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80A7CD3" w14:textId="77777777" w:rsidTr="005E4BB2">
        <w:tc>
          <w:tcPr>
            <w:tcW w:w="10423" w:type="dxa"/>
            <w:gridSpan w:val="2"/>
            <w:shd w:val="clear" w:color="auto" w:fill="auto"/>
          </w:tcPr>
          <w:p w14:paraId="14AC10BA" w14:textId="4B24E335" w:rsidR="004F0988" w:rsidRDefault="004F0988" w:rsidP="00695913">
            <w:pPr>
              <w:pStyle w:val="ZA"/>
              <w:framePr w:w="0" w:hRule="auto" w:wrap="auto" w:vAnchor="margin" w:hAnchor="text" w:yAlign="inline"/>
            </w:pPr>
            <w:bookmarkStart w:id="0" w:name="page1"/>
            <w:bookmarkStart w:id="1" w:name="_GoBack"/>
            <w:bookmarkEnd w:id="1"/>
            <w:r w:rsidRPr="00CE3036">
              <w:rPr>
                <w:sz w:val="64"/>
              </w:rPr>
              <w:t xml:space="preserve">3GPP </w:t>
            </w:r>
            <w:bookmarkStart w:id="2" w:name="specType1"/>
            <w:r w:rsidRPr="00CE3036">
              <w:rPr>
                <w:sz w:val="64"/>
              </w:rPr>
              <w:t>TS</w:t>
            </w:r>
            <w:bookmarkEnd w:id="2"/>
            <w:r w:rsidRPr="00CE3036">
              <w:rPr>
                <w:sz w:val="64"/>
              </w:rPr>
              <w:t xml:space="preserve"> </w:t>
            </w:r>
            <w:bookmarkStart w:id="3" w:name="specNumber"/>
            <w:r w:rsidR="00CE3036" w:rsidRPr="00CE3036">
              <w:rPr>
                <w:sz w:val="64"/>
              </w:rPr>
              <w:t>24</w:t>
            </w:r>
            <w:r w:rsidRPr="00CE3036">
              <w:rPr>
                <w:sz w:val="64"/>
              </w:rPr>
              <w:t>.</w:t>
            </w:r>
            <w:bookmarkEnd w:id="3"/>
            <w:r w:rsidR="00CE3036" w:rsidRPr="00CE3036">
              <w:rPr>
                <w:sz w:val="64"/>
              </w:rPr>
              <w:t>558</w:t>
            </w:r>
            <w:r w:rsidRPr="00CE3036">
              <w:rPr>
                <w:sz w:val="64"/>
              </w:rPr>
              <w:t xml:space="preserve"> </w:t>
            </w:r>
            <w:r w:rsidRPr="00CE3036">
              <w:t>V</w:t>
            </w:r>
            <w:bookmarkStart w:id="4" w:name="specVersion"/>
            <w:r w:rsidR="00E75B70">
              <w:t>1</w:t>
            </w:r>
            <w:r w:rsidRPr="00CE3036">
              <w:t>.</w:t>
            </w:r>
            <w:r w:rsidR="00695913">
              <w:t>2</w:t>
            </w:r>
            <w:r w:rsidRPr="00CE3036">
              <w:t>.</w:t>
            </w:r>
            <w:bookmarkEnd w:id="4"/>
            <w:r w:rsidR="00CE3036" w:rsidRPr="00CE3036">
              <w:t>0</w:t>
            </w:r>
            <w:r w:rsidRPr="00CE3036">
              <w:t xml:space="preserve"> </w:t>
            </w:r>
            <w:r w:rsidRPr="00CE3036">
              <w:rPr>
                <w:sz w:val="32"/>
              </w:rPr>
              <w:t>(</w:t>
            </w:r>
            <w:bookmarkStart w:id="5" w:name="issueDate"/>
            <w:r w:rsidR="005D3540" w:rsidRPr="00CE3036">
              <w:rPr>
                <w:sz w:val="32"/>
              </w:rPr>
              <w:t>202</w:t>
            </w:r>
            <w:r w:rsidR="005D3540">
              <w:rPr>
                <w:sz w:val="32"/>
              </w:rPr>
              <w:t>2</w:t>
            </w:r>
            <w:r w:rsidRPr="00CE3036">
              <w:rPr>
                <w:sz w:val="32"/>
              </w:rPr>
              <w:t>-</w:t>
            </w:r>
            <w:bookmarkEnd w:id="5"/>
            <w:r w:rsidR="00695913">
              <w:rPr>
                <w:sz w:val="32"/>
              </w:rPr>
              <w:t>02</w:t>
            </w:r>
            <w:r w:rsidRPr="00133525">
              <w:rPr>
                <w:sz w:val="32"/>
              </w:rPr>
              <w:t>)</w:t>
            </w:r>
          </w:p>
        </w:tc>
      </w:tr>
      <w:tr w:rsidR="004F0988" w14:paraId="5D325096" w14:textId="77777777" w:rsidTr="005E4BB2">
        <w:trPr>
          <w:trHeight w:hRule="exact" w:val="1134"/>
        </w:trPr>
        <w:tc>
          <w:tcPr>
            <w:tcW w:w="10423" w:type="dxa"/>
            <w:gridSpan w:val="2"/>
            <w:shd w:val="clear" w:color="auto" w:fill="auto"/>
          </w:tcPr>
          <w:p w14:paraId="3563688B" w14:textId="77777777" w:rsidR="004F0988" w:rsidRDefault="004F0988" w:rsidP="00133525">
            <w:pPr>
              <w:pStyle w:val="ZB"/>
              <w:framePr w:w="0" w:hRule="auto" w:wrap="auto" w:vAnchor="margin" w:hAnchor="text" w:yAlign="inline"/>
            </w:pPr>
            <w:r w:rsidRPr="004D3578">
              <w:t xml:space="preserve">Technical </w:t>
            </w:r>
            <w:bookmarkStart w:id="6" w:name="spectype2"/>
            <w:r w:rsidRPr="00E14093">
              <w:t>Specification</w:t>
            </w:r>
            <w:bookmarkEnd w:id="6"/>
          </w:p>
          <w:p w14:paraId="41AE77AF" w14:textId="77777777" w:rsidR="00BA4B8D" w:rsidRDefault="00BA4B8D" w:rsidP="00BA4B8D">
            <w:pPr>
              <w:pStyle w:val="Guidance"/>
            </w:pPr>
            <w:r>
              <w:br/>
            </w:r>
            <w:r>
              <w:br/>
            </w:r>
          </w:p>
        </w:tc>
      </w:tr>
      <w:tr w:rsidR="004F0988" w14:paraId="527CF539" w14:textId="77777777" w:rsidTr="005E4BB2">
        <w:trPr>
          <w:trHeight w:hRule="exact" w:val="3686"/>
        </w:trPr>
        <w:tc>
          <w:tcPr>
            <w:tcW w:w="10423" w:type="dxa"/>
            <w:gridSpan w:val="2"/>
            <w:shd w:val="clear" w:color="auto" w:fill="auto"/>
          </w:tcPr>
          <w:p w14:paraId="6E4A666D" w14:textId="77777777" w:rsidR="004F0988" w:rsidRPr="004D3578" w:rsidRDefault="004F0988" w:rsidP="00133525">
            <w:pPr>
              <w:pStyle w:val="ZT"/>
              <w:framePr w:wrap="auto" w:hAnchor="text" w:yAlign="inline"/>
            </w:pPr>
            <w:r w:rsidRPr="004D3578">
              <w:t>3rd Generation Partnership Project;</w:t>
            </w:r>
          </w:p>
          <w:p w14:paraId="37485EE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CE3036" w:rsidRPr="00DD7806">
              <w:t xml:space="preserve">Core Network and </w:t>
            </w:r>
            <w:r w:rsidR="00CE3036" w:rsidRPr="00E14093">
              <w:t>Terminals</w:t>
            </w:r>
            <w:r w:rsidRPr="00E14093">
              <w:t>;</w:t>
            </w:r>
          </w:p>
          <w:p w14:paraId="6E6EA9B3" w14:textId="77777777" w:rsidR="00E14093" w:rsidRPr="00E14093" w:rsidRDefault="008D7415" w:rsidP="00133525">
            <w:pPr>
              <w:pStyle w:val="ZT"/>
              <w:framePr w:wrap="auto" w:hAnchor="text" w:yAlign="inline"/>
              <w:rPr>
                <w:iCs/>
              </w:rPr>
            </w:pPr>
            <w:r w:rsidRPr="00E14093">
              <w:rPr>
                <w:iCs/>
              </w:rPr>
              <w:t>Enabling Edge Applications;</w:t>
            </w:r>
          </w:p>
          <w:p w14:paraId="26711EAE" w14:textId="77777777" w:rsidR="00062023" w:rsidRPr="00E14093" w:rsidRDefault="008D7415" w:rsidP="00133525">
            <w:pPr>
              <w:pStyle w:val="ZT"/>
              <w:framePr w:wrap="auto" w:hAnchor="text" w:yAlign="inline"/>
              <w:rPr>
                <w:iCs/>
              </w:rPr>
            </w:pPr>
            <w:r w:rsidRPr="00E14093">
              <w:rPr>
                <w:iCs/>
              </w:rPr>
              <w:t>Protocol specification</w:t>
            </w:r>
            <w:r w:rsidR="00062023" w:rsidRPr="00E14093">
              <w:rPr>
                <w:iCs/>
              </w:rPr>
              <w:t>;</w:t>
            </w:r>
          </w:p>
          <w:bookmarkEnd w:id="7"/>
          <w:p w14:paraId="5CB2CD5B" w14:textId="59D6696C"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8" w:name="specRelease"/>
            <w:r w:rsidRPr="00FD543B">
              <w:rPr>
                <w:rStyle w:val="ZGSM"/>
              </w:rPr>
              <w:t>17</w:t>
            </w:r>
            <w:bookmarkEnd w:id="8"/>
            <w:r w:rsidRPr="004D3578">
              <w:t>)</w:t>
            </w:r>
          </w:p>
        </w:tc>
      </w:tr>
      <w:tr w:rsidR="00BF128E" w14:paraId="6F9CB371" w14:textId="77777777" w:rsidTr="005E4BB2">
        <w:tc>
          <w:tcPr>
            <w:tcW w:w="10423" w:type="dxa"/>
            <w:gridSpan w:val="2"/>
            <w:shd w:val="clear" w:color="auto" w:fill="auto"/>
          </w:tcPr>
          <w:p w14:paraId="1ED86B6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F08A5" w14:textId="77777777" w:rsidTr="005E4BB2">
        <w:trPr>
          <w:trHeight w:hRule="exact" w:val="1531"/>
        </w:trPr>
        <w:tc>
          <w:tcPr>
            <w:tcW w:w="4883" w:type="dxa"/>
            <w:shd w:val="clear" w:color="auto" w:fill="auto"/>
          </w:tcPr>
          <w:p w14:paraId="699CE744" w14:textId="7C13435A" w:rsidR="00D57972" w:rsidRDefault="00946A7C">
            <w:r>
              <w:rPr>
                <w:i/>
                <w:noProof/>
                <w:lang w:val="en-IN" w:eastAsia="ja-JP" w:bidi="hi-IN"/>
              </w:rPr>
              <w:drawing>
                <wp:inline distT="0" distB="0" distL="0" distR="0" wp14:anchorId="7ED3CA53" wp14:editId="2DDFC19C">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14:paraId="4361073A" w14:textId="5E9D2C46" w:rsidR="00D57972" w:rsidRDefault="00946A7C" w:rsidP="00133525">
            <w:pPr>
              <w:jc w:val="right"/>
            </w:pPr>
            <w:bookmarkStart w:id="9" w:name="logos"/>
            <w:r>
              <w:rPr>
                <w:noProof/>
                <w:lang w:val="en-IN" w:eastAsia="ja-JP" w:bidi="hi-IN"/>
              </w:rPr>
              <w:drawing>
                <wp:inline distT="0" distB="0" distL="0" distR="0" wp14:anchorId="1E05CF20" wp14:editId="4572C284">
                  <wp:extent cx="1614170" cy="9385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38530"/>
                          </a:xfrm>
                          <a:prstGeom prst="rect">
                            <a:avLst/>
                          </a:prstGeom>
                          <a:noFill/>
                          <a:ln>
                            <a:noFill/>
                          </a:ln>
                        </pic:spPr>
                      </pic:pic>
                    </a:graphicData>
                  </a:graphic>
                </wp:inline>
              </w:drawing>
            </w:r>
            <w:bookmarkEnd w:id="9"/>
          </w:p>
        </w:tc>
      </w:tr>
      <w:tr w:rsidR="00C074DD" w14:paraId="56D18F3E" w14:textId="77777777" w:rsidTr="005E4BB2">
        <w:trPr>
          <w:trHeight w:hRule="exact" w:val="5783"/>
        </w:trPr>
        <w:tc>
          <w:tcPr>
            <w:tcW w:w="10423" w:type="dxa"/>
            <w:gridSpan w:val="2"/>
            <w:shd w:val="clear" w:color="auto" w:fill="auto"/>
          </w:tcPr>
          <w:p w14:paraId="64DB9435" w14:textId="77777777" w:rsidR="00C074DD" w:rsidRPr="00C074DD" w:rsidRDefault="00C074DD" w:rsidP="00C074DD">
            <w:pPr>
              <w:pStyle w:val="Guidance"/>
              <w:rPr>
                <w:b/>
              </w:rPr>
            </w:pPr>
          </w:p>
        </w:tc>
      </w:tr>
      <w:tr w:rsidR="00C074DD" w14:paraId="0E3E7808" w14:textId="77777777" w:rsidTr="005E4BB2">
        <w:trPr>
          <w:cantSplit/>
          <w:trHeight w:hRule="exact" w:val="964"/>
        </w:trPr>
        <w:tc>
          <w:tcPr>
            <w:tcW w:w="10423" w:type="dxa"/>
            <w:gridSpan w:val="2"/>
            <w:shd w:val="clear" w:color="auto" w:fill="auto"/>
          </w:tcPr>
          <w:p w14:paraId="40711D22"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4E777280" w14:textId="77777777" w:rsidR="00C074DD" w:rsidRPr="004D3578" w:rsidRDefault="00C074DD" w:rsidP="00C074DD">
            <w:pPr>
              <w:pStyle w:val="ZV"/>
              <w:framePr w:w="0" w:wrap="auto" w:vAnchor="margin" w:hAnchor="text" w:yAlign="inline"/>
            </w:pPr>
          </w:p>
          <w:p w14:paraId="57706779" w14:textId="77777777" w:rsidR="00C074DD" w:rsidRPr="00133525" w:rsidRDefault="00C074DD" w:rsidP="00C074DD">
            <w:pPr>
              <w:rPr>
                <w:sz w:val="16"/>
              </w:rPr>
            </w:pPr>
          </w:p>
        </w:tc>
      </w:tr>
      <w:bookmarkEnd w:id="0"/>
    </w:tbl>
    <w:p w14:paraId="0D8F940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68AC39" w14:textId="77777777" w:rsidTr="00133525">
        <w:trPr>
          <w:trHeight w:hRule="exact" w:val="5670"/>
        </w:trPr>
        <w:tc>
          <w:tcPr>
            <w:tcW w:w="10423" w:type="dxa"/>
            <w:shd w:val="clear" w:color="auto" w:fill="auto"/>
          </w:tcPr>
          <w:p w14:paraId="582F01E6" w14:textId="77777777" w:rsidR="00E16509" w:rsidRDefault="00E16509" w:rsidP="00E16509">
            <w:pPr>
              <w:pStyle w:val="Guidance"/>
            </w:pPr>
            <w:bookmarkStart w:id="11" w:name="page2"/>
          </w:p>
        </w:tc>
      </w:tr>
      <w:tr w:rsidR="00E16509" w14:paraId="19CAA09F" w14:textId="77777777" w:rsidTr="00C074DD">
        <w:trPr>
          <w:trHeight w:hRule="exact" w:val="5387"/>
        </w:trPr>
        <w:tc>
          <w:tcPr>
            <w:tcW w:w="10423" w:type="dxa"/>
            <w:shd w:val="clear" w:color="auto" w:fill="auto"/>
          </w:tcPr>
          <w:p w14:paraId="30A3CE1D"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17270C59" w14:textId="77777777" w:rsidR="00E16509" w:rsidRPr="004D3578" w:rsidRDefault="00E16509" w:rsidP="00133525">
            <w:pPr>
              <w:pStyle w:val="FP"/>
              <w:pBdr>
                <w:bottom w:val="single" w:sz="6" w:space="1" w:color="auto"/>
              </w:pBdr>
              <w:ind w:left="2835" w:right="2835"/>
              <w:jc w:val="center"/>
            </w:pPr>
            <w:r w:rsidRPr="004D3578">
              <w:t>Postal address</w:t>
            </w:r>
          </w:p>
          <w:p w14:paraId="501175B1" w14:textId="77777777" w:rsidR="00E16509" w:rsidRPr="00133525" w:rsidRDefault="00E16509" w:rsidP="00133525">
            <w:pPr>
              <w:pStyle w:val="FP"/>
              <w:ind w:left="2835" w:right="2835"/>
              <w:jc w:val="center"/>
              <w:rPr>
                <w:rFonts w:ascii="Arial" w:hAnsi="Arial"/>
                <w:sz w:val="18"/>
              </w:rPr>
            </w:pPr>
          </w:p>
          <w:p w14:paraId="48DCEC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680038"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56DD5BA1"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05110FE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A9CA1C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F84A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01439C2A" w14:textId="77777777" w:rsidR="00E16509" w:rsidRDefault="00E16509" w:rsidP="00133525"/>
        </w:tc>
      </w:tr>
      <w:tr w:rsidR="00E16509" w14:paraId="40C7DDF2" w14:textId="77777777" w:rsidTr="00C074DD">
        <w:tc>
          <w:tcPr>
            <w:tcW w:w="10423" w:type="dxa"/>
            <w:shd w:val="clear" w:color="auto" w:fill="auto"/>
            <w:vAlign w:val="bottom"/>
          </w:tcPr>
          <w:p w14:paraId="0D80B16F"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1D239AB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F4620B" w14:textId="77777777" w:rsidR="00E16509" w:rsidRPr="004D3578" w:rsidRDefault="00E16509" w:rsidP="00133525">
            <w:pPr>
              <w:pStyle w:val="FP"/>
              <w:jc w:val="center"/>
              <w:rPr>
                <w:noProof/>
              </w:rPr>
            </w:pPr>
          </w:p>
          <w:p w14:paraId="2F624196" w14:textId="4915EEDC" w:rsidR="00E16509" w:rsidRPr="00133525" w:rsidRDefault="00E16509" w:rsidP="00133525">
            <w:pPr>
              <w:pStyle w:val="FP"/>
              <w:jc w:val="center"/>
              <w:rPr>
                <w:noProof/>
                <w:sz w:val="18"/>
              </w:rPr>
            </w:pPr>
            <w:r w:rsidRPr="00133525">
              <w:rPr>
                <w:noProof/>
                <w:sz w:val="18"/>
              </w:rPr>
              <w:t xml:space="preserve">© </w:t>
            </w:r>
            <w:r w:rsidR="002A497E" w:rsidRPr="0058667F">
              <w:rPr>
                <w:noProof/>
                <w:sz w:val="18"/>
              </w:rPr>
              <w:t>202</w:t>
            </w:r>
            <w:r w:rsidR="002A497E">
              <w:rPr>
                <w:noProof/>
                <w:sz w:val="18"/>
              </w:rPr>
              <w:t>2</w:t>
            </w:r>
            <w:r w:rsidRPr="00133525">
              <w:rPr>
                <w:noProof/>
                <w:sz w:val="18"/>
              </w:rPr>
              <w:t>, 3GPP Organizational Partners (ARIB, ATIS, CCSA, ETSI, TSDSI, TTA, TTC).</w:t>
            </w:r>
            <w:bookmarkStart w:id="14" w:name="copyrightaddon"/>
            <w:bookmarkEnd w:id="14"/>
          </w:p>
          <w:p w14:paraId="677AE3D8" w14:textId="77777777" w:rsidR="00E16509" w:rsidRPr="00133525" w:rsidRDefault="00E16509" w:rsidP="00133525">
            <w:pPr>
              <w:pStyle w:val="FP"/>
              <w:jc w:val="center"/>
              <w:rPr>
                <w:noProof/>
                <w:sz w:val="18"/>
              </w:rPr>
            </w:pPr>
            <w:r w:rsidRPr="00133525">
              <w:rPr>
                <w:noProof/>
                <w:sz w:val="18"/>
              </w:rPr>
              <w:t>All rights reserved.</w:t>
            </w:r>
          </w:p>
          <w:p w14:paraId="7083B2D4" w14:textId="77777777" w:rsidR="00E16509" w:rsidRPr="00133525" w:rsidRDefault="00E16509" w:rsidP="00E16509">
            <w:pPr>
              <w:pStyle w:val="FP"/>
              <w:rPr>
                <w:noProof/>
                <w:sz w:val="18"/>
              </w:rPr>
            </w:pPr>
          </w:p>
          <w:p w14:paraId="0770554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84F5D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D7F9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168D2B6E" w14:textId="77777777" w:rsidR="00E16509" w:rsidRDefault="00E16509" w:rsidP="00133525"/>
        </w:tc>
      </w:tr>
      <w:bookmarkEnd w:id="11"/>
    </w:tbl>
    <w:p w14:paraId="4E9A7597" w14:textId="77777777" w:rsidR="00080512" w:rsidRPr="004D3578" w:rsidRDefault="00080512">
      <w:pPr>
        <w:pStyle w:val="TT"/>
      </w:pPr>
      <w:r w:rsidRPr="004D3578">
        <w:br w:type="page"/>
      </w:r>
      <w:bookmarkStart w:id="15" w:name="tableOfContents"/>
      <w:bookmarkEnd w:id="15"/>
      <w:r w:rsidRPr="004D3578">
        <w:lastRenderedPageBreak/>
        <w:t>Contents</w:t>
      </w:r>
    </w:p>
    <w:p w14:paraId="3B4635A0" w14:textId="563D16BC" w:rsidR="00695913" w:rsidRDefault="004D3578">
      <w:pPr>
        <w:pStyle w:val="TOC1"/>
        <w:rPr>
          <w:rFonts w:asciiTheme="minorHAnsi" w:eastAsiaTheme="minorEastAsia" w:hAnsiTheme="minorHAnsi" w:cstheme="minorBidi"/>
          <w:lang w:val="en-IN" w:eastAsia="ja-JP" w:bidi="hi-IN"/>
        </w:rPr>
      </w:pPr>
      <w:r w:rsidRPr="004D3578">
        <w:fldChar w:fldCharType="begin"/>
      </w:r>
      <w:r w:rsidRPr="004D3578">
        <w:instrText xml:space="preserve"> TOC \o "1-9" </w:instrText>
      </w:r>
      <w:r w:rsidRPr="004D3578">
        <w:fldChar w:fldCharType="separate"/>
      </w:r>
      <w:r w:rsidR="00695913">
        <w:t>Foreword</w:t>
      </w:r>
      <w:r w:rsidR="00695913">
        <w:tab/>
      </w:r>
      <w:r w:rsidR="00695913">
        <w:fldChar w:fldCharType="begin"/>
      </w:r>
      <w:r w:rsidR="00695913">
        <w:instrText xml:space="preserve"> PAGEREF _Toc96848032 \h </w:instrText>
      </w:r>
      <w:r w:rsidR="00695913">
        <w:fldChar w:fldCharType="separate"/>
      </w:r>
      <w:r w:rsidR="00695913">
        <w:t>10</w:t>
      </w:r>
      <w:r w:rsidR="00695913">
        <w:fldChar w:fldCharType="end"/>
      </w:r>
    </w:p>
    <w:p w14:paraId="0F842155" w14:textId="22AF7AA7" w:rsidR="00695913" w:rsidRDefault="00695913">
      <w:pPr>
        <w:pStyle w:val="TOC1"/>
        <w:rPr>
          <w:rFonts w:asciiTheme="minorHAnsi" w:eastAsiaTheme="minorEastAsia" w:hAnsiTheme="minorHAnsi" w:cstheme="minorBidi"/>
          <w:lang w:val="en-IN" w:eastAsia="ja-JP" w:bidi="hi-IN"/>
        </w:rPr>
      </w:pPr>
      <w:r>
        <w:t>Introduction</w:t>
      </w:r>
      <w:r>
        <w:tab/>
      </w:r>
      <w:r>
        <w:fldChar w:fldCharType="begin"/>
      </w:r>
      <w:r>
        <w:instrText xml:space="preserve"> PAGEREF _Toc96848033 \h </w:instrText>
      </w:r>
      <w:r>
        <w:fldChar w:fldCharType="separate"/>
      </w:r>
      <w:r>
        <w:t>11</w:t>
      </w:r>
      <w:r>
        <w:fldChar w:fldCharType="end"/>
      </w:r>
    </w:p>
    <w:p w14:paraId="5AFF6410" w14:textId="0B9A8FA2" w:rsidR="00695913" w:rsidRDefault="00695913">
      <w:pPr>
        <w:pStyle w:val="TOC1"/>
        <w:rPr>
          <w:rFonts w:asciiTheme="minorHAnsi" w:eastAsiaTheme="minorEastAsia" w:hAnsiTheme="minorHAnsi" w:cstheme="minorBidi"/>
          <w:lang w:val="en-IN" w:eastAsia="ja-JP" w:bidi="hi-IN"/>
        </w:rPr>
      </w:pPr>
      <w:r>
        <w:t>1</w:t>
      </w:r>
      <w:r>
        <w:rPr>
          <w:rFonts w:asciiTheme="minorHAnsi" w:eastAsiaTheme="minorEastAsia" w:hAnsiTheme="minorHAnsi" w:cstheme="minorBidi"/>
          <w:lang w:val="en-IN" w:eastAsia="ja-JP" w:bidi="hi-IN"/>
        </w:rPr>
        <w:tab/>
      </w:r>
      <w:r>
        <w:t>Scope</w:t>
      </w:r>
      <w:r>
        <w:tab/>
      </w:r>
      <w:r>
        <w:fldChar w:fldCharType="begin"/>
      </w:r>
      <w:r>
        <w:instrText xml:space="preserve"> PAGEREF _Toc96848034 \h </w:instrText>
      </w:r>
      <w:r>
        <w:fldChar w:fldCharType="separate"/>
      </w:r>
      <w:r>
        <w:t>12</w:t>
      </w:r>
      <w:r>
        <w:fldChar w:fldCharType="end"/>
      </w:r>
    </w:p>
    <w:p w14:paraId="12AE9DC5" w14:textId="0059964F" w:rsidR="00695913" w:rsidRDefault="00695913">
      <w:pPr>
        <w:pStyle w:val="TOC1"/>
        <w:rPr>
          <w:rFonts w:asciiTheme="minorHAnsi" w:eastAsiaTheme="minorEastAsia" w:hAnsiTheme="minorHAnsi" w:cstheme="minorBidi"/>
          <w:lang w:val="en-IN" w:eastAsia="ja-JP" w:bidi="hi-IN"/>
        </w:rPr>
      </w:pPr>
      <w:r>
        <w:t>2</w:t>
      </w:r>
      <w:r>
        <w:rPr>
          <w:rFonts w:asciiTheme="minorHAnsi" w:eastAsiaTheme="minorEastAsia" w:hAnsiTheme="minorHAnsi" w:cstheme="minorBidi"/>
          <w:lang w:val="en-IN" w:eastAsia="ja-JP" w:bidi="hi-IN"/>
        </w:rPr>
        <w:tab/>
      </w:r>
      <w:r>
        <w:t>References</w:t>
      </w:r>
      <w:r>
        <w:tab/>
      </w:r>
      <w:r>
        <w:fldChar w:fldCharType="begin"/>
      </w:r>
      <w:r>
        <w:instrText xml:space="preserve"> PAGEREF _Toc96848035 \h </w:instrText>
      </w:r>
      <w:r>
        <w:fldChar w:fldCharType="separate"/>
      </w:r>
      <w:r>
        <w:t>12</w:t>
      </w:r>
      <w:r>
        <w:fldChar w:fldCharType="end"/>
      </w:r>
    </w:p>
    <w:p w14:paraId="4FE74DE1" w14:textId="7CA7FAE2" w:rsidR="00695913" w:rsidRDefault="00695913">
      <w:pPr>
        <w:pStyle w:val="TOC1"/>
        <w:rPr>
          <w:rFonts w:asciiTheme="minorHAnsi" w:eastAsiaTheme="minorEastAsia" w:hAnsiTheme="minorHAnsi" w:cstheme="minorBidi"/>
          <w:lang w:val="en-IN" w:eastAsia="ja-JP" w:bidi="hi-IN"/>
        </w:rPr>
      </w:pPr>
      <w:r>
        <w:t>3</w:t>
      </w:r>
      <w:r>
        <w:rPr>
          <w:rFonts w:asciiTheme="minorHAnsi" w:eastAsiaTheme="minorEastAsia" w:hAnsiTheme="minorHAnsi" w:cstheme="minorBidi"/>
          <w:lang w:val="en-IN" w:eastAsia="ja-JP" w:bidi="hi-IN"/>
        </w:rPr>
        <w:tab/>
      </w:r>
      <w:r>
        <w:t>Definitions of terms, symbols and abbreviations</w:t>
      </w:r>
      <w:r>
        <w:tab/>
      </w:r>
      <w:r>
        <w:fldChar w:fldCharType="begin"/>
      </w:r>
      <w:r>
        <w:instrText xml:space="preserve"> PAGEREF _Toc96848036 \h </w:instrText>
      </w:r>
      <w:r>
        <w:fldChar w:fldCharType="separate"/>
      </w:r>
      <w:r>
        <w:t>12</w:t>
      </w:r>
      <w:r>
        <w:fldChar w:fldCharType="end"/>
      </w:r>
    </w:p>
    <w:p w14:paraId="77A39D3B" w14:textId="49192C84" w:rsidR="00695913" w:rsidRDefault="00695913">
      <w:pPr>
        <w:pStyle w:val="TOC2"/>
        <w:rPr>
          <w:rFonts w:asciiTheme="minorHAnsi" w:eastAsiaTheme="minorEastAsia" w:hAnsiTheme="minorHAnsi" w:cstheme="minorBidi"/>
          <w:sz w:val="22"/>
          <w:lang w:val="en-IN" w:eastAsia="ja-JP" w:bidi="hi-IN"/>
        </w:rPr>
      </w:pPr>
      <w:r>
        <w:t>3.1</w:t>
      </w:r>
      <w:r>
        <w:rPr>
          <w:rFonts w:asciiTheme="minorHAnsi" w:eastAsiaTheme="minorEastAsia" w:hAnsiTheme="minorHAnsi" w:cstheme="minorBidi"/>
          <w:sz w:val="22"/>
          <w:lang w:val="en-IN" w:eastAsia="ja-JP" w:bidi="hi-IN"/>
        </w:rPr>
        <w:tab/>
      </w:r>
      <w:r>
        <w:t>Terms</w:t>
      </w:r>
      <w:r>
        <w:tab/>
      </w:r>
      <w:r>
        <w:fldChar w:fldCharType="begin"/>
      </w:r>
      <w:r>
        <w:instrText xml:space="preserve"> PAGEREF _Toc96848037 \h </w:instrText>
      </w:r>
      <w:r>
        <w:fldChar w:fldCharType="separate"/>
      </w:r>
      <w:r>
        <w:t>12</w:t>
      </w:r>
      <w:r>
        <w:fldChar w:fldCharType="end"/>
      </w:r>
    </w:p>
    <w:p w14:paraId="5AD3E13C" w14:textId="5B04E9E2" w:rsidR="00695913" w:rsidRDefault="00695913">
      <w:pPr>
        <w:pStyle w:val="TOC2"/>
        <w:rPr>
          <w:rFonts w:asciiTheme="minorHAnsi" w:eastAsiaTheme="minorEastAsia" w:hAnsiTheme="minorHAnsi" w:cstheme="minorBidi"/>
          <w:sz w:val="22"/>
          <w:lang w:val="en-IN" w:eastAsia="ja-JP" w:bidi="hi-IN"/>
        </w:rPr>
      </w:pPr>
      <w:r>
        <w:t>3.2</w:t>
      </w:r>
      <w:r>
        <w:rPr>
          <w:rFonts w:asciiTheme="minorHAnsi" w:eastAsiaTheme="minorEastAsia" w:hAnsiTheme="minorHAnsi" w:cstheme="minorBidi"/>
          <w:sz w:val="22"/>
          <w:lang w:val="en-IN" w:eastAsia="ja-JP" w:bidi="hi-IN"/>
        </w:rPr>
        <w:tab/>
      </w:r>
      <w:r>
        <w:t>Symbols</w:t>
      </w:r>
      <w:r>
        <w:tab/>
      </w:r>
      <w:r>
        <w:fldChar w:fldCharType="begin"/>
      </w:r>
      <w:r>
        <w:instrText xml:space="preserve"> PAGEREF _Toc96848038 \h </w:instrText>
      </w:r>
      <w:r>
        <w:fldChar w:fldCharType="separate"/>
      </w:r>
      <w:r>
        <w:t>12</w:t>
      </w:r>
      <w:r>
        <w:fldChar w:fldCharType="end"/>
      </w:r>
    </w:p>
    <w:p w14:paraId="0D749DEE" w14:textId="046B1E2D" w:rsidR="00695913" w:rsidRDefault="00695913">
      <w:pPr>
        <w:pStyle w:val="TOC2"/>
        <w:rPr>
          <w:rFonts w:asciiTheme="minorHAnsi" w:eastAsiaTheme="minorEastAsia" w:hAnsiTheme="minorHAnsi" w:cstheme="minorBidi"/>
          <w:sz w:val="22"/>
          <w:lang w:val="en-IN" w:eastAsia="ja-JP" w:bidi="hi-IN"/>
        </w:rPr>
      </w:pPr>
      <w:r>
        <w:t>3.3</w:t>
      </w:r>
      <w:r>
        <w:rPr>
          <w:rFonts w:asciiTheme="minorHAnsi" w:eastAsiaTheme="minorEastAsia" w:hAnsiTheme="minorHAnsi" w:cstheme="minorBidi"/>
          <w:sz w:val="22"/>
          <w:lang w:val="en-IN" w:eastAsia="ja-JP" w:bidi="hi-IN"/>
        </w:rPr>
        <w:tab/>
      </w:r>
      <w:r>
        <w:t>Abbreviations</w:t>
      </w:r>
      <w:r>
        <w:tab/>
      </w:r>
      <w:r>
        <w:fldChar w:fldCharType="begin"/>
      </w:r>
      <w:r>
        <w:instrText xml:space="preserve"> PAGEREF _Toc96848039 \h </w:instrText>
      </w:r>
      <w:r>
        <w:fldChar w:fldCharType="separate"/>
      </w:r>
      <w:r>
        <w:t>13</w:t>
      </w:r>
      <w:r>
        <w:fldChar w:fldCharType="end"/>
      </w:r>
    </w:p>
    <w:p w14:paraId="4DDB72DA" w14:textId="02224AE3" w:rsidR="00695913" w:rsidRDefault="00695913">
      <w:pPr>
        <w:pStyle w:val="TOC1"/>
        <w:rPr>
          <w:rFonts w:asciiTheme="minorHAnsi" w:eastAsiaTheme="minorEastAsia" w:hAnsiTheme="minorHAnsi" w:cstheme="minorBidi"/>
          <w:lang w:val="en-IN" w:eastAsia="ja-JP" w:bidi="hi-IN"/>
        </w:rPr>
      </w:pPr>
      <w:r>
        <w:t>4</w:t>
      </w:r>
      <w:r>
        <w:rPr>
          <w:rFonts w:asciiTheme="minorHAnsi" w:eastAsiaTheme="minorEastAsia" w:hAnsiTheme="minorHAnsi" w:cstheme="minorBidi"/>
          <w:lang w:val="en-IN" w:eastAsia="ja-JP" w:bidi="hi-IN"/>
        </w:rPr>
        <w:tab/>
      </w:r>
      <w:r>
        <w:t>Overview</w:t>
      </w:r>
      <w:r>
        <w:tab/>
      </w:r>
      <w:r>
        <w:fldChar w:fldCharType="begin"/>
      </w:r>
      <w:r>
        <w:instrText xml:space="preserve"> PAGEREF _Toc96848040 \h </w:instrText>
      </w:r>
      <w:r>
        <w:fldChar w:fldCharType="separate"/>
      </w:r>
      <w:r>
        <w:t>13</w:t>
      </w:r>
      <w:r>
        <w:fldChar w:fldCharType="end"/>
      </w:r>
    </w:p>
    <w:p w14:paraId="76D1E24B" w14:textId="4C0825C6" w:rsidR="00695913" w:rsidRDefault="00695913">
      <w:pPr>
        <w:pStyle w:val="TOC1"/>
        <w:rPr>
          <w:rFonts w:asciiTheme="minorHAnsi" w:eastAsiaTheme="minorEastAsia" w:hAnsiTheme="minorHAnsi" w:cstheme="minorBidi"/>
          <w:lang w:val="en-IN" w:eastAsia="ja-JP" w:bidi="hi-IN"/>
        </w:rPr>
      </w:pPr>
      <w:r>
        <w:t>5</w:t>
      </w:r>
      <w:r>
        <w:rPr>
          <w:rFonts w:asciiTheme="minorHAnsi" w:eastAsiaTheme="minorEastAsia" w:hAnsiTheme="minorHAnsi" w:cstheme="minorBidi"/>
          <w:lang w:val="en-IN" w:eastAsia="ja-JP" w:bidi="hi-IN"/>
        </w:rPr>
        <w:tab/>
      </w:r>
      <w:r>
        <w:t>Services offered by Edge Enabler Server</w:t>
      </w:r>
      <w:r>
        <w:tab/>
      </w:r>
      <w:r>
        <w:fldChar w:fldCharType="begin"/>
      </w:r>
      <w:r>
        <w:instrText xml:space="preserve"> PAGEREF _Toc96848041 \h </w:instrText>
      </w:r>
      <w:r>
        <w:fldChar w:fldCharType="separate"/>
      </w:r>
      <w:r>
        <w:t>13</w:t>
      </w:r>
      <w:r>
        <w:fldChar w:fldCharType="end"/>
      </w:r>
    </w:p>
    <w:p w14:paraId="6CE353ED" w14:textId="7840262C" w:rsidR="00695913" w:rsidRDefault="00695913">
      <w:pPr>
        <w:pStyle w:val="TOC2"/>
        <w:rPr>
          <w:rFonts w:asciiTheme="minorHAnsi" w:eastAsiaTheme="minorEastAsia" w:hAnsiTheme="minorHAnsi" w:cstheme="minorBidi"/>
          <w:sz w:val="22"/>
          <w:lang w:val="en-IN" w:eastAsia="ja-JP" w:bidi="hi-IN"/>
        </w:rPr>
      </w:pPr>
      <w:r>
        <w:t>5.1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_Toc96848042 \h </w:instrText>
      </w:r>
      <w:r>
        <w:fldChar w:fldCharType="separate"/>
      </w:r>
      <w:r>
        <w:t>13</w:t>
      </w:r>
      <w:r>
        <w:fldChar w:fldCharType="end"/>
      </w:r>
    </w:p>
    <w:p w14:paraId="68178E86" w14:textId="2595D111" w:rsidR="00695913" w:rsidRDefault="00695913">
      <w:pPr>
        <w:pStyle w:val="TOC2"/>
        <w:rPr>
          <w:rFonts w:asciiTheme="minorHAnsi" w:eastAsiaTheme="minorEastAsia" w:hAnsiTheme="minorHAnsi" w:cstheme="minorBidi"/>
          <w:sz w:val="22"/>
          <w:lang w:val="en-IN" w:eastAsia="ja-JP" w:bidi="hi-IN"/>
        </w:rPr>
      </w:pPr>
      <w:r>
        <w:t>5.2</w:t>
      </w:r>
      <w:r>
        <w:rPr>
          <w:rFonts w:asciiTheme="minorHAnsi" w:eastAsiaTheme="minorEastAsia" w:hAnsiTheme="minorHAnsi" w:cstheme="minorBidi"/>
          <w:sz w:val="22"/>
          <w:lang w:val="en-IN" w:eastAsia="ja-JP" w:bidi="hi-IN"/>
        </w:rPr>
        <w:tab/>
      </w:r>
      <w:r w:rsidRPr="00BF4FE2">
        <w:rPr>
          <w:lang w:val="fr-FR"/>
        </w:rPr>
        <w:t xml:space="preserve">Eees_EECRegistration </w:t>
      </w:r>
      <w:r>
        <w:t>Service</w:t>
      </w:r>
      <w:r>
        <w:tab/>
      </w:r>
      <w:r>
        <w:fldChar w:fldCharType="begin"/>
      </w:r>
      <w:r>
        <w:instrText xml:space="preserve"> PAGEREF _Toc96848043 \h </w:instrText>
      </w:r>
      <w:r>
        <w:fldChar w:fldCharType="separate"/>
      </w:r>
      <w:r>
        <w:t>14</w:t>
      </w:r>
      <w:r>
        <w:fldChar w:fldCharType="end"/>
      </w:r>
    </w:p>
    <w:p w14:paraId="6AC3AC61" w14:textId="0320B87B" w:rsidR="00695913" w:rsidRDefault="00695913">
      <w:pPr>
        <w:pStyle w:val="TOC3"/>
        <w:rPr>
          <w:rFonts w:asciiTheme="minorHAnsi" w:eastAsiaTheme="minorEastAsia" w:hAnsiTheme="minorHAnsi" w:cstheme="minorBidi"/>
          <w:sz w:val="22"/>
          <w:lang w:val="en-IN" w:eastAsia="ja-JP" w:bidi="hi-IN"/>
        </w:rPr>
      </w:pPr>
      <w:r>
        <w:t>5.2.1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_Toc96848044 \h </w:instrText>
      </w:r>
      <w:r>
        <w:fldChar w:fldCharType="separate"/>
      </w:r>
      <w:r>
        <w:t>14</w:t>
      </w:r>
      <w:r>
        <w:fldChar w:fldCharType="end"/>
      </w:r>
    </w:p>
    <w:p w14:paraId="6FB8EF2F" w14:textId="307F543E" w:rsidR="00695913" w:rsidRDefault="00695913">
      <w:pPr>
        <w:pStyle w:val="TOC3"/>
        <w:rPr>
          <w:rFonts w:asciiTheme="minorHAnsi" w:eastAsiaTheme="minorEastAsia" w:hAnsiTheme="minorHAnsi" w:cstheme="minorBidi"/>
          <w:sz w:val="22"/>
          <w:lang w:val="en-IN" w:eastAsia="ja-JP" w:bidi="hi-IN"/>
        </w:rPr>
      </w:pPr>
      <w:r>
        <w:t>5.2.2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_Toc96848045 \h </w:instrText>
      </w:r>
      <w:r>
        <w:fldChar w:fldCharType="separate"/>
      </w:r>
      <w:r>
        <w:t>14</w:t>
      </w:r>
      <w:r>
        <w:fldChar w:fldCharType="end"/>
      </w:r>
    </w:p>
    <w:p w14:paraId="24BCD822" w14:textId="2209ACD1" w:rsidR="00695913" w:rsidRDefault="00695913">
      <w:pPr>
        <w:pStyle w:val="TOC4"/>
        <w:rPr>
          <w:rFonts w:asciiTheme="minorHAnsi" w:eastAsiaTheme="minorEastAsia" w:hAnsiTheme="minorHAnsi" w:cstheme="minorBidi"/>
          <w:sz w:val="22"/>
          <w:lang w:val="en-IN" w:eastAsia="ja-JP" w:bidi="hi-IN"/>
        </w:rPr>
      </w:pPr>
      <w:r>
        <w:t>5.2.2.1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_Toc96848046 \h </w:instrText>
      </w:r>
      <w:r>
        <w:fldChar w:fldCharType="separate"/>
      </w:r>
      <w:r>
        <w:t>14</w:t>
      </w:r>
      <w:r>
        <w:fldChar w:fldCharType="end"/>
      </w:r>
    </w:p>
    <w:p w14:paraId="7BBC6624" w14:textId="02F5C44B" w:rsidR="00695913" w:rsidRDefault="00695913">
      <w:pPr>
        <w:pStyle w:val="TOC4"/>
        <w:rPr>
          <w:rFonts w:asciiTheme="minorHAnsi" w:eastAsiaTheme="minorEastAsia" w:hAnsiTheme="minorHAnsi" w:cstheme="minorBidi"/>
          <w:sz w:val="22"/>
          <w:lang w:val="en-IN" w:eastAsia="ja-JP" w:bidi="hi-IN"/>
        </w:rPr>
      </w:pPr>
      <w:r>
        <w:t>5.2.2.2</w:t>
      </w:r>
      <w:r>
        <w:rPr>
          <w:rFonts w:asciiTheme="minorHAnsi" w:eastAsiaTheme="minorEastAsia" w:hAnsiTheme="minorHAnsi" w:cstheme="minorBidi"/>
          <w:sz w:val="22"/>
          <w:lang w:val="en-IN" w:eastAsia="ja-JP" w:bidi="hi-IN"/>
        </w:rPr>
        <w:tab/>
      </w:r>
      <w:r>
        <w:t>Eees_EECRegistration_Request</w:t>
      </w:r>
      <w:r>
        <w:tab/>
      </w:r>
      <w:r>
        <w:fldChar w:fldCharType="begin"/>
      </w:r>
      <w:r>
        <w:instrText xml:space="preserve"> PAGEREF _Toc96848047 \h </w:instrText>
      </w:r>
      <w:r>
        <w:fldChar w:fldCharType="separate"/>
      </w:r>
      <w:r>
        <w:t>14</w:t>
      </w:r>
      <w:r>
        <w:fldChar w:fldCharType="end"/>
      </w:r>
    </w:p>
    <w:p w14:paraId="05A77276" w14:textId="410475BC" w:rsidR="00695913" w:rsidRDefault="00695913">
      <w:pPr>
        <w:pStyle w:val="TOC5"/>
        <w:rPr>
          <w:rFonts w:asciiTheme="minorHAnsi" w:eastAsiaTheme="minorEastAsia" w:hAnsiTheme="minorHAnsi" w:cstheme="minorBidi"/>
          <w:sz w:val="22"/>
          <w:lang w:val="en-IN" w:eastAsia="ja-JP" w:bidi="hi-IN"/>
        </w:rPr>
      </w:pPr>
      <w:r>
        <w:t>5.2.2.2.1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_Toc96848048 \h </w:instrText>
      </w:r>
      <w:r>
        <w:fldChar w:fldCharType="separate"/>
      </w:r>
      <w:r>
        <w:t>14</w:t>
      </w:r>
      <w:r>
        <w:fldChar w:fldCharType="end"/>
      </w:r>
    </w:p>
    <w:p w14:paraId="03DEC441" w14:textId="45C6547A" w:rsidR="00695913" w:rsidRDefault="00695913">
      <w:pPr>
        <w:pStyle w:val="TOC5"/>
        <w:rPr>
          <w:rFonts w:asciiTheme="minorHAnsi" w:eastAsiaTheme="minorEastAsia" w:hAnsiTheme="minorHAnsi" w:cstheme="minorBidi"/>
          <w:sz w:val="22"/>
          <w:lang w:val="en-IN" w:eastAsia="ja-JP" w:bidi="hi-IN"/>
        </w:rPr>
      </w:pPr>
      <w:r>
        <w:t>5.2.2.2.2</w:t>
      </w:r>
      <w:r>
        <w:rPr>
          <w:rFonts w:asciiTheme="minorHAnsi" w:eastAsiaTheme="minorEastAsia" w:hAnsiTheme="minorHAnsi" w:cstheme="minorBidi"/>
          <w:sz w:val="22"/>
          <w:lang w:val="en-IN" w:eastAsia="ja-JP" w:bidi="hi-IN"/>
        </w:rPr>
        <w:tab/>
      </w:r>
      <w:r>
        <w:t>EEC registering to EES using Eees_EECRegistration_Request operation</w:t>
      </w:r>
      <w:r>
        <w:tab/>
      </w:r>
      <w:r>
        <w:fldChar w:fldCharType="begin"/>
      </w:r>
      <w:r>
        <w:instrText xml:space="preserve"> PAGEREF _Toc96848049 \h </w:instrText>
      </w:r>
      <w:r>
        <w:fldChar w:fldCharType="separate"/>
      </w:r>
      <w:r>
        <w:t>14</w:t>
      </w:r>
      <w:r>
        <w:fldChar w:fldCharType="end"/>
      </w:r>
    </w:p>
    <w:p w14:paraId="141BAB9C" w14:textId="1CC321A6" w:rsidR="00695913" w:rsidRDefault="00695913">
      <w:pPr>
        <w:pStyle w:val="TOC4"/>
        <w:rPr>
          <w:rFonts w:asciiTheme="minorHAnsi" w:eastAsiaTheme="minorEastAsia" w:hAnsiTheme="minorHAnsi" w:cstheme="minorBidi"/>
          <w:sz w:val="22"/>
          <w:lang w:val="en-IN" w:eastAsia="ja-JP" w:bidi="hi-IN"/>
        </w:rPr>
      </w:pPr>
      <w:r>
        <w:t>5.2.2.3</w:t>
      </w:r>
      <w:r>
        <w:rPr>
          <w:rFonts w:asciiTheme="minorHAnsi" w:eastAsiaTheme="minorEastAsia" w:hAnsiTheme="minorHAnsi" w:cstheme="minorBidi"/>
          <w:sz w:val="22"/>
          <w:lang w:val="en-IN" w:eastAsia="ja-JP" w:bidi="hi-IN"/>
        </w:rPr>
        <w:tab/>
      </w:r>
      <w:r>
        <w:t>Eees_EECRegistration_Update</w:t>
      </w:r>
      <w:r>
        <w:tab/>
      </w:r>
      <w:r>
        <w:fldChar w:fldCharType="begin"/>
      </w:r>
      <w:r>
        <w:instrText xml:space="preserve"> PAGEREF _Toc96848050 \h </w:instrText>
      </w:r>
      <w:r>
        <w:fldChar w:fldCharType="separate"/>
      </w:r>
      <w:r>
        <w:t>15</w:t>
      </w:r>
      <w:r>
        <w:fldChar w:fldCharType="end"/>
      </w:r>
    </w:p>
    <w:p w14:paraId="049349C8" w14:textId="330FD88A" w:rsidR="00695913" w:rsidRDefault="00695913">
      <w:pPr>
        <w:pStyle w:val="TOC5"/>
        <w:rPr>
          <w:rFonts w:asciiTheme="minorHAnsi" w:eastAsiaTheme="minorEastAsia" w:hAnsiTheme="minorHAnsi" w:cstheme="minorBidi"/>
          <w:sz w:val="22"/>
          <w:lang w:val="en-IN" w:eastAsia="ja-JP" w:bidi="hi-IN"/>
        </w:rPr>
      </w:pPr>
      <w:r>
        <w:t>5.2.2.3.1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_Toc96848051 \h </w:instrText>
      </w:r>
      <w:r>
        <w:fldChar w:fldCharType="separate"/>
      </w:r>
      <w:r>
        <w:t>15</w:t>
      </w:r>
      <w:r>
        <w:fldChar w:fldCharType="end"/>
      </w:r>
    </w:p>
    <w:p w14:paraId="2182236C" w14:textId="6D278074" w:rsidR="00695913" w:rsidRDefault="00695913">
      <w:pPr>
        <w:pStyle w:val="TOC5"/>
        <w:rPr>
          <w:rFonts w:asciiTheme="minorHAnsi" w:eastAsiaTheme="minorEastAsia" w:hAnsiTheme="minorHAnsi" w:cstheme="minorBidi"/>
          <w:sz w:val="22"/>
          <w:lang w:val="en-IN" w:eastAsia="ja-JP" w:bidi="hi-IN"/>
        </w:rPr>
      </w:pPr>
      <w:r>
        <w:t>5.2.2.3.2</w:t>
      </w:r>
      <w:r>
        <w:rPr>
          <w:rFonts w:asciiTheme="minorHAnsi" w:eastAsiaTheme="minorEastAsia" w:hAnsiTheme="minorHAnsi" w:cstheme="minorBidi"/>
          <w:sz w:val="22"/>
          <w:lang w:val="en-IN" w:eastAsia="ja-JP" w:bidi="hi-IN"/>
        </w:rPr>
        <w:tab/>
      </w:r>
      <w:r>
        <w:t>EEC updating registration information using Eees_EECRegistration_Update operation</w:t>
      </w:r>
      <w:r>
        <w:tab/>
      </w:r>
      <w:r>
        <w:fldChar w:fldCharType="begin"/>
      </w:r>
      <w:r>
        <w:instrText xml:space="preserve"> PAGEREF _Toc96848052 \h </w:instrText>
      </w:r>
      <w:r>
        <w:fldChar w:fldCharType="separate"/>
      </w:r>
      <w:r>
        <w:t>15</w:t>
      </w:r>
      <w:r>
        <w:fldChar w:fldCharType="end"/>
      </w:r>
    </w:p>
    <w:p w14:paraId="1895AEB1" w14:textId="3265CFBD" w:rsidR="00695913" w:rsidRDefault="00695913">
      <w:pPr>
        <w:pStyle w:val="TOC4"/>
        <w:rPr>
          <w:rFonts w:asciiTheme="minorHAnsi" w:eastAsiaTheme="minorEastAsia" w:hAnsiTheme="minorHAnsi" w:cstheme="minorBidi"/>
          <w:sz w:val="22"/>
          <w:lang w:val="en-IN" w:eastAsia="ja-JP" w:bidi="hi-IN"/>
        </w:rPr>
      </w:pPr>
      <w:r>
        <w:t>5.2.2.4</w:t>
      </w:r>
      <w:r>
        <w:rPr>
          <w:rFonts w:asciiTheme="minorHAnsi" w:eastAsiaTheme="minorEastAsia" w:hAnsiTheme="minorHAnsi" w:cstheme="minorBidi"/>
          <w:sz w:val="22"/>
          <w:lang w:val="en-IN" w:eastAsia="ja-JP" w:bidi="hi-IN"/>
        </w:rPr>
        <w:tab/>
      </w:r>
      <w:r>
        <w:t>Eees_EECRegistration_Deregister</w:t>
      </w:r>
      <w:r>
        <w:tab/>
      </w:r>
      <w:r>
        <w:fldChar w:fldCharType="begin"/>
      </w:r>
      <w:r>
        <w:instrText xml:space="preserve"> PAGEREF _Toc96848053 \h </w:instrText>
      </w:r>
      <w:r>
        <w:fldChar w:fldCharType="separate"/>
      </w:r>
      <w:r>
        <w:t>16</w:t>
      </w:r>
      <w:r>
        <w:fldChar w:fldCharType="end"/>
      </w:r>
    </w:p>
    <w:p w14:paraId="415B8894" w14:textId="58260624" w:rsidR="00695913" w:rsidRDefault="00695913">
      <w:pPr>
        <w:pStyle w:val="TOC5"/>
        <w:rPr>
          <w:rFonts w:asciiTheme="minorHAnsi" w:eastAsiaTheme="minorEastAsia" w:hAnsiTheme="minorHAnsi" w:cstheme="minorBidi"/>
          <w:sz w:val="22"/>
          <w:lang w:val="en-IN" w:eastAsia="ja-JP" w:bidi="hi-IN"/>
        </w:rPr>
      </w:pPr>
      <w:r>
        <w:t>5.2.2.4.1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_Toc96848054 \h </w:instrText>
      </w:r>
      <w:r>
        <w:fldChar w:fldCharType="separate"/>
      </w:r>
      <w:r>
        <w:t>16</w:t>
      </w:r>
      <w:r>
        <w:fldChar w:fldCharType="end"/>
      </w:r>
    </w:p>
    <w:p w14:paraId="6F936C28" w14:textId="24B1883F" w:rsidR="00695913" w:rsidRDefault="00695913">
      <w:pPr>
        <w:pStyle w:val="TOC5"/>
        <w:rPr>
          <w:rFonts w:asciiTheme="minorHAnsi" w:eastAsiaTheme="minorEastAsia" w:hAnsiTheme="minorHAnsi" w:cstheme="minorBidi"/>
          <w:sz w:val="22"/>
          <w:lang w:val="en-IN" w:eastAsia="ja-JP" w:bidi="hi-IN"/>
        </w:rPr>
      </w:pPr>
      <w:r>
        <w:t>5.2.2.4.2</w:t>
      </w:r>
      <w:r>
        <w:rPr>
          <w:rFonts w:asciiTheme="minorHAnsi" w:eastAsiaTheme="minorEastAsia" w:hAnsiTheme="minorHAnsi" w:cstheme="minorBidi"/>
          <w:sz w:val="22"/>
          <w:lang w:val="en-IN" w:eastAsia="ja-JP" w:bidi="hi-IN"/>
        </w:rPr>
        <w:tab/>
      </w:r>
      <w:r>
        <w:t>EEC deregistering from EES using Eees_EECRegistration_Deregister operation</w:t>
      </w:r>
      <w:r>
        <w:tab/>
      </w:r>
      <w:r>
        <w:fldChar w:fldCharType="begin"/>
      </w:r>
      <w:r>
        <w:instrText xml:space="preserve"> PAGEREF _Toc96848055 \h </w:instrText>
      </w:r>
      <w:r>
        <w:fldChar w:fldCharType="separate"/>
      </w:r>
      <w:r>
        <w:t>16</w:t>
      </w:r>
      <w:r>
        <w:fldChar w:fldCharType="end"/>
      </w:r>
    </w:p>
    <w:p w14:paraId="05A924EF" w14:textId="11FAED28" w:rsidR="00695913" w:rsidRDefault="00695913">
      <w:pPr>
        <w:pStyle w:val="TOC2"/>
        <w:rPr>
          <w:rFonts w:asciiTheme="minorHAnsi" w:eastAsiaTheme="minorEastAsia" w:hAnsiTheme="minorHAnsi" w:cstheme="minorBidi"/>
          <w:sz w:val="22"/>
          <w:lang w:val="en-IN" w:eastAsia="ja-JP" w:bidi="hi-IN"/>
        </w:rPr>
      </w:pPr>
      <w:r>
        <w:t>5.3</w:t>
      </w:r>
      <w:r>
        <w:rPr>
          <w:rFonts w:asciiTheme="minorHAnsi" w:eastAsiaTheme="minorEastAsia" w:hAnsiTheme="minorHAnsi" w:cstheme="minorBidi"/>
          <w:sz w:val="22"/>
          <w:lang w:val="en-IN" w:eastAsia="ja-JP" w:bidi="hi-IN"/>
        </w:rPr>
        <w:tab/>
      </w:r>
      <w:r>
        <w:t>Eees_EASDiscovery service</w:t>
      </w:r>
      <w:r>
        <w:tab/>
      </w:r>
      <w:r>
        <w:fldChar w:fldCharType="begin"/>
      </w:r>
      <w:r>
        <w:instrText xml:space="preserve"> PAGEREF _Toc96848056 \h </w:instrText>
      </w:r>
      <w:r>
        <w:fldChar w:fldCharType="separate"/>
      </w:r>
      <w:r>
        <w:t>17</w:t>
      </w:r>
      <w:r>
        <w:fldChar w:fldCharType="end"/>
      </w:r>
    </w:p>
    <w:p w14:paraId="44FA959A" w14:textId="704349A7" w:rsidR="00695913" w:rsidRDefault="00695913">
      <w:pPr>
        <w:pStyle w:val="TOC3"/>
        <w:rPr>
          <w:rFonts w:asciiTheme="minorHAnsi" w:eastAsiaTheme="minorEastAsia" w:hAnsiTheme="minorHAnsi" w:cstheme="minorBidi"/>
          <w:sz w:val="22"/>
          <w:lang w:val="en-IN" w:eastAsia="ja-JP" w:bidi="hi-IN"/>
        </w:rPr>
      </w:pPr>
      <w:r w:rsidRPr="00BF4FE2">
        <w:rPr>
          <w:lang w:val="en-US"/>
        </w:rPr>
        <w:t>5.3.1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_Toc96848057 \h </w:instrText>
      </w:r>
      <w:r>
        <w:fldChar w:fldCharType="separate"/>
      </w:r>
      <w:r>
        <w:t>17</w:t>
      </w:r>
      <w:r>
        <w:fldChar w:fldCharType="end"/>
      </w:r>
    </w:p>
    <w:p w14:paraId="5C4A184C" w14:textId="77AE5F92" w:rsidR="00695913" w:rsidRDefault="00695913">
      <w:pPr>
        <w:pStyle w:val="TOC3"/>
        <w:rPr>
          <w:rFonts w:asciiTheme="minorHAnsi" w:eastAsiaTheme="minorEastAsia" w:hAnsiTheme="minorHAnsi" w:cstheme="minorBidi"/>
          <w:sz w:val="22"/>
          <w:lang w:val="en-IN" w:eastAsia="ja-JP" w:bidi="hi-IN"/>
        </w:rPr>
      </w:pPr>
      <w:r w:rsidRPr="00BF4FE2">
        <w:rPr>
          <w:lang w:val="en-US"/>
        </w:rPr>
        <w:t>5.3.2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_Toc96848058 \h </w:instrText>
      </w:r>
      <w:r>
        <w:fldChar w:fldCharType="separate"/>
      </w:r>
      <w:r>
        <w:t>17</w:t>
      </w:r>
      <w:r>
        <w:fldChar w:fldCharType="end"/>
      </w:r>
    </w:p>
    <w:p w14:paraId="21931645" w14:textId="600CD737" w:rsidR="00695913" w:rsidRDefault="00695913">
      <w:pPr>
        <w:pStyle w:val="TOC4"/>
        <w:rPr>
          <w:rFonts w:asciiTheme="minorHAnsi" w:eastAsiaTheme="minorEastAsia" w:hAnsiTheme="minorHAnsi" w:cstheme="minorBidi"/>
          <w:sz w:val="22"/>
          <w:lang w:val="en-IN" w:eastAsia="ja-JP" w:bidi="hi-IN"/>
        </w:rPr>
      </w:pPr>
      <w:r>
        <w:t>5.3.2.1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_Toc96848059 \h </w:instrText>
      </w:r>
      <w:r>
        <w:fldChar w:fldCharType="separate"/>
      </w:r>
      <w:r>
        <w:t>17</w:t>
      </w:r>
      <w:r>
        <w:fldChar w:fldCharType="end"/>
      </w:r>
    </w:p>
    <w:p w14:paraId="22CA15CE" w14:textId="14C38F29" w:rsidR="00695913" w:rsidRDefault="00695913">
      <w:pPr>
        <w:pStyle w:val="TOC4"/>
        <w:rPr>
          <w:rFonts w:asciiTheme="minorHAnsi" w:eastAsiaTheme="minorEastAsia" w:hAnsiTheme="minorHAnsi" w:cstheme="minorBidi"/>
          <w:sz w:val="22"/>
          <w:lang w:val="en-IN" w:eastAsia="ja-JP" w:bidi="hi-IN"/>
        </w:rPr>
      </w:pPr>
      <w:r>
        <w:t>5.3.2.2</w:t>
      </w:r>
      <w:r>
        <w:rPr>
          <w:rFonts w:asciiTheme="minorHAnsi" w:eastAsiaTheme="minorEastAsia" w:hAnsiTheme="minorHAnsi" w:cstheme="minorBidi"/>
          <w:sz w:val="22"/>
          <w:lang w:val="en-IN" w:eastAsia="ja-JP" w:bidi="hi-IN"/>
        </w:rPr>
        <w:tab/>
      </w:r>
      <w:r>
        <w:t>Eees_EASDiscovery_Request</w:t>
      </w:r>
      <w:r>
        <w:tab/>
      </w:r>
      <w:r>
        <w:fldChar w:fldCharType="begin"/>
      </w:r>
      <w:r>
        <w:instrText xml:space="preserve"> PAGEREF _Toc96848060 \h </w:instrText>
      </w:r>
      <w:r>
        <w:fldChar w:fldCharType="separate"/>
      </w:r>
      <w:r>
        <w:t>17</w:t>
      </w:r>
      <w:r>
        <w:fldChar w:fldCharType="end"/>
      </w:r>
    </w:p>
    <w:p w14:paraId="3DB35747" w14:textId="14EF075F" w:rsidR="00695913" w:rsidRDefault="00695913">
      <w:pPr>
        <w:pStyle w:val="TOC5"/>
        <w:rPr>
          <w:rFonts w:asciiTheme="minorHAnsi" w:eastAsiaTheme="minorEastAsia" w:hAnsiTheme="minorHAnsi" w:cstheme="minorBidi"/>
          <w:sz w:val="22"/>
          <w:lang w:val="en-IN" w:eastAsia="ja-JP" w:bidi="hi-IN"/>
        </w:rPr>
      </w:pPr>
      <w:r>
        <w:t>5.3.2.2.1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_Toc96848061 \h </w:instrText>
      </w:r>
      <w:r>
        <w:fldChar w:fldCharType="separate"/>
      </w:r>
      <w:r>
        <w:t>17</w:t>
      </w:r>
      <w:r>
        <w:fldChar w:fldCharType="end"/>
      </w:r>
    </w:p>
    <w:p w14:paraId="242817A9" w14:textId="64FCE301" w:rsidR="00695913" w:rsidRDefault="00695913">
      <w:pPr>
        <w:pStyle w:val="TOC5"/>
        <w:rPr>
          <w:rFonts w:asciiTheme="minorHAnsi" w:eastAsiaTheme="minorEastAsia" w:hAnsiTheme="minorHAnsi" w:cstheme="minorBidi"/>
          <w:sz w:val="22"/>
          <w:lang w:val="en-IN" w:eastAsia="ja-JP" w:bidi="hi-IN"/>
        </w:rPr>
      </w:pPr>
      <w:r>
        <w:t>5.3.2.2.2</w:t>
      </w:r>
      <w:r>
        <w:rPr>
          <w:rFonts w:asciiTheme="minorHAnsi" w:eastAsiaTheme="minorEastAsia" w:hAnsiTheme="minorHAnsi" w:cstheme="minorBidi"/>
          <w:sz w:val="22"/>
          <w:lang w:val="en-IN" w:eastAsia="ja-JP" w:bidi="hi-IN"/>
        </w:rPr>
        <w:tab/>
      </w:r>
      <w:r>
        <w:t>EEC requesting EAS discovery information using Eees_EASDiscovery_Request operation</w:t>
      </w:r>
      <w:r>
        <w:tab/>
      </w:r>
      <w:r>
        <w:fldChar w:fldCharType="begin"/>
      </w:r>
      <w:r>
        <w:instrText xml:space="preserve"> PAGEREF _Toc96848062 \h </w:instrText>
      </w:r>
      <w:r>
        <w:fldChar w:fldCharType="separate"/>
      </w:r>
      <w:r>
        <w:t>17</w:t>
      </w:r>
      <w:r>
        <w:fldChar w:fldCharType="end"/>
      </w:r>
    </w:p>
    <w:p w14:paraId="31207235" w14:textId="17485A17" w:rsidR="00695913" w:rsidRDefault="00695913">
      <w:pPr>
        <w:pStyle w:val="TOC4"/>
        <w:rPr>
          <w:rFonts w:asciiTheme="minorHAnsi" w:eastAsiaTheme="minorEastAsia" w:hAnsiTheme="minorHAnsi" w:cstheme="minorBidi"/>
          <w:sz w:val="22"/>
          <w:lang w:val="en-IN" w:eastAsia="ja-JP" w:bidi="hi-IN"/>
        </w:rPr>
      </w:pPr>
      <w:r>
        <w:t>5.3.2.3</w:t>
      </w:r>
      <w:r>
        <w:rPr>
          <w:rFonts w:asciiTheme="minorHAnsi" w:eastAsiaTheme="minorEastAsia" w:hAnsiTheme="minorHAnsi" w:cstheme="minorBidi"/>
          <w:sz w:val="22"/>
          <w:lang w:val="en-IN" w:eastAsia="ja-JP" w:bidi="hi-IN"/>
        </w:rPr>
        <w:tab/>
      </w:r>
      <w:r>
        <w:t>Eees_EASDiscovery_Subscribe</w:t>
      </w:r>
      <w:r>
        <w:tab/>
      </w:r>
      <w:r>
        <w:fldChar w:fldCharType="begin"/>
      </w:r>
      <w:r>
        <w:instrText xml:space="preserve"> PAGEREF _Toc96848063 \h </w:instrText>
      </w:r>
      <w:r>
        <w:fldChar w:fldCharType="separate"/>
      </w:r>
      <w:r>
        <w:t>18</w:t>
      </w:r>
      <w:r>
        <w:fldChar w:fldCharType="end"/>
      </w:r>
    </w:p>
    <w:p w14:paraId="44CA1D7E" w14:textId="3FDEADF3" w:rsidR="00695913" w:rsidRDefault="00695913">
      <w:pPr>
        <w:pStyle w:val="TOC5"/>
        <w:rPr>
          <w:rFonts w:asciiTheme="minorHAnsi" w:eastAsiaTheme="minorEastAsia" w:hAnsiTheme="minorHAnsi" w:cstheme="minorBidi"/>
          <w:sz w:val="22"/>
          <w:lang w:val="en-IN" w:eastAsia="ja-JP" w:bidi="hi-IN"/>
        </w:rPr>
      </w:pPr>
      <w:r>
        <w:t>5.3.2.3.1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_Toc96848064 \h </w:instrText>
      </w:r>
      <w:r>
        <w:fldChar w:fldCharType="separate"/>
      </w:r>
      <w:r>
        <w:t>18</w:t>
      </w:r>
      <w:r>
        <w:fldChar w:fldCharType="end"/>
      </w:r>
    </w:p>
    <w:p w14:paraId="18DA3422" w14:textId="6455F384" w:rsidR="00695913" w:rsidRDefault="00695913">
      <w:pPr>
        <w:pStyle w:val="TOC5"/>
        <w:rPr>
          <w:rFonts w:asciiTheme="minorHAnsi" w:eastAsiaTheme="minorEastAsia" w:hAnsiTheme="minorHAnsi" w:cstheme="minorBidi"/>
          <w:sz w:val="22"/>
          <w:lang w:val="en-IN" w:eastAsia="ja-JP" w:bidi="hi-IN"/>
        </w:rPr>
      </w:pPr>
      <w:r>
        <w:t>5.3.2.3.2</w:t>
      </w:r>
      <w:r>
        <w:rPr>
          <w:rFonts w:asciiTheme="minorHAnsi" w:eastAsiaTheme="minorEastAsia" w:hAnsiTheme="minorHAnsi" w:cstheme="minorBidi"/>
          <w:sz w:val="22"/>
          <w:lang w:val="en-IN" w:eastAsia="ja-JP" w:bidi="hi-IN"/>
        </w:rPr>
        <w:tab/>
      </w:r>
      <w:r>
        <w:t>EEC subscribing to EAS discovery information from EES using Eees_EASDiscovery_Subscribe operation</w:t>
      </w:r>
      <w:r>
        <w:tab/>
      </w:r>
      <w:r>
        <w:fldChar w:fldCharType="begin"/>
      </w:r>
      <w:r>
        <w:instrText xml:space="preserve"> PAGEREF _Toc96848065 \h </w:instrText>
      </w:r>
      <w:r>
        <w:fldChar w:fldCharType="separate"/>
      </w:r>
      <w:r>
        <w:t>18</w:t>
      </w:r>
      <w:r>
        <w:fldChar w:fldCharType="end"/>
      </w:r>
    </w:p>
    <w:p w14:paraId="060EA92A" w14:textId="3F219AB4" w:rsidR="00695913" w:rsidRDefault="00695913">
      <w:pPr>
        <w:pStyle w:val="TOC4"/>
        <w:rPr>
          <w:rFonts w:asciiTheme="minorHAnsi" w:eastAsiaTheme="minorEastAsia" w:hAnsiTheme="minorHAnsi" w:cstheme="minorBidi"/>
          <w:sz w:val="22"/>
          <w:lang w:val="en-IN" w:eastAsia="ja-JP" w:bidi="hi-IN"/>
        </w:rPr>
      </w:pPr>
      <w:r>
        <w:t>5.3.2.4</w:t>
      </w:r>
      <w:r>
        <w:rPr>
          <w:rFonts w:asciiTheme="minorHAnsi" w:eastAsiaTheme="minorEastAsia" w:hAnsiTheme="minorHAnsi" w:cstheme="minorBidi"/>
          <w:sz w:val="22"/>
          <w:lang w:val="en-IN" w:eastAsia="ja-JP" w:bidi="hi-IN"/>
        </w:rPr>
        <w:tab/>
      </w:r>
      <w:r>
        <w:t>Eees_EASDiscovery_Notify</w:t>
      </w:r>
      <w:r>
        <w:tab/>
      </w:r>
      <w:r>
        <w:fldChar w:fldCharType="begin"/>
      </w:r>
      <w:r>
        <w:instrText xml:space="preserve"> PAGEREF _Toc96848066 \h </w:instrText>
      </w:r>
      <w:r>
        <w:fldChar w:fldCharType="separate"/>
      </w:r>
      <w:r>
        <w:t>19</w:t>
      </w:r>
      <w:r>
        <w:fldChar w:fldCharType="end"/>
      </w:r>
    </w:p>
    <w:p w14:paraId="7B7C5532" w14:textId="7485F740" w:rsidR="00695913" w:rsidRDefault="00695913">
      <w:pPr>
        <w:pStyle w:val="TOC5"/>
        <w:rPr>
          <w:rFonts w:asciiTheme="minorHAnsi" w:eastAsiaTheme="minorEastAsia" w:hAnsiTheme="minorHAnsi" w:cstheme="minorBidi"/>
          <w:sz w:val="22"/>
          <w:lang w:val="en-IN" w:eastAsia="ja-JP" w:bidi="hi-IN"/>
        </w:rPr>
      </w:pPr>
      <w:r>
        <w:t>5.3.2.4.1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_Toc96848067 \h </w:instrText>
      </w:r>
      <w:r>
        <w:fldChar w:fldCharType="separate"/>
      </w:r>
      <w:r>
        <w:t>19</w:t>
      </w:r>
      <w:r>
        <w:fldChar w:fldCharType="end"/>
      </w:r>
    </w:p>
    <w:p w14:paraId="6BDD4E0E" w14:textId="0EFA6136" w:rsidR="00695913" w:rsidRDefault="00695913">
      <w:pPr>
        <w:pStyle w:val="TOC5"/>
        <w:rPr>
          <w:rFonts w:asciiTheme="minorHAnsi" w:eastAsiaTheme="minorEastAsia" w:hAnsiTheme="minorHAnsi" w:cstheme="minorBidi"/>
          <w:sz w:val="22"/>
          <w:lang w:val="en-IN" w:eastAsia="ja-JP" w:bidi="hi-IN"/>
        </w:rPr>
      </w:pPr>
      <w:r>
        <w:t>5.3.2.4.2</w:t>
      </w:r>
      <w:r>
        <w:rPr>
          <w:rFonts w:asciiTheme="minorHAnsi" w:eastAsiaTheme="minorEastAsia" w:hAnsiTheme="minorHAnsi" w:cstheme="minorBidi"/>
          <w:sz w:val="22"/>
          <w:lang w:val="en-IN" w:eastAsia="ja-JP" w:bidi="hi-IN"/>
        </w:rPr>
        <w:tab/>
      </w:r>
      <w:r>
        <w:t>EES notifying the EAS discovery information to EEC using Eees_EASDiscovery_Notify operation</w:t>
      </w:r>
      <w:r>
        <w:tab/>
      </w:r>
      <w:r>
        <w:fldChar w:fldCharType="begin"/>
      </w:r>
      <w:r>
        <w:instrText xml:space="preserve"> PAGEREF _Toc96848068 \h </w:instrText>
      </w:r>
      <w:r>
        <w:fldChar w:fldCharType="separate"/>
      </w:r>
      <w:r>
        <w:t>19</w:t>
      </w:r>
      <w:r>
        <w:fldChar w:fldCharType="end"/>
      </w:r>
    </w:p>
    <w:p w14:paraId="240868B2" w14:textId="0262EECB" w:rsidR="00695913" w:rsidRDefault="00695913">
      <w:pPr>
        <w:pStyle w:val="TOC4"/>
        <w:rPr>
          <w:rFonts w:asciiTheme="minorHAnsi" w:eastAsiaTheme="minorEastAsia" w:hAnsiTheme="minorHAnsi" w:cstheme="minorBidi"/>
          <w:sz w:val="22"/>
          <w:lang w:val="en-IN" w:eastAsia="ja-JP" w:bidi="hi-IN"/>
        </w:rPr>
      </w:pPr>
      <w:r>
        <w:t>5.3.2.1</w:t>
      </w:r>
      <w:r>
        <w:rPr>
          <w:rFonts w:asciiTheme="minorHAnsi" w:eastAsiaTheme="minorEastAsia" w:hAnsiTheme="minorHAnsi" w:cstheme="minorBidi"/>
          <w:sz w:val="22"/>
          <w:lang w:val="en-IN" w:eastAsia="ja-JP" w:bidi="hi-IN"/>
        </w:rPr>
        <w:tab/>
      </w:r>
      <w:r>
        <w:t>Eees_EASDiscovery_UpdateSubscription</w:t>
      </w:r>
      <w:r>
        <w:tab/>
      </w:r>
      <w:r>
        <w:fldChar w:fldCharType="begin"/>
      </w:r>
      <w:r>
        <w:instrText xml:space="preserve"> PAGEREF _Toc96848069 \h </w:instrText>
      </w:r>
      <w:r>
        <w:fldChar w:fldCharType="separate"/>
      </w:r>
      <w:r>
        <w:t>20</w:t>
      </w:r>
      <w:r>
        <w:fldChar w:fldCharType="end"/>
      </w:r>
    </w:p>
    <w:p w14:paraId="71A54702" w14:textId="1C68C0E6" w:rsidR="00695913" w:rsidRDefault="00695913">
      <w:pPr>
        <w:pStyle w:val="TOC5"/>
        <w:rPr>
          <w:rFonts w:asciiTheme="minorHAnsi" w:eastAsiaTheme="minorEastAsia" w:hAnsiTheme="minorHAnsi" w:cstheme="minorBidi"/>
          <w:sz w:val="22"/>
          <w:lang w:val="en-IN" w:eastAsia="ja-JP" w:bidi="hi-IN"/>
        </w:rPr>
      </w:pPr>
      <w:r>
        <w:t>5.3.2.1.1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_Toc96848070 \h </w:instrText>
      </w:r>
      <w:r>
        <w:fldChar w:fldCharType="separate"/>
      </w:r>
      <w:r>
        <w:t>20</w:t>
      </w:r>
      <w:r>
        <w:fldChar w:fldCharType="end"/>
      </w:r>
    </w:p>
    <w:p w14:paraId="6CA20977" w14:textId="10ECF3C0" w:rsidR="00695913" w:rsidRDefault="00695913">
      <w:pPr>
        <w:pStyle w:val="TOC5"/>
        <w:rPr>
          <w:rFonts w:asciiTheme="minorHAnsi" w:eastAsiaTheme="minorEastAsia" w:hAnsiTheme="minorHAnsi" w:cstheme="minorBidi"/>
          <w:sz w:val="22"/>
          <w:lang w:val="en-IN" w:eastAsia="ja-JP" w:bidi="hi-IN"/>
        </w:rPr>
      </w:pPr>
      <w:r>
        <w:t>5.3.2.1.2</w:t>
      </w:r>
      <w:r>
        <w:rPr>
          <w:rFonts w:asciiTheme="minorHAnsi" w:eastAsiaTheme="minorEastAsia" w:hAnsiTheme="minorHAnsi" w:cstheme="minorBidi"/>
          <w:sz w:val="22"/>
          <w:lang w:val="en-IN" w:eastAsia="ja-JP" w:bidi="hi-IN"/>
        </w:rPr>
        <w:tab/>
      </w:r>
      <w:r>
        <w:t>EEC updating EAS discovery information subscription at EES using Eees_EASDiscovery_UpdateSubscription operation</w:t>
      </w:r>
      <w:r>
        <w:tab/>
      </w:r>
      <w:r>
        <w:fldChar w:fldCharType="begin"/>
      </w:r>
      <w:r>
        <w:instrText xml:space="preserve"> PAGEREF _Toc96848071 \h </w:instrText>
      </w:r>
      <w:r>
        <w:fldChar w:fldCharType="separate"/>
      </w:r>
      <w:r>
        <w:t>20</w:t>
      </w:r>
      <w:r>
        <w:fldChar w:fldCharType="end"/>
      </w:r>
    </w:p>
    <w:p w14:paraId="1F52103F" w14:textId="30F872DB" w:rsidR="00695913" w:rsidRDefault="00695913">
      <w:pPr>
        <w:pStyle w:val="TOC4"/>
        <w:rPr>
          <w:rFonts w:asciiTheme="minorHAnsi" w:eastAsiaTheme="minorEastAsia" w:hAnsiTheme="minorHAnsi" w:cstheme="minorBidi"/>
          <w:sz w:val="22"/>
          <w:lang w:val="en-IN" w:eastAsia="ja-JP" w:bidi="hi-IN"/>
        </w:rPr>
      </w:pPr>
      <w:r>
        <w:t>5.3.2.2</w:t>
      </w:r>
      <w:r>
        <w:rPr>
          <w:rFonts w:asciiTheme="minorHAnsi" w:eastAsiaTheme="minorEastAsia" w:hAnsiTheme="minorHAnsi" w:cstheme="minorBidi"/>
          <w:sz w:val="22"/>
          <w:lang w:val="en-IN" w:eastAsia="ja-JP" w:bidi="hi-IN"/>
        </w:rPr>
        <w:tab/>
      </w:r>
      <w:r>
        <w:t>Eees_EASDiscovery_Unsubscribe</w:t>
      </w:r>
      <w:r>
        <w:tab/>
      </w:r>
      <w:r>
        <w:fldChar w:fldCharType="begin"/>
      </w:r>
      <w:r>
        <w:instrText xml:space="preserve"> PAGEREF _Toc96848072 \h </w:instrText>
      </w:r>
      <w:r>
        <w:fldChar w:fldCharType="separate"/>
      </w:r>
      <w:r>
        <w:t>20</w:t>
      </w:r>
      <w:r>
        <w:fldChar w:fldCharType="end"/>
      </w:r>
    </w:p>
    <w:p w14:paraId="2A45F7A9" w14:textId="77333285" w:rsidR="00695913" w:rsidRDefault="00695913">
      <w:pPr>
        <w:pStyle w:val="TOC5"/>
        <w:rPr>
          <w:rFonts w:asciiTheme="minorHAnsi" w:eastAsiaTheme="minorEastAsia" w:hAnsiTheme="minorHAnsi" w:cstheme="minorBidi"/>
          <w:sz w:val="22"/>
          <w:lang w:val="en-IN" w:eastAsia="ja-JP" w:bidi="hi-IN"/>
        </w:rPr>
      </w:pPr>
      <w:r>
        <w:t>5.3.2.2.1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_Toc96848073 \h </w:instrText>
      </w:r>
      <w:r>
        <w:fldChar w:fldCharType="separate"/>
      </w:r>
      <w:r>
        <w:t>20</w:t>
      </w:r>
      <w:r>
        <w:fldChar w:fldCharType="end"/>
      </w:r>
    </w:p>
    <w:p w14:paraId="593ADFC4" w14:textId="68899604" w:rsidR="00695913" w:rsidRDefault="00695913">
      <w:pPr>
        <w:pStyle w:val="TOC5"/>
        <w:rPr>
          <w:rFonts w:asciiTheme="minorHAnsi" w:eastAsiaTheme="minorEastAsia" w:hAnsiTheme="minorHAnsi" w:cstheme="minorBidi"/>
          <w:sz w:val="22"/>
          <w:lang w:val="en-IN" w:eastAsia="ja-JP" w:bidi="hi-IN"/>
        </w:rPr>
      </w:pPr>
      <w:r>
        <w:t>5.3.2.2.2</w:t>
      </w:r>
      <w:r>
        <w:rPr>
          <w:rFonts w:asciiTheme="minorHAnsi" w:eastAsiaTheme="minorEastAsia" w:hAnsiTheme="minorHAnsi" w:cstheme="minorBidi"/>
          <w:sz w:val="22"/>
          <w:lang w:val="en-IN" w:eastAsia="ja-JP" w:bidi="hi-IN"/>
        </w:rPr>
        <w:tab/>
      </w:r>
      <w:r>
        <w:t>EEC unsubscribing to EAS discovery</w:t>
      </w:r>
      <w:r>
        <w:rPr>
          <w:lang w:eastAsia="ko-KR"/>
        </w:rPr>
        <w:t xml:space="preserve"> subscription </w:t>
      </w:r>
      <w:r>
        <w:t>from EES using Eees_EASDiscovery_Unsubscribe operation</w:t>
      </w:r>
      <w:r>
        <w:tab/>
      </w:r>
      <w:r>
        <w:fldChar w:fldCharType="begin"/>
      </w:r>
      <w:r>
        <w:instrText xml:space="preserve"> PAGEREF _Toc96848074 \h </w:instrText>
      </w:r>
      <w:r>
        <w:fldChar w:fldCharType="separate"/>
      </w:r>
      <w:r>
        <w:t>21</w:t>
      </w:r>
      <w:r>
        <w:fldChar w:fldCharType="end"/>
      </w:r>
    </w:p>
    <w:p w14:paraId="42A74615" w14:textId="3A7E3532" w:rsidR="00695913" w:rsidRDefault="00695913">
      <w:pPr>
        <w:pStyle w:val="TOC2"/>
        <w:rPr>
          <w:rFonts w:asciiTheme="minorHAnsi" w:eastAsiaTheme="minorEastAsia" w:hAnsiTheme="minorHAnsi" w:cstheme="minorBidi"/>
          <w:sz w:val="22"/>
          <w:lang w:val="en-IN" w:eastAsia="ja-JP" w:bidi="hi-IN"/>
        </w:rPr>
      </w:pPr>
      <w:r>
        <w:t>5.4</w:t>
      </w:r>
      <w:r>
        <w:rPr>
          <w:rFonts w:asciiTheme="minorHAnsi" w:eastAsiaTheme="minorEastAsia" w:hAnsiTheme="minorHAnsi" w:cstheme="minorBidi"/>
          <w:sz w:val="22"/>
          <w:lang w:val="en-IN" w:eastAsia="ja-JP" w:bidi="hi-IN"/>
        </w:rPr>
        <w:tab/>
      </w:r>
      <w:r w:rsidRPr="00BF4FE2">
        <w:rPr>
          <w:lang w:val="en-US"/>
        </w:rPr>
        <w:t>Eees_ACREvents</w:t>
      </w:r>
      <w:r>
        <w:t xml:space="preserve"> Service</w:t>
      </w:r>
      <w:r>
        <w:tab/>
      </w:r>
      <w:r>
        <w:fldChar w:fldCharType="begin"/>
      </w:r>
      <w:r>
        <w:instrText xml:space="preserve"> PAGEREF _Toc96848075 \h </w:instrText>
      </w:r>
      <w:r>
        <w:fldChar w:fldCharType="separate"/>
      </w:r>
      <w:r>
        <w:t>21</w:t>
      </w:r>
      <w:r>
        <w:fldChar w:fldCharType="end"/>
      </w:r>
    </w:p>
    <w:p w14:paraId="26387257" w14:textId="19A7CA51" w:rsidR="00695913" w:rsidRDefault="00695913">
      <w:pPr>
        <w:pStyle w:val="TOC3"/>
        <w:rPr>
          <w:rFonts w:asciiTheme="minorHAnsi" w:eastAsiaTheme="minorEastAsia" w:hAnsiTheme="minorHAnsi" w:cstheme="minorBidi"/>
          <w:sz w:val="22"/>
          <w:lang w:val="en-IN" w:eastAsia="ja-JP" w:bidi="hi-IN"/>
        </w:rPr>
      </w:pPr>
      <w:r>
        <w:t>5.4.1</w:t>
      </w:r>
      <w:r>
        <w:rPr>
          <w:rFonts w:asciiTheme="minorHAnsi" w:eastAsiaTheme="minorEastAsia" w:hAnsiTheme="minorHAnsi" w:cstheme="minorBidi"/>
          <w:sz w:val="22"/>
          <w:lang w:val="en-IN" w:eastAsia="ja-JP" w:bidi="hi-IN"/>
        </w:rPr>
        <w:tab/>
      </w:r>
      <w:r>
        <w:t>void</w:t>
      </w:r>
      <w:r>
        <w:tab/>
      </w:r>
      <w:r>
        <w:fldChar w:fldCharType="begin"/>
      </w:r>
      <w:r>
        <w:instrText xml:space="preserve"> PAGEREF _Toc96848076 \h </w:instrText>
      </w:r>
      <w:r>
        <w:fldChar w:fldCharType="separate"/>
      </w:r>
      <w:r>
        <w:t>21</w:t>
      </w:r>
      <w:r>
        <w:fldChar w:fldCharType="end"/>
      </w:r>
    </w:p>
    <w:p w14:paraId="5E873DDC" w14:textId="5DCC328A" w:rsidR="00695913" w:rsidRDefault="00695913">
      <w:pPr>
        <w:pStyle w:val="TOC3"/>
        <w:rPr>
          <w:rFonts w:asciiTheme="minorHAnsi" w:eastAsiaTheme="minorEastAsia" w:hAnsiTheme="minorHAnsi" w:cstheme="minorBidi"/>
          <w:sz w:val="22"/>
          <w:lang w:val="en-IN" w:eastAsia="ja-JP" w:bidi="hi-IN"/>
        </w:rPr>
      </w:pPr>
      <w:r>
        <w:t>5.4.2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_Toc96848077 \h </w:instrText>
      </w:r>
      <w:r>
        <w:fldChar w:fldCharType="separate"/>
      </w:r>
      <w:r>
        <w:t>21</w:t>
      </w:r>
      <w:r>
        <w:fldChar w:fldCharType="end"/>
      </w:r>
    </w:p>
    <w:p w14:paraId="055CFAFD" w14:textId="4E19CBD1" w:rsidR="00695913" w:rsidRDefault="00695913">
      <w:pPr>
        <w:pStyle w:val="TOC4"/>
        <w:rPr>
          <w:rFonts w:asciiTheme="minorHAnsi" w:eastAsiaTheme="minorEastAsia" w:hAnsiTheme="minorHAnsi" w:cstheme="minorBidi"/>
          <w:sz w:val="22"/>
          <w:lang w:val="en-IN" w:eastAsia="ja-JP" w:bidi="hi-IN"/>
        </w:rPr>
      </w:pPr>
      <w:r>
        <w:t>5.4.2.1</w:t>
      </w:r>
      <w:r>
        <w:rPr>
          <w:rFonts w:asciiTheme="minorHAnsi" w:eastAsiaTheme="minorEastAsia" w:hAnsiTheme="minorHAnsi" w:cstheme="minorBidi"/>
          <w:sz w:val="22"/>
          <w:lang w:val="en-IN" w:eastAsia="ja-JP" w:bidi="hi-IN"/>
        </w:rPr>
        <w:tab/>
      </w:r>
      <w:r>
        <w:t>void</w:t>
      </w:r>
      <w:r>
        <w:tab/>
      </w:r>
      <w:r>
        <w:fldChar w:fldCharType="begin"/>
      </w:r>
      <w:r>
        <w:instrText xml:space="preserve"> PAGEREF _Toc96848078 \h </w:instrText>
      </w:r>
      <w:r>
        <w:fldChar w:fldCharType="separate"/>
      </w:r>
      <w:r>
        <w:t>21</w:t>
      </w:r>
      <w:r>
        <w:fldChar w:fldCharType="end"/>
      </w:r>
    </w:p>
    <w:p w14:paraId="5B157C1F" w14:textId="25EB8A56" w:rsidR="00695913" w:rsidRDefault="00695913">
      <w:pPr>
        <w:pStyle w:val="TOC4"/>
        <w:rPr>
          <w:rFonts w:asciiTheme="minorHAnsi" w:eastAsiaTheme="minorEastAsia" w:hAnsiTheme="minorHAnsi" w:cstheme="minorBidi"/>
          <w:sz w:val="22"/>
          <w:lang w:val="en-IN" w:eastAsia="ja-JP" w:bidi="hi-IN"/>
        </w:rPr>
      </w:pPr>
      <w:r>
        <w:t>5.4.2.2</w:t>
      </w:r>
      <w:r>
        <w:rPr>
          <w:rFonts w:asciiTheme="minorHAnsi" w:eastAsiaTheme="minorEastAsia" w:hAnsiTheme="minorHAnsi" w:cstheme="minorBidi"/>
          <w:sz w:val="22"/>
          <w:lang w:val="en-IN" w:eastAsia="ja-JP" w:bidi="hi-IN"/>
        </w:rPr>
        <w:tab/>
      </w:r>
      <w:r>
        <w:t>void</w:t>
      </w:r>
      <w:r>
        <w:tab/>
      </w:r>
      <w:r>
        <w:fldChar w:fldCharType="begin"/>
      </w:r>
      <w:r>
        <w:instrText xml:space="preserve"> PAGEREF _Toc96848079 \h </w:instrText>
      </w:r>
      <w:r>
        <w:fldChar w:fldCharType="separate"/>
      </w:r>
      <w:r>
        <w:t>21</w:t>
      </w:r>
      <w:r>
        <w:fldChar w:fldCharType="end"/>
      </w:r>
    </w:p>
    <w:p w14:paraId="6247A4A6" w14:textId="65907434" w:rsidR="00695913" w:rsidRDefault="00695913">
      <w:pPr>
        <w:pStyle w:val="TOC4"/>
        <w:rPr>
          <w:rFonts w:asciiTheme="minorHAnsi" w:eastAsiaTheme="minorEastAsia" w:hAnsiTheme="minorHAnsi" w:cstheme="minorBidi"/>
          <w:sz w:val="22"/>
          <w:lang w:val="en-IN" w:eastAsia="ja-JP" w:bidi="hi-IN"/>
        </w:rPr>
      </w:pPr>
      <w:r>
        <w:t>5.4.2.3</w:t>
      </w:r>
      <w:r>
        <w:rPr>
          <w:rFonts w:asciiTheme="minorHAnsi" w:eastAsiaTheme="minorEastAsia" w:hAnsiTheme="minorHAnsi" w:cstheme="minorBidi"/>
          <w:sz w:val="22"/>
          <w:lang w:val="en-IN" w:eastAsia="ja-JP" w:bidi="hi-IN"/>
        </w:rPr>
        <w:tab/>
      </w:r>
      <w:r>
        <w:t>Eees_ACREvents_Notify</w:t>
      </w:r>
      <w:r>
        <w:tab/>
      </w:r>
      <w:r>
        <w:fldChar w:fldCharType="begin"/>
      </w:r>
      <w:r>
        <w:instrText xml:space="preserve"> PAGEREF _Toc96848080 \h </w:instrText>
      </w:r>
      <w:r>
        <w:fldChar w:fldCharType="separate"/>
      </w:r>
      <w:r>
        <w:t>21</w:t>
      </w:r>
      <w:r>
        <w:fldChar w:fldCharType="end"/>
      </w:r>
    </w:p>
    <w:p w14:paraId="71846A04" w14:textId="200F1BF5" w:rsidR="00695913" w:rsidRDefault="00695913">
      <w:pPr>
        <w:pStyle w:val="TOC5"/>
        <w:rPr>
          <w:rFonts w:asciiTheme="minorHAnsi" w:eastAsiaTheme="minorEastAsia" w:hAnsiTheme="minorHAnsi" w:cstheme="minorBidi"/>
          <w:sz w:val="22"/>
          <w:lang w:val="en-IN" w:eastAsia="ja-JP" w:bidi="hi-IN"/>
        </w:rPr>
      </w:pPr>
      <w:r>
        <w:t>5.4.2.3.1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_Toc96848081 \h </w:instrText>
      </w:r>
      <w:r>
        <w:fldChar w:fldCharType="separate"/>
      </w:r>
      <w:r>
        <w:t>21</w:t>
      </w:r>
      <w:r>
        <w:fldChar w:fldCharType="end"/>
      </w:r>
    </w:p>
    <w:p w14:paraId="7FE40300" w14:textId="3C272BFB" w:rsidR="00695913" w:rsidRDefault="00695913">
      <w:pPr>
        <w:pStyle w:val="TOC5"/>
        <w:rPr>
          <w:rFonts w:asciiTheme="minorHAnsi" w:eastAsiaTheme="minorEastAsia" w:hAnsiTheme="minorHAnsi" w:cstheme="minorBidi"/>
          <w:sz w:val="22"/>
          <w:lang w:val="en-IN" w:eastAsia="ja-JP" w:bidi="hi-IN"/>
        </w:rPr>
      </w:pPr>
      <w:r>
        <w:lastRenderedPageBreak/>
        <w:t>5.4.2.3.2</w:t>
      </w:r>
      <w:r>
        <w:rPr>
          <w:rFonts w:asciiTheme="minorHAnsi" w:eastAsiaTheme="minorEastAsia" w:hAnsiTheme="minorHAnsi" w:cstheme="minorBidi"/>
          <w:sz w:val="22"/>
          <w:lang w:val="en-IN" w:eastAsia="ja-JP" w:bidi="hi-IN"/>
        </w:rPr>
        <w:tab/>
      </w:r>
      <w:r>
        <w:t>EES notifying the ACR information to EEC using Eees_ACREvents_Notify operation</w:t>
      </w:r>
      <w:r>
        <w:tab/>
      </w:r>
      <w:r>
        <w:fldChar w:fldCharType="begin"/>
      </w:r>
      <w:r>
        <w:instrText xml:space="preserve"> PAGEREF _Toc96848082 \h </w:instrText>
      </w:r>
      <w:r>
        <w:fldChar w:fldCharType="separate"/>
      </w:r>
      <w:r>
        <w:t>21</w:t>
      </w:r>
      <w:r>
        <w:fldChar w:fldCharType="end"/>
      </w:r>
    </w:p>
    <w:p w14:paraId="69541866" w14:textId="014A9134" w:rsidR="00695913" w:rsidRDefault="00695913">
      <w:pPr>
        <w:pStyle w:val="TOC4"/>
        <w:rPr>
          <w:rFonts w:asciiTheme="minorHAnsi" w:eastAsiaTheme="minorEastAsia" w:hAnsiTheme="minorHAnsi" w:cstheme="minorBidi"/>
          <w:sz w:val="22"/>
          <w:lang w:val="en-IN" w:eastAsia="ja-JP" w:bidi="hi-IN"/>
        </w:rPr>
      </w:pPr>
      <w:r>
        <w:t>5.4.2.4</w:t>
      </w:r>
      <w:r>
        <w:rPr>
          <w:rFonts w:asciiTheme="minorHAnsi" w:eastAsiaTheme="minorEastAsia" w:hAnsiTheme="minorHAnsi" w:cstheme="minorBidi"/>
          <w:sz w:val="22"/>
          <w:lang w:val="en-IN" w:eastAsia="ja-JP" w:bidi="hi-IN"/>
        </w:rPr>
        <w:tab/>
      </w:r>
      <w:r>
        <w:t>Eees_ACREvents_UpdateSubscription</w:t>
      </w:r>
      <w:r>
        <w:tab/>
      </w:r>
      <w:r>
        <w:fldChar w:fldCharType="begin"/>
      </w:r>
      <w:r>
        <w:instrText xml:space="preserve"> PAGEREF _Toc96848083 \h </w:instrText>
      </w:r>
      <w:r>
        <w:fldChar w:fldCharType="separate"/>
      </w:r>
      <w:r>
        <w:t>22</w:t>
      </w:r>
      <w:r>
        <w:fldChar w:fldCharType="end"/>
      </w:r>
    </w:p>
    <w:p w14:paraId="5A38F591" w14:textId="6E46A02C" w:rsidR="00695913" w:rsidRDefault="00695913">
      <w:pPr>
        <w:pStyle w:val="TOC5"/>
        <w:rPr>
          <w:rFonts w:asciiTheme="minorHAnsi" w:eastAsiaTheme="minorEastAsia" w:hAnsiTheme="minorHAnsi" w:cstheme="minorBidi"/>
          <w:sz w:val="22"/>
          <w:lang w:val="en-IN" w:eastAsia="ja-JP" w:bidi="hi-IN"/>
        </w:rPr>
      </w:pPr>
      <w:r>
        <w:t>5.4.2.4.1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_Toc96848084 \h </w:instrText>
      </w:r>
      <w:r>
        <w:fldChar w:fldCharType="separate"/>
      </w:r>
      <w:r>
        <w:t>22</w:t>
      </w:r>
      <w:r>
        <w:fldChar w:fldCharType="end"/>
      </w:r>
    </w:p>
    <w:p w14:paraId="5631A6D2" w14:textId="6DD1410F" w:rsidR="00695913" w:rsidRDefault="00695913">
      <w:pPr>
        <w:pStyle w:val="TOC5"/>
        <w:rPr>
          <w:rFonts w:asciiTheme="minorHAnsi" w:eastAsiaTheme="minorEastAsia" w:hAnsiTheme="minorHAnsi" w:cstheme="minorBidi"/>
          <w:sz w:val="22"/>
          <w:lang w:val="en-IN" w:eastAsia="ja-JP" w:bidi="hi-IN"/>
        </w:rPr>
      </w:pPr>
      <w:r>
        <w:t>5.4.2.4.3</w:t>
      </w:r>
      <w:r>
        <w:rPr>
          <w:rFonts w:asciiTheme="minorHAnsi" w:eastAsiaTheme="minorEastAsia" w:hAnsiTheme="minorHAnsi" w:cstheme="minorBidi"/>
          <w:sz w:val="22"/>
          <w:lang w:val="en-IN" w:eastAsia="ja-JP" w:bidi="hi-IN"/>
        </w:rPr>
        <w:tab/>
      </w:r>
      <w:r>
        <w:t>EEC updating ACR information subscription at EES using Eees_ACREvents_UpdateSubscription operation</w:t>
      </w:r>
      <w:r>
        <w:tab/>
      </w:r>
      <w:r>
        <w:fldChar w:fldCharType="begin"/>
      </w:r>
      <w:r>
        <w:instrText xml:space="preserve"> PAGEREF _Toc96848085 \h </w:instrText>
      </w:r>
      <w:r>
        <w:fldChar w:fldCharType="separate"/>
      </w:r>
      <w:r>
        <w:t>22</w:t>
      </w:r>
      <w:r>
        <w:fldChar w:fldCharType="end"/>
      </w:r>
    </w:p>
    <w:p w14:paraId="49D9BCC0" w14:textId="7BC40E2B" w:rsidR="00695913" w:rsidRDefault="00695913">
      <w:pPr>
        <w:pStyle w:val="TOC4"/>
        <w:rPr>
          <w:rFonts w:asciiTheme="minorHAnsi" w:eastAsiaTheme="minorEastAsia" w:hAnsiTheme="minorHAnsi" w:cstheme="minorBidi"/>
          <w:sz w:val="22"/>
          <w:lang w:val="en-IN" w:eastAsia="ja-JP" w:bidi="hi-IN"/>
        </w:rPr>
      </w:pPr>
      <w:r>
        <w:t>5.4.2.5</w:t>
      </w:r>
      <w:r>
        <w:rPr>
          <w:rFonts w:asciiTheme="minorHAnsi" w:eastAsiaTheme="minorEastAsia" w:hAnsiTheme="minorHAnsi" w:cstheme="minorBidi"/>
          <w:sz w:val="22"/>
          <w:lang w:val="en-IN" w:eastAsia="ja-JP" w:bidi="hi-IN"/>
        </w:rPr>
        <w:tab/>
      </w:r>
      <w:r w:rsidRPr="00BF4FE2">
        <w:rPr>
          <w:lang w:val="en-IN"/>
        </w:rPr>
        <w:t>Eees_ACREvents_Unsubscribe</w:t>
      </w:r>
      <w:r>
        <w:tab/>
      </w:r>
      <w:r>
        <w:fldChar w:fldCharType="begin"/>
      </w:r>
      <w:r>
        <w:instrText xml:space="preserve"> PAGEREF _Toc96848086 \h </w:instrText>
      </w:r>
      <w:r>
        <w:fldChar w:fldCharType="separate"/>
      </w:r>
      <w:r>
        <w:t>22</w:t>
      </w:r>
      <w:r>
        <w:fldChar w:fldCharType="end"/>
      </w:r>
    </w:p>
    <w:p w14:paraId="412AF242" w14:textId="39B0FFF3" w:rsidR="00695913" w:rsidRDefault="00695913">
      <w:pPr>
        <w:pStyle w:val="TOC5"/>
        <w:rPr>
          <w:rFonts w:asciiTheme="minorHAnsi" w:eastAsiaTheme="minorEastAsia" w:hAnsiTheme="minorHAnsi" w:cstheme="minorBidi"/>
          <w:sz w:val="22"/>
          <w:lang w:val="en-IN" w:eastAsia="ja-JP" w:bidi="hi-IN"/>
        </w:rPr>
      </w:pPr>
      <w:r>
        <w:t>5.4.2.5.1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_Toc96848087 \h </w:instrText>
      </w:r>
      <w:r>
        <w:fldChar w:fldCharType="separate"/>
      </w:r>
      <w:r>
        <w:t>22</w:t>
      </w:r>
      <w:r>
        <w:fldChar w:fldCharType="end"/>
      </w:r>
    </w:p>
    <w:p w14:paraId="279CA605" w14:textId="120D4A0D" w:rsidR="00695913" w:rsidRDefault="00695913">
      <w:pPr>
        <w:pStyle w:val="TOC5"/>
        <w:rPr>
          <w:rFonts w:asciiTheme="minorHAnsi" w:eastAsiaTheme="minorEastAsia" w:hAnsiTheme="minorHAnsi" w:cstheme="minorBidi"/>
          <w:sz w:val="22"/>
          <w:lang w:val="en-IN" w:eastAsia="ja-JP" w:bidi="hi-IN"/>
        </w:rPr>
      </w:pPr>
      <w:r>
        <w:t>5.4.2.5.2</w:t>
      </w:r>
      <w:r>
        <w:rPr>
          <w:rFonts w:asciiTheme="minorHAnsi" w:eastAsiaTheme="minorEastAsia" w:hAnsiTheme="minorHAnsi" w:cstheme="minorBidi"/>
          <w:sz w:val="22"/>
          <w:lang w:val="en-IN" w:eastAsia="ja-JP" w:bidi="hi-IN"/>
        </w:rPr>
        <w:tab/>
      </w:r>
      <w:r>
        <w:t xml:space="preserve">EEC unsubscribing to </w:t>
      </w:r>
      <w:r>
        <w:rPr>
          <w:lang w:eastAsia="ko-KR"/>
        </w:rPr>
        <w:t xml:space="preserve">service provisioning subscription </w:t>
      </w:r>
      <w:r>
        <w:t xml:space="preserve">from EES using </w:t>
      </w:r>
      <w:r w:rsidRPr="00BF4FE2">
        <w:rPr>
          <w:lang w:val="en-IN"/>
        </w:rPr>
        <w:t>Eees_ACREvents_Unsubscribe</w:t>
      </w:r>
      <w:r>
        <w:t xml:space="preserve"> operation</w:t>
      </w:r>
      <w:r>
        <w:tab/>
      </w:r>
      <w:r>
        <w:fldChar w:fldCharType="begin"/>
      </w:r>
      <w:r>
        <w:instrText xml:space="preserve"> PAGEREF _Toc96848088 \h </w:instrText>
      </w:r>
      <w:r>
        <w:fldChar w:fldCharType="separate"/>
      </w:r>
      <w:r>
        <w:t>22</w:t>
      </w:r>
      <w:r>
        <w:fldChar w:fldCharType="end"/>
      </w:r>
    </w:p>
    <w:p w14:paraId="3F99D1B4" w14:textId="12233A01" w:rsidR="00695913" w:rsidRDefault="00695913">
      <w:pPr>
        <w:pStyle w:val="TOC2"/>
        <w:rPr>
          <w:rFonts w:asciiTheme="minorHAnsi" w:eastAsiaTheme="minorEastAsia" w:hAnsiTheme="minorHAnsi" w:cstheme="minorBidi"/>
          <w:sz w:val="22"/>
          <w:lang w:val="en-IN" w:eastAsia="ja-JP" w:bidi="hi-IN"/>
        </w:rPr>
      </w:pPr>
      <w:r>
        <w:t>5.x</w:t>
      </w:r>
      <w:r>
        <w:rPr>
          <w:rFonts w:asciiTheme="minorHAnsi" w:eastAsiaTheme="minorEastAsia" w:hAnsiTheme="minorHAnsi" w:cstheme="minorBidi"/>
          <w:sz w:val="22"/>
          <w:lang w:val="en-IN" w:eastAsia="ja-JP" w:bidi="hi-IN"/>
        </w:rPr>
        <w:tab/>
      </w:r>
      <w:r>
        <w:t>&lt;Eees_xxx&gt; Service</w:t>
      </w:r>
      <w:r>
        <w:tab/>
      </w:r>
      <w:r>
        <w:fldChar w:fldCharType="begin"/>
      </w:r>
      <w:r>
        <w:instrText xml:space="preserve"> PAGEREF _Toc96848089 \h </w:instrText>
      </w:r>
      <w:r>
        <w:fldChar w:fldCharType="separate"/>
      </w:r>
      <w:r>
        <w:t>23</w:t>
      </w:r>
      <w:r>
        <w:fldChar w:fldCharType="end"/>
      </w:r>
    </w:p>
    <w:p w14:paraId="0B0EAF99" w14:textId="6A99FD05" w:rsidR="00695913" w:rsidRDefault="00695913">
      <w:pPr>
        <w:pStyle w:val="TOC3"/>
        <w:rPr>
          <w:rFonts w:asciiTheme="minorHAnsi" w:eastAsiaTheme="minorEastAsia" w:hAnsiTheme="minorHAnsi" w:cstheme="minorBidi"/>
          <w:sz w:val="22"/>
          <w:lang w:val="en-IN" w:eastAsia="ja-JP" w:bidi="hi-IN"/>
        </w:rPr>
      </w:pPr>
      <w:r>
        <w:t>5.x.1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_Toc96848090 \h </w:instrText>
      </w:r>
      <w:r>
        <w:fldChar w:fldCharType="separate"/>
      </w:r>
      <w:r>
        <w:t>23</w:t>
      </w:r>
      <w:r>
        <w:fldChar w:fldCharType="end"/>
      </w:r>
    </w:p>
    <w:p w14:paraId="4D7345D1" w14:textId="05324C77" w:rsidR="00695913" w:rsidRDefault="00695913">
      <w:pPr>
        <w:pStyle w:val="TOC3"/>
        <w:rPr>
          <w:rFonts w:asciiTheme="minorHAnsi" w:eastAsiaTheme="minorEastAsia" w:hAnsiTheme="minorHAnsi" w:cstheme="minorBidi"/>
          <w:sz w:val="22"/>
          <w:lang w:val="en-IN" w:eastAsia="ja-JP" w:bidi="hi-IN"/>
        </w:rPr>
      </w:pPr>
      <w:r>
        <w:t>5.x.2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_Toc96848091 \h </w:instrText>
      </w:r>
      <w:r>
        <w:fldChar w:fldCharType="separate"/>
      </w:r>
      <w:r>
        <w:t>23</w:t>
      </w:r>
      <w:r>
        <w:fldChar w:fldCharType="end"/>
      </w:r>
    </w:p>
    <w:p w14:paraId="5A4A3678" w14:textId="3509FB74" w:rsidR="00695913" w:rsidRDefault="00695913">
      <w:pPr>
        <w:pStyle w:val="TOC4"/>
        <w:rPr>
          <w:rFonts w:asciiTheme="minorHAnsi" w:eastAsiaTheme="minorEastAsia" w:hAnsiTheme="minorHAnsi" w:cstheme="minorBidi"/>
          <w:sz w:val="22"/>
          <w:lang w:val="en-IN" w:eastAsia="ja-JP" w:bidi="hi-IN"/>
        </w:rPr>
      </w:pPr>
      <w:r>
        <w:t>5.x.2.1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_Toc96848092 \h </w:instrText>
      </w:r>
      <w:r>
        <w:fldChar w:fldCharType="separate"/>
      </w:r>
      <w:r>
        <w:t>23</w:t>
      </w:r>
      <w:r>
        <w:fldChar w:fldCharType="end"/>
      </w:r>
    </w:p>
    <w:p w14:paraId="6C1887BC" w14:textId="75A3CE1F" w:rsidR="00695913" w:rsidRDefault="00695913">
      <w:pPr>
        <w:pStyle w:val="TOC4"/>
        <w:rPr>
          <w:rFonts w:asciiTheme="minorHAnsi" w:eastAsiaTheme="minorEastAsia" w:hAnsiTheme="minorHAnsi" w:cstheme="minorBidi"/>
          <w:sz w:val="22"/>
          <w:lang w:val="en-IN" w:eastAsia="ja-JP" w:bidi="hi-IN"/>
        </w:rPr>
      </w:pPr>
      <w:r>
        <w:t>5.x.2.2</w:t>
      </w:r>
      <w:r>
        <w:rPr>
          <w:rFonts w:asciiTheme="minorHAnsi" w:eastAsiaTheme="minorEastAsia" w:hAnsiTheme="minorHAnsi" w:cstheme="minorBidi"/>
          <w:sz w:val="22"/>
          <w:lang w:val="en-IN" w:eastAsia="ja-JP" w:bidi="hi-IN"/>
        </w:rPr>
        <w:tab/>
      </w:r>
      <w:r>
        <w:t>&lt;Service operation 1&gt;</w:t>
      </w:r>
      <w:r>
        <w:tab/>
      </w:r>
      <w:r>
        <w:fldChar w:fldCharType="begin"/>
      </w:r>
      <w:r>
        <w:instrText xml:space="preserve"> PAGEREF _Toc96848093 \h </w:instrText>
      </w:r>
      <w:r>
        <w:fldChar w:fldCharType="separate"/>
      </w:r>
      <w:r>
        <w:t>23</w:t>
      </w:r>
      <w:r>
        <w:fldChar w:fldCharType="end"/>
      </w:r>
    </w:p>
    <w:p w14:paraId="041C37F4" w14:textId="5C7812FC" w:rsidR="00695913" w:rsidRDefault="00695913">
      <w:pPr>
        <w:pStyle w:val="TOC5"/>
        <w:rPr>
          <w:rFonts w:asciiTheme="minorHAnsi" w:eastAsiaTheme="minorEastAsia" w:hAnsiTheme="minorHAnsi" w:cstheme="minorBidi"/>
          <w:sz w:val="22"/>
          <w:lang w:val="en-IN" w:eastAsia="ja-JP" w:bidi="hi-IN"/>
        </w:rPr>
      </w:pPr>
      <w:r>
        <w:t>5.x.2.2.1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_Toc96848094 \h </w:instrText>
      </w:r>
      <w:r>
        <w:fldChar w:fldCharType="separate"/>
      </w:r>
      <w:r>
        <w:t>23</w:t>
      </w:r>
      <w:r>
        <w:fldChar w:fldCharType="end"/>
      </w:r>
    </w:p>
    <w:p w14:paraId="499B3A78" w14:textId="0C6289A3" w:rsidR="00695913" w:rsidRDefault="00695913">
      <w:pPr>
        <w:pStyle w:val="TOC5"/>
        <w:rPr>
          <w:rFonts w:asciiTheme="minorHAnsi" w:eastAsiaTheme="minorEastAsia" w:hAnsiTheme="minorHAnsi" w:cstheme="minorBidi"/>
          <w:sz w:val="22"/>
          <w:lang w:val="en-IN" w:eastAsia="ja-JP" w:bidi="hi-IN"/>
        </w:rPr>
      </w:pPr>
      <w:r>
        <w:t>5.x.2.2.2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_Toc96848095 \h </w:instrText>
      </w:r>
      <w:r>
        <w:fldChar w:fldCharType="separate"/>
      </w:r>
      <w:r>
        <w:t>23</w:t>
      </w:r>
      <w:r>
        <w:fldChar w:fldCharType="end"/>
      </w:r>
    </w:p>
    <w:p w14:paraId="631EFB96" w14:textId="411019F6" w:rsidR="00695913" w:rsidRDefault="00695913">
      <w:pPr>
        <w:pStyle w:val="TOC4"/>
        <w:rPr>
          <w:rFonts w:asciiTheme="minorHAnsi" w:eastAsiaTheme="minorEastAsia" w:hAnsiTheme="minorHAnsi" w:cstheme="minorBidi"/>
          <w:sz w:val="22"/>
          <w:lang w:val="en-IN" w:eastAsia="ja-JP" w:bidi="hi-IN"/>
        </w:rPr>
      </w:pPr>
      <w:r>
        <w:t>5.x.2.3</w:t>
      </w:r>
      <w:r>
        <w:rPr>
          <w:rFonts w:asciiTheme="minorHAnsi" w:eastAsiaTheme="minorEastAsia" w:hAnsiTheme="minorHAnsi" w:cstheme="minorBidi"/>
          <w:sz w:val="22"/>
          <w:lang w:val="en-IN" w:eastAsia="ja-JP" w:bidi="hi-IN"/>
        </w:rPr>
        <w:tab/>
      </w:r>
      <w:r>
        <w:t>&lt;Service operation 2&gt;</w:t>
      </w:r>
      <w:r>
        <w:tab/>
      </w:r>
      <w:r>
        <w:fldChar w:fldCharType="begin"/>
      </w:r>
      <w:r>
        <w:instrText xml:space="preserve"> PAGEREF _Toc96848096 \h </w:instrText>
      </w:r>
      <w:r>
        <w:fldChar w:fldCharType="separate"/>
      </w:r>
      <w:r>
        <w:t>23</w:t>
      </w:r>
      <w:r>
        <w:fldChar w:fldCharType="end"/>
      </w:r>
    </w:p>
    <w:p w14:paraId="36A69C35" w14:textId="48B5C6FC" w:rsidR="00695913" w:rsidRDefault="00695913">
      <w:pPr>
        <w:pStyle w:val="TOC1"/>
        <w:rPr>
          <w:rFonts w:asciiTheme="minorHAnsi" w:eastAsiaTheme="minorEastAsia" w:hAnsiTheme="minorHAnsi" w:cstheme="minorBidi"/>
          <w:lang w:val="en-IN" w:eastAsia="ja-JP" w:bidi="hi-IN"/>
        </w:rPr>
      </w:pPr>
      <w:r>
        <w:t>6</w:t>
      </w:r>
      <w:r>
        <w:rPr>
          <w:rFonts w:asciiTheme="minorHAnsi" w:eastAsiaTheme="minorEastAsia" w:hAnsiTheme="minorHAnsi" w:cstheme="minorBidi"/>
          <w:lang w:val="en-IN" w:eastAsia="ja-JP" w:bidi="hi-IN"/>
        </w:rPr>
        <w:tab/>
      </w:r>
      <w:r>
        <w:t>Edge Enabler Server API Definitions</w:t>
      </w:r>
      <w:r>
        <w:tab/>
      </w:r>
      <w:r>
        <w:fldChar w:fldCharType="begin"/>
      </w:r>
      <w:r>
        <w:instrText xml:space="preserve"> PAGEREF _Toc96848097 \h </w:instrText>
      </w:r>
      <w:r>
        <w:fldChar w:fldCharType="separate"/>
      </w:r>
      <w:r>
        <w:t>23</w:t>
      </w:r>
      <w:r>
        <w:fldChar w:fldCharType="end"/>
      </w:r>
    </w:p>
    <w:p w14:paraId="30C37A9E" w14:textId="5553FAF5" w:rsidR="00695913" w:rsidRDefault="00695913">
      <w:pPr>
        <w:pStyle w:val="TOC2"/>
        <w:rPr>
          <w:rFonts w:asciiTheme="minorHAnsi" w:eastAsiaTheme="minorEastAsia" w:hAnsiTheme="minorHAnsi" w:cstheme="minorBidi"/>
          <w:sz w:val="22"/>
          <w:lang w:val="en-IN" w:eastAsia="ja-JP" w:bidi="hi-IN"/>
        </w:rPr>
      </w:pPr>
      <w:r>
        <w:t>6.1</w:t>
      </w:r>
      <w:r>
        <w:rPr>
          <w:rFonts w:asciiTheme="minorHAnsi" w:eastAsiaTheme="minorEastAsia" w:hAnsiTheme="minorHAnsi" w:cstheme="minorBidi"/>
          <w:sz w:val="22"/>
          <w:lang w:val="en-IN" w:eastAsia="ja-JP" w:bidi="hi-IN"/>
        </w:rPr>
        <w:tab/>
      </w:r>
      <w:r>
        <w:t>Information applicable to several EES APIs</w:t>
      </w:r>
      <w:r>
        <w:tab/>
      </w:r>
      <w:r>
        <w:fldChar w:fldCharType="begin"/>
      </w:r>
      <w:r>
        <w:instrText xml:space="preserve"> PAGEREF _Toc96848098 \h </w:instrText>
      </w:r>
      <w:r>
        <w:fldChar w:fldCharType="separate"/>
      </w:r>
      <w:r>
        <w:t>23</w:t>
      </w:r>
      <w:r>
        <w:fldChar w:fldCharType="end"/>
      </w:r>
    </w:p>
    <w:p w14:paraId="5643BF50" w14:textId="132370B2" w:rsidR="00695913" w:rsidRDefault="00695913">
      <w:pPr>
        <w:pStyle w:val="TOC2"/>
        <w:rPr>
          <w:rFonts w:asciiTheme="minorHAnsi" w:eastAsiaTheme="minorEastAsia" w:hAnsiTheme="minorHAnsi" w:cstheme="minorBidi"/>
          <w:sz w:val="22"/>
          <w:lang w:val="en-IN" w:eastAsia="ja-JP" w:bidi="hi-IN"/>
        </w:rPr>
      </w:pPr>
      <w:r>
        <w:t>6.2</w:t>
      </w:r>
      <w:r>
        <w:rPr>
          <w:rFonts w:asciiTheme="minorHAnsi" w:eastAsiaTheme="minorEastAsia" w:hAnsiTheme="minorHAnsi" w:cstheme="minorBidi"/>
          <w:sz w:val="22"/>
          <w:lang w:val="en-IN" w:eastAsia="ja-JP" w:bidi="hi-IN"/>
        </w:rPr>
        <w:tab/>
      </w:r>
      <w:r w:rsidRPr="00BF4FE2">
        <w:rPr>
          <w:lang w:val="en-IN"/>
        </w:rPr>
        <w:t>Eees_EECRegistration</w:t>
      </w:r>
      <w:r>
        <w:t xml:space="preserve"> API</w:t>
      </w:r>
      <w:r>
        <w:tab/>
      </w:r>
      <w:r>
        <w:fldChar w:fldCharType="begin"/>
      </w:r>
      <w:r>
        <w:instrText xml:space="preserve"> PAGEREF _Toc96848099 \h </w:instrText>
      </w:r>
      <w:r>
        <w:fldChar w:fldCharType="separate"/>
      </w:r>
      <w:r>
        <w:t>24</w:t>
      </w:r>
      <w:r>
        <w:fldChar w:fldCharType="end"/>
      </w:r>
    </w:p>
    <w:p w14:paraId="000F3795" w14:textId="411EAEEB" w:rsidR="00695913" w:rsidRDefault="00695913">
      <w:pPr>
        <w:pStyle w:val="TOC3"/>
        <w:rPr>
          <w:rFonts w:asciiTheme="minorHAnsi" w:eastAsiaTheme="minorEastAsia" w:hAnsiTheme="minorHAnsi" w:cstheme="minorBidi"/>
          <w:sz w:val="22"/>
          <w:lang w:val="en-IN" w:eastAsia="ja-JP" w:bidi="hi-IN"/>
        </w:rPr>
      </w:pPr>
      <w:r>
        <w:t>6.2.1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_Toc96848100 \h </w:instrText>
      </w:r>
      <w:r>
        <w:fldChar w:fldCharType="separate"/>
      </w:r>
      <w:r>
        <w:t>24</w:t>
      </w:r>
      <w:r>
        <w:fldChar w:fldCharType="end"/>
      </w:r>
    </w:p>
    <w:p w14:paraId="62D40899" w14:textId="1F036820" w:rsidR="00695913" w:rsidRDefault="00695913">
      <w:pPr>
        <w:pStyle w:val="TOC3"/>
        <w:rPr>
          <w:rFonts w:asciiTheme="minorHAnsi" w:eastAsiaTheme="minorEastAsia" w:hAnsiTheme="minorHAnsi" w:cstheme="minorBidi"/>
          <w:sz w:val="22"/>
          <w:lang w:val="en-IN" w:eastAsia="ja-JP" w:bidi="hi-IN"/>
        </w:rPr>
      </w:pPr>
      <w:r>
        <w:t>6.2.2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_Toc96848101 \h </w:instrText>
      </w:r>
      <w:r>
        <w:fldChar w:fldCharType="separate"/>
      </w:r>
      <w:r>
        <w:t>24</w:t>
      </w:r>
      <w:r>
        <w:fldChar w:fldCharType="end"/>
      </w:r>
    </w:p>
    <w:p w14:paraId="7B5ABBA2" w14:textId="3885308A" w:rsidR="00695913" w:rsidRDefault="00695913">
      <w:pPr>
        <w:pStyle w:val="TOC4"/>
        <w:rPr>
          <w:rFonts w:asciiTheme="minorHAnsi" w:eastAsiaTheme="minorEastAsia" w:hAnsiTheme="minorHAnsi" w:cstheme="minorBidi"/>
          <w:sz w:val="22"/>
          <w:lang w:val="en-IN" w:eastAsia="ja-JP" w:bidi="hi-IN"/>
        </w:rPr>
      </w:pPr>
      <w:r>
        <w:t>6.2.2.1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_Toc96848102 \h </w:instrText>
      </w:r>
      <w:r>
        <w:fldChar w:fldCharType="separate"/>
      </w:r>
      <w:r>
        <w:t>24</w:t>
      </w:r>
      <w:r>
        <w:fldChar w:fldCharType="end"/>
      </w:r>
    </w:p>
    <w:p w14:paraId="62DD2C76" w14:textId="0C117879" w:rsidR="00695913" w:rsidRDefault="00695913">
      <w:pPr>
        <w:pStyle w:val="TOC4"/>
        <w:rPr>
          <w:rFonts w:asciiTheme="minorHAnsi" w:eastAsiaTheme="minorEastAsia" w:hAnsiTheme="minorHAnsi" w:cstheme="minorBidi"/>
          <w:sz w:val="22"/>
          <w:lang w:val="en-IN" w:eastAsia="ja-JP" w:bidi="hi-IN"/>
        </w:rPr>
      </w:pPr>
      <w:r>
        <w:t>6.2.2.2</w:t>
      </w:r>
      <w:r>
        <w:rPr>
          <w:rFonts w:asciiTheme="minorHAnsi" w:eastAsiaTheme="minorEastAsia" w:hAnsiTheme="minorHAnsi" w:cstheme="minorBidi"/>
          <w:sz w:val="22"/>
          <w:lang w:val="en-IN" w:eastAsia="ja-JP" w:bidi="hi-IN"/>
        </w:rPr>
        <w:tab/>
      </w:r>
      <w:r>
        <w:t>Resource: EEC Registrations</w:t>
      </w:r>
      <w:r>
        <w:tab/>
      </w:r>
      <w:r>
        <w:fldChar w:fldCharType="begin"/>
      </w:r>
      <w:r>
        <w:instrText xml:space="preserve"> PAGEREF _Toc96848103 \h </w:instrText>
      </w:r>
      <w:r>
        <w:fldChar w:fldCharType="separate"/>
      </w:r>
      <w:r>
        <w:t>24</w:t>
      </w:r>
      <w:r>
        <w:fldChar w:fldCharType="end"/>
      </w:r>
    </w:p>
    <w:p w14:paraId="59FF9963" w14:textId="6C387556" w:rsidR="00695913" w:rsidRDefault="00695913">
      <w:pPr>
        <w:pStyle w:val="TOC5"/>
        <w:rPr>
          <w:rFonts w:asciiTheme="minorHAnsi" w:eastAsiaTheme="minorEastAsia" w:hAnsiTheme="minorHAnsi" w:cstheme="minorBidi"/>
          <w:sz w:val="22"/>
          <w:lang w:val="en-IN" w:eastAsia="ja-JP" w:bidi="hi-IN"/>
        </w:rPr>
      </w:pPr>
      <w:r>
        <w:rPr>
          <w:lang w:eastAsia="zh-CN"/>
        </w:rPr>
        <w:t>6.2.2.2.1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_Toc96848104 \h </w:instrText>
      </w:r>
      <w:r>
        <w:fldChar w:fldCharType="separate"/>
      </w:r>
      <w:r>
        <w:t>24</w:t>
      </w:r>
      <w:r>
        <w:fldChar w:fldCharType="end"/>
      </w:r>
    </w:p>
    <w:p w14:paraId="3DAC41BB" w14:textId="1EC9EFA7" w:rsidR="00695913" w:rsidRDefault="00695913">
      <w:pPr>
        <w:pStyle w:val="TOC5"/>
        <w:rPr>
          <w:rFonts w:asciiTheme="minorHAnsi" w:eastAsiaTheme="minorEastAsia" w:hAnsiTheme="minorHAnsi" w:cstheme="minorBidi"/>
          <w:sz w:val="22"/>
          <w:lang w:val="en-IN" w:eastAsia="ja-JP" w:bidi="hi-IN"/>
        </w:rPr>
      </w:pPr>
      <w:r>
        <w:rPr>
          <w:lang w:eastAsia="zh-CN"/>
        </w:rPr>
        <w:t>6.2.2.2.2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_Toc96848105 \h </w:instrText>
      </w:r>
      <w:r>
        <w:fldChar w:fldCharType="separate"/>
      </w:r>
      <w:r>
        <w:t>25</w:t>
      </w:r>
      <w:r>
        <w:fldChar w:fldCharType="end"/>
      </w:r>
    </w:p>
    <w:p w14:paraId="146289D0" w14:textId="3B8F93EF" w:rsidR="00695913" w:rsidRDefault="00695913">
      <w:pPr>
        <w:pStyle w:val="TOC5"/>
        <w:rPr>
          <w:rFonts w:asciiTheme="minorHAnsi" w:eastAsiaTheme="minorEastAsia" w:hAnsiTheme="minorHAnsi" w:cstheme="minorBidi"/>
          <w:sz w:val="22"/>
          <w:lang w:val="en-IN" w:eastAsia="ja-JP" w:bidi="hi-IN"/>
        </w:rPr>
      </w:pPr>
      <w:r>
        <w:rPr>
          <w:lang w:eastAsia="zh-CN"/>
        </w:rPr>
        <w:t>6.2.2.2.3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_Toc96848106 \h </w:instrText>
      </w:r>
      <w:r>
        <w:fldChar w:fldCharType="separate"/>
      </w:r>
      <w:r>
        <w:t>25</w:t>
      </w:r>
      <w:r>
        <w:fldChar w:fldCharType="end"/>
      </w:r>
    </w:p>
    <w:p w14:paraId="234DB31A" w14:textId="434DB44F" w:rsidR="00695913" w:rsidRDefault="00695913">
      <w:pPr>
        <w:pStyle w:val="TOC6"/>
        <w:rPr>
          <w:rFonts w:asciiTheme="minorHAnsi" w:eastAsiaTheme="minorEastAsia" w:hAnsiTheme="minorHAnsi" w:cstheme="minorBidi"/>
          <w:sz w:val="22"/>
          <w:lang w:val="en-IN" w:eastAsia="ja-JP" w:bidi="hi-IN"/>
        </w:rPr>
      </w:pPr>
      <w:r>
        <w:rPr>
          <w:lang w:eastAsia="zh-CN"/>
        </w:rPr>
        <w:t>6.2.2.2.3.1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_Toc96848107 \h </w:instrText>
      </w:r>
      <w:r>
        <w:fldChar w:fldCharType="separate"/>
      </w:r>
      <w:r>
        <w:t>25</w:t>
      </w:r>
      <w:r>
        <w:fldChar w:fldCharType="end"/>
      </w:r>
    </w:p>
    <w:p w14:paraId="76DCAB4F" w14:textId="58188CF0" w:rsidR="00695913" w:rsidRDefault="00695913">
      <w:pPr>
        <w:pStyle w:val="TOC5"/>
        <w:rPr>
          <w:rFonts w:asciiTheme="minorHAnsi" w:eastAsiaTheme="minorEastAsia" w:hAnsiTheme="minorHAnsi" w:cstheme="minorBidi"/>
          <w:sz w:val="22"/>
          <w:lang w:val="en-IN" w:eastAsia="ja-JP" w:bidi="hi-IN"/>
        </w:rPr>
      </w:pPr>
      <w:r>
        <w:rPr>
          <w:lang w:eastAsia="zh-CN"/>
        </w:rPr>
        <w:t>6.2.2.2.4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_Toc96848108 \h </w:instrText>
      </w:r>
      <w:r>
        <w:fldChar w:fldCharType="separate"/>
      </w:r>
      <w:r>
        <w:t>26</w:t>
      </w:r>
      <w:r>
        <w:fldChar w:fldCharType="end"/>
      </w:r>
    </w:p>
    <w:p w14:paraId="0AA4DEC1" w14:textId="04C8F9EC" w:rsidR="00695913" w:rsidRDefault="00695913">
      <w:pPr>
        <w:pStyle w:val="TOC4"/>
        <w:rPr>
          <w:rFonts w:asciiTheme="minorHAnsi" w:eastAsiaTheme="minorEastAsia" w:hAnsiTheme="minorHAnsi" w:cstheme="minorBidi"/>
          <w:sz w:val="22"/>
          <w:lang w:val="en-IN" w:eastAsia="ja-JP" w:bidi="hi-IN"/>
        </w:rPr>
      </w:pPr>
      <w:r>
        <w:t>6.2.2.3</w:t>
      </w:r>
      <w:r>
        <w:rPr>
          <w:rFonts w:asciiTheme="minorHAnsi" w:eastAsiaTheme="minorEastAsia" w:hAnsiTheme="minorHAnsi" w:cstheme="minorBidi"/>
          <w:sz w:val="22"/>
          <w:lang w:val="en-IN" w:eastAsia="ja-JP" w:bidi="hi-IN"/>
        </w:rPr>
        <w:tab/>
      </w:r>
      <w:r>
        <w:t>Resource: Individual EEC registration</w:t>
      </w:r>
      <w:r>
        <w:tab/>
      </w:r>
      <w:r>
        <w:fldChar w:fldCharType="begin"/>
      </w:r>
      <w:r>
        <w:instrText xml:space="preserve"> PAGEREF _Toc96848109 \h </w:instrText>
      </w:r>
      <w:r>
        <w:fldChar w:fldCharType="separate"/>
      </w:r>
      <w:r>
        <w:t>26</w:t>
      </w:r>
      <w:r>
        <w:fldChar w:fldCharType="end"/>
      </w:r>
    </w:p>
    <w:p w14:paraId="720238B3" w14:textId="3487B3F7" w:rsidR="00695913" w:rsidRDefault="00695913">
      <w:pPr>
        <w:pStyle w:val="TOC5"/>
        <w:rPr>
          <w:rFonts w:asciiTheme="minorHAnsi" w:eastAsiaTheme="minorEastAsia" w:hAnsiTheme="minorHAnsi" w:cstheme="minorBidi"/>
          <w:sz w:val="22"/>
          <w:lang w:val="en-IN" w:eastAsia="ja-JP" w:bidi="hi-IN"/>
        </w:rPr>
      </w:pPr>
      <w:r>
        <w:rPr>
          <w:lang w:eastAsia="zh-CN"/>
        </w:rPr>
        <w:t>6.2.2.3.1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_Toc96848110 \h </w:instrText>
      </w:r>
      <w:r>
        <w:fldChar w:fldCharType="separate"/>
      </w:r>
      <w:r>
        <w:t>26</w:t>
      </w:r>
      <w:r>
        <w:fldChar w:fldCharType="end"/>
      </w:r>
    </w:p>
    <w:p w14:paraId="5A4619C5" w14:textId="751073E5" w:rsidR="00695913" w:rsidRDefault="00695913">
      <w:pPr>
        <w:pStyle w:val="TOC5"/>
        <w:rPr>
          <w:rFonts w:asciiTheme="minorHAnsi" w:eastAsiaTheme="minorEastAsia" w:hAnsiTheme="minorHAnsi" w:cstheme="minorBidi"/>
          <w:sz w:val="22"/>
          <w:lang w:val="en-IN" w:eastAsia="ja-JP" w:bidi="hi-IN"/>
        </w:rPr>
      </w:pPr>
      <w:r>
        <w:rPr>
          <w:lang w:eastAsia="zh-CN"/>
        </w:rPr>
        <w:t>6.2.2.3.2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_Toc96848111 \h </w:instrText>
      </w:r>
      <w:r>
        <w:fldChar w:fldCharType="separate"/>
      </w:r>
      <w:r>
        <w:t>26</w:t>
      </w:r>
      <w:r>
        <w:fldChar w:fldCharType="end"/>
      </w:r>
    </w:p>
    <w:p w14:paraId="4E578663" w14:textId="0B5B47F5" w:rsidR="00695913" w:rsidRDefault="00695913">
      <w:pPr>
        <w:pStyle w:val="TOC5"/>
        <w:rPr>
          <w:rFonts w:asciiTheme="minorHAnsi" w:eastAsiaTheme="minorEastAsia" w:hAnsiTheme="minorHAnsi" w:cstheme="minorBidi"/>
          <w:sz w:val="22"/>
          <w:lang w:val="en-IN" w:eastAsia="ja-JP" w:bidi="hi-IN"/>
        </w:rPr>
      </w:pPr>
      <w:r>
        <w:rPr>
          <w:lang w:eastAsia="zh-CN"/>
        </w:rPr>
        <w:t>6.2.2.3.3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_Toc96848112 \h </w:instrText>
      </w:r>
      <w:r>
        <w:fldChar w:fldCharType="separate"/>
      </w:r>
      <w:r>
        <w:t>26</w:t>
      </w:r>
      <w:r>
        <w:fldChar w:fldCharType="end"/>
      </w:r>
    </w:p>
    <w:p w14:paraId="0ECB6C6B" w14:textId="25412AF2" w:rsidR="00695913" w:rsidRDefault="00695913">
      <w:pPr>
        <w:pStyle w:val="TOC6"/>
        <w:rPr>
          <w:rFonts w:asciiTheme="minorHAnsi" w:eastAsiaTheme="minorEastAsia" w:hAnsiTheme="minorHAnsi" w:cstheme="minorBidi"/>
          <w:sz w:val="22"/>
          <w:lang w:val="en-IN" w:eastAsia="ja-JP" w:bidi="hi-IN"/>
        </w:rPr>
      </w:pPr>
      <w:r>
        <w:rPr>
          <w:lang w:eastAsia="zh-CN"/>
        </w:rPr>
        <w:t>6.2.2.3.3.1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_Toc96848113 \h </w:instrText>
      </w:r>
      <w:r>
        <w:fldChar w:fldCharType="separate"/>
      </w:r>
      <w:r>
        <w:t>26</w:t>
      </w:r>
      <w:r>
        <w:fldChar w:fldCharType="end"/>
      </w:r>
    </w:p>
    <w:p w14:paraId="2D0B004A" w14:textId="5797FAD8" w:rsidR="00695913" w:rsidRDefault="00695913">
      <w:pPr>
        <w:pStyle w:val="TOC6"/>
        <w:rPr>
          <w:rFonts w:asciiTheme="minorHAnsi" w:eastAsiaTheme="minorEastAsia" w:hAnsiTheme="minorHAnsi" w:cstheme="minorBidi"/>
          <w:sz w:val="22"/>
          <w:lang w:val="en-IN" w:eastAsia="ja-JP" w:bidi="hi-IN"/>
        </w:rPr>
      </w:pPr>
      <w:r>
        <w:rPr>
          <w:lang w:eastAsia="zh-CN"/>
        </w:rPr>
        <w:t>6.2.2.3.3.2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_Toc96848114 \h </w:instrText>
      </w:r>
      <w:r>
        <w:fldChar w:fldCharType="separate"/>
      </w:r>
      <w:r>
        <w:t>28</w:t>
      </w:r>
      <w:r>
        <w:fldChar w:fldCharType="end"/>
      </w:r>
    </w:p>
    <w:p w14:paraId="1A16F24C" w14:textId="50F0630F" w:rsidR="00695913" w:rsidRDefault="00695913">
      <w:pPr>
        <w:pStyle w:val="TOC6"/>
        <w:rPr>
          <w:rFonts w:asciiTheme="minorHAnsi" w:eastAsiaTheme="minorEastAsia" w:hAnsiTheme="minorHAnsi" w:cstheme="minorBidi"/>
          <w:sz w:val="22"/>
          <w:lang w:val="en-IN" w:eastAsia="ja-JP" w:bidi="hi-IN"/>
        </w:rPr>
      </w:pPr>
      <w:r>
        <w:rPr>
          <w:lang w:eastAsia="zh-CN"/>
        </w:rPr>
        <w:t>6.2.2.3.3.3</w:t>
      </w:r>
      <w:r>
        <w:rPr>
          <w:rFonts w:asciiTheme="minorHAnsi" w:eastAsiaTheme="minorEastAsia" w:hAnsiTheme="minorHAnsi" w:cstheme="minorBidi"/>
          <w:sz w:val="22"/>
          <w:lang w:val="en-IN" w:eastAsia="ja-JP" w:bidi="hi-IN"/>
        </w:rPr>
        <w:tab/>
      </w:r>
      <w:r>
        <w:rPr>
          <w:lang w:eastAsia="zh-CN"/>
        </w:rPr>
        <w:t>PATCH</w:t>
      </w:r>
      <w:r>
        <w:tab/>
      </w:r>
      <w:r>
        <w:fldChar w:fldCharType="begin"/>
      </w:r>
      <w:r>
        <w:instrText xml:space="preserve"> PAGEREF _Toc96848115 \h </w:instrText>
      </w:r>
      <w:r>
        <w:fldChar w:fldCharType="separate"/>
      </w:r>
      <w:r>
        <w:t>29</w:t>
      </w:r>
      <w:r>
        <w:fldChar w:fldCharType="end"/>
      </w:r>
    </w:p>
    <w:p w14:paraId="7D5A1829" w14:textId="4E875295" w:rsidR="00695913" w:rsidRDefault="00695913">
      <w:pPr>
        <w:pStyle w:val="TOC5"/>
        <w:rPr>
          <w:rFonts w:asciiTheme="minorHAnsi" w:eastAsiaTheme="minorEastAsia" w:hAnsiTheme="minorHAnsi" w:cstheme="minorBidi"/>
          <w:sz w:val="22"/>
          <w:lang w:val="en-IN" w:eastAsia="ja-JP" w:bidi="hi-IN"/>
        </w:rPr>
      </w:pPr>
      <w:r>
        <w:rPr>
          <w:lang w:eastAsia="zh-CN"/>
        </w:rPr>
        <w:t>6.2.2.3.4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_Toc96848116 \h </w:instrText>
      </w:r>
      <w:r>
        <w:fldChar w:fldCharType="separate"/>
      </w:r>
      <w:r>
        <w:t>31</w:t>
      </w:r>
      <w:r>
        <w:fldChar w:fldCharType="end"/>
      </w:r>
    </w:p>
    <w:p w14:paraId="045DD2D6" w14:textId="4CEFC199" w:rsidR="00695913" w:rsidRDefault="00695913">
      <w:pPr>
        <w:pStyle w:val="TOC3"/>
        <w:rPr>
          <w:rFonts w:asciiTheme="minorHAnsi" w:eastAsiaTheme="minorEastAsia" w:hAnsiTheme="minorHAnsi" w:cstheme="minorBidi"/>
          <w:sz w:val="22"/>
          <w:lang w:val="en-IN" w:eastAsia="ja-JP" w:bidi="hi-IN"/>
        </w:rPr>
      </w:pPr>
      <w:r>
        <w:t>6.2.3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_Toc96848117 \h </w:instrText>
      </w:r>
      <w:r>
        <w:fldChar w:fldCharType="separate"/>
      </w:r>
      <w:r>
        <w:t>31</w:t>
      </w:r>
      <w:r>
        <w:fldChar w:fldCharType="end"/>
      </w:r>
    </w:p>
    <w:p w14:paraId="1E6E0BA0" w14:textId="7C0F3D86" w:rsidR="00695913" w:rsidRDefault="00695913">
      <w:pPr>
        <w:pStyle w:val="TOC3"/>
        <w:rPr>
          <w:rFonts w:asciiTheme="minorHAnsi" w:eastAsiaTheme="minorEastAsia" w:hAnsiTheme="minorHAnsi" w:cstheme="minorBidi"/>
          <w:sz w:val="22"/>
          <w:lang w:val="en-IN" w:eastAsia="ja-JP" w:bidi="hi-IN"/>
        </w:rPr>
      </w:pPr>
      <w:r>
        <w:t>6.2.4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_Toc96848118 \h </w:instrText>
      </w:r>
      <w:r>
        <w:fldChar w:fldCharType="separate"/>
      </w:r>
      <w:r>
        <w:t>31</w:t>
      </w:r>
      <w:r>
        <w:fldChar w:fldCharType="end"/>
      </w:r>
    </w:p>
    <w:p w14:paraId="7EC0AF38" w14:textId="7607534C" w:rsidR="00695913" w:rsidRDefault="00695913">
      <w:pPr>
        <w:pStyle w:val="TOC3"/>
        <w:rPr>
          <w:rFonts w:asciiTheme="minorHAnsi" w:eastAsiaTheme="minorEastAsia" w:hAnsiTheme="minorHAnsi" w:cstheme="minorBidi"/>
          <w:sz w:val="22"/>
          <w:lang w:val="en-IN" w:eastAsia="ja-JP" w:bidi="hi-IN"/>
        </w:rPr>
      </w:pPr>
      <w:r>
        <w:t>6.2.5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_Toc96848119 \h </w:instrText>
      </w:r>
      <w:r>
        <w:fldChar w:fldCharType="separate"/>
      </w:r>
      <w:r>
        <w:t>31</w:t>
      </w:r>
      <w:r>
        <w:fldChar w:fldCharType="end"/>
      </w:r>
    </w:p>
    <w:p w14:paraId="410EFD17" w14:textId="1A473398" w:rsidR="00695913" w:rsidRDefault="00695913">
      <w:pPr>
        <w:pStyle w:val="TOC4"/>
        <w:rPr>
          <w:rFonts w:asciiTheme="minorHAnsi" w:eastAsiaTheme="minorEastAsia" w:hAnsiTheme="minorHAnsi" w:cstheme="minorBidi"/>
          <w:sz w:val="22"/>
          <w:lang w:val="en-IN" w:eastAsia="ja-JP" w:bidi="hi-IN"/>
        </w:rPr>
      </w:pPr>
      <w:r>
        <w:rPr>
          <w:lang w:eastAsia="zh-CN"/>
        </w:rPr>
        <w:t>6.2.5.1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_Toc96848120 \h </w:instrText>
      </w:r>
      <w:r>
        <w:fldChar w:fldCharType="separate"/>
      </w:r>
      <w:r>
        <w:t>31</w:t>
      </w:r>
      <w:r>
        <w:fldChar w:fldCharType="end"/>
      </w:r>
    </w:p>
    <w:p w14:paraId="77103E08" w14:textId="1CF5C6FA" w:rsidR="00695913" w:rsidRDefault="00695913">
      <w:pPr>
        <w:pStyle w:val="TOC4"/>
        <w:rPr>
          <w:rFonts w:asciiTheme="minorHAnsi" w:eastAsiaTheme="minorEastAsia" w:hAnsiTheme="minorHAnsi" w:cstheme="minorBidi"/>
          <w:sz w:val="22"/>
          <w:lang w:val="en-IN" w:eastAsia="ja-JP" w:bidi="hi-IN"/>
        </w:rPr>
      </w:pPr>
      <w:r>
        <w:rPr>
          <w:lang w:eastAsia="zh-CN"/>
        </w:rPr>
        <w:t>6.2.5.2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_Toc96848121 \h </w:instrText>
      </w:r>
      <w:r>
        <w:fldChar w:fldCharType="separate"/>
      </w:r>
      <w:r>
        <w:t>32</w:t>
      </w:r>
      <w:r>
        <w:fldChar w:fldCharType="end"/>
      </w:r>
    </w:p>
    <w:p w14:paraId="4528C193" w14:textId="2C5B3A20" w:rsidR="00695913" w:rsidRDefault="00695913">
      <w:pPr>
        <w:pStyle w:val="TOC5"/>
        <w:rPr>
          <w:rFonts w:asciiTheme="minorHAnsi" w:eastAsiaTheme="minorEastAsia" w:hAnsiTheme="minorHAnsi" w:cstheme="minorBidi"/>
          <w:sz w:val="22"/>
          <w:lang w:val="en-IN" w:eastAsia="ja-JP" w:bidi="hi-IN"/>
        </w:rPr>
      </w:pPr>
      <w:r>
        <w:rPr>
          <w:lang w:eastAsia="zh-CN"/>
        </w:rPr>
        <w:t>6.2.5.2.1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_Toc96848122 \h </w:instrText>
      </w:r>
      <w:r>
        <w:fldChar w:fldCharType="separate"/>
      </w:r>
      <w:r>
        <w:t>32</w:t>
      </w:r>
      <w:r>
        <w:fldChar w:fldCharType="end"/>
      </w:r>
    </w:p>
    <w:p w14:paraId="47970A3B" w14:textId="0B62AB11" w:rsidR="00695913" w:rsidRDefault="00695913">
      <w:pPr>
        <w:pStyle w:val="TOC5"/>
        <w:rPr>
          <w:rFonts w:asciiTheme="minorHAnsi" w:eastAsiaTheme="minorEastAsia" w:hAnsiTheme="minorHAnsi" w:cstheme="minorBidi"/>
          <w:sz w:val="22"/>
          <w:lang w:val="en-IN" w:eastAsia="ja-JP" w:bidi="hi-IN"/>
        </w:rPr>
      </w:pPr>
      <w:r>
        <w:rPr>
          <w:lang w:eastAsia="zh-CN"/>
        </w:rPr>
        <w:t>6.2.5.2.2</w:t>
      </w:r>
      <w:r>
        <w:rPr>
          <w:rFonts w:asciiTheme="minorHAnsi" w:eastAsiaTheme="minorEastAsia" w:hAnsiTheme="minorHAnsi" w:cstheme="minorBidi"/>
          <w:sz w:val="22"/>
          <w:lang w:val="en-IN" w:eastAsia="ja-JP" w:bidi="hi-IN"/>
        </w:rPr>
        <w:tab/>
      </w:r>
      <w:r>
        <w:rPr>
          <w:lang w:eastAsia="zh-CN"/>
        </w:rPr>
        <w:t xml:space="preserve">Type: </w:t>
      </w:r>
      <w:r>
        <w:t>EecRegistration</w:t>
      </w:r>
      <w:r>
        <w:tab/>
      </w:r>
      <w:r>
        <w:fldChar w:fldCharType="begin"/>
      </w:r>
      <w:r>
        <w:instrText xml:space="preserve"> PAGEREF _Toc96848123 \h </w:instrText>
      </w:r>
      <w:r>
        <w:fldChar w:fldCharType="separate"/>
      </w:r>
      <w:r>
        <w:t>32</w:t>
      </w:r>
      <w:r>
        <w:fldChar w:fldCharType="end"/>
      </w:r>
    </w:p>
    <w:p w14:paraId="08704D82" w14:textId="219E4990" w:rsidR="00695913" w:rsidRDefault="00695913">
      <w:pPr>
        <w:pStyle w:val="TOC5"/>
        <w:rPr>
          <w:rFonts w:asciiTheme="minorHAnsi" w:eastAsiaTheme="minorEastAsia" w:hAnsiTheme="minorHAnsi" w:cstheme="minorBidi"/>
          <w:sz w:val="22"/>
          <w:lang w:val="en-IN" w:eastAsia="ja-JP" w:bidi="hi-IN"/>
        </w:rPr>
      </w:pPr>
      <w:r>
        <w:rPr>
          <w:lang w:eastAsia="zh-CN"/>
        </w:rPr>
        <w:t>6.2.5.2.3</w:t>
      </w:r>
      <w:r>
        <w:rPr>
          <w:rFonts w:asciiTheme="minorHAnsi" w:eastAsiaTheme="minorEastAsia" w:hAnsiTheme="minorHAnsi" w:cstheme="minorBidi"/>
          <w:sz w:val="22"/>
          <w:lang w:val="en-IN" w:eastAsia="ja-JP" w:bidi="hi-IN"/>
        </w:rPr>
        <w:tab/>
      </w:r>
      <w:r>
        <w:rPr>
          <w:lang w:eastAsia="zh-CN"/>
        </w:rPr>
        <w:t xml:space="preserve">Type: </w:t>
      </w:r>
      <w:r>
        <w:t>ACProfile</w:t>
      </w:r>
      <w:r>
        <w:tab/>
      </w:r>
      <w:r>
        <w:fldChar w:fldCharType="begin"/>
      </w:r>
      <w:r>
        <w:instrText xml:space="preserve"> PAGEREF _Toc96848124 \h </w:instrText>
      </w:r>
      <w:r>
        <w:fldChar w:fldCharType="separate"/>
      </w:r>
      <w:r>
        <w:t>32</w:t>
      </w:r>
      <w:r>
        <w:fldChar w:fldCharType="end"/>
      </w:r>
    </w:p>
    <w:p w14:paraId="575A200F" w14:textId="2176FF40" w:rsidR="00695913" w:rsidRDefault="00695913">
      <w:pPr>
        <w:pStyle w:val="TOC5"/>
        <w:rPr>
          <w:rFonts w:asciiTheme="minorHAnsi" w:eastAsiaTheme="minorEastAsia" w:hAnsiTheme="minorHAnsi" w:cstheme="minorBidi"/>
          <w:sz w:val="22"/>
          <w:lang w:val="en-IN" w:eastAsia="ja-JP" w:bidi="hi-IN"/>
        </w:rPr>
      </w:pPr>
      <w:r>
        <w:rPr>
          <w:lang w:eastAsia="zh-CN"/>
        </w:rPr>
        <w:t>6.2.5.2.4</w:t>
      </w:r>
      <w:r>
        <w:rPr>
          <w:rFonts w:asciiTheme="minorHAnsi" w:eastAsiaTheme="minorEastAsia" w:hAnsiTheme="minorHAnsi" w:cstheme="minorBidi"/>
          <w:sz w:val="22"/>
          <w:lang w:val="en-IN" w:eastAsia="ja-JP" w:bidi="hi-IN"/>
        </w:rPr>
        <w:tab/>
      </w:r>
      <w:r>
        <w:rPr>
          <w:lang w:eastAsia="zh-CN"/>
        </w:rPr>
        <w:t xml:space="preserve">Type: </w:t>
      </w:r>
      <w:r>
        <w:t>EasDetail</w:t>
      </w:r>
      <w:r>
        <w:tab/>
      </w:r>
      <w:r>
        <w:fldChar w:fldCharType="begin"/>
      </w:r>
      <w:r>
        <w:instrText xml:space="preserve"> PAGEREF _Toc96848125 \h </w:instrText>
      </w:r>
      <w:r>
        <w:fldChar w:fldCharType="separate"/>
      </w:r>
      <w:r>
        <w:t>33</w:t>
      </w:r>
      <w:r>
        <w:fldChar w:fldCharType="end"/>
      </w:r>
    </w:p>
    <w:p w14:paraId="378CC341" w14:textId="60C83DB4" w:rsidR="00695913" w:rsidRDefault="00695913">
      <w:pPr>
        <w:pStyle w:val="TOC5"/>
        <w:rPr>
          <w:rFonts w:asciiTheme="minorHAnsi" w:eastAsiaTheme="minorEastAsia" w:hAnsiTheme="minorHAnsi" w:cstheme="minorBidi"/>
          <w:sz w:val="22"/>
          <w:lang w:val="en-IN" w:eastAsia="ja-JP" w:bidi="hi-IN"/>
        </w:rPr>
      </w:pPr>
      <w:r>
        <w:rPr>
          <w:lang w:eastAsia="zh-CN"/>
        </w:rPr>
        <w:t>6.2.5.2.5</w:t>
      </w:r>
      <w:r>
        <w:rPr>
          <w:rFonts w:asciiTheme="minorHAnsi" w:eastAsiaTheme="minorEastAsia" w:hAnsiTheme="minorHAnsi" w:cstheme="minorBidi"/>
          <w:sz w:val="22"/>
          <w:lang w:val="en-IN" w:eastAsia="ja-JP" w:bidi="hi-IN"/>
        </w:rPr>
        <w:tab/>
      </w:r>
      <w:r>
        <w:rPr>
          <w:lang w:eastAsia="zh-CN"/>
        </w:rPr>
        <w:t xml:space="preserve">Type: </w:t>
      </w:r>
      <w:r>
        <w:t>ACServiceKPIs</w:t>
      </w:r>
      <w:r>
        <w:tab/>
      </w:r>
      <w:r>
        <w:fldChar w:fldCharType="begin"/>
      </w:r>
      <w:r>
        <w:instrText xml:space="preserve"> PAGEREF _Toc96848126 \h </w:instrText>
      </w:r>
      <w:r>
        <w:fldChar w:fldCharType="separate"/>
      </w:r>
      <w:r>
        <w:t>33</w:t>
      </w:r>
      <w:r>
        <w:fldChar w:fldCharType="end"/>
      </w:r>
    </w:p>
    <w:p w14:paraId="2E2B6C5B" w14:textId="3A2A1023" w:rsidR="00695913" w:rsidRDefault="00695913">
      <w:pPr>
        <w:pStyle w:val="TOC5"/>
        <w:rPr>
          <w:rFonts w:asciiTheme="minorHAnsi" w:eastAsiaTheme="minorEastAsia" w:hAnsiTheme="minorHAnsi" w:cstheme="minorBidi"/>
          <w:sz w:val="22"/>
          <w:lang w:val="en-IN" w:eastAsia="ja-JP" w:bidi="hi-IN"/>
        </w:rPr>
      </w:pPr>
      <w:r>
        <w:rPr>
          <w:lang w:eastAsia="zh-CN"/>
        </w:rPr>
        <w:t>6.2.5.2.6</w:t>
      </w:r>
      <w:r>
        <w:rPr>
          <w:rFonts w:asciiTheme="minorHAnsi" w:eastAsiaTheme="minorEastAsia" w:hAnsiTheme="minorHAnsi" w:cstheme="minorBidi"/>
          <w:sz w:val="22"/>
          <w:lang w:val="en-IN" w:eastAsia="ja-JP" w:bidi="hi-IN"/>
        </w:rPr>
        <w:tab/>
      </w:r>
      <w:r>
        <w:rPr>
          <w:lang w:eastAsia="zh-CN"/>
        </w:rPr>
        <w:t xml:space="preserve">Type: </w:t>
      </w:r>
      <w:r>
        <w:t>EecRegistrationPatch</w:t>
      </w:r>
      <w:r>
        <w:tab/>
      </w:r>
      <w:r>
        <w:fldChar w:fldCharType="begin"/>
      </w:r>
      <w:r>
        <w:instrText xml:space="preserve"> PAGEREF _Toc96848127 \h </w:instrText>
      </w:r>
      <w:r>
        <w:fldChar w:fldCharType="separate"/>
      </w:r>
      <w:r>
        <w:t>33</w:t>
      </w:r>
      <w:r>
        <w:fldChar w:fldCharType="end"/>
      </w:r>
    </w:p>
    <w:p w14:paraId="52E8AD6F" w14:textId="0B351E86" w:rsidR="00695913" w:rsidRDefault="00695913">
      <w:pPr>
        <w:pStyle w:val="TOC3"/>
        <w:rPr>
          <w:rFonts w:asciiTheme="minorHAnsi" w:eastAsiaTheme="minorEastAsia" w:hAnsiTheme="minorHAnsi" w:cstheme="minorBidi"/>
          <w:sz w:val="22"/>
          <w:lang w:val="en-IN" w:eastAsia="ja-JP" w:bidi="hi-IN"/>
        </w:rPr>
      </w:pPr>
      <w:r>
        <w:t>6.2.6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_Toc96848128 \h </w:instrText>
      </w:r>
      <w:r>
        <w:fldChar w:fldCharType="separate"/>
      </w:r>
      <w:r>
        <w:t>33</w:t>
      </w:r>
      <w:r>
        <w:fldChar w:fldCharType="end"/>
      </w:r>
    </w:p>
    <w:p w14:paraId="43525503" w14:textId="4479E172" w:rsidR="00695913" w:rsidRDefault="00695913">
      <w:pPr>
        <w:pStyle w:val="TOC4"/>
        <w:rPr>
          <w:rFonts w:asciiTheme="minorHAnsi" w:eastAsiaTheme="minorEastAsia" w:hAnsiTheme="minorHAnsi" w:cstheme="minorBidi"/>
          <w:sz w:val="22"/>
          <w:lang w:val="en-IN" w:eastAsia="ja-JP" w:bidi="hi-IN"/>
        </w:rPr>
      </w:pPr>
      <w:r>
        <w:t>6.2.6.1</w:t>
      </w:r>
      <w:r>
        <w:rPr>
          <w:rFonts w:asciiTheme="minorHAnsi" w:eastAsiaTheme="minorEastAsia" w:hAnsiTheme="minorHAnsi" w:cstheme="minorBidi"/>
          <w:sz w:val="22"/>
          <w:lang w:val="en-IN" w:eastAsia="ja-JP" w:bidi="hi-IN"/>
        </w:rPr>
        <w:tab/>
      </w:r>
      <w:r>
        <w:t>Application Errors</w:t>
      </w:r>
      <w:r>
        <w:tab/>
      </w:r>
      <w:r>
        <w:fldChar w:fldCharType="begin"/>
      </w:r>
      <w:r>
        <w:instrText xml:space="preserve"> PAGEREF _Toc96848129 \h </w:instrText>
      </w:r>
      <w:r>
        <w:fldChar w:fldCharType="separate"/>
      </w:r>
      <w:r>
        <w:t>33</w:t>
      </w:r>
      <w:r>
        <w:fldChar w:fldCharType="end"/>
      </w:r>
    </w:p>
    <w:p w14:paraId="48943E30" w14:textId="30BB87BA" w:rsidR="00695913" w:rsidRDefault="00695913">
      <w:pPr>
        <w:pStyle w:val="TOC3"/>
        <w:rPr>
          <w:rFonts w:asciiTheme="minorHAnsi" w:eastAsiaTheme="minorEastAsia" w:hAnsiTheme="minorHAnsi" w:cstheme="minorBidi"/>
          <w:sz w:val="22"/>
          <w:lang w:val="en-IN" w:eastAsia="ja-JP" w:bidi="hi-IN"/>
        </w:rPr>
      </w:pPr>
      <w:r>
        <w:t>6.2.7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_Toc96848130 \h </w:instrText>
      </w:r>
      <w:r>
        <w:fldChar w:fldCharType="separate"/>
      </w:r>
      <w:r>
        <w:t>34</w:t>
      </w:r>
      <w:r>
        <w:fldChar w:fldCharType="end"/>
      </w:r>
    </w:p>
    <w:p w14:paraId="7A229911" w14:textId="70391D52" w:rsidR="00695913" w:rsidRDefault="00695913">
      <w:pPr>
        <w:pStyle w:val="TOC2"/>
        <w:rPr>
          <w:rFonts w:asciiTheme="minorHAnsi" w:eastAsiaTheme="minorEastAsia" w:hAnsiTheme="minorHAnsi" w:cstheme="minorBidi"/>
          <w:sz w:val="22"/>
          <w:lang w:val="en-IN" w:eastAsia="ja-JP" w:bidi="hi-IN"/>
        </w:rPr>
      </w:pPr>
      <w:r>
        <w:t>6.3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_Toc96848131 \h </w:instrText>
      </w:r>
      <w:r>
        <w:fldChar w:fldCharType="separate"/>
      </w:r>
      <w:r>
        <w:t>34</w:t>
      </w:r>
      <w:r>
        <w:fldChar w:fldCharType="end"/>
      </w:r>
    </w:p>
    <w:p w14:paraId="1C571504" w14:textId="5D7C0BF9" w:rsidR="00695913" w:rsidRDefault="00695913">
      <w:pPr>
        <w:pStyle w:val="TOC3"/>
        <w:rPr>
          <w:rFonts w:asciiTheme="minorHAnsi" w:eastAsiaTheme="minorEastAsia" w:hAnsiTheme="minorHAnsi" w:cstheme="minorBidi"/>
          <w:sz w:val="22"/>
          <w:lang w:val="en-IN" w:eastAsia="ja-JP" w:bidi="hi-IN"/>
        </w:rPr>
      </w:pPr>
      <w:r>
        <w:t>6.3.1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_Toc96848132 \h </w:instrText>
      </w:r>
      <w:r>
        <w:fldChar w:fldCharType="separate"/>
      </w:r>
      <w:r>
        <w:t>34</w:t>
      </w:r>
      <w:r>
        <w:fldChar w:fldCharType="end"/>
      </w:r>
    </w:p>
    <w:p w14:paraId="53CE0D66" w14:textId="521D8794" w:rsidR="00695913" w:rsidRDefault="00695913">
      <w:pPr>
        <w:pStyle w:val="TOC3"/>
        <w:rPr>
          <w:rFonts w:asciiTheme="minorHAnsi" w:eastAsiaTheme="minorEastAsia" w:hAnsiTheme="minorHAnsi" w:cstheme="minorBidi"/>
          <w:sz w:val="22"/>
          <w:lang w:val="en-IN" w:eastAsia="ja-JP" w:bidi="hi-IN"/>
        </w:rPr>
      </w:pPr>
      <w:r>
        <w:t>6.3.2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_Toc96848133 \h </w:instrText>
      </w:r>
      <w:r>
        <w:fldChar w:fldCharType="separate"/>
      </w:r>
      <w:r>
        <w:t>35</w:t>
      </w:r>
      <w:r>
        <w:fldChar w:fldCharType="end"/>
      </w:r>
    </w:p>
    <w:p w14:paraId="22E4DED1" w14:textId="25C2B4AF" w:rsidR="00695913" w:rsidRDefault="00695913">
      <w:pPr>
        <w:pStyle w:val="TOC4"/>
        <w:rPr>
          <w:rFonts w:asciiTheme="minorHAnsi" w:eastAsiaTheme="minorEastAsia" w:hAnsiTheme="minorHAnsi" w:cstheme="minorBidi"/>
          <w:sz w:val="22"/>
          <w:lang w:val="en-IN" w:eastAsia="ja-JP" w:bidi="hi-IN"/>
        </w:rPr>
      </w:pPr>
      <w:r>
        <w:t>6.3.2.1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_Toc96848134 \h </w:instrText>
      </w:r>
      <w:r>
        <w:fldChar w:fldCharType="separate"/>
      </w:r>
      <w:r>
        <w:t>35</w:t>
      </w:r>
      <w:r>
        <w:fldChar w:fldCharType="end"/>
      </w:r>
    </w:p>
    <w:p w14:paraId="4144CCD2" w14:textId="00550596" w:rsidR="00695913" w:rsidRDefault="00695913">
      <w:pPr>
        <w:pStyle w:val="TOC4"/>
        <w:rPr>
          <w:rFonts w:asciiTheme="minorHAnsi" w:eastAsiaTheme="minorEastAsia" w:hAnsiTheme="minorHAnsi" w:cstheme="minorBidi"/>
          <w:sz w:val="22"/>
          <w:lang w:val="en-IN" w:eastAsia="ja-JP" w:bidi="hi-IN"/>
        </w:rPr>
      </w:pPr>
      <w:r>
        <w:t>6.3.2.2</w:t>
      </w:r>
      <w:r>
        <w:rPr>
          <w:rFonts w:asciiTheme="minorHAnsi" w:eastAsiaTheme="minorEastAsia" w:hAnsiTheme="minorHAnsi" w:cstheme="minorBidi"/>
          <w:sz w:val="22"/>
          <w:lang w:val="en-IN" w:eastAsia="ja-JP" w:bidi="hi-IN"/>
        </w:rPr>
        <w:tab/>
      </w:r>
      <w:r>
        <w:t>Resource: EAS Discovery Subscriptions</w:t>
      </w:r>
      <w:r>
        <w:tab/>
      </w:r>
      <w:r>
        <w:fldChar w:fldCharType="begin"/>
      </w:r>
      <w:r>
        <w:instrText xml:space="preserve"> PAGEREF _Toc96848135 \h </w:instrText>
      </w:r>
      <w:r>
        <w:fldChar w:fldCharType="separate"/>
      </w:r>
      <w:r>
        <w:t>35</w:t>
      </w:r>
      <w:r>
        <w:fldChar w:fldCharType="end"/>
      </w:r>
    </w:p>
    <w:p w14:paraId="0772666A" w14:textId="63A35F52" w:rsidR="00695913" w:rsidRDefault="00695913">
      <w:pPr>
        <w:pStyle w:val="TOC5"/>
        <w:rPr>
          <w:rFonts w:asciiTheme="minorHAnsi" w:eastAsiaTheme="minorEastAsia" w:hAnsiTheme="minorHAnsi" w:cstheme="minorBidi"/>
          <w:sz w:val="22"/>
          <w:lang w:val="en-IN" w:eastAsia="ja-JP" w:bidi="hi-IN"/>
        </w:rPr>
      </w:pPr>
      <w:r>
        <w:rPr>
          <w:lang w:eastAsia="zh-CN"/>
        </w:rPr>
        <w:t>6.3.2.2.1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_Toc96848136 \h </w:instrText>
      </w:r>
      <w:r>
        <w:fldChar w:fldCharType="separate"/>
      </w:r>
      <w:r>
        <w:t>35</w:t>
      </w:r>
      <w:r>
        <w:fldChar w:fldCharType="end"/>
      </w:r>
    </w:p>
    <w:p w14:paraId="4ACFA6FB" w14:textId="588542DC" w:rsidR="00695913" w:rsidRDefault="00695913">
      <w:pPr>
        <w:pStyle w:val="TOC5"/>
        <w:rPr>
          <w:rFonts w:asciiTheme="minorHAnsi" w:eastAsiaTheme="minorEastAsia" w:hAnsiTheme="minorHAnsi" w:cstheme="minorBidi"/>
          <w:sz w:val="22"/>
          <w:lang w:val="en-IN" w:eastAsia="ja-JP" w:bidi="hi-IN"/>
        </w:rPr>
      </w:pPr>
      <w:r>
        <w:rPr>
          <w:lang w:eastAsia="zh-CN"/>
        </w:rPr>
        <w:t>6.3.2.2.2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_Toc96848137 \h </w:instrText>
      </w:r>
      <w:r>
        <w:fldChar w:fldCharType="separate"/>
      </w:r>
      <w:r>
        <w:t>36</w:t>
      </w:r>
      <w:r>
        <w:fldChar w:fldCharType="end"/>
      </w:r>
    </w:p>
    <w:p w14:paraId="1B45C70C" w14:textId="65118BA2" w:rsidR="00695913" w:rsidRDefault="00695913">
      <w:pPr>
        <w:pStyle w:val="TOC5"/>
        <w:rPr>
          <w:rFonts w:asciiTheme="minorHAnsi" w:eastAsiaTheme="minorEastAsia" w:hAnsiTheme="minorHAnsi" w:cstheme="minorBidi"/>
          <w:sz w:val="22"/>
          <w:lang w:val="en-IN" w:eastAsia="ja-JP" w:bidi="hi-IN"/>
        </w:rPr>
      </w:pPr>
      <w:r>
        <w:rPr>
          <w:lang w:eastAsia="zh-CN"/>
        </w:rPr>
        <w:t>6.3.2.2.3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_Toc96848138 \h </w:instrText>
      </w:r>
      <w:r>
        <w:fldChar w:fldCharType="separate"/>
      </w:r>
      <w:r>
        <w:t>36</w:t>
      </w:r>
      <w:r>
        <w:fldChar w:fldCharType="end"/>
      </w:r>
    </w:p>
    <w:p w14:paraId="5EF1E55C" w14:textId="2B098128" w:rsidR="00695913" w:rsidRDefault="00695913">
      <w:pPr>
        <w:pStyle w:val="TOC6"/>
        <w:rPr>
          <w:rFonts w:asciiTheme="minorHAnsi" w:eastAsiaTheme="minorEastAsia" w:hAnsiTheme="minorHAnsi" w:cstheme="minorBidi"/>
          <w:sz w:val="22"/>
          <w:lang w:val="en-IN" w:eastAsia="ja-JP" w:bidi="hi-IN"/>
        </w:rPr>
      </w:pPr>
      <w:r>
        <w:rPr>
          <w:lang w:eastAsia="zh-CN"/>
        </w:rPr>
        <w:t>6.3.2.2.3.1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_Toc96848139 \h </w:instrText>
      </w:r>
      <w:r>
        <w:fldChar w:fldCharType="separate"/>
      </w:r>
      <w:r>
        <w:t>36</w:t>
      </w:r>
      <w:r>
        <w:fldChar w:fldCharType="end"/>
      </w:r>
    </w:p>
    <w:p w14:paraId="00F8D7A3" w14:textId="2F10564F" w:rsidR="00695913" w:rsidRDefault="00695913">
      <w:pPr>
        <w:pStyle w:val="TOC5"/>
        <w:rPr>
          <w:rFonts w:asciiTheme="minorHAnsi" w:eastAsiaTheme="minorEastAsia" w:hAnsiTheme="minorHAnsi" w:cstheme="minorBidi"/>
          <w:sz w:val="22"/>
          <w:lang w:val="en-IN" w:eastAsia="ja-JP" w:bidi="hi-IN"/>
        </w:rPr>
      </w:pPr>
      <w:r>
        <w:rPr>
          <w:lang w:eastAsia="zh-CN"/>
        </w:rPr>
        <w:t>6.3.2.2.4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_Toc96848140 \h </w:instrText>
      </w:r>
      <w:r>
        <w:fldChar w:fldCharType="separate"/>
      </w:r>
      <w:r>
        <w:t>36</w:t>
      </w:r>
      <w:r>
        <w:fldChar w:fldCharType="end"/>
      </w:r>
    </w:p>
    <w:p w14:paraId="65753A31" w14:textId="0BA0D664" w:rsidR="00695913" w:rsidRDefault="00695913">
      <w:pPr>
        <w:pStyle w:val="TOC4"/>
        <w:rPr>
          <w:rFonts w:asciiTheme="minorHAnsi" w:eastAsiaTheme="minorEastAsia" w:hAnsiTheme="minorHAnsi" w:cstheme="minorBidi"/>
          <w:sz w:val="22"/>
          <w:lang w:val="en-IN" w:eastAsia="ja-JP" w:bidi="hi-IN"/>
        </w:rPr>
      </w:pPr>
      <w:r>
        <w:lastRenderedPageBreak/>
        <w:t>6.3.2.3</w:t>
      </w:r>
      <w:r>
        <w:rPr>
          <w:rFonts w:asciiTheme="minorHAnsi" w:eastAsiaTheme="minorEastAsia" w:hAnsiTheme="minorHAnsi" w:cstheme="minorBidi"/>
          <w:sz w:val="22"/>
          <w:lang w:val="en-IN" w:eastAsia="ja-JP" w:bidi="hi-IN"/>
        </w:rPr>
        <w:tab/>
      </w:r>
      <w:r>
        <w:t>Resource: Individual EAS Discovery Subscription</w:t>
      </w:r>
      <w:r>
        <w:tab/>
      </w:r>
      <w:r>
        <w:fldChar w:fldCharType="begin"/>
      </w:r>
      <w:r>
        <w:instrText xml:space="preserve"> PAGEREF _Toc96848141 \h </w:instrText>
      </w:r>
      <w:r>
        <w:fldChar w:fldCharType="separate"/>
      </w:r>
      <w:r>
        <w:t>37</w:t>
      </w:r>
      <w:r>
        <w:fldChar w:fldCharType="end"/>
      </w:r>
    </w:p>
    <w:p w14:paraId="5D46498F" w14:textId="0F48A66E" w:rsidR="00695913" w:rsidRDefault="00695913">
      <w:pPr>
        <w:pStyle w:val="TOC5"/>
        <w:rPr>
          <w:rFonts w:asciiTheme="minorHAnsi" w:eastAsiaTheme="minorEastAsia" w:hAnsiTheme="minorHAnsi" w:cstheme="minorBidi"/>
          <w:sz w:val="22"/>
          <w:lang w:val="en-IN" w:eastAsia="ja-JP" w:bidi="hi-IN"/>
        </w:rPr>
      </w:pPr>
      <w:r>
        <w:rPr>
          <w:lang w:eastAsia="zh-CN"/>
        </w:rPr>
        <w:t>6.3.2.3.1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_Toc96848142 \h </w:instrText>
      </w:r>
      <w:r>
        <w:fldChar w:fldCharType="separate"/>
      </w:r>
      <w:r>
        <w:t>37</w:t>
      </w:r>
      <w:r>
        <w:fldChar w:fldCharType="end"/>
      </w:r>
    </w:p>
    <w:p w14:paraId="6C80DD7F" w14:textId="241E64E9" w:rsidR="00695913" w:rsidRDefault="00695913">
      <w:pPr>
        <w:pStyle w:val="TOC5"/>
        <w:rPr>
          <w:rFonts w:asciiTheme="minorHAnsi" w:eastAsiaTheme="minorEastAsia" w:hAnsiTheme="minorHAnsi" w:cstheme="minorBidi"/>
          <w:sz w:val="22"/>
          <w:lang w:val="en-IN" w:eastAsia="ja-JP" w:bidi="hi-IN"/>
        </w:rPr>
      </w:pPr>
      <w:r>
        <w:rPr>
          <w:lang w:eastAsia="zh-CN"/>
        </w:rPr>
        <w:t>6.3.2.3.2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_Toc96848143 \h </w:instrText>
      </w:r>
      <w:r>
        <w:fldChar w:fldCharType="separate"/>
      </w:r>
      <w:r>
        <w:t>37</w:t>
      </w:r>
      <w:r>
        <w:fldChar w:fldCharType="end"/>
      </w:r>
    </w:p>
    <w:p w14:paraId="26BE3638" w14:textId="19557414" w:rsidR="00695913" w:rsidRDefault="00695913">
      <w:pPr>
        <w:pStyle w:val="TOC5"/>
        <w:rPr>
          <w:rFonts w:asciiTheme="minorHAnsi" w:eastAsiaTheme="minorEastAsia" w:hAnsiTheme="minorHAnsi" w:cstheme="minorBidi"/>
          <w:sz w:val="22"/>
          <w:lang w:val="en-IN" w:eastAsia="ja-JP" w:bidi="hi-IN"/>
        </w:rPr>
      </w:pPr>
      <w:r>
        <w:rPr>
          <w:lang w:eastAsia="zh-CN"/>
        </w:rPr>
        <w:t>6.3.2.3.3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_Toc96848144 \h </w:instrText>
      </w:r>
      <w:r>
        <w:fldChar w:fldCharType="separate"/>
      </w:r>
      <w:r>
        <w:t>37</w:t>
      </w:r>
      <w:r>
        <w:fldChar w:fldCharType="end"/>
      </w:r>
    </w:p>
    <w:p w14:paraId="6A32B72A" w14:textId="6930E277" w:rsidR="00695913" w:rsidRDefault="00695913">
      <w:pPr>
        <w:pStyle w:val="TOC6"/>
        <w:rPr>
          <w:rFonts w:asciiTheme="minorHAnsi" w:eastAsiaTheme="minorEastAsia" w:hAnsiTheme="minorHAnsi" w:cstheme="minorBidi"/>
          <w:sz w:val="22"/>
          <w:lang w:val="en-IN" w:eastAsia="ja-JP" w:bidi="hi-IN"/>
        </w:rPr>
      </w:pPr>
      <w:r>
        <w:rPr>
          <w:lang w:eastAsia="zh-CN"/>
        </w:rPr>
        <w:t>6.3.2.3.3.1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_Toc96848145 \h </w:instrText>
      </w:r>
      <w:r>
        <w:fldChar w:fldCharType="separate"/>
      </w:r>
      <w:r>
        <w:t>37</w:t>
      </w:r>
      <w:r>
        <w:fldChar w:fldCharType="end"/>
      </w:r>
    </w:p>
    <w:p w14:paraId="36A9C8A2" w14:textId="7F4575E2" w:rsidR="00695913" w:rsidRDefault="00695913">
      <w:pPr>
        <w:pStyle w:val="TOC6"/>
        <w:rPr>
          <w:rFonts w:asciiTheme="minorHAnsi" w:eastAsiaTheme="minorEastAsia" w:hAnsiTheme="minorHAnsi" w:cstheme="minorBidi"/>
          <w:sz w:val="22"/>
          <w:lang w:val="en-IN" w:eastAsia="ja-JP" w:bidi="hi-IN"/>
        </w:rPr>
      </w:pPr>
      <w:r>
        <w:rPr>
          <w:lang w:eastAsia="zh-CN"/>
        </w:rPr>
        <w:t>6.3.2.3.3.2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_Toc96848146 \h </w:instrText>
      </w:r>
      <w:r>
        <w:fldChar w:fldCharType="separate"/>
      </w:r>
      <w:r>
        <w:t>38</w:t>
      </w:r>
      <w:r>
        <w:fldChar w:fldCharType="end"/>
      </w:r>
    </w:p>
    <w:p w14:paraId="2A82CACA" w14:textId="76B59139" w:rsidR="00695913" w:rsidRDefault="00695913">
      <w:pPr>
        <w:pStyle w:val="TOC6"/>
        <w:rPr>
          <w:rFonts w:asciiTheme="minorHAnsi" w:eastAsiaTheme="minorEastAsia" w:hAnsiTheme="minorHAnsi" w:cstheme="minorBidi"/>
          <w:sz w:val="22"/>
          <w:lang w:val="en-IN" w:eastAsia="ja-JP" w:bidi="hi-IN"/>
        </w:rPr>
      </w:pPr>
      <w:r>
        <w:rPr>
          <w:lang w:eastAsia="zh-CN"/>
        </w:rPr>
        <w:t>6.3.2.3.3.3</w:t>
      </w:r>
      <w:r>
        <w:rPr>
          <w:rFonts w:asciiTheme="minorHAnsi" w:eastAsiaTheme="minorEastAsia" w:hAnsiTheme="minorHAnsi" w:cstheme="minorBidi"/>
          <w:sz w:val="22"/>
          <w:lang w:val="en-IN" w:eastAsia="ja-JP" w:bidi="hi-IN"/>
        </w:rPr>
        <w:tab/>
      </w:r>
      <w:r>
        <w:rPr>
          <w:lang w:eastAsia="zh-CN"/>
        </w:rPr>
        <w:t>PATCH</w:t>
      </w:r>
      <w:r>
        <w:tab/>
      </w:r>
      <w:r>
        <w:fldChar w:fldCharType="begin"/>
      </w:r>
      <w:r>
        <w:instrText xml:space="preserve"> PAGEREF _Toc96848147 \h </w:instrText>
      </w:r>
      <w:r>
        <w:fldChar w:fldCharType="separate"/>
      </w:r>
      <w:r>
        <w:t>39</w:t>
      </w:r>
      <w:r>
        <w:fldChar w:fldCharType="end"/>
      </w:r>
    </w:p>
    <w:p w14:paraId="76AA7C59" w14:textId="032F49B2" w:rsidR="00695913" w:rsidRDefault="00695913">
      <w:pPr>
        <w:pStyle w:val="TOC5"/>
        <w:rPr>
          <w:rFonts w:asciiTheme="minorHAnsi" w:eastAsiaTheme="minorEastAsia" w:hAnsiTheme="minorHAnsi" w:cstheme="minorBidi"/>
          <w:sz w:val="22"/>
          <w:lang w:val="en-IN" w:eastAsia="ja-JP" w:bidi="hi-IN"/>
        </w:rPr>
      </w:pPr>
      <w:r>
        <w:rPr>
          <w:lang w:eastAsia="zh-CN"/>
        </w:rPr>
        <w:t>6.3.2.3.4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_Toc96848148 \h </w:instrText>
      </w:r>
      <w:r>
        <w:fldChar w:fldCharType="separate"/>
      </w:r>
      <w:r>
        <w:t>40</w:t>
      </w:r>
      <w:r>
        <w:fldChar w:fldCharType="end"/>
      </w:r>
    </w:p>
    <w:p w14:paraId="057161CA" w14:textId="01FC361D" w:rsidR="00695913" w:rsidRDefault="00695913">
      <w:pPr>
        <w:pStyle w:val="TOC4"/>
        <w:rPr>
          <w:rFonts w:asciiTheme="minorHAnsi" w:eastAsiaTheme="minorEastAsia" w:hAnsiTheme="minorHAnsi" w:cstheme="minorBidi"/>
          <w:sz w:val="22"/>
          <w:lang w:val="en-IN" w:eastAsia="ja-JP" w:bidi="hi-IN"/>
        </w:rPr>
      </w:pPr>
      <w:r>
        <w:t>6.3.2.4</w:t>
      </w:r>
      <w:r>
        <w:rPr>
          <w:rFonts w:asciiTheme="minorHAnsi" w:eastAsiaTheme="minorEastAsia" w:hAnsiTheme="minorHAnsi" w:cstheme="minorBidi"/>
          <w:sz w:val="22"/>
          <w:lang w:val="en-IN" w:eastAsia="ja-JP" w:bidi="hi-IN"/>
        </w:rPr>
        <w:tab/>
      </w:r>
      <w:r>
        <w:t>Resource: EAS Profiles</w:t>
      </w:r>
      <w:r>
        <w:tab/>
      </w:r>
      <w:r>
        <w:fldChar w:fldCharType="begin"/>
      </w:r>
      <w:r>
        <w:instrText xml:space="preserve"> PAGEREF _Toc96848149 \h </w:instrText>
      </w:r>
      <w:r>
        <w:fldChar w:fldCharType="separate"/>
      </w:r>
      <w:r>
        <w:t>40</w:t>
      </w:r>
      <w:r>
        <w:fldChar w:fldCharType="end"/>
      </w:r>
    </w:p>
    <w:p w14:paraId="69C134CF" w14:textId="53935E42" w:rsidR="00695913" w:rsidRDefault="00695913">
      <w:pPr>
        <w:pStyle w:val="TOC5"/>
        <w:rPr>
          <w:rFonts w:asciiTheme="minorHAnsi" w:eastAsiaTheme="minorEastAsia" w:hAnsiTheme="minorHAnsi" w:cstheme="minorBidi"/>
          <w:sz w:val="22"/>
          <w:lang w:val="en-IN" w:eastAsia="ja-JP" w:bidi="hi-IN"/>
        </w:rPr>
      </w:pPr>
      <w:r>
        <w:rPr>
          <w:lang w:eastAsia="zh-CN"/>
        </w:rPr>
        <w:t>6.3.2.4.1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_Toc96848150 \h </w:instrText>
      </w:r>
      <w:r>
        <w:fldChar w:fldCharType="separate"/>
      </w:r>
      <w:r>
        <w:t>40</w:t>
      </w:r>
      <w:r>
        <w:fldChar w:fldCharType="end"/>
      </w:r>
    </w:p>
    <w:p w14:paraId="3413CC68" w14:textId="4BF6BA9B" w:rsidR="00695913" w:rsidRDefault="00695913">
      <w:pPr>
        <w:pStyle w:val="TOC5"/>
        <w:rPr>
          <w:rFonts w:asciiTheme="minorHAnsi" w:eastAsiaTheme="minorEastAsia" w:hAnsiTheme="minorHAnsi" w:cstheme="minorBidi"/>
          <w:sz w:val="22"/>
          <w:lang w:val="en-IN" w:eastAsia="ja-JP" w:bidi="hi-IN"/>
        </w:rPr>
      </w:pPr>
      <w:r>
        <w:rPr>
          <w:lang w:eastAsia="zh-CN"/>
        </w:rPr>
        <w:t>6.3.2.4.2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_Toc96848151 \h </w:instrText>
      </w:r>
      <w:r>
        <w:fldChar w:fldCharType="separate"/>
      </w:r>
      <w:r>
        <w:t>40</w:t>
      </w:r>
      <w:r>
        <w:fldChar w:fldCharType="end"/>
      </w:r>
    </w:p>
    <w:p w14:paraId="76957823" w14:textId="67C7BD30" w:rsidR="00695913" w:rsidRDefault="00695913">
      <w:pPr>
        <w:pStyle w:val="TOC5"/>
        <w:rPr>
          <w:rFonts w:asciiTheme="minorHAnsi" w:eastAsiaTheme="minorEastAsia" w:hAnsiTheme="minorHAnsi" w:cstheme="minorBidi"/>
          <w:sz w:val="22"/>
          <w:lang w:val="en-IN" w:eastAsia="ja-JP" w:bidi="hi-IN"/>
        </w:rPr>
      </w:pPr>
      <w:r>
        <w:t>6</w:t>
      </w:r>
      <w:r>
        <w:rPr>
          <w:lang w:eastAsia="zh-CN"/>
        </w:rPr>
        <w:t>.3.2.4.3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_Toc96848152 \h </w:instrText>
      </w:r>
      <w:r>
        <w:fldChar w:fldCharType="separate"/>
      </w:r>
      <w:r>
        <w:t>41</w:t>
      </w:r>
      <w:r>
        <w:fldChar w:fldCharType="end"/>
      </w:r>
    </w:p>
    <w:p w14:paraId="5F2EC60F" w14:textId="34753F00" w:rsidR="00695913" w:rsidRDefault="00695913">
      <w:pPr>
        <w:pStyle w:val="TOC5"/>
        <w:rPr>
          <w:rFonts w:asciiTheme="minorHAnsi" w:eastAsiaTheme="minorEastAsia" w:hAnsiTheme="minorHAnsi" w:cstheme="minorBidi"/>
          <w:sz w:val="22"/>
          <w:lang w:val="en-IN" w:eastAsia="ja-JP" w:bidi="hi-IN"/>
        </w:rPr>
      </w:pPr>
      <w:r>
        <w:t>6</w:t>
      </w:r>
      <w:r>
        <w:rPr>
          <w:lang w:eastAsia="zh-CN"/>
        </w:rPr>
        <w:t>.3.2.4.4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_Toc96848153 \h </w:instrText>
      </w:r>
      <w:r>
        <w:fldChar w:fldCharType="separate"/>
      </w:r>
      <w:r>
        <w:t>41</w:t>
      </w:r>
      <w:r>
        <w:fldChar w:fldCharType="end"/>
      </w:r>
    </w:p>
    <w:p w14:paraId="2071044B" w14:textId="5520FFF0" w:rsidR="00695913" w:rsidRDefault="00695913">
      <w:pPr>
        <w:pStyle w:val="TOC6"/>
        <w:rPr>
          <w:rFonts w:asciiTheme="minorHAnsi" w:eastAsiaTheme="minorEastAsia" w:hAnsiTheme="minorHAnsi" w:cstheme="minorBidi"/>
          <w:sz w:val="22"/>
          <w:lang w:val="en-IN" w:eastAsia="ja-JP" w:bidi="hi-IN"/>
        </w:rPr>
      </w:pPr>
      <w:r>
        <w:t>6</w:t>
      </w:r>
      <w:r>
        <w:rPr>
          <w:lang w:eastAsia="zh-CN"/>
        </w:rPr>
        <w:t>.3.2.4.4.</w:t>
      </w:r>
      <w:r>
        <w:t>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_Toc96848154 \h </w:instrText>
      </w:r>
      <w:r>
        <w:fldChar w:fldCharType="separate"/>
      </w:r>
      <w:r>
        <w:t>41</w:t>
      </w:r>
      <w:r>
        <w:fldChar w:fldCharType="end"/>
      </w:r>
    </w:p>
    <w:p w14:paraId="2ABE78BB" w14:textId="48BA4CA9" w:rsidR="00695913" w:rsidRDefault="00695913">
      <w:pPr>
        <w:pStyle w:val="TOC6"/>
        <w:rPr>
          <w:rFonts w:asciiTheme="minorHAnsi" w:eastAsiaTheme="minorEastAsia" w:hAnsiTheme="minorHAnsi" w:cstheme="minorBidi"/>
          <w:sz w:val="22"/>
          <w:lang w:val="en-IN" w:eastAsia="ja-JP" w:bidi="hi-IN"/>
        </w:rPr>
      </w:pPr>
      <w:r>
        <w:t>6</w:t>
      </w:r>
      <w:r>
        <w:rPr>
          <w:lang w:eastAsia="zh-CN"/>
        </w:rPr>
        <w:t>.3.2.4.4.</w:t>
      </w:r>
      <w:r>
        <w:t>2</w:t>
      </w:r>
      <w:r>
        <w:rPr>
          <w:rFonts w:asciiTheme="minorHAnsi" w:eastAsiaTheme="minorEastAsia" w:hAnsiTheme="minorHAnsi" w:cstheme="minorBidi"/>
          <w:sz w:val="22"/>
          <w:lang w:val="en-IN" w:eastAsia="ja-JP" w:bidi="hi-IN"/>
        </w:rPr>
        <w:tab/>
      </w:r>
      <w:r>
        <w:t xml:space="preserve">Operation: </w:t>
      </w:r>
      <w:r>
        <w:rPr>
          <w:lang w:eastAsia="zh-CN"/>
        </w:rPr>
        <w:t>request-discovery</w:t>
      </w:r>
      <w:r>
        <w:tab/>
      </w:r>
      <w:r>
        <w:fldChar w:fldCharType="begin"/>
      </w:r>
      <w:r>
        <w:instrText xml:space="preserve"> PAGEREF _Toc96848155 \h </w:instrText>
      </w:r>
      <w:r>
        <w:fldChar w:fldCharType="separate"/>
      </w:r>
      <w:r>
        <w:t>41</w:t>
      </w:r>
      <w:r>
        <w:fldChar w:fldCharType="end"/>
      </w:r>
    </w:p>
    <w:p w14:paraId="682A5C59" w14:textId="41809457" w:rsidR="00695913" w:rsidRDefault="00695913">
      <w:pPr>
        <w:pStyle w:val="TOC3"/>
        <w:rPr>
          <w:rFonts w:asciiTheme="minorHAnsi" w:eastAsiaTheme="minorEastAsia" w:hAnsiTheme="minorHAnsi" w:cstheme="minorBidi"/>
          <w:sz w:val="22"/>
          <w:lang w:val="en-IN" w:eastAsia="ja-JP" w:bidi="hi-IN"/>
        </w:rPr>
      </w:pPr>
      <w:r>
        <w:t>6.3.3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_Toc96848156 \h </w:instrText>
      </w:r>
      <w:r>
        <w:fldChar w:fldCharType="separate"/>
      </w:r>
      <w:r>
        <w:t>42</w:t>
      </w:r>
      <w:r>
        <w:fldChar w:fldCharType="end"/>
      </w:r>
    </w:p>
    <w:p w14:paraId="3C25A7EF" w14:textId="1C12834A" w:rsidR="00695913" w:rsidRDefault="00695913">
      <w:pPr>
        <w:pStyle w:val="TOC4"/>
        <w:rPr>
          <w:rFonts w:asciiTheme="minorHAnsi" w:eastAsiaTheme="minorEastAsia" w:hAnsiTheme="minorHAnsi" w:cstheme="minorBidi"/>
          <w:sz w:val="22"/>
          <w:lang w:val="en-IN" w:eastAsia="ja-JP" w:bidi="hi-IN"/>
        </w:rPr>
      </w:pPr>
      <w:r>
        <w:t>6.3.3.1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_Toc96848157 \h </w:instrText>
      </w:r>
      <w:r>
        <w:fldChar w:fldCharType="separate"/>
      </w:r>
      <w:r>
        <w:t>42</w:t>
      </w:r>
      <w:r>
        <w:fldChar w:fldCharType="end"/>
      </w:r>
    </w:p>
    <w:p w14:paraId="0BA8615B" w14:textId="75FB9778" w:rsidR="00695913" w:rsidRDefault="00695913">
      <w:pPr>
        <w:pStyle w:val="TOC3"/>
        <w:rPr>
          <w:rFonts w:asciiTheme="minorHAnsi" w:eastAsiaTheme="minorEastAsia" w:hAnsiTheme="minorHAnsi" w:cstheme="minorBidi"/>
          <w:sz w:val="22"/>
          <w:lang w:val="en-IN" w:eastAsia="ja-JP" w:bidi="hi-IN"/>
        </w:rPr>
      </w:pPr>
      <w:r>
        <w:t>6.3.4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_Toc96848158 \h </w:instrText>
      </w:r>
      <w:r>
        <w:fldChar w:fldCharType="separate"/>
      </w:r>
      <w:r>
        <w:t>42</w:t>
      </w:r>
      <w:r>
        <w:fldChar w:fldCharType="end"/>
      </w:r>
    </w:p>
    <w:p w14:paraId="55AB9841" w14:textId="00562CA9" w:rsidR="00695913" w:rsidRDefault="00695913">
      <w:pPr>
        <w:pStyle w:val="TOC4"/>
        <w:rPr>
          <w:rFonts w:asciiTheme="minorHAnsi" w:eastAsiaTheme="minorEastAsia" w:hAnsiTheme="minorHAnsi" w:cstheme="minorBidi"/>
          <w:sz w:val="22"/>
          <w:lang w:val="en-IN" w:eastAsia="ja-JP" w:bidi="hi-IN"/>
        </w:rPr>
      </w:pPr>
      <w:r>
        <w:t>6.3.4.1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_Toc96848159 \h </w:instrText>
      </w:r>
      <w:r>
        <w:fldChar w:fldCharType="separate"/>
      </w:r>
      <w:r>
        <w:t>42</w:t>
      </w:r>
      <w:r>
        <w:fldChar w:fldCharType="end"/>
      </w:r>
    </w:p>
    <w:p w14:paraId="32FCD84C" w14:textId="27D86F0E" w:rsidR="00695913" w:rsidRDefault="00695913">
      <w:pPr>
        <w:pStyle w:val="TOC4"/>
        <w:rPr>
          <w:rFonts w:asciiTheme="minorHAnsi" w:eastAsiaTheme="minorEastAsia" w:hAnsiTheme="minorHAnsi" w:cstheme="minorBidi"/>
          <w:sz w:val="22"/>
          <w:lang w:val="en-IN" w:eastAsia="ja-JP" w:bidi="hi-IN"/>
        </w:rPr>
      </w:pPr>
      <w:r>
        <w:rPr>
          <w:lang w:eastAsia="zh-CN"/>
        </w:rPr>
        <w:t>6.3.4.2</w:t>
      </w:r>
      <w:r>
        <w:rPr>
          <w:rFonts w:asciiTheme="minorHAnsi" w:eastAsiaTheme="minorEastAsia" w:hAnsiTheme="minorHAnsi" w:cstheme="minorBidi"/>
          <w:sz w:val="22"/>
          <w:lang w:val="en-IN" w:eastAsia="ja-JP" w:bidi="hi-IN"/>
        </w:rPr>
        <w:tab/>
      </w:r>
      <w:r>
        <w:rPr>
          <w:lang w:eastAsia="zh-CN"/>
        </w:rPr>
        <w:t xml:space="preserve">EAS Discovery </w:t>
      </w:r>
      <w:r>
        <w:t>Notification</w:t>
      </w:r>
      <w:r>
        <w:tab/>
      </w:r>
      <w:r>
        <w:fldChar w:fldCharType="begin"/>
      </w:r>
      <w:r>
        <w:instrText xml:space="preserve"> PAGEREF _Toc96848160 \h </w:instrText>
      </w:r>
      <w:r>
        <w:fldChar w:fldCharType="separate"/>
      </w:r>
      <w:r>
        <w:t>42</w:t>
      </w:r>
      <w:r>
        <w:fldChar w:fldCharType="end"/>
      </w:r>
    </w:p>
    <w:p w14:paraId="2902978E" w14:textId="72A024DA" w:rsidR="00695913" w:rsidRDefault="00695913">
      <w:pPr>
        <w:pStyle w:val="TOC5"/>
        <w:rPr>
          <w:rFonts w:asciiTheme="minorHAnsi" w:eastAsiaTheme="minorEastAsia" w:hAnsiTheme="minorHAnsi" w:cstheme="minorBidi"/>
          <w:sz w:val="22"/>
          <w:lang w:val="en-IN" w:eastAsia="ja-JP" w:bidi="hi-IN"/>
        </w:rPr>
      </w:pPr>
      <w:r>
        <w:rPr>
          <w:lang w:eastAsia="zh-CN"/>
        </w:rPr>
        <w:t>6.3.4.2.1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_Toc96848161 \h </w:instrText>
      </w:r>
      <w:r>
        <w:fldChar w:fldCharType="separate"/>
      </w:r>
      <w:r>
        <w:t>42</w:t>
      </w:r>
      <w:r>
        <w:fldChar w:fldCharType="end"/>
      </w:r>
    </w:p>
    <w:p w14:paraId="637CE20C" w14:textId="1F53EC30" w:rsidR="00695913" w:rsidRDefault="00695913">
      <w:pPr>
        <w:pStyle w:val="TOC5"/>
        <w:rPr>
          <w:rFonts w:asciiTheme="minorHAnsi" w:eastAsiaTheme="minorEastAsia" w:hAnsiTheme="minorHAnsi" w:cstheme="minorBidi"/>
          <w:sz w:val="22"/>
          <w:lang w:val="en-IN" w:eastAsia="ja-JP" w:bidi="hi-IN"/>
        </w:rPr>
      </w:pPr>
      <w:r>
        <w:rPr>
          <w:lang w:eastAsia="zh-CN"/>
        </w:rPr>
        <w:t>6.3.4.2.2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_Toc96848162 \h </w:instrText>
      </w:r>
      <w:r>
        <w:fldChar w:fldCharType="separate"/>
      </w:r>
      <w:r>
        <w:t>42</w:t>
      </w:r>
      <w:r>
        <w:fldChar w:fldCharType="end"/>
      </w:r>
    </w:p>
    <w:p w14:paraId="48F8E0CB" w14:textId="6D9B0601" w:rsidR="00695913" w:rsidRDefault="00695913">
      <w:pPr>
        <w:pStyle w:val="TOC3"/>
        <w:rPr>
          <w:rFonts w:asciiTheme="minorHAnsi" w:eastAsiaTheme="minorEastAsia" w:hAnsiTheme="minorHAnsi" w:cstheme="minorBidi"/>
          <w:sz w:val="22"/>
          <w:lang w:val="en-IN" w:eastAsia="ja-JP" w:bidi="hi-IN"/>
        </w:rPr>
      </w:pPr>
      <w:r>
        <w:t>6.3.5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_Toc96848163 \h </w:instrText>
      </w:r>
      <w:r>
        <w:fldChar w:fldCharType="separate"/>
      </w:r>
      <w:r>
        <w:t>43</w:t>
      </w:r>
      <w:r>
        <w:fldChar w:fldCharType="end"/>
      </w:r>
    </w:p>
    <w:p w14:paraId="0ED49DF2" w14:textId="47AD7F86" w:rsidR="00695913" w:rsidRDefault="00695913">
      <w:pPr>
        <w:pStyle w:val="TOC4"/>
        <w:rPr>
          <w:rFonts w:asciiTheme="minorHAnsi" w:eastAsiaTheme="minorEastAsia" w:hAnsiTheme="minorHAnsi" w:cstheme="minorBidi"/>
          <w:sz w:val="22"/>
          <w:lang w:val="en-IN" w:eastAsia="ja-JP" w:bidi="hi-IN"/>
        </w:rPr>
      </w:pPr>
      <w:r>
        <w:rPr>
          <w:lang w:eastAsia="zh-CN"/>
        </w:rPr>
        <w:t>6.3.5.1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_Toc96848164 \h </w:instrText>
      </w:r>
      <w:r>
        <w:fldChar w:fldCharType="separate"/>
      </w:r>
      <w:r>
        <w:t>43</w:t>
      </w:r>
      <w:r>
        <w:fldChar w:fldCharType="end"/>
      </w:r>
    </w:p>
    <w:p w14:paraId="0DBC0A5C" w14:textId="7DF31A09" w:rsidR="00695913" w:rsidRDefault="00695913">
      <w:pPr>
        <w:pStyle w:val="TOC4"/>
        <w:rPr>
          <w:rFonts w:asciiTheme="minorHAnsi" w:eastAsiaTheme="minorEastAsia" w:hAnsiTheme="minorHAnsi" w:cstheme="minorBidi"/>
          <w:sz w:val="22"/>
          <w:lang w:val="en-IN" w:eastAsia="ja-JP" w:bidi="hi-IN"/>
        </w:rPr>
      </w:pPr>
      <w:r>
        <w:rPr>
          <w:lang w:eastAsia="zh-CN"/>
        </w:rPr>
        <w:t>6.3.5.2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_Toc96848165 \h </w:instrText>
      </w:r>
      <w:r>
        <w:fldChar w:fldCharType="separate"/>
      </w:r>
      <w:r>
        <w:t>44</w:t>
      </w:r>
      <w:r>
        <w:fldChar w:fldCharType="end"/>
      </w:r>
    </w:p>
    <w:p w14:paraId="01E61CCE" w14:textId="20B1A472" w:rsidR="00695913" w:rsidRDefault="00695913">
      <w:pPr>
        <w:pStyle w:val="TOC5"/>
        <w:rPr>
          <w:rFonts w:asciiTheme="minorHAnsi" w:eastAsiaTheme="minorEastAsia" w:hAnsiTheme="minorHAnsi" w:cstheme="minorBidi"/>
          <w:sz w:val="22"/>
          <w:lang w:val="en-IN" w:eastAsia="ja-JP" w:bidi="hi-IN"/>
        </w:rPr>
      </w:pPr>
      <w:r>
        <w:rPr>
          <w:lang w:eastAsia="zh-CN"/>
        </w:rPr>
        <w:t>6.3.5.2.1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_Toc96848166 \h </w:instrText>
      </w:r>
      <w:r>
        <w:fldChar w:fldCharType="separate"/>
      </w:r>
      <w:r>
        <w:t>44</w:t>
      </w:r>
      <w:r>
        <w:fldChar w:fldCharType="end"/>
      </w:r>
    </w:p>
    <w:p w14:paraId="73EBB2D8" w14:textId="5DAA9DD1" w:rsidR="00695913" w:rsidRDefault="00695913">
      <w:pPr>
        <w:pStyle w:val="TOC5"/>
        <w:rPr>
          <w:rFonts w:asciiTheme="minorHAnsi" w:eastAsiaTheme="minorEastAsia" w:hAnsiTheme="minorHAnsi" w:cstheme="minorBidi"/>
          <w:sz w:val="22"/>
          <w:lang w:val="en-IN" w:eastAsia="ja-JP" w:bidi="hi-IN"/>
        </w:rPr>
      </w:pPr>
      <w:r>
        <w:rPr>
          <w:lang w:eastAsia="zh-CN"/>
        </w:rPr>
        <w:t>6.3.5.2.2</w:t>
      </w:r>
      <w:r>
        <w:rPr>
          <w:rFonts w:asciiTheme="minorHAnsi" w:eastAsiaTheme="minorEastAsia" w:hAnsiTheme="minorHAnsi" w:cstheme="minorBidi"/>
          <w:sz w:val="22"/>
          <w:lang w:val="en-IN" w:eastAsia="ja-JP" w:bidi="hi-IN"/>
        </w:rPr>
        <w:tab/>
      </w:r>
      <w:r>
        <w:rPr>
          <w:lang w:eastAsia="zh-CN"/>
        </w:rPr>
        <w:t xml:space="preserve">Type: </w:t>
      </w:r>
      <w:r>
        <w:t>EasDiscoveryReq</w:t>
      </w:r>
      <w:r>
        <w:tab/>
      </w:r>
      <w:r>
        <w:fldChar w:fldCharType="begin"/>
      </w:r>
      <w:r>
        <w:instrText xml:space="preserve"> PAGEREF _Toc96848167 \h </w:instrText>
      </w:r>
      <w:r>
        <w:fldChar w:fldCharType="separate"/>
      </w:r>
      <w:r>
        <w:t>44</w:t>
      </w:r>
      <w:r>
        <w:fldChar w:fldCharType="end"/>
      </w:r>
    </w:p>
    <w:p w14:paraId="34390886" w14:textId="13BFCF7C" w:rsidR="00695913" w:rsidRDefault="00695913">
      <w:pPr>
        <w:pStyle w:val="TOC5"/>
        <w:rPr>
          <w:rFonts w:asciiTheme="minorHAnsi" w:eastAsiaTheme="minorEastAsia" w:hAnsiTheme="minorHAnsi" w:cstheme="minorBidi"/>
          <w:sz w:val="22"/>
          <w:lang w:val="en-IN" w:eastAsia="ja-JP" w:bidi="hi-IN"/>
        </w:rPr>
      </w:pPr>
      <w:r>
        <w:rPr>
          <w:lang w:eastAsia="zh-CN"/>
        </w:rPr>
        <w:t>6.3.5.2.3</w:t>
      </w:r>
      <w:r>
        <w:rPr>
          <w:rFonts w:asciiTheme="minorHAnsi" w:eastAsiaTheme="minorEastAsia" w:hAnsiTheme="minorHAnsi" w:cstheme="minorBidi"/>
          <w:sz w:val="22"/>
          <w:lang w:val="en-IN" w:eastAsia="ja-JP" w:bidi="hi-IN"/>
        </w:rPr>
        <w:tab/>
      </w:r>
      <w:r>
        <w:rPr>
          <w:lang w:eastAsia="zh-CN"/>
        </w:rPr>
        <w:t xml:space="preserve">Type: </w:t>
      </w:r>
      <w:r>
        <w:t>EasDiscoveryResp</w:t>
      </w:r>
      <w:r>
        <w:tab/>
      </w:r>
      <w:r>
        <w:fldChar w:fldCharType="begin"/>
      </w:r>
      <w:r>
        <w:instrText xml:space="preserve"> PAGEREF _Toc96848168 \h </w:instrText>
      </w:r>
      <w:r>
        <w:fldChar w:fldCharType="separate"/>
      </w:r>
      <w:r>
        <w:t>44</w:t>
      </w:r>
      <w:r>
        <w:fldChar w:fldCharType="end"/>
      </w:r>
    </w:p>
    <w:p w14:paraId="0B08D76C" w14:textId="10982481" w:rsidR="00695913" w:rsidRDefault="00695913">
      <w:pPr>
        <w:pStyle w:val="TOC5"/>
        <w:rPr>
          <w:rFonts w:asciiTheme="minorHAnsi" w:eastAsiaTheme="minorEastAsia" w:hAnsiTheme="minorHAnsi" w:cstheme="minorBidi"/>
          <w:sz w:val="22"/>
          <w:lang w:val="en-IN" w:eastAsia="ja-JP" w:bidi="hi-IN"/>
        </w:rPr>
      </w:pPr>
      <w:r>
        <w:rPr>
          <w:lang w:eastAsia="zh-CN"/>
        </w:rPr>
        <w:t>6.3.5.2.4</w:t>
      </w:r>
      <w:r>
        <w:rPr>
          <w:rFonts w:asciiTheme="minorHAnsi" w:eastAsiaTheme="minorEastAsia" w:hAnsiTheme="minorHAnsi" w:cstheme="minorBidi"/>
          <w:sz w:val="22"/>
          <w:lang w:val="en-IN" w:eastAsia="ja-JP" w:bidi="hi-IN"/>
        </w:rPr>
        <w:tab/>
      </w:r>
      <w:r>
        <w:rPr>
          <w:lang w:eastAsia="zh-CN"/>
        </w:rPr>
        <w:t xml:space="preserve">Type: </w:t>
      </w:r>
      <w:r>
        <w:t>EasDiscoverySubscription</w:t>
      </w:r>
      <w:r>
        <w:tab/>
      </w:r>
      <w:r>
        <w:fldChar w:fldCharType="begin"/>
      </w:r>
      <w:r>
        <w:instrText xml:space="preserve"> PAGEREF _Toc96848169 \h </w:instrText>
      </w:r>
      <w:r>
        <w:fldChar w:fldCharType="separate"/>
      </w:r>
      <w:r>
        <w:t>44</w:t>
      </w:r>
      <w:r>
        <w:fldChar w:fldCharType="end"/>
      </w:r>
    </w:p>
    <w:p w14:paraId="6D3CFC6F" w14:textId="3440DE41" w:rsidR="00695913" w:rsidRDefault="00695913">
      <w:pPr>
        <w:pStyle w:val="TOC5"/>
        <w:rPr>
          <w:rFonts w:asciiTheme="minorHAnsi" w:eastAsiaTheme="minorEastAsia" w:hAnsiTheme="minorHAnsi" w:cstheme="minorBidi"/>
          <w:sz w:val="22"/>
          <w:lang w:val="en-IN" w:eastAsia="ja-JP" w:bidi="hi-IN"/>
        </w:rPr>
      </w:pPr>
      <w:r>
        <w:rPr>
          <w:lang w:eastAsia="zh-CN"/>
        </w:rPr>
        <w:t>6.3.5.2.5</w:t>
      </w:r>
      <w:r>
        <w:rPr>
          <w:rFonts w:asciiTheme="minorHAnsi" w:eastAsiaTheme="minorEastAsia" w:hAnsiTheme="minorHAnsi" w:cstheme="minorBidi"/>
          <w:sz w:val="22"/>
          <w:lang w:val="en-IN" w:eastAsia="ja-JP" w:bidi="hi-IN"/>
        </w:rPr>
        <w:tab/>
      </w:r>
      <w:r>
        <w:rPr>
          <w:lang w:eastAsia="zh-CN"/>
        </w:rPr>
        <w:t xml:space="preserve">Type: </w:t>
      </w:r>
      <w:r>
        <w:t>EasDiscoveryNotification</w:t>
      </w:r>
      <w:r>
        <w:tab/>
      </w:r>
      <w:r>
        <w:fldChar w:fldCharType="begin"/>
      </w:r>
      <w:r>
        <w:instrText xml:space="preserve"> PAGEREF _Toc96848170 \h </w:instrText>
      </w:r>
      <w:r>
        <w:fldChar w:fldCharType="separate"/>
      </w:r>
      <w:r>
        <w:t>45</w:t>
      </w:r>
      <w:r>
        <w:fldChar w:fldCharType="end"/>
      </w:r>
    </w:p>
    <w:p w14:paraId="57AD22FD" w14:textId="022A5C19" w:rsidR="00695913" w:rsidRDefault="00695913">
      <w:pPr>
        <w:pStyle w:val="TOC5"/>
        <w:rPr>
          <w:rFonts w:asciiTheme="minorHAnsi" w:eastAsiaTheme="minorEastAsia" w:hAnsiTheme="minorHAnsi" w:cstheme="minorBidi"/>
          <w:sz w:val="22"/>
          <w:lang w:val="en-IN" w:eastAsia="ja-JP" w:bidi="hi-IN"/>
        </w:rPr>
      </w:pPr>
      <w:r>
        <w:rPr>
          <w:lang w:eastAsia="zh-CN"/>
        </w:rPr>
        <w:t>6.3.5.2.6</w:t>
      </w:r>
      <w:r>
        <w:rPr>
          <w:rFonts w:asciiTheme="minorHAnsi" w:eastAsiaTheme="minorEastAsia" w:hAnsiTheme="minorHAnsi" w:cstheme="minorBidi"/>
          <w:sz w:val="22"/>
          <w:lang w:val="en-IN" w:eastAsia="ja-JP" w:bidi="hi-IN"/>
        </w:rPr>
        <w:tab/>
      </w:r>
      <w:r>
        <w:rPr>
          <w:lang w:eastAsia="zh-CN"/>
        </w:rPr>
        <w:t xml:space="preserve">Type: </w:t>
      </w:r>
      <w:r>
        <w:t>EasDiscoveryFilter</w:t>
      </w:r>
      <w:r>
        <w:tab/>
      </w:r>
      <w:r>
        <w:fldChar w:fldCharType="begin"/>
      </w:r>
      <w:r>
        <w:instrText xml:space="preserve"> PAGEREF _Toc96848171 \h </w:instrText>
      </w:r>
      <w:r>
        <w:fldChar w:fldCharType="separate"/>
      </w:r>
      <w:r>
        <w:t>46</w:t>
      </w:r>
      <w:r>
        <w:fldChar w:fldCharType="end"/>
      </w:r>
    </w:p>
    <w:p w14:paraId="282416B5" w14:textId="530B8FE4" w:rsidR="00695913" w:rsidRDefault="00695913">
      <w:pPr>
        <w:pStyle w:val="TOC5"/>
        <w:rPr>
          <w:rFonts w:asciiTheme="minorHAnsi" w:eastAsiaTheme="minorEastAsia" w:hAnsiTheme="minorHAnsi" w:cstheme="minorBidi"/>
          <w:sz w:val="22"/>
          <w:lang w:val="en-IN" w:eastAsia="ja-JP" w:bidi="hi-IN"/>
        </w:rPr>
      </w:pPr>
      <w:r>
        <w:rPr>
          <w:lang w:eastAsia="zh-CN"/>
        </w:rPr>
        <w:t>6.3.5.2.7</w:t>
      </w:r>
      <w:r>
        <w:rPr>
          <w:rFonts w:asciiTheme="minorHAnsi" w:eastAsiaTheme="minorEastAsia" w:hAnsiTheme="minorHAnsi" w:cstheme="minorBidi"/>
          <w:sz w:val="22"/>
          <w:lang w:val="en-IN" w:eastAsia="ja-JP" w:bidi="hi-IN"/>
        </w:rPr>
        <w:tab/>
      </w:r>
      <w:r>
        <w:rPr>
          <w:lang w:eastAsia="zh-CN"/>
        </w:rPr>
        <w:t xml:space="preserve">Type: </w:t>
      </w:r>
      <w:r>
        <w:t>EasCharacteristics</w:t>
      </w:r>
      <w:r>
        <w:tab/>
      </w:r>
      <w:r>
        <w:fldChar w:fldCharType="begin"/>
      </w:r>
      <w:r>
        <w:instrText xml:space="preserve"> PAGEREF _Toc96848172 \h </w:instrText>
      </w:r>
      <w:r>
        <w:fldChar w:fldCharType="separate"/>
      </w:r>
      <w:r>
        <w:t>46</w:t>
      </w:r>
      <w:r>
        <w:fldChar w:fldCharType="end"/>
      </w:r>
    </w:p>
    <w:p w14:paraId="0B87EC95" w14:textId="1CBB870C" w:rsidR="00695913" w:rsidRDefault="00695913">
      <w:pPr>
        <w:pStyle w:val="TOC5"/>
        <w:rPr>
          <w:rFonts w:asciiTheme="minorHAnsi" w:eastAsiaTheme="minorEastAsia" w:hAnsiTheme="minorHAnsi" w:cstheme="minorBidi"/>
          <w:sz w:val="22"/>
          <w:lang w:val="en-IN" w:eastAsia="ja-JP" w:bidi="hi-IN"/>
        </w:rPr>
      </w:pPr>
      <w:r>
        <w:rPr>
          <w:lang w:eastAsia="zh-CN"/>
        </w:rPr>
        <w:t>6.3.5.2.8</w:t>
      </w:r>
      <w:r>
        <w:rPr>
          <w:rFonts w:asciiTheme="minorHAnsi" w:eastAsiaTheme="minorEastAsia" w:hAnsiTheme="minorHAnsi" w:cstheme="minorBidi"/>
          <w:sz w:val="22"/>
          <w:lang w:val="en-IN" w:eastAsia="ja-JP" w:bidi="hi-IN"/>
        </w:rPr>
        <w:tab/>
      </w:r>
      <w:r>
        <w:rPr>
          <w:lang w:eastAsia="zh-CN"/>
        </w:rPr>
        <w:t xml:space="preserve">Type: </w:t>
      </w:r>
      <w:r>
        <w:rPr>
          <w:lang w:eastAsia="ko-KR"/>
        </w:rPr>
        <w:t>DiscoveredEas</w:t>
      </w:r>
      <w:r>
        <w:tab/>
      </w:r>
      <w:r>
        <w:fldChar w:fldCharType="begin"/>
      </w:r>
      <w:r>
        <w:instrText xml:space="preserve"> PAGEREF _Toc96848173 \h </w:instrText>
      </w:r>
      <w:r>
        <w:fldChar w:fldCharType="separate"/>
      </w:r>
      <w:r>
        <w:t>46</w:t>
      </w:r>
      <w:r>
        <w:fldChar w:fldCharType="end"/>
      </w:r>
    </w:p>
    <w:p w14:paraId="788BC6E6" w14:textId="58532C43" w:rsidR="00695913" w:rsidRDefault="00695913">
      <w:pPr>
        <w:pStyle w:val="TOC5"/>
        <w:rPr>
          <w:rFonts w:asciiTheme="minorHAnsi" w:eastAsiaTheme="minorEastAsia" w:hAnsiTheme="minorHAnsi" w:cstheme="minorBidi"/>
          <w:sz w:val="22"/>
          <w:lang w:val="en-IN" w:eastAsia="ja-JP" w:bidi="hi-IN"/>
        </w:rPr>
      </w:pPr>
      <w:r>
        <w:rPr>
          <w:lang w:eastAsia="zh-CN"/>
        </w:rPr>
        <w:t>6.3.5.2.9</w:t>
      </w:r>
      <w:r>
        <w:rPr>
          <w:rFonts w:asciiTheme="minorHAnsi" w:eastAsiaTheme="minorEastAsia" w:hAnsiTheme="minorHAnsi" w:cstheme="minorBidi"/>
          <w:sz w:val="22"/>
          <w:lang w:val="en-IN" w:eastAsia="ja-JP" w:bidi="hi-IN"/>
        </w:rPr>
        <w:tab/>
      </w:r>
      <w:r>
        <w:rPr>
          <w:lang w:eastAsia="zh-CN"/>
        </w:rPr>
        <w:t>Type: EasDynamicInfoFilter</w:t>
      </w:r>
      <w:r>
        <w:tab/>
      </w:r>
      <w:r>
        <w:fldChar w:fldCharType="begin"/>
      </w:r>
      <w:r>
        <w:instrText xml:space="preserve"> PAGEREF _Toc96848174 \h </w:instrText>
      </w:r>
      <w:r>
        <w:fldChar w:fldCharType="separate"/>
      </w:r>
      <w:r>
        <w:t>46</w:t>
      </w:r>
      <w:r>
        <w:fldChar w:fldCharType="end"/>
      </w:r>
    </w:p>
    <w:p w14:paraId="255A5D4B" w14:textId="22CDBEC2" w:rsidR="00695913" w:rsidRDefault="00695913">
      <w:pPr>
        <w:pStyle w:val="TOC5"/>
        <w:rPr>
          <w:rFonts w:asciiTheme="minorHAnsi" w:eastAsiaTheme="minorEastAsia" w:hAnsiTheme="minorHAnsi" w:cstheme="minorBidi"/>
          <w:sz w:val="22"/>
          <w:lang w:val="en-IN" w:eastAsia="ja-JP" w:bidi="hi-IN"/>
        </w:rPr>
      </w:pPr>
      <w:r>
        <w:rPr>
          <w:lang w:eastAsia="zh-CN"/>
        </w:rPr>
        <w:t>6.3.5.2.10</w:t>
      </w:r>
      <w:r>
        <w:rPr>
          <w:rFonts w:asciiTheme="minorHAnsi" w:eastAsiaTheme="minorEastAsia" w:hAnsiTheme="minorHAnsi" w:cstheme="minorBidi"/>
          <w:sz w:val="22"/>
          <w:lang w:val="en-IN" w:eastAsia="ja-JP" w:bidi="hi-IN"/>
        </w:rPr>
        <w:tab/>
      </w:r>
      <w:r>
        <w:rPr>
          <w:lang w:eastAsia="zh-CN"/>
        </w:rPr>
        <w:t>Type: EasDynamicInfoFilterData</w:t>
      </w:r>
      <w:r>
        <w:tab/>
      </w:r>
      <w:r>
        <w:fldChar w:fldCharType="begin"/>
      </w:r>
      <w:r>
        <w:instrText xml:space="preserve"> PAGEREF _Toc96848175 \h </w:instrText>
      </w:r>
      <w:r>
        <w:fldChar w:fldCharType="separate"/>
      </w:r>
      <w:r>
        <w:t>47</w:t>
      </w:r>
      <w:r>
        <w:fldChar w:fldCharType="end"/>
      </w:r>
    </w:p>
    <w:p w14:paraId="16B9C3EA" w14:textId="1788DF0E" w:rsidR="00695913" w:rsidRDefault="00695913">
      <w:pPr>
        <w:pStyle w:val="TOC5"/>
        <w:rPr>
          <w:rFonts w:asciiTheme="minorHAnsi" w:eastAsiaTheme="minorEastAsia" w:hAnsiTheme="minorHAnsi" w:cstheme="minorBidi"/>
          <w:sz w:val="22"/>
          <w:lang w:val="en-IN" w:eastAsia="ja-JP" w:bidi="hi-IN"/>
        </w:rPr>
      </w:pPr>
      <w:r>
        <w:rPr>
          <w:lang w:eastAsia="zh-CN"/>
        </w:rPr>
        <w:t>6.3.5.2.11</w:t>
      </w:r>
      <w:r>
        <w:rPr>
          <w:rFonts w:asciiTheme="minorHAnsi" w:eastAsiaTheme="minorEastAsia" w:hAnsiTheme="minorHAnsi" w:cstheme="minorBidi"/>
          <w:sz w:val="22"/>
          <w:lang w:val="en-IN" w:eastAsia="ja-JP" w:bidi="hi-IN"/>
        </w:rPr>
        <w:tab/>
      </w:r>
      <w:r>
        <w:rPr>
          <w:lang w:eastAsia="zh-CN"/>
        </w:rPr>
        <w:t xml:space="preserve">Type: </w:t>
      </w:r>
      <w:r>
        <w:t>ACCharacteristics</w:t>
      </w:r>
      <w:r>
        <w:tab/>
      </w:r>
      <w:r>
        <w:fldChar w:fldCharType="begin"/>
      </w:r>
      <w:r>
        <w:instrText xml:space="preserve"> PAGEREF _Toc96848176 \h </w:instrText>
      </w:r>
      <w:r>
        <w:fldChar w:fldCharType="separate"/>
      </w:r>
      <w:r>
        <w:t>47</w:t>
      </w:r>
      <w:r>
        <w:fldChar w:fldCharType="end"/>
      </w:r>
    </w:p>
    <w:p w14:paraId="6F9DAE4A" w14:textId="62A229EF" w:rsidR="00695913" w:rsidRDefault="00695913">
      <w:pPr>
        <w:pStyle w:val="TOC5"/>
        <w:rPr>
          <w:rFonts w:asciiTheme="minorHAnsi" w:eastAsiaTheme="minorEastAsia" w:hAnsiTheme="minorHAnsi" w:cstheme="minorBidi"/>
          <w:sz w:val="22"/>
          <w:lang w:val="en-IN" w:eastAsia="ja-JP" w:bidi="hi-IN"/>
        </w:rPr>
      </w:pPr>
      <w:r>
        <w:rPr>
          <w:lang w:eastAsia="zh-CN"/>
        </w:rPr>
        <w:t>6.3.5.2.12</w:t>
      </w:r>
      <w:r>
        <w:rPr>
          <w:rFonts w:asciiTheme="minorHAnsi" w:eastAsiaTheme="minorEastAsia" w:hAnsiTheme="minorHAnsi" w:cstheme="minorBidi"/>
          <w:sz w:val="22"/>
          <w:lang w:val="en-IN" w:eastAsia="ja-JP" w:bidi="hi-IN"/>
        </w:rPr>
        <w:tab/>
      </w:r>
      <w:r>
        <w:rPr>
          <w:lang w:eastAsia="zh-CN"/>
        </w:rPr>
        <w:t xml:space="preserve">Type: </w:t>
      </w:r>
      <w:r>
        <w:t>EasDiscoverySubscription</w:t>
      </w:r>
      <w:r>
        <w:rPr>
          <w:lang w:eastAsia="ja-JP"/>
        </w:rPr>
        <w:t>Patch</w:t>
      </w:r>
      <w:r>
        <w:tab/>
      </w:r>
      <w:r>
        <w:fldChar w:fldCharType="begin"/>
      </w:r>
      <w:r>
        <w:instrText xml:space="preserve"> PAGEREF _Toc96848177 \h </w:instrText>
      </w:r>
      <w:r>
        <w:fldChar w:fldCharType="separate"/>
      </w:r>
      <w:r>
        <w:t>47</w:t>
      </w:r>
      <w:r>
        <w:fldChar w:fldCharType="end"/>
      </w:r>
    </w:p>
    <w:p w14:paraId="0F343543" w14:textId="3B2ADEC2" w:rsidR="00695913" w:rsidRDefault="00695913">
      <w:pPr>
        <w:pStyle w:val="TOC4"/>
        <w:rPr>
          <w:rFonts w:asciiTheme="minorHAnsi" w:eastAsiaTheme="minorEastAsia" w:hAnsiTheme="minorHAnsi" w:cstheme="minorBidi"/>
          <w:sz w:val="22"/>
          <w:lang w:val="en-IN" w:eastAsia="ja-JP" w:bidi="hi-IN"/>
        </w:rPr>
      </w:pPr>
      <w:r>
        <w:rPr>
          <w:lang w:eastAsia="zh-CN"/>
        </w:rPr>
        <w:t>6.3.5.3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_Toc96848178 \h </w:instrText>
      </w:r>
      <w:r>
        <w:fldChar w:fldCharType="separate"/>
      </w:r>
      <w:r>
        <w:t>47</w:t>
      </w:r>
      <w:r>
        <w:fldChar w:fldCharType="end"/>
      </w:r>
    </w:p>
    <w:p w14:paraId="60EBFFDD" w14:textId="222A75B0" w:rsidR="00695913" w:rsidRDefault="00695913">
      <w:pPr>
        <w:pStyle w:val="TOC5"/>
        <w:rPr>
          <w:rFonts w:asciiTheme="minorHAnsi" w:eastAsiaTheme="minorEastAsia" w:hAnsiTheme="minorHAnsi" w:cstheme="minorBidi"/>
          <w:sz w:val="22"/>
          <w:lang w:val="en-IN" w:eastAsia="ja-JP" w:bidi="hi-IN"/>
        </w:rPr>
      </w:pPr>
      <w:r>
        <w:rPr>
          <w:lang w:eastAsia="zh-CN"/>
        </w:rPr>
        <w:t>6.3</w:t>
      </w:r>
      <w:r>
        <w:t>.5.3.1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_Toc96848179 \h </w:instrText>
      </w:r>
      <w:r>
        <w:fldChar w:fldCharType="separate"/>
      </w:r>
      <w:r>
        <w:t>47</w:t>
      </w:r>
      <w:r>
        <w:fldChar w:fldCharType="end"/>
      </w:r>
    </w:p>
    <w:p w14:paraId="58C3A7C9" w14:textId="18AD560D" w:rsidR="00695913" w:rsidRDefault="00695913">
      <w:pPr>
        <w:pStyle w:val="TOC5"/>
        <w:rPr>
          <w:rFonts w:asciiTheme="minorHAnsi" w:eastAsiaTheme="minorEastAsia" w:hAnsiTheme="minorHAnsi" w:cstheme="minorBidi"/>
          <w:sz w:val="22"/>
          <w:lang w:val="en-IN" w:eastAsia="ja-JP" w:bidi="hi-IN"/>
        </w:rPr>
      </w:pPr>
      <w:r>
        <w:rPr>
          <w:lang w:eastAsia="zh-CN"/>
        </w:rPr>
        <w:t>6.3</w:t>
      </w:r>
      <w:r>
        <w:t>.5.3.2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_Toc96848180 \h </w:instrText>
      </w:r>
      <w:r>
        <w:fldChar w:fldCharType="separate"/>
      </w:r>
      <w:r>
        <w:t>47</w:t>
      </w:r>
      <w:r>
        <w:fldChar w:fldCharType="end"/>
      </w:r>
    </w:p>
    <w:p w14:paraId="6508B670" w14:textId="24EDB28E" w:rsidR="00695913" w:rsidRDefault="00695913">
      <w:pPr>
        <w:pStyle w:val="TOC5"/>
        <w:rPr>
          <w:rFonts w:asciiTheme="minorHAnsi" w:eastAsiaTheme="minorEastAsia" w:hAnsiTheme="minorHAnsi" w:cstheme="minorBidi"/>
          <w:sz w:val="22"/>
          <w:lang w:val="en-IN" w:eastAsia="ja-JP" w:bidi="hi-IN"/>
        </w:rPr>
      </w:pPr>
      <w:r>
        <w:rPr>
          <w:lang w:eastAsia="zh-CN"/>
        </w:rPr>
        <w:t>6.3</w:t>
      </w:r>
      <w:r>
        <w:t>.5.3.3</w:t>
      </w:r>
      <w:r>
        <w:rPr>
          <w:rFonts w:asciiTheme="minorHAnsi" w:eastAsiaTheme="minorEastAsia" w:hAnsiTheme="minorHAnsi" w:cstheme="minorBidi"/>
          <w:sz w:val="22"/>
          <w:lang w:val="en-IN" w:eastAsia="ja-JP" w:bidi="hi-IN"/>
        </w:rPr>
        <w:tab/>
      </w:r>
      <w:r>
        <w:t>Enumeration: EASDiscEventIDs</w:t>
      </w:r>
      <w:r>
        <w:tab/>
      </w:r>
      <w:r>
        <w:fldChar w:fldCharType="begin"/>
      </w:r>
      <w:r>
        <w:instrText xml:space="preserve"> PAGEREF _Toc96848181 \h </w:instrText>
      </w:r>
      <w:r>
        <w:fldChar w:fldCharType="separate"/>
      </w:r>
      <w:r>
        <w:t>48</w:t>
      </w:r>
      <w:r>
        <w:fldChar w:fldCharType="end"/>
      </w:r>
    </w:p>
    <w:p w14:paraId="1A4BE086" w14:textId="2AE2069D" w:rsidR="00695913" w:rsidRDefault="00695913">
      <w:pPr>
        <w:pStyle w:val="TOC3"/>
        <w:rPr>
          <w:rFonts w:asciiTheme="minorHAnsi" w:eastAsiaTheme="minorEastAsia" w:hAnsiTheme="minorHAnsi" w:cstheme="minorBidi"/>
          <w:sz w:val="22"/>
          <w:lang w:val="en-IN" w:eastAsia="ja-JP" w:bidi="hi-IN"/>
        </w:rPr>
      </w:pPr>
      <w:r>
        <w:t>6.3.6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_Toc96848182 \h </w:instrText>
      </w:r>
      <w:r>
        <w:fldChar w:fldCharType="separate"/>
      </w:r>
      <w:r>
        <w:t>48</w:t>
      </w:r>
      <w:r>
        <w:fldChar w:fldCharType="end"/>
      </w:r>
    </w:p>
    <w:p w14:paraId="6BF1357E" w14:textId="683F6678" w:rsidR="00695913" w:rsidRDefault="00695913">
      <w:pPr>
        <w:pStyle w:val="TOC4"/>
        <w:rPr>
          <w:rFonts w:asciiTheme="minorHAnsi" w:eastAsiaTheme="minorEastAsia" w:hAnsiTheme="minorHAnsi" w:cstheme="minorBidi"/>
          <w:sz w:val="22"/>
          <w:lang w:val="en-IN" w:eastAsia="ja-JP" w:bidi="hi-IN"/>
        </w:rPr>
      </w:pPr>
      <w:r>
        <w:t>6.3.6.1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_Toc96848183 \h </w:instrText>
      </w:r>
      <w:r>
        <w:fldChar w:fldCharType="separate"/>
      </w:r>
      <w:r>
        <w:t>48</w:t>
      </w:r>
      <w:r>
        <w:fldChar w:fldCharType="end"/>
      </w:r>
    </w:p>
    <w:p w14:paraId="1F9E012F" w14:textId="4E908FA8" w:rsidR="00695913" w:rsidRDefault="00695913">
      <w:pPr>
        <w:pStyle w:val="TOC4"/>
        <w:rPr>
          <w:rFonts w:asciiTheme="minorHAnsi" w:eastAsiaTheme="minorEastAsia" w:hAnsiTheme="minorHAnsi" w:cstheme="minorBidi"/>
          <w:sz w:val="22"/>
          <w:lang w:val="en-IN" w:eastAsia="ja-JP" w:bidi="hi-IN"/>
        </w:rPr>
      </w:pPr>
      <w:r>
        <w:t>6.3.6.2</w:t>
      </w:r>
      <w:r>
        <w:rPr>
          <w:rFonts w:asciiTheme="minorHAnsi" w:eastAsiaTheme="minorEastAsia" w:hAnsiTheme="minorHAnsi" w:cstheme="minorBidi"/>
          <w:sz w:val="22"/>
          <w:lang w:val="en-IN" w:eastAsia="ja-JP" w:bidi="hi-IN"/>
        </w:rPr>
        <w:tab/>
      </w:r>
      <w:r>
        <w:t>Protocol Errors</w:t>
      </w:r>
      <w:r>
        <w:tab/>
      </w:r>
      <w:r>
        <w:fldChar w:fldCharType="begin"/>
      </w:r>
      <w:r>
        <w:instrText xml:space="preserve"> PAGEREF _Toc96848184 \h </w:instrText>
      </w:r>
      <w:r>
        <w:fldChar w:fldCharType="separate"/>
      </w:r>
      <w:r>
        <w:t>48</w:t>
      </w:r>
      <w:r>
        <w:fldChar w:fldCharType="end"/>
      </w:r>
    </w:p>
    <w:p w14:paraId="0BA03CD2" w14:textId="1043EF0D" w:rsidR="00695913" w:rsidRDefault="00695913">
      <w:pPr>
        <w:pStyle w:val="TOC4"/>
        <w:rPr>
          <w:rFonts w:asciiTheme="minorHAnsi" w:eastAsiaTheme="minorEastAsia" w:hAnsiTheme="minorHAnsi" w:cstheme="minorBidi"/>
          <w:sz w:val="22"/>
          <w:lang w:val="en-IN" w:eastAsia="ja-JP" w:bidi="hi-IN"/>
        </w:rPr>
      </w:pPr>
      <w:r>
        <w:t>6.3.6.3</w:t>
      </w:r>
      <w:r>
        <w:rPr>
          <w:rFonts w:asciiTheme="minorHAnsi" w:eastAsiaTheme="minorEastAsia" w:hAnsiTheme="minorHAnsi" w:cstheme="minorBidi"/>
          <w:sz w:val="22"/>
          <w:lang w:val="en-IN" w:eastAsia="ja-JP" w:bidi="hi-IN"/>
        </w:rPr>
        <w:tab/>
      </w:r>
      <w:r>
        <w:t>Application Errors</w:t>
      </w:r>
      <w:r>
        <w:tab/>
      </w:r>
      <w:r>
        <w:fldChar w:fldCharType="begin"/>
      </w:r>
      <w:r>
        <w:instrText xml:space="preserve"> PAGEREF _Toc96848185 \h </w:instrText>
      </w:r>
      <w:r>
        <w:fldChar w:fldCharType="separate"/>
      </w:r>
      <w:r>
        <w:t>48</w:t>
      </w:r>
      <w:r>
        <w:fldChar w:fldCharType="end"/>
      </w:r>
    </w:p>
    <w:p w14:paraId="1D4A087A" w14:textId="0F974345" w:rsidR="00695913" w:rsidRDefault="00695913">
      <w:pPr>
        <w:pStyle w:val="TOC3"/>
        <w:rPr>
          <w:rFonts w:asciiTheme="minorHAnsi" w:eastAsiaTheme="minorEastAsia" w:hAnsiTheme="minorHAnsi" w:cstheme="minorBidi"/>
          <w:sz w:val="22"/>
          <w:lang w:val="en-IN" w:eastAsia="ja-JP" w:bidi="hi-IN"/>
        </w:rPr>
      </w:pPr>
      <w:r>
        <w:t>6.3.7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_Toc96848186 \h </w:instrText>
      </w:r>
      <w:r>
        <w:fldChar w:fldCharType="separate"/>
      </w:r>
      <w:r>
        <w:t>48</w:t>
      </w:r>
      <w:r>
        <w:fldChar w:fldCharType="end"/>
      </w:r>
    </w:p>
    <w:p w14:paraId="3C33EF09" w14:textId="088D5CB3" w:rsidR="00695913" w:rsidRDefault="00695913">
      <w:pPr>
        <w:pStyle w:val="TOC2"/>
        <w:rPr>
          <w:rFonts w:asciiTheme="minorHAnsi" w:eastAsiaTheme="minorEastAsia" w:hAnsiTheme="minorHAnsi" w:cstheme="minorBidi"/>
          <w:sz w:val="22"/>
          <w:lang w:val="en-IN" w:eastAsia="ja-JP" w:bidi="hi-IN"/>
        </w:rPr>
      </w:pPr>
      <w:r>
        <w:t>6.4</w:t>
      </w:r>
      <w:r>
        <w:rPr>
          <w:rFonts w:asciiTheme="minorHAnsi" w:eastAsiaTheme="minorEastAsia" w:hAnsiTheme="minorHAnsi" w:cstheme="minorBidi"/>
          <w:sz w:val="22"/>
          <w:lang w:val="en-IN" w:eastAsia="ja-JP" w:bidi="hi-IN"/>
        </w:rPr>
        <w:tab/>
      </w:r>
      <w:r w:rsidRPr="00BF4FE2">
        <w:rPr>
          <w:lang w:val="en-US"/>
        </w:rPr>
        <w:t>Eees_ACREvents</w:t>
      </w:r>
      <w:r>
        <w:t xml:space="preserve"> API</w:t>
      </w:r>
      <w:r>
        <w:tab/>
      </w:r>
      <w:r>
        <w:fldChar w:fldCharType="begin"/>
      </w:r>
      <w:r>
        <w:instrText xml:space="preserve"> PAGEREF _Toc96848187 \h </w:instrText>
      </w:r>
      <w:r>
        <w:fldChar w:fldCharType="separate"/>
      </w:r>
      <w:r>
        <w:t>49</w:t>
      </w:r>
      <w:r>
        <w:fldChar w:fldCharType="end"/>
      </w:r>
    </w:p>
    <w:p w14:paraId="2F660762" w14:textId="6724C177" w:rsidR="00695913" w:rsidRDefault="00695913">
      <w:pPr>
        <w:pStyle w:val="TOC3"/>
        <w:rPr>
          <w:rFonts w:asciiTheme="minorHAnsi" w:eastAsiaTheme="minorEastAsia" w:hAnsiTheme="minorHAnsi" w:cstheme="minorBidi"/>
          <w:sz w:val="22"/>
          <w:lang w:val="en-IN" w:eastAsia="ja-JP" w:bidi="hi-IN"/>
        </w:rPr>
      </w:pPr>
      <w:r>
        <w:t>6.4.1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_Toc96848188 \h </w:instrText>
      </w:r>
      <w:r>
        <w:fldChar w:fldCharType="separate"/>
      </w:r>
      <w:r>
        <w:t>49</w:t>
      </w:r>
      <w:r>
        <w:fldChar w:fldCharType="end"/>
      </w:r>
    </w:p>
    <w:p w14:paraId="78360FA4" w14:textId="329A558B" w:rsidR="00695913" w:rsidRDefault="00695913">
      <w:pPr>
        <w:pStyle w:val="TOC3"/>
        <w:rPr>
          <w:rFonts w:asciiTheme="minorHAnsi" w:eastAsiaTheme="minorEastAsia" w:hAnsiTheme="minorHAnsi" w:cstheme="minorBidi"/>
          <w:sz w:val="22"/>
          <w:lang w:val="en-IN" w:eastAsia="ja-JP" w:bidi="hi-IN"/>
        </w:rPr>
      </w:pPr>
      <w:r>
        <w:t>6.4.2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_Toc96848189 \h </w:instrText>
      </w:r>
      <w:r>
        <w:fldChar w:fldCharType="separate"/>
      </w:r>
      <w:r>
        <w:t>49</w:t>
      </w:r>
      <w:r>
        <w:fldChar w:fldCharType="end"/>
      </w:r>
    </w:p>
    <w:p w14:paraId="4D030D00" w14:textId="114DE6EC" w:rsidR="00695913" w:rsidRDefault="00695913">
      <w:pPr>
        <w:pStyle w:val="TOC4"/>
        <w:rPr>
          <w:rFonts w:asciiTheme="minorHAnsi" w:eastAsiaTheme="minorEastAsia" w:hAnsiTheme="minorHAnsi" w:cstheme="minorBidi"/>
          <w:sz w:val="22"/>
          <w:lang w:val="en-IN" w:eastAsia="ja-JP" w:bidi="hi-IN"/>
        </w:rPr>
      </w:pPr>
      <w:r>
        <w:t>6.4.2.1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_Toc96848190 \h </w:instrText>
      </w:r>
      <w:r>
        <w:fldChar w:fldCharType="separate"/>
      </w:r>
      <w:r>
        <w:t>49</w:t>
      </w:r>
      <w:r>
        <w:fldChar w:fldCharType="end"/>
      </w:r>
    </w:p>
    <w:p w14:paraId="09168DBF" w14:textId="2F4D3EF6" w:rsidR="00695913" w:rsidRDefault="00695913">
      <w:pPr>
        <w:pStyle w:val="TOC4"/>
        <w:rPr>
          <w:rFonts w:asciiTheme="minorHAnsi" w:eastAsiaTheme="minorEastAsia" w:hAnsiTheme="minorHAnsi" w:cstheme="minorBidi"/>
          <w:sz w:val="22"/>
          <w:lang w:val="en-IN" w:eastAsia="ja-JP" w:bidi="hi-IN"/>
        </w:rPr>
      </w:pPr>
      <w:r>
        <w:t>6.4.2.2</w:t>
      </w:r>
      <w:r>
        <w:rPr>
          <w:rFonts w:asciiTheme="minorHAnsi" w:eastAsiaTheme="minorEastAsia" w:hAnsiTheme="minorHAnsi" w:cstheme="minorBidi"/>
          <w:sz w:val="22"/>
          <w:lang w:val="en-IN" w:eastAsia="ja-JP" w:bidi="hi-IN"/>
        </w:rPr>
        <w:tab/>
      </w:r>
      <w:r>
        <w:t>Resource: ACR events subscriptions</w:t>
      </w:r>
      <w:r>
        <w:tab/>
      </w:r>
      <w:r>
        <w:fldChar w:fldCharType="begin"/>
      </w:r>
      <w:r>
        <w:instrText xml:space="preserve"> PAGEREF _Toc96848191 \h </w:instrText>
      </w:r>
      <w:r>
        <w:fldChar w:fldCharType="separate"/>
      </w:r>
      <w:r>
        <w:t>50</w:t>
      </w:r>
      <w:r>
        <w:fldChar w:fldCharType="end"/>
      </w:r>
    </w:p>
    <w:p w14:paraId="41489C92" w14:textId="7F5D6C4C" w:rsidR="00695913" w:rsidRDefault="00695913">
      <w:pPr>
        <w:pStyle w:val="TOC5"/>
        <w:rPr>
          <w:rFonts w:asciiTheme="minorHAnsi" w:eastAsiaTheme="minorEastAsia" w:hAnsiTheme="minorHAnsi" w:cstheme="minorBidi"/>
          <w:sz w:val="22"/>
          <w:lang w:val="en-IN" w:eastAsia="ja-JP" w:bidi="hi-IN"/>
        </w:rPr>
      </w:pPr>
      <w:r>
        <w:rPr>
          <w:lang w:eastAsia="zh-CN"/>
        </w:rPr>
        <w:t>6.4.2.2.1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_Toc96848192 \h </w:instrText>
      </w:r>
      <w:r>
        <w:fldChar w:fldCharType="separate"/>
      </w:r>
      <w:r>
        <w:t>50</w:t>
      </w:r>
      <w:r>
        <w:fldChar w:fldCharType="end"/>
      </w:r>
    </w:p>
    <w:p w14:paraId="19AB721F" w14:textId="1F81E925" w:rsidR="00695913" w:rsidRDefault="00695913">
      <w:pPr>
        <w:pStyle w:val="TOC5"/>
        <w:rPr>
          <w:rFonts w:asciiTheme="minorHAnsi" w:eastAsiaTheme="minorEastAsia" w:hAnsiTheme="minorHAnsi" w:cstheme="minorBidi"/>
          <w:sz w:val="22"/>
          <w:lang w:val="en-IN" w:eastAsia="ja-JP" w:bidi="hi-IN"/>
        </w:rPr>
      </w:pPr>
      <w:r>
        <w:rPr>
          <w:lang w:eastAsia="zh-CN"/>
        </w:rPr>
        <w:t>6.4.2.2.2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_Toc96848193 \h </w:instrText>
      </w:r>
      <w:r>
        <w:fldChar w:fldCharType="separate"/>
      </w:r>
      <w:r>
        <w:t>50</w:t>
      </w:r>
      <w:r>
        <w:fldChar w:fldCharType="end"/>
      </w:r>
    </w:p>
    <w:p w14:paraId="6145C402" w14:textId="5D6CB4D5" w:rsidR="00695913" w:rsidRDefault="00695913">
      <w:pPr>
        <w:pStyle w:val="TOC5"/>
        <w:rPr>
          <w:rFonts w:asciiTheme="minorHAnsi" w:eastAsiaTheme="minorEastAsia" w:hAnsiTheme="minorHAnsi" w:cstheme="minorBidi"/>
          <w:sz w:val="22"/>
          <w:lang w:val="en-IN" w:eastAsia="ja-JP" w:bidi="hi-IN"/>
        </w:rPr>
      </w:pPr>
      <w:r>
        <w:rPr>
          <w:lang w:eastAsia="zh-CN"/>
        </w:rPr>
        <w:t>6.4.2.2.3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_Toc96848194 \h </w:instrText>
      </w:r>
      <w:r>
        <w:fldChar w:fldCharType="separate"/>
      </w:r>
      <w:r>
        <w:t>50</w:t>
      </w:r>
      <w:r>
        <w:fldChar w:fldCharType="end"/>
      </w:r>
    </w:p>
    <w:p w14:paraId="4C7D7C22" w14:textId="4E691FFF" w:rsidR="00695913" w:rsidRDefault="00695913">
      <w:pPr>
        <w:pStyle w:val="TOC6"/>
        <w:rPr>
          <w:rFonts w:asciiTheme="minorHAnsi" w:eastAsiaTheme="minorEastAsia" w:hAnsiTheme="minorHAnsi" w:cstheme="minorBidi"/>
          <w:sz w:val="22"/>
          <w:lang w:val="en-IN" w:eastAsia="ja-JP" w:bidi="hi-IN"/>
        </w:rPr>
      </w:pPr>
      <w:r>
        <w:rPr>
          <w:lang w:eastAsia="zh-CN"/>
        </w:rPr>
        <w:t>6.4.2.2.3.1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_Toc96848195 \h </w:instrText>
      </w:r>
      <w:r>
        <w:fldChar w:fldCharType="separate"/>
      </w:r>
      <w:r>
        <w:t>50</w:t>
      </w:r>
      <w:r>
        <w:fldChar w:fldCharType="end"/>
      </w:r>
    </w:p>
    <w:p w14:paraId="0510046A" w14:textId="08C00B56" w:rsidR="00695913" w:rsidRDefault="00695913">
      <w:pPr>
        <w:pStyle w:val="TOC5"/>
        <w:rPr>
          <w:rFonts w:asciiTheme="minorHAnsi" w:eastAsiaTheme="minorEastAsia" w:hAnsiTheme="minorHAnsi" w:cstheme="minorBidi"/>
          <w:sz w:val="22"/>
          <w:lang w:val="en-IN" w:eastAsia="ja-JP" w:bidi="hi-IN"/>
        </w:rPr>
      </w:pPr>
      <w:r>
        <w:rPr>
          <w:lang w:eastAsia="zh-CN"/>
        </w:rPr>
        <w:t>6.4.2.2.4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_Toc96848196 \h </w:instrText>
      </w:r>
      <w:r>
        <w:fldChar w:fldCharType="separate"/>
      </w:r>
      <w:r>
        <w:t>51</w:t>
      </w:r>
      <w:r>
        <w:fldChar w:fldCharType="end"/>
      </w:r>
    </w:p>
    <w:p w14:paraId="528604BD" w14:textId="3289E593" w:rsidR="00695913" w:rsidRDefault="00695913">
      <w:pPr>
        <w:pStyle w:val="TOC4"/>
        <w:rPr>
          <w:rFonts w:asciiTheme="minorHAnsi" w:eastAsiaTheme="minorEastAsia" w:hAnsiTheme="minorHAnsi" w:cstheme="minorBidi"/>
          <w:sz w:val="22"/>
          <w:lang w:val="en-IN" w:eastAsia="ja-JP" w:bidi="hi-IN"/>
        </w:rPr>
      </w:pPr>
      <w:r>
        <w:t>6.4.2.3</w:t>
      </w:r>
      <w:r>
        <w:rPr>
          <w:rFonts w:asciiTheme="minorHAnsi" w:eastAsiaTheme="minorEastAsia" w:hAnsiTheme="minorHAnsi" w:cstheme="minorBidi"/>
          <w:sz w:val="22"/>
          <w:lang w:val="en-IN" w:eastAsia="ja-JP" w:bidi="hi-IN"/>
        </w:rPr>
        <w:tab/>
      </w:r>
      <w:r>
        <w:t>Resource: Individual ACR events subscription</w:t>
      </w:r>
      <w:r>
        <w:tab/>
      </w:r>
      <w:r>
        <w:fldChar w:fldCharType="begin"/>
      </w:r>
      <w:r>
        <w:instrText xml:space="preserve"> PAGEREF _Toc96848197 \h </w:instrText>
      </w:r>
      <w:r>
        <w:fldChar w:fldCharType="separate"/>
      </w:r>
      <w:r>
        <w:t>51</w:t>
      </w:r>
      <w:r>
        <w:fldChar w:fldCharType="end"/>
      </w:r>
    </w:p>
    <w:p w14:paraId="7A70A345" w14:textId="4A2710D2" w:rsidR="00695913" w:rsidRDefault="00695913">
      <w:pPr>
        <w:pStyle w:val="TOC5"/>
        <w:rPr>
          <w:rFonts w:asciiTheme="minorHAnsi" w:eastAsiaTheme="minorEastAsia" w:hAnsiTheme="minorHAnsi" w:cstheme="minorBidi"/>
          <w:sz w:val="22"/>
          <w:lang w:val="en-IN" w:eastAsia="ja-JP" w:bidi="hi-IN"/>
        </w:rPr>
      </w:pPr>
      <w:r>
        <w:rPr>
          <w:lang w:eastAsia="zh-CN"/>
        </w:rPr>
        <w:t>6.4.2.3.1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_Toc96848198 \h </w:instrText>
      </w:r>
      <w:r>
        <w:fldChar w:fldCharType="separate"/>
      </w:r>
      <w:r>
        <w:t>51</w:t>
      </w:r>
      <w:r>
        <w:fldChar w:fldCharType="end"/>
      </w:r>
    </w:p>
    <w:p w14:paraId="4E347B63" w14:textId="348999E7" w:rsidR="00695913" w:rsidRDefault="00695913">
      <w:pPr>
        <w:pStyle w:val="TOC5"/>
        <w:rPr>
          <w:rFonts w:asciiTheme="minorHAnsi" w:eastAsiaTheme="minorEastAsia" w:hAnsiTheme="minorHAnsi" w:cstheme="minorBidi"/>
          <w:sz w:val="22"/>
          <w:lang w:val="en-IN" w:eastAsia="ja-JP" w:bidi="hi-IN"/>
        </w:rPr>
      </w:pPr>
      <w:r>
        <w:rPr>
          <w:lang w:eastAsia="zh-CN"/>
        </w:rPr>
        <w:t>6.4.2.3.2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_Toc96848199 \h </w:instrText>
      </w:r>
      <w:r>
        <w:fldChar w:fldCharType="separate"/>
      </w:r>
      <w:r>
        <w:t>51</w:t>
      </w:r>
      <w:r>
        <w:fldChar w:fldCharType="end"/>
      </w:r>
    </w:p>
    <w:p w14:paraId="4E6E5F67" w14:textId="0672B2C6" w:rsidR="00695913" w:rsidRDefault="00695913">
      <w:pPr>
        <w:pStyle w:val="TOC5"/>
        <w:rPr>
          <w:rFonts w:asciiTheme="minorHAnsi" w:eastAsiaTheme="minorEastAsia" w:hAnsiTheme="minorHAnsi" w:cstheme="minorBidi"/>
          <w:sz w:val="22"/>
          <w:lang w:val="en-IN" w:eastAsia="ja-JP" w:bidi="hi-IN"/>
        </w:rPr>
      </w:pPr>
      <w:r>
        <w:rPr>
          <w:lang w:eastAsia="zh-CN"/>
        </w:rPr>
        <w:t>6.4.2.3.3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_Toc96848200 \h </w:instrText>
      </w:r>
      <w:r>
        <w:fldChar w:fldCharType="separate"/>
      </w:r>
      <w:r>
        <w:t>51</w:t>
      </w:r>
      <w:r>
        <w:fldChar w:fldCharType="end"/>
      </w:r>
    </w:p>
    <w:p w14:paraId="7B4ED578" w14:textId="0A7CE862" w:rsidR="00695913" w:rsidRDefault="00695913">
      <w:pPr>
        <w:pStyle w:val="TOC6"/>
        <w:rPr>
          <w:rFonts w:asciiTheme="minorHAnsi" w:eastAsiaTheme="minorEastAsia" w:hAnsiTheme="minorHAnsi" w:cstheme="minorBidi"/>
          <w:sz w:val="22"/>
          <w:lang w:val="en-IN" w:eastAsia="ja-JP" w:bidi="hi-IN"/>
        </w:rPr>
      </w:pPr>
      <w:r>
        <w:rPr>
          <w:lang w:eastAsia="zh-CN"/>
        </w:rPr>
        <w:t>6.4.2.3.3.1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_Toc96848201 \h </w:instrText>
      </w:r>
      <w:r>
        <w:fldChar w:fldCharType="separate"/>
      </w:r>
      <w:r>
        <w:t>51</w:t>
      </w:r>
      <w:r>
        <w:fldChar w:fldCharType="end"/>
      </w:r>
    </w:p>
    <w:p w14:paraId="1A6061BE" w14:textId="06E8B2D2" w:rsidR="00695913" w:rsidRDefault="00695913">
      <w:pPr>
        <w:pStyle w:val="TOC6"/>
        <w:rPr>
          <w:rFonts w:asciiTheme="minorHAnsi" w:eastAsiaTheme="minorEastAsia" w:hAnsiTheme="minorHAnsi" w:cstheme="minorBidi"/>
          <w:sz w:val="22"/>
          <w:lang w:val="en-IN" w:eastAsia="ja-JP" w:bidi="hi-IN"/>
        </w:rPr>
      </w:pPr>
      <w:r>
        <w:rPr>
          <w:lang w:eastAsia="zh-CN"/>
        </w:rPr>
        <w:t>6.4.2.3.3.2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_Toc96848202 \h </w:instrText>
      </w:r>
      <w:r>
        <w:fldChar w:fldCharType="separate"/>
      </w:r>
      <w:r>
        <w:t>53</w:t>
      </w:r>
      <w:r>
        <w:fldChar w:fldCharType="end"/>
      </w:r>
    </w:p>
    <w:p w14:paraId="7E928751" w14:textId="25594E6A" w:rsidR="00695913" w:rsidRDefault="00695913">
      <w:pPr>
        <w:pStyle w:val="TOC6"/>
        <w:rPr>
          <w:rFonts w:asciiTheme="minorHAnsi" w:eastAsiaTheme="minorEastAsia" w:hAnsiTheme="minorHAnsi" w:cstheme="minorBidi"/>
          <w:sz w:val="22"/>
          <w:lang w:val="en-IN" w:eastAsia="ja-JP" w:bidi="hi-IN"/>
        </w:rPr>
      </w:pPr>
      <w:r>
        <w:rPr>
          <w:lang w:eastAsia="zh-CN"/>
        </w:rPr>
        <w:lastRenderedPageBreak/>
        <w:t>6.4.2.3.3.3</w:t>
      </w:r>
      <w:r>
        <w:rPr>
          <w:rFonts w:asciiTheme="minorHAnsi" w:eastAsiaTheme="minorEastAsia" w:hAnsiTheme="minorHAnsi" w:cstheme="minorBidi"/>
          <w:sz w:val="22"/>
          <w:lang w:val="en-IN" w:eastAsia="ja-JP" w:bidi="hi-IN"/>
        </w:rPr>
        <w:tab/>
      </w:r>
      <w:r>
        <w:rPr>
          <w:lang w:eastAsia="zh-CN"/>
        </w:rPr>
        <w:t>PATCH</w:t>
      </w:r>
      <w:r>
        <w:tab/>
      </w:r>
      <w:r>
        <w:fldChar w:fldCharType="begin"/>
      </w:r>
      <w:r>
        <w:instrText xml:space="preserve"> PAGEREF _Toc96848203 \h </w:instrText>
      </w:r>
      <w:r>
        <w:fldChar w:fldCharType="separate"/>
      </w:r>
      <w:r>
        <w:t>54</w:t>
      </w:r>
      <w:r>
        <w:fldChar w:fldCharType="end"/>
      </w:r>
    </w:p>
    <w:p w14:paraId="565E31B3" w14:textId="3EAA0DE6" w:rsidR="00695913" w:rsidRDefault="00695913">
      <w:pPr>
        <w:pStyle w:val="TOC5"/>
        <w:rPr>
          <w:rFonts w:asciiTheme="minorHAnsi" w:eastAsiaTheme="minorEastAsia" w:hAnsiTheme="minorHAnsi" w:cstheme="minorBidi"/>
          <w:sz w:val="22"/>
          <w:lang w:val="en-IN" w:eastAsia="ja-JP" w:bidi="hi-IN"/>
        </w:rPr>
      </w:pPr>
      <w:r>
        <w:rPr>
          <w:lang w:eastAsia="zh-CN"/>
        </w:rPr>
        <w:t>6.4.2.3.4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_Toc96848204 \h </w:instrText>
      </w:r>
      <w:r>
        <w:fldChar w:fldCharType="separate"/>
      </w:r>
      <w:r>
        <w:t>55</w:t>
      </w:r>
      <w:r>
        <w:fldChar w:fldCharType="end"/>
      </w:r>
    </w:p>
    <w:p w14:paraId="76A582DB" w14:textId="446D76E8" w:rsidR="00695913" w:rsidRDefault="00695913">
      <w:pPr>
        <w:pStyle w:val="TOC3"/>
        <w:rPr>
          <w:rFonts w:asciiTheme="minorHAnsi" w:eastAsiaTheme="minorEastAsia" w:hAnsiTheme="minorHAnsi" w:cstheme="minorBidi"/>
          <w:sz w:val="22"/>
          <w:lang w:val="en-IN" w:eastAsia="ja-JP" w:bidi="hi-IN"/>
        </w:rPr>
      </w:pPr>
      <w:r>
        <w:t>6.4.3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_Toc96848205 \h </w:instrText>
      </w:r>
      <w:r>
        <w:fldChar w:fldCharType="separate"/>
      </w:r>
      <w:r>
        <w:t>55</w:t>
      </w:r>
      <w:r>
        <w:fldChar w:fldCharType="end"/>
      </w:r>
    </w:p>
    <w:p w14:paraId="4699FBCD" w14:textId="1E347DD6" w:rsidR="00695913" w:rsidRDefault="00695913">
      <w:pPr>
        <w:pStyle w:val="TOC3"/>
        <w:rPr>
          <w:rFonts w:asciiTheme="minorHAnsi" w:eastAsiaTheme="minorEastAsia" w:hAnsiTheme="minorHAnsi" w:cstheme="minorBidi"/>
          <w:sz w:val="22"/>
          <w:lang w:val="en-IN" w:eastAsia="ja-JP" w:bidi="hi-IN"/>
        </w:rPr>
      </w:pPr>
      <w:r>
        <w:t>6.4.4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_Toc96848206 \h </w:instrText>
      </w:r>
      <w:r>
        <w:fldChar w:fldCharType="separate"/>
      </w:r>
      <w:r>
        <w:t>55</w:t>
      </w:r>
      <w:r>
        <w:fldChar w:fldCharType="end"/>
      </w:r>
    </w:p>
    <w:p w14:paraId="1C5DC536" w14:textId="620BA1EF" w:rsidR="00695913" w:rsidRDefault="00695913">
      <w:pPr>
        <w:pStyle w:val="TOC4"/>
        <w:rPr>
          <w:rFonts w:asciiTheme="minorHAnsi" w:eastAsiaTheme="minorEastAsia" w:hAnsiTheme="minorHAnsi" w:cstheme="minorBidi"/>
          <w:sz w:val="22"/>
          <w:lang w:val="en-IN" w:eastAsia="ja-JP" w:bidi="hi-IN"/>
        </w:rPr>
      </w:pPr>
      <w:r>
        <w:t>6.4.4.1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_Toc96848207 \h </w:instrText>
      </w:r>
      <w:r>
        <w:fldChar w:fldCharType="separate"/>
      </w:r>
      <w:r>
        <w:t>55</w:t>
      </w:r>
      <w:r>
        <w:fldChar w:fldCharType="end"/>
      </w:r>
    </w:p>
    <w:p w14:paraId="54636502" w14:textId="07C1FDB7" w:rsidR="00695913" w:rsidRDefault="00695913">
      <w:pPr>
        <w:pStyle w:val="TOC4"/>
        <w:rPr>
          <w:rFonts w:asciiTheme="minorHAnsi" w:eastAsiaTheme="minorEastAsia" w:hAnsiTheme="minorHAnsi" w:cstheme="minorBidi"/>
          <w:sz w:val="22"/>
          <w:lang w:val="en-IN" w:eastAsia="ja-JP" w:bidi="hi-IN"/>
        </w:rPr>
      </w:pPr>
      <w:r>
        <w:t>6.4.4</w:t>
      </w:r>
      <w:r>
        <w:rPr>
          <w:lang w:eastAsia="zh-CN"/>
        </w:rPr>
        <w:t>.2</w:t>
      </w:r>
      <w:r>
        <w:rPr>
          <w:rFonts w:asciiTheme="minorHAnsi" w:eastAsiaTheme="minorEastAsia" w:hAnsiTheme="minorHAnsi" w:cstheme="minorBidi"/>
          <w:sz w:val="22"/>
          <w:lang w:val="en-IN" w:eastAsia="ja-JP" w:bidi="hi-IN"/>
        </w:rPr>
        <w:tab/>
      </w:r>
      <w:r>
        <w:t>ACR Information Notification</w:t>
      </w:r>
      <w:r>
        <w:tab/>
      </w:r>
      <w:r>
        <w:fldChar w:fldCharType="begin"/>
      </w:r>
      <w:r>
        <w:instrText xml:space="preserve"> PAGEREF _Toc96848208 \h </w:instrText>
      </w:r>
      <w:r>
        <w:fldChar w:fldCharType="separate"/>
      </w:r>
      <w:r>
        <w:t>55</w:t>
      </w:r>
      <w:r>
        <w:fldChar w:fldCharType="end"/>
      </w:r>
    </w:p>
    <w:p w14:paraId="0426E701" w14:textId="00982CEA" w:rsidR="00695913" w:rsidRDefault="00695913">
      <w:pPr>
        <w:pStyle w:val="TOC5"/>
        <w:rPr>
          <w:rFonts w:asciiTheme="minorHAnsi" w:eastAsiaTheme="minorEastAsia" w:hAnsiTheme="minorHAnsi" w:cstheme="minorBidi"/>
          <w:sz w:val="22"/>
          <w:lang w:val="en-IN" w:eastAsia="ja-JP" w:bidi="hi-IN"/>
        </w:rPr>
      </w:pPr>
      <w:r>
        <w:t>6.4.4</w:t>
      </w:r>
      <w:r>
        <w:rPr>
          <w:lang w:eastAsia="zh-CN"/>
        </w:rPr>
        <w:t>.2.1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_Toc96848209 \h </w:instrText>
      </w:r>
      <w:r>
        <w:fldChar w:fldCharType="separate"/>
      </w:r>
      <w:r>
        <w:t>55</w:t>
      </w:r>
      <w:r>
        <w:fldChar w:fldCharType="end"/>
      </w:r>
    </w:p>
    <w:p w14:paraId="6378CCB4" w14:textId="2BEC173F" w:rsidR="00695913" w:rsidRDefault="00695913">
      <w:pPr>
        <w:pStyle w:val="TOC5"/>
        <w:rPr>
          <w:rFonts w:asciiTheme="minorHAnsi" w:eastAsiaTheme="minorEastAsia" w:hAnsiTheme="minorHAnsi" w:cstheme="minorBidi"/>
          <w:sz w:val="22"/>
          <w:lang w:val="en-IN" w:eastAsia="ja-JP" w:bidi="hi-IN"/>
        </w:rPr>
      </w:pPr>
      <w:r>
        <w:t>6.4.4</w:t>
      </w:r>
      <w:r>
        <w:rPr>
          <w:lang w:eastAsia="zh-CN"/>
        </w:rPr>
        <w:t>.2.2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_Toc96848210 \h </w:instrText>
      </w:r>
      <w:r>
        <w:fldChar w:fldCharType="separate"/>
      </w:r>
      <w:r>
        <w:t>56</w:t>
      </w:r>
      <w:r>
        <w:fldChar w:fldCharType="end"/>
      </w:r>
    </w:p>
    <w:p w14:paraId="2C521033" w14:textId="551BF38A" w:rsidR="00695913" w:rsidRDefault="00695913">
      <w:pPr>
        <w:pStyle w:val="TOC3"/>
        <w:rPr>
          <w:rFonts w:asciiTheme="minorHAnsi" w:eastAsiaTheme="minorEastAsia" w:hAnsiTheme="minorHAnsi" w:cstheme="minorBidi"/>
          <w:sz w:val="22"/>
          <w:lang w:val="en-IN" w:eastAsia="ja-JP" w:bidi="hi-IN"/>
        </w:rPr>
      </w:pPr>
      <w:r>
        <w:t>6.4.5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_Toc96848211 \h </w:instrText>
      </w:r>
      <w:r>
        <w:fldChar w:fldCharType="separate"/>
      </w:r>
      <w:r>
        <w:t>56</w:t>
      </w:r>
      <w:r>
        <w:fldChar w:fldCharType="end"/>
      </w:r>
    </w:p>
    <w:p w14:paraId="63444333" w14:textId="0CA7B289" w:rsidR="00695913" w:rsidRDefault="00695913">
      <w:pPr>
        <w:pStyle w:val="TOC4"/>
        <w:rPr>
          <w:rFonts w:asciiTheme="minorHAnsi" w:eastAsiaTheme="minorEastAsia" w:hAnsiTheme="minorHAnsi" w:cstheme="minorBidi"/>
          <w:sz w:val="22"/>
          <w:lang w:val="en-IN" w:eastAsia="ja-JP" w:bidi="hi-IN"/>
        </w:rPr>
      </w:pPr>
      <w:r>
        <w:rPr>
          <w:lang w:eastAsia="zh-CN"/>
        </w:rPr>
        <w:t>6.4.5.1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_Toc96848212 \h </w:instrText>
      </w:r>
      <w:r>
        <w:fldChar w:fldCharType="separate"/>
      </w:r>
      <w:r>
        <w:t>56</w:t>
      </w:r>
      <w:r>
        <w:fldChar w:fldCharType="end"/>
      </w:r>
    </w:p>
    <w:p w14:paraId="4CD2F117" w14:textId="2AEBC512" w:rsidR="00695913" w:rsidRDefault="00695913">
      <w:pPr>
        <w:pStyle w:val="TOC4"/>
        <w:rPr>
          <w:rFonts w:asciiTheme="minorHAnsi" w:eastAsiaTheme="minorEastAsia" w:hAnsiTheme="minorHAnsi" w:cstheme="minorBidi"/>
          <w:sz w:val="22"/>
          <w:lang w:val="en-IN" w:eastAsia="ja-JP" w:bidi="hi-IN"/>
        </w:rPr>
      </w:pPr>
      <w:r>
        <w:rPr>
          <w:lang w:eastAsia="zh-CN"/>
        </w:rPr>
        <w:t>6.4.5.2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_Toc96848213 \h </w:instrText>
      </w:r>
      <w:r>
        <w:fldChar w:fldCharType="separate"/>
      </w:r>
      <w:r>
        <w:t>57</w:t>
      </w:r>
      <w:r>
        <w:fldChar w:fldCharType="end"/>
      </w:r>
    </w:p>
    <w:p w14:paraId="5377D8F8" w14:textId="585677A4" w:rsidR="00695913" w:rsidRDefault="00695913">
      <w:pPr>
        <w:pStyle w:val="TOC5"/>
        <w:rPr>
          <w:rFonts w:asciiTheme="minorHAnsi" w:eastAsiaTheme="minorEastAsia" w:hAnsiTheme="minorHAnsi" w:cstheme="minorBidi"/>
          <w:sz w:val="22"/>
          <w:lang w:val="en-IN" w:eastAsia="ja-JP" w:bidi="hi-IN"/>
        </w:rPr>
      </w:pPr>
      <w:r>
        <w:rPr>
          <w:lang w:eastAsia="zh-CN"/>
        </w:rPr>
        <w:t>6.4.5.2.1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_Toc96848214 \h </w:instrText>
      </w:r>
      <w:r>
        <w:fldChar w:fldCharType="separate"/>
      </w:r>
      <w:r>
        <w:t>57</w:t>
      </w:r>
      <w:r>
        <w:fldChar w:fldCharType="end"/>
      </w:r>
    </w:p>
    <w:p w14:paraId="37CB853A" w14:textId="06282BDF" w:rsidR="00695913" w:rsidRDefault="00695913">
      <w:pPr>
        <w:pStyle w:val="TOC5"/>
        <w:rPr>
          <w:rFonts w:asciiTheme="minorHAnsi" w:eastAsiaTheme="minorEastAsia" w:hAnsiTheme="minorHAnsi" w:cstheme="minorBidi"/>
          <w:sz w:val="22"/>
          <w:lang w:val="en-IN" w:eastAsia="ja-JP" w:bidi="hi-IN"/>
        </w:rPr>
      </w:pPr>
      <w:r>
        <w:rPr>
          <w:lang w:eastAsia="zh-CN"/>
        </w:rPr>
        <w:t>6.4.5.2.2</w:t>
      </w:r>
      <w:r>
        <w:rPr>
          <w:rFonts w:asciiTheme="minorHAnsi" w:eastAsiaTheme="minorEastAsia" w:hAnsiTheme="minorHAnsi" w:cstheme="minorBidi"/>
          <w:sz w:val="22"/>
          <w:lang w:val="en-IN" w:eastAsia="ja-JP" w:bidi="hi-IN"/>
        </w:rPr>
        <w:tab/>
      </w:r>
      <w:r>
        <w:rPr>
          <w:lang w:eastAsia="zh-CN"/>
        </w:rPr>
        <w:t xml:space="preserve">Type: </w:t>
      </w:r>
      <w:r>
        <w:t>ACREventsSubscription</w:t>
      </w:r>
      <w:r>
        <w:tab/>
      </w:r>
      <w:r>
        <w:fldChar w:fldCharType="begin"/>
      </w:r>
      <w:r>
        <w:instrText xml:space="preserve"> PAGEREF _Toc96848215 \h </w:instrText>
      </w:r>
      <w:r>
        <w:fldChar w:fldCharType="separate"/>
      </w:r>
      <w:r>
        <w:t>57</w:t>
      </w:r>
      <w:r>
        <w:fldChar w:fldCharType="end"/>
      </w:r>
    </w:p>
    <w:p w14:paraId="15C2C176" w14:textId="3B6C1BD2" w:rsidR="00695913" w:rsidRDefault="00695913">
      <w:pPr>
        <w:pStyle w:val="TOC5"/>
        <w:rPr>
          <w:rFonts w:asciiTheme="minorHAnsi" w:eastAsiaTheme="minorEastAsia" w:hAnsiTheme="minorHAnsi" w:cstheme="minorBidi"/>
          <w:sz w:val="22"/>
          <w:lang w:val="en-IN" w:eastAsia="ja-JP" w:bidi="hi-IN"/>
        </w:rPr>
      </w:pPr>
      <w:r>
        <w:rPr>
          <w:lang w:eastAsia="zh-CN"/>
        </w:rPr>
        <w:t>6.4.5.2.3</w:t>
      </w:r>
      <w:r>
        <w:rPr>
          <w:rFonts w:asciiTheme="minorHAnsi" w:eastAsiaTheme="minorEastAsia" w:hAnsiTheme="minorHAnsi" w:cstheme="minorBidi"/>
          <w:sz w:val="22"/>
          <w:lang w:val="en-IN" w:eastAsia="ja-JP" w:bidi="hi-IN"/>
        </w:rPr>
        <w:tab/>
      </w:r>
      <w:r>
        <w:rPr>
          <w:lang w:eastAsia="zh-CN"/>
        </w:rPr>
        <w:t xml:space="preserve">Type: </w:t>
      </w:r>
      <w:r>
        <w:t>ACRInfoNotification</w:t>
      </w:r>
      <w:r>
        <w:tab/>
      </w:r>
      <w:r>
        <w:fldChar w:fldCharType="begin"/>
      </w:r>
      <w:r>
        <w:instrText xml:space="preserve"> PAGEREF _Toc96848216 \h </w:instrText>
      </w:r>
      <w:r>
        <w:fldChar w:fldCharType="separate"/>
      </w:r>
      <w:r>
        <w:t>57</w:t>
      </w:r>
      <w:r>
        <w:fldChar w:fldCharType="end"/>
      </w:r>
    </w:p>
    <w:p w14:paraId="6B8498F7" w14:textId="3ECA81B9" w:rsidR="00695913" w:rsidRDefault="00695913">
      <w:pPr>
        <w:pStyle w:val="TOC5"/>
        <w:rPr>
          <w:rFonts w:asciiTheme="minorHAnsi" w:eastAsiaTheme="minorEastAsia" w:hAnsiTheme="minorHAnsi" w:cstheme="minorBidi"/>
          <w:sz w:val="22"/>
          <w:lang w:val="en-IN" w:eastAsia="ja-JP" w:bidi="hi-IN"/>
        </w:rPr>
      </w:pPr>
      <w:r>
        <w:rPr>
          <w:lang w:eastAsia="zh-CN"/>
        </w:rPr>
        <w:t>6.4.5.2.4</w:t>
      </w:r>
      <w:r>
        <w:rPr>
          <w:rFonts w:asciiTheme="minorHAnsi" w:eastAsiaTheme="minorEastAsia" w:hAnsiTheme="minorHAnsi" w:cstheme="minorBidi"/>
          <w:sz w:val="22"/>
          <w:lang w:val="en-IN" w:eastAsia="ja-JP" w:bidi="hi-IN"/>
        </w:rPr>
        <w:tab/>
      </w:r>
      <w:r>
        <w:rPr>
          <w:lang w:eastAsia="zh-CN"/>
        </w:rPr>
        <w:t xml:space="preserve">Type: </w:t>
      </w:r>
      <w:r>
        <w:t>TargetInfo</w:t>
      </w:r>
      <w:r>
        <w:tab/>
      </w:r>
      <w:r>
        <w:fldChar w:fldCharType="begin"/>
      </w:r>
      <w:r>
        <w:instrText xml:space="preserve"> PAGEREF _Toc96848217 \h </w:instrText>
      </w:r>
      <w:r>
        <w:fldChar w:fldCharType="separate"/>
      </w:r>
      <w:r>
        <w:t>58</w:t>
      </w:r>
      <w:r>
        <w:fldChar w:fldCharType="end"/>
      </w:r>
    </w:p>
    <w:p w14:paraId="58ED3869" w14:textId="5AD02E02" w:rsidR="00695913" w:rsidRDefault="00695913">
      <w:pPr>
        <w:pStyle w:val="TOC5"/>
        <w:rPr>
          <w:rFonts w:asciiTheme="minorHAnsi" w:eastAsiaTheme="minorEastAsia" w:hAnsiTheme="minorHAnsi" w:cstheme="minorBidi"/>
          <w:sz w:val="22"/>
          <w:lang w:val="en-IN" w:eastAsia="ja-JP" w:bidi="hi-IN"/>
        </w:rPr>
      </w:pPr>
      <w:r>
        <w:rPr>
          <w:lang w:eastAsia="zh-CN"/>
        </w:rPr>
        <w:t>6.4.5.2.5</w:t>
      </w:r>
      <w:r>
        <w:rPr>
          <w:rFonts w:asciiTheme="minorHAnsi" w:eastAsiaTheme="minorEastAsia" w:hAnsiTheme="minorHAnsi" w:cstheme="minorBidi"/>
          <w:sz w:val="22"/>
          <w:lang w:val="en-IN" w:eastAsia="ja-JP" w:bidi="hi-IN"/>
        </w:rPr>
        <w:tab/>
      </w:r>
      <w:r>
        <w:rPr>
          <w:lang w:eastAsia="zh-CN"/>
        </w:rPr>
        <w:t xml:space="preserve">Type: </w:t>
      </w:r>
      <w:r>
        <w:t>ACREventsSubscriptionPatch</w:t>
      </w:r>
      <w:r>
        <w:tab/>
      </w:r>
      <w:r>
        <w:fldChar w:fldCharType="begin"/>
      </w:r>
      <w:r>
        <w:instrText xml:space="preserve"> PAGEREF _Toc96848218 \h </w:instrText>
      </w:r>
      <w:r>
        <w:fldChar w:fldCharType="separate"/>
      </w:r>
      <w:r>
        <w:t>58</w:t>
      </w:r>
      <w:r>
        <w:fldChar w:fldCharType="end"/>
      </w:r>
    </w:p>
    <w:p w14:paraId="1F99F794" w14:textId="40F5E4CC" w:rsidR="00695913" w:rsidRDefault="00695913">
      <w:pPr>
        <w:pStyle w:val="TOC4"/>
        <w:rPr>
          <w:rFonts w:asciiTheme="minorHAnsi" w:eastAsiaTheme="minorEastAsia" w:hAnsiTheme="minorHAnsi" w:cstheme="minorBidi"/>
          <w:sz w:val="22"/>
          <w:lang w:val="en-IN" w:eastAsia="ja-JP" w:bidi="hi-IN"/>
        </w:rPr>
      </w:pPr>
      <w:r>
        <w:rPr>
          <w:lang w:eastAsia="zh-CN"/>
        </w:rPr>
        <w:t>6.4.5.3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_Toc96848219 \h </w:instrText>
      </w:r>
      <w:r>
        <w:fldChar w:fldCharType="separate"/>
      </w:r>
      <w:r>
        <w:t>58</w:t>
      </w:r>
      <w:r>
        <w:fldChar w:fldCharType="end"/>
      </w:r>
    </w:p>
    <w:p w14:paraId="70BB9DAA" w14:textId="1335F55D" w:rsidR="00695913" w:rsidRDefault="00695913">
      <w:pPr>
        <w:pStyle w:val="TOC5"/>
        <w:rPr>
          <w:rFonts w:asciiTheme="minorHAnsi" w:eastAsiaTheme="minorEastAsia" w:hAnsiTheme="minorHAnsi" w:cstheme="minorBidi"/>
          <w:sz w:val="22"/>
          <w:lang w:val="en-IN" w:eastAsia="ja-JP" w:bidi="hi-IN"/>
        </w:rPr>
      </w:pPr>
      <w:r>
        <w:rPr>
          <w:lang w:eastAsia="zh-CN"/>
        </w:rPr>
        <w:t>6.4</w:t>
      </w:r>
      <w:r>
        <w:t>.5.3.1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_Toc96848220 \h </w:instrText>
      </w:r>
      <w:r>
        <w:fldChar w:fldCharType="separate"/>
      </w:r>
      <w:r>
        <w:t>58</w:t>
      </w:r>
      <w:r>
        <w:fldChar w:fldCharType="end"/>
      </w:r>
    </w:p>
    <w:p w14:paraId="689C65BC" w14:textId="196331F5" w:rsidR="00695913" w:rsidRDefault="00695913">
      <w:pPr>
        <w:pStyle w:val="TOC5"/>
        <w:rPr>
          <w:rFonts w:asciiTheme="minorHAnsi" w:eastAsiaTheme="minorEastAsia" w:hAnsiTheme="minorHAnsi" w:cstheme="minorBidi"/>
          <w:sz w:val="22"/>
          <w:lang w:val="en-IN" w:eastAsia="ja-JP" w:bidi="hi-IN"/>
        </w:rPr>
      </w:pPr>
      <w:r>
        <w:rPr>
          <w:lang w:eastAsia="zh-CN"/>
        </w:rPr>
        <w:t>6.4</w:t>
      </w:r>
      <w:r>
        <w:t>.5.3.2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_Toc96848221 \h </w:instrText>
      </w:r>
      <w:r>
        <w:fldChar w:fldCharType="separate"/>
      </w:r>
      <w:r>
        <w:t>58</w:t>
      </w:r>
      <w:r>
        <w:fldChar w:fldCharType="end"/>
      </w:r>
    </w:p>
    <w:p w14:paraId="52F7DB8D" w14:textId="421311C2" w:rsidR="00695913" w:rsidRDefault="00695913">
      <w:pPr>
        <w:pStyle w:val="TOC5"/>
        <w:rPr>
          <w:rFonts w:asciiTheme="minorHAnsi" w:eastAsiaTheme="minorEastAsia" w:hAnsiTheme="minorHAnsi" w:cstheme="minorBidi"/>
          <w:sz w:val="22"/>
          <w:lang w:val="en-IN" w:eastAsia="ja-JP" w:bidi="hi-IN"/>
        </w:rPr>
      </w:pPr>
      <w:r>
        <w:rPr>
          <w:lang w:eastAsia="zh-CN"/>
        </w:rPr>
        <w:t>6.4</w:t>
      </w:r>
      <w:r>
        <w:t>.5.3.3</w:t>
      </w:r>
      <w:r>
        <w:rPr>
          <w:rFonts w:asciiTheme="minorHAnsi" w:eastAsiaTheme="minorEastAsia" w:hAnsiTheme="minorHAnsi" w:cstheme="minorBidi"/>
          <w:sz w:val="22"/>
          <w:lang w:val="en-IN" w:eastAsia="ja-JP" w:bidi="hi-IN"/>
        </w:rPr>
        <w:tab/>
      </w:r>
      <w:r>
        <w:t>Enumeration: ACREventIDs</w:t>
      </w:r>
      <w:r>
        <w:tab/>
      </w:r>
      <w:r>
        <w:fldChar w:fldCharType="begin"/>
      </w:r>
      <w:r>
        <w:instrText xml:space="preserve"> PAGEREF _Toc96848222 \h </w:instrText>
      </w:r>
      <w:r>
        <w:fldChar w:fldCharType="separate"/>
      </w:r>
      <w:r>
        <w:t>58</w:t>
      </w:r>
      <w:r>
        <w:fldChar w:fldCharType="end"/>
      </w:r>
    </w:p>
    <w:p w14:paraId="09AE8C8A" w14:textId="1F688511" w:rsidR="00695913" w:rsidRDefault="00695913">
      <w:pPr>
        <w:pStyle w:val="TOC3"/>
        <w:rPr>
          <w:rFonts w:asciiTheme="minorHAnsi" w:eastAsiaTheme="minorEastAsia" w:hAnsiTheme="minorHAnsi" w:cstheme="minorBidi"/>
          <w:sz w:val="22"/>
          <w:lang w:val="en-IN" w:eastAsia="ja-JP" w:bidi="hi-IN"/>
        </w:rPr>
      </w:pPr>
      <w:r>
        <w:t>6.4.6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_Toc96848223 \h </w:instrText>
      </w:r>
      <w:r>
        <w:fldChar w:fldCharType="separate"/>
      </w:r>
      <w:r>
        <w:t>59</w:t>
      </w:r>
      <w:r>
        <w:fldChar w:fldCharType="end"/>
      </w:r>
    </w:p>
    <w:p w14:paraId="08523538" w14:textId="5B92E9CC" w:rsidR="00695913" w:rsidRDefault="00695913">
      <w:pPr>
        <w:pStyle w:val="TOC3"/>
        <w:rPr>
          <w:rFonts w:asciiTheme="minorHAnsi" w:eastAsiaTheme="minorEastAsia" w:hAnsiTheme="minorHAnsi" w:cstheme="minorBidi"/>
          <w:sz w:val="22"/>
          <w:lang w:val="en-IN" w:eastAsia="ja-JP" w:bidi="hi-IN"/>
        </w:rPr>
      </w:pPr>
      <w:r>
        <w:t>6.4.7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_Toc96848224 \h </w:instrText>
      </w:r>
      <w:r>
        <w:fldChar w:fldCharType="separate"/>
      </w:r>
      <w:r>
        <w:t>59</w:t>
      </w:r>
      <w:r>
        <w:fldChar w:fldCharType="end"/>
      </w:r>
    </w:p>
    <w:p w14:paraId="54D069D4" w14:textId="2D85D79B" w:rsidR="00695913" w:rsidRDefault="00695913">
      <w:pPr>
        <w:pStyle w:val="TOC2"/>
        <w:rPr>
          <w:rFonts w:asciiTheme="minorHAnsi" w:eastAsiaTheme="minorEastAsia" w:hAnsiTheme="minorHAnsi" w:cstheme="minorBidi"/>
          <w:sz w:val="22"/>
          <w:lang w:val="en-IN" w:eastAsia="ja-JP" w:bidi="hi-IN"/>
        </w:rPr>
      </w:pPr>
      <w:r w:rsidRPr="00BF4FE2">
        <w:rPr>
          <w:lang w:val="fr-CA"/>
        </w:rPr>
        <w:t>6.5</w:t>
      </w:r>
      <w:r>
        <w:rPr>
          <w:rFonts w:asciiTheme="minorHAnsi" w:eastAsiaTheme="minorEastAsia" w:hAnsiTheme="minorHAnsi" w:cstheme="minorBidi"/>
          <w:sz w:val="22"/>
          <w:lang w:val="en-IN" w:eastAsia="ja-JP" w:bidi="hi-IN"/>
        </w:rPr>
        <w:tab/>
      </w:r>
      <w:r w:rsidRPr="00BF4FE2">
        <w:rPr>
          <w:lang w:val="fr-CA"/>
        </w:rPr>
        <w:t>Eees_AppContextRelocation API</w:t>
      </w:r>
      <w:r>
        <w:tab/>
      </w:r>
      <w:r>
        <w:fldChar w:fldCharType="begin"/>
      </w:r>
      <w:r>
        <w:instrText xml:space="preserve"> PAGEREF _Toc96848225 \h </w:instrText>
      </w:r>
      <w:r>
        <w:fldChar w:fldCharType="separate"/>
      </w:r>
      <w:r>
        <w:t>59</w:t>
      </w:r>
      <w:r>
        <w:fldChar w:fldCharType="end"/>
      </w:r>
    </w:p>
    <w:p w14:paraId="5A78C49A" w14:textId="40D76B5A" w:rsidR="00695913" w:rsidRDefault="00695913">
      <w:pPr>
        <w:pStyle w:val="TOC3"/>
        <w:rPr>
          <w:rFonts w:asciiTheme="minorHAnsi" w:eastAsiaTheme="minorEastAsia" w:hAnsiTheme="minorHAnsi" w:cstheme="minorBidi"/>
          <w:sz w:val="22"/>
          <w:lang w:val="en-IN" w:eastAsia="ja-JP" w:bidi="hi-IN"/>
        </w:rPr>
      </w:pPr>
      <w:r w:rsidRPr="00BF4FE2">
        <w:rPr>
          <w:lang w:val="fr-CA"/>
        </w:rPr>
        <w:t>6.5.1</w:t>
      </w:r>
      <w:r>
        <w:rPr>
          <w:rFonts w:asciiTheme="minorHAnsi" w:eastAsiaTheme="minorEastAsia" w:hAnsiTheme="minorHAnsi" w:cstheme="minorBidi"/>
          <w:sz w:val="22"/>
          <w:lang w:val="en-IN" w:eastAsia="ja-JP" w:bidi="hi-IN"/>
        </w:rPr>
        <w:tab/>
      </w:r>
      <w:r w:rsidRPr="00BF4FE2">
        <w:rPr>
          <w:lang w:val="fr-CA"/>
        </w:rPr>
        <w:t>API URI</w:t>
      </w:r>
      <w:r>
        <w:tab/>
      </w:r>
      <w:r>
        <w:fldChar w:fldCharType="begin"/>
      </w:r>
      <w:r>
        <w:instrText xml:space="preserve"> PAGEREF _Toc96848226 \h </w:instrText>
      </w:r>
      <w:r>
        <w:fldChar w:fldCharType="separate"/>
      </w:r>
      <w:r>
        <w:t>59</w:t>
      </w:r>
      <w:r>
        <w:fldChar w:fldCharType="end"/>
      </w:r>
    </w:p>
    <w:p w14:paraId="661B38EF" w14:textId="38979406" w:rsidR="00695913" w:rsidRDefault="00695913">
      <w:pPr>
        <w:pStyle w:val="TOC3"/>
        <w:rPr>
          <w:rFonts w:asciiTheme="minorHAnsi" w:eastAsiaTheme="minorEastAsia" w:hAnsiTheme="minorHAnsi" w:cstheme="minorBidi"/>
          <w:sz w:val="22"/>
          <w:lang w:val="en-IN" w:eastAsia="ja-JP" w:bidi="hi-IN"/>
        </w:rPr>
      </w:pPr>
      <w:r>
        <w:t>6.5.2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_Toc96848227 \h </w:instrText>
      </w:r>
      <w:r>
        <w:fldChar w:fldCharType="separate"/>
      </w:r>
      <w:r>
        <w:t>59</w:t>
      </w:r>
      <w:r>
        <w:fldChar w:fldCharType="end"/>
      </w:r>
    </w:p>
    <w:p w14:paraId="3D6425BB" w14:textId="202440A3" w:rsidR="00695913" w:rsidRDefault="00695913">
      <w:pPr>
        <w:pStyle w:val="TOC4"/>
        <w:rPr>
          <w:rFonts w:asciiTheme="minorHAnsi" w:eastAsiaTheme="minorEastAsia" w:hAnsiTheme="minorHAnsi" w:cstheme="minorBidi"/>
          <w:sz w:val="22"/>
          <w:lang w:val="en-IN" w:eastAsia="ja-JP" w:bidi="hi-IN"/>
        </w:rPr>
      </w:pPr>
      <w:r>
        <w:t>6.5.2.1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_Toc96848228 \h </w:instrText>
      </w:r>
      <w:r>
        <w:fldChar w:fldCharType="separate"/>
      </w:r>
      <w:r>
        <w:t>59</w:t>
      </w:r>
      <w:r>
        <w:fldChar w:fldCharType="end"/>
      </w:r>
    </w:p>
    <w:p w14:paraId="460848E8" w14:textId="1CE82605" w:rsidR="00695913" w:rsidRDefault="00695913">
      <w:pPr>
        <w:pStyle w:val="TOC4"/>
        <w:rPr>
          <w:rFonts w:asciiTheme="minorHAnsi" w:eastAsiaTheme="minorEastAsia" w:hAnsiTheme="minorHAnsi" w:cstheme="minorBidi"/>
          <w:sz w:val="22"/>
          <w:lang w:val="en-IN" w:eastAsia="ja-JP" w:bidi="hi-IN"/>
        </w:rPr>
      </w:pPr>
      <w:r>
        <w:t>6.5.2.2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_Toc96848229 \h </w:instrText>
      </w:r>
      <w:r>
        <w:fldChar w:fldCharType="separate"/>
      </w:r>
      <w:r>
        <w:t>60</w:t>
      </w:r>
      <w:r>
        <w:fldChar w:fldCharType="end"/>
      </w:r>
    </w:p>
    <w:p w14:paraId="46E1BB2E" w14:textId="0FFFE096" w:rsidR="00695913" w:rsidRDefault="00695913">
      <w:pPr>
        <w:pStyle w:val="TOC3"/>
        <w:rPr>
          <w:rFonts w:asciiTheme="minorHAnsi" w:eastAsiaTheme="minorEastAsia" w:hAnsiTheme="minorHAnsi" w:cstheme="minorBidi"/>
          <w:sz w:val="22"/>
          <w:lang w:val="en-IN" w:eastAsia="ja-JP" w:bidi="hi-IN"/>
        </w:rPr>
      </w:pPr>
      <w:r>
        <w:t>6.5.3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_Toc96848230 \h </w:instrText>
      </w:r>
      <w:r>
        <w:fldChar w:fldCharType="separate"/>
      </w:r>
      <w:r>
        <w:t>60</w:t>
      </w:r>
      <w:r>
        <w:fldChar w:fldCharType="end"/>
      </w:r>
    </w:p>
    <w:p w14:paraId="5CD6B7D0" w14:textId="55AFE39A" w:rsidR="00695913" w:rsidRDefault="00695913">
      <w:pPr>
        <w:pStyle w:val="TOC4"/>
        <w:rPr>
          <w:rFonts w:asciiTheme="minorHAnsi" w:eastAsiaTheme="minorEastAsia" w:hAnsiTheme="minorHAnsi" w:cstheme="minorBidi"/>
          <w:sz w:val="22"/>
          <w:lang w:val="en-IN" w:eastAsia="ja-JP" w:bidi="hi-IN"/>
        </w:rPr>
      </w:pPr>
      <w:r>
        <w:t>6.5.3.1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_Toc96848231 \h </w:instrText>
      </w:r>
      <w:r>
        <w:fldChar w:fldCharType="separate"/>
      </w:r>
      <w:r>
        <w:t>60</w:t>
      </w:r>
      <w:r>
        <w:fldChar w:fldCharType="end"/>
      </w:r>
    </w:p>
    <w:p w14:paraId="34569A2E" w14:textId="37B369BC" w:rsidR="00695913" w:rsidRDefault="00695913">
      <w:pPr>
        <w:pStyle w:val="TOC4"/>
        <w:rPr>
          <w:rFonts w:asciiTheme="minorHAnsi" w:eastAsiaTheme="minorEastAsia" w:hAnsiTheme="minorHAnsi" w:cstheme="minorBidi"/>
          <w:sz w:val="22"/>
          <w:lang w:val="en-IN" w:eastAsia="ja-JP" w:bidi="hi-IN"/>
        </w:rPr>
      </w:pPr>
      <w:r>
        <w:t>6.5.3.2</w:t>
      </w:r>
      <w:r>
        <w:rPr>
          <w:rFonts w:asciiTheme="minorHAnsi" w:eastAsiaTheme="minorEastAsia" w:hAnsiTheme="minorHAnsi" w:cstheme="minorBidi"/>
          <w:sz w:val="22"/>
          <w:lang w:val="en-IN" w:eastAsia="ja-JP" w:bidi="hi-IN"/>
        </w:rPr>
        <w:tab/>
      </w:r>
      <w:r>
        <w:t>Operation: Determine</w:t>
      </w:r>
      <w:r>
        <w:tab/>
      </w:r>
      <w:r>
        <w:fldChar w:fldCharType="begin"/>
      </w:r>
      <w:r>
        <w:instrText xml:space="preserve"> PAGEREF _Toc96848232 \h </w:instrText>
      </w:r>
      <w:r>
        <w:fldChar w:fldCharType="separate"/>
      </w:r>
      <w:r>
        <w:t>60</w:t>
      </w:r>
      <w:r>
        <w:fldChar w:fldCharType="end"/>
      </w:r>
    </w:p>
    <w:p w14:paraId="79659499" w14:textId="3AED7B87" w:rsidR="00695913" w:rsidRDefault="00695913">
      <w:pPr>
        <w:pStyle w:val="TOC5"/>
        <w:rPr>
          <w:rFonts w:asciiTheme="minorHAnsi" w:eastAsiaTheme="minorEastAsia" w:hAnsiTheme="minorHAnsi" w:cstheme="minorBidi"/>
          <w:sz w:val="22"/>
          <w:lang w:val="en-IN" w:eastAsia="ja-JP" w:bidi="hi-IN"/>
        </w:rPr>
      </w:pPr>
      <w:r>
        <w:t>6.5.3.2.1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_Toc96848233 \h </w:instrText>
      </w:r>
      <w:r>
        <w:fldChar w:fldCharType="separate"/>
      </w:r>
      <w:r>
        <w:t>60</w:t>
      </w:r>
      <w:r>
        <w:fldChar w:fldCharType="end"/>
      </w:r>
    </w:p>
    <w:p w14:paraId="4902B322" w14:textId="2F8A03A5" w:rsidR="00695913" w:rsidRDefault="00695913">
      <w:pPr>
        <w:pStyle w:val="TOC5"/>
        <w:rPr>
          <w:rFonts w:asciiTheme="minorHAnsi" w:eastAsiaTheme="minorEastAsia" w:hAnsiTheme="minorHAnsi" w:cstheme="minorBidi"/>
          <w:sz w:val="22"/>
          <w:lang w:val="en-IN" w:eastAsia="ja-JP" w:bidi="hi-IN"/>
        </w:rPr>
      </w:pPr>
      <w:r>
        <w:t>6.5.3.2.2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_Toc96848234 \h </w:instrText>
      </w:r>
      <w:r>
        <w:fldChar w:fldCharType="separate"/>
      </w:r>
      <w:r>
        <w:t>60</w:t>
      </w:r>
      <w:r>
        <w:fldChar w:fldCharType="end"/>
      </w:r>
    </w:p>
    <w:p w14:paraId="079EFB71" w14:textId="69BB087C" w:rsidR="00695913" w:rsidRDefault="00695913">
      <w:pPr>
        <w:pStyle w:val="TOC4"/>
        <w:rPr>
          <w:rFonts w:asciiTheme="minorHAnsi" w:eastAsiaTheme="minorEastAsia" w:hAnsiTheme="minorHAnsi" w:cstheme="minorBidi"/>
          <w:sz w:val="22"/>
          <w:lang w:val="en-IN" w:eastAsia="ja-JP" w:bidi="hi-IN"/>
        </w:rPr>
      </w:pPr>
      <w:r>
        <w:t>6.5.3.3</w:t>
      </w:r>
      <w:r>
        <w:rPr>
          <w:rFonts w:asciiTheme="minorHAnsi" w:eastAsiaTheme="minorEastAsia" w:hAnsiTheme="minorHAnsi" w:cstheme="minorBidi"/>
          <w:sz w:val="22"/>
          <w:lang w:val="en-IN" w:eastAsia="ja-JP" w:bidi="hi-IN"/>
        </w:rPr>
        <w:tab/>
      </w:r>
      <w:r>
        <w:t>Operation: Initiate</w:t>
      </w:r>
      <w:r>
        <w:tab/>
      </w:r>
      <w:r>
        <w:fldChar w:fldCharType="begin"/>
      </w:r>
      <w:r>
        <w:instrText xml:space="preserve"> PAGEREF _Toc96848235 \h </w:instrText>
      </w:r>
      <w:r>
        <w:fldChar w:fldCharType="separate"/>
      </w:r>
      <w:r>
        <w:t>61</w:t>
      </w:r>
      <w:r>
        <w:fldChar w:fldCharType="end"/>
      </w:r>
    </w:p>
    <w:p w14:paraId="7920DA97" w14:textId="4EC377EE" w:rsidR="00695913" w:rsidRDefault="00695913">
      <w:pPr>
        <w:pStyle w:val="TOC5"/>
        <w:rPr>
          <w:rFonts w:asciiTheme="minorHAnsi" w:eastAsiaTheme="minorEastAsia" w:hAnsiTheme="minorHAnsi" w:cstheme="minorBidi"/>
          <w:sz w:val="22"/>
          <w:lang w:val="en-IN" w:eastAsia="ja-JP" w:bidi="hi-IN"/>
        </w:rPr>
      </w:pPr>
      <w:r>
        <w:t>6.5.3.3.1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_Toc96848236 \h </w:instrText>
      </w:r>
      <w:r>
        <w:fldChar w:fldCharType="separate"/>
      </w:r>
      <w:r>
        <w:t>61</w:t>
      </w:r>
      <w:r>
        <w:fldChar w:fldCharType="end"/>
      </w:r>
    </w:p>
    <w:p w14:paraId="7C6ECA10" w14:textId="4353AF5C" w:rsidR="00695913" w:rsidRDefault="00695913">
      <w:pPr>
        <w:pStyle w:val="TOC5"/>
        <w:rPr>
          <w:rFonts w:asciiTheme="minorHAnsi" w:eastAsiaTheme="minorEastAsia" w:hAnsiTheme="minorHAnsi" w:cstheme="minorBidi"/>
          <w:sz w:val="22"/>
          <w:lang w:val="en-IN" w:eastAsia="ja-JP" w:bidi="hi-IN"/>
        </w:rPr>
      </w:pPr>
      <w:r>
        <w:t>6.5.3.3.2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_Toc96848237 \h </w:instrText>
      </w:r>
      <w:r>
        <w:fldChar w:fldCharType="separate"/>
      </w:r>
      <w:r>
        <w:t>61</w:t>
      </w:r>
      <w:r>
        <w:fldChar w:fldCharType="end"/>
      </w:r>
    </w:p>
    <w:p w14:paraId="414AC7B7" w14:textId="03F79783" w:rsidR="00695913" w:rsidRDefault="00695913">
      <w:pPr>
        <w:pStyle w:val="TOC3"/>
        <w:rPr>
          <w:rFonts w:asciiTheme="minorHAnsi" w:eastAsiaTheme="minorEastAsia" w:hAnsiTheme="minorHAnsi" w:cstheme="minorBidi"/>
          <w:sz w:val="22"/>
          <w:lang w:val="en-IN" w:eastAsia="ja-JP" w:bidi="hi-IN"/>
        </w:rPr>
      </w:pPr>
      <w:r>
        <w:t>6.5.4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_Toc96848238 \h </w:instrText>
      </w:r>
      <w:r>
        <w:fldChar w:fldCharType="separate"/>
      </w:r>
      <w:r>
        <w:t>61</w:t>
      </w:r>
      <w:r>
        <w:fldChar w:fldCharType="end"/>
      </w:r>
    </w:p>
    <w:p w14:paraId="6CDC93B7" w14:textId="79705F55" w:rsidR="00695913" w:rsidRDefault="00695913">
      <w:pPr>
        <w:pStyle w:val="TOC3"/>
        <w:rPr>
          <w:rFonts w:asciiTheme="minorHAnsi" w:eastAsiaTheme="minorEastAsia" w:hAnsiTheme="minorHAnsi" w:cstheme="minorBidi"/>
          <w:sz w:val="22"/>
          <w:lang w:val="en-IN" w:eastAsia="ja-JP" w:bidi="hi-IN"/>
        </w:rPr>
      </w:pPr>
      <w:r>
        <w:t>6.5.5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_Toc96848239 \h </w:instrText>
      </w:r>
      <w:r>
        <w:fldChar w:fldCharType="separate"/>
      </w:r>
      <w:r>
        <w:t>61</w:t>
      </w:r>
      <w:r>
        <w:fldChar w:fldCharType="end"/>
      </w:r>
    </w:p>
    <w:p w14:paraId="651BC452" w14:textId="46ED01BB" w:rsidR="00695913" w:rsidRDefault="00695913">
      <w:pPr>
        <w:pStyle w:val="TOC4"/>
        <w:rPr>
          <w:rFonts w:asciiTheme="minorHAnsi" w:eastAsiaTheme="minorEastAsia" w:hAnsiTheme="minorHAnsi" w:cstheme="minorBidi"/>
          <w:sz w:val="22"/>
          <w:lang w:val="en-IN" w:eastAsia="ja-JP" w:bidi="hi-IN"/>
        </w:rPr>
      </w:pPr>
      <w:r>
        <w:rPr>
          <w:lang w:eastAsia="zh-CN"/>
        </w:rPr>
        <w:t>6.5.5.1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_Toc96848240 \h </w:instrText>
      </w:r>
      <w:r>
        <w:fldChar w:fldCharType="separate"/>
      </w:r>
      <w:r>
        <w:t>61</w:t>
      </w:r>
      <w:r>
        <w:fldChar w:fldCharType="end"/>
      </w:r>
    </w:p>
    <w:p w14:paraId="75476CE8" w14:textId="0EE00298" w:rsidR="00695913" w:rsidRDefault="00695913">
      <w:pPr>
        <w:pStyle w:val="TOC4"/>
        <w:rPr>
          <w:rFonts w:asciiTheme="minorHAnsi" w:eastAsiaTheme="minorEastAsia" w:hAnsiTheme="minorHAnsi" w:cstheme="minorBidi"/>
          <w:sz w:val="22"/>
          <w:lang w:val="en-IN" w:eastAsia="ja-JP" w:bidi="hi-IN"/>
        </w:rPr>
      </w:pPr>
      <w:r>
        <w:rPr>
          <w:lang w:eastAsia="zh-CN"/>
        </w:rPr>
        <w:t>6.5.5.2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_Toc96848241 \h </w:instrText>
      </w:r>
      <w:r>
        <w:fldChar w:fldCharType="separate"/>
      </w:r>
      <w:r>
        <w:t>62</w:t>
      </w:r>
      <w:r>
        <w:fldChar w:fldCharType="end"/>
      </w:r>
    </w:p>
    <w:p w14:paraId="5029E86E" w14:textId="0FDDACBB" w:rsidR="00695913" w:rsidRDefault="00695913">
      <w:pPr>
        <w:pStyle w:val="TOC5"/>
        <w:rPr>
          <w:rFonts w:asciiTheme="minorHAnsi" w:eastAsiaTheme="minorEastAsia" w:hAnsiTheme="minorHAnsi" w:cstheme="minorBidi"/>
          <w:sz w:val="22"/>
          <w:lang w:val="en-IN" w:eastAsia="ja-JP" w:bidi="hi-IN"/>
        </w:rPr>
      </w:pPr>
      <w:r>
        <w:rPr>
          <w:lang w:eastAsia="zh-CN"/>
        </w:rPr>
        <w:t>6.5.5.2.1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_Toc96848242 \h </w:instrText>
      </w:r>
      <w:r>
        <w:fldChar w:fldCharType="separate"/>
      </w:r>
      <w:r>
        <w:t>62</w:t>
      </w:r>
      <w:r>
        <w:fldChar w:fldCharType="end"/>
      </w:r>
    </w:p>
    <w:p w14:paraId="72C6B061" w14:textId="675D92BD" w:rsidR="00695913" w:rsidRDefault="00695913">
      <w:pPr>
        <w:pStyle w:val="TOC5"/>
        <w:rPr>
          <w:rFonts w:asciiTheme="minorHAnsi" w:eastAsiaTheme="minorEastAsia" w:hAnsiTheme="minorHAnsi" w:cstheme="minorBidi"/>
          <w:sz w:val="22"/>
          <w:lang w:val="en-IN" w:eastAsia="ja-JP" w:bidi="hi-IN"/>
        </w:rPr>
      </w:pPr>
      <w:r>
        <w:rPr>
          <w:lang w:eastAsia="zh-CN"/>
        </w:rPr>
        <w:t>6.5.5.2.2</w:t>
      </w:r>
      <w:r>
        <w:rPr>
          <w:rFonts w:asciiTheme="minorHAnsi" w:eastAsiaTheme="minorEastAsia" w:hAnsiTheme="minorHAnsi" w:cstheme="minorBidi"/>
          <w:sz w:val="22"/>
          <w:lang w:val="en-IN" w:eastAsia="ja-JP" w:bidi="hi-IN"/>
        </w:rPr>
        <w:tab/>
      </w:r>
      <w:r>
        <w:rPr>
          <w:lang w:eastAsia="zh-CN"/>
        </w:rPr>
        <w:t>Type: AcrInitiationReq</w:t>
      </w:r>
      <w:r>
        <w:tab/>
      </w:r>
      <w:r>
        <w:fldChar w:fldCharType="begin"/>
      </w:r>
      <w:r>
        <w:instrText xml:space="preserve"> PAGEREF _Toc96848243 \h </w:instrText>
      </w:r>
      <w:r>
        <w:fldChar w:fldCharType="separate"/>
      </w:r>
      <w:r>
        <w:t>62</w:t>
      </w:r>
      <w:r>
        <w:fldChar w:fldCharType="end"/>
      </w:r>
    </w:p>
    <w:p w14:paraId="4B697312" w14:textId="22EC9174" w:rsidR="00695913" w:rsidRDefault="00695913">
      <w:pPr>
        <w:pStyle w:val="TOC5"/>
        <w:rPr>
          <w:rFonts w:asciiTheme="minorHAnsi" w:eastAsiaTheme="minorEastAsia" w:hAnsiTheme="minorHAnsi" w:cstheme="minorBidi"/>
          <w:sz w:val="22"/>
          <w:lang w:val="en-IN" w:eastAsia="ja-JP" w:bidi="hi-IN"/>
        </w:rPr>
      </w:pPr>
      <w:r>
        <w:rPr>
          <w:lang w:eastAsia="zh-CN"/>
        </w:rPr>
        <w:t>6.5.5.2.3</w:t>
      </w:r>
      <w:r>
        <w:rPr>
          <w:rFonts w:asciiTheme="minorHAnsi" w:eastAsiaTheme="minorEastAsia" w:hAnsiTheme="minorHAnsi" w:cstheme="minorBidi"/>
          <w:sz w:val="22"/>
          <w:lang w:val="en-IN" w:eastAsia="ja-JP" w:bidi="hi-IN"/>
        </w:rPr>
        <w:tab/>
      </w:r>
      <w:r>
        <w:rPr>
          <w:lang w:eastAsia="zh-CN"/>
        </w:rPr>
        <w:t>Type: AcrDeterminationReq</w:t>
      </w:r>
      <w:r>
        <w:tab/>
      </w:r>
      <w:r>
        <w:fldChar w:fldCharType="begin"/>
      </w:r>
      <w:r>
        <w:instrText xml:space="preserve"> PAGEREF _Toc96848244 \h </w:instrText>
      </w:r>
      <w:r>
        <w:fldChar w:fldCharType="separate"/>
      </w:r>
      <w:r>
        <w:t>62</w:t>
      </w:r>
      <w:r>
        <w:fldChar w:fldCharType="end"/>
      </w:r>
    </w:p>
    <w:p w14:paraId="277060DE" w14:textId="3EB12E36" w:rsidR="00695913" w:rsidRDefault="00695913">
      <w:pPr>
        <w:pStyle w:val="TOC3"/>
        <w:rPr>
          <w:rFonts w:asciiTheme="minorHAnsi" w:eastAsiaTheme="minorEastAsia" w:hAnsiTheme="minorHAnsi" w:cstheme="minorBidi"/>
          <w:sz w:val="22"/>
          <w:lang w:val="en-IN" w:eastAsia="ja-JP" w:bidi="hi-IN"/>
        </w:rPr>
      </w:pPr>
      <w:r>
        <w:t>6.5.6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_Toc96848245 \h </w:instrText>
      </w:r>
      <w:r>
        <w:fldChar w:fldCharType="separate"/>
      </w:r>
      <w:r>
        <w:t>62</w:t>
      </w:r>
      <w:r>
        <w:fldChar w:fldCharType="end"/>
      </w:r>
    </w:p>
    <w:p w14:paraId="1D40EAA2" w14:textId="7EC50E02" w:rsidR="00695913" w:rsidRDefault="00695913">
      <w:pPr>
        <w:pStyle w:val="TOC3"/>
        <w:rPr>
          <w:rFonts w:asciiTheme="minorHAnsi" w:eastAsiaTheme="minorEastAsia" w:hAnsiTheme="minorHAnsi" w:cstheme="minorBidi"/>
          <w:sz w:val="22"/>
          <w:lang w:val="en-IN" w:eastAsia="ja-JP" w:bidi="hi-IN"/>
        </w:rPr>
      </w:pPr>
      <w:r>
        <w:t>6.5.7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_Toc96848246 \h </w:instrText>
      </w:r>
      <w:r>
        <w:fldChar w:fldCharType="separate"/>
      </w:r>
      <w:r>
        <w:t>62</w:t>
      </w:r>
      <w:r>
        <w:fldChar w:fldCharType="end"/>
      </w:r>
    </w:p>
    <w:p w14:paraId="5E76155A" w14:textId="6F2D5CD8" w:rsidR="00695913" w:rsidRDefault="00695913">
      <w:pPr>
        <w:pStyle w:val="TOC2"/>
        <w:rPr>
          <w:rFonts w:asciiTheme="minorHAnsi" w:eastAsiaTheme="minorEastAsia" w:hAnsiTheme="minorHAnsi" w:cstheme="minorBidi"/>
          <w:sz w:val="22"/>
          <w:lang w:val="en-IN" w:eastAsia="ja-JP" w:bidi="hi-IN"/>
        </w:rPr>
      </w:pPr>
      <w:r>
        <w:t>6.x</w:t>
      </w:r>
      <w:r>
        <w:rPr>
          <w:rFonts w:asciiTheme="minorHAnsi" w:eastAsiaTheme="minorEastAsia" w:hAnsiTheme="minorHAnsi" w:cstheme="minorBidi"/>
          <w:sz w:val="22"/>
          <w:lang w:val="en-IN" w:eastAsia="ja-JP" w:bidi="hi-IN"/>
        </w:rPr>
        <w:tab/>
      </w:r>
      <w:r>
        <w:t>&lt;API Name – Eees_xxx&gt; API</w:t>
      </w:r>
      <w:r>
        <w:tab/>
      </w:r>
      <w:r>
        <w:fldChar w:fldCharType="begin"/>
      </w:r>
      <w:r>
        <w:instrText xml:space="preserve"> PAGEREF _Toc96848247 \h </w:instrText>
      </w:r>
      <w:r>
        <w:fldChar w:fldCharType="separate"/>
      </w:r>
      <w:r>
        <w:t>62</w:t>
      </w:r>
      <w:r>
        <w:fldChar w:fldCharType="end"/>
      </w:r>
    </w:p>
    <w:p w14:paraId="731E08FD" w14:textId="0C608790" w:rsidR="00695913" w:rsidRDefault="00695913">
      <w:pPr>
        <w:pStyle w:val="TOC3"/>
        <w:rPr>
          <w:rFonts w:asciiTheme="minorHAnsi" w:eastAsiaTheme="minorEastAsia" w:hAnsiTheme="minorHAnsi" w:cstheme="minorBidi"/>
          <w:sz w:val="22"/>
          <w:lang w:val="en-IN" w:eastAsia="ja-JP" w:bidi="hi-IN"/>
        </w:rPr>
      </w:pPr>
      <w:r>
        <w:t>6.x.1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_Toc96848248 \h </w:instrText>
      </w:r>
      <w:r>
        <w:fldChar w:fldCharType="separate"/>
      </w:r>
      <w:r>
        <w:t>62</w:t>
      </w:r>
      <w:r>
        <w:fldChar w:fldCharType="end"/>
      </w:r>
    </w:p>
    <w:p w14:paraId="624BD64F" w14:textId="5D01E77F" w:rsidR="00695913" w:rsidRDefault="00695913">
      <w:pPr>
        <w:pStyle w:val="TOC3"/>
        <w:rPr>
          <w:rFonts w:asciiTheme="minorHAnsi" w:eastAsiaTheme="minorEastAsia" w:hAnsiTheme="minorHAnsi" w:cstheme="minorBidi"/>
          <w:sz w:val="22"/>
          <w:lang w:val="en-IN" w:eastAsia="ja-JP" w:bidi="hi-IN"/>
        </w:rPr>
      </w:pPr>
      <w:r>
        <w:t>6.x.2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_Toc96848249 \h </w:instrText>
      </w:r>
      <w:r>
        <w:fldChar w:fldCharType="separate"/>
      </w:r>
      <w:r>
        <w:t>62</w:t>
      </w:r>
      <w:r>
        <w:fldChar w:fldCharType="end"/>
      </w:r>
    </w:p>
    <w:p w14:paraId="12696D0B" w14:textId="2E0FC128" w:rsidR="00695913" w:rsidRDefault="00695913">
      <w:pPr>
        <w:pStyle w:val="TOC4"/>
        <w:rPr>
          <w:rFonts w:asciiTheme="minorHAnsi" w:eastAsiaTheme="minorEastAsia" w:hAnsiTheme="minorHAnsi" w:cstheme="minorBidi"/>
          <w:sz w:val="22"/>
          <w:lang w:val="en-IN" w:eastAsia="ja-JP" w:bidi="hi-IN"/>
        </w:rPr>
      </w:pPr>
      <w:r>
        <w:t>6.x.2.1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_Toc96848250 \h </w:instrText>
      </w:r>
      <w:r>
        <w:fldChar w:fldCharType="separate"/>
      </w:r>
      <w:r>
        <w:t>62</w:t>
      </w:r>
      <w:r>
        <w:fldChar w:fldCharType="end"/>
      </w:r>
    </w:p>
    <w:p w14:paraId="7188F863" w14:textId="5AB92454" w:rsidR="00695913" w:rsidRDefault="00695913">
      <w:pPr>
        <w:pStyle w:val="TOC4"/>
        <w:rPr>
          <w:rFonts w:asciiTheme="minorHAnsi" w:eastAsiaTheme="minorEastAsia" w:hAnsiTheme="minorHAnsi" w:cstheme="minorBidi"/>
          <w:sz w:val="22"/>
          <w:lang w:val="en-IN" w:eastAsia="ja-JP" w:bidi="hi-IN"/>
        </w:rPr>
      </w:pPr>
      <w:r>
        <w:t>6.x.2.2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_Toc96848251 \h </w:instrText>
      </w:r>
      <w:r>
        <w:fldChar w:fldCharType="separate"/>
      </w:r>
      <w:r>
        <w:t>63</w:t>
      </w:r>
      <w:r>
        <w:fldChar w:fldCharType="end"/>
      </w:r>
    </w:p>
    <w:p w14:paraId="2EADF36A" w14:textId="5C2AE2A7" w:rsidR="00695913" w:rsidRDefault="00695913">
      <w:pPr>
        <w:pStyle w:val="TOC5"/>
        <w:rPr>
          <w:rFonts w:asciiTheme="minorHAnsi" w:eastAsiaTheme="minorEastAsia" w:hAnsiTheme="minorHAnsi" w:cstheme="minorBidi"/>
          <w:sz w:val="22"/>
          <w:lang w:val="en-IN" w:eastAsia="ja-JP" w:bidi="hi-IN"/>
        </w:rPr>
      </w:pPr>
      <w:r>
        <w:rPr>
          <w:lang w:eastAsia="zh-CN"/>
        </w:rPr>
        <w:t>6.x.2.2.1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_Toc96848252 \h </w:instrText>
      </w:r>
      <w:r>
        <w:fldChar w:fldCharType="separate"/>
      </w:r>
      <w:r>
        <w:t>63</w:t>
      </w:r>
      <w:r>
        <w:fldChar w:fldCharType="end"/>
      </w:r>
    </w:p>
    <w:p w14:paraId="625FF050" w14:textId="5AB00ED5" w:rsidR="00695913" w:rsidRDefault="00695913">
      <w:pPr>
        <w:pStyle w:val="TOC5"/>
        <w:rPr>
          <w:rFonts w:asciiTheme="minorHAnsi" w:eastAsiaTheme="minorEastAsia" w:hAnsiTheme="minorHAnsi" w:cstheme="minorBidi"/>
          <w:sz w:val="22"/>
          <w:lang w:val="en-IN" w:eastAsia="ja-JP" w:bidi="hi-IN"/>
        </w:rPr>
      </w:pPr>
      <w:r>
        <w:rPr>
          <w:lang w:eastAsia="zh-CN"/>
        </w:rPr>
        <w:t>6.x.2.2.2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_Toc96848253 \h </w:instrText>
      </w:r>
      <w:r>
        <w:fldChar w:fldCharType="separate"/>
      </w:r>
      <w:r>
        <w:t>63</w:t>
      </w:r>
      <w:r>
        <w:fldChar w:fldCharType="end"/>
      </w:r>
    </w:p>
    <w:p w14:paraId="15931FDB" w14:textId="11D092FC" w:rsidR="00695913" w:rsidRDefault="00695913">
      <w:pPr>
        <w:pStyle w:val="TOC5"/>
        <w:rPr>
          <w:rFonts w:asciiTheme="minorHAnsi" w:eastAsiaTheme="minorEastAsia" w:hAnsiTheme="minorHAnsi" w:cstheme="minorBidi"/>
          <w:sz w:val="22"/>
          <w:lang w:val="en-IN" w:eastAsia="ja-JP" w:bidi="hi-IN"/>
        </w:rPr>
      </w:pPr>
      <w:r>
        <w:rPr>
          <w:lang w:eastAsia="zh-CN"/>
        </w:rPr>
        <w:t>6.x.2.2.3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_Toc96848254 \h </w:instrText>
      </w:r>
      <w:r>
        <w:fldChar w:fldCharType="separate"/>
      </w:r>
      <w:r>
        <w:t>63</w:t>
      </w:r>
      <w:r>
        <w:fldChar w:fldCharType="end"/>
      </w:r>
    </w:p>
    <w:p w14:paraId="4839D286" w14:textId="0C7EBF40" w:rsidR="00695913" w:rsidRDefault="00695913">
      <w:pPr>
        <w:pStyle w:val="TOC6"/>
        <w:rPr>
          <w:rFonts w:asciiTheme="minorHAnsi" w:eastAsiaTheme="minorEastAsia" w:hAnsiTheme="minorHAnsi" w:cstheme="minorBidi"/>
          <w:sz w:val="22"/>
          <w:lang w:val="en-IN" w:eastAsia="ja-JP" w:bidi="hi-IN"/>
        </w:rPr>
      </w:pPr>
      <w:r>
        <w:rPr>
          <w:lang w:eastAsia="zh-CN"/>
        </w:rPr>
        <w:t>6.x.2.2.3.1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_Toc96848255 \h </w:instrText>
      </w:r>
      <w:r>
        <w:fldChar w:fldCharType="separate"/>
      </w:r>
      <w:r>
        <w:t>63</w:t>
      </w:r>
      <w:r>
        <w:fldChar w:fldCharType="end"/>
      </w:r>
    </w:p>
    <w:p w14:paraId="6D4E40D5" w14:textId="154AB239" w:rsidR="00695913" w:rsidRDefault="00695913">
      <w:pPr>
        <w:pStyle w:val="TOC5"/>
        <w:rPr>
          <w:rFonts w:asciiTheme="minorHAnsi" w:eastAsiaTheme="minorEastAsia" w:hAnsiTheme="minorHAnsi" w:cstheme="minorBidi"/>
          <w:sz w:val="22"/>
          <w:lang w:val="en-IN" w:eastAsia="ja-JP" w:bidi="hi-IN"/>
        </w:rPr>
      </w:pPr>
      <w:r>
        <w:rPr>
          <w:lang w:eastAsia="zh-CN"/>
        </w:rPr>
        <w:t>6.x.2.2.4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_Toc96848256 \h </w:instrText>
      </w:r>
      <w:r>
        <w:fldChar w:fldCharType="separate"/>
      </w:r>
      <w:r>
        <w:t>64</w:t>
      </w:r>
      <w:r>
        <w:fldChar w:fldCharType="end"/>
      </w:r>
    </w:p>
    <w:p w14:paraId="6E1A29A1" w14:textId="2763CCD0" w:rsidR="00695913" w:rsidRDefault="00695913">
      <w:pPr>
        <w:pStyle w:val="TOC6"/>
        <w:rPr>
          <w:rFonts w:asciiTheme="minorHAnsi" w:eastAsiaTheme="minorEastAsia" w:hAnsiTheme="minorHAnsi" w:cstheme="minorBidi"/>
          <w:sz w:val="22"/>
          <w:lang w:val="en-IN" w:eastAsia="ja-JP" w:bidi="hi-IN"/>
        </w:rPr>
      </w:pPr>
      <w:r>
        <w:t>6.x.2.2.4.1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_Toc96848257 \h </w:instrText>
      </w:r>
      <w:r>
        <w:fldChar w:fldCharType="separate"/>
      </w:r>
      <w:r>
        <w:t>64</w:t>
      </w:r>
      <w:r>
        <w:fldChar w:fldCharType="end"/>
      </w:r>
    </w:p>
    <w:p w14:paraId="7CBC083C" w14:textId="28C3DC49" w:rsidR="00695913" w:rsidRDefault="00695913">
      <w:pPr>
        <w:pStyle w:val="TOC6"/>
        <w:rPr>
          <w:rFonts w:asciiTheme="minorHAnsi" w:eastAsiaTheme="minorEastAsia" w:hAnsiTheme="minorHAnsi" w:cstheme="minorBidi"/>
          <w:sz w:val="22"/>
          <w:lang w:val="en-IN" w:eastAsia="ja-JP" w:bidi="hi-IN"/>
        </w:rPr>
      </w:pPr>
      <w:r>
        <w:t>6.x.2.2.4.2</w:t>
      </w:r>
      <w:r>
        <w:rPr>
          <w:rFonts w:asciiTheme="minorHAnsi" w:eastAsiaTheme="minorEastAsia" w:hAnsiTheme="minorHAnsi" w:cstheme="minorBidi"/>
          <w:sz w:val="22"/>
          <w:lang w:val="en-IN" w:eastAsia="ja-JP" w:bidi="hi-IN"/>
        </w:rPr>
        <w:tab/>
      </w:r>
      <w:r>
        <w:t>Operation: &lt; operation 1 &gt;</w:t>
      </w:r>
      <w:r>
        <w:tab/>
      </w:r>
      <w:r>
        <w:fldChar w:fldCharType="begin"/>
      </w:r>
      <w:r>
        <w:instrText xml:space="preserve"> PAGEREF _Toc96848258 \h </w:instrText>
      </w:r>
      <w:r>
        <w:fldChar w:fldCharType="separate"/>
      </w:r>
      <w:r>
        <w:t>64</w:t>
      </w:r>
      <w:r>
        <w:fldChar w:fldCharType="end"/>
      </w:r>
    </w:p>
    <w:p w14:paraId="5494E4A6" w14:textId="46534EEE" w:rsidR="00695913" w:rsidRDefault="00695913">
      <w:pPr>
        <w:pStyle w:val="TOC3"/>
        <w:rPr>
          <w:rFonts w:asciiTheme="minorHAnsi" w:eastAsiaTheme="minorEastAsia" w:hAnsiTheme="minorHAnsi" w:cstheme="minorBidi"/>
          <w:sz w:val="22"/>
          <w:lang w:val="en-IN" w:eastAsia="ja-JP" w:bidi="hi-IN"/>
        </w:rPr>
      </w:pPr>
      <w:r>
        <w:t>6.x.3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_Toc96848259 \h </w:instrText>
      </w:r>
      <w:r>
        <w:fldChar w:fldCharType="separate"/>
      </w:r>
      <w:r>
        <w:t>65</w:t>
      </w:r>
      <w:r>
        <w:fldChar w:fldCharType="end"/>
      </w:r>
    </w:p>
    <w:p w14:paraId="6F14A212" w14:textId="73D5055F" w:rsidR="00695913" w:rsidRDefault="00695913">
      <w:pPr>
        <w:pStyle w:val="TOC4"/>
        <w:rPr>
          <w:rFonts w:asciiTheme="minorHAnsi" w:eastAsiaTheme="minorEastAsia" w:hAnsiTheme="minorHAnsi" w:cstheme="minorBidi"/>
          <w:sz w:val="22"/>
          <w:lang w:val="en-IN" w:eastAsia="ja-JP" w:bidi="hi-IN"/>
        </w:rPr>
      </w:pPr>
      <w:r>
        <w:t>6.x.3.1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_Toc96848260 \h </w:instrText>
      </w:r>
      <w:r>
        <w:fldChar w:fldCharType="separate"/>
      </w:r>
      <w:r>
        <w:t>65</w:t>
      </w:r>
      <w:r>
        <w:fldChar w:fldCharType="end"/>
      </w:r>
    </w:p>
    <w:p w14:paraId="059A90B7" w14:textId="26F2149D" w:rsidR="00695913" w:rsidRDefault="00695913">
      <w:pPr>
        <w:pStyle w:val="TOC4"/>
        <w:rPr>
          <w:rFonts w:asciiTheme="minorHAnsi" w:eastAsiaTheme="minorEastAsia" w:hAnsiTheme="minorHAnsi" w:cstheme="minorBidi"/>
          <w:sz w:val="22"/>
          <w:lang w:val="en-IN" w:eastAsia="ja-JP" w:bidi="hi-IN"/>
        </w:rPr>
      </w:pPr>
      <w:r>
        <w:t>6.x.3.2</w:t>
      </w:r>
      <w:r>
        <w:rPr>
          <w:rFonts w:asciiTheme="minorHAnsi" w:eastAsiaTheme="minorEastAsia" w:hAnsiTheme="minorHAnsi" w:cstheme="minorBidi"/>
          <w:sz w:val="22"/>
          <w:lang w:val="en-IN" w:eastAsia="ja-JP" w:bidi="hi-IN"/>
        </w:rPr>
        <w:tab/>
      </w:r>
      <w:r>
        <w:t>Operation: &lt;operation 1&gt;</w:t>
      </w:r>
      <w:r>
        <w:tab/>
      </w:r>
      <w:r>
        <w:fldChar w:fldCharType="begin"/>
      </w:r>
      <w:r>
        <w:instrText xml:space="preserve"> PAGEREF _Toc96848261 \h </w:instrText>
      </w:r>
      <w:r>
        <w:fldChar w:fldCharType="separate"/>
      </w:r>
      <w:r>
        <w:t>65</w:t>
      </w:r>
      <w:r>
        <w:fldChar w:fldCharType="end"/>
      </w:r>
    </w:p>
    <w:p w14:paraId="15AE7FD8" w14:textId="3678086C" w:rsidR="00695913" w:rsidRDefault="00695913">
      <w:pPr>
        <w:pStyle w:val="TOC5"/>
        <w:rPr>
          <w:rFonts w:asciiTheme="minorHAnsi" w:eastAsiaTheme="minorEastAsia" w:hAnsiTheme="minorHAnsi" w:cstheme="minorBidi"/>
          <w:sz w:val="22"/>
          <w:lang w:val="en-IN" w:eastAsia="ja-JP" w:bidi="hi-IN"/>
        </w:rPr>
      </w:pPr>
      <w:r>
        <w:t>6.x.3.2.1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_Toc96848262 \h </w:instrText>
      </w:r>
      <w:r>
        <w:fldChar w:fldCharType="separate"/>
      </w:r>
      <w:r>
        <w:t>65</w:t>
      </w:r>
      <w:r>
        <w:fldChar w:fldCharType="end"/>
      </w:r>
    </w:p>
    <w:p w14:paraId="626B4042" w14:textId="0128252D" w:rsidR="00695913" w:rsidRDefault="00695913">
      <w:pPr>
        <w:pStyle w:val="TOC5"/>
        <w:rPr>
          <w:rFonts w:asciiTheme="minorHAnsi" w:eastAsiaTheme="minorEastAsia" w:hAnsiTheme="minorHAnsi" w:cstheme="minorBidi"/>
          <w:sz w:val="22"/>
          <w:lang w:val="en-IN" w:eastAsia="ja-JP" w:bidi="hi-IN"/>
        </w:rPr>
      </w:pPr>
      <w:r>
        <w:t>6.x.3.2.2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_Toc96848263 \h </w:instrText>
      </w:r>
      <w:r>
        <w:fldChar w:fldCharType="separate"/>
      </w:r>
      <w:r>
        <w:t>65</w:t>
      </w:r>
      <w:r>
        <w:fldChar w:fldCharType="end"/>
      </w:r>
    </w:p>
    <w:p w14:paraId="478D060F" w14:textId="1D6520FD" w:rsidR="00695913" w:rsidRDefault="00695913">
      <w:pPr>
        <w:pStyle w:val="TOC4"/>
        <w:rPr>
          <w:rFonts w:asciiTheme="minorHAnsi" w:eastAsiaTheme="minorEastAsia" w:hAnsiTheme="minorHAnsi" w:cstheme="minorBidi"/>
          <w:sz w:val="22"/>
          <w:lang w:val="en-IN" w:eastAsia="ja-JP" w:bidi="hi-IN"/>
        </w:rPr>
      </w:pPr>
      <w:r>
        <w:t>6.x.3.3</w:t>
      </w:r>
      <w:r>
        <w:rPr>
          <w:rFonts w:asciiTheme="minorHAnsi" w:eastAsiaTheme="minorEastAsia" w:hAnsiTheme="minorHAnsi" w:cstheme="minorBidi"/>
          <w:sz w:val="22"/>
          <w:lang w:val="en-IN" w:eastAsia="ja-JP" w:bidi="hi-IN"/>
        </w:rPr>
        <w:tab/>
      </w:r>
      <w:r>
        <w:t>Operation: &lt; operation 2&gt;</w:t>
      </w:r>
      <w:r>
        <w:tab/>
      </w:r>
      <w:r>
        <w:fldChar w:fldCharType="begin"/>
      </w:r>
      <w:r>
        <w:instrText xml:space="preserve"> PAGEREF _Toc96848264 \h </w:instrText>
      </w:r>
      <w:r>
        <w:fldChar w:fldCharType="separate"/>
      </w:r>
      <w:r>
        <w:t>66</w:t>
      </w:r>
      <w:r>
        <w:fldChar w:fldCharType="end"/>
      </w:r>
    </w:p>
    <w:p w14:paraId="082E3E60" w14:textId="3EF57284" w:rsidR="00695913" w:rsidRDefault="00695913">
      <w:pPr>
        <w:pStyle w:val="TOC3"/>
        <w:rPr>
          <w:rFonts w:asciiTheme="minorHAnsi" w:eastAsiaTheme="minorEastAsia" w:hAnsiTheme="minorHAnsi" w:cstheme="minorBidi"/>
          <w:sz w:val="22"/>
          <w:lang w:val="en-IN" w:eastAsia="ja-JP" w:bidi="hi-IN"/>
        </w:rPr>
      </w:pPr>
      <w:r>
        <w:lastRenderedPageBreak/>
        <w:t>6.x.4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_Toc96848265 \h </w:instrText>
      </w:r>
      <w:r>
        <w:fldChar w:fldCharType="separate"/>
      </w:r>
      <w:r>
        <w:t>66</w:t>
      </w:r>
      <w:r>
        <w:fldChar w:fldCharType="end"/>
      </w:r>
    </w:p>
    <w:p w14:paraId="711BA2F1" w14:textId="6985D4BB" w:rsidR="00695913" w:rsidRDefault="00695913">
      <w:pPr>
        <w:pStyle w:val="TOC4"/>
        <w:rPr>
          <w:rFonts w:asciiTheme="minorHAnsi" w:eastAsiaTheme="minorEastAsia" w:hAnsiTheme="minorHAnsi" w:cstheme="minorBidi"/>
          <w:sz w:val="22"/>
          <w:lang w:val="en-IN" w:eastAsia="ja-JP" w:bidi="hi-IN"/>
        </w:rPr>
      </w:pPr>
      <w:r>
        <w:t>6.x.4.1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_Toc96848266 \h </w:instrText>
      </w:r>
      <w:r>
        <w:fldChar w:fldCharType="separate"/>
      </w:r>
      <w:r>
        <w:t>66</w:t>
      </w:r>
      <w:r>
        <w:fldChar w:fldCharType="end"/>
      </w:r>
    </w:p>
    <w:p w14:paraId="4C46EEFC" w14:textId="425154BA" w:rsidR="00695913" w:rsidRDefault="00695913">
      <w:pPr>
        <w:pStyle w:val="TOC4"/>
        <w:rPr>
          <w:rFonts w:asciiTheme="minorHAnsi" w:eastAsiaTheme="minorEastAsia" w:hAnsiTheme="minorHAnsi" w:cstheme="minorBidi"/>
          <w:sz w:val="22"/>
          <w:lang w:val="en-IN" w:eastAsia="ja-JP" w:bidi="hi-IN"/>
        </w:rPr>
      </w:pPr>
      <w:r>
        <w:rPr>
          <w:lang w:eastAsia="zh-CN"/>
        </w:rPr>
        <w:t>6.x.4.2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_Toc96848267 \h </w:instrText>
      </w:r>
      <w:r>
        <w:fldChar w:fldCharType="separate"/>
      </w:r>
      <w:r>
        <w:t>66</w:t>
      </w:r>
      <w:r>
        <w:fldChar w:fldCharType="end"/>
      </w:r>
    </w:p>
    <w:p w14:paraId="584B2811" w14:textId="7668DD22" w:rsidR="00695913" w:rsidRDefault="00695913">
      <w:pPr>
        <w:pStyle w:val="TOC5"/>
        <w:rPr>
          <w:rFonts w:asciiTheme="minorHAnsi" w:eastAsiaTheme="minorEastAsia" w:hAnsiTheme="minorHAnsi" w:cstheme="minorBidi"/>
          <w:sz w:val="22"/>
          <w:lang w:val="en-IN" w:eastAsia="ja-JP" w:bidi="hi-IN"/>
        </w:rPr>
      </w:pPr>
      <w:r>
        <w:rPr>
          <w:lang w:eastAsia="zh-CN"/>
        </w:rPr>
        <w:t>6.x.4.2.1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_Toc96848268 \h </w:instrText>
      </w:r>
      <w:r>
        <w:fldChar w:fldCharType="separate"/>
      </w:r>
      <w:r>
        <w:t>66</w:t>
      </w:r>
      <w:r>
        <w:fldChar w:fldCharType="end"/>
      </w:r>
    </w:p>
    <w:p w14:paraId="564CEAF1" w14:textId="31AE3155" w:rsidR="00695913" w:rsidRDefault="00695913">
      <w:pPr>
        <w:pStyle w:val="TOC5"/>
        <w:rPr>
          <w:rFonts w:asciiTheme="minorHAnsi" w:eastAsiaTheme="minorEastAsia" w:hAnsiTheme="minorHAnsi" w:cstheme="minorBidi"/>
          <w:sz w:val="22"/>
          <w:lang w:val="en-IN" w:eastAsia="ja-JP" w:bidi="hi-IN"/>
        </w:rPr>
      </w:pPr>
      <w:r>
        <w:rPr>
          <w:lang w:eastAsia="zh-CN"/>
        </w:rPr>
        <w:t>6.x.4.2.2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_Toc96848269 \h </w:instrText>
      </w:r>
      <w:r>
        <w:fldChar w:fldCharType="separate"/>
      </w:r>
      <w:r>
        <w:t>66</w:t>
      </w:r>
      <w:r>
        <w:fldChar w:fldCharType="end"/>
      </w:r>
    </w:p>
    <w:p w14:paraId="5FDE066D" w14:textId="56A981C9" w:rsidR="00695913" w:rsidRDefault="00695913">
      <w:pPr>
        <w:pStyle w:val="TOC3"/>
        <w:rPr>
          <w:rFonts w:asciiTheme="minorHAnsi" w:eastAsiaTheme="minorEastAsia" w:hAnsiTheme="minorHAnsi" w:cstheme="minorBidi"/>
          <w:sz w:val="22"/>
          <w:lang w:val="en-IN" w:eastAsia="ja-JP" w:bidi="hi-IN"/>
        </w:rPr>
      </w:pPr>
      <w:r>
        <w:t>6.x.5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_Toc96848270 \h </w:instrText>
      </w:r>
      <w:r>
        <w:fldChar w:fldCharType="separate"/>
      </w:r>
      <w:r>
        <w:t>67</w:t>
      </w:r>
      <w:r>
        <w:fldChar w:fldCharType="end"/>
      </w:r>
    </w:p>
    <w:p w14:paraId="63A96C7F" w14:textId="7507112A" w:rsidR="00695913" w:rsidRDefault="00695913">
      <w:pPr>
        <w:pStyle w:val="TOC4"/>
        <w:rPr>
          <w:rFonts w:asciiTheme="minorHAnsi" w:eastAsiaTheme="minorEastAsia" w:hAnsiTheme="minorHAnsi" w:cstheme="minorBidi"/>
          <w:sz w:val="22"/>
          <w:lang w:val="en-IN" w:eastAsia="ja-JP" w:bidi="hi-IN"/>
        </w:rPr>
      </w:pPr>
      <w:r>
        <w:rPr>
          <w:lang w:eastAsia="zh-CN"/>
        </w:rPr>
        <w:t>6.x.5.1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_Toc96848271 \h </w:instrText>
      </w:r>
      <w:r>
        <w:fldChar w:fldCharType="separate"/>
      </w:r>
      <w:r>
        <w:t>67</w:t>
      </w:r>
      <w:r>
        <w:fldChar w:fldCharType="end"/>
      </w:r>
    </w:p>
    <w:p w14:paraId="75B4295D" w14:textId="50D3D34A" w:rsidR="00695913" w:rsidRDefault="00695913">
      <w:pPr>
        <w:pStyle w:val="TOC4"/>
        <w:rPr>
          <w:rFonts w:asciiTheme="minorHAnsi" w:eastAsiaTheme="minorEastAsia" w:hAnsiTheme="minorHAnsi" w:cstheme="minorBidi"/>
          <w:sz w:val="22"/>
          <w:lang w:val="en-IN" w:eastAsia="ja-JP" w:bidi="hi-IN"/>
        </w:rPr>
      </w:pPr>
      <w:r>
        <w:rPr>
          <w:lang w:eastAsia="zh-CN"/>
        </w:rPr>
        <w:t>6.x.5.2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_Toc96848272 \h </w:instrText>
      </w:r>
      <w:r>
        <w:fldChar w:fldCharType="separate"/>
      </w:r>
      <w:r>
        <w:t>68</w:t>
      </w:r>
      <w:r>
        <w:fldChar w:fldCharType="end"/>
      </w:r>
    </w:p>
    <w:p w14:paraId="1BA3BDD6" w14:textId="791D07E9" w:rsidR="00695913" w:rsidRDefault="00695913">
      <w:pPr>
        <w:pStyle w:val="TOC5"/>
        <w:rPr>
          <w:rFonts w:asciiTheme="minorHAnsi" w:eastAsiaTheme="minorEastAsia" w:hAnsiTheme="minorHAnsi" w:cstheme="minorBidi"/>
          <w:sz w:val="22"/>
          <w:lang w:val="en-IN" w:eastAsia="ja-JP" w:bidi="hi-IN"/>
        </w:rPr>
      </w:pPr>
      <w:r>
        <w:rPr>
          <w:lang w:eastAsia="zh-CN"/>
        </w:rPr>
        <w:t>6.x.5.2.1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_Toc96848273 \h </w:instrText>
      </w:r>
      <w:r>
        <w:fldChar w:fldCharType="separate"/>
      </w:r>
      <w:r>
        <w:t>68</w:t>
      </w:r>
      <w:r>
        <w:fldChar w:fldCharType="end"/>
      </w:r>
    </w:p>
    <w:p w14:paraId="73B687B1" w14:textId="011F00DB" w:rsidR="00695913" w:rsidRDefault="00695913">
      <w:pPr>
        <w:pStyle w:val="TOC5"/>
        <w:rPr>
          <w:rFonts w:asciiTheme="minorHAnsi" w:eastAsiaTheme="minorEastAsia" w:hAnsiTheme="minorHAnsi" w:cstheme="minorBidi"/>
          <w:sz w:val="22"/>
          <w:lang w:val="en-IN" w:eastAsia="ja-JP" w:bidi="hi-IN"/>
        </w:rPr>
      </w:pPr>
      <w:r>
        <w:rPr>
          <w:lang w:eastAsia="zh-CN"/>
        </w:rPr>
        <w:t>6.x.5.2.2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_Toc96848274 \h </w:instrText>
      </w:r>
      <w:r>
        <w:fldChar w:fldCharType="separate"/>
      </w:r>
      <w:r>
        <w:t>68</w:t>
      </w:r>
      <w:r>
        <w:fldChar w:fldCharType="end"/>
      </w:r>
    </w:p>
    <w:p w14:paraId="3C80800C" w14:textId="3CAAB3BB" w:rsidR="00695913" w:rsidRDefault="00695913">
      <w:pPr>
        <w:pStyle w:val="TOC4"/>
        <w:rPr>
          <w:rFonts w:asciiTheme="minorHAnsi" w:eastAsiaTheme="minorEastAsia" w:hAnsiTheme="minorHAnsi" w:cstheme="minorBidi"/>
          <w:sz w:val="22"/>
          <w:lang w:val="en-IN" w:eastAsia="ja-JP" w:bidi="hi-IN"/>
        </w:rPr>
      </w:pPr>
      <w:r>
        <w:rPr>
          <w:lang w:eastAsia="zh-CN"/>
        </w:rPr>
        <w:t>6.x.5.3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_Toc96848275 \h </w:instrText>
      </w:r>
      <w:r>
        <w:fldChar w:fldCharType="separate"/>
      </w:r>
      <w:r>
        <w:t>68</w:t>
      </w:r>
      <w:r>
        <w:fldChar w:fldCharType="end"/>
      </w:r>
    </w:p>
    <w:p w14:paraId="28BD11D2" w14:textId="03C130BF" w:rsidR="00695913" w:rsidRDefault="00695913">
      <w:pPr>
        <w:pStyle w:val="TOC5"/>
        <w:rPr>
          <w:rFonts w:asciiTheme="minorHAnsi" w:eastAsiaTheme="minorEastAsia" w:hAnsiTheme="minorHAnsi" w:cstheme="minorBidi"/>
          <w:sz w:val="22"/>
          <w:lang w:val="en-IN" w:eastAsia="ja-JP" w:bidi="hi-IN"/>
        </w:rPr>
      </w:pPr>
      <w:r>
        <w:t>6.x.5.3.1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_Toc96848276 \h </w:instrText>
      </w:r>
      <w:r>
        <w:fldChar w:fldCharType="separate"/>
      </w:r>
      <w:r>
        <w:t>68</w:t>
      </w:r>
      <w:r>
        <w:fldChar w:fldCharType="end"/>
      </w:r>
    </w:p>
    <w:p w14:paraId="7861675F" w14:textId="63C7D4D7" w:rsidR="00695913" w:rsidRDefault="00695913">
      <w:pPr>
        <w:pStyle w:val="TOC5"/>
        <w:rPr>
          <w:rFonts w:asciiTheme="minorHAnsi" w:eastAsiaTheme="minorEastAsia" w:hAnsiTheme="minorHAnsi" w:cstheme="minorBidi"/>
          <w:sz w:val="22"/>
          <w:lang w:val="en-IN" w:eastAsia="ja-JP" w:bidi="hi-IN"/>
        </w:rPr>
      </w:pPr>
      <w:r>
        <w:t>6.x.5.3.2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_Toc96848277 \h </w:instrText>
      </w:r>
      <w:r>
        <w:fldChar w:fldCharType="separate"/>
      </w:r>
      <w:r>
        <w:t>68</w:t>
      </w:r>
      <w:r>
        <w:fldChar w:fldCharType="end"/>
      </w:r>
    </w:p>
    <w:p w14:paraId="4BC7AFA8" w14:textId="22F655E5" w:rsidR="00695913" w:rsidRDefault="00695913">
      <w:pPr>
        <w:pStyle w:val="TOC5"/>
        <w:rPr>
          <w:rFonts w:asciiTheme="minorHAnsi" w:eastAsiaTheme="minorEastAsia" w:hAnsiTheme="minorHAnsi" w:cstheme="minorBidi"/>
          <w:sz w:val="22"/>
          <w:lang w:val="en-IN" w:eastAsia="ja-JP" w:bidi="hi-IN"/>
        </w:rPr>
      </w:pPr>
      <w:r>
        <w:t>6.x.5.3.3</w:t>
      </w:r>
      <w:r>
        <w:rPr>
          <w:rFonts w:asciiTheme="minorHAnsi" w:eastAsiaTheme="minorEastAsia" w:hAnsiTheme="minorHAnsi" w:cstheme="minorBidi"/>
          <w:sz w:val="22"/>
          <w:lang w:val="en-IN" w:eastAsia="ja-JP" w:bidi="hi-IN"/>
        </w:rPr>
        <w:tab/>
      </w:r>
      <w:r>
        <w:t>Enumeration: &lt;EnumType1&gt;</w:t>
      </w:r>
      <w:r>
        <w:tab/>
      </w:r>
      <w:r>
        <w:fldChar w:fldCharType="begin"/>
      </w:r>
      <w:r>
        <w:instrText xml:space="preserve"> PAGEREF _Toc96848278 \h </w:instrText>
      </w:r>
      <w:r>
        <w:fldChar w:fldCharType="separate"/>
      </w:r>
      <w:r>
        <w:t>68</w:t>
      </w:r>
      <w:r>
        <w:fldChar w:fldCharType="end"/>
      </w:r>
    </w:p>
    <w:p w14:paraId="46AA9B85" w14:textId="68C5E617" w:rsidR="00695913" w:rsidRDefault="00695913">
      <w:pPr>
        <w:pStyle w:val="TOC3"/>
        <w:rPr>
          <w:rFonts w:asciiTheme="minorHAnsi" w:eastAsiaTheme="minorEastAsia" w:hAnsiTheme="minorHAnsi" w:cstheme="minorBidi"/>
          <w:sz w:val="22"/>
          <w:lang w:val="en-IN" w:eastAsia="ja-JP" w:bidi="hi-IN"/>
        </w:rPr>
      </w:pPr>
      <w:r>
        <w:t>6.x.6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_Toc96848279 \h </w:instrText>
      </w:r>
      <w:r>
        <w:fldChar w:fldCharType="separate"/>
      </w:r>
      <w:r>
        <w:t>68</w:t>
      </w:r>
      <w:r>
        <w:fldChar w:fldCharType="end"/>
      </w:r>
    </w:p>
    <w:p w14:paraId="1A1D0ED7" w14:textId="6F018DDC" w:rsidR="00695913" w:rsidRDefault="00695913">
      <w:pPr>
        <w:pStyle w:val="TOC3"/>
        <w:rPr>
          <w:rFonts w:asciiTheme="minorHAnsi" w:eastAsiaTheme="minorEastAsia" w:hAnsiTheme="minorHAnsi" w:cstheme="minorBidi"/>
          <w:sz w:val="22"/>
          <w:lang w:val="en-IN" w:eastAsia="ja-JP" w:bidi="hi-IN"/>
        </w:rPr>
      </w:pPr>
      <w:r>
        <w:t>6.x.7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_Toc96848280 \h </w:instrText>
      </w:r>
      <w:r>
        <w:fldChar w:fldCharType="separate"/>
      </w:r>
      <w:r>
        <w:t>68</w:t>
      </w:r>
      <w:r>
        <w:fldChar w:fldCharType="end"/>
      </w:r>
    </w:p>
    <w:p w14:paraId="67CF198E" w14:textId="5F6BE64A" w:rsidR="00695913" w:rsidRDefault="00695913">
      <w:pPr>
        <w:pStyle w:val="TOC1"/>
        <w:rPr>
          <w:rFonts w:asciiTheme="minorHAnsi" w:eastAsiaTheme="minorEastAsia" w:hAnsiTheme="minorHAnsi" w:cstheme="minorBidi"/>
          <w:lang w:val="en-IN" w:eastAsia="ja-JP" w:bidi="hi-IN"/>
        </w:rPr>
      </w:pPr>
      <w:r>
        <w:t>7</w:t>
      </w:r>
      <w:r>
        <w:rPr>
          <w:rFonts w:asciiTheme="minorHAnsi" w:eastAsiaTheme="minorEastAsia" w:hAnsiTheme="minorHAnsi" w:cstheme="minorBidi"/>
          <w:lang w:val="en-IN" w:eastAsia="ja-JP" w:bidi="hi-IN"/>
        </w:rPr>
        <w:tab/>
      </w:r>
      <w:r>
        <w:t>Services offered by Edge Configuration Server</w:t>
      </w:r>
      <w:r>
        <w:tab/>
      </w:r>
      <w:r>
        <w:fldChar w:fldCharType="begin"/>
      </w:r>
      <w:r>
        <w:instrText xml:space="preserve"> PAGEREF _Toc96848281 \h </w:instrText>
      </w:r>
      <w:r>
        <w:fldChar w:fldCharType="separate"/>
      </w:r>
      <w:r>
        <w:t>69</w:t>
      </w:r>
      <w:r>
        <w:fldChar w:fldCharType="end"/>
      </w:r>
    </w:p>
    <w:p w14:paraId="0F14596B" w14:textId="266C09D9" w:rsidR="00695913" w:rsidRDefault="00695913">
      <w:pPr>
        <w:pStyle w:val="TOC2"/>
        <w:rPr>
          <w:rFonts w:asciiTheme="minorHAnsi" w:eastAsiaTheme="minorEastAsia" w:hAnsiTheme="minorHAnsi" w:cstheme="minorBidi"/>
          <w:sz w:val="22"/>
          <w:lang w:val="en-IN" w:eastAsia="ja-JP" w:bidi="hi-IN"/>
        </w:rPr>
      </w:pPr>
      <w:r>
        <w:t>7.1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_Toc96848282 \h </w:instrText>
      </w:r>
      <w:r>
        <w:fldChar w:fldCharType="separate"/>
      </w:r>
      <w:r>
        <w:t>69</w:t>
      </w:r>
      <w:r>
        <w:fldChar w:fldCharType="end"/>
      </w:r>
    </w:p>
    <w:p w14:paraId="1AB728E0" w14:textId="1470F978" w:rsidR="00695913" w:rsidRDefault="00695913">
      <w:pPr>
        <w:pStyle w:val="TOC2"/>
        <w:rPr>
          <w:rFonts w:asciiTheme="minorHAnsi" w:eastAsiaTheme="minorEastAsia" w:hAnsiTheme="minorHAnsi" w:cstheme="minorBidi"/>
          <w:sz w:val="22"/>
          <w:lang w:val="en-IN" w:eastAsia="ja-JP" w:bidi="hi-IN"/>
        </w:rPr>
      </w:pPr>
      <w:r>
        <w:t>7.2</w:t>
      </w:r>
      <w:r>
        <w:rPr>
          <w:rFonts w:asciiTheme="minorHAnsi" w:eastAsiaTheme="minorEastAsia" w:hAnsiTheme="minorHAnsi" w:cstheme="minorBidi"/>
          <w:sz w:val="22"/>
          <w:lang w:val="en-IN" w:eastAsia="ja-JP" w:bidi="hi-IN"/>
        </w:rPr>
        <w:tab/>
      </w:r>
      <w:r>
        <w:t>Eecs_ServiceProvisioning Service</w:t>
      </w:r>
      <w:r>
        <w:tab/>
      </w:r>
      <w:r>
        <w:fldChar w:fldCharType="begin"/>
      </w:r>
      <w:r>
        <w:instrText xml:space="preserve"> PAGEREF _Toc96848283 \h </w:instrText>
      </w:r>
      <w:r>
        <w:fldChar w:fldCharType="separate"/>
      </w:r>
      <w:r>
        <w:t>69</w:t>
      </w:r>
      <w:r>
        <w:fldChar w:fldCharType="end"/>
      </w:r>
    </w:p>
    <w:p w14:paraId="7FA7EC64" w14:textId="27A87CB5" w:rsidR="00695913" w:rsidRDefault="00695913">
      <w:pPr>
        <w:pStyle w:val="TOC3"/>
        <w:rPr>
          <w:rFonts w:asciiTheme="minorHAnsi" w:eastAsiaTheme="minorEastAsia" w:hAnsiTheme="minorHAnsi" w:cstheme="minorBidi"/>
          <w:sz w:val="22"/>
          <w:lang w:val="en-IN" w:eastAsia="ja-JP" w:bidi="hi-IN"/>
        </w:rPr>
      </w:pPr>
      <w:r>
        <w:t>7.2.1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_Toc96848284 \h </w:instrText>
      </w:r>
      <w:r>
        <w:fldChar w:fldCharType="separate"/>
      </w:r>
      <w:r>
        <w:t>69</w:t>
      </w:r>
      <w:r>
        <w:fldChar w:fldCharType="end"/>
      </w:r>
    </w:p>
    <w:p w14:paraId="6824C26B" w14:textId="1C88569C" w:rsidR="00695913" w:rsidRDefault="00695913">
      <w:pPr>
        <w:pStyle w:val="TOC3"/>
        <w:rPr>
          <w:rFonts w:asciiTheme="minorHAnsi" w:eastAsiaTheme="minorEastAsia" w:hAnsiTheme="minorHAnsi" w:cstheme="minorBidi"/>
          <w:sz w:val="22"/>
          <w:lang w:val="en-IN" w:eastAsia="ja-JP" w:bidi="hi-IN"/>
        </w:rPr>
      </w:pPr>
      <w:r>
        <w:t>7.2.2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_Toc96848285 \h </w:instrText>
      </w:r>
      <w:r>
        <w:fldChar w:fldCharType="separate"/>
      </w:r>
      <w:r>
        <w:t>69</w:t>
      </w:r>
      <w:r>
        <w:fldChar w:fldCharType="end"/>
      </w:r>
    </w:p>
    <w:p w14:paraId="65437A14" w14:textId="62587C67" w:rsidR="00695913" w:rsidRDefault="00695913">
      <w:pPr>
        <w:pStyle w:val="TOC4"/>
        <w:rPr>
          <w:rFonts w:asciiTheme="minorHAnsi" w:eastAsiaTheme="minorEastAsia" w:hAnsiTheme="minorHAnsi" w:cstheme="minorBidi"/>
          <w:sz w:val="22"/>
          <w:lang w:val="en-IN" w:eastAsia="ja-JP" w:bidi="hi-IN"/>
        </w:rPr>
      </w:pPr>
      <w:r>
        <w:t>7.2.2.1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_Toc96848286 \h </w:instrText>
      </w:r>
      <w:r>
        <w:fldChar w:fldCharType="separate"/>
      </w:r>
      <w:r>
        <w:t>69</w:t>
      </w:r>
      <w:r>
        <w:fldChar w:fldCharType="end"/>
      </w:r>
    </w:p>
    <w:p w14:paraId="68AF5117" w14:textId="43103B2C" w:rsidR="00695913" w:rsidRDefault="00695913">
      <w:pPr>
        <w:pStyle w:val="TOC4"/>
        <w:rPr>
          <w:rFonts w:asciiTheme="minorHAnsi" w:eastAsiaTheme="minorEastAsia" w:hAnsiTheme="minorHAnsi" w:cstheme="minorBidi"/>
          <w:sz w:val="22"/>
          <w:lang w:val="en-IN" w:eastAsia="ja-JP" w:bidi="hi-IN"/>
        </w:rPr>
      </w:pPr>
      <w:r>
        <w:t>7.2.2.2</w:t>
      </w:r>
      <w:r>
        <w:rPr>
          <w:rFonts w:asciiTheme="minorHAnsi" w:eastAsiaTheme="minorEastAsia" w:hAnsiTheme="minorHAnsi" w:cstheme="minorBidi"/>
          <w:sz w:val="22"/>
          <w:lang w:val="en-IN" w:eastAsia="ja-JP" w:bidi="hi-IN"/>
        </w:rPr>
        <w:tab/>
      </w:r>
      <w:r>
        <w:t>Eecs_ServiceProvisioning_Request</w:t>
      </w:r>
      <w:r>
        <w:tab/>
      </w:r>
      <w:r>
        <w:fldChar w:fldCharType="begin"/>
      </w:r>
      <w:r>
        <w:instrText xml:space="preserve"> PAGEREF _Toc96848287 \h </w:instrText>
      </w:r>
      <w:r>
        <w:fldChar w:fldCharType="separate"/>
      </w:r>
      <w:r>
        <w:t>70</w:t>
      </w:r>
      <w:r>
        <w:fldChar w:fldCharType="end"/>
      </w:r>
    </w:p>
    <w:p w14:paraId="28C6DAEA" w14:textId="0CE6ED49" w:rsidR="00695913" w:rsidRDefault="00695913">
      <w:pPr>
        <w:pStyle w:val="TOC5"/>
        <w:rPr>
          <w:rFonts w:asciiTheme="minorHAnsi" w:eastAsiaTheme="minorEastAsia" w:hAnsiTheme="minorHAnsi" w:cstheme="minorBidi"/>
          <w:sz w:val="22"/>
          <w:lang w:val="en-IN" w:eastAsia="ja-JP" w:bidi="hi-IN"/>
        </w:rPr>
      </w:pPr>
      <w:r>
        <w:t>7.2.2.2.1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_Toc96848288 \h </w:instrText>
      </w:r>
      <w:r>
        <w:fldChar w:fldCharType="separate"/>
      </w:r>
      <w:r>
        <w:t>70</w:t>
      </w:r>
      <w:r>
        <w:fldChar w:fldCharType="end"/>
      </w:r>
    </w:p>
    <w:p w14:paraId="6FC90AA3" w14:textId="4498B1B8" w:rsidR="00695913" w:rsidRDefault="00695913">
      <w:pPr>
        <w:pStyle w:val="TOC5"/>
        <w:rPr>
          <w:rFonts w:asciiTheme="minorHAnsi" w:eastAsiaTheme="minorEastAsia" w:hAnsiTheme="minorHAnsi" w:cstheme="minorBidi"/>
          <w:sz w:val="22"/>
          <w:lang w:val="en-IN" w:eastAsia="ja-JP" w:bidi="hi-IN"/>
        </w:rPr>
      </w:pPr>
      <w:r>
        <w:t>7.2.2.2.2</w:t>
      </w:r>
      <w:r>
        <w:rPr>
          <w:rFonts w:asciiTheme="minorHAnsi" w:eastAsiaTheme="minorEastAsia" w:hAnsiTheme="minorHAnsi" w:cstheme="minorBidi"/>
          <w:sz w:val="22"/>
          <w:lang w:val="en-IN" w:eastAsia="ja-JP" w:bidi="hi-IN"/>
        </w:rPr>
        <w:tab/>
      </w:r>
      <w:r>
        <w:t>EEC requesting service provisioning information using Eecs_ServiceProvisioning_Request operation</w:t>
      </w:r>
      <w:r>
        <w:tab/>
      </w:r>
      <w:r>
        <w:fldChar w:fldCharType="begin"/>
      </w:r>
      <w:r>
        <w:instrText xml:space="preserve"> PAGEREF _Toc96848289 \h </w:instrText>
      </w:r>
      <w:r>
        <w:fldChar w:fldCharType="separate"/>
      </w:r>
      <w:r>
        <w:t>70</w:t>
      </w:r>
      <w:r>
        <w:fldChar w:fldCharType="end"/>
      </w:r>
    </w:p>
    <w:p w14:paraId="0EAA01EF" w14:textId="0C39195D" w:rsidR="00695913" w:rsidRDefault="00695913">
      <w:pPr>
        <w:pStyle w:val="TOC4"/>
        <w:rPr>
          <w:rFonts w:asciiTheme="minorHAnsi" w:eastAsiaTheme="minorEastAsia" w:hAnsiTheme="minorHAnsi" w:cstheme="minorBidi"/>
          <w:sz w:val="22"/>
          <w:lang w:val="en-IN" w:eastAsia="ja-JP" w:bidi="hi-IN"/>
        </w:rPr>
      </w:pPr>
      <w:r>
        <w:t>7.2.2.3</w:t>
      </w:r>
      <w:r>
        <w:rPr>
          <w:rFonts w:asciiTheme="minorHAnsi" w:eastAsiaTheme="minorEastAsia" w:hAnsiTheme="minorHAnsi" w:cstheme="minorBidi"/>
          <w:sz w:val="22"/>
          <w:lang w:val="en-IN" w:eastAsia="ja-JP" w:bidi="hi-IN"/>
        </w:rPr>
        <w:tab/>
      </w:r>
      <w:r>
        <w:t>Eecs_ServiceProvisioning_Subscribe</w:t>
      </w:r>
      <w:r>
        <w:tab/>
      </w:r>
      <w:r>
        <w:fldChar w:fldCharType="begin"/>
      </w:r>
      <w:r>
        <w:instrText xml:space="preserve"> PAGEREF _Toc96848290 \h </w:instrText>
      </w:r>
      <w:r>
        <w:fldChar w:fldCharType="separate"/>
      </w:r>
      <w:r>
        <w:t>71</w:t>
      </w:r>
      <w:r>
        <w:fldChar w:fldCharType="end"/>
      </w:r>
    </w:p>
    <w:p w14:paraId="2B18E4E6" w14:textId="245F96D5" w:rsidR="00695913" w:rsidRDefault="00695913">
      <w:pPr>
        <w:pStyle w:val="TOC5"/>
        <w:rPr>
          <w:rFonts w:asciiTheme="minorHAnsi" w:eastAsiaTheme="minorEastAsia" w:hAnsiTheme="minorHAnsi" w:cstheme="minorBidi"/>
          <w:sz w:val="22"/>
          <w:lang w:val="en-IN" w:eastAsia="ja-JP" w:bidi="hi-IN"/>
        </w:rPr>
      </w:pPr>
      <w:r>
        <w:t>7.2.2.3.1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_Toc96848291 \h </w:instrText>
      </w:r>
      <w:r>
        <w:fldChar w:fldCharType="separate"/>
      </w:r>
      <w:r>
        <w:t>71</w:t>
      </w:r>
      <w:r>
        <w:fldChar w:fldCharType="end"/>
      </w:r>
    </w:p>
    <w:p w14:paraId="7512126F" w14:textId="116F7E83" w:rsidR="00695913" w:rsidRDefault="00695913">
      <w:pPr>
        <w:pStyle w:val="TOC5"/>
        <w:rPr>
          <w:rFonts w:asciiTheme="minorHAnsi" w:eastAsiaTheme="minorEastAsia" w:hAnsiTheme="minorHAnsi" w:cstheme="minorBidi"/>
          <w:sz w:val="22"/>
          <w:lang w:val="en-IN" w:eastAsia="ja-JP" w:bidi="hi-IN"/>
        </w:rPr>
      </w:pPr>
      <w:r>
        <w:t>7.2.2.3.2</w:t>
      </w:r>
      <w:r>
        <w:rPr>
          <w:rFonts w:asciiTheme="minorHAnsi" w:eastAsiaTheme="minorEastAsia" w:hAnsiTheme="minorHAnsi" w:cstheme="minorBidi"/>
          <w:sz w:val="22"/>
          <w:lang w:val="en-IN" w:eastAsia="ja-JP" w:bidi="hi-IN"/>
        </w:rPr>
        <w:tab/>
      </w:r>
      <w:r>
        <w:t>EEC subscribing to service provisioning information from ECS using Eecs_ServiceProvisioning_Subscribe operation</w:t>
      </w:r>
      <w:r>
        <w:tab/>
      </w:r>
      <w:r>
        <w:fldChar w:fldCharType="begin"/>
      </w:r>
      <w:r>
        <w:instrText xml:space="preserve"> PAGEREF _Toc96848292 \h </w:instrText>
      </w:r>
      <w:r>
        <w:fldChar w:fldCharType="separate"/>
      </w:r>
      <w:r>
        <w:t>71</w:t>
      </w:r>
      <w:r>
        <w:fldChar w:fldCharType="end"/>
      </w:r>
    </w:p>
    <w:p w14:paraId="515A2615" w14:textId="1ADAE70B" w:rsidR="00695913" w:rsidRDefault="00695913">
      <w:pPr>
        <w:pStyle w:val="TOC4"/>
        <w:rPr>
          <w:rFonts w:asciiTheme="minorHAnsi" w:eastAsiaTheme="minorEastAsia" w:hAnsiTheme="minorHAnsi" w:cstheme="minorBidi"/>
          <w:sz w:val="22"/>
          <w:lang w:val="en-IN" w:eastAsia="ja-JP" w:bidi="hi-IN"/>
        </w:rPr>
      </w:pPr>
      <w:r>
        <w:t>7.2.2.4</w:t>
      </w:r>
      <w:r>
        <w:rPr>
          <w:rFonts w:asciiTheme="minorHAnsi" w:eastAsiaTheme="minorEastAsia" w:hAnsiTheme="minorHAnsi" w:cstheme="minorBidi"/>
          <w:sz w:val="22"/>
          <w:lang w:val="en-IN" w:eastAsia="ja-JP" w:bidi="hi-IN"/>
        </w:rPr>
        <w:tab/>
      </w:r>
      <w:r>
        <w:t>Eecs_ServiceProvisioning_Notify</w:t>
      </w:r>
      <w:r>
        <w:tab/>
      </w:r>
      <w:r>
        <w:fldChar w:fldCharType="begin"/>
      </w:r>
      <w:r>
        <w:instrText xml:space="preserve"> PAGEREF _Toc96848293 \h </w:instrText>
      </w:r>
      <w:r>
        <w:fldChar w:fldCharType="separate"/>
      </w:r>
      <w:r>
        <w:t>71</w:t>
      </w:r>
      <w:r>
        <w:fldChar w:fldCharType="end"/>
      </w:r>
    </w:p>
    <w:p w14:paraId="0A73D3EA" w14:textId="73272F55" w:rsidR="00695913" w:rsidRDefault="00695913">
      <w:pPr>
        <w:pStyle w:val="TOC5"/>
        <w:rPr>
          <w:rFonts w:asciiTheme="minorHAnsi" w:eastAsiaTheme="minorEastAsia" w:hAnsiTheme="minorHAnsi" w:cstheme="minorBidi"/>
          <w:sz w:val="22"/>
          <w:lang w:val="en-IN" w:eastAsia="ja-JP" w:bidi="hi-IN"/>
        </w:rPr>
      </w:pPr>
      <w:r>
        <w:t>7.2.2.4.1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_Toc96848294 \h </w:instrText>
      </w:r>
      <w:r>
        <w:fldChar w:fldCharType="separate"/>
      </w:r>
      <w:r>
        <w:t>71</w:t>
      </w:r>
      <w:r>
        <w:fldChar w:fldCharType="end"/>
      </w:r>
    </w:p>
    <w:p w14:paraId="18957B25" w14:textId="7E3B1D70" w:rsidR="00695913" w:rsidRDefault="00695913">
      <w:pPr>
        <w:pStyle w:val="TOC5"/>
        <w:rPr>
          <w:rFonts w:asciiTheme="minorHAnsi" w:eastAsiaTheme="minorEastAsia" w:hAnsiTheme="minorHAnsi" w:cstheme="minorBidi"/>
          <w:sz w:val="22"/>
          <w:lang w:val="en-IN" w:eastAsia="ja-JP" w:bidi="hi-IN"/>
        </w:rPr>
      </w:pPr>
      <w:r>
        <w:t>7.2.2.4.2</w:t>
      </w:r>
      <w:r>
        <w:rPr>
          <w:rFonts w:asciiTheme="minorHAnsi" w:eastAsiaTheme="minorEastAsia" w:hAnsiTheme="minorHAnsi" w:cstheme="minorBidi"/>
          <w:sz w:val="22"/>
          <w:lang w:val="en-IN" w:eastAsia="ja-JP" w:bidi="hi-IN"/>
        </w:rPr>
        <w:tab/>
      </w:r>
      <w:r>
        <w:t>ECS notifying the service provisioning information to EEC using Eecs_ServiceProvisioning_Notify operation</w:t>
      </w:r>
      <w:r>
        <w:tab/>
      </w:r>
      <w:r>
        <w:fldChar w:fldCharType="begin"/>
      </w:r>
      <w:r>
        <w:instrText xml:space="preserve"> PAGEREF _Toc96848295 \h </w:instrText>
      </w:r>
      <w:r>
        <w:fldChar w:fldCharType="separate"/>
      </w:r>
      <w:r>
        <w:t>72</w:t>
      </w:r>
      <w:r>
        <w:fldChar w:fldCharType="end"/>
      </w:r>
    </w:p>
    <w:p w14:paraId="39A20AB1" w14:textId="2A5893D0" w:rsidR="00695913" w:rsidRDefault="00695913">
      <w:pPr>
        <w:pStyle w:val="TOC4"/>
        <w:rPr>
          <w:rFonts w:asciiTheme="minorHAnsi" w:eastAsiaTheme="minorEastAsia" w:hAnsiTheme="minorHAnsi" w:cstheme="minorBidi"/>
          <w:sz w:val="22"/>
          <w:lang w:val="en-IN" w:eastAsia="ja-JP" w:bidi="hi-IN"/>
        </w:rPr>
      </w:pPr>
      <w:r>
        <w:t>7.2.2.5</w:t>
      </w:r>
      <w:r>
        <w:rPr>
          <w:rFonts w:asciiTheme="minorHAnsi" w:eastAsiaTheme="minorEastAsia" w:hAnsiTheme="minorHAnsi" w:cstheme="minorBidi"/>
          <w:sz w:val="22"/>
          <w:lang w:val="en-IN" w:eastAsia="ja-JP" w:bidi="hi-IN"/>
        </w:rPr>
        <w:tab/>
      </w:r>
      <w:r>
        <w:t>Eecs_ServiceProvisioning_UpdateSubscription</w:t>
      </w:r>
      <w:r>
        <w:tab/>
      </w:r>
      <w:r>
        <w:fldChar w:fldCharType="begin"/>
      </w:r>
      <w:r>
        <w:instrText xml:space="preserve"> PAGEREF _Toc96848296 \h </w:instrText>
      </w:r>
      <w:r>
        <w:fldChar w:fldCharType="separate"/>
      </w:r>
      <w:r>
        <w:t>72</w:t>
      </w:r>
      <w:r>
        <w:fldChar w:fldCharType="end"/>
      </w:r>
    </w:p>
    <w:p w14:paraId="1880F062" w14:textId="67F2D305" w:rsidR="00695913" w:rsidRDefault="00695913">
      <w:pPr>
        <w:pStyle w:val="TOC5"/>
        <w:rPr>
          <w:rFonts w:asciiTheme="minorHAnsi" w:eastAsiaTheme="minorEastAsia" w:hAnsiTheme="minorHAnsi" w:cstheme="minorBidi"/>
          <w:sz w:val="22"/>
          <w:lang w:val="en-IN" w:eastAsia="ja-JP" w:bidi="hi-IN"/>
        </w:rPr>
      </w:pPr>
      <w:r>
        <w:t>7.2.2.5.1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_Toc96848297 \h </w:instrText>
      </w:r>
      <w:r>
        <w:fldChar w:fldCharType="separate"/>
      </w:r>
      <w:r>
        <w:t>72</w:t>
      </w:r>
      <w:r>
        <w:fldChar w:fldCharType="end"/>
      </w:r>
    </w:p>
    <w:p w14:paraId="2592AF67" w14:textId="0FA06328" w:rsidR="00695913" w:rsidRDefault="00695913">
      <w:pPr>
        <w:pStyle w:val="TOC5"/>
        <w:rPr>
          <w:rFonts w:asciiTheme="minorHAnsi" w:eastAsiaTheme="minorEastAsia" w:hAnsiTheme="minorHAnsi" w:cstheme="minorBidi"/>
          <w:sz w:val="22"/>
          <w:lang w:val="en-IN" w:eastAsia="ja-JP" w:bidi="hi-IN"/>
        </w:rPr>
      </w:pPr>
      <w:r>
        <w:t>7.2.2.5.2</w:t>
      </w:r>
      <w:r>
        <w:rPr>
          <w:rFonts w:asciiTheme="minorHAnsi" w:eastAsiaTheme="minorEastAsia" w:hAnsiTheme="minorHAnsi" w:cstheme="minorBidi"/>
          <w:sz w:val="22"/>
          <w:lang w:val="en-IN" w:eastAsia="ja-JP" w:bidi="hi-IN"/>
        </w:rPr>
        <w:tab/>
      </w:r>
      <w:r>
        <w:t>EEC updating service provisioning information subscription at ECS using Eecs_ServiceProvisioning_UpdateSubscription operation</w:t>
      </w:r>
      <w:r>
        <w:tab/>
      </w:r>
      <w:r>
        <w:fldChar w:fldCharType="begin"/>
      </w:r>
      <w:r>
        <w:instrText xml:space="preserve"> PAGEREF _Toc96848298 \h </w:instrText>
      </w:r>
      <w:r>
        <w:fldChar w:fldCharType="separate"/>
      </w:r>
      <w:r>
        <w:t>72</w:t>
      </w:r>
      <w:r>
        <w:fldChar w:fldCharType="end"/>
      </w:r>
    </w:p>
    <w:p w14:paraId="075FC70E" w14:textId="66837834" w:rsidR="00695913" w:rsidRDefault="00695913">
      <w:pPr>
        <w:pStyle w:val="TOC4"/>
        <w:rPr>
          <w:rFonts w:asciiTheme="minorHAnsi" w:eastAsiaTheme="minorEastAsia" w:hAnsiTheme="minorHAnsi" w:cstheme="minorBidi"/>
          <w:sz w:val="22"/>
          <w:lang w:val="en-IN" w:eastAsia="ja-JP" w:bidi="hi-IN"/>
        </w:rPr>
      </w:pPr>
      <w:r>
        <w:t>7.2.2.6</w:t>
      </w:r>
      <w:r>
        <w:rPr>
          <w:rFonts w:asciiTheme="minorHAnsi" w:eastAsiaTheme="minorEastAsia" w:hAnsiTheme="minorHAnsi" w:cstheme="minorBidi"/>
          <w:sz w:val="22"/>
          <w:lang w:val="en-IN" w:eastAsia="ja-JP" w:bidi="hi-IN"/>
        </w:rPr>
        <w:tab/>
      </w:r>
      <w:r w:rsidRPr="00BF4FE2">
        <w:rPr>
          <w:lang w:val="en-IN"/>
        </w:rPr>
        <w:t>Eecs_ServiceProvisioning_Unsubscribe</w:t>
      </w:r>
      <w:r>
        <w:tab/>
      </w:r>
      <w:r>
        <w:fldChar w:fldCharType="begin"/>
      </w:r>
      <w:r>
        <w:instrText xml:space="preserve"> PAGEREF _Toc96848299 \h </w:instrText>
      </w:r>
      <w:r>
        <w:fldChar w:fldCharType="separate"/>
      </w:r>
      <w:r>
        <w:t>73</w:t>
      </w:r>
      <w:r>
        <w:fldChar w:fldCharType="end"/>
      </w:r>
    </w:p>
    <w:p w14:paraId="00642640" w14:textId="67495769" w:rsidR="00695913" w:rsidRDefault="00695913">
      <w:pPr>
        <w:pStyle w:val="TOC5"/>
        <w:rPr>
          <w:rFonts w:asciiTheme="minorHAnsi" w:eastAsiaTheme="minorEastAsia" w:hAnsiTheme="minorHAnsi" w:cstheme="minorBidi"/>
          <w:sz w:val="22"/>
          <w:lang w:val="en-IN" w:eastAsia="ja-JP" w:bidi="hi-IN"/>
        </w:rPr>
      </w:pPr>
      <w:r>
        <w:t>7.2.2.6.1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_Toc96848300 \h </w:instrText>
      </w:r>
      <w:r>
        <w:fldChar w:fldCharType="separate"/>
      </w:r>
      <w:r>
        <w:t>73</w:t>
      </w:r>
      <w:r>
        <w:fldChar w:fldCharType="end"/>
      </w:r>
    </w:p>
    <w:p w14:paraId="1D1C27A4" w14:textId="2719A139" w:rsidR="00695913" w:rsidRDefault="00695913">
      <w:pPr>
        <w:pStyle w:val="TOC5"/>
        <w:rPr>
          <w:rFonts w:asciiTheme="minorHAnsi" w:eastAsiaTheme="minorEastAsia" w:hAnsiTheme="minorHAnsi" w:cstheme="minorBidi"/>
          <w:sz w:val="22"/>
          <w:lang w:val="en-IN" w:eastAsia="ja-JP" w:bidi="hi-IN"/>
        </w:rPr>
      </w:pPr>
      <w:r>
        <w:t>7.2.2.6.2</w:t>
      </w:r>
      <w:r>
        <w:rPr>
          <w:rFonts w:asciiTheme="minorHAnsi" w:eastAsiaTheme="minorEastAsia" w:hAnsiTheme="minorHAnsi" w:cstheme="minorBidi"/>
          <w:sz w:val="22"/>
          <w:lang w:val="en-IN" w:eastAsia="ja-JP" w:bidi="hi-IN"/>
        </w:rPr>
        <w:tab/>
      </w:r>
      <w:r>
        <w:t xml:space="preserve">EEC unsubscribing to </w:t>
      </w:r>
      <w:r>
        <w:rPr>
          <w:lang w:eastAsia="ko-KR"/>
        </w:rPr>
        <w:t xml:space="preserve">service provisioning subscription </w:t>
      </w:r>
      <w:r>
        <w:t xml:space="preserve">from ECS using </w:t>
      </w:r>
      <w:r w:rsidRPr="00BF4FE2">
        <w:rPr>
          <w:lang w:val="en-IN"/>
        </w:rPr>
        <w:t>Eecs_ServiceProvisioning_Unsubscribe</w:t>
      </w:r>
      <w:r>
        <w:t xml:space="preserve"> operation</w:t>
      </w:r>
      <w:r>
        <w:tab/>
      </w:r>
      <w:r>
        <w:fldChar w:fldCharType="begin"/>
      </w:r>
      <w:r>
        <w:instrText xml:space="preserve"> PAGEREF _Toc96848301 \h </w:instrText>
      </w:r>
      <w:r>
        <w:fldChar w:fldCharType="separate"/>
      </w:r>
      <w:r>
        <w:t>73</w:t>
      </w:r>
      <w:r>
        <w:fldChar w:fldCharType="end"/>
      </w:r>
    </w:p>
    <w:p w14:paraId="5C296F82" w14:textId="0436D718" w:rsidR="00695913" w:rsidRDefault="00695913">
      <w:pPr>
        <w:pStyle w:val="TOC1"/>
        <w:rPr>
          <w:rFonts w:asciiTheme="minorHAnsi" w:eastAsiaTheme="minorEastAsia" w:hAnsiTheme="minorHAnsi" w:cstheme="minorBidi"/>
          <w:lang w:val="en-IN" w:eastAsia="ja-JP" w:bidi="hi-IN"/>
        </w:rPr>
      </w:pPr>
      <w:r>
        <w:t>8</w:t>
      </w:r>
      <w:r>
        <w:rPr>
          <w:rFonts w:asciiTheme="minorHAnsi" w:eastAsiaTheme="minorEastAsia" w:hAnsiTheme="minorHAnsi" w:cstheme="minorBidi"/>
          <w:lang w:val="en-IN" w:eastAsia="ja-JP" w:bidi="hi-IN"/>
        </w:rPr>
        <w:tab/>
      </w:r>
      <w:r>
        <w:t>Edge Configuration Server API Definitions</w:t>
      </w:r>
      <w:r>
        <w:tab/>
      </w:r>
      <w:r>
        <w:fldChar w:fldCharType="begin"/>
      </w:r>
      <w:r>
        <w:instrText xml:space="preserve"> PAGEREF _Toc96848302 \h </w:instrText>
      </w:r>
      <w:r>
        <w:fldChar w:fldCharType="separate"/>
      </w:r>
      <w:r>
        <w:t>73</w:t>
      </w:r>
      <w:r>
        <w:fldChar w:fldCharType="end"/>
      </w:r>
    </w:p>
    <w:p w14:paraId="3CA7A78B" w14:textId="48855C91" w:rsidR="00695913" w:rsidRDefault="00695913">
      <w:pPr>
        <w:pStyle w:val="TOC2"/>
        <w:rPr>
          <w:rFonts w:asciiTheme="minorHAnsi" w:eastAsiaTheme="minorEastAsia" w:hAnsiTheme="minorHAnsi" w:cstheme="minorBidi"/>
          <w:sz w:val="22"/>
          <w:lang w:val="en-IN" w:eastAsia="ja-JP" w:bidi="hi-IN"/>
        </w:rPr>
      </w:pPr>
      <w:r>
        <w:t>8.1</w:t>
      </w:r>
      <w:r>
        <w:rPr>
          <w:rFonts w:asciiTheme="minorHAnsi" w:eastAsiaTheme="minorEastAsia" w:hAnsiTheme="minorHAnsi" w:cstheme="minorBidi"/>
          <w:sz w:val="22"/>
          <w:lang w:val="en-IN" w:eastAsia="ja-JP" w:bidi="hi-IN"/>
        </w:rPr>
        <w:tab/>
      </w:r>
      <w:r>
        <w:t>Eecs_ServiceProvisioning API</w:t>
      </w:r>
      <w:r>
        <w:tab/>
      </w:r>
      <w:r>
        <w:fldChar w:fldCharType="begin"/>
      </w:r>
      <w:r>
        <w:instrText xml:space="preserve"> PAGEREF _Toc96848303 \h </w:instrText>
      </w:r>
      <w:r>
        <w:fldChar w:fldCharType="separate"/>
      </w:r>
      <w:r>
        <w:t>73</w:t>
      </w:r>
      <w:r>
        <w:fldChar w:fldCharType="end"/>
      </w:r>
    </w:p>
    <w:p w14:paraId="06D346C2" w14:textId="4F4470A8" w:rsidR="00695913" w:rsidRDefault="00695913">
      <w:pPr>
        <w:pStyle w:val="TOC3"/>
        <w:rPr>
          <w:rFonts w:asciiTheme="minorHAnsi" w:eastAsiaTheme="minorEastAsia" w:hAnsiTheme="minorHAnsi" w:cstheme="minorBidi"/>
          <w:sz w:val="22"/>
          <w:lang w:val="en-IN" w:eastAsia="ja-JP" w:bidi="hi-IN"/>
        </w:rPr>
      </w:pPr>
      <w:r>
        <w:t>8.1.1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_Toc96848304 \h </w:instrText>
      </w:r>
      <w:r>
        <w:fldChar w:fldCharType="separate"/>
      </w:r>
      <w:r>
        <w:t>73</w:t>
      </w:r>
      <w:r>
        <w:fldChar w:fldCharType="end"/>
      </w:r>
    </w:p>
    <w:p w14:paraId="724E29FC" w14:textId="61B8D09E" w:rsidR="00695913" w:rsidRDefault="00695913">
      <w:pPr>
        <w:pStyle w:val="TOC3"/>
        <w:rPr>
          <w:rFonts w:asciiTheme="minorHAnsi" w:eastAsiaTheme="minorEastAsia" w:hAnsiTheme="minorHAnsi" w:cstheme="minorBidi"/>
          <w:sz w:val="22"/>
          <w:lang w:val="en-IN" w:eastAsia="ja-JP" w:bidi="hi-IN"/>
        </w:rPr>
      </w:pPr>
      <w:r>
        <w:t>8.1.2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_Toc96848305 \h </w:instrText>
      </w:r>
      <w:r>
        <w:fldChar w:fldCharType="separate"/>
      </w:r>
      <w:r>
        <w:t>74</w:t>
      </w:r>
      <w:r>
        <w:fldChar w:fldCharType="end"/>
      </w:r>
    </w:p>
    <w:p w14:paraId="3BAD9A83" w14:textId="622D23E4" w:rsidR="00695913" w:rsidRDefault="00695913">
      <w:pPr>
        <w:pStyle w:val="TOC4"/>
        <w:rPr>
          <w:rFonts w:asciiTheme="minorHAnsi" w:eastAsiaTheme="minorEastAsia" w:hAnsiTheme="minorHAnsi" w:cstheme="minorBidi"/>
          <w:sz w:val="22"/>
          <w:lang w:val="en-IN" w:eastAsia="ja-JP" w:bidi="hi-IN"/>
        </w:rPr>
      </w:pPr>
      <w:r>
        <w:t>8.1.2.1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_Toc96848306 \h </w:instrText>
      </w:r>
      <w:r>
        <w:fldChar w:fldCharType="separate"/>
      </w:r>
      <w:r>
        <w:t>74</w:t>
      </w:r>
      <w:r>
        <w:fldChar w:fldCharType="end"/>
      </w:r>
    </w:p>
    <w:p w14:paraId="0E0D7812" w14:textId="41325BCE" w:rsidR="00695913" w:rsidRDefault="00695913">
      <w:pPr>
        <w:pStyle w:val="TOC4"/>
        <w:rPr>
          <w:rFonts w:asciiTheme="minorHAnsi" w:eastAsiaTheme="minorEastAsia" w:hAnsiTheme="minorHAnsi" w:cstheme="minorBidi"/>
          <w:sz w:val="22"/>
          <w:lang w:val="en-IN" w:eastAsia="ja-JP" w:bidi="hi-IN"/>
        </w:rPr>
      </w:pPr>
      <w:r>
        <w:t>8.1.2.3</w:t>
      </w:r>
      <w:r>
        <w:rPr>
          <w:rFonts w:asciiTheme="minorHAnsi" w:eastAsiaTheme="minorEastAsia" w:hAnsiTheme="minorHAnsi" w:cstheme="minorBidi"/>
          <w:sz w:val="22"/>
          <w:lang w:val="en-IN" w:eastAsia="ja-JP" w:bidi="hi-IN"/>
        </w:rPr>
        <w:tab/>
      </w:r>
      <w:r>
        <w:t>Resource: Service Provisioning Subscriptions</w:t>
      </w:r>
      <w:r>
        <w:tab/>
      </w:r>
      <w:r>
        <w:fldChar w:fldCharType="begin"/>
      </w:r>
      <w:r>
        <w:instrText xml:space="preserve"> PAGEREF _Toc96848307 \h </w:instrText>
      </w:r>
      <w:r>
        <w:fldChar w:fldCharType="separate"/>
      </w:r>
      <w:r>
        <w:t>74</w:t>
      </w:r>
      <w:r>
        <w:fldChar w:fldCharType="end"/>
      </w:r>
    </w:p>
    <w:p w14:paraId="35C41445" w14:textId="508BC243" w:rsidR="00695913" w:rsidRDefault="00695913">
      <w:pPr>
        <w:pStyle w:val="TOC5"/>
        <w:rPr>
          <w:rFonts w:asciiTheme="minorHAnsi" w:eastAsiaTheme="minorEastAsia" w:hAnsiTheme="minorHAnsi" w:cstheme="minorBidi"/>
          <w:sz w:val="22"/>
          <w:lang w:val="en-IN" w:eastAsia="ja-JP" w:bidi="hi-IN"/>
        </w:rPr>
      </w:pPr>
      <w:r>
        <w:t>8.1.2.3</w:t>
      </w:r>
      <w:r>
        <w:rPr>
          <w:lang w:eastAsia="zh-CN"/>
        </w:rPr>
        <w:t>.1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_Toc96848308 \h </w:instrText>
      </w:r>
      <w:r>
        <w:fldChar w:fldCharType="separate"/>
      </w:r>
      <w:r>
        <w:t>74</w:t>
      </w:r>
      <w:r>
        <w:fldChar w:fldCharType="end"/>
      </w:r>
    </w:p>
    <w:p w14:paraId="3E4A6AB7" w14:textId="105D73C5" w:rsidR="00695913" w:rsidRDefault="00695913">
      <w:pPr>
        <w:pStyle w:val="TOC5"/>
        <w:rPr>
          <w:rFonts w:asciiTheme="minorHAnsi" w:eastAsiaTheme="minorEastAsia" w:hAnsiTheme="minorHAnsi" w:cstheme="minorBidi"/>
          <w:sz w:val="22"/>
          <w:lang w:val="en-IN" w:eastAsia="ja-JP" w:bidi="hi-IN"/>
        </w:rPr>
      </w:pPr>
      <w:r>
        <w:t>8.1.2.3</w:t>
      </w:r>
      <w:r>
        <w:rPr>
          <w:lang w:eastAsia="zh-CN"/>
        </w:rPr>
        <w:t>.2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_Toc96848309 \h </w:instrText>
      </w:r>
      <w:r>
        <w:fldChar w:fldCharType="separate"/>
      </w:r>
      <w:r>
        <w:t>75</w:t>
      </w:r>
      <w:r>
        <w:fldChar w:fldCharType="end"/>
      </w:r>
    </w:p>
    <w:p w14:paraId="47ECCB8B" w14:textId="2720014C" w:rsidR="00695913" w:rsidRDefault="00695913">
      <w:pPr>
        <w:pStyle w:val="TOC5"/>
        <w:rPr>
          <w:rFonts w:asciiTheme="minorHAnsi" w:eastAsiaTheme="minorEastAsia" w:hAnsiTheme="minorHAnsi" w:cstheme="minorBidi"/>
          <w:sz w:val="22"/>
          <w:lang w:val="en-IN" w:eastAsia="ja-JP" w:bidi="hi-IN"/>
        </w:rPr>
      </w:pPr>
      <w:r>
        <w:t>8.1.2.3</w:t>
      </w:r>
      <w:r>
        <w:rPr>
          <w:lang w:eastAsia="zh-CN"/>
        </w:rPr>
        <w:t>.3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_Toc96848310 \h </w:instrText>
      </w:r>
      <w:r>
        <w:fldChar w:fldCharType="separate"/>
      </w:r>
      <w:r>
        <w:t>75</w:t>
      </w:r>
      <w:r>
        <w:fldChar w:fldCharType="end"/>
      </w:r>
    </w:p>
    <w:p w14:paraId="62495DE6" w14:textId="05BE5304" w:rsidR="00695913" w:rsidRDefault="00695913">
      <w:pPr>
        <w:pStyle w:val="TOC6"/>
        <w:rPr>
          <w:rFonts w:asciiTheme="minorHAnsi" w:eastAsiaTheme="minorEastAsia" w:hAnsiTheme="minorHAnsi" w:cstheme="minorBidi"/>
          <w:sz w:val="22"/>
          <w:lang w:val="en-IN" w:eastAsia="ja-JP" w:bidi="hi-IN"/>
        </w:rPr>
      </w:pPr>
      <w:r>
        <w:t>8.1.2.3</w:t>
      </w:r>
      <w:r>
        <w:rPr>
          <w:lang w:eastAsia="zh-CN"/>
        </w:rPr>
        <w:t>.3.1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_Toc96848311 \h </w:instrText>
      </w:r>
      <w:r>
        <w:fldChar w:fldCharType="separate"/>
      </w:r>
      <w:r>
        <w:t>75</w:t>
      </w:r>
      <w:r>
        <w:fldChar w:fldCharType="end"/>
      </w:r>
    </w:p>
    <w:p w14:paraId="33A4288E" w14:textId="40695226" w:rsidR="00695913" w:rsidRDefault="00695913">
      <w:pPr>
        <w:pStyle w:val="TOC5"/>
        <w:rPr>
          <w:rFonts w:asciiTheme="minorHAnsi" w:eastAsiaTheme="minorEastAsia" w:hAnsiTheme="minorHAnsi" w:cstheme="minorBidi"/>
          <w:sz w:val="22"/>
          <w:lang w:val="en-IN" w:eastAsia="ja-JP" w:bidi="hi-IN"/>
        </w:rPr>
      </w:pPr>
      <w:r>
        <w:t>8.1.2.3</w:t>
      </w:r>
      <w:r>
        <w:rPr>
          <w:lang w:eastAsia="zh-CN"/>
        </w:rPr>
        <w:t>.4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_Toc96848312 \h </w:instrText>
      </w:r>
      <w:r>
        <w:fldChar w:fldCharType="separate"/>
      </w:r>
      <w:r>
        <w:t>75</w:t>
      </w:r>
      <w:r>
        <w:fldChar w:fldCharType="end"/>
      </w:r>
    </w:p>
    <w:p w14:paraId="3BB4ADEC" w14:textId="10A40D4A" w:rsidR="00695913" w:rsidRDefault="00695913">
      <w:pPr>
        <w:pStyle w:val="TOC4"/>
        <w:rPr>
          <w:rFonts w:asciiTheme="minorHAnsi" w:eastAsiaTheme="minorEastAsia" w:hAnsiTheme="minorHAnsi" w:cstheme="minorBidi"/>
          <w:sz w:val="22"/>
          <w:lang w:val="en-IN" w:eastAsia="ja-JP" w:bidi="hi-IN"/>
        </w:rPr>
      </w:pPr>
      <w:r>
        <w:t>8.1.2.4</w:t>
      </w:r>
      <w:r>
        <w:rPr>
          <w:rFonts w:asciiTheme="minorHAnsi" w:eastAsiaTheme="minorEastAsia" w:hAnsiTheme="minorHAnsi" w:cstheme="minorBidi"/>
          <w:sz w:val="22"/>
          <w:lang w:val="en-IN" w:eastAsia="ja-JP" w:bidi="hi-IN"/>
        </w:rPr>
        <w:tab/>
      </w:r>
      <w:r>
        <w:t>Resource: Individual Service Provisioning Subscription</w:t>
      </w:r>
      <w:r>
        <w:tab/>
      </w:r>
      <w:r>
        <w:fldChar w:fldCharType="begin"/>
      </w:r>
      <w:r>
        <w:instrText xml:space="preserve"> PAGEREF _Toc96848313 \h </w:instrText>
      </w:r>
      <w:r>
        <w:fldChar w:fldCharType="separate"/>
      </w:r>
      <w:r>
        <w:t>76</w:t>
      </w:r>
      <w:r>
        <w:fldChar w:fldCharType="end"/>
      </w:r>
    </w:p>
    <w:p w14:paraId="1D810483" w14:textId="1CE9B35D" w:rsidR="00695913" w:rsidRDefault="00695913">
      <w:pPr>
        <w:pStyle w:val="TOC5"/>
        <w:rPr>
          <w:rFonts w:asciiTheme="minorHAnsi" w:eastAsiaTheme="minorEastAsia" w:hAnsiTheme="minorHAnsi" w:cstheme="minorBidi"/>
          <w:sz w:val="22"/>
          <w:lang w:val="en-IN" w:eastAsia="ja-JP" w:bidi="hi-IN"/>
        </w:rPr>
      </w:pPr>
      <w:r>
        <w:t>8.1.2.4</w:t>
      </w:r>
      <w:r>
        <w:rPr>
          <w:lang w:eastAsia="zh-CN"/>
        </w:rPr>
        <w:t>.1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_Toc96848314 \h </w:instrText>
      </w:r>
      <w:r>
        <w:fldChar w:fldCharType="separate"/>
      </w:r>
      <w:r>
        <w:t>76</w:t>
      </w:r>
      <w:r>
        <w:fldChar w:fldCharType="end"/>
      </w:r>
    </w:p>
    <w:p w14:paraId="7996DDE4" w14:textId="052552F8" w:rsidR="00695913" w:rsidRDefault="00695913">
      <w:pPr>
        <w:pStyle w:val="TOC5"/>
        <w:rPr>
          <w:rFonts w:asciiTheme="minorHAnsi" w:eastAsiaTheme="minorEastAsia" w:hAnsiTheme="minorHAnsi" w:cstheme="minorBidi"/>
          <w:sz w:val="22"/>
          <w:lang w:val="en-IN" w:eastAsia="ja-JP" w:bidi="hi-IN"/>
        </w:rPr>
      </w:pPr>
      <w:r>
        <w:rPr>
          <w:lang w:eastAsia="zh-CN"/>
        </w:rPr>
        <w:t>8.1.2.4.2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_Toc96848315 \h </w:instrText>
      </w:r>
      <w:r>
        <w:fldChar w:fldCharType="separate"/>
      </w:r>
      <w:r>
        <w:t>76</w:t>
      </w:r>
      <w:r>
        <w:fldChar w:fldCharType="end"/>
      </w:r>
    </w:p>
    <w:p w14:paraId="2BCB7EE6" w14:textId="41B2CDCC" w:rsidR="00695913" w:rsidRDefault="00695913">
      <w:pPr>
        <w:pStyle w:val="TOC5"/>
        <w:rPr>
          <w:rFonts w:asciiTheme="minorHAnsi" w:eastAsiaTheme="minorEastAsia" w:hAnsiTheme="minorHAnsi" w:cstheme="minorBidi"/>
          <w:sz w:val="22"/>
          <w:lang w:val="en-IN" w:eastAsia="ja-JP" w:bidi="hi-IN"/>
        </w:rPr>
      </w:pPr>
      <w:r>
        <w:rPr>
          <w:lang w:eastAsia="zh-CN"/>
        </w:rPr>
        <w:t>8.1.2.4.3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_Toc96848316 \h </w:instrText>
      </w:r>
      <w:r>
        <w:fldChar w:fldCharType="separate"/>
      </w:r>
      <w:r>
        <w:t>76</w:t>
      </w:r>
      <w:r>
        <w:fldChar w:fldCharType="end"/>
      </w:r>
    </w:p>
    <w:p w14:paraId="38CFF5D4" w14:textId="04A8A41A" w:rsidR="00695913" w:rsidRDefault="00695913">
      <w:pPr>
        <w:pStyle w:val="TOC6"/>
        <w:rPr>
          <w:rFonts w:asciiTheme="minorHAnsi" w:eastAsiaTheme="minorEastAsia" w:hAnsiTheme="minorHAnsi" w:cstheme="minorBidi"/>
          <w:sz w:val="22"/>
          <w:lang w:val="en-IN" w:eastAsia="ja-JP" w:bidi="hi-IN"/>
        </w:rPr>
      </w:pPr>
      <w:r>
        <w:rPr>
          <w:lang w:eastAsia="zh-CN"/>
        </w:rPr>
        <w:t>8.1.2.4.3.1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_Toc96848317 \h </w:instrText>
      </w:r>
      <w:r>
        <w:fldChar w:fldCharType="separate"/>
      </w:r>
      <w:r>
        <w:t>76</w:t>
      </w:r>
      <w:r>
        <w:fldChar w:fldCharType="end"/>
      </w:r>
    </w:p>
    <w:p w14:paraId="1D16894E" w14:textId="2C008E33" w:rsidR="00695913" w:rsidRDefault="00695913">
      <w:pPr>
        <w:pStyle w:val="TOC6"/>
        <w:rPr>
          <w:rFonts w:asciiTheme="minorHAnsi" w:eastAsiaTheme="minorEastAsia" w:hAnsiTheme="minorHAnsi" w:cstheme="minorBidi"/>
          <w:sz w:val="22"/>
          <w:lang w:val="en-IN" w:eastAsia="ja-JP" w:bidi="hi-IN"/>
        </w:rPr>
      </w:pPr>
      <w:r>
        <w:rPr>
          <w:lang w:eastAsia="zh-CN"/>
        </w:rPr>
        <w:t>8.1.2.4.3.2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_Toc96848318 \h </w:instrText>
      </w:r>
      <w:r>
        <w:fldChar w:fldCharType="separate"/>
      </w:r>
      <w:r>
        <w:t>77</w:t>
      </w:r>
      <w:r>
        <w:fldChar w:fldCharType="end"/>
      </w:r>
    </w:p>
    <w:p w14:paraId="049E2D29" w14:textId="787C85AB" w:rsidR="00695913" w:rsidRDefault="00695913">
      <w:pPr>
        <w:pStyle w:val="TOC6"/>
        <w:rPr>
          <w:rFonts w:asciiTheme="minorHAnsi" w:eastAsiaTheme="minorEastAsia" w:hAnsiTheme="minorHAnsi" w:cstheme="minorBidi"/>
          <w:sz w:val="22"/>
          <w:lang w:val="en-IN" w:eastAsia="ja-JP" w:bidi="hi-IN"/>
        </w:rPr>
      </w:pPr>
      <w:r>
        <w:rPr>
          <w:lang w:eastAsia="zh-CN"/>
        </w:rPr>
        <w:t>8.1.2.4.3.3</w:t>
      </w:r>
      <w:r>
        <w:rPr>
          <w:rFonts w:asciiTheme="minorHAnsi" w:eastAsiaTheme="minorEastAsia" w:hAnsiTheme="minorHAnsi" w:cstheme="minorBidi"/>
          <w:sz w:val="22"/>
          <w:lang w:val="en-IN" w:eastAsia="ja-JP" w:bidi="hi-IN"/>
        </w:rPr>
        <w:tab/>
      </w:r>
      <w:r>
        <w:rPr>
          <w:lang w:eastAsia="zh-CN"/>
        </w:rPr>
        <w:t>PATCH</w:t>
      </w:r>
      <w:r>
        <w:tab/>
      </w:r>
      <w:r>
        <w:fldChar w:fldCharType="begin"/>
      </w:r>
      <w:r>
        <w:instrText xml:space="preserve"> PAGEREF _Toc96848319 \h </w:instrText>
      </w:r>
      <w:r>
        <w:fldChar w:fldCharType="separate"/>
      </w:r>
      <w:r>
        <w:t>78</w:t>
      </w:r>
      <w:r>
        <w:fldChar w:fldCharType="end"/>
      </w:r>
    </w:p>
    <w:p w14:paraId="43373DBC" w14:textId="76C1A9FD" w:rsidR="00695913" w:rsidRDefault="00695913">
      <w:pPr>
        <w:pStyle w:val="TOC3"/>
        <w:rPr>
          <w:rFonts w:asciiTheme="minorHAnsi" w:eastAsiaTheme="minorEastAsia" w:hAnsiTheme="minorHAnsi" w:cstheme="minorBidi"/>
          <w:sz w:val="22"/>
          <w:lang w:val="en-IN" w:eastAsia="ja-JP" w:bidi="hi-IN"/>
        </w:rPr>
      </w:pPr>
      <w:r>
        <w:lastRenderedPageBreak/>
        <w:t>8.1.3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_Toc96848320 \h </w:instrText>
      </w:r>
      <w:r>
        <w:fldChar w:fldCharType="separate"/>
      </w:r>
      <w:r>
        <w:t>79</w:t>
      </w:r>
      <w:r>
        <w:fldChar w:fldCharType="end"/>
      </w:r>
    </w:p>
    <w:p w14:paraId="394825D8" w14:textId="12B43E17" w:rsidR="00695913" w:rsidRDefault="00695913">
      <w:pPr>
        <w:pStyle w:val="TOC4"/>
        <w:rPr>
          <w:rFonts w:asciiTheme="minorHAnsi" w:eastAsiaTheme="minorEastAsia" w:hAnsiTheme="minorHAnsi" w:cstheme="minorBidi"/>
          <w:sz w:val="22"/>
          <w:lang w:val="en-IN" w:eastAsia="ja-JP" w:bidi="hi-IN"/>
        </w:rPr>
      </w:pPr>
      <w:r>
        <w:t>8.1.3.1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_Toc96848321 \h </w:instrText>
      </w:r>
      <w:r>
        <w:fldChar w:fldCharType="separate"/>
      </w:r>
      <w:r>
        <w:t>79</w:t>
      </w:r>
      <w:r>
        <w:fldChar w:fldCharType="end"/>
      </w:r>
    </w:p>
    <w:p w14:paraId="1FE0B36D" w14:textId="0EEF8F69" w:rsidR="00695913" w:rsidRDefault="00695913">
      <w:pPr>
        <w:pStyle w:val="TOC4"/>
        <w:rPr>
          <w:rFonts w:asciiTheme="minorHAnsi" w:eastAsiaTheme="minorEastAsia" w:hAnsiTheme="minorHAnsi" w:cstheme="minorBidi"/>
          <w:sz w:val="22"/>
          <w:lang w:val="en-IN" w:eastAsia="ja-JP" w:bidi="hi-IN"/>
        </w:rPr>
      </w:pPr>
      <w:r>
        <w:t>8.1.3.2</w:t>
      </w:r>
      <w:r>
        <w:rPr>
          <w:rFonts w:asciiTheme="minorHAnsi" w:eastAsiaTheme="minorEastAsia" w:hAnsiTheme="minorHAnsi" w:cstheme="minorBidi"/>
          <w:sz w:val="22"/>
          <w:lang w:val="en-IN" w:eastAsia="ja-JP" w:bidi="hi-IN"/>
        </w:rPr>
        <w:tab/>
      </w:r>
      <w:r>
        <w:t>Operation: Request</w:t>
      </w:r>
      <w:r>
        <w:tab/>
      </w:r>
      <w:r>
        <w:fldChar w:fldCharType="begin"/>
      </w:r>
      <w:r>
        <w:instrText xml:space="preserve"> PAGEREF _Toc96848322 \h </w:instrText>
      </w:r>
      <w:r>
        <w:fldChar w:fldCharType="separate"/>
      </w:r>
      <w:r>
        <w:t>80</w:t>
      </w:r>
      <w:r>
        <w:fldChar w:fldCharType="end"/>
      </w:r>
    </w:p>
    <w:p w14:paraId="0A501BEA" w14:textId="04E33E27" w:rsidR="00695913" w:rsidRDefault="00695913">
      <w:pPr>
        <w:pStyle w:val="TOC5"/>
        <w:rPr>
          <w:rFonts w:asciiTheme="minorHAnsi" w:eastAsiaTheme="minorEastAsia" w:hAnsiTheme="minorHAnsi" w:cstheme="minorBidi"/>
          <w:sz w:val="22"/>
          <w:lang w:val="en-IN" w:eastAsia="ja-JP" w:bidi="hi-IN"/>
        </w:rPr>
      </w:pPr>
      <w:r>
        <w:t>8.1.3.2.1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_Toc96848323 \h </w:instrText>
      </w:r>
      <w:r>
        <w:fldChar w:fldCharType="separate"/>
      </w:r>
      <w:r>
        <w:t>80</w:t>
      </w:r>
      <w:r>
        <w:fldChar w:fldCharType="end"/>
      </w:r>
    </w:p>
    <w:p w14:paraId="3E4BA624" w14:textId="2D6BAA75" w:rsidR="00695913" w:rsidRDefault="00695913">
      <w:pPr>
        <w:pStyle w:val="TOC5"/>
        <w:rPr>
          <w:rFonts w:asciiTheme="minorHAnsi" w:eastAsiaTheme="minorEastAsia" w:hAnsiTheme="minorHAnsi" w:cstheme="minorBidi"/>
          <w:sz w:val="22"/>
          <w:lang w:val="en-IN" w:eastAsia="ja-JP" w:bidi="hi-IN"/>
        </w:rPr>
      </w:pPr>
      <w:r>
        <w:t>8.1.3.2.2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_Toc96848324 \h </w:instrText>
      </w:r>
      <w:r>
        <w:fldChar w:fldCharType="separate"/>
      </w:r>
      <w:r>
        <w:t>80</w:t>
      </w:r>
      <w:r>
        <w:fldChar w:fldCharType="end"/>
      </w:r>
    </w:p>
    <w:p w14:paraId="77318D83" w14:textId="44FC2B13" w:rsidR="00695913" w:rsidRDefault="00695913">
      <w:pPr>
        <w:pStyle w:val="TOC3"/>
        <w:rPr>
          <w:rFonts w:asciiTheme="minorHAnsi" w:eastAsiaTheme="minorEastAsia" w:hAnsiTheme="minorHAnsi" w:cstheme="minorBidi"/>
          <w:sz w:val="22"/>
          <w:lang w:val="en-IN" w:eastAsia="ja-JP" w:bidi="hi-IN"/>
        </w:rPr>
      </w:pPr>
      <w:r>
        <w:t>8.1.4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_Toc96848325 \h </w:instrText>
      </w:r>
      <w:r>
        <w:fldChar w:fldCharType="separate"/>
      </w:r>
      <w:r>
        <w:t>80</w:t>
      </w:r>
      <w:r>
        <w:fldChar w:fldCharType="end"/>
      </w:r>
    </w:p>
    <w:p w14:paraId="430EE402" w14:textId="52323D8E" w:rsidR="00695913" w:rsidRDefault="00695913">
      <w:pPr>
        <w:pStyle w:val="TOC4"/>
        <w:rPr>
          <w:rFonts w:asciiTheme="minorHAnsi" w:eastAsiaTheme="minorEastAsia" w:hAnsiTheme="minorHAnsi" w:cstheme="minorBidi"/>
          <w:sz w:val="22"/>
          <w:lang w:val="en-IN" w:eastAsia="ja-JP" w:bidi="hi-IN"/>
        </w:rPr>
      </w:pPr>
      <w:r>
        <w:t>8.1.4.1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_Toc96848326 \h </w:instrText>
      </w:r>
      <w:r>
        <w:fldChar w:fldCharType="separate"/>
      </w:r>
      <w:r>
        <w:t>80</w:t>
      </w:r>
      <w:r>
        <w:fldChar w:fldCharType="end"/>
      </w:r>
    </w:p>
    <w:p w14:paraId="2D4DFFAA" w14:textId="30A486FC" w:rsidR="00695913" w:rsidRDefault="00695913">
      <w:pPr>
        <w:pStyle w:val="TOC4"/>
        <w:rPr>
          <w:rFonts w:asciiTheme="minorHAnsi" w:eastAsiaTheme="minorEastAsia" w:hAnsiTheme="minorHAnsi" w:cstheme="minorBidi"/>
          <w:sz w:val="22"/>
          <w:lang w:val="en-IN" w:eastAsia="ja-JP" w:bidi="hi-IN"/>
        </w:rPr>
      </w:pPr>
      <w:r>
        <w:rPr>
          <w:lang w:eastAsia="zh-CN"/>
        </w:rPr>
        <w:t>8.1.4.2</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_Toc96848327 \h </w:instrText>
      </w:r>
      <w:r>
        <w:fldChar w:fldCharType="separate"/>
      </w:r>
      <w:r>
        <w:t>81</w:t>
      </w:r>
      <w:r>
        <w:fldChar w:fldCharType="end"/>
      </w:r>
    </w:p>
    <w:p w14:paraId="2455D58E" w14:textId="685A86A6" w:rsidR="00695913" w:rsidRDefault="00695913">
      <w:pPr>
        <w:pStyle w:val="TOC5"/>
        <w:rPr>
          <w:rFonts w:asciiTheme="minorHAnsi" w:eastAsiaTheme="minorEastAsia" w:hAnsiTheme="minorHAnsi" w:cstheme="minorBidi"/>
          <w:sz w:val="22"/>
          <w:lang w:val="en-IN" w:eastAsia="ja-JP" w:bidi="hi-IN"/>
        </w:rPr>
      </w:pPr>
      <w:r>
        <w:rPr>
          <w:lang w:eastAsia="zh-CN"/>
        </w:rPr>
        <w:t>8.1.4.2.1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_Toc96848328 \h </w:instrText>
      </w:r>
      <w:r>
        <w:fldChar w:fldCharType="separate"/>
      </w:r>
      <w:r>
        <w:t>81</w:t>
      </w:r>
      <w:r>
        <w:fldChar w:fldCharType="end"/>
      </w:r>
    </w:p>
    <w:p w14:paraId="0BEE764A" w14:textId="673FC844" w:rsidR="00695913" w:rsidRDefault="00695913">
      <w:pPr>
        <w:pStyle w:val="TOC5"/>
        <w:rPr>
          <w:rFonts w:asciiTheme="minorHAnsi" w:eastAsiaTheme="minorEastAsia" w:hAnsiTheme="minorHAnsi" w:cstheme="minorBidi"/>
          <w:sz w:val="22"/>
          <w:lang w:val="en-IN" w:eastAsia="ja-JP" w:bidi="hi-IN"/>
        </w:rPr>
      </w:pPr>
      <w:r>
        <w:rPr>
          <w:lang w:eastAsia="zh-CN"/>
        </w:rPr>
        <w:t>8.1.4.2.2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_Toc96848329 \h </w:instrText>
      </w:r>
      <w:r>
        <w:fldChar w:fldCharType="separate"/>
      </w:r>
      <w:r>
        <w:t>81</w:t>
      </w:r>
      <w:r>
        <w:fldChar w:fldCharType="end"/>
      </w:r>
    </w:p>
    <w:p w14:paraId="563CB638" w14:textId="25271F93" w:rsidR="00695913" w:rsidRDefault="00695913">
      <w:pPr>
        <w:pStyle w:val="TOC3"/>
        <w:rPr>
          <w:rFonts w:asciiTheme="minorHAnsi" w:eastAsiaTheme="minorEastAsia" w:hAnsiTheme="minorHAnsi" w:cstheme="minorBidi"/>
          <w:sz w:val="22"/>
          <w:lang w:val="en-IN" w:eastAsia="ja-JP" w:bidi="hi-IN"/>
        </w:rPr>
      </w:pPr>
      <w:r>
        <w:t>8.1.5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_Toc96848330 \h </w:instrText>
      </w:r>
      <w:r>
        <w:fldChar w:fldCharType="separate"/>
      </w:r>
      <w:r>
        <w:t>81</w:t>
      </w:r>
      <w:r>
        <w:fldChar w:fldCharType="end"/>
      </w:r>
    </w:p>
    <w:p w14:paraId="72276B2A" w14:textId="5208613A" w:rsidR="00695913" w:rsidRDefault="00695913">
      <w:pPr>
        <w:pStyle w:val="TOC4"/>
        <w:rPr>
          <w:rFonts w:asciiTheme="minorHAnsi" w:eastAsiaTheme="minorEastAsia" w:hAnsiTheme="minorHAnsi" w:cstheme="minorBidi"/>
          <w:sz w:val="22"/>
          <w:lang w:val="en-IN" w:eastAsia="ja-JP" w:bidi="hi-IN"/>
        </w:rPr>
      </w:pPr>
      <w:r>
        <w:rPr>
          <w:lang w:eastAsia="zh-CN"/>
        </w:rPr>
        <w:t>8.1.5.1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_Toc96848331 \h </w:instrText>
      </w:r>
      <w:r>
        <w:fldChar w:fldCharType="separate"/>
      </w:r>
      <w:r>
        <w:t>81</w:t>
      </w:r>
      <w:r>
        <w:fldChar w:fldCharType="end"/>
      </w:r>
    </w:p>
    <w:p w14:paraId="6D472EE1" w14:textId="5A2D8B38" w:rsidR="00695913" w:rsidRDefault="00695913">
      <w:pPr>
        <w:pStyle w:val="TOC4"/>
        <w:rPr>
          <w:rFonts w:asciiTheme="minorHAnsi" w:eastAsiaTheme="minorEastAsia" w:hAnsiTheme="minorHAnsi" w:cstheme="minorBidi"/>
          <w:sz w:val="22"/>
          <w:lang w:val="en-IN" w:eastAsia="ja-JP" w:bidi="hi-IN"/>
        </w:rPr>
      </w:pPr>
      <w:r>
        <w:rPr>
          <w:lang w:eastAsia="zh-CN"/>
        </w:rPr>
        <w:t>8.1.5.2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_Toc96848332 \h </w:instrText>
      </w:r>
      <w:r>
        <w:fldChar w:fldCharType="separate"/>
      </w:r>
      <w:r>
        <w:t>82</w:t>
      </w:r>
      <w:r>
        <w:fldChar w:fldCharType="end"/>
      </w:r>
    </w:p>
    <w:p w14:paraId="5EDE5B0F" w14:textId="615265AF" w:rsidR="00695913" w:rsidRDefault="00695913">
      <w:pPr>
        <w:pStyle w:val="TOC5"/>
        <w:rPr>
          <w:rFonts w:asciiTheme="minorHAnsi" w:eastAsiaTheme="minorEastAsia" w:hAnsiTheme="minorHAnsi" w:cstheme="minorBidi"/>
          <w:sz w:val="22"/>
          <w:lang w:val="en-IN" w:eastAsia="ja-JP" w:bidi="hi-IN"/>
        </w:rPr>
      </w:pPr>
      <w:r>
        <w:rPr>
          <w:lang w:eastAsia="zh-CN"/>
        </w:rPr>
        <w:t>8.1.5.2.1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_Toc96848333 \h </w:instrText>
      </w:r>
      <w:r>
        <w:fldChar w:fldCharType="separate"/>
      </w:r>
      <w:r>
        <w:t>82</w:t>
      </w:r>
      <w:r>
        <w:fldChar w:fldCharType="end"/>
      </w:r>
    </w:p>
    <w:p w14:paraId="135828E4" w14:textId="3094F498" w:rsidR="00695913" w:rsidRDefault="00695913">
      <w:pPr>
        <w:pStyle w:val="TOC5"/>
        <w:rPr>
          <w:rFonts w:asciiTheme="minorHAnsi" w:eastAsiaTheme="minorEastAsia" w:hAnsiTheme="minorHAnsi" w:cstheme="minorBidi"/>
          <w:sz w:val="22"/>
          <w:lang w:val="en-IN" w:eastAsia="ja-JP" w:bidi="hi-IN"/>
        </w:rPr>
      </w:pPr>
      <w:r>
        <w:rPr>
          <w:lang w:eastAsia="zh-CN"/>
        </w:rPr>
        <w:t>8.1.5.2.2</w:t>
      </w:r>
      <w:r>
        <w:rPr>
          <w:rFonts w:asciiTheme="minorHAnsi" w:eastAsiaTheme="minorEastAsia" w:hAnsiTheme="minorHAnsi" w:cstheme="minorBidi"/>
          <w:sz w:val="22"/>
          <w:lang w:val="en-IN" w:eastAsia="ja-JP" w:bidi="hi-IN"/>
        </w:rPr>
        <w:tab/>
      </w:r>
      <w:r>
        <w:rPr>
          <w:lang w:eastAsia="zh-CN"/>
        </w:rPr>
        <w:t xml:space="preserve">Type: </w:t>
      </w:r>
      <w:r>
        <w:t>ECSServProvReq</w:t>
      </w:r>
      <w:r>
        <w:tab/>
      </w:r>
      <w:r>
        <w:fldChar w:fldCharType="begin"/>
      </w:r>
      <w:r>
        <w:instrText xml:space="preserve"> PAGEREF _Toc96848334 \h </w:instrText>
      </w:r>
      <w:r>
        <w:fldChar w:fldCharType="separate"/>
      </w:r>
      <w:r>
        <w:t>82</w:t>
      </w:r>
      <w:r>
        <w:fldChar w:fldCharType="end"/>
      </w:r>
    </w:p>
    <w:p w14:paraId="38256F85" w14:textId="08D4D407" w:rsidR="00695913" w:rsidRDefault="00695913">
      <w:pPr>
        <w:pStyle w:val="TOC5"/>
        <w:rPr>
          <w:rFonts w:asciiTheme="minorHAnsi" w:eastAsiaTheme="minorEastAsia" w:hAnsiTheme="minorHAnsi" w:cstheme="minorBidi"/>
          <w:sz w:val="22"/>
          <w:lang w:val="en-IN" w:eastAsia="ja-JP" w:bidi="hi-IN"/>
        </w:rPr>
      </w:pPr>
      <w:r>
        <w:rPr>
          <w:lang w:eastAsia="zh-CN"/>
        </w:rPr>
        <w:t>8.1.5.2.3</w:t>
      </w:r>
      <w:r>
        <w:rPr>
          <w:rFonts w:asciiTheme="minorHAnsi" w:eastAsiaTheme="minorEastAsia" w:hAnsiTheme="minorHAnsi" w:cstheme="minorBidi"/>
          <w:sz w:val="22"/>
          <w:lang w:val="en-IN" w:eastAsia="ja-JP" w:bidi="hi-IN"/>
        </w:rPr>
        <w:tab/>
      </w:r>
      <w:r>
        <w:rPr>
          <w:lang w:eastAsia="zh-CN"/>
        </w:rPr>
        <w:t xml:space="preserve">Type: </w:t>
      </w:r>
      <w:r>
        <w:t>ECSServProvResp</w:t>
      </w:r>
      <w:r>
        <w:tab/>
      </w:r>
      <w:r>
        <w:fldChar w:fldCharType="begin"/>
      </w:r>
      <w:r>
        <w:instrText xml:space="preserve"> PAGEREF _Toc96848335 \h </w:instrText>
      </w:r>
      <w:r>
        <w:fldChar w:fldCharType="separate"/>
      </w:r>
      <w:r>
        <w:t>83</w:t>
      </w:r>
      <w:r>
        <w:fldChar w:fldCharType="end"/>
      </w:r>
    </w:p>
    <w:p w14:paraId="0F34201B" w14:textId="0E11B9A0" w:rsidR="00695913" w:rsidRDefault="00695913">
      <w:pPr>
        <w:pStyle w:val="TOC5"/>
        <w:rPr>
          <w:rFonts w:asciiTheme="minorHAnsi" w:eastAsiaTheme="minorEastAsia" w:hAnsiTheme="minorHAnsi" w:cstheme="minorBidi"/>
          <w:sz w:val="22"/>
          <w:lang w:val="en-IN" w:eastAsia="ja-JP" w:bidi="hi-IN"/>
        </w:rPr>
      </w:pPr>
      <w:r>
        <w:rPr>
          <w:lang w:eastAsia="zh-CN"/>
        </w:rPr>
        <w:t>8.1.5.2.4</w:t>
      </w:r>
      <w:r>
        <w:rPr>
          <w:rFonts w:asciiTheme="minorHAnsi" w:eastAsiaTheme="minorEastAsia" w:hAnsiTheme="minorHAnsi" w:cstheme="minorBidi"/>
          <w:sz w:val="22"/>
          <w:lang w:val="en-IN" w:eastAsia="ja-JP" w:bidi="hi-IN"/>
        </w:rPr>
        <w:tab/>
      </w:r>
      <w:r>
        <w:rPr>
          <w:lang w:eastAsia="zh-CN"/>
        </w:rPr>
        <w:t xml:space="preserve">Type: </w:t>
      </w:r>
      <w:r>
        <w:t>ECSServProvSubscription</w:t>
      </w:r>
      <w:r>
        <w:tab/>
      </w:r>
      <w:r>
        <w:fldChar w:fldCharType="begin"/>
      </w:r>
      <w:r>
        <w:instrText xml:space="preserve"> PAGEREF _Toc96848336 \h </w:instrText>
      </w:r>
      <w:r>
        <w:fldChar w:fldCharType="separate"/>
      </w:r>
      <w:r>
        <w:t>83</w:t>
      </w:r>
      <w:r>
        <w:fldChar w:fldCharType="end"/>
      </w:r>
    </w:p>
    <w:p w14:paraId="5DC056AB" w14:textId="1E6C7FE3" w:rsidR="00695913" w:rsidRDefault="00695913">
      <w:pPr>
        <w:pStyle w:val="TOC5"/>
        <w:rPr>
          <w:rFonts w:asciiTheme="minorHAnsi" w:eastAsiaTheme="minorEastAsia" w:hAnsiTheme="minorHAnsi" w:cstheme="minorBidi"/>
          <w:sz w:val="22"/>
          <w:lang w:val="en-IN" w:eastAsia="ja-JP" w:bidi="hi-IN"/>
        </w:rPr>
      </w:pPr>
      <w:r>
        <w:rPr>
          <w:lang w:eastAsia="zh-CN"/>
        </w:rPr>
        <w:t>8.1.5.2.5</w:t>
      </w:r>
      <w:r>
        <w:rPr>
          <w:rFonts w:asciiTheme="minorHAnsi" w:eastAsiaTheme="minorEastAsia" w:hAnsiTheme="minorHAnsi" w:cstheme="minorBidi"/>
          <w:sz w:val="22"/>
          <w:lang w:val="en-IN" w:eastAsia="ja-JP" w:bidi="hi-IN"/>
        </w:rPr>
        <w:tab/>
      </w:r>
      <w:r>
        <w:rPr>
          <w:lang w:eastAsia="zh-CN"/>
        </w:rPr>
        <w:t>Type: ConnectivityInfo</w:t>
      </w:r>
      <w:r>
        <w:tab/>
      </w:r>
      <w:r>
        <w:fldChar w:fldCharType="begin"/>
      </w:r>
      <w:r>
        <w:instrText xml:space="preserve"> PAGEREF _Toc96848337 \h </w:instrText>
      </w:r>
      <w:r>
        <w:fldChar w:fldCharType="separate"/>
      </w:r>
      <w:r>
        <w:t>84</w:t>
      </w:r>
      <w:r>
        <w:fldChar w:fldCharType="end"/>
      </w:r>
    </w:p>
    <w:p w14:paraId="36C9B411" w14:textId="2F16F286" w:rsidR="00695913" w:rsidRDefault="00695913">
      <w:pPr>
        <w:pStyle w:val="TOC5"/>
        <w:rPr>
          <w:rFonts w:asciiTheme="minorHAnsi" w:eastAsiaTheme="minorEastAsia" w:hAnsiTheme="minorHAnsi" w:cstheme="minorBidi"/>
          <w:sz w:val="22"/>
          <w:lang w:val="en-IN" w:eastAsia="ja-JP" w:bidi="hi-IN"/>
        </w:rPr>
      </w:pPr>
      <w:r>
        <w:rPr>
          <w:lang w:eastAsia="zh-CN"/>
        </w:rPr>
        <w:t>8.1.5.2.6</w:t>
      </w:r>
      <w:r>
        <w:rPr>
          <w:rFonts w:asciiTheme="minorHAnsi" w:eastAsiaTheme="minorEastAsia" w:hAnsiTheme="minorHAnsi" w:cstheme="minorBidi"/>
          <w:sz w:val="22"/>
          <w:lang w:val="en-IN" w:eastAsia="ja-JP" w:bidi="hi-IN"/>
        </w:rPr>
        <w:tab/>
      </w:r>
      <w:r>
        <w:rPr>
          <w:lang w:eastAsia="zh-CN"/>
        </w:rPr>
        <w:t xml:space="preserve">Type: </w:t>
      </w:r>
      <w:r>
        <w:t>ServProvNotification</w:t>
      </w:r>
      <w:r>
        <w:tab/>
      </w:r>
      <w:r>
        <w:fldChar w:fldCharType="begin"/>
      </w:r>
      <w:r>
        <w:instrText xml:space="preserve"> PAGEREF _Toc96848338 \h </w:instrText>
      </w:r>
      <w:r>
        <w:fldChar w:fldCharType="separate"/>
      </w:r>
      <w:r>
        <w:t>84</w:t>
      </w:r>
      <w:r>
        <w:fldChar w:fldCharType="end"/>
      </w:r>
    </w:p>
    <w:p w14:paraId="730DB0C3" w14:textId="2E37B05C" w:rsidR="00695913" w:rsidRDefault="00695913">
      <w:pPr>
        <w:pStyle w:val="TOC5"/>
        <w:rPr>
          <w:rFonts w:asciiTheme="minorHAnsi" w:eastAsiaTheme="minorEastAsia" w:hAnsiTheme="minorHAnsi" w:cstheme="minorBidi"/>
          <w:sz w:val="22"/>
          <w:lang w:val="en-IN" w:eastAsia="ja-JP" w:bidi="hi-IN"/>
        </w:rPr>
      </w:pPr>
      <w:r>
        <w:rPr>
          <w:lang w:eastAsia="zh-CN"/>
        </w:rPr>
        <w:t>8.1.5.2.7</w:t>
      </w:r>
      <w:r>
        <w:rPr>
          <w:rFonts w:asciiTheme="minorHAnsi" w:eastAsiaTheme="minorEastAsia" w:hAnsiTheme="minorHAnsi" w:cstheme="minorBidi"/>
          <w:sz w:val="22"/>
          <w:lang w:val="en-IN" w:eastAsia="ja-JP" w:bidi="hi-IN"/>
        </w:rPr>
        <w:tab/>
      </w:r>
      <w:r>
        <w:rPr>
          <w:lang w:eastAsia="zh-CN"/>
        </w:rPr>
        <w:t xml:space="preserve">Type: </w:t>
      </w:r>
      <w:r>
        <w:rPr>
          <w:lang w:eastAsia="ko-KR"/>
        </w:rPr>
        <w:t>EDNConfigInfo</w:t>
      </w:r>
      <w:r>
        <w:tab/>
      </w:r>
      <w:r>
        <w:fldChar w:fldCharType="begin"/>
      </w:r>
      <w:r>
        <w:instrText xml:space="preserve"> PAGEREF _Toc96848339 \h </w:instrText>
      </w:r>
      <w:r>
        <w:fldChar w:fldCharType="separate"/>
      </w:r>
      <w:r>
        <w:t>84</w:t>
      </w:r>
      <w:r>
        <w:fldChar w:fldCharType="end"/>
      </w:r>
    </w:p>
    <w:p w14:paraId="6F4318B5" w14:textId="008608BF" w:rsidR="00695913" w:rsidRDefault="00695913">
      <w:pPr>
        <w:pStyle w:val="TOC5"/>
        <w:rPr>
          <w:rFonts w:asciiTheme="minorHAnsi" w:eastAsiaTheme="minorEastAsia" w:hAnsiTheme="minorHAnsi" w:cstheme="minorBidi"/>
          <w:sz w:val="22"/>
          <w:lang w:val="en-IN" w:eastAsia="ja-JP" w:bidi="hi-IN"/>
        </w:rPr>
      </w:pPr>
      <w:r>
        <w:rPr>
          <w:lang w:eastAsia="zh-CN"/>
        </w:rPr>
        <w:t>8.1.5.2.8</w:t>
      </w:r>
      <w:r>
        <w:rPr>
          <w:rFonts w:asciiTheme="minorHAnsi" w:eastAsiaTheme="minorEastAsia" w:hAnsiTheme="minorHAnsi" w:cstheme="minorBidi"/>
          <w:sz w:val="22"/>
          <w:lang w:val="en-IN" w:eastAsia="ja-JP" w:bidi="hi-IN"/>
        </w:rPr>
        <w:tab/>
      </w:r>
      <w:r>
        <w:rPr>
          <w:lang w:eastAsia="zh-CN"/>
        </w:rPr>
        <w:t xml:space="preserve">Type: </w:t>
      </w:r>
      <w:r>
        <w:rPr>
          <w:lang w:eastAsia="ko-KR"/>
        </w:rPr>
        <w:t>EDNConInfo</w:t>
      </w:r>
      <w:r>
        <w:tab/>
      </w:r>
      <w:r>
        <w:fldChar w:fldCharType="begin"/>
      </w:r>
      <w:r>
        <w:instrText xml:space="preserve"> PAGEREF _Toc96848340 \h </w:instrText>
      </w:r>
      <w:r>
        <w:fldChar w:fldCharType="separate"/>
      </w:r>
      <w:r>
        <w:t>84</w:t>
      </w:r>
      <w:r>
        <w:fldChar w:fldCharType="end"/>
      </w:r>
    </w:p>
    <w:p w14:paraId="7C17B8EF" w14:textId="10BF9E2C" w:rsidR="00695913" w:rsidRDefault="00695913">
      <w:pPr>
        <w:pStyle w:val="TOC5"/>
        <w:rPr>
          <w:rFonts w:asciiTheme="minorHAnsi" w:eastAsiaTheme="minorEastAsia" w:hAnsiTheme="minorHAnsi" w:cstheme="minorBidi"/>
          <w:sz w:val="22"/>
          <w:lang w:val="en-IN" w:eastAsia="ja-JP" w:bidi="hi-IN"/>
        </w:rPr>
      </w:pPr>
      <w:r>
        <w:rPr>
          <w:lang w:eastAsia="zh-CN"/>
        </w:rPr>
        <w:t>8.1.5.2.9</w:t>
      </w:r>
      <w:r>
        <w:rPr>
          <w:rFonts w:asciiTheme="minorHAnsi" w:eastAsiaTheme="minorEastAsia" w:hAnsiTheme="minorHAnsi" w:cstheme="minorBidi"/>
          <w:sz w:val="22"/>
          <w:lang w:val="en-IN" w:eastAsia="ja-JP" w:bidi="hi-IN"/>
        </w:rPr>
        <w:tab/>
      </w:r>
      <w:r>
        <w:rPr>
          <w:lang w:eastAsia="zh-CN"/>
        </w:rPr>
        <w:t xml:space="preserve">Type: </w:t>
      </w:r>
      <w:r>
        <w:rPr>
          <w:lang w:eastAsia="ko-KR"/>
        </w:rPr>
        <w:t>EESInfo</w:t>
      </w:r>
      <w:r>
        <w:tab/>
      </w:r>
      <w:r>
        <w:fldChar w:fldCharType="begin"/>
      </w:r>
      <w:r>
        <w:instrText xml:space="preserve"> PAGEREF _Toc96848341 \h </w:instrText>
      </w:r>
      <w:r>
        <w:fldChar w:fldCharType="separate"/>
      </w:r>
      <w:r>
        <w:t>85</w:t>
      </w:r>
      <w:r>
        <w:fldChar w:fldCharType="end"/>
      </w:r>
    </w:p>
    <w:p w14:paraId="351E994B" w14:textId="16D32A59" w:rsidR="00695913" w:rsidRDefault="00695913">
      <w:pPr>
        <w:pStyle w:val="TOC5"/>
        <w:rPr>
          <w:rFonts w:asciiTheme="minorHAnsi" w:eastAsiaTheme="minorEastAsia" w:hAnsiTheme="minorHAnsi" w:cstheme="minorBidi"/>
          <w:sz w:val="22"/>
          <w:lang w:val="en-IN" w:eastAsia="ja-JP" w:bidi="hi-IN"/>
        </w:rPr>
      </w:pPr>
      <w:r>
        <w:rPr>
          <w:lang w:eastAsia="zh-CN"/>
        </w:rPr>
        <w:t>8.1.5.2.y</w:t>
      </w:r>
      <w:r>
        <w:rPr>
          <w:rFonts w:asciiTheme="minorHAnsi" w:eastAsiaTheme="minorEastAsia" w:hAnsiTheme="minorHAnsi" w:cstheme="minorBidi"/>
          <w:sz w:val="22"/>
          <w:lang w:val="en-IN" w:eastAsia="ja-JP" w:bidi="hi-IN"/>
        </w:rPr>
        <w:tab/>
      </w:r>
      <w:r>
        <w:rPr>
          <w:lang w:eastAsia="zh-CN"/>
        </w:rPr>
        <w:t xml:space="preserve">Type: </w:t>
      </w:r>
      <w:r>
        <w:t>ECSServProvSubscriptionPatch</w:t>
      </w:r>
      <w:r>
        <w:tab/>
      </w:r>
      <w:r>
        <w:fldChar w:fldCharType="begin"/>
      </w:r>
      <w:r>
        <w:instrText xml:space="preserve"> PAGEREF _Toc96848342 \h </w:instrText>
      </w:r>
      <w:r>
        <w:fldChar w:fldCharType="separate"/>
      </w:r>
      <w:r>
        <w:t>85</w:t>
      </w:r>
      <w:r>
        <w:fldChar w:fldCharType="end"/>
      </w:r>
    </w:p>
    <w:p w14:paraId="71EB9E72" w14:textId="512E096C" w:rsidR="00695913" w:rsidRDefault="00695913">
      <w:pPr>
        <w:pStyle w:val="TOC4"/>
        <w:rPr>
          <w:rFonts w:asciiTheme="minorHAnsi" w:eastAsiaTheme="minorEastAsia" w:hAnsiTheme="minorHAnsi" w:cstheme="minorBidi"/>
          <w:sz w:val="22"/>
          <w:lang w:val="en-IN" w:eastAsia="ja-JP" w:bidi="hi-IN"/>
        </w:rPr>
      </w:pPr>
      <w:r>
        <w:rPr>
          <w:lang w:eastAsia="zh-CN"/>
        </w:rPr>
        <w:t>8.1.5.3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_Toc96848343 \h </w:instrText>
      </w:r>
      <w:r>
        <w:fldChar w:fldCharType="separate"/>
      </w:r>
      <w:r>
        <w:t>85</w:t>
      </w:r>
      <w:r>
        <w:fldChar w:fldCharType="end"/>
      </w:r>
    </w:p>
    <w:p w14:paraId="772A7133" w14:textId="20F383C5" w:rsidR="00695913" w:rsidRDefault="00695913">
      <w:pPr>
        <w:pStyle w:val="TOC3"/>
        <w:rPr>
          <w:rFonts w:asciiTheme="minorHAnsi" w:eastAsiaTheme="minorEastAsia" w:hAnsiTheme="minorHAnsi" w:cstheme="minorBidi"/>
          <w:sz w:val="22"/>
          <w:lang w:val="en-IN" w:eastAsia="ja-JP" w:bidi="hi-IN"/>
        </w:rPr>
      </w:pPr>
      <w:r>
        <w:t>8.1.6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_Toc96848344 \h </w:instrText>
      </w:r>
      <w:r>
        <w:fldChar w:fldCharType="separate"/>
      </w:r>
      <w:r>
        <w:t>85</w:t>
      </w:r>
      <w:r>
        <w:fldChar w:fldCharType="end"/>
      </w:r>
    </w:p>
    <w:p w14:paraId="3245A00C" w14:textId="7809AD30" w:rsidR="00695913" w:rsidRDefault="00695913">
      <w:pPr>
        <w:pStyle w:val="TOC3"/>
        <w:rPr>
          <w:rFonts w:asciiTheme="minorHAnsi" w:eastAsiaTheme="minorEastAsia" w:hAnsiTheme="minorHAnsi" w:cstheme="minorBidi"/>
          <w:sz w:val="22"/>
          <w:lang w:val="en-IN" w:eastAsia="ja-JP" w:bidi="hi-IN"/>
        </w:rPr>
      </w:pPr>
      <w:r>
        <w:t>8.1.7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_Toc96848345 \h </w:instrText>
      </w:r>
      <w:r>
        <w:fldChar w:fldCharType="separate"/>
      </w:r>
      <w:r>
        <w:t>85</w:t>
      </w:r>
      <w:r>
        <w:fldChar w:fldCharType="end"/>
      </w:r>
    </w:p>
    <w:p w14:paraId="3419C334" w14:textId="5CF079D0" w:rsidR="00695913" w:rsidRDefault="00695913">
      <w:pPr>
        <w:pStyle w:val="TOC1"/>
        <w:rPr>
          <w:rFonts w:asciiTheme="minorHAnsi" w:eastAsiaTheme="minorEastAsia" w:hAnsiTheme="minorHAnsi" w:cstheme="minorBidi"/>
          <w:lang w:val="en-IN" w:eastAsia="ja-JP" w:bidi="hi-IN"/>
        </w:rPr>
      </w:pPr>
      <w:r>
        <w:t>9</w:t>
      </w:r>
      <w:r>
        <w:rPr>
          <w:rFonts w:asciiTheme="minorHAnsi" w:eastAsiaTheme="minorEastAsia" w:hAnsiTheme="minorHAnsi" w:cstheme="minorBidi"/>
          <w:lang w:val="en-IN" w:eastAsia="ja-JP" w:bidi="hi-IN"/>
        </w:rPr>
        <w:tab/>
      </w:r>
      <w:r>
        <w:t>Security</w:t>
      </w:r>
      <w:r>
        <w:tab/>
      </w:r>
      <w:r>
        <w:fldChar w:fldCharType="begin"/>
      </w:r>
      <w:r>
        <w:instrText xml:space="preserve"> PAGEREF _Toc96848346 \h </w:instrText>
      </w:r>
      <w:r>
        <w:fldChar w:fldCharType="separate"/>
      </w:r>
      <w:r>
        <w:t>86</w:t>
      </w:r>
      <w:r>
        <w:fldChar w:fldCharType="end"/>
      </w:r>
    </w:p>
    <w:p w14:paraId="5B62695F" w14:textId="709FC549" w:rsidR="00695913" w:rsidRDefault="00695913">
      <w:pPr>
        <w:pStyle w:val="TOC8"/>
        <w:rPr>
          <w:rFonts w:asciiTheme="minorHAnsi" w:eastAsiaTheme="minorEastAsia" w:hAnsiTheme="minorHAnsi" w:cstheme="minorBidi"/>
          <w:b w:val="0"/>
          <w:lang w:val="en-IN" w:eastAsia="ja-JP" w:bidi="hi-IN"/>
        </w:rPr>
      </w:pPr>
      <w:r>
        <w:t>Annex A (normative): Edge Enabler Server OpenAPI specification</w:t>
      </w:r>
      <w:r>
        <w:tab/>
      </w:r>
      <w:r>
        <w:fldChar w:fldCharType="begin"/>
      </w:r>
      <w:r>
        <w:instrText xml:space="preserve"> PAGEREF _Toc96848347 \h </w:instrText>
      </w:r>
      <w:r>
        <w:fldChar w:fldCharType="separate"/>
      </w:r>
      <w:r>
        <w:t>86</w:t>
      </w:r>
      <w:r>
        <w:fldChar w:fldCharType="end"/>
      </w:r>
    </w:p>
    <w:p w14:paraId="6971464A" w14:textId="0924237A" w:rsidR="00695913" w:rsidRDefault="00695913">
      <w:pPr>
        <w:pStyle w:val="TOC2"/>
        <w:rPr>
          <w:rFonts w:asciiTheme="minorHAnsi" w:eastAsiaTheme="minorEastAsia" w:hAnsiTheme="minorHAnsi" w:cstheme="minorBidi"/>
          <w:sz w:val="22"/>
          <w:lang w:val="en-IN" w:eastAsia="ja-JP" w:bidi="hi-IN"/>
        </w:rPr>
      </w:pPr>
      <w:r>
        <w:t>A.1 General</w:t>
      </w:r>
      <w:r>
        <w:tab/>
      </w:r>
      <w:r>
        <w:fldChar w:fldCharType="begin"/>
      </w:r>
      <w:r>
        <w:instrText xml:space="preserve"> PAGEREF _Toc96848348 \h </w:instrText>
      </w:r>
      <w:r>
        <w:fldChar w:fldCharType="separate"/>
      </w:r>
      <w:r>
        <w:t>86</w:t>
      </w:r>
      <w:r>
        <w:fldChar w:fldCharType="end"/>
      </w:r>
    </w:p>
    <w:p w14:paraId="39A26A7C" w14:textId="4BA78413" w:rsidR="00695913" w:rsidRDefault="00695913">
      <w:pPr>
        <w:pStyle w:val="TOC2"/>
        <w:rPr>
          <w:rFonts w:asciiTheme="minorHAnsi" w:eastAsiaTheme="minorEastAsia" w:hAnsiTheme="minorHAnsi" w:cstheme="minorBidi"/>
          <w:sz w:val="22"/>
          <w:lang w:val="en-IN" w:eastAsia="ja-JP" w:bidi="hi-IN"/>
        </w:rPr>
      </w:pPr>
      <w:r w:rsidRPr="00BF4FE2">
        <w:rPr>
          <w:lang w:val="fr-FR"/>
        </w:rPr>
        <w:t>A.2</w:t>
      </w:r>
      <w:r>
        <w:rPr>
          <w:rFonts w:asciiTheme="minorHAnsi" w:eastAsiaTheme="minorEastAsia" w:hAnsiTheme="minorHAnsi" w:cstheme="minorBidi"/>
          <w:sz w:val="22"/>
          <w:lang w:val="en-IN" w:eastAsia="ja-JP" w:bidi="hi-IN"/>
        </w:rPr>
        <w:tab/>
      </w:r>
      <w:r w:rsidRPr="00BF4FE2">
        <w:rPr>
          <w:lang w:val="fr-FR"/>
        </w:rPr>
        <w:t>Eees_EECRegistration</w:t>
      </w:r>
      <w:r>
        <w:tab/>
      </w:r>
      <w:r>
        <w:fldChar w:fldCharType="begin"/>
      </w:r>
      <w:r>
        <w:instrText xml:space="preserve"> PAGEREF _Toc96848349 \h </w:instrText>
      </w:r>
      <w:r>
        <w:fldChar w:fldCharType="separate"/>
      </w:r>
      <w:r>
        <w:t>86</w:t>
      </w:r>
      <w:r>
        <w:fldChar w:fldCharType="end"/>
      </w:r>
    </w:p>
    <w:p w14:paraId="26DBFC94" w14:textId="1834463F" w:rsidR="00695913" w:rsidRDefault="00695913">
      <w:pPr>
        <w:pStyle w:val="TOC2"/>
        <w:rPr>
          <w:rFonts w:asciiTheme="minorHAnsi" w:eastAsiaTheme="minorEastAsia" w:hAnsiTheme="minorHAnsi" w:cstheme="minorBidi"/>
          <w:sz w:val="22"/>
          <w:lang w:val="en-IN" w:eastAsia="ja-JP" w:bidi="hi-IN"/>
        </w:rPr>
      </w:pPr>
      <w:r>
        <w:t>A.3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_Toc96848350 \h </w:instrText>
      </w:r>
      <w:r>
        <w:fldChar w:fldCharType="separate"/>
      </w:r>
      <w:r>
        <w:t>90</w:t>
      </w:r>
      <w:r>
        <w:fldChar w:fldCharType="end"/>
      </w:r>
    </w:p>
    <w:p w14:paraId="607571F6" w14:textId="2DEF5C3A" w:rsidR="00695913" w:rsidRDefault="00695913">
      <w:pPr>
        <w:pStyle w:val="TOC8"/>
        <w:rPr>
          <w:rFonts w:asciiTheme="minorHAnsi" w:eastAsiaTheme="minorEastAsia" w:hAnsiTheme="minorHAnsi" w:cstheme="minorBidi"/>
          <w:b w:val="0"/>
          <w:lang w:val="en-IN" w:eastAsia="ja-JP" w:bidi="hi-IN"/>
        </w:rPr>
      </w:pPr>
      <w:r>
        <w:t>Annex A1 (normative): Edge Configuration Server OpenAPI specification</w:t>
      </w:r>
      <w:r>
        <w:tab/>
      </w:r>
      <w:r>
        <w:fldChar w:fldCharType="begin"/>
      </w:r>
      <w:r>
        <w:instrText xml:space="preserve"> PAGEREF _Toc96848351 \h </w:instrText>
      </w:r>
      <w:r>
        <w:fldChar w:fldCharType="separate"/>
      </w:r>
      <w:r>
        <w:t>97</w:t>
      </w:r>
      <w:r>
        <w:fldChar w:fldCharType="end"/>
      </w:r>
    </w:p>
    <w:p w14:paraId="14A1CD0D" w14:textId="7C1EB264" w:rsidR="00695913" w:rsidRDefault="00695913">
      <w:pPr>
        <w:pStyle w:val="TOC2"/>
        <w:rPr>
          <w:rFonts w:asciiTheme="minorHAnsi" w:eastAsiaTheme="minorEastAsia" w:hAnsiTheme="minorHAnsi" w:cstheme="minorBidi"/>
          <w:sz w:val="22"/>
          <w:lang w:val="en-IN" w:eastAsia="ja-JP" w:bidi="hi-IN"/>
        </w:rPr>
      </w:pPr>
      <w:r>
        <w:t>A1.1</w:t>
      </w:r>
      <w:r>
        <w:rPr>
          <w:rFonts w:asciiTheme="minorHAnsi" w:eastAsiaTheme="minorEastAsia" w:hAnsiTheme="minorHAnsi" w:cstheme="minorBidi"/>
          <w:sz w:val="22"/>
          <w:lang w:val="en-IN" w:eastAsia="ja-JP" w:bidi="hi-IN"/>
        </w:rPr>
        <w:tab/>
      </w:r>
      <w:r>
        <w:t>Eecs_ServiceProvisioning</w:t>
      </w:r>
      <w:r>
        <w:tab/>
      </w:r>
      <w:r>
        <w:fldChar w:fldCharType="begin"/>
      </w:r>
      <w:r>
        <w:instrText xml:space="preserve"> PAGEREF _Toc96848352 \h </w:instrText>
      </w:r>
      <w:r>
        <w:fldChar w:fldCharType="separate"/>
      </w:r>
      <w:r>
        <w:t>97</w:t>
      </w:r>
      <w:r>
        <w:fldChar w:fldCharType="end"/>
      </w:r>
    </w:p>
    <w:p w14:paraId="1E4427AB" w14:textId="3839CA53" w:rsidR="00695913" w:rsidRDefault="00695913">
      <w:pPr>
        <w:pStyle w:val="TOC8"/>
        <w:rPr>
          <w:rFonts w:asciiTheme="minorHAnsi" w:eastAsiaTheme="minorEastAsia" w:hAnsiTheme="minorHAnsi" w:cstheme="minorBidi"/>
          <w:b w:val="0"/>
          <w:lang w:val="en-IN" w:eastAsia="ja-JP" w:bidi="hi-IN"/>
        </w:rPr>
      </w:pPr>
      <w:r>
        <w:t>Annex B (informative): Protocol options considered for EDGE-4 reference point</w:t>
      </w:r>
      <w:r>
        <w:tab/>
      </w:r>
      <w:r>
        <w:fldChar w:fldCharType="begin"/>
      </w:r>
      <w:r>
        <w:instrText xml:space="preserve"> PAGEREF _Toc96848353 \h </w:instrText>
      </w:r>
      <w:r>
        <w:fldChar w:fldCharType="separate"/>
      </w:r>
      <w:r>
        <w:t>104</w:t>
      </w:r>
      <w:r>
        <w:fldChar w:fldCharType="end"/>
      </w:r>
    </w:p>
    <w:p w14:paraId="37B28A96" w14:textId="403160E2" w:rsidR="00695913" w:rsidRDefault="00695913">
      <w:pPr>
        <w:pStyle w:val="TOC2"/>
        <w:rPr>
          <w:rFonts w:asciiTheme="minorHAnsi" w:eastAsiaTheme="minorEastAsia" w:hAnsiTheme="minorHAnsi" w:cstheme="minorBidi"/>
          <w:sz w:val="22"/>
          <w:lang w:val="en-IN" w:eastAsia="ja-JP" w:bidi="hi-IN"/>
        </w:rPr>
      </w:pPr>
      <w:r>
        <w:t>B.1</w:t>
      </w:r>
      <w:r>
        <w:rPr>
          <w:rFonts w:asciiTheme="minorHAnsi" w:eastAsiaTheme="minorEastAsia" w:hAnsiTheme="minorHAnsi" w:cstheme="minorBidi"/>
          <w:sz w:val="22"/>
          <w:lang w:val="en-IN" w:eastAsia="ja-JP" w:bidi="hi-IN"/>
        </w:rPr>
        <w:tab/>
      </w:r>
      <w:r>
        <w:t>Void</w:t>
      </w:r>
      <w:r>
        <w:tab/>
      </w:r>
      <w:r>
        <w:fldChar w:fldCharType="begin"/>
      </w:r>
      <w:r>
        <w:instrText xml:space="preserve"> PAGEREF _Toc96848354 \h </w:instrText>
      </w:r>
      <w:r>
        <w:fldChar w:fldCharType="separate"/>
      </w:r>
      <w:r>
        <w:t>104</w:t>
      </w:r>
      <w:r>
        <w:fldChar w:fldCharType="end"/>
      </w:r>
    </w:p>
    <w:p w14:paraId="577B7090" w14:textId="51EA1B05" w:rsidR="00695913" w:rsidRDefault="00695913">
      <w:pPr>
        <w:pStyle w:val="TOC2"/>
        <w:rPr>
          <w:rFonts w:asciiTheme="minorHAnsi" w:eastAsiaTheme="minorEastAsia" w:hAnsiTheme="minorHAnsi" w:cstheme="minorBidi"/>
          <w:sz w:val="22"/>
          <w:lang w:val="en-IN" w:eastAsia="ja-JP" w:bidi="hi-IN"/>
        </w:rPr>
      </w:pPr>
      <w:r>
        <w:t>B.2</w:t>
      </w:r>
      <w:r>
        <w:rPr>
          <w:rFonts w:asciiTheme="minorHAnsi" w:eastAsiaTheme="minorEastAsia" w:hAnsiTheme="minorHAnsi" w:cstheme="minorBidi"/>
          <w:sz w:val="22"/>
          <w:lang w:val="en-IN" w:eastAsia="ja-JP" w:bidi="hi-IN"/>
        </w:rPr>
        <w:tab/>
      </w:r>
      <w:r>
        <w:t>NAS Option</w:t>
      </w:r>
      <w:r>
        <w:tab/>
      </w:r>
      <w:r>
        <w:fldChar w:fldCharType="begin"/>
      </w:r>
      <w:r>
        <w:instrText xml:space="preserve"> PAGEREF _Toc96848355 \h </w:instrText>
      </w:r>
      <w:r>
        <w:fldChar w:fldCharType="separate"/>
      </w:r>
      <w:r>
        <w:t>104</w:t>
      </w:r>
      <w:r>
        <w:fldChar w:fldCharType="end"/>
      </w:r>
    </w:p>
    <w:p w14:paraId="359A1683" w14:textId="49794C5A" w:rsidR="00695913" w:rsidRDefault="00695913">
      <w:pPr>
        <w:pStyle w:val="TOC3"/>
        <w:rPr>
          <w:rFonts w:asciiTheme="minorHAnsi" w:eastAsiaTheme="minorEastAsia" w:hAnsiTheme="minorHAnsi" w:cstheme="minorBidi"/>
          <w:sz w:val="22"/>
          <w:lang w:val="en-IN" w:eastAsia="ja-JP" w:bidi="hi-IN"/>
        </w:rPr>
      </w:pPr>
      <w:r>
        <w:t>B.2.1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_Toc96848356 \h </w:instrText>
      </w:r>
      <w:r>
        <w:fldChar w:fldCharType="separate"/>
      </w:r>
      <w:r>
        <w:t>104</w:t>
      </w:r>
      <w:r>
        <w:fldChar w:fldCharType="end"/>
      </w:r>
    </w:p>
    <w:p w14:paraId="735E5D07" w14:textId="42A32C36" w:rsidR="00695913" w:rsidRDefault="00695913">
      <w:pPr>
        <w:pStyle w:val="TOC3"/>
        <w:rPr>
          <w:rFonts w:asciiTheme="minorHAnsi" w:eastAsiaTheme="minorEastAsia" w:hAnsiTheme="minorHAnsi" w:cstheme="minorBidi"/>
          <w:sz w:val="22"/>
          <w:lang w:val="en-IN" w:eastAsia="ja-JP" w:bidi="hi-IN"/>
        </w:rPr>
      </w:pPr>
      <w:r>
        <w:t>B.2.2</w:t>
      </w:r>
      <w:r>
        <w:rPr>
          <w:rFonts w:asciiTheme="minorHAnsi" w:eastAsiaTheme="minorEastAsia" w:hAnsiTheme="minorHAnsi" w:cstheme="minorBidi"/>
          <w:sz w:val="22"/>
          <w:lang w:val="en-IN" w:eastAsia="ja-JP" w:bidi="hi-IN"/>
        </w:rPr>
        <w:tab/>
      </w:r>
      <w:r>
        <w:t>Elementary procedures between ECS and EEC</w:t>
      </w:r>
      <w:r>
        <w:tab/>
      </w:r>
      <w:r>
        <w:fldChar w:fldCharType="begin"/>
      </w:r>
      <w:r>
        <w:instrText xml:space="preserve"> PAGEREF _Toc96848357 \h </w:instrText>
      </w:r>
      <w:r>
        <w:fldChar w:fldCharType="separate"/>
      </w:r>
      <w:r>
        <w:t>104</w:t>
      </w:r>
      <w:r>
        <w:fldChar w:fldCharType="end"/>
      </w:r>
    </w:p>
    <w:p w14:paraId="0623D3A7" w14:textId="5556B984" w:rsidR="00695913" w:rsidRDefault="00695913">
      <w:pPr>
        <w:pStyle w:val="TOC4"/>
        <w:rPr>
          <w:rFonts w:asciiTheme="minorHAnsi" w:eastAsiaTheme="minorEastAsia" w:hAnsiTheme="minorHAnsi" w:cstheme="minorBidi"/>
          <w:sz w:val="22"/>
          <w:lang w:val="en-IN" w:eastAsia="ja-JP" w:bidi="hi-IN"/>
        </w:rPr>
      </w:pPr>
      <w:r>
        <w:t>B.2.2.1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_Toc96848358 \h </w:instrText>
      </w:r>
      <w:r>
        <w:fldChar w:fldCharType="separate"/>
      </w:r>
      <w:r>
        <w:t>104</w:t>
      </w:r>
      <w:r>
        <w:fldChar w:fldCharType="end"/>
      </w:r>
    </w:p>
    <w:p w14:paraId="277B55C2" w14:textId="0C828233" w:rsidR="00695913" w:rsidRDefault="00695913">
      <w:pPr>
        <w:pStyle w:val="TOC4"/>
        <w:rPr>
          <w:rFonts w:asciiTheme="minorHAnsi" w:eastAsiaTheme="minorEastAsia" w:hAnsiTheme="minorHAnsi" w:cstheme="minorBidi"/>
          <w:sz w:val="22"/>
          <w:lang w:val="en-IN" w:eastAsia="ja-JP" w:bidi="hi-IN"/>
        </w:rPr>
      </w:pPr>
      <w:r>
        <w:t>B.2.2.2</w:t>
      </w:r>
      <w:r>
        <w:rPr>
          <w:rFonts w:asciiTheme="minorHAnsi" w:eastAsiaTheme="minorEastAsia" w:hAnsiTheme="minorHAnsi" w:cstheme="minorBidi"/>
          <w:sz w:val="22"/>
          <w:lang w:val="en-IN" w:eastAsia="ja-JP" w:bidi="hi-IN"/>
        </w:rPr>
        <w:tab/>
      </w:r>
      <w:r>
        <w:t>Procedures</w:t>
      </w:r>
      <w:r>
        <w:tab/>
      </w:r>
      <w:r>
        <w:fldChar w:fldCharType="begin"/>
      </w:r>
      <w:r>
        <w:instrText xml:space="preserve"> PAGEREF _Toc96848359 \h </w:instrText>
      </w:r>
      <w:r>
        <w:fldChar w:fldCharType="separate"/>
      </w:r>
      <w:r>
        <w:t>104</w:t>
      </w:r>
      <w:r>
        <w:fldChar w:fldCharType="end"/>
      </w:r>
    </w:p>
    <w:p w14:paraId="4195ADC5" w14:textId="2B377BBF" w:rsidR="00695913" w:rsidRDefault="00695913">
      <w:pPr>
        <w:pStyle w:val="TOC5"/>
        <w:rPr>
          <w:rFonts w:asciiTheme="minorHAnsi" w:eastAsiaTheme="minorEastAsia" w:hAnsiTheme="minorHAnsi" w:cstheme="minorBidi"/>
          <w:sz w:val="22"/>
          <w:lang w:val="en-IN" w:eastAsia="ja-JP" w:bidi="hi-IN"/>
        </w:rPr>
      </w:pPr>
      <w:r>
        <w:t>B.2.2.2.1</w:t>
      </w:r>
      <w:r>
        <w:rPr>
          <w:rFonts w:asciiTheme="minorHAnsi" w:eastAsiaTheme="minorEastAsia" w:hAnsiTheme="minorHAnsi" w:cstheme="minorBidi"/>
          <w:sz w:val="22"/>
          <w:lang w:val="en-IN" w:eastAsia="ja-JP" w:bidi="hi-IN"/>
        </w:rPr>
        <w:tab/>
      </w:r>
      <w:r>
        <w:t>Service provisioning procedure based on Request-Response model</w:t>
      </w:r>
      <w:r>
        <w:tab/>
      </w:r>
      <w:r>
        <w:fldChar w:fldCharType="begin"/>
      </w:r>
      <w:r>
        <w:instrText xml:space="preserve"> PAGEREF _Toc96848360 \h </w:instrText>
      </w:r>
      <w:r>
        <w:fldChar w:fldCharType="separate"/>
      </w:r>
      <w:r>
        <w:t>104</w:t>
      </w:r>
      <w:r>
        <w:fldChar w:fldCharType="end"/>
      </w:r>
    </w:p>
    <w:p w14:paraId="2638448C" w14:textId="2AFA12BF" w:rsidR="00695913" w:rsidRDefault="00695913">
      <w:pPr>
        <w:pStyle w:val="TOC5"/>
        <w:rPr>
          <w:rFonts w:asciiTheme="minorHAnsi" w:eastAsiaTheme="minorEastAsia" w:hAnsiTheme="minorHAnsi" w:cstheme="minorBidi"/>
          <w:sz w:val="22"/>
          <w:lang w:val="en-IN" w:eastAsia="ja-JP" w:bidi="hi-IN"/>
        </w:rPr>
      </w:pPr>
      <w:r>
        <w:t>B.2.2.2.2</w:t>
      </w:r>
      <w:r>
        <w:rPr>
          <w:rFonts w:asciiTheme="minorHAnsi" w:eastAsiaTheme="minorEastAsia" w:hAnsiTheme="minorHAnsi" w:cstheme="minorBidi"/>
          <w:sz w:val="22"/>
          <w:lang w:val="en-IN" w:eastAsia="ja-JP" w:bidi="hi-IN"/>
        </w:rPr>
        <w:tab/>
      </w:r>
      <w:r>
        <w:t>Service provisioning procedure based on Subscribe-Notify model</w:t>
      </w:r>
      <w:r>
        <w:tab/>
      </w:r>
      <w:r>
        <w:fldChar w:fldCharType="begin"/>
      </w:r>
      <w:r>
        <w:instrText xml:space="preserve"> PAGEREF _Toc96848361 \h </w:instrText>
      </w:r>
      <w:r>
        <w:fldChar w:fldCharType="separate"/>
      </w:r>
      <w:r>
        <w:t>104</w:t>
      </w:r>
      <w:r>
        <w:fldChar w:fldCharType="end"/>
      </w:r>
    </w:p>
    <w:p w14:paraId="57AA6A80" w14:textId="7D20BA13" w:rsidR="00695913" w:rsidRDefault="00695913">
      <w:pPr>
        <w:pStyle w:val="TOC3"/>
        <w:rPr>
          <w:rFonts w:asciiTheme="minorHAnsi" w:eastAsiaTheme="minorEastAsia" w:hAnsiTheme="minorHAnsi" w:cstheme="minorBidi"/>
          <w:sz w:val="22"/>
          <w:lang w:val="en-IN" w:eastAsia="ja-JP" w:bidi="hi-IN"/>
        </w:rPr>
      </w:pPr>
      <w:r>
        <w:t>B.2.3</w:t>
      </w:r>
      <w:r>
        <w:rPr>
          <w:rFonts w:asciiTheme="minorHAnsi" w:eastAsiaTheme="minorEastAsia" w:hAnsiTheme="minorHAnsi" w:cstheme="minorBidi"/>
          <w:sz w:val="22"/>
          <w:lang w:val="en-IN" w:eastAsia="ja-JP" w:bidi="hi-IN"/>
        </w:rPr>
        <w:tab/>
      </w:r>
      <w:r>
        <w:t>Handling of unknown, unforeseen, and erroneous service data</w:t>
      </w:r>
      <w:r>
        <w:tab/>
      </w:r>
      <w:r>
        <w:fldChar w:fldCharType="begin"/>
      </w:r>
      <w:r>
        <w:instrText xml:space="preserve"> PAGEREF _Toc96848362 \h </w:instrText>
      </w:r>
      <w:r>
        <w:fldChar w:fldCharType="separate"/>
      </w:r>
      <w:r>
        <w:t>104</w:t>
      </w:r>
      <w:r>
        <w:fldChar w:fldCharType="end"/>
      </w:r>
    </w:p>
    <w:p w14:paraId="3FC4A0D1" w14:textId="5EC30454" w:rsidR="00695913" w:rsidRDefault="00695913">
      <w:pPr>
        <w:pStyle w:val="TOC4"/>
        <w:rPr>
          <w:rFonts w:asciiTheme="minorHAnsi" w:eastAsiaTheme="minorEastAsia" w:hAnsiTheme="minorHAnsi" w:cstheme="minorBidi"/>
          <w:sz w:val="22"/>
          <w:lang w:val="en-IN" w:eastAsia="ja-JP" w:bidi="hi-IN"/>
        </w:rPr>
      </w:pPr>
      <w:r>
        <w:t>B.2.3.1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_Toc96848363 \h </w:instrText>
      </w:r>
      <w:r>
        <w:fldChar w:fldCharType="separate"/>
      </w:r>
      <w:r>
        <w:t>104</w:t>
      </w:r>
      <w:r>
        <w:fldChar w:fldCharType="end"/>
      </w:r>
    </w:p>
    <w:p w14:paraId="755A567A" w14:textId="64FBA5B9" w:rsidR="00695913" w:rsidRDefault="00695913">
      <w:pPr>
        <w:pStyle w:val="TOC4"/>
        <w:rPr>
          <w:rFonts w:asciiTheme="minorHAnsi" w:eastAsiaTheme="minorEastAsia" w:hAnsiTheme="minorHAnsi" w:cstheme="minorBidi"/>
          <w:sz w:val="22"/>
          <w:lang w:val="en-IN" w:eastAsia="ja-JP" w:bidi="hi-IN"/>
        </w:rPr>
      </w:pPr>
      <w:r>
        <w:t>B.2.3.2</w:t>
      </w:r>
      <w:r>
        <w:rPr>
          <w:rFonts w:asciiTheme="minorHAnsi" w:eastAsiaTheme="minorEastAsia" w:hAnsiTheme="minorHAnsi" w:cstheme="minorBidi"/>
          <w:sz w:val="22"/>
          <w:lang w:val="en-IN" w:eastAsia="ja-JP" w:bidi="hi-IN"/>
        </w:rPr>
        <w:tab/>
      </w:r>
      <w:r>
        <w:t>Message too short or too long</w:t>
      </w:r>
      <w:r>
        <w:tab/>
      </w:r>
      <w:r>
        <w:fldChar w:fldCharType="begin"/>
      </w:r>
      <w:r>
        <w:instrText xml:space="preserve"> PAGEREF _Toc96848364 \h </w:instrText>
      </w:r>
      <w:r>
        <w:fldChar w:fldCharType="separate"/>
      </w:r>
      <w:r>
        <w:t>105</w:t>
      </w:r>
      <w:r>
        <w:fldChar w:fldCharType="end"/>
      </w:r>
    </w:p>
    <w:p w14:paraId="25B47D62" w14:textId="708E0028" w:rsidR="00695913" w:rsidRDefault="00695913">
      <w:pPr>
        <w:pStyle w:val="TOC4"/>
        <w:rPr>
          <w:rFonts w:asciiTheme="minorHAnsi" w:eastAsiaTheme="minorEastAsia" w:hAnsiTheme="minorHAnsi" w:cstheme="minorBidi"/>
          <w:sz w:val="22"/>
          <w:lang w:val="en-IN" w:eastAsia="ja-JP" w:bidi="hi-IN"/>
        </w:rPr>
      </w:pPr>
      <w:r>
        <w:t>B.2.3.3</w:t>
      </w:r>
      <w:r>
        <w:rPr>
          <w:rFonts w:asciiTheme="minorHAnsi" w:eastAsiaTheme="minorEastAsia" w:hAnsiTheme="minorHAnsi" w:cstheme="minorBidi"/>
          <w:sz w:val="22"/>
          <w:lang w:val="en-IN" w:eastAsia="ja-JP" w:bidi="hi-IN"/>
        </w:rPr>
        <w:tab/>
      </w:r>
      <w:r>
        <w:t>Unknown or unforeseen message type</w:t>
      </w:r>
      <w:r>
        <w:tab/>
      </w:r>
      <w:r>
        <w:fldChar w:fldCharType="begin"/>
      </w:r>
      <w:r>
        <w:instrText xml:space="preserve"> PAGEREF _Toc96848365 \h </w:instrText>
      </w:r>
      <w:r>
        <w:fldChar w:fldCharType="separate"/>
      </w:r>
      <w:r>
        <w:t>105</w:t>
      </w:r>
      <w:r>
        <w:fldChar w:fldCharType="end"/>
      </w:r>
    </w:p>
    <w:p w14:paraId="183AE435" w14:textId="3C0DE69A" w:rsidR="00695913" w:rsidRDefault="00695913">
      <w:pPr>
        <w:pStyle w:val="TOC4"/>
        <w:rPr>
          <w:rFonts w:asciiTheme="minorHAnsi" w:eastAsiaTheme="minorEastAsia" w:hAnsiTheme="minorHAnsi" w:cstheme="minorBidi"/>
          <w:sz w:val="22"/>
          <w:lang w:val="en-IN" w:eastAsia="ja-JP" w:bidi="hi-IN"/>
        </w:rPr>
      </w:pPr>
      <w:r>
        <w:t>B.2.3.4</w:t>
      </w:r>
      <w:r>
        <w:rPr>
          <w:rFonts w:asciiTheme="minorHAnsi" w:eastAsiaTheme="minorEastAsia" w:hAnsiTheme="minorHAnsi" w:cstheme="minorBidi"/>
          <w:sz w:val="22"/>
          <w:lang w:val="en-IN" w:eastAsia="ja-JP" w:bidi="hi-IN"/>
        </w:rPr>
        <w:tab/>
      </w:r>
      <w:r>
        <w:t>Non-semantical mandatory information element</w:t>
      </w:r>
      <w:r>
        <w:tab/>
      </w:r>
      <w:r>
        <w:fldChar w:fldCharType="begin"/>
      </w:r>
      <w:r>
        <w:instrText xml:space="preserve"> PAGEREF _Toc96848366 \h </w:instrText>
      </w:r>
      <w:r>
        <w:fldChar w:fldCharType="separate"/>
      </w:r>
      <w:r>
        <w:t>105</w:t>
      </w:r>
      <w:r>
        <w:fldChar w:fldCharType="end"/>
      </w:r>
    </w:p>
    <w:p w14:paraId="2651834C" w14:textId="551A3ED4" w:rsidR="00695913" w:rsidRDefault="00695913">
      <w:pPr>
        <w:pStyle w:val="TOC4"/>
        <w:rPr>
          <w:rFonts w:asciiTheme="minorHAnsi" w:eastAsiaTheme="minorEastAsia" w:hAnsiTheme="minorHAnsi" w:cstheme="minorBidi"/>
          <w:sz w:val="22"/>
          <w:lang w:val="en-IN" w:eastAsia="ja-JP" w:bidi="hi-IN"/>
        </w:rPr>
      </w:pPr>
      <w:r>
        <w:t>B.2.3.5</w:t>
      </w:r>
      <w:r>
        <w:rPr>
          <w:rFonts w:asciiTheme="minorHAnsi" w:eastAsiaTheme="minorEastAsia" w:hAnsiTheme="minorHAnsi" w:cstheme="minorBidi"/>
          <w:sz w:val="22"/>
          <w:lang w:val="en-IN" w:eastAsia="ja-JP" w:bidi="hi-IN"/>
        </w:rPr>
        <w:tab/>
      </w:r>
      <w:r>
        <w:t>Unknown and unforeseen IEs in the non-imperative message part</w:t>
      </w:r>
      <w:r>
        <w:tab/>
      </w:r>
      <w:r>
        <w:fldChar w:fldCharType="begin"/>
      </w:r>
      <w:r>
        <w:instrText xml:space="preserve"> PAGEREF _Toc96848367 \h </w:instrText>
      </w:r>
      <w:r>
        <w:fldChar w:fldCharType="separate"/>
      </w:r>
      <w:r>
        <w:t>105</w:t>
      </w:r>
      <w:r>
        <w:fldChar w:fldCharType="end"/>
      </w:r>
    </w:p>
    <w:p w14:paraId="2026BD5F" w14:textId="4E6DE285" w:rsidR="00695913" w:rsidRDefault="00695913">
      <w:pPr>
        <w:pStyle w:val="TOC4"/>
        <w:rPr>
          <w:rFonts w:asciiTheme="minorHAnsi" w:eastAsiaTheme="minorEastAsia" w:hAnsiTheme="minorHAnsi" w:cstheme="minorBidi"/>
          <w:sz w:val="22"/>
          <w:lang w:val="en-IN" w:eastAsia="ja-JP" w:bidi="hi-IN"/>
        </w:rPr>
      </w:pPr>
      <w:r>
        <w:t>B.2.3.6</w:t>
      </w:r>
      <w:r>
        <w:rPr>
          <w:rFonts w:asciiTheme="minorHAnsi" w:eastAsiaTheme="minorEastAsia" w:hAnsiTheme="minorHAnsi" w:cstheme="minorBidi"/>
          <w:sz w:val="22"/>
          <w:lang w:val="en-IN" w:eastAsia="ja-JP" w:bidi="hi-IN"/>
        </w:rPr>
        <w:tab/>
      </w:r>
      <w:r>
        <w:t>Non-imperative message part errors</w:t>
      </w:r>
      <w:r>
        <w:tab/>
      </w:r>
      <w:r>
        <w:fldChar w:fldCharType="begin"/>
      </w:r>
      <w:r>
        <w:instrText xml:space="preserve"> PAGEREF _Toc96848368 \h </w:instrText>
      </w:r>
      <w:r>
        <w:fldChar w:fldCharType="separate"/>
      </w:r>
      <w:r>
        <w:t>105</w:t>
      </w:r>
      <w:r>
        <w:fldChar w:fldCharType="end"/>
      </w:r>
    </w:p>
    <w:p w14:paraId="093BB949" w14:textId="640F3A1A" w:rsidR="00695913" w:rsidRDefault="00695913">
      <w:pPr>
        <w:pStyle w:val="TOC4"/>
        <w:rPr>
          <w:rFonts w:asciiTheme="minorHAnsi" w:eastAsiaTheme="minorEastAsia" w:hAnsiTheme="minorHAnsi" w:cstheme="minorBidi"/>
          <w:sz w:val="22"/>
          <w:lang w:val="en-IN" w:eastAsia="ja-JP" w:bidi="hi-IN"/>
        </w:rPr>
      </w:pPr>
      <w:r>
        <w:t>B.2.3.7</w:t>
      </w:r>
      <w:r>
        <w:rPr>
          <w:rFonts w:asciiTheme="minorHAnsi" w:eastAsiaTheme="minorEastAsia" w:hAnsiTheme="minorHAnsi" w:cstheme="minorBidi"/>
          <w:sz w:val="22"/>
          <w:lang w:val="en-IN" w:eastAsia="ja-JP" w:bidi="hi-IN"/>
        </w:rPr>
        <w:tab/>
      </w:r>
      <w:r>
        <w:t>Messages with semantically incorrect contents</w:t>
      </w:r>
      <w:r>
        <w:tab/>
      </w:r>
      <w:r>
        <w:fldChar w:fldCharType="begin"/>
      </w:r>
      <w:r>
        <w:instrText xml:space="preserve"> PAGEREF _Toc96848369 \h </w:instrText>
      </w:r>
      <w:r>
        <w:fldChar w:fldCharType="separate"/>
      </w:r>
      <w:r>
        <w:t>105</w:t>
      </w:r>
      <w:r>
        <w:fldChar w:fldCharType="end"/>
      </w:r>
    </w:p>
    <w:p w14:paraId="533FDBD7" w14:textId="02211A4A" w:rsidR="00695913" w:rsidRDefault="00695913">
      <w:pPr>
        <w:pStyle w:val="TOC3"/>
        <w:rPr>
          <w:rFonts w:asciiTheme="minorHAnsi" w:eastAsiaTheme="minorEastAsia" w:hAnsiTheme="minorHAnsi" w:cstheme="minorBidi"/>
          <w:sz w:val="22"/>
          <w:lang w:val="en-IN" w:eastAsia="ja-JP" w:bidi="hi-IN"/>
        </w:rPr>
      </w:pPr>
      <w:r>
        <w:t>B.2.4</w:t>
      </w:r>
      <w:r>
        <w:rPr>
          <w:rFonts w:asciiTheme="minorHAnsi" w:eastAsiaTheme="minorEastAsia" w:hAnsiTheme="minorHAnsi" w:cstheme="minorBidi"/>
          <w:sz w:val="22"/>
          <w:lang w:val="en-IN" w:eastAsia="ja-JP" w:bidi="hi-IN"/>
        </w:rPr>
        <w:tab/>
      </w:r>
      <w:r>
        <w:t>Message functional definition and contents</w:t>
      </w:r>
      <w:r>
        <w:tab/>
      </w:r>
      <w:r>
        <w:fldChar w:fldCharType="begin"/>
      </w:r>
      <w:r>
        <w:instrText xml:space="preserve"> PAGEREF _Toc96848370 \h </w:instrText>
      </w:r>
      <w:r>
        <w:fldChar w:fldCharType="separate"/>
      </w:r>
      <w:r>
        <w:t>105</w:t>
      </w:r>
      <w:r>
        <w:fldChar w:fldCharType="end"/>
      </w:r>
    </w:p>
    <w:p w14:paraId="53E1BB65" w14:textId="52DC93B7" w:rsidR="00695913" w:rsidRDefault="00695913">
      <w:pPr>
        <w:pStyle w:val="TOC4"/>
        <w:rPr>
          <w:rFonts w:asciiTheme="minorHAnsi" w:eastAsiaTheme="minorEastAsia" w:hAnsiTheme="minorHAnsi" w:cstheme="minorBidi"/>
          <w:sz w:val="22"/>
          <w:lang w:val="en-IN" w:eastAsia="ja-JP" w:bidi="hi-IN"/>
        </w:rPr>
      </w:pPr>
      <w:r>
        <w:t>B.2.4.1</w:t>
      </w:r>
      <w:r>
        <w:rPr>
          <w:rFonts w:asciiTheme="minorHAnsi" w:eastAsiaTheme="minorEastAsia" w:hAnsiTheme="minorHAnsi" w:cstheme="minorBidi"/>
          <w:sz w:val="22"/>
          <w:lang w:val="en-IN" w:eastAsia="ja-JP" w:bidi="hi-IN"/>
        </w:rPr>
        <w:tab/>
      </w:r>
      <w:r>
        <w:t>Service provisioning request</w:t>
      </w:r>
      <w:r>
        <w:tab/>
      </w:r>
      <w:r>
        <w:fldChar w:fldCharType="begin"/>
      </w:r>
      <w:r>
        <w:instrText xml:space="preserve"> PAGEREF _Toc96848371 \h </w:instrText>
      </w:r>
      <w:r>
        <w:fldChar w:fldCharType="separate"/>
      </w:r>
      <w:r>
        <w:t>105</w:t>
      </w:r>
      <w:r>
        <w:fldChar w:fldCharType="end"/>
      </w:r>
    </w:p>
    <w:p w14:paraId="15DEE7F0" w14:textId="28AAFB4D" w:rsidR="00695913" w:rsidRDefault="00695913">
      <w:pPr>
        <w:pStyle w:val="TOC4"/>
        <w:rPr>
          <w:rFonts w:asciiTheme="minorHAnsi" w:eastAsiaTheme="minorEastAsia" w:hAnsiTheme="minorHAnsi" w:cstheme="minorBidi"/>
          <w:sz w:val="22"/>
          <w:lang w:val="en-IN" w:eastAsia="ja-JP" w:bidi="hi-IN"/>
        </w:rPr>
      </w:pPr>
      <w:r>
        <w:t>B.2.4.2</w:t>
      </w:r>
      <w:r>
        <w:rPr>
          <w:rFonts w:asciiTheme="minorHAnsi" w:eastAsiaTheme="minorEastAsia" w:hAnsiTheme="minorHAnsi" w:cstheme="minorBidi"/>
          <w:sz w:val="22"/>
          <w:lang w:val="en-IN" w:eastAsia="ja-JP" w:bidi="hi-IN"/>
        </w:rPr>
        <w:tab/>
      </w:r>
      <w:r>
        <w:t>Service provisioning response</w:t>
      </w:r>
      <w:r>
        <w:tab/>
      </w:r>
      <w:r>
        <w:fldChar w:fldCharType="begin"/>
      </w:r>
      <w:r>
        <w:instrText xml:space="preserve"> PAGEREF _Toc96848372 \h </w:instrText>
      </w:r>
      <w:r>
        <w:fldChar w:fldCharType="separate"/>
      </w:r>
      <w:r>
        <w:t>105</w:t>
      </w:r>
      <w:r>
        <w:fldChar w:fldCharType="end"/>
      </w:r>
    </w:p>
    <w:p w14:paraId="2374984A" w14:textId="7803F84B" w:rsidR="00695913" w:rsidRDefault="00695913">
      <w:pPr>
        <w:pStyle w:val="TOC4"/>
        <w:rPr>
          <w:rFonts w:asciiTheme="minorHAnsi" w:eastAsiaTheme="minorEastAsia" w:hAnsiTheme="minorHAnsi" w:cstheme="minorBidi"/>
          <w:sz w:val="22"/>
          <w:lang w:val="en-IN" w:eastAsia="ja-JP" w:bidi="hi-IN"/>
        </w:rPr>
      </w:pPr>
      <w:r>
        <w:t>B.2.4.3</w:t>
      </w:r>
      <w:r>
        <w:rPr>
          <w:rFonts w:asciiTheme="minorHAnsi" w:eastAsiaTheme="minorEastAsia" w:hAnsiTheme="minorHAnsi" w:cstheme="minorBidi"/>
          <w:sz w:val="22"/>
          <w:lang w:val="en-IN" w:eastAsia="ja-JP" w:bidi="hi-IN"/>
        </w:rPr>
        <w:tab/>
      </w:r>
      <w:r>
        <w:t>Service provisioning subscription request</w:t>
      </w:r>
      <w:r>
        <w:tab/>
      </w:r>
      <w:r>
        <w:fldChar w:fldCharType="begin"/>
      </w:r>
      <w:r>
        <w:instrText xml:space="preserve"> PAGEREF _Toc96848373 \h </w:instrText>
      </w:r>
      <w:r>
        <w:fldChar w:fldCharType="separate"/>
      </w:r>
      <w:r>
        <w:t>105</w:t>
      </w:r>
      <w:r>
        <w:fldChar w:fldCharType="end"/>
      </w:r>
    </w:p>
    <w:p w14:paraId="4B0307E7" w14:textId="090423B4" w:rsidR="00695913" w:rsidRDefault="00695913">
      <w:pPr>
        <w:pStyle w:val="TOC4"/>
        <w:rPr>
          <w:rFonts w:asciiTheme="minorHAnsi" w:eastAsiaTheme="minorEastAsia" w:hAnsiTheme="minorHAnsi" w:cstheme="minorBidi"/>
          <w:sz w:val="22"/>
          <w:lang w:val="en-IN" w:eastAsia="ja-JP" w:bidi="hi-IN"/>
        </w:rPr>
      </w:pPr>
      <w:r>
        <w:t>B.2.4.4</w:t>
      </w:r>
      <w:r>
        <w:rPr>
          <w:rFonts w:asciiTheme="minorHAnsi" w:eastAsiaTheme="minorEastAsia" w:hAnsiTheme="minorHAnsi" w:cstheme="minorBidi"/>
          <w:sz w:val="22"/>
          <w:lang w:val="en-IN" w:eastAsia="ja-JP" w:bidi="hi-IN"/>
        </w:rPr>
        <w:tab/>
      </w:r>
      <w:r>
        <w:t>Service provisioning subscription response</w:t>
      </w:r>
      <w:r>
        <w:tab/>
      </w:r>
      <w:r>
        <w:fldChar w:fldCharType="begin"/>
      </w:r>
      <w:r>
        <w:instrText xml:space="preserve"> PAGEREF _Toc96848374 \h </w:instrText>
      </w:r>
      <w:r>
        <w:fldChar w:fldCharType="separate"/>
      </w:r>
      <w:r>
        <w:t>105</w:t>
      </w:r>
      <w:r>
        <w:fldChar w:fldCharType="end"/>
      </w:r>
    </w:p>
    <w:p w14:paraId="4E530B86" w14:textId="405311A8" w:rsidR="00695913" w:rsidRDefault="00695913">
      <w:pPr>
        <w:pStyle w:val="TOC4"/>
        <w:rPr>
          <w:rFonts w:asciiTheme="minorHAnsi" w:eastAsiaTheme="minorEastAsia" w:hAnsiTheme="minorHAnsi" w:cstheme="minorBidi"/>
          <w:sz w:val="22"/>
          <w:lang w:val="en-IN" w:eastAsia="ja-JP" w:bidi="hi-IN"/>
        </w:rPr>
      </w:pPr>
      <w:r>
        <w:t>B.2.4.5</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_Toc96848375 \h </w:instrText>
      </w:r>
      <w:r>
        <w:fldChar w:fldCharType="separate"/>
      </w:r>
      <w:r>
        <w:t>105</w:t>
      </w:r>
      <w:r>
        <w:fldChar w:fldCharType="end"/>
      </w:r>
    </w:p>
    <w:p w14:paraId="62EDEF04" w14:textId="300F4842" w:rsidR="00695913" w:rsidRDefault="00695913">
      <w:pPr>
        <w:pStyle w:val="TOC4"/>
        <w:rPr>
          <w:rFonts w:asciiTheme="minorHAnsi" w:eastAsiaTheme="minorEastAsia" w:hAnsiTheme="minorHAnsi" w:cstheme="minorBidi"/>
          <w:sz w:val="22"/>
          <w:lang w:val="en-IN" w:eastAsia="ja-JP" w:bidi="hi-IN"/>
        </w:rPr>
      </w:pPr>
      <w:r>
        <w:t>B.2.4.6</w:t>
      </w:r>
      <w:r>
        <w:rPr>
          <w:rFonts w:asciiTheme="minorHAnsi" w:eastAsiaTheme="minorEastAsia" w:hAnsiTheme="minorHAnsi" w:cstheme="minorBidi"/>
          <w:sz w:val="22"/>
          <w:lang w:val="en-IN" w:eastAsia="ja-JP" w:bidi="hi-IN"/>
        </w:rPr>
        <w:tab/>
      </w:r>
      <w:r>
        <w:t>Service provisioning subscription update request</w:t>
      </w:r>
      <w:r>
        <w:tab/>
      </w:r>
      <w:r>
        <w:fldChar w:fldCharType="begin"/>
      </w:r>
      <w:r>
        <w:instrText xml:space="preserve"> PAGEREF _Toc96848376 \h </w:instrText>
      </w:r>
      <w:r>
        <w:fldChar w:fldCharType="separate"/>
      </w:r>
      <w:r>
        <w:t>105</w:t>
      </w:r>
      <w:r>
        <w:fldChar w:fldCharType="end"/>
      </w:r>
    </w:p>
    <w:p w14:paraId="5CF75666" w14:textId="2E95CD65" w:rsidR="00695913" w:rsidRDefault="00695913">
      <w:pPr>
        <w:pStyle w:val="TOC4"/>
        <w:rPr>
          <w:rFonts w:asciiTheme="minorHAnsi" w:eastAsiaTheme="minorEastAsia" w:hAnsiTheme="minorHAnsi" w:cstheme="minorBidi"/>
          <w:sz w:val="22"/>
          <w:lang w:val="en-IN" w:eastAsia="ja-JP" w:bidi="hi-IN"/>
        </w:rPr>
      </w:pPr>
      <w:r>
        <w:t>B.2.4.7</w:t>
      </w:r>
      <w:r>
        <w:rPr>
          <w:rFonts w:asciiTheme="minorHAnsi" w:eastAsiaTheme="minorEastAsia" w:hAnsiTheme="minorHAnsi" w:cstheme="minorBidi"/>
          <w:sz w:val="22"/>
          <w:lang w:val="en-IN" w:eastAsia="ja-JP" w:bidi="hi-IN"/>
        </w:rPr>
        <w:tab/>
      </w:r>
      <w:r>
        <w:t>Service provisioning subscription update response</w:t>
      </w:r>
      <w:r>
        <w:tab/>
      </w:r>
      <w:r>
        <w:fldChar w:fldCharType="begin"/>
      </w:r>
      <w:r>
        <w:instrText xml:space="preserve"> PAGEREF _Toc96848377 \h </w:instrText>
      </w:r>
      <w:r>
        <w:fldChar w:fldCharType="separate"/>
      </w:r>
      <w:r>
        <w:t>105</w:t>
      </w:r>
      <w:r>
        <w:fldChar w:fldCharType="end"/>
      </w:r>
    </w:p>
    <w:p w14:paraId="17BA811E" w14:textId="02DDCBCC" w:rsidR="00695913" w:rsidRDefault="00695913">
      <w:pPr>
        <w:pStyle w:val="TOC4"/>
        <w:rPr>
          <w:rFonts w:asciiTheme="minorHAnsi" w:eastAsiaTheme="minorEastAsia" w:hAnsiTheme="minorHAnsi" w:cstheme="minorBidi"/>
          <w:sz w:val="22"/>
          <w:lang w:val="en-IN" w:eastAsia="ja-JP" w:bidi="hi-IN"/>
        </w:rPr>
      </w:pPr>
      <w:r>
        <w:lastRenderedPageBreak/>
        <w:t>B.2.4.8</w:t>
      </w:r>
      <w:r>
        <w:rPr>
          <w:rFonts w:asciiTheme="minorHAnsi" w:eastAsiaTheme="minorEastAsia" w:hAnsiTheme="minorHAnsi" w:cstheme="minorBidi"/>
          <w:sz w:val="22"/>
          <w:lang w:val="en-IN" w:eastAsia="ja-JP" w:bidi="hi-IN"/>
        </w:rPr>
        <w:tab/>
      </w:r>
      <w:r>
        <w:t>Service provisioning unsubscribe request</w:t>
      </w:r>
      <w:r>
        <w:tab/>
      </w:r>
      <w:r>
        <w:fldChar w:fldCharType="begin"/>
      </w:r>
      <w:r>
        <w:instrText xml:space="preserve"> PAGEREF _Toc96848378 \h </w:instrText>
      </w:r>
      <w:r>
        <w:fldChar w:fldCharType="separate"/>
      </w:r>
      <w:r>
        <w:t>106</w:t>
      </w:r>
      <w:r>
        <w:fldChar w:fldCharType="end"/>
      </w:r>
    </w:p>
    <w:p w14:paraId="68F80B40" w14:textId="29937250" w:rsidR="00695913" w:rsidRDefault="00695913">
      <w:pPr>
        <w:pStyle w:val="TOC4"/>
        <w:rPr>
          <w:rFonts w:asciiTheme="minorHAnsi" w:eastAsiaTheme="minorEastAsia" w:hAnsiTheme="minorHAnsi" w:cstheme="minorBidi"/>
          <w:sz w:val="22"/>
          <w:lang w:val="en-IN" w:eastAsia="ja-JP" w:bidi="hi-IN"/>
        </w:rPr>
      </w:pPr>
      <w:r>
        <w:t>B.2.4.9</w:t>
      </w:r>
      <w:r>
        <w:rPr>
          <w:rFonts w:asciiTheme="minorHAnsi" w:eastAsiaTheme="minorEastAsia" w:hAnsiTheme="minorHAnsi" w:cstheme="minorBidi"/>
          <w:sz w:val="22"/>
          <w:lang w:val="en-IN" w:eastAsia="ja-JP" w:bidi="hi-IN"/>
        </w:rPr>
        <w:tab/>
      </w:r>
      <w:r>
        <w:t>Service provisioning unsubscribe response</w:t>
      </w:r>
      <w:r>
        <w:tab/>
      </w:r>
      <w:r>
        <w:fldChar w:fldCharType="begin"/>
      </w:r>
      <w:r>
        <w:instrText xml:space="preserve"> PAGEREF _Toc96848379 \h </w:instrText>
      </w:r>
      <w:r>
        <w:fldChar w:fldCharType="separate"/>
      </w:r>
      <w:r>
        <w:t>106</w:t>
      </w:r>
      <w:r>
        <w:fldChar w:fldCharType="end"/>
      </w:r>
    </w:p>
    <w:p w14:paraId="0ED48EAA" w14:textId="16526CB6" w:rsidR="00695913" w:rsidRDefault="00695913">
      <w:pPr>
        <w:pStyle w:val="TOC3"/>
        <w:rPr>
          <w:rFonts w:asciiTheme="minorHAnsi" w:eastAsiaTheme="minorEastAsia" w:hAnsiTheme="minorHAnsi" w:cstheme="minorBidi"/>
          <w:sz w:val="22"/>
          <w:lang w:val="en-IN" w:eastAsia="ja-JP" w:bidi="hi-IN"/>
        </w:rPr>
      </w:pPr>
      <w:r>
        <w:t>B.2.5</w:t>
      </w:r>
      <w:r>
        <w:rPr>
          <w:rFonts w:asciiTheme="minorHAnsi" w:eastAsiaTheme="minorEastAsia" w:hAnsiTheme="minorHAnsi" w:cstheme="minorBidi"/>
          <w:sz w:val="22"/>
          <w:lang w:val="en-IN" w:eastAsia="ja-JP" w:bidi="hi-IN"/>
        </w:rPr>
        <w:tab/>
      </w:r>
      <w:r>
        <w:t>Information elements coding</w:t>
      </w:r>
      <w:r>
        <w:tab/>
      </w:r>
      <w:r>
        <w:fldChar w:fldCharType="begin"/>
      </w:r>
      <w:r>
        <w:instrText xml:space="preserve"> PAGEREF _Toc96848380 \h </w:instrText>
      </w:r>
      <w:r>
        <w:fldChar w:fldCharType="separate"/>
      </w:r>
      <w:r>
        <w:t>106</w:t>
      </w:r>
      <w:r>
        <w:fldChar w:fldCharType="end"/>
      </w:r>
    </w:p>
    <w:p w14:paraId="0B71BF44" w14:textId="281A2997" w:rsidR="00695913" w:rsidRDefault="00695913">
      <w:pPr>
        <w:pStyle w:val="TOC4"/>
        <w:rPr>
          <w:rFonts w:asciiTheme="minorHAnsi" w:eastAsiaTheme="minorEastAsia" w:hAnsiTheme="minorHAnsi" w:cstheme="minorBidi"/>
          <w:sz w:val="22"/>
          <w:lang w:val="en-IN" w:eastAsia="ja-JP" w:bidi="hi-IN"/>
        </w:rPr>
      </w:pPr>
      <w:r>
        <w:t>B.2.5.1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_Toc96848381 \h </w:instrText>
      </w:r>
      <w:r>
        <w:fldChar w:fldCharType="separate"/>
      </w:r>
      <w:r>
        <w:t>106</w:t>
      </w:r>
      <w:r>
        <w:fldChar w:fldCharType="end"/>
      </w:r>
    </w:p>
    <w:p w14:paraId="25C34D53" w14:textId="6EAF05E3" w:rsidR="00695913" w:rsidRDefault="00695913">
      <w:pPr>
        <w:pStyle w:val="TOC4"/>
        <w:rPr>
          <w:rFonts w:asciiTheme="minorHAnsi" w:eastAsiaTheme="minorEastAsia" w:hAnsiTheme="minorHAnsi" w:cstheme="minorBidi"/>
          <w:sz w:val="22"/>
          <w:lang w:val="en-IN" w:eastAsia="ja-JP" w:bidi="hi-IN"/>
        </w:rPr>
      </w:pPr>
      <w:r>
        <w:t>B.2.5.1</w:t>
      </w:r>
      <w:r>
        <w:rPr>
          <w:rFonts w:asciiTheme="minorHAnsi" w:eastAsiaTheme="minorEastAsia" w:hAnsiTheme="minorHAnsi" w:cstheme="minorBidi"/>
          <w:sz w:val="22"/>
          <w:lang w:val="en-IN" w:eastAsia="ja-JP" w:bidi="hi-IN"/>
        </w:rPr>
        <w:tab/>
      </w:r>
      <w:r w:rsidRPr="00BF4FE2">
        <w:rPr>
          <w:lang w:val="fr-FR"/>
        </w:rPr>
        <w:t>Service provisioning service message type</w:t>
      </w:r>
      <w:r>
        <w:tab/>
      </w:r>
      <w:r>
        <w:fldChar w:fldCharType="begin"/>
      </w:r>
      <w:r>
        <w:instrText xml:space="preserve"> PAGEREF _Toc96848382 \h </w:instrText>
      </w:r>
      <w:r>
        <w:fldChar w:fldCharType="separate"/>
      </w:r>
      <w:r>
        <w:t>106</w:t>
      </w:r>
      <w:r>
        <w:fldChar w:fldCharType="end"/>
      </w:r>
    </w:p>
    <w:p w14:paraId="507A36C7" w14:textId="60767F4A" w:rsidR="00695913" w:rsidRDefault="00695913">
      <w:pPr>
        <w:pStyle w:val="TOC4"/>
        <w:rPr>
          <w:rFonts w:asciiTheme="minorHAnsi" w:eastAsiaTheme="minorEastAsia" w:hAnsiTheme="minorHAnsi" w:cstheme="minorBidi"/>
          <w:sz w:val="22"/>
          <w:lang w:val="en-IN" w:eastAsia="ja-JP" w:bidi="hi-IN"/>
        </w:rPr>
      </w:pPr>
      <w:r>
        <w:t>B.2.5.2</w:t>
      </w:r>
      <w:r>
        <w:rPr>
          <w:rFonts w:asciiTheme="minorHAnsi" w:eastAsiaTheme="minorEastAsia" w:hAnsiTheme="minorHAnsi" w:cstheme="minorBidi"/>
          <w:sz w:val="22"/>
          <w:lang w:val="en-IN" w:eastAsia="ja-JP" w:bidi="hi-IN"/>
        </w:rPr>
        <w:tab/>
      </w:r>
      <w:r w:rsidRPr="00BF4FE2">
        <w:rPr>
          <w:lang w:val="fr-FR"/>
        </w:rPr>
        <w:t>New information element</w:t>
      </w:r>
      <w:r>
        <w:tab/>
      </w:r>
      <w:r>
        <w:fldChar w:fldCharType="begin"/>
      </w:r>
      <w:r>
        <w:instrText xml:space="preserve"> PAGEREF _Toc96848383 \h </w:instrText>
      </w:r>
      <w:r>
        <w:fldChar w:fldCharType="separate"/>
      </w:r>
      <w:r>
        <w:t>106</w:t>
      </w:r>
      <w:r>
        <w:fldChar w:fldCharType="end"/>
      </w:r>
    </w:p>
    <w:p w14:paraId="7B945106" w14:textId="66E81280" w:rsidR="00695913" w:rsidRDefault="00695913">
      <w:pPr>
        <w:pStyle w:val="TOC3"/>
        <w:rPr>
          <w:rFonts w:asciiTheme="minorHAnsi" w:eastAsiaTheme="minorEastAsia" w:hAnsiTheme="minorHAnsi" w:cstheme="minorBidi"/>
          <w:sz w:val="22"/>
          <w:lang w:val="en-IN" w:eastAsia="ja-JP" w:bidi="hi-IN"/>
        </w:rPr>
      </w:pPr>
      <w:r>
        <w:t>B.2.6</w:t>
      </w:r>
      <w:r>
        <w:rPr>
          <w:rFonts w:asciiTheme="minorHAnsi" w:eastAsiaTheme="minorEastAsia" w:hAnsiTheme="minorHAnsi" w:cstheme="minorBidi"/>
          <w:sz w:val="22"/>
          <w:lang w:val="en-IN" w:eastAsia="ja-JP" w:bidi="hi-IN"/>
        </w:rPr>
        <w:tab/>
      </w:r>
      <w:r>
        <w:t>Timers</w:t>
      </w:r>
      <w:r>
        <w:tab/>
      </w:r>
      <w:r>
        <w:fldChar w:fldCharType="begin"/>
      </w:r>
      <w:r>
        <w:instrText xml:space="preserve"> PAGEREF _Toc96848384 \h </w:instrText>
      </w:r>
      <w:r>
        <w:fldChar w:fldCharType="separate"/>
      </w:r>
      <w:r>
        <w:t>106</w:t>
      </w:r>
      <w:r>
        <w:fldChar w:fldCharType="end"/>
      </w:r>
    </w:p>
    <w:p w14:paraId="03F54021" w14:textId="6A1A08E8" w:rsidR="00695913" w:rsidRDefault="00695913">
      <w:pPr>
        <w:pStyle w:val="TOC3"/>
        <w:rPr>
          <w:rFonts w:asciiTheme="minorHAnsi" w:eastAsiaTheme="minorEastAsia" w:hAnsiTheme="minorHAnsi" w:cstheme="minorBidi"/>
          <w:sz w:val="22"/>
          <w:lang w:val="en-IN" w:eastAsia="ja-JP" w:bidi="hi-IN"/>
        </w:rPr>
      </w:pPr>
      <w:r>
        <w:t>B.2.7</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_Toc96848385 \h </w:instrText>
      </w:r>
      <w:r>
        <w:fldChar w:fldCharType="separate"/>
      </w:r>
      <w:r>
        <w:t>106</w:t>
      </w:r>
      <w:r>
        <w:fldChar w:fldCharType="end"/>
      </w:r>
    </w:p>
    <w:p w14:paraId="72A9E9A8" w14:textId="66AC9EC3" w:rsidR="00695913" w:rsidRDefault="00695913">
      <w:pPr>
        <w:pStyle w:val="TOC8"/>
        <w:rPr>
          <w:rFonts w:asciiTheme="minorHAnsi" w:eastAsiaTheme="minorEastAsia" w:hAnsiTheme="minorHAnsi" w:cstheme="minorBidi"/>
          <w:b w:val="0"/>
          <w:lang w:val="en-IN" w:eastAsia="ja-JP" w:bidi="hi-IN"/>
        </w:rPr>
      </w:pPr>
      <w:r>
        <w:t>Annex C (informative): Change history</w:t>
      </w:r>
      <w:r>
        <w:tab/>
      </w:r>
      <w:r>
        <w:fldChar w:fldCharType="begin"/>
      </w:r>
      <w:r>
        <w:instrText xml:space="preserve"> PAGEREF _Toc96848386 \h </w:instrText>
      </w:r>
      <w:r>
        <w:fldChar w:fldCharType="separate"/>
      </w:r>
      <w:r>
        <w:t>107</w:t>
      </w:r>
      <w:r>
        <w:fldChar w:fldCharType="end"/>
      </w:r>
    </w:p>
    <w:p w14:paraId="0DC39537" w14:textId="2FD4E204" w:rsidR="00080512" w:rsidRPr="004D3578" w:rsidRDefault="004D3578">
      <w:r w:rsidRPr="004D3578">
        <w:rPr>
          <w:noProof/>
          <w:sz w:val="22"/>
        </w:rPr>
        <w:fldChar w:fldCharType="end"/>
      </w:r>
    </w:p>
    <w:p w14:paraId="2340154E" w14:textId="77777777" w:rsidR="0074026F" w:rsidRPr="00CB725F" w:rsidRDefault="00080512" w:rsidP="00CB725F">
      <w:pPr>
        <w:pStyle w:val="Guidance"/>
        <w:rPr>
          <w:i w:val="0"/>
          <w:iCs/>
        </w:rPr>
      </w:pPr>
      <w:r w:rsidRPr="004D3578">
        <w:br w:type="page"/>
      </w:r>
    </w:p>
    <w:p w14:paraId="6C7E1F42" w14:textId="77777777" w:rsidR="00080512" w:rsidRDefault="00080512">
      <w:pPr>
        <w:pStyle w:val="Heading1"/>
      </w:pPr>
      <w:bookmarkStart w:id="16" w:name="foreword"/>
      <w:bookmarkStart w:id="17" w:name="_Toc65746290"/>
      <w:bookmarkStart w:id="18" w:name="_Toc96848032"/>
      <w:bookmarkEnd w:id="16"/>
      <w:r w:rsidRPr="004D3578">
        <w:lastRenderedPageBreak/>
        <w:t>Foreword</w:t>
      </w:r>
      <w:bookmarkEnd w:id="17"/>
      <w:bookmarkEnd w:id="18"/>
    </w:p>
    <w:p w14:paraId="3D822395" w14:textId="77777777" w:rsidR="00080512" w:rsidRPr="004D3578" w:rsidRDefault="00080512">
      <w:r w:rsidRPr="004D3578">
        <w:t xml:space="preserve">This Technical </w:t>
      </w:r>
      <w:bookmarkStart w:id="19" w:name="spectype3"/>
      <w:r w:rsidRPr="00CB725F">
        <w:t>Specification</w:t>
      </w:r>
      <w:bookmarkEnd w:id="19"/>
      <w:r w:rsidRPr="004D3578">
        <w:t xml:space="preserve"> has been produced by the 3</w:t>
      </w:r>
      <w:r w:rsidR="00F04712">
        <w:t>rd</w:t>
      </w:r>
      <w:r w:rsidRPr="004D3578">
        <w:t xml:space="preserve"> Generation Partnership Project (3GPP).</w:t>
      </w:r>
    </w:p>
    <w:p w14:paraId="449BE7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134B1D" w14:textId="77777777" w:rsidR="00080512" w:rsidRPr="004D3578" w:rsidRDefault="00080512">
      <w:pPr>
        <w:pStyle w:val="B1"/>
      </w:pPr>
      <w:r w:rsidRPr="004D3578">
        <w:t>Version x.y.z</w:t>
      </w:r>
    </w:p>
    <w:p w14:paraId="7B354FA7" w14:textId="77777777" w:rsidR="00080512" w:rsidRPr="004D3578" w:rsidRDefault="00080512">
      <w:pPr>
        <w:pStyle w:val="B1"/>
      </w:pPr>
      <w:r w:rsidRPr="004D3578">
        <w:t>where:</w:t>
      </w:r>
    </w:p>
    <w:p w14:paraId="473DBBBE" w14:textId="77777777" w:rsidR="00080512" w:rsidRPr="004D3578" w:rsidRDefault="00080512">
      <w:pPr>
        <w:pStyle w:val="B2"/>
      </w:pPr>
      <w:r w:rsidRPr="004D3578">
        <w:t>x</w:t>
      </w:r>
      <w:r w:rsidRPr="004D3578">
        <w:tab/>
        <w:t>the first digit:</w:t>
      </w:r>
    </w:p>
    <w:p w14:paraId="26584E74" w14:textId="77777777" w:rsidR="00080512" w:rsidRPr="004D3578" w:rsidRDefault="00080512">
      <w:pPr>
        <w:pStyle w:val="B3"/>
      </w:pPr>
      <w:r w:rsidRPr="004D3578">
        <w:t>1</w:t>
      </w:r>
      <w:r w:rsidRPr="004D3578">
        <w:tab/>
        <w:t>presented to TSG for information;</w:t>
      </w:r>
    </w:p>
    <w:p w14:paraId="24C6773B" w14:textId="77777777" w:rsidR="00080512" w:rsidRPr="004D3578" w:rsidRDefault="00080512">
      <w:pPr>
        <w:pStyle w:val="B3"/>
      </w:pPr>
      <w:r w:rsidRPr="004D3578">
        <w:t>2</w:t>
      </w:r>
      <w:r w:rsidRPr="004D3578">
        <w:tab/>
        <w:t>presented to TSG for approval;</w:t>
      </w:r>
    </w:p>
    <w:p w14:paraId="6CD8EA06" w14:textId="77777777" w:rsidR="00080512" w:rsidRPr="004D3578" w:rsidRDefault="00080512">
      <w:pPr>
        <w:pStyle w:val="B3"/>
      </w:pPr>
      <w:r w:rsidRPr="004D3578">
        <w:t>3</w:t>
      </w:r>
      <w:r w:rsidRPr="004D3578">
        <w:tab/>
        <w:t>or greater indicates TSG approved document under change control.</w:t>
      </w:r>
    </w:p>
    <w:p w14:paraId="5896CEF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8F551E" w14:textId="77777777" w:rsidR="00080512" w:rsidRDefault="00080512">
      <w:pPr>
        <w:pStyle w:val="B2"/>
      </w:pPr>
      <w:r w:rsidRPr="004D3578">
        <w:t>z</w:t>
      </w:r>
      <w:r w:rsidRPr="004D3578">
        <w:tab/>
        <w:t>the third digit is incremented when editorial only changes have been incorporated in the document.</w:t>
      </w:r>
    </w:p>
    <w:p w14:paraId="11C122E3" w14:textId="77777777" w:rsidR="008C384C" w:rsidRDefault="008C384C" w:rsidP="008C384C">
      <w:r>
        <w:t xml:space="preserve">In </w:t>
      </w:r>
      <w:r w:rsidR="0074026F">
        <w:t>the present</w:t>
      </w:r>
      <w:r>
        <w:t xml:space="preserve"> document, modal verbs have the following meanings:</w:t>
      </w:r>
    </w:p>
    <w:p w14:paraId="396420C7" w14:textId="58069D8F" w:rsidR="008C384C" w:rsidRDefault="008C384C" w:rsidP="00774DA4">
      <w:pPr>
        <w:pStyle w:val="EX"/>
      </w:pPr>
      <w:r w:rsidRPr="008C384C">
        <w:rPr>
          <w:b/>
        </w:rPr>
        <w:t>shall</w:t>
      </w:r>
      <w:r w:rsidR="00716570">
        <w:tab/>
      </w:r>
      <w:r>
        <w:t>indicates a mandatory requirement to do something</w:t>
      </w:r>
    </w:p>
    <w:p w14:paraId="514A429E" w14:textId="77777777" w:rsidR="008C384C" w:rsidRDefault="008C384C" w:rsidP="00774DA4">
      <w:pPr>
        <w:pStyle w:val="EX"/>
      </w:pPr>
      <w:r w:rsidRPr="008C384C">
        <w:rPr>
          <w:b/>
        </w:rPr>
        <w:t>shall not</w:t>
      </w:r>
      <w:r>
        <w:tab/>
        <w:t>indicates an interdiction (</w:t>
      </w:r>
      <w:r w:rsidR="001F1132">
        <w:t>prohibition</w:t>
      </w:r>
      <w:r>
        <w:t>) to do something</w:t>
      </w:r>
    </w:p>
    <w:p w14:paraId="28EA7673" w14:textId="77777777" w:rsidR="00BA19ED" w:rsidRPr="004D3578" w:rsidRDefault="00BA19ED" w:rsidP="00A27486">
      <w:r>
        <w:t>The constructions "shall" and "shall not" are confined to the context of normative provisions, and do not appear in Technical Reports.</w:t>
      </w:r>
    </w:p>
    <w:p w14:paraId="45CEE5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D457E84" w14:textId="54D657AE" w:rsidR="008C384C" w:rsidRDefault="008C384C" w:rsidP="00774DA4">
      <w:pPr>
        <w:pStyle w:val="EX"/>
      </w:pPr>
      <w:r w:rsidRPr="008C384C">
        <w:rPr>
          <w:b/>
        </w:rPr>
        <w:t>should</w:t>
      </w:r>
      <w:r w:rsidR="00716570">
        <w:tab/>
      </w:r>
      <w:r>
        <w:t>indicates a recommendation to do something</w:t>
      </w:r>
    </w:p>
    <w:p w14:paraId="5E134C97" w14:textId="77777777" w:rsidR="008C384C" w:rsidRDefault="008C384C" w:rsidP="00774DA4">
      <w:pPr>
        <w:pStyle w:val="EX"/>
      </w:pPr>
      <w:r w:rsidRPr="008C384C">
        <w:rPr>
          <w:b/>
        </w:rPr>
        <w:t>should not</w:t>
      </w:r>
      <w:r>
        <w:tab/>
        <w:t>indicates a recommendation not to do something</w:t>
      </w:r>
    </w:p>
    <w:p w14:paraId="256E375D" w14:textId="023F73E6" w:rsidR="008C384C" w:rsidRDefault="008C384C" w:rsidP="00774DA4">
      <w:pPr>
        <w:pStyle w:val="EX"/>
      </w:pPr>
      <w:r w:rsidRPr="00774DA4">
        <w:rPr>
          <w:b/>
        </w:rPr>
        <w:t>may</w:t>
      </w:r>
      <w:r w:rsidR="00716570">
        <w:tab/>
      </w:r>
      <w:r>
        <w:t>indicates permission to do something</w:t>
      </w:r>
    </w:p>
    <w:p w14:paraId="104EC3F4" w14:textId="77777777" w:rsidR="008C384C" w:rsidRDefault="008C384C" w:rsidP="00774DA4">
      <w:pPr>
        <w:pStyle w:val="EX"/>
      </w:pPr>
      <w:r w:rsidRPr="00774DA4">
        <w:rPr>
          <w:b/>
        </w:rPr>
        <w:t>need not</w:t>
      </w:r>
      <w:r>
        <w:tab/>
        <w:t>indicates permission not to do something</w:t>
      </w:r>
    </w:p>
    <w:p w14:paraId="38C020F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DBD557C" w14:textId="658CE018" w:rsidR="008C384C" w:rsidRDefault="008C384C" w:rsidP="00774DA4">
      <w:pPr>
        <w:pStyle w:val="EX"/>
      </w:pPr>
      <w:r w:rsidRPr="00774DA4">
        <w:rPr>
          <w:b/>
        </w:rPr>
        <w:t>can</w:t>
      </w:r>
      <w:r w:rsidR="00716570">
        <w:tab/>
      </w:r>
      <w:r>
        <w:t>indicates</w:t>
      </w:r>
      <w:r w:rsidR="00774DA4">
        <w:t xml:space="preserve"> that something is possible</w:t>
      </w:r>
    </w:p>
    <w:p w14:paraId="238540E7" w14:textId="4136C4C3" w:rsidR="00774DA4" w:rsidRDefault="00774DA4" w:rsidP="00774DA4">
      <w:pPr>
        <w:pStyle w:val="EX"/>
      </w:pPr>
      <w:r w:rsidRPr="00774DA4">
        <w:rPr>
          <w:b/>
        </w:rPr>
        <w:t>cannot</w:t>
      </w:r>
      <w:r w:rsidR="00716570">
        <w:tab/>
      </w:r>
      <w:r>
        <w:t>indicates that something is impossible</w:t>
      </w:r>
    </w:p>
    <w:p w14:paraId="4A17A3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D522FA" w14:textId="18F45A2F" w:rsidR="00774DA4" w:rsidRDefault="00774DA4" w:rsidP="00774DA4">
      <w:pPr>
        <w:pStyle w:val="EX"/>
      </w:pPr>
      <w:r w:rsidRPr="00774DA4">
        <w:rPr>
          <w:b/>
        </w:rPr>
        <w:t>will</w:t>
      </w:r>
      <w:r w:rsidR="0071657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AB7A7C" w14:textId="0686439A" w:rsidR="00774DA4" w:rsidRDefault="00774DA4" w:rsidP="00774DA4">
      <w:pPr>
        <w:pStyle w:val="EX"/>
      </w:pPr>
      <w:r w:rsidRPr="00774DA4">
        <w:rPr>
          <w:b/>
        </w:rPr>
        <w:t>will</w:t>
      </w:r>
      <w:r>
        <w:rPr>
          <w:b/>
        </w:rPr>
        <w:t xml:space="preserve"> not</w:t>
      </w:r>
      <w:r w:rsidR="0071657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869A3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5D758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1792686" w14:textId="77777777" w:rsidR="001F1132" w:rsidRDefault="001F1132" w:rsidP="001F1132">
      <w:r>
        <w:t>In addition:</w:t>
      </w:r>
    </w:p>
    <w:p w14:paraId="0FC7AF6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A1029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EE5F70" w14:textId="77777777" w:rsidR="00774DA4" w:rsidRPr="004D3578" w:rsidRDefault="00647114" w:rsidP="00A27486">
      <w:r>
        <w:t>The constructions "is" and "is not" do not indicate requirements.</w:t>
      </w:r>
    </w:p>
    <w:p w14:paraId="0CCFFEDE" w14:textId="77777777" w:rsidR="00080512" w:rsidRPr="004D3578" w:rsidRDefault="00080512">
      <w:pPr>
        <w:pStyle w:val="Heading1"/>
      </w:pPr>
      <w:bookmarkStart w:id="20" w:name="introduction"/>
      <w:bookmarkStart w:id="21" w:name="_Toc65746291"/>
      <w:bookmarkStart w:id="22" w:name="_Toc96848033"/>
      <w:bookmarkEnd w:id="20"/>
      <w:r w:rsidRPr="004D3578">
        <w:t>Introduction</w:t>
      </w:r>
      <w:bookmarkEnd w:id="21"/>
      <w:bookmarkEnd w:id="22"/>
    </w:p>
    <w:p w14:paraId="22714073"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DC23F49" w14:textId="77777777" w:rsidR="00080512" w:rsidRPr="004D3578" w:rsidRDefault="00080512">
      <w:pPr>
        <w:pStyle w:val="Heading1"/>
      </w:pPr>
      <w:r w:rsidRPr="004D3578">
        <w:br w:type="page"/>
      </w:r>
      <w:bookmarkStart w:id="23" w:name="scope"/>
      <w:bookmarkStart w:id="24" w:name="_Toc65746292"/>
      <w:bookmarkStart w:id="25" w:name="_Toc96848034"/>
      <w:bookmarkEnd w:id="23"/>
      <w:r w:rsidRPr="004D3578">
        <w:lastRenderedPageBreak/>
        <w:t>1</w:t>
      </w:r>
      <w:r w:rsidRPr="004D3578">
        <w:tab/>
        <w:t>Scope</w:t>
      </w:r>
      <w:bookmarkEnd w:id="24"/>
      <w:bookmarkEnd w:id="25"/>
    </w:p>
    <w:p w14:paraId="158A2884" w14:textId="33D1B104" w:rsidR="00080512" w:rsidRPr="004D3578" w:rsidRDefault="00080512">
      <w:r w:rsidRPr="004D3578">
        <w:t xml:space="preserve">The present document </w:t>
      </w:r>
      <w:r w:rsidR="005042FF" w:rsidRPr="005042FF">
        <w:t xml:space="preserve"> </w:t>
      </w:r>
      <w:r w:rsidR="005042FF" w:rsidRPr="00067897">
        <w:t xml:space="preserve">specifies the </w:t>
      </w:r>
      <w:r w:rsidR="005042FF" w:rsidRPr="00A63270">
        <w:t>API</w:t>
      </w:r>
      <w:r w:rsidR="005042FF">
        <w:t>s</w:t>
      </w:r>
      <w:r w:rsidR="005042FF" w:rsidRPr="00A63270">
        <w:t xml:space="preserve"> </w:t>
      </w:r>
      <w:r w:rsidR="005042FF" w:rsidRPr="00B46EE2">
        <w:t xml:space="preserve">for enabling </w:t>
      </w:r>
      <w:r w:rsidR="005042FF">
        <w:t xml:space="preserve">the </w:t>
      </w:r>
      <w:r w:rsidR="005042FF" w:rsidRPr="00B46EE2">
        <w:t xml:space="preserve">edge </w:t>
      </w:r>
      <w:r w:rsidR="005042FF">
        <w:t>applications over 3GPP networks for EDGE-1 reference point</w:t>
      </w:r>
      <w:r w:rsidR="005042FF" w:rsidRPr="00067897">
        <w:t>.</w:t>
      </w:r>
      <w:r w:rsidR="005042FF">
        <w:t xml:space="preserve"> The application layer architecture, functional requirements, procedures and information flows necessary for enabling edge applications over 3GPP networks are specified in 3GPP TS 23.558 [</w:t>
      </w:r>
      <w:r w:rsidR="007F677B">
        <w:t>2</w:t>
      </w:r>
      <w:r w:rsidR="005042FF">
        <w:t>]. The APIs for EDGE-1 reference point is specified as RESTful APIs except for custom operations wherever required.</w:t>
      </w:r>
    </w:p>
    <w:p w14:paraId="7040FB42" w14:textId="77777777" w:rsidR="00080512" w:rsidRPr="004D3578" w:rsidRDefault="00080512">
      <w:pPr>
        <w:pStyle w:val="Heading1"/>
      </w:pPr>
      <w:bookmarkStart w:id="26" w:name="references"/>
      <w:bookmarkStart w:id="27" w:name="_Toc65746293"/>
      <w:bookmarkStart w:id="28" w:name="_Toc96848035"/>
      <w:bookmarkEnd w:id="26"/>
      <w:r w:rsidRPr="004D3578">
        <w:t>2</w:t>
      </w:r>
      <w:r w:rsidRPr="004D3578">
        <w:tab/>
        <w:t>References</w:t>
      </w:r>
      <w:bookmarkEnd w:id="27"/>
      <w:bookmarkEnd w:id="28"/>
    </w:p>
    <w:p w14:paraId="07F412BC" w14:textId="77777777" w:rsidR="00080512" w:rsidRPr="004D3578" w:rsidRDefault="00080512">
      <w:r w:rsidRPr="004D3578">
        <w:t>The following documents contain provisions which, through reference in this text, constitute provisions of the present document.</w:t>
      </w:r>
    </w:p>
    <w:p w14:paraId="397F5E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64EF684" w14:textId="77777777" w:rsidR="00080512" w:rsidRPr="004D3578" w:rsidRDefault="00051834" w:rsidP="00051834">
      <w:pPr>
        <w:pStyle w:val="B1"/>
      </w:pPr>
      <w:r>
        <w:t>-</w:t>
      </w:r>
      <w:r>
        <w:tab/>
      </w:r>
      <w:r w:rsidR="00080512" w:rsidRPr="004D3578">
        <w:t>For a specific reference, subsequent revisions do not apply.</w:t>
      </w:r>
    </w:p>
    <w:p w14:paraId="7E54142B" w14:textId="77777777" w:rsidR="00080512" w:rsidRPr="001D386F" w:rsidRDefault="00051834" w:rsidP="00051834">
      <w:pPr>
        <w:pStyle w:val="B1"/>
      </w:pPr>
      <w:r>
        <w:t>-</w:t>
      </w:r>
      <w:r>
        <w:tab/>
      </w:r>
      <w:r w:rsidR="00080512" w:rsidRPr="004D3578">
        <w:t xml:space="preserve">For a non-specific reference, the latest version applies. In the case of a reference to a 3GPP document (including a GSM document), </w:t>
      </w:r>
      <w:r w:rsidR="00080512" w:rsidRPr="001D386F">
        <w:t>a non-specific reference implicitly refers to the latest version of that document</w:t>
      </w:r>
      <w:r w:rsidR="00080512" w:rsidRPr="005C44CA">
        <w:t xml:space="preserve"> in the same Release as the present document</w:t>
      </w:r>
      <w:r w:rsidR="00080512" w:rsidRPr="001D386F">
        <w:t>.</w:t>
      </w:r>
    </w:p>
    <w:p w14:paraId="7A96BD3D" w14:textId="0911CF45" w:rsidR="00EC4A25" w:rsidRDefault="00EC4A25" w:rsidP="00EC4A25">
      <w:pPr>
        <w:pStyle w:val="EX"/>
      </w:pPr>
      <w:r w:rsidRPr="004D3578">
        <w:t>[1]</w:t>
      </w:r>
      <w:r w:rsidRPr="004D3578">
        <w:tab/>
        <w:t>3GPP TR 21.905: "Vocabulary for 3GPP Specifications".</w:t>
      </w:r>
    </w:p>
    <w:p w14:paraId="0B49512D" w14:textId="399107BA" w:rsidR="00C34E33" w:rsidRDefault="00C34E33" w:rsidP="00EC4A25">
      <w:pPr>
        <w:pStyle w:val="EX"/>
      </w:pPr>
      <w:r>
        <w:t>[</w:t>
      </w:r>
      <w:r w:rsidR="007F677B">
        <w:t>2</w:t>
      </w:r>
      <w:r>
        <w:t>]</w:t>
      </w:r>
      <w:r w:rsidR="00716570">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6AFE5334" w14:textId="706532DD" w:rsidR="002F5516" w:rsidRPr="00F35F4A" w:rsidRDefault="002F5516" w:rsidP="002F5516">
      <w:pPr>
        <w:pStyle w:val="EX"/>
      </w:pPr>
      <w:r w:rsidRPr="00F35F4A">
        <w:t>[</w:t>
      </w:r>
      <w:r w:rsidR="007F677B">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39CAE6A1" w14:textId="411547EE" w:rsidR="002F5516" w:rsidRDefault="002F5516" w:rsidP="002F5516">
      <w:pPr>
        <w:pStyle w:val="EX"/>
        <w:rPr>
          <w:lang w:val="en-IN" w:eastAsia="zh-CN"/>
        </w:rPr>
      </w:pPr>
      <w:r w:rsidRPr="00F35F4A">
        <w:rPr>
          <w:lang w:val="en-US"/>
        </w:rPr>
        <w:t>[</w:t>
      </w:r>
      <w:r w:rsidR="007F677B">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37FE8854" w14:textId="3CD3B4BB" w:rsidR="002F5516" w:rsidRPr="00F35F4A" w:rsidRDefault="002F5516" w:rsidP="002F5516">
      <w:pPr>
        <w:pStyle w:val="EX"/>
        <w:rPr>
          <w:lang w:val="en-IN" w:eastAsia="zh-CN"/>
        </w:rPr>
      </w:pPr>
      <w:r w:rsidRPr="00F35F4A">
        <w:rPr>
          <w:lang w:val="en-IN" w:eastAsia="zh-CN"/>
        </w:rPr>
        <w:t>[</w:t>
      </w:r>
      <w:r w:rsidR="007F677B">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3AC0D030" w14:textId="00DA9A68" w:rsidR="002F5516" w:rsidRDefault="002F5516" w:rsidP="002F5516">
      <w:pPr>
        <w:pStyle w:val="EX"/>
        <w:rPr>
          <w:lang w:val="en-US"/>
        </w:rPr>
      </w:pPr>
      <w:r w:rsidRPr="00F35F4A">
        <w:rPr>
          <w:lang w:val="en-US"/>
        </w:rPr>
        <w:t>[</w:t>
      </w:r>
      <w:r w:rsidR="007F677B">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4978F8C9" w14:textId="77777777" w:rsidR="00080512" w:rsidRPr="004D3578" w:rsidRDefault="00080512">
      <w:pPr>
        <w:pStyle w:val="Heading1"/>
      </w:pPr>
      <w:bookmarkStart w:id="29" w:name="definitions"/>
      <w:bookmarkStart w:id="30" w:name="_Toc65746294"/>
      <w:bookmarkStart w:id="31" w:name="_Toc96848036"/>
      <w:bookmarkEnd w:id="29"/>
      <w:r w:rsidRPr="004D3578">
        <w:t>3</w:t>
      </w:r>
      <w:r w:rsidRPr="004D3578">
        <w:tab/>
        <w:t>Definitions</w:t>
      </w:r>
      <w:r w:rsidR="00602AEA">
        <w:t xml:space="preserve"> of terms, symbols and abbreviations</w:t>
      </w:r>
      <w:bookmarkEnd w:id="30"/>
      <w:bookmarkEnd w:id="31"/>
    </w:p>
    <w:p w14:paraId="6358E653" w14:textId="77777777" w:rsidR="00080512" w:rsidRPr="004D3578" w:rsidRDefault="00080512">
      <w:pPr>
        <w:pStyle w:val="Heading2"/>
      </w:pPr>
      <w:bookmarkStart w:id="32" w:name="_Toc65746295"/>
      <w:bookmarkStart w:id="33" w:name="_Toc96848037"/>
      <w:r w:rsidRPr="004D3578">
        <w:t>3.1</w:t>
      </w:r>
      <w:r w:rsidRPr="004D3578">
        <w:tab/>
      </w:r>
      <w:r w:rsidR="002B6339">
        <w:t>Terms</w:t>
      </w:r>
      <w:bookmarkEnd w:id="32"/>
      <w:bookmarkEnd w:id="33"/>
    </w:p>
    <w:p w14:paraId="6488D751" w14:textId="72E05B28"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F42F181" w14:textId="77777777" w:rsidR="00AD1FCE" w:rsidRDefault="00AD1FCE" w:rsidP="00AD1FCE">
      <w:r>
        <w:t>For the purposes of the present document, the following terms and definitions given in 3GPP TS 23.558 [2] apply:</w:t>
      </w:r>
    </w:p>
    <w:p w14:paraId="7637D46D" w14:textId="77777777" w:rsidR="00AD1FCE" w:rsidRPr="005C44CA" w:rsidRDefault="00AD1FCE" w:rsidP="001D386F">
      <w:pPr>
        <w:pStyle w:val="EW"/>
      </w:pPr>
      <w:r w:rsidRPr="00F477AF">
        <w:t>EEC Context</w:t>
      </w:r>
    </w:p>
    <w:p w14:paraId="24161501" w14:textId="77777777" w:rsidR="00AD1FCE" w:rsidRPr="004D3578" w:rsidRDefault="00AD1FCE"/>
    <w:p w14:paraId="70B91E1B"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8C4F04B" w14:textId="77777777" w:rsidR="00080512" w:rsidRPr="004D3578" w:rsidRDefault="00080512">
      <w:pPr>
        <w:pStyle w:val="Guidance"/>
      </w:pPr>
      <w:r w:rsidRPr="004D3578">
        <w:rPr>
          <w:b/>
        </w:rPr>
        <w:t>&lt;defined term&gt;:</w:t>
      </w:r>
      <w:r w:rsidRPr="004D3578">
        <w:t xml:space="preserve"> &lt;definition&gt;.</w:t>
      </w:r>
    </w:p>
    <w:p w14:paraId="064311BD" w14:textId="77777777" w:rsidR="00080512" w:rsidRPr="004D3578" w:rsidRDefault="00080512">
      <w:r w:rsidRPr="004D3578">
        <w:rPr>
          <w:b/>
        </w:rPr>
        <w:t>example:</w:t>
      </w:r>
      <w:r w:rsidRPr="004D3578">
        <w:t xml:space="preserve"> text used to clarify abstract rules by applying them literally.</w:t>
      </w:r>
    </w:p>
    <w:p w14:paraId="560C44BE" w14:textId="77777777" w:rsidR="00080512" w:rsidRPr="004D3578" w:rsidRDefault="00080512">
      <w:pPr>
        <w:pStyle w:val="Heading2"/>
      </w:pPr>
      <w:bookmarkStart w:id="34" w:name="_Toc65746296"/>
      <w:bookmarkStart w:id="35" w:name="_Toc96848038"/>
      <w:r w:rsidRPr="004D3578">
        <w:t>3.2</w:t>
      </w:r>
      <w:r w:rsidRPr="004D3578">
        <w:tab/>
        <w:t>Symbols</w:t>
      </w:r>
      <w:bookmarkEnd w:id="34"/>
      <w:bookmarkEnd w:id="35"/>
    </w:p>
    <w:p w14:paraId="2FB618FF" w14:textId="77777777" w:rsidR="00080512" w:rsidRPr="004D3578" w:rsidRDefault="00080512">
      <w:pPr>
        <w:keepNext/>
      </w:pPr>
      <w:r w:rsidRPr="004D3578">
        <w:t>For the purposes of the present document, the following symbols apply:</w:t>
      </w:r>
    </w:p>
    <w:p w14:paraId="77E9BEA8" w14:textId="77777777" w:rsidR="00080512" w:rsidRPr="004D3578" w:rsidRDefault="00080512">
      <w:pPr>
        <w:pStyle w:val="Guidance"/>
      </w:pPr>
      <w:r w:rsidRPr="004D3578">
        <w:t>Symbol format (EW)</w:t>
      </w:r>
    </w:p>
    <w:p w14:paraId="5D4432EF" w14:textId="77777777" w:rsidR="00080512" w:rsidRPr="004D3578" w:rsidRDefault="00080512">
      <w:pPr>
        <w:pStyle w:val="EW"/>
      </w:pPr>
      <w:r w:rsidRPr="004D3578">
        <w:lastRenderedPageBreak/>
        <w:t>&lt;symbol&gt;</w:t>
      </w:r>
      <w:r w:rsidRPr="004D3578">
        <w:tab/>
        <w:t>&lt;Explanation&gt;</w:t>
      </w:r>
    </w:p>
    <w:p w14:paraId="1C62D710" w14:textId="77777777" w:rsidR="00080512" w:rsidRPr="004D3578" w:rsidRDefault="00080512">
      <w:pPr>
        <w:pStyle w:val="EW"/>
      </w:pPr>
    </w:p>
    <w:p w14:paraId="16E14B4B" w14:textId="77777777" w:rsidR="00080512" w:rsidRPr="004D3578" w:rsidRDefault="00080512">
      <w:pPr>
        <w:pStyle w:val="Heading2"/>
      </w:pPr>
      <w:bookmarkStart w:id="36" w:name="_Toc65746297"/>
      <w:bookmarkStart w:id="37" w:name="_Toc96848039"/>
      <w:r w:rsidRPr="004D3578">
        <w:t>3.3</w:t>
      </w:r>
      <w:r w:rsidRPr="004D3578">
        <w:tab/>
        <w:t>Abbreviations</w:t>
      </w:r>
      <w:bookmarkEnd w:id="36"/>
      <w:bookmarkEnd w:id="37"/>
    </w:p>
    <w:p w14:paraId="5C1244D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723134B" w14:textId="41A297B9" w:rsidR="004419C9" w:rsidRDefault="004419C9" w:rsidP="0099705C">
      <w:pPr>
        <w:pStyle w:val="EW"/>
      </w:pPr>
      <w:r w:rsidRPr="00F35F4A">
        <w:t>AC</w:t>
      </w:r>
      <w:r w:rsidRPr="00F35F4A">
        <w:tab/>
        <w:t>Application Client</w:t>
      </w:r>
    </w:p>
    <w:p w14:paraId="2EDEC233" w14:textId="77777777" w:rsidR="007F4199" w:rsidRPr="00317891" w:rsidRDefault="007F4199" w:rsidP="007F4199">
      <w:pPr>
        <w:pStyle w:val="EW"/>
      </w:pPr>
      <w:r w:rsidRPr="00317891">
        <w:t>ACR</w:t>
      </w:r>
      <w:r w:rsidRPr="00317891">
        <w:tab/>
        <w:t>Application Context Relocation</w:t>
      </w:r>
    </w:p>
    <w:p w14:paraId="521C0E9A" w14:textId="4C8B4D58" w:rsidR="0099705C" w:rsidRDefault="0099705C" w:rsidP="0099705C">
      <w:pPr>
        <w:pStyle w:val="EW"/>
      </w:pPr>
      <w:r>
        <w:t>API</w:t>
      </w:r>
      <w:r w:rsidRPr="004D3578">
        <w:tab/>
      </w:r>
      <w:r w:rsidRPr="00A63270">
        <w:t>Application Programming Interface</w:t>
      </w:r>
    </w:p>
    <w:p w14:paraId="19690D61" w14:textId="77777777" w:rsidR="0099705C" w:rsidRPr="00B46EE2" w:rsidRDefault="0099705C" w:rsidP="0099705C">
      <w:pPr>
        <w:pStyle w:val="EW"/>
      </w:pPr>
      <w:r w:rsidRPr="00B46EE2">
        <w:t>EAS</w:t>
      </w:r>
      <w:r w:rsidRPr="00B46EE2">
        <w:tab/>
        <w:t>Edge Application Server</w:t>
      </w:r>
    </w:p>
    <w:p w14:paraId="6E32F723" w14:textId="77777777" w:rsidR="0099705C" w:rsidRDefault="0099705C" w:rsidP="0099705C">
      <w:pPr>
        <w:pStyle w:val="EW"/>
      </w:pPr>
      <w:r>
        <w:t>ECS</w:t>
      </w:r>
      <w:r w:rsidRPr="004D3578">
        <w:tab/>
      </w:r>
      <w:r w:rsidRPr="00B46EE2">
        <w:t>Edge Configuration Server</w:t>
      </w:r>
    </w:p>
    <w:p w14:paraId="343FDCB2" w14:textId="77777777" w:rsidR="0099705C" w:rsidRPr="004D3578" w:rsidRDefault="0099705C" w:rsidP="0099705C">
      <w:pPr>
        <w:pStyle w:val="EW"/>
      </w:pPr>
      <w:r w:rsidRPr="00B46EE2">
        <w:t>EEC</w:t>
      </w:r>
      <w:r w:rsidRPr="00B46EE2">
        <w:tab/>
        <w:t>Edge Enabler Client</w:t>
      </w:r>
    </w:p>
    <w:p w14:paraId="1102708F" w14:textId="77777777" w:rsidR="0099705C" w:rsidRPr="00B46EE2" w:rsidRDefault="0099705C" w:rsidP="0099705C">
      <w:pPr>
        <w:pStyle w:val="EW"/>
      </w:pPr>
      <w:r w:rsidRPr="00B46EE2">
        <w:t>EES</w:t>
      </w:r>
      <w:r w:rsidRPr="00B46EE2">
        <w:tab/>
        <w:t>Edge Enabler Server</w:t>
      </w:r>
    </w:p>
    <w:p w14:paraId="25A4D3E6" w14:textId="0D24DACF" w:rsidR="0099705C" w:rsidRDefault="0099705C" w:rsidP="0099705C">
      <w:pPr>
        <w:pStyle w:val="EW"/>
      </w:pPr>
      <w:r w:rsidRPr="00DF029F">
        <w:t>NA</w:t>
      </w:r>
      <w:r>
        <w:t>S</w:t>
      </w:r>
      <w:r w:rsidRPr="00DF029F">
        <w:tab/>
        <w:t>N</w:t>
      </w:r>
      <w:r>
        <w:t>on Access Stratum</w:t>
      </w:r>
    </w:p>
    <w:p w14:paraId="59EAE6A1" w14:textId="49684926" w:rsidR="0011708B" w:rsidRDefault="0011708B" w:rsidP="0099705C">
      <w:pPr>
        <w:pStyle w:val="EW"/>
      </w:pPr>
      <w:r>
        <w:t>URI</w:t>
      </w:r>
      <w:r>
        <w:tab/>
        <w:t>Uniform Resource Locator</w:t>
      </w:r>
    </w:p>
    <w:p w14:paraId="3EEF3F4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B5C0B64" w14:textId="77777777" w:rsidR="00080512" w:rsidRDefault="00080512" w:rsidP="005C44CA"/>
    <w:p w14:paraId="152DF1CB" w14:textId="77777777" w:rsidR="00F31FC1" w:rsidRDefault="00F31FC1" w:rsidP="00F31FC1">
      <w:pPr>
        <w:pStyle w:val="Heading1"/>
      </w:pPr>
      <w:bookmarkStart w:id="38" w:name="_Toc65746298"/>
      <w:bookmarkStart w:id="39" w:name="_Toc96848040"/>
      <w:r>
        <w:t>4</w:t>
      </w:r>
      <w:r>
        <w:tab/>
        <w:t>Overview</w:t>
      </w:r>
      <w:bookmarkEnd w:id="38"/>
      <w:bookmarkEnd w:id="39"/>
    </w:p>
    <w:p w14:paraId="610C65C7" w14:textId="77777777" w:rsidR="00794781" w:rsidRDefault="00794781" w:rsidP="00794781">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3C5B8CBD" w14:textId="33A968F9" w:rsidR="00ED52C7" w:rsidRDefault="00794781" w:rsidP="00D6602B">
      <w:r>
        <w:rPr>
          <w:noProof/>
        </w:rPr>
        <w:t>The present document specifies the APIs in detail, needed to support the services offered by EES over EDGE-1 interface for enabling the edge applications over 3GPP network.</w:t>
      </w:r>
    </w:p>
    <w:p w14:paraId="1F3314CA" w14:textId="4395463F" w:rsidR="00ED52C7" w:rsidRPr="004D3578" w:rsidRDefault="00ED52C7" w:rsidP="00ED52C7">
      <w:pPr>
        <w:pStyle w:val="Heading1"/>
      </w:pPr>
      <w:bookmarkStart w:id="40" w:name="_Toc61651627"/>
      <w:bookmarkStart w:id="41" w:name="_Toc65746299"/>
      <w:bookmarkStart w:id="42" w:name="_Toc96848041"/>
      <w:r>
        <w:t>5</w:t>
      </w:r>
      <w:r>
        <w:tab/>
        <w:t xml:space="preserve">Services offered by </w:t>
      </w:r>
      <w:bookmarkEnd w:id="40"/>
      <w:r w:rsidR="003235F2">
        <w:t>Edge Enabler Server</w:t>
      </w:r>
      <w:bookmarkEnd w:id="41"/>
      <w:bookmarkEnd w:id="42"/>
    </w:p>
    <w:p w14:paraId="05B152F7" w14:textId="2B2D26DE" w:rsidR="00ED52C7" w:rsidRDefault="00ED52C7" w:rsidP="00ED52C7">
      <w:pPr>
        <w:pStyle w:val="Heading2"/>
      </w:pPr>
      <w:bookmarkStart w:id="43" w:name="_Toc65746300"/>
      <w:bookmarkStart w:id="44" w:name="_Toc96848042"/>
      <w:bookmarkStart w:id="45" w:name="_Toc61651628"/>
      <w:r>
        <w:t>5.1</w:t>
      </w:r>
      <w:r>
        <w:tab/>
        <w:t>Introduction</w:t>
      </w:r>
      <w:bookmarkEnd w:id="43"/>
      <w:bookmarkEnd w:id="44"/>
      <w:r>
        <w:t xml:space="preserve"> </w:t>
      </w:r>
      <w:bookmarkEnd w:id="45"/>
    </w:p>
    <w:p w14:paraId="6D94DD49" w14:textId="624C5086" w:rsidR="00794781" w:rsidRDefault="00794781" w:rsidP="00794781">
      <w:r>
        <w:t>The table 5.1-1 lists the Edge Enabler Server APIs below the service name. A service description clause for each API gives a general description of the related API.</w:t>
      </w:r>
    </w:p>
    <w:p w14:paraId="02FA37C7" w14:textId="77777777" w:rsidR="00794781" w:rsidRDefault="00794781" w:rsidP="00794781">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94781" w14:paraId="00D44983" w14:textId="77777777" w:rsidTr="003264A5">
        <w:tc>
          <w:tcPr>
            <w:tcW w:w="3652" w:type="dxa"/>
            <w:shd w:val="clear" w:color="auto" w:fill="F2F2F2"/>
          </w:tcPr>
          <w:p w14:paraId="543A8351" w14:textId="77777777" w:rsidR="00794781" w:rsidRDefault="00794781" w:rsidP="003264A5">
            <w:pPr>
              <w:pStyle w:val="TAH"/>
            </w:pPr>
            <w:r>
              <w:t>Service Name</w:t>
            </w:r>
          </w:p>
        </w:tc>
        <w:tc>
          <w:tcPr>
            <w:tcW w:w="2268" w:type="dxa"/>
            <w:shd w:val="clear" w:color="auto" w:fill="F2F2F2"/>
          </w:tcPr>
          <w:p w14:paraId="63CC92D7" w14:textId="77777777" w:rsidR="00794781" w:rsidRDefault="00794781" w:rsidP="003264A5">
            <w:pPr>
              <w:pStyle w:val="TAH"/>
            </w:pPr>
            <w:r>
              <w:t>Service Operations</w:t>
            </w:r>
          </w:p>
        </w:tc>
        <w:tc>
          <w:tcPr>
            <w:tcW w:w="1923" w:type="dxa"/>
            <w:shd w:val="clear" w:color="auto" w:fill="F2F2F2"/>
          </w:tcPr>
          <w:p w14:paraId="3A2A3FD6" w14:textId="77777777" w:rsidR="00794781" w:rsidRDefault="00794781" w:rsidP="003264A5">
            <w:pPr>
              <w:pStyle w:val="TAH"/>
            </w:pPr>
            <w:r>
              <w:t>Operation Semantics</w:t>
            </w:r>
          </w:p>
        </w:tc>
        <w:tc>
          <w:tcPr>
            <w:tcW w:w="2330" w:type="dxa"/>
            <w:shd w:val="clear" w:color="auto" w:fill="F2F2F2"/>
          </w:tcPr>
          <w:p w14:paraId="01DFC6A5" w14:textId="77777777" w:rsidR="00794781" w:rsidRDefault="00794781" w:rsidP="003264A5">
            <w:pPr>
              <w:pStyle w:val="TAH"/>
            </w:pPr>
            <w:r>
              <w:t>Consumer(s)</w:t>
            </w:r>
          </w:p>
        </w:tc>
      </w:tr>
      <w:tr w:rsidR="00794781" w14:paraId="5AE5A089" w14:textId="77777777" w:rsidTr="003264A5">
        <w:trPr>
          <w:trHeight w:val="136"/>
        </w:trPr>
        <w:tc>
          <w:tcPr>
            <w:tcW w:w="3652" w:type="dxa"/>
            <w:vMerge w:val="restart"/>
            <w:shd w:val="clear" w:color="auto" w:fill="auto"/>
          </w:tcPr>
          <w:p w14:paraId="6B14E874" w14:textId="77777777" w:rsidR="00794781" w:rsidRPr="00366EFF" w:rsidRDefault="00794781" w:rsidP="00366EFF">
            <w:pPr>
              <w:pStyle w:val="TAL"/>
            </w:pPr>
            <w:r w:rsidRPr="005C44CA">
              <w:t>Eees_EECRegistration</w:t>
            </w:r>
          </w:p>
        </w:tc>
        <w:tc>
          <w:tcPr>
            <w:tcW w:w="2268" w:type="dxa"/>
            <w:shd w:val="clear" w:color="auto" w:fill="auto"/>
          </w:tcPr>
          <w:p w14:paraId="1C268E04" w14:textId="77777777" w:rsidR="00794781" w:rsidRDefault="00794781" w:rsidP="003264A5">
            <w:pPr>
              <w:pStyle w:val="TAL"/>
            </w:pPr>
            <w:r>
              <w:t>Request</w:t>
            </w:r>
          </w:p>
        </w:tc>
        <w:tc>
          <w:tcPr>
            <w:tcW w:w="1923" w:type="dxa"/>
          </w:tcPr>
          <w:p w14:paraId="0E22FB0F" w14:textId="77777777" w:rsidR="00794781" w:rsidRDefault="00794781" w:rsidP="003264A5">
            <w:pPr>
              <w:pStyle w:val="TAL"/>
            </w:pPr>
            <w:r>
              <w:t>Request/Response</w:t>
            </w:r>
          </w:p>
        </w:tc>
        <w:tc>
          <w:tcPr>
            <w:tcW w:w="2330" w:type="dxa"/>
            <w:shd w:val="clear" w:color="auto" w:fill="auto"/>
          </w:tcPr>
          <w:p w14:paraId="6F062C7D" w14:textId="77777777" w:rsidR="00794781" w:rsidRDefault="00794781" w:rsidP="003264A5">
            <w:pPr>
              <w:pStyle w:val="TAL"/>
              <w:rPr>
                <w:lang w:eastAsia="zh-CN"/>
              </w:rPr>
            </w:pPr>
            <w:r>
              <w:rPr>
                <w:lang w:eastAsia="zh-CN"/>
              </w:rPr>
              <w:t>EEC</w:t>
            </w:r>
          </w:p>
        </w:tc>
      </w:tr>
      <w:tr w:rsidR="00794781" w14:paraId="4C2C958A" w14:textId="77777777" w:rsidTr="003264A5">
        <w:trPr>
          <w:trHeight w:val="136"/>
        </w:trPr>
        <w:tc>
          <w:tcPr>
            <w:tcW w:w="3652" w:type="dxa"/>
            <w:vMerge/>
            <w:shd w:val="clear" w:color="auto" w:fill="auto"/>
          </w:tcPr>
          <w:p w14:paraId="364C7B9D" w14:textId="77777777" w:rsidR="00794781" w:rsidRDefault="00794781" w:rsidP="003264A5">
            <w:pPr>
              <w:pStyle w:val="TAL"/>
            </w:pPr>
          </w:p>
        </w:tc>
        <w:tc>
          <w:tcPr>
            <w:tcW w:w="2268" w:type="dxa"/>
            <w:shd w:val="clear" w:color="auto" w:fill="auto"/>
          </w:tcPr>
          <w:p w14:paraId="2F2F19B1" w14:textId="77777777" w:rsidR="00794781" w:rsidRDefault="00794781" w:rsidP="003264A5">
            <w:pPr>
              <w:pStyle w:val="TAL"/>
            </w:pPr>
            <w:r>
              <w:t>Update</w:t>
            </w:r>
          </w:p>
        </w:tc>
        <w:tc>
          <w:tcPr>
            <w:tcW w:w="1923" w:type="dxa"/>
          </w:tcPr>
          <w:p w14:paraId="3CF9651B" w14:textId="77777777" w:rsidR="00794781" w:rsidRDefault="00794781" w:rsidP="003264A5">
            <w:pPr>
              <w:pStyle w:val="TAL"/>
            </w:pPr>
            <w:r>
              <w:t>Request/Response</w:t>
            </w:r>
          </w:p>
        </w:tc>
        <w:tc>
          <w:tcPr>
            <w:tcW w:w="2330" w:type="dxa"/>
            <w:shd w:val="clear" w:color="auto" w:fill="auto"/>
          </w:tcPr>
          <w:p w14:paraId="46A8936D" w14:textId="77777777" w:rsidR="00794781" w:rsidRDefault="00794781" w:rsidP="003264A5">
            <w:pPr>
              <w:pStyle w:val="TAL"/>
              <w:rPr>
                <w:lang w:eastAsia="zh-CN"/>
              </w:rPr>
            </w:pPr>
            <w:r>
              <w:rPr>
                <w:lang w:eastAsia="zh-CN"/>
              </w:rPr>
              <w:t>EEC</w:t>
            </w:r>
          </w:p>
        </w:tc>
      </w:tr>
      <w:tr w:rsidR="00794781" w14:paraId="6C7257D0" w14:textId="77777777" w:rsidTr="003264A5">
        <w:trPr>
          <w:trHeight w:val="136"/>
        </w:trPr>
        <w:tc>
          <w:tcPr>
            <w:tcW w:w="3652" w:type="dxa"/>
            <w:vMerge/>
            <w:shd w:val="clear" w:color="auto" w:fill="auto"/>
          </w:tcPr>
          <w:p w14:paraId="657199E9" w14:textId="77777777" w:rsidR="00794781" w:rsidRDefault="00794781" w:rsidP="003264A5">
            <w:pPr>
              <w:pStyle w:val="TAL"/>
            </w:pPr>
          </w:p>
        </w:tc>
        <w:tc>
          <w:tcPr>
            <w:tcW w:w="2268" w:type="dxa"/>
            <w:shd w:val="clear" w:color="auto" w:fill="auto"/>
          </w:tcPr>
          <w:p w14:paraId="522A641F" w14:textId="77777777" w:rsidR="00794781" w:rsidRDefault="00794781" w:rsidP="003264A5">
            <w:pPr>
              <w:pStyle w:val="TAL"/>
            </w:pPr>
            <w:r>
              <w:t>Deregister</w:t>
            </w:r>
          </w:p>
        </w:tc>
        <w:tc>
          <w:tcPr>
            <w:tcW w:w="1923" w:type="dxa"/>
          </w:tcPr>
          <w:p w14:paraId="3F4FE95B" w14:textId="77777777" w:rsidR="00794781" w:rsidRDefault="00794781" w:rsidP="003264A5">
            <w:pPr>
              <w:pStyle w:val="TAL"/>
            </w:pPr>
            <w:r>
              <w:t>Request/Response</w:t>
            </w:r>
          </w:p>
        </w:tc>
        <w:tc>
          <w:tcPr>
            <w:tcW w:w="2330" w:type="dxa"/>
            <w:shd w:val="clear" w:color="auto" w:fill="auto"/>
          </w:tcPr>
          <w:p w14:paraId="77B817B4" w14:textId="77777777" w:rsidR="00794781" w:rsidRDefault="00794781" w:rsidP="003264A5">
            <w:pPr>
              <w:pStyle w:val="TAL"/>
              <w:rPr>
                <w:lang w:eastAsia="zh-CN"/>
              </w:rPr>
            </w:pPr>
            <w:r>
              <w:rPr>
                <w:lang w:eastAsia="zh-CN"/>
              </w:rPr>
              <w:t>EEC</w:t>
            </w:r>
          </w:p>
        </w:tc>
      </w:tr>
      <w:tr w:rsidR="000F2910" w14:paraId="3BABEF73" w14:textId="77777777" w:rsidTr="003264A5">
        <w:trPr>
          <w:trHeight w:val="136"/>
        </w:trPr>
        <w:tc>
          <w:tcPr>
            <w:tcW w:w="3652" w:type="dxa"/>
            <w:vMerge w:val="restart"/>
            <w:shd w:val="clear" w:color="auto" w:fill="auto"/>
          </w:tcPr>
          <w:p w14:paraId="652B4FF6" w14:textId="32264DAB" w:rsidR="000F2910" w:rsidRDefault="000F2910" w:rsidP="000F2910">
            <w:pPr>
              <w:pStyle w:val="TAL"/>
            </w:pPr>
            <w:r>
              <w:t>Eees_EASDiscovery</w:t>
            </w:r>
          </w:p>
        </w:tc>
        <w:tc>
          <w:tcPr>
            <w:tcW w:w="2268" w:type="dxa"/>
            <w:shd w:val="clear" w:color="auto" w:fill="auto"/>
          </w:tcPr>
          <w:p w14:paraId="49A78B06" w14:textId="055438EB" w:rsidR="000F2910" w:rsidRDefault="000F2910" w:rsidP="000F2910">
            <w:pPr>
              <w:pStyle w:val="TAL"/>
            </w:pPr>
            <w:r>
              <w:t>Request</w:t>
            </w:r>
          </w:p>
        </w:tc>
        <w:tc>
          <w:tcPr>
            <w:tcW w:w="1923" w:type="dxa"/>
          </w:tcPr>
          <w:p w14:paraId="3B8D4C48" w14:textId="0B1848C5" w:rsidR="000F2910" w:rsidRDefault="000F2910" w:rsidP="000F2910">
            <w:pPr>
              <w:pStyle w:val="TAL"/>
            </w:pPr>
            <w:r w:rsidRPr="00DF5E9D">
              <w:t>Request/Response</w:t>
            </w:r>
          </w:p>
        </w:tc>
        <w:tc>
          <w:tcPr>
            <w:tcW w:w="2330" w:type="dxa"/>
            <w:shd w:val="clear" w:color="auto" w:fill="auto"/>
          </w:tcPr>
          <w:p w14:paraId="36B43D99" w14:textId="3DAC664A" w:rsidR="000F2910" w:rsidRDefault="000F2910" w:rsidP="000F2910">
            <w:pPr>
              <w:pStyle w:val="TAL"/>
              <w:rPr>
                <w:lang w:eastAsia="zh-CN"/>
              </w:rPr>
            </w:pPr>
            <w:r>
              <w:rPr>
                <w:lang w:eastAsia="zh-CN"/>
              </w:rPr>
              <w:t>EEC</w:t>
            </w:r>
          </w:p>
        </w:tc>
      </w:tr>
      <w:tr w:rsidR="000F2910" w14:paraId="0B944692" w14:textId="77777777" w:rsidTr="003264A5">
        <w:trPr>
          <w:trHeight w:val="136"/>
        </w:trPr>
        <w:tc>
          <w:tcPr>
            <w:tcW w:w="3652" w:type="dxa"/>
            <w:vMerge/>
            <w:shd w:val="clear" w:color="auto" w:fill="auto"/>
          </w:tcPr>
          <w:p w14:paraId="664EF0F7" w14:textId="071455A5" w:rsidR="000F2910" w:rsidRDefault="000F2910" w:rsidP="000F2910">
            <w:pPr>
              <w:pStyle w:val="TAL"/>
            </w:pPr>
          </w:p>
        </w:tc>
        <w:tc>
          <w:tcPr>
            <w:tcW w:w="2268" w:type="dxa"/>
            <w:shd w:val="clear" w:color="auto" w:fill="auto"/>
          </w:tcPr>
          <w:p w14:paraId="7D7F161C" w14:textId="19DCEB9E" w:rsidR="000F2910" w:rsidRDefault="000F2910" w:rsidP="000F2910">
            <w:pPr>
              <w:pStyle w:val="TAL"/>
            </w:pPr>
            <w:r>
              <w:t>Subscribe</w:t>
            </w:r>
          </w:p>
        </w:tc>
        <w:tc>
          <w:tcPr>
            <w:tcW w:w="1923" w:type="dxa"/>
            <w:vMerge w:val="restart"/>
          </w:tcPr>
          <w:p w14:paraId="0F801CF9" w14:textId="4B47D1DB" w:rsidR="000F2910" w:rsidRDefault="000F2910" w:rsidP="000F2910">
            <w:pPr>
              <w:pStyle w:val="TAL"/>
            </w:pPr>
            <w:r>
              <w:t>Subscribe/Notify</w:t>
            </w:r>
          </w:p>
        </w:tc>
        <w:tc>
          <w:tcPr>
            <w:tcW w:w="2330" w:type="dxa"/>
            <w:shd w:val="clear" w:color="auto" w:fill="auto"/>
          </w:tcPr>
          <w:p w14:paraId="40E4260B" w14:textId="1D4AA703" w:rsidR="000F2910" w:rsidRDefault="000F2910" w:rsidP="000F2910">
            <w:pPr>
              <w:pStyle w:val="TAL"/>
              <w:rPr>
                <w:lang w:eastAsia="zh-CN"/>
              </w:rPr>
            </w:pPr>
            <w:r>
              <w:rPr>
                <w:lang w:eastAsia="zh-CN"/>
              </w:rPr>
              <w:t>EEC</w:t>
            </w:r>
          </w:p>
        </w:tc>
      </w:tr>
      <w:tr w:rsidR="000F2910" w14:paraId="500CE867" w14:textId="77777777" w:rsidTr="003264A5">
        <w:trPr>
          <w:trHeight w:val="136"/>
        </w:trPr>
        <w:tc>
          <w:tcPr>
            <w:tcW w:w="3652" w:type="dxa"/>
            <w:vMerge/>
            <w:shd w:val="clear" w:color="auto" w:fill="auto"/>
          </w:tcPr>
          <w:p w14:paraId="66BF36C6" w14:textId="1E9F3762" w:rsidR="000F2910" w:rsidRDefault="000F2910" w:rsidP="000F2910">
            <w:pPr>
              <w:pStyle w:val="TAL"/>
            </w:pPr>
          </w:p>
        </w:tc>
        <w:tc>
          <w:tcPr>
            <w:tcW w:w="2268" w:type="dxa"/>
            <w:shd w:val="clear" w:color="auto" w:fill="auto"/>
          </w:tcPr>
          <w:p w14:paraId="50A53633" w14:textId="53F5D982" w:rsidR="000F2910" w:rsidRDefault="000F2910" w:rsidP="000F2910">
            <w:pPr>
              <w:pStyle w:val="TAL"/>
            </w:pPr>
            <w:r>
              <w:t>Notify</w:t>
            </w:r>
          </w:p>
        </w:tc>
        <w:tc>
          <w:tcPr>
            <w:tcW w:w="1923" w:type="dxa"/>
            <w:vMerge/>
          </w:tcPr>
          <w:p w14:paraId="6D1D2E6C" w14:textId="77777777" w:rsidR="000F2910" w:rsidRDefault="000F2910" w:rsidP="000F2910">
            <w:pPr>
              <w:pStyle w:val="TAL"/>
            </w:pPr>
          </w:p>
        </w:tc>
        <w:tc>
          <w:tcPr>
            <w:tcW w:w="2330" w:type="dxa"/>
            <w:shd w:val="clear" w:color="auto" w:fill="auto"/>
          </w:tcPr>
          <w:p w14:paraId="138AD4A8" w14:textId="19A62BA4" w:rsidR="000F2910" w:rsidRDefault="000F2910" w:rsidP="000F2910">
            <w:pPr>
              <w:pStyle w:val="TAL"/>
              <w:rPr>
                <w:lang w:eastAsia="zh-CN"/>
              </w:rPr>
            </w:pPr>
            <w:r>
              <w:rPr>
                <w:lang w:eastAsia="zh-CN"/>
              </w:rPr>
              <w:t>EEC</w:t>
            </w:r>
          </w:p>
        </w:tc>
      </w:tr>
      <w:tr w:rsidR="000F2910" w14:paraId="544D1F49" w14:textId="77777777" w:rsidTr="003264A5">
        <w:trPr>
          <w:trHeight w:val="136"/>
        </w:trPr>
        <w:tc>
          <w:tcPr>
            <w:tcW w:w="3652" w:type="dxa"/>
            <w:vMerge/>
            <w:shd w:val="clear" w:color="auto" w:fill="auto"/>
          </w:tcPr>
          <w:p w14:paraId="52082972" w14:textId="51E667FF" w:rsidR="000F2910" w:rsidRDefault="000F2910" w:rsidP="000F2910">
            <w:pPr>
              <w:pStyle w:val="TAL"/>
            </w:pPr>
          </w:p>
        </w:tc>
        <w:tc>
          <w:tcPr>
            <w:tcW w:w="2268" w:type="dxa"/>
            <w:shd w:val="clear" w:color="auto" w:fill="auto"/>
          </w:tcPr>
          <w:p w14:paraId="1E2AE856" w14:textId="29881731" w:rsidR="000F2910" w:rsidRDefault="000F2910" w:rsidP="000F2910">
            <w:pPr>
              <w:pStyle w:val="TAL"/>
            </w:pPr>
            <w:r>
              <w:t>UpdateSubscription</w:t>
            </w:r>
          </w:p>
        </w:tc>
        <w:tc>
          <w:tcPr>
            <w:tcW w:w="1923" w:type="dxa"/>
          </w:tcPr>
          <w:p w14:paraId="6F1FF0A0" w14:textId="64EE7496" w:rsidR="000F2910" w:rsidRDefault="000F2910" w:rsidP="000F2910">
            <w:pPr>
              <w:pStyle w:val="TAL"/>
            </w:pPr>
            <w:r>
              <w:t>Request/Response</w:t>
            </w:r>
          </w:p>
        </w:tc>
        <w:tc>
          <w:tcPr>
            <w:tcW w:w="2330" w:type="dxa"/>
            <w:shd w:val="clear" w:color="auto" w:fill="auto"/>
          </w:tcPr>
          <w:p w14:paraId="375F0B9C" w14:textId="2AFB8AC4" w:rsidR="000F2910" w:rsidRDefault="000F2910" w:rsidP="000F2910">
            <w:pPr>
              <w:pStyle w:val="TAL"/>
              <w:rPr>
                <w:lang w:eastAsia="zh-CN"/>
              </w:rPr>
            </w:pPr>
            <w:r>
              <w:rPr>
                <w:lang w:eastAsia="zh-CN"/>
              </w:rPr>
              <w:t>EEC</w:t>
            </w:r>
          </w:p>
        </w:tc>
      </w:tr>
      <w:tr w:rsidR="000F2910" w14:paraId="647F93AE" w14:textId="77777777" w:rsidTr="003264A5">
        <w:trPr>
          <w:trHeight w:val="136"/>
        </w:trPr>
        <w:tc>
          <w:tcPr>
            <w:tcW w:w="3652" w:type="dxa"/>
            <w:vMerge/>
            <w:shd w:val="clear" w:color="auto" w:fill="auto"/>
          </w:tcPr>
          <w:p w14:paraId="1853AADE" w14:textId="77777777" w:rsidR="000F2910" w:rsidRDefault="000F2910" w:rsidP="000F2910">
            <w:pPr>
              <w:pStyle w:val="TAL"/>
            </w:pPr>
          </w:p>
        </w:tc>
        <w:tc>
          <w:tcPr>
            <w:tcW w:w="2268" w:type="dxa"/>
            <w:shd w:val="clear" w:color="auto" w:fill="auto"/>
          </w:tcPr>
          <w:p w14:paraId="5CCEB63A" w14:textId="0F0746BD" w:rsidR="000F2910" w:rsidRDefault="000F2910" w:rsidP="000F2910">
            <w:pPr>
              <w:pStyle w:val="TAL"/>
            </w:pPr>
            <w:r>
              <w:t>Unsubscribe</w:t>
            </w:r>
          </w:p>
        </w:tc>
        <w:tc>
          <w:tcPr>
            <w:tcW w:w="1923" w:type="dxa"/>
          </w:tcPr>
          <w:p w14:paraId="0131B607" w14:textId="253189B8" w:rsidR="000F2910" w:rsidRDefault="000F2910" w:rsidP="000F2910">
            <w:pPr>
              <w:pStyle w:val="TAL"/>
            </w:pPr>
            <w:r>
              <w:t>Request/Response</w:t>
            </w:r>
          </w:p>
        </w:tc>
        <w:tc>
          <w:tcPr>
            <w:tcW w:w="2330" w:type="dxa"/>
            <w:shd w:val="clear" w:color="auto" w:fill="auto"/>
          </w:tcPr>
          <w:p w14:paraId="6B20CDAF" w14:textId="787D0F23" w:rsidR="000F2910" w:rsidRDefault="000F2910" w:rsidP="000F2910">
            <w:pPr>
              <w:pStyle w:val="TAL"/>
              <w:rPr>
                <w:lang w:eastAsia="zh-CN"/>
              </w:rPr>
            </w:pPr>
            <w:r>
              <w:rPr>
                <w:lang w:eastAsia="zh-CN"/>
              </w:rPr>
              <w:t>EEC</w:t>
            </w:r>
          </w:p>
        </w:tc>
      </w:tr>
      <w:tr w:rsidR="000F2910" w14:paraId="0499045D" w14:textId="77777777" w:rsidTr="003264A5">
        <w:trPr>
          <w:trHeight w:val="136"/>
        </w:trPr>
        <w:tc>
          <w:tcPr>
            <w:tcW w:w="3652" w:type="dxa"/>
            <w:vMerge w:val="restart"/>
            <w:shd w:val="clear" w:color="auto" w:fill="auto"/>
          </w:tcPr>
          <w:p w14:paraId="5D62C882" w14:textId="70BAB3DD" w:rsidR="000F2910" w:rsidRDefault="000F2910" w:rsidP="000F2910">
            <w:pPr>
              <w:pStyle w:val="TAL"/>
            </w:pPr>
            <w:r w:rsidRPr="00B32063">
              <w:rPr>
                <w:noProof/>
                <w:lang w:val="en-US"/>
              </w:rPr>
              <w:t>Eees_ACREvents</w:t>
            </w:r>
          </w:p>
        </w:tc>
        <w:tc>
          <w:tcPr>
            <w:tcW w:w="2268" w:type="dxa"/>
            <w:shd w:val="clear" w:color="auto" w:fill="auto"/>
          </w:tcPr>
          <w:p w14:paraId="31B308AE" w14:textId="459312C1" w:rsidR="000F2910" w:rsidRDefault="000F2910" w:rsidP="000F2910">
            <w:pPr>
              <w:pStyle w:val="TAL"/>
            </w:pPr>
            <w:r>
              <w:t>Notify</w:t>
            </w:r>
          </w:p>
        </w:tc>
        <w:tc>
          <w:tcPr>
            <w:tcW w:w="1923" w:type="dxa"/>
          </w:tcPr>
          <w:p w14:paraId="3C60D2CD" w14:textId="36435E7D" w:rsidR="000F2910" w:rsidRDefault="000F2910" w:rsidP="000F2910">
            <w:pPr>
              <w:pStyle w:val="TAL"/>
            </w:pPr>
            <w:r>
              <w:t>Request/Response</w:t>
            </w:r>
          </w:p>
        </w:tc>
        <w:tc>
          <w:tcPr>
            <w:tcW w:w="2330" w:type="dxa"/>
            <w:shd w:val="clear" w:color="auto" w:fill="auto"/>
          </w:tcPr>
          <w:p w14:paraId="6983E946" w14:textId="518CBC39" w:rsidR="000F2910" w:rsidRDefault="000F2910" w:rsidP="000F2910">
            <w:pPr>
              <w:pStyle w:val="TAL"/>
              <w:rPr>
                <w:lang w:eastAsia="zh-CN"/>
              </w:rPr>
            </w:pPr>
            <w:r>
              <w:rPr>
                <w:lang w:eastAsia="zh-CN"/>
              </w:rPr>
              <w:t>EEC</w:t>
            </w:r>
          </w:p>
        </w:tc>
      </w:tr>
      <w:tr w:rsidR="000F2910" w14:paraId="4FB37053" w14:textId="77777777" w:rsidTr="003264A5">
        <w:trPr>
          <w:trHeight w:val="136"/>
        </w:trPr>
        <w:tc>
          <w:tcPr>
            <w:tcW w:w="3652" w:type="dxa"/>
            <w:vMerge/>
            <w:shd w:val="clear" w:color="auto" w:fill="auto"/>
          </w:tcPr>
          <w:p w14:paraId="3E0C8DCC" w14:textId="77777777" w:rsidR="000F2910" w:rsidRDefault="000F2910" w:rsidP="000F2910">
            <w:pPr>
              <w:pStyle w:val="TAL"/>
            </w:pPr>
          </w:p>
        </w:tc>
        <w:tc>
          <w:tcPr>
            <w:tcW w:w="2268" w:type="dxa"/>
            <w:shd w:val="clear" w:color="auto" w:fill="auto"/>
          </w:tcPr>
          <w:p w14:paraId="02A8A9BF" w14:textId="1F1DB63E" w:rsidR="000F2910" w:rsidRDefault="000F2910" w:rsidP="000F2910">
            <w:pPr>
              <w:pStyle w:val="TAL"/>
            </w:pPr>
            <w:r w:rsidRPr="00BE10F1">
              <w:t>UpdateSubscription</w:t>
            </w:r>
          </w:p>
        </w:tc>
        <w:tc>
          <w:tcPr>
            <w:tcW w:w="1923" w:type="dxa"/>
          </w:tcPr>
          <w:p w14:paraId="1B84C7AD" w14:textId="51E532B4" w:rsidR="000F2910" w:rsidRDefault="000F2910" w:rsidP="000F2910">
            <w:pPr>
              <w:pStyle w:val="TAL"/>
            </w:pPr>
            <w:r>
              <w:t>Request/Response</w:t>
            </w:r>
          </w:p>
        </w:tc>
        <w:tc>
          <w:tcPr>
            <w:tcW w:w="2330" w:type="dxa"/>
            <w:shd w:val="clear" w:color="auto" w:fill="auto"/>
          </w:tcPr>
          <w:p w14:paraId="4FECEFAC" w14:textId="60D6F67C" w:rsidR="000F2910" w:rsidRDefault="000F2910" w:rsidP="000F2910">
            <w:pPr>
              <w:pStyle w:val="TAL"/>
              <w:rPr>
                <w:lang w:eastAsia="zh-CN"/>
              </w:rPr>
            </w:pPr>
            <w:r>
              <w:rPr>
                <w:lang w:eastAsia="zh-CN"/>
              </w:rPr>
              <w:t>EEC</w:t>
            </w:r>
          </w:p>
        </w:tc>
      </w:tr>
      <w:tr w:rsidR="000F2910" w14:paraId="4158FF3F" w14:textId="77777777" w:rsidTr="003264A5">
        <w:trPr>
          <w:trHeight w:val="136"/>
        </w:trPr>
        <w:tc>
          <w:tcPr>
            <w:tcW w:w="3652" w:type="dxa"/>
            <w:vMerge/>
            <w:shd w:val="clear" w:color="auto" w:fill="auto"/>
          </w:tcPr>
          <w:p w14:paraId="75EB4FA8" w14:textId="77777777" w:rsidR="000F2910" w:rsidRDefault="000F2910" w:rsidP="000F2910">
            <w:pPr>
              <w:pStyle w:val="TAL"/>
            </w:pPr>
          </w:p>
        </w:tc>
        <w:tc>
          <w:tcPr>
            <w:tcW w:w="2268" w:type="dxa"/>
            <w:shd w:val="clear" w:color="auto" w:fill="auto"/>
          </w:tcPr>
          <w:p w14:paraId="5F5BD72B" w14:textId="31BADDBF" w:rsidR="000F2910" w:rsidRDefault="000F2910" w:rsidP="000F2910">
            <w:pPr>
              <w:pStyle w:val="TAL"/>
            </w:pPr>
            <w:r>
              <w:t>Unsubscribe</w:t>
            </w:r>
          </w:p>
        </w:tc>
        <w:tc>
          <w:tcPr>
            <w:tcW w:w="1923" w:type="dxa"/>
          </w:tcPr>
          <w:p w14:paraId="615A6D80" w14:textId="68D9B509" w:rsidR="000F2910" w:rsidRDefault="000F2910" w:rsidP="000F2910">
            <w:pPr>
              <w:pStyle w:val="TAL"/>
            </w:pPr>
            <w:r>
              <w:t>Request/Response</w:t>
            </w:r>
          </w:p>
        </w:tc>
        <w:tc>
          <w:tcPr>
            <w:tcW w:w="2330" w:type="dxa"/>
            <w:shd w:val="clear" w:color="auto" w:fill="auto"/>
          </w:tcPr>
          <w:p w14:paraId="6527C261" w14:textId="03031382" w:rsidR="000F2910" w:rsidRDefault="000F2910" w:rsidP="000F2910">
            <w:pPr>
              <w:pStyle w:val="TAL"/>
              <w:rPr>
                <w:lang w:eastAsia="zh-CN"/>
              </w:rPr>
            </w:pPr>
            <w:r>
              <w:rPr>
                <w:lang w:eastAsia="zh-CN"/>
              </w:rPr>
              <w:t>EEC</w:t>
            </w:r>
          </w:p>
        </w:tc>
      </w:tr>
    </w:tbl>
    <w:p w14:paraId="799FB77A" w14:textId="77777777" w:rsidR="00794781" w:rsidRDefault="00794781" w:rsidP="00794781"/>
    <w:p w14:paraId="7F4EB954" w14:textId="77777777" w:rsidR="00794781" w:rsidRDefault="00794781" w:rsidP="00794781">
      <w:r>
        <w:t>Table 5.1</w:t>
      </w:r>
      <w:r>
        <w:rPr>
          <w:noProof/>
        </w:rPr>
        <w:t>-2</w:t>
      </w:r>
      <w:r>
        <w:t xml:space="preserve"> summarizes the corresponding Edge Enabler Server APIs defined in this specification. </w:t>
      </w:r>
    </w:p>
    <w:p w14:paraId="0A28CF05" w14:textId="77777777" w:rsidR="00794781" w:rsidRDefault="00794781" w:rsidP="00794781">
      <w:pPr>
        <w:pStyle w:val="TH"/>
      </w:pPr>
      <w:r>
        <w:lastRenderedPageBreak/>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94781" w14:paraId="6D7FDE5D" w14:textId="77777777" w:rsidTr="003264A5">
        <w:tc>
          <w:tcPr>
            <w:tcW w:w="2547" w:type="dxa"/>
            <w:shd w:val="clear" w:color="auto" w:fill="auto"/>
          </w:tcPr>
          <w:p w14:paraId="5A9A9DE6" w14:textId="77777777" w:rsidR="00794781" w:rsidRPr="00D6602B" w:rsidRDefault="00794781" w:rsidP="00D6602B">
            <w:pPr>
              <w:pStyle w:val="TAH"/>
              <w:rPr>
                <w:b w:val="0"/>
              </w:rPr>
            </w:pPr>
            <w:r w:rsidRPr="00960408">
              <w:t>Service Name</w:t>
            </w:r>
          </w:p>
        </w:tc>
        <w:tc>
          <w:tcPr>
            <w:tcW w:w="835" w:type="dxa"/>
            <w:shd w:val="clear" w:color="auto" w:fill="auto"/>
          </w:tcPr>
          <w:p w14:paraId="78A86B66" w14:textId="77777777" w:rsidR="00794781" w:rsidRPr="00D6602B" w:rsidRDefault="00794781" w:rsidP="00D6602B">
            <w:pPr>
              <w:pStyle w:val="TAH"/>
              <w:rPr>
                <w:b w:val="0"/>
              </w:rPr>
            </w:pPr>
            <w:r w:rsidRPr="00960408">
              <w:t>Clause</w:t>
            </w:r>
          </w:p>
        </w:tc>
        <w:tc>
          <w:tcPr>
            <w:tcW w:w="1716" w:type="dxa"/>
            <w:shd w:val="clear" w:color="auto" w:fill="auto"/>
          </w:tcPr>
          <w:p w14:paraId="702D2901" w14:textId="77777777" w:rsidR="00794781" w:rsidRPr="00D6602B" w:rsidRDefault="00794781" w:rsidP="00D6602B">
            <w:pPr>
              <w:pStyle w:val="TAH"/>
              <w:rPr>
                <w:b w:val="0"/>
              </w:rPr>
            </w:pPr>
            <w:r w:rsidRPr="00960408">
              <w:t>Description</w:t>
            </w:r>
          </w:p>
        </w:tc>
        <w:tc>
          <w:tcPr>
            <w:tcW w:w="2835" w:type="dxa"/>
            <w:shd w:val="clear" w:color="auto" w:fill="auto"/>
          </w:tcPr>
          <w:p w14:paraId="0F8AFC6F" w14:textId="77777777" w:rsidR="00794781" w:rsidRPr="00D6602B" w:rsidRDefault="00794781" w:rsidP="00D6602B">
            <w:pPr>
              <w:pStyle w:val="TAH"/>
              <w:rPr>
                <w:b w:val="0"/>
              </w:rPr>
            </w:pPr>
            <w:r w:rsidRPr="00960408">
              <w:t>OpenAPI Specification File</w:t>
            </w:r>
          </w:p>
        </w:tc>
        <w:tc>
          <w:tcPr>
            <w:tcW w:w="1134" w:type="dxa"/>
            <w:shd w:val="clear" w:color="auto" w:fill="auto"/>
          </w:tcPr>
          <w:p w14:paraId="6202E58B" w14:textId="77777777" w:rsidR="00794781" w:rsidRPr="00D6602B" w:rsidRDefault="00794781" w:rsidP="00D6602B">
            <w:pPr>
              <w:pStyle w:val="TAH"/>
              <w:rPr>
                <w:b w:val="0"/>
              </w:rPr>
            </w:pPr>
            <w:r w:rsidRPr="00960408">
              <w:t>apiName</w:t>
            </w:r>
          </w:p>
        </w:tc>
        <w:tc>
          <w:tcPr>
            <w:tcW w:w="1134" w:type="dxa"/>
            <w:shd w:val="clear" w:color="auto" w:fill="auto"/>
          </w:tcPr>
          <w:p w14:paraId="242D00AE" w14:textId="77777777" w:rsidR="00794781" w:rsidRPr="00D6602B" w:rsidRDefault="00794781" w:rsidP="00D6602B">
            <w:pPr>
              <w:pStyle w:val="TAH"/>
              <w:rPr>
                <w:b w:val="0"/>
              </w:rPr>
            </w:pPr>
            <w:r w:rsidRPr="00960408">
              <w:t>Annex</w:t>
            </w:r>
          </w:p>
        </w:tc>
      </w:tr>
      <w:tr w:rsidR="00902251" w14:paraId="0A7A63C4" w14:textId="77777777" w:rsidTr="001D1898">
        <w:tc>
          <w:tcPr>
            <w:tcW w:w="2547" w:type="dxa"/>
            <w:shd w:val="clear" w:color="auto" w:fill="auto"/>
            <w:vAlign w:val="center"/>
          </w:tcPr>
          <w:p w14:paraId="5D8276BE" w14:textId="06A885D8" w:rsidR="00902251" w:rsidRDefault="00902251" w:rsidP="00902251">
            <w:pPr>
              <w:pStyle w:val="TAL"/>
            </w:pPr>
            <w:r w:rsidRPr="00931880">
              <w:t>Eees_EASDiscovery</w:t>
            </w:r>
          </w:p>
        </w:tc>
        <w:tc>
          <w:tcPr>
            <w:tcW w:w="835" w:type="dxa"/>
            <w:shd w:val="clear" w:color="auto" w:fill="auto"/>
            <w:vAlign w:val="center"/>
          </w:tcPr>
          <w:p w14:paraId="711232A8" w14:textId="0A236AE4" w:rsidR="00902251" w:rsidRDefault="00902251" w:rsidP="00902251">
            <w:pPr>
              <w:pStyle w:val="TAL"/>
              <w:rPr>
                <w:noProof/>
                <w:lang w:eastAsia="zh-CN"/>
              </w:rPr>
            </w:pPr>
            <w:r w:rsidRPr="00437862">
              <w:t>6.</w:t>
            </w:r>
            <w:r>
              <w:t>3</w:t>
            </w:r>
          </w:p>
        </w:tc>
        <w:tc>
          <w:tcPr>
            <w:tcW w:w="1716" w:type="dxa"/>
            <w:shd w:val="clear" w:color="auto" w:fill="auto"/>
            <w:vAlign w:val="center"/>
          </w:tcPr>
          <w:p w14:paraId="622E5CDA" w14:textId="0BC861E2" w:rsidR="00902251" w:rsidRDefault="00902251" w:rsidP="00902251">
            <w:pPr>
              <w:pStyle w:val="TAL"/>
            </w:pPr>
            <w:r>
              <w:t>Eees EAS Discovery</w:t>
            </w:r>
          </w:p>
        </w:tc>
        <w:tc>
          <w:tcPr>
            <w:tcW w:w="2835" w:type="dxa"/>
            <w:shd w:val="clear" w:color="auto" w:fill="auto"/>
            <w:vAlign w:val="center"/>
          </w:tcPr>
          <w:p w14:paraId="27AD00EC" w14:textId="215FBF4B" w:rsidR="00902251" w:rsidRDefault="00902251" w:rsidP="00902251">
            <w:pPr>
              <w:pStyle w:val="TAL"/>
              <w:rPr>
                <w:noProof/>
              </w:rPr>
            </w:pPr>
            <w:r>
              <w:t>TS24558_</w:t>
            </w:r>
            <w:r w:rsidRPr="00931880">
              <w:t xml:space="preserve"> Eees_EASDiscovery</w:t>
            </w:r>
            <w:r>
              <w:t>.yaml</w:t>
            </w:r>
          </w:p>
        </w:tc>
        <w:tc>
          <w:tcPr>
            <w:tcW w:w="1134" w:type="dxa"/>
            <w:shd w:val="clear" w:color="auto" w:fill="auto"/>
            <w:vAlign w:val="center"/>
          </w:tcPr>
          <w:p w14:paraId="33091C87" w14:textId="713A6FD1" w:rsidR="00902251" w:rsidRDefault="00902251" w:rsidP="00902251">
            <w:pPr>
              <w:pStyle w:val="TAL"/>
              <w:rPr>
                <w:noProof/>
              </w:rPr>
            </w:pPr>
            <w:r>
              <w:t>e</w:t>
            </w:r>
            <w:r w:rsidRPr="00931880">
              <w:t>ees</w:t>
            </w:r>
            <w:r>
              <w:t>-easd</w:t>
            </w:r>
            <w:r w:rsidRPr="00931880">
              <w:t>iscovery</w:t>
            </w:r>
          </w:p>
        </w:tc>
        <w:tc>
          <w:tcPr>
            <w:tcW w:w="1134" w:type="dxa"/>
            <w:shd w:val="clear" w:color="auto" w:fill="auto"/>
            <w:vAlign w:val="center"/>
          </w:tcPr>
          <w:p w14:paraId="7F9822C2" w14:textId="69E0A161" w:rsidR="00902251" w:rsidRDefault="00902251" w:rsidP="00902251">
            <w:pPr>
              <w:pStyle w:val="TAL"/>
              <w:rPr>
                <w:noProof/>
                <w:lang w:eastAsia="zh-CN"/>
              </w:rPr>
            </w:pPr>
            <w:r w:rsidRPr="00437862">
              <w:t>A.</w:t>
            </w:r>
            <w:r>
              <w:t>3</w:t>
            </w:r>
          </w:p>
        </w:tc>
      </w:tr>
    </w:tbl>
    <w:p w14:paraId="4C9601A4" w14:textId="7980CF7B" w:rsidR="00794781" w:rsidRDefault="00794781" w:rsidP="00794781"/>
    <w:p w14:paraId="43940FFD" w14:textId="24BA1466" w:rsidR="006E0C3C" w:rsidRDefault="006E0C3C" w:rsidP="006E0C3C">
      <w:pPr>
        <w:pStyle w:val="Heading2"/>
      </w:pPr>
      <w:bookmarkStart w:id="46" w:name="_Toc96848043"/>
      <w:r>
        <w:t>5.</w:t>
      </w:r>
      <w:r w:rsidR="00B05DC4">
        <w:t>2</w:t>
      </w:r>
      <w:r>
        <w:tab/>
      </w:r>
      <w:r>
        <w:rPr>
          <w:noProof/>
          <w:lang w:val="fr-FR"/>
        </w:rPr>
        <w:t xml:space="preserve">Eees_EECRegistration </w:t>
      </w:r>
      <w:r>
        <w:t>Service</w:t>
      </w:r>
      <w:bookmarkEnd w:id="46"/>
    </w:p>
    <w:p w14:paraId="223623DF" w14:textId="7B8D2055" w:rsidR="006E0C3C" w:rsidRDefault="006E0C3C" w:rsidP="006E0C3C">
      <w:pPr>
        <w:pStyle w:val="Heading3"/>
      </w:pPr>
      <w:bookmarkStart w:id="47" w:name="_Toc96848044"/>
      <w:r>
        <w:t>5.</w:t>
      </w:r>
      <w:r w:rsidR="00B05DC4">
        <w:t>2</w:t>
      </w:r>
      <w:r>
        <w:t>.1</w:t>
      </w:r>
      <w:r>
        <w:tab/>
        <w:t>Service Description</w:t>
      </w:r>
      <w:bookmarkEnd w:id="47"/>
    </w:p>
    <w:p w14:paraId="120AD604" w14:textId="77777777" w:rsidR="006E0C3C" w:rsidRDefault="006E0C3C" w:rsidP="006E0C3C">
      <w:r>
        <w:t xml:space="preserve">The </w:t>
      </w:r>
      <w:r>
        <w:rPr>
          <w:noProof/>
          <w:lang w:val="fr-FR"/>
        </w:rPr>
        <w:t>Eees_EECRegistration</w:t>
      </w:r>
      <w:r>
        <w:t xml:space="preserve"> API, as defined in 3GPP TS 23.558 [2], allows an EEC via Eees interface to register, update its registration and deregister at a given EES.</w:t>
      </w:r>
    </w:p>
    <w:p w14:paraId="44C10D2D" w14:textId="1844D716" w:rsidR="006E0C3C" w:rsidRPr="0094670E" w:rsidRDefault="006E0C3C" w:rsidP="006E0C3C">
      <w:pPr>
        <w:pStyle w:val="EditorsNote"/>
        <w:rPr>
          <w:i/>
        </w:rPr>
      </w:pPr>
      <w:r>
        <w:t>Editor</w:t>
      </w:r>
      <w:r w:rsidR="00716570">
        <w:t>'</w:t>
      </w:r>
      <w:r>
        <w:t xml:space="preserve">s Note: </w:t>
      </w:r>
      <w:r w:rsidRPr="00547390">
        <w:t>Details about the security credentials of the EEC, verification and authorization of Eees_EECRegistration Request, Update and Deregister by the EES depend on SA3 WG security requirements and are FFS</w:t>
      </w:r>
      <w:r>
        <w:t>.</w:t>
      </w:r>
    </w:p>
    <w:p w14:paraId="3D235A41" w14:textId="193E2C6B" w:rsidR="006E0C3C" w:rsidRDefault="006E0C3C" w:rsidP="006E0C3C">
      <w:pPr>
        <w:pStyle w:val="Heading3"/>
      </w:pPr>
      <w:bookmarkStart w:id="48" w:name="_Toc96848045"/>
      <w:r>
        <w:t>5.</w:t>
      </w:r>
      <w:r w:rsidR="00B05DC4">
        <w:t>2</w:t>
      </w:r>
      <w:r>
        <w:t>.2</w:t>
      </w:r>
      <w:r>
        <w:tab/>
        <w:t>Service Operations</w:t>
      </w:r>
      <w:bookmarkEnd w:id="48"/>
    </w:p>
    <w:p w14:paraId="104A4077" w14:textId="15AA7ECD" w:rsidR="006E0C3C" w:rsidRDefault="006E0C3C" w:rsidP="006E0C3C">
      <w:pPr>
        <w:pStyle w:val="Heading4"/>
      </w:pPr>
      <w:bookmarkStart w:id="49" w:name="_Toc96848046"/>
      <w:r>
        <w:t>5.</w:t>
      </w:r>
      <w:r w:rsidR="00B05DC4">
        <w:t>2</w:t>
      </w:r>
      <w:r>
        <w:t>.2.1</w:t>
      </w:r>
      <w:r>
        <w:tab/>
        <w:t>Introduction</w:t>
      </w:r>
      <w:bookmarkEnd w:id="49"/>
    </w:p>
    <w:p w14:paraId="0B97C856" w14:textId="51D734A1" w:rsidR="006E0C3C" w:rsidRDefault="006E0C3C" w:rsidP="006E0C3C">
      <w:r>
        <w:t xml:space="preserve">The service operation defined for </w:t>
      </w:r>
      <w:r>
        <w:rPr>
          <w:noProof/>
          <w:lang w:val="fr-FR"/>
        </w:rPr>
        <w:t>Eees_EECRegistration</w:t>
      </w:r>
      <w:r>
        <w:t xml:space="preserve"> API is shown in the table 5</w:t>
      </w:r>
      <w:r w:rsidRPr="007E5C37">
        <w:t>.</w:t>
      </w:r>
      <w:r w:rsidR="00B05DC4">
        <w:t>2</w:t>
      </w:r>
      <w:r w:rsidRPr="007E5C37">
        <w:t>.</w:t>
      </w:r>
      <w:r>
        <w:t>2.1-1.</w:t>
      </w:r>
    </w:p>
    <w:p w14:paraId="58ED3A12" w14:textId="480AD838" w:rsidR="006E0C3C" w:rsidRDefault="006E0C3C" w:rsidP="006E0C3C">
      <w:pPr>
        <w:pStyle w:val="TH"/>
      </w:pPr>
      <w:r>
        <w:t>Table 5.</w:t>
      </w:r>
      <w:r w:rsidR="00B05DC4">
        <w:t>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6E0C3C" w14:paraId="064C6231" w14:textId="77777777" w:rsidTr="003264A5">
        <w:trPr>
          <w:jc w:val="center"/>
        </w:trPr>
        <w:tc>
          <w:tcPr>
            <w:tcW w:w="3260" w:type="dxa"/>
            <w:shd w:val="clear" w:color="auto" w:fill="D9D9D9"/>
          </w:tcPr>
          <w:p w14:paraId="1FD9B289" w14:textId="77777777" w:rsidR="006E0C3C" w:rsidRDefault="006E0C3C" w:rsidP="003264A5">
            <w:pPr>
              <w:pStyle w:val="TAH"/>
            </w:pPr>
            <w:r>
              <w:t>Service operation name</w:t>
            </w:r>
          </w:p>
        </w:tc>
        <w:tc>
          <w:tcPr>
            <w:tcW w:w="4395" w:type="dxa"/>
            <w:shd w:val="clear" w:color="auto" w:fill="D9D9D9"/>
          </w:tcPr>
          <w:p w14:paraId="7DA2FE1E" w14:textId="77777777" w:rsidR="006E0C3C" w:rsidRDefault="006E0C3C" w:rsidP="003264A5">
            <w:pPr>
              <w:pStyle w:val="TAH"/>
            </w:pPr>
            <w:r>
              <w:t>Description</w:t>
            </w:r>
          </w:p>
        </w:tc>
        <w:tc>
          <w:tcPr>
            <w:tcW w:w="1565" w:type="dxa"/>
            <w:shd w:val="clear" w:color="auto" w:fill="D9D9D9"/>
          </w:tcPr>
          <w:p w14:paraId="70FBC89F" w14:textId="77777777" w:rsidR="006E0C3C" w:rsidRDefault="006E0C3C" w:rsidP="003264A5">
            <w:pPr>
              <w:pStyle w:val="TAH"/>
            </w:pPr>
            <w:r>
              <w:t>Initiated by</w:t>
            </w:r>
          </w:p>
        </w:tc>
      </w:tr>
      <w:tr w:rsidR="006E0C3C" w14:paraId="4830CD9E" w14:textId="77777777" w:rsidTr="003264A5">
        <w:trPr>
          <w:jc w:val="center"/>
        </w:trPr>
        <w:tc>
          <w:tcPr>
            <w:tcW w:w="3260" w:type="dxa"/>
          </w:tcPr>
          <w:p w14:paraId="3B5FB0F7" w14:textId="77777777" w:rsidR="006E0C3C" w:rsidRDefault="006E0C3C" w:rsidP="003264A5">
            <w:pPr>
              <w:pStyle w:val="TAL"/>
            </w:pPr>
            <w:r w:rsidRPr="007E5C37">
              <w:t>Eees_EECRegistration_Request</w:t>
            </w:r>
          </w:p>
        </w:tc>
        <w:tc>
          <w:tcPr>
            <w:tcW w:w="4395" w:type="dxa"/>
          </w:tcPr>
          <w:p w14:paraId="6114D24A" w14:textId="77777777" w:rsidR="006E0C3C" w:rsidRDefault="006E0C3C" w:rsidP="003264A5">
            <w:pPr>
              <w:pStyle w:val="TAL"/>
            </w:pPr>
            <w:r>
              <w:t xml:space="preserve">This service operation is used by the EEC to register itself to a given EES. </w:t>
            </w:r>
          </w:p>
        </w:tc>
        <w:tc>
          <w:tcPr>
            <w:tcW w:w="1565" w:type="dxa"/>
          </w:tcPr>
          <w:p w14:paraId="76D4438F" w14:textId="77777777" w:rsidR="006E0C3C" w:rsidRDefault="006E0C3C" w:rsidP="003264A5">
            <w:pPr>
              <w:pStyle w:val="TAL"/>
            </w:pPr>
            <w:r>
              <w:t>EEC</w:t>
            </w:r>
          </w:p>
        </w:tc>
      </w:tr>
      <w:tr w:rsidR="006E0C3C" w14:paraId="7CD7053B" w14:textId="77777777" w:rsidTr="003264A5">
        <w:trPr>
          <w:jc w:val="center"/>
        </w:trPr>
        <w:tc>
          <w:tcPr>
            <w:tcW w:w="3260" w:type="dxa"/>
          </w:tcPr>
          <w:p w14:paraId="134D0C3B" w14:textId="77777777" w:rsidR="006E0C3C" w:rsidRPr="007E5C37" w:rsidRDefault="006E0C3C" w:rsidP="003264A5">
            <w:pPr>
              <w:pStyle w:val="TAL"/>
            </w:pPr>
            <w:r w:rsidRPr="00395EB0">
              <w:t>Eees_EECRegistration_Update</w:t>
            </w:r>
          </w:p>
        </w:tc>
        <w:tc>
          <w:tcPr>
            <w:tcW w:w="4395" w:type="dxa"/>
          </w:tcPr>
          <w:p w14:paraId="0DDAE125" w14:textId="77777777" w:rsidR="006E0C3C" w:rsidRDefault="006E0C3C" w:rsidP="003264A5">
            <w:pPr>
              <w:pStyle w:val="TAL"/>
            </w:pPr>
            <w:r>
              <w:t>This service operation is used by the EEC to update its registration information at EES.</w:t>
            </w:r>
          </w:p>
        </w:tc>
        <w:tc>
          <w:tcPr>
            <w:tcW w:w="1565" w:type="dxa"/>
          </w:tcPr>
          <w:p w14:paraId="20FBF447" w14:textId="77777777" w:rsidR="006E0C3C" w:rsidRDefault="006E0C3C" w:rsidP="003264A5">
            <w:pPr>
              <w:pStyle w:val="TAL"/>
            </w:pPr>
            <w:r>
              <w:t>EEC</w:t>
            </w:r>
          </w:p>
        </w:tc>
      </w:tr>
      <w:tr w:rsidR="006E0C3C" w14:paraId="6DE682FF" w14:textId="77777777" w:rsidTr="003264A5">
        <w:trPr>
          <w:jc w:val="center"/>
        </w:trPr>
        <w:tc>
          <w:tcPr>
            <w:tcW w:w="3260" w:type="dxa"/>
          </w:tcPr>
          <w:p w14:paraId="5FF0A689" w14:textId="77777777" w:rsidR="006E0C3C" w:rsidRPr="007E5C37" w:rsidRDefault="006E0C3C" w:rsidP="003264A5">
            <w:pPr>
              <w:pStyle w:val="TAL"/>
            </w:pPr>
            <w:r w:rsidRPr="00395EB0">
              <w:t>Eees_EECRegistration_Deregister</w:t>
            </w:r>
          </w:p>
        </w:tc>
        <w:tc>
          <w:tcPr>
            <w:tcW w:w="4395" w:type="dxa"/>
          </w:tcPr>
          <w:p w14:paraId="2E31CA96" w14:textId="77777777" w:rsidR="006E0C3C" w:rsidRDefault="006E0C3C" w:rsidP="003264A5">
            <w:pPr>
              <w:pStyle w:val="TAL"/>
            </w:pPr>
            <w:r>
              <w:t>This service operation is used by the EEC to deregister itself from a given EES.</w:t>
            </w:r>
          </w:p>
        </w:tc>
        <w:tc>
          <w:tcPr>
            <w:tcW w:w="1565" w:type="dxa"/>
          </w:tcPr>
          <w:p w14:paraId="473596C9" w14:textId="77777777" w:rsidR="006E0C3C" w:rsidRDefault="006E0C3C" w:rsidP="003264A5">
            <w:pPr>
              <w:pStyle w:val="TAL"/>
            </w:pPr>
            <w:r>
              <w:t>EEC</w:t>
            </w:r>
          </w:p>
        </w:tc>
      </w:tr>
    </w:tbl>
    <w:p w14:paraId="5DA48CC1" w14:textId="1C880DC1" w:rsidR="006E0C3C" w:rsidRDefault="006E0C3C" w:rsidP="00794781"/>
    <w:p w14:paraId="2A846E2C" w14:textId="167C7D1A" w:rsidR="00B05DC4" w:rsidRDefault="00B05DC4" w:rsidP="00B05DC4">
      <w:pPr>
        <w:pStyle w:val="Heading4"/>
      </w:pPr>
      <w:bookmarkStart w:id="50" w:name="_Toc96848047"/>
      <w:r>
        <w:t>5.2.2.2</w:t>
      </w:r>
      <w:r>
        <w:tab/>
      </w:r>
      <w:r w:rsidR="00E96831" w:rsidRPr="00AA7C0B">
        <w:t>Eees_EECRegistration_Request</w:t>
      </w:r>
      <w:bookmarkEnd w:id="50"/>
    </w:p>
    <w:p w14:paraId="312C57C6" w14:textId="77777777" w:rsidR="00E96831" w:rsidRDefault="00E96831" w:rsidP="00E96831">
      <w:pPr>
        <w:pStyle w:val="Heading5"/>
      </w:pPr>
      <w:bookmarkStart w:id="51" w:name="_Toc96848048"/>
      <w:r>
        <w:t>5.2.2.2.1</w:t>
      </w:r>
      <w:r>
        <w:tab/>
        <w:t>General</w:t>
      </w:r>
      <w:bookmarkEnd w:id="51"/>
    </w:p>
    <w:p w14:paraId="0D30044D" w14:textId="77777777" w:rsidR="00E96831" w:rsidRDefault="00E96831" w:rsidP="00E96831">
      <w:r>
        <w:t>This service operation is used by EEC to register itself with a given EES.</w:t>
      </w:r>
    </w:p>
    <w:p w14:paraId="0621A863" w14:textId="4A9860F7" w:rsidR="00E96831" w:rsidRDefault="00E96831" w:rsidP="00E96831">
      <w:pPr>
        <w:pStyle w:val="EditorsNote"/>
      </w:pPr>
      <w:r>
        <w:t>Editor</w:t>
      </w:r>
      <w:r w:rsidR="00716570">
        <w:t>'</w:t>
      </w:r>
      <w:r>
        <w:t xml:space="preserve">s note: Details about EEC security credentials, verification and authorization of </w:t>
      </w:r>
      <w:r>
        <w:rPr>
          <w:noProof/>
          <w:lang w:val="fr-FR"/>
        </w:rPr>
        <w:t>Eees_EECRegistration</w:t>
      </w:r>
      <w:r>
        <w:t xml:space="preserve"> Request, by the EES, is FFS and </w:t>
      </w:r>
      <w:r w:rsidRPr="00E71D97">
        <w:t>depends on security requirements to be defined by SA3</w:t>
      </w:r>
      <w:r>
        <w:t>.</w:t>
      </w:r>
    </w:p>
    <w:p w14:paraId="54458A19" w14:textId="77777777" w:rsidR="00E96831" w:rsidRDefault="00E96831" w:rsidP="00E96831">
      <w:pPr>
        <w:pStyle w:val="Heading5"/>
      </w:pPr>
      <w:bookmarkStart w:id="52" w:name="_Toc96848049"/>
      <w:r>
        <w:t>5.2.2.2.2</w:t>
      </w:r>
      <w:r>
        <w:tab/>
        <w:t xml:space="preserve">EEC registering to EES using </w:t>
      </w:r>
      <w:r w:rsidRPr="00AA7C0B">
        <w:t>Eees_EECRegistration_Request</w:t>
      </w:r>
      <w:r>
        <w:t xml:space="preserve"> operation</w:t>
      </w:r>
      <w:bookmarkEnd w:id="52"/>
    </w:p>
    <w:p w14:paraId="0ACFBA66" w14:textId="1EA36E5B" w:rsidR="00E96831" w:rsidRDefault="00E96831" w:rsidP="00E96831">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as specified in clause </w:t>
      </w:r>
      <w:r>
        <w:rPr>
          <w:lang w:eastAsia="zh-CN"/>
        </w:rPr>
        <w:t>6.</w:t>
      </w:r>
      <w:r w:rsidR="0005550F">
        <w:rPr>
          <w:lang w:eastAsia="zh-CN"/>
        </w:rPr>
        <w:t>2</w:t>
      </w:r>
      <w:r>
        <w:rPr>
          <w:lang w:eastAsia="zh-CN"/>
        </w:rPr>
        <w:t xml:space="preserve">.2.2.3.1.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E2EA24F" w14:textId="77777777" w:rsidR="00E96831" w:rsidRDefault="00E96831" w:rsidP="00E96831">
      <w:r>
        <w:t>Upon receiving the HTTP POST message from the EEC, the EES shall:</w:t>
      </w:r>
    </w:p>
    <w:p w14:paraId="3E15A6F0" w14:textId="77777777" w:rsidR="00E96831" w:rsidRDefault="00E96831" w:rsidP="00E96831">
      <w:pPr>
        <w:pStyle w:val="B1"/>
      </w:pPr>
      <w:r>
        <w:t>a)</w:t>
      </w:r>
      <w:r>
        <w:tab/>
        <w:t>Process the EEC registration request information;</w:t>
      </w:r>
    </w:p>
    <w:p w14:paraId="5FB210CA" w14:textId="77777777" w:rsidR="00E96831" w:rsidRDefault="00E96831" w:rsidP="00E96831">
      <w:pPr>
        <w:pStyle w:val="B1"/>
      </w:pPr>
      <w:r>
        <w:t>b)</w:t>
      </w:r>
      <w:r>
        <w:tab/>
        <w:t>v</w:t>
      </w:r>
      <w:r w:rsidRPr="00393B16">
        <w:t xml:space="preserve">erify if the </w:t>
      </w:r>
      <w:r>
        <w:t>EEC</w:t>
      </w:r>
      <w:r w:rsidRPr="00393B16">
        <w:t xml:space="preserve"> is authorized to </w:t>
      </w:r>
      <w:r>
        <w:t>register itself at EES; and</w:t>
      </w:r>
    </w:p>
    <w:p w14:paraId="4D3AF9C9" w14:textId="77777777" w:rsidR="00E96831" w:rsidRDefault="00E96831" w:rsidP="00E96831">
      <w:pPr>
        <w:pStyle w:val="B1"/>
      </w:pPr>
      <w:r>
        <w:t>c)</w:t>
      </w:r>
      <w:r>
        <w:tab/>
        <w:t>if the EEC is authorized to register with EES, then;</w:t>
      </w:r>
    </w:p>
    <w:p w14:paraId="6A8D7D24" w14:textId="5A5D3635" w:rsidR="00E96831" w:rsidRDefault="00E96831" w:rsidP="00E96831">
      <w:pPr>
        <w:pStyle w:val="B2"/>
      </w:pPr>
      <w:r>
        <w:lastRenderedPageBreak/>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4ECBBC0B" w14:textId="77777777" w:rsidR="007F6F2D" w:rsidRDefault="007F6F2D" w:rsidP="007F6F2D">
      <w:pPr>
        <w:pStyle w:val="B3"/>
      </w:pPr>
      <w:r>
        <w:t>i)</w:t>
      </w:r>
      <w:r>
        <w:tab/>
        <w:t>if acS</w:t>
      </w:r>
      <w:r w:rsidRPr="00646838">
        <w:t>vcContSupp</w:t>
      </w:r>
      <w:r>
        <w:t xml:space="preserve"> information is included in the </w:t>
      </w:r>
      <w:r w:rsidRPr="00395EB0">
        <w:t>AC Profile</w:t>
      </w:r>
      <w:r>
        <w:t xml:space="preserve">, the </w:t>
      </w:r>
      <w:r w:rsidRPr="009E4959">
        <w:rPr>
          <w:noProof/>
          <w:lang w:val="en-US"/>
        </w:rPr>
        <w:t xml:space="preserve">matching </w:t>
      </w:r>
      <w:r>
        <w:rPr>
          <w:noProof/>
          <w:lang w:val="en-US"/>
        </w:rPr>
        <w:t xml:space="preserve">EAS </w:t>
      </w:r>
      <w:r>
        <w:t>has to support ACRScenario indicated in the acS</w:t>
      </w:r>
      <w:r w:rsidRPr="00646838">
        <w:t>vcContSupp</w:t>
      </w:r>
      <w:r>
        <w:t xml:space="preserve"> information; and</w:t>
      </w:r>
    </w:p>
    <w:p w14:paraId="78F9DDAA" w14:textId="67DBAFE6" w:rsidR="007F6F2D" w:rsidRDefault="007F6F2D" w:rsidP="007F6F2D">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24B9C3A3" w14:textId="77777777" w:rsidR="007F6F2D" w:rsidRDefault="007F6F2D" w:rsidP="00D6602B">
      <w:pPr>
        <w:pStyle w:val="B4"/>
      </w:pPr>
      <w:r>
        <w:t>A)</w:t>
      </w:r>
      <w:r>
        <w:tab/>
        <w:t xml:space="preserve">be identified by the </w:t>
      </w:r>
      <w:r w:rsidRPr="00646838">
        <w:t>easId</w:t>
      </w:r>
      <w:r>
        <w:t xml:space="preserve"> information; and</w:t>
      </w:r>
    </w:p>
    <w:p w14:paraId="059307E1" w14:textId="2160615E" w:rsidR="007F6F2D" w:rsidRDefault="007F6F2D" w:rsidP="00D6602B">
      <w:pPr>
        <w:pStyle w:val="B4"/>
      </w:pPr>
      <w:r>
        <w:t>B</w:t>
      </w:r>
      <w:r w:rsidRPr="004251AD">
        <w:t>)</w:t>
      </w:r>
      <w:r w:rsidRPr="004251AD">
        <w:tab/>
      </w:r>
      <w:r>
        <w:t xml:space="preserve">suffice all information included in the </w:t>
      </w:r>
      <w:r w:rsidRPr="00646838">
        <w:t>minimumReqSvcKPIs</w:t>
      </w:r>
      <w:r>
        <w:t xml:space="preserve"> information.</w:t>
      </w:r>
    </w:p>
    <w:p w14:paraId="44F57D2C" w14:textId="4B01A248" w:rsidR="007F6F2D" w:rsidRDefault="007F6F2D" w:rsidP="007F6F2D">
      <w:pPr>
        <w:pStyle w:val="NO"/>
      </w:pPr>
      <w:r>
        <w:t>NOTE 1: With respect to</w:t>
      </w:r>
      <w:r w:rsidRPr="00806759">
        <w:t xml:space="preserve"> </w:t>
      </w:r>
      <w:r w:rsidRPr="00646838">
        <w:t>expectedSvcKPIs</w:t>
      </w:r>
      <w:r>
        <w:t xml:space="preserve"> information, it is up to the EES implementation on how to identifies the matching EAS.</w:t>
      </w:r>
    </w:p>
    <w:p w14:paraId="0C3B9C4F" w14:textId="03DEFC93" w:rsidR="00E96831" w:rsidRDefault="00E96831" w:rsidP="00FF7B92">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1C8C539E" w14:textId="7C6751A3" w:rsidR="007F6F2D" w:rsidRPr="008E2FC7" w:rsidRDefault="007F6F2D" w:rsidP="00FF7B92">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16AA2296" w14:textId="3DAAA676" w:rsidR="00E96831" w:rsidRDefault="00E96831" w:rsidP="00E96831">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C's context from the source EES</w:t>
      </w:r>
      <w:r w:rsidR="00C43ACC">
        <w:t xml:space="preserve"> according to the procedures specified in clause</w:t>
      </w:r>
      <w:r w:rsidR="00A42CD9">
        <w:t> </w:t>
      </w:r>
      <w:r w:rsidR="00C43ACC">
        <w:t xml:space="preserve">5.10 of </w:t>
      </w:r>
      <w:r w:rsidR="00C43ACC">
        <w:rPr>
          <w:lang w:eastAsia="zh-CN"/>
        </w:rPr>
        <w:t>3GPP TS 29.558</w:t>
      </w:r>
      <w:r w:rsidR="00A42CD9">
        <w:t> </w:t>
      </w:r>
      <w:r w:rsidR="00C43ACC">
        <w:t>[4]</w:t>
      </w:r>
      <w:r>
        <w:t>;</w:t>
      </w:r>
    </w:p>
    <w:p w14:paraId="74BAA23C" w14:textId="7ECD6B54" w:rsidR="00E96831" w:rsidRDefault="00E96831" w:rsidP="00E96831">
      <w:pPr>
        <w:pStyle w:val="B2"/>
      </w:pPr>
      <w:r>
        <w:t>3)</w:t>
      </w:r>
      <w:r>
        <w:tab/>
        <w:t xml:space="preserve">the </w:t>
      </w:r>
      <w:bookmarkStart w:id="53" w:name="_Hlk72407321"/>
      <w:r>
        <w:t>EES creates a new resource with the EEC registration information</w:t>
      </w:r>
      <w:bookmarkEnd w:id="53"/>
      <w:r>
        <w:t xml:space="preserve"> as specified in clause 6.</w:t>
      </w:r>
      <w:r w:rsidR="0005550F">
        <w:t>2</w:t>
      </w:r>
      <w:r>
        <w:t xml:space="preserve">.2.1, and assigns and </w:t>
      </w:r>
      <w:r w:rsidRPr="00395EB0">
        <w:t xml:space="preserve">stores </w:t>
      </w:r>
      <w:r>
        <w:t>new EEC context ID;</w:t>
      </w:r>
    </w:p>
    <w:p w14:paraId="36EEE0C4" w14:textId="77777777" w:rsidR="00E96831" w:rsidRDefault="00E96831" w:rsidP="00E96831">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5319A8B" w14:textId="77777777" w:rsidR="00E96831" w:rsidRDefault="00E96831" w:rsidP="00E96831">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w:t>
      </w:r>
    </w:p>
    <w:p w14:paraId="5B028A15" w14:textId="77777777" w:rsidR="00E96831" w:rsidRPr="00BF7A26" w:rsidRDefault="00E96831" w:rsidP="00E96831">
      <w:r w:rsidRPr="00395EB0">
        <w:t>The EEC stores the new EEC context ID and uses it when it registers with another EES.</w:t>
      </w:r>
    </w:p>
    <w:p w14:paraId="2CC769D1" w14:textId="299B604A" w:rsidR="00E96831" w:rsidRPr="00E96831" w:rsidRDefault="00E96831" w:rsidP="00C9006D">
      <w:r>
        <w:rPr>
          <w:lang w:val="en-US" w:eastAsia="zh-CN"/>
        </w:rPr>
        <w:t xml:space="preserve">If the expiration time is provided, then to maintain the registration, the EEC shall send a registration update request (as described in clause 5.2.2.3) prior to the expiration time. If the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66209758" w14:textId="7FDB1817" w:rsidR="00B05DC4" w:rsidRDefault="00B05DC4" w:rsidP="00B05DC4">
      <w:pPr>
        <w:pStyle w:val="Heading4"/>
      </w:pPr>
      <w:bookmarkStart w:id="54" w:name="_Toc96848050"/>
      <w:r>
        <w:t>5.2.2.3</w:t>
      </w:r>
      <w:r>
        <w:tab/>
      </w:r>
      <w:r w:rsidR="001624C2" w:rsidRPr="00AA7C0B">
        <w:t>Eees_EECRegistration_</w:t>
      </w:r>
      <w:r w:rsidR="001624C2" w:rsidRPr="00395EB0">
        <w:t>Update</w:t>
      </w:r>
      <w:bookmarkEnd w:id="54"/>
    </w:p>
    <w:p w14:paraId="52152424" w14:textId="77777777" w:rsidR="001624C2" w:rsidRDefault="001624C2" w:rsidP="001624C2">
      <w:pPr>
        <w:pStyle w:val="Heading5"/>
      </w:pPr>
      <w:bookmarkStart w:id="55" w:name="_Toc96848051"/>
      <w:r>
        <w:t>5.2.2.3.1</w:t>
      </w:r>
      <w:r>
        <w:tab/>
        <w:t>General</w:t>
      </w:r>
      <w:bookmarkEnd w:id="55"/>
    </w:p>
    <w:p w14:paraId="10185A1D" w14:textId="3945AB4D" w:rsidR="001624C2" w:rsidRDefault="001624C2" w:rsidP="001624C2">
      <w:r>
        <w:t xml:space="preserve">This service operation is used by </w:t>
      </w:r>
      <w:r w:rsidR="0046468A">
        <w:t xml:space="preserve">the </w:t>
      </w:r>
      <w:r>
        <w:t xml:space="preserve">EEC to update its registration information at </w:t>
      </w:r>
      <w:r w:rsidR="0046468A">
        <w:t xml:space="preserve">the </w:t>
      </w:r>
      <w:r>
        <w:t>EES.</w:t>
      </w:r>
    </w:p>
    <w:p w14:paraId="3CE1DBE4" w14:textId="77777777" w:rsidR="001624C2" w:rsidRDefault="001624C2" w:rsidP="001624C2">
      <w:pPr>
        <w:pStyle w:val="Heading5"/>
      </w:pPr>
      <w:bookmarkStart w:id="56" w:name="_Toc96848052"/>
      <w:r>
        <w:t>5.2.2.3.2</w:t>
      </w:r>
      <w:r>
        <w:tab/>
        <w:t xml:space="preserve">EEC updating registration information using </w:t>
      </w:r>
      <w:r w:rsidRPr="00AA7C0B">
        <w:t>Eees_EECRegistration_</w:t>
      </w:r>
      <w:r>
        <w:t>Update operation</w:t>
      </w:r>
      <w:bookmarkEnd w:id="56"/>
    </w:p>
    <w:p w14:paraId="50918472" w14:textId="2CEE354B" w:rsidR="0046468A" w:rsidRDefault="001624C2" w:rsidP="001624C2">
      <w:pPr>
        <w:rPr>
          <w:lang w:val="en-IN"/>
        </w:rPr>
      </w:pPr>
      <w:r>
        <w:t>To update the EEC registration information at the EES, the EEC shall send a</w:t>
      </w:r>
      <w:r w:rsidR="0046468A">
        <w:t>n HTTP PATCH request (for partial update) or</w:t>
      </w:r>
      <w:r>
        <w:t xml:space="preserve"> HTTP PUT message </w:t>
      </w:r>
      <w:r w:rsidR="0046468A">
        <w:t xml:space="preserve">(for fully replacement) </w:t>
      </w:r>
      <w:r>
        <w:t xml:space="preserve">to the EES on resource URI identifying the Individual EEC registration resource representation as specified in </w:t>
      </w:r>
      <w:r w:rsidR="0046468A">
        <w:t>clause </w:t>
      </w:r>
      <w:r w:rsidR="0046468A">
        <w:rPr>
          <w:lang w:eastAsia="zh-CN"/>
        </w:rPr>
        <w:t>6.2.2.3.3.</w:t>
      </w:r>
      <w:r w:rsidR="00071E15">
        <w:rPr>
          <w:lang w:eastAsia="zh-CN"/>
        </w:rPr>
        <w:t>3</w:t>
      </w:r>
      <w:r w:rsidR="0046468A">
        <w:rPr>
          <w:lang w:eastAsia="zh-CN"/>
        </w:rPr>
        <w:t xml:space="preserve"> for an HTTP </w:t>
      </w:r>
      <w:r w:rsidR="00DC278D">
        <w:rPr>
          <w:lang w:eastAsia="zh-CN"/>
        </w:rPr>
        <w:t xml:space="preserve">PATCH </w:t>
      </w:r>
      <w:r w:rsidR="0046468A">
        <w:rPr>
          <w:lang w:eastAsia="zh-CN"/>
        </w:rPr>
        <w:t>message</w:t>
      </w:r>
      <w:r w:rsidR="0046468A">
        <w:t xml:space="preserve"> or in </w:t>
      </w:r>
      <w:r>
        <w:t>clause </w:t>
      </w:r>
      <w:r>
        <w:rPr>
          <w:lang w:eastAsia="zh-CN"/>
        </w:rPr>
        <w:t>6.</w:t>
      </w:r>
      <w:r w:rsidR="0005550F">
        <w:rPr>
          <w:lang w:eastAsia="zh-CN"/>
        </w:rPr>
        <w:t>2</w:t>
      </w:r>
      <w:r>
        <w:rPr>
          <w:lang w:eastAsia="zh-CN"/>
        </w:rPr>
        <w:t>.2.3.3.</w:t>
      </w:r>
      <w:r w:rsidR="0046468A">
        <w:rPr>
          <w:lang w:eastAsia="zh-CN"/>
        </w:rPr>
        <w:t>1 for an HTTP PUT message</w:t>
      </w:r>
      <w:r>
        <w:rPr>
          <w:lang w:val="en-IN"/>
        </w:rPr>
        <w:t>.</w:t>
      </w:r>
    </w:p>
    <w:p w14:paraId="23C6BD18" w14:textId="77777777" w:rsidR="0046468A" w:rsidRDefault="0046468A" w:rsidP="0046468A">
      <w:r>
        <w:t xml:space="preserve">The PATCH message includes the parameters (AC profiles or proposed expiry time) that need to be replaced in the existing registration information. </w:t>
      </w:r>
    </w:p>
    <w:p w14:paraId="1A50FD4A" w14:textId="77777777" w:rsidR="0046468A" w:rsidRDefault="0046468A" w:rsidP="0046468A">
      <w:r>
        <w:lastRenderedPageBreak/>
        <w:t>The PUT message shall replace all properties of the existing resource with the EEC registration information in the request. The value of the eecId provided during the EEC registration shall not be changed.</w:t>
      </w:r>
    </w:p>
    <w:p w14:paraId="64BD50FA" w14:textId="225FB988" w:rsidR="001624C2" w:rsidRDefault="001624C2" w:rsidP="001624C2">
      <w:r>
        <w:t xml:space="preserve">Upon receiving the HTTP </w:t>
      </w:r>
      <w:r w:rsidR="0046468A">
        <w:t xml:space="preserve">PATCH or </w:t>
      </w:r>
      <w:r>
        <w:t xml:space="preserve">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4DD86395" w14:textId="77777777" w:rsidR="001624C2" w:rsidRPr="008F3C6C" w:rsidRDefault="001624C2" w:rsidP="001624C2">
      <w:pPr>
        <w:pStyle w:val="B1"/>
      </w:pPr>
      <w:r>
        <w:t>a)</w:t>
      </w:r>
      <w:r>
        <w:tab/>
        <w:t>check the registration update message from the EEC to see if the EEC is authorized to modify the requested registration resource</w:t>
      </w:r>
      <w:r w:rsidRPr="008F3C6C">
        <w:t>;</w:t>
      </w:r>
      <w:r>
        <w:t xml:space="preserve"> and</w:t>
      </w:r>
    </w:p>
    <w:p w14:paraId="01712007" w14:textId="77777777" w:rsidR="001624C2" w:rsidRPr="00B12C0E" w:rsidRDefault="001624C2" w:rsidP="001624C2">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7ED65ECE" w14:textId="010B860B" w:rsidR="001624C2" w:rsidRDefault="0050205D" w:rsidP="001624C2">
      <w:pPr>
        <w:pStyle w:val="B2"/>
      </w:pPr>
      <w:r>
        <w:t>1</w:t>
      </w:r>
      <w:r w:rsidR="001624C2">
        <w:t>)</w:t>
      </w:r>
      <w:r w:rsidR="001624C2">
        <w:tab/>
        <w:t xml:space="preserve">if the </w:t>
      </w:r>
      <w:r w:rsidR="001624C2" w:rsidRPr="00395EB0">
        <w:t>AC Profile(s)</w:t>
      </w:r>
      <w:r w:rsidR="001624C2">
        <w:t xml:space="preserve"> is included in the HTTP </w:t>
      </w:r>
      <w:r w:rsidR="0046468A">
        <w:t xml:space="preserve">PATCH or </w:t>
      </w:r>
      <w:r w:rsidR="001624C2">
        <w:t>PUT message, t</w:t>
      </w:r>
      <w:r w:rsidR="001624C2" w:rsidRPr="00395EB0">
        <w:t xml:space="preserve">he EES further determines whether </w:t>
      </w:r>
      <w:r w:rsidR="001624C2">
        <w:t xml:space="preserve">the registered EAS(s) fulfils </w:t>
      </w:r>
      <w:r w:rsidR="001624C2" w:rsidRPr="00395EB0">
        <w:t>the requirements that were indicated in the AC Profile(s)</w:t>
      </w:r>
      <w:r w:rsidR="001624C2">
        <w:t>:</w:t>
      </w:r>
    </w:p>
    <w:p w14:paraId="74F51AB3" w14:textId="77777777" w:rsidR="0050205D" w:rsidRDefault="0050205D" w:rsidP="0050205D">
      <w:pPr>
        <w:pStyle w:val="B3"/>
      </w:pPr>
      <w:r>
        <w:t>i)</w:t>
      </w:r>
      <w:r>
        <w:tab/>
        <w:t xml:space="preserve">if acSvcContSupp information is included in the AC Profile, the </w:t>
      </w:r>
      <w:r>
        <w:rPr>
          <w:noProof/>
          <w:lang w:val="en-US"/>
        </w:rPr>
        <w:t xml:space="preserve">matching EAS </w:t>
      </w:r>
      <w:r>
        <w:t>has to support ACRScenario indicated in the acSvcContSupp information; and</w:t>
      </w:r>
    </w:p>
    <w:p w14:paraId="7A0E4407" w14:textId="77777777" w:rsidR="0050205D" w:rsidRDefault="0050205D" w:rsidP="0050205D">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1054BC41" w14:textId="77777777" w:rsidR="0050205D" w:rsidRDefault="0050205D" w:rsidP="0050205D">
      <w:pPr>
        <w:pStyle w:val="B4"/>
      </w:pPr>
      <w:r>
        <w:t>A)</w:t>
      </w:r>
      <w:r>
        <w:tab/>
        <w:t>be identified by the easId information; and</w:t>
      </w:r>
    </w:p>
    <w:p w14:paraId="1DC6B8E5" w14:textId="77777777" w:rsidR="0050205D" w:rsidRDefault="0050205D" w:rsidP="0050205D">
      <w:pPr>
        <w:pStyle w:val="B4"/>
      </w:pPr>
      <w:r>
        <w:t>B)</w:t>
      </w:r>
      <w:r>
        <w:tab/>
        <w:t>suffice all information included in the minimumReqSvcKPIs information.</w:t>
      </w:r>
    </w:p>
    <w:p w14:paraId="4C8E1029" w14:textId="32220646" w:rsidR="00A42CD9" w:rsidRDefault="0050205D" w:rsidP="001D1898">
      <w:r>
        <w:t>NOTE 1:</w:t>
      </w:r>
      <w:r>
        <w:tab/>
        <w:t>With respect to expectedSvcKPIs information, it is up to the EES implementation on how to identifies the matching EAS.</w:t>
      </w:r>
    </w:p>
    <w:p w14:paraId="7AD94AD7" w14:textId="33B63F92" w:rsidR="001624C2" w:rsidRDefault="001624C2" w:rsidP="00D6602B">
      <w:pPr>
        <w:pStyle w:val="B2"/>
        <w:rPr>
          <w:noProof/>
          <w:lang w:val="en-US"/>
        </w:rPr>
      </w:pPr>
      <w:r w:rsidRPr="00340F17">
        <w:rPr>
          <w:noProof/>
          <w:lang w:val="en-US"/>
        </w:rPr>
        <w:tab/>
      </w:r>
      <w:r w:rsidRPr="009E4959">
        <w:rPr>
          <w:noProof/>
          <w:lang w:val="en-US"/>
        </w:rPr>
        <w:t>When a matching EAS is identified</w:t>
      </w:r>
      <w:r w:rsidR="0050205D">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0050205D" w:rsidRPr="0050205D">
        <w:t xml:space="preserve"> </w:t>
      </w:r>
      <w:r w:rsidR="0050205D">
        <w:t>and shall update the resource identified by Resource URI of the EEC registration information with the updated EEC registration information received in the HTTP PATCH or PUT request message</w:t>
      </w:r>
      <w:r>
        <w:rPr>
          <w:noProof/>
          <w:lang w:val="en-US"/>
        </w:rPr>
        <w:t>.</w:t>
      </w:r>
    </w:p>
    <w:p w14:paraId="0C623C81" w14:textId="77777777" w:rsidR="0050205D" w:rsidRPr="006900D6" w:rsidRDefault="0050205D" w:rsidP="0050205D">
      <w:pPr>
        <w:pStyle w:val="EditorsNote"/>
        <w:rPr>
          <w:noProof/>
          <w:lang w:val="en-US"/>
        </w:rPr>
      </w:pPr>
      <w:r>
        <w:rPr>
          <w:noProof/>
          <w:lang w:val="en-US"/>
        </w:rPr>
        <w:t>Editor’s note: How EES responds w</w:t>
      </w:r>
      <w:r w:rsidRPr="009E4959">
        <w:rPr>
          <w:noProof/>
          <w:lang w:val="en-US"/>
        </w:rPr>
        <w:t xml:space="preserve">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Pr>
          <w:noProof/>
          <w:lang w:val="en-US"/>
        </w:rPr>
        <w:t xml:space="preserve"> is FFS.</w:t>
      </w:r>
    </w:p>
    <w:p w14:paraId="44E29F21" w14:textId="41BDDF1E" w:rsidR="001624C2" w:rsidRPr="00DC08C0" w:rsidRDefault="0050205D" w:rsidP="001624C2">
      <w:pPr>
        <w:pStyle w:val="B2"/>
      </w:pPr>
      <w:r>
        <w:t>2</w:t>
      </w:r>
      <w:r w:rsidR="001624C2">
        <w:t>)</w:t>
      </w:r>
      <w:r w:rsidR="001624C2">
        <w:tab/>
        <w:t>return the updated EEC registration information in the response. In the response message, t</w:t>
      </w:r>
      <w:r w:rsidR="001624C2" w:rsidRPr="00931880">
        <w:t xml:space="preserve">he </w:t>
      </w:r>
      <w:r w:rsidR="001624C2">
        <w:t>EES</w:t>
      </w:r>
      <w:r w:rsidR="001624C2" w:rsidRPr="00931880">
        <w:t xml:space="preserve"> may </w:t>
      </w:r>
      <w:r w:rsidR="001624C2">
        <w:t xml:space="preserve">send </w:t>
      </w:r>
      <w:r w:rsidR="001624C2" w:rsidRPr="00F35F4A">
        <w:t>"</w:t>
      </w:r>
      <w:r w:rsidR="001624C2">
        <w:t>200 OK</w:t>
      </w:r>
      <w:r w:rsidR="001624C2" w:rsidRPr="00F35F4A">
        <w:t>"</w:t>
      </w:r>
      <w:r w:rsidR="001624C2">
        <w:t xml:space="preserve"> response code to </w:t>
      </w:r>
      <w:r w:rsidR="001624C2" w:rsidRPr="00931880">
        <w:t xml:space="preserve">provide an </w:t>
      </w:r>
      <w:r w:rsidR="001624C2" w:rsidRPr="00395EB0">
        <w:t>updated expiration time to indicate to the EEC when the updated registration will automatically expire.</w:t>
      </w:r>
      <w:r w:rsidR="001624C2">
        <w:t xml:space="preserve"> Otherwise, the EES sends </w:t>
      </w:r>
      <w:r w:rsidR="001624C2" w:rsidRPr="00F35F4A">
        <w:t>"</w:t>
      </w:r>
      <w:r w:rsidR="001624C2">
        <w:rPr>
          <w:rFonts w:hint="eastAsia"/>
          <w:lang w:eastAsia="zh-CN"/>
        </w:rPr>
        <w:t>2</w:t>
      </w:r>
      <w:r w:rsidR="001624C2">
        <w:rPr>
          <w:lang w:eastAsia="zh-CN"/>
        </w:rPr>
        <w:t>04 No Content</w:t>
      </w:r>
      <w:r w:rsidR="001624C2" w:rsidRPr="00F35F4A">
        <w:t>"</w:t>
      </w:r>
      <w:r w:rsidR="001624C2">
        <w:t xml:space="preserve"> response code.</w:t>
      </w:r>
    </w:p>
    <w:p w14:paraId="44FF8B61" w14:textId="2C254A21" w:rsidR="001624C2" w:rsidRDefault="001624C2" w:rsidP="001624C2">
      <w:r>
        <w:t>If the expiration time is provided</w:t>
      </w:r>
      <w:r w:rsidRPr="00395EB0">
        <w:t>, the EEC shall send a registration update request prior to the expiration time</w:t>
      </w:r>
      <w:r w:rsidR="0046468A">
        <w:t xml:space="preserve"> </w:t>
      </w:r>
      <w:r w:rsidR="0046468A">
        <w:rPr>
          <w:lang w:eastAsia="ko-KR"/>
        </w:rPr>
        <w:t xml:space="preserve">if the EEC </w:t>
      </w:r>
      <w:r w:rsidR="0046468A">
        <w:rPr>
          <w:lang w:val="en-US" w:eastAsia="zh-CN"/>
        </w:rPr>
        <w:t>wants to</w:t>
      </w:r>
      <w:r w:rsidR="0046468A" w:rsidRPr="00317891">
        <w:rPr>
          <w:lang w:eastAsia="ko-KR"/>
        </w:rPr>
        <w:t xml:space="preserve"> maintain the </w:t>
      </w:r>
      <w:r w:rsidR="0046468A">
        <w:rPr>
          <w:lang w:eastAsia="ko-KR"/>
        </w:rPr>
        <w:t>registration</w:t>
      </w:r>
      <w:r w:rsidR="0046468A" w:rsidRPr="00317891">
        <w:rPr>
          <w:lang w:eastAsia="ko-KR"/>
        </w:rPr>
        <w:t>.</w:t>
      </w:r>
      <w:r w:rsidRPr="00395EB0">
        <w:t xml:space="preserve"> If a registration update request is not received prior to the expiration time, the EES shall treat the EEC</w:t>
      </w:r>
      <w:r>
        <w:t xml:space="preserve"> as implicitly de-registered and remove the corresponding EEC registration resource.</w:t>
      </w:r>
    </w:p>
    <w:p w14:paraId="2B097889" w14:textId="3122D74B" w:rsidR="001624C2" w:rsidRPr="001624C2" w:rsidRDefault="001624C2" w:rsidP="00C9006D">
      <w:pPr>
        <w:pStyle w:val="EditorsNote"/>
      </w:pPr>
      <w:r>
        <w:t>Editor</w:t>
      </w:r>
      <w:r w:rsidR="00716570">
        <w:t>'</w:t>
      </w:r>
      <w:r>
        <w:t xml:space="preserve">s note: Whether </w:t>
      </w:r>
      <w:r w:rsidRPr="004238A4">
        <w:t>eecCntxId</w:t>
      </w:r>
      <w:r>
        <w:t xml:space="preserve"> can be replaced or not is FFS.</w:t>
      </w:r>
    </w:p>
    <w:p w14:paraId="4EDCA913" w14:textId="5B9C2D7D" w:rsidR="005C68D1" w:rsidRDefault="005C68D1" w:rsidP="005C68D1">
      <w:pPr>
        <w:pStyle w:val="Heading4"/>
      </w:pPr>
      <w:bookmarkStart w:id="57" w:name="_Toc96848053"/>
      <w:r>
        <w:t>5.</w:t>
      </w:r>
      <w:r w:rsidR="00B05DC4">
        <w:t>2</w:t>
      </w:r>
      <w:r>
        <w:t>.2.</w:t>
      </w:r>
      <w:r w:rsidR="00B05DC4">
        <w:t>4</w:t>
      </w:r>
      <w:r>
        <w:tab/>
      </w:r>
      <w:r w:rsidRPr="00AA7C0B">
        <w:t>Eees_EECRegistration_</w:t>
      </w:r>
      <w:r w:rsidRPr="00395EB0">
        <w:t>Deregister</w:t>
      </w:r>
      <w:bookmarkEnd w:id="57"/>
    </w:p>
    <w:p w14:paraId="024F2708" w14:textId="2A32D5D5" w:rsidR="005C68D1" w:rsidRDefault="005C68D1" w:rsidP="005C68D1">
      <w:pPr>
        <w:pStyle w:val="Heading5"/>
      </w:pPr>
      <w:bookmarkStart w:id="58" w:name="_Toc96848054"/>
      <w:r>
        <w:t>5.</w:t>
      </w:r>
      <w:r w:rsidR="00B05DC4">
        <w:t>2</w:t>
      </w:r>
      <w:r>
        <w:t>.2.</w:t>
      </w:r>
      <w:r w:rsidR="00B05DC4">
        <w:t>4</w:t>
      </w:r>
      <w:r>
        <w:t>.1</w:t>
      </w:r>
      <w:r>
        <w:tab/>
        <w:t>General</w:t>
      </w:r>
      <w:bookmarkEnd w:id="58"/>
    </w:p>
    <w:p w14:paraId="31990B50" w14:textId="77777777" w:rsidR="005C68D1" w:rsidRDefault="005C68D1" w:rsidP="005C68D1">
      <w:r>
        <w:t>This service operation is used by EEC to deregister itself from a given EES.</w:t>
      </w:r>
    </w:p>
    <w:p w14:paraId="5753D8C0" w14:textId="06A1F62A" w:rsidR="005C68D1" w:rsidRDefault="005C68D1" w:rsidP="005C68D1">
      <w:pPr>
        <w:pStyle w:val="Heading5"/>
      </w:pPr>
      <w:bookmarkStart w:id="59" w:name="_Toc96848055"/>
      <w:r>
        <w:t>5.</w:t>
      </w:r>
      <w:r w:rsidR="00B05DC4">
        <w:t>2</w:t>
      </w:r>
      <w:r>
        <w:t>.2.</w:t>
      </w:r>
      <w:r w:rsidR="00B05DC4">
        <w:t>4</w:t>
      </w:r>
      <w:r>
        <w:t>.2</w:t>
      </w:r>
      <w:r>
        <w:tab/>
        <w:t>EEC deregistering from EES using Eees_EECRegistration_</w:t>
      </w:r>
      <w:r w:rsidRPr="00395EB0">
        <w:t>Deregister</w:t>
      </w:r>
      <w:r>
        <w:t xml:space="preserve"> operation</w:t>
      </w:r>
      <w:bookmarkEnd w:id="59"/>
    </w:p>
    <w:p w14:paraId="46AF22AE" w14:textId="35C04B00" w:rsidR="005C68D1" w:rsidRDefault="005C68D1" w:rsidP="005C68D1">
      <w:r>
        <w:t>To deregister itself from the EES, the EEC shall send HTTP DELETE message to the EES, on the resource URI identifying the Individual EEC registration resource representation as specified in clause </w:t>
      </w:r>
      <w:r>
        <w:rPr>
          <w:lang w:eastAsia="zh-CN"/>
        </w:rPr>
        <w:t>6.</w:t>
      </w:r>
      <w:r w:rsidR="00B05DC4">
        <w:rPr>
          <w:lang w:eastAsia="zh-CN"/>
        </w:rPr>
        <w:t>2</w:t>
      </w:r>
      <w:r>
        <w:rPr>
          <w:lang w:eastAsia="zh-CN"/>
        </w:rPr>
        <w:t>.2.3.3.3</w:t>
      </w:r>
      <w:r>
        <w:t>. Upon receiving the HTTP DELETE request, the EES shall:</w:t>
      </w:r>
    </w:p>
    <w:p w14:paraId="47D23A63" w14:textId="77777777" w:rsidR="005C68D1" w:rsidRDefault="005C68D1" w:rsidP="005C68D1">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6716C540" w14:textId="77777777" w:rsidR="005C68D1" w:rsidRDefault="005C68D1" w:rsidP="005C68D1">
      <w:pPr>
        <w:pStyle w:val="B1"/>
      </w:pPr>
      <w:r>
        <w:t>b)</w:t>
      </w:r>
      <w:r>
        <w:tab/>
        <w:t xml:space="preserve">if the EEC is authorized to deregister the EEC registration information, then the EES shall </w:t>
      </w:r>
    </w:p>
    <w:p w14:paraId="6F9A078E" w14:textId="77777777" w:rsidR="005C68D1" w:rsidRDefault="005C68D1" w:rsidP="005C68D1">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0320D497" w14:textId="77777777" w:rsidR="005C68D1" w:rsidRDefault="005C68D1" w:rsidP="005C68D1">
      <w:pPr>
        <w:pStyle w:val="B2"/>
      </w:pPr>
      <w:r>
        <w:t>2)</w:t>
      </w:r>
      <w:r>
        <w:tab/>
        <w:t>otherwise, deregister the EEC profile from the EES and delete the resource representing EEC registration information; and</w:t>
      </w:r>
    </w:p>
    <w:p w14:paraId="154DECAC" w14:textId="6F8076E1" w:rsidR="006E0C3C" w:rsidRDefault="005C68D1" w:rsidP="009B04D5">
      <w:pPr>
        <w:pStyle w:val="B2"/>
      </w:pPr>
      <w:r>
        <w:lastRenderedPageBreak/>
        <w:t>3)</w:t>
      </w:r>
      <w:r>
        <w:tab/>
        <w:t xml:space="preserve">return the </w:t>
      </w:r>
      <w:r w:rsidRPr="00352F42">
        <w:t>"</w:t>
      </w:r>
      <w:r>
        <w:t>204 No Content</w:t>
      </w:r>
      <w:r w:rsidRPr="00352F42">
        <w:t>"</w:t>
      </w:r>
      <w:r>
        <w:t xml:space="preserve"> message to the EEC, indicating the successful deregistration of the EEC information.</w:t>
      </w:r>
    </w:p>
    <w:p w14:paraId="2E5D8130" w14:textId="2D99B1BA" w:rsidR="009E6F39" w:rsidRDefault="009E6F39" w:rsidP="009E6F39">
      <w:pPr>
        <w:pStyle w:val="Heading2"/>
        <w:rPr>
          <w:noProof/>
          <w:lang w:val="en-US"/>
        </w:rPr>
      </w:pPr>
      <w:bookmarkStart w:id="60" w:name="_Toc96848056"/>
      <w:r>
        <w:t>5.3</w:t>
      </w:r>
      <w:r>
        <w:tab/>
      </w:r>
      <w:bookmarkStart w:id="61" w:name="_Toc81588612"/>
      <w:r w:rsidR="00AE76EA" w:rsidRPr="00550FAB">
        <w:t xml:space="preserve">Eees_EASDiscovery </w:t>
      </w:r>
      <w:r w:rsidR="00AE76EA">
        <w:t>service</w:t>
      </w:r>
      <w:bookmarkEnd w:id="60"/>
      <w:bookmarkEnd w:id="61"/>
    </w:p>
    <w:p w14:paraId="409295EC" w14:textId="3FB89A2F" w:rsidR="00F37D23" w:rsidRDefault="00F37D23" w:rsidP="005D3540">
      <w:pPr>
        <w:pStyle w:val="Heading3"/>
      </w:pPr>
      <w:bookmarkStart w:id="62" w:name="_Toc96848057"/>
      <w:r>
        <w:rPr>
          <w:lang w:val="en-US"/>
        </w:rPr>
        <w:t>5.3.1</w:t>
      </w:r>
      <w:r>
        <w:rPr>
          <w:lang w:val="en-US"/>
        </w:rPr>
        <w:tab/>
      </w:r>
      <w:r w:rsidR="00AE76EA">
        <w:t>Service Description</w:t>
      </w:r>
      <w:bookmarkEnd w:id="62"/>
    </w:p>
    <w:p w14:paraId="69A399F7" w14:textId="77777777" w:rsidR="00AE76EA" w:rsidRDefault="00AE76EA" w:rsidP="00AE76EA">
      <w:r>
        <w:t xml:space="preserve">The </w:t>
      </w:r>
      <w:r w:rsidRPr="00550FAB">
        <w:t xml:space="preserve">Eees_EASDiscovery </w:t>
      </w:r>
      <w:r>
        <w:t>service enables a service consumer (e.g. EEC) to:</w:t>
      </w:r>
    </w:p>
    <w:p w14:paraId="44567D82" w14:textId="77777777" w:rsidR="00AE76EA" w:rsidRDefault="00AE76EA" w:rsidP="00AE76EA">
      <w:pPr>
        <w:pStyle w:val="B1"/>
      </w:pPr>
      <w:r>
        <w:t>-</w:t>
      </w:r>
      <w:r>
        <w:tab/>
        <w:t>request to receive</w:t>
      </w:r>
      <w:r w:rsidRPr="00F477AF">
        <w:t xml:space="preserve"> EAS discovery information</w:t>
      </w:r>
      <w:r>
        <w:t>;</w:t>
      </w:r>
    </w:p>
    <w:p w14:paraId="4519C9D4" w14:textId="77777777" w:rsidR="00AE76EA" w:rsidRDefault="00AE76EA" w:rsidP="00AE76EA">
      <w:pPr>
        <w:pStyle w:val="B1"/>
      </w:pPr>
      <w:r>
        <w:t>-</w:t>
      </w:r>
      <w:r>
        <w:tab/>
        <w:t xml:space="preserve">request to subscribe to </w:t>
      </w:r>
      <w:r w:rsidRPr="00F477AF">
        <w:t>EAS discovery information</w:t>
      </w:r>
      <w:r>
        <w:t xml:space="preserve"> reporting at the EES;</w:t>
      </w:r>
    </w:p>
    <w:p w14:paraId="0960AF8C" w14:textId="77777777" w:rsidR="00AE76EA" w:rsidRDefault="00AE76EA" w:rsidP="00AE76EA">
      <w:pPr>
        <w:pStyle w:val="B1"/>
      </w:pPr>
      <w:r>
        <w:t>-</w:t>
      </w:r>
      <w:r>
        <w:tab/>
        <w:t xml:space="preserve">request to update/delete an existing subscription to </w:t>
      </w:r>
      <w:r w:rsidRPr="00F477AF">
        <w:t>EAS discovery information</w:t>
      </w:r>
      <w:r>
        <w:t xml:space="preserve"> reporting; and</w:t>
      </w:r>
    </w:p>
    <w:p w14:paraId="624982D9" w14:textId="08925D45" w:rsidR="00AE76EA" w:rsidRPr="001D1898" w:rsidRDefault="00AE76EA" w:rsidP="001D1898">
      <w:pPr>
        <w:pStyle w:val="B1"/>
      </w:pPr>
      <w:r>
        <w:t>-</w:t>
      </w:r>
      <w:r>
        <w:tab/>
        <w:t xml:space="preserve">receive notifications from the EES on </w:t>
      </w:r>
      <w:r w:rsidRPr="00F477AF">
        <w:t>EAS discovery information</w:t>
      </w:r>
      <w:r>
        <w:t>.</w:t>
      </w:r>
    </w:p>
    <w:p w14:paraId="306E8E2E" w14:textId="201CC0C7" w:rsidR="00F37D23" w:rsidRDefault="00F37D23" w:rsidP="005D3540">
      <w:pPr>
        <w:pStyle w:val="Heading3"/>
      </w:pPr>
      <w:bookmarkStart w:id="63" w:name="_Toc96848058"/>
      <w:r>
        <w:rPr>
          <w:lang w:val="en-US"/>
        </w:rPr>
        <w:t>5.3.2</w:t>
      </w:r>
      <w:r>
        <w:rPr>
          <w:lang w:val="en-US"/>
        </w:rPr>
        <w:tab/>
      </w:r>
      <w:r w:rsidR="00AE76EA">
        <w:t>Service Operations</w:t>
      </w:r>
      <w:bookmarkEnd w:id="63"/>
    </w:p>
    <w:p w14:paraId="0EF0E1CF" w14:textId="77777777" w:rsidR="00AE76EA" w:rsidRDefault="00AE76EA" w:rsidP="00AE76EA">
      <w:pPr>
        <w:pStyle w:val="Heading4"/>
      </w:pPr>
      <w:bookmarkStart w:id="64" w:name="_Toc96848059"/>
      <w:r>
        <w:t>5.3.2.1</w:t>
      </w:r>
      <w:r>
        <w:tab/>
        <w:t>Introduction</w:t>
      </w:r>
      <w:bookmarkEnd w:id="64"/>
    </w:p>
    <w:p w14:paraId="4A136D35" w14:textId="77777777" w:rsidR="00AE76EA" w:rsidRDefault="00AE76EA" w:rsidP="00AE76EA">
      <w:r>
        <w:t xml:space="preserve">The service operations defined for </w:t>
      </w:r>
      <w:r w:rsidRPr="00550FAB">
        <w:t>Eees_EASDiscovery</w:t>
      </w:r>
      <w:r>
        <w:t xml:space="preserve"> API are shown in the table 5.3.2.1-1.</w:t>
      </w:r>
    </w:p>
    <w:p w14:paraId="66516E22" w14:textId="77777777" w:rsidR="00AE76EA" w:rsidRDefault="00AE76EA" w:rsidP="00AE76EA">
      <w:pPr>
        <w:pStyle w:val="TH"/>
      </w:pPr>
      <w:r>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AE76EA" w:rsidRPr="00B4182F" w14:paraId="2F3D69BD" w14:textId="77777777" w:rsidTr="004F40EF">
        <w:trPr>
          <w:jc w:val="center"/>
        </w:trPr>
        <w:tc>
          <w:tcPr>
            <w:tcW w:w="3260" w:type="dxa"/>
            <w:shd w:val="clear" w:color="auto" w:fill="D9D9D9"/>
          </w:tcPr>
          <w:p w14:paraId="5CFAED0F" w14:textId="77777777" w:rsidR="00AE76EA" w:rsidRPr="00B4182F" w:rsidRDefault="00AE76EA" w:rsidP="004F40EF">
            <w:pPr>
              <w:pStyle w:val="TAH"/>
            </w:pPr>
            <w:r w:rsidRPr="00B4182F">
              <w:t>Service operation name</w:t>
            </w:r>
          </w:p>
        </w:tc>
        <w:tc>
          <w:tcPr>
            <w:tcW w:w="4395" w:type="dxa"/>
            <w:shd w:val="clear" w:color="auto" w:fill="D9D9D9"/>
          </w:tcPr>
          <w:p w14:paraId="21654912" w14:textId="77777777" w:rsidR="00AE76EA" w:rsidRPr="00B4182F" w:rsidRDefault="00AE76EA" w:rsidP="004F40EF">
            <w:pPr>
              <w:pStyle w:val="TAH"/>
            </w:pPr>
            <w:r w:rsidRPr="00B4182F">
              <w:t>Description</w:t>
            </w:r>
          </w:p>
        </w:tc>
        <w:tc>
          <w:tcPr>
            <w:tcW w:w="1565" w:type="dxa"/>
            <w:shd w:val="clear" w:color="auto" w:fill="D9D9D9"/>
          </w:tcPr>
          <w:p w14:paraId="45B0EB3D" w14:textId="77777777" w:rsidR="00AE76EA" w:rsidRPr="00B4182F" w:rsidRDefault="00AE76EA" w:rsidP="004F40EF">
            <w:pPr>
              <w:pStyle w:val="TAH"/>
            </w:pPr>
            <w:r w:rsidRPr="00B4182F">
              <w:t>Initiated by</w:t>
            </w:r>
          </w:p>
        </w:tc>
      </w:tr>
      <w:tr w:rsidR="00AE76EA" w:rsidRPr="00B4182F" w14:paraId="68A7406D" w14:textId="77777777" w:rsidTr="004F40EF">
        <w:trPr>
          <w:jc w:val="center"/>
        </w:trPr>
        <w:tc>
          <w:tcPr>
            <w:tcW w:w="3260" w:type="dxa"/>
            <w:tcBorders>
              <w:top w:val="single" w:sz="4" w:space="0" w:color="auto"/>
              <w:left w:val="single" w:sz="4" w:space="0" w:color="auto"/>
              <w:bottom w:val="single" w:sz="4" w:space="0" w:color="auto"/>
              <w:right w:val="single" w:sz="4" w:space="0" w:color="auto"/>
            </w:tcBorders>
          </w:tcPr>
          <w:p w14:paraId="620E44AF" w14:textId="77777777" w:rsidR="00AE76EA" w:rsidRPr="00B4182F" w:rsidRDefault="00AE76EA" w:rsidP="004F40EF">
            <w:pPr>
              <w:pStyle w:val="TAL"/>
            </w:pPr>
            <w:r w:rsidRPr="00B4182F">
              <w:t>Eees_EASDiscovery_Request</w:t>
            </w:r>
          </w:p>
        </w:tc>
        <w:tc>
          <w:tcPr>
            <w:tcW w:w="4395" w:type="dxa"/>
            <w:tcBorders>
              <w:top w:val="single" w:sz="4" w:space="0" w:color="auto"/>
              <w:left w:val="single" w:sz="4" w:space="0" w:color="auto"/>
              <w:bottom w:val="single" w:sz="4" w:space="0" w:color="auto"/>
              <w:right w:val="single" w:sz="4" w:space="0" w:color="auto"/>
            </w:tcBorders>
          </w:tcPr>
          <w:p w14:paraId="586DE349" w14:textId="77777777" w:rsidR="00AE76EA" w:rsidRPr="00B4182F" w:rsidRDefault="00AE76EA" w:rsidP="004F40EF">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0AB54F13" w14:textId="77777777" w:rsidR="00AE76EA" w:rsidRPr="00B4182F" w:rsidRDefault="00AE76EA" w:rsidP="004F40EF">
            <w:pPr>
              <w:pStyle w:val="TAL"/>
            </w:pPr>
            <w:r w:rsidRPr="00B4182F">
              <w:t>EEC</w:t>
            </w:r>
          </w:p>
        </w:tc>
      </w:tr>
      <w:tr w:rsidR="00AE76EA" w:rsidRPr="00B4182F" w14:paraId="6CCDBAEC" w14:textId="77777777" w:rsidTr="004F40EF">
        <w:trPr>
          <w:jc w:val="center"/>
        </w:trPr>
        <w:tc>
          <w:tcPr>
            <w:tcW w:w="3260" w:type="dxa"/>
            <w:tcBorders>
              <w:top w:val="single" w:sz="4" w:space="0" w:color="auto"/>
              <w:left w:val="single" w:sz="4" w:space="0" w:color="auto"/>
              <w:bottom w:val="single" w:sz="4" w:space="0" w:color="auto"/>
              <w:right w:val="single" w:sz="4" w:space="0" w:color="auto"/>
            </w:tcBorders>
          </w:tcPr>
          <w:p w14:paraId="735F7C19" w14:textId="77777777" w:rsidR="00AE76EA" w:rsidRPr="00B4182F" w:rsidRDefault="00AE76EA" w:rsidP="004F40EF">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3128B781" w14:textId="77777777" w:rsidR="00AE76EA" w:rsidRPr="00B4182F" w:rsidRDefault="00AE76EA" w:rsidP="004F40EF">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0214A36A" w14:textId="77777777" w:rsidR="00AE76EA" w:rsidRPr="00B4182F" w:rsidRDefault="00AE76EA" w:rsidP="004F40EF">
            <w:pPr>
              <w:pStyle w:val="TAL"/>
            </w:pPr>
            <w:r w:rsidRPr="00B4182F">
              <w:t>EEC</w:t>
            </w:r>
          </w:p>
        </w:tc>
      </w:tr>
      <w:tr w:rsidR="00AE76EA" w:rsidRPr="00B4182F" w14:paraId="005848F1" w14:textId="77777777" w:rsidTr="004F40EF">
        <w:trPr>
          <w:jc w:val="center"/>
        </w:trPr>
        <w:tc>
          <w:tcPr>
            <w:tcW w:w="3260" w:type="dxa"/>
            <w:tcBorders>
              <w:top w:val="single" w:sz="4" w:space="0" w:color="auto"/>
              <w:left w:val="single" w:sz="4" w:space="0" w:color="auto"/>
              <w:bottom w:val="single" w:sz="4" w:space="0" w:color="auto"/>
              <w:right w:val="single" w:sz="4" w:space="0" w:color="auto"/>
            </w:tcBorders>
          </w:tcPr>
          <w:p w14:paraId="2B88F064" w14:textId="77777777" w:rsidR="00AE76EA" w:rsidRPr="00B4182F" w:rsidRDefault="00AE76EA" w:rsidP="004F40EF">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3F7AF216" w14:textId="77777777" w:rsidR="00AE76EA" w:rsidRPr="00B4182F" w:rsidRDefault="00AE76EA" w:rsidP="004F40EF">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6AA613F3" w14:textId="77777777" w:rsidR="00AE76EA" w:rsidRPr="00B4182F" w:rsidRDefault="00AE76EA" w:rsidP="004F40EF">
            <w:pPr>
              <w:pStyle w:val="TAL"/>
            </w:pPr>
            <w:r w:rsidRPr="00B4182F">
              <w:t>EES</w:t>
            </w:r>
          </w:p>
        </w:tc>
      </w:tr>
      <w:tr w:rsidR="00AE76EA" w:rsidRPr="00B4182F" w14:paraId="749F5038" w14:textId="77777777" w:rsidTr="004F40EF">
        <w:trPr>
          <w:jc w:val="center"/>
        </w:trPr>
        <w:tc>
          <w:tcPr>
            <w:tcW w:w="3260" w:type="dxa"/>
            <w:tcBorders>
              <w:top w:val="single" w:sz="4" w:space="0" w:color="auto"/>
              <w:left w:val="single" w:sz="4" w:space="0" w:color="auto"/>
              <w:bottom w:val="single" w:sz="4" w:space="0" w:color="auto"/>
              <w:right w:val="single" w:sz="4" w:space="0" w:color="auto"/>
            </w:tcBorders>
          </w:tcPr>
          <w:p w14:paraId="55F2FC19" w14:textId="77777777" w:rsidR="00AE76EA" w:rsidRPr="00B4182F" w:rsidRDefault="00AE76EA" w:rsidP="004F40EF">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65BE2DE9" w14:textId="77777777" w:rsidR="00AE76EA" w:rsidRPr="00B4182F" w:rsidRDefault="00AE76EA" w:rsidP="004F40EF">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BF44246" w14:textId="77777777" w:rsidR="00AE76EA" w:rsidRPr="00B4182F" w:rsidRDefault="00AE76EA" w:rsidP="004F40EF">
            <w:pPr>
              <w:pStyle w:val="TAL"/>
            </w:pPr>
            <w:r w:rsidRPr="00B4182F">
              <w:t>EEC</w:t>
            </w:r>
          </w:p>
        </w:tc>
      </w:tr>
      <w:tr w:rsidR="00AE76EA" w:rsidRPr="00B4182F" w14:paraId="566CA403" w14:textId="77777777" w:rsidTr="004F40EF">
        <w:trPr>
          <w:jc w:val="center"/>
        </w:trPr>
        <w:tc>
          <w:tcPr>
            <w:tcW w:w="3260" w:type="dxa"/>
            <w:tcBorders>
              <w:top w:val="single" w:sz="4" w:space="0" w:color="auto"/>
              <w:left w:val="single" w:sz="4" w:space="0" w:color="auto"/>
              <w:bottom w:val="single" w:sz="4" w:space="0" w:color="auto"/>
              <w:right w:val="single" w:sz="4" w:space="0" w:color="auto"/>
            </w:tcBorders>
          </w:tcPr>
          <w:p w14:paraId="1ED5578D" w14:textId="77777777" w:rsidR="00AE76EA" w:rsidRPr="00B4182F" w:rsidRDefault="00AE76EA" w:rsidP="004F40EF">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798C8294" w14:textId="77777777" w:rsidR="00AE76EA" w:rsidRPr="00B4182F" w:rsidRDefault="00AE76EA" w:rsidP="004F40EF">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1E7A571D" w14:textId="77777777" w:rsidR="00AE76EA" w:rsidRPr="00B4182F" w:rsidRDefault="00AE76EA" w:rsidP="004F40EF">
            <w:pPr>
              <w:pStyle w:val="TAL"/>
            </w:pPr>
            <w:r w:rsidRPr="00B4182F">
              <w:t>EEC</w:t>
            </w:r>
          </w:p>
        </w:tc>
      </w:tr>
    </w:tbl>
    <w:p w14:paraId="37E9DD7E" w14:textId="74AB2A68" w:rsidR="00AE76EA" w:rsidRDefault="00AE76EA" w:rsidP="001D1898"/>
    <w:p w14:paraId="2D0E08D1" w14:textId="77777777" w:rsidR="00AE76EA" w:rsidRDefault="00AE76EA" w:rsidP="00AE76EA">
      <w:pPr>
        <w:pStyle w:val="Heading4"/>
      </w:pPr>
      <w:bookmarkStart w:id="65" w:name="_Toc96848060"/>
      <w:r>
        <w:t>5.3.2.2</w:t>
      </w:r>
      <w:r>
        <w:tab/>
      </w:r>
      <w:r w:rsidRPr="00F477AF">
        <w:t>Eees_EASDiscovery_Request</w:t>
      </w:r>
      <w:bookmarkEnd w:id="65"/>
    </w:p>
    <w:p w14:paraId="0E750E26" w14:textId="77777777" w:rsidR="00AE76EA" w:rsidRDefault="00AE76EA" w:rsidP="00AE76EA">
      <w:pPr>
        <w:pStyle w:val="Heading5"/>
      </w:pPr>
      <w:bookmarkStart w:id="66" w:name="_Toc96848061"/>
      <w:r>
        <w:t>5.3.2.2.1</w:t>
      </w:r>
      <w:r>
        <w:tab/>
        <w:t>General</w:t>
      </w:r>
      <w:bookmarkEnd w:id="66"/>
    </w:p>
    <w:p w14:paraId="3BAC8193" w14:textId="77777777" w:rsidR="00AE76EA" w:rsidRPr="00A40061" w:rsidRDefault="00AE76EA" w:rsidP="00AE76EA">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63F3BFF6" w14:textId="77777777" w:rsidR="00AE76EA" w:rsidRDefault="00AE76EA" w:rsidP="00AE76EA">
      <w:pPr>
        <w:pStyle w:val="Heading5"/>
      </w:pPr>
      <w:bookmarkStart w:id="67" w:name="_Toc96848062"/>
      <w:r>
        <w:t>5.3.2.2.2</w:t>
      </w:r>
      <w:r>
        <w:tab/>
        <w:t xml:space="preserve">EEC requesting </w:t>
      </w:r>
      <w:r w:rsidRPr="00F477AF">
        <w:t xml:space="preserve">EAS discovery </w:t>
      </w:r>
      <w:r>
        <w:t xml:space="preserve">information using </w:t>
      </w:r>
      <w:r w:rsidRPr="00F477AF">
        <w:t>Eees_EASDiscovery_Request</w:t>
      </w:r>
      <w:r>
        <w:t xml:space="preserve"> operation</w:t>
      </w:r>
      <w:bookmarkEnd w:id="67"/>
    </w:p>
    <w:p w14:paraId="19183F39" w14:textId="77777777" w:rsidR="00AE76EA" w:rsidRDefault="00AE76EA" w:rsidP="00AE76EA">
      <w:r>
        <w:t xml:space="preserve">To request for the one-time </w:t>
      </w:r>
      <w:r w:rsidRPr="00F477AF">
        <w:t xml:space="preserve">EAS discovery </w:t>
      </w:r>
      <w:r>
        <w:t>information, the EEC shall send an HTTP POST message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523E350A" w14:textId="77777777" w:rsidR="00AE76EA" w:rsidRDefault="00AE76EA" w:rsidP="00AE76EA">
      <w:r>
        <w:t>Upon receiving the HTTP POST message from the EEC, the EES shall:</w:t>
      </w:r>
    </w:p>
    <w:p w14:paraId="3785977A" w14:textId="77777777" w:rsidR="00AE76EA" w:rsidRDefault="00AE76EA" w:rsidP="00AE76EA">
      <w:pPr>
        <w:pStyle w:val="B1"/>
      </w:pPr>
      <w:r>
        <w:t>a)</w:t>
      </w:r>
      <w:r>
        <w:tab/>
        <w:t xml:space="preserve">process the </w:t>
      </w:r>
      <w:r w:rsidRPr="00F477AF">
        <w:t xml:space="preserve">EAS discovery </w:t>
      </w:r>
      <w:r>
        <w:t>request information;</w:t>
      </w:r>
    </w:p>
    <w:p w14:paraId="1B10EACE" w14:textId="77777777" w:rsidR="00AE76EA" w:rsidRDefault="00AE76EA" w:rsidP="00AE76EA">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730C9F40" w14:textId="77777777" w:rsidR="00AE76EA" w:rsidRDefault="00AE76EA" w:rsidP="00AE76EA">
      <w:pPr>
        <w:pStyle w:val="B1"/>
      </w:pPr>
      <w:r>
        <w:lastRenderedPageBreak/>
        <w:t>c)</w:t>
      </w:r>
      <w:r>
        <w:tab/>
        <w:t>if EEC is authorized to discover the requested EAS(s) from EES, and 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3A6FA9">
        <w:rPr>
          <w:lang w:eastAsia="zh-CN"/>
        </w:rPr>
        <w:t>403 Forbidden</w:t>
      </w:r>
      <w:r>
        <w:rPr>
          <w:lang w:eastAsia="zh-CN"/>
        </w:rPr>
        <w:t xml:space="preserve"> </w:t>
      </w:r>
      <w:r>
        <w:t>and may indicate the "REGISTRATION_REQUIRED" error in the "cause" attribute of the "ProblemDetails" structure;</w:t>
      </w:r>
    </w:p>
    <w:p w14:paraId="46463FDA" w14:textId="77777777" w:rsidR="00AE76EA" w:rsidRDefault="00AE76EA" w:rsidP="00AE76EA">
      <w:pPr>
        <w:pStyle w:val="B1"/>
      </w:pPr>
      <w:r>
        <w:t>d)</w:t>
      </w:r>
      <w:r>
        <w:tab/>
        <w:t xml:space="preserve">if the EEC is authorized to </w:t>
      </w:r>
      <w:r w:rsidRPr="00F477AF">
        <w:t>discover the requested EAS(s)</w:t>
      </w:r>
      <w:r>
        <w:t xml:space="preserve"> from EES and if EEC is registered as required by the ECSP policy, then the EES;</w:t>
      </w:r>
    </w:p>
    <w:p w14:paraId="100C73BA" w14:textId="77777777" w:rsidR="00AE76EA" w:rsidRDefault="00AE76EA" w:rsidP="00AE76EA">
      <w:pPr>
        <w:pStyle w:val="B2"/>
      </w:pPr>
      <w:r>
        <w:t>1)</w:t>
      </w:r>
      <w:r>
        <w:tab/>
        <w:t xml:space="preserve">may </w:t>
      </w:r>
      <w:r w:rsidRPr="00317891">
        <w:t xml:space="preserve">obtain the UE's location </w:t>
      </w:r>
      <w:r>
        <w:t>as specified in clause 5.3 of 3GPP TS 29.122 [3];</w:t>
      </w:r>
    </w:p>
    <w:p w14:paraId="48C05EC4" w14:textId="77777777" w:rsidR="00AE76EA" w:rsidRDefault="00AE76EA" w:rsidP="00AE76EA">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170067E3" w14:textId="77777777" w:rsidR="00AE76EA" w:rsidRDefault="00AE76EA" w:rsidP="00AE76EA">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059E2B69" w14:textId="77777777" w:rsidR="00AE76EA" w:rsidRDefault="00AE76EA" w:rsidP="00AE76EA">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FF41A9C" w14:textId="77777777" w:rsidR="00AE76EA" w:rsidRDefault="00AE76EA" w:rsidP="00AE76EA">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72ADA6BD" w14:textId="77777777" w:rsidR="00AE76EA" w:rsidRDefault="00AE76EA" w:rsidP="00AE76EA">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AE29939" w14:textId="77777777" w:rsidR="00AE76EA" w:rsidRDefault="00AE76EA" w:rsidP="00AE76EA">
      <w:pPr>
        <w:pStyle w:val="B2"/>
      </w:pPr>
      <w:r>
        <w:rPr>
          <w:lang w:eastAsia="ko-KR"/>
        </w:rPr>
        <w:t>5)</w:t>
      </w:r>
      <w:r>
        <w:rPr>
          <w:lang w:eastAsia="ko-KR"/>
        </w:rPr>
        <w:tab/>
      </w:r>
      <w:r w:rsidRPr="00F477AF">
        <w:t>the EES may trigger the EAS management system to instantiate the EAS that matches with EAS discovery filter IEs</w:t>
      </w:r>
      <w:r>
        <w:t>; and</w:t>
      </w:r>
    </w:p>
    <w:p w14:paraId="321CDD39" w14:textId="77777777" w:rsidR="00AE76EA" w:rsidRDefault="00AE76EA" w:rsidP="00AE76EA">
      <w:pPr>
        <w:pStyle w:val="B1"/>
      </w:pPr>
      <w:r>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85FB26B" w14:textId="77777777" w:rsidR="00AE76EA" w:rsidRDefault="00AE76EA" w:rsidP="00AE76EA">
      <w:pPr>
        <w:pStyle w:val="B1"/>
        <w:ind w:firstLine="0"/>
      </w:pPr>
      <w:r>
        <w:t xml:space="preserve">If </w:t>
      </w:r>
      <w:r w:rsidRPr="001D1898">
        <w:t xml:space="preserve">the successful processing of the request does not result in finding a matching EAS </w:t>
      </w:r>
      <w:r>
        <w:t xml:space="preserve">(i.e. there is no client side error), the EES </w:t>
      </w:r>
      <w:r w:rsidRPr="001D1898">
        <w:t xml:space="preserve">responds with </w:t>
      </w:r>
      <w:r>
        <w:t xml:space="preserve">"204 No Content" </w:t>
      </w:r>
      <w:r w:rsidRPr="001D1898">
        <w:t>HTTP status code</w:t>
      </w:r>
      <w:r>
        <w:t xml:space="preserve">. Otherwise, the </w:t>
      </w:r>
      <w:r w:rsidRPr="001D1898">
        <w:t>EES</w:t>
      </w:r>
      <w:r>
        <w:t xml:space="preserve"> shall reject the EAS discovery request and respond with an appropriate failure </w:t>
      </w:r>
      <w:r w:rsidRPr="001D1898">
        <w:t>HTTP status code</w:t>
      </w:r>
      <w:r>
        <w:t>.</w:t>
      </w:r>
    </w:p>
    <w:p w14:paraId="2A4C7D20" w14:textId="77777777" w:rsidR="00AE76EA" w:rsidRDefault="00AE76EA" w:rsidP="00AE76EA">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3690EB0" w14:textId="77777777" w:rsidR="00AE76EA" w:rsidRDefault="00AE76EA" w:rsidP="00AE76EA">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79D40C40" w14:textId="77777777" w:rsidR="00AE76EA" w:rsidRDefault="00AE76EA" w:rsidP="00AE76EA">
      <w:pPr>
        <w:pStyle w:val="Heading4"/>
      </w:pPr>
      <w:bookmarkStart w:id="68" w:name="_Toc96848063"/>
      <w:r>
        <w:t>5.3.2.3</w:t>
      </w:r>
      <w:r>
        <w:tab/>
      </w:r>
      <w:r w:rsidRPr="00F477AF">
        <w:t>Eees_EASDiscovery_Subscribe</w:t>
      </w:r>
      <w:bookmarkEnd w:id="68"/>
    </w:p>
    <w:p w14:paraId="56E6DD92" w14:textId="77777777" w:rsidR="00AE76EA" w:rsidRDefault="00AE76EA" w:rsidP="00AE76EA">
      <w:pPr>
        <w:pStyle w:val="Heading5"/>
      </w:pPr>
      <w:bookmarkStart w:id="69" w:name="_Toc96848064"/>
      <w:r>
        <w:t>5.3.2.3.1</w:t>
      </w:r>
      <w:r>
        <w:tab/>
        <w:t>General</w:t>
      </w:r>
      <w:bookmarkEnd w:id="69"/>
    </w:p>
    <w:p w14:paraId="71CF20A6" w14:textId="77777777" w:rsidR="00AE76EA" w:rsidRPr="00A40061" w:rsidRDefault="00AE76EA" w:rsidP="00AE76EA">
      <w:r>
        <w:t xml:space="preserve">This service operation is used by the EEC to subscribe to EES for reporting of </w:t>
      </w:r>
      <w:r w:rsidRPr="00F477AF">
        <w:t>EAS discovery information</w:t>
      </w:r>
      <w:r>
        <w:t>.</w:t>
      </w:r>
    </w:p>
    <w:p w14:paraId="32246EC0" w14:textId="77777777" w:rsidR="00AE76EA" w:rsidRDefault="00AE76EA" w:rsidP="00AE76EA">
      <w:pPr>
        <w:pStyle w:val="Heading5"/>
      </w:pPr>
      <w:bookmarkStart w:id="70" w:name="_Toc96848065"/>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70"/>
    </w:p>
    <w:p w14:paraId="3AB98BB3" w14:textId="7899B5E1" w:rsidR="00AE76EA" w:rsidRDefault="00AE76EA" w:rsidP="00AE76EA">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B312498" w14:textId="77777777" w:rsidR="00AE76EA" w:rsidRDefault="00AE76EA" w:rsidP="00AE76EA">
      <w:r>
        <w:lastRenderedPageBreak/>
        <w:t>Upon receiving the HTTP POST message from the EEC, the EES:</w:t>
      </w:r>
    </w:p>
    <w:p w14:paraId="2755E1DE" w14:textId="77777777" w:rsidR="00AE76EA" w:rsidRDefault="00AE76EA" w:rsidP="00AE76EA">
      <w:pPr>
        <w:pStyle w:val="B1"/>
      </w:pPr>
      <w:r>
        <w:t>a)</w:t>
      </w:r>
      <w:r>
        <w:tab/>
        <w:t xml:space="preserve">shall process the </w:t>
      </w:r>
      <w:r w:rsidRPr="00F477AF">
        <w:t xml:space="preserve">EAS discovery </w:t>
      </w:r>
      <w:r>
        <w:t>subscription request;</w:t>
      </w:r>
    </w:p>
    <w:p w14:paraId="24C6C4DC" w14:textId="77777777" w:rsidR="00AE76EA" w:rsidRDefault="00AE76EA" w:rsidP="00AE76EA">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787B0323" w14:textId="77777777" w:rsidR="00AE76EA" w:rsidRDefault="00AE76EA" w:rsidP="00AE76EA">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2234400A" w14:textId="77777777" w:rsidR="00AE76EA" w:rsidRDefault="00AE76EA" w:rsidP="00AE76EA">
      <w:pPr>
        <w:pStyle w:val="B1"/>
      </w:pPr>
      <w:r>
        <w:t>c)</w:t>
      </w:r>
      <w:r>
        <w:tab/>
        <w:t xml:space="preserve">if the EEC is authorized to </w:t>
      </w:r>
      <w:r w:rsidRPr="00F477AF">
        <w:t>discover the requested EAS(s)</w:t>
      </w:r>
      <w:r>
        <w:t xml:space="preserve"> from EES, then the EES;</w:t>
      </w:r>
    </w:p>
    <w:p w14:paraId="49898FE1" w14:textId="77777777" w:rsidR="00AE76EA" w:rsidRDefault="00AE76EA" w:rsidP="00AE76EA">
      <w:pPr>
        <w:pStyle w:val="B2"/>
      </w:pPr>
      <w:r>
        <w:t>1)</w:t>
      </w:r>
      <w:r>
        <w:tab/>
        <w:t xml:space="preserve">may </w:t>
      </w:r>
      <w:r w:rsidRPr="00317891">
        <w:t xml:space="preserve">obtain the UE's location </w:t>
      </w:r>
      <w:r>
        <w:t>as specified in clause 5.3 of 3GPP TS 29.122 [3];</w:t>
      </w:r>
    </w:p>
    <w:p w14:paraId="3D61992F" w14:textId="77777777" w:rsidR="00AE76EA" w:rsidRDefault="00AE76EA" w:rsidP="00AE76EA">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643E6FDF" w14:textId="77777777" w:rsidR="00AE76EA" w:rsidRDefault="00AE76EA" w:rsidP="00AE76EA">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4A56A902" w14:textId="77777777" w:rsidR="00AE76EA" w:rsidRDefault="00AE76EA" w:rsidP="00AE76EA">
      <w:pPr>
        <w:pStyle w:val="B1"/>
        <w:ind w:firstLine="0"/>
        <w:rPr>
          <w:lang w:eastAsia="ko-KR"/>
        </w:rPr>
      </w:pPr>
      <w:r w:rsidRPr="00951968">
        <w:rPr>
          <w:lang w:eastAsia="ko-KR"/>
        </w:rPr>
        <w:t xml:space="preserve">If the EES is unable to process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799E9A40" w14:textId="77777777" w:rsidR="00AE76EA" w:rsidRDefault="00AE76EA" w:rsidP="00AE76EA">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4907200" w14:textId="77777777" w:rsidR="00AE76EA" w:rsidRPr="00E41E8D" w:rsidRDefault="00AE76EA" w:rsidP="00AE76EA">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4E30E2" w14:textId="77777777" w:rsidR="00AE76EA" w:rsidRDefault="00AE76EA" w:rsidP="00AE76EA">
      <w:pPr>
        <w:pStyle w:val="Heading4"/>
      </w:pPr>
      <w:bookmarkStart w:id="71" w:name="_Toc96848066"/>
      <w:r>
        <w:t>5.3.2.4</w:t>
      </w:r>
      <w:r>
        <w:tab/>
      </w:r>
      <w:r w:rsidRPr="00BA6771">
        <w:t>Eees_EASDiscovery_Notify</w:t>
      </w:r>
      <w:bookmarkEnd w:id="71"/>
    </w:p>
    <w:p w14:paraId="04B637AE" w14:textId="77777777" w:rsidR="00AE76EA" w:rsidRDefault="00AE76EA" w:rsidP="00AE76EA">
      <w:pPr>
        <w:pStyle w:val="Heading5"/>
      </w:pPr>
      <w:bookmarkStart w:id="72" w:name="_Toc96848067"/>
      <w:r>
        <w:t>5.3.2.4.1</w:t>
      </w:r>
      <w:r>
        <w:tab/>
        <w:t>General</w:t>
      </w:r>
      <w:bookmarkEnd w:id="72"/>
    </w:p>
    <w:p w14:paraId="5D82BF10" w14:textId="77777777" w:rsidR="00AE76EA" w:rsidRPr="00A40061" w:rsidRDefault="00AE76EA" w:rsidP="00AE76EA">
      <w:r>
        <w:t xml:space="preserve">This service operation is used by the EES to notify the EEC about the </w:t>
      </w:r>
      <w:r w:rsidRPr="00F477AF">
        <w:t>EAS discovery information</w:t>
      </w:r>
      <w:r>
        <w:t>.</w:t>
      </w:r>
    </w:p>
    <w:p w14:paraId="7BE8B322" w14:textId="77777777" w:rsidR="00AE76EA" w:rsidRDefault="00AE76EA" w:rsidP="00AE76EA">
      <w:pPr>
        <w:pStyle w:val="Heading5"/>
      </w:pPr>
      <w:bookmarkStart w:id="73" w:name="_Toc96848068"/>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73"/>
    </w:p>
    <w:p w14:paraId="292D15E4" w14:textId="534B8A67" w:rsidR="00AE76EA" w:rsidRDefault="00AE76EA" w:rsidP="00AE76EA">
      <w:pPr>
        <w:pStyle w:val="B2"/>
        <w:ind w:left="0" w:firstLine="0"/>
      </w:pPr>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41AD8D17" w14:textId="140977ED" w:rsidR="00AE76EA" w:rsidRDefault="00AE76EA" w:rsidP="00AE76EA">
      <w:pPr>
        <w:pStyle w:val="B2"/>
        <w:ind w:left="0" w:firstLine="0"/>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3A0A8D36" w14:textId="77777777" w:rsidR="00AE76EA" w:rsidRDefault="00AE76EA" w:rsidP="00AE76EA">
      <w:pPr>
        <w:pStyle w:val="B2"/>
        <w:ind w:left="0" w:firstLine="0"/>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41D83300" w14:textId="77777777" w:rsidR="00AE76EA" w:rsidRDefault="00AE76EA" w:rsidP="00AE76EA">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1D1898">
        <w:rPr>
          <w:lang w:eastAsia="ko-KR"/>
        </w:rPr>
        <w:t>the EES fails to discover the EAS and</w:t>
      </w:r>
      <w:r>
        <w:rPr>
          <w:color w:val="1F497D"/>
          <w:lang w:val="en-US"/>
        </w:rPr>
        <w:t xml:space="preserve"> </w:t>
      </w:r>
      <w:r>
        <w:rPr>
          <w:lang w:eastAsia="ko-KR"/>
        </w:rPr>
        <w:t>the notification will not be sent.</w:t>
      </w:r>
    </w:p>
    <w:p w14:paraId="1E294D6F" w14:textId="77777777" w:rsidR="00AE76EA" w:rsidRDefault="00AE76EA" w:rsidP="00AE76EA">
      <w:pPr>
        <w:pStyle w:val="B2"/>
        <w:ind w:left="0" w:firstLine="0"/>
      </w:pPr>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318C6B46" w14:textId="77777777" w:rsidR="00AE76EA" w:rsidRDefault="00AE76EA" w:rsidP="00AE76EA">
      <w:r>
        <w:rPr>
          <w:lang w:eastAsia="ko-KR"/>
        </w:rPr>
        <w:lastRenderedPageBreak/>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586D0CA" w14:textId="15FF4950" w:rsidR="00AE76EA" w:rsidRPr="001D1898" w:rsidRDefault="00AE76EA" w:rsidP="001D1898">
      <w:r w:rsidRPr="008A1540">
        <w:t>The EEC may cache the EAS information (e.g. EAS endpoint) for subsequent use. If the "lifeTime" attribute is included in the notification, the EEC may cache the EAS information only for the duration specified by the Lifetime IE.</w:t>
      </w:r>
    </w:p>
    <w:p w14:paraId="3D0E8098" w14:textId="4A4A6A42" w:rsidR="00B943C4" w:rsidRDefault="00B943C4" w:rsidP="00B943C4">
      <w:pPr>
        <w:pStyle w:val="Heading4"/>
      </w:pPr>
      <w:bookmarkStart w:id="74" w:name="_Toc96848069"/>
      <w:r>
        <w:t>5.3.2.</w:t>
      </w:r>
      <w:r w:rsidR="00695913">
        <w:t>5</w:t>
      </w:r>
      <w:r>
        <w:tab/>
      </w:r>
      <w:r w:rsidRPr="00F477AF">
        <w:t>Eees_EASDiscovery_UpdateSubscription</w:t>
      </w:r>
      <w:bookmarkEnd w:id="74"/>
    </w:p>
    <w:p w14:paraId="70680E9F" w14:textId="368F5775" w:rsidR="00B943C4" w:rsidRDefault="00B943C4" w:rsidP="00B943C4">
      <w:pPr>
        <w:pStyle w:val="Heading5"/>
      </w:pPr>
      <w:bookmarkStart w:id="75" w:name="_Toc96848070"/>
      <w:r>
        <w:t>5.3.2.</w:t>
      </w:r>
      <w:r w:rsidR="00695913">
        <w:t>5</w:t>
      </w:r>
      <w:r>
        <w:t>.1</w:t>
      </w:r>
      <w:r>
        <w:tab/>
        <w:t>General</w:t>
      </w:r>
      <w:bookmarkEnd w:id="75"/>
    </w:p>
    <w:p w14:paraId="6305EDEF" w14:textId="77777777" w:rsidR="00B943C4" w:rsidRPr="00A40061" w:rsidRDefault="00B943C4" w:rsidP="00B943C4">
      <w:r>
        <w:t xml:space="preserve">This service operation is used by the EEC to update its subscription at the EES for reporting of </w:t>
      </w:r>
      <w:r w:rsidRPr="00F477AF">
        <w:t>EAS discovery information</w:t>
      </w:r>
      <w:r>
        <w:t>.</w:t>
      </w:r>
    </w:p>
    <w:p w14:paraId="7585D38C" w14:textId="3F0F82A4" w:rsidR="00B943C4" w:rsidRDefault="00B943C4" w:rsidP="00B943C4">
      <w:pPr>
        <w:pStyle w:val="Heading5"/>
      </w:pPr>
      <w:bookmarkStart w:id="76" w:name="_Toc96848071"/>
      <w:r>
        <w:t>5.3.2.</w:t>
      </w:r>
      <w:r w:rsidR="00695913">
        <w:t>5</w:t>
      </w:r>
      <w:r>
        <w:t>.2</w:t>
      </w:r>
      <w:r>
        <w:tab/>
        <w:t xml:space="preserve">EEC updating </w:t>
      </w:r>
      <w:r w:rsidRPr="00F477AF">
        <w:t>EAS discovery</w:t>
      </w:r>
      <w:r>
        <w:t xml:space="preserve"> information subscription at EES using </w:t>
      </w:r>
      <w:r w:rsidRPr="00F477AF">
        <w:t>Eees_EASDiscovery_UpdateSubscription</w:t>
      </w:r>
      <w:r>
        <w:t xml:space="preserve"> operation</w:t>
      </w:r>
      <w:bookmarkEnd w:id="76"/>
    </w:p>
    <w:p w14:paraId="2A118704" w14:textId="77777777" w:rsidR="00B943C4" w:rsidRDefault="00B943C4" w:rsidP="00B943C4">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7D756051" w14:textId="77777777" w:rsidR="00B943C4" w:rsidRDefault="00B943C4" w:rsidP="00B943C4">
      <w:r>
        <w:t>The PATCH message includes the parameters (EAS discovery filters, EAS dynamic information filters, Service continuity support, or proposed expiry time) that need to be replaced in the existing subscription resource.</w:t>
      </w:r>
    </w:p>
    <w:p w14:paraId="1AFD08A7" w14:textId="77777777" w:rsidR="00B943C4" w:rsidRDefault="00B943C4" w:rsidP="00B943C4">
      <w:r>
        <w:t>The PUT message shall replace all properties of the existing resource with the EAS Discovery subscription information in the request. The values of the easId and ueId provided during the subscription creation shall not be changed.</w:t>
      </w:r>
    </w:p>
    <w:p w14:paraId="7841A0A4" w14:textId="77777777" w:rsidR="00B943C4" w:rsidRDefault="00B943C4" w:rsidP="00B943C4">
      <w:r>
        <w:t xml:space="preserve">Upon receiving the HTTP PATCH or PUT message from the </w:t>
      </w:r>
      <w:r w:rsidRPr="005866AF">
        <w:t xml:space="preserve">EEC, the </w:t>
      </w:r>
      <w:r>
        <w:t>EES:</w:t>
      </w:r>
    </w:p>
    <w:p w14:paraId="08BCB9B4" w14:textId="77777777" w:rsidR="00B943C4" w:rsidRPr="008F3C6C" w:rsidRDefault="00B943C4" w:rsidP="00B943C4">
      <w:pPr>
        <w:pStyle w:val="B1"/>
      </w:pPr>
      <w:r>
        <w:t>a)</w:t>
      </w:r>
      <w:r>
        <w:tab/>
        <w:t>shall check the update subscription message from the EEC to see if the EEC is authorized to update the requested subscription resource</w:t>
      </w:r>
      <w:r w:rsidRPr="008F3C6C">
        <w:t>;</w:t>
      </w:r>
    </w:p>
    <w:p w14:paraId="4B2CE743" w14:textId="77777777" w:rsidR="00B943C4" w:rsidRPr="00B12C0E" w:rsidRDefault="00B943C4" w:rsidP="00B943C4">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14B0CA03" w14:textId="77777777" w:rsidR="00B943C4" w:rsidRDefault="00B943C4" w:rsidP="00B943C4">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5D42924E" w14:textId="77777777" w:rsidR="00B943C4" w:rsidRDefault="00B943C4" w:rsidP="00B943C4">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5DF3A389" w14:textId="77777777" w:rsidR="00B943C4" w:rsidRDefault="00B943C4" w:rsidP="00B943C4">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66D59981" w14:textId="77777777" w:rsidR="00B943C4" w:rsidRPr="00DC08C0" w:rsidRDefault="00B943C4" w:rsidP="00B943C4">
      <w:pPr>
        <w:pStyle w:val="B1"/>
      </w:pPr>
      <w:r>
        <w:t>d)</w:t>
      </w:r>
      <w:r>
        <w:tab/>
        <w:t>may include an expiration time.</w:t>
      </w:r>
    </w:p>
    <w:p w14:paraId="6F9F60C9" w14:textId="6A73CE17" w:rsidR="00B943C4" w:rsidRDefault="00B943C4" w:rsidP="005C44CA">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7EDE492A" w14:textId="70FE41DD" w:rsidR="0065750B" w:rsidRDefault="0065750B" w:rsidP="0065750B">
      <w:pPr>
        <w:pStyle w:val="Heading4"/>
      </w:pPr>
      <w:bookmarkStart w:id="77" w:name="_Toc96848072"/>
      <w:r>
        <w:t>5.3.2.</w:t>
      </w:r>
      <w:r w:rsidR="009F495A">
        <w:t>6</w:t>
      </w:r>
      <w:r>
        <w:tab/>
      </w:r>
      <w:r w:rsidRPr="00F477AF">
        <w:t>Eees_EASDiscovery_Unsubscribe</w:t>
      </w:r>
      <w:bookmarkEnd w:id="77"/>
    </w:p>
    <w:p w14:paraId="30A9C55F" w14:textId="22DCA814" w:rsidR="0065750B" w:rsidRDefault="0065750B" w:rsidP="0065750B">
      <w:pPr>
        <w:pStyle w:val="Heading5"/>
      </w:pPr>
      <w:bookmarkStart w:id="78" w:name="_Toc96848073"/>
      <w:r>
        <w:t>5.3.2.</w:t>
      </w:r>
      <w:r w:rsidR="009F495A">
        <w:t>6</w:t>
      </w:r>
      <w:r>
        <w:t>.1</w:t>
      </w:r>
      <w:r>
        <w:tab/>
        <w:t>General</w:t>
      </w:r>
      <w:bookmarkEnd w:id="78"/>
    </w:p>
    <w:p w14:paraId="7C05A3C0" w14:textId="77777777" w:rsidR="0065750B" w:rsidRPr="00A40061" w:rsidRDefault="0065750B" w:rsidP="0065750B">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7F67FF92" w14:textId="5690CD5D" w:rsidR="0065750B" w:rsidRDefault="0065750B" w:rsidP="0065750B">
      <w:pPr>
        <w:pStyle w:val="Heading5"/>
      </w:pPr>
      <w:bookmarkStart w:id="79" w:name="_Toc96848074"/>
      <w:r>
        <w:lastRenderedPageBreak/>
        <w:t>5.3.2.</w:t>
      </w:r>
      <w:r w:rsidR="009F495A">
        <w:t>6</w:t>
      </w:r>
      <w:r>
        <w:t>.2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79"/>
    </w:p>
    <w:p w14:paraId="53C489EF" w14:textId="77777777" w:rsidR="0065750B" w:rsidRDefault="0065750B" w:rsidP="0065750B">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35EC8671" w14:textId="77777777" w:rsidR="0065750B" w:rsidRDefault="0065750B" w:rsidP="0065750B">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4DEE771D" w14:textId="77777777" w:rsidR="0065750B" w:rsidRDefault="0065750B" w:rsidP="0065750B">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505C7A1C" w14:textId="77777777" w:rsidR="0065750B" w:rsidRDefault="0065750B" w:rsidP="0065750B">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06C57791" w14:textId="77777777" w:rsidR="0065750B" w:rsidRPr="004F3686" w:rsidRDefault="0065750B" w:rsidP="0065750B">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769828BE" w14:textId="428D3860" w:rsidR="009629B9" w:rsidRDefault="009629B9" w:rsidP="009629B9">
      <w:pPr>
        <w:pStyle w:val="Heading2"/>
      </w:pPr>
      <w:bookmarkStart w:id="80" w:name="_Toc96848075"/>
      <w:r>
        <w:t>5.</w:t>
      </w:r>
      <w:r w:rsidR="009E6F39">
        <w:t>4</w:t>
      </w:r>
      <w:r>
        <w:tab/>
      </w:r>
      <w:r w:rsidRPr="00B32063">
        <w:rPr>
          <w:noProof/>
          <w:lang w:val="en-US"/>
        </w:rPr>
        <w:t>Eees_ACREvents</w:t>
      </w:r>
      <w:r>
        <w:t xml:space="preserve"> Service</w:t>
      </w:r>
      <w:bookmarkEnd w:id="80"/>
    </w:p>
    <w:p w14:paraId="183CA83A" w14:textId="2D095DBE" w:rsidR="009E6F39" w:rsidRPr="009E6F39" w:rsidRDefault="009E6F39" w:rsidP="00C9006D">
      <w:pPr>
        <w:pStyle w:val="Heading3"/>
      </w:pPr>
      <w:bookmarkStart w:id="81" w:name="_Toc96848076"/>
      <w:r>
        <w:t>5.4.1</w:t>
      </w:r>
      <w:r>
        <w:tab/>
        <w:t>void</w:t>
      </w:r>
      <w:bookmarkEnd w:id="81"/>
    </w:p>
    <w:p w14:paraId="465FF516" w14:textId="444497A2" w:rsidR="009629B9" w:rsidRDefault="009629B9" w:rsidP="009629B9">
      <w:pPr>
        <w:pStyle w:val="Heading3"/>
      </w:pPr>
      <w:bookmarkStart w:id="82" w:name="_Toc96848077"/>
      <w:r>
        <w:t>5.</w:t>
      </w:r>
      <w:r w:rsidR="009E6F39">
        <w:t>4</w:t>
      </w:r>
      <w:r>
        <w:t>.2</w:t>
      </w:r>
      <w:r>
        <w:tab/>
        <w:t>Service Operations</w:t>
      </w:r>
      <w:bookmarkEnd w:id="82"/>
    </w:p>
    <w:p w14:paraId="21D3C0BE" w14:textId="13E40774" w:rsidR="009E6F39" w:rsidRDefault="009E6F39" w:rsidP="009629B9">
      <w:pPr>
        <w:pStyle w:val="Heading4"/>
      </w:pPr>
      <w:bookmarkStart w:id="83" w:name="_Toc96848078"/>
      <w:r>
        <w:t>5.4.2.1</w:t>
      </w:r>
      <w:r>
        <w:tab/>
        <w:t>void</w:t>
      </w:r>
      <w:bookmarkEnd w:id="83"/>
    </w:p>
    <w:p w14:paraId="2DFEB1ED" w14:textId="54439868" w:rsidR="009E6F39" w:rsidRPr="009E6F39" w:rsidRDefault="009E6F39" w:rsidP="009E6F39">
      <w:pPr>
        <w:pStyle w:val="Heading4"/>
      </w:pPr>
      <w:bookmarkStart w:id="84" w:name="_Toc96848079"/>
      <w:r>
        <w:t>5.4.2.2</w:t>
      </w:r>
      <w:r>
        <w:tab/>
        <w:t>void</w:t>
      </w:r>
      <w:bookmarkEnd w:id="84"/>
    </w:p>
    <w:p w14:paraId="6A4A34C4" w14:textId="6B834092" w:rsidR="009629B9" w:rsidRDefault="009629B9" w:rsidP="009629B9">
      <w:pPr>
        <w:pStyle w:val="Heading4"/>
      </w:pPr>
      <w:bookmarkStart w:id="85" w:name="_Toc96848080"/>
      <w:r>
        <w:t>5.</w:t>
      </w:r>
      <w:r w:rsidR="009E6F39">
        <w:t>4</w:t>
      </w:r>
      <w:r>
        <w:t>.2.3</w:t>
      </w:r>
      <w:r>
        <w:tab/>
        <w:t>Eees_ACREvents</w:t>
      </w:r>
      <w:r w:rsidRPr="00317891">
        <w:t>_Notify</w:t>
      </w:r>
      <w:bookmarkEnd w:id="85"/>
    </w:p>
    <w:p w14:paraId="3BD732FF" w14:textId="7AFED89F" w:rsidR="009629B9" w:rsidRDefault="009629B9" w:rsidP="009629B9">
      <w:pPr>
        <w:pStyle w:val="Heading5"/>
      </w:pPr>
      <w:bookmarkStart w:id="86" w:name="_Toc96848081"/>
      <w:r>
        <w:t>5.</w:t>
      </w:r>
      <w:r w:rsidR="009E6F39">
        <w:t>4</w:t>
      </w:r>
      <w:r>
        <w:t>.2.3.1</w:t>
      </w:r>
      <w:r>
        <w:tab/>
        <w:t>General</w:t>
      </w:r>
      <w:bookmarkEnd w:id="86"/>
    </w:p>
    <w:p w14:paraId="49CC3AC6" w14:textId="77777777" w:rsidR="009629B9" w:rsidRPr="00C849E0" w:rsidRDefault="009629B9" w:rsidP="009629B9">
      <w:r>
        <w:t>This service operation is used by the EES to notify the EEC about the ACR information notification.</w:t>
      </w:r>
    </w:p>
    <w:p w14:paraId="3AF7AB7A" w14:textId="4C2D1C1C" w:rsidR="009629B9" w:rsidRDefault="009629B9" w:rsidP="009629B9">
      <w:pPr>
        <w:pStyle w:val="Heading5"/>
      </w:pPr>
      <w:bookmarkStart w:id="87" w:name="_Toc96848082"/>
      <w:r>
        <w:t>5.</w:t>
      </w:r>
      <w:r w:rsidR="009E6F39">
        <w:t>4</w:t>
      </w:r>
      <w:r>
        <w:t>.2.3.2</w:t>
      </w:r>
      <w:r>
        <w:tab/>
        <w:t>EES notifying the ACR information to EEC using Eees_ACREvents</w:t>
      </w:r>
      <w:r w:rsidRPr="00317891">
        <w:t xml:space="preserve">_Notify </w:t>
      </w:r>
      <w:r>
        <w:t>operation</w:t>
      </w:r>
      <w:bookmarkEnd w:id="87"/>
    </w:p>
    <w:p w14:paraId="4A7A303A" w14:textId="77777777" w:rsidR="009629B9" w:rsidRDefault="009629B9" w:rsidP="00D6602B">
      <w:r>
        <w:t>The EES determines to notify the EEC with the ACR information on following events:</w:t>
      </w:r>
    </w:p>
    <w:p w14:paraId="4C98F0CB" w14:textId="77777777" w:rsidR="009629B9" w:rsidRDefault="009629B9" w:rsidP="009629B9">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225A7FC7" w14:textId="77777777" w:rsidR="009629B9" w:rsidRDefault="009629B9" w:rsidP="009629B9">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04E4BB94" w14:textId="77777777" w:rsidR="009629B9" w:rsidRDefault="009629B9" w:rsidP="009629B9">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55FCDEC7" w14:textId="77777777" w:rsidR="009629B9" w:rsidRDefault="009629B9" w:rsidP="009629B9">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60FB531B" w14:textId="0A032859" w:rsidR="009629B9" w:rsidRDefault="009629B9" w:rsidP="009629B9">
      <w:r>
        <w:t xml:space="preserve">To notify the ACR information events, the EES shall send an HTTP POST message </w:t>
      </w:r>
      <w:r>
        <w:rPr>
          <w:lang w:eastAsia="zh-CN"/>
        </w:rPr>
        <w:t>using the Notification Destination URI received in the subscription request, as specified in clause </w:t>
      </w:r>
      <w:r>
        <w:t>6.4.4.</w:t>
      </w:r>
    </w:p>
    <w:p w14:paraId="24B01258" w14:textId="77777777" w:rsidR="009629B9" w:rsidRDefault="009629B9" w:rsidP="009629B9">
      <w:pPr>
        <w:rPr>
          <w:lang w:eastAsia="zh-CN"/>
        </w:rPr>
      </w:pPr>
      <w:r>
        <w:rPr>
          <w:lang w:eastAsia="zh-CN"/>
        </w:rPr>
        <w:t xml:space="preserve">Upon receiving the HTTP POST message, the EEC shall process the </w:t>
      </w:r>
      <w:r>
        <w:t xml:space="preserve">ACR information </w:t>
      </w:r>
      <w:r>
        <w:rPr>
          <w:lang w:eastAsia="zh-CN"/>
        </w:rPr>
        <w:t>Notification.</w:t>
      </w:r>
    </w:p>
    <w:p w14:paraId="243D2B51" w14:textId="2A547AF8" w:rsidR="0095606C" w:rsidRDefault="0095606C" w:rsidP="0095606C">
      <w:pPr>
        <w:pStyle w:val="Heading4"/>
      </w:pPr>
      <w:bookmarkStart w:id="88" w:name="_Toc96848083"/>
      <w:r>
        <w:lastRenderedPageBreak/>
        <w:t>5.</w:t>
      </w:r>
      <w:r w:rsidR="009E6F39">
        <w:t>4</w:t>
      </w:r>
      <w:r>
        <w:t>.2.4</w:t>
      </w:r>
      <w:r>
        <w:tab/>
        <w:t>Eees_ACREvents</w:t>
      </w:r>
      <w:r w:rsidRPr="00317891">
        <w:t>_UpdateSubscription</w:t>
      </w:r>
      <w:bookmarkEnd w:id="88"/>
    </w:p>
    <w:p w14:paraId="59B394C5" w14:textId="338E58A6" w:rsidR="0095606C" w:rsidRDefault="0095606C" w:rsidP="0095606C">
      <w:pPr>
        <w:pStyle w:val="Heading5"/>
      </w:pPr>
      <w:bookmarkStart w:id="89" w:name="_Toc96848084"/>
      <w:r>
        <w:t>5.</w:t>
      </w:r>
      <w:r w:rsidR="009E6F39">
        <w:t>4</w:t>
      </w:r>
      <w:r>
        <w:t>.2.4.1</w:t>
      </w:r>
      <w:r>
        <w:tab/>
        <w:t>General</w:t>
      </w:r>
      <w:bookmarkEnd w:id="89"/>
    </w:p>
    <w:p w14:paraId="595F3B4E" w14:textId="77777777" w:rsidR="0095606C" w:rsidRPr="00C849E0" w:rsidRDefault="0095606C" w:rsidP="0095606C">
      <w:r>
        <w:t>This service operation is used by the EEC to update its subscription at EES, for reporting of ACR information notification.</w:t>
      </w:r>
    </w:p>
    <w:p w14:paraId="35731533" w14:textId="7AA8F0C6" w:rsidR="0095606C" w:rsidRDefault="0095606C" w:rsidP="0095606C">
      <w:pPr>
        <w:pStyle w:val="Heading5"/>
      </w:pPr>
      <w:bookmarkStart w:id="90" w:name="_Toc96848085"/>
      <w:r>
        <w:t>5.</w:t>
      </w:r>
      <w:r w:rsidR="009E6F39">
        <w:t>4</w:t>
      </w:r>
      <w:r>
        <w:t>.2.4.3</w:t>
      </w:r>
      <w:r>
        <w:tab/>
        <w:t>EEC updating ACR information subscription at EES using Eees_ACREvents</w:t>
      </w:r>
      <w:r w:rsidRPr="00317891">
        <w:t>_UpdateSubscription</w:t>
      </w:r>
      <w:r>
        <w:t xml:space="preserve"> operation</w:t>
      </w:r>
      <w:bookmarkEnd w:id="90"/>
    </w:p>
    <w:p w14:paraId="1B0114A7" w14:textId="746AFEA6" w:rsidR="0095606C" w:rsidRDefault="0095606C" w:rsidP="0095606C">
      <w:pPr>
        <w:rPr>
          <w:lang w:eastAsia="ko-KR"/>
        </w:rPr>
      </w:pPr>
      <w:r>
        <w:t xml:space="preserve">To update ACR information subscription at the EES, the EEC shall send </w:t>
      </w:r>
      <w:r w:rsidR="005B1FC9">
        <w:t xml:space="preserve">an HTTP PATCH message (for partial modification) or </w:t>
      </w:r>
      <w:r>
        <w:t xml:space="preserve">HTTP PUT message </w:t>
      </w:r>
      <w:r w:rsidR="005B1FC9">
        <w:t xml:space="preserve">(for fully replacement) </w:t>
      </w:r>
      <w:r>
        <w:t xml:space="preserve">to the EES on resource URI identifying </w:t>
      </w:r>
      <w:r w:rsidRPr="005866AF">
        <w:t xml:space="preserve">the </w:t>
      </w:r>
      <w:r w:rsidRPr="00F35F4A">
        <w:t xml:space="preserve">Individual </w:t>
      </w:r>
      <w:r>
        <w:t xml:space="preserve">ACR events subscription resource representation, as specified in </w:t>
      </w:r>
      <w:r w:rsidR="005B1FC9">
        <w:t>clause </w:t>
      </w:r>
      <w:r w:rsidR="005B1FC9">
        <w:rPr>
          <w:lang w:eastAsia="zh-CN"/>
        </w:rPr>
        <w:t>6.4.</w:t>
      </w:r>
      <w:r w:rsidR="005B1FC9" w:rsidRPr="00F35F4A">
        <w:rPr>
          <w:lang w:eastAsia="zh-CN"/>
        </w:rPr>
        <w:t>2.3.3.</w:t>
      </w:r>
      <w:r w:rsidR="00071E15">
        <w:rPr>
          <w:lang w:eastAsia="zh-CN"/>
        </w:rPr>
        <w:t>3</w:t>
      </w:r>
      <w:r w:rsidR="005B1FC9">
        <w:rPr>
          <w:lang w:eastAsia="zh-CN"/>
        </w:rPr>
        <w:t xml:space="preserve"> for an HTTP PATCH message</w:t>
      </w:r>
      <w:r w:rsidR="005B1FC9">
        <w:t xml:space="preserve"> and in </w:t>
      </w:r>
      <w:r>
        <w:t>clause </w:t>
      </w:r>
      <w:r>
        <w:rPr>
          <w:lang w:eastAsia="zh-CN"/>
        </w:rPr>
        <w:t>6.4.</w:t>
      </w:r>
      <w:r w:rsidRPr="00F35F4A">
        <w:rPr>
          <w:lang w:eastAsia="zh-CN"/>
        </w:rPr>
        <w:t>2.3.3.1</w:t>
      </w:r>
      <w:r w:rsidR="005B1FC9">
        <w:rPr>
          <w:lang w:eastAsia="zh-CN"/>
        </w:rPr>
        <w:t xml:space="preserve"> for an HTTP PUT message</w:t>
      </w:r>
      <w:r>
        <w:t>.</w:t>
      </w:r>
    </w:p>
    <w:p w14:paraId="5B1C635C" w14:textId="7E9ADD89" w:rsidR="005B1FC9" w:rsidRDefault="005B1FC9" w:rsidP="005B1FC9">
      <w:r>
        <w:t>The PATCH message includes the parameters (EASID, Event ID, Notification Destination and proposed expiry time) that need to be replaced in the existing subscription resource.</w:t>
      </w:r>
    </w:p>
    <w:p w14:paraId="13821D51" w14:textId="7E2DE0E7" w:rsidR="0095606C" w:rsidRDefault="0095606C" w:rsidP="0095606C">
      <w:r>
        <w:t xml:space="preserve">The PUT message shall replace all properties of the existing resource with the ACR information in the request. The </w:t>
      </w:r>
      <w:r w:rsidR="005B1FC9">
        <w:t xml:space="preserve">values of </w:t>
      </w:r>
      <w:r>
        <w:t xml:space="preserve">the eecId and ueId </w:t>
      </w:r>
      <w:r w:rsidR="005B1FC9">
        <w:t>provided during the subscription creation shall not be changed</w:t>
      </w:r>
      <w:r>
        <w:t xml:space="preserve">. </w:t>
      </w:r>
    </w:p>
    <w:p w14:paraId="01AB6D51" w14:textId="214DF6EF" w:rsidR="0095606C" w:rsidRDefault="0095606C" w:rsidP="0095606C">
      <w:r>
        <w:t xml:space="preserve">Upon receiving the HTTP </w:t>
      </w:r>
      <w:r w:rsidR="005B1FC9">
        <w:t xml:space="preserve">PATCH or </w:t>
      </w:r>
      <w:r>
        <w:t xml:space="preserve">PUT message from the </w:t>
      </w:r>
      <w:r w:rsidRPr="005866AF">
        <w:t xml:space="preserve">EEC, the </w:t>
      </w:r>
      <w:r>
        <w:t>EES:</w:t>
      </w:r>
    </w:p>
    <w:p w14:paraId="288D7B71" w14:textId="77777777" w:rsidR="0095606C" w:rsidRPr="008F3C6C" w:rsidRDefault="0095606C" w:rsidP="0095606C">
      <w:pPr>
        <w:pStyle w:val="B1"/>
      </w:pPr>
      <w:r>
        <w:t>a)</w:t>
      </w:r>
      <w:r>
        <w:tab/>
        <w:t>shall check the update subscription message from the EEC to see if the EEC is authorized to modify the requested subscription resource</w:t>
      </w:r>
      <w:r w:rsidRPr="008F3C6C">
        <w:t>;</w:t>
      </w:r>
    </w:p>
    <w:p w14:paraId="56C56EAD" w14:textId="77777777" w:rsidR="0095606C" w:rsidRPr="00B12C0E" w:rsidRDefault="0095606C" w:rsidP="0095606C">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6F33BE68" w14:textId="1CB1FB1D" w:rsidR="0095606C" w:rsidRDefault="0095606C" w:rsidP="0095606C">
      <w:pPr>
        <w:pStyle w:val="B2"/>
      </w:pPr>
      <w:r>
        <w:t>1)</w:t>
      </w:r>
      <w:r w:rsidR="00716570">
        <w:tab/>
      </w:r>
      <w:r>
        <w:t xml:space="preserve">shall update the resource identified by Resource URI of the ACR information subscription with the updated information received in the HTTP </w:t>
      </w:r>
      <w:r w:rsidR="005B1FC9">
        <w:t xml:space="preserve">PATCH or </w:t>
      </w:r>
      <w:r>
        <w:t>PUT request message;</w:t>
      </w:r>
      <w:r w:rsidRPr="008F3C6C">
        <w:t xml:space="preserve"> </w:t>
      </w:r>
    </w:p>
    <w:p w14:paraId="2F1C9AA3" w14:textId="77777777" w:rsidR="0095606C" w:rsidRPr="00DC08C0" w:rsidRDefault="0095606C" w:rsidP="0095606C">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7765269E" w14:textId="3A415D8C" w:rsidR="0095606C" w:rsidRDefault="0095606C" w:rsidP="0095606C">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sidR="005B1FC9">
        <w:rPr>
          <w:lang w:eastAsia="ko-KR"/>
        </w:rPr>
        <w:t xml:space="preserve"> if the EEC </w:t>
      </w:r>
      <w:r w:rsidR="005B1FC9">
        <w:rPr>
          <w:lang w:val="en-US" w:eastAsia="zh-CN"/>
        </w:rPr>
        <w:t>wants to</w:t>
      </w:r>
      <w:r w:rsidR="005B1FC9" w:rsidRPr="00317891">
        <w:rPr>
          <w:lang w:eastAsia="ko-KR"/>
        </w:rPr>
        <w:t xml:space="preserve"> maintain the subscription</w:t>
      </w:r>
      <w:r w:rsidRPr="00317891">
        <w:rPr>
          <w:lang w:eastAsia="ko-KR"/>
        </w:rPr>
        <w:t>.</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356CDB5A" w14:textId="25EC4A19" w:rsidR="00742E30" w:rsidRDefault="00742E30" w:rsidP="00742E30">
      <w:pPr>
        <w:pStyle w:val="Heading4"/>
      </w:pPr>
      <w:bookmarkStart w:id="91" w:name="_Toc96848086"/>
      <w:r>
        <w:t>5.</w:t>
      </w:r>
      <w:r w:rsidR="009E6F39">
        <w:t>4</w:t>
      </w:r>
      <w:r>
        <w:t>.2.5</w:t>
      </w:r>
      <w:r>
        <w:tab/>
      </w:r>
      <w:r>
        <w:rPr>
          <w:lang w:val="en-IN"/>
        </w:rPr>
        <w:t>Eees_ACREvents</w:t>
      </w:r>
      <w:r w:rsidRPr="00317891">
        <w:rPr>
          <w:lang w:val="en-IN"/>
        </w:rPr>
        <w:t>_Unsubscribe</w:t>
      </w:r>
      <w:bookmarkEnd w:id="91"/>
    </w:p>
    <w:p w14:paraId="2C27E6CF" w14:textId="0A7A2240" w:rsidR="00742E30" w:rsidRDefault="00742E30" w:rsidP="00742E30">
      <w:pPr>
        <w:pStyle w:val="Heading5"/>
      </w:pPr>
      <w:bookmarkStart w:id="92" w:name="_Toc96848087"/>
      <w:r>
        <w:t>5.</w:t>
      </w:r>
      <w:r w:rsidR="009E6F39">
        <w:t>4</w:t>
      </w:r>
      <w:r>
        <w:t>.2.5.1</w:t>
      </w:r>
      <w:r>
        <w:tab/>
        <w:t>General</w:t>
      </w:r>
      <w:bookmarkEnd w:id="92"/>
    </w:p>
    <w:p w14:paraId="11CE683F" w14:textId="77777777" w:rsidR="00742E30" w:rsidRPr="00C849E0" w:rsidRDefault="00742E30" w:rsidP="00742E30">
      <w:r>
        <w:t>This service operation is used by the EEC to remove its subscription from the EES for reporting of ACR information.</w:t>
      </w:r>
    </w:p>
    <w:p w14:paraId="3681F295" w14:textId="01BD9183" w:rsidR="00742E30" w:rsidRDefault="00742E30" w:rsidP="00742E30">
      <w:pPr>
        <w:pStyle w:val="Heading5"/>
      </w:pPr>
      <w:bookmarkStart w:id="93" w:name="_Toc96848088"/>
      <w:r>
        <w:t>5.</w:t>
      </w:r>
      <w:r w:rsidR="009E6F39">
        <w:t>4</w:t>
      </w:r>
      <w:r>
        <w:t>.2.5.2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93"/>
    </w:p>
    <w:p w14:paraId="324412B9" w14:textId="77777777" w:rsidR="00742E30" w:rsidRDefault="00742E30" w:rsidP="00742E30">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788F1FD1" w14:textId="77777777" w:rsidR="00742E30" w:rsidRDefault="00742E30" w:rsidP="00742E30">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25C48240" w14:textId="77777777" w:rsidR="00742E30" w:rsidRDefault="00742E30" w:rsidP="00742E30">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7EC58552" w14:textId="77777777" w:rsidR="00742E30" w:rsidRDefault="00742E30" w:rsidP="00742E30">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28AD7C6A" w14:textId="77777777" w:rsidR="00D9475D" w:rsidRDefault="00D9475D" w:rsidP="00D9475D">
      <w:pPr>
        <w:pStyle w:val="Heading2"/>
      </w:pPr>
      <w:bookmarkStart w:id="94" w:name="_Toc63016519"/>
      <w:bookmarkStart w:id="95" w:name="_Toc65746301"/>
      <w:bookmarkStart w:id="96" w:name="_Toc96848089"/>
      <w:bookmarkStart w:id="97" w:name="_Toc61651632"/>
      <w:r>
        <w:lastRenderedPageBreak/>
        <w:t>5.x</w:t>
      </w:r>
      <w:r>
        <w:tab/>
      </w:r>
      <w:r w:rsidRPr="00831458">
        <w:t>&lt;</w:t>
      </w:r>
      <w:r>
        <w:t>Eees_xxx</w:t>
      </w:r>
      <w:r w:rsidRPr="00831458">
        <w:t>&gt;</w:t>
      </w:r>
      <w:r>
        <w:t xml:space="preserve"> Service</w:t>
      </w:r>
      <w:bookmarkEnd w:id="94"/>
      <w:bookmarkEnd w:id="95"/>
      <w:bookmarkEnd w:id="96"/>
    </w:p>
    <w:p w14:paraId="228AAF2C" w14:textId="77777777" w:rsidR="00D9475D" w:rsidRPr="001961EA" w:rsidRDefault="00D9475D" w:rsidP="00D9475D">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3D6EFB75" w14:textId="77777777" w:rsidR="00D9475D" w:rsidRDefault="00D9475D" w:rsidP="00D9475D">
      <w:pPr>
        <w:pStyle w:val="Heading3"/>
      </w:pPr>
      <w:bookmarkStart w:id="98" w:name="_Toc63016520"/>
      <w:bookmarkStart w:id="99" w:name="_Toc65746302"/>
      <w:bookmarkStart w:id="100" w:name="_Toc96848090"/>
      <w:r>
        <w:t>5.x.1</w:t>
      </w:r>
      <w:r>
        <w:tab/>
        <w:t>Service Description</w:t>
      </w:r>
      <w:bookmarkEnd w:id="98"/>
      <w:bookmarkEnd w:id="99"/>
      <w:bookmarkEnd w:id="100"/>
    </w:p>
    <w:p w14:paraId="65B1947D" w14:textId="77777777" w:rsidR="00D9475D" w:rsidRPr="009D0DA1" w:rsidRDefault="00D9475D" w:rsidP="00D9475D">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689A6935" w14:textId="77777777" w:rsidR="00D9475D" w:rsidRDefault="00D9475D" w:rsidP="00D9475D"/>
    <w:p w14:paraId="06C30261" w14:textId="77777777" w:rsidR="00D9475D" w:rsidRDefault="00D9475D" w:rsidP="00D9475D">
      <w:pPr>
        <w:pStyle w:val="Heading3"/>
      </w:pPr>
      <w:bookmarkStart w:id="101" w:name="_Toc63016521"/>
      <w:bookmarkStart w:id="102" w:name="_Toc65746303"/>
      <w:bookmarkStart w:id="103" w:name="_Toc96848091"/>
      <w:r>
        <w:t>5.x.2</w:t>
      </w:r>
      <w:r>
        <w:tab/>
        <w:t>Service Operations</w:t>
      </w:r>
      <w:bookmarkEnd w:id="101"/>
      <w:bookmarkEnd w:id="102"/>
      <w:bookmarkEnd w:id="103"/>
    </w:p>
    <w:p w14:paraId="023EFAD7" w14:textId="77777777" w:rsidR="00D9475D" w:rsidRPr="009D0DA1" w:rsidRDefault="00D9475D" w:rsidP="00D9475D">
      <w:pPr>
        <w:pStyle w:val="Guidance"/>
      </w:pPr>
      <w:r>
        <w:t>One clause per service operation. This clause will include a description of the different service operations supported by the service.</w:t>
      </w:r>
    </w:p>
    <w:p w14:paraId="4529B50A" w14:textId="77777777" w:rsidR="00D9475D" w:rsidRDefault="00D9475D" w:rsidP="00D9475D">
      <w:pPr>
        <w:pStyle w:val="Heading4"/>
      </w:pPr>
      <w:bookmarkStart w:id="104" w:name="_Toc63016522"/>
      <w:bookmarkStart w:id="105" w:name="_Toc65746304"/>
      <w:bookmarkStart w:id="106" w:name="_Toc96848092"/>
      <w:r>
        <w:t>5.x.2.1</w:t>
      </w:r>
      <w:r>
        <w:tab/>
        <w:t>Introduction</w:t>
      </w:r>
      <w:bookmarkEnd w:id="104"/>
      <w:bookmarkEnd w:id="105"/>
      <w:bookmarkEnd w:id="106"/>
    </w:p>
    <w:p w14:paraId="6C131D8B" w14:textId="77777777" w:rsidR="00D9475D" w:rsidRDefault="00D9475D" w:rsidP="00D9475D">
      <w:r>
        <w:t xml:space="preserve">The service operation defined for </w:t>
      </w:r>
      <w:r w:rsidRPr="001961EA">
        <w:rPr>
          <w:highlight w:val="yellow"/>
        </w:rPr>
        <w:t>&lt;API Name</w:t>
      </w:r>
      <w:r>
        <w:rPr>
          <w:highlight w:val="yellow"/>
        </w:rPr>
        <w:t xml:space="preserve"> – Eees_xxx</w:t>
      </w:r>
      <w:r w:rsidRPr="001961EA">
        <w:rPr>
          <w:highlight w:val="yellow"/>
        </w:rPr>
        <w:t>&gt;</w:t>
      </w:r>
      <w:r>
        <w:t xml:space="preserve"> API is shown in the table 5.</w:t>
      </w:r>
      <w:r w:rsidRPr="000E42DC">
        <w:rPr>
          <w:highlight w:val="yellow"/>
        </w:rPr>
        <w:t>x</w:t>
      </w:r>
      <w:r>
        <w:t>.2.1-1.</w:t>
      </w:r>
    </w:p>
    <w:p w14:paraId="34615755" w14:textId="77777777" w:rsidR="00D9475D" w:rsidRDefault="00D9475D" w:rsidP="00D9475D">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D9475D" w14:paraId="3B95F0E0" w14:textId="77777777" w:rsidTr="00E614F9">
        <w:trPr>
          <w:jc w:val="center"/>
        </w:trPr>
        <w:tc>
          <w:tcPr>
            <w:tcW w:w="3260" w:type="dxa"/>
            <w:shd w:val="clear" w:color="auto" w:fill="D9D9D9"/>
          </w:tcPr>
          <w:p w14:paraId="156018D8" w14:textId="77777777" w:rsidR="00D9475D" w:rsidRDefault="00D9475D" w:rsidP="00E614F9">
            <w:pPr>
              <w:pStyle w:val="TAH"/>
            </w:pPr>
            <w:r>
              <w:t>Service operation name</w:t>
            </w:r>
          </w:p>
        </w:tc>
        <w:tc>
          <w:tcPr>
            <w:tcW w:w="4395" w:type="dxa"/>
            <w:shd w:val="clear" w:color="auto" w:fill="D9D9D9"/>
          </w:tcPr>
          <w:p w14:paraId="22A5DC74" w14:textId="77777777" w:rsidR="00D9475D" w:rsidRDefault="00D9475D" w:rsidP="00E614F9">
            <w:pPr>
              <w:pStyle w:val="TAH"/>
            </w:pPr>
            <w:r>
              <w:t>Description</w:t>
            </w:r>
          </w:p>
        </w:tc>
        <w:tc>
          <w:tcPr>
            <w:tcW w:w="1565" w:type="dxa"/>
            <w:shd w:val="clear" w:color="auto" w:fill="D9D9D9"/>
          </w:tcPr>
          <w:p w14:paraId="50071AA4" w14:textId="77777777" w:rsidR="00D9475D" w:rsidRDefault="00D9475D" w:rsidP="00E614F9">
            <w:pPr>
              <w:pStyle w:val="TAH"/>
            </w:pPr>
            <w:r>
              <w:t>Initiated by</w:t>
            </w:r>
          </w:p>
        </w:tc>
      </w:tr>
      <w:tr w:rsidR="00D9475D" w14:paraId="45D7DE08" w14:textId="77777777" w:rsidTr="00E614F9">
        <w:trPr>
          <w:jc w:val="center"/>
        </w:trPr>
        <w:tc>
          <w:tcPr>
            <w:tcW w:w="3260" w:type="dxa"/>
          </w:tcPr>
          <w:p w14:paraId="02469F6A" w14:textId="77777777" w:rsidR="00D9475D" w:rsidRDefault="00D9475D" w:rsidP="00E614F9">
            <w:pPr>
              <w:pStyle w:val="TAL"/>
            </w:pPr>
          </w:p>
        </w:tc>
        <w:tc>
          <w:tcPr>
            <w:tcW w:w="4395" w:type="dxa"/>
          </w:tcPr>
          <w:p w14:paraId="6A5E5768" w14:textId="77777777" w:rsidR="00D9475D" w:rsidRDefault="00D9475D" w:rsidP="00E614F9">
            <w:pPr>
              <w:pStyle w:val="TAL"/>
            </w:pPr>
          </w:p>
        </w:tc>
        <w:tc>
          <w:tcPr>
            <w:tcW w:w="1565" w:type="dxa"/>
          </w:tcPr>
          <w:p w14:paraId="404C2FF0" w14:textId="77777777" w:rsidR="00D9475D" w:rsidRDefault="00D9475D" w:rsidP="00E614F9">
            <w:pPr>
              <w:pStyle w:val="TAL"/>
            </w:pPr>
          </w:p>
        </w:tc>
      </w:tr>
    </w:tbl>
    <w:p w14:paraId="5E959965" w14:textId="77777777" w:rsidR="00716570" w:rsidRDefault="00716570" w:rsidP="00716570">
      <w:bookmarkStart w:id="107" w:name="_Toc63016523"/>
      <w:bookmarkStart w:id="108" w:name="_Toc65746305"/>
    </w:p>
    <w:p w14:paraId="056DBC91" w14:textId="5281F4B5" w:rsidR="00D9475D" w:rsidRDefault="00D9475D" w:rsidP="00D9475D">
      <w:pPr>
        <w:pStyle w:val="Heading4"/>
      </w:pPr>
      <w:bookmarkStart w:id="109" w:name="_Toc96848093"/>
      <w:r>
        <w:t>5.x.2.2</w:t>
      </w:r>
      <w:r>
        <w:tab/>
      </w:r>
      <w:r w:rsidRPr="00831458">
        <w:t xml:space="preserve">&lt;Service </w:t>
      </w:r>
      <w:r>
        <w:t>o</w:t>
      </w:r>
      <w:r w:rsidRPr="00831458">
        <w:t>peration</w:t>
      </w:r>
      <w:r>
        <w:t xml:space="preserve"> 1</w:t>
      </w:r>
      <w:r w:rsidRPr="00831458">
        <w:t>&gt;</w:t>
      </w:r>
      <w:bookmarkEnd w:id="107"/>
      <w:bookmarkEnd w:id="108"/>
      <w:bookmarkEnd w:id="109"/>
    </w:p>
    <w:p w14:paraId="5DE7AA1E" w14:textId="77777777" w:rsidR="00D9475D" w:rsidRDefault="00D9475D" w:rsidP="00D9475D">
      <w:pPr>
        <w:pStyle w:val="Heading5"/>
      </w:pPr>
      <w:bookmarkStart w:id="110" w:name="_Toc63016524"/>
      <w:bookmarkStart w:id="111" w:name="_Toc65746306"/>
      <w:bookmarkStart w:id="112" w:name="_Toc96848094"/>
      <w:r>
        <w:t>5.x.2.2.1</w:t>
      </w:r>
      <w:r>
        <w:tab/>
        <w:t>General</w:t>
      </w:r>
      <w:bookmarkEnd w:id="110"/>
      <w:bookmarkEnd w:id="111"/>
      <w:bookmarkEnd w:id="112"/>
    </w:p>
    <w:p w14:paraId="1B761785" w14:textId="77777777" w:rsidR="00D9475D" w:rsidRPr="003A0660" w:rsidRDefault="00D9475D" w:rsidP="00D9475D">
      <w:r>
        <w:rPr>
          <w:i/>
          <w:color w:val="0000FF"/>
        </w:rPr>
        <w:t>Provide the general description of the service operation.</w:t>
      </w:r>
    </w:p>
    <w:p w14:paraId="1C70FBE5" w14:textId="77777777" w:rsidR="00D9475D" w:rsidRDefault="00D9475D" w:rsidP="00D9475D">
      <w:pPr>
        <w:pStyle w:val="Heading5"/>
      </w:pPr>
      <w:bookmarkStart w:id="113" w:name="_Toc63016525"/>
      <w:bookmarkStart w:id="114" w:name="_Toc65746307"/>
      <w:bookmarkStart w:id="115" w:name="_Toc96848095"/>
      <w:r>
        <w:t>5.x.2.2.2</w:t>
      </w:r>
      <w:r>
        <w:tab/>
      </w:r>
      <w:r w:rsidRPr="00831458">
        <w:t>&lt;Description&gt; &lt;Service Operation Name&gt;</w:t>
      </w:r>
      <w:r>
        <w:t xml:space="preserve"> operation</w:t>
      </w:r>
      <w:bookmarkEnd w:id="113"/>
      <w:bookmarkEnd w:id="114"/>
      <w:bookmarkEnd w:id="115"/>
    </w:p>
    <w:p w14:paraId="357C4AF9" w14:textId="77777777" w:rsidR="00D9475D" w:rsidRDefault="00D9475D" w:rsidP="00D9475D">
      <w:pPr>
        <w:pStyle w:val="Heading4"/>
      </w:pPr>
      <w:bookmarkStart w:id="116" w:name="_Toc63016526"/>
      <w:bookmarkStart w:id="117" w:name="_Toc65746308"/>
      <w:bookmarkStart w:id="118" w:name="_Toc96848096"/>
      <w:r>
        <w:t>5.x.2.3</w:t>
      </w:r>
      <w:r>
        <w:tab/>
      </w:r>
      <w:r w:rsidRPr="00831458">
        <w:t xml:space="preserve">&lt;Service </w:t>
      </w:r>
      <w:r>
        <w:t>o</w:t>
      </w:r>
      <w:r w:rsidRPr="00831458">
        <w:t>peration</w:t>
      </w:r>
      <w:r>
        <w:t xml:space="preserve"> 2</w:t>
      </w:r>
      <w:r w:rsidRPr="00831458">
        <w:t>&gt;</w:t>
      </w:r>
      <w:bookmarkEnd w:id="116"/>
      <w:bookmarkEnd w:id="117"/>
      <w:bookmarkEnd w:id="118"/>
    </w:p>
    <w:p w14:paraId="6697AE18" w14:textId="4EA2A206" w:rsidR="00D9475D" w:rsidRPr="00D9475D" w:rsidRDefault="00D9475D" w:rsidP="00541D40">
      <w:r>
        <w:rPr>
          <w:i/>
          <w:color w:val="0000FF"/>
        </w:rPr>
        <w:t xml:space="preserve">And so on if there are more than 2 service operations to be described for the service. </w:t>
      </w:r>
    </w:p>
    <w:bookmarkEnd w:id="97"/>
    <w:p w14:paraId="4DA1397E" w14:textId="26CAFA32" w:rsidR="003235F2" w:rsidRPr="002A20D6" w:rsidRDefault="003235F2" w:rsidP="003235F2">
      <w:pPr>
        <w:rPr>
          <w:i/>
          <w:color w:val="0000FF"/>
        </w:rPr>
      </w:pPr>
    </w:p>
    <w:p w14:paraId="62E9D20F" w14:textId="6963A643" w:rsidR="00ED52C7" w:rsidRDefault="00BF01A9" w:rsidP="00ED52C7">
      <w:pPr>
        <w:pStyle w:val="Heading1"/>
      </w:pPr>
      <w:bookmarkStart w:id="119" w:name="_Toc61651642"/>
      <w:bookmarkStart w:id="120" w:name="_Toc65746309"/>
      <w:bookmarkStart w:id="121" w:name="_Toc96848097"/>
      <w:r>
        <w:t>6</w:t>
      </w:r>
      <w:r w:rsidR="00ED52C7">
        <w:tab/>
      </w:r>
      <w:r w:rsidR="0029581C">
        <w:t xml:space="preserve">Edge Enabler Server </w:t>
      </w:r>
      <w:r w:rsidR="00ED52C7">
        <w:t>API Definitions</w:t>
      </w:r>
      <w:bookmarkEnd w:id="119"/>
      <w:bookmarkEnd w:id="120"/>
      <w:bookmarkEnd w:id="121"/>
    </w:p>
    <w:p w14:paraId="3F2C817C" w14:textId="7A2E00DA" w:rsidR="00ED52C7" w:rsidRDefault="00ED52C7" w:rsidP="00ED52C7">
      <w:pPr>
        <w:rPr>
          <w:i/>
          <w:color w:val="0000FF"/>
        </w:rPr>
      </w:pPr>
      <w:r w:rsidRPr="00F37749">
        <w:rPr>
          <w:i/>
          <w:color w:val="0000FF"/>
        </w:rPr>
        <w:t xml:space="preserve">This clause will provide the </w:t>
      </w:r>
      <w:r>
        <w:rPr>
          <w:i/>
          <w:color w:val="0000FF"/>
        </w:rPr>
        <w:t xml:space="preserve">definitions of </w:t>
      </w:r>
      <w:r w:rsidRPr="00F37749">
        <w:rPr>
          <w:i/>
          <w:color w:val="0000FF"/>
        </w:rPr>
        <w:t xml:space="preserve">all the </w:t>
      </w:r>
      <w:r w:rsidR="0029581C" w:rsidRPr="0029581C">
        <w:rPr>
          <w:i/>
          <w:color w:val="0000FF"/>
        </w:rPr>
        <w:t xml:space="preserve">Edge Enabler Server </w:t>
      </w:r>
      <w:r w:rsidRPr="00F37749">
        <w:rPr>
          <w:i/>
          <w:color w:val="0000FF"/>
        </w:rPr>
        <w:t>APIs</w:t>
      </w:r>
    </w:p>
    <w:p w14:paraId="48A9352F" w14:textId="58E83031" w:rsidR="00D9475D" w:rsidRDefault="00BF01A9" w:rsidP="00D9475D">
      <w:pPr>
        <w:pStyle w:val="Heading2"/>
      </w:pPr>
      <w:bookmarkStart w:id="122" w:name="_Toc65746310"/>
      <w:bookmarkStart w:id="123" w:name="_Toc96848098"/>
      <w:r>
        <w:t>6</w:t>
      </w:r>
      <w:r w:rsidR="00D9475D">
        <w:t>.1</w:t>
      </w:r>
      <w:r w:rsidR="00D9475D">
        <w:tab/>
        <w:t xml:space="preserve">Information applicable to </w:t>
      </w:r>
      <w:r w:rsidR="007664B3">
        <w:t>several</w:t>
      </w:r>
      <w:r w:rsidR="00D9475D">
        <w:t xml:space="preserve"> EES APIs</w:t>
      </w:r>
      <w:bookmarkEnd w:id="122"/>
      <w:bookmarkEnd w:id="123"/>
    </w:p>
    <w:p w14:paraId="5F028019" w14:textId="77777777" w:rsidR="002F5516" w:rsidRDefault="002F5516" w:rsidP="002F5516">
      <w:pPr>
        <w:rPr>
          <w:lang w:eastAsia="zh-CN"/>
        </w:rPr>
      </w:pPr>
      <w:r w:rsidRPr="005C37C1">
        <w:t xml:space="preserve">The </w:t>
      </w:r>
      <w:r>
        <w:t xml:space="preserve">EES APIs as specified in clause 6.x </w:t>
      </w:r>
      <w:r w:rsidRPr="005C37C1">
        <w:t>allow secure access to the capabilities pro</w:t>
      </w:r>
      <w:r>
        <w:t>vided by the EES functional entity</w:t>
      </w:r>
      <w:r>
        <w:rPr>
          <w:lang w:eastAsia="zh-CN"/>
        </w:rPr>
        <w:t>.</w:t>
      </w:r>
    </w:p>
    <w:p w14:paraId="7DF92DE6" w14:textId="7B68DFAC" w:rsidR="002F5516" w:rsidRDefault="002F5516" w:rsidP="002F5516">
      <w:r>
        <w:rPr>
          <w:lang w:eastAsia="zh-CN"/>
        </w:rPr>
        <w:t>The stage-2 level requirements and signalling flows are defined in 3GPP TS 23.558 [</w:t>
      </w:r>
      <w:r w:rsidR="007F677B">
        <w:rPr>
          <w:lang w:eastAsia="zh-CN"/>
        </w:rPr>
        <w:t>2</w:t>
      </w:r>
      <w:r>
        <w:rPr>
          <w:lang w:eastAsia="zh-CN"/>
        </w:rPr>
        <w:t>].</w:t>
      </w:r>
    </w:p>
    <w:p w14:paraId="51E3A8D9" w14:textId="564BACFD" w:rsidR="00D9475D" w:rsidRDefault="002F5516" w:rsidP="002F5516">
      <w:pPr>
        <w:rPr>
          <w:lang w:eastAsia="zh-CN"/>
        </w:rPr>
      </w:pPr>
      <w:r>
        <w:rPr>
          <w:lang w:eastAsia="zh-CN"/>
        </w:rPr>
        <w:t xml:space="preserve">The </w:t>
      </w:r>
      <w:r>
        <w:rPr>
          <w:rFonts w:hint="eastAsia"/>
          <w:lang w:eastAsia="zh-CN"/>
        </w:rPr>
        <w:t>usage of HTTP</w:t>
      </w:r>
      <w:r>
        <w:rPr>
          <w:lang w:eastAsia="zh-CN"/>
        </w:rPr>
        <w:t xml:space="preserve">, content type, URI structure definition, notifications, error handling, feature negotiation, HTTP headers and </w:t>
      </w:r>
      <w:r>
        <w:rPr>
          <w:lang w:val="en-US"/>
        </w:rPr>
        <w:t>Conventions for Open API specification files</w:t>
      </w:r>
      <w:r>
        <w:rPr>
          <w:lang w:eastAsia="zh-CN"/>
        </w:rPr>
        <w:t>, as specified in clauses 7.3, 7.4, 7.5, 7.6, 7.7, 7.8, 7.9 and 7.10 of 3GPP TS 29.558 [</w:t>
      </w:r>
      <w:r w:rsidR="007F677B">
        <w:rPr>
          <w:lang w:eastAsia="zh-CN"/>
        </w:rPr>
        <w:t>4</w:t>
      </w:r>
      <w:r>
        <w:rPr>
          <w:lang w:eastAsia="zh-CN"/>
        </w:rPr>
        <w:t>] respectively, shall be applicable for the APIs in current specification.</w:t>
      </w:r>
    </w:p>
    <w:p w14:paraId="0EA3F4AA" w14:textId="11FAC4B1" w:rsidR="002F5516" w:rsidRPr="00F35F4A" w:rsidRDefault="002F5516" w:rsidP="002F5516">
      <w:pPr>
        <w:pStyle w:val="Heading2"/>
      </w:pPr>
      <w:bookmarkStart w:id="124" w:name="_Toc96848099"/>
      <w:r w:rsidRPr="00F35F4A">
        <w:lastRenderedPageBreak/>
        <w:t>6.</w:t>
      </w:r>
      <w:r w:rsidR="007F677B">
        <w:t>2</w:t>
      </w:r>
      <w:r w:rsidRPr="00F35F4A">
        <w:tab/>
      </w:r>
      <w:r w:rsidRPr="00F35F4A">
        <w:rPr>
          <w:lang w:val="en-IN"/>
        </w:rPr>
        <w:t>Eees_EECRegistration</w:t>
      </w:r>
      <w:r w:rsidRPr="00F35F4A">
        <w:t xml:space="preserve"> API</w:t>
      </w:r>
      <w:bookmarkEnd w:id="124"/>
    </w:p>
    <w:p w14:paraId="42EDE2C4" w14:textId="50162996" w:rsidR="002F5516" w:rsidRPr="00F35F4A" w:rsidRDefault="002F5516" w:rsidP="002F5516">
      <w:pPr>
        <w:pStyle w:val="Heading3"/>
      </w:pPr>
      <w:bookmarkStart w:id="125" w:name="_Toc28009796"/>
      <w:bookmarkStart w:id="126" w:name="_Toc96848100"/>
      <w:r w:rsidRPr="00F35F4A">
        <w:t>6.</w:t>
      </w:r>
      <w:r w:rsidR="007F677B">
        <w:t>2</w:t>
      </w:r>
      <w:r w:rsidRPr="00F35F4A">
        <w:t>.1</w:t>
      </w:r>
      <w:r w:rsidRPr="00F35F4A">
        <w:tab/>
        <w:t>API URI</w:t>
      </w:r>
      <w:bookmarkEnd w:id="125"/>
      <w:bookmarkEnd w:id="126"/>
    </w:p>
    <w:p w14:paraId="3B215E35" w14:textId="2A460428" w:rsidR="002F5516" w:rsidRPr="00F35F4A" w:rsidRDefault="002F5516" w:rsidP="002F5516">
      <w:pPr>
        <w:rPr>
          <w:lang w:eastAsia="zh-CN"/>
        </w:rPr>
      </w:pPr>
      <w:r w:rsidRPr="00F35F4A">
        <w:rPr>
          <w:lang w:eastAsia="zh-CN"/>
        </w:rPr>
        <w:t>The request URI used in each HTTP request from the EEC towards the EES shall have the structure as defined in clause 6.1 with the following clarifications:</w:t>
      </w:r>
    </w:p>
    <w:p w14:paraId="0A27EB67" w14:textId="77777777" w:rsidR="002F5516" w:rsidRPr="00F35F4A" w:rsidRDefault="002F5516" w:rsidP="002F5516">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387E8138" w14:textId="77777777" w:rsidR="002F5516" w:rsidRDefault="002F5516" w:rsidP="002F5516">
      <w:pPr>
        <w:pStyle w:val="B1"/>
      </w:pPr>
      <w:r w:rsidRPr="00F35F4A">
        <w:t>-</w:t>
      </w:r>
      <w:r w:rsidRPr="00F35F4A">
        <w:tab/>
        <w:t>The &lt;apiVersion&gt; shall be "v1".</w:t>
      </w:r>
    </w:p>
    <w:p w14:paraId="68302106" w14:textId="1EE29273" w:rsidR="002F5516" w:rsidRPr="00090AE9" w:rsidRDefault="002F5516" w:rsidP="002F5516">
      <w:pPr>
        <w:pStyle w:val="B1"/>
      </w:pPr>
      <w:r>
        <w:t>-</w:t>
      </w:r>
      <w:r>
        <w:tab/>
        <w:t>The &lt;</w:t>
      </w:r>
      <w:r w:rsidRPr="00574036">
        <w:t>apiSpecificResourceUriPart</w:t>
      </w:r>
      <w:r>
        <w:t>&gt; shall be set as described in clause 6.</w:t>
      </w:r>
      <w:r w:rsidR="00FD0725">
        <w:t>2</w:t>
      </w:r>
      <w:r>
        <w:t>.2.</w:t>
      </w:r>
    </w:p>
    <w:p w14:paraId="196FE1A9" w14:textId="51B2BFCF" w:rsidR="002F5516" w:rsidRPr="00F35F4A" w:rsidRDefault="002F5516" w:rsidP="002F5516">
      <w:pPr>
        <w:pStyle w:val="Heading3"/>
      </w:pPr>
      <w:bookmarkStart w:id="127" w:name="_Toc96848101"/>
      <w:r w:rsidRPr="00F35F4A">
        <w:t>6.</w:t>
      </w:r>
      <w:r w:rsidR="00FD0725">
        <w:t>2</w:t>
      </w:r>
      <w:r w:rsidRPr="00F35F4A">
        <w:t>.2</w:t>
      </w:r>
      <w:r w:rsidRPr="00F35F4A">
        <w:tab/>
        <w:t>Resources</w:t>
      </w:r>
      <w:bookmarkEnd w:id="127"/>
    </w:p>
    <w:p w14:paraId="7430DB3F" w14:textId="2AC5A936" w:rsidR="002F5516" w:rsidRPr="00F35F4A" w:rsidRDefault="002F5516" w:rsidP="002F5516">
      <w:pPr>
        <w:pStyle w:val="Heading4"/>
      </w:pPr>
      <w:bookmarkStart w:id="128" w:name="_Toc96848102"/>
      <w:r w:rsidRPr="00F35F4A">
        <w:t>6.</w:t>
      </w:r>
      <w:r w:rsidR="00FD0725">
        <w:t>2</w:t>
      </w:r>
      <w:r w:rsidRPr="00F35F4A">
        <w:t>.2.1</w:t>
      </w:r>
      <w:r w:rsidRPr="00F35F4A">
        <w:tab/>
        <w:t>Overview</w:t>
      </w:r>
      <w:bookmarkEnd w:id="128"/>
    </w:p>
    <w:p w14:paraId="1157EB56" w14:textId="77777777" w:rsidR="002F5516" w:rsidRPr="00F35F4A" w:rsidRDefault="002F5516" w:rsidP="002F5516">
      <w:pPr>
        <w:pStyle w:val="TH"/>
      </w:pPr>
      <w:r w:rsidRPr="00F35F4A">
        <w:object w:dxaOrig="7168" w:dyaOrig="4643" w14:anchorId="5787C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45pt;height:161.55pt" o:ole="">
            <v:imagedata r:id="rId11" o:title="" croptop="10541f" cropbottom="-7027f" cropright="-14046f"/>
          </v:shape>
          <o:OLEObject Type="Embed" ProgID="Visio.Drawing.11" ShapeID="_x0000_i1025" DrawAspect="Content" ObjectID="_1707643877" r:id="rId12"/>
        </w:object>
      </w:r>
    </w:p>
    <w:p w14:paraId="74EC07FF" w14:textId="78AEA0B1" w:rsidR="002F5516" w:rsidRPr="00F35F4A" w:rsidRDefault="002F5516" w:rsidP="00AA1779">
      <w:pPr>
        <w:pStyle w:val="TF"/>
      </w:pPr>
      <w:r w:rsidRPr="00F35F4A">
        <w:t>Figure</w:t>
      </w:r>
      <w:r w:rsidR="0046468A">
        <w:t> </w:t>
      </w:r>
      <w:r w:rsidRPr="00F35F4A">
        <w:t>6.</w:t>
      </w:r>
      <w:r w:rsidR="00FD0725">
        <w:t>2</w:t>
      </w:r>
      <w:r w:rsidRPr="00F35F4A">
        <w:t xml:space="preserve">.2.1-1: Resource URI structure of the </w:t>
      </w:r>
      <w:r w:rsidRPr="00F35F4A">
        <w:rPr>
          <w:lang w:val="en-IN"/>
        </w:rPr>
        <w:t>Eees_EECRegistration</w:t>
      </w:r>
      <w:r w:rsidRPr="00F35F4A">
        <w:t xml:space="preserve"> API</w:t>
      </w:r>
    </w:p>
    <w:p w14:paraId="1DFBC5F6" w14:textId="39412046" w:rsidR="002F5516" w:rsidRPr="00F35F4A" w:rsidRDefault="002F5516" w:rsidP="002F5516">
      <w:r w:rsidRPr="00F35F4A">
        <w:t>Table 6.</w:t>
      </w:r>
      <w:r w:rsidR="00FD0725">
        <w:t>2</w:t>
      </w:r>
      <w:r w:rsidRPr="00F35F4A">
        <w:t>.2.1-1 provides an overview of the resources and applicable HTTP methods.</w:t>
      </w:r>
    </w:p>
    <w:p w14:paraId="5EE63FD0" w14:textId="781DF14B" w:rsidR="002F5516" w:rsidRPr="00F35F4A" w:rsidRDefault="002F5516" w:rsidP="002F5516">
      <w:pPr>
        <w:pStyle w:val="TH"/>
      </w:pPr>
      <w:r w:rsidRPr="00F35F4A">
        <w:t>Table 6.</w:t>
      </w:r>
      <w:r w:rsidR="00FD0725">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F5516" w:rsidRPr="00646838" w14:paraId="31DC748D"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AF969" w14:textId="77777777" w:rsidR="002F5516" w:rsidRPr="00646838" w:rsidRDefault="002F5516" w:rsidP="00034681">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AF0BBD" w14:textId="77777777" w:rsidR="002F5516" w:rsidRPr="00646838" w:rsidRDefault="002F5516" w:rsidP="00034681">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61F5ED" w14:textId="77777777" w:rsidR="002F5516" w:rsidRPr="00646838" w:rsidRDefault="002F5516" w:rsidP="00034681">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45BA3" w14:textId="77777777" w:rsidR="002F5516" w:rsidRPr="00646838" w:rsidRDefault="002F5516" w:rsidP="00034681">
            <w:pPr>
              <w:pStyle w:val="TAH"/>
            </w:pPr>
            <w:r w:rsidRPr="00646838">
              <w:t>Description</w:t>
            </w:r>
          </w:p>
        </w:tc>
      </w:tr>
      <w:tr w:rsidR="002F5516" w:rsidRPr="00646838" w14:paraId="6573A946"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71701445" w14:textId="77777777" w:rsidR="002F5516" w:rsidRPr="00F35F4A" w:rsidRDefault="002F5516" w:rsidP="00034681">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3C68D1B" w14:textId="77777777" w:rsidR="002F5516" w:rsidRPr="00646838" w:rsidRDefault="002F5516" w:rsidP="00034681">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23203055" w14:textId="77777777" w:rsidR="002F5516" w:rsidRPr="00F35F4A" w:rsidRDefault="002F5516" w:rsidP="00034681">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24EAF988" w14:textId="77777777" w:rsidR="002F5516" w:rsidRPr="00F35F4A" w:rsidRDefault="002F5516" w:rsidP="00034681">
            <w:pPr>
              <w:pStyle w:val="TAL"/>
            </w:pPr>
            <w:r w:rsidRPr="00646838">
              <w:t>Create a new EEC registration at the EES</w:t>
            </w:r>
          </w:p>
        </w:tc>
      </w:tr>
      <w:tr w:rsidR="0046468A" w:rsidRPr="00646838" w14:paraId="2183A009" w14:textId="77777777" w:rsidTr="00034681">
        <w:trPr>
          <w:jc w:val="center"/>
        </w:trPr>
        <w:tc>
          <w:tcPr>
            <w:tcW w:w="0" w:type="auto"/>
            <w:vMerge w:val="restart"/>
            <w:tcBorders>
              <w:top w:val="single" w:sz="4" w:space="0" w:color="auto"/>
              <w:left w:val="single" w:sz="4" w:space="0" w:color="auto"/>
              <w:right w:val="single" w:sz="4" w:space="0" w:color="auto"/>
            </w:tcBorders>
          </w:tcPr>
          <w:p w14:paraId="2131DE97" w14:textId="77777777" w:rsidR="0046468A" w:rsidRPr="00F35F4A" w:rsidRDefault="0046468A" w:rsidP="00034681">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1134F983" w14:textId="77777777" w:rsidR="0046468A" w:rsidRPr="00646838" w:rsidRDefault="0046468A" w:rsidP="00034681">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3854C1F9" w14:textId="77777777" w:rsidR="0046468A" w:rsidRPr="00F35F4A" w:rsidRDefault="0046468A" w:rsidP="00034681">
            <w:pPr>
              <w:pStyle w:val="TAL"/>
            </w:pPr>
            <w:r w:rsidRPr="00F35F4A">
              <w:t>PUT</w:t>
            </w:r>
          </w:p>
          <w:p w14:paraId="26A24DD1" w14:textId="77777777" w:rsidR="0046468A" w:rsidRPr="00F35F4A" w:rsidRDefault="0046468A"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3B901508" w14:textId="77777777" w:rsidR="0046468A" w:rsidRPr="00646838" w:rsidRDefault="0046468A" w:rsidP="00034681">
            <w:pPr>
              <w:pStyle w:val="TAL"/>
            </w:pPr>
            <w:r w:rsidRPr="00646838">
              <w:t>Update an existing EEC registration a the EES</w:t>
            </w:r>
          </w:p>
        </w:tc>
      </w:tr>
      <w:tr w:rsidR="0046468A" w:rsidRPr="00646838" w14:paraId="6B3FD3A1" w14:textId="77777777" w:rsidTr="00034681">
        <w:trPr>
          <w:jc w:val="center"/>
        </w:trPr>
        <w:tc>
          <w:tcPr>
            <w:tcW w:w="0" w:type="auto"/>
            <w:vMerge/>
            <w:tcBorders>
              <w:left w:val="single" w:sz="4" w:space="0" w:color="auto"/>
              <w:right w:val="single" w:sz="4" w:space="0" w:color="auto"/>
            </w:tcBorders>
          </w:tcPr>
          <w:p w14:paraId="519F41B9" w14:textId="77777777" w:rsidR="0046468A" w:rsidRPr="00F35F4A" w:rsidRDefault="0046468A" w:rsidP="00034681">
            <w:pPr>
              <w:pStyle w:val="TAL"/>
            </w:pPr>
          </w:p>
        </w:tc>
        <w:tc>
          <w:tcPr>
            <w:tcW w:w="1585" w:type="pct"/>
            <w:vMerge/>
            <w:tcBorders>
              <w:left w:val="single" w:sz="4" w:space="0" w:color="auto"/>
              <w:right w:val="single" w:sz="4" w:space="0" w:color="auto"/>
            </w:tcBorders>
          </w:tcPr>
          <w:p w14:paraId="65A948D8" w14:textId="77777777" w:rsidR="0046468A" w:rsidRPr="00F35F4A" w:rsidRDefault="0046468A"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2A5C833A" w14:textId="77777777" w:rsidR="0046468A" w:rsidRPr="00F35F4A" w:rsidRDefault="0046468A" w:rsidP="00034681">
            <w:pPr>
              <w:pStyle w:val="TAL"/>
            </w:pPr>
            <w:r w:rsidRPr="00F35F4A">
              <w:t>DELETE</w:t>
            </w:r>
          </w:p>
          <w:p w14:paraId="3A230C1B" w14:textId="77777777" w:rsidR="0046468A" w:rsidRPr="00F35F4A" w:rsidRDefault="0046468A"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6D943EF3" w14:textId="77777777" w:rsidR="0046468A" w:rsidRPr="00646838" w:rsidRDefault="0046468A" w:rsidP="00034681">
            <w:pPr>
              <w:pStyle w:val="TAL"/>
            </w:pPr>
            <w:r w:rsidRPr="00646838">
              <w:t>Remove an existing ECC registration at EES</w:t>
            </w:r>
          </w:p>
        </w:tc>
      </w:tr>
      <w:tr w:rsidR="0046468A" w:rsidRPr="00646838" w14:paraId="7B14E967" w14:textId="77777777" w:rsidTr="00034681">
        <w:trPr>
          <w:jc w:val="center"/>
        </w:trPr>
        <w:tc>
          <w:tcPr>
            <w:tcW w:w="0" w:type="auto"/>
            <w:vMerge/>
            <w:tcBorders>
              <w:left w:val="single" w:sz="4" w:space="0" w:color="auto"/>
              <w:right w:val="single" w:sz="4" w:space="0" w:color="auto"/>
            </w:tcBorders>
          </w:tcPr>
          <w:p w14:paraId="3BAE0A07" w14:textId="77777777" w:rsidR="0046468A" w:rsidRPr="00F35F4A" w:rsidRDefault="0046468A" w:rsidP="0046468A">
            <w:pPr>
              <w:pStyle w:val="TAL"/>
            </w:pPr>
          </w:p>
        </w:tc>
        <w:tc>
          <w:tcPr>
            <w:tcW w:w="1585" w:type="pct"/>
            <w:vMerge/>
            <w:tcBorders>
              <w:left w:val="single" w:sz="4" w:space="0" w:color="auto"/>
              <w:right w:val="single" w:sz="4" w:space="0" w:color="auto"/>
            </w:tcBorders>
          </w:tcPr>
          <w:p w14:paraId="1EC395A6" w14:textId="77777777" w:rsidR="0046468A" w:rsidRPr="00F35F4A" w:rsidRDefault="0046468A" w:rsidP="0046468A">
            <w:pPr>
              <w:pStyle w:val="TAL"/>
            </w:pPr>
          </w:p>
        </w:tc>
        <w:tc>
          <w:tcPr>
            <w:tcW w:w="636" w:type="pct"/>
            <w:tcBorders>
              <w:top w:val="single" w:sz="4" w:space="0" w:color="auto"/>
              <w:left w:val="single" w:sz="4" w:space="0" w:color="auto"/>
              <w:bottom w:val="single" w:sz="4" w:space="0" w:color="auto"/>
              <w:right w:val="single" w:sz="4" w:space="0" w:color="auto"/>
            </w:tcBorders>
          </w:tcPr>
          <w:p w14:paraId="5050B262" w14:textId="75E7109E" w:rsidR="0046468A" w:rsidRPr="00F35F4A" w:rsidRDefault="0046468A" w:rsidP="0046468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2D83277" w14:textId="3C7583D2" w:rsidR="0046468A" w:rsidRPr="00646838" w:rsidRDefault="0046468A" w:rsidP="0046468A">
            <w:pPr>
              <w:pStyle w:val="TAL"/>
            </w:pPr>
            <w:r>
              <w:t>Partially u</w:t>
            </w:r>
            <w:r w:rsidRPr="00646838">
              <w:t>pdate an existing EEC registration a the EES</w:t>
            </w:r>
          </w:p>
        </w:tc>
      </w:tr>
    </w:tbl>
    <w:p w14:paraId="0AA6C24D" w14:textId="77777777" w:rsidR="002F5516" w:rsidRPr="00F35F4A" w:rsidRDefault="002F5516" w:rsidP="002F5516"/>
    <w:p w14:paraId="3A78AC5C" w14:textId="3A1CE103" w:rsidR="002F5516" w:rsidRPr="00F35F4A" w:rsidRDefault="002F5516" w:rsidP="002F5516">
      <w:pPr>
        <w:pStyle w:val="EditorsNote"/>
      </w:pPr>
      <w:r w:rsidRPr="00F35F4A">
        <w:t>Editor</w:t>
      </w:r>
      <w:r w:rsidR="00716570">
        <w:t>'</w:t>
      </w:r>
      <w:r w:rsidRPr="00F35F4A">
        <w:t>s note:</w:t>
      </w:r>
      <w:r w:rsidRPr="00F35F4A">
        <w:tab/>
        <w:t xml:space="preserve">Whether the </w:t>
      </w:r>
      <w:r>
        <w:t>EEC</w:t>
      </w:r>
      <w:r w:rsidRPr="00F35F4A">
        <w:t xml:space="preserve"> Id should be included into the resource URI </w:t>
      </w:r>
      <w:r>
        <w:t xml:space="preserve">structure </w:t>
      </w:r>
      <w:r w:rsidRPr="00F35F4A">
        <w:rPr>
          <w:lang w:val="en-IN"/>
        </w:rPr>
        <w:t>is FFS.</w:t>
      </w:r>
    </w:p>
    <w:p w14:paraId="3B244559" w14:textId="4FE8ED68" w:rsidR="002F5516" w:rsidRPr="00F35F4A" w:rsidRDefault="002F5516" w:rsidP="002F5516">
      <w:pPr>
        <w:pStyle w:val="Heading4"/>
      </w:pPr>
      <w:bookmarkStart w:id="129" w:name="_Toc96848103"/>
      <w:r w:rsidRPr="00F35F4A">
        <w:t>6.</w:t>
      </w:r>
      <w:r w:rsidR="00FD0725">
        <w:t>2</w:t>
      </w:r>
      <w:r w:rsidRPr="00F35F4A">
        <w:t>.2.2</w:t>
      </w:r>
      <w:r w:rsidRPr="00F35F4A">
        <w:tab/>
        <w:t>Resource: EEC Registrations</w:t>
      </w:r>
      <w:bookmarkEnd w:id="129"/>
    </w:p>
    <w:p w14:paraId="79854AD5" w14:textId="25242D7D" w:rsidR="002F5516" w:rsidRPr="00F35F4A" w:rsidRDefault="002F5516" w:rsidP="002F5516">
      <w:pPr>
        <w:pStyle w:val="Heading5"/>
        <w:rPr>
          <w:lang w:eastAsia="zh-CN"/>
        </w:rPr>
      </w:pPr>
      <w:bookmarkStart w:id="130" w:name="_Toc96848104"/>
      <w:r w:rsidRPr="00F35F4A">
        <w:rPr>
          <w:lang w:eastAsia="zh-CN"/>
        </w:rPr>
        <w:t>6.</w:t>
      </w:r>
      <w:r w:rsidR="00FD0725">
        <w:rPr>
          <w:lang w:eastAsia="zh-CN"/>
        </w:rPr>
        <w:t>2</w:t>
      </w:r>
      <w:r w:rsidRPr="00F35F4A">
        <w:rPr>
          <w:lang w:eastAsia="zh-CN"/>
        </w:rPr>
        <w:t>.2.2.1</w:t>
      </w:r>
      <w:r w:rsidRPr="00F35F4A">
        <w:rPr>
          <w:lang w:eastAsia="zh-CN"/>
        </w:rPr>
        <w:tab/>
        <w:t>Description</w:t>
      </w:r>
      <w:bookmarkEnd w:id="130"/>
    </w:p>
    <w:p w14:paraId="0994D5FA" w14:textId="77777777" w:rsidR="002F5516" w:rsidRPr="00F35F4A" w:rsidRDefault="002F5516" w:rsidP="002F5516">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2DE19065" w14:textId="3C74068F" w:rsidR="002F5516" w:rsidRPr="00F35F4A" w:rsidRDefault="002F5516" w:rsidP="002F5516">
      <w:pPr>
        <w:pStyle w:val="Heading5"/>
        <w:rPr>
          <w:lang w:eastAsia="zh-CN"/>
        </w:rPr>
      </w:pPr>
      <w:bookmarkStart w:id="131" w:name="_Toc96848105"/>
      <w:r w:rsidRPr="00F35F4A">
        <w:rPr>
          <w:lang w:eastAsia="zh-CN"/>
        </w:rPr>
        <w:lastRenderedPageBreak/>
        <w:t>6.</w:t>
      </w:r>
      <w:r w:rsidR="00FD0725">
        <w:rPr>
          <w:lang w:eastAsia="zh-CN"/>
        </w:rPr>
        <w:t>2</w:t>
      </w:r>
      <w:r w:rsidRPr="00F35F4A">
        <w:rPr>
          <w:lang w:eastAsia="zh-CN"/>
        </w:rPr>
        <w:t>.2.2.2</w:t>
      </w:r>
      <w:r w:rsidRPr="00F35F4A">
        <w:rPr>
          <w:lang w:eastAsia="zh-CN"/>
        </w:rPr>
        <w:tab/>
        <w:t>Resource Definition</w:t>
      </w:r>
      <w:bookmarkEnd w:id="131"/>
    </w:p>
    <w:p w14:paraId="416D2B7D"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142A281D" w14:textId="7524F39A"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.2.2.2</w:t>
      </w:r>
      <w:r w:rsidRPr="00F35F4A">
        <w:t>-1</w:t>
      </w:r>
      <w:r w:rsidRPr="00F35F4A">
        <w:rPr>
          <w:rFonts w:ascii="Arial" w:hAnsi="Arial" w:cs="Arial"/>
        </w:rPr>
        <w:t>.</w:t>
      </w:r>
    </w:p>
    <w:p w14:paraId="3051A1E0" w14:textId="101758A0"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2F5516" w:rsidRPr="00646838" w14:paraId="7996FD68"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6BBD0D6" w14:textId="77777777" w:rsidR="002F5516" w:rsidRPr="00646838" w:rsidRDefault="002F5516" w:rsidP="00034681">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E478001" w14:textId="77777777" w:rsidR="002F5516" w:rsidRPr="00646838" w:rsidRDefault="002F5516" w:rsidP="00034681">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066D2D" w14:textId="77777777" w:rsidR="002F5516" w:rsidRPr="00646838" w:rsidRDefault="002F5516" w:rsidP="00034681">
            <w:pPr>
              <w:pStyle w:val="TAH"/>
            </w:pPr>
            <w:r w:rsidRPr="00646838">
              <w:t>Definition</w:t>
            </w:r>
          </w:p>
        </w:tc>
      </w:tr>
      <w:tr w:rsidR="002F5516" w:rsidRPr="00646838" w14:paraId="01AEDCCE"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084897A" w14:textId="77777777" w:rsidR="002F5516" w:rsidRPr="00646838" w:rsidRDefault="002F5516" w:rsidP="00034681">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679AC930" w14:textId="77777777" w:rsidR="002F5516" w:rsidRPr="00646838" w:rsidRDefault="002F5516" w:rsidP="00034681">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25154C" w14:textId="77777777" w:rsidR="002F5516" w:rsidRPr="00646838" w:rsidRDefault="002F5516" w:rsidP="00034681">
            <w:pPr>
              <w:pStyle w:val="TAL"/>
            </w:pPr>
            <w:r w:rsidRPr="00646838">
              <w:t>See clause 6.1</w:t>
            </w:r>
          </w:p>
        </w:tc>
      </w:tr>
      <w:tr w:rsidR="002F5516" w:rsidRPr="00646838" w14:paraId="1D1825D7"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C59764C" w14:textId="77777777" w:rsidR="002F5516" w:rsidRPr="00646838" w:rsidRDefault="002F5516" w:rsidP="00034681">
            <w:pPr>
              <w:pStyle w:val="TAL"/>
              <w:rPr>
                <w:lang w:eastAsia="zh-CN"/>
              </w:rPr>
            </w:pPr>
            <w:r w:rsidRPr="00646838">
              <w:rPr>
                <w:rFonts w:hint="eastAsia"/>
                <w:lang w:eastAsia="zh-CN"/>
              </w:rPr>
              <w:t>a</w:t>
            </w:r>
            <w:r w:rsidRPr="00646838">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F1C0292" w14:textId="77777777" w:rsidR="002F5516" w:rsidRPr="00646838" w:rsidRDefault="002F5516" w:rsidP="00034681">
            <w:pPr>
              <w:pStyle w:val="TAL"/>
              <w:rPr>
                <w:lang w:eastAsia="zh-CN"/>
              </w:rPr>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9B9E63"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w:t>
            </w:r>
          </w:p>
        </w:tc>
      </w:tr>
    </w:tbl>
    <w:p w14:paraId="427075E8" w14:textId="77777777" w:rsidR="002F5516" w:rsidRPr="00F35F4A" w:rsidRDefault="002F5516" w:rsidP="002F5516">
      <w:pPr>
        <w:rPr>
          <w:lang w:eastAsia="zh-CN"/>
        </w:rPr>
      </w:pPr>
    </w:p>
    <w:p w14:paraId="6F682616" w14:textId="71793A8A" w:rsidR="002F5516" w:rsidRPr="00F35F4A" w:rsidRDefault="002F5516" w:rsidP="002F5516">
      <w:pPr>
        <w:pStyle w:val="Heading5"/>
        <w:rPr>
          <w:lang w:eastAsia="zh-CN"/>
        </w:rPr>
      </w:pPr>
      <w:bookmarkStart w:id="132" w:name="_Toc96848106"/>
      <w:r w:rsidRPr="00F35F4A">
        <w:rPr>
          <w:lang w:eastAsia="zh-CN"/>
        </w:rPr>
        <w:t>6.</w:t>
      </w:r>
      <w:r w:rsidR="00FD0725">
        <w:rPr>
          <w:lang w:eastAsia="zh-CN"/>
        </w:rPr>
        <w:t>2</w:t>
      </w:r>
      <w:r w:rsidRPr="00F35F4A">
        <w:rPr>
          <w:lang w:eastAsia="zh-CN"/>
        </w:rPr>
        <w:t>.2.2.3</w:t>
      </w:r>
      <w:r w:rsidRPr="00F35F4A">
        <w:rPr>
          <w:lang w:eastAsia="zh-CN"/>
        </w:rPr>
        <w:tab/>
        <w:t>Resource Standard Methods</w:t>
      </w:r>
      <w:bookmarkEnd w:id="132"/>
    </w:p>
    <w:p w14:paraId="098A0DE9" w14:textId="10E78238" w:rsidR="002F5516" w:rsidRPr="00F35F4A" w:rsidRDefault="002F5516" w:rsidP="002F5516">
      <w:pPr>
        <w:pStyle w:val="Heading6"/>
        <w:rPr>
          <w:lang w:eastAsia="zh-CN"/>
        </w:rPr>
      </w:pPr>
      <w:bookmarkStart w:id="133" w:name="_Toc96848107"/>
      <w:r w:rsidRPr="00F35F4A">
        <w:rPr>
          <w:lang w:eastAsia="zh-CN"/>
        </w:rPr>
        <w:t>6.</w:t>
      </w:r>
      <w:r w:rsidR="00FD0725">
        <w:rPr>
          <w:lang w:eastAsia="zh-CN"/>
        </w:rPr>
        <w:t>2</w:t>
      </w:r>
      <w:r w:rsidRPr="00F35F4A">
        <w:rPr>
          <w:lang w:eastAsia="zh-CN"/>
        </w:rPr>
        <w:t>.2.2.3.1</w:t>
      </w:r>
      <w:r w:rsidRPr="00F35F4A">
        <w:rPr>
          <w:lang w:eastAsia="zh-CN"/>
        </w:rPr>
        <w:tab/>
        <w:t>POST</w:t>
      </w:r>
      <w:bookmarkEnd w:id="133"/>
    </w:p>
    <w:p w14:paraId="10445720" w14:textId="0AF95E06" w:rsidR="002F5516" w:rsidRPr="00F35F4A" w:rsidRDefault="002F5516" w:rsidP="002F5516">
      <w:r w:rsidRPr="00F35F4A">
        <w:t>This method creates a new registration. This method shall support the URI query parameters specified in table </w:t>
      </w:r>
      <w:r w:rsidRPr="00F35F4A">
        <w:rPr>
          <w:lang w:eastAsia="zh-CN"/>
        </w:rPr>
        <w:t>6.</w:t>
      </w:r>
      <w:r w:rsidR="00FD0725">
        <w:rPr>
          <w:lang w:eastAsia="zh-CN"/>
        </w:rPr>
        <w:t>2</w:t>
      </w:r>
      <w:r w:rsidRPr="00F35F4A">
        <w:rPr>
          <w:lang w:eastAsia="zh-CN"/>
        </w:rPr>
        <w:t>2.2.3.1</w:t>
      </w:r>
      <w:r w:rsidRPr="00F35F4A">
        <w:t>-</w:t>
      </w:r>
    </w:p>
    <w:p w14:paraId="28CF11EF" w14:textId="38B58AF3" w:rsidR="002F5516" w:rsidRPr="00F35F4A" w:rsidRDefault="002F5516" w:rsidP="002F5516">
      <w:pPr>
        <w:pStyle w:val="TH"/>
        <w:rPr>
          <w:rFonts w:cs="Arial"/>
        </w:rPr>
      </w:pPr>
      <w:r w:rsidRPr="00F35F4A">
        <w:t>Table 6.</w:t>
      </w:r>
      <w:r w:rsidR="00FD0725">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F5516" w:rsidRPr="00646838" w14:paraId="4CEDE3F3"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EFD737" w14:textId="77777777" w:rsidR="002F5516" w:rsidRPr="00646838" w:rsidRDefault="002F5516" w:rsidP="00034681">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202734" w14:textId="77777777" w:rsidR="002F5516" w:rsidRPr="00646838" w:rsidRDefault="002F5516" w:rsidP="00034681">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8CE802" w14:textId="77777777" w:rsidR="002F5516" w:rsidRPr="00646838" w:rsidRDefault="002F5516" w:rsidP="00034681">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AD60B4" w14:textId="77777777" w:rsidR="002F5516" w:rsidRPr="00646838" w:rsidRDefault="002F5516" w:rsidP="00034681">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3BA46" w14:textId="77777777" w:rsidR="002F5516" w:rsidRPr="00646838" w:rsidRDefault="002F5516" w:rsidP="00034681">
            <w:pPr>
              <w:pStyle w:val="TAH"/>
            </w:pPr>
            <w:r w:rsidRPr="00646838">
              <w:t>Description</w:t>
            </w:r>
          </w:p>
        </w:tc>
      </w:tr>
      <w:tr w:rsidR="002F5516" w:rsidRPr="00646838" w14:paraId="06AE9505"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4EB6EB" w14:textId="77777777" w:rsidR="002F5516" w:rsidRPr="00646838" w:rsidRDefault="002F5516" w:rsidP="00FF7B92">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FCC46D0" w14:textId="77777777" w:rsidR="002F5516" w:rsidRPr="00646838" w:rsidRDefault="002F5516" w:rsidP="00FA579B">
            <w:pPr>
              <w:pStyle w:val="TAL"/>
            </w:pPr>
          </w:p>
        </w:tc>
        <w:tc>
          <w:tcPr>
            <w:tcW w:w="217" w:type="pct"/>
            <w:tcBorders>
              <w:top w:val="single" w:sz="4" w:space="0" w:color="auto"/>
              <w:left w:val="single" w:sz="6" w:space="0" w:color="000000"/>
              <w:bottom w:val="single" w:sz="6" w:space="0" w:color="000000"/>
              <w:right w:val="single" w:sz="6" w:space="0" w:color="000000"/>
            </w:tcBorders>
          </w:tcPr>
          <w:p w14:paraId="4AC5738D" w14:textId="77777777" w:rsidR="002F5516" w:rsidRPr="00646838" w:rsidRDefault="002F5516" w:rsidP="005572AD">
            <w:pPr>
              <w:pStyle w:val="TAC"/>
            </w:pPr>
          </w:p>
        </w:tc>
        <w:tc>
          <w:tcPr>
            <w:tcW w:w="581" w:type="pct"/>
            <w:tcBorders>
              <w:top w:val="single" w:sz="4" w:space="0" w:color="auto"/>
              <w:left w:val="single" w:sz="6" w:space="0" w:color="000000"/>
              <w:bottom w:val="single" w:sz="6" w:space="0" w:color="000000"/>
              <w:right w:val="single" w:sz="6" w:space="0" w:color="000000"/>
            </w:tcBorders>
          </w:tcPr>
          <w:p w14:paraId="13EEC7D6" w14:textId="77777777" w:rsidR="002F5516" w:rsidRPr="00646838" w:rsidRDefault="002F5516" w:rsidP="00B55CD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A750787" w14:textId="77777777" w:rsidR="002F5516" w:rsidRPr="00646838" w:rsidRDefault="002F5516" w:rsidP="00B55CDD">
            <w:pPr>
              <w:pStyle w:val="TAL"/>
            </w:pPr>
          </w:p>
        </w:tc>
      </w:tr>
    </w:tbl>
    <w:p w14:paraId="7297A586" w14:textId="77777777" w:rsidR="002F5516" w:rsidRPr="00F35F4A" w:rsidRDefault="002F5516" w:rsidP="002F5516"/>
    <w:p w14:paraId="3EB5F52C" w14:textId="63C0A070" w:rsidR="002F5516" w:rsidRPr="00F35F4A" w:rsidRDefault="002F5516" w:rsidP="002F5516">
      <w:r w:rsidRPr="00F35F4A">
        <w:t>This method shall support the request data structures specified in table </w:t>
      </w:r>
      <w:r w:rsidRPr="00F35F4A">
        <w:rPr>
          <w:lang w:eastAsia="zh-CN"/>
        </w:rPr>
        <w:t>6.</w:t>
      </w:r>
      <w:r w:rsidR="00FD0725">
        <w:rPr>
          <w:lang w:eastAsia="zh-CN"/>
        </w:rPr>
        <w:t>2</w:t>
      </w:r>
      <w:r w:rsidRPr="00F35F4A">
        <w:rPr>
          <w:lang w:eastAsia="zh-CN"/>
        </w:rPr>
        <w:t>.2.2.3.1</w:t>
      </w:r>
      <w:r w:rsidRPr="00F35F4A">
        <w:t>-2 and the response data structures and response codes specified in table </w:t>
      </w:r>
      <w:r w:rsidRPr="00F35F4A">
        <w:rPr>
          <w:lang w:eastAsia="zh-CN"/>
        </w:rPr>
        <w:t>6.</w:t>
      </w:r>
      <w:r w:rsidR="00FD0725">
        <w:rPr>
          <w:lang w:eastAsia="zh-CN"/>
        </w:rPr>
        <w:t>2</w:t>
      </w:r>
      <w:r w:rsidRPr="00F35F4A">
        <w:rPr>
          <w:lang w:eastAsia="zh-CN"/>
        </w:rPr>
        <w:t>.2.2.3.1</w:t>
      </w:r>
      <w:r w:rsidRPr="00F35F4A">
        <w:t>-3</w:t>
      </w:r>
    </w:p>
    <w:p w14:paraId="658B7D9C" w14:textId="216CECDF" w:rsidR="002F5516" w:rsidRPr="00F35F4A" w:rsidRDefault="002F5516" w:rsidP="002F5516">
      <w:pPr>
        <w:pStyle w:val="TH"/>
      </w:pPr>
      <w:r w:rsidRPr="00F35F4A">
        <w:t>Table 6.</w:t>
      </w:r>
      <w:r w:rsidR="00FD0725">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2F5516" w:rsidRPr="00646838" w14:paraId="1FB7D8E0"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35EC7B4" w14:textId="77777777" w:rsidR="002F5516" w:rsidRPr="00646838" w:rsidRDefault="002F5516" w:rsidP="00034681">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6200BCC" w14:textId="77777777" w:rsidR="002F5516" w:rsidRPr="00646838" w:rsidRDefault="002F5516" w:rsidP="00034681">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6716EEC" w14:textId="77777777" w:rsidR="002F5516" w:rsidRPr="00646838" w:rsidRDefault="002F5516" w:rsidP="00034681">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B91718" w14:textId="77777777" w:rsidR="002F5516" w:rsidRPr="00646838" w:rsidRDefault="002F5516" w:rsidP="00034681">
            <w:pPr>
              <w:pStyle w:val="TAH"/>
            </w:pPr>
            <w:r w:rsidRPr="00646838">
              <w:t>Description</w:t>
            </w:r>
          </w:p>
        </w:tc>
      </w:tr>
      <w:tr w:rsidR="002F5516" w:rsidRPr="00646838" w14:paraId="6FFDBD43"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B07C517" w14:textId="77777777" w:rsidR="002F5516" w:rsidRPr="00646838" w:rsidRDefault="002F5516" w:rsidP="00034681">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2420FAA5" w14:textId="77777777" w:rsidR="002F5516" w:rsidRPr="00646838" w:rsidRDefault="002F5516" w:rsidP="00034681">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03C4603" w14:textId="77777777" w:rsidR="002F5516" w:rsidRPr="00646838" w:rsidRDefault="002F5516" w:rsidP="00B55CDD">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356B22A" w14:textId="77777777" w:rsidR="002F5516" w:rsidRPr="00646838" w:rsidRDefault="002F5516" w:rsidP="00034681">
            <w:pPr>
              <w:pStyle w:val="TAL"/>
            </w:pPr>
            <w:r w:rsidRPr="00F35F4A">
              <w:t>EEC registration</w:t>
            </w:r>
            <w:r w:rsidRPr="00646838">
              <w:t xml:space="preserve"> </w:t>
            </w:r>
            <w:r>
              <w:t>request information</w:t>
            </w:r>
          </w:p>
        </w:tc>
      </w:tr>
    </w:tbl>
    <w:p w14:paraId="7452A288" w14:textId="77777777" w:rsidR="002F5516" w:rsidRPr="00F35F4A" w:rsidRDefault="002F5516" w:rsidP="002F5516"/>
    <w:p w14:paraId="21322A87" w14:textId="3FD7DEC4" w:rsidR="002F5516" w:rsidRPr="00F35F4A" w:rsidRDefault="002F5516" w:rsidP="002F5516">
      <w:pPr>
        <w:pStyle w:val="TH"/>
      </w:pPr>
      <w:r w:rsidRPr="00F35F4A">
        <w:t>Table 6.</w:t>
      </w:r>
      <w:r w:rsidR="00FD0725">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2F5516" w:rsidRPr="00646838" w14:paraId="7E95D2C2"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C963EE8" w14:textId="77777777" w:rsidR="002F5516" w:rsidRPr="00646838" w:rsidRDefault="002F5516" w:rsidP="00034681">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F81728" w14:textId="77777777" w:rsidR="002F5516" w:rsidRPr="00646838" w:rsidRDefault="002F5516" w:rsidP="00034681">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A9D414F" w14:textId="77777777" w:rsidR="002F5516" w:rsidRPr="00646838" w:rsidRDefault="002F5516" w:rsidP="00034681">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DDF3D20" w14:textId="77777777" w:rsidR="002F5516" w:rsidRPr="00646838" w:rsidRDefault="002F5516" w:rsidP="00034681">
            <w:pPr>
              <w:pStyle w:val="TAH"/>
            </w:pPr>
            <w:r w:rsidRPr="00646838">
              <w:t>Response</w:t>
            </w:r>
          </w:p>
          <w:p w14:paraId="2838F521" w14:textId="77777777" w:rsidR="002F5516" w:rsidRPr="00646838" w:rsidRDefault="002F5516" w:rsidP="00034681">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C20BA3F" w14:textId="77777777" w:rsidR="002F5516" w:rsidRPr="00646838" w:rsidRDefault="002F5516" w:rsidP="00034681">
            <w:pPr>
              <w:pStyle w:val="TAH"/>
            </w:pPr>
            <w:r w:rsidRPr="00646838">
              <w:t>Description</w:t>
            </w:r>
          </w:p>
        </w:tc>
      </w:tr>
      <w:tr w:rsidR="002F5516" w:rsidRPr="00646838" w14:paraId="6B9A1ACC"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54C34E71" w14:textId="77777777" w:rsidR="002F5516" w:rsidRPr="00646838" w:rsidRDefault="002F5516" w:rsidP="00034681">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63A52987" w14:textId="77777777" w:rsidR="002F5516" w:rsidRPr="00646838" w:rsidRDefault="002F5516" w:rsidP="00034681">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52371023" w14:textId="77777777" w:rsidR="002F5516" w:rsidRPr="00646838" w:rsidRDefault="002F5516" w:rsidP="00034681">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2572DE5E" w14:textId="77777777" w:rsidR="002F5516" w:rsidRPr="00646838" w:rsidRDefault="002F5516" w:rsidP="00034681">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42C972D9" w14:textId="77777777" w:rsidR="002F5516" w:rsidRPr="0016361A" w:rsidRDefault="002F5516" w:rsidP="00034681">
            <w:pPr>
              <w:pStyle w:val="TAL"/>
            </w:pPr>
            <w:r>
              <w:t xml:space="preserve">EEC information is registered </w:t>
            </w:r>
            <w:r w:rsidRPr="00646838">
              <w:t>successfully</w:t>
            </w:r>
            <w:r>
              <w:t xml:space="preserve"> at EES. EEC information registered with EES is provided in the response body.</w:t>
            </w:r>
          </w:p>
          <w:p w14:paraId="4547B93C" w14:textId="77777777" w:rsidR="002F5516" w:rsidRPr="00646838" w:rsidRDefault="002F5516" w:rsidP="00034681">
            <w:pPr>
              <w:pStyle w:val="TAL"/>
            </w:pPr>
            <w:r w:rsidRPr="00646838">
              <w:br/>
              <w:t>The URI of the created resource shall be returned in the "Location" HTTP header</w:t>
            </w:r>
          </w:p>
        </w:tc>
      </w:tr>
      <w:tr w:rsidR="002F5516" w:rsidRPr="00646838" w14:paraId="13B5FD45"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1202E272" w14:textId="596B8F0A" w:rsidR="002F5516" w:rsidRPr="00F35F4A" w:rsidRDefault="002F5516" w:rsidP="00034681">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rsidR="007F677B">
              <w:t>3</w:t>
            </w:r>
            <w:r w:rsidRPr="00646838">
              <w:t>] also apply.</w:t>
            </w:r>
          </w:p>
        </w:tc>
      </w:tr>
    </w:tbl>
    <w:p w14:paraId="47C1E8FA" w14:textId="77777777" w:rsidR="002F5516" w:rsidRPr="00F35F4A" w:rsidRDefault="002F5516" w:rsidP="002F5516">
      <w:pPr>
        <w:rPr>
          <w:lang w:eastAsia="zh-CN"/>
        </w:rPr>
      </w:pPr>
    </w:p>
    <w:p w14:paraId="75139F66" w14:textId="65794C99" w:rsidR="002F5516" w:rsidRPr="00F35F4A" w:rsidRDefault="002F5516" w:rsidP="002F5516">
      <w:pPr>
        <w:pStyle w:val="TH"/>
        <w:rPr>
          <w:rFonts w:cs="Arial"/>
        </w:rPr>
      </w:pPr>
      <w:r w:rsidRPr="00F35F4A">
        <w:t>Table 6.</w:t>
      </w:r>
      <w:r w:rsidR="00FD0725">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F5516" w:rsidRPr="00646838" w14:paraId="47DECEA7"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CD7116E" w14:textId="77777777" w:rsidR="002F5516" w:rsidRPr="00646838" w:rsidRDefault="002F5516" w:rsidP="00034681">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1C468BA" w14:textId="77777777" w:rsidR="002F5516" w:rsidRPr="00646838" w:rsidRDefault="002F5516" w:rsidP="00034681">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6F27126" w14:textId="77777777" w:rsidR="002F5516" w:rsidRPr="00646838" w:rsidRDefault="002F5516" w:rsidP="00034681">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EBA6E2" w14:textId="77777777" w:rsidR="002F5516" w:rsidRPr="00646838" w:rsidRDefault="002F5516" w:rsidP="00034681">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446DEB0B" w14:textId="77777777" w:rsidR="002F5516" w:rsidRPr="00646838" w:rsidRDefault="002F5516" w:rsidP="00034681">
            <w:pPr>
              <w:pStyle w:val="TAH"/>
            </w:pPr>
            <w:r w:rsidRPr="00646838">
              <w:t>Description</w:t>
            </w:r>
          </w:p>
        </w:tc>
      </w:tr>
      <w:tr w:rsidR="002F5516" w:rsidRPr="00646838" w14:paraId="395089C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49AAA559" w14:textId="77777777" w:rsidR="002F5516" w:rsidRPr="00646838" w:rsidRDefault="002F5516" w:rsidP="00034681">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32962884" w14:textId="77777777" w:rsidR="002F5516" w:rsidRPr="00646838" w:rsidRDefault="002F5516"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459D19FB" w14:textId="77777777" w:rsidR="002F5516" w:rsidRPr="00646838" w:rsidRDefault="002F5516"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36FA9DB5" w14:textId="77777777" w:rsidR="002F5516" w:rsidRPr="00646838" w:rsidRDefault="002F5516"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0F555" w14:textId="77777777" w:rsidR="002F5516" w:rsidRPr="00646838" w:rsidRDefault="002F5516" w:rsidP="00034681">
            <w:pPr>
              <w:pStyle w:val="TAL"/>
            </w:pPr>
          </w:p>
        </w:tc>
      </w:tr>
    </w:tbl>
    <w:p w14:paraId="61C29792" w14:textId="77777777" w:rsidR="002F5516" w:rsidRPr="00A04126" w:rsidRDefault="002F5516" w:rsidP="002F5516"/>
    <w:p w14:paraId="013D94AF" w14:textId="0F611564" w:rsidR="002F5516" w:rsidRPr="00A04126" w:rsidRDefault="002F5516" w:rsidP="002F5516">
      <w:pPr>
        <w:pStyle w:val="TH"/>
        <w:rPr>
          <w:rFonts w:cs="Arial"/>
        </w:rPr>
      </w:pPr>
      <w:r w:rsidRPr="00A04126">
        <w:t xml:space="preserve">Table </w:t>
      </w:r>
      <w:r>
        <w:t>6.</w:t>
      </w:r>
      <w:r w:rsidR="00FD0725">
        <w:t>2</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F5516" w:rsidRPr="00646838" w14:paraId="0779FFD0"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7DAC7B" w14:textId="77777777" w:rsidR="002F5516" w:rsidRPr="00646838" w:rsidRDefault="002F5516" w:rsidP="00034681">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4EB94A" w14:textId="77777777" w:rsidR="002F5516" w:rsidRPr="00646838" w:rsidRDefault="002F5516" w:rsidP="00034681">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26F940" w14:textId="77777777" w:rsidR="002F5516" w:rsidRPr="00646838" w:rsidRDefault="002F5516" w:rsidP="00034681">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734F8A2" w14:textId="77777777" w:rsidR="002F5516" w:rsidRPr="00646838" w:rsidRDefault="002F5516" w:rsidP="00034681">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633420E" w14:textId="77777777" w:rsidR="002F5516" w:rsidRPr="00646838" w:rsidRDefault="002F5516" w:rsidP="00034681">
            <w:pPr>
              <w:pStyle w:val="TAH"/>
            </w:pPr>
            <w:r w:rsidRPr="00646838">
              <w:t>Description</w:t>
            </w:r>
          </w:p>
        </w:tc>
      </w:tr>
      <w:tr w:rsidR="002F5516" w:rsidRPr="00646838" w14:paraId="16163285"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E57712D" w14:textId="77777777" w:rsidR="002F5516" w:rsidRPr="00646838" w:rsidRDefault="002F5516" w:rsidP="00034681">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2B9DC868" w14:textId="77777777" w:rsidR="002F5516" w:rsidRPr="00646838" w:rsidRDefault="002F5516" w:rsidP="00034681">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5F1DF766" w14:textId="77777777" w:rsidR="002F5516" w:rsidRPr="00646838" w:rsidRDefault="002F5516" w:rsidP="00034681">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BA8F80C" w14:textId="77777777" w:rsidR="002F5516" w:rsidRPr="00646838" w:rsidRDefault="002F5516" w:rsidP="00034681">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C409EBB" w14:textId="77777777" w:rsidR="002F5516" w:rsidRPr="00646838" w:rsidRDefault="002F5516" w:rsidP="00034681">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6C9CCFD6" w14:textId="77777777" w:rsidR="002F5516" w:rsidRPr="006224B4" w:rsidRDefault="002F5516" w:rsidP="002F5516"/>
    <w:p w14:paraId="56DE356F" w14:textId="41F7B5B0" w:rsidR="002F5516" w:rsidRPr="00F35F4A" w:rsidRDefault="002F5516" w:rsidP="002F5516">
      <w:pPr>
        <w:pStyle w:val="Heading5"/>
        <w:rPr>
          <w:lang w:eastAsia="zh-CN"/>
        </w:rPr>
      </w:pPr>
      <w:bookmarkStart w:id="134" w:name="_Toc96848108"/>
      <w:r w:rsidRPr="00F35F4A">
        <w:rPr>
          <w:lang w:eastAsia="zh-CN"/>
        </w:rPr>
        <w:lastRenderedPageBreak/>
        <w:t>6.</w:t>
      </w:r>
      <w:r w:rsidR="00FD0725">
        <w:rPr>
          <w:lang w:eastAsia="zh-CN"/>
        </w:rPr>
        <w:t>2</w:t>
      </w:r>
      <w:r w:rsidRPr="00F35F4A">
        <w:rPr>
          <w:lang w:eastAsia="zh-CN"/>
        </w:rPr>
        <w:t>.2.2.4</w:t>
      </w:r>
      <w:r w:rsidRPr="00F35F4A">
        <w:rPr>
          <w:lang w:eastAsia="zh-CN"/>
        </w:rPr>
        <w:tab/>
        <w:t>Resource Custom Operations</w:t>
      </w:r>
      <w:bookmarkEnd w:id="134"/>
    </w:p>
    <w:p w14:paraId="25B4C45C" w14:textId="77777777" w:rsidR="002F5516" w:rsidRPr="00F35F4A" w:rsidRDefault="002F5516" w:rsidP="002F5516">
      <w:pPr>
        <w:rPr>
          <w:lang w:eastAsia="zh-CN"/>
        </w:rPr>
      </w:pPr>
      <w:r w:rsidRPr="00F35F4A">
        <w:rPr>
          <w:lang w:eastAsia="zh-CN"/>
        </w:rPr>
        <w:t>None.</w:t>
      </w:r>
    </w:p>
    <w:p w14:paraId="22DDB984" w14:textId="3D02E645" w:rsidR="002F5516" w:rsidRPr="00F35F4A" w:rsidRDefault="002F5516" w:rsidP="002F5516">
      <w:pPr>
        <w:pStyle w:val="Heading4"/>
      </w:pPr>
      <w:bookmarkStart w:id="135" w:name="_Toc96848109"/>
      <w:r w:rsidRPr="00F35F4A">
        <w:t>6.</w:t>
      </w:r>
      <w:r w:rsidR="00FD0725">
        <w:t>2</w:t>
      </w:r>
      <w:r w:rsidRPr="00F35F4A">
        <w:t>.2.3</w:t>
      </w:r>
      <w:r w:rsidRPr="00F35F4A">
        <w:tab/>
        <w:t>Resource: Individual EEC registration</w:t>
      </w:r>
      <w:bookmarkEnd w:id="135"/>
    </w:p>
    <w:p w14:paraId="2F22CA5B" w14:textId="7B111FA2" w:rsidR="002F5516" w:rsidRPr="00F35F4A" w:rsidRDefault="002F5516" w:rsidP="002F5516">
      <w:pPr>
        <w:pStyle w:val="Heading5"/>
        <w:rPr>
          <w:lang w:eastAsia="zh-CN"/>
        </w:rPr>
      </w:pPr>
      <w:bookmarkStart w:id="136" w:name="_Toc96848110"/>
      <w:r w:rsidRPr="00F35F4A">
        <w:rPr>
          <w:lang w:eastAsia="zh-CN"/>
        </w:rPr>
        <w:t>6.</w:t>
      </w:r>
      <w:r w:rsidR="00FD0725">
        <w:rPr>
          <w:lang w:eastAsia="zh-CN"/>
        </w:rPr>
        <w:t>2</w:t>
      </w:r>
      <w:r w:rsidRPr="00F35F4A">
        <w:rPr>
          <w:lang w:eastAsia="zh-CN"/>
        </w:rPr>
        <w:t>.2.3.1</w:t>
      </w:r>
      <w:r w:rsidRPr="00F35F4A">
        <w:rPr>
          <w:lang w:eastAsia="zh-CN"/>
        </w:rPr>
        <w:tab/>
        <w:t>Description</w:t>
      </w:r>
      <w:bookmarkEnd w:id="136"/>
    </w:p>
    <w:p w14:paraId="64B9D0E2" w14:textId="77777777" w:rsidR="002F5516" w:rsidRPr="00F35F4A" w:rsidRDefault="002F5516" w:rsidP="002F5516">
      <w:r w:rsidRPr="00F35F4A">
        <w:t>This resource represents an individual registration of an EEC.</w:t>
      </w:r>
    </w:p>
    <w:p w14:paraId="478F6769" w14:textId="4382875F" w:rsidR="002F5516" w:rsidRPr="00F35F4A" w:rsidRDefault="002F5516" w:rsidP="002F5516">
      <w:pPr>
        <w:pStyle w:val="Heading5"/>
        <w:rPr>
          <w:lang w:eastAsia="zh-CN"/>
        </w:rPr>
      </w:pPr>
      <w:bookmarkStart w:id="137" w:name="_Toc96848111"/>
      <w:r w:rsidRPr="00F35F4A">
        <w:rPr>
          <w:lang w:eastAsia="zh-CN"/>
        </w:rPr>
        <w:t>6.</w:t>
      </w:r>
      <w:r w:rsidR="00FD0725">
        <w:rPr>
          <w:lang w:eastAsia="zh-CN"/>
        </w:rPr>
        <w:t>2</w:t>
      </w:r>
      <w:r w:rsidRPr="00F35F4A">
        <w:rPr>
          <w:lang w:eastAsia="zh-CN"/>
        </w:rPr>
        <w:t>.2.3.2</w:t>
      </w:r>
      <w:r w:rsidRPr="00F35F4A">
        <w:rPr>
          <w:lang w:eastAsia="zh-CN"/>
        </w:rPr>
        <w:tab/>
        <w:t>Resource Definition</w:t>
      </w:r>
      <w:bookmarkEnd w:id="137"/>
    </w:p>
    <w:p w14:paraId="637F03E7"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1AC5B02D" w14:textId="0DED7D23"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.2.3.2</w:t>
      </w:r>
      <w:r w:rsidRPr="00F35F4A">
        <w:t>-1</w:t>
      </w:r>
      <w:r w:rsidRPr="00F35F4A">
        <w:rPr>
          <w:rFonts w:ascii="Arial" w:hAnsi="Arial" w:cs="Arial"/>
        </w:rPr>
        <w:t>.</w:t>
      </w:r>
    </w:p>
    <w:p w14:paraId="2D048078" w14:textId="1E219258"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2F5516" w:rsidRPr="00646838" w14:paraId="271C26E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0C1586F" w14:textId="77777777" w:rsidR="002F5516" w:rsidRPr="00646838" w:rsidRDefault="002F5516" w:rsidP="00034681">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346A4FD3" w14:textId="77777777" w:rsidR="002F5516" w:rsidRPr="00646838" w:rsidRDefault="002F5516" w:rsidP="00034681">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851FA6" w14:textId="77777777" w:rsidR="002F5516" w:rsidRPr="00646838" w:rsidRDefault="002F5516" w:rsidP="00034681">
            <w:pPr>
              <w:pStyle w:val="TAH"/>
            </w:pPr>
            <w:r w:rsidRPr="00646838">
              <w:t>Definition</w:t>
            </w:r>
          </w:p>
        </w:tc>
      </w:tr>
      <w:tr w:rsidR="002F5516" w:rsidRPr="00646838" w14:paraId="6C22352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E0C5E13" w14:textId="77777777" w:rsidR="002F5516" w:rsidRPr="00646838" w:rsidRDefault="002F5516" w:rsidP="00034681">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3B820506"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0607966B" w14:textId="362F95A1" w:rsidR="002F5516" w:rsidRPr="00646838" w:rsidRDefault="002F5516" w:rsidP="00034681">
            <w:pPr>
              <w:pStyle w:val="TAL"/>
            </w:pPr>
            <w:r w:rsidRPr="00646838">
              <w:t>See clause 6.1</w:t>
            </w:r>
          </w:p>
        </w:tc>
      </w:tr>
      <w:tr w:rsidR="002F5516" w:rsidRPr="00646838" w14:paraId="224EFDA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75EE2ED" w14:textId="77777777" w:rsidR="002F5516" w:rsidRPr="00646838" w:rsidRDefault="002F5516" w:rsidP="00034681">
            <w:pPr>
              <w:pStyle w:val="TAL"/>
              <w:rPr>
                <w:lang w:eastAsia="zh-CN"/>
              </w:rPr>
            </w:pPr>
            <w:r w:rsidRPr="00646838">
              <w:rPr>
                <w:rFonts w:hint="eastAsia"/>
                <w:lang w:eastAsia="zh-CN"/>
              </w:rPr>
              <w:t>a</w:t>
            </w:r>
            <w:r w:rsidRPr="00646838">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0E348760" w14:textId="77777777" w:rsidR="002F5516" w:rsidRPr="00646838" w:rsidRDefault="002F5516" w:rsidP="00034681">
            <w:pPr>
              <w:pStyle w:val="TAL"/>
              <w:rPr>
                <w:lang w:eastAsia="zh-CN"/>
              </w:rPr>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03A294C" w14:textId="5A8C1D46" w:rsidR="002F5516" w:rsidRPr="00646838" w:rsidRDefault="002F5516" w:rsidP="00DC278D">
            <w:pPr>
              <w:pStyle w:val="TAL"/>
              <w:rPr>
                <w:lang w:eastAsia="zh-CN"/>
              </w:rPr>
            </w:pPr>
            <w:r w:rsidRPr="00646838">
              <w:rPr>
                <w:rFonts w:hint="eastAsia"/>
                <w:lang w:eastAsia="zh-CN"/>
              </w:rPr>
              <w:t>S</w:t>
            </w:r>
            <w:r w:rsidRPr="00646838">
              <w:rPr>
                <w:lang w:eastAsia="zh-CN"/>
              </w:rPr>
              <w:t>ee clause</w:t>
            </w:r>
            <w:r w:rsidRPr="00646838">
              <w:t> 6.1</w:t>
            </w:r>
          </w:p>
        </w:tc>
      </w:tr>
      <w:tr w:rsidR="002F5516" w:rsidRPr="00646838" w14:paraId="132EA16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4B6606F3" w14:textId="77777777" w:rsidR="002F5516" w:rsidRPr="00646838" w:rsidRDefault="002F5516" w:rsidP="00034681">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242567DA"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4A0DEC4A" w14:textId="77777777" w:rsidR="002F5516" w:rsidRPr="00646838" w:rsidRDefault="002F5516" w:rsidP="00034681">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7EF2FA67" w14:textId="77777777" w:rsidR="002F5516" w:rsidRPr="00F35F4A" w:rsidRDefault="002F5516" w:rsidP="002F5516">
      <w:pPr>
        <w:rPr>
          <w:lang w:val="x-none"/>
        </w:rPr>
      </w:pPr>
    </w:p>
    <w:p w14:paraId="4A7D49A3" w14:textId="73D4EF51" w:rsidR="002F5516" w:rsidRPr="00F35F4A" w:rsidRDefault="002F5516" w:rsidP="002F5516">
      <w:pPr>
        <w:pStyle w:val="Heading5"/>
        <w:rPr>
          <w:lang w:eastAsia="zh-CN"/>
        </w:rPr>
      </w:pPr>
      <w:bookmarkStart w:id="138" w:name="_Toc96848112"/>
      <w:r w:rsidRPr="00F35F4A">
        <w:rPr>
          <w:lang w:eastAsia="zh-CN"/>
        </w:rPr>
        <w:t>6.</w:t>
      </w:r>
      <w:r w:rsidR="00FD0725">
        <w:rPr>
          <w:lang w:eastAsia="zh-CN"/>
        </w:rPr>
        <w:t>2</w:t>
      </w:r>
      <w:r w:rsidRPr="00F35F4A">
        <w:rPr>
          <w:lang w:eastAsia="zh-CN"/>
        </w:rPr>
        <w:t>.2.3.3</w:t>
      </w:r>
      <w:r w:rsidRPr="00F35F4A">
        <w:rPr>
          <w:lang w:eastAsia="zh-CN"/>
        </w:rPr>
        <w:tab/>
        <w:t>Resource Standard Methods</w:t>
      </w:r>
      <w:bookmarkEnd w:id="138"/>
    </w:p>
    <w:p w14:paraId="437ED4BF" w14:textId="071F6675" w:rsidR="002F5516" w:rsidRPr="00F35F4A" w:rsidRDefault="002F5516" w:rsidP="002F5516">
      <w:pPr>
        <w:pStyle w:val="Heading6"/>
        <w:rPr>
          <w:lang w:eastAsia="zh-CN"/>
        </w:rPr>
      </w:pPr>
      <w:bookmarkStart w:id="139" w:name="_Toc96848113"/>
      <w:r w:rsidRPr="00F35F4A">
        <w:rPr>
          <w:lang w:eastAsia="zh-CN"/>
        </w:rPr>
        <w:t>6.</w:t>
      </w:r>
      <w:r w:rsidR="00FD0725">
        <w:rPr>
          <w:lang w:eastAsia="zh-CN"/>
        </w:rPr>
        <w:t>2</w:t>
      </w:r>
      <w:r w:rsidRPr="00F35F4A">
        <w:rPr>
          <w:lang w:eastAsia="zh-CN"/>
        </w:rPr>
        <w:t>.2.3.3.1</w:t>
      </w:r>
      <w:r w:rsidRPr="00F35F4A">
        <w:rPr>
          <w:lang w:eastAsia="zh-CN"/>
        </w:rPr>
        <w:tab/>
        <w:t>PUT</w:t>
      </w:r>
      <w:bookmarkEnd w:id="139"/>
    </w:p>
    <w:p w14:paraId="73B477C1" w14:textId="741BE079" w:rsidR="002F5516" w:rsidRPr="00F35F4A" w:rsidRDefault="002F5516" w:rsidP="002F5516">
      <w:r w:rsidRPr="00F35F4A">
        <w:t>This method updates the EEC registration data by completely replacing the existing registration data. This method shall support the URI query parameters specified in table 6.</w:t>
      </w:r>
      <w:r w:rsidR="00FD0725">
        <w:t>2</w:t>
      </w:r>
      <w:r w:rsidRPr="00F35F4A">
        <w:t>.2.3.3.1-1.</w:t>
      </w:r>
    </w:p>
    <w:p w14:paraId="6D63152E" w14:textId="64D7D41E" w:rsidR="002F5516" w:rsidRPr="00F35F4A" w:rsidRDefault="002F5516" w:rsidP="002F5516">
      <w:pPr>
        <w:pStyle w:val="TH"/>
        <w:rPr>
          <w:rFonts w:cs="Arial"/>
        </w:rPr>
      </w:pPr>
      <w:r w:rsidRPr="00F35F4A">
        <w:t>Table 6.</w:t>
      </w:r>
      <w:r w:rsidR="00FD0725">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58F503EC"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307F79"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896FEE1"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3BCC0DF"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B4021A0"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656BF48" w14:textId="77777777" w:rsidR="002F5516" w:rsidRPr="00646838" w:rsidRDefault="002F5516" w:rsidP="00034681">
            <w:pPr>
              <w:pStyle w:val="TAH"/>
            </w:pPr>
            <w:r w:rsidRPr="00646838">
              <w:t>Description</w:t>
            </w:r>
          </w:p>
        </w:tc>
      </w:tr>
      <w:tr w:rsidR="002F5516" w:rsidRPr="00646838" w14:paraId="119820D1"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AA45B9C"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1E5B5893"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3161BE45"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DCD1FC2"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147FBEB" w14:textId="77777777" w:rsidR="002F5516" w:rsidRPr="00646838" w:rsidRDefault="002F5516" w:rsidP="00034681">
            <w:pPr>
              <w:pStyle w:val="TAL"/>
            </w:pPr>
          </w:p>
        </w:tc>
      </w:tr>
    </w:tbl>
    <w:p w14:paraId="142FBF7B" w14:textId="77777777" w:rsidR="002F5516" w:rsidRPr="00F35F4A" w:rsidRDefault="002F5516" w:rsidP="002F5516"/>
    <w:p w14:paraId="06D18517" w14:textId="521EDF2D" w:rsidR="002F5516" w:rsidRPr="00F35F4A" w:rsidRDefault="002F5516" w:rsidP="002F5516">
      <w:r w:rsidRPr="00F35F4A">
        <w:t>This method shall support the request data structures specified in table 6.</w:t>
      </w:r>
      <w:r w:rsidR="00FD0725">
        <w:t>2</w:t>
      </w:r>
      <w:r w:rsidRPr="00F35F4A">
        <w:t>.2.3.3.1-2 and the response data structures and response codes specified in table 6.</w:t>
      </w:r>
      <w:r w:rsidR="00FD0725">
        <w:t>2</w:t>
      </w:r>
      <w:r w:rsidRPr="00F35F4A">
        <w:t>.2.3.3.1-3.</w:t>
      </w:r>
    </w:p>
    <w:p w14:paraId="2EEB67B2" w14:textId="615238E9" w:rsidR="002F5516" w:rsidRPr="00F35F4A" w:rsidRDefault="002F5516" w:rsidP="002F5516">
      <w:pPr>
        <w:pStyle w:val="TH"/>
      </w:pPr>
      <w:r w:rsidRPr="00F35F4A">
        <w:t>Table 6.</w:t>
      </w:r>
      <w:r w:rsidR="00FD0725">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F5516" w:rsidRPr="00646838" w14:paraId="71B29918" w14:textId="77777777" w:rsidTr="0003468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7F5F52D" w14:textId="77777777" w:rsidR="002F5516" w:rsidRPr="00646838" w:rsidRDefault="002F5516" w:rsidP="00034681">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1CB8D33" w14:textId="77777777" w:rsidR="002F5516" w:rsidRPr="00646838" w:rsidRDefault="002F5516" w:rsidP="00034681">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F4ACCE" w14:textId="77777777" w:rsidR="002F5516" w:rsidRPr="00646838" w:rsidRDefault="002F5516" w:rsidP="00034681">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D96150F" w14:textId="77777777" w:rsidR="002F5516" w:rsidRPr="00646838" w:rsidRDefault="002F5516" w:rsidP="00034681">
            <w:pPr>
              <w:pStyle w:val="TAH"/>
            </w:pPr>
            <w:r w:rsidRPr="00646838">
              <w:t>Description</w:t>
            </w:r>
          </w:p>
        </w:tc>
      </w:tr>
      <w:tr w:rsidR="002F5516" w:rsidRPr="00646838" w14:paraId="7189B633" w14:textId="77777777" w:rsidTr="0003468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A813D8" w14:textId="77777777" w:rsidR="002F5516" w:rsidRPr="00646838" w:rsidRDefault="002F5516" w:rsidP="00034681">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2A0E357D" w14:textId="77777777" w:rsidR="002F5516" w:rsidRPr="00646838" w:rsidRDefault="002F5516" w:rsidP="00034681">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26C529" w14:textId="77777777" w:rsidR="002F5516" w:rsidRPr="00646838" w:rsidRDefault="002F5516" w:rsidP="00034681">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066C469" w14:textId="77777777" w:rsidR="002F5516" w:rsidRPr="00646838" w:rsidRDefault="002F5516" w:rsidP="00034681">
            <w:pPr>
              <w:pStyle w:val="TAL"/>
            </w:pPr>
            <w:r w:rsidRPr="00646838">
              <w:t xml:space="preserve">An </w:t>
            </w:r>
            <w:r w:rsidRPr="00F35F4A">
              <w:t>Individual registration</w:t>
            </w:r>
            <w:r w:rsidRPr="00646838">
              <w:t xml:space="preserve"> resource to be updated.</w:t>
            </w:r>
          </w:p>
        </w:tc>
      </w:tr>
    </w:tbl>
    <w:p w14:paraId="4B1FBC5C" w14:textId="77777777" w:rsidR="002F5516" w:rsidRPr="00F35F4A" w:rsidRDefault="002F5516" w:rsidP="002F5516"/>
    <w:p w14:paraId="1B89FCC0" w14:textId="7023E37F" w:rsidR="002F5516" w:rsidRPr="00F35F4A" w:rsidRDefault="002F5516" w:rsidP="002F5516">
      <w:pPr>
        <w:pStyle w:val="TH"/>
      </w:pPr>
      <w:r w:rsidRPr="00F35F4A">
        <w:lastRenderedPageBreak/>
        <w:t>Table 6.</w:t>
      </w:r>
      <w:r w:rsidR="00FD0725">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509C110F"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B217BC"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64553CD"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CACA468"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2C07D2" w14:textId="77777777" w:rsidR="002F5516" w:rsidRPr="00646838" w:rsidRDefault="002F5516" w:rsidP="00034681">
            <w:pPr>
              <w:pStyle w:val="TAH"/>
            </w:pPr>
            <w:r w:rsidRPr="00646838">
              <w:t>Response</w:t>
            </w:r>
          </w:p>
          <w:p w14:paraId="3234B531"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B17F198" w14:textId="77777777" w:rsidR="002F5516" w:rsidRPr="00646838" w:rsidRDefault="002F5516" w:rsidP="00034681">
            <w:pPr>
              <w:pStyle w:val="TAH"/>
            </w:pPr>
            <w:r w:rsidRPr="00646838">
              <w:t>Description</w:t>
            </w:r>
          </w:p>
        </w:tc>
      </w:tr>
      <w:tr w:rsidR="002F5516" w:rsidRPr="00646838" w14:paraId="41EC3C0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47592C" w14:textId="77777777" w:rsidR="002F5516" w:rsidRPr="00646838" w:rsidRDefault="002F5516" w:rsidP="00034681">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6234B5F6" w14:textId="77777777" w:rsidR="002F5516" w:rsidRPr="00646838" w:rsidRDefault="002F5516" w:rsidP="00034681">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B359B6D" w14:textId="77777777" w:rsidR="002F5516" w:rsidRPr="00646838" w:rsidRDefault="002F5516" w:rsidP="00034681">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72985E24" w14:textId="77777777" w:rsidR="002F5516" w:rsidRPr="00646838" w:rsidRDefault="002F5516" w:rsidP="00034681">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607819" w14:textId="4D9DA69E" w:rsidR="002F5516" w:rsidRPr="00646838" w:rsidRDefault="002F5516" w:rsidP="00034681">
            <w:pPr>
              <w:pStyle w:val="TAL"/>
            </w:pPr>
            <w:r w:rsidRPr="00F35F4A">
              <w:t>An individual EEC registration</w:t>
            </w:r>
            <w:r w:rsidRPr="00646838">
              <w:t xml:space="preserve"> resource updated successfully</w:t>
            </w:r>
            <w:r w:rsidR="00100C4B">
              <w:t xml:space="preserve"> and </w:t>
            </w:r>
            <w:r w:rsidR="00100C4B">
              <w:rPr>
                <w:lang w:eastAsia="zh-CN"/>
              </w:rPr>
              <w:t>the EECRegistration data shall be included in the response</w:t>
            </w:r>
            <w:r w:rsidRPr="00646838">
              <w:t>.</w:t>
            </w:r>
          </w:p>
        </w:tc>
      </w:tr>
      <w:tr w:rsidR="00100C4B" w:rsidRPr="00646838" w14:paraId="6557741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4C668" w14:textId="70788A82" w:rsidR="00100C4B" w:rsidRPr="00646838" w:rsidRDefault="00100C4B" w:rsidP="00100C4B">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6BEC3A40" w14:textId="77777777" w:rsidR="00100C4B" w:rsidRPr="00646838" w:rsidRDefault="00100C4B" w:rsidP="00100C4B">
            <w:pPr>
              <w:pStyle w:val="TAC"/>
            </w:pPr>
          </w:p>
        </w:tc>
        <w:tc>
          <w:tcPr>
            <w:tcW w:w="738" w:type="pct"/>
            <w:tcBorders>
              <w:top w:val="single" w:sz="4" w:space="0" w:color="auto"/>
              <w:left w:val="single" w:sz="6" w:space="0" w:color="000000"/>
              <w:bottom w:val="single" w:sz="4" w:space="0" w:color="auto"/>
              <w:right w:val="single" w:sz="6" w:space="0" w:color="000000"/>
            </w:tcBorders>
          </w:tcPr>
          <w:p w14:paraId="6083AB79" w14:textId="77777777" w:rsidR="00100C4B" w:rsidRPr="00646838" w:rsidRDefault="00100C4B" w:rsidP="009B04D5">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36563579" w14:textId="5B66A2D3" w:rsidR="00100C4B" w:rsidRPr="00646838"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4E27BE" w14:textId="0B814D66" w:rsidR="00100C4B" w:rsidRPr="00F35F4A" w:rsidRDefault="00100C4B" w:rsidP="00100C4B">
            <w:pPr>
              <w:pStyle w:val="TAL"/>
            </w:pPr>
            <w:r w:rsidRPr="00F35F4A">
              <w:t>An individual EEC registration</w:t>
            </w:r>
            <w:r w:rsidRPr="00646838">
              <w:t xml:space="preserve"> resource updated successfully.</w:t>
            </w:r>
          </w:p>
        </w:tc>
      </w:tr>
      <w:tr w:rsidR="0084087A" w:rsidRPr="00646838" w14:paraId="35FADF2C"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4FD69" w14:textId="3420F30B"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DA8F18"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CB05F90"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554EFAF7" w14:textId="6F18CBC7" w:rsidR="0084087A" w:rsidRDefault="0084087A" w:rsidP="0084087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1FEC5E6" w14:textId="254E88E1" w:rsidR="0084087A" w:rsidRPr="00F35F4A" w:rsidRDefault="0084087A" w:rsidP="0084087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315C5A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4AA060" w14:textId="50E5F5AE"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F7531F"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73CBAB5"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FD381B4" w14:textId="210EFB2A" w:rsidR="0084087A" w:rsidRDefault="0084087A" w:rsidP="0084087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3A8F6" w14:textId="56C643C3" w:rsidR="0084087A" w:rsidRPr="00F35F4A" w:rsidRDefault="0084087A" w:rsidP="0084087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52E6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C70C45" w14:textId="3C2481E3" w:rsidR="0084087A" w:rsidRPr="00646838" w:rsidRDefault="0084087A" w:rsidP="0084087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70A4EE37" w14:textId="5F0F90E5" w:rsidR="002F5516" w:rsidRDefault="002F5516" w:rsidP="002F5516"/>
    <w:p w14:paraId="7439A899" w14:textId="77777777" w:rsidR="0084087A" w:rsidRPr="00A04126" w:rsidRDefault="0084087A" w:rsidP="0084087A">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84087A" w:rsidRPr="00B54FF5" w14:paraId="3F0A279E" w14:textId="77777777" w:rsidTr="009629B9">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305E85F" w14:textId="77777777" w:rsidR="0084087A" w:rsidRPr="0016361A" w:rsidRDefault="0084087A" w:rsidP="009629B9">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4B068D6" w14:textId="77777777" w:rsidR="0084087A" w:rsidRPr="0016361A" w:rsidRDefault="0084087A" w:rsidP="009629B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EB2E243" w14:textId="77777777" w:rsidR="0084087A" w:rsidRPr="0016361A" w:rsidRDefault="0084087A" w:rsidP="009629B9">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F9EFC62" w14:textId="77777777" w:rsidR="0084087A" w:rsidRPr="0016361A" w:rsidRDefault="0084087A" w:rsidP="009629B9">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144FF7D" w14:textId="77777777" w:rsidR="0084087A" w:rsidRPr="0016361A" w:rsidRDefault="0084087A" w:rsidP="009629B9">
            <w:pPr>
              <w:pStyle w:val="TAH"/>
            </w:pPr>
            <w:r w:rsidRPr="0016361A">
              <w:t>Description</w:t>
            </w:r>
          </w:p>
        </w:tc>
      </w:tr>
      <w:tr w:rsidR="0084087A" w:rsidRPr="00B54FF5" w14:paraId="7B54B7FC" w14:textId="77777777" w:rsidTr="009629B9">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39E9DA3" w14:textId="77777777" w:rsidR="0084087A" w:rsidRPr="0016361A" w:rsidRDefault="0084087A" w:rsidP="009629B9">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7122365" w14:textId="77777777" w:rsidR="0084087A" w:rsidRPr="0016361A" w:rsidRDefault="0084087A" w:rsidP="009629B9">
            <w:pPr>
              <w:pStyle w:val="TAL"/>
            </w:pPr>
          </w:p>
        </w:tc>
        <w:tc>
          <w:tcPr>
            <w:tcW w:w="282" w:type="pct"/>
            <w:tcBorders>
              <w:top w:val="single" w:sz="4" w:space="0" w:color="auto"/>
              <w:left w:val="single" w:sz="6" w:space="0" w:color="000000"/>
              <w:bottom w:val="single" w:sz="6" w:space="0" w:color="000000"/>
              <w:right w:val="single" w:sz="6" w:space="0" w:color="000000"/>
            </w:tcBorders>
          </w:tcPr>
          <w:p w14:paraId="0DE4C7D7" w14:textId="77777777" w:rsidR="0084087A" w:rsidRPr="0016361A" w:rsidRDefault="0084087A" w:rsidP="009629B9">
            <w:pPr>
              <w:pStyle w:val="TAC"/>
            </w:pPr>
          </w:p>
        </w:tc>
        <w:tc>
          <w:tcPr>
            <w:tcW w:w="582" w:type="pct"/>
            <w:tcBorders>
              <w:top w:val="single" w:sz="4" w:space="0" w:color="auto"/>
              <w:left w:val="single" w:sz="6" w:space="0" w:color="000000"/>
              <w:bottom w:val="single" w:sz="6" w:space="0" w:color="000000"/>
              <w:right w:val="single" w:sz="6" w:space="0" w:color="000000"/>
            </w:tcBorders>
          </w:tcPr>
          <w:p w14:paraId="1CD3372F" w14:textId="77777777" w:rsidR="0084087A" w:rsidRPr="0016361A" w:rsidRDefault="0084087A" w:rsidP="009629B9">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8C2C3" w14:textId="77777777" w:rsidR="0084087A" w:rsidRPr="0016361A" w:rsidRDefault="0084087A" w:rsidP="009629B9">
            <w:pPr>
              <w:pStyle w:val="TAL"/>
            </w:pPr>
          </w:p>
        </w:tc>
      </w:tr>
    </w:tbl>
    <w:p w14:paraId="7C233634" w14:textId="77777777" w:rsidR="0084087A" w:rsidRPr="00A04126" w:rsidRDefault="0084087A" w:rsidP="0084087A"/>
    <w:p w14:paraId="6DE36C3D" w14:textId="77777777" w:rsidR="0084087A" w:rsidRPr="00A04126" w:rsidRDefault="0084087A" w:rsidP="0084087A">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84087A" w:rsidRPr="00B54FF5" w14:paraId="66526C5A" w14:textId="77777777" w:rsidTr="009629B9">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8BC4A09" w14:textId="77777777" w:rsidR="0084087A" w:rsidRPr="0016361A" w:rsidRDefault="0084087A" w:rsidP="009629B9">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A710811" w14:textId="77777777" w:rsidR="0084087A" w:rsidRPr="0016361A" w:rsidRDefault="0084087A" w:rsidP="009629B9">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5D4F7B58" w14:textId="77777777" w:rsidR="0084087A" w:rsidRPr="0016361A" w:rsidRDefault="0084087A" w:rsidP="009629B9">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3BD2E2" w14:textId="77777777" w:rsidR="0084087A" w:rsidRPr="0016361A" w:rsidRDefault="0084087A" w:rsidP="009629B9">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B1601DF" w14:textId="77777777" w:rsidR="0084087A" w:rsidRPr="0016361A" w:rsidRDefault="0084087A" w:rsidP="009629B9">
            <w:pPr>
              <w:pStyle w:val="TAH"/>
            </w:pPr>
            <w:r w:rsidRPr="0016361A">
              <w:t>Description</w:t>
            </w:r>
          </w:p>
        </w:tc>
      </w:tr>
      <w:tr w:rsidR="0084087A" w:rsidRPr="00B54FF5" w14:paraId="123904B0" w14:textId="77777777" w:rsidTr="009629B9">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3139636" w14:textId="77777777" w:rsidR="0084087A" w:rsidRPr="0016361A" w:rsidRDefault="0084087A" w:rsidP="009629B9">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1763D1B" w14:textId="77777777" w:rsidR="0084087A" w:rsidRPr="0016361A" w:rsidRDefault="0084087A" w:rsidP="009629B9">
            <w:pPr>
              <w:pStyle w:val="TAL"/>
            </w:pPr>
          </w:p>
        </w:tc>
        <w:tc>
          <w:tcPr>
            <w:tcW w:w="218" w:type="pct"/>
            <w:tcBorders>
              <w:top w:val="single" w:sz="4" w:space="0" w:color="auto"/>
              <w:left w:val="single" w:sz="6" w:space="0" w:color="000000"/>
              <w:bottom w:val="single" w:sz="6" w:space="0" w:color="000000"/>
              <w:right w:val="single" w:sz="6" w:space="0" w:color="000000"/>
            </w:tcBorders>
          </w:tcPr>
          <w:p w14:paraId="50130416" w14:textId="77777777" w:rsidR="0084087A" w:rsidRPr="0016361A" w:rsidRDefault="0084087A" w:rsidP="009629B9">
            <w:pPr>
              <w:pStyle w:val="TAC"/>
            </w:pPr>
          </w:p>
        </w:tc>
        <w:tc>
          <w:tcPr>
            <w:tcW w:w="663" w:type="pct"/>
            <w:tcBorders>
              <w:top w:val="single" w:sz="4" w:space="0" w:color="auto"/>
              <w:left w:val="single" w:sz="6" w:space="0" w:color="000000"/>
              <w:bottom w:val="single" w:sz="6" w:space="0" w:color="000000"/>
              <w:right w:val="single" w:sz="6" w:space="0" w:color="000000"/>
            </w:tcBorders>
          </w:tcPr>
          <w:p w14:paraId="04909138" w14:textId="77777777" w:rsidR="0084087A" w:rsidRPr="0016361A" w:rsidRDefault="0084087A" w:rsidP="009629B9">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FC0ED" w14:textId="77777777" w:rsidR="0084087A" w:rsidRPr="0016361A" w:rsidRDefault="0084087A" w:rsidP="009629B9">
            <w:pPr>
              <w:pStyle w:val="TAL"/>
            </w:pPr>
          </w:p>
        </w:tc>
      </w:tr>
    </w:tbl>
    <w:p w14:paraId="30759D72" w14:textId="77777777" w:rsidR="0084087A" w:rsidRPr="00A04126" w:rsidRDefault="0084087A" w:rsidP="0084087A"/>
    <w:p w14:paraId="2B25D929" w14:textId="77777777" w:rsidR="0084087A" w:rsidRPr="00A04126" w:rsidRDefault="0084087A" w:rsidP="0084087A">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84087A" w:rsidRPr="00B54FF5" w14:paraId="69A50062" w14:textId="77777777" w:rsidTr="009629B9">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608BCF4" w14:textId="77777777" w:rsidR="0084087A" w:rsidRPr="0016361A" w:rsidRDefault="0084087A" w:rsidP="009629B9">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845CC48" w14:textId="77777777" w:rsidR="0084087A" w:rsidRPr="0016361A" w:rsidRDefault="0084087A" w:rsidP="009629B9">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8BAD8B9" w14:textId="77777777" w:rsidR="0084087A" w:rsidRPr="0016361A" w:rsidRDefault="0084087A" w:rsidP="009629B9">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31900B5" w14:textId="77777777" w:rsidR="0084087A" w:rsidRPr="0016361A" w:rsidRDefault="0084087A" w:rsidP="009629B9">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113CEEE2" w14:textId="77777777" w:rsidR="0084087A" w:rsidRPr="0016361A" w:rsidRDefault="0084087A" w:rsidP="009629B9">
            <w:pPr>
              <w:pStyle w:val="TAH"/>
            </w:pPr>
            <w:r w:rsidRPr="0016361A">
              <w:t>Description</w:t>
            </w:r>
          </w:p>
        </w:tc>
      </w:tr>
      <w:tr w:rsidR="0084087A" w:rsidRPr="00B54FF5" w14:paraId="4E814713" w14:textId="77777777" w:rsidTr="009629B9">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A0C96D9" w14:textId="77777777" w:rsidR="0084087A" w:rsidRPr="0016361A" w:rsidRDefault="0084087A" w:rsidP="009629B9">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0040E93" w14:textId="77777777" w:rsidR="0084087A" w:rsidRPr="0016361A" w:rsidRDefault="0084087A" w:rsidP="009629B9">
            <w:pPr>
              <w:pStyle w:val="TAL"/>
            </w:pPr>
          </w:p>
        </w:tc>
        <w:tc>
          <w:tcPr>
            <w:tcW w:w="720" w:type="pct"/>
            <w:tcBorders>
              <w:top w:val="single" w:sz="4" w:space="0" w:color="auto"/>
              <w:left w:val="single" w:sz="6" w:space="0" w:color="000000"/>
              <w:bottom w:val="single" w:sz="4" w:space="0" w:color="auto"/>
              <w:right w:val="single" w:sz="6" w:space="0" w:color="000000"/>
            </w:tcBorders>
          </w:tcPr>
          <w:p w14:paraId="46AFEE1A" w14:textId="77777777" w:rsidR="0084087A" w:rsidRPr="0016361A" w:rsidRDefault="0084087A" w:rsidP="009629B9">
            <w:pPr>
              <w:pStyle w:val="TAC"/>
            </w:pPr>
          </w:p>
        </w:tc>
        <w:tc>
          <w:tcPr>
            <w:tcW w:w="810" w:type="pct"/>
            <w:tcBorders>
              <w:top w:val="single" w:sz="4" w:space="0" w:color="auto"/>
              <w:left w:val="single" w:sz="6" w:space="0" w:color="000000"/>
              <w:bottom w:val="single" w:sz="4" w:space="0" w:color="auto"/>
              <w:right w:val="single" w:sz="6" w:space="0" w:color="000000"/>
            </w:tcBorders>
          </w:tcPr>
          <w:p w14:paraId="664E26F9" w14:textId="77777777" w:rsidR="0084087A" w:rsidRPr="0016361A" w:rsidRDefault="0084087A" w:rsidP="009629B9">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F39FBE4" w14:textId="77777777" w:rsidR="0084087A" w:rsidRPr="0016361A" w:rsidRDefault="0084087A" w:rsidP="009629B9">
            <w:pPr>
              <w:pStyle w:val="TAL"/>
            </w:pPr>
          </w:p>
        </w:tc>
      </w:tr>
    </w:tbl>
    <w:p w14:paraId="5090774C" w14:textId="77777777" w:rsidR="0084087A" w:rsidRDefault="0084087A" w:rsidP="0084087A"/>
    <w:p w14:paraId="513D7ED1" w14:textId="77777777" w:rsidR="0084087A" w:rsidRDefault="0084087A" w:rsidP="0084087A">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225408A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6FA75"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332EE0"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A0F15"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416BF2"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72284" w14:textId="77777777" w:rsidR="0084087A" w:rsidRDefault="0084087A" w:rsidP="009629B9">
            <w:pPr>
              <w:pStyle w:val="TAH"/>
            </w:pPr>
            <w:r>
              <w:t>Description</w:t>
            </w:r>
          </w:p>
        </w:tc>
      </w:tr>
      <w:tr w:rsidR="0084087A" w14:paraId="0903A9A4"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DDD62D"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6E4375"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EA170"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243FE5"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B417D9" w14:textId="77777777" w:rsidR="0084087A" w:rsidRDefault="0084087A" w:rsidP="009629B9">
            <w:pPr>
              <w:pStyle w:val="TAL"/>
            </w:pPr>
            <w:r>
              <w:t>An alternative URI of the resource located in an alternative EES.</w:t>
            </w:r>
          </w:p>
        </w:tc>
      </w:tr>
    </w:tbl>
    <w:p w14:paraId="6C8FA8D4" w14:textId="77777777" w:rsidR="0084087A" w:rsidRDefault="0084087A" w:rsidP="0084087A"/>
    <w:p w14:paraId="5E4CCC51" w14:textId="77777777" w:rsidR="0084087A" w:rsidRDefault="0084087A" w:rsidP="0084087A">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0995D3C5"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730A4"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21EF07"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DBA527"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B9931"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10C657" w14:textId="77777777" w:rsidR="0084087A" w:rsidRDefault="0084087A" w:rsidP="009629B9">
            <w:pPr>
              <w:pStyle w:val="TAH"/>
            </w:pPr>
            <w:r>
              <w:t>Description</w:t>
            </w:r>
          </w:p>
        </w:tc>
      </w:tr>
      <w:tr w:rsidR="0084087A" w14:paraId="656420E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E9F013"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ABFBFE"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F191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A33F36"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BCADCB" w14:textId="77777777" w:rsidR="0084087A" w:rsidRDefault="0084087A" w:rsidP="009629B9">
            <w:pPr>
              <w:pStyle w:val="TAL"/>
            </w:pPr>
            <w:r>
              <w:t>An alternative URI of the resource located in an alternative EES.</w:t>
            </w:r>
          </w:p>
        </w:tc>
      </w:tr>
    </w:tbl>
    <w:p w14:paraId="4D4F4E28" w14:textId="77777777" w:rsidR="0084087A" w:rsidRDefault="0084087A" w:rsidP="0084087A"/>
    <w:p w14:paraId="0253B5FC" w14:textId="016D7C03" w:rsidR="002F5516" w:rsidRPr="00F35F4A" w:rsidRDefault="002F5516" w:rsidP="002F5516">
      <w:pPr>
        <w:pStyle w:val="Heading6"/>
        <w:rPr>
          <w:lang w:eastAsia="zh-CN"/>
        </w:rPr>
      </w:pPr>
      <w:bookmarkStart w:id="140" w:name="_Toc96848114"/>
      <w:r w:rsidRPr="00F35F4A">
        <w:rPr>
          <w:lang w:eastAsia="zh-CN"/>
        </w:rPr>
        <w:lastRenderedPageBreak/>
        <w:t>6.</w:t>
      </w:r>
      <w:r w:rsidR="00FD0725">
        <w:rPr>
          <w:lang w:eastAsia="zh-CN"/>
        </w:rPr>
        <w:t>2</w:t>
      </w:r>
      <w:r w:rsidRPr="00F35F4A">
        <w:rPr>
          <w:lang w:eastAsia="zh-CN"/>
        </w:rPr>
        <w:t>.2.3.3.2</w:t>
      </w:r>
      <w:r w:rsidRPr="00F35F4A">
        <w:rPr>
          <w:lang w:eastAsia="zh-CN"/>
        </w:rPr>
        <w:tab/>
        <w:t>DELETE</w:t>
      </w:r>
      <w:bookmarkEnd w:id="140"/>
    </w:p>
    <w:p w14:paraId="60793DB7" w14:textId="56CE91EC" w:rsidR="002F5516" w:rsidRPr="00F35F4A" w:rsidRDefault="002F5516" w:rsidP="002F5516">
      <w:r w:rsidRPr="00F35F4A">
        <w:t>This method deregisters (removes) an existing EEC registration. This method shall support the URI query parameters specified in table 6.</w:t>
      </w:r>
      <w:r w:rsidR="00FD0725">
        <w:t>2</w:t>
      </w:r>
      <w:r w:rsidRPr="00F35F4A">
        <w:t>.2.3.3.2-1.</w:t>
      </w:r>
    </w:p>
    <w:p w14:paraId="26418607" w14:textId="69FB2FD3" w:rsidR="002F5516" w:rsidRPr="00F35F4A" w:rsidRDefault="002F5516" w:rsidP="002F5516">
      <w:pPr>
        <w:pStyle w:val="TH"/>
        <w:rPr>
          <w:rFonts w:cs="Arial"/>
        </w:rPr>
      </w:pPr>
      <w:r w:rsidRPr="00F35F4A">
        <w:t>Table 6.</w:t>
      </w:r>
      <w:r w:rsidR="00FD0725">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40781234"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BF7E47"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F5C4B6C"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C66212"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AD45B3"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57B2ED" w14:textId="77777777" w:rsidR="002F5516" w:rsidRPr="00646838" w:rsidRDefault="002F5516" w:rsidP="00034681">
            <w:pPr>
              <w:pStyle w:val="TAH"/>
            </w:pPr>
            <w:r w:rsidRPr="00646838">
              <w:t>Description</w:t>
            </w:r>
          </w:p>
        </w:tc>
      </w:tr>
      <w:tr w:rsidR="002F5516" w:rsidRPr="00646838" w14:paraId="3BC9A3D8"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95F2224"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1ADA355"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6D5FCF10"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F979B31"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95C60" w14:textId="77777777" w:rsidR="002F5516" w:rsidRPr="00646838" w:rsidRDefault="002F5516" w:rsidP="00034681">
            <w:pPr>
              <w:pStyle w:val="TAL"/>
            </w:pPr>
          </w:p>
        </w:tc>
      </w:tr>
    </w:tbl>
    <w:p w14:paraId="419F6E8F" w14:textId="77777777" w:rsidR="002F5516" w:rsidRPr="00F35F4A" w:rsidRDefault="002F5516" w:rsidP="002F5516"/>
    <w:p w14:paraId="1C613CAB" w14:textId="490EEF6A" w:rsidR="002F5516" w:rsidRPr="00F35F4A" w:rsidRDefault="002F5516" w:rsidP="002F5516">
      <w:r w:rsidRPr="00F35F4A">
        <w:t>This method shall support the request data structures specified in table 6.</w:t>
      </w:r>
      <w:r w:rsidR="00FD0725">
        <w:t>2</w:t>
      </w:r>
      <w:r w:rsidRPr="00F35F4A">
        <w:t>.2.3.3.2-2 and the response data structures and response codes specified in table 6.</w:t>
      </w:r>
      <w:r w:rsidR="00FD0725">
        <w:t>2</w:t>
      </w:r>
      <w:r w:rsidRPr="00F35F4A">
        <w:t>.2.3.3.2-3.</w:t>
      </w:r>
    </w:p>
    <w:p w14:paraId="596121FE" w14:textId="259CBB9F" w:rsidR="002F5516" w:rsidRPr="00F35F4A" w:rsidRDefault="002F5516" w:rsidP="002F5516">
      <w:pPr>
        <w:pStyle w:val="TH"/>
      </w:pPr>
      <w:r w:rsidRPr="00F35F4A">
        <w:t>Table 6.</w:t>
      </w:r>
      <w:r w:rsidR="00FD0725">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2F5516" w:rsidRPr="00646838" w14:paraId="3D87588C"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E61FE1D" w14:textId="77777777" w:rsidR="002F5516" w:rsidRPr="00646838" w:rsidRDefault="002F5516" w:rsidP="00034681">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5E8D82" w14:textId="77777777" w:rsidR="002F5516" w:rsidRPr="00646838" w:rsidRDefault="002F5516" w:rsidP="00034681">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6676828" w14:textId="77777777" w:rsidR="002F5516" w:rsidRPr="00646838" w:rsidRDefault="002F5516" w:rsidP="00034681">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13754A" w14:textId="77777777" w:rsidR="002F5516" w:rsidRPr="00646838" w:rsidRDefault="002F5516" w:rsidP="00034681">
            <w:pPr>
              <w:pStyle w:val="TAH"/>
            </w:pPr>
            <w:r w:rsidRPr="00646838">
              <w:t>Description</w:t>
            </w:r>
          </w:p>
        </w:tc>
      </w:tr>
      <w:tr w:rsidR="002F5516" w:rsidRPr="00646838" w14:paraId="09CA48CA"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C5CC356" w14:textId="77777777" w:rsidR="002F5516" w:rsidRPr="00646838" w:rsidRDefault="002F5516" w:rsidP="00034681">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DBE70DD" w14:textId="77777777" w:rsidR="002F5516" w:rsidRPr="00646838" w:rsidRDefault="002F5516"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DFCB815" w14:textId="77777777" w:rsidR="002F5516" w:rsidRPr="00646838" w:rsidRDefault="002F5516"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2EE9C1" w14:textId="77777777" w:rsidR="002F5516" w:rsidRPr="00646838" w:rsidRDefault="002F5516" w:rsidP="00034681">
            <w:pPr>
              <w:pStyle w:val="TAL"/>
            </w:pPr>
          </w:p>
        </w:tc>
      </w:tr>
    </w:tbl>
    <w:p w14:paraId="30571F49" w14:textId="77777777" w:rsidR="002F5516" w:rsidRPr="00F35F4A" w:rsidRDefault="002F5516" w:rsidP="002F5516"/>
    <w:p w14:paraId="19580C50" w14:textId="755686C5" w:rsidR="002F5516" w:rsidRPr="00F35F4A" w:rsidRDefault="002F5516" w:rsidP="002F5516">
      <w:pPr>
        <w:pStyle w:val="TH"/>
      </w:pPr>
      <w:r w:rsidRPr="00F35F4A">
        <w:t>Table 6.</w:t>
      </w:r>
      <w:r w:rsidR="00FD0725">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7005D582"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D15E7"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9E2BA3"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FCFB8F"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B4B73CA" w14:textId="77777777" w:rsidR="002F5516" w:rsidRPr="00646838" w:rsidRDefault="002F5516" w:rsidP="00034681">
            <w:pPr>
              <w:pStyle w:val="TAH"/>
            </w:pPr>
            <w:r w:rsidRPr="00646838">
              <w:t>Response</w:t>
            </w:r>
          </w:p>
          <w:p w14:paraId="78A5FA39"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7D67DA" w14:textId="77777777" w:rsidR="002F5516" w:rsidRPr="00646838" w:rsidRDefault="002F5516" w:rsidP="00034681">
            <w:pPr>
              <w:pStyle w:val="TAH"/>
            </w:pPr>
            <w:r w:rsidRPr="00646838">
              <w:t>Description</w:t>
            </w:r>
          </w:p>
        </w:tc>
      </w:tr>
      <w:tr w:rsidR="002F5516" w:rsidRPr="00646838" w14:paraId="79F6E63A"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CC8B9" w14:textId="77777777" w:rsidR="002F5516" w:rsidRPr="00646838" w:rsidRDefault="002F5516" w:rsidP="00034681">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730D3BA5" w14:textId="77777777" w:rsidR="002F5516" w:rsidRPr="00646838" w:rsidRDefault="002F5516"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B60BFF" w14:textId="77777777" w:rsidR="002F5516" w:rsidRPr="00646838" w:rsidRDefault="002F5516"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2BF71493" w14:textId="77777777" w:rsidR="002F5516" w:rsidRPr="00646838" w:rsidRDefault="002F5516" w:rsidP="00034681">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DD0433" w14:textId="77777777" w:rsidR="002F5516" w:rsidRPr="00646838" w:rsidRDefault="002F5516" w:rsidP="00034681">
            <w:pPr>
              <w:pStyle w:val="TAL"/>
            </w:pPr>
            <w:r w:rsidRPr="00F35F4A">
              <w:t>An individual EEC registration</w:t>
            </w:r>
            <w:r w:rsidRPr="00646838">
              <w:t xml:space="preserve"> resource deleted successfully.</w:t>
            </w:r>
          </w:p>
        </w:tc>
      </w:tr>
      <w:tr w:rsidR="0084087A" w:rsidRPr="00646838" w14:paraId="3C6C4E3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CC7887" w14:textId="7C0518C8"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738C6E2"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18329EE6"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6906AC61" w14:textId="6A94A518" w:rsidR="0084087A" w:rsidRPr="00646838" w:rsidRDefault="0084087A" w:rsidP="0084087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0FE260" w14:textId="638E6E0C" w:rsidR="0084087A" w:rsidRPr="00F35F4A" w:rsidRDefault="0084087A" w:rsidP="0084087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2C409FE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C0F90" w14:textId="6A20A483"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2DE413"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19381CC"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02E7413C" w14:textId="015433D9" w:rsidR="0084087A" w:rsidRPr="00646838" w:rsidRDefault="0084087A" w:rsidP="0084087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BE5144" w14:textId="1655C1C9" w:rsidR="0084087A" w:rsidRPr="00F35F4A" w:rsidRDefault="0084087A" w:rsidP="0084087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2F5516" w:rsidRPr="00646838" w14:paraId="4B3B3C64"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EB26C6" w14:textId="71F95E01" w:rsidR="002F5516" w:rsidRPr="00646838" w:rsidRDefault="002F5516" w:rsidP="00034681">
            <w:pPr>
              <w:pStyle w:val="TAN"/>
            </w:pPr>
            <w:r w:rsidRPr="00646838">
              <w:t>NOTE:</w:t>
            </w:r>
            <w:r w:rsidRPr="00646838">
              <w:rPr>
                <w:noProof/>
              </w:rPr>
              <w:tab/>
              <w:t xml:space="preserve">The manadatory </w:t>
            </w:r>
            <w:r w:rsidRPr="00646838">
              <w:t>HTTP error status code for the DELETE method listed in Table 5.2.6-1 of 3GPP TS 29.122 [</w:t>
            </w:r>
            <w:r w:rsidR="007F677B">
              <w:t>3</w:t>
            </w:r>
            <w:r w:rsidRPr="00646838">
              <w:t>] also apply.</w:t>
            </w:r>
          </w:p>
        </w:tc>
      </w:tr>
    </w:tbl>
    <w:p w14:paraId="3A88A697" w14:textId="77777777" w:rsidR="002F5516" w:rsidRPr="00F35F4A" w:rsidRDefault="002F5516" w:rsidP="002F5516"/>
    <w:p w14:paraId="276BB5AA" w14:textId="1FE38147" w:rsidR="002F5516" w:rsidRPr="00A04126" w:rsidRDefault="002F5516" w:rsidP="002F5516">
      <w:pPr>
        <w:pStyle w:val="TH"/>
        <w:rPr>
          <w:rFonts w:cs="Arial"/>
        </w:rPr>
      </w:pPr>
      <w:r w:rsidRPr="00A04AC0">
        <w:t>Table 6.</w:t>
      </w:r>
      <w:r w:rsidR="00FD0725">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F5516" w:rsidRPr="00B54FF5" w14:paraId="164D9A66" w14:textId="77777777" w:rsidTr="00034681">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6A25072F" w14:textId="77777777" w:rsidR="002F5516" w:rsidRPr="0016361A" w:rsidRDefault="002F5516" w:rsidP="00034681">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9917A68" w14:textId="77777777" w:rsidR="002F5516" w:rsidRPr="0016361A" w:rsidRDefault="002F5516"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11A393" w14:textId="77777777" w:rsidR="002F5516" w:rsidRPr="0016361A" w:rsidRDefault="002F5516"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8BD164B" w14:textId="77777777" w:rsidR="002F5516" w:rsidRPr="0016361A" w:rsidRDefault="002F5516" w:rsidP="00034681">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90D178F" w14:textId="77777777" w:rsidR="002F5516" w:rsidRPr="0016361A" w:rsidRDefault="002F5516" w:rsidP="00034681">
            <w:pPr>
              <w:pStyle w:val="TAH"/>
            </w:pPr>
            <w:r w:rsidRPr="0016361A">
              <w:t>Description</w:t>
            </w:r>
          </w:p>
        </w:tc>
      </w:tr>
      <w:tr w:rsidR="002F5516" w:rsidRPr="00B54FF5" w14:paraId="1F89FCAD" w14:textId="77777777" w:rsidTr="00034681">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3A28FF8A" w14:textId="77777777" w:rsidR="002F5516" w:rsidRPr="0016361A" w:rsidRDefault="002F5516" w:rsidP="00034681">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1E02BB8" w14:textId="77777777" w:rsidR="002F5516" w:rsidRPr="0016361A" w:rsidRDefault="002F5516"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1FFA22D7" w14:textId="77777777" w:rsidR="002F5516" w:rsidRPr="0016361A" w:rsidRDefault="002F5516"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5A174248" w14:textId="77777777" w:rsidR="002F5516" w:rsidRPr="0016361A" w:rsidRDefault="002F5516" w:rsidP="00034681">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6BC7E" w14:textId="77777777" w:rsidR="002F5516" w:rsidRPr="0016361A" w:rsidRDefault="002F5516" w:rsidP="00034681">
            <w:pPr>
              <w:pStyle w:val="TAL"/>
            </w:pPr>
          </w:p>
        </w:tc>
      </w:tr>
    </w:tbl>
    <w:p w14:paraId="0BAF3698" w14:textId="77777777" w:rsidR="002F5516" w:rsidRPr="00A04126" w:rsidRDefault="002F5516" w:rsidP="002F5516"/>
    <w:p w14:paraId="5BCE0C1B" w14:textId="690DD95B" w:rsidR="002F5516" w:rsidRPr="00A04AC0" w:rsidRDefault="002F5516" w:rsidP="002F5516">
      <w:pPr>
        <w:pStyle w:val="TH"/>
        <w:rPr>
          <w:rFonts w:cs="Arial"/>
        </w:rPr>
      </w:pPr>
      <w:r w:rsidRPr="00A04AC0">
        <w:t>Table 6.</w:t>
      </w:r>
      <w:r w:rsidR="00FD0725">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F5516" w:rsidRPr="00A04AC0" w14:paraId="7DDFF7AD" w14:textId="77777777" w:rsidTr="00034681">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0AB34C11" w14:textId="77777777" w:rsidR="002F5516" w:rsidRPr="00A04AC0" w:rsidRDefault="002F5516" w:rsidP="00034681">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79DD01" w14:textId="77777777" w:rsidR="002F5516" w:rsidRPr="00A04AC0" w:rsidRDefault="002F5516" w:rsidP="00034681">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2D202503" w14:textId="77777777" w:rsidR="002F5516" w:rsidRPr="00A04AC0" w:rsidRDefault="002F5516" w:rsidP="00034681">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38C007" w14:textId="77777777" w:rsidR="002F5516" w:rsidRPr="00A04AC0" w:rsidRDefault="002F5516" w:rsidP="00034681">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2D2BA183" w14:textId="77777777" w:rsidR="002F5516" w:rsidRPr="00A04AC0" w:rsidRDefault="002F5516" w:rsidP="00034681">
            <w:pPr>
              <w:pStyle w:val="TAH"/>
            </w:pPr>
            <w:r w:rsidRPr="00A04AC0">
              <w:t>Description</w:t>
            </w:r>
          </w:p>
        </w:tc>
      </w:tr>
      <w:tr w:rsidR="002F5516" w:rsidRPr="00A04AC0" w14:paraId="5AE22971" w14:textId="77777777" w:rsidTr="00034681">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142DA6EE" w14:textId="77777777" w:rsidR="002F5516" w:rsidRPr="00A04AC0" w:rsidRDefault="002F5516" w:rsidP="00034681">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3669AE56" w14:textId="77777777" w:rsidR="002F5516" w:rsidRPr="00A04AC0" w:rsidRDefault="002F5516" w:rsidP="00034681">
            <w:pPr>
              <w:pStyle w:val="TAL"/>
            </w:pPr>
          </w:p>
        </w:tc>
        <w:tc>
          <w:tcPr>
            <w:tcW w:w="216" w:type="pct"/>
            <w:tcBorders>
              <w:top w:val="single" w:sz="4" w:space="0" w:color="auto"/>
              <w:left w:val="single" w:sz="6" w:space="0" w:color="000000"/>
              <w:bottom w:val="single" w:sz="6" w:space="0" w:color="000000"/>
              <w:right w:val="single" w:sz="6" w:space="0" w:color="000000"/>
            </w:tcBorders>
          </w:tcPr>
          <w:p w14:paraId="0F51E3B9" w14:textId="77777777" w:rsidR="002F5516" w:rsidRPr="00A04AC0" w:rsidRDefault="002F5516" w:rsidP="00034681">
            <w:pPr>
              <w:pStyle w:val="TAC"/>
            </w:pPr>
          </w:p>
        </w:tc>
        <w:tc>
          <w:tcPr>
            <w:tcW w:w="653" w:type="pct"/>
            <w:tcBorders>
              <w:top w:val="single" w:sz="4" w:space="0" w:color="auto"/>
              <w:left w:val="single" w:sz="6" w:space="0" w:color="000000"/>
              <w:bottom w:val="single" w:sz="6" w:space="0" w:color="000000"/>
              <w:right w:val="single" w:sz="6" w:space="0" w:color="000000"/>
            </w:tcBorders>
          </w:tcPr>
          <w:p w14:paraId="5399F8D0" w14:textId="77777777" w:rsidR="002F5516" w:rsidRPr="00A04AC0" w:rsidRDefault="002F5516" w:rsidP="00034681">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EB1DC6" w14:textId="77777777" w:rsidR="002F5516" w:rsidRPr="00A04AC0" w:rsidRDefault="002F5516" w:rsidP="00034681">
            <w:pPr>
              <w:pStyle w:val="TAL"/>
            </w:pPr>
          </w:p>
        </w:tc>
      </w:tr>
    </w:tbl>
    <w:p w14:paraId="315CBF33" w14:textId="77777777" w:rsidR="002F5516" w:rsidRPr="00A04AC0" w:rsidRDefault="002F5516" w:rsidP="002F5516"/>
    <w:p w14:paraId="4E1FD7A0" w14:textId="446AF29B" w:rsidR="002F5516" w:rsidRPr="00A04126" w:rsidRDefault="002F5516" w:rsidP="002F5516">
      <w:pPr>
        <w:pStyle w:val="TH"/>
      </w:pPr>
      <w:r w:rsidRPr="00A04AC0">
        <w:lastRenderedPageBreak/>
        <w:t>Table 6.</w:t>
      </w:r>
      <w:r w:rsidR="00FD0725">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F5516" w:rsidRPr="00B54FF5" w14:paraId="3158D659" w14:textId="77777777" w:rsidTr="00034681">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69FF5A2" w14:textId="77777777" w:rsidR="002F5516" w:rsidRPr="0016361A" w:rsidRDefault="002F5516" w:rsidP="0003468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19F1FE5" w14:textId="77777777" w:rsidR="002F5516" w:rsidRPr="0016361A" w:rsidRDefault="002F5516" w:rsidP="0003468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0975814" w14:textId="77777777" w:rsidR="002F5516" w:rsidRPr="0016361A" w:rsidRDefault="002F5516" w:rsidP="0003468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91AC079" w14:textId="77777777" w:rsidR="002F5516" w:rsidRPr="0016361A" w:rsidRDefault="002F5516" w:rsidP="00034681">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6256A730" w14:textId="77777777" w:rsidR="002F5516" w:rsidRPr="0016361A" w:rsidRDefault="002F5516" w:rsidP="00034681">
            <w:pPr>
              <w:pStyle w:val="TAH"/>
            </w:pPr>
            <w:r w:rsidRPr="0016361A">
              <w:t>Description</w:t>
            </w:r>
          </w:p>
        </w:tc>
      </w:tr>
      <w:tr w:rsidR="002F5516" w:rsidRPr="00B54FF5" w14:paraId="1F2AC74A" w14:textId="77777777" w:rsidTr="00034681">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3823DC1D" w14:textId="77777777" w:rsidR="002F5516" w:rsidRPr="0016361A" w:rsidRDefault="002F5516" w:rsidP="0003468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2C01ED3" w14:textId="77777777" w:rsidR="002F5516" w:rsidRPr="0016361A" w:rsidRDefault="002F5516" w:rsidP="00034681">
            <w:pPr>
              <w:pStyle w:val="TAL"/>
            </w:pPr>
          </w:p>
        </w:tc>
        <w:tc>
          <w:tcPr>
            <w:tcW w:w="725" w:type="pct"/>
            <w:tcBorders>
              <w:top w:val="single" w:sz="4" w:space="0" w:color="auto"/>
              <w:left w:val="single" w:sz="6" w:space="0" w:color="000000"/>
              <w:bottom w:val="single" w:sz="4" w:space="0" w:color="auto"/>
              <w:right w:val="single" w:sz="6" w:space="0" w:color="000000"/>
            </w:tcBorders>
          </w:tcPr>
          <w:p w14:paraId="2F6B59C6" w14:textId="77777777" w:rsidR="002F5516" w:rsidRPr="0016361A" w:rsidRDefault="002F5516" w:rsidP="00034681">
            <w:pPr>
              <w:pStyle w:val="TAC"/>
            </w:pPr>
          </w:p>
        </w:tc>
        <w:tc>
          <w:tcPr>
            <w:tcW w:w="815" w:type="pct"/>
            <w:tcBorders>
              <w:top w:val="single" w:sz="4" w:space="0" w:color="auto"/>
              <w:left w:val="single" w:sz="6" w:space="0" w:color="000000"/>
              <w:bottom w:val="single" w:sz="4" w:space="0" w:color="auto"/>
              <w:right w:val="single" w:sz="6" w:space="0" w:color="000000"/>
            </w:tcBorders>
          </w:tcPr>
          <w:p w14:paraId="445FC198" w14:textId="77777777" w:rsidR="002F5516" w:rsidRPr="0016361A" w:rsidRDefault="002F5516" w:rsidP="00034681">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892B4B2" w14:textId="77777777" w:rsidR="002F5516" w:rsidRPr="0016361A" w:rsidRDefault="002F5516" w:rsidP="00034681">
            <w:pPr>
              <w:pStyle w:val="TAL"/>
            </w:pPr>
          </w:p>
        </w:tc>
      </w:tr>
    </w:tbl>
    <w:p w14:paraId="74C7C4EE" w14:textId="77777777" w:rsidR="0084087A" w:rsidRDefault="0084087A" w:rsidP="0084087A"/>
    <w:p w14:paraId="2EDAC44A" w14:textId="77777777" w:rsidR="0084087A" w:rsidRDefault="0084087A" w:rsidP="0084087A">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464CF376"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A91F08"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828B6"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DE8771"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EABC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11C8B0" w14:textId="77777777" w:rsidR="0084087A" w:rsidRDefault="0084087A" w:rsidP="009629B9">
            <w:pPr>
              <w:pStyle w:val="TAH"/>
            </w:pPr>
            <w:r>
              <w:t>Description</w:t>
            </w:r>
          </w:p>
        </w:tc>
      </w:tr>
      <w:tr w:rsidR="0084087A" w14:paraId="20B12C0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24C286"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473B30"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B6763B"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E28E73"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7FA387" w14:textId="77777777" w:rsidR="0084087A" w:rsidRDefault="0084087A" w:rsidP="009629B9">
            <w:pPr>
              <w:pStyle w:val="TAL"/>
            </w:pPr>
            <w:r>
              <w:t>An alternative URI of the resource located in an alternative EES.</w:t>
            </w:r>
          </w:p>
        </w:tc>
      </w:tr>
    </w:tbl>
    <w:p w14:paraId="47F345BD" w14:textId="77777777" w:rsidR="0084087A" w:rsidRDefault="0084087A" w:rsidP="0084087A"/>
    <w:p w14:paraId="5AC72FC9" w14:textId="77777777" w:rsidR="0084087A" w:rsidRDefault="0084087A" w:rsidP="0084087A">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62EAAD7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8120D7"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5A462"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019FF"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20FA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E010A0" w14:textId="77777777" w:rsidR="0084087A" w:rsidRDefault="0084087A" w:rsidP="009629B9">
            <w:pPr>
              <w:pStyle w:val="TAH"/>
            </w:pPr>
            <w:r>
              <w:t>Description</w:t>
            </w:r>
          </w:p>
        </w:tc>
      </w:tr>
      <w:tr w:rsidR="0084087A" w14:paraId="0C99CEB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E1BFA"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8542CED"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4C312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076437"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9C55F1" w14:textId="77777777" w:rsidR="0084087A" w:rsidRDefault="0084087A" w:rsidP="009629B9">
            <w:pPr>
              <w:pStyle w:val="TAL"/>
            </w:pPr>
            <w:r>
              <w:t>An alternative URI of the resource located in an alternative EES.</w:t>
            </w:r>
          </w:p>
        </w:tc>
      </w:tr>
    </w:tbl>
    <w:p w14:paraId="039C76B0" w14:textId="20D70803" w:rsidR="0084087A" w:rsidRDefault="0084087A" w:rsidP="0084087A"/>
    <w:p w14:paraId="059ED066" w14:textId="680CC14F" w:rsidR="0046468A" w:rsidRPr="00F35F4A" w:rsidRDefault="0046468A" w:rsidP="0046468A">
      <w:pPr>
        <w:pStyle w:val="Heading6"/>
        <w:rPr>
          <w:lang w:eastAsia="zh-CN"/>
        </w:rPr>
      </w:pPr>
      <w:bookmarkStart w:id="141" w:name="_Toc96848115"/>
      <w:r w:rsidRPr="00F35F4A">
        <w:rPr>
          <w:lang w:eastAsia="zh-CN"/>
        </w:rPr>
        <w:t>6.</w:t>
      </w:r>
      <w:r>
        <w:rPr>
          <w:lang w:eastAsia="zh-CN"/>
        </w:rPr>
        <w:t>2</w:t>
      </w:r>
      <w:r w:rsidRPr="00F35F4A">
        <w:rPr>
          <w:lang w:eastAsia="zh-CN"/>
        </w:rPr>
        <w:t>.2.3.3.</w:t>
      </w:r>
      <w:r w:rsidR="002A497E">
        <w:rPr>
          <w:lang w:eastAsia="zh-CN"/>
        </w:rPr>
        <w:t>3</w:t>
      </w:r>
      <w:r w:rsidRPr="00F35F4A">
        <w:rPr>
          <w:lang w:eastAsia="zh-CN"/>
        </w:rPr>
        <w:tab/>
      </w:r>
      <w:r>
        <w:rPr>
          <w:lang w:eastAsia="zh-CN"/>
        </w:rPr>
        <w:t>PATCH</w:t>
      </w:r>
      <w:bookmarkEnd w:id="141"/>
    </w:p>
    <w:p w14:paraId="38AD8EEE" w14:textId="753BD55A" w:rsidR="0046468A" w:rsidRPr="00F35F4A" w:rsidRDefault="0046468A" w:rsidP="0046468A">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rsidR="002A497E">
        <w:t>3</w:t>
      </w:r>
      <w:r w:rsidRPr="00F35F4A">
        <w:t>-1.</w:t>
      </w:r>
    </w:p>
    <w:p w14:paraId="75510AF0" w14:textId="1374D283" w:rsidR="0046468A" w:rsidRPr="00F35F4A" w:rsidRDefault="0046468A" w:rsidP="0046468A">
      <w:pPr>
        <w:pStyle w:val="TH"/>
        <w:rPr>
          <w:rFonts w:cs="Arial"/>
        </w:rPr>
      </w:pPr>
      <w:r w:rsidRPr="00F35F4A">
        <w:t>Table</w:t>
      </w:r>
      <w:r>
        <w:t> </w:t>
      </w:r>
      <w:r w:rsidRPr="00F35F4A">
        <w:t>6.</w:t>
      </w:r>
      <w:r>
        <w:t>2</w:t>
      </w:r>
      <w:r w:rsidRPr="00F35F4A">
        <w:t>.2.3.3.</w:t>
      </w:r>
      <w:r w:rsidR="002A497E">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6468A" w:rsidRPr="00646838" w14:paraId="03212179" w14:textId="77777777" w:rsidTr="00455D9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1D8828" w14:textId="77777777" w:rsidR="0046468A" w:rsidRPr="00646838" w:rsidRDefault="0046468A" w:rsidP="00455D9B">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4FD40D2" w14:textId="77777777" w:rsidR="0046468A" w:rsidRPr="00646838" w:rsidRDefault="0046468A" w:rsidP="00455D9B">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AC8D69" w14:textId="77777777" w:rsidR="0046468A" w:rsidRPr="00646838" w:rsidRDefault="0046468A" w:rsidP="00455D9B">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0B9B5CF" w14:textId="77777777" w:rsidR="0046468A" w:rsidRPr="00646838" w:rsidRDefault="0046468A" w:rsidP="00455D9B">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F8096AB" w14:textId="77777777" w:rsidR="0046468A" w:rsidRPr="00646838" w:rsidRDefault="0046468A" w:rsidP="00455D9B">
            <w:pPr>
              <w:pStyle w:val="TAH"/>
            </w:pPr>
            <w:r w:rsidRPr="00646838">
              <w:t>Description</w:t>
            </w:r>
          </w:p>
        </w:tc>
      </w:tr>
      <w:tr w:rsidR="0046468A" w:rsidRPr="00646838" w14:paraId="362365FF" w14:textId="77777777" w:rsidTr="00455D9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0DE278" w14:textId="77777777" w:rsidR="0046468A" w:rsidRPr="00646838" w:rsidRDefault="0046468A" w:rsidP="00455D9B">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14B5E253" w14:textId="77777777" w:rsidR="0046468A" w:rsidRPr="00646838" w:rsidRDefault="0046468A" w:rsidP="00455D9B">
            <w:pPr>
              <w:pStyle w:val="TAL"/>
            </w:pPr>
          </w:p>
        </w:tc>
        <w:tc>
          <w:tcPr>
            <w:tcW w:w="209" w:type="pct"/>
            <w:tcBorders>
              <w:top w:val="single" w:sz="4" w:space="0" w:color="auto"/>
              <w:left w:val="single" w:sz="6" w:space="0" w:color="000000"/>
              <w:bottom w:val="single" w:sz="4" w:space="0" w:color="auto"/>
              <w:right w:val="single" w:sz="6" w:space="0" w:color="000000"/>
            </w:tcBorders>
          </w:tcPr>
          <w:p w14:paraId="20B854A2" w14:textId="77777777" w:rsidR="0046468A" w:rsidRPr="00646838" w:rsidRDefault="0046468A" w:rsidP="00455D9B">
            <w:pPr>
              <w:pStyle w:val="TAC"/>
            </w:pPr>
          </w:p>
        </w:tc>
        <w:tc>
          <w:tcPr>
            <w:tcW w:w="608" w:type="pct"/>
            <w:tcBorders>
              <w:top w:val="single" w:sz="4" w:space="0" w:color="auto"/>
              <w:left w:val="single" w:sz="6" w:space="0" w:color="000000"/>
              <w:bottom w:val="single" w:sz="4" w:space="0" w:color="auto"/>
              <w:right w:val="single" w:sz="6" w:space="0" w:color="000000"/>
            </w:tcBorders>
          </w:tcPr>
          <w:p w14:paraId="5A939375" w14:textId="77777777" w:rsidR="0046468A" w:rsidRPr="00646838" w:rsidRDefault="0046468A" w:rsidP="00455D9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A8CC9B7" w14:textId="77777777" w:rsidR="0046468A" w:rsidRPr="00646838" w:rsidRDefault="0046468A" w:rsidP="00455D9B">
            <w:pPr>
              <w:pStyle w:val="TAL"/>
            </w:pPr>
          </w:p>
        </w:tc>
      </w:tr>
    </w:tbl>
    <w:p w14:paraId="070CAC6D" w14:textId="77777777" w:rsidR="0046468A" w:rsidRPr="00F35F4A" w:rsidRDefault="0046468A" w:rsidP="0046468A"/>
    <w:p w14:paraId="0C3F7B56" w14:textId="773794F2" w:rsidR="0046468A" w:rsidRPr="00F35F4A" w:rsidRDefault="0046468A" w:rsidP="0046468A">
      <w:r w:rsidRPr="00F35F4A">
        <w:t>This method shall support the request data structures specified in table 6.</w:t>
      </w:r>
      <w:r>
        <w:t>2</w:t>
      </w:r>
      <w:r w:rsidRPr="00F35F4A">
        <w:t>.2.3.3.</w:t>
      </w:r>
      <w:r w:rsidR="002A497E">
        <w:t>3</w:t>
      </w:r>
      <w:r w:rsidRPr="00F35F4A">
        <w:t>-2 and the response data structures and response codes specified in table 6.</w:t>
      </w:r>
      <w:r>
        <w:t>2</w:t>
      </w:r>
      <w:r w:rsidRPr="00F35F4A">
        <w:t>.2.3.3.</w:t>
      </w:r>
      <w:r w:rsidR="002A497E">
        <w:t>3</w:t>
      </w:r>
      <w:r w:rsidRPr="00F35F4A">
        <w:t>-3.</w:t>
      </w:r>
    </w:p>
    <w:p w14:paraId="7A6B4C62" w14:textId="2A5A0C2A" w:rsidR="0046468A" w:rsidRPr="00F35F4A" w:rsidRDefault="0046468A" w:rsidP="0046468A">
      <w:pPr>
        <w:pStyle w:val="TH"/>
      </w:pPr>
      <w:r w:rsidRPr="00F35F4A">
        <w:t>Table</w:t>
      </w:r>
      <w:r>
        <w:t> </w:t>
      </w:r>
      <w:r w:rsidRPr="00F35F4A">
        <w:t>6.</w:t>
      </w:r>
      <w:r>
        <w:t>2</w:t>
      </w:r>
      <w:r w:rsidRPr="00F35F4A">
        <w:t>.2.3.3.</w:t>
      </w:r>
      <w:r w:rsidR="002A497E">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46468A" w:rsidRPr="00646838" w14:paraId="45816F69" w14:textId="77777777" w:rsidTr="00455D9B">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15E4A02" w14:textId="77777777" w:rsidR="0046468A" w:rsidRPr="00646838" w:rsidRDefault="0046468A" w:rsidP="00455D9B">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949F2B0" w14:textId="77777777" w:rsidR="0046468A" w:rsidRPr="00646838" w:rsidRDefault="0046468A" w:rsidP="00455D9B">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4F01A1D" w14:textId="77777777" w:rsidR="0046468A" w:rsidRPr="00646838" w:rsidRDefault="0046468A" w:rsidP="00455D9B">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A269726" w14:textId="77777777" w:rsidR="0046468A" w:rsidRPr="00646838" w:rsidRDefault="0046468A" w:rsidP="00455D9B">
            <w:pPr>
              <w:pStyle w:val="TAH"/>
            </w:pPr>
            <w:r w:rsidRPr="00646838">
              <w:t>Description</w:t>
            </w:r>
          </w:p>
        </w:tc>
      </w:tr>
      <w:tr w:rsidR="0046468A" w:rsidRPr="00646838" w14:paraId="7D6BBBCF" w14:textId="77777777" w:rsidTr="00455D9B">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19BEA7C" w14:textId="77777777" w:rsidR="0046468A" w:rsidRPr="00646838" w:rsidRDefault="0046468A" w:rsidP="00455D9B">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257F5AA2" w14:textId="77777777" w:rsidR="0046468A" w:rsidRPr="00646838" w:rsidRDefault="0046468A" w:rsidP="00455D9B">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21C4CC8C" w14:textId="77777777" w:rsidR="0046468A" w:rsidRPr="00646838" w:rsidRDefault="0046468A" w:rsidP="00455D9B">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5E7EC95" w14:textId="77777777" w:rsidR="0046468A" w:rsidRPr="00646838" w:rsidRDefault="0046468A" w:rsidP="00455D9B">
            <w:pPr>
              <w:pStyle w:val="TAL"/>
            </w:pPr>
            <w:r w:rsidRPr="00646838">
              <w:t xml:space="preserve">An </w:t>
            </w:r>
            <w:r w:rsidRPr="00F35F4A">
              <w:t>Individual registration</w:t>
            </w:r>
            <w:r w:rsidRPr="00646838">
              <w:t xml:space="preserve"> resource to be updated.</w:t>
            </w:r>
          </w:p>
        </w:tc>
      </w:tr>
    </w:tbl>
    <w:p w14:paraId="2910F06F" w14:textId="77777777" w:rsidR="0046468A" w:rsidRPr="00F35F4A" w:rsidRDefault="0046468A" w:rsidP="0046468A"/>
    <w:p w14:paraId="09E48C19" w14:textId="5B9171A9" w:rsidR="0046468A" w:rsidRPr="00F35F4A" w:rsidRDefault="0046468A" w:rsidP="0046468A">
      <w:pPr>
        <w:pStyle w:val="TH"/>
      </w:pPr>
      <w:r w:rsidRPr="00F35F4A">
        <w:lastRenderedPageBreak/>
        <w:t>Table</w:t>
      </w:r>
      <w:r>
        <w:t> </w:t>
      </w:r>
      <w:r w:rsidRPr="00F35F4A">
        <w:t>6.</w:t>
      </w:r>
      <w:r>
        <w:t>2</w:t>
      </w:r>
      <w:r w:rsidRPr="00F35F4A">
        <w:t>.2.3.3.</w:t>
      </w:r>
      <w:r w:rsidR="00071E15">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46468A" w:rsidRPr="00646838" w14:paraId="0B9E27C4"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DF5049" w14:textId="77777777" w:rsidR="0046468A" w:rsidRPr="00646838" w:rsidRDefault="0046468A" w:rsidP="00455D9B">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517B2A5" w14:textId="77777777" w:rsidR="0046468A" w:rsidRPr="00646838" w:rsidRDefault="0046468A" w:rsidP="00455D9B">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2D51A4" w14:textId="77777777" w:rsidR="0046468A" w:rsidRPr="00646838" w:rsidRDefault="0046468A" w:rsidP="00455D9B">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AA1B10F" w14:textId="77777777" w:rsidR="0046468A" w:rsidRPr="00646838" w:rsidRDefault="0046468A" w:rsidP="00455D9B">
            <w:pPr>
              <w:pStyle w:val="TAH"/>
            </w:pPr>
            <w:r w:rsidRPr="00646838">
              <w:t>Response</w:t>
            </w:r>
          </w:p>
          <w:p w14:paraId="181253EF" w14:textId="77777777" w:rsidR="0046468A" w:rsidRPr="00646838" w:rsidRDefault="0046468A" w:rsidP="00455D9B">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2AB63E" w14:textId="77777777" w:rsidR="0046468A" w:rsidRPr="00646838" w:rsidRDefault="0046468A" w:rsidP="00455D9B">
            <w:pPr>
              <w:pStyle w:val="TAH"/>
            </w:pPr>
            <w:r w:rsidRPr="00646838">
              <w:t>Description</w:t>
            </w:r>
          </w:p>
        </w:tc>
      </w:tr>
      <w:tr w:rsidR="0046468A" w:rsidRPr="00646838" w14:paraId="4CBD9C7F"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68495E" w14:textId="77777777" w:rsidR="0046468A" w:rsidRPr="00646838" w:rsidRDefault="0046468A" w:rsidP="00455D9B">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4D379B5" w14:textId="77777777" w:rsidR="0046468A" w:rsidRPr="00646838" w:rsidRDefault="0046468A" w:rsidP="00455D9B">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F0F770" w14:textId="77777777" w:rsidR="0046468A" w:rsidRPr="00646838" w:rsidRDefault="0046468A" w:rsidP="00455D9B">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4A513FA1" w14:textId="77777777" w:rsidR="0046468A" w:rsidRPr="00646838" w:rsidRDefault="0046468A" w:rsidP="00455D9B">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A02E951" w14:textId="77777777" w:rsidR="0046468A" w:rsidRPr="00646838" w:rsidRDefault="0046468A" w:rsidP="00455D9B">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46468A" w:rsidRPr="00646838" w14:paraId="364B14BC"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298656" w14:textId="77777777" w:rsidR="0046468A" w:rsidRPr="00646838" w:rsidRDefault="0046468A" w:rsidP="00455D9B">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51134EAF" w14:textId="77777777" w:rsidR="0046468A" w:rsidRPr="00646838" w:rsidRDefault="0046468A"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6CBE6750" w14:textId="77777777" w:rsidR="0046468A" w:rsidRPr="00646838" w:rsidRDefault="0046468A" w:rsidP="00455D9B">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5F8E5CCD" w14:textId="77777777" w:rsidR="0046468A" w:rsidRPr="00646838" w:rsidRDefault="0046468A" w:rsidP="00455D9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8AFE4F" w14:textId="77777777" w:rsidR="0046468A" w:rsidRPr="00F35F4A" w:rsidRDefault="0046468A" w:rsidP="00455D9B">
            <w:pPr>
              <w:pStyle w:val="TAL"/>
            </w:pPr>
            <w:r w:rsidRPr="00F35F4A">
              <w:t>An individual EEC registration</w:t>
            </w:r>
            <w:r w:rsidRPr="00646838">
              <w:t xml:space="preserve"> resource updated successfully.</w:t>
            </w:r>
          </w:p>
        </w:tc>
      </w:tr>
      <w:tr w:rsidR="0046468A" w:rsidRPr="00646838" w14:paraId="4836E030"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6749D5" w14:textId="77777777" w:rsidR="0046468A" w:rsidRDefault="0046468A"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A8872E8" w14:textId="77777777" w:rsidR="0046468A" w:rsidRPr="00646838" w:rsidRDefault="0046468A"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2FACF1F1" w14:textId="77777777" w:rsidR="0046468A" w:rsidRPr="00646838" w:rsidRDefault="0046468A" w:rsidP="00455D9B">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8CA8537" w14:textId="77777777" w:rsidR="0046468A" w:rsidRDefault="0046468A" w:rsidP="00455D9B">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C656094" w14:textId="77777777" w:rsidR="0046468A" w:rsidRPr="00F35F4A" w:rsidRDefault="0046468A" w:rsidP="00455D9B">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6468A" w:rsidRPr="00646838" w14:paraId="1A76E780"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4363C8" w14:textId="77777777" w:rsidR="0046468A" w:rsidRDefault="0046468A"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057E166" w14:textId="77777777" w:rsidR="0046468A" w:rsidRPr="00646838" w:rsidRDefault="0046468A"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066ED5B5" w14:textId="77777777" w:rsidR="0046468A" w:rsidRPr="00646838" w:rsidRDefault="0046468A" w:rsidP="00455D9B">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5093773" w14:textId="77777777" w:rsidR="0046468A" w:rsidRDefault="0046468A" w:rsidP="00455D9B">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DA1278C" w14:textId="77777777" w:rsidR="0046468A" w:rsidRPr="00F35F4A" w:rsidRDefault="0046468A" w:rsidP="00455D9B">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6468A" w:rsidRPr="00646838" w14:paraId="1ABFDCBC" w14:textId="77777777" w:rsidTr="00455D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9BD178" w14:textId="77777777" w:rsidR="0046468A" w:rsidRPr="00646838" w:rsidRDefault="0046468A" w:rsidP="00455D9B">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4D83E09A" w14:textId="77777777" w:rsidR="0046468A" w:rsidRDefault="0046468A" w:rsidP="0046468A"/>
    <w:p w14:paraId="574C58A6" w14:textId="75C24864" w:rsidR="0046468A" w:rsidRPr="00A04126" w:rsidRDefault="0046468A" w:rsidP="0046468A">
      <w:pPr>
        <w:pStyle w:val="TH"/>
        <w:rPr>
          <w:rFonts w:cs="Arial"/>
        </w:rPr>
      </w:pPr>
      <w:r>
        <w:t>Table </w:t>
      </w:r>
      <w:r w:rsidRPr="00F35F4A">
        <w:t>6.</w:t>
      </w:r>
      <w:r>
        <w:t>2</w:t>
      </w:r>
      <w:r w:rsidRPr="00F35F4A">
        <w:t>.2.3.3.</w:t>
      </w:r>
      <w:r w:rsidR="00071E15">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46468A" w:rsidRPr="00B54FF5" w14:paraId="7DA7C744" w14:textId="77777777" w:rsidTr="00455D9B">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6F1B6F1" w14:textId="77777777" w:rsidR="0046468A" w:rsidRPr="0016361A" w:rsidRDefault="0046468A" w:rsidP="00455D9B">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203FED7" w14:textId="77777777" w:rsidR="0046468A" w:rsidRPr="0016361A" w:rsidRDefault="0046468A" w:rsidP="00455D9B">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E5435EE" w14:textId="77777777" w:rsidR="0046468A" w:rsidRPr="0016361A" w:rsidRDefault="0046468A" w:rsidP="00455D9B">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FA5AB4D" w14:textId="77777777" w:rsidR="0046468A" w:rsidRPr="0016361A" w:rsidRDefault="0046468A" w:rsidP="00455D9B">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1A97986" w14:textId="77777777" w:rsidR="0046468A" w:rsidRPr="0016361A" w:rsidRDefault="0046468A" w:rsidP="00455D9B">
            <w:pPr>
              <w:pStyle w:val="TAH"/>
            </w:pPr>
            <w:r w:rsidRPr="0016361A">
              <w:t>Description</w:t>
            </w:r>
          </w:p>
        </w:tc>
      </w:tr>
      <w:tr w:rsidR="0046468A" w:rsidRPr="00B54FF5" w14:paraId="4F3F2D5F" w14:textId="77777777" w:rsidTr="00455D9B">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89487BF" w14:textId="77777777" w:rsidR="0046468A" w:rsidRPr="0016361A" w:rsidRDefault="0046468A" w:rsidP="00455D9B">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5287098" w14:textId="77777777" w:rsidR="0046468A" w:rsidRPr="0016361A" w:rsidRDefault="0046468A" w:rsidP="00455D9B">
            <w:pPr>
              <w:pStyle w:val="TAL"/>
            </w:pPr>
          </w:p>
        </w:tc>
        <w:tc>
          <w:tcPr>
            <w:tcW w:w="282" w:type="pct"/>
            <w:tcBorders>
              <w:top w:val="single" w:sz="4" w:space="0" w:color="auto"/>
              <w:left w:val="single" w:sz="6" w:space="0" w:color="000000"/>
              <w:bottom w:val="single" w:sz="6" w:space="0" w:color="000000"/>
              <w:right w:val="single" w:sz="6" w:space="0" w:color="000000"/>
            </w:tcBorders>
          </w:tcPr>
          <w:p w14:paraId="5B7458A0" w14:textId="77777777" w:rsidR="0046468A" w:rsidRPr="0016361A" w:rsidRDefault="0046468A" w:rsidP="00455D9B">
            <w:pPr>
              <w:pStyle w:val="TAC"/>
            </w:pPr>
          </w:p>
        </w:tc>
        <w:tc>
          <w:tcPr>
            <w:tcW w:w="582" w:type="pct"/>
            <w:tcBorders>
              <w:top w:val="single" w:sz="4" w:space="0" w:color="auto"/>
              <w:left w:val="single" w:sz="6" w:space="0" w:color="000000"/>
              <w:bottom w:val="single" w:sz="6" w:space="0" w:color="000000"/>
              <w:right w:val="single" w:sz="6" w:space="0" w:color="000000"/>
            </w:tcBorders>
          </w:tcPr>
          <w:p w14:paraId="1978D110" w14:textId="77777777" w:rsidR="0046468A" w:rsidRPr="0016361A" w:rsidRDefault="0046468A" w:rsidP="00455D9B">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90B9C" w14:textId="77777777" w:rsidR="0046468A" w:rsidRPr="0016361A" w:rsidRDefault="0046468A" w:rsidP="00455D9B">
            <w:pPr>
              <w:pStyle w:val="TAL"/>
            </w:pPr>
          </w:p>
        </w:tc>
      </w:tr>
    </w:tbl>
    <w:p w14:paraId="45BC7D36" w14:textId="77777777" w:rsidR="0046468A" w:rsidRPr="00A04126" w:rsidRDefault="0046468A" w:rsidP="0046468A"/>
    <w:p w14:paraId="6B1C6971" w14:textId="39602907" w:rsidR="0046468A" w:rsidRPr="00A04126" w:rsidRDefault="0046468A" w:rsidP="0046468A">
      <w:pPr>
        <w:pStyle w:val="TH"/>
        <w:rPr>
          <w:rFonts w:cs="Arial"/>
        </w:rPr>
      </w:pPr>
      <w:r w:rsidRPr="00A04126">
        <w:t>Table</w:t>
      </w:r>
      <w:r>
        <w:t> </w:t>
      </w:r>
      <w:r w:rsidRPr="00F35F4A">
        <w:t>6.</w:t>
      </w:r>
      <w:r>
        <w:t>2</w:t>
      </w:r>
      <w:r w:rsidRPr="00F35F4A">
        <w:t>.2.3.3.</w:t>
      </w:r>
      <w:r w:rsidR="00071E15">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6468A" w:rsidRPr="00B54FF5" w14:paraId="1B57BB4E" w14:textId="77777777" w:rsidTr="00455D9B">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C05F250" w14:textId="77777777" w:rsidR="0046468A" w:rsidRPr="0016361A" w:rsidRDefault="0046468A" w:rsidP="00455D9B">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B2DAE05" w14:textId="77777777" w:rsidR="0046468A" w:rsidRPr="0016361A" w:rsidRDefault="0046468A" w:rsidP="00455D9B">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279D02E" w14:textId="77777777" w:rsidR="0046468A" w:rsidRPr="0016361A" w:rsidRDefault="0046468A" w:rsidP="00455D9B">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063450CD" w14:textId="77777777" w:rsidR="0046468A" w:rsidRPr="0016361A" w:rsidRDefault="0046468A" w:rsidP="00455D9B">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200C8504" w14:textId="77777777" w:rsidR="0046468A" w:rsidRPr="0016361A" w:rsidRDefault="0046468A" w:rsidP="00455D9B">
            <w:pPr>
              <w:pStyle w:val="TAH"/>
            </w:pPr>
            <w:r w:rsidRPr="0016361A">
              <w:t>Description</w:t>
            </w:r>
          </w:p>
        </w:tc>
      </w:tr>
      <w:tr w:rsidR="0046468A" w:rsidRPr="00B54FF5" w14:paraId="341F1109" w14:textId="77777777" w:rsidTr="00455D9B">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FB95271" w14:textId="77777777" w:rsidR="0046468A" w:rsidRPr="0016361A" w:rsidRDefault="0046468A" w:rsidP="00455D9B">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39C67E1" w14:textId="77777777" w:rsidR="0046468A" w:rsidRPr="0016361A" w:rsidRDefault="0046468A" w:rsidP="00455D9B">
            <w:pPr>
              <w:pStyle w:val="TAL"/>
            </w:pPr>
          </w:p>
        </w:tc>
        <w:tc>
          <w:tcPr>
            <w:tcW w:w="218" w:type="pct"/>
            <w:tcBorders>
              <w:top w:val="single" w:sz="4" w:space="0" w:color="auto"/>
              <w:left w:val="single" w:sz="6" w:space="0" w:color="000000"/>
              <w:bottom w:val="single" w:sz="6" w:space="0" w:color="000000"/>
              <w:right w:val="single" w:sz="6" w:space="0" w:color="000000"/>
            </w:tcBorders>
          </w:tcPr>
          <w:p w14:paraId="324A10BC" w14:textId="77777777" w:rsidR="0046468A" w:rsidRPr="0016361A" w:rsidRDefault="0046468A" w:rsidP="00455D9B">
            <w:pPr>
              <w:pStyle w:val="TAC"/>
            </w:pPr>
          </w:p>
        </w:tc>
        <w:tc>
          <w:tcPr>
            <w:tcW w:w="663" w:type="pct"/>
            <w:tcBorders>
              <w:top w:val="single" w:sz="4" w:space="0" w:color="auto"/>
              <w:left w:val="single" w:sz="6" w:space="0" w:color="000000"/>
              <w:bottom w:val="single" w:sz="6" w:space="0" w:color="000000"/>
              <w:right w:val="single" w:sz="6" w:space="0" w:color="000000"/>
            </w:tcBorders>
          </w:tcPr>
          <w:p w14:paraId="5E70C8A6" w14:textId="77777777" w:rsidR="0046468A" w:rsidRPr="0016361A" w:rsidRDefault="0046468A" w:rsidP="00455D9B">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CE65AB" w14:textId="77777777" w:rsidR="0046468A" w:rsidRPr="0016361A" w:rsidRDefault="0046468A" w:rsidP="00455D9B">
            <w:pPr>
              <w:pStyle w:val="TAL"/>
            </w:pPr>
          </w:p>
        </w:tc>
      </w:tr>
    </w:tbl>
    <w:p w14:paraId="26DD5DCA" w14:textId="77777777" w:rsidR="0046468A" w:rsidRPr="00A04126" w:rsidRDefault="0046468A" w:rsidP="0046468A"/>
    <w:p w14:paraId="1563C7DB" w14:textId="3912BF65" w:rsidR="0046468A" w:rsidRPr="00A04126" w:rsidRDefault="0046468A" w:rsidP="0046468A">
      <w:pPr>
        <w:pStyle w:val="TH"/>
      </w:pPr>
      <w:r w:rsidRPr="00A04126">
        <w:t>Table</w:t>
      </w:r>
      <w:r>
        <w:t> </w:t>
      </w:r>
      <w:r w:rsidRPr="00F35F4A">
        <w:t>6.</w:t>
      </w:r>
      <w:r>
        <w:t>2</w:t>
      </w:r>
      <w:r w:rsidRPr="00F35F4A">
        <w:t>.2.3.3.</w:t>
      </w:r>
      <w:r w:rsidR="00071E15">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46468A" w:rsidRPr="00B54FF5" w14:paraId="4DDBC316" w14:textId="77777777" w:rsidTr="00455D9B">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FF6DC40" w14:textId="77777777" w:rsidR="0046468A" w:rsidRPr="0016361A" w:rsidRDefault="0046468A" w:rsidP="00455D9B">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C6C45DD" w14:textId="77777777" w:rsidR="0046468A" w:rsidRPr="0016361A" w:rsidRDefault="0046468A" w:rsidP="00455D9B">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0C0F51E" w14:textId="77777777" w:rsidR="0046468A" w:rsidRPr="0016361A" w:rsidRDefault="0046468A" w:rsidP="00455D9B">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58864D4" w14:textId="77777777" w:rsidR="0046468A" w:rsidRPr="0016361A" w:rsidRDefault="0046468A" w:rsidP="00455D9B">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C90E631" w14:textId="77777777" w:rsidR="0046468A" w:rsidRPr="0016361A" w:rsidRDefault="0046468A" w:rsidP="00455D9B">
            <w:pPr>
              <w:pStyle w:val="TAH"/>
            </w:pPr>
            <w:r w:rsidRPr="0016361A">
              <w:t>Description</w:t>
            </w:r>
          </w:p>
        </w:tc>
      </w:tr>
      <w:tr w:rsidR="0046468A" w:rsidRPr="00B54FF5" w14:paraId="6E5D82DF" w14:textId="77777777" w:rsidTr="00455D9B">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2D8024E" w14:textId="77777777" w:rsidR="0046468A" w:rsidRPr="0016361A" w:rsidRDefault="0046468A" w:rsidP="00455D9B">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3DD1F9C" w14:textId="77777777" w:rsidR="0046468A" w:rsidRPr="0016361A" w:rsidRDefault="0046468A" w:rsidP="00455D9B">
            <w:pPr>
              <w:pStyle w:val="TAL"/>
            </w:pPr>
          </w:p>
        </w:tc>
        <w:tc>
          <w:tcPr>
            <w:tcW w:w="720" w:type="pct"/>
            <w:tcBorders>
              <w:top w:val="single" w:sz="4" w:space="0" w:color="auto"/>
              <w:left w:val="single" w:sz="6" w:space="0" w:color="000000"/>
              <w:bottom w:val="single" w:sz="4" w:space="0" w:color="auto"/>
              <w:right w:val="single" w:sz="6" w:space="0" w:color="000000"/>
            </w:tcBorders>
          </w:tcPr>
          <w:p w14:paraId="45128322" w14:textId="77777777" w:rsidR="0046468A" w:rsidRPr="0016361A" w:rsidRDefault="0046468A" w:rsidP="00455D9B">
            <w:pPr>
              <w:pStyle w:val="TAC"/>
            </w:pPr>
          </w:p>
        </w:tc>
        <w:tc>
          <w:tcPr>
            <w:tcW w:w="810" w:type="pct"/>
            <w:tcBorders>
              <w:top w:val="single" w:sz="4" w:space="0" w:color="auto"/>
              <w:left w:val="single" w:sz="6" w:space="0" w:color="000000"/>
              <w:bottom w:val="single" w:sz="4" w:space="0" w:color="auto"/>
              <w:right w:val="single" w:sz="6" w:space="0" w:color="000000"/>
            </w:tcBorders>
          </w:tcPr>
          <w:p w14:paraId="723D8990" w14:textId="77777777" w:rsidR="0046468A" w:rsidRPr="0016361A" w:rsidRDefault="0046468A" w:rsidP="00455D9B">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DD34DD4" w14:textId="77777777" w:rsidR="0046468A" w:rsidRPr="0016361A" w:rsidRDefault="0046468A" w:rsidP="00455D9B">
            <w:pPr>
              <w:pStyle w:val="TAL"/>
            </w:pPr>
          </w:p>
        </w:tc>
      </w:tr>
    </w:tbl>
    <w:p w14:paraId="1472A272" w14:textId="77777777" w:rsidR="0046468A" w:rsidRDefault="0046468A" w:rsidP="0046468A"/>
    <w:p w14:paraId="0CCEA597" w14:textId="1F4554F8" w:rsidR="0046468A" w:rsidRDefault="0046468A" w:rsidP="0046468A">
      <w:pPr>
        <w:pStyle w:val="TH"/>
      </w:pPr>
      <w:r>
        <w:t>Table </w:t>
      </w:r>
      <w:r w:rsidRPr="00F35F4A">
        <w:t>6.</w:t>
      </w:r>
      <w:r>
        <w:t>2</w:t>
      </w:r>
      <w:r w:rsidRPr="00F35F4A">
        <w:t>.2.3.3.</w:t>
      </w:r>
      <w:r w:rsidR="00071E15">
        <w:t>3</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6468A" w14:paraId="614ED009"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351D7" w14:textId="77777777" w:rsidR="0046468A" w:rsidRDefault="0046468A"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57A9F3" w14:textId="77777777" w:rsidR="0046468A" w:rsidRDefault="0046468A"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1FD16D" w14:textId="77777777" w:rsidR="0046468A" w:rsidRDefault="0046468A"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B23011" w14:textId="77777777" w:rsidR="0046468A" w:rsidRDefault="0046468A"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EAE48D" w14:textId="77777777" w:rsidR="0046468A" w:rsidRDefault="0046468A" w:rsidP="00455D9B">
            <w:pPr>
              <w:pStyle w:val="TAH"/>
            </w:pPr>
            <w:r>
              <w:t>Description</w:t>
            </w:r>
          </w:p>
        </w:tc>
      </w:tr>
      <w:tr w:rsidR="0046468A" w14:paraId="482002D1"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8FC8CE" w14:textId="77777777" w:rsidR="0046468A" w:rsidRDefault="0046468A"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175104" w14:textId="77777777" w:rsidR="0046468A" w:rsidRDefault="0046468A"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8BD98C" w14:textId="77777777" w:rsidR="0046468A" w:rsidRDefault="0046468A"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25BA90" w14:textId="77777777" w:rsidR="0046468A" w:rsidRDefault="0046468A"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72CC9A" w14:textId="77777777" w:rsidR="0046468A" w:rsidRDefault="0046468A" w:rsidP="00455D9B">
            <w:pPr>
              <w:pStyle w:val="TAL"/>
            </w:pPr>
            <w:r>
              <w:t>An alternative URI of the resource located in an alternative EES.</w:t>
            </w:r>
          </w:p>
        </w:tc>
      </w:tr>
    </w:tbl>
    <w:p w14:paraId="0F18E1B9" w14:textId="77777777" w:rsidR="0046468A" w:rsidRDefault="0046468A" w:rsidP="0046468A"/>
    <w:p w14:paraId="489828DC" w14:textId="41D96850" w:rsidR="0046468A" w:rsidRDefault="0046468A" w:rsidP="0046468A">
      <w:pPr>
        <w:pStyle w:val="TH"/>
      </w:pPr>
      <w:r>
        <w:t>Table</w:t>
      </w:r>
      <w:r>
        <w:rPr>
          <w:noProof/>
        </w:rPr>
        <w:t> </w:t>
      </w:r>
      <w:r w:rsidRPr="00F35F4A">
        <w:t>6.</w:t>
      </w:r>
      <w:r>
        <w:t>2</w:t>
      </w:r>
      <w:r w:rsidRPr="00F35F4A">
        <w:t>.2.3.3.</w:t>
      </w:r>
      <w:r w:rsidR="00071E15">
        <w:t>3</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6468A" w14:paraId="24DA7287"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6451AC" w14:textId="77777777" w:rsidR="0046468A" w:rsidRDefault="0046468A"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9DED7A" w14:textId="77777777" w:rsidR="0046468A" w:rsidRDefault="0046468A"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AC51CB" w14:textId="77777777" w:rsidR="0046468A" w:rsidRDefault="0046468A"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A7E96" w14:textId="77777777" w:rsidR="0046468A" w:rsidRDefault="0046468A"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670FEA" w14:textId="77777777" w:rsidR="0046468A" w:rsidRDefault="0046468A" w:rsidP="00455D9B">
            <w:pPr>
              <w:pStyle w:val="TAH"/>
            </w:pPr>
            <w:r>
              <w:t>Description</w:t>
            </w:r>
          </w:p>
        </w:tc>
      </w:tr>
      <w:tr w:rsidR="0046468A" w14:paraId="60819061"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687BE2" w14:textId="77777777" w:rsidR="0046468A" w:rsidRDefault="0046468A"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657AF3" w14:textId="77777777" w:rsidR="0046468A" w:rsidRDefault="0046468A"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2A7AD8" w14:textId="77777777" w:rsidR="0046468A" w:rsidRDefault="0046468A"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B77DA5" w14:textId="77777777" w:rsidR="0046468A" w:rsidRDefault="0046468A"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5C003B" w14:textId="77777777" w:rsidR="0046468A" w:rsidRDefault="0046468A" w:rsidP="00455D9B">
            <w:pPr>
              <w:pStyle w:val="TAL"/>
            </w:pPr>
            <w:r>
              <w:t>An alternative URI of the resource located in an alternative EES.</w:t>
            </w:r>
          </w:p>
        </w:tc>
      </w:tr>
    </w:tbl>
    <w:p w14:paraId="745B2351" w14:textId="77777777" w:rsidR="0046468A" w:rsidRDefault="0046468A" w:rsidP="0084087A"/>
    <w:p w14:paraId="03A0808D" w14:textId="39D5261C" w:rsidR="002F5516" w:rsidRPr="00F35F4A" w:rsidRDefault="002F5516" w:rsidP="002F5516">
      <w:pPr>
        <w:pStyle w:val="Heading5"/>
        <w:rPr>
          <w:lang w:eastAsia="zh-CN"/>
        </w:rPr>
      </w:pPr>
      <w:bookmarkStart w:id="142" w:name="_Toc96848116"/>
      <w:r w:rsidRPr="00F35F4A">
        <w:rPr>
          <w:lang w:eastAsia="zh-CN"/>
        </w:rPr>
        <w:lastRenderedPageBreak/>
        <w:t>6.</w:t>
      </w:r>
      <w:r w:rsidR="00FD0725">
        <w:rPr>
          <w:lang w:eastAsia="zh-CN"/>
        </w:rPr>
        <w:t>2</w:t>
      </w:r>
      <w:r w:rsidRPr="00F35F4A">
        <w:rPr>
          <w:lang w:eastAsia="zh-CN"/>
        </w:rPr>
        <w:t>.2.3.4</w:t>
      </w:r>
      <w:r w:rsidRPr="00F35F4A">
        <w:rPr>
          <w:lang w:eastAsia="zh-CN"/>
        </w:rPr>
        <w:tab/>
        <w:t>Resource Custom Operations</w:t>
      </w:r>
      <w:bookmarkEnd w:id="142"/>
    </w:p>
    <w:p w14:paraId="3F7058D2" w14:textId="77777777" w:rsidR="002F5516" w:rsidRPr="00F35F4A" w:rsidRDefault="002F5516" w:rsidP="002F5516">
      <w:r w:rsidRPr="00F35F4A">
        <w:t>None.</w:t>
      </w:r>
    </w:p>
    <w:p w14:paraId="540C4196" w14:textId="3CBD78B2" w:rsidR="002F5516" w:rsidRPr="00F35F4A" w:rsidRDefault="002F5516" w:rsidP="002F5516">
      <w:pPr>
        <w:pStyle w:val="Heading3"/>
      </w:pPr>
      <w:bookmarkStart w:id="143" w:name="_Toc96848117"/>
      <w:r w:rsidRPr="00F35F4A">
        <w:t>6.</w:t>
      </w:r>
      <w:r w:rsidR="00FD0725">
        <w:t>2</w:t>
      </w:r>
      <w:r w:rsidRPr="00F35F4A">
        <w:t>.3</w:t>
      </w:r>
      <w:r w:rsidRPr="00F35F4A">
        <w:tab/>
        <w:t>Custom Operations without associated resources</w:t>
      </w:r>
      <w:bookmarkEnd w:id="143"/>
    </w:p>
    <w:p w14:paraId="753CF466" w14:textId="77777777" w:rsidR="002F5516" w:rsidRPr="00F35F4A" w:rsidRDefault="002F5516" w:rsidP="002F5516">
      <w:r w:rsidRPr="00F35F4A">
        <w:t>None.</w:t>
      </w:r>
    </w:p>
    <w:p w14:paraId="3E78F640" w14:textId="33EE34FD" w:rsidR="002F5516" w:rsidRPr="00F35F4A" w:rsidRDefault="002F5516" w:rsidP="002F5516">
      <w:pPr>
        <w:pStyle w:val="Heading3"/>
      </w:pPr>
      <w:bookmarkStart w:id="144" w:name="_Toc96848118"/>
      <w:r w:rsidRPr="00F35F4A">
        <w:t>6.</w:t>
      </w:r>
      <w:r w:rsidR="00FD0725">
        <w:t>2</w:t>
      </w:r>
      <w:r w:rsidRPr="00F35F4A">
        <w:t>.4</w:t>
      </w:r>
      <w:r w:rsidRPr="00F35F4A">
        <w:tab/>
        <w:t>Notifications</w:t>
      </w:r>
      <w:bookmarkEnd w:id="144"/>
    </w:p>
    <w:p w14:paraId="418BBF34" w14:textId="77777777" w:rsidR="002F5516" w:rsidRPr="00F35F4A" w:rsidRDefault="002F5516" w:rsidP="002F5516">
      <w:r w:rsidRPr="00F35F4A">
        <w:t>None.</w:t>
      </w:r>
    </w:p>
    <w:p w14:paraId="29331272" w14:textId="4DC19B9C" w:rsidR="002F5516" w:rsidRPr="00F35F4A" w:rsidRDefault="002F5516" w:rsidP="002F5516">
      <w:pPr>
        <w:pStyle w:val="Heading3"/>
      </w:pPr>
      <w:bookmarkStart w:id="145" w:name="_Toc96848119"/>
      <w:r w:rsidRPr="00F35F4A">
        <w:t>6.</w:t>
      </w:r>
      <w:r w:rsidR="00FD0725">
        <w:t>2</w:t>
      </w:r>
      <w:r w:rsidRPr="00F35F4A">
        <w:t>.5</w:t>
      </w:r>
      <w:r w:rsidRPr="00F35F4A">
        <w:tab/>
        <w:t>Data Model</w:t>
      </w:r>
      <w:bookmarkEnd w:id="145"/>
    </w:p>
    <w:p w14:paraId="2757701D" w14:textId="3CDBE7CC" w:rsidR="002F5516" w:rsidRPr="00F35F4A" w:rsidRDefault="002F5516" w:rsidP="002F5516">
      <w:pPr>
        <w:pStyle w:val="Heading4"/>
        <w:rPr>
          <w:lang w:eastAsia="zh-CN"/>
        </w:rPr>
      </w:pPr>
      <w:bookmarkStart w:id="146" w:name="_Toc96848120"/>
      <w:r w:rsidRPr="00F35F4A">
        <w:rPr>
          <w:lang w:eastAsia="zh-CN"/>
        </w:rPr>
        <w:t>6.</w:t>
      </w:r>
      <w:r w:rsidR="00FD0725">
        <w:rPr>
          <w:lang w:eastAsia="zh-CN"/>
        </w:rPr>
        <w:t>2</w:t>
      </w:r>
      <w:bookmarkStart w:id="147" w:name="_Toc64278363"/>
      <w:r w:rsidRPr="00F35F4A">
        <w:rPr>
          <w:lang w:eastAsia="zh-CN"/>
        </w:rPr>
        <w:t>.5.1</w:t>
      </w:r>
      <w:r w:rsidRPr="00F35F4A">
        <w:rPr>
          <w:lang w:eastAsia="zh-CN"/>
        </w:rPr>
        <w:tab/>
        <w:t>General</w:t>
      </w:r>
      <w:bookmarkEnd w:id="146"/>
      <w:bookmarkEnd w:id="147"/>
    </w:p>
    <w:p w14:paraId="6074D410" w14:textId="77777777" w:rsidR="002F5516" w:rsidRPr="00F35F4A" w:rsidRDefault="002F5516" w:rsidP="002F5516">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7CF8473F" w14:textId="027DA8E6" w:rsidR="002F5516" w:rsidRPr="00F35F4A" w:rsidRDefault="002F5516" w:rsidP="002F5516">
      <w:r w:rsidRPr="00F35F4A">
        <w:t>Table 6.</w:t>
      </w:r>
      <w:r w:rsidR="00FD0725">
        <w:t>2</w:t>
      </w:r>
      <w:r w:rsidRPr="00F35F4A">
        <w:t xml:space="preserve">.5.1-1 specifies the data types defined specifically for the </w:t>
      </w:r>
      <w:r w:rsidRPr="00F35F4A">
        <w:rPr>
          <w:lang w:val="en-IN"/>
        </w:rPr>
        <w:t>Eees_EECRegistration</w:t>
      </w:r>
      <w:r w:rsidRPr="00F35F4A">
        <w:t xml:space="preserve"> API service.</w:t>
      </w:r>
    </w:p>
    <w:p w14:paraId="5BD22921" w14:textId="45C12442" w:rsidR="002F5516" w:rsidRPr="00F35F4A" w:rsidRDefault="002F5516" w:rsidP="002F5516">
      <w:pPr>
        <w:pStyle w:val="TH"/>
      </w:pPr>
      <w:r w:rsidRPr="00F35F4A">
        <w:t>Table 6.</w:t>
      </w:r>
      <w:r w:rsidR="00FD0725">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F5516" w:rsidRPr="00646838" w14:paraId="71F4E993"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880D0E6" w14:textId="77777777" w:rsidR="002F5516" w:rsidRPr="00646838" w:rsidRDefault="002F5516" w:rsidP="00034681">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0DACF55" w14:textId="77777777" w:rsidR="002F5516" w:rsidRPr="00646838" w:rsidRDefault="002F5516" w:rsidP="00034681">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550F089" w14:textId="77777777" w:rsidR="002F5516" w:rsidRPr="00646838" w:rsidRDefault="002F5516" w:rsidP="00034681">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D286699" w14:textId="77777777" w:rsidR="002F5516" w:rsidRPr="00646838" w:rsidRDefault="002F5516" w:rsidP="00034681">
            <w:pPr>
              <w:pStyle w:val="TAH"/>
            </w:pPr>
            <w:r w:rsidRPr="00646838">
              <w:t>Applicability</w:t>
            </w:r>
          </w:p>
        </w:tc>
      </w:tr>
      <w:tr w:rsidR="002F5516" w:rsidRPr="00646838" w14:paraId="3BE9780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BB19F1E" w14:textId="77777777" w:rsidR="002F5516" w:rsidRPr="00646838" w:rsidRDefault="002F5516" w:rsidP="00034681">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48321F55" w14:textId="6BAE7C4F" w:rsidR="002F5516" w:rsidRPr="00646838" w:rsidRDefault="002F5516" w:rsidP="00034681">
            <w:pPr>
              <w:pStyle w:val="TAL"/>
            </w:pPr>
            <w:r w:rsidRPr="00646838">
              <w:rPr>
                <w:lang w:eastAsia="zh-CN"/>
              </w:rPr>
              <w:t>6.</w:t>
            </w:r>
            <w:r w:rsidR="00FD0725">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45E8ED20" w14:textId="77777777" w:rsidR="002F5516" w:rsidRPr="00646838" w:rsidRDefault="002F5516" w:rsidP="00366EFF">
            <w:pPr>
              <w:pStyle w:val="TAL"/>
            </w:pPr>
            <w:r w:rsidRPr="00646838">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13DDB806" w14:textId="77777777" w:rsidR="002F5516" w:rsidRPr="00646838" w:rsidRDefault="002F5516" w:rsidP="00034681">
            <w:pPr>
              <w:pStyle w:val="TAL"/>
              <w:rPr>
                <w:rFonts w:cs="Arial"/>
                <w:szCs w:val="18"/>
              </w:rPr>
            </w:pPr>
          </w:p>
        </w:tc>
      </w:tr>
      <w:tr w:rsidR="002F5516" w:rsidRPr="00646838" w14:paraId="3615C49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06AE60B7" w14:textId="77777777" w:rsidR="002F5516" w:rsidRPr="00646838" w:rsidRDefault="002F5516" w:rsidP="00034681">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6AC0FA7C" w14:textId="4BA96694"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0856551F" w14:textId="77777777" w:rsidR="002F5516" w:rsidRPr="00646838" w:rsidRDefault="002F5516" w:rsidP="00034681">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730C3337" w14:textId="77777777" w:rsidR="002F5516" w:rsidRPr="00646838" w:rsidRDefault="002F5516" w:rsidP="00034681">
            <w:pPr>
              <w:pStyle w:val="TAL"/>
              <w:rPr>
                <w:rFonts w:cs="Arial"/>
                <w:szCs w:val="18"/>
              </w:rPr>
            </w:pPr>
          </w:p>
        </w:tc>
      </w:tr>
      <w:tr w:rsidR="002F5516" w:rsidRPr="00646838" w14:paraId="014279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C236EDA" w14:textId="77777777" w:rsidR="002F5516" w:rsidRPr="00646838" w:rsidRDefault="002F5516" w:rsidP="00034681">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7660A285" w14:textId="0781D841"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7447B5EF" w14:textId="77777777" w:rsidR="002F5516" w:rsidRPr="00646838" w:rsidRDefault="002F5516" w:rsidP="00034681">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7E1B8822" w14:textId="77777777" w:rsidR="002F5516" w:rsidRPr="00646838" w:rsidRDefault="002F5516" w:rsidP="00034681">
            <w:pPr>
              <w:pStyle w:val="TAL"/>
              <w:rPr>
                <w:rFonts w:cs="Arial"/>
                <w:szCs w:val="18"/>
              </w:rPr>
            </w:pPr>
          </w:p>
        </w:tc>
      </w:tr>
      <w:tr w:rsidR="002F5516" w:rsidRPr="00646838" w14:paraId="037CB3FB"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36A5BF" w14:textId="77777777" w:rsidR="002F5516" w:rsidRPr="00646838" w:rsidRDefault="002F5516" w:rsidP="00034681">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41817CBC" w14:textId="15F7EA48"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1F9B1057" w14:textId="77777777" w:rsidR="002F5516" w:rsidRPr="00646838" w:rsidRDefault="002F5516" w:rsidP="00034681">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1ACE9D7E" w14:textId="77777777" w:rsidR="002F5516" w:rsidRPr="00646838" w:rsidRDefault="002F5516" w:rsidP="00034681">
            <w:pPr>
              <w:pStyle w:val="TAL"/>
              <w:rPr>
                <w:rFonts w:cs="Arial"/>
                <w:szCs w:val="18"/>
              </w:rPr>
            </w:pPr>
          </w:p>
        </w:tc>
      </w:tr>
    </w:tbl>
    <w:p w14:paraId="6211696A" w14:textId="77777777" w:rsidR="002F5516" w:rsidRPr="00F35F4A" w:rsidRDefault="002F5516" w:rsidP="002F5516"/>
    <w:p w14:paraId="5106016A" w14:textId="2E63BA97" w:rsidR="002F5516" w:rsidRPr="00F35F4A" w:rsidRDefault="002F5516" w:rsidP="002F5516">
      <w:r w:rsidRPr="00F35F4A">
        <w:t>Table 6.</w:t>
      </w:r>
      <w:r w:rsidR="00FD0725">
        <w:t>2</w:t>
      </w:r>
      <w:r w:rsidRPr="00F35F4A">
        <w:t xml:space="preserve">.5.1-2 specifies data types re-used by the </w:t>
      </w:r>
      <w:r w:rsidRPr="00F35F4A">
        <w:rPr>
          <w:lang w:val="en-IN"/>
        </w:rPr>
        <w:t>Eees_EECRegistration</w:t>
      </w:r>
      <w:r w:rsidRPr="00F35F4A">
        <w:t xml:space="preserve"> API service. </w:t>
      </w:r>
    </w:p>
    <w:p w14:paraId="6E712DA6" w14:textId="5851E165" w:rsidR="002F5516" w:rsidRPr="00F35F4A" w:rsidRDefault="002F5516" w:rsidP="002F5516">
      <w:pPr>
        <w:pStyle w:val="TH"/>
      </w:pPr>
      <w:bookmarkStart w:id="148" w:name="_Toc64278364"/>
      <w:r w:rsidRPr="00F35F4A">
        <w:t>Table 6.</w:t>
      </w:r>
      <w:r w:rsidR="00FD0725">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2F5516" w:rsidRPr="00646838" w14:paraId="25B8EC4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6F139F6" w14:textId="77777777" w:rsidR="002F5516" w:rsidRPr="00646838" w:rsidRDefault="002F5516" w:rsidP="00034681">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6F494132" w14:textId="77777777" w:rsidR="002F5516" w:rsidRPr="00646838" w:rsidRDefault="002F5516" w:rsidP="00034681">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8570928" w14:textId="77777777" w:rsidR="002F5516" w:rsidRPr="00646838" w:rsidRDefault="002F5516" w:rsidP="00034681">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6E07363E" w14:textId="77777777" w:rsidR="002F5516" w:rsidRPr="00646838" w:rsidRDefault="002F5516" w:rsidP="00034681">
            <w:pPr>
              <w:pStyle w:val="TAH"/>
            </w:pPr>
            <w:r w:rsidRPr="00646838">
              <w:t>Applicability</w:t>
            </w:r>
          </w:p>
        </w:tc>
      </w:tr>
      <w:tr w:rsidR="002F5516" w:rsidRPr="00646838" w14:paraId="54EAD86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24C1350" w14:textId="77777777" w:rsidR="002F5516" w:rsidRPr="00646838" w:rsidRDefault="002F5516" w:rsidP="00034681">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B8DC983" w14:textId="48C72ECA" w:rsidR="002F5516" w:rsidRPr="00646838" w:rsidRDefault="002F5516" w:rsidP="00034681">
            <w:pPr>
              <w:pStyle w:val="TAL"/>
              <w:rPr>
                <w:noProof/>
              </w:rPr>
            </w:pPr>
            <w:r w:rsidRPr="00646838">
              <w:t>3GPP TS 29.571 [</w:t>
            </w:r>
            <w:r w:rsidR="007F677B">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0978A48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44D4F5F" w14:textId="77777777" w:rsidR="002F5516" w:rsidRPr="00646838" w:rsidRDefault="002F5516" w:rsidP="00034681">
            <w:pPr>
              <w:pStyle w:val="TAL"/>
              <w:rPr>
                <w:rFonts w:cs="Arial"/>
                <w:szCs w:val="18"/>
              </w:rPr>
            </w:pPr>
          </w:p>
        </w:tc>
      </w:tr>
      <w:tr w:rsidR="002F5516" w:rsidRPr="00646838" w14:paraId="740CFD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07D195F" w14:textId="77777777" w:rsidR="002F5516" w:rsidRPr="00646838" w:rsidRDefault="002F5516" w:rsidP="00034681">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6A433A8F" w14:textId="5E8C7B62" w:rsidR="002F5516" w:rsidRPr="00646838" w:rsidRDefault="002F5516" w:rsidP="00034681">
            <w:pPr>
              <w:pStyle w:val="TAL"/>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2A731E"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8F0057" w14:textId="77777777" w:rsidR="002F5516" w:rsidRPr="00646838" w:rsidRDefault="002F5516" w:rsidP="00034681">
            <w:pPr>
              <w:pStyle w:val="TAL"/>
              <w:rPr>
                <w:rFonts w:cs="Arial"/>
                <w:szCs w:val="18"/>
              </w:rPr>
            </w:pPr>
          </w:p>
        </w:tc>
      </w:tr>
      <w:tr w:rsidR="002F5516" w:rsidRPr="00646838" w14:paraId="3F69D177"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166B115" w14:textId="77777777" w:rsidR="002F5516" w:rsidRPr="00646838" w:rsidRDefault="002F5516" w:rsidP="00034681">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BA43D7B" w14:textId="784A143B" w:rsidR="002F5516" w:rsidRPr="00BB36EB" w:rsidRDefault="002F5516" w:rsidP="00034681">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sidR="007F677B">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76D78321"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4CE74F6" w14:textId="77777777" w:rsidR="002F5516" w:rsidRPr="00646838" w:rsidRDefault="002F5516" w:rsidP="00034681">
            <w:pPr>
              <w:pStyle w:val="TAL"/>
              <w:rPr>
                <w:rFonts w:cs="Arial"/>
                <w:szCs w:val="18"/>
              </w:rPr>
            </w:pPr>
          </w:p>
        </w:tc>
      </w:tr>
      <w:tr w:rsidR="002F5516" w:rsidRPr="00646838" w14:paraId="7E6ED73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995A2BD" w14:textId="77777777" w:rsidR="002F5516" w:rsidRPr="00646838" w:rsidRDefault="002F5516" w:rsidP="00034681">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5C9104B3" w14:textId="53AA554F"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26E3147"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653A00" w14:textId="77777777" w:rsidR="002F5516" w:rsidRPr="00646838" w:rsidRDefault="002F5516" w:rsidP="00034681">
            <w:pPr>
              <w:pStyle w:val="TAL"/>
              <w:rPr>
                <w:rFonts w:cs="Arial"/>
                <w:szCs w:val="18"/>
              </w:rPr>
            </w:pPr>
          </w:p>
        </w:tc>
      </w:tr>
      <w:tr w:rsidR="002F5516" w:rsidRPr="00646838" w14:paraId="6E1909DE"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7D43EC57" w14:textId="77777777" w:rsidR="002F5516" w:rsidRPr="00646838" w:rsidRDefault="002F5516" w:rsidP="00034681">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CEB3D4" w14:textId="1083C8B3" w:rsidR="002F5516" w:rsidRPr="00646838" w:rsidRDefault="002F5516" w:rsidP="0003468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sidR="007F677B">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1D586F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7A84983" w14:textId="77777777" w:rsidR="002F5516" w:rsidRPr="00646838" w:rsidRDefault="002F5516" w:rsidP="00034681">
            <w:pPr>
              <w:pStyle w:val="TAL"/>
              <w:rPr>
                <w:rFonts w:cs="Arial"/>
                <w:szCs w:val="18"/>
              </w:rPr>
            </w:pPr>
          </w:p>
        </w:tc>
      </w:tr>
      <w:tr w:rsidR="002F5516" w:rsidRPr="00646838" w14:paraId="01F0D0C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19C7D56" w14:textId="77777777" w:rsidR="002F5516" w:rsidRPr="00646838" w:rsidRDefault="002F5516" w:rsidP="00034681">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7B813776" w14:textId="7AAAD01D" w:rsidR="002F5516" w:rsidRPr="00646838" w:rsidRDefault="002F5516" w:rsidP="00034681">
            <w:pPr>
              <w:pStyle w:val="TAL"/>
              <w:rPr>
                <w:lang w:eastAsia="zh-CN"/>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2739A74D"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9D3EB25" w14:textId="77777777" w:rsidR="002F5516" w:rsidRPr="00646838" w:rsidRDefault="002F5516" w:rsidP="00034681">
            <w:pPr>
              <w:pStyle w:val="TAL"/>
              <w:rPr>
                <w:rFonts w:cs="Arial"/>
                <w:szCs w:val="18"/>
              </w:rPr>
            </w:pPr>
          </w:p>
        </w:tc>
      </w:tr>
      <w:tr w:rsidR="002F5516" w:rsidRPr="00646838" w14:paraId="237D2D7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E86DA3C" w14:textId="77777777" w:rsidR="002F5516" w:rsidRPr="00646838" w:rsidRDefault="002F5516" w:rsidP="00034681">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666EE525" w14:textId="379B3332"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759B9DF"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3C7C66" w14:textId="77777777" w:rsidR="002F5516" w:rsidRPr="00646838" w:rsidRDefault="002F5516" w:rsidP="00034681">
            <w:pPr>
              <w:pStyle w:val="TAL"/>
              <w:rPr>
                <w:rFonts w:cs="Arial"/>
                <w:szCs w:val="18"/>
              </w:rPr>
            </w:pPr>
          </w:p>
        </w:tc>
      </w:tr>
      <w:tr w:rsidR="002F5516" w:rsidRPr="00646838" w14:paraId="4BBF93C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4463B53" w14:textId="77777777" w:rsidR="002F5516" w:rsidRPr="00646838" w:rsidRDefault="002F5516" w:rsidP="00034681">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655E93C0" w14:textId="38D2DA54" w:rsidR="002F5516" w:rsidRPr="00646838" w:rsidRDefault="002F5516" w:rsidP="00034681">
            <w:pPr>
              <w:pStyle w:val="TAL"/>
              <w:rPr>
                <w:noProof/>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78571A38"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95BEA5" w14:textId="77777777" w:rsidR="002F5516" w:rsidRPr="00646838" w:rsidRDefault="002F5516" w:rsidP="00034681">
            <w:pPr>
              <w:pStyle w:val="TAL"/>
              <w:rPr>
                <w:rFonts w:cs="Arial"/>
                <w:szCs w:val="18"/>
              </w:rPr>
            </w:pPr>
          </w:p>
        </w:tc>
      </w:tr>
      <w:tr w:rsidR="003B7EF9" w:rsidRPr="00646838" w14:paraId="4CE6C54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31FC6BF" w14:textId="50AA4A3A" w:rsidR="003B7EF9" w:rsidRPr="00646838" w:rsidRDefault="003B7EF9" w:rsidP="003B7EF9">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551886D8" w14:textId="2FEE711B" w:rsidR="003B7EF9" w:rsidRPr="00646838" w:rsidRDefault="003B7EF9" w:rsidP="003B7EF9">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8F9F72B"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8BF947" w14:textId="77777777" w:rsidR="003B7EF9" w:rsidRPr="00646838" w:rsidRDefault="003B7EF9" w:rsidP="003B7EF9">
            <w:pPr>
              <w:pStyle w:val="TAL"/>
              <w:rPr>
                <w:rFonts w:cs="Arial"/>
                <w:szCs w:val="18"/>
              </w:rPr>
            </w:pPr>
          </w:p>
        </w:tc>
      </w:tr>
      <w:tr w:rsidR="003B7EF9" w:rsidRPr="00646838" w14:paraId="6B1CD89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A69488F" w14:textId="6975F112" w:rsidR="003B7EF9" w:rsidRPr="00646838" w:rsidRDefault="003B7EF9" w:rsidP="003B7EF9">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14118CA3" w14:textId="6CAE3EB1" w:rsidR="003B7EF9" w:rsidRPr="00646838" w:rsidRDefault="003B7EF9" w:rsidP="003B7EF9">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004D1845"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8A8B462" w14:textId="77777777" w:rsidR="003B7EF9" w:rsidRPr="00646838" w:rsidRDefault="003B7EF9" w:rsidP="003B7EF9">
            <w:pPr>
              <w:pStyle w:val="TAL"/>
              <w:rPr>
                <w:rFonts w:cs="Arial"/>
                <w:szCs w:val="18"/>
              </w:rPr>
            </w:pPr>
          </w:p>
        </w:tc>
      </w:tr>
    </w:tbl>
    <w:p w14:paraId="0F9569AD" w14:textId="77777777" w:rsidR="002F5516" w:rsidRPr="00F35F4A" w:rsidRDefault="002F5516" w:rsidP="002F5516">
      <w:pPr>
        <w:rPr>
          <w:lang w:eastAsia="zh-CN"/>
        </w:rPr>
      </w:pPr>
    </w:p>
    <w:p w14:paraId="7203DBA6" w14:textId="2B74EDB7" w:rsidR="002F5516" w:rsidRPr="00F35F4A" w:rsidRDefault="002F5516" w:rsidP="002F5516">
      <w:pPr>
        <w:pStyle w:val="Heading4"/>
        <w:rPr>
          <w:lang w:eastAsia="zh-CN"/>
        </w:rPr>
      </w:pPr>
      <w:bookmarkStart w:id="149" w:name="_Toc96848121"/>
      <w:r w:rsidRPr="00F35F4A">
        <w:rPr>
          <w:lang w:eastAsia="zh-CN"/>
        </w:rPr>
        <w:lastRenderedPageBreak/>
        <w:t>6.</w:t>
      </w:r>
      <w:r w:rsidR="00FD0725">
        <w:rPr>
          <w:lang w:eastAsia="zh-CN"/>
        </w:rPr>
        <w:t>2</w:t>
      </w:r>
      <w:r w:rsidRPr="00F35F4A">
        <w:rPr>
          <w:lang w:eastAsia="zh-CN"/>
        </w:rPr>
        <w:t>.5.2</w:t>
      </w:r>
      <w:r w:rsidRPr="00F35F4A">
        <w:rPr>
          <w:lang w:eastAsia="zh-CN"/>
        </w:rPr>
        <w:tab/>
        <w:t>Structured data types</w:t>
      </w:r>
      <w:bookmarkEnd w:id="148"/>
      <w:bookmarkEnd w:id="149"/>
    </w:p>
    <w:p w14:paraId="190E6C4A" w14:textId="669063C0" w:rsidR="002F5516" w:rsidRPr="00F35F4A" w:rsidRDefault="002F5516" w:rsidP="002F5516">
      <w:pPr>
        <w:pStyle w:val="Heading5"/>
        <w:rPr>
          <w:lang w:eastAsia="zh-CN"/>
        </w:rPr>
      </w:pPr>
      <w:bookmarkStart w:id="150" w:name="_Toc64278365"/>
      <w:bookmarkStart w:id="151" w:name="_Toc96848122"/>
      <w:r w:rsidRPr="00F35F4A">
        <w:rPr>
          <w:lang w:eastAsia="zh-CN"/>
        </w:rPr>
        <w:t>6.</w:t>
      </w:r>
      <w:r w:rsidR="00FD0725">
        <w:rPr>
          <w:lang w:eastAsia="zh-CN"/>
        </w:rPr>
        <w:t>2</w:t>
      </w:r>
      <w:r w:rsidRPr="00F35F4A">
        <w:rPr>
          <w:lang w:eastAsia="zh-CN"/>
        </w:rPr>
        <w:t>.5.2.1</w:t>
      </w:r>
      <w:r w:rsidRPr="00F35F4A">
        <w:rPr>
          <w:lang w:eastAsia="zh-CN"/>
        </w:rPr>
        <w:tab/>
        <w:t>Introduction</w:t>
      </w:r>
      <w:bookmarkEnd w:id="150"/>
      <w:bookmarkEnd w:id="151"/>
    </w:p>
    <w:p w14:paraId="595D0575" w14:textId="49136EAA" w:rsidR="002F5516" w:rsidRPr="00F35F4A" w:rsidRDefault="002F5516" w:rsidP="002F5516">
      <w:pPr>
        <w:pStyle w:val="Heading5"/>
        <w:rPr>
          <w:lang w:eastAsia="zh-CN"/>
        </w:rPr>
      </w:pPr>
      <w:bookmarkStart w:id="152" w:name="_Toc64278366"/>
      <w:bookmarkStart w:id="153" w:name="_Toc96848123"/>
      <w:r w:rsidRPr="00F35F4A">
        <w:rPr>
          <w:lang w:eastAsia="zh-CN"/>
        </w:rPr>
        <w:t>6.</w:t>
      </w:r>
      <w:r w:rsidR="00FD0725">
        <w:rPr>
          <w:lang w:eastAsia="zh-CN"/>
        </w:rPr>
        <w:t>2</w:t>
      </w:r>
      <w:r w:rsidRPr="00F35F4A">
        <w:rPr>
          <w:lang w:eastAsia="zh-CN"/>
        </w:rPr>
        <w:t>.5.2.2</w:t>
      </w:r>
      <w:r w:rsidRPr="00F35F4A">
        <w:rPr>
          <w:lang w:eastAsia="zh-CN"/>
        </w:rPr>
        <w:tab/>
        <w:t xml:space="preserve">Type: </w:t>
      </w:r>
      <w:bookmarkEnd w:id="152"/>
      <w:r w:rsidRPr="00F35F4A">
        <w:t>EecRegistration</w:t>
      </w:r>
      <w:bookmarkEnd w:id="153"/>
    </w:p>
    <w:p w14:paraId="60A74AA5" w14:textId="237E9B5B"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2F5516" w:rsidRPr="00646838" w14:paraId="548A9EB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7806C" w14:textId="77777777" w:rsidR="002F5516" w:rsidRPr="00646838" w:rsidRDefault="002F5516" w:rsidP="00034681">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83678F7"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CB6B61" w14:textId="77777777" w:rsidR="002F5516" w:rsidRPr="00646838" w:rsidRDefault="002F5516" w:rsidP="00034681">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32E3454D"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66560" w14:textId="77777777" w:rsidR="002F5516" w:rsidRPr="005C44CA" w:rsidRDefault="002F5516"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8CBFBE0" w14:textId="77777777" w:rsidR="002F5516" w:rsidRPr="00646838" w:rsidRDefault="002F5516" w:rsidP="00034681">
            <w:pPr>
              <w:pStyle w:val="TAH"/>
              <w:rPr>
                <w:rFonts w:cs="Arial"/>
                <w:szCs w:val="18"/>
              </w:rPr>
            </w:pPr>
            <w:r w:rsidRPr="00646838">
              <w:t>Applicability</w:t>
            </w:r>
          </w:p>
        </w:tc>
      </w:tr>
      <w:tr w:rsidR="002F5516" w:rsidRPr="00646838" w14:paraId="11125FC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4F779E4" w14:textId="77777777" w:rsidR="002F5516" w:rsidRPr="00646838" w:rsidRDefault="002F5516" w:rsidP="00034681">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050C0E80"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A9502D7" w14:textId="77777777" w:rsidR="002F5516" w:rsidRPr="00646838" w:rsidRDefault="002F5516" w:rsidP="00034681">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019AD0BE"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46CC50" w14:textId="77777777" w:rsidR="002F5516" w:rsidRPr="00646838" w:rsidRDefault="002F5516" w:rsidP="00034681">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618D0E2" w14:textId="77777777" w:rsidR="002F5516" w:rsidRPr="00646838" w:rsidRDefault="002F5516" w:rsidP="00034681">
            <w:pPr>
              <w:pStyle w:val="TAL"/>
              <w:rPr>
                <w:rFonts w:cs="Arial"/>
                <w:szCs w:val="18"/>
              </w:rPr>
            </w:pPr>
          </w:p>
        </w:tc>
      </w:tr>
      <w:tr w:rsidR="002F5516" w:rsidRPr="00646838" w14:paraId="5B9F76D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8F24100" w14:textId="77777777" w:rsidR="002F5516" w:rsidRPr="00646838" w:rsidRDefault="002F5516" w:rsidP="00034681">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50B44456" w14:textId="01436720" w:rsidR="002F5516" w:rsidRPr="00646838" w:rsidRDefault="003B7EF9" w:rsidP="0003468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AE7EF2"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748CC5F"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ED55D23" w14:textId="77777777" w:rsidR="002F5516" w:rsidRPr="00366EFF" w:rsidRDefault="002F5516"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1A62CEAD" w14:textId="77777777" w:rsidR="002F5516" w:rsidRPr="00646838" w:rsidRDefault="002F5516" w:rsidP="00034681">
            <w:pPr>
              <w:pStyle w:val="TAL"/>
              <w:rPr>
                <w:rFonts w:cs="Arial"/>
                <w:szCs w:val="18"/>
              </w:rPr>
            </w:pPr>
          </w:p>
        </w:tc>
      </w:tr>
      <w:tr w:rsidR="002F5516" w:rsidRPr="00646838" w14:paraId="18C2984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F9F3EEC" w14:textId="77777777" w:rsidR="002F5516" w:rsidRPr="00646838" w:rsidRDefault="002F5516" w:rsidP="00034681">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6B3DA046" w14:textId="77777777" w:rsidR="002F5516" w:rsidRPr="00646838" w:rsidRDefault="002F5516" w:rsidP="00034681">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63A94A4"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065311F"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51A280F" w14:textId="77777777" w:rsidR="002F5516" w:rsidRPr="00646838" w:rsidRDefault="002F5516" w:rsidP="00034681">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77FB154" w14:textId="77777777" w:rsidR="002F5516" w:rsidRPr="00646838" w:rsidRDefault="002F5516" w:rsidP="00034681">
            <w:pPr>
              <w:pStyle w:val="TAL"/>
              <w:rPr>
                <w:rFonts w:cs="Arial"/>
                <w:szCs w:val="18"/>
              </w:rPr>
            </w:pPr>
          </w:p>
        </w:tc>
      </w:tr>
      <w:tr w:rsidR="003B7EF9" w:rsidRPr="00646838" w14:paraId="71F62EC6"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ABAD307" w14:textId="5B87DE44" w:rsidR="003B7EF9" w:rsidRPr="00646838" w:rsidRDefault="003B7EF9" w:rsidP="003B7EF9">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3C3E6D2A" w14:textId="0666C47A" w:rsidR="003B7EF9" w:rsidRPr="00646838" w:rsidRDefault="003B7EF9" w:rsidP="003B7EF9">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41EEB1E2" w14:textId="2F8C33C5" w:rsidR="003B7EF9" w:rsidRPr="00646838" w:rsidRDefault="003B7EF9" w:rsidP="003B7EF9">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7D2B0BD5" w14:textId="30AACFEE" w:rsidR="003B7EF9" w:rsidRPr="00646838" w:rsidRDefault="003B7EF9" w:rsidP="003B7EF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71D752" w14:textId="23F79C41" w:rsidR="003B7EF9" w:rsidRPr="00646838" w:rsidRDefault="003B7EF9" w:rsidP="003B7EF9">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55E692F" w14:textId="77777777" w:rsidR="003B7EF9" w:rsidRPr="00646838" w:rsidRDefault="003B7EF9" w:rsidP="003B7EF9">
            <w:pPr>
              <w:pStyle w:val="TAL"/>
              <w:rPr>
                <w:rFonts w:cs="Arial"/>
                <w:szCs w:val="18"/>
              </w:rPr>
            </w:pPr>
          </w:p>
        </w:tc>
      </w:tr>
      <w:tr w:rsidR="003B7EF9" w:rsidRPr="00646838" w14:paraId="3A83C7B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583DBE" w14:textId="77777777" w:rsidR="003B7EF9" w:rsidRPr="00646838" w:rsidRDefault="003B7EF9" w:rsidP="003B7EF9">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6045A871" w14:textId="77777777" w:rsidR="003B7EF9" w:rsidRPr="00646838" w:rsidRDefault="003B7EF9" w:rsidP="003B7EF9">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B5BF22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165D31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5F8B7E" w14:textId="77777777" w:rsidR="003B7EF9" w:rsidRPr="00646838" w:rsidRDefault="003B7EF9" w:rsidP="003B7EF9">
            <w:pPr>
              <w:pStyle w:val="TAL"/>
            </w:pPr>
            <w:r w:rsidRPr="00646838">
              <w:t>Represents an expiration time for the registration.</w:t>
            </w:r>
          </w:p>
          <w:p w14:paraId="3E7749D3" w14:textId="77777777" w:rsidR="003B7EF9" w:rsidRPr="00646838" w:rsidRDefault="003B7EF9" w:rsidP="003B7EF9">
            <w:pPr>
              <w:pStyle w:val="TAL"/>
            </w:pPr>
          </w:p>
          <w:p w14:paraId="0157F09C" w14:textId="77777777" w:rsidR="003B7EF9" w:rsidRPr="00646838" w:rsidRDefault="003B7EF9" w:rsidP="003B7EF9">
            <w:pPr>
              <w:pStyle w:val="TAL"/>
            </w:pPr>
            <w:r w:rsidRPr="00646838">
              <w:t>This attribute shall be present in the response of the HTTP POST message from EEC to create a new registration or in the response of the HTTP PUT message from EEC to update a specific registration.</w:t>
            </w:r>
          </w:p>
          <w:p w14:paraId="25B632B1" w14:textId="77777777" w:rsidR="003B7EF9" w:rsidRPr="00646838" w:rsidRDefault="003B7EF9" w:rsidP="003B7EF9">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59C3759C" w14:textId="77777777" w:rsidR="003B7EF9" w:rsidRPr="00646838" w:rsidRDefault="003B7EF9" w:rsidP="003B7EF9">
            <w:pPr>
              <w:pStyle w:val="TAL"/>
              <w:rPr>
                <w:rFonts w:cs="Arial"/>
                <w:szCs w:val="18"/>
              </w:rPr>
            </w:pPr>
          </w:p>
        </w:tc>
      </w:tr>
      <w:tr w:rsidR="003B7EF9" w:rsidRPr="00646838" w14:paraId="3BF207A7"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C907D35" w14:textId="77777777" w:rsidR="003B7EF9" w:rsidRPr="00646838" w:rsidRDefault="003B7EF9" w:rsidP="003B7EF9">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7E204506"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04F13D"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A786F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CF117A7" w14:textId="77777777" w:rsidR="003B7EF9" w:rsidRPr="00646838" w:rsidRDefault="003B7EF9" w:rsidP="003B7EF9">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282559C8" w14:textId="77777777" w:rsidR="003B7EF9" w:rsidRPr="00646838" w:rsidRDefault="003B7EF9" w:rsidP="003B7EF9">
            <w:pPr>
              <w:pStyle w:val="TAL"/>
              <w:rPr>
                <w:rFonts w:cs="Arial"/>
                <w:szCs w:val="18"/>
              </w:rPr>
            </w:pPr>
          </w:p>
        </w:tc>
      </w:tr>
      <w:tr w:rsidR="003B7EF9" w:rsidRPr="00646838" w14:paraId="7877878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F1C5BC5" w14:textId="77777777" w:rsidR="003B7EF9" w:rsidRPr="00646838" w:rsidRDefault="003B7EF9" w:rsidP="003B7EF9">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0DF9870F"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8BF12E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5451A90"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718B658" w14:textId="77777777" w:rsidR="003B7EF9" w:rsidRPr="00646838" w:rsidRDefault="003B7EF9" w:rsidP="003B7EF9">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2A181201" w14:textId="77777777" w:rsidR="003B7EF9" w:rsidRPr="00646838" w:rsidRDefault="003B7EF9" w:rsidP="003B7EF9">
            <w:pPr>
              <w:pStyle w:val="TAL"/>
              <w:rPr>
                <w:rFonts w:cs="Arial"/>
                <w:szCs w:val="18"/>
              </w:rPr>
            </w:pPr>
          </w:p>
        </w:tc>
      </w:tr>
      <w:tr w:rsidR="003B7EF9" w:rsidRPr="00646838" w14:paraId="7E432E2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C964338" w14:textId="77777777" w:rsidR="003B7EF9" w:rsidRPr="00646838" w:rsidRDefault="003B7EF9" w:rsidP="003B7EF9">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4B9D8FCA" w14:textId="77777777" w:rsidR="003B7EF9" w:rsidRPr="00646838" w:rsidRDefault="003B7EF9" w:rsidP="003B7EF9">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76A2070E"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0F599A6"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9144EFF" w14:textId="77777777" w:rsidR="003B7EF9" w:rsidRPr="00646838" w:rsidRDefault="003B7EF9" w:rsidP="003B7EF9">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0B275060" w14:textId="77777777" w:rsidR="003B7EF9" w:rsidRPr="00646838" w:rsidRDefault="003B7EF9" w:rsidP="003B7EF9">
            <w:pPr>
              <w:pStyle w:val="TAL"/>
              <w:rPr>
                <w:rFonts w:cs="Arial"/>
                <w:szCs w:val="18"/>
              </w:rPr>
            </w:pPr>
          </w:p>
        </w:tc>
      </w:tr>
    </w:tbl>
    <w:p w14:paraId="7211DD41" w14:textId="77777777" w:rsidR="005A0B3E" w:rsidRDefault="005A0B3E" w:rsidP="00497483"/>
    <w:p w14:paraId="724E0EEA" w14:textId="4A5D4D2C" w:rsidR="002F5516" w:rsidRPr="00F35F4A" w:rsidRDefault="002F5516" w:rsidP="002F5516">
      <w:pPr>
        <w:pStyle w:val="EditorsNote"/>
      </w:pPr>
      <w:r w:rsidRPr="00F35F4A">
        <w:t>Editor</w:t>
      </w:r>
      <w:r w:rsidR="00716570">
        <w:t>'</w:t>
      </w:r>
      <w:r w:rsidRPr="00F35F4A">
        <w:t>s note:</w:t>
      </w:r>
      <w:r w:rsidRPr="00F35F4A">
        <w:tab/>
        <w:t>The security credentials of EEC depends on SA3 WG and is FFS.</w:t>
      </w:r>
    </w:p>
    <w:p w14:paraId="379F2051" w14:textId="46F239D6" w:rsidR="002F5516" w:rsidRPr="00F35F4A" w:rsidRDefault="002F5516" w:rsidP="002F5516">
      <w:pPr>
        <w:pStyle w:val="Heading5"/>
        <w:rPr>
          <w:lang w:eastAsia="zh-CN"/>
        </w:rPr>
      </w:pPr>
      <w:bookmarkStart w:id="154" w:name="_Toc96848124"/>
      <w:r w:rsidRPr="00F35F4A">
        <w:rPr>
          <w:lang w:eastAsia="zh-CN"/>
        </w:rPr>
        <w:t>6.</w:t>
      </w:r>
      <w:r w:rsidR="00FD0725">
        <w:rPr>
          <w:lang w:eastAsia="zh-CN"/>
        </w:rPr>
        <w:t>2</w:t>
      </w:r>
      <w:r w:rsidRPr="00F35F4A">
        <w:rPr>
          <w:lang w:eastAsia="zh-CN"/>
        </w:rPr>
        <w:t>.5.2.3</w:t>
      </w:r>
      <w:r w:rsidRPr="00F35F4A">
        <w:rPr>
          <w:lang w:eastAsia="zh-CN"/>
        </w:rPr>
        <w:tab/>
        <w:t xml:space="preserve">Type: </w:t>
      </w:r>
      <w:r w:rsidRPr="00F35F4A">
        <w:t>ACProfile</w:t>
      </w:r>
      <w:bookmarkEnd w:id="154"/>
    </w:p>
    <w:p w14:paraId="6EA7A042" w14:textId="0B9A9C7C"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78779AB8"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BC0634"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46C70A"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4EB5C8"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7A089C0"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D1919E" w14:textId="77777777" w:rsidR="002F5516" w:rsidRPr="005C44CA" w:rsidRDefault="002F5516"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CC58CD" w14:textId="77777777" w:rsidR="002F5516" w:rsidRPr="00646838" w:rsidRDefault="002F5516" w:rsidP="00034681">
            <w:pPr>
              <w:pStyle w:val="TAH"/>
              <w:rPr>
                <w:rFonts w:cs="Arial"/>
                <w:szCs w:val="18"/>
              </w:rPr>
            </w:pPr>
            <w:r w:rsidRPr="00646838">
              <w:t>Applicability</w:t>
            </w:r>
          </w:p>
        </w:tc>
      </w:tr>
      <w:tr w:rsidR="002F5516" w:rsidRPr="00646838" w14:paraId="163C6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F77746A" w14:textId="77777777" w:rsidR="002F5516" w:rsidRPr="00646838" w:rsidRDefault="002F5516" w:rsidP="00034681">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44B9CBD1"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6CCEB71"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1E7111B7"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2C14DC7" w14:textId="77777777" w:rsidR="002F5516" w:rsidRPr="00646838" w:rsidRDefault="002F5516" w:rsidP="00034681">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7CD1C340" w14:textId="77777777" w:rsidR="002F5516" w:rsidRPr="00646838" w:rsidRDefault="002F5516" w:rsidP="00034681">
            <w:pPr>
              <w:pStyle w:val="TAL"/>
              <w:rPr>
                <w:rFonts w:cs="Arial"/>
                <w:szCs w:val="18"/>
              </w:rPr>
            </w:pPr>
          </w:p>
        </w:tc>
      </w:tr>
      <w:tr w:rsidR="002F5516" w:rsidRPr="00646838" w14:paraId="6012767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64C7690" w14:textId="77777777" w:rsidR="002F5516" w:rsidRPr="00646838" w:rsidRDefault="002F5516" w:rsidP="00034681">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E6D408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51B9E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A55057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BEA0EF" w14:textId="77777777" w:rsidR="002F5516" w:rsidRPr="00646838" w:rsidRDefault="002F5516" w:rsidP="00034681">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6E30C56A" w14:textId="77777777" w:rsidR="002F5516" w:rsidRPr="00646838" w:rsidRDefault="002F5516" w:rsidP="00034681">
            <w:pPr>
              <w:pStyle w:val="TAL"/>
              <w:rPr>
                <w:rFonts w:cs="Arial"/>
                <w:szCs w:val="18"/>
              </w:rPr>
            </w:pPr>
          </w:p>
        </w:tc>
      </w:tr>
      <w:tr w:rsidR="002F5516" w:rsidRPr="00646838" w14:paraId="4ADF4BC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F583A01" w14:textId="77777777" w:rsidR="002F5516" w:rsidRPr="00646838" w:rsidRDefault="002F5516" w:rsidP="00034681">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B612BA" w14:textId="77777777" w:rsidR="002F5516" w:rsidRPr="00646838" w:rsidRDefault="002F5516" w:rsidP="00034681">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01F945A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2F220F0"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DE6680A" w14:textId="77777777" w:rsidR="002F5516" w:rsidRPr="00646838" w:rsidRDefault="002F5516" w:rsidP="00034681">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B3211BC" w14:textId="77777777" w:rsidR="002F5516" w:rsidRPr="00646838" w:rsidRDefault="002F5516" w:rsidP="00034681">
            <w:pPr>
              <w:pStyle w:val="TAL"/>
              <w:rPr>
                <w:rFonts w:cs="Arial"/>
                <w:szCs w:val="18"/>
              </w:rPr>
            </w:pPr>
          </w:p>
        </w:tc>
      </w:tr>
      <w:tr w:rsidR="002F5516" w:rsidRPr="00646838" w14:paraId="133A66EC"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36B4CD6" w14:textId="77777777" w:rsidR="002F5516" w:rsidRPr="00646838" w:rsidRDefault="002F5516" w:rsidP="00034681">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766FA061" w14:textId="77777777" w:rsidR="002F5516" w:rsidRPr="00646838" w:rsidRDefault="002F5516" w:rsidP="00034681">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3368A62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0BAAB7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51B048" w14:textId="77777777" w:rsidR="002F5516" w:rsidRPr="00646838" w:rsidRDefault="002F5516" w:rsidP="00034681">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CE473C6" w14:textId="77777777" w:rsidR="002F5516" w:rsidRPr="00646838" w:rsidRDefault="002F5516" w:rsidP="00034681">
            <w:pPr>
              <w:pStyle w:val="TAL"/>
              <w:rPr>
                <w:rFonts w:cs="Arial"/>
                <w:szCs w:val="18"/>
              </w:rPr>
            </w:pPr>
          </w:p>
        </w:tc>
      </w:tr>
      <w:tr w:rsidR="002F5516" w:rsidRPr="00646838" w14:paraId="329452E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28B261B" w14:textId="2398B4FB" w:rsidR="002F5516" w:rsidRPr="00646838" w:rsidRDefault="002F5516" w:rsidP="003B7EF9">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F41A063" w14:textId="77777777" w:rsidR="002F5516" w:rsidRPr="00646838" w:rsidRDefault="002F5516" w:rsidP="00034681">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3B2FA37"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4435DA62"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107C99A" w14:textId="77777777" w:rsidR="002F5516" w:rsidRPr="00646838" w:rsidRDefault="002F5516" w:rsidP="00034681">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02CDF749" w14:textId="77777777" w:rsidR="002F5516" w:rsidRPr="00646838" w:rsidRDefault="002F5516" w:rsidP="00034681">
            <w:pPr>
              <w:pStyle w:val="TAL"/>
              <w:rPr>
                <w:rFonts w:cs="Arial"/>
                <w:szCs w:val="18"/>
              </w:rPr>
            </w:pPr>
          </w:p>
        </w:tc>
      </w:tr>
      <w:tr w:rsidR="002F5516" w:rsidRPr="00646838" w14:paraId="20E3B00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3E6321" w14:textId="3463D54B" w:rsidR="002F5516" w:rsidRPr="00646838" w:rsidRDefault="003B7EF9" w:rsidP="003B7EF9">
            <w:pPr>
              <w:pStyle w:val="TAL"/>
            </w:pPr>
            <w:r>
              <w:t>acS</w:t>
            </w:r>
            <w:r w:rsidR="002F5516"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176DE4B3" w14:textId="74FA60BE" w:rsidR="002F5516" w:rsidRPr="00646838" w:rsidRDefault="003B7EF9" w:rsidP="00034681">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DEB564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85ADFC6"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4EDA08" w14:textId="77777777" w:rsidR="002F5516" w:rsidRDefault="002F5516" w:rsidP="00034681">
            <w:pPr>
              <w:pStyle w:val="TAL"/>
            </w:pPr>
            <w:r w:rsidRPr="00646838">
              <w:t>Indicates if service continuity support is required or not for the application.</w:t>
            </w:r>
          </w:p>
          <w:p w14:paraId="5147AF6E" w14:textId="194E493F" w:rsidR="003B7EF9" w:rsidRPr="00646838" w:rsidRDefault="003B7EF9" w:rsidP="00034681">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621FC95" w14:textId="77777777" w:rsidR="002F5516" w:rsidRPr="00646838" w:rsidRDefault="002F5516" w:rsidP="00034681">
            <w:pPr>
              <w:pStyle w:val="TAL"/>
              <w:rPr>
                <w:rFonts w:cs="Arial"/>
                <w:szCs w:val="18"/>
              </w:rPr>
            </w:pPr>
          </w:p>
        </w:tc>
      </w:tr>
      <w:tr w:rsidR="002F5516" w:rsidRPr="00646838" w14:paraId="07DD1FF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59E3E1F7" w14:textId="77777777" w:rsidR="002F5516" w:rsidRPr="00646838" w:rsidRDefault="002F5516" w:rsidP="00034681">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1660A523" w14:textId="77777777" w:rsidR="002F5516" w:rsidRPr="00646838" w:rsidRDefault="002F5516" w:rsidP="00034681">
            <w:pPr>
              <w:pStyle w:val="TAL"/>
            </w:pPr>
            <w:r>
              <w:t>A</w:t>
            </w:r>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14ABF27B"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20618"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E307D0B" w14:textId="77777777" w:rsidR="002F5516" w:rsidRPr="00646838" w:rsidRDefault="002F5516" w:rsidP="00034681">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539DCEC" w14:textId="77777777" w:rsidR="002F5516" w:rsidRPr="00646838" w:rsidRDefault="002F5516" w:rsidP="00034681">
            <w:pPr>
              <w:pStyle w:val="TAL"/>
              <w:rPr>
                <w:rFonts w:cs="Arial"/>
                <w:szCs w:val="18"/>
              </w:rPr>
            </w:pPr>
          </w:p>
        </w:tc>
      </w:tr>
    </w:tbl>
    <w:p w14:paraId="49209648" w14:textId="77777777" w:rsidR="002F5516" w:rsidRPr="00F35F4A" w:rsidRDefault="002F5516" w:rsidP="002F5516">
      <w:pPr>
        <w:rPr>
          <w:lang w:eastAsia="zh-CN"/>
        </w:rPr>
      </w:pPr>
    </w:p>
    <w:p w14:paraId="0232278B" w14:textId="728D6DB7" w:rsidR="002F5516" w:rsidRPr="00F35F4A" w:rsidRDefault="002F5516" w:rsidP="002F5516">
      <w:pPr>
        <w:pStyle w:val="Heading5"/>
        <w:rPr>
          <w:lang w:eastAsia="zh-CN"/>
        </w:rPr>
      </w:pPr>
      <w:bookmarkStart w:id="155" w:name="_Toc96848125"/>
      <w:r w:rsidRPr="00F35F4A">
        <w:rPr>
          <w:lang w:eastAsia="zh-CN"/>
        </w:rPr>
        <w:lastRenderedPageBreak/>
        <w:t>6.</w:t>
      </w:r>
      <w:r w:rsidR="00FD0725">
        <w:rPr>
          <w:lang w:eastAsia="zh-CN"/>
        </w:rPr>
        <w:t>2</w:t>
      </w:r>
      <w:r w:rsidRPr="00F35F4A">
        <w:rPr>
          <w:lang w:eastAsia="zh-CN"/>
        </w:rPr>
        <w:t>.5.2.4</w:t>
      </w:r>
      <w:r w:rsidRPr="00F35F4A">
        <w:rPr>
          <w:lang w:eastAsia="zh-CN"/>
        </w:rPr>
        <w:tab/>
        <w:t xml:space="preserve">Type: </w:t>
      </w:r>
      <w:r w:rsidRPr="00F35F4A">
        <w:t>EasDetail</w:t>
      </w:r>
      <w:bookmarkEnd w:id="155"/>
    </w:p>
    <w:p w14:paraId="5923BBBD" w14:textId="256B4442"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2C64F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AE61D00"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8F36396"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0627C"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D0F0597"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45643D5" w14:textId="77777777" w:rsidR="002F5516" w:rsidRPr="005C44CA" w:rsidRDefault="002F5516"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74EAE9" w14:textId="77777777" w:rsidR="002F5516" w:rsidRPr="00646838" w:rsidRDefault="002F5516" w:rsidP="00034681">
            <w:pPr>
              <w:pStyle w:val="TAH"/>
              <w:rPr>
                <w:rFonts w:cs="Arial"/>
                <w:szCs w:val="18"/>
              </w:rPr>
            </w:pPr>
            <w:r w:rsidRPr="00646838">
              <w:t>Applicability</w:t>
            </w:r>
          </w:p>
        </w:tc>
      </w:tr>
      <w:tr w:rsidR="002F5516" w:rsidRPr="00646838" w14:paraId="7C321CA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868E0C9" w14:textId="77777777" w:rsidR="002F5516" w:rsidRPr="00646838" w:rsidRDefault="002F5516" w:rsidP="00034681">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2A84634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3E14F9E"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5B83C69"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7F26414" w14:textId="77777777" w:rsidR="002F5516" w:rsidRPr="00646838" w:rsidRDefault="002F5516" w:rsidP="00034681">
            <w:pPr>
              <w:pStyle w:val="TAL"/>
            </w:pPr>
            <w:r w:rsidRPr="00646838">
              <w:t>Identifier of the EAS</w:t>
            </w:r>
          </w:p>
        </w:tc>
        <w:tc>
          <w:tcPr>
            <w:tcW w:w="1998" w:type="dxa"/>
            <w:tcBorders>
              <w:top w:val="single" w:sz="4" w:space="0" w:color="auto"/>
              <w:left w:val="single" w:sz="4" w:space="0" w:color="auto"/>
              <w:bottom w:val="single" w:sz="4" w:space="0" w:color="auto"/>
              <w:right w:val="single" w:sz="4" w:space="0" w:color="auto"/>
            </w:tcBorders>
          </w:tcPr>
          <w:p w14:paraId="58F64E99" w14:textId="77777777" w:rsidR="002F5516" w:rsidRPr="00646838" w:rsidRDefault="002F5516" w:rsidP="00034681">
            <w:pPr>
              <w:pStyle w:val="TAL"/>
              <w:rPr>
                <w:rFonts w:cs="Arial"/>
                <w:szCs w:val="18"/>
              </w:rPr>
            </w:pPr>
          </w:p>
        </w:tc>
      </w:tr>
      <w:tr w:rsidR="002F5516" w:rsidRPr="00646838" w14:paraId="14842A0A"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982CB33" w14:textId="77777777" w:rsidR="002F5516" w:rsidRPr="00646838" w:rsidRDefault="002F5516" w:rsidP="00034681">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19BA3FC4" w14:textId="77777777" w:rsidR="002F5516" w:rsidRPr="00646838" w:rsidRDefault="002F5516" w:rsidP="00034681">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192D0CAF"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04C5E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CC5E4ED" w14:textId="77777777" w:rsidR="002F5516" w:rsidRPr="00646838" w:rsidRDefault="002F5516" w:rsidP="00034681">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0EEC2640" w14:textId="77777777" w:rsidR="002F5516" w:rsidRPr="00646838" w:rsidRDefault="002F5516" w:rsidP="00034681">
            <w:pPr>
              <w:pStyle w:val="TAL"/>
              <w:rPr>
                <w:rFonts w:cs="Arial"/>
                <w:szCs w:val="18"/>
              </w:rPr>
            </w:pPr>
          </w:p>
        </w:tc>
      </w:tr>
      <w:tr w:rsidR="002F5516" w:rsidRPr="00646838" w14:paraId="31FF1C3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D4D6B5F" w14:textId="77777777" w:rsidR="002F5516" w:rsidRPr="00646838" w:rsidRDefault="002F5516" w:rsidP="00034681">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0E1CD5A9" w14:textId="77777777" w:rsidR="002F5516" w:rsidRPr="00646838" w:rsidRDefault="002F5516" w:rsidP="00034681">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033D661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581AAC9"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81D097" w14:textId="77777777" w:rsidR="002F5516" w:rsidRPr="00646838" w:rsidRDefault="002F5516" w:rsidP="00034681">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212C0D18" w14:textId="77777777" w:rsidR="002F5516" w:rsidRPr="00646838" w:rsidRDefault="002F5516" w:rsidP="00034681">
            <w:pPr>
              <w:pStyle w:val="TAL"/>
              <w:rPr>
                <w:rFonts w:cs="Arial"/>
                <w:szCs w:val="18"/>
              </w:rPr>
            </w:pPr>
          </w:p>
        </w:tc>
      </w:tr>
    </w:tbl>
    <w:p w14:paraId="22E99923" w14:textId="77777777" w:rsidR="002F5516" w:rsidRPr="00F35F4A" w:rsidRDefault="002F5516" w:rsidP="002F5516">
      <w:pPr>
        <w:rPr>
          <w:lang w:eastAsia="zh-CN"/>
        </w:rPr>
      </w:pPr>
    </w:p>
    <w:p w14:paraId="76A48790" w14:textId="047E4085" w:rsidR="002F5516" w:rsidRPr="00F35F4A" w:rsidRDefault="002F5516" w:rsidP="002F5516">
      <w:pPr>
        <w:pStyle w:val="Heading5"/>
        <w:rPr>
          <w:lang w:eastAsia="zh-CN"/>
        </w:rPr>
      </w:pPr>
      <w:bookmarkStart w:id="156" w:name="_Toc96848126"/>
      <w:r w:rsidRPr="00F35F4A">
        <w:rPr>
          <w:lang w:eastAsia="zh-CN"/>
        </w:rPr>
        <w:t>6.</w:t>
      </w:r>
      <w:r w:rsidR="00FD0725">
        <w:rPr>
          <w:lang w:eastAsia="zh-CN"/>
        </w:rPr>
        <w:t>2</w:t>
      </w:r>
      <w:r w:rsidRPr="00F35F4A">
        <w:rPr>
          <w:lang w:eastAsia="zh-CN"/>
        </w:rPr>
        <w:t>.5.2.5</w:t>
      </w:r>
      <w:r w:rsidRPr="00F35F4A">
        <w:rPr>
          <w:lang w:eastAsia="zh-CN"/>
        </w:rPr>
        <w:tab/>
        <w:t xml:space="preserve">Type: </w:t>
      </w:r>
      <w:r w:rsidRPr="00F35F4A">
        <w:t>ACServiceKPIs</w:t>
      </w:r>
      <w:bookmarkEnd w:id="156"/>
    </w:p>
    <w:p w14:paraId="20F193D4" w14:textId="70BAB9A1"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52115E5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EC0F0DF"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E59870"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160396"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89477EB" w14:textId="77777777" w:rsidR="002F5516" w:rsidRPr="001E7BDC" w:rsidRDefault="002F5516"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C957D4" w14:textId="77777777" w:rsidR="002F5516" w:rsidRPr="005C44CA" w:rsidRDefault="002F5516"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3B113F" w14:textId="77777777" w:rsidR="002F5516" w:rsidRPr="00646838" w:rsidRDefault="002F5516" w:rsidP="00034681">
            <w:pPr>
              <w:pStyle w:val="TAH"/>
              <w:rPr>
                <w:rFonts w:cs="Arial"/>
                <w:szCs w:val="18"/>
              </w:rPr>
            </w:pPr>
            <w:r w:rsidRPr="00646838">
              <w:t>Applicability</w:t>
            </w:r>
          </w:p>
        </w:tc>
      </w:tr>
      <w:tr w:rsidR="002F5516" w:rsidRPr="00646838" w14:paraId="775111A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5C8F14" w14:textId="77777777" w:rsidR="002F5516" w:rsidRPr="00646838" w:rsidRDefault="002F5516" w:rsidP="00034681">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1CE9E5CF" w14:textId="77777777" w:rsidR="002F5516" w:rsidRPr="00646838" w:rsidRDefault="002F5516" w:rsidP="00034681">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421ED4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4985D5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409975" w14:textId="77777777" w:rsidR="002F5516" w:rsidRPr="00646838" w:rsidRDefault="002F5516" w:rsidP="00034681">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4D4BFDB6" w14:textId="77777777" w:rsidR="002F5516" w:rsidRPr="00646838" w:rsidRDefault="002F5516" w:rsidP="00034681">
            <w:pPr>
              <w:pStyle w:val="TAL"/>
              <w:rPr>
                <w:rFonts w:cs="Arial"/>
                <w:szCs w:val="18"/>
              </w:rPr>
            </w:pPr>
          </w:p>
        </w:tc>
      </w:tr>
      <w:tr w:rsidR="002F5516" w:rsidRPr="00646838" w14:paraId="77613CC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1EE1AC" w14:textId="77777777" w:rsidR="002F5516" w:rsidRPr="00646838" w:rsidRDefault="002F5516" w:rsidP="00034681">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47C471B4" w14:textId="77777777" w:rsidR="002F5516" w:rsidRPr="00646838" w:rsidRDefault="002F5516" w:rsidP="00034681">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64AE7B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A87C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4B08743" w14:textId="77777777" w:rsidR="002F5516" w:rsidRPr="00646838" w:rsidRDefault="002F5516" w:rsidP="00034681">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63420907" w14:textId="77777777" w:rsidR="002F5516" w:rsidRPr="00646838" w:rsidRDefault="002F5516" w:rsidP="00034681">
            <w:pPr>
              <w:pStyle w:val="TAL"/>
              <w:rPr>
                <w:rFonts w:cs="Arial"/>
                <w:szCs w:val="18"/>
              </w:rPr>
            </w:pPr>
          </w:p>
        </w:tc>
      </w:tr>
      <w:tr w:rsidR="002F5516" w:rsidRPr="00646838" w14:paraId="0993A05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8650245" w14:textId="77777777" w:rsidR="002F5516" w:rsidRPr="00646838" w:rsidRDefault="002F5516" w:rsidP="00034681">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0614ED9B" w14:textId="77777777" w:rsidR="002F5516" w:rsidRPr="00646838" w:rsidRDefault="002F5516" w:rsidP="00034681">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6BEC134C"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AAD2918"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00E5982" w14:textId="77777777" w:rsidR="002F5516" w:rsidRPr="00646838" w:rsidRDefault="002F5516" w:rsidP="00034681">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018C9743" w14:textId="77777777" w:rsidR="002F5516" w:rsidRPr="00646838" w:rsidRDefault="002F5516" w:rsidP="00034681">
            <w:pPr>
              <w:pStyle w:val="TAL"/>
              <w:rPr>
                <w:rFonts w:cs="Arial"/>
                <w:szCs w:val="18"/>
              </w:rPr>
            </w:pPr>
          </w:p>
        </w:tc>
      </w:tr>
      <w:tr w:rsidR="002F5516" w:rsidRPr="00646838" w14:paraId="5962734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79CEAA" w14:textId="77777777" w:rsidR="002F5516" w:rsidRPr="00646838" w:rsidRDefault="002F5516" w:rsidP="00034681">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7EFA3E89" w14:textId="77777777" w:rsidR="002F5516" w:rsidRPr="00646838" w:rsidRDefault="002F5516" w:rsidP="00034681">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613E1038"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5011753"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5E8A2F8" w14:textId="77777777" w:rsidR="002F5516" w:rsidRPr="00646838" w:rsidRDefault="002F5516" w:rsidP="00034681">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38C0D970" w14:textId="77777777" w:rsidR="002F5516" w:rsidRPr="00646838" w:rsidRDefault="002F5516" w:rsidP="00034681">
            <w:pPr>
              <w:pStyle w:val="TAL"/>
              <w:rPr>
                <w:rFonts w:cs="Arial"/>
                <w:szCs w:val="18"/>
              </w:rPr>
            </w:pPr>
          </w:p>
        </w:tc>
      </w:tr>
      <w:tr w:rsidR="002F5516" w:rsidRPr="00646838" w14:paraId="4135741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0EC6F16" w14:textId="77777777" w:rsidR="002F5516" w:rsidRPr="00646838" w:rsidRDefault="002F5516" w:rsidP="00034681">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796E7D1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EC22DA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A5F40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34BBB30" w14:textId="77777777" w:rsidR="002F5516" w:rsidRPr="00646838" w:rsidRDefault="002F5516" w:rsidP="00034681">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B590585" w14:textId="77777777" w:rsidR="002F5516" w:rsidRPr="00646838" w:rsidRDefault="002F5516" w:rsidP="00034681">
            <w:pPr>
              <w:pStyle w:val="TAL"/>
              <w:rPr>
                <w:rFonts w:cs="Arial"/>
                <w:szCs w:val="18"/>
              </w:rPr>
            </w:pPr>
          </w:p>
        </w:tc>
      </w:tr>
      <w:tr w:rsidR="002F5516" w:rsidRPr="00646838" w14:paraId="199608F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AB28538" w14:textId="77777777" w:rsidR="002F5516" w:rsidRPr="00646838" w:rsidRDefault="002F5516" w:rsidP="00034681">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6DAD956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49650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5B500C7"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BEBA038" w14:textId="77777777" w:rsidR="002F5516" w:rsidRPr="00646838" w:rsidRDefault="002F5516" w:rsidP="00034681">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96E5A95" w14:textId="77777777" w:rsidR="002F5516" w:rsidRPr="00646838" w:rsidRDefault="002F5516" w:rsidP="00034681">
            <w:pPr>
              <w:pStyle w:val="TAL"/>
              <w:rPr>
                <w:rFonts w:cs="Arial"/>
                <w:szCs w:val="18"/>
              </w:rPr>
            </w:pPr>
          </w:p>
        </w:tc>
      </w:tr>
      <w:tr w:rsidR="002F5516" w:rsidRPr="00646838" w14:paraId="400111F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BE2582D" w14:textId="77777777" w:rsidR="002F5516" w:rsidRPr="00646838" w:rsidRDefault="002F5516" w:rsidP="00034681">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255D8087"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F188E24"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C11BF6A"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FE9122A" w14:textId="77777777" w:rsidR="002F5516" w:rsidRPr="00646838" w:rsidRDefault="002F5516" w:rsidP="00034681">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B6A81C3" w14:textId="77777777" w:rsidR="002F5516" w:rsidRPr="00646838" w:rsidRDefault="002F5516" w:rsidP="00034681">
            <w:pPr>
              <w:pStyle w:val="TAL"/>
              <w:rPr>
                <w:rFonts w:cs="Arial"/>
                <w:szCs w:val="18"/>
              </w:rPr>
            </w:pPr>
          </w:p>
        </w:tc>
      </w:tr>
      <w:tr w:rsidR="002F5516" w:rsidRPr="00646838" w14:paraId="5E1AA79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41C3CBB" w14:textId="77777777" w:rsidR="002F5516" w:rsidRPr="00646838" w:rsidRDefault="002F5516" w:rsidP="00034681">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4A52844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A9C0C1"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D549C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2162B9B" w14:textId="77777777" w:rsidR="002F5516" w:rsidRPr="00646838" w:rsidRDefault="002F5516" w:rsidP="00034681">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5793D9E2" w14:textId="77777777" w:rsidR="002F5516" w:rsidRPr="00646838" w:rsidRDefault="002F5516" w:rsidP="00034681">
            <w:pPr>
              <w:pStyle w:val="TAL"/>
              <w:rPr>
                <w:rFonts w:cs="Arial"/>
                <w:szCs w:val="18"/>
              </w:rPr>
            </w:pPr>
          </w:p>
        </w:tc>
      </w:tr>
    </w:tbl>
    <w:p w14:paraId="3F9D1D2F" w14:textId="0A3EE1B1" w:rsidR="002F5516" w:rsidRDefault="002F5516" w:rsidP="002F5516"/>
    <w:p w14:paraId="5DB0104D" w14:textId="4C83A412" w:rsidR="0046468A" w:rsidRPr="00F35F4A" w:rsidRDefault="0046468A" w:rsidP="0046468A">
      <w:pPr>
        <w:pStyle w:val="Heading5"/>
        <w:rPr>
          <w:lang w:eastAsia="zh-CN"/>
        </w:rPr>
      </w:pPr>
      <w:bookmarkStart w:id="157" w:name="_Toc96848127"/>
      <w:r w:rsidRPr="00F35F4A">
        <w:rPr>
          <w:lang w:eastAsia="zh-CN"/>
        </w:rPr>
        <w:t>6.</w:t>
      </w:r>
      <w:r>
        <w:rPr>
          <w:lang w:eastAsia="zh-CN"/>
        </w:rPr>
        <w:t>2</w:t>
      </w:r>
      <w:r w:rsidRPr="00F35F4A">
        <w:rPr>
          <w:lang w:eastAsia="zh-CN"/>
        </w:rPr>
        <w:t>.5.2.</w:t>
      </w:r>
      <w:r w:rsidR="00071E15">
        <w:rPr>
          <w:lang w:eastAsia="zh-CN"/>
        </w:rPr>
        <w:t>6</w:t>
      </w:r>
      <w:r w:rsidRPr="00F35F4A">
        <w:rPr>
          <w:lang w:eastAsia="zh-CN"/>
        </w:rPr>
        <w:tab/>
        <w:t xml:space="preserve">Type: </w:t>
      </w:r>
      <w:r w:rsidRPr="00F35F4A">
        <w:t>EecRegistration</w:t>
      </w:r>
      <w:r>
        <w:t>Patch</w:t>
      </w:r>
      <w:bookmarkEnd w:id="157"/>
    </w:p>
    <w:p w14:paraId="466E3AEE" w14:textId="6AFCA7DD" w:rsidR="0046468A" w:rsidRPr="00F35F4A" w:rsidRDefault="0046468A" w:rsidP="0046468A">
      <w:pPr>
        <w:pStyle w:val="TH"/>
      </w:pPr>
      <w:r w:rsidRPr="00F35F4A">
        <w:rPr>
          <w:noProof/>
        </w:rPr>
        <w:t>Table 6.</w:t>
      </w:r>
      <w:r>
        <w:rPr>
          <w:noProof/>
        </w:rPr>
        <w:t>2</w:t>
      </w:r>
      <w:r w:rsidRPr="00F35F4A">
        <w:rPr>
          <w:noProof/>
        </w:rPr>
        <w:t>.5.2.</w:t>
      </w:r>
      <w:r w:rsidR="00071E15">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46468A" w:rsidRPr="00646838" w14:paraId="12559CF3"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D797F4" w14:textId="77777777" w:rsidR="0046468A" w:rsidRPr="00646838" w:rsidRDefault="0046468A" w:rsidP="00455D9B">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2ED16CD" w14:textId="77777777" w:rsidR="0046468A" w:rsidRPr="00646838" w:rsidRDefault="0046468A" w:rsidP="00455D9B">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081EC" w14:textId="77777777" w:rsidR="0046468A" w:rsidRPr="00646838" w:rsidRDefault="0046468A" w:rsidP="00455D9B">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4ED53790" w14:textId="77777777" w:rsidR="0046468A" w:rsidRPr="001E7BDC" w:rsidRDefault="0046468A" w:rsidP="00455D9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C180D4" w14:textId="77777777" w:rsidR="0046468A" w:rsidRPr="005C44CA" w:rsidRDefault="0046468A"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E7825F8" w14:textId="77777777" w:rsidR="0046468A" w:rsidRPr="00646838" w:rsidRDefault="0046468A" w:rsidP="00455D9B">
            <w:pPr>
              <w:pStyle w:val="TAH"/>
              <w:rPr>
                <w:rFonts w:cs="Arial"/>
                <w:szCs w:val="18"/>
              </w:rPr>
            </w:pPr>
            <w:r w:rsidRPr="00646838">
              <w:t>Applicability</w:t>
            </w:r>
          </w:p>
        </w:tc>
      </w:tr>
      <w:tr w:rsidR="0046468A" w:rsidRPr="00646838" w14:paraId="064FFB1B"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7972C182" w14:textId="77777777" w:rsidR="0046468A" w:rsidRPr="00646838" w:rsidRDefault="0046468A" w:rsidP="00455D9B">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42769103" w14:textId="77777777" w:rsidR="0046468A" w:rsidRPr="00646838" w:rsidRDefault="0046468A" w:rsidP="00455D9B">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59A5F26F" w14:textId="77777777" w:rsidR="0046468A" w:rsidRPr="00646838" w:rsidRDefault="0046468A" w:rsidP="00455D9B">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E527E11" w14:textId="77777777" w:rsidR="0046468A" w:rsidRPr="00646838" w:rsidRDefault="0046468A" w:rsidP="00455D9B">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DBB21AD" w14:textId="77777777" w:rsidR="0046468A" w:rsidRPr="00646838" w:rsidRDefault="0046468A" w:rsidP="00455D9B">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F07B8F9" w14:textId="77777777" w:rsidR="0046468A" w:rsidRPr="00646838" w:rsidRDefault="0046468A" w:rsidP="00455D9B">
            <w:pPr>
              <w:pStyle w:val="TAL"/>
              <w:rPr>
                <w:rFonts w:cs="Arial"/>
                <w:szCs w:val="18"/>
              </w:rPr>
            </w:pPr>
          </w:p>
        </w:tc>
      </w:tr>
      <w:tr w:rsidR="0046468A" w:rsidRPr="00646838" w14:paraId="3B54F906"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4560FBB2" w14:textId="77777777" w:rsidR="0046468A" w:rsidRPr="00646838" w:rsidRDefault="0046468A" w:rsidP="00455D9B">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4A4C10B" w14:textId="77777777" w:rsidR="0046468A" w:rsidRPr="00646838" w:rsidRDefault="0046468A" w:rsidP="00455D9B">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F8E939F" w14:textId="77777777" w:rsidR="0046468A" w:rsidRPr="00646838" w:rsidRDefault="0046468A" w:rsidP="00455D9B">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BC1FF53" w14:textId="77777777" w:rsidR="0046468A" w:rsidRPr="00646838" w:rsidRDefault="0046468A"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C6CCE59" w14:textId="77777777" w:rsidR="0046468A" w:rsidRPr="00646838" w:rsidRDefault="0046468A" w:rsidP="00455D9B">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6534F2D6" w14:textId="77777777" w:rsidR="0046468A" w:rsidRPr="00646838" w:rsidRDefault="0046468A" w:rsidP="00455D9B">
            <w:pPr>
              <w:pStyle w:val="TAL"/>
              <w:rPr>
                <w:rFonts w:cs="Arial"/>
                <w:szCs w:val="18"/>
              </w:rPr>
            </w:pPr>
          </w:p>
        </w:tc>
      </w:tr>
    </w:tbl>
    <w:p w14:paraId="2964F2A8" w14:textId="77777777" w:rsidR="0046468A" w:rsidRPr="00D65D0A" w:rsidRDefault="0046468A" w:rsidP="002F5516"/>
    <w:p w14:paraId="0975642D" w14:textId="22AC281F" w:rsidR="002F5516" w:rsidRPr="00F35F4A" w:rsidRDefault="002F5516" w:rsidP="002F5516">
      <w:pPr>
        <w:pStyle w:val="Heading3"/>
      </w:pPr>
      <w:bookmarkStart w:id="158" w:name="_Toc96848128"/>
      <w:r w:rsidRPr="00F35F4A">
        <w:t>6.</w:t>
      </w:r>
      <w:r w:rsidR="00FD0725">
        <w:t>2</w:t>
      </w:r>
      <w:r w:rsidRPr="00F35F4A">
        <w:t>.6</w:t>
      </w:r>
      <w:r w:rsidRPr="00F35F4A">
        <w:tab/>
        <w:t>Error Handling</w:t>
      </w:r>
      <w:bookmarkEnd w:id="158"/>
    </w:p>
    <w:p w14:paraId="7790CC7D" w14:textId="42D02835" w:rsidR="002F5516" w:rsidRDefault="002F5516" w:rsidP="002F5516">
      <w:r>
        <w:t>General error handling are described in clause 6.1.</w:t>
      </w:r>
    </w:p>
    <w:p w14:paraId="0EEA6442" w14:textId="4D148C2E" w:rsidR="007F6F2D" w:rsidRDefault="007F6F2D" w:rsidP="007F6F2D">
      <w:pPr>
        <w:pStyle w:val="Heading4"/>
      </w:pPr>
      <w:bookmarkStart w:id="159" w:name="_Toc35971446"/>
      <w:bookmarkStart w:id="160" w:name="_Toc67903563"/>
      <w:bookmarkStart w:id="161" w:name="_Toc96848129"/>
      <w:r>
        <w:t>6.2.6.1</w:t>
      </w:r>
      <w:r>
        <w:tab/>
        <w:t>Application Errors</w:t>
      </w:r>
      <w:bookmarkEnd w:id="159"/>
      <w:bookmarkEnd w:id="160"/>
      <w:bookmarkEnd w:id="161"/>
    </w:p>
    <w:p w14:paraId="5114E229" w14:textId="77777777" w:rsidR="007F6F2D" w:rsidRDefault="007F6F2D" w:rsidP="007F6F2D">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293522DA" w14:textId="77777777" w:rsidR="007F6F2D" w:rsidRDefault="007F6F2D" w:rsidP="007F6F2D">
      <w:pPr>
        <w:pStyle w:val="TH"/>
      </w:pPr>
      <w:r>
        <w:lastRenderedPageBreak/>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7F6F2D" w:rsidRPr="00A12F01" w14:paraId="35F2B6FF" w14:textId="77777777" w:rsidTr="00076B47">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7686C482" w14:textId="77777777" w:rsidR="007F6F2D" w:rsidRPr="00A12F01" w:rsidRDefault="007F6F2D" w:rsidP="00076B47">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B2D9BB9" w14:textId="77777777" w:rsidR="007F6F2D" w:rsidRPr="00A12F01" w:rsidRDefault="007F6F2D" w:rsidP="00076B47">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0FBBE2A6" w14:textId="77777777" w:rsidR="007F6F2D" w:rsidRPr="00A12F01" w:rsidRDefault="007F6F2D" w:rsidP="00076B47">
            <w:pPr>
              <w:pStyle w:val="TAH"/>
            </w:pPr>
            <w:r w:rsidRPr="00A12F01">
              <w:t>Description</w:t>
            </w:r>
          </w:p>
        </w:tc>
      </w:tr>
      <w:tr w:rsidR="007F6F2D" w:rsidRPr="00A12F01" w14:paraId="5BA7215D" w14:textId="77777777" w:rsidTr="00076B47">
        <w:trPr>
          <w:jc w:val="center"/>
        </w:trPr>
        <w:tc>
          <w:tcPr>
            <w:tcW w:w="2537" w:type="dxa"/>
            <w:tcBorders>
              <w:top w:val="single" w:sz="4" w:space="0" w:color="auto"/>
              <w:left w:val="single" w:sz="4" w:space="0" w:color="auto"/>
              <w:bottom w:val="single" w:sz="4" w:space="0" w:color="auto"/>
              <w:right w:val="single" w:sz="4" w:space="0" w:color="auto"/>
            </w:tcBorders>
          </w:tcPr>
          <w:p w14:paraId="3B63336C" w14:textId="77777777" w:rsidR="007F6F2D" w:rsidRPr="00A12F01" w:rsidRDefault="007F6F2D" w:rsidP="00076B47">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67B88774" w14:textId="77777777" w:rsidR="007F6F2D" w:rsidRPr="00A12F01" w:rsidRDefault="007F6F2D" w:rsidP="00076B47">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2D316973" w14:textId="77777777" w:rsidR="007F6F2D" w:rsidRPr="00A12F01" w:rsidRDefault="007F6F2D" w:rsidP="00076B47">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46A3635A" w14:textId="77777777" w:rsidR="007F6F2D" w:rsidRPr="00BB36EB" w:rsidRDefault="007F6F2D" w:rsidP="002F5516"/>
    <w:p w14:paraId="0901D5D1" w14:textId="221C6C21" w:rsidR="002F5516" w:rsidRPr="00F35F4A" w:rsidRDefault="002F5516" w:rsidP="002F5516">
      <w:pPr>
        <w:pStyle w:val="Heading3"/>
      </w:pPr>
      <w:bookmarkStart w:id="162" w:name="_Toc96848130"/>
      <w:r w:rsidRPr="00F35F4A">
        <w:t>6.</w:t>
      </w:r>
      <w:r w:rsidR="00FD0725">
        <w:t>2</w:t>
      </w:r>
      <w:r w:rsidRPr="00F35F4A">
        <w:t>.7</w:t>
      </w:r>
      <w:r w:rsidRPr="00F35F4A">
        <w:tab/>
        <w:t>Feature negotiation</w:t>
      </w:r>
      <w:bookmarkEnd w:id="162"/>
    </w:p>
    <w:p w14:paraId="267476E3" w14:textId="639EA3C9" w:rsidR="002F5516" w:rsidRPr="008D34FA" w:rsidRDefault="002F5516" w:rsidP="002F5516">
      <w:pPr>
        <w:rPr>
          <w:lang w:eastAsia="zh-CN"/>
        </w:rPr>
      </w:pPr>
      <w:r>
        <w:rPr>
          <w:lang w:eastAsia="zh-CN"/>
        </w:rPr>
        <w:t>General feature negotiation procedures are described in clause</w:t>
      </w:r>
      <w:r>
        <w:rPr>
          <w:lang w:val="en-US" w:eastAsia="zh-CN"/>
        </w:rPr>
        <w:t> 6.1</w:t>
      </w:r>
      <w:r>
        <w:rPr>
          <w:lang w:eastAsia="zh-CN"/>
        </w:rPr>
        <w:t>. Table 6.</w:t>
      </w:r>
      <w:r w:rsidR="00A34B78">
        <w:rPr>
          <w:lang w:eastAsia="zh-CN"/>
        </w:rPr>
        <w:t>2</w:t>
      </w:r>
      <w:r>
        <w:rPr>
          <w:lang w:eastAsia="zh-CN"/>
        </w:rPr>
        <w:t xml:space="preserve">.7-1 lists the supported features for </w:t>
      </w:r>
      <w:r w:rsidRPr="00766532">
        <w:t>Eees_EECRegistration</w:t>
      </w:r>
      <w:r>
        <w:rPr>
          <w:lang w:eastAsia="zh-CN"/>
        </w:rPr>
        <w:t xml:space="preserve"> API.</w:t>
      </w:r>
    </w:p>
    <w:p w14:paraId="5D01B2A3" w14:textId="19222CC3" w:rsidR="002F5516" w:rsidRDefault="002F5516" w:rsidP="002F5516">
      <w:pPr>
        <w:pStyle w:val="TH"/>
        <w:rPr>
          <w:rFonts w:eastAsia="Batang"/>
        </w:rPr>
      </w:pPr>
      <w:r>
        <w:rPr>
          <w:rFonts w:eastAsia="Batang"/>
        </w:rPr>
        <w:t>Table 6.</w:t>
      </w:r>
      <w:r w:rsidR="00FD0725">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F5516" w:rsidRPr="00646838" w14:paraId="6B35E5C6"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52EFEB1" w14:textId="77777777" w:rsidR="002F5516" w:rsidRPr="00366EFF" w:rsidRDefault="002F5516"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EDA039" w14:textId="77777777" w:rsidR="002F5516" w:rsidRPr="00366EFF" w:rsidRDefault="002F5516" w:rsidP="00366EFF">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5286EF8" w14:textId="77777777" w:rsidR="002F5516" w:rsidRPr="002D348A" w:rsidRDefault="002F5516" w:rsidP="00366EFF">
            <w:pPr>
              <w:pStyle w:val="TAH"/>
              <w:rPr>
                <w:rFonts w:eastAsia="Batang"/>
              </w:rPr>
            </w:pPr>
            <w:r w:rsidRPr="00366EFF">
              <w:rPr>
                <w:rFonts w:eastAsia="Batang"/>
              </w:rPr>
              <w:t>Description</w:t>
            </w:r>
          </w:p>
        </w:tc>
      </w:tr>
      <w:tr w:rsidR="002F5516" w:rsidRPr="00646838" w14:paraId="73989F72"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0DBCDA4A" w14:textId="77777777" w:rsidR="002F5516" w:rsidRDefault="002F5516" w:rsidP="0003468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10EF804" w14:textId="77777777" w:rsidR="002F5516" w:rsidRDefault="002F5516" w:rsidP="0003468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64D6E98" w14:textId="77777777" w:rsidR="002F5516" w:rsidRDefault="002F5516" w:rsidP="00034681">
            <w:pPr>
              <w:keepNext/>
              <w:keepLines/>
              <w:spacing w:after="0"/>
              <w:rPr>
                <w:rFonts w:ascii="Arial" w:eastAsia="Batang" w:hAnsi="Arial" w:cs="Arial"/>
                <w:sz w:val="18"/>
                <w:szCs w:val="18"/>
              </w:rPr>
            </w:pPr>
          </w:p>
        </w:tc>
      </w:tr>
    </w:tbl>
    <w:p w14:paraId="4129DDA3" w14:textId="77777777" w:rsidR="002F5516" w:rsidRPr="00E667B4" w:rsidRDefault="002F5516" w:rsidP="002F5516">
      <w:pPr>
        <w:rPr>
          <w:color w:val="0000FF"/>
        </w:rPr>
      </w:pPr>
    </w:p>
    <w:p w14:paraId="6EAB3C0B" w14:textId="19DE2267" w:rsidR="007F677B" w:rsidRDefault="007F677B" w:rsidP="007F677B">
      <w:pPr>
        <w:pStyle w:val="Heading2"/>
      </w:pPr>
      <w:bookmarkStart w:id="163" w:name="_Toc96848131"/>
      <w:r>
        <w:t>6</w:t>
      </w:r>
      <w:r w:rsidR="00D71F3E">
        <w:t>.3</w:t>
      </w:r>
      <w:r>
        <w:tab/>
      </w:r>
      <w:r w:rsidRPr="00931880">
        <w:t>Eees_EASDiscovery</w:t>
      </w:r>
      <w:r>
        <w:t xml:space="preserve"> API</w:t>
      </w:r>
      <w:bookmarkEnd w:id="163"/>
    </w:p>
    <w:p w14:paraId="3A2B6C48" w14:textId="74A5A6BD" w:rsidR="007F677B" w:rsidRDefault="007F677B" w:rsidP="007F677B">
      <w:pPr>
        <w:pStyle w:val="Heading3"/>
      </w:pPr>
      <w:bookmarkStart w:id="164" w:name="_Toc64278338"/>
      <w:bookmarkStart w:id="165" w:name="_Toc96848132"/>
      <w:r>
        <w:t>6</w:t>
      </w:r>
      <w:r w:rsidR="00D71F3E">
        <w:t>.3</w:t>
      </w:r>
      <w:r>
        <w:t>.1</w:t>
      </w:r>
      <w:r>
        <w:tab/>
        <w:t>API URI</w:t>
      </w:r>
      <w:bookmarkEnd w:id="164"/>
      <w:bookmarkEnd w:id="165"/>
    </w:p>
    <w:p w14:paraId="19DD9D48" w14:textId="77777777" w:rsidR="00875CEE" w:rsidRDefault="00875CEE" w:rsidP="00875CEE">
      <w:pPr>
        <w:rPr>
          <w:lang w:eastAsia="zh-CN"/>
        </w:rPr>
      </w:pPr>
      <w:r>
        <w:rPr>
          <w:lang w:eastAsia="zh-CN"/>
        </w:rPr>
        <w:t>The Eees_EASDiscovery service shall use the Eees_EASDiscovery API.</w:t>
      </w:r>
    </w:p>
    <w:p w14:paraId="2EE5CA6B" w14:textId="5B1A4D7C" w:rsidR="007F677B" w:rsidRDefault="007F677B" w:rsidP="007F677B">
      <w:pPr>
        <w:rPr>
          <w:lang w:eastAsia="zh-CN"/>
        </w:rPr>
      </w:pPr>
      <w:r>
        <w:rPr>
          <w:lang w:eastAsia="zh-CN"/>
        </w:rPr>
        <w:t>The request URI used in each HTTP request from the EEC towards the EES shall have the structure as defined in clause 6.1 with the following clarifications:</w:t>
      </w:r>
    </w:p>
    <w:p w14:paraId="4093308E" w14:textId="77777777" w:rsidR="007F677B" w:rsidRDefault="007F677B" w:rsidP="007F677B">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69BA8E93" w14:textId="77777777" w:rsidR="007F677B" w:rsidRDefault="007F677B" w:rsidP="007F677B">
      <w:pPr>
        <w:pStyle w:val="B1"/>
      </w:pPr>
      <w:r>
        <w:t>-</w:t>
      </w:r>
      <w:r>
        <w:tab/>
        <w:t>The &lt;apiVersion&gt; shall be "v1".</w:t>
      </w:r>
    </w:p>
    <w:p w14:paraId="34FC992F" w14:textId="0B79EF46" w:rsidR="007F677B" w:rsidRDefault="007F677B" w:rsidP="007F677B">
      <w:pPr>
        <w:pStyle w:val="B1"/>
      </w:pPr>
      <w:r>
        <w:t>-</w:t>
      </w:r>
      <w:r>
        <w:tab/>
        <w:t>The &lt;</w:t>
      </w:r>
      <w:r w:rsidRPr="00574036">
        <w:t>apiSpecificResourceUriPart</w:t>
      </w:r>
      <w:r>
        <w:t>&gt; shall be set as described in clause 6</w:t>
      </w:r>
      <w:r w:rsidR="00D71F3E">
        <w:t>.3</w:t>
      </w:r>
      <w:r>
        <w:t>.2.</w:t>
      </w:r>
    </w:p>
    <w:p w14:paraId="598D7C9C" w14:textId="74545F5F" w:rsidR="007F677B" w:rsidRDefault="007F677B" w:rsidP="007F677B">
      <w:pPr>
        <w:pStyle w:val="Heading3"/>
      </w:pPr>
      <w:bookmarkStart w:id="166" w:name="_Toc64278339"/>
      <w:bookmarkStart w:id="167" w:name="_Toc96848133"/>
      <w:r>
        <w:lastRenderedPageBreak/>
        <w:t>6</w:t>
      </w:r>
      <w:r w:rsidR="00D71F3E">
        <w:t>.3</w:t>
      </w:r>
      <w:r>
        <w:t>.2</w:t>
      </w:r>
      <w:r>
        <w:tab/>
        <w:t>Resources</w:t>
      </w:r>
      <w:bookmarkEnd w:id="166"/>
      <w:bookmarkEnd w:id="167"/>
    </w:p>
    <w:p w14:paraId="23F25307" w14:textId="4A706523" w:rsidR="007F677B" w:rsidRDefault="007F677B" w:rsidP="007F677B">
      <w:pPr>
        <w:pStyle w:val="Heading4"/>
      </w:pPr>
      <w:bookmarkStart w:id="168" w:name="_Toc96848134"/>
      <w:bookmarkStart w:id="169" w:name="_Toc64278351"/>
      <w:r w:rsidRPr="00F35F4A">
        <w:t>6</w:t>
      </w:r>
      <w:r w:rsidR="00D71F3E">
        <w:t>.3</w:t>
      </w:r>
      <w:r w:rsidRPr="00F35F4A">
        <w:t>.2.1</w:t>
      </w:r>
      <w:r w:rsidRPr="00F35F4A">
        <w:tab/>
        <w:t>Overview</w:t>
      </w:r>
      <w:bookmarkEnd w:id="168"/>
    </w:p>
    <w:p w14:paraId="4DA8EA42" w14:textId="0B952836" w:rsidR="00625FF3" w:rsidRPr="00F35F4A" w:rsidRDefault="00625FF3" w:rsidP="007F677B">
      <w:pPr>
        <w:pStyle w:val="TH"/>
      </w:pPr>
      <w:r>
        <w:object w:dxaOrig="5365" w:dyaOrig="5113" w14:anchorId="4F0B9D0F">
          <v:shape id="_x0000_i1027" type="#_x0000_t75" style="width:268.15pt;height:256.15pt" o:ole="">
            <v:imagedata r:id="rId13" o:title=""/>
          </v:shape>
          <o:OLEObject Type="Embed" ProgID="Visio.Drawing.15" ShapeID="_x0000_i1027" DrawAspect="Content" ObjectID="_1707643878" r:id="rId14"/>
        </w:object>
      </w:r>
    </w:p>
    <w:p w14:paraId="07C8B479" w14:textId="79C0C9C9" w:rsidR="007F677B" w:rsidRPr="00F35F4A" w:rsidRDefault="007F677B" w:rsidP="00AA1779">
      <w:pPr>
        <w:pStyle w:val="TF"/>
      </w:pPr>
      <w:r w:rsidRPr="00F35F4A">
        <w:t>Figure</w:t>
      </w:r>
      <w:r w:rsidR="00E6111F">
        <w:t> </w:t>
      </w:r>
      <w:r w:rsidRPr="00F35F4A">
        <w:t>6</w:t>
      </w:r>
      <w:r w:rsidR="00D71F3E">
        <w:t>.3</w:t>
      </w:r>
      <w:r w:rsidRPr="00F35F4A">
        <w:t xml:space="preserve">.2.1-1: Resource URI structure of the </w:t>
      </w:r>
      <w:r w:rsidRPr="00F35F4A">
        <w:rPr>
          <w:lang w:val="en-IN"/>
        </w:rPr>
        <w:t>Eees_E</w:t>
      </w:r>
      <w:r>
        <w:rPr>
          <w:lang w:val="en-IN"/>
        </w:rPr>
        <w:t>ASDiscovery</w:t>
      </w:r>
      <w:r w:rsidRPr="00F35F4A">
        <w:t xml:space="preserve"> API</w:t>
      </w:r>
    </w:p>
    <w:p w14:paraId="39C04605" w14:textId="1A68E33F" w:rsidR="007F677B" w:rsidRPr="00F35F4A" w:rsidRDefault="007F677B" w:rsidP="007F677B">
      <w:r>
        <w:t>Table</w:t>
      </w:r>
      <w:r w:rsidRPr="00F35F4A">
        <w:t> 6</w:t>
      </w:r>
      <w:r w:rsidR="00D71F3E">
        <w:t>.3</w:t>
      </w:r>
      <w:r w:rsidRPr="00F35F4A">
        <w:t>.2.1-1 provides an overview of the resources and applicable HTTP methods.</w:t>
      </w:r>
      <w:r>
        <w:t xml:space="preserve"> </w:t>
      </w:r>
    </w:p>
    <w:p w14:paraId="204B1346" w14:textId="6D141137" w:rsidR="007F677B" w:rsidRPr="00F35F4A" w:rsidRDefault="007F677B" w:rsidP="007F677B">
      <w:pPr>
        <w:pStyle w:val="TH"/>
      </w:pPr>
      <w:r w:rsidRPr="00F35F4A">
        <w:t>Table 6</w:t>
      </w:r>
      <w:r w:rsidR="00D71F3E">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677B" w:rsidRPr="00E17A7A" w14:paraId="0E8BEE0A"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2F15A7" w14:textId="77777777" w:rsidR="007F677B" w:rsidRPr="00E17A7A" w:rsidRDefault="007F677B" w:rsidP="00034681">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5EB4D5" w14:textId="77777777" w:rsidR="007F677B" w:rsidRPr="00E17A7A" w:rsidRDefault="007F677B" w:rsidP="00034681">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4C314F" w14:textId="77777777" w:rsidR="007F677B" w:rsidRPr="00E17A7A" w:rsidRDefault="007F677B" w:rsidP="00034681">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0C8D0D" w14:textId="77777777" w:rsidR="007F677B" w:rsidRPr="00E17A7A" w:rsidRDefault="007F677B" w:rsidP="00034681">
            <w:pPr>
              <w:pStyle w:val="TAH"/>
            </w:pPr>
            <w:r w:rsidRPr="00E17A7A">
              <w:t>Description</w:t>
            </w:r>
          </w:p>
        </w:tc>
      </w:tr>
      <w:tr w:rsidR="007F677B" w:rsidRPr="00E17A7A" w14:paraId="3384CAB2"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29379F98" w14:textId="77777777" w:rsidR="007F677B" w:rsidRPr="00E17A7A" w:rsidRDefault="007F677B" w:rsidP="00034681">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55F25944" w14:textId="77777777" w:rsidR="007F677B" w:rsidRPr="00E17A7A" w:rsidRDefault="007F677B" w:rsidP="00034681">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4D5777BE" w14:textId="77777777" w:rsidR="007F677B" w:rsidRPr="00E17A7A" w:rsidRDefault="007F677B" w:rsidP="00034681">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2F999F66" w14:textId="77777777" w:rsidR="007F677B" w:rsidRPr="00E17A7A" w:rsidRDefault="007F677B" w:rsidP="00034681">
            <w:pPr>
              <w:pStyle w:val="TAL"/>
            </w:pPr>
            <w:r w:rsidRPr="00E17A7A">
              <w:t>Create</w:t>
            </w:r>
            <w:r>
              <w:t>s</w:t>
            </w:r>
            <w:r w:rsidRPr="00E17A7A">
              <w:t xml:space="preserve"> a new </w:t>
            </w:r>
            <w:r>
              <w:t xml:space="preserve">individual </w:t>
            </w:r>
            <w:r w:rsidRPr="00E17A7A">
              <w:t>EAS discovery subscription</w:t>
            </w:r>
            <w:r>
              <w:t>.</w:t>
            </w:r>
          </w:p>
        </w:tc>
      </w:tr>
      <w:tr w:rsidR="00591412" w:rsidRPr="00E17A7A" w14:paraId="65DE16F8" w14:textId="77777777" w:rsidTr="00034681">
        <w:trPr>
          <w:jc w:val="center"/>
        </w:trPr>
        <w:tc>
          <w:tcPr>
            <w:tcW w:w="0" w:type="auto"/>
            <w:vMerge w:val="restart"/>
            <w:tcBorders>
              <w:top w:val="single" w:sz="4" w:space="0" w:color="auto"/>
              <w:left w:val="single" w:sz="4" w:space="0" w:color="auto"/>
              <w:right w:val="single" w:sz="4" w:space="0" w:color="auto"/>
            </w:tcBorders>
          </w:tcPr>
          <w:p w14:paraId="0860E2D0" w14:textId="77777777" w:rsidR="00591412" w:rsidRPr="00E17A7A" w:rsidRDefault="00591412" w:rsidP="00034681">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07E9F85E" w14:textId="77777777" w:rsidR="00591412" w:rsidRPr="00E17A7A" w:rsidRDefault="00591412" w:rsidP="00034681">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35E9E778" w14:textId="77777777" w:rsidR="00591412" w:rsidRPr="00E17A7A" w:rsidRDefault="00591412" w:rsidP="00034681">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6961BEB5" w14:textId="77777777" w:rsidR="00591412" w:rsidRPr="00E17A7A" w:rsidRDefault="00591412" w:rsidP="00034681">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591412" w:rsidRPr="00E17A7A" w14:paraId="4186BF88" w14:textId="77777777" w:rsidTr="00034681">
        <w:trPr>
          <w:jc w:val="center"/>
        </w:trPr>
        <w:tc>
          <w:tcPr>
            <w:tcW w:w="0" w:type="auto"/>
            <w:vMerge/>
            <w:tcBorders>
              <w:left w:val="single" w:sz="4" w:space="0" w:color="auto"/>
              <w:right w:val="single" w:sz="4" w:space="0" w:color="auto"/>
            </w:tcBorders>
          </w:tcPr>
          <w:p w14:paraId="1424138B" w14:textId="77777777" w:rsidR="00591412" w:rsidRPr="00E17A7A" w:rsidRDefault="00591412" w:rsidP="00034681">
            <w:pPr>
              <w:pStyle w:val="TAL"/>
            </w:pPr>
          </w:p>
        </w:tc>
        <w:tc>
          <w:tcPr>
            <w:tcW w:w="1585" w:type="pct"/>
            <w:vMerge/>
            <w:tcBorders>
              <w:left w:val="single" w:sz="4" w:space="0" w:color="auto"/>
              <w:right w:val="single" w:sz="4" w:space="0" w:color="auto"/>
            </w:tcBorders>
          </w:tcPr>
          <w:p w14:paraId="470E811B" w14:textId="77777777" w:rsidR="00591412" w:rsidRPr="00E17A7A" w:rsidRDefault="00591412"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127BB8D6" w14:textId="77777777" w:rsidR="00591412" w:rsidRPr="00E17A7A" w:rsidRDefault="00591412" w:rsidP="00034681">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F6E9CEB" w14:textId="77777777" w:rsidR="00591412" w:rsidRPr="00E17A7A" w:rsidRDefault="00591412" w:rsidP="00034681">
            <w:pPr>
              <w:pStyle w:val="TAL"/>
            </w:pPr>
            <w:r>
              <w:t>Deletes</w:t>
            </w:r>
            <w:r w:rsidRPr="00E17A7A">
              <w:t xml:space="preserve"> an existing individual EAS discovery subscription</w:t>
            </w:r>
            <w:r>
              <w:t xml:space="preserve"> </w:t>
            </w:r>
            <w:r w:rsidRPr="000F3592">
              <w:t>identified by the subscriptionId</w:t>
            </w:r>
            <w:r>
              <w:t>.</w:t>
            </w:r>
          </w:p>
        </w:tc>
      </w:tr>
      <w:tr w:rsidR="00591412" w:rsidRPr="00E17A7A" w14:paraId="4B5EEC31" w14:textId="77777777" w:rsidTr="00034681">
        <w:trPr>
          <w:jc w:val="center"/>
        </w:trPr>
        <w:tc>
          <w:tcPr>
            <w:tcW w:w="0" w:type="auto"/>
            <w:vMerge/>
            <w:tcBorders>
              <w:left w:val="single" w:sz="4" w:space="0" w:color="auto"/>
              <w:right w:val="single" w:sz="4" w:space="0" w:color="auto"/>
            </w:tcBorders>
          </w:tcPr>
          <w:p w14:paraId="04C2865C" w14:textId="77777777" w:rsidR="00591412" w:rsidRPr="00E17A7A" w:rsidRDefault="00591412" w:rsidP="00591412">
            <w:pPr>
              <w:pStyle w:val="TAL"/>
            </w:pPr>
          </w:p>
        </w:tc>
        <w:tc>
          <w:tcPr>
            <w:tcW w:w="1585" w:type="pct"/>
            <w:vMerge/>
            <w:tcBorders>
              <w:left w:val="single" w:sz="4" w:space="0" w:color="auto"/>
              <w:right w:val="single" w:sz="4" w:space="0" w:color="auto"/>
            </w:tcBorders>
          </w:tcPr>
          <w:p w14:paraId="35A922CE" w14:textId="77777777" w:rsidR="00591412" w:rsidRPr="00E17A7A" w:rsidRDefault="00591412" w:rsidP="00591412">
            <w:pPr>
              <w:pStyle w:val="TAL"/>
            </w:pPr>
          </w:p>
        </w:tc>
        <w:tc>
          <w:tcPr>
            <w:tcW w:w="636" w:type="pct"/>
            <w:tcBorders>
              <w:top w:val="single" w:sz="4" w:space="0" w:color="auto"/>
              <w:left w:val="single" w:sz="4" w:space="0" w:color="auto"/>
              <w:bottom w:val="single" w:sz="4" w:space="0" w:color="auto"/>
              <w:right w:val="single" w:sz="4" w:space="0" w:color="auto"/>
            </w:tcBorders>
          </w:tcPr>
          <w:p w14:paraId="34A91932" w14:textId="79505D63" w:rsidR="00591412" w:rsidRPr="00E17A7A" w:rsidRDefault="00591412" w:rsidP="00591412">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56385D44" w14:textId="1B1BA264" w:rsidR="00591412" w:rsidRDefault="00591412" w:rsidP="00591412">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234822" w:rsidRPr="00E17A7A" w14:paraId="74D373ED" w14:textId="77777777" w:rsidTr="00034681">
        <w:trPr>
          <w:jc w:val="center"/>
        </w:trPr>
        <w:tc>
          <w:tcPr>
            <w:tcW w:w="0" w:type="auto"/>
            <w:tcBorders>
              <w:left w:val="single" w:sz="4" w:space="0" w:color="auto"/>
              <w:right w:val="single" w:sz="4" w:space="0" w:color="auto"/>
            </w:tcBorders>
          </w:tcPr>
          <w:p w14:paraId="658F1DEE" w14:textId="3F5DC6A2" w:rsidR="00234822" w:rsidRDefault="00234822" w:rsidP="00234822">
            <w:pPr>
              <w:pStyle w:val="TAL"/>
              <w:rPr>
                <w:lang w:eastAsia="zh-CN"/>
              </w:rPr>
            </w:pPr>
            <w:r>
              <w:rPr>
                <w:lang w:eastAsia="zh-CN"/>
              </w:rPr>
              <w:t>EAS Profiles</w:t>
            </w:r>
          </w:p>
        </w:tc>
        <w:tc>
          <w:tcPr>
            <w:tcW w:w="1585" w:type="pct"/>
            <w:tcBorders>
              <w:left w:val="single" w:sz="4" w:space="0" w:color="auto"/>
              <w:right w:val="single" w:sz="4" w:space="0" w:color="auto"/>
            </w:tcBorders>
          </w:tcPr>
          <w:p w14:paraId="3E7C1E3C" w14:textId="0B9A04BB" w:rsidR="00234822" w:rsidRDefault="00234822" w:rsidP="00234822">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3AA0B76B" w14:textId="2EB41F2D" w:rsidR="00234822" w:rsidRDefault="00234822" w:rsidP="00234822">
            <w:pPr>
              <w:pStyle w:val="TAL"/>
              <w:rPr>
                <w:lang w:eastAsia="zh-CN"/>
              </w:rPr>
            </w:pPr>
            <w:r>
              <w:rPr>
                <w:lang w:eastAsia="zh-CN"/>
              </w:rPr>
              <w:t>POST</w:t>
            </w:r>
          </w:p>
        </w:tc>
        <w:tc>
          <w:tcPr>
            <w:tcW w:w="1510" w:type="pct"/>
            <w:tcBorders>
              <w:top w:val="single" w:sz="4" w:space="0" w:color="auto"/>
              <w:left w:val="single" w:sz="4" w:space="0" w:color="auto"/>
              <w:bottom w:val="single" w:sz="4" w:space="0" w:color="auto"/>
              <w:right w:val="single" w:sz="4" w:space="0" w:color="auto"/>
            </w:tcBorders>
          </w:tcPr>
          <w:p w14:paraId="42A9529F" w14:textId="4F1CBF63" w:rsidR="00234822" w:rsidRDefault="00234822" w:rsidP="00234822">
            <w:pPr>
              <w:pStyle w:val="TAL"/>
              <w:rPr>
                <w:lang w:eastAsia="zh-CN"/>
              </w:rPr>
            </w:pPr>
            <w:r>
              <w:rPr>
                <w:lang w:eastAsia="zh-CN"/>
              </w:rPr>
              <w:t>Provides EAS information requested by the UE..</w:t>
            </w:r>
          </w:p>
        </w:tc>
      </w:tr>
    </w:tbl>
    <w:p w14:paraId="264A2D53" w14:textId="77777777" w:rsidR="007F677B" w:rsidRPr="00F35F4A" w:rsidRDefault="007F677B" w:rsidP="007F677B"/>
    <w:p w14:paraId="5A69C68B" w14:textId="2A93F4C8" w:rsidR="007F677B" w:rsidRPr="00F35F4A" w:rsidRDefault="007F677B" w:rsidP="007F677B">
      <w:pPr>
        <w:pStyle w:val="Heading4"/>
      </w:pPr>
      <w:bookmarkStart w:id="170" w:name="_Toc96848135"/>
      <w:r w:rsidRPr="00F35F4A">
        <w:t>6</w:t>
      </w:r>
      <w:r w:rsidR="00D71F3E">
        <w:t>.3</w:t>
      </w:r>
      <w:r w:rsidRPr="00F35F4A">
        <w:t>.2.2</w:t>
      </w:r>
      <w:r w:rsidRPr="00F35F4A">
        <w:tab/>
        <w:t xml:space="preserve">Resource: </w:t>
      </w:r>
      <w:r>
        <w:t>EAS Discovery Subscriptions</w:t>
      </w:r>
      <w:bookmarkEnd w:id="170"/>
    </w:p>
    <w:p w14:paraId="26F2A9E6" w14:textId="06AC3D2F" w:rsidR="007F677B" w:rsidRPr="00F35F4A" w:rsidRDefault="007F677B" w:rsidP="007F677B">
      <w:pPr>
        <w:pStyle w:val="Heading5"/>
        <w:rPr>
          <w:lang w:eastAsia="zh-CN"/>
        </w:rPr>
      </w:pPr>
      <w:bookmarkStart w:id="171" w:name="_Toc96848136"/>
      <w:r w:rsidRPr="00F35F4A">
        <w:rPr>
          <w:lang w:eastAsia="zh-CN"/>
        </w:rPr>
        <w:t>6</w:t>
      </w:r>
      <w:r w:rsidR="00D71F3E">
        <w:rPr>
          <w:lang w:eastAsia="zh-CN"/>
        </w:rPr>
        <w:t>.3</w:t>
      </w:r>
      <w:r w:rsidRPr="00F35F4A">
        <w:rPr>
          <w:lang w:eastAsia="zh-CN"/>
        </w:rPr>
        <w:t>.2.2.1</w:t>
      </w:r>
      <w:r w:rsidRPr="00F35F4A">
        <w:rPr>
          <w:lang w:eastAsia="zh-CN"/>
        </w:rPr>
        <w:tab/>
        <w:t>Description</w:t>
      </w:r>
      <w:bookmarkEnd w:id="171"/>
    </w:p>
    <w:p w14:paraId="466CA982" w14:textId="77777777" w:rsidR="007F677B" w:rsidRPr="00F35F4A" w:rsidRDefault="007F677B" w:rsidP="007F677B">
      <w:pPr>
        <w:rPr>
          <w:rFonts w:eastAsia="Batang"/>
          <w:lang w:val="en-IN"/>
        </w:rPr>
      </w:pPr>
      <w:r w:rsidRPr="00F35F4A">
        <w:rPr>
          <w:rFonts w:eastAsia="Batang"/>
          <w:lang w:val="en-IN"/>
        </w:rPr>
        <w:t xml:space="preserve">This resource represents a collection of </w:t>
      </w:r>
      <w:r>
        <w:t>EAS Discovery Subscriptions</w:t>
      </w:r>
      <w:r w:rsidRPr="00F35F4A">
        <w:rPr>
          <w:rFonts w:eastAsia="Batang"/>
          <w:lang w:val="en-IN"/>
        </w:rPr>
        <w:t xml:space="preserve"> with an EES.</w:t>
      </w:r>
    </w:p>
    <w:p w14:paraId="51AFA89B" w14:textId="4958805F" w:rsidR="007F677B" w:rsidRPr="00F35F4A" w:rsidRDefault="007F677B" w:rsidP="007F677B">
      <w:pPr>
        <w:pStyle w:val="Heading5"/>
        <w:rPr>
          <w:lang w:eastAsia="zh-CN"/>
        </w:rPr>
      </w:pPr>
      <w:bookmarkStart w:id="172" w:name="_Toc96848137"/>
      <w:r w:rsidRPr="00F35F4A">
        <w:rPr>
          <w:lang w:eastAsia="zh-CN"/>
        </w:rPr>
        <w:t>6</w:t>
      </w:r>
      <w:r w:rsidR="00D71F3E">
        <w:rPr>
          <w:lang w:eastAsia="zh-CN"/>
        </w:rPr>
        <w:t>.3</w:t>
      </w:r>
      <w:r w:rsidRPr="00F35F4A">
        <w:rPr>
          <w:lang w:eastAsia="zh-CN"/>
        </w:rPr>
        <w:t>.2.2.2</w:t>
      </w:r>
      <w:r w:rsidRPr="00F35F4A">
        <w:rPr>
          <w:lang w:eastAsia="zh-CN"/>
        </w:rPr>
        <w:tab/>
        <w:t>Resource Definition</w:t>
      </w:r>
      <w:bookmarkEnd w:id="172"/>
    </w:p>
    <w:p w14:paraId="5AE42DFB" w14:textId="77777777" w:rsidR="007F677B" w:rsidRPr="00F35F4A" w:rsidRDefault="007F677B" w:rsidP="007F677B">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7EC4D0B2" w14:textId="3E2BC82C" w:rsidR="007F677B" w:rsidRPr="00F35F4A" w:rsidRDefault="007F677B" w:rsidP="007F677B">
      <w:pPr>
        <w:rPr>
          <w:rFonts w:ascii="Arial" w:hAnsi="Arial" w:cs="Arial"/>
        </w:rPr>
      </w:pPr>
      <w:r w:rsidRPr="00F35F4A">
        <w:lastRenderedPageBreak/>
        <w:t>This resource shall support the resource URI variables defined in table </w:t>
      </w:r>
      <w:r w:rsidRPr="00F35F4A">
        <w:rPr>
          <w:lang w:eastAsia="zh-CN"/>
        </w:rPr>
        <w:t>6</w:t>
      </w:r>
      <w:r w:rsidR="00D71F3E">
        <w:rPr>
          <w:lang w:eastAsia="zh-CN"/>
        </w:rPr>
        <w:t>.3</w:t>
      </w:r>
      <w:r w:rsidRPr="00F35F4A">
        <w:rPr>
          <w:lang w:eastAsia="zh-CN"/>
        </w:rPr>
        <w:t>.2.2.2</w:t>
      </w:r>
      <w:r w:rsidRPr="00F35F4A">
        <w:t>-1</w:t>
      </w:r>
      <w:r w:rsidRPr="00F35F4A">
        <w:rPr>
          <w:rFonts w:ascii="Arial" w:hAnsi="Arial" w:cs="Arial"/>
        </w:rPr>
        <w:t>.</w:t>
      </w:r>
    </w:p>
    <w:p w14:paraId="5F8726B0" w14:textId="66F9466F"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677B" w:rsidRPr="00E17A7A" w14:paraId="3B4D9CFF"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EE408AD" w14:textId="77777777" w:rsidR="007F677B" w:rsidRPr="00E17A7A" w:rsidRDefault="007F677B" w:rsidP="00034681">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D2DAD69" w14:textId="77777777" w:rsidR="007F677B" w:rsidRPr="00E17A7A" w:rsidRDefault="007F677B" w:rsidP="00034681">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6289D0" w14:textId="77777777" w:rsidR="007F677B" w:rsidRPr="00E17A7A" w:rsidRDefault="007F677B" w:rsidP="00034681">
            <w:pPr>
              <w:pStyle w:val="TAH"/>
            </w:pPr>
            <w:r w:rsidRPr="00E17A7A">
              <w:t>Definition</w:t>
            </w:r>
          </w:p>
        </w:tc>
      </w:tr>
      <w:tr w:rsidR="007F677B" w:rsidRPr="00E17A7A" w14:paraId="4EE82C2D"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B8CB176" w14:textId="77777777" w:rsidR="007F677B" w:rsidRPr="00E17A7A" w:rsidRDefault="007F677B" w:rsidP="00034681">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4F80D901" w14:textId="77777777" w:rsidR="007F677B" w:rsidRPr="00E17A7A" w:rsidRDefault="007F677B" w:rsidP="00034681">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D11CCBD" w14:textId="77777777" w:rsidR="007F677B" w:rsidRPr="00E17A7A" w:rsidRDefault="007F677B" w:rsidP="00034681">
            <w:pPr>
              <w:pStyle w:val="TAL"/>
            </w:pPr>
            <w:r w:rsidRPr="00E17A7A">
              <w:t>See clause 6.1.</w:t>
            </w:r>
          </w:p>
        </w:tc>
      </w:tr>
      <w:tr w:rsidR="007F677B" w:rsidRPr="00E17A7A" w14:paraId="07A4FDB9"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BF3990F" w14:textId="77777777" w:rsidR="007F677B" w:rsidRPr="00E17A7A" w:rsidRDefault="007F677B" w:rsidP="00034681">
            <w:pPr>
              <w:pStyle w:val="TAL"/>
              <w:rPr>
                <w:lang w:eastAsia="zh-CN"/>
              </w:rPr>
            </w:pPr>
            <w:r w:rsidRPr="00E17A7A">
              <w:rPr>
                <w:rFonts w:hint="eastAsia"/>
                <w:lang w:eastAsia="zh-CN"/>
              </w:rPr>
              <w:t>a</w:t>
            </w:r>
            <w:r w:rsidRPr="00E17A7A">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0B439EB5" w14:textId="77777777" w:rsidR="007F677B" w:rsidRPr="00E17A7A" w:rsidRDefault="007F677B" w:rsidP="00034681">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C2C3974"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bl>
    <w:p w14:paraId="5FA648DE" w14:textId="77777777" w:rsidR="007F677B" w:rsidRPr="00F35F4A" w:rsidRDefault="007F677B" w:rsidP="007F677B">
      <w:pPr>
        <w:rPr>
          <w:lang w:eastAsia="zh-CN"/>
        </w:rPr>
      </w:pPr>
    </w:p>
    <w:p w14:paraId="0946625D" w14:textId="4FD541E2" w:rsidR="007F677B" w:rsidRPr="00F35F4A" w:rsidRDefault="007F677B" w:rsidP="007F677B">
      <w:pPr>
        <w:pStyle w:val="Heading5"/>
        <w:rPr>
          <w:lang w:eastAsia="zh-CN"/>
        </w:rPr>
      </w:pPr>
      <w:bookmarkStart w:id="173" w:name="_Toc96848138"/>
      <w:r w:rsidRPr="00F35F4A">
        <w:rPr>
          <w:lang w:eastAsia="zh-CN"/>
        </w:rPr>
        <w:t>6</w:t>
      </w:r>
      <w:r w:rsidR="00D71F3E">
        <w:rPr>
          <w:lang w:eastAsia="zh-CN"/>
        </w:rPr>
        <w:t>.3</w:t>
      </w:r>
      <w:r w:rsidRPr="00F35F4A">
        <w:rPr>
          <w:lang w:eastAsia="zh-CN"/>
        </w:rPr>
        <w:t>.2.2.3</w:t>
      </w:r>
      <w:r w:rsidRPr="00F35F4A">
        <w:rPr>
          <w:lang w:eastAsia="zh-CN"/>
        </w:rPr>
        <w:tab/>
        <w:t>Resource Standard Methods</w:t>
      </w:r>
      <w:bookmarkEnd w:id="173"/>
    </w:p>
    <w:p w14:paraId="6C384AF8" w14:textId="7A189155" w:rsidR="007F677B" w:rsidRPr="00F35F4A" w:rsidRDefault="007F677B" w:rsidP="007F677B">
      <w:pPr>
        <w:pStyle w:val="Heading6"/>
        <w:rPr>
          <w:lang w:eastAsia="zh-CN"/>
        </w:rPr>
      </w:pPr>
      <w:bookmarkStart w:id="174" w:name="_Toc96848139"/>
      <w:r w:rsidRPr="00F35F4A">
        <w:rPr>
          <w:lang w:eastAsia="zh-CN"/>
        </w:rPr>
        <w:t>6</w:t>
      </w:r>
      <w:r w:rsidR="00D71F3E">
        <w:rPr>
          <w:lang w:eastAsia="zh-CN"/>
        </w:rPr>
        <w:t>.3</w:t>
      </w:r>
      <w:r w:rsidRPr="00F35F4A">
        <w:rPr>
          <w:lang w:eastAsia="zh-CN"/>
        </w:rPr>
        <w:t>.2.2.3.1</w:t>
      </w:r>
      <w:r w:rsidRPr="00F35F4A">
        <w:rPr>
          <w:lang w:eastAsia="zh-CN"/>
        </w:rPr>
        <w:tab/>
        <w:t>POST</w:t>
      </w:r>
      <w:bookmarkEnd w:id="174"/>
    </w:p>
    <w:p w14:paraId="46A10D58" w14:textId="65C8D048" w:rsidR="007F677B" w:rsidRPr="00F35F4A" w:rsidRDefault="007F677B" w:rsidP="007F677B">
      <w:r w:rsidRPr="00F35F4A">
        <w:t>This method creates a new</w:t>
      </w:r>
      <w:r w:rsidRPr="006177F9">
        <w:t xml:space="preserve"> </w:t>
      </w:r>
      <w:r>
        <w:t>subscription</w:t>
      </w:r>
      <w:r w:rsidRPr="00F35F4A">
        <w:t>. This method shall support the URI query parameters specified in table </w:t>
      </w:r>
      <w:r w:rsidRPr="00F35F4A">
        <w:rPr>
          <w:lang w:eastAsia="zh-CN"/>
        </w:rPr>
        <w:t>6</w:t>
      </w:r>
      <w:r w:rsidR="00D71F3E">
        <w:rPr>
          <w:lang w:eastAsia="zh-CN"/>
        </w:rPr>
        <w:t>.3</w:t>
      </w:r>
      <w:r w:rsidRPr="00F35F4A">
        <w:rPr>
          <w:lang w:eastAsia="zh-CN"/>
        </w:rPr>
        <w:t>.2.2.3.1</w:t>
      </w:r>
      <w:r w:rsidRPr="00F35F4A">
        <w:t>-1.</w:t>
      </w:r>
    </w:p>
    <w:p w14:paraId="2B89CF8C" w14:textId="1790FFF0" w:rsidR="007F677B" w:rsidRPr="00F35F4A" w:rsidRDefault="007F677B" w:rsidP="007F677B">
      <w:pPr>
        <w:pStyle w:val="TH"/>
        <w:rPr>
          <w:rFonts w:cs="Arial"/>
        </w:rPr>
      </w:pPr>
      <w:r w:rsidRPr="00F35F4A">
        <w:t>Table 6</w:t>
      </w:r>
      <w:r w:rsidR="00D71F3E">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677B" w:rsidRPr="00E17A7A" w14:paraId="3FE1D8B8"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EBFAE2" w14:textId="77777777" w:rsidR="007F677B" w:rsidRPr="00E17A7A" w:rsidRDefault="007F677B" w:rsidP="00034681">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04A5D0" w14:textId="77777777" w:rsidR="007F677B" w:rsidRPr="00E17A7A" w:rsidRDefault="007F677B" w:rsidP="00034681">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5A041D" w14:textId="77777777" w:rsidR="007F677B" w:rsidRPr="00E17A7A" w:rsidRDefault="007F677B" w:rsidP="00034681">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95CA76D" w14:textId="77777777" w:rsidR="007F677B" w:rsidRPr="00E17A7A" w:rsidRDefault="007F677B" w:rsidP="00034681">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FC0BC" w14:textId="77777777" w:rsidR="007F677B" w:rsidRPr="00E17A7A" w:rsidRDefault="007F677B" w:rsidP="00034681">
            <w:pPr>
              <w:pStyle w:val="TAH"/>
            </w:pPr>
            <w:r w:rsidRPr="00E17A7A">
              <w:t>Description</w:t>
            </w:r>
          </w:p>
        </w:tc>
      </w:tr>
      <w:tr w:rsidR="007F677B" w:rsidRPr="00E17A7A" w14:paraId="6A24F7F7"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43DE50" w14:textId="77777777" w:rsidR="007F677B" w:rsidRPr="00E17A7A" w:rsidRDefault="007F677B" w:rsidP="00034681">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B48A3E" w14:textId="77777777" w:rsidR="007F677B" w:rsidRPr="00E17A7A" w:rsidRDefault="007F677B" w:rsidP="00034681">
            <w:pPr>
              <w:pStyle w:val="TAL"/>
            </w:pPr>
          </w:p>
        </w:tc>
        <w:tc>
          <w:tcPr>
            <w:tcW w:w="217" w:type="pct"/>
            <w:tcBorders>
              <w:top w:val="single" w:sz="4" w:space="0" w:color="auto"/>
              <w:left w:val="single" w:sz="6" w:space="0" w:color="000000"/>
              <w:bottom w:val="single" w:sz="6" w:space="0" w:color="000000"/>
              <w:right w:val="single" w:sz="6" w:space="0" w:color="000000"/>
            </w:tcBorders>
          </w:tcPr>
          <w:p w14:paraId="1D282492" w14:textId="77777777" w:rsidR="007F677B" w:rsidRPr="00E17A7A" w:rsidRDefault="007F677B" w:rsidP="00034681">
            <w:pPr>
              <w:pStyle w:val="TAC"/>
            </w:pPr>
          </w:p>
        </w:tc>
        <w:tc>
          <w:tcPr>
            <w:tcW w:w="581" w:type="pct"/>
            <w:tcBorders>
              <w:top w:val="single" w:sz="4" w:space="0" w:color="auto"/>
              <w:left w:val="single" w:sz="6" w:space="0" w:color="000000"/>
              <w:bottom w:val="single" w:sz="6" w:space="0" w:color="000000"/>
              <w:right w:val="single" w:sz="6" w:space="0" w:color="000000"/>
            </w:tcBorders>
          </w:tcPr>
          <w:p w14:paraId="280FC9C9" w14:textId="77777777" w:rsidR="007F677B" w:rsidRPr="00E17A7A" w:rsidRDefault="007F677B" w:rsidP="0003468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0BCE835" w14:textId="77777777" w:rsidR="007F677B" w:rsidRPr="00E17A7A" w:rsidRDefault="007F677B" w:rsidP="00034681">
            <w:pPr>
              <w:pStyle w:val="TAL"/>
            </w:pPr>
          </w:p>
        </w:tc>
      </w:tr>
    </w:tbl>
    <w:p w14:paraId="2749C036" w14:textId="77777777" w:rsidR="007F677B" w:rsidRPr="00F35F4A" w:rsidRDefault="007F677B" w:rsidP="007F677B"/>
    <w:p w14:paraId="535F91C3" w14:textId="3BC7F4ED" w:rsidR="007F677B" w:rsidRPr="00F35F4A" w:rsidRDefault="007F677B" w:rsidP="007F677B">
      <w:r w:rsidRPr="00F35F4A">
        <w:t>This method shall support the request data structures specified in table </w:t>
      </w:r>
      <w:r w:rsidRPr="00F35F4A">
        <w:rPr>
          <w:lang w:eastAsia="zh-CN"/>
        </w:rPr>
        <w:t>6</w:t>
      </w:r>
      <w:r w:rsidR="00D71F3E">
        <w:rPr>
          <w:lang w:eastAsia="zh-CN"/>
        </w:rPr>
        <w:t>.3</w:t>
      </w:r>
      <w:r w:rsidRPr="00F35F4A">
        <w:rPr>
          <w:lang w:eastAsia="zh-CN"/>
        </w:rPr>
        <w:t>.2.2.3.1</w:t>
      </w:r>
      <w:r w:rsidRPr="00F35F4A">
        <w:t>-2 and the response data structures and response codes specified in table </w:t>
      </w:r>
      <w:r w:rsidRPr="00F35F4A">
        <w:rPr>
          <w:lang w:eastAsia="zh-CN"/>
        </w:rPr>
        <w:t>6</w:t>
      </w:r>
      <w:r w:rsidR="00D71F3E">
        <w:rPr>
          <w:lang w:eastAsia="zh-CN"/>
        </w:rPr>
        <w:t>.3</w:t>
      </w:r>
      <w:r w:rsidRPr="00F35F4A">
        <w:rPr>
          <w:lang w:eastAsia="zh-CN"/>
        </w:rPr>
        <w:t>.2.2.3.1</w:t>
      </w:r>
      <w:r w:rsidRPr="00F35F4A">
        <w:t>-3.</w:t>
      </w:r>
    </w:p>
    <w:p w14:paraId="1467BDE2" w14:textId="7825673E" w:rsidR="007F677B" w:rsidRPr="00F35F4A" w:rsidRDefault="007F677B" w:rsidP="007F677B">
      <w:pPr>
        <w:pStyle w:val="TH"/>
      </w:pPr>
      <w:r w:rsidRPr="00F35F4A">
        <w:t>Table 6</w:t>
      </w:r>
      <w:r w:rsidR="00D71F3E">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677B" w:rsidRPr="00E17A7A" w14:paraId="0D20553B"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AEC4AFC" w14:textId="77777777" w:rsidR="007F677B" w:rsidRPr="00E17A7A" w:rsidRDefault="007F677B" w:rsidP="00034681">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605951E" w14:textId="77777777" w:rsidR="007F677B" w:rsidRPr="00E17A7A" w:rsidRDefault="007F677B" w:rsidP="00034681">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F366536" w14:textId="77777777" w:rsidR="007F677B" w:rsidRPr="00E17A7A" w:rsidRDefault="007F677B" w:rsidP="00034681">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D57CC5" w14:textId="77777777" w:rsidR="007F677B" w:rsidRPr="00E17A7A" w:rsidRDefault="007F677B" w:rsidP="00034681">
            <w:pPr>
              <w:pStyle w:val="TAH"/>
            </w:pPr>
            <w:r w:rsidRPr="00E17A7A">
              <w:t>Description</w:t>
            </w:r>
          </w:p>
        </w:tc>
      </w:tr>
      <w:tr w:rsidR="007F677B" w:rsidRPr="00E17A7A" w14:paraId="05B267FC"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C726CBC" w14:textId="77777777" w:rsidR="007F677B" w:rsidRPr="00E17A7A" w:rsidRDefault="007F677B" w:rsidP="00034681">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3CC239E5" w14:textId="77777777" w:rsidR="007F677B" w:rsidRPr="00E17A7A" w:rsidRDefault="007F677B" w:rsidP="00034681">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0233D89E" w14:textId="77777777" w:rsidR="007F677B" w:rsidRPr="00E17A7A" w:rsidRDefault="007F677B" w:rsidP="00034681">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A09D162" w14:textId="77777777" w:rsidR="007F677B" w:rsidRPr="00E17A7A" w:rsidRDefault="007F677B" w:rsidP="00034681">
            <w:pPr>
              <w:pStyle w:val="TAL"/>
            </w:pPr>
            <w:r w:rsidRPr="00E17A7A">
              <w:t>Create an Individual EAS Discovery Subscription resource.</w:t>
            </w:r>
          </w:p>
        </w:tc>
      </w:tr>
    </w:tbl>
    <w:p w14:paraId="284BEEB0" w14:textId="77777777" w:rsidR="007F677B" w:rsidRPr="00F35F4A" w:rsidRDefault="007F677B" w:rsidP="007F677B"/>
    <w:p w14:paraId="04109C00" w14:textId="0EB84C70" w:rsidR="007F677B" w:rsidRPr="00F35F4A" w:rsidRDefault="007F677B" w:rsidP="007F677B">
      <w:pPr>
        <w:pStyle w:val="TH"/>
      </w:pPr>
      <w:r w:rsidRPr="00F35F4A">
        <w:t>Table 6</w:t>
      </w:r>
      <w:r w:rsidR="00D71F3E">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7F677B" w:rsidRPr="00E17A7A" w14:paraId="2FE2AE08"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0C3D591C" w14:textId="77777777" w:rsidR="007F677B" w:rsidRPr="00E17A7A" w:rsidRDefault="007F677B" w:rsidP="00034681">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9047FD" w14:textId="77777777" w:rsidR="007F677B" w:rsidRPr="00E17A7A" w:rsidRDefault="007F677B" w:rsidP="00034681">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2266CF5" w14:textId="77777777" w:rsidR="007F677B" w:rsidRPr="00E17A7A" w:rsidRDefault="007F677B" w:rsidP="00034681">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72EC7BF" w14:textId="77777777" w:rsidR="007F677B" w:rsidRPr="00E17A7A" w:rsidRDefault="007F677B" w:rsidP="00034681">
            <w:pPr>
              <w:pStyle w:val="TAH"/>
            </w:pPr>
            <w:r w:rsidRPr="00E17A7A">
              <w:t>Response</w:t>
            </w:r>
          </w:p>
          <w:p w14:paraId="38B1D4EF" w14:textId="77777777" w:rsidR="007F677B" w:rsidRPr="00E17A7A" w:rsidRDefault="007F677B" w:rsidP="00034681">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942B9E8" w14:textId="77777777" w:rsidR="007F677B" w:rsidRPr="00E17A7A" w:rsidRDefault="007F677B" w:rsidP="00034681">
            <w:pPr>
              <w:pStyle w:val="TAH"/>
            </w:pPr>
            <w:r w:rsidRPr="00E17A7A">
              <w:t>Description</w:t>
            </w:r>
          </w:p>
        </w:tc>
      </w:tr>
      <w:tr w:rsidR="007F677B" w:rsidRPr="00E17A7A" w14:paraId="0A7E49D2"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3B3DF4" w14:textId="77777777" w:rsidR="007F677B" w:rsidRPr="00E17A7A" w:rsidRDefault="007F677B" w:rsidP="00034681">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49C47356" w14:textId="77777777" w:rsidR="007F677B" w:rsidRPr="00E17A7A" w:rsidRDefault="007F677B" w:rsidP="00034681">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0897ED7" w14:textId="77777777" w:rsidR="007F677B" w:rsidRPr="00E17A7A" w:rsidRDefault="007F677B" w:rsidP="00034681">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05D3B45C" w14:textId="77777777" w:rsidR="007F677B" w:rsidRPr="00E17A7A" w:rsidRDefault="007F677B" w:rsidP="00034681">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25BACE05" w14:textId="77777777" w:rsidR="007F677B" w:rsidRPr="00E17A7A" w:rsidRDefault="007F677B" w:rsidP="00034681">
            <w:pPr>
              <w:pStyle w:val="TAL"/>
            </w:pPr>
            <w:r w:rsidRPr="00E17A7A">
              <w:t>Individual EAS Discovery Subscription resource created successfully.</w:t>
            </w:r>
            <w:r w:rsidRPr="00E17A7A">
              <w:br/>
            </w:r>
            <w:r w:rsidRPr="00E17A7A">
              <w:br/>
              <w:t>The URI of the created resource shall be returned in the "Location" HTTP header</w:t>
            </w:r>
          </w:p>
        </w:tc>
      </w:tr>
      <w:tr w:rsidR="007F677B" w:rsidRPr="00E17A7A" w14:paraId="78FA5CFE"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9E2B304" w14:textId="41727818" w:rsidR="007F677B" w:rsidRPr="00E17A7A" w:rsidRDefault="007F677B" w:rsidP="00034681">
            <w:pPr>
              <w:pStyle w:val="TAN"/>
            </w:pPr>
            <w:r w:rsidRPr="00E17A7A">
              <w:t>NOTE:</w:t>
            </w:r>
            <w:r w:rsidRPr="00E17A7A">
              <w:rPr>
                <w:noProof/>
              </w:rPr>
              <w:tab/>
              <w:t xml:space="preserve">The manadatory </w:t>
            </w:r>
            <w:r w:rsidRPr="00E17A7A">
              <w:t>HTTP error status code for the POST method listed in Table 5.2.6-1 of 3GPP TS 29.122 [</w:t>
            </w:r>
            <w:r>
              <w:t>3</w:t>
            </w:r>
            <w:r w:rsidRPr="00E17A7A">
              <w:t>] also apply.</w:t>
            </w:r>
          </w:p>
        </w:tc>
      </w:tr>
    </w:tbl>
    <w:p w14:paraId="37CE737C" w14:textId="77777777" w:rsidR="007F677B" w:rsidRPr="00F35F4A" w:rsidRDefault="007F677B" w:rsidP="007F677B">
      <w:pPr>
        <w:rPr>
          <w:lang w:eastAsia="zh-CN"/>
        </w:rPr>
      </w:pPr>
    </w:p>
    <w:p w14:paraId="485F2C34" w14:textId="54A87109" w:rsidR="007F677B" w:rsidRPr="00A04126" w:rsidRDefault="007F677B" w:rsidP="007F677B">
      <w:pPr>
        <w:pStyle w:val="TH"/>
        <w:rPr>
          <w:rFonts w:cs="Arial"/>
        </w:rPr>
      </w:pPr>
      <w:r w:rsidRPr="00A04126">
        <w:t xml:space="preserve">Table </w:t>
      </w:r>
      <w:r>
        <w:t>6</w:t>
      </w:r>
      <w:r w:rsidR="00D71F3E">
        <w:t>.3</w:t>
      </w:r>
      <w:r>
        <w:t>.2.2.3.1-</w:t>
      </w:r>
      <w:r w:rsidR="00A9033D">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677B" w:rsidRPr="00E17A7A" w14:paraId="518A043D"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62FA95A" w14:textId="77777777" w:rsidR="007F677B" w:rsidRPr="00E17A7A" w:rsidRDefault="007F677B" w:rsidP="00034681">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D8088BB" w14:textId="77777777" w:rsidR="007F677B" w:rsidRPr="00E17A7A" w:rsidRDefault="007F677B" w:rsidP="00034681">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70A601F" w14:textId="77777777" w:rsidR="007F677B" w:rsidRPr="00E17A7A" w:rsidRDefault="007F677B" w:rsidP="00034681">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4167E92" w14:textId="77777777" w:rsidR="007F677B" w:rsidRPr="00E17A7A" w:rsidRDefault="007F677B" w:rsidP="00034681">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E0283E0" w14:textId="77777777" w:rsidR="007F677B" w:rsidRPr="00E17A7A" w:rsidRDefault="007F677B" w:rsidP="00034681">
            <w:pPr>
              <w:pStyle w:val="TAH"/>
            </w:pPr>
            <w:r w:rsidRPr="00E17A7A">
              <w:t>Description</w:t>
            </w:r>
          </w:p>
        </w:tc>
      </w:tr>
      <w:tr w:rsidR="007F677B" w:rsidRPr="00E17A7A" w14:paraId="39E2F39B"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6D16629" w14:textId="77777777" w:rsidR="007F677B" w:rsidRPr="00E17A7A" w:rsidRDefault="007F677B" w:rsidP="00034681">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A49101C" w14:textId="77777777" w:rsidR="007F677B" w:rsidRPr="00E17A7A" w:rsidRDefault="007F677B" w:rsidP="00034681">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7FFBB425" w14:textId="77777777" w:rsidR="007F677B" w:rsidRPr="00E17A7A" w:rsidRDefault="007F677B" w:rsidP="00034681">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63AF58F" w14:textId="77777777" w:rsidR="007F677B" w:rsidRPr="00E17A7A" w:rsidRDefault="007F677B" w:rsidP="00034681">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EB748C" w14:textId="77777777" w:rsidR="007F677B" w:rsidRPr="00E17A7A" w:rsidRDefault="007F677B" w:rsidP="00034681">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52A8457E" w14:textId="77777777" w:rsidR="007F677B" w:rsidRPr="006224B4" w:rsidRDefault="007F677B" w:rsidP="007F677B"/>
    <w:p w14:paraId="1C7ED7DB" w14:textId="6C87DCDD" w:rsidR="007F677B" w:rsidRPr="00F35F4A" w:rsidRDefault="007F677B" w:rsidP="007F677B">
      <w:pPr>
        <w:pStyle w:val="Heading5"/>
        <w:rPr>
          <w:lang w:eastAsia="zh-CN"/>
        </w:rPr>
      </w:pPr>
      <w:bookmarkStart w:id="175" w:name="_Toc96848140"/>
      <w:r>
        <w:rPr>
          <w:lang w:eastAsia="zh-CN"/>
        </w:rPr>
        <w:t>6</w:t>
      </w:r>
      <w:r w:rsidR="00D71F3E">
        <w:rPr>
          <w:lang w:eastAsia="zh-CN"/>
        </w:rPr>
        <w:t>.3</w:t>
      </w:r>
      <w:r>
        <w:rPr>
          <w:lang w:eastAsia="zh-CN"/>
        </w:rPr>
        <w:t>.2.2.4</w:t>
      </w:r>
      <w:r>
        <w:rPr>
          <w:lang w:eastAsia="zh-CN"/>
        </w:rPr>
        <w:tab/>
      </w:r>
      <w:r w:rsidRPr="00F35F4A">
        <w:rPr>
          <w:lang w:eastAsia="zh-CN"/>
        </w:rPr>
        <w:t>Resource Custom Operations</w:t>
      </w:r>
      <w:bookmarkEnd w:id="175"/>
    </w:p>
    <w:p w14:paraId="492BA14F" w14:textId="77777777" w:rsidR="007F677B" w:rsidRPr="00F35F4A" w:rsidRDefault="007F677B" w:rsidP="007F677B">
      <w:pPr>
        <w:rPr>
          <w:lang w:eastAsia="zh-CN"/>
        </w:rPr>
      </w:pPr>
      <w:r w:rsidRPr="00F35F4A">
        <w:rPr>
          <w:lang w:eastAsia="zh-CN"/>
        </w:rPr>
        <w:t>None.</w:t>
      </w:r>
    </w:p>
    <w:p w14:paraId="29D828BF" w14:textId="005CACF5" w:rsidR="007F677B" w:rsidRPr="00F35F4A" w:rsidRDefault="007F677B" w:rsidP="007F677B">
      <w:pPr>
        <w:pStyle w:val="Heading4"/>
      </w:pPr>
      <w:bookmarkStart w:id="176" w:name="_Toc96848141"/>
      <w:r w:rsidRPr="00F35F4A">
        <w:t>6</w:t>
      </w:r>
      <w:r w:rsidR="00D71F3E">
        <w:t>.3</w:t>
      </w:r>
      <w:r w:rsidRPr="00F35F4A">
        <w:t>.2.3</w:t>
      </w:r>
      <w:r w:rsidRPr="00F35F4A">
        <w:tab/>
        <w:t xml:space="preserve">Resource: Individual </w:t>
      </w:r>
      <w:r>
        <w:t>EAS Discovery Subscription</w:t>
      </w:r>
      <w:bookmarkEnd w:id="176"/>
    </w:p>
    <w:p w14:paraId="649FE114" w14:textId="2084F222" w:rsidR="007F677B" w:rsidRPr="00F35F4A" w:rsidRDefault="007F677B" w:rsidP="007F677B">
      <w:pPr>
        <w:pStyle w:val="Heading5"/>
        <w:rPr>
          <w:lang w:eastAsia="zh-CN"/>
        </w:rPr>
      </w:pPr>
      <w:bookmarkStart w:id="177" w:name="_Toc96848142"/>
      <w:r w:rsidRPr="00F35F4A">
        <w:rPr>
          <w:lang w:eastAsia="zh-CN"/>
        </w:rPr>
        <w:t>6</w:t>
      </w:r>
      <w:r w:rsidR="00D71F3E">
        <w:rPr>
          <w:lang w:eastAsia="zh-CN"/>
        </w:rPr>
        <w:t>.3</w:t>
      </w:r>
      <w:r w:rsidRPr="00F35F4A">
        <w:rPr>
          <w:lang w:eastAsia="zh-CN"/>
        </w:rPr>
        <w:t>.2.3.1</w:t>
      </w:r>
      <w:r w:rsidRPr="00F35F4A">
        <w:rPr>
          <w:lang w:eastAsia="zh-CN"/>
        </w:rPr>
        <w:tab/>
        <w:t>Description</w:t>
      </w:r>
      <w:bookmarkEnd w:id="177"/>
    </w:p>
    <w:p w14:paraId="648AB739" w14:textId="77777777" w:rsidR="007F677B" w:rsidRPr="00F35F4A" w:rsidRDefault="007F677B" w:rsidP="007F677B">
      <w:r w:rsidRPr="00F35F4A">
        <w:t xml:space="preserve">This resource represents </w:t>
      </w:r>
      <w:r>
        <w:t xml:space="preserve">modification or deletion of </w:t>
      </w:r>
      <w:r w:rsidRPr="00F35F4A">
        <w:t xml:space="preserve">an Individual </w:t>
      </w:r>
      <w:r>
        <w:t>EAS Discovery Subscription resource</w:t>
      </w:r>
      <w:r w:rsidRPr="00F35F4A">
        <w:t>.</w:t>
      </w:r>
    </w:p>
    <w:p w14:paraId="38A3E252" w14:textId="466A2EB3" w:rsidR="007F677B" w:rsidRPr="00F35F4A" w:rsidRDefault="007F677B" w:rsidP="007F677B">
      <w:pPr>
        <w:pStyle w:val="Heading5"/>
        <w:rPr>
          <w:lang w:eastAsia="zh-CN"/>
        </w:rPr>
      </w:pPr>
      <w:bookmarkStart w:id="178" w:name="_Toc96848143"/>
      <w:r w:rsidRPr="00F35F4A">
        <w:rPr>
          <w:lang w:eastAsia="zh-CN"/>
        </w:rPr>
        <w:lastRenderedPageBreak/>
        <w:t>6</w:t>
      </w:r>
      <w:r w:rsidR="00D71F3E">
        <w:rPr>
          <w:lang w:eastAsia="zh-CN"/>
        </w:rPr>
        <w:t>.3</w:t>
      </w:r>
      <w:r w:rsidRPr="00F35F4A">
        <w:rPr>
          <w:lang w:eastAsia="zh-CN"/>
        </w:rPr>
        <w:t>.2.3.2</w:t>
      </w:r>
      <w:r w:rsidRPr="00F35F4A">
        <w:rPr>
          <w:lang w:eastAsia="zh-CN"/>
        </w:rPr>
        <w:tab/>
        <w:t>Resource Definition</w:t>
      </w:r>
      <w:bookmarkEnd w:id="178"/>
    </w:p>
    <w:p w14:paraId="022E2AC0" w14:textId="77777777" w:rsidR="007F677B" w:rsidRPr="00F35F4A" w:rsidRDefault="007F677B" w:rsidP="007F677B">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02ABBC0" w14:textId="58F2D851"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.2.3.2</w:t>
      </w:r>
      <w:r w:rsidRPr="00F35F4A">
        <w:t>-1</w:t>
      </w:r>
      <w:r w:rsidRPr="00F35F4A">
        <w:rPr>
          <w:rFonts w:ascii="Arial" w:hAnsi="Arial" w:cs="Arial"/>
        </w:rPr>
        <w:t>.</w:t>
      </w:r>
    </w:p>
    <w:p w14:paraId="427190D7" w14:textId="503BE945"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677B" w:rsidRPr="00E17A7A" w14:paraId="1125E44C"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CE5BA7" w14:textId="77777777" w:rsidR="007F677B" w:rsidRPr="00E17A7A" w:rsidRDefault="007F677B" w:rsidP="00034681">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C9EDD74" w14:textId="77777777" w:rsidR="007F677B" w:rsidRPr="00E17A7A" w:rsidRDefault="007F677B" w:rsidP="00034681">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A25F12" w14:textId="77777777" w:rsidR="007F677B" w:rsidRPr="00E17A7A" w:rsidRDefault="007F677B" w:rsidP="00034681">
            <w:pPr>
              <w:pStyle w:val="TAH"/>
            </w:pPr>
            <w:r w:rsidRPr="00E17A7A">
              <w:t>Definition</w:t>
            </w:r>
          </w:p>
        </w:tc>
      </w:tr>
      <w:tr w:rsidR="007F677B" w:rsidRPr="00E17A7A" w14:paraId="41F8E675"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5B3F845" w14:textId="77777777" w:rsidR="007F677B" w:rsidRPr="00E17A7A" w:rsidRDefault="007F677B" w:rsidP="00034681">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44865E8"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87A2C0E" w14:textId="77777777" w:rsidR="007F677B" w:rsidRPr="00E17A7A" w:rsidRDefault="007F677B" w:rsidP="00034681">
            <w:pPr>
              <w:pStyle w:val="TAL"/>
            </w:pPr>
            <w:r w:rsidRPr="00E17A7A">
              <w:t>See clause 6.1.</w:t>
            </w:r>
          </w:p>
        </w:tc>
      </w:tr>
      <w:tr w:rsidR="007F677B" w:rsidRPr="00E17A7A" w14:paraId="43D1A87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04ADFA63" w14:textId="77777777" w:rsidR="007F677B" w:rsidRPr="00E17A7A" w:rsidRDefault="007F677B" w:rsidP="00034681">
            <w:pPr>
              <w:pStyle w:val="TAL"/>
              <w:rPr>
                <w:lang w:eastAsia="zh-CN"/>
              </w:rPr>
            </w:pPr>
            <w:r w:rsidRPr="00E17A7A">
              <w:rPr>
                <w:rFonts w:hint="eastAsia"/>
                <w:lang w:eastAsia="zh-CN"/>
              </w:rPr>
              <w:t>a</w:t>
            </w:r>
            <w:r w:rsidRPr="00E17A7A">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216B6050" w14:textId="77777777" w:rsidR="007F677B" w:rsidRPr="00E17A7A" w:rsidRDefault="007F677B" w:rsidP="00034681">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F5AA751"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r w:rsidR="007F677B" w:rsidRPr="00E17A7A" w14:paraId="7794905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5D39A9FC" w14:textId="77777777" w:rsidR="007F677B" w:rsidRPr="00E17A7A" w:rsidRDefault="007F677B" w:rsidP="00034681">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083B1BF1"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EAB9589" w14:textId="77777777" w:rsidR="007F677B" w:rsidRPr="00E17A7A" w:rsidRDefault="007F677B" w:rsidP="00034681">
            <w:pPr>
              <w:pStyle w:val="TAL"/>
              <w:rPr>
                <w:lang w:eastAsia="zh-CN"/>
              </w:rPr>
            </w:pPr>
            <w:r w:rsidRPr="00E17A7A">
              <w:rPr>
                <w:lang w:eastAsia="zh-CN"/>
              </w:rPr>
              <w:t xml:space="preserve">The </w:t>
            </w:r>
            <w:r w:rsidRPr="00E17A7A">
              <w:t>identifier of a specific individual EAS discovery subscription</w:t>
            </w:r>
            <w:r w:rsidRPr="00E17A7A">
              <w:rPr>
                <w:lang w:eastAsia="zh-CN"/>
              </w:rPr>
              <w:t>.</w:t>
            </w:r>
          </w:p>
        </w:tc>
      </w:tr>
    </w:tbl>
    <w:p w14:paraId="197174AE" w14:textId="77777777" w:rsidR="007F677B" w:rsidRPr="00F35F4A" w:rsidRDefault="007F677B" w:rsidP="007F677B">
      <w:pPr>
        <w:rPr>
          <w:lang w:val="x-none"/>
        </w:rPr>
      </w:pPr>
    </w:p>
    <w:p w14:paraId="3095F76D" w14:textId="0358A153" w:rsidR="007F677B" w:rsidRPr="00F35F4A" w:rsidRDefault="007F677B" w:rsidP="007F677B">
      <w:pPr>
        <w:pStyle w:val="Heading5"/>
        <w:rPr>
          <w:lang w:eastAsia="zh-CN"/>
        </w:rPr>
      </w:pPr>
      <w:bookmarkStart w:id="179" w:name="_Toc96848144"/>
      <w:r w:rsidRPr="00F35F4A">
        <w:rPr>
          <w:lang w:eastAsia="zh-CN"/>
        </w:rPr>
        <w:t>6</w:t>
      </w:r>
      <w:r w:rsidR="00D71F3E">
        <w:rPr>
          <w:lang w:eastAsia="zh-CN"/>
        </w:rPr>
        <w:t>.3</w:t>
      </w:r>
      <w:r w:rsidRPr="00F35F4A">
        <w:rPr>
          <w:lang w:eastAsia="zh-CN"/>
        </w:rPr>
        <w:t>.2.3.3</w:t>
      </w:r>
      <w:r w:rsidRPr="00F35F4A">
        <w:rPr>
          <w:lang w:eastAsia="zh-CN"/>
        </w:rPr>
        <w:tab/>
        <w:t>Resource Standard Methods</w:t>
      </w:r>
      <w:bookmarkEnd w:id="179"/>
    </w:p>
    <w:p w14:paraId="0441DDA1" w14:textId="44728242" w:rsidR="007F677B" w:rsidRPr="00F35F4A" w:rsidRDefault="007F677B" w:rsidP="007F677B">
      <w:pPr>
        <w:pStyle w:val="Heading6"/>
        <w:rPr>
          <w:lang w:eastAsia="zh-CN"/>
        </w:rPr>
      </w:pPr>
      <w:bookmarkStart w:id="180" w:name="_Toc96848145"/>
      <w:r w:rsidRPr="00F35F4A">
        <w:rPr>
          <w:lang w:eastAsia="zh-CN"/>
        </w:rPr>
        <w:t>6</w:t>
      </w:r>
      <w:r w:rsidR="00D71F3E">
        <w:rPr>
          <w:lang w:eastAsia="zh-CN"/>
        </w:rPr>
        <w:t>.3</w:t>
      </w:r>
      <w:r w:rsidRPr="00F35F4A">
        <w:rPr>
          <w:lang w:eastAsia="zh-CN"/>
        </w:rPr>
        <w:t>.2.3.3.1</w:t>
      </w:r>
      <w:r w:rsidRPr="00F35F4A">
        <w:rPr>
          <w:lang w:eastAsia="zh-CN"/>
        </w:rPr>
        <w:tab/>
        <w:t>PUT</w:t>
      </w:r>
      <w:bookmarkEnd w:id="180"/>
    </w:p>
    <w:p w14:paraId="6DE01279" w14:textId="31A7F14E" w:rsidR="007F677B" w:rsidRPr="00F35F4A" w:rsidRDefault="007F677B" w:rsidP="007F677B">
      <w:r w:rsidRPr="00F35F4A">
        <w:t xml:space="preserve">This method updates the </w:t>
      </w:r>
      <w:r>
        <w:t>individual EAS discovery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6</w:t>
      </w:r>
      <w:r w:rsidR="00D71F3E">
        <w:t>.3</w:t>
      </w:r>
      <w:r w:rsidRPr="00F35F4A">
        <w:t>.2.3.3.1-1.</w:t>
      </w:r>
    </w:p>
    <w:p w14:paraId="48319382" w14:textId="6D665D1A" w:rsidR="007F677B" w:rsidRPr="00F35F4A" w:rsidRDefault="007F677B" w:rsidP="007F677B">
      <w:pPr>
        <w:pStyle w:val="TH"/>
        <w:rPr>
          <w:rFonts w:cs="Arial"/>
        </w:rPr>
      </w:pPr>
      <w:r w:rsidRPr="00F35F4A">
        <w:t>Table 6</w:t>
      </w:r>
      <w:r w:rsidR="00D71F3E">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4FCBB40"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0F4BD44"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0DA7C7"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EA6178"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0AA332E"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A257C" w14:textId="77777777" w:rsidR="007F677B" w:rsidRPr="00E17A7A" w:rsidRDefault="007F677B" w:rsidP="00034681">
            <w:pPr>
              <w:pStyle w:val="TAH"/>
            </w:pPr>
            <w:r w:rsidRPr="00E17A7A">
              <w:t>Description</w:t>
            </w:r>
          </w:p>
        </w:tc>
      </w:tr>
      <w:tr w:rsidR="007F677B" w:rsidRPr="00E17A7A" w14:paraId="70643FEB"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843E1"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5840E4B8"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4C933E0F"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47C0AFC6"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40F1A" w14:textId="77777777" w:rsidR="007F677B" w:rsidRPr="00E17A7A" w:rsidRDefault="007F677B" w:rsidP="00034681">
            <w:pPr>
              <w:pStyle w:val="TAL"/>
            </w:pPr>
          </w:p>
        </w:tc>
      </w:tr>
    </w:tbl>
    <w:p w14:paraId="50F514A7" w14:textId="77777777" w:rsidR="007F677B" w:rsidRDefault="007F677B" w:rsidP="007F677B"/>
    <w:p w14:paraId="6526354A" w14:textId="7FC30F5F" w:rsidR="007F677B" w:rsidRPr="00F35F4A" w:rsidRDefault="007F677B" w:rsidP="007F677B">
      <w:r w:rsidRPr="00F35F4A">
        <w:t>This method shall support the request data structures specified in table 6</w:t>
      </w:r>
      <w:r w:rsidR="00D71F3E">
        <w:t>.3</w:t>
      </w:r>
      <w:r w:rsidRPr="00F35F4A">
        <w:t>.2.3.3.</w:t>
      </w:r>
      <w:r>
        <w:t>1</w:t>
      </w:r>
      <w:r w:rsidRPr="00F35F4A">
        <w:t>-2 and the response data structures and response codes specified in table 6</w:t>
      </w:r>
      <w:r w:rsidR="00D71F3E">
        <w:t>.3</w:t>
      </w:r>
      <w:r w:rsidRPr="00F35F4A">
        <w:t>.2.3.3.</w:t>
      </w:r>
      <w:r>
        <w:t>1</w:t>
      </w:r>
      <w:r w:rsidRPr="00F35F4A">
        <w:t>-3.</w:t>
      </w:r>
    </w:p>
    <w:p w14:paraId="05D743EF" w14:textId="04F46C0E" w:rsidR="007F677B" w:rsidRPr="00F35F4A" w:rsidRDefault="007F677B" w:rsidP="007F677B">
      <w:pPr>
        <w:pStyle w:val="TH"/>
      </w:pPr>
      <w:r w:rsidRPr="00F35F4A">
        <w:t>Table 6</w:t>
      </w:r>
      <w:r w:rsidR="00D71F3E">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4BE85B8A"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2E55D874"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2E5DAF8F"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B24DD7C"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3051C466" w14:textId="77777777" w:rsidR="007F677B" w:rsidRPr="00E17A7A" w:rsidRDefault="007F677B" w:rsidP="00034681">
            <w:pPr>
              <w:pStyle w:val="TAH"/>
            </w:pPr>
            <w:r w:rsidRPr="00E17A7A">
              <w:t>Description</w:t>
            </w:r>
          </w:p>
        </w:tc>
      </w:tr>
      <w:tr w:rsidR="007F677B" w:rsidRPr="00E17A7A" w14:paraId="00B48707"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C0C98D9" w14:textId="77777777" w:rsidR="007F677B" w:rsidRPr="00E17A7A" w:rsidRDefault="007F677B" w:rsidP="00034681">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7A507CE4" w14:textId="77777777" w:rsidR="007F677B" w:rsidRPr="00E17A7A" w:rsidRDefault="007F677B" w:rsidP="00034681">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D442A4" w14:textId="77777777" w:rsidR="007F677B" w:rsidRPr="00E17A7A" w:rsidRDefault="007F677B" w:rsidP="00034681">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0D8BAE" w14:textId="77777777" w:rsidR="007F677B" w:rsidRPr="00E17A7A" w:rsidRDefault="007F677B" w:rsidP="00034681">
            <w:pPr>
              <w:pStyle w:val="TAL"/>
            </w:pPr>
            <w:r w:rsidRPr="00E17A7A">
              <w:t>An individual EAS discovery subscription resource to be updated.</w:t>
            </w:r>
          </w:p>
        </w:tc>
      </w:tr>
    </w:tbl>
    <w:p w14:paraId="28ACD1EA" w14:textId="77777777" w:rsidR="007F677B" w:rsidRPr="00F35F4A" w:rsidRDefault="007F677B" w:rsidP="007F677B"/>
    <w:p w14:paraId="08FDC498" w14:textId="3F150B02" w:rsidR="007F677B" w:rsidRPr="00F35F4A" w:rsidRDefault="007F677B" w:rsidP="007F677B">
      <w:pPr>
        <w:pStyle w:val="TH"/>
      </w:pPr>
      <w:r w:rsidRPr="00F35F4A">
        <w:lastRenderedPageBreak/>
        <w:t>Table 6</w:t>
      </w:r>
      <w:r w:rsidR="00D71F3E">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4DBC7FA6"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6BBE3F"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E2980"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3AF4F2"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D3B730" w14:textId="77777777" w:rsidR="007F677B" w:rsidRPr="00E17A7A" w:rsidRDefault="007F677B" w:rsidP="00034681">
            <w:pPr>
              <w:pStyle w:val="TAH"/>
            </w:pPr>
            <w:r w:rsidRPr="00E17A7A">
              <w:t>Response</w:t>
            </w:r>
          </w:p>
          <w:p w14:paraId="34278D05"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C59D7E6" w14:textId="77777777" w:rsidR="007F677B" w:rsidRPr="00E17A7A" w:rsidRDefault="007F677B" w:rsidP="00034681">
            <w:pPr>
              <w:pStyle w:val="TAH"/>
            </w:pPr>
            <w:r w:rsidRPr="00E17A7A">
              <w:t>Description</w:t>
            </w:r>
          </w:p>
        </w:tc>
      </w:tr>
      <w:tr w:rsidR="007F677B" w:rsidRPr="00E17A7A" w14:paraId="379995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9EF20" w14:textId="77777777" w:rsidR="007F677B" w:rsidRPr="00E17A7A" w:rsidRDefault="007F677B" w:rsidP="00034681">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07D78714" w14:textId="77777777" w:rsidR="007F677B" w:rsidRPr="00E17A7A" w:rsidRDefault="007F677B" w:rsidP="00034681">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7265C5AE" w14:textId="77777777" w:rsidR="007F677B" w:rsidRPr="00E17A7A" w:rsidRDefault="007F677B" w:rsidP="00034681">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455DA5FD" w14:textId="77777777" w:rsidR="007F677B" w:rsidRPr="00E17A7A" w:rsidRDefault="007F677B" w:rsidP="0003468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B5A577" w14:textId="5BA58835" w:rsidR="007F677B" w:rsidRPr="00E17A7A" w:rsidRDefault="007F677B" w:rsidP="00034681">
            <w:pPr>
              <w:pStyle w:val="TAL"/>
            </w:pPr>
            <w:r w:rsidRPr="00E17A7A">
              <w:t>An individual EAS discovery subscription resource updated successfully</w:t>
            </w:r>
            <w:r w:rsidR="00100C4B">
              <w:t xml:space="preserve">, and </w:t>
            </w:r>
            <w:r w:rsidR="00100C4B">
              <w:rPr>
                <w:lang w:eastAsia="zh-CN"/>
              </w:rPr>
              <w:t xml:space="preserve">the </w:t>
            </w:r>
            <w:r w:rsidR="00100C4B" w:rsidRPr="00E17A7A">
              <w:t>E</w:t>
            </w:r>
            <w:r w:rsidR="00100C4B">
              <w:t>AS</w:t>
            </w:r>
            <w:r w:rsidR="00100C4B" w:rsidRPr="00E17A7A">
              <w:t>Discovery</w:t>
            </w:r>
            <w:r w:rsidR="00100C4B">
              <w:t>Subscription</w:t>
            </w:r>
            <w:r w:rsidR="00100C4B">
              <w:rPr>
                <w:lang w:eastAsia="zh-CN"/>
              </w:rPr>
              <w:t xml:space="preserve"> data shall be included in the response</w:t>
            </w:r>
            <w:r w:rsidRPr="00E17A7A">
              <w:t>.</w:t>
            </w:r>
          </w:p>
        </w:tc>
      </w:tr>
      <w:tr w:rsidR="00100C4B" w:rsidRPr="00E17A7A" w14:paraId="78005A8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86A811" w14:textId="32E869E3" w:rsidR="00100C4B" w:rsidRPr="00E17A7A" w:rsidRDefault="00100C4B" w:rsidP="00100C4B">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EEA6879" w14:textId="77777777" w:rsidR="00100C4B" w:rsidRDefault="00100C4B" w:rsidP="00100C4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1B6AAB1" w14:textId="77777777" w:rsidR="00100C4B" w:rsidRDefault="00100C4B" w:rsidP="00100C4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7BF461C" w14:textId="1932F2F9" w:rsidR="00100C4B"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FF152BF" w14:textId="529FF533" w:rsidR="00100C4B" w:rsidRPr="00E17A7A" w:rsidRDefault="00100C4B" w:rsidP="00100C4B">
            <w:pPr>
              <w:pStyle w:val="TAL"/>
            </w:pPr>
            <w:r w:rsidRPr="00F35F4A">
              <w:t xml:space="preserve">An </w:t>
            </w:r>
            <w:r w:rsidRPr="00E17A7A">
              <w:t>individual EAS discovery subscription</w:t>
            </w:r>
            <w:r>
              <w:t xml:space="preserve"> resource</w:t>
            </w:r>
            <w:r w:rsidRPr="00646838">
              <w:t xml:space="preserve"> updated successfully.</w:t>
            </w:r>
          </w:p>
        </w:tc>
      </w:tr>
      <w:tr w:rsidR="00383AE6" w:rsidRPr="00E17A7A" w14:paraId="14410FAD"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92073E" w14:textId="10141A51"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C2C8699"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3349ACF"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423E186" w14:textId="6E42471A" w:rsidR="00383AE6" w:rsidRDefault="00383AE6" w:rsidP="00383A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8FA1DB" w14:textId="7FAE9AB1" w:rsidR="00383AE6" w:rsidRPr="00F35F4A" w:rsidRDefault="00383AE6" w:rsidP="00383AE6">
            <w:pPr>
              <w:pStyle w:val="TAL"/>
            </w:pPr>
            <w:r>
              <w:t>Temporary redirection, during resource modification/relocation.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4165BE4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E87098" w14:textId="68716804"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2345973"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D586FA3"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4BF9869" w14:textId="61B05B0F" w:rsidR="00383AE6" w:rsidRDefault="00383AE6" w:rsidP="00383A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469F9A" w14:textId="45A24715" w:rsidR="00383AE6" w:rsidRPr="00F35F4A" w:rsidRDefault="00383AE6" w:rsidP="00383AE6">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2C5FD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14D5EE" w14:textId="5C2F22B0" w:rsidR="00383AE6" w:rsidRPr="00E17A7A" w:rsidRDefault="00383AE6" w:rsidP="00383AE6">
            <w:pPr>
              <w:pStyle w:val="TAN"/>
            </w:pPr>
            <w:r w:rsidRPr="00E17A7A">
              <w:t>NOTE:</w:t>
            </w:r>
            <w:r w:rsidRPr="00E17A7A">
              <w:rPr>
                <w:noProof/>
              </w:rPr>
              <w:tab/>
              <w:t xml:space="preserve">The manadatory </w:t>
            </w:r>
            <w:r w:rsidRPr="00E17A7A">
              <w:t xml:space="preserve">HTTP error status code for the </w:t>
            </w:r>
            <w:r>
              <w:t>PUT</w:t>
            </w:r>
            <w:r w:rsidRPr="00E17A7A">
              <w:t xml:space="preserve"> method listed in Table 5.2.6-1 of 3GPP TS 29.122 [</w:t>
            </w:r>
            <w:r>
              <w:t>3</w:t>
            </w:r>
            <w:r w:rsidRPr="00E17A7A">
              <w:t>] also apply.</w:t>
            </w:r>
          </w:p>
        </w:tc>
      </w:tr>
    </w:tbl>
    <w:p w14:paraId="743A802B" w14:textId="77777777" w:rsidR="007F677B" w:rsidRDefault="007F677B" w:rsidP="007F677B">
      <w:pPr>
        <w:rPr>
          <w:lang w:eastAsia="zh-CN"/>
        </w:rPr>
      </w:pPr>
    </w:p>
    <w:p w14:paraId="66CD3C84" w14:textId="0E78F597" w:rsidR="00383AE6" w:rsidRDefault="00383AE6" w:rsidP="00383AE6">
      <w:pPr>
        <w:pStyle w:val="TH"/>
      </w:pPr>
      <w:r>
        <w:t xml:space="preserve">Table </w:t>
      </w:r>
      <w:r w:rsidRPr="00F35F4A">
        <w:t>6</w:t>
      </w:r>
      <w:r>
        <w:t>.3</w:t>
      </w:r>
      <w:r w:rsidRPr="00F35F4A">
        <w:t>.2.3.3.1</w:t>
      </w:r>
      <w:r>
        <w:t>-</w:t>
      </w:r>
      <w:r w:rsidR="00A9033D">
        <w:t>4</w:t>
      </w:r>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4115104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77967"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9625F"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FBD4F"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6E87FF"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6404B3" w14:textId="77777777" w:rsidR="00383AE6" w:rsidRDefault="00383AE6" w:rsidP="009629B9">
            <w:pPr>
              <w:pStyle w:val="TAH"/>
            </w:pPr>
            <w:r>
              <w:t>Description</w:t>
            </w:r>
          </w:p>
        </w:tc>
      </w:tr>
      <w:tr w:rsidR="00383AE6" w14:paraId="6C03BBC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1F72E6"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87D758"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5D1320"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B38964"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AAA834" w14:textId="77777777" w:rsidR="00383AE6" w:rsidRDefault="00383AE6" w:rsidP="009629B9">
            <w:pPr>
              <w:pStyle w:val="TAL"/>
            </w:pPr>
            <w:r>
              <w:t>An alternative URI of the resource located in an alternative EES.</w:t>
            </w:r>
          </w:p>
        </w:tc>
      </w:tr>
    </w:tbl>
    <w:p w14:paraId="6648199C" w14:textId="77777777" w:rsidR="00383AE6" w:rsidRDefault="00383AE6" w:rsidP="00383AE6"/>
    <w:p w14:paraId="770B5ECB" w14:textId="51725628" w:rsidR="00383AE6" w:rsidRDefault="00383AE6" w:rsidP="00383AE6">
      <w:pPr>
        <w:pStyle w:val="TH"/>
      </w:pPr>
      <w:r>
        <w:t>Table</w:t>
      </w:r>
      <w:r>
        <w:rPr>
          <w:noProof/>
        </w:rPr>
        <w:t> </w:t>
      </w:r>
      <w:r w:rsidRPr="00F35F4A">
        <w:t>6</w:t>
      </w:r>
      <w:r>
        <w:t>.3</w:t>
      </w:r>
      <w:r w:rsidRPr="00F35F4A">
        <w:t>.2.3.3.1</w:t>
      </w:r>
      <w:r>
        <w:t>-</w:t>
      </w:r>
      <w:r w:rsidR="00A9033D">
        <w:t>5</w:t>
      </w:r>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51620A49"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08BE2"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431392"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52CA44"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2660B3"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58B699" w14:textId="77777777" w:rsidR="00383AE6" w:rsidRDefault="00383AE6" w:rsidP="009629B9">
            <w:pPr>
              <w:pStyle w:val="TAH"/>
            </w:pPr>
            <w:r>
              <w:t>Description</w:t>
            </w:r>
          </w:p>
        </w:tc>
      </w:tr>
      <w:tr w:rsidR="00383AE6" w14:paraId="75C77BC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317247"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9ECE1"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13A78"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2CF96B"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693FF6" w14:textId="77777777" w:rsidR="00383AE6" w:rsidRDefault="00383AE6" w:rsidP="009629B9">
            <w:pPr>
              <w:pStyle w:val="TAL"/>
            </w:pPr>
            <w:r>
              <w:t>An alternative URI of the resource located in an alternative EES.</w:t>
            </w:r>
          </w:p>
        </w:tc>
      </w:tr>
    </w:tbl>
    <w:p w14:paraId="4D4EC372" w14:textId="77777777" w:rsidR="00383AE6" w:rsidRDefault="00383AE6" w:rsidP="007F677B">
      <w:pPr>
        <w:rPr>
          <w:lang w:eastAsia="zh-CN"/>
        </w:rPr>
      </w:pPr>
    </w:p>
    <w:p w14:paraId="79DCF66A" w14:textId="0D428573" w:rsidR="007F677B" w:rsidRPr="00F35F4A" w:rsidRDefault="007F677B" w:rsidP="007F677B">
      <w:pPr>
        <w:pStyle w:val="Heading6"/>
        <w:rPr>
          <w:lang w:eastAsia="zh-CN"/>
        </w:rPr>
      </w:pPr>
      <w:bookmarkStart w:id="181" w:name="_Toc96848146"/>
      <w:r w:rsidRPr="00F35F4A">
        <w:rPr>
          <w:lang w:eastAsia="zh-CN"/>
        </w:rPr>
        <w:t>6</w:t>
      </w:r>
      <w:r w:rsidR="00D71F3E">
        <w:rPr>
          <w:lang w:eastAsia="zh-CN"/>
        </w:rPr>
        <w:t>.3</w:t>
      </w:r>
      <w:r w:rsidRPr="00F35F4A">
        <w:rPr>
          <w:lang w:eastAsia="zh-CN"/>
        </w:rPr>
        <w:t>.2.3.3.2</w:t>
      </w:r>
      <w:r w:rsidRPr="00F35F4A">
        <w:rPr>
          <w:lang w:eastAsia="zh-CN"/>
        </w:rPr>
        <w:tab/>
        <w:t>DELETE</w:t>
      </w:r>
      <w:bookmarkEnd w:id="181"/>
    </w:p>
    <w:p w14:paraId="2CE63972" w14:textId="00C36C45" w:rsidR="007F677B" w:rsidRPr="00F35F4A" w:rsidRDefault="007F677B" w:rsidP="007F677B">
      <w:r w:rsidRPr="00F35F4A">
        <w:t xml:space="preserve">This method </w:t>
      </w:r>
      <w:r>
        <w:t>terminates</w:t>
      </w:r>
      <w:r w:rsidRPr="00F35F4A">
        <w:t xml:space="preserve"> an existing</w:t>
      </w:r>
      <w:r w:rsidRPr="004579A4">
        <w:t xml:space="preserve"> </w:t>
      </w:r>
      <w:r>
        <w:t>individual EAS discovery subscription</w:t>
      </w:r>
      <w:r w:rsidRPr="00F35F4A">
        <w:t>. This method shall support the URI query parameters specified in table 6</w:t>
      </w:r>
      <w:r w:rsidR="00D71F3E">
        <w:t>.3</w:t>
      </w:r>
      <w:r w:rsidRPr="00F35F4A">
        <w:t>.2.3.3.2-1.</w:t>
      </w:r>
    </w:p>
    <w:p w14:paraId="1736847C" w14:textId="313D24FC" w:rsidR="007F677B" w:rsidRPr="00F35F4A" w:rsidRDefault="007F677B" w:rsidP="007F677B">
      <w:pPr>
        <w:pStyle w:val="TH"/>
        <w:rPr>
          <w:rFonts w:cs="Arial"/>
        </w:rPr>
      </w:pPr>
      <w:r w:rsidRPr="00F35F4A">
        <w:t>Table 6</w:t>
      </w:r>
      <w:r w:rsidR="00D71F3E">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D0780FA"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1855A1F"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3DF1F45"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1BF62E5"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41DA4F"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60F0ED" w14:textId="77777777" w:rsidR="007F677B" w:rsidRPr="00E17A7A" w:rsidRDefault="007F677B" w:rsidP="00034681">
            <w:pPr>
              <w:pStyle w:val="TAH"/>
            </w:pPr>
            <w:r w:rsidRPr="00E17A7A">
              <w:t>Description</w:t>
            </w:r>
          </w:p>
        </w:tc>
      </w:tr>
      <w:tr w:rsidR="007F677B" w:rsidRPr="00E17A7A" w14:paraId="758D09F6"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EBB83C"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5079F3A"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50744E35"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18E934CD"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9B6561" w14:textId="77777777" w:rsidR="007F677B" w:rsidRPr="00E17A7A" w:rsidRDefault="007F677B" w:rsidP="00034681">
            <w:pPr>
              <w:pStyle w:val="TAL"/>
            </w:pPr>
          </w:p>
        </w:tc>
      </w:tr>
    </w:tbl>
    <w:p w14:paraId="3EC40666" w14:textId="77777777" w:rsidR="007F677B" w:rsidRPr="00F35F4A" w:rsidRDefault="007F677B" w:rsidP="007F677B"/>
    <w:p w14:paraId="01363D6B" w14:textId="10942994" w:rsidR="007F677B" w:rsidRPr="00F35F4A" w:rsidRDefault="007F677B" w:rsidP="007F677B">
      <w:r w:rsidRPr="00F35F4A">
        <w:t>This method shall support the request data structures specified in table 6</w:t>
      </w:r>
      <w:r w:rsidR="00D71F3E">
        <w:t>.3</w:t>
      </w:r>
      <w:r w:rsidRPr="00F35F4A">
        <w:t>.2.3.3.2-2 and the response data structures and response codes specified in table 6</w:t>
      </w:r>
      <w:r w:rsidR="00D71F3E">
        <w:t>.3</w:t>
      </w:r>
      <w:r w:rsidRPr="00F35F4A">
        <w:t>.2.3.3.2-3.</w:t>
      </w:r>
    </w:p>
    <w:p w14:paraId="18DED47E" w14:textId="34865655" w:rsidR="007F677B" w:rsidRPr="00F35F4A" w:rsidRDefault="007F677B" w:rsidP="007F677B">
      <w:pPr>
        <w:pStyle w:val="TH"/>
      </w:pPr>
      <w:r w:rsidRPr="00F35F4A">
        <w:t>Table 6</w:t>
      </w:r>
      <w:r w:rsidR="00D71F3E">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70DFB8A0"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78A961B"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AAD4EDB"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5B6FCD4"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0E1F9E" w14:textId="77777777" w:rsidR="007F677B" w:rsidRPr="00E17A7A" w:rsidRDefault="007F677B" w:rsidP="00034681">
            <w:pPr>
              <w:pStyle w:val="TAH"/>
            </w:pPr>
            <w:r w:rsidRPr="00E17A7A">
              <w:t>Description</w:t>
            </w:r>
          </w:p>
        </w:tc>
      </w:tr>
      <w:tr w:rsidR="007F677B" w:rsidRPr="00E17A7A" w14:paraId="34F1E0AB"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1BAD639" w14:textId="77777777" w:rsidR="007F677B" w:rsidRPr="00E17A7A" w:rsidRDefault="007F677B" w:rsidP="00034681">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07B92B8B" w14:textId="77777777" w:rsidR="007F677B" w:rsidRPr="00E17A7A" w:rsidRDefault="007F677B"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5C81703" w14:textId="77777777" w:rsidR="007F677B" w:rsidRPr="00E17A7A" w:rsidRDefault="007F677B"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827ABAD" w14:textId="77777777" w:rsidR="007F677B" w:rsidRPr="00E17A7A" w:rsidRDefault="007F677B" w:rsidP="00034681">
            <w:pPr>
              <w:pStyle w:val="TAL"/>
            </w:pPr>
          </w:p>
        </w:tc>
      </w:tr>
    </w:tbl>
    <w:p w14:paraId="3E44CB46" w14:textId="77777777" w:rsidR="007F677B" w:rsidRPr="00F35F4A" w:rsidRDefault="007F677B" w:rsidP="007F677B"/>
    <w:p w14:paraId="70371D62" w14:textId="134C955C" w:rsidR="007F677B" w:rsidRPr="00F35F4A" w:rsidRDefault="007F677B" w:rsidP="007F677B">
      <w:pPr>
        <w:pStyle w:val="TH"/>
      </w:pPr>
      <w:r w:rsidRPr="00F35F4A">
        <w:lastRenderedPageBreak/>
        <w:t>Table 6</w:t>
      </w:r>
      <w:r w:rsidR="00D71F3E">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610BBAAA"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6F3A75"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F2245BC"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DA3614"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E5995FA" w14:textId="77777777" w:rsidR="007F677B" w:rsidRPr="00E17A7A" w:rsidRDefault="007F677B" w:rsidP="00034681">
            <w:pPr>
              <w:pStyle w:val="TAH"/>
            </w:pPr>
            <w:r w:rsidRPr="00E17A7A">
              <w:t>Response</w:t>
            </w:r>
          </w:p>
          <w:p w14:paraId="3DDB6333"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796B07" w14:textId="77777777" w:rsidR="007F677B" w:rsidRPr="00E17A7A" w:rsidRDefault="007F677B" w:rsidP="00034681">
            <w:pPr>
              <w:pStyle w:val="TAH"/>
            </w:pPr>
            <w:r w:rsidRPr="00E17A7A">
              <w:t>Description</w:t>
            </w:r>
          </w:p>
        </w:tc>
      </w:tr>
      <w:tr w:rsidR="007F677B" w:rsidRPr="00E17A7A" w14:paraId="19AB98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504C5" w14:textId="77777777" w:rsidR="007F677B" w:rsidRPr="00E17A7A" w:rsidRDefault="007F677B" w:rsidP="00034681">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4D94BA74" w14:textId="77777777" w:rsidR="007F677B" w:rsidRPr="00E17A7A" w:rsidRDefault="007F677B"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C1D984" w14:textId="77777777" w:rsidR="007F677B" w:rsidRPr="00E17A7A" w:rsidRDefault="007F677B"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70C293F0" w14:textId="77777777" w:rsidR="007F677B" w:rsidRPr="00E17A7A" w:rsidRDefault="007F677B" w:rsidP="00034681">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B2491B" w14:textId="7EFA7787" w:rsidR="007F677B" w:rsidRPr="00E17A7A" w:rsidRDefault="007F677B" w:rsidP="00CE0394">
            <w:pPr>
              <w:pStyle w:val="TAL"/>
            </w:pPr>
            <w:r w:rsidRPr="00E17A7A">
              <w:t>An individual EAS discovery subscription resource deleted successfully.</w:t>
            </w:r>
          </w:p>
        </w:tc>
      </w:tr>
      <w:tr w:rsidR="00CE0394" w:rsidRPr="00E17A7A" w14:paraId="77BC7D5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5EC7BE" w14:textId="7284E5C1"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221AAE7"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50A62274"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1084A15F" w14:textId="6F6F0868" w:rsidR="00CE0394" w:rsidRPr="00E17A7A" w:rsidRDefault="00CE0394" w:rsidP="00CE0394">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B2F7C33" w14:textId="11A2822F" w:rsidR="00CE0394" w:rsidRPr="00E17A7A" w:rsidRDefault="00CE0394" w:rsidP="00CE0394">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2673AAAB"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FD03A3" w14:textId="2268F70E"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816D30"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0C46B6A3"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0FD949C9" w14:textId="2FDA8D7B" w:rsidR="00CE0394" w:rsidRPr="00E17A7A" w:rsidRDefault="00CE0394" w:rsidP="00CE0394">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DF04AD6" w14:textId="6E7286C4" w:rsidR="00CE0394" w:rsidRPr="00E17A7A" w:rsidRDefault="00CE0394" w:rsidP="00CE0394">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347383BB"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11E462" w14:textId="1FF78BAE" w:rsidR="00CE0394" w:rsidRPr="00E17A7A" w:rsidRDefault="00CE0394" w:rsidP="00CE0394">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E9167A3" w14:textId="7E0BB92F" w:rsidR="007F677B" w:rsidRDefault="007F677B" w:rsidP="007F677B"/>
    <w:p w14:paraId="23B58909" w14:textId="7F31323E" w:rsidR="00296492" w:rsidRDefault="00296492" w:rsidP="00296492">
      <w:pPr>
        <w:pStyle w:val="TH"/>
      </w:pPr>
      <w:r>
        <w:t xml:space="preserve">Table </w:t>
      </w:r>
      <w:r w:rsidRPr="00F35F4A">
        <w:t>6</w:t>
      </w:r>
      <w:r>
        <w:t>.3</w:t>
      </w:r>
      <w:r w:rsidRPr="00F35F4A">
        <w:t>.2.3.3.</w:t>
      </w:r>
      <w:r>
        <w:t>2-</w:t>
      </w:r>
      <w:r w:rsidR="00A9033D">
        <w:t>4</w:t>
      </w:r>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47C02C8B"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56D6D8"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CD544"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0E5F67"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EDA1E"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B299B8" w14:textId="77777777" w:rsidR="00296492" w:rsidRDefault="00296492" w:rsidP="009629B9">
            <w:pPr>
              <w:pStyle w:val="TAH"/>
            </w:pPr>
            <w:r>
              <w:t>Description</w:t>
            </w:r>
          </w:p>
        </w:tc>
      </w:tr>
      <w:tr w:rsidR="00296492" w14:paraId="3BE6677C"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799E59"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BC8B9A"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4499E5"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D09EEA"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6D3DBE" w14:textId="77777777" w:rsidR="00296492" w:rsidRDefault="00296492" w:rsidP="009629B9">
            <w:pPr>
              <w:pStyle w:val="TAL"/>
            </w:pPr>
            <w:r>
              <w:t>An alternative URI of the resource located in an alternative EES.</w:t>
            </w:r>
          </w:p>
        </w:tc>
      </w:tr>
    </w:tbl>
    <w:p w14:paraId="111CC223" w14:textId="77777777" w:rsidR="00296492" w:rsidRDefault="00296492" w:rsidP="00296492"/>
    <w:p w14:paraId="17507423" w14:textId="1D617F71" w:rsidR="00296492" w:rsidRDefault="00296492" w:rsidP="00296492">
      <w:pPr>
        <w:pStyle w:val="TH"/>
      </w:pPr>
      <w:r>
        <w:t>Table</w:t>
      </w:r>
      <w:r>
        <w:rPr>
          <w:noProof/>
        </w:rPr>
        <w:t xml:space="preserve"> </w:t>
      </w:r>
      <w:r w:rsidRPr="00F35F4A">
        <w:t>6</w:t>
      </w:r>
      <w:r>
        <w:t>.3</w:t>
      </w:r>
      <w:r w:rsidRPr="00F35F4A">
        <w:t>.2.3.3.</w:t>
      </w:r>
      <w:r>
        <w:t>2-</w:t>
      </w:r>
      <w:r w:rsidR="00A9033D">
        <w:t>5</w:t>
      </w:r>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02A4D95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8417C5"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9084C1"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41D60C"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D86D0"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E9CE86" w14:textId="77777777" w:rsidR="00296492" w:rsidRDefault="00296492" w:rsidP="009629B9">
            <w:pPr>
              <w:pStyle w:val="TAH"/>
            </w:pPr>
            <w:r>
              <w:t>Description</w:t>
            </w:r>
          </w:p>
        </w:tc>
      </w:tr>
      <w:tr w:rsidR="00296492" w14:paraId="77B93749"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33101D"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6FDE7C8"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B19373"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728F61"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F33EB2" w14:textId="77777777" w:rsidR="00296492" w:rsidRDefault="00296492" w:rsidP="009629B9">
            <w:pPr>
              <w:pStyle w:val="TAL"/>
            </w:pPr>
            <w:r>
              <w:t>An alternative URI of the resource located in an alternative EES.</w:t>
            </w:r>
          </w:p>
        </w:tc>
      </w:tr>
    </w:tbl>
    <w:p w14:paraId="22CC442D" w14:textId="5C7079B5" w:rsidR="00296492" w:rsidRDefault="00296492" w:rsidP="007F677B"/>
    <w:p w14:paraId="029F363A" w14:textId="77777777" w:rsidR="00591412" w:rsidRDefault="00591412" w:rsidP="00591412">
      <w:pPr>
        <w:pStyle w:val="Heading6"/>
        <w:rPr>
          <w:lang w:eastAsia="zh-CN"/>
        </w:rPr>
      </w:pPr>
      <w:bookmarkStart w:id="182" w:name="_Toc85734432"/>
      <w:bookmarkStart w:id="183" w:name="_Toc89431731"/>
      <w:bookmarkStart w:id="184" w:name="_Toc96848147"/>
      <w:r w:rsidRPr="00F35F4A">
        <w:rPr>
          <w:lang w:eastAsia="zh-CN"/>
        </w:rPr>
        <w:t>6</w:t>
      </w:r>
      <w:r>
        <w:rPr>
          <w:lang w:eastAsia="zh-CN"/>
        </w:rPr>
        <w:t>.3</w:t>
      </w:r>
      <w:r w:rsidRPr="00F35F4A">
        <w:rPr>
          <w:lang w:eastAsia="zh-CN"/>
        </w:rPr>
        <w:t>.2.3.3.</w:t>
      </w:r>
      <w:r>
        <w:rPr>
          <w:lang w:eastAsia="zh-CN"/>
        </w:rPr>
        <w:t>3</w:t>
      </w:r>
      <w:r>
        <w:rPr>
          <w:lang w:eastAsia="zh-CN"/>
        </w:rPr>
        <w:tab/>
        <w:t>PATCH</w:t>
      </w:r>
      <w:bookmarkEnd w:id="182"/>
      <w:bookmarkEnd w:id="183"/>
      <w:bookmarkEnd w:id="184"/>
    </w:p>
    <w:p w14:paraId="30EFFD01" w14:textId="77777777" w:rsidR="00591412" w:rsidRPr="00EB77BB" w:rsidRDefault="00591412" w:rsidP="00591412">
      <w:pPr>
        <w:rPr>
          <w:lang w:eastAsia="zh-CN"/>
        </w:rPr>
      </w:pPr>
      <w:r>
        <w:rPr>
          <w:lang w:eastAsia="zh-CN"/>
        </w:rPr>
        <w:t xml:space="preserve">This method partially updates an existing </w:t>
      </w:r>
      <w:r w:rsidRPr="00F35F4A">
        <w:t xml:space="preserve">Individual </w:t>
      </w:r>
      <w:r>
        <w:t>EAS Discovery Subscription</w:t>
      </w:r>
      <w:r>
        <w:rPr>
          <w:lang w:eastAsia="zh-CN"/>
        </w:rPr>
        <w:t>. 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01C9D01C" w14:textId="77777777" w:rsidR="00591412" w:rsidRPr="00384E92" w:rsidRDefault="00591412" w:rsidP="00591412">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91412" w:rsidRPr="00A54937" w14:paraId="3508051C" w14:textId="77777777" w:rsidTr="00455D9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64163E4" w14:textId="77777777" w:rsidR="00591412" w:rsidRPr="00A54937" w:rsidRDefault="00591412" w:rsidP="00455D9B">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5A1F1A2" w14:textId="77777777" w:rsidR="00591412" w:rsidRPr="00A54937" w:rsidRDefault="00591412" w:rsidP="00455D9B">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0BF8920" w14:textId="77777777" w:rsidR="00591412" w:rsidRPr="00A54937" w:rsidRDefault="00591412" w:rsidP="00455D9B">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EFC7016" w14:textId="77777777" w:rsidR="00591412" w:rsidRPr="00A54937" w:rsidRDefault="00591412" w:rsidP="00455D9B">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64BF33" w14:textId="77777777" w:rsidR="00591412" w:rsidRPr="00A54937" w:rsidRDefault="00591412" w:rsidP="00455D9B">
            <w:pPr>
              <w:pStyle w:val="TAH"/>
            </w:pPr>
            <w:r w:rsidRPr="00A54937">
              <w:t>Description</w:t>
            </w:r>
          </w:p>
        </w:tc>
      </w:tr>
      <w:tr w:rsidR="00591412" w:rsidRPr="00A54937" w14:paraId="1434741B" w14:textId="77777777" w:rsidTr="00455D9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FB8C723" w14:textId="77777777" w:rsidR="00591412" w:rsidRDefault="00591412" w:rsidP="00455D9B">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3EBC3386" w14:textId="77777777" w:rsidR="00591412" w:rsidRDefault="00591412" w:rsidP="00455D9B">
            <w:pPr>
              <w:pStyle w:val="TAL"/>
            </w:pPr>
          </w:p>
        </w:tc>
        <w:tc>
          <w:tcPr>
            <w:tcW w:w="209" w:type="pct"/>
            <w:tcBorders>
              <w:top w:val="single" w:sz="4" w:space="0" w:color="auto"/>
              <w:left w:val="single" w:sz="6" w:space="0" w:color="000000"/>
              <w:bottom w:val="single" w:sz="4" w:space="0" w:color="auto"/>
              <w:right w:val="single" w:sz="6" w:space="0" w:color="000000"/>
            </w:tcBorders>
          </w:tcPr>
          <w:p w14:paraId="55118328" w14:textId="77777777" w:rsidR="00591412" w:rsidRDefault="00591412" w:rsidP="00455D9B">
            <w:pPr>
              <w:pStyle w:val="TAC"/>
            </w:pPr>
          </w:p>
        </w:tc>
        <w:tc>
          <w:tcPr>
            <w:tcW w:w="608" w:type="pct"/>
            <w:tcBorders>
              <w:top w:val="single" w:sz="4" w:space="0" w:color="auto"/>
              <w:left w:val="single" w:sz="6" w:space="0" w:color="000000"/>
              <w:bottom w:val="single" w:sz="4" w:space="0" w:color="auto"/>
              <w:right w:val="single" w:sz="6" w:space="0" w:color="000000"/>
            </w:tcBorders>
          </w:tcPr>
          <w:p w14:paraId="1BE16974" w14:textId="77777777" w:rsidR="00591412" w:rsidRDefault="00591412" w:rsidP="00455D9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1974B67" w14:textId="77777777" w:rsidR="00591412" w:rsidRPr="000C4B53" w:rsidRDefault="00591412" w:rsidP="00455D9B">
            <w:pPr>
              <w:pStyle w:val="TAL"/>
            </w:pPr>
          </w:p>
        </w:tc>
      </w:tr>
    </w:tbl>
    <w:p w14:paraId="3B56E070" w14:textId="77777777" w:rsidR="00591412" w:rsidRDefault="00591412" w:rsidP="00591412"/>
    <w:p w14:paraId="0EECFE1C" w14:textId="77777777" w:rsidR="00591412" w:rsidRPr="00384E92" w:rsidRDefault="00591412" w:rsidP="00591412">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34DD2E59" w14:textId="77777777" w:rsidR="00591412" w:rsidRPr="001769FF" w:rsidRDefault="00591412" w:rsidP="00591412">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591412" w:rsidRPr="00A54937" w14:paraId="3960AE51" w14:textId="77777777" w:rsidTr="00455D9B">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447CC53" w14:textId="77777777" w:rsidR="00591412" w:rsidRPr="00A54937" w:rsidRDefault="00591412" w:rsidP="00455D9B">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1764445" w14:textId="77777777" w:rsidR="00591412" w:rsidRPr="00A54937" w:rsidRDefault="00591412" w:rsidP="00455D9B">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1260D24" w14:textId="77777777" w:rsidR="00591412" w:rsidRPr="00A54937" w:rsidRDefault="00591412" w:rsidP="00455D9B">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BD30482" w14:textId="77777777" w:rsidR="00591412" w:rsidRPr="00A54937" w:rsidRDefault="00591412" w:rsidP="00455D9B">
            <w:pPr>
              <w:pStyle w:val="TAH"/>
            </w:pPr>
            <w:r w:rsidRPr="00A54937">
              <w:t>Description</w:t>
            </w:r>
          </w:p>
        </w:tc>
      </w:tr>
      <w:tr w:rsidR="00591412" w:rsidRPr="00A54937" w14:paraId="1391484C" w14:textId="77777777" w:rsidTr="00455D9B">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D0C3104" w14:textId="77777777" w:rsidR="00591412" w:rsidRPr="00A54937" w:rsidRDefault="00591412" w:rsidP="00455D9B">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7C14D41" w14:textId="77777777" w:rsidR="00591412" w:rsidRPr="00A54937" w:rsidRDefault="00591412" w:rsidP="00455D9B">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7DBD988B" w14:textId="77777777" w:rsidR="00591412" w:rsidRPr="00A54937" w:rsidRDefault="00591412" w:rsidP="00455D9B">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91F5D8" w14:textId="77777777" w:rsidR="00591412" w:rsidRPr="00A54937" w:rsidRDefault="00591412" w:rsidP="00455D9B">
            <w:pPr>
              <w:pStyle w:val="TAL"/>
              <w:rPr>
                <w:lang w:eastAsia="ja-JP"/>
              </w:rPr>
            </w:pPr>
            <w:r>
              <w:t>Request to partially update</w:t>
            </w:r>
            <w:r>
              <w:rPr>
                <w:rFonts w:hint="eastAsia"/>
                <w:lang w:eastAsia="ja-JP"/>
              </w:rPr>
              <w:t xml:space="preserve"> </w:t>
            </w:r>
            <w:r>
              <w:rPr>
                <w:lang w:eastAsia="ja-JP"/>
              </w:rPr>
              <w:t xml:space="preserve">an existing </w:t>
            </w:r>
            <w:r w:rsidRPr="00F35F4A">
              <w:t xml:space="preserve">Individual </w:t>
            </w:r>
            <w:r>
              <w:t>EAS Discovery Subscription</w:t>
            </w:r>
            <w:r>
              <w:rPr>
                <w:lang w:eastAsia="ja-JP"/>
              </w:rPr>
              <w:t>.</w:t>
            </w:r>
          </w:p>
        </w:tc>
      </w:tr>
    </w:tbl>
    <w:p w14:paraId="478F4395" w14:textId="77777777" w:rsidR="00591412" w:rsidRDefault="00591412" w:rsidP="00591412"/>
    <w:p w14:paraId="5E2078E7" w14:textId="77777777" w:rsidR="00591412" w:rsidRPr="001769FF" w:rsidRDefault="00591412" w:rsidP="00591412">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591412" w:rsidRPr="00A54937" w14:paraId="1E142D56"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CB2497" w14:textId="77777777" w:rsidR="00591412" w:rsidRPr="00A54937" w:rsidRDefault="00591412" w:rsidP="00455D9B">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2477331" w14:textId="77777777" w:rsidR="00591412" w:rsidRPr="00A54937" w:rsidRDefault="00591412" w:rsidP="00455D9B">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1B23CD" w14:textId="77777777" w:rsidR="00591412" w:rsidRPr="00A54937" w:rsidRDefault="00591412" w:rsidP="00455D9B">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932D5" w14:textId="77777777" w:rsidR="00591412" w:rsidRPr="00A54937" w:rsidRDefault="00591412" w:rsidP="00455D9B">
            <w:pPr>
              <w:pStyle w:val="TAH"/>
            </w:pPr>
            <w:r w:rsidRPr="00A54937">
              <w:t>Response</w:t>
            </w:r>
          </w:p>
          <w:p w14:paraId="335FFA88" w14:textId="77777777" w:rsidR="00591412" w:rsidRPr="00A54937" w:rsidRDefault="00591412" w:rsidP="00455D9B">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41B157E" w14:textId="77777777" w:rsidR="00591412" w:rsidRPr="00A54937" w:rsidRDefault="00591412" w:rsidP="00455D9B">
            <w:pPr>
              <w:pStyle w:val="TAH"/>
            </w:pPr>
            <w:r w:rsidRPr="00A54937">
              <w:t>Description</w:t>
            </w:r>
          </w:p>
        </w:tc>
      </w:tr>
      <w:tr w:rsidR="00591412" w:rsidRPr="00A54937" w14:paraId="007B021F"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1BF651" w14:textId="77777777" w:rsidR="00591412" w:rsidRPr="00A54937" w:rsidRDefault="00591412" w:rsidP="00455D9B">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6C52C22" w14:textId="77777777" w:rsidR="00591412" w:rsidRPr="00A54937" w:rsidRDefault="00591412" w:rsidP="00455D9B">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53B02B8" w14:textId="77777777" w:rsidR="00591412" w:rsidRPr="00A54937" w:rsidRDefault="00591412" w:rsidP="00455D9B">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3E43C0A" w14:textId="77777777" w:rsidR="00591412" w:rsidRPr="00A54937" w:rsidRDefault="00591412" w:rsidP="00455D9B">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5E01464" w14:textId="77777777" w:rsidR="00591412" w:rsidRPr="00A54937" w:rsidRDefault="00591412" w:rsidP="00455D9B">
            <w:pPr>
              <w:pStyle w:val="TAL"/>
            </w:pPr>
            <w:r>
              <w:rPr>
                <w:rFonts w:hint="eastAsia"/>
                <w:lang w:eastAsia="ja-JP"/>
              </w:rPr>
              <w:t>T</w:t>
            </w:r>
            <w:r>
              <w:rPr>
                <w:lang w:eastAsia="ja-JP"/>
              </w:rPr>
              <w:t>h</w:t>
            </w:r>
            <w:r>
              <w:rPr>
                <w:rFonts w:hint="eastAsia"/>
                <w:lang w:eastAsia="ja-JP"/>
              </w:rPr>
              <w:t xml:space="preserve">e </w:t>
            </w:r>
            <w:r w:rsidRPr="00F35F4A">
              <w:t xml:space="preserve">Individual </w:t>
            </w:r>
            <w:r>
              <w:t>EAS Discovery Subscription</w:t>
            </w:r>
            <w:r>
              <w:rPr>
                <w:lang w:eastAsia="ja-JP"/>
              </w:rPr>
              <w:t xml:space="preserve"> is successfully modified and the updated subscription information is returned in the response.</w:t>
            </w:r>
          </w:p>
        </w:tc>
      </w:tr>
      <w:tr w:rsidR="00591412" w:rsidRPr="00A54937" w14:paraId="7EB11BEC"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0CFECF" w14:textId="77777777" w:rsidR="00591412" w:rsidRPr="00340FFA" w:rsidRDefault="00591412" w:rsidP="00455D9B">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F9810BC" w14:textId="77777777" w:rsidR="00591412" w:rsidRPr="0016361A" w:rsidRDefault="0059141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77C6D0DA" w14:textId="77777777" w:rsidR="00591412" w:rsidRDefault="0059141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21472782" w14:textId="77777777" w:rsidR="00591412" w:rsidRPr="00340FFA" w:rsidRDefault="00591412" w:rsidP="00455D9B">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C35C1A" w14:textId="77777777" w:rsidR="00591412" w:rsidRDefault="00591412" w:rsidP="00455D9B">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w:t>
            </w:r>
            <w:r w:rsidRPr="00F35F4A">
              <w:t xml:space="preserve">Individual </w:t>
            </w:r>
            <w:r>
              <w:t>EAS Discovery Subscription</w:t>
            </w:r>
            <w:r>
              <w:rPr>
                <w:lang w:eastAsia="ja-JP"/>
              </w:rPr>
              <w:t xml:space="preserve"> is successfully modified.</w:t>
            </w:r>
          </w:p>
        </w:tc>
      </w:tr>
      <w:tr w:rsidR="00591412" w:rsidRPr="00A54937" w14:paraId="73CDE26E"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891BB3" w14:textId="77777777" w:rsidR="00591412" w:rsidRPr="00340FFA" w:rsidRDefault="00591412" w:rsidP="00455D9B">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5F8A2AF" w14:textId="77777777" w:rsidR="00591412" w:rsidRPr="0016361A" w:rsidRDefault="0059141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2E85C268" w14:textId="77777777" w:rsidR="00591412" w:rsidRDefault="0059141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5C7FD769" w14:textId="77777777" w:rsidR="00591412" w:rsidRPr="00340FFA" w:rsidRDefault="00591412" w:rsidP="00455D9B">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F77C9DC" w14:textId="77777777" w:rsidR="00591412" w:rsidRDefault="00591412" w:rsidP="00455D9B">
            <w:pPr>
              <w:pStyle w:val="TAL"/>
            </w:pPr>
            <w:r>
              <w:t>Temporary redirection, during subscription modification. The response shall include a Location header field containing an alternative URI of the resource located in an alternative EES.</w:t>
            </w:r>
          </w:p>
          <w:p w14:paraId="2187DA49" w14:textId="77777777" w:rsidR="00591412" w:rsidRDefault="00591412" w:rsidP="00455D9B">
            <w:pPr>
              <w:pStyle w:val="TAL"/>
              <w:rPr>
                <w:lang w:eastAsia="ja-JP"/>
              </w:rPr>
            </w:pPr>
            <w:r>
              <w:t>Redirection handling is described in clause 5.2.10 of 3GPP TS 29.122 [3].</w:t>
            </w:r>
          </w:p>
        </w:tc>
      </w:tr>
      <w:tr w:rsidR="00591412" w:rsidRPr="00A54937" w14:paraId="61868D8F"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7493D7" w14:textId="77777777" w:rsidR="00591412" w:rsidRPr="00340FFA" w:rsidRDefault="00591412" w:rsidP="00455D9B">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5F587EF0" w14:textId="77777777" w:rsidR="00591412" w:rsidRPr="0016361A" w:rsidRDefault="0059141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610AA33D" w14:textId="77777777" w:rsidR="00591412" w:rsidRDefault="0059141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70254422" w14:textId="77777777" w:rsidR="00591412" w:rsidRPr="00340FFA" w:rsidRDefault="00591412" w:rsidP="00455D9B">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B3B88C" w14:textId="77777777" w:rsidR="00591412" w:rsidRDefault="00591412" w:rsidP="00455D9B">
            <w:pPr>
              <w:pStyle w:val="TAL"/>
            </w:pPr>
            <w:r>
              <w:t>Permanent redirection, during subscription modification. The response shall include a Location header field containing an alternative URI of the resource located in an alternative EES.</w:t>
            </w:r>
          </w:p>
          <w:p w14:paraId="69BBB7C9" w14:textId="77777777" w:rsidR="00591412" w:rsidRDefault="00591412" w:rsidP="00455D9B">
            <w:pPr>
              <w:pStyle w:val="TAL"/>
              <w:rPr>
                <w:lang w:eastAsia="ja-JP"/>
              </w:rPr>
            </w:pPr>
            <w:r>
              <w:t>Redirection handling is described in clause 5.2.10 of 3GPP TS 29.122 [3].</w:t>
            </w:r>
          </w:p>
        </w:tc>
      </w:tr>
      <w:tr w:rsidR="00591412" w:rsidRPr="00A54937" w14:paraId="296AD11B" w14:textId="77777777" w:rsidTr="00455D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1F1843D" w14:textId="77777777" w:rsidR="00591412" w:rsidRPr="0016361A" w:rsidRDefault="00591412" w:rsidP="00455D9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01E4D474" w14:textId="77777777" w:rsidR="00591412" w:rsidRPr="00E6122B" w:rsidRDefault="00591412" w:rsidP="00591412"/>
    <w:p w14:paraId="74736E85" w14:textId="24FD41AF" w:rsidR="00591412" w:rsidRDefault="00591412" w:rsidP="00591412">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rsidR="003874CF">
        <w:t>4</w:t>
      </w:r>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91412" w14:paraId="44695B8E"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63EA97" w14:textId="77777777" w:rsidR="00591412" w:rsidRDefault="00591412"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B6984" w14:textId="77777777" w:rsidR="00591412" w:rsidRDefault="00591412"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7BAB73" w14:textId="77777777" w:rsidR="00591412" w:rsidRDefault="00591412"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6CFA9F" w14:textId="77777777" w:rsidR="00591412" w:rsidRDefault="00591412"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7872C" w14:textId="77777777" w:rsidR="00591412" w:rsidRDefault="00591412" w:rsidP="00455D9B">
            <w:pPr>
              <w:pStyle w:val="TAH"/>
            </w:pPr>
            <w:r>
              <w:t>Description</w:t>
            </w:r>
          </w:p>
        </w:tc>
      </w:tr>
      <w:tr w:rsidR="00591412" w14:paraId="76561497"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EA35C0" w14:textId="77777777" w:rsidR="00591412" w:rsidRDefault="00591412"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1CC517" w14:textId="77777777" w:rsidR="00591412" w:rsidRDefault="00591412"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C1E1FE" w14:textId="77777777" w:rsidR="00591412" w:rsidRDefault="00591412"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0790A2" w14:textId="77777777" w:rsidR="00591412" w:rsidRDefault="00591412"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447C00" w14:textId="77777777" w:rsidR="00591412" w:rsidRDefault="00591412" w:rsidP="00455D9B">
            <w:pPr>
              <w:pStyle w:val="TAL"/>
            </w:pPr>
            <w:r>
              <w:t>An alternative URI of the resource located in an alternative EES.</w:t>
            </w:r>
          </w:p>
        </w:tc>
      </w:tr>
    </w:tbl>
    <w:p w14:paraId="5F60EA27" w14:textId="77777777" w:rsidR="00591412" w:rsidRDefault="00591412" w:rsidP="00591412"/>
    <w:p w14:paraId="2403B967" w14:textId="22CD9897" w:rsidR="00591412" w:rsidRDefault="00591412" w:rsidP="00591412">
      <w:pPr>
        <w:pStyle w:val="TH"/>
      </w:pPr>
      <w:r>
        <w:t>Table </w:t>
      </w:r>
      <w:r w:rsidRPr="00F35F4A">
        <w:rPr>
          <w:lang w:eastAsia="zh-CN"/>
        </w:rPr>
        <w:t>6</w:t>
      </w:r>
      <w:r>
        <w:rPr>
          <w:lang w:eastAsia="zh-CN"/>
        </w:rPr>
        <w:t>.3</w:t>
      </w:r>
      <w:r w:rsidRPr="00F35F4A">
        <w:rPr>
          <w:lang w:eastAsia="zh-CN"/>
        </w:rPr>
        <w:t>.2.3.3.</w:t>
      </w:r>
      <w:r>
        <w:rPr>
          <w:lang w:eastAsia="zh-CN"/>
        </w:rPr>
        <w:t>3</w:t>
      </w:r>
      <w:r w:rsidRPr="00A04126">
        <w:t>-</w:t>
      </w:r>
      <w:r w:rsidR="003874CF">
        <w:t>5</w:t>
      </w:r>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91412" w14:paraId="6D51478F"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C7916" w14:textId="77777777" w:rsidR="00591412" w:rsidRDefault="00591412"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E2493" w14:textId="77777777" w:rsidR="00591412" w:rsidRDefault="00591412"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FDDE3D" w14:textId="77777777" w:rsidR="00591412" w:rsidRDefault="00591412"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43A4E7" w14:textId="77777777" w:rsidR="00591412" w:rsidRDefault="00591412"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9E41F" w14:textId="77777777" w:rsidR="00591412" w:rsidRDefault="00591412" w:rsidP="00455D9B">
            <w:pPr>
              <w:pStyle w:val="TAH"/>
            </w:pPr>
            <w:r>
              <w:t>Description</w:t>
            </w:r>
          </w:p>
        </w:tc>
      </w:tr>
      <w:tr w:rsidR="00591412" w14:paraId="464FAE00"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333208" w14:textId="77777777" w:rsidR="00591412" w:rsidRDefault="00591412"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134B20" w14:textId="77777777" w:rsidR="00591412" w:rsidRDefault="00591412"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35EBE2" w14:textId="77777777" w:rsidR="00591412" w:rsidRDefault="00591412"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A70E19" w14:textId="77777777" w:rsidR="00591412" w:rsidRDefault="00591412"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4BC7B" w14:textId="77777777" w:rsidR="00591412" w:rsidRDefault="00591412" w:rsidP="00455D9B">
            <w:pPr>
              <w:pStyle w:val="TAL"/>
            </w:pPr>
            <w:r>
              <w:t>An alternative URI of the resource located in an alternative EES.</w:t>
            </w:r>
          </w:p>
        </w:tc>
      </w:tr>
    </w:tbl>
    <w:p w14:paraId="61F9EAEB" w14:textId="77777777" w:rsidR="00591412" w:rsidRPr="00F35F4A" w:rsidRDefault="00591412" w:rsidP="007F677B"/>
    <w:p w14:paraId="3B41B5BA" w14:textId="266E791C" w:rsidR="007F677B" w:rsidRPr="00F35F4A" w:rsidRDefault="007F677B" w:rsidP="007F677B">
      <w:pPr>
        <w:pStyle w:val="Heading5"/>
        <w:rPr>
          <w:lang w:eastAsia="zh-CN"/>
        </w:rPr>
      </w:pPr>
      <w:bookmarkStart w:id="185" w:name="_Toc96848148"/>
      <w:r>
        <w:rPr>
          <w:lang w:eastAsia="zh-CN"/>
        </w:rPr>
        <w:t>6</w:t>
      </w:r>
      <w:r w:rsidR="00D71F3E">
        <w:rPr>
          <w:lang w:eastAsia="zh-CN"/>
        </w:rPr>
        <w:t>.3</w:t>
      </w:r>
      <w:r>
        <w:rPr>
          <w:lang w:eastAsia="zh-CN"/>
        </w:rPr>
        <w:t>.2.3.4</w:t>
      </w:r>
      <w:r>
        <w:rPr>
          <w:lang w:eastAsia="zh-CN"/>
        </w:rPr>
        <w:tab/>
      </w:r>
      <w:r w:rsidRPr="00F35F4A">
        <w:rPr>
          <w:lang w:eastAsia="zh-CN"/>
        </w:rPr>
        <w:t>Resource Custom Operations</w:t>
      </w:r>
      <w:bookmarkEnd w:id="185"/>
    </w:p>
    <w:p w14:paraId="62E56E6B" w14:textId="1C1C9E50" w:rsidR="007F677B" w:rsidRDefault="007F677B" w:rsidP="007F677B">
      <w:r>
        <w:t>None.</w:t>
      </w:r>
    </w:p>
    <w:p w14:paraId="76CA8AC6" w14:textId="77777777" w:rsidR="00FC1F56" w:rsidRDefault="00FC1F56" w:rsidP="00FC1F56">
      <w:pPr>
        <w:pStyle w:val="Heading4"/>
      </w:pPr>
      <w:bookmarkStart w:id="186" w:name="_Toc96848149"/>
      <w:r w:rsidRPr="00F35F4A">
        <w:t>6.</w:t>
      </w:r>
      <w:r>
        <w:t>3</w:t>
      </w:r>
      <w:r w:rsidRPr="00F35F4A">
        <w:t>.2.</w:t>
      </w:r>
      <w:r>
        <w:t>4</w:t>
      </w:r>
      <w:r w:rsidRPr="00F35F4A">
        <w:tab/>
        <w:t xml:space="preserve">Resource: </w:t>
      </w:r>
      <w:r>
        <w:t>EAS Profiles</w:t>
      </w:r>
      <w:bookmarkEnd w:id="186"/>
    </w:p>
    <w:p w14:paraId="533AC55D" w14:textId="77777777" w:rsidR="00FC1F56" w:rsidRPr="00F35F4A" w:rsidRDefault="00FC1F56" w:rsidP="00FC1F56">
      <w:pPr>
        <w:pStyle w:val="Heading5"/>
        <w:rPr>
          <w:lang w:eastAsia="zh-CN"/>
        </w:rPr>
      </w:pPr>
      <w:bookmarkStart w:id="187" w:name="_Toc96848150"/>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187"/>
    </w:p>
    <w:p w14:paraId="10B26F4F" w14:textId="77777777" w:rsidR="00FC1F56" w:rsidRPr="00F35F4A" w:rsidRDefault="00FC1F56" w:rsidP="00FC1F56">
      <w:pPr>
        <w:rPr>
          <w:rFonts w:eastAsia="Batang"/>
          <w:lang w:val="en-IN"/>
        </w:rPr>
      </w:pPr>
      <w:r w:rsidRPr="00F35F4A">
        <w:rPr>
          <w:rFonts w:eastAsia="Batang"/>
          <w:lang w:val="en-IN"/>
        </w:rPr>
        <w:t xml:space="preserve">This resource represents </w:t>
      </w:r>
      <w:r>
        <w:t>EAS information</w:t>
      </w:r>
      <w:r w:rsidRPr="00F35F4A">
        <w:rPr>
          <w:rFonts w:eastAsia="Batang"/>
          <w:lang w:val="en-IN"/>
        </w:rPr>
        <w:t xml:space="preserve"> </w:t>
      </w:r>
      <w:r>
        <w:rPr>
          <w:rFonts w:eastAsia="Batang"/>
          <w:lang w:val="en-IN"/>
        </w:rPr>
        <w:t>required by the EEC to access edge application servers</w:t>
      </w:r>
      <w:r w:rsidRPr="00F35F4A">
        <w:rPr>
          <w:rFonts w:eastAsia="Batang"/>
          <w:lang w:val="en-IN"/>
        </w:rPr>
        <w:t>.</w:t>
      </w:r>
    </w:p>
    <w:p w14:paraId="2864DA1B" w14:textId="77777777" w:rsidR="00FC1F56" w:rsidRPr="00F35F4A" w:rsidRDefault="00FC1F56" w:rsidP="00FC1F56">
      <w:pPr>
        <w:pStyle w:val="Heading5"/>
        <w:rPr>
          <w:lang w:eastAsia="zh-CN"/>
        </w:rPr>
      </w:pPr>
      <w:bookmarkStart w:id="188" w:name="_Toc96848151"/>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188"/>
    </w:p>
    <w:p w14:paraId="400FFE52" w14:textId="77777777" w:rsidR="00FC1F56" w:rsidRDefault="00FC1F56" w:rsidP="00FC1F56">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409C78B0" w14:textId="77777777" w:rsidR="00FC1F56" w:rsidRDefault="00FC1F56" w:rsidP="00FC1F56">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4DCEDD2A" w14:textId="77777777" w:rsidR="00FC1F56" w:rsidRDefault="00FC1F56" w:rsidP="00FC1F56">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FC1F56" w14:paraId="10748341"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077D4F" w14:textId="77777777" w:rsidR="00FC1F56" w:rsidRDefault="00FC1F56" w:rsidP="007D226D">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5F0C7F" w14:textId="77777777" w:rsidR="00FC1F56" w:rsidRDefault="00FC1F56" w:rsidP="007D226D">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6F6B4F" w14:textId="77777777" w:rsidR="00FC1F56" w:rsidRDefault="00FC1F56" w:rsidP="007D226D">
            <w:pPr>
              <w:pStyle w:val="TAH"/>
            </w:pPr>
            <w:r>
              <w:t>Definition</w:t>
            </w:r>
          </w:p>
        </w:tc>
      </w:tr>
      <w:tr w:rsidR="00FC1F56" w14:paraId="5C740BD8"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tcPr>
          <w:p w14:paraId="60DC0803" w14:textId="77777777" w:rsidR="00FC1F56" w:rsidRDefault="00FC1F56" w:rsidP="007D226D">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742C4C27" w14:textId="77777777" w:rsidR="00FC1F56" w:rsidRDefault="00FC1F56" w:rsidP="007D226D">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6272780A" w14:textId="77777777" w:rsidR="00FC1F56" w:rsidRDefault="00FC1F56" w:rsidP="007D226D">
            <w:pPr>
              <w:pStyle w:val="TAL"/>
            </w:pPr>
            <w:r>
              <w:t>See clause </w:t>
            </w:r>
            <w:r>
              <w:rPr>
                <w:lang w:eastAsia="zh-CN"/>
              </w:rPr>
              <w:t>6.1</w:t>
            </w:r>
          </w:p>
        </w:tc>
      </w:tr>
      <w:tr w:rsidR="00FC1F56" w14:paraId="21EF233E"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tcPr>
          <w:p w14:paraId="6AF7531B" w14:textId="77777777" w:rsidR="00FC1F56" w:rsidRDefault="00FC1F56" w:rsidP="007D226D">
            <w:pPr>
              <w:pStyle w:val="TAL"/>
            </w:pPr>
            <w:r>
              <w:rPr>
                <w:rFonts w:hint="eastAsia"/>
                <w:lang w:eastAsia="zh-CN"/>
              </w:rPr>
              <w:t>a</w:t>
            </w:r>
            <w:r>
              <w:rPr>
                <w:lang w:eastAsia="zh-CN"/>
              </w:rPr>
              <w:t>piVersion</w:t>
            </w:r>
          </w:p>
        </w:tc>
        <w:tc>
          <w:tcPr>
            <w:tcW w:w="854" w:type="pct"/>
            <w:tcBorders>
              <w:top w:val="single" w:sz="6" w:space="0" w:color="000000"/>
              <w:left w:val="single" w:sz="6" w:space="0" w:color="000000"/>
              <w:bottom w:val="single" w:sz="6" w:space="0" w:color="000000"/>
              <w:right w:val="single" w:sz="6" w:space="0" w:color="000000"/>
            </w:tcBorders>
          </w:tcPr>
          <w:p w14:paraId="2D3C1365" w14:textId="77777777" w:rsidR="00FC1F56" w:rsidRDefault="00FC1F56" w:rsidP="007D226D">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74C0C269" w14:textId="77777777" w:rsidR="00FC1F56" w:rsidRDefault="00FC1F56" w:rsidP="007D226D">
            <w:pPr>
              <w:pStyle w:val="TAL"/>
            </w:pPr>
            <w:r>
              <w:rPr>
                <w:rFonts w:hint="eastAsia"/>
                <w:lang w:eastAsia="zh-CN"/>
              </w:rPr>
              <w:t>S</w:t>
            </w:r>
            <w:r>
              <w:rPr>
                <w:lang w:eastAsia="zh-CN"/>
              </w:rPr>
              <w:t xml:space="preserve">ee clause </w:t>
            </w:r>
            <w:r>
              <w:t>6.1</w:t>
            </w:r>
          </w:p>
        </w:tc>
      </w:tr>
    </w:tbl>
    <w:p w14:paraId="6E27C6FB" w14:textId="77777777" w:rsidR="00FC1F56" w:rsidRDefault="00FC1F56" w:rsidP="00FC1F56">
      <w:pPr>
        <w:rPr>
          <w:lang w:val="en-IN"/>
        </w:rPr>
      </w:pPr>
    </w:p>
    <w:p w14:paraId="070973A3" w14:textId="432B65BC" w:rsidR="00FC1F56" w:rsidRDefault="00FC1F56" w:rsidP="00FC1F56">
      <w:pPr>
        <w:pStyle w:val="Heading5"/>
        <w:rPr>
          <w:lang w:eastAsia="zh-CN"/>
        </w:rPr>
      </w:pPr>
      <w:bookmarkStart w:id="189" w:name="_Toc70534735"/>
      <w:bookmarkStart w:id="190" w:name="_Toc96848152"/>
      <w:r>
        <w:lastRenderedPageBreak/>
        <w:t>6</w:t>
      </w:r>
      <w:r>
        <w:rPr>
          <w:lang w:eastAsia="zh-CN"/>
        </w:rPr>
        <w:t>.3.2.4.3</w:t>
      </w:r>
      <w:r>
        <w:rPr>
          <w:lang w:eastAsia="zh-CN"/>
        </w:rPr>
        <w:tab/>
        <w:t>Resource Standard Methods</w:t>
      </w:r>
      <w:bookmarkEnd w:id="189"/>
      <w:bookmarkEnd w:id="190"/>
    </w:p>
    <w:p w14:paraId="72EABD21" w14:textId="6BFFA9E3" w:rsidR="003874CF" w:rsidRPr="003874CF" w:rsidRDefault="003874CF" w:rsidP="001D1898">
      <w:pPr>
        <w:rPr>
          <w:lang w:eastAsia="zh-CN"/>
        </w:rPr>
      </w:pPr>
      <w:r>
        <w:rPr>
          <w:lang w:eastAsia="zh-CN"/>
        </w:rPr>
        <w:t>None.</w:t>
      </w:r>
    </w:p>
    <w:p w14:paraId="6D921C19" w14:textId="77777777" w:rsidR="003874CF" w:rsidRDefault="003874CF" w:rsidP="003874CF">
      <w:pPr>
        <w:pStyle w:val="Heading5"/>
        <w:rPr>
          <w:lang w:eastAsia="zh-CN"/>
        </w:rPr>
      </w:pPr>
      <w:bookmarkStart w:id="191" w:name="_Toc96848153"/>
      <w:r>
        <w:t>6</w:t>
      </w:r>
      <w:r>
        <w:rPr>
          <w:lang w:eastAsia="zh-CN"/>
        </w:rPr>
        <w:t>.3.2.4.4</w:t>
      </w:r>
      <w:r>
        <w:rPr>
          <w:lang w:eastAsia="zh-CN"/>
        </w:rPr>
        <w:tab/>
        <w:t>Resource Custom Operations</w:t>
      </w:r>
      <w:bookmarkEnd w:id="191"/>
    </w:p>
    <w:p w14:paraId="194CDCE7" w14:textId="77777777" w:rsidR="003874CF" w:rsidRDefault="003874CF" w:rsidP="003874CF">
      <w:pPr>
        <w:pStyle w:val="Heading6"/>
      </w:pPr>
      <w:bookmarkStart w:id="192" w:name="_Toc96848154"/>
      <w:r>
        <w:t>6</w:t>
      </w:r>
      <w:r>
        <w:rPr>
          <w:lang w:eastAsia="zh-CN"/>
        </w:rPr>
        <w:t>.3.2.4.4.</w:t>
      </w:r>
      <w:r w:rsidRPr="00384E92">
        <w:t>1</w:t>
      </w:r>
      <w:r>
        <w:tab/>
        <w:t>Overview</w:t>
      </w:r>
      <w:bookmarkEnd w:id="192"/>
    </w:p>
    <w:p w14:paraId="34C33A19" w14:textId="77777777" w:rsidR="003874CF" w:rsidRDefault="003874CF" w:rsidP="003874CF">
      <w:r>
        <w:t>Custom operations used for this API are summarized in table 6</w:t>
      </w:r>
      <w:r>
        <w:rPr>
          <w:lang w:eastAsia="zh-CN"/>
        </w:rPr>
        <w:t>.3.2.4.4.</w:t>
      </w:r>
      <w:r w:rsidRPr="00384E92">
        <w:t>1</w:t>
      </w:r>
      <w:r>
        <w:t>-1.</w:t>
      </w:r>
    </w:p>
    <w:p w14:paraId="4098A30E" w14:textId="77777777" w:rsidR="003874CF" w:rsidRPr="00384E92" w:rsidRDefault="003874CF" w:rsidP="003874CF">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3874CF" w:rsidRPr="00B54FF5" w14:paraId="2EAE1077" w14:textId="77777777" w:rsidTr="004F40EF">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3AB41EFC" w14:textId="77777777" w:rsidR="003874CF" w:rsidRPr="00816B3E" w:rsidRDefault="003874CF" w:rsidP="004F40EF">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158DA7" w14:textId="77777777" w:rsidR="003874CF" w:rsidRPr="00816B3E" w:rsidRDefault="003874CF" w:rsidP="004F40EF">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80CEB" w14:textId="77777777" w:rsidR="003874CF" w:rsidRPr="00816B3E" w:rsidRDefault="003874CF" w:rsidP="004F40EF">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477A1" w14:textId="77777777" w:rsidR="003874CF" w:rsidRPr="00816B3E" w:rsidRDefault="003874CF" w:rsidP="004F40EF">
            <w:pPr>
              <w:pStyle w:val="TAH"/>
            </w:pPr>
            <w:r w:rsidRPr="00816B3E">
              <w:t>Description</w:t>
            </w:r>
          </w:p>
        </w:tc>
      </w:tr>
      <w:tr w:rsidR="003874CF" w:rsidRPr="00B54FF5" w14:paraId="725C6DCC" w14:textId="77777777" w:rsidTr="004F40EF">
        <w:trPr>
          <w:jc w:val="center"/>
        </w:trPr>
        <w:tc>
          <w:tcPr>
            <w:tcW w:w="910" w:type="pct"/>
            <w:tcBorders>
              <w:top w:val="single" w:sz="4" w:space="0" w:color="auto"/>
              <w:left w:val="single" w:sz="4" w:space="0" w:color="auto"/>
              <w:right w:val="single" w:sz="4" w:space="0" w:color="auto"/>
            </w:tcBorders>
          </w:tcPr>
          <w:p w14:paraId="66BA68D0" w14:textId="77777777" w:rsidR="003874CF" w:rsidRPr="0016361A" w:rsidRDefault="003874CF" w:rsidP="004F40EF">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1853EDA0" w14:textId="77777777" w:rsidR="003874CF" w:rsidRPr="0016361A" w:rsidRDefault="003874CF" w:rsidP="004F40EF">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66CFC27A" w14:textId="77777777" w:rsidR="003874CF" w:rsidRPr="0016361A" w:rsidRDefault="003874CF" w:rsidP="004F40EF">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4B64BABB" w14:textId="77777777" w:rsidR="003874CF" w:rsidRPr="0016361A" w:rsidRDefault="003874CF" w:rsidP="004F40EF">
            <w:pPr>
              <w:pStyle w:val="TAL"/>
            </w:pPr>
            <w:r>
              <w:rPr>
                <w:lang w:eastAsia="zh-CN"/>
              </w:rPr>
              <w:t>Request to fetch EAS information</w:t>
            </w:r>
          </w:p>
        </w:tc>
      </w:tr>
    </w:tbl>
    <w:p w14:paraId="5EED3174" w14:textId="77777777" w:rsidR="003874CF" w:rsidRDefault="003874CF" w:rsidP="003874CF"/>
    <w:p w14:paraId="4C8F2334" w14:textId="77777777" w:rsidR="003874CF" w:rsidRPr="00384E92" w:rsidRDefault="003874CF" w:rsidP="003874CF">
      <w:pPr>
        <w:pStyle w:val="Heading6"/>
      </w:pPr>
      <w:bookmarkStart w:id="193" w:name="_Toc96848155"/>
      <w:r>
        <w:lastRenderedPageBreak/>
        <w:t>6</w:t>
      </w:r>
      <w:r>
        <w:rPr>
          <w:lang w:eastAsia="zh-CN"/>
        </w:rPr>
        <w:t>.3.2.4.4.</w:t>
      </w:r>
      <w:r>
        <w:t>2</w:t>
      </w:r>
      <w:r>
        <w:tab/>
        <w:t xml:space="preserve">Operation: </w:t>
      </w:r>
      <w:r>
        <w:rPr>
          <w:lang w:eastAsia="zh-CN"/>
        </w:rPr>
        <w:t>request-</w:t>
      </w:r>
      <w:r w:rsidRPr="00562996">
        <w:rPr>
          <w:lang w:eastAsia="zh-CN"/>
        </w:rPr>
        <w:t>discovery</w:t>
      </w:r>
      <w:bookmarkEnd w:id="193"/>
    </w:p>
    <w:p w14:paraId="2A466998" w14:textId="77777777" w:rsidR="003874CF" w:rsidRDefault="003874CF" w:rsidP="003874CF">
      <w:pPr>
        <w:pStyle w:val="H6"/>
      </w:pPr>
      <w:r>
        <w:t>6</w:t>
      </w:r>
      <w:r>
        <w:rPr>
          <w:lang w:eastAsia="zh-CN"/>
        </w:rPr>
        <w:t>.3.2.4.4.</w:t>
      </w:r>
      <w:r>
        <w:t>2.1</w:t>
      </w:r>
      <w:r>
        <w:tab/>
        <w:t>Description</w:t>
      </w:r>
    </w:p>
    <w:p w14:paraId="6A4DAEAE" w14:textId="77777777" w:rsidR="003874CF" w:rsidRPr="00384E92" w:rsidRDefault="003874CF" w:rsidP="003874CF">
      <w:r w:rsidRPr="006E39D1">
        <w:t xml:space="preserve">The custom operation </w:t>
      </w:r>
      <w:r>
        <w:rPr>
          <w:lang w:eastAsia="zh-CN"/>
        </w:rPr>
        <w:t>allows the EEC to fetch EAS information, as specified in 3GPP TS 23.558 [2] and in 3GPP TS 29.558 [4], from the EES according to a given discovery filter.</w:t>
      </w:r>
    </w:p>
    <w:p w14:paraId="41332779" w14:textId="77777777" w:rsidR="003874CF" w:rsidRDefault="003874CF" w:rsidP="003874CF">
      <w:pPr>
        <w:pStyle w:val="H6"/>
      </w:pPr>
      <w:r>
        <w:t>6</w:t>
      </w:r>
      <w:r>
        <w:rPr>
          <w:lang w:eastAsia="zh-CN"/>
        </w:rPr>
        <w:t>.3.2.4.4.</w:t>
      </w:r>
      <w:r>
        <w:t>2.2</w:t>
      </w:r>
      <w:r>
        <w:tab/>
        <w:t>Operation Definition</w:t>
      </w:r>
    </w:p>
    <w:p w14:paraId="627E13C3" w14:textId="77777777" w:rsidR="003874CF" w:rsidRPr="00384E92" w:rsidRDefault="003874CF" w:rsidP="003874CF">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19C912A2" w14:textId="77777777" w:rsidR="003874CF" w:rsidRPr="001769FF" w:rsidRDefault="003874CF" w:rsidP="003874CF">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74CF" w:rsidRPr="00B54FF5" w14:paraId="630FEAEF" w14:textId="77777777" w:rsidTr="004F40E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1DC8ED1" w14:textId="77777777" w:rsidR="003874CF" w:rsidRPr="0016361A" w:rsidRDefault="003874CF" w:rsidP="004F40E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55FCA16" w14:textId="77777777" w:rsidR="003874CF" w:rsidRPr="0016361A" w:rsidRDefault="003874CF" w:rsidP="004F40E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D85F86" w14:textId="77777777" w:rsidR="003874CF" w:rsidRPr="0016361A" w:rsidRDefault="003874CF" w:rsidP="004F40E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5D54DA2" w14:textId="77777777" w:rsidR="003874CF" w:rsidRPr="0016361A" w:rsidRDefault="003874CF" w:rsidP="004F40EF">
            <w:pPr>
              <w:pStyle w:val="TAH"/>
            </w:pPr>
            <w:r w:rsidRPr="0016361A">
              <w:t>Description</w:t>
            </w:r>
          </w:p>
        </w:tc>
      </w:tr>
      <w:tr w:rsidR="003874CF" w:rsidRPr="00B54FF5" w14:paraId="42730E24" w14:textId="77777777" w:rsidTr="004F40E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4B4BDAB" w14:textId="77777777" w:rsidR="003874CF" w:rsidRPr="0016361A" w:rsidRDefault="003874CF" w:rsidP="004F40EF">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54DD4A12" w14:textId="77777777" w:rsidR="003874CF" w:rsidRPr="0016361A" w:rsidRDefault="003874CF" w:rsidP="004F40EF">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486F859B" w14:textId="77777777" w:rsidR="003874CF" w:rsidRPr="0016361A" w:rsidRDefault="003874CF" w:rsidP="004F40EF">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96568D1" w14:textId="77777777" w:rsidR="003874CF" w:rsidRPr="0016361A" w:rsidRDefault="003874CF" w:rsidP="004F40EF">
            <w:pPr>
              <w:pStyle w:val="TAL"/>
            </w:pPr>
            <w:r w:rsidRPr="005C44CA">
              <w:t>EAS discovery request information</w:t>
            </w:r>
          </w:p>
        </w:tc>
      </w:tr>
    </w:tbl>
    <w:p w14:paraId="52F24A6D" w14:textId="77777777" w:rsidR="003874CF" w:rsidRDefault="003874CF" w:rsidP="003874CF"/>
    <w:p w14:paraId="341E1F26" w14:textId="77777777" w:rsidR="003874CF" w:rsidRPr="001769FF" w:rsidRDefault="003874CF" w:rsidP="003874CF">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874CF" w:rsidRPr="00B54FF5" w14:paraId="2C81F6C6" w14:textId="77777777" w:rsidTr="004F40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9DCFB2" w14:textId="77777777" w:rsidR="003874CF" w:rsidRPr="0016361A" w:rsidRDefault="003874CF" w:rsidP="004F40E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B359FCD" w14:textId="77777777" w:rsidR="003874CF" w:rsidRPr="0016361A" w:rsidRDefault="003874CF" w:rsidP="004F40E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34067E5" w14:textId="77777777" w:rsidR="003874CF" w:rsidRPr="0016361A" w:rsidRDefault="003874CF" w:rsidP="004F40E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DEA6AA" w14:textId="77777777" w:rsidR="003874CF" w:rsidRPr="0016361A" w:rsidRDefault="003874CF" w:rsidP="004F40EF">
            <w:pPr>
              <w:pStyle w:val="TAH"/>
            </w:pPr>
            <w:r w:rsidRPr="0016361A">
              <w:t>Response</w:t>
            </w:r>
          </w:p>
          <w:p w14:paraId="40ACA5DE" w14:textId="77777777" w:rsidR="003874CF" w:rsidRPr="0016361A" w:rsidRDefault="003874CF" w:rsidP="004F40E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A6414E2" w14:textId="77777777" w:rsidR="003874CF" w:rsidRPr="0016361A" w:rsidRDefault="003874CF" w:rsidP="004F40EF">
            <w:pPr>
              <w:pStyle w:val="TAH"/>
            </w:pPr>
            <w:r w:rsidRPr="0016361A">
              <w:t>Description</w:t>
            </w:r>
          </w:p>
        </w:tc>
      </w:tr>
      <w:tr w:rsidR="003874CF" w:rsidRPr="00B54FF5" w14:paraId="64D5A81F" w14:textId="77777777" w:rsidTr="004F40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E4C726" w14:textId="77777777" w:rsidR="003874CF" w:rsidRPr="0016361A" w:rsidRDefault="003874CF" w:rsidP="004F40EF">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33B8BFA4" w14:textId="77777777" w:rsidR="003874CF" w:rsidRPr="0016361A" w:rsidRDefault="003874CF" w:rsidP="004F40EF">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9CD151" w14:textId="77777777" w:rsidR="003874CF" w:rsidRPr="0016361A" w:rsidRDefault="003874CF" w:rsidP="004F40EF">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816E8FF" w14:textId="77777777" w:rsidR="003874CF" w:rsidRPr="0016361A" w:rsidRDefault="003874CF" w:rsidP="004F40EF">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F52692" w14:textId="77777777" w:rsidR="003874CF" w:rsidRPr="0016361A" w:rsidRDefault="003874CF" w:rsidP="004F40EF">
            <w:pPr>
              <w:pStyle w:val="TAL"/>
            </w:pPr>
            <w:r>
              <w:t>The requested EAS discovery information was returned successfully.</w:t>
            </w:r>
          </w:p>
        </w:tc>
      </w:tr>
      <w:tr w:rsidR="003874CF" w:rsidRPr="00B54FF5" w14:paraId="702ED708" w14:textId="77777777" w:rsidTr="004F40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F9B7A" w14:textId="77777777" w:rsidR="003874CF" w:rsidRPr="0016361A" w:rsidRDefault="003874CF" w:rsidP="004F40EF">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D1C9EF1" w14:textId="77777777" w:rsidR="003874CF" w:rsidRPr="0016361A" w:rsidRDefault="003874CF" w:rsidP="004F40EF">
            <w:pPr>
              <w:pStyle w:val="TAC"/>
            </w:pPr>
          </w:p>
        </w:tc>
        <w:tc>
          <w:tcPr>
            <w:tcW w:w="649" w:type="pct"/>
            <w:tcBorders>
              <w:top w:val="single" w:sz="4" w:space="0" w:color="auto"/>
              <w:left w:val="single" w:sz="6" w:space="0" w:color="000000"/>
              <w:bottom w:val="single" w:sz="6" w:space="0" w:color="000000"/>
              <w:right w:val="single" w:sz="6" w:space="0" w:color="000000"/>
            </w:tcBorders>
          </w:tcPr>
          <w:p w14:paraId="5E0A54B2" w14:textId="77777777" w:rsidR="003874CF" w:rsidRPr="0016361A" w:rsidRDefault="003874CF" w:rsidP="004F40EF">
            <w:pPr>
              <w:pStyle w:val="TAL"/>
            </w:pPr>
          </w:p>
        </w:tc>
        <w:tc>
          <w:tcPr>
            <w:tcW w:w="583" w:type="pct"/>
            <w:tcBorders>
              <w:top w:val="single" w:sz="4" w:space="0" w:color="auto"/>
              <w:left w:val="single" w:sz="6" w:space="0" w:color="000000"/>
              <w:bottom w:val="single" w:sz="6" w:space="0" w:color="000000"/>
              <w:right w:val="single" w:sz="6" w:space="0" w:color="000000"/>
            </w:tcBorders>
          </w:tcPr>
          <w:p w14:paraId="4D602600" w14:textId="77777777" w:rsidR="003874CF" w:rsidRPr="0016361A" w:rsidRDefault="003874CF" w:rsidP="004F40EF">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9EB912" w14:textId="77777777" w:rsidR="003874CF" w:rsidRPr="0016361A" w:rsidRDefault="003874CF" w:rsidP="004F40EF">
            <w:pPr>
              <w:pStyle w:val="TAL"/>
            </w:pPr>
            <w:r>
              <w:t>Request processing is successful but no matching EAS found</w:t>
            </w:r>
            <w:r w:rsidRPr="00646838">
              <w:t>.</w:t>
            </w:r>
          </w:p>
        </w:tc>
      </w:tr>
      <w:tr w:rsidR="003874CF" w:rsidRPr="00B54FF5" w14:paraId="192B8983" w14:textId="77777777" w:rsidTr="004F40E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FC3289" w14:textId="77777777" w:rsidR="003874CF" w:rsidRPr="0016361A" w:rsidRDefault="003874CF" w:rsidP="004F40EF">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1BF909DD" w14:textId="0BF22ED6" w:rsidR="003874CF" w:rsidRPr="00E80F5E" w:rsidRDefault="003874CF" w:rsidP="00FC1F56">
      <w:pPr>
        <w:rPr>
          <w:lang w:eastAsia="zh-CN"/>
        </w:rPr>
      </w:pPr>
    </w:p>
    <w:p w14:paraId="16C9F483" w14:textId="66323616" w:rsidR="007F677B" w:rsidRDefault="007F677B" w:rsidP="007F677B">
      <w:pPr>
        <w:pStyle w:val="Heading3"/>
      </w:pPr>
      <w:bookmarkStart w:id="194" w:name="_Toc96848156"/>
      <w:r>
        <w:t>6</w:t>
      </w:r>
      <w:r w:rsidR="00D71F3E">
        <w:t>.3</w:t>
      </w:r>
      <w:r>
        <w:t>.3</w:t>
      </w:r>
      <w:r>
        <w:tab/>
        <w:t>Custom operations without associated resources</w:t>
      </w:r>
      <w:bookmarkEnd w:id="169"/>
      <w:bookmarkEnd w:id="194"/>
    </w:p>
    <w:p w14:paraId="5CB5FFCF" w14:textId="61E60B06" w:rsidR="007F677B" w:rsidRDefault="007F677B" w:rsidP="007F677B">
      <w:pPr>
        <w:pStyle w:val="Heading4"/>
      </w:pPr>
      <w:bookmarkStart w:id="195" w:name="_Toc11247823"/>
      <w:bookmarkStart w:id="196" w:name="_Toc27044967"/>
      <w:bookmarkStart w:id="197" w:name="_Toc36034009"/>
      <w:bookmarkStart w:id="198" w:name="_Toc45132156"/>
      <w:bookmarkStart w:id="199" w:name="_Toc49776441"/>
      <w:bookmarkStart w:id="200" w:name="_Toc51747361"/>
      <w:bookmarkStart w:id="201" w:name="_Toc66360937"/>
      <w:bookmarkStart w:id="202" w:name="_Toc68105442"/>
      <w:bookmarkStart w:id="203" w:name="_Toc96848157"/>
      <w:bookmarkStart w:id="204" w:name="_Toc64278357"/>
      <w:r w:rsidRPr="00E3484F">
        <w:t>6</w:t>
      </w:r>
      <w:r w:rsidR="00D71F3E">
        <w:t>.3</w:t>
      </w:r>
      <w:r w:rsidRPr="0006789C">
        <w:t>.3.1</w:t>
      </w:r>
      <w:r w:rsidRPr="0006789C">
        <w:tab/>
        <w:t>Overview</w:t>
      </w:r>
      <w:bookmarkEnd w:id="195"/>
      <w:bookmarkEnd w:id="196"/>
      <w:bookmarkEnd w:id="197"/>
      <w:bookmarkEnd w:id="198"/>
      <w:bookmarkEnd w:id="199"/>
      <w:bookmarkEnd w:id="200"/>
      <w:bookmarkEnd w:id="201"/>
      <w:bookmarkEnd w:id="202"/>
      <w:bookmarkEnd w:id="203"/>
    </w:p>
    <w:p w14:paraId="5141DF76" w14:textId="1149488C" w:rsidR="003874CF" w:rsidRPr="003874CF" w:rsidRDefault="003874CF" w:rsidP="001D1898">
      <w:bookmarkStart w:id="205" w:name="_Toc510696608"/>
      <w:bookmarkStart w:id="206" w:name="_Toc35971399"/>
      <w:r>
        <w:t>There are no custom operations without associated resources defined for this API in this release of the specification.</w:t>
      </w:r>
      <w:bookmarkEnd w:id="205"/>
      <w:bookmarkEnd w:id="206"/>
    </w:p>
    <w:p w14:paraId="6706E261" w14:textId="580E30D7" w:rsidR="007F677B" w:rsidRDefault="007F677B" w:rsidP="007F677B">
      <w:pPr>
        <w:pStyle w:val="Heading3"/>
      </w:pPr>
      <w:bookmarkStart w:id="207" w:name="_Toc96848158"/>
      <w:r>
        <w:lastRenderedPageBreak/>
        <w:t>6</w:t>
      </w:r>
      <w:r w:rsidR="00D71F3E">
        <w:t>.3</w:t>
      </w:r>
      <w:r>
        <w:t>.4</w:t>
      </w:r>
      <w:r>
        <w:tab/>
        <w:t>Notifications</w:t>
      </w:r>
      <w:bookmarkEnd w:id="204"/>
      <w:bookmarkEnd w:id="207"/>
    </w:p>
    <w:p w14:paraId="0609E527" w14:textId="25AC948F" w:rsidR="003264A5" w:rsidRPr="00AF7276" w:rsidRDefault="003264A5" w:rsidP="003264A5">
      <w:pPr>
        <w:pStyle w:val="Heading4"/>
      </w:pPr>
      <w:bookmarkStart w:id="208" w:name="_Toc70160827"/>
      <w:bookmarkStart w:id="209" w:name="_Toc96848159"/>
      <w:bookmarkStart w:id="210" w:name="_Toc64278362"/>
      <w:r>
        <w:t>6.3</w:t>
      </w:r>
      <w:r w:rsidRPr="00AF7276">
        <w:t>.</w:t>
      </w:r>
      <w:r>
        <w:t>4.</w:t>
      </w:r>
      <w:r w:rsidRPr="00AF7276">
        <w:t>1</w:t>
      </w:r>
      <w:r w:rsidRPr="00AF7276">
        <w:tab/>
        <w:t>General</w:t>
      </w:r>
      <w:bookmarkEnd w:id="208"/>
      <w:bookmarkEnd w:id="209"/>
    </w:p>
    <w:p w14:paraId="44A8BB4C" w14:textId="77777777" w:rsidR="003264A5" w:rsidRPr="00384E92" w:rsidRDefault="003264A5" w:rsidP="003264A5">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3264A5" w:rsidRPr="00384E92" w14:paraId="4FD9E186" w14:textId="77777777" w:rsidTr="003264A5">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2619F2" w14:textId="77777777" w:rsidR="003264A5" w:rsidRPr="008C18E3" w:rsidRDefault="003264A5" w:rsidP="003264A5">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BE0965" w14:textId="77777777" w:rsidR="003264A5" w:rsidRPr="008C18E3" w:rsidRDefault="003264A5" w:rsidP="003264A5">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B2F2B" w14:textId="77777777" w:rsidR="003264A5" w:rsidRPr="008C18E3" w:rsidRDefault="003264A5" w:rsidP="003264A5">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CD8FC2" w14:textId="77777777" w:rsidR="003264A5" w:rsidRDefault="003264A5" w:rsidP="003264A5">
            <w:pPr>
              <w:pStyle w:val="TAH"/>
            </w:pPr>
            <w:r>
              <w:t>Description</w:t>
            </w:r>
          </w:p>
          <w:p w14:paraId="5E111184" w14:textId="77777777" w:rsidR="003264A5" w:rsidRPr="008C18E3" w:rsidRDefault="003264A5" w:rsidP="003264A5">
            <w:pPr>
              <w:pStyle w:val="TAH"/>
            </w:pPr>
            <w:r>
              <w:t>(service operation)</w:t>
            </w:r>
          </w:p>
        </w:tc>
      </w:tr>
      <w:tr w:rsidR="003264A5" w:rsidRPr="00CD494F" w14:paraId="78FB3B70" w14:textId="77777777" w:rsidTr="001D1898">
        <w:trPr>
          <w:jc w:val="center"/>
        </w:trPr>
        <w:tc>
          <w:tcPr>
            <w:tcW w:w="1026" w:type="pct"/>
            <w:tcBorders>
              <w:left w:val="single" w:sz="4" w:space="0" w:color="auto"/>
              <w:right w:val="single" w:sz="4" w:space="0" w:color="auto"/>
            </w:tcBorders>
            <w:vAlign w:val="center"/>
          </w:tcPr>
          <w:p w14:paraId="74ADB315" w14:textId="77777777" w:rsidR="003264A5" w:rsidRPr="00A15F2C" w:rsidRDefault="003264A5" w:rsidP="003264A5">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46BC31ED" w14:textId="77777777" w:rsidR="003264A5" w:rsidRPr="00713737" w:rsidDel="005E0502" w:rsidRDefault="003264A5" w:rsidP="003264A5">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CD43055" w14:textId="77777777" w:rsidR="003264A5" w:rsidRPr="00A15F2C" w:rsidRDefault="003264A5" w:rsidP="003264A5">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334F018D" w14:textId="77777777" w:rsidR="003264A5" w:rsidRPr="00A15F2C" w:rsidRDefault="003264A5" w:rsidP="003264A5">
            <w:pPr>
              <w:pStyle w:val="TAL"/>
            </w:pPr>
            <w:r w:rsidRPr="00A15F2C">
              <w:t xml:space="preserve">Notifies the subscriber EEC </w:t>
            </w:r>
            <w:r>
              <w:t xml:space="preserve">with EAS discovery </w:t>
            </w:r>
            <w:r w:rsidRPr="00A15F2C">
              <w:t>information.</w:t>
            </w:r>
          </w:p>
        </w:tc>
      </w:tr>
    </w:tbl>
    <w:p w14:paraId="592420E3" w14:textId="77777777" w:rsidR="003264A5" w:rsidRDefault="003264A5" w:rsidP="003264A5">
      <w:pPr>
        <w:rPr>
          <w:lang w:val="en-US" w:eastAsia="zh-CN"/>
        </w:rPr>
      </w:pPr>
    </w:p>
    <w:p w14:paraId="5A0E7F34" w14:textId="77777777" w:rsidR="003264A5" w:rsidRDefault="003264A5" w:rsidP="003264A5">
      <w:pPr>
        <w:pStyle w:val="Heading4"/>
        <w:rPr>
          <w:lang w:eastAsia="zh-CN"/>
        </w:rPr>
      </w:pPr>
      <w:bookmarkStart w:id="211" w:name="_Toc70160828"/>
      <w:bookmarkStart w:id="212" w:name="_Toc96848160"/>
      <w:r>
        <w:rPr>
          <w:lang w:eastAsia="zh-CN"/>
        </w:rPr>
        <w:t>6.3.4.2</w:t>
      </w:r>
      <w:r>
        <w:rPr>
          <w:lang w:eastAsia="zh-CN"/>
        </w:rPr>
        <w:tab/>
      </w:r>
      <w:bookmarkEnd w:id="211"/>
      <w:r>
        <w:rPr>
          <w:lang w:eastAsia="zh-CN"/>
        </w:rPr>
        <w:t xml:space="preserve">EAS Discovery </w:t>
      </w:r>
      <w:r w:rsidRPr="00A15F2C">
        <w:t>Notification</w:t>
      </w:r>
      <w:bookmarkEnd w:id="212"/>
    </w:p>
    <w:p w14:paraId="7932C674" w14:textId="77777777" w:rsidR="003264A5" w:rsidRDefault="003264A5" w:rsidP="003264A5">
      <w:pPr>
        <w:pStyle w:val="Heading5"/>
        <w:rPr>
          <w:lang w:eastAsia="zh-CN"/>
        </w:rPr>
      </w:pPr>
      <w:bookmarkStart w:id="213" w:name="_Toc70160829"/>
      <w:bookmarkStart w:id="214" w:name="_Toc96848161"/>
      <w:r>
        <w:rPr>
          <w:lang w:eastAsia="zh-CN"/>
        </w:rPr>
        <w:t>6.3.4.2.1</w:t>
      </w:r>
      <w:r>
        <w:rPr>
          <w:lang w:eastAsia="zh-CN"/>
        </w:rPr>
        <w:tab/>
        <w:t>Description</w:t>
      </w:r>
      <w:bookmarkEnd w:id="213"/>
      <w:bookmarkEnd w:id="214"/>
    </w:p>
    <w:p w14:paraId="2BF444CE" w14:textId="77777777" w:rsidR="003264A5" w:rsidRPr="0022068F" w:rsidRDefault="003264A5" w:rsidP="003264A5">
      <w:pPr>
        <w:rPr>
          <w:lang w:eastAsia="zh-CN"/>
        </w:rPr>
      </w:pPr>
      <w:r>
        <w:t>EAS Discovery notification</w:t>
      </w:r>
      <w:r>
        <w:rPr>
          <w:lang w:eastAsia="zh-CN"/>
        </w:rPr>
        <w:t xml:space="preserve"> is used by the EES to notify an EEC with EAS discovery information. The EEC may subscribe to the EAS discovery information as a pre-condition for receiving notification.</w:t>
      </w:r>
    </w:p>
    <w:p w14:paraId="550065A1" w14:textId="77777777" w:rsidR="003264A5" w:rsidRDefault="003264A5" w:rsidP="003264A5">
      <w:pPr>
        <w:pStyle w:val="Heading5"/>
        <w:rPr>
          <w:lang w:eastAsia="zh-CN"/>
        </w:rPr>
      </w:pPr>
      <w:bookmarkStart w:id="215" w:name="_Toc70160830"/>
      <w:bookmarkStart w:id="216" w:name="_Toc96848162"/>
      <w:r>
        <w:rPr>
          <w:lang w:eastAsia="zh-CN"/>
        </w:rPr>
        <w:lastRenderedPageBreak/>
        <w:t>6.3.4.2.2</w:t>
      </w:r>
      <w:r>
        <w:rPr>
          <w:lang w:eastAsia="zh-CN"/>
        </w:rPr>
        <w:tab/>
        <w:t>Notification definition</w:t>
      </w:r>
      <w:bookmarkEnd w:id="215"/>
      <w:bookmarkEnd w:id="216"/>
    </w:p>
    <w:p w14:paraId="0B47C6AE" w14:textId="77777777" w:rsidR="003264A5" w:rsidRDefault="003264A5" w:rsidP="003264A5">
      <w:pPr>
        <w:rPr>
          <w:lang w:eastAsia="zh-CN"/>
        </w:rPr>
      </w:pPr>
      <w:r>
        <w:rPr>
          <w:lang w:eastAsia="zh-CN"/>
        </w:rPr>
        <w:t>The POST method shall be used by the EES for the notification and the callback URI shall be the one provided by the EEC during the EAS discovery notification.</w:t>
      </w:r>
    </w:p>
    <w:p w14:paraId="5B9DB7FB" w14:textId="77777777" w:rsidR="003264A5" w:rsidRDefault="003264A5" w:rsidP="003264A5">
      <w:pPr>
        <w:rPr>
          <w:lang w:eastAsia="zh-CN"/>
        </w:rPr>
      </w:pPr>
      <w:r>
        <w:rPr>
          <w:lang w:eastAsia="zh-CN"/>
        </w:rPr>
        <w:t xml:space="preserve">Callback URI: </w:t>
      </w:r>
      <w:r w:rsidRPr="005D28AA">
        <w:rPr>
          <w:b/>
          <w:lang w:eastAsia="zh-CN"/>
        </w:rPr>
        <w:t>{notificationDestination}</w:t>
      </w:r>
    </w:p>
    <w:p w14:paraId="4CA80FEB" w14:textId="77777777" w:rsidR="003264A5" w:rsidRPr="00E73566" w:rsidRDefault="003264A5" w:rsidP="003264A5">
      <w:r w:rsidRPr="00E73566">
        <w:t>This method shall support the URI query parameters specified in table </w:t>
      </w:r>
      <w:r>
        <w:rPr>
          <w:lang w:eastAsia="zh-CN"/>
        </w:rPr>
        <w:t>6.3.4.2.2</w:t>
      </w:r>
      <w:r w:rsidRPr="00E73566">
        <w:t>-1.</w:t>
      </w:r>
    </w:p>
    <w:p w14:paraId="66778E40" w14:textId="77777777" w:rsidR="003264A5" w:rsidRPr="00E73566" w:rsidRDefault="003264A5" w:rsidP="003264A5">
      <w:pPr>
        <w:pStyle w:val="TH"/>
        <w:rPr>
          <w:rFonts w:cs="Arial"/>
        </w:rPr>
      </w:pPr>
      <w:r w:rsidRPr="00E73566">
        <w:t>Table </w:t>
      </w:r>
      <w:r>
        <w:rPr>
          <w:lang w:eastAsia="zh-CN"/>
        </w:rPr>
        <w:t>6.3.4.2.2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264A5" w:rsidRPr="00E73566" w14:paraId="4A6519DE"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990BF6" w14:textId="77777777" w:rsidR="003264A5" w:rsidRPr="00E73566" w:rsidRDefault="003264A5" w:rsidP="003264A5">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6CA69E" w14:textId="77777777" w:rsidR="003264A5" w:rsidRPr="00E73566" w:rsidRDefault="003264A5" w:rsidP="003264A5">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40FBD3" w14:textId="77777777" w:rsidR="003264A5" w:rsidRPr="00E73566" w:rsidRDefault="003264A5" w:rsidP="003264A5">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09B462" w14:textId="77777777" w:rsidR="003264A5" w:rsidRPr="00E73566" w:rsidRDefault="003264A5" w:rsidP="003264A5">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59C846" w14:textId="77777777" w:rsidR="003264A5" w:rsidRPr="00E73566" w:rsidRDefault="003264A5" w:rsidP="003264A5">
            <w:pPr>
              <w:pStyle w:val="TAH"/>
            </w:pPr>
            <w:r w:rsidRPr="00E73566">
              <w:t>Description</w:t>
            </w:r>
          </w:p>
        </w:tc>
      </w:tr>
      <w:tr w:rsidR="003264A5" w:rsidRPr="00E73566" w14:paraId="588402A1"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9E3DFB" w14:textId="77777777" w:rsidR="003264A5" w:rsidRPr="00E73566" w:rsidRDefault="003264A5" w:rsidP="003264A5">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8BC81FB" w14:textId="77777777" w:rsidR="003264A5" w:rsidRPr="00E73566" w:rsidRDefault="003264A5"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42D32BB6" w14:textId="77777777" w:rsidR="003264A5" w:rsidRPr="00E73566" w:rsidRDefault="003264A5"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3A40C16E" w14:textId="77777777" w:rsidR="003264A5" w:rsidRPr="00E73566" w:rsidRDefault="003264A5" w:rsidP="003264A5">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1496A68" w14:textId="77777777" w:rsidR="003264A5" w:rsidRPr="00E73566" w:rsidRDefault="003264A5" w:rsidP="003264A5">
            <w:pPr>
              <w:pStyle w:val="TAL"/>
            </w:pPr>
          </w:p>
        </w:tc>
      </w:tr>
    </w:tbl>
    <w:p w14:paraId="5B65B513" w14:textId="77777777" w:rsidR="003264A5" w:rsidRPr="00E73566" w:rsidRDefault="003264A5" w:rsidP="003264A5"/>
    <w:p w14:paraId="67E08AE4" w14:textId="77777777" w:rsidR="003264A5" w:rsidRPr="00E73566" w:rsidRDefault="003264A5" w:rsidP="003264A5">
      <w:r w:rsidRPr="00E73566">
        <w:t>This method shall support the request data structures specified in table </w:t>
      </w:r>
      <w:r>
        <w:t>6.3.4.2.2</w:t>
      </w:r>
      <w:r w:rsidRPr="00E73566">
        <w:t>-2 and the response data structures and response codes specified in table </w:t>
      </w:r>
      <w:r>
        <w:t>6.3.4.2.2</w:t>
      </w:r>
      <w:r w:rsidRPr="00E73566">
        <w:t>-3.</w:t>
      </w:r>
    </w:p>
    <w:p w14:paraId="2C3D49BC" w14:textId="77777777" w:rsidR="003264A5" w:rsidRPr="00E73566" w:rsidRDefault="003264A5" w:rsidP="003264A5">
      <w:pPr>
        <w:pStyle w:val="TH"/>
      </w:pPr>
      <w:r w:rsidRPr="00E73566">
        <w:t>Table </w:t>
      </w:r>
      <w:r>
        <w:t>6.3.4.2.2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3264A5" w:rsidRPr="00E73566" w14:paraId="488AB0FE" w14:textId="77777777" w:rsidTr="003264A5">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6428345" w14:textId="77777777" w:rsidR="003264A5" w:rsidRPr="00E73566" w:rsidRDefault="003264A5" w:rsidP="003264A5">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0B2BCF8" w14:textId="77777777" w:rsidR="003264A5" w:rsidRPr="00E73566" w:rsidRDefault="003264A5" w:rsidP="003264A5">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640833D5" w14:textId="77777777" w:rsidR="003264A5" w:rsidRPr="00E73566" w:rsidRDefault="003264A5" w:rsidP="003264A5">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B965FF" w14:textId="77777777" w:rsidR="003264A5" w:rsidRPr="00E73566" w:rsidRDefault="003264A5" w:rsidP="003264A5">
            <w:pPr>
              <w:pStyle w:val="TAH"/>
            </w:pPr>
            <w:r w:rsidRPr="00E73566">
              <w:t>Description</w:t>
            </w:r>
          </w:p>
        </w:tc>
      </w:tr>
      <w:tr w:rsidR="003264A5" w:rsidRPr="00E73566" w14:paraId="2EF12B89" w14:textId="77777777" w:rsidTr="003264A5">
        <w:trPr>
          <w:jc w:val="center"/>
        </w:trPr>
        <w:tc>
          <w:tcPr>
            <w:tcW w:w="2944" w:type="dxa"/>
            <w:tcBorders>
              <w:top w:val="single" w:sz="4" w:space="0" w:color="auto"/>
              <w:left w:val="single" w:sz="6" w:space="0" w:color="000000"/>
              <w:bottom w:val="single" w:sz="6" w:space="0" w:color="000000"/>
              <w:right w:val="single" w:sz="6" w:space="0" w:color="000000"/>
            </w:tcBorders>
          </w:tcPr>
          <w:p w14:paraId="0BB4D373" w14:textId="77777777" w:rsidR="003264A5" w:rsidRPr="00E73566" w:rsidRDefault="003264A5" w:rsidP="003264A5">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332087B8" w14:textId="77777777" w:rsidR="003264A5" w:rsidRPr="00E73566" w:rsidRDefault="003264A5" w:rsidP="003264A5">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2036661" w14:textId="77777777" w:rsidR="003264A5" w:rsidRPr="00E73566" w:rsidRDefault="003264A5" w:rsidP="003264A5">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577B441F" w14:textId="77777777" w:rsidR="003264A5" w:rsidRPr="00E73566" w:rsidRDefault="003264A5" w:rsidP="003264A5">
            <w:pPr>
              <w:pStyle w:val="TAL"/>
            </w:pPr>
            <w:r>
              <w:t>Notification of EAS discovery information.</w:t>
            </w:r>
          </w:p>
        </w:tc>
      </w:tr>
    </w:tbl>
    <w:p w14:paraId="7520022E" w14:textId="77777777" w:rsidR="003264A5" w:rsidRPr="00E73566" w:rsidRDefault="003264A5" w:rsidP="003264A5"/>
    <w:p w14:paraId="68008FA0" w14:textId="77777777" w:rsidR="003264A5" w:rsidRPr="00E73566" w:rsidRDefault="003264A5" w:rsidP="003264A5">
      <w:pPr>
        <w:pStyle w:val="TH"/>
      </w:pPr>
      <w:r w:rsidRPr="00E73566">
        <w:t>Table </w:t>
      </w:r>
      <w:r>
        <w:t>6.3.4.2.2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3264A5" w:rsidRPr="00E73566" w14:paraId="170870E7" w14:textId="77777777" w:rsidTr="003264A5">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92E322" w14:textId="77777777" w:rsidR="003264A5" w:rsidRPr="00E73566" w:rsidRDefault="003264A5" w:rsidP="003264A5">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62092C7" w14:textId="77777777" w:rsidR="003264A5" w:rsidRPr="00E73566" w:rsidRDefault="003264A5" w:rsidP="003264A5">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AABA6D9" w14:textId="77777777" w:rsidR="003264A5" w:rsidRPr="00E73566" w:rsidRDefault="003264A5" w:rsidP="003264A5">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62CA268" w14:textId="77777777" w:rsidR="003264A5" w:rsidRPr="00E73566" w:rsidRDefault="003264A5" w:rsidP="003264A5">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95F45E0" w14:textId="77777777" w:rsidR="003264A5" w:rsidRPr="00E73566" w:rsidRDefault="003264A5" w:rsidP="003264A5">
            <w:pPr>
              <w:pStyle w:val="TAH"/>
            </w:pPr>
            <w:r w:rsidRPr="00E73566">
              <w:t>Description</w:t>
            </w:r>
          </w:p>
        </w:tc>
      </w:tr>
      <w:tr w:rsidR="003264A5" w:rsidRPr="00E73566" w14:paraId="13E9824C" w14:textId="77777777" w:rsidTr="003264A5">
        <w:trPr>
          <w:jc w:val="center"/>
        </w:trPr>
        <w:tc>
          <w:tcPr>
            <w:tcW w:w="1004" w:type="pct"/>
            <w:tcBorders>
              <w:top w:val="single" w:sz="4" w:space="0" w:color="auto"/>
              <w:left w:val="single" w:sz="6" w:space="0" w:color="000000"/>
              <w:bottom w:val="single" w:sz="4" w:space="0" w:color="auto"/>
              <w:right w:val="single" w:sz="6" w:space="0" w:color="000000"/>
            </w:tcBorders>
          </w:tcPr>
          <w:p w14:paraId="39E00F2E" w14:textId="77777777" w:rsidR="003264A5" w:rsidRPr="00E73566" w:rsidRDefault="003264A5" w:rsidP="003264A5">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3B33991" w14:textId="77777777" w:rsidR="003264A5" w:rsidRPr="00E73566" w:rsidRDefault="003264A5" w:rsidP="003264A5">
            <w:pPr>
              <w:pStyle w:val="TAC"/>
            </w:pPr>
          </w:p>
        </w:tc>
        <w:tc>
          <w:tcPr>
            <w:tcW w:w="604" w:type="pct"/>
            <w:tcBorders>
              <w:top w:val="single" w:sz="4" w:space="0" w:color="auto"/>
              <w:left w:val="single" w:sz="6" w:space="0" w:color="000000"/>
              <w:bottom w:val="single" w:sz="4" w:space="0" w:color="auto"/>
              <w:right w:val="single" w:sz="6" w:space="0" w:color="000000"/>
            </w:tcBorders>
          </w:tcPr>
          <w:p w14:paraId="6DB4520E" w14:textId="77777777" w:rsidR="003264A5" w:rsidRPr="00E73566" w:rsidRDefault="003264A5" w:rsidP="003264A5">
            <w:pPr>
              <w:pStyle w:val="TAC"/>
            </w:pPr>
          </w:p>
        </w:tc>
        <w:tc>
          <w:tcPr>
            <w:tcW w:w="791" w:type="pct"/>
            <w:tcBorders>
              <w:top w:val="single" w:sz="4" w:space="0" w:color="auto"/>
              <w:left w:val="single" w:sz="6" w:space="0" w:color="000000"/>
              <w:bottom w:val="single" w:sz="4" w:space="0" w:color="auto"/>
              <w:right w:val="single" w:sz="6" w:space="0" w:color="000000"/>
            </w:tcBorders>
          </w:tcPr>
          <w:p w14:paraId="39BCCFE2" w14:textId="77777777" w:rsidR="003264A5" w:rsidRPr="00E73566" w:rsidRDefault="003264A5" w:rsidP="003264A5">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B7FE10D" w14:textId="77777777" w:rsidR="003264A5" w:rsidRPr="00E73566" w:rsidRDefault="003264A5" w:rsidP="003264A5">
            <w:pPr>
              <w:pStyle w:val="TAL"/>
            </w:pPr>
            <w:r>
              <w:t>The receipt of the Notification is acknowledged.</w:t>
            </w:r>
          </w:p>
        </w:tc>
      </w:tr>
      <w:tr w:rsidR="003264A5" w:rsidRPr="00E73566" w14:paraId="0C82BF8C" w14:textId="77777777" w:rsidTr="003264A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0385788" w14:textId="77777777" w:rsidR="003264A5" w:rsidRDefault="003264A5" w:rsidP="003264A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0EFB07C0" w14:textId="77777777" w:rsidR="003264A5" w:rsidRDefault="003264A5" w:rsidP="003264A5"/>
    <w:p w14:paraId="1F4633CA" w14:textId="0A29EF03" w:rsidR="007F677B" w:rsidRDefault="007F677B" w:rsidP="007F677B">
      <w:pPr>
        <w:pStyle w:val="Heading3"/>
      </w:pPr>
      <w:bookmarkStart w:id="217" w:name="_Toc96848163"/>
      <w:r>
        <w:t>6</w:t>
      </w:r>
      <w:r w:rsidR="00D71F3E">
        <w:t>.3</w:t>
      </w:r>
      <w:r>
        <w:t>.5</w:t>
      </w:r>
      <w:r>
        <w:tab/>
        <w:t>Data Model</w:t>
      </w:r>
      <w:bookmarkEnd w:id="210"/>
      <w:bookmarkEnd w:id="217"/>
    </w:p>
    <w:p w14:paraId="633D8B52" w14:textId="3BE19CF5" w:rsidR="007F677B" w:rsidRPr="00F35F4A" w:rsidRDefault="007F677B" w:rsidP="007F677B">
      <w:pPr>
        <w:pStyle w:val="Heading4"/>
        <w:rPr>
          <w:lang w:eastAsia="zh-CN"/>
        </w:rPr>
      </w:pPr>
      <w:bookmarkStart w:id="218" w:name="_Toc96848164"/>
      <w:r w:rsidRPr="00F35F4A">
        <w:rPr>
          <w:lang w:eastAsia="zh-CN"/>
        </w:rPr>
        <w:t>6</w:t>
      </w:r>
      <w:r w:rsidR="00D71F3E">
        <w:rPr>
          <w:lang w:eastAsia="zh-CN"/>
        </w:rPr>
        <w:t>.3</w:t>
      </w:r>
      <w:r w:rsidRPr="00F35F4A">
        <w:rPr>
          <w:lang w:eastAsia="zh-CN"/>
        </w:rPr>
        <w:t>.5.1</w:t>
      </w:r>
      <w:r w:rsidRPr="00F35F4A">
        <w:rPr>
          <w:lang w:eastAsia="zh-CN"/>
        </w:rPr>
        <w:tab/>
        <w:t>General</w:t>
      </w:r>
      <w:bookmarkEnd w:id="218"/>
    </w:p>
    <w:p w14:paraId="4B16B8CE" w14:textId="77777777" w:rsidR="007F677B" w:rsidRPr="00F35F4A" w:rsidRDefault="007F677B" w:rsidP="007F677B">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41BCA5E1" w14:textId="59551D5A" w:rsidR="007F677B" w:rsidRPr="00F35F4A" w:rsidRDefault="007F677B" w:rsidP="007F677B">
      <w:r w:rsidRPr="00F35F4A">
        <w:t>Table 6</w:t>
      </w:r>
      <w:r w:rsidR="00D71F3E">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7D3489EB" w14:textId="1574D85F" w:rsidR="007F677B" w:rsidRPr="00F35F4A" w:rsidRDefault="007F677B" w:rsidP="007F677B">
      <w:pPr>
        <w:pStyle w:val="TH"/>
      </w:pPr>
      <w:r w:rsidRPr="00F35F4A">
        <w:lastRenderedPageBreak/>
        <w:t>Table 6</w:t>
      </w:r>
      <w:r w:rsidR="00D71F3E">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677B" w:rsidRPr="00E17A7A" w14:paraId="62A0E497"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39BECC3" w14:textId="77777777" w:rsidR="007F677B" w:rsidRPr="00E17A7A" w:rsidRDefault="007F677B" w:rsidP="00034681">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D6E05C" w14:textId="77777777" w:rsidR="007F677B" w:rsidRPr="00E17A7A" w:rsidRDefault="007F677B" w:rsidP="00034681">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16A1C5D" w14:textId="77777777" w:rsidR="007F677B" w:rsidRPr="00E17A7A" w:rsidRDefault="007F677B" w:rsidP="00034681">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ECEE7D5" w14:textId="77777777" w:rsidR="007F677B" w:rsidRPr="00E17A7A" w:rsidRDefault="007F677B" w:rsidP="00034681">
            <w:pPr>
              <w:pStyle w:val="TAH"/>
            </w:pPr>
            <w:r w:rsidRPr="00E17A7A">
              <w:t>Applicability</w:t>
            </w:r>
          </w:p>
        </w:tc>
      </w:tr>
      <w:tr w:rsidR="00A61391" w:rsidRPr="00E17A7A" w14:paraId="78EA9C74"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4687E8" w14:textId="03E4F2F7" w:rsidR="00A61391" w:rsidRPr="00E17A7A" w:rsidRDefault="00A61391" w:rsidP="00A61391">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22D8B1BD" w14:textId="0149A841" w:rsidR="00A61391" w:rsidRPr="00E17A7A" w:rsidRDefault="00A61391" w:rsidP="00A61391">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6E276D3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9958A61" w14:textId="77777777" w:rsidR="00A61391" w:rsidRPr="00E17A7A" w:rsidRDefault="00A61391" w:rsidP="00A61391">
            <w:pPr>
              <w:pStyle w:val="TAL"/>
              <w:rPr>
                <w:rFonts w:cs="Arial"/>
                <w:szCs w:val="18"/>
              </w:rPr>
            </w:pPr>
          </w:p>
        </w:tc>
      </w:tr>
      <w:tr w:rsidR="00A61391" w:rsidRPr="00E17A7A" w14:paraId="52AE1B8A"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6780670" w14:textId="01C873C6" w:rsidR="00A61391" w:rsidRPr="00E17A7A" w:rsidRDefault="00A61391" w:rsidP="00A61391">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59BF83C" w14:textId="020E2237" w:rsidR="00A61391" w:rsidRPr="00E17A7A" w:rsidRDefault="00A61391" w:rsidP="00A61391">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7B8F183E"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BA20BDE" w14:textId="77777777" w:rsidR="00A61391" w:rsidRPr="00E17A7A" w:rsidRDefault="00A61391" w:rsidP="00A61391">
            <w:pPr>
              <w:pStyle w:val="TAL"/>
              <w:rPr>
                <w:rFonts w:cs="Arial"/>
                <w:szCs w:val="18"/>
              </w:rPr>
            </w:pPr>
          </w:p>
        </w:tc>
      </w:tr>
      <w:tr w:rsidR="007F677B" w:rsidRPr="00E17A7A" w14:paraId="6812973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16E6BC4" w14:textId="77777777" w:rsidR="007F677B" w:rsidRPr="00E17A7A" w:rsidRDefault="007F677B" w:rsidP="00034681">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14292229" w14:textId="232451F7" w:rsidR="007F677B" w:rsidRPr="00E17A7A" w:rsidRDefault="007F677B" w:rsidP="00A61391">
            <w:pPr>
              <w:pStyle w:val="TAL"/>
            </w:pPr>
            <w:r w:rsidRPr="00E17A7A">
              <w:rPr>
                <w:lang w:eastAsia="zh-CN"/>
              </w:rPr>
              <w:t>6</w:t>
            </w:r>
            <w:r w:rsidR="00D71F3E">
              <w:rPr>
                <w:lang w:eastAsia="zh-CN"/>
              </w:rPr>
              <w:t>.3</w:t>
            </w:r>
            <w:r w:rsidRPr="00E17A7A">
              <w:rPr>
                <w:lang w:eastAsia="zh-CN"/>
              </w:rPr>
              <w:t>.5.2.</w:t>
            </w:r>
            <w:r w:rsidR="00A61391">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09103E36" w14:textId="77777777" w:rsidR="007F677B" w:rsidRPr="00E17A7A" w:rsidRDefault="007F677B" w:rsidP="0003468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F2F63C0" w14:textId="77777777" w:rsidR="007F677B" w:rsidRPr="00E17A7A" w:rsidRDefault="007F677B" w:rsidP="00034681">
            <w:pPr>
              <w:pStyle w:val="TAL"/>
              <w:rPr>
                <w:rFonts w:cs="Arial"/>
                <w:szCs w:val="18"/>
              </w:rPr>
            </w:pPr>
          </w:p>
        </w:tc>
      </w:tr>
      <w:tr w:rsidR="00A61391" w:rsidRPr="00E17A7A" w14:paraId="7DAB504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DF755EE" w14:textId="5B7E2874" w:rsidR="00A61391" w:rsidRPr="00E17A7A" w:rsidRDefault="00A61391" w:rsidP="00A61391">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14A897A8" w14:textId="11E2D451" w:rsidR="00A61391" w:rsidRPr="00E17A7A" w:rsidRDefault="00A61391" w:rsidP="00A61391">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22CEB5D1"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21C5BA" w14:textId="77777777" w:rsidR="00A61391" w:rsidRPr="00E17A7A" w:rsidRDefault="00A61391" w:rsidP="00A61391">
            <w:pPr>
              <w:pStyle w:val="TAL"/>
              <w:rPr>
                <w:rFonts w:cs="Arial"/>
                <w:szCs w:val="18"/>
              </w:rPr>
            </w:pPr>
          </w:p>
        </w:tc>
      </w:tr>
      <w:tr w:rsidR="00A61391" w:rsidRPr="00E17A7A" w14:paraId="025F74A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24509FA" w14:textId="45F7E9AA" w:rsidR="00A61391" w:rsidRPr="00E17A7A" w:rsidRDefault="00A61391" w:rsidP="00A61391">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5D9CC310" w14:textId="52CBE81D" w:rsidR="00A61391" w:rsidRPr="00E17A7A" w:rsidRDefault="00A61391" w:rsidP="00A61391">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61F437C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10C5D2D" w14:textId="77777777" w:rsidR="00A61391" w:rsidRPr="00E17A7A" w:rsidRDefault="00A61391" w:rsidP="00A61391">
            <w:pPr>
              <w:pStyle w:val="TAL"/>
              <w:rPr>
                <w:rFonts w:cs="Arial"/>
                <w:szCs w:val="18"/>
              </w:rPr>
            </w:pPr>
          </w:p>
        </w:tc>
      </w:tr>
      <w:tr w:rsidR="00A61391" w:rsidRPr="00E17A7A" w14:paraId="06024D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261C997" w14:textId="739473B4" w:rsidR="00A61391" w:rsidRPr="00E17A7A" w:rsidRDefault="00A61391" w:rsidP="00A61391">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0C7F8CBC" w14:textId="2127B20F" w:rsidR="00A61391" w:rsidRPr="00E17A7A" w:rsidRDefault="00A61391" w:rsidP="00A61391">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46CAD6"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AE0329B" w14:textId="77777777" w:rsidR="00A61391" w:rsidRPr="00E17A7A" w:rsidRDefault="00A61391" w:rsidP="00A61391">
            <w:pPr>
              <w:pStyle w:val="TAL"/>
              <w:rPr>
                <w:rFonts w:cs="Arial"/>
                <w:szCs w:val="18"/>
              </w:rPr>
            </w:pPr>
          </w:p>
        </w:tc>
      </w:tr>
      <w:tr w:rsidR="00A61391" w:rsidRPr="00E17A7A" w14:paraId="3C2A4BE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1513943C" w14:textId="30BCB0D0" w:rsidR="00A61391" w:rsidRPr="00E17A7A" w:rsidRDefault="00DE2EC9" w:rsidP="00A61391">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2B2A8F20" w14:textId="4F499D4D" w:rsidR="00A61391" w:rsidRPr="00E17A7A" w:rsidRDefault="00A61391" w:rsidP="00A61391">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AC1837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CDE031E" w14:textId="77777777" w:rsidR="00A61391" w:rsidRPr="00E17A7A" w:rsidRDefault="00A61391" w:rsidP="00A61391">
            <w:pPr>
              <w:pStyle w:val="TAL"/>
              <w:rPr>
                <w:rFonts w:cs="Arial"/>
                <w:szCs w:val="18"/>
              </w:rPr>
            </w:pPr>
          </w:p>
        </w:tc>
      </w:tr>
      <w:tr w:rsidR="00A61391" w:rsidRPr="00E17A7A" w14:paraId="21256AC9"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46793203" w14:textId="5624611F" w:rsidR="00A61391" w:rsidRPr="00E17A7A" w:rsidRDefault="00A61391" w:rsidP="00A61391">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2806FBD" w14:textId="3498EBAD" w:rsidR="00A61391" w:rsidRPr="00E17A7A" w:rsidRDefault="00A61391" w:rsidP="00A61391">
            <w:pPr>
              <w:pStyle w:val="TAL"/>
              <w:rPr>
                <w:lang w:eastAsia="zh-CN"/>
              </w:rPr>
            </w:pPr>
            <w:r>
              <w:rPr>
                <w:lang w:eastAsia="zh-CN"/>
              </w:rPr>
              <w:t>6.3.5.2.</w:t>
            </w:r>
            <w:r w:rsidR="00F539E4">
              <w:rPr>
                <w:lang w:eastAsia="zh-CN"/>
              </w:rPr>
              <w:t>9</w:t>
            </w:r>
          </w:p>
        </w:tc>
        <w:tc>
          <w:tcPr>
            <w:tcW w:w="2887" w:type="dxa"/>
            <w:tcBorders>
              <w:top w:val="single" w:sz="4" w:space="0" w:color="auto"/>
              <w:left w:val="single" w:sz="4" w:space="0" w:color="auto"/>
              <w:bottom w:val="single" w:sz="4" w:space="0" w:color="auto"/>
              <w:right w:val="single" w:sz="4" w:space="0" w:color="auto"/>
            </w:tcBorders>
          </w:tcPr>
          <w:p w14:paraId="044B668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BA9EE3C" w14:textId="77777777" w:rsidR="00A61391" w:rsidRPr="00E17A7A" w:rsidRDefault="00A61391" w:rsidP="00A61391">
            <w:pPr>
              <w:pStyle w:val="TAL"/>
              <w:rPr>
                <w:rFonts w:cs="Arial"/>
                <w:szCs w:val="18"/>
              </w:rPr>
            </w:pPr>
          </w:p>
        </w:tc>
      </w:tr>
    </w:tbl>
    <w:p w14:paraId="2C3EEF7F" w14:textId="77777777" w:rsidR="007F677B" w:rsidRPr="00F35F4A" w:rsidRDefault="007F677B" w:rsidP="007F677B"/>
    <w:p w14:paraId="05769390" w14:textId="2FF0E9FA" w:rsidR="007F677B" w:rsidRPr="00F35F4A" w:rsidRDefault="007F677B" w:rsidP="007F677B">
      <w:r w:rsidRPr="00F35F4A">
        <w:t>Table 6</w:t>
      </w:r>
      <w:r w:rsidR="00D71F3E">
        <w:t>.3</w:t>
      </w:r>
      <w:r w:rsidRPr="00F35F4A">
        <w:t xml:space="preserve">.5.1-2 specifies data types re-used by the </w:t>
      </w:r>
      <w:r w:rsidRPr="00F35F4A">
        <w:rPr>
          <w:lang w:val="en-IN"/>
        </w:rPr>
        <w:t>Eees_</w:t>
      </w:r>
      <w:r>
        <w:rPr>
          <w:lang w:val="en-IN"/>
        </w:rPr>
        <w:t>EASDiscovery</w:t>
      </w:r>
      <w:r w:rsidRPr="00F35F4A">
        <w:t xml:space="preserve"> API service.</w:t>
      </w:r>
    </w:p>
    <w:p w14:paraId="3107A62C" w14:textId="0084634C" w:rsidR="007F677B" w:rsidRPr="00F35F4A" w:rsidRDefault="007F677B" w:rsidP="007F677B">
      <w:pPr>
        <w:pStyle w:val="TH"/>
      </w:pPr>
      <w:r w:rsidRPr="00F35F4A">
        <w:lastRenderedPageBreak/>
        <w:t>Table 6</w:t>
      </w:r>
      <w:r w:rsidR="00D71F3E">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677B" w:rsidRPr="00E17A7A" w14:paraId="77310FC5"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D7EBBEE" w14:textId="77777777" w:rsidR="007F677B" w:rsidRPr="00E17A7A" w:rsidRDefault="007F677B" w:rsidP="00034681">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1FC5A0C" w14:textId="77777777" w:rsidR="007F677B" w:rsidRPr="00E17A7A" w:rsidRDefault="007F677B" w:rsidP="00034681">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9176E3A" w14:textId="77777777" w:rsidR="007F677B" w:rsidRPr="00E17A7A" w:rsidRDefault="007F677B" w:rsidP="00034681">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72EC882D" w14:textId="77777777" w:rsidR="007F677B" w:rsidRPr="00E17A7A" w:rsidRDefault="007F677B" w:rsidP="00034681">
            <w:pPr>
              <w:pStyle w:val="TAH"/>
            </w:pPr>
            <w:r w:rsidRPr="00E17A7A">
              <w:t>Applicability</w:t>
            </w:r>
          </w:p>
        </w:tc>
      </w:tr>
      <w:tr w:rsidR="00A61391" w:rsidRPr="00E17A7A" w14:paraId="5F7FE5A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036E849" w14:textId="1AF13D08" w:rsidR="00A61391" w:rsidRPr="00E17A7A" w:rsidRDefault="00A61391" w:rsidP="00A61391">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7A0BC4" w14:textId="33BF16A7" w:rsidR="00A61391" w:rsidRPr="00E17A7A" w:rsidRDefault="00A61391" w:rsidP="00A6139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6223079"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AA7CBC" w14:textId="77777777" w:rsidR="00A61391" w:rsidRPr="00E17A7A" w:rsidRDefault="00A61391" w:rsidP="00A61391">
            <w:pPr>
              <w:pStyle w:val="TAL"/>
              <w:rPr>
                <w:rFonts w:cs="Arial"/>
                <w:szCs w:val="18"/>
              </w:rPr>
            </w:pPr>
          </w:p>
        </w:tc>
      </w:tr>
      <w:tr w:rsidR="00A61391" w:rsidRPr="00E17A7A" w14:paraId="0DC134F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992735" w14:textId="44D4C7BB" w:rsidR="00A61391" w:rsidRPr="00E17A7A" w:rsidRDefault="00A61391" w:rsidP="00A61391">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3681EE4D" w14:textId="31FF1A37" w:rsidR="00A61391" w:rsidRPr="00E17A7A" w:rsidRDefault="00A61391" w:rsidP="00A61391">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319FD5D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BDB7916" w14:textId="77777777" w:rsidR="00A61391" w:rsidRPr="00E17A7A" w:rsidRDefault="00A61391" w:rsidP="00A61391">
            <w:pPr>
              <w:pStyle w:val="TAL"/>
              <w:rPr>
                <w:rFonts w:cs="Arial"/>
                <w:szCs w:val="18"/>
              </w:rPr>
            </w:pPr>
          </w:p>
        </w:tc>
      </w:tr>
      <w:tr w:rsidR="00A61391" w:rsidRPr="00E17A7A" w14:paraId="6E056E8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1A61EA" w14:textId="229D7C2F" w:rsidR="00A61391" w:rsidRPr="00E17A7A" w:rsidRDefault="00A61391" w:rsidP="00A61391">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72B3AF4" w14:textId="0EB1E680" w:rsidR="00A61391" w:rsidRPr="00E17A7A" w:rsidRDefault="00A61391" w:rsidP="00A61391">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081808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32C855F" w14:textId="77777777" w:rsidR="00A61391" w:rsidRPr="00E17A7A" w:rsidRDefault="00A61391" w:rsidP="00A61391">
            <w:pPr>
              <w:pStyle w:val="TAL"/>
              <w:rPr>
                <w:rFonts w:cs="Arial"/>
                <w:szCs w:val="18"/>
              </w:rPr>
            </w:pPr>
          </w:p>
        </w:tc>
      </w:tr>
      <w:tr w:rsidR="00A61391" w:rsidRPr="00E17A7A" w14:paraId="7666327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16EACF3" w14:textId="59E484A8" w:rsidR="00A61391" w:rsidRPr="00E17A7A" w:rsidRDefault="00A61391" w:rsidP="00A61391">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6DEDDA30" w14:textId="2EC1F7CD" w:rsidR="00A61391" w:rsidRPr="00E17A7A" w:rsidRDefault="00A61391" w:rsidP="00A61391">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58D86390"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707C89" w14:textId="77777777" w:rsidR="00A61391" w:rsidRPr="00E17A7A" w:rsidRDefault="00A61391" w:rsidP="00A61391">
            <w:pPr>
              <w:pStyle w:val="TAL"/>
              <w:rPr>
                <w:rFonts w:cs="Arial"/>
                <w:szCs w:val="18"/>
              </w:rPr>
            </w:pPr>
          </w:p>
        </w:tc>
      </w:tr>
      <w:tr w:rsidR="00A61391" w:rsidRPr="00E17A7A" w14:paraId="501D03C1"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C270483" w14:textId="624C33FC" w:rsidR="00A61391" w:rsidRPr="00E17A7A" w:rsidRDefault="00A61391" w:rsidP="00A61391">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FE5053B" w14:textId="20733373" w:rsidR="00A61391" w:rsidRPr="00E17A7A" w:rsidRDefault="00A61391" w:rsidP="00A61391">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70069AFF"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8751E6C" w14:textId="77777777" w:rsidR="00A61391" w:rsidRPr="00E17A7A" w:rsidRDefault="00A61391" w:rsidP="00A61391">
            <w:pPr>
              <w:pStyle w:val="TAL"/>
              <w:rPr>
                <w:rFonts w:cs="Arial"/>
                <w:szCs w:val="18"/>
              </w:rPr>
            </w:pPr>
          </w:p>
        </w:tc>
      </w:tr>
      <w:tr w:rsidR="00A61391" w:rsidRPr="00E17A7A" w14:paraId="40ADD9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6BA6973" w14:textId="7E8981A4" w:rsidR="00A61391" w:rsidRPr="00E17A7A" w:rsidRDefault="00A61391" w:rsidP="00A61391">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086C2052" w14:textId="7C3F59A0"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7209E7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6C094D" w14:textId="77777777" w:rsidR="00A61391" w:rsidRPr="00E17A7A" w:rsidRDefault="00A61391" w:rsidP="00A61391">
            <w:pPr>
              <w:pStyle w:val="TAL"/>
              <w:rPr>
                <w:rFonts w:cs="Arial"/>
                <w:szCs w:val="18"/>
              </w:rPr>
            </w:pPr>
          </w:p>
        </w:tc>
      </w:tr>
      <w:tr w:rsidR="00A61391" w:rsidRPr="00E17A7A" w14:paraId="263E501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8307248" w14:textId="51D7F972" w:rsidR="00A61391" w:rsidRPr="00E17A7A" w:rsidRDefault="00A61391" w:rsidP="00DE2EC9">
            <w:pPr>
              <w:pStyle w:val="TAL"/>
              <w:rPr>
                <w:lang w:eastAsia="zh-CN"/>
              </w:rPr>
            </w:pPr>
            <w:r w:rsidRPr="00646838">
              <w:rPr>
                <w:lang w:eastAsia="zh-CN"/>
              </w:rPr>
              <w:t>E</w:t>
            </w:r>
            <w:r w:rsidR="00DE2EC9">
              <w:rPr>
                <w:lang w:eastAsia="zh-CN"/>
              </w:rPr>
              <w:t>AS</w:t>
            </w:r>
            <w:r>
              <w:rPr>
                <w:lang w:eastAsia="zh-CN"/>
              </w:rPr>
              <w:t>Profile</w:t>
            </w:r>
          </w:p>
        </w:tc>
        <w:tc>
          <w:tcPr>
            <w:tcW w:w="2808" w:type="dxa"/>
            <w:tcBorders>
              <w:top w:val="single" w:sz="4" w:space="0" w:color="auto"/>
              <w:left w:val="single" w:sz="4" w:space="0" w:color="auto"/>
              <w:bottom w:val="single" w:sz="4" w:space="0" w:color="auto"/>
              <w:right w:val="single" w:sz="4" w:space="0" w:color="auto"/>
            </w:tcBorders>
          </w:tcPr>
          <w:p w14:paraId="459CDB32" w14:textId="2C27B182"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2D91D8FE"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F3E5B38" w14:textId="77777777" w:rsidR="00A61391" w:rsidRPr="00E17A7A" w:rsidRDefault="00A61391" w:rsidP="00A61391">
            <w:pPr>
              <w:pStyle w:val="TAL"/>
              <w:rPr>
                <w:rFonts w:cs="Arial"/>
                <w:szCs w:val="18"/>
              </w:rPr>
            </w:pPr>
          </w:p>
        </w:tc>
      </w:tr>
      <w:tr w:rsidR="00A61391" w:rsidRPr="00E17A7A" w14:paraId="49E14C28"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743B9DC" w14:textId="09D19482" w:rsidR="00A61391" w:rsidRPr="00E17A7A" w:rsidRDefault="00A61391" w:rsidP="00A61391">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5C3E1AFD" w14:textId="483AEF41"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59E5598"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468176" w14:textId="77777777" w:rsidR="00A61391" w:rsidRPr="00E17A7A" w:rsidRDefault="00A61391" w:rsidP="00A61391">
            <w:pPr>
              <w:pStyle w:val="TAL"/>
              <w:rPr>
                <w:rFonts w:cs="Arial"/>
                <w:szCs w:val="18"/>
              </w:rPr>
            </w:pPr>
          </w:p>
        </w:tc>
      </w:tr>
      <w:tr w:rsidR="00A61391" w:rsidRPr="00E17A7A" w14:paraId="7790821A"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D5B944E" w14:textId="17F97B04" w:rsidR="00A61391" w:rsidRPr="00E17A7A" w:rsidRDefault="00A61391" w:rsidP="00A61391">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6D555345" w14:textId="58F0F93B"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D685D4C"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7D027B8" w14:textId="77777777" w:rsidR="00A61391" w:rsidRPr="00E17A7A" w:rsidRDefault="00A61391" w:rsidP="00A61391">
            <w:pPr>
              <w:pStyle w:val="TAL"/>
              <w:rPr>
                <w:rFonts w:cs="Arial"/>
                <w:szCs w:val="18"/>
              </w:rPr>
            </w:pPr>
          </w:p>
        </w:tc>
      </w:tr>
      <w:tr w:rsidR="00DE2EC9" w:rsidRPr="00E17A7A" w14:paraId="494DBBE6" w14:textId="77777777" w:rsidTr="005C44C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1D901A0F" w14:textId="304FB465" w:rsidR="00DE2EC9" w:rsidRPr="00F11966" w:rsidRDefault="00DE2EC9" w:rsidP="00DE2EC9">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3C447C74" w14:textId="7CC84661" w:rsidR="00DE2EC9" w:rsidRDefault="00DE2EC9" w:rsidP="00DE2EC9">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2A67412A" w14:textId="2A40E037" w:rsidR="00DE2EC9" w:rsidRPr="00E17A7A" w:rsidRDefault="00DE2EC9" w:rsidP="00366EFF">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563BA5A0" w14:textId="77777777" w:rsidR="00DE2EC9" w:rsidRPr="00E17A7A" w:rsidRDefault="00DE2EC9" w:rsidP="00DE2EC9">
            <w:pPr>
              <w:pStyle w:val="TAL"/>
              <w:rPr>
                <w:rFonts w:cs="Arial"/>
                <w:szCs w:val="18"/>
              </w:rPr>
            </w:pPr>
          </w:p>
        </w:tc>
      </w:tr>
      <w:tr w:rsidR="00DE2EC9" w:rsidRPr="00E17A7A" w14:paraId="2C23B910" w14:textId="77777777" w:rsidTr="005C44CA">
        <w:trPr>
          <w:jc w:val="center"/>
        </w:trPr>
        <w:tc>
          <w:tcPr>
            <w:tcW w:w="2748" w:type="dxa"/>
            <w:tcBorders>
              <w:top w:val="single" w:sz="4" w:space="0" w:color="auto"/>
              <w:left w:val="single" w:sz="4" w:space="0" w:color="auto"/>
              <w:bottom w:val="single" w:sz="4" w:space="0" w:color="auto"/>
              <w:right w:val="single" w:sz="4" w:space="0" w:color="auto"/>
            </w:tcBorders>
          </w:tcPr>
          <w:p w14:paraId="2EB9B452" w14:textId="15E663E4" w:rsidR="00DE2EC9" w:rsidRPr="00F11966" w:rsidRDefault="00DE2EC9" w:rsidP="00DE2EC9">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5476FBA" w14:textId="4292E75D" w:rsidR="00DE2EC9" w:rsidRDefault="00DE2EC9" w:rsidP="00DE2EC9">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4096066A" w14:textId="77777777" w:rsidR="00DE2EC9" w:rsidRPr="00E17A7A" w:rsidRDefault="00DE2EC9" w:rsidP="00DE2EC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80F429" w14:textId="77777777" w:rsidR="00DE2EC9" w:rsidRPr="00E17A7A" w:rsidRDefault="00DE2EC9" w:rsidP="00DE2EC9">
            <w:pPr>
              <w:pStyle w:val="TAL"/>
              <w:rPr>
                <w:rFonts w:cs="Arial"/>
                <w:szCs w:val="18"/>
              </w:rPr>
            </w:pPr>
          </w:p>
        </w:tc>
      </w:tr>
    </w:tbl>
    <w:p w14:paraId="49ABD162" w14:textId="77777777" w:rsidR="007F677B" w:rsidRPr="00F35F4A" w:rsidRDefault="007F677B" w:rsidP="007F677B">
      <w:pPr>
        <w:rPr>
          <w:lang w:eastAsia="zh-CN"/>
        </w:rPr>
      </w:pPr>
    </w:p>
    <w:p w14:paraId="5F8C783D" w14:textId="7A4BE8A9" w:rsidR="007F677B" w:rsidRPr="00F35F4A" w:rsidRDefault="007F677B" w:rsidP="007F677B">
      <w:pPr>
        <w:pStyle w:val="Heading4"/>
        <w:rPr>
          <w:lang w:eastAsia="zh-CN"/>
        </w:rPr>
      </w:pPr>
      <w:bookmarkStart w:id="219" w:name="_Toc96848165"/>
      <w:r w:rsidRPr="00F35F4A">
        <w:rPr>
          <w:lang w:eastAsia="zh-CN"/>
        </w:rPr>
        <w:t>6</w:t>
      </w:r>
      <w:r w:rsidR="00D71F3E">
        <w:rPr>
          <w:lang w:eastAsia="zh-CN"/>
        </w:rPr>
        <w:t>.3</w:t>
      </w:r>
      <w:r w:rsidRPr="00F35F4A">
        <w:rPr>
          <w:lang w:eastAsia="zh-CN"/>
        </w:rPr>
        <w:t>.5.2</w:t>
      </w:r>
      <w:r w:rsidRPr="00F35F4A">
        <w:rPr>
          <w:lang w:eastAsia="zh-CN"/>
        </w:rPr>
        <w:tab/>
        <w:t>Structured data types</w:t>
      </w:r>
      <w:bookmarkEnd w:id="219"/>
    </w:p>
    <w:p w14:paraId="2AED9B9F" w14:textId="3A3B528E" w:rsidR="007F677B" w:rsidRDefault="007F677B" w:rsidP="007F677B">
      <w:pPr>
        <w:pStyle w:val="Heading5"/>
        <w:rPr>
          <w:lang w:eastAsia="zh-CN"/>
        </w:rPr>
      </w:pPr>
      <w:bookmarkStart w:id="220" w:name="_Toc96848166"/>
      <w:r w:rsidRPr="00F35F4A">
        <w:rPr>
          <w:lang w:eastAsia="zh-CN"/>
        </w:rPr>
        <w:t>6</w:t>
      </w:r>
      <w:r w:rsidR="00D71F3E">
        <w:rPr>
          <w:lang w:eastAsia="zh-CN"/>
        </w:rPr>
        <w:t>.3</w:t>
      </w:r>
      <w:r w:rsidRPr="00F35F4A">
        <w:rPr>
          <w:lang w:eastAsia="zh-CN"/>
        </w:rPr>
        <w:t>.5.2.1</w:t>
      </w:r>
      <w:r w:rsidRPr="00F35F4A">
        <w:rPr>
          <w:lang w:eastAsia="zh-CN"/>
        </w:rPr>
        <w:tab/>
        <w:t>Introduction</w:t>
      </w:r>
      <w:bookmarkEnd w:id="220"/>
    </w:p>
    <w:p w14:paraId="612749F5" w14:textId="77777777" w:rsidR="00665644" w:rsidRDefault="00665644" w:rsidP="00665644">
      <w:pPr>
        <w:pStyle w:val="Heading5"/>
      </w:pPr>
      <w:bookmarkStart w:id="221" w:name="_Toc96848167"/>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221"/>
    </w:p>
    <w:p w14:paraId="3B4D35B0" w14:textId="77777777" w:rsidR="00665644" w:rsidRDefault="00665644" w:rsidP="00665644">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2209945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C117A2E"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588F6FF"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788EFE"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61297DD"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58E136" w14:textId="77777777" w:rsidR="00665644" w:rsidRPr="005C44CA" w:rsidRDefault="00665644"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C4AC0E" w14:textId="77777777" w:rsidR="00665644" w:rsidRDefault="00665644" w:rsidP="009629B9">
            <w:pPr>
              <w:pStyle w:val="TAH"/>
              <w:rPr>
                <w:rFonts w:cs="Arial"/>
                <w:szCs w:val="18"/>
              </w:rPr>
            </w:pPr>
            <w:r>
              <w:t>Applicability</w:t>
            </w:r>
          </w:p>
        </w:tc>
      </w:tr>
      <w:tr w:rsidR="00665644" w14:paraId="48FF7A7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48BAB3C" w14:textId="77777777" w:rsidR="00665644" w:rsidRDefault="00665644" w:rsidP="009629B9">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D350565"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61CE369"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2D4D0651" w14:textId="77777777" w:rsidR="00665644" w:rsidRDefault="00665644" w:rsidP="009629B9">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EF81CBA"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F72FA78" w14:textId="77777777" w:rsidR="00665644" w:rsidRDefault="00665644" w:rsidP="009629B9">
            <w:pPr>
              <w:pStyle w:val="TAL"/>
              <w:rPr>
                <w:rFonts w:cs="Arial"/>
                <w:szCs w:val="18"/>
              </w:rPr>
            </w:pPr>
          </w:p>
        </w:tc>
      </w:tr>
      <w:tr w:rsidR="00665644" w14:paraId="3B9D4AB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C0A6C98" w14:textId="77777777" w:rsidR="00665644" w:rsidRDefault="00665644" w:rsidP="009629B9">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F4C7A2"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79B3F1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9D0E3ED"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DC4AAF9" w14:textId="77777777" w:rsidR="00665644" w:rsidRPr="00366EFF" w:rsidRDefault="00665644"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CE01547" w14:textId="77777777" w:rsidR="00665644" w:rsidRDefault="00665644" w:rsidP="009629B9">
            <w:pPr>
              <w:pStyle w:val="TAL"/>
              <w:rPr>
                <w:rFonts w:cs="Arial"/>
                <w:szCs w:val="18"/>
              </w:rPr>
            </w:pPr>
          </w:p>
        </w:tc>
      </w:tr>
      <w:tr w:rsidR="00665644" w14:paraId="63A9ED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C47328F" w14:textId="77777777" w:rsidR="00665644" w:rsidRPr="00646838" w:rsidRDefault="00665644" w:rsidP="009629B9">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726B4BA6" w14:textId="77777777" w:rsidR="00665644" w:rsidRPr="00646838" w:rsidRDefault="00665644" w:rsidP="009629B9">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194205E2" w14:textId="77777777" w:rsidR="00665644" w:rsidRPr="00646838"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4E87C35" w14:textId="77777777" w:rsidR="00665644" w:rsidRPr="00646838"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5F1AD35" w14:textId="77777777" w:rsidR="00665644" w:rsidRPr="005C44CA" w:rsidRDefault="00665644" w:rsidP="00366EFF">
            <w:pPr>
              <w:pStyle w:val="TAL"/>
            </w:pP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138EADB0" w14:textId="77777777" w:rsidR="00665644" w:rsidRDefault="00665644" w:rsidP="009629B9">
            <w:pPr>
              <w:pStyle w:val="TAL"/>
              <w:rPr>
                <w:rFonts w:cs="Arial"/>
                <w:szCs w:val="18"/>
              </w:rPr>
            </w:pPr>
          </w:p>
        </w:tc>
      </w:tr>
      <w:tr w:rsidR="00665644" w14:paraId="37FF1DA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9160DBA" w14:textId="77777777" w:rsidR="00665644" w:rsidRDefault="00665644" w:rsidP="009629B9">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E194A06"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399D8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5CF34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ECA25C" w14:textId="77777777" w:rsidR="00665644" w:rsidRDefault="00665644" w:rsidP="009629B9">
            <w:pPr>
              <w:pStyle w:val="TAL"/>
              <w:rPr>
                <w:rFonts w:cs="Arial"/>
              </w:rPr>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51D8188" w14:textId="77777777" w:rsidR="00665644" w:rsidRDefault="00665644" w:rsidP="009629B9">
            <w:pPr>
              <w:pStyle w:val="TAL"/>
              <w:rPr>
                <w:rFonts w:cs="Arial"/>
                <w:szCs w:val="18"/>
              </w:rPr>
            </w:pPr>
          </w:p>
        </w:tc>
      </w:tr>
      <w:tr w:rsidR="00665644" w14:paraId="7D413E09"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20F13F" w14:textId="77777777" w:rsidR="00665644" w:rsidRDefault="00665644" w:rsidP="009629B9">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7D3E177"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7D7B6F"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6F505B2"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E87C97" w14:textId="77777777" w:rsidR="00665644" w:rsidRDefault="00665644" w:rsidP="009629B9">
            <w:pPr>
              <w:pStyle w:val="TAL"/>
              <w:rPr>
                <w:rFonts w:cs="Arial"/>
              </w:rPr>
            </w:pPr>
            <w:r>
              <w:t>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5200A185" w14:textId="77777777" w:rsidR="00665644" w:rsidRDefault="00665644" w:rsidP="009629B9">
            <w:pPr>
              <w:pStyle w:val="TAL"/>
              <w:rPr>
                <w:rFonts w:cs="Arial"/>
                <w:szCs w:val="18"/>
              </w:rPr>
            </w:pPr>
          </w:p>
        </w:tc>
      </w:tr>
      <w:tr w:rsidR="00665644" w:rsidRPr="00064326" w14:paraId="1C7DB2C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AF5CD7D" w14:textId="77777777" w:rsidR="00665644" w:rsidRDefault="00665644" w:rsidP="009629B9">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52D915BE"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D23F1F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7075A31"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1BD734" w14:textId="77777777" w:rsidR="00665644" w:rsidRPr="00064326" w:rsidRDefault="00665644" w:rsidP="009629B9">
            <w:pPr>
              <w:pStyle w:val="TAL"/>
              <w:rPr>
                <w:lang w:val="en-US"/>
              </w:rPr>
            </w:pPr>
            <w:r>
              <w:t>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171BB1B9" w14:textId="77777777" w:rsidR="00665644" w:rsidRPr="00064326" w:rsidRDefault="00665644" w:rsidP="009629B9">
            <w:pPr>
              <w:pStyle w:val="TAL"/>
              <w:rPr>
                <w:rFonts w:cs="Arial"/>
                <w:szCs w:val="18"/>
                <w:lang w:val="en-US"/>
              </w:rPr>
            </w:pPr>
          </w:p>
        </w:tc>
      </w:tr>
      <w:tr w:rsidR="00665644" w14:paraId="616B44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D40CC25" w14:textId="77777777" w:rsidR="00665644" w:rsidRDefault="00665644" w:rsidP="009629B9">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9E47C55" w14:textId="77777777" w:rsidR="00665644" w:rsidRDefault="00665644" w:rsidP="009629B9">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2D82C15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40E9A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4F54A0" w14:textId="77777777" w:rsidR="00665644" w:rsidRPr="00317891" w:rsidRDefault="00665644" w:rsidP="009629B9">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4B6E4C20" w14:textId="77777777" w:rsidR="00665644" w:rsidRDefault="00665644" w:rsidP="009629B9">
            <w:pPr>
              <w:pStyle w:val="TAL"/>
              <w:rPr>
                <w:rFonts w:cs="Arial"/>
                <w:szCs w:val="18"/>
              </w:rPr>
            </w:pPr>
          </w:p>
        </w:tc>
      </w:tr>
      <w:tr w:rsidR="00665644" w14:paraId="7A73597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B3C9E15" w14:textId="77777777" w:rsidR="00665644" w:rsidRDefault="00665644" w:rsidP="009629B9">
            <w:pPr>
              <w:pStyle w:val="TAL"/>
            </w:pPr>
            <w:r>
              <w:t>easTDnais</w:t>
            </w:r>
          </w:p>
        </w:tc>
        <w:tc>
          <w:tcPr>
            <w:tcW w:w="1259" w:type="dxa"/>
            <w:tcBorders>
              <w:top w:val="single" w:sz="4" w:space="0" w:color="auto"/>
              <w:left w:val="single" w:sz="4" w:space="0" w:color="auto"/>
              <w:bottom w:val="single" w:sz="4" w:space="0" w:color="auto"/>
              <w:right w:val="single" w:sz="4" w:space="0" w:color="auto"/>
            </w:tcBorders>
          </w:tcPr>
          <w:p w14:paraId="0F896B64" w14:textId="77777777" w:rsidR="00665644" w:rsidRDefault="00665644" w:rsidP="009629B9">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5E99433"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73D33"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238ABF" w14:textId="77777777" w:rsidR="00665644" w:rsidRDefault="00665644" w:rsidP="009629B9">
            <w:pPr>
              <w:pStyle w:val="TAL"/>
            </w:pPr>
            <w:r>
              <w:t>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E8439" w14:textId="77777777" w:rsidR="00665644" w:rsidRDefault="00665644" w:rsidP="009629B9">
            <w:pPr>
              <w:pStyle w:val="TAL"/>
              <w:rPr>
                <w:rFonts w:cs="Arial"/>
                <w:szCs w:val="18"/>
              </w:rPr>
            </w:pPr>
          </w:p>
        </w:tc>
      </w:tr>
    </w:tbl>
    <w:p w14:paraId="363B42FB" w14:textId="77777777" w:rsidR="00665644" w:rsidRPr="00064326" w:rsidRDefault="00665644" w:rsidP="00665644"/>
    <w:p w14:paraId="1A8565A3" w14:textId="77777777" w:rsidR="00665644" w:rsidRDefault="00665644" w:rsidP="00665644">
      <w:pPr>
        <w:pStyle w:val="Heading5"/>
      </w:pPr>
      <w:bookmarkStart w:id="222" w:name="_Toc96848168"/>
      <w:r w:rsidRPr="00F35F4A">
        <w:rPr>
          <w:lang w:eastAsia="zh-CN"/>
        </w:rPr>
        <w:lastRenderedPageBreak/>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222"/>
    </w:p>
    <w:p w14:paraId="0A98D883" w14:textId="77777777" w:rsidR="00665644" w:rsidRDefault="00665644" w:rsidP="00665644">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14177E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4B6D935"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B781E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F1E8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54245C8"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7BDA5B" w14:textId="77777777" w:rsidR="00665644" w:rsidRPr="005C44CA" w:rsidRDefault="00665644"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74A097" w14:textId="77777777" w:rsidR="00665644" w:rsidRDefault="00665644" w:rsidP="009629B9">
            <w:pPr>
              <w:pStyle w:val="TAH"/>
              <w:rPr>
                <w:rFonts w:cs="Arial"/>
                <w:szCs w:val="18"/>
              </w:rPr>
            </w:pPr>
            <w:r>
              <w:t>Applicability</w:t>
            </w:r>
          </w:p>
        </w:tc>
      </w:tr>
      <w:tr w:rsidR="00665644" w14:paraId="41A55F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7A2AC59" w14:textId="77777777" w:rsidR="00665644" w:rsidRDefault="00665644" w:rsidP="009629B9">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BA7F5E" w14:textId="77777777" w:rsidR="00665644" w:rsidRDefault="00665644" w:rsidP="009629B9">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3BB4F2FE" w14:textId="77777777" w:rsidR="00665644"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7DADCCE"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2559F35" w14:textId="77777777" w:rsidR="00665644" w:rsidRPr="0016361A" w:rsidRDefault="00665644"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79C97BF5" w14:textId="77777777" w:rsidR="00665644" w:rsidRDefault="00665644" w:rsidP="009629B9">
            <w:pPr>
              <w:pStyle w:val="TAL"/>
              <w:rPr>
                <w:rFonts w:cs="Arial"/>
                <w:szCs w:val="18"/>
              </w:rPr>
            </w:pPr>
          </w:p>
        </w:tc>
      </w:tr>
    </w:tbl>
    <w:p w14:paraId="0054BC2E" w14:textId="77777777" w:rsidR="00665644" w:rsidRPr="005A704D" w:rsidRDefault="00665644" w:rsidP="00665644"/>
    <w:p w14:paraId="7877E5F8" w14:textId="6262D04E" w:rsidR="007F677B" w:rsidRPr="00F35F4A" w:rsidRDefault="007F677B" w:rsidP="007F677B">
      <w:pPr>
        <w:pStyle w:val="Heading5"/>
        <w:rPr>
          <w:lang w:eastAsia="zh-CN"/>
        </w:rPr>
      </w:pPr>
      <w:bookmarkStart w:id="223" w:name="_Toc96848169"/>
      <w:r w:rsidRPr="00F35F4A">
        <w:rPr>
          <w:lang w:eastAsia="zh-CN"/>
        </w:rPr>
        <w:t>6</w:t>
      </w:r>
      <w:r w:rsidR="00D71F3E">
        <w:rPr>
          <w:lang w:eastAsia="zh-CN"/>
        </w:rPr>
        <w:t>.3</w:t>
      </w:r>
      <w:r w:rsidRPr="00F35F4A">
        <w:rPr>
          <w:lang w:eastAsia="zh-CN"/>
        </w:rPr>
        <w:t>.5.2.</w:t>
      </w:r>
      <w:r w:rsidR="00665644">
        <w:rPr>
          <w:lang w:eastAsia="zh-CN"/>
        </w:rPr>
        <w:t>4</w:t>
      </w:r>
      <w:r w:rsidRPr="00F35F4A">
        <w:rPr>
          <w:lang w:eastAsia="zh-CN"/>
        </w:rPr>
        <w:tab/>
        <w:t xml:space="preserve">Type: </w:t>
      </w:r>
      <w:r w:rsidRPr="00646838">
        <w:t>E</w:t>
      </w:r>
      <w:r>
        <w:t>asDiscoverySubscription</w:t>
      </w:r>
      <w:bookmarkEnd w:id="223"/>
    </w:p>
    <w:p w14:paraId="2ABE58AD" w14:textId="53202E74" w:rsidR="007F677B" w:rsidRDefault="007F677B" w:rsidP="00D6602B"/>
    <w:p w14:paraId="375EB8AC" w14:textId="77777777" w:rsidR="00665644" w:rsidRDefault="00665644" w:rsidP="00665644">
      <w:pPr>
        <w:pStyle w:val="TH"/>
      </w:pPr>
      <w:r>
        <w:rPr>
          <w:noProof/>
        </w:rPr>
        <w:lastRenderedPageBreak/>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212B59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DF76F9"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2E41C2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8DB0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896C993" w14:textId="77777777" w:rsidR="00665644" w:rsidRPr="001E7BDC" w:rsidRDefault="00665644"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BFCAD1" w14:textId="77777777" w:rsidR="00665644" w:rsidRPr="005C44CA" w:rsidRDefault="00665644"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7D49987" w14:textId="77777777" w:rsidR="00665644" w:rsidRDefault="00665644" w:rsidP="009629B9">
            <w:pPr>
              <w:pStyle w:val="TAH"/>
              <w:rPr>
                <w:rFonts w:cs="Arial"/>
                <w:szCs w:val="18"/>
              </w:rPr>
            </w:pPr>
            <w:r>
              <w:t>Applicability</w:t>
            </w:r>
          </w:p>
        </w:tc>
      </w:tr>
      <w:tr w:rsidR="00665644" w14:paraId="6877FA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2CC8099" w14:textId="77777777" w:rsidR="00665644" w:rsidRDefault="00665644" w:rsidP="009629B9">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A6E5043"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509FCA5"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2E2BC4" w14:textId="77777777" w:rsidR="00665644"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51F8A3"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24BC5790" w14:textId="77777777" w:rsidR="00665644" w:rsidRDefault="00665644" w:rsidP="009629B9">
            <w:pPr>
              <w:pStyle w:val="TAL"/>
              <w:rPr>
                <w:rFonts w:cs="Arial"/>
                <w:szCs w:val="18"/>
              </w:rPr>
            </w:pPr>
          </w:p>
        </w:tc>
      </w:tr>
      <w:tr w:rsidR="00665644" w14:paraId="3596E8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DD927CC" w14:textId="77777777" w:rsidR="00665644" w:rsidRDefault="00665644" w:rsidP="009629B9">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6ED8B298" w14:textId="65897B1B" w:rsidR="00665644" w:rsidRDefault="00DE2EC9" w:rsidP="009629B9">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A486A3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201A66"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5A1810A" w14:textId="77777777" w:rsidR="00665644" w:rsidRPr="00366EFF" w:rsidRDefault="00665644"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FE02922" w14:textId="77777777" w:rsidR="00665644" w:rsidRDefault="00665644" w:rsidP="009629B9">
            <w:pPr>
              <w:pStyle w:val="TAL"/>
              <w:rPr>
                <w:rFonts w:cs="Arial"/>
                <w:szCs w:val="18"/>
              </w:rPr>
            </w:pPr>
          </w:p>
        </w:tc>
      </w:tr>
      <w:tr w:rsidR="00665644" w14:paraId="1BBE054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9680656" w14:textId="77777777" w:rsidR="00665644" w:rsidRPr="00646838" w:rsidRDefault="00665644" w:rsidP="009629B9">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26C80FDF" w14:textId="66449BD7" w:rsidR="00665644" w:rsidRPr="00646838" w:rsidRDefault="00DE2EC9" w:rsidP="009629B9">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6415B6F3" w14:textId="77777777" w:rsidR="00665644" w:rsidRPr="00646838"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018796C" w14:textId="77777777" w:rsidR="00665644" w:rsidRPr="00646838"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F6E25A" w14:textId="43AD86B7" w:rsidR="00665644" w:rsidRPr="00646838" w:rsidRDefault="00665644" w:rsidP="00DE2EC9">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5B56606C" w14:textId="77777777" w:rsidR="00665644" w:rsidRDefault="00665644" w:rsidP="009629B9">
            <w:pPr>
              <w:pStyle w:val="TAL"/>
              <w:rPr>
                <w:rFonts w:cs="Arial"/>
                <w:szCs w:val="18"/>
              </w:rPr>
            </w:pPr>
          </w:p>
        </w:tc>
      </w:tr>
      <w:tr w:rsidR="00665644" w14:paraId="0EF7240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3DC1EF2" w14:textId="77777777" w:rsidR="00665644" w:rsidRDefault="00665644" w:rsidP="009629B9">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0E9C1AAF" w14:textId="77777777" w:rsidR="00665644" w:rsidRDefault="00665644" w:rsidP="009629B9">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15B86D3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428EF3"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72F46B" w14:textId="0D550EDA" w:rsidR="00665644" w:rsidRPr="0016361A" w:rsidRDefault="00665644" w:rsidP="009629B9">
            <w:pPr>
              <w:pStyle w:val="TAL"/>
            </w:pPr>
            <w:r w:rsidRPr="005C44CA">
              <w:t>EAS characteristics filter</w:t>
            </w:r>
            <w:r w:rsidR="00DE2EC9" w:rsidRPr="005C44CA">
              <w:t xml:space="preserve">; </w:t>
            </w:r>
            <w:r w:rsidR="00DE2EC9" w:rsidRPr="00F477AF">
              <w:t xml:space="preserve">Applicable </w:t>
            </w:r>
            <w:r w:rsidR="00DE2EC9">
              <w:t>when easEventType is set to</w:t>
            </w:r>
            <w:r w:rsidR="00DE2EC9" w:rsidRPr="00F477AF">
              <w:t xml:space="preserve"> "</w:t>
            </w:r>
            <w:r w:rsidR="00DE2EC9">
              <w:t>EAS_AVAILABILITY_CHANGE</w:t>
            </w:r>
            <w:r w:rsidR="00DE2EC9" w:rsidRPr="00F477AF">
              <w:t>" event</w:t>
            </w:r>
          </w:p>
        </w:tc>
        <w:tc>
          <w:tcPr>
            <w:tcW w:w="1998" w:type="dxa"/>
            <w:tcBorders>
              <w:top w:val="single" w:sz="4" w:space="0" w:color="auto"/>
              <w:left w:val="single" w:sz="4" w:space="0" w:color="auto"/>
              <w:bottom w:val="single" w:sz="4" w:space="0" w:color="auto"/>
              <w:right w:val="single" w:sz="4" w:space="0" w:color="auto"/>
            </w:tcBorders>
          </w:tcPr>
          <w:p w14:paraId="3017752E" w14:textId="77777777" w:rsidR="00665644" w:rsidRDefault="00665644" w:rsidP="009629B9">
            <w:pPr>
              <w:pStyle w:val="TAL"/>
              <w:rPr>
                <w:rFonts w:cs="Arial"/>
                <w:szCs w:val="18"/>
              </w:rPr>
            </w:pPr>
          </w:p>
        </w:tc>
      </w:tr>
      <w:tr w:rsidR="00665644" w14:paraId="20DC005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A2EE55C" w14:textId="77777777" w:rsidR="00665644" w:rsidRDefault="00665644" w:rsidP="009629B9">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3421BDB5" w14:textId="77777777" w:rsidR="00665644" w:rsidRDefault="00665644" w:rsidP="009629B9">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D77A6F1"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4C2B64"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296BDF" w14:textId="42B114A4" w:rsidR="00665644" w:rsidRDefault="00665644" w:rsidP="009629B9">
            <w:pPr>
              <w:pStyle w:val="TAL"/>
            </w:pPr>
            <w:r>
              <w:t>EAS dynamic information changes filter</w:t>
            </w:r>
            <w:r w:rsidR="00DE2EC9" w:rsidRPr="005C44CA">
              <w:t xml:space="preserve">; </w:t>
            </w:r>
            <w:r w:rsidR="00DE2EC9" w:rsidRPr="00F477AF">
              <w:t xml:space="preserve">Applicable </w:t>
            </w:r>
            <w:r w:rsidR="00DE2EC9">
              <w:t>when easEventType is set to</w:t>
            </w:r>
            <w:r w:rsidR="00DE2EC9" w:rsidRPr="00F477AF">
              <w:t xml:space="preserve"> "</w:t>
            </w:r>
            <w:r w:rsidR="00DE2EC9">
              <w:t>EAS_DYNAMIC_INFO_CHANGE</w:t>
            </w:r>
            <w:r w:rsidR="00DE2EC9" w:rsidRPr="00F477AF">
              <w:t>" event</w:t>
            </w:r>
          </w:p>
        </w:tc>
        <w:tc>
          <w:tcPr>
            <w:tcW w:w="1998" w:type="dxa"/>
            <w:tcBorders>
              <w:top w:val="single" w:sz="4" w:space="0" w:color="auto"/>
              <w:left w:val="single" w:sz="4" w:space="0" w:color="auto"/>
              <w:bottom w:val="single" w:sz="4" w:space="0" w:color="auto"/>
              <w:right w:val="single" w:sz="4" w:space="0" w:color="auto"/>
            </w:tcBorders>
          </w:tcPr>
          <w:p w14:paraId="731C5454" w14:textId="77777777" w:rsidR="00665644" w:rsidRDefault="00665644" w:rsidP="009629B9">
            <w:pPr>
              <w:pStyle w:val="TAL"/>
              <w:rPr>
                <w:rFonts w:cs="Arial"/>
                <w:szCs w:val="18"/>
              </w:rPr>
            </w:pPr>
          </w:p>
        </w:tc>
      </w:tr>
      <w:tr w:rsidR="00665644" w14:paraId="11C421B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306041D" w14:textId="7315E661" w:rsidR="00665644" w:rsidRDefault="00DE2EC9" w:rsidP="009629B9">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08D8A5B4" w14:textId="2A341784" w:rsidR="00665644" w:rsidRDefault="00665644" w:rsidP="009629B9">
            <w:pPr>
              <w:pStyle w:val="TAL"/>
            </w:pPr>
            <w:r>
              <w:t>array(</w:t>
            </w:r>
            <w:r w:rsidR="00DE2EC9">
              <w:t>ACRScenario</w:t>
            </w:r>
            <w:r>
              <w:t>)</w:t>
            </w:r>
          </w:p>
        </w:tc>
        <w:tc>
          <w:tcPr>
            <w:tcW w:w="425" w:type="dxa"/>
            <w:tcBorders>
              <w:top w:val="single" w:sz="4" w:space="0" w:color="auto"/>
              <w:left w:val="single" w:sz="4" w:space="0" w:color="auto"/>
              <w:bottom w:val="single" w:sz="4" w:space="0" w:color="auto"/>
              <w:right w:val="single" w:sz="4" w:space="0" w:color="auto"/>
            </w:tcBorders>
          </w:tcPr>
          <w:p w14:paraId="7A59A3B5"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BEA553B"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D4A9A6" w14:textId="77777777" w:rsidR="00665644" w:rsidRPr="0016361A" w:rsidRDefault="00665644" w:rsidP="009629B9">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447D30C0" w14:textId="77777777" w:rsidR="00665644" w:rsidRDefault="00665644" w:rsidP="009629B9">
            <w:pPr>
              <w:pStyle w:val="TAL"/>
              <w:rPr>
                <w:rFonts w:cs="Arial"/>
                <w:szCs w:val="18"/>
              </w:rPr>
            </w:pPr>
          </w:p>
        </w:tc>
      </w:tr>
      <w:tr w:rsidR="00E62C96" w14:paraId="1675034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159CA33" w14:textId="29AD1628" w:rsidR="00E62C96" w:rsidRDefault="00E62C96" w:rsidP="00E62C96">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3CAECCF6" w14:textId="7037B76C" w:rsidR="00E62C96" w:rsidRDefault="00E62C96" w:rsidP="00E62C9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8F9C952" w14:textId="2484A199" w:rsidR="00E62C96" w:rsidRDefault="00E62C96" w:rsidP="00E62C96">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1ACFAFF" w14:textId="0F382BB3" w:rsidR="00E62C96" w:rsidRDefault="00E62C96" w:rsidP="00E62C9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425E8EC" w14:textId="78F11F95" w:rsidR="00E62C96" w:rsidRDefault="00E62C96" w:rsidP="00E62C96">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5D6568DE" w14:textId="77777777" w:rsidR="00E62C96" w:rsidRDefault="00E62C96" w:rsidP="00E62C96">
            <w:pPr>
              <w:pStyle w:val="TAL"/>
              <w:rPr>
                <w:rFonts w:cs="Arial"/>
                <w:szCs w:val="18"/>
              </w:rPr>
            </w:pPr>
          </w:p>
        </w:tc>
      </w:tr>
      <w:tr w:rsidR="00E62C96" w14:paraId="3F26852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C4E863B" w14:textId="77777777" w:rsidR="00E62C96" w:rsidRPr="00507DCC" w:rsidRDefault="00E62C96" w:rsidP="00E62C96">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B805EF9" w14:textId="77777777" w:rsidR="00E62C96" w:rsidRDefault="00E62C96" w:rsidP="00E62C96">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6C8529E" w14:textId="77777777" w:rsidR="00E62C96" w:rsidRDefault="00E62C96" w:rsidP="00E62C9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E166146" w14:textId="77777777" w:rsidR="00E62C96" w:rsidRDefault="00E62C96" w:rsidP="00E62C9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9E8728" w14:textId="77777777" w:rsidR="00E62C96" w:rsidRDefault="00E62C96" w:rsidP="00E62C96">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BB3E35E" w14:textId="77777777" w:rsidR="00E62C96" w:rsidRDefault="00E62C96" w:rsidP="00E62C96">
            <w:pPr>
              <w:pStyle w:val="TAL"/>
              <w:rPr>
                <w:rFonts w:cs="Arial"/>
                <w:szCs w:val="18"/>
              </w:rPr>
            </w:pPr>
          </w:p>
        </w:tc>
      </w:tr>
      <w:tr w:rsidR="00E62C96" w14:paraId="05356B7C"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D0359D" w14:textId="77777777" w:rsidR="00E62C96" w:rsidRDefault="00E62C96" w:rsidP="00E62C96">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25A5A433" w14:textId="77777777" w:rsidR="00E62C96" w:rsidRDefault="00E62C96" w:rsidP="00E62C9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98FC09" w14:textId="77777777" w:rsidR="00E62C96" w:rsidRDefault="00E62C96" w:rsidP="00E62C9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E09D85C" w14:textId="77777777" w:rsidR="00E62C96" w:rsidRDefault="00E62C96" w:rsidP="00E62C9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E1B43" w14:textId="77777777" w:rsidR="00E62C96" w:rsidRPr="0016361A" w:rsidRDefault="00E62C96" w:rsidP="00E62C96">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A28AB02" w14:textId="77777777" w:rsidR="00E62C96" w:rsidRDefault="00E62C96" w:rsidP="00366EFF">
            <w:pPr>
              <w:pStyle w:val="TAL"/>
            </w:pPr>
            <w:r>
              <w:t>Notification_test_event</w:t>
            </w:r>
          </w:p>
        </w:tc>
      </w:tr>
      <w:tr w:rsidR="00E62C96" w14:paraId="14A93C7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D691BFB" w14:textId="77777777" w:rsidR="00E62C96" w:rsidRDefault="00E62C96" w:rsidP="00E62C96">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4636544" w14:textId="77777777" w:rsidR="00E62C96" w:rsidRDefault="00E62C96" w:rsidP="00E62C96">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430CFED" w14:textId="77777777" w:rsidR="00E62C96" w:rsidRDefault="00E62C96" w:rsidP="00E62C9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FA57210" w14:textId="77777777" w:rsidR="00E62C96" w:rsidRDefault="00E62C96" w:rsidP="00E62C9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915CE25" w14:textId="77777777" w:rsidR="00E62C96" w:rsidRPr="0016361A" w:rsidRDefault="00E62C96" w:rsidP="00E62C96">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4921E83" w14:textId="77777777" w:rsidR="00E62C96" w:rsidRDefault="00E62C96" w:rsidP="00366EFF">
            <w:pPr>
              <w:pStyle w:val="TAL"/>
            </w:pPr>
            <w:r>
              <w:t>Notification_websocket</w:t>
            </w:r>
          </w:p>
        </w:tc>
      </w:tr>
      <w:tr w:rsidR="00E62C96" w14:paraId="03F46A5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A629266" w14:textId="462856C7" w:rsidR="00E62C96" w:rsidRDefault="00E62C96" w:rsidP="00E62C96">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12974579" w14:textId="1495F4C6" w:rsidR="00E62C96" w:rsidRDefault="00E62C96" w:rsidP="00E62C9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050F472" w14:textId="57DC19A8" w:rsidR="00E62C96" w:rsidRDefault="00E62C96" w:rsidP="00E62C96">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4CBE89D0" w14:textId="31D1380B" w:rsidR="00E62C96" w:rsidRDefault="00E62C96" w:rsidP="00E62C9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25FDB0F" w14:textId="77777777" w:rsidR="00E62C96" w:rsidRDefault="00E62C96" w:rsidP="00E62C96">
            <w:pPr>
              <w:pStyle w:val="TAL"/>
            </w:pPr>
            <w:r w:rsidRPr="005C44CA">
              <w:t>Represents a l</w:t>
            </w:r>
            <w:r>
              <w:t xml:space="preserve">ist of Supported features used as described in clause 6.3.7. </w:t>
            </w:r>
          </w:p>
          <w:p w14:paraId="44B9C695" w14:textId="726398DA" w:rsidR="00E62C96" w:rsidRDefault="00E62C96" w:rsidP="00E62C96">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260409B0" w14:textId="77777777" w:rsidR="00E62C96" w:rsidRDefault="00E62C96" w:rsidP="00E62C96">
            <w:pPr>
              <w:pStyle w:val="TAL"/>
              <w:rPr>
                <w:rFonts w:cs="Arial"/>
                <w:szCs w:val="18"/>
              </w:rPr>
            </w:pPr>
          </w:p>
        </w:tc>
      </w:tr>
    </w:tbl>
    <w:p w14:paraId="3B826A64" w14:textId="43CCC5CD" w:rsidR="00665644" w:rsidRDefault="00665644" w:rsidP="00665644">
      <w:pPr>
        <w:pStyle w:val="EditorsNote"/>
      </w:pPr>
      <w:r w:rsidRPr="00F35F4A">
        <w:t>Editor</w:t>
      </w:r>
      <w:r w:rsidR="00716570">
        <w:t>'</w:t>
      </w:r>
      <w:r w:rsidRPr="00F35F4A">
        <w:t>s note:</w:t>
      </w:r>
      <w:r w:rsidRPr="00F35F4A">
        <w:tab/>
        <w:t>The security credentials of EEC depend on SA3 WG and is FFS.</w:t>
      </w:r>
    </w:p>
    <w:p w14:paraId="48E7A239" w14:textId="77777777" w:rsidR="00D12C1D" w:rsidRPr="00F35F4A" w:rsidRDefault="00D12C1D" w:rsidP="00D12C1D">
      <w:pPr>
        <w:pStyle w:val="Heading5"/>
        <w:rPr>
          <w:lang w:eastAsia="zh-CN"/>
        </w:rPr>
      </w:pPr>
      <w:bookmarkStart w:id="224" w:name="_Toc96848170"/>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224"/>
    </w:p>
    <w:p w14:paraId="3D375288" w14:textId="77777777" w:rsidR="00D12C1D" w:rsidRDefault="00D12C1D" w:rsidP="00D12C1D">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7CC10AF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E6604F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D89413"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586C6"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004D19"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A7288"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287297" w14:textId="77777777" w:rsidR="00D12C1D" w:rsidRDefault="00D12C1D" w:rsidP="009629B9">
            <w:pPr>
              <w:pStyle w:val="TAH"/>
              <w:rPr>
                <w:rFonts w:cs="Arial"/>
                <w:szCs w:val="18"/>
              </w:rPr>
            </w:pPr>
            <w:r>
              <w:t>Applicability</w:t>
            </w:r>
          </w:p>
        </w:tc>
      </w:tr>
      <w:tr w:rsidR="00D12C1D" w14:paraId="28FD7C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4CF4755" w14:textId="77777777" w:rsidR="00D12C1D" w:rsidRDefault="00D12C1D" w:rsidP="009629B9">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F03D00"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16120E3"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6376FEB"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7CD60D7" w14:textId="77777777" w:rsidR="00D12C1D" w:rsidRPr="0016361A" w:rsidRDefault="00D12C1D" w:rsidP="009629B9">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0D08E31D" w14:textId="77777777" w:rsidR="00D12C1D" w:rsidRDefault="00D12C1D" w:rsidP="009629B9">
            <w:pPr>
              <w:pStyle w:val="TAL"/>
              <w:rPr>
                <w:rFonts w:cs="Arial"/>
                <w:szCs w:val="18"/>
              </w:rPr>
            </w:pPr>
          </w:p>
        </w:tc>
      </w:tr>
      <w:tr w:rsidR="00D12C1D" w14:paraId="401761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924788" w14:textId="77777777" w:rsidR="00D12C1D" w:rsidRDefault="00D12C1D" w:rsidP="009629B9">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49CEFD2E" w14:textId="52BEE26F" w:rsidR="00D12C1D" w:rsidRDefault="00FD3BA8" w:rsidP="009629B9">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4D3A035"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5B5EA91"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EF4AA4D" w14:textId="0001A59A" w:rsidR="00D12C1D" w:rsidRPr="0016361A" w:rsidRDefault="00D12C1D" w:rsidP="00FD3BA8">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5B35F57B" w14:textId="77777777" w:rsidR="00D12C1D" w:rsidRDefault="00D12C1D" w:rsidP="009629B9">
            <w:pPr>
              <w:pStyle w:val="TAL"/>
              <w:rPr>
                <w:rFonts w:cs="Arial"/>
                <w:szCs w:val="18"/>
              </w:rPr>
            </w:pPr>
          </w:p>
        </w:tc>
      </w:tr>
      <w:tr w:rsidR="00D12C1D" w14:paraId="6E4110A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C0A01B5" w14:textId="77777777" w:rsidR="00D12C1D" w:rsidRDefault="00D12C1D" w:rsidP="009629B9">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06F065E2" w14:textId="77777777" w:rsidR="00D12C1D" w:rsidRDefault="00D12C1D" w:rsidP="009629B9">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4F813C82"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FB23EA"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C9D95EF" w14:textId="77777777" w:rsidR="00D12C1D" w:rsidRDefault="00D12C1D"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248DC812" w14:textId="77777777" w:rsidR="00D12C1D" w:rsidRDefault="00D12C1D" w:rsidP="009629B9">
            <w:pPr>
              <w:pStyle w:val="TAL"/>
              <w:rPr>
                <w:rFonts w:cs="Arial"/>
                <w:szCs w:val="18"/>
              </w:rPr>
            </w:pPr>
          </w:p>
        </w:tc>
      </w:tr>
    </w:tbl>
    <w:p w14:paraId="0ADDFC44" w14:textId="77777777" w:rsidR="00D12C1D" w:rsidRDefault="00D12C1D" w:rsidP="00D6602B"/>
    <w:p w14:paraId="48D837C5" w14:textId="77777777" w:rsidR="00D12C1D" w:rsidRPr="00F35F4A" w:rsidRDefault="00D12C1D" w:rsidP="00D12C1D">
      <w:pPr>
        <w:pStyle w:val="Heading5"/>
        <w:rPr>
          <w:lang w:eastAsia="zh-CN"/>
        </w:rPr>
      </w:pPr>
      <w:bookmarkStart w:id="225" w:name="_Toc96848171"/>
      <w:r w:rsidRPr="00F35F4A">
        <w:rPr>
          <w:lang w:eastAsia="zh-CN"/>
        </w:rPr>
        <w:lastRenderedPageBreak/>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225"/>
    </w:p>
    <w:p w14:paraId="29E054A4" w14:textId="77777777" w:rsidR="00D12C1D" w:rsidRDefault="00D12C1D" w:rsidP="00D12C1D">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5CED849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E1BCEE1"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DC432A"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09694A"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0191D37"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E829EF2"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188D32" w14:textId="77777777" w:rsidR="00D12C1D" w:rsidRDefault="00D12C1D" w:rsidP="009629B9">
            <w:pPr>
              <w:pStyle w:val="TAH"/>
              <w:rPr>
                <w:rFonts w:cs="Arial"/>
                <w:szCs w:val="18"/>
              </w:rPr>
            </w:pPr>
            <w:r>
              <w:t>Applicability</w:t>
            </w:r>
          </w:p>
        </w:tc>
      </w:tr>
      <w:tr w:rsidR="00D12C1D" w14:paraId="4682404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037A81" w14:textId="77777777" w:rsidR="00D12C1D" w:rsidRDefault="00D12C1D" w:rsidP="009629B9">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637F79CF" w14:textId="5A3AC04A" w:rsidR="00D12C1D" w:rsidRPr="00064326" w:rsidRDefault="00D12C1D" w:rsidP="009629B9">
            <w:pPr>
              <w:pStyle w:val="TAL"/>
            </w:pPr>
            <w:r>
              <w:t>array(</w:t>
            </w:r>
            <w:r w:rsidR="00FD3BA8">
              <w:t>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C70D6F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F37042"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268C76" w14:textId="77777777" w:rsidR="00D12C1D" w:rsidRPr="0016361A" w:rsidRDefault="00D12C1D" w:rsidP="009629B9">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16E767B5" w14:textId="77777777" w:rsidR="00D12C1D" w:rsidRDefault="00D12C1D" w:rsidP="009629B9">
            <w:pPr>
              <w:pStyle w:val="TAL"/>
              <w:rPr>
                <w:rFonts w:cs="Arial"/>
                <w:szCs w:val="18"/>
              </w:rPr>
            </w:pPr>
          </w:p>
        </w:tc>
      </w:tr>
      <w:tr w:rsidR="00D12C1D" w14:paraId="4EFABA2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DE7CB9E" w14:textId="77777777" w:rsidR="00D12C1D" w:rsidRDefault="00D12C1D" w:rsidP="009629B9">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107B2340" w14:textId="77777777" w:rsidR="00D12C1D" w:rsidRDefault="00D12C1D" w:rsidP="009629B9">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5F04003A"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8990D4"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385F41A" w14:textId="1326C17F" w:rsidR="00D12C1D" w:rsidRDefault="00D12C1D" w:rsidP="00D15C84">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34F2502E" w14:textId="77777777" w:rsidR="00D12C1D" w:rsidRDefault="00D12C1D" w:rsidP="009629B9">
            <w:pPr>
              <w:pStyle w:val="TAL"/>
              <w:rPr>
                <w:rFonts w:cs="Arial"/>
                <w:szCs w:val="18"/>
              </w:rPr>
            </w:pPr>
          </w:p>
        </w:tc>
      </w:tr>
      <w:tr w:rsidR="00D12C1D" w14:paraId="2B933534"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C4EC13" w14:textId="6A608975" w:rsidR="00D12C1D" w:rsidRDefault="00D12C1D" w:rsidP="009629B9">
            <w:pPr>
              <w:pStyle w:val="TAN"/>
              <w:rPr>
                <w:lang w:eastAsia="ko-KR"/>
              </w:rPr>
            </w:pPr>
            <w:r w:rsidRPr="00317891">
              <w:rPr>
                <w:lang w:eastAsia="ko-KR"/>
              </w:rPr>
              <w:t>NOTE</w:t>
            </w:r>
            <w:r>
              <w:rPr>
                <w:lang w:eastAsia="ko-KR"/>
              </w:rPr>
              <w:t xml:space="preserve"> 1</w:t>
            </w:r>
            <w:r w:rsidRPr="00317891">
              <w:rPr>
                <w:lang w:eastAsia="ko-KR"/>
              </w:rPr>
              <w:t>:</w:t>
            </w:r>
            <w:r w:rsidR="00716570">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34A15052" w14:textId="7B215B4F" w:rsidR="00D12C1D" w:rsidRPr="00064326" w:rsidRDefault="00D12C1D" w:rsidP="009629B9">
            <w:pPr>
              <w:pStyle w:val="TAN"/>
              <w:rPr>
                <w:lang w:eastAsia="ko-KR"/>
              </w:rPr>
            </w:pPr>
            <w:r>
              <w:rPr>
                <w:lang w:eastAsia="ko-KR"/>
              </w:rPr>
              <w:t>NOTE 2:</w:t>
            </w:r>
            <w:r w:rsidR="00716570">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496CD672" w14:textId="77777777" w:rsidR="00D12C1D" w:rsidRDefault="00D12C1D" w:rsidP="00D12C1D">
      <w:pPr>
        <w:rPr>
          <w:lang w:eastAsia="zh-CN"/>
        </w:rPr>
      </w:pPr>
    </w:p>
    <w:p w14:paraId="6F6BA2FC" w14:textId="77777777" w:rsidR="00D12C1D" w:rsidRPr="00F35F4A" w:rsidRDefault="00D12C1D" w:rsidP="00D12C1D">
      <w:pPr>
        <w:pStyle w:val="Heading5"/>
        <w:rPr>
          <w:lang w:eastAsia="zh-CN"/>
        </w:rPr>
      </w:pPr>
      <w:bookmarkStart w:id="226" w:name="_Toc96848172"/>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226"/>
    </w:p>
    <w:p w14:paraId="0F589A02" w14:textId="77777777" w:rsidR="00D12C1D" w:rsidRDefault="00D12C1D" w:rsidP="00D12C1D">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66E85827"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518E6F6"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76159F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C5101B"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F079834"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66C5CE"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EBF2B2D" w14:textId="77777777" w:rsidR="00D12C1D" w:rsidRDefault="00D12C1D" w:rsidP="009629B9">
            <w:pPr>
              <w:pStyle w:val="TAH"/>
              <w:rPr>
                <w:rFonts w:cs="Arial"/>
                <w:szCs w:val="18"/>
              </w:rPr>
            </w:pPr>
            <w:r>
              <w:t>Applicability</w:t>
            </w:r>
          </w:p>
        </w:tc>
      </w:tr>
      <w:tr w:rsidR="00D12C1D" w14:paraId="5BA120B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A8AD0AB" w14:textId="77777777" w:rsidR="00D12C1D" w:rsidRDefault="00D12C1D" w:rsidP="009629B9">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A741DAB" w14:textId="77777777" w:rsidR="00D12C1D" w:rsidRPr="00064326"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3A2F22E"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D318601"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EED684"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28A84D10" w14:textId="77777777" w:rsidR="00D12C1D" w:rsidRDefault="00D12C1D" w:rsidP="009629B9">
            <w:pPr>
              <w:pStyle w:val="TAL"/>
              <w:rPr>
                <w:rFonts w:cs="Arial"/>
                <w:szCs w:val="18"/>
              </w:rPr>
            </w:pPr>
          </w:p>
        </w:tc>
      </w:tr>
      <w:tr w:rsidR="00D12C1D" w14:paraId="1A2F9BB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F723998" w14:textId="77777777" w:rsidR="00D12C1D" w:rsidRDefault="00D12C1D" w:rsidP="009629B9">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6C185FDF"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22DE2D"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B26168"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4F8C67" w14:textId="77777777" w:rsidR="00D12C1D" w:rsidRDefault="00D12C1D" w:rsidP="009629B9">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ECA190C" w14:textId="77777777" w:rsidR="00D12C1D" w:rsidRDefault="00D12C1D" w:rsidP="009629B9">
            <w:pPr>
              <w:pStyle w:val="TAL"/>
              <w:rPr>
                <w:rFonts w:cs="Arial"/>
                <w:szCs w:val="18"/>
              </w:rPr>
            </w:pPr>
          </w:p>
        </w:tc>
      </w:tr>
      <w:tr w:rsidR="00D12C1D" w14:paraId="596791E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F761B84" w14:textId="77777777" w:rsidR="00D12C1D" w:rsidRDefault="00D12C1D" w:rsidP="009629B9">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610A74D6"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931266F"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D9C515C"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E9F284" w14:textId="77777777" w:rsidR="00D12C1D" w:rsidRDefault="00D12C1D" w:rsidP="009629B9">
            <w:pPr>
              <w:pStyle w:val="TAL"/>
            </w:pPr>
            <w:r>
              <w:t>EAS type</w:t>
            </w:r>
          </w:p>
        </w:tc>
        <w:tc>
          <w:tcPr>
            <w:tcW w:w="1998" w:type="dxa"/>
            <w:tcBorders>
              <w:top w:val="single" w:sz="4" w:space="0" w:color="auto"/>
              <w:left w:val="single" w:sz="4" w:space="0" w:color="auto"/>
              <w:bottom w:val="single" w:sz="4" w:space="0" w:color="auto"/>
              <w:right w:val="single" w:sz="4" w:space="0" w:color="auto"/>
            </w:tcBorders>
          </w:tcPr>
          <w:p w14:paraId="7A097F5A" w14:textId="77777777" w:rsidR="00D12C1D" w:rsidRDefault="00D12C1D" w:rsidP="009629B9">
            <w:pPr>
              <w:pStyle w:val="TAL"/>
              <w:rPr>
                <w:rFonts w:cs="Arial"/>
                <w:szCs w:val="18"/>
              </w:rPr>
            </w:pPr>
          </w:p>
        </w:tc>
      </w:tr>
      <w:tr w:rsidR="00D12C1D" w14:paraId="2B99834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5548468" w14:textId="77777777" w:rsidR="00D12C1D" w:rsidRDefault="00D12C1D" w:rsidP="009629B9">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46688CE8" w14:textId="77777777" w:rsidR="00D12C1D" w:rsidRDefault="00D12C1D" w:rsidP="009629B9">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33F27553"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8BD13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E5D936" w14:textId="77777777" w:rsidR="00D12C1D" w:rsidRDefault="00D12C1D" w:rsidP="009629B9">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11CAC94E" w14:textId="77777777" w:rsidR="00D12C1D" w:rsidRDefault="00D12C1D" w:rsidP="009629B9">
            <w:pPr>
              <w:pStyle w:val="TAL"/>
              <w:rPr>
                <w:rFonts w:cs="Arial"/>
                <w:szCs w:val="18"/>
              </w:rPr>
            </w:pPr>
          </w:p>
        </w:tc>
      </w:tr>
      <w:tr w:rsidR="00D12C1D" w14:paraId="606D631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25E0DF3" w14:textId="77777777" w:rsidR="00D12C1D" w:rsidRDefault="00D12C1D" w:rsidP="009629B9">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D49D600" w14:textId="77777777" w:rsidR="00D12C1D" w:rsidRDefault="00D12C1D" w:rsidP="009629B9">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4A3BD15"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999B94"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F26B83" w14:textId="77777777" w:rsidR="00D12C1D" w:rsidRDefault="00D12C1D" w:rsidP="009629B9">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4A1345E6" w14:textId="77777777" w:rsidR="00D12C1D" w:rsidRDefault="00D12C1D" w:rsidP="009629B9">
            <w:pPr>
              <w:pStyle w:val="TAL"/>
              <w:rPr>
                <w:rFonts w:cs="Arial"/>
                <w:szCs w:val="18"/>
              </w:rPr>
            </w:pPr>
          </w:p>
        </w:tc>
      </w:tr>
      <w:tr w:rsidR="00D12C1D" w14:paraId="07537F0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F7E6D33" w14:textId="1AEFAB55" w:rsidR="00D12C1D" w:rsidRDefault="00FD3BA8" w:rsidP="00FD3BA8">
            <w:pPr>
              <w:pStyle w:val="TAL"/>
            </w:pPr>
            <w:r>
              <w:t>easS</w:t>
            </w:r>
            <w:r w:rsidR="00D12C1D"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10301832" w14:textId="778C920D" w:rsidR="00D12C1D" w:rsidRDefault="00D12C1D" w:rsidP="009629B9">
            <w:pPr>
              <w:pStyle w:val="TAL"/>
            </w:pPr>
            <w:r>
              <w:t>array(</w:t>
            </w:r>
            <w:r w:rsidR="00FD3BA8">
              <w:t>ACRScenario</w:t>
            </w:r>
            <w:r>
              <w:t>)</w:t>
            </w:r>
          </w:p>
        </w:tc>
        <w:tc>
          <w:tcPr>
            <w:tcW w:w="425" w:type="dxa"/>
            <w:tcBorders>
              <w:top w:val="single" w:sz="4" w:space="0" w:color="auto"/>
              <w:left w:val="single" w:sz="4" w:space="0" w:color="auto"/>
              <w:bottom w:val="single" w:sz="4" w:space="0" w:color="auto"/>
              <w:right w:val="single" w:sz="4" w:space="0" w:color="auto"/>
            </w:tcBorders>
          </w:tcPr>
          <w:p w14:paraId="201CE16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EFFD87B"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2092AC" w14:textId="66CBE313" w:rsidR="00D12C1D" w:rsidRDefault="00FD3BA8" w:rsidP="009629B9">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64A7757F" w14:textId="77777777" w:rsidR="00D12C1D" w:rsidRDefault="00D12C1D" w:rsidP="009629B9">
            <w:pPr>
              <w:pStyle w:val="TAL"/>
              <w:rPr>
                <w:rFonts w:cs="Arial"/>
                <w:szCs w:val="18"/>
              </w:rPr>
            </w:pPr>
          </w:p>
        </w:tc>
      </w:tr>
      <w:tr w:rsidR="00D12C1D" w14:paraId="65D1B38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93BF220" w14:textId="77777777" w:rsidR="00D12C1D" w:rsidRDefault="00D12C1D" w:rsidP="009629B9">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7BC48845"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ACA651"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7556F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795AD33" w14:textId="77777777" w:rsidR="00D12C1D" w:rsidRDefault="00D12C1D" w:rsidP="009629B9">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226034" w14:textId="77777777" w:rsidR="00D12C1D" w:rsidRDefault="00D12C1D" w:rsidP="009629B9">
            <w:pPr>
              <w:pStyle w:val="TAL"/>
              <w:rPr>
                <w:rFonts w:cs="Arial"/>
                <w:szCs w:val="18"/>
              </w:rPr>
            </w:pPr>
          </w:p>
        </w:tc>
      </w:tr>
      <w:tr w:rsidR="00D12C1D" w14:paraId="6DDAF2D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8E25AC7" w14:textId="77777777" w:rsidR="00D12C1D" w:rsidRDefault="00D12C1D" w:rsidP="009629B9">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5EC1585C" w14:textId="77777777" w:rsidR="00D12C1D" w:rsidRDefault="00D12C1D"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A67B9F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856B5FD"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19082A6" w14:textId="77777777" w:rsidR="00D12C1D" w:rsidRDefault="00D12C1D" w:rsidP="009629B9">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4FF10F0B" w14:textId="77777777" w:rsidR="00D12C1D" w:rsidRDefault="00D12C1D" w:rsidP="009629B9">
            <w:pPr>
              <w:pStyle w:val="TAL"/>
              <w:rPr>
                <w:rFonts w:cs="Arial"/>
                <w:szCs w:val="18"/>
              </w:rPr>
            </w:pPr>
          </w:p>
        </w:tc>
      </w:tr>
      <w:tr w:rsidR="00D12C1D" w14:paraId="17AF350D"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2CD6B" w14:textId="5302BB90" w:rsidR="00D12C1D" w:rsidRPr="00064326" w:rsidRDefault="00D12C1D" w:rsidP="009629B9">
            <w:pPr>
              <w:pStyle w:val="TAN"/>
              <w:rPr>
                <w:lang w:eastAsia="ko-KR"/>
              </w:rPr>
            </w:pPr>
            <w:r>
              <w:rPr>
                <w:lang w:eastAsia="ko-KR"/>
              </w:rPr>
              <w:t>NOTE:</w:t>
            </w:r>
            <w:r w:rsidR="00716570">
              <w:rPr>
                <w:lang w:eastAsia="ko-KR"/>
              </w:rPr>
              <w:tab/>
            </w:r>
            <w:r>
              <w:rPr>
                <w:lang w:eastAsia="ko-KR"/>
              </w:rPr>
              <w:t>Must include at least one optional IE</w:t>
            </w:r>
          </w:p>
        </w:tc>
      </w:tr>
    </w:tbl>
    <w:p w14:paraId="3792E986" w14:textId="77777777" w:rsidR="00D12C1D" w:rsidRDefault="00D12C1D" w:rsidP="00D12C1D">
      <w:pPr>
        <w:rPr>
          <w:lang w:eastAsia="zh-CN"/>
        </w:rPr>
      </w:pPr>
    </w:p>
    <w:p w14:paraId="1A157D31" w14:textId="5EAD276B" w:rsidR="00D12C1D" w:rsidRDefault="00D12C1D" w:rsidP="00D12C1D">
      <w:pPr>
        <w:pStyle w:val="Heading5"/>
        <w:rPr>
          <w:lang w:eastAsia="zh-CN"/>
        </w:rPr>
      </w:pPr>
      <w:bookmarkStart w:id="227" w:name="_Toc70160838"/>
      <w:bookmarkStart w:id="228" w:name="_Toc96848173"/>
      <w:r>
        <w:rPr>
          <w:lang w:eastAsia="zh-CN"/>
        </w:rPr>
        <w:t>6.3.5.2.8</w:t>
      </w:r>
      <w:r>
        <w:rPr>
          <w:lang w:eastAsia="zh-CN"/>
        </w:rPr>
        <w:tab/>
        <w:t xml:space="preserve">Type: </w:t>
      </w:r>
      <w:bookmarkEnd w:id="227"/>
      <w:r w:rsidR="00FD3BA8">
        <w:rPr>
          <w:lang w:eastAsia="ko-KR"/>
        </w:rPr>
        <w:t>D</w:t>
      </w:r>
      <w:r w:rsidR="00FD3BA8" w:rsidRPr="00E844C8">
        <w:rPr>
          <w:lang w:eastAsia="ko-KR"/>
        </w:rPr>
        <w:t>iscoveredEas</w:t>
      </w:r>
      <w:bookmarkEnd w:id="228"/>
    </w:p>
    <w:p w14:paraId="45708D87" w14:textId="3057C7FB" w:rsidR="00D12C1D" w:rsidRDefault="00D12C1D" w:rsidP="00D12C1D">
      <w:pPr>
        <w:pStyle w:val="TH"/>
      </w:pPr>
      <w:r>
        <w:rPr>
          <w:noProof/>
        </w:rPr>
        <w:t>Table 6.3.5.2.8</w:t>
      </w:r>
      <w:r>
        <w:t xml:space="preserve">-1: </w:t>
      </w:r>
      <w:r>
        <w:rPr>
          <w:noProof/>
        </w:rPr>
        <w:t xml:space="preserve">Definition of type </w:t>
      </w:r>
      <w:r w:rsidR="00FD3BA8">
        <w:rPr>
          <w:lang w:eastAsia="ko-KR"/>
        </w:rPr>
        <w:t>D</w:t>
      </w:r>
      <w:r w:rsidR="00FD3BA8"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22E435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F24DE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FA2A8C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318D53"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075104"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9BBD235"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7C073B" w14:textId="77777777" w:rsidR="00D12C1D" w:rsidRDefault="00D12C1D" w:rsidP="009629B9">
            <w:pPr>
              <w:pStyle w:val="TAH"/>
              <w:rPr>
                <w:rFonts w:cs="Arial"/>
                <w:szCs w:val="18"/>
              </w:rPr>
            </w:pPr>
            <w:r>
              <w:t>Applicability</w:t>
            </w:r>
          </w:p>
        </w:tc>
      </w:tr>
      <w:tr w:rsidR="00D12C1D" w14:paraId="735CA1C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3D94EF3" w14:textId="77777777" w:rsidR="00D12C1D" w:rsidRDefault="00D12C1D" w:rsidP="009629B9">
            <w:pPr>
              <w:pStyle w:val="TAL"/>
            </w:pPr>
            <w:r>
              <w:t>eass</w:t>
            </w:r>
          </w:p>
        </w:tc>
        <w:tc>
          <w:tcPr>
            <w:tcW w:w="1006" w:type="dxa"/>
            <w:tcBorders>
              <w:top w:val="single" w:sz="4" w:space="0" w:color="auto"/>
              <w:left w:val="single" w:sz="4" w:space="0" w:color="auto"/>
              <w:bottom w:val="single" w:sz="4" w:space="0" w:color="auto"/>
              <w:right w:val="single" w:sz="4" w:space="0" w:color="auto"/>
            </w:tcBorders>
          </w:tcPr>
          <w:p w14:paraId="12B66F8F" w14:textId="56FD6A1E" w:rsidR="00D12C1D" w:rsidRDefault="00D12C1D" w:rsidP="00FD3BA8">
            <w:pPr>
              <w:pStyle w:val="TAL"/>
            </w:pPr>
            <w:r>
              <w:t>E</w:t>
            </w:r>
            <w:r w:rsidR="00FD3BA8">
              <w:t>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7BE28C06"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D22C288" w14:textId="52DCD6D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98DBB16" w14:textId="77777777" w:rsidR="00D12C1D" w:rsidRPr="0016361A" w:rsidRDefault="00D12C1D" w:rsidP="009629B9">
            <w:pPr>
              <w:pStyle w:val="TAL"/>
            </w:pPr>
            <w:r>
              <w:t xml:space="preserve">Contains the </w:t>
            </w:r>
            <w:r>
              <w:rPr>
                <w:lang w:eastAsia="ko-KR"/>
              </w:rPr>
              <w:t>l</w:t>
            </w:r>
            <w:r w:rsidRPr="00317891">
              <w:rPr>
                <w:lang w:eastAsia="ko-KR"/>
              </w:rPr>
              <w:t xml:space="preserve">ist of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D4F3978" w14:textId="77777777" w:rsidR="00D12C1D" w:rsidRDefault="00D12C1D" w:rsidP="009629B9">
            <w:pPr>
              <w:pStyle w:val="TAL"/>
              <w:rPr>
                <w:rFonts w:cs="Arial"/>
                <w:szCs w:val="18"/>
              </w:rPr>
            </w:pPr>
          </w:p>
        </w:tc>
      </w:tr>
      <w:tr w:rsidR="00D12C1D" w14:paraId="69A70F5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B86DA6" w14:textId="77777777" w:rsidR="00D12C1D" w:rsidRDefault="00D12C1D" w:rsidP="009629B9">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15533F11" w14:textId="77777777" w:rsidR="00D12C1D" w:rsidRDefault="00D12C1D" w:rsidP="009629B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5A726C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874B3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5DCCFC" w14:textId="77777777" w:rsidR="00D12C1D" w:rsidRDefault="00D12C1D" w:rsidP="009629B9">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8D9C04" w14:textId="77777777" w:rsidR="00D12C1D" w:rsidRDefault="00D12C1D" w:rsidP="009629B9">
            <w:pPr>
              <w:pStyle w:val="TAL"/>
              <w:rPr>
                <w:rFonts w:cs="Arial"/>
                <w:szCs w:val="18"/>
              </w:rPr>
            </w:pPr>
          </w:p>
        </w:tc>
      </w:tr>
    </w:tbl>
    <w:p w14:paraId="49040D77" w14:textId="77777777" w:rsidR="00D12C1D" w:rsidRDefault="00D12C1D" w:rsidP="00D12C1D">
      <w:pPr>
        <w:rPr>
          <w:lang w:eastAsia="zh-CN"/>
        </w:rPr>
      </w:pPr>
    </w:p>
    <w:p w14:paraId="0735B4E1" w14:textId="6CECBBF2" w:rsidR="00D12C1D" w:rsidRDefault="00D12C1D" w:rsidP="00D12C1D">
      <w:pPr>
        <w:pStyle w:val="Heading5"/>
        <w:rPr>
          <w:lang w:eastAsia="zh-CN"/>
        </w:rPr>
      </w:pPr>
      <w:bookmarkStart w:id="229" w:name="_Toc96848174"/>
      <w:r>
        <w:rPr>
          <w:lang w:eastAsia="zh-CN"/>
        </w:rPr>
        <w:t>6.3.5.2.</w:t>
      </w:r>
      <w:r w:rsidR="00F539E4">
        <w:rPr>
          <w:lang w:eastAsia="zh-CN"/>
        </w:rPr>
        <w:t>9</w:t>
      </w:r>
      <w:r>
        <w:rPr>
          <w:lang w:eastAsia="zh-CN"/>
        </w:rPr>
        <w:tab/>
        <w:t xml:space="preserve">Type: </w:t>
      </w:r>
      <w:r w:rsidRPr="00FD4B16">
        <w:rPr>
          <w:lang w:eastAsia="zh-CN"/>
        </w:rPr>
        <w:t>EasDynamicInfoFilter</w:t>
      </w:r>
      <w:bookmarkEnd w:id="229"/>
    </w:p>
    <w:p w14:paraId="6EC4BAAC" w14:textId="77777777" w:rsidR="00FD3BA8" w:rsidRDefault="00FD3BA8" w:rsidP="00FD3BA8">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D3BA8" w14:paraId="1D2F552B"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3A4AFA" w14:textId="77777777" w:rsidR="00FD3BA8" w:rsidRDefault="00FD3BA8" w:rsidP="00455D9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35B2147" w14:textId="77777777" w:rsidR="00FD3BA8" w:rsidRDefault="00FD3BA8"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186D12" w14:textId="77777777" w:rsidR="00FD3BA8" w:rsidRDefault="00FD3BA8" w:rsidP="00455D9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61D21EF" w14:textId="77777777" w:rsidR="00FD3BA8" w:rsidRPr="00366EFF" w:rsidRDefault="00FD3BA8" w:rsidP="005C44C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AB91DC" w14:textId="77777777" w:rsidR="00FD3BA8" w:rsidRPr="005C44CA" w:rsidRDefault="00FD3BA8"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077C10" w14:textId="77777777" w:rsidR="00FD3BA8" w:rsidRDefault="00FD3BA8" w:rsidP="00455D9B">
            <w:pPr>
              <w:pStyle w:val="TAH"/>
              <w:rPr>
                <w:rFonts w:cs="Arial"/>
                <w:szCs w:val="18"/>
              </w:rPr>
            </w:pPr>
            <w:r>
              <w:t>Applicability</w:t>
            </w:r>
          </w:p>
        </w:tc>
      </w:tr>
      <w:tr w:rsidR="00FD3BA8" w14:paraId="2670B457"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3BE326EA" w14:textId="77777777" w:rsidR="00FD3BA8" w:rsidRDefault="00FD3BA8" w:rsidP="00455D9B">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1458C61D" w14:textId="77777777" w:rsidR="00FD3BA8" w:rsidRDefault="00FD3BA8" w:rsidP="00455D9B">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2CB4F79D" w14:textId="77777777" w:rsidR="00FD3BA8" w:rsidRDefault="00FD3BA8" w:rsidP="00455D9B">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58C1AE7" w14:textId="77777777" w:rsidR="00FD3BA8" w:rsidRDefault="00FD3BA8" w:rsidP="00455D9B">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AF0D3BA" w14:textId="77777777" w:rsidR="00FD3BA8" w:rsidRPr="0016361A" w:rsidRDefault="00FD3BA8" w:rsidP="00455D9B">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63F76F2B" w14:textId="77777777" w:rsidR="00FD3BA8" w:rsidRDefault="00FD3BA8" w:rsidP="00455D9B">
            <w:pPr>
              <w:pStyle w:val="TAL"/>
              <w:rPr>
                <w:rFonts w:cs="Arial"/>
                <w:szCs w:val="18"/>
              </w:rPr>
            </w:pPr>
          </w:p>
        </w:tc>
      </w:tr>
    </w:tbl>
    <w:p w14:paraId="4CC340C7" w14:textId="77777777" w:rsidR="00FD3BA8" w:rsidRDefault="00FD3BA8" w:rsidP="00FD3BA8">
      <w:pPr>
        <w:rPr>
          <w:lang w:eastAsia="zh-CN"/>
        </w:rPr>
      </w:pPr>
    </w:p>
    <w:p w14:paraId="7998DD98" w14:textId="77777777" w:rsidR="00FD3BA8" w:rsidRDefault="00FD3BA8" w:rsidP="00FD3BA8">
      <w:pPr>
        <w:pStyle w:val="Heading5"/>
        <w:rPr>
          <w:lang w:eastAsia="zh-CN"/>
        </w:rPr>
      </w:pPr>
      <w:bookmarkStart w:id="230" w:name="_Toc96848175"/>
      <w:r>
        <w:rPr>
          <w:lang w:eastAsia="zh-CN"/>
        </w:rPr>
        <w:lastRenderedPageBreak/>
        <w:t>6.3.5.2.10</w:t>
      </w:r>
      <w:r>
        <w:rPr>
          <w:lang w:eastAsia="zh-CN"/>
        </w:rPr>
        <w:tab/>
        <w:t xml:space="preserve">Type: </w:t>
      </w:r>
      <w:r w:rsidRPr="00FD4B16">
        <w:rPr>
          <w:lang w:eastAsia="zh-CN"/>
        </w:rPr>
        <w:t>EasDynamicInfoFilter</w:t>
      </w:r>
      <w:r>
        <w:rPr>
          <w:lang w:eastAsia="zh-CN"/>
        </w:rPr>
        <w:t>Data</w:t>
      </w:r>
      <w:bookmarkEnd w:id="230"/>
    </w:p>
    <w:p w14:paraId="3268D655" w14:textId="2A12E35F" w:rsidR="00D12C1D" w:rsidRDefault="00D12C1D" w:rsidP="00D12C1D">
      <w:pPr>
        <w:pStyle w:val="TH"/>
      </w:pPr>
      <w:r>
        <w:rPr>
          <w:noProof/>
        </w:rPr>
        <w:t>Table 6.3.5.2.</w:t>
      </w:r>
      <w:r w:rsidR="00FD3BA8">
        <w:rPr>
          <w:noProof/>
        </w:rPr>
        <w:t>10</w:t>
      </w:r>
      <w:r>
        <w:t xml:space="preserve">-1: </w:t>
      </w:r>
      <w:r>
        <w:rPr>
          <w:noProof/>
        </w:rPr>
        <w:t xml:space="preserve">Definition of type </w:t>
      </w:r>
      <w:r w:rsidR="00FD3BA8" w:rsidRPr="00FD4B16">
        <w:rPr>
          <w:lang w:eastAsia="zh-CN"/>
        </w:rPr>
        <w:t>EasDynamicInfoFilter</w:t>
      </w:r>
      <w:r w:rsidR="00FD3BA8">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9CC519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F3565D"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44525AB"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C302F0"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35487A8" w14:textId="77777777" w:rsidR="00D12C1D" w:rsidRPr="001E7BDC" w:rsidRDefault="00D12C1D"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E50309" w14:textId="77777777" w:rsidR="00D12C1D" w:rsidRPr="005C44CA" w:rsidRDefault="00D12C1D"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B2434A" w14:textId="77777777" w:rsidR="00D12C1D" w:rsidRDefault="00D12C1D" w:rsidP="009629B9">
            <w:pPr>
              <w:pStyle w:val="TAH"/>
              <w:rPr>
                <w:rFonts w:cs="Arial"/>
                <w:szCs w:val="18"/>
              </w:rPr>
            </w:pPr>
            <w:r>
              <w:t>Applicability</w:t>
            </w:r>
          </w:p>
        </w:tc>
      </w:tr>
      <w:tr w:rsidR="00D12C1D" w14:paraId="21B29A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E63C4CF" w14:textId="77777777" w:rsidR="00D12C1D" w:rsidRDefault="00D12C1D" w:rsidP="009629B9">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64820BB2"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0784FA"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7855870"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19EB700"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50DF4DA5" w14:textId="77777777" w:rsidR="00D12C1D" w:rsidRDefault="00D12C1D" w:rsidP="009629B9">
            <w:pPr>
              <w:pStyle w:val="TAL"/>
              <w:rPr>
                <w:rFonts w:cs="Arial"/>
                <w:szCs w:val="18"/>
              </w:rPr>
            </w:pPr>
          </w:p>
        </w:tc>
      </w:tr>
      <w:tr w:rsidR="00D12C1D" w14:paraId="1EFD5B0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BD22F2D" w14:textId="77777777" w:rsidR="00D12C1D" w:rsidRDefault="00D12C1D" w:rsidP="009629B9">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2968C856" w14:textId="77777777" w:rsidR="00D12C1D" w:rsidRDefault="00D12C1D" w:rsidP="009629B9">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3DA4FCD" w14:textId="77777777" w:rsidR="00D12C1D" w:rsidRDefault="00D12C1D" w:rsidP="009629B9">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9344D07" w14:textId="77777777" w:rsidR="00D12C1D" w:rsidRDefault="00D12C1D" w:rsidP="009629B9">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67BF26A" w14:textId="77777777" w:rsidR="00D12C1D" w:rsidRDefault="00D12C1D" w:rsidP="009629B9">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1C0FA36D" w14:textId="77777777" w:rsidR="00D12C1D" w:rsidRDefault="00D12C1D" w:rsidP="009629B9">
            <w:pPr>
              <w:pStyle w:val="TAL"/>
              <w:rPr>
                <w:rFonts w:cs="Arial"/>
                <w:szCs w:val="18"/>
              </w:rPr>
            </w:pPr>
          </w:p>
        </w:tc>
      </w:tr>
      <w:tr w:rsidR="00D12C1D" w14:paraId="34AB2F8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89ABC04" w14:textId="77777777" w:rsidR="00D12C1D" w:rsidRDefault="00D12C1D" w:rsidP="009629B9">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632BCB6E"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2281D0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EEFFE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DCBACE" w14:textId="77777777" w:rsidR="00D12C1D" w:rsidRDefault="00D12C1D" w:rsidP="009629B9">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F741FB" w14:textId="77777777" w:rsidR="00D12C1D" w:rsidRDefault="00D12C1D" w:rsidP="009629B9">
            <w:pPr>
              <w:pStyle w:val="TAL"/>
              <w:rPr>
                <w:rFonts w:cs="Arial"/>
                <w:szCs w:val="18"/>
              </w:rPr>
            </w:pPr>
          </w:p>
        </w:tc>
      </w:tr>
      <w:tr w:rsidR="00D12C1D" w14:paraId="01C912F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64AEC8A" w14:textId="77777777" w:rsidR="00D12C1D" w:rsidRDefault="00D12C1D" w:rsidP="009629B9">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23614134"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0F1DE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FB726D"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617FF6" w14:textId="77777777" w:rsidR="00D12C1D" w:rsidRPr="00931880" w:rsidRDefault="00D12C1D" w:rsidP="009629B9">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0376DB56" w14:textId="77777777" w:rsidR="00D12C1D" w:rsidRDefault="00D12C1D" w:rsidP="009629B9">
            <w:pPr>
              <w:pStyle w:val="TAL"/>
              <w:rPr>
                <w:rFonts w:cs="Arial"/>
                <w:szCs w:val="18"/>
              </w:rPr>
            </w:pPr>
          </w:p>
        </w:tc>
      </w:tr>
      <w:tr w:rsidR="00D12C1D" w14:paraId="0F19ED4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9EA35DA" w14:textId="77777777" w:rsidR="00D12C1D" w:rsidRDefault="00D12C1D" w:rsidP="009629B9">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492099AE"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B47C82"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1947F7"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EAA62D" w14:textId="77777777" w:rsidR="00D12C1D" w:rsidRPr="00931880" w:rsidRDefault="00D12C1D" w:rsidP="009629B9">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41F5D5DA" w14:textId="77777777" w:rsidR="00D12C1D" w:rsidRDefault="00D12C1D" w:rsidP="009629B9">
            <w:pPr>
              <w:pStyle w:val="TAL"/>
              <w:rPr>
                <w:rFonts w:cs="Arial"/>
                <w:szCs w:val="18"/>
              </w:rPr>
            </w:pPr>
          </w:p>
        </w:tc>
      </w:tr>
      <w:tr w:rsidR="00D12C1D" w:rsidRPr="00507DCC" w14:paraId="08BF12E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0B18C65" w14:textId="77777777" w:rsidR="00D12C1D" w:rsidRDefault="00D12C1D" w:rsidP="009629B9">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6663EE55" w14:textId="77777777" w:rsidR="00D12C1D" w:rsidRDefault="00D12C1D" w:rsidP="009629B9">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22BB259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9E159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AEB50B" w14:textId="77777777" w:rsidR="00D12C1D" w:rsidRPr="00FD4B16" w:rsidRDefault="00D12C1D" w:rsidP="009629B9">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08643E84" w14:textId="77777777" w:rsidR="00D12C1D" w:rsidRPr="00507DCC" w:rsidRDefault="00D12C1D" w:rsidP="009629B9">
            <w:pPr>
              <w:pStyle w:val="TAL"/>
              <w:rPr>
                <w:rFonts w:cs="Arial"/>
                <w:szCs w:val="18"/>
                <w:lang w:val="en-US"/>
              </w:rPr>
            </w:pPr>
          </w:p>
        </w:tc>
      </w:tr>
      <w:tr w:rsidR="00D12C1D" w:rsidRPr="00507DCC" w14:paraId="2950A08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5446C80" w14:textId="77777777" w:rsidR="00D12C1D" w:rsidRPr="00507DCC" w:rsidRDefault="00D12C1D" w:rsidP="009629B9">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D0342C4"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112531FF"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AFBC07A"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713F50C" w14:textId="77777777" w:rsidR="00D12C1D" w:rsidRPr="00507DCC" w:rsidRDefault="00D12C1D" w:rsidP="009629B9">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23AC6FFA" w14:textId="77777777" w:rsidR="00D12C1D" w:rsidRPr="00507DCC" w:rsidRDefault="00D12C1D" w:rsidP="009629B9">
            <w:pPr>
              <w:pStyle w:val="TAL"/>
              <w:rPr>
                <w:rFonts w:cs="Arial"/>
                <w:szCs w:val="18"/>
                <w:lang w:val="en-US"/>
              </w:rPr>
            </w:pPr>
          </w:p>
        </w:tc>
      </w:tr>
      <w:tr w:rsidR="00D12C1D" w:rsidRPr="00507DCC" w14:paraId="34FC628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52AA180" w14:textId="77777777" w:rsidR="00D12C1D" w:rsidRPr="00507DCC" w:rsidRDefault="00D12C1D" w:rsidP="009629B9">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1F827229"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6A624D62"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83F952C"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4A9A65" w14:textId="77777777" w:rsidR="00D12C1D" w:rsidRPr="00507DCC" w:rsidRDefault="00D12C1D" w:rsidP="009629B9">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3B11CD43" w14:textId="77777777" w:rsidR="00D12C1D" w:rsidRPr="00507DCC" w:rsidRDefault="00D12C1D" w:rsidP="009629B9">
            <w:pPr>
              <w:pStyle w:val="TAL"/>
              <w:rPr>
                <w:rFonts w:cs="Arial"/>
                <w:szCs w:val="18"/>
                <w:lang w:val="en-US"/>
              </w:rPr>
            </w:pPr>
          </w:p>
        </w:tc>
      </w:tr>
      <w:tr w:rsidR="00D12C1D" w:rsidRPr="00507DCC" w14:paraId="59BDF9B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5B9633" w14:textId="77777777" w:rsidR="00D12C1D" w:rsidRPr="00507DCC" w:rsidRDefault="00D12C1D" w:rsidP="009629B9">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19E0A3A"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66FB3BE5"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F359E73"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570C8EF2" w14:textId="77777777" w:rsidR="00D12C1D" w:rsidRPr="00507DCC" w:rsidRDefault="00D12C1D" w:rsidP="009629B9">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17D4CCB5" w14:textId="77777777" w:rsidR="00D12C1D" w:rsidRPr="00507DCC" w:rsidRDefault="00D12C1D" w:rsidP="009629B9">
            <w:pPr>
              <w:pStyle w:val="TAL"/>
              <w:rPr>
                <w:rFonts w:cs="Arial"/>
                <w:szCs w:val="18"/>
                <w:lang w:val="en-US"/>
              </w:rPr>
            </w:pPr>
          </w:p>
        </w:tc>
      </w:tr>
      <w:tr w:rsidR="00D12C1D" w:rsidRPr="00507DCC" w14:paraId="7070533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821E9FF" w14:textId="77777777" w:rsidR="00D12C1D" w:rsidRPr="00507DCC" w:rsidRDefault="00D12C1D" w:rsidP="009629B9">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781AD9E3"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25DC24"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C7B2286"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E85988" w14:textId="77777777" w:rsidR="00D12C1D" w:rsidRPr="00507DCC" w:rsidRDefault="00D12C1D" w:rsidP="009629B9">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5EBF6AC8" w14:textId="77777777" w:rsidR="00D12C1D" w:rsidRPr="00507DCC" w:rsidRDefault="00D12C1D" w:rsidP="009629B9">
            <w:pPr>
              <w:pStyle w:val="TAL"/>
              <w:rPr>
                <w:rFonts w:cs="Arial"/>
                <w:szCs w:val="18"/>
                <w:lang w:val="en-US"/>
              </w:rPr>
            </w:pPr>
          </w:p>
        </w:tc>
      </w:tr>
    </w:tbl>
    <w:p w14:paraId="03ACD0A9" w14:textId="59B526E0" w:rsidR="00716570" w:rsidRDefault="00716570" w:rsidP="00716570"/>
    <w:p w14:paraId="0A31508A" w14:textId="77777777" w:rsidR="00FD3BA8" w:rsidRPr="00F35F4A" w:rsidRDefault="00FD3BA8" w:rsidP="00FD3BA8">
      <w:pPr>
        <w:pStyle w:val="Heading5"/>
        <w:rPr>
          <w:lang w:eastAsia="zh-CN"/>
        </w:rPr>
      </w:pPr>
      <w:bookmarkStart w:id="231" w:name="_Toc96848176"/>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231"/>
    </w:p>
    <w:p w14:paraId="20EB7DC0" w14:textId="77777777" w:rsidR="00FD3BA8" w:rsidRDefault="00FD3BA8" w:rsidP="00FD3BA8">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D3BA8" w14:paraId="6D817AA2"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43EA66" w14:textId="77777777" w:rsidR="00FD3BA8" w:rsidRDefault="00FD3BA8" w:rsidP="00455D9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83EEA6" w14:textId="77777777" w:rsidR="00FD3BA8" w:rsidRDefault="00FD3BA8"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67147E" w14:textId="77777777" w:rsidR="00FD3BA8" w:rsidRDefault="00FD3BA8" w:rsidP="00455D9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E8A1CD6" w14:textId="77777777" w:rsidR="00FD3BA8" w:rsidRPr="00366EFF" w:rsidRDefault="00FD3BA8" w:rsidP="005C44C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810958" w14:textId="77777777" w:rsidR="00FD3BA8" w:rsidRPr="005C44CA" w:rsidRDefault="00FD3BA8"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50595F" w14:textId="77777777" w:rsidR="00FD3BA8" w:rsidRDefault="00FD3BA8" w:rsidP="00455D9B">
            <w:pPr>
              <w:pStyle w:val="TAH"/>
              <w:rPr>
                <w:rFonts w:cs="Arial"/>
                <w:szCs w:val="18"/>
              </w:rPr>
            </w:pPr>
            <w:r>
              <w:t>Applicability</w:t>
            </w:r>
          </w:p>
        </w:tc>
      </w:tr>
      <w:tr w:rsidR="00FD3BA8" w14:paraId="3DF913EA"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1B4A92FD" w14:textId="77777777" w:rsidR="00FD3BA8" w:rsidRDefault="00FD3BA8" w:rsidP="00455D9B">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16F5AA63" w14:textId="77777777" w:rsidR="00FD3BA8" w:rsidRPr="00064326" w:rsidRDefault="00FD3BA8" w:rsidP="00455D9B">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69964D76" w14:textId="77777777" w:rsidR="00FD3BA8" w:rsidRDefault="00FD3BA8" w:rsidP="00455D9B">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6269C3B" w14:textId="77777777" w:rsidR="00FD3BA8" w:rsidRDefault="00FD3BA8" w:rsidP="00455D9B">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24460A5" w14:textId="77777777" w:rsidR="00FD3BA8" w:rsidRPr="0016361A" w:rsidRDefault="00FD3BA8" w:rsidP="00455D9B">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243C7249" w14:textId="77777777" w:rsidR="00FD3BA8" w:rsidRDefault="00FD3BA8" w:rsidP="00455D9B">
            <w:pPr>
              <w:pStyle w:val="TAL"/>
              <w:rPr>
                <w:rFonts w:cs="Arial"/>
                <w:szCs w:val="18"/>
              </w:rPr>
            </w:pPr>
          </w:p>
        </w:tc>
      </w:tr>
    </w:tbl>
    <w:p w14:paraId="15A13E63" w14:textId="53BCCEF1" w:rsidR="00FD3BA8" w:rsidRDefault="00FD3BA8" w:rsidP="00716570"/>
    <w:p w14:paraId="087B0AD0" w14:textId="2FED3250" w:rsidR="00591412" w:rsidRPr="00F35F4A" w:rsidRDefault="00591412" w:rsidP="00591412">
      <w:pPr>
        <w:pStyle w:val="Heading5"/>
        <w:rPr>
          <w:lang w:eastAsia="zh-CN"/>
        </w:rPr>
      </w:pPr>
      <w:bookmarkStart w:id="232" w:name="_Toc96848177"/>
      <w:r w:rsidRPr="00F35F4A">
        <w:rPr>
          <w:lang w:eastAsia="zh-CN"/>
        </w:rPr>
        <w:t>6</w:t>
      </w:r>
      <w:r>
        <w:rPr>
          <w:lang w:eastAsia="zh-CN"/>
        </w:rPr>
        <w:t>.3</w:t>
      </w:r>
      <w:r w:rsidRPr="00F35F4A">
        <w:rPr>
          <w:lang w:eastAsia="zh-CN"/>
        </w:rPr>
        <w:t>.5.2.</w:t>
      </w:r>
      <w:r w:rsidR="00071E15">
        <w:rPr>
          <w:lang w:eastAsia="zh-CN"/>
        </w:rPr>
        <w:t>12</w:t>
      </w:r>
      <w:r w:rsidRPr="00F35F4A">
        <w:rPr>
          <w:lang w:eastAsia="zh-CN"/>
        </w:rPr>
        <w:tab/>
        <w:t xml:space="preserve">Type: </w:t>
      </w:r>
      <w:r w:rsidRPr="00646838">
        <w:t>E</w:t>
      </w:r>
      <w:r>
        <w:t>asDiscoverySubscription</w:t>
      </w:r>
      <w:r>
        <w:rPr>
          <w:lang w:eastAsia="ja-JP"/>
        </w:rPr>
        <w:t>Patch</w:t>
      </w:r>
      <w:bookmarkEnd w:id="232"/>
    </w:p>
    <w:p w14:paraId="735A9125" w14:textId="64E589A8" w:rsidR="00591412" w:rsidRDefault="00591412" w:rsidP="00591412">
      <w:pPr>
        <w:pStyle w:val="TH"/>
      </w:pPr>
      <w:r>
        <w:rPr>
          <w:noProof/>
        </w:rPr>
        <w:t>Table 6.3.5.2.</w:t>
      </w:r>
      <w:r w:rsidR="00071E15">
        <w:rPr>
          <w:noProof/>
        </w:rPr>
        <w:t>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591412" w14:paraId="36602DF8"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7F327F" w14:textId="77777777" w:rsidR="00591412" w:rsidRDefault="00591412" w:rsidP="00455D9B">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C12E4B" w14:textId="77777777" w:rsidR="00591412" w:rsidRDefault="00591412"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9CC55" w14:textId="77777777" w:rsidR="00591412" w:rsidRDefault="00591412" w:rsidP="00455D9B">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CC0D7F5" w14:textId="77777777" w:rsidR="00591412" w:rsidRPr="00366EFF" w:rsidRDefault="00591412" w:rsidP="005C44C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29AE3E" w14:textId="77777777" w:rsidR="00591412" w:rsidRPr="005C44CA" w:rsidRDefault="00591412"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0E4B00" w14:textId="77777777" w:rsidR="00591412" w:rsidRDefault="00591412" w:rsidP="00455D9B">
            <w:pPr>
              <w:pStyle w:val="TAH"/>
              <w:rPr>
                <w:rFonts w:cs="Arial"/>
                <w:szCs w:val="18"/>
              </w:rPr>
            </w:pPr>
            <w:r>
              <w:t>Applicability</w:t>
            </w:r>
          </w:p>
        </w:tc>
      </w:tr>
      <w:tr w:rsidR="00591412" w14:paraId="01410C5D"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22D05D4F" w14:textId="77777777" w:rsidR="00591412" w:rsidRDefault="00591412" w:rsidP="00455D9B">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2E986DDA" w14:textId="77777777" w:rsidR="00591412" w:rsidRDefault="00591412" w:rsidP="00455D9B">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28BB08FB" w14:textId="77777777" w:rsidR="00591412" w:rsidRDefault="00591412"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45549" w14:textId="77777777" w:rsidR="00591412" w:rsidRDefault="00591412" w:rsidP="00455D9B">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0588BAB" w14:textId="77777777" w:rsidR="00591412" w:rsidRPr="0016361A" w:rsidRDefault="00591412" w:rsidP="00455D9B">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5FF2D0CC" w14:textId="77777777" w:rsidR="00591412" w:rsidRDefault="00591412" w:rsidP="00455D9B">
            <w:pPr>
              <w:pStyle w:val="TAL"/>
              <w:rPr>
                <w:rFonts w:cs="Arial"/>
                <w:szCs w:val="18"/>
              </w:rPr>
            </w:pPr>
          </w:p>
        </w:tc>
      </w:tr>
      <w:tr w:rsidR="00591412" w14:paraId="629E989D"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3783FD04" w14:textId="77777777" w:rsidR="00591412" w:rsidRDefault="00591412" w:rsidP="00455D9B">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5D8E42E4" w14:textId="77777777" w:rsidR="00591412" w:rsidRDefault="00591412" w:rsidP="00455D9B">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35A91239" w14:textId="77777777" w:rsidR="00591412" w:rsidRDefault="00591412"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22CF60A" w14:textId="77777777" w:rsidR="00591412" w:rsidRDefault="00591412" w:rsidP="00455D9B">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1E7B59A" w14:textId="77777777" w:rsidR="00591412" w:rsidRDefault="00591412" w:rsidP="00455D9B">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312E91DD" w14:textId="77777777" w:rsidR="00591412" w:rsidRDefault="00591412" w:rsidP="00455D9B">
            <w:pPr>
              <w:pStyle w:val="TAL"/>
              <w:rPr>
                <w:rFonts w:cs="Arial"/>
                <w:szCs w:val="18"/>
              </w:rPr>
            </w:pPr>
          </w:p>
        </w:tc>
      </w:tr>
      <w:tr w:rsidR="00591412" w14:paraId="3F3211A9"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79519AE5" w14:textId="77777777" w:rsidR="00591412" w:rsidRDefault="00591412" w:rsidP="00455D9B">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AB0378E" w14:textId="77777777" w:rsidR="00591412" w:rsidRDefault="00591412" w:rsidP="00455D9B">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01FDF" w14:textId="77777777" w:rsidR="00591412" w:rsidRDefault="00591412"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E38D52" w14:textId="77777777" w:rsidR="00591412" w:rsidRDefault="00591412" w:rsidP="00455D9B">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B15E6E" w14:textId="77777777" w:rsidR="00591412" w:rsidRPr="0016361A" w:rsidRDefault="00591412" w:rsidP="00455D9B">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08805B0F" w14:textId="77777777" w:rsidR="00591412" w:rsidRDefault="00591412" w:rsidP="00455D9B">
            <w:pPr>
              <w:pStyle w:val="TAL"/>
              <w:rPr>
                <w:rFonts w:cs="Arial"/>
                <w:szCs w:val="18"/>
              </w:rPr>
            </w:pPr>
          </w:p>
        </w:tc>
      </w:tr>
      <w:tr w:rsidR="00591412" w14:paraId="7C9F2A11"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7EDC579C" w14:textId="77777777" w:rsidR="00591412" w:rsidRPr="00507DCC" w:rsidRDefault="00591412" w:rsidP="00455D9B">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19E5FE" w14:textId="77777777" w:rsidR="00591412" w:rsidRDefault="00591412" w:rsidP="00455D9B">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A9937E3" w14:textId="77777777" w:rsidR="00591412" w:rsidRDefault="00591412"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301C78C" w14:textId="77777777" w:rsidR="00591412" w:rsidRDefault="00591412"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65115A8" w14:textId="77777777" w:rsidR="00591412" w:rsidRDefault="00591412" w:rsidP="00455D9B">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FB8B907" w14:textId="77777777" w:rsidR="00591412" w:rsidRDefault="00591412" w:rsidP="00455D9B">
            <w:pPr>
              <w:pStyle w:val="TAL"/>
              <w:rPr>
                <w:rFonts w:cs="Arial"/>
                <w:szCs w:val="18"/>
              </w:rPr>
            </w:pPr>
          </w:p>
        </w:tc>
      </w:tr>
    </w:tbl>
    <w:p w14:paraId="0D5BE49F" w14:textId="77777777" w:rsidR="00591412" w:rsidRDefault="00591412" w:rsidP="00716570"/>
    <w:p w14:paraId="1E52B38F" w14:textId="77777777" w:rsidR="00FD3BA8" w:rsidRDefault="00FD3BA8" w:rsidP="00FD3BA8">
      <w:pPr>
        <w:pStyle w:val="Heading4"/>
        <w:rPr>
          <w:lang w:eastAsia="zh-CN"/>
        </w:rPr>
      </w:pPr>
      <w:bookmarkStart w:id="233" w:name="_Toc85557983"/>
      <w:bookmarkStart w:id="234" w:name="_Toc96848178"/>
      <w:r>
        <w:rPr>
          <w:lang w:eastAsia="zh-CN"/>
        </w:rPr>
        <w:t>6.3.5.3</w:t>
      </w:r>
      <w:r>
        <w:rPr>
          <w:lang w:eastAsia="zh-CN"/>
        </w:rPr>
        <w:tab/>
        <w:t>Simple data types and enumerations</w:t>
      </w:r>
      <w:bookmarkEnd w:id="233"/>
      <w:bookmarkEnd w:id="234"/>
    </w:p>
    <w:p w14:paraId="65BF45A5" w14:textId="77777777" w:rsidR="00FD3BA8" w:rsidRPr="00384E92" w:rsidRDefault="00FD3BA8" w:rsidP="00FD3BA8">
      <w:pPr>
        <w:pStyle w:val="Heading5"/>
      </w:pPr>
      <w:bookmarkStart w:id="235" w:name="_Toc85557984"/>
      <w:bookmarkStart w:id="236" w:name="_Toc96848179"/>
      <w:r>
        <w:rPr>
          <w:lang w:eastAsia="zh-CN"/>
        </w:rPr>
        <w:t>6.3</w:t>
      </w:r>
      <w:r>
        <w:t>.5.3.1</w:t>
      </w:r>
      <w:r w:rsidRPr="00384E92">
        <w:tab/>
        <w:t>Introduction</w:t>
      </w:r>
      <w:bookmarkEnd w:id="235"/>
      <w:bookmarkEnd w:id="236"/>
    </w:p>
    <w:p w14:paraId="75DFBCD4" w14:textId="77777777" w:rsidR="00FD3BA8" w:rsidRPr="00384E92" w:rsidRDefault="00FD3BA8" w:rsidP="00FD3BA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5C14D1" w14:textId="77777777" w:rsidR="00FD3BA8" w:rsidRPr="00384E92" w:rsidRDefault="00FD3BA8" w:rsidP="00FD3BA8">
      <w:pPr>
        <w:pStyle w:val="Heading5"/>
      </w:pPr>
      <w:bookmarkStart w:id="237" w:name="_Toc85557985"/>
      <w:bookmarkStart w:id="238" w:name="_Toc96848180"/>
      <w:r>
        <w:rPr>
          <w:lang w:eastAsia="zh-CN"/>
        </w:rPr>
        <w:t>6.3</w:t>
      </w:r>
      <w:r>
        <w:t>.5.3.2</w:t>
      </w:r>
      <w:r w:rsidRPr="00384E92">
        <w:tab/>
        <w:t>Simple data types</w:t>
      </w:r>
      <w:bookmarkEnd w:id="237"/>
      <w:bookmarkEnd w:id="238"/>
    </w:p>
    <w:p w14:paraId="1E975CE3" w14:textId="77777777" w:rsidR="00FD3BA8" w:rsidRPr="00384E92" w:rsidRDefault="00FD3BA8" w:rsidP="00FD3BA8">
      <w:r w:rsidRPr="00384E92">
        <w:t>The simple data types defined in table</w:t>
      </w:r>
      <w:r>
        <w:t> </w:t>
      </w:r>
      <w:r>
        <w:rPr>
          <w:lang w:eastAsia="zh-CN"/>
        </w:rPr>
        <w:t>6.3</w:t>
      </w:r>
      <w:r>
        <w:t>.5.3.2-1</w:t>
      </w:r>
      <w:r w:rsidRPr="00384E92">
        <w:t xml:space="preserve"> shall be supported.</w:t>
      </w:r>
    </w:p>
    <w:p w14:paraId="2FD32477" w14:textId="77777777" w:rsidR="00FD3BA8" w:rsidRPr="00384E92" w:rsidRDefault="00FD3BA8" w:rsidP="00FD3BA8">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D3BA8" w:rsidRPr="00B54FF5" w14:paraId="4BD30B76" w14:textId="77777777" w:rsidTr="00455D9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2AC551" w14:textId="77777777" w:rsidR="00FD3BA8" w:rsidRPr="0016361A" w:rsidRDefault="00FD3BA8" w:rsidP="00455D9B">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DE09755" w14:textId="77777777" w:rsidR="00FD3BA8" w:rsidRPr="0016361A" w:rsidRDefault="00FD3BA8" w:rsidP="00455D9B">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C1A68BA" w14:textId="77777777" w:rsidR="00FD3BA8" w:rsidRPr="0016361A" w:rsidRDefault="00FD3BA8" w:rsidP="00455D9B">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C308109" w14:textId="77777777" w:rsidR="00FD3BA8" w:rsidRPr="0016361A" w:rsidRDefault="00FD3BA8" w:rsidP="00455D9B">
            <w:pPr>
              <w:pStyle w:val="TAH"/>
            </w:pPr>
            <w:r w:rsidRPr="0016361A">
              <w:t>Applicability</w:t>
            </w:r>
          </w:p>
        </w:tc>
      </w:tr>
      <w:tr w:rsidR="00FD3BA8" w:rsidRPr="00B54FF5" w14:paraId="0420A49F" w14:textId="77777777" w:rsidTr="00455D9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A6B9BDC" w14:textId="77777777" w:rsidR="00FD3BA8" w:rsidRPr="0016361A" w:rsidRDefault="00FD3BA8" w:rsidP="00455D9B">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D4739A4" w14:textId="77777777" w:rsidR="00FD3BA8" w:rsidRPr="0016361A" w:rsidRDefault="00FD3BA8" w:rsidP="00455D9B">
            <w:pPr>
              <w:pStyle w:val="TAL"/>
            </w:pPr>
          </w:p>
        </w:tc>
        <w:tc>
          <w:tcPr>
            <w:tcW w:w="2051" w:type="pct"/>
            <w:tcBorders>
              <w:top w:val="single" w:sz="4" w:space="0" w:color="auto"/>
              <w:left w:val="nil"/>
              <w:bottom w:val="single" w:sz="8" w:space="0" w:color="auto"/>
              <w:right w:val="single" w:sz="8" w:space="0" w:color="auto"/>
            </w:tcBorders>
          </w:tcPr>
          <w:p w14:paraId="007AFFA8" w14:textId="77777777" w:rsidR="00FD3BA8" w:rsidRPr="0016361A" w:rsidRDefault="00FD3BA8" w:rsidP="00455D9B">
            <w:pPr>
              <w:pStyle w:val="TAL"/>
            </w:pPr>
          </w:p>
        </w:tc>
        <w:tc>
          <w:tcPr>
            <w:tcW w:w="1265" w:type="pct"/>
            <w:tcBorders>
              <w:top w:val="single" w:sz="4" w:space="0" w:color="auto"/>
              <w:left w:val="nil"/>
              <w:bottom w:val="single" w:sz="8" w:space="0" w:color="auto"/>
              <w:right w:val="single" w:sz="8" w:space="0" w:color="auto"/>
            </w:tcBorders>
          </w:tcPr>
          <w:p w14:paraId="09AE708E" w14:textId="77777777" w:rsidR="00FD3BA8" w:rsidRPr="0016361A" w:rsidRDefault="00FD3BA8" w:rsidP="00455D9B">
            <w:pPr>
              <w:pStyle w:val="TAL"/>
            </w:pPr>
          </w:p>
        </w:tc>
      </w:tr>
    </w:tbl>
    <w:p w14:paraId="73582D1B" w14:textId="77777777" w:rsidR="00FD3BA8" w:rsidRPr="00384E92" w:rsidRDefault="00FD3BA8" w:rsidP="00FD3BA8"/>
    <w:p w14:paraId="18C755FE" w14:textId="77777777" w:rsidR="00FD3BA8" w:rsidRPr="00BC662F" w:rsidRDefault="00FD3BA8" w:rsidP="00FD3BA8">
      <w:pPr>
        <w:pStyle w:val="Heading5"/>
      </w:pPr>
      <w:bookmarkStart w:id="239" w:name="_Toc85557986"/>
      <w:bookmarkStart w:id="240" w:name="_Toc96848181"/>
      <w:r>
        <w:rPr>
          <w:lang w:eastAsia="zh-CN"/>
        </w:rPr>
        <w:lastRenderedPageBreak/>
        <w:t>6.3</w:t>
      </w:r>
      <w:r>
        <w:t>.5.3.3</w:t>
      </w:r>
      <w:r w:rsidRPr="00BC662F">
        <w:tab/>
        <w:t xml:space="preserve">Enumeration: </w:t>
      </w:r>
      <w:r>
        <w:t>EASDiscEventIDs</w:t>
      </w:r>
      <w:bookmarkEnd w:id="239"/>
      <w:bookmarkEnd w:id="240"/>
    </w:p>
    <w:p w14:paraId="323A9FCE" w14:textId="77777777" w:rsidR="00FD3BA8" w:rsidRPr="00384E92" w:rsidRDefault="00FD3BA8" w:rsidP="00FD3BA8">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0E1173F6" w14:textId="77777777" w:rsidR="00FD3BA8" w:rsidRDefault="00FD3BA8" w:rsidP="00FD3BA8">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FD3BA8" w:rsidRPr="00B54FF5" w14:paraId="7EC63AED" w14:textId="77777777" w:rsidTr="00455D9B">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9A5AD7" w14:textId="77777777" w:rsidR="00FD3BA8" w:rsidRPr="0016361A" w:rsidRDefault="00FD3BA8" w:rsidP="00455D9B">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9BC5F8" w14:textId="77777777" w:rsidR="00FD3BA8" w:rsidRPr="0016361A" w:rsidRDefault="00FD3BA8" w:rsidP="00455D9B">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D068917" w14:textId="77777777" w:rsidR="00FD3BA8" w:rsidRPr="0016361A" w:rsidRDefault="00FD3BA8" w:rsidP="00455D9B">
            <w:pPr>
              <w:pStyle w:val="TAH"/>
            </w:pPr>
            <w:r w:rsidRPr="0016361A">
              <w:t>Applicability</w:t>
            </w:r>
          </w:p>
        </w:tc>
      </w:tr>
      <w:tr w:rsidR="00FD3BA8" w:rsidRPr="00B54FF5" w14:paraId="1A6E78F1" w14:textId="77777777" w:rsidTr="00455D9B">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CF94CE" w14:textId="77777777" w:rsidR="00FD3BA8" w:rsidRPr="0016361A" w:rsidRDefault="00FD3BA8" w:rsidP="00455D9B">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8C5C4E" w14:textId="77777777" w:rsidR="00FD3BA8" w:rsidRPr="0016361A" w:rsidRDefault="00FD3BA8" w:rsidP="00455D9B">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3EBE0264" w14:textId="77777777" w:rsidR="00FD3BA8" w:rsidRPr="0016361A" w:rsidRDefault="00FD3BA8" w:rsidP="00455D9B">
            <w:pPr>
              <w:pStyle w:val="TAL"/>
            </w:pPr>
          </w:p>
        </w:tc>
      </w:tr>
      <w:tr w:rsidR="00FD3BA8" w:rsidRPr="00B54FF5" w14:paraId="4CB4826A" w14:textId="77777777" w:rsidTr="00455D9B">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227B63" w14:textId="77777777" w:rsidR="00FD3BA8" w:rsidRDefault="00FD3BA8" w:rsidP="00455D9B">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44388" w14:textId="77777777" w:rsidR="00FD3BA8" w:rsidRPr="0016361A" w:rsidRDefault="00FD3BA8" w:rsidP="00455D9B">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3FF8596" w14:textId="77777777" w:rsidR="00FD3BA8" w:rsidRPr="0016361A" w:rsidRDefault="00FD3BA8" w:rsidP="00455D9B">
            <w:pPr>
              <w:pStyle w:val="TAL"/>
            </w:pPr>
          </w:p>
        </w:tc>
      </w:tr>
    </w:tbl>
    <w:p w14:paraId="419C0587" w14:textId="77777777" w:rsidR="00FD3BA8" w:rsidRDefault="00FD3BA8" w:rsidP="00716570"/>
    <w:p w14:paraId="635CA8CE" w14:textId="12709264" w:rsidR="007F677B" w:rsidRDefault="007F677B" w:rsidP="007F677B">
      <w:pPr>
        <w:pStyle w:val="Heading3"/>
      </w:pPr>
      <w:bookmarkStart w:id="241" w:name="_Toc96848182"/>
      <w:r>
        <w:t>6</w:t>
      </w:r>
      <w:r w:rsidR="00D71F3E">
        <w:t>.3</w:t>
      </w:r>
      <w:r>
        <w:t>.6</w:t>
      </w:r>
      <w:r>
        <w:tab/>
        <w:t>Error Handling</w:t>
      </w:r>
      <w:bookmarkEnd w:id="241"/>
    </w:p>
    <w:p w14:paraId="6E60B519" w14:textId="2D58EABD" w:rsidR="0012785F" w:rsidRDefault="0012785F">
      <w:pPr>
        <w:pStyle w:val="Heading4"/>
      </w:pPr>
      <w:bookmarkStart w:id="242" w:name="_Toc96848183"/>
      <w:r>
        <w:t>6.3.6.1</w:t>
      </w:r>
      <w:r>
        <w:tab/>
        <w:t>General</w:t>
      </w:r>
      <w:bookmarkEnd w:id="242"/>
    </w:p>
    <w:p w14:paraId="0F107BF1" w14:textId="77777777" w:rsidR="0012785F" w:rsidRDefault="0012785F" w:rsidP="0012785F">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066F89C5" w14:textId="77777777" w:rsidR="0012785F" w:rsidRDefault="0012785F" w:rsidP="0012785F">
      <w:pPr>
        <w:rPr>
          <w:rFonts w:eastAsia="Calibri"/>
        </w:rPr>
      </w:pPr>
      <w:r>
        <w:t xml:space="preserve">In addition, the requirements in the following clauses are applicable for the </w:t>
      </w:r>
      <w:r w:rsidRPr="00F477AF">
        <w:t>Eees_EASDiscovery</w:t>
      </w:r>
      <w:r w:rsidDel="00572E67">
        <w:t xml:space="preserve"> </w:t>
      </w:r>
      <w:r>
        <w:t>API.</w:t>
      </w:r>
    </w:p>
    <w:p w14:paraId="00050D68" w14:textId="77777777" w:rsidR="0012785F" w:rsidRDefault="0012785F" w:rsidP="0012785F">
      <w:pPr>
        <w:pStyle w:val="Heading4"/>
      </w:pPr>
      <w:bookmarkStart w:id="243" w:name="_Toc94194968"/>
      <w:bookmarkStart w:id="244" w:name="_Toc96848184"/>
      <w:r>
        <w:t>6.3.6.2</w:t>
      </w:r>
      <w:r>
        <w:tab/>
        <w:t>Protocol Errors</w:t>
      </w:r>
      <w:bookmarkEnd w:id="243"/>
      <w:bookmarkEnd w:id="244"/>
    </w:p>
    <w:p w14:paraId="5CE00328" w14:textId="77777777" w:rsidR="0012785F" w:rsidRDefault="0012785F" w:rsidP="0012785F">
      <w:r>
        <w:t xml:space="preserve">No specific protocol errors for the </w:t>
      </w:r>
      <w:r w:rsidRPr="00F477AF">
        <w:t>Eees_EASDiscovery</w:t>
      </w:r>
      <w:r w:rsidDel="00572E67">
        <w:t xml:space="preserve"> </w:t>
      </w:r>
      <w:r>
        <w:t>API are specified.</w:t>
      </w:r>
    </w:p>
    <w:p w14:paraId="18E5EE1A" w14:textId="77777777" w:rsidR="0012785F" w:rsidRDefault="0012785F" w:rsidP="0012785F">
      <w:pPr>
        <w:pStyle w:val="Heading4"/>
      </w:pPr>
      <w:bookmarkStart w:id="245" w:name="_Toc96848185"/>
      <w:r>
        <w:t>6.3.6.3</w:t>
      </w:r>
      <w:r>
        <w:tab/>
        <w:t>Application Errors</w:t>
      </w:r>
      <w:bookmarkEnd w:id="245"/>
    </w:p>
    <w:p w14:paraId="47EC113E" w14:textId="77777777" w:rsidR="0012785F" w:rsidRDefault="0012785F" w:rsidP="0012785F">
      <w:r>
        <w:t xml:space="preserve">The application errors defined for the </w:t>
      </w:r>
      <w:r w:rsidRPr="00F477AF">
        <w:t>Eees_EASDiscovery</w:t>
      </w:r>
      <w:r w:rsidDel="00572E67">
        <w:t xml:space="preserve"> </w:t>
      </w:r>
      <w:r>
        <w:t xml:space="preserve">service are listed in Table 6.3.6.3-1.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6.3.6.3-1.</w:t>
      </w:r>
    </w:p>
    <w:p w14:paraId="465E6166" w14:textId="77777777" w:rsidR="0012785F" w:rsidRDefault="0012785F" w:rsidP="0012785F">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12785F" w:rsidRPr="00B4182F" w14:paraId="22A52FBE" w14:textId="77777777" w:rsidTr="004F40EF">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DCB52C8" w14:textId="77777777" w:rsidR="0012785F" w:rsidRPr="00B4182F" w:rsidRDefault="0012785F" w:rsidP="004F40EF">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C339C7E" w14:textId="77777777" w:rsidR="0012785F" w:rsidRPr="00B4182F" w:rsidRDefault="0012785F" w:rsidP="004F40EF">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30785D0" w14:textId="77777777" w:rsidR="0012785F" w:rsidRPr="00B4182F" w:rsidRDefault="0012785F" w:rsidP="004F40EF">
            <w:pPr>
              <w:pStyle w:val="TAH"/>
            </w:pPr>
            <w:r w:rsidRPr="00B4182F">
              <w:t>Description</w:t>
            </w:r>
          </w:p>
        </w:tc>
      </w:tr>
      <w:tr w:rsidR="0012785F" w:rsidRPr="00B4182F" w14:paraId="3B412F63" w14:textId="77777777" w:rsidTr="004F40EF">
        <w:trPr>
          <w:jc w:val="center"/>
        </w:trPr>
        <w:tc>
          <w:tcPr>
            <w:tcW w:w="2537" w:type="dxa"/>
            <w:tcBorders>
              <w:top w:val="single" w:sz="4" w:space="0" w:color="auto"/>
              <w:left w:val="single" w:sz="4" w:space="0" w:color="auto"/>
              <w:bottom w:val="single" w:sz="4" w:space="0" w:color="auto"/>
              <w:right w:val="single" w:sz="4" w:space="0" w:color="auto"/>
            </w:tcBorders>
          </w:tcPr>
          <w:p w14:paraId="362541D3" w14:textId="77777777" w:rsidR="0012785F" w:rsidRPr="00B4182F" w:rsidRDefault="0012785F" w:rsidP="004F40EF">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4E5AFF2A" w14:textId="77777777" w:rsidR="0012785F" w:rsidRPr="00B4182F" w:rsidRDefault="0012785F" w:rsidP="004F40EF">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13FBBAFD" w14:textId="77777777" w:rsidR="0012785F" w:rsidRPr="00B4182F" w:rsidRDefault="0012785F" w:rsidP="004F40EF">
            <w:pPr>
              <w:pStyle w:val="TAL"/>
              <w:rPr>
                <w:rFonts w:cs="Arial"/>
                <w:szCs w:val="18"/>
              </w:rPr>
            </w:pPr>
            <w:r w:rsidRPr="00B4182F">
              <w:t xml:space="preserve">Indicates that the registration is required for the </w:t>
            </w:r>
            <w:r>
              <w:t>EEC</w:t>
            </w:r>
            <w:r w:rsidRPr="00B4182F">
              <w:t xml:space="preserve"> to perform the operation.</w:t>
            </w:r>
          </w:p>
        </w:tc>
      </w:tr>
    </w:tbl>
    <w:p w14:paraId="3FC4C17E" w14:textId="77777777" w:rsidR="0012785F" w:rsidRDefault="0012785F" w:rsidP="007F677B"/>
    <w:p w14:paraId="3F6D6CFD" w14:textId="17FBC452" w:rsidR="007F677B" w:rsidRDefault="007F677B" w:rsidP="007F677B">
      <w:pPr>
        <w:pStyle w:val="Heading3"/>
      </w:pPr>
      <w:bookmarkStart w:id="246" w:name="_Toc96848186"/>
      <w:r>
        <w:t>6</w:t>
      </w:r>
      <w:r w:rsidR="00D71F3E">
        <w:t>.3</w:t>
      </w:r>
      <w:r>
        <w:t>.7</w:t>
      </w:r>
      <w:r>
        <w:tab/>
        <w:t>Feature negotiation</w:t>
      </w:r>
      <w:bookmarkEnd w:id="246"/>
    </w:p>
    <w:p w14:paraId="63FAF9E7" w14:textId="433963F7" w:rsidR="007F677B" w:rsidRPr="008D34FA" w:rsidRDefault="007F677B" w:rsidP="007F677B">
      <w:pPr>
        <w:rPr>
          <w:lang w:eastAsia="zh-CN"/>
        </w:rPr>
      </w:pPr>
      <w:r>
        <w:rPr>
          <w:lang w:eastAsia="zh-CN"/>
        </w:rPr>
        <w:t>General feature negotiation procedures are described in clause</w:t>
      </w:r>
      <w:r>
        <w:rPr>
          <w:lang w:val="en-US" w:eastAsia="zh-CN"/>
        </w:rPr>
        <w:t> 6.1</w:t>
      </w:r>
      <w:r>
        <w:rPr>
          <w:lang w:eastAsia="zh-CN"/>
        </w:rPr>
        <w:t>. Table 6</w:t>
      </w:r>
      <w:r w:rsidR="00D71F3E">
        <w:rPr>
          <w:lang w:eastAsia="zh-CN"/>
        </w:rPr>
        <w:t>.3</w:t>
      </w:r>
      <w:r>
        <w:rPr>
          <w:lang w:eastAsia="zh-CN"/>
        </w:rPr>
        <w:t xml:space="preserve">.7-1 lists the supported features for </w:t>
      </w:r>
      <w:r w:rsidRPr="00766532">
        <w:t>Eees_</w:t>
      </w:r>
      <w:r>
        <w:t>EASDiscovery</w:t>
      </w:r>
      <w:r>
        <w:rPr>
          <w:lang w:eastAsia="zh-CN"/>
        </w:rPr>
        <w:t xml:space="preserve"> API.</w:t>
      </w:r>
    </w:p>
    <w:p w14:paraId="2E520483" w14:textId="61675B26" w:rsidR="007F677B" w:rsidRDefault="007F677B" w:rsidP="007F677B">
      <w:pPr>
        <w:pStyle w:val="TH"/>
        <w:rPr>
          <w:rFonts w:eastAsia="Batang"/>
        </w:rPr>
      </w:pPr>
      <w:r>
        <w:rPr>
          <w:rFonts w:eastAsia="Batang"/>
        </w:rPr>
        <w:t>Table 6</w:t>
      </w:r>
      <w:r w:rsidR="00D71F3E">
        <w:rPr>
          <w:rFonts w:eastAsia="Batang"/>
        </w:rPr>
        <w:t>.3</w:t>
      </w:r>
      <w:r>
        <w:rPr>
          <w:rFonts w:eastAsia="Batang"/>
        </w:rPr>
        <w:t>.7-1: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7F677B" w:rsidRPr="00E17A7A" w14:paraId="45E3570D"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B83D728" w14:textId="77777777" w:rsidR="007F677B" w:rsidRPr="00366EFF" w:rsidRDefault="007F677B"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BE1CA89" w14:textId="77777777" w:rsidR="007F677B" w:rsidRPr="00455D9B" w:rsidRDefault="007F677B" w:rsidP="00366EFF">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1023BBAB" w14:textId="77777777" w:rsidR="007F677B" w:rsidRPr="005C44CA" w:rsidRDefault="007F677B" w:rsidP="00366EFF">
            <w:pPr>
              <w:pStyle w:val="TAH"/>
              <w:rPr>
                <w:rFonts w:eastAsia="Batang"/>
              </w:rPr>
            </w:pPr>
            <w:r w:rsidRPr="002D348A">
              <w:rPr>
                <w:rFonts w:eastAsia="Batang"/>
              </w:rPr>
              <w:t>Description</w:t>
            </w:r>
          </w:p>
        </w:tc>
      </w:tr>
      <w:tr w:rsidR="0041452B" w:rsidRPr="00E17A7A" w14:paraId="27CEE858"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tcPr>
          <w:p w14:paraId="3D8F75F3" w14:textId="7316DA9F" w:rsidR="0041452B" w:rsidRDefault="0041452B" w:rsidP="00D6602B">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3ACB827" w14:textId="4ECDF734" w:rsidR="0041452B" w:rsidRDefault="0041452B" w:rsidP="00D6602B">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542197F1" w14:textId="4E916007" w:rsidR="0041452B" w:rsidRPr="001E7BDC" w:rsidRDefault="0041452B" w:rsidP="00D6602B">
            <w:pPr>
              <w:pStyle w:val="TAL"/>
              <w:rPr>
                <w:rFonts w:eastAsia="Batang"/>
              </w:rPr>
            </w:pPr>
            <w:r w:rsidRPr="00960408">
              <w:t>Testing of notification connection is supported according to clause 6.1.</w:t>
            </w:r>
          </w:p>
        </w:tc>
      </w:tr>
      <w:tr w:rsidR="0041452B" w:rsidRPr="00E17A7A" w14:paraId="7A3844BE" w14:textId="77777777" w:rsidTr="00D6602B">
        <w:trPr>
          <w:jc w:val="center"/>
        </w:trPr>
        <w:tc>
          <w:tcPr>
            <w:tcW w:w="1529" w:type="dxa"/>
            <w:tcBorders>
              <w:top w:val="single" w:sz="4" w:space="0" w:color="auto"/>
              <w:left w:val="single" w:sz="4" w:space="0" w:color="auto"/>
              <w:bottom w:val="single" w:sz="4" w:space="0" w:color="auto"/>
              <w:right w:val="single" w:sz="4" w:space="0" w:color="auto"/>
            </w:tcBorders>
          </w:tcPr>
          <w:p w14:paraId="36D88684" w14:textId="3A1DDA17" w:rsidR="0041452B" w:rsidRDefault="0041452B" w:rsidP="00D6602B">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2BAD4E4C" w14:textId="26446D43" w:rsidR="0041452B" w:rsidRDefault="0041452B" w:rsidP="00D6602B">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32A18A02" w14:textId="2A207311" w:rsidR="0041452B" w:rsidRPr="00D6602B" w:rsidRDefault="0041452B" w:rsidP="00D6602B">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47B4521B" w14:textId="48F7D189" w:rsidR="007F677B" w:rsidRDefault="007F677B" w:rsidP="007F677B"/>
    <w:p w14:paraId="04665D7D" w14:textId="2BB2FBFC" w:rsidR="007F4199" w:rsidRDefault="007F4199" w:rsidP="007F4199">
      <w:pPr>
        <w:pStyle w:val="Heading2"/>
      </w:pPr>
      <w:bookmarkStart w:id="247" w:name="_Toc96848187"/>
      <w:r>
        <w:lastRenderedPageBreak/>
        <w:t>6.</w:t>
      </w:r>
      <w:r w:rsidR="00D770DE">
        <w:t>4</w:t>
      </w:r>
      <w:r>
        <w:tab/>
      </w:r>
      <w:r w:rsidRPr="00B32063">
        <w:rPr>
          <w:noProof/>
          <w:lang w:val="en-US"/>
        </w:rPr>
        <w:t>Eees_ACREvents</w:t>
      </w:r>
      <w:r>
        <w:t xml:space="preserve"> API</w:t>
      </w:r>
      <w:bookmarkEnd w:id="247"/>
    </w:p>
    <w:p w14:paraId="661D3D94" w14:textId="06E5C0C8" w:rsidR="007F4199" w:rsidRDefault="007F4199" w:rsidP="007F4199">
      <w:pPr>
        <w:pStyle w:val="Heading3"/>
      </w:pPr>
      <w:bookmarkStart w:id="248" w:name="_Toc96848188"/>
      <w:r>
        <w:t>6.</w:t>
      </w:r>
      <w:r w:rsidR="00D770DE">
        <w:t>4</w:t>
      </w:r>
      <w:r>
        <w:t>.1</w:t>
      </w:r>
      <w:r>
        <w:tab/>
        <w:t>API URI</w:t>
      </w:r>
      <w:bookmarkEnd w:id="248"/>
    </w:p>
    <w:p w14:paraId="0AD04750" w14:textId="1B1B6C46" w:rsidR="007F4199" w:rsidRDefault="007F4199" w:rsidP="007F4199">
      <w:pPr>
        <w:rPr>
          <w:lang w:eastAsia="zh-CN"/>
        </w:rPr>
      </w:pPr>
      <w:r>
        <w:rPr>
          <w:lang w:eastAsia="zh-CN"/>
        </w:rPr>
        <w:t>The request URI used in each HTTP request from the EEC towards the EES shall have the structure as defined in clause 6.1 with the following clarifications:</w:t>
      </w:r>
    </w:p>
    <w:p w14:paraId="734C74CB" w14:textId="77777777" w:rsidR="007F4199" w:rsidRDefault="007F4199" w:rsidP="007F4199">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57297A71" w14:textId="77777777" w:rsidR="007F4199" w:rsidRDefault="007F4199" w:rsidP="007F4199">
      <w:pPr>
        <w:pStyle w:val="B1"/>
      </w:pPr>
      <w:r>
        <w:t>-</w:t>
      </w:r>
      <w:r>
        <w:tab/>
        <w:t>The &lt;apiVersion&gt; shall be "v1".</w:t>
      </w:r>
    </w:p>
    <w:p w14:paraId="6D4B3410" w14:textId="3CFF4575" w:rsidR="007F4199" w:rsidRDefault="007F4199" w:rsidP="007F4199">
      <w:pPr>
        <w:pStyle w:val="B1"/>
      </w:pPr>
      <w:r>
        <w:t>-</w:t>
      </w:r>
      <w:r>
        <w:tab/>
        <w:t>The &lt;</w:t>
      </w:r>
      <w:r w:rsidRPr="00574036">
        <w:t>apiSpecificResourceUriPart</w:t>
      </w:r>
      <w:r>
        <w:t>&gt; shall be set as described in clause 6.</w:t>
      </w:r>
      <w:r w:rsidR="00D770DE">
        <w:t>4</w:t>
      </w:r>
      <w:r>
        <w:t>.2.</w:t>
      </w:r>
    </w:p>
    <w:p w14:paraId="7919430B" w14:textId="28187E49" w:rsidR="007F4199" w:rsidRDefault="007F4199" w:rsidP="007F4199">
      <w:pPr>
        <w:pStyle w:val="Heading3"/>
      </w:pPr>
      <w:bookmarkStart w:id="249" w:name="_Toc96848189"/>
      <w:r>
        <w:t>6.</w:t>
      </w:r>
      <w:r w:rsidR="00D770DE">
        <w:t>4</w:t>
      </w:r>
      <w:r>
        <w:t>.2</w:t>
      </w:r>
      <w:r>
        <w:tab/>
        <w:t>Resources</w:t>
      </w:r>
      <w:bookmarkEnd w:id="249"/>
    </w:p>
    <w:p w14:paraId="592DF94D" w14:textId="327B6264" w:rsidR="007F4199" w:rsidRPr="00F35F4A" w:rsidRDefault="007F4199" w:rsidP="007F4199">
      <w:pPr>
        <w:pStyle w:val="Heading4"/>
      </w:pPr>
      <w:bookmarkStart w:id="250" w:name="_Toc96848190"/>
      <w:r>
        <w:t>6.</w:t>
      </w:r>
      <w:r w:rsidR="00D770DE">
        <w:t>4</w:t>
      </w:r>
      <w:r>
        <w:t>.</w:t>
      </w:r>
      <w:r w:rsidRPr="00F35F4A">
        <w:t>2.1</w:t>
      </w:r>
      <w:r w:rsidRPr="00F35F4A">
        <w:tab/>
        <w:t>Overview</w:t>
      </w:r>
      <w:bookmarkEnd w:id="250"/>
    </w:p>
    <w:p w14:paraId="53C1E600" w14:textId="77777777" w:rsidR="007F4199" w:rsidRPr="00F35F4A" w:rsidRDefault="007F4199" w:rsidP="007F4199">
      <w:pPr>
        <w:pStyle w:val="TH"/>
      </w:pPr>
      <w:r>
        <w:object w:dxaOrig="5356" w:dyaOrig="3255" w14:anchorId="6F50A8BD">
          <v:shape id="_x0000_i1028" type="#_x0000_t75" style="width:267.7pt;height:162.45pt" o:ole="">
            <v:imagedata r:id="rId15" o:title=""/>
          </v:shape>
          <o:OLEObject Type="Embed" ProgID="Visio.Drawing.15" ShapeID="_x0000_i1028" DrawAspect="Content" ObjectID="_1707643879" r:id="rId16"/>
        </w:object>
      </w:r>
    </w:p>
    <w:p w14:paraId="50A15E79" w14:textId="6B39EDD0" w:rsidR="007F4199" w:rsidRPr="00F35F4A" w:rsidRDefault="007F4199" w:rsidP="007F4199">
      <w:pPr>
        <w:pStyle w:val="TF"/>
      </w:pPr>
      <w:r w:rsidRPr="00F35F4A">
        <w:t>Figure</w:t>
      </w:r>
      <w:r>
        <w:t> 6.</w:t>
      </w:r>
      <w:r w:rsidR="00D770DE">
        <w:t>4</w:t>
      </w:r>
      <w:r>
        <w:t>.</w:t>
      </w:r>
      <w:r w:rsidRPr="00F35F4A">
        <w:t xml:space="preserve">2.1-1: Resource URI structure of the </w:t>
      </w:r>
      <w:r>
        <w:rPr>
          <w:lang w:val="en-IN"/>
        </w:rPr>
        <w:t>Eees_ACREvents</w:t>
      </w:r>
      <w:r w:rsidRPr="00F35F4A">
        <w:t xml:space="preserve"> API</w:t>
      </w:r>
    </w:p>
    <w:p w14:paraId="59B224F1" w14:textId="286530E9" w:rsidR="007F4199" w:rsidRPr="00F35F4A" w:rsidRDefault="007F4199" w:rsidP="007F4199">
      <w:r>
        <w:t>Table</w:t>
      </w:r>
      <w:r w:rsidRPr="00F35F4A">
        <w:t> </w:t>
      </w:r>
      <w:r>
        <w:t>6.</w:t>
      </w:r>
      <w:r w:rsidR="00D770DE">
        <w:t>4</w:t>
      </w:r>
      <w:r>
        <w:t>.</w:t>
      </w:r>
      <w:r w:rsidRPr="00F35F4A">
        <w:t>2.1-1 provides an overview of the resources and applicable HTTP methods.</w:t>
      </w:r>
      <w:r>
        <w:t xml:space="preserve"> </w:t>
      </w:r>
    </w:p>
    <w:p w14:paraId="22401B5A" w14:textId="4D12274C" w:rsidR="007F4199" w:rsidRPr="00F35F4A" w:rsidRDefault="007F4199" w:rsidP="007F4199">
      <w:pPr>
        <w:pStyle w:val="TH"/>
      </w:pPr>
      <w:r w:rsidRPr="00F35F4A">
        <w:t>Table </w:t>
      </w:r>
      <w:r>
        <w:t>6.</w:t>
      </w:r>
      <w:r w:rsidR="00D770DE">
        <w:t>4</w:t>
      </w:r>
      <w:r>
        <w:t>.</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4199" w:rsidRPr="00E17A7A" w14:paraId="7A119BA7" w14:textId="77777777" w:rsidTr="003264A5">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61175" w14:textId="77777777" w:rsidR="007F4199" w:rsidRPr="00E17A7A" w:rsidRDefault="007F4199" w:rsidP="003264A5">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B86D1A" w14:textId="77777777" w:rsidR="007F4199" w:rsidRPr="00E17A7A" w:rsidRDefault="007F4199" w:rsidP="003264A5">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3E4FBE" w14:textId="77777777" w:rsidR="007F4199" w:rsidRPr="00E17A7A" w:rsidRDefault="007F4199" w:rsidP="003264A5">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8608EF" w14:textId="77777777" w:rsidR="007F4199" w:rsidRPr="00E17A7A" w:rsidRDefault="007F4199" w:rsidP="003264A5">
            <w:pPr>
              <w:pStyle w:val="TAH"/>
            </w:pPr>
            <w:r w:rsidRPr="00E17A7A">
              <w:t>Description</w:t>
            </w:r>
          </w:p>
        </w:tc>
      </w:tr>
      <w:tr w:rsidR="007F4199" w:rsidRPr="00E17A7A" w14:paraId="17699192" w14:textId="77777777" w:rsidTr="003264A5">
        <w:trPr>
          <w:jc w:val="center"/>
        </w:trPr>
        <w:tc>
          <w:tcPr>
            <w:tcW w:w="0" w:type="auto"/>
            <w:tcBorders>
              <w:top w:val="single" w:sz="4" w:space="0" w:color="auto"/>
              <w:left w:val="single" w:sz="4" w:space="0" w:color="auto"/>
              <w:bottom w:val="single" w:sz="4" w:space="0" w:color="auto"/>
              <w:right w:val="single" w:sz="4" w:space="0" w:color="auto"/>
            </w:tcBorders>
          </w:tcPr>
          <w:p w14:paraId="108D45EA" w14:textId="77777777" w:rsidR="007F4199" w:rsidRPr="00E17A7A" w:rsidRDefault="007F4199" w:rsidP="003264A5">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16BFD962" w14:textId="77777777" w:rsidR="007F4199" w:rsidRPr="00E17A7A" w:rsidRDefault="007F4199" w:rsidP="003264A5">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590340FE" w14:textId="77777777" w:rsidR="007F4199" w:rsidRPr="00E17A7A" w:rsidRDefault="007F4199" w:rsidP="003264A5">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6CE1398C" w14:textId="77777777" w:rsidR="007F4199" w:rsidRPr="00E17A7A" w:rsidRDefault="007F4199" w:rsidP="003264A5">
            <w:pPr>
              <w:pStyle w:val="TAL"/>
            </w:pPr>
            <w:r w:rsidRPr="00E17A7A">
              <w:t>Create</w:t>
            </w:r>
            <w:r>
              <w:t>s</w:t>
            </w:r>
            <w:r w:rsidRPr="00E17A7A">
              <w:t xml:space="preserve"> a new </w:t>
            </w:r>
            <w:r>
              <w:t>individual ACR events</w:t>
            </w:r>
            <w:r w:rsidRPr="00E17A7A">
              <w:t xml:space="preserve"> subscription</w:t>
            </w:r>
            <w:r>
              <w:t>.</w:t>
            </w:r>
          </w:p>
        </w:tc>
      </w:tr>
      <w:tr w:rsidR="005B1FC9" w:rsidRPr="00E17A7A" w14:paraId="47CB54E5" w14:textId="77777777" w:rsidTr="003264A5">
        <w:trPr>
          <w:jc w:val="center"/>
        </w:trPr>
        <w:tc>
          <w:tcPr>
            <w:tcW w:w="0" w:type="auto"/>
            <w:vMerge w:val="restart"/>
            <w:tcBorders>
              <w:top w:val="single" w:sz="4" w:space="0" w:color="auto"/>
              <w:left w:val="single" w:sz="4" w:space="0" w:color="auto"/>
              <w:right w:val="single" w:sz="4" w:space="0" w:color="auto"/>
            </w:tcBorders>
          </w:tcPr>
          <w:p w14:paraId="48023C1F" w14:textId="77777777" w:rsidR="005B1FC9" w:rsidRPr="00E17A7A" w:rsidRDefault="005B1FC9" w:rsidP="003264A5">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18C93FF0" w14:textId="77777777" w:rsidR="005B1FC9" w:rsidRPr="00E17A7A" w:rsidRDefault="005B1FC9" w:rsidP="003264A5">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7BA6A962" w14:textId="77777777" w:rsidR="005B1FC9" w:rsidRPr="00E17A7A" w:rsidRDefault="005B1FC9" w:rsidP="003264A5">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43BD1494" w14:textId="77777777" w:rsidR="005B1FC9" w:rsidRPr="00E17A7A" w:rsidRDefault="005B1FC9" w:rsidP="003264A5">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5B1FC9" w:rsidRPr="00E17A7A" w14:paraId="6FF92FE6" w14:textId="77777777" w:rsidTr="003264A5">
        <w:trPr>
          <w:jc w:val="center"/>
        </w:trPr>
        <w:tc>
          <w:tcPr>
            <w:tcW w:w="0" w:type="auto"/>
            <w:vMerge/>
            <w:tcBorders>
              <w:left w:val="single" w:sz="4" w:space="0" w:color="auto"/>
              <w:right w:val="single" w:sz="4" w:space="0" w:color="auto"/>
            </w:tcBorders>
          </w:tcPr>
          <w:p w14:paraId="5E84BAF1" w14:textId="77777777" w:rsidR="005B1FC9" w:rsidRPr="00E17A7A" w:rsidRDefault="005B1FC9" w:rsidP="003264A5">
            <w:pPr>
              <w:pStyle w:val="TAL"/>
            </w:pPr>
          </w:p>
        </w:tc>
        <w:tc>
          <w:tcPr>
            <w:tcW w:w="1585" w:type="pct"/>
            <w:vMerge/>
            <w:tcBorders>
              <w:left w:val="single" w:sz="4" w:space="0" w:color="auto"/>
              <w:right w:val="single" w:sz="4" w:space="0" w:color="auto"/>
            </w:tcBorders>
          </w:tcPr>
          <w:p w14:paraId="2504A304" w14:textId="77777777" w:rsidR="005B1FC9" w:rsidRPr="00E17A7A" w:rsidRDefault="005B1FC9" w:rsidP="003264A5">
            <w:pPr>
              <w:pStyle w:val="TAL"/>
            </w:pPr>
          </w:p>
        </w:tc>
        <w:tc>
          <w:tcPr>
            <w:tcW w:w="636" w:type="pct"/>
            <w:tcBorders>
              <w:top w:val="single" w:sz="4" w:space="0" w:color="auto"/>
              <w:left w:val="single" w:sz="4" w:space="0" w:color="auto"/>
              <w:bottom w:val="single" w:sz="4" w:space="0" w:color="auto"/>
              <w:right w:val="single" w:sz="4" w:space="0" w:color="auto"/>
            </w:tcBorders>
          </w:tcPr>
          <w:p w14:paraId="3DEEA6C5" w14:textId="77777777" w:rsidR="005B1FC9" w:rsidRPr="00E17A7A" w:rsidRDefault="005B1FC9" w:rsidP="003264A5">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0780B700" w14:textId="77777777" w:rsidR="005B1FC9" w:rsidRPr="00E17A7A" w:rsidRDefault="005B1FC9" w:rsidP="003264A5">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5B1FC9" w:rsidRPr="00E17A7A" w14:paraId="099D77C6" w14:textId="77777777" w:rsidTr="003264A5">
        <w:trPr>
          <w:jc w:val="center"/>
        </w:trPr>
        <w:tc>
          <w:tcPr>
            <w:tcW w:w="0" w:type="auto"/>
            <w:vMerge/>
            <w:tcBorders>
              <w:left w:val="single" w:sz="4" w:space="0" w:color="auto"/>
              <w:right w:val="single" w:sz="4" w:space="0" w:color="auto"/>
            </w:tcBorders>
          </w:tcPr>
          <w:p w14:paraId="5BD3704D" w14:textId="77777777" w:rsidR="005B1FC9" w:rsidRPr="00E17A7A" w:rsidRDefault="005B1FC9" w:rsidP="005B1FC9">
            <w:pPr>
              <w:pStyle w:val="TAL"/>
            </w:pPr>
          </w:p>
        </w:tc>
        <w:tc>
          <w:tcPr>
            <w:tcW w:w="1585" w:type="pct"/>
            <w:vMerge/>
            <w:tcBorders>
              <w:left w:val="single" w:sz="4" w:space="0" w:color="auto"/>
              <w:right w:val="single" w:sz="4" w:space="0" w:color="auto"/>
            </w:tcBorders>
          </w:tcPr>
          <w:p w14:paraId="59881143" w14:textId="77777777" w:rsidR="005B1FC9" w:rsidRPr="00E17A7A" w:rsidRDefault="005B1FC9" w:rsidP="005B1FC9">
            <w:pPr>
              <w:pStyle w:val="TAL"/>
            </w:pPr>
          </w:p>
        </w:tc>
        <w:tc>
          <w:tcPr>
            <w:tcW w:w="636" w:type="pct"/>
            <w:tcBorders>
              <w:top w:val="single" w:sz="4" w:space="0" w:color="auto"/>
              <w:left w:val="single" w:sz="4" w:space="0" w:color="auto"/>
              <w:bottom w:val="single" w:sz="4" w:space="0" w:color="auto"/>
              <w:right w:val="single" w:sz="4" w:space="0" w:color="auto"/>
            </w:tcBorders>
          </w:tcPr>
          <w:p w14:paraId="540B28A1" w14:textId="3436ABD9" w:rsidR="005B1FC9" w:rsidRPr="00E17A7A" w:rsidRDefault="005B1FC9" w:rsidP="005B1FC9">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B229AE7" w14:textId="306B73EF" w:rsidR="005B1FC9" w:rsidRDefault="005B1FC9" w:rsidP="005B1FC9">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45AF6D89" w14:textId="77777777" w:rsidR="007F4199" w:rsidRPr="00F35F4A" w:rsidRDefault="007F4199" w:rsidP="007F4199"/>
    <w:p w14:paraId="7609F8A8" w14:textId="53D0FD56" w:rsidR="007F4199" w:rsidRPr="00F35F4A" w:rsidRDefault="007F4199" w:rsidP="007F4199">
      <w:pPr>
        <w:pStyle w:val="EditorsNote"/>
      </w:pPr>
      <w:r w:rsidRPr="00F35F4A">
        <w:t>Editor</w:t>
      </w:r>
      <w:r w:rsidR="00716570">
        <w:t>'</w:t>
      </w:r>
      <w:r w:rsidRPr="00F35F4A">
        <w:t>s note:</w:t>
      </w:r>
      <w:r w:rsidRPr="00F35F4A">
        <w:tab/>
        <w:t xml:space="preserve">Whether the </w:t>
      </w:r>
      <w:r>
        <w:t>EEC</w:t>
      </w:r>
      <w:r w:rsidRPr="00F35F4A">
        <w:t xml:space="preserve"> Id should be included in the resource URI</w:t>
      </w:r>
      <w:r>
        <w:t xml:space="preserve"> struct</w:t>
      </w:r>
      <w:r>
        <w:lastRenderedPageBreak/>
        <w:t>ure</w:t>
      </w:r>
      <w:r w:rsidRPr="00F35F4A">
        <w:t xml:space="preserve"> </w:t>
      </w:r>
      <w:r w:rsidRPr="00F35F4A">
        <w:rPr>
          <w:lang w:val="en-IN"/>
        </w:rPr>
        <w:t>is FFS.</w:t>
      </w:r>
    </w:p>
    <w:p w14:paraId="34ECBC34" w14:textId="4C7A617B" w:rsidR="007F4199" w:rsidRPr="00F35F4A" w:rsidRDefault="007F4199" w:rsidP="007F4199">
      <w:pPr>
        <w:pStyle w:val="Heading4"/>
      </w:pPr>
      <w:bookmarkStart w:id="251" w:name="_Toc96848191"/>
      <w:r>
        <w:lastRenderedPageBreak/>
        <w:t>6.</w:t>
      </w:r>
      <w:r w:rsidR="00D770DE">
        <w:t>4</w:t>
      </w:r>
      <w:r>
        <w:t>.</w:t>
      </w:r>
      <w:r w:rsidRPr="00F35F4A">
        <w:t>2.2</w:t>
      </w:r>
      <w:r w:rsidRPr="00F35F4A">
        <w:tab/>
        <w:t xml:space="preserve">Resource: </w:t>
      </w:r>
      <w:r>
        <w:t>ACR events subscriptions</w:t>
      </w:r>
      <w:bookmarkEnd w:id="251"/>
    </w:p>
    <w:p w14:paraId="78FCDB72" w14:textId="49D9DD30" w:rsidR="007F4199" w:rsidRPr="00F35F4A" w:rsidRDefault="007F4199" w:rsidP="007F4199">
      <w:pPr>
        <w:pStyle w:val="Heading5"/>
        <w:rPr>
          <w:lang w:eastAsia="zh-CN"/>
        </w:rPr>
      </w:pPr>
      <w:bookmarkStart w:id="252" w:name="_Toc96848192"/>
      <w:r>
        <w:rPr>
          <w:lang w:eastAsia="zh-CN"/>
        </w:rPr>
        <w:t>6.</w:t>
      </w:r>
      <w:r w:rsidR="00D770DE">
        <w:rPr>
          <w:lang w:eastAsia="zh-CN"/>
        </w:rPr>
        <w:t>4</w:t>
      </w:r>
      <w:r>
        <w:rPr>
          <w:lang w:eastAsia="zh-CN"/>
        </w:rPr>
        <w:t>.</w:t>
      </w:r>
      <w:r w:rsidRPr="00F35F4A">
        <w:rPr>
          <w:lang w:eastAsia="zh-CN"/>
        </w:rPr>
        <w:t>2.2.1</w:t>
      </w:r>
      <w:r w:rsidRPr="00F35F4A">
        <w:rPr>
          <w:lang w:eastAsia="zh-CN"/>
        </w:rPr>
        <w:tab/>
        <w:t>Description</w:t>
      </w:r>
      <w:bookmarkEnd w:id="252"/>
    </w:p>
    <w:p w14:paraId="177BAC56" w14:textId="77777777" w:rsidR="007F4199" w:rsidRPr="00F35F4A" w:rsidRDefault="007F4199" w:rsidP="007F4199">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E8F25E5" w14:textId="5C2B0DB8" w:rsidR="007F4199" w:rsidRPr="00F35F4A" w:rsidRDefault="007F4199" w:rsidP="007F4199">
      <w:pPr>
        <w:pStyle w:val="Heading5"/>
        <w:rPr>
          <w:lang w:eastAsia="zh-CN"/>
        </w:rPr>
      </w:pPr>
      <w:bookmarkStart w:id="253" w:name="_Toc96848193"/>
      <w:r>
        <w:rPr>
          <w:lang w:eastAsia="zh-CN"/>
        </w:rPr>
        <w:t>6.</w:t>
      </w:r>
      <w:r w:rsidR="00D770DE">
        <w:rPr>
          <w:lang w:eastAsia="zh-CN"/>
        </w:rPr>
        <w:t>4</w:t>
      </w:r>
      <w:r>
        <w:rPr>
          <w:lang w:eastAsia="zh-CN"/>
        </w:rPr>
        <w:t>.</w:t>
      </w:r>
      <w:r w:rsidRPr="00F35F4A">
        <w:rPr>
          <w:lang w:eastAsia="zh-CN"/>
        </w:rPr>
        <w:t>2.2.2</w:t>
      </w:r>
      <w:r w:rsidRPr="00F35F4A">
        <w:rPr>
          <w:lang w:eastAsia="zh-CN"/>
        </w:rPr>
        <w:tab/>
        <w:t>Resource Definition</w:t>
      </w:r>
      <w:bookmarkEnd w:id="253"/>
    </w:p>
    <w:p w14:paraId="54ADCD68" w14:textId="77777777" w:rsidR="007F4199" w:rsidRPr="00F35F4A" w:rsidRDefault="007F4199" w:rsidP="007F4199">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AADFB81" w14:textId="79AFB841"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2.2.2</w:t>
      </w:r>
      <w:r w:rsidRPr="00F35F4A">
        <w:t>-1</w:t>
      </w:r>
      <w:r w:rsidRPr="00F35F4A">
        <w:rPr>
          <w:rFonts w:ascii="Arial" w:hAnsi="Arial" w:cs="Arial"/>
        </w:rPr>
        <w:t>.</w:t>
      </w:r>
    </w:p>
    <w:p w14:paraId="6F964CD7" w14:textId="653C8854" w:rsidR="007F4199" w:rsidRPr="00F35F4A" w:rsidRDefault="007F4199" w:rsidP="007F4199">
      <w:pPr>
        <w:pStyle w:val="TH"/>
        <w:rPr>
          <w:rFonts w:cs="Arial"/>
        </w:rPr>
      </w:pPr>
      <w:r w:rsidRPr="00F35F4A">
        <w:t>Table </w:t>
      </w:r>
      <w:r>
        <w:rPr>
          <w:lang w:eastAsia="zh-CN"/>
        </w:rPr>
        <w:t>6.</w:t>
      </w:r>
      <w:r w:rsidR="00D770DE">
        <w:rPr>
          <w:lang w:eastAsia="zh-CN"/>
        </w:rPr>
        <w:t>4</w:t>
      </w:r>
      <w:r>
        <w:rPr>
          <w:lang w:eastAsia="zh-CN"/>
        </w:rPr>
        <w:t>.</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4199" w:rsidRPr="00E17A7A" w14:paraId="45363A77"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40ED128" w14:textId="77777777" w:rsidR="007F4199" w:rsidRPr="00E17A7A" w:rsidRDefault="007F4199" w:rsidP="003264A5">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77AF1E0" w14:textId="77777777" w:rsidR="007F4199" w:rsidRPr="00E17A7A" w:rsidRDefault="007F4199" w:rsidP="003264A5">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9E1270" w14:textId="77777777" w:rsidR="007F4199" w:rsidRPr="00E17A7A" w:rsidRDefault="007F4199" w:rsidP="003264A5">
            <w:pPr>
              <w:pStyle w:val="TAH"/>
            </w:pPr>
            <w:r w:rsidRPr="00E17A7A">
              <w:t>Definition</w:t>
            </w:r>
          </w:p>
        </w:tc>
      </w:tr>
      <w:tr w:rsidR="007F4199" w:rsidRPr="00E17A7A" w14:paraId="3AB5748C"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4C6DB0A9" w14:textId="77777777" w:rsidR="007F4199" w:rsidRPr="00E17A7A" w:rsidRDefault="007F4199" w:rsidP="003264A5">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271F1D89" w14:textId="77777777" w:rsidR="007F4199" w:rsidRPr="00E17A7A" w:rsidRDefault="007F4199" w:rsidP="003264A5">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BCD7F3" w14:textId="5E46DBF3" w:rsidR="007F4199" w:rsidRPr="00E17A7A" w:rsidRDefault="007F4199" w:rsidP="003264A5">
            <w:pPr>
              <w:pStyle w:val="TAL"/>
            </w:pPr>
            <w:r w:rsidRPr="00E17A7A">
              <w:t>See clause 6.</w:t>
            </w:r>
            <w:r w:rsidR="00D770DE">
              <w:t>4</w:t>
            </w:r>
            <w:r>
              <w:t>.</w:t>
            </w:r>
            <w:r w:rsidRPr="00E17A7A">
              <w:t>1.</w:t>
            </w:r>
          </w:p>
        </w:tc>
      </w:tr>
      <w:tr w:rsidR="007F4199" w:rsidRPr="00E17A7A" w14:paraId="3568F3ED"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5E44EEA8" w14:textId="77777777" w:rsidR="007F4199" w:rsidRPr="00E17A7A" w:rsidRDefault="007F4199" w:rsidP="003264A5">
            <w:pPr>
              <w:pStyle w:val="TAL"/>
              <w:rPr>
                <w:lang w:eastAsia="zh-CN"/>
              </w:rPr>
            </w:pPr>
            <w:r w:rsidRPr="00E17A7A">
              <w:rPr>
                <w:rFonts w:hint="eastAsia"/>
                <w:lang w:eastAsia="zh-CN"/>
              </w:rPr>
              <w:t>a</w:t>
            </w:r>
            <w:r w:rsidRPr="00E17A7A">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5848E08" w14:textId="77777777" w:rsidR="007F4199" w:rsidRPr="00E17A7A" w:rsidRDefault="007F4199" w:rsidP="003264A5">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9498B12" w14:textId="5F70E685"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bl>
    <w:p w14:paraId="1662A264" w14:textId="77777777" w:rsidR="007F4199" w:rsidRPr="00F35F4A" w:rsidRDefault="007F4199" w:rsidP="007F4199">
      <w:pPr>
        <w:rPr>
          <w:lang w:eastAsia="zh-CN"/>
        </w:rPr>
      </w:pPr>
    </w:p>
    <w:p w14:paraId="60FCA141" w14:textId="09487614" w:rsidR="007F4199" w:rsidRPr="00F35F4A" w:rsidRDefault="007F4199" w:rsidP="007F4199">
      <w:pPr>
        <w:pStyle w:val="Heading5"/>
        <w:rPr>
          <w:lang w:eastAsia="zh-CN"/>
        </w:rPr>
      </w:pPr>
      <w:bookmarkStart w:id="254" w:name="_Toc96848194"/>
      <w:r>
        <w:rPr>
          <w:lang w:eastAsia="zh-CN"/>
        </w:rPr>
        <w:t>6.</w:t>
      </w:r>
      <w:r w:rsidR="00D770DE">
        <w:rPr>
          <w:lang w:eastAsia="zh-CN"/>
        </w:rPr>
        <w:t>4</w:t>
      </w:r>
      <w:r>
        <w:rPr>
          <w:lang w:eastAsia="zh-CN"/>
        </w:rPr>
        <w:t>.</w:t>
      </w:r>
      <w:r w:rsidRPr="00F35F4A">
        <w:rPr>
          <w:lang w:eastAsia="zh-CN"/>
        </w:rPr>
        <w:t>2.2.3</w:t>
      </w:r>
      <w:r w:rsidRPr="00F35F4A">
        <w:rPr>
          <w:lang w:eastAsia="zh-CN"/>
        </w:rPr>
        <w:tab/>
        <w:t>Resource Standard Methods</w:t>
      </w:r>
      <w:bookmarkEnd w:id="254"/>
    </w:p>
    <w:p w14:paraId="56C32D07" w14:textId="4D33B3F3" w:rsidR="007F4199" w:rsidRPr="00F35F4A" w:rsidRDefault="007F4199" w:rsidP="007F4199">
      <w:pPr>
        <w:pStyle w:val="Heading6"/>
        <w:rPr>
          <w:lang w:eastAsia="zh-CN"/>
        </w:rPr>
      </w:pPr>
      <w:bookmarkStart w:id="255" w:name="_Toc96848195"/>
      <w:r>
        <w:rPr>
          <w:lang w:eastAsia="zh-CN"/>
        </w:rPr>
        <w:t>6.</w:t>
      </w:r>
      <w:r w:rsidR="00D770DE">
        <w:rPr>
          <w:lang w:eastAsia="zh-CN"/>
        </w:rPr>
        <w:t>4</w:t>
      </w:r>
      <w:r>
        <w:rPr>
          <w:lang w:eastAsia="zh-CN"/>
        </w:rPr>
        <w:t>.</w:t>
      </w:r>
      <w:r w:rsidRPr="00F35F4A">
        <w:rPr>
          <w:lang w:eastAsia="zh-CN"/>
        </w:rPr>
        <w:t>2.2.3.1</w:t>
      </w:r>
      <w:r w:rsidRPr="00F35F4A">
        <w:rPr>
          <w:lang w:eastAsia="zh-CN"/>
        </w:rPr>
        <w:tab/>
        <w:t>POST</w:t>
      </w:r>
      <w:bookmarkEnd w:id="255"/>
    </w:p>
    <w:p w14:paraId="18A34D65" w14:textId="092D38C8" w:rsidR="007F4199" w:rsidRPr="00F35F4A" w:rsidRDefault="007F4199" w:rsidP="007F4199">
      <w:r w:rsidRPr="00F35F4A">
        <w:t>This method creates a new</w:t>
      </w:r>
      <w:r w:rsidRPr="006177F9">
        <w:t xml:space="preserve"> </w:t>
      </w:r>
      <w:r>
        <w:t>subscription</w:t>
      </w:r>
      <w:r w:rsidRPr="00F35F4A">
        <w:t>. This method shall support the URI query parameters specified in table </w:t>
      </w:r>
      <w:r>
        <w:rPr>
          <w:lang w:eastAsia="zh-CN"/>
        </w:rPr>
        <w:t>6.</w:t>
      </w:r>
      <w:r w:rsidR="00D770DE">
        <w:rPr>
          <w:lang w:eastAsia="zh-CN"/>
        </w:rPr>
        <w:t>4</w:t>
      </w:r>
      <w:r>
        <w:rPr>
          <w:lang w:eastAsia="zh-CN"/>
        </w:rPr>
        <w:t>.</w:t>
      </w:r>
      <w:r w:rsidRPr="00F35F4A">
        <w:rPr>
          <w:lang w:eastAsia="zh-CN"/>
        </w:rPr>
        <w:t>2.2.3.1</w:t>
      </w:r>
      <w:r w:rsidRPr="00F35F4A">
        <w:t>-1.</w:t>
      </w:r>
    </w:p>
    <w:p w14:paraId="4BDCEC17" w14:textId="26E81897" w:rsidR="007F4199" w:rsidRPr="00F35F4A" w:rsidRDefault="007F4199" w:rsidP="007F4199">
      <w:pPr>
        <w:pStyle w:val="TH"/>
        <w:rPr>
          <w:rFonts w:cs="Arial"/>
        </w:rPr>
      </w:pPr>
      <w:r w:rsidRPr="00F35F4A">
        <w:t>Table</w:t>
      </w:r>
      <w:r>
        <w:t> 6.</w:t>
      </w:r>
      <w:r w:rsidR="00D770DE">
        <w:t>4</w:t>
      </w:r>
      <w:r>
        <w:t>.</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4199" w:rsidRPr="00E17A7A" w14:paraId="7AA33F44"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5A045F" w14:textId="77777777" w:rsidR="007F4199" w:rsidRPr="00E17A7A" w:rsidRDefault="007F4199" w:rsidP="003264A5">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669E6F" w14:textId="77777777" w:rsidR="007F4199" w:rsidRPr="00E17A7A" w:rsidRDefault="007F4199" w:rsidP="003264A5">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D8CDC9" w14:textId="77777777" w:rsidR="007F4199" w:rsidRPr="00E17A7A" w:rsidRDefault="007F4199" w:rsidP="003264A5">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5B5A1B" w14:textId="77777777" w:rsidR="007F4199" w:rsidRPr="00E17A7A" w:rsidRDefault="007F4199" w:rsidP="003264A5">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9C9F98" w14:textId="77777777" w:rsidR="007F4199" w:rsidRPr="00E17A7A" w:rsidRDefault="007F4199" w:rsidP="003264A5">
            <w:pPr>
              <w:pStyle w:val="TAH"/>
            </w:pPr>
            <w:r w:rsidRPr="00E17A7A">
              <w:t>Description</w:t>
            </w:r>
          </w:p>
        </w:tc>
      </w:tr>
      <w:tr w:rsidR="007F4199" w:rsidRPr="00E17A7A" w14:paraId="4CB3493E"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F049E" w14:textId="77777777" w:rsidR="007F4199" w:rsidRPr="00E17A7A" w:rsidRDefault="007F4199" w:rsidP="003264A5">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32211769" w14:textId="77777777" w:rsidR="007F4199" w:rsidRPr="00E17A7A" w:rsidRDefault="007F4199"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3A8BF435" w14:textId="77777777" w:rsidR="007F4199" w:rsidRPr="00E17A7A" w:rsidRDefault="007F4199"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26245FA9" w14:textId="77777777" w:rsidR="007F4199" w:rsidRPr="00E17A7A" w:rsidRDefault="007F4199" w:rsidP="003264A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C769808" w14:textId="77777777" w:rsidR="007F4199" w:rsidRPr="00E17A7A" w:rsidRDefault="007F4199" w:rsidP="003264A5">
            <w:pPr>
              <w:pStyle w:val="TAL"/>
            </w:pPr>
          </w:p>
        </w:tc>
      </w:tr>
    </w:tbl>
    <w:p w14:paraId="150D9D4D" w14:textId="77777777" w:rsidR="007F4199" w:rsidRPr="00F35F4A" w:rsidRDefault="007F4199" w:rsidP="007F4199"/>
    <w:p w14:paraId="46585B47" w14:textId="0581D1B9" w:rsidR="007F4199" w:rsidRPr="00F35F4A" w:rsidRDefault="007F4199" w:rsidP="007F4199">
      <w:r w:rsidRPr="00F35F4A">
        <w:t>This method shall support the request data structures specified in table </w:t>
      </w:r>
      <w:r>
        <w:rPr>
          <w:lang w:eastAsia="zh-CN"/>
        </w:rPr>
        <w:t>6.</w:t>
      </w:r>
      <w:r w:rsidR="00D770DE">
        <w:rPr>
          <w:lang w:eastAsia="zh-CN"/>
        </w:rPr>
        <w:t>4</w:t>
      </w:r>
      <w:r>
        <w:rPr>
          <w:lang w:eastAsia="zh-CN"/>
        </w:rPr>
        <w:t>.</w:t>
      </w:r>
      <w:r w:rsidRPr="00F35F4A">
        <w:rPr>
          <w:lang w:eastAsia="zh-CN"/>
        </w:rPr>
        <w:t>2.2.3.1</w:t>
      </w:r>
      <w:r w:rsidRPr="00F35F4A">
        <w:t>-2 and the response data structures and response codes specified in table </w:t>
      </w:r>
      <w:r>
        <w:rPr>
          <w:lang w:eastAsia="zh-CN"/>
        </w:rPr>
        <w:t>6.</w:t>
      </w:r>
      <w:r w:rsidR="00D770DE">
        <w:rPr>
          <w:lang w:eastAsia="zh-CN"/>
        </w:rPr>
        <w:t>4</w:t>
      </w:r>
      <w:r>
        <w:rPr>
          <w:lang w:eastAsia="zh-CN"/>
        </w:rPr>
        <w:t>.</w:t>
      </w:r>
      <w:r w:rsidRPr="00F35F4A">
        <w:rPr>
          <w:lang w:eastAsia="zh-CN"/>
        </w:rPr>
        <w:t>2.2.3.1</w:t>
      </w:r>
      <w:r w:rsidRPr="00F35F4A">
        <w:t>-3.</w:t>
      </w:r>
    </w:p>
    <w:p w14:paraId="46B2977F" w14:textId="6057679E" w:rsidR="007F4199" w:rsidRPr="00F35F4A" w:rsidRDefault="007F4199" w:rsidP="007F4199">
      <w:pPr>
        <w:pStyle w:val="TH"/>
      </w:pPr>
      <w:r w:rsidRPr="00F35F4A">
        <w:t>Table </w:t>
      </w:r>
      <w:r>
        <w:t>6.</w:t>
      </w:r>
      <w:r w:rsidR="00D770DE">
        <w:t>4</w:t>
      </w:r>
      <w:r>
        <w:t>.</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4199" w:rsidRPr="00E17A7A" w14:paraId="29F7046B" w14:textId="77777777" w:rsidTr="003264A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C6AC1C5" w14:textId="77777777" w:rsidR="007F4199" w:rsidRPr="00E17A7A" w:rsidRDefault="007F4199" w:rsidP="003264A5">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6988C37" w14:textId="77777777" w:rsidR="007F4199" w:rsidRPr="00E17A7A" w:rsidRDefault="007F4199" w:rsidP="003264A5">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547F82B" w14:textId="77777777" w:rsidR="007F4199" w:rsidRPr="00E17A7A" w:rsidRDefault="007F4199" w:rsidP="003264A5">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084977" w14:textId="77777777" w:rsidR="007F4199" w:rsidRPr="00E17A7A" w:rsidRDefault="007F4199" w:rsidP="003264A5">
            <w:pPr>
              <w:pStyle w:val="TAH"/>
            </w:pPr>
            <w:r w:rsidRPr="00E17A7A">
              <w:t>Description</w:t>
            </w:r>
          </w:p>
        </w:tc>
      </w:tr>
      <w:tr w:rsidR="007F4199" w:rsidRPr="00E17A7A" w14:paraId="59A2292C" w14:textId="77777777" w:rsidTr="003264A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4713A77" w14:textId="77777777" w:rsidR="007F4199" w:rsidRPr="00E17A7A" w:rsidRDefault="007F4199" w:rsidP="003264A5">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06DCA68C" w14:textId="77777777" w:rsidR="007F4199" w:rsidRPr="00E17A7A" w:rsidRDefault="007F4199" w:rsidP="003264A5">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59EE0EFE" w14:textId="77777777" w:rsidR="007F4199" w:rsidRPr="00E17A7A" w:rsidRDefault="007F4199" w:rsidP="003264A5">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CC200B7" w14:textId="77777777" w:rsidR="007F4199" w:rsidRPr="00E17A7A" w:rsidRDefault="007F4199" w:rsidP="003264A5">
            <w:pPr>
              <w:pStyle w:val="TAL"/>
            </w:pPr>
            <w:r w:rsidRPr="00E17A7A">
              <w:t xml:space="preserve">Create an Individual </w:t>
            </w:r>
            <w:r>
              <w:t>ACR events</w:t>
            </w:r>
            <w:r w:rsidRPr="00E17A7A">
              <w:t xml:space="preserve"> </w:t>
            </w:r>
            <w:r>
              <w:t>s</w:t>
            </w:r>
            <w:r w:rsidRPr="00E17A7A">
              <w:t>ubscription resource.</w:t>
            </w:r>
          </w:p>
        </w:tc>
      </w:tr>
    </w:tbl>
    <w:p w14:paraId="3D125BC5" w14:textId="77777777" w:rsidR="007F4199" w:rsidRPr="00F35F4A" w:rsidRDefault="007F4199" w:rsidP="007F4199"/>
    <w:p w14:paraId="045765CB" w14:textId="142F0832" w:rsidR="007F4199" w:rsidRPr="00F35F4A" w:rsidRDefault="007F4199" w:rsidP="007F4199">
      <w:pPr>
        <w:pStyle w:val="TH"/>
      </w:pPr>
      <w:r w:rsidRPr="00F35F4A">
        <w:t>Table </w:t>
      </w:r>
      <w:r>
        <w:t>6.</w:t>
      </w:r>
      <w:r w:rsidR="00D770DE">
        <w:t>4</w:t>
      </w:r>
      <w:r>
        <w:t>.</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7F4199" w:rsidRPr="00E17A7A" w14:paraId="5423A5C7" w14:textId="77777777" w:rsidTr="003264A5">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7E8CC54" w14:textId="77777777" w:rsidR="007F4199" w:rsidRPr="00E17A7A" w:rsidRDefault="007F4199" w:rsidP="003264A5">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F3731B" w14:textId="77777777" w:rsidR="007F4199" w:rsidRPr="00E17A7A" w:rsidRDefault="007F4199" w:rsidP="003264A5">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939C51" w14:textId="77777777" w:rsidR="007F4199" w:rsidRPr="00E17A7A" w:rsidRDefault="007F4199" w:rsidP="003264A5">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FE08A2C" w14:textId="77777777" w:rsidR="007F4199" w:rsidRPr="00E17A7A" w:rsidRDefault="007F4199" w:rsidP="003264A5">
            <w:pPr>
              <w:pStyle w:val="TAH"/>
            </w:pPr>
            <w:r w:rsidRPr="00E17A7A">
              <w:t>Response</w:t>
            </w:r>
          </w:p>
          <w:p w14:paraId="04217D0D" w14:textId="77777777" w:rsidR="007F4199" w:rsidRPr="00E17A7A" w:rsidRDefault="007F4199" w:rsidP="003264A5">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3C6FEA4" w14:textId="77777777" w:rsidR="007F4199" w:rsidRPr="00E17A7A" w:rsidRDefault="007F4199" w:rsidP="003264A5">
            <w:pPr>
              <w:pStyle w:val="TAH"/>
            </w:pPr>
            <w:r w:rsidRPr="00E17A7A">
              <w:t>Description</w:t>
            </w:r>
          </w:p>
        </w:tc>
      </w:tr>
      <w:tr w:rsidR="007F4199" w:rsidRPr="00E17A7A" w14:paraId="623EF187" w14:textId="77777777" w:rsidTr="003264A5">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9BB914" w14:textId="77777777" w:rsidR="007F4199" w:rsidRPr="00E17A7A" w:rsidRDefault="007F4199" w:rsidP="003264A5">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4F1822C9" w14:textId="77777777" w:rsidR="007F4199" w:rsidRPr="00E17A7A" w:rsidRDefault="007F4199" w:rsidP="003264A5">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6BFB4FDC" w14:textId="77777777" w:rsidR="007F4199" w:rsidRPr="00E17A7A" w:rsidRDefault="007F4199" w:rsidP="003264A5">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33398C5" w14:textId="77777777" w:rsidR="007F4199" w:rsidRPr="00E17A7A" w:rsidRDefault="007F4199" w:rsidP="003264A5">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0D787C23" w14:textId="77777777" w:rsidR="007F4199" w:rsidRPr="00E17A7A" w:rsidRDefault="007F4199" w:rsidP="003264A5">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7F4199" w:rsidRPr="00E17A7A" w14:paraId="4A0766D3" w14:textId="77777777" w:rsidTr="003264A5">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3C4A555"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1900884B" w14:textId="77777777" w:rsidR="007F4199" w:rsidRPr="00F35F4A" w:rsidRDefault="007F4199" w:rsidP="007F4199">
      <w:pPr>
        <w:rPr>
          <w:lang w:eastAsia="zh-CN"/>
        </w:rPr>
      </w:pPr>
    </w:p>
    <w:p w14:paraId="44795E57" w14:textId="6B5A19F0" w:rsidR="007F4199" w:rsidRPr="00F35F4A" w:rsidRDefault="007F4199" w:rsidP="007F4199">
      <w:pPr>
        <w:pStyle w:val="TH"/>
        <w:rPr>
          <w:rFonts w:cs="Arial"/>
        </w:rPr>
      </w:pPr>
      <w:r w:rsidRPr="00F35F4A">
        <w:t>Table</w:t>
      </w:r>
      <w:r>
        <w:t> 6.</w:t>
      </w:r>
      <w:r w:rsidR="00D770DE">
        <w:t>4</w:t>
      </w:r>
      <w:r>
        <w:t>.</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4199" w:rsidRPr="00E17A7A" w14:paraId="06F44DE6" w14:textId="77777777" w:rsidTr="003264A5">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7F25192D" w14:textId="77777777" w:rsidR="007F4199" w:rsidRPr="00E17A7A" w:rsidRDefault="007F4199" w:rsidP="003264A5">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D43D0ED" w14:textId="77777777" w:rsidR="007F4199" w:rsidRPr="00E17A7A" w:rsidRDefault="007F4199" w:rsidP="003264A5">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DB2FE6C" w14:textId="77777777" w:rsidR="007F4199" w:rsidRPr="00E17A7A" w:rsidRDefault="007F4199" w:rsidP="003264A5">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D74569" w14:textId="77777777" w:rsidR="007F4199" w:rsidRPr="00E17A7A" w:rsidRDefault="007F4199" w:rsidP="003264A5">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B8E8E42" w14:textId="77777777" w:rsidR="007F4199" w:rsidRPr="00E17A7A" w:rsidRDefault="007F4199" w:rsidP="003264A5">
            <w:pPr>
              <w:pStyle w:val="TAH"/>
            </w:pPr>
            <w:r w:rsidRPr="00E17A7A">
              <w:t>Description</w:t>
            </w:r>
          </w:p>
        </w:tc>
      </w:tr>
      <w:tr w:rsidR="007F4199" w:rsidRPr="00E17A7A" w14:paraId="79F6BB73" w14:textId="77777777" w:rsidTr="003264A5">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655D34D0" w14:textId="77777777" w:rsidR="007F4199" w:rsidRPr="00E17A7A" w:rsidRDefault="007F4199" w:rsidP="003264A5">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43BFFB9C" w14:textId="77777777" w:rsidR="007F4199" w:rsidRPr="00E17A7A" w:rsidRDefault="007F4199" w:rsidP="003264A5">
            <w:pPr>
              <w:pStyle w:val="TAL"/>
            </w:pPr>
          </w:p>
        </w:tc>
        <w:tc>
          <w:tcPr>
            <w:tcW w:w="284" w:type="pct"/>
            <w:tcBorders>
              <w:top w:val="single" w:sz="4" w:space="0" w:color="auto"/>
              <w:left w:val="single" w:sz="6" w:space="0" w:color="000000"/>
              <w:bottom w:val="single" w:sz="6" w:space="0" w:color="000000"/>
              <w:right w:val="single" w:sz="6" w:space="0" w:color="000000"/>
            </w:tcBorders>
          </w:tcPr>
          <w:p w14:paraId="372466AA" w14:textId="77777777" w:rsidR="007F4199" w:rsidRPr="00E17A7A" w:rsidRDefault="007F4199" w:rsidP="003264A5">
            <w:pPr>
              <w:pStyle w:val="TAC"/>
            </w:pPr>
          </w:p>
        </w:tc>
        <w:tc>
          <w:tcPr>
            <w:tcW w:w="585" w:type="pct"/>
            <w:tcBorders>
              <w:top w:val="single" w:sz="4" w:space="0" w:color="auto"/>
              <w:left w:val="single" w:sz="6" w:space="0" w:color="000000"/>
              <w:bottom w:val="single" w:sz="6" w:space="0" w:color="000000"/>
              <w:right w:val="single" w:sz="6" w:space="0" w:color="000000"/>
            </w:tcBorders>
          </w:tcPr>
          <w:p w14:paraId="0A835D2E" w14:textId="77777777" w:rsidR="007F4199" w:rsidRPr="00E17A7A" w:rsidRDefault="007F4199" w:rsidP="003264A5">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C9A63E2" w14:textId="77777777" w:rsidR="007F4199" w:rsidRPr="00E17A7A" w:rsidRDefault="007F4199" w:rsidP="003264A5">
            <w:pPr>
              <w:pStyle w:val="TAL"/>
            </w:pPr>
          </w:p>
        </w:tc>
      </w:tr>
    </w:tbl>
    <w:p w14:paraId="09822FC7" w14:textId="77777777" w:rsidR="007F4199" w:rsidRPr="00A04126" w:rsidRDefault="007F4199" w:rsidP="007F4199"/>
    <w:p w14:paraId="626FA8A7" w14:textId="7AA1F9BB" w:rsidR="007F4199" w:rsidRPr="00A04126" w:rsidRDefault="007F4199" w:rsidP="007F4199">
      <w:pPr>
        <w:pStyle w:val="TH"/>
        <w:rPr>
          <w:rFonts w:cs="Arial"/>
        </w:rPr>
      </w:pPr>
      <w:r w:rsidRPr="00A04126">
        <w:lastRenderedPageBreak/>
        <w:t>Table</w:t>
      </w:r>
      <w:r>
        <w:t> 6.</w:t>
      </w:r>
      <w:r w:rsidR="00D770DE">
        <w:t>4</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4199" w:rsidRPr="00E17A7A" w14:paraId="3FAD746F" w14:textId="77777777" w:rsidTr="003264A5">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0A5F3D2" w14:textId="77777777" w:rsidR="007F4199" w:rsidRPr="00E17A7A" w:rsidRDefault="007F4199" w:rsidP="003264A5">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7A15F" w14:textId="77777777" w:rsidR="007F4199" w:rsidRPr="00E17A7A" w:rsidRDefault="007F4199" w:rsidP="003264A5">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3468A82" w14:textId="77777777" w:rsidR="007F4199" w:rsidRPr="00E17A7A" w:rsidRDefault="007F4199" w:rsidP="003264A5">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3C84A0" w14:textId="77777777" w:rsidR="007F4199" w:rsidRPr="00E17A7A" w:rsidRDefault="007F4199" w:rsidP="003264A5">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0B8E171" w14:textId="77777777" w:rsidR="007F4199" w:rsidRPr="00E17A7A" w:rsidRDefault="007F4199" w:rsidP="003264A5">
            <w:pPr>
              <w:pStyle w:val="TAH"/>
            </w:pPr>
            <w:r w:rsidRPr="00E17A7A">
              <w:t>Description</w:t>
            </w:r>
          </w:p>
        </w:tc>
      </w:tr>
      <w:tr w:rsidR="007F4199" w:rsidRPr="00E17A7A" w14:paraId="0865E191" w14:textId="77777777" w:rsidTr="003264A5">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C588BA1" w14:textId="77777777" w:rsidR="007F4199" w:rsidRPr="00E17A7A" w:rsidRDefault="007F4199" w:rsidP="003264A5">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6BF1A05D" w14:textId="77777777" w:rsidR="007F4199" w:rsidRPr="00E17A7A" w:rsidRDefault="007F4199" w:rsidP="003264A5">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FA1F9CF" w14:textId="77777777" w:rsidR="007F4199" w:rsidRPr="00E17A7A" w:rsidRDefault="007F4199" w:rsidP="003264A5">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3F954EF" w14:textId="77777777" w:rsidR="007F4199" w:rsidRPr="00E17A7A" w:rsidRDefault="007F4199" w:rsidP="003264A5">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3C53C1" w14:textId="77777777" w:rsidR="007F4199" w:rsidRPr="00E17A7A" w:rsidRDefault="007F4199" w:rsidP="003264A5">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478B31F8" w14:textId="77777777" w:rsidR="007F4199" w:rsidRPr="006224B4" w:rsidRDefault="007F4199" w:rsidP="007F4199"/>
    <w:p w14:paraId="4208DD12" w14:textId="32F66A5A" w:rsidR="007F4199" w:rsidRPr="00F35F4A" w:rsidRDefault="007F4199" w:rsidP="007F4199">
      <w:pPr>
        <w:pStyle w:val="Heading5"/>
        <w:rPr>
          <w:lang w:eastAsia="zh-CN"/>
        </w:rPr>
      </w:pPr>
      <w:bookmarkStart w:id="256" w:name="_Toc96848196"/>
      <w:r>
        <w:rPr>
          <w:lang w:eastAsia="zh-CN"/>
        </w:rPr>
        <w:t>6.</w:t>
      </w:r>
      <w:r w:rsidR="00D770DE">
        <w:rPr>
          <w:lang w:eastAsia="zh-CN"/>
        </w:rPr>
        <w:t>4</w:t>
      </w:r>
      <w:r>
        <w:rPr>
          <w:lang w:eastAsia="zh-CN"/>
        </w:rPr>
        <w:t>.2.2.4</w:t>
      </w:r>
      <w:r>
        <w:rPr>
          <w:lang w:eastAsia="zh-CN"/>
        </w:rPr>
        <w:tab/>
      </w:r>
      <w:r w:rsidRPr="00F35F4A">
        <w:rPr>
          <w:lang w:eastAsia="zh-CN"/>
        </w:rPr>
        <w:t>Resource Custom Operations</w:t>
      </w:r>
      <w:bookmarkEnd w:id="256"/>
    </w:p>
    <w:p w14:paraId="6915DD8B" w14:textId="77777777" w:rsidR="007F4199" w:rsidRPr="00F35F4A" w:rsidRDefault="007F4199" w:rsidP="007F4199">
      <w:pPr>
        <w:rPr>
          <w:lang w:eastAsia="zh-CN"/>
        </w:rPr>
      </w:pPr>
      <w:r w:rsidRPr="00F35F4A">
        <w:rPr>
          <w:lang w:eastAsia="zh-CN"/>
        </w:rPr>
        <w:t>None.</w:t>
      </w:r>
    </w:p>
    <w:p w14:paraId="06E10DD1" w14:textId="5D5E9EF8" w:rsidR="007F4199" w:rsidRPr="00F35F4A" w:rsidRDefault="007F4199" w:rsidP="007F4199">
      <w:pPr>
        <w:pStyle w:val="Heading4"/>
      </w:pPr>
      <w:bookmarkStart w:id="257" w:name="_Toc96848197"/>
      <w:r>
        <w:t>6.</w:t>
      </w:r>
      <w:r w:rsidR="00D770DE">
        <w:t>4</w:t>
      </w:r>
      <w:r>
        <w:t>.</w:t>
      </w:r>
      <w:r w:rsidRPr="00F35F4A">
        <w:t>2.3</w:t>
      </w:r>
      <w:r w:rsidRPr="00F35F4A">
        <w:tab/>
        <w:t xml:space="preserve">Resource: Individual </w:t>
      </w:r>
      <w:r>
        <w:t>ACR events subscription</w:t>
      </w:r>
      <w:bookmarkEnd w:id="257"/>
    </w:p>
    <w:p w14:paraId="02DBC91F" w14:textId="47AFA88A" w:rsidR="007F4199" w:rsidRPr="00F35F4A" w:rsidRDefault="007F4199" w:rsidP="007F4199">
      <w:pPr>
        <w:pStyle w:val="Heading5"/>
        <w:rPr>
          <w:lang w:eastAsia="zh-CN"/>
        </w:rPr>
      </w:pPr>
      <w:bookmarkStart w:id="258" w:name="_Toc96848198"/>
      <w:r>
        <w:rPr>
          <w:lang w:eastAsia="zh-CN"/>
        </w:rPr>
        <w:t>6.</w:t>
      </w:r>
      <w:r w:rsidR="00D770DE">
        <w:rPr>
          <w:lang w:eastAsia="zh-CN"/>
        </w:rPr>
        <w:t>4</w:t>
      </w:r>
      <w:r>
        <w:rPr>
          <w:lang w:eastAsia="zh-CN"/>
        </w:rPr>
        <w:t>.</w:t>
      </w:r>
      <w:r w:rsidRPr="00F35F4A">
        <w:rPr>
          <w:lang w:eastAsia="zh-CN"/>
        </w:rPr>
        <w:t>2.3.1</w:t>
      </w:r>
      <w:r w:rsidRPr="00F35F4A">
        <w:rPr>
          <w:lang w:eastAsia="zh-CN"/>
        </w:rPr>
        <w:tab/>
        <w:t>Description</w:t>
      </w:r>
      <w:bookmarkEnd w:id="258"/>
    </w:p>
    <w:p w14:paraId="44BF5499" w14:textId="77777777" w:rsidR="007F4199" w:rsidRPr="00F35F4A" w:rsidRDefault="007F4199" w:rsidP="007F4199">
      <w:r w:rsidRPr="00F35F4A">
        <w:t xml:space="preserve">This resource represents </w:t>
      </w:r>
      <w:r>
        <w:t xml:space="preserve">modification or deletion of </w:t>
      </w:r>
      <w:r w:rsidRPr="00F35F4A">
        <w:t xml:space="preserve">an Individual </w:t>
      </w:r>
      <w:r>
        <w:t>ACR events subscription resource</w:t>
      </w:r>
      <w:r w:rsidRPr="00F35F4A">
        <w:t>.</w:t>
      </w:r>
    </w:p>
    <w:p w14:paraId="7B1D3D1C" w14:textId="5D47DD14" w:rsidR="007F4199" w:rsidRPr="00F35F4A" w:rsidRDefault="007F4199" w:rsidP="007F4199">
      <w:pPr>
        <w:pStyle w:val="Heading5"/>
        <w:rPr>
          <w:lang w:eastAsia="zh-CN"/>
        </w:rPr>
      </w:pPr>
      <w:bookmarkStart w:id="259" w:name="_Toc96848199"/>
      <w:r>
        <w:rPr>
          <w:lang w:eastAsia="zh-CN"/>
        </w:rPr>
        <w:t>6.</w:t>
      </w:r>
      <w:r w:rsidR="00D770DE">
        <w:rPr>
          <w:lang w:eastAsia="zh-CN"/>
        </w:rPr>
        <w:t>4</w:t>
      </w:r>
      <w:r>
        <w:rPr>
          <w:lang w:eastAsia="zh-CN"/>
        </w:rPr>
        <w:t>.</w:t>
      </w:r>
      <w:r w:rsidRPr="00F35F4A">
        <w:rPr>
          <w:lang w:eastAsia="zh-CN"/>
        </w:rPr>
        <w:t>2.3.2</w:t>
      </w:r>
      <w:r w:rsidRPr="00F35F4A">
        <w:rPr>
          <w:lang w:eastAsia="zh-CN"/>
        </w:rPr>
        <w:tab/>
        <w:t>Resource Definition</w:t>
      </w:r>
      <w:bookmarkEnd w:id="259"/>
    </w:p>
    <w:p w14:paraId="2BBE4F9D" w14:textId="77777777" w:rsidR="007F4199" w:rsidRPr="00F35F4A" w:rsidRDefault="007F4199" w:rsidP="007F4199">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3F00F800" w14:textId="6D030C89"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2.3.2</w:t>
      </w:r>
      <w:r w:rsidRPr="00F35F4A">
        <w:t>-1</w:t>
      </w:r>
      <w:r w:rsidRPr="00F35F4A">
        <w:rPr>
          <w:rFonts w:ascii="Arial" w:hAnsi="Arial" w:cs="Arial"/>
        </w:rPr>
        <w:t>.</w:t>
      </w:r>
    </w:p>
    <w:p w14:paraId="2336FA28" w14:textId="2904C27B" w:rsidR="007F4199" w:rsidRPr="00F35F4A" w:rsidRDefault="007F4199" w:rsidP="007F4199">
      <w:pPr>
        <w:pStyle w:val="TH"/>
        <w:rPr>
          <w:rFonts w:cs="Arial"/>
        </w:rPr>
      </w:pPr>
      <w:r w:rsidRPr="00F35F4A">
        <w:t>Table </w:t>
      </w:r>
      <w:r>
        <w:rPr>
          <w:lang w:eastAsia="zh-CN"/>
        </w:rPr>
        <w:t>6.</w:t>
      </w:r>
      <w:r w:rsidR="00D770DE">
        <w:rPr>
          <w:lang w:eastAsia="zh-CN"/>
        </w:rPr>
        <w:t>4</w:t>
      </w:r>
      <w:r>
        <w:rPr>
          <w:lang w:eastAsia="zh-CN"/>
        </w:rPr>
        <w:t>.</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4199" w:rsidRPr="00E17A7A" w14:paraId="299AA243"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27A86D" w14:textId="77777777" w:rsidR="007F4199" w:rsidRPr="00E17A7A" w:rsidRDefault="007F4199" w:rsidP="003264A5">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75138B" w14:textId="77777777" w:rsidR="007F4199" w:rsidRPr="00E17A7A" w:rsidRDefault="007F4199" w:rsidP="003264A5">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7BB34E" w14:textId="77777777" w:rsidR="007F4199" w:rsidRPr="00E17A7A" w:rsidRDefault="007F4199" w:rsidP="003264A5">
            <w:pPr>
              <w:pStyle w:val="TAH"/>
            </w:pPr>
            <w:r w:rsidRPr="00E17A7A">
              <w:t>Definition</w:t>
            </w:r>
          </w:p>
        </w:tc>
      </w:tr>
      <w:tr w:rsidR="007F4199" w:rsidRPr="00E17A7A" w14:paraId="234DBF92"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2C4F9F89" w14:textId="77777777" w:rsidR="007F4199" w:rsidRPr="00E17A7A" w:rsidRDefault="007F4199" w:rsidP="003264A5">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05A81148"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ABA7B6" w14:textId="36A5B2F0" w:rsidR="007F4199" w:rsidRPr="00E17A7A" w:rsidRDefault="007F4199" w:rsidP="003264A5">
            <w:pPr>
              <w:pStyle w:val="TAL"/>
            </w:pPr>
            <w:r w:rsidRPr="00E17A7A">
              <w:t>See clause 6.</w:t>
            </w:r>
            <w:r w:rsidR="00D770DE">
              <w:t>4</w:t>
            </w:r>
            <w:r>
              <w:t>.</w:t>
            </w:r>
            <w:r w:rsidRPr="00E17A7A">
              <w:t>1.</w:t>
            </w:r>
          </w:p>
        </w:tc>
      </w:tr>
      <w:tr w:rsidR="007F4199" w:rsidRPr="00E17A7A" w14:paraId="21229381"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78BAFE55" w14:textId="77777777" w:rsidR="007F4199" w:rsidRPr="00E17A7A" w:rsidRDefault="007F4199" w:rsidP="003264A5">
            <w:pPr>
              <w:pStyle w:val="TAL"/>
              <w:rPr>
                <w:lang w:eastAsia="zh-CN"/>
              </w:rPr>
            </w:pPr>
            <w:r w:rsidRPr="00E17A7A">
              <w:rPr>
                <w:rFonts w:hint="eastAsia"/>
                <w:lang w:eastAsia="zh-CN"/>
              </w:rPr>
              <w:t>a</w:t>
            </w:r>
            <w:r w:rsidRPr="00E17A7A">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38BBE8DB" w14:textId="77777777" w:rsidR="007F4199" w:rsidRPr="00E17A7A" w:rsidRDefault="007F4199" w:rsidP="003264A5">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E0FBA4" w14:textId="0DCE7B41"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r w:rsidR="007F4199" w:rsidRPr="00E17A7A" w14:paraId="50A0F238"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468175EF" w14:textId="77777777" w:rsidR="007F4199" w:rsidRPr="00E17A7A" w:rsidRDefault="007F4199" w:rsidP="003264A5">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6F9622E5"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DC5998F" w14:textId="77777777" w:rsidR="007F4199" w:rsidRPr="00E17A7A" w:rsidRDefault="007F4199" w:rsidP="003264A5">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9791E24" w14:textId="77777777" w:rsidR="007F4199" w:rsidRPr="00F35F4A" w:rsidRDefault="007F4199" w:rsidP="007F4199">
      <w:pPr>
        <w:rPr>
          <w:lang w:val="x-none"/>
        </w:rPr>
      </w:pPr>
    </w:p>
    <w:p w14:paraId="46863613" w14:textId="455B2CD4" w:rsidR="007F4199" w:rsidRPr="00F35F4A" w:rsidRDefault="007F4199" w:rsidP="007F4199">
      <w:pPr>
        <w:pStyle w:val="Heading5"/>
        <w:rPr>
          <w:lang w:eastAsia="zh-CN"/>
        </w:rPr>
      </w:pPr>
      <w:bookmarkStart w:id="260" w:name="_Toc96848200"/>
      <w:r>
        <w:rPr>
          <w:lang w:eastAsia="zh-CN"/>
        </w:rPr>
        <w:t>6.</w:t>
      </w:r>
      <w:r w:rsidR="00D770DE">
        <w:rPr>
          <w:lang w:eastAsia="zh-CN"/>
        </w:rPr>
        <w:t>4</w:t>
      </w:r>
      <w:r>
        <w:rPr>
          <w:lang w:eastAsia="zh-CN"/>
        </w:rPr>
        <w:t>.</w:t>
      </w:r>
      <w:r w:rsidRPr="00F35F4A">
        <w:rPr>
          <w:lang w:eastAsia="zh-CN"/>
        </w:rPr>
        <w:t>2.3.3</w:t>
      </w:r>
      <w:r w:rsidRPr="00F35F4A">
        <w:rPr>
          <w:lang w:eastAsia="zh-CN"/>
        </w:rPr>
        <w:tab/>
        <w:t>Resource Standard Methods</w:t>
      </w:r>
      <w:bookmarkEnd w:id="260"/>
    </w:p>
    <w:p w14:paraId="25D55F6E" w14:textId="378674C0" w:rsidR="007F4199" w:rsidRPr="00F35F4A" w:rsidRDefault="007F4199" w:rsidP="007F4199">
      <w:pPr>
        <w:pStyle w:val="Heading6"/>
        <w:rPr>
          <w:lang w:eastAsia="zh-CN"/>
        </w:rPr>
      </w:pPr>
      <w:bookmarkStart w:id="261" w:name="_Toc96848201"/>
      <w:r>
        <w:rPr>
          <w:lang w:eastAsia="zh-CN"/>
        </w:rPr>
        <w:t>6.</w:t>
      </w:r>
      <w:r w:rsidR="00D770DE">
        <w:rPr>
          <w:lang w:eastAsia="zh-CN"/>
        </w:rPr>
        <w:t>4</w:t>
      </w:r>
      <w:r>
        <w:rPr>
          <w:lang w:eastAsia="zh-CN"/>
        </w:rPr>
        <w:t>.</w:t>
      </w:r>
      <w:r w:rsidRPr="00F35F4A">
        <w:rPr>
          <w:lang w:eastAsia="zh-CN"/>
        </w:rPr>
        <w:t>2.3.3.1</w:t>
      </w:r>
      <w:r w:rsidRPr="00F35F4A">
        <w:rPr>
          <w:lang w:eastAsia="zh-CN"/>
        </w:rPr>
        <w:tab/>
        <w:t>PUT</w:t>
      </w:r>
      <w:bookmarkEnd w:id="261"/>
    </w:p>
    <w:p w14:paraId="05BAC15A" w14:textId="4826B4C0" w:rsidR="007F4199" w:rsidRPr="00F35F4A" w:rsidRDefault="007F4199" w:rsidP="007F4199">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w:t>
      </w:r>
      <w:r w:rsidR="00D770DE">
        <w:t>4</w:t>
      </w:r>
      <w:r>
        <w:t>.</w:t>
      </w:r>
      <w:r w:rsidRPr="00F35F4A">
        <w:t>2.3.3.1-1.</w:t>
      </w:r>
    </w:p>
    <w:p w14:paraId="68984A9F" w14:textId="0FF104DE" w:rsidR="007F4199" w:rsidRPr="00F35F4A" w:rsidRDefault="007F4199" w:rsidP="007F4199">
      <w:pPr>
        <w:pStyle w:val="TH"/>
        <w:rPr>
          <w:rFonts w:cs="Arial"/>
        </w:rPr>
      </w:pPr>
      <w:r w:rsidRPr="00F35F4A">
        <w:t>Table</w:t>
      </w:r>
      <w:r>
        <w:t> 6.</w:t>
      </w:r>
      <w:r w:rsidR="00D770DE">
        <w:t>4</w:t>
      </w:r>
      <w:r>
        <w:t>.</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7080CC4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73A70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DC9024"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8927691"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DB6913"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D5AD3EC" w14:textId="77777777" w:rsidR="007F4199" w:rsidRPr="00E17A7A" w:rsidRDefault="007F4199" w:rsidP="003264A5">
            <w:pPr>
              <w:pStyle w:val="TAH"/>
            </w:pPr>
            <w:r w:rsidRPr="00E17A7A">
              <w:t>Description</w:t>
            </w:r>
          </w:p>
        </w:tc>
      </w:tr>
      <w:tr w:rsidR="007F4199" w:rsidRPr="00E17A7A" w14:paraId="6119BDA6"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82A1EA2"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2E5E81F"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6906BABC"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4236B775"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828D254" w14:textId="77777777" w:rsidR="007F4199" w:rsidRPr="00E17A7A" w:rsidRDefault="007F4199" w:rsidP="003264A5">
            <w:pPr>
              <w:pStyle w:val="TAL"/>
            </w:pPr>
          </w:p>
        </w:tc>
      </w:tr>
    </w:tbl>
    <w:p w14:paraId="338D810B" w14:textId="77777777" w:rsidR="007F4199" w:rsidRDefault="007F4199" w:rsidP="007F4199"/>
    <w:p w14:paraId="569C4083" w14:textId="3D0CE193" w:rsidR="007F4199" w:rsidRPr="00F35F4A" w:rsidRDefault="007F4199" w:rsidP="007F4199">
      <w:r w:rsidRPr="00F35F4A">
        <w:t>This method shall support the request data structures specified in table </w:t>
      </w:r>
      <w:r>
        <w:t>6.</w:t>
      </w:r>
      <w:r w:rsidR="00D770DE">
        <w:t>4</w:t>
      </w:r>
      <w:r>
        <w:t>.</w:t>
      </w:r>
      <w:r w:rsidRPr="00F35F4A">
        <w:t>2.3.3.</w:t>
      </w:r>
      <w:r>
        <w:t>1</w:t>
      </w:r>
      <w:r w:rsidRPr="00F35F4A">
        <w:t>-2 and the response data structures and response codes specified in table </w:t>
      </w:r>
      <w:r>
        <w:t>6.</w:t>
      </w:r>
      <w:r w:rsidR="00D770DE">
        <w:t>4</w:t>
      </w:r>
      <w:r>
        <w:t>.</w:t>
      </w:r>
      <w:r w:rsidRPr="00F35F4A">
        <w:t>2.3.3.</w:t>
      </w:r>
      <w:r>
        <w:t>1</w:t>
      </w:r>
      <w:r w:rsidRPr="00F35F4A">
        <w:t>-3.</w:t>
      </w:r>
    </w:p>
    <w:p w14:paraId="4363C04D" w14:textId="323698FF" w:rsidR="007F4199" w:rsidRPr="00F35F4A" w:rsidRDefault="007F4199" w:rsidP="007F4199">
      <w:pPr>
        <w:pStyle w:val="TH"/>
      </w:pPr>
      <w:r w:rsidRPr="00F35F4A">
        <w:t>Table</w:t>
      </w:r>
      <w:r>
        <w:t> 6.</w:t>
      </w:r>
      <w:r w:rsidR="00D770DE">
        <w:t>4</w:t>
      </w:r>
      <w:r>
        <w:t>.</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33103EC3"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4D5143A"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D75CF22"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B9831EF"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8C0447C" w14:textId="77777777" w:rsidR="007F4199" w:rsidRPr="00E17A7A" w:rsidRDefault="007F4199" w:rsidP="003264A5">
            <w:pPr>
              <w:pStyle w:val="TAH"/>
            </w:pPr>
            <w:r w:rsidRPr="00E17A7A">
              <w:t>Description</w:t>
            </w:r>
          </w:p>
        </w:tc>
      </w:tr>
      <w:tr w:rsidR="007F4199" w:rsidRPr="00E17A7A" w14:paraId="0ACE2E5B"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1448008" w14:textId="77777777" w:rsidR="007F4199" w:rsidRPr="00E17A7A" w:rsidRDefault="007F4199" w:rsidP="003264A5">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0BF0676F" w14:textId="77777777" w:rsidR="007F4199" w:rsidRPr="00E17A7A" w:rsidRDefault="007F4199" w:rsidP="003264A5">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20BCCD77" w14:textId="77777777" w:rsidR="007F4199" w:rsidRPr="00E17A7A" w:rsidRDefault="007F4199" w:rsidP="003264A5">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0623144B" w14:textId="77777777" w:rsidR="007F4199" w:rsidRPr="00E17A7A" w:rsidRDefault="007F4199" w:rsidP="003264A5">
            <w:pPr>
              <w:pStyle w:val="TAL"/>
            </w:pPr>
            <w:r w:rsidRPr="00E17A7A">
              <w:t xml:space="preserve">An individual </w:t>
            </w:r>
            <w:r>
              <w:t>ACR events</w:t>
            </w:r>
            <w:r w:rsidRPr="00E17A7A">
              <w:t xml:space="preserve"> subscription resource to be updated.</w:t>
            </w:r>
          </w:p>
        </w:tc>
      </w:tr>
    </w:tbl>
    <w:p w14:paraId="22D519E0" w14:textId="77777777" w:rsidR="007F4199" w:rsidRPr="00F35F4A" w:rsidRDefault="007F4199" w:rsidP="007F4199"/>
    <w:p w14:paraId="644E5E6B" w14:textId="73984B3F" w:rsidR="007F4199" w:rsidRPr="00F35F4A" w:rsidRDefault="007F4199" w:rsidP="007F4199">
      <w:pPr>
        <w:pStyle w:val="TH"/>
      </w:pPr>
      <w:r w:rsidRPr="00F35F4A">
        <w:lastRenderedPageBreak/>
        <w:t>Table</w:t>
      </w:r>
      <w:r>
        <w:t> 6.</w:t>
      </w:r>
      <w:r w:rsidR="00D770DE">
        <w:t>4</w:t>
      </w:r>
      <w:r>
        <w:t>.</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3A45031B"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8929FB"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21C465F"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C4693B"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05B130" w14:textId="77777777" w:rsidR="007F4199" w:rsidRPr="00E17A7A" w:rsidRDefault="007F4199" w:rsidP="003264A5">
            <w:pPr>
              <w:pStyle w:val="TAH"/>
            </w:pPr>
            <w:r w:rsidRPr="00E17A7A">
              <w:t>Response</w:t>
            </w:r>
          </w:p>
          <w:p w14:paraId="706B441E"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213041" w14:textId="77777777" w:rsidR="007F4199" w:rsidRPr="00E17A7A" w:rsidRDefault="007F4199" w:rsidP="003264A5">
            <w:pPr>
              <w:pStyle w:val="TAH"/>
            </w:pPr>
            <w:r w:rsidRPr="00E17A7A">
              <w:t>Description</w:t>
            </w:r>
          </w:p>
        </w:tc>
      </w:tr>
      <w:tr w:rsidR="007F4199" w:rsidRPr="00E17A7A" w14:paraId="5F2F79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950651" w14:textId="77777777" w:rsidR="007F4199" w:rsidRPr="00E17A7A" w:rsidRDefault="007F4199" w:rsidP="003264A5">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64200D4B" w14:textId="77777777" w:rsidR="007F4199" w:rsidRPr="00E17A7A" w:rsidRDefault="007F4199" w:rsidP="003264A5">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3CAAD51B" w14:textId="77777777" w:rsidR="007F4199" w:rsidRPr="00E17A7A" w:rsidRDefault="007F4199" w:rsidP="003264A5">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00BE4501" w14:textId="77777777" w:rsidR="007F4199" w:rsidRPr="00E17A7A" w:rsidRDefault="007F4199" w:rsidP="003264A5">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69E2D3" w14:textId="77777777" w:rsidR="007F4199" w:rsidRPr="00E17A7A" w:rsidRDefault="007F4199" w:rsidP="003264A5">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7F4199" w:rsidRPr="00E17A7A" w14:paraId="57529F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5973E2" w14:textId="77777777" w:rsidR="007F4199" w:rsidRDefault="007F4199" w:rsidP="003264A5">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1BF8036" w14:textId="77777777" w:rsidR="007F4199" w:rsidRDefault="007F4199" w:rsidP="003264A5">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AA69306" w14:textId="77777777" w:rsidR="007F4199" w:rsidRDefault="007F4199" w:rsidP="003264A5">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3632D50" w14:textId="77777777" w:rsidR="007F4199" w:rsidRDefault="007F4199" w:rsidP="003264A5">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CE31A0" w14:textId="77777777" w:rsidR="007F4199" w:rsidRPr="00E17A7A" w:rsidRDefault="007F4199" w:rsidP="003264A5">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4E3CE6" w:rsidRPr="00E17A7A" w14:paraId="52D79D0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140313" w14:textId="7CF64707"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6C6B98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0C96BA1"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A32E0AB" w14:textId="0F0FC5D7" w:rsidR="004E3CE6" w:rsidRDefault="004E3CE6" w:rsidP="004E3C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E1F098" w14:textId="6B258AF7" w:rsidR="004E3CE6" w:rsidRPr="00F35F4A" w:rsidRDefault="004E3CE6" w:rsidP="004E3CE6">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6995F15A"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0E63A4" w14:textId="1A5118F9"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111623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2F2D24A"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87A650E" w14:textId="3437CA05" w:rsidR="004E3CE6" w:rsidRDefault="004E3CE6" w:rsidP="004E3C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83B3CF" w14:textId="5B4DF92E" w:rsidR="004E3CE6" w:rsidRPr="00F35F4A" w:rsidRDefault="004E3CE6" w:rsidP="004E3CE6">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10E0D7C7"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C237BC"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1CC2B4C7" w14:textId="77777777" w:rsidR="007F4199" w:rsidRDefault="007F4199" w:rsidP="007F4199">
      <w:pPr>
        <w:rPr>
          <w:lang w:eastAsia="zh-CN"/>
        </w:rPr>
      </w:pPr>
    </w:p>
    <w:p w14:paraId="749DF4B5" w14:textId="348B9D35" w:rsidR="007F4199" w:rsidRPr="00A04126" w:rsidRDefault="007F4199" w:rsidP="007F4199">
      <w:pPr>
        <w:pStyle w:val="TH"/>
        <w:rPr>
          <w:rFonts w:cs="Arial"/>
        </w:rPr>
      </w:pPr>
      <w:r>
        <w:t>Table 6.</w:t>
      </w:r>
      <w:r w:rsidR="00D770DE">
        <w:t>4</w:t>
      </w:r>
      <w:r>
        <w:t>.</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4199" w:rsidRPr="00B54FF5" w14:paraId="7E5D8308" w14:textId="77777777" w:rsidTr="003264A5">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AC1A95B" w14:textId="77777777" w:rsidR="007F4199" w:rsidRPr="0016361A" w:rsidRDefault="007F4199" w:rsidP="003264A5">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28AED97" w14:textId="77777777" w:rsidR="007F4199" w:rsidRPr="0016361A" w:rsidRDefault="007F4199" w:rsidP="003264A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6C9720D" w14:textId="77777777" w:rsidR="007F4199" w:rsidRPr="0016361A" w:rsidRDefault="007F4199" w:rsidP="003264A5">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293F67" w14:textId="77777777" w:rsidR="007F4199" w:rsidRPr="0016361A" w:rsidRDefault="007F4199" w:rsidP="003264A5">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7234B8" w14:textId="77777777" w:rsidR="007F4199" w:rsidRPr="0016361A" w:rsidRDefault="007F4199" w:rsidP="003264A5">
            <w:pPr>
              <w:pStyle w:val="TAH"/>
            </w:pPr>
            <w:r w:rsidRPr="0016361A">
              <w:t>Description</w:t>
            </w:r>
          </w:p>
        </w:tc>
      </w:tr>
      <w:tr w:rsidR="007F4199" w:rsidRPr="00B54FF5" w14:paraId="18EB7B48" w14:textId="77777777" w:rsidTr="003264A5">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478C46A" w14:textId="77777777" w:rsidR="007F4199" w:rsidRPr="0016361A" w:rsidRDefault="007F4199" w:rsidP="003264A5">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813EFC0" w14:textId="77777777" w:rsidR="007F4199" w:rsidRPr="0016361A" w:rsidRDefault="007F4199" w:rsidP="003264A5">
            <w:pPr>
              <w:pStyle w:val="TAL"/>
            </w:pPr>
          </w:p>
        </w:tc>
        <w:tc>
          <w:tcPr>
            <w:tcW w:w="282" w:type="pct"/>
            <w:tcBorders>
              <w:top w:val="single" w:sz="4" w:space="0" w:color="auto"/>
              <w:left w:val="single" w:sz="6" w:space="0" w:color="000000"/>
              <w:bottom w:val="single" w:sz="6" w:space="0" w:color="000000"/>
              <w:right w:val="single" w:sz="6" w:space="0" w:color="000000"/>
            </w:tcBorders>
          </w:tcPr>
          <w:p w14:paraId="7FE15909" w14:textId="77777777" w:rsidR="007F4199" w:rsidRPr="0016361A" w:rsidRDefault="007F4199" w:rsidP="003264A5">
            <w:pPr>
              <w:pStyle w:val="TAC"/>
            </w:pPr>
          </w:p>
        </w:tc>
        <w:tc>
          <w:tcPr>
            <w:tcW w:w="582" w:type="pct"/>
            <w:tcBorders>
              <w:top w:val="single" w:sz="4" w:space="0" w:color="auto"/>
              <w:left w:val="single" w:sz="6" w:space="0" w:color="000000"/>
              <w:bottom w:val="single" w:sz="6" w:space="0" w:color="000000"/>
              <w:right w:val="single" w:sz="6" w:space="0" w:color="000000"/>
            </w:tcBorders>
          </w:tcPr>
          <w:p w14:paraId="0321A8A2" w14:textId="77777777" w:rsidR="007F4199" w:rsidRPr="0016361A" w:rsidRDefault="007F4199" w:rsidP="003264A5">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EF3CB" w14:textId="77777777" w:rsidR="007F4199" w:rsidRPr="0016361A" w:rsidRDefault="007F4199" w:rsidP="003264A5">
            <w:pPr>
              <w:pStyle w:val="TAL"/>
            </w:pPr>
          </w:p>
        </w:tc>
      </w:tr>
    </w:tbl>
    <w:p w14:paraId="1CE53D0B" w14:textId="77777777" w:rsidR="007F4199" w:rsidRPr="00A04126" w:rsidRDefault="007F4199" w:rsidP="007F4199"/>
    <w:p w14:paraId="21639834" w14:textId="6B1AD4B1" w:rsidR="007F4199" w:rsidRPr="00A04126" w:rsidRDefault="007F4199" w:rsidP="007F4199">
      <w:pPr>
        <w:pStyle w:val="TH"/>
        <w:rPr>
          <w:rFonts w:cs="Arial"/>
        </w:rPr>
      </w:pPr>
      <w:r w:rsidRPr="00A04126">
        <w:t>Table</w:t>
      </w:r>
      <w:r>
        <w:t> 6.</w:t>
      </w:r>
      <w:r w:rsidR="00D770DE">
        <w:t>4</w:t>
      </w:r>
      <w:r>
        <w:t>.</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4199" w:rsidRPr="00B54FF5" w14:paraId="6AEBC2DA" w14:textId="77777777" w:rsidTr="003264A5">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04D2C821" w14:textId="77777777" w:rsidR="007F4199" w:rsidRPr="0016361A" w:rsidRDefault="007F4199" w:rsidP="003264A5">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554472C" w14:textId="77777777" w:rsidR="007F4199" w:rsidRPr="0016361A" w:rsidRDefault="007F4199" w:rsidP="003264A5">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D3B2AC4" w14:textId="77777777" w:rsidR="007F4199" w:rsidRPr="0016361A" w:rsidRDefault="007F4199" w:rsidP="003264A5">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E47B7E" w14:textId="77777777" w:rsidR="007F4199" w:rsidRPr="0016361A" w:rsidRDefault="007F4199" w:rsidP="003264A5">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56265E4" w14:textId="77777777" w:rsidR="007F4199" w:rsidRPr="0016361A" w:rsidRDefault="007F4199" w:rsidP="003264A5">
            <w:pPr>
              <w:pStyle w:val="TAH"/>
            </w:pPr>
            <w:r w:rsidRPr="0016361A">
              <w:t>Description</w:t>
            </w:r>
          </w:p>
        </w:tc>
      </w:tr>
      <w:tr w:rsidR="007F4199" w:rsidRPr="00B54FF5" w14:paraId="772E282B" w14:textId="77777777" w:rsidTr="003264A5">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19F1C07" w14:textId="77777777" w:rsidR="007F4199" w:rsidRPr="0016361A" w:rsidRDefault="007F4199" w:rsidP="003264A5">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0033C0C" w14:textId="77777777" w:rsidR="007F4199" w:rsidRPr="0016361A" w:rsidRDefault="007F4199" w:rsidP="003264A5">
            <w:pPr>
              <w:pStyle w:val="TAL"/>
            </w:pPr>
          </w:p>
        </w:tc>
        <w:tc>
          <w:tcPr>
            <w:tcW w:w="218" w:type="pct"/>
            <w:tcBorders>
              <w:top w:val="single" w:sz="4" w:space="0" w:color="auto"/>
              <w:left w:val="single" w:sz="6" w:space="0" w:color="000000"/>
              <w:bottom w:val="single" w:sz="6" w:space="0" w:color="000000"/>
              <w:right w:val="single" w:sz="6" w:space="0" w:color="000000"/>
            </w:tcBorders>
          </w:tcPr>
          <w:p w14:paraId="17234372" w14:textId="77777777" w:rsidR="007F4199" w:rsidRPr="0016361A" w:rsidRDefault="007F4199" w:rsidP="003264A5">
            <w:pPr>
              <w:pStyle w:val="TAC"/>
            </w:pPr>
          </w:p>
        </w:tc>
        <w:tc>
          <w:tcPr>
            <w:tcW w:w="663" w:type="pct"/>
            <w:tcBorders>
              <w:top w:val="single" w:sz="4" w:space="0" w:color="auto"/>
              <w:left w:val="single" w:sz="6" w:space="0" w:color="000000"/>
              <w:bottom w:val="single" w:sz="6" w:space="0" w:color="000000"/>
              <w:right w:val="single" w:sz="6" w:space="0" w:color="000000"/>
            </w:tcBorders>
          </w:tcPr>
          <w:p w14:paraId="3EDF30E6" w14:textId="77777777" w:rsidR="007F4199" w:rsidRPr="0016361A" w:rsidRDefault="007F4199" w:rsidP="003264A5">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363CFF8" w14:textId="77777777" w:rsidR="007F4199" w:rsidRPr="0016361A" w:rsidRDefault="007F4199" w:rsidP="003264A5">
            <w:pPr>
              <w:pStyle w:val="TAL"/>
            </w:pPr>
          </w:p>
        </w:tc>
      </w:tr>
    </w:tbl>
    <w:p w14:paraId="40C7F9F9" w14:textId="77777777" w:rsidR="007F4199" w:rsidRPr="00A04126" w:rsidRDefault="007F4199" w:rsidP="007F4199"/>
    <w:p w14:paraId="52CDA524" w14:textId="7F5E6D5A" w:rsidR="007F4199" w:rsidRPr="00A04126" w:rsidRDefault="007F4199" w:rsidP="007F4199">
      <w:pPr>
        <w:pStyle w:val="TH"/>
      </w:pPr>
      <w:r w:rsidRPr="00A04126">
        <w:t>Table</w:t>
      </w:r>
      <w:r>
        <w:t> 6.</w:t>
      </w:r>
      <w:r w:rsidR="00D770DE">
        <w:t>4</w:t>
      </w:r>
      <w:r>
        <w:t>.</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4199" w:rsidRPr="00B54FF5" w14:paraId="2626C296" w14:textId="77777777" w:rsidTr="003264A5">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6452E32" w14:textId="77777777" w:rsidR="007F4199" w:rsidRPr="0016361A" w:rsidRDefault="007F4199" w:rsidP="003264A5">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709FF05" w14:textId="77777777" w:rsidR="007F4199" w:rsidRPr="0016361A" w:rsidRDefault="007F4199" w:rsidP="003264A5">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58927E6" w14:textId="77777777" w:rsidR="007F4199" w:rsidRPr="0016361A" w:rsidRDefault="007F4199" w:rsidP="003264A5">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CC8E87" w14:textId="77777777" w:rsidR="007F4199" w:rsidRPr="0016361A" w:rsidRDefault="007F4199" w:rsidP="003264A5">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784A125" w14:textId="77777777" w:rsidR="007F4199" w:rsidRPr="0016361A" w:rsidRDefault="007F4199" w:rsidP="003264A5">
            <w:pPr>
              <w:pStyle w:val="TAH"/>
            </w:pPr>
            <w:r w:rsidRPr="0016361A">
              <w:t>Description</w:t>
            </w:r>
          </w:p>
        </w:tc>
      </w:tr>
      <w:tr w:rsidR="007F4199" w:rsidRPr="00B54FF5" w14:paraId="0D981FF2" w14:textId="77777777" w:rsidTr="003264A5">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803CC89" w14:textId="77777777" w:rsidR="007F4199" w:rsidRPr="0016361A" w:rsidRDefault="007F4199" w:rsidP="003264A5">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04CA67A9" w14:textId="77777777" w:rsidR="007F4199" w:rsidRPr="0016361A" w:rsidRDefault="007F4199" w:rsidP="003264A5">
            <w:pPr>
              <w:pStyle w:val="TAL"/>
            </w:pPr>
          </w:p>
        </w:tc>
        <w:tc>
          <w:tcPr>
            <w:tcW w:w="720" w:type="pct"/>
            <w:tcBorders>
              <w:top w:val="single" w:sz="4" w:space="0" w:color="auto"/>
              <w:left w:val="single" w:sz="6" w:space="0" w:color="000000"/>
              <w:bottom w:val="single" w:sz="4" w:space="0" w:color="auto"/>
              <w:right w:val="single" w:sz="6" w:space="0" w:color="000000"/>
            </w:tcBorders>
          </w:tcPr>
          <w:p w14:paraId="63F7613C" w14:textId="77777777" w:rsidR="007F4199" w:rsidRPr="0016361A" w:rsidRDefault="007F4199" w:rsidP="003264A5">
            <w:pPr>
              <w:pStyle w:val="TAC"/>
            </w:pPr>
          </w:p>
        </w:tc>
        <w:tc>
          <w:tcPr>
            <w:tcW w:w="810" w:type="pct"/>
            <w:tcBorders>
              <w:top w:val="single" w:sz="4" w:space="0" w:color="auto"/>
              <w:left w:val="single" w:sz="6" w:space="0" w:color="000000"/>
              <w:bottom w:val="single" w:sz="4" w:space="0" w:color="auto"/>
              <w:right w:val="single" w:sz="6" w:space="0" w:color="000000"/>
            </w:tcBorders>
          </w:tcPr>
          <w:p w14:paraId="245A2665" w14:textId="77777777" w:rsidR="007F4199" w:rsidRPr="0016361A" w:rsidRDefault="007F4199" w:rsidP="003264A5">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43D" w14:textId="77777777" w:rsidR="007F4199" w:rsidRPr="0016361A" w:rsidRDefault="007F4199" w:rsidP="003264A5">
            <w:pPr>
              <w:pStyle w:val="TAL"/>
            </w:pPr>
          </w:p>
        </w:tc>
      </w:tr>
    </w:tbl>
    <w:p w14:paraId="200E3AD7" w14:textId="42BCDEB7" w:rsidR="007F4199" w:rsidRDefault="007F4199" w:rsidP="007F4199">
      <w:pPr>
        <w:rPr>
          <w:lang w:eastAsia="zh-CN"/>
        </w:rPr>
      </w:pPr>
    </w:p>
    <w:p w14:paraId="57540295" w14:textId="77777777" w:rsidR="004E3CE6" w:rsidRDefault="004E3CE6" w:rsidP="004E3CE6">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373283C1"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3F30F"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C053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54FE68"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B0E175"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C5FAC8" w14:textId="77777777" w:rsidR="004E3CE6" w:rsidRDefault="004E3CE6" w:rsidP="007D226D">
            <w:pPr>
              <w:pStyle w:val="TAH"/>
            </w:pPr>
            <w:r>
              <w:t>Description</w:t>
            </w:r>
          </w:p>
        </w:tc>
      </w:tr>
      <w:tr w:rsidR="004E3CE6" w14:paraId="44FB453A"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54653"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97B55F"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5C178"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AC0F21"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CD4C77" w14:textId="77777777" w:rsidR="004E3CE6" w:rsidRDefault="004E3CE6" w:rsidP="007D226D">
            <w:pPr>
              <w:pStyle w:val="TAL"/>
            </w:pPr>
            <w:r>
              <w:t>An alternative URI of the resource located in an alternative EES.</w:t>
            </w:r>
          </w:p>
        </w:tc>
      </w:tr>
    </w:tbl>
    <w:p w14:paraId="769B8D4C" w14:textId="77777777" w:rsidR="004E3CE6" w:rsidRDefault="004E3CE6" w:rsidP="004E3CE6"/>
    <w:p w14:paraId="48888489" w14:textId="77777777" w:rsidR="004E3CE6" w:rsidRDefault="004E3CE6" w:rsidP="004E3CE6">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AC6697E"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15336"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F2177C"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7BB3DC"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AFC128"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920B40" w14:textId="77777777" w:rsidR="004E3CE6" w:rsidRDefault="004E3CE6" w:rsidP="007D226D">
            <w:pPr>
              <w:pStyle w:val="TAH"/>
            </w:pPr>
            <w:r>
              <w:t>Description</w:t>
            </w:r>
          </w:p>
        </w:tc>
      </w:tr>
      <w:tr w:rsidR="004E3CE6" w14:paraId="32594BA3"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C9FF69"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5823B4"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5E91F3"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11DDC8"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763EEF" w14:textId="77777777" w:rsidR="004E3CE6" w:rsidRDefault="004E3CE6" w:rsidP="007D226D">
            <w:pPr>
              <w:pStyle w:val="TAL"/>
            </w:pPr>
            <w:r>
              <w:t>An alternative URI of the resource located in an alternative EES.</w:t>
            </w:r>
          </w:p>
        </w:tc>
      </w:tr>
    </w:tbl>
    <w:p w14:paraId="62B8F203" w14:textId="77777777" w:rsidR="004E3CE6" w:rsidRDefault="004E3CE6" w:rsidP="007F4199">
      <w:pPr>
        <w:rPr>
          <w:lang w:eastAsia="zh-CN"/>
        </w:rPr>
      </w:pPr>
    </w:p>
    <w:p w14:paraId="5CF41F39" w14:textId="64961AFE" w:rsidR="007F4199" w:rsidRPr="00F35F4A" w:rsidRDefault="007F4199" w:rsidP="007F4199">
      <w:pPr>
        <w:pStyle w:val="Heading6"/>
        <w:rPr>
          <w:lang w:eastAsia="zh-CN"/>
        </w:rPr>
      </w:pPr>
      <w:bookmarkStart w:id="262" w:name="_Toc96848202"/>
      <w:r>
        <w:rPr>
          <w:lang w:eastAsia="zh-CN"/>
        </w:rPr>
        <w:lastRenderedPageBreak/>
        <w:t>6.</w:t>
      </w:r>
      <w:r w:rsidR="00D770DE">
        <w:rPr>
          <w:lang w:eastAsia="zh-CN"/>
        </w:rPr>
        <w:t>4</w:t>
      </w:r>
      <w:r>
        <w:rPr>
          <w:lang w:eastAsia="zh-CN"/>
        </w:rPr>
        <w:t>.</w:t>
      </w:r>
      <w:r w:rsidRPr="00F35F4A">
        <w:rPr>
          <w:lang w:eastAsia="zh-CN"/>
        </w:rPr>
        <w:t>2.3.3.2</w:t>
      </w:r>
      <w:r w:rsidRPr="00F35F4A">
        <w:rPr>
          <w:lang w:eastAsia="zh-CN"/>
        </w:rPr>
        <w:tab/>
        <w:t>DELETE</w:t>
      </w:r>
      <w:bookmarkEnd w:id="262"/>
    </w:p>
    <w:p w14:paraId="1C5EB4BC" w14:textId="1945F986" w:rsidR="007F4199" w:rsidRPr="00F35F4A" w:rsidRDefault="007F4199" w:rsidP="007F4199">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w:t>
      </w:r>
      <w:r w:rsidR="00D770DE">
        <w:t>4</w:t>
      </w:r>
      <w:r>
        <w:t>.</w:t>
      </w:r>
      <w:r w:rsidRPr="00F35F4A">
        <w:t>2.3.3.2-1.</w:t>
      </w:r>
    </w:p>
    <w:p w14:paraId="784860C4" w14:textId="2C8250F0" w:rsidR="007F4199" w:rsidRPr="00F35F4A" w:rsidRDefault="007F4199" w:rsidP="007F4199">
      <w:pPr>
        <w:pStyle w:val="TH"/>
        <w:rPr>
          <w:rFonts w:cs="Arial"/>
        </w:rPr>
      </w:pPr>
      <w:r w:rsidRPr="00F35F4A">
        <w:t>Table</w:t>
      </w:r>
      <w:r>
        <w:t> 6.</w:t>
      </w:r>
      <w:r w:rsidR="00D770DE">
        <w:t>4</w:t>
      </w:r>
      <w:r>
        <w:t>.</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36CFD9B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BB5428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C70519"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51B5CCF"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C44B0A"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67F904F" w14:textId="77777777" w:rsidR="007F4199" w:rsidRPr="00E17A7A" w:rsidRDefault="007F4199" w:rsidP="003264A5">
            <w:pPr>
              <w:pStyle w:val="TAH"/>
            </w:pPr>
            <w:r w:rsidRPr="00E17A7A">
              <w:t>Description</w:t>
            </w:r>
          </w:p>
        </w:tc>
      </w:tr>
      <w:tr w:rsidR="007F4199" w:rsidRPr="00E17A7A" w14:paraId="3A4865B7"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EE082CB"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60697DC"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25FCC544"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6D287C38"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326B3A" w14:textId="77777777" w:rsidR="007F4199" w:rsidRPr="00E17A7A" w:rsidRDefault="007F4199" w:rsidP="003264A5">
            <w:pPr>
              <w:pStyle w:val="TAL"/>
            </w:pPr>
          </w:p>
        </w:tc>
      </w:tr>
    </w:tbl>
    <w:p w14:paraId="0672E890" w14:textId="77777777" w:rsidR="007F4199" w:rsidRPr="00F35F4A" w:rsidRDefault="007F4199" w:rsidP="007F4199"/>
    <w:p w14:paraId="01508FF1" w14:textId="10B24C6B" w:rsidR="007F4199" w:rsidRPr="00F35F4A" w:rsidRDefault="007F4199" w:rsidP="007F4199">
      <w:r w:rsidRPr="00F35F4A">
        <w:t>This method shall support the request data structures specified in table </w:t>
      </w:r>
      <w:r>
        <w:t>6.</w:t>
      </w:r>
      <w:r w:rsidR="00D770DE">
        <w:t>4</w:t>
      </w:r>
      <w:r>
        <w:t>.</w:t>
      </w:r>
      <w:r w:rsidRPr="00F35F4A">
        <w:t>2.3.3.2-2 and the response data structures and response codes specified in table </w:t>
      </w:r>
      <w:r>
        <w:t>6.</w:t>
      </w:r>
      <w:r w:rsidR="00D770DE">
        <w:t>4</w:t>
      </w:r>
      <w:r>
        <w:t>.</w:t>
      </w:r>
      <w:r w:rsidRPr="00F35F4A">
        <w:t>2.3.3.2-3.</w:t>
      </w:r>
    </w:p>
    <w:p w14:paraId="0AAEC9CD" w14:textId="232A62EA" w:rsidR="007F4199" w:rsidRPr="00F35F4A" w:rsidRDefault="007F4199" w:rsidP="007F4199">
      <w:pPr>
        <w:pStyle w:val="TH"/>
      </w:pPr>
      <w:r w:rsidRPr="00F35F4A">
        <w:t>Table</w:t>
      </w:r>
      <w:r>
        <w:t> 6.</w:t>
      </w:r>
      <w:r w:rsidR="00D770DE">
        <w:t>4</w:t>
      </w:r>
      <w:r>
        <w:t>.</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5505FF5A"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E806841"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4F2C8674"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A2EE388"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73DBDEFA" w14:textId="77777777" w:rsidR="007F4199" w:rsidRPr="00E17A7A" w:rsidRDefault="007F4199" w:rsidP="003264A5">
            <w:pPr>
              <w:pStyle w:val="TAH"/>
            </w:pPr>
            <w:r w:rsidRPr="00E17A7A">
              <w:t>Description</w:t>
            </w:r>
          </w:p>
        </w:tc>
      </w:tr>
      <w:tr w:rsidR="007F4199" w:rsidRPr="00E17A7A" w14:paraId="59DA93FA"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221F423" w14:textId="77777777" w:rsidR="007F4199" w:rsidRPr="00E17A7A" w:rsidRDefault="007F4199" w:rsidP="003264A5">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4B9FD7C1" w14:textId="77777777" w:rsidR="007F4199" w:rsidRPr="00E17A7A" w:rsidRDefault="007F4199" w:rsidP="003264A5">
            <w:pPr>
              <w:pStyle w:val="TAC"/>
            </w:pPr>
          </w:p>
        </w:tc>
        <w:tc>
          <w:tcPr>
            <w:tcW w:w="2302" w:type="dxa"/>
            <w:tcBorders>
              <w:top w:val="single" w:sz="4" w:space="0" w:color="auto"/>
              <w:left w:val="single" w:sz="6" w:space="0" w:color="000000"/>
              <w:bottom w:val="single" w:sz="6" w:space="0" w:color="000000"/>
              <w:right w:val="single" w:sz="6" w:space="0" w:color="000000"/>
            </w:tcBorders>
          </w:tcPr>
          <w:p w14:paraId="4E24D650" w14:textId="77777777" w:rsidR="007F4199" w:rsidRPr="00E17A7A" w:rsidRDefault="007F4199" w:rsidP="003264A5">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3E94AC" w14:textId="77777777" w:rsidR="007F4199" w:rsidRPr="00E17A7A" w:rsidRDefault="007F4199" w:rsidP="003264A5">
            <w:pPr>
              <w:pStyle w:val="TAL"/>
            </w:pPr>
          </w:p>
        </w:tc>
      </w:tr>
    </w:tbl>
    <w:p w14:paraId="316BC3A6" w14:textId="77777777" w:rsidR="007F4199" w:rsidRPr="00F35F4A" w:rsidRDefault="007F4199" w:rsidP="007F4199"/>
    <w:p w14:paraId="0E3D8B61" w14:textId="2C216DC5" w:rsidR="007F4199" w:rsidRPr="00F35F4A" w:rsidRDefault="007F4199" w:rsidP="007F4199">
      <w:pPr>
        <w:pStyle w:val="TH"/>
      </w:pPr>
      <w:r w:rsidRPr="00F35F4A">
        <w:t>Table</w:t>
      </w:r>
      <w:r>
        <w:t> 6.</w:t>
      </w:r>
      <w:r w:rsidR="00D770DE">
        <w:t>4</w:t>
      </w:r>
      <w:r>
        <w:t>.</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70907D5C"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18B412"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C0FA58"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50D9B6"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BCE97E" w14:textId="77777777" w:rsidR="007F4199" w:rsidRPr="00E17A7A" w:rsidRDefault="007F4199" w:rsidP="003264A5">
            <w:pPr>
              <w:pStyle w:val="TAH"/>
            </w:pPr>
            <w:r w:rsidRPr="00E17A7A">
              <w:t>Response</w:t>
            </w:r>
          </w:p>
          <w:p w14:paraId="08566077"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4BF78F6" w14:textId="77777777" w:rsidR="007F4199" w:rsidRPr="00E17A7A" w:rsidRDefault="007F4199" w:rsidP="003264A5">
            <w:pPr>
              <w:pStyle w:val="TAH"/>
            </w:pPr>
            <w:r w:rsidRPr="00E17A7A">
              <w:t>Description</w:t>
            </w:r>
          </w:p>
        </w:tc>
      </w:tr>
      <w:tr w:rsidR="007F4199" w:rsidRPr="00E17A7A" w14:paraId="49109E1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62655" w14:textId="77777777" w:rsidR="007F4199" w:rsidRPr="00E17A7A" w:rsidRDefault="007F4199" w:rsidP="003264A5">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C998B15" w14:textId="77777777" w:rsidR="007F4199" w:rsidRPr="00E17A7A" w:rsidRDefault="007F4199" w:rsidP="003264A5">
            <w:pPr>
              <w:pStyle w:val="TAC"/>
            </w:pPr>
          </w:p>
        </w:tc>
        <w:tc>
          <w:tcPr>
            <w:tcW w:w="738" w:type="pct"/>
            <w:tcBorders>
              <w:top w:val="single" w:sz="4" w:space="0" w:color="auto"/>
              <w:left w:val="single" w:sz="6" w:space="0" w:color="000000"/>
              <w:bottom w:val="single" w:sz="4" w:space="0" w:color="auto"/>
              <w:right w:val="single" w:sz="6" w:space="0" w:color="000000"/>
            </w:tcBorders>
          </w:tcPr>
          <w:p w14:paraId="69797660" w14:textId="77777777" w:rsidR="007F4199" w:rsidRPr="00E17A7A" w:rsidRDefault="007F4199" w:rsidP="003264A5">
            <w:pPr>
              <w:pStyle w:val="TAL"/>
            </w:pPr>
          </w:p>
        </w:tc>
        <w:tc>
          <w:tcPr>
            <w:tcW w:w="967" w:type="pct"/>
            <w:tcBorders>
              <w:top w:val="single" w:sz="4" w:space="0" w:color="auto"/>
              <w:left w:val="single" w:sz="6" w:space="0" w:color="000000"/>
              <w:bottom w:val="single" w:sz="4" w:space="0" w:color="auto"/>
              <w:right w:val="single" w:sz="6" w:space="0" w:color="000000"/>
            </w:tcBorders>
          </w:tcPr>
          <w:p w14:paraId="73BF213B" w14:textId="77777777" w:rsidR="007F4199" w:rsidRPr="00E17A7A" w:rsidRDefault="007F4199" w:rsidP="003264A5">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6AC4E8" w14:textId="77777777" w:rsidR="007F4199" w:rsidRPr="00E17A7A" w:rsidRDefault="007F4199" w:rsidP="003264A5">
            <w:pPr>
              <w:pStyle w:val="TAL"/>
            </w:pPr>
            <w:r w:rsidRPr="00E17A7A">
              <w:t xml:space="preserve">An individual individual </w:t>
            </w:r>
            <w:r>
              <w:t>ACR events</w:t>
            </w:r>
            <w:r w:rsidRPr="00E17A7A">
              <w:t xml:space="preserve"> subscription resource deleted successfully.</w:t>
            </w:r>
          </w:p>
        </w:tc>
      </w:tr>
      <w:tr w:rsidR="004E3CE6" w:rsidRPr="00E17A7A" w14:paraId="60FE8B6B"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26B253" w14:textId="161FE6E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9406F2"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2ADB683A"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3E3A4BA4" w14:textId="60EAD1DC" w:rsidR="004E3CE6" w:rsidRPr="00E17A7A" w:rsidRDefault="004E3CE6" w:rsidP="004E3CE6">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D74B2DC" w14:textId="2B81D4DE" w:rsidR="004E3CE6" w:rsidRPr="00E17A7A" w:rsidRDefault="004E3CE6" w:rsidP="004E3CE6">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1B0A3836"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3155F" w14:textId="2ED00A5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E979C60"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7956F7EC"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18720BE7" w14:textId="7E2A50B9" w:rsidR="004E3CE6" w:rsidRPr="00E17A7A" w:rsidRDefault="004E3CE6" w:rsidP="004E3CE6">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3F576F" w14:textId="3867B93A" w:rsidR="004E3CE6" w:rsidRPr="00E17A7A" w:rsidRDefault="004E3CE6" w:rsidP="004E3CE6">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0C685A19"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8EDAB0" w14:textId="77777777" w:rsidR="007F4199" w:rsidRPr="00E17A7A" w:rsidRDefault="007F4199" w:rsidP="003264A5">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1A55217D" w14:textId="3E1218F2" w:rsidR="007F4199" w:rsidRDefault="007F4199" w:rsidP="007F4199"/>
    <w:p w14:paraId="6EE08D6C" w14:textId="77777777" w:rsidR="004E3CE6" w:rsidRPr="00A04126" w:rsidRDefault="004E3CE6" w:rsidP="004E3CE6">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4E3CE6" w:rsidRPr="00B54FF5" w14:paraId="2015B65E" w14:textId="77777777" w:rsidTr="007D226D">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79E64FE" w14:textId="77777777" w:rsidR="004E3CE6" w:rsidRPr="0016361A" w:rsidRDefault="004E3CE6" w:rsidP="007D226D">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2952862" w14:textId="77777777" w:rsidR="004E3CE6" w:rsidRPr="0016361A" w:rsidRDefault="004E3CE6" w:rsidP="007D226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F3B15B6" w14:textId="77777777" w:rsidR="004E3CE6" w:rsidRPr="0016361A" w:rsidRDefault="004E3CE6" w:rsidP="007D226D">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8BCC65A" w14:textId="77777777" w:rsidR="004E3CE6" w:rsidRPr="0016361A" w:rsidRDefault="004E3CE6" w:rsidP="007D226D">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5D123F5D" w14:textId="77777777" w:rsidR="004E3CE6" w:rsidRPr="0016361A" w:rsidRDefault="004E3CE6" w:rsidP="007D226D">
            <w:pPr>
              <w:pStyle w:val="TAH"/>
            </w:pPr>
            <w:r w:rsidRPr="0016361A">
              <w:t>Description</w:t>
            </w:r>
          </w:p>
        </w:tc>
      </w:tr>
      <w:tr w:rsidR="004E3CE6" w:rsidRPr="00B54FF5" w14:paraId="0B6F320C" w14:textId="77777777" w:rsidTr="007D226D">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C01F6FB" w14:textId="77777777" w:rsidR="004E3CE6" w:rsidRPr="0016361A" w:rsidRDefault="004E3CE6" w:rsidP="007D226D">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26CFC48" w14:textId="77777777" w:rsidR="004E3CE6" w:rsidRPr="0016361A" w:rsidRDefault="004E3CE6" w:rsidP="007D226D">
            <w:pPr>
              <w:pStyle w:val="TAL"/>
            </w:pPr>
          </w:p>
        </w:tc>
        <w:tc>
          <w:tcPr>
            <w:tcW w:w="282" w:type="pct"/>
            <w:tcBorders>
              <w:top w:val="single" w:sz="4" w:space="0" w:color="auto"/>
              <w:left w:val="single" w:sz="6" w:space="0" w:color="000000"/>
              <w:bottom w:val="single" w:sz="6" w:space="0" w:color="000000"/>
              <w:right w:val="single" w:sz="6" w:space="0" w:color="000000"/>
            </w:tcBorders>
          </w:tcPr>
          <w:p w14:paraId="5A175529" w14:textId="77777777" w:rsidR="004E3CE6" w:rsidRPr="0016361A" w:rsidRDefault="004E3CE6" w:rsidP="007D226D">
            <w:pPr>
              <w:pStyle w:val="TAC"/>
            </w:pPr>
          </w:p>
        </w:tc>
        <w:tc>
          <w:tcPr>
            <w:tcW w:w="582" w:type="pct"/>
            <w:tcBorders>
              <w:top w:val="single" w:sz="4" w:space="0" w:color="auto"/>
              <w:left w:val="single" w:sz="6" w:space="0" w:color="000000"/>
              <w:bottom w:val="single" w:sz="6" w:space="0" w:color="000000"/>
              <w:right w:val="single" w:sz="6" w:space="0" w:color="000000"/>
            </w:tcBorders>
          </w:tcPr>
          <w:p w14:paraId="4C2ADB3D" w14:textId="77777777" w:rsidR="004E3CE6" w:rsidRPr="0016361A" w:rsidRDefault="004E3CE6" w:rsidP="007D226D">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32988BB" w14:textId="77777777" w:rsidR="004E3CE6" w:rsidRPr="0016361A" w:rsidRDefault="004E3CE6" w:rsidP="007D226D">
            <w:pPr>
              <w:pStyle w:val="TAL"/>
            </w:pPr>
          </w:p>
        </w:tc>
      </w:tr>
    </w:tbl>
    <w:p w14:paraId="43DFAE1B" w14:textId="77777777" w:rsidR="004E3CE6" w:rsidRPr="00A04126" w:rsidRDefault="004E3CE6" w:rsidP="004E3CE6"/>
    <w:p w14:paraId="7727210A" w14:textId="77777777" w:rsidR="004E3CE6" w:rsidRPr="00A04AC0" w:rsidRDefault="004E3CE6" w:rsidP="004E3CE6">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4E3CE6" w:rsidRPr="00A04AC0" w14:paraId="65715550" w14:textId="77777777" w:rsidTr="007D226D">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32B77AB" w14:textId="77777777" w:rsidR="004E3CE6" w:rsidRPr="00A04AC0" w:rsidRDefault="004E3CE6" w:rsidP="007D226D">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A987D" w14:textId="77777777" w:rsidR="004E3CE6" w:rsidRPr="00A04AC0" w:rsidRDefault="004E3CE6" w:rsidP="007D226D">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6D8C42F" w14:textId="77777777" w:rsidR="004E3CE6" w:rsidRPr="00A04AC0" w:rsidRDefault="004E3CE6" w:rsidP="007D226D">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4EB1192" w14:textId="77777777" w:rsidR="004E3CE6" w:rsidRPr="00A04AC0" w:rsidRDefault="004E3CE6" w:rsidP="007D226D">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90DE75B" w14:textId="77777777" w:rsidR="004E3CE6" w:rsidRPr="00A04AC0" w:rsidRDefault="004E3CE6" w:rsidP="007D226D">
            <w:pPr>
              <w:pStyle w:val="TAH"/>
            </w:pPr>
            <w:r w:rsidRPr="00A04AC0">
              <w:t>Description</w:t>
            </w:r>
          </w:p>
        </w:tc>
      </w:tr>
      <w:tr w:rsidR="004E3CE6" w:rsidRPr="00A04AC0" w14:paraId="3EB4E767" w14:textId="77777777" w:rsidTr="007D226D">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7E2D44D" w14:textId="77777777" w:rsidR="004E3CE6" w:rsidRPr="00A04AC0" w:rsidRDefault="004E3CE6" w:rsidP="007D226D">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63F75993" w14:textId="77777777" w:rsidR="004E3CE6" w:rsidRPr="00A04AC0" w:rsidRDefault="004E3CE6" w:rsidP="007D226D">
            <w:pPr>
              <w:pStyle w:val="TAL"/>
            </w:pPr>
          </w:p>
        </w:tc>
        <w:tc>
          <w:tcPr>
            <w:tcW w:w="216" w:type="pct"/>
            <w:tcBorders>
              <w:top w:val="single" w:sz="4" w:space="0" w:color="auto"/>
              <w:left w:val="single" w:sz="6" w:space="0" w:color="000000"/>
              <w:bottom w:val="single" w:sz="6" w:space="0" w:color="000000"/>
              <w:right w:val="single" w:sz="6" w:space="0" w:color="000000"/>
            </w:tcBorders>
          </w:tcPr>
          <w:p w14:paraId="233440CF" w14:textId="77777777" w:rsidR="004E3CE6" w:rsidRPr="00A04AC0" w:rsidRDefault="004E3CE6" w:rsidP="007D226D">
            <w:pPr>
              <w:pStyle w:val="TAC"/>
            </w:pPr>
          </w:p>
        </w:tc>
        <w:tc>
          <w:tcPr>
            <w:tcW w:w="653" w:type="pct"/>
            <w:tcBorders>
              <w:top w:val="single" w:sz="4" w:space="0" w:color="auto"/>
              <w:left w:val="single" w:sz="6" w:space="0" w:color="000000"/>
              <w:bottom w:val="single" w:sz="6" w:space="0" w:color="000000"/>
              <w:right w:val="single" w:sz="6" w:space="0" w:color="000000"/>
            </w:tcBorders>
          </w:tcPr>
          <w:p w14:paraId="26A707F6" w14:textId="77777777" w:rsidR="004E3CE6" w:rsidRPr="00A04AC0" w:rsidRDefault="004E3CE6" w:rsidP="007D226D">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E93C22" w14:textId="77777777" w:rsidR="004E3CE6" w:rsidRPr="00A04AC0" w:rsidRDefault="004E3CE6" w:rsidP="007D226D">
            <w:pPr>
              <w:pStyle w:val="TAL"/>
            </w:pPr>
          </w:p>
        </w:tc>
      </w:tr>
    </w:tbl>
    <w:p w14:paraId="3D1E286B" w14:textId="77777777" w:rsidR="004E3CE6" w:rsidRDefault="004E3CE6" w:rsidP="004E3CE6"/>
    <w:p w14:paraId="49016E15" w14:textId="77777777" w:rsidR="004E3CE6" w:rsidRDefault="004E3CE6" w:rsidP="004E3CE6">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0EDE1AF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E8F3F8"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E450DA"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FE9A47"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7182E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B72A49" w14:textId="77777777" w:rsidR="004E3CE6" w:rsidRDefault="004E3CE6" w:rsidP="007D226D">
            <w:pPr>
              <w:pStyle w:val="TAH"/>
            </w:pPr>
            <w:r>
              <w:t>Description</w:t>
            </w:r>
          </w:p>
        </w:tc>
      </w:tr>
      <w:tr w:rsidR="004E3CE6" w14:paraId="0BD5CB5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D7E06"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989587"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AD44DD"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37D6FD"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3F4F67" w14:textId="77777777" w:rsidR="004E3CE6" w:rsidRDefault="004E3CE6" w:rsidP="007D226D">
            <w:pPr>
              <w:pStyle w:val="TAL"/>
            </w:pPr>
            <w:r>
              <w:t>An alternative URI of the resource located in an alternative EES.</w:t>
            </w:r>
          </w:p>
        </w:tc>
      </w:tr>
    </w:tbl>
    <w:p w14:paraId="23E6361A" w14:textId="77777777" w:rsidR="004E3CE6" w:rsidRDefault="004E3CE6" w:rsidP="004E3CE6"/>
    <w:p w14:paraId="51B63C17" w14:textId="77777777" w:rsidR="004E3CE6" w:rsidRDefault="004E3CE6" w:rsidP="004E3CE6">
      <w:pPr>
        <w:pStyle w:val="TH"/>
      </w:pPr>
      <w:r w:rsidRPr="00F35F4A">
        <w:lastRenderedPageBreak/>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87206F3"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2C247B"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8072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BA4C34"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0A25D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5A260A" w14:textId="77777777" w:rsidR="004E3CE6" w:rsidRDefault="004E3CE6" w:rsidP="007D226D">
            <w:pPr>
              <w:pStyle w:val="TAH"/>
            </w:pPr>
            <w:r>
              <w:t>Description</w:t>
            </w:r>
          </w:p>
        </w:tc>
      </w:tr>
      <w:tr w:rsidR="004E3CE6" w14:paraId="73BD4FE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8196C2"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5B55"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9990F6"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5B1957"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7EEB5" w14:textId="77777777" w:rsidR="004E3CE6" w:rsidRDefault="004E3CE6" w:rsidP="007D226D">
            <w:pPr>
              <w:pStyle w:val="TAL"/>
            </w:pPr>
            <w:r>
              <w:t>An alternative URI of the resource located in an alternative EES.</w:t>
            </w:r>
          </w:p>
        </w:tc>
      </w:tr>
    </w:tbl>
    <w:p w14:paraId="5753D740" w14:textId="22A1EA98" w:rsidR="004E3CE6" w:rsidRDefault="004E3CE6" w:rsidP="007F4199"/>
    <w:p w14:paraId="377D0490" w14:textId="6B6767A9" w:rsidR="005B1FC9" w:rsidRPr="00F35F4A" w:rsidRDefault="005B1FC9" w:rsidP="005B1FC9">
      <w:pPr>
        <w:pStyle w:val="Heading6"/>
        <w:rPr>
          <w:lang w:eastAsia="zh-CN"/>
        </w:rPr>
      </w:pPr>
      <w:bookmarkStart w:id="263" w:name="_Toc96848203"/>
      <w:r>
        <w:rPr>
          <w:lang w:eastAsia="zh-CN"/>
        </w:rPr>
        <w:t>6.4.2.3.3.</w:t>
      </w:r>
      <w:r w:rsidR="00071E15">
        <w:rPr>
          <w:lang w:eastAsia="zh-CN"/>
        </w:rPr>
        <w:t>3</w:t>
      </w:r>
      <w:r w:rsidRPr="00F35F4A">
        <w:rPr>
          <w:lang w:eastAsia="zh-CN"/>
        </w:rPr>
        <w:tab/>
      </w:r>
      <w:r>
        <w:rPr>
          <w:lang w:eastAsia="zh-CN"/>
        </w:rPr>
        <w:t>PATCH</w:t>
      </w:r>
      <w:bookmarkEnd w:id="263"/>
    </w:p>
    <w:p w14:paraId="5224E573" w14:textId="57B81BA8" w:rsidR="005B1FC9" w:rsidRPr="00F35F4A" w:rsidRDefault="005B1FC9" w:rsidP="005B1FC9">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w:t>
      </w:r>
      <w:r w:rsidR="00071E15">
        <w:t>3</w:t>
      </w:r>
      <w:r w:rsidRPr="00F35F4A">
        <w:t>-1.</w:t>
      </w:r>
    </w:p>
    <w:p w14:paraId="6C833E26" w14:textId="4D09DB90" w:rsidR="005B1FC9" w:rsidRPr="00F35F4A" w:rsidRDefault="005B1FC9" w:rsidP="005B1FC9">
      <w:pPr>
        <w:pStyle w:val="TH"/>
        <w:rPr>
          <w:rFonts w:cs="Arial"/>
        </w:rPr>
      </w:pPr>
      <w:r w:rsidRPr="00F35F4A">
        <w:t>Table</w:t>
      </w:r>
      <w:r>
        <w:t> 6.4.2.3.3.</w:t>
      </w:r>
      <w:r w:rsidR="00071E15">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B1FC9" w:rsidRPr="00E17A7A" w14:paraId="693BDECF" w14:textId="77777777" w:rsidTr="00455D9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1F41BB0" w14:textId="77777777" w:rsidR="005B1FC9" w:rsidRPr="00E17A7A" w:rsidRDefault="005B1FC9" w:rsidP="00455D9B">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CD6E75D" w14:textId="77777777" w:rsidR="005B1FC9" w:rsidRPr="00E17A7A" w:rsidRDefault="005B1FC9" w:rsidP="00455D9B">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7685A6" w14:textId="77777777" w:rsidR="005B1FC9" w:rsidRPr="00E17A7A" w:rsidRDefault="005B1FC9" w:rsidP="00455D9B">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CF1F7E0" w14:textId="77777777" w:rsidR="005B1FC9" w:rsidRPr="00E17A7A" w:rsidRDefault="005B1FC9" w:rsidP="00455D9B">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9BF4160" w14:textId="77777777" w:rsidR="005B1FC9" w:rsidRPr="00E17A7A" w:rsidRDefault="005B1FC9" w:rsidP="00455D9B">
            <w:pPr>
              <w:pStyle w:val="TAH"/>
            </w:pPr>
            <w:r w:rsidRPr="00E17A7A">
              <w:t>Description</w:t>
            </w:r>
          </w:p>
        </w:tc>
      </w:tr>
      <w:tr w:rsidR="005B1FC9" w:rsidRPr="00E17A7A" w14:paraId="3526059F" w14:textId="77777777" w:rsidTr="00455D9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DF8A5C" w14:textId="77777777" w:rsidR="005B1FC9" w:rsidRPr="00E17A7A" w:rsidRDefault="005B1FC9" w:rsidP="00455D9B">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72CBB91F" w14:textId="77777777" w:rsidR="005B1FC9" w:rsidRPr="00E17A7A" w:rsidRDefault="005B1FC9" w:rsidP="00455D9B">
            <w:pPr>
              <w:pStyle w:val="TAL"/>
            </w:pPr>
          </w:p>
        </w:tc>
        <w:tc>
          <w:tcPr>
            <w:tcW w:w="209" w:type="pct"/>
            <w:tcBorders>
              <w:top w:val="single" w:sz="4" w:space="0" w:color="auto"/>
              <w:left w:val="single" w:sz="6" w:space="0" w:color="000000"/>
              <w:bottom w:val="single" w:sz="4" w:space="0" w:color="auto"/>
              <w:right w:val="single" w:sz="6" w:space="0" w:color="000000"/>
            </w:tcBorders>
          </w:tcPr>
          <w:p w14:paraId="0C89C1F7" w14:textId="77777777" w:rsidR="005B1FC9" w:rsidRPr="00E17A7A" w:rsidRDefault="005B1FC9" w:rsidP="00455D9B">
            <w:pPr>
              <w:pStyle w:val="TAC"/>
            </w:pPr>
          </w:p>
        </w:tc>
        <w:tc>
          <w:tcPr>
            <w:tcW w:w="608" w:type="pct"/>
            <w:tcBorders>
              <w:top w:val="single" w:sz="4" w:space="0" w:color="auto"/>
              <w:left w:val="single" w:sz="6" w:space="0" w:color="000000"/>
              <w:bottom w:val="single" w:sz="4" w:space="0" w:color="auto"/>
              <w:right w:val="single" w:sz="6" w:space="0" w:color="000000"/>
            </w:tcBorders>
          </w:tcPr>
          <w:p w14:paraId="1BE2E332" w14:textId="77777777" w:rsidR="005B1FC9" w:rsidRPr="00E17A7A" w:rsidRDefault="005B1FC9" w:rsidP="00455D9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A32AD0F" w14:textId="77777777" w:rsidR="005B1FC9" w:rsidRPr="00E17A7A" w:rsidRDefault="005B1FC9" w:rsidP="00455D9B">
            <w:pPr>
              <w:pStyle w:val="TAL"/>
            </w:pPr>
          </w:p>
        </w:tc>
      </w:tr>
    </w:tbl>
    <w:p w14:paraId="0EB27131" w14:textId="77777777" w:rsidR="005B1FC9" w:rsidRDefault="005B1FC9" w:rsidP="005B1FC9"/>
    <w:p w14:paraId="6EAD22C4" w14:textId="3EBB8BA8" w:rsidR="005B1FC9" w:rsidRPr="00F35F4A" w:rsidRDefault="005B1FC9" w:rsidP="005B1FC9">
      <w:r w:rsidRPr="00F35F4A">
        <w:t>This method shall support the request data structures specified in table </w:t>
      </w:r>
      <w:r>
        <w:t>6.4.2.3.3.</w:t>
      </w:r>
      <w:r w:rsidR="00071E15">
        <w:t>3</w:t>
      </w:r>
      <w:r w:rsidRPr="00F35F4A">
        <w:t>-2 and the response data structures and response codes specified in table </w:t>
      </w:r>
      <w:r>
        <w:t>6.4.2.3.3.</w:t>
      </w:r>
      <w:r w:rsidR="00071E15">
        <w:t>3</w:t>
      </w:r>
      <w:r w:rsidRPr="00F35F4A">
        <w:t>-3.</w:t>
      </w:r>
    </w:p>
    <w:p w14:paraId="031B9B5D" w14:textId="3BE9705E" w:rsidR="005B1FC9" w:rsidRPr="00F35F4A" w:rsidRDefault="005B1FC9" w:rsidP="005B1FC9">
      <w:pPr>
        <w:pStyle w:val="TH"/>
      </w:pPr>
      <w:r w:rsidRPr="00F35F4A">
        <w:t>Table</w:t>
      </w:r>
      <w:r>
        <w:t> 6.4.2.3.3.</w:t>
      </w:r>
      <w:r w:rsidR="00071E15">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5B1FC9" w:rsidRPr="00E17A7A" w14:paraId="6A62D80C" w14:textId="77777777" w:rsidTr="00455D9B">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523F076" w14:textId="77777777" w:rsidR="005B1FC9" w:rsidRPr="00E17A7A" w:rsidRDefault="005B1FC9" w:rsidP="00455D9B">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ECCC91E" w14:textId="77777777" w:rsidR="005B1FC9" w:rsidRPr="00E17A7A" w:rsidRDefault="005B1FC9" w:rsidP="00455D9B">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14C641B" w14:textId="77777777" w:rsidR="005B1FC9" w:rsidRPr="00E17A7A" w:rsidRDefault="005B1FC9" w:rsidP="00455D9B">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AA94258" w14:textId="77777777" w:rsidR="005B1FC9" w:rsidRPr="00E17A7A" w:rsidRDefault="005B1FC9" w:rsidP="00455D9B">
            <w:pPr>
              <w:pStyle w:val="TAH"/>
            </w:pPr>
            <w:r w:rsidRPr="00E17A7A">
              <w:t>Description</w:t>
            </w:r>
          </w:p>
        </w:tc>
      </w:tr>
      <w:tr w:rsidR="005B1FC9" w:rsidRPr="00E17A7A" w14:paraId="7C82482B" w14:textId="77777777" w:rsidTr="00455D9B">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D073965" w14:textId="77777777" w:rsidR="005B1FC9" w:rsidRPr="00E17A7A" w:rsidRDefault="005B1FC9" w:rsidP="00455D9B">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4931CD41" w14:textId="77777777" w:rsidR="005B1FC9" w:rsidRPr="00E17A7A" w:rsidRDefault="005B1FC9" w:rsidP="00455D9B">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169C104E" w14:textId="77777777" w:rsidR="005B1FC9" w:rsidRPr="00E17A7A" w:rsidRDefault="005B1FC9" w:rsidP="00455D9B">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C2A4411" w14:textId="77777777" w:rsidR="005B1FC9" w:rsidRPr="00E17A7A" w:rsidRDefault="005B1FC9" w:rsidP="00455D9B">
            <w:pPr>
              <w:pStyle w:val="TAL"/>
            </w:pPr>
            <w:r w:rsidRPr="00E17A7A">
              <w:t xml:space="preserve">An individual </w:t>
            </w:r>
            <w:r>
              <w:t>ACR events</w:t>
            </w:r>
            <w:r w:rsidRPr="00E17A7A">
              <w:t xml:space="preserve"> subscription resource to be updated.</w:t>
            </w:r>
          </w:p>
        </w:tc>
      </w:tr>
    </w:tbl>
    <w:p w14:paraId="2D178D89" w14:textId="77777777" w:rsidR="005B1FC9" w:rsidRPr="00F35F4A" w:rsidRDefault="005B1FC9" w:rsidP="005B1FC9"/>
    <w:p w14:paraId="7B9D9A9B" w14:textId="058892CE" w:rsidR="005B1FC9" w:rsidRPr="00F35F4A" w:rsidRDefault="005B1FC9" w:rsidP="005B1FC9">
      <w:pPr>
        <w:pStyle w:val="TH"/>
      </w:pPr>
      <w:r w:rsidRPr="00F35F4A">
        <w:t>Table</w:t>
      </w:r>
      <w:r>
        <w:t> 6.4.2.3.3.</w:t>
      </w:r>
      <w:r w:rsidR="00071E15">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5B1FC9" w:rsidRPr="00E17A7A" w14:paraId="7B608603"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412457" w14:textId="77777777" w:rsidR="005B1FC9" w:rsidRPr="00E17A7A" w:rsidRDefault="005B1FC9" w:rsidP="00455D9B">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61C1D83" w14:textId="77777777" w:rsidR="005B1FC9" w:rsidRPr="00E17A7A" w:rsidRDefault="005B1FC9" w:rsidP="00455D9B">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FA4E064" w14:textId="77777777" w:rsidR="005B1FC9" w:rsidRPr="00E17A7A" w:rsidRDefault="005B1FC9" w:rsidP="00455D9B">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3411FD7" w14:textId="77777777" w:rsidR="005B1FC9" w:rsidRPr="00E17A7A" w:rsidRDefault="005B1FC9" w:rsidP="00455D9B">
            <w:pPr>
              <w:pStyle w:val="TAH"/>
            </w:pPr>
            <w:r w:rsidRPr="00E17A7A">
              <w:t>Response</w:t>
            </w:r>
          </w:p>
          <w:p w14:paraId="446F47D5" w14:textId="77777777" w:rsidR="005B1FC9" w:rsidRPr="00E17A7A" w:rsidRDefault="005B1FC9" w:rsidP="00455D9B">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239037" w14:textId="77777777" w:rsidR="005B1FC9" w:rsidRPr="00E17A7A" w:rsidRDefault="005B1FC9" w:rsidP="00455D9B">
            <w:pPr>
              <w:pStyle w:val="TAH"/>
            </w:pPr>
            <w:r w:rsidRPr="00E17A7A">
              <w:t>Description</w:t>
            </w:r>
          </w:p>
        </w:tc>
      </w:tr>
      <w:tr w:rsidR="005B1FC9" w:rsidRPr="00E17A7A" w14:paraId="2DC9A72F"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220FE" w14:textId="77777777" w:rsidR="005B1FC9" w:rsidRPr="00E17A7A" w:rsidRDefault="005B1FC9" w:rsidP="00455D9B">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09B88C84" w14:textId="77777777" w:rsidR="005B1FC9" w:rsidRPr="00E17A7A" w:rsidRDefault="005B1FC9" w:rsidP="00455D9B">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7F34813" w14:textId="77777777" w:rsidR="005B1FC9" w:rsidRPr="00E17A7A" w:rsidRDefault="005B1FC9" w:rsidP="00455D9B">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1B20A326" w14:textId="77777777" w:rsidR="005B1FC9" w:rsidRPr="00E17A7A" w:rsidRDefault="005B1FC9" w:rsidP="00455D9B">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1F9CA8" w14:textId="77777777" w:rsidR="005B1FC9" w:rsidRPr="00E17A7A" w:rsidRDefault="005B1FC9" w:rsidP="00455D9B">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5B1FC9" w:rsidRPr="00E17A7A" w14:paraId="271097EE"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1F7ADC" w14:textId="77777777" w:rsidR="005B1FC9" w:rsidRDefault="005B1FC9" w:rsidP="00455D9B">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4EB91A05" w14:textId="77777777" w:rsidR="005B1FC9" w:rsidRDefault="005B1FC9" w:rsidP="00455D9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E281253" w14:textId="77777777" w:rsidR="005B1FC9" w:rsidRDefault="005B1FC9" w:rsidP="00455D9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5253D231" w14:textId="77777777" w:rsidR="005B1FC9" w:rsidRDefault="005B1FC9" w:rsidP="00455D9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4B38C0C" w14:textId="77777777" w:rsidR="005B1FC9" w:rsidRPr="00E17A7A" w:rsidRDefault="005B1FC9" w:rsidP="00455D9B">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5B1FC9" w:rsidRPr="00E17A7A" w14:paraId="64A01EEC"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A14AC5" w14:textId="77777777" w:rsidR="005B1FC9" w:rsidRDefault="005B1FC9" w:rsidP="00455D9B">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40BE4214" w14:textId="77777777" w:rsidR="005B1FC9" w:rsidRDefault="005B1FC9" w:rsidP="00455D9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DF9E34A" w14:textId="77777777" w:rsidR="005B1FC9" w:rsidRDefault="005B1FC9" w:rsidP="00455D9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5691688C" w14:textId="77777777" w:rsidR="005B1FC9" w:rsidRDefault="005B1FC9" w:rsidP="00455D9B">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649475" w14:textId="77777777" w:rsidR="005B1FC9" w:rsidRPr="00F35F4A" w:rsidRDefault="005B1FC9" w:rsidP="00455D9B">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5B1FC9" w:rsidRPr="00E17A7A" w14:paraId="17E897F5"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CF3C71" w14:textId="77777777" w:rsidR="005B1FC9" w:rsidRDefault="005B1FC9" w:rsidP="00455D9B">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424EACCB" w14:textId="77777777" w:rsidR="005B1FC9" w:rsidRDefault="005B1FC9" w:rsidP="00455D9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F47B765" w14:textId="77777777" w:rsidR="005B1FC9" w:rsidRDefault="005B1FC9" w:rsidP="00455D9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5D537AC0" w14:textId="77777777" w:rsidR="005B1FC9" w:rsidRDefault="005B1FC9" w:rsidP="00455D9B">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6990884" w14:textId="77777777" w:rsidR="005B1FC9" w:rsidRPr="00F35F4A" w:rsidRDefault="005B1FC9" w:rsidP="00455D9B">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5B1FC9" w:rsidRPr="00E17A7A" w14:paraId="7894C998" w14:textId="77777777" w:rsidTr="00455D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11A49FA" w14:textId="77777777" w:rsidR="005B1FC9" w:rsidRPr="00E17A7A" w:rsidRDefault="005B1FC9" w:rsidP="00455D9B">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7F06BAE2" w14:textId="77777777" w:rsidR="005B1FC9" w:rsidRDefault="005B1FC9" w:rsidP="005B1FC9">
      <w:pPr>
        <w:rPr>
          <w:lang w:eastAsia="zh-CN"/>
        </w:rPr>
      </w:pPr>
    </w:p>
    <w:p w14:paraId="403C7B3E" w14:textId="63749557" w:rsidR="005B1FC9" w:rsidRPr="00A04126" w:rsidRDefault="005B1FC9" w:rsidP="005B1FC9">
      <w:pPr>
        <w:pStyle w:val="TH"/>
        <w:rPr>
          <w:rFonts w:cs="Arial"/>
        </w:rPr>
      </w:pPr>
      <w:r>
        <w:t>Table 6.4.2.3.3.</w:t>
      </w:r>
      <w:r w:rsidR="00071E15">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5B1FC9" w:rsidRPr="00B54FF5" w14:paraId="07BB3953" w14:textId="77777777" w:rsidTr="00455D9B">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B50DF33" w14:textId="77777777" w:rsidR="005B1FC9" w:rsidRPr="0016361A" w:rsidRDefault="005B1FC9" w:rsidP="00455D9B">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88F9407" w14:textId="77777777" w:rsidR="005B1FC9" w:rsidRPr="0016361A" w:rsidRDefault="005B1FC9" w:rsidP="00455D9B">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72E849E" w14:textId="77777777" w:rsidR="005B1FC9" w:rsidRPr="0016361A" w:rsidRDefault="005B1FC9" w:rsidP="00455D9B">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EA28474" w14:textId="77777777" w:rsidR="005B1FC9" w:rsidRPr="0016361A" w:rsidRDefault="005B1FC9" w:rsidP="00455D9B">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C034ED" w14:textId="77777777" w:rsidR="005B1FC9" w:rsidRPr="0016361A" w:rsidRDefault="005B1FC9" w:rsidP="00455D9B">
            <w:pPr>
              <w:pStyle w:val="TAH"/>
            </w:pPr>
            <w:r w:rsidRPr="0016361A">
              <w:t>Description</w:t>
            </w:r>
          </w:p>
        </w:tc>
      </w:tr>
      <w:tr w:rsidR="005B1FC9" w:rsidRPr="00B54FF5" w14:paraId="385390D0" w14:textId="77777777" w:rsidTr="00455D9B">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492D4BC" w14:textId="77777777" w:rsidR="005B1FC9" w:rsidRPr="0016361A" w:rsidRDefault="005B1FC9" w:rsidP="00455D9B">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FF7F0E2" w14:textId="77777777" w:rsidR="005B1FC9" w:rsidRPr="0016361A" w:rsidRDefault="005B1FC9" w:rsidP="00455D9B">
            <w:pPr>
              <w:pStyle w:val="TAL"/>
            </w:pPr>
          </w:p>
        </w:tc>
        <w:tc>
          <w:tcPr>
            <w:tcW w:w="282" w:type="pct"/>
            <w:tcBorders>
              <w:top w:val="single" w:sz="4" w:space="0" w:color="auto"/>
              <w:left w:val="single" w:sz="6" w:space="0" w:color="000000"/>
              <w:bottom w:val="single" w:sz="6" w:space="0" w:color="000000"/>
              <w:right w:val="single" w:sz="6" w:space="0" w:color="000000"/>
            </w:tcBorders>
          </w:tcPr>
          <w:p w14:paraId="65E0FDF8" w14:textId="77777777" w:rsidR="005B1FC9" w:rsidRPr="0016361A" w:rsidRDefault="005B1FC9" w:rsidP="00455D9B">
            <w:pPr>
              <w:pStyle w:val="TAC"/>
            </w:pPr>
          </w:p>
        </w:tc>
        <w:tc>
          <w:tcPr>
            <w:tcW w:w="582" w:type="pct"/>
            <w:tcBorders>
              <w:top w:val="single" w:sz="4" w:space="0" w:color="auto"/>
              <w:left w:val="single" w:sz="6" w:space="0" w:color="000000"/>
              <w:bottom w:val="single" w:sz="6" w:space="0" w:color="000000"/>
              <w:right w:val="single" w:sz="6" w:space="0" w:color="000000"/>
            </w:tcBorders>
          </w:tcPr>
          <w:p w14:paraId="037BF448" w14:textId="77777777" w:rsidR="005B1FC9" w:rsidRPr="0016361A" w:rsidRDefault="005B1FC9" w:rsidP="00455D9B">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711D2" w14:textId="77777777" w:rsidR="005B1FC9" w:rsidRPr="0016361A" w:rsidRDefault="005B1FC9" w:rsidP="00455D9B">
            <w:pPr>
              <w:pStyle w:val="TAL"/>
            </w:pPr>
          </w:p>
        </w:tc>
      </w:tr>
    </w:tbl>
    <w:p w14:paraId="78E74823" w14:textId="77777777" w:rsidR="005B1FC9" w:rsidRPr="00A04126" w:rsidRDefault="005B1FC9" w:rsidP="005B1FC9"/>
    <w:p w14:paraId="5BC758FB" w14:textId="0A9226C4" w:rsidR="005B1FC9" w:rsidRPr="00A04126" w:rsidRDefault="005B1FC9" w:rsidP="005B1FC9">
      <w:pPr>
        <w:pStyle w:val="TH"/>
        <w:rPr>
          <w:rFonts w:cs="Arial"/>
        </w:rPr>
      </w:pPr>
      <w:r w:rsidRPr="00A04126">
        <w:lastRenderedPageBreak/>
        <w:t>Table</w:t>
      </w:r>
      <w:r>
        <w:t> 6.4.2.3.3.</w:t>
      </w:r>
      <w:r w:rsidR="00071E15">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5B1FC9" w:rsidRPr="00B54FF5" w14:paraId="3D54AB5F" w14:textId="77777777" w:rsidTr="00455D9B">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09AD6F2D" w14:textId="77777777" w:rsidR="005B1FC9" w:rsidRPr="0016361A" w:rsidRDefault="005B1FC9" w:rsidP="00455D9B">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D8ECA97" w14:textId="77777777" w:rsidR="005B1FC9" w:rsidRPr="0016361A" w:rsidRDefault="005B1FC9" w:rsidP="00455D9B">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9FEFA5E" w14:textId="77777777" w:rsidR="005B1FC9" w:rsidRPr="0016361A" w:rsidRDefault="005B1FC9" w:rsidP="00455D9B">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D7B71F" w14:textId="77777777" w:rsidR="005B1FC9" w:rsidRPr="0016361A" w:rsidRDefault="005B1FC9" w:rsidP="00455D9B">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F990B55" w14:textId="77777777" w:rsidR="005B1FC9" w:rsidRPr="0016361A" w:rsidRDefault="005B1FC9" w:rsidP="00455D9B">
            <w:pPr>
              <w:pStyle w:val="TAH"/>
            </w:pPr>
            <w:r w:rsidRPr="0016361A">
              <w:t>Description</w:t>
            </w:r>
          </w:p>
        </w:tc>
      </w:tr>
      <w:tr w:rsidR="005B1FC9" w:rsidRPr="00B54FF5" w14:paraId="4458B442" w14:textId="77777777" w:rsidTr="00455D9B">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43F4023" w14:textId="77777777" w:rsidR="005B1FC9" w:rsidRPr="0016361A" w:rsidRDefault="005B1FC9" w:rsidP="00455D9B">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98C7CBF" w14:textId="77777777" w:rsidR="005B1FC9" w:rsidRPr="0016361A" w:rsidRDefault="005B1FC9" w:rsidP="00455D9B">
            <w:pPr>
              <w:pStyle w:val="TAL"/>
            </w:pPr>
          </w:p>
        </w:tc>
        <w:tc>
          <w:tcPr>
            <w:tcW w:w="218" w:type="pct"/>
            <w:tcBorders>
              <w:top w:val="single" w:sz="4" w:space="0" w:color="auto"/>
              <w:left w:val="single" w:sz="6" w:space="0" w:color="000000"/>
              <w:bottom w:val="single" w:sz="6" w:space="0" w:color="000000"/>
              <w:right w:val="single" w:sz="6" w:space="0" w:color="000000"/>
            </w:tcBorders>
          </w:tcPr>
          <w:p w14:paraId="5D9A72F1" w14:textId="77777777" w:rsidR="005B1FC9" w:rsidRPr="0016361A" w:rsidRDefault="005B1FC9" w:rsidP="00455D9B">
            <w:pPr>
              <w:pStyle w:val="TAC"/>
            </w:pPr>
          </w:p>
        </w:tc>
        <w:tc>
          <w:tcPr>
            <w:tcW w:w="663" w:type="pct"/>
            <w:tcBorders>
              <w:top w:val="single" w:sz="4" w:space="0" w:color="auto"/>
              <w:left w:val="single" w:sz="6" w:space="0" w:color="000000"/>
              <w:bottom w:val="single" w:sz="6" w:space="0" w:color="000000"/>
              <w:right w:val="single" w:sz="6" w:space="0" w:color="000000"/>
            </w:tcBorders>
          </w:tcPr>
          <w:p w14:paraId="0938734D" w14:textId="77777777" w:rsidR="005B1FC9" w:rsidRPr="0016361A" w:rsidRDefault="005B1FC9" w:rsidP="00455D9B">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AC0C17" w14:textId="77777777" w:rsidR="005B1FC9" w:rsidRPr="0016361A" w:rsidRDefault="005B1FC9" w:rsidP="00455D9B">
            <w:pPr>
              <w:pStyle w:val="TAL"/>
            </w:pPr>
          </w:p>
        </w:tc>
      </w:tr>
    </w:tbl>
    <w:p w14:paraId="1A082304" w14:textId="77777777" w:rsidR="005B1FC9" w:rsidRPr="00A04126" w:rsidRDefault="005B1FC9" w:rsidP="005B1FC9"/>
    <w:p w14:paraId="45341E87" w14:textId="23E5DFDB" w:rsidR="005B1FC9" w:rsidRPr="00A04126" w:rsidRDefault="005B1FC9" w:rsidP="005B1FC9">
      <w:pPr>
        <w:pStyle w:val="TH"/>
      </w:pPr>
      <w:r w:rsidRPr="00A04126">
        <w:t>Table</w:t>
      </w:r>
      <w:r>
        <w:t> 6.4.2.3.3.</w:t>
      </w:r>
      <w:r w:rsidR="00071E15">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5B1FC9" w:rsidRPr="00B54FF5" w14:paraId="11854153" w14:textId="77777777" w:rsidTr="00455D9B">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B840538" w14:textId="77777777" w:rsidR="005B1FC9" w:rsidRPr="0016361A" w:rsidRDefault="005B1FC9" w:rsidP="00455D9B">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2C92FEE" w14:textId="77777777" w:rsidR="005B1FC9" w:rsidRPr="0016361A" w:rsidRDefault="005B1FC9" w:rsidP="00455D9B">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B40773B" w14:textId="77777777" w:rsidR="005B1FC9" w:rsidRPr="0016361A" w:rsidRDefault="005B1FC9" w:rsidP="00455D9B">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32AEE00" w14:textId="77777777" w:rsidR="005B1FC9" w:rsidRPr="0016361A" w:rsidRDefault="005B1FC9" w:rsidP="00455D9B">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0F92821" w14:textId="77777777" w:rsidR="005B1FC9" w:rsidRPr="0016361A" w:rsidRDefault="005B1FC9" w:rsidP="00455D9B">
            <w:pPr>
              <w:pStyle w:val="TAH"/>
            </w:pPr>
            <w:r w:rsidRPr="0016361A">
              <w:t>Description</w:t>
            </w:r>
          </w:p>
        </w:tc>
      </w:tr>
      <w:tr w:rsidR="005B1FC9" w:rsidRPr="00B54FF5" w14:paraId="44B82DF2" w14:textId="77777777" w:rsidTr="00455D9B">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27D4A2" w14:textId="77777777" w:rsidR="005B1FC9" w:rsidRPr="0016361A" w:rsidRDefault="005B1FC9" w:rsidP="00455D9B">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3152FA1" w14:textId="77777777" w:rsidR="005B1FC9" w:rsidRPr="0016361A" w:rsidRDefault="005B1FC9" w:rsidP="00455D9B">
            <w:pPr>
              <w:pStyle w:val="TAL"/>
            </w:pPr>
          </w:p>
        </w:tc>
        <w:tc>
          <w:tcPr>
            <w:tcW w:w="720" w:type="pct"/>
            <w:tcBorders>
              <w:top w:val="single" w:sz="4" w:space="0" w:color="auto"/>
              <w:left w:val="single" w:sz="6" w:space="0" w:color="000000"/>
              <w:bottom w:val="single" w:sz="4" w:space="0" w:color="auto"/>
              <w:right w:val="single" w:sz="6" w:space="0" w:color="000000"/>
            </w:tcBorders>
          </w:tcPr>
          <w:p w14:paraId="6ED11917" w14:textId="77777777" w:rsidR="005B1FC9" w:rsidRPr="0016361A" w:rsidRDefault="005B1FC9" w:rsidP="00455D9B">
            <w:pPr>
              <w:pStyle w:val="TAC"/>
            </w:pPr>
          </w:p>
        </w:tc>
        <w:tc>
          <w:tcPr>
            <w:tcW w:w="810" w:type="pct"/>
            <w:tcBorders>
              <w:top w:val="single" w:sz="4" w:space="0" w:color="auto"/>
              <w:left w:val="single" w:sz="6" w:space="0" w:color="000000"/>
              <w:bottom w:val="single" w:sz="4" w:space="0" w:color="auto"/>
              <w:right w:val="single" w:sz="6" w:space="0" w:color="000000"/>
            </w:tcBorders>
          </w:tcPr>
          <w:p w14:paraId="66BC6CE2" w14:textId="77777777" w:rsidR="005B1FC9" w:rsidRPr="0016361A" w:rsidRDefault="005B1FC9" w:rsidP="00455D9B">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5A9F8BC" w14:textId="77777777" w:rsidR="005B1FC9" w:rsidRPr="0016361A" w:rsidRDefault="005B1FC9" w:rsidP="00455D9B">
            <w:pPr>
              <w:pStyle w:val="TAL"/>
            </w:pPr>
          </w:p>
        </w:tc>
      </w:tr>
    </w:tbl>
    <w:p w14:paraId="68C77B19" w14:textId="77777777" w:rsidR="005B1FC9" w:rsidRDefault="005B1FC9" w:rsidP="005B1FC9">
      <w:pPr>
        <w:rPr>
          <w:lang w:eastAsia="zh-CN"/>
        </w:rPr>
      </w:pPr>
    </w:p>
    <w:p w14:paraId="47CA5449" w14:textId="44C9A64E" w:rsidR="005B1FC9" w:rsidRDefault="005B1FC9" w:rsidP="005B1FC9">
      <w:pPr>
        <w:pStyle w:val="TH"/>
      </w:pPr>
      <w:r w:rsidRPr="00A04126">
        <w:t>Table</w:t>
      </w:r>
      <w:r>
        <w:t> 6.4.2.3.3.</w:t>
      </w:r>
      <w:r w:rsidR="00071E15">
        <w:t>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1FC9" w14:paraId="4AFFA7DA"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104511" w14:textId="77777777" w:rsidR="005B1FC9" w:rsidRDefault="005B1FC9"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368121" w14:textId="77777777" w:rsidR="005B1FC9" w:rsidRDefault="005B1FC9"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04B4AB" w14:textId="77777777" w:rsidR="005B1FC9" w:rsidRDefault="005B1FC9"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93CA40" w14:textId="77777777" w:rsidR="005B1FC9" w:rsidRDefault="005B1FC9"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C2FA0D" w14:textId="77777777" w:rsidR="005B1FC9" w:rsidRDefault="005B1FC9" w:rsidP="00455D9B">
            <w:pPr>
              <w:pStyle w:val="TAH"/>
            </w:pPr>
            <w:r>
              <w:t>Description</w:t>
            </w:r>
          </w:p>
        </w:tc>
      </w:tr>
      <w:tr w:rsidR="005B1FC9" w14:paraId="6E7B9775"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D73BF3" w14:textId="77777777" w:rsidR="005B1FC9" w:rsidRDefault="005B1FC9"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23A660" w14:textId="77777777" w:rsidR="005B1FC9" w:rsidRDefault="005B1FC9"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B2AD8F" w14:textId="77777777" w:rsidR="005B1FC9" w:rsidRDefault="005B1FC9"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B90405" w14:textId="77777777" w:rsidR="005B1FC9" w:rsidRDefault="005B1FC9"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BE8B7" w14:textId="77777777" w:rsidR="005B1FC9" w:rsidRDefault="005B1FC9" w:rsidP="00455D9B">
            <w:pPr>
              <w:pStyle w:val="TAL"/>
            </w:pPr>
            <w:r>
              <w:t>An alternative URI of the resource located in an alternative EES.</w:t>
            </w:r>
          </w:p>
        </w:tc>
      </w:tr>
    </w:tbl>
    <w:p w14:paraId="166E61C3" w14:textId="77777777" w:rsidR="005B1FC9" w:rsidRDefault="005B1FC9" w:rsidP="005B1FC9"/>
    <w:p w14:paraId="23A92BDD" w14:textId="06FDDEB3" w:rsidR="005B1FC9" w:rsidRDefault="005B1FC9" w:rsidP="005B1FC9">
      <w:pPr>
        <w:pStyle w:val="TH"/>
      </w:pPr>
      <w:r w:rsidRPr="00A04126">
        <w:t>Table</w:t>
      </w:r>
      <w:r>
        <w:t> 6.4.2.3.3.</w:t>
      </w:r>
      <w:r w:rsidR="00071E15">
        <w:t>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1FC9" w14:paraId="74C34646"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495B4" w14:textId="77777777" w:rsidR="005B1FC9" w:rsidRDefault="005B1FC9"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EFDAC1" w14:textId="77777777" w:rsidR="005B1FC9" w:rsidRDefault="005B1FC9"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A7F913" w14:textId="77777777" w:rsidR="005B1FC9" w:rsidRDefault="005B1FC9"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0B3B60" w14:textId="77777777" w:rsidR="005B1FC9" w:rsidRDefault="005B1FC9"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F193E3" w14:textId="77777777" w:rsidR="005B1FC9" w:rsidRDefault="005B1FC9" w:rsidP="00455D9B">
            <w:pPr>
              <w:pStyle w:val="TAH"/>
            </w:pPr>
            <w:r>
              <w:t>Description</w:t>
            </w:r>
          </w:p>
        </w:tc>
      </w:tr>
      <w:tr w:rsidR="005B1FC9" w14:paraId="62F4D214"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BF155" w14:textId="77777777" w:rsidR="005B1FC9" w:rsidRDefault="005B1FC9"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15EDC6" w14:textId="77777777" w:rsidR="005B1FC9" w:rsidRDefault="005B1FC9"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4F78A3" w14:textId="77777777" w:rsidR="005B1FC9" w:rsidRDefault="005B1FC9"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D3B610" w14:textId="77777777" w:rsidR="005B1FC9" w:rsidRDefault="005B1FC9"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C667D" w14:textId="77777777" w:rsidR="005B1FC9" w:rsidRDefault="005B1FC9" w:rsidP="00455D9B">
            <w:pPr>
              <w:pStyle w:val="TAL"/>
            </w:pPr>
            <w:r>
              <w:t>An alternative URI of the resource located in an alternative EES.</w:t>
            </w:r>
          </w:p>
        </w:tc>
      </w:tr>
    </w:tbl>
    <w:p w14:paraId="38B19FC3" w14:textId="77777777" w:rsidR="005B1FC9" w:rsidRPr="00F35F4A" w:rsidRDefault="005B1FC9" w:rsidP="007F4199"/>
    <w:p w14:paraId="4EF278EC" w14:textId="197CF257" w:rsidR="007F4199" w:rsidRPr="00F35F4A" w:rsidRDefault="007F4199" w:rsidP="007F4199">
      <w:pPr>
        <w:pStyle w:val="Heading5"/>
        <w:rPr>
          <w:lang w:eastAsia="zh-CN"/>
        </w:rPr>
      </w:pPr>
      <w:bookmarkStart w:id="264" w:name="_Toc96848204"/>
      <w:r>
        <w:rPr>
          <w:lang w:eastAsia="zh-CN"/>
        </w:rPr>
        <w:t>6.</w:t>
      </w:r>
      <w:r w:rsidR="00D770DE">
        <w:rPr>
          <w:lang w:eastAsia="zh-CN"/>
        </w:rPr>
        <w:t>4</w:t>
      </w:r>
      <w:r>
        <w:rPr>
          <w:lang w:eastAsia="zh-CN"/>
        </w:rPr>
        <w:t>.2.3.4</w:t>
      </w:r>
      <w:r>
        <w:rPr>
          <w:lang w:eastAsia="zh-CN"/>
        </w:rPr>
        <w:tab/>
      </w:r>
      <w:r w:rsidRPr="00F35F4A">
        <w:rPr>
          <w:lang w:eastAsia="zh-CN"/>
        </w:rPr>
        <w:t>Resource Custom Operations</w:t>
      </w:r>
      <w:bookmarkEnd w:id="264"/>
    </w:p>
    <w:p w14:paraId="4715DEA2" w14:textId="77777777" w:rsidR="007F4199" w:rsidRPr="008B7371" w:rsidRDefault="007F4199" w:rsidP="007F4199">
      <w:r>
        <w:t>None.</w:t>
      </w:r>
    </w:p>
    <w:p w14:paraId="2D0AD215" w14:textId="2F52FDE4" w:rsidR="007F4199" w:rsidRDefault="007F4199" w:rsidP="007F4199">
      <w:pPr>
        <w:pStyle w:val="Heading3"/>
      </w:pPr>
      <w:bookmarkStart w:id="265" w:name="_Toc96848205"/>
      <w:r>
        <w:t>6.</w:t>
      </w:r>
      <w:r w:rsidR="00D770DE">
        <w:t>4</w:t>
      </w:r>
      <w:r>
        <w:t>.3</w:t>
      </w:r>
      <w:r>
        <w:tab/>
        <w:t>Custom operations without associated resources</w:t>
      </w:r>
      <w:bookmarkEnd w:id="265"/>
    </w:p>
    <w:p w14:paraId="132A3251" w14:textId="77777777" w:rsidR="007F4199" w:rsidRPr="00705B86" w:rsidRDefault="007F4199" w:rsidP="007F4199">
      <w:r>
        <w:t>None.</w:t>
      </w:r>
    </w:p>
    <w:p w14:paraId="54D91A3A" w14:textId="4C32CA71" w:rsidR="007F4199" w:rsidRDefault="007F4199" w:rsidP="007F4199">
      <w:pPr>
        <w:pStyle w:val="Heading3"/>
      </w:pPr>
      <w:bookmarkStart w:id="266" w:name="_Toc96848206"/>
      <w:r>
        <w:t>6.</w:t>
      </w:r>
      <w:r w:rsidR="00D770DE">
        <w:t>4</w:t>
      </w:r>
      <w:r>
        <w:t>.4</w:t>
      </w:r>
      <w:r>
        <w:tab/>
        <w:t>Notifications</w:t>
      </w:r>
      <w:bookmarkEnd w:id="266"/>
    </w:p>
    <w:p w14:paraId="27D003E1" w14:textId="527A1437" w:rsidR="007F4199" w:rsidRDefault="007F4199" w:rsidP="00D6602B"/>
    <w:p w14:paraId="61175372" w14:textId="77777777" w:rsidR="00E10F18" w:rsidRPr="00AF7276" w:rsidRDefault="00E10F18" w:rsidP="00E10F18">
      <w:pPr>
        <w:pStyle w:val="Heading4"/>
      </w:pPr>
      <w:bookmarkStart w:id="267" w:name="_Toc96848207"/>
      <w:r>
        <w:t>6.4.4</w:t>
      </w:r>
      <w:r w:rsidRPr="00AF7276">
        <w:t>.1</w:t>
      </w:r>
      <w:r w:rsidRPr="00AF7276">
        <w:tab/>
        <w:t>General</w:t>
      </w:r>
      <w:bookmarkEnd w:id="267"/>
    </w:p>
    <w:p w14:paraId="56E93559" w14:textId="77777777" w:rsidR="00E10F18" w:rsidRPr="00384E92" w:rsidRDefault="00E10F18" w:rsidP="00E10F18">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E10F18" w:rsidRPr="00384E92" w14:paraId="6D1384B1" w14:textId="77777777" w:rsidTr="007D226D">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0779D" w14:textId="77777777" w:rsidR="00E10F18" w:rsidRPr="008C18E3" w:rsidRDefault="00E10F18" w:rsidP="007D226D">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E9AB89" w14:textId="77777777" w:rsidR="00E10F18" w:rsidRPr="008C18E3" w:rsidRDefault="00E10F18" w:rsidP="007D226D">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667704" w14:textId="77777777" w:rsidR="00E10F18" w:rsidRPr="008C18E3" w:rsidRDefault="00E10F18" w:rsidP="007D226D">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0C2E6" w14:textId="77777777" w:rsidR="00E10F18" w:rsidRDefault="00E10F18" w:rsidP="007D226D">
            <w:pPr>
              <w:pStyle w:val="TAH"/>
            </w:pPr>
            <w:r>
              <w:t>Description</w:t>
            </w:r>
          </w:p>
          <w:p w14:paraId="7E71C15A" w14:textId="77777777" w:rsidR="00E10F18" w:rsidRPr="008C18E3" w:rsidRDefault="00E10F18" w:rsidP="007D226D">
            <w:pPr>
              <w:pStyle w:val="TAH"/>
            </w:pPr>
            <w:r>
              <w:t>(service operation)</w:t>
            </w:r>
          </w:p>
        </w:tc>
      </w:tr>
      <w:tr w:rsidR="00E10F18" w:rsidRPr="00CD494F" w14:paraId="381AB09D" w14:textId="77777777" w:rsidTr="007D226D">
        <w:trPr>
          <w:jc w:val="center"/>
        </w:trPr>
        <w:tc>
          <w:tcPr>
            <w:tcW w:w="1026" w:type="pct"/>
            <w:tcBorders>
              <w:left w:val="single" w:sz="4" w:space="0" w:color="auto"/>
              <w:right w:val="single" w:sz="4" w:space="0" w:color="auto"/>
            </w:tcBorders>
            <w:vAlign w:val="center"/>
          </w:tcPr>
          <w:p w14:paraId="20D662D4" w14:textId="77777777" w:rsidR="00E10F18" w:rsidRPr="00A15F2C" w:rsidRDefault="00E10F18" w:rsidP="007D226D">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5B9A217A" w14:textId="77777777" w:rsidR="00E10F18" w:rsidRPr="00713737" w:rsidDel="005E0502" w:rsidRDefault="00E10F18" w:rsidP="007D226D">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43032395" w14:textId="77777777" w:rsidR="00E10F18" w:rsidRPr="00A15F2C" w:rsidRDefault="00E10F18" w:rsidP="007D226D">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6A78D1EF" w14:textId="77777777" w:rsidR="00E10F18" w:rsidRPr="00A15F2C" w:rsidRDefault="00E10F18" w:rsidP="007D226D">
            <w:pPr>
              <w:pStyle w:val="TAL"/>
            </w:pPr>
            <w:r w:rsidRPr="005866AF">
              <w:t xml:space="preserve">Notifies EEC </w:t>
            </w:r>
            <w:r>
              <w:t>for</w:t>
            </w:r>
            <w:r w:rsidRPr="005866AF">
              <w:t xml:space="preserve"> the </w:t>
            </w:r>
            <w:r>
              <w:t>ACR information notification</w:t>
            </w:r>
            <w:r w:rsidRPr="00A15F2C">
              <w:t>.</w:t>
            </w:r>
          </w:p>
        </w:tc>
      </w:tr>
    </w:tbl>
    <w:p w14:paraId="72F65B5D" w14:textId="77777777" w:rsidR="00E10F18" w:rsidRPr="00EB4E11" w:rsidRDefault="00E10F18" w:rsidP="00E10F18">
      <w:pPr>
        <w:rPr>
          <w:lang w:val="en-US" w:eastAsia="zh-CN"/>
        </w:rPr>
      </w:pPr>
    </w:p>
    <w:p w14:paraId="701BE0F0" w14:textId="77777777" w:rsidR="00E10F18" w:rsidRDefault="00E10F18" w:rsidP="00E10F18">
      <w:pPr>
        <w:pStyle w:val="Heading4"/>
        <w:rPr>
          <w:lang w:eastAsia="zh-CN"/>
        </w:rPr>
      </w:pPr>
      <w:bookmarkStart w:id="268" w:name="_Toc96848208"/>
      <w:r>
        <w:t>6.4.4</w:t>
      </w:r>
      <w:r>
        <w:rPr>
          <w:lang w:eastAsia="zh-CN"/>
        </w:rPr>
        <w:t>.2</w:t>
      </w:r>
      <w:r>
        <w:rPr>
          <w:lang w:eastAsia="zh-CN"/>
        </w:rPr>
        <w:tab/>
      </w:r>
      <w:r>
        <w:t>ACR Information</w:t>
      </w:r>
      <w:r w:rsidRPr="00A15F2C">
        <w:t xml:space="preserve"> Notification</w:t>
      </w:r>
      <w:bookmarkEnd w:id="268"/>
    </w:p>
    <w:p w14:paraId="78915597" w14:textId="77777777" w:rsidR="00E10F18" w:rsidRDefault="00E10F18" w:rsidP="00E10F18">
      <w:pPr>
        <w:pStyle w:val="Heading5"/>
        <w:rPr>
          <w:lang w:eastAsia="zh-CN"/>
        </w:rPr>
      </w:pPr>
      <w:bookmarkStart w:id="269" w:name="_Toc96848209"/>
      <w:r>
        <w:t>6.4.4</w:t>
      </w:r>
      <w:r>
        <w:rPr>
          <w:lang w:eastAsia="zh-CN"/>
        </w:rPr>
        <w:t>.2.1</w:t>
      </w:r>
      <w:r>
        <w:rPr>
          <w:lang w:eastAsia="zh-CN"/>
        </w:rPr>
        <w:tab/>
        <w:t>Description</w:t>
      </w:r>
      <w:bookmarkEnd w:id="269"/>
    </w:p>
    <w:p w14:paraId="7A8D6C2D" w14:textId="77777777" w:rsidR="00E10F18" w:rsidRDefault="00E10F18" w:rsidP="00E10F18">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1E7BF0F6" w14:textId="77777777" w:rsidR="00E10F18" w:rsidRPr="00F477AF" w:rsidRDefault="00E10F18" w:rsidP="00E10F18">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13D7D587" w14:textId="77777777" w:rsidR="00E10F18" w:rsidRPr="0022068F" w:rsidRDefault="00E10F18" w:rsidP="00E10F18">
      <w:pPr>
        <w:pStyle w:val="B1"/>
      </w:pPr>
      <w:r w:rsidRPr="00F477AF">
        <w:t>-</w:t>
      </w:r>
      <w:r w:rsidRPr="00F477AF">
        <w:tab/>
        <w:t>ACR complete events.</w:t>
      </w:r>
    </w:p>
    <w:p w14:paraId="5A274C72" w14:textId="77777777" w:rsidR="00E10F18" w:rsidRDefault="00E10F18" w:rsidP="00E10F18">
      <w:pPr>
        <w:pStyle w:val="Heading5"/>
        <w:rPr>
          <w:lang w:eastAsia="zh-CN"/>
        </w:rPr>
      </w:pPr>
      <w:bookmarkStart w:id="270" w:name="_Toc96848210"/>
      <w:r>
        <w:lastRenderedPageBreak/>
        <w:t>6.4.4</w:t>
      </w:r>
      <w:r>
        <w:rPr>
          <w:lang w:eastAsia="zh-CN"/>
        </w:rPr>
        <w:t>.2.2</w:t>
      </w:r>
      <w:r>
        <w:rPr>
          <w:lang w:eastAsia="zh-CN"/>
        </w:rPr>
        <w:tab/>
        <w:t>Notification definition</w:t>
      </w:r>
      <w:bookmarkEnd w:id="270"/>
    </w:p>
    <w:p w14:paraId="30AC984B" w14:textId="77777777" w:rsidR="00E10F18" w:rsidRDefault="00E10F18" w:rsidP="00E10F18">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685B37C8" w14:textId="77777777" w:rsidR="00E10F18" w:rsidRDefault="00E10F18" w:rsidP="00E10F18">
      <w:pPr>
        <w:rPr>
          <w:lang w:eastAsia="zh-CN"/>
        </w:rPr>
      </w:pPr>
      <w:r>
        <w:rPr>
          <w:lang w:eastAsia="zh-CN"/>
        </w:rPr>
        <w:t xml:space="preserve">Callback URI: </w:t>
      </w:r>
      <w:r w:rsidRPr="005D28AA">
        <w:rPr>
          <w:b/>
          <w:lang w:eastAsia="zh-CN"/>
        </w:rPr>
        <w:t>{notificationDestination}</w:t>
      </w:r>
    </w:p>
    <w:p w14:paraId="0E77D8E3" w14:textId="77777777" w:rsidR="00E10F18" w:rsidRPr="00E73566" w:rsidRDefault="00E10F18" w:rsidP="00E10F18">
      <w:r w:rsidRPr="00E73566">
        <w:t>This method shall support the URI query parameters specified in table </w:t>
      </w:r>
      <w:r>
        <w:t>6.4.4.2.2</w:t>
      </w:r>
      <w:r w:rsidRPr="00E73566">
        <w:t>-1.</w:t>
      </w:r>
    </w:p>
    <w:p w14:paraId="26C83F27" w14:textId="77777777" w:rsidR="00E10F18" w:rsidRPr="00E73566" w:rsidRDefault="00E10F18" w:rsidP="00E10F18">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10F18" w:rsidRPr="00E73566" w14:paraId="2C080E9A"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2B87F8" w14:textId="77777777" w:rsidR="00E10F18" w:rsidRPr="00E73566" w:rsidRDefault="00E10F18" w:rsidP="007D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0C15E8" w14:textId="77777777" w:rsidR="00E10F18" w:rsidRPr="00E73566" w:rsidRDefault="00E10F18" w:rsidP="007D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0C77" w14:textId="77777777" w:rsidR="00E10F18" w:rsidRPr="00E73566" w:rsidRDefault="00E10F18" w:rsidP="007D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38315C" w14:textId="77777777" w:rsidR="00E10F18" w:rsidRPr="00E73566" w:rsidRDefault="00E10F18" w:rsidP="007D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CA6EC2" w14:textId="77777777" w:rsidR="00E10F18" w:rsidRPr="00E73566" w:rsidRDefault="00E10F18" w:rsidP="007D226D">
            <w:pPr>
              <w:pStyle w:val="TAH"/>
            </w:pPr>
            <w:r w:rsidRPr="00E73566">
              <w:t>Description</w:t>
            </w:r>
          </w:p>
        </w:tc>
      </w:tr>
      <w:tr w:rsidR="00E10F18" w:rsidRPr="00E73566" w14:paraId="36431341"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24E2D1" w14:textId="77777777" w:rsidR="00E10F18" w:rsidRPr="00E73566" w:rsidRDefault="00E10F18" w:rsidP="007D226D">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1E4098" w14:textId="77777777" w:rsidR="00E10F18" w:rsidRPr="00E73566" w:rsidRDefault="00E10F18" w:rsidP="007D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9A0EACD" w14:textId="77777777" w:rsidR="00E10F18" w:rsidRPr="00E73566" w:rsidRDefault="00E10F18" w:rsidP="007D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1D5C7D50" w14:textId="77777777" w:rsidR="00E10F18" w:rsidRPr="00E73566" w:rsidRDefault="00E10F18" w:rsidP="007D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00401A71" w14:textId="77777777" w:rsidR="00E10F18" w:rsidRPr="00E73566" w:rsidRDefault="00E10F18" w:rsidP="007D226D">
            <w:pPr>
              <w:pStyle w:val="TAL"/>
            </w:pPr>
          </w:p>
        </w:tc>
      </w:tr>
    </w:tbl>
    <w:p w14:paraId="464672EA" w14:textId="77777777" w:rsidR="00E10F18" w:rsidRPr="00E73566" w:rsidRDefault="00E10F18" w:rsidP="00E10F18"/>
    <w:p w14:paraId="17B35C1E" w14:textId="77777777" w:rsidR="00E10F18" w:rsidRPr="00E73566" w:rsidRDefault="00E10F18" w:rsidP="00E10F18">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56E1ADF5" w14:textId="77777777" w:rsidR="00E10F18" w:rsidRPr="00E73566" w:rsidRDefault="00E10F18" w:rsidP="00E10F18">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E10F18" w:rsidRPr="00E73566" w14:paraId="54E0706B" w14:textId="77777777" w:rsidTr="007D226D">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ADB7FA6" w14:textId="77777777" w:rsidR="00E10F18" w:rsidRPr="00E73566" w:rsidRDefault="00E10F18" w:rsidP="007D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41BCCF82" w14:textId="77777777" w:rsidR="00E10F18" w:rsidRPr="00E73566" w:rsidRDefault="00E10F18" w:rsidP="007D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3717DA8" w14:textId="77777777" w:rsidR="00E10F18" w:rsidRPr="00E73566" w:rsidRDefault="00E10F18" w:rsidP="007D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EE37D3" w14:textId="77777777" w:rsidR="00E10F18" w:rsidRPr="00E73566" w:rsidRDefault="00E10F18" w:rsidP="007D226D">
            <w:pPr>
              <w:pStyle w:val="TAH"/>
            </w:pPr>
            <w:r w:rsidRPr="00E73566">
              <w:t>Description</w:t>
            </w:r>
          </w:p>
        </w:tc>
      </w:tr>
      <w:tr w:rsidR="00E10F18" w:rsidRPr="00E73566" w14:paraId="2B3AB17E" w14:textId="77777777" w:rsidTr="007D226D">
        <w:trPr>
          <w:jc w:val="center"/>
        </w:trPr>
        <w:tc>
          <w:tcPr>
            <w:tcW w:w="2944" w:type="dxa"/>
            <w:tcBorders>
              <w:top w:val="single" w:sz="4" w:space="0" w:color="auto"/>
              <w:left w:val="single" w:sz="6" w:space="0" w:color="000000"/>
              <w:bottom w:val="single" w:sz="6" w:space="0" w:color="000000"/>
              <w:right w:val="single" w:sz="6" w:space="0" w:color="000000"/>
            </w:tcBorders>
          </w:tcPr>
          <w:p w14:paraId="41459FBF" w14:textId="77777777" w:rsidR="00E10F18" w:rsidRPr="00E73566" w:rsidRDefault="00E10F18" w:rsidP="007D226D">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270E4B4A" w14:textId="77777777" w:rsidR="00E10F18" w:rsidRPr="00E73566" w:rsidRDefault="00E10F18" w:rsidP="007D226D">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6A6B14BF" w14:textId="77777777" w:rsidR="00E10F18" w:rsidRPr="00E73566" w:rsidRDefault="00E10F18" w:rsidP="007D226D">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2907CC70" w14:textId="77777777" w:rsidR="00E10F18" w:rsidRPr="00E73566" w:rsidRDefault="00E10F18" w:rsidP="007D226D">
            <w:pPr>
              <w:pStyle w:val="TAL"/>
            </w:pPr>
            <w:r>
              <w:t>Notification of ACR information.</w:t>
            </w:r>
          </w:p>
        </w:tc>
      </w:tr>
    </w:tbl>
    <w:p w14:paraId="05B7E939" w14:textId="77777777" w:rsidR="00E10F18" w:rsidRPr="00E73566" w:rsidRDefault="00E10F18" w:rsidP="00E10F18"/>
    <w:p w14:paraId="7B7AD6E4" w14:textId="77777777" w:rsidR="00E10F18" w:rsidRPr="00E73566" w:rsidRDefault="00E10F18" w:rsidP="00E10F18">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E10F18" w:rsidRPr="00E73566" w14:paraId="42CAFD3E" w14:textId="77777777" w:rsidTr="007D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292E8F5" w14:textId="77777777" w:rsidR="00E10F18" w:rsidRPr="00E73566" w:rsidRDefault="00E10F18" w:rsidP="007D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8FFC9DB" w14:textId="77777777" w:rsidR="00E10F18" w:rsidRPr="00E73566" w:rsidRDefault="00E10F18" w:rsidP="007D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FC202" w14:textId="77777777" w:rsidR="00E10F18" w:rsidRPr="00E73566" w:rsidRDefault="00E10F18" w:rsidP="007D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F28C55" w14:textId="77777777" w:rsidR="00E10F18" w:rsidRPr="00E73566" w:rsidRDefault="00E10F18" w:rsidP="007D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AFE8F43" w14:textId="77777777" w:rsidR="00E10F18" w:rsidRPr="00E73566" w:rsidRDefault="00E10F18" w:rsidP="007D226D">
            <w:pPr>
              <w:pStyle w:val="TAH"/>
            </w:pPr>
            <w:r w:rsidRPr="00E73566">
              <w:t>Description</w:t>
            </w:r>
          </w:p>
        </w:tc>
      </w:tr>
      <w:tr w:rsidR="00E10F18" w:rsidRPr="00E73566" w14:paraId="2DC0681E" w14:textId="77777777" w:rsidTr="007D226D">
        <w:trPr>
          <w:jc w:val="center"/>
        </w:trPr>
        <w:tc>
          <w:tcPr>
            <w:tcW w:w="1004" w:type="pct"/>
            <w:tcBorders>
              <w:top w:val="single" w:sz="4" w:space="0" w:color="auto"/>
              <w:left w:val="single" w:sz="6" w:space="0" w:color="000000"/>
              <w:bottom w:val="single" w:sz="4" w:space="0" w:color="auto"/>
              <w:right w:val="single" w:sz="6" w:space="0" w:color="000000"/>
            </w:tcBorders>
          </w:tcPr>
          <w:p w14:paraId="00620FC4" w14:textId="77777777" w:rsidR="00E10F18" w:rsidRPr="00E73566" w:rsidRDefault="00E10F18" w:rsidP="007D226D">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D037651" w14:textId="77777777" w:rsidR="00E10F18" w:rsidRPr="00E73566" w:rsidRDefault="00E10F18" w:rsidP="007D226D">
            <w:pPr>
              <w:pStyle w:val="TAC"/>
            </w:pPr>
          </w:p>
        </w:tc>
        <w:tc>
          <w:tcPr>
            <w:tcW w:w="604" w:type="pct"/>
            <w:tcBorders>
              <w:top w:val="single" w:sz="4" w:space="0" w:color="auto"/>
              <w:left w:val="single" w:sz="6" w:space="0" w:color="000000"/>
              <w:bottom w:val="single" w:sz="4" w:space="0" w:color="auto"/>
              <w:right w:val="single" w:sz="6" w:space="0" w:color="000000"/>
            </w:tcBorders>
          </w:tcPr>
          <w:p w14:paraId="18DEF066" w14:textId="77777777" w:rsidR="00E10F18" w:rsidRPr="00E73566" w:rsidRDefault="00E10F18" w:rsidP="007D226D">
            <w:pPr>
              <w:pStyle w:val="TAC"/>
            </w:pPr>
          </w:p>
        </w:tc>
        <w:tc>
          <w:tcPr>
            <w:tcW w:w="791" w:type="pct"/>
            <w:tcBorders>
              <w:top w:val="single" w:sz="4" w:space="0" w:color="auto"/>
              <w:left w:val="single" w:sz="6" w:space="0" w:color="000000"/>
              <w:bottom w:val="single" w:sz="4" w:space="0" w:color="auto"/>
              <w:right w:val="single" w:sz="6" w:space="0" w:color="000000"/>
            </w:tcBorders>
          </w:tcPr>
          <w:p w14:paraId="3BB93B4B" w14:textId="77777777" w:rsidR="00E10F18" w:rsidRPr="00E73566" w:rsidRDefault="00E10F18" w:rsidP="007D226D">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C24759A" w14:textId="77777777" w:rsidR="00E10F18" w:rsidRPr="00E73566" w:rsidRDefault="00E10F18" w:rsidP="007D226D">
            <w:pPr>
              <w:pStyle w:val="TAL"/>
            </w:pPr>
            <w:r>
              <w:t>The receipt of the Notification is acknowledged.</w:t>
            </w:r>
          </w:p>
        </w:tc>
      </w:tr>
      <w:tr w:rsidR="00E10F18" w:rsidRPr="00E73566" w14:paraId="12321D6D"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9671233" w14:textId="77777777" w:rsidR="00E10F18" w:rsidRDefault="00E10F18" w:rsidP="007D226D">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E46DE74" w14:textId="77777777" w:rsidR="00E10F18" w:rsidRDefault="00E10F18" w:rsidP="00E10F18"/>
    <w:p w14:paraId="72319C49" w14:textId="7649F4F2" w:rsidR="007F4199" w:rsidRDefault="007F4199" w:rsidP="007F4199">
      <w:pPr>
        <w:pStyle w:val="Heading3"/>
      </w:pPr>
      <w:bookmarkStart w:id="271" w:name="_Toc96848211"/>
      <w:r>
        <w:t>6.</w:t>
      </w:r>
      <w:r w:rsidR="00D770DE">
        <w:t>4</w:t>
      </w:r>
      <w:r>
        <w:t>.5</w:t>
      </w:r>
      <w:r>
        <w:tab/>
        <w:t>Data Model</w:t>
      </w:r>
      <w:bookmarkEnd w:id="271"/>
    </w:p>
    <w:p w14:paraId="74459CA5" w14:textId="6E6AE6C4" w:rsidR="007F4199" w:rsidRPr="00F35F4A" w:rsidRDefault="007F4199" w:rsidP="007F4199">
      <w:pPr>
        <w:pStyle w:val="Heading4"/>
        <w:rPr>
          <w:lang w:eastAsia="zh-CN"/>
        </w:rPr>
      </w:pPr>
      <w:bookmarkStart w:id="272" w:name="_Toc96848212"/>
      <w:r>
        <w:rPr>
          <w:lang w:eastAsia="zh-CN"/>
        </w:rPr>
        <w:t>6.</w:t>
      </w:r>
      <w:r w:rsidR="00D770DE">
        <w:rPr>
          <w:lang w:eastAsia="zh-CN"/>
        </w:rPr>
        <w:t>4</w:t>
      </w:r>
      <w:r>
        <w:rPr>
          <w:lang w:eastAsia="zh-CN"/>
        </w:rPr>
        <w:t>.</w:t>
      </w:r>
      <w:r w:rsidRPr="00F35F4A">
        <w:rPr>
          <w:lang w:eastAsia="zh-CN"/>
        </w:rPr>
        <w:t>5.1</w:t>
      </w:r>
      <w:r w:rsidRPr="00F35F4A">
        <w:rPr>
          <w:lang w:eastAsia="zh-CN"/>
        </w:rPr>
        <w:tab/>
        <w:t>General</w:t>
      </w:r>
      <w:bookmarkEnd w:id="272"/>
    </w:p>
    <w:p w14:paraId="2D975729" w14:textId="77777777" w:rsidR="007F4199" w:rsidRPr="00F35F4A" w:rsidRDefault="007F4199" w:rsidP="007F4199">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21F7850E" w14:textId="0EFE61A8" w:rsidR="007F4199" w:rsidRPr="00F35F4A" w:rsidRDefault="007F4199" w:rsidP="007F4199">
      <w:r w:rsidRPr="00F35F4A">
        <w:t>Table </w:t>
      </w:r>
      <w:r>
        <w:t>6.</w:t>
      </w:r>
      <w:r w:rsidR="00D770DE">
        <w:t>4</w:t>
      </w:r>
      <w:r>
        <w:t>.</w:t>
      </w:r>
      <w:r w:rsidRPr="00F35F4A">
        <w:t xml:space="preserve">5.1-1 specifies the data types defined specifically for the </w:t>
      </w:r>
      <w:r>
        <w:rPr>
          <w:lang w:val="en-IN"/>
        </w:rPr>
        <w:t>Eees_ACREvents</w:t>
      </w:r>
      <w:r w:rsidRPr="00F35F4A">
        <w:t xml:space="preserve"> API service.</w:t>
      </w:r>
    </w:p>
    <w:p w14:paraId="2FB836AA" w14:textId="4FF52C1E" w:rsidR="007F4199" w:rsidRPr="00F35F4A" w:rsidRDefault="007F4199" w:rsidP="007F4199">
      <w:pPr>
        <w:pStyle w:val="TH"/>
      </w:pPr>
      <w:r w:rsidRPr="00F35F4A">
        <w:t>Table </w:t>
      </w:r>
      <w:r>
        <w:t>6.</w:t>
      </w:r>
      <w:r w:rsidR="00D770DE">
        <w:t>4</w:t>
      </w:r>
      <w:r>
        <w:t>.</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4199" w:rsidRPr="00E17A7A" w14:paraId="2636A0FA"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915E3A9" w14:textId="77777777" w:rsidR="007F4199" w:rsidRPr="00E17A7A" w:rsidRDefault="007F4199" w:rsidP="003264A5">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7CBA44E" w14:textId="77777777" w:rsidR="007F4199" w:rsidRPr="00E17A7A" w:rsidRDefault="007F4199" w:rsidP="003264A5">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A6B4358" w14:textId="77777777" w:rsidR="007F4199" w:rsidRPr="00E17A7A" w:rsidRDefault="007F4199" w:rsidP="003264A5">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00335E0" w14:textId="77777777" w:rsidR="007F4199" w:rsidRPr="00E17A7A" w:rsidRDefault="007F4199" w:rsidP="003264A5">
            <w:pPr>
              <w:pStyle w:val="TAH"/>
            </w:pPr>
            <w:r w:rsidRPr="00E17A7A">
              <w:t>Applicability</w:t>
            </w:r>
          </w:p>
        </w:tc>
      </w:tr>
      <w:tr w:rsidR="007F4199" w:rsidRPr="00E17A7A" w14:paraId="7CE893F4"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8CA5F0E" w14:textId="77777777" w:rsidR="007F4199" w:rsidRPr="00E17A7A" w:rsidRDefault="007F4199" w:rsidP="003264A5">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26AD5376" w14:textId="0BAA5CAF" w:rsidR="007F4199" w:rsidRPr="00E17A7A" w:rsidRDefault="007F4199" w:rsidP="003264A5">
            <w:pPr>
              <w:pStyle w:val="TAL"/>
            </w:pPr>
            <w:r>
              <w:rPr>
                <w:lang w:eastAsia="zh-CN"/>
              </w:rPr>
              <w:t>6.</w:t>
            </w:r>
            <w:r w:rsidR="00D770DE">
              <w:rPr>
                <w:lang w:eastAsia="zh-CN"/>
              </w:rPr>
              <w:t>4</w:t>
            </w:r>
            <w:r>
              <w:rPr>
                <w:lang w:eastAsia="zh-CN"/>
              </w:rPr>
              <w:t>.</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2679242" w14:textId="77777777" w:rsidR="007F4199" w:rsidRPr="00E17A7A" w:rsidRDefault="007F4199" w:rsidP="003264A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A62D740" w14:textId="77777777" w:rsidR="007F4199" w:rsidRPr="00E17A7A" w:rsidRDefault="007F4199" w:rsidP="003264A5">
            <w:pPr>
              <w:pStyle w:val="TAL"/>
              <w:rPr>
                <w:rFonts w:cs="Arial"/>
                <w:szCs w:val="18"/>
              </w:rPr>
            </w:pPr>
          </w:p>
        </w:tc>
      </w:tr>
      <w:tr w:rsidR="00E10F18" w:rsidRPr="00E17A7A" w14:paraId="44D61001"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FB117C9" w14:textId="15AD1903" w:rsidR="00E10F18" w:rsidRDefault="00E10F18" w:rsidP="00E10F18">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27EA71D5" w14:textId="2CA55199" w:rsidR="00E10F18" w:rsidRDefault="00E10F18" w:rsidP="00E10F18">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681DBCDC"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E344DF" w14:textId="77777777" w:rsidR="00E10F18" w:rsidRPr="00E17A7A" w:rsidRDefault="00E10F18" w:rsidP="00E10F18">
            <w:pPr>
              <w:pStyle w:val="TAL"/>
              <w:rPr>
                <w:rFonts w:cs="Arial"/>
                <w:szCs w:val="18"/>
              </w:rPr>
            </w:pPr>
          </w:p>
        </w:tc>
      </w:tr>
      <w:tr w:rsidR="00E10F18" w:rsidRPr="00E17A7A" w14:paraId="18B4384B"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D2D14A0" w14:textId="1C7612D6" w:rsidR="00E10F18" w:rsidRDefault="00E10F18" w:rsidP="00E10F18">
            <w:pPr>
              <w:pStyle w:val="TAL"/>
            </w:pPr>
          </w:p>
        </w:tc>
        <w:tc>
          <w:tcPr>
            <w:tcW w:w="1297" w:type="dxa"/>
            <w:tcBorders>
              <w:top w:val="single" w:sz="4" w:space="0" w:color="auto"/>
              <w:left w:val="single" w:sz="4" w:space="0" w:color="auto"/>
              <w:bottom w:val="single" w:sz="4" w:space="0" w:color="auto"/>
              <w:right w:val="single" w:sz="4" w:space="0" w:color="auto"/>
            </w:tcBorders>
          </w:tcPr>
          <w:p w14:paraId="657CF93E" w14:textId="78BD5D00" w:rsidR="00E10F18" w:rsidRDefault="00E10F18" w:rsidP="00E10F18">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0672A56E"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4121A2" w14:textId="77777777" w:rsidR="00E10F18" w:rsidRPr="00E17A7A" w:rsidRDefault="00E10F18" w:rsidP="00E10F18">
            <w:pPr>
              <w:pStyle w:val="TAL"/>
              <w:rPr>
                <w:rFonts w:cs="Arial"/>
                <w:szCs w:val="18"/>
              </w:rPr>
            </w:pPr>
          </w:p>
        </w:tc>
      </w:tr>
      <w:tr w:rsidR="00E10F18" w:rsidRPr="00E17A7A" w14:paraId="0A4EFCB5"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7FB3109" w14:textId="3888C57B" w:rsidR="00E10F18" w:rsidRDefault="00E10F18" w:rsidP="00E10F18">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5A9519CF" w14:textId="720CCBCF" w:rsidR="00E10F18" w:rsidRDefault="00E10F18" w:rsidP="00E10F18">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50C05E0"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94A1686" w14:textId="77777777" w:rsidR="00E10F18" w:rsidRPr="00E17A7A" w:rsidRDefault="00E10F18" w:rsidP="00E10F18">
            <w:pPr>
              <w:pStyle w:val="TAL"/>
              <w:rPr>
                <w:rFonts w:cs="Arial"/>
                <w:szCs w:val="18"/>
              </w:rPr>
            </w:pPr>
          </w:p>
        </w:tc>
      </w:tr>
    </w:tbl>
    <w:p w14:paraId="0180F274" w14:textId="77777777" w:rsidR="007F4199" w:rsidRPr="00F35F4A" w:rsidRDefault="007F4199" w:rsidP="007F4199"/>
    <w:p w14:paraId="4AE1F487" w14:textId="21B25AA0" w:rsidR="007F4199" w:rsidRPr="00F35F4A" w:rsidRDefault="007F4199" w:rsidP="007F4199">
      <w:r w:rsidRPr="00F35F4A">
        <w:t>Table </w:t>
      </w:r>
      <w:r>
        <w:t>6.</w:t>
      </w:r>
      <w:r w:rsidR="00D770DE">
        <w:t>4</w:t>
      </w:r>
      <w:r>
        <w:t>.</w:t>
      </w:r>
      <w:r w:rsidRPr="00F35F4A">
        <w:t xml:space="preserve">5.1-2 specifies data types re-used by the </w:t>
      </w:r>
      <w:r>
        <w:rPr>
          <w:lang w:val="en-IN"/>
        </w:rPr>
        <w:t>Eees_ACREvents</w:t>
      </w:r>
      <w:r w:rsidRPr="00F35F4A">
        <w:t xml:space="preserve"> API service.</w:t>
      </w:r>
    </w:p>
    <w:p w14:paraId="596EB536" w14:textId="524B76AE" w:rsidR="007F4199" w:rsidRPr="00F35F4A" w:rsidRDefault="007F4199" w:rsidP="007F4199">
      <w:pPr>
        <w:pStyle w:val="TH"/>
      </w:pPr>
      <w:r w:rsidRPr="00F35F4A">
        <w:t>Table </w:t>
      </w:r>
      <w:r>
        <w:t>6.</w:t>
      </w:r>
      <w:r w:rsidR="00D770DE">
        <w:t>4</w:t>
      </w:r>
      <w:r>
        <w:t>.</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4199" w:rsidRPr="00E17A7A" w14:paraId="1ECCFF46"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72AB994" w14:textId="77777777" w:rsidR="007F4199" w:rsidRPr="00E17A7A" w:rsidRDefault="007F4199" w:rsidP="003264A5">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0D1E17E5" w14:textId="77777777" w:rsidR="007F4199" w:rsidRPr="00E17A7A" w:rsidRDefault="007F4199" w:rsidP="003264A5">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6875759" w14:textId="77777777" w:rsidR="007F4199" w:rsidRPr="00E17A7A" w:rsidRDefault="007F4199" w:rsidP="003264A5">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212EE326" w14:textId="77777777" w:rsidR="007F4199" w:rsidRPr="00E17A7A" w:rsidRDefault="007F4199" w:rsidP="003264A5">
            <w:pPr>
              <w:pStyle w:val="TAH"/>
            </w:pPr>
            <w:r w:rsidRPr="00E17A7A">
              <w:t>Applicability</w:t>
            </w:r>
          </w:p>
        </w:tc>
      </w:tr>
      <w:tr w:rsidR="00E10F18" w:rsidRPr="00E17A7A" w14:paraId="6644D11E"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3969EB6F" w14:textId="03D6519D" w:rsidR="00E10F18" w:rsidRPr="00E17A7A" w:rsidRDefault="00E10F18" w:rsidP="00E10F18">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2F79D459" w14:textId="50059561" w:rsidR="00E10F18" w:rsidRPr="00E17A7A" w:rsidRDefault="00E10F18" w:rsidP="00E10F18">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D417B2"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9DFECD" w14:textId="77777777" w:rsidR="00E10F18" w:rsidRPr="00E17A7A" w:rsidRDefault="00E10F18" w:rsidP="00E10F18">
            <w:pPr>
              <w:pStyle w:val="TAL"/>
              <w:rPr>
                <w:rFonts w:cs="Arial"/>
                <w:szCs w:val="18"/>
              </w:rPr>
            </w:pPr>
          </w:p>
        </w:tc>
      </w:tr>
      <w:tr w:rsidR="00E10F18" w:rsidRPr="00E17A7A" w14:paraId="384049F1"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79175325" w14:textId="01407D90" w:rsidR="00E10F18" w:rsidRPr="00E17A7A" w:rsidRDefault="00E10F18" w:rsidP="00E10F18">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0EDDBE30" w14:textId="221DB031" w:rsidR="00E10F18" w:rsidRPr="00E17A7A" w:rsidRDefault="00E10F18" w:rsidP="00E10F18">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6BD5E1C5"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7433476" w14:textId="77777777" w:rsidR="00E10F18" w:rsidRPr="00E17A7A" w:rsidRDefault="00E10F18" w:rsidP="00E10F18">
            <w:pPr>
              <w:pStyle w:val="TAL"/>
              <w:rPr>
                <w:rFonts w:cs="Arial"/>
                <w:szCs w:val="18"/>
              </w:rPr>
            </w:pPr>
          </w:p>
        </w:tc>
      </w:tr>
      <w:tr w:rsidR="00E10F18" w:rsidRPr="00E17A7A" w14:paraId="5F823FFB"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15616970" w14:textId="67FD0817" w:rsidR="00E10F18" w:rsidRPr="00E17A7A" w:rsidRDefault="00E10F18" w:rsidP="00E10F18">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55169AB8" w14:textId="712C39D9" w:rsidR="00E10F18" w:rsidRPr="00E17A7A" w:rsidRDefault="00E10F18" w:rsidP="00E10F18">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5F3A650D"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E438640" w14:textId="77777777" w:rsidR="00E10F18" w:rsidRPr="00E17A7A" w:rsidRDefault="00E10F18" w:rsidP="00E10F18">
            <w:pPr>
              <w:pStyle w:val="TAL"/>
              <w:rPr>
                <w:rFonts w:cs="Arial"/>
                <w:szCs w:val="18"/>
              </w:rPr>
            </w:pPr>
          </w:p>
        </w:tc>
      </w:tr>
      <w:tr w:rsidR="00E10F18" w:rsidRPr="00E17A7A" w14:paraId="77A65D39"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22DD6E41" w14:textId="48B43A1C" w:rsidR="00E10F18" w:rsidRPr="00E17A7A" w:rsidRDefault="00E10F18" w:rsidP="00E10F18">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23DB86F0" w14:textId="45261CD0" w:rsidR="00E10F18" w:rsidRPr="00E17A7A" w:rsidRDefault="00E10F18" w:rsidP="00E10F18">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37D45811"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8434476" w14:textId="77777777" w:rsidR="00E10F18" w:rsidRPr="00E17A7A" w:rsidRDefault="00E10F18" w:rsidP="00E10F18">
            <w:pPr>
              <w:pStyle w:val="TAL"/>
              <w:rPr>
                <w:rFonts w:cs="Arial"/>
                <w:szCs w:val="18"/>
              </w:rPr>
            </w:pPr>
          </w:p>
        </w:tc>
      </w:tr>
      <w:tr w:rsidR="009C31C2" w:rsidRPr="00E17A7A" w14:paraId="4916CD99"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3D4ED3BC" w14:textId="02E753EE" w:rsidR="009C31C2" w:rsidRPr="00DC49BF" w:rsidRDefault="009C31C2" w:rsidP="009C31C2">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141DB036" w14:textId="7F8B81C9" w:rsidR="009C31C2" w:rsidRDefault="009C31C2" w:rsidP="009C31C2">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51FDC415" w14:textId="77777777" w:rsidR="009C31C2" w:rsidRPr="00E17A7A" w:rsidRDefault="009C31C2" w:rsidP="009C31C2">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F5849E0" w14:textId="77777777" w:rsidR="009C31C2" w:rsidRPr="00E17A7A" w:rsidRDefault="009C31C2" w:rsidP="009C31C2">
            <w:pPr>
              <w:pStyle w:val="TAL"/>
              <w:rPr>
                <w:rFonts w:cs="Arial"/>
                <w:szCs w:val="18"/>
              </w:rPr>
            </w:pPr>
          </w:p>
        </w:tc>
      </w:tr>
      <w:tr w:rsidR="009C31C2" w:rsidRPr="00E17A7A" w14:paraId="7FAFDD95"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13DC9041" w14:textId="25FF024C" w:rsidR="009C31C2" w:rsidRPr="00DC49BF" w:rsidRDefault="009C31C2" w:rsidP="009C31C2">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0F96DA6B" w14:textId="4307D4FB" w:rsidR="009C31C2" w:rsidRDefault="009C31C2" w:rsidP="009C31C2">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2945F551" w14:textId="77777777" w:rsidR="009C31C2" w:rsidRPr="00E17A7A" w:rsidRDefault="009C31C2" w:rsidP="009C31C2">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BE0F1F9" w14:textId="77777777" w:rsidR="009C31C2" w:rsidRPr="00E17A7A" w:rsidRDefault="009C31C2" w:rsidP="009C31C2">
            <w:pPr>
              <w:pStyle w:val="TAL"/>
              <w:rPr>
                <w:rFonts w:cs="Arial"/>
                <w:szCs w:val="18"/>
              </w:rPr>
            </w:pPr>
          </w:p>
        </w:tc>
      </w:tr>
    </w:tbl>
    <w:p w14:paraId="4453454C" w14:textId="77777777" w:rsidR="007F4199" w:rsidRPr="00F35F4A" w:rsidRDefault="007F4199" w:rsidP="007F4199">
      <w:pPr>
        <w:rPr>
          <w:lang w:eastAsia="zh-CN"/>
        </w:rPr>
      </w:pPr>
    </w:p>
    <w:p w14:paraId="49965C89" w14:textId="3414C0C9" w:rsidR="007F4199" w:rsidRPr="00F35F4A" w:rsidRDefault="007F4199" w:rsidP="007F4199">
      <w:pPr>
        <w:pStyle w:val="Heading4"/>
        <w:rPr>
          <w:lang w:eastAsia="zh-CN"/>
        </w:rPr>
      </w:pPr>
      <w:bookmarkStart w:id="273" w:name="_Toc96848213"/>
      <w:r>
        <w:rPr>
          <w:lang w:eastAsia="zh-CN"/>
        </w:rPr>
        <w:lastRenderedPageBreak/>
        <w:t>6.</w:t>
      </w:r>
      <w:r w:rsidR="00D770DE">
        <w:rPr>
          <w:lang w:eastAsia="zh-CN"/>
        </w:rPr>
        <w:t>4</w:t>
      </w:r>
      <w:r>
        <w:rPr>
          <w:lang w:eastAsia="zh-CN"/>
        </w:rPr>
        <w:t>.</w:t>
      </w:r>
      <w:r w:rsidRPr="00F35F4A">
        <w:rPr>
          <w:lang w:eastAsia="zh-CN"/>
        </w:rPr>
        <w:t>5.2</w:t>
      </w:r>
      <w:r w:rsidRPr="00F35F4A">
        <w:rPr>
          <w:lang w:eastAsia="zh-CN"/>
        </w:rPr>
        <w:tab/>
        <w:t>Structured data types</w:t>
      </w:r>
      <w:bookmarkEnd w:id="273"/>
    </w:p>
    <w:p w14:paraId="2868CB23" w14:textId="227B975B" w:rsidR="007F4199" w:rsidRPr="00F35F4A" w:rsidRDefault="007F4199" w:rsidP="007F4199">
      <w:pPr>
        <w:pStyle w:val="Heading5"/>
        <w:rPr>
          <w:lang w:eastAsia="zh-CN"/>
        </w:rPr>
      </w:pPr>
      <w:bookmarkStart w:id="274" w:name="_Toc96848214"/>
      <w:r>
        <w:rPr>
          <w:lang w:eastAsia="zh-CN"/>
        </w:rPr>
        <w:t>6.</w:t>
      </w:r>
      <w:r w:rsidR="00D770DE">
        <w:rPr>
          <w:lang w:eastAsia="zh-CN"/>
        </w:rPr>
        <w:t>4</w:t>
      </w:r>
      <w:r>
        <w:rPr>
          <w:lang w:eastAsia="zh-CN"/>
        </w:rPr>
        <w:t>.</w:t>
      </w:r>
      <w:r w:rsidRPr="00F35F4A">
        <w:rPr>
          <w:lang w:eastAsia="zh-CN"/>
        </w:rPr>
        <w:t>5.2.1</w:t>
      </w:r>
      <w:r w:rsidRPr="00F35F4A">
        <w:rPr>
          <w:lang w:eastAsia="zh-CN"/>
        </w:rPr>
        <w:tab/>
        <w:t>Introduction</w:t>
      </w:r>
      <w:bookmarkEnd w:id="274"/>
    </w:p>
    <w:p w14:paraId="5745CF9C" w14:textId="208E5DB1" w:rsidR="007F4199" w:rsidRPr="00F35F4A" w:rsidRDefault="007F4199" w:rsidP="007F4199">
      <w:pPr>
        <w:pStyle w:val="Heading5"/>
        <w:rPr>
          <w:lang w:eastAsia="zh-CN"/>
        </w:rPr>
      </w:pPr>
      <w:bookmarkStart w:id="275" w:name="_Toc96848215"/>
      <w:r>
        <w:rPr>
          <w:lang w:eastAsia="zh-CN"/>
        </w:rPr>
        <w:t>6.</w:t>
      </w:r>
      <w:r w:rsidR="00D770DE">
        <w:rPr>
          <w:lang w:eastAsia="zh-CN"/>
        </w:rPr>
        <w:t>4</w:t>
      </w:r>
      <w:r>
        <w:rPr>
          <w:lang w:eastAsia="zh-CN"/>
        </w:rPr>
        <w:t>.</w:t>
      </w:r>
      <w:r w:rsidRPr="00F35F4A">
        <w:rPr>
          <w:lang w:eastAsia="zh-CN"/>
        </w:rPr>
        <w:t>5.2.2</w:t>
      </w:r>
      <w:r w:rsidRPr="00F35F4A">
        <w:rPr>
          <w:lang w:eastAsia="zh-CN"/>
        </w:rPr>
        <w:tab/>
        <w:t xml:space="preserve">Type: </w:t>
      </w:r>
      <w:r>
        <w:t>ACREventsSubscription</w:t>
      </w:r>
      <w:bookmarkEnd w:id="275"/>
    </w:p>
    <w:p w14:paraId="371E9616" w14:textId="77777777" w:rsidR="00E10F18" w:rsidRDefault="00E10F18" w:rsidP="00E10F18">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E10F18" w14:paraId="7D4258FB"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709AB1" w14:textId="77777777" w:rsidR="00E10F18" w:rsidRDefault="00E10F18"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EB43D5" w14:textId="77777777" w:rsidR="00E10F18" w:rsidRDefault="00E10F18"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95F973" w14:textId="77777777" w:rsidR="00E10F18" w:rsidRDefault="00E10F18"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18F9E06" w14:textId="77777777" w:rsidR="00E10F18" w:rsidRPr="001E7BDC" w:rsidRDefault="00E10F18"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AE1FBA" w14:textId="77777777" w:rsidR="00E10F18" w:rsidRPr="005C44CA" w:rsidRDefault="00E10F18"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03EA5A" w14:textId="77777777" w:rsidR="00E10F18" w:rsidRDefault="00E10F18" w:rsidP="007D226D">
            <w:pPr>
              <w:pStyle w:val="TAH"/>
              <w:rPr>
                <w:rFonts w:cs="Arial"/>
                <w:szCs w:val="18"/>
              </w:rPr>
            </w:pPr>
            <w:r>
              <w:t>Applicability</w:t>
            </w:r>
          </w:p>
        </w:tc>
      </w:tr>
      <w:tr w:rsidR="00E10F18" w14:paraId="1B7EECC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755C90AA" w14:textId="77777777" w:rsidR="00E10F18" w:rsidRDefault="00E10F18" w:rsidP="007D226D">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7B26B0C8" w14:textId="77777777" w:rsidR="00E10F18" w:rsidRDefault="00E10F18" w:rsidP="007D226D">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58DF92" w14:textId="77777777" w:rsidR="00E10F18" w:rsidRDefault="00E10F18" w:rsidP="007D226D">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A85A1B4"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99630A" w14:textId="77777777" w:rsidR="00E10F18" w:rsidRPr="0016361A" w:rsidRDefault="00E10F18" w:rsidP="007D226D">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4E7938A5" w14:textId="77777777" w:rsidR="00E10F18" w:rsidRDefault="00E10F18" w:rsidP="007D226D">
            <w:pPr>
              <w:pStyle w:val="TAL"/>
              <w:rPr>
                <w:rFonts w:cs="Arial"/>
                <w:szCs w:val="18"/>
              </w:rPr>
            </w:pPr>
          </w:p>
        </w:tc>
      </w:tr>
      <w:tr w:rsidR="00E10F18" w14:paraId="0F29B38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F4D87A5" w14:textId="77777777" w:rsidR="00E10F18" w:rsidRDefault="00E10F18" w:rsidP="007D226D">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C59B57D" w14:textId="77777777" w:rsidR="00E10F18" w:rsidRDefault="00E10F18" w:rsidP="007D226D">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6894294A"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00F485"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AB156BB" w14:textId="77777777" w:rsidR="00E10F18" w:rsidRPr="00366EFF" w:rsidRDefault="00E10F18"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058F131" w14:textId="77777777" w:rsidR="00E10F18" w:rsidRDefault="00E10F18" w:rsidP="007D226D">
            <w:pPr>
              <w:pStyle w:val="TAL"/>
              <w:rPr>
                <w:rFonts w:cs="Arial"/>
                <w:szCs w:val="18"/>
              </w:rPr>
            </w:pPr>
          </w:p>
        </w:tc>
      </w:tr>
      <w:tr w:rsidR="00E10F18" w14:paraId="2B27340F"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DD9FE64" w14:textId="77777777" w:rsidR="00E10F18" w:rsidRDefault="00E10F18" w:rsidP="007D226D">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3F0117D2" w14:textId="77777777" w:rsidR="00E10F18" w:rsidRDefault="00E10F18" w:rsidP="007D226D">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7FBB6CC"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EA06BF9"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B5B34AD" w14:textId="77777777" w:rsidR="00E10F18" w:rsidRDefault="00E10F18" w:rsidP="007D226D">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2500CF8E" w14:textId="77777777" w:rsidR="00E10F18" w:rsidRDefault="00E10F18" w:rsidP="007D226D">
            <w:pPr>
              <w:pStyle w:val="TAL"/>
              <w:rPr>
                <w:rFonts w:cs="Arial"/>
                <w:szCs w:val="18"/>
              </w:rPr>
            </w:pPr>
          </w:p>
        </w:tc>
      </w:tr>
      <w:tr w:rsidR="00E10F18" w14:paraId="0849AE50" w14:textId="77777777" w:rsidTr="007D226D">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A04E324" w14:textId="77777777" w:rsidR="00E10F18" w:rsidRDefault="00E10F18" w:rsidP="007D226D">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88A9EB0" w14:textId="77777777" w:rsidR="00E10F18" w:rsidRDefault="00E10F18" w:rsidP="007D226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8F6B223" w14:textId="77777777" w:rsidR="00E10F18" w:rsidRDefault="00E10F18"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1CA747" w14:textId="77777777" w:rsidR="00E10F18" w:rsidRDefault="00E10F18" w:rsidP="007D226D">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4A4256" w14:textId="77777777" w:rsidR="00E10F18" w:rsidRPr="0016361A" w:rsidRDefault="00E10F18" w:rsidP="00366EFF">
            <w:pPr>
              <w:pStyle w:val="TAL"/>
            </w:pPr>
            <w:r>
              <w:t>The list of identifier of the EASs</w:t>
            </w:r>
          </w:p>
        </w:tc>
        <w:tc>
          <w:tcPr>
            <w:tcW w:w="1998" w:type="dxa"/>
            <w:tcBorders>
              <w:top w:val="single" w:sz="4" w:space="0" w:color="auto"/>
              <w:left w:val="single" w:sz="4" w:space="0" w:color="auto"/>
              <w:bottom w:val="single" w:sz="4" w:space="0" w:color="auto"/>
              <w:right w:val="single" w:sz="4" w:space="0" w:color="auto"/>
            </w:tcBorders>
          </w:tcPr>
          <w:p w14:paraId="5CDF9450" w14:textId="77777777" w:rsidR="00E10F18" w:rsidRDefault="00E10F18" w:rsidP="007D226D">
            <w:pPr>
              <w:pStyle w:val="TAL"/>
              <w:rPr>
                <w:rFonts w:cs="Arial"/>
                <w:szCs w:val="18"/>
              </w:rPr>
            </w:pPr>
          </w:p>
        </w:tc>
      </w:tr>
      <w:tr w:rsidR="00E10F18" w14:paraId="22231E7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0DB0E019" w14:textId="77777777" w:rsidR="00E10F18" w:rsidRDefault="00E10F18" w:rsidP="007D226D">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5591D8ED" w14:textId="77777777" w:rsidR="00E10F18" w:rsidRDefault="00E10F18" w:rsidP="007D226D">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573BDEA1" w14:textId="77777777" w:rsidR="00E10F18" w:rsidRDefault="00E10F18"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ED89ADC" w14:textId="77777777" w:rsidR="00E10F18" w:rsidRDefault="00E10F18"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6B9B1A1" w14:textId="77777777" w:rsidR="00E10F18" w:rsidRPr="0016361A" w:rsidRDefault="00E10F18" w:rsidP="007D226D">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5CE040CF" w14:textId="77777777" w:rsidR="00E10F18" w:rsidRDefault="00E10F18" w:rsidP="007D226D">
            <w:pPr>
              <w:pStyle w:val="TAL"/>
              <w:rPr>
                <w:rFonts w:cs="Arial"/>
                <w:szCs w:val="18"/>
              </w:rPr>
            </w:pPr>
          </w:p>
        </w:tc>
      </w:tr>
      <w:tr w:rsidR="00E10F18" w14:paraId="43E867D7"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38539557" w14:textId="77777777" w:rsidR="00E10F18" w:rsidRDefault="00E10F18" w:rsidP="007D226D">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994FE99" w14:textId="77777777" w:rsidR="00E10F18" w:rsidRDefault="00E10F18" w:rsidP="007D226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3F8252C"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1B6F0E9" w14:textId="77777777" w:rsidR="00E10F18" w:rsidRDefault="00E10F18"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44F203" w14:textId="77777777" w:rsidR="00E10F18" w:rsidRPr="0016361A" w:rsidRDefault="00E10F18" w:rsidP="007D226D">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4A052EFC" w14:textId="77777777" w:rsidR="00E10F18" w:rsidRDefault="00E10F18" w:rsidP="007D226D">
            <w:pPr>
              <w:pStyle w:val="TAL"/>
              <w:rPr>
                <w:rFonts w:cs="Arial"/>
                <w:szCs w:val="18"/>
              </w:rPr>
            </w:pPr>
          </w:p>
        </w:tc>
      </w:tr>
      <w:tr w:rsidR="00E10F18" w14:paraId="393E60B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5E48B55" w14:textId="77777777" w:rsidR="00E10F18" w:rsidRDefault="00E10F18" w:rsidP="007D226D">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BC208C1" w14:textId="77777777" w:rsidR="00E10F18" w:rsidRDefault="00E10F18" w:rsidP="007D226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D6BBE4"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1F2E356"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0814FC" w14:textId="77777777" w:rsidR="00E10F18" w:rsidRPr="0016361A" w:rsidRDefault="00E10F18" w:rsidP="007D226D">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719F0F8" w14:textId="77777777" w:rsidR="00E10F18" w:rsidRDefault="00E10F18" w:rsidP="00366EFF">
            <w:pPr>
              <w:pStyle w:val="TAL"/>
            </w:pPr>
            <w:r>
              <w:t>Notification_test_event</w:t>
            </w:r>
          </w:p>
        </w:tc>
      </w:tr>
      <w:tr w:rsidR="00E10F18" w14:paraId="4E43E12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29121C3C" w14:textId="77777777" w:rsidR="00E10F18" w:rsidRDefault="00E10F18" w:rsidP="007D226D">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36D20104" w14:textId="77777777" w:rsidR="00E10F18" w:rsidRDefault="00E10F18" w:rsidP="007D226D">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17DBA6A"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F6544AE"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08AEB0" w14:textId="77777777" w:rsidR="00E10F18" w:rsidRPr="0016361A" w:rsidRDefault="00E10F18" w:rsidP="007D226D">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072269DC" w14:textId="77777777" w:rsidR="00E10F18" w:rsidRDefault="00E10F18" w:rsidP="00366EFF">
            <w:pPr>
              <w:pStyle w:val="TAL"/>
            </w:pPr>
            <w:r>
              <w:t>Notification_websocket</w:t>
            </w:r>
          </w:p>
        </w:tc>
      </w:tr>
      <w:tr w:rsidR="00E10F18" w14:paraId="59D2CB1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D228DC3" w14:textId="77777777" w:rsidR="00E10F18" w:rsidRDefault="00E10F18" w:rsidP="007D226D">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1A52278" w14:textId="77777777" w:rsidR="00E10F18" w:rsidRDefault="00E10F18" w:rsidP="007D226D">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7282B03"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B06EEA0"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3FD567B" w14:textId="77777777" w:rsidR="00E10F18" w:rsidRDefault="00E10F18" w:rsidP="007D226D">
            <w:pPr>
              <w:pStyle w:val="TAL"/>
            </w:pPr>
            <w:r>
              <w:t xml:space="preserve">Used to negotiate the supported optional features of the API as described in clause 7.8 </w:t>
            </w:r>
            <w:r w:rsidRPr="005C44CA">
              <w:t>of 3GPP TS 29.558 [4]</w:t>
            </w:r>
            <w:r>
              <w:t>.</w:t>
            </w:r>
          </w:p>
          <w:p w14:paraId="28EB64F5" w14:textId="77777777" w:rsidR="00E10F18" w:rsidRPr="0016361A" w:rsidRDefault="00E10F18" w:rsidP="007D226D">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98CCE4A" w14:textId="77777777" w:rsidR="00E10F18" w:rsidRDefault="00E10F18" w:rsidP="007D226D">
            <w:pPr>
              <w:pStyle w:val="TAL"/>
              <w:rPr>
                <w:rFonts w:cs="Arial"/>
                <w:szCs w:val="18"/>
              </w:rPr>
            </w:pPr>
          </w:p>
        </w:tc>
      </w:tr>
    </w:tbl>
    <w:p w14:paraId="06C53162" w14:textId="77777777" w:rsidR="00E10F18" w:rsidRDefault="00E10F18" w:rsidP="00E10F18">
      <w:pPr>
        <w:rPr>
          <w:lang w:eastAsia="zh-CN"/>
        </w:rPr>
      </w:pPr>
    </w:p>
    <w:p w14:paraId="165BA6CE" w14:textId="743FF98C" w:rsidR="00E10F18" w:rsidRDefault="00E10F18" w:rsidP="00C9006D">
      <w:pPr>
        <w:pStyle w:val="EditorsNote"/>
      </w:pPr>
      <w:r w:rsidRPr="00F35F4A">
        <w:t>Editor</w:t>
      </w:r>
      <w:r w:rsidR="00716570">
        <w:t>'</w:t>
      </w:r>
      <w:r w:rsidRPr="00F35F4A">
        <w:t>s note:</w:t>
      </w:r>
      <w:r w:rsidRPr="00F35F4A">
        <w:tab/>
        <w:t>The security credentials of EEC depends on SA3 WG and is FFS.</w:t>
      </w:r>
    </w:p>
    <w:p w14:paraId="555176E5" w14:textId="77777777" w:rsidR="00875CEE" w:rsidRPr="00F35F4A" w:rsidRDefault="00875CEE" w:rsidP="00875CEE">
      <w:pPr>
        <w:pStyle w:val="Heading5"/>
        <w:rPr>
          <w:lang w:eastAsia="zh-CN"/>
        </w:rPr>
      </w:pPr>
      <w:bookmarkStart w:id="276" w:name="_Toc96848216"/>
      <w:r>
        <w:rPr>
          <w:lang w:eastAsia="zh-CN"/>
        </w:rPr>
        <w:t>6.4.</w:t>
      </w:r>
      <w:r w:rsidRPr="00F35F4A">
        <w:rPr>
          <w:lang w:eastAsia="zh-CN"/>
        </w:rPr>
        <w:t>5.2.</w:t>
      </w:r>
      <w:r>
        <w:rPr>
          <w:lang w:eastAsia="zh-CN"/>
        </w:rPr>
        <w:t>3</w:t>
      </w:r>
      <w:r w:rsidRPr="00F35F4A">
        <w:rPr>
          <w:lang w:eastAsia="zh-CN"/>
        </w:rPr>
        <w:tab/>
        <w:t xml:space="preserve">Type: </w:t>
      </w:r>
      <w:r>
        <w:t>ACRInfoNotification</w:t>
      </w:r>
      <w:bookmarkEnd w:id="276"/>
    </w:p>
    <w:p w14:paraId="314B0AFB" w14:textId="77777777" w:rsidR="00875CEE" w:rsidRDefault="00875CEE" w:rsidP="00875CEE">
      <w:pPr>
        <w:pStyle w:val="TH"/>
      </w:pPr>
      <w:r>
        <w:rPr>
          <w:noProof/>
        </w:rPr>
        <w:t>Table </w:t>
      </w:r>
      <w:r>
        <w:rPr>
          <w:lang w:eastAsia="zh-CN"/>
        </w:rPr>
        <w:t>6.4.</w:t>
      </w:r>
      <w:r w:rsidRPr="00F35F4A">
        <w:rPr>
          <w:lang w:eastAsia="zh-CN"/>
        </w:rPr>
        <w:t>5.2.</w:t>
      </w:r>
      <w:r>
        <w:rPr>
          <w:lang w:eastAsia="zh-CN"/>
        </w:rPr>
        <w:t>3</w:t>
      </w:r>
      <w:r>
        <w:t>-1: ACRInfoNotification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7878F30F"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F10638" w14:textId="77777777" w:rsidR="00875CEE" w:rsidRDefault="00875CEE"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7884D51"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0ACE08" w14:textId="77777777" w:rsidR="00875CEE" w:rsidRDefault="00875CEE"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08EC5D3" w14:textId="77777777" w:rsidR="00875CEE" w:rsidRPr="001E7BDC" w:rsidRDefault="00875CEE"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47FCFB" w14:textId="77777777" w:rsidR="00875CEE" w:rsidRPr="005C44CA" w:rsidRDefault="00875CEE"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4C0EE0C" w14:textId="77777777" w:rsidR="00875CEE" w:rsidRDefault="00875CEE" w:rsidP="007D226D">
            <w:pPr>
              <w:pStyle w:val="TAH"/>
              <w:rPr>
                <w:rFonts w:cs="Arial"/>
                <w:szCs w:val="18"/>
              </w:rPr>
            </w:pPr>
            <w:r>
              <w:t>Applicability</w:t>
            </w:r>
          </w:p>
        </w:tc>
      </w:tr>
      <w:tr w:rsidR="00875CEE" w14:paraId="2FDBA6B7"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53118933" w14:textId="77777777" w:rsidR="00875CEE" w:rsidRDefault="00875CEE" w:rsidP="007D226D">
            <w:pPr>
              <w:pStyle w:val="TAL"/>
            </w:pPr>
            <w:r>
              <w:t>subId</w:t>
            </w:r>
          </w:p>
        </w:tc>
        <w:tc>
          <w:tcPr>
            <w:tcW w:w="1259" w:type="dxa"/>
            <w:tcBorders>
              <w:top w:val="single" w:sz="4" w:space="0" w:color="auto"/>
              <w:left w:val="single" w:sz="4" w:space="0" w:color="auto"/>
              <w:bottom w:val="single" w:sz="4" w:space="0" w:color="auto"/>
              <w:right w:val="single" w:sz="4" w:space="0" w:color="auto"/>
            </w:tcBorders>
          </w:tcPr>
          <w:p w14:paraId="62C94204"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DF68126"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4C565A5"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D958CA" w14:textId="77777777" w:rsidR="00875CEE" w:rsidRDefault="00875CEE" w:rsidP="007D226D">
            <w:pPr>
              <w:pStyle w:val="TAL"/>
            </w:pPr>
            <w:r>
              <w:t xml:space="preserve">String identifying the </w:t>
            </w:r>
            <w:r w:rsidRPr="00F35F4A">
              <w:t xml:space="preserve">Individual </w:t>
            </w:r>
            <w:r>
              <w:t>ACR events subscription for which the ACT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342FFBCD" w14:textId="77777777" w:rsidR="00875CEE" w:rsidRDefault="00875CEE" w:rsidP="007D226D">
            <w:pPr>
              <w:pStyle w:val="TAL"/>
              <w:rPr>
                <w:rFonts w:cs="Arial"/>
                <w:szCs w:val="18"/>
              </w:rPr>
            </w:pPr>
          </w:p>
        </w:tc>
      </w:tr>
      <w:tr w:rsidR="00875CEE" w14:paraId="78E1ED43"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89779A6" w14:textId="77777777" w:rsidR="00875CEE" w:rsidRDefault="00875CEE" w:rsidP="007D226D">
            <w:pPr>
              <w:pStyle w:val="TAL"/>
            </w:pPr>
            <w:r>
              <w:t>easId</w:t>
            </w:r>
          </w:p>
        </w:tc>
        <w:tc>
          <w:tcPr>
            <w:tcW w:w="1259" w:type="dxa"/>
            <w:tcBorders>
              <w:top w:val="single" w:sz="4" w:space="0" w:color="auto"/>
              <w:left w:val="single" w:sz="4" w:space="0" w:color="auto"/>
              <w:bottom w:val="single" w:sz="4" w:space="0" w:color="auto"/>
              <w:right w:val="single" w:sz="4" w:space="0" w:color="auto"/>
            </w:tcBorders>
          </w:tcPr>
          <w:p w14:paraId="06228D81"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9B4A2D"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E79A904"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C55E447" w14:textId="77777777" w:rsidR="00875CEE" w:rsidRDefault="00875CEE" w:rsidP="00366EFF">
            <w:pPr>
              <w:pStyle w:val="TAL"/>
            </w:pPr>
            <w:r>
              <w:t>The identifier of the EASs</w:t>
            </w:r>
          </w:p>
        </w:tc>
        <w:tc>
          <w:tcPr>
            <w:tcW w:w="1998" w:type="dxa"/>
            <w:tcBorders>
              <w:top w:val="single" w:sz="4" w:space="0" w:color="auto"/>
              <w:left w:val="single" w:sz="4" w:space="0" w:color="auto"/>
              <w:bottom w:val="single" w:sz="4" w:space="0" w:color="auto"/>
              <w:right w:val="single" w:sz="4" w:space="0" w:color="auto"/>
            </w:tcBorders>
          </w:tcPr>
          <w:p w14:paraId="66237239" w14:textId="77777777" w:rsidR="00875CEE" w:rsidRDefault="00875CEE" w:rsidP="007D226D">
            <w:pPr>
              <w:pStyle w:val="TAL"/>
              <w:rPr>
                <w:rFonts w:cs="Arial"/>
                <w:szCs w:val="18"/>
              </w:rPr>
            </w:pPr>
          </w:p>
        </w:tc>
      </w:tr>
      <w:tr w:rsidR="00875CEE" w14:paraId="5C4E4570"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0E582D83" w14:textId="77777777" w:rsidR="00875CEE" w:rsidRDefault="00875CEE" w:rsidP="007D226D">
            <w:pPr>
              <w:pStyle w:val="TAL"/>
            </w:pPr>
            <w:r>
              <w:t>eventId</w:t>
            </w:r>
          </w:p>
        </w:tc>
        <w:tc>
          <w:tcPr>
            <w:tcW w:w="1259" w:type="dxa"/>
            <w:tcBorders>
              <w:top w:val="single" w:sz="4" w:space="0" w:color="auto"/>
              <w:left w:val="single" w:sz="4" w:space="0" w:color="auto"/>
              <w:bottom w:val="single" w:sz="4" w:space="0" w:color="auto"/>
              <w:right w:val="single" w:sz="4" w:space="0" w:color="auto"/>
            </w:tcBorders>
          </w:tcPr>
          <w:p w14:paraId="67D6ABF7" w14:textId="77777777" w:rsidR="00875CEE" w:rsidRDefault="00875CEE" w:rsidP="007D226D">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1901778"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FE13048"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D062440" w14:textId="77777777" w:rsidR="00875CEE" w:rsidRDefault="00875CEE" w:rsidP="007D226D">
            <w:pPr>
              <w:pStyle w:val="TAL"/>
            </w:pPr>
            <w:r>
              <w:t>Specifies the events for which notification is sent</w:t>
            </w:r>
          </w:p>
        </w:tc>
        <w:tc>
          <w:tcPr>
            <w:tcW w:w="1998" w:type="dxa"/>
            <w:tcBorders>
              <w:top w:val="single" w:sz="4" w:space="0" w:color="auto"/>
              <w:left w:val="single" w:sz="4" w:space="0" w:color="auto"/>
              <w:bottom w:val="single" w:sz="4" w:space="0" w:color="auto"/>
              <w:right w:val="single" w:sz="4" w:space="0" w:color="auto"/>
            </w:tcBorders>
          </w:tcPr>
          <w:p w14:paraId="6FA9B33E" w14:textId="77777777" w:rsidR="00875CEE" w:rsidRDefault="00875CEE" w:rsidP="007D226D">
            <w:pPr>
              <w:pStyle w:val="TAL"/>
              <w:rPr>
                <w:rFonts w:cs="Arial"/>
                <w:szCs w:val="18"/>
              </w:rPr>
            </w:pPr>
          </w:p>
        </w:tc>
      </w:tr>
      <w:tr w:rsidR="00875CEE" w14:paraId="239F406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1CAB387" w14:textId="77777777" w:rsidR="00875CEE" w:rsidRDefault="00875CEE" w:rsidP="007D226D">
            <w:pPr>
              <w:pStyle w:val="TAL"/>
            </w:pPr>
            <w:r>
              <w:t>TrgtInfo (NOTE 1)</w:t>
            </w:r>
          </w:p>
        </w:tc>
        <w:tc>
          <w:tcPr>
            <w:tcW w:w="1259" w:type="dxa"/>
            <w:tcBorders>
              <w:top w:val="single" w:sz="4" w:space="0" w:color="auto"/>
              <w:left w:val="single" w:sz="4" w:space="0" w:color="auto"/>
              <w:bottom w:val="single" w:sz="4" w:space="0" w:color="auto"/>
              <w:right w:val="single" w:sz="4" w:space="0" w:color="auto"/>
            </w:tcBorders>
          </w:tcPr>
          <w:p w14:paraId="185613B8" w14:textId="77777777" w:rsidR="00875CEE" w:rsidRDefault="00875CEE" w:rsidP="007D226D">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393F2CDF"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7A9353D"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6C30EA" w14:textId="77777777" w:rsidR="00875CEE" w:rsidRDefault="00875CEE" w:rsidP="007D226D">
            <w:pPr>
              <w:pStyle w:val="TAL"/>
            </w:pPr>
            <w:r w:rsidRPr="00F477AF">
              <w:rPr>
                <w:lang w:eastAsia="ko-KR"/>
              </w:rPr>
              <w:t>Details of the selected T-EAS and the T-EES.</w:t>
            </w:r>
          </w:p>
        </w:tc>
        <w:tc>
          <w:tcPr>
            <w:tcW w:w="1998" w:type="dxa"/>
            <w:tcBorders>
              <w:top w:val="single" w:sz="4" w:space="0" w:color="auto"/>
              <w:left w:val="single" w:sz="4" w:space="0" w:color="auto"/>
              <w:bottom w:val="single" w:sz="4" w:space="0" w:color="auto"/>
              <w:right w:val="single" w:sz="4" w:space="0" w:color="auto"/>
            </w:tcBorders>
          </w:tcPr>
          <w:p w14:paraId="6E9D4CFC" w14:textId="77777777" w:rsidR="00875CEE" w:rsidRDefault="00875CEE" w:rsidP="007D226D">
            <w:pPr>
              <w:pStyle w:val="TAL"/>
              <w:rPr>
                <w:rFonts w:cs="Arial"/>
                <w:szCs w:val="18"/>
              </w:rPr>
            </w:pPr>
          </w:p>
        </w:tc>
      </w:tr>
      <w:tr w:rsidR="00875CEE" w14:paraId="037E26C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2F77908E" w14:textId="77777777" w:rsidR="00875CEE" w:rsidRDefault="00875CEE" w:rsidP="007D226D">
            <w:pPr>
              <w:pStyle w:val="TAL"/>
            </w:pPr>
            <w:r>
              <w:t>ACRRes (NOTE 2)</w:t>
            </w:r>
          </w:p>
        </w:tc>
        <w:tc>
          <w:tcPr>
            <w:tcW w:w="1259" w:type="dxa"/>
            <w:tcBorders>
              <w:top w:val="single" w:sz="4" w:space="0" w:color="auto"/>
              <w:left w:val="single" w:sz="4" w:space="0" w:color="auto"/>
              <w:bottom w:val="single" w:sz="4" w:space="0" w:color="auto"/>
              <w:right w:val="single" w:sz="4" w:space="0" w:color="auto"/>
            </w:tcBorders>
          </w:tcPr>
          <w:p w14:paraId="18F17433" w14:textId="77777777" w:rsidR="00875CEE" w:rsidRDefault="00875CEE" w:rsidP="007D226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038F7D"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DA46269"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60323D" w14:textId="77777777" w:rsidR="00875CEE" w:rsidRDefault="00875CEE" w:rsidP="007D226D">
            <w:pPr>
              <w:pStyle w:val="TAL"/>
            </w:pPr>
            <w:r w:rsidRPr="00F477AF">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3373FB58" w14:textId="77777777" w:rsidR="00875CEE" w:rsidRDefault="00875CEE" w:rsidP="007D226D">
            <w:pPr>
              <w:pStyle w:val="TAL"/>
              <w:rPr>
                <w:rFonts w:cs="Arial"/>
                <w:szCs w:val="18"/>
              </w:rPr>
            </w:pPr>
          </w:p>
        </w:tc>
      </w:tr>
      <w:tr w:rsidR="00875CEE" w14:paraId="5820A09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9A16E0B" w14:textId="77777777" w:rsidR="00875CEE" w:rsidRDefault="00875CEE" w:rsidP="007D226D">
            <w:pPr>
              <w:pStyle w:val="TAL"/>
            </w:pPr>
            <w:r>
              <w:t>failReason (NOTE 3)</w:t>
            </w:r>
          </w:p>
        </w:tc>
        <w:tc>
          <w:tcPr>
            <w:tcW w:w="1259" w:type="dxa"/>
            <w:tcBorders>
              <w:top w:val="single" w:sz="4" w:space="0" w:color="auto"/>
              <w:left w:val="single" w:sz="4" w:space="0" w:color="auto"/>
              <w:bottom w:val="single" w:sz="4" w:space="0" w:color="auto"/>
              <w:right w:val="single" w:sz="4" w:space="0" w:color="auto"/>
            </w:tcBorders>
          </w:tcPr>
          <w:p w14:paraId="61074AC0"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FCB8EC6"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F3138C3"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E5B9457" w14:textId="77777777" w:rsidR="00875CEE" w:rsidRDefault="00875CEE" w:rsidP="007D226D">
            <w:pPr>
              <w:pStyle w:val="TAL"/>
            </w:pPr>
            <w:r w:rsidRPr="00F477AF">
              <w:t>Indicates the cause information for the failure</w:t>
            </w:r>
          </w:p>
        </w:tc>
        <w:tc>
          <w:tcPr>
            <w:tcW w:w="1998" w:type="dxa"/>
            <w:tcBorders>
              <w:top w:val="single" w:sz="4" w:space="0" w:color="auto"/>
              <w:left w:val="single" w:sz="4" w:space="0" w:color="auto"/>
              <w:bottom w:val="single" w:sz="4" w:space="0" w:color="auto"/>
              <w:right w:val="single" w:sz="4" w:space="0" w:color="auto"/>
            </w:tcBorders>
          </w:tcPr>
          <w:p w14:paraId="2A569F0E" w14:textId="77777777" w:rsidR="00875CEE" w:rsidRDefault="00875CEE" w:rsidP="007D226D">
            <w:pPr>
              <w:pStyle w:val="TAL"/>
              <w:rPr>
                <w:rFonts w:cs="Arial"/>
                <w:szCs w:val="18"/>
              </w:rPr>
            </w:pPr>
          </w:p>
        </w:tc>
      </w:tr>
      <w:tr w:rsidR="00875CEE" w14:paraId="474B6C06" w14:textId="77777777" w:rsidTr="007D226D">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6BCDBA0" w14:textId="77777777" w:rsidR="00875CEE" w:rsidRPr="00F477AF" w:rsidRDefault="00875CEE" w:rsidP="007D226D">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46427A1E" w14:textId="77777777" w:rsidR="00875CEE" w:rsidRPr="00F477AF" w:rsidRDefault="00875CEE" w:rsidP="007D226D">
            <w:pPr>
              <w:pStyle w:val="TAN"/>
            </w:pPr>
            <w:r w:rsidRPr="00F477AF">
              <w:t>NOTE 2:</w:t>
            </w:r>
            <w:r w:rsidRPr="00F477AF">
              <w:tab/>
              <w:t xml:space="preserve">This </w:t>
            </w:r>
            <w:r>
              <w:t>attribute</w:t>
            </w:r>
            <w:r w:rsidRPr="00F477AF">
              <w:t xml:space="preserve"> shall be included when Event ID indicates '</w:t>
            </w:r>
            <w:r>
              <w:t>ACR_COMPLETE</w:t>
            </w:r>
            <w:r w:rsidRPr="00F477AF">
              <w:t>' event</w:t>
            </w:r>
          </w:p>
          <w:p w14:paraId="7F53A770" w14:textId="77777777" w:rsidR="00875CEE" w:rsidRPr="007F3093" w:rsidRDefault="00875CEE" w:rsidP="007D226D">
            <w:pPr>
              <w:pStyle w:val="TAN"/>
            </w:pPr>
            <w:r w:rsidRPr="00F477AF">
              <w:t>NOTE 3:</w:t>
            </w:r>
            <w:r w:rsidRPr="00F477AF">
              <w:tab/>
              <w:t xml:space="preserve">This </w:t>
            </w:r>
            <w:r>
              <w:t>attribute</w:t>
            </w:r>
            <w:r w:rsidRPr="00F477AF">
              <w:t xml:space="preserve"> shall be included when the </w:t>
            </w:r>
            <w:r>
              <w:t xml:space="preserve">ACRRes attribute </w:t>
            </w:r>
            <w:r w:rsidRPr="00F477AF">
              <w:t>indicates failure.</w:t>
            </w:r>
          </w:p>
        </w:tc>
      </w:tr>
    </w:tbl>
    <w:p w14:paraId="337BF13B" w14:textId="77777777" w:rsidR="00875CEE" w:rsidRDefault="00875CEE" w:rsidP="00875CEE">
      <w:pPr>
        <w:rPr>
          <w:lang w:eastAsia="zh-CN"/>
        </w:rPr>
      </w:pPr>
    </w:p>
    <w:p w14:paraId="34E2301D" w14:textId="54551CC4" w:rsidR="00875CEE" w:rsidRPr="00F35F4A" w:rsidRDefault="00875CEE" w:rsidP="00875CEE">
      <w:pPr>
        <w:pStyle w:val="Heading5"/>
        <w:rPr>
          <w:lang w:eastAsia="zh-CN"/>
        </w:rPr>
      </w:pPr>
      <w:bookmarkStart w:id="277" w:name="_Toc96848217"/>
      <w:r>
        <w:rPr>
          <w:lang w:eastAsia="zh-CN"/>
        </w:rPr>
        <w:lastRenderedPageBreak/>
        <w:t>6.4.</w:t>
      </w:r>
      <w:r w:rsidRPr="00F35F4A">
        <w:rPr>
          <w:lang w:eastAsia="zh-CN"/>
        </w:rPr>
        <w:t>5.2.</w:t>
      </w:r>
      <w:r w:rsidR="00572104">
        <w:rPr>
          <w:lang w:eastAsia="zh-CN"/>
        </w:rPr>
        <w:t>4</w:t>
      </w:r>
      <w:r w:rsidRPr="00F35F4A">
        <w:rPr>
          <w:lang w:eastAsia="zh-CN"/>
        </w:rPr>
        <w:tab/>
        <w:t xml:space="preserve">Type: </w:t>
      </w:r>
      <w:r>
        <w:t>TargetInfo</w:t>
      </w:r>
      <w:bookmarkEnd w:id="277"/>
    </w:p>
    <w:p w14:paraId="645C8D8B" w14:textId="104C9069" w:rsidR="00875CEE" w:rsidRDefault="00875CEE" w:rsidP="00875CEE">
      <w:pPr>
        <w:pStyle w:val="TH"/>
      </w:pPr>
      <w:r>
        <w:rPr>
          <w:noProof/>
        </w:rPr>
        <w:t>Table </w:t>
      </w:r>
      <w:r>
        <w:rPr>
          <w:lang w:eastAsia="zh-CN"/>
        </w:rPr>
        <w:t>6.4.</w:t>
      </w:r>
      <w:r w:rsidRPr="00F35F4A">
        <w:rPr>
          <w:lang w:eastAsia="zh-CN"/>
        </w:rPr>
        <w:t>5.2.</w:t>
      </w:r>
      <w:r w:rsidR="00572104">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26E5C08D"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DAEF280" w14:textId="77777777" w:rsidR="00875CEE" w:rsidRDefault="00875CEE"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B99ECA5"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184F1B" w14:textId="77777777" w:rsidR="00875CEE" w:rsidRDefault="00875CEE"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E9F9E7F" w14:textId="77777777" w:rsidR="00875CEE" w:rsidRPr="001E7BDC" w:rsidRDefault="00875CEE"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901FF6" w14:textId="77777777" w:rsidR="00875CEE" w:rsidRPr="005C44CA" w:rsidRDefault="00875CEE"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27188D" w14:textId="77777777" w:rsidR="00875CEE" w:rsidRDefault="00875CEE" w:rsidP="007D226D">
            <w:pPr>
              <w:pStyle w:val="TAH"/>
              <w:rPr>
                <w:rFonts w:cs="Arial"/>
                <w:szCs w:val="18"/>
              </w:rPr>
            </w:pPr>
            <w:r>
              <w:t>Applicability</w:t>
            </w:r>
          </w:p>
        </w:tc>
      </w:tr>
      <w:tr w:rsidR="00875CEE" w14:paraId="50872205"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5718A748" w14:textId="77777777" w:rsidR="00875CEE" w:rsidRDefault="00875CEE" w:rsidP="007D226D">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67D648A0" w14:textId="5B5833E0" w:rsidR="00875CEE" w:rsidRDefault="00FD7D4E" w:rsidP="007D226D">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2AD094E"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34AAD61"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2EA5D58" w14:textId="77777777" w:rsidR="00875CEE" w:rsidRPr="00F477AF" w:rsidDel="00054AEA" w:rsidRDefault="00875CEE" w:rsidP="007D226D">
            <w:pPr>
              <w:pStyle w:val="TAL"/>
              <w:rPr>
                <w:lang w:eastAsia="ko-KR"/>
              </w:rPr>
            </w:pPr>
            <w:r>
              <w:rPr>
                <w:lang w:eastAsia="ko-KR"/>
              </w:rPr>
              <w:t>EAS discovery information</w:t>
            </w:r>
            <w:r w:rsidRPr="00F477AF">
              <w:t>.</w:t>
            </w:r>
          </w:p>
          <w:p w14:paraId="340BE385" w14:textId="77777777" w:rsidR="00875CEE" w:rsidRDefault="00875CEE" w:rsidP="007D226D">
            <w:pPr>
              <w:pStyle w:val="TAL"/>
            </w:pPr>
          </w:p>
        </w:tc>
        <w:tc>
          <w:tcPr>
            <w:tcW w:w="1998" w:type="dxa"/>
            <w:tcBorders>
              <w:top w:val="single" w:sz="4" w:space="0" w:color="auto"/>
              <w:left w:val="single" w:sz="4" w:space="0" w:color="auto"/>
              <w:bottom w:val="single" w:sz="4" w:space="0" w:color="auto"/>
              <w:right w:val="single" w:sz="4" w:space="0" w:color="auto"/>
            </w:tcBorders>
          </w:tcPr>
          <w:p w14:paraId="47242408" w14:textId="77777777" w:rsidR="00875CEE" w:rsidRDefault="00875CEE" w:rsidP="007D226D">
            <w:pPr>
              <w:pStyle w:val="TAL"/>
              <w:rPr>
                <w:rFonts w:cs="Arial"/>
                <w:szCs w:val="18"/>
              </w:rPr>
            </w:pPr>
          </w:p>
        </w:tc>
      </w:tr>
      <w:tr w:rsidR="00875CEE" w14:paraId="27ECF88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B30EEDC" w14:textId="77777777" w:rsidR="00875CEE" w:rsidRDefault="00875CEE" w:rsidP="007D226D">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4F484DFB" w14:textId="77777777" w:rsidR="00875CEE" w:rsidRDefault="00875CEE" w:rsidP="007D226D">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3E46AEE"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6F0A6"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2AACF06" w14:textId="77777777" w:rsidR="00875CEE" w:rsidRDefault="00875CEE" w:rsidP="007D226D">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3DD4CDEE" w14:textId="77777777" w:rsidR="00875CEE" w:rsidRDefault="00875CEE" w:rsidP="007D226D">
            <w:pPr>
              <w:pStyle w:val="TAL"/>
              <w:rPr>
                <w:rFonts w:cs="Arial"/>
                <w:szCs w:val="18"/>
              </w:rPr>
            </w:pPr>
          </w:p>
        </w:tc>
      </w:tr>
    </w:tbl>
    <w:p w14:paraId="49064CEC" w14:textId="77777777" w:rsidR="00875CEE" w:rsidRDefault="00875CEE" w:rsidP="00875CEE">
      <w:pPr>
        <w:rPr>
          <w:lang w:eastAsia="zh-CN"/>
        </w:rPr>
      </w:pPr>
    </w:p>
    <w:p w14:paraId="7B9E6878" w14:textId="644CC922" w:rsidR="005B1FC9" w:rsidRPr="00F35F4A" w:rsidRDefault="005B1FC9" w:rsidP="005B1FC9">
      <w:pPr>
        <w:pStyle w:val="Heading5"/>
        <w:rPr>
          <w:lang w:eastAsia="zh-CN"/>
        </w:rPr>
      </w:pPr>
      <w:bookmarkStart w:id="278" w:name="_Toc96848218"/>
      <w:r>
        <w:rPr>
          <w:lang w:eastAsia="zh-CN"/>
        </w:rPr>
        <w:t>6.4.</w:t>
      </w:r>
      <w:r w:rsidRPr="00F35F4A">
        <w:rPr>
          <w:lang w:eastAsia="zh-CN"/>
        </w:rPr>
        <w:t>5.2.</w:t>
      </w:r>
      <w:r w:rsidR="00572104">
        <w:rPr>
          <w:lang w:eastAsia="zh-CN"/>
        </w:rPr>
        <w:t>5</w:t>
      </w:r>
      <w:r w:rsidRPr="00F35F4A">
        <w:rPr>
          <w:lang w:eastAsia="zh-CN"/>
        </w:rPr>
        <w:tab/>
        <w:t xml:space="preserve">Type: </w:t>
      </w:r>
      <w:r>
        <w:t>ACREventsSubscriptionPatch</w:t>
      </w:r>
      <w:bookmarkEnd w:id="278"/>
    </w:p>
    <w:p w14:paraId="071AC84C" w14:textId="23E94264" w:rsidR="005B1FC9" w:rsidRDefault="005B1FC9" w:rsidP="005B1FC9">
      <w:pPr>
        <w:pStyle w:val="TH"/>
      </w:pPr>
      <w:r>
        <w:rPr>
          <w:noProof/>
        </w:rPr>
        <w:t>Table </w:t>
      </w:r>
      <w:r>
        <w:rPr>
          <w:lang w:eastAsia="zh-CN"/>
        </w:rPr>
        <w:t>6.4.</w:t>
      </w:r>
      <w:r w:rsidRPr="00F35F4A">
        <w:rPr>
          <w:lang w:eastAsia="zh-CN"/>
        </w:rPr>
        <w:t>5.2.</w:t>
      </w:r>
      <w:r w:rsidR="00572104">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5B1FC9" w14:paraId="564F78D4"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982B319" w14:textId="77777777" w:rsidR="005B1FC9" w:rsidRDefault="005B1FC9" w:rsidP="00455D9B">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61D955C" w14:textId="77777777" w:rsidR="005B1FC9" w:rsidRDefault="005B1FC9"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A4A5" w14:textId="77777777" w:rsidR="005B1FC9" w:rsidRDefault="005B1FC9" w:rsidP="00455D9B">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2740696" w14:textId="77777777" w:rsidR="005B1FC9" w:rsidRPr="001E7BDC" w:rsidRDefault="005B1FC9" w:rsidP="00455D9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82D8E9E" w14:textId="77777777" w:rsidR="005B1FC9" w:rsidRPr="005C44CA" w:rsidRDefault="005B1FC9"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C53358" w14:textId="77777777" w:rsidR="005B1FC9" w:rsidRDefault="005B1FC9" w:rsidP="00455D9B">
            <w:pPr>
              <w:pStyle w:val="TAH"/>
              <w:rPr>
                <w:rFonts w:cs="Arial"/>
                <w:szCs w:val="18"/>
              </w:rPr>
            </w:pPr>
            <w:r>
              <w:t>Applicability</w:t>
            </w:r>
          </w:p>
        </w:tc>
      </w:tr>
      <w:tr w:rsidR="005B1FC9" w14:paraId="370EC7FE"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41DB5041" w14:textId="77777777" w:rsidR="005B1FC9" w:rsidRDefault="005B1FC9" w:rsidP="00455D9B">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5A2B564" w14:textId="77777777" w:rsidR="005B1FC9" w:rsidRDefault="005B1FC9" w:rsidP="00455D9B">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1E1586C3" w14:textId="77777777" w:rsidR="005B1FC9" w:rsidRDefault="005B1FC9"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ADF9A9E" w14:textId="77777777" w:rsidR="005B1FC9" w:rsidRDefault="005B1FC9"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F3B6695" w14:textId="77777777" w:rsidR="005B1FC9" w:rsidRDefault="005B1FC9" w:rsidP="00455D9B">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14DB2B09" w14:textId="77777777" w:rsidR="005B1FC9" w:rsidRDefault="005B1FC9" w:rsidP="00455D9B">
            <w:pPr>
              <w:pStyle w:val="TAL"/>
              <w:rPr>
                <w:rFonts w:cs="Arial"/>
                <w:szCs w:val="18"/>
              </w:rPr>
            </w:pPr>
          </w:p>
        </w:tc>
      </w:tr>
      <w:tr w:rsidR="005B1FC9" w14:paraId="65BCBD07" w14:textId="77777777" w:rsidTr="00455D9B">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4D1B3F4D" w14:textId="77777777" w:rsidR="005B1FC9" w:rsidRDefault="005B1FC9" w:rsidP="00455D9B">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2958599F" w14:textId="77777777" w:rsidR="005B1FC9" w:rsidRDefault="005B1FC9" w:rsidP="00455D9B">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D72EAC6" w14:textId="77777777" w:rsidR="005B1FC9" w:rsidRDefault="005B1FC9" w:rsidP="00455D9B">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CA588BD" w14:textId="77777777" w:rsidR="005B1FC9" w:rsidRDefault="005B1FC9" w:rsidP="00455D9B">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57BC08E" w14:textId="77777777" w:rsidR="005B1FC9" w:rsidRPr="0016361A" w:rsidRDefault="005B1FC9" w:rsidP="00366EFF">
            <w:pPr>
              <w:pStyle w:val="TAL"/>
            </w:pPr>
            <w:r>
              <w:t>The list of identifier of the EASs</w:t>
            </w:r>
          </w:p>
        </w:tc>
        <w:tc>
          <w:tcPr>
            <w:tcW w:w="1998" w:type="dxa"/>
            <w:tcBorders>
              <w:top w:val="single" w:sz="4" w:space="0" w:color="auto"/>
              <w:left w:val="single" w:sz="4" w:space="0" w:color="auto"/>
              <w:bottom w:val="single" w:sz="4" w:space="0" w:color="auto"/>
              <w:right w:val="single" w:sz="4" w:space="0" w:color="auto"/>
            </w:tcBorders>
          </w:tcPr>
          <w:p w14:paraId="2796F834" w14:textId="77777777" w:rsidR="005B1FC9" w:rsidRDefault="005B1FC9" w:rsidP="00455D9B">
            <w:pPr>
              <w:pStyle w:val="TAL"/>
              <w:rPr>
                <w:rFonts w:cs="Arial"/>
                <w:szCs w:val="18"/>
              </w:rPr>
            </w:pPr>
          </w:p>
        </w:tc>
      </w:tr>
      <w:tr w:rsidR="005B1FC9" w14:paraId="6D681170"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14ACA317" w14:textId="77777777" w:rsidR="005B1FC9" w:rsidRDefault="005B1FC9" w:rsidP="00455D9B">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DF97243" w14:textId="77777777" w:rsidR="005B1FC9" w:rsidRDefault="005B1FC9" w:rsidP="00455D9B">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5A14411" w14:textId="77777777" w:rsidR="005B1FC9" w:rsidRDefault="005B1FC9" w:rsidP="00455D9B">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6BCFDD8" w14:textId="77777777" w:rsidR="005B1FC9" w:rsidRDefault="005B1FC9" w:rsidP="00455D9B">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B630DC1" w14:textId="77777777" w:rsidR="005B1FC9" w:rsidRPr="0016361A" w:rsidRDefault="005B1FC9" w:rsidP="00455D9B">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7213671F" w14:textId="77777777" w:rsidR="005B1FC9" w:rsidRDefault="005B1FC9" w:rsidP="00455D9B">
            <w:pPr>
              <w:pStyle w:val="TAL"/>
              <w:rPr>
                <w:rFonts w:cs="Arial"/>
                <w:szCs w:val="18"/>
              </w:rPr>
            </w:pPr>
          </w:p>
        </w:tc>
      </w:tr>
      <w:tr w:rsidR="005B1FC9" w14:paraId="53404B13"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4C71D538" w14:textId="77777777" w:rsidR="005B1FC9" w:rsidRDefault="005B1FC9" w:rsidP="00455D9B">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460DB5F6" w14:textId="77777777" w:rsidR="005B1FC9" w:rsidRDefault="005B1FC9" w:rsidP="00455D9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70A786F" w14:textId="77777777" w:rsidR="005B1FC9" w:rsidRDefault="005B1FC9"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7BAFA8B" w14:textId="77777777" w:rsidR="005B1FC9" w:rsidRDefault="005B1FC9" w:rsidP="00455D9B">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B2A4D29" w14:textId="77777777" w:rsidR="005B1FC9" w:rsidRPr="0016361A" w:rsidRDefault="005B1FC9" w:rsidP="00455D9B">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10DEED3F" w14:textId="77777777" w:rsidR="005B1FC9" w:rsidRDefault="005B1FC9" w:rsidP="00455D9B">
            <w:pPr>
              <w:pStyle w:val="TAL"/>
              <w:rPr>
                <w:rFonts w:cs="Arial"/>
                <w:szCs w:val="18"/>
              </w:rPr>
            </w:pPr>
          </w:p>
        </w:tc>
      </w:tr>
    </w:tbl>
    <w:p w14:paraId="648CF2CA" w14:textId="77777777" w:rsidR="005B1FC9" w:rsidRDefault="005B1FC9" w:rsidP="005B1FC9">
      <w:pPr>
        <w:rPr>
          <w:lang w:eastAsia="zh-CN"/>
        </w:rPr>
      </w:pPr>
    </w:p>
    <w:p w14:paraId="53154920" w14:textId="77777777" w:rsidR="00875CEE" w:rsidRDefault="00875CEE" w:rsidP="00875CEE">
      <w:pPr>
        <w:pStyle w:val="Heading4"/>
        <w:rPr>
          <w:lang w:eastAsia="zh-CN"/>
        </w:rPr>
      </w:pPr>
      <w:bookmarkStart w:id="279" w:name="_Toc73294676"/>
      <w:bookmarkStart w:id="280" w:name="_Toc96848219"/>
      <w:r>
        <w:rPr>
          <w:lang w:eastAsia="zh-CN"/>
        </w:rPr>
        <w:t>6.4.5.3</w:t>
      </w:r>
      <w:r>
        <w:rPr>
          <w:lang w:eastAsia="zh-CN"/>
        </w:rPr>
        <w:tab/>
        <w:t>Simple data types and enumerations</w:t>
      </w:r>
      <w:bookmarkEnd w:id="279"/>
      <w:bookmarkEnd w:id="280"/>
    </w:p>
    <w:p w14:paraId="72A33DF1" w14:textId="77777777" w:rsidR="00875CEE" w:rsidRPr="00384E92" w:rsidRDefault="00875CEE" w:rsidP="00875CEE">
      <w:pPr>
        <w:pStyle w:val="Heading5"/>
      </w:pPr>
      <w:bookmarkStart w:id="281" w:name="_Toc73294677"/>
      <w:bookmarkStart w:id="282" w:name="_Toc96848220"/>
      <w:r>
        <w:rPr>
          <w:lang w:eastAsia="zh-CN"/>
        </w:rPr>
        <w:t>6.4</w:t>
      </w:r>
      <w:r>
        <w:t>.5.3.1</w:t>
      </w:r>
      <w:r w:rsidRPr="00384E92">
        <w:tab/>
        <w:t>Introduction</w:t>
      </w:r>
      <w:bookmarkEnd w:id="281"/>
      <w:bookmarkEnd w:id="282"/>
    </w:p>
    <w:p w14:paraId="7B8C4746" w14:textId="77777777" w:rsidR="00875CEE" w:rsidRPr="00384E92" w:rsidRDefault="00875CEE" w:rsidP="00875CE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974B07" w14:textId="77777777" w:rsidR="00875CEE" w:rsidRPr="00384E92" w:rsidRDefault="00875CEE" w:rsidP="00875CEE">
      <w:pPr>
        <w:pStyle w:val="Heading5"/>
      </w:pPr>
      <w:bookmarkStart w:id="283" w:name="_Toc73294678"/>
      <w:bookmarkStart w:id="284" w:name="_Toc96848221"/>
      <w:r>
        <w:rPr>
          <w:lang w:eastAsia="zh-CN"/>
        </w:rPr>
        <w:t>6.4</w:t>
      </w:r>
      <w:r>
        <w:t>.5.3.2</w:t>
      </w:r>
      <w:r w:rsidRPr="00384E92">
        <w:tab/>
        <w:t>Simple data types</w:t>
      </w:r>
      <w:bookmarkEnd w:id="283"/>
      <w:bookmarkEnd w:id="284"/>
    </w:p>
    <w:p w14:paraId="7A263C75" w14:textId="77777777" w:rsidR="00875CEE" w:rsidRPr="00384E92" w:rsidRDefault="00875CEE" w:rsidP="00875CEE">
      <w:r w:rsidRPr="00384E92">
        <w:t xml:space="preserve">The simple data types defined in table </w:t>
      </w:r>
      <w:r>
        <w:rPr>
          <w:lang w:eastAsia="zh-CN"/>
        </w:rPr>
        <w:t>6.4</w:t>
      </w:r>
      <w:r>
        <w:t>.5.3.2-1</w:t>
      </w:r>
      <w:r w:rsidRPr="00384E92">
        <w:t xml:space="preserve"> shall be supported.</w:t>
      </w:r>
    </w:p>
    <w:p w14:paraId="27EA4A71" w14:textId="77777777" w:rsidR="00875CEE" w:rsidRPr="00384E92" w:rsidRDefault="00875CEE" w:rsidP="00875CEE">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75CEE" w:rsidRPr="00B54FF5" w14:paraId="3E0F2D21" w14:textId="77777777" w:rsidTr="007D226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36A74B" w14:textId="77777777" w:rsidR="00875CEE" w:rsidRPr="0016361A" w:rsidRDefault="00875CEE" w:rsidP="007D226D">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5BCC4B5" w14:textId="77777777" w:rsidR="00875CEE" w:rsidRPr="0016361A" w:rsidRDefault="00875CEE" w:rsidP="007D226D">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5D33324" w14:textId="77777777" w:rsidR="00875CEE" w:rsidRPr="0016361A" w:rsidRDefault="00875CEE" w:rsidP="007D226D">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25DA852" w14:textId="77777777" w:rsidR="00875CEE" w:rsidRPr="0016361A" w:rsidRDefault="00875CEE" w:rsidP="007D226D">
            <w:pPr>
              <w:pStyle w:val="TAH"/>
            </w:pPr>
            <w:r w:rsidRPr="0016361A">
              <w:t>Applicability</w:t>
            </w:r>
          </w:p>
        </w:tc>
      </w:tr>
      <w:tr w:rsidR="00875CEE" w:rsidRPr="00B54FF5" w14:paraId="25DCCF30" w14:textId="77777777" w:rsidTr="007D226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430E92" w14:textId="77777777" w:rsidR="00875CEE" w:rsidRPr="0016361A" w:rsidRDefault="00875CEE" w:rsidP="007D226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92F11A" w14:textId="77777777" w:rsidR="00875CEE" w:rsidRPr="0016361A" w:rsidRDefault="00875CEE" w:rsidP="007D226D">
            <w:pPr>
              <w:pStyle w:val="TAL"/>
            </w:pPr>
          </w:p>
        </w:tc>
        <w:tc>
          <w:tcPr>
            <w:tcW w:w="2051" w:type="pct"/>
            <w:tcBorders>
              <w:top w:val="single" w:sz="4" w:space="0" w:color="auto"/>
              <w:left w:val="nil"/>
              <w:bottom w:val="single" w:sz="8" w:space="0" w:color="auto"/>
              <w:right w:val="single" w:sz="8" w:space="0" w:color="auto"/>
            </w:tcBorders>
          </w:tcPr>
          <w:p w14:paraId="2A3821CD" w14:textId="77777777" w:rsidR="00875CEE" w:rsidRPr="0016361A" w:rsidRDefault="00875CEE" w:rsidP="007D226D">
            <w:pPr>
              <w:pStyle w:val="TAL"/>
            </w:pPr>
          </w:p>
        </w:tc>
        <w:tc>
          <w:tcPr>
            <w:tcW w:w="1265" w:type="pct"/>
            <w:tcBorders>
              <w:top w:val="single" w:sz="4" w:space="0" w:color="auto"/>
              <w:left w:val="nil"/>
              <w:bottom w:val="single" w:sz="8" w:space="0" w:color="auto"/>
              <w:right w:val="single" w:sz="8" w:space="0" w:color="auto"/>
            </w:tcBorders>
          </w:tcPr>
          <w:p w14:paraId="46758785" w14:textId="77777777" w:rsidR="00875CEE" w:rsidRPr="0016361A" w:rsidRDefault="00875CEE" w:rsidP="007D226D">
            <w:pPr>
              <w:pStyle w:val="TAL"/>
            </w:pPr>
          </w:p>
        </w:tc>
      </w:tr>
    </w:tbl>
    <w:p w14:paraId="23051E0F" w14:textId="77777777" w:rsidR="00875CEE" w:rsidRPr="00384E92" w:rsidRDefault="00875CEE" w:rsidP="00875CEE"/>
    <w:p w14:paraId="165EF314" w14:textId="77777777" w:rsidR="00875CEE" w:rsidRPr="00BC662F" w:rsidRDefault="00875CEE" w:rsidP="00875CEE">
      <w:pPr>
        <w:pStyle w:val="Heading5"/>
      </w:pPr>
      <w:bookmarkStart w:id="285" w:name="_Toc73294679"/>
      <w:bookmarkStart w:id="286" w:name="_Toc96848222"/>
      <w:r>
        <w:rPr>
          <w:lang w:eastAsia="zh-CN"/>
        </w:rPr>
        <w:t>6.4</w:t>
      </w:r>
      <w:r>
        <w:t>.5.3.3</w:t>
      </w:r>
      <w:r w:rsidRPr="00BC662F">
        <w:tab/>
        <w:t xml:space="preserve">Enumeration: </w:t>
      </w:r>
      <w:bookmarkEnd w:id="285"/>
      <w:r>
        <w:t>ACREventIDs</w:t>
      </w:r>
      <w:bookmarkEnd w:id="286"/>
    </w:p>
    <w:p w14:paraId="53A000A2" w14:textId="77777777" w:rsidR="00875CEE" w:rsidRPr="00384E92" w:rsidRDefault="00875CEE" w:rsidP="00875CEE">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3C4533CC" w14:textId="77777777" w:rsidR="00875CEE" w:rsidRDefault="00875CEE" w:rsidP="00875CEE">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875CEE" w:rsidRPr="00B54FF5" w14:paraId="45C1BD4C" w14:textId="77777777" w:rsidTr="007D226D">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E0F6FF" w14:textId="77777777" w:rsidR="00875CEE" w:rsidRPr="0016361A" w:rsidRDefault="00875CEE" w:rsidP="007D226D">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705EF7" w14:textId="77777777" w:rsidR="00875CEE" w:rsidRPr="0016361A" w:rsidRDefault="00875CEE" w:rsidP="007D226D">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BF80AC4" w14:textId="77777777" w:rsidR="00875CEE" w:rsidRPr="0016361A" w:rsidRDefault="00875CEE" w:rsidP="007D226D">
            <w:pPr>
              <w:pStyle w:val="TAH"/>
            </w:pPr>
            <w:r w:rsidRPr="0016361A">
              <w:t>Applicability</w:t>
            </w:r>
          </w:p>
        </w:tc>
      </w:tr>
      <w:tr w:rsidR="00875CEE" w:rsidRPr="00B54FF5" w14:paraId="3A2B9230"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7DA03" w14:textId="77777777" w:rsidR="00875CEE" w:rsidRPr="0016361A" w:rsidRDefault="00875CEE" w:rsidP="007D226D">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370EA"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16CFBA52" w14:textId="77777777" w:rsidR="00875CEE" w:rsidRPr="0016361A" w:rsidRDefault="00875CEE" w:rsidP="007D226D">
            <w:pPr>
              <w:pStyle w:val="TAL"/>
            </w:pPr>
          </w:p>
        </w:tc>
      </w:tr>
      <w:tr w:rsidR="00875CEE" w:rsidRPr="00B54FF5" w14:paraId="1189709C"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41055" w14:textId="77777777" w:rsidR="00875CEE" w:rsidRDefault="00875CEE" w:rsidP="007D226D">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35F00"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46A05FD6" w14:textId="77777777" w:rsidR="00875CEE" w:rsidRPr="0016361A" w:rsidRDefault="00875CEE" w:rsidP="007D226D">
            <w:pPr>
              <w:pStyle w:val="TAL"/>
            </w:pPr>
          </w:p>
        </w:tc>
      </w:tr>
    </w:tbl>
    <w:p w14:paraId="40B7E7BE" w14:textId="77777777" w:rsidR="00875CEE" w:rsidRDefault="00875CEE" w:rsidP="00875CEE"/>
    <w:p w14:paraId="5B98C8F4" w14:textId="1745E4AB" w:rsidR="007F4199" w:rsidRDefault="007F4199" w:rsidP="007F4199">
      <w:pPr>
        <w:pStyle w:val="Heading3"/>
      </w:pPr>
      <w:bookmarkStart w:id="287" w:name="_Toc96848223"/>
      <w:r>
        <w:lastRenderedPageBreak/>
        <w:t>6.</w:t>
      </w:r>
      <w:r w:rsidR="00D770DE">
        <w:t>4</w:t>
      </w:r>
      <w:r>
        <w:t>.6</w:t>
      </w:r>
      <w:r>
        <w:tab/>
        <w:t>Error Handling</w:t>
      </w:r>
      <w:bookmarkEnd w:id="287"/>
    </w:p>
    <w:p w14:paraId="0F622BE2" w14:textId="77777777" w:rsidR="007F4199" w:rsidRDefault="007F4199" w:rsidP="007F4199">
      <w:r>
        <w:t>General error handling are described in clause 6.1.</w:t>
      </w:r>
    </w:p>
    <w:p w14:paraId="443A3E84" w14:textId="2DB584F6" w:rsidR="007F4199" w:rsidRDefault="007F4199" w:rsidP="007F4199">
      <w:pPr>
        <w:pStyle w:val="Heading3"/>
      </w:pPr>
      <w:bookmarkStart w:id="288" w:name="_Toc96848224"/>
      <w:r>
        <w:t>6.</w:t>
      </w:r>
      <w:r w:rsidR="00D770DE">
        <w:t>4</w:t>
      </w:r>
      <w:r>
        <w:t>.7</w:t>
      </w:r>
      <w:r>
        <w:tab/>
        <w:t>Feature negotiation</w:t>
      </w:r>
      <w:bookmarkEnd w:id="288"/>
    </w:p>
    <w:p w14:paraId="097D1763" w14:textId="4223738F" w:rsidR="007F4199" w:rsidRPr="008D34FA" w:rsidRDefault="007F4199" w:rsidP="007F4199">
      <w:pPr>
        <w:rPr>
          <w:lang w:eastAsia="zh-CN"/>
        </w:rPr>
      </w:pPr>
      <w:r>
        <w:rPr>
          <w:lang w:eastAsia="zh-CN"/>
        </w:rPr>
        <w:t>General feature negotiation procedures are described in clause</w:t>
      </w:r>
      <w:r>
        <w:rPr>
          <w:lang w:val="en-US" w:eastAsia="zh-CN"/>
        </w:rPr>
        <w:t> 6.1</w:t>
      </w:r>
      <w:r>
        <w:rPr>
          <w:lang w:eastAsia="zh-CN"/>
        </w:rPr>
        <w:t>. Table 6.</w:t>
      </w:r>
      <w:r w:rsidR="00D770DE">
        <w:rPr>
          <w:lang w:eastAsia="zh-CN"/>
        </w:rPr>
        <w:t>4</w:t>
      </w:r>
      <w:r>
        <w:rPr>
          <w:lang w:eastAsia="zh-CN"/>
        </w:rPr>
        <w:t xml:space="preserve">.7-1 lists the supported features for </w:t>
      </w:r>
      <w:r>
        <w:t>Eees_ACREvents</w:t>
      </w:r>
      <w:r>
        <w:rPr>
          <w:lang w:eastAsia="zh-CN"/>
        </w:rPr>
        <w:t xml:space="preserve"> API.</w:t>
      </w:r>
    </w:p>
    <w:p w14:paraId="1EF6E4BE" w14:textId="6515142E" w:rsidR="007F4199" w:rsidRDefault="007F4199" w:rsidP="007F4199">
      <w:pPr>
        <w:pStyle w:val="TH"/>
        <w:rPr>
          <w:rFonts w:eastAsia="Batang"/>
        </w:rPr>
      </w:pPr>
      <w:r>
        <w:rPr>
          <w:rFonts w:eastAsia="Batang"/>
        </w:rPr>
        <w:t>Table 6.</w:t>
      </w:r>
      <w:r w:rsidR="00D770DE">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4199" w:rsidRPr="00E17A7A" w14:paraId="36F1AEE5"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0B21436" w14:textId="77777777" w:rsidR="007F4199" w:rsidRPr="00366EFF" w:rsidRDefault="007F4199"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BDFE29" w14:textId="77777777" w:rsidR="007F4199" w:rsidRPr="002D348A" w:rsidRDefault="007F4199" w:rsidP="00366EFF">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C3A9E" w14:textId="77777777" w:rsidR="007F4199" w:rsidRPr="00366EFF" w:rsidRDefault="007F4199" w:rsidP="00455D9B">
            <w:pPr>
              <w:pStyle w:val="TAH"/>
              <w:rPr>
                <w:rFonts w:eastAsia="Batang"/>
              </w:rPr>
            </w:pPr>
            <w:r w:rsidRPr="00366EFF">
              <w:rPr>
                <w:rFonts w:eastAsia="Batang"/>
              </w:rPr>
              <w:t>Description</w:t>
            </w:r>
          </w:p>
        </w:tc>
      </w:tr>
      <w:tr w:rsidR="007F4199" w:rsidRPr="00E17A7A" w14:paraId="29F2D5E2"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tcPr>
          <w:p w14:paraId="70CF4574" w14:textId="77777777" w:rsidR="007F4199" w:rsidRDefault="007F4199" w:rsidP="003264A5">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AA8712B" w14:textId="77777777" w:rsidR="007F4199" w:rsidRDefault="007F4199" w:rsidP="003264A5">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B0A6C8B" w14:textId="77777777" w:rsidR="007F4199" w:rsidRDefault="007F4199" w:rsidP="003264A5">
            <w:pPr>
              <w:keepNext/>
              <w:keepLines/>
              <w:spacing w:after="0"/>
              <w:rPr>
                <w:rFonts w:ascii="Arial" w:eastAsia="Batang" w:hAnsi="Arial" w:cs="Arial"/>
                <w:sz w:val="18"/>
                <w:szCs w:val="18"/>
              </w:rPr>
            </w:pPr>
          </w:p>
        </w:tc>
      </w:tr>
    </w:tbl>
    <w:p w14:paraId="6403FA38" w14:textId="5985EB01" w:rsidR="007F4199" w:rsidRDefault="007F4199" w:rsidP="007F4199"/>
    <w:p w14:paraId="66C9730A" w14:textId="2C0DD394" w:rsidR="00804974" w:rsidRPr="00DF3956" w:rsidRDefault="00804974" w:rsidP="00804974">
      <w:pPr>
        <w:pStyle w:val="Heading2"/>
        <w:rPr>
          <w:lang w:val="fr-CA"/>
        </w:rPr>
      </w:pPr>
      <w:bookmarkStart w:id="289" w:name="_Toc73530444"/>
      <w:bookmarkStart w:id="290" w:name="_Toc96848225"/>
      <w:r w:rsidRPr="00DF3956">
        <w:rPr>
          <w:lang w:val="fr-CA"/>
        </w:rPr>
        <w:t>6.</w:t>
      </w:r>
      <w:r w:rsidR="009C1BFB">
        <w:rPr>
          <w:lang w:val="fr-CA"/>
        </w:rPr>
        <w:t>5</w:t>
      </w:r>
      <w:r w:rsidRPr="00DF3956">
        <w:rPr>
          <w:lang w:val="fr-CA"/>
        </w:rPr>
        <w:tab/>
        <w:t>Eees_AppContextRelocation API</w:t>
      </w:r>
      <w:bookmarkEnd w:id="289"/>
      <w:bookmarkEnd w:id="290"/>
    </w:p>
    <w:p w14:paraId="594F342D" w14:textId="5B4C63CF" w:rsidR="00804974" w:rsidRDefault="00804974" w:rsidP="00804974">
      <w:pPr>
        <w:pStyle w:val="Heading3"/>
        <w:rPr>
          <w:lang w:val="fr-CA"/>
        </w:rPr>
      </w:pPr>
      <w:bookmarkStart w:id="291" w:name="_Toc73530445"/>
      <w:bookmarkStart w:id="292" w:name="_Toc96848226"/>
      <w:r w:rsidRPr="00DF3956">
        <w:rPr>
          <w:lang w:val="fr-CA"/>
        </w:rPr>
        <w:t>6.</w:t>
      </w:r>
      <w:r w:rsidR="009C1BFB">
        <w:rPr>
          <w:lang w:val="fr-CA"/>
        </w:rPr>
        <w:t>5</w:t>
      </w:r>
      <w:r w:rsidRPr="00DF3956">
        <w:rPr>
          <w:lang w:val="fr-CA"/>
        </w:rPr>
        <w:t>.1</w:t>
      </w:r>
      <w:r w:rsidRPr="00DF3956">
        <w:rPr>
          <w:lang w:val="fr-CA"/>
        </w:rPr>
        <w:tab/>
        <w:t>API URI</w:t>
      </w:r>
      <w:bookmarkEnd w:id="291"/>
      <w:bookmarkEnd w:id="292"/>
    </w:p>
    <w:p w14:paraId="4E91919E" w14:textId="3DCCF29C" w:rsidR="00804974" w:rsidRDefault="00804974" w:rsidP="00804974">
      <w:pPr>
        <w:rPr>
          <w:lang w:eastAsia="zh-CN"/>
        </w:rPr>
      </w:pPr>
      <w:r>
        <w:rPr>
          <w:lang w:eastAsia="zh-CN"/>
        </w:rPr>
        <w:t>The request URI used in each HTTP request from the EEC towards the EES shall have the structure as defined in clause 6.1 with the following clarifications:</w:t>
      </w:r>
    </w:p>
    <w:p w14:paraId="418C2A1F" w14:textId="77777777" w:rsidR="00804974" w:rsidRDefault="00804974" w:rsidP="00804974">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3938CB4B" w14:textId="77777777" w:rsidR="00804974" w:rsidRDefault="00804974" w:rsidP="00804974">
      <w:pPr>
        <w:pStyle w:val="B1"/>
      </w:pPr>
      <w:r>
        <w:t>-</w:t>
      </w:r>
      <w:r>
        <w:tab/>
        <w:t>The &lt;apiVersion&gt; shall be "v1".</w:t>
      </w:r>
    </w:p>
    <w:p w14:paraId="52DBC287" w14:textId="7A8424CF" w:rsidR="00804974" w:rsidRPr="00DF3956" w:rsidRDefault="00804974" w:rsidP="00D6602B">
      <w:pPr>
        <w:pStyle w:val="B1"/>
        <w:rPr>
          <w:lang w:val="en-US"/>
        </w:rPr>
      </w:pPr>
      <w:r>
        <w:t>-</w:t>
      </w:r>
      <w:r>
        <w:tab/>
        <w:t>The &lt;</w:t>
      </w:r>
      <w:r w:rsidRPr="00574036">
        <w:t>apiSpecificResourceUriPart</w:t>
      </w:r>
      <w:r>
        <w:t>&gt; shall be set as described in clause 6.</w:t>
      </w:r>
      <w:r w:rsidR="00B45A68">
        <w:t>5</w:t>
      </w:r>
      <w:r>
        <w:t>.2.</w:t>
      </w:r>
    </w:p>
    <w:p w14:paraId="53C29D6B" w14:textId="061713DC" w:rsidR="00804974" w:rsidRDefault="00804974" w:rsidP="00804974">
      <w:pPr>
        <w:pStyle w:val="Heading3"/>
      </w:pPr>
      <w:bookmarkStart w:id="293" w:name="_Toc73530446"/>
      <w:bookmarkStart w:id="294" w:name="_Toc96848227"/>
      <w:r>
        <w:t>6.</w:t>
      </w:r>
      <w:r w:rsidR="009C1BFB">
        <w:t>5</w:t>
      </w:r>
      <w:r>
        <w:t>.2</w:t>
      </w:r>
      <w:r>
        <w:tab/>
        <w:t>Resources</w:t>
      </w:r>
      <w:bookmarkEnd w:id="293"/>
      <w:bookmarkEnd w:id="294"/>
    </w:p>
    <w:p w14:paraId="6C1DECAF" w14:textId="2D606B4E" w:rsidR="00804974" w:rsidRDefault="00804974" w:rsidP="00804974">
      <w:pPr>
        <w:pStyle w:val="Heading4"/>
      </w:pPr>
      <w:bookmarkStart w:id="295" w:name="_Toc73530447"/>
      <w:bookmarkStart w:id="296" w:name="_Toc96848228"/>
      <w:r>
        <w:t>6.</w:t>
      </w:r>
      <w:r w:rsidR="009C1BFB">
        <w:t>5</w:t>
      </w:r>
      <w:r>
        <w:t>.2.1</w:t>
      </w:r>
      <w:r>
        <w:tab/>
        <w:t>Overview</w:t>
      </w:r>
      <w:bookmarkEnd w:id="295"/>
      <w:bookmarkEnd w:id="296"/>
    </w:p>
    <w:p w14:paraId="530DD51B" w14:textId="77777777" w:rsidR="00804974" w:rsidRDefault="00804974" w:rsidP="00804974">
      <w:pPr>
        <w:pStyle w:val="TH"/>
      </w:pPr>
      <w:r>
        <w:object w:dxaOrig="6346" w:dyaOrig="2971" w14:anchorId="1384C014">
          <v:shape id="_x0000_i1029" type="#_x0000_t75" style="width:317.1pt;height:149.55pt" o:ole="">
            <v:imagedata r:id="rId17" o:title=""/>
          </v:shape>
          <o:OLEObject Type="Embed" ProgID="Visio.Drawing.15" ShapeID="_x0000_i1029" DrawAspect="Content" ObjectID="_1707643880" r:id="rId18"/>
        </w:object>
      </w:r>
    </w:p>
    <w:p w14:paraId="54B55D6D" w14:textId="1977925D" w:rsidR="00804974" w:rsidRDefault="00804974" w:rsidP="00804974">
      <w:pPr>
        <w:pStyle w:val="TF"/>
      </w:pPr>
      <w:r>
        <w:t>Figure 6.</w:t>
      </w:r>
      <w:r w:rsidR="009C1BFB">
        <w:t>5</w:t>
      </w:r>
      <w:r>
        <w:t xml:space="preserve">.2.1-1: Resource URI structure of the </w:t>
      </w:r>
      <w:r w:rsidRPr="009E238E">
        <w:t>Eees_</w:t>
      </w:r>
      <w:r w:rsidRPr="00E33D95">
        <w:t>AppContextRelocation</w:t>
      </w:r>
      <w:r>
        <w:t xml:space="preserve"> API</w:t>
      </w:r>
    </w:p>
    <w:p w14:paraId="4CCDF8A9" w14:textId="6FA9A653" w:rsidR="00804974" w:rsidRDefault="00804974" w:rsidP="00804974">
      <w:r>
        <w:t>Table 6.</w:t>
      </w:r>
      <w:r w:rsidR="009C1BFB">
        <w:t>5</w:t>
      </w:r>
      <w:r>
        <w:t>.2.1-1 provides an overview of the resources and applicable HTTP methods.</w:t>
      </w:r>
    </w:p>
    <w:p w14:paraId="14C951F9" w14:textId="31EB58DA" w:rsidR="00804974" w:rsidRDefault="00804974" w:rsidP="00804974">
      <w:pPr>
        <w:pStyle w:val="TH"/>
      </w:pPr>
      <w:r>
        <w:lastRenderedPageBreak/>
        <w:t>Table 6.</w:t>
      </w:r>
      <w:r w:rsidR="009C1BFB">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804974" w:rsidRPr="00170884" w14:paraId="49398BA5" w14:textId="77777777" w:rsidTr="007D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5A8A7D" w14:textId="77777777" w:rsidR="00804974" w:rsidRPr="00170884" w:rsidRDefault="00804974" w:rsidP="007D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7F8665" w14:textId="77777777" w:rsidR="00804974" w:rsidRPr="00170884" w:rsidRDefault="00804974" w:rsidP="007D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B83F" w14:textId="77777777" w:rsidR="00804974" w:rsidRPr="00170884" w:rsidRDefault="00804974" w:rsidP="007D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CFFD69" w14:textId="77777777" w:rsidR="00804974" w:rsidRPr="00170884" w:rsidRDefault="00804974" w:rsidP="007D226D">
            <w:pPr>
              <w:pStyle w:val="TAH"/>
            </w:pPr>
            <w:r w:rsidRPr="00170884">
              <w:t>Description</w:t>
            </w:r>
          </w:p>
        </w:tc>
      </w:tr>
      <w:tr w:rsidR="00804974" w:rsidRPr="00FF31D1" w14:paraId="133C08F6" w14:textId="77777777" w:rsidTr="007D226D">
        <w:trPr>
          <w:jc w:val="center"/>
        </w:trPr>
        <w:tc>
          <w:tcPr>
            <w:tcW w:w="0" w:type="auto"/>
            <w:vMerge w:val="restart"/>
            <w:tcBorders>
              <w:top w:val="single" w:sz="4" w:space="0" w:color="auto"/>
              <w:left w:val="single" w:sz="4" w:space="0" w:color="auto"/>
              <w:right w:val="single" w:sz="4" w:space="0" w:color="auto"/>
            </w:tcBorders>
          </w:tcPr>
          <w:p w14:paraId="3FAF255D" w14:textId="77777777" w:rsidR="00804974" w:rsidRPr="00FF31D1" w:rsidRDefault="00804974" w:rsidP="007D226D">
            <w:pPr>
              <w:pStyle w:val="TAL"/>
            </w:pPr>
            <w:r>
              <w:t>n/a</w:t>
            </w:r>
          </w:p>
        </w:tc>
        <w:tc>
          <w:tcPr>
            <w:tcW w:w="1585" w:type="pct"/>
            <w:tcBorders>
              <w:top w:val="single" w:sz="4" w:space="0" w:color="auto"/>
              <w:left w:val="single" w:sz="4" w:space="0" w:color="auto"/>
              <w:right w:val="single" w:sz="4" w:space="0" w:color="auto"/>
            </w:tcBorders>
          </w:tcPr>
          <w:p w14:paraId="3D393441" w14:textId="77777777" w:rsidR="00804974" w:rsidRPr="00FF31D1" w:rsidRDefault="00804974" w:rsidP="007D226D">
            <w:pPr>
              <w:pStyle w:val="TAL"/>
            </w:pPr>
            <w:r>
              <w:t>/determine</w:t>
            </w:r>
          </w:p>
        </w:tc>
        <w:tc>
          <w:tcPr>
            <w:tcW w:w="636" w:type="pct"/>
            <w:tcBorders>
              <w:top w:val="single" w:sz="4" w:space="0" w:color="auto"/>
              <w:left w:val="single" w:sz="4" w:space="0" w:color="auto"/>
              <w:bottom w:val="single" w:sz="4" w:space="0" w:color="auto"/>
              <w:right w:val="single" w:sz="4" w:space="0" w:color="auto"/>
            </w:tcBorders>
          </w:tcPr>
          <w:p w14:paraId="569688CA" w14:textId="77777777" w:rsidR="00804974" w:rsidRDefault="00804974" w:rsidP="007D226D">
            <w:pPr>
              <w:pStyle w:val="TAL"/>
            </w:pPr>
            <w:r>
              <w:t>determine</w:t>
            </w:r>
          </w:p>
          <w:p w14:paraId="680A8BCA" w14:textId="77777777" w:rsidR="00804974" w:rsidRPr="00FF31D1" w:rsidRDefault="00804974" w:rsidP="007D226D">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77A1BF7D" w14:textId="77777777" w:rsidR="00804974" w:rsidRPr="00FF31D1" w:rsidRDefault="00804974" w:rsidP="007D226D">
            <w:pPr>
              <w:pStyle w:val="TAL"/>
            </w:pPr>
            <w:r>
              <w:t>EES determines if ACR is needed and may initiate the procedure</w:t>
            </w:r>
          </w:p>
        </w:tc>
      </w:tr>
      <w:tr w:rsidR="00804974" w:rsidRPr="00FF31D1" w14:paraId="6F977805" w14:textId="77777777" w:rsidTr="007D226D">
        <w:trPr>
          <w:jc w:val="center"/>
        </w:trPr>
        <w:tc>
          <w:tcPr>
            <w:tcW w:w="0" w:type="auto"/>
            <w:vMerge/>
            <w:tcBorders>
              <w:left w:val="single" w:sz="4" w:space="0" w:color="auto"/>
              <w:right w:val="single" w:sz="4" w:space="0" w:color="auto"/>
            </w:tcBorders>
          </w:tcPr>
          <w:p w14:paraId="0130843C" w14:textId="77777777" w:rsidR="00804974" w:rsidRDefault="00804974" w:rsidP="007D226D">
            <w:pPr>
              <w:pStyle w:val="TAL"/>
            </w:pPr>
          </w:p>
        </w:tc>
        <w:tc>
          <w:tcPr>
            <w:tcW w:w="1585" w:type="pct"/>
            <w:tcBorders>
              <w:top w:val="single" w:sz="4" w:space="0" w:color="auto"/>
              <w:left w:val="single" w:sz="4" w:space="0" w:color="auto"/>
              <w:right w:val="single" w:sz="4" w:space="0" w:color="auto"/>
            </w:tcBorders>
          </w:tcPr>
          <w:p w14:paraId="3D4DB47C" w14:textId="77777777" w:rsidR="00804974" w:rsidRDefault="00804974" w:rsidP="007D226D">
            <w:pPr>
              <w:pStyle w:val="TAL"/>
            </w:pPr>
            <w:r>
              <w:t>/initiate</w:t>
            </w:r>
          </w:p>
        </w:tc>
        <w:tc>
          <w:tcPr>
            <w:tcW w:w="636" w:type="pct"/>
            <w:tcBorders>
              <w:top w:val="single" w:sz="4" w:space="0" w:color="auto"/>
              <w:left w:val="single" w:sz="4" w:space="0" w:color="auto"/>
              <w:bottom w:val="single" w:sz="4" w:space="0" w:color="auto"/>
              <w:right w:val="single" w:sz="4" w:space="0" w:color="auto"/>
            </w:tcBorders>
          </w:tcPr>
          <w:p w14:paraId="6911C5D9" w14:textId="77777777" w:rsidR="00804974" w:rsidRDefault="00804974" w:rsidP="007D226D">
            <w:pPr>
              <w:pStyle w:val="TAL"/>
            </w:pPr>
            <w:r>
              <w:t>initiate</w:t>
            </w:r>
          </w:p>
          <w:p w14:paraId="69E0021A" w14:textId="77777777" w:rsidR="00804974" w:rsidRDefault="00804974" w:rsidP="007D226D">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51BD8B57" w14:textId="77777777" w:rsidR="00804974" w:rsidRDefault="00804974" w:rsidP="007D226D">
            <w:pPr>
              <w:pStyle w:val="TAL"/>
            </w:pPr>
            <w:r>
              <w:t>EES initiates the requested ACR procedure</w:t>
            </w:r>
          </w:p>
        </w:tc>
      </w:tr>
    </w:tbl>
    <w:p w14:paraId="20E45BD8" w14:textId="77777777" w:rsidR="00804974" w:rsidRPr="00A422BA" w:rsidRDefault="00804974" w:rsidP="00804974"/>
    <w:p w14:paraId="73A4230A" w14:textId="54C1E607" w:rsidR="00804974" w:rsidRDefault="00804974" w:rsidP="00804974">
      <w:pPr>
        <w:pStyle w:val="Heading4"/>
      </w:pPr>
      <w:bookmarkStart w:id="297" w:name="_Toc73530448"/>
      <w:bookmarkStart w:id="298" w:name="_Toc96848229"/>
      <w:r>
        <w:t>6.</w:t>
      </w:r>
      <w:r w:rsidR="009C1BFB">
        <w:t>5</w:t>
      </w:r>
      <w:r>
        <w:t>.2.2</w:t>
      </w:r>
      <w:r>
        <w:tab/>
        <w:t>Resources</w:t>
      </w:r>
      <w:bookmarkEnd w:id="297"/>
      <w:bookmarkEnd w:id="298"/>
    </w:p>
    <w:p w14:paraId="7AE131F6" w14:textId="77777777" w:rsidR="00804974" w:rsidRPr="00E33D95" w:rsidRDefault="00804974" w:rsidP="00804974">
      <w:r>
        <w:t>None</w:t>
      </w:r>
    </w:p>
    <w:p w14:paraId="2C46A9F9" w14:textId="6B9397EB" w:rsidR="00804974" w:rsidRDefault="00804974" w:rsidP="00804974">
      <w:pPr>
        <w:pStyle w:val="Heading3"/>
      </w:pPr>
      <w:bookmarkStart w:id="299" w:name="_Toc73530458"/>
      <w:bookmarkStart w:id="300" w:name="_Toc96848230"/>
      <w:r>
        <w:t>6.</w:t>
      </w:r>
      <w:r w:rsidR="009C1BFB">
        <w:t>5</w:t>
      </w:r>
      <w:r>
        <w:t>.3</w:t>
      </w:r>
      <w:r>
        <w:tab/>
        <w:t>Custom Operations without associated resources</w:t>
      </w:r>
      <w:bookmarkEnd w:id="299"/>
      <w:bookmarkEnd w:id="300"/>
    </w:p>
    <w:p w14:paraId="2DF375D2" w14:textId="7F485E41" w:rsidR="00804974" w:rsidRPr="000A7435" w:rsidRDefault="00804974" w:rsidP="00804974">
      <w:pPr>
        <w:pStyle w:val="Heading4"/>
      </w:pPr>
      <w:bookmarkStart w:id="301" w:name="_Toc73530459"/>
      <w:bookmarkStart w:id="302" w:name="_Toc96848231"/>
      <w:r>
        <w:t>6.</w:t>
      </w:r>
      <w:r w:rsidR="009C1BFB">
        <w:t>5</w:t>
      </w:r>
      <w:r>
        <w:t>.3.1</w:t>
      </w:r>
      <w:r>
        <w:tab/>
        <w:t>Overview</w:t>
      </w:r>
      <w:bookmarkEnd w:id="301"/>
      <w:bookmarkEnd w:id="302"/>
    </w:p>
    <w:p w14:paraId="6FFBD440" w14:textId="71F5D8CD" w:rsidR="00804974" w:rsidRPr="00384E92" w:rsidRDefault="00804974" w:rsidP="00804974">
      <w:pPr>
        <w:pStyle w:val="TH"/>
      </w:pPr>
      <w:r w:rsidRPr="00384E92">
        <w:t>Table</w:t>
      </w:r>
      <w:r>
        <w:t> 6.</w:t>
      </w:r>
      <w:r w:rsidR="009C1BFB">
        <w:t>5</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04974" w:rsidRPr="00B54FF5" w14:paraId="3D30FC11" w14:textId="77777777" w:rsidTr="007D226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0A88B9" w14:textId="77777777" w:rsidR="00804974" w:rsidRPr="0016361A" w:rsidRDefault="00804974" w:rsidP="007D226D">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BE338" w14:textId="77777777" w:rsidR="00804974" w:rsidRPr="0016361A" w:rsidRDefault="00804974" w:rsidP="007D226D">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B8B629" w14:textId="77777777" w:rsidR="00804974" w:rsidRPr="0016361A" w:rsidRDefault="00804974" w:rsidP="007D226D">
            <w:pPr>
              <w:pStyle w:val="TAH"/>
            </w:pPr>
            <w:r w:rsidRPr="0016361A">
              <w:t>Description</w:t>
            </w:r>
          </w:p>
        </w:tc>
      </w:tr>
      <w:tr w:rsidR="00804974" w:rsidRPr="00B54FF5" w14:paraId="238D9B4D" w14:textId="77777777" w:rsidTr="007D226D">
        <w:trPr>
          <w:jc w:val="center"/>
        </w:trPr>
        <w:tc>
          <w:tcPr>
            <w:tcW w:w="1851" w:type="pct"/>
            <w:tcBorders>
              <w:top w:val="single" w:sz="4" w:space="0" w:color="auto"/>
              <w:left w:val="single" w:sz="4" w:space="0" w:color="auto"/>
              <w:bottom w:val="single" w:sz="4" w:space="0" w:color="auto"/>
              <w:right w:val="single" w:sz="4" w:space="0" w:color="auto"/>
            </w:tcBorders>
          </w:tcPr>
          <w:p w14:paraId="1B42E25B" w14:textId="77777777" w:rsidR="00804974" w:rsidRPr="0016361A" w:rsidRDefault="00804974" w:rsidP="007D226D">
            <w:pPr>
              <w:pStyle w:val="TAL"/>
            </w:pPr>
            <w:r>
              <w:t>/determine</w:t>
            </w:r>
          </w:p>
        </w:tc>
        <w:tc>
          <w:tcPr>
            <w:tcW w:w="964" w:type="pct"/>
            <w:tcBorders>
              <w:top w:val="single" w:sz="4" w:space="0" w:color="auto"/>
              <w:left w:val="single" w:sz="4" w:space="0" w:color="auto"/>
              <w:bottom w:val="single" w:sz="4" w:space="0" w:color="auto"/>
              <w:right w:val="single" w:sz="4" w:space="0" w:color="auto"/>
            </w:tcBorders>
          </w:tcPr>
          <w:p w14:paraId="6FF29027" w14:textId="77777777" w:rsidR="00804974" w:rsidRPr="0016361A" w:rsidRDefault="00804974" w:rsidP="007D226D">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479112DE" w14:textId="77777777" w:rsidR="00804974" w:rsidRPr="0016361A" w:rsidRDefault="00804974" w:rsidP="007D226D">
            <w:pPr>
              <w:pStyle w:val="TAL"/>
            </w:pPr>
            <w:r>
              <w:t>EES determines if ACR is needed and may initiate the procedure</w:t>
            </w:r>
          </w:p>
        </w:tc>
      </w:tr>
      <w:tr w:rsidR="00804974" w:rsidRPr="00B54FF5" w14:paraId="1D5116CF" w14:textId="77777777" w:rsidTr="007D226D">
        <w:trPr>
          <w:jc w:val="center"/>
        </w:trPr>
        <w:tc>
          <w:tcPr>
            <w:tcW w:w="1851" w:type="pct"/>
            <w:tcBorders>
              <w:top w:val="single" w:sz="4" w:space="0" w:color="auto"/>
              <w:left w:val="single" w:sz="4" w:space="0" w:color="auto"/>
              <w:right w:val="single" w:sz="4" w:space="0" w:color="auto"/>
            </w:tcBorders>
          </w:tcPr>
          <w:p w14:paraId="0A8BABD9" w14:textId="77777777" w:rsidR="00804974" w:rsidRPr="0016361A" w:rsidRDefault="00804974" w:rsidP="007D226D">
            <w:pPr>
              <w:pStyle w:val="TAL"/>
            </w:pPr>
            <w:r>
              <w:t>/initiate</w:t>
            </w:r>
          </w:p>
        </w:tc>
        <w:tc>
          <w:tcPr>
            <w:tcW w:w="964" w:type="pct"/>
            <w:tcBorders>
              <w:top w:val="single" w:sz="4" w:space="0" w:color="auto"/>
              <w:left w:val="single" w:sz="4" w:space="0" w:color="auto"/>
              <w:bottom w:val="single" w:sz="4" w:space="0" w:color="auto"/>
              <w:right w:val="single" w:sz="4" w:space="0" w:color="auto"/>
            </w:tcBorders>
          </w:tcPr>
          <w:p w14:paraId="2B4C5343" w14:textId="77777777" w:rsidR="00804974" w:rsidRPr="0016361A" w:rsidRDefault="00804974" w:rsidP="007D226D">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2A230A5B" w14:textId="77777777" w:rsidR="00804974" w:rsidRPr="0016361A" w:rsidRDefault="00804974" w:rsidP="007D226D">
            <w:pPr>
              <w:pStyle w:val="TAL"/>
            </w:pPr>
            <w:r>
              <w:t>EES initiates the requested ACR procedure</w:t>
            </w:r>
          </w:p>
        </w:tc>
      </w:tr>
    </w:tbl>
    <w:p w14:paraId="4AE4BD32" w14:textId="77777777" w:rsidR="00804974" w:rsidRPr="00384E92" w:rsidRDefault="00804974" w:rsidP="00D6602B"/>
    <w:p w14:paraId="443AF145" w14:textId="5A484EC5" w:rsidR="00804974" w:rsidRDefault="00804974" w:rsidP="00804974">
      <w:pPr>
        <w:pStyle w:val="Heading4"/>
      </w:pPr>
      <w:bookmarkStart w:id="303" w:name="_Toc73530460"/>
      <w:bookmarkStart w:id="304" w:name="_Toc96848232"/>
      <w:r>
        <w:t>6.</w:t>
      </w:r>
      <w:r w:rsidR="003B1C9F">
        <w:t>5</w:t>
      </w:r>
      <w:r>
        <w:t>.3.2</w:t>
      </w:r>
      <w:r>
        <w:tab/>
        <w:t xml:space="preserve">Operation: </w:t>
      </w:r>
      <w:bookmarkEnd w:id="303"/>
      <w:r w:rsidRPr="00D6602B">
        <w:t>Determine</w:t>
      </w:r>
      <w:bookmarkEnd w:id="304"/>
    </w:p>
    <w:p w14:paraId="2446B032" w14:textId="71BE90E5" w:rsidR="00804974" w:rsidRDefault="00804974" w:rsidP="00804974">
      <w:pPr>
        <w:pStyle w:val="Heading5"/>
      </w:pPr>
      <w:bookmarkStart w:id="305" w:name="_Toc73530461"/>
      <w:bookmarkStart w:id="306" w:name="_Toc96848233"/>
      <w:r>
        <w:t>6.</w:t>
      </w:r>
      <w:r w:rsidR="003B1C9F">
        <w:t>5</w:t>
      </w:r>
      <w:r>
        <w:t>.3.2.1</w:t>
      </w:r>
      <w:r>
        <w:tab/>
        <w:t>Description</w:t>
      </w:r>
      <w:bookmarkEnd w:id="305"/>
      <w:bookmarkEnd w:id="306"/>
    </w:p>
    <w:p w14:paraId="46E2369F" w14:textId="77777777" w:rsidR="00804974" w:rsidRPr="00286A85" w:rsidRDefault="00804974" w:rsidP="00804974">
      <w:r w:rsidRPr="00286A85">
        <w:t xml:space="preserve">This custom operation allows the EEC to request that the EES evaluates if </w:t>
      </w:r>
      <w:r>
        <w:t xml:space="preserve">ACR </w:t>
      </w:r>
      <w:r w:rsidRPr="00286A85">
        <w:t>is needed and subsequently initiate the ACR procedure if required.</w:t>
      </w:r>
    </w:p>
    <w:p w14:paraId="6F563E09" w14:textId="4BA3B8AF" w:rsidR="00804974" w:rsidRDefault="00804974" w:rsidP="00804974">
      <w:pPr>
        <w:pStyle w:val="Heading5"/>
      </w:pPr>
      <w:bookmarkStart w:id="307" w:name="_Toc73530462"/>
      <w:bookmarkStart w:id="308" w:name="_Toc96848234"/>
      <w:r>
        <w:t>6.</w:t>
      </w:r>
      <w:r w:rsidR="003B1C9F">
        <w:t>5</w:t>
      </w:r>
      <w:r>
        <w:t>.3.2.2</w:t>
      </w:r>
      <w:r>
        <w:tab/>
        <w:t>Operation Definition</w:t>
      </w:r>
      <w:bookmarkEnd w:id="307"/>
      <w:bookmarkEnd w:id="308"/>
    </w:p>
    <w:p w14:paraId="5A96DC06" w14:textId="6C315AFC" w:rsidR="00804974" w:rsidRPr="00384E92" w:rsidRDefault="00804974" w:rsidP="00804974">
      <w:r>
        <w:t>This operation shall support the response data structures and response codes specified in tables 6.</w:t>
      </w:r>
      <w:r w:rsidR="003B1C9F">
        <w:t>5</w:t>
      </w:r>
      <w:r>
        <w:t>.3.2.2-1 and 6.</w:t>
      </w:r>
      <w:r w:rsidR="003B1C9F">
        <w:t>5</w:t>
      </w:r>
      <w:r>
        <w:t>.3.2.2-2.</w:t>
      </w:r>
    </w:p>
    <w:p w14:paraId="6883BCA7" w14:textId="2546ED7E" w:rsidR="00804974" w:rsidRPr="001769FF" w:rsidRDefault="00804974" w:rsidP="00804974">
      <w:pPr>
        <w:pStyle w:val="TH"/>
      </w:pPr>
      <w:r w:rsidRPr="001769FF">
        <w:t>Table</w:t>
      </w:r>
      <w:r>
        <w:t> 6.</w:t>
      </w:r>
      <w:r w:rsidR="003B1C9F">
        <w:t>5</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4AA9E6DD"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E930C8"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012187"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700CB7"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8A485B3" w14:textId="77777777" w:rsidR="00804974" w:rsidRPr="0016361A" w:rsidRDefault="00804974" w:rsidP="007D226D">
            <w:pPr>
              <w:pStyle w:val="TAH"/>
            </w:pPr>
            <w:r w:rsidRPr="0016361A">
              <w:t>Description</w:t>
            </w:r>
          </w:p>
        </w:tc>
      </w:tr>
      <w:tr w:rsidR="00804974" w:rsidRPr="00B54FF5" w14:paraId="47FC7AE7"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0A8705" w14:textId="77777777" w:rsidR="00804974" w:rsidRPr="0016361A" w:rsidRDefault="00804974" w:rsidP="007D226D">
            <w:pPr>
              <w:pStyle w:val="TAL"/>
            </w:pPr>
            <w:r>
              <w:t>AcrDeterminationReq</w:t>
            </w:r>
          </w:p>
        </w:tc>
        <w:tc>
          <w:tcPr>
            <w:tcW w:w="425" w:type="dxa"/>
            <w:tcBorders>
              <w:top w:val="single" w:sz="4" w:space="0" w:color="auto"/>
              <w:left w:val="single" w:sz="6" w:space="0" w:color="000000"/>
              <w:bottom w:val="single" w:sz="6" w:space="0" w:color="000000"/>
              <w:right w:val="single" w:sz="6" w:space="0" w:color="000000"/>
            </w:tcBorders>
          </w:tcPr>
          <w:p w14:paraId="75EAC9BE"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B4A72D6" w14:textId="77777777" w:rsidR="00804974" w:rsidRPr="00366EFF" w:rsidRDefault="00804974" w:rsidP="005C44C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245C7B" w14:textId="77777777" w:rsidR="00804974" w:rsidRPr="0016361A" w:rsidRDefault="00804974" w:rsidP="007D226D">
            <w:pPr>
              <w:pStyle w:val="TAL"/>
            </w:pPr>
            <w:r>
              <w:t>Information about the requestor and requested ACR operation</w:t>
            </w:r>
          </w:p>
        </w:tc>
      </w:tr>
    </w:tbl>
    <w:p w14:paraId="3C03CDCE" w14:textId="77777777" w:rsidR="00804974" w:rsidRDefault="00804974" w:rsidP="00804974"/>
    <w:p w14:paraId="78FB392A" w14:textId="3967C88E" w:rsidR="00804974" w:rsidRPr="001769FF" w:rsidRDefault="00804974" w:rsidP="00804974">
      <w:pPr>
        <w:pStyle w:val="TH"/>
      </w:pPr>
      <w:r w:rsidRPr="001769FF">
        <w:t>Table</w:t>
      </w:r>
      <w:r>
        <w:t> 6.</w:t>
      </w:r>
      <w:r w:rsidR="003B1C9F">
        <w:t>5</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394BB5B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CCFE9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4FA3EC"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506FFF"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E56C9E" w14:textId="77777777" w:rsidR="00804974" w:rsidRPr="0016361A" w:rsidRDefault="00804974" w:rsidP="007D226D">
            <w:pPr>
              <w:pStyle w:val="TAH"/>
            </w:pPr>
            <w:r w:rsidRPr="0016361A">
              <w:t>Response</w:t>
            </w:r>
          </w:p>
          <w:p w14:paraId="5584C137"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0F53052" w14:textId="77777777" w:rsidR="00804974" w:rsidRPr="0016361A" w:rsidRDefault="00804974" w:rsidP="007D226D">
            <w:pPr>
              <w:pStyle w:val="TAH"/>
            </w:pPr>
            <w:r w:rsidRPr="0016361A">
              <w:t>Description</w:t>
            </w:r>
          </w:p>
        </w:tc>
      </w:tr>
      <w:tr w:rsidR="00804974" w:rsidRPr="00B54FF5" w14:paraId="6CADC952"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73E52" w14:textId="77777777" w:rsidR="00804974" w:rsidRPr="0016361A" w:rsidRDefault="00804974" w:rsidP="007D226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76E8789" w14:textId="77777777" w:rsidR="00804974" w:rsidRPr="0016361A" w:rsidRDefault="00804974" w:rsidP="007D226D">
            <w:pPr>
              <w:pStyle w:val="TAC"/>
            </w:pPr>
          </w:p>
        </w:tc>
        <w:tc>
          <w:tcPr>
            <w:tcW w:w="649" w:type="pct"/>
            <w:tcBorders>
              <w:top w:val="single" w:sz="4" w:space="0" w:color="auto"/>
              <w:left w:val="single" w:sz="6" w:space="0" w:color="000000"/>
              <w:bottom w:val="single" w:sz="6" w:space="0" w:color="000000"/>
              <w:right w:val="single" w:sz="6" w:space="0" w:color="000000"/>
            </w:tcBorders>
          </w:tcPr>
          <w:p w14:paraId="16527202" w14:textId="77777777" w:rsidR="00804974" w:rsidRPr="0016361A" w:rsidRDefault="00804974" w:rsidP="007D226D">
            <w:pPr>
              <w:pStyle w:val="TAL"/>
            </w:pPr>
          </w:p>
        </w:tc>
        <w:tc>
          <w:tcPr>
            <w:tcW w:w="583" w:type="pct"/>
            <w:tcBorders>
              <w:top w:val="single" w:sz="4" w:space="0" w:color="auto"/>
              <w:left w:val="single" w:sz="6" w:space="0" w:color="000000"/>
              <w:bottom w:val="single" w:sz="6" w:space="0" w:color="000000"/>
              <w:right w:val="single" w:sz="6" w:space="0" w:color="000000"/>
            </w:tcBorders>
          </w:tcPr>
          <w:p w14:paraId="73EC6508" w14:textId="77777777" w:rsidR="00804974" w:rsidRPr="0016361A" w:rsidRDefault="00804974" w:rsidP="007D226D">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ECC77C" w14:textId="77777777" w:rsidR="00804974" w:rsidRPr="0016361A" w:rsidRDefault="00804974" w:rsidP="007D226D">
            <w:pPr>
              <w:pStyle w:val="TAL"/>
            </w:pPr>
          </w:p>
        </w:tc>
      </w:tr>
      <w:tr w:rsidR="00804974" w:rsidRPr="00B54FF5" w14:paraId="487E4C95"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211307E" w14:textId="77777777" w:rsidR="00804974" w:rsidRPr="0016361A" w:rsidRDefault="00804974" w:rsidP="007D226D">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304CBECE" w14:textId="77777777" w:rsidR="00804974" w:rsidRPr="00384E92" w:rsidRDefault="00804974" w:rsidP="00804974"/>
    <w:p w14:paraId="0B40B40A" w14:textId="1EFCC103" w:rsidR="00804974" w:rsidRDefault="00804974" w:rsidP="00804974">
      <w:pPr>
        <w:pStyle w:val="Heading4"/>
      </w:pPr>
      <w:bookmarkStart w:id="309" w:name="_Toc73530463"/>
      <w:bookmarkStart w:id="310" w:name="_Toc96848235"/>
      <w:r>
        <w:lastRenderedPageBreak/>
        <w:t>6.</w:t>
      </w:r>
      <w:r w:rsidR="003B1C9F">
        <w:t>5</w:t>
      </w:r>
      <w:r>
        <w:t>.3.3</w:t>
      </w:r>
      <w:r>
        <w:tab/>
        <w:t xml:space="preserve">Operation: </w:t>
      </w:r>
      <w:bookmarkEnd w:id="309"/>
      <w:r>
        <w:t>Initiate</w:t>
      </w:r>
      <w:bookmarkEnd w:id="310"/>
    </w:p>
    <w:p w14:paraId="4C4796E2" w14:textId="59072660" w:rsidR="00804974" w:rsidRDefault="00804974" w:rsidP="00804974">
      <w:pPr>
        <w:pStyle w:val="Heading5"/>
      </w:pPr>
      <w:bookmarkStart w:id="311" w:name="_Toc96848236"/>
      <w:r>
        <w:t>6.</w:t>
      </w:r>
      <w:r w:rsidR="003B1C9F">
        <w:t>5</w:t>
      </w:r>
      <w:r>
        <w:t>.3.3.1</w:t>
      </w:r>
      <w:r>
        <w:tab/>
        <w:t>Description</w:t>
      </w:r>
      <w:bookmarkEnd w:id="311"/>
    </w:p>
    <w:p w14:paraId="71743F3B" w14:textId="77777777" w:rsidR="00804974" w:rsidRPr="00405863" w:rsidRDefault="00804974" w:rsidP="00804974">
      <w:r w:rsidRPr="00405863">
        <w:t xml:space="preserve">This custom operation allows the EEC to request </w:t>
      </w:r>
      <w:r>
        <w:t xml:space="preserve">initiation of an </w:t>
      </w:r>
      <w:r w:rsidRPr="00405863">
        <w:t>ACR procedure.</w:t>
      </w:r>
    </w:p>
    <w:p w14:paraId="13AAA030" w14:textId="508E41CD" w:rsidR="00804974" w:rsidRDefault="00804974" w:rsidP="00804974">
      <w:pPr>
        <w:pStyle w:val="Heading5"/>
      </w:pPr>
      <w:bookmarkStart w:id="312" w:name="_Toc96848237"/>
      <w:r>
        <w:t>6.</w:t>
      </w:r>
      <w:r w:rsidR="003B1C9F">
        <w:t>5</w:t>
      </w:r>
      <w:r>
        <w:t>.3.3.2</w:t>
      </w:r>
      <w:r>
        <w:tab/>
        <w:t>Operation Definition</w:t>
      </w:r>
      <w:bookmarkEnd w:id="312"/>
    </w:p>
    <w:p w14:paraId="13D01EB1" w14:textId="3AC1FC8C" w:rsidR="00804974" w:rsidRPr="00384E92" w:rsidRDefault="00804974" w:rsidP="00804974">
      <w:r>
        <w:t>This operation shall support the response data structures and response codes specified in tables 6.</w:t>
      </w:r>
      <w:r w:rsidR="003B1C9F">
        <w:t>5</w:t>
      </w:r>
      <w:r>
        <w:t>.3.3.2-1 and 6.</w:t>
      </w:r>
      <w:r w:rsidR="003B1C9F">
        <w:t>5</w:t>
      </w:r>
      <w:r>
        <w:t>.3.3.2-2.</w:t>
      </w:r>
    </w:p>
    <w:p w14:paraId="32362A31" w14:textId="33173566" w:rsidR="00804974" w:rsidRPr="001769FF" w:rsidRDefault="00804974" w:rsidP="00804974">
      <w:pPr>
        <w:pStyle w:val="TH"/>
      </w:pPr>
      <w:r w:rsidRPr="001769FF">
        <w:t xml:space="preserve">Table </w:t>
      </w:r>
      <w:r>
        <w:t>6.</w:t>
      </w:r>
      <w:r w:rsidR="003B1C9F">
        <w:t>5</w:t>
      </w:r>
      <w:r>
        <w:t>.3.3.2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0895D83C"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FD74FD"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07DE9EC"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83DEAB"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024175" w14:textId="77777777" w:rsidR="00804974" w:rsidRPr="0016361A" w:rsidRDefault="00804974" w:rsidP="007D226D">
            <w:pPr>
              <w:pStyle w:val="TAH"/>
            </w:pPr>
            <w:r w:rsidRPr="0016361A">
              <w:t>Description</w:t>
            </w:r>
          </w:p>
        </w:tc>
      </w:tr>
      <w:tr w:rsidR="00804974" w:rsidRPr="00B54FF5" w14:paraId="14569C9C"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952826" w14:textId="77777777" w:rsidR="00804974" w:rsidRPr="0016361A" w:rsidRDefault="00804974" w:rsidP="007D226D">
            <w:pPr>
              <w:pStyle w:val="TAL"/>
            </w:pPr>
            <w:r>
              <w:t>AcrInitiationReq</w:t>
            </w:r>
          </w:p>
        </w:tc>
        <w:tc>
          <w:tcPr>
            <w:tcW w:w="425" w:type="dxa"/>
            <w:tcBorders>
              <w:top w:val="single" w:sz="4" w:space="0" w:color="auto"/>
              <w:left w:val="single" w:sz="6" w:space="0" w:color="000000"/>
              <w:bottom w:val="single" w:sz="6" w:space="0" w:color="000000"/>
              <w:right w:val="single" w:sz="6" w:space="0" w:color="000000"/>
            </w:tcBorders>
          </w:tcPr>
          <w:p w14:paraId="30322D09"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FF68AEA" w14:textId="77777777" w:rsidR="00804974" w:rsidRPr="00366EFF" w:rsidRDefault="00804974" w:rsidP="005C44C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3BE1EB" w14:textId="77777777" w:rsidR="00804974" w:rsidRPr="0016361A" w:rsidRDefault="00804974" w:rsidP="007D226D">
            <w:pPr>
              <w:pStyle w:val="TAL"/>
            </w:pPr>
            <w:r>
              <w:t>Information about the requestor and requested ACR operation</w:t>
            </w:r>
          </w:p>
        </w:tc>
      </w:tr>
    </w:tbl>
    <w:p w14:paraId="59C2D4E7" w14:textId="77777777" w:rsidR="00804974" w:rsidRDefault="00804974" w:rsidP="00804974"/>
    <w:p w14:paraId="226E8E06" w14:textId="15003D97" w:rsidR="00804974" w:rsidRPr="001769FF" w:rsidRDefault="00804974" w:rsidP="00804974">
      <w:pPr>
        <w:pStyle w:val="TH"/>
      </w:pPr>
      <w:r w:rsidRPr="001769FF">
        <w:t xml:space="preserve">Table </w:t>
      </w:r>
      <w:r>
        <w:t>6.</w:t>
      </w:r>
      <w:r w:rsidR="003B1C9F">
        <w:t>5</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6F23485D"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4B3BA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3BFD04"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662E4A"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A0A8A52" w14:textId="77777777" w:rsidR="00804974" w:rsidRPr="0016361A" w:rsidRDefault="00804974" w:rsidP="007D226D">
            <w:pPr>
              <w:pStyle w:val="TAH"/>
            </w:pPr>
            <w:r w:rsidRPr="0016361A">
              <w:t>Response</w:t>
            </w:r>
          </w:p>
          <w:p w14:paraId="316969E5"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104491" w14:textId="77777777" w:rsidR="00804974" w:rsidRPr="0016361A" w:rsidRDefault="00804974" w:rsidP="007D226D">
            <w:pPr>
              <w:pStyle w:val="TAH"/>
            </w:pPr>
            <w:r w:rsidRPr="0016361A">
              <w:t>Description</w:t>
            </w:r>
          </w:p>
        </w:tc>
      </w:tr>
      <w:tr w:rsidR="00804974" w:rsidRPr="00B54FF5" w14:paraId="7427BC1B"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9C01E2" w14:textId="77777777" w:rsidR="00804974" w:rsidRPr="0016361A" w:rsidRDefault="00804974" w:rsidP="007D226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7011CBB" w14:textId="77777777" w:rsidR="00804974" w:rsidRPr="0016361A" w:rsidRDefault="00804974" w:rsidP="007D226D">
            <w:pPr>
              <w:pStyle w:val="TAC"/>
            </w:pPr>
          </w:p>
        </w:tc>
        <w:tc>
          <w:tcPr>
            <w:tcW w:w="649" w:type="pct"/>
            <w:tcBorders>
              <w:top w:val="single" w:sz="4" w:space="0" w:color="auto"/>
              <w:left w:val="single" w:sz="6" w:space="0" w:color="000000"/>
              <w:bottom w:val="single" w:sz="6" w:space="0" w:color="000000"/>
              <w:right w:val="single" w:sz="6" w:space="0" w:color="000000"/>
            </w:tcBorders>
          </w:tcPr>
          <w:p w14:paraId="00B825C7" w14:textId="77777777" w:rsidR="00804974" w:rsidRPr="0016361A" w:rsidRDefault="00804974" w:rsidP="007D226D">
            <w:pPr>
              <w:pStyle w:val="TAL"/>
            </w:pPr>
          </w:p>
        </w:tc>
        <w:tc>
          <w:tcPr>
            <w:tcW w:w="583" w:type="pct"/>
            <w:tcBorders>
              <w:top w:val="single" w:sz="4" w:space="0" w:color="auto"/>
              <w:left w:val="single" w:sz="6" w:space="0" w:color="000000"/>
              <w:bottom w:val="single" w:sz="6" w:space="0" w:color="000000"/>
              <w:right w:val="single" w:sz="6" w:space="0" w:color="000000"/>
            </w:tcBorders>
          </w:tcPr>
          <w:p w14:paraId="338DEFE0" w14:textId="77777777" w:rsidR="00804974" w:rsidRPr="0016361A" w:rsidRDefault="00804974" w:rsidP="007D226D">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384123" w14:textId="77777777" w:rsidR="00804974" w:rsidRPr="0016361A" w:rsidRDefault="00804974" w:rsidP="007D226D">
            <w:pPr>
              <w:pStyle w:val="TAL"/>
            </w:pPr>
          </w:p>
        </w:tc>
      </w:tr>
      <w:tr w:rsidR="00804974" w:rsidRPr="00B54FF5" w14:paraId="461090BC"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3685EFB" w14:textId="77777777" w:rsidR="00804974" w:rsidRPr="0016361A" w:rsidRDefault="00804974" w:rsidP="007D226D">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6DAC3EFA" w14:textId="77777777" w:rsidR="00716570" w:rsidRDefault="00716570" w:rsidP="00716570">
      <w:bookmarkStart w:id="313" w:name="_Toc73530464"/>
    </w:p>
    <w:p w14:paraId="048D5611" w14:textId="4205A589" w:rsidR="00804974" w:rsidRDefault="00804974" w:rsidP="00804974">
      <w:pPr>
        <w:pStyle w:val="Heading3"/>
      </w:pPr>
      <w:bookmarkStart w:id="314" w:name="_Toc96848238"/>
      <w:r>
        <w:t>6.</w:t>
      </w:r>
      <w:r w:rsidR="003B1C9F">
        <w:t>5</w:t>
      </w:r>
      <w:r>
        <w:t>.4</w:t>
      </w:r>
      <w:r>
        <w:tab/>
        <w:t>Notifications</w:t>
      </w:r>
      <w:bookmarkEnd w:id="313"/>
      <w:bookmarkEnd w:id="314"/>
    </w:p>
    <w:p w14:paraId="3D2B6E84" w14:textId="77777777" w:rsidR="00804974" w:rsidRPr="00405863" w:rsidRDefault="00804974" w:rsidP="00804974">
      <w:r>
        <w:t>None</w:t>
      </w:r>
    </w:p>
    <w:p w14:paraId="463B9B77" w14:textId="661C78EC" w:rsidR="00804974" w:rsidRDefault="00804974" w:rsidP="00804974">
      <w:pPr>
        <w:pStyle w:val="Heading3"/>
      </w:pPr>
      <w:bookmarkStart w:id="315" w:name="_Toc73530469"/>
      <w:bookmarkStart w:id="316" w:name="_Toc96848239"/>
      <w:r>
        <w:t>6.</w:t>
      </w:r>
      <w:r w:rsidR="003B1C9F">
        <w:t>5</w:t>
      </w:r>
      <w:r>
        <w:t>.5</w:t>
      </w:r>
      <w:r>
        <w:tab/>
        <w:t>Data Model</w:t>
      </w:r>
      <w:bookmarkEnd w:id="315"/>
      <w:bookmarkEnd w:id="316"/>
    </w:p>
    <w:p w14:paraId="77C7F214" w14:textId="77E5A1FA" w:rsidR="00804974" w:rsidRDefault="00804974" w:rsidP="00804974">
      <w:pPr>
        <w:pStyle w:val="Heading4"/>
        <w:rPr>
          <w:lang w:eastAsia="zh-CN"/>
        </w:rPr>
      </w:pPr>
      <w:bookmarkStart w:id="317" w:name="_Toc73530470"/>
      <w:bookmarkStart w:id="318" w:name="_Toc96848240"/>
      <w:r>
        <w:rPr>
          <w:lang w:eastAsia="zh-CN"/>
        </w:rPr>
        <w:t>6.</w:t>
      </w:r>
      <w:r w:rsidR="003B1C9F">
        <w:rPr>
          <w:lang w:eastAsia="zh-CN"/>
        </w:rPr>
        <w:t>5</w:t>
      </w:r>
      <w:r>
        <w:rPr>
          <w:lang w:eastAsia="zh-CN"/>
        </w:rPr>
        <w:t>.5.1</w:t>
      </w:r>
      <w:r>
        <w:rPr>
          <w:lang w:eastAsia="zh-CN"/>
        </w:rPr>
        <w:tab/>
        <w:t>General</w:t>
      </w:r>
      <w:bookmarkEnd w:id="317"/>
      <w:bookmarkEnd w:id="318"/>
    </w:p>
    <w:p w14:paraId="4C9EDEE7" w14:textId="77777777" w:rsidR="00804974" w:rsidRDefault="00804974" w:rsidP="00804974">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05DA24A7" w14:textId="0AF1ADB0" w:rsidR="00804974" w:rsidRDefault="00804974" w:rsidP="00804974">
      <w:r>
        <w:t>Table 6.</w:t>
      </w:r>
      <w:r w:rsidR="003B1C9F">
        <w:t>5</w:t>
      </w:r>
      <w:r>
        <w:t xml:space="preserve">.5.1-1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1CBCE141" w14:textId="7643B64B" w:rsidR="00804974" w:rsidRDefault="00804974" w:rsidP="00804974">
      <w:pPr>
        <w:pStyle w:val="TH"/>
      </w:pPr>
      <w:r>
        <w:t>Table 6.</w:t>
      </w:r>
      <w:r w:rsidR="003B1C9F">
        <w:t>5</w:t>
      </w:r>
      <w:r>
        <w:t xml:space="preserve">.5.1-1: </w:t>
      </w:r>
      <w:r w:rsidRPr="00405863">
        <w:rPr>
          <w:lang w:val="en-US"/>
        </w:rPr>
        <w:t>Eees_ 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04974" w14:paraId="3F8C9E67"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1A3223" w14:textId="77777777" w:rsidR="00804974" w:rsidRDefault="00804974" w:rsidP="007D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902330C" w14:textId="77777777" w:rsidR="00804974" w:rsidRDefault="00804974" w:rsidP="007D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46D0E07" w14:textId="77777777" w:rsidR="00804974" w:rsidRDefault="00804974" w:rsidP="007D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6C004FF" w14:textId="77777777" w:rsidR="00804974" w:rsidRDefault="00804974" w:rsidP="007D226D">
            <w:pPr>
              <w:pStyle w:val="TAH"/>
            </w:pPr>
            <w:r>
              <w:t>Applicability</w:t>
            </w:r>
          </w:p>
        </w:tc>
      </w:tr>
      <w:tr w:rsidR="00804974" w14:paraId="497F76F2"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tcPr>
          <w:p w14:paraId="10A5A153" w14:textId="77777777" w:rsidR="00804974" w:rsidRDefault="00804974" w:rsidP="007D226D">
            <w:pPr>
              <w:pStyle w:val="TAL"/>
            </w:pPr>
            <w:r>
              <w:t>AcrInitiationReq</w:t>
            </w:r>
          </w:p>
        </w:tc>
        <w:tc>
          <w:tcPr>
            <w:tcW w:w="1297" w:type="dxa"/>
            <w:tcBorders>
              <w:top w:val="single" w:sz="4" w:space="0" w:color="auto"/>
              <w:left w:val="single" w:sz="4" w:space="0" w:color="auto"/>
              <w:bottom w:val="single" w:sz="4" w:space="0" w:color="auto"/>
              <w:right w:val="single" w:sz="4" w:space="0" w:color="auto"/>
            </w:tcBorders>
          </w:tcPr>
          <w:p w14:paraId="3D2AA0B4" w14:textId="5F5F65F2" w:rsidR="00804974" w:rsidRDefault="00804974" w:rsidP="00CD6BCB">
            <w:pPr>
              <w:pStyle w:val="TAL"/>
            </w:pPr>
            <w:r>
              <w:t>6.</w:t>
            </w:r>
            <w:r w:rsidR="00CD6BCB">
              <w:t>5</w:t>
            </w:r>
            <w:r>
              <w:t>.5.2.2</w:t>
            </w:r>
          </w:p>
        </w:tc>
        <w:tc>
          <w:tcPr>
            <w:tcW w:w="2887" w:type="dxa"/>
            <w:tcBorders>
              <w:top w:val="single" w:sz="4" w:space="0" w:color="auto"/>
              <w:left w:val="single" w:sz="4" w:space="0" w:color="auto"/>
              <w:bottom w:val="single" w:sz="4" w:space="0" w:color="auto"/>
              <w:right w:val="single" w:sz="4" w:space="0" w:color="auto"/>
            </w:tcBorders>
          </w:tcPr>
          <w:p w14:paraId="2763F208" w14:textId="77777777" w:rsidR="00804974" w:rsidRDefault="00804974" w:rsidP="007D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048F22D" w14:textId="77777777" w:rsidR="00804974" w:rsidRDefault="00804974" w:rsidP="007D226D">
            <w:pPr>
              <w:pStyle w:val="TAL"/>
              <w:rPr>
                <w:rFonts w:cs="Arial"/>
                <w:szCs w:val="18"/>
              </w:rPr>
            </w:pPr>
          </w:p>
        </w:tc>
      </w:tr>
      <w:tr w:rsidR="00804974" w14:paraId="4CB7877A"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tcPr>
          <w:p w14:paraId="3A031082" w14:textId="77777777" w:rsidR="00804974" w:rsidRDefault="00804974" w:rsidP="007D226D">
            <w:pPr>
              <w:pStyle w:val="TAL"/>
            </w:pPr>
            <w:r>
              <w:t>AcrDeterminationReq</w:t>
            </w:r>
          </w:p>
        </w:tc>
        <w:tc>
          <w:tcPr>
            <w:tcW w:w="1297" w:type="dxa"/>
            <w:tcBorders>
              <w:top w:val="single" w:sz="4" w:space="0" w:color="auto"/>
              <w:left w:val="single" w:sz="4" w:space="0" w:color="auto"/>
              <w:bottom w:val="single" w:sz="4" w:space="0" w:color="auto"/>
              <w:right w:val="single" w:sz="4" w:space="0" w:color="auto"/>
            </w:tcBorders>
          </w:tcPr>
          <w:p w14:paraId="229D28F7" w14:textId="569B148B" w:rsidR="00804974" w:rsidRDefault="00804974" w:rsidP="00CD6BCB">
            <w:pPr>
              <w:pStyle w:val="TAL"/>
            </w:pPr>
            <w:r>
              <w:t>6.</w:t>
            </w:r>
            <w:r w:rsidR="00CD6BCB">
              <w:t>5</w:t>
            </w:r>
            <w:r>
              <w:t>.5.2.3</w:t>
            </w:r>
          </w:p>
        </w:tc>
        <w:tc>
          <w:tcPr>
            <w:tcW w:w="2887" w:type="dxa"/>
            <w:tcBorders>
              <w:top w:val="single" w:sz="4" w:space="0" w:color="auto"/>
              <w:left w:val="single" w:sz="4" w:space="0" w:color="auto"/>
              <w:bottom w:val="single" w:sz="4" w:space="0" w:color="auto"/>
              <w:right w:val="single" w:sz="4" w:space="0" w:color="auto"/>
            </w:tcBorders>
          </w:tcPr>
          <w:p w14:paraId="02394820" w14:textId="77777777" w:rsidR="00804974" w:rsidRDefault="00804974" w:rsidP="007D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A90B689" w14:textId="77777777" w:rsidR="00804974" w:rsidRDefault="00804974" w:rsidP="007D226D">
            <w:pPr>
              <w:pStyle w:val="TAL"/>
              <w:rPr>
                <w:rFonts w:cs="Arial"/>
                <w:szCs w:val="18"/>
              </w:rPr>
            </w:pPr>
          </w:p>
        </w:tc>
      </w:tr>
    </w:tbl>
    <w:p w14:paraId="37D53EC5" w14:textId="77777777" w:rsidR="00804974" w:rsidRDefault="00804974" w:rsidP="00804974"/>
    <w:p w14:paraId="0AD5D12E" w14:textId="74A0FF11" w:rsidR="00804974" w:rsidRDefault="00804974" w:rsidP="00804974">
      <w:r>
        <w:t>Table 6.</w:t>
      </w:r>
      <w:r w:rsidR="003B1C9F">
        <w:t>5</w:t>
      </w:r>
      <w:r>
        <w:t xml:space="preserve">.5.1-2 specifies data types re-used by the </w:t>
      </w:r>
      <w:r w:rsidRPr="00405863">
        <w:rPr>
          <w:lang w:val="en-US"/>
        </w:rPr>
        <w:t>Eees_AppContextRelocation</w:t>
      </w:r>
      <w:r>
        <w:t xml:space="preserve"> API service. </w:t>
      </w:r>
    </w:p>
    <w:p w14:paraId="47C67B5F" w14:textId="28BE5A5C" w:rsidR="00804974" w:rsidRDefault="00804974" w:rsidP="00804974">
      <w:pPr>
        <w:pStyle w:val="TH"/>
      </w:pPr>
      <w:r>
        <w:t>Table 6.</w:t>
      </w:r>
      <w:r w:rsidR="003B1C9F">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04974" w14:paraId="444045B3"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477C50E" w14:textId="77777777" w:rsidR="00804974" w:rsidRDefault="00804974" w:rsidP="007D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1CF5FE3" w14:textId="77777777" w:rsidR="00804974" w:rsidRDefault="00804974" w:rsidP="007D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2B9E4AFA" w14:textId="77777777" w:rsidR="00804974" w:rsidRDefault="00804974" w:rsidP="007D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2AF258B" w14:textId="77777777" w:rsidR="00804974" w:rsidRDefault="00804974" w:rsidP="007D226D">
            <w:pPr>
              <w:pStyle w:val="TAH"/>
            </w:pPr>
            <w:r>
              <w:t>Applicability</w:t>
            </w:r>
          </w:p>
        </w:tc>
      </w:tr>
      <w:tr w:rsidR="00804974" w14:paraId="75E39ADE"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tcPr>
          <w:p w14:paraId="70BEB5C5" w14:textId="77777777" w:rsidR="00804974" w:rsidRPr="00FF31D1" w:rsidRDefault="00804974" w:rsidP="007D226D">
            <w:pPr>
              <w:pStyle w:val="TAL"/>
              <w:rPr>
                <w:lang w:eastAsia="zh-CN"/>
              </w:rPr>
            </w:pPr>
            <w:r>
              <w:rPr>
                <w:lang w:eastAsia="zh-CN"/>
              </w:rPr>
              <w:t>n/a</w:t>
            </w:r>
          </w:p>
        </w:tc>
        <w:tc>
          <w:tcPr>
            <w:tcW w:w="1848" w:type="dxa"/>
            <w:tcBorders>
              <w:top w:val="single" w:sz="4" w:space="0" w:color="auto"/>
              <w:left w:val="single" w:sz="4" w:space="0" w:color="auto"/>
              <w:bottom w:val="single" w:sz="4" w:space="0" w:color="auto"/>
              <w:right w:val="single" w:sz="4" w:space="0" w:color="auto"/>
            </w:tcBorders>
          </w:tcPr>
          <w:p w14:paraId="5F504D49" w14:textId="77777777" w:rsidR="00804974" w:rsidRDefault="00804974" w:rsidP="007D226D">
            <w:pPr>
              <w:pStyle w:val="TAL"/>
            </w:pPr>
          </w:p>
        </w:tc>
        <w:tc>
          <w:tcPr>
            <w:tcW w:w="3137" w:type="dxa"/>
            <w:tcBorders>
              <w:top w:val="single" w:sz="4" w:space="0" w:color="auto"/>
              <w:left w:val="single" w:sz="4" w:space="0" w:color="auto"/>
              <w:bottom w:val="single" w:sz="4" w:space="0" w:color="auto"/>
              <w:right w:val="single" w:sz="4" w:space="0" w:color="auto"/>
            </w:tcBorders>
          </w:tcPr>
          <w:p w14:paraId="26B1DA23" w14:textId="77777777" w:rsidR="00804974" w:rsidRDefault="00804974" w:rsidP="007D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100A4AC8" w14:textId="77777777" w:rsidR="00804974" w:rsidRDefault="00804974" w:rsidP="007D226D">
            <w:pPr>
              <w:pStyle w:val="TAL"/>
              <w:rPr>
                <w:rFonts w:cs="Arial"/>
                <w:szCs w:val="18"/>
              </w:rPr>
            </w:pPr>
          </w:p>
        </w:tc>
      </w:tr>
    </w:tbl>
    <w:p w14:paraId="37B92A0A" w14:textId="77777777" w:rsidR="00804974" w:rsidRPr="0086051F" w:rsidRDefault="00804974" w:rsidP="00804974">
      <w:pPr>
        <w:rPr>
          <w:lang w:eastAsia="zh-CN"/>
        </w:rPr>
      </w:pPr>
    </w:p>
    <w:p w14:paraId="558E90FB" w14:textId="73F65F12" w:rsidR="00804974" w:rsidRDefault="00804974" w:rsidP="00804974">
      <w:pPr>
        <w:pStyle w:val="Heading4"/>
        <w:rPr>
          <w:lang w:eastAsia="zh-CN"/>
        </w:rPr>
      </w:pPr>
      <w:bookmarkStart w:id="319" w:name="_Toc73530471"/>
      <w:bookmarkStart w:id="320" w:name="_Toc96848241"/>
      <w:r>
        <w:rPr>
          <w:lang w:eastAsia="zh-CN"/>
        </w:rPr>
        <w:lastRenderedPageBreak/>
        <w:t>6.</w:t>
      </w:r>
      <w:r w:rsidR="003B1C9F">
        <w:rPr>
          <w:lang w:eastAsia="zh-CN"/>
        </w:rPr>
        <w:t>5</w:t>
      </w:r>
      <w:r>
        <w:rPr>
          <w:lang w:eastAsia="zh-CN"/>
        </w:rPr>
        <w:t>.5.2</w:t>
      </w:r>
      <w:r>
        <w:rPr>
          <w:lang w:eastAsia="zh-CN"/>
        </w:rPr>
        <w:tab/>
        <w:t>Structured data types</w:t>
      </w:r>
      <w:bookmarkEnd w:id="319"/>
      <w:bookmarkEnd w:id="320"/>
    </w:p>
    <w:p w14:paraId="595CD4BC" w14:textId="4EF080AE" w:rsidR="00804974" w:rsidRDefault="00804974" w:rsidP="00804974">
      <w:pPr>
        <w:pStyle w:val="Heading5"/>
        <w:rPr>
          <w:lang w:eastAsia="zh-CN"/>
        </w:rPr>
      </w:pPr>
      <w:bookmarkStart w:id="321" w:name="_Toc73530472"/>
      <w:bookmarkStart w:id="322" w:name="_Toc96848242"/>
      <w:r>
        <w:rPr>
          <w:lang w:eastAsia="zh-CN"/>
        </w:rPr>
        <w:t>6.</w:t>
      </w:r>
      <w:r w:rsidR="003B1C9F">
        <w:rPr>
          <w:lang w:eastAsia="zh-CN"/>
        </w:rPr>
        <w:t>5</w:t>
      </w:r>
      <w:r>
        <w:rPr>
          <w:lang w:eastAsia="zh-CN"/>
        </w:rPr>
        <w:t>.5.2.1</w:t>
      </w:r>
      <w:r>
        <w:rPr>
          <w:lang w:eastAsia="zh-CN"/>
        </w:rPr>
        <w:tab/>
        <w:t>Introduction</w:t>
      </w:r>
      <w:bookmarkEnd w:id="321"/>
      <w:bookmarkEnd w:id="322"/>
    </w:p>
    <w:p w14:paraId="595A0B2F" w14:textId="142534B9" w:rsidR="00804974" w:rsidRDefault="00804974" w:rsidP="00804974">
      <w:pPr>
        <w:pStyle w:val="Heading5"/>
        <w:rPr>
          <w:lang w:eastAsia="zh-CN"/>
        </w:rPr>
      </w:pPr>
      <w:bookmarkStart w:id="323" w:name="_Toc73530473"/>
      <w:bookmarkStart w:id="324" w:name="_Toc96848243"/>
      <w:r>
        <w:rPr>
          <w:lang w:eastAsia="zh-CN"/>
        </w:rPr>
        <w:t>6.</w:t>
      </w:r>
      <w:r w:rsidR="003B1C9F">
        <w:rPr>
          <w:lang w:eastAsia="zh-CN"/>
        </w:rPr>
        <w:t>5</w:t>
      </w:r>
      <w:r>
        <w:rPr>
          <w:lang w:eastAsia="zh-CN"/>
        </w:rPr>
        <w:t>.5.2.2</w:t>
      </w:r>
      <w:r>
        <w:rPr>
          <w:lang w:eastAsia="zh-CN"/>
        </w:rPr>
        <w:tab/>
        <w:t>Type: AcrInitiationReq</w:t>
      </w:r>
      <w:bookmarkEnd w:id="323"/>
      <w:bookmarkEnd w:id="324"/>
    </w:p>
    <w:p w14:paraId="6E6BF093" w14:textId="764AD3E9" w:rsidR="00804974" w:rsidRDefault="00804974" w:rsidP="00804974">
      <w:pPr>
        <w:pStyle w:val="EditorsNote"/>
      </w:pPr>
      <w:r w:rsidRPr="00F35F4A">
        <w:t>Editor</w:t>
      </w:r>
      <w:r w:rsidR="00716570">
        <w:t>'</w:t>
      </w:r>
      <w:r w:rsidRPr="00F35F4A">
        <w:t>s note:</w:t>
      </w:r>
      <w:r w:rsidRPr="00F35F4A">
        <w:tab/>
        <w:t xml:space="preserve">The </w:t>
      </w:r>
      <w:r>
        <w:t>definition of the data type</w:t>
      </w:r>
      <w:r w:rsidRPr="00F35F4A">
        <w:t xml:space="preserve"> is FFS.</w:t>
      </w:r>
    </w:p>
    <w:p w14:paraId="3DF923D3" w14:textId="701EFD8E" w:rsidR="00804974" w:rsidRDefault="00804974" w:rsidP="00804974">
      <w:pPr>
        <w:pStyle w:val="Heading5"/>
        <w:rPr>
          <w:lang w:eastAsia="zh-CN"/>
        </w:rPr>
      </w:pPr>
      <w:bookmarkStart w:id="325" w:name="_Toc96848244"/>
      <w:r>
        <w:rPr>
          <w:lang w:eastAsia="zh-CN"/>
        </w:rPr>
        <w:t>6.</w:t>
      </w:r>
      <w:r w:rsidR="003B1C9F">
        <w:rPr>
          <w:lang w:eastAsia="zh-CN"/>
        </w:rPr>
        <w:t>5</w:t>
      </w:r>
      <w:r>
        <w:rPr>
          <w:lang w:eastAsia="zh-CN"/>
        </w:rPr>
        <w:t>.5.2.3</w:t>
      </w:r>
      <w:r>
        <w:rPr>
          <w:lang w:eastAsia="zh-CN"/>
        </w:rPr>
        <w:tab/>
        <w:t>Type: AcrDeterminationReq</w:t>
      </w:r>
      <w:bookmarkEnd w:id="325"/>
    </w:p>
    <w:p w14:paraId="19E02933" w14:textId="25285460" w:rsidR="00804974" w:rsidRDefault="00804974" w:rsidP="00804974">
      <w:pPr>
        <w:pStyle w:val="EditorsNote"/>
      </w:pPr>
      <w:r w:rsidRPr="00F35F4A">
        <w:t>Editor</w:t>
      </w:r>
      <w:r w:rsidR="00716570">
        <w:t>'</w:t>
      </w:r>
      <w:r w:rsidRPr="00F35F4A">
        <w:t>s note:</w:t>
      </w:r>
      <w:r w:rsidRPr="00F35F4A">
        <w:tab/>
        <w:t xml:space="preserve">The </w:t>
      </w:r>
      <w:r>
        <w:t>definition of the data type</w:t>
      </w:r>
      <w:r w:rsidRPr="00F35F4A">
        <w:t xml:space="preserve"> is FFS.</w:t>
      </w:r>
    </w:p>
    <w:p w14:paraId="4799514F" w14:textId="18B83523" w:rsidR="00804974" w:rsidRDefault="00804974" w:rsidP="00804974">
      <w:pPr>
        <w:pStyle w:val="Heading3"/>
      </w:pPr>
      <w:bookmarkStart w:id="326" w:name="_Toc73530478"/>
      <w:bookmarkStart w:id="327" w:name="_Toc96848245"/>
      <w:r>
        <w:t>6.</w:t>
      </w:r>
      <w:r w:rsidR="003B1C9F">
        <w:t>5</w:t>
      </w:r>
      <w:r>
        <w:t>.6</w:t>
      </w:r>
      <w:r>
        <w:tab/>
        <w:t>Error Handling</w:t>
      </w:r>
      <w:bookmarkEnd w:id="326"/>
      <w:bookmarkEnd w:id="327"/>
    </w:p>
    <w:p w14:paraId="5FD11DFC" w14:textId="77777777" w:rsidR="00804974" w:rsidRDefault="00804974" w:rsidP="00804974">
      <w:r>
        <w:t>General error handling are described in clause 6.1.</w:t>
      </w:r>
    </w:p>
    <w:p w14:paraId="74784807" w14:textId="67F4D3F8" w:rsidR="00804974" w:rsidRDefault="00804974" w:rsidP="00804974">
      <w:pPr>
        <w:pStyle w:val="Heading3"/>
      </w:pPr>
      <w:bookmarkStart w:id="328" w:name="_Toc73530479"/>
      <w:bookmarkStart w:id="329" w:name="_Toc96848246"/>
      <w:r>
        <w:t>6.</w:t>
      </w:r>
      <w:r w:rsidR="003B1C9F">
        <w:t>5</w:t>
      </w:r>
      <w:r>
        <w:t>.7</w:t>
      </w:r>
      <w:r>
        <w:tab/>
        <w:t>Feature negotiation</w:t>
      </w:r>
      <w:bookmarkEnd w:id="328"/>
      <w:bookmarkEnd w:id="329"/>
    </w:p>
    <w:p w14:paraId="45701B92" w14:textId="6E43B697" w:rsidR="00804974" w:rsidRPr="008D34FA" w:rsidRDefault="00804974" w:rsidP="00804974">
      <w:pPr>
        <w:rPr>
          <w:lang w:eastAsia="zh-CN"/>
        </w:rPr>
      </w:pPr>
      <w:r>
        <w:rPr>
          <w:lang w:eastAsia="zh-CN"/>
        </w:rPr>
        <w:t>General feature negotiation procedures are defined in clause 6.1. Table 6.</w:t>
      </w:r>
      <w:r w:rsidR="003B1C9F">
        <w:rPr>
          <w:lang w:eastAsia="zh-CN"/>
        </w:rPr>
        <w:t>5</w:t>
      </w:r>
      <w:r>
        <w:rPr>
          <w:lang w:eastAsia="zh-CN"/>
        </w:rPr>
        <w:t xml:space="preserve">.7-1 lists the supported features for </w:t>
      </w:r>
      <w:r w:rsidRPr="00405863">
        <w:rPr>
          <w:lang w:val="en-US"/>
        </w:rPr>
        <w:t>Eees_AppContextRelocation</w:t>
      </w:r>
      <w:r>
        <w:t xml:space="preserve"> </w:t>
      </w:r>
      <w:r>
        <w:rPr>
          <w:lang w:eastAsia="zh-CN"/>
        </w:rPr>
        <w:t>API.</w:t>
      </w:r>
    </w:p>
    <w:p w14:paraId="78DE8095" w14:textId="4BF61285" w:rsidR="00804974" w:rsidRDefault="00804974" w:rsidP="00804974">
      <w:pPr>
        <w:pStyle w:val="TH"/>
        <w:rPr>
          <w:rFonts w:eastAsia="Batang"/>
        </w:rPr>
      </w:pPr>
      <w:r>
        <w:rPr>
          <w:rFonts w:eastAsia="Batang"/>
        </w:rPr>
        <w:t>Table 6.</w:t>
      </w:r>
      <w:r w:rsidR="003B1C9F">
        <w:rPr>
          <w:rFonts w:eastAsia="Batang"/>
        </w:rPr>
        <w:t>5</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04974" w14:paraId="42C0E86A"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AF7DE73" w14:textId="77777777" w:rsidR="00804974" w:rsidRPr="00366EFF" w:rsidRDefault="00804974"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21DA13D" w14:textId="77777777" w:rsidR="00804974" w:rsidRPr="002D348A" w:rsidRDefault="00804974" w:rsidP="00366EFF">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BF9B98" w14:textId="77777777" w:rsidR="00804974" w:rsidRPr="00366EFF" w:rsidRDefault="00804974" w:rsidP="00455D9B">
            <w:pPr>
              <w:pStyle w:val="TAH"/>
              <w:rPr>
                <w:rFonts w:eastAsia="Batang"/>
              </w:rPr>
            </w:pPr>
            <w:r w:rsidRPr="00366EFF">
              <w:rPr>
                <w:rFonts w:eastAsia="Batang"/>
              </w:rPr>
              <w:t>Description</w:t>
            </w:r>
          </w:p>
        </w:tc>
      </w:tr>
      <w:tr w:rsidR="00804974" w14:paraId="0DBB642E"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tcPr>
          <w:p w14:paraId="7DA10E4F" w14:textId="77777777" w:rsidR="00804974" w:rsidRDefault="00804974" w:rsidP="007D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6AEEACE" w14:textId="77777777" w:rsidR="00804974" w:rsidRDefault="00804974" w:rsidP="007D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F72AF4A" w14:textId="77777777" w:rsidR="00804974" w:rsidRDefault="00804974" w:rsidP="007D226D">
            <w:pPr>
              <w:keepNext/>
              <w:keepLines/>
              <w:spacing w:after="0"/>
              <w:rPr>
                <w:rFonts w:ascii="Arial" w:eastAsia="Batang" w:hAnsi="Arial" w:cs="Arial"/>
                <w:sz w:val="18"/>
                <w:szCs w:val="18"/>
              </w:rPr>
            </w:pPr>
          </w:p>
        </w:tc>
      </w:tr>
    </w:tbl>
    <w:p w14:paraId="68FEF853" w14:textId="77777777" w:rsidR="00804974" w:rsidRPr="00A2226D" w:rsidRDefault="00804974" w:rsidP="00804974"/>
    <w:p w14:paraId="019574B6" w14:textId="77777777" w:rsidR="00804974" w:rsidRPr="00773BBB" w:rsidRDefault="00804974" w:rsidP="007F4199"/>
    <w:p w14:paraId="30F8A453" w14:textId="0107DEB0" w:rsidR="00CE6E20" w:rsidRDefault="00BF01A9" w:rsidP="00CE6E20">
      <w:pPr>
        <w:pStyle w:val="Heading2"/>
      </w:pPr>
      <w:bookmarkStart w:id="330" w:name="_Toc62658605"/>
      <w:bookmarkStart w:id="331" w:name="_Toc65746311"/>
      <w:bookmarkStart w:id="332" w:name="_Toc96848247"/>
      <w:r>
        <w:t>6</w:t>
      </w:r>
      <w:r w:rsidR="00CE6E20">
        <w:t>.x</w:t>
      </w:r>
      <w:r w:rsidR="00CE6E20">
        <w:tab/>
      </w:r>
      <w:r w:rsidR="00CE6E20" w:rsidRPr="00831458">
        <w:t>&lt;API Name</w:t>
      </w:r>
      <w:r w:rsidR="00CE6E20">
        <w:t xml:space="preserve"> – Eees_xxx</w:t>
      </w:r>
      <w:r w:rsidR="00CE6E20" w:rsidRPr="00831458">
        <w:t>&gt;</w:t>
      </w:r>
      <w:r w:rsidR="00CE6E20">
        <w:t xml:space="preserve"> API</w:t>
      </w:r>
      <w:bookmarkEnd w:id="330"/>
      <w:bookmarkEnd w:id="331"/>
      <w:bookmarkEnd w:id="332"/>
    </w:p>
    <w:p w14:paraId="4DC4C63D" w14:textId="77777777" w:rsidR="00CE6E20" w:rsidRPr="00771852" w:rsidRDefault="00CE6E20" w:rsidP="00CE6E20">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10F5F3F2" w14:textId="63A1B9CD" w:rsidR="00CE6E20" w:rsidRDefault="00BF01A9" w:rsidP="00CE6E20">
      <w:pPr>
        <w:pStyle w:val="Heading3"/>
      </w:pPr>
      <w:bookmarkStart w:id="333" w:name="_Toc62658606"/>
      <w:bookmarkStart w:id="334" w:name="_Toc65746312"/>
      <w:bookmarkStart w:id="335" w:name="_Toc96848248"/>
      <w:r>
        <w:t>6</w:t>
      </w:r>
      <w:r w:rsidR="00CE6E20">
        <w:t>.x.1</w:t>
      </w:r>
      <w:r w:rsidR="00CE6E20">
        <w:tab/>
        <w:t>API URI</w:t>
      </w:r>
      <w:bookmarkEnd w:id="333"/>
      <w:bookmarkEnd w:id="334"/>
      <w:bookmarkEnd w:id="335"/>
    </w:p>
    <w:p w14:paraId="469C3FF7" w14:textId="53B26DCD" w:rsidR="00CE6E20" w:rsidRDefault="00BF01A9" w:rsidP="00CE6E20">
      <w:pPr>
        <w:pStyle w:val="Heading3"/>
      </w:pPr>
      <w:bookmarkStart w:id="336" w:name="_Toc62658607"/>
      <w:bookmarkStart w:id="337" w:name="_Toc65746313"/>
      <w:bookmarkStart w:id="338" w:name="_Toc96848249"/>
      <w:r>
        <w:t>6</w:t>
      </w:r>
      <w:r w:rsidR="00CE6E20">
        <w:t>.x.2</w:t>
      </w:r>
      <w:r w:rsidR="00CE6E20">
        <w:tab/>
        <w:t>Resources</w:t>
      </w:r>
      <w:bookmarkEnd w:id="336"/>
      <w:bookmarkEnd w:id="337"/>
      <w:bookmarkEnd w:id="338"/>
    </w:p>
    <w:p w14:paraId="734EB148" w14:textId="4B284BD4" w:rsidR="00CE6E20" w:rsidRDefault="00BF01A9" w:rsidP="00CE6E20">
      <w:pPr>
        <w:pStyle w:val="Heading4"/>
      </w:pPr>
      <w:bookmarkStart w:id="339" w:name="_Toc62658608"/>
      <w:bookmarkStart w:id="340" w:name="_Toc65746314"/>
      <w:bookmarkStart w:id="341" w:name="_Toc96848250"/>
      <w:r>
        <w:t>6</w:t>
      </w:r>
      <w:r w:rsidR="00CE6E20">
        <w:t>.x.2.1</w:t>
      </w:r>
      <w:r w:rsidR="00CE6E20">
        <w:tab/>
        <w:t>Overview</w:t>
      </w:r>
      <w:bookmarkEnd w:id="339"/>
      <w:bookmarkEnd w:id="340"/>
      <w:bookmarkEnd w:id="341"/>
    </w:p>
    <w:p w14:paraId="2CF40D18" w14:textId="77777777" w:rsidR="00CE6E20" w:rsidRDefault="00CE6E20" w:rsidP="00CE6E20">
      <w:pPr>
        <w:pStyle w:val="TH"/>
      </w:pPr>
      <w:r w:rsidRPr="00E73566">
        <w:object w:dxaOrig="5352" w:dyaOrig="2556" w14:anchorId="215E1281">
          <v:shape id="_x0000_i1030" type="#_x0000_t75" style="width:267.7pt;height:126.45pt" o:ole="">
            <v:imagedata r:id="rId19" o:title=""/>
          </v:shape>
          <o:OLEObject Type="Embed" ProgID="Visio.Drawing.11" ShapeID="_x0000_i1030" DrawAspect="Content" ObjectID="_1707643881" r:id="rId20"/>
        </w:object>
      </w:r>
    </w:p>
    <w:p w14:paraId="29A727F7" w14:textId="1257ABE7" w:rsidR="00CE6E20" w:rsidRDefault="00CE6E20" w:rsidP="00CE6E20">
      <w:pPr>
        <w:pStyle w:val="TF"/>
      </w:pPr>
      <w:r>
        <w:t xml:space="preserve">Figure </w:t>
      </w:r>
      <w:r w:rsidR="00BF01A9">
        <w:t>6.x</w:t>
      </w:r>
      <w:r>
        <w:t xml:space="preserve">.2.1-1: Resource URI structure of the </w:t>
      </w:r>
      <w:r w:rsidRPr="00A422BA">
        <w:rPr>
          <w:highlight w:val="yellow"/>
        </w:rPr>
        <w:t>&lt;API Name&gt;</w:t>
      </w:r>
      <w:r>
        <w:t xml:space="preserve"> API</w:t>
      </w:r>
    </w:p>
    <w:p w14:paraId="0CB4E4D5" w14:textId="3840EF06" w:rsidR="00CE6E20" w:rsidRDefault="00CE6E20" w:rsidP="00CE6E20">
      <w:r>
        <w:t>Table </w:t>
      </w:r>
      <w:r w:rsidR="00BF01A9">
        <w:t>6.x</w:t>
      </w:r>
      <w:r>
        <w:t>.2.1-1 provides an overview of the resources and applicable HTTP methods.</w:t>
      </w:r>
    </w:p>
    <w:p w14:paraId="12BB7867" w14:textId="677F0707" w:rsidR="00CE6E20" w:rsidRDefault="00CE6E20" w:rsidP="00CE6E20">
      <w:pPr>
        <w:pStyle w:val="TH"/>
      </w:pPr>
      <w:r>
        <w:lastRenderedPageBreak/>
        <w:t>Table </w:t>
      </w:r>
      <w:r w:rsidR="00BF01A9">
        <w:t>6.x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CE6E20" w:rsidRPr="00170884" w14:paraId="76A774D3" w14:textId="77777777" w:rsidTr="00DE314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06C3A9" w14:textId="77777777" w:rsidR="00CE6E20" w:rsidRPr="00170884" w:rsidRDefault="00CE6E20" w:rsidP="00DE3141">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D05BB" w14:textId="77777777" w:rsidR="00CE6E20" w:rsidRPr="00170884" w:rsidRDefault="00CE6E20" w:rsidP="00DE3141">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21C0E3" w14:textId="77777777" w:rsidR="00CE6E20" w:rsidRPr="00170884" w:rsidRDefault="00CE6E20" w:rsidP="00DE3141">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F171CD" w14:textId="77777777" w:rsidR="00CE6E20" w:rsidRPr="00170884" w:rsidRDefault="00CE6E20" w:rsidP="00DE3141">
            <w:pPr>
              <w:pStyle w:val="TAH"/>
            </w:pPr>
            <w:r w:rsidRPr="00170884">
              <w:t>Description</w:t>
            </w:r>
          </w:p>
        </w:tc>
      </w:tr>
      <w:tr w:rsidR="00CE6E20" w:rsidRPr="00FF31D1" w14:paraId="10BD1210" w14:textId="77777777" w:rsidTr="00DE3141">
        <w:trPr>
          <w:jc w:val="center"/>
        </w:trPr>
        <w:tc>
          <w:tcPr>
            <w:tcW w:w="0" w:type="auto"/>
            <w:tcBorders>
              <w:top w:val="single" w:sz="4" w:space="0" w:color="auto"/>
              <w:left w:val="single" w:sz="4" w:space="0" w:color="auto"/>
              <w:right w:val="single" w:sz="4" w:space="0" w:color="auto"/>
            </w:tcBorders>
          </w:tcPr>
          <w:p w14:paraId="1139BB11" w14:textId="77777777" w:rsidR="00CE6E20" w:rsidRPr="00FF31D1" w:rsidRDefault="00CE6E20" w:rsidP="00DE3141">
            <w:pPr>
              <w:pStyle w:val="TAL"/>
            </w:pPr>
          </w:p>
        </w:tc>
        <w:tc>
          <w:tcPr>
            <w:tcW w:w="1585" w:type="pct"/>
            <w:tcBorders>
              <w:top w:val="single" w:sz="4" w:space="0" w:color="auto"/>
              <w:left w:val="single" w:sz="4" w:space="0" w:color="auto"/>
              <w:right w:val="single" w:sz="4" w:space="0" w:color="auto"/>
            </w:tcBorders>
          </w:tcPr>
          <w:p w14:paraId="6ECA2AC1" w14:textId="77777777" w:rsidR="00CE6E20" w:rsidRPr="00FF31D1" w:rsidRDefault="00CE6E20" w:rsidP="00DE3141">
            <w:pPr>
              <w:pStyle w:val="TAL"/>
            </w:pPr>
          </w:p>
        </w:tc>
        <w:tc>
          <w:tcPr>
            <w:tcW w:w="636" w:type="pct"/>
            <w:tcBorders>
              <w:top w:val="single" w:sz="4" w:space="0" w:color="auto"/>
              <w:left w:val="single" w:sz="4" w:space="0" w:color="auto"/>
              <w:bottom w:val="single" w:sz="4" w:space="0" w:color="auto"/>
              <w:right w:val="single" w:sz="4" w:space="0" w:color="auto"/>
            </w:tcBorders>
          </w:tcPr>
          <w:p w14:paraId="5CD71510" w14:textId="77777777" w:rsidR="00CE6E20" w:rsidRPr="00FF31D1" w:rsidRDefault="00CE6E20" w:rsidP="00DE3141">
            <w:pPr>
              <w:pStyle w:val="TAL"/>
            </w:pPr>
          </w:p>
        </w:tc>
        <w:tc>
          <w:tcPr>
            <w:tcW w:w="1510" w:type="pct"/>
            <w:tcBorders>
              <w:top w:val="single" w:sz="4" w:space="0" w:color="auto"/>
              <w:left w:val="single" w:sz="4" w:space="0" w:color="auto"/>
              <w:bottom w:val="single" w:sz="4" w:space="0" w:color="auto"/>
              <w:right w:val="single" w:sz="4" w:space="0" w:color="auto"/>
            </w:tcBorders>
          </w:tcPr>
          <w:p w14:paraId="424FF6D5" w14:textId="77777777" w:rsidR="00CE6E20" w:rsidRPr="00FF31D1" w:rsidRDefault="00CE6E20" w:rsidP="00DE3141">
            <w:pPr>
              <w:pStyle w:val="TAL"/>
            </w:pPr>
          </w:p>
        </w:tc>
      </w:tr>
    </w:tbl>
    <w:p w14:paraId="406AAAA2" w14:textId="77777777" w:rsidR="00CE6E20" w:rsidRPr="00A422BA" w:rsidRDefault="00CE6E20" w:rsidP="00CE6E20"/>
    <w:p w14:paraId="5720D2E1" w14:textId="0F3D840B" w:rsidR="00CE6E20" w:rsidRDefault="00BF01A9" w:rsidP="00CE6E20">
      <w:pPr>
        <w:pStyle w:val="Heading4"/>
      </w:pPr>
      <w:bookmarkStart w:id="342" w:name="_Toc62658609"/>
      <w:bookmarkStart w:id="343" w:name="_Toc65746315"/>
      <w:bookmarkStart w:id="344" w:name="_Toc96848251"/>
      <w:r>
        <w:t>6.x</w:t>
      </w:r>
      <w:r w:rsidR="00CE6E20">
        <w:t>.2.2</w:t>
      </w:r>
      <w:r w:rsidR="00CE6E20">
        <w:tab/>
        <w:t>Resource</w:t>
      </w:r>
      <w:r w:rsidR="00CE6E20" w:rsidRPr="00831458">
        <w:t>: &lt;Resource name&gt;</w:t>
      </w:r>
      <w:bookmarkEnd w:id="342"/>
      <w:bookmarkEnd w:id="343"/>
      <w:bookmarkEnd w:id="344"/>
    </w:p>
    <w:p w14:paraId="2146ED43" w14:textId="3A520B2B" w:rsidR="00CE6E20" w:rsidRPr="00C14CE6" w:rsidRDefault="00BF01A9" w:rsidP="00CE6E20">
      <w:pPr>
        <w:pStyle w:val="Heading5"/>
        <w:rPr>
          <w:lang w:eastAsia="zh-CN"/>
        </w:rPr>
      </w:pPr>
      <w:bookmarkStart w:id="345" w:name="_Toc62658610"/>
      <w:bookmarkStart w:id="346" w:name="_Toc65746316"/>
      <w:bookmarkStart w:id="347" w:name="_Toc96848252"/>
      <w:r>
        <w:rPr>
          <w:lang w:eastAsia="zh-CN"/>
        </w:rPr>
        <w:t>6.x</w:t>
      </w:r>
      <w:r w:rsidR="00CE6E20">
        <w:rPr>
          <w:lang w:eastAsia="zh-CN"/>
        </w:rPr>
        <w:t>.2.2.1</w:t>
      </w:r>
      <w:r w:rsidR="00CE6E20">
        <w:rPr>
          <w:lang w:eastAsia="zh-CN"/>
        </w:rPr>
        <w:tab/>
        <w:t>Description</w:t>
      </w:r>
      <w:bookmarkEnd w:id="345"/>
      <w:bookmarkEnd w:id="346"/>
      <w:bookmarkEnd w:id="347"/>
    </w:p>
    <w:p w14:paraId="3908EFEB" w14:textId="7DB9844D" w:rsidR="00CE6E20" w:rsidRDefault="00BF01A9" w:rsidP="00CE6E20">
      <w:pPr>
        <w:pStyle w:val="Heading5"/>
        <w:rPr>
          <w:lang w:eastAsia="zh-CN"/>
        </w:rPr>
      </w:pPr>
      <w:bookmarkStart w:id="348" w:name="_Toc62658611"/>
      <w:bookmarkStart w:id="349" w:name="_Toc65746317"/>
      <w:bookmarkStart w:id="350" w:name="_Toc96848253"/>
      <w:r>
        <w:rPr>
          <w:lang w:eastAsia="zh-CN"/>
        </w:rPr>
        <w:t>6.x</w:t>
      </w:r>
      <w:r w:rsidR="00CE6E20">
        <w:rPr>
          <w:lang w:eastAsia="zh-CN"/>
        </w:rPr>
        <w:t>.2.2.2</w:t>
      </w:r>
      <w:r w:rsidR="00CE6E20">
        <w:rPr>
          <w:lang w:eastAsia="zh-CN"/>
        </w:rPr>
        <w:tab/>
        <w:t>Resource Definition</w:t>
      </w:r>
      <w:bookmarkEnd w:id="348"/>
      <w:bookmarkEnd w:id="349"/>
      <w:bookmarkEnd w:id="350"/>
    </w:p>
    <w:p w14:paraId="26E8D646" w14:textId="3D1102D6" w:rsidR="00CE6E20" w:rsidRDefault="00BF01A9" w:rsidP="00CE6E20">
      <w:pPr>
        <w:pStyle w:val="Heading5"/>
        <w:rPr>
          <w:lang w:eastAsia="zh-CN"/>
        </w:rPr>
      </w:pPr>
      <w:bookmarkStart w:id="351" w:name="_Toc62658612"/>
      <w:bookmarkStart w:id="352" w:name="_Toc65746318"/>
      <w:bookmarkStart w:id="353" w:name="_Toc96848254"/>
      <w:r>
        <w:rPr>
          <w:lang w:eastAsia="zh-CN"/>
        </w:rPr>
        <w:t>6.x</w:t>
      </w:r>
      <w:r w:rsidR="00CE6E20">
        <w:rPr>
          <w:lang w:eastAsia="zh-CN"/>
        </w:rPr>
        <w:t>.2.2.3</w:t>
      </w:r>
      <w:r w:rsidR="00CE6E20">
        <w:rPr>
          <w:lang w:eastAsia="zh-CN"/>
        </w:rPr>
        <w:tab/>
        <w:t>Resource Standard Methods</w:t>
      </w:r>
      <w:bookmarkEnd w:id="351"/>
      <w:bookmarkEnd w:id="352"/>
      <w:bookmarkEnd w:id="353"/>
    </w:p>
    <w:p w14:paraId="4D711558" w14:textId="41A6B846" w:rsidR="00CE6E20" w:rsidRDefault="00BF01A9" w:rsidP="00CE6E20">
      <w:pPr>
        <w:pStyle w:val="Heading6"/>
        <w:rPr>
          <w:lang w:eastAsia="zh-CN"/>
        </w:rPr>
      </w:pPr>
      <w:bookmarkStart w:id="354" w:name="_Toc62658613"/>
      <w:bookmarkStart w:id="355" w:name="_Toc65746319"/>
      <w:bookmarkStart w:id="356" w:name="_Toc96848255"/>
      <w:r>
        <w:rPr>
          <w:lang w:eastAsia="zh-CN"/>
        </w:rPr>
        <w:t>6.x</w:t>
      </w:r>
      <w:r w:rsidR="00CE6E20">
        <w:rPr>
          <w:lang w:eastAsia="zh-CN"/>
        </w:rPr>
        <w:t>.2.2.3.1</w:t>
      </w:r>
      <w:r w:rsidR="00CE6E20">
        <w:rPr>
          <w:lang w:eastAsia="zh-CN"/>
        </w:rPr>
        <w:tab/>
      </w:r>
      <w:r w:rsidR="00CE6E20" w:rsidRPr="00831458">
        <w:rPr>
          <w:lang w:eastAsia="zh-CN"/>
        </w:rPr>
        <w:t>&lt;Method Name&gt;</w:t>
      </w:r>
      <w:bookmarkEnd w:id="354"/>
      <w:bookmarkEnd w:id="355"/>
      <w:bookmarkEnd w:id="356"/>
    </w:p>
    <w:p w14:paraId="064CA99D" w14:textId="79140D83" w:rsidR="00CE6E20" w:rsidRPr="00384E92" w:rsidRDefault="00CE6E20" w:rsidP="00CE6E20">
      <w:pPr>
        <w:pStyle w:val="TH"/>
        <w:rPr>
          <w:rFonts w:cs="Arial"/>
        </w:rPr>
      </w:pPr>
      <w:r>
        <w:t xml:space="preserve">Table </w:t>
      </w:r>
      <w:r w:rsidR="00BF01A9">
        <w:t>6.x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E6E20" w:rsidRPr="00A54937" w14:paraId="1456E3FE" w14:textId="77777777" w:rsidTr="00DE314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139AF1" w14:textId="77777777" w:rsidR="00CE6E20" w:rsidRPr="00A54937" w:rsidRDefault="00CE6E20" w:rsidP="00DE314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92BDE26" w14:textId="77777777" w:rsidR="00CE6E20" w:rsidRPr="00A54937" w:rsidRDefault="00CE6E20" w:rsidP="00DE314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64667" w14:textId="77777777" w:rsidR="00CE6E20" w:rsidRPr="00A54937" w:rsidRDefault="00CE6E20" w:rsidP="00DE314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794CA" w14:textId="77777777" w:rsidR="00CE6E20" w:rsidRPr="00A54937" w:rsidRDefault="00CE6E20" w:rsidP="00DE314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13EC24" w14:textId="77777777" w:rsidR="00CE6E20" w:rsidRPr="00A54937" w:rsidRDefault="00CE6E20" w:rsidP="00DE3141">
            <w:pPr>
              <w:pStyle w:val="TAH"/>
            </w:pPr>
            <w:r w:rsidRPr="00A54937">
              <w:t>Description</w:t>
            </w:r>
          </w:p>
        </w:tc>
      </w:tr>
      <w:tr w:rsidR="00CE6E20" w:rsidRPr="00A54937" w14:paraId="57330614" w14:textId="77777777" w:rsidTr="00DE314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75429D" w14:textId="77777777" w:rsidR="00CE6E20" w:rsidRDefault="00CE6E20" w:rsidP="00DE3141">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01897BD9" w14:textId="77777777" w:rsidR="00CE6E20" w:rsidRDefault="00CE6E20" w:rsidP="00DE3141">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1260DC26" w14:textId="77777777" w:rsidR="00CE6E20" w:rsidRDefault="00CE6E20" w:rsidP="00DE3141">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28EA46A5" w14:textId="77777777" w:rsidR="00CE6E20" w:rsidRDefault="00CE6E20" w:rsidP="00DE3141">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A4E6B2" w14:textId="77777777" w:rsidR="00CE6E20" w:rsidRPr="000C4B53" w:rsidRDefault="00CE6E20" w:rsidP="00DE3141">
            <w:pPr>
              <w:pStyle w:val="TAL"/>
            </w:pPr>
            <w:r w:rsidRPr="0016361A">
              <w:t>&lt;only if applicable&gt;</w:t>
            </w:r>
          </w:p>
        </w:tc>
      </w:tr>
    </w:tbl>
    <w:p w14:paraId="5B7D1377" w14:textId="77777777" w:rsidR="00CE6E20" w:rsidRDefault="00CE6E20" w:rsidP="00CE6E20"/>
    <w:p w14:paraId="6860B324" w14:textId="6444E94F" w:rsidR="00CE6E20" w:rsidRPr="00384E92" w:rsidRDefault="00CE6E20" w:rsidP="00CE6E20">
      <w:r>
        <w:t>This method shall support the request data structures specified in table </w:t>
      </w:r>
      <w:r w:rsidR="00BF01A9">
        <w:t>6.x</w:t>
      </w:r>
      <w:r>
        <w:t>.2.2.3.1-2 and the response data structures and response codes specified in table </w:t>
      </w:r>
      <w:r w:rsidR="00BF01A9">
        <w:t>6.x</w:t>
      </w:r>
      <w:r>
        <w:t>.2.2.3.1-3.</w:t>
      </w:r>
    </w:p>
    <w:p w14:paraId="60C55008" w14:textId="0FB53129" w:rsidR="00CE6E20" w:rsidRPr="001769FF" w:rsidRDefault="00CE6E20" w:rsidP="00CE6E20">
      <w:pPr>
        <w:pStyle w:val="TH"/>
      </w:pPr>
      <w:r>
        <w:t xml:space="preserve">Table </w:t>
      </w:r>
      <w:r w:rsidR="00BF01A9">
        <w:t>6.x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E6E20" w:rsidRPr="00A54937" w14:paraId="31FD8BEF" w14:textId="77777777" w:rsidTr="00DE314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9C2896" w14:textId="77777777" w:rsidR="00CE6E20" w:rsidRPr="00A54937" w:rsidRDefault="00CE6E20" w:rsidP="00DE314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DCDC8A0" w14:textId="77777777" w:rsidR="00CE6E20" w:rsidRPr="00A54937" w:rsidRDefault="00CE6E20" w:rsidP="00DE314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A967C90" w14:textId="77777777" w:rsidR="00CE6E20" w:rsidRPr="00A54937" w:rsidRDefault="00CE6E20" w:rsidP="00DE314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A35835E" w14:textId="77777777" w:rsidR="00CE6E20" w:rsidRPr="00A54937" w:rsidRDefault="00CE6E20" w:rsidP="00DE3141">
            <w:pPr>
              <w:pStyle w:val="TAH"/>
            </w:pPr>
            <w:r w:rsidRPr="00A54937">
              <w:t>Description</w:t>
            </w:r>
          </w:p>
        </w:tc>
      </w:tr>
      <w:tr w:rsidR="00CE6E20" w:rsidRPr="00A54937" w14:paraId="7B86F90D" w14:textId="77777777" w:rsidTr="00DE314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EE210B" w14:textId="77777777" w:rsidR="00CE6E20" w:rsidRPr="00A54937" w:rsidRDefault="00CE6E20" w:rsidP="00DE3141">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58769F4D" w14:textId="77777777" w:rsidR="00CE6E20" w:rsidRPr="00A54937" w:rsidRDefault="00CE6E20" w:rsidP="00DE3141">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59CA33EC" w14:textId="77777777" w:rsidR="00CE6E20" w:rsidRPr="00A54937" w:rsidRDefault="00CE6E20" w:rsidP="00DE3141">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D36D49A" w14:textId="77777777" w:rsidR="00CE6E20" w:rsidRPr="00A54937" w:rsidRDefault="00CE6E20" w:rsidP="00DE3141">
            <w:pPr>
              <w:pStyle w:val="TAL"/>
            </w:pPr>
            <w:r w:rsidRPr="0016361A">
              <w:t>&lt;only if applicable&gt;</w:t>
            </w:r>
          </w:p>
        </w:tc>
      </w:tr>
    </w:tbl>
    <w:p w14:paraId="040D5127" w14:textId="77777777" w:rsidR="00CE6E20" w:rsidRDefault="00CE6E20" w:rsidP="00CE6E20"/>
    <w:p w14:paraId="0DEEE82A" w14:textId="66659FD4" w:rsidR="00CE6E20" w:rsidRPr="001769FF" w:rsidRDefault="00CE6E20" w:rsidP="00CE6E20">
      <w:pPr>
        <w:pStyle w:val="TH"/>
      </w:pPr>
      <w:r>
        <w:t xml:space="preserve">Table </w:t>
      </w:r>
      <w:r w:rsidR="00BF01A9">
        <w:t>6.x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E6E20" w:rsidRPr="00A54937" w14:paraId="7B4CE2EE"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4D4011" w14:textId="77777777" w:rsidR="00CE6E20" w:rsidRPr="00A54937" w:rsidRDefault="00CE6E20" w:rsidP="00DE314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9F977B" w14:textId="77777777" w:rsidR="00CE6E20" w:rsidRPr="00A54937" w:rsidRDefault="00CE6E20" w:rsidP="00DE314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831237" w14:textId="77777777" w:rsidR="00CE6E20" w:rsidRPr="00A54937" w:rsidRDefault="00CE6E20" w:rsidP="00DE314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35E9B3A" w14:textId="77777777" w:rsidR="00CE6E20" w:rsidRPr="00A54937" w:rsidRDefault="00CE6E20" w:rsidP="00DE3141">
            <w:pPr>
              <w:pStyle w:val="TAH"/>
            </w:pPr>
            <w:r w:rsidRPr="00A54937">
              <w:t>Response</w:t>
            </w:r>
          </w:p>
          <w:p w14:paraId="6F75D257" w14:textId="77777777" w:rsidR="00CE6E20" w:rsidRPr="00A54937" w:rsidRDefault="00CE6E20" w:rsidP="00DE314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6133E62" w14:textId="77777777" w:rsidR="00CE6E20" w:rsidRPr="00A54937" w:rsidRDefault="00CE6E20" w:rsidP="00DE3141">
            <w:pPr>
              <w:pStyle w:val="TAH"/>
            </w:pPr>
            <w:r w:rsidRPr="00A54937">
              <w:t>Description</w:t>
            </w:r>
          </w:p>
        </w:tc>
      </w:tr>
      <w:tr w:rsidR="00CE6E20" w:rsidRPr="00A54937" w14:paraId="04449E96" w14:textId="77777777" w:rsidTr="00DE3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AC08B" w14:textId="77777777" w:rsidR="00CE6E20" w:rsidRPr="00A54937"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4A9668A" w14:textId="77777777" w:rsidR="00CE6E20" w:rsidRPr="00A54937" w:rsidRDefault="00CE6E20" w:rsidP="00DE3141">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51CFB85D" w14:textId="77777777" w:rsidR="00CE6E20" w:rsidRPr="00A54937" w:rsidRDefault="00CE6E20" w:rsidP="00DE3141">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28E0A7C5" w14:textId="77777777" w:rsidR="00CE6E20" w:rsidRPr="00A54937" w:rsidRDefault="00CE6E20" w:rsidP="00DE3141">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90FE31" w14:textId="77777777" w:rsidR="00CE6E20" w:rsidRPr="0016361A" w:rsidRDefault="00CE6E20" w:rsidP="00DE3141">
            <w:pPr>
              <w:pStyle w:val="TAL"/>
            </w:pPr>
            <w:r w:rsidRPr="0016361A">
              <w:t>&lt;Meaning of the success case&gt;</w:t>
            </w:r>
          </w:p>
          <w:p w14:paraId="4E747E88" w14:textId="77777777" w:rsidR="00CE6E20" w:rsidRPr="0016361A" w:rsidRDefault="00CE6E20" w:rsidP="00DE3141">
            <w:pPr>
              <w:pStyle w:val="TAL"/>
            </w:pPr>
            <w:r w:rsidRPr="0016361A">
              <w:t>or</w:t>
            </w:r>
          </w:p>
          <w:p w14:paraId="6627145A" w14:textId="77777777" w:rsidR="00CE6E20" w:rsidRPr="00A54937" w:rsidRDefault="00CE6E20" w:rsidP="00DE3141">
            <w:pPr>
              <w:pStyle w:val="TAL"/>
            </w:pPr>
            <w:r w:rsidRPr="0016361A">
              <w:t>&lt;Meaning of the error case with additional statement regarding error handling&gt;</w:t>
            </w:r>
          </w:p>
        </w:tc>
      </w:tr>
      <w:tr w:rsidR="00CE6E20" w:rsidRPr="00A54937" w14:paraId="11DA5D8A" w14:textId="77777777" w:rsidTr="00DE314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848475"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0143333B" w14:textId="77777777" w:rsidR="00CE6E20" w:rsidRDefault="00CE6E20" w:rsidP="00CE6E20"/>
    <w:p w14:paraId="0A11057A" w14:textId="2A091D72" w:rsidR="00CE6E20" w:rsidRPr="00A04126" w:rsidRDefault="00CE6E20" w:rsidP="00CE6E20">
      <w:pPr>
        <w:pStyle w:val="TH"/>
        <w:rPr>
          <w:rFonts w:cs="Arial"/>
        </w:rPr>
      </w:pPr>
      <w:r>
        <w:t xml:space="preserve">Table </w:t>
      </w:r>
      <w:r w:rsidR="00BF01A9">
        <w:t>6.x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CE6E20" w:rsidRPr="00B54FF5" w14:paraId="6BBDA978" w14:textId="77777777" w:rsidTr="00DE3141">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A0BBEC9" w14:textId="77777777" w:rsidR="00CE6E20" w:rsidRPr="0016361A" w:rsidRDefault="00CE6E20" w:rsidP="00DE3141">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A30378" w14:textId="77777777" w:rsidR="00CE6E20" w:rsidRPr="0016361A" w:rsidRDefault="00CE6E20" w:rsidP="00DE3141">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BC8D7AD" w14:textId="77777777" w:rsidR="00CE6E20" w:rsidRPr="0016361A" w:rsidRDefault="00CE6E20" w:rsidP="00DE3141">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306F3D3" w14:textId="77777777" w:rsidR="00CE6E20" w:rsidRPr="0016361A" w:rsidRDefault="00CE6E20" w:rsidP="00DE3141">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CC48F64" w14:textId="77777777" w:rsidR="00CE6E20" w:rsidRPr="0016361A" w:rsidRDefault="00CE6E20" w:rsidP="00DE3141">
            <w:pPr>
              <w:pStyle w:val="TAH"/>
            </w:pPr>
            <w:r w:rsidRPr="0016361A">
              <w:t>Description</w:t>
            </w:r>
          </w:p>
        </w:tc>
      </w:tr>
      <w:tr w:rsidR="00CE6E20" w:rsidRPr="00B54FF5" w14:paraId="7B957B5D" w14:textId="77777777" w:rsidTr="00DE3141">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61B5EFF" w14:textId="77777777" w:rsidR="00CE6E20" w:rsidRPr="0016361A" w:rsidRDefault="00CE6E20" w:rsidP="00DE3141">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431846F6" w14:textId="77777777" w:rsidR="00CE6E20" w:rsidRPr="0016361A" w:rsidRDefault="00CE6E20" w:rsidP="00DE3141">
            <w:pPr>
              <w:pStyle w:val="TAL"/>
            </w:pPr>
            <w:r w:rsidRPr="0016361A">
              <w:t>&lt;data type&gt;</w:t>
            </w:r>
          </w:p>
          <w:p w14:paraId="15671B8B" w14:textId="77777777" w:rsidR="00CE6E20" w:rsidRPr="0016361A" w:rsidRDefault="00CE6E20" w:rsidP="00DE3141">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2F98649C" w14:textId="77777777" w:rsidR="00CE6E20" w:rsidRPr="0016361A" w:rsidRDefault="00CE6E20" w:rsidP="00DE3141">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4588898" w14:textId="77777777" w:rsidR="00CE6E20" w:rsidRPr="0016361A" w:rsidRDefault="00CE6E20" w:rsidP="00DE3141">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7CF37A" w14:textId="77777777" w:rsidR="00CE6E20" w:rsidRPr="0016361A" w:rsidRDefault="00CE6E20" w:rsidP="00DE3141">
            <w:pPr>
              <w:pStyle w:val="TAL"/>
            </w:pPr>
            <w:r w:rsidRPr="0016361A">
              <w:t>&lt;description&gt;</w:t>
            </w:r>
          </w:p>
        </w:tc>
      </w:tr>
    </w:tbl>
    <w:p w14:paraId="30AA9C24" w14:textId="77777777" w:rsidR="00CE6E20" w:rsidRPr="00A04126" w:rsidRDefault="00CE6E20" w:rsidP="00CE6E20"/>
    <w:p w14:paraId="1C34E693" w14:textId="3FC8836C" w:rsidR="00CE6E20" w:rsidRPr="00A04126" w:rsidRDefault="00CE6E20" w:rsidP="00CE6E20">
      <w:pPr>
        <w:pStyle w:val="TH"/>
        <w:rPr>
          <w:rFonts w:cs="Arial"/>
        </w:rPr>
      </w:pPr>
      <w:r w:rsidRPr="00A04126">
        <w:lastRenderedPageBreak/>
        <w:t xml:space="preserve">Table </w:t>
      </w:r>
      <w:r w:rsidR="00BF01A9">
        <w:t>6.x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CE6E20" w:rsidRPr="00B54FF5" w14:paraId="35CD3405" w14:textId="77777777" w:rsidTr="00DE314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47E528B" w14:textId="77777777" w:rsidR="00CE6E20" w:rsidRPr="0016361A" w:rsidRDefault="00CE6E20" w:rsidP="00DE3141">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D3180BA" w14:textId="77777777" w:rsidR="00CE6E20" w:rsidRPr="0016361A" w:rsidRDefault="00CE6E20" w:rsidP="00DE3141">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243E6F" w14:textId="77777777" w:rsidR="00CE6E20" w:rsidRPr="0016361A" w:rsidRDefault="00CE6E20" w:rsidP="00DE3141">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C7BDA4D" w14:textId="77777777" w:rsidR="00CE6E20" w:rsidRPr="0016361A" w:rsidRDefault="00CE6E20" w:rsidP="00DE3141">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6729BBB" w14:textId="77777777" w:rsidR="00CE6E20" w:rsidRPr="0016361A" w:rsidRDefault="00CE6E20" w:rsidP="00DE3141">
            <w:pPr>
              <w:pStyle w:val="TAH"/>
            </w:pPr>
            <w:r w:rsidRPr="0016361A">
              <w:t>Description</w:t>
            </w:r>
          </w:p>
        </w:tc>
      </w:tr>
      <w:tr w:rsidR="00CE6E20" w:rsidRPr="00B54FF5" w14:paraId="775B85B1" w14:textId="77777777" w:rsidTr="00DE314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C516A8D" w14:textId="77777777" w:rsidR="00CE6E20" w:rsidRPr="0016361A" w:rsidRDefault="00CE6E20" w:rsidP="00DE3141">
            <w:pPr>
              <w:pStyle w:val="TAL"/>
            </w:pPr>
          </w:p>
          <w:p w14:paraId="7A7168AE" w14:textId="77777777" w:rsidR="00CE6E20" w:rsidRPr="0016361A" w:rsidRDefault="00CE6E20" w:rsidP="00DE3141">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BC9C3A9" w14:textId="77777777" w:rsidR="00CE6E20" w:rsidRPr="0016361A" w:rsidRDefault="00CE6E20" w:rsidP="00DE3141">
            <w:pPr>
              <w:pStyle w:val="TAL"/>
            </w:pPr>
          </w:p>
          <w:p w14:paraId="36640C54" w14:textId="77777777" w:rsidR="00CE6E20" w:rsidRPr="0016361A" w:rsidRDefault="00CE6E20" w:rsidP="00DE3141">
            <w:pPr>
              <w:pStyle w:val="TAL"/>
            </w:pPr>
            <w:r w:rsidRPr="0016361A">
              <w:t>&lt;data type&gt;</w:t>
            </w:r>
          </w:p>
          <w:p w14:paraId="3739B594" w14:textId="77777777" w:rsidR="00CE6E20" w:rsidRPr="0016361A" w:rsidRDefault="00CE6E20" w:rsidP="00DE3141">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3BF7B80C" w14:textId="77777777" w:rsidR="00CE6E20" w:rsidRPr="0016361A" w:rsidRDefault="00CE6E20" w:rsidP="00DE3141">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295C7090" w14:textId="77777777" w:rsidR="00CE6E20" w:rsidRPr="0016361A" w:rsidRDefault="00CE6E20" w:rsidP="00DE3141">
            <w:pPr>
              <w:pStyle w:val="TAL"/>
            </w:pPr>
          </w:p>
          <w:p w14:paraId="5A5713BC" w14:textId="77777777" w:rsidR="00CE6E20" w:rsidRPr="0016361A" w:rsidRDefault="00CE6E20" w:rsidP="00DE3141">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D01D1" w14:textId="77777777" w:rsidR="00CE6E20" w:rsidRPr="0016361A" w:rsidRDefault="00CE6E20" w:rsidP="00DE3141">
            <w:pPr>
              <w:pStyle w:val="TAL"/>
            </w:pPr>
            <w:r w:rsidRPr="0016361A">
              <w:t>&lt;description&gt;</w:t>
            </w:r>
          </w:p>
        </w:tc>
      </w:tr>
    </w:tbl>
    <w:p w14:paraId="0D24BE2E" w14:textId="77777777" w:rsidR="00CE6E20" w:rsidRPr="00A04126" w:rsidRDefault="00CE6E20" w:rsidP="00CE6E20"/>
    <w:p w14:paraId="55A0AD52" w14:textId="1DBEAE96" w:rsidR="00CE6E20" w:rsidRPr="00A04126" w:rsidRDefault="00CE6E20" w:rsidP="00CE6E20">
      <w:pPr>
        <w:pStyle w:val="TH"/>
      </w:pPr>
      <w:r w:rsidRPr="00A04126">
        <w:t xml:space="preserve">Table </w:t>
      </w:r>
      <w:r w:rsidR="00BF01A9">
        <w:t>6.x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CE6E20" w:rsidRPr="00B54FF5" w14:paraId="16591A23" w14:textId="77777777" w:rsidTr="00DE3141">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0260EFD" w14:textId="77777777" w:rsidR="00CE6E20" w:rsidRPr="0016361A" w:rsidRDefault="00CE6E20" w:rsidP="00DE3141">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F19BE7A" w14:textId="77777777" w:rsidR="00CE6E20" w:rsidRPr="0016361A" w:rsidRDefault="00CE6E20" w:rsidP="00DE3141">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39AD1B7F" w14:textId="77777777" w:rsidR="00CE6E20" w:rsidRPr="0016361A" w:rsidRDefault="00CE6E20" w:rsidP="00DE3141">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104B46C" w14:textId="77777777" w:rsidR="00CE6E20" w:rsidRPr="0016361A" w:rsidRDefault="00CE6E20" w:rsidP="00DE3141">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6C8A728A" w14:textId="77777777" w:rsidR="00CE6E20" w:rsidRPr="0016361A" w:rsidRDefault="00CE6E20" w:rsidP="00DE3141">
            <w:pPr>
              <w:pStyle w:val="TAH"/>
            </w:pPr>
            <w:r w:rsidRPr="0016361A">
              <w:t>Description</w:t>
            </w:r>
          </w:p>
        </w:tc>
      </w:tr>
      <w:tr w:rsidR="00CE6E20" w:rsidRPr="00B54FF5" w14:paraId="6D236694" w14:textId="77777777" w:rsidTr="00DE3141">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34C69E2" w14:textId="77777777" w:rsidR="00CE6E20" w:rsidRPr="0016361A" w:rsidRDefault="00CE6E20" w:rsidP="00DE3141">
            <w:pPr>
              <w:pStyle w:val="TAL"/>
            </w:pPr>
            <w:r w:rsidRPr="0016361A">
              <w:t>&lt;link name&gt;</w:t>
            </w:r>
          </w:p>
          <w:p w14:paraId="5586F3A5" w14:textId="77777777" w:rsidR="00CE6E20" w:rsidRPr="0016361A" w:rsidRDefault="00CE6E20" w:rsidP="00DE3141">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353DD430" w14:textId="77777777" w:rsidR="00CE6E20" w:rsidRPr="0016361A" w:rsidRDefault="00CE6E20" w:rsidP="00DE3141">
            <w:pPr>
              <w:pStyle w:val="TAL"/>
            </w:pPr>
            <w:r w:rsidRPr="0016361A">
              <w:t>&lt;resource 1&gt;</w:t>
            </w:r>
          </w:p>
          <w:p w14:paraId="200207B6" w14:textId="77777777" w:rsidR="00CE6E20" w:rsidRPr="0016361A" w:rsidRDefault="00CE6E20" w:rsidP="00DE3141">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08EE9588" w14:textId="77777777" w:rsidR="00CE6E20" w:rsidRPr="0016361A" w:rsidRDefault="00CE6E20" w:rsidP="00DE3141">
            <w:pPr>
              <w:pStyle w:val="TAC"/>
            </w:pPr>
            <w:r w:rsidRPr="0016361A">
              <w:t>&lt;method 1&gt;</w:t>
            </w:r>
          </w:p>
          <w:p w14:paraId="43EB2FAA" w14:textId="77777777" w:rsidR="00CE6E20" w:rsidRPr="0016361A" w:rsidRDefault="00CE6E20" w:rsidP="00DE3141">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30905B82" w14:textId="77777777" w:rsidR="00CE6E20" w:rsidRPr="0016361A" w:rsidRDefault="00CE6E20" w:rsidP="00DE3141">
            <w:pPr>
              <w:pStyle w:val="TAL"/>
            </w:pPr>
            <w:r w:rsidRPr="0016361A">
              <w:t>&lt;parameter&gt;</w:t>
            </w:r>
          </w:p>
          <w:p w14:paraId="2D136065" w14:textId="77777777" w:rsidR="00CE6E20" w:rsidRPr="0016361A" w:rsidRDefault="00CE6E20" w:rsidP="00DE3141">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B65D82F" w14:textId="77777777" w:rsidR="00CE6E20" w:rsidRPr="0016361A" w:rsidRDefault="00CE6E20" w:rsidP="00DE3141">
            <w:pPr>
              <w:pStyle w:val="TAL"/>
            </w:pPr>
            <w:r w:rsidRPr="0016361A">
              <w:t>&lt;description of the link&gt;</w:t>
            </w:r>
          </w:p>
        </w:tc>
      </w:tr>
    </w:tbl>
    <w:p w14:paraId="02231E00" w14:textId="77777777" w:rsidR="00CE6E20" w:rsidRDefault="00CE6E20" w:rsidP="00CE6E20"/>
    <w:p w14:paraId="18429E93" w14:textId="563116E0" w:rsidR="00CE6E20" w:rsidRDefault="00BF01A9" w:rsidP="00CE6E20">
      <w:pPr>
        <w:pStyle w:val="Heading5"/>
        <w:rPr>
          <w:lang w:eastAsia="zh-CN"/>
        </w:rPr>
      </w:pPr>
      <w:bookmarkStart w:id="357" w:name="_Toc62658614"/>
      <w:bookmarkStart w:id="358" w:name="_Toc65746320"/>
      <w:bookmarkStart w:id="359" w:name="_Toc96848256"/>
      <w:r>
        <w:rPr>
          <w:lang w:eastAsia="zh-CN"/>
        </w:rPr>
        <w:t>6.x</w:t>
      </w:r>
      <w:r w:rsidR="00CE6E20">
        <w:rPr>
          <w:lang w:eastAsia="zh-CN"/>
        </w:rPr>
        <w:t>.2.2.4</w:t>
      </w:r>
      <w:r w:rsidR="00716570">
        <w:rPr>
          <w:lang w:eastAsia="zh-CN"/>
        </w:rPr>
        <w:tab/>
      </w:r>
      <w:r w:rsidR="00CE6E20">
        <w:rPr>
          <w:lang w:eastAsia="zh-CN"/>
        </w:rPr>
        <w:t>Resource Custom Operations</w:t>
      </w:r>
      <w:bookmarkEnd w:id="357"/>
      <w:bookmarkEnd w:id="358"/>
      <w:bookmarkEnd w:id="359"/>
    </w:p>
    <w:p w14:paraId="4ECA2633" w14:textId="77777777" w:rsidR="00CE6E20" w:rsidRDefault="00CE6E20" w:rsidP="00CE6E20">
      <w:pPr>
        <w:pStyle w:val="Guidance"/>
      </w:pPr>
      <w:r>
        <w:t>The following clauses will specify the custom operations supported by the resource.</w:t>
      </w:r>
    </w:p>
    <w:p w14:paraId="3C28573B" w14:textId="77777777" w:rsidR="00CE6E20" w:rsidRDefault="00CE6E20" w:rsidP="00CE6E2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2A75111" w14:textId="7AE321B4" w:rsidR="00CE6E20" w:rsidRPr="00384E92" w:rsidRDefault="00BF01A9" w:rsidP="00D6602B">
      <w:pPr>
        <w:pStyle w:val="Heading6"/>
      </w:pPr>
      <w:bookmarkStart w:id="360" w:name="_Toc510696616"/>
      <w:bookmarkStart w:id="361" w:name="_Toc35971407"/>
      <w:bookmarkStart w:id="362" w:name="_Toc36812138"/>
      <w:bookmarkStart w:id="363" w:name="_Toc62658615"/>
      <w:bookmarkStart w:id="364" w:name="_Toc65746321"/>
      <w:bookmarkStart w:id="365" w:name="_Toc96848257"/>
      <w:r>
        <w:t>6.x</w:t>
      </w:r>
      <w:r w:rsidR="00CE6E20">
        <w:t>.2.2.4</w:t>
      </w:r>
      <w:r w:rsidR="00CE6E20" w:rsidRPr="00384E92">
        <w:t>.1</w:t>
      </w:r>
      <w:r w:rsidR="00716570">
        <w:tab/>
      </w:r>
      <w:r w:rsidR="00CE6E20">
        <w:t>Overview</w:t>
      </w:r>
      <w:bookmarkEnd w:id="360"/>
      <w:bookmarkEnd w:id="361"/>
      <w:bookmarkEnd w:id="362"/>
      <w:bookmarkEnd w:id="363"/>
      <w:bookmarkEnd w:id="364"/>
      <w:bookmarkEnd w:id="365"/>
    </w:p>
    <w:p w14:paraId="17DDE2D4" w14:textId="2F5BCB8A" w:rsidR="00CE6E20" w:rsidRPr="00384E92" w:rsidRDefault="00CE6E20" w:rsidP="00CE6E20">
      <w:pPr>
        <w:pStyle w:val="TH"/>
      </w:pPr>
      <w:bookmarkStart w:id="366" w:name="_Toc510696617"/>
      <w:r>
        <w:t xml:space="preserve">Table </w:t>
      </w:r>
      <w:r w:rsidR="00BF01A9">
        <w:t>6.x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E6E20" w:rsidRPr="00B54FF5" w14:paraId="06F213B5"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65396FD" w14:textId="77777777" w:rsidR="00CE6E20" w:rsidRPr="0016361A" w:rsidRDefault="00CE6E20" w:rsidP="00DE314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D435B0" w14:textId="77777777" w:rsidR="00CE6E20" w:rsidRPr="0016361A" w:rsidRDefault="00CE6E20" w:rsidP="00DE3141">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C693E" w14:textId="77777777" w:rsidR="00CE6E20" w:rsidRPr="0016361A" w:rsidRDefault="00CE6E20" w:rsidP="00DE314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E543B" w14:textId="77777777" w:rsidR="00CE6E20" w:rsidRPr="0016361A" w:rsidRDefault="00CE6E20" w:rsidP="00DE3141">
            <w:pPr>
              <w:pStyle w:val="TAH"/>
            </w:pPr>
            <w:r w:rsidRPr="0016361A">
              <w:t>Description</w:t>
            </w:r>
          </w:p>
        </w:tc>
      </w:tr>
      <w:tr w:rsidR="00CE6E20" w:rsidRPr="00B54FF5" w14:paraId="735598B9"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tcPr>
          <w:p w14:paraId="0FEACA0B" w14:textId="77777777" w:rsidR="00CE6E20" w:rsidRPr="0016361A" w:rsidRDefault="00CE6E20" w:rsidP="00DE3141">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3D55BFD1" w14:textId="77777777" w:rsidR="00CE6E20" w:rsidRPr="0016361A" w:rsidRDefault="00CE6E20" w:rsidP="00DE3141">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1DAC9B21" w14:textId="77777777" w:rsidR="00CE6E20" w:rsidRPr="0016361A" w:rsidRDefault="00CE6E20" w:rsidP="00DE3141">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01C8118A" w14:textId="77777777" w:rsidR="00CE6E20" w:rsidRPr="0016361A" w:rsidRDefault="00CE6E20" w:rsidP="00DE3141">
            <w:pPr>
              <w:pStyle w:val="TAL"/>
            </w:pPr>
            <w:r w:rsidRPr="0016361A">
              <w:t>&lt;Operation executed by Custom operation&gt;</w:t>
            </w:r>
          </w:p>
        </w:tc>
      </w:tr>
      <w:tr w:rsidR="00CE6E20" w:rsidRPr="00B54FF5" w14:paraId="24C5020C" w14:textId="77777777" w:rsidTr="00DE3141">
        <w:trPr>
          <w:jc w:val="center"/>
        </w:trPr>
        <w:tc>
          <w:tcPr>
            <w:tcW w:w="1214" w:type="pct"/>
            <w:tcBorders>
              <w:top w:val="single" w:sz="4" w:space="0" w:color="auto"/>
              <w:left w:val="single" w:sz="4" w:space="0" w:color="auto"/>
              <w:right w:val="single" w:sz="4" w:space="0" w:color="auto"/>
            </w:tcBorders>
          </w:tcPr>
          <w:p w14:paraId="35D0D6E3" w14:textId="77777777" w:rsidR="00CE6E20" w:rsidRPr="0016361A" w:rsidRDefault="00CE6E20" w:rsidP="00DE3141">
            <w:pPr>
              <w:pStyle w:val="TAL"/>
            </w:pPr>
          </w:p>
        </w:tc>
        <w:tc>
          <w:tcPr>
            <w:tcW w:w="1214" w:type="pct"/>
            <w:tcBorders>
              <w:top w:val="single" w:sz="4" w:space="0" w:color="auto"/>
              <w:left w:val="single" w:sz="4" w:space="0" w:color="auto"/>
              <w:right w:val="single" w:sz="4" w:space="0" w:color="auto"/>
            </w:tcBorders>
          </w:tcPr>
          <w:p w14:paraId="27D09F9A" w14:textId="77777777" w:rsidR="00CE6E20" w:rsidRPr="0016361A" w:rsidRDefault="00CE6E20" w:rsidP="00DE3141">
            <w:pPr>
              <w:pStyle w:val="TAL"/>
            </w:pPr>
          </w:p>
        </w:tc>
        <w:tc>
          <w:tcPr>
            <w:tcW w:w="796" w:type="pct"/>
            <w:tcBorders>
              <w:top w:val="single" w:sz="4" w:space="0" w:color="auto"/>
              <w:left w:val="single" w:sz="4" w:space="0" w:color="auto"/>
              <w:bottom w:val="single" w:sz="4" w:space="0" w:color="auto"/>
              <w:right w:val="single" w:sz="4" w:space="0" w:color="auto"/>
            </w:tcBorders>
          </w:tcPr>
          <w:p w14:paraId="0987A852" w14:textId="77777777" w:rsidR="00CE6E20" w:rsidRPr="0016361A" w:rsidRDefault="00CE6E20" w:rsidP="00DE3141">
            <w:pPr>
              <w:pStyle w:val="TAL"/>
            </w:pPr>
          </w:p>
        </w:tc>
        <w:tc>
          <w:tcPr>
            <w:tcW w:w="1776" w:type="pct"/>
            <w:tcBorders>
              <w:top w:val="single" w:sz="4" w:space="0" w:color="auto"/>
              <w:left w:val="single" w:sz="4" w:space="0" w:color="auto"/>
              <w:bottom w:val="single" w:sz="4" w:space="0" w:color="auto"/>
              <w:right w:val="single" w:sz="4" w:space="0" w:color="auto"/>
            </w:tcBorders>
          </w:tcPr>
          <w:p w14:paraId="34510F4E" w14:textId="77777777" w:rsidR="00CE6E20" w:rsidRPr="0016361A" w:rsidRDefault="00CE6E20" w:rsidP="00DE3141">
            <w:pPr>
              <w:pStyle w:val="TAL"/>
            </w:pPr>
          </w:p>
        </w:tc>
      </w:tr>
    </w:tbl>
    <w:p w14:paraId="34EC509D" w14:textId="77777777" w:rsidR="00CE6E20" w:rsidRDefault="00CE6E20" w:rsidP="00CE6E20"/>
    <w:p w14:paraId="68DD7119" w14:textId="50C91F03" w:rsidR="00CE6E20" w:rsidRPr="00384E92" w:rsidRDefault="00BF01A9" w:rsidP="00D6602B">
      <w:pPr>
        <w:pStyle w:val="Heading6"/>
      </w:pPr>
      <w:bookmarkStart w:id="367" w:name="_Toc35971408"/>
      <w:bookmarkStart w:id="368" w:name="_Toc36812139"/>
      <w:bookmarkStart w:id="369" w:name="_Toc62658616"/>
      <w:bookmarkStart w:id="370" w:name="_Toc65746322"/>
      <w:bookmarkStart w:id="371" w:name="_Toc96848258"/>
      <w:r>
        <w:t>6.x</w:t>
      </w:r>
      <w:r w:rsidR="00CE6E20">
        <w:t>.2.2.4</w:t>
      </w:r>
      <w:r w:rsidR="00CE6E20" w:rsidRPr="00384E92">
        <w:t>.</w:t>
      </w:r>
      <w:r w:rsidR="00CE6E20">
        <w:t>2</w:t>
      </w:r>
      <w:r w:rsidR="00716570">
        <w:tab/>
      </w:r>
      <w:r w:rsidR="00CE6E20">
        <w:t>Operation: &lt; operation 1 &gt;</w:t>
      </w:r>
      <w:bookmarkEnd w:id="366"/>
      <w:bookmarkEnd w:id="367"/>
      <w:bookmarkEnd w:id="368"/>
      <w:bookmarkEnd w:id="369"/>
      <w:bookmarkEnd w:id="370"/>
      <w:bookmarkEnd w:id="371"/>
    </w:p>
    <w:p w14:paraId="1248B2A9" w14:textId="77777777" w:rsidR="00CE6E20" w:rsidRDefault="00CE6E20" w:rsidP="00CE6E20">
      <w:pPr>
        <w:pStyle w:val="Guidance"/>
      </w:pPr>
      <w:r>
        <w:t>This clause will specify the meaning of the operation applied on the resource.</w:t>
      </w:r>
    </w:p>
    <w:p w14:paraId="09FACA6D" w14:textId="731FA46A" w:rsidR="00CE6E20" w:rsidRDefault="00BF01A9" w:rsidP="00D6602B">
      <w:pPr>
        <w:pStyle w:val="H6"/>
      </w:pPr>
      <w:bookmarkStart w:id="372" w:name="_Toc510696618"/>
      <w:bookmarkStart w:id="373" w:name="_Toc35971409"/>
      <w:bookmarkStart w:id="374" w:name="_Toc36812140"/>
      <w:bookmarkStart w:id="375" w:name="_Toc62658617"/>
      <w:bookmarkStart w:id="376" w:name="_Toc65746323"/>
      <w:r>
        <w:t>6.x</w:t>
      </w:r>
      <w:r w:rsidR="00CE6E20">
        <w:t>.2.2.4.2.1</w:t>
      </w:r>
      <w:r w:rsidR="00CE6E20">
        <w:tab/>
        <w:t>Description</w:t>
      </w:r>
      <w:bookmarkEnd w:id="372"/>
      <w:bookmarkEnd w:id="373"/>
      <w:bookmarkEnd w:id="374"/>
      <w:bookmarkEnd w:id="375"/>
      <w:bookmarkEnd w:id="376"/>
    </w:p>
    <w:p w14:paraId="75346095" w14:textId="77777777" w:rsidR="00CE6E20" w:rsidRPr="00384E92" w:rsidRDefault="00CE6E20" w:rsidP="00CE6E20">
      <w:pPr>
        <w:pStyle w:val="Guidance"/>
      </w:pPr>
      <w:r>
        <w:t>This sublause will describe the custom operation and what it is used for, and the custom operation's URI.</w:t>
      </w:r>
    </w:p>
    <w:p w14:paraId="756A1BAD" w14:textId="689DA73F" w:rsidR="00CE6E20" w:rsidRDefault="00BF01A9" w:rsidP="00D6602B">
      <w:pPr>
        <w:pStyle w:val="H6"/>
      </w:pPr>
      <w:bookmarkStart w:id="377" w:name="_Toc510696619"/>
      <w:bookmarkStart w:id="378" w:name="_Toc35971410"/>
      <w:bookmarkStart w:id="379" w:name="_Toc36812141"/>
      <w:bookmarkStart w:id="380" w:name="_Toc62658618"/>
      <w:bookmarkStart w:id="381" w:name="_Toc65746324"/>
      <w:r>
        <w:t>6.x</w:t>
      </w:r>
      <w:r w:rsidR="00CE6E20">
        <w:t>.2.2.4.2.2</w:t>
      </w:r>
      <w:r w:rsidR="00CE6E20">
        <w:tab/>
        <w:t>Operation Definition</w:t>
      </w:r>
      <w:bookmarkEnd w:id="377"/>
      <w:bookmarkEnd w:id="378"/>
      <w:bookmarkEnd w:id="379"/>
      <w:bookmarkEnd w:id="380"/>
      <w:bookmarkEnd w:id="381"/>
    </w:p>
    <w:p w14:paraId="02B4BD41" w14:textId="77777777" w:rsidR="00CE6E20" w:rsidRPr="00384E92" w:rsidRDefault="00CE6E20" w:rsidP="00CE6E20">
      <w:pPr>
        <w:pStyle w:val="Guidance"/>
      </w:pPr>
      <w:r>
        <w:t>This clause will specify the custom operation and the HTTP method on which it is mapped.</w:t>
      </w:r>
    </w:p>
    <w:p w14:paraId="6ACD0E66" w14:textId="717A85E7" w:rsidR="00CE6E20" w:rsidRPr="00384E92" w:rsidRDefault="00CE6E20" w:rsidP="00CE6E20">
      <w:r>
        <w:t xml:space="preserve">This operation shall support the request data structures specified in table </w:t>
      </w:r>
      <w:r w:rsidR="00BF01A9">
        <w:t>6.x</w:t>
      </w:r>
      <w:r>
        <w:t xml:space="preserve">.2.2.4.2.2-1 and the response data structure and response codes specified in table </w:t>
      </w:r>
      <w:r w:rsidR="00BF01A9">
        <w:t>6.x</w:t>
      </w:r>
      <w:r>
        <w:t>.2.2.4.2.2-2.</w:t>
      </w:r>
    </w:p>
    <w:p w14:paraId="57AE4A34" w14:textId="50C01D6D" w:rsidR="00CE6E20" w:rsidRPr="001769FF" w:rsidRDefault="00CE6E20" w:rsidP="00CE6E20">
      <w:pPr>
        <w:pStyle w:val="TH"/>
      </w:pPr>
      <w:r>
        <w:t xml:space="preserve">Table </w:t>
      </w:r>
      <w:r w:rsidR="00BF01A9">
        <w:t>6.x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6E20" w:rsidRPr="00B54FF5" w14:paraId="19DE4A33" w14:textId="77777777" w:rsidTr="00DE31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619411" w14:textId="77777777" w:rsidR="00CE6E20" w:rsidRPr="0016361A" w:rsidRDefault="00CE6E20" w:rsidP="00DE31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7A2E96" w14:textId="77777777" w:rsidR="00CE6E20" w:rsidRPr="0016361A" w:rsidRDefault="00CE6E20" w:rsidP="00DE314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5A053C" w14:textId="77777777" w:rsidR="00CE6E20" w:rsidRPr="0016361A" w:rsidRDefault="00CE6E20" w:rsidP="00DE314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887B958" w14:textId="77777777" w:rsidR="00CE6E20" w:rsidRPr="0016361A" w:rsidRDefault="00CE6E20" w:rsidP="00DE3141">
            <w:pPr>
              <w:pStyle w:val="TAH"/>
            </w:pPr>
            <w:r w:rsidRPr="0016361A">
              <w:t>Description</w:t>
            </w:r>
          </w:p>
        </w:tc>
      </w:tr>
      <w:tr w:rsidR="00CE6E20" w:rsidRPr="00B54FF5" w14:paraId="30EC4250" w14:textId="77777777" w:rsidTr="00DE31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D14936"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1AF28FC9" w14:textId="77777777" w:rsidR="00CE6E20" w:rsidRPr="0016361A" w:rsidRDefault="00CE6E20" w:rsidP="00DE314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682CC89" w14:textId="77777777" w:rsidR="00CE6E20" w:rsidRPr="0016361A" w:rsidRDefault="00CE6E20" w:rsidP="00DE3141">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ED9EA7" w14:textId="77777777" w:rsidR="00CE6E20" w:rsidRPr="0016361A" w:rsidRDefault="00CE6E20" w:rsidP="00DE3141">
            <w:pPr>
              <w:pStyle w:val="TAL"/>
            </w:pPr>
            <w:r w:rsidRPr="0016361A">
              <w:t>&lt;only if applicable&gt;</w:t>
            </w:r>
          </w:p>
        </w:tc>
      </w:tr>
    </w:tbl>
    <w:p w14:paraId="72B8C223" w14:textId="77777777" w:rsidR="00CE6E20" w:rsidRDefault="00CE6E20" w:rsidP="00CE6E20"/>
    <w:p w14:paraId="34FCB911" w14:textId="28EE927E" w:rsidR="00CE6E20" w:rsidRPr="001769FF" w:rsidRDefault="00CE6E20" w:rsidP="00CE6E20">
      <w:pPr>
        <w:pStyle w:val="TH"/>
      </w:pPr>
      <w:r w:rsidRPr="001769FF">
        <w:lastRenderedPageBreak/>
        <w:t xml:space="preserve">Table </w:t>
      </w:r>
      <w:r w:rsidR="00BF01A9">
        <w:t>6.x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6E20" w:rsidRPr="00B54FF5" w14:paraId="5CBC47F6"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4A0DC" w14:textId="77777777" w:rsidR="00CE6E20" w:rsidRPr="0016361A" w:rsidRDefault="00CE6E20" w:rsidP="00DE314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ABF009" w14:textId="77777777" w:rsidR="00CE6E20" w:rsidRPr="0016361A" w:rsidRDefault="00CE6E20" w:rsidP="00DE314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247A7D" w14:textId="77777777" w:rsidR="00CE6E20" w:rsidRPr="0016361A" w:rsidRDefault="00CE6E20" w:rsidP="00DE314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7BD292" w14:textId="77777777" w:rsidR="00CE6E20" w:rsidRPr="0016361A" w:rsidRDefault="00CE6E20" w:rsidP="00DE3141">
            <w:pPr>
              <w:pStyle w:val="TAH"/>
            </w:pPr>
            <w:r w:rsidRPr="0016361A">
              <w:t>Response</w:t>
            </w:r>
          </w:p>
          <w:p w14:paraId="7549F79D" w14:textId="77777777" w:rsidR="00CE6E20" w:rsidRPr="0016361A" w:rsidRDefault="00CE6E20" w:rsidP="00DE314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1AD344D" w14:textId="77777777" w:rsidR="00CE6E20" w:rsidRPr="0016361A" w:rsidRDefault="00CE6E20" w:rsidP="00DE3141">
            <w:pPr>
              <w:pStyle w:val="TAH"/>
            </w:pPr>
            <w:r w:rsidRPr="0016361A">
              <w:t>Description</w:t>
            </w:r>
          </w:p>
        </w:tc>
      </w:tr>
      <w:tr w:rsidR="00CE6E20" w:rsidRPr="00B54FF5" w14:paraId="751539D4"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2187FA"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276A52F8" w14:textId="77777777" w:rsidR="00CE6E20" w:rsidRPr="0016361A" w:rsidRDefault="00CE6E20" w:rsidP="00DE314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4FDC312" w14:textId="77777777" w:rsidR="00CE6E20" w:rsidRPr="0016361A" w:rsidRDefault="00CE6E20" w:rsidP="00DE3141">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6314E41" w14:textId="77777777" w:rsidR="00CE6E20" w:rsidRPr="0016361A" w:rsidRDefault="00CE6E20" w:rsidP="00DE314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93B662" w14:textId="77777777" w:rsidR="00CE6E20" w:rsidRPr="0016361A" w:rsidRDefault="00CE6E20" w:rsidP="00DE3141">
            <w:pPr>
              <w:pStyle w:val="TAL"/>
            </w:pPr>
            <w:r w:rsidRPr="0016361A">
              <w:t>&lt;Meaning of the success case&gt;</w:t>
            </w:r>
          </w:p>
          <w:p w14:paraId="39C88BDE" w14:textId="77777777" w:rsidR="00CE6E20" w:rsidRPr="0016361A" w:rsidRDefault="00CE6E20" w:rsidP="00DE3141">
            <w:pPr>
              <w:pStyle w:val="TAL"/>
            </w:pPr>
            <w:r w:rsidRPr="0016361A">
              <w:t>or</w:t>
            </w:r>
          </w:p>
          <w:p w14:paraId="5DAA9B50" w14:textId="77777777" w:rsidR="00CE6E20" w:rsidRPr="0016361A" w:rsidRDefault="00CE6E20" w:rsidP="00DE3141">
            <w:pPr>
              <w:pStyle w:val="TAL"/>
            </w:pPr>
            <w:r w:rsidRPr="0016361A">
              <w:t>&lt;Meaning of the error case with additional statement regarding error handling&gt;</w:t>
            </w:r>
          </w:p>
        </w:tc>
      </w:tr>
      <w:tr w:rsidR="00CE6E20" w:rsidRPr="00B54FF5" w14:paraId="3FEDE129" w14:textId="77777777" w:rsidTr="00DE314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A587E30"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642584DD" w14:textId="77777777" w:rsidR="00DE679C" w:rsidRDefault="00DE679C" w:rsidP="00DE679C">
      <w:bookmarkStart w:id="382" w:name="_Toc62658619"/>
    </w:p>
    <w:p w14:paraId="20E3B15E" w14:textId="6376A2FE" w:rsidR="00997D48" w:rsidRDefault="00BF01A9" w:rsidP="00997D48">
      <w:pPr>
        <w:pStyle w:val="Heading3"/>
      </w:pPr>
      <w:bookmarkStart w:id="383" w:name="_Toc65746325"/>
      <w:bookmarkStart w:id="384" w:name="_Toc96848259"/>
      <w:r>
        <w:t>6.x</w:t>
      </w:r>
      <w:r w:rsidR="00997D48">
        <w:t>.3</w:t>
      </w:r>
      <w:r w:rsidR="00997D48">
        <w:tab/>
        <w:t>Custom Operations without associated resources</w:t>
      </w:r>
      <w:bookmarkEnd w:id="383"/>
      <w:bookmarkEnd w:id="384"/>
    </w:p>
    <w:p w14:paraId="5A182AC7" w14:textId="5957E574" w:rsidR="00997D48" w:rsidRPr="000A7435" w:rsidRDefault="00BF01A9" w:rsidP="00997D48">
      <w:pPr>
        <w:pStyle w:val="Heading4"/>
      </w:pPr>
      <w:bookmarkStart w:id="385" w:name="_Toc65746326"/>
      <w:bookmarkStart w:id="386" w:name="_Toc96848260"/>
      <w:r>
        <w:t>6.x</w:t>
      </w:r>
      <w:r w:rsidR="00997D48">
        <w:t>.3.1</w:t>
      </w:r>
      <w:r w:rsidR="00997D48">
        <w:tab/>
        <w:t>Overview</w:t>
      </w:r>
      <w:bookmarkEnd w:id="385"/>
      <w:bookmarkEnd w:id="386"/>
    </w:p>
    <w:p w14:paraId="6C2E0701" w14:textId="77777777" w:rsidR="00997D48" w:rsidRDefault="00997D48" w:rsidP="00997D48">
      <w:pPr>
        <w:pStyle w:val="Guidance"/>
      </w:pPr>
      <w:r>
        <w:t>This clause will specify custom operations without any associated resource supported by this API.</w:t>
      </w:r>
    </w:p>
    <w:p w14:paraId="3CCFB516" w14:textId="1C0A84A9" w:rsidR="00997D48" w:rsidRPr="00384E92" w:rsidRDefault="00997D48" w:rsidP="00997D48">
      <w:pPr>
        <w:pStyle w:val="TH"/>
      </w:pPr>
      <w:r w:rsidRPr="00384E92">
        <w:t xml:space="preserve">Table </w:t>
      </w:r>
      <w:r w:rsidR="00BF01A9">
        <w:t>6.x</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97D48" w:rsidRPr="00B54FF5" w14:paraId="2715C7E7"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2F36C" w14:textId="77777777" w:rsidR="00997D48" w:rsidRPr="0016361A" w:rsidRDefault="00997D48" w:rsidP="009351B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213552" w14:textId="77777777" w:rsidR="00997D48" w:rsidRPr="0016361A" w:rsidRDefault="00997D48" w:rsidP="009351B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0788BE" w14:textId="77777777" w:rsidR="00997D48" w:rsidRPr="0016361A" w:rsidRDefault="00997D48" w:rsidP="009351BB">
            <w:pPr>
              <w:pStyle w:val="TAH"/>
            </w:pPr>
            <w:r w:rsidRPr="0016361A">
              <w:t>Description</w:t>
            </w:r>
          </w:p>
        </w:tc>
      </w:tr>
      <w:tr w:rsidR="00997D48" w:rsidRPr="00B54FF5" w14:paraId="4AB32A54"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hideMark/>
          </w:tcPr>
          <w:p w14:paraId="09A2AB75" w14:textId="77777777" w:rsidR="00997D48" w:rsidRPr="0016361A" w:rsidRDefault="00997D48" w:rsidP="009351B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4098665E" w14:textId="77777777" w:rsidR="00997D48" w:rsidRPr="0016361A" w:rsidRDefault="00997D48" w:rsidP="009351BB">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319C0D33" w14:textId="77777777" w:rsidR="00997D48" w:rsidRPr="0016361A" w:rsidRDefault="00997D48" w:rsidP="009351BB">
            <w:pPr>
              <w:pStyle w:val="TAL"/>
            </w:pPr>
            <w:r w:rsidRPr="0016361A">
              <w:t>&lt;Operation executed by Custom operation&gt;</w:t>
            </w:r>
          </w:p>
        </w:tc>
      </w:tr>
      <w:tr w:rsidR="00997D48" w:rsidRPr="00B54FF5" w14:paraId="2158F263" w14:textId="77777777" w:rsidTr="009351BB">
        <w:trPr>
          <w:jc w:val="center"/>
        </w:trPr>
        <w:tc>
          <w:tcPr>
            <w:tcW w:w="1851" w:type="pct"/>
            <w:tcBorders>
              <w:top w:val="single" w:sz="4" w:space="0" w:color="auto"/>
              <w:left w:val="single" w:sz="4" w:space="0" w:color="auto"/>
              <w:right w:val="single" w:sz="4" w:space="0" w:color="auto"/>
            </w:tcBorders>
          </w:tcPr>
          <w:p w14:paraId="566BB952" w14:textId="77777777" w:rsidR="00997D48" w:rsidRPr="0016361A" w:rsidRDefault="00997D48" w:rsidP="009351BB">
            <w:pPr>
              <w:pStyle w:val="TAL"/>
            </w:pPr>
          </w:p>
        </w:tc>
        <w:tc>
          <w:tcPr>
            <w:tcW w:w="964" w:type="pct"/>
            <w:tcBorders>
              <w:top w:val="single" w:sz="4" w:space="0" w:color="auto"/>
              <w:left w:val="single" w:sz="4" w:space="0" w:color="auto"/>
              <w:bottom w:val="single" w:sz="4" w:space="0" w:color="auto"/>
              <w:right w:val="single" w:sz="4" w:space="0" w:color="auto"/>
            </w:tcBorders>
          </w:tcPr>
          <w:p w14:paraId="7DB172B3" w14:textId="77777777" w:rsidR="00997D48" w:rsidRPr="0016361A" w:rsidRDefault="00997D48" w:rsidP="009351BB">
            <w:pPr>
              <w:pStyle w:val="TAL"/>
            </w:pPr>
          </w:p>
        </w:tc>
        <w:tc>
          <w:tcPr>
            <w:tcW w:w="2185" w:type="pct"/>
            <w:tcBorders>
              <w:top w:val="single" w:sz="4" w:space="0" w:color="auto"/>
              <w:left w:val="single" w:sz="4" w:space="0" w:color="auto"/>
              <w:bottom w:val="single" w:sz="4" w:space="0" w:color="auto"/>
              <w:right w:val="single" w:sz="4" w:space="0" w:color="auto"/>
            </w:tcBorders>
          </w:tcPr>
          <w:p w14:paraId="1B8A3D28" w14:textId="77777777" w:rsidR="00997D48" w:rsidRPr="0016361A" w:rsidRDefault="00997D48" w:rsidP="009351BB">
            <w:pPr>
              <w:pStyle w:val="TAL"/>
            </w:pPr>
          </w:p>
        </w:tc>
      </w:tr>
    </w:tbl>
    <w:p w14:paraId="6C57850C" w14:textId="77777777" w:rsidR="00997D48" w:rsidRPr="00384E92" w:rsidRDefault="00997D48" w:rsidP="00997D48">
      <w:pPr>
        <w:pStyle w:val="Guidance"/>
      </w:pPr>
    </w:p>
    <w:p w14:paraId="74980954" w14:textId="5A9001FD" w:rsidR="00997D48" w:rsidRDefault="00BF01A9" w:rsidP="00997D48">
      <w:pPr>
        <w:pStyle w:val="Heading4"/>
      </w:pPr>
      <w:bookmarkStart w:id="387" w:name="_Toc65746327"/>
      <w:bookmarkStart w:id="388" w:name="_Toc96848261"/>
      <w:r>
        <w:t>6.x</w:t>
      </w:r>
      <w:r w:rsidR="00997D48">
        <w:t>.3.2</w:t>
      </w:r>
      <w:r w:rsidR="00997D48">
        <w:tab/>
        <w:t>Operation: &lt;operation 1&gt;</w:t>
      </w:r>
      <w:bookmarkEnd w:id="387"/>
      <w:bookmarkEnd w:id="388"/>
    </w:p>
    <w:p w14:paraId="07AAD1FB" w14:textId="77777777" w:rsidR="00997D48" w:rsidRDefault="00997D48" w:rsidP="00997D48">
      <w:pPr>
        <w:pStyle w:val="Guidance"/>
      </w:pPr>
      <w:r>
        <w:t>Where &lt;operation 1&gt; is to be replaced by the name of the custom operation, e.g.</w:t>
      </w:r>
      <w:r w:rsidRPr="00662956">
        <w:t xml:space="preserve"> </w:t>
      </w:r>
      <w:r>
        <w:t>Authentication_Information_Request.</w:t>
      </w:r>
    </w:p>
    <w:p w14:paraId="3F464467" w14:textId="77777777" w:rsidR="00997D48" w:rsidRDefault="00997D48" w:rsidP="00997D4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05BB026E" w14:textId="61A92265" w:rsidR="00997D48" w:rsidRDefault="00BF01A9" w:rsidP="00997D48">
      <w:pPr>
        <w:pStyle w:val="Heading5"/>
      </w:pPr>
      <w:bookmarkStart w:id="389" w:name="_Toc65746328"/>
      <w:bookmarkStart w:id="390" w:name="_Toc96848262"/>
      <w:r>
        <w:t>6.x</w:t>
      </w:r>
      <w:r w:rsidR="00997D48">
        <w:t>.3.2.1</w:t>
      </w:r>
      <w:r w:rsidR="00997D48">
        <w:tab/>
        <w:t>Description</w:t>
      </w:r>
      <w:bookmarkEnd w:id="389"/>
      <w:bookmarkEnd w:id="390"/>
    </w:p>
    <w:p w14:paraId="7258F5B9" w14:textId="6FA28F6D" w:rsidR="00997D48" w:rsidRPr="00384E92" w:rsidRDefault="00997D48" w:rsidP="00997D48">
      <w:pPr>
        <w:pStyle w:val="Guidance"/>
      </w:pPr>
      <w:r>
        <w:t xml:space="preserve">This </w:t>
      </w:r>
      <w:r w:rsidR="00716570">
        <w:t>clause</w:t>
      </w:r>
      <w:r>
        <w:t xml:space="preserve"> will describe the custom operation and what it is used for, and the custom operation's URI.</w:t>
      </w:r>
    </w:p>
    <w:p w14:paraId="59D7AA26" w14:textId="30997494" w:rsidR="00997D48" w:rsidRDefault="00BF01A9" w:rsidP="00997D48">
      <w:pPr>
        <w:pStyle w:val="Heading5"/>
      </w:pPr>
      <w:bookmarkStart w:id="391" w:name="_Toc65746329"/>
      <w:bookmarkStart w:id="392" w:name="_Toc96848263"/>
      <w:r>
        <w:t>6.x</w:t>
      </w:r>
      <w:r w:rsidR="00997D48">
        <w:t>.3.2.2</w:t>
      </w:r>
      <w:r w:rsidR="00997D48">
        <w:tab/>
        <w:t>Operation Definition</w:t>
      </w:r>
      <w:bookmarkEnd w:id="391"/>
      <w:bookmarkEnd w:id="392"/>
    </w:p>
    <w:p w14:paraId="41A75C08" w14:textId="77777777" w:rsidR="00997D48" w:rsidRPr="00384E92" w:rsidRDefault="00997D48" w:rsidP="00997D48">
      <w:pPr>
        <w:pStyle w:val="Guidance"/>
      </w:pPr>
      <w:r>
        <w:t>This clause will specify the custom operation and the HTTP method on which it is mapped.</w:t>
      </w:r>
    </w:p>
    <w:p w14:paraId="4C826BC8" w14:textId="26DFC3D0" w:rsidR="00997D48" w:rsidRPr="00384E92" w:rsidRDefault="00997D48" w:rsidP="00997D48">
      <w:r>
        <w:t xml:space="preserve">This operation shall support the response data structures and response codes specified in tables </w:t>
      </w:r>
      <w:r w:rsidR="00BF01A9">
        <w:t>6.x</w:t>
      </w:r>
      <w:r>
        <w:t xml:space="preserve">.3.2.2-1 and </w:t>
      </w:r>
      <w:r w:rsidR="00BF01A9">
        <w:t>6.x</w:t>
      </w:r>
      <w:r>
        <w:t>.3.2.2-2.</w:t>
      </w:r>
    </w:p>
    <w:p w14:paraId="426DBF6F" w14:textId="7167CD90" w:rsidR="00997D48" w:rsidRPr="001769FF" w:rsidRDefault="00997D48" w:rsidP="00997D48">
      <w:pPr>
        <w:pStyle w:val="TH"/>
      </w:pPr>
      <w:r w:rsidRPr="001769FF">
        <w:t xml:space="preserve">Table </w:t>
      </w:r>
      <w:r w:rsidR="00BF01A9">
        <w:t>6.x</w:t>
      </w:r>
      <w:r>
        <w:t>.3.2.2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97D48" w:rsidRPr="00B54FF5" w14:paraId="68E13F2D"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55CEC2" w14:textId="77777777" w:rsidR="00997D48" w:rsidRPr="0016361A" w:rsidRDefault="00997D48"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E99C42" w14:textId="77777777" w:rsidR="00997D48" w:rsidRPr="0016361A" w:rsidRDefault="00997D48"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1C30CB" w14:textId="77777777" w:rsidR="00997D48" w:rsidRPr="0016361A" w:rsidRDefault="00997D48"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88CB05" w14:textId="77777777" w:rsidR="00997D48" w:rsidRPr="0016361A" w:rsidRDefault="00997D48" w:rsidP="009351BB">
            <w:pPr>
              <w:pStyle w:val="TAH"/>
            </w:pPr>
            <w:r w:rsidRPr="0016361A">
              <w:t>Description</w:t>
            </w:r>
          </w:p>
        </w:tc>
      </w:tr>
      <w:tr w:rsidR="00997D48" w:rsidRPr="00B54FF5" w14:paraId="35758C59"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41A2AD"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050A8DF5" w14:textId="77777777" w:rsidR="00997D48" w:rsidRPr="0016361A" w:rsidRDefault="00997D48"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0F4B1F2" w14:textId="77777777" w:rsidR="00997D48" w:rsidRPr="0016361A" w:rsidRDefault="00997D48" w:rsidP="009351B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5B3E65" w14:textId="77777777" w:rsidR="00997D48" w:rsidRPr="0016361A" w:rsidRDefault="00997D48" w:rsidP="009351BB">
            <w:pPr>
              <w:pStyle w:val="TAL"/>
            </w:pPr>
            <w:r w:rsidRPr="0016361A">
              <w:t>&lt;only if applicable&gt;</w:t>
            </w:r>
          </w:p>
        </w:tc>
      </w:tr>
    </w:tbl>
    <w:p w14:paraId="79960799" w14:textId="77777777" w:rsidR="00997D48" w:rsidRDefault="00997D48" w:rsidP="00997D48"/>
    <w:p w14:paraId="0BAE6D8C" w14:textId="364606B2" w:rsidR="00997D48" w:rsidRPr="001769FF" w:rsidRDefault="00997D48" w:rsidP="00997D48">
      <w:pPr>
        <w:pStyle w:val="TH"/>
      </w:pPr>
      <w:r w:rsidRPr="001769FF">
        <w:lastRenderedPageBreak/>
        <w:t xml:space="preserve">Table </w:t>
      </w:r>
      <w:r w:rsidR="00BF01A9">
        <w:t>6.x</w:t>
      </w:r>
      <w:r>
        <w:t>.3.2.2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97D48" w:rsidRPr="00B54FF5" w14:paraId="3BEB8A95"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D5C2A" w14:textId="77777777" w:rsidR="00997D48" w:rsidRPr="0016361A" w:rsidRDefault="00997D48"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B59BF6" w14:textId="77777777" w:rsidR="00997D48" w:rsidRPr="0016361A" w:rsidRDefault="00997D48"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82D0B00" w14:textId="77777777" w:rsidR="00997D48" w:rsidRPr="0016361A" w:rsidRDefault="00997D48"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0BE8A6" w14:textId="77777777" w:rsidR="00997D48" w:rsidRPr="0016361A" w:rsidRDefault="00997D48" w:rsidP="009351BB">
            <w:pPr>
              <w:pStyle w:val="TAH"/>
            </w:pPr>
            <w:r w:rsidRPr="0016361A">
              <w:t>Response</w:t>
            </w:r>
          </w:p>
          <w:p w14:paraId="0AE9067E" w14:textId="77777777" w:rsidR="00997D48" w:rsidRPr="0016361A" w:rsidRDefault="00997D48"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8AACF9D" w14:textId="77777777" w:rsidR="00997D48" w:rsidRPr="0016361A" w:rsidRDefault="00997D48" w:rsidP="009351BB">
            <w:pPr>
              <w:pStyle w:val="TAH"/>
            </w:pPr>
            <w:r w:rsidRPr="0016361A">
              <w:t>Description</w:t>
            </w:r>
          </w:p>
        </w:tc>
      </w:tr>
      <w:tr w:rsidR="00997D48" w:rsidRPr="00B54FF5" w14:paraId="1DD8755F"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305A15"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7FCBD4F" w14:textId="77777777" w:rsidR="00997D48" w:rsidRPr="0016361A" w:rsidRDefault="00997D48"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5F745D5" w14:textId="77777777" w:rsidR="00997D48" w:rsidRPr="0016361A" w:rsidRDefault="00997D48" w:rsidP="009351B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A3ED6D2" w14:textId="77777777" w:rsidR="00997D48" w:rsidRPr="0016361A" w:rsidRDefault="00997D48"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C3F2FC" w14:textId="77777777" w:rsidR="00997D48" w:rsidRPr="0016361A" w:rsidRDefault="00997D48" w:rsidP="009351BB">
            <w:pPr>
              <w:pStyle w:val="TAL"/>
            </w:pPr>
            <w:r w:rsidRPr="0016361A">
              <w:t>&lt;Meaning of the success case&gt;</w:t>
            </w:r>
          </w:p>
          <w:p w14:paraId="234D65F8" w14:textId="77777777" w:rsidR="00997D48" w:rsidRPr="0016361A" w:rsidRDefault="00997D48" w:rsidP="009351BB">
            <w:pPr>
              <w:pStyle w:val="TAL"/>
            </w:pPr>
            <w:r w:rsidRPr="0016361A">
              <w:t>or</w:t>
            </w:r>
          </w:p>
          <w:p w14:paraId="6B4DAC50" w14:textId="77777777" w:rsidR="00997D48" w:rsidRPr="0016361A" w:rsidRDefault="00997D48" w:rsidP="009351BB">
            <w:pPr>
              <w:pStyle w:val="TAL"/>
            </w:pPr>
            <w:r w:rsidRPr="0016361A">
              <w:t>&lt;Meaning of the error case with additional statement regarding error handling&gt;</w:t>
            </w:r>
          </w:p>
        </w:tc>
      </w:tr>
      <w:tr w:rsidR="00997D48" w:rsidRPr="00B54FF5" w14:paraId="7DC454D1"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1B7E2E" w14:textId="77777777" w:rsidR="00997D48" w:rsidRPr="0016361A" w:rsidRDefault="00997D48" w:rsidP="009351B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6FF6D946" w14:textId="77777777" w:rsidR="00997D48" w:rsidRPr="00384E92" w:rsidRDefault="00997D48" w:rsidP="00997D48"/>
    <w:p w14:paraId="6BFA3C4D" w14:textId="377BBE65" w:rsidR="00997D48" w:rsidRDefault="00BF01A9" w:rsidP="00997D48">
      <w:pPr>
        <w:pStyle w:val="Heading4"/>
      </w:pPr>
      <w:bookmarkStart w:id="393" w:name="_Toc65746330"/>
      <w:bookmarkStart w:id="394" w:name="_Toc96848264"/>
      <w:r>
        <w:t>6.x</w:t>
      </w:r>
      <w:r w:rsidR="00997D48">
        <w:t>.3.3</w:t>
      </w:r>
      <w:r w:rsidR="00997D48">
        <w:tab/>
        <w:t>Operation: &lt; operation 2&gt;</w:t>
      </w:r>
      <w:bookmarkEnd w:id="393"/>
      <w:bookmarkEnd w:id="394"/>
    </w:p>
    <w:p w14:paraId="79E84922" w14:textId="2143F977" w:rsidR="00997D48" w:rsidRDefault="00997D48" w:rsidP="00997D48">
      <w:r w:rsidRPr="00CE7CC6">
        <w:rPr>
          <w:i/>
          <w:color w:val="0000FF"/>
        </w:rPr>
        <w:t xml:space="preserve">And so on if there are more than one custom operations supported by the service. Same structure as in clause </w:t>
      </w:r>
      <w:r w:rsidR="00BF01A9">
        <w:rPr>
          <w:i/>
          <w:color w:val="0000FF"/>
        </w:rPr>
        <w:t>6.x</w:t>
      </w:r>
      <w:r w:rsidRPr="00CE7CC6">
        <w:rPr>
          <w:i/>
          <w:color w:val="0000FF"/>
        </w:rPr>
        <w:t>.3.2</w:t>
      </w:r>
    </w:p>
    <w:p w14:paraId="23E3C70D" w14:textId="47C61CBA" w:rsidR="00CE6E20" w:rsidRDefault="00BF01A9" w:rsidP="00CE6E20">
      <w:pPr>
        <w:pStyle w:val="Heading3"/>
      </w:pPr>
      <w:bookmarkStart w:id="395" w:name="_Toc65746331"/>
      <w:bookmarkStart w:id="396" w:name="_Toc96848265"/>
      <w:r>
        <w:t>6.x</w:t>
      </w:r>
      <w:r w:rsidR="00CE6E20">
        <w:t>.</w:t>
      </w:r>
      <w:r w:rsidR="00997D48">
        <w:t>4</w:t>
      </w:r>
      <w:r w:rsidR="00CE6E20">
        <w:tab/>
        <w:t>Notifications</w:t>
      </w:r>
      <w:bookmarkEnd w:id="382"/>
      <w:bookmarkEnd w:id="395"/>
      <w:bookmarkEnd w:id="396"/>
    </w:p>
    <w:p w14:paraId="7457F970" w14:textId="22E39EDE" w:rsidR="00CE6E20" w:rsidRPr="00AF7276" w:rsidRDefault="00BF01A9" w:rsidP="00CE6E20">
      <w:pPr>
        <w:pStyle w:val="Heading4"/>
      </w:pPr>
      <w:bookmarkStart w:id="397" w:name="_Toc62658620"/>
      <w:bookmarkStart w:id="398" w:name="_Toc65746332"/>
      <w:bookmarkStart w:id="399" w:name="_Toc96848266"/>
      <w:r>
        <w:t>6.x</w:t>
      </w:r>
      <w:r w:rsidR="00CE6E20" w:rsidRPr="00AF7276">
        <w:t>.</w:t>
      </w:r>
      <w:r w:rsidR="00997D48">
        <w:t>4</w:t>
      </w:r>
      <w:r w:rsidR="00CE6E20" w:rsidRPr="00AF7276">
        <w:t>.1</w:t>
      </w:r>
      <w:r w:rsidR="00CE6E20" w:rsidRPr="00AF7276">
        <w:tab/>
        <w:t>General</w:t>
      </w:r>
      <w:bookmarkEnd w:id="397"/>
      <w:bookmarkEnd w:id="398"/>
      <w:bookmarkEnd w:id="399"/>
    </w:p>
    <w:p w14:paraId="6E0934F9" w14:textId="67E7BBF1" w:rsidR="00CE6E20" w:rsidRPr="00384E92" w:rsidRDefault="00CE6E20" w:rsidP="00CE6E20">
      <w:pPr>
        <w:pStyle w:val="TH"/>
      </w:pPr>
      <w:r w:rsidRPr="00384E92">
        <w:t>Table</w:t>
      </w:r>
      <w:r>
        <w:t> </w:t>
      </w:r>
      <w:r w:rsidR="00BF01A9">
        <w:t>6.x</w:t>
      </w:r>
      <w:r>
        <w:t>.</w:t>
      </w:r>
      <w:r w:rsidR="00997D48">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E6E20" w:rsidRPr="00384E92" w14:paraId="06059299" w14:textId="77777777" w:rsidTr="00DE3141">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4214E3" w14:textId="77777777" w:rsidR="00CE6E20" w:rsidRPr="008C18E3" w:rsidRDefault="00CE6E20" w:rsidP="00DE3141">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283FF9" w14:textId="77777777" w:rsidR="00CE6E20" w:rsidRPr="008C18E3" w:rsidRDefault="00CE6E20" w:rsidP="00DE3141">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2B28DE" w14:textId="77777777" w:rsidR="00CE6E20" w:rsidRPr="008C18E3" w:rsidRDefault="00CE6E20" w:rsidP="00DE3141">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BBEC4" w14:textId="77777777" w:rsidR="00CE6E20" w:rsidRDefault="00CE6E20" w:rsidP="00DE3141">
            <w:pPr>
              <w:pStyle w:val="TAH"/>
            </w:pPr>
            <w:r>
              <w:t>Description</w:t>
            </w:r>
          </w:p>
          <w:p w14:paraId="4462312E" w14:textId="77777777" w:rsidR="00CE6E20" w:rsidRPr="008C18E3" w:rsidRDefault="00CE6E20" w:rsidP="00DE3141">
            <w:pPr>
              <w:pStyle w:val="TAH"/>
            </w:pPr>
            <w:r>
              <w:t>(service operation)</w:t>
            </w:r>
          </w:p>
        </w:tc>
      </w:tr>
      <w:tr w:rsidR="00CE6E20" w:rsidRPr="00CD494F" w14:paraId="23F5ED32" w14:textId="77777777" w:rsidTr="00DE3141">
        <w:trPr>
          <w:jc w:val="center"/>
        </w:trPr>
        <w:tc>
          <w:tcPr>
            <w:tcW w:w="1026" w:type="pct"/>
            <w:tcBorders>
              <w:left w:val="single" w:sz="4" w:space="0" w:color="auto"/>
              <w:right w:val="single" w:sz="4" w:space="0" w:color="auto"/>
            </w:tcBorders>
            <w:vAlign w:val="center"/>
          </w:tcPr>
          <w:p w14:paraId="1ED5A5BD" w14:textId="77777777" w:rsidR="00CE6E20" w:rsidRPr="0016361A" w:rsidRDefault="00CE6E20" w:rsidP="00DE3141">
            <w:pPr>
              <w:pStyle w:val="TAC"/>
              <w:rPr>
                <w:lang w:val="en-US"/>
              </w:rPr>
            </w:pPr>
            <w:r w:rsidRPr="0016361A">
              <w:rPr>
                <w:lang w:val="en-US"/>
              </w:rPr>
              <w:t>&lt;notification 1&gt;</w:t>
            </w:r>
          </w:p>
          <w:p w14:paraId="0544194F" w14:textId="77777777" w:rsidR="00CE6E20" w:rsidRPr="0016361A" w:rsidRDefault="00CE6E20" w:rsidP="00DE3141">
            <w:pPr>
              <w:pStyle w:val="TAC"/>
              <w:rPr>
                <w:lang w:val="en-US"/>
              </w:rPr>
            </w:pPr>
            <w:r w:rsidRPr="0016361A">
              <w:rPr>
                <w:lang w:val="en-US"/>
              </w:rPr>
              <w:t>e.g. Status Change Notification</w:t>
            </w:r>
          </w:p>
          <w:p w14:paraId="208B906B" w14:textId="77777777" w:rsidR="00CE6E20" w:rsidRPr="0033441A" w:rsidRDefault="00CE6E20" w:rsidP="00DE3141">
            <w:pPr>
              <w:pStyle w:val="TAL"/>
              <w:rPr>
                <w:lang w:val="en-US"/>
              </w:rPr>
            </w:pPr>
          </w:p>
        </w:tc>
        <w:tc>
          <w:tcPr>
            <w:tcW w:w="2546" w:type="pct"/>
            <w:tcBorders>
              <w:left w:val="single" w:sz="4" w:space="0" w:color="auto"/>
              <w:right w:val="single" w:sz="4" w:space="0" w:color="auto"/>
            </w:tcBorders>
            <w:vAlign w:val="center"/>
          </w:tcPr>
          <w:p w14:paraId="25300C80" w14:textId="77777777" w:rsidR="00CE6E20" w:rsidRPr="0016361A" w:rsidRDefault="00CE6E20" w:rsidP="00DE3141">
            <w:pPr>
              <w:pStyle w:val="TAL"/>
              <w:rPr>
                <w:lang w:val="en-US"/>
              </w:rPr>
            </w:pPr>
            <w:r w:rsidRPr="0016361A">
              <w:rPr>
                <w:lang w:val="en-US"/>
              </w:rPr>
              <w:t xml:space="preserve">&lt; </w:t>
            </w:r>
            <w:r>
              <w:rPr>
                <w:lang w:val="en-US"/>
              </w:rPr>
              <w:t>Callback</w:t>
            </w:r>
            <w:r w:rsidRPr="0016361A">
              <w:rPr>
                <w:lang w:val="en-US"/>
              </w:rPr>
              <w:t xml:space="preserve"> URI &gt;</w:t>
            </w:r>
          </w:p>
          <w:p w14:paraId="3F5C43BF" w14:textId="77777777" w:rsidR="00CE6E20" w:rsidRPr="00A801C6" w:rsidDel="005E0502" w:rsidRDefault="00CE6E20" w:rsidP="00DE3141">
            <w:pPr>
              <w:pStyle w:val="TAL"/>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519FC789" w14:textId="77777777" w:rsidR="00CE6E20" w:rsidRPr="0016361A" w:rsidRDefault="00CE6E20" w:rsidP="00DE3141">
            <w:pPr>
              <w:pStyle w:val="TAC"/>
              <w:rPr>
                <w:lang w:val="fr-FR"/>
              </w:rPr>
            </w:pPr>
          </w:p>
          <w:p w14:paraId="79B6A1BE" w14:textId="77777777" w:rsidR="00CE6E20" w:rsidRPr="00904791" w:rsidRDefault="00CE6E20" w:rsidP="00DE3141">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6E67E118" w14:textId="77777777" w:rsidR="00CE6E20" w:rsidRPr="0016361A" w:rsidRDefault="00CE6E20" w:rsidP="00DE3141">
            <w:pPr>
              <w:pStyle w:val="TAL"/>
              <w:rPr>
                <w:lang w:val="en-US"/>
              </w:rPr>
            </w:pPr>
          </w:p>
          <w:p w14:paraId="2233454A" w14:textId="77777777" w:rsidR="00CE6E20" w:rsidRPr="00CD494F" w:rsidRDefault="00CE6E20" w:rsidP="00DE3141">
            <w:pPr>
              <w:pStyle w:val="TAL"/>
              <w:rPr>
                <w:lang w:val="en-US"/>
              </w:rPr>
            </w:pPr>
            <w:r w:rsidRPr="0016361A">
              <w:rPr>
                <w:lang w:val="en-US"/>
              </w:rPr>
              <w:t xml:space="preserve">e.g. Notify Event </w:t>
            </w:r>
          </w:p>
        </w:tc>
      </w:tr>
      <w:tr w:rsidR="00CE6E20" w:rsidRPr="00CD494F" w14:paraId="78A9CCE8" w14:textId="77777777" w:rsidTr="00DE3141">
        <w:trPr>
          <w:jc w:val="center"/>
        </w:trPr>
        <w:tc>
          <w:tcPr>
            <w:tcW w:w="1026" w:type="pct"/>
            <w:tcBorders>
              <w:left w:val="single" w:sz="4" w:space="0" w:color="auto"/>
              <w:right w:val="single" w:sz="4" w:space="0" w:color="auto"/>
            </w:tcBorders>
            <w:vAlign w:val="center"/>
          </w:tcPr>
          <w:p w14:paraId="2C994B51" w14:textId="77777777" w:rsidR="00CE6E20" w:rsidRPr="0016361A" w:rsidRDefault="00CE6E20" w:rsidP="00DE3141">
            <w:pPr>
              <w:pStyle w:val="TAC"/>
              <w:rPr>
                <w:lang w:val="en-US"/>
              </w:rPr>
            </w:pPr>
          </w:p>
        </w:tc>
        <w:tc>
          <w:tcPr>
            <w:tcW w:w="2546" w:type="pct"/>
            <w:tcBorders>
              <w:left w:val="single" w:sz="4" w:space="0" w:color="auto"/>
              <w:right w:val="single" w:sz="4" w:space="0" w:color="auto"/>
            </w:tcBorders>
            <w:vAlign w:val="center"/>
          </w:tcPr>
          <w:p w14:paraId="0FEB2617" w14:textId="77777777" w:rsidR="00CE6E20" w:rsidRPr="0016361A" w:rsidRDefault="00CE6E20" w:rsidP="00DE3141">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4B20F4A8" w14:textId="77777777" w:rsidR="00CE6E20" w:rsidRPr="0016361A" w:rsidRDefault="00CE6E20" w:rsidP="00DE3141">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4A56A2A1" w14:textId="77777777" w:rsidR="00CE6E20" w:rsidRPr="0016361A" w:rsidRDefault="00CE6E20" w:rsidP="00DE3141">
            <w:pPr>
              <w:pStyle w:val="TAL"/>
              <w:rPr>
                <w:lang w:val="en-US"/>
              </w:rPr>
            </w:pPr>
          </w:p>
        </w:tc>
      </w:tr>
    </w:tbl>
    <w:p w14:paraId="2526D8FE" w14:textId="77777777" w:rsidR="00CE6E20" w:rsidRPr="00EB4E11" w:rsidRDefault="00CE6E20" w:rsidP="00CE6E20">
      <w:pPr>
        <w:rPr>
          <w:lang w:val="en-US" w:eastAsia="zh-CN"/>
        </w:rPr>
      </w:pPr>
    </w:p>
    <w:p w14:paraId="5E5F53BA" w14:textId="4021E7E4" w:rsidR="00CE6E20" w:rsidRDefault="00BF01A9" w:rsidP="00CE6E20">
      <w:pPr>
        <w:pStyle w:val="Heading4"/>
        <w:rPr>
          <w:lang w:eastAsia="zh-CN"/>
        </w:rPr>
      </w:pPr>
      <w:bookmarkStart w:id="400" w:name="_Toc62658621"/>
      <w:bookmarkStart w:id="401" w:name="_Toc65746333"/>
      <w:bookmarkStart w:id="402" w:name="_Toc96848267"/>
      <w:r>
        <w:rPr>
          <w:lang w:eastAsia="zh-CN"/>
        </w:rPr>
        <w:t>6.x</w:t>
      </w:r>
      <w:r w:rsidR="00CE6E20">
        <w:rPr>
          <w:lang w:eastAsia="zh-CN"/>
        </w:rPr>
        <w:t>.</w:t>
      </w:r>
      <w:r w:rsidR="00042F17">
        <w:rPr>
          <w:lang w:eastAsia="zh-CN"/>
        </w:rPr>
        <w:t>4</w:t>
      </w:r>
      <w:r w:rsidR="00CE6E20">
        <w:rPr>
          <w:lang w:eastAsia="zh-CN"/>
        </w:rPr>
        <w:t>.2</w:t>
      </w:r>
      <w:r w:rsidR="00CE6E20">
        <w:rPr>
          <w:lang w:eastAsia="zh-CN"/>
        </w:rPr>
        <w:tab/>
      </w:r>
      <w:r w:rsidR="00CE6E20" w:rsidRPr="00831458">
        <w:rPr>
          <w:lang w:eastAsia="zh-CN"/>
        </w:rPr>
        <w:t>&lt;</w:t>
      </w:r>
      <w:r w:rsidR="00CE6E20">
        <w:rPr>
          <w:lang w:eastAsia="zh-CN"/>
        </w:rPr>
        <w:t>n</w:t>
      </w:r>
      <w:r w:rsidR="00CE6E20" w:rsidRPr="00831458">
        <w:rPr>
          <w:lang w:eastAsia="zh-CN"/>
        </w:rPr>
        <w:t xml:space="preserve">otification </w:t>
      </w:r>
      <w:r w:rsidR="00CE6E20">
        <w:rPr>
          <w:lang w:eastAsia="zh-CN"/>
        </w:rPr>
        <w:t>1</w:t>
      </w:r>
      <w:r w:rsidR="00CE6E20" w:rsidRPr="00831458">
        <w:rPr>
          <w:lang w:eastAsia="zh-CN"/>
        </w:rPr>
        <w:t>&gt;</w:t>
      </w:r>
      <w:bookmarkEnd w:id="400"/>
      <w:bookmarkEnd w:id="401"/>
      <w:bookmarkEnd w:id="402"/>
    </w:p>
    <w:p w14:paraId="0A1BDD0B" w14:textId="7D331B4D" w:rsidR="00CE6E20" w:rsidRDefault="00BF01A9" w:rsidP="00CE6E20">
      <w:pPr>
        <w:pStyle w:val="Heading5"/>
        <w:rPr>
          <w:lang w:eastAsia="zh-CN"/>
        </w:rPr>
      </w:pPr>
      <w:bookmarkStart w:id="403" w:name="_Toc62658622"/>
      <w:bookmarkStart w:id="404" w:name="_Toc65746334"/>
      <w:bookmarkStart w:id="405" w:name="_Toc96848268"/>
      <w:r>
        <w:rPr>
          <w:lang w:eastAsia="zh-CN"/>
        </w:rPr>
        <w:t>6.x</w:t>
      </w:r>
      <w:r w:rsidR="00CE6E20">
        <w:rPr>
          <w:lang w:eastAsia="zh-CN"/>
        </w:rPr>
        <w:t>.</w:t>
      </w:r>
      <w:r w:rsidR="00042F17">
        <w:rPr>
          <w:lang w:eastAsia="zh-CN"/>
        </w:rPr>
        <w:t>4</w:t>
      </w:r>
      <w:r w:rsidR="00CE6E20">
        <w:rPr>
          <w:lang w:eastAsia="zh-CN"/>
        </w:rPr>
        <w:t>.2.1</w:t>
      </w:r>
      <w:r w:rsidR="00CE6E20">
        <w:rPr>
          <w:lang w:eastAsia="zh-CN"/>
        </w:rPr>
        <w:tab/>
        <w:t>Description</w:t>
      </w:r>
      <w:bookmarkEnd w:id="403"/>
      <w:bookmarkEnd w:id="404"/>
      <w:bookmarkEnd w:id="405"/>
    </w:p>
    <w:p w14:paraId="69FB93A2" w14:textId="05CFE998" w:rsidR="00CE6E20" w:rsidRDefault="00BF01A9" w:rsidP="00CE6E20">
      <w:pPr>
        <w:pStyle w:val="Heading5"/>
        <w:rPr>
          <w:lang w:eastAsia="zh-CN"/>
        </w:rPr>
      </w:pPr>
      <w:bookmarkStart w:id="406" w:name="_Toc62658623"/>
      <w:bookmarkStart w:id="407" w:name="_Toc65746335"/>
      <w:bookmarkStart w:id="408" w:name="_Toc96848269"/>
      <w:r>
        <w:rPr>
          <w:lang w:eastAsia="zh-CN"/>
        </w:rPr>
        <w:t>6.x</w:t>
      </w:r>
      <w:r w:rsidR="00CE6E20">
        <w:rPr>
          <w:lang w:eastAsia="zh-CN"/>
        </w:rPr>
        <w:t>.</w:t>
      </w:r>
      <w:r w:rsidR="00042F17">
        <w:rPr>
          <w:lang w:eastAsia="zh-CN"/>
        </w:rPr>
        <w:t>4</w:t>
      </w:r>
      <w:r w:rsidR="00CE6E20">
        <w:rPr>
          <w:lang w:eastAsia="zh-CN"/>
        </w:rPr>
        <w:t>.2.2</w:t>
      </w:r>
      <w:r w:rsidR="00CE6E20">
        <w:rPr>
          <w:lang w:eastAsia="zh-CN"/>
        </w:rPr>
        <w:tab/>
        <w:t>Notification definition</w:t>
      </w:r>
      <w:bookmarkEnd w:id="406"/>
      <w:bookmarkEnd w:id="407"/>
      <w:bookmarkEnd w:id="408"/>
    </w:p>
    <w:p w14:paraId="735BA73C" w14:textId="77777777" w:rsidR="00CE6E20" w:rsidRDefault="00CE6E20" w:rsidP="00CE6E20">
      <w:pPr>
        <w:rPr>
          <w:lang w:eastAsia="zh-CN"/>
        </w:rPr>
      </w:pPr>
      <w:r>
        <w:rPr>
          <w:lang w:eastAsia="zh-CN"/>
        </w:rPr>
        <w:t xml:space="preserve">Callback URI: </w:t>
      </w:r>
      <w:r w:rsidRPr="00A2226D">
        <w:rPr>
          <w:highlight w:val="yellow"/>
          <w:lang w:eastAsia="zh-CN"/>
        </w:rPr>
        <w:t>&lt;Notification resource URI&gt;</w:t>
      </w:r>
    </w:p>
    <w:p w14:paraId="1E2B8C87" w14:textId="10A8B962" w:rsidR="00CE6E20" w:rsidRPr="00E73566" w:rsidRDefault="00CE6E20" w:rsidP="00CE6E20">
      <w:r w:rsidRPr="00E73566">
        <w:t>This method shall support the URI query parameters specified in table </w:t>
      </w:r>
      <w:r w:rsidR="00BF01A9">
        <w:t>6.x</w:t>
      </w:r>
      <w:r>
        <w:t>.</w:t>
      </w:r>
      <w:r w:rsidR="00042F17">
        <w:t>4</w:t>
      </w:r>
      <w:r>
        <w:t>.2.2</w:t>
      </w:r>
      <w:r w:rsidRPr="00E73566">
        <w:t>-1.</w:t>
      </w:r>
    </w:p>
    <w:p w14:paraId="07BAE7E5" w14:textId="346C1EC7" w:rsidR="00CE6E20" w:rsidRPr="00E73566" w:rsidRDefault="00CE6E20" w:rsidP="00CE6E20">
      <w:pPr>
        <w:pStyle w:val="TH"/>
        <w:rPr>
          <w:rFonts w:cs="Arial"/>
        </w:rPr>
      </w:pPr>
      <w:r w:rsidRPr="00E73566">
        <w:t>Table </w:t>
      </w:r>
      <w:r w:rsidR="00BF01A9">
        <w:t>6.x</w:t>
      </w:r>
      <w:r>
        <w:t>.</w:t>
      </w:r>
      <w:r w:rsidR="00042F17">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E6E20" w:rsidRPr="00E73566" w14:paraId="5C7C1BC8"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EEF4B" w14:textId="77777777" w:rsidR="00CE6E20" w:rsidRPr="00E73566" w:rsidRDefault="00CE6E20" w:rsidP="00DE3141">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0EE570" w14:textId="77777777" w:rsidR="00CE6E20" w:rsidRPr="00E73566" w:rsidRDefault="00CE6E20" w:rsidP="00DE3141">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84E7AF" w14:textId="77777777" w:rsidR="00CE6E20" w:rsidRPr="00E73566" w:rsidRDefault="00CE6E20" w:rsidP="00DE3141">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8F0ED" w14:textId="77777777" w:rsidR="00CE6E20" w:rsidRPr="00E73566" w:rsidRDefault="00CE6E20" w:rsidP="00DE3141">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FF9175" w14:textId="77777777" w:rsidR="00CE6E20" w:rsidRPr="00E73566" w:rsidRDefault="00CE6E20" w:rsidP="00DE3141">
            <w:pPr>
              <w:pStyle w:val="TAH"/>
            </w:pPr>
            <w:r w:rsidRPr="00E73566">
              <w:t>Description</w:t>
            </w:r>
          </w:p>
        </w:tc>
      </w:tr>
      <w:tr w:rsidR="00CE6E20" w:rsidRPr="00E73566" w14:paraId="30FAE463"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429F40" w14:textId="77777777" w:rsidR="00CE6E20" w:rsidRPr="00E73566" w:rsidRDefault="00CE6E20" w:rsidP="00DE3141">
            <w:pPr>
              <w:pStyle w:val="TAL"/>
            </w:pPr>
          </w:p>
        </w:tc>
        <w:tc>
          <w:tcPr>
            <w:tcW w:w="732" w:type="pct"/>
            <w:tcBorders>
              <w:top w:val="single" w:sz="4" w:space="0" w:color="auto"/>
              <w:left w:val="single" w:sz="6" w:space="0" w:color="000000"/>
              <w:bottom w:val="single" w:sz="6" w:space="0" w:color="000000"/>
              <w:right w:val="single" w:sz="6" w:space="0" w:color="000000"/>
            </w:tcBorders>
          </w:tcPr>
          <w:p w14:paraId="36E41AB0" w14:textId="77777777" w:rsidR="00CE6E20" w:rsidRPr="00E73566" w:rsidRDefault="00CE6E20" w:rsidP="00DE3141">
            <w:pPr>
              <w:pStyle w:val="TAL"/>
            </w:pPr>
          </w:p>
        </w:tc>
        <w:tc>
          <w:tcPr>
            <w:tcW w:w="217" w:type="pct"/>
            <w:tcBorders>
              <w:top w:val="single" w:sz="4" w:space="0" w:color="auto"/>
              <w:left w:val="single" w:sz="6" w:space="0" w:color="000000"/>
              <w:bottom w:val="single" w:sz="6" w:space="0" w:color="000000"/>
              <w:right w:val="single" w:sz="6" w:space="0" w:color="000000"/>
            </w:tcBorders>
          </w:tcPr>
          <w:p w14:paraId="67E0B3DE" w14:textId="77777777" w:rsidR="00CE6E20" w:rsidRPr="00E73566" w:rsidRDefault="00CE6E20" w:rsidP="00DE3141">
            <w:pPr>
              <w:pStyle w:val="TAC"/>
            </w:pPr>
          </w:p>
        </w:tc>
        <w:tc>
          <w:tcPr>
            <w:tcW w:w="581" w:type="pct"/>
            <w:tcBorders>
              <w:top w:val="single" w:sz="4" w:space="0" w:color="auto"/>
              <w:left w:val="single" w:sz="6" w:space="0" w:color="000000"/>
              <w:bottom w:val="single" w:sz="6" w:space="0" w:color="000000"/>
              <w:right w:val="single" w:sz="6" w:space="0" w:color="000000"/>
            </w:tcBorders>
          </w:tcPr>
          <w:p w14:paraId="32613500" w14:textId="77777777" w:rsidR="00CE6E20" w:rsidRPr="00E73566" w:rsidRDefault="00CE6E20" w:rsidP="00DE3141">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63B034F" w14:textId="77777777" w:rsidR="00CE6E20" w:rsidRPr="00E73566" w:rsidRDefault="00CE6E20" w:rsidP="00DE3141">
            <w:pPr>
              <w:pStyle w:val="TAL"/>
            </w:pPr>
          </w:p>
        </w:tc>
      </w:tr>
    </w:tbl>
    <w:p w14:paraId="24187904" w14:textId="77777777" w:rsidR="00CE6E20" w:rsidRPr="00E73566" w:rsidRDefault="00CE6E20" w:rsidP="00CE6E20"/>
    <w:p w14:paraId="59E75A21" w14:textId="0414A306" w:rsidR="00CE6E20" w:rsidRPr="00E73566" w:rsidRDefault="00CE6E20" w:rsidP="00CE6E20">
      <w:r w:rsidRPr="00E73566">
        <w:t>This method shall support the request data structures specified in table </w:t>
      </w:r>
      <w:r w:rsidR="00BF01A9">
        <w:t>6.x</w:t>
      </w:r>
      <w:r>
        <w:t>.</w:t>
      </w:r>
      <w:r w:rsidR="00042F17">
        <w:t>4</w:t>
      </w:r>
      <w:r>
        <w:t>.2.2</w:t>
      </w:r>
      <w:r w:rsidRPr="00E73566">
        <w:t>-2 and the response data structures and response codes specified in table </w:t>
      </w:r>
      <w:r w:rsidR="00BF01A9">
        <w:t>6.x</w:t>
      </w:r>
      <w:r>
        <w:t>.</w:t>
      </w:r>
      <w:r w:rsidR="00042F17">
        <w:t>4</w:t>
      </w:r>
      <w:r>
        <w:t>.2.2</w:t>
      </w:r>
      <w:r w:rsidRPr="00E73566">
        <w:t>-3.</w:t>
      </w:r>
    </w:p>
    <w:p w14:paraId="1B798F5D" w14:textId="01ED07FB" w:rsidR="00CE6E20" w:rsidRPr="00E73566" w:rsidRDefault="00CE6E20" w:rsidP="00CE6E20">
      <w:pPr>
        <w:pStyle w:val="TH"/>
      </w:pPr>
      <w:r w:rsidRPr="00E73566">
        <w:lastRenderedPageBreak/>
        <w:t>Table </w:t>
      </w:r>
      <w:r w:rsidR="00BF01A9">
        <w:t>6.x</w:t>
      </w:r>
      <w:r>
        <w:t>.</w:t>
      </w:r>
      <w:r w:rsidR="00042F17">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E6E20" w:rsidRPr="00E73566" w14:paraId="0CD40A32" w14:textId="77777777" w:rsidTr="00DE3141">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17DA16D" w14:textId="77777777" w:rsidR="00CE6E20" w:rsidRPr="00E73566" w:rsidRDefault="00CE6E20" w:rsidP="00DE3141">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BA6A6BD" w14:textId="77777777" w:rsidR="00CE6E20" w:rsidRPr="00E73566" w:rsidRDefault="00CE6E20" w:rsidP="00DE3141">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357A02F" w14:textId="77777777" w:rsidR="00CE6E20" w:rsidRPr="00E73566" w:rsidRDefault="00CE6E20" w:rsidP="00DE3141">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A93146" w14:textId="77777777" w:rsidR="00CE6E20" w:rsidRPr="00E73566" w:rsidRDefault="00CE6E20" w:rsidP="00DE3141">
            <w:pPr>
              <w:pStyle w:val="TAH"/>
            </w:pPr>
            <w:r w:rsidRPr="00E73566">
              <w:t>Description</w:t>
            </w:r>
          </w:p>
        </w:tc>
      </w:tr>
      <w:tr w:rsidR="00CE6E20" w:rsidRPr="00E73566" w14:paraId="49474184" w14:textId="77777777" w:rsidTr="00DE3141">
        <w:trPr>
          <w:jc w:val="center"/>
        </w:trPr>
        <w:tc>
          <w:tcPr>
            <w:tcW w:w="2944" w:type="dxa"/>
            <w:tcBorders>
              <w:top w:val="single" w:sz="4" w:space="0" w:color="auto"/>
              <w:left w:val="single" w:sz="6" w:space="0" w:color="000000"/>
              <w:bottom w:val="single" w:sz="6" w:space="0" w:color="000000"/>
              <w:right w:val="single" w:sz="6" w:space="0" w:color="000000"/>
            </w:tcBorders>
          </w:tcPr>
          <w:p w14:paraId="3D97E9B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07EF061A" w14:textId="77777777" w:rsidR="00CE6E20" w:rsidRPr="00E73566" w:rsidRDefault="00CE6E20" w:rsidP="00DE3141">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77C9D262" w14:textId="77777777" w:rsidR="00CE6E20" w:rsidRPr="00E73566" w:rsidRDefault="00CE6E20" w:rsidP="00DE3141">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1498E99F" w14:textId="77777777" w:rsidR="00CE6E20" w:rsidRPr="00E73566" w:rsidRDefault="00CE6E20" w:rsidP="00DE3141">
            <w:pPr>
              <w:pStyle w:val="TAL"/>
            </w:pPr>
            <w:r w:rsidRPr="0016361A">
              <w:t>&lt;only if applicable&gt;</w:t>
            </w:r>
          </w:p>
        </w:tc>
      </w:tr>
    </w:tbl>
    <w:p w14:paraId="4DA94D1A" w14:textId="77777777" w:rsidR="00CE6E20" w:rsidRPr="00E73566" w:rsidRDefault="00CE6E20" w:rsidP="00CE6E20"/>
    <w:p w14:paraId="72FFCAB7" w14:textId="30E2D96E" w:rsidR="00CE6E20" w:rsidRPr="00E73566" w:rsidRDefault="00CE6E20" w:rsidP="00CE6E20">
      <w:pPr>
        <w:pStyle w:val="TH"/>
      </w:pPr>
      <w:r w:rsidRPr="00E73566">
        <w:t>Table </w:t>
      </w:r>
      <w:r w:rsidR="00BF01A9">
        <w:t>6.x</w:t>
      </w:r>
      <w:r>
        <w:t>.</w:t>
      </w:r>
      <w:r w:rsidR="00042F17">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CE6E20" w:rsidRPr="00E73566" w14:paraId="5C64FD5F" w14:textId="77777777" w:rsidTr="00DE3141">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5A10BA60" w14:textId="77777777" w:rsidR="00CE6E20" w:rsidRPr="00E73566" w:rsidRDefault="00CE6E20" w:rsidP="00DE3141">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ECAE44B" w14:textId="77777777" w:rsidR="00CE6E20" w:rsidRPr="00E73566" w:rsidRDefault="00CE6E20" w:rsidP="00DE3141">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8A4EEE8" w14:textId="77777777" w:rsidR="00CE6E20" w:rsidRPr="00E73566" w:rsidRDefault="00CE6E20" w:rsidP="00DE3141">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A6E1611" w14:textId="77777777" w:rsidR="00CE6E20" w:rsidRPr="00E73566" w:rsidRDefault="00CE6E20" w:rsidP="00DE3141">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C517791" w14:textId="77777777" w:rsidR="00CE6E20" w:rsidRPr="00E73566" w:rsidRDefault="00CE6E20" w:rsidP="00DE3141">
            <w:pPr>
              <w:pStyle w:val="TAH"/>
            </w:pPr>
            <w:r w:rsidRPr="00E73566">
              <w:t>Description</w:t>
            </w:r>
          </w:p>
        </w:tc>
      </w:tr>
      <w:tr w:rsidR="00CE6E20" w:rsidRPr="00E73566" w14:paraId="4291AFA2" w14:textId="77777777" w:rsidTr="00DE3141">
        <w:trPr>
          <w:jc w:val="center"/>
        </w:trPr>
        <w:tc>
          <w:tcPr>
            <w:tcW w:w="1004" w:type="pct"/>
            <w:tcBorders>
              <w:top w:val="single" w:sz="4" w:space="0" w:color="auto"/>
              <w:left w:val="single" w:sz="6" w:space="0" w:color="000000"/>
              <w:bottom w:val="single" w:sz="6" w:space="0" w:color="000000"/>
              <w:right w:val="single" w:sz="6" w:space="0" w:color="000000"/>
            </w:tcBorders>
          </w:tcPr>
          <w:p w14:paraId="2958FD8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5603F478" w14:textId="77777777" w:rsidR="00CE6E20" w:rsidRPr="00E73566" w:rsidRDefault="00CE6E20" w:rsidP="00DE3141">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70C68F29" w14:textId="77777777" w:rsidR="00CE6E20" w:rsidRPr="00E73566" w:rsidRDefault="00CE6E20" w:rsidP="00DE3141">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C6F037F" w14:textId="77777777" w:rsidR="00CE6E20" w:rsidRPr="00E73566" w:rsidRDefault="00CE6E20" w:rsidP="00DE3141">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19E5CC52" w14:textId="77777777" w:rsidR="00CE6E20" w:rsidRPr="0016361A" w:rsidRDefault="00CE6E20" w:rsidP="00DE3141">
            <w:pPr>
              <w:pStyle w:val="TAL"/>
            </w:pPr>
            <w:r w:rsidRPr="0016361A">
              <w:t>&lt;Meaning of the success case&gt;</w:t>
            </w:r>
          </w:p>
          <w:p w14:paraId="1FDC2D93" w14:textId="77777777" w:rsidR="00CE6E20" w:rsidRPr="0016361A" w:rsidRDefault="00CE6E20" w:rsidP="00DE3141">
            <w:pPr>
              <w:pStyle w:val="TAL"/>
            </w:pPr>
            <w:r w:rsidRPr="0016361A">
              <w:t>or</w:t>
            </w:r>
          </w:p>
          <w:p w14:paraId="5CCD1454" w14:textId="77777777" w:rsidR="00CE6E20" w:rsidRPr="00E73566" w:rsidRDefault="00CE6E20" w:rsidP="00DE3141">
            <w:pPr>
              <w:pStyle w:val="TAL"/>
            </w:pPr>
            <w:r w:rsidRPr="0016361A">
              <w:t>&lt;Meaning of the error case with additional statement regarding error handling&gt;</w:t>
            </w:r>
          </w:p>
        </w:tc>
      </w:tr>
    </w:tbl>
    <w:p w14:paraId="6A0BC0E0" w14:textId="77777777" w:rsidR="00CE6E20" w:rsidRPr="00A2226D" w:rsidRDefault="00CE6E20" w:rsidP="00CE6E20"/>
    <w:p w14:paraId="5FF34836" w14:textId="09BC1620" w:rsidR="00CE6E20" w:rsidRDefault="00BF01A9" w:rsidP="00CE6E20">
      <w:pPr>
        <w:pStyle w:val="Heading3"/>
      </w:pPr>
      <w:bookmarkStart w:id="409" w:name="_Toc62658624"/>
      <w:bookmarkStart w:id="410" w:name="_Toc65746336"/>
      <w:bookmarkStart w:id="411" w:name="_Toc96848270"/>
      <w:r>
        <w:t>6.x</w:t>
      </w:r>
      <w:r w:rsidR="00CE6E20">
        <w:t>.</w:t>
      </w:r>
      <w:r w:rsidR="00997D48">
        <w:t>5</w:t>
      </w:r>
      <w:r w:rsidR="00CE6E20">
        <w:tab/>
        <w:t>Data Model</w:t>
      </w:r>
      <w:bookmarkEnd w:id="409"/>
      <w:bookmarkEnd w:id="410"/>
      <w:bookmarkEnd w:id="411"/>
    </w:p>
    <w:p w14:paraId="13261C9B" w14:textId="681B9BA2" w:rsidR="00CE6E20" w:rsidRDefault="00BF01A9" w:rsidP="00CE6E20">
      <w:pPr>
        <w:pStyle w:val="Heading4"/>
        <w:rPr>
          <w:lang w:eastAsia="zh-CN"/>
        </w:rPr>
      </w:pPr>
      <w:bookmarkStart w:id="412" w:name="_Toc62658625"/>
      <w:bookmarkStart w:id="413" w:name="_Toc65746337"/>
      <w:bookmarkStart w:id="414" w:name="_Toc96848271"/>
      <w:r>
        <w:rPr>
          <w:lang w:eastAsia="zh-CN"/>
        </w:rPr>
        <w:t>6.x</w:t>
      </w:r>
      <w:r w:rsidR="00CE6E20">
        <w:rPr>
          <w:lang w:eastAsia="zh-CN"/>
        </w:rPr>
        <w:t>.</w:t>
      </w:r>
      <w:r w:rsidR="00042F17">
        <w:rPr>
          <w:lang w:eastAsia="zh-CN"/>
        </w:rPr>
        <w:t>5</w:t>
      </w:r>
      <w:r w:rsidR="00CE6E20">
        <w:rPr>
          <w:lang w:eastAsia="zh-CN"/>
        </w:rPr>
        <w:t>.1</w:t>
      </w:r>
      <w:r w:rsidR="00CE6E20">
        <w:rPr>
          <w:lang w:eastAsia="zh-CN"/>
        </w:rPr>
        <w:tab/>
        <w:t>General</w:t>
      </w:r>
      <w:bookmarkEnd w:id="412"/>
      <w:bookmarkEnd w:id="413"/>
      <w:bookmarkEnd w:id="414"/>
    </w:p>
    <w:p w14:paraId="382429BF" w14:textId="4184AB64" w:rsidR="00CE6E20" w:rsidRDefault="00CE6E20" w:rsidP="00CE6E20">
      <w:pPr>
        <w:rPr>
          <w:lang w:eastAsia="zh-CN"/>
        </w:rPr>
      </w:pPr>
      <w:r>
        <w:rPr>
          <w:lang w:eastAsia="zh-CN"/>
        </w:rPr>
        <w:t xml:space="preserve">This clause specifies the application data model supported by the API. Data types listed in clause </w:t>
      </w:r>
      <w:r w:rsidRPr="00453D5B">
        <w:rPr>
          <w:lang w:eastAsia="zh-CN"/>
        </w:rPr>
        <w:t>&lt;</w:t>
      </w:r>
      <w:r w:rsidR="00BF01A9" w:rsidRPr="00453D5B">
        <w:rPr>
          <w:lang w:eastAsia="zh-CN"/>
        </w:rPr>
        <w:t>6.1</w:t>
      </w:r>
      <w:r w:rsidRPr="00453D5B">
        <w:rPr>
          <w:lang w:eastAsia="zh-CN"/>
        </w:rPr>
        <w:t xml:space="preserve"> related to EdgeApp design aspects common for </w:t>
      </w:r>
      <w:r w:rsidR="007664B3">
        <w:rPr>
          <w:lang w:eastAsia="zh-CN"/>
        </w:rPr>
        <w:t>several</w:t>
      </w:r>
      <w:r w:rsidRPr="00453D5B">
        <w:rPr>
          <w:lang w:eastAsia="zh-CN"/>
        </w:rPr>
        <w:t xml:space="preserve"> </w:t>
      </w:r>
      <w:r w:rsidR="00776718">
        <w:rPr>
          <w:lang w:eastAsia="zh-CN"/>
        </w:rPr>
        <w:t xml:space="preserve">EES </w:t>
      </w:r>
      <w:r w:rsidRPr="00453D5B">
        <w:rPr>
          <w:lang w:eastAsia="zh-CN"/>
        </w:rPr>
        <w:t>APIs&gt;</w:t>
      </w:r>
      <w:r>
        <w:rPr>
          <w:lang w:eastAsia="zh-CN"/>
        </w:rPr>
        <w:t xml:space="preserve"> apply to this API</w:t>
      </w:r>
    </w:p>
    <w:p w14:paraId="5E624A25" w14:textId="0DD06AA2" w:rsidR="00CE6E20" w:rsidRDefault="00CE6E20" w:rsidP="00CE6E20">
      <w:r>
        <w:t>Table </w:t>
      </w:r>
      <w:r w:rsidR="00BF01A9">
        <w:t>6.x</w:t>
      </w:r>
      <w:r>
        <w:t>.</w:t>
      </w:r>
      <w:r w:rsidR="00042F17">
        <w:t>5</w:t>
      </w:r>
      <w:r>
        <w:t xml:space="preserve">.1-1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7BC34B66" w14:textId="42FC4381" w:rsidR="00CE6E20" w:rsidRDefault="00CE6E20" w:rsidP="00CE6E20">
      <w:pPr>
        <w:pStyle w:val="TH"/>
      </w:pPr>
      <w:r>
        <w:t>Table </w:t>
      </w:r>
      <w:r w:rsidR="00BF01A9">
        <w:t>6.x</w:t>
      </w:r>
      <w:r>
        <w:t>.</w:t>
      </w:r>
      <w:r w:rsidR="00042F17">
        <w:t>5</w:t>
      </w:r>
      <w:r>
        <w:t xml:space="preserve">.1-1: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E6E20" w14:paraId="25B282B8"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E307FB8" w14:textId="77777777" w:rsidR="00CE6E20" w:rsidRDefault="00CE6E20" w:rsidP="00DE314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5A06C77" w14:textId="77777777" w:rsidR="00CE6E20" w:rsidRDefault="00CE6E20" w:rsidP="00DE314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66DFB08" w14:textId="77777777" w:rsidR="00CE6E20" w:rsidRDefault="00CE6E20" w:rsidP="00DE314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44427AA" w14:textId="77777777" w:rsidR="00CE6E20" w:rsidRDefault="00CE6E20" w:rsidP="00DE3141">
            <w:pPr>
              <w:pStyle w:val="TAH"/>
            </w:pPr>
            <w:r>
              <w:t>Applicability</w:t>
            </w:r>
          </w:p>
        </w:tc>
      </w:tr>
      <w:tr w:rsidR="00CE6E20" w14:paraId="4B89E481"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tcPr>
          <w:p w14:paraId="4C4D9E24" w14:textId="77777777" w:rsidR="00CE6E20" w:rsidRDefault="00CE6E20" w:rsidP="00DE3141">
            <w:pPr>
              <w:pStyle w:val="TAL"/>
            </w:pPr>
          </w:p>
        </w:tc>
        <w:tc>
          <w:tcPr>
            <w:tcW w:w="1297" w:type="dxa"/>
            <w:tcBorders>
              <w:top w:val="single" w:sz="4" w:space="0" w:color="auto"/>
              <w:left w:val="single" w:sz="4" w:space="0" w:color="auto"/>
              <w:bottom w:val="single" w:sz="4" w:space="0" w:color="auto"/>
              <w:right w:val="single" w:sz="4" w:space="0" w:color="auto"/>
            </w:tcBorders>
          </w:tcPr>
          <w:p w14:paraId="58B8A7FD" w14:textId="77777777" w:rsidR="00CE6E20" w:rsidRDefault="00CE6E20" w:rsidP="00DE3141">
            <w:pPr>
              <w:pStyle w:val="TAL"/>
            </w:pPr>
          </w:p>
        </w:tc>
        <w:tc>
          <w:tcPr>
            <w:tcW w:w="2887" w:type="dxa"/>
            <w:tcBorders>
              <w:top w:val="single" w:sz="4" w:space="0" w:color="auto"/>
              <w:left w:val="single" w:sz="4" w:space="0" w:color="auto"/>
              <w:bottom w:val="single" w:sz="4" w:space="0" w:color="auto"/>
              <w:right w:val="single" w:sz="4" w:space="0" w:color="auto"/>
            </w:tcBorders>
          </w:tcPr>
          <w:p w14:paraId="3F1177BE" w14:textId="77777777" w:rsidR="00CE6E20" w:rsidRDefault="00CE6E20" w:rsidP="00DE314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C2B7DE8" w14:textId="77777777" w:rsidR="00CE6E20" w:rsidRDefault="00CE6E20" w:rsidP="00DE3141">
            <w:pPr>
              <w:pStyle w:val="TAL"/>
              <w:rPr>
                <w:rFonts w:cs="Arial"/>
                <w:szCs w:val="18"/>
              </w:rPr>
            </w:pPr>
          </w:p>
        </w:tc>
      </w:tr>
    </w:tbl>
    <w:p w14:paraId="040FFDB0" w14:textId="77777777" w:rsidR="00CE6E20" w:rsidRDefault="00CE6E20" w:rsidP="00CE6E20"/>
    <w:p w14:paraId="7483EDB9" w14:textId="0FF4B367" w:rsidR="00CE6E20" w:rsidRDefault="00CE6E20" w:rsidP="00CE6E20">
      <w:r>
        <w:t>Table </w:t>
      </w:r>
      <w:r w:rsidR="00BF01A9">
        <w:t>6.x</w:t>
      </w:r>
      <w:r>
        <w:t>.</w:t>
      </w:r>
      <w:r w:rsidR="00042F17">
        <w:t>5</w:t>
      </w:r>
      <w:r>
        <w:t xml:space="preserve">.1-2 specifies data types re-used by the </w:t>
      </w:r>
      <w:r w:rsidRPr="00E31313">
        <w:rPr>
          <w:highlight w:val="yellow"/>
        </w:rPr>
        <w:t>&lt;API Name&gt;</w:t>
      </w:r>
      <w:r>
        <w:t xml:space="preserve"> API service. </w:t>
      </w:r>
    </w:p>
    <w:p w14:paraId="0443D988" w14:textId="5C8775B3" w:rsidR="00CE6E20" w:rsidRDefault="00CE6E20" w:rsidP="00CE6E20">
      <w:pPr>
        <w:pStyle w:val="TH"/>
      </w:pPr>
      <w:r>
        <w:t>Table </w:t>
      </w:r>
      <w:r w:rsidR="00BF01A9">
        <w:t>6.x</w:t>
      </w:r>
      <w:r>
        <w:t>.</w:t>
      </w:r>
      <w:r w:rsidR="00042F17">
        <w:t>5</w:t>
      </w:r>
      <w:r>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CE6E20" w14:paraId="363D5F10"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9FCEBAE" w14:textId="77777777" w:rsidR="00CE6E20" w:rsidRDefault="00CE6E20" w:rsidP="00DE314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EA51AC" w14:textId="77777777" w:rsidR="00CE6E20" w:rsidRDefault="00CE6E20" w:rsidP="00DE3141">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564BF6B2" w14:textId="77777777" w:rsidR="00CE6E20" w:rsidRDefault="00CE6E20" w:rsidP="00DE3141">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3B43E1E2" w14:textId="77777777" w:rsidR="00CE6E20" w:rsidRDefault="00CE6E20" w:rsidP="00DE3141">
            <w:pPr>
              <w:pStyle w:val="TAH"/>
            </w:pPr>
            <w:r>
              <w:t>Applicability</w:t>
            </w:r>
          </w:p>
        </w:tc>
      </w:tr>
      <w:tr w:rsidR="00CE6E20" w14:paraId="3C952D33"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tcPr>
          <w:p w14:paraId="6B74B8FC" w14:textId="77777777" w:rsidR="00CE6E20" w:rsidRPr="00FF31D1" w:rsidRDefault="00CE6E20" w:rsidP="00DE3141">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77E98305" w14:textId="77777777" w:rsidR="00CE6E20" w:rsidRDefault="00CE6E20" w:rsidP="00DE3141">
            <w:pPr>
              <w:pStyle w:val="TAL"/>
            </w:pPr>
          </w:p>
        </w:tc>
        <w:tc>
          <w:tcPr>
            <w:tcW w:w="3137" w:type="dxa"/>
            <w:tcBorders>
              <w:top w:val="single" w:sz="4" w:space="0" w:color="auto"/>
              <w:left w:val="single" w:sz="4" w:space="0" w:color="auto"/>
              <w:bottom w:val="single" w:sz="4" w:space="0" w:color="auto"/>
              <w:right w:val="single" w:sz="4" w:space="0" w:color="auto"/>
            </w:tcBorders>
          </w:tcPr>
          <w:p w14:paraId="5454512C" w14:textId="77777777" w:rsidR="00CE6E20" w:rsidRDefault="00CE6E20" w:rsidP="00DE3141">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1BAF6A7" w14:textId="77777777" w:rsidR="00CE6E20" w:rsidRDefault="00CE6E20" w:rsidP="00DE3141">
            <w:pPr>
              <w:pStyle w:val="TAL"/>
              <w:rPr>
                <w:rFonts w:cs="Arial"/>
                <w:szCs w:val="18"/>
              </w:rPr>
            </w:pPr>
          </w:p>
        </w:tc>
      </w:tr>
    </w:tbl>
    <w:p w14:paraId="41F3D0C6" w14:textId="77777777" w:rsidR="00CE6E20" w:rsidRPr="0086051F" w:rsidRDefault="00CE6E20" w:rsidP="00CE6E20">
      <w:pPr>
        <w:rPr>
          <w:lang w:eastAsia="zh-CN"/>
        </w:rPr>
      </w:pPr>
    </w:p>
    <w:p w14:paraId="419D0E34" w14:textId="53BB405F" w:rsidR="00CE6E20" w:rsidRDefault="00BF01A9" w:rsidP="00CE6E20">
      <w:pPr>
        <w:pStyle w:val="Heading4"/>
        <w:rPr>
          <w:lang w:eastAsia="zh-CN"/>
        </w:rPr>
      </w:pPr>
      <w:bookmarkStart w:id="415" w:name="_Toc62658626"/>
      <w:bookmarkStart w:id="416" w:name="_Toc65746338"/>
      <w:bookmarkStart w:id="417" w:name="_Toc96848272"/>
      <w:r>
        <w:rPr>
          <w:lang w:eastAsia="zh-CN"/>
        </w:rPr>
        <w:lastRenderedPageBreak/>
        <w:t>6.x</w:t>
      </w:r>
      <w:r w:rsidR="00CE6E20">
        <w:rPr>
          <w:lang w:eastAsia="zh-CN"/>
        </w:rPr>
        <w:t>.</w:t>
      </w:r>
      <w:r w:rsidR="00042F17">
        <w:rPr>
          <w:lang w:eastAsia="zh-CN"/>
        </w:rPr>
        <w:t>5</w:t>
      </w:r>
      <w:r w:rsidR="00CE6E20">
        <w:rPr>
          <w:lang w:eastAsia="zh-CN"/>
        </w:rPr>
        <w:t>.2</w:t>
      </w:r>
      <w:r w:rsidR="00CE6E20">
        <w:rPr>
          <w:lang w:eastAsia="zh-CN"/>
        </w:rPr>
        <w:tab/>
        <w:t>Structured data types</w:t>
      </w:r>
      <w:bookmarkEnd w:id="415"/>
      <w:bookmarkEnd w:id="416"/>
      <w:bookmarkEnd w:id="417"/>
    </w:p>
    <w:p w14:paraId="4136A54D" w14:textId="6BBA4913" w:rsidR="00CE6E20" w:rsidRDefault="00BF01A9" w:rsidP="00CE6E20">
      <w:pPr>
        <w:pStyle w:val="Heading5"/>
        <w:rPr>
          <w:lang w:eastAsia="zh-CN"/>
        </w:rPr>
      </w:pPr>
      <w:bookmarkStart w:id="418" w:name="_Toc62658627"/>
      <w:bookmarkStart w:id="419" w:name="_Toc65746339"/>
      <w:bookmarkStart w:id="420" w:name="_Toc96848273"/>
      <w:r>
        <w:rPr>
          <w:lang w:eastAsia="zh-CN"/>
        </w:rPr>
        <w:t>6.x</w:t>
      </w:r>
      <w:r w:rsidR="00CE6E20">
        <w:rPr>
          <w:lang w:eastAsia="zh-CN"/>
        </w:rPr>
        <w:t>.</w:t>
      </w:r>
      <w:r w:rsidR="00042F17">
        <w:rPr>
          <w:lang w:eastAsia="zh-CN"/>
        </w:rPr>
        <w:t>5</w:t>
      </w:r>
      <w:r w:rsidR="00CE6E20">
        <w:rPr>
          <w:lang w:eastAsia="zh-CN"/>
        </w:rPr>
        <w:t>.2.1</w:t>
      </w:r>
      <w:r w:rsidR="00CE6E20">
        <w:rPr>
          <w:lang w:eastAsia="zh-CN"/>
        </w:rPr>
        <w:tab/>
        <w:t>Introduction</w:t>
      </w:r>
      <w:bookmarkEnd w:id="418"/>
      <w:bookmarkEnd w:id="419"/>
      <w:bookmarkEnd w:id="420"/>
    </w:p>
    <w:p w14:paraId="68704E97" w14:textId="4617CBB2" w:rsidR="00CE6E20" w:rsidRDefault="00BF01A9" w:rsidP="00CE6E20">
      <w:pPr>
        <w:pStyle w:val="Heading5"/>
        <w:rPr>
          <w:lang w:eastAsia="zh-CN"/>
        </w:rPr>
      </w:pPr>
      <w:bookmarkStart w:id="421" w:name="_Toc62658628"/>
      <w:bookmarkStart w:id="422" w:name="_Toc65746340"/>
      <w:bookmarkStart w:id="423" w:name="_Toc96848274"/>
      <w:r>
        <w:rPr>
          <w:lang w:eastAsia="zh-CN"/>
        </w:rPr>
        <w:t>6.x</w:t>
      </w:r>
      <w:r w:rsidR="00CE6E20">
        <w:rPr>
          <w:lang w:eastAsia="zh-CN"/>
        </w:rPr>
        <w:t>.</w:t>
      </w:r>
      <w:r w:rsidR="00042F17">
        <w:rPr>
          <w:lang w:eastAsia="zh-CN"/>
        </w:rPr>
        <w:t>5</w:t>
      </w:r>
      <w:r w:rsidR="00CE6E20">
        <w:rPr>
          <w:lang w:eastAsia="zh-CN"/>
        </w:rPr>
        <w:t>.2.2</w:t>
      </w:r>
      <w:r w:rsidR="00CE6E20">
        <w:rPr>
          <w:lang w:eastAsia="zh-CN"/>
        </w:rPr>
        <w:tab/>
        <w:t xml:space="preserve">Type: </w:t>
      </w:r>
      <w:r w:rsidR="00CE6E20" w:rsidRPr="00831458">
        <w:rPr>
          <w:lang w:eastAsia="zh-CN"/>
        </w:rPr>
        <w:t>&lt;Data type name&gt;</w:t>
      </w:r>
      <w:bookmarkEnd w:id="421"/>
      <w:bookmarkEnd w:id="422"/>
      <w:bookmarkEnd w:id="423"/>
    </w:p>
    <w:p w14:paraId="3783EBF8" w14:textId="2F8EE97C" w:rsidR="00CE6E20" w:rsidRDefault="00CE6E20" w:rsidP="00CE6E20">
      <w:pPr>
        <w:pStyle w:val="TH"/>
      </w:pPr>
      <w:r>
        <w:rPr>
          <w:noProof/>
        </w:rPr>
        <w:t>Table </w:t>
      </w:r>
      <w:r w:rsidR="00BF01A9">
        <w:rPr>
          <w:noProof/>
        </w:rPr>
        <w:t>6.x</w:t>
      </w:r>
      <w:r>
        <w:rPr>
          <w:noProof/>
        </w:rPr>
        <w:t>.</w:t>
      </w:r>
      <w:r w:rsidR="00042F17">
        <w:rPr>
          <w:noProof/>
        </w:rPr>
        <w:t>5</w:t>
      </w:r>
      <w:r>
        <w:rPr>
          <w:noProof/>
        </w:rPr>
        <w:t>.2.2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E6E20" w14:paraId="18B783E9"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005F43" w14:textId="77777777" w:rsidR="00CE6E20" w:rsidRDefault="00CE6E20" w:rsidP="00DE314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85362D5" w14:textId="77777777" w:rsidR="00CE6E20" w:rsidRDefault="00CE6E20" w:rsidP="00DE31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68E2" w14:textId="77777777" w:rsidR="00CE6E20" w:rsidRDefault="00CE6E20" w:rsidP="00DE314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7DB8856" w14:textId="77777777" w:rsidR="00CE6E20" w:rsidRPr="001E7BDC" w:rsidRDefault="00CE6E20"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0A03D1" w14:textId="77777777" w:rsidR="00CE6E20" w:rsidRPr="005C44CA" w:rsidRDefault="00CE6E20"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4121B8" w14:textId="77777777" w:rsidR="00CE6E20" w:rsidRDefault="00CE6E20" w:rsidP="00DE3141">
            <w:pPr>
              <w:pStyle w:val="TAH"/>
              <w:rPr>
                <w:rFonts w:cs="Arial"/>
                <w:szCs w:val="18"/>
              </w:rPr>
            </w:pPr>
            <w:r>
              <w:t>Applicability</w:t>
            </w:r>
          </w:p>
        </w:tc>
      </w:tr>
      <w:tr w:rsidR="00CE6E20" w14:paraId="739C0500"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534C430E" w14:textId="77777777" w:rsidR="00CE6E20" w:rsidRDefault="00CE6E20" w:rsidP="00DE3141">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FB55FE1" w14:textId="77777777" w:rsidR="00CE6E20"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5C2C14E0" w14:textId="77777777" w:rsidR="00CE6E20" w:rsidRDefault="00CE6E20" w:rsidP="00DE3141">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2229C2EC" w14:textId="77777777" w:rsidR="00CE6E20" w:rsidRDefault="00CE6E20" w:rsidP="00DE3141">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727A0A4" w14:textId="77777777" w:rsidR="00CE6E20" w:rsidRDefault="00CE6E20" w:rsidP="00DE3141">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064A834E" w14:textId="77777777" w:rsidR="00CE6E20" w:rsidRDefault="00CE6E20" w:rsidP="00DE3141">
            <w:pPr>
              <w:pStyle w:val="TAL"/>
              <w:rPr>
                <w:rFonts w:cs="Arial"/>
                <w:szCs w:val="18"/>
              </w:rPr>
            </w:pPr>
          </w:p>
        </w:tc>
      </w:tr>
      <w:tr w:rsidR="00CE6E20" w14:paraId="214253D3"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4378BDA5" w14:textId="77777777" w:rsidR="00CE6E20" w:rsidRPr="0016361A" w:rsidRDefault="00CE6E20" w:rsidP="00DE3141">
            <w:pPr>
              <w:pStyle w:val="TAL"/>
            </w:pPr>
          </w:p>
        </w:tc>
        <w:tc>
          <w:tcPr>
            <w:tcW w:w="1006" w:type="dxa"/>
            <w:tcBorders>
              <w:top w:val="single" w:sz="4" w:space="0" w:color="auto"/>
              <w:left w:val="single" w:sz="4" w:space="0" w:color="auto"/>
              <w:bottom w:val="single" w:sz="4" w:space="0" w:color="auto"/>
              <w:right w:val="single" w:sz="4" w:space="0" w:color="auto"/>
            </w:tcBorders>
          </w:tcPr>
          <w:p w14:paraId="0A104B78" w14:textId="77777777" w:rsidR="00CE6E20" w:rsidRPr="0016361A" w:rsidRDefault="00CE6E20" w:rsidP="00DE3141">
            <w:pPr>
              <w:pStyle w:val="TAL"/>
            </w:pPr>
          </w:p>
        </w:tc>
        <w:tc>
          <w:tcPr>
            <w:tcW w:w="425" w:type="dxa"/>
            <w:tcBorders>
              <w:top w:val="single" w:sz="4" w:space="0" w:color="auto"/>
              <w:left w:val="single" w:sz="4" w:space="0" w:color="auto"/>
              <w:bottom w:val="single" w:sz="4" w:space="0" w:color="auto"/>
              <w:right w:val="single" w:sz="4" w:space="0" w:color="auto"/>
            </w:tcBorders>
          </w:tcPr>
          <w:p w14:paraId="2E2BFCFB" w14:textId="77777777" w:rsidR="00CE6E20" w:rsidRPr="0016361A" w:rsidRDefault="00CE6E20" w:rsidP="00DE3141">
            <w:pPr>
              <w:pStyle w:val="TAC"/>
            </w:pPr>
          </w:p>
        </w:tc>
        <w:tc>
          <w:tcPr>
            <w:tcW w:w="1368" w:type="dxa"/>
            <w:tcBorders>
              <w:top w:val="single" w:sz="4" w:space="0" w:color="auto"/>
              <w:left w:val="single" w:sz="4" w:space="0" w:color="auto"/>
              <w:bottom w:val="single" w:sz="4" w:space="0" w:color="auto"/>
              <w:right w:val="single" w:sz="4" w:space="0" w:color="auto"/>
            </w:tcBorders>
          </w:tcPr>
          <w:p w14:paraId="68950079" w14:textId="77777777" w:rsidR="00CE6E20" w:rsidRPr="0016361A" w:rsidRDefault="00CE6E20" w:rsidP="00DE3141">
            <w:pPr>
              <w:pStyle w:val="TAL"/>
            </w:pPr>
          </w:p>
        </w:tc>
        <w:tc>
          <w:tcPr>
            <w:tcW w:w="3438" w:type="dxa"/>
            <w:tcBorders>
              <w:top w:val="single" w:sz="4" w:space="0" w:color="auto"/>
              <w:left w:val="single" w:sz="4" w:space="0" w:color="auto"/>
              <w:bottom w:val="single" w:sz="4" w:space="0" w:color="auto"/>
              <w:right w:val="single" w:sz="4" w:space="0" w:color="auto"/>
            </w:tcBorders>
          </w:tcPr>
          <w:p w14:paraId="37401340" w14:textId="77777777" w:rsidR="00CE6E20" w:rsidRPr="0016361A" w:rsidRDefault="00CE6E20" w:rsidP="00DE3141">
            <w:pPr>
              <w:pStyle w:val="TAL"/>
            </w:pPr>
          </w:p>
        </w:tc>
        <w:tc>
          <w:tcPr>
            <w:tcW w:w="1998" w:type="dxa"/>
            <w:tcBorders>
              <w:top w:val="single" w:sz="4" w:space="0" w:color="auto"/>
              <w:left w:val="single" w:sz="4" w:space="0" w:color="auto"/>
              <w:bottom w:val="single" w:sz="4" w:space="0" w:color="auto"/>
              <w:right w:val="single" w:sz="4" w:space="0" w:color="auto"/>
            </w:tcBorders>
          </w:tcPr>
          <w:p w14:paraId="302F4A4E" w14:textId="77777777" w:rsidR="00CE6E20" w:rsidRDefault="00CE6E20" w:rsidP="00DE3141">
            <w:pPr>
              <w:pStyle w:val="TAL"/>
              <w:rPr>
                <w:rFonts w:cs="Arial"/>
                <w:szCs w:val="18"/>
              </w:rPr>
            </w:pPr>
          </w:p>
        </w:tc>
      </w:tr>
    </w:tbl>
    <w:p w14:paraId="0896960E" w14:textId="77777777" w:rsidR="00CE6E20" w:rsidRPr="00490087" w:rsidRDefault="00CE6E20" w:rsidP="00CE6E20">
      <w:pPr>
        <w:rPr>
          <w:lang w:eastAsia="zh-CN"/>
        </w:rPr>
      </w:pPr>
    </w:p>
    <w:p w14:paraId="140746BE" w14:textId="18A00906" w:rsidR="00CE6E20" w:rsidRDefault="00BF01A9" w:rsidP="00CE6E20">
      <w:pPr>
        <w:pStyle w:val="Heading4"/>
        <w:rPr>
          <w:lang w:eastAsia="zh-CN"/>
        </w:rPr>
      </w:pPr>
      <w:bookmarkStart w:id="424" w:name="_Toc62658629"/>
      <w:bookmarkStart w:id="425" w:name="_Toc65746341"/>
      <w:bookmarkStart w:id="426" w:name="_Toc96848275"/>
      <w:r>
        <w:rPr>
          <w:lang w:eastAsia="zh-CN"/>
        </w:rPr>
        <w:t>6.x</w:t>
      </w:r>
      <w:r w:rsidR="00CE6E20">
        <w:rPr>
          <w:lang w:eastAsia="zh-CN"/>
        </w:rPr>
        <w:t>.</w:t>
      </w:r>
      <w:r w:rsidR="00042F17">
        <w:rPr>
          <w:lang w:eastAsia="zh-CN"/>
        </w:rPr>
        <w:t>5</w:t>
      </w:r>
      <w:r w:rsidR="00CE6E20">
        <w:rPr>
          <w:lang w:eastAsia="zh-CN"/>
        </w:rPr>
        <w:t>.3</w:t>
      </w:r>
      <w:r w:rsidR="00CE6E20">
        <w:rPr>
          <w:lang w:eastAsia="zh-CN"/>
        </w:rPr>
        <w:tab/>
        <w:t>Simple data types and enumerations</w:t>
      </w:r>
      <w:bookmarkEnd w:id="424"/>
      <w:bookmarkEnd w:id="425"/>
      <w:bookmarkEnd w:id="426"/>
    </w:p>
    <w:p w14:paraId="7631AE94" w14:textId="77777777" w:rsidR="00CE6E20" w:rsidRPr="00FC5F63" w:rsidRDefault="00CE6E20" w:rsidP="00CE6E20">
      <w:pPr>
        <w:pStyle w:val="Guidance"/>
      </w:pPr>
      <w:r>
        <w:t>This clause will define simple data types and enumerations that can be referenced from data structures defined in the previous clauses.</w:t>
      </w:r>
    </w:p>
    <w:p w14:paraId="6B034F83" w14:textId="25CB9305" w:rsidR="00CE6E20" w:rsidRPr="00384E92" w:rsidRDefault="00BF01A9" w:rsidP="00CE6E20">
      <w:pPr>
        <w:pStyle w:val="Heading5"/>
      </w:pPr>
      <w:bookmarkStart w:id="427" w:name="_Toc510696639"/>
      <w:bookmarkStart w:id="428" w:name="_Toc35971434"/>
      <w:bookmarkStart w:id="429" w:name="_Toc36812165"/>
      <w:bookmarkStart w:id="430" w:name="_Toc62658630"/>
      <w:bookmarkStart w:id="431" w:name="_Toc65746342"/>
      <w:bookmarkStart w:id="432" w:name="_Toc96848276"/>
      <w:r>
        <w:t>6.x</w:t>
      </w:r>
      <w:r w:rsidR="00CE6E20">
        <w:t>.</w:t>
      </w:r>
      <w:r w:rsidR="00042F17">
        <w:t>5</w:t>
      </w:r>
      <w:r w:rsidR="00CE6E20">
        <w:t>.3.1</w:t>
      </w:r>
      <w:r w:rsidR="00CE6E20" w:rsidRPr="00384E92">
        <w:tab/>
        <w:t>Introduction</w:t>
      </w:r>
      <w:bookmarkEnd w:id="427"/>
      <w:bookmarkEnd w:id="428"/>
      <w:bookmarkEnd w:id="429"/>
      <w:bookmarkEnd w:id="430"/>
      <w:bookmarkEnd w:id="431"/>
      <w:bookmarkEnd w:id="432"/>
    </w:p>
    <w:p w14:paraId="790E3638" w14:textId="77777777" w:rsidR="00CE6E20" w:rsidRPr="00384E92" w:rsidRDefault="00CE6E20" w:rsidP="00CE6E2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142F642" w14:textId="1D75889B" w:rsidR="00CE6E20" w:rsidRPr="00384E92" w:rsidRDefault="00BF01A9" w:rsidP="00CE6E20">
      <w:pPr>
        <w:pStyle w:val="Heading5"/>
      </w:pPr>
      <w:bookmarkStart w:id="433" w:name="_Toc510696640"/>
      <w:bookmarkStart w:id="434" w:name="_Toc35971435"/>
      <w:bookmarkStart w:id="435" w:name="_Toc36812166"/>
      <w:bookmarkStart w:id="436" w:name="_Toc62658631"/>
      <w:bookmarkStart w:id="437" w:name="_Toc65746343"/>
      <w:bookmarkStart w:id="438" w:name="_Toc96848277"/>
      <w:r>
        <w:t>6.x</w:t>
      </w:r>
      <w:r w:rsidR="00CE6E20">
        <w:t>.</w:t>
      </w:r>
      <w:r w:rsidR="00042F17">
        <w:t>5</w:t>
      </w:r>
      <w:r w:rsidR="00CE6E20">
        <w:t>.3.2</w:t>
      </w:r>
      <w:r w:rsidR="00CE6E20" w:rsidRPr="00384E92">
        <w:tab/>
        <w:t>Simple data types</w:t>
      </w:r>
      <w:bookmarkEnd w:id="433"/>
      <w:bookmarkEnd w:id="434"/>
      <w:bookmarkEnd w:id="435"/>
      <w:bookmarkEnd w:id="436"/>
      <w:bookmarkEnd w:id="437"/>
      <w:bookmarkEnd w:id="438"/>
    </w:p>
    <w:p w14:paraId="70EE1BD0" w14:textId="24C76333" w:rsidR="00CE6E20" w:rsidRPr="00384E92" w:rsidRDefault="00CE6E20" w:rsidP="00CE6E20">
      <w:r w:rsidRPr="00384E92">
        <w:t xml:space="preserve">The simple data types defined in table </w:t>
      </w:r>
      <w:r w:rsidR="00BF01A9">
        <w:t>6.x</w:t>
      </w:r>
      <w:r w:rsidRPr="007968F0">
        <w:rPr>
          <w:highlight w:val="yellow"/>
        </w:rPr>
        <w:t>.</w:t>
      </w:r>
      <w:r w:rsidR="00042F17">
        <w:t>5</w:t>
      </w:r>
      <w:r>
        <w:t>.3.2-1</w:t>
      </w:r>
      <w:r w:rsidRPr="00384E92">
        <w:t xml:space="preserve"> shall be supported.</w:t>
      </w:r>
    </w:p>
    <w:p w14:paraId="79ADF298" w14:textId="68B74470" w:rsidR="00CE6E20" w:rsidRPr="00384E92" w:rsidRDefault="00CE6E20" w:rsidP="00CE6E20">
      <w:pPr>
        <w:pStyle w:val="TH"/>
      </w:pPr>
      <w:r w:rsidRPr="00384E92">
        <w:t xml:space="preserve">Table </w:t>
      </w:r>
      <w:r w:rsidR="00BF01A9">
        <w:t>6.x</w:t>
      </w:r>
      <w:r>
        <w:t>.</w:t>
      </w:r>
      <w:r w:rsidR="00042F17">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6E20" w:rsidRPr="00B54FF5" w14:paraId="39D08EAC" w14:textId="77777777" w:rsidTr="00DE314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140B120" w14:textId="77777777" w:rsidR="00CE6E20" w:rsidRPr="0016361A" w:rsidRDefault="00CE6E20" w:rsidP="00DE314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D7CE80" w14:textId="77777777" w:rsidR="00CE6E20" w:rsidRPr="0016361A" w:rsidRDefault="00CE6E20" w:rsidP="00DE314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719CEFA" w14:textId="77777777" w:rsidR="00CE6E20" w:rsidRPr="0016361A" w:rsidRDefault="00CE6E20" w:rsidP="00DE314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4263BCA" w14:textId="77777777" w:rsidR="00CE6E20" w:rsidRPr="0016361A" w:rsidRDefault="00CE6E20" w:rsidP="00DE3141">
            <w:pPr>
              <w:pStyle w:val="TAH"/>
            </w:pPr>
            <w:r w:rsidRPr="0016361A">
              <w:t>Applicability</w:t>
            </w:r>
          </w:p>
        </w:tc>
      </w:tr>
      <w:tr w:rsidR="00CE6E20" w:rsidRPr="00B54FF5" w14:paraId="62052437" w14:textId="77777777" w:rsidTr="00DE314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FE319B" w14:textId="77777777" w:rsidR="00CE6E20" w:rsidRPr="0016361A" w:rsidRDefault="00CE6E20" w:rsidP="00DE314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C1C7FA" w14:textId="77777777" w:rsidR="00CE6E20" w:rsidRPr="0016361A" w:rsidRDefault="00CE6E20" w:rsidP="00DE3141">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F216BEE" w14:textId="77777777" w:rsidR="00CE6E20" w:rsidRPr="0016361A" w:rsidRDefault="00CE6E20" w:rsidP="00DE3141">
            <w:pPr>
              <w:pStyle w:val="TAL"/>
            </w:pPr>
          </w:p>
        </w:tc>
        <w:tc>
          <w:tcPr>
            <w:tcW w:w="1265" w:type="pct"/>
            <w:tcBorders>
              <w:top w:val="single" w:sz="4" w:space="0" w:color="auto"/>
              <w:left w:val="nil"/>
              <w:bottom w:val="single" w:sz="8" w:space="0" w:color="auto"/>
              <w:right w:val="single" w:sz="8" w:space="0" w:color="auto"/>
            </w:tcBorders>
          </w:tcPr>
          <w:p w14:paraId="20366674" w14:textId="77777777" w:rsidR="00CE6E20" w:rsidRPr="0016361A" w:rsidRDefault="00CE6E20" w:rsidP="00DE3141">
            <w:pPr>
              <w:pStyle w:val="TAL"/>
            </w:pPr>
          </w:p>
        </w:tc>
      </w:tr>
    </w:tbl>
    <w:p w14:paraId="7A4B3508" w14:textId="77777777" w:rsidR="00CE6E20" w:rsidRPr="00384E92" w:rsidRDefault="00CE6E20" w:rsidP="00CE6E20"/>
    <w:p w14:paraId="323E790E" w14:textId="59C96A15" w:rsidR="00CE6E20" w:rsidRPr="00BC662F" w:rsidRDefault="00BF01A9" w:rsidP="00CE6E20">
      <w:pPr>
        <w:pStyle w:val="Heading5"/>
      </w:pPr>
      <w:bookmarkStart w:id="439" w:name="_Toc510696641"/>
      <w:bookmarkStart w:id="440" w:name="_Toc35971436"/>
      <w:bookmarkStart w:id="441" w:name="_Toc36812167"/>
      <w:bookmarkStart w:id="442" w:name="_Toc62658632"/>
      <w:bookmarkStart w:id="443" w:name="_Toc65746344"/>
      <w:bookmarkStart w:id="444" w:name="_Toc96848278"/>
      <w:r>
        <w:t>6.x</w:t>
      </w:r>
      <w:r w:rsidR="00CE6E20">
        <w:t>.</w:t>
      </w:r>
      <w:r w:rsidR="00042F17">
        <w:t>5</w:t>
      </w:r>
      <w:r w:rsidR="00CE6E20">
        <w:t>.3.3</w:t>
      </w:r>
      <w:r w:rsidR="00CE6E20" w:rsidRPr="00BC662F">
        <w:tab/>
        <w:t>Enumeration: &lt;EnumType1&gt;</w:t>
      </w:r>
      <w:bookmarkEnd w:id="439"/>
      <w:bookmarkEnd w:id="440"/>
      <w:bookmarkEnd w:id="441"/>
      <w:bookmarkEnd w:id="442"/>
      <w:bookmarkEnd w:id="443"/>
      <w:bookmarkEnd w:id="444"/>
    </w:p>
    <w:p w14:paraId="21B6DF63" w14:textId="42A61C48" w:rsidR="00CE6E20" w:rsidRPr="00384E92" w:rsidRDefault="00CE6E20" w:rsidP="00CE6E20">
      <w:r w:rsidRPr="00384E92">
        <w:t xml:space="preserve">The enumeration &lt;EnumType1&gt; represents &lt;something&gt;. It shall comply with the provisions defined in table </w:t>
      </w:r>
      <w:r w:rsidR="00BF01A9">
        <w:t>6.x</w:t>
      </w:r>
      <w:r>
        <w:t>.</w:t>
      </w:r>
      <w:r w:rsidR="00042F17">
        <w:t>5</w:t>
      </w:r>
      <w:r>
        <w:t>.3.3</w:t>
      </w:r>
      <w:r w:rsidRPr="00384E92">
        <w:t>-1.</w:t>
      </w:r>
    </w:p>
    <w:p w14:paraId="7FA48F82" w14:textId="4F3E84E1" w:rsidR="00CE6E20" w:rsidRDefault="00CE6E20" w:rsidP="00CE6E20">
      <w:pPr>
        <w:pStyle w:val="TH"/>
      </w:pPr>
      <w:r>
        <w:t>Table </w:t>
      </w:r>
      <w:r w:rsidR="00BF01A9">
        <w:t>6.x</w:t>
      </w:r>
      <w:r>
        <w:t>.</w:t>
      </w:r>
      <w:r w:rsidR="00042F17">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CE6E20" w:rsidRPr="00B54FF5" w14:paraId="66D555F8" w14:textId="77777777" w:rsidTr="00DE31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2776B" w14:textId="77777777" w:rsidR="00CE6E20" w:rsidRPr="0016361A" w:rsidRDefault="00CE6E20" w:rsidP="00DE31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C3431" w14:textId="77777777" w:rsidR="00CE6E20" w:rsidRPr="0016361A" w:rsidRDefault="00CE6E20" w:rsidP="00DE31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67AF9FD" w14:textId="77777777" w:rsidR="00CE6E20" w:rsidRPr="0016361A" w:rsidRDefault="00CE6E20" w:rsidP="00DE3141">
            <w:pPr>
              <w:pStyle w:val="TAH"/>
            </w:pPr>
            <w:r w:rsidRPr="0016361A">
              <w:t>Applicability</w:t>
            </w:r>
          </w:p>
        </w:tc>
      </w:tr>
      <w:tr w:rsidR="00CE6E20" w:rsidRPr="00B54FF5" w14:paraId="72914D8E" w14:textId="77777777" w:rsidTr="00DE31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4FFD10" w14:textId="77777777" w:rsidR="00CE6E20" w:rsidRPr="0016361A" w:rsidRDefault="00CE6E20" w:rsidP="00DE3141">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AC0CDB" w14:textId="77777777" w:rsidR="00CE6E20" w:rsidRPr="0016361A" w:rsidRDefault="00CE6E20" w:rsidP="00DE3141">
            <w:pPr>
              <w:pStyle w:val="TAL"/>
            </w:pPr>
          </w:p>
        </w:tc>
        <w:tc>
          <w:tcPr>
            <w:tcW w:w="1278" w:type="pct"/>
            <w:tcBorders>
              <w:top w:val="single" w:sz="8" w:space="0" w:color="auto"/>
              <w:left w:val="nil"/>
              <w:bottom w:val="single" w:sz="8" w:space="0" w:color="auto"/>
              <w:right w:val="single" w:sz="8" w:space="0" w:color="auto"/>
            </w:tcBorders>
          </w:tcPr>
          <w:p w14:paraId="2775F052" w14:textId="77777777" w:rsidR="00CE6E20" w:rsidRPr="0016361A" w:rsidRDefault="00CE6E20" w:rsidP="00DE3141">
            <w:pPr>
              <w:pStyle w:val="TAL"/>
            </w:pPr>
          </w:p>
        </w:tc>
      </w:tr>
    </w:tbl>
    <w:p w14:paraId="4B5943A3" w14:textId="77777777" w:rsidR="00CE6E20" w:rsidRPr="007968F0" w:rsidRDefault="00CE6E20" w:rsidP="00CE6E20">
      <w:pPr>
        <w:rPr>
          <w:lang w:eastAsia="zh-CN"/>
        </w:rPr>
      </w:pPr>
    </w:p>
    <w:p w14:paraId="3A849237" w14:textId="2C7C832E" w:rsidR="00CE6E20" w:rsidRDefault="00BF01A9" w:rsidP="00CE6E20">
      <w:pPr>
        <w:pStyle w:val="Heading3"/>
      </w:pPr>
      <w:bookmarkStart w:id="445" w:name="_Toc62658633"/>
      <w:bookmarkStart w:id="446" w:name="_Toc65746345"/>
      <w:bookmarkStart w:id="447" w:name="_Toc96848279"/>
      <w:r>
        <w:t>6.x</w:t>
      </w:r>
      <w:r w:rsidR="00CE6E20">
        <w:t>.</w:t>
      </w:r>
      <w:r w:rsidR="00997D48">
        <w:t>6</w:t>
      </w:r>
      <w:r w:rsidR="00CE6E20">
        <w:tab/>
        <w:t>Error Handling</w:t>
      </w:r>
      <w:bookmarkEnd w:id="445"/>
      <w:bookmarkEnd w:id="446"/>
      <w:bookmarkEnd w:id="447"/>
    </w:p>
    <w:p w14:paraId="0AEA2532" w14:textId="23D04EC2" w:rsidR="00CE6E20" w:rsidRDefault="00BF01A9" w:rsidP="00CE6E20">
      <w:pPr>
        <w:pStyle w:val="Heading3"/>
      </w:pPr>
      <w:bookmarkStart w:id="448" w:name="_Toc62658634"/>
      <w:bookmarkStart w:id="449" w:name="_Toc65746346"/>
      <w:bookmarkStart w:id="450" w:name="_Toc96848280"/>
      <w:r>
        <w:t>6.x</w:t>
      </w:r>
      <w:r w:rsidR="00CE6E20">
        <w:t>.</w:t>
      </w:r>
      <w:r w:rsidR="00997D48">
        <w:t>7</w:t>
      </w:r>
      <w:r w:rsidR="00CE6E20">
        <w:tab/>
        <w:t>Feature negotiation</w:t>
      </w:r>
      <w:bookmarkEnd w:id="448"/>
      <w:bookmarkEnd w:id="449"/>
      <w:bookmarkEnd w:id="450"/>
    </w:p>
    <w:p w14:paraId="53A1A124" w14:textId="5D70EE7A" w:rsidR="00CE6E20" w:rsidRPr="008D34FA" w:rsidRDefault="00CE6E20" w:rsidP="00CE6E20">
      <w:pPr>
        <w:rPr>
          <w:lang w:eastAsia="zh-CN"/>
        </w:rPr>
      </w:pPr>
      <w:r>
        <w:rPr>
          <w:lang w:eastAsia="zh-CN"/>
        </w:rPr>
        <w:t xml:space="preserve">General feature negotiation procedures are defined in clause </w:t>
      </w:r>
      <w:r>
        <w:rPr>
          <w:highlight w:val="yellow"/>
          <w:lang w:eastAsia="zh-CN"/>
        </w:rPr>
        <w:t>&lt;</w:t>
      </w:r>
      <w:r w:rsidR="00BF01A9">
        <w:rPr>
          <w:highlight w:val="yellow"/>
          <w:lang w:eastAsia="zh-CN"/>
        </w:rPr>
        <w:t>6.1</w:t>
      </w:r>
      <w:r w:rsidRPr="008D34FA">
        <w:rPr>
          <w:highlight w:val="yellow"/>
          <w:lang w:eastAsia="zh-CN"/>
        </w:rPr>
        <w:t>&gt;</w:t>
      </w:r>
      <w:r>
        <w:rPr>
          <w:lang w:eastAsia="zh-CN"/>
        </w:rPr>
        <w:t>. Table </w:t>
      </w:r>
      <w:r w:rsidR="00BF01A9">
        <w:rPr>
          <w:lang w:eastAsia="zh-CN"/>
        </w:rPr>
        <w:t>6.x</w:t>
      </w:r>
      <w:r>
        <w:rPr>
          <w:lang w:eastAsia="zh-CN"/>
        </w:rPr>
        <w:t>.</w:t>
      </w:r>
      <w:r w:rsidR="00997D48">
        <w:rPr>
          <w:lang w:eastAsia="zh-CN"/>
        </w:rPr>
        <w:t>7</w:t>
      </w:r>
      <w:r>
        <w:rPr>
          <w:lang w:eastAsia="zh-CN"/>
        </w:rPr>
        <w:t xml:space="preserve">-1 lists the supported features for </w:t>
      </w:r>
      <w:r w:rsidRPr="0013513D">
        <w:rPr>
          <w:highlight w:val="yellow"/>
          <w:lang w:eastAsia="zh-CN"/>
        </w:rPr>
        <w:t>&lt;API name&gt;</w:t>
      </w:r>
      <w:r>
        <w:rPr>
          <w:lang w:eastAsia="zh-CN"/>
        </w:rPr>
        <w:t xml:space="preserve"> API.</w:t>
      </w:r>
    </w:p>
    <w:p w14:paraId="7AAFC1D5" w14:textId="632E35CF" w:rsidR="00CE6E20" w:rsidRDefault="00CE6E20" w:rsidP="00CE6E20">
      <w:pPr>
        <w:pStyle w:val="TH"/>
        <w:rPr>
          <w:rFonts w:eastAsia="Batang"/>
        </w:rPr>
      </w:pPr>
      <w:r>
        <w:rPr>
          <w:rFonts w:eastAsia="Batang"/>
        </w:rPr>
        <w:lastRenderedPageBreak/>
        <w:t>Table </w:t>
      </w:r>
      <w:r w:rsidR="00BF01A9">
        <w:rPr>
          <w:rFonts w:eastAsia="Batang"/>
        </w:rPr>
        <w:t>6.x</w:t>
      </w:r>
      <w:r>
        <w:rPr>
          <w:rFonts w:eastAsia="Batang"/>
        </w:rPr>
        <w:t>.</w:t>
      </w:r>
      <w:r w:rsidR="00997D48">
        <w:rPr>
          <w:rFonts w:eastAsia="Batang"/>
        </w:rP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6E20" w14:paraId="73312698"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AC0DD4" w14:textId="77777777" w:rsidR="00CE6E20" w:rsidRPr="00366EFF" w:rsidRDefault="00CE6E20"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A9B44D3" w14:textId="77777777" w:rsidR="00CE6E20" w:rsidRPr="002D348A" w:rsidRDefault="00CE6E20" w:rsidP="00366EFF">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C1F14" w14:textId="77777777" w:rsidR="00CE6E20" w:rsidRPr="00366EFF" w:rsidRDefault="00CE6E20" w:rsidP="00455D9B">
            <w:pPr>
              <w:pStyle w:val="TAH"/>
              <w:rPr>
                <w:rFonts w:eastAsia="Batang"/>
              </w:rPr>
            </w:pPr>
            <w:r w:rsidRPr="00366EFF">
              <w:rPr>
                <w:rFonts w:eastAsia="Batang"/>
              </w:rPr>
              <w:t>Description</w:t>
            </w:r>
          </w:p>
        </w:tc>
      </w:tr>
      <w:tr w:rsidR="00CE6E20" w14:paraId="18239F7F"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tcPr>
          <w:p w14:paraId="3FA27773" w14:textId="77777777" w:rsidR="00CE6E20" w:rsidRDefault="00CE6E20" w:rsidP="00DE314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6CD55B6" w14:textId="77777777" w:rsidR="00CE6E20" w:rsidRDefault="00CE6E20" w:rsidP="00DE314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E5E0647" w14:textId="77777777" w:rsidR="00CE6E20" w:rsidRDefault="00CE6E20" w:rsidP="00DE3141">
            <w:pPr>
              <w:keepNext/>
              <w:keepLines/>
              <w:spacing w:after="0"/>
              <w:rPr>
                <w:rFonts w:ascii="Arial" w:eastAsia="Batang" w:hAnsi="Arial" w:cs="Arial"/>
                <w:sz w:val="18"/>
                <w:szCs w:val="18"/>
              </w:rPr>
            </w:pPr>
          </w:p>
        </w:tc>
      </w:tr>
    </w:tbl>
    <w:p w14:paraId="29AA8C7A" w14:textId="77777777" w:rsidR="00CE6E20" w:rsidRPr="00A2226D" w:rsidRDefault="00CE6E20" w:rsidP="00CE6E20"/>
    <w:p w14:paraId="670293D9" w14:textId="6B98E26C" w:rsidR="007D226D" w:rsidRPr="004D3578" w:rsidRDefault="000238C5" w:rsidP="007D226D">
      <w:pPr>
        <w:pStyle w:val="Heading1"/>
      </w:pPr>
      <w:bookmarkStart w:id="451" w:name="_Toc96848281"/>
      <w:r>
        <w:t>7</w:t>
      </w:r>
      <w:r w:rsidR="007D226D">
        <w:tab/>
        <w:t>Services offered by Edge Configuration Server</w:t>
      </w:r>
      <w:bookmarkEnd w:id="451"/>
    </w:p>
    <w:p w14:paraId="68EEE2AB" w14:textId="201EB142" w:rsidR="007D226D" w:rsidRDefault="000238C5" w:rsidP="007D226D">
      <w:pPr>
        <w:pStyle w:val="Heading2"/>
      </w:pPr>
      <w:bookmarkStart w:id="452" w:name="_Toc70534719"/>
      <w:bookmarkStart w:id="453" w:name="_Toc96848282"/>
      <w:r>
        <w:t>7</w:t>
      </w:r>
      <w:r w:rsidR="007D226D">
        <w:t>.1</w:t>
      </w:r>
      <w:r w:rsidR="007D226D">
        <w:tab/>
        <w:t>Introduction</w:t>
      </w:r>
      <w:bookmarkEnd w:id="452"/>
      <w:bookmarkEnd w:id="453"/>
    </w:p>
    <w:p w14:paraId="0D03D09C" w14:textId="5C760604" w:rsidR="007D226D" w:rsidRDefault="007D226D" w:rsidP="007D226D">
      <w:r>
        <w:t>The table </w:t>
      </w:r>
      <w:r w:rsidR="000238C5">
        <w:t>7</w:t>
      </w:r>
      <w:r>
        <w:t>.1-1 lists the Edge Configuration Server APIs below the service name. A service description clause for each API gives a general description of the related API.</w:t>
      </w:r>
    </w:p>
    <w:p w14:paraId="6666B66E" w14:textId="7BF53438" w:rsidR="007D226D" w:rsidRDefault="007D226D" w:rsidP="007D226D">
      <w:pPr>
        <w:pStyle w:val="TH"/>
        <w:rPr>
          <w:lang w:eastAsia="zh-CN"/>
        </w:rPr>
      </w:pPr>
      <w:r>
        <w:t>Table </w:t>
      </w:r>
      <w:r w:rsidR="000238C5">
        <w:t>7</w:t>
      </w:r>
      <w:r>
        <w:t>.1-1: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D226D" w14:paraId="4439995B" w14:textId="77777777" w:rsidTr="007D226D">
        <w:tc>
          <w:tcPr>
            <w:tcW w:w="3652" w:type="dxa"/>
            <w:shd w:val="clear" w:color="auto" w:fill="F2F2F2"/>
          </w:tcPr>
          <w:p w14:paraId="0D7177ED" w14:textId="77777777" w:rsidR="007D226D" w:rsidRDefault="007D226D" w:rsidP="007D226D">
            <w:pPr>
              <w:pStyle w:val="TAH"/>
            </w:pPr>
            <w:r>
              <w:t>Service Name</w:t>
            </w:r>
          </w:p>
        </w:tc>
        <w:tc>
          <w:tcPr>
            <w:tcW w:w="2268" w:type="dxa"/>
            <w:shd w:val="clear" w:color="auto" w:fill="F2F2F2"/>
          </w:tcPr>
          <w:p w14:paraId="55126A08" w14:textId="77777777" w:rsidR="007D226D" w:rsidRDefault="007D226D" w:rsidP="007D226D">
            <w:pPr>
              <w:pStyle w:val="TAH"/>
            </w:pPr>
            <w:r>
              <w:t>Service Operations</w:t>
            </w:r>
          </w:p>
        </w:tc>
        <w:tc>
          <w:tcPr>
            <w:tcW w:w="1923" w:type="dxa"/>
            <w:shd w:val="clear" w:color="auto" w:fill="F2F2F2"/>
          </w:tcPr>
          <w:p w14:paraId="3E7A91D1" w14:textId="77777777" w:rsidR="007D226D" w:rsidRDefault="007D226D" w:rsidP="007D226D">
            <w:pPr>
              <w:pStyle w:val="TAH"/>
            </w:pPr>
            <w:r>
              <w:t>Operation Semantics</w:t>
            </w:r>
          </w:p>
        </w:tc>
        <w:tc>
          <w:tcPr>
            <w:tcW w:w="2330" w:type="dxa"/>
            <w:shd w:val="clear" w:color="auto" w:fill="F2F2F2"/>
          </w:tcPr>
          <w:p w14:paraId="7F38E1C1" w14:textId="77777777" w:rsidR="007D226D" w:rsidRDefault="007D226D" w:rsidP="007D226D">
            <w:pPr>
              <w:pStyle w:val="TAH"/>
            </w:pPr>
            <w:r>
              <w:t>Consumer(s)</w:t>
            </w:r>
          </w:p>
        </w:tc>
      </w:tr>
      <w:tr w:rsidR="007D226D" w14:paraId="31DC0871" w14:textId="77777777" w:rsidTr="007D226D">
        <w:trPr>
          <w:trHeight w:val="136"/>
        </w:trPr>
        <w:tc>
          <w:tcPr>
            <w:tcW w:w="3652" w:type="dxa"/>
            <w:vMerge w:val="restart"/>
            <w:shd w:val="clear" w:color="auto" w:fill="auto"/>
          </w:tcPr>
          <w:p w14:paraId="70BD15CB" w14:textId="77777777" w:rsidR="007D226D" w:rsidRDefault="007D226D" w:rsidP="007D226D">
            <w:pPr>
              <w:pStyle w:val="TAL"/>
            </w:pPr>
            <w:r w:rsidRPr="00317891">
              <w:t>Eecs_ServiceProvisioning</w:t>
            </w:r>
          </w:p>
        </w:tc>
        <w:tc>
          <w:tcPr>
            <w:tcW w:w="2268" w:type="dxa"/>
            <w:shd w:val="clear" w:color="auto" w:fill="auto"/>
          </w:tcPr>
          <w:p w14:paraId="20F9EF81" w14:textId="77777777" w:rsidR="007D226D" w:rsidRDefault="007D226D" w:rsidP="007D226D">
            <w:pPr>
              <w:pStyle w:val="TAL"/>
            </w:pPr>
            <w:r w:rsidRPr="00317891">
              <w:t>Request</w:t>
            </w:r>
          </w:p>
        </w:tc>
        <w:tc>
          <w:tcPr>
            <w:tcW w:w="1923" w:type="dxa"/>
          </w:tcPr>
          <w:p w14:paraId="2F65EAED" w14:textId="77777777" w:rsidR="007D226D" w:rsidRDefault="007D226D" w:rsidP="007D226D">
            <w:pPr>
              <w:pStyle w:val="TAL"/>
            </w:pPr>
            <w:r w:rsidRPr="00317891">
              <w:t>Request/Response</w:t>
            </w:r>
          </w:p>
        </w:tc>
        <w:tc>
          <w:tcPr>
            <w:tcW w:w="2330" w:type="dxa"/>
            <w:shd w:val="clear" w:color="auto" w:fill="auto"/>
          </w:tcPr>
          <w:p w14:paraId="73F24F60" w14:textId="77777777" w:rsidR="007D226D" w:rsidRDefault="007D226D" w:rsidP="007D226D">
            <w:pPr>
              <w:pStyle w:val="TAL"/>
              <w:rPr>
                <w:lang w:eastAsia="zh-CN"/>
              </w:rPr>
            </w:pPr>
            <w:r w:rsidRPr="00317891">
              <w:rPr>
                <w:lang w:eastAsia="zh-CN"/>
              </w:rPr>
              <w:t>EEC</w:t>
            </w:r>
          </w:p>
        </w:tc>
      </w:tr>
      <w:tr w:rsidR="007D226D" w14:paraId="49DB3BDD" w14:textId="77777777" w:rsidTr="007D226D">
        <w:trPr>
          <w:trHeight w:val="136"/>
        </w:trPr>
        <w:tc>
          <w:tcPr>
            <w:tcW w:w="3652" w:type="dxa"/>
            <w:vMerge/>
            <w:shd w:val="clear" w:color="auto" w:fill="auto"/>
          </w:tcPr>
          <w:p w14:paraId="613CA68C" w14:textId="77777777" w:rsidR="007D226D" w:rsidRDefault="007D226D" w:rsidP="007D226D">
            <w:pPr>
              <w:pStyle w:val="TAL"/>
            </w:pPr>
          </w:p>
        </w:tc>
        <w:tc>
          <w:tcPr>
            <w:tcW w:w="2268" w:type="dxa"/>
            <w:shd w:val="clear" w:color="auto" w:fill="auto"/>
          </w:tcPr>
          <w:p w14:paraId="6ECE3E58" w14:textId="77777777" w:rsidR="007D226D" w:rsidRDefault="007D226D" w:rsidP="007D226D">
            <w:pPr>
              <w:pStyle w:val="TAL"/>
            </w:pPr>
            <w:r w:rsidRPr="00317891">
              <w:t>Subscribe</w:t>
            </w:r>
          </w:p>
        </w:tc>
        <w:tc>
          <w:tcPr>
            <w:tcW w:w="1923" w:type="dxa"/>
            <w:vMerge w:val="restart"/>
          </w:tcPr>
          <w:p w14:paraId="793AAEFA" w14:textId="77777777" w:rsidR="007D226D" w:rsidRDefault="007D226D" w:rsidP="007D226D">
            <w:pPr>
              <w:pStyle w:val="TAL"/>
            </w:pPr>
            <w:r w:rsidRPr="00317891">
              <w:t>Subscribe/Notify</w:t>
            </w:r>
          </w:p>
        </w:tc>
        <w:tc>
          <w:tcPr>
            <w:tcW w:w="2330" w:type="dxa"/>
            <w:vMerge w:val="restart"/>
            <w:shd w:val="clear" w:color="auto" w:fill="auto"/>
          </w:tcPr>
          <w:p w14:paraId="5B579425" w14:textId="77777777" w:rsidR="007D226D" w:rsidRDefault="007D226D" w:rsidP="007D226D">
            <w:pPr>
              <w:pStyle w:val="TAL"/>
              <w:rPr>
                <w:lang w:eastAsia="zh-CN"/>
              </w:rPr>
            </w:pPr>
            <w:r w:rsidRPr="00317891">
              <w:rPr>
                <w:lang w:eastAsia="zh-CN"/>
              </w:rPr>
              <w:t>EEC</w:t>
            </w:r>
          </w:p>
        </w:tc>
      </w:tr>
      <w:tr w:rsidR="007D226D" w14:paraId="17D9475A" w14:textId="77777777" w:rsidTr="007D226D">
        <w:trPr>
          <w:trHeight w:val="136"/>
        </w:trPr>
        <w:tc>
          <w:tcPr>
            <w:tcW w:w="3652" w:type="dxa"/>
            <w:vMerge/>
            <w:shd w:val="clear" w:color="auto" w:fill="auto"/>
          </w:tcPr>
          <w:p w14:paraId="7A9460C1" w14:textId="77777777" w:rsidR="007D226D" w:rsidRDefault="007D226D" w:rsidP="007D226D">
            <w:pPr>
              <w:pStyle w:val="TAL"/>
            </w:pPr>
          </w:p>
        </w:tc>
        <w:tc>
          <w:tcPr>
            <w:tcW w:w="2268" w:type="dxa"/>
            <w:shd w:val="clear" w:color="auto" w:fill="auto"/>
          </w:tcPr>
          <w:p w14:paraId="2950B34B" w14:textId="77777777" w:rsidR="007D226D" w:rsidRDefault="007D226D" w:rsidP="007D226D">
            <w:pPr>
              <w:pStyle w:val="TAL"/>
            </w:pPr>
            <w:r w:rsidRPr="00317891">
              <w:t>Notify</w:t>
            </w:r>
          </w:p>
        </w:tc>
        <w:tc>
          <w:tcPr>
            <w:tcW w:w="1923" w:type="dxa"/>
            <w:vMerge/>
          </w:tcPr>
          <w:p w14:paraId="17FAFC5F" w14:textId="77777777" w:rsidR="007D226D" w:rsidRDefault="007D226D" w:rsidP="007D226D">
            <w:pPr>
              <w:pStyle w:val="TAL"/>
            </w:pPr>
          </w:p>
        </w:tc>
        <w:tc>
          <w:tcPr>
            <w:tcW w:w="2330" w:type="dxa"/>
            <w:vMerge/>
            <w:shd w:val="clear" w:color="auto" w:fill="auto"/>
          </w:tcPr>
          <w:p w14:paraId="12B07DDD" w14:textId="77777777" w:rsidR="007D226D" w:rsidRDefault="007D226D" w:rsidP="007D226D">
            <w:pPr>
              <w:pStyle w:val="TAL"/>
              <w:rPr>
                <w:lang w:eastAsia="zh-CN"/>
              </w:rPr>
            </w:pPr>
          </w:p>
        </w:tc>
      </w:tr>
      <w:tr w:rsidR="007D226D" w14:paraId="6F4477D0" w14:textId="77777777" w:rsidTr="007D226D">
        <w:trPr>
          <w:trHeight w:val="136"/>
        </w:trPr>
        <w:tc>
          <w:tcPr>
            <w:tcW w:w="3652" w:type="dxa"/>
            <w:vMerge/>
            <w:shd w:val="clear" w:color="auto" w:fill="auto"/>
          </w:tcPr>
          <w:p w14:paraId="059306CA" w14:textId="77777777" w:rsidR="007D226D" w:rsidRDefault="007D226D" w:rsidP="007D226D">
            <w:pPr>
              <w:pStyle w:val="TAL"/>
            </w:pPr>
          </w:p>
        </w:tc>
        <w:tc>
          <w:tcPr>
            <w:tcW w:w="2268" w:type="dxa"/>
            <w:shd w:val="clear" w:color="auto" w:fill="auto"/>
          </w:tcPr>
          <w:p w14:paraId="7478249C" w14:textId="77777777" w:rsidR="007D226D" w:rsidRDefault="007D226D" w:rsidP="007D226D">
            <w:pPr>
              <w:pStyle w:val="TAL"/>
            </w:pPr>
            <w:r w:rsidRPr="00317891">
              <w:t>UpdateSubscription</w:t>
            </w:r>
          </w:p>
        </w:tc>
        <w:tc>
          <w:tcPr>
            <w:tcW w:w="1923" w:type="dxa"/>
            <w:vMerge/>
          </w:tcPr>
          <w:p w14:paraId="40215B79" w14:textId="77777777" w:rsidR="007D226D" w:rsidRDefault="007D226D" w:rsidP="007D226D">
            <w:pPr>
              <w:pStyle w:val="TAL"/>
            </w:pPr>
          </w:p>
        </w:tc>
        <w:tc>
          <w:tcPr>
            <w:tcW w:w="2330" w:type="dxa"/>
            <w:vMerge/>
            <w:shd w:val="clear" w:color="auto" w:fill="auto"/>
          </w:tcPr>
          <w:p w14:paraId="5ABF12E3" w14:textId="77777777" w:rsidR="007D226D" w:rsidRDefault="007D226D" w:rsidP="007D226D">
            <w:pPr>
              <w:pStyle w:val="TAL"/>
              <w:rPr>
                <w:lang w:eastAsia="zh-CN"/>
              </w:rPr>
            </w:pPr>
          </w:p>
        </w:tc>
      </w:tr>
      <w:tr w:rsidR="007D226D" w14:paraId="5D4A370D" w14:textId="77777777" w:rsidTr="007D226D">
        <w:trPr>
          <w:trHeight w:val="136"/>
        </w:trPr>
        <w:tc>
          <w:tcPr>
            <w:tcW w:w="3652" w:type="dxa"/>
            <w:vMerge/>
            <w:shd w:val="clear" w:color="auto" w:fill="auto"/>
          </w:tcPr>
          <w:p w14:paraId="30B54F3D" w14:textId="77777777" w:rsidR="007D226D" w:rsidRDefault="007D226D" w:rsidP="007D226D">
            <w:pPr>
              <w:pStyle w:val="TAL"/>
            </w:pPr>
          </w:p>
        </w:tc>
        <w:tc>
          <w:tcPr>
            <w:tcW w:w="2268" w:type="dxa"/>
            <w:shd w:val="clear" w:color="auto" w:fill="auto"/>
          </w:tcPr>
          <w:p w14:paraId="36ADA78F" w14:textId="77777777" w:rsidR="007D226D" w:rsidRDefault="007D226D" w:rsidP="007D226D">
            <w:pPr>
              <w:pStyle w:val="TAL"/>
            </w:pPr>
            <w:r w:rsidRPr="00317891">
              <w:t>Unsubscribe</w:t>
            </w:r>
          </w:p>
        </w:tc>
        <w:tc>
          <w:tcPr>
            <w:tcW w:w="1923" w:type="dxa"/>
            <w:vMerge/>
          </w:tcPr>
          <w:p w14:paraId="3F01EEF8" w14:textId="77777777" w:rsidR="007D226D" w:rsidRDefault="007D226D" w:rsidP="007D226D">
            <w:pPr>
              <w:pStyle w:val="TAL"/>
            </w:pPr>
          </w:p>
        </w:tc>
        <w:tc>
          <w:tcPr>
            <w:tcW w:w="2330" w:type="dxa"/>
            <w:vMerge/>
            <w:shd w:val="clear" w:color="auto" w:fill="auto"/>
          </w:tcPr>
          <w:p w14:paraId="483967A6" w14:textId="77777777" w:rsidR="007D226D" w:rsidRDefault="007D226D" w:rsidP="007D226D">
            <w:pPr>
              <w:pStyle w:val="TAL"/>
              <w:rPr>
                <w:lang w:eastAsia="zh-CN"/>
              </w:rPr>
            </w:pPr>
          </w:p>
        </w:tc>
      </w:tr>
    </w:tbl>
    <w:p w14:paraId="032ECF35" w14:textId="77777777" w:rsidR="007D226D" w:rsidRDefault="007D226D" w:rsidP="007D226D"/>
    <w:p w14:paraId="35CFE3CB" w14:textId="3059771F" w:rsidR="007D226D" w:rsidRDefault="007D226D" w:rsidP="007D226D">
      <w:r>
        <w:t>Table </w:t>
      </w:r>
      <w:r w:rsidR="000238C5">
        <w:t>7</w:t>
      </w:r>
      <w:r>
        <w:t>.1</w:t>
      </w:r>
      <w:r>
        <w:rPr>
          <w:noProof/>
        </w:rPr>
        <w:t>-2</w:t>
      </w:r>
      <w:r>
        <w:t xml:space="preserve"> summarizes the corresponding Edge Configuration Server APIs defined in this specification. </w:t>
      </w:r>
    </w:p>
    <w:p w14:paraId="0362BDCA" w14:textId="0F0C10C8" w:rsidR="007D226D" w:rsidRDefault="007D226D" w:rsidP="007D226D">
      <w:pPr>
        <w:pStyle w:val="TH"/>
      </w:pPr>
      <w:r>
        <w:t>Table </w:t>
      </w:r>
      <w:r w:rsidR="000238C5">
        <w:t>7</w:t>
      </w:r>
      <w:r>
        <w:t>.1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D226D" w14:paraId="26ABE7FE" w14:textId="77777777" w:rsidTr="007D226D">
        <w:tc>
          <w:tcPr>
            <w:tcW w:w="2547" w:type="dxa"/>
            <w:shd w:val="clear" w:color="auto" w:fill="auto"/>
          </w:tcPr>
          <w:p w14:paraId="7E17AD18" w14:textId="77777777" w:rsidR="007D226D" w:rsidRDefault="007D226D" w:rsidP="00D6602B">
            <w:pPr>
              <w:pStyle w:val="TAH"/>
            </w:pPr>
            <w:r>
              <w:t>Service Name</w:t>
            </w:r>
          </w:p>
        </w:tc>
        <w:tc>
          <w:tcPr>
            <w:tcW w:w="835" w:type="dxa"/>
            <w:shd w:val="clear" w:color="auto" w:fill="auto"/>
          </w:tcPr>
          <w:p w14:paraId="6D587331" w14:textId="77777777" w:rsidR="007D226D" w:rsidRDefault="007D226D" w:rsidP="00D6602B">
            <w:pPr>
              <w:pStyle w:val="TAH"/>
            </w:pPr>
            <w:r>
              <w:t>Clause</w:t>
            </w:r>
          </w:p>
        </w:tc>
        <w:tc>
          <w:tcPr>
            <w:tcW w:w="1716" w:type="dxa"/>
            <w:shd w:val="clear" w:color="auto" w:fill="auto"/>
          </w:tcPr>
          <w:p w14:paraId="75481A34" w14:textId="77777777" w:rsidR="007D226D" w:rsidRDefault="007D226D" w:rsidP="00D6602B">
            <w:pPr>
              <w:pStyle w:val="TAH"/>
            </w:pPr>
            <w:r>
              <w:t>Description</w:t>
            </w:r>
          </w:p>
        </w:tc>
        <w:tc>
          <w:tcPr>
            <w:tcW w:w="2835" w:type="dxa"/>
            <w:shd w:val="clear" w:color="auto" w:fill="auto"/>
          </w:tcPr>
          <w:p w14:paraId="6A224362" w14:textId="77777777" w:rsidR="007D226D" w:rsidRDefault="007D226D" w:rsidP="00D6602B">
            <w:pPr>
              <w:pStyle w:val="TAH"/>
            </w:pPr>
            <w:r>
              <w:t>OpenAPI Specification File</w:t>
            </w:r>
          </w:p>
        </w:tc>
        <w:tc>
          <w:tcPr>
            <w:tcW w:w="1134" w:type="dxa"/>
            <w:shd w:val="clear" w:color="auto" w:fill="auto"/>
          </w:tcPr>
          <w:p w14:paraId="3F80089A" w14:textId="77777777" w:rsidR="007D226D" w:rsidRDefault="007D226D" w:rsidP="00D6602B">
            <w:pPr>
              <w:pStyle w:val="TAH"/>
            </w:pPr>
            <w:r>
              <w:t>apiName</w:t>
            </w:r>
          </w:p>
        </w:tc>
        <w:tc>
          <w:tcPr>
            <w:tcW w:w="1134" w:type="dxa"/>
            <w:shd w:val="clear" w:color="auto" w:fill="auto"/>
          </w:tcPr>
          <w:p w14:paraId="2DD6DB68" w14:textId="77777777" w:rsidR="007D226D" w:rsidRDefault="007D226D" w:rsidP="00D6602B">
            <w:pPr>
              <w:pStyle w:val="TAH"/>
            </w:pPr>
            <w:r>
              <w:t>Annex</w:t>
            </w:r>
          </w:p>
        </w:tc>
      </w:tr>
      <w:tr w:rsidR="007D226D" w14:paraId="53A122AC" w14:textId="77777777" w:rsidTr="007D226D">
        <w:tc>
          <w:tcPr>
            <w:tcW w:w="2547" w:type="dxa"/>
            <w:shd w:val="clear" w:color="auto" w:fill="auto"/>
          </w:tcPr>
          <w:p w14:paraId="2BEFD27E" w14:textId="77777777" w:rsidR="007D226D" w:rsidRDefault="007D226D" w:rsidP="007D226D">
            <w:pPr>
              <w:pStyle w:val="TAL"/>
            </w:pPr>
          </w:p>
        </w:tc>
        <w:tc>
          <w:tcPr>
            <w:tcW w:w="835" w:type="dxa"/>
            <w:shd w:val="clear" w:color="auto" w:fill="auto"/>
          </w:tcPr>
          <w:p w14:paraId="2A6AEFBC" w14:textId="77777777" w:rsidR="007D226D" w:rsidRDefault="007D226D" w:rsidP="007D226D">
            <w:pPr>
              <w:pStyle w:val="TAL"/>
              <w:rPr>
                <w:noProof/>
                <w:lang w:eastAsia="zh-CN"/>
              </w:rPr>
            </w:pPr>
          </w:p>
        </w:tc>
        <w:tc>
          <w:tcPr>
            <w:tcW w:w="1716" w:type="dxa"/>
            <w:shd w:val="clear" w:color="auto" w:fill="auto"/>
          </w:tcPr>
          <w:p w14:paraId="637BCF78" w14:textId="77777777" w:rsidR="007D226D" w:rsidRDefault="007D226D" w:rsidP="007D226D">
            <w:pPr>
              <w:pStyle w:val="TAL"/>
            </w:pPr>
          </w:p>
        </w:tc>
        <w:tc>
          <w:tcPr>
            <w:tcW w:w="2835" w:type="dxa"/>
            <w:shd w:val="clear" w:color="auto" w:fill="auto"/>
          </w:tcPr>
          <w:p w14:paraId="1FD31612" w14:textId="77777777" w:rsidR="007D226D" w:rsidRDefault="007D226D" w:rsidP="007D226D">
            <w:pPr>
              <w:pStyle w:val="TAL"/>
              <w:rPr>
                <w:noProof/>
              </w:rPr>
            </w:pPr>
          </w:p>
        </w:tc>
        <w:tc>
          <w:tcPr>
            <w:tcW w:w="1134" w:type="dxa"/>
            <w:shd w:val="clear" w:color="auto" w:fill="auto"/>
          </w:tcPr>
          <w:p w14:paraId="00028477" w14:textId="77777777" w:rsidR="007D226D" w:rsidRDefault="007D226D" w:rsidP="007D226D">
            <w:pPr>
              <w:pStyle w:val="TAL"/>
              <w:rPr>
                <w:noProof/>
              </w:rPr>
            </w:pPr>
          </w:p>
        </w:tc>
        <w:tc>
          <w:tcPr>
            <w:tcW w:w="1134" w:type="dxa"/>
            <w:shd w:val="clear" w:color="auto" w:fill="auto"/>
          </w:tcPr>
          <w:p w14:paraId="7BA06720" w14:textId="77777777" w:rsidR="007D226D" w:rsidRDefault="007D226D" w:rsidP="007D226D">
            <w:pPr>
              <w:pStyle w:val="TAL"/>
              <w:rPr>
                <w:noProof/>
                <w:lang w:eastAsia="zh-CN"/>
              </w:rPr>
            </w:pPr>
          </w:p>
        </w:tc>
      </w:tr>
    </w:tbl>
    <w:p w14:paraId="119CC9E7" w14:textId="77777777" w:rsidR="007D226D" w:rsidRDefault="007D226D" w:rsidP="00ED52C7"/>
    <w:p w14:paraId="17E145A2" w14:textId="0645C331" w:rsidR="007D226D" w:rsidRDefault="000238C5" w:rsidP="007D226D">
      <w:pPr>
        <w:pStyle w:val="Heading2"/>
      </w:pPr>
      <w:bookmarkStart w:id="454" w:name="_Toc96848283"/>
      <w:r>
        <w:t>7.2</w:t>
      </w:r>
      <w:r w:rsidR="007D226D">
        <w:tab/>
      </w:r>
      <w:r w:rsidR="007D226D" w:rsidRPr="00317891">
        <w:t>Eecs_ServiceProvisioning</w:t>
      </w:r>
      <w:r w:rsidR="007D226D">
        <w:t xml:space="preserve"> Service</w:t>
      </w:r>
      <w:bookmarkEnd w:id="454"/>
    </w:p>
    <w:p w14:paraId="38392182" w14:textId="2C7552E1" w:rsidR="007D226D" w:rsidRDefault="000238C5" w:rsidP="007D226D">
      <w:pPr>
        <w:pStyle w:val="Heading3"/>
      </w:pPr>
      <w:bookmarkStart w:id="455" w:name="_Toc96848284"/>
      <w:r>
        <w:t>7.2</w:t>
      </w:r>
      <w:r w:rsidR="007D226D">
        <w:t>.1</w:t>
      </w:r>
      <w:r w:rsidR="007D226D">
        <w:tab/>
        <w:t>Service Description</w:t>
      </w:r>
      <w:bookmarkEnd w:id="455"/>
    </w:p>
    <w:p w14:paraId="02C740E9" w14:textId="77777777" w:rsidR="007D226D" w:rsidRDefault="007D226D" w:rsidP="007D226D">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3111E577" w14:textId="7A06A555" w:rsidR="007D226D" w:rsidRDefault="000238C5" w:rsidP="007D226D">
      <w:pPr>
        <w:pStyle w:val="Heading3"/>
      </w:pPr>
      <w:bookmarkStart w:id="456" w:name="_Toc96848285"/>
      <w:r>
        <w:t>7.2</w:t>
      </w:r>
      <w:r w:rsidR="007D226D">
        <w:t>.2</w:t>
      </w:r>
      <w:r w:rsidR="007D226D">
        <w:tab/>
        <w:t>Service Operations</w:t>
      </w:r>
      <w:bookmarkEnd w:id="456"/>
    </w:p>
    <w:p w14:paraId="169CD044" w14:textId="3CBBA184" w:rsidR="007D226D" w:rsidRDefault="000238C5" w:rsidP="007D226D">
      <w:pPr>
        <w:pStyle w:val="Heading4"/>
      </w:pPr>
      <w:bookmarkStart w:id="457" w:name="_Toc96848286"/>
      <w:r>
        <w:t>7.2</w:t>
      </w:r>
      <w:r w:rsidR="007D226D">
        <w:t>.2.1</w:t>
      </w:r>
      <w:r w:rsidR="007D226D">
        <w:tab/>
        <w:t>Introduction</w:t>
      </w:r>
      <w:bookmarkEnd w:id="457"/>
    </w:p>
    <w:p w14:paraId="18EE7681" w14:textId="0463C441" w:rsidR="007D226D" w:rsidRDefault="007D226D" w:rsidP="007D226D">
      <w:r>
        <w:t xml:space="preserve">The service operation defined for </w:t>
      </w:r>
      <w:r w:rsidRPr="00317891">
        <w:t>Eecs_ServiceProvisioning</w:t>
      </w:r>
      <w:r>
        <w:t xml:space="preserve"> API is shown in the table </w:t>
      </w:r>
      <w:r w:rsidR="000238C5">
        <w:t>7.2</w:t>
      </w:r>
      <w:r>
        <w:t>.2.1-1.</w:t>
      </w:r>
    </w:p>
    <w:p w14:paraId="0F44F661" w14:textId="63A29FE3" w:rsidR="007D226D" w:rsidRDefault="007D226D" w:rsidP="007D226D">
      <w:pPr>
        <w:pStyle w:val="TH"/>
      </w:pPr>
      <w:r>
        <w:lastRenderedPageBreak/>
        <w:t>Table </w:t>
      </w:r>
      <w:r w:rsidR="000238C5">
        <w:t>7.2</w:t>
      </w:r>
      <w:r>
        <w:t xml:space="preserve">.2.1-1: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D226D" w14:paraId="791565D6" w14:textId="77777777" w:rsidTr="007D226D">
        <w:trPr>
          <w:jc w:val="center"/>
        </w:trPr>
        <w:tc>
          <w:tcPr>
            <w:tcW w:w="3260" w:type="dxa"/>
            <w:shd w:val="clear" w:color="auto" w:fill="D9D9D9"/>
          </w:tcPr>
          <w:p w14:paraId="63AC8D9A" w14:textId="77777777" w:rsidR="007D226D" w:rsidRDefault="007D226D" w:rsidP="007D226D">
            <w:pPr>
              <w:pStyle w:val="TAH"/>
            </w:pPr>
            <w:r>
              <w:t>Service operation name</w:t>
            </w:r>
          </w:p>
        </w:tc>
        <w:tc>
          <w:tcPr>
            <w:tcW w:w="4395" w:type="dxa"/>
            <w:shd w:val="clear" w:color="auto" w:fill="D9D9D9"/>
          </w:tcPr>
          <w:p w14:paraId="6DC126C8" w14:textId="77777777" w:rsidR="007D226D" w:rsidRDefault="007D226D" w:rsidP="007D226D">
            <w:pPr>
              <w:pStyle w:val="TAH"/>
            </w:pPr>
            <w:r>
              <w:t>Description</w:t>
            </w:r>
          </w:p>
        </w:tc>
        <w:tc>
          <w:tcPr>
            <w:tcW w:w="1565" w:type="dxa"/>
            <w:shd w:val="clear" w:color="auto" w:fill="D9D9D9"/>
          </w:tcPr>
          <w:p w14:paraId="25F9BEB1" w14:textId="77777777" w:rsidR="007D226D" w:rsidRDefault="007D226D" w:rsidP="007D226D">
            <w:pPr>
              <w:pStyle w:val="TAH"/>
            </w:pPr>
            <w:r>
              <w:t>Initiated by</w:t>
            </w:r>
          </w:p>
        </w:tc>
      </w:tr>
      <w:tr w:rsidR="007D226D" w14:paraId="0F6EA466" w14:textId="77777777" w:rsidTr="007D226D">
        <w:trPr>
          <w:jc w:val="center"/>
        </w:trPr>
        <w:tc>
          <w:tcPr>
            <w:tcW w:w="3260" w:type="dxa"/>
          </w:tcPr>
          <w:p w14:paraId="44F0C544" w14:textId="77777777" w:rsidR="007D226D" w:rsidRDefault="007D226D" w:rsidP="007D226D">
            <w:pPr>
              <w:pStyle w:val="TAL"/>
            </w:pPr>
            <w:r w:rsidRPr="00317891">
              <w:t>Eecs_ServiceProvisioning_Request</w:t>
            </w:r>
          </w:p>
        </w:tc>
        <w:tc>
          <w:tcPr>
            <w:tcW w:w="4395" w:type="dxa"/>
          </w:tcPr>
          <w:p w14:paraId="63CCABBA" w14:textId="77777777" w:rsidR="007D226D" w:rsidRDefault="007D226D" w:rsidP="007D226D">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DE4D93C" w14:textId="77777777" w:rsidR="007D226D" w:rsidRDefault="007D226D" w:rsidP="007D226D">
            <w:pPr>
              <w:pStyle w:val="TAL"/>
            </w:pPr>
            <w:r>
              <w:t>EEC</w:t>
            </w:r>
          </w:p>
        </w:tc>
      </w:tr>
      <w:tr w:rsidR="007D226D" w14:paraId="15E84A2F" w14:textId="77777777" w:rsidTr="007D226D">
        <w:trPr>
          <w:jc w:val="center"/>
        </w:trPr>
        <w:tc>
          <w:tcPr>
            <w:tcW w:w="3260" w:type="dxa"/>
          </w:tcPr>
          <w:p w14:paraId="22A5891D" w14:textId="77777777" w:rsidR="007D226D" w:rsidRPr="00317891" w:rsidRDefault="007D226D" w:rsidP="007D226D">
            <w:pPr>
              <w:pStyle w:val="TAL"/>
            </w:pPr>
            <w:r w:rsidRPr="00317891">
              <w:t>Eecs_ServiceProvisioning_Subscribe</w:t>
            </w:r>
          </w:p>
        </w:tc>
        <w:tc>
          <w:tcPr>
            <w:tcW w:w="4395" w:type="dxa"/>
          </w:tcPr>
          <w:p w14:paraId="4389EFE2" w14:textId="77777777" w:rsidR="007D226D" w:rsidRPr="00317891" w:rsidRDefault="007D226D" w:rsidP="007D226D">
            <w:pPr>
              <w:pStyle w:val="TAL"/>
            </w:pPr>
            <w:r>
              <w:t>This service operation is used by the EEC to subscribe to ECS for reporting of service provisioning information.</w:t>
            </w:r>
          </w:p>
        </w:tc>
        <w:tc>
          <w:tcPr>
            <w:tcW w:w="1565" w:type="dxa"/>
          </w:tcPr>
          <w:p w14:paraId="1DC47C7B" w14:textId="77777777" w:rsidR="007D226D" w:rsidRDefault="007D226D" w:rsidP="007D226D">
            <w:pPr>
              <w:pStyle w:val="TAL"/>
            </w:pPr>
            <w:r>
              <w:t>EEC</w:t>
            </w:r>
          </w:p>
        </w:tc>
      </w:tr>
      <w:tr w:rsidR="007D226D" w14:paraId="4E0F212D" w14:textId="77777777" w:rsidTr="007D226D">
        <w:trPr>
          <w:jc w:val="center"/>
        </w:trPr>
        <w:tc>
          <w:tcPr>
            <w:tcW w:w="3260" w:type="dxa"/>
          </w:tcPr>
          <w:p w14:paraId="0B72BC34" w14:textId="77777777" w:rsidR="007D226D" w:rsidRPr="00317891" w:rsidRDefault="007D226D" w:rsidP="007D226D">
            <w:pPr>
              <w:pStyle w:val="TAL"/>
            </w:pPr>
            <w:r w:rsidRPr="00317891">
              <w:t>Eecs_ServiceProvisioning_Notify</w:t>
            </w:r>
          </w:p>
        </w:tc>
        <w:tc>
          <w:tcPr>
            <w:tcW w:w="4395" w:type="dxa"/>
          </w:tcPr>
          <w:p w14:paraId="4BAAC32C" w14:textId="77777777" w:rsidR="007D226D" w:rsidRPr="00317891" w:rsidRDefault="007D226D" w:rsidP="007D226D">
            <w:pPr>
              <w:pStyle w:val="TAL"/>
            </w:pPr>
            <w:r>
              <w:t>This service operation is used by the ECS to notify the EEC about the service provisioning information.</w:t>
            </w:r>
          </w:p>
        </w:tc>
        <w:tc>
          <w:tcPr>
            <w:tcW w:w="1565" w:type="dxa"/>
          </w:tcPr>
          <w:p w14:paraId="710E563C" w14:textId="77777777" w:rsidR="007D226D" w:rsidRDefault="007D226D" w:rsidP="007D226D">
            <w:pPr>
              <w:pStyle w:val="TAL"/>
            </w:pPr>
            <w:r>
              <w:t>ECS</w:t>
            </w:r>
          </w:p>
        </w:tc>
      </w:tr>
      <w:tr w:rsidR="007D226D" w14:paraId="3A476CE0" w14:textId="77777777" w:rsidTr="007D226D">
        <w:trPr>
          <w:jc w:val="center"/>
        </w:trPr>
        <w:tc>
          <w:tcPr>
            <w:tcW w:w="3260" w:type="dxa"/>
          </w:tcPr>
          <w:p w14:paraId="35788C0C" w14:textId="77777777" w:rsidR="007D226D" w:rsidRPr="00317891" w:rsidRDefault="007D226D" w:rsidP="007D226D">
            <w:pPr>
              <w:pStyle w:val="TAL"/>
            </w:pPr>
            <w:r w:rsidRPr="00317891">
              <w:t>Eecs_ServiceProvisioning_UpdateSubscription</w:t>
            </w:r>
          </w:p>
        </w:tc>
        <w:tc>
          <w:tcPr>
            <w:tcW w:w="4395" w:type="dxa"/>
          </w:tcPr>
          <w:p w14:paraId="6CA173E2" w14:textId="77777777" w:rsidR="007D226D" w:rsidRPr="00317891" w:rsidRDefault="007D226D" w:rsidP="007D226D">
            <w:pPr>
              <w:pStyle w:val="TAL"/>
            </w:pPr>
            <w:r>
              <w:t>This service operation is used by the EEC to update its subscription at ECS for reporting of service provisioning information.</w:t>
            </w:r>
          </w:p>
        </w:tc>
        <w:tc>
          <w:tcPr>
            <w:tcW w:w="1565" w:type="dxa"/>
          </w:tcPr>
          <w:p w14:paraId="08E7A8E7" w14:textId="77777777" w:rsidR="007D226D" w:rsidRDefault="007D226D" w:rsidP="007D226D">
            <w:pPr>
              <w:pStyle w:val="TAL"/>
            </w:pPr>
            <w:r>
              <w:t>EEC</w:t>
            </w:r>
          </w:p>
        </w:tc>
      </w:tr>
      <w:tr w:rsidR="007D226D" w14:paraId="7C06A917" w14:textId="77777777" w:rsidTr="007D226D">
        <w:trPr>
          <w:jc w:val="center"/>
        </w:trPr>
        <w:tc>
          <w:tcPr>
            <w:tcW w:w="3260" w:type="dxa"/>
          </w:tcPr>
          <w:p w14:paraId="6128A7BD" w14:textId="77777777" w:rsidR="007D226D" w:rsidRPr="00317891" w:rsidRDefault="007D226D" w:rsidP="007D226D">
            <w:pPr>
              <w:pStyle w:val="TAL"/>
            </w:pPr>
            <w:r w:rsidRPr="00317891">
              <w:rPr>
                <w:lang w:val="en-IN"/>
              </w:rPr>
              <w:t>Eecs_ServiceProvisioning_Unsubscribe</w:t>
            </w:r>
          </w:p>
        </w:tc>
        <w:tc>
          <w:tcPr>
            <w:tcW w:w="4395" w:type="dxa"/>
          </w:tcPr>
          <w:p w14:paraId="6FB7D9BF" w14:textId="77777777" w:rsidR="007D226D" w:rsidRPr="00317891" w:rsidRDefault="007D226D" w:rsidP="007D226D">
            <w:pPr>
              <w:pStyle w:val="TAL"/>
            </w:pPr>
            <w:r>
              <w:t>This service operation is used by the EEC to remove its subscription from ECS for reporting of service provisioning information.</w:t>
            </w:r>
          </w:p>
        </w:tc>
        <w:tc>
          <w:tcPr>
            <w:tcW w:w="1565" w:type="dxa"/>
          </w:tcPr>
          <w:p w14:paraId="7B29574A" w14:textId="77777777" w:rsidR="007D226D" w:rsidRDefault="007D226D" w:rsidP="007D226D">
            <w:pPr>
              <w:pStyle w:val="TAL"/>
            </w:pPr>
            <w:r>
              <w:t>EEC</w:t>
            </w:r>
          </w:p>
        </w:tc>
      </w:tr>
    </w:tbl>
    <w:p w14:paraId="2691D743" w14:textId="77777777" w:rsidR="007D226D" w:rsidRDefault="007D226D" w:rsidP="007D226D"/>
    <w:p w14:paraId="43FBDB37" w14:textId="66D80C65" w:rsidR="007D226D" w:rsidRDefault="000238C5" w:rsidP="007D226D">
      <w:pPr>
        <w:pStyle w:val="Heading4"/>
      </w:pPr>
      <w:bookmarkStart w:id="458" w:name="_Toc96848287"/>
      <w:r>
        <w:t>7.2</w:t>
      </w:r>
      <w:r w:rsidR="007D226D">
        <w:t>.2.2</w:t>
      </w:r>
      <w:r w:rsidR="007D226D">
        <w:tab/>
      </w:r>
      <w:r w:rsidR="007D226D" w:rsidRPr="00317891">
        <w:t>Eecs_ServiceProvisioning_Request</w:t>
      </w:r>
      <w:bookmarkEnd w:id="458"/>
    </w:p>
    <w:p w14:paraId="30159776" w14:textId="7916737B" w:rsidR="007D226D" w:rsidRDefault="000238C5" w:rsidP="007D226D">
      <w:pPr>
        <w:pStyle w:val="Heading5"/>
      </w:pPr>
      <w:bookmarkStart w:id="459" w:name="_Toc96848288"/>
      <w:r>
        <w:t>7.2</w:t>
      </w:r>
      <w:r w:rsidR="007D226D">
        <w:t>.2.2.1</w:t>
      </w:r>
      <w:r w:rsidR="007D226D">
        <w:tab/>
        <w:t>General</w:t>
      </w:r>
      <w:bookmarkEnd w:id="459"/>
    </w:p>
    <w:p w14:paraId="47605279" w14:textId="77777777" w:rsidR="007D226D" w:rsidRPr="00A40061" w:rsidRDefault="007D226D" w:rsidP="007D226D">
      <w:r>
        <w:t>This service operation is used by</w:t>
      </w:r>
      <w:r w:rsidRPr="00317891">
        <w:t xml:space="preserve"> </w:t>
      </w:r>
      <w:r>
        <w:t>the EEC to request</w:t>
      </w:r>
      <w:r w:rsidRPr="00317891">
        <w:t xml:space="preserve"> for one</w:t>
      </w:r>
      <w:r>
        <w:t>-</w:t>
      </w:r>
      <w:r w:rsidRPr="00317891">
        <w:t>time service provisioning information</w:t>
      </w:r>
      <w:r>
        <w:t>.</w:t>
      </w:r>
    </w:p>
    <w:p w14:paraId="5548C62B" w14:textId="32AE9974" w:rsidR="007D226D" w:rsidRDefault="000238C5" w:rsidP="007D226D">
      <w:pPr>
        <w:pStyle w:val="Heading5"/>
      </w:pPr>
      <w:bookmarkStart w:id="460" w:name="_Toc96848289"/>
      <w:r>
        <w:t>7.2</w:t>
      </w:r>
      <w:r w:rsidR="007D226D">
        <w:t>.2.2.2</w:t>
      </w:r>
      <w:r w:rsidR="007D226D">
        <w:tab/>
        <w:t xml:space="preserve">EEC requesting service provisioning information using </w:t>
      </w:r>
      <w:r w:rsidR="007D226D" w:rsidRPr="00317891">
        <w:t>Eecs_ServiceProvisioning_Request</w:t>
      </w:r>
      <w:r w:rsidR="007D226D">
        <w:t xml:space="preserve"> operation</w:t>
      </w:r>
      <w:bookmarkEnd w:id="460"/>
    </w:p>
    <w:p w14:paraId="63E75422" w14:textId="6EA01CE2" w:rsidR="007D226D" w:rsidRDefault="007D226D" w:rsidP="007D226D">
      <w:r>
        <w:t xml:space="preserve">To request for the one-time service provisioning information, the EEC shall send an HTTP POST </w:t>
      </w:r>
      <w:r w:rsidR="00630338">
        <w:t xml:space="preserve">request </w:t>
      </w:r>
      <w:r w:rsidR="00630338" w:rsidRPr="00976344">
        <w:t xml:space="preserve">(custom </w:t>
      </w:r>
      <w:r w:rsidR="00630338">
        <w:t>operation</w:t>
      </w:r>
      <w:r w:rsidR="00630338" w:rsidRPr="00976344">
        <w:t xml:space="preserve">: </w:t>
      </w:r>
      <w:r w:rsidR="00630338">
        <w:t>"Request"</w:t>
      </w:r>
      <w:r w:rsidR="00630338" w:rsidRPr="00976344">
        <w:t>)</w:t>
      </w:r>
      <w:r>
        <w:t xml:space="preserve"> to the ECS</w:t>
      </w:r>
      <w:r w:rsidR="00630338" w:rsidRPr="00630338">
        <w:t xml:space="preserve"> </w:t>
      </w:r>
      <w:r w:rsidR="00630338">
        <w:t>with the request URI set to"</w:t>
      </w:r>
      <w:r w:rsidR="00630338" w:rsidRPr="00C33E6F">
        <w:t>{apiRoot}/eecs-serviceprovisioning/&lt;apiVersion&gt;/</w:t>
      </w:r>
      <w:r w:rsidR="00630338">
        <w:t>request"</w:t>
      </w:r>
      <w:r>
        <w:t xml:space="preserve">. </w:t>
      </w:r>
      <w:r w:rsidR="00630338">
        <w:t>And t</w:t>
      </w:r>
      <w:r>
        <w:t>he body includ</w:t>
      </w:r>
      <w:r w:rsidR="00630338">
        <w:t>ing</w:t>
      </w:r>
      <w:r>
        <w:t xml:space="preserve"> the </w:t>
      </w:r>
      <w:r w:rsidR="00630338">
        <w:t>ECSServProvReq</w:t>
      </w:r>
      <w:r w:rsidR="00630338" w:rsidDel="00C33E6F">
        <w:t xml:space="preserve"> </w:t>
      </w:r>
      <w:r w:rsidR="00630338">
        <w:t>data structure</w:t>
      </w:r>
      <w:r>
        <w:t>, as specified in clause </w:t>
      </w:r>
      <w:r w:rsidR="000238C5">
        <w:t>8.1</w:t>
      </w:r>
      <w:r>
        <w:t>.</w:t>
      </w:r>
      <w:r w:rsidR="00630338">
        <w:t>5.</w:t>
      </w:r>
      <w:r>
        <w:t>2.2.</w:t>
      </w:r>
    </w:p>
    <w:p w14:paraId="3C938780" w14:textId="77777777" w:rsidR="007D226D" w:rsidRDefault="007D226D" w:rsidP="007D226D">
      <w:r>
        <w:t>Upon receiving the HTTP POST message from the EEC, the ECS shall:</w:t>
      </w:r>
    </w:p>
    <w:p w14:paraId="02C2099A" w14:textId="77777777" w:rsidR="007D226D" w:rsidRDefault="007D226D" w:rsidP="007D226D">
      <w:pPr>
        <w:pStyle w:val="B1"/>
      </w:pPr>
      <w:r>
        <w:t>a)</w:t>
      </w:r>
      <w:r>
        <w:tab/>
        <w:t>process the EEC service provisioning request information;</w:t>
      </w:r>
    </w:p>
    <w:p w14:paraId="68F71316" w14:textId="77777777" w:rsidR="007D226D" w:rsidRDefault="007D226D" w:rsidP="007D226D">
      <w:pPr>
        <w:pStyle w:val="B1"/>
      </w:pPr>
      <w:r>
        <w:t>b)</w:t>
      </w:r>
      <w:r>
        <w:tab/>
        <w:t>v</w:t>
      </w:r>
      <w:r w:rsidRPr="00393B16">
        <w:t xml:space="preserve">erify and check if the </w:t>
      </w:r>
      <w:r>
        <w:t>EEC</w:t>
      </w:r>
      <w:r w:rsidRPr="00393B16">
        <w:t xml:space="preserve"> is authorized to </w:t>
      </w:r>
      <w:r>
        <w:t>request service provisioning information from ECS;</w:t>
      </w:r>
    </w:p>
    <w:p w14:paraId="69A43165" w14:textId="0F80EBA9" w:rsidR="007D226D" w:rsidRDefault="007D226D" w:rsidP="007D226D">
      <w:pPr>
        <w:pStyle w:val="B1"/>
      </w:pPr>
      <w:r>
        <w:t>c)</w:t>
      </w:r>
      <w:r>
        <w:tab/>
        <w:t>if the EEC is authorized to request service provisioning information from ECS, then the ECS</w:t>
      </w:r>
      <w:r w:rsidR="00630338">
        <w:t>:</w:t>
      </w:r>
    </w:p>
    <w:p w14:paraId="5B07F0F1"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5AB3340D" w14:textId="2BE14C60" w:rsidR="007D226D" w:rsidRDefault="007D226D" w:rsidP="007D226D">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089AF139" w14:textId="77777777" w:rsidR="0050205D" w:rsidRDefault="0050205D" w:rsidP="0050205D">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3B24D0A8" w14:textId="77777777" w:rsidR="0050205D" w:rsidRPr="009C2C7C" w:rsidRDefault="0050205D" w:rsidP="0050205D">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74AB35E9" w14:textId="77777777" w:rsidR="007D226D" w:rsidRDefault="007D226D" w:rsidP="007D226D">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674012D2" w14:textId="77777777" w:rsidR="007D226D" w:rsidRDefault="007D226D" w:rsidP="007D226D">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201EE0C7" w14:textId="77777777" w:rsidR="007D226D" w:rsidRDefault="007D226D" w:rsidP="007D226D">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5BA1E7A4" w14:textId="77777777" w:rsidR="007D226D" w:rsidRDefault="007D226D" w:rsidP="007D226D">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00903686" w14:textId="561931C8" w:rsidR="00630338" w:rsidRDefault="007D226D" w:rsidP="001D386F">
      <w:pPr>
        <w:pStyle w:val="B1"/>
      </w:pPr>
      <w:r w:rsidRPr="001D386F">
        <w:lastRenderedPageBreak/>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rsidR="00630338">
        <w:t>an HTTP "200 OK" status code</w:t>
      </w:r>
      <w:r w:rsidR="00630338" w:rsidRPr="00366EFF" w:rsidDel="00630338">
        <w:t xml:space="preserve"> </w:t>
      </w:r>
      <w:r w:rsidRPr="00366EFF">
        <w:t xml:space="preserve">response </w:t>
      </w:r>
      <w:r w:rsidR="00630338">
        <w:t>with the response body including the ECSServProvResp data structure</w:t>
      </w:r>
      <w:r w:rsidRPr="001D386F">
        <w:t xml:space="preserve"> </w:t>
      </w:r>
      <w:r w:rsidR="00630338">
        <w:t xml:space="preserve">which </w:t>
      </w:r>
      <w:r w:rsidRPr="001D386F">
        <w:t xml:space="preserve">may include the lifetime of the </w:t>
      </w:r>
      <w:r w:rsidR="00630338">
        <w:t xml:space="preserve">provided </w:t>
      </w:r>
      <w:r w:rsidRPr="001D386F">
        <w:t xml:space="preserve">EDN configuration information. </w:t>
      </w:r>
    </w:p>
    <w:p w14:paraId="03E32033" w14:textId="345F438D" w:rsidR="00630338" w:rsidRDefault="00F35B5D" w:rsidP="001D1898">
      <w:pPr>
        <w:pStyle w:val="B1"/>
        <w:ind w:firstLine="0"/>
      </w:pP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rsidR="00630338">
        <w:t>C</w:t>
      </w:r>
      <w:r w:rsidRPr="001D386F">
        <w:t xml:space="preserve">S sends </w:t>
      </w:r>
      <w:r w:rsidR="00630338">
        <w:t xml:space="preserve">an HTTP </w:t>
      </w:r>
      <w:r w:rsidRPr="001D386F">
        <w:t>"</w:t>
      </w:r>
      <w:r w:rsidR="00630338">
        <w:rPr>
          <w:lang w:val="en-US"/>
        </w:rPr>
        <w:t>2</w:t>
      </w:r>
      <w:r w:rsidR="00630338" w:rsidRPr="001D386F">
        <w:rPr>
          <w:lang w:val="en-US"/>
        </w:rPr>
        <w:t xml:space="preserve">04 </w:t>
      </w:r>
      <w:r w:rsidR="00630338">
        <w:rPr>
          <w:lang w:val="en-US"/>
        </w:rPr>
        <w:t>No Content</w:t>
      </w:r>
      <w:r w:rsidRPr="001D386F">
        <w:t xml:space="preserve">" </w:t>
      </w:r>
      <w:r w:rsidR="00630338">
        <w:t xml:space="preserve">status code </w:t>
      </w:r>
      <w:r w:rsidRPr="001D386F">
        <w:t>response code.</w:t>
      </w:r>
    </w:p>
    <w:p w14:paraId="26A5B112" w14:textId="77777777" w:rsidR="00630338" w:rsidRDefault="00630338" w:rsidP="00630338">
      <w:pPr>
        <w:pStyle w:val="EditorsNote"/>
        <w:rPr>
          <w:lang w:eastAsia="ko-KR"/>
        </w:rPr>
      </w:pPr>
      <w:r>
        <w:t>Editor's note</w:t>
      </w:r>
      <w:r>
        <w:rPr>
          <w:lang w:eastAsia="ko-KR"/>
        </w:rPr>
        <w:t>:</w:t>
      </w:r>
      <w:r>
        <w:rPr>
          <w:lang w:eastAsia="ko-KR"/>
        </w:rPr>
        <w:tab/>
        <w:t>Whether HTTP 404 Not Found is appropriate for this case is FFS</w:t>
      </w:r>
      <w:r w:rsidRPr="00F56BE5">
        <w:rPr>
          <w:lang w:eastAsia="ko-KR"/>
        </w:rPr>
        <w:t>.</w:t>
      </w:r>
    </w:p>
    <w:p w14:paraId="6D406501" w14:textId="45AF4F84" w:rsidR="007D226D" w:rsidRPr="001D386F" w:rsidRDefault="007D226D" w:rsidP="001D1898">
      <w:pPr>
        <w:pStyle w:val="B1"/>
        <w:ind w:firstLine="0"/>
      </w:pPr>
      <w:r w:rsidRPr="001D386F">
        <w:t xml:space="preserve">Otherwise, </w:t>
      </w:r>
      <w:r w:rsidRPr="001D386F">
        <w:rPr>
          <w:lang w:eastAsia="ko-KR"/>
        </w:rPr>
        <w:t>the ECS shall reject the service provisioning request and respond with an appropriate failure cause.</w:t>
      </w:r>
      <w:r w:rsidRPr="001D386F">
        <w:t xml:space="preserve"> </w:t>
      </w:r>
    </w:p>
    <w:p w14:paraId="5A6FBCD1" w14:textId="77777777" w:rsidR="007D226D" w:rsidRDefault="007D226D" w:rsidP="007D226D">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0BAB75AC" w14:textId="0028EAF5" w:rsidR="007D226D" w:rsidRPr="00317891" w:rsidRDefault="007D226D" w:rsidP="007D226D">
      <w:pPr>
        <w:pStyle w:val="EditorsNote"/>
        <w:rPr>
          <w:lang w:eastAsia="ko-KR"/>
        </w:rPr>
      </w:pPr>
      <w:r>
        <w:t>Editor</w:t>
      </w:r>
      <w:r w:rsidR="00716570">
        <w:t>'</w:t>
      </w:r>
      <w:r>
        <w:t>s note</w:t>
      </w:r>
      <w:r w:rsidRPr="00F56BE5">
        <w:rPr>
          <w:lang w:eastAsia="ko-KR"/>
        </w:rPr>
        <w:t>: How the EEC maintains the service provisioning information is FFS.</w:t>
      </w:r>
    </w:p>
    <w:p w14:paraId="4BCDEF7F" w14:textId="36EF8BFE" w:rsidR="007D226D" w:rsidRDefault="000238C5" w:rsidP="007D226D">
      <w:pPr>
        <w:pStyle w:val="Heading4"/>
      </w:pPr>
      <w:bookmarkStart w:id="461" w:name="_Toc96848290"/>
      <w:r>
        <w:t>7.2</w:t>
      </w:r>
      <w:r w:rsidR="007D226D">
        <w:t>.2.3</w:t>
      </w:r>
      <w:r w:rsidR="00716570">
        <w:tab/>
      </w:r>
      <w:r w:rsidR="007D226D" w:rsidRPr="00317891">
        <w:t>Eecs_ServiceProvisioning_Subscribe</w:t>
      </w:r>
      <w:bookmarkEnd w:id="461"/>
    </w:p>
    <w:p w14:paraId="3669B4D4" w14:textId="67B9BEA2" w:rsidR="007D226D" w:rsidRDefault="000238C5" w:rsidP="007D226D">
      <w:pPr>
        <w:pStyle w:val="Heading5"/>
      </w:pPr>
      <w:bookmarkStart w:id="462" w:name="_Toc96848291"/>
      <w:r>
        <w:t>7.2</w:t>
      </w:r>
      <w:r w:rsidR="007D226D">
        <w:t>.2.3.1</w:t>
      </w:r>
      <w:r w:rsidR="007D226D">
        <w:tab/>
        <w:t>General</w:t>
      </w:r>
      <w:bookmarkEnd w:id="462"/>
    </w:p>
    <w:p w14:paraId="104AECC1" w14:textId="77777777" w:rsidR="007D226D" w:rsidRPr="00C849E0" w:rsidRDefault="007D226D" w:rsidP="007D226D">
      <w:r>
        <w:t xml:space="preserve">This service operation is used by the EEC to subscribe to ECS, for reporting of service provisioning information </w:t>
      </w:r>
      <w:r w:rsidRPr="005866AF">
        <w:t>when changes to provisioning information occur which are of interest to EEC.</w:t>
      </w:r>
    </w:p>
    <w:p w14:paraId="25696362" w14:textId="016923FB" w:rsidR="007D226D" w:rsidRDefault="000238C5" w:rsidP="007D226D">
      <w:pPr>
        <w:pStyle w:val="Heading5"/>
      </w:pPr>
      <w:bookmarkStart w:id="463" w:name="_Toc96848292"/>
      <w:r>
        <w:t>7.2</w:t>
      </w:r>
      <w:r w:rsidR="007D226D">
        <w:t>.2.3.2</w:t>
      </w:r>
      <w:r w:rsidR="007D226D">
        <w:tab/>
        <w:t xml:space="preserve">EEC subscribing to service provisioning information from ECS using </w:t>
      </w:r>
      <w:r w:rsidR="007D226D" w:rsidRPr="00317891">
        <w:t>Eecs_ServiceProvisioning_Subscribe</w:t>
      </w:r>
      <w:r w:rsidR="007D226D">
        <w:t xml:space="preserve"> operation</w:t>
      </w:r>
      <w:bookmarkEnd w:id="463"/>
    </w:p>
    <w:p w14:paraId="57167414" w14:textId="20DB6757" w:rsidR="007D226D" w:rsidRDefault="007D226D" w:rsidP="007D226D">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w:t>
      </w:r>
      <w:r w:rsidR="000238C5">
        <w:t>8.1</w:t>
      </w:r>
      <w:r>
        <w:t>.2.3</w:t>
      </w:r>
      <w:r>
        <w:rPr>
          <w:lang w:eastAsia="zh-CN"/>
        </w:rPr>
        <w:t>.3</w:t>
      </w:r>
      <w:r w:rsidRPr="00F35F4A">
        <w:rPr>
          <w:lang w:eastAsia="zh-CN"/>
        </w:rPr>
        <w:t>.1</w:t>
      </w:r>
      <w:r>
        <w:t xml:space="preserve">. </w:t>
      </w:r>
    </w:p>
    <w:p w14:paraId="136FF610" w14:textId="77777777" w:rsidR="007D226D" w:rsidRDefault="007D226D" w:rsidP="007D226D">
      <w:r>
        <w:t>Upon receiving the HTTP POST message from the EEC, the ECS shall:</w:t>
      </w:r>
    </w:p>
    <w:p w14:paraId="493F92A3" w14:textId="77777777" w:rsidR="007D226D" w:rsidRDefault="007D226D" w:rsidP="007D226D">
      <w:pPr>
        <w:pStyle w:val="B1"/>
      </w:pPr>
      <w:r>
        <w:t>a)</w:t>
      </w:r>
      <w:r>
        <w:tab/>
        <w:t>process the EEC service provisioning subscription request;</w:t>
      </w:r>
    </w:p>
    <w:p w14:paraId="26E9545A" w14:textId="77777777" w:rsidR="007D226D" w:rsidRDefault="007D226D" w:rsidP="007D226D">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6055D211" w14:textId="77777777" w:rsidR="007D226D" w:rsidRDefault="007D226D" w:rsidP="007D226D">
      <w:pPr>
        <w:pStyle w:val="B1"/>
      </w:pPr>
      <w:r>
        <w:t>c)</w:t>
      </w:r>
      <w:r>
        <w:tab/>
        <w:t>if the EEC is authorized to subscribe for the service provisioning information, then the ECS;</w:t>
      </w:r>
    </w:p>
    <w:p w14:paraId="5768BA0E"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67B689CB" w14:textId="1C183B91" w:rsidR="007D226D" w:rsidRPr="005D0FC3" w:rsidRDefault="007D226D" w:rsidP="007D226D">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w:t>
      </w:r>
      <w:r w:rsidR="000238C5">
        <w:t>8.1</w:t>
      </w:r>
      <w:r>
        <w:t>.2.3; and</w:t>
      </w:r>
    </w:p>
    <w:p w14:paraId="60D1215D" w14:textId="77777777" w:rsidR="007D226D" w:rsidRDefault="007D226D" w:rsidP="007D226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51F9C6D9" w14:textId="78AFE45F" w:rsidR="007D226D" w:rsidRDefault="007D226D" w:rsidP="007D226D">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rsidR="000238C5">
        <w:t>7.2</w:t>
      </w:r>
      <w:r>
        <w:t>.2.5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764E5968" w14:textId="02502ED3" w:rsidR="007D226D" w:rsidRDefault="000238C5" w:rsidP="007D226D">
      <w:pPr>
        <w:pStyle w:val="Heading4"/>
      </w:pPr>
      <w:bookmarkStart w:id="464" w:name="_Toc96848293"/>
      <w:r>
        <w:lastRenderedPageBreak/>
        <w:t>7.2</w:t>
      </w:r>
      <w:r w:rsidR="007D226D">
        <w:t>.2.4</w:t>
      </w:r>
      <w:r w:rsidR="007D226D">
        <w:tab/>
      </w:r>
      <w:r w:rsidR="007D226D" w:rsidRPr="00317891">
        <w:t>Eecs_ServiceProvisioning_Notify</w:t>
      </w:r>
      <w:bookmarkEnd w:id="464"/>
    </w:p>
    <w:p w14:paraId="36C8DE2C" w14:textId="15B85E13" w:rsidR="007D226D" w:rsidRDefault="000238C5" w:rsidP="007D226D">
      <w:pPr>
        <w:pStyle w:val="Heading5"/>
      </w:pPr>
      <w:bookmarkStart w:id="465" w:name="_Toc96848294"/>
      <w:r>
        <w:t>7.2</w:t>
      </w:r>
      <w:r w:rsidR="007D226D">
        <w:t>.2.4.1</w:t>
      </w:r>
      <w:r w:rsidR="007D226D">
        <w:tab/>
        <w:t>General</w:t>
      </w:r>
      <w:bookmarkEnd w:id="465"/>
    </w:p>
    <w:p w14:paraId="53000D55" w14:textId="77777777" w:rsidR="007D226D" w:rsidRPr="00C849E0" w:rsidRDefault="007D226D" w:rsidP="007D226D">
      <w:r>
        <w:t>This service operation is used by the ECS to notify the EEC about the service provisioning information.</w:t>
      </w:r>
    </w:p>
    <w:p w14:paraId="440C5D6E" w14:textId="0BD8C108" w:rsidR="007D226D" w:rsidRDefault="000238C5" w:rsidP="007D226D">
      <w:pPr>
        <w:pStyle w:val="Heading5"/>
      </w:pPr>
      <w:bookmarkStart w:id="466" w:name="_Toc96848295"/>
      <w:r>
        <w:t>7.2</w:t>
      </w:r>
      <w:r w:rsidR="007D226D">
        <w:t>.2.4.2</w:t>
      </w:r>
      <w:r w:rsidR="007D226D">
        <w:tab/>
        <w:t xml:space="preserve">ECS notifying the service provisioning information to EEC using </w:t>
      </w:r>
      <w:r w:rsidR="007D226D" w:rsidRPr="00317891">
        <w:t xml:space="preserve">Eecs_ServiceProvisioning_Notify </w:t>
      </w:r>
      <w:r w:rsidR="007D226D">
        <w:t>operation</w:t>
      </w:r>
      <w:bookmarkEnd w:id="466"/>
    </w:p>
    <w:p w14:paraId="29691FDA" w14:textId="77777777" w:rsidR="007D226D" w:rsidRDefault="007D226D" w:rsidP="00D6602B">
      <w:r>
        <w:t>The ECS determines to notify the EEC with the service provisioning information, when a</w:t>
      </w:r>
      <w:r w:rsidRPr="00317891">
        <w:t>n event occurs at the ECS that satisfies trigger conditions for updating service provisioning of a subscribed EEC</w:t>
      </w:r>
      <w:r>
        <w:t>.</w:t>
      </w:r>
    </w:p>
    <w:p w14:paraId="40F7AE56" w14:textId="77777777" w:rsidR="007D226D" w:rsidRDefault="007D226D" w:rsidP="00D6602B">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78E7DF4C" w14:textId="3C182336" w:rsidR="007D226D" w:rsidRPr="00317891" w:rsidRDefault="007D226D" w:rsidP="007D226D">
      <w:pPr>
        <w:pStyle w:val="EditorsNote"/>
      </w:pPr>
      <w:r>
        <w:t>Editor</w:t>
      </w:r>
      <w:r w:rsidR="00716570">
        <w:t>'</w:t>
      </w:r>
      <w:r>
        <w:t>s note</w:t>
      </w:r>
      <w:r w:rsidRPr="00F56BE5">
        <w:t>: How ECS identifies the EES(s) based on the provided AC profile(s) and the UE location is FFS.</w:t>
      </w:r>
    </w:p>
    <w:p w14:paraId="726E6071" w14:textId="68B1DDAD" w:rsidR="007D226D" w:rsidRDefault="007D226D" w:rsidP="007D226D">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w:t>
      </w:r>
      <w:r w:rsidR="000238C5">
        <w:rPr>
          <w:lang w:eastAsia="zh-CN"/>
        </w:rPr>
        <w:t>8.1</w:t>
      </w:r>
      <w:r>
        <w:rPr>
          <w:lang w:eastAsia="zh-CN"/>
        </w:rPr>
        <w:t>.4.2</w:t>
      </w:r>
      <w:r>
        <w:t xml:space="preserve">. </w:t>
      </w:r>
    </w:p>
    <w:p w14:paraId="0F76B661" w14:textId="77777777" w:rsidR="007D226D" w:rsidRDefault="007D226D" w:rsidP="007D226D">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583F6D4C" w14:textId="2B9DBE6D" w:rsidR="007D226D" w:rsidRDefault="007D226D" w:rsidP="007D226D">
      <w:pPr>
        <w:pStyle w:val="EditorsNote"/>
      </w:pPr>
      <w:r>
        <w:t>Editor</w:t>
      </w:r>
      <w:r w:rsidR="00716570">
        <w:t>'</w:t>
      </w:r>
      <w:r>
        <w:t>s note</w:t>
      </w:r>
      <w:r w:rsidRPr="00F56BE5">
        <w:t>: How the EEC maintains the service provisioning information is FFS.</w:t>
      </w:r>
    </w:p>
    <w:p w14:paraId="1450D015" w14:textId="0904745B" w:rsidR="007D226D" w:rsidRDefault="000238C5" w:rsidP="007D226D">
      <w:pPr>
        <w:pStyle w:val="Heading4"/>
      </w:pPr>
      <w:bookmarkStart w:id="467" w:name="_Toc96848296"/>
      <w:r>
        <w:t>7.2</w:t>
      </w:r>
      <w:r w:rsidR="007D226D">
        <w:t>.2.5</w:t>
      </w:r>
      <w:r w:rsidR="007D226D">
        <w:tab/>
      </w:r>
      <w:r w:rsidR="007D226D" w:rsidRPr="00317891">
        <w:t>Eecs_ServiceProvisioning_UpdateSubscription</w:t>
      </w:r>
      <w:bookmarkEnd w:id="467"/>
    </w:p>
    <w:p w14:paraId="7B4B7670" w14:textId="507E1C9A" w:rsidR="007D226D" w:rsidRDefault="000238C5" w:rsidP="007D226D">
      <w:pPr>
        <w:pStyle w:val="Heading5"/>
      </w:pPr>
      <w:bookmarkStart w:id="468" w:name="_Toc96848297"/>
      <w:r>
        <w:t>7.2</w:t>
      </w:r>
      <w:r w:rsidR="007D226D">
        <w:t>.2.5.1</w:t>
      </w:r>
      <w:r w:rsidR="007D226D">
        <w:tab/>
        <w:t>General</w:t>
      </w:r>
      <w:bookmarkEnd w:id="468"/>
    </w:p>
    <w:p w14:paraId="190BAB77" w14:textId="3BA86A83" w:rsidR="007D226D" w:rsidRPr="00C849E0" w:rsidRDefault="007D226D" w:rsidP="007D226D">
      <w:r>
        <w:t xml:space="preserve">This service operation is used by the EEC to update its subscription at </w:t>
      </w:r>
      <w:r w:rsidR="00EE33D2">
        <w:t xml:space="preserve">the </w:t>
      </w:r>
      <w:r>
        <w:t>ECS, for reporting of service provisioning information.</w:t>
      </w:r>
    </w:p>
    <w:p w14:paraId="6FBDA29C" w14:textId="161FDA9C" w:rsidR="007D226D" w:rsidRDefault="000238C5" w:rsidP="007D226D">
      <w:pPr>
        <w:pStyle w:val="Heading5"/>
      </w:pPr>
      <w:bookmarkStart w:id="469" w:name="_Toc96848298"/>
      <w:r>
        <w:t>7.2</w:t>
      </w:r>
      <w:r w:rsidR="007D226D">
        <w:t>.2.5.2</w:t>
      </w:r>
      <w:r w:rsidR="007D226D">
        <w:tab/>
        <w:t xml:space="preserve">EEC updating service provisioning information subscription at </w:t>
      </w:r>
      <w:r w:rsidR="007D226D" w:rsidRPr="005866AF">
        <w:t>ECS</w:t>
      </w:r>
      <w:r w:rsidR="007D226D">
        <w:t xml:space="preserve"> using </w:t>
      </w:r>
      <w:r w:rsidR="007D226D" w:rsidRPr="00317891">
        <w:t>Eecs_ServiceProvisioning_UpdateSubscription</w:t>
      </w:r>
      <w:r w:rsidR="007D226D">
        <w:t xml:space="preserve"> operation</w:t>
      </w:r>
      <w:bookmarkEnd w:id="469"/>
    </w:p>
    <w:p w14:paraId="5A1BFD78" w14:textId="77210315" w:rsidR="00EE33D2" w:rsidRDefault="007D226D" w:rsidP="007D226D">
      <w:r>
        <w:t xml:space="preserve">To update service provisioning information subscription at the ECS, the EEC shall send </w:t>
      </w:r>
      <w:r w:rsidR="00EE33D2">
        <w:t xml:space="preserve">an HTTP PATCH message (for partial modification) or </w:t>
      </w:r>
      <w:r>
        <w:t xml:space="preserve">HTTP PUT message </w:t>
      </w:r>
      <w:r w:rsidR="00EE33D2">
        <w:t xml:space="preserve">(for fully replacement) </w:t>
      </w:r>
      <w:r>
        <w:t xml:space="preserve">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w:t>
      </w:r>
      <w:r w:rsidR="00EE33D2">
        <w:t>in clause </w:t>
      </w:r>
      <w:r w:rsidR="00DC278D">
        <w:rPr>
          <w:lang w:eastAsia="zh-CN"/>
        </w:rPr>
        <w:t>8.1.2.4.3.3</w:t>
      </w:r>
      <w:r w:rsidR="00EE33D2">
        <w:t xml:space="preserve"> for an HTTP PATCH message and </w:t>
      </w:r>
      <w:r>
        <w:t>in clause </w:t>
      </w:r>
      <w:r w:rsidR="000238C5">
        <w:t>8.1</w:t>
      </w:r>
      <w:r>
        <w:rPr>
          <w:lang w:eastAsia="zh-CN"/>
        </w:rPr>
        <w:t>.2.4.3.1</w:t>
      </w:r>
      <w:r w:rsidR="00EE33D2">
        <w:rPr>
          <w:lang w:eastAsia="zh-CN"/>
        </w:rPr>
        <w:t xml:space="preserve"> for an HTTP PUT message</w:t>
      </w:r>
      <w:r>
        <w:t>.</w:t>
      </w:r>
    </w:p>
    <w:p w14:paraId="74E4BA92" w14:textId="3F1703C4" w:rsidR="007D226D" w:rsidRDefault="007D226D" w:rsidP="007D226D">
      <w:pPr>
        <w:pStyle w:val="EditorsNote"/>
      </w:pPr>
      <w:r>
        <w:rPr>
          <w:lang w:eastAsia="ko-KR"/>
        </w:rPr>
        <w:t>Editor</w:t>
      </w:r>
      <w:r w:rsidR="00716570">
        <w:rPr>
          <w:lang w:eastAsia="ko-KR"/>
        </w:rPr>
        <w:t>'</w:t>
      </w:r>
      <w:r>
        <w:rPr>
          <w:lang w:eastAsia="ko-KR"/>
        </w:rPr>
        <w:t>s note: Whether UE identifier is contained as a part of the URI is FFS.</w:t>
      </w:r>
    </w:p>
    <w:p w14:paraId="7BD1DBBC" w14:textId="21CE8D4E" w:rsidR="00EE33D2" w:rsidRDefault="00EE33D2" w:rsidP="007D226D">
      <w:r>
        <w:t>The PATCH message includes the parameters (AC Profiles, proposed expiry time, service continuity support or l</w:t>
      </w:r>
      <w:r w:rsidRPr="00317891">
        <w:t>ist of connectivity information</w:t>
      </w:r>
      <w:r>
        <w:t>) that need to be replaced in the existing subscription resource.</w:t>
      </w:r>
    </w:p>
    <w:p w14:paraId="05D65C18" w14:textId="712F4586" w:rsidR="007D226D" w:rsidRDefault="007D226D" w:rsidP="007D226D">
      <w:r>
        <w:t xml:space="preserve">The PUT message shall replace all properties of the existing resource with the service provisioning information in the request. The </w:t>
      </w:r>
      <w:r w:rsidR="00EE33D2">
        <w:t xml:space="preserve">values of </w:t>
      </w:r>
      <w:r>
        <w:t xml:space="preserve">the eecId and ueId </w:t>
      </w:r>
      <w:r w:rsidR="00EE33D2">
        <w:t>provided during the subscription creation shall not be changed</w:t>
      </w:r>
      <w:r>
        <w:t xml:space="preserve">. </w:t>
      </w:r>
    </w:p>
    <w:p w14:paraId="0B97AB4F" w14:textId="62A8B49F" w:rsidR="007D226D" w:rsidRDefault="007D226D" w:rsidP="007D226D">
      <w:r>
        <w:t xml:space="preserve">Upon receiving the HTTP </w:t>
      </w:r>
      <w:r w:rsidR="00EE33D2">
        <w:t xml:space="preserve">PATCH or </w:t>
      </w:r>
      <w:r>
        <w:t xml:space="preserve">PUT message from the </w:t>
      </w:r>
      <w:r w:rsidRPr="005866AF">
        <w:t>EEC, the ECS</w:t>
      </w:r>
      <w:r>
        <w:t>:</w:t>
      </w:r>
    </w:p>
    <w:p w14:paraId="5493BE14" w14:textId="77777777" w:rsidR="007D226D" w:rsidRPr="008F3C6C" w:rsidRDefault="007D226D" w:rsidP="007D226D">
      <w:pPr>
        <w:pStyle w:val="B1"/>
      </w:pPr>
      <w:r>
        <w:t>a)</w:t>
      </w:r>
      <w:r>
        <w:tab/>
        <w:t>shall check the update subscription message from the EEC to see if the EEC is authorized to modify the requested subscription resource</w:t>
      </w:r>
      <w:r w:rsidRPr="008F3C6C">
        <w:t>;</w:t>
      </w:r>
    </w:p>
    <w:p w14:paraId="42EFF0F0" w14:textId="77777777" w:rsidR="007D226D" w:rsidRPr="00B12C0E" w:rsidRDefault="007D226D" w:rsidP="007D226D">
      <w:pPr>
        <w:pStyle w:val="B1"/>
      </w:pPr>
      <w:r>
        <w:lastRenderedPageBreak/>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09FB01B4" w14:textId="77777777" w:rsidR="007D226D" w:rsidRDefault="007D226D" w:rsidP="007D226D">
      <w:pPr>
        <w:pStyle w:val="B2"/>
      </w:pPr>
      <w:r>
        <w:t>1)</w:t>
      </w:r>
      <w:r>
        <w:tab/>
        <w:t xml:space="preserve">may </w:t>
      </w:r>
      <w:r w:rsidRPr="00317891">
        <w:t xml:space="preserve">obtain the UE's location </w:t>
      </w:r>
      <w:r>
        <w:t>as specified in clause 5.3 of 3GPP TS 29.122 [3];</w:t>
      </w:r>
    </w:p>
    <w:p w14:paraId="7D7D1A0C" w14:textId="310817D0" w:rsidR="007D226D" w:rsidRDefault="007D226D" w:rsidP="007D226D">
      <w:pPr>
        <w:pStyle w:val="B2"/>
      </w:pPr>
      <w:r>
        <w:t>2)</w:t>
      </w:r>
      <w:r>
        <w:tab/>
        <w:t xml:space="preserve">shall update the resource identified by Resource URI of the service provisioning subscription with the updated  information received in the HTTP </w:t>
      </w:r>
      <w:r w:rsidR="00EE33D2">
        <w:t xml:space="preserve">PATCH or </w:t>
      </w:r>
      <w:r>
        <w:t>PUT request message;</w:t>
      </w:r>
      <w:r w:rsidRPr="008F3C6C">
        <w:t xml:space="preserve"> </w:t>
      </w:r>
    </w:p>
    <w:p w14:paraId="435D3F63" w14:textId="77777777" w:rsidR="007D226D" w:rsidRPr="00DC08C0" w:rsidRDefault="007D226D" w:rsidP="007D226D">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6B558AB6" w14:textId="3FEAFFCF" w:rsidR="007D226D" w:rsidRDefault="007D226D" w:rsidP="007D226D">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sidR="00EE33D2">
        <w:rPr>
          <w:lang w:eastAsia="ko-KR"/>
        </w:rPr>
        <w:t xml:space="preserve"> if the EEC </w:t>
      </w:r>
      <w:r w:rsidR="00EE33D2">
        <w:rPr>
          <w:lang w:val="en-US" w:eastAsia="zh-CN"/>
        </w:rPr>
        <w:t>wants to</w:t>
      </w:r>
      <w:r w:rsidR="00EE33D2" w:rsidRPr="00317891">
        <w:rPr>
          <w:lang w:eastAsia="ko-KR"/>
        </w:rPr>
        <w:t xml:space="preserve"> maintain the subscription</w:t>
      </w:r>
      <w:r w:rsidRPr="00317891">
        <w:rPr>
          <w:lang w:eastAsia="ko-KR"/>
        </w:rPr>
        <w:t>.</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BB74879" w14:textId="3AC04F6F" w:rsidR="007D226D" w:rsidRDefault="000238C5" w:rsidP="007D226D">
      <w:pPr>
        <w:pStyle w:val="Heading4"/>
      </w:pPr>
      <w:bookmarkStart w:id="470" w:name="_Toc96848299"/>
      <w:r>
        <w:t>7.2</w:t>
      </w:r>
      <w:r w:rsidR="007D226D">
        <w:t>.2.6</w:t>
      </w:r>
      <w:r w:rsidR="007D226D">
        <w:tab/>
      </w:r>
      <w:r w:rsidR="007D226D" w:rsidRPr="00317891">
        <w:rPr>
          <w:lang w:val="en-IN"/>
        </w:rPr>
        <w:t>Eecs_ServiceProvisioning_Unsubscribe</w:t>
      </w:r>
      <w:bookmarkEnd w:id="470"/>
    </w:p>
    <w:p w14:paraId="51643A93" w14:textId="1BBD9957" w:rsidR="007D226D" w:rsidRDefault="000238C5" w:rsidP="007D226D">
      <w:pPr>
        <w:pStyle w:val="Heading5"/>
      </w:pPr>
      <w:bookmarkStart w:id="471" w:name="_Toc96848300"/>
      <w:r>
        <w:t>7.2</w:t>
      </w:r>
      <w:r w:rsidR="007D226D">
        <w:t>.2.6.1</w:t>
      </w:r>
      <w:r w:rsidR="007D226D">
        <w:tab/>
        <w:t>General</w:t>
      </w:r>
      <w:bookmarkEnd w:id="471"/>
    </w:p>
    <w:p w14:paraId="0D27F378" w14:textId="77777777" w:rsidR="007D226D" w:rsidRPr="00C849E0" w:rsidRDefault="007D226D" w:rsidP="007D226D">
      <w:r>
        <w:t>This service operation is used by the EEC to remove its subscription from the ECS for reporting of service provisioning information.</w:t>
      </w:r>
    </w:p>
    <w:p w14:paraId="50B402CE" w14:textId="5AD41608" w:rsidR="007D226D" w:rsidRDefault="000238C5" w:rsidP="007D226D">
      <w:pPr>
        <w:pStyle w:val="Heading5"/>
      </w:pPr>
      <w:bookmarkStart w:id="472" w:name="_Toc96848301"/>
      <w:r>
        <w:t>7.2</w:t>
      </w:r>
      <w:r w:rsidR="007D226D">
        <w:t>.2.6.2</w:t>
      </w:r>
      <w:r w:rsidR="007D226D">
        <w:tab/>
        <w:t xml:space="preserve">EEC unsubscribing to </w:t>
      </w:r>
      <w:r w:rsidR="007D226D">
        <w:rPr>
          <w:lang w:eastAsia="ko-KR"/>
        </w:rPr>
        <w:t>s</w:t>
      </w:r>
      <w:r w:rsidR="007D226D" w:rsidRPr="00317891">
        <w:rPr>
          <w:lang w:eastAsia="ko-KR"/>
        </w:rPr>
        <w:t xml:space="preserve">ervice provisioning </w:t>
      </w:r>
      <w:r w:rsidR="007D226D">
        <w:rPr>
          <w:lang w:eastAsia="ko-KR"/>
        </w:rPr>
        <w:t xml:space="preserve">subscription </w:t>
      </w:r>
      <w:r w:rsidR="007D226D">
        <w:t xml:space="preserve">from ECS using </w:t>
      </w:r>
      <w:r w:rsidR="007D226D" w:rsidRPr="00317891">
        <w:rPr>
          <w:lang w:val="en-IN"/>
        </w:rPr>
        <w:t>Eecs_ServiceProvisioning_Unsubscribe</w:t>
      </w:r>
      <w:r w:rsidR="007D226D">
        <w:t xml:space="preserve"> operation</w:t>
      </w:r>
      <w:bookmarkEnd w:id="472"/>
    </w:p>
    <w:p w14:paraId="24DC8C3A" w14:textId="20C6E0BB" w:rsidR="007D226D" w:rsidRDefault="007D226D" w:rsidP="007D226D">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w:t>
      </w:r>
      <w:r w:rsidR="000238C5">
        <w:t>8.1</w:t>
      </w:r>
      <w:r>
        <w:rPr>
          <w:lang w:eastAsia="zh-CN"/>
        </w:rPr>
        <w:t>.2.4.3.2</w:t>
      </w:r>
      <w:r>
        <w:t>. Upon receiving the HTTP DELETE request, the ECS:</w:t>
      </w:r>
    </w:p>
    <w:p w14:paraId="3BFC5C6C" w14:textId="77777777" w:rsidR="007D226D" w:rsidRDefault="007D226D" w:rsidP="007D226D">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B725C6C" w14:textId="77777777" w:rsidR="007D226D" w:rsidRDefault="007D226D" w:rsidP="007D226D">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4D50761F" w14:textId="77777777" w:rsidR="007D226D" w:rsidRDefault="007D226D" w:rsidP="007D226D">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F0AD842" w14:textId="35A126EA" w:rsidR="00266FF3" w:rsidRDefault="000238C5" w:rsidP="00266FF3">
      <w:pPr>
        <w:pStyle w:val="Heading1"/>
      </w:pPr>
      <w:bookmarkStart w:id="473" w:name="_Toc96848302"/>
      <w:r>
        <w:t>8</w:t>
      </w:r>
      <w:r w:rsidR="00266FF3">
        <w:tab/>
        <w:t>Edge Configuration Server API Definitions</w:t>
      </w:r>
      <w:bookmarkEnd w:id="473"/>
    </w:p>
    <w:p w14:paraId="7E1723D4" w14:textId="08A836C9" w:rsidR="00266FF3" w:rsidRDefault="000238C5" w:rsidP="00266FF3">
      <w:pPr>
        <w:pStyle w:val="Heading2"/>
      </w:pPr>
      <w:bookmarkStart w:id="474" w:name="_Toc96848303"/>
      <w:r>
        <w:t>8.1</w:t>
      </w:r>
      <w:r w:rsidR="00266FF3">
        <w:tab/>
      </w:r>
      <w:r w:rsidR="00266FF3" w:rsidRPr="00931880">
        <w:t>Eecs_ServiceProvisioning</w:t>
      </w:r>
      <w:r w:rsidR="00266FF3">
        <w:t xml:space="preserve"> API</w:t>
      </w:r>
      <w:bookmarkEnd w:id="474"/>
    </w:p>
    <w:p w14:paraId="58C683A2" w14:textId="384A701F" w:rsidR="00266FF3" w:rsidRDefault="000238C5" w:rsidP="00266FF3">
      <w:pPr>
        <w:pStyle w:val="Heading3"/>
      </w:pPr>
      <w:bookmarkStart w:id="475" w:name="_Toc70534729"/>
      <w:bookmarkStart w:id="476" w:name="_Toc96848304"/>
      <w:r>
        <w:t>8.1</w:t>
      </w:r>
      <w:r w:rsidR="00266FF3">
        <w:t>.1</w:t>
      </w:r>
      <w:r w:rsidR="00266FF3">
        <w:tab/>
        <w:t>API URI</w:t>
      </w:r>
      <w:bookmarkEnd w:id="475"/>
      <w:bookmarkEnd w:id="476"/>
    </w:p>
    <w:p w14:paraId="52B4D55D" w14:textId="77777777" w:rsidR="00266FF3" w:rsidRDefault="00266FF3" w:rsidP="00266FF3">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7E6A1FC2" w14:textId="77777777" w:rsidR="00266FF3" w:rsidRDefault="00266FF3" w:rsidP="00266FF3">
      <w:pPr>
        <w:rPr>
          <w:lang w:eastAsia="zh-CN"/>
        </w:rPr>
      </w:pPr>
      <w:r>
        <w:rPr>
          <w:lang w:eastAsia="zh-CN"/>
        </w:rPr>
        <w:t>The request URI used in each HTTP request from the EEC towards the ECS shall have the structure as defined in clause 6.1 with the following clarifications:</w:t>
      </w:r>
    </w:p>
    <w:p w14:paraId="4851408D" w14:textId="77777777" w:rsidR="00266FF3" w:rsidRDefault="00266FF3" w:rsidP="00266FF3">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70262A6D" w14:textId="77777777" w:rsidR="00266FF3" w:rsidRDefault="00266FF3" w:rsidP="00266FF3">
      <w:pPr>
        <w:pStyle w:val="B1"/>
      </w:pPr>
      <w:r>
        <w:t>-</w:t>
      </w:r>
      <w:r>
        <w:tab/>
        <w:t>The &lt;apiVersion&gt; shall be "v1".</w:t>
      </w:r>
    </w:p>
    <w:p w14:paraId="03368333" w14:textId="33A74A8D" w:rsidR="00266FF3" w:rsidRDefault="00266FF3" w:rsidP="00266FF3">
      <w:pPr>
        <w:pStyle w:val="B1"/>
      </w:pPr>
      <w:r>
        <w:t>-</w:t>
      </w:r>
      <w:r>
        <w:tab/>
        <w:t>The &lt;</w:t>
      </w:r>
      <w:r w:rsidRPr="005C44CA">
        <w:t>apiSpecificResourceUriPart</w:t>
      </w:r>
      <w:r>
        <w:t>&gt; shall be set as described in clause </w:t>
      </w:r>
      <w:r w:rsidR="000238C5">
        <w:t>8.1</w:t>
      </w:r>
      <w:r>
        <w:t>.2.</w:t>
      </w:r>
    </w:p>
    <w:p w14:paraId="5D53E8B5" w14:textId="33E3DD36" w:rsidR="00266FF3" w:rsidRDefault="000238C5" w:rsidP="00266FF3">
      <w:pPr>
        <w:pStyle w:val="Heading3"/>
      </w:pPr>
      <w:bookmarkStart w:id="477" w:name="_Toc70534730"/>
      <w:bookmarkStart w:id="478" w:name="_Toc96848305"/>
      <w:r>
        <w:lastRenderedPageBreak/>
        <w:t>8.1</w:t>
      </w:r>
      <w:r w:rsidR="00266FF3">
        <w:t>.2</w:t>
      </w:r>
      <w:r w:rsidR="00266FF3">
        <w:tab/>
        <w:t>Resources</w:t>
      </w:r>
      <w:bookmarkEnd w:id="477"/>
      <w:bookmarkEnd w:id="478"/>
    </w:p>
    <w:p w14:paraId="771355E6" w14:textId="1F53E2A2" w:rsidR="00266FF3" w:rsidRDefault="000238C5" w:rsidP="00266FF3">
      <w:pPr>
        <w:pStyle w:val="Heading4"/>
      </w:pPr>
      <w:bookmarkStart w:id="479" w:name="_Toc70534731"/>
      <w:bookmarkStart w:id="480" w:name="_Toc96848306"/>
      <w:r>
        <w:t>8.1</w:t>
      </w:r>
      <w:r w:rsidR="00266FF3">
        <w:t>.2.1</w:t>
      </w:r>
      <w:r w:rsidR="00266FF3">
        <w:tab/>
        <w:t>Overview</w:t>
      </w:r>
      <w:bookmarkEnd w:id="479"/>
      <w:bookmarkEnd w:id="480"/>
    </w:p>
    <w:p w14:paraId="6234477E" w14:textId="5FD4CEBD" w:rsidR="00630338" w:rsidRDefault="00630338" w:rsidP="00266FF3">
      <w:pPr>
        <w:pStyle w:val="TH"/>
        <w:rPr>
          <w:noProof/>
        </w:rPr>
      </w:pPr>
      <w:r>
        <w:rPr>
          <w:noProof/>
        </w:rPr>
        <w:object w:dxaOrig="7480" w:dyaOrig="3840" w14:anchorId="19F825F4">
          <v:shape id="_x0000_i1031" type="#_x0000_t75" style="width:373.85pt;height:191.55pt" o:ole="">
            <v:imagedata r:id="rId21" o:title=""/>
          </v:shape>
          <o:OLEObject Type="Embed" ProgID="Visio.Drawing.15" ShapeID="_x0000_i1031" DrawAspect="Content" ObjectID="_1707643882" r:id="rId22"/>
        </w:object>
      </w:r>
    </w:p>
    <w:p w14:paraId="33C4D5E3" w14:textId="3564796C" w:rsidR="00266FF3" w:rsidRDefault="00266FF3" w:rsidP="00266FF3">
      <w:pPr>
        <w:pStyle w:val="TF"/>
      </w:pPr>
      <w:r>
        <w:t>Figure</w:t>
      </w:r>
      <w:r w:rsidR="00EE33D2">
        <w:t> </w:t>
      </w:r>
      <w:r w:rsidR="000238C5">
        <w:t>8.1</w:t>
      </w:r>
      <w:r>
        <w:t xml:space="preserve">.2.1-1: Resource URI structure of the </w:t>
      </w:r>
      <w:r w:rsidRPr="00931880">
        <w:t>Eecs_ServiceProvisioning</w:t>
      </w:r>
      <w:r>
        <w:t xml:space="preserve"> API</w:t>
      </w:r>
    </w:p>
    <w:p w14:paraId="4E392F0A" w14:textId="0074B9C8" w:rsidR="00266FF3" w:rsidRDefault="00266FF3" w:rsidP="00266FF3">
      <w:r>
        <w:t>Table </w:t>
      </w:r>
      <w:r w:rsidR="000238C5">
        <w:t>8.1</w:t>
      </w:r>
      <w:r>
        <w:t>.2.1-1 provides an overview of the resources and applicable HTTP methods.</w:t>
      </w:r>
    </w:p>
    <w:p w14:paraId="02CE68A8" w14:textId="1907E94D" w:rsidR="00266FF3" w:rsidRDefault="00266FF3" w:rsidP="00266FF3">
      <w:pPr>
        <w:pStyle w:val="TH"/>
      </w:pPr>
      <w:r>
        <w:lastRenderedPageBreak/>
        <w:t>Table </w:t>
      </w:r>
      <w:r w:rsidR="000238C5">
        <w:t>8.1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66FF3" w:rsidRPr="00170884" w14:paraId="536EE53A" w14:textId="77777777" w:rsidTr="00076B4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19639" w14:textId="77777777" w:rsidR="00266FF3" w:rsidRPr="00170884" w:rsidRDefault="00266FF3" w:rsidP="00076B47">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3CF475" w14:textId="77777777" w:rsidR="00266FF3" w:rsidRPr="00170884" w:rsidRDefault="00266FF3" w:rsidP="00076B47">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7AFEA1" w14:textId="77777777" w:rsidR="00266FF3" w:rsidRPr="00170884" w:rsidRDefault="00266FF3" w:rsidP="00076B47">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71CF6" w14:textId="77777777" w:rsidR="00266FF3" w:rsidRPr="00170884" w:rsidRDefault="00266FF3" w:rsidP="00076B47">
            <w:pPr>
              <w:pStyle w:val="TAH"/>
            </w:pPr>
            <w:r w:rsidRPr="00170884">
              <w:t>Description</w:t>
            </w:r>
          </w:p>
        </w:tc>
      </w:tr>
      <w:tr w:rsidR="00266FF3" w:rsidRPr="00FF31D1" w14:paraId="5472C9E5" w14:textId="77777777" w:rsidTr="00076B47">
        <w:trPr>
          <w:jc w:val="center"/>
        </w:trPr>
        <w:tc>
          <w:tcPr>
            <w:tcW w:w="0" w:type="auto"/>
            <w:tcBorders>
              <w:left w:val="single" w:sz="4" w:space="0" w:color="auto"/>
              <w:right w:val="single" w:sz="4" w:space="0" w:color="auto"/>
            </w:tcBorders>
          </w:tcPr>
          <w:p w14:paraId="6059CAA3" w14:textId="77777777" w:rsidR="00266FF3" w:rsidRPr="00E46CDC" w:rsidRDefault="00266FF3" w:rsidP="00A36960">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6FBFBBEF" w14:textId="77777777" w:rsidR="00266FF3" w:rsidRPr="008B5AD1" w:rsidRDefault="00266FF3" w:rsidP="00816B3E">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2999AF2B" w14:textId="77777777" w:rsidR="00266FF3" w:rsidRDefault="00266FF3" w:rsidP="00816B3E">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07E1DB77" w14:textId="77777777" w:rsidR="00266FF3" w:rsidRPr="000B7011" w:rsidRDefault="00266FF3" w:rsidP="00816B3E">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7EAD2BB5" w14:textId="77777777" w:rsidR="00266FF3" w:rsidRDefault="00266FF3" w:rsidP="00D6602B">
            <w:pPr>
              <w:pStyle w:val="TAL"/>
            </w:pPr>
          </w:p>
        </w:tc>
      </w:tr>
      <w:tr w:rsidR="00EE33D2" w:rsidRPr="00FF31D1" w14:paraId="136B63D8" w14:textId="77777777" w:rsidTr="00076B47">
        <w:trPr>
          <w:jc w:val="center"/>
        </w:trPr>
        <w:tc>
          <w:tcPr>
            <w:tcW w:w="0" w:type="auto"/>
            <w:vMerge w:val="restart"/>
            <w:tcBorders>
              <w:left w:val="single" w:sz="4" w:space="0" w:color="auto"/>
              <w:right w:val="single" w:sz="4" w:space="0" w:color="auto"/>
            </w:tcBorders>
          </w:tcPr>
          <w:p w14:paraId="52B83BDE" w14:textId="77777777" w:rsidR="00EE33D2" w:rsidRPr="00C76A22" w:rsidRDefault="00EE33D2">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00DDA026" w14:textId="77777777" w:rsidR="00EE33D2" w:rsidRDefault="00EE33D2" w:rsidP="00816B3E">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515585E1" w14:textId="77777777" w:rsidR="00EE33D2" w:rsidRDefault="00EE33D2" w:rsidP="00816B3E">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58FDEBCB" w14:textId="77777777" w:rsidR="00EE33D2" w:rsidRPr="00690A26" w:rsidRDefault="00EE33D2" w:rsidP="00816B3E">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204BB4FF" w14:textId="77777777" w:rsidR="00EE33D2" w:rsidRDefault="00EE33D2" w:rsidP="00D6602B">
            <w:pPr>
              <w:pStyle w:val="TAL"/>
            </w:pPr>
          </w:p>
        </w:tc>
      </w:tr>
      <w:tr w:rsidR="00EE33D2" w:rsidRPr="00FF31D1" w14:paraId="1D9E5CB9" w14:textId="77777777" w:rsidTr="00076B47">
        <w:trPr>
          <w:jc w:val="center"/>
        </w:trPr>
        <w:tc>
          <w:tcPr>
            <w:tcW w:w="0" w:type="auto"/>
            <w:vMerge/>
            <w:tcBorders>
              <w:left w:val="single" w:sz="4" w:space="0" w:color="auto"/>
              <w:right w:val="single" w:sz="4" w:space="0" w:color="auto"/>
            </w:tcBorders>
          </w:tcPr>
          <w:p w14:paraId="19E21AB5" w14:textId="77777777" w:rsidR="00EE33D2" w:rsidRDefault="00EE33D2" w:rsidP="00D6602B">
            <w:pPr>
              <w:pStyle w:val="TAL"/>
            </w:pPr>
          </w:p>
        </w:tc>
        <w:tc>
          <w:tcPr>
            <w:tcW w:w="1585" w:type="pct"/>
            <w:vMerge/>
            <w:tcBorders>
              <w:left w:val="single" w:sz="4" w:space="0" w:color="auto"/>
              <w:right w:val="single" w:sz="4" w:space="0" w:color="auto"/>
            </w:tcBorders>
          </w:tcPr>
          <w:p w14:paraId="12273EF0" w14:textId="77777777" w:rsidR="00EE33D2" w:rsidRDefault="00EE33D2" w:rsidP="00D6602B">
            <w:pPr>
              <w:pStyle w:val="TAL"/>
            </w:pPr>
          </w:p>
        </w:tc>
        <w:tc>
          <w:tcPr>
            <w:tcW w:w="636" w:type="pct"/>
            <w:tcBorders>
              <w:top w:val="single" w:sz="4" w:space="0" w:color="auto"/>
              <w:left w:val="single" w:sz="4" w:space="0" w:color="auto"/>
              <w:bottom w:val="single" w:sz="4" w:space="0" w:color="auto"/>
              <w:right w:val="single" w:sz="4" w:space="0" w:color="auto"/>
            </w:tcBorders>
          </w:tcPr>
          <w:p w14:paraId="06A644F9" w14:textId="77777777" w:rsidR="00EE33D2" w:rsidRDefault="00EE33D2" w:rsidP="00A36960">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33B0B862" w14:textId="77777777" w:rsidR="00EE33D2" w:rsidRDefault="00EE33D2" w:rsidP="00816B3E">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EE33D2" w:rsidRPr="00FF31D1" w14:paraId="6857E9FC" w14:textId="77777777" w:rsidTr="00076B47">
        <w:trPr>
          <w:jc w:val="center"/>
        </w:trPr>
        <w:tc>
          <w:tcPr>
            <w:tcW w:w="0" w:type="auto"/>
            <w:vMerge/>
            <w:tcBorders>
              <w:left w:val="single" w:sz="4" w:space="0" w:color="auto"/>
              <w:right w:val="single" w:sz="4" w:space="0" w:color="auto"/>
            </w:tcBorders>
          </w:tcPr>
          <w:p w14:paraId="42FB5F72" w14:textId="77777777" w:rsidR="00EE33D2" w:rsidRDefault="00EE33D2" w:rsidP="00EE33D2">
            <w:pPr>
              <w:pStyle w:val="TAL"/>
            </w:pPr>
          </w:p>
        </w:tc>
        <w:tc>
          <w:tcPr>
            <w:tcW w:w="1585" w:type="pct"/>
            <w:vMerge/>
            <w:tcBorders>
              <w:left w:val="single" w:sz="4" w:space="0" w:color="auto"/>
              <w:right w:val="single" w:sz="4" w:space="0" w:color="auto"/>
            </w:tcBorders>
          </w:tcPr>
          <w:p w14:paraId="40897C38" w14:textId="77777777" w:rsidR="00EE33D2" w:rsidRDefault="00EE33D2" w:rsidP="00EE33D2">
            <w:pPr>
              <w:pStyle w:val="TAL"/>
            </w:pPr>
          </w:p>
        </w:tc>
        <w:tc>
          <w:tcPr>
            <w:tcW w:w="636" w:type="pct"/>
            <w:tcBorders>
              <w:top w:val="single" w:sz="4" w:space="0" w:color="auto"/>
              <w:left w:val="single" w:sz="4" w:space="0" w:color="auto"/>
              <w:bottom w:val="single" w:sz="4" w:space="0" w:color="auto"/>
              <w:right w:val="single" w:sz="4" w:space="0" w:color="auto"/>
            </w:tcBorders>
          </w:tcPr>
          <w:p w14:paraId="756F4815" w14:textId="01B5B063" w:rsidR="00EE33D2" w:rsidRPr="00690A26" w:rsidRDefault="00EE33D2" w:rsidP="00EE33D2">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92D425E" w14:textId="323C8654" w:rsidR="00EE33D2" w:rsidRDefault="00EE33D2" w:rsidP="00EE33D2">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5F57E5DE" w14:textId="77777777" w:rsidR="00266FF3" w:rsidRPr="007622AE" w:rsidRDefault="00266FF3" w:rsidP="00266FF3"/>
    <w:p w14:paraId="6CDE5490" w14:textId="1E6BF19B" w:rsidR="00266FF3" w:rsidRDefault="000238C5" w:rsidP="00266FF3">
      <w:pPr>
        <w:pStyle w:val="Heading4"/>
      </w:pPr>
      <w:bookmarkStart w:id="481" w:name="_Toc70534737"/>
      <w:bookmarkStart w:id="482" w:name="_Toc96848307"/>
      <w:r>
        <w:t>8.1</w:t>
      </w:r>
      <w:r w:rsidR="00266FF3">
        <w:t>.2.3</w:t>
      </w:r>
      <w:r w:rsidR="00266FF3">
        <w:tab/>
        <w:t>Resource</w:t>
      </w:r>
      <w:r w:rsidR="00266FF3" w:rsidRPr="00831458">
        <w:t xml:space="preserve">: </w:t>
      </w:r>
      <w:r w:rsidR="00266FF3" w:rsidRPr="00420B8B">
        <w:t xml:space="preserve">Service </w:t>
      </w:r>
      <w:r w:rsidR="00266FF3" w:rsidRPr="00455D9B">
        <w:t>Provisioning</w:t>
      </w:r>
      <w:r w:rsidR="00266FF3" w:rsidRPr="005C44CA">
        <w:t xml:space="preserve"> </w:t>
      </w:r>
      <w:r w:rsidR="00266FF3" w:rsidRPr="00455D9B">
        <w:t>S</w:t>
      </w:r>
      <w:r w:rsidR="00266FF3" w:rsidRPr="002D348A">
        <w:t>ubscriptions</w:t>
      </w:r>
      <w:bookmarkEnd w:id="482"/>
    </w:p>
    <w:p w14:paraId="285EF779" w14:textId="2E208773" w:rsidR="00266FF3" w:rsidRDefault="000238C5" w:rsidP="00266FF3">
      <w:pPr>
        <w:pStyle w:val="Heading5"/>
        <w:rPr>
          <w:lang w:eastAsia="zh-CN"/>
        </w:rPr>
      </w:pPr>
      <w:bookmarkStart w:id="483" w:name="_Toc96848308"/>
      <w:r>
        <w:t>8.1</w:t>
      </w:r>
      <w:r w:rsidR="00266FF3">
        <w:t>.2.3</w:t>
      </w:r>
      <w:r w:rsidR="00266FF3">
        <w:rPr>
          <w:lang w:eastAsia="zh-CN"/>
        </w:rPr>
        <w:t>.1</w:t>
      </w:r>
      <w:r w:rsidR="00266FF3">
        <w:rPr>
          <w:lang w:eastAsia="zh-CN"/>
        </w:rPr>
        <w:tab/>
        <w:t>Description</w:t>
      </w:r>
      <w:bookmarkEnd w:id="483"/>
    </w:p>
    <w:p w14:paraId="5E48AACE" w14:textId="77777777" w:rsidR="00266FF3" w:rsidRDefault="00266FF3" w:rsidP="00266FF3">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24CD967A" w14:textId="30F90CD6" w:rsidR="00266FF3" w:rsidRDefault="000238C5" w:rsidP="00266FF3">
      <w:pPr>
        <w:pStyle w:val="Heading5"/>
        <w:rPr>
          <w:lang w:eastAsia="zh-CN"/>
        </w:rPr>
      </w:pPr>
      <w:bookmarkStart w:id="484" w:name="_Toc96848309"/>
      <w:r>
        <w:t>8.1</w:t>
      </w:r>
      <w:r w:rsidR="00266FF3">
        <w:t>.2.3</w:t>
      </w:r>
      <w:r w:rsidR="00266FF3">
        <w:rPr>
          <w:lang w:eastAsia="zh-CN"/>
        </w:rPr>
        <w:t>.2</w:t>
      </w:r>
      <w:r w:rsidR="00266FF3">
        <w:rPr>
          <w:lang w:eastAsia="zh-CN"/>
        </w:rPr>
        <w:tab/>
        <w:t>Resource Definition</w:t>
      </w:r>
      <w:bookmarkEnd w:id="484"/>
    </w:p>
    <w:p w14:paraId="7E128089" w14:textId="77777777" w:rsidR="00266FF3" w:rsidRDefault="00266FF3" w:rsidP="00266FF3">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26DA0D25" w14:textId="5D6E4136" w:rsidR="00266FF3" w:rsidRDefault="00266FF3" w:rsidP="00266FF3">
      <w:pPr>
        <w:rPr>
          <w:rFonts w:ascii="Arial" w:hAnsi="Arial" w:cs="Arial"/>
        </w:rPr>
      </w:pPr>
      <w:r>
        <w:t>This resource shall support the resource URI variables defined in table </w:t>
      </w:r>
      <w:r w:rsidR="000238C5">
        <w:t>8.1</w:t>
      </w:r>
      <w:r>
        <w:t>.2.3</w:t>
      </w:r>
      <w:r>
        <w:rPr>
          <w:lang w:eastAsia="zh-CN"/>
        </w:rPr>
        <w:t>.2</w:t>
      </w:r>
      <w:r>
        <w:t>-1</w:t>
      </w:r>
      <w:r>
        <w:rPr>
          <w:rFonts w:ascii="Arial" w:hAnsi="Arial" w:cs="Arial"/>
        </w:rPr>
        <w:t>.</w:t>
      </w:r>
    </w:p>
    <w:p w14:paraId="16370435" w14:textId="69C89BCB" w:rsidR="00266FF3" w:rsidRDefault="00266FF3" w:rsidP="00266FF3">
      <w:pPr>
        <w:pStyle w:val="TH"/>
        <w:rPr>
          <w:rFonts w:cs="Arial"/>
        </w:rPr>
      </w:pPr>
      <w:r>
        <w:t>Table </w:t>
      </w:r>
      <w:r w:rsidR="000238C5">
        <w:t>8.1</w:t>
      </w:r>
      <w:r>
        <w:t>.2.3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266FF3" w14:paraId="1ADE3B12"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A92ED5" w14:textId="77777777" w:rsidR="00266FF3" w:rsidRDefault="00266FF3" w:rsidP="00076B47">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10768975" w14:textId="77777777" w:rsidR="00266FF3" w:rsidRDefault="00266FF3" w:rsidP="00076B47">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840C72" w14:textId="77777777" w:rsidR="00266FF3" w:rsidRDefault="00266FF3" w:rsidP="00076B47">
            <w:pPr>
              <w:pStyle w:val="TAH"/>
            </w:pPr>
            <w:r>
              <w:t>Definition</w:t>
            </w:r>
          </w:p>
        </w:tc>
      </w:tr>
      <w:tr w:rsidR="00266FF3" w14:paraId="09012E11"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5A8CEA38" w14:textId="77777777" w:rsidR="00266FF3" w:rsidRDefault="00266FF3" w:rsidP="00076B47">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B024786"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517ED012" w14:textId="77777777" w:rsidR="00266FF3" w:rsidRDefault="00266FF3" w:rsidP="00076B47">
            <w:pPr>
              <w:pStyle w:val="TAL"/>
            </w:pPr>
            <w:r>
              <w:t>See clause 7.5 of 3GPP TS 29.558 [4]</w:t>
            </w:r>
          </w:p>
        </w:tc>
      </w:tr>
      <w:tr w:rsidR="00266FF3" w14:paraId="5D8E0BF9"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0D50E865" w14:textId="77777777" w:rsidR="00266FF3" w:rsidRDefault="00266FF3" w:rsidP="00076B47">
            <w:pPr>
              <w:pStyle w:val="TAL"/>
            </w:pPr>
            <w:r>
              <w:rPr>
                <w:rFonts w:hint="eastAsia"/>
                <w:lang w:eastAsia="zh-CN"/>
              </w:rPr>
              <w:t>a</w:t>
            </w:r>
            <w:r>
              <w:rPr>
                <w:lang w:eastAsia="zh-CN"/>
              </w:rPr>
              <w:t>piVersion</w:t>
            </w:r>
          </w:p>
        </w:tc>
        <w:tc>
          <w:tcPr>
            <w:tcW w:w="854" w:type="pct"/>
            <w:tcBorders>
              <w:top w:val="single" w:sz="6" w:space="0" w:color="000000"/>
              <w:left w:val="single" w:sz="6" w:space="0" w:color="000000"/>
              <w:bottom w:val="single" w:sz="6" w:space="0" w:color="000000"/>
              <w:right w:val="single" w:sz="6" w:space="0" w:color="000000"/>
            </w:tcBorders>
          </w:tcPr>
          <w:p w14:paraId="73F0103A" w14:textId="77777777" w:rsidR="00266FF3" w:rsidRDefault="00266FF3" w:rsidP="00076B47">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5BAB8159" w14:textId="500D9928" w:rsidR="00266FF3" w:rsidRDefault="00266FF3" w:rsidP="00076B47">
            <w:pPr>
              <w:pStyle w:val="TAL"/>
            </w:pPr>
            <w:r>
              <w:rPr>
                <w:rFonts w:hint="eastAsia"/>
                <w:lang w:eastAsia="zh-CN"/>
              </w:rPr>
              <w:t>S</w:t>
            </w:r>
            <w:r>
              <w:rPr>
                <w:lang w:eastAsia="zh-CN"/>
              </w:rPr>
              <w:t xml:space="preserve">ee clause </w:t>
            </w:r>
            <w:r w:rsidR="000238C5">
              <w:t>8.1</w:t>
            </w:r>
            <w:r>
              <w:t>.1</w:t>
            </w:r>
          </w:p>
        </w:tc>
      </w:tr>
    </w:tbl>
    <w:p w14:paraId="2D6E24BA" w14:textId="77777777" w:rsidR="00266FF3" w:rsidRPr="000E29E3" w:rsidRDefault="00266FF3" w:rsidP="00266FF3">
      <w:pPr>
        <w:rPr>
          <w:lang w:eastAsia="zh-CN"/>
        </w:rPr>
      </w:pPr>
    </w:p>
    <w:p w14:paraId="7583C22B" w14:textId="34B96847" w:rsidR="00266FF3" w:rsidRDefault="000238C5" w:rsidP="00266FF3">
      <w:pPr>
        <w:pStyle w:val="Heading5"/>
        <w:rPr>
          <w:lang w:eastAsia="zh-CN"/>
        </w:rPr>
      </w:pPr>
      <w:bookmarkStart w:id="485" w:name="_Toc96848310"/>
      <w:r>
        <w:t>8.1</w:t>
      </w:r>
      <w:r w:rsidR="00266FF3">
        <w:t>.2.3</w:t>
      </w:r>
      <w:r w:rsidR="00266FF3">
        <w:rPr>
          <w:lang w:eastAsia="zh-CN"/>
        </w:rPr>
        <w:t>.3</w:t>
      </w:r>
      <w:r w:rsidR="00266FF3">
        <w:rPr>
          <w:lang w:eastAsia="zh-CN"/>
        </w:rPr>
        <w:tab/>
        <w:t>Resource Standard Methods</w:t>
      </w:r>
      <w:bookmarkEnd w:id="485"/>
    </w:p>
    <w:p w14:paraId="5ABCDA37" w14:textId="47E22FFA" w:rsidR="00266FF3" w:rsidRPr="00F35F4A" w:rsidRDefault="000238C5" w:rsidP="00266FF3">
      <w:pPr>
        <w:pStyle w:val="Heading6"/>
        <w:rPr>
          <w:lang w:eastAsia="zh-CN"/>
        </w:rPr>
      </w:pPr>
      <w:bookmarkStart w:id="486" w:name="_Toc96848311"/>
      <w:r>
        <w:t>8.1</w:t>
      </w:r>
      <w:r w:rsidR="00266FF3">
        <w:t>.2.3</w:t>
      </w:r>
      <w:r w:rsidR="00266FF3">
        <w:rPr>
          <w:lang w:eastAsia="zh-CN"/>
        </w:rPr>
        <w:t>.3</w:t>
      </w:r>
      <w:r w:rsidR="00266FF3" w:rsidRPr="00F35F4A">
        <w:rPr>
          <w:lang w:eastAsia="zh-CN"/>
        </w:rPr>
        <w:t>.1</w:t>
      </w:r>
      <w:r w:rsidR="00266FF3" w:rsidRPr="00F35F4A">
        <w:rPr>
          <w:lang w:eastAsia="zh-CN"/>
        </w:rPr>
        <w:tab/>
        <w:t>POST</w:t>
      </w:r>
      <w:bookmarkEnd w:id="486"/>
    </w:p>
    <w:p w14:paraId="1A0C4DB8" w14:textId="4B576EE6" w:rsidR="00266FF3" w:rsidRPr="00F35F4A" w:rsidRDefault="00266FF3" w:rsidP="00266FF3">
      <w:r w:rsidRPr="00F35F4A">
        <w:t>This method creates a new</w:t>
      </w:r>
      <w:r w:rsidRPr="006177F9">
        <w:t xml:space="preserve"> </w:t>
      </w:r>
      <w:r>
        <w:t>subscription</w:t>
      </w:r>
      <w:r w:rsidRPr="00F35F4A">
        <w:t>. This method shall support the URI query parameters specified in table </w:t>
      </w:r>
      <w:r w:rsidR="000238C5">
        <w:t>8.1</w:t>
      </w:r>
      <w:r>
        <w:t>.2.3</w:t>
      </w:r>
      <w:r>
        <w:rPr>
          <w:lang w:eastAsia="zh-CN"/>
        </w:rPr>
        <w:t>.3.1</w:t>
      </w:r>
      <w:r w:rsidRPr="00F35F4A">
        <w:t>-1.</w:t>
      </w:r>
    </w:p>
    <w:p w14:paraId="650E483C" w14:textId="744648AA" w:rsidR="00266FF3" w:rsidRPr="00F35F4A" w:rsidRDefault="00266FF3" w:rsidP="00266FF3">
      <w:pPr>
        <w:pStyle w:val="TH"/>
        <w:rPr>
          <w:rFonts w:cs="Arial"/>
        </w:rPr>
      </w:pPr>
      <w:r w:rsidRPr="00F35F4A">
        <w:t xml:space="preserve">Table </w:t>
      </w:r>
      <w:r w:rsidR="000238C5">
        <w:t>8.1</w:t>
      </w:r>
      <w:r>
        <w:t>.2.3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17A7A" w14:paraId="11E940A4"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F60F12" w14:textId="77777777" w:rsidR="00266FF3" w:rsidRPr="00E17A7A" w:rsidRDefault="00266FF3" w:rsidP="00076B47">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AD073F" w14:textId="77777777" w:rsidR="00266FF3" w:rsidRPr="00E17A7A" w:rsidRDefault="00266FF3" w:rsidP="00076B47">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FBD056" w14:textId="77777777" w:rsidR="00266FF3" w:rsidRPr="00E17A7A" w:rsidRDefault="00266FF3" w:rsidP="00076B47">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741B8E" w14:textId="77777777" w:rsidR="00266FF3" w:rsidRPr="00E17A7A" w:rsidRDefault="00266FF3" w:rsidP="00076B47">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1E5C9" w14:textId="77777777" w:rsidR="00266FF3" w:rsidRPr="00E17A7A" w:rsidRDefault="00266FF3" w:rsidP="00076B47">
            <w:pPr>
              <w:pStyle w:val="TAH"/>
            </w:pPr>
            <w:r w:rsidRPr="00E17A7A">
              <w:t>Description</w:t>
            </w:r>
          </w:p>
        </w:tc>
      </w:tr>
      <w:tr w:rsidR="00266FF3" w:rsidRPr="00E17A7A" w14:paraId="158B0DB0"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618747" w14:textId="77777777" w:rsidR="00266FF3" w:rsidRPr="00E17A7A" w:rsidRDefault="00266FF3" w:rsidP="00423E93">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8F9560" w14:textId="77777777" w:rsidR="00266FF3" w:rsidRPr="00E17A7A" w:rsidRDefault="00266FF3" w:rsidP="006940F4">
            <w:pPr>
              <w:pStyle w:val="TAL"/>
            </w:pPr>
          </w:p>
        </w:tc>
        <w:tc>
          <w:tcPr>
            <w:tcW w:w="217" w:type="pct"/>
            <w:tcBorders>
              <w:top w:val="single" w:sz="4" w:space="0" w:color="auto"/>
              <w:left w:val="single" w:sz="6" w:space="0" w:color="000000"/>
              <w:bottom w:val="single" w:sz="6" w:space="0" w:color="000000"/>
              <w:right w:val="single" w:sz="6" w:space="0" w:color="000000"/>
            </w:tcBorders>
          </w:tcPr>
          <w:p w14:paraId="13622A8B" w14:textId="77777777" w:rsidR="00266FF3" w:rsidRPr="00E17A7A" w:rsidRDefault="00266FF3" w:rsidP="00FA579B">
            <w:pPr>
              <w:pStyle w:val="TAC"/>
            </w:pPr>
          </w:p>
        </w:tc>
        <w:tc>
          <w:tcPr>
            <w:tcW w:w="581" w:type="pct"/>
            <w:tcBorders>
              <w:top w:val="single" w:sz="4" w:space="0" w:color="auto"/>
              <w:left w:val="single" w:sz="6" w:space="0" w:color="000000"/>
              <w:bottom w:val="single" w:sz="6" w:space="0" w:color="000000"/>
              <w:right w:val="single" w:sz="6" w:space="0" w:color="000000"/>
            </w:tcBorders>
          </w:tcPr>
          <w:p w14:paraId="3806BF7C" w14:textId="77777777" w:rsidR="00266FF3" w:rsidRPr="00E17A7A" w:rsidRDefault="00266FF3" w:rsidP="00FA579B">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5ECB93B" w14:textId="77777777" w:rsidR="00266FF3" w:rsidRPr="00E17A7A" w:rsidRDefault="00266FF3" w:rsidP="00FA579B">
            <w:pPr>
              <w:pStyle w:val="TAL"/>
            </w:pPr>
          </w:p>
        </w:tc>
      </w:tr>
    </w:tbl>
    <w:p w14:paraId="1298D927" w14:textId="77777777" w:rsidR="00266FF3" w:rsidRPr="00F35F4A" w:rsidRDefault="00266FF3" w:rsidP="00266FF3"/>
    <w:p w14:paraId="0CCF7A33" w14:textId="13C03465" w:rsidR="00266FF3" w:rsidRPr="00F35F4A" w:rsidRDefault="00266FF3" w:rsidP="00266FF3">
      <w:r w:rsidRPr="00F35F4A">
        <w:lastRenderedPageBreak/>
        <w:t>This method shall support the request data structures specified in table </w:t>
      </w:r>
      <w:r w:rsidR="000238C5">
        <w:t>8.1</w:t>
      </w:r>
      <w:r>
        <w:t>.2.3</w:t>
      </w:r>
      <w:r>
        <w:rPr>
          <w:lang w:eastAsia="zh-CN"/>
        </w:rPr>
        <w:t>.3.1</w:t>
      </w:r>
      <w:r w:rsidRPr="00F35F4A">
        <w:t>-2 and the response data structures and response codes specified in table </w:t>
      </w:r>
      <w:r w:rsidR="000238C5">
        <w:t>8.1</w:t>
      </w:r>
      <w:r>
        <w:t>.2.3</w:t>
      </w:r>
      <w:r>
        <w:rPr>
          <w:lang w:eastAsia="zh-CN"/>
        </w:rPr>
        <w:t>.3.1</w:t>
      </w:r>
      <w:r w:rsidRPr="00F35F4A">
        <w:t>-3.</w:t>
      </w:r>
    </w:p>
    <w:p w14:paraId="0E8F9F84" w14:textId="4FA6BBE4" w:rsidR="00266FF3" w:rsidRPr="00F35F4A" w:rsidRDefault="00266FF3" w:rsidP="00266FF3">
      <w:pPr>
        <w:pStyle w:val="TH"/>
      </w:pPr>
      <w:r w:rsidRPr="00F35F4A">
        <w:t>Table </w:t>
      </w:r>
      <w:r w:rsidR="000238C5">
        <w:t>8.1</w:t>
      </w:r>
      <w:r>
        <w:t>.2.3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66FF3" w:rsidRPr="00E17A7A" w14:paraId="0EF67D08" w14:textId="77777777" w:rsidTr="00076B4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6E74C24" w14:textId="77777777" w:rsidR="00266FF3" w:rsidRPr="00E17A7A" w:rsidRDefault="00266FF3" w:rsidP="00076B47">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260DBF7" w14:textId="77777777" w:rsidR="00266FF3" w:rsidRPr="00E17A7A" w:rsidRDefault="00266FF3" w:rsidP="00076B47">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8E3793C" w14:textId="77777777" w:rsidR="00266FF3" w:rsidRPr="00E17A7A" w:rsidRDefault="00266FF3" w:rsidP="00076B47">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AEB8DC" w14:textId="77777777" w:rsidR="00266FF3" w:rsidRPr="00E17A7A" w:rsidRDefault="00266FF3" w:rsidP="00076B47">
            <w:pPr>
              <w:pStyle w:val="TAH"/>
            </w:pPr>
            <w:r w:rsidRPr="00E17A7A">
              <w:t>Description</w:t>
            </w:r>
          </w:p>
        </w:tc>
      </w:tr>
      <w:tr w:rsidR="00266FF3" w:rsidRPr="00E17A7A" w14:paraId="6B752B41" w14:textId="77777777" w:rsidTr="00076B47">
        <w:trPr>
          <w:jc w:val="center"/>
        </w:trPr>
        <w:tc>
          <w:tcPr>
            <w:tcW w:w="1611" w:type="dxa"/>
            <w:tcBorders>
              <w:top w:val="single" w:sz="4" w:space="0" w:color="auto"/>
              <w:left w:val="single" w:sz="6" w:space="0" w:color="000000"/>
              <w:bottom w:val="single" w:sz="6" w:space="0" w:color="000000"/>
              <w:right w:val="single" w:sz="6" w:space="0" w:color="000000"/>
            </w:tcBorders>
          </w:tcPr>
          <w:p w14:paraId="21275CB9" w14:textId="77777777" w:rsidR="00266FF3" w:rsidRPr="00E17A7A" w:rsidRDefault="00266FF3" w:rsidP="00423E93">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E1CDD40" w14:textId="77777777" w:rsidR="00266FF3" w:rsidRPr="00E17A7A" w:rsidRDefault="00266FF3" w:rsidP="00FA579B">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3460DB5C" w14:textId="77777777" w:rsidR="00266FF3" w:rsidRPr="00E17A7A" w:rsidRDefault="00266FF3" w:rsidP="00FA579B">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02CC1CB0" w14:textId="77777777" w:rsidR="00266FF3" w:rsidRPr="00E17A7A" w:rsidRDefault="00266FF3" w:rsidP="00FA579B">
            <w:pPr>
              <w:pStyle w:val="TAL"/>
            </w:pPr>
            <w:r>
              <w:t>Create a new service provisioning subscription.</w:t>
            </w:r>
          </w:p>
        </w:tc>
      </w:tr>
    </w:tbl>
    <w:p w14:paraId="090959F9" w14:textId="77777777" w:rsidR="00266FF3" w:rsidRPr="00F35F4A" w:rsidRDefault="00266FF3" w:rsidP="00266FF3"/>
    <w:p w14:paraId="46CD6B84" w14:textId="4A82F251" w:rsidR="00266FF3" w:rsidRPr="00F35F4A" w:rsidRDefault="00266FF3" w:rsidP="00266FF3">
      <w:pPr>
        <w:pStyle w:val="TH"/>
      </w:pPr>
      <w:r w:rsidRPr="00F35F4A">
        <w:t>Table </w:t>
      </w:r>
      <w:r w:rsidR="000238C5">
        <w:t>8.1</w:t>
      </w:r>
      <w:r>
        <w:t>.2.3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266FF3" w:rsidRPr="00E17A7A" w14:paraId="7CEF7EC1" w14:textId="77777777" w:rsidTr="00076B47">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51A27A6C" w14:textId="77777777" w:rsidR="00266FF3" w:rsidRPr="00E17A7A" w:rsidRDefault="00266FF3" w:rsidP="00076B47">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13F6869" w14:textId="77777777" w:rsidR="00266FF3" w:rsidRPr="00E17A7A" w:rsidRDefault="00266FF3" w:rsidP="00076B47">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95628E" w14:textId="77777777" w:rsidR="00266FF3" w:rsidRPr="00E17A7A" w:rsidRDefault="00266FF3" w:rsidP="00076B47">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F2B654" w14:textId="77777777" w:rsidR="00266FF3" w:rsidRPr="00E17A7A" w:rsidRDefault="00266FF3" w:rsidP="00076B47">
            <w:pPr>
              <w:pStyle w:val="TAH"/>
            </w:pPr>
            <w:r w:rsidRPr="00E17A7A">
              <w:t>Response</w:t>
            </w:r>
          </w:p>
          <w:p w14:paraId="7B499F0F" w14:textId="77777777" w:rsidR="00266FF3" w:rsidRPr="00E17A7A" w:rsidRDefault="00266FF3" w:rsidP="00076B47">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52680E0A" w14:textId="77777777" w:rsidR="00266FF3" w:rsidRPr="00E17A7A" w:rsidRDefault="00266FF3" w:rsidP="00076B47">
            <w:pPr>
              <w:pStyle w:val="TAH"/>
            </w:pPr>
            <w:r w:rsidRPr="00E17A7A">
              <w:t>Description</w:t>
            </w:r>
          </w:p>
        </w:tc>
      </w:tr>
      <w:tr w:rsidR="00266FF3" w:rsidRPr="00E17A7A" w14:paraId="616F094F" w14:textId="77777777" w:rsidTr="00076B4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EAC40" w14:textId="77777777" w:rsidR="00266FF3" w:rsidRPr="00E17A7A" w:rsidRDefault="00266FF3" w:rsidP="00423E93">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1B82C9BA" w14:textId="77777777" w:rsidR="00266FF3" w:rsidRPr="00E17A7A" w:rsidRDefault="00266FF3" w:rsidP="005572AD">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03819A13" w14:textId="77777777" w:rsidR="00266FF3" w:rsidRPr="00E17A7A" w:rsidRDefault="00266FF3" w:rsidP="005572AD">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1E00728B" w14:textId="77777777" w:rsidR="00266FF3" w:rsidRPr="00E17A7A" w:rsidRDefault="00266FF3" w:rsidP="005572AD">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236F559" w14:textId="77777777" w:rsidR="00266FF3" w:rsidRPr="00E17A7A" w:rsidRDefault="00266FF3" w:rsidP="005572AD">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266FF3" w:rsidRPr="00E17A7A" w14:paraId="4EEF9696" w14:textId="77777777" w:rsidTr="00076B47">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BC4FB74" w14:textId="77777777" w:rsidR="00266FF3" w:rsidRPr="00E17A7A" w:rsidRDefault="00266FF3" w:rsidP="00076B47">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5870E5A9" w14:textId="77777777" w:rsidR="00266FF3" w:rsidRPr="00F35F4A" w:rsidRDefault="00266FF3" w:rsidP="00266FF3">
      <w:pPr>
        <w:rPr>
          <w:lang w:eastAsia="zh-CN"/>
        </w:rPr>
      </w:pPr>
    </w:p>
    <w:p w14:paraId="730217AD" w14:textId="36E767B8" w:rsidR="00266FF3" w:rsidRPr="00A04126" w:rsidRDefault="00266FF3" w:rsidP="00266FF3">
      <w:pPr>
        <w:pStyle w:val="TH"/>
        <w:rPr>
          <w:rFonts w:cs="Arial"/>
        </w:rPr>
      </w:pPr>
      <w:r w:rsidRPr="00A04126">
        <w:t>Table</w:t>
      </w:r>
      <w:r>
        <w:t> </w:t>
      </w:r>
      <w:r w:rsidR="000238C5">
        <w:t>8.1</w:t>
      </w:r>
      <w:r>
        <w:t>.2.3</w:t>
      </w:r>
      <w:r>
        <w:rPr>
          <w:lang w:eastAsia="zh-CN"/>
        </w:rPr>
        <w:t>.3.1</w:t>
      </w:r>
      <w:r>
        <w:t>-</w:t>
      </w:r>
      <w:r w:rsidR="007869EF">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66FF3" w:rsidRPr="00E17A7A" w14:paraId="11C82D15" w14:textId="77777777" w:rsidTr="00076B47">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5337CB" w14:textId="77777777" w:rsidR="00266FF3" w:rsidRPr="00E17A7A" w:rsidRDefault="00266FF3" w:rsidP="00076B47">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D90289C" w14:textId="77777777" w:rsidR="00266FF3" w:rsidRPr="00E17A7A" w:rsidRDefault="00266FF3" w:rsidP="00076B47">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72B58C" w14:textId="77777777" w:rsidR="00266FF3" w:rsidRPr="00E17A7A" w:rsidRDefault="00266FF3" w:rsidP="00076B47">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1ABA3A2" w14:textId="77777777" w:rsidR="00266FF3" w:rsidRPr="00E17A7A" w:rsidRDefault="00266FF3" w:rsidP="00076B47">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0B16DA5" w14:textId="77777777" w:rsidR="00266FF3" w:rsidRPr="00E17A7A" w:rsidRDefault="00266FF3" w:rsidP="00076B47">
            <w:pPr>
              <w:pStyle w:val="TAH"/>
            </w:pPr>
            <w:r w:rsidRPr="00E17A7A">
              <w:t>Description</w:t>
            </w:r>
          </w:p>
        </w:tc>
      </w:tr>
      <w:tr w:rsidR="00266FF3" w:rsidRPr="00E17A7A" w14:paraId="1CFCE866" w14:textId="77777777" w:rsidTr="00076B47">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77645D0" w14:textId="77777777" w:rsidR="00266FF3" w:rsidRPr="00E17A7A" w:rsidRDefault="00266FF3" w:rsidP="00B65205">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F610578" w14:textId="77777777" w:rsidR="00266FF3" w:rsidRPr="00E17A7A" w:rsidRDefault="00266FF3" w:rsidP="006940F4">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681B9C51" w14:textId="77777777" w:rsidR="00266FF3" w:rsidRPr="00E17A7A" w:rsidRDefault="00266FF3" w:rsidP="005572AD">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0648B375" w14:textId="77777777" w:rsidR="00266FF3" w:rsidRPr="00E17A7A" w:rsidRDefault="00266FF3" w:rsidP="005572AD">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955CA" w14:textId="77777777" w:rsidR="00266FF3" w:rsidRPr="00E17A7A" w:rsidRDefault="00266FF3" w:rsidP="005572AD">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2D6C4582" w14:textId="77777777" w:rsidR="00266FF3" w:rsidRPr="006224B4" w:rsidRDefault="00266FF3" w:rsidP="00266FF3"/>
    <w:p w14:paraId="2DB34566" w14:textId="0FD01CB0" w:rsidR="00266FF3" w:rsidRDefault="000238C5" w:rsidP="00266FF3">
      <w:pPr>
        <w:pStyle w:val="Heading5"/>
        <w:rPr>
          <w:lang w:eastAsia="zh-CN"/>
        </w:rPr>
      </w:pPr>
      <w:bookmarkStart w:id="487" w:name="_Toc96848312"/>
      <w:r>
        <w:t>8.1</w:t>
      </w:r>
      <w:r w:rsidR="00266FF3">
        <w:t>.2.3</w:t>
      </w:r>
      <w:r w:rsidR="00266FF3">
        <w:rPr>
          <w:lang w:eastAsia="zh-CN"/>
        </w:rPr>
        <w:t>.4</w:t>
      </w:r>
      <w:r w:rsidR="00716570">
        <w:rPr>
          <w:lang w:eastAsia="zh-CN"/>
        </w:rPr>
        <w:tab/>
      </w:r>
      <w:r w:rsidR="00266FF3">
        <w:rPr>
          <w:lang w:eastAsia="zh-CN"/>
        </w:rPr>
        <w:t>Resource Custom Operations</w:t>
      </w:r>
      <w:bookmarkEnd w:id="487"/>
    </w:p>
    <w:p w14:paraId="517A243C" w14:textId="77777777" w:rsidR="00266FF3" w:rsidRPr="00AC5C23" w:rsidRDefault="00266FF3" w:rsidP="00266FF3">
      <w:pPr>
        <w:rPr>
          <w:lang w:val="en-IN" w:eastAsia="zh-CN"/>
        </w:rPr>
      </w:pPr>
      <w:r>
        <w:rPr>
          <w:lang w:val="en-IN" w:eastAsia="zh-CN"/>
        </w:rPr>
        <w:t>None.</w:t>
      </w:r>
    </w:p>
    <w:p w14:paraId="55CCE4E4" w14:textId="00D7E5AA" w:rsidR="00266FF3" w:rsidRDefault="000238C5" w:rsidP="00266FF3">
      <w:pPr>
        <w:pStyle w:val="Heading4"/>
      </w:pPr>
      <w:bookmarkStart w:id="488" w:name="_Toc70160816"/>
      <w:bookmarkStart w:id="489" w:name="_Toc96848313"/>
      <w:r>
        <w:t>8.1</w:t>
      </w:r>
      <w:r w:rsidR="00266FF3">
        <w:t>.2.4</w:t>
      </w:r>
      <w:r w:rsidR="00266FF3">
        <w:tab/>
        <w:t>Resource</w:t>
      </w:r>
      <w:r w:rsidR="00266FF3" w:rsidRPr="00831458">
        <w:t xml:space="preserve">: </w:t>
      </w:r>
      <w:r w:rsidR="00266FF3">
        <w:t xml:space="preserve">Individual </w:t>
      </w:r>
      <w:r w:rsidR="00266FF3" w:rsidRPr="00420B8B">
        <w:t xml:space="preserve">Service Provisioning </w:t>
      </w:r>
      <w:r w:rsidR="00266FF3">
        <w:t>Subscription</w:t>
      </w:r>
      <w:bookmarkEnd w:id="488"/>
      <w:bookmarkEnd w:id="489"/>
    </w:p>
    <w:p w14:paraId="3075E987" w14:textId="759269FF" w:rsidR="00266FF3" w:rsidRDefault="000238C5" w:rsidP="00266FF3">
      <w:pPr>
        <w:pStyle w:val="Heading5"/>
        <w:rPr>
          <w:lang w:eastAsia="zh-CN"/>
        </w:rPr>
      </w:pPr>
      <w:bookmarkStart w:id="490" w:name="_Toc70160817"/>
      <w:bookmarkStart w:id="491" w:name="_Toc96848314"/>
      <w:r>
        <w:t>8.1</w:t>
      </w:r>
      <w:r w:rsidR="00266FF3">
        <w:t>.2.4</w:t>
      </w:r>
      <w:r w:rsidR="00266FF3">
        <w:rPr>
          <w:lang w:eastAsia="zh-CN"/>
        </w:rPr>
        <w:t>.1</w:t>
      </w:r>
      <w:r w:rsidR="00266FF3">
        <w:rPr>
          <w:lang w:eastAsia="zh-CN"/>
        </w:rPr>
        <w:tab/>
        <w:t>Description</w:t>
      </w:r>
      <w:bookmarkEnd w:id="490"/>
      <w:bookmarkEnd w:id="491"/>
    </w:p>
    <w:p w14:paraId="368CACB2" w14:textId="77777777" w:rsidR="00266FF3" w:rsidRPr="00AD3B51" w:rsidRDefault="00266FF3" w:rsidP="00266FF3">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4DC9FB89" w14:textId="0CF9412B" w:rsidR="00266FF3" w:rsidRDefault="000238C5" w:rsidP="00266FF3">
      <w:pPr>
        <w:pStyle w:val="Heading5"/>
        <w:rPr>
          <w:lang w:eastAsia="zh-CN"/>
        </w:rPr>
      </w:pPr>
      <w:bookmarkStart w:id="492" w:name="_Toc70160818"/>
      <w:bookmarkStart w:id="493" w:name="_Toc96848315"/>
      <w:r>
        <w:rPr>
          <w:lang w:eastAsia="zh-CN"/>
        </w:rPr>
        <w:t>8.1</w:t>
      </w:r>
      <w:r w:rsidR="00266FF3">
        <w:rPr>
          <w:lang w:eastAsia="zh-CN"/>
        </w:rPr>
        <w:t>.2.4.2</w:t>
      </w:r>
      <w:r w:rsidR="00266FF3">
        <w:rPr>
          <w:lang w:eastAsia="zh-CN"/>
        </w:rPr>
        <w:tab/>
        <w:t>Resource Definition</w:t>
      </w:r>
      <w:bookmarkEnd w:id="492"/>
      <w:bookmarkEnd w:id="493"/>
    </w:p>
    <w:p w14:paraId="58C38C90" w14:textId="77777777" w:rsidR="00266FF3" w:rsidRDefault="00266FF3" w:rsidP="00266FF3">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494" w:name="_Hlk71188341"/>
      <w:r>
        <w:rPr>
          <w:b/>
          <w:lang w:eastAsia="zh-CN"/>
        </w:rPr>
        <w:t>subscriptions/{subscriptionId}</w:t>
      </w:r>
      <w:bookmarkEnd w:id="494"/>
    </w:p>
    <w:p w14:paraId="60F44953" w14:textId="5145D26E" w:rsidR="00266FF3" w:rsidRDefault="00266FF3" w:rsidP="00266FF3">
      <w:pPr>
        <w:rPr>
          <w:lang w:eastAsia="zh-CN"/>
        </w:rPr>
      </w:pPr>
      <w:r>
        <w:rPr>
          <w:lang w:eastAsia="zh-CN"/>
        </w:rPr>
        <w:t xml:space="preserve">This resource shall support the resource URI variables defined in the table </w:t>
      </w:r>
      <w:r w:rsidR="000238C5">
        <w:rPr>
          <w:lang w:eastAsia="zh-CN"/>
        </w:rPr>
        <w:t>8.1</w:t>
      </w:r>
      <w:r>
        <w:rPr>
          <w:lang w:eastAsia="zh-CN"/>
        </w:rPr>
        <w:t>.2.4.2-1.</w:t>
      </w:r>
    </w:p>
    <w:p w14:paraId="16ADED44" w14:textId="7EA6AE8F" w:rsidR="00266FF3" w:rsidRDefault="00266FF3" w:rsidP="00266FF3">
      <w:pPr>
        <w:pStyle w:val="TH"/>
        <w:rPr>
          <w:rFonts w:cs="Arial"/>
        </w:rPr>
      </w:pPr>
      <w:r>
        <w:t>Table </w:t>
      </w:r>
      <w:r w:rsidR="000238C5">
        <w:t>8.1</w:t>
      </w:r>
      <w:r>
        <w:t>.2.4.2-1: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266FF3" w14:paraId="37165F24"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7403B3" w14:textId="77777777" w:rsidR="00266FF3" w:rsidRDefault="00266FF3" w:rsidP="00076B47">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2BEB421" w14:textId="77777777" w:rsidR="00266FF3" w:rsidRDefault="00266FF3" w:rsidP="00076B4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11487A" w14:textId="77777777" w:rsidR="00266FF3" w:rsidRDefault="00266FF3" w:rsidP="00076B47">
            <w:pPr>
              <w:pStyle w:val="TAH"/>
            </w:pPr>
            <w:r>
              <w:t>Definition</w:t>
            </w:r>
          </w:p>
        </w:tc>
      </w:tr>
      <w:tr w:rsidR="00266FF3" w14:paraId="02EBC85D"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704CB45A" w14:textId="77777777" w:rsidR="00266FF3" w:rsidRDefault="00266FF3" w:rsidP="00076B4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9AFDD73" w14:textId="77777777" w:rsidR="00266FF3" w:rsidRDefault="00266FF3" w:rsidP="00076B4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ACF6F3F" w14:textId="50872079" w:rsidR="00266FF3" w:rsidRDefault="00266FF3" w:rsidP="00D15C84">
            <w:pPr>
              <w:pStyle w:val="TAL"/>
            </w:pPr>
            <w:r>
              <w:t xml:space="preserve">See </w:t>
            </w:r>
            <w:r w:rsidR="003B2E67" w:rsidRPr="00DA1474">
              <w:t>clause</w:t>
            </w:r>
            <w:r w:rsidR="003B2E67">
              <w:t> </w:t>
            </w:r>
            <w:r w:rsidRPr="00DA1474">
              <w:t>7.</w:t>
            </w:r>
            <w:r>
              <w:t>5</w:t>
            </w:r>
            <w:r w:rsidRPr="00DA1474">
              <w:t xml:space="preserve"> of 3GPP </w:t>
            </w:r>
            <w:r w:rsidR="003B2E67" w:rsidRPr="00DA1474">
              <w:t>TS</w:t>
            </w:r>
            <w:r w:rsidR="003B2E67">
              <w:t> </w:t>
            </w:r>
            <w:r w:rsidRPr="00DA1474">
              <w:t>29.</w:t>
            </w:r>
            <w:r w:rsidR="003B2E67" w:rsidRPr="00DA1474">
              <w:t>558</w:t>
            </w:r>
            <w:r w:rsidR="003B2E67">
              <w:t> </w:t>
            </w:r>
            <w:r w:rsidRPr="00DA1474">
              <w:t>[4]</w:t>
            </w:r>
          </w:p>
        </w:tc>
      </w:tr>
      <w:tr w:rsidR="00266FF3" w14:paraId="125712CF"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2A7250A8" w14:textId="77777777" w:rsidR="00266FF3" w:rsidRDefault="00266FF3" w:rsidP="00076B47">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E8D11B3" w14:textId="77777777" w:rsidR="00266FF3" w:rsidRDefault="00266FF3" w:rsidP="00076B47">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4ECFA9D" w14:textId="6AF590DB" w:rsidR="00266FF3" w:rsidRPr="001E161D" w:rsidRDefault="00266FF3" w:rsidP="00D15C84">
            <w:pPr>
              <w:pStyle w:val="TAL"/>
              <w:rPr>
                <w:lang w:eastAsia="zh-CN"/>
              </w:rPr>
            </w:pPr>
            <w:r w:rsidRPr="001E161D">
              <w:rPr>
                <w:lang w:eastAsia="zh-CN"/>
              </w:rPr>
              <w:t xml:space="preserve">See </w:t>
            </w:r>
            <w:r w:rsidR="003B2E67" w:rsidRPr="001E161D">
              <w:rPr>
                <w:lang w:eastAsia="zh-CN"/>
              </w:rPr>
              <w:t>clause</w:t>
            </w:r>
            <w:r w:rsidR="003B2E67">
              <w:rPr>
                <w:lang w:eastAsia="zh-CN"/>
              </w:rPr>
              <w:t> </w:t>
            </w:r>
            <w:r w:rsidR="000238C5">
              <w:t>8.1</w:t>
            </w:r>
            <w:r>
              <w:t>.1</w:t>
            </w:r>
          </w:p>
        </w:tc>
      </w:tr>
      <w:tr w:rsidR="00266FF3" w14:paraId="6614E5A4" w14:textId="77777777" w:rsidTr="00076B47">
        <w:trPr>
          <w:jc w:val="center"/>
        </w:trPr>
        <w:tc>
          <w:tcPr>
            <w:tcW w:w="559" w:type="pct"/>
            <w:tcBorders>
              <w:top w:val="single" w:sz="6" w:space="0" w:color="000000"/>
              <w:left w:val="single" w:sz="6" w:space="0" w:color="000000"/>
              <w:bottom w:val="single" w:sz="6" w:space="0" w:color="000000"/>
              <w:right w:val="single" w:sz="6" w:space="0" w:color="000000"/>
            </w:tcBorders>
          </w:tcPr>
          <w:p w14:paraId="31794466" w14:textId="77777777" w:rsidR="00266FF3" w:rsidRDefault="00266FF3" w:rsidP="00076B47">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1441D58C" w14:textId="77777777" w:rsidR="00266FF3" w:rsidRDefault="00266FF3" w:rsidP="00076B4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CAA2331" w14:textId="77777777" w:rsidR="00266FF3" w:rsidRPr="001E161D" w:rsidRDefault="00266FF3" w:rsidP="00076B47">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4ABAB26C" w14:textId="77777777" w:rsidR="00266FF3" w:rsidRPr="00AD3B51" w:rsidRDefault="00266FF3" w:rsidP="00266FF3">
      <w:pPr>
        <w:rPr>
          <w:lang w:eastAsia="zh-CN"/>
        </w:rPr>
      </w:pPr>
    </w:p>
    <w:p w14:paraId="775BBE03" w14:textId="61C4DA5D" w:rsidR="00266FF3" w:rsidRDefault="000238C5" w:rsidP="00266FF3">
      <w:pPr>
        <w:pStyle w:val="Heading5"/>
        <w:rPr>
          <w:lang w:eastAsia="zh-CN"/>
        </w:rPr>
      </w:pPr>
      <w:bookmarkStart w:id="495" w:name="_Toc70160819"/>
      <w:bookmarkStart w:id="496" w:name="_Toc96848316"/>
      <w:r>
        <w:rPr>
          <w:lang w:eastAsia="zh-CN"/>
        </w:rPr>
        <w:lastRenderedPageBreak/>
        <w:t>8.1</w:t>
      </w:r>
      <w:r w:rsidR="00266FF3">
        <w:rPr>
          <w:lang w:eastAsia="zh-CN"/>
        </w:rPr>
        <w:t>.2.4.3</w:t>
      </w:r>
      <w:r w:rsidR="00266FF3">
        <w:rPr>
          <w:lang w:eastAsia="zh-CN"/>
        </w:rPr>
        <w:tab/>
        <w:t>Resource Standard Methods</w:t>
      </w:r>
      <w:bookmarkEnd w:id="495"/>
      <w:bookmarkEnd w:id="496"/>
    </w:p>
    <w:p w14:paraId="15955EB2" w14:textId="57FA1A6B" w:rsidR="00266FF3" w:rsidRDefault="000238C5" w:rsidP="00266FF3">
      <w:pPr>
        <w:pStyle w:val="Heading6"/>
        <w:rPr>
          <w:lang w:eastAsia="zh-CN"/>
        </w:rPr>
      </w:pPr>
      <w:bookmarkStart w:id="497" w:name="_Toc70160822"/>
      <w:bookmarkStart w:id="498" w:name="_Toc96848317"/>
      <w:r>
        <w:rPr>
          <w:lang w:eastAsia="zh-CN"/>
        </w:rPr>
        <w:t>8.1</w:t>
      </w:r>
      <w:r w:rsidR="00266FF3">
        <w:rPr>
          <w:lang w:eastAsia="zh-CN"/>
        </w:rPr>
        <w:t>.2.4.3.1</w:t>
      </w:r>
      <w:r w:rsidR="00266FF3">
        <w:rPr>
          <w:lang w:eastAsia="zh-CN"/>
        </w:rPr>
        <w:tab/>
        <w:t>PUT</w:t>
      </w:r>
      <w:bookmarkEnd w:id="497"/>
      <w:bookmarkEnd w:id="498"/>
    </w:p>
    <w:p w14:paraId="1E5E91D5" w14:textId="30D465A5" w:rsidR="00266FF3" w:rsidRPr="00EB77BB" w:rsidRDefault="00266FF3" w:rsidP="00266FF3">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w:t>
      </w:r>
      <w:r w:rsidR="000238C5">
        <w:rPr>
          <w:lang w:eastAsia="zh-CN"/>
        </w:rPr>
        <w:t>8.1</w:t>
      </w:r>
      <w:r>
        <w:rPr>
          <w:lang w:eastAsia="zh-CN"/>
        </w:rPr>
        <w:t>.2.4.3.1-1.</w:t>
      </w:r>
    </w:p>
    <w:p w14:paraId="2D0D5094" w14:textId="5F4C3E8F" w:rsidR="00266FF3" w:rsidRPr="00384E92" w:rsidRDefault="00266FF3" w:rsidP="00266FF3">
      <w:pPr>
        <w:pStyle w:val="TH"/>
        <w:rPr>
          <w:rFonts w:cs="Arial"/>
        </w:rPr>
      </w:pPr>
      <w:r>
        <w:t>Table </w:t>
      </w:r>
      <w:r w:rsidR="000238C5">
        <w:t>8.1</w:t>
      </w:r>
      <w:r>
        <w:t>.2.4.3.1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16A3AA5E" w14:textId="77777777" w:rsidTr="00076B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D8FA15" w14:textId="77777777" w:rsidR="00266FF3" w:rsidRPr="00A54937" w:rsidRDefault="00266FF3" w:rsidP="00076B4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FED9F0" w14:textId="77777777" w:rsidR="00266FF3" w:rsidRPr="00A54937" w:rsidRDefault="00266FF3" w:rsidP="00076B4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3FB8BA7" w14:textId="77777777" w:rsidR="00266FF3" w:rsidRPr="00A54937" w:rsidRDefault="00266FF3" w:rsidP="00076B4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2959BD" w14:textId="77777777" w:rsidR="00266FF3" w:rsidRPr="00A54937" w:rsidRDefault="00266FF3" w:rsidP="00076B4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6479DB" w14:textId="77777777" w:rsidR="00266FF3" w:rsidRPr="00A54937" w:rsidRDefault="00266FF3" w:rsidP="00076B47">
            <w:pPr>
              <w:pStyle w:val="TAH"/>
            </w:pPr>
            <w:r w:rsidRPr="00A54937">
              <w:t>Description</w:t>
            </w:r>
          </w:p>
        </w:tc>
      </w:tr>
      <w:tr w:rsidR="00266FF3" w:rsidRPr="00A54937" w14:paraId="62E666BF" w14:textId="77777777" w:rsidTr="00076B4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CB8987" w14:textId="77777777" w:rsidR="00266FF3" w:rsidRDefault="00266FF3" w:rsidP="00B65205">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5E67CE6B" w14:textId="77777777" w:rsidR="00266FF3" w:rsidRDefault="00266FF3" w:rsidP="006940F4">
            <w:pPr>
              <w:pStyle w:val="TAL"/>
            </w:pPr>
          </w:p>
        </w:tc>
        <w:tc>
          <w:tcPr>
            <w:tcW w:w="209" w:type="pct"/>
            <w:tcBorders>
              <w:top w:val="single" w:sz="4" w:space="0" w:color="auto"/>
              <w:left w:val="single" w:sz="6" w:space="0" w:color="000000"/>
              <w:bottom w:val="single" w:sz="4" w:space="0" w:color="auto"/>
              <w:right w:val="single" w:sz="6" w:space="0" w:color="000000"/>
            </w:tcBorders>
          </w:tcPr>
          <w:p w14:paraId="4F66B88F" w14:textId="77777777" w:rsidR="00266FF3" w:rsidRDefault="00266FF3" w:rsidP="005572AD">
            <w:pPr>
              <w:pStyle w:val="TAC"/>
            </w:pPr>
          </w:p>
        </w:tc>
        <w:tc>
          <w:tcPr>
            <w:tcW w:w="608" w:type="pct"/>
            <w:tcBorders>
              <w:top w:val="single" w:sz="4" w:space="0" w:color="auto"/>
              <w:left w:val="single" w:sz="6" w:space="0" w:color="000000"/>
              <w:bottom w:val="single" w:sz="4" w:space="0" w:color="auto"/>
              <w:right w:val="single" w:sz="6" w:space="0" w:color="000000"/>
            </w:tcBorders>
          </w:tcPr>
          <w:p w14:paraId="32C3300C" w14:textId="77777777" w:rsidR="00266FF3" w:rsidRDefault="00266FF3" w:rsidP="005572A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171DFF" w14:textId="77777777" w:rsidR="00266FF3" w:rsidRPr="000C4B53" w:rsidRDefault="00266FF3" w:rsidP="005572AD">
            <w:pPr>
              <w:pStyle w:val="TAL"/>
            </w:pPr>
          </w:p>
        </w:tc>
      </w:tr>
    </w:tbl>
    <w:p w14:paraId="3C00A68C" w14:textId="77777777" w:rsidR="00266FF3" w:rsidRDefault="00266FF3" w:rsidP="00266FF3"/>
    <w:p w14:paraId="000217B0" w14:textId="6FE1E0FA" w:rsidR="00266FF3" w:rsidRPr="00384E92" w:rsidRDefault="00266FF3" w:rsidP="00266FF3">
      <w:r>
        <w:t>This method shall support the request data structures specified in table </w:t>
      </w:r>
      <w:r w:rsidR="000238C5">
        <w:t>8.1</w:t>
      </w:r>
      <w:r>
        <w:t>.2.4.3.1-2 and the response data structures and response codes specified in table </w:t>
      </w:r>
      <w:r w:rsidR="000238C5">
        <w:t>8.1</w:t>
      </w:r>
      <w:r>
        <w:t>.2.4.3.1-3.</w:t>
      </w:r>
    </w:p>
    <w:p w14:paraId="6B5371B5" w14:textId="4780D2AD" w:rsidR="00266FF3" w:rsidRPr="001769FF" w:rsidRDefault="00266FF3" w:rsidP="00266FF3">
      <w:pPr>
        <w:pStyle w:val="TH"/>
      </w:pPr>
      <w:r>
        <w:t>Table </w:t>
      </w:r>
      <w:r w:rsidR="000238C5">
        <w:t>8.1</w:t>
      </w:r>
      <w:r>
        <w:t>.2.4.3.1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3A0734A0" w14:textId="77777777" w:rsidTr="00076B4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B3E247D" w14:textId="77777777" w:rsidR="00266FF3" w:rsidRPr="00A54937" w:rsidRDefault="00266FF3" w:rsidP="00076B4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A0AC13B" w14:textId="77777777" w:rsidR="00266FF3" w:rsidRPr="00A54937" w:rsidRDefault="00266FF3" w:rsidP="00076B4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9A3A49D" w14:textId="77777777" w:rsidR="00266FF3" w:rsidRPr="00A54937" w:rsidRDefault="00266FF3" w:rsidP="00076B4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5EEED03" w14:textId="77777777" w:rsidR="00266FF3" w:rsidRPr="00A54937" w:rsidRDefault="00266FF3" w:rsidP="00076B47">
            <w:pPr>
              <w:pStyle w:val="TAH"/>
            </w:pPr>
            <w:r w:rsidRPr="00A54937">
              <w:t>Description</w:t>
            </w:r>
          </w:p>
        </w:tc>
      </w:tr>
      <w:tr w:rsidR="00266FF3" w:rsidRPr="00A54937" w14:paraId="23FC21FB" w14:textId="77777777" w:rsidTr="00076B47">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7AC23B" w14:textId="77777777" w:rsidR="00266FF3" w:rsidRPr="00A54937" w:rsidRDefault="00266FF3" w:rsidP="00B65205">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1D7A1EB0" w14:textId="77777777" w:rsidR="00266FF3" w:rsidRPr="00A54937" w:rsidRDefault="00266FF3" w:rsidP="005572AD">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0F803D3" w14:textId="77777777" w:rsidR="00266FF3" w:rsidRPr="00A54937" w:rsidRDefault="00266FF3" w:rsidP="005572AD">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5B7B733" w14:textId="77777777" w:rsidR="00266FF3" w:rsidRPr="00A54937" w:rsidRDefault="00266FF3" w:rsidP="005572AD">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1AB056CE" w14:textId="77777777" w:rsidR="00266FF3" w:rsidRDefault="00266FF3" w:rsidP="00266FF3"/>
    <w:p w14:paraId="79FECE49" w14:textId="341F1A6E" w:rsidR="00266FF3" w:rsidRPr="001769FF" w:rsidRDefault="00266FF3" w:rsidP="00266FF3">
      <w:pPr>
        <w:pStyle w:val="TH"/>
      </w:pPr>
      <w:r>
        <w:t>Table </w:t>
      </w:r>
      <w:r w:rsidR="000238C5">
        <w:t>8.1</w:t>
      </w:r>
      <w:r>
        <w:t>.2.4.3.1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53DEF9F3"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CC23A" w14:textId="77777777" w:rsidR="00266FF3" w:rsidRPr="00A54937" w:rsidRDefault="00266FF3" w:rsidP="00076B4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8F400B7" w14:textId="77777777" w:rsidR="00266FF3" w:rsidRPr="00A54937" w:rsidRDefault="00266FF3" w:rsidP="00076B4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3CC378F" w14:textId="77777777" w:rsidR="00266FF3" w:rsidRPr="00A54937" w:rsidRDefault="00266FF3" w:rsidP="00076B4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C7C42F1" w14:textId="77777777" w:rsidR="00266FF3" w:rsidRPr="00A54937" w:rsidRDefault="00266FF3" w:rsidP="00076B47">
            <w:pPr>
              <w:pStyle w:val="TAH"/>
            </w:pPr>
            <w:r w:rsidRPr="00A54937">
              <w:t>Response</w:t>
            </w:r>
          </w:p>
          <w:p w14:paraId="3620D0CC" w14:textId="77777777" w:rsidR="00266FF3" w:rsidRPr="00A54937" w:rsidRDefault="00266FF3" w:rsidP="00076B4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3F6F342" w14:textId="77777777" w:rsidR="00266FF3" w:rsidRPr="00A54937" w:rsidRDefault="00266FF3" w:rsidP="00076B47">
            <w:pPr>
              <w:pStyle w:val="TAH"/>
            </w:pPr>
            <w:r w:rsidRPr="00A54937">
              <w:t>Description</w:t>
            </w:r>
          </w:p>
        </w:tc>
      </w:tr>
      <w:tr w:rsidR="00266FF3" w:rsidRPr="00A54937" w14:paraId="66587A42"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7CA5A" w14:textId="77777777" w:rsidR="00266FF3" w:rsidRPr="00A54937" w:rsidRDefault="00266FF3" w:rsidP="00B65205">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D8AA7D4" w14:textId="77777777" w:rsidR="00266FF3" w:rsidRPr="00A54937" w:rsidRDefault="00266FF3" w:rsidP="005572AD">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B552E49" w14:textId="77777777" w:rsidR="00266FF3" w:rsidRPr="00A54937" w:rsidRDefault="00266FF3" w:rsidP="005572A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DDD57D3" w14:textId="77777777" w:rsidR="00266FF3" w:rsidRPr="00A54937" w:rsidRDefault="00266FF3" w:rsidP="005572AD">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F7F0110" w14:textId="77777777" w:rsidR="00266FF3" w:rsidRPr="00A54937"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266FF3" w:rsidRPr="00A54937" w14:paraId="78E91E10"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571FB3"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67FB2F"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181BF5F2"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03B6FD6A" w14:textId="77777777" w:rsidR="00266FF3" w:rsidRDefault="00266FF3" w:rsidP="005572AD">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247D56" w14:textId="77777777" w:rsidR="00266FF3"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266FF3" w:rsidRPr="00A54937" w14:paraId="03665724"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333324"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13DB223"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56E7BC2F"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132B3E41" w14:textId="77777777" w:rsidR="00266FF3" w:rsidRDefault="00266FF3" w:rsidP="005572AD">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FFFBA8" w14:textId="79BD1801" w:rsidR="00266FF3" w:rsidRDefault="00266FF3" w:rsidP="007869EF">
            <w:pPr>
              <w:pStyle w:val="TAL"/>
            </w:pPr>
            <w:r>
              <w:t xml:space="preserve">Temporary redirection, during resource modification. The response shall include a Location header field containing an alternative URI of the resource located in an alternative </w:t>
            </w:r>
            <w:r w:rsidR="007869EF">
              <w:t>ECS</w:t>
            </w:r>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266FF3" w:rsidRPr="00A54937" w14:paraId="7DD20281"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29C457" w14:textId="77777777" w:rsidR="00266FF3" w:rsidRDefault="00266FF3" w:rsidP="00B65205">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55E034A"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42B104E0"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1C14DACC" w14:textId="77777777" w:rsidR="00266FF3" w:rsidRDefault="00266FF3" w:rsidP="005572AD">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1A7A48" w14:textId="7C4CC085" w:rsidR="00266FF3" w:rsidRDefault="00266FF3" w:rsidP="007869EF">
            <w:pPr>
              <w:pStyle w:val="TAL"/>
            </w:pPr>
            <w:r>
              <w:t xml:space="preserve">Permanent redirection, during resource modification. The response shall include a Location header field containing an alternative URI of the resource located in an alternative </w:t>
            </w:r>
            <w:r w:rsidR="007869EF">
              <w:t>ECS</w:t>
            </w:r>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266FF3" w:rsidRPr="00A54937" w14:paraId="167C08E8" w14:textId="77777777" w:rsidTr="00076B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CB713B5" w14:textId="77777777" w:rsidR="00266FF3" w:rsidRPr="0016361A" w:rsidRDefault="00266FF3" w:rsidP="00076B47">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F6E7364" w14:textId="77777777" w:rsidR="00266FF3" w:rsidRDefault="00266FF3" w:rsidP="00266FF3"/>
    <w:p w14:paraId="5C3212A6" w14:textId="77777777" w:rsidR="001A0D7E" w:rsidRDefault="001A0D7E" w:rsidP="001A0D7E">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A0D7E" w14:paraId="1F9DE5B9" w14:textId="77777777" w:rsidTr="007D60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0248A5" w14:textId="77777777" w:rsidR="001A0D7E" w:rsidRDefault="001A0D7E" w:rsidP="007D606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A9895A" w14:textId="77777777" w:rsidR="001A0D7E" w:rsidRDefault="001A0D7E" w:rsidP="007D606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07305E" w14:textId="77777777" w:rsidR="001A0D7E" w:rsidRDefault="001A0D7E" w:rsidP="007D606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D7447C" w14:textId="77777777" w:rsidR="001A0D7E" w:rsidRDefault="001A0D7E" w:rsidP="007D606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6B4E0C" w14:textId="77777777" w:rsidR="001A0D7E" w:rsidRDefault="001A0D7E" w:rsidP="007D606A">
            <w:pPr>
              <w:pStyle w:val="TAH"/>
            </w:pPr>
            <w:r>
              <w:t>Description</w:t>
            </w:r>
          </w:p>
        </w:tc>
      </w:tr>
      <w:tr w:rsidR="001A0D7E" w14:paraId="0D57EAE4" w14:textId="77777777" w:rsidTr="007D60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A900" w14:textId="77777777" w:rsidR="001A0D7E" w:rsidRDefault="001A0D7E" w:rsidP="007D606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9A20B8" w14:textId="77777777" w:rsidR="001A0D7E" w:rsidRDefault="001A0D7E" w:rsidP="007D606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E603C4" w14:textId="77777777" w:rsidR="001A0D7E" w:rsidRDefault="001A0D7E" w:rsidP="007D606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2B56A3" w14:textId="77777777" w:rsidR="001A0D7E" w:rsidRDefault="001A0D7E" w:rsidP="007D606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A77C4A" w14:textId="77777777" w:rsidR="001A0D7E" w:rsidRDefault="001A0D7E" w:rsidP="007D606A">
            <w:pPr>
              <w:pStyle w:val="TAL"/>
            </w:pPr>
            <w:r>
              <w:t>An alternative URI of the resource located in an alternative ECS.</w:t>
            </w:r>
          </w:p>
        </w:tc>
      </w:tr>
    </w:tbl>
    <w:p w14:paraId="00DAF5AA" w14:textId="77777777" w:rsidR="001A0D7E" w:rsidRDefault="001A0D7E" w:rsidP="001A0D7E"/>
    <w:p w14:paraId="6B0F1D26" w14:textId="77777777" w:rsidR="001A0D7E" w:rsidRDefault="001A0D7E" w:rsidP="001A0D7E">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A0D7E" w14:paraId="2951B7B7" w14:textId="77777777" w:rsidTr="007D60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E22F5" w14:textId="77777777" w:rsidR="001A0D7E" w:rsidRDefault="001A0D7E" w:rsidP="007D606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EFE274" w14:textId="77777777" w:rsidR="001A0D7E" w:rsidRDefault="001A0D7E" w:rsidP="007D606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F40A0" w14:textId="77777777" w:rsidR="001A0D7E" w:rsidRDefault="001A0D7E" w:rsidP="007D606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14B7" w14:textId="77777777" w:rsidR="001A0D7E" w:rsidRDefault="001A0D7E" w:rsidP="007D606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FA7B1C" w14:textId="77777777" w:rsidR="001A0D7E" w:rsidRDefault="001A0D7E" w:rsidP="007D606A">
            <w:pPr>
              <w:pStyle w:val="TAH"/>
            </w:pPr>
            <w:r>
              <w:t>Description</w:t>
            </w:r>
          </w:p>
        </w:tc>
      </w:tr>
      <w:tr w:rsidR="001A0D7E" w14:paraId="01BEB4BF" w14:textId="77777777" w:rsidTr="007D60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1B974" w14:textId="77777777" w:rsidR="001A0D7E" w:rsidRDefault="001A0D7E" w:rsidP="007D606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034660A" w14:textId="77777777" w:rsidR="001A0D7E" w:rsidRDefault="001A0D7E" w:rsidP="007D606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3B71BD" w14:textId="77777777" w:rsidR="001A0D7E" w:rsidRDefault="001A0D7E" w:rsidP="007D606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872CE9" w14:textId="77777777" w:rsidR="001A0D7E" w:rsidRDefault="001A0D7E" w:rsidP="007D606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D2CAE7" w14:textId="77777777" w:rsidR="001A0D7E" w:rsidRDefault="001A0D7E" w:rsidP="007D606A">
            <w:pPr>
              <w:pStyle w:val="TAL"/>
            </w:pPr>
            <w:r>
              <w:t>An alternative URI of the resource located in an alternative ECS.</w:t>
            </w:r>
          </w:p>
        </w:tc>
      </w:tr>
    </w:tbl>
    <w:p w14:paraId="49481AF1" w14:textId="77777777" w:rsidR="001A0D7E" w:rsidRPr="009C1F1F" w:rsidRDefault="001A0D7E" w:rsidP="00266FF3">
      <w:pPr>
        <w:rPr>
          <w:lang w:eastAsia="zh-CN"/>
        </w:rPr>
      </w:pPr>
    </w:p>
    <w:p w14:paraId="33AB455D" w14:textId="79151C5A" w:rsidR="00266FF3" w:rsidRDefault="000238C5" w:rsidP="00266FF3">
      <w:pPr>
        <w:pStyle w:val="Heading6"/>
        <w:rPr>
          <w:lang w:eastAsia="zh-CN"/>
        </w:rPr>
      </w:pPr>
      <w:bookmarkStart w:id="499" w:name="_Toc70160823"/>
      <w:bookmarkStart w:id="500" w:name="_Toc96848318"/>
      <w:r>
        <w:rPr>
          <w:lang w:eastAsia="zh-CN"/>
        </w:rPr>
        <w:t>8.1</w:t>
      </w:r>
      <w:r w:rsidR="00266FF3">
        <w:rPr>
          <w:lang w:eastAsia="zh-CN"/>
        </w:rPr>
        <w:t>.2.4.3.2</w:t>
      </w:r>
      <w:r w:rsidR="00266FF3">
        <w:rPr>
          <w:lang w:eastAsia="zh-CN"/>
        </w:rPr>
        <w:tab/>
        <w:t>DELETE</w:t>
      </w:r>
      <w:bookmarkEnd w:id="499"/>
      <w:bookmarkEnd w:id="500"/>
    </w:p>
    <w:p w14:paraId="4C90DAA0" w14:textId="39EDA1C8" w:rsidR="00266FF3" w:rsidRPr="00EB77BB" w:rsidRDefault="00266FF3" w:rsidP="00266FF3">
      <w:pPr>
        <w:rPr>
          <w:lang w:eastAsia="zh-CN"/>
        </w:rPr>
      </w:pPr>
      <w:r>
        <w:rPr>
          <w:lang w:eastAsia="zh-CN"/>
        </w:rPr>
        <w:t>This method removes the subscription information from the ECS. This method shall support the URI query parameters specified in the table </w:t>
      </w:r>
      <w:r w:rsidR="000238C5">
        <w:rPr>
          <w:lang w:eastAsia="zh-CN"/>
        </w:rPr>
        <w:t>8.1</w:t>
      </w:r>
      <w:r>
        <w:rPr>
          <w:lang w:eastAsia="zh-CN"/>
        </w:rPr>
        <w:t>.2.4.3.2-1.</w:t>
      </w:r>
    </w:p>
    <w:p w14:paraId="6C1FFDCB" w14:textId="6C643D83" w:rsidR="00266FF3" w:rsidRPr="00384E92" w:rsidRDefault="00266FF3" w:rsidP="00266FF3">
      <w:pPr>
        <w:pStyle w:val="TH"/>
        <w:rPr>
          <w:rFonts w:cs="Arial"/>
        </w:rPr>
      </w:pPr>
      <w:r>
        <w:t>Table </w:t>
      </w:r>
      <w:r w:rsidR="000238C5">
        <w:t>8.1</w:t>
      </w:r>
      <w:r>
        <w:t>.2.4.3.2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4BEA53E6" w14:textId="77777777" w:rsidTr="00076B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2585480" w14:textId="77777777" w:rsidR="00266FF3" w:rsidRPr="00A54937" w:rsidRDefault="00266FF3" w:rsidP="00076B4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1AE80CD" w14:textId="77777777" w:rsidR="00266FF3" w:rsidRPr="00A54937" w:rsidRDefault="00266FF3" w:rsidP="00076B4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E900B32" w14:textId="77777777" w:rsidR="00266FF3" w:rsidRPr="00A54937" w:rsidRDefault="00266FF3" w:rsidP="00076B4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0A4505" w14:textId="77777777" w:rsidR="00266FF3" w:rsidRPr="00A54937" w:rsidRDefault="00266FF3" w:rsidP="00076B4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06B212" w14:textId="77777777" w:rsidR="00266FF3" w:rsidRPr="00A54937" w:rsidRDefault="00266FF3" w:rsidP="00076B47">
            <w:pPr>
              <w:pStyle w:val="TAH"/>
            </w:pPr>
            <w:r w:rsidRPr="00A54937">
              <w:t>Description</w:t>
            </w:r>
          </w:p>
        </w:tc>
      </w:tr>
      <w:tr w:rsidR="00266FF3" w:rsidRPr="00A54937" w14:paraId="249C277C" w14:textId="77777777" w:rsidTr="00076B4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7A18607" w14:textId="77777777" w:rsidR="00266FF3" w:rsidRDefault="00266FF3" w:rsidP="006940F4">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A9FB4D4" w14:textId="77777777" w:rsidR="00266FF3" w:rsidRDefault="00266FF3" w:rsidP="006940F4">
            <w:pPr>
              <w:pStyle w:val="TAL"/>
            </w:pPr>
          </w:p>
        </w:tc>
        <w:tc>
          <w:tcPr>
            <w:tcW w:w="209" w:type="pct"/>
            <w:tcBorders>
              <w:top w:val="single" w:sz="4" w:space="0" w:color="auto"/>
              <w:left w:val="single" w:sz="6" w:space="0" w:color="000000"/>
              <w:bottom w:val="single" w:sz="4" w:space="0" w:color="auto"/>
              <w:right w:val="single" w:sz="6" w:space="0" w:color="000000"/>
            </w:tcBorders>
          </w:tcPr>
          <w:p w14:paraId="2BE8ED47" w14:textId="77777777" w:rsidR="00266FF3" w:rsidRDefault="00266FF3" w:rsidP="005572AD">
            <w:pPr>
              <w:pStyle w:val="TAC"/>
            </w:pPr>
          </w:p>
        </w:tc>
        <w:tc>
          <w:tcPr>
            <w:tcW w:w="608" w:type="pct"/>
            <w:tcBorders>
              <w:top w:val="single" w:sz="4" w:space="0" w:color="auto"/>
              <w:left w:val="single" w:sz="6" w:space="0" w:color="000000"/>
              <w:bottom w:val="single" w:sz="4" w:space="0" w:color="auto"/>
              <w:right w:val="single" w:sz="6" w:space="0" w:color="000000"/>
            </w:tcBorders>
          </w:tcPr>
          <w:p w14:paraId="21E3827A" w14:textId="77777777" w:rsidR="00266FF3" w:rsidRDefault="00266FF3" w:rsidP="005572A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115950" w14:textId="77777777" w:rsidR="00266FF3" w:rsidRPr="000C4B53" w:rsidRDefault="00266FF3" w:rsidP="005572AD">
            <w:pPr>
              <w:pStyle w:val="TAL"/>
            </w:pPr>
          </w:p>
        </w:tc>
      </w:tr>
    </w:tbl>
    <w:p w14:paraId="15A37639" w14:textId="77777777" w:rsidR="00266FF3" w:rsidRDefault="00266FF3" w:rsidP="00266FF3"/>
    <w:p w14:paraId="3AFB28B2" w14:textId="680574FA" w:rsidR="00266FF3" w:rsidRPr="00384E92" w:rsidRDefault="00266FF3" w:rsidP="00266FF3">
      <w:r>
        <w:t>This method shall support the request data structures specified in table </w:t>
      </w:r>
      <w:r w:rsidR="000238C5">
        <w:t>8.1</w:t>
      </w:r>
      <w:r>
        <w:t>.2.4.3.2-2 and the response data structures and response codes specified in table </w:t>
      </w:r>
      <w:r w:rsidR="000238C5">
        <w:t>8.1</w:t>
      </w:r>
      <w:r>
        <w:t>.2.4.3.2-3.</w:t>
      </w:r>
    </w:p>
    <w:p w14:paraId="50551326" w14:textId="34659029" w:rsidR="00266FF3" w:rsidRPr="001769FF" w:rsidRDefault="00266FF3" w:rsidP="00266FF3">
      <w:pPr>
        <w:pStyle w:val="TH"/>
      </w:pPr>
      <w:r>
        <w:t>Table </w:t>
      </w:r>
      <w:r w:rsidR="000238C5">
        <w:t>8.1</w:t>
      </w:r>
      <w:r>
        <w:t>.2.4.3.2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4679BC85" w14:textId="77777777" w:rsidTr="00076B4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ACC7484" w14:textId="77777777" w:rsidR="00266FF3" w:rsidRPr="00A54937" w:rsidRDefault="00266FF3" w:rsidP="00076B47">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09ED261" w14:textId="77777777" w:rsidR="00266FF3" w:rsidRPr="00A54937" w:rsidRDefault="00266FF3" w:rsidP="00076B47">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7F9B8C5" w14:textId="77777777" w:rsidR="00266FF3" w:rsidRPr="00A54937" w:rsidRDefault="00266FF3" w:rsidP="00076B47">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3215C4" w14:textId="77777777" w:rsidR="00266FF3" w:rsidRPr="00A54937" w:rsidRDefault="00266FF3" w:rsidP="00076B47">
            <w:pPr>
              <w:pStyle w:val="TAH"/>
            </w:pPr>
            <w:r w:rsidRPr="00A54937">
              <w:t>Description</w:t>
            </w:r>
          </w:p>
        </w:tc>
      </w:tr>
      <w:tr w:rsidR="00266FF3" w:rsidRPr="00A54937" w14:paraId="2961EC0D" w14:textId="77777777" w:rsidTr="00076B4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7421C9F" w14:textId="77777777" w:rsidR="00266FF3" w:rsidRPr="00A54937" w:rsidRDefault="00266FF3" w:rsidP="006940F4">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50E597" w14:textId="77777777" w:rsidR="00266FF3" w:rsidRPr="00A54937" w:rsidRDefault="00266FF3" w:rsidP="005572AD">
            <w:pPr>
              <w:pStyle w:val="TAC"/>
            </w:pPr>
          </w:p>
        </w:tc>
        <w:tc>
          <w:tcPr>
            <w:tcW w:w="2268" w:type="dxa"/>
            <w:tcBorders>
              <w:top w:val="single" w:sz="4" w:space="0" w:color="auto"/>
              <w:left w:val="single" w:sz="6" w:space="0" w:color="000000"/>
              <w:bottom w:val="single" w:sz="6" w:space="0" w:color="000000"/>
              <w:right w:val="single" w:sz="6" w:space="0" w:color="000000"/>
            </w:tcBorders>
          </w:tcPr>
          <w:p w14:paraId="1084A5EE" w14:textId="77777777" w:rsidR="00266FF3" w:rsidRPr="00A54937" w:rsidRDefault="00266FF3" w:rsidP="005572AD">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BDE474B" w14:textId="77777777" w:rsidR="00266FF3" w:rsidRPr="00A54937" w:rsidRDefault="00266FF3" w:rsidP="005572AD">
            <w:pPr>
              <w:pStyle w:val="TAL"/>
            </w:pPr>
          </w:p>
        </w:tc>
      </w:tr>
    </w:tbl>
    <w:p w14:paraId="2CA98677" w14:textId="77777777" w:rsidR="00266FF3" w:rsidRDefault="00266FF3" w:rsidP="00266FF3"/>
    <w:p w14:paraId="7E98519A" w14:textId="3758399B" w:rsidR="00266FF3" w:rsidRPr="001769FF" w:rsidRDefault="00266FF3" w:rsidP="00266FF3">
      <w:pPr>
        <w:pStyle w:val="TH"/>
      </w:pPr>
      <w:r>
        <w:lastRenderedPageBreak/>
        <w:t>Table </w:t>
      </w:r>
      <w:r w:rsidR="000238C5">
        <w:t>8.1</w:t>
      </w:r>
      <w:r>
        <w:t>.2.4.3.2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0676B173"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7F8100" w14:textId="77777777" w:rsidR="00266FF3" w:rsidRPr="00A54937" w:rsidRDefault="00266FF3" w:rsidP="00076B4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84A0D0" w14:textId="77777777" w:rsidR="00266FF3" w:rsidRPr="00A54937" w:rsidRDefault="00266FF3" w:rsidP="00076B4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D1A0DCC" w14:textId="77777777" w:rsidR="00266FF3" w:rsidRPr="00A54937" w:rsidRDefault="00266FF3" w:rsidP="00076B4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B903AD4" w14:textId="77777777" w:rsidR="00266FF3" w:rsidRPr="00A54937" w:rsidRDefault="00266FF3" w:rsidP="00076B47">
            <w:pPr>
              <w:pStyle w:val="TAH"/>
            </w:pPr>
            <w:r w:rsidRPr="00A54937">
              <w:t>Response</w:t>
            </w:r>
          </w:p>
          <w:p w14:paraId="072DAA44" w14:textId="77777777" w:rsidR="00266FF3" w:rsidRPr="00A54937" w:rsidRDefault="00266FF3" w:rsidP="00076B4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E99E9C" w14:textId="77777777" w:rsidR="00266FF3" w:rsidRPr="00A54937" w:rsidRDefault="00266FF3" w:rsidP="00076B47">
            <w:pPr>
              <w:pStyle w:val="TAH"/>
            </w:pPr>
            <w:r w:rsidRPr="00A54937">
              <w:t>Description</w:t>
            </w:r>
          </w:p>
        </w:tc>
      </w:tr>
      <w:tr w:rsidR="00266FF3" w:rsidRPr="00A54937" w14:paraId="689FCA97"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2361D" w14:textId="77777777" w:rsidR="00266FF3" w:rsidRPr="00A54937"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2A5E4" w14:textId="77777777" w:rsidR="00266FF3" w:rsidRPr="00A54937" w:rsidRDefault="00266FF3" w:rsidP="005572AD">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B82EDDF" w14:textId="77777777" w:rsidR="00266FF3" w:rsidRPr="00A54937" w:rsidRDefault="00266FF3" w:rsidP="005572A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8EC803F" w14:textId="77777777" w:rsidR="00266FF3" w:rsidRPr="00A54937" w:rsidRDefault="00266FF3" w:rsidP="005572AD">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400AAA8" w14:textId="77777777" w:rsidR="00266FF3" w:rsidRPr="00A54937" w:rsidRDefault="00266FF3" w:rsidP="005572A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266FF3" w:rsidRPr="00A54937" w14:paraId="555B1993"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2C01B5" w14:textId="77777777" w:rsidR="00266FF3"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44A6A74"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05E294A0"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606C5F3E" w14:textId="77777777" w:rsidR="00266FF3" w:rsidRDefault="00266FF3" w:rsidP="005572AD">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8EB24E" w14:textId="41849B7D" w:rsidR="00266FF3" w:rsidRDefault="00266FF3" w:rsidP="001A0D7E">
            <w:pPr>
              <w:pStyle w:val="TAL"/>
            </w:pPr>
            <w:r>
              <w:t xml:space="preserve">Temporary redirection, during resource termination. The response shall include a Location header field containing an alternative URI of the resource located in an alternative </w:t>
            </w:r>
            <w:r w:rsidR="001A0D7E">
              <w:t>ECS</w:t>
            </w:r>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r w:rsidR="00DB005C">
              <w:t>]</w:t>
            </w:r>
            <w:r>
              <w:t>.</w:t>
            </w:r>
          </w:p>
        </w:tc>
      </w:tr>
      <w:tr w:rsidR="00266FF3" w:rsidRPr="00A54937" w14:paraId="65BA39CE" w14:textId="77777777" w:rsidTr="00076B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101EF" w14:textId="77777777" w:rsidR="00266FF3" w:rsidRDefault="00266FF3" w:rsidP="006940F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2E3E606" w14:textId="77777777" w:rsidR="00266FF3" w:rsidRPr="0016361A" w:rsidRDefault="00266FF3" w:rsidP="005572AD">
            <w:pPr>
              <w:pStyle w:val="TAC"/>
            </w:pPr>
          </w:p>
        </w:tc>
        <w:tc>
          <w:tcPr>
            <w:tcW w:w="738" w:type="pct"/>
            <w:tcBorders>
              <w:top w:val="single" w:sz="4" w:space="0" w:color="auto"/>
              <w:left w:val="single" w:sz="6" w:space="0" w:color="000000"/>
              <w:bottom w:val="single" w:sz="4" w:space="0" w:color="auto"/>
              <w:right w:val="single" w:sz="6" w:space="0" w:color="000000"/>
            </w:tcBorders>
          </w:tcPr>
          <w:p w14:paraId="4BFC307F" w14:textId="77777777" w:rsidR="00266FF3" w:rsidRDefault="00266FF3" w:rsidP="005572AD">
            <w:pPr>
              <w:pStyle w:val="TAL"/>
            </w:pPr>
          </w:p>
        </w:tc>
        <w:tc>
          <w:tcPr>
            <w:tcW w:w="967" w:type="pct"/>
            <w:tcBorders>
              <w:top w:val="single" w:sz="4" w:space="0" w:color="auto"/>
              <w:left w:val="single" w:sz="6" w:space="0" w:color="000000"/>
              <w:bottom w:val="single" w:sz="4" w:space="0" w:color="auto"/>
              <w:right w:val="single" w:sz="6" w:space="0" w:color="000000"/>
            </w:tcBorders>
          </w:tcPr>
          <w:p w14:paraId="24DD5A72" w14:textId="77777777" w:rsidR="00266FF3" w:rsidRDefault="00266FF3" w:rsidP="005572AD">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E386E1" w14:textId="0412298C" w:rsidR="00266FF3" w:rsidRDefault="00266FF3" w:rsidP="001A0D7E">
            <w:pPr>
              <w:pStyle w:val="TAL"/>
            </w:pPr>
            <w:r>
              <w:t xml:space="preserve">Permanent redirection, during resource termination. The response shall include a Location header field containing an alternative URI of the resource located in an alternative </w:t>
            </w:r>
            <w:r w:rsidR="001A0D7E">
              <w:t>ECS</w:t>
            </w:r>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r w:rsidR="00DB005C">
              <w:t>]</w:t>
            </w:r>
            <w:r>
              <w:t>.</w:t>
            </w:r>
          </w:p>
        </w:tc>
      </w:tr>
      <w:tr w:rsidR="00266FF3" w:rsidRPr="00A54937" w14:paraId="5E3EE27F" w14:textId="77777777" w:rsidTr="00076B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488C66" w14:textId="77777777" w:rsidR="00266FF3" w:rsidRPr="0016361A" w:rsidRDefault="00266FF3" w:rsidP="00076B47">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D83F9E1" w14:textId="77777777" w:rsidR="00266FF3" w:rsidRDefault="00266FF3" w:rsidP="00266FF3"/>
    <w:p w14:paraId="70ACEDAB" w14:textId="1A15E7C0" w:rsidR="00D6396E" w:rsidRDefault="00D6396E" w:rsidP="00D6396E">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6396E" w14:paraId="0C2181A7" w14:textId="77777777" w:rsidTr="007D60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26A026" w14:textId="77777777" w:rsidR="00D6396E" w:rsidRDefault="00D6396E" w:rsidP="007D606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DAA25B" w14:textId="77777777" w:rsidR="00D6396E" w:rsidRDefault="00D6396E" w:rsidP="007D606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933AA6" w14:textId="77777777" w:rsidR="00D6396E" w:rsidRDefault="00D6396E" w:rsidP="007D606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3DD7FB" w14:textId="77777777" w:rsidR="00D6396E" w:rsidRDefault="00D6396E" w:rsidP="007D606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93A4AF" w14:textId="77777777" w:rsidR="00D6396E" w:rsidRDefault="00D6396E" w:rsidP="007D606A">
            <w:pPr>
              <w:pStyle w:val="TAH"/>
            </w:pPr>
            <w:r>
              <w:t>Description</w:t>
            </w:r>
          </w:p>
        </w:tc>
      </w:tr>
      <w:tr w:rsidR="00D6396E" w14:paraId="57A683F4" w14:textId="77777777" w:rsidTr="007D60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77A05B" w14:textId="77777777" w:rsidR="00D6396E" w:rsidRDefault="00D6396E" w:rsidP="007D606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44FC836" w14:textId="77777777" w:rsidR="00D6396E" w:rsidRDefault="00D6396E" w:rsidP="007D606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C06A8D" w14:textId="77777777" w:rsidR="00D6396E" w:rsidRDefault="00D6396E" w:rsidP="007D606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C48023" w14:textId="77777777" w:rsidR="00D6396E" w:rsidRDefault="00D6396E" w:rsidP="007D606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747B2E" w14:textId="77777777" w:rsidR="00D6396E" w:rsidRDefault="00D6396E" w:rsidP="007D606A">
            <w:pPr>
              <w:pStyle w:val="TAL"/>
            </w:pPr>
            <w:r>
              <w:t>An alternative URI of the resource located in an alternative ECS.</w:t>
            </w:r>
          </w:p>
        </w:tc>
      </w:tr>
    </w:tbl>
    <w:p w14:paraId="2A21053A" w14:textId="77777777" w:rsidR="00D6396E" w:rsidRDefault="00D6396E" w:rsidP="00D6396E"/>
    <w:p w14:paraId="4FD256E3" w14:textId="77777777" w:rsidR="00D6396E" w:rsidRDefault="00D6396E" w:rsidP="00D6396E">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6396E" w14:paraId="17AA07BB" w14:textId="77777777" w:rsidTr="007D60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5C33FB" w14:textId="77777777" w:rsidR="00D6396E" w:rsidRDefault="00D6396E" w:rsidP="007D606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430525" w14:textId="77777777" w:rsidR="00D6396E" w:rsidRDefault="00D6396E" w:rsidP="007D606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91192" w14:textId="77777777" w:rsidR="00D6396E" w:rsidRDefault="00D6396E" w:rsidP="007D606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93B932" w14:textId="77777777" w:rsidR="00D6396E" w:rsidRDefault="00D6396E" w:rsidP="007D606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34A4FA" w14:textId="77777777" w:rsidR="00D6396E" w:rsidRDefault="00D6396E" w:rsidP="007D606A">
            <w:pPr>
              <w:pStyle w:val="TAH"/>
            </w:pPr>
            <w:r>
              <w:t>Description</w:t>
            </w:r>
          </w:p>
        </w:tc>
      </w:tr>
      <w:tr w:rsidR="00D6396E" w14:paraId="4DEED859" w14:textId="77777777" w:rsidTr="007D60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F73C9D" w14:textId="77777777" w:rsidR="00D6396E" w:rsidRDefault="00D6396E" w:rsidP="007D606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DD4F44" w14:textId="77777777" w:rsidR="00D6396E" w:rsidRDefault="00D6396E" w:rsidP="007D606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36C3D6" w14:textId="77777777" w:rsidR="00D6396E" w:rsidRDefault="00D6396E" w:rsidP="007D606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03C44E" w14:textId="77777777" w:rsidR="00D6396E" w:rsidRDefault="00D6396E" w:rsidP="007D606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8EBCD4" w14:textId="77777777" w:rsidR="00D6396E" w:rsidRDefault="00D6396E" w:rsidP="007D606A">
            <w:pPr>
              <w:pStyle w:val="TAL"/>
            </w:pPr>
            <w:r>
              <w:t>An alternative URI of the resource located in an alternative ECS.</w:t>
            </w:r>
          </w:p>
        </w:tc>
      </w:tr>
    </w:tbl>
    <w:p w14:paraId="4060A644" w14:textId="2B5285B4" w:rsidR="00266FF3" w:rsidRDefault="00266FF3" w:rsidP="00266FF3"/>
    <w:p w14:paraId="2BCB1CAA" w14:textId="6A92FA2D" w:rsidR="00EE33D2" w:rsidRDefault="00EE33D2" w:rsidP="00EE33D2">
      <w:pPr>
        <w:pStyle w:val="Heading6"/>
        <w:rPr>
          <w:lang w:eastAsia="zh-CN"/>
        </w:rPr>
      </w:pPr>
      <w:bookmarkStart w:id="501" w:name="_Toc96848319"/>
      <w:r>
        <w:rPr>
          <w:lang w:eastAsia="zh-CN"/>
        </w:rPr>
        <w:t>8.1.2.4.3.</w:t>
      </w:r>
      <w:r w:rsidR="00572104">
        <w:rPr>
          <w:lang w:eastAsia="zh-CN"/>
        </w:rPr>
        <w:t>3</w:t>
      </w:r>
      <w:r>
        <w:rPr>
          <w:lang w:eastAsia="zh-CN"/>
        </w:rPr>
        <w:tab/>
        <w:t>PATCH</w:t>
      </w:r>
      <w:bookmarkEnd w:id="501"/>
    </w:p>
    <w:p w14:paraId="2A17600E" w14:textId="2394774D" w:rsidR="00EE33D2" w:rsidRPr="00EB77BB" w:rsidRDefault="00EE33D2" w:rsidP="00EE33D2">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w:t>
      </w:r>
      <w:r w:rsidR="00572104">
        <w:rPr>
          <w:lang w:eastAsia="zh-CN"/>
        </w:rPr>
        <w:t>3</w:t>
      </w:r>
      <w:r>
        <w:rPr>
          <w:lang w:eastAsia="zh-CN"/>
        </w:rPr>
        <w:t>-1.</w:t>
      </w:r>
    </w:p>
    <w:p w14:paraId="5DCCB8B3" w14:textId="11B18E7B" w:rsidR="00EE33D2" w:rsidRPr="00384E92" w:rsidRDefault="00EE33D2" w:rsidP="00EE33D2">
      <w:pPr>
        <w:pStyle w:val="TH"/>
        <w:rPr>
          <w:rFonts w:cs="Arial"/>
        </w:rPr>
      </w:pPr>
      <w:r>
        <w:lastRenderedPageBreak/>
        <w:t>Table 8.1.2.4.3.</w:t>
      </w:r>
      <w:r w:rsidR="00572104">
        <w:t>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E33D2" w:rsidRPr="00A54937" w14:paraId="47834F1C" w14:textId="77777777" w:rsidTr="00455D9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1D68D09" w14:textId="77777777" w:rsidR="00EE33D2" w:rsidRPr="00A54937" w:rsidRDefault="00EE33D2" w:rsidP="00455D9B">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EED5C39" w14:textId="77777777" w:rsidR="00EE33D2" w:rsidRPr="00A54937" w:rsidRDefault="00EE33D2" w:rsidP="00455D9B">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7DB43" w14:textId="77777777" w:rsidR="00EE33D2" w:rsidRPr="00A54937" w:rsidRDefault="00EE33D2" w:rsidP="00455D9B">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9A36A31" w14:textId="77777777" w:rsidR="00EE33D2" w:rsidRPr="00A54937" w:rsidRDefault="00EE33D2" w:rsidP="00455D9B">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D2D8CE7" w14:textId="77777777" w:rsidR="00EE33D2" w:rsidRPr="00A54937" w:rsidRDefault="00EE33D2" w:rsidP="00455D9B">
            <w:pPr>
              <w:pStyle w:val="TAH"/>
            </w:pPr>
            <w:r w:rsidRPr="00A54937">
              <w:t>Description</w:t>
            </w:r>
          </w:p>
        </w:tc>
      </w:tr>
      <w:tr w:rsidR="00EE33D2" w:rsidRPr="00A54937" w14:paraId="28774C9E" w14:textId="77777777" w:rsidTr="00455D9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37ED32B" w14:textId="77777777" w:rsidR="00EE33D2" w:rsidRDefault="00EE33D2" w:rsidP="00455D9B">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77E4FA" w14:textId="77777777" w:rsidR="00EE33D2" w:rsidRDefault="00EE33D2" w:rsidP="00455D9B">
            <w:pPr>
              <w:pStyle w:val="TAL"/>
            </w:pPr>
          </w:p>
        </w:tc>
        <w:tc>
          <w:tcPr>
            <w:tcW w:w="209" w:type="pct"/>
            <w:tcBorders>
              <w:top w:val="single" w:sz="4" w:space="0" w:color="auto"/>
              <w:left w:val="single" w:sz="6" w:space="0" w:color="000000"/>
              <w:bottom w:val="single" w:sz="4" w:space="0" w:color="auto"/>
              <w:right w:val="single" w:sz="6" w:space="0" w:color="000000"/>
            </w:tcBorders>
          </w:tcPr>
          <w:p w14:paraId="299801D2" w14:textId="77777777" w:rsidR="00EE33D2" w:rsidRDefault="00EE33D2" w:rsidP="00455D9B">
            <w:pPr>
              <w:pStyle w:val="TAC"/>
            </w:pPr>
          </w:p>
        </w:tc>
        <w:tc>
          <w:tcPr>
            <w:tcW w:w="608" w:type="pct"/>
            <w:tcBorders>
              <w:top w:val="single" w:sz="4" w:space="0" w:color="auto"/>
              <w:left w:val="single" w:sz="6" w:space="0" w:color="000000"/>
              <w:bottom w:val="single" w:sz="4" w:space="0" w:color="auto"/>
              <w:right w:val="single" w:sz="6" w:space="0" w:color="000000"/>
            </w:tcBorders>
          </w:tcPr>
          <w:p w14:paraId="478A9534" w14:textId="77777777" w:rsidR="00EE33D2" w:rsidRDefault="00EE33D2" w:rsidP="00455D9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A8AC369" w14:textId="77777777" w:rsidR="00EE33D2" w:rsidRPr="000C4B53" w:rsidRDefault="00EE33D2" w:rsidP="00455D9B">
            <w:pPr>
              <w:pStyle w:val="TAL"/>
            </w:pPr>
          </w:p>
        </w:tc>
      </w:tr>
    </w:tbl>
    <w:p w14:paraId="03C30917" w14:textId="77777777" w:rsidR="00EE33D2" w:rsidRDefault="00EE33D2" w:rsidP="00EE33D2"/>
    <w:p w14:paraId="6C4079F7" w14:textId="01C3A207" w:rsidR="00EE33D2" w:rsidRPr="00384E92" w:rsidRDefault="00EE33D2" w:rsidP="00EE33D2">
      <w:r>
        <w:t>This method shall support the request data structures specified in table 8.1.2.4.3.</w:t>
      </w:r>
      <w:r w:rsidR="00572104">
        <w:t>3</w:t>
      </w:r>
      <w:r>
        <w:t>-2 and the response data structures and response codes specified in table 8.1.2.4.3.</w:t>
      </w:r>
      <w:r w:rsidR="00572104">
        <w:t>3</w:t>
      </w:r>
      <w:r>
        <w:t>-3.</w:t>
      </w:r>
    </w:p>
    <w:p w14:paraId="0093E4EE" w14:textId="492B8976" w:rsidR="00EE33D2" w:rsidRPr="001769FF" w:rsidRDefault="00EE33D2" w:rsidP="00EE33D2">
      <w:pPr>
        <w:pStyle w:val="TH"/>
      </w:pPr>
      <w:r>
        <w:t>Table 8.1.2.4.3.</w:t>
      </w:r>
      <w:r w:rsidR="00572104">
        <w:t>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E33D2" w:rsidRPr="00A54937" w14:paraId="58086F84" w14:textId="77777777" w:rsidTr="00455D9B">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4C23D07" w14:textId="77777777" w:rsidR="00EE33D2" w:rsidRPr="00A54937" w:rsidRDefault="00EE33D2" w:rsidP="00455D9B">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AAC02B8" w14:textId="77777777" w:rsidR="00EE33D2" w:rsidRPr="00A54937" w:rsidRDefault="00EE33D2" w:rsidP="00455D9B">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3F13597" w14:textId="77777777" w:rsidR="00EE33D2" w:rsidRPr="00A54937" w:rsidRDefault="00EE33D2" w:rsidP="00455D9B">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7A1DF83" w14:textId="77777777" w:rsidR="00EE33D2" w:rsidRPr="00A54937" w:rsidRDefault="00EE33D2" w:rsidP="00455D9B">
            <w:pPr>
              <w:pStyle w:val="TAH"/>
            </w:pPr>
            <w:r w:rsidRPr="00A54937">
              <w:t>Description</w:t>
            </w:r>
          </w:p>
        </w:tc>
      </w:tr>
      <w:tr w:rsidR="00EE33D2" w:rsidRPr="00A54937" w14:paraId="2F5AA668" w14:textId="77777777" w:rsidTr="00455D9B">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6AB0D5E" w14:textId="77777777" w:rsidR="00EE33D2" w:rsidRPr="00A54937" w:rsidRDefault="00EE33D2" w:rsidP="00455D9B">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7B2CB6FF" w14:textId="77777777" w:rsidR="00EE33D2" w:rsidRPr="00A54937" w:rsidRDefault="00EE33D2" w:rsidP="00455D9B">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D754B65" w14:textId="77777777" w:rsidR="00EE33D2" w:rsidRPr="00A54937" w:rsidRDefault="00EE33D2" w:rsidP="00455D9B">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7DA5E26" w14:textId="77777777" w:rsidR="00EE33D2" w:rsidRPr="00A54937" w:rsidRDefault="00EE33D2" w:rsidP="00455D9B">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43AEAC03" w14:textId="77777777" w:rsidR="00EE33D2" w:rsidRDefault="00EE33D2" w:rsidP="00EE33D2"/>
    <w:p w14:paraId="1F09CCD4" w14:textId="26454013" w:rsidR="00EE33D2" w:rsidRPr="001769FF" w:rsidRDefault="00EE33D2" w:rsidP="00EE33D2">
      <w:pPr>
        <w:pStyle w:val="TH"/>
      </w:pPr>
      <w:r>
        <w:t>Table 8.1.2.4.3.</w:t>
      </w:r>
      <w:r w:rsidR="00572104">
        <w:t>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E33D2" w:rsidRPr="00A54937" w14:paraId="3EEE3B02"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39D68" w14:textId="77777777" w:rsidR="00EE33D2" w:rsidRPr="00A54937" w:rsidRDefault="00EE33D2" w:rsidP="00455D9B">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3BA880E" w14:textId="77777777" w:rsidR="00EE33D2" w:rsidRPr="00A54937" w:rsidRDefault="00EE33D2" w:rsidP="00455D9B">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0262CC" w14:textId="77777777" w:rsidR="00EE33D2" w:rsidRPr="00A54937" w:rsidRDefault="00EE33D2" w:rsidP="00455D9B">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94DA31" w14:textId="77777777" w:rsidR="00EE33D2" w:rsidRPr="00A54937" w:rsidRDefault="00EE33D2" w:rsidP="00455D9B">
            <w:pPr>
              <w:pStyle w:val="TAH"/>
            </w:pPr>
            <w:r w:rsidRPr="00A54937">
              <w:t>Response</w:t>
            </w:r>
          </w:p>
          <w:p w14:paraId="7D835879" w14:textId="77777777" w:rsidR="00EE33D2" w:rsidRPr="00A54937" w:rsidRDefault="00EE33D2" w:rsidP="00455D9B">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E60F85" w14:textId="77777777" w:rsidR="00EE33D2" w:rsidRPr="00A54937" w:rsidRDefault="00EE33D2" w:rsidP="00455D9B">
            <w:pPr>
              <w:pStyle w:val="TAH"/>
            </w:pPr>
            <w:r w:rsidRPr="00A54937">
              <w:t>Description</w:t>
            </w:r>
          </w:p>
        </w:tc>
      </w:tr>
      <w:tr w:rsidR="00EE33D2" w:rsidRPr="00A54937" w14:paraId="06C5CED9"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5A7F76" w14:textId="77777777" w:rsidR="00EE33D2" w:rsidRPr="00A54937" w:rsidRDefault="00EE33D2" w:rsidP="00455D9B">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2ED8B380" w14:textId="77777777" w:rsidR="00EE33D2" w:rsidRPr="00A54937" w:rsidRDefault="00EE33D2" w:rsidP="00455D9B">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A6B02FA" w14:textId="77777777" w:rsidR="00EE33D2" w:rsidRPr="00A54937" w:rsidRDefault="00EE33D2" w:rsidP="00455D9B">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65E039F" w14:textId="77777777" w:rsidR="00EE33D2" w:rsidRPr="00A54937" w:rsidRDefault="00EE33D2" w:rsidP="00455D9B">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BD9339" w14:textId="77777777" w:rsidR="00EE33D2" w:rsidRPr="00A54937" w:rsidRDefault="00EE33D2" w:rsidP="00455D9B">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EE33D2" w:rsidRPr="00A54937" w14:paraId="051EFFEC"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9D05D7" w14:textId="77777777" w:rsidR="00EE33D2" w:rsidRDefault="00EE33D2"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BF5ECFC" w14:textId="77777777" w:rsidR="00EE33D2" w:rsidRPr="0016361A" w:rsidRDefault="00EE33D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64915E54" w14:textId="77777777" w:rsidR="00EE33D2" w:rsidRDefault="00EE33D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37DCB41A" w14:textId="77777777" w:rsidR="00EE33D2" w:rsidRDefault="00EE33D2" w:rsidP="00455D9B">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8F61F64" w14:textId="77777777" w:rsidR="00EE33D2" w:rsidRDefault="00EE33D2" w:rsidP="00455D9B">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EE33D2" w:rsidRPr="00A54937" w14:paraId="41557965"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4CA3E1" w14:textId="77777777" w:rsidR="00EE33D2" w:rsidRDefault="00EE33D2"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37A97B" w14:textId="77777777" w:rsidR="00EE33D2" w:rsidRPr="0016361A" w:rsidRDefault="00EE33D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266DBD1C" w14:textId="77777777" w:rsidR="00EE33D2" w:rsidRDefault="00EE33D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5AFCA473" w14:textId="77777777" w:rsidR="00EE33D2" w:rsidRDefault="00EE33D2" w:rsidP="00455D9B">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3DC258" w14:textId="08CAA0B0" w:rsidR="00EE33D2" w:rsidRDefault="00EE33D2" w:rsidP="00D6396E">
            <w:pPr>
              <w:pStyle w:val="TAL"/>
            </w:pPr>
            <w:r>
              <w:t xml:space="preserve">Temporary redirection, during resource modification. The response shall include a Location header field containing an alternative URI of the resource located in an alternative </w:t>
            </w:r>
            <w:r w:rsidR="00D6396E">
              <w:t>ECS</w:t>
            </w:r>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EE33D2" w:rsidRPr="00A54937" w14:paraId="228BC1FE"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1EDFDA" w14:textId="77777777" w:rsidR="00EE33D2" w:rsidRDefault="00EE33D2" w:rsidP="00455D9B">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67E5E99" w14:textId="77777777" w:rsidR="00EE33D2" w:rsidRPr="0016361A" w:rsidRDefault="00EE33D2" w:rsidP="00455D9B">
            <w:pPr>
              <w:pStyle w:val="TAC"/>
            </w:pPr>
          </w:p>
        </w:tc>
        <w:tc>
          <w:tcPr>
            <w:tcW w:w="738" w:type="pct"/>
            <w:tcBorders>
              <w:top w:val="single" w:sz="4" w:space="0" w:color="auto"/>
              <w:left w:val="single" w:sz="6" w:space="0" w:color="000000"/>
              <w:bottom w:val="single" w:sz="4" w:space="0" w:color="auto"/>
              <w:right w:val="single" w:sz="6" w:space="0" w:color="000000"/>
            </w:tcBorders>
          </w:tcPr>
          <w:p w14:paraId="78FFFA75" w14:textId="77777777" w:rsidR="00EE33D2" w:rsidRDefault="00EE33D2" w:rsidP="00455D9B">
            <w:pPr>
              <w:pStyle w:val="TAL"/>
            </w:pPr>
          </w:p>
        </w:tc>
        <w:tc>
          <w:tcPr>
            <w:tcW w:w="967" w:type="pct"/>
            <w:tcBorders>
              <w:top w:val="single" w:sz="4" w:space="0" w:color="auto"/>
              <w:left w:val="single" w:sz="6" w:space="0" w:color="000000"/>
              <w:bottom w:val="single" w:sz="4" w:space="0" w:color="auto"/>
              <w:right w:val="single" w:sz="6" w:space="0" w:color="000000"/>
            </w:tcBorders>
          </w:tcPr>
          <w:p w14:paraId="0F384368" w14:textId="77777777" w:rsidR="00EE33D2" w:rsidRDefault="00EE33D2" w:rsidP="00455D9B">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7EABA5" w14:textId="27211B1C" w:rsidR="00EE33D2" w:rsidRDefault="00EE33D2" w:rsidP="00D6396E">
            <w:pPr>
              <w:pStyle w:val="TAL"/>
            </w:pPr>
            <w:r>
              <w:t xml:space="preserve">Permanent redirection, during resource modification. The response shall include a Location header field containing an alternative URI of the resource located in an alternative </w:t>
            </w:r>
            <w:r w:rsidR="00D6396E">
              <w:t>ECS</w:t>
            </w:r>
            <w:r>
              <w:t>.</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EE33D2" w:rsidRPr="00A54937" w14:paraId="55954B73" w14:textId="77777777" w:rsidTr="00455D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69DFA39" w14:textId="77777777" w:rsidR="00EE33D2" w:rsidRPr="0016361A" w:rsidRDefault="00EE33D2" w:rsidP="00455D9B">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5B7C6673" w14:textId="77777777" w:rsidR="00EE33D2" w:rsidRDefault="00EE33D2" w:rsidP="00EE33D2"/>
    <w:p w14:paraId="74A7A8C2" w14:textId="0877A390" w:rsidR="00EE33D2" w:rsidRDefault="00EE33D2" w:rsidP="00EE33D2">
      <w:pPr>
        <w:pStyle w:val="TH"/>
      </w:pPr>
      <w:r w:rsidRPr="00A04126">
        <w:t>Table</w:t>
      </w:r>
      <w:r>
        <w:t> 8.1.2.4.3.</w:t>
      </w:r>
      <w:r w:rsidR="00572104">
        <w:t>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E33D2" w14:paraId="2B153332"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02077F" w14:textId="77777777" w:rsidR="00EE33D2" w:rsidRDefault="00EE33D2"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E67810" w14:textId="77777777" w:rsidR="00EE33D2" w:rsidRDefault="00EE33D2"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98F15B" w14:textId="77777777" w:rsidR="00EE33D2" w:rsidRDefault="00EE33D2"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6FE722" w14:textId="77777777" w:rsidR="00EE33D2" w:rsidRDefault="00EE33D2"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02CA3B" w14:textId="77777777" w:rsidR="00EE33D2" w:rsidRDefault="00EE33D2" w:rsidP="00455D9B">
            <w:pPr>
              <w:pStyle w:val="TAH"/>
            </w:pPr>
            <w:r>
              <w:t>Description</w:t>
            </w:r>
          </w:p>
        </w:tc>
      </w:tr>
      <w:tr w:rsidR="00EE33D2" w14:paraId="78FD5FA9"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59BF02" w14:textId="77777777" w:rsidR="00EE33D2" w:rsidRDefault="00EE33D2"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9019241" w14:textId="77777777" w:rsidR="00EE33D2" w:rsidRDefault="00EE33D2"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54C258" w14:textId="77777777" w:rsidR="00EE33D2" w:rsidRDefault="00EE33D2"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B09830" w14:textId="77777777" w:rsidR="00EE33D2" w:rsidRDefault="00EE33D2"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CB4AB3" w14:textId="10755E95" w:rsidR="00EE33D2" w:rsidRDefault="00EE33D2" w:rsidP="00DC278D">
            <w:pPr>
              <w:pStyle w:val="TAL"/>
            </w:pPr>
            <w:r>
              <w:t xml:space="preserve">An alternative URI of the resource located in an alternative </w:t>
            </w:r>
            <w:r w:rsidR="00DC278D">
              <w:t>ECS</w:t>
            </w:r>
            <w:r>
              <w:t>.</w:t>
            </w:r>
          </w:p>
        </w:tc>
      </w:tr>
    </w:tbl>
    <w:p w14:paraId="2B4BBDCC" w14:textId="77777777" w:rsidR="00EE33D2" w:rsidRDefault="00EE33D2" w:rsidP="00EE33D2"/>
    <w:p w14:paraId="13BD0810" w14:textId="70CA86E1" w:rsidR="00EE33D2" w:rsidRDefault="00EE33D2" w:rsidP="00EE33D2">
      <w:pPr>
        <w:pStyle w:val="TH"/>
      </w:pPr>
      <w:r>
        <w:t>Table 8.1.2.4.3.</w:t>
      </w:r>
      <w:r w:rsidR="00572104">
        <w:t>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E33D2" w14:paraId="0E9D696A" w14:textId="77777777" w:rsidTr="00455D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EB1631" w14:textId="77777777" w:rsidR="00EE33D2" w:rsidRDefault="00EE33D2" w:rsidP="00455D9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BF4179" w14:textId="77777777" w:rsidR="00EE33D2" w:rsidRDefault="00EE33D2" w:rsidP="00455D9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3F9978" w14:textId="77777777" w:rsidR="00EE33D2" w:rsidRDefault="00EE33D2" w:rsidP="00455D9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F7A9E" w14:textId="77777777" w:rsidR="00EE33D2" w:rsidRDefault="00EE33D2" w:rsidP="00455D9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3FDA10" w14:textId="77777777" w:rsidR="00EE33D2" w:rsidRDefault="00EE33D2" w:rsidP="00455D9B">
            <w:pPr>
              <w:pStyle w:val="TAH"/>
            </w:pPr>
            <w:r>
              <w:t>Description</w:t>
            </w:r>
          </w:p>
        </w:tc>
      </w:tr>
      <w:tr w:rsidR="00EE33D2" w14:paraId="42634090" w14:textId="77777777" w:rsidTr="00455D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E1B391" w14:textId="77777777" w:rsidR="00EE33D2" w:rsidRDefault="00EE33D2" w:rsidP="00455D9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B29406" w14:textId="77777777" w:rsidR="00EE33D2" w:rsidRDefault="00EE33D2" w:rsidP="00455D9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E5758F" w14:textId="77777777" w:rsidR="00EE33D2" w:rsidRDefault="00EE33D2" w:rsidP="00455D9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DBBE73" w14:textId="77777777" w:rsidR="00EE33D2" w:rsidRDefault="00EE33D2" w:rsidP="00455D9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2610E8" w14:textId="01BA4403" w:rsidR="00EE33D2" w:rsidRDefault="00EE33D2" w:rsidP="00DC278D">
            <w:pPr>
              <w:pStyle w:val="TAL"/>
            </w:pPr>
            <w:r>
              <w:t xml:space="preserve">An alternative URI of the resource located in an alternative </w:t>
            </w:r>
            <w:r w:rsidR="00DC278D">
              <w:t>ECS</w:t>
            </w:r>
            <w:r>
              <w:t>.</w:t>
            </w:r>
          </w:p>
        </w:tc>
      </w:tr>
    </w:tbl>
    <w:p w14:paraId="17E02668" w14:textId="77777777" w:rsidR="00EE33D2" w:rsidRDefault="00EE33D2" w:rsidP="00266FF3"/>
    <w:p w14:paraId="56D7638E" w14:textId="5F6CFC46" w:rsidR="00266FF3" w:rsidRDefault="000238C5" w:rsidP="00266FF3">
      <w:pPr>
        <w:pStyle w:val="Heading3"/>
      </w:pPr>
      <w:bookmarkStart w:id="502" w:name="_Toc96848320"/>
      <w:r>
        <w:t>8.1</w:t>
      </w:r>
      <w:r w:rsidR="00266FF3">
        <w:t>.3</w:t>
      </w:r>
      <w:r w:rsidR="00266FF3">
        <w:tab/>
        <w:t>Custom Operations without associated resources</w:t>
      </w:r>
      <w:bookmarkEnd w:id="481"/>
      <w:bookmarkEnd w:id="502"/>
    </w:p>
    <w:p w14:paraId="0C7D08FB" w14:textId="77777777" w:rsidR="004400FA" w:rsidRDefault="004400FA" w:rsidP="004400FA">
      <w:pPr>
        <w:pStyle w:val="Heading4"/>
      </w:pPr>
      <w:bookmarkStart w:id="503" w:name="_Toc510696623"/>
      <w:bookmarkStart w:id="504" w:name="_Toc35971414"/>
      <w:bookmarkStart w:id="505" w:name="_Toc94194876"/>
      <w:bookmarkStart w:id="506" w:name="_Toc96848321"/>
      <w:r>
        <w:t>8.1.3.1</w:t>
      </w:r>
      <w:r>
        <w:tab/>
        <w:t>Overview</w:t>
      </w:r>
      <w:bookmarkEnd w:id="503"/>
      <w:bookmarkEnd w:id="504"/>
      <w:bookmarkEnd w:id="505"/>
      <w:bookmarkEnd w:id="506"/>
    </w:p>
    <w:p w14:paraId="33CE3C55" w14:textId="77777777" w:rsidR="004400FA" w:rsidRDefault="004400FA" w:rsidP="004400FA">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B900C3">
        <w:rPr>
          <w:highlight w:val="yellow"/>
        </w:rPr>
        <w:t>x</w:t>
      </w:r>
      <w:r>
        <w:rPr>
          <w:color w:val="000000"/>
        </w:rPr>
        <w:t>.4.1-</w:t>
      </w:r>
      <w:r>
        <w:rPr>
          <w:color w:val="000000"/>
          <w:lang w:eastAsia="zh-CN"/>
        </w:rPr>
        <w:t>1.</w:t>
      </w:r>
    </w:p>
    <w:p w14:paraId="09ED56BC" w14:textId="77777777" w:rsidR="004400FA" w:rsidRDefault="004400FA" w:rsidP="004400FA">
      <w:pPr>
        <w:pStyle w:val="TH"/>
      </w:pPr>
      <w:r>
        <w:object w:dxaOrig="6550" w:dyaOrig="2880" w14:anchorId="63B406FD">
          <v:shape id="_x0000_i1033" type="#_x0000_t75" style="width:312.9pt;height:139.4pt" o:ole="">
            <v:imagedata r:id="rId23" o:title=""/>
          </v:shape>
          <o:OLEObject Type="Embed" ProgID="Visio.Drawing.15" ShapeID="_x0000_i1033" DrawAspect="Content" ObjectID="_1707643883" r:id="rId24"/>
        </w:object>
      </w:r>
    </w:p>
    <w:p w14:paraId="71251334" w14:textId="77777777" w:rsidR="004400FA" w:rsidRDefault="004400FA" w:rsidP="004400FA">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365EB8D6" w14:textId="77777777" w:rsidR="004400FA" w:rsidRDefault="004400FA" w:rsidP="004400FA">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6AE5C8D3" w14:textId="77777777" w:rsidR="004400FA" w:rsidRDefault="004400FA" w:rsidP="004400FA">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4400FA" w14:paraId="1FEFBD66" w14:textId="77777777" w:rsidTr="007D606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0C5633C0" w14:textId="77777777" w:rsidR="004400FA" w:rsidRDefault="004400FA" w:rsidP="007D606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C1235" w14:textId="77777777" w:rsidR="004400FA" w:rsidRDefault="004400FA" w:rsidP="007D606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2363B5" w14:textId="77777777" w:rsidR="004400FA" w:rsidRDefault="004400FA" w:rsidP="007D606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B4D22C" w14:textId="77777777" w:rsidR="004400FA" w:rsidRDefault="004400FA" w:rsidP="007D606A">
            <w:pPr>
              <w:pStyle w:val="TAH"/>
            </w:pPr>
            <w:r>
              <w:t>Description</w:t>
            </w:r>
          </w:p>
        </w:tc>
      </w:tr>
      <w:tr w:rsidR="004400FA" w14:paraId="29094862" w14:textId="77777777" w:rsidTr="007D606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4B41BC9C" w14:textId="77777777" w:rsidR="004400FA" w:rsidRDefault="004400FA" w:rsidP="007D606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33ED7C3F" w14:textId="77777777" w:rsidR="004400FA" w:rsidRDefault="004400FA" w:rsidP="007D606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38C452FB" w14:textId="77777777" w:rsidR="004400FA" w:rsidRDefault="004400FA" w:rsidP="007D606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EB035B5" w14:textId="77777777" w:rsidR="004400FA" w:rsidRDefault="004400FA" w:rsidP="007D606A">
            <w:pPr>
              <w:pStyle w:val="TAL"/>
            </w:pPr>
            <w:r>
              <w:t xml:space="preserve">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tc>
      </w:tr>
    </w:tbl>
    <w:p w14:paraId="642A9318" w14:textId="77777777" w:rsidR="004400FA" w:rsidRDefault="004400FA" w:rsidP="004400FA"/>
    <w:p w14:paraId="5059E219" w14:textId="77777777" w:rsidR="004400FA" w:rsidRDefault="004400FA" w:rsidP="004400FA">
      <w:pPr>
        <w:pStyle w:val="Heading4"/>
      </w:pPr>
      <w:bookmarkStart w:id="507" w:name="_Toc510696624"/>
      <w:bookmarkStart w:id="508" w:name="_Toc35971415"/>
      <w:bookmarkStart w:id="509" w:name="_Toc94194877"/>
      <w:bookmarkStart w:id="510" w:name="_Toc96848322"/>
      <w:r>
        <w:t>8.1.3.2</w:t>
      </w:r>
      <w:r>
        <w:tab/>
        <w:t xml:space="preserve">Operation: </w:t>
      </w:r>
      <w:bookmarkEnd w:id="507"/>
      <w:bookmarkEnd w:id="508"/>
      <w:bookmarkEnd w:id="509"/>
      <w:r>
        <w:t>Request</w:t>
      </w:r>
      <w:bookmarkEnd w:id="510"/>
    </w:p>
    <w:p w14:paraId="2343C5E1" w14:textId="77777777" w:rsidR="004400FA" w:rsidRDefault="004400FA" w:rsidP="004400FA">
      <w:pPr>
        <w:pStyle w:val="Heading5"/>
      </w:pPr>
      <w:bookmarkStart w:id="511" w:name="_Toc510696625"/>
      <w:bookmarkStart w:id="512" w:name="_Toc35971416"/>
      <w:bookmarkStart w:id="513" w:name="_Toc94194878"/>
      <w:bookmarkStart w:id="514" w:name="_Toc96848323"/>
      <w:r>
        <w:t>8.1.3.2.1</w:t>
      </w:r>
      <w:r>
        <w:tab/>
        <w:t>Description</w:t>
      </w:r>
      <w:bookmarkEnd w:id="511"/>
      <w:bookmarkEnd w:id="512"/>
      <w:bookmarkEnd w:id="513"/>
      <w:bookmarkEnd w:id="514"/>
    </w:p>
    <w:p w14:paraId="7A0B18AF" w14:textId="77777777" w:rsidR="004400FA" w:rsidRDefault="004400FA" w:rsidP="004400FA">
      <w:bookmarkStart w:id="515" w:name="_Toc510696626"/>
      <w:bookmarkStart w:id="516"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16BEEA83" w14:textId="77777777" w:rsidR="004400FA" w:rsidRDefault="004400FA" w:rsidP="004400FA">
      <w:pPr>
        <w:pStyle w:val="Heading5"/>
      </w:pPr>
      <w:bookmarkStart w:id="517" w:name="_Toc94194879"/>
      <w:bookmarkStart w:id="518" w:name="_Toc96848324"/>
      <w:r>
        <w:lastRenderedPageBreak/>
        <w:t>8.1.3.2.2</w:t>
      </w:r>
      <w:r>
        <w:tab/>
        <w:t>Operation Definition</w:t>
      </w:r>
      <w:bookmarkEnd w:id="515"/>
      <w:bookmarkEnd w:id="516"/>
      <w:bookmarkEnd w:id="517"/>
      <w:bookmarkEnd w:id="518"/>
    </w:p>
    <w:p w14:paraId="35375DA9" w14:textId="77777777" w:rsidR="004400FA" w:rsidRDefault="004400FA" w:rsidP="004400FA">
      <w:r>
        <w:t>This operation shall support the request data structures and the response data structures and response codes specified in tables 8.1.3.2.2-1 and 8.1.3.2.2-2.</w:t>
      </w:r>
    </w:p>
    <w:p w14:paraId="2810ED78" w14:textId="77777777" w:rsidR="004400FA" w:rsidRDefault="004400FA" w:rsidP="004400FA">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400FA" w14:paraId="6BEF667F" w14:textId="77777777" w:rsidTr="007D60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C72DC9A" w14:textId="77777777" w:rsidR="004400FA" w:rsidRDefault="004400FA" w:rsidP="007D606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4D85C8C6" w14:textId="77777777" w:rsidR="004400FA" w:rsidRDefault="004400FA" w:rsidP="007D606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074430D" w14:textId="77777777" w:rsidR="004400FA" w:rsidRDefault="004400FA" w:rsidP="007D606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73D0B83" w14:textId="77777777" w:rsidR="004400FA" w:rsidRDefault="004400FA" w:rsidP="007D606A">
            <w:pPr>
              <w:pStyle w:val="TAH"/>
            </w:pPr>
            <w:r>
              <w:t>Description</w:t>
            </w:r>
          </w:p>
        </w:tc>
      </w:tr>
      <w:tr w:rsidR="004400FA" w14:paraId="127B8FBB" w14:textId="77777777" w:rsidTr="007D606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5A3C0208" w14:textId="77777777" w:rsidR="004400FA" w:rsidRDefault="004400FA" w:rsidP="007D606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B26DC53" w14:textId="77777777" w:rsidR="004400FA" w:rsidRDefault="004400FA" w:rsidP="007D606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2CDF39D0" w14:textId="77777777" w:rsidR="004400FA" w:rsidRDefault="004400FA" w:rsidP="007D606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0AB9BC5A" w14:textId="77777777" w:rsidR="004400FA" w:rsidRDefault="004400FA" w:rsidP="007D606A">
            <w:pPr>
              <w:pStyle w:val="TAL"/>
            </w:pPr>
            <w:r>
              <w:rPr>
                <w:rFonts w:cs="Arial"/>
                <w:szCs w:val="18"/>
                <w:lang w:eastAsia="zh-CN"/>
              </w:rPr>
              <w:t xml:space="preserve">Contains the parameters to request </w:t>
            </w:r>
            <w:r w:rsidRPr="00D15294">
              <w:rPr>
                <w:rFonts w:cs="Arial"/>
                <w:szCs w:val="18"/>
                <w:lang w:eastAsia="zh-CN"/>
              </w:rPr>
              <w:t>service provisioning information</w:t>
            </w:r>
            <w:r>
              <w:rPr>
                <w:rFonts w:cs="Arial"/>
                <w:szCs w:val="18"/>
                <w:lang w:eastAsia="zh-CN"/>
              </w:rPr>
              <w:t>.</w:t>
            </w:r>
          </w:p>
        </w:tc>
      </w:tr>
    </w:tbl>
    <w:p w14:paraId="2945B3E7" w14:textId="77777777" w:rsidR="004400FA" w:rsidRDefault="004400FA" w:rsidP="004400FA"/>
    <w:p w14:paraId="72137CE2" w14:textId="77777777" w:rsidR="004400FA" w:rsidRPr="007D1B5E" w:rsidRDefault="004400FA" w:rsidP="004400FA">
      <w:pPr>
        <w:pStyle w:val="EditorsNote"/>
      </w:pPr>
      <w:r w:rsidRPr="009D4332">
        <w:t xml:space="preserve">Editor’s </w:t>
      </w:r>
      <w:r>
        <w:t>n</w:t>
      </w:r>
      <w:r w:rsidRPr="009D4332">
        <w:t xml:space="preserve">ote: Details </w:t>
      </w:r>
      <w:r>
        <w:t>of how the</w:t>
      </w:r>
      <w:r w:rsidRPr="009D4332">
        <w:t xml:space="preserve"> security credentials</w:t>
      </w:r>
      <w:r>
        <w:t xml:space="preserve"> are conveyed in the HTTP POST request message are FFS and pending requirements from</w:t>
      </w:r>
      <w:r w:rsidRPr="009D4332">
        <w:t xml:space="preserve"> SA3.</w:t>
      </w:r>
    </w:p>
    <w:p w14:paraId="70AACD61" w14:textId="77777777" w:rsidR="004400FA" w:rsidRDefault="004400FA" w:rsidP="004400FA">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4400FA" w14:paraId="111BBE8D" w14:textId="77777777" w:rsidTr="007D606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6395F600" w14:textId="77777777" w:rsidR="004400FA" w:rsidRDefault="004400FA" w:rsidP="007D606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0B0B5045" w14:textId="77777777" w:rsidR="004400FA" w:rsidRDefault="004400FA" w:rsidP="007D606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4C131A9E" w14:textId="77777777" w:rsidR="004400FA" w:rsidRDefault="004400FA" w:rsidP="007D606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13F0F80B" w14:textId="77777777" w:rsidR="004400FA" w:rsidRDefault="004400FA" w:rsidP="007D606A">
            <w:pPr>
              <w:pStyle w:val="TAH"/>
            </w:pPr>
            <w:r>
              <w:t>Response</w:t>
            </w:r>
          </w:p>
          <w:p w14:paraId="1E686CE7" w14:textId="77777777" w:rsidR="004400FA" w:rsidRDefault="004400FA" w:rsidP="007D606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2726A885" w14:textId="77777777" w:rsidR="004400FA" w:rsidRDefault="004400FA" w:rsidP="007D606A">
            <w:pPr>
              <w:pStyle w:val="TAH"/>
            </w:pPr>
            <w:r>
              <w:t>Description</w:t>
            </w:r>
          </w:p>
        </w:tc>
      </w:tr>
      <w:tr w:rsidR="004400FA" w14:paraId="7FFF1842" w14:textId="77777777" w:rsidTr="007D606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69DE98" w14:textId="77777777" w:rsidR="004400FA" w:rsidRDefault="004400FA" w:rsidP="007D606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288D4FFA" w14:textId="77777777" w:rsidR="004400FA" w:rsidRDefault="004400FA" w:rsidP="007D606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5041ECE1" w14:textId="77777777" w:rsidR="004400FA" w:rsidRDefault="004400FA" w:rsidP="007D606A">
            <w:pPr>
              <w:pStyle w:val="TAC"/>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0C296363" w14:textId="77777777" w:rsidR="004400FA" w:rsidRDefault="004400FA" w:rsidP="007D606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D672CE" w14:textId="77777777" w:rsidR="004400FA" w:rsidRDefault="004400FA" w:rsidP="007D606A">
            <w:pPr>
              <w:pStyle w:val="TAL"/>
            </w:pPr>
            <w:r>
              <w:t>The requested service provisioning information is returned successfully.</w:t>
            </w:r>
          </w:p>
        </w:tc>
      </w:tr>
      <w:tr w:rsidR="004400FA" w14:paraId="0D73CD52" w14:textId="77777777" w:rsidTr="007D606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28A7E" w14:textId="77777777" w:rsidR="004400FA" w:rsidRDefault="004400FA" w:rsidP="007D606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119800FB" w14:textId="77777777" w:rsidR="004400FA" w:rsidRDefault="004400FA" w:rsidP="007D606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F6A64BE" w14:textId="77777777" w:rsidR="004400FA" w:rsidRDefault="004400FA" w:rsidP="007D606A">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7FA79267" w14:textId="77777777" w:rsidR="004400FA" w:rsidRDefault="004400FA" w:rsidP="007D606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AA88143" w14:textId="77777777" w:rsidR="004400FA" w:rsidRDefault="004400FA" w:rsidP="007D606A">
            <w:pPr>
              <w:pStyle w:val="TAL"/>
            </w:pPr>
            <w:r>
              <w:t>The requested service provisioning information does not exist.</w:t>
            </w:r>
          </w:p>
        </w:tc>
      </w:tr>
      <w:tr w:rsidR="004400FA" w14:paraId="2B373248" w14:textId="77777777" w:rsidTr="007D606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E987E6F" w14:textId="77777777" w:rsidR="004400FA" w:rsidRDefault="004400FA" w:rsidP="007D606A">
            <w:pPr>
              <w:pStyle w:val="TAN"/>
            </w:pPr>
            <w:r>
              <w:t>NOTE:</w:t>
            </w:r>
            <w:r>
              <w:rPr>
                <w:noProof/>
              </w:rPr>
              <w:tab/>
              <w:t xml:space="preserve">The manadatory </w:t>
            </w:r>
            <w:r>
              <w:t>HTTP error status code for the HTTP POST method listed in Table 5.2.6-1 of 3GPP TS 29.122 [3] also apply.</w:t>
            </w:r>
          </w:p>
        </w:tc>
      </w:tr>
    </w:tbl>
    <w:p w14:paraId="7F90B258" w14:textId="77777777" w:rsidR="004400FA" w:rsidRDefault="004400FA" w:rsidP="004400FA"/>
    <w:p w14:paraId="20132B29" w14:textId="5988B8D1" w:rsidR="00266FF3" w:rsidRDefault="004400FA" w:rsidP="001D1898">
      <w:pPr>
        <w:pStyle w:val="EditorsNote"/>
      </w:pPr>
      <w:bookmarkStart w:id="519" w:name="_Toc510696627"/>
      <w:bookmarkStart w:id="520" w:name="_Toc35971418"/>
      <w:r w:rsidRPr="009D4332">
        <w:t xml:space="preserve">Editor’s </w:t>
      </w:r>
      <w:r>
        <w:t>note:</w:t>
      </w:r>
      <w:r>
        <w:tab/>
        <w:t>The use of HTTP 307 and/or 308 redirection response status codes is FFS</w:t>
      </w:r>
      <w:r w:rsidRPr="009D4332">
        <w:t>.</w:t>
      </w:r>
      <w:bookmarkEnd w:id="519"/>
      <w:bookmarkEnd w:id="520"/>
    </w:p>
    <w:p w14:paraId="1A6B7EF1" w14:textId="46E02ACC" w:rsidR="00266FF3" w:rsidRDefault="000238C5" w:rsidP="00266FF3">
      <w:pPr>
        <w:pStyle w:val="Heading3"/>
      </w:pPr>
      <w:bookmarkStart w:id="521" w:name="_Toc70534738"/>
      <w:bookmarkStart w:id="522" w:name="_Toc96848325"/>
      <w:r>
        <w:t>8.1</w:t>
      </w:r>
      <w:r w:rsidR="00266FF3">
        <w:t>.4</w:t>
      </w:r>
      <w:r w:rsidR="00266FF3">
        <w:tab/>
        <w:t>Notifications</w:t>
      </w:r>
      <w:bookmarkEnd w:id="521"/>
      <w:bookmarkEnd w:id="522"/>
    </w:p>
    <w:p w14:paraId="28F19C20" w14:textId="40225CED" w:rsidR="00266FF3" w:rsidRPr="00AF7276" w:rsidRDefault="000238C5" w:rsidP="00266FF3">
      <w:pPr>
        <w:pStyle w:val="Heading4"/>
      </w:pPr>
      <w:bookmarkStart w:id="523" w:name="_Toc96848326"/>
      <w:r>
        <w:t>8.1</w:t>
      </w:r>
      <w:r w:rsidR="00266FF3">
        <w:t>.4</w:t>
      </w:r>
      <w:r w:rsidR="00266FF3" w:rsidRPr="00AF7276">
        <w:t>.1</w:t>
      </w:r>
      <w:r w:rsidR="00266FF3" w:rsidRPr="00AF7276">
        <w:tab/>
        <w:t>General</w:t>
      </w:r>
      <w:bookmarkEnd w:id="523"/>
    </w:p>
    <w:p w14:paraId="57FF306B" w14:textId="0153CA2A" w:rsidR="00266FF3" w:rsidRPr="00384E92" w:rsidRDefault="00266FF3" w:rsidP="00266FF3">
      <w:pPr>
        <w:pStyle w:val="TH"/>
      </w:pPr>
      <w:r w:rsidRPr="00384E92">
        <w:t>Table</w:t>
      </w:r>
      <w:r>
        <w:t> </w:t>
      </w:r>
      <w:r w:rsidR="000238C5">
        <w:t>8.1</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266FF3" w:rsidRPr="00384E92" w14:paraId="5606A8C0" w14:textId="77777777" w:rsidTr="00076B47">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F16CEF" w14:textId="77777777" w:rsidR="00266FF3" w:rsidRPr="008C18E3" w:rsidRDefault="00266FF3" w:rsidP="00076B47">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ECF487" w14:textId="77777777" w:rsidR="00266FF3" w:rsidRPr="008C18E3" w:rsidRDefault="00266FF3" w:rsidP="00076B47">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DA182" w14:textId="77777777" w:rsidR="00266FF3" w:rsidRPr="008C18E3" w:rsidRDefault="00266FF3" w:rsidP="00076B47">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D9B01F" w14:textId="77777777" w:rsidR="00266FF3" w:rsidRDefault="00266FF3" w:rsidP="00076B47">
            <w:pPr>
              <w:pStyle w:val="TAH"/>
            </w:pPr>
            <w:r>
              <w:t>Description</w:t>
            </w:r>
          </w:p>
          <w:p w14:paraId="3246826F" w14:textId="77777777" w:rsidR="00266FF3" w:rsidRPr="008C18E3" w:rsidRDefault="00266FF3" w:rsidP="00076B47">
            <w:pPr>
              <w:pStyle w:val="TAH"/>
            </w:pPr>
            <w:r>
              <w:t>(service operation)</w:t>
            </w:r>
          </w:p>
        </w:tc>
      </w:tr>
      <w:tr w:rsidR="00266FF3" w:rsidRPr="00CD494F" w14:paraId="4A678981" w14:textId="77777777" w:rsidTr="001D1898">
        <w:trPr>
          <w:jc w:val="center"/>
        </w:trPr>
        <w:tc>
          <w:tcPr>
            <w:tcW w:w="1026" w:type="pct"/>
            <w:tcBorders>
              <w:left w:val="single" w:sz="4" w:space="0" w:color="auto"/>
              <w:right w:val="single" w:sz="4" w:space="0" w:color="auto"/>
            </w:tcBorders>
            <w:vAlign w:val="center"/>
          </w:tcPr>
          <w:p w14:paraId="5884B214" w14:textId="77777777" w:rsidR="00266FF3" w:rsidRPr="00A15F2C" w:rsidRDefault="00266FF3" w:rsidP="00076B47">
            <w:pPr>
              <w:pStyle w:val="TAL"/>
            </w:pPr>
            <w:r w:rsidRPr="00A15F2C">
              <w:t>Service Provisioning Notification</w:t>
            </w:r>
          </w:p>
        </w:tc>
        <w:tc>
          <w:tcPr>
            <w:tcW w:w="1885" w:type="pct"/>
            <w:tcBorders>
              <w:left w:val="single" w:sz="4" w:space="0" w:color="auto"/>
              <w:right w:val="single" w:sz="4" w:space="0" w:color="auto"/>
            </w:tcBorders>
            <w:vAlign w:val="center"/>
          </w:tcPr>
          <w:p w14:paraId="75B08B6B" w14:textId="77777777" w:rsidR="00266FF3" w:rsidRPr="00713737" w:rsidDel="005E0502" w:rsidRDefault="00266FF3" w:rsidP="00076B47">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10E18621" w14:textId="77777777" w:rsidR="00266FF3" w:rsidRPr="007D606A" w:rsidRDefault="00266FF3" w:rsidP="007D606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36E35603" w14:textId="77777777" w:rsidR="00266FF3" w:rsidRPr="00A15F2C" w:rsidRDefault="00266FF3" w:rsidP="00076B47">
            <w:pPr>
              <w:pStyle w:val="TAL"/>
            </w:pPr>
            <w:r w:rsidRPr="005866AF">
              <w:t>Notifies EEC of the service provisioning information of interest</w:t>
            </w:r>
            <w:r w:rsidRPr="00A15F2C">
              <w:t>.</w:t>
            </w:r>
          </w:p>
        </w:tc>
      </w:tr>
    </w:tbl>
    <w:p w14:paraId="17896B7E" w14:textId="77777777" w:rsidR="007D606A" w:rsidRPr="007D606A" w:rsidRDefault="007D606A" w:rsidP="00266FF3">
      <w:pPr>
        <w:rPr>
          <w:lang w:eastAsia="zh-CN"/>
        </w:rPr>
      </w:pPr>
    </w:p>
    <w:p w14:paraId="510A7BD1" w14:textId="067F6D7A" w:rsidR="00266FF3" w:rsidRDefault="000238C5" w:rsidP="00266FF3">
      <w:pPr>
        <w:pStyle w:val="Heading4"/>
        <w:rPr>
          <w:lang w:eastAsia="zh-CN"/>
        </w:rPr>
      </w:pPr>
      <w:bookmarkStart w:id="524" w:name="_Toc96848327"/>
      <w:r>
        <w:rPr>
          <w:lang w:eastAsia="zh-CN"/>
        </w:rPr>
        <w:t>8.1</w:t>
      </w:r>
      <w:r w:rsidR="00266FF3">
        <w:rPr>
          <w:lang w:eastAsia="zh-CN"/>
        </w:rPr>
        <w:t>.4.2</w:t>
      </w:r>
      <w:r w:rsidR="00266FF3">
        <w:rPr>
          <w:lang w:eastAsia="zh-CN"/>
        </w:rPr>
        <w:tab/>
      </w:r>
      <w:r w:rsidR="00266FF3" w:rsidRPr="00A15F2C">
        <w:t>Service Provisioning Notification</w:t>
      </w:r>
      <w:bookmarkEnd w:id="524"/>
    </w:p>
    <w:p w14:paraId="1A3CEE66" w14:textId="619787FC" w:rsidR="00266FF3" w:rsidRDefault="000238C5" w:rsidP="00266FF3">
      <w:pPr>
        <w:pStyle w:val="Heading5"/>
        <w:rPr>
          <w:lang w:eastAsia="zh-CN"/>
        </w:rPr>
      </w:pPr>
      <w:bookmarkStart w:id="525" w:name="_Toc96848328"/>
      <w:r>
        <w:rPr>
          <w:lang w:eastAsia="zh-CN"/>
        </w:rPr>
        <w:t>8.1</w:t>
      </w:r>
      <w:r w:rsidR="00266FF3">
        <w:rPr>
          <w:lang w:eastAsia="zh-CN"/>
        </w:rPr>
        <w:t>.4.2.1</w:t>
      </w:r>
      <w:r w:rsidR="00266FF3">
        <w:rPr>
          <w:lang w:eastAsia="zh-CN"/>
        </w:rPr>
        <w:tab/>
        <w:t>Description</w:t>
      </w:r>
      <w:bookmarkEnd w:id="525"/>
    </w:p>
    <w:p w14:paraId="2E928C75" w14:textId="77777777" w:rsidR="00266FF3" w:rsidRPr="0022068F" w:rsidRDefault="00266FF3" w:rsidP="00266FF3">
      <w:pPr>
        <w:rPr>
          <w:lang w:eastAsia="zh-CN"/>
        </w:rPr>
      </w:pPr>
      <w:r w:rsidRPr="00A15F2C">
        <w:t>Service Provisioning Notification</w:t>
      </w:r>
      <w:r>
        <w:rPr>
          <w:lang w:eastAsia="zh-CN"/>
        </w:rPr>
        <w:t xml:space="preserve"> is used by the ECS to notify an EEC with service provisioning information. </w:t>
      </w:r>
    </w:p>
    <w:p w14:paraId="47233055" w14:textId="0D48A965" w:rsidR="00266FF3" w:rsidRDefault="000238C5" w:rsidP="00266FF3">
      <w:pPr>
        <w:pStyle w:val="Heading5"/>
        <w:rPr>
          <w:lang w:eastAsia="zh-CN"/>
        </w:rPr>
      </w:pPr>
      <w:bookmarkStart w:id="526" w:name="_Toc96848329"/>
      <w:r>
        <w:rPr>
          <w:lang w:eastAsia="zh-CN"/>
        </w:rPr>
        <w:t>8.1</w:t>
      </w:r>
      <w:r w:rsidR="00266FF3">
        <w:rPr>
          <w:lang w:eastAsia="zh-CN"/>
        </w:rPr>
        <w:t>.4.2.2</w:t>
      </w:r>
      <w:r w:rsidR="00266FF3">
        <w:rPr>
          <w:lang w:eastAsia="zh-CN"/>
        </w:rPr>
        <w:tab/>
        <w:t>Notification definition</w:t>
      </w:r>
      <w:bookmarkEnd w:id="526"/>
    </w:p>
    <w:p w14:paraId="2C01FFD3" w14:textId="77777777" w:rsidR="00266FF3" w:rsidRDefault="00266FF3" w:rsidP="00266FF3">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63C01E69" w14:textId="77777777" w:rsidR="00266FF3" w:rsidRDefault="00266FF3" w:rsidP="00266FF3">
      <w:pPr>
        <w:rPr>
          <w:lang w:eastAsia="zh-CN"/>
        </w:rPr>
      </w:pPr>
      <w:r>
        <w:rPr>
          <w:lang w:eastAsia="zh-CN"/>
        </w:rPr>
        <w:t xml:space="preserve">Callback URI: </w:t>
      </w:r>
      <w:r w:rsidRPr="005D28AA">
        <w:rPr>
          <w:b/>
          <w:lang w:eastAsia="zh-CN"/>
        </w:rPr>
        <w:t>{notificationDestination}</w:t>
      </w:r>
    </w:p>
    <w:p w14:paraId="5C5B9D66" w14:textId="37974FEC" w:rsidR="00266FF3" w:rsidRPr="00E73566" w:rsidRDefault="00266FF3" w:rsidP="00266FF3">
      <w:r w:rsidRPr="00E73566">
        <w:t>This method shall support the URI query parameters specified in table </w:t>
      </w:r>
      <w:r w:rsidR="000238C5">
        <w:t>8.1</w:t>
      </w:r>
      <w:r>
        <w:t>.4.2.2</w:t>
      </w:r>
      <w:r w:rsidRPr="00E73566">
        <w:t>-1.</w:t>
      </w:r>
    </w:p>
    <w:p w14:paraId="41B24A8A" w14:textId="42E1EE78" w:rsidR="00266FF3" w:rsidRPr="00E73566" w:rsidRDefault="00266FF3" w:rsidP="00266FF3">
      <w:pPr>
        <w:pStyle w:val="TH"/>
        <w:rPr>
          <w:rFonts w:cs="Arial"/>
        </w:rPr>
      </w:pPr>
      <w:r w:rsidRPr="00E73566">
        <w:lastRenderedPageBreak/>
        <w:t>Table </w:t>
      </w:r>
      <w:r w:rsidR="000238C5">
        <w:t>8.1</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73566" w14:paraId="4EA1C101" w14:textId="77777777" w:rsidTr="00076B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E26CF7" w14:textId="77777777" w:rsidR="00266FF3" w:rsidRPr="00E73566" w:rsidRDefault="00266FF3" w:rsidP="00076B47">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7B41F4" w14:textId="77777777" w:rsidR="00266FF3" w:rsidRPr="00E73566" w:rsidRDefault="00266FF3" w:rsidP="00076B47">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9E2227" w14:textId="77777777" w:rsidR="00266FF3" w:rsidRPr="00E73566" w:rsidRDefault="00266FF3" w:rsidP="00076B47">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911D50" w14:textId="77777777" w:rsidR="00266FF3" w:rsidRPr="00E73566" w:rsidRDefault="00266FF3" w:rsidP="00076B47">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E7CAD" w14:textId="77777777" w:rsidR="00266FF3" w:rsidRPr="00E73566" w:rsidRDefault="00266FF3" w:rsidP="00076B47">
            <w:pPr>
              <w:pStyle w:val="TAH"/>
            </w:pPr>
            <w:r w:rsidRPr="00E73566">
              <w:t>Description</w:t>
            </w:r>
          </w:p>
        </w:tc>
      </w:tr>
      <w:tr w:rsidR="00266FF3" w:rsidRPr="00E73566" w14:paraId="131E7722" w14:textId="77777777" w:rsidTr="00076B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761A22" w14:textId="77777777" w:rsidR="00266FF3" w:rsidRPr="00E73566" w:rsidRDefault="00266FF3" w:rsidP="00623DF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3D54ADE" w14:textId="77777777" w:rsidR="00266FF3" w:rsidRPr="00E73566" w:rsidRDefault="00266FF3" w:rsidP="007B50F2">
            <w:pPr>
              <w:pStyle w:val="TAL"/>
            </w:pPr>
          </w:p>
        </w:tc>
        <w:tc>
          <w:tcPr>
            <w:tcW w:w="217" w:type="pct"/>
            <w:tcBorders>
              <w:top w:val="single" w:sz="4" w:space="0" w:color="auto"/>
              <w:left w:val="single" w:sz="6" w:space="0" w:color="000000"/>
              <w:bottom w:val="single" w:sz="6" w:space="0" w:color="000000"/>
              <w:right w:val="single" w:sz="6" w:space="0" w:color="000000"/>
            </w:tcBorders>
          </w:tcPr>
          <w:p w14:paraId="28A5E930" w14:textId="77777777" w:rsidR="00266FF3" w:rsidRPr="00E73566" w:rsidRDefault="00266FF3" w:rsidP="005572AD">
            <w:pPr>
              <w:pStyle w:val="TAC"/>
            </w:pPr>
          </w:p>
        </w:tc>
        <w:tc>
          <w:tcPr>
            <w:tcW w:w="581" w:type="pct"/>
            <w:tcBorders>
              <w:top w:val="single" w:sz="4" w:space="0" w:color="auto"/>
              <w:left w:val="single" w:sz="6" w:space="0" w:color="000000"/>
              <w:bottom w:val="single" w:sz="6" w:space="0" w:color="000000"/>
              <w:right w:val="single" w:sz="6" w:space="0" w:color="000000"/>
            </w:tcBorders>
          </w:tcPr>
          <w:p w14:paraId="7FEF954C" w14:textId="77777777" w:rsidR="00266FF3" w:rsidRPr="00E73566" w:rsidRDefault="00266FF3" w:rsidP="00B55CD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53F9406" w14:textId="77777777" w:rsidR="00266FF3" w:rsidRPr="00E73566" w:rsidRDefault="00266FF3" w:rsidP="005572AD">
            <w:pPr>
              <w:pStyle w:val="TAL"/>
            </w:pPr>
          </w:p>
        </w:tc>
      </w:tr>
    </w:tbl>
    <w:p w14:paraId="12CD1BBC" w14:textId="77777777" w:rsidR="00266FF3" w:rsidRPr="00E73566" w:rsidRDefault="00266FF3" w:rsidP="00266FF3"/>
    <w:p w14:paraId="61ADC09B" w14:textId="6C5EC39B" w:rsidR="00266FF3" w:rsidRPr="00E73566" w:rsidRDefault="00266FF3" w:rsidP="00266FF3">
      <w:r w:rsidRPr="00E73566">
        <w:t>This method shall support the request data structures specified in table </w:t>
      </w:r>
      <w:r w:rsidR="000238C5">
        <w:t>8.1</w:t>
      </w:r>
      <w:r>
        <w:t>.4.2.2</w:t>
      </w:r>
      <w:r w:rsidRPr="00E73566">
        <w:t>-2 and the response data structures and response codes specified in table </w:t>
      </w:r>
      <w:r w:rsidR="000238C5">
        <w:t>8.1</w:t>
      </w:r>
      <w:r>
        <w:t>.4.2.2</w:t>
      </w:r>
      <w:r w:rsidRPr="00E73566">
        <w:t>-3.</w:t>
      </w:r>
    </w:p>
    <w:p w14:paraId="61C2D4D2" w14:textId="0A82F318" w:rsidR="00266FF3" w:rsidRPr="00E73566" w:rsidRDefault="00266FF3" w:rsidP="00266FF3">
      <w:pPr>
        <w:pStyle w:val="TH"/>
      </w:pPr>
      <w:r w:rsidRPr="00E73566">
        <w:t>Table </w:t>
      </w:r>
      <w:r w:rsidR="000238C5">
        <w:t>8.1</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266FF3" w:rsidRPr="00E73566" w14:paraId="55F29E57" w14:textId="77777777" w:rsidTr="00076B4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A6B6651" w14:textId="77777777" w:rsidR="00266FF3" w:rsidRPr="00E73566" w:rsidRDefault="00266FF3" w:rsidP="00076B47">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540E5BA" w14:textId="77777777" w:rsidR="00266FF3" w:rsidRPr="00E73566" w:rsidRDefault="00266FF3" w:rsidP="00076B47">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5B9E22B" w14:textId="77777777" w:rsidR="00266FF3" w:rsidRPr="00E73566" w:rsidRDefault="00266FF3" w:rsidP="00076B47">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65E0B" w14:textId="77777777" w:rsidR="00266FF3" w:rsidRPr="00E73566" w:rsidRDefault="00266FF3" w:rsidP="00076B47">
            <w:pPr>
              <w:pStyle w:val="TAH"/>
            </w:pPr>
            <w:r w:rsidRPr="00E73566">
              <w:t>Description</w:t>
            </w:r>
          </w:p>
        </w:tc>
      </w:tr>
      <w:tr w:rsidR="00266FF3" w:rsidRPr="00E73566" w14:paraId="664A817A" w14:textId="77777777" w:rsidTr="00076B47">
        <w:trPr>
          <w:jc w:val="center"/>
        </w:trPr>
        <w:tc>
          <w:tcPr>
            <w:tcW w:w="2944" w:type="dxa"/>
            <w:tcBorders>
              <w:top w:val="single" w:sz="4" w:space="0" w:color="auto"/>
              <w:left w:val="single" w:sz="6" w:space="0" w:color="000000"/>
              <w:bottom w:val="single" w:sz="6" w:space="0" w:color="000000"/>
              <w:right w:val="single" w:sz="6" w:space="0" w:color="000000"/>
            </w:tcBorders>
          </w:tcPr>
          <w:p w14:paraId="57B16158" w14:textId="77777777" w:rsidR="00266FF3" w:rsidRPr="00E73566" w:rsidRDefault="00266FF3" w:rsidP="00623DF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4AF062D5" w14:textId="77777777" w:rsidR="00266FF3" w:rsidRPr="00E73566" w:rsidRDefault="00266FF3" w:rsidP="00B55CDD">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30C5482" w14:textId="77777777" w:rsidR="00266FF3" w:rsidRPr="00E73566" w:rsidRDefault="00266FF3" w:rsidP="00B55CDD">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B12AB83" w14:textId="77777777" w:rsidR="00266FF3" w:rsidRPr="00E73566" w:rsidRDefault="00266FF3" w:rsidP="00B55CDD">
            <w:pPr>
              <w:pStyle w:val="TAL"/>
            </w:pPr>
            <w:r>
              <w:t>Notification of service provisioning information.</w:t>
            </w:r>
          </w:p>
        </w:tc>
      </w:tr>
    </w:tbl>
    <w:p w14:paraId="535621B1" w14:textId="77777777" w:rsidR="00266FF3" w:rsidRPr="00E73566" w:rsidRDefault="00266FF3" w:rsidP="00266FF3"/>
    <w:p w14:paraId="2A5761F0" w14:textId="5CB494D7" w:rsidR="00266FF3" w:rsidRPr="00E73566" w:rsidRDefault="00266FF3" w:rsidP="00266FF3">
      <w:pPr>
        <w:pStyle w:val="TH"/>
      </w:pPr>
      <w:r w:rsidRPr="00E73566">
        <w:t>Table </w:t>
      </w:r>
      <w:r w:rsidR="000238C5">
        <w:t>8.1</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266FF3" w:rsidRPr="00E73566" w14:paraId="2638BADA" w14:textId="77777777" w:rsidTr="00076B4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554F778" w14:textId="77777777" w:rsidR="00266FF3" w:rsidRPr="00E73566" w:rsidRDefault="00266FF3" w:rsidP="00076B4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7A6BB24" w14:textId="77777777" w:rsidR="00266FF3" w:rsidRPr="00E73566" w:rsidRDefault="00266FF3" w:rsidP="00076B4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2663A5B" w14:textId="77777777" w:rsidR="00266FF3" w:rsidRPr="00E73566" w:rsidRDefault="00266FF3" w:rsidP="00076B4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6D98C94" w14:textId="77777777" w:rsidR="00266FF3" w:rsidRPr="00E73566" w:rsidRDefault="00266FF3" w:rsidP="00076B4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2F2C33D" w14:textId="77777777" w:rsidR="00266FF3" w:rsidRPr="00E73566" w:rsidRDefault="00266FF3" w:rsidP="00076B47">
            <w:pPr>
              <w:pStyle w:val="TAH"/>
            </w:pPr>
            <w:r w:rsidRPr="00E73566">
              <w:t>Description</w:t>
            </w:r>
          </w:p>
        </w:tc>
      </w:tr>
      <w:tr w:rsidR="00266FF3" w:rsidRPr="00E73566" w14:paraId="7225DF56" w14:textId="77777777" w:rsidTr="00076B47">
        <w:trPr>
          <w:jc w:val="center"/>
        </w:trPr>
        <w:tc>
          <w:tcPr>
            <w:tcW w:w="1004" w:type="pct"/>
            <w:tcBorders>
              <w:top w:val="single" w:sz="4" w:space="0" w:color="auto"/>
              <w:left w:val="single" w:sz="6" w:space="0" w:color="000000"/>
              <w:bottom w:val="single" w:sz="4" w:space="0" w:color="auto"/>
              <w:right w:val="single" w:sz="6" w:space="0" w:color="000000"/>
            </w:tcBorders>
          </w:tcPr>
          <w:p w14:paraId="6964FFCE" w14:textId="77777777" w:rsidR="00266FF3" w:rsidRPr="00E73566" w:rsidRDefault="00266FF3" w:rsidP="00623DF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2B66E08" w14:textId="77777777" w:rsidR="00266FF3" w:rsidRPr="00E73566" w:rsidRDefault="00266FF3" w:rsidP="00B55CDD">
            <w:pPr>
              <w:pStyle w:val="TAC"/>
            </w:pPr>
          </w:p>
        </w:tc>
        <w:tc>
          <w:tcPr>
            <w:tcW w:w="604" w:type="pct"/>
            <w:tcBorders>
              <w:top w:val="single" w:sz="4" w:space="0" w:color="auto"/>
              <w:left w:val="single" w:sz="6" w:space="0" w:color="000000"/>
              <w:bottom w:val="single" w:sz="4" w:space="0" w:color="auto"/>
              <w:right w:val="single" w:sz="6" w:space="0" w:color="000000"/>
            </w:tcBorders>
          </w:tcPr>
          <w:p w14:paraId="0BA80DD7" w14:textId="77777777" w:rsidR="00266FF3" w:rsidRPr="00E73566" w:rsidRDefault="00266FF3" w:rsidP="00B55CDD">
            <w:pPr>
              <w:pStyle w:val="TAC"/>
            </w:pPr>
          </w:p>
        </w:tc>
        <w:tc>
          <w:tcPr>
            <w:tcW w:w="791" w:type="pct"/>
            <w:tcBorders>
              <w:top w:val="single" w:sz="4" w:space="0" w:color="auto"/>
              <w:left w:val="single" w:sz="6" w:space="0" w:color="000000"/>
              <w:bottom w:val="single" w:sz="4" w:space="0" w:color="auto"/>
              <w:right w:val="single" w:sz="6" w:space="0" w:color="000000"/>
            </w:tcBorders>
          </w:tcPr>
          <w:p w14:paraId="492797EB" w14:textId="77777777" w:rsidR="00266FF3" w:rsidRPr="00E73566" w:rsidRDefault="00266FF3" w:rsidP="00B55CDD">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EFBEFA9" w14:textId="77777777" w:rsidR="00266FF3" w:rsidRPr="00E73566" w:rsidRDefault="00266FF3" w:rsidP="00B55CDD">
            <w:pPr>
              <w:pStyle w:val="TAL"/>
            </w:pPr>
            <w:r>
              <w:t>The receipt of the Notification is acknowledged.</w:t>
            </w:r>
          </w:p>
        </w:tc>
      </w:tr>
      <w:tr w:rsidR="00266FF3" w:rsidRPr="00E73566" w14:paraId="41DB720F" w14:textId="77777777" w:rsidTr="00076B4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1F5E83E" w14:textId="77777777" w:rsidR="00266FF3" w:rsidRDefault="00266FF3" w:rsidP="00076B47">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1AB373A1" w14:textId="19DFF6D6" w:rsidR="00266FF3" w:rsidRDefault="00266FF3" w:rsidP="00266FF3"/>
    <w:p w14:paraId="0D0F22DF" w14:textId="77777777" w:rsidR="00B54846" w:rsidRPr="007D1B5E" w:rsidRDefault="00B54846" w:rsidP="00B54846">
      <w:pPr>
        <w:pStyle w:val="EditorsNote"/>
      </w:pPr>
      <w:r w:rsidRPr="009D4332">
        <w:t xml:space="preserve">Editor’s </w:t>
      </w:r>
      <w:r>
        <w:t>note:</w:t>
      </w:r>
      <w:r>
        <w:tab/>
        <w:t>The use of HTTP 307 and/or 308 redirection response status codes is FFS</w:t>
      </w:r>
      <w:r w:rsidRPr="009D4332">
        <w:t>.</w:t>
      </w:r>
    </w:p>
    <w:p w14:paraId="18B98D18" w14:textId="77777777" w:rsidR="00B54846" w:rsidRDefault="00B54846" w:rsidP="00B54846">
      <w:pPr>
        <w:pStyle w:val="TH"/>
      </w:pPr>
      <w:r>
        <w:t>Table 8.1.4.2.2-3: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54846" w14:paraId="225A10B1" w14:textId="77777777" w:rsidTr="004F40EF">
        <w:trPr>
          <w:trHeight w:val="74"/>
          <w:jc w:val="center"/>
        </w:trPr>
        <w:tc>
          <w:tcPr>
            <w:tcW w:w="825" w:type="pct"/>
            <w:shd w:val="clear" w:color="auto" w:fill="C0C0C0"/>
            <w:vAlign w:val="center"/>
          </w:tcPr>
          <w:p w14:paraId="2166A185" w14:textId="77777777" w:rsidR="00B54846" w:rsidRDefault="00B54846" w:rsidP="004F40EF">
            <w:pPr>
              <w:pStyle w:val="TAH"/>
            </w:pPr>
            <w:r>
              <w:t>Name</w:t>
            </w:r>
          </w:p>
        </w:tc>
        <w:tc>
          <w:tcPr>
            <w:tcW w:w="732" w:type="pct"/>
            <w:shd w:val="clear" w:color="auto" w:fill="C0C0C0"/>
            <w:vAlign w:val="center"/>
          </w:tcPr>
          <w:p w14:paraId="794F2FF3" w14:textId="77777777" w:rsidR="00B54846" w:rsidRDefault="00B54846" w:rsidP="004F40EF">
            <w:pPr>
              <w:pStyle w:val="TAH"/>
            </w:pPr>
            <w:r>
              <w:t>Data type</w:t>
            </w:r>
          </w:p>
        </w:tc>
        <w:tc>
          <w:tcPr>
            <w:tcW w:w="217" w:type="pct"/>
            <w:shd w:val="clear" w:color="auto" w:fill="C0C0C0"/>
            <w:vAlign w:val="center"/>
          </w:tcPr>
          <w:p w14:paraId="6DEF65CD" w14:textId="77777777" w:rsidR="00B54846" w:rsidRDefault="00B54846" w:rsidP="004F40EF">
            <w:pPr>
              <w:pStyle w:val="TAH"/>
            </w:pPr>
            <w:r>
              <w:t>P</w:t>
            </w:r>
          </w:p>
        </w:tc>
        <w:tc>
          <w:tcPr>
            <w:tcW w:w="581" w:type="pct"/>
            <w:shd w:val="clear" w:color="auto" w:fill="C0C0C0"/>
            <w:vAlign w:val="center"/>
          </w:tcPr>
          <w:p w14:paraId="1421524D" w14:textId="77777777" w:rsidR="00B54846" w:rsidRDefault="00B54846" w:rsidP="004F40EF">
            <w:pPr>
              <w:pStyle w:val="TAH"/>
            </w:pPr>
            <w:r>
              <w:t>Cardinality</w:t>
            </w:r>
          </w:p>
        </w:tc>
        <w:tc>
          <w:tcPr>
            <w:tcW w:w="2645" w:type="pct"/>
            <w:shd w:val="clear" w:color="auto" w:fill="C0C0C0"/>
            <w:vAlign w:val="center"/>
          </w:tcPr>
          <w:p w14:paraId="5D5F0BF1" w14:textId="77777777" w:rsidR="00B54846" w:rsidRDefault="00B54846" w:rsidP="004F40EF">
            <w:pPr>
              <w:pStyle w:val="TAH"/>
            </w:pPr>
            <w:r>
              <w:t>Description</w:t>
            </w:r>
          </w:p>
        </w:tc>
      </w:tr>
      <w:tr w:rsidR="00B54846" w14:paraId="1234CE3B" w14:textId="77777777" w:rsidTr="004F40EF">
        <w:trPr>
          <w:jc w:val="center"/>
        </w:trPr>
        <w:tc>
          <w:tcPr>
            <w:tcW w:w="825" w:type="pct"/>
            <w:shd w:val="clear" w:color="auto" w:fill="auto"/>
            <w:vAlign w:val="center"/>
          </w:tcPr>
          <w:p w14:paraId="743F1E9B" w14:textId="77777777" w:rsidR="00B54846" w:rsidRDefault="00B54846" w:rsidP="004F40EF">
            <w:pPr>
              <w:pStyle w:val="TAL"/>
            </w:pPr>
            <w:r>
              <w:t>Location</w:t>
            </w:r>
          </w:p>
        </w:tc>
        <w:tc>
          <w:tcPr>
            <w:tcW w:w="732" w:type="pct"/>
            <w:vAlign w:val="center"/>
          </w:tcPr>
          <w:p w14:paraId="34860503" w14:textId="77777777" w:rsidR="00B54846" w:rsidRDefault="00B54846" w:rsidP="004F40EF">
            <w:pPr>
              <w:pStyle w:val="TAL"/>
            </w:pPr>
            <w:r>
              <w:t>string</w:t>
            </w:r>
          </w:p>
        </w:tc>
        <w:tc>
          <w:tcPr>
            <w:tcW w:w="217" w:type="pct"/>
            <w:vAlign w:val="center"/>
          </w:tcPr>
          <w:p w14:paraId="147B22BA" w14:textId="77777777" w:rsidR="00B54846" w:rsidRDefault="00B54846" w:rsidP="004F40EF">
            <w:pPr>
              <w:pStyle w:val="TAC"/>
            </w:pPr>
            <w:r>
              <w:t>M</w:t>
            </w:r>
          </w:p>
        </w:tc>
        <w:tc>
          <w:tcPr>
            <w:tcW w:w="581" w:type="pct"/>
            <w:vAlign w:val="center"/>
          </w:tcPr>
          <w:p w14:paraId="52EFFCDB" w14:textId="77777777" w:rsidR="00B54846" w:rsidRDefault="00B54846" w:rsidP="004F40EF">
            <w:pPr>
              <w:pStyle w:val="TAC"/>
            </w:pPr>
            <w:r>
              <w:t>1</w:t>
            </w:r>
          </w:p>
        </w:tc>
        <w:tc>
          <w:tcPr>
            <w:tcW w:w="2645" w:type="pct"/>
            <w:shd w:val="clear" w:color="auto" w:fill="auto"/>
            <w:vAlign w:val="center"/>
          </w:tcPr>
          <w:p w14:paraId="5BC43BBE" w14:textId="77777777" w:rsidR="00B54846" w:rsidRDefault="00B54846" w:rsidP="004F40EF">
            <w:pPr>
              <w:pStyle w:val="TAL"/>
            </w:pPr>
            <w:r>
              <w:t>An alternative URI representing the end point of an alternative EEC towards which the notification should be redirected.</w:t>
            </w:r>
          </w:p>
        </w:tc>
      </w:tr>
    </w:tbl>
    <w:p w14:paraId="0ED8579F" w14:textId="77777777" w:rsidR="00B54846" w:rsidRDefault="00B54846" w:rsidP="00B54846"/>
    <w:p w14:paraId="1CA62C5B" w14:textId="77777777" w:rsidR="00B54846" w:rsidRDefault="00B54846" w:rsidP="00B54846">
      <w:pPr>
        <w:pStyle w:val="TH"/>
      </w:pPr>
      <w:r>
        <w:t>Table 8.1.4.2.2-4: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54846" w14:paraId="41805C0F" w14:textId="77777777" w:rsidTr="004F40EF">
        <w:trPr>
          <w:jc w:val="center"/>
        </w:trPr>
        <w:tc>
          <w:tcPr>
            <w:tcW w:w="825" w:type="pct"/>
            <w:shd w:val="clear" w:color="auto" w:fill="C0C0C0"/>
            <w:vAlign w:val="center"/>
          </w:tcPr>
          <w:p w14:paraId="2E005E60" w14:textId="77777777" w:rsidR="00B54846" w:rsidRDefault="00B54846" w:rsidP="004F40EF">
            <w:pPr>
              <w:pStyle w:val="TAH"/>
            </w:pPr>
            <w:r>
              <w:t>Name</w:t>
            </w:r>
          </w:p>
        </w:tc>
        <w:tc>
          <w:tcPr>
            <w:tcW w:w="732" w:type="pct"/>
            <w:shd w:val="clear" w:color="auto" w:fill="C0C0C0"/>
            <w:vAlign w:val="center"/>
          </w:tcPr>
          <w:p w14:paraId="5F314F02" w14:textId="77777777" w:rsidR="00B54846" w:rsidRDefault="00B54846" w:rsidP="004F40EF">
            <w:pPr>
              <w:pStyle w:val="TAH"/>
            </w:pPr>
            <w:r>
              <w:t>Data type</w:t>
            </w:r>
          </w:p>
        </w:tc>
        <w:tc>
          <w:tcPr>
            <w:tcW w:w="217" w:type="pct"/>
            <w:shd w:val="clear" w:color="auto" w:fill="C0C0C0"/>
            <w:vAlign w:val="center"/>
          </w:tcPr>
          <w:p w14:paraId="01B0DA2B" w14:textId="77777777" w:rsidR="00B54846" w:rsidRDefault="00B54846" w:rsidP="004F40EF">
            <w:pPr>
              <w:pStyle w:val="TAH"/>
            </w:pPr>
            <w:r>
              <w:t>P</w:t>
            </w:r>
          </w:p>
        </w:tc>
        <w:tc>
          <w:tcPr>
            <w:tcW w:w="581" w:type="pct"/>
            <w:shd w:val="clear" w:color="auto" w:fill="C0C0C0"/>
            <w:vAlign w:val="center"/>
          </w:tcPr>
          <w:p w14:paraId="78AE604F" w14:textId="77777777" w:rsidR="00B54846" w:rsidRDefault="00B54846" w:rsidP="004F40EF">
            <w:pPr>
              <w:pStyle w:val="TAH"/>
            </w:pPr>
            <w:r>
              <w:t>Cardinality</w:t>
            </w:r>
          </w:p>
        </w:tc>
        <w:tc>
          <w:tcPr>
            <w:tcW w:w="2645" w:type="pct"/>
            <w:shd w:val="clear" w:color="auto" w:fill="C0C0C0"/>
            <w:vAlign w:val="center"/>
          </w:tcPr>
          <w:p w14:paraId="54B1BBD9" w14:textId="77777777" w:rsidR="00B54846" w:rsidRDefault="00B54846" w:rsidP="004F40EF">
            <w:pPr>
              <w:pStyle w:val="TAH"/>
            </w:pPr>
            <w:r>
              <w:t>Description</w:t>
            </w:r>
          </w:p>
        </w:tc>
      </w:tr>
      <w:tr w:rsidR="00B54846" w14:paraId="0F66981E" w14:textId="77777777" w:rsidTr="004F40EF">
        <w:trPr>
          <w:jc w:val="center"/>
        </w:trPr>
        <w:tc>
          <w:tcPr>
            <w:tcW w:w="825" w:type="pct"/>
            <w:shd w:val="clear" w:color="auto" w:fill="auto"/>
            <w:vAlign w:val="center"/>
          </w:tcPr>
          <w:p w14:paraId="74587853" w14:textId="77777777" w:rsidR="00B54846" w:rsidRDefault="00B54846" w:rsidP="004F40EF">
            <w:pPr>
              <w:pStyle w:val="TAL"/>
            </w:pPr>
            <w:r>
              <w:t>Location</w:t>
            </w:r>
          </w:p>
        </w:tc>
        <w:tc>
          <w:tcPr>
            <w:tcW w:w="732" w:type="pct"/>
            <w:vAlign w:val="center"/>
          </w:tcPr>
          <w:p w14:paraId="010CEFEF" w14:textId="77777777" w:rsidR="00B54846" w:rsidRDefault="00B54846" w:rsidP="004F40EF">
            <w:pPr>
              <w:pStyle w:val="TAL"/>
            </w:pPr>
            <w:r>
              <w:t>string</w:t>
            </w:r>
          </w:p>
        </w:tc>
        <w:tc>
          <w:tcPr>
            <w:tcW w:w="217" w:type="pct"/>
            <w:vAlign w:val="center"/>
          </w:tcPr>
          <w:p w14:paraId="685D46F7" w14:textId="77777777" w:rsidR="00B54846" w:rsidRDefault="00B54846" w:rsidP="004F40EF">
            <w:pPr>
              <w:pStyle w:val="TAC"/>
            </w:pPr>
            <w:r>
              <w:t>M</w:t>
            </w:r>
          </w:p>
        </w:tc>
        <w:tc>
          <w:tcPr>
            <w:tcW w:w="581" w:type="pct"/>
            <w:vAlign w:val="center"/>
          </w:tcPr>
          <w:p w14:paraId="5D7852D6" w14:textId="77777777" w:rsidR="00B54846" w:rsidRDefault="00B54846" w:rsidP="004F40EF">
            <w:pPr>
              <w:pStyle w:val="TAC"/>
            </w:pPr>
            <w:r>
              <w:t>1</w:t>
            </w:r>
          </w:p>
        </w:tc>
        <w:tc>
          <w:tcPr>
            <w:tcW w:w="2645" w:type="pct"/>
            <w:shd w:val="clear" w:color="auto" w:fill="auto"/>
            <w:vAlign w:val="center"/>
          </w:tcPr>
          <w:p w14:paraId="6C0ED0A1" w14:textId="77777777" w:rsidR="00B54846" w:rsidRDefault="00B54846" w:rsidP="004F40EF">
            <w:pPr>
              <w:pStyle w:val="TAL"/>
            </w:pPr>
            <w:r>
              <w:t>An alternative URI representing the end point of an alternative EEC towards which the notification should be redirected.</w:t>
            </w:r>
          </w:p>
        </w:tc>
      </w:tr>
    </w:tbl>
    <w:p w14:paraId="400D2A69" w14:textId="77777777" w:rsidR="00B54846" w:rsidRDefault="00B54846" w:rsidP="00266FF3"/>
    <w:p w14:paraId="7167BA95" w14:textId="16BEF3FE" w:rsidR="00266FF3" w:rsidRDefault="000238C5" w:rsidP="00266FF3">
      <w:pPr>
        <w:pStyle w:val="Heading3"/>
      </w:pPr>
      <w:bookmarkStart w:id="527" w:name="_Toc70534739"/>
      <w:bookmarkStart w:id="528" w:name="_Toc96848330"/>
      <w:r>
        <w:t>8.1</w:t>
      </w:r>
      <w:r w:rsidR="00266FF3">
        <w:t>.5</w:t>
      </w:r>
      <w:r w:rsidR="00266FF3">
        <w:tab/>
        <w:t>Data Model</w:t>
      </w:r>
      <w:bookmarkEnd w:id="527"/>
      <w:bookmarkEnd w:id="528"/>
    </w:p>
    <w:p w14:paraId="16F121AC" w14:textId="55D08B87" w:rsidR="00266FF3" w:rsidRDefault="000238C5" w:rsidP="00266FF3">
      <w:pPr>
        <w:pStyle w:val="Heading4"/>
        <w:rPr>
          <w:lang w:eastAsia="zh-CN"/>
        </w:rPr>
      </w:pPr>
      <w:bookmarkStart w:id="529" w:name="_Toc70160832"/>
      <w:bookmarkStart w:id="530" w:name="_Toc96848331"/>
      <w:r>
        <w:rPr>
          <w:lang w:eastAsia="zh-CN"/>
        </w:rPr>
        <w:t>8.1</w:t>
      </w:r>
      <w:r w:rsidR="00266FF3">
        <w:rPr>
          <w:lang w:eastAsia="zh-CN"/>
        </w:rPr>
        <w:t>.5.1</w:t>
      </w:r>
      <w:r w:rsidR="00266FF3">
        <w:rPr>
          <w:lang w:eastAsia="zh-CN"/>
        </w:rPr>
        <w:tab/>
        <w:t>General</w:t>
      </w:r>
      <w:bookmarkEnd w:id="529"/>
      <w:bookmarkEnd w:id="530"/>
    </w:p>
    <w:p w14:paraId="3BA56FFE" w14:textId="77777777" w:rsidR="00266FF3" w:rsidRDefault="00266FF3" w:rsidP="00266FF3">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54C63911" w14:textId="431C2C8F" w:rsidR="00266FF3" w:rsidRDefault="00266FF3" w:rsidP="00266FF3">
      <w:r>
        <w:t>Table </w:t>
      </w:r>
      <w:r w:rsidR="000238C5">
        <w:t>8.1</w:t>
      </w:r>
      <w:r>
        <w:t xml:space="preserve">.5.1-1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53881A31" w14:textId="2AE6358E" w:rsidR="00266FF3" w:rsidRDefault="00266FF3" w:rsidP="00266FF3">
      <w:pPr>
        <w:pStyle w:val="TH"/>
      </w:pPr>
      <w:r>
        <w:t>Table </w:t>
      </w:r>
      <w:r w:rsidR="000238C5">
        <w:t>8.1</w:t>
      </w:r>
      <w:r>
        <w:t xml:space="preserve">.5.1-1: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66FF3" w14:paraId="6A8707BC"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7619B8D" w14:textId="77777777" w:rsidR="00266FF3" w:rsidRDefault="00266FF3" w:rsidP="00076B4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6992A37" w14:textId="77777777" w:rsidR="00266FF3" w:rsidRDefault="00266FF3" w:rsidP="00076B4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CF57073" w14:textId="77777777" w:rsidR="00266FF3" w:rsidRDefault="00266FF3" w:rsidP="00076B4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E7B7E8" w14:textId="77777777" w:rsidR="00266FF3" w:rsidRDefault="00266FF3" w:rsidP="00076B47">
            <w:pPr>
              <w:pStyle w:val="TAH"/>
            </w:pPr>
            <w:r>
              <w:t>Applicability</w:t>
            </w:r>
          </w:p>
        </w:tc>
      </w:tr>
      <w:tr w:rsidR="00266FF3" w14:paraId="0846586A"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940A9F0" w14:textId="77777777" w:rsidR="00266FF3" w:rsidRDefault="00266FF3" w:rsidP="00623DF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20C43295" w14:textId="5CA146A0" w:rsidR="00266FF3" w:rsidRDefault="000238C5" w:rsidP="00D6602B">
            <w:pPr>
              <w:pStyle w:val="TAL"/>
            </w:pPr>
            <w:r>
              <w:t>8.1</w:t>
            </w:r>
            <w:r w:rsidR="00266FF3">
              <w:t>.5.2.2</w:t>
            </w:r>
          </w:p>
        </w:tc>
        <w:tc>
          <w:tcPr>
            <w:tcW w:w="2887" w:type="dxa"/>
            <w:tcBorders>
              <w:top w:val="single" w:sz="4" w:space="0" w:color="auto"/>
              <w:left w:val="single" w:sz="4" w:space="0" w:color="auto"/>
              <w:bottom w:val="single" w:sz="4" w:space="0" w:color="auto"/>
              <w:right w:val="single" w:sz="4" w:space="0" w:color="auto"/>
            </w:tcBorders>
          </w:tcPr>
          <w:p w14:paraId="21D5422A"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D581C67" w14:textId="77777777" w:rsidR="00266FF3" w:rsidRDefault="00266FF3" w:rsidP="007B50F2">
            <w:pPr>
              <w:pStyle w:val="TAL"/>
              <w:rPr>
                <w:rFonts w:cs="Arial"/>
                <w:szCs w:val="18"/>
              </w:rPr>
            </w:pPr>
          </w:p>
        </w:tc>
      </w:tr>
      <w:tr w:rsidR="00266FF3" w14:paraId="57C45C20"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0DBA8871" w14:textId="77777777" w:rsidR="00266FF3" w:rsidRDefault="00266FF3" w:rsidP="00623DF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81117CA" w14:textId="321F5140" w:rsidR="00266FF3" w:rsidRDefault="000238C5" w:rsidP="00D6602B">
            <w:pPr>
              <w:pStyle w:val="TAL"/>
            </w:pPr>
            <w:r>
              <w:t>8.1</w:t>
            </w:r>
            <w:r w:rsidR="00266FF3">
              <w:t>.5.2.3</w:t>
            </w:r>
          </w:p>
        </w:tc>
        <w:tc>
          <w:tcPr>
            <w:tcW w:w="2887" w:type="dxa"/>
            <w:tcBorders>
              <w:top w:val="single" w:sz="4" w:space="0" w:color="auto"/>
              <w:left w:val="single" w:sz="4" w:space="0" w:color="auto"/>
              <w:bottom w:val="single" w:sz="4" w:space="0" w:color="auto"/>
              <w:right w:val="single" w:sz="4" w:space="0" w:color="auto"/>
            </w:tcBorders>
          </w:tcPr>
          <w:p w14:paraId="52CA77D3"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C63B285" w14:textId="77777777" w:rsidR="00266FF3" w:rsidRDefault="00266FF3" w:rsidP="007B50F2">
            <w:pPr>
              <w:pStyle w:val="TAL"/>
              <w:rPr>
                <w:rFonts w:cs="Arial"/>
                <w:szCs w:val="18"/>
              </w:rPr>
            </w:pPr>
          </w:p>
        </w:tc>
      </w:tr>
      <w:tr w:rsidR="00266FF3" w14:paraId="7BCE2D8A"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230F203A" w14:textId="77777777" w:rsidR="00266FF3" w:rsidRDefault="00266FF3" w:rsidP="00623DF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16541A6E" w14:textId="767CD804" w:rsidR="00266FF3" w:rsidRDefault="000238C5" w:rsidP="00D6602B">
            <w:pPr>
              <w:pStyle w:val="TAL"/>
            </w:pPr>
            <w:r>
              <w:t>8.1</w:t>
            </w:r>
            <w:r w:rsidR="00266FF3">
              <w:t>.5.2.4</w:t>
            </w:r>
          </w:p>
        </w:tc>
        <w:tc>
          <w:tcPr>
            <w:tcW w:w="2887" w:type="dxa"/>
            <w:tcBorders>
              <w:top w:val="single" w:sz="4" w:space="0" w:color="auto"/>
              <w:left w:val="single" w:sz="4" w:space="0" w:color="auto"/>
              <w:bottom w:val="single" w:sz="4" w:space="0" w:color="auto"/>
              <w:right w:val="single" w:sz="4" w:space="0" w:color="auto"/>
            </w:tcBorders>
          </w:tcPr>
          <w:p w14:paraId="33869AC5" w14:textId="77777777" w:rsidR="00266FF3" w:rsidRDefault="00266FF3" w:rsidP="00366EFF">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4DEC42DE" w14:textId="77777777" w:rsidR="00266FF3" w:rsidRDefault="00266FF3" w:rsidP="007B50F2">
            <w:pPr>
              <w:pStyle w:val="TAL"/>
              <w:rPr>
                <w:rFonts w:cs="Arial"/>
                <w:szCs w:val="18"/>
              </w:rPr>
            </w:pPr>
          </w:p>
        </w:tc>
      </w:tr>
      <w:tr w:rsidR="00266FF3" w14:paraId="32ABED75"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2FB600BE" w14:textId="77777777" w:rsidR="00266FF3" w:rsidRDefault="00266FF3" w:rsidP="00623DF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74474B5E" w14:textId="2E781481" w:rsidR="00266FF3" w:rsidRDefault="000238C5" w:rsidP="00D6602B">
            <w:pPr>
              <w:pStyle w:val="TAL"/>
            </w:pPr>
            <w:r>
              <w:t>8.1</w:t>
            </w:r>
            <w:r w:rsidR="00266FF3">
              <w:t>.5.2.5</w:t>
            </w:r>
          </w:p>
        </w:tc>
        <w:tc>
          <w:tcPr>
            <w:tcW w:w="2887" w:type="dxa"/>
            <w:tcBorders>
              <w:top w:val="single" w:sz="4" w:space="0" w:color="auto"/>
              <w:left w:val="single" w:sz="4" w:space="0" w:color="auto"/>
              <w:bottom w:val="single" w:sz="4" w:space="0" w:color="auto"/>
              <w:right w:val="single" w:sz="4" w:space="0" w:color="auto"/>
            </w:tcBorders>
          </w:tcPr>
          <w:p w14:paraId="6E2346E3"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A63687A" w14:textId="77777777" w:rsidR="00266FF3" w:rsidRDefault="00266FF3" w:rsidP="007B50F2">
            <w:pPr>
              <w:pStyle w:val="TAL"/>
              <w:rPr>
                <w:rFonts w:cs="Arial"/>
                <w:szCs w:val="18"/>
              </w:rPr>
            </w:pPr>
          </w:p>
        </w:tc>
      </w:tr>
      <w:tr w:rsidR="00266FF3" w14:paraId="08EB673C"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08C172E1" w14:textId="77777777" w:rsidR="00266FF3" w:rsidRDefault="00266FF3" w:rsidP="00623DF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0060DF42" w14:textId="4FB766DD" w:rsidR="00266FF3" w:rsidRDefault="000238C5" w:rsidP="00D6602B">
            <w:pPr>
              <w:pStyle w:val="TAL"/>
            </w:pPr>
            <w:r>
              <w:t>8.1</w:t>
            </w:r>
            <w:r w:rsidR="00266FF3">
              <w:t>.5.2.6</w:t>
            </w:r>
          </w:p>
        </w:tc>
        <w:tc>
          <w:tcPr>
            <w:tcW w:w="2887" w:type="dxa"/>
            <w:tcBorders>
              <w:top w:val="single" w:sz="4" w:space="0" w:color="auto"/>
              <w:left w:val="single" w:sz="4" w:space="0" w:color="auto"/>
              <w:bottom w:val="single" w:sz="4" w:space="0" w:color="auto"/>
              <w:right w:val="single" w:sz="4" w:space="0" w:color="auto"/>
            </w:tcBorders>
          </w:tcPr>
          <w:p w14:paraId="1F619F53" w14:textId="77777777" w:rsidR="00266FF3" w:rsidRDefault="00266FF3" w:rsidP="00366EFF">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F29FD67" w14:textId="77777777" w:rsidR="00266FF3" w:rsidRDefault="00266FF3" w:rsidP="007B50F2">
            <w:pPr>
              <w:pStyle w:val="TAL"/>
              <w:rPr>
                <w:rFonts w:cs="Arial"/>
                <w:szCs w:val="18"/>
              </w:rPr>
            </w:pPr>
          </w:p>
        </w:tc>
      </w:tr>
      <w:tr w:rsidR="00266FF3" w14:paraId="428A69B3"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49E4245D" w14:textId="77777777" w:rsidR="00266FF3" w:rsidRDefault="00266FF3" w:rsidP="00623DF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5053ED22" w14:textId="49F2097F" w:rsidR="00266FF3" w:rsidRDefault="000238C5" w:rsidP="00D6602B">
            <w:pPr>
              <w:pStyle w:val="TAL"/>
            </w:pPr>
            <w:r>
              <w:t>8.1</w:t>
            </w:r>
            <w:r w:rsidR="00266FF3">
              <w:t>.5.2.7</w:t>
            </w:r>
          </w:p>
        </w:tc>
        <w:tc>
          <w:tcPr>
            <w:tcW w:w="2887" w:type="dxa"/>
            <w:tcBorders>
              <w:top w:val="single" w:sz="4" w:space="0" w:color="auto"/>
              <w:left w:val="single" w:sz="4" w:space="0" w:color="auto"/>
              <w:bottom w:val="single" w:sz="4" w:space="0" w:color="auto"/>
              <w:right w:val="single" w:sz="4" w:space="0" w:color="auto"/>
            </w:tcBorders>
          </w:tcPr>
          <w:p w14:paraId="3EBD1A07"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9C4EDD" w14:textId="77777777" w:rsidR="00266FF3" w:rsidRDefault="00266FF3" w:rsidP="007B50F2">
            <w:pPr>
              <w:pStyle w:val="TAL"/>
              <w:rPr>
                <w:rFonts w:cs="Arial"/>
                <w:szCs w:val="18"/>
              </w:rPr>
            </w:pPr>
          </w:p>
        </w:tc>
      </w:tr>
      <w:tr w:rsidR="00266FF3" w14:paraId="5C26CD91"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305C3C7" w14:textId="77777777" w:rsidR="00266FF3" w:rsidRDefault="00266FF3" w:rsidP="00623DF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1F349BA3" w14:textId="6563257A" w:rsidR="00266FF3" w:rsidRDefault="000238C5" w:rsidP="00D6602B">
            <w:pPr>
              <w:pStyle w:val="TAL"/>
            </w:pPr>
            <w:r>
              <w:t>8.1</w:t>
            </w:r>
            <w:r w:rsidR="00266FF3">
              <w:t>.5.2.8</w:t>
            </w:r>
          </w:p>
        </w:tc>
        <w:tc>
          <w:tcPr>
            <w:tcW w:w="2887" w:type="dxa"/>
            <w:tcBorders>
              <w:top w:val="single" w:sz="4" w:space="0" w:color="auto"/>
              <w:left w:val="single" w:sz="4" w:space="0" w:color="auto"/>
              <w:bottom w:val="single" w:sz="4" w:space="0" w:color="auto"/>
              <w:right w:val="single" w:sz="4" w:space="0" w:color="auto"/>
            </w:tcBorders>
          </w:tcPr>
          <w:p w14:paraId="404376BC"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2EDED0" w14:textId="77777777" w:rsidR="00266FF3" w:rsidRDefault="00266FF3" w:rsidP="007B50F2">
            <w:pPr>
              <w:pStyle w:val="TAL"/>
              <w:rPr>
                <w:rFonts w:cs="Arial"/>
                <w:szCs w:val="18"/>
              </w:rPr>
            </w:pPr>
          </w:p>
        </w:tc>
      </w:tr>
      <w:tr w:rsidR="00266FF3" w14:paraId="36D24C11" w14:textId="77777777" w:rsidTr="00076B47">
        <w:trPr>
          <w:jc w:val="center"/>
        </w:trPr>
        <w:tc>
          <w:tcPr>
            <w:tcW w:w="2868" w:type="dxa"/>
            <w:tcBorders>
              <w:top w:val="single" w:sz="4" w:space="0" w:color="auto"/>
              <w:left w:val="single" w:sz="4" w:space="0" w:color="auto"/>
              <w:bottom w:val="single" w:sz="4" w:space="0" w:color="auto"/>
              <w:right w:val="single" w:sz="4" w:space="0" w:color="auto"/>
            </w:tcBorders>
          </w:tcPr>
          <w:p w14:paraId="57A92531" w14:textId="77777777" w:rsidR="00266FF3" w:rsidRDefault="00266FF3" w:rsidP="00623DF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0F04A9C3" w14:textId="27A19915" w:rsidR="00266FF3" w:rsidRDefault="000238C5" w:rsidP="00D6602B">
            <w:pPr>
              <w:pStyle w:val="TAL"/>
            </w:pPr>
            <w:r>
              <w:t>8.1</w:t>
            </w:r>
            <w:r w:rsidR="00266FF3">
              <w:t>.5.2.9</w:t>
            </w:r>
          </w:p>
        </w:tc>
        <w:tc>
          <w:tcPr>
            <w:tcW w:w="2887" w:type="dxa"/>
            <w:tcBorders>
              <w:top w:val="single" w:sz="4" w:space="0" w:color="auto"/>
              <w:left w:val="single" w:sz="4" w:space="0" w:color="auto"/>
              <w:bottom w:val="single" w:sz="4" w:space="0" w:color="auto"/>
              <w:right w:val="single" w:sz="4" w:space="0" w:color="auto"/>
            </w:tcBorders>
          </w:tcPr>
          <w:p w14:paraId="40F152F7" w14:textId="77777777" w:rsidR="00266FF3" w:rsidRDefault="00266FF3" w:rsidP="00623DF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5089F42" w14:textId="77777777" w:rsidR="00266FF3" w:rsidRDefault="00266FF3" w:rsidP="007B50F2">
            <w:pPr>
              <w:pStyle w:val="TAL"/>
              <w:rPr>
                <w:rFonts w:cs="Arial"/>
                <w:szCs w:val="18"/>
              </w:rPr>
            </w:pPr>
          </w:p>
        </w:tc>
      </w:tr>
    </w:tbl>
    <w:p w14:paraId="3CBCFEA5" w14:textId="77777777" w:rsidR="00266FF3" w:rsidRDefault="00266FF3" w:rsidP="00266FF3"/>
    <w:p w14:paraId="3981CAF2" w14:textId="7D7A7359" w:rsidR="00266FF3" w:rsidRDefault="00266FF3" w:rsidP="00266FF3">
      <w:r>
        <w:lastRenderedPageBreak/>
        <w:t>Table </w:t>
      </w:r>
      <w:r w:rsidR="000238C5">
        <w:t>8.1</w:t>
      </w:r>
      <w:r>
        <w:t xml:space="preserve">.5.1-2 specifies data types re-used by the </w:t>
      </w:r>
      <w:r w:rsidRPr="00931880">
        <w:t>Eecs_ServiceProvisioning</w:t>
      </w:r>
      <w:r>
        <w:t xml:space="preserve"> API service. </w:t>
      </w:r>
    </w:p>
    <w:p w14:paraId="435378EF" w14:textId="5DA80A6D" w:rsidR="00266FF3" w:rsidRDefault="00266FF3" w:rsidP="00266FF3">
      <w:pPr>
        <w:pStyle w:val="TH"/>
      </w:pPr>
      <w:r>
        <w:t>Table </w:t>
      </w:r>
      <w:r w:rsidR="000238C5">
        <w:t>8.1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266FF3" w14:paraId="79DC01F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74534C8D" w14:textId="77777777" w:rsidR="00266FF3" w:rsidRDefault="00266FF3" w:rsidP="00076B47">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AACB45C" w14:textId="77777777" w:rsidR="00266FF3" w:rsidRDefault="00266FF3" w:rsidP="00076B47">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E900012" w14:textId="77777777" w:rsidR="00266FF3" w:rsidRDefault="00266FF3" w:rsidP="00076B47">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455F736D" w14:textId="77777777" w:rsidR="00266FF3" w:rsidRDefault="00266FF3" w:rsidP="00076B47">
            <w:pPr>
              <w:pStyle w:val="TAH"/>
            </w:pPr>
            <w:r>
              <w:t>Applicability</w:t>
            </w:r>
          </w:p>
        </w:tc>
      </w:tr>
      <w:tr w:rsidR="00266FF3" w14:paraId="349D9A4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844A472" w14:textId="77777777" w:rsidR="00266FF3" w:rsidRPr="00DC49BF" w:rsidRDefault="00266FF3" w:rsidP="00623DF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C656DF9" w14:textId="77777777" w:rsidR="00266FF3" w:rsidRDefault="00266FF3" w:rsidP="007B50F2">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A38CB03" w14:textId="77777777" w:rsidR="00266FF3" w:rsidRDefault="00266FF3" w:rsidP="007B50F2">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1FD11EF7" w14:textId="77777777" w:rsidR="00266FF3" w:rsidRDefault="00266FF3" w:rsidP="0073718B">
            <w:pPr>
              <w:pStyle w:val="TAL"/>
              <w:rPr>
                <w:rFonts w:cs="Arial"/>
                <w:szCs w:val="18"/>
              </w:rPr>
            </w:pPr>
          </w:p>
        </w:tc>
      </w:tr>
      <w:tr w:rsidR="00266FF3" w14:paraId="1A2B39B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1D34B0F9" w14:textId="77777777" w:rsidR="00266FF3" w:rsidRPr="00DC49BF" w:rsidRDefault="00266FF3" w:rsidP="00623DF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0975FAC1" w14:textId="77777777" w:rsidR="00266FF3" w:rsidRDefault="00266FF3" w:rsidP="00D6602B">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0E217DBB"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5E12A94" w14:textId="77777777" w:rsidR="00266FF3" w:rsidRDefault="00266FF3" w:rsidP="007B50F2">
            <w:pPr>
              <w:pStyle w:val="TAL"/>
              <w:rPr>
                <w:rFonts w:cs="Arial"/>
                <w:szCs w:val="18"/>
              </w:rPr>
            </w:pPr>
          </w:p>
        </w:tc>
      </w:tr>
      <w:tr w:rsidR="00266FF3" w14:paraId="4F278556"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7522C67" w14:textId="77777777" w:rsidR="00266FF3" w:rsidRPr="00DC49BF" w:rsidRDefault="00266FF3" w:rsidP="00623DF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767E15C0" w14:textId="77777777" w:rsidR="00266FF3" w:rsidRDefault="00266FF3" w:rsidP="00D6602B">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E1558A4"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3F66903" w14:textId="77777777" w:rsidR="00266FF3" w:rsidRDefault="00266FF3" w:rsidP="007B50F2">
            <w:pPr>
              <w:pStyle w:val="TAL"/>
              <w:rPr>
                <w:rFonts w:cs="Arial"/>
                <w:szCs w:val="18"/>
              </w:rPr>
            </w:pPr>
          </w:p>
        </w:tc>
      </w:tr>
      <w:tr w:rsidR="00266FF3" w14:paraId="470695D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A3307CA" w14:textId="77777777" w:rsidR="00266FF3" w:rsidRPr="00646838" w:rsidRDefault="00266FF3" w:rsidP="00623DF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2BE982A" w14:textId="77777777" w:rsidR="00266FF3" w:rsidRPr="00646838" w:rsidRDefault="00266FF3" w:rsidP="00D6602B">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74E05D8B"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E7198FA" w14:textId="77777777" w:rsidR="00266FF3" w:rsidRDefault="00266FF3" w:rsidP="007B50F2">
            <w:pPr>
              <w:pStyle w:val="TAL"/>
              <w:rPr>
                <w:rFonts w:cs="Arial"/>
                <w:szCs w:val="18"/>
              </w:rPr>
            </w:pPr>
          </w:p>
        </w:tc>
      </w:tr>
      <w:tr w:rsidR="00266FF3" w14:paraId="7CF0A361"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62AF764E" w14:textId="77777777" w:rsidR="00266FF3" w:rsidRDefault="00266FF3" w:rsidP="00623DF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05A6B53"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27D41297" w14:textId="77777777" w:rsidR="00266FF3" w:rsidRDefault="00266FF3" w:rsidP="00366EFF">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0DD9F09E" w14:textId="77777777" w:rsidR="00266FF3" w:rsidRDefault="00266FF3" w:rsidP="007B50F2">
            <w:pPr>
              <w:pStyle w:val="TAL"/>
              <w:rPr>
                <w:rFonts w:cs="Arial"/>
                <w:szCs w:val="18"/>
              </w:rPr>
            </w:pPr>
          </w:p>
        </w:tc>
      </w:tr>
      <w:tr w:rsidR="00266FF3" w14:paraId="68AD727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6B8B31B" w14:textId="77777777" w:rsidR="00266FF3" w:rsidRPr="00DC49BF" w:rsidRDefault="00266FF3" w:rsidP="00623DF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66BBD7D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4F5351EE"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A7AEB9B" w14:textId="77777777" w:rsidR="00266FF3" w:rsidRDefault="00266FF3" w:rsidP="007B50F2">
            <w:pPr>
              <w:pStyle w:val="TAL"/>
              <w:rPr>
                <w:rFonts w:cs="Arial"/>
                <w:szCs w:val="18"/>
              </w:rPr>
            </w:pPr>
          </w:p>
        </w:tc>
      </w:tr>
      <w:tr w:rsidR="00266FF3" w14:paraId="04BB1D2E"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610D6BA4" w14:textId="77777777" w:rsidR="00266FF3" w:rsidRPr="00F11966" w:rsidRDefault="00266FF3" w:rsidP="00623DF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5AE74AB1" w14:textId="77777777" w:rsidR="00266FF3" w:rsidRDefault="00266FF3" w:rsidP="00D6602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6295984"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B5C0867" w14:textId="77777777" w:rsidR="00266FF3" w:rsidRDefault="00266FF3" w:rsidP="007B50F2">
            <w:pPr>
              <w:pStyle w:val="TAL"/>
              <w:rPr>
                <w:rFonts w:cs="Arial"/>
                <w:szCs w:val="18"/>
              </w:rPr>
            </w:pPr>
          </w:p>
        </w:tc>
      </w:tr>
      <w:tr w:rsidR="00266FF3" w14:paraId="28A2FC2F"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195B254F" w14:textId="77777777" w:rsidR="00266FF3" w:rsidRPr="00646838" w:rsidRDefault="00266FF3" w:rsidP="00623DF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58B318FF" w14:textId="77777777" w:rsidR="00266FF3" w:rsidRPr="00646838" w:rsidRDefault="00266FF3" w:rsidP="00D6602B">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9D2CB8C"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6D79CB0" w14:textId="77777777" w:rsidR="00266FF3" w:rsidRDefault="00266FF3" w:rsidP="007B50F2">
            <w:pPr>
              <w:pStyle w:val="TAL"/>
              <w:rPr>
                <w:rFonts w:cs="Arial"/>
                <w:szCs w:val="18"/>
              </w:rPr>
            </w:pPr>
          </w:p>
        </w:tc>
      </w:tr>
      <w:tr w:rsidR="00266FF3" w14:paraId="609AF769"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0FB14E4D" w14:textId="77777777" w:rsidR="00266FF3" w:rsidRPr="00646838" w:rsidRDefault="00266FF3" w:rsidP="00623DF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20158E6E" w14:textId="77777777" w:rsidR="00266FF3" w:rsidRPr="00646838" w:rsidRDefault="00266FF3" w:rsidP="00D6602B">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7605DD1C" w14:textId="77777777" w:rsidR="00266FF3" w:rsidRPr="00373A9F"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A00827E" w14:textId="77777777" w:rsidR="00266FF3" w:rsidRDefault="00266FF3" w:rsidP="007B50F2">
            <w:pPr>
              <w:pStyle w:val="TAL"/>
              <w:rPr>
                <w:rFonts w:cs="Arial"/>
                <w:szCs w:val="18"/>
              </w:rPr>
            </w:pPr>
          </w:p>
        </w:tc>
      </w:tr>
      <w:tr w:rsidR="00266FF3" w14:paraId="307CE91C"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3412569B" w14:textId="77777777" w:rsidR="00266FF3" w:rsidRPr="001D2CEF" w:rsidRDefault="00266FF3" w:rsidP="00623DF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3E913B85" w14:textId="77777777" w:rsidR="00266FF3" w:rsidRDefault="00266FF3" w:rsidP="00D6602B">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4A53488" w14:textId="77777777" w:rsidR="00266FF3" w:rsidRPr="00373A9F" w:rsidRDefault="00266FF3" w:rsidP="00366EFF">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30DD2FBB" w14:textId="77777777" w:rsidR="00266FF3" w:rsidRDefault="00266FF3" w:rsidP="007B50F2">
            <w:pPr>
              <w:pStyle w:val="TAL"/>
              <w:rPr>
                <w:rFonts w:cs="Arial"/>
                <w:szCs w:val="18"/>
              </w:rPr>
            </w:pPr>
          </w:p>
        </w:tc>
      </w:tr>
      <w:tr w:rsidR="00266FF3" w14:paraId="505E6761"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43079849" w14:textId="77777777" w:rsidR="00266FF3" w:rsidRDefault="00266FF3" w:rsidP="00623DF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1569FC7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063F50"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0B7A5BE" w14:textId="77777777" w:rsidR="00266FF3" w:rsidRDefault="00266FF3" w:rsidP="007B50F2">
            <w:pPr>
              <w:pStyle w:val="TAL"/>
              <w:rPr>
                <w:rFonts w:cs="Arial"/>
                <w:szCs w:val="18"/>
              </w:rPr>
            </w:pPr>
          </w:p>
        </w:tc>
      </w:tr>
      <w:tr w:rsidR="00266FF3" w14:paraId="4FA5CDA0"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50B0C9BB" w14:textId="77777777" w:rsidR="00266FF3" w:rsidRDefault="00266FF3" w:rsidP="00623DF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937EE71" w14:textId="77777777" w:rsidR="00266FF3" w:rsidRDefault="00266FF3" w:rsidP="00D6602B">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61C320EB" w14:textId="77777777" w:rsidR="00266FF3" w:rsidRDefault="00266FF3" w:rsidP="00366EFF">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15D2B63C" w14:textId="77777777" w:rsidR="00266FF3" w:rsidRDefault="00266FF3" w:rsidP="007B50F2">
            <w:pPr>
              <w:pStyle w:val="TAL"/>
              <w:rPr>
                <w:rFonts w:cs="Arial"/>
                <w:szCs w:val="18"/>
              </w:rPr>
            </w:pPr>
          </w:p>
        </w:tc>
      </w:tr>
      <w:tr w:rsidR="00266FF3" w14:paraId="4CDE80DE" w14:textId="77777777" w:rsidTr="00076B47">
        <w:trPr>
          <w:jc w:val="center"/>
        </w:trPr>
        <w:tc>
          <w:tcPr>
            <w:tcW w:w="2482" w:type="dxa"/>
            <w:tcBorders>
              <w:top w:val="single" w:sz="4" w:space="0" w:color="auto"/>
              <w:left w:val="single" w:sz="4" w:space="0" w:color="auto"/>
              <w:bottom w:val="single" w:sz="4" w:space="0" w:color="auto"/>
              <w:right w:val="single" w:sz="4" w:space="0" w:color="auto"/>
            </w:tcBorders>
          </w:tcPr>
          <w:p w14:paraId="26CE44F3" w14:textId="77777777" w:rsidR="00266FF3" w:rsidRDefault="00266FF3" w:rsidP="00623DF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5237DF3D" w14:textId="77777777" w:rsidR="00266FF3" w:rsidRDefault="00266FF3" w:rsidP="00D6602B">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47C1382" w14:textId="77777777" w:rsidR="00266FF3" w:rsidRDefault="00266FF3" w:rsidP="00623DF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7052EBA" w14:textId="77777777" w:rsidR="00266FF3" w:rsidRDefault="00266FF3" w:rsidP="007B50F2">
            <w:pPr>
              <w:pStyle w:val="TAL"/>
              <w:rPr>
                <w:rFonts w:cs="Arial"/>
                <w:szCs w:val="18"/>
              </w:rPr>
            </w:pPr>
          </w:p>
        </w:tc>
      </w:tr>
    </w:tbl>
    <w:p w14:paraId="0F02A2B0" w14:textId="77777777" w:rsidR="00266FF3" w:rsidRPr="0086051F" w:rsidRDefault="00266FF3" w:rsidP="00266FF3">
      <w:pPr>
        <w:rPr>
          <w:lang w:eastAsia="zh-CN"/>
        </w:rPr>
      </w:pPr>
    </w:p>
    <w:p w14:paraId="7327EBD6" w14:textId="12A4E36C" w:rsidR="00266FF3" w:rsidRDefault="000238C5" w:rsidP="00266FF3">
      <w:pPr>
        <w:pStyle w:val="Heading4"/>
        <w:rPr>
          <w:lang w:eastAsia="zh-CN"/>
        </w:rPr>
      </w:pPr>
      <w:bookmarkStart w:id="531" w:name="_Toc70160833"/>
      <w:bookmarkStart w:id="532" w:name="_Toc96848332"/>
      <w:r>
        <w:rPr>
          <w:lang w:eastAsia="zh-CN"/>
        </w:rPr>
        <w:t>8.1</w:t>
      </w:r>
      <w:r w:rsidR="00266FF3">
        <w:rPr>
          <w:lang w:eastAsia="zh-CN"/>
        </w:rPr>
        <w:t>.5.2</w:t>
      </w:r>
      <w:r w:rsidR="00266FF3">
        <w:rPr>
          <w:lang w:eastAsia="zh-CN"/>
        </w:rPr>
        <w:tab/>
        <w:t>Structured data types</w:t>
      </w:r>
      <w:bookmarkEnd w:id="531"/>
      <w:bookmarkEnd w:id="532"/>
    </w:p>
    <w:p w14:paraId="5D8F6FE5" w14:textId="53BED350" w:rsidR="00266FF3" w:rsidRDefault="000238C5" w:rsidP="00266FF3">
      <w:pPr>
        <w:pStyle w:val="Heading5"/>
        <w:rPr>
          <w:lang w:eastAsia="zh-CN"/>
        </w:rPr>
      </w:pPr>
      <w:bookmarkStart w:id="533" w:name="_Toc70160834"/>
      <w:bookmarkStart w:id="534" w:name="_Toc96848333"/>
      <w:r>
        <w:rPr>
          <w:lang w:eastAsia="zh-CN"/>
        </w:rPr>
        <w:t>8.1</w:t>
      </w:r>
      <w:r w:rsidR="00266FF3">
        <w:rPr>
          <w:lang w:eastAsia="zh-CN"/>
        </w:rPr>
        <w:t>.5.2.1</w:t>
      </w:r>
      <w:r w:rsidR="00266FF3">
        <w:rPr>
          <w:lang w:eastAsia="zh-CN"/>
        </w:rPr>
        <w:tab/>
        <w:t>Introduction</w:t>
      </w:r>
      <w:bookmarkEnd w:id="533"/>
      <w:bookmarkEnd w:id="534"/>
    </w:p>
    <w:p w14:paraId="62C48778" w14:textId="6814363A" w:rsidR="00266FF3" w:rsidRDefault="000238C5" w:rsidP="00266FF3">
      <w:pPr>
        <w:pStyle w:val="Heading5"/>
        <w:rPr>
          <w:lang w:eastAsia="zh-CN"/>
        </w:rPr>
      </w:pPr>
      <w:bookmarkStart w:id="535" w:name="_Toc96848334"/>
      <w:r>
        <w:rPr>
          <w:lang w:eastAsia="zh-CN"/>
        </w:rPr>
        <w:t>8.1</w:t>
      </w:r>
      <w:r w:rsidR="00266FF3">
        <w:rPr>
          <w:lang w:eastAsia="zh-CN"/>
        </w:rPr>
        <w:t>.5.2.2</w:t>
      </w:r>
      <w:r w:rsidR="00266FF3">
        <w:rPr>
          <w:lang w:eastAsia="zh-CN"/>
        </w:rPr>
        <w:tab/>
        <w:t xml:space="preserve">Type: </w:t>
      </w:r>
      <w:r w:rsidR="00266FF3">
        <w:t>ECSServProvReq</w:t>
      </w:r>
      <w:bookmarkEnd w:id="535"/>
    </w:p>
    <w:p w14:paraId="288DFA49" w14:textId="6A7144B5" w:rsidR="00266FF3" w:rsidRDefault="00266FF3" w:rsidP="00266FF3">
      <w:pPr>
        <w:pStyle w:val="TH"/>
      </w:pPr>
      <w:r>
        <w:rPr>
          <w:noProof/>
        </w:rPr>
        <w:t>Table </w:t>
      </w:r>
      <w:r w:rsidR="000238C5">
        <w:rPr>
          <w:noProof/>
        </w:rPr>
        <w:t>8.1</w:t>
      </w:r>
      <w:r>
        <w:rPr>
          <w:noProof/>
        </w:rPr>
        <w:t>.5.2.2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1C78C1D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C78760"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6A16B4F"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E6BBA"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D97709F"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C86A7D"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AA1872" w14:textId="77777777" w:rsidR="00266FF3" w:rsidRDefault="00266FF3" w:rsidP="00076B47">
            <w:pPr>
              <w:pStyle w:val="TAH"/>
              <w:rPr>
                <w:rFonts w:cs="Arial"/>
                <w:szCs w:val="18"/>
              </w:rPr>
            </w:pPr>
            <w:r>
              <w:t>Applicability</w:t>
            </w:r>
          </w:p>
        </w:tc>
      </w:tr>
      <w:tr w:rsidR="00266FF3" w14:paraId="0BAFC07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FB1AC5F" w14:textId="77777777" w:rsidR="00266FF3" w:rsidRDefault="00266FF3" w:rsidP="00623DF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E2EB318" w14:textId="77777777" w:rsidR="00266FF3" w:rsidRDefault="00266FF3" w:rsidP="007B50F2">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997FDB" w14:textId="77777777" w:rsidR="00266FF3" w:rsidRDefault="00266FF3" w:rsidP="00B32BF6">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3BCAA9C2"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8DF4FF7" w14:textId="77777777" w:rsidR="00266FF3" w:rsidRPr="0016361A" w:rsidRDefault="00266FF3" w:rsidP="00B32BF6">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A0BA46D" w14:textId="77777777" w:rsidR="00266FF3" w:rsidRDefault="00266FF3" w:rsidP="00B32BF6">
            <w:pPr>
              <w:pStyle w:val="TAL"/>
              <w:rPr>
                <w:rFonts w:cs="Arial"/>
                <w:szCs w:val="18"/>
              </w:rPr>
            </w:pPr>
          </w:p>
        </w:tc>
      </w:tr>
      <w:tr w:rsidR="00266FF3" w14:paraId="00DB77EA"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0767688" w14:textId="77777777" w:rsidR="00266FF3" w:rsidRDefault="00266FF3" w:rsidP="00623DF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BAE2430" w14:textId="77777777" w:rsidR="00266FF3" w:rsidRDefault="00266FF3" w:rsidP="007B50F2">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2AF04C1"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F56263E"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7061954" w14:textId="77777777" w:rsidR="00266FF3" w:rsidRPr="00366EFF" w:rsidRDefault="00266FF3"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30066849" w14:textId="77777777" w:rsidR="00266FF3" w:rsidRDefault="00266FF3" w:rsidP="00B32BF6">
            <w:pPr>
              <w:pStyle w:val="TAL"/>
              <w:rPr>
                <w:rFonts w:cs="Arial"/>
                <w:szCs w:val="18"/>
              </w:rPr>
            </w:pPr>
          </w:p>
        </w:tc>
      </w:tr>
      <w:tr w:rsidR="00266FF3" w14:paraId="1441AFE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93F2BE" w14:textId="77777777" w:rsidR="00266FF3" w:rsidRDefault="00266FF3" w:rsidP="00623DF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0CD45FB5" w14:textId="77777777" w:rsidR="00266FF3" w:rsidRDefault="00266FF3" w:rsidP="007B50F2">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A686B5C"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2EB82A3" w14:textId="77777777" w:rsidR="00266FF3" w:rsidRDefault="00266FF3" w:rsidP="00B32BF6">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FFF755E" w14:textId="77777777" w:rsidR="00266FF3" w:rsidRPr="0016361A" w:rsidRDefault="00266FF3" w:rsidP="00B32BF6">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46465BEF" w14:textId="77777777" w:rsidR="00266FF3" w:rsidRDefault="00266FF3" w:rsidP="00B32BF6">
            <w:pPr>
              <w:pStyle w:val="TAL"/>
              <w:rPr>
                <w:rFonts w:cs="Arial"/>
                <w:szCs w:val="18"/>
              </w:rPr>
            </w:pPr>
          </w:p>
        </w:tc>
      </w:tr>
      <w:tr w:rsidR="00266FF3" w14:paraId="3CAA0E6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706D13E" w14:textId="77777777" w:rsidR="00266FF3" w:rsidRDefault="00266FF3" w:rsidP="00623DF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1B960F91" w14:textId="77777777" w:rsidR="00266FF3" w:rsidRDefault="00266FF3" w:rsidP="007B50F2">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6DFF18F"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842EA85"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2BB58C" w14:textId="77777777" w:rsidR="00266FF3" w:rsidRPr="0016361A" w:rsidRDefault="00266FF3" w:rsidP="00B32BF6">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E0B5C4" w14:textId="77777777" w:rsidR="00266FF3" w:rsidRDefault="00266FF3" w:rsidP="00B32BF6">
            <w:pPr>
              <w:pStyle w:val="TAL"/>
              <w:rPr>
                <w:rFonts w:cs="Arial"/>
                <w:szCs w:val="18"/>
              </w:rPr>
            </w:pPr>
          </w:p>
        </w:tc>
      </w:tr>
      <w:tr w:rsidR="00266FF3" w14:paraId="4C47908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2F82690" w14:textId="77777777" w:rsidR="00266FF3" w:rsidRDefault="00266FF3" w:rsidP="00623DF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64EC60A4" w14:textId="77777777" w:rsidR="00266FF3" w:rsidRDefault="00266FF3" w:rsidP="007B50F2">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5B4456DB"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C5033F" w14:textId="77777777" w:rsidR="00266FF3" w:rsidRDefault="00266FF3" w:rsidP="00B32BF6">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0C1A731D" w14:textId="77777777" w:rsidR="00266FF3" w:rsidRPr="0016361A" w:rsidRDefault="00266FF3" w:rsidP="00B32BF6">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6DBED03C" w14:textId="77777777" w:rsidR="00266FF3" w:rsidRDefault="00266FF3" w:rsidP="00B32BF6">
            <w:pPr>
              <w:pStyle w:val="TAL"/>
              <w:rPr>
                <w:rFonts w:cs="Arial"/>
                <w:szCs w:val="18"/>
              </w:rPr>
            </w:pPr>
          </w:p>
        </w:tc>
      </w:tr>
      <w:tr w:rsidR="00266FF3" w14:paraId="23CA8AF3"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0812359" w14:textId="77777777" w:rsidR="00266FF3" w:rsidRDefault="00266FF3" w:rsidP="00623DF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2535FB07" w14:textId="77777777" w:rsidR="00266FF3" w:rsidRDefault="00266FF3" w:rsidP="007B50F2">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22EC1263"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58A277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182532" w14:textId="77777777" w:rsidR="00266FF3" w:rsidRPr="00317891" w:rsidRDefault="00266FF3" w:rsidP="00B32BF6">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2957AE68" w14:textId="77777777" w:rsidR="00266FF3" w:rsidRDefault="00266FF3" w:rsidP="00B32BF6">
            <w:pPr>
              <w:pStyle w:val="TAL"/>
              <w:rPr>
                <w:rFonts w:cs="Arial"/>
                <w:szCs w:val="18"/>
              </w:rPr>
            </w:pPr>
          </w:p>
        </w:tc>
      </w:tr>
    </w:tbl>
    <w:p w14:paraId="2C41447A" w14:textId="77777777" w:rsidR="00266FF3" w:rsidRDefault="00266FF3" w:rsidP="00266FF3">
      <w:pPr>
        <w:rPr>
          <w:lang w:eastAsia="zh-CN"/>
        </w:rPr>
      </w:pPr>
    </w:p>
    <w:p w14:paraId="5EECB8A3" w14:textId="1665B457" w:rsidR="00266FF3" w:rsidRDefault="000238C5" w:rsidP="00266FF3">
      <w:pPr>
        <w:pStyle w:val="Heading5"/>
        <w:rPr>
          <w:lang w:eastAsia="zh-CN"/>
        </w:rPr>
      </w:pPr>
      <w:bookmarkStart w:id="536" w:name="_Toc96848335"/>
      <w:r>
        <w:rPr>
          <w:lang w:eastAsia="zh-CN"/>
        </w:rPr>
        <w:t>8.1</w:t>
      </w:r>
      <w:r w:rsidR="00266FF3">
        <w:rPr>
          <w:lang w:eastAsia="zh-CN"/>
        </w:rPr>
        <w:t>.5.2.3</w:t>
      </w:r>
      <w:r w:rsidR="00266FF3">
        <w:rPr>
          <w:lang w:eastAsia="zh-CN"/>
        </w:rPr>
        <w:tab/>
        <w:t xml:space="preserve">Type: </w:t>
      </w:r>
      <w:r w:rsidR="00266FF3">
        <w:t>ECSServProvResp</w:t>
      </w:r>
      <w:bookmarkEnd w:id="536"/>
    </w:p>
    <w:p w14:paraId="3A742785" w14:textId="56C42640" w:rsidR="00266FF3" w:rsidRDefault="00266FF3" w:rsidP="00266FF3">
      <w:pPr>
        <w:pStyle w:val="TH"/>
      </w:pPr>
      <w:r>
        <w:rPr>
          <w:noProof/>
        </w:rPr>
        <w:t>Table </w:t>
      </w:r>
      <w:r w:rsidR="000238C5">
        <w:rPr>
          <w:noProof/>
        </w:rPr>
        <w:t>8.1</w:t>
      </w:r>
      <w:r>
        <w:rPr>
          <w:noProof/>
        </w:rPr>
        <w:t>.5.2.3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61F75FD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1CFF26"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750284"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E2DC9"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75F5BD3"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528564"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D44211" w14:textId="77777777" w:rsidR="00266FF3" w:rsidRDefault="00266FF3" w:rsidP="00076B47">
            <w:pPr>
              <w:pStyle w:val="TAH"/>
              <w:rPr>
                <w:rFonts w:cs="Arial"/>
                <w:szCs w:val="18"/>
              </w:rPr>
            </w:pPr>
            <w:r>
              <w:t>Applicability</w:t>
            </w:r>
          </w:p>
        </w:tc>
      </w:tr>
      <w:tr w:rsidR="00266FF3" w14:paraId="49BCEFF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A258B62" w14:textId="77777777" w:rsidR="00266FF3" w:rsidRDefault="00266FF3" w:rsidP="00623DF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3D61103C" w14:textId="77777777" w:rsidR="00266FF3" w:rsidRDefault="00266FF3" w:rsidP="007B50F2">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FB89B46" w14:textId="77777777" w:rsidR="00266FF3" w:rsidRDefault="00266FF3" w:rsidP="00B32BF6">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8299F39"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FCE42E4" w14:textId="77777777" w:rsidR="00266FF3" w:rsidRPr="0016361A" w:rsidRDefault="00266FF3" w:rsidP="00B32BF6">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E92854" w14:textId="77777777" w:rsidR="00266FF3" w:rsidRDefault="00266FF3" w:rsidP="00B32BF6">
            <w:pPr>
              <w:pStyle w:val="TAL"/>
              <w:rPr>
                <w:rFonts w:cs="Arial"/>
                <w:szCs w:val="18"/>
              </w:rPr>
            </w:pPr>
          </w:p>
        </w:tc>
      </w:tr>
    </w:tbl>
    <w:p w14:paraId="704E9B36" w14:textId="77777777" w:rsidR="00266FF3" w:rsidRPr="00A53F30" w:rsidRDefault="00266FF3" w:rsidP="00266FF3">
      <w:pPr>
        <w:rPr>
          <w:lang w:eastAsia="zh-CN"/>
        </w:rPr>
      </w:pPr>
    </w:p>
    <w:p w14:paraId="12A56792" w14:textId="3DFC4B61" w:rsidR="00266FF3" w:rsidRDefault="000238C5" w:rsidP="00266FF3">
      <w:pPr>
        <w:pStyle w:val="Heading5"/>
        <w:rPr>
          <w:lang w:eastAsia="zh-CN"/>
        </w:rPr>
      </w:pPr>
      <w:bookmarkStart w:id="537" w:name="_Toc70160835"/>
      <w:bookmarkStart w:id="538" w:name="_Toc96848336"/>
      <w:r>
        <w:rPr>
          <w:lang w:eastAsia="zh-CN"/>
        </w:rPr>
        <w:lastRenderedPageBreak/>
        <w:t>8.1</w:t>
      </w:r>
      <w:r w:rsidR="00266FF3">
        <w:rPr>
          <w:lang w:eastAsia="zh-CN"/>
        </w:rPr>
        <w:t>.5.2.4</w:t>
      </w:r>
      <w:r w:rsidR="00266FF3">
        <w:rPr>
          <w:lang w:eastAsia="zh-CN"/>
        </w:rPr>
        <w:tab/>
        <w:t xml:space="preserve">Type: </w:t>
      </w:r>
      <w:bookmarkEnd w:id="537"/>
      <w:r w:rsidR="00266FF3">
        <w:t>ECSServProvSubscription</w:t>
      </w:r>
      <w:bookmarkEnd w:id="538"/>
    </w:p>
    <w:p w14:paraId="6E8316BD" w14:textId="185C1DF5" w:rsidR="00266FF3" w:rsidRDefault="00266FF3" w:rsidP="00266FF3">
      <w:pPr>
        <w:pStyle w:val="TH"/>
      </w:pPr>
      <w:r>
        <w:rPr>
          <w:noProof/>
        </w:rPr>
        <w:t>Table </w:t>
      </w:r>
      <w:r w:rsidR="000238C5">
        <w:rPr>
          <w:noProof/>
        </w:rPr>
        <w:t>8.1</w:t>
      </w:r>
      <w:r>
        <w:rPr>
          <w:noProof/>
        </w:rPr>
        <w:t>.5.2.4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2284456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0C5489" w14:textId="77777777" w:rsidR="00266FF3" w:rsidRDefault="00266FF3" w:rsidP="00076B47">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213D9A0"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90780A" w14:textId="77777777" w:rsidR="00266FF3" w:rsidRDefault="00266FF3" w:rsidP="00076B47">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759D1DB"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D47734"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0EDEC04" w14:textId="77777777" w:rsidR="00266FF3" w:rsidRDefault="00266FF3" w:rsidP="00076B47">
            <w:pPr>
              <w:pStyle w:val="TAH"/>
              <w:rPr>
                <w:rFonts w:cs="Arial"/>
                <w:szCs w:val="18"/>
              </w:rPr>
            </w:pPr>
            <w:r>
              <w:t>Applicability</w:t>
            </w:r>
          </w:p>
        </w:tc>
      </w:tr>
      <w:tr w:rsidR="00266FF3" w14:paraId="20F077E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7671BC4" w14:textId="77777777" w:rsidR="00266FF3" w:rsidRDefault="00266FF3" w:rsidP="00623DF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9A11381" w14:textId="77777777" w:rsidR="00266FF3" w:rsidRDefault="00266FF3" w:rsidP="007B50F2">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3762BE2" w14:textId="77777777" w:rsidR="00266FF3" w:rsidRDefault="00266FF3" w:rsidP="00B32BF6">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377E45C8"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247EAD8" w14:textId="77777777" w:rsidR="00266FF3" w:rsidRPr="0016361A" w:rsidRDefault="00266FF3" w:rsidP="00B32BF6">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C090423" w14:textId="77777777" w:rsidR="00266FF3" w:rsidRDefault="00266FF3" w:rsidP="00B32BF6">
            <w:pPr>
              <w:pStyle w:val="TAL"/>
              <w:rPr>
                <w:rFonts w:cs="Arial"/>
                <w:szCs w:val="18"/>
              </w:rPr>
            </w:pPr>
          </w:p>
        </w:tc>
      </w:tr>
      <w:tr w:rsidR="00266FF3" w14:paraId="7B0787B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433AFF4" w14:textId="77777777" w:rsidR="00266FF3" w:rsidRDefault="00266FF3" w:rsidP="00623DF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DF20CD8" w14:textId="77777777" w:rsidR="00266FF3" w:rsidRDefault="00266FF3" w:rsidP="007B50F2">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19E36ED9"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45202D09"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6C8091" w14:textId="77777777" w:rsidR="00266FF3" w:rsidRPr="00366EFF" w:rsidRDefault="00266FF3" w:rsidP="00366EFF">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38D33C3" w14:textId="77777777" w:rsidR="00266FF3" w:rsidRDefault="00266FF3" w:rsidP="00B32BF6">
            <w:pPr>
              <w:pStyle w:val="TAL"/>
              <w:rPr>
                <w:rFonts w:cs="Arial"/>
                <w:szCs w:val="18"/>
              </w:rPr>
            </w:pPr>
          </w:p>
        </w:tc>
      </w:tr>
      <w:tr w:rsidR="00266FF3" w14:paraId="37B7BA5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AED98EB" w14:textId="77777777" w:rsidR="00266FF3" w:rsidRDefault="00266FF3" w:rsidP="00623DF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381066E2" w14:textId="77777777" w:rsidR="00266FF3" w:rsidRDefault="00266FF3" w:rsidP="007B50F2">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6847BB26"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2E392D9" w14:textId="77777777" w:rsidR="00266FF3" w:rsidRDefault="00266FF3" w:rsidP="00B32BF6">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0F8553D8" w14:textId="77777777" w:rsidR="00266FF3" w:rsidRPr="0016361A" w:rsidRDefault="00266FF3" w:rsidP="00B32BF6">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EE441D" w14:textId="77777777" w:rsidR="00266FF3" w:rsidRDefault="00266FF3" w:rsidP="00B32BF6">
            <w:pPr>
              <w:pStyle w:val="TAL"/>
              <w:rPr>
                <w:rFonts w:cs="Arial"/>
                <w:szCs w:val="18"/>
              </w:rPr>
            </w:pPr>
          </w:p>
        </w:tc>
      </w:tr>
      <w:tr w:rsidR="00266FF3" w14:paraId="541C847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E738E98" w14:textId="77777777" w:rsidR="00266FF3" w:rsidRDefault="00266FF3" w:rsidP="00623DF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232168A" w14:textId="77777777" w:rsidR="00266FF3" w:rsidRDefault="00266FF3" w:rsidP="007B50F2">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697843F"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DB9561A"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90EE5" w14:textId="77777777" w:rsidR="00266FF3" w:rsidRDefault="00266FF3" w:rsidP="00B32BF6">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042D2CCE" w14:textId="77777777" w:rsidR="00266FF3" w:rsidRDefault="00266FF3" w:rsidP="00B32BF6">
            <w:pPr>
              <w:pStyle w:val="TAL"/>
              <w:rPr>
                <w:rFonts w:cs="Arial"/>
                <w:szCs w:val="18"/>
              </w:rPr>
            </w:pPr>
          </w:p>
        </w:tc>
      </w:tr>
      <w:tr w:rsidR="00266FF3" w14:paraId="1F2D0D0B" w14:textId="77777777" w:rsidTr="00076B47">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6513D5AD" w14:textId="77777777" w:rsidR="00266FF3" w:rsidRDefault="00266FF3" w:rsidP="00623DF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44F92A02" w14:textId="77777777" w:rsidR="00266FF3" w:rsidRDefault="00266FF3" w:rsidP="007B50F2">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5CD789A" w14:textId="77777777" w:rsidR="00266FF3" w:rsidRDefault="00266FF3" w:rsidP="00B32BF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69878AC"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25A3853" w14:textId="77777777" w:rsidR="00266FF3" w:rsidRPr="0016361A" w:rsidRDefault="00266FF3" w:rsidP="00B32BF6">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A2F99D3" w14:textId="77777777" w:rsidR="00266FF3" w:rsidRDefault="00266FF3" w:rsidP="00B32BF6">
            <w:pPr>
              <w:pStyle w:val="TAL"/>
              <w:rPr>
                <w:rFonts w:cs="Arial"/>
                <w:szCs w:val="18"/>
              </w:rPr>
            </w:pPr>
          </w:p>
        </w:tc>
      </w:tr>
      <w:tr w:rsidR="00266FF3" w14:paraId="7A6E1D33"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E5A2D39" w14:textId="77777777" w:rsidR="00266FF3" w:rsidRDefault="00266FF3" w:rsidP="00623DF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0485AF77" w14:textId="77777777" w:rsidR="00266FF3" w:rsidRDefault="00266FF3" w:rsidP="007B50F2">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7A90DD9"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B84F85A" w14:textId="77777777" w:rsidR="00266FF3" w:rsidRDefault="00266FF3" w:rsidP="00C54453">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7386937" w14:textId="77777777" w:rsidR="00266FF3" w:rsidRPr="0016361A" w:rsidRDefault="00266FF3" w:rsidP="00C54453">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5A29389F" w14:textId="77777777" w:rsidR="00266FF3" w:rsidRDefault="00266FF3" w:rsidP="00C54453">
            <w:pPr>
              <w:pStyle w:val="TAL"/>
              <w:rPr>
                <w:rFonts w:cs="Arial"/>
                <w:szCs w:val="18"/>
              </w:rPr>
            </w:pPr>
          </w:p>
        </w:tc>
      </w:tr>
      <w:tr w:rsidR="00266FF3" w14:paraId="7B020A3D"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D632DE1" w14:textId="77777777" w:rsidR="00266FF3" w:rsidRDefault="00266FF3" w:rsidP="00623DF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10E3F06D" w14:textId="77777777" w:rsidR="00266FF3" w:rsidRDefault="00266FF3" w:rsidP="007B50F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38B376E"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EDA226B" w14:textId="77777777" w:rsidR="00266FF3" w:rsidRDefault="00266FF3" w:rsidP="00C54453">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1674A32" w14:textId="77777777" w:rsidR="00266FF3" w:rsidRPr="0016361A" w:rsidRDefault="00266FF3" w:rsidP="00C54453">
            <w:pPr>
              <w:pStyle w:val="TAL"/>
            </w:pPr>
            <w:r>
              <w:t>The notification target address containing the URI where the service provisioning notification should be delivered to. This attribute shall be present in HTTP POST message to EES. (NOTE 1)</w:t>
            </w:r>
          </w:p>
        </w:tc>
        <w:tc>
          <w:tcPr>
            <w:tcW w:w="1998" w:type="dxa"/>
            <w:tcBorders>
              <w:top w:val="single" w:sz="4" w:space="0" w:color="auto"/>
              <w:left w:val="single" w:sz="4" w:space="0" w:color="auto"/>
              <w:bottom w:val="single" w:sz="4" w:space="0" w:color="auto"/>
              <w:right w:val="single" w:sz="4" w:space="0" w:color="auto"/>
            </w:tcBorders>
          </w:tcPr>
          <w:p w14:paraId="22964C83" w14:textId="77777777" w:rsidR="00266FF3" w:rsidRDefault="00266FF3" w:rsidP="00C54453">
            <w:pPr>
              <w:pStyle w:val="TAL"/>
              <w:rPr>
                <w:rFonts w:cs="Arial"/>
                <w:szCs w:val="18"/>
              </w:rPr>
            </w:pPr>
          </w:p>
        </w:tc>
      </w:tr>
      <w:tr w:rsidR="00266FF3" w14:paraId="615CAEC6"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84FBF66" w14:textId="77777777" w:rsidR="00266FF3" w:rsidRDefault="00266FF3" w:rsidP="00623DF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466E5BA2" w14:textId="77777777" w:rsidR="00266FF3" w:rsidRDefault="00266FF3" w:rsidP="007B50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2BE3CCE"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72F7458"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28F0EB6" w14:textId="77777777" w:rsidR="00266FF3" w:rsidRPr="0016361A" w:rsidRDefault="00266FF3" w:rsidP="00C54453">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2534458B" w14:textId="77777777" w:rsidR="00266FF3" w:rsidRDefault="00266FF3" w:rsidP="00366EFF">
            <w:pPr>
              <w:pStyle w:val="TAL"/>
            </w:pPr>
            <w:r>
              <w:t>Notification_test_event</w:t>
            </w:r>
          </w:p>
        </w:tc>
      </w:tr>
      <w:tr w:rsidR="00266FF3" w14:paraId="1D5B71B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BA9D47F" w14:textId="77777777" w:rsidR="00266FF3" w:rsidRDefault="00266FF3" w:rsidP="00623DF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D49DB8F" w14:textId="77777777" w:rsidR="00266FF3" w:rsidRDefault="00266FF3" w:rsidP="007B50F2">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1578EB79"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AEE316F"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EEB5D2A" w14:textId="77777777" w:rsidR="00266FF3" w:rsidRPr="0016361A" w:rsidRDefault="00266FF3" w:rsidP="00C54453">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26621F67" w14:textId="77777777" w:rsidR="00266FF3" w:rsidRDefault="00266FF3" w:rsidP="00366EFF">
            <w:pPr>
              <w:pStyle w:val="TAL"/>
            </w:pPr>
            <w:r>
              <w:t>Notification_websocket</w:t>
            </w:r>
          </w:p>
        </w:tc>
      </w:tr>
      <w:tr w:rsidR="00266FF3" w14:paraId="444AC67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826FF6E" w14:textId="77777777" w:rsidR="00266FF3" w:rsidRDefault="00266FF3" w:rsidP="00623DF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6B21F966" w14:textId="77777777" w:rsidR="00266FF3" w:rsidRDefault="00266FF3" w:rsidP="007B50F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69A11D" w14:textId="77777777" w:rsidR="00266FF3" w:rsidRDefault="00266FF3" w:rsidP="00B32BF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C568E1C"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9680F8" w14:textId="77777777" w:rsidR="00266FF3" w:rsidRDefault="00266FF3" w:rsidP="00C54453">
            <w:pPr>
              <w:pStyle w:val="TAL"/>
            </w:pPr>
            <w:r>
              <w:t xml:space="preserve">Used to negotiate the supported optional features of the API as described in clause 7.8 </w:t>
            </w:r>
            <w:r w:rsidRPr="005C44CA">
              <w:t>of 3GPP TS 29.558 [4]</w:t>
            </w:r>
            <w:r>
              <w:t>.</w:t>
            </w:r>
          </w:p>
          <w:p w14:paraId="0BDE77CC" w14:textId="77777777" w:rsidR="00266FF3" w:rsidRDefault="00266FF3" w:rsidP="00C54453">
            <w:pPr>
              <w:pStyle w:val="TAL"/>
            </w:pPr>
            <w:r>
              <w:t>This attribute shall be provided in the HTTP POST request and in the response of successful resource creation.</w:t>
            </w:r>
          </w:p>
          <w:p w14:paraId="70A68E72" w14:textId="77777777" w:rsidR="00266FF3" w:rsidRPr="0016361A" w:rsidRDefault="00266FF3" w:rsidP="00C54453">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40B3943D" w14:textId="77777777" w:rsidR="00266FF3" w:rsidRDefault="00266FF3" w:rsidP="00C54453">
            <w:pPr>
              <w:pStyle w:val="TAL"/>
              <w:rPr>
                <w:rFonts w:cs="Arial"/>
                <w:szCs w:val="18"/>
              </w:rPr>
            </w:pPr>
          </w:p>
        </w:tc>
      </w:tr>
      <w:tr w:rsidR="00266FF3" w14:paraId="3C41B050" w14:textId="77777777" w:rsidTr="00076B4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DC3EB" w14:textId="77777777" w:rsidR="00266FF3" w:rsidRPr="00376DD0" w:rsidRDefault="00266FF3" w:rsidP="00076B47">
            <w:pPr>
              <w:pStyle w:val="TAN"/>
            </w:pPr>
            <w:r w:rsidRPr="002212A6">
              <w:t>NOTE 1:</w:t>
            </w:r>
            <w:r w:rsidRPr="002212A6">
              <w:tab/>
            </w:r>
            <w:r w:rsidRPr="00F477AF">
              <w:rPr>
                <w:lang w:eastAsia="ko-KR"/>
              </w:rPr>
              <w:t xml:space="preserve">The notification target address can terminate at the EEC (e.g. in an IoT device) if the deployment supports EEC reachability, or </w:t>
            </w:r>
            <w:r w:rsidRPr="00F477AF">
              <w:rPr>
                <w:lang w:eastAsia="ko-KR"/>
              </w:rPr>
              <w:lastRenderedPageBreak/>
              <w:t>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3F15D1C4" w14:textId="77777777" w:rsidR="00266FF3" w:rsidRDefault="00266FF3" w:rsidP="00266FF3">
      <w:pPr>
        <w:rPr>
          <w:lang w:eastAsia="zh-CN"/>
        </w:rPr>
      </w:pPr>
      <w:bookmarkStart w:id="539" w:name="_Toc70160836"/>
    </w:p>
    <w:p w14:paraId="431D2AD6" w14:textId="552A90A5" w:rsidR="00266FF3" w:rsidRDefault="00266FF3" w:rsidP="00266FF3">
      <w:pPr>
        <w:pStyle w:val="EditorsNote"/>
        <w:rPr>
          <w:lang w:eastAsia="zh-CN"/>
        </w:rPr>
      </w:pPr>
      <w:r w:rsidRPr="00F35F4A">
        <w:t>Editor</w:t>
      </w:r>
      <w:r w:rsidR="00716570">
        <w:t>'</w:t>
      </w:r>
      <w:r w:rsidRPr="00F35F4A">
        <w:t>s note:</w:t>
      </w:r>
      <w:r w:rsidRPr="00F35F4A">
        <w:tab/>
        <w:t>The security credentials of EEC depend on SA3 WG and is FFS.</w:t>
      </w:r>
    </w:p>
    <w:p w14:paraId="51013D64" w14:textId="20F5FAD3" w:rsidR="00266FF3" w:rsidRDefault="000238C5" w:rsidP="00266FF3">
      <w:pPr>
        <w:pStyle w:val="Heading5"/>
        <w:rPr>
          <w:lang w:eastAsia="zh-CN"/>
        </w:rPr>
      </w:pPr>
      <w:bookmarkStart w:id="540" w:name="_Toc96848337"/>
      <w:r>
        <w:rPr>
          <w:lang w:eastAsia="zh-CN"/>
        </w:rPr>
        <w:t>8.1</w:t>
      </w:r>
      <w:r w:rsidR="00266FF3">
        <w:rPr>
          <w:lang w:eastAsia="zh-CN"/>
        </w:rPr>
        <w:t>.5.2.5</w:t>
      </w:r>
      <w:r w:rsidR="00266FF3">
        <w:rPr>
          <w:lang w:eastAsia="zh-CN"/>
        </w:rPr>
        <w:tab/>
        <w:t xml:space="preserve">Type: </w:t>
      </w:r>
      <w:bookmarkEnd w:id="539"/>
      <w:r w:rsidR="00266FF3">
        <w:rPr>
          <w:lang w:eastAsia="zh-CN"/>
        </w:rPr>
        <w:t>C</w:t>
      </w:r>
      <w:r w:rsidR="00266FF3" w:rsidRPr="005F7BB2">
        <w:rPr>
          <w:lang w:eastAsia="zh-CN"/>
        </w:rPr>
        <w:t>onnectivityInfo</w:t>
      </w:r>
      <w:bookmarkEnd w:id="540"/>
    </w:p>
    <w:p w14:paraId="379D0384" w14:textId="6F9C4EB4" w:rsidR="00266FF3" w:rsidRDefault="00266FF3" w:rsidP="00266FF3">
      <w:pPr>
        <w:pStyle w:val="TH"/>
      </w:pPr>
      <w:r>
        <w:rPr>
          <w:noProof/>
        </w:rPr>
        <w:t>Table </w:t>
      </w:r>
      <w:r w:rsidR="000238C5">
        <w:rPr>
          <w:noProof/>
        </w:rPr>
        <w:t>8.1</w:t>
      </w:r>
      <w:r>
        <w:rPr>
          <w:noProof/>
        </w:rPr>
        <w:t>.5.2.5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69C8E79"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9C9ECB"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C84A24C"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52FB3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7BB935"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67CEC63"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1856C67" w14:textId="77777777" w:rsidR="00266FF3" w:rsidRDefault="00266FF3" w:rsidP="00076B47">
            <w:pPr>
              <w:pStyle w:val="TAH"/>
              <w:rPr>
                <w:rFonts w:cs="Arial"/>
                <w:szCs w:val="18"/>
              </w:rPr>
            </w:pPr>
            <w:r>
              <w:t>Applicability</w:t>
            </w:r>
          </w:p>
        </w:tc>
      </w:tr>
      <w:tr w:rsidR="00266FF3" w14:paraId="05716F3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4F1296BE" w14:textId="77777777" w:rsidR="00266FF3" w:rsidRDefault="00266FF3" w:rsidP="00623DF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172DC840" w14:textId="77777777" w:rsidR="00266FF3" w:rsidRDefault="00266FF3" w:rsidP="007B50F2">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267EED4"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84221F7" w14:textId="77777777" w:rsidR="00266FF3" w:rsidRDefault="00266FF3" w:rsidP="00C5445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1DF09A" w14:textId="77777777" w:rsidR="00266FF3" w:rsidRPr="0016361A" w:rsidRDefault="00266FF3" w:rsidP="00C54453">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43A3FEC4" w14:textId="77777777" w:rsidR="00266FF3" w:rsidRDefault="00266FF3" w:rsidP="00C54453">
            <w:pPr>
              <w:pStyle w:val="TAL"/>
              <w:rPr>
                <w:rFonts w:cs="Arial"/>
                <w:szCs w:val="18"/>
              </w:rPr>
            </w:pPr>
          </w:p>
        </w:tc>
      </w:tr>
      <w:tr w:rsidR="00266FF3" w14:paraId="0E2F3F1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BC515F4" w14:textId="77777777" w:rsidR="00266FF3" w:rsidRDefault="00266FF3" w:rsidP="00623DF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02E82496" w14:textId="77777777" w:rsidR="00266FF3" w:rsidRDefault="00266FF3" w:rsidP="007B50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ED0342F" w14:textId="77777777" w:rsidR="00266FF3" w:rsidRDefault="00266FF3" w:rsidP="00B32BF6">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6EB091" w14:textId="77777777" w:rsidR="00266FF3" w:rsidRDefault="00266FF3" w:rsidP="00C54453">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15786BB7" w14:textId="77777777" w:rsidR="00266FF3" w:rsidRPr="00F11966" w:rsidRDefault="00266FF3" w:rsidP="00366EFF">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47C9186F" w14:textId="77777777" w:rsidR="00266FF3" w:rsidRPr="0016361A" w:rsidRDefault="00266FF3" w:rsidP="00366EFF">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08BB22B5" w14:textId="77777777" w:rsidR="00266FF3" w:rsidRDefault="00266FF3" w:rsidP="00C54453">
            <w:pPr>
              <w:pStyle w:val="TAL"/>
              <w:rPr>
                <w:rFonts w:cs="Arial"/>
                <w:szCs w:val="18"/>
              </w:rPr>
            </w:pPr>
          </w:p>
        </w:tc>
      </w:tr>
    </w:tbl>
    <w:p w14:paraId="45932353" w14:textId="77777777" w:rsidR="00266FF3" w:rsidRDefault="00266FF3" w:rsidP="00266FF3">
      <w:pPr>
        <w:rPr>
          <w:lang w:eastAsia="zh-CN"/>
        </w:rPr>
      </w:pPr>
    </w:p>
    <w:p w14:paraId="38BF112D" w14:textId="5A844E65" w:rsidR="00266FF3" w:rsidRDefault="000238C5" w:rsidP="00266FF3">
      <w:pPr>
        <w:pStyle w:val="Heading5"/>
        <w:rPr>
          <w:lang w:eastAsia="zh-CN"/>
        </w:rPr>
      </w:pPr>
      <w:bookmarkStart w:id="541" w:name="_Toc70160837"/>
      <w:bookmarkStart w:id="542" w:name="_Toc96848338"/>
      <w:r>
        <w:rPr>
          <w:lang w:eastAsia="zh-CN"/>
        </w:rPr>
        <w:lastRenderedPageBreak/>
        <w:t>8.1</w:t>
      </w:r>
      <w:r w:rsidR="00266FF3">
        <w:rPr>
          <w:lang w:eastAsia="zh-CN"/>
        </w:rPr>
        <w:t>.5.2.6</w:t>
      </w:r>
      <w:r w:rsidR="00266FF3">
        <w:rPr>
          <w:lang w:eastAsia="zh-CN"/>
        </w:rPr>
        <w:tab/>
        <w:t xml:space="preserve">Type: </w:t>
      </w:r>
      <w:bookmarkEnd w:id="541"/>
      <w:r w:rsidR="00266FF3">
        <w:t>ServProvNotification</w:t>
      </w:r>
      <w:bookmarkEnd w:id="542"/>
    </w:p>
    <w:p w14:paraId="1502C604" w14:textId="05D9ED98" w:rsidR="00266FF3" w:rsidRDefault="00266FF3" w:rsidP="00266FF3">
      <w:pPr>
        <w:pStyle w:val="TH"/>
      </w:pPr>
      <w:r>
        <w:rPr>
          <w:noProof/>
        </w:rPr>
        <w:t>Table </w:t>
      </w:r>
      <w:r w:rsidR="000238C5">
        <w:rPr>
          <w:noProof/>
        </w:rPr>
        <w:t>8.1</w:t>
      </w:r>
      <w:r>
        <w:rPr>
          <w:noProof/>
        </w:rPr>
        <w:t>.5.2.6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FB3785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332B0"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6C5C5C"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2007C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BD6DBF1"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C0A26A"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38BB4" w14:textId="77777777" w:rsidR="00266FF3" w:rsidRDefault="00266FF3" w:rsidP="00076B47">
            <w:pPr>
              <w:pStyle w:val="TAH"/>
              <w:rPr>
                <w:rFonts w:cs="Arial"/>
                <w:szCs w:val="18"/>
              </w:rPr>
            </w:pPr>
            <w:r>
              <w:t>Applicability</w:t>
            </w:r>
          </w:p>
        </w:tc>
      </w:tr>
      <w:tr w:rsidR="00266FF3" w14:paraId="71174179"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31D9147" w14:textId="77777777" w:rsidR="00266FF3" w:rsidRDefault="00266FF3" w:rsidP="00623DF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305B369F"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64B45D5"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0C2CE94"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C7BC135" w14:textId="77777777" w:rsidR="00266FF3" w:rsidRPr="0016361A" w:rsidRDefault="00266FF3" w:rsidP="00B32BF6">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42AFE5FF" w14:textId="77777777" w:rsidR="00266FF3" w:rsidRDefault="00266FF3" w:rsidP="00B32BF6">
            <w:pPr>
              <w:pStyle w:val="TAL"/>
              <w:rPr>
                <w:rFonts w:cs="Arial"/>
                <w:szCs w:val="18"/>
              </w:rPr>
            </w:pPr>
          </w:p>
        </w:tc>
      </w:tr>
      <w:tr w:rsidR="00266FF3" w14:paraId="25D9B83A"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437B6FF" w14:textId="77777777" w:rsidR="00266FF3" w:rsidRDefault="00266FF3" w:rsidP="00623DF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087407D1" w14:textId="77777777" w:rsidR="00266FF3" w:rsidRDefault="00266FF3" w:rsidP="007B50F2">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665C92B9"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875AD16"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57DCB5C" w14:textId="77777777" w:rsidR="00266FF3" w:rsidRPr="0016361A" w:rsidRDefault="00266FF3" w:rsidP="00B32BF6">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65EF3BE5" w14:textId="77777777" w:rsidR="00266FF3" w:rsidRDefault="00266FF3" w:rsidP="00B32BF6">
            <w:pPr>
              <w:pStyle w:val="TAL"/>
              <w:rPr>
                <w:rFonts w:cs="Arial"/>
                <w:szCs w:val="18"/>
              </w:rPr>
            </w:pPr>
          </w:p>
        </w:tc>
      </w:tr>
    </w:tbl>
    <w:p w14:paraId="2C7D6276" w14:textId="77777777" w:rsidR="00266FF3" w:rsidRDefault="00266FF3" w:rsidP="00266FF3">
      <w:pPr>
        <w:rPr>
          <w:lang w:eastAsia="zh-CN"/>
        </w:rPr>
      </w:pPr>
    </w:p>
    <w:p w14:paraId="61371717" w14:textId="147C8E87" w:rsidR="00266FF3" w:rsidRDefault="000238C5" w:rsidP="00266FF3">
      <w:pPr>
        <w:pStyle w:val="Heading5"/>
        <w:rPr>
          <w:lang w:eastAsia="zh-CN"/>
        </w:rPr>
      </w:pPr>
      <w:bookmarkStart w:id="543" w:name="_Toc96848339"/>
      <w:r>
        <w:rPr>
          <w:lang w:eastAsia="zh-CN"/>
        </w:rPr>
        <w:t>8.1</w:t>
      </w:r>
      <w:r w:rsidR="00266FF3">
        <w:rPr>
          <w:lang w:eastAsia="zh-CN"/>
        </w:rPr>
        <w:t>.5.2.7</w:t>
      </w:r>
      <w:r w:rsidR="00266FF3">
        <w:rPr>
          <w:lang w:eastAsia="zh-CN"/>
        </w:rPr>
        <w:tab/>
        <w:t xml:space="preserve">Type: </w:t>
      </w:r>
      <w:r w:rsidR="00266FF3">
        <w:rPr>
          <w:lang w:eastAsia="ko-KR"/>
        </w:rPr>
        <w:t>EDNConfigIn</w:t>
      </w:r>
      <w:r w:rsidR="00266FF3" w:rsidRPr="00317891">
        <w:rPr>
          <w:lang w:eastAsia="ko-KR"/>
        </w:rPr>
        <w:t>fo</w:t>
      </w:r>
      <w:bookmarkEnd w:id="543"/>
    </w:p>
    <w:p w14:paraId="197DBF79" w14:textId="09748E43" w:rsidR="00266FF3" w:rsidRDefault="00266FF3" w:rsidP="00266FF3">
      <w:pPr>
        <w:pStyle w:val="TH"/>
      </w:pPr>
      <w:r>
        <w:rPr>
          <w:noProof/>
        </w:rPr>
        <w:t>Table </w:t>
      </w:r>
      <w:r w:rsidR="000238C5">
        <w:rPr>
          <w:noProof/>
        </w:rPr>
        <w:t>8.1</w:t>
      </w:r>
      <w:r>
        <w:rPr>
          <w:noProof/>
        </w:rPr>
        <w:t>.5.2.7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2AE2D98"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2750F0"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58C1B4"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0C1146"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FF8013"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E123FB"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2E2E2C" w14:textId="77777777" w:rsidR="00266FF3" w:rsidRDefault="00266FF3" w:rsidP="00076B47">
            <w:pPr>
              <w:pStyle w:val="TAH"/>
              <w:rPr>
                <w:rFonts w:cs="Arial"/>
                <w:szCs w:val="18"/>
              </w:rPr>
            </w:pPr>
            <w:r>
              <w:t>Applicability</w:t>
            </w:r>
          </w:p>
        </w:tc>
      </w:tr>
      <w:tr w:rsidR="00266FF3" w14:paraId="35FC4088"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F17F15D" w14:textId="77777777" w:rsidR="00266FF3" w:rsidRDefault="00266FF3" w:rsidP="00623DF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5493721F" w14:textId="77777777" w:rsidR="00266FF3" w:rsidRDefault="00266FF3" w:rsidP="007B50F2">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378DFA7C"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CF3E1D"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58EBAED" w14:textId="77777777" w:rsidR="00266FF3" w:rsidRPr="0016361A" w:rsidRDefault="00266FF3" w:rsidP="00B32BF6">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1FA5C827" w14:textId="77777777" w:rsidR="00266FF3" w:rsidRDefault="00266FF3" w:rsidP="00B32BF6">
            <w:pPr>
              <w:pStyle w:val="TAL"/>
              <w:rPr>
                <w:rFonts w:cs="Arial"/>
                <w:szCs w:val="18"/>
              </w:rPr>
            </w:pPr>
          </w:p>
        </w:tc>
      </w:tr>
      <w:tr w:rsidR="00266FF3" w14:paraId="37DEED9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9447C5F" w14:textId="77777777" w:rsidR="00266FF3" w:rsidRDefault="00266FF3" w:rsidP="00623DF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43640F9E" w14:textId="77777777" w:rsidR="00266FF3" w:rsidRDefault="00266FF3" w:rsidP="007B50F2">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0B808B2"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F328EDF"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19FE4BE" w14:textId="77777777" w:rsidR="00266FF3" w:rsidRPr="0016361A" w:rsidRDefault="00266FF3" w:rsidP="00B32BF6">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5E171DCB" w14:textId="77777777" w:rsidR="00266FF3" w:rsidRDefault="00266FF3" w:rsidP="00B32BF6">
            <w:pPr>
              <w:pStyle w:val="TAL"/>
              <w:rPr>
                <w:rFonts w:cs="Arial"/>
                <w:szCs w:val="18"/>
              </w:rPr>
            </w:pPr>
          </w:p>
        </w:tc>
      </w:tr>
      <w:tr w:rsidR="00266FF3" w14:paraId="6BF1E73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4E2C9F" w14:textId="77777777" w:rsidR="00266FF3" w:rsidRDefault="00266FF3" w:rsidP="00623DF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1812BD62" w14:textId="77777777" w:rsidR="00266FF3" w:rsidRDefault="00266FF3" w:rsidP="007B50F2">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1F8288D"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8387BCB"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9F1FB08" w14:textId="77777777" w:rsidR="00266FF3" w:rsidRDefault="00266FF3" w:rsidP="00B32BF6">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1338250C" w14:textId="77777777" w:rsidR="00266FF3" w:rsidRDefault="00266FF3" w:rsidP="00B32BF6">
            <w:pPr>
              <w:pStyle w:val="TAL"/>
              <w:rPr>
                <w:rFonts w:cs="Arial"/>
                <w:szCs w:val="18"/>
              </w:rPr>
            </w:pPr>
          </w:p>
        </w:tc>
      </w:tr>
    </w:tbl>
    <w:p w14:paraId="3A4123F8" w14:textId="77777777" w:rsidR="00266FF3" w:rsidRDefault="00266FF3" w:rsidP="00266FF3">
      <w:pPr>
        <w:rPr>
          <w:lang w:eastAsia="zh-CN"/>
        </w:rPr>
      </w:pPr>
    </w:p>
    <w:p w14:paraId="700DB10A" w14:textId="5782632D" w:rsidR="00266FF3" w:rsidRDefault="000238C5" w:rsidP="00266FF3">
      <w:pPr>
        <w:pStyle w:val="Heading5"/>
        <w:rPr>
          <w:lang w:eastAsia="ko-KR"/>
        </w:rPr>
      </w:pPr>
      <w:bookmarkStart w:id="544" w:name="_Toc96848340"/>
      <w:r>
        <w:rPr>
          <w:lang w:eastAsia="zh-CN"/>
        </w:rPr>
        <w:t>8.1</w:t>
      </w:r>
      <w:r w:rsidR="00266FF3">
        <w:rPr>
          <w:lang w:eastAsia="zh-CN"/>
        </w:rPr>
        <w:t>.5.2.8</w:t>
      </w:r>
      <w:r w:rsidR="00266FF3">
        <w:rPr>
          <w:lang w:eastAsia="zh-CN"/>
        </w:rPr>
        <w:tab/>
        <w:t xml:space="preserve">Type: </w:t>
      </w:r>
      <w:r w:rsidR="00266FF3">
        <w:rPr>
          <w:lang w:eastAsia="ko-KR"/>
        </w:rPr>
        <w:t>EDNConIn</w:t>
      </w:r>
      <w:r w:rsidR="00266FF3" w:rsidRPr="00317891">
        <w:rPr>
          <w:lang w:eastAsia="ko-KR"/>
        </w:rPr>
        <w:t>fo</w:t>
      </w:r>
      <w:bookmarkEnd w:id="544"/>
    </w:p>
    <w:p w14:paraId="584DC591" w14:textId="40239016" w:rsidR="00266FF3" w:rsidRDefault="00266FF3" w:rsidP="00266FF3">
      <w:pPr>
        <w:pStyle w:val="TH"/>
      </w:pPr>
      <w:r>
        <w:rPr>
          <w:noProof/>
        </w:rPr>
        <w:t>Table </w:t>
      </w:r>
      <w:r w:rsidR="000238C5">
        <w:rPr>
          <w:noProof/>
        </w:rPr>
        <w:t>8.1</w:t>
      </w:r>
      <w:r>
        <w:rPr>
          <w:noProof/>
        </w:rPr>
        <w:t>.5.2.8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0C0FFE1"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A12C1C"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425FF3E"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BDDBE4"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A9A906"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DC613EF"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F79FF9" w14:textId="77777777" w:rsidR="00266FF3" w:rsidRDefault="00266FF3" w:rsidP="00076B47">
            <w:pPr>
              <w:pStyle w:val="TAH"/>
              <w:rPr>
                <w:rFonts w:cs="Arial"/>
                <w:szCs w:val="18"/>
              </w:rPr>
            </w:pPr>
            <w:r>
              <w:t>Applicability</w:t>
            </w:r>
          </w:p>
        </w:tc>
      </w:tr>
      <w:tr w:rsidR="00266FF3" w14:paraId="7A74077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17252E36" w14:textId="77777777" w:rsidR="00266FF3" w:rsidRDefault="00266FF3" w:rsidP="000C7196">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086A8E6F" w14:textId="77777777" w:rsidR="00266FF3" w:rsidRDefault="00266FF3" w:rsidP="007B50F2">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7AE6F05E"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8A0414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F4453D" w14:textId="77777777" w:rsidR="00266FF3" w:rsidRPr="0016361A" w:rsidRDefault="00266FF3" w:rsidP="00B32BF6">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6410FAD7" w14:textId="77777777" w:rsidR="00266FF3" w:rsidRDefault="00266FF3" w:rsidP="00B32BF6">
            <w:pPr>
              <w:pStyle w:val="TAL"/>
              <w:rPr>
                <w:rFonts w:cs="Arial"/>
                <w:szCs w:val="18"/>
              </w:rPr>
            </w:pPr>
          </w:p>
        </w:tc>
      </w:tr>
      <w:tr w:rsidR="00266FF3" w14:paraId="5ECFBBCF"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04F0F49" w14:textId="77777777" w:rsidR="00266FF3" w:rsidRDefault="00266FF3" w:rsidP="000C7196">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040A400F" w14:textId="77777777" w:rsidR="00266FF3" w:rsidRDefault="00266FF3" w:rsidP="007B50F2">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18483F71"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6B68A2D"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DF95B2" w14:textId="77777777" w:rsidR="00266FF3" w:rsidRPr="0016361A" w:rsidRDefault="00266FF3" w:rsidP="00B32BF6">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737EB417" w14:textId="77777777" w:rsidR="00266FF3" w:rsidRDefault="00266FF3" w:rsidP="00B32BF6">
            <w:pPr>
              <w:pStyle w:val="TAL"/>
              <w:rPr>
                <w:rFonts w:cs="Arial"/>
                <w:szCs w:val="18"/>
              </w:rPr>
            </w:pPr>
          </w:p>
        </w:tc>
      </w:tr>
      <w:tr w:rsidR="00266FF3" w14:paraId="3C0322C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6264CBF0" w14:textId="77777777" w:rsidR="00266FF3" w:rsidRDefault="00266FF3" w:rsidP="000C7196">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4FF0AAED" w14:textId="77777777" w:rsidR="00266FF3" w:rsidRDefault="00266FF3" w:rsidP="007B50F2">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5EDA1FC9" w14:textId="77777777" w:rsidR="00266FF3" w:rsidRDefault="00266FF3" w:rsidP="00B32BF6">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1024C1E"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2EFC89" w14:textId="77777777" w:rsidR="00266FF3" w:rsidRDefault="00266FF3" w:rsidP="00B32BF6">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259ABAF5" w14:textId="77777777" w:rsidR="00266FF3" w:rsidRDefault="00266FF3" w:rsidP="00B32BF6">
            <w:pPr>
              <w:pStyle w:val="TAL"/>
              <w:rPr>
                <w:rFonts w:cs="Arial"/>
                <w:szCs w:val="18"/>
              </w:rPr>
            </w:pPr>
          </w:p>
        </w:tc>
      </w:tr>
    </w:tbl>
    <w:p w14:paraId="5F59B8A8" w14:textId="77777777" w:rsidR="00266FF3" w:rsidRDefault="00266FF3" w:rsidP="00266FF3">
      <w:pPr>
        <w:rPr>
          <w:lang w:eastAsia="ko-KR"/>
        </w:rPr>
      </w:pPr>
    </w:p>
    <w:p w14:paraId="100DDDC0" w14:textId="2F5B748F" w:rsidR="00266FF3" w:rsidRDefault="000238C5" w:rsidP="00266FF3">
      <w:pPr>
        <w:pStyle w:val="Heading5"/>
        <w:rPr>
          <w:lang w:eastAsia="ko-KR"/>
        </w:rPr>
      </w:pPr>
      <w:bookmarkStart w:id="545" w:name="_Toc96848341"/>
      <w:r>
        <w:rPr>
          <w:lang w:eastAsia="zh-CN"/>
        </w:rPr>
        <w:lastRenderedPageBreak/>
        <w:t>8.1</w:t>
      </w:r>
      <w:r w:rsidR="00266FF3">
        <w:rPr>
          <w:lang w:eastAsia="zh-CN"/>
        </w:rPr>
        <w:t>.5.2.9</w:t>
      </w:r>
      <w:r w:rsidR="00266FF3">
        <w:rPr>
          <w:lang w:eastAsia="zh-CN"/>
        </w:rPr>
        <w:tab/>
        <w:t xml:space="preserve">Type: </w:t>
      </w:r>
      <w:r w:rsidR="00266FF3">
        <w:rPr>
          <w:lang w:eastAsia="ko-KR"/>
        </w:rPr>
        <w:t>EESIn</w:t>
      </w:r>
      <w:r w:rsidR="00266FF3" w:rsidRPr="00317891">
        <w:rPr>
          <w:lang w:eastAsia="ko-KR"/>
        </w:rPr>
        <w:t>fo</w:t>
      </w:r>
      <w:bookmarkEnd w:id="545"/>
    </w:p>
    <w:p w14:paraId="7F00C49F" w14:textId="6293603F" w:rsidR="00266FF3" w:rsidRDefault="00266FF3" w:rsidP="00266FF3">
      <w:pPr>
        <w:pStyle w:val="TH"/>
      </w:pPr>
      <w:r>
        <w:rPr>
          <w:noProof/>
        </w:rPr>
        <w:t>Table </w:t>
      </w:r>
      <w:r w:rsidR="000238C5">
        <w:rPr>
          <w:noProof/>
        </w:rPr>
        <w:t>8.1</w:t>
      </w:r>
      <w:r>
        <w:rPr>
          <w:noProof/>
        </w:rPr>
        <w:t>.5.2.9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14AC5E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83F89A" w14:textId="77777777" w:rsidR="00266FF3" w:rsidRDefault="00266FF3" w:rsidP="00076B4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0E51B10" w14:textId="77777777" w:rsidR="00266FF3" w:rsidRDefault="00266FF3" w:rsidP="00076B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4C1CF7" w14:textId="77777777" w:rsidR="00266FF3" w:rsidRDefault="00266FF3" w:rsidP="00076B4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2FFF5CA" w14:textId="77777777" w:rsidR="00266FF3" w:rsidRPr="00960408" w:rsidRDefault="00266FF3" w:rsidP="00D6602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8519DA" w14:textId="77777777" w:rsidR="00266FF3" w:rsidRPr="005C44CA" w:rsidRDefault="00266FF3"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3DA760" w14:textId="77777777" w:rsidR="00266FF3" w:rsidRDefault="00266FF3" w:rsidP="00076B47">
            <w:pPr>
              <w:pStyle w:val="TAH"/>
              <w:rPr>
                <w:rFonts w:cs="Arial"/>
                <w:szCs w:val="18"/>
              </w:rPr>
            </w:pPr>
            <w:r>
              <w:t>Applicability</w:t>
            </w:r>
          </w:p>
        </w:tc>
      </w:tr>
      <w:tr w:rsidR="00266FF3" w14:paraId="63EB7C6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0C97C37B" w14:textId="77777777" w:rsidR="00266FF3" w:rsidRDefault="00266FF3" w:rsidP="000C7196">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353309DF"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20E6EBB"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EBAB0AE"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18FE9E" w14:textId="77777777" w:rsidR="00266FF3" w:rsidRPr="0016361A" w:rsidRDefault="00266FF3" w:rsidP="00366EFF">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68ECEA75" w14:textId="77777777" w:rsidR="00266FF3" w:rsidRDefault="00266FF3" w:rsidP="00B32BF6">
            <w:pPr>
              <w:pStyle w:val="TAL"/>
              <w:rPr>
                <w:rFonts w:cs="Arial"/>
                <w:szCs w:val="18"/>
              </w:rPr>
            </w:pPr>
          </w:p>
        </w:tc>
      </w:tr>
      <w:tr w:rsidR="00266FF3" w14:paraId="162AB525"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C100C20" w14:textId="77777777" w:rsidR="00266FF3" w:rsidRDefault="00266FF3" w:rsidP="000C7196">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6EAE14DE" w14:textId="77777777" w:rsidR="00266FF3" w:rsidRPr="001D2CEF" w:rsidRDefault="00266FF3" w:rsidP="007B50F2">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27638269" w14:textId="77777777" w:rsidR="00266FF3"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F8EB011" w14:textId="77777777" w:rsidR="00266FF3"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0053F51" w14:textId="77777777" w:rsidR="00266FF3" w:rsidRPr="001D2CEF" w:rsidRDefault="00266FF3" w:rsidP="00B32BF6">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45AB050" w14:textId="77777777" w:rsidR="00266FF3" w:rsidRDefault="00266FF3" w:rsidP="00B32BF6">
            <w:pPr>
              <w:pStyle w:val="TAL"/>
              <w:rPr>
                <w:rFonts w:cs="Arial"/>
                <w:szCs w:val="18"/>
              </w:rPr>
            </w:pPr>
          </w:p>
        </w:tc>
      </w:tr>
      <w:tr w:rsidR="00266FF3" w14:paraId="53D0B094"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F741C3D" w14:textId="77777777" w:rsidR="00266FF3" w:rsidRDefault="00266FF3" w:rsidP="000C7196">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246C3B29" w14:textId="77777777" w:rsidR="00266FF3" w:rsidRDefault="00266FF3" w:rsidP="007B50F2">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726560E"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4C03FD6" w14:textId="77777777" w:rsidR="00266FF3" w:rsidRDefault="00266FF3" w:rsidP="00B32BF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5DCC09" w14:textId="77777777" w:rsidR="00266FF3" w:rsidRPr="0016361A" w:rsidRDefault="00266FF3" w:rsidP="00B32BF6">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F694033" w14:textId="77777777" w:rsidR="00266FF3" w:rsidRDefault="00266FF3" w:rsidP="00B32BF6">
            <w:pPr>
              <w:pStyle w:val="TAL"/>
              <w:rPr>
                <w:rFonts w:cs="Arial"/>
                <w:szCs w:val="18"/>
              </w:rPr>
            </w:pPr>
          </w:p>
        </w:tc>
      </w:tr>
      <w:tr w:rsidR="00266FF3" w14:paraId="5CD0ED4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0813059F" w14:textId="77777777" w:rsidR="00266FF3" w:rsidRDefault="00266FF3" w:rsidP="000C7196">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5CCB4ECC" w14:textId="77777777" w:rsidR="00266FF3" w:rsidRDefault="00266FF3" w:rsidP="007B50F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9ABE20"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7CBF8C"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D2351" w14:textId="77777777" w:rsidR="00266FF3" w:rsidRPr="0016361A" w:rsidRDefault="00266FF3" w:rsidP="00B32BF6">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4DD0C2E0" w14:textId="77777777" w:rsidR="00266FF3" w:rsidRDefault="00266FF3" w:rsidP="00B32BF6">
            <w:pPr>
              <w:pStyle w:val="TAL"/>
              <w:rPr>
                <w:rFonts w:cs="Arial"/>
                <w:szCs w:val="18"/>
              </w:rPr>
            </w:pPr>
          </w:p>
        </w:tc>
      </w:tr>
      <w:tr w:rsidR="00266FF3" w14:paraId="02EBE79E"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562CB2AF" w14:textId="77777777" w:rsidR="00266FF3" w:rsidRDefault="00266FF3" w:rsidP="000C7196">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0BCFCC41" w14:textId="77777777" w:rsidR="00266FF3" w:rsidRDefault="00266FF3" w:rsidP="007B50F2">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3DDB8393"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9536D74"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09AC6D3" w14:textId="77777777" w:rsidR="00266FF3" w:rsidRPr="0016361A" w:rsidRDefault="00266FF3" w:rsidP="00B32BF6">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4CCA2B4C" w14:textId="77777777" w:rsidR="00266FF3" w:rsidRDefault="00266FF3" w:rsidP="00B32BF6">
            <w:pPr>
              <w:pStyle w:val="TAL"/>
              <w:rPr>
                <w:rFonts w:cs="Arial"/>
                <w:szCs w:val="18"/>
              </w:rPr>
            </w:pPr>
          </w:p>
        </w:tc>
      </w:tr>
      <w:tr w:rsidR="00266FF3" w14:paraId="3739834C"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2F2151A5" w14:textId="77777777" w:rsidR="00266FF3" w:rsidRDefault="00266FF3" w:rsidP="000C7196">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2C45F818" w14:textId="77777777" w:rsidR="00266FF3" w:rsidRDefault="00266FF3" w:rsidP="007B50F2">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134B7056" w14:textId="77777777" w:rsidR="00266FF3" w:rsidRDefault="00266FF3" w:rsidP="00B32BF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0214EE2" w14:textId="77777777" w:rsidR="00266FF3" w:rsidRDefault="00266FF3" w:rsidP="00B32BF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8DC246C" w14:textId="77777777" w:rsidR="00266FF3" w:rsidRDefault="00266FF3" w:rsidP="00B32BF6">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06E016D" w14:textId="77777777" w:rsidR="00266FF3" w:rsidRDefault="00266FF3" w:rsidP="00B32BF6">
            <w:pPr>
              <w:pStyle w:val="TAL"/>
              <w:rPr>
                <w:rFonts w:cs="Arial"/>
                <w:szCs w:val="18"/>
              </w:rPr>
            </w:pPr>
          </w:p>
        </w:tc>
      </w:tr>
      <w:tr w:rsidR="00266FF3" w14:paraId="0686D9FB"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346EC623" w14:textId="77777777" w:rsidR="00266FF3" w:rsidRDefault="00266FF3" w:rsidP="000C7196">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18B40A27" w14:textId="77777777" w:rsidR="00266FF3" w:rsidRDefault="00266FF3" w:rsidP="007B50F2">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4DF6410D" w14:textId="77777777" w:rsidR="00266FF3" w:rsidRDefault="00266FF3" w:rsidP="00B32BF6">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B2A631D" w14:textId="77777777" w:rsidR="00266FF3" w:rsidRDefault="00266FF3" w:rsidP="00B32BF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29561C" w14:textId="77777777" w:rsidR="00266FF3" w:rsidRDefault="00266FF3" w:rsidP="00B32BF6">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0D92C56" w14:textId="77777777" w:rsidR="00266FF3" w:rsidRDefault="00266FF3" w:rsidP="00B32BF6">
            <w:pPr>
              <w:pStyle w:val="TAL"/>
              <w:rPr>
                <w:rFonts w:cs="Arial"/>
                <w:szCs w:val="18"/>
              </w:rPr>
            </w:pPr>
          </w:p>
        </w:tc>
      </w:tr>
      <w:tr w:rsidR="00266FF3" w14:paraId="157C6060" w14:textId="77777777" w:rsidTr="00076B47">
        <w:trPr>
          <w:jc w:val="center"/>
        </w:trPr>
        <w:tc>
          <w:tcPr>
            <w:tcW w:w="1430" w:type="dxa"/>
            <w:tcBorders>
              <w:top w:val="single" w:sz="4" w:space="0" w:color="auto"/>
              <w:left w:val="single" w:sz="4" w:space="0" w:color="auto"/>
              <w:bottom w:val="single" w:sz="4" w:space="0" w:color="auto"/>
              <w:right w:val="single" w:sz="4" w:space="0" w:color="auto"/>
            </w:tcBorders>
          </w:tcPr>
          <w:p w14:paraId="7E651386" w14:textId="77777777" w:rsidR="00266FF3" w:rsidRDefault="00266FF3" w:rsidP="000C7196">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06AAF55E" w14:textId="77777777" w:rsidR="00266FF3" w:rsidRPr="00646838" w:rsidRDefault="00266FF3" w:rsidP="007B50F2">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793CA06" w14:textId="77777777" w:rsidR="00266FF3" w:rsidRPr="00646838" w:rsidRDefault="00266FF3" w:rsidP="00B32BF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BA2ED5" w14:textId="77777777" w:rsidR="00266FF3" w:rsidRPr="00646838" w:rsidRDefault="00266FF3" w:rsidP="00B32BF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0A37560" w14:textId="77777777" w:rsidR="00266FF3" w:rsidRPr="00646838" w:rsidRDefault="00266FF3" w:rsidP="00B32BF6">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39DAAF1B" w14:textId="77777777" w:rsidR="00266FF3" w:rsidRDefault="00266FF3" w:rsidP="00B32BF6">
            <w:pPr>
              <w:pStyle w:val="TAL"/>
              <w:rPr>
                <w:rFonts w:cs="Arial"/>
                <w:szCs w:val="18"/>
              </w:rPr>
            </w:pPr>
          </w:p>
        </w:tc>
      </w:tr>
    </w:tbl>
    <w:p w14:paraId="5F89F3E0" w14:textId="28C60D78" w:rsidR="00266FF3" w:rsidRDefault="00266FF3" w:rsidP="00266FF3">
      <w:pPr>
        <w:rPr>
          <w:lang w:eastAsia="ko-KR"/>
        </w:rPr>
      </w:pPr>
    </w:p>
    <w:p w14:paraId="47188694" w14:textId="77777777" w:rsidR="00EE33D2" w:rsidRDefault="00EE33D2" w:rsidP="00EE33D2">
      <w:pPr>
        <w:pStyle w:val="Heading5"/>
        <w:rPr>
          <w:lang w:eastAsia="zh-CN"/>
        </w:rPr>
      </w:pPr>
      <w:bookmarkStart w:id="546" w:name="_Toc96848342"/>
      <w:r>
        <w:rPr>
          <w:lang w:eastAsia="zh-CN"/>
        </w:rPr>
        <w:t>8.1.5.2.y</w:t>
      </w:r>
      <w:r>
        <w:rPr>
          <w:lang w:eastAsia="zh-CN"/>
        </w:rPr>
        <w:tab/>
        <w:t xml:space="preserve">Type: </w:t>
      </w:r>
      <w:r w:rsidRPr="009578D9">
        <w:t>ECSServProvSubscriptionPatch</w:t>
      </w:r>
      <w:bookmarkEnd w:id="546"/>
    </w:p>
    <w:p w14:paraId="12EFB263" w14:textId="77777777" w:rsidR="00EE33D2" w:rsidRDefault="00EE33D2" w:rsidP="00EE33D2">
      <w:pPr>
        <w:pStyle w:val="TH"/>
      </w:pPr>
      <w:r>
        <w:rPr>
          <w:noProof/>
        </w:rPr>
        <w:t>Table 8.1.5.2.y</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EE33D2" w14:paraId="6585BC4C"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9B328B" w14:textId="77777777" w:rsidR="00EE33D2" w:rsidRDefault="00EE33D2" w:rsidP="00455D9B">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CEEC947" w14:textId="77777777" w:rsidR="00EE33D2" w:rsidRDefault="00EE33D2" w:rsidP="00455D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AC66E8" w14:textId="77777777" w:rsidR="00EE33D2" w:rsidRDefault="00EE33D2" w:rsidP="00455D9B">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3F4C25F" w14:textId="77777777" w:rsidR="00EE33D2" w:rsidRPr="00960408" w:rsidRDefault="00EE33D2" w:rsidP="00455D9B">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D1AC87" w14:textId="77777777" w:rsidR="00EE33D2" w:rsidRPr="005C44CA" w:rsidRDefault="00EE33D2" w:rsidP="00366EFF">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D46DD0" w14:textId="77777777" w:rsidR="00EE33D2" w:rsidRDefault="00EE33D2" w:rsidP="00455D9B">
            <w:pPr>
              <w:pStyle w:val="TAH"/>
              <w:rPr>
                <w:rFonts w:cs="Arial"/>
                <w:szCs w:val="18"/>
              </w:rPr>
            </w:pPr>
            <w:r>
              <w:t>Applicability</w:t>
            </w:r>
          </w:p>
        </w:tc>
      </w:tr>
      <w:tr w:rsidR="00EE33D2" w14:paraId="0FDFF97C"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569593A3" w14:textId="77777777" w:rsidR="00EE33D2" w:rsidRDefault="00EE33D2" w:rsidP="00455D9B">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434DC0DC" w14:textId="77777777" w:rsidR="00EE33D2" w:rsidRDefault="00EE33D2" w:rsidP="00455D9B">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8ECA04D" w14:textId="77777777" w:rsidR="00EE33D2" w:rsidRDefault="00EE33D2"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48CE5E6C" w14:textId="77777777" w:rsidR="00EE33D2" w:rsidRDefault="00EE33D2" w:rsidP="00455D9B">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00934C5" w14:textId="77777777" w:rsidR="00EE33D2" w:rsidRPr="0016361A" w:rsidRDefault="00EE33D2" w:rsidP="00455D9B">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6C3A33BE" w14:textId="77777777" w:rsidR="00EE33D2" w:rsidRDefault="00EE33D2" w:rsidP="00455D9B">
            <w:pPr>
              <w:pStyle w:val="TAL"/>
              <w:rPr>
                <w:rFonts w:cs="Arial"/>
                <w:szCs w:val="18"/>
              </w:rPr>
            </w:pPr>
          </w:p>
        </w:tc>
      </w:tr>
      <w:tr w:rsidR="00EE33D2" w14:paraId="45F6ED1C"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1E72CE75" w14:textId="77777777" w:rsidR="00EE33D2" w:rsidRDefault="00EE33D2" w:rsidP="00455D9B">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35673220" w14:textId="77777777" w:rsidR="00EE33D2" w:rsidRDefault="00EE33D2" w:rsidP="00455D9B">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2FAC460" w14:textId="77777777" w:rsidR="00EE33D2" w:rsidRDefault="00EE33D2"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4C6D0A" w14:textId="77777777" w:rsidR="00EE33D2" w:rsidRDefault="00EE33D2"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400147E" w14:textId="77777777" w:rsidR="00EE33D2" w:rsidRDefault="00EE33D2" w:rsidP="00455D9B">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121EE2FE" w14:textId="77777777" w:rsidR="00EE33D2" w:rsidRDefault="00EE33D2" w:rsidP="00455D9B">
            <w:pPr>
              <w:pStyle w:val="TAL"/>
              <w:rPr>
                <w:rFonts w:cs="Arial"/>
                <w:szCs w:val="18"/>
              </w:rPr>
            </w:pPr>
          </w:p>
        </w:tc>
      </w:tr>
      <w:tr w:rsidR="00EE33D2" w14:paraId="012EF744" w14:textId="77777777" w:rsidTr="00455D9B">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CF325E9" w14:textId="77777777" w:rsidR="00EE33D2" w:rsidRDefault="00EE33D2" w:rsidP="00455D9B">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7023437" w14:textId="77777777" w:rsidR="00EE33D2" w:rsidRDefault="00EE33D2" w:rsidP="00455D9B">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A99C9EA" w14:textId="77777777" w:rsidR="00EE33D2" w:rsidRDefault="00EE33D2" w:rsidP="00455D9B">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8E40F17" w14:textId="77777777" w:rsidR="00EE33D2" w:rsidRDefault="00EE33D2" w:rsidP="00455D9B">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23D393" w14:textId="77777777" w:rsidR="00EE33D2" w:rsidRPr="0016361A" w:rsidRDefault="00EE33D2" w:rsidP="00455D9B">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9788FBC" w14:textId="77777777" w:rsidR="00EE33D2" w:rsidRDefault="00EE33D2" w:rsidP="00455D9B">
            <w:pPr>
              <w:pStyle w:val="TAL"/>
              <w:rPr>
                <w:rFonts w:cs="Arial"/>
                <w:szCs w:val="18"/>
              </w:rPr>
            </w:pPr>
          </w:p>
        </w:tc>
      </w:tr>
      <w:tr w:rsidR="00EE33D2" w14:paraId="1037A432" w14:textId="77777777" w:rsidTr="00455D9B">
        <w:trPr>
          <w:jc w:val="center"/>
        </w:trPr>
        <w:tc>
          <w:tcPr>
            <w:tcW w:w="1430" w:type="dxa"/>
            <w:tcBorders>
              <w:top w:val="single" w:sz="4" w:space="0" w:color="auto"/>
              <w:left w:val="single" w:sz="4" w:space="0" w:color="auto"/>
              <w:bottom w:val="single" w:sz="4" w:space="0" w:color="auto"/>
              <w:right w:val="single" w:sz="4" w:space="0" w:color="auto"/>
            </w:tcBorders>
          </w:tcPr>
          <w:p w14:paraId="01D0A8A0" w14:textId="77777777" w:rsidR="00EE33D2" w:rsidRDefault="00EE33D2" w:rsidP="00455D9B">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3CE1A917" w14:textId="77777777" w:rsidR="00EE33D2" w:rsidRDefault="00EE33D2" w:rsidP="00455D9B">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3820A7B7" w14:textId="77777777" w:rsidR="00EE33D2" w:rsidRDefault="00EE33D2" w:rsidP="00455D9B">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7CEE63B" w14:textId="77777777" w:rsidR="00EE33D2" w:rsidRDefault="00EE33D2" w:rsidP="00455D9B">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37633B9A" w14:textId="77777777" w:rsidR="00EE33D2" w:rsidRPr="0016361A" w:rsidRDefault="00EE33D2" w:rsidP="00455D9B">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74F25870" w14:textId="77777777" w:rsidR="00EE33D2" w:rsidRDefault="00EE33D2" w:rsidP="00455D9B">
            <w:pPr>
              <w:pStyle w:val="TAL"/>
              <w:rPr>
                <w:rFonts w:cs="Arial"/>
                <w:szCs w:val="18"/>
              </w:rPr>
            </w:pPr>
          </w:p>
        </w:tc>
      </w:tr>
    </w:tbl>
    <w:p w14:paraId="50FF7E8C" w14:textId="77777777" w:rsidR="00EE33D2" w:rsidRDefault="00EE33D2" w:rsidP="00266FF3">
      <w:pPr>
        <w:rPr>
          <w:lang w:eastAsia="ko-KR"/>
        </w:rPr>
      </w:pPr>
    </w:p>
    <w:p w14:paraId="4A5DD0A2" w14:textId="4AE049F8" w:rsidR="00266FF3" w:rsidRDefault="000238C5" w:rsidP="00266FF3">
      <w:pPr>
        <w:pStyle w:val="Heading4"/>
        <w:rPr>
          <w:lang w:eastAsia="zh-CN"/>
        </w:rPr>
      </w:pPr>
      <w:bookmarkStart w:id="547" w:name="_Toc70160839"/>
      <w:bookmarkStart w:id="548" w:name="_Toc96848343"/>
      <w:r>
        <w:rPr>
          <w:lang w:eastAsia="zh-CN"/>
        </w:rPr>
        <w:t>8.1</w:t>
      </w:r>
      <w:r w:rsidR="00266FF3">
        <w:rPr>
          <w:lang w:eastAsia="zh-CN"/>
        </w:rPr>
        <w:t>.5.3</w:t>
      </w:r>
      <w:r w:rsidR="00266FF3">
        <w:rPr>
          <w:lang w:eastAsia="zh-CN"/>
        </w:rPr>
        <w:tab/>
        <w:t>Simple data types and enumerations</w:t>
      </w:r>
      <w:bookmarkEnd w:id="547"/>
      <w:bookmarkEnd w:id="548"/>
    </w:p>
    <w:p w14:paraId="0C19C526" w14:textId="77777777" w:rsidR="00266FF3" w:rsidRPr="001C68CA" w:rsidRDefault="00266FF3" w:rsidP="00266FF3">
      <w:r>
        <w:rPr>
          <w:lang w:eastAsia="zh-CN"/>
        </w:rPr>
        <w:t>None.</w:t>
      </w:r>
    </w:p>
    <w:p w14:paraId="53AD04AA" w14:textId="01431731" w:rsidR="00266FF3" w:rsidRPr="00A260C4" w:rsidRDefault="000238C5" w:rsidP="00266FF3">
      <w:pPr>
        <w:pStyle w:val="Heading3"/>
      </w:pPr>
      <w:bookmarkStart w:id="549" w:name="_Toc70534740"/>
      <w:bookmarkStart w:id="550" w:name="_Toc96848344"/>
      <w:r>
        <w:t>8.1</w:t>
      </w:r>
      <w:r w:rsidR="00266FF3">
        <w:t>.6</w:t>
      </w:r>
      <w:r w:rsidR="00266FF3">
        <w:tab/>
        <w:t>Error Handling</w:t>
      </w:r>
      <w:bookmarkEnd w:id="549"/>
      <w:bookmarkEnd w:id="550"/>
    </w:p>
    <w:p w14:paraId="2F98E100" w14:textId="77777777" w:rsidR="00266FF3" w:rsidRPr="00BB3CBD" w:rsidRDefault="00266FF3" w:rsidP="00266FF3">
      <w:r>
        <w:t>General error handling are described in clause 7.7 of 3GPP TS 29.558 [4].</w:t>
      </w:r>
    </w:p>
    <w:p w14:paraId="16FC7E6A" w14:textId="228BA04C" w:rsidR="00266FF3" w:rsidRDefault="000238C5" w:rsidP="00266FF3">
      <w:pPr>
        <w:pStyle w:val="Heading3"/>
      </w:pPr>
      <w:bookmarkStart w:id="551" w:name="_Toc70534741"/>
      <w:bookmarkStart w:id="552" w:name="_Toc96848345"/>
      <w:r>
        <w:t>8.1</w:t>
      </w:r>
      <w:r w:rsidR="00266FF3">
        <w:t>.7</w:t>
      </w:r>
      <w:r w:rsidR="00266FF3">
        <w:tab/>
        <w:t>Feature negotiation</w:t>
      </w:r>
      <w:bookmarkEnd w:id="551"/>
      <w:bookmarkEnd w:id="552"/>
    </w:p>
    <w:p w14:paraId="6F8A71EF" w14:textId="45336433" w:rsidR="00266FF3" w:rsidRPr="008D34FA" w:rsidRDefault="00266FF3" w:rsidP="00266FF3">
      <w:pPr>
        <w:rPr>
          <w:lang w:eastAsia="zh-CN"/>
        </w:rPr>
      </w:pPr>
      <w:r>
        <w:rPr>
          <w:lang w:eastAsia="zh-CN"/>
        </w:rPr>
        <w:t xml:space="preserve">General feature negotiation procedures are described in </w:t>
      </w:r>
      <w:r>
        <w:t>clause 7.8 of 3GPP TS 29.558 [4]</w:t>
      </w:r>
      <w:r>
        <w:rPr>
          <w:lang w:eastAsia="zh-CN"/>
        </w:rPr>
        <w:t>. Table </w:t>
      </w:r>
      <w:r w:rsidR="000238C5">
        <w:t>8.1</w:t>
      </w:r>
      <w:r>
        <w:t>.7</w:t>
      </w:r>
      <w:r>
        <w:rPr>
          <w:lang w:eastAsia="zh-CN"/>
        </w:rPr>
        <w:t xml:space="preserve">-1 lists the supported features for </w:t>
      </w:r>
      <w:r w:rsidRPr="00931880">
        <w:t>Eecs_ServiceProvisioning</w:t>
      </w:r>
      <w:r>
        <w:rPr>
          <w:lang w:eastAsia="zh-CN"/>
        </w:rPr>
        <w:t xml:space="preserve"> API.</w:t>
      </w:r>
    </w:p>
    <w:p w14:paraId="2D41DE54" w14:textId="5F97C6FA" w:rsidR="00266FF3" w:rsidRDefault="00266FF3" w:rsidP="00266FF3">
      <w:pPr>
        <w:pStyle w:val="TH"/>
        <w:rPr>
          <w:rFonts w:eastAsia="Batang"/>
        </w:rPr>
      </w:pPr>
      <w:r>
        <w:rPr>
          <w:rFonts w:eastAsia="Batang"/>
        </w:rPr>
        <w:lastRenderedPageBreak/>
        <w:t>Table </w:t>
      </w:r>
      <w:r w:rsidR="000238C5">
        <w:t>8.1</w:t>
      </w:r>
      <w: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66FF3" w:rsidRPr="00646838" w14:paraId="1D9F1119"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FB03C6" w14:textId="77777777" w:rsidR="00266FF3" w:rsidRPr="00366EFF" w:rsidRDefault="00266FF3" w:rsidP="00366EFF">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CC92CF" w14:textId="77777777" w:rsidR="00266FF3" w:rsidRPr="002D348A" w:rsidRDefault="00266FF3" w:rsidP="00366EFF">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28B46F" w14:textId="77777777" w:rsidR="00266FF3" w:rsidRPr="00366EFF" w:rsidRDefault="00266FF3" w:rsidP="00455D9B">
            <w:pPr>
              <w:pStyle w:val="TAH"/>
              <w:rPr>
                <w:rFonts w:eastAsia="Batang"/>
              </w:rPr>
            </w:pPr>
            <w:r w:rsidRPr="00366EFF">
              <w:rPr>
                <w:rFonts w:eastAsia="Batang"/>
              </w:rPr>
              <w:t>Description</w:t>
            </w:r>
          </w:p>
        </w:tc>
      </w:tr>
      <w:tr w:rsidR="00266FF3" w:rsidRPr="00646838" w14:paraId="2595D123"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tcPr>
          <w:p w14:paraId="7A5F9F8E" w14:textId="77777777" w:rsidR="00266FF3" w:rsidRDefault="00266FF3" w:rsidP="00D6602B">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179029F" w14:textId="77777777" w:rsidR="00266FF3" w:rsidRDefault="00266FF3" w:rsidP="00D6602B">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5A66674D" w14:textId="77777777" w:rsidR="00266FF3" w:rsidRDefault="00266FF3" w:rsidP="00366EFF">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266FF3" w:rsidRPr="00646838" w14:paraId="2551EAF3" w14:textId="77777777" w:rsidTr="00076B47">
        <w:trPr>
          <w:jc w:val="center"/>
        </w:trPr>
        <w:tc>
          <w:tcPr>
            <w:tcW w:w="1529" w:type="dxa"/>
            <w:tcBorders>
              <w:top w:val="single" w:sz="4" w:space="0" w:color="auto"/>
              <w:left w:val="single" w:sz="4" w:space="0" w:color="auto"/>
              <w:bottom w:val="single" w:sz="4" w:space="0" w:color="auto"/>
              <w:right w:val="single" w:sz="4" w:space="0" w:color="auto"/>
            </w:tcBorders>
          </w:tcPr>
          <w:p w14:paraId="7F84EF39" w14:textId="77777777" w:rsidR="00266FF3" w:rsidRDefault="00266FF3" w:rsidP="00D6602B">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29DA50CC" w14:textId="77777777" w:rsidR="00266FF3" w:rsidRDefault="00266FF3" w:rsidP="00D6602B">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375A7BF3" w14:textId="77777777" w:rsidR="00266FF3" w:rsidRDefault="00266FF3" w:rsidP="00366EFF">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3DE66DC3" w14:textId="35FBA2AE" w:rsidR="00ED52C7" w:rsidRPr="00321D24" w:rsidRDefault="00077CCF" w:rsidP="00ED52C7">
      <w:r w:rsidRPr="00E73566">
        <w:fldChar w:fldCharType="begin"/>
      </w:r>
      <w:r w:rsidRPr="00E73566">
        <w:fldChar w:fldCharType="end"/>
      </w:r>
    </w:p>
    <w:p w14:paraId="41075FE4" w14:textId="3B40EBA8" w:rsidR="00F27138" w:rsidRDefault="006204C1" w:rsidP="00F27138">
      <w:pPr>
        <w:pStyle w:val="Heading1"/>
      </w:pPr>
      <w:bookmarkStart w:id="553" w:name="clause4"/>
      <w:bookmarkStart w:id="554" w:name="_Toc61651673"/>
      <w:bookmarkStart w:id="555" w:name="_Toc65746347"/>
      <w:bookmarkStart w:id="556" w:name="_Toc96848346"/>
      <w:bookmarkEnd w:id="553"/>
      <w:r>
        <w:t>9</w:t>
      </w:r>
      <w:r w:rsidR="00F27138">
        <w:tab/>
        <w:t>Security</w:t>
      </w:r>
      <w:bookmarkEnd w:id="554"/>
      <w:bookmarkEnd w:id="555"/>
      <w:bookmarkEnd w:id="556"/>
    </w:p>
    <w:p w14:paraId="52F68C89" w14:textId="0CDA988E" w:rsidR="00F27138" w:rsidRDefault="00F27138" w:rsidP="00F27138">
      <w:pPr>
        <w:rPr>
          <w:i/>
          <w:color w:val="0000FF"/>
        </w:rPr>
      </w:pPr>
      <w:r w:rsidRPr="00F37749">
        <w:rPr>
          <w:i/>
          <w:color w:val="0000FF"/>
        </w:rPr>
        <w:t xml:space="preserve">This clause will provide the </w:t>
      </w:r>
      <w:r>
        <w:rPr>
          <w:i/>
          <w:color w:val="0000FF"/>
        </w:rPr>
        <w:t>security aspects.</w:t>
      </w:r>
    </w:p>
    <w:p w14:paraId="391B2BCB" w14:textId="28E9A087" w:rsidR="00F27138" w:rsidRPr="00CE7B62" w:rsidRDefault="00CE7B62" w:rsidP="008A543E">
      <w:pPr>
        <w:pStyle w:val="EditorsNote"/>
      </w:pPr>
      <w:r>
        <w:t>Editor</w:t>
      </w:r>
      <w:r w:rsidR="00716570">
        <w:t>'</w:t>
      </w:r>
      <w:r>
        <w:t xml:space="preserve">s note: </w:t>
      </w:r>
      <w:r w:rsidR="001F091D">
        <w:t>Security related i</w:t>
      </w:r>
      <w:r w:rsidR="007664B3">
        <w:t xml:space="preserve">ssues on the use of the concept of APIs are being studied by SA3 in TR 33.839. </w:t>
      </w:r>
      <w:r>
        <w:t xml:space="preserve">This clause </w:t>
      </w:r>
      <w:r w:rsidR="007664B3">
        <w:t>needs to</w:t>
      </w:r>
      <w:r>
        <w:t xml:space="preserve"> </w:t>
      </w:r>
      <w:r w:rsidR="007664B3">
        <w:t>incorporate necessary security requirements</w:t>
      </w:r>
      <w:r>
        <w:t xml:space="preserve"> based on normative requirements from SA3 work.</w:t>
      </w:r>
    </w:p>
    <w:p w14:paraId="34D3AA42" w14:textId="1832744E" w:rsidR="00F27138" w:rsidRDefault="00F27138" w:rsidP="00F27138">
      <w:pPr>
        <w:pStyle w:val="Heading8"/>
      </w:pPr>
      <w:bookmarkStart w:id="557" w:name="_Toc61651674"/>
      <w:bookmarkStart w:id="558" w:name="_Toc65746348"/>
      <w:bookmarkStart w:id="559" w:name="_Toc96848347"/>
      <w:r>
        <w:t>Annex A (normative):</w:t>
      </w:r>
      <w:r>
        <w:br/>
      </w:r>
      <w:r w:rsidR="00E57E70">
        <w:t xml:space="preserve">Edge Enabler Server </w:t>
      </w:r>
      <w:r>
        <w:t>OpenAPI specification</w:t>
      </w:r>
      <w:bookmarkEnd w:id="557"/>
      <w:bookmarkEnd w:id="558"/>
      <w:bookmarkEnd w:id="559"/>
    </w:p>
    <w:p w14:paraId="373770C2" w14:textId="38ECAD3C" w:rsidR="00F27138" w:rsidRDefault="00F27138" w:rsidP="00F27138">
      <w:pPr>
        <w:pStyle w:val="Guidance"/>
      </w:pPr>
      <w:r>
        <w:t xml:space="preserve">This is a normative annex clause to specify the Open API representation of the </w:t>
      </w:r>
      <w:r w:rsidR="00E57E70">
        <w:t xml:space="preserve">EES </w:t>
      </w:r>
      <w:r>
        <w:t>APIs defined in this specification.</w:t>
      </w:r>
    </w:p>
    <w:p w14:paraId="64ED8097" w14:textId="77777777" w:rsidR="00F27138" w:rsidRDefault="00F27138" w:rsidP="00F27138">
      <w:pPr>
        <w:pStyle w:val="Heading2"/>
      </w:pPr>
      <w:bookmarkStart w:id="560" w:name="_Toc61651675"/>
      <w:bookmarkStart w:id="561" w:name="_Toc65746349"/>
      <w:bookmarkStart w:id="562" w:name="_Toc96848348"/>
      <w:r>
        <w:t>A.1 General</w:t>
      </w:r>
      <w:bookmarkEnd w:id="560"/>
      <w:bookmarkEnd w:id="561"/>
      <w:bookmarkEnd w:id="562"/>
    </w:p>
    <w:p w14:paraId="066B10F4" w14:textId="77777777" w:rsidR="00F27138" w:rsidRPr="00E83A1B" w:rsidRDefault="00F27138" w:rsidP="00F27138">
      <w:pPr>
        <w:rPr>
          <w:i/>
          <w:color w:val="0000FF"/>
        </w:rPr>
      </w:pPr>
      <w:r w:rsidRPr="00E83A1B">
        <w:rPr>
          <w:i/>
          <w:color w:val="0000FF"/>
        </w:rPr>
        <w:t>This clause provides the introduction of the Open API specification files and their location</w:t>
      </w:r>
      <w:r>
        <w:rPr>
          <w:i/>
          <w:color w:val="0000FF"/>
        </w:rPr>
        <w:t>.</w:t>
      </w:r>
    </w:p>
    <w:p w14:paraId="14190528" w14:textId="63F29C35" w:rsidR="002B63AD" w:rsidRPr="000D47E6" w:rsidRDefault="002B63AD" w:rsidP="002B63AD">
      <w:pPr>
        <w:pStyle w:val="Heading2"/>
        <w:rPr>
          <w:lang w:val="fr-FR"/>
        </w:rPr>
      </w:pPr>
      <w:bookmarkStart w:id="563" w:name="_Toc96848349"/>
      <w:r w:rsidRPr="000D47E6">
        <w:rPr>
          <w:lang w:val="fr-FR"/>
        </w:rPr>
        <w:t>A.2</w:t>
      </w:r>
      <w:r w:rsidRPr="000D47E6">
        <w:rPr>
          <w:lang w:val="fr-FR"/>
        </w:rPr>
        <w:tab/>
        <w:t>Eees_EECRegistration</w:t>
      </w:r>
      <w:bookmarkEnd w:id="563"/>
    </w:p>
    <w:p w14:paraId="1EE780E9" w14:textId="77777777" w:rsidR="002B63AD" w:rsidRDefault="002B63AD" w:rsidP="002B63AD">
      <w:pPr>
        <w:pStyle w:val="PL"/>
      </w:pPr>
      <w:r>
        <w:t>openapi: 3.0.0</w:t>
      </w:r>
    </w:p>
    <w:p w14:paraId="32493905" w14:textId="77777777" w:rsidR="002B63AD" w:rsidRDefault="002B63AD" w:rsidP="002B63AD">
      <w:pPr>
        <w:pStyle w:val="PL"/>
      </w:pPr>
      <w:r>
        <w:t>info:</w:t>
      </w:r>
    </w:p>
    <w:p w14:paraId="3E1D4E82" w14:textId="77777777" w:rsidR="002B63AD" w:rsidRDefault="002B63AD" w:rsidP="002B63AD">
      <w:pPr>
        <w:pStyle w:val="PL"/>
      </w:pPr>
      <w:r>
        <w:t xml:space="preserve">  title: Eees_EECRegistration</w:t>
      </w:r>
    </w:p>
    <w:p w14:paraId="055994F7" w14:textId="77777777" w:rsidR="002B63AD" w:rsidRDefault="002B63AD" w:rsidP="002B63AD">
      <w:pPr>
        <w:pStyle w:val="PL"/>
      </w:pPr>
      <w:r>
        <w:t xml:space="preserve">  description: |</w:t>
      </w:r>
    </w:p>
    <w:p w14:paraId="58B482FF" w14:textId="77777777" w:rsidR="002B63AD" w:rsidRDefault="002B63AD" w:rsidP="002B63AD">
      <w:pPr>
        <w:pStyle w:val="PL"/>
      </w:pPr>
      <w:r>
        <w:t xml:space="preserve">    API for EEC registration.</w:t>
      </w:r>
    </w:p>
    <w:p w14:paraId="2012647A" w14:textId="5BFFC59B" w:rsidR="002B63AD" w:rsidRDefault="002B63AD" w:rsidP="002B63AD">
      <w:pPr>
        <w:pStyle w:val="PL"/>
      </w:pPr>
      <w:r>
        <w:t xml:space="preserve">    © 202</w:t>
      </w:r>
      <w:r w:rsidR="008E0869">
        <w:t>2</w:t>
      </w:r>
      <w:r>
        <w:t>, 3GPP Organizational Partners (ARIB, ATIS, CCSA, ETSI, TSDSI, TTA, TTC).</w:t>
      </w:r>
    </w:p>
    <w:p w14:paraId="7CA56F1D" w14:textId="77777777" w:rsidR="002B63AD" w:rsidRDefault="002B63AD" w:rsidP="002B63AD">
      <w:pPr>
        <w:pStyle w:val="PL"/>
      </w:pPr>
      <w:r>
        <w:t xml:space="preserve">    All rights reserved.</w:t>
      </w:r>
    </w:p>
    <w:p w14:paraId="71A4A0B8" w14:textId="7E4CBE05" w:rsidR="002B63AD" w:rsidRDefault="002B63AD" w:rsidP="002B63AD">
      <w:pPr>
        <w:pStyle w:val="PL"/>
      </w:pPr>
      <w:r>
        <w:t xml:space="preserve">  version: "1.0.0-alpha.</w:t>
      </w:r>
      <w:r w:rsidR="008E0869">
        <w:t>2</w:t>
      </w:r>
      <w:r>
        <w:t>"</w:t>
      </w:r>
    </w:p>
    <w:p w14:paraId="53B6B658" w14:textId="77777777" w:rsidR="002B63AD" w:rsidRDefault="002B63AD" w:rsidP="002B63AD">
      <w:pPr>
        <w:pStyle w:val="PL"/>
      </w:pPr>
      <w:r>
        <w:t>externalDocs:</w:t>
      </w:r>
    </w:p>
    <w:p w14:paraId="237E1F6B" w14:textId="0E9A9990" w:rsidR="002B63AD" w:rsidRDefault="002B63AD" w:rsidP="002B63AD">
      <w:pPr>
        <w:pStyle w:val="PL"/>
      </w:pPr>
      <w:r>
        <w:t xml:space="preserve">  description: 3GPP TS 24.558 V</w:t>
      </w:r>
      <w:r w:rsidR="006E07E4">
        <w:t>1.</w:t>
      </w:r>
      <w:r w:rsidR="00C70D6A">
        <w:t>1</w:t>
      </w:r>
      <w:r>
        <w:t>.0 Enabling Edge Applications; Protocol specification.</w:t>
      </w:r>
    </w:p>
    <w:p w14:paraId="3888105B" w14:textId="77777777" w:rsidR="002B63AD" w:rsidRPr="00D6602B" w:rsidRDefault="002B63AD" w:rsidP="002B63AD">
      <w:pPr>
        <w:pStyle w:val="PL"/>
        <w:rPr>
          <w:lang w:val="sv-SE"/>
        </w:rPr>
      </w:pPr>
      <w:r>
        <w:t xml:space="preserve">  </w:t>
      </w:r>
      <w:r w:rsidRPr="00D6602B">
        <w:rPr>
          <w:lang w:val="sv-SE"/>
        </w:rPr>
        <w:t>url: https://www.3gpp.org/ftp/Specs/archive/24_series/24.558/</w:t>
      </w:r>
    </w:p>
    <w:p w14:paraId="56E84DA5" w14:textId="77777777" w:rsidR="002B63AD" w:rsidRDefault="002B63AD" w:rsidP="002B63AD">
      <w:pPr>
        <w:pStyle w:val="PL"/>
      </w:pPr>
      <w:r>
        <w:t>security:</w:t>
      </w:r>
    </w:p>
    <w:p w14:paraId="28F7A3EF" w14:textId="77777777" w:rsidR="002B63AD" w:rsidRDefault="002B63AD" w:rsidP="002B63AD">
      <w:pPr>
        <w:pStyle w:val="PL"/>
      </w:pPr>
      <w:r>
        <w:t xml:space="preserve">  - {}</w:t>
      </w:r>
    </w:p>
    <w:p w14:paraId="3F58DE5E" w14:textId="77777777" w:rsidR="002B63AD" w:rsidRDefault="002B63AD" w:rsidP="002B63AD">
      <w:pPr>
        <w:pStyle w:val="PL"/>
      </w:pPr>
      <w:r>
        <w:t xml:space="preserve">  - oAuth2ClientCredentials: []</w:t>
      </w:r>
    </w:p>
    <w:p w14:paraId="4F578E1F" w14:textId="77777777" w:rsidR="002B63AD" w:rsidRDefault="002B63AD" w:rsidP="002B63AD">
      <w:pPr>
        <w:pStyle w:val="PL"/>
      </w:pPr>
      <w:r>
        <w:t>servers:</w:t>
      </w:r>
    </w:p>
    <w:p w14:paraId="6CF40A29" w14:textId="77777777" w:rsidR="002B63AD" w:rsidRDefault="002B63AD" w:rsidP="002B63AD">
      <w:pPr>
        <w:pStyle w:val="PL"/>
      </w:pPr>
      <w:r>
        <w:t xml:space="preserve">  - url: '{apiRoot}/eees-eecregistration/v1'</w:t>
      </w:r>
    </w:p>
    <w:p w14:paraId="6936AAFF" w14:textId="77777777" w:rsidR="002B63AD" w:rsidRDefault="002B63AD" w:rsidP="002B63AD">
      <w:pPr>
        <w:pStyle w:val="PL"/>
      </w:pPr>
      <w:r>
        <w:t xml:space="preserve">    variables:</w:t>
      </w:r>
    </w:p>
    <w:p w14:paraId="714AEC40" w14:textId="77777777" w:rsidR="002B63AD" w:rsidRDefault="002B63AD" w:rsidP="002B63AD">
      <w:pPr>
        <w:pStyle w:val="PL"/>
      </w:pPr>
      <w:r>
        <w:t xml:space="preserve">      apiRoot:</w:t>
      </w:r>
    </w:p>
    <w:p w14:paraId="62563781" w14:textId="77777777" w:rsidR="002B63AD" w:rsidRDefault="002B63AD" w:rsidP="002B63AD">
      <w:pPr>
        <w:pStyle w:val="PL"/>
      </w:pPr>
      <w:r>
        <w:t xml:space="preserve">        default: https://example.com</w:t>
      </w:r>
    </w:p>
    <w:p w14:paraId="209C2B34" w14:textId="77777777" w:rsidR="002B63AD" w:rsidRDefault="002B63AD" w:rsidP="002B63AD">
      <w:pPr>
        <w:pStyle w:val="PL"/>
      </w:pPr>
      <w:r>
        <w:t xml:space="preserve">        description: apiRoot as defined in clause 6.1 of 3GPP TS 24.558</w:t>
      </w:r>
    </w:p>
    <w:p w14:paraId="22322D7A" w14:textId="77777777" w:rsidR="002B63AD" w:rsidRDefault="002B63AD" w:rsidP="002B63AD">
      <w:pPr>
        <w:pStyle w:val="PL"/>
      </w:pPr>
      <w:r>
        <w:t>paths:</w:t>
      </w:r>
    </w:p>
    <w:p w14:paraId="7A077503" w14:textId="77777777" w:rsidR="002B63AD" w:rsidRDefault="002B63AD" w:rsidP="002B63AD">
      <w:pPr>
        <w:pStyle w:val="PL"/>
      </w:pPr>
      <w:r>
        <w:t xml:space="preserve">  /registrations:</w:t>
      </w:r>
    </w:p>
    <w:p w14:paraId="0B20F02D" w14:textId="77777777" w:rsidR="002B63AD" w:rsidRDefault="002B63AD" w:rsidP="002B63AD">
      <w:pPr>
        <w:pStyle w:val="PL"/>
      </w:pPr>
      <w:r>
        <w:t xml:space="preserve">    post:</w:t>
      </w:r>
    </w:p>
    <w:p w14:paraId="09AA9A09" w14:textId="77777777" w:rsidR="002B63AD" w:rsidRDefault="002B63AD" w:rsidP="002B63AD">
      <w:pPr>
        <w:pStyle w:val="PL"/>
      </w:pPr>
      <w:r>
        <w:t xml:space="preserve">      description: Create a new EEC registration at the EES.</w:t>
      </w:r>
    </w:p>
    <w:p w14:paraId="70E3FAC5" w14:textId="77777777" w:rsidR="002B63AD" w:rsidRDefault="002B63AD" w:rsidP="002B63AD">
      <w:pPr>
        <w:pStyle w:val="PL"/>
      </w:pPr>
      <w:r>
        <w:t xml:space="preserve">      requestBody:</w:t>
      </w:r>
    </w:p>
    <w:p w14:paraId="75185DE9" w14:textId="77777777" w:rsidR="002B63AD" w:rsidRDefault="002B63AD" w:rsidP="002B63AD">
      <w:pPr>
        <w:pStyle w:val="PL"/>
      </w:pPr>
      <w:r>
        <w:t xml:space="preserve">        required: true</w:t>
      </w:r>
    </w:p>
    <w:p w14:paraId="42D7A7B5" w14:textId="77777777" w:rsidR="002B63AD" w:rsidRDefault="002B63AD" w:rsidP="002B63AD">
      <w:pPr>
        <w:pStyle w:val="PL"/>
      </w:pPr>
      <w:r>
        <w:t xml:space="preserve">        content:</w:t>
      </w:r>
    </w:p>
    <w:p w14:paraId="6649B287" w14:textId="77777777" w:rsidR="002B63AD" w:rsidRDefault="002B63AD" w:rsidP="002B63AD">
      <w:pPr>
        <w:pStyle w:val="PL"/>
      </w:pPr>
      <w:r>
        <w:t xml:space="preserve">          application/json:</w:t>
      </w:r>
    </w:p>
    <w:p w14:paraId="3452D4D6" w14:textId="77777777" w:rsidR="002B63AD" w:rsidRDefault="002B63AD" w:rsidP="002B63AD">
      <w:pPr>
        <w:pStyle w:val="PL"/>
      </w:pPr>
      <w:r>
        <w:t xml:space="preserve">            schema:</w:t>
      </w:r>
    </w:p>
    <w:p w14:paraId="68BBEFE1" w14:textId="77777777" w:rsidR="002B63AD" w:rsidRDefault="002B63AD" w:rsidP="002B63AD">
      <w:pPr>
        <w:pStyle w:val="PL"/>
      </w:pPr>
      <w:r>
        <w:t xml:space="preserve">              $ref: '#/components/schemas/EECRegistration'</w:t>
      </w:r>
    </w:p>
    <w:p w14:paraId="0CEE7849" w14:textId="77777777" w:rsidR="002B63AD" w:rsidRDefault="002B63AD" w:rsidP="002B63AD">
      <w:pPr>
        <w:pStyle w:val="PL"/>
      </w:pPr>
      <w:r>
        <w:t xml:space="preserve">      responses:</w:t>
      </w:r>
    </w:p>
    <w:p w14:paraId="3389516D" w14:textId="77777777" w:rsidR="002B63AD" w:rsidRDefault="002B63AD" w:rsidP="002B63AD">
      <w:pPr>
        <w:pStyle w:val="PL"/>
      </w:pPr>
      <w:r>
        <w:t xml:space="preserve">        '201':</w:t>
      </w:r>
    </w:p>
    <w:p w14:paraId="36059253" w14:textId="77777777" w:rsidR="002B63AD" w:rsidRDefault="002B63AD" w:rsidP="002B63AD">
      <w:pPr>
        <w:pStyle w:val="PL"/>
      </w:pPr>
      <w:r>
        <w:t xml:space="preserve">          description: Created (EEC information is registered successfully at EES)</w:t>
      </w:r>
    </w:p>
    <w:p w14:paraId="0ECB37D2" w14:textId="77777777" w:rsidR="002B63AD" w:rsidRDefault="002B63AD" w:rsidP="002B63AD">
      <w:pPr>
        <w:pStyle w:val="PL"/>
      </w:pPr>
      <w:r>
        <w:t xml:space="preserve">          content:</w:t>
      </w:r>
    </w:p>
    <w:p w14:paraId="25293993" w14:textId="77777777" w:rsidR="002B63AD" w:rsidRDefault="002B63AD" w:rsidP="002B63AD">
      <w:pPr>
        <w:pStyle w:val="PL"/>
      </w:pPr>
      <w:r>
        <w:t xml:space="preserve">            application/json:</w:t>
      </w:r>
    </w:p>
    <w:p w14:paraId="39927E6A" w14:textId="77777777" w:rsidR="002B63AD" w:rsidRDefault="002B63AD" w:rsidP="002B63AD">
      <w:pPr>
        <w:pStyle w:val="PL"/>
      </w:pPr>
      <w:r>
        <w:lastRenderedPageBreak/>
        <w:t xml:space="preserve">              schema:</w:t>
      </w:r>
    </w:p>
    <w:p w14:paraId="44088352" w14:textId="77777777" w:rsidR="002B63AD" w:rsidRDefault="002B63AD" w:rsidP="002B63AD">
      <w:pPr>
        <w:pStyle w:val="PL"/>
      </w:pPr>
      <w:r>
        <w:t xml:space="preserve">                $ref: '#/components/schemas/EECRegistration'</w:t>
      </w:r>
    </w:p>
    <w:p w14:paraId="15A2C053" w14:textId="77777777" w:rsidR="002B63AD" w:rsidRDefault="002B63AD" w:rsidP="002B63AD">
      <w:pPr>
        <w:pStyle w:val="PL"/>
      </w:pPr>
      <w:r>
        <w:t xml:space="preserve">        '307':</w:t>
      </w:r>
    </w:p>
    <w:p w14:paraId="1FB8FA55" w14:textId="77777777" w:rsidR="002B63AD" w:rsidRDefault="002B63AD" w:rsidP="002B63AD">
      <w:pPr>
        <w:pStyle w:val="PL"/>
      </w:pPr>
      <w:r>
        <w:t xml:space="preserve">          $ref: 'TS29122_CommonData.yaml#/components/responses/307'</w:t>
      </w:r>
    </w:p>
    <w:p w14:paraId="166861FA" w14:textId="77777777" w:rsidR="002B63AD" w:rsidRDefault="002B63AD" w:rsidP="002B63AD">
      <w:pPr>
        <w:pStyle w:val="PL"/>
      </w:pPr>
      <w:r>
        <w:t xml:space="preserve">        '308':</w:t>
      </w:r>
    </w:p>
    <w:p w14:paraId="3D837828" w14:textId="77777777" w:rsidR="002B63AD" w:rsidRDefault="002B63AD" w:rsidP="002B63AD">
      <w:pPr>
        <w:pStyle w:val="PL"/>
      </w:pPr>
      <w:r>
        <w:t xml:space="preserve">          $ref: 'TS29122_CommonData.yaml#/components/responses/308'</w:t>
      </w:r>
    </w:p>
    <w:p w14:paraId="77A5632E" w14:textId="77777777" w:rsidR="002B63AD" w:rsidRDefault="002B63AD" w:rsidP="002B63AD">
      <w:pPr>
        <w:pStyle w:val="PL"/>
      </w:pPr>
      <w:r>
        <w:t xml:space="preserve">     </w:t>
      </w:r>
      <w:r>
        <w:lastRenderedPageBreak/>
        <w:t xml:space="preserve">   '400':</w:t>
      </w:r>
    </w:p>
    <w:p w14:paraId="1EDAD4F3" w14:textId="77777777" w:rsidR="002B63AD" w:rsidRDefault="002B63AD" w:rsidP="002B63AD">
      <w:pPr>
        <w:pStyle w:val="PL"/>
      </w:pPr>
      <w:r>
        <w:t xml:space="preserve">          $ref: 'TS29122_CommonData.yaml#/components/responses/400'</w:t>
      </w:r>
    </w:p>
    <w:p w14:paraId="4C281DDB" w14:textId="77777777" w:rsidR="002B63AD" w:rsidRDefault="002B63AD" w:rsidP="002B63AD">
      <w:pPr>
        <w:pStyle w:val="PL"/>
      </w:pPr>
      <w:r>
        <w:t xml:space="preserve">        '401':</w:t>
      </w:r>
    </w:p>
    <w:p w14:paraId="3A0E4183" w14:textId="77777777" w:rsidR="002B63AD" w:rsidRDefault="002B63AD" w:rsidP="002B63AD">
      <w:pPr>
        <w:pStyle w:val="PL"/>
      </w:pPr>
      <w:r>
        <w:t xml:space="preserve">          $ref: 'TS29122_CommonData.yaml#/components/responses/401'</w:t>
      </w:r>
    </w:p>
    <w:p w14:paraId="4FF40818" w14:textId="77777777" w:rsidR="002B63AD" w:rsidRDefault="002B63AD" w:rsidP="002B63AD">
      <w:pPr>
        <w:pStyle w:val="PL"/>
      </w:pPr>
      <w:r>
        <w:t xml:space="preserve">        '403':</w:t>
      </w:r>
    </w:p>
    <w:p w14:paraId="5FE761D3" w14:textId="77777777" w:rsidR="002B63AD" w:rsidRDefault="002B63AD" w:rsidP="002B63AD">
      <w:pPr>
        <w:pStyle w:val="PL"/>
      </w:pPr>
      <w:r>
        <w:t xml:space="preserve">          $ref: 'TS29122_CommonData.yaml#/components/responses/403'</w:t>
      </w:r>
    </w:p>
    <w:p w14:paraId="4AA0C513" w14:textId="77777777" w:rsidR="002B63AD" w:rsidRDefault="002B63AD" w:rsidP="002B63AD">
      <w:pPr>
        <w:pStyle w:val="PL"/>
      </w:pPr>
      <w:r>
        <w:t xml:space="preserve">        '404':</w:t>
      </w:r>
    </w:p>
    <w:p w14:paraId="14B5598C" w14:textId="77777777" w:rsidR="002B63AD" w:rsidRDefault="002B63AD" w:rsidP="002B63AD">
      <w:pPr>
        <w:pStyle w:val="PL"/>
      </w:pPr>
      <w:r>
        <w:t xml:space="preserve">          $ref: 'TS29122_CommonData.yaml#/components/responses/404'</w:t>
      </w:r>
    </w:p>
    <w:p w14:paraId="0C391C11" w14:textId="77777777" w:rsidR="002B63AD" w:rsidRDefault="002B63AD" w:rsidP="002B63AD">
      <w:pPr>
        <w:pStyle w:val="PL"/>
      </w:pPr>
      <w:r>
        <w:t xml:space="preserve">        '411':</w:t>
      </w:r>
    </w:p>
    <w:p w14:paraId="05F6613E" w14:textId="77777777" w:rsidR="002B63AD" w:rsidRDefault="002B63AD" w:rsidP="002B63AD">
      <w:pPr>
        <w:pStyle w:val="PL"/>
      </w:pPr>
      <w:r>
        <w:t xml:space="preserve">          $ref: 'TS29122_CommonData.yaml#/components/responses/411'</w:t>
      </w:r>
    </w:p>
    <w:p w14:paraId="57FD2951" w14:textId="77777777" w:rsidR="002B63AD" w:rsidRDefault="002B63AD" w:rsidP="002B63AD">
      <w:pPr>
        <w:pStyle w:val="PL"/>
      </w:pPr>
      <w:r>
        <w:t xml:space="preserve">        '413':</w:t>
      </w:r>
    </w:p>
    <w:p w14:paraId="2626DF32" w14:textId="77777777" w:rsidR="002B63AD" w:rsidRDefault="002B63AD" w:rsidP="002B63AD">
      <w:pPr>
        <w:pStyle w:val="PL"/>
      </w:pPr>
      <w:r>
        <w:t xml:space="preserve">          $ref: 'TS29122_CommonData.yaml#/components/responses/413'</w:t>
      </w:r>
    </w:p>
    <w:p w14:paraId="3C4D41AE" w14:textId="77777777" w:rsidR="002B63AD" w:rsidRDefault="002B63AD" w:rsidP="002B63AD">
      <w:pPr>
        <w:pStyle w:val="PL"/>
      </w:pPr>
      <w:r>
        <w:t xml:space="preserve">        '415':</w:t>
      </w:r>
    </w:p>
    <w:p w14:paraId="7ADD72BE" w14:textId="77777777" w:rsidR="002B63AD" w:rsidRDefault="002B63AD" w:rsidP="002B63AD">
      <w:pPr>
        <w:pStyle w:val="PL"/>
      </w:pPr>
      <w:r>
        <w:t xml:space="preserve">          $ref: 'TS29122_CommonData.yaml#/components/responses/415'</w:t>
      </w:r>
    </w:p>
    <w:p w14:paraId="1C87EE9E" w14:textId="77777777" w:rsidR="002B63AD" w:rsidRDefault="002B63AD" w:rsidP="002B63AD">
      <w:pPr>
        <w:pStyle w:val="PL"/>
      </w:pPr>
      <w:r>
        <w:t xml:space="preserve">        '429':</w:t>
      </w:r>
    </w:p>
    <w:p w14:paraId="25D9E629" w14:textId="77777777" w:rsidR="002B63AD" w:rsidRDefault="002B63AD" w:rsidP="002B63AD">
      <w:pPr>
        <w:pStyle w:val="PL"/>
      </w:pPr>
      <w:r>
        <w:t xml:space="preserve">          $ref: 'TS29122_CommonData.yaml#/components/responses/429'</w:t>
      </w:r>
    </w:p>
    <w:p w14:paraId="335F86AA" w14:textId="77777777" w:rsidR="002B63AD" w:rsidRDefault="002B63AD" w:rsidP="002B63AD">
      <w:pPr>
        <w:pStyle w:val="PL"/>
      </w:pPr>
      <w:r>
        <w:t xml:space="preserve">        '500':</w:t>
      </w:r>
    </w:p>
    <w:p w14:paraId="72BE0471" w14:textId="77777777" w:rsidR="002B63AD" w:rsidRDefault="002B63AD" w:rsidP="002B63AD">
      <w:pPr>
        <w:pStyle w:val="PL"/>
      </w:pPr>
      <w:r>
        <w:t xml:space="preserve">          $ref: 'TS29122_CommonData.yaml#/components/responses/500'</w:t>
      </w:r>
    </w:p>
    <w:p w14:paraId="7EBD5756" w14:textId="77777777" w:rsidR="002B63AD" w:rsidRDefault="002B63AD" w:rsidP="002B63AD">
      <w:pPr>
        <w:pStyle w:val="PL"/>
      </w:pPr>
      <w:r>
        <w:t xml:space="preserve">        '503':</w:t>
      </w:r>
    </w:p>
    <w:p w14:paraId="40CC7AD9" w14:textId="77777777" w:rsidR="002B63AD" w:rsidRDefault="002B63AD" w:rsidP="002B63AD">
      <w:pPr>
        <w:pStyle w:val="PL"/>
      </w:pPr>
      <w:r>
        <w:t xml:space="preserve">          $ref: 'TS29122_CommonData.yaml#/components/responses/503'</w:t>
      </w:r>
    </w:p>
    <w:p w14:paraId="7F91B35D" w14:textId="77777777" w:rsidR="002B63AD" w:rsidRDefault="002B63AD" w:rsidP="002B63AD">
      <w:pPr>
        <w:pStyle w:val="PL"/>
      </w:pPr>
      <w:r>
        <w:t xml:space="preserve">        default:</w:t>
      </w:r>
    </w:p>
    <w:p w14:paraId="139B0381" w14:textId="77777777" w:rsidR="002B63AD" w:rsidRDefault="002B63AD" w:rsidP="002B63AD">
      <w:pPr>
        <w:pStyle w:val="PL"/>
      </w:pPr>
      <w:r>
        <w:t xml:space="preserve">          $ref: 'TS29122_CommonData.yaml#/components/responses/default'</w:t>
      </w:r>
    </w:p>
    <w:p w14:paraId="3CE22423" w14:textId="77777777" w:rsidR="002B63AD" w:rsidRDefault="002B63AD" w:rsidP="002B63AD">
      <w:pPr>
        <w:pStyle w:val="PL"/>
      </w:pPr>
      <w:r>
        <w:t xml:space="preserve">  /registrations/{registrationId}:</w:t>
      </w:r>
    </w:p>
    <w:p w14:paraId="4A911600" w14:textId="77777777" w:rsidR="002B63AD" w:rsidRDefault="002B63AD" w:rsidP="002B63AD">
      <w:pPr>
        <w:pStyle w:val="PL"/>
      </w:pPr>
      <w:r>
        <w:t xml:space="preserve">    put:</w:t>
      </w:r>
    </w:p>
    <w:p w14:paraId="3B05DC2F" w14:textId="77777777" w:rsidR="002B63AD" w:rsidRDefault="002B63AD" w:rsidP="002B63AD">
      <w:pPr>
        <w:pStyle w:val="PL"/>
      </w:pPr>
      <w:r>
        <w:t xml:space="preserve">      description: Update an existing EEC registration a the EES.</w:t>
      </w:r>
    </w:p>
    <w:p w14:paraId="6ADCDD46" w14:textId="77777777" w:rsidR="002B63AD" w:rsidRDefault="002B63AD" w:rsidP="002B63AD">
      <w:pPr>
        <w:pStyle w:val="PL"/>
      </w:pPr>
      <w:r>
        <w:t xml:space="preserve">      parameters:</w:t>
      </w:r>
    </w:p>
    <w:p w14:paraId="3621BD58" w14:textId="77777777" w:rsidR="002B63AD" w:rsidRDefault="002B63AD" w:rsidP="002B63AD">
      <w:pPr>
        <w:pStyle w:val="PL"/>
      </w:pPr>
      <w:r>
        <w:t xml:space="preserve">        - name: registrationId</w:t>
      </w:r>
    </w:p>
    <w:p w14:paraId="476996A2" w14:textId="77777777" w:rsidR="002B63AD" w:rsidRDefault="002B63AD" w:rsidP="002B63AD">
      <w:pPr>
        <w:pStyle w:val="PL"/>
      </w:pPr>
      <w:r>
        <w:t xml:space="preserve">          in: path</w:t>
      </w:r>
    </w:p>
    <w:p w14:paraId="38C4B180" w14:textId="77777777" w:rsidR="002B63AD" w:rsidRDefault="002B63AD" w:rsidP="002B63AD">
      <w:pPr>
        <w:pStyle w:val="PL"/>
      </w:pPr>
      <w:r>
        <w:t xml:space="preserve">          description: Identifies an individual EEC registration</w:t>
      </w:r>
    </w:p>
    <w:p w14:paraId="6CDA3D82" w14:textId="77777777" w:rsidR="002B63AD" w:rsidRDefault="002B63AD" w:rsidP="002B63AD">
      <w:pPr>
        <w:pStyle w:val="PL"/>
      </w:pPr>
      <w:r>
        <w:t xml:space="preserve">          required: true</w:t>
      </w:r>
    </w:p>
    <w:p w14:paraId="0B76A568" w14:textId="77777777" w:rsidR="002B63AD" w:rsidRDefault="002B63AD" w:rsidP="002B63AD">
      <w:pPr>
        <w:pStyle w:val="PL"/>
      </w:pPr>
      <w:r>
        <w:t xml:space="preserve">          schema:</w:t>
      </w:r>
    </w:p>
    <w:p w14:paraId="61B43FF3" w14:textId="77777777" w:rsidR="002B63AD" w:rsidRDefault="002B63AD" w:rsidP="002B63AD">
      <w:pPr>
        <w:pStyle w:val="PL"/>
      </w:pPr>
      <w:r>
        <w:t xml:space="preserve">            type: string</w:t>
      </w:r>
    </w:p>
    <w:p w14:paraId="5B063DD1" w14:textId="77777777" w:rsidR="002B63AD" w:rsidRDefault="002B63AD" w:rsidP="002B63AD">
      <w:pPr>
        <w:pStyle w:val="PL"/>
      </w:pPr>
      <w:r>
        <w:t xml:space="preserve">      requestBody:</w:t>
      </w:r>
    </w:p>
    <w:p w14:paraId="197E7463" w14:textId="77777777" w:rsidR="002B63AD" w:rsidRDefault="002B63AD" w:rsidP="002B63AD">
      <w:pPr>
        <w:pStyle w:val="PL"/>
      </w:pPr>
      <w:r>
        <w:t xml:space="preserve">        description: Parameters to replace the existing registration</w:t>
      </w:r>
    </w:p>
    <w:p w14:paraId="2343BE4D" w14:textId="77777777" w:rsidR="002B63AD" w:rsidRDefault="002B63AD" w:rsidP="002B63AD">
      <w:pPr>
        <w:pStyle w:val="PL"/>
      </w:pPr>
      <w:r>
        <w:t xml:space="preserve">        required: true</w:t>
      </w:r>
    </w:p>
    <w:p w14:paraId="78E85C9F" w14:textId="77777777" w:rsidR="002B63AD" w:rsidRDefault="002B63AD" w:rsidP="002B63AD">
      <w:pPr>
        <w:pStyle w:val="PL"/>
      </w:pPr>
      <w:r>
        <w:t xml:space="preserve">        content:</w:t>
      </w:r>
    </w:p>
    <w:p w14:paraId="05363900" w14:textId="77777777" w:rsidR="002B63AD" w:rsidRDefault="002B63AD" w:rsidP="002B63AD">
      <w:pPr>
        <w:pStyle w:val="PL"/>
      </w:pPr>
      <w:r>
        <w:t xml:space="preserve">          application/json:</w:t>
      </w:r>
    </w:p>
    <w:p w14:paraId="0C356495" w14:textId="77777777" w:rsidR="002B63AD" w:rsidRDefault="002B63AD" w:rsidP="002B63AD">
      <w:pPr>
        <w:pStyle w:val="PL"/>
      </w:pPr>
      <w:r>
        <w:t xml:space="preserve">            schema:</w:t>
      </w:r>
    </w:p>
    <w:p w14:paraId="776068B7" w14:textId="77777777" w:rsidR="002B63AD" w:rsidRDefault="002B63AD" w:rsidP="002B63AD">
      <w:pPr>
        <w:pStyle w:val="PL"/>
      </w:pPr>
      <w:r>
        <w:t xml:space="preserve">              $ref: '#/components/schemas/EECRegistration'</w:t>
      </w:r>
    </w:p>
    <w:p w14:paraId="489E2459" w14:textId="77777777" w:rsidR="002B63AD" w:rsidRDefault="002B63AD" w:rsidP="002B63AD">
      <w:pPr>
        <w:pStyle w:val="PL"/>
      </w:pPr>
      <w:r>
        <w:t xml:space="preserve">      responses:</w:t>
      </w:r>
    </w:p>
    <w:p w14:paraId="75E54B83" w14:textId="77777777" w:rsidR="002B63AD" w:rsidRDefault="002B63AD" w:rsidP="002B63AD">
      <w:pPr>
        <w:pStyle w:val="PL"/>
      </w:pPr>
      <w:r>
        <w:t xml:space="preserve">        '200':</w:t>
      </w:r>
    </w:p>
    <w:p w14:paraId="788ED0FB" w14:textId="77777777" w:rsidR="002B63AD" w:rsidRDefault="002B63AD" w:rsidP="002B63AD">
      <w:pPr>
        <w:pStyle w:val="PL"/>
      </w:pPr>
      <w:r>
        <w:t xml:space="preserve">          description: OK (An individual EEC registration resource updated successfully)</w:t>
      </w:r>
    </w:p>
    <w:p w14:paraId="19F418B5" w14:textId="77777777" w:rsidR="002B63AD" w:rsidRDefault="002B63AD" w:rsidP="002B63AD">
      <w:pPr>
        <w:pStyle w:val="PL"/>
      </w:pPr>
      <w:r>
        <w:t xml:space="preserve">          content:</w:t>
      </w:r>
    </w:p>
    <w:p w14:paraId="4464A468" w14:textId="77777777" w:rsidR="002B63AD" w:rsidRDefault="002B63AD" w:rsidP="002B63AD">
      <w:pPr>
        <w:pStyle w:val="PL"/>
      </w:pPr>
      <w:r>
        <w:t xml:space="preserve">            application/json:</w:t>
      </w:r>
    </w:p>
    <w:p w14:paraId="6403FCA6" w14:textId="77777777" w:rsidR="002B63AD" w:rsidRDefault="002B63AD" w:rsidP="002B63AD">
      <w:pPr>
        <w:pStyle w:val="PL"/>
      </w:pPr>
      <w:r>
        <w:t xml:space="preserve">              schema:</w:t>
      </w:r>
    </w:p>
    <w:p w14:paraId="08006877" w14:textId="77777777" w:rsidR="002B63AD" w:rsidRDefault="002B63AD" w:rsidP="002B63AD">
      <w:pPr>
        <w:pStyle w:val="PL"/>
      </w:pPr>
      <w:r>
        <w:t xml:space="preserve">                $ref: '#/components/schemas/EECRegistration'</w:t>
      </w:r>
    </w:p>
    <w:p w14:paraId="12B44FE3" w14:textId="77777777" w:rsidR="002B63AD" w:rsidRDefault="002B63AD" w:rsidP="002B63AD">
      <w:pPr>
        <w:pStyle w:val="PL"/>
      </w:pPr>
      <w:r>
        <w:t xml:space="preserve">        '204':</w:t>
      </w:r>
    </w:p>
    <w:p w14:paraId="2A6962DA" w14:textId="77777777" w:rsidR="002B63AD" w:rsidRDefault="002B63AD" w:rsidP="002B63AD">
      <w:pPr>
        <w:pStyle w:val="PL"/>
      </w:pPr>
      <w:r>
        <w:t xml:space="preserve">          description: No Content (An individual EEC registration resource updated successfully).</w:t>
      </w:r>
    </w:p>
    <w:p w14:paraId="2801FF31" w14:textId="77777777" w:rsidR="002B63AD" w:rsidRDefault="002B63AD" w:rsidP="002B63AD">
      <w:pPr>
        <w:pStyle w:val="PL"/>
      </w:pPr>
      <w:r>
        <w:t xml:space="preserve">        '307':</w:t>
      </w:r>
    </w:p>
    <w:p w14:paraId="6FA7C4E7" w14:textId="77777777" w:rsidR="002B63AD" w:rsidRDefault="002B63AD" w:rsidP="002B63AD">
      <w:pPr>
        <w:pStyle w:val="PL"/>
      </w:pPr>
      <w:r>
        <w:t xml:space="preserve">          $ref: 'TS29122_CommonData.yaml#/components/responses/307'</w:t>
      </w:r>
    </w:p>
    <w:p w14:paraId="1239C469" w14:textId="77777777" w:rsidR="002B63AD" w:rsidRDefault="002B63AD" w:rsidP="002B63AD">
      <w:pPr>
        <w:pStyle w:val="PL"/>
      </w:pPr>
      <w:r>
        <w:t xml:space="preserve">        '308':</w:t>
      </w:r>
    </w:p>
    <w:p w14:paraId="4D30B89A" w14:textId="77777777" w:rsidR="002B63AD" w:rsidRDefault="002B63AD" w:rsidP="002B63AD">
      <w:pPr>
        <w:pStyle w:val="PL"/>
      </w:pPr>
      <w:r>
        <w:t xml:space="preserve">          $ref: 'TS29122_CommonData.yaml#/components/responses/308'</w:t>
      </w:r>
    </w:p>
    <w:p w14:paraId="6126B838" w14:textId="77777777" w:rsidR="002B63AD" w:rsidRDefault="002B63AD" w:rsidP="002B63AD">
      <w:pPr>
        <w:pStyle w:val="PL"/>
      </w:pPr>
      <w:r>
        <w:t xml:space="preserve">        '400':</w:t>
      </w:r>
    </w:p>
    <w:p w14:paraId="2576391A" w14:textId="77777777" w:rsidR="002B63AD" w:rsidRDefault="002B63AD" w:rsidP="002B63AD">
      <w:pPr>
        <w:pStyle w:val="PL"/>
      </w:pPr>
      <w:r>
        <w:t xml:space="preserve">          $ref: 'TS29122_CommonData.yaml#/components/responses/400'</w:t>
      </w:r>
    </w:p>
    <w:p w14:paraId="43795E7B" w14:textId="77777777" w:rsidR="002B63AD" w:rsidRDefault="002B63AD" w:rsidP="002B63AD">
      <w:pPr>
        <w:pStyle w:val="PL"/>
      </w:pPr>
      <w:r>
        <w:t xml:space="preserve">        '401':</w:t>
      </w:r>
    </w:p>
    <w:p w14:paraId="222A6BD4" w14:textId="77777777" w:rsidR="002B63AD" w:rsidRDefault="002B63AD" w:rsidP="002B63AD">
      <w:pPr>
        <w:pStyle w:val="PL"/>
      </w:pPr>
      <w:r>
        <w:t xml:space="preserve">          $ref: 'TS29122_CommonData.yaml#/components/responses/401'</w:t>
      </w:r>
    </w:p>
    <w:p w14:paraId="50776102" w14:textId="77777777" w:rsidR="002B63AD" w:rsidRDefault="002B63AD" w:rsidP="002B63AD">
      <w:pPr>
        <w:pStyle w:val="PL"/>
      </w:pPr>
      <w:r>
        <w:t xml:space="preserve">        '403':</w:t>
      </w:r>
    </w:p>
    <w:p w14:paraId="0ED15E06" w14:textId="77777777" w:rsidR="002B63AD" w:rsidRDefault="002B63AD" w:rsidP="002B63AD">
      <w:pPr>
        <w:pStyle w:val="PL"/>
      </w:pPr>
      <w:r>
        <w:t xml:space="preserve">          $ref: 'TS29122_CommonData.yaml#/components/responses/403'</w:t>
      </w:r>
    </w:p>
    <w:p w14:paraId="1110CCEC" w14:textId="77777777" w:rsidR="002B63AD" w:rsidRDefault="002B63AD" w:rsidP="002B63AD">
      <w:pPr>
        <w:pStyle w:val="PL"/>
      </w:pPr>
      <w:r>
        <w:t xml:space="preserve">        '404':</w:t>
      </w:r>
    </w:p>
    <w:p w14:paraId="4C922AD0" w14:textId="77777777" w:rsidR="002B63AD" w:rsidRDefault="002B63AD" w:rsidP="002B63AD">
      <w:pPr>
        <w:pStyle w:val="PL"/>
      </w:pPr>
      <w:r>
        <w:t xml:space="preserve">          $ref: 'TS29122_CommonData.yaml#/components/responses/404'</w:t>
      </w:r>
    </w:p>
    <w:p w14:paraId="1E81466E" w14:textId="77777777" w:rsidR="002B63AD" w:rsidRDefault="002B63AD" w:rsidP="002B63AD">
      <w:pPr>
        <w:pStyle w:val="PL"/>
      </w:pPr>
      <w:r>
        <w:t xml:space="preserve">        '411':</w:t>
      </w:r>
    </w:p>
    <w:p w14:paraId="6077ADC5" w14:textId="77777777" w:rsidR="002B63AD" w:rsidRDefault="002B63AD" w:rsidP="002B63AD">
      <w:pPr>
        <w:pStyle w:val="PL"/>
      </w:pPr>
      <w:r>
        <w:t xml:space="preserve">          $ref: 'TS29122_CommonData.yaml#/components/responses/411'</w:t>
      </w:r>
    </w:p>
    <w:p w14:paraId="6A52472A" w14:textId="77777777" w:rsidR="002B63AD" w:rsidRDefault="002B63AD" w:rsidP="002B63AD">
      <w:pPr>
        <w:pStyle w:val="PL"/>
      </w:pPr>
      <w:r>
        <w:t xml:space="preserve">        '413':</w:t>
      </w:r>
    </w:p>
    <w:p w14:paraId="718105F9" w14:textId="77777777" w:rsidR="002B63AD" w:rsidRDefault="002B63AD" w:rsidP="002B63AD">
      <w:pPr>
        <w:pStyle w:val="PL"/>
      </w:pPr>
      <w:r>
        <w:t xml:space="preserve">          $ref: 'TS29122_CommonData.yaml#/components/responses/413'</w:t>
      </w:r>
    </w:p>
    <w:p w14:paraId="7DCF1AFD" w14:textId="77777777" w:rsidR="002B63AD" w:rsidRDefault="002B63AD" w:rsidP="002B63AD">
      <w:pPr>
        <w:pStyle w:val="PL"/>
      </w:pPr>
      <w:r>
        <w:t xml:space="preserve">        '415':</w:t>
      </w:r>
    </w:p>
    <w:p w14:paraId="0D4B4DBB" w14:textId="77777777" w:rsidR="002B63AD" w:rsidRDefault="002B63AD" w:rsidP="002B63AD">
      <w:pPr>
        <w:pStyle w:val="PL"/>
      </w:pPr>
      <w:r>
        <w:t xml:space="preserve">          $ref: 'TS29122_CommonData.yaml#/components/responses/415'</w:t>
      </w:r>
    </w:p>
    <w:p w14:paraId="1CF1AF1D" w14:textId="77777777" w:rsidR="002B63AD" w:rsidRDefault="002B63AD" w:rsidP="002B63AD">
      <w:pPr>
        <w:pStyle w:val="PL"/>
      </w:pPr>
      <w:r>
        <w:t xml:space="preserve">        '429':</w:t>
      </w:r>
    </w:p>
    <w:p w14:paraId="7ED7BD81" w14:textId="77777777" w:rsidR="002B63AD" w:rsidRDefault="002B63AD" w:rsidP="002B63AD">
      <w:pPr>
        <w:pStyle w:val="PL"/>
      </w:pPr>
      <w:r>
        <w:t xml:space="preserve">          $ref: 'TS29122_CommonData.yaml#/components/responses/429'</w:t>
      </w:r>
    </w:p>
    <w:p w14:paraId="358DF321" w14:textId="77777777" w:rsidR="002B63AD" w:rsidRDefault="002B63AD" w:rsidP="002B63AD">
      <w:pPr>
        <w:pStyle w:val="PL"/>
      </w:pPr>
      <w:r>
        <w:t xml:space="preserve">        '500':</w:t>
      </w:r>
    </w:p>
    <w:p w14:paraId="21B4F6CE" w14:textId="77777777" w:rsidR="002B63AD" w:rsidRDefault="002B63AD" w:rsidP="002B63AD">
      <w:pPr>
        <w:pStyle w:val="PL"/>
      </w:pPr>
      <w:r>
        <w:t xml:space="preserve">          $ref: 'TS29122_CommonData.yaml#/components/responses/500'</w:t>
      </w:r>
    </w:p>
    <w:p w14:paraId="366D110E" w14:textId="77777777" w:rsidR="002B63AD" w:rsidRDefault="002B63AD" w:rsidP="002B63AD">
      <w:pPr>
        <w:pStyle w:val="PL"/>
      </w:pPr>
      <w:r>
        <w:t xml:space="preserve">        '503':</w:t>
      </w:r>
    </w:p>
    <w:p w14:paraId="11342639" w14:textId="77777777" w:rsidR="002B63AD" w:rsidRDefault="002B63AD" w:rsidP="002B63AD">
      <w:pPr>
        <w:pStyle w:val="PL"/>
      </w:pPr>
      <w:r>
        <w:t xml:space="preserve">          $ref: 'TS29122_CommonData.yaml#/components/responses/503'</w:t>
      </w:r>
    </w:p>
    <w:p w14:paraId="18AB0DE9" w14:textId="77777777" w:rsidR="002B63AD" w:rsidRDefault="002B63AD" w:rsidP="002B63AD">
      <w:pPr>
        <w:pStyle w:val="PL"/>
      </w:pPr>
      <w:r>
        <w:lastRenderedPageBreak/>
        <w:t xml:space="preserve">        default:</w:t>
      </w:r>
    </w:p>
    <w:p w14:paraId="754155C5" w14:textId="77777777" w:rsidR="002B63AD" w:rsidRDefault="002B63AD" w:rsidP="002B63AD">
      <w:pPr>
        <w:pStyle w:val="PL"/>
      </w:pPr>
      <w:r>
        <w:t xml:space="preserve">          $ref: 'TS29122_CommonData.yaml#/components/responses/default'</w:t>
      </w:r>
    </w:p>
    <w:p w14:paraId="66845442" w14:textId="77777777" w:rsidR="002B63AD" w:rsidRDefault="002B63AD" w:rsidP="002B63AD">
      <w:pPr>
        <w:pStyle w:val="PL"/>
      </w:pPr>
    </w:p>
    <w:p w14:paraId="7DA1652E" w14:textId="77777777" w:rsidR="002B63AD" w:rsidRDefault="002B63AD" w:rsidP="002B63AD">
      <w:pPr>
        <w:pStyle w:val="PL"/>
      </w:pPr>
      <w:r>
        <w:t xml:space="preserve">    delete:</w:t>
      </w:r>
    </w:p>
    <w:p w14:paraId="33B3838F" w14:textId="77777777" w:rsidR="002B63AD" w:rsidRDefault="002B63AD" w:rsidP="002B63AD">
      <w:pPr>
        <w:pStyle w:val="PL"/>
      </w:pPr>
      <w:r>
        <w:t xml:space="preserve">      description: Remove an existing ECC registration at EES.</w:t>
      </w:r>
    </w:p>
    <w:p w14:paraId="08CAC385" w14:textId="77777777" w:rsidR="002B63AD" w:rsidRDefault="002B63AD" w:rsidP="002B63AD">
      <w:pPr>
        <w:pStyle w:val="PL"/>
      </w:pPr>
      <w:r>
        <w:t xml:space="preserve">      parameters:</w:t>
      </w:r>
    </w:p>
    <w:p w14:paraId="65BB6C21" w14:textId="77777777" w:rsidR="002B63AD" w:rsidRDefault="002B63AD" w:rsidP="002B63AD">
      <w:pPr>
        <w:pStyle w:val="PL"/>
      </w:pPr>
      <w:r>
        <w:t xml:space="preserve">        - name: registrationId</w:t>
      </w:r>
    </w:p>
    <w:p w14:paraId="62300B46" w14:textId="77777777" w:rsidR="002B63AD" w:rsidRDefault="002B63AD" w:rsidP="002B63AD">
      <w:pPr>
        <w:pStyle w:val="PL"/>
      </w:pPr>
      <w:r>
        <w:t xml:space="preserve">          in: path</w:t>
      </w:r>
    </w:p>
    <w:p w14:paraId="682D5BBD" w14:textId="77777777" w:rsidR="002B63AD" w:rsidRDefault="002B63AD" w:rsidP="002B63AD">
      <w:pPr>
        <w:pStyle w:val="PL"/>
      </w:pPr>
      <w:r>
        <w:t xml:space="preserve">          description: Identifies an individual EEC registration</w:t>
      </w:r>
    </w:p>
    <w:p w14:paraId="2F253D4C" w14:textId="77777777" w:rsidR="002B63AD" w:rsidRDefault="002B63AD" w:rsidP="002B63AD">
      <w:pPr>
        <w:pStyle w:val="PL"/>
      </w:pPr>
      <w:r>
        <w:t xml:space="preserve">          required: true</w:t>
      </w:r>
    </w:p>
    <w:p w14:paraId="42AD6C11" w14:textId="77777777" w:rsidR="002B63AD" w:rsidRDefault="002B63AD" w:rsidP="002B63AD">
      <w:pPr>
        <w:pStyle w:val="PL"/>
      </w:pPr>
      <w:r>
        <w:t xml:space="preserve">          schema:</w:t>
      </w:r>
    </w:p>
    <w:p w14:paraId="1217B1C1" w14:textId="77777777" w:rsidR="002B63AD" w:rsidRDefault="002B63AD" w:rsidP="002B63AD">
      <w:pPr>
        <w:pStyle w:val="PL"/>
      </w:pPr>
      <w:r>
        <w:t xml:space="preserve">            type: string</w:t>
      </w:r>
    </w:p>
    <w:p w14:paraId="320AE9F8" w14:textId="77777777" w:rsidR="002B63AD" w:rsidRDefault="002B63AD" w:rsidP="002B63AD">
      <w:pPr>
        <w:pStyle w:val="PL"/>
      </w:pPr>
      <w:r>
        <w:t xml:space="preserve">      responses:</w:t>
      </w:r>
    </w:p>
    <w:p w14:paraId="67BE930D" w14:textId="77777777" w:rsidR="002B63AD" w:rsidRDefault="002B63AD" w:rsidP="002B63AD">
      <w:pPr>
        <w:pStyle w:val="PL"/>
      </w:pPr>
      <w:r>
        <w:t xml:space="preserve">        '204':</w:t>
      </w:r>
    </w:p>
    <w:p w14:paraId="151C5043" w14:textId="77777777" w:rsidR="002B63AD" w:rsidRDefault="002B63AD" w:rsidP="002B63AD">
      <w:pPr>
        <w:pStyle w:val="PL"/>
      </w:pPr>
      <w:r>
        <w:t xml:space="preserve">          description: No Content (An individual EEC registration resource deleted successfully).</w:t>
      </w:r>
    </w:p>
    <w:p w14:paraId="7A3FDB73" w14:textId="77777777" w:rsidR="002B63AD" w:rsidRDefault="002B63AD" w:rsidP="002B63AD">
      <w:pPr>
        <w:pStyle w:val="PL"/>
      </w:pPr>
      <w:r>
        <w:t xml:space="preserve">        '307':</w:t>
      </w:r>
    </w:p>
    <w:p w14:paraId="7ED2C50F" w14:textId="77777777" w:rsidR="002B63AD" w:rsidRDefault="002B63AD" w:rsidP="002B63AD">
      <w:pPr>
        <w:pStyle w:val="PL"/>
      </w:pPr>
      <w:r>
        <w:t xml:space="preserve">          $ref: 'TS29122_CommonData.yaml#/components/responses/307'</w:t>
      </w:r>
    </w:p>
    <w:p w14:paraId="76DEBB12" w14:textId="77777777" w:rsidR="002B63AD" w:rsidRDefault="002B63AD" w:rsidP="002B63AD">
      <w:pPr>
        <w:pStyle w:val="PL"/>
      </w:pPr>
      <w:r>
        <w:t xml:space="preserve">        '308':</w:t>
      </w:r>
    </w:p>
    <w:p w14:paraId="59BB8DA9" w14:textId="77777777" w:rsidR="002B63AD" w:rsidRDefault="002B63AD" w:rsidP="002B63AD">
      <w:pPr>
        <w:pStyle w:val="PL"/>
      </w:pPr>
      <w:r>
        <w:t xml:space="preserve">          $ref: 'TS29122_CommonData.yaml#/components/responses/308'</w:t>
      </w:r>
    </w:p>
    <w:p w14:paraId="0B366A6F" w14:textId="77777777" w:rsidR="002B63AD" w:rsidRDefault="002B63AD" w:rsidP="002B63AD">
      <w:pPr>
        <w:pStyle w:val="PL"/>
      </w:pPr>
      <w:r>
        <w:t xml:space="preserve">        '400':</w:t>
      </w:r>
    </w:p>
    <w:p w14:paraId="419DD63A" w14:textId="77777777" w:rsidR="002B63AD" w:rsidRDefault="002B63AD" w:rsidP="002B63AD">
      <w:pPr>
        <w:pStyle w:val="PL"/>
      </w:pPr>
      <w:r>
        <w:t xml:space="preserve">          $ref: 'TS29122_CommonData.yaml#/components/responses/400'</w:t>
      </w:r>
    </w:p>
    <w:p w14:paraId="5F3047DC" w14:textId="77777777" w:rsidR="002B63AD" w:rsidRDefault="002B63AD" w:rsidP="002B63AD">
      <w:pPr>
        <w:pStyle w:val="PL"/>
      </w:pPr>
      <w:r>
        <w:t xml:space="preserve">        '401':</w:t>
      </w:r>
    </w:p>
    <w:p w14:paraId="5A41A620" w14:textId="77777777" w:rsidR="002B63AD" w:rsidRDefault="002B63AD" w:rsidP="002B63AD">
      <w:pPr>
        <w:pStyle w:val="PL"/>
      </w:pPr>
      <w:r>
        <w:t xml:space="preserve">          $ref: 'TS29122_CommonData.yaml#/components/responses/401'</w:t>
      </w:r>
    </w:p>
    <w:p w14:paraId="238F0659" w14:textId="77777777" w:rsidR="002B63AD" w:rsidRDefault="002B63AD" w:rsidP="002B63AD">
      <w:pPr>
        <w:pStyle w:val="PL"/>
      </w:pPr>
      <w:r>
        <w:t xml:space="preserve">        '403':</w:t>
      </w:r>
    </w:p>
    <w:p w14:paraId="40F34D50" w14:textId="77777777" w:rsidR="002B63AD" w:rsidRDefault="002B63AD" w:rsidP="002B63AD">
      <w:pPr>
        <w:pStyle w:val="PL"/>
      </w:pPr>
      <w:r>
        <w:t xml:space="preserve">          $ref: 'TS29122_CommonData.yaml#/components/responses/403'</w:t>
      </w:r>
    </w:p>
    <w:p w14:paraId="50E9CCC1" w14:textId="77777777" w:rsidR="002B63AD" w:rsidRDefault="002B63AD" w:rsidP="002B63AD">
      <w:pPr>
        <w:pStyle w:val="PL"/>
      </w:pPr>
      <w:r>
        <w:t xml:space="preserve">        '404':</w:t>
      </w:r>
    </w:p>
    <w:p w14:paraId="3460E806" w14:textId="77777777" w:rsidR="002B63AD" w:rsidRDefault="002B63AD" w:rsidP="002B63AD">
      <w:pPr>
        <w:pStyle w:val="PL"/>
      </w:pPr>
      <w:r>
        <w:t xml:space="preserve">          $ref: 'TS29122_CommonData.yaml#/components/responses/404'</w:t>
      </w:r>
    </w:p>
    <w:p w14:paraId="04B1F4D7" w14:textId="77777777" w:rsidR="002B63AD" w:rsidRDefault="002B63AD" w:rsidP="002B63AD">
      <w:pPr>
        <w:pStyle w:val="PL"/>
      </w:pPr>
      <w:r>
        <w:t xml:space="preserve">        '429':</w:t>
      </w:r>
    </w:p>
    <w:p w14:paraId="3A0A9A99" w14:textId="77777777" w:rsidR="002B63AD" w:rsidRDefault="002B63AD" w:rsidP="002B63AD">
      <w:pPr>
        <w:pStyle w:val="PL"/>
      </w:pPr>
      <w:r>
        <w:t xml:space="preserve">          $ref: 'TS29122_CommonData.yaml#/components/responses/429'</w:t>
      </w:r>
    </w:p>
    <w:p w14:paraId="43D9A5CA" w14:textId="77777777" w:rsidR="002B63AD" w:rsidRDefault="002B63AD" w:rsidP="002B63AD">
      <w:pPr>
        <w:pStyle w:val="PL"/>
      </w:pPr>
      <w:r>
        <w:t xml:space="preserve">        '500':</w:t>
      </w:r>
    </w:p>
    <w:p w14:paraId="0FBA17CB" w14:textId="77777777" w:rsidR="002B63AD" w:rsidRDefault="002B63AD" w:rsidP="002B63AD">
      <w:pPr>
        <w:pStyle w:val="PL"/>
      </w:pPr>
      <w:r>
        <w:t xml:space="preserve">          $ref: 'TS29122_CommonData.yaml#/components/responses/500'</w:t>
      </w:r>
    </w:p>
    <w:p w14:paraId="712F7F50" w14:textId="77777777" w:rsidR="002B63AD" w:rsidRDefault="002B63AD" w:rsidP="002B63AD">
      <w:pPr>
        <w:pStyle w:val="PL"/>
      </w:pPr>
      <w:r>
        <w:t xml:space="preserve">        '503':</w:t>
      </w:r>
    </w:p>
    <w:p w14:paraId="46342596" w14:textId="77777777" w:rsidR="002B63AD" w:rsidRDefault="002B63AD" w:rsidP="002B63AD">
      <w:pPr>
        <w:pStyle w:val="PL"/>
      </w:pPr>
      <w:r>
        <w:t xml:space="preserve">          $ref: 'TS29122_CommonData.yaml#/components/responses/503'</w:t>
      </w:r>
    </w:p>
    <w:p w14:paraId="5992B957" w14:textId="77777777" w:rsidR="002B63AD" w:rsidRDefault="002B63AD" w:rsidP="002B63AD">
      <w:pPr>
        <w:pStyle w:val="PL"/>
      </w:pPr>
      <w:r>
        <w:t xml:space="preserve">        default:</w:t>
      </w:r>
    </w:p>
    <w:p w14:paraId="6CDD343E" w14:textId="77777777" w:rsidR="002B63AD" w:rsidRDefault="002B63AD" w:rsidP="002B63AD">
      <w:pPr>
        <w:pStyle w:val="PL"/>
      </w:pPr>
      <w:r>
        <w:t xml:space="preserve">          $ref: 'TS29122_CommonData.yaml#/components/responses/default'</w:t>
      </w:r>
    </w:p>
    <w:p w14:paraId="0E68C4CE" w14:textId="77777777" w:rsidR="006E07E4" w:rsidRDefault="006E07E4" w:rsidP="006E07E4">
      <w:pPr>
        <w:pStyle w:val="PL"/>
      </w:pPr>
      <w:r>
        <w:t xml:space="preserve">    patch:</w:t>
      </w:r>
    </w:p>
    <w:p w14:paraId="6452BA19" w14:textId="77777777" w:rsidR="006E07E4" w:rsidRDefault="006E07E4" w:rsidP="006E07E4">
      <w:pPr>
        <w:pStyle w:val="PL"/>
      </w:pPr>
      <w:r>
        <w:t xml:space="preserve">      description: partially update an existing EEC registration a the EES.</w:t>
      </w:r>
    </w:p>
    <w:p w14:paraId="54BA31D0" w14:textId="77777777" w:rsidR="006E07E4" w:rsidRDefault="006E07E4" w:rsidP="006E07E4">
      <w:pPr>
        <w:pStyle w:val="PL"/>
      </w:pPr>
      <w:r>
        <w:t xml:space="preserve">      parameters:</w:t>
      </w:r>
    </w:p>
    <w:p w14:paraId="0615E583" w14:textId="77777777" w:rsidR="006E07E4" w:rsidRDefault="006E07E4" w:rsidP="006E07E4">
      <w:pPr>
        <w:pStyle w:val="PL"/>
      </w:pPr>
      <w:r>
        <w:t xml:space="preserve">        - name: registrationId</w:t>
      </w:r>
    </w:p>
    <w:p w14:paraId="11128A1D" w14:textId="77777777" w:rsidR="006E07E4" w:rsidRDefault="006E07E4" w:rsidP="006E07E4">
      <w:pPr>
        <w:pStyle w:val="PL"/>
      </w:pPr>
      <w:r>
        <w:t xml:space="preserve">          in: path</w:t>
      </w:r>
    </w:p>
    <w:p w14:paraId="0F4944DE" w14:textId="77777777" w:rsidR="006E07E4" w:rsidRDefault="006E07E4" w:rsidP="006E07E4">
      <w:pPr>
        <w:pStyle w:val="PL"/>
      </w:pPr>
      <w:r>
        <w:t xml:space="preserve">          description: Identifies an individual EEC registration</w:t>
      </w:r>
    </w:p>
    <w:p w14:paraId="08E3B352" w14:textId="77777777" w:rsidR="006E07E4" w:rsidRDefault="006E07E4" w:rsidP="006E07E4">
      <w:pPr>
        <w:pStyle w:val="PL"/>
      </w:pPr>
      <w:r>
        <w:t xml:space="preserve">          required: true</w:t>
      </w:r>
    </w:p>
    <w:p w14:paraId="22630CE2" w14:textId="77777777" w:rsidR="006E07E4" w:rsidRDefault="006E07E4" w:rsidP="006E07E4">
      <w:pPr>
        <w:pStyle w:val="PL"/>
      </w:pPr>
      <w:r>
        <w:t xml:space="preserve">          schema:</w:t>
      </w:r>
    </w:p>
    <w:p w14:paraId="4CF20781" w14:textId="77777777" w:rsidR="006E07E4" w:rsidRDefault="006E07E4" w:rsidP="006E07E4">
      <w:pPr>
        <w:pStyle w:val="PL"/>
      </w:pPr>
      <w:r>
        <w:t xml:space="preserve">            type: string</w:t>
      </w:r>
    </w:p>
    <w:p w14:paraId="7C16ABB0" w14:textId="77777777" w:rsidR="006E07E4" w:rsidRDefault="006E07E4" w:rsidP="006E07E4">
      <w:pPr>
        <w:pStyle w:val="PL"/>
      </w:pPr>
      <w:r>
        <w:t xml:space="preserve">      requestBody:</w:t>
      </w:r>
    </w:p>
    <w:p w14:paraId="0CC57840" w14:textId="77777777" w:rsidR="006E07E4" w:rsidRDefault="006E07E4" w:rsidP="006E07E4">
      <w:pPr>
        <w:pStyle w:val="PL"/>
      </w:pPr>
      <w:r>
        <w:t xml:space="preserve">        description: Parameters to replace the existing registration</w:t>
      </w:r>
    </w:p>
    <w:p w14:paraId="0EA2E5BA" w14:textId="77777777" w:rsidR="006E07E4" w:rsidRDefault="006E07E4" w:rsidP="006E07E4">
      <w:pPr>
        <w:pStyle w:val="PL"/>
      </w:pPr>
      <w:r>
        <w:t xml:space="preserve">        required: true</w:t>
      </w:r>
    </w:p>
    <w:p w14:paraId="1A53C612" w14:textId="77777777" w:rsidR="006E07E4" w:rsidRDefault="006E07E4" w:rsidP="006E07E4">
      <w:pPr>
        <w:pStyle w:val="PL"/>
      </w:pPr>
      <w:r>
        <w:t xml:space="preserve">        content:</w:t>
      </w:r>
    </w:p>
    <w:p w14:paraId="1AE26E8B" w14:textId="77777777" w:rsidR="006E07E4" w:rsidRDefault="006E07E4" w:rsidP="006E07E4">
      <w:pPr>
        <w:pStyle w:val="PL"/>
      </w:pPr>
      <w:r>
        <w:t xml:space="preserve">          application/json:</w:t>
      </w:r>
    </w:p>
    <w:p w14:paraId="7BB78157" w14:textId="77777777" w:rsidR="006E07E4" w:rsidRDefault="006E07E4" w:rsidP="006E07E4">
      <w:pPr>
        <w:pStyle w:val="PL"/>
      </w:pPr>
      <w:r>
        <w:t xml:space="preserve">            schema:</w:t>
      </w:r>
    </w:p>
    <w:p w14:paraId="49E9E54F" w14:textId="77777777" w:rsidR="006E07E4" w:rsidRDefault="006E07E4" w:rsidP="006E07E4">
      <w:pPr>
        <w:pStyle w:val="PL"/>
      </w:pPr>
      <w:r>
        <w:t xml:space="preserve">              $ref: '#/components/schemas/EECRegistrationPatch'</w:t>
      </w:r>
    </w:p>
    <w:p w14:paraId="2D0EE789" w14:textId="77777777" w:rsidR="006E07E4" w:rsidRDefault="006E07E4" w:rsidP="006E07E4">
      <w:pPr>
        <w:pStyle w:val="PL"/>
      </w:pPr>
      <w:r>
        <w:t xml:space="preserve">      responses:</w:t>
      </w:r>
    </w:p>
    <w:p w14:paraId="2FD53276" w14:textId="77777777" w:rsidR="006E07E4" w:rsidRDefault="006E07E4" w:rsidP="006E07E4">
      <w:pPr>
        <w:pStyle w:val="PL"/>
      </w:pPr>
      <w:r>
        <w:t xml:space="preserve">        '200':</w:t>
      </w:r>
    </w:p>
    <w:p w14:paraId="20FD9B7B" w14:textId="77777777" w:rsidR="006E07E4" w:rsidRDefault="006E07E4" w:rsidP="006E07E4">
      <w:pPr>
        <w:pStyle w:val="PL"/>
      </w:pPr>
      <w:r>
        <w:t xml:space="preserve">          description: OK (An individual EEC registration resource updated successfully)</w:t>
      </w:r>
    </w:p>
    <w:p w14:paraId="3C428384" w14:textId="77777777" w:rsidR="006E07E4" w:rsidRDefault="006E07E4" w:rsidP="006E07E4">
      <w:pPr>
        <w:pStyle w:val="PL"/>
      </w:pPr>
      <w:r>
        <w:t xml:space="preserve">          content:</w:t>
      </w:r>
    </w:p>
    <w:p w14:paraId="5EBC43E1" w14:textId="77777777" w:rsidR="006E07E4" w:rsidRDefault="006E07E4" w:rsidP="006E07E4">
      <w:pPr>
        <w:pStyle w:val="PL"/>
      </w:pPr>
      <w:r>
        <w:t xml:space="preserve">            application/json:</w:t>
      </w:r>
    </w:p>
    <w:p w14:paraId="77850246" w14:textId="77777777" w:rsidR="006E07E4" w:rsidRDefault="006E07E4" w:rsidP="006E07E4">
      <w:pPr>
        <w:pStyle w:val="PL"/>
      </w:pPr>
      <w:r>
        <w:t xml:space="preserve">              schema:</w:t>
      </w:r>
    </w:p>
    <w:p w14:paraId="44B53B14" w14:textId="77777777" w:rsidR="006E07E4" w:rsidRDefault="006E07E4" w:rsidP="006E07E4">
      <w:pPr>
        <w:pStyle w:val="PL"/>
      </w:pPr>
      <w:r>
        <w:t xml:space="preserve">                $ref: '#/components/schemas/EECRegistration'</w:t>
      </w:r>
    </w:p>
    <w:p w14:paraId="77A84DA5" w14:textId="77777777" w:rsidR="006E07E4" w:rsidRDefault="006E07E4" w:rsidP="006E07E4">
      <w:pPr>
        <w:pStyle w:val="PL"/>
      </w:pPr>
      <w:r>
        <w:t xml:space="preserve">        '204':</w:t>
      </w:r>
    </w:p>
    <w:p w14:paraId="0EB7BBEA" w14:textId="77777777" w:rsidR="006E07E4" w:rsidRDefault="006E07E4" w:rsidP="006E07E4">
      <w:pPr>
        <w:pStyle w:val="PL"/>
      </w:pPr>
      <w:r>
        <w:t xml:space="preserve">          description: No Content (An individual EEC registration resource updated successfully).</w:t>
      </w:r>
    </w:p>
    <w:p w14:paraId="39B0B4FC" w14:textId="77777777" w:rsidR="006E07E4" w:rsidRDefault="006E07E4" w:rsidP="006E07E4">
      <w:pPr>
        <w:pStyle w:val="PL"/>
      </w:pPr>
      <w:r>
        <w:t xml:space="preserve">        '307':</w:t>
      </w:r>
    </w:p>
    <w:p w14:paraId="4B1BEB22" w14:textId="77777777" w:rsidR="006E07E4" w:rsidRDefault="006E07E4" w:rsidP="006E07E4">
      <w:pPr>
        <w:pStyle w:val="PL"/>
      </w:pPr>
      <w:r>
        <w:t xml:space="preserve">          $ref: 'TS29122_CommonData.yaml#/components/responses/307'</w:t>
      </w:r>
    </w:p>
    <w:p w14:paraId="09184B0D" w14:textId="77777777" w:rsidR="006E07E4" w:rsidRDefault="006E07E4" w:rsidP="006E07E4">
      <w:pPr>
        <w:pStyle w:val="PL"/>
      </w:pPr>
      <w:r>
        <w:t xml:space="preserve">        '308':</w:t>
      </w:r>
    </w:p>
    <w:p w14:paraId="0403E115" w14:textId="77777777" w:rsidR="006E07E4" w:rsidRDefault="006E07E4" w:rsidP="006E07E4">
      <w:pPr>
        <w:pStyle w:val="PL"/>
      </w:pPr>
      <w:r>
        <w:t xml:space="preserve">          $ref: 'TS29122_CommonData.yaml#/components/responses/308'</w:t>
      </w:r>
    </w:p>
    <w:p w14:paraId="23DE8E50" w14:textId="77777777" w:rsidR="006E07E4" w:rsidRDefault="006E07E4" w:rsidP="006E07E4">
      <w:pPr>
        <w:pStyle w:val="PL"/>
      </w:pPr>
      <w:r>
        <w:t xml:space="preserve">        '400':</w:t>
      </w:r>
    </w:p>
    <w:p w14:paraId="2C0668EF" w14:textId="77777777" w:rsidR="006E07E4" w:rsidRDefault="006E07E4" w:rsidP="006E07E4">
      <w:pPr>
        <w:pStyle w:val="PL"/>
      </w:pPr>
      <w:r>
        <w:t xml:space="preserve">          $ref: 'TS29122_CommonData.yaml#/components/responses/400'</w:t>
      </w:r>
    </w:p>
    <w:p w14:paraId="0CF45273" w14:textId="77777777" w:rsidR="006E07E4" w:rsidRDefault="006E07E4" w:rsidP="006E07E4">
      <w:pPr>
        <w:pStyle w:val="PL"/>
      </w:pPr>
      <w:r>
        <w:t xml:space="preserve">        '401':</w:t>
      </w:r>
    </w:p>
    <w:p w14:paraId="140BAD0B" w14:textId="77777777" w:rsidR="006E07E4" w:rsidRDefault="006E07E4" w:rsidP="006E07E4">
      <w:pPr>
        <w:pStyle w:val="PL"/>
      </w:pPr>
      <w:r>
        <w:t xml:space="preserve">          $ref: 'TS29122_CommonData.yaml#/components/responses/401'</w:t>
      </w:r>
    </w:p>
    <w:p w14:paraId="1EFA395E" w14:textId="77777777" w:rsidR="006E07E4" w:rsidRDefault="006E07E4" w:rsidP="006E07E4">
      <w:pPr>
        <w:pStyle w:val="PL"/>
      </w:pPr>
      <w:r>
        <w:t xml:space="preserve">        '403':</w:t>
      </w:r>
    </w:p>
    <w:p w14:paraId="007791BC" w14:textId="77777777" w:rsidR="006E07E4" w:rsidRDefault="006E07E4" w:rsidP="006E07E4">
      <w:pPr>
        <w:pStyle w:val="PL"/>
      </w:pPr>
      <w:r>
        <w:t xml:space="preserve">          $ref: 'TS29122_CommonData.yaml#/components/responses/403'</w:t>
      </w:r>
    </w:p>
    <w:p w14:paraId="061E90D3" w14:textId="77777777" w:rsidR="006E07E4" w:rsidRDefault="006E07E4" w:rsidP="006E07E4">
      <w:pPr>
        <w:pStyle w:val="PL"/>
      </w:pPr>
      <w:r>
        <w:t xml:space="preserve">        '404':</w:t>
      </w:r>
    </w:p>
    <w:p w14:paraId="5DA6929E" w14:textId="77777777" w:rsidR="006E07E4" w:rsidRDefault="006E07E4" w:rsidP="006E07E4">
      <w:pPr>
        <w:pStyle w:val="PL"/>
      </w:pPr>
      <w:r>
        <w:t xml:space="preserve">          $ref: 'TS29122_CommonData.yaml#/components/responses/404'</w:t>
      </w:r>
    </w:p>
    <w:p w14:paraId="5A53A3ED" w14:textId="77777777" w:rsidR="006E07E4" w:rsidRDefault="006E07E4" w:rsidP="006E07E4">
      <w:pPr>
        <w:pStyle w:val="PL"/>
      </w:pPr>
      <w:r>
        <w:t xml:space="preserve">        '411':</w:t>
      </w:r>
    </w:p>
    <w:p w14:paraId="55C4A498" w14:textId="77777777" w:rsidR="006E07E4" w:rsidRDefault="006E07E4" w:rsidP="006E07E4">
      <w:pPr>
        <w:pStyle w:val="PL"/>
      </w:pPr>
      <w:r>
        <w:t xml:space="preserve">          $ref: 'TS29122_CommonData.yaml#/components/responses/411'</w:t>
      </w:r>
    </w:p>
    <w:p w14:paraId="73EB51D4" w14:textId="77777777" w:rsidR="006E07E4" w:rsidRDefault="006E07E4" w:rsidP="006E07E4">
      <w:pPr>
        <w:pStyle w:val="PL"/>
      </w:pPr>
      <w:r>
        <w:t xml:space="preserve">        '413':</w:t>
      </w:r>
    </w:p>
    <w:p w14:paraId="25AF2076" w14:textId="77777777" w:rsidR="006E07E4" w:rsidRDefault="006E07E4" w:rsidP="006E07E4">
      <w:pPr>
        <w:pStyle w:val="PL"/>
      </w:pPr>
      <w:r>
        <w:t xml:space="preserve">          $ref: 'TS29122_CommonData.yaml#/components/responses/413'</w:t>
      </w:r>
    </w:p>
    <w:p w14:paraId="4A7D1ED1" w14:textId="77777777" w:rsidR="006E07E4" w:rsidRDefault="006E07E4" w:rsidP="006E07E4">
      <w:pPr>
        <w:pStyle w:val="PL"/>
      </w:pPr>
      <w:r>
        <w:t xml:space="preserve">        '415':</w:t>
      </w:r>
    </w:p>
    <w:p w14:paraId="3D140A7F" w14:textId="77777777" w:rsidR="006E07E4" w:rsidRDefault="006E07E4" w:rsidP="006E07E4">
      <w:pPr>
        <w:pStyle w:val="PL"/>
      </w:pPr>
      <w:r>
        <w:t xml:space="preserve">          $ref: 'TS2</w:t>
      </w:r>
      <w:r>
        <w:lastRenderedPageBreak/>
        <w:t>9122_CommonData.yaml#/components/responses/415'</w:t>
      </w:r>
    </w:p>
    <w:p w14:paraId="44E38A6B" w14:textId="77777777" w:rsidR="006E07E4" w:rsidRDefault="006E07E4" w:rsidP="006E07E4">
      <w:pPr>
        <w:pStyle w:val="PL"/>
      </w:pPr>
      <w:r>
        <w:lastRenderedPageBreak/>
        <w:t xml:space="preserve">        '429':</w:t>
      </w:r>
    </w:p>
    <w:p w14:paraId="6842145E" w14:textId="77777777" w:rsidR="006E07E4" w:rsidRDefault="006E07E4" w:rsidP="006E07E4">
      <w:pPr>
        <w:pStyle w:val="PL"/>
      </w:pPr>
      <w:r>
        <w:t xml:space="preserve">          $ref: 'TS29122_CommonData.yaml#/components/responses/429'</w:t>
      </w:r>
    </w:p>
    <w:p w14:paraId="4A1450C2" w14:textId="77777777" w:rsidR="006E07E4" w:rsidRDefault="006E07E4" w:rsidP="006E07E4">
      <w:pPr>
        <w:pStyle w:val="PL"/>
      </w:pPr>
      <w:r>
        <w:t xml:space="preserve">        '500':</w:t>
      </w:r>
    </w:p>
    <w:p w14:paraId="086B10ED" w14:textId="77777777" w:rsidR="006E07E4" w:rsidRDefault="006E07E4" w:rsidP="006E07E4">
      <w:pPr>
        <w:pStyle w:val="PL"/>
      </w:pPr>
      <w:r>
        <w:t xml:space="preserve">          $ref: 'TS29122_CommonData.yaml#/components/responses/500'</w:t>
      </w:r>
    </w:p>
    <w:p w14:paraId="0E74FD89" w14:textId="77777777" w:rsidR="006E07E4" w:rsidRDefault="006E07E4" w:rsidP="006E07E4">
      <w:pPr>
        <w:pStyle w:val="PL"/>
      </w:pPr>
      <w:r>
        <w:t xml:space="preserve">        '503':</w:t>
      </w:r>
    </w:p>
    <w:p w14:paraId="392F3568" w14:textId="77777777" w:rsidR="006E07E4" w:rsidRDefault="006E07E4" w:rsidP="006E07E4">
      <w:pPr>
        <w:pStyle w:val="PL"/>
      </w:pPr>
      <w:r>
        <w:t xml:space="preserve">          $ref: 'TS29122_CommonData.yaml#/components/responses/503'</w:t>
      </w:r>
    </w:p>
    <w:p w14:paraId="632098F1" w14:textId="77777777" w:rsidR="006E07E4" w:rsidRDefault="006E07E4" w:rsidP="006E07E4">
      <w:pPr>
        <w:pStyle w:val="PL"/>
      </w:pPr>
      <w:r>
        <w:t xml:space="preserve">        default:</w:t>
      </w:r>
    </w:p>
    <w:p w14:paraId="74983E4C" w14:textId="77777777" w:rsidR="006E07E4" w:rsidRDefault="006E07E4" w:rsidP="006E07E4">
      <w:pPr>
        <w:pStyle w:val="PL"/>
      </w:pPr>
      <w:r>
        <w:t xml:space="preserve">          $ref: 'TS29122_CommonData.yaml#/components/responses/default'</w:t>
      </w:r>
    </w:p>
    <w:p w14:paraId="7D2A0F1A" w14:textId="77777777" w:rsidR="002B63AD" w:rsidRDefault="002B63AD" w:rsidP="002B63AD">
      <w:pPr>
        <w:pStyle w:val="PL"/>
      </w:pPr>
    </w:p>
    <w:p w14:paraId="51925DE4" w14:textId="77777777" w:rsidR="002B63AD" w:rsidRDefault="002B63AD" w:rsidP="002B63AD">
      <w:pPr>
        <w:pStyle w:val="PL"/>
      </w:pPr>
      <w:r>
        <w:t>components:</w:t>
      </w:r>
    </w:p>
    <w:p w14:paraId="7728E0FF" w14:textId="77777777" w:rsidR="002B63AD" w:rsidRDefault="002B63AD" w:rsidP="002B63AD">
      <w:pPr>
        <w:pStyle w:val="PL"/>
      </w:pPr>
      <w:r>
        <w:t xml:space="preserve">  securitySchemes:</w:t>
      </w:r>
    </w:p>
    <w:p w14:paraId="764C896D" w14:textId="77777777" w:rsidR="002B63AD" w:rsidRDefault="002B63AD" w:rsidP="002B63AD">
      <w:pPr>
        <w:pStyle w:val="PL"/>
      </w:pPr>
      <w:r>
        <w:t xml:space="preserve">    oAuth2ClientCredentials:</w:t>
      </w:r>
    </w:p>
    <w:p w14:paraId="7140FEED" w14:textId="77777777" w:rsidR="002B63AD" w:rsidRDefault="002B63AD" w:rsidP="002B63AD">
      <w:pPr>
        <w:pStyle w:val="PL"/>
      </w:pPr>
      <w:r>
        <w:t xml:space="preserve">      type: oauth2</w:t>
      </w:r>
    </w:p>
    <w:p w14:paraId="6580AC54" w14:textId="77777777" w:rsidR="002B63AD" w:rsidRDefault="002B63AD" w:rsidP="002B63AD">
      <w:pPr>
        <w:pStyle w:val="PL"/>
      </w:pPr>
      <w:r>
        <w:t xml:space="preserve">      flows:</w:t>
      </w:r>
    </w:p>
    <w:p w14:paraId="145FF174" w14:textId="77777777" w:rsidR="002B63AD" w:rsidRDefault="002B63AD" w:rsidP="002B63AD">
      <w:pPr>
        <w:pStyle w:val="PL"/>
      </w:pPr>
      <w:r>
        <w:t xml:space="preserve">        clientCredentials:</w:t>
      </w:r>
    </w:p>
    <w:p w14:paraId="3FBEA7F0" w14:textId="77777777" w:rsidR="002B63AD" w:rsidRDefault="002B63AD" w:rsidP="002B63AD">
      <w:pPr>
        <w:pStyle w:val="PL"/>
      </w:pPr>
      <w:r>
        <w:t xml:space="preserve">          tokenUrl: '{tokenUrl}'</w:t>
      </w:r>
    </w:p>
    <w:p w14:paraId="103D6FE4" w14:textId="77777777" w:rsidR="002B63AD" w:rsidRDefault="002B63AD" w:rsidP="002B63AD">
      <w:pPr>
        <w:pStyle w:val="PL"/>
      </w:pPr>
      <w:r>
        <w:t xml:space="preserve">          scopes: {}</w:t>
      </w:r>
    </w:p>
    <w:p w14:paraId="1FFA3F2B" w14:textId="77777777" w:rsidR="002B63AD" w:rsidRDefault="002B63AD" w:rsidP="002B63AD">
      <w:pPr>
        <w:pStyle w:val="PL"/>
      </w:pPr>
      <w:r>
        <w:t xml:space="preserve">  schemas:</w:t>
      </w:r>
    </w:p>
    <w:p w14:paraId="5E561715" w14:textId="77777777" w:rsidR="002B63AD" w:rsidRDefault="002B63AD" w:rsidP="002B63AD">
      <w:pPr>
        <w:pStyle w:val="PL"/>
      </w:pPr>
      <w:r>
        <w:t xml:space="preserve">    EECRegistration:</w:t>
      </w:r>
    </w:p>
    <w:p w14:paraId="27C05EE4" w14:textId="77777777" w:rsidR="002B63AD" w:rsidRDefault="002B63AD" w:rsidP="002B63AD">
      <w:pPr>
        <w:pStyle w:val="PL"/>
      </w:pPr>
      <w:r>
        <w:t xml:space="preserve">      description: Describes the parameters to perform EEC Registration related operations.</w:t>
      </w:r>
    </w:p>
    <w:p w14:paraId="1A0517A3" w14:textId="77777777" w:rsidR="002B63AD" w:rsidRDefault="002B63AD" w:rsidP="002B63AD">
      <w:pPr>
        <w:pStyle w:val="PL"/>
      </w:pPr>
      <w:r>
        <w:t xml:space="preserve">      type: object</w:t>
      </w:r>
    </w:p>
    <w:p w14:paraId="506894A4" w14:textId="77777777" w:rsidR="002B63AD" w:rsidRDefault="002B63AD" w:rsidP="002B63AD">
      <w:pPr>
        <w:pStyle w:val="PL"/>
      </w:pPr>
      <w:r>
        <w:t xml:space="preserve">      properties:</w:t>
      </w:r>
    </w:p>
    <w:p w14:paraId="571B3BE8" w14:textId="77777777" w:rsidR="002B63AD" w:rsidRDefault="002B63AD" w:rsidP="002B63AD">
      <w:pPr>
        <w:pStyle w:val="PL"/>
      </w:pPr>
      <w:r>
        <w:t xml:space="preserve">        eecId:</w:t>
      </w:r>
    </w:p>
    <w:p w14:paraId="4AD61570" w14:textId="77777777" w:rsidR="002B63AD" w:rsidRDefault="002B63AD" w:rsidP="002B63AD">
      <w:pPr>
        <w:pStyle w:val="PL"/>
      </w:pPr>
      <w:r>
        <w:t xml:space="preserve">          type: string</w:t>
      </w:r>
    </w:p>
    <w:p w14:paraId="12014195" w14:textId="77777777" w:rsidR="002B63AD" w:rsidRDefault="002B63AD" w:rsidP="002B63AD">
      <w:pPr>
        <w:pStyle w:val="PL"/>
      </w:pPr>
      <w:r>
        <w:t xml:space="preserve">          description: Represents a unique identifier of the EEC.</w:t>
      </w:r>
    </w:p>
    <w:p w14:paraId="553DA714" w14:textId="77777777" w:rsidR="002B63AD" w:rsidRDefault="002B63AD" w:rsidP="002B63AD">
      <w:pPr>
        <w:pStyle w:val="PL"/>
      </w:pPr>
      <w:r>
        <w:t xml:space="preserve">        ueId:</w:t>
      </w:r>
    </w:p>
    <w:p w14:paraId="393F7BB7" w14:textId="77777777" w:rsidR="002B63AD" w:rsidRDefault="002B63AD" w:rsidP="002B63AD">
      <w:pPr>
        <w:pStyle w:val="PL"/>
      </w:pPr>
      <w:r>
        <w:t xml:space="preserve">          $ref: 'TS29571_CommonData.yaml#/components/schemas/Gpsi'</w:t>
      </w:r>
    </w:p>
    <w:p w14:paraId="5379DFF7" w14:textId="77777777" w:rsidR="002B63AD" w:rsidRDefault="002B63AD" w:rsidP="002B63AD">
      <w:pPr>
        <w:pStyle w:val="PL"/>
      </w:pPr>
      <w:r>
        <w:t xml:space="preserve">        acProfs:</w:t>
      </w:r>
    </w:p>
    <w:p w14:paraId="0591E153" w14:textId="77777777" w:rsidR="002B63AD" w:rsidRDefault="002B63AD" w:rsidP="002B63AD">
      <w:pPr>
        <w:pStyle w:val="PL"/>
      </w:pPr>
      <w:r>
        <w:t xml:space="preserve">          type: array</w:t>
      </w:r>
    </w:p>
    <w:p w14:paraId="487DD16B" w14:textId="77777777" w:rsidR="002B63AD" w:rsidRDefault="002B63AD" w:rsidP="002B63AD">
      <w:pPr>
        <w:pStyle w:val="PL"/>
      </w:pPr>
      <w:r>
        <w:t xml:space="preserve">          items:</w:t>
      </w:r>
    </w:p>
    <w:p w14:paraId="1DD7CC6A" w14:textId="77777777" w:rsidR="002B63AD" w:rsidRDefault="002B63AD" w:rsidP="002B63AD">
      <w:pPr>
        <w:pStyle w:val="PL"/>
      </w:pPr>
      <w:r>
        <w:t xml:space="preserve">            $ref: '#/components/schemas/ACProfile'</w:t>
      </w:r>
    </w:p>
    <w:p w14:paraId="7AC9D07A" w14:textId="77777777" w:rsidR="002B63AD" w:rsidRDefault="002B63AD" w:rsidP="002B63AD">
      <w:pPr>
        <w:pStyle w:val="PL"/>
      </w:pPr>
      <w:r>
        <w:t xml:space="preserve">          description: Profiles of ACs for which the EEC provides edge enabling services.</w:t>
      </w:r>
    </w:p>
    <w:p w14:paraId="2B4FCD96" w14:textId="77777777" w:rsidR="002B63AD" w:rsidRDefault="002B63AD" w:rsidP="002B63AD">
      <w:pPr>
        <w:pStyle w:val="PL"/>
      </w:pPr>
      <w:r>
        <w:t xml:space="preserve">        expTime:</w:t>
      </w:r>
    </w:p>
    <w:p w14:paraId="2F8EB14F" w14:textId="77777777" w:rsidR="002B63AD" w:rsidRDefault="002B63AD" w:rsidP="002B63AD">
      <w:pPr>
        <w:pStyle w:val="PL"/>
      </w:pPr>
      <w:r>
        <w:t xml:space="preserve">          $ref: 'TS29122_CommonData.yaml#/components/schemas/DateTime'</w:t>
      </w:r>
    </w:p>
    <w:p w14:paraId="1034F7EC" w14:textId="77777777" w:rsidR="002B63AD" w:rsidRDefault="002B63AD" w:rsidP="002B63AD">
      <w:pPr>
        <w:pStyle w:val="PL"/>
      </w:pPr>
      <w:r>
        <w:t xml:space="preserve">        # eecSvcContSupp:</w:t>
      </w:r>
    </w:p>
    <w:p w14:paraId="5B17D281" w14:textId="77777777" w:rsidR="002B63AD" w:rsidRDefault="002B63AD" w:rsidP="002B63AD">
      <w:pPr>
        <w:pStyle w:val="PL"/>
      </w:pPr>
      <w:r>
        <w:t xml:space="preserve">          # type: array</w:t>
      </w:r>
    </w:p>
    <w:p w14:paraId="3BF37A6D" w14:textId="77777777" w:rsidR="002B63AD" w:rsidRDefault="002B63AD" w:rsidP="002B63AD">
      <w:pPr>
        <w:pStyle w:val="PL"/>
      </w:pPr>
      <w:r>
        <w:t xml:space="preserve">          # items:</w:t>
      </w:r>
    </w:p>
    <w:p w14:paraId="06AC8017" w14:textId="77777777" w:rsidR="002B63AD" w:rsidRDefault="002B63AD" w:rsidP="002B63AD">
      <w:pPr>
        <w:pStyle w:val="PL"/>
      </w:pPr>
      <w:r>
        <w:t xml:space="preserve">            # $ref: 'TS29558_CommonData.yaml#/components/schemas/ACRScenario' </w:t>
      </w:r>
    </w:p>
    <w:p w14:paraId="22BAB9B0" w14:textId="77777777" w:rsidR="002B63AD" w:rsidRDefault="002B63AD" w:rsidP="002B63AD">
      <w:pPr>
        <w:pStyle w:val="PL"/>
      </w:pPr>
      <w:r>
        <w:t xml:space="preserve">          # description: Profiles of ACs for which the EEC provides edge enabling services.</w:t>
      </w:r>
    </w:p>
    <w:p w14:paraId="70726BC7" w14:textId="77777777" w:rsidR="002B63AD" w:rsidRDefault="002B63AD" w:rsidP="002B63AD">
      <w:pPr>
        <w:pStyle w:val="PL"/>
      </w:pPr>
      <w:r>
        <w:t xml:space="preserve">        eecCntxId:</w:t>
      </w:r>
    </w:p>
    <w:p w14:paraId="709D9F23" w14:textId="77777777" w:rsidR="002B63AD" w:rsidRDefault="002B63AD" w:rsidP="002B63AD">
      <w:pPr>
        <w:pStyle w:val="PL"/>
      </w:pPr>
      <w:r>
        <w:t xml:space="preserve">          type: string</w:t>
      </w:r>
    </w:p>
    <w:p w14:paraId="69EEE6A4" w14:textId="77777777" w:rsidR="002B63AD" w:rsidRDefault="002B63AD" w:rsidP="002B63AD">
      <w:pPr>
        <w:pStyle w:val="PL"/>
      </w:pPr>
      <w:r>
        <w:t xml:space="preserve">          description: Identifier of the EEC context obtained from a previous registration.</w:t>
      </w:r>
    </w:p>
    <w:p w14:paraId="0D131532" w14:textId="77777777" w:rsidR="002B63AD" w:rsidRDefault="002B63AD" w:rsidP="002B63AD">
      <w:pPr>
        <w:pStyle w:val="PL"/>
      </w:pPr>
      <w:r>
        <w:t xml:space="preserve">        srcEesId:</w:t>
      </w:r>
    </w:p>
    <w:p w14:paraId="3020DD0E" w14:textId="77777777" w:rsidR="002B63AD" w:rsidRDefault="002B63AD" w:rsidP="002B63AD">
      <w:pPr>
        <w:pStyle w:val="PL"/>
      </w:pPr>
      <w:r>
        <w:t xml:space="preserve">          type: string</w:t>
      </w:r>
    </w:p>
    <w:p w14:paraId="77CD3D45" w14:textId="77777777" w:rsidR="002B63AD" w:rsidRDefault="002B63AD" w:rsidP="002B63AD">
      <w:pPr>
        <w:pStyle w:val="PL"/>
      </w:pPr>
      <w:r>
        <w:t xml:space="preserve">          description: Identifier of the EES that provided EEC context ID.</w:t>
      </w:r>
    </w:p>
    <w:p w14:paraId="17B48272" w14:textId="77777777" w:rsidR="002B63AD" w:rsidRDefault="002B63AD" w:rsidP="002B63AD">
      <w:pPr>
        <w:pStyle w:val="PL"/>
      </w:pPr>
      <w:r>
        <w:t xml:space="preserve">        # endPt:</w:t>
      </w:r>
    </w:p>
    <w:p w14:paraId="02FD04FE" w14:textId="77777777" w:rsidR="002B63AD" w:rsidRDefault="002B63AD" w:rsidP="002B63AD">
      <w:pPr>
        <w:pStyle w:val="PL"/>
      </w:pPr>
      <w:r>
        <w:t xml:space="preserve">          # $ref: 'TS29558_CommonData.yaml#/components/schemas/EndPoint' </w:t>
      </w:r>
    </w:p>
    <w:p w14:paraId="3FB532E1" w14:textId="77777777" w:rsidR="002B63AD" w:rsidRDefault="002B63AD" w:rsidP="002B63AD">
      <w:pPr>
        <w:pStyle w:val="PL"/>
      </w:pPr>
      <w:r>
        <w:t xml:space="preserve">      required:</w:t>
      </w:r>
    </w:p>
    <w:p w14:paraId="256DBAD5" w14:textId="77777777" w:rsidR="002B63AD" w:rsidRDefault="002B63AD" w:rsidP="002B63AD">
      <w:pPr>
        <w:pStyle w:val="PL"/>
      </w:pPr>
      <w:r>
        <w:t xml:space="preserve">        - eecId</w:t>
      </w:r>
    </w:p>
    <w:p w14:paraId="7DA546BB" w14:textId="77777777" w:rsidR="002B63AD" w:rsidRDefault="002B63AD" w:rsidP="002B63AD">
      <w:pPr>
        <w:pStyle w:val="PL"/>
      </w:pPr>
      <w:r>
        <w:t xml:space="preserve">    ACProfile:</w:t>
      </w:r>
    </w:p>
    <w:p w14:paraId="48976D78" w14:textId="77777777" w:rsidR="002B63AD" w:rsidRDefault="002B63AD" w:rsidP="002B63AD">
      <w:pPr>
        <w:pStyle w:val="PL"/>
      </w:pPr>
      <w:r>
        <w:t xml:space="preserve">      description: ECS service provisioning response information.</w:t>
      </w:r>
    </w:p>
    <w:p w14:paraId="744F600B" w14:textId="77777777" w:rsidR="002B63AD" w:rsidRDefault="002B63AD" w:rsidP="002B63AD">
      <w:pPr>
        <w:pStyle w:val="PL"/>
      </w:pPr>
      <w:r>
        <w:t xml:space="preserve">      type: object</w:t>
      </w:r>
    </w:p>
    <w:p w14:paraId="242482D4" w14:textId="77777777" w:rsidR="002B63AD" w:rsidRDefault="002B63AD" w:rsidP="002B63AD">
      <w:pPr>
        <w:pStyle w:val="PL"/>
      </w:pPr>
      <w:r>
        <w:t xml:space="preserve">      properties:</w:t>
      </w:r>
    </w:p>
    <w:p w14:paraId="27BBCA2C" w14:textId="77777777" w:rsidR="002B63AD" w:rsidRDefault="002B63AD" w:rsidP="002B63AD">
      <w:pPr>
        <w:pStyle w:val="PL"/>
      </w:pPr>
      <w:r>
        <w:t xml:space="preserve">        acId:</w:t>
      </w:r>
    </w:p>
    <w:p w14:paraId="6A47B493" w14:textId="77777777" w:rsidR="002B63AD" w:rsidRDefault="002B63AD" w:rsidP="002B63AD">
      <w:pPr>
        <w:pStyle w:val="PL"/>
      </w:pPr>
      <w:r>
        <w:t xml:space="preserve">          type: string</w:t>
      </w:r>
    </w:p>
    <w:p w14:paraId="5BE76D40" w14:textId="77777777" w:rsidR="002B63AD" w:rsidRDefault="002B63AD" w:rsidP="002B63AD">
      <w:pPr>
        <w:pStyle w:val="PL"/>
      </w:pPr>
      <w:r>
        <w:t xml:space="preserve">          description: Identity of the AC.</w:t>
      </w:r>
    </w:p>
    <w:p w14:paraId="58572822" w14:textId="77777777" w:rsidR="002B63AD" w:rsidRDefault="002B63AD" w:rsidP="002B63AD">
      <w:pPr>
        <w:pStyle w:val="PL"/>
      </w:pPr>
      <w:r>
        <w:t xml:space="preserve">        acType:</w:t>
      </w:r>
    </w:p>
    <w:p w14:paraId="22AB922B" w14:textId="77777777" w:rsidR="002B63AD" w:rsidRDefault="002B63AD" w:rsidP="002B63AD">
      <w:pPr>
        <w:pStyle w:val="PL"/>
      </w:pPr>
      <w:r>
        <w:t xml:space="preserve">          type: string</w:t>
      </w:r>
    </w:p>
    <w:p w14:paraId="2B135217" w14:textId="77777777" w:rsidR="002B63AD" w:rsidRDefault="002B63AD" w:rsidP="002B63AD">
      <w:pPr>
        <w:pStyle w:val="PL"/>
      </w:pPr>
      <w:r>
        <w:t xml:space="preserve">          description: The category or type of AC.</w:t>
      </w:r>
    </w:p>
    <w:p w14:paraId="1F41075C" w14:textId="77777777" w:rsidR="002B63AD" w:rsidRDefault="002B63AD" w:rsidP="002B63AD">
      <w:pPr>
        <w:pStyle w:val="PL"/>
      </w:pPr>
      <w:r>
        <w:t xml:space="preserve">        prefEcsps:</w:t>
      </w:r>
    </w:p>
    <w:p w14:paraId="1CC42772" w14:textId="77777777" w:rsidR="002B63AD" w:rsidRDefault="002B63AD" w:rsidP="002B63AD">
      <w:pPr>
        <w:pStyle w:val="PL"/>
      </w:pPr>
      <w:r>
        <w:t xml:space="preserve">          type: array</w:t>
      </w:r>
    </w:p>
    <w:p w14:paraId="2C29FDC8" w14:textId="77777777" w:rsidR="002B63AD" w:rsidRDefault="002B63AD" w:rsidP="002B63AD">
      <w:pPr>
        <w:pStyle w:val="PL"/>
      </w:pPr>
      <w:r>
        <w:t xml:space="preserve">          items:</w:t>
      </w:r>
    </w:p>
    <w:p w14:paraId="61F9B26D" w14:textId="77777777" w:rsidR="002B63AD" w:rsidRDefault="002B63AD" w:rsidP="002B63AD">
      <w:pPr>
        <w:pStyle w:val="PL"/>
      </w:pPr>
      <w:r>
        <w:t xml:space="preserve">            type: string</w:t>
      </w:r>
    </w:p>
    <w:p w14:paraId="433EF875" w14:textId="77777777" w:rsidR="002B63AD" w:rsidRDefault="002B63AD" w:rsidP="002B63AD">
      <w:pPr>
        <w:pStyle w:val="PL"/>
      </w:pPr>
      <w:r>
        <w:t xml:space="preserve">          description: Indicates to the ECS which ECSPs are preferred for the AC.</w:t>
      </w:r>
    </w:p>
    <w:p w14:paraId="61CE79D1" w14:textId="77777777" w:rsidR="002B63AD" w:rsidRDefault="002B63AD" w:rsidP="002B63AD">
      <w:pPr>
        <w:pStyle w:val="PL"/>
      </w:pPr>
      <w:r>
        <w:t xml:space="preserve">        acSchedule:</w:t>
      </w:r>
    </w:p>
    <w:p w14:paraId="4924348C" w14:textId="77777777" w:rsidR="002B63AD" w:rsidRDefault="002B63AD" w:rsidP="002B63AD">
      <w:pPr>
        <w:pStyle w:val="PL"/>
      </w:pPr>
      <w:r>
        <w:t xml:space="preserve">          $ref: 'TS29122_CpProvisioning.yaml#/components/schemas/ScheduledCommunicationTime'</w:t>
      </w:r>
    </w:p>
    <w:p w14:paraId="0D00AEBD" w14:textId="77777777" w:rsidR="002B63AD" w:rsidRDefault="002B63AD" w:rsidP="002B63AD">
      <w:pPr>
        <w:pStyle w:val="PL"/>
      </w:pPr>
      <w:r>
        <w:t xml:space="preserve">        expAcGeoServArea:</w:t>
      </w:r>
    </w:p>
    <w:p w14:paraId="6E3C2DE6" w14:textId="77777777" w:rsidR="002B63AD" w:rsidRDefault="002B63AD" w:rsidP="002B63AD">
      <w:pPr>
        <w:pStyle w:val="PL"/>
      </w:pPr>
      <w:r>
        <w:t xml:space="preserve">          $ref: 'TS29122_CommonData.yaml#/components/schemas/LocationArea5G'</w:t>
      </w:r>
    </w:p>
    <w:p w14:paraId="15B9B4F6" w14:textId="77777777" w:rsidR="002B63AD" w:rsidRDefault="002B63AD" w:rsidP="002B63AD">
      <w:pPr>
        <w:pStyle w:val="PL"/>
      </w:pPr>
      <w:r>
        <w:t xml:space="preserve">        # acSvcContSupp:</w:t>
      </w:r>
    </w:p>
    <w:p w14:paraId="10600422" w14:textId="77777777" w:rsidR="002B63AD" w:rsidRDefault="002B63AD" w:rsidP="002B63AD">
      <w:pPr>
        <w:pStyle w:val="PL"/>
      </w:pPr>
      <w:r>
        <w:t xml:space="preserve">          # type: array</w:t>
      </w:r>
    </w:p>
    <w:p w14:paraId="4E8B39C2" w14:textId="77777777" w:rsidR="002B63AD" w:rsidRDefault="002B63AD" w:rsidP="002B63AD">
      <w:pPr>
        <w:pStyle w:val="PL"/>
      </w:pPr>
      <w:r>
        <w:t xml:space="preserve">          # items:</w:t>
      </w:r>
    </w:p>
    <w:p w14:paraId="4E33A42A" w14:textId="77777777" w:rsidR="002B63AD" w:rsidRDefault="002B63AD" w:rsidP="002B63AD">
      <w:pPr>
        <w:pStyle w:val="PL"/>
      </w:pPr>
      <w:r>
        <w:t xml:space="preserve">            # $ref: 'TS29558_CommonData.yaml#/components/schemas/ACRScenario' </w:t>
      </w:r>
    </w:p>
    <w:p w14:paraId="2E2DAD2F" w14:textId="77777777" w:rsidR="002B63AD" w:rsidRDefault="002B63AD" w:rsidP="002B63AD">
      <w:pPr>
        <w:pStyle w:val="PL"/>
      </w:pPr>
      <w:r>
        <w:t xml:space="preserve">          # description: Profiles of ACs for which the EEC provides edge enabling services.</w:t>
      </w:r>
    </w:p>
    <w:p w14:paraId="2959BA52" w14:textId="77777777" w:rsidR="002B63AD" w:rsidRDefault="002B63AD" w:rsidP="002B63AD">
      <w:pPr>
        <w:pStyle w:val="PL"/>
      </w:pPr>
      <w:r>
        <w:t xml:space="preserve">        eass:</w:t>
      </w:r>
    </w:p>
    <w:p w14:paraId="724D91E2" w14:textId="77777777" w:rsidR="002B63AD" w:rsidRDefault="002B63AD" w:rsidP="002B63AD">
      <w:pPr>
        <w:pStyle w:val="PL"/>
      </w:pPr>
      <w:r>
        <w:t xml:space="preserve">          type: array</w:t>
      </w:r>
    </w:p>
    <w:p w14:paraId="24E290DA" w14:textId="77777777" w:rsidR="002B63AD" w:rsidRDefault="002B63AD" w:rsidP="002B63AD">
      <w:pPr>
        <w:pStyle w:val="PL"/>
      </w:pPr>
      <w:r>
        <w:t xml:space="preserve">          items:</w:t>
      </w:r>
    </w:p>
    <w:p w14:paraId="22DBB784" w14:textId="77777777" w:rsidR="002B63AD" w:rsidRDefault="002B63AD" w:rsidP="002B63AD">
      <w:pPr>
        <w:pStyle w:val="PL"/>
      </w:pPr>
      <w:r>
        <w:t xml:space="preserve">            $ref: '#/components/schemas/EasDetail'</w:t>
      </w:r>
    </w:p>
    <w:p w14:paraId="621BFEE5" w14:textId="77777777" w:rsidR="002B63AD" w:rsidRDefault="002B63AD" w:rsidP="002B63AD">
      <w:pPr>
        <w:pStyle w:val="PL"/>
      </w:pPr>
      <w:r>
        <w:t xml:space="preserve">          minItems: 1</w:t>
      </w:r>
    </w:p>
    <w:p w14:paraId="670E7D04" w14:textId="77777777" w:rsidR="002B63AD" w:rsidRDefault="002B63AD" w:rsidP="002B63AD">
      <w:pPr>
        <w:pStyle w:val="PL"/>
      </w:pPr>
      <w:r>
        <w:lastRenderedPageBreak/>
        <w:t xml:space="preserve">          description: List of EAS information.</w:t>
      </w:r>
    </w:p>
    <w:p w14:paraId="31DEFCE3" w14:textId="77777777" w:rsidR="002B63AD" w:rsidRDefault="002B63AD" w:rsidP="002B63AD">
      <w:pPr>
        <w:pStyle w:val="PL"/>
      </w:pPr>
      <w:r>
        <w:t xml:space="preserve">      required:</w:t>
      </w:r>
    </w:p>
    <w:p w14:paraId="529862A9" w14:textId="77777777" w:rsidR="002B63AD" w:rsidRDefault="002B63AD" w:rsidP="002B63AD">
      <w:pPr>
        <w:pStyle w:val="PL"/>
      </w:pPr>
      <w:r>
        <w:t xml:space="preserve">        - acId</w:t>
      </w:r>
    </w:p>
    <w:p w14:paraId="3B0DD133" w14:textId="77777777" w:rsidR="002B63AD" w:rsidRDefault="002B63AD" w:rsidP="002B63AD">
      <w:pPr>
        <w:pStyle w:val="PL"/>
      </w:pPr>
      <w:r>
        <w:t xml:space="preserve">    EasDetail:    </w:t>
      </w:r>
    </w:p>
    <w:p w14:paraId="1C1F6945" w14:textId="77777777" w:rsidR="002B63AD" w:rsidRDefault="002B63AD" w:rsidP="002B63AD">
      <w:pPr>
        <w:pStyle w:val="PL"/>
      </w:pPr>
      <w:r>
        <w:t xml:space="preserve">      description: EAS details.</w:t>
      </w:r>
    </w:p>
    <w:p w14:paraId="7C164A70" w14:textId="77777777" w:rsidR="002B63AD" w:rsidRDefault="002B63AD" w:rsidP="002B63AD">
      <w:pPr>
        <w:pStyle w:val="PL"/>
      </w:pPr>
      <w:r>
        <w:t xml:space="preserve">      type: object</w:t>
      </w:r>
    </w:p>
    <w:p w14:paraId="7E32AABD" w14:textId="77777777" w:rsidR="002B63AD" w:rsidRDefault="002B63AD" w:rsidP="002B63AD">
      <w:pPr>
        <w:pStyle w:val="PL"/>
      </w:pPr>
      <w:r>
        <w:t xml:space="preserve">      properties:  </w:t>
      </w:r>
    </w:p>
    <w:p w14:paraId="78CCFED5" w14:textId="77777777" w:rsidR="002B63AD" w:rsidRDefault="002B63AD" w:rsidP="002B63AD">
      <w:pPr>
        <w:pStyle w:val="PL"/>
      </w:pPr>
      <w:r>
        <w:t xml:space="preserve">        easId:</w:t>
      </w:r>
    </w:p>
    <w:p w14:paraId="6B591A0D" w14:textId="77777777" w:rsidR="002B63AD" w:rsidRDefault="002B63AD" w:rsidP="002B63AD">
      <w:pPr>
        <w:pStyle w:val="PL"/>
      </w:pPr>
      <w:r>
        <w:t xml:space="preserve">          type: string</w:t>
      </w:r>
    </w:p>
    <w:p w14:paraId="54495B7C" w14:textId="77777777" w:rsidR="002B63AD" w:rsidRDefault="002B63AD" w:rsidP="002B63AD">
      <w:pPr>
        <w:pStyle w:val="PL"/>
      </w:pPr>
      <w:r>
        <w:t xml:space="preserve">          description: Identifier of the EAS.          </w:t>
      </w:r>
    </w:p>
    <w:p w14:paraId="1D477A24" w14:textId="77777777" w:rsidR="002B63AD" w:rsidRDefault="002B63AD" w:rsidP="002B63AD">
      <w:pPr>
        <w:pStyle w:val="PL"/>
      </w:pPr>
      <w:r>
        <w:t xml:space="preserve">        expectedSvcKPIs:  </w:t>
      </w:r>
    </w:p>
    <w:p w14:paraId="5A25859A" w14:textId="77777777" w:rsidR="002B63AD" w:rsidRDefault="002B63AD" w:rsidP="002B63AD">
      <w:pPr>
        <w:pStyle w:val="PL"/>
      </w:pPr>
      <w:r>
        <w:t xml:space="preserve">          $ref: '#/components/schemas/ACServiceKPIs'</w:t>
      </w:r>
    </w:p>
    <w:p w14:paraId="6C834C92" w14:textId="77777777" w:rsidR="002B63AD" w:rsidRDefault="002B63AD" w:rsidP="002B63AD">
      <w:pPr>
        <w:pStyle w:val="PL"/>
      </w:pPr>
      <w:r>
        <w:t xml:space="preserve">        minimumReqSvcKPIs:  </w:t>
      </w:r>
    </w:p>
    <w:p w14:paraId="041D5EE6" w14:textId="77777777" w:rsidR="002B63AD" w:rsidRDefault="002B63AD" w:rsidP="002B63AD">
      <w:pPr>
        <w:pStyle w:val="PL"/>
      </w:pPr>
      <w:r>
        <w:t xml:space="preserve">          $ref: '#/components/schemas/ACServiceKPIs'</w:t>
      </w:r>
    </w:p>
    <w:p w14:paraId="75CE59B8" w14:textId="77777777" w:rsidR="002B63AD" w:rsidRDefault="002B63AD" w:rsidP="002B63AD">
      <w:pPr>
        <w:pStyle w:val="PL"/>
      </w:pPr>
      <w:r>
        <w:t xml:space="preserve">      required:</w:t>
      </w:r>
    </w:p>
    <w:p w14:paraId="0854E294" w14:textId="77777777" w:rsidR="002B63AD" w:rsidRDefault="002B63AD" w:rsidP="002B63AD">
      <w:pPr>
        <w:pStyle w:val="PL"/>
      </w:pPr>
      <w:r>
        <w:t xml:space="preserve">        - easId</w:t>
      </w:r>
    </w:p>
    <w:p w14:paraId="3B850F9F" w14:textId="77777777" w:rsidR="002B63AD" w:rsidRDefault="002B63AD" w:rsidP="002B63AD">
      <w:pPr>
        <w:pStyle w:val="PL"/>
      </w:pPr>
      <w:r>
        <w:t xml:space="preserve">    ACServiceKPIs:       </w:t>
      </w:r>
    </w:p>
    <w:p w14:paraId="7AB52804" w14:textId="77777777" w:rsidR="002B63AD" w:rsidRDefault="002B63AD" w:rsidP="002B63AD">
      <w:pPr>
        <w:pStyle w:val="PL"/>
      </w:pPr>
      <w:r>
        <w:t xml:space="preserve">      description: EAS details.</w:t>
      </w:r>
    </w:p>
    <w:p w14:paraId="12CD18D1" w14:textId="77777777" w:rsidR="002B63AD" w:rsidRDefault="002B63AD" w:rsidP="002B63AD">
      <w:pPr>
        <w:pStyle w:val="PL"/>
      </w:pPr>
      <w:r>
        <w:t xml:space="preserve">      type: object</w:t>
      </w:r>
    </w:p>
    <w:p w14:paraId="613DCB09" w14:textId="77777777" w:rsidR="002B63AD" w:rsidRDefault="002B63AD" w:rsidP="002B63AD">
      <w:pPr>
        <w:pStyle w:val="PL"/>
      </w:pPr>
      <w:r>
        <w:t xml:space="preserve">      properties:  </w:t>
      </w:r>
    </w:p>
    <w:p w14:paraId="1AA3128E" w14:textId="77777777" w:rsidR="002B63AD" w:rsidRDefault="002B63AD" w:rsidP="002B63AD">
      <w:pPr>
        <w:pStyle w:val="PL"/>
      </w:pPr>
      <w:r>
        <w:t xml:space="preserve">        connBand:</w:t>
      </w:r>
    </w:p>
    <w:p w14:paraId="7D0B95D8" w14:textId="77777777" w:rsidR="002B63AD" w:rsidRDefault="002B63AD" w:rsidP="002B63AD">
      <w:pPr>
        <w:pStyle w:val="PL"/>
      </w:pPr>
      <w:r>
        <w:t xml:space="preserve">          $ref: 'TS29571_CommonData.yaml#/components/schemas/BitRate'</w:t>
      </w:r>
    </w:p>
    <w:p w14:paraId="40806B84" w14:textId="77777777" w:rsidR="002B63AD" w:rsidRDefault="002B63AD" w:rsidP="002B63AD">
      <w:pPr>
        <w:pStyle w:val="PL"/>
      </w:pPr>
      <w:r>
        <w:t xml:space="preserve">        reqRate:</w:t>
      </w:r>
    </w:p>
    <w:p w14:paraId="19A97E19" w14:textId="77777777" w:rsidR="002B63AD" w:rsidRDefault="002B63AD" w:rsidP="002B63AD">
      <w:pPr>
        <w:pStyle w:val="PL"/>
      </w:pPr>
      <w:r>
        <w:t xml:space="preserve">          $ref: 'TS29571_CommonData.yaml#/components/schemas/Uinteger'</w:t>
      </w:r>
    </w:p>
    <w:p w14:paraId="16574214" w14:textId="77777777" w:rsidR="002B63AD" w:rsidRDefault="002B63AD" w:rsidP="002B63AD">
      <w:pPr>
        <w:pStyle w:val="PL"/>
      </w:pPr>
      <w:r>
        <w:t xml:space="preserve">        respTime:</w:t>
      </w:r>
    </w:p>
    <w:p w14:paraId="2C8EA733" w14:textId="77777777" w:rsidR="002B63AD" w:rsidRDefault="002B63AD" w:rsidP="002B63AD">
      <w:pPr>
        <w:pStyle w:val="PL"/>
      </w:pPr>
      <w:r>
        <w:t xml:space="preserve">          $ref: 'TS29122_CommonData.yaml#/components/schemas/DurationSec'</w:t>
      </w:r>
    </w:p>
    <w:p w14:paraId="77B11043" w14:textId="77777777" w:rsidR="002B63AD" w:rsidRDefault="002B63AD" w:rsidP="002B63AD">
      <w:pPr>
        <w:pStyle w:val="PL"/>
      </w:pPr>
      <w:r>
        <w:t xml:space="preserve">        avail:</w:t>
      </w:r>
    </w:p>
    <w:p w14:paraId="5EC9D825" w14:textId="77777777" w:rsidR="002B63AD" w:rsidRDefault="002B63AD" w:rsidP="002B63AD">
      <w:pPr>
        <w:pStyle w:val="PL"/>
      </w:pPr>
      <w:r>
        <w:t xml:space="preserve">          $ref: 'TS29571_CommonData.yaml#/components/schemas/Uinteger'</w:t>
      </w:r>
    </w:p>
    <w:p w14:paraId="0075DC63" w14:textId="77777777" w:rsidR="002B63AD" w:rsidRDefault="002B63AD" w:rsidP="002B63AD">
      <w:pPr>
        <w:pStyle w:val="PL"/>
      </w:pPr>
      <w:r>
        <w:t xml:space="preserve">        reqComp:</w:t>
      </w:r>
    </w:p>
    <w:p w14:paraId="44946661" w14:textId="77777777" w:rsidR="002B63AD" w:rsidRDefault="002B63AD" w:rsidP="002B63AD">
      <w:pPr>
        <w:pStyle w:val="PL"/>
      </w:pPr>
      <w:r>
        <w:t xml:space="preserve">          type: string</w:t>
      </w:r>
    </w:p>
    <w:p w14:paraId="0C287BB9" w14:textId="77777777" w:rsidR="002B63AD" w:rsidRDefault="002B63AD" w:rsidP="002B63AD">
      <w:pPr>
        <w:pStyle w:val="PL"/>
      </w:pPr>
      <w:r>
        <w:t xml:space="preserve">          description: The compute resources required by the AC.</w:t>
      </w:r>
    </w:p>
    <w:p w14:paraId="081F170A" w14:textId="77777777" w:rsidR="002B63AD" w:rsidRDefault="002B63AD" w:rsidP="002B63AD">
      <w:pPr>
        <w:pStyle w:val="PL"/>
      </w:pPr>
      <w:r>
        <w:t xml:space="preserve">        reqGrapComp:</w:t>
      </w:r>
    </w:p>
    <w:p w14:paraId="2BC3A244" w14:textId="77777777" w:rsidR="002B63AD" w:rsidRDefault="002B63AD" w:rsidP="002B63AD">
      <w:pPr>
        <w:pStyle w:val="PL"/>
      </w:pPr>
      <w:r>
        <w:t xml:space="preserve">          type: string</w:t>
      </w:r>
    </w:p>
    <w:p w14:paraId="0B34D70F" w14:textId="77777777" w:rsidR="002B63AD" w:rsidRDefault="002B63AD" w:rsidP="002B63AD">
      <w:pPr>
        <w:pStyle w:val="PL"/>
      </w:pPr>
      <w:r>
        <w:t xml:space="preserve">          description: The graphical compute resources required by the AC.</w:t>
      </w:r>
    </w:p>
    <w:p w14:paraId="052B1173" w14:textId="77777777" w:rsidR="002B63AD" w:rsidRDefault="002B63AD" w:rsidP="002B63AD">
      <w:pPr>
        <w:pStyle w:val="PL"/>
      </w:pPr>
      <w:r>
        <w:t xml:space="preserve">        reqMem:</w:t>
      </w:r>
    </w:p>
    <w:p w14:paraId="604928B1" w14:textId="77777777" w:rsidR="002B63AD" w:rsidRDefault="002B63AD" w:rsidP="002B63AD">
      <w:pPr>
        <w:pStyle w:val="PL"/>
      </w:pPr>
      <w:r>
        <w:t xml:space="preserve">          type: string</w:t>
      </w:r>
    </w:p>
    <w:p w14:paraId="71AAE5D0" w14:textId="77777777" w:rsidR="002B63AD" w:rsidRDefault="002B63AD" w:rsidP="002B63AD">
      <w:pPr>
        <w:pStyle w:val="PL"/>
      </w:pPr>
      <w:r>
        <w:t xml:space="preserve">          description: The memory resources required by the AC.</w:t>
      </w:r>
    </w:p>
    <w:p w14:paraId="443F62C2" w14:textId="77777777" w:rsidR="002B63AD" w:rsidRDefault="002B63AD" w:rsidP="002B63AD">
      <w:pPr>
        <w:pStyle w:val="PL"/>
      </w:pPr>
      <w:r>
        <w:t xml:space="preserve">        reqStrg:</w:t>
      </w:r>
    </w:p>
    <w:p w14:paraId="4EBC929A" w14:textId="77777777" w:rsidR="002B63AD" w:rsidRDefault="002B63AD" w:rsidP="002B63AD">
      <w:pPr>
        <w:pStyle w:val="PL"/>
      </w:pPr>
      <w:r>
        <w:t xml:space="preserve">          type: string</w:t>
      </w:r>
    </w:p>
    <w:p w14:paraId="33510DE4" w14:textId="1C1B09EE" w:rsidR="002B63AD" w:rsidRDefault="002B63AD" w:rsidP="002B63AD">
      <w:pPr>
        <w:pStyle w:val="PL"/>
      </w:pPr>
      <w:r>
        <w:t xml:space="preserve">          description: The storage resources required by the AC.</w:t>
      </w:r>
    </w:p>
    <w:p w14:paraId="699B1099" w14:textId="77777777" w:rsidR="006E07E4" w:rsidRDefault="006E07E4" w:rsidP="006E07E4">
      <w:pPr>
        <w:pStyle w:val="PL"/>
      </w:pPr>
      <w:r>
        <w:t xml:space="preserve">    EECRegistrationPatch:</w:t>
      </w:r>
    </w:p>
    <w:p w14:paraId="7CD89B9D" w14:textId="77777777" w:rsidR="006E07E4" w:rsidRDefault="006E07E4" w:rsidP="006E07E4">
      <w:pPr>
        <w:pStyle w:val="PL"/>
      </w:pPr>
      <w:r>
        <w:t xml:space="preserve">      description: Describes the parameters to perform EEC Registration update.</w:t>
      </w:r>
    </w:p>
    <w:p w14:paraId="1CD6D4AB" w14:textId="77777777" w:rsidR="006E07E4" w:rsidRDefault="006E07E4" w:rsidP="006E07E4">
      <w:pPr>
        <w:pStyle w:val="PL"/>
      </w:pPr>
      <w:r>
        <w:t xml:space="preserve">      type: object</w:t>
      </w:r>
    </w:p>
    <w:p w14:paraId="78A956B2" w14:textId="77777777" w:rsidR="006E07E4" w:rsidRDefault="006E07E4" w:rsidP="006E07E4">
      <w:pPr>
        <w:pStyle w:val="PL"/>
      </w:pPr>
      <w:r>
        <w:t xml:space="preserve">      properties:</w:t>
      </w:r>
    </w:p>
    <w:p w14:paraId="136FDBCF" w14:textId="77777777" w:rsidR="006E07E4" w:rsidRDefault="006E07E4" w:rsidP="006E07E4">
      <w:pPr>
        <w:pStyle w:val="PL"/>
      </w:pPr>
      <w:r>
        <w:t xml:space="preserve">        acProfs:</w:t>
      </w:r>
    </w:p>
    <w:p w14:paraId="45505277" w14:textId="77777777" w:rsidR="006E07E4" w:rsidRDefault="006E07E4" w:rsidP="006E07E4">
      <w:pPr>
        <w:pStyle w:val="PL"/>
      </w:pPr>
      <w:r>
        <w:t xml:space="preserve">          type: array</w:t>
      </w:r>
    </w:p>
    <w:p w14:paraId="357876E6" w14:textId="77777777" w:rsidR="006E07E4" w:rsidRDefault="006E07E4" w:rsidP="006E07E4">
      <w:pPr>
        <w:pStyle w:val="PL"/>
      </w:pPr>
      <w:r>
        <w:t xml:space="preserve">          items:</w:t>
      </w:r>
    </w:p>
    <w:p w14:paraId="69761CF6" w14:textId="77777777" w:rsidR="006E07E4" w:rsidRDefault="006E07E4" w:rsidP="006E07E4">
      <w:pPr>
        <w:pStyle w:val="PL"/>
      </w:pPr>
      <w:r>
        <w:t xml:space="preserve">            $ref: '#/components/schemas/ACProfile'</w:t>
      </w:r>
    </w:p>
    <w:p w14:paraId="7341E72D" w14:textId="77777777" w:rsidR="006E07E4" w:rsidRDefault="006E07E4" w:rsidP="006E07E4">
      <w:pPr>
        <w:pStyle w:val="PL"/>
      </w:pPr>
      <w:r>
        <w:t xml:space="preserve">          description: Profiles of ACs for which the EEC provides edge enabling services.</w:t>
      </w:r>
    </w:p>
    <w:p w14:paraId="424E9312" w14:textId="77777777" w:rsidR="006E07E4" w:rsidRDefault="006E07E4" w:rsidP="006E07E4">
      <w:pPr>
        <w:pStyle w:val="PL"/>
      </w:pPr>
      <w:r>
        <w:t xml:space="preserve">        expTime:</w:t>
      </w:r>
    </w:p>
    <w:p w14:paraId="5458B478" w14:textId="5B6CFEC4" w:rsidR="006E07E4" w:rsidRDefault="006E07E4" w:rsidP="006E07E4">
      <w:pPr>
        <w:pStyle w:val="PL"/>
      </w:pPr>
      <w:r>
        <w:t xml:space="preserve">          $ref: 'TS29122_CommonData.yaml#/components/schemas/DateTime'</w:t>
      </w:r>
    </w:p>
    <w:p w14:paraId="4F67A628" w14:textId="493260DC" w:rsidR="00F27138" w:rsidRDefault="00AC1E1E" w:rsidP="00AC1E1E">
      <w:pPr>
        <w:pStyle w:val="Heading2"/>
      </w:pPr>
      <w:bookmarkStart w:id="564" w:name="_Toc96848350"/>
      <w:r>
        <w:t>A.3</w:t>
      </w:r>
      <w:r>
        <w:tab/>
      </w:r>
      <w:r w:rsidRPr="00931880">
        <w:t>Eees_EASDiscovery</w:t>
      </w:r>
      <w:r>
        <w:t xml:space="preserve"> API</w:t>
      </w:r>
      <w:bookmarkEnd w:id="564"/>
    </w:p>
    <w:p w14:paraId="322CCA66" w14:textId="77777777" w:rsidR="00AC1E1E" w:rsidRPr="005061DC" w:rsidRDefault="00AC1E1E" w:rsidP="00AC1E1E">
      <w:pPr>
        <w:pStyle w:val="PL"/>
      </w:pPr>
      <w:r w:rsidRPr="005061DC">
        <w:t>openapi: 3.0.0</w:t>
      </w:r>
    </w:p>
    <w:p w14:paraId="7B5D80B2" w14:textId="77777777" w:rsidR="00AC1E1E" w:rsidRPr="005061DC" w:rsidRDefault="00AC1E1E" w:rsidP="00AC1E1E">
      <w:pPr>
        <w:pStyle w:val="PL"/>
      </w:pPr>
      <w:r w:rsidRPr="005061DC">
        <w:t>info:</w:t>
      </w:r>
    </w:p>
    <w:p w14:paraId="4D1F1E1B" w14:textId="77777777" w:rsidR="00AC1E1E" w:rsidRPr="005061DC" w:rsidRDefault="00AC1E1E" w:rsidP="00AC1E1E">
      <w:pPr>
        <w:pStyle w:val="PL"/>
      </w:pPr>
      <w:r w:rsidRPr="005061DC">
        <w:t xml:space="preserve">  title: Eees_EASDiscovery</w:t>
      </w:r>
    </w:p>
    <w:p w14:paraId="3DD2CBF3" w14:textId="77777777" w:rsidR="00AC1E1E" w:rsidRPr="005061DC" w:rsidRDefault="00AC1E1E" w:rsidP="00AC1E1E">
      <w:pPr>
        <w:pStyle w:val="PL"/>
      </w:pPr>
      <w:r w:rsidRPr="005061DC">
        <w:t xml:space="preserve">  description: |</w:t>
      </w:r>
    </w:p>
    <w:p w14:paraId="5AE6F075" w14:textId="77777777" w:rsidR="00AC1E1E" w:rsidRPr="005061DC" w:rsidRDefault="00AC1E1E" w:rsidP="00AC1E1E">
      <w:pPr>
        <w:pStyle w:val="PL"/>
      </w:pPr>
      <w:r w:rsidRPr="005061DC">
        <w:t xml:space="preserve">    API for EAS Discovery.</w:t>
      </w:r>
    </w:p>
    <w:p w14:paraId="68A3A7C5" w14:textId="5C01E867" w:rsidR="00AC1E1E" w:rsidRPr="005061DC" w:rsidRDefault="00AC1E1E" w:rsidP="00AC1E1E">
      <w:pPr>
        <w:pStyle w:val="PL"/>
      </w:pPr>
      <w:r w:rsidRPr="005061DC">
        <w:t xml:space="preserve">    © 202</w:t>
      </w:r>
      <w:r w:rsidR="00B966E4">
        <w:t>2</w:t>
      </w:r>
      <w:r w:rsidRPr="005061DC">
        <w:t>, 3GPP Organizational Partners (ARIB, ATIS, CCSA, ETSI, TSDSI, TTA, TTC).</w:t>
      </w:r>
    </w:p>
    <w:p w14:paraId="696826A7" w14:textId="77777777" w:rsidR="00AC1E1E" w:rsidRPr="005061DC" w:rsidRDefault="00AC1E1E" w:rsidP="00AC1E1E">
      <w:pPr>
        <w:pStyle w:val="PL"/>
      </w:pPr>
      <w:r w:rsidRPr="005061DC">
        <w:t xml:space="preserve">    All rights reserved.</w:t>
      </w:r>
    </w:p>
    <w:p w14:paraId="5B9FB8B2" w14:textId="049FBBE1" w:rsidR="00AC1E1E" w:rsidRPr="005061DC" w:rsidRDefault="00AC1E1E" w:rsidP="00AC1E1E">
      <w:pPr>
        <w:pStyle w:val="PL"/>
      </w:pPr>
      <w:r w:rsidRPr="005061DC">
        <w:t xml:space="preserve">  version: "1.0.0-alpha.</w:t>
      </w:r>
      <w:r w:rsidR="001D2870">
        <w:t>3</w:t>
      </w:r>
      <w:r w:rsidRPr="005061DC">
        <w:t>"</w:t>
      </w:r>
    </w:p>
    <w:p w14:paraId="197D7150" w14:textId="77777777" w:rsidR="00AC1E1E" w:rsidRPr="005061DC" w:rsidRDefault="00AC1E1E" w:rsidP="00AC1E1E">
      <w:pPr>
        <w:pStyle w:val="PL"/>
      </w:pPr>
      <w:r w:rsidRPr="005061DC">
        <w:t>externalDocs:</w:t>
      </w:r>
    </w:p>
    <w:p w14:paraId="7C70CC12" w14:textId="7EF75F02" w:rsidR="00AC1E1E" w:rsidRPr="005061DC" w:rsidRDefault="00AC1E1E" w:rsidP="00AC1E1E">
      <w:pPr>
        <w:pStyle w:val="PL"/>
      </w:pPr>
      <w:r w:rsidRPr="005061DC">
        <w:t xml:space="preserve">  description: 3GPP TS 24.558 V</w:t>
      </w:r>
      <w:r w:rsidR="00FD3BA8">
        <w:t>1.</w:t>
      </w:r>
      <w:r w:rsidR="001D2870">
        <w:t>2</w:t>
      </w:r>
      <w:r w:rsidRPr="005061DC">
        <w:t>.0 Enabling Edge Applications; Protocol specification.</w:t>
      </w:r>
    </w:p>
    <w:p w14:paraId="0E51CFB8" w14:textId="77777777" w:rsidR="00AC1E1E" w:rsidRPr="00D6602B" w:rsidRDefault="00AC1E1E" w:rsidP="00AC1E1E">
      <w:pPr>
        <w:pStyle w:val="PL"/>
        <w:rPr>
          <w:lang w:val="sv-SE"/>
        </w:rPr>
      </w:pPr>
      <w:r w:rsidRPr="005061DC">
        <w:t xml:space="preserve">  </w:t>
      </w:r>
      <w:r w:rsidRPr="00D6602B">
        <w:rPr>
          <w:lang w:val="sv-SE"/>
        </w:rPr>
        <w:t>url: https://www.3gpp.org/ftp/Specs/archive/24_series/24.558/</w:t>
      </w:r>
    </w:p>
    <w:p w14:paraId="739A7F03" w14:textId="77777777" w:rsidR="00AC1E1E" w:rsidRPr="005061DC" w:rsidRDefault="00AC1E1E" w:rsidP="00AC1E1E">
      <w:pPr>
        <w:pStyle w:val="PL"/>
      </w:pPr>
      <w:r w:rsidRPr="005061DC">
        <w:t>security:</w:t>
      </w:r>
    </w:p>
    <w:p w14:paraId="090786A3" w14:textId="77777777" w:rsidR="00AC1E1E" w:rsidRPr="005061DC" w:rsidRDefault="00AC1E1E" w:rsidP="00AC1E1E">
      <w:pPr>
        <w:pStyle w:val="PL"/>
      </w:pPr>
      <w:r w:rsidRPr="005061DC">
        <w:t xml:space="preserve">  - {}</w:t>
      </w:r>
    </w:p>
    <w:p w14:paraId="00C4C81A" w14:textId="77777777" w:rsidR="00AC1E1E" w:rsidRPr="005061DC" w:rsidRDefault="00AC1E1E" w:rsidP="00AC1E1E">
      <w:pPr>
        <w:pStyle w:val="PL"/>
      </w:pPr>
      <w:r w:rsidRPr="005061DC">
        <w:t xml:space="preserve">  - oAuth2ClientCredentials: []</w:t>
      </w:r>
    </w:p>
    <w:p w14:paraId="183D395B" w14:textId="77777777" w:rsidR="00AC1E1E" w:rsidRPr="005061DC" w:rsidRDefault="00AC1E1E" w:rsidP="00AC1E1E">
      <w:pPr>
        <w:pStyle w:val="PL"/>
      </w:pPr>
      <w:r w:rsidRPr="005061DC">
        <w:t>servers:</w:t>
      </w:r>
    </w:p>
    <w:p w14:paraId="7FCE1C77" w14:textId="77777777" w:rsidR="00AC1E1E" w:rsidRPr="005061DC" w:rsidRDefault="00AC1E1E" w:rsidP="00AC1E1E">
      <w:pPr>
        <w:pStyle w:val="PL"/>
      </w:pPr>
      <w:r w:rsidRPr="005061DC">
        <w:t xml:space="preserve">  - url: '{apiRoot}/eees-easdiscovery/v1'</w:t>
      </w:r>
    </w:p>
    <w:p w14:paraId="212706B8" w14:textId="77777777" w:rsidR="00AC1E1E" w:rsidRPr="005061DC" w:rsidRDefault="00AC1E1E" w:rsidP="00AC1E1E">
      <w:pPr>
        <w:pStyle w:val="PL"/>
      </w:pPr>
      <w:r w:rsidRPr="005061DC">
        <w:t xml:space="preserve">    variables:</w:t>
      </w:r>
    </w:p>
    <w:p w14:paraId="713977EA" w14:textId="77777777" w:rsidR="00AC1E1E" w:rsidRPr="005061DC" w:rsidRDefault="00AC1E1E" w:rsidP="00AC1E1E">
      <w:pPr>
        <w:pStyle w:val="PL"/>
      </w:pPr>
      <w:r w:rsidRPr="005061DC">
        <w:t xml:space="preserve">      apiRoot:</w:t>
      </w:r>
    </w:p>
    <w:p w14:paraId="44BA3941" w14:textId="77777777" w:rsidR="00AC1E1E" w:rsidRPr="005061DC" w:rsidRDefault="00AC1E1E" w:rsidP="00AC1E1E">
      <w:pPr>
        <w:pStyle w:val="PL"/>
      </w:pPr>
      <w:r w:rsidRPr="005061DC">
        <w:t xml:space="preserve">        default: https://example.com</w:t>
      </w:r>
    </w:p>
    <w:p w14:paraId="37334629" w14:textId="77777777" w:rsidR="00AC1E1E" w:rsidRPr="005061DC" w:rsidRDefault="00AC1E1E" w:rsidP="00AC1E1E">
      <w:pPr>
        <w:pStyle w:val="PL"/>
      </w:pPr>
      <w:r w:rsidRPr="005061DC">
        <w:t xml:space="preserve">        description: apiRoot as defined in clause 6.1 of 3GPP TS 24.558</w:t>
      </w:r>
    </w:p>
    <w:p w14:paraId="45175AAD" w14:textId="77777777" w:rsidR="00AC1E1E" w:rsidRPr="005061DC" w:rsidRDefault="00AC1E1E" w:rsidP="00AC1E1E">
      <w:pPr>
        <w:pStyle w:val="PL"/>
      </w:pPr>
      <w:r w:rsidRPr="005061DC">
        <w:t>paths:</w:t>
      </w:r>
    </w:p>
    <w:p w14:paraId="2BFE7923" w14:textId="77777777" w:rsidR="00AC1E1E" w:rsidRPr="005061DC" w:rsidRDefault="00AC1E1E" w:rsidP="00AC1E1E">
      <w:pPr>
        <w:pStyle w:val="PL"/>
      </w:pPr>
      <w:r w:rsidRPr="005061DC">
        <w:t xml:space="preserve">  /subscriptions:</w:t>
      </w:r>
    </w:p>
    <w:p w14:paraId="5C7A08D5" w14:textId="77777777" w:rsidR="00AC1E1E" w:rsidRPr="005061DC" w:rsidRDefault="00AC1E1E" w:rsidP="00AC1E1E">
      <w:pPr>
        <w:pStyle w:val="PL"/>
      </w:pPr>
      <w:r w:rsidRPr="005061DC">
        <w:t xml:space="preserve">    post:</w:t>
      </w:r>
    </w:p>
    <w:p w14:paraId="50B1BA68" w14:textId="77777777" w:rsidR="00AC1E1E" w:rsidRPr="005061DC" w:rsidRDefault="00AC1E1E" w:rsidP="00AC1E1E">
      <w:pPr>
        <w:pStyle w:val="PL"/>
      </w:pPr>
      <w:r w:rsidRPr="005061DC">
        <w:lastRenderedPageBreak/>
        <w:t xml:space="preserve">      description: Creates a new individual EAS discovery subscription..</w:t>
      </w:r>
    </w:p>
    <w:p w14:paraId="4D48F841" w14:textId="77777777" w:rsidR="00AC1E1E" w:rsidRPr="005061DC" w:rsidRDefault="00AC1E1E" w:rsidP="00AC1E1E">
      <w:pPr>
        <w:pStyle w:val="PL"/>
      </w:pPr>
      <w:r w:rsidRPr="005061DC">
        <w:t xml:space="preserve">      tags:</w:t>
      </w:r>
    </w:p>
    <w:p w14:paraId="0368B29A" w14:textId="77777777" w:rsidR="00AC1E1E" w:rsidRPr="005061DC" w:rsidRDefault="00AC1E1E" w:rsidP="00AC1E1E">
      <w:pPr>
        <w:pStyle w:val="PL"/>
      </w:pPr>
      <w:r w:rsidRPr="005061DC">
        <w:t xml:space="preserve">        - EAS Discovery Subscriptions</w:t>
      </w:r>
    </w:p>
    <w:p w14:paraId="62988161" w14:textId="77777777" w:rsidR="00AC1E1E" w:rsidRPr="005061DC" w:rsidRDefault="00AC1E1E" w:rsidP="00AC1E1E">
      <w:pPr>
        <w:pStyle w:val="PL"/>
      </w:pPr>
      <w:r w:rsidRPr="005061DC">
        <w:t xml:space="preserve">      requestBody:</w:t>
      </w:r>
    </w:p>
    <w:p w14:paraId="0FA8525D" w14:textId="77777777" w:rsidR="00AC1E1E" w:rsidRPr="005061DC" w:rsidRDefault="00AC1E1E" w:rsidP="00AC1E1E">
      <w:pPr>
        <w:pStyle w:val="PL"/>
      </w:pPr>
      <w:r w:rsidRPr="005061DC">
        <w:t xml:space="preserve">        required: true</w:t>
      </w:r>
    </w:p>
    <w:p w14:paraId="476C7162" w14:textId="77777777" w:rsidR="00AC1E1E" w:rsidRPr="005061DC" w:rsidRDefault="00AC1E1E" w:rsidP="00AC1E1E">
      <w:pPr>
        <w:pStyle w:val="PL"/>
      </w:pPr>
      <w:r w:rsidRPr="005061DC">
        <w:t xml:space="preserve">        content:</w:t>
      </w:r>
    </w:p>
    <w:p w14:paraId="26468DE7" w14:textId="77777777" w:rsidR="00AC1E1E" w:rsidRPr="005061DC" w:rsidRDefault="00AC1E1E" w:rsidP="00AC1E1E">
      <w:pPr>
        <w:pStyle w:val="PL"/>
      </w:pPr>
      <w:r w:rsidRPr="005061DC">
        <w:t xml:space="preserve">          application/json:</w:t>
      </w:r>
    </w:p>
    <w:p w14:paraId="7BBE8D76" w14:textId="77777777" w:rsidR="00AC1E1E" w:rsidRPr="005061DC" w:rsidRDefault="00AC1E1E" w:rsidP="00AC1E1E">
      <w:pPr>
        <w:pStyle w:val="PL"/>
      </w:pPr>
      <w:r w:rsidRPr="005061DC">
        <w:t xml:space="preserve">            schema:</w:t>
      </w:r>
    </w:p>
    <w:p w14:paraId="5845F10F" w14:textId="77777777" w:rsidR="00AC1E1E" w:rsidRPr="005061DC" w:rsidRDefault="00AC1E1E" w:rsidP="00AC1E1E">
      <w:pPr>
        <w:pStyle w:val="PL"/>
      </w:pPr>
      <w:r w:rsidRPr="005061DC">
        <w:t xml:space="preserve">              $ref: '#/components/schemas/EasDiscoverySubscription'</w:t>
      </w:r>
    </w:p>
    <w:p w14:paraId="0E3DBCC5" w14:textId="77777777" w:rsidR="00AC1E1E" w:rsidRPr="005061DC" w:rsidRDefault="00AC1E1E" w:rsidP="00AC1E1E">
      <w:pPr>
        <w:pStyle w:val="PL"/>
      </w:pPr>
      <w:r w:rsidRPr="005061DC">
        <w:t xml:space="preserve">      callbacks:</w:t>
      </w:r>
    </w:p>
    <w:p w14:paraId="717F8FC1" w14:textId="77777777" w:rsidR="00AC1E1E" w:rsidRPr="005061DC" w:rsidRDefault="00AC1E1E" w:rsidP="00AC1E1E">
      <w:pPr>
        <w:pStyle w:val="PL"/>
      </w:pPr>
      <w:r w:rsidRPr="005061DC">
        <w:t xml:space="preserve">        notificationDestination:</w:t>
      </w:r>
    </w:p>
    <w:p w14:paraId="45BAD62D" w14:textId="77777777" w:rsidR="00AC1E1E" w:rsidRPr="005061DC" w:rsidRDefault="00AC1E1E" w:rsidP="00AC1E1E">
      <w:pPr>
        <w:pStyle w:val="PL"/>
      </w:pPr>
      <w:r w:rsidRPr="005061DC">
        <w:t xml:space="preserve">          '{request.body#/notificationDestination}':</w:t>
      </w:r>
    </w:p>
    <w:p w14:paraId="2BB747F4" w14:textId="77777777" w:rsidR="00AC1E1E" w:rsidRPr="005061DC" w:rsidRDefault="00AC1E1E" w:rsidP="00AC1E1E">
      <w:pPr>
        <w:pStyle w:val="PL"/>
      </w:pPr>
      <w:r w:rsidRPr="005061DC">
        <w:t xml:space="preserve">            post:</w:t>
      </w:r>
    </w:p>
    <w:p w14:paraId="315019AF" w14:textId="77777777" w:rsidR="00AC1E1E" w:rsidRPr="005061DC" w:rsidRDefault="00AC1E1E" w:rsidP="00AC1E1E">
      <w:pPr>
        <w:pStyle w:val="PL"/>
      </w:pPr>
      <w:r w:rsidRPr="005061DC">
        <w:t xml:space="preserve">              requestBody:  # contents of the callback message</w:t>
      </w:r>
    </w:p>
    <w:p w14:paraId="68F61155" w14:textId="77777777" w:rsidR="00AC1E1E" w:rsidRPr="005061DC" w:rsidRDefault="00AC1E1E" w:rsidP="00AC1E1E">
      <w:pPr>
        <w:pStyle w:val="PL"/>
      </w:pPr>
      <w:r w:rsidRPr="005061DC">
        <w:t xml:space="preserve">                required: true</w:t>
      </w:r>
    </w:p>
    <w:p w14:paraId="4303E403" w14:textId="77777777" w:rsidR="00AC1E1E" w:rsidRPr="005061DC" w:rsidRDefault="00AC1E1E" w:rsidP="00AC1E1E">
      <w:pPr>
        <w:pStyle w:val="PL"/>
      </w:pPr>
      <w:r w:rsidRPr="005061DC">
        <w:t xml:space="preserve">                content:</w:t>
      </w:r>
    </w:p>
    <w:p w14:paraId="074F23C8" w14:textId="77777777" w:rsidR="00AC1E1E" w:rsidRPr="005061DC" w:rsidRDefault="00AC1E1E" w:rsidP="00AC1E1E">
      <w:pPr>
        <w:pStyle w:val="PL"/>
      </w:pPr>
      <w:r w:rsidRPr="005061DC">
        <w:t xml:space="preserve">                  application/json:</w:t>
      </w:r>
    </w:p>
    <w:p w14:paraId="021C5739" w14:textId="77777777" w:rsidR="00AC1E1E" w:rsidRPr="005061DC" w:rsidRDefault="00AC1E1E" w:rsidP="00AC1E1E">
      <w:pPr>
        <w:pStyle w:val="PL"/>
      </w:pPr>
      <w:r w:rsidRPr="005061DC">
        <w:t xml:space="preserve">                    schema:</w:t>
      </w:r>
    </w:p>
    <w:p w14:paraId="144AD597" w14:textId="77777777" w:rsidR="00AC1E1E" w:rsidRPr="005061DC" w:rsidRDefault="00AC1E1E" w:rsidP="00AC1E1E">
      <w:pPr>
        <w:pStyle w:val="PL"/>
      </w:pPr>
      <w:r w:rsidRPr="005061DC">
        <w:t xml:space="preserve">                      $ref: '#/components/schemas/EasDiscoveryNotification'</w:t>
      </w:r>
    </w:p>
    <w:p w14:paraId="15F0B7F5" w14:textId="77777777" w:rsidR="00AC1E1E" w:rsidRPr="005061DC" w:rsidRDefault="00AC1E1E" w:rsidP="00AC1E1E">
      <w:pPr>
        <w:pStyle w:val="PL"/>
      </w:pPr>
      <w:r w:rsidRPr="005061DC">
        <w:t xml:space="preserve">              responses:</w:t>
      </w:r>
    </w:p>
    <w:p w14:paraId="4ECE0207" w14:textId="77777777" w:rsidR="00AC1E1E" w:rsidRPr="005061DC" w:rsidRDefault="00AC1E1E" w:rsidP="00AC1E1E">
      <w:pPr>
        <w:pStyle w:val="PL"/>
      </w:pPr>
      <w:r w:rsidRPr="005061DC">
        <w:t xml:space="preserve">                '204':</w:t>
      </w:r>
    </w:p>
    <w:p w14:paraId="5030A015" w14:textId="77777777" w:rsidR="00AC1E1E" w:rsidRPr="005061DC" w:rsidRDefault="00AC1E1E" w:rsidP="00AC1E1E">
      <w:pPr>
        <w:pStyle w:val="PL"/>
      </w:pPr>
      <w:r w:rsidRPr="005061DC">
        <w:t xml:space="preserve">                  description: No Content (The receipt of the Notification is acknowledged)</w:t>
      </w:r>
    </w:p>
    <w:p w14:paraId="747A21CA" w14:textId="77777777" w:rsidR="00AC1E1E" w:rsidRPr="005061DC" w:rsidRDefault="00AC1E1E" w:rsidP="00AC1E1E">
      <w:pPr>
        <w:pStyle w:val="PL"/>
      </w:pPr>
      <w:r w:rsidRPr="005061DC">
        <w:t xml:space="preserve">                '307':</w:t>
      </w:r>
    </w:p>
    <w:p w14:paraId="0C6F2C43" w14:textId="77777777" w:rsidR="00AC1E1E" w:rsidRPr="005061DC" w:rsidRDefault="00AC1E1E" w:rsidP="00AC1E1E">
      <w:pPr>
        <w:pStyle w:val="PL"/>
      </w:pPr>
      <w:r w:rsidRPr="005061DC">
        <w:t xml:space="preserve">                  $ref: 'TS29122_CommonData.yaml#/components/responses/307'</w:t>
      </w:r>
    </w:p>
    <w:p w14:paraId="2001ACC8" w14:textId="77777777" w:rsidR="00AC1E1E" w:rsidRPr="005061DC" w:rsidRDefault="00AC1E1E" w:rsidP="00AC1E1E">
      <w:pPr>
        <w:pStyle w:val="PL"/>
      </w:pPr>
      <w:r w:rsidRPr="005061DC">
        <w:t xml:space="preserve">                '308':</w:t>
      </w:r>
    </w:p>
    <w:p w14:paraId="7B4E2F19" w14:textId="77777777" w:rsidR="00AC1E1E" w:rsidRPr="005061DC" w:rsidRDefault="00AC1E1E" w:rsidP="00AC1E1E">
      <w:pPr>
        <w:pStyle w:val="PL"/>
      </w:pPr>
      <w:r w:rsidRPr="005061DC">
        <w:t xml:space="preserve">                  $ref: 'TS29122_CommonData.yaml#/components/responses/308'</w:t>
      </w:r>
    </w:p>
    <w:p w14:paraId="0171C600" w14:textId="77777777" w:rsidR="00AC1E1E" w:rsidRPr="005061DC" w:rsidRDefault="00AC1E1E" w:rsidP="00AC1E1E">
      <w:pPr>
        <w:pStyle w:val="PL"/>
      </w:pPr>
      <w:r w:rsidRPr="005061DC">
        <w:t xml:space="preserve">                '400':</w:t>
      </w:r>
    </w:p>
    <w:p w14:paraId="04C5A17B" w14:textId="77777777" w:rsidR="00AC1E1E" w:rsidRPr="005061DC" w:rsidRDefault="00AC1E1E" w:rsidP="00AC1E1E">
      <w:pPr>
        <w:pStyle w:val="PL"/>
      </w:pPr>
      <w:r w:rsidRPr="005061DC">
        <w:t xml:space="preserve">                  $ref: 'TS29122_CommonData.yaml#/components/responses/400'</w:t>
      </w:r>
    </w:p>
    <w:p w14:paraId="2CD096FF" w14:textId="77777777" w:rsidR="00AC1E1E" w:rsidRPr="005061DC" w:rsidRDefault="00AC1E1E" w:rsidP="00AC1E1E">
      <w:pPr>
        <w:pStyle w:val="PL"/>
      </w:pPr>
      <w:r w:rsidRPr="005061DC">
        <w:t xml:space="preserve">                '401':</w:t>
      </w:r>
    </w:p>
    <w:p w14:paraId="593D7329" w14:textId="77777777" w:rsidR="00AC1E1E" w:rsidRPr="005061DC" w:rsidRDefault="00AC1E1E" w:rsidP="00AC1E1E">
      <w:pPr>
        <w:pStyle w:val="PL"/>
      </w:pPr>
      <w:r w:rsidRPr="005061DC">
        <w:t xml:space="preserve">                  $ref: 'TS29122_CommonData.yaml#/components/responses/401'</w:t>
      </w:r>
    </w:p>
    <w:p w14:paraId="2577C121" w14:textId="77777777" w:rsidR="00AC1E1E" w:rsidRPr="005061DC" w:rsidRDefault="00AC1E1E" w:rsidP="00AC1E1E">
      <w:pPr>
        <w:pStyle w:val="PL"/>
      </w:pPr>
      <w:r w:rsidRPr="005061DC">
        <w:t xml:space="preserve">                '403':</w:t>
      </w:r>
    </w:p>
    <w:p w14:paraId="7E38C6E2" w14:textId="77777777" w:rsidR="00AC1E1E" w:rsidRPr="005061DC" w:rsidRDefault="00AC1E1E" w:rsidP="00AC1E1E">
      <w:pPr>
        <w:pStyle w:val="PL"/>
      </w:pPr>
      <w:r w:rsidRPr="005061DC">
        <w:t xml:space="preserve">                  $ref: 'TS29122_CommonData.yaml#/components/responses/403'</w:t>
      </w:r>
    </w:p>
    <w:p w14:paraId="6332B945" w14:textId="77777777" w:rsidR="00AC1E1E" w:rsidRPr="005061DC" w:rsidRDefault="00AC1E1E" w:rsidP="00AC1E1E">
      <w:pPr>
        <w:pStyle w:val="PL"/>
      </w:pPr>
      <w:r w:rsidRPr="005061DC">
        <w:t xml:space="preserve">                '404':</w:t>
      </w:r>
    </w:p>
    <w:p w14:paraId="2BFA7EEF" w14:textId="77777777" w:rsidR="00AC1E1E" w:rsidRPr="005061DC" w:rsidRDefault="00AC1E1E" w:rsidP="00AC1E1E">
      <w:pPr>
        <w:pStyle w:val="PL"/>
      </w:pPr>
      <w:r w:rsidRPr="005061DC">
        <w:t xml:space="preserve">                  $ref: 'TS29122_CommonData.yaml#/components/responses/404'</w:t>
      </w:r>
    </w:p>
    <w:p w14:paraId="43E45BC2" w14:textId="77777777" w:rsidR="00AC1E1E" w:rsidRPr="005061DC" w:rsidRDefault="00AC1E1E" w:rsidP="00AC1E1E">
      <w:pPr>
        <w:pStyle w:val="PL"/>
      </w:pPr>
      <w:r w:rsidRPr="005061DC">
        <w:t xml:space="preserve">                '411':</w:t>
      </w:r>
    </w:p>
    <w:p w14:paraId="2AA0FF83" w14:textId="77777777" w:rsidR="00AC1E1E" w:rsidRPr="005061DC" w:rsidRDefault="00AC1E1E" w:rsidP="00AC1E1E">
      <w:pPr>
        <w:pStyle w:val="PL"/>
      </w:pPr>
      <w:r w:rsidRPr="005061DC">
        <w:t xml:space="preserve">                  $ref: 'TS29122_CommonData.yaml#/components/responses/411'</w:t>
      </w:r>
    </w:p>
    <w:p w14:paraId="7D771CDA" w14:textId="77777777" w:rsidR="00AC1E1E" w:rsidRPr="005061DC" w:rsidRDefault="00AC1E1E" w:rsidP="00AC1E1E">
      <w:pPr>
        <w:pStyle w:val="PL"/>
      </w:pPr>
      <w:r w:rsidRPr="005061DC">
        <w:t xml:space="preserve">                '413':</w:t>
      </w:r>
    </w:p>
    <w:p w14:paraId="5D9AD659" w14:textId="77777777" w:rsidR="00AC1E1E" w:rsidRPr="005061DC" w:rsidRDefault="00AC1E1E" w:rsidP="00AC1E1E">
      <w:pPr>
        <w:pStyle w:val="PL"/>
      </w:pPr>
      <w:r w:rsidRPr="005061DC">
        <w:t xml:space="preserve">                  $ref: 'TS29122_CommonData.yaml#/components/responses/413'</w:t>
      </w:r>
    </w:p>
    <w:p w14:paraId="181DF79D" w14:textId="77777777" w:rsidR="00AC1E1E" w:rsidRPr="005061DC" w:rsidRDefault="00AC1E1E" w:rsidP="00AC1E1E">
      <w:pPr>
        <w:pStyle w:val="PL"/>
      </w:pPr>
      <w:r w:rsidRPr="005061DC">
        <w:t xml:space="preserve">                '415':</w:t>
      </w:r>
    </w:p>
    <w:p w14:paraId="50B10F5C" w14:textId="77777777" w:rsidR="00AC1E1E" w:rsidRPr="005061DC" w:rsidRDefault="00AC1E1E" w:rsidP="00AC1E1E">
      <w:pPr>
        <w:pStyle w:val="PL"/>
      </w:pPr>
      <w:r w:rsidRPr="005061DC">
        <w:t xml:space="preserve">                  $ref: 'TS29122_CommonData.yaml#/components/responses/415'</w:t>
      </w:r>
    </w:p>
    <w:p w14:paraId="33A727A5" w14:textId="77777777" w:rsidR="00AC1E1E" w:rsidRPr="005061DC" w:rsidRDefault="00AC1E1E" w:rsidP="00AC1E1E">
      <w:pPr>
        <w:pStyle w:val="PL"/>
      </w:pPr>
      <w:r w:rsidRPr="005061DC">
        <w:t xml:space="preserve">                '429':</w:t>
      </w:r>
    </w:p>
    <w:p w14:paraId="2EA8BC02" w14:textId="77777777" w:rsidR="00AC1E1E" w:rsidRPr="005061DC" w:rsidRDefault="00AC1E1E" w:rsidP="00AC1E1E">
      <w:pPr>
        <w:pStyle w:val="PL"/>
      </w:pPr>
      <w:r w:rsidRPr="005061DC">
        <w:t xml:space="preserve">                  $ref: 'TS29122_CommonData.yaml#/components/responses/429'</w:t>
      </w:r>
    </w:p>
    <w:p w14:paraId="1A41751E" w14:textId="77777777" w:rsidR="00AC1E1E" w:rsidRPr="005061DC" w:rsidRDefault="00AC1E1E" w:rsidP="00AC1E1E">
      <w:pPr>
        <w:pStyle w:val="PL"/>
      </w:pPr>
      <w:r w:rsidRPr="005061DC">
        <w:t xml:space="preserve">                '500':</w:t>
      </w:r>
    </w:p>
    <w:p w14:paraId="5C36B1F3" w14:textId="77777777" w:rsidR="00AC1E1E" w:rsidRPr="005061DC" w:rsidRDefault="00AC1E1E" w:rsidP="00AC1E1E">
      <w:pPr>
        <w:pStyle w:val="PL"/>
      </w:pPr>
      <w:r w:rsidRPr="005061DC">
        <w:t xml:space="preserve">                  $ref: 'TS29122_CommonData.yaml#/components/responses/500'</w:t>
      </w:r>
    </w:p>
    <w:p w14:paraId="39559E01" w14:textId="77777777" w:rsidR="00AC1E1E" w:rsidRPr="005061DC" w:rsidRDefault="00AC1E1E" w:rsidP="00AC1E1E">
      <w:pPr>
        <w:pStyle w:val="PL"/>
      </w:pPr>
      <w:r w:rsidRPr="005061DC">
        <w:t xml:space="preserve">                '503':</w:t>
      </w:r>
    </w:p>
    <w:p w14:paraId="249B6754" w14:textId="77777777" w:rsidR="00AC1E1E" w:rsidRPr="005061DC" w:rsidRDefault="00AC1E1E" w:rsidP="00AC1E1E">
      <w:pPr>
        <w:pStyle w:val="PL"/>
      </w:pPr>
      <w:r w:rsidRPr="005061DC">
        <w:t xml:space="preserve">                  $ref: 'TS29122_CommonData.yaml#/components/responses/503'</w:t>
      </w:r>
    </w:p>
    <w:p w14:paraId="78D7C89F" w14:textId="77777777" w:rsidR="00AC1E1E" w:rsidRPr="005061DC" w:rsidRDefault="00AC1E1E" w:rsidP="00AC1E1E">
      <w:pPr>
        <w:pStyle w:val="PL"/>
      </w:pPr>
      <w:r w:rsidRPr="005061DC">
        <w:t xml:space="preserve">                default:</w:t>
      </w:r>
    </w:p>
    <w:p w14:paraId="09386411" w14:textId="77777777" w:rsidR="00AC1E1E" w:rsidRPr="005061DC" w:rsidRDefault="00AC1E1E" w:rsidP="00AC1E1E">
      <w:pPr>
        <w:pStyle w:val="PL"/>
      </w:pPr>
      <w:r w:rsidRPr="005061DC">
        <w:t xml:space="preserve">                  $ref: 'TS29122_CommonData.yaml#/components/responses/default'</w:t>
      </w:r>
    </w:p>
    <w:p w14:paraId="53638DA8" w14:textId="77777777" w:rsidR="00AC1E1E" w:rsidRPr="005061DC" w:rsidRDefault="00AC1E1E" w:rsidP="00AC1E1E">
      <w:pPr>
        <w:pStyle w:val="PL"/>
      </w:pPr>
      <w:r w:rsidRPr="005061DC">
        <w:t xml:space="preserve">      responses:</w:t>
      </w:r>
    </w:p>
    <w:p w14:paraId="2D3E49B0" w14:textId="77777777" w:rsidR="00AC1E1E" w:rsidRPr="005061DC" w:rsidRDefault="00AC1E1E" w:rsidP="00AC1E1E">
      <w:pPr>
        <w:pStyle w:val="PL"/>
      </w:pPr>
      <w:r w:rsidRPr="005061DC">
        <w:t xml:space="preserve">        '201':</w:t>
      </w:r>
    </w:p>
    <w:p w14:paraId="499DAEBE" w14:textId="77777777" w:rsidR="00AC1E1E" w:rsidRPr="005061DC" w:rsidRDefault="00AC1E1E" w:rsidP="00AC1E1E">
      <w:pPr>
        <w:pStyle w:val="PL"/>
      </w:pPr>
      <w:r w:rsidRPr="005061DC">
        <w:t xml:space="preserve">          description: Individual EAS Discovery Subscription resource created successfully.</w:t>
      </w:r>
    </w:p>
    <w:p w14:paraId="414585A4" w14:textId="77777777" w:rsidR="00AC1E1E" w:rsidRPr="005061DC" w:rsidRDefault="00AC1E1E" w:rsidP="00AC1E1E">
      <w:pPr>
        <w:pStyle w:val="PL"/>
      </w:pPr>
      <w:r w:rsidRPr="005061DC">
        <w:t xml:space="preserve">          content:</w:t>
      </w:r>
    </w:p>
    <w:p w14:paraId="2324BD85" w14:textId="77777777" w:rsidR="00AC1E1E" w:rsidRPr="005061DC" w:rsidRDefault="00AC1E1E" w:rsidP="00AC1E1E">
      <w:pPr>
        <w:pStyle w:val="PL"/>
      </w:pPr>
      <w:r w:rsidRPr="005061DC">
        <w:t xml:space="preserve">            application/json:</w:t>
      </w:r>
    </w:p>
    <w:p w14:paraId="53876218" w14:textId="77777777" w:rsidR="00AC1E1E" w:rsidRPr="005061DC" w:rsidRDefault="00AC1E1E" w:rsidP="00AC1E1E">
      <w:pPr>
        <w:pStyle w:val="PL"/>
      </w:pPr>
      <w:r w:rsidRPr="005061DC">
        <w:t xml:space="preserve">              schema:</w:t>
      </w:r>
    </w:p>
    <w:p w14:paraId="0BCB1733" w14:textId="77777777" w:rsidR="00AC1E1E" w:rsidRPr="005061DC" w:rsidRDefault="00AC1E1E" w:rsidP="00AC1E1E">
      <w:pPr>
        <w:pStyle w:val="PL"/>
      </w:pPr>
      <w:r w:rsidRPr="005061DC">
        <w:t xml:space="preserve">                $ref: '#/components/schemas/EasDiscoverySubscription'</w:t>
      </w:r>
    </w:p>
    <w:p w14:paraId="0945C943" w14:textId="77777777" w:rsidR="00AC1E1E" w:rsidRPr="005061DC" w:rsidRDefault="00AC1E1E" w:rsidP="00AC1E1E">
      <w:pPr>
        <w:pStyle w:val="PL"/>
      </w:pPr>
      <w:r w:rsidRPr="005061DC">
        <w:t xml:space="preserve">          headers:</w:t>
      </w:r>
    </w:p>
    <w:p w14:paraId="5546B8A0" w14:textId="77777777" w:rsidR="00AC1E1E" w:rsidRPr="005061DC" w:rsidRDefault="00AC1E1E" w:rsidP="00AC1E1E">
      <w:pPr>
        <w:pStyle w:val="PL"/>
      </w:pPr>
      <w:r w:rsidRPr="005061DC">
        <w:t xml:space="preserve">            Location:</w:t>
      </w:r>
    </w:p>
    <w:p w14:paraId="1525AF30" w14:textId="77777777" w:rsidR="00AC1E1E" w:rsidRPr="005061DC" w:rsidRDefault="00AC1E1E" w:rsidP="00AC1E1E">
      <w:pPr>
        <w:pStyle w:val="PL"/>
      </w:pPr>
      <w:r w:rsidRPr="005061DC">
        <w:t xml:space="preserve">              description: 'Contains the URI of the newly created resource'</w:t>
      </w:r>
    </w:p>
    <w:p w14:paraId="61BE8ED7" w14:textId="77777777" w:rsidR="00AC1E1E" w:rsidRPr="005061DC" w:rsidRDefault="00AC1E1E" w:rsidP="00AC1E1E">
      <w:pPr>
        <w:pStyle w:val="PL"/>
      </w:pPr>
      <w:r w:rsidRPr="005061DC">
        <w:t xml:space="preserve">              required: true</w:t>
      </w:r>
    </w:p>
    <w:p w14:paraId="667AB61B" w14:textId="77777777" w:rsidR="00AC1E1E" w:rsidRPr="005061DC" w:rsidRDefault="00AC1E1E" w:rsidP="00AC1E1E">
      <w:pPr>
        <w:pStyle w:val="PL"/>
      </w:pPr>
      <w:r w:rsidRPr="005061DC">
        <w:t xml:space="preserve">              schema:</w:t>
      </w:r>
    </w:p>
    <w:p w14:paraId="0CA90826" w14:textId="77777777" w:rsidR="00AC1E1E" w:rsidRPr="005061DC" w:rsidRDefault="00AC1E1E" w:rsidP="00AC1E1E">
      <w:pPr>
        <w:pStyle w:val="PL"/>
      </w:pPr>
      <w:r w:rsidRPr="005061DC">
        <w:t xml:space="preserve">                type: string</w:t>
      </w:r>
    </w:p>
    <w:p w14:paraId="4BAA4137" w14:textId="77777777" w:rsidR="00AC1E1E" w:rsidRPr="005061DC" w:rsidRDefault="00AC1E1E" w:rsidP="00AC1E1E">
      <w:pPr>
        <w:pStyle w:val="PL"/>
      </w:pPr>
      <w:r w:rsidRPr="005061DC">
        <w:t xml:space="preserve">        '400':</w:t>
      </w:r>
    </w:p>
    <w:p w14:paraId="5D94C9A6" w14:textId="77777777" w:rsidR="00AC1E1E" w:rsidRPr="005061DC" w:rsidRDefault="00AC1E1E" w:rsidP="00AC1E1E">
      <w:pPr>
        <w:pStyle w:val="PL"/>
      </w:pPr>
      <w:r w:rsidRPr="005061DC">
        <w:t xml:space="preserve">          $ref: 'TS29122_CommonData.yaml#/components/responses/400'</w:t>
      </w:r>
    </w:p>
    <w:p w14:paraId="3008CA02" w14:textId="77777777" w:rsidR="00AC1E1E" w:rsidRPr="005061DC" w:rsidRDefault="00AC1E1E" w:rsidP="00AC1E1E">
      <w:pPr>
        <w:pStyle w:val="PL"/>
      </w:pPr>
      <w:r w:rsidRPr="005061DC">
        <w:t xml:space="preserve">        '401':</w:t>
      </w:r>
    </w:p>
    <w:p w14:paraId="5C3A8D5C" w14:textId="77777777" w:rsidR="00AC1E1E" w:rsidRPr="005061DC" w:rsidRDefault="00AC1E1E" w:rsidP="00AC1E1E">
      <w:pPr>
        <w:pStyle w:val="PL"/>
      </w:pPr>
      <w:r w:rsidRPr="005061DC">
        <w:t xml:space="preserve">          $ref: 'TS29122_CommonData.yaml#/components/responses/401'</w:t>
      </w:r>
    </w:p>
    <w:p w14:paraId="4D4DEC12" w14:textId="77777777" w:rsidR="00AC1E1E" w:rsidRPr="005061DC" w:rsidRDefault="00AC1E1E" w:rsidP="00AC1E1E">
      <w:pPr>
        <w:pStyle w:val="PL"/>
      </w:pPr>
      <w:r w:rsidRPr="005061DC">
        <w:t xml:space="preserve">        '403':</w:t>
      </w:r>
    </w:p>
    <w:p w14:paraId="41664CB9" w14:textId="77777777" w:rsidR="00AC1E1E" w:rsidRPr="005061DC" w:rsidRDefault="00AC1E1E" w:rsidP="00AC1E1E">
      <w:pPr>
        <w:pStyle w:val="PL"/>
      </w:pPr>
      <w:r w:rsidRPr="005061DC">
        <w:t xml:space="preserve">          $ref: 'TS29122_CommonData.yaml#/components/responses/403'</w:t>
      </w:r>
    </w:p>
    <w:p w14:paraId="0C9A3B6A" w14:textId="77777777" w:rsidR="00AC1E1E" w:rsidRPr="005061DC" w:rsidRDefault="00AC1E1E" w:rsidP="00AC1E1E">
      <w:pPr>
        <w:pStyle w:val="PL"/>
      </w:pPr>
      <w:r w:rsidRPr="005061DC">
        <w:t xml:space="preserve">        '404':</w:t>
      </w:r>
    </w:p>
    <w:p w14:paraId="13E5FBB2" w14:textId="77777777" w:rsidR="00AC1E1E" w:rsidRPr="005061DC" w:rsidRDefault="00AC1E1E" w:rsidP="00AC1E1E">
      <w:pPr>
        <w:pStyle w:val="PL"/>
      </w:pPr>
      <w:r w:rsidRPr="005061DC">
        <w:t xml:space="preserve">          $ref: 'TS29122_CommonData.yaml#/components/responses/404'</w:t>
      </w:r>
    </w:p>
    <w:p w14:paraId="78F59941" w14:textId="77777777" w:rsidR="00AC1E1E" w:rsidRPr="005061DC" w:rsidRDefault="00AC1E1E" w:rsidP="00AC1E1E">
      <w:pPr>
        <w:pStyle w:val="PL"/>
      </w:pPr>
      <w:r w:rsidRPr="005061DC">
        <w:t xml:space="preserve">        '411':</w:t>
      </w:r>
    </w:p>
    <w:p w14:paraId="0105384C" w14:textId="77777777" w:rsidR="00AC1E1E" w:rsidRPr="005061DC" w:rsidRDefault="00AC1E1E" w:rsidP="00AC1E1E">
      <w:pPr>
        <w:pStyle w:val="PL"/>
      </w:pPr>
      <w:r w:rsidRPr="005061DC">
        <w:t xml:space="preserve">          $ref: 'TS29122_CommonData.yaml#/components/responses/411'</w:t>
      </w:r>
    </w:p>
    <w:p w14:paraId="404D5B74" w14:textId="77777777" w:rsidR="00AC1E1E" w:rsidRPr="005061DC" w:rsidRDefault="00AC1E1E" w:rsidP="00AC1E1E">
      <w:pPr>
        <w:pStyle w:val="PL"/>
      </w:pPr>
      <w:r w:rsidRPr="005061DC">
        <w:t xml:space="preserve">        '413':</w:t>
      </w:r>
    </w:p>
    <w:p w14:paraId="72BA528C" w14:textId="77777777" w:rsidR="00AC1E1E" w:rsidRPr="005061DC" w:rsidRDefault="00AC1E1E" w:rsidP="00AC1E1E">
      <w:pPr>
        <w:pStyle w:val="PL"/>
      </w:pPr>
      <w:r w:rsidRPr="005061DC">
        <w:t xml:space="preserve">          $ref: 'TS29122_CommonData.yaml#/components/responses/413'</w:t>
      </w:r>
    </w:p>
    <w:p w14:paraId="70FDAF41" w14:textId="77777777" w:rsidR="00AC1E1E" w:rsidRPr="005061DC" w:rsidRDefault="00AC1E1E" w:rsidP="00AC1E1E">
      <w:pPr>
        <w:pStyle w:val="PL"/>
      </w:pPr>
      <w:r w:rsidRPr="005061DC">
        <w:t xml:space="preserve">        '415':</w:t>
      </w:r>
    </w:p>
    <w:p w14:paraId="4F394E1E" w14:textId="77777777" w:rsidR="00AC1E1E" w:rsidRPr="005061DC" w:rsidRDefault="00AC1E1E" w:rsidP="00AC1E1E">
      <w:pPr>
        <w:pStyle w:val="PL"/>
      </w:pPr>
      <w:r w:rsidRPr="005061DC">
        <w:t xml:space="preserve">          $ref: 'TS29122_CommonData.yaml#/components/responses/415'</w:t>
      </w:r>
    </w:p>
    <w:p w14:paraId="6476B854" w14:textId="77777777" w:rsidR="00AC1E1E" w:rsidRPr="005061DC" w:rsidRDefault="00AC1E1E" w:rsidP="00AC1E1E">
      <w:pPr>
        <w:pStyle w:val="PL"/>
      </w:pPr>
      <w:r w:rsidRPr="005061DC">
        <w:t xml:space="preserve">        '429':</w:t>
      </w:r>
    </w:p>
    <w:p w14:paraId="398A49C7" w14:textId="77777777" w:rsidR="00AC1E1E" w:rsidRPr="005061DC" w:rsidRDefault="00AC1E1E" w:rsidP="00AC1E1E">
      <w:pPr>
        <w:pStyle w:val="PL"/>
      </w:pPr>
      <w:r w:rsidRPr="005061DC">
        <w:t xml:space="preserve">          $ref: 'TS29122_CommonData.yaml#/components/responses/429'</w:t>
      </w:r>
    </w:p>
    <w:p w14:paraId="093D3A47" w14:textId="77777777" w:rsidR="00AC1E1E" w:rsidRPr="005061DC" w:rsidRDefault="00AC1E1E" w:rsidP="00AC1E1E">
      <w:pPr>
        <w:pStyle w:val="PL"/>
      </w:pPr>
      <w:r w:rsidRPr="005061DC">
        <w:t xml:space="preserve">        '500':</w:t>
      </w:r>
    </w:p>
    <w:p w14:paraId="0CF16740" w14:textId="77777777" w:rsidR="00AC1E1E" w:rsidRPr="005061DC" w:rsidRDefault="00AC1E1E" w:rsidP="00AC1E1E">
      <w:pPr>
        <w:pStyle w:val="PL"/>
      </w:pPr>
      <w:r w:rsidRPr="005061DC">
        <w:lastRenderedPageBreak/>
        <w:t xml:space="preserve">          $ref: 'TS29122_CommonData.yaml#/components/responses/500'</w:t>
      </w:r>
    </w:p>
    <w:p w14:paraId="2412B13B" w14:textId="77777777" w:rsidR="00AC1E1E" w:rsidRPr="005061DC" w:rsidRDefault="00AC1E1E" w:rsidP="00AC1E1E">
      <w:pPr>
        <w:pStyle w:val="PL"/>
      </w:pPr>
      <w:r w:rsidRPr="005061DC">
        <w:t xml:space="preserve">        '503':</w:t>
      </w:r>
    </w:p>
    <w:p w14:paraId="7C25FA00" w14:textId="77777777" w:rsidR="00AC1E1E" w:rsidRPr="005061DC" w:rsidRDefault="00AC1E1E" w:rsidP="00AC1E1E">
      <w:pPr>
        <w:pStyle w:val="PL"/>
      </w:pPr>
      <w:r w:rsidRPr="005061DC">
        <w:t xml:space="preserve">          $ref: 'TS29122_CommonData.yaml#/components/responses/503'</w:t>
      </w:r>
    </w:p>
    <w:p w14:paraId="57F4BC79" w14:textId="77777777" w:rsidR="00AC1E1E" w:rsidRPr="005061DC" w:rsidRDefault="00AC1E1E" w:rsidP="00AC1E1E">
      <w:pPr>
        <w:pStyle w:val="PL"/>
      </w:pPr>
      <w:r w:rsidRPr="005061DC">
        <w:t xml:space="preserve">        default:</w:t>
      </w:r>
    </w:p>
    <w:p w14:paraId="62EF4C24" w14:textId="77777777" w:rsidR="00AC1E1E" w:rsidRPr="005061DC" w:rsidRDefault="00AC1E1E" w:rsidP="00AC1E1E">
      <w:pPr>
        <w:pStyle w:val="PL"/>
      </w:pPr>
      <w:r w:rsidRPr="005061DC">
        <w:t xml:space="preserve">          $ref: 'TS29122_CommonData.yaml#/components/responses/default'</w:t>
      </w:r>
    </w:p>
    <w:p w14:paraId="1148E749" w14:textId="77777777" w:rsidR="00AC1E1E" w:rsidRPr="005061DC" w:rsidRDefault="00AC1E1E" w:rsidP="00AC1E1E">
      <w:pPr>
        <w:pStyle w:val="PL"/>
      </w:pPr>
    </w:p>
    <w:p w14:paraId="34DD85B5" w14:textId="77777777" w:rsidR="00AC1E1E" w:rsidRPr="005061DC" w:rsidRDefault="00AC1E1E" w:rsidP="00AC1E1E">
      <w:pPr>
        <w:pStyle w:val="PL"/>
      </w:pPr>
      <w:r w:rsidRPr="005061DC">
        <w:t xml:space="preserve">  /subscriptions/{subscriptionId}:</w:t>
      </w:r>
    </w:p>
    <w:p w14:paraId="315F2E59" w14:textId="77777777" w:rsidR="00AC1E1E" w:rsidRPr="005061DC" w:rsidRDefault="00AC1E1E" w:rsidP="00AC1E1E">
      <w:pPr>
        <w:pStyle w:val="PL"/>
      </w:pPr>
      <w:r w:rsidRPr="005061DC">
        <w:t xml:space="preserve">    put:</w:t>
      </w:r>
    </w:p>
    <w:p w14:paraId="2B81CBA6" w14:textId="77777777" w:rsidR="00AC1E1E" w:rsidRPr="005061DC" w:rsidRDefault="00AC1E1E" w:rsidP="00AC1E1E">
      <w:pPr>
        <w:pStyle w:val="PL"/>
      </w:pPr>
      <w:r w:rsidRPr="005061DC">
        <w:t xml:space="preserve">      description: Updates an existing individual EAS discovery subscription identified by the subscriptionId.</w:t>
      </w:r>
    </w:p>
    <w:p w14:paraId="2D6E6570" w14:textId="77777777" w:rsidR="00AC1E1E" w:rsidRPr="005061DC" w:rsidRDefault="00AC1E1E" w:rsidP="00AC1E1E">
      <w:pPr>
        <w:pStyle w:val="PL"/>
      </w:pPr>
      <w:r w:rsidRPr="005061DC">
        <w:t xml:space="preserve">      tags:</w:t>
      </w:r>
    </w:p>
    <w:p w14:paraId="7F36541F" w14:textId="77777777" w:rsidR="00AC1E1E" w:rsidRPr="005061DC" w:rsidRDefault="00AC1E1E" w:rsidP="00AC1E1E">
      <w:pPr>
        <w:pStyle w:val="PL"/>
      </w:pPr>
      <w:r w:rsidRPr="005061DC">
        <w:t xml:space="preserve">        - Individual EAS Discovery Subscription</w:t>
      </w:r>
    </w:p>
    <w:p w14:paraId="624632AE" w14:textId="77777777" w:rsidR="00AC1E1E" w:rsidRPr="005061DC" w:rsidRDefault="00AC1E1E" w:rsidP="00AC1E1E">
      <w:pPr>
        <w:pStyle w:val="PL"/>
      </w:pPr>
      <w:r w:rsidRPr="005061DC">
        <w:t xml:space="preserve">      parameters:</w:t>
      </w:r>
    </w:p>
    <w:p w14:paraId="3A131C25" w14:textId="77777777" w:rsidR="00AC1E1E" w:rsidRPr="005061DC" w:rsidRDefault="00AC1E1E" w:rsidP="00AC1E1E">
      <w:pPr>
        <w:pStyle w:val="PL"/>
      </w:pPr>
      <w:r w:rsidRPr="005061DC">
        <w:t xml:space="preserve">        - name: subscriptionId</w:t>
      </w:r>
    </w:p>
    <w:p w14:paraId="0A2B969B" w14:textId="77777777" w:rsidR="00AC1E1E" w:rsidRPr="005061DC" w:rsidRDefault="00AC1E1E" w:rsidP="00AC1E1E">
      <w:pPr>
        <w:pStyle w:val="PL"/>
      </w:pPr>
      <w:r w:rsidRPr="005061DC">
        <w:t xml:space="preserve">          in: path</w:t>
      </w:r>
    </w:p>
    <w:p w14:paraId="453D5FA5" w14:textId="77777777" w:rsidR="00AC1E1E" w:rsidRPr="005061DC" w:rsidRDefault="00AC1E1E" w:rsidP="00AC1E1E">
      <w:pPr>
        <w:pStyle w:val="PL"/>
      </w:pPr>
      <w:r w:rsidRPr="005061DC">
        <w:t xml:space="preserve">          description: Identifies an individual EAS discovery subscription resource </w:t>
      </w:r>
    </w:p>
    <w:p w14:paraId="5E8B24A4" w14:textId="77777777" w:rsidR="00AC1E1E" w:rsidRPr="005061DC" w:rsidRDefault="00AC1E1E" w:rsidP="00AC1E1E">
      <w:pPr>
        <w:pStyle w:val="PL"/>
      </w:pPr>
      <w:r w:rsidRPr="005061DC">
        <w:t xml:space="preserve">          required: true</w:t>
      </w:r>
    </w:p>
    <w:p w14:paraId="1B099068" w14:textId="77777777" w:rsidR="00AC1E1E" w:rsidRPr="005061DC" w:rsidRDefault="00AC1E1E" w:rsidP="00AC1E1E">
      <w:pPr>
        <w:pStyle w:val="PL"/>
      </w:pPr>
      <w:r w:rsidRPr="005061DC">
        <w:t xml:space="preserve">          schema:</w:t>
      </w:r>
    </w:p>
    <w:p w14:paraId="58F59DAD" w14:textId="77777777" w:rsidR="00AC1E1E" w:rsidRPr="005061DC" w:rsidRDefault="00AC1E1E" w:rsidP="00AC1E1E">
      <w:pPr>
        <w:pStyle w:val="PL"/>
      </w:pPr>
      <w:r w:rsidRPr="005061DC">
        <w:t xml:space="preserve">            type: string</w:t>
      </w:r>
    </w:p>
    <w:p w14:paraId="61AEE304" w14:textId="77777777" w:rsidR="00AC1E1E" w:rsidRPr="005061DC" w:rsidRDefault="00AC1E1E" w:rsidP="00AC1E1E">
      <w:pPr>
        <w:pStyle w:val="PL"/>
      </w:pPr>
      <w:r w:rsidRPr="005061DC">
        <w:t xml:space="preserve">      requestBody:</w:t>
      </w:r>
    </w:p>
    <w:p w14:paraId="0D48033F" w14:textId="77777777" w:rsidR="00AC1E1E" w:rsidRPr="005061DC" w:rsidRDefault="00AC1E1E" w:rsidP="00AC1E1E">
      <w:pPr>
        <w:pStyle w:val="PL"/>
      </w:pPr>
      <w:r w:rsidRPr="005061DC">
        <w:t xml:space="preserve">        description: Parameters to replace the existing subscription</w:t>
      </w:r>
    </w:p>
    <w:p w14:paraId="1EB145DB" w14:textId="77777777" w:rsidR="00AC1E1E" w:rsidRPr="005061DC" w:rsidRDefault="00AC1E1E" w:rsidP="00AC1E1E">
      <w:pPr>
        <w:pStyle w:val="PL"/>
      </w:pPr>
      <w:r w:rsidRPr="005061DC">
        <w:t xml:space="preserve">        required: true</w:t>
      </w:r>
    </w:p>
    <w:p w14:paraId="11D19E5B" w14:textId="77777777" w:rsidR="00AC1E1E" w:rsidRPr="005061DC" w:rsidRDefault="00AC1E1E" w:rsidP="00AC1E1E">
      <w:pPr>
        <w:pStyle w:val="PL"/>
      </w:pPr>
      <w:r w:rsidRPr="005061DC">
        <w:t xml:space="preserve">        content:</w:t>
      </w:r>
    </w:p>
    <w:p w14:paraId="31B4BA96" w14:textId="77777777" w:rsidR="00AC1E1E" w:rsidRPr="005061DC" w:rsidRDefault="00AC1E1E" w:rsidP="00AC1E1E">
      <w:pPr>
        <w:pStyle w:val="PL"/>
      </w:pPr>
      <w:r w:rsidRPr="005061DC">
        <w:t xml:space="preserve">          application/json:</w:t>
      </w:r>
    </w:p>
    <w:p w14:paraId="7D66E8CD" w14:textId="77777777" w:rsidR="00AC1E1E" w:rsidRPr="005061DC" w:rsidRDefault="00AC1E1E" w:rsidP="00AC1E1E">
      <w:pPr>
        <w:pStyle w:val="PL"/>
      </w:pPr>
      <w:r w:rsidRPr="005061DC">
        <w:t xml:space="preserve">            schema:</w:t>
      </w:r>
    </w:p>
    <w:p w14:paraId="6FFDF848" w14:textId="77777777" w:rsidR="00AC1E1E" w:rsidRPr="005061DC" w:rsidRDefault="00AC1E1E" w:rsidP="00AC1E1E">
      <w:pPr>
        <w:pStyle w:val="PL"/>
      </w:pPr>
      <w:r w:rsidRPr="005061DC">
        <w:t xml:space="preserve">              $ref: '#/components/schemas/EasDiscoverySubscription'</w:t>
      </w:r>
    </w:p>
    <w:p w14:paraId="7D2ACD13" w14:textId="77777777" w:rsidR="00AC1E1E" w:rsidRPr="005061DC" w:rsidRDefault="00AC1E1E" w:rsidP="00AC1E1E">
      <w:pPr>
        <w:pStyle w:val="PL"/>
      </w:pPr>
      <w:r w:rsidRPr="005061DC">
        <w:t xml:space="preserve">      responses:</w:t>
      </w:r>
    </w:p>
    <w:p w14:paraId="6E0A59E5" w14:textId="77777777" w:rsidR="00AC1E1E" w:rsidRPr="005061DC" w:rsidRDefault="00AC1E1E" w:rsidP="00AC1E1E">
      <w:pPr>
        <w:pStyle w:val="PL"/>
      </w:pPr>
      <w:r w:rsidRPr="005061DC">
        <w:t xml:space="preserve">        '200':</w:t>
      </w:r>
    </w:p>
    <w:p w14:paraId="1E279A1C" w14:textId="77777777" w:rsidR="00AC1E1E" w:rsidRPr="005061DC" w:rsidRDefault="00AC1E1E" w:rsidP="00AC1E1E">
      <w:pPr>
        <w:pStyle w:val="PL"/>
      </w:pPr>
      <w:r w:rsidRPr="005061DC">
        <w:t xml:space="preserve">          description: OK (An individual EAS discovery subscription resource updated successfully)</w:t>
      </w:r>
    </w:p>
    <w:p w14:paraId="704FD7A5" w14:textId="77777777" w:rsidR="00AC1E1E" w:rsidRPr="005061DC" w:rsidRDefault="00AC1E1E" w:rsidP="00AC1E1E">
      <w:pPr>
        <w:pStyle w:val="PL"/>
      </w:pPr>
      <w:r w:rsidRPr="005061DC">
        <w:t xml:space="preserve">          content:</w:t>
      </w:r>
    </w:p>
    <w:p w14:paraId="4210CCFA" w14:textId="77777777" w:rsidR="00AC1E1E" w:rsidRPr="005061DC" w:rsidRDefault="00AC1E1E" w:rsidP="00AC1E1E">
      <w:pPr>
        <w:pStyle w:val="PL"/>
      </w:pPr>
      <w:r w:rsidRPr="005061DC">
        <w:t xml:space="preserve">            application/json:</w:t>
      </w:r>
    </w:p>
    <w:p w14:paraId="19946C5D" w14:textId="77777777" w:rsidR="00AC1E1E" w:rsidRPr="005061DC" w:rsidRDefault="00AC1E1E" w:rsidP="00AC1E1E">
      <w:pPr>
        <w:pStyle w:val="PL"/>
      </w:pPr>
      <w:r w:rsidRPr="005061DC">
        <w:t xml:space="preserve">              schema:</w:t>
      </w:r>
    </w:p>
    <w:p w14:paraId="6E0DE195" w14:textId="77777777" w:rsidR="00AC1E1E" w:rsidRPr="005061DC" w:rsidRDefault="00AC1E1E" w:rsidP="00AC1E1E">
      <w:pPr>
        <w:pStyle w:val="PL"/>
      </w:pPr>
      <w:r w:rsidRPr="005061DC">
        <w:t xml:space="preserve">                $ref: '#/components/schemas/EasDiscoverySubscription'</w:t>
      </w:r>
    </w:p>
    <w:p w14:paraId="2593FB01" w14:textId="77777777" w:rsidR="00AC1E1E" w:rsidRPr="005061DC" w:rsidRDefault="00AC1E1E" w:rsidP="00AC1E1E">
      <w:pPr>
        <w:pStyle w:val="PL"/>
      </w:pPr>
      <w:r w:rsidRPr="005061DC">
        <w:t xml:space="preserve">        '400':</w:t>
      </w:r>
    </w:p>
    <w:p w14:paraId="3911222A" w14:textId="77777777" w:rsidR="00AC1E1E" w:rsidRPr="005061DC" w:rsidRDefault="00AC1E1E" w:rsidP="00AC1E1E">
      <w:pPr>
        <w:pStyle w:val="PL"/>
      </w:pPr>
      <w:r w:rsidRPr="005061DC">
        <w:t xml:space="preserve">          $ref: 'TS29122_CommonData.yaml#/components/responses/400'</w:t>
      </w:r>
    </w:p>
    <w:p w14:paraId="61588610" w14:textId="77777777" w:rsidR="00AC1E1E" w:rsidRPr="005061DC" w:rsidRDefault="00AC1E1E" w:rsidP="00AC1E1E">
      <w:pPr>
        <w:pStyle w:val="PL"/>
      </w:pPr>
      <w:r w:rsidRPr="005061DC">
        <w:t xml:space="preserve">        '401':</w:t>
      </w:r>
    </w:p>
    <w:p w14:paraId="1C1C07BB" w14:textId="77777777" w:rsidR="00AC1E1E" w:rsidRPr="005061DC" w:rsidRDefault="00AC1E1E" w:rsidP="00AC1E1E">
      <w:pPr>
        <w:pStyle w:val="PL"/>
      </w:pPr>
      <w:r w:rsidRPr="005061DC">
        <w:t xml:space="preserve">          $ref: 'TS29122_CommonData.yaml#/components/responses/401'</w:t>
      </w:r>
    </w:p>
    <w:p w14:paraId="7A614455" w14:textId="77777777" w:rsidR="00AC1E1E" w:rsidRPr="005061DC" w:rsidRDefault="00AC1E1E" w:rsidP="00AC1E1E">
      <w:pPr>
        <w:pStyle w:val="PL"/>
      </w:pPr>
      <w:r w:rsidRPr="005061DC">
        <w:t xml:space="preserve">        '403':</w:t>
      </w:r>
    </w:p>
    <w:p w14:paraId="008761F3" w14:textId="77777777" w:rsidR="00AC1E1E" w:rsidRPr="005061DC" w:rsidRDefault="00AC1E1E" w:rsidP="00AC1E1E">
      <w:pPr>
        <w:pStyle w:val="PL"/>
      </w:pPr>
      <w:r w:rsidRPr="005061DC">
        <w:t xml:space="preserve">          $ref: 'TS29122_CommonData.yaml#/components/responses/403'</w:t>
      </w:r>
    </w:p>
    <w:p w14:paraId="64C55E7F" w14:textId="77777777" w:rsidR="00AC1E1E" w:rsidRPr="005061DC" w:rsidRDefault="00AC1E1E" w:rsidP="00AC1E1E">
      <w:pPr>
        <w:pStyle w:val="PL"/>
      </w:pPr>
      <w:r w:rsidRPr="005061DC">
        <w:t xml:space="preserve">        '404':</w:t>
      </w:r>
    </w:p>
    <w:p w14:paraId="02C72953" w14:textId="77777777" w:rsidR="00AC1E1E" w:rsidRPr="005061DC" w:rsidRDefault="00AC1E1E" w:rsidP="00AC1E1E">
      <w:pPr>
        <w:pStyle w:val="PL"/>
      </w:pPr>
      <w:r w:rsidRPr="005061DC">
        <w:t xml:space="preserve">          $ref: 'TS29122_CommonData.yaml#/components/responses/404'</w:t>
      </w:r>
    </w:p>
    <w:p w14:paraId="2D890568" w14:textId="77777777" w:rsidR="00AC1E1E" w:rsidRPr="005061DC" w:rsidRDefault="00AC1E1E" w:rsidP="00AC1E1E">
      <w:pPr>
        <w:pStyle w:val="PL"/>
      </w:pPr>
      <w:r w:rsidRPr="005061DC">
        <w:t xml:space="preserve">        '411':</w:t>
      </w:r>
    </w:p>
    <w:p w14:paraId="7CA13FB8" w14:textId="77777777" w:rsidR="00AC1E1E" w:rsidRPr="005061DC" w:rsidRDefault="00AC1E1E" w:rsidP="00AC1E1E">
      <w:pPr>
        <w:pStyle w:val="PL"/>
      </w:pPr>
      <w:r w:rsidRPr="005061DC">
        <w:t xml:space="preserve">          $ref: 'TS29122_CommonData.yaml#/components/responses/411'</w:t>
      </w:r>
    </w:p>
    <w:p w14:paraId="51167DFD" w14:textId="77777777" w:rsidR="00AC1E1E" w:rsidRPr="005061DC" w:rsidRDefault="00AC1E1E" w:rsidP="00AC1E1E">
      <w:pPr>
        <w:pStyle w:val="PL"/>
      </w:pPr>
      <w:r w:rsidRPr="005061DC">
        <w:t xml:space="preserve">        '413':</w:t>
      </w:r>
    </w:p>
    <w:p w14:paraId="66EC2E65" w14:textId="77777777" w:rsidR="00AC1E1E" w:rsidRPr="005061DC" w:rsidRDefault="00AC1E1E" w:rsidP="00AC1E1E">
      <w:pPr>
        <w:pStyle w:val="PL"/>
      </w:pPr>
      <w:r w:rsidRPr="005061DC">
        <w:t xml:space="preserve">          $ref: 'TS29122_CommonData.yaml#/components/responses/413'</w:t>
      </w:r>
    </w:p>
    <w:p w14:paraId="0DBCD094" w14:textId="77777777" w:rsidR="00AC1E1E" w:rsidRPr="005061DC" w:rsidRDefault="00AC1E1E" w:rsidP="00AC1E1E">
      <w:pPr>
        <w:pStyle w:val="PL"/>
      </w:pPr>
      <w:r w:rsidRPr="005061DC">
        <w:t xml:space="preserve">        '415':</w:t>
      </w:r>
    </w:p>
    <w:p w14:paraId="1F9A8939" w14:textId="77777777" w:rsidR="00AC1E1E" w:rsidRPr="005061DC" w:rsidRDefault="00AC1E1E" w:rsidP="00AC1E1E">
      <w:pPr>
        <w:pStyle w:val="PL"/>
      </w:pPr>
      <w:r w:rsidRPr="005061DC">
        <w:t xml:space="preserve">          $ref: 'TS29122_CommonData.yaml#/components/responses/415'</w:t>
      </w:r>
    </w:p>
    <w:p w14:paraId="068EFFD1" w14:textId="77777777" w:rsidR="00AC1E1E" w:rsidRPr="005061DC" w:rsidRDefault="00AC1E1E" w:rsidP="00AC1E1E">
      <w:pPr>
        <w:pStyle w:val="PL"/>
      </w:pPr>
      <w:r w:rsidRPr="005061DC">
        <w:t xml:space="preserve">        '429':</w:t>
      </w:r>
    </w:p>
    <w:p w14:paraId="36F89991" w14:textId="77777777" w:rsidR="00AC1E1E" w:rsidRPr="005061DC" w:rsidRDefault="00AC1E1E" w:rsidP="00AC1E1E">
      <w:pPr>
        <w:pStyle w:val="PL"/>
      </w:pPr>
      <w:r w:rsidRPr="005061DC">
        <w:t xml:space="preserve">          $ref: 'TS29122_CommonData.yaml#/components/responses/429'</w:t>
      </w:r>
    </w:p>
    <w:p w14:paraId="7A2822B1" w14:textId="77777777" w:rsidR="00AC1E1E" w:rsidRPr="005061DC" w:rsidRDefault="00AC1E1E" w:rsidP="00AC1E1E">
      <w:pPr>
        <w:pStyle w:val="PL"/>
      </w:pPr>
      <w:r w:rsidRPr="005061DC">
        <w:t xml:space="preserve">        '500':</w:t>
      </w:r>
    </w:p>
    <w:p w14:paraId="70C7EA64" w14:textId="77777777" w:rsidR="00AC1E1E" w:rsidRPr="005061DC" w:rsidRDefault="00AC1E1E" w:rsidP="00AC1E1E">
      <w:pPr>
        <w:pStyle w:val="PL"/>
      </w:pPr>
      <w:r w:rsidRPr="005061DC">
        <w:t xml:space="preserve">          $ref: 'TS29122_CommonData.yaml#/components/responses/500'</w:t>
      </w:r>
    </w:p>
    <w:p w14:paraId="4077F58A" w14:textId="77777777" w:rsidR="00AC1E1E" w:rsidRPr="005061DC" w:rsidRDefault="00AC1E1E" w:rsidP="00AC1E1E">
      <w:pPr>
        <w:pStyle w:val="PL"/>
      </w:pPr>
      <w:r w:rsidRPr="005061DC">
        <w:t xml:space="preserve">        '503':</w:t>
      </w:r>
    </w:p>
    <w:p w14:paraId="551388AC" w14:textId="77777777" w:rsidR="00AC1E1E" w:rsidRPr="005061DC" w:rsidRDefault="00AC1E1E" w:rsidP="00AC1E1E">
      <w:pPr>
        <w:pStyle w:val="PL"/>
      </w:pPr>
      <w:r w:rsidRPr="005061DC">
        <w:t xml:space="preserve">          $ref: 'TS29122_CommonData.yaml#/components/responses/503'</w:t>
      </w:r>
    </w:p>
    <w:p w14:paraId="696F0AA5" w14:textId="77777777" w:rsidR="00AC1E1E" w:rsidRPr="005061DC" w:rsidRDefault="00AC1E1E" w:rsidP="00AC1E1E">
      <w:pPr>
        <w:pStyle w:val="PL"/>
      </w:pPr>
      <w:r w:rsidRPr="005061DC">
        <w:t xml:space="preserve">        default:</w:t>
      </w:r>
    </w:p>
    <w:p w14:paraId="63F845D0" w14:textId="77777777" w:rsidR="00AC1E1E" w:rsidRPr="005061DC" w:rsidRDefault="00AC1E1E" w:rsidP="00AC1E1E">
      <w:pPr>
        <w:pStyle w:val="PL"/>
      </w:pPr>
      <w:r w:rsidRPr="005061DC">
        <w:t xml:space="preserve">          $ref: 'TS29122_CommonData.yaml#/components/responses/default'</w:t>
      </w:r>
    </w:p>
    <w:p w14:paraId="469B2FA7" w14:textId="77777777" w:rsidR="00AC1E1E" w:rsidRPr="005061DC" w:rsidRDefault="00AC1E1E" w:rsidP="00AC1E1E">
      <w:pPr>
        <w:pStyle w:val="PL"/>
      </w:pPr>
    </w:p>
    <w:p w14:paraId="4A7FF382" w14:textId="77777777" w:rsidR="00AC1E1E" w:rsidRPr="005061DC" w:rsidRDefault="00AC1E1E" w:rsidP="00AC1E1E">
      <w:pPr>
        <w:pStyle w:val="PL"/>
      </w:pPr>
      <w:r w:rsidRPr="005061DC">
        <w:t xml:space="preserve">    delete:</w:t>
      </w:r>
    </w:p>
    <w:p w14:paraId="29AD93E6" w14:textId="77777777" w:rsidR="00AC1E1E" w:rsidRPr="005061DC" w:rsidRDefault="00AC1E1E" w:rsidP="00AC1E1E">
      <w:pPr>
        <w:pStyle w:val="PL"/>
      </w:pPr>
      <w:r w:rsidRPr="005061DC">
        <w:t xml:space="preserve">      description: Deletes an existing individual EAS discovery subscription identified by the subscriptionId.</w:t>
      </w:r>
    </w:p>
    <w:p w14:paraId="030FB7F3" w14:textId="77777777" w:rsidR="00AC1E1E" w:rsidRPr="005061DC" w:rsidRDefault="00AC1E1E" w:rsidP="00AC1E1E">
      <w:pPr>
        <w:pStyle w:val="PL"/>
      </w:pPr>
      <w:r w:rsidRPr="005061DC">
        <w:t xml:space="preserve">      tags:</w:t>
      </w:r>
    </w:p>
    <w:p w14:paraId="0D108D25" w14:textId="77777777" w:rsidR="00AC1E1E" w:rsidRPr="005061DC" w:rsidRDefault="00AC1E1E" w:rsidP="00AC1E1E">
      <w:pPr>
        <w:pStyle w:val="PL"/>
      </w:pPr>
      <w:r w:rsidRPr="005061DC">
        <w:t xml:space="preserve">        - Individual EAS Discovery Subscription</w:t>
      </w:r>
    </w:p>
    <w:p w14:paraId="4F0369D5" w14:textId="77777777" w:rsidR="00AC1E1E" w:rsidRPr="005061DC" w:rsidRDefault="00AC1E1E" w:rsidP="00AC1E1E">
      <w:pPr>
        <w:pStyle w:val="PL"/>
      </w:pPr>
      <w:r w:rsidRPr="005061DC">
        <w:t xml:space="preserve">      parameters:</w:t>
      </w:r>
    </w:p>
    <w:p w14:paraId="50FFF359" w14:textId="77777777" w:rsidR="00AC1E1E" w:rsidRPr="005061DC" w:rsidRDefault="00AC1E1E" w:rsidP="00AC1E1E">
      <w:pPr>
        <w:pStyle w:val="PL"/>
      </w:pPr>
      <w:r w:rsidRPr="005061DC">
        <w:t xml:space="preserve">        - name: subscriptionId</w:t>
      </w:r>
    </w:p>
    <w:p w14:paraId="06278C3B" w14:textId="77777777" w:rsidR="00AC1E1E" w:rsidRPr="005061DC" w:rsidRDefault="00AC1E1E" w:rsidP="00AC1E1E">
      <w:pPr>
        <w:pStyle w:val="PL"/>
      </w:pPr>
      <w:r w:rsidRPr="005061DC">
        <w:t xml:space="preserve">          in: path</w:t>
      </w:r>
    </w:p>
    <w:p w14:paraId="363B6051" w14:textId="77777777" w:rsidR="00AC1E1E" w:rsidRPr="005061DC" w:rsidRDefault="00AC1E1E" w:rsidP="00AC1E1E">
      <w:pPr>
        <w:pStyle w:val="PL"/>
      </w:pPr>
      <w:r w:rsidRPr="005061DC">
        <w:t xml:space="preserve">          description: Identifies an individual EAS discovery subscription resource</w:t>
      </w:r>
    </w:p>
    <w:p w14:paraId="1EEAD5B3" w14:textId="77777777" w:rsidR="00AC1E1E" w:rsidRPr="005061DC" w:rsidRDefault="00AC1E1E" w:rsidP="00AC1E1E">
      <w:pPr>
        <w:pStyle w:val="PL"/>
      </w:pPr>
      <w:r w:rsidRPr="005061DC">
        <w:t xml:space="preserve">          required: true</w:t>
      </w:r>
    </w:p>
    <w:p w14:paraId="3214F870" w14:textId="77777777" w:rsidR="00AC1E1E" w:rsidRPr="005061DC" w:rsidRDefault="00AC1E1E" w:rsidP="00AC1E1E">
      <w:pPr>
        <w:pStyle w:val="PL"/>
      </w:pPr>
      <w:r w:rsidRPr="005061DC">
        <w:t xml:space="preserve">          schema:</w:t>
      </w:r>
    </w:p>
    <w:p w14:paraId="698BB44E" w14:textId="77777777" w:rsidR="00AC1E1E" w:rsidRPr="005061DC" w:rsidRDefault="00AC1E1E" w:rsidP="00AC1E1E">
      <w:pPr>
        <w:pStyle w:val="PL"/>
      </w:pPr>
      <w:r w:rsidRPr="005061DC">
        <w:t xml:space="preserve">            type: string</w:t>
      </w:r>
    </w:p>
    <w:p w14:paraId="2F910973" w14:textId="77777777" w:rsidR="00AC1E1E" w:rsidRPr="005061DC" w:rsidRDefault="00AC1E1E" w:rsidP="00AC1E1E">
      <w:pPr>
        <w:pStyle w:val="PL"/>
      </w:pPr>
      <w:r w:rsidRPr="005061DC">
        <w:t xml:space="preserve">      responses:</w:t>
      </w:r>
    </w:p>
    <w:p w14:paraId="6A2456F1" w14:textId="77777777" w:rsidR="00AC1E1E" w:rsidRPr="005061DC" w:rsidRDefault="00AC1E1E" w:rsidP="00AC1E1E">
      <w:pPr>
        <w:pStyle w:val="PL"/>
      </w:pPr>
      <w:r w:rsidRPr="005061DC">
        <w:t xml:space="preserve">        '204':</w:t>
      </w:r>
    </w:p>
    <w:p w14:paraId="0F285769" w14:textId="77777777" w:rsidR="00AC1E1E" w:rsidRPr="005061DC" w:rsidRDefault="00AC1E1E" w:rsidP="00AC1E1E">
      <w:pPr>
        <w:pStyle w:val="PL"/>
      </w:pPr>
      <w:r w:rsidRPr="005061DC">
        <w:t xml:space="preserve">          description: An individual EAS discovery subscription resource deleted successfully.</w:t>
      </w:r>
    </w:p>
    <w:p w14:paraId="19AE144A" w14:textId="77777777" w:rsidR="00AC1E1E" w:rsidRPr="005061DC" w:rsidRDefault="00AC1E1E" w:rsidP="00AC1E1E">
      <w:pPr>
        <w:pStyle w:val="PL"/>
      </w:pPr>
      <w:r w:rsidRPr="005061DC">
        <w:t xml:space="preserve">        '307':</w:t>
      </w:r>
    </w:p>
    <w:p w14:paraId="464D16C0" w14:textId="77777777" w:rsidR="00AC1E1E" w:rsidRPr="005061DC" w:rsidRDefault="00AC1E1E" w:rsidP="00AC1E1E">
      <w:pPr>
        <w:pStyle w:val="PL"/>
      </w:pPr>
      <w:r w:rsidRPr="005061DC">
        <w:t xml:space="preserve">          $ref: 'TS29122_CommonData.yaml#/components/responses/307'</w:t>
      </w:r>
    </w:p>
    <w:p w14:paraId="166EA29D" w14:textId="77777777" w:rsidR="00AC1E1E" w:rsidRPr="005061DC" w:rsidRDefault="00AC1E1E" w:rsidP="00AC1E1E">
      <w:pPr>
        <w:pStyle w:val="PL"/>
      </w:pPr>
      <w:r w:rsidRPr="005061DC">
        <w:t xml:space="preserve">        '308':</w:t>
      </w:r>
    </w:p>
    <w:p w14:paraId="2D6112DD" w14:textId="77777777" w:rsidR="00AC1E1E" w:rsidRPr="005061DC" w:rsidRDefault="00AC1E1E" w:rsidP="00AC1E1E">
      <w:pPr>
        <w:pStyle w:val="PL"/>
      </w:pPr>
      <w:r w:rsidRPr="005061DC">
        <w:t xml:space="preserve">          $ref: 'TS29122_CommonData.yaml#/components/responses/308'</w:t>
      </w:r>
    </w:p>
    <w:p w14:paraId="001D7A1C" w14:textId="77777777" w:rsidR="00AC1E1E" w:rsidRPr="005061DC" w:rsidRDefault="00AC1E1E" w:rsidP="00AC1E1E">
      <w:pPr>
        <w:pStyle w:val="PL"/>
      </w:pPr>
      <w:r w:rsidRPr="005061DC">
        <w:t xml:space="preserve">        '400':</w:t>
      </w:r>
    </w:p>
    <w:p w14:paraId="05E24523" w14:textId="77777777" w:rsidR="00AC1E1E" w:rsidRPr="005061DC" w:rsidRDefault="00AC1E1E" w:rsidP="00AC1E1E">
      <w:pPr>
        <w:pStyle w:val="PL"/>
      </w:pPr>
      <w:r w:rsidRPr="005061DC">
        <w:t xml:space="preserve">          $ref: 'TS29122_CommonData.yaml#/components/responses/400'</w:t>
      </w:r>
    </w:p>
    <w:p w14:paraId="548315B3" w14:textId="77777777" w:rsidR="00AC1E1E" w:rsidRPr="005061DC" w:rsidRDefault="00AC1E1E" w:rsidP="00AC1E1E">
      <w:pPr>
        <w:pStyle w:val="PL"/>
      </w:pPr>
      <w:r w:rsidRPr="005061DC">
        <w:t xml:space="preserve">        '401':</w:t>
      </w:r>
    </w:p>
    <w:p w14:paraId="43E44EE7" w14:textId="77777777" w:rsidR="00AC1E1E" w:rsidRPr="005061DC" w:rsidRDefault="00AC1E1E" w:rsidP="00AC1E1E">
      <w:pPr>
        <w:pStyle w:val="PL"/>
      </w:pPr>
      <w:r w:rsidRPr="005061DC">
        <w:lastRenderedPageBreak/>
        <w:t xml:space="preserve">          $ref: 'TS29122_CommonData.yaml#/components/responses/401'</w:t>
      </w:r>
    </w:p>
    <w:p w14:paraId="28B3C392" w14:textId="77777777" w:rsidR="00AC1E1E" w:rsidRPr="005061DC" w:rsidRDefault="00AC1E1E" w:rsidP="00AC1E1E">
      <w:pPr>
        <w:pStyle w:val="PL"/>
      </w:pPr>
      <w:r w:rsidRPr="005061DC">
        <w:t xml:space="preserve">        '403':</w:t>
      </w:r>
    </w:p>
    <w:p w14:paraId="13626EBD" w14:textId="77777777" w:rsidR="00AC1E1E" w:rsidRPr="005061DC" w:rsidRDefault="00AC1E1E" w:rsidP="00AC1E1E">
      <w:pPr>
        <w:pStyle w:val="PL"/>
      </w:pPr>
      <w:r w:rsidRPr="005061DC">
        <w:t xml:space="preserve">          $ref: 'TS29122_CommonData.yaml#/components/responses/403'</w:t>
      </w:r>
    </w:p>
    <w:p w14:paraId="423F1310" w14:textId="77777777" w:rsidR="00AC1E1E" w:rsidRPr="005061DC" w:rsidRDefault="00AC1E1E" w:rsidP="00AC1E1E">
      <w:pPr>
        <w:pStyle w:val="PL"/>
      </w:pPr>
      <w:r w:rsidRPr="005061DC">
        <w:t xml:space="preserve">        '404':</w:t>
      </w:r>
    </w:p>
    <w:p w14:paraId="08CB34D1" w14:textId="77777777" w:rsidR="00AC1E1E" w:rsidRPr="005061DC" w:rsidRDefault="00AC1E1E" w:rsidP="00AC1E1E">
      <w:pPr>
        <w:pStyle w:val="PL"/>
      </w:pPr>
      <w:r w:rsidRPr="005061DC">
        <w:t xml:space="preserve">          $ref: 'TS29122_CommonData.yaml#/components/responses/404'</w:t>
      </w:r>
    </w:p>
    <w:p w14:paraId="76B5EDE5" w14:textId="77777777" w:rsidR="00AC1E1E" w:rsidRPr="005061DC" w:rsidRDefault="00AC1E1E" w:rsidP="00AC1E1E">
      <w:pPr>
        <w:pStyle w:val="PL"/>
      </w:pPr>
      <w:r w:rsidRPr="005061DC">
        <w:t xml:space="preserve">        '429':</w:t>
      </w:r>
    </w:p>
    <w:p w14:paraId="3C745E55" w14:textId="77777777" w:rsidR="00AC1E1E" w:rsidRPr="005061DC" w:rsidRDefault="00AC1E1E" w:rsidP="00AC1E1E">
      <w:pPr>
        <w:pStyle w:val="PL"/>
      </w:pPr>
      <w:r w:rsidRPr="005061DC">
        <w:t xml:space="preserve">          $ref: 'TS29122_CommonData.yaml#/components/responses/429'</w:t>
      </w:r>
    </w:p>
    <w:p w14:paraId="5753AB55" w14:textId="77777777" w:rsidR="00AC1E1E" w:rsidRPr="005061DC" w:rsidRDefault="00AC1E1E" w:rsidP="00AC1E1E">
      <w:pPr>
        <w:pStyle w:val="PL"/>
      </w:pPr>
      <w:r w:rsidRPr="005061DC">
        <w:t xml:space="preserve">        '500':</w:t>
      </w:r>
    </w:p>
    <w:p w14:paraId="3FE0CE85" w14:textId="77777777" w:rsidR="00AC1E1E" w:rsidRPr="005061DC" w:rsidRDefault="00AC1E1E" w:rsidP="00AC1E1E">
      <w:pPr>
        <w:pStyle w:val="PL"/>
      </w:pPr>
      <w:r w:rsidRPr="005061DC">
        <w:t xml:space="preserve">          $ref: 'TS29122_CommonData.yaml#/components/responses/500'</w:t>
      </w:r>
    </w:p>
    <w:p w14:paraId="2E5F9AB6" w14:textId="77777777" w:rsidR="00AC1E1E" w:rsidRPr="005061DC" w:rsidRDefault="00AC1E1E" w:rsidP="00AC1E1E">
      <w:pPr>
        <w:pStyle w:val="PL"/>
      </w:pPr>
      <w:r w:rsidRPr="005061DC">
        <w:t xml:space="preserve">        '503':</w:t>
      </w:r>
    </w:p>
    <w:p w14:paraId="24BEFC27" w14:textId="77777777" w:rsidR="00AC1E1E" w:rsidRPr="005061DC" w:rsidRDefault="00AC1E1E" w:rsidP="00AC1E1E">
      <w:pPr>
        <w:pStyle w:val="PL"/>
      </w:pPr>
      <w:r w:rsidRPr="005061DC">
        <w:t xml:space="preserve">          $ref: 'TS29122_CommonData.yaml#/components/responses/503'</w:t>
      </w:r>
    </w:p>
    <w:p w14:paraId="4DDC3B4F" w14:textId="77777777" w:rsidR="00AC1E1E" w:rsidRPr="005061DC" w:rsidRDefault="00AC1E1E" w:rsidP="00AC1E1E">
      <w:pPr>
        <w:pStyle w:val="PL"/>
      </w:pPr>
      <w:r w:rsidRPr="005061DC">
        <w:t xml:space="preserve">        default:</w:t>
      </w:r>
    </w:p>
    <w:p w14:paraId="14DC290F" w14:textId="7D3F1E1D" w:rsidR="00AC1E1E" w:rsidRDefault="00AC1E1E" w:rsidP="00AC1E1E">
      <w:pPr>
        <w:pStyle w:val="PL"/>
      </w:pPr>
      <w:r w:rsidRPr="005061DC">
        <w:t xml:space="preserve">          $ref: 'TS29122_CommonData.yaml#/components/responses/default'</w:t>
      </w:r>
    </w:p>
    <w:p w14:paraId="5CBC9CE7" w14:textId="77777777" w:rsidR="00591412" w:rsidRDefault="00591412" w:rsidP="00591412">
      <w:pPr>
        <w:pStyle w:val="PL"/>
      </w:pPr>
      <w:r>
        <w:t xml:space="preserve">    patch:</w:t>
      </w:r>
    </w:p>
    <w:p w14:paraId="4ADC2AE0" w14:textId="77777777" w:rsidR="00591412" w:rsidRDefault="00591412" w:rsidP="00591412">
      <w:pPr>
        <w:pStyle w:val="PL"/>
      </w:pPr>
      <w:r>
        <w:t xml:space="preserve">      description: Partial update an existing EAS Discovery Subscription resource identified by a subscriptionId.</w:t>
      </w:r>
    </w:p>
    <w:p w14:paraId="7B65AEDC" w14:textId="77777777" w:rsidR="00591412" w:rsidRDefault="00591412" w:rsidP="00591412">
      <w:pPr>
        <w:pStyle w:val="PL"/>
      </w:pPr>
      <w:r>
        <w:t xml:space="preserve">      tags:</w:t>
      </w:r>
    </w:p>
    <w:p w14:paraId="06F225D0" w14:textId="77777777" w:rsidR="00591412" w:rsidRDefault="00591412" w:rsidP="00591412">
      <w:pPr>
        <w:pStyle w:val="PL"/>
      </w:pPr>
      <w:r>
        <w:t xml:space="preserve">        - Individual EAS Discovery Subscription</w:t>
      </w:r>
    </w:p>
    <w:p w14:paraId="12A141A8" w14:textId="77777777" w:rsidR="00591412" w:rsidRDefault="00591412" w:rsidP="00591412">
      <w:pPr>
        <w:pStyle w:val="PL"/>
      </w:pPr>
      <w:r>
        <w:t xml:space="preserve">      parameters:</w:t>
      </w:r>
    </w:p>
    <w:p w14:paraId="4F607A22" w14:textId="77777777" w:rsidR="00591412" w:rsidRDefault="00591412" w:rsidP="00591412">
      <w:pPr>
        <w:pStyle w:val="PL"/>
      </w:pPr>
      <w:r>
        <w:t xml:space="preserve">        - name: subscriptionId</w:t>
      </w:r>
    </w:p>
    <w:p w14:paraId="433A5BB8" w14:textId="77777777" w:rsidR="00591412" w:rsidRDefault="00591412" w:rsidP="00591412">
      <w:pPr>
        <w:pStyle w:val="PL"/>
      </w:pPr>
      <w:r>
        <w:t xml:space="preserve">          in: path</w:t>
      </w:r>
    </w:p>
    <w:p w14:paraId="30DD74DE" w14:textId="77777777" w:rsidR="00591412" w:rsidRDefault="00591412" w:rsidP="00591412">
      <w:pPr>
        <w:pStyle w:val="PL"/>
      </w:pPr>
      <w:r>
        <w:t xml:space="preserve">          description: Identifies an individual EAS discovery subscription resource </w:t>
      </w:r>
    </w:p>
    <w:p w14:paraId="3AD92604" w14:textId="77777777" w:rsidR="00591412" w:rsidRDefault="00591412" w:rsidP="00591412">
      <w:pPr>
        <w:pStyle w:val="PL"/>
      </w:pPr>
      <w:r>
        <w:t xml:space="preserve">          required: true</w:t>
      </w:r>
    </w:p>
    <w:p w14:paraId="3794383A" w14:textId="77777777" w:rsidR="00591412" w:rsidRDefault="00591412" w:rsidP="00591412">
      <w:pPr>
        <w:pStyle w:val="PL"/>
      </w:pPr>
      <w:r>
        <w:t xml:space="preserve">          schema:</w:t>
      </w:r>
    </w:p>
    <w:p w14:paraId="4C3DDB91" w14:textId="77777777" w:rsidR="00591412" w:rsidRDefault="00591412" w:rsidP="00591412">
      <w:pPr>
        <w:pStyle w:val="PL"/>
      </w:pPr>
      <w:r>
        <w:t xml:space="preserve">            type: string</w:t>
      </w:r>
    </w:p>
    <w:p w14:paraId="7C1D22FD" w14:textId="77777777" w:rsidR="00591412" w:rsidRDefault="00591412" w:rsidP="00591412">
      <w:pPr>
        <w:pStyle w:val="PL"/>
      </w:pPr>
      <w:r>
        <w:t xml:space="preserve">      requestBody:</w:t>
      </w:r>
    </w:p>
    <w:p w14:paraId="04D43189" w14:textId="77777777" w:rsidR="00591412" w:rsidRDefault="00591412" w:rsidP="00591412">
      <w:pPr>
        <w:pStyle w:val="PL"/>
      </w:pPr>
      <w:r>
        <w:t xml:space="preserve">        description: Parameters to replace the existing subscription</w:t>
      </w:r>
    </w:p>
    <w:p w14:paraId="5B7CFE5A" w14:textId="77777777" w:rsidR="00591412" w:rsidRDefault="00591412" w:rsidP="00591412">
      <w:pPr>
        <w:pStyle w:val="PL"/>
      </w:pPr>
      <w:r>
        <w:t xml:space="preserve">        required: true</w:t>
      </w:r>
    </w:p>
    <w:p w14:paraId="6536BBA1" w14:textId="77777777" w:rsidR="00591412" w:rsidRDefault="00591412" w:rsidP="00591412">
      <w:pPr>
        <w:pStyle w:val="PL"/>
      </w:pPr>
      <w:r>
        <w:t xml:space="preserve">        content:</w:t>
      </w:r>
    </w:p>
    <w:p w14:paraId="7FC8EFC4" w14:textId="77777777" w:rsidR="00591412" w:rsidRDefault="00591412" w:rsidP="00591412">
      <w:pPr>
        <w:pStyle w:val="PL"/>
      </w:pPr>
      <w:r>
        <w:t xml:space="preserve">          application/json:</w:t>
      </w:r>
    </w:p>
    <w:p w14:paraId="5AA34210" w14:textId="77777777" w:rsidR="00591412" w:rsidRDefault="00591412" w:rsidP="00591412">
      <w:pPr>
        <w:pStyle w:val="PL"/>
      </w:pPr>
      <w:r>
        <w:t xml:space="preserve">            schema:</w:t>
      </w:r>
    </w:p>
    <w:p w14:paraId="442A566D" w14:textId="77777777" w:rsidR="00591412" w:rsidRDefault="00591412" w:rsidP="00591412">
      <w:pPr>
        <w:pStyle w:val="PL"/>
      </w:pPr>
      <w:r>
        <w:t xml:space="preserve">              $ref: '#/components/schemas/EasDiscoverySubscriptionPatch'</w:t>
      </w:r>
    </w:p>
    <w:p w14:paraId="27425BAE" w14:textId="77777777" w:rsidR="00591412" w:rsidRDefault="00591412" w:rsidP="00591412">
      <w:pPr>
        <w:pStyle w:val="PL"/>
      </w:pPr>
      <w:r>
        <w:t xml:space="preserve">      responses:</w:t>
      </w:r>
    </w:p>
    <w:p w14:paraId="37C3F203" w14:textId="77777777" w:rsidR="00591412" w:rsidRDefault="00591412" w:rsidP="00591412">
      <w:pPr>
        <w:pStyle w:val="PL"/>
      </w:pPr>
      <w:r>
        <w:t xml:space="preserve">        '200':</w:t>
      </w:r>
    </w:p>
    <w:p w14:paraId="732821B9" w14:textId="77777777" w:rsidR="00591412" w:rsidRDefault="00591412" w:rsidP="00591412">
      <w:pPr>
        <w:pStyle w:val="PL"/>
      </w:pPr>
      <w:r>
        <w:t xml:space="preserve">          description: OK (An individual EAS discovery subscription resource updated successfully)</w:t>
      </w:r>
    </w:p>
    <w:p w14:paraId="65A29EBB" w14:textId="77777777" w:rsidR="00591412" w:rsidRDefault="00591412" w:rsidP="00591412">
      <w:pPr>
        <w:pStyle w:val="PL"/>
      </w:pPr>
      <w:r>
        <w:t xml:space="preserve">          content:</w:t>
      </w:r>
    </w:p>
    <w:p w14:paraId="2AB054C3" w14:textId="77777777" w:rsidR="00591412" w:rsidRDefault="00591412" w:rsidP="00591412">
      <w:pPr>
        <w:pStyle w:val="PL"/>
      </w:pPr>
      <w:r>
        <w:t xml:space="preserve">            application/json:</w:t>
      </w:r>
    </w:p>
    <w:p w14:paraId="49B074BC" w14:textId="77777777" w:rsidR="00591412" w:rsidRDefault="00591412" w:rsidP="00591412">
      <w:pPr>
        <w:pStyle w:val="PL"/>
      </w:pPr>
      <w:r>
        <w:t xml:space="preserve">              schema:</w:t>
      </w:r>
    </w:p>
    <w:p w14:paraId="117B3D78" w14:textId="77777777" w:rsidR="00591412" w:rsidRDefault="00591412" w:rsidP="00591412">
      <w:pPr>
        <w:pStyle w:val="PL"/>
      </w:pPr>
      <w:r>
        <w:t xml:space="preserve">                $ref: '#/components/schemas/EasDiscoverySubscription'</w:t>
      </w:r>
    </w:p>
    <w:p w14:paraId="3FF1F105" w14:textId="77777777" w:rsidR="00591412" w:rsidRDefault="00591412" w:rsidP="00591412">
      <w:pPr>
        <w:pStyle w:val="PL"/>
      </w:pPr>
      <w:r>
        <w:t xml:space="preserve">        '400':</w:t>
      </w:r>
    </w:p>
    <w:p w14:paraId="3FB83125" w14:textId="77777777" w:rsidR="00591412" w:rsidRDefault="00591412" w:rsidP="00591412">
      <w:pPr>
        <w:pStyle w:val="PL"/>
      </w:pPr>
      <w:r>
        <w:t xml:space="preserve">          $ref: 'TS29122_CommonData.yaml#/components/responses/400'</w:t>
      </w:r>
    </w:p>
    <w:p w14:paraId="18423A9A" w14:textId="77777777" w:rsidR="00591412" w:rsidRDefault="00591412" w:rsidP="00591412">
      <w:pPr>
        <w:pStyle w:val="PL"/>
      </w:pPr>
      <w:r>
        <w:t xml:space="preserve">        '401':</w:t>
      </w:r>
    </w:p>
    <w:p w14:paraId="3FCED779" w14:textId="77777777" w:rsidR="00591412" w:rsidRDefault="00591412" w:rsidP="00591412">
      <w:pPr>
        <w:pStyle w:val="PL"/>
      </w:pPr>
      <w:r>
        <w:t xml:space="preserve">          $ref: 'TS29122_CommonData.yaml#/components/responses/401'</w:t>
      </w:r>
    </w:p>
    <w:p w14:paraId="7D2D1944" w14:textId="77777777" w:rsidR="00591412" w:rsidRDefault="00591412" w:rsidP="00591412">
      <w:pPr>
        <w:pStyle w:val="PL"/>
      </w:pPr>
      <w:r>
        <w:t xml:space="preserve">        '403':</w:t>
      </w:r>
    </w:p>
    <w:p w14:paraId="462F3D83" w14:textId="77777777" w:rsidR="00591412" w:rsidRDefault="00591412" w:rsidP="00591412">
      <w:pPr>
        <w:pStyle w:val="PL"/>
      </w:pPr>
      <w:r>
        <w:t xml:space="preserve">          $ref: 'TS29122_CommonData.yaml#/components/responses/403'</w:t>
      </w:r>
    </w:p>
    <w:p w14:paraId="1D57B584" w14:textId="77777777" w:rsidR="00591412" w:rsidRDefault="00591412" w:rsidP="00591412">
      <w:pPr>
        <w:pStyle w:val="PL"/>
      </w:pPr>
      <w:r>
        <w:t xml:space="preserve">        '404':</w:t>
      </w:r>
    </w:p>
    <w:p w14:paraId="48DB4425" w14:textId="77777777" w:rsidR="00591412" w:rsidRDefault="00591412" w:rsidP="00591412">
      <w:pPr>
        <w:pStyle w:val="PL"/>
      </w:pPr>
      <w:r>
        <w:t xml:space="preserve">          $ref: 'TS29122_CommonData.yaml#/components/responses/404'</w:t>
      </w:r>
    </w:p>
    <w:p w14:paraId="1ED22C51" w14:textId="77777777" w:rsidR="00591412" w:rsidRDefault="00591412" w:rsidP="00591412">
      <w:pPr>
        <w:pStyle w:val="PL"/>
      </w:pPr>
      <w:r>
        <w:t xml:space="preserve">        '411':</w:t>
      </w:r>
    </w:p>
    <w:p w14:paraId="7FFACFFA" w14:textId="77777777" w:rsidR="00591412" w:rsidRDefault="00591412" w:rsidP="00591412">
      <w:pPr>
        <w:pStyle w:val="PL"/>
      </w:pPr>
      <w:r>
        <w:t xml:space="preserve">          $ref: 'TS29122_CommonData.yaml#/components/responses/411'</w:t>
      </w:r>
    </w:p>
    <w:p w14:paraId="54099EA2" w14:textId="77777777" w:rsidR="00591412" w:rsidRDefault="00591412" w:rsidP="00591412">
      <w:pPr>
        <w:pStyle w:val="PL"/>
      </w:pPr>
      <w:r>
        <w:t xml:space="preserve">        '413':</w:t>
      </w:r>
    </w:p>
    <w:p w14:paraId="10178D96" w14:textId="77777777" w:rsidR="00591412" w:rsidRDefault="00591412" w:rsidP="00591412">
      <w:pPr>
        <w:pStyle w:val="PL"/>
      </w:pPr>
      <w:r>
        <w:t xml:space="preserve">          $ref: 'TS29122_CommonData.yaml#/components/responses/413'</w:t>
      </w:r>
    </w:p>
    <w:p w14:paraId="729F7A12" w14:textId="77777777" w:rsidR="00591412" w:rsidRDefault="00591412" w:rsidP="00591412">
      <w:pPr>
        <w:pStyle w:val="PL"/>
      </w:pPr>
      <w:r>
        <w:t xml:space="preserve">        '415':</w:t>
      </w:r>
    </w:p>
    <w:p w14:paraId="6B1B08C9" w14:textId="77777777" w:rsidR="00591412" w:rsidRDefault="00591412" w:rsidP="00591412">
      <w:pPr>
        <w:pStyle w:val="PL"/>
      </w:pPr>
      <w:r>
        <w:t xml:space="preserve">          $ref: 'TS29122_CommonData.yaml#/components/responses/415'</w:t>
      </w:r>
    </w:p>
    <w:p w14:paraId="072CF7CA" w14:textId="77777777" w:rsidR="00591412" w:rsidRDefault="00591412" w:rsidP="00591412">
      <w:pPr>
        <w:pStyle w:val="PL"/>
      </w:pPr>
      <w:r>
        <w:t xml:space="preserve">        '429':</w:t>
      </w:r>
    </w:p>
    <w:p w14:paraId="632AC218" w14:textId="77777777" w:rsidR="00591412" w:rsidRDefault="00591412" w:rsidP="00591412">
      <w:pPr>
        <w:pStyle w:val="PL"/>
      </w:pPr>
      <w:r>
        <w:t xml:space="preserve">          $ref: 'TS29122_CommonData.yaml#/components/responses/429'</w:t>
      </w:r>
    </w:p>
    <w:p w14:paraId="7A64F805" w14:textId="77777777" w:rsidR="00591412" w:rsidRDefault="00591412" w:rsidP="00591412">
      <w:pPr>
        <w:pStyle w:val="PL"/>
      </w:pPr>
      <w:r>
        <w:t xml:space="preserve">        '500':</w:t>
      </w:r>
    </w:p>
    <w:p w14:paraId="0E8BC7D6" w14:textId="77777777" w:rsidR="00591412" w:rsidRDefault="00591412" w:rsidP="00591412">
      <w:pPr>
        <w:pStyle w:val="PL"/>
      </w:pPr>
      <w:r>
        <w:t xml:space="preserve">          $ref: 'TS29122_CommonData.yaml#/components/responses/500'</w:t>
      </w:r>
    </w:p>
    <w:p w14:paraId="237E2580" w14:textId="77777777" w:rsidR="00591412" w:rsidRDefault="00591412" w:rsidP="00591412">
      <w:pPr>
        <w:pStyle w:val="PL"/>
      </w:pPr>
      <w:r>
        <w:t xml:space="preserve">        '503':</w:t>
      </w:r>
    </w:p>
    <w:p w14:paraId="3971614A" w14:textId="77777777" w:rsidR="00591412" w:rsidRDefault="00591412" w:rsidP="00591412">
      <w:pPr>
        <w:pStyle w:val="PL"/>
      </w:pPr>
      <w:r>
        <w:t xml:space="preserve">          $ref: 'TS29122_CommonData.yaml#/components/responses/503'</w:t>
      </w:r>
    </w:p>
    <w:p w14:paraId="4DAE19CA" w14:textId="77777777" w:rsidR="00591412" w:rsidRDefault="00591412" w:rsidP="00591412">
      <w:pPr>
        <w:pStyle w:val="PL"/>
      </w:pPr>
      <w:r>
        <w:t xml:space="preserve">        default:</w:t>
      </w:r>
    </w:p>
    <w:p w14:paraId="7973331F" w14:textId="2F36250E" w:rsidR="00591412" w:rsidRPr="005061DC" w:rsidRDefault="00591412" w:rsidP="00AC1E1E">
      <w:pPr>
        <w:pStyle w:val="PL"/>
      </w:pPr>
      <w:r>
        <w:t xml:space="preserve">          $ref: 'TS29122_CommonData.yaml#/components/responses/default'</w:t>
      </w:r>
    </w:p>
    <w:p w14:paraId="5D1FD261" w14:textId="0F0351E0" w:rsidR="00AC1E1E" w:rsidRPr="005061DC" w:rsidRDefault="00AC1E1E" w:rsidP="00AC1E1E">
      <w:pPr>
        <w:pStyle w:val="PL"/>
      </w:pPr>
      <w:r w:rsidRPr="005061DC">
        <w:t xml:space="preserve">  /eas-profiles</w:t>
      </w:r>
      <w:r w:rsidR="0012785F">
        <w:t>/</w:t>
      </w:r>
      <w:r w:rsidR="0012785F">
        <w:rPr>
          <w:lang w:eastAsia="zh-CN"/>
        </w:rPr>
        <w:t>request-discovery</w:t>
      </w:r>
      <w:r w:rsidRPr="005061DC">
        <w:t>:</w:t>
      </w:r>
    </w:p>
    <w:p w14:paraId="28D6BA57" w14:textId="7304B95F" w:rsidR="00AC1E1E" w:rsidRPr="005061DC" w:rsidRDefault="00AC1E1E" w:rsidP="00AC1E1E">
      <w:pPr>
        <w:pStyle w:val="PL"/>
      </w:pPr>
      <w:r w:rsidRPr="005061DC">
        <w:t xml:space="preserve">    </w:t>
      </w:r>
      <w:r w:rsidR="0012785F">
        <w:t>post</w:t>
      </w:r>
      <w:r w:rsidRPr="005061DC">
        <w:t>:</w:t>
      </w:r>
    </w:p>
    <w:p w14:paraId="50B7730C" w14:textId="77777777" w:rsidR="00AC1E1E" w:rsidRPr="005061DC" w:rsidRDefault="00AC1E1E" w:rsidP="00AC1E1E">
      <w:pPr>
        <w:pStyle w:val="PL"/>
      </w:pPr>
      <w:r w:rsidRPr="005061DC">
        <w:t xml:space="preserve">      description: Provides EAS information requested by the UE.</w:t>
      </w:r>
    </w:p>
    <w:p w14:paraId="28C56C3A" w14:textId="77777777" w:rsidR="00AC1E1E" w:rsidRPr="005061DC" w:rsidRDefault="00AC1E1E" w:rsidP="00AC1E1E">
      <w:pPr>
        <w:pStyle w:val="PL"/>
      </w:pPr>
      <w:r w:rsidRPr="005061DC">
        <w:t xml:space="preserve">      tags:</w:t>
      </w:r>
    </w:p>
    <w:p w14:paraId="38D5B0E2" w14:textId="126B1A93" w:rsidR="00AC1E1E" w:rsidRDefault="00AC1E1E" w:rsidP="00AC1E1E">
      <w:pPr>
        <w:pStyle w:val="PL"/>
      </w:pPr>
      <w:r w:rsidRPr="005061DC">
        <w:t xml:space="preserve">        - EAS Profiles</w:t>
      </w:r>
    </w:p>
    <w:p w14:paraId="327C2C68" w14:textId="77777777" w:rsidR="0012785F" w:rsidRDefault="0012785F" w:rsidP="0012785F">
      <w:pPr>
        <w:pStyle w:val="PL"/>
      </w:pPr>
      <w:r>
        <w:t xml:space="preserve">      requestBody:</w:t>
      </w:r>
    </w:p>
    <w:p w14:paraId="60C069BF" w14:textId="77777777" w:rsidR="0012785F" w:rsidRDefault="0012785F" w:rsidP="0012785F">
      <w:pPr>
        <w:pStyle w:val="PL"/>
      </w:pPr>
      <w:r>
        <w:t xml:space="preserve">        required: true</w:t>
      </w:r>
    </w:p>
    <w:p w14:paraId="50A5A7AA" w14:textId="77777777" w:rsidR="0012785F" w:rsidRDefault="0012785F" w:rsidP="0012785F">
      <w:pPr>
        <w:pStyle w:val="PL"/>
      </w:pPr>
      <w:r>
        <w:t xml:space="preserve">        content:</w:t>
      </w:r>
    </w:p>
    <w:p w14:paraId="7E1E1872" w14:textId="77777777" w:rsidR="0012785F" w:rsidRDefault="0012785F" w:rsidP="0012785F">
      <w:pPr>
        <w:pStyle w:val="PL"/>
      </w:pPr>
      <w:r>
        <w:t xml:space="preserve">          application/json:</w:t>
      </w:r>
    </w:p>
    <w:p w14:paraId="639CB8A2" w14:textId="77777777" w:rsidR="0012785F" w:rsidRDefault="0012785F" w:rsidP="0012785F">
      <w:pPr>
        <w:pStyle w:val="PL"/>
      </w:pPr>
      <w:r>
        <w:t xml:space="preserve">            schema:</w:t>
      </w:r>
    </w:p>
    <w:p w14:paraId="31E72F34" w14:textId="73327064" w:rsidR="0012785F" w:rsidRPr="005061DC" w:rsidRDefault="0012785F" w:rsidP="00AC1E1E">
      <w:pPr>
        <w:pStyle w:val="PL"/>
      </w:pPr>
      <w:r>
        <w:t xml:space="preserve">              $ref: '#/components/schemas/</w:t>
      </w:r>
      <w:r w:rsidRPr="005061DC">
        <w:t>EasDiscoveryReq'</w:t>
      </w:r>
    </w:p>
    <w:p w14:paraId="3808CF4E" w14:textId="77777777" w:rsidR="00AC1E1E" w:rsidRPr="005061DC" w:rsidRDefault="00AC1E1E" w:rsidP="00AC1E1E">
      <w:pPr>
        <w:pStyle w:val="PL"/>
      </w:pPr>
      <w:r w:rsidRPr="005061DC">
        <w:t xml:space="preserve">      responses:</w:t>
      </w:r>
    </w:p>
    <w:p w14:paraId="4505B8D4" w14:textId="77777777" w:rsidR="00AC1E1E" w:rsidRPr="005061DC" w:rsidRDefault="00AC1E1E" w:rsidP="00AC1E1E">
      <w:pPr>
        <w:pStyle w:val="PL"/>
      </w:pPr>
      <w:r w:rsidRPr="005061DC">
        <w:t xml:space="preserve">        '200':</w:t>
      </w:r>
    </w:p>
    <w:p w14:paraId="07908086" w14:textId="77777777" w:rsidR="00AC1E1E" w:rsidRPr="005061DC" w:rsidRDefault="00AC1E1E" w:rsidP="00AC1E1E">
      <w:pPr>
        <w:pStyle w:val="PL"/>
      </w:pPr>
      <w:r w:rsidRPr="005061DC">
        <w:t xml:space="preserve">          description: OK (The requested EAS discovery information was returned successfully)</w:t>
      </w:r>
    </w:p>
    <w:p w14:paraId="4D9F508C" w14:textId="77777777" w:rsidR="00AC1E1E" w:rsidRPr="005061DC" w:rsidRDefault="00AC1E1E" w:rsidP="00AC1E1E">
      <w:pPr>
        <w:pStyle w:val="PL"/>
      </w:pPr>
      <w:r w:rsidRPr="005061DC">
        <w:t xml:space="preserve">          content:</w:t>
      </w:r>
    </w:p>
    <w:p w14:paraId="73E1E9B7" w14:textId="77777777" w:rsidR="00AC1E1E" w:rsidRPr="005061DC" w:rsidRDefault="00AC1E1E" w:rsidP="00AC1E1E">
      <w:pPr>
        <w:pStyle w:val="PL"/>
      </w:pPr>
      <w:r w:rsidRPr="005061DC">
        <w:t xml:space="preserve">            application/json:</w:t>
      </w:r>
    </w:p>
    <w:p w14:paraId="3CD01009" w14:textId="77777777" w:rsidR="00AC1E1E" w:rsidRPr="005061DC" w:rsidRDefault="00AC1E1E" w:rsidP="00AC1E1E">
      <w:pPr>
        <w:pStyle w:val="PL"/>
      </w:pPr>
      <w:r w:rsidRPr="005061DC">
        <w:t xml:space="preserve">              schema:</w:t>
      </w:r>
    </w:p>
    <w:p w14:paraId="1503FB2B" w14:textId="77777777" w:rsidR="00AC1E1E" w:rsidRPr="005061DC" w:rsidRDefault="00AC1E1E" w:rsidP="00AC1E1E">
      <w:pPr>
        <w:pStyle w:val="PL"/>
      </w:pPr>
      <w:r w:rsidRPr="005061DC">
        <w:t xml:space="preserve">                $ref: '#/components/schemas/EasDiscoveryResp'</w:t>
      </w:r>
    </w:p>
    <w:p w14:paraId="54C7688D" w14:textId="77777777" w:rsidR="00AC1E1E" w:rsidRPr="005061DC" w:rsidRDefault="00AC1E1E" w:rsidP="00AC1E1E">
      <w:pPr>
        <w:pStyle w:val="PL"/>
      </w:pPr>
      <w:r w:rsidRPr="005061DC">
        <w:t xml:space="preserve">        '307':</w:t>
      </w:r>
    </w:p>
    <w:p w14:paraId="0102D174" w14:textId="77777777" w:rsidR="00AC1E1E" w:rsidRPr="005061DC" w:rsidRDefault="00AC1E1E" w:rsidP="00AC1E1E">
      <w:pPr>
        <w:pStyle w:val="PL"/>
      </w:pPr>
      <w:r w:rsidRPr="005061DC">
        <w:t xml:space="preserve">          $ref: 'TS29122_CommonData.yaml#/components/responses/307'</w:t>
      </w:r>
    </w:p>
    <w:p w14:paraId="6429F5A7" w14:textId="77777777" w:rsidR="00AC1E1E" w:rsidRPr="005061DC" w:rsidRDefault="00AC1E1E" w:rsidP="00AC1E1E">
      <w:pPr>
        <w:pStyle w:val="PL"/>
      </w:pPr>
      <w:r w:rsidRPr="005061DC">
        <w:t xml:space="preserve">        '308':</w:t>
      </w:r>
    </w:p>
    <w:p w14:paraId="38C1EF72" w14:textId="77777777" w:rsidR="00AC1E1E" w:rsidRPr="005061DC" w:rsidRDefault="00AC1E1E" w:rsidP="00AC1E1E">
      <w:pPr>
        <w:pStyle w:val="PL"/>
      </w:pPr>
      <w:r w:rsidRPr="005061DC">
        <w:t xml:space="preserve">          $ref: 'TS29122_CommonData.yaml#/components/responses/308'</w:t>
      </w:r>
    </w:p>
    <w:p w14:paraId="030BBD50" w14:textId="77777777" w:rsidR="00AC1E1E" w:rsidRPr="005061DC" w:rsidRDefault="00AC1E1E" w:rsidP="00AC1E1E">
      <w:pPr>
        <w:pStyle w:val="PL"/>
      </w:pPr>
      <w:r w:rsidRPr="005061DC">
        <w:t xml:space="preserve">        '400':</w:t>
      </w:r>
    </w:p>
    <w:p w14:paraId="746A51D1" w14:textId="77777777" w:rsidR="00AC1E1E" w:rsidRPr="005061DC" w:rsidRDefault="00AC1E1E" w:rsidP="00AC1E1E">
      <w:pPr>
        <w:pStyle w:val="PL"/>
      </w:pPr>
      <w:r w:rsidRPr="005061DC">
        <w:t xml:space="preserve">          $ref: 'TS29122_CommonData.yaml#/components/responses/400'</w:t>
      </w:r>
    </w:p>
    <w:p w14:paraId="2DD1C221" w14:textId="77777777" w:rsidR="00AC1E1E" w:rsidRPr="005061DC" w:rsidRDefault="00AC1E1E" w:rsidP="00AC1E1E">
      <w:pPr>
        <w:pStyle w:val="PL"/>
      </w:pPr>
      <w:r w:rsidRPr="005061DC">
        <w:t xml:space="preserve">        '401':</w:t>
      </w:r>
    </w:p>
    <w:p w14:paraId="6311387D" w14:textId="77777777" w:rsidR="00AC1E1E" w:rsidRPr="005061DC" w:rsidRDefault="00AC1E1E" w:rsidP="00AC1E1E">
      <w:pPr>
        <w:pStyle w:val="PL"/>
      </w:pPr>
      <w:r w:rsidRPr="005061DC">
        <w:t xml:space="preserve">          $ref: 'TS29122_CommonData.yaml#/components/responses/401'</w:t>
      </w:r>
    </w:p>
    <w:p w14:paraId="26B0FEB6" w14:textId="77777777" w:rsidR="00AC1E1E" w:rsidRPr="005061DC" w:rsidRDefault="00AC1E1E" w:rsidP="00AC1E1E">
      <w:pPr>
        <w:pStyle w:val="PL"/>
      </w:pPr>
      <w:r w:rsidRPr="005061DC">
        <w:t xml:space="preserve">        '403':</w:t>
      </w:r>
    </w:p>
    <w:p w14:paraId="6F2843C9" w14:textId="77777777" w:rsidR="00AC1E1E" w:rsidRPr="005061DC" w:rsidRDefault="00AC1E1E" w:rsidP="00AC1E1E">
      <w:pPr>
        <w:pStyle w:val="PL"/>
      </w:pPr>
      <w:r w:rsidRPr="005061DC">
        <w:t xml:space="preserve">          $ref: 'TS29122_CommonData.yaml#/components/responses/403'</w:t>
      </w:r>
    </w:p>
    <w:p w14:paraId="76BD74A5" w14:textId="77777777" w:rsidR="00AC1E1E" w:rsidRPr="005061DC" w:rsidRDefault="00AC1E1E" w:rsidP="00AC1E1E">
      <w:pPr>
        <w:pStyle w:val="PL"/>
      </w:pPr>
      <w:r w:rsidRPr="005061DC">
        <w:t xml:space="preserve">        '404':</w:t>
      </w:r>
    </w:p>
    <w:p w14:paraId="5D30DD3E" w14:textId="77777777" w:rsidR="00AC1E1E" w:rsidRPr="005061DC" w:rsidRDefault="00AC1E1E" w:rsidP="00AC1E1E">
      <w:pPr>
        <w:pStyle w:val="PL"/>
      </w:pPr>
      <w:r w:rsidRPr="005061DC">
        <w:t xml:space="preserve">          $ref: 'TS29122_CommonData.yaml#/components/responses/404'</w:t>
      </w:r>
    </w:p>
    <w:p w14:paraId="36A484BE" w14:textId="77777777" w:rsidR="00AC1E1E" w:rsidRPr="005061DC" w:rsidRDefault="00AC1E1E" w:rsidP="00AC1E1E">
      <w:pPr>
        <w:pStyle w:val="PL"/>
      </w:pPr>
      <w:r w:rsidRPr="005061DC">
        <w:t xml:space="preserve">        '406':</w:t>
      </w:r>
    </w:p>
    <w:p w14:paraId="6085321B" w14:textId="77777777" w:rsidR="00AC1E1E" w:rsidRPr="005061DC" w:rsidRDefault="00AC1E1E" w:rsidP="00AC1E1E">
      <w:pPr>
        <w:pStyle w:val="PL"/>
      </w:pPr>
      <w:r w:rsidRPr="005061DC">
        <w:t xml:space="preserve">          $ref: 'TS29122_CommonData.yaml#/components/responses/406'</w:t>
      </w:r>
    </w:p>
    <w:p w14:paraId="70E021C7" w14:textId="77777777" w:rsidR="00AC1E1E" w:rsidRPr="005061DC" w:rsidRDefault="00AC1E1E" w:rsidP="00AC1E1E">
      <w:pPr>
        <w:pStyle w:val="PL"/>
      </w:pPr>
      <w:r w:rsidRPr="005061DC">
        <w:t xml:space="preserve">        '429':</w:t>
      </w:r>
    </w:p>
    <w:p w14:paraId="617CC5AE" w14:textId="77777777" w:rsidR="00AC1E1E" w:rsidRPr="005061DC" w:rsidRDefault="00AC1E1E" w:rsidP="00AC1E1E">
      <w:pPr>
        <w:pStyle w:val="PL"/>
      </w:pPr>
      <w:r w:rsidRPr="005061DC">
        <w:t xml:space="preserve">          $ref: 'TS29122_CommonData.yaml#/components/responses/429'</w:t>
      </w:r>
    </w:p>
    <w:p w14:paraId="0AB87DC1" w14:textId="77777777" w:rsidR="00AC1E1E" w:rsidRPr="005061DC" w:rsidRDefault="00AC1E1E" w:rsidP="00AC1E1E">
      <w:pPr>
        <w:pStyle w:val="PL"/>
      </w:pPr>
      <w:r w:rsidRPr="005061DC">
        <w:t xml:space="preserve">        '500':</w:t>
      </w:r>
    </w:p>
    <w:p w14:paraId="62BD0AE9" w14:textId="77777777" w:rsidR="00AC1E1E" w:rsidRPr="005061DC" w:rsidRDefault="00AC1E1E" w:rsidP="00AC1E1E">
      <w:pPr>
        <w:pStyle w:val="PL"/>
      </w:pPr>
      <w:r w:rsidRPr="005061DC">
        <w:t xml:space="preserve">          $ref: 'TS29122_CommonData.yaml#/components/responses/500'</w:t>
      </w:r>
    </w:p>
    <w:p w14:paraId="09587686" w14:textId="77777777" w:rsidR="00AC1E1E" w:rsidRPr="005061DC" w:rsidRDefault="00AC1E1E" w:rsidP="00AC1E1E">
      <w:pPr>
        <w:pStyle w:val="PL"/>
      </w:pPr>
      <w:r w:rsidRPr="005061DC">
        <w:t xml:space="preserve">        '503':</w:t>
      </w:r>
    </w:p>
    <w:p w14:paraId="21C7990C" w14:textId="77777777" w:rsidR="00AC1E1E" w:rsidRPr="005061DC" w:rsidRDefault="00AC1E1E" w:rsidP="00AC1E1E">
      <w:pPr>
        <w:pStyle w:val="PL"/>
      </w:pPr>
      <w:r w:rsidRPr="005061DC">
        <w:t xml:space="preserve">          $ref: 'TS29122_CommonData.yaml#/components/responses/503'</w:t>
      </w:r>
    </w:p>
    <w:p w14:paraId="014714D7" w14:textId="77777777" w:rsidR="00AC1E1E" w:rsidRPr="005061DC" w:rsidRDefault="00AC1E1E" w:rsidP="00AC1E1E">
      <w:pPr>
        <w:pStyle w:val="PL"/>
      </w:pPr>
      <w:r w:rsidRPr="005061DC">
        <w:t xml:space="preserve">        default:</w:t>
      </w:r>
    </w:p>
    <w:p w14:paraId="1EF7276B" w14:textId="77777777" w:rsidR="00AC1E1E" w:rsidRPr="005061DC" w:rsidRDefault="00AC1E1E" w:rsidP="00AC1E1E">
      <w:pPr>
        <w:pStyle w:val="PL"/>
      </w:pPr>
      <w:r w:rsidRPr="005061DC">
        <w:t xml:space="preserve">          $ref: 'TS29122_CommonData.yaml#/components/responses/default'</w:t>
      </w:r>
    </w:p>
    <w:p w14:paraId="0AAFE6E7" w14:textId="77777777" w:rsidR="00AC1E1E" w:rsidRPr="005061DC" w:rsidRDefault="00AC1E1E" w:rsidP="00AC1E1E">
      <w:pPr>
        <w:pStyle w:val="PL"/>
      </w:pPr>
    </w:p>
    <w:p w14:paraId="5C37A78E" w14:textId="77777777" w:rsidR="00AC1E1E" w:rsidRPr="005061DC" w:rsidRDefault="00AC1E1E" w:rsidP="00AC1E1E">
      <w:pPr>
        <w:pStyle w:val="PL"/>
      </w:pPr>
      <w:r w:rsidRPr="005061DC">
        <w:t>components:</w:t>
      </w:r>
    </w:p>
    <w:p w14:paraId="5E23E556" w14:textId="77777777" w:rsidR="00AC1E1E" w:rsidRPr="005061DC" w:rsidRDefault="00AC1E1E" w:rsidP="00AC1E1E">
      <w:pPr>
        <w:pStyle w:val="PL"/>
      </w:pPr>
      <w:r w:rsidRPr="005061DC">
        <w:t xml:space="preserve">  securitySchemes:</w:t>
      </w:r>
    </w:p>
    <w:p w14:paraId="2222083C" w14:textId="77777777" w:rsidR="00AC1E1E" w:rsidRPr="005061DC" w:rsidRDefault="00AC1E1E" w:rsidP="00AC1E1E">
      <w:pPr>
        <w:pStyle w:val="PL"/>
      </w:pPr>
      <w:r w:rsidRPr="005061DC">
        <w:t xml:space="preserve">    oAuth2ClientCredentials:</w:t>
      </w:r>
    </w:p>
    <w:p w14:paraId="0EA2A02B" w14:textId="77777777" w:rsidR="00AC1E1E" w:rsidRPr="005061DC" w:rsidRDefault="00AC1E1E" w:rsidP="00AC1E1E">
      <w:pPr>
        <w:pStyle w:val="PL"/>
      </w:pPr>
      <w:r w:rsidRPr="005061DC">
        <w:t xml:space="preserve">      type: oauth2</w:t>
      </w:r>
    </w:p>
    <w:p w14:paraId="0FE75835" w14:textId="77777777" w:rsidR="00AC1E1E" w:rsidRPr="005061DC" w:rsidRDefault="00AC1E1E" w:rsidP="00AC1E1E">
      <w:pPr>
        <w:pStyle w:val="PL"/>
      </w:pPr>
      <w:r w:rsidRPr="005061DC">
        <w:t xml:space="preserve">      flows:</w:t>
      </w:r>
    </w:p>
    <w:p w14:paraId="392FA0C7" w14:textId="77777777" w:rsidR="00AC1E1E" w:rsidRPr="005061DC" w:rsidRDefault="00AC1E1E" w:rsidP="00AC1E1E">
      <w:pPr>
        <w:pStyle w:val="PL"/>
      </w:pPr>
      <w:r w:rsidRPr="005061DC">
        <w:t xml:space="preserve">        clientCredentials:</w:t>
      </w:r>
    </w:p>
    <w:p w14:paraId="7337BC9E" w14:textId="77777777" w:rsidR="00AC1E1E" w:rsidRPr="005061DC" w:rsidRDefault="00AC1E1E" w:rsidP="00AC1E1E">
      <w:pPr>
        <w:pStyle w:val="PL"/>
      </w:pPr>
      <w:r w:rsidRPr="005061DC">
        <w:t xml:space="preserve">          tokenUrl: '{tokenUrl}'</w:t>
      </w:r>
    </w:p>
    <w:p w14:paraId="3C4C00CB" w14:textId="77777777" w:rsidR="00AC1E1E" w:rsidRPr="005061DC" w:rsidRDefault="00AC1E1E" w:rsidP="00AC1E1E">
      <w:pPr>
        <w:pStyle w:val="PL"/>
      </w:pPr>
      <w:r w:rsidRPr="005061DC">
        <w:t xml:space="preserve">          scopes: {}</w:t>
      </w:r>
    </w:p>
    <w:p w14:paraId="4AC74E47" w14:textId="77777777" w:rsidR="00AC1E1E" w:rsidRPr="005061DC" w:rsidRDefault="00AC1E1E" w:rsidP="00AC1E1E">
      <w:pPr>
        <w:pStyle w:val="PL"/>
      </w:pPr>
      <w:r w:rsidRPr="005061DC">
        <w:t xml:space="preserve">  schemas:</w:t>
      </w:r>
    </w:p>
    <w:p w14:paraId="5B12CE29" w14:textId="77777777" w:rsidR="00AC1E1E" w:rsidRPr="005061DC" w:rsidRDefault="00AC1E1E" w:rsidP="00AC1E1E">
      <w:pPr>
        <w:pStyle w:val="PL"/>
      </w:pPr>
      <w:r w:rsidRPr="005061DC">
        <w:t xml:space="preserve">    EasDiscoveryReq:</w:t>
      </w:r>
    </w:p>
    <w:p w14:paraId="7B7BE8F6" w14:textId="77777777" w:rsidR="00AC1E1E" w:rsidRPr="005061DC" w:rsidRDefault="00AC1E1E" w:rsidP="00AC1E1E">
      <w:pPr>
        <w:pStyle w:val="PL"/>
      </w:pPr>
      <w:r w:rsidRPr="005061DC">
        <w:t xml:space="preserve">      description: ECS service provisioning request information.</w:t>
      </w:r>
    </w:p>
    <w:p w14:paraId="5BA51F0D" w14:textId="77777777" w:rsidR="00AC1E1E" w:rsidRPr="005061DC" w:rsidRDefault="00AC1E1E" w:rsidP="00AC1E1E">
      <w:pPr>
        <w:pStyle w:val="PL"/>
      </w:pPr>
      <w:r w:rsidRPr="005061DC">
        <w:t xml:space="preserve">      type: object</w:t>
      </w:r>
    </w:p>
    <w:p w14:paraId="68A50EF6" w14:textId="77777777" w:rsidR="00AC1E1E" w:rsidRPr="005061DC" w:rsidRDefault="00AC1E1E" w:rsidP="00AC1E1E">
      <w:pPr>
        <w:pStyle w:val="PL"/>
      </w:pPr>
      <w:r w:rsidRPr="005061DC">
        <w:t xml:space="preserve">      properties:</w:t>
      </w:r>
    </w:p>
    <w:p w14:paraId="1F3BDA05" w14:textId="605B68EF" w:rsidR="00AC1E1E" w:rsidRPr="005061DC" w:rsidRDefault="00AC1E1E" w:rsidP="00AC1E1E">
      <w:pPr>
        <w:pStyle w:val="PL"/>
      </w:pPr>
      <w:r w:rsidRPr="005061DC">
        <w:t xml:space="preserve">        requestor</w:t>
      </w:r>
      <w:r w:rsidR="00325B28">
        <w:t>I</w:t>
      </w:r>
      <w:r w:rsidRPr="005061DC">
        <w:t>d:</w:t>
      </w:r>
    </w:p>
    <w:p w14:paraId="5627C5CF" w14:textId="77777777" w:rsidR="00AC1E1E" w:rsidRPr="005061DC" w:rsidRDefault="00AC1E1E" w:rsidP="00AC1E1E">
      <w:pPr>
        <w:pStyle w:val="PL"/>
      </w:pPr>
      <w:r w:rsidRPr="005061DC">
        <w:t xml:space="preserve">          type: string</w:t>
      </w:r>
    </w:p>
    <w:p w14:paraId="4EDC87CA" w14:textId="77777777" w:rsidR="00AC1E1E" w:rsidRPr="005061DC" w:rsidRDefault="00AC1E1E" w:rsidP="00AC1E1E">
      <w:pPr>
        <w:pStyle w:val="PL"/>
      </w:pPr>
      <w:r w:rsidRPr="005061DC">
        <w:t xml:space="preserve">          description: Represents a unique identifier of the requestor (i.e. EEC).</w:t>
      </w:r>
    </w:p>
    <w:p w14:paraId="7D52384E" w14:textId="77777777" w:rsidR="00AC1E1E" w:rsidRPr="005061DC" w:rsidRDefault="00AC1E1E" w:rsidP="00AC1E1E">
      <w:pPr>
        <w:pStyle w:val="PL"/>
      </w:pPr>
      <w:r w:rsidRPr="005061DC">
        <w:t xml:space="preserve">        ueId:</w:t>
      </w:r>
    </w:p>
    <w:p w14:paraId="56470611" w14:textId="77777777" w:rsidR="00AC1E1E" w:rsidRPr="005061DC" w:rsidRDefault="00AC1E1E" w:rsidP="00AC1E1E">
      <w:pPr>
        <w:pStyle w:val="PL"/>
      </w:pPr>
      <w:r w:rsidRPr="005061DC">
        <w:t xml:space="preserve">          $ref: 'TS29571_CommonData.yaml#/components/schemas/Gpsi'</w:t>
      </w:r>
    </w:p>
    <w:p w14:paraId="7DC08C38" w14:textId="77777777" w:rsidR="00AC1E1E" w:rsidRPr="005061DC" w:rsidRDefault="00AC1E1E" w:rsidP="00AC1E1E">
      <w:pPr>
        <w:pStyle w:val="PL"/>
      </w:pPr>
      <w:r w:rsidRPr="005061DC">
        <w:t xml:space="preserve">        easDiscoveryFilter:</w:t>
      </w:r>
    </w:p>
    <w:p w14:paraId="5ED03C93" w14:textId="77777777" w:rsidR="00AC1E1E" w:rsidRPr="005061DC" w:rsidRDefault="00AC1E1E" w:rsidP="00AC1E1E">
      <w:pPr>
        <w:pStyle w:val="PL"/>
      </w:pPr>
      <w:r w:rsidRPr="005061DC">
        <w:t xml:space="preserve">          $ref: '#/components/schemas/EasDiscoveryFilter'</w:t>
      </w:r>
    </w:p>
    <w:p w14:paraId="75B0B388" w14:textId="5B3A41F5" w:rsidR="00AC1E1E" w:rsidRPr="005061DC" w:rsidRDefault="00AC1E1E" w:rsidP="00AC1E1E">
      <w:pPr>
        <w:pStyle w:val="PL"/>
      </w:pPr>
      <w:r w:rsidRPr="005061DC">
        <w:t xml:space="preserve">        eecSvcContinuity:</w:t>
      </w:r>
    </w:p>
    <w:p w14:paraId="16E46A56" w14:textId="6501394E" w:rsidR="00AC1E1E" w:rsidRPr="005061DC" w:rsidRDefault="00AC1E1E" w:rsidP="00AC1E1E">
      <w:pPr>
        <w:pStyle w:val="PL"/>
      </w:pPr>
      <w:r w:rsidRPr="005061DC">
        <w:t xml:space="preserve">          type: array</w:t>
      </w:r>
    </w:p>
    <w:p w14:paraId="53D01785" w14:textId="7B00555A" w:rsidR="00AC1E1E" w:rsidRPr="005061DC" w:rsidRDefault="00AC1E1E" w:rsidP="00AC1E1E">
      <w:pPr>
        <w:pStyle w:val="PL"/>
      </w:pPr>
      <w:r w:rsidRPr="005061DC">
        <w:t xml:space="preserve">          items:</w:t>
      </w:r>
    </w:p>
    <w:p w14:paraId="71231E95" w14:textId="1CA7CFFF" w:rsidR="00AC1E1E" w:rsidRPr="005061DC" w:rsidRDefault="00AC1E1E" w:rsidP="00AC1E1E">
      <w:pPr>
        <w:pStyle w:val="PL"/>
      </w:pPr>
      <w:r w:rsidRPr="005061DC">
        <w:t xml:space="preserve">            $ref: '</w:t>
      </w:r>
      <w:r w:rsidR="0012785F">
        <w:t>TS29558_Eecs_EESRegistration</w:t>
      </w:r>
      <w:r w:rsidRPr="005061DC">
        <w:t>.yaml#/components/schemas/ACRScenario'</w:t>
      </w:r>
    </w:p>
    <w:p w14:paraId="6B592F17" w14:textId="6CE31B3D" w:rsidR="00AC1E1E" w:rsidRPr="005061DC" w:rsidRDefault="00AC1E1E" w:rsidP="00AC1E1E">
      <w:pPr>
        <w:pStyle w:val="PL"/>
      </w:pPr>
      <w:r w:rsidRPr="005061DC">
        <w:t xml:space="preserve">          description: Indicates if the EEC supports service continuity or not, also indicates which ACR scenarios are supported by the EEC.</w:t>
      </w:r>
    </w:p>
    <w:p w14:paraId="57707406" w14:textId="5F98D670" w:rsidR="00AC1E1E" w:rsidRPr="005061DC" w:rsidRDefault="00AC1E1E" w:rsidP="00AC1E1E">
      <w:pPr>
        <w:pStyle w:val="PL"/>
      </w:pPr>
      <w:r w:rsidRPr="005061DC">
        <w:t xml:space="preserve">        eesSvcContinuity:</w:t>
      </w:r>
    </w:p>
    <w:p w14:paraId="101FEEF6" w14:textId="05677A75" w:rsidR="00AC1E1E" w:rsidRPr="005061DC" w:rsidRDefault="00AC1E1E" w:rsidP="00AC1E1E">
      <w:pPr>
        <w:pStyle w:val="PL"/>
      </w:pPr>
      <w:r w:rsidRPr="005061DC">
        <w:t xml:space="preserve">          type: array</w:t>
      </w:r>
    </w:p>
    <w:p w14:paraId="341F129C" w14:textId="6DD17FF7" w:rsidR="00AC1E1E" w:rsidRPr="005061DC" w:rsidRDefault="00AC1E1E" w:rsidP="00AC1E1E">
      <w:pPr>
        <w:pStyle w:val="PL"/>
      </w:pPr>
      <w:r w:rsidRPr="005061DC">
        <w:t xml:space="preserve">          items:</w:t>
      </w:r>
    </w:p>
    <w:p w14:paraId="2719A9D7" w14:textId="13566375" w:rsidR="00AC1E1E" w:rsidRPr="005061DC" w:rsidRDefault="00AC1E1E" w:rsidP="00AC1E1E">
      <w:pPr>
        <w:pStyle w:val="PL"/>
      </w:pPr>
      <w:r w:rsidRPr="005061DC">
        <w:t xml:space="preserve">            $ref: '</w:t>
      </w:r>
      <w:r w:rsidR="0012785F">
        <w:t>TS29558_Eecs_EESRegistration</w:t>
      </w:r>
      <w:r w:rsidRPr="005061DC">
        <w:t>.yaml#/components/schemas/ACRScenario'</w:t>
      </w:r>
    </w:p>
    <w:p w14:paraId="1E95554E" w14:textId="74324D80" w:rsidR="00AC1E1E" w:rsidRPr="005061DC" w:rsidRDefault="00AC1E1E" w:rsidP="00AC1E1E">
      <w:pPr>
        <w:pStyle w:val="PL"/>
      </w:pPr>
      <w:r w:rsidRPr="005061DC">
        <w:t xml:space="preserve">          description: Indicates if the EEC supports service continuity or not, also indicates which ACR scenarios are supported by the EEC.</w:t>
      </w:r>
    </w:p>
    <w:p w14:paraId="61F64DA7" w14:textId="48D42B13" w:rsidR="00AC1E1E" w:rsidRPr="005061DC" w:rsidRDefault="00AC1E1E" w:rsidP="00AC1E1E">
      <w:pPr>
        <w:pStyle w:val="PL"/>
      </w:pPr>
      <w:r w:rsidRPr="005061DC">
        <w:t xml:space="preserve">        easSvcContinuity:</w:t>
      </w:r>
    </w:p>
    <w:p w14:paraId="410DE1F9" w14:textId="0E85503F" w:rsidR="00AC1E1E" w:rsidRPr="005061DC" w:rsidRDefault="00AC1E1E" w:rsidP="00AC1E1E">
      <w:pPr>
        <w:pStyle w:val="PL"/>
      </w:pPr>
      <w:r w:rsidRPr="005061DC">
        <w:t xml:space="preserve">          type: array</w:t>
      </w:r>
    </w:p>
    <w:p w14:paraId="4CA2F349" w14:textId="2B643A49" w:rsidR="00AC1E1E" w:rsidRPr="005061DC" w:rsidRDefault="00AC1E1E" w:rsidP="00AC1E1E">
      <w:pPr>
        <w:pStyle w:val="PL"/>
      </w:pPr>
      <w:r w:rsidRPr="005061DC">
        <w:t xml:space="preserve">          items:</w:t>
      </w:r>
    </w:p>
    <w:p w14:paraId="225C0B97" w14:textId="4C480041" w:rsidR="00AC1E1E" w:rsidRPr="005061DC" w:rsidRDefault="00AC1E1E" w:rsidP="00AC1E1E">
      <w:pPr>
        <w:pStyle w:val="PL"/>
      </w:pPr>
      <w:r w:rsidRPr="005061DC">
        <w:t xml:space="preserve">            $ref: '</w:t>
      </w:r>
      <w:r w:rsidR="0012785F">
        <w:t>TS29558_Eecs_EESRegistration</w:t>
      </w:r>
      <w:r w:rsidRPr="005061DC">
        <w:t>.yaml#/components/schemas/ACRScenario'</w:t>
      </w:r>
    </w:p>
    <w:p w14:paraId="4035720D" w14:textId="013EA970" w:rsidR="00AC1E1E" w:rsidRPr="005061DC" w:rsidRDefault="00AC1E1E" w:rsidP="00AC1E1E">
      <w:pPr>
        <w:pStyle w:val="PL"/>
      </w:pPr>
      <w:r w:rsidRPr="005061DC">
        <w:t xml:space="preserve">          description: Indicates if the EEC supports service continuity or not, also indicates which ACR scenarios are supported by the EEC.</w:t>
      </w:r>
    </w:p>
    <w:p w14:paraId="5D654087" w14:textId="77777777" w:rsidR="00AC1E1E" w:rsidRPr="005061DC" w:rsidRDefault="00AC1E1E" w:rsidP="00AC1E1E">
      <w:pPr>
        <w:pStyle w:val="PL"/>
      </w:pPr>
      <w:r w:rsidRPr="005061DC">
        <w:t xml:space="preserve">        locInf:</w:t>
      </w:r>
    </w:p>
    <w:p w14:paraId="106952CA" w14:textId="77777777" w:rsidR="00AC1E1E" w:rsidRPr="005061DC" w:rsidRDefault="00AC1E1E" w:rsidP="00AC1E1E">
      <w:pPr>
        <w:pStyle w:val="PL"/>
      </w:pPr>
      <w:r w:rsidRPr="005061DC">
        <w:t xml:space="preserve">          $ref: 'TS29122_MonitoringEvent.yaml#/components/schemas/LocationInfo'</w:t>
      </w:r>
    </w:p>
    <w:p w14:paraId="3399B765" w14:textId="77777777" w:rsidR="00AC1E1E" w:rsidRPr="005061DC" w:rsidRDefault="00AC1E1E" w:rsidP="00AC1E1E">
      <w:pPr>
        <w:pStyle w:val="PL"/>
      </w:pPr>
      <w:r w:rsidRPr="005061DC">
        <w:t xml:space="preserve">        easTDnai:</w:t>
      </w:r>
    </w:p>
    <w:p w14:paraId="2B1D7762" w14:textId="77777777" w:rsidR="00AC1E1E" w:rsidRPr="005061DC" w:rsidRDefault="00AC1E1E" w:rsidP="00AC1E1E">
      <w:pPr>
        <w:pStyle w:val="PL"/>
      </w:pPr>
      <w:r w:rsidRPr="005061DC">
        <w:t xml:space="preserve">          $ref: 'TS29571_CommonData.yaml#/components/schemas/Dnai'</w:t>
      </w:r>
    </w:p>
    <w:p w14:paraId="2479AE57" w14:textId="77777777" w:rsidR="00AC1E1E" w:rsidRPr="005061DC" w:rsidRDefault="00AC1E1E" w:rsidP="00AC1E1E">
      <w:pPr>
        <w:pStyle w:val="PL"/>
      </w:pPr>
      <w:r w:rsidRPr="005061DC">
        <w:t xml:space="preserve">      required:</w:t>
      </w:r>
    </w:p>
    <w:p w14:paraId="6B21FADF" w14:textId="6A3DB103" w:rsidR="00AC1E1E" w:rsidRPr="005061DC" w:rsidRDefault="00AC1E1E" w:rsidP="00AC1E1E">
      <w:pPr>
        <w:pStyle w:val="PL"/>
      </w:pPr>
      <w:r w:rsidRPr="005061DC">
        <w:lastRenderedPageBreak/>
        <w:t xml:space="preserve">        - requestor</w:t>
      </w:r>
      <w:r w:rsidR="00325B28">
        <w:t>I</w:t>
      </w:r>
      <w:r w:rsidRPr="005061DC">
        <w:t>d</w:t>
      </w:r>
    </w:p>
    <w:p w14:paraId="11A230DB" w14:textId="77777777" w:rsidR="00AC1E1E" w:rsidRPr="005061DC" w:rsidRDefault="00AC1E1E" w:rsidP="00AC1E1E">
      <w:pPr>
        <w:pStyle w:val="PL"/>
      </w:pPr>
      <w:r w:rsidRPr="005061DC">
        <w:t xml:space="preserve">    EasDiscoveryResp:</w:t>
      </w:r>
    </w:p>
    <w:p w14:paraId="1638EE25" w14:textId="77777777" w:rsidR="00AC1E1E" w:rsidRPr="005061DC" w:rsidRDefault="00AC1E1E" w:rsidP="00AC1E1E">
      <w:pPr>
        <w:pStyle w:val="PL"/>
      </w:pPr>
      <w:r w:rsidRPr="005061DC">
        <w:t xml:space="preserve">      description: ECS discovery response.</w:t>
      </w:r>
    </w:p>
    <w:p w14:paraId="2114B7D7" w14:textId="77777777" w:rsidR="00AC1E1E" w:rsidRPr="005061DC" w:rsidRDefault="00AC1E1E" w:rsidP="00AC1E1E">
      <w:pPr>
        <w:pStyle w:val="PL"/>
      </w:pPr>
      <w:r w:rsidRPr="005061DC">
        <w:t xml:space="preserve">      type: object</w:t>
      </w:r>
    </w:p>
    <w:p w14:paraId="32DD8800" w14:textId="77777777" w:rsidR="00AC1E1E" w:rsidRPr="005061DC" w:rsidRDefault="00AC1E1E" w:rsidP="00AC1E1E">
      <w:pPr>
        <w:pStyle w:val="PL"/>
      </w:pPr>
      <w:r w:rsidRPr="005061DC">
        <w:t xml:space="preserve">      properties:</w:t>
      </w:r>
    </w:p>
    <w:p w14:paraId="77B73A1E" w14:textId="77777777" w:rsidR="00AC1E1E" w:rsidRPr="005061DC" w:rsidRDefault="00AC1E1E" w:rsidP="00AC1E1E">
      <w:pPr>
        <w:pStyle w:val="PL"/>
      </w:pPr>
      <w:r w:rsidRPr="005061DC">
        <w:t xml:space="preserve">        discoveredEas:</w:t>
      </w:r>
    </w:p>
    <w:p w14:paraId="4B3D9419" w14:textId="77777777" w:rsidR="00AC1E1E" w:rsidRPr="005061DC" w:rsidRDefault="00AC1E1E" w:rsidP="00AC1E1E">
      <w:pPr>
        <w:pStyle w:val="PL"/>
      </w:pPr>
      <w:r w:rsidRPr="005061DC">
        <w:t xml:space="preserve">          type: array</w:t>
      </w:r>
    </w:p>
    <w:p w14:paraId="14675F06" w14:textId="77777777" w:rsidR="00AC1E1E" w:rsidRPr="005061DC" w:rsidRDefault="00AC1E1E" w:rsidP="00AC1E1E">
      <w:pPr>
        <w:pStyle w:val="PL"/>
      </w:pPr>
      <w:r w:rsidRPr="005061DC">
        <w:t xml:space="preserve">          items:</w:t>
      </w:r>
    </w:p>
    <w:p w14:paraId="5CB517C9" w14:textId="77777777" w:rsidR="00AC1E1E" w:rsidRPr="005061DC" w:rsidRDefault="00AC1E1E" w:rsidP="00AC1E1E">
      <w:pPr>
        <w:pStyle w:val="PL"/>
      </w:pPr>
      <w:r w:rsidRPr="005061DC">
        <w:t xml:space="preserve">            $ref: '#/components/schemas/DiscoveredEas'</w:t>
      </w:r>
    </w:p>
    <w:p w14:paraId="2A5E531C" w14:textId="77777777" w:rsidR="00AC1E1E" w:rsidRPr="005061DC" w:rsidRDefault="00AC1E1E" w:rsidP="00AC1E1E">
      <w:pPr>
        <w:pStyle w:val="PL"/>
      </w:pPr>
      <w:r w:rsidRPr="005061DC">
        <w:t xml:space="preserve">          description: List of EAS discovery information.</w:t>
      </w:r>
    </w:p>
    <w:p w14:paraId="7FA731E2" w14:textId="77777777" w:rsidR="00AC1E1E" w:rsidRPr="005061DC" w:rsidRDefault="00AC1E1E" w:rsidP="00AC1E1E">
      <w:pPr>
        <w:pStyle w:val="PL"/>
      </w:pPr>
      <w:r w:rsidRPr="005061DC">
        <w:t xml:space="preserve">      required:</w:t>
      </w:r>
    </w:p>
    <w:p w14:paraId="4C31ADB3" w14:textId="77777777" w:rsidR="00AC1E1E" w:rsidRPr="005061DC" w:rsidRDefault="00AC1E1E" w:rsidP="00AC1E1E">
      <w:pPr>
        <w:pStyle w:val="PL"/>
      </w:pPr>
      <w:r w:rsidRPr="005061DC">
        <w:t xml:space="preserve">        - discoveredEas</w:t>
      </w:r>
    </w:p>
    <w:p w14:paraId="28E19CF2" w14:textId="77777777" w:rsidR="00AC1E1E" w:rsidRPr="005061DC" w:rsidRDefault="00AC1E1E" w:rsidP="00AC1E1E">
      <w:pPr>
        <w:pStyle w:val="PL"/>
      </w:pPr>
      <w:r w:rsidRPr="005061DC">
        <w:t xml:space="preserve">    EasDiscoverySubscription:</w:t>
      </w:r>
    </w:p>
    <w:p w14:paraId="724EBF7C" w14:textId="77777777" w:rsidR="00AC1E1E" w:rsidRPr="005061DC" w:rsidRDefault="00AC1E1E" w:rsidP="00AC1E1E">
      <w:pPr>
        <w:pStyle w:val="PL"/>
      </w:pPr>
      <w:r w:rsidRPr="005061DC">
        <w:t xml:space="preserve">      description: Represents an Individual EAS Discovery Subscription resource.</w:t>
      </w:r>
    </w:p>
    <w:p w14:paraId="5214F481" w14:textId="77777777" w:rsidR="00AC1E1E" w:rsidRPr="005061DC" w:rsidRDefault="00AC1E1E" w:rsidP="00AC1E1E">
      <w:pPr>
        <w:pStyle w:val="PL"/>
      </w:pPr>
      <w:r w:rsidRPr="005061DC">
        <w:t xml:space="preserve">      type: object</w:t>
      </w:r>
    </w:p>
    <w:p w14:paraId="08F4C777" w14:textId="77777777" w:rsidR="00AC1E1E" w:rsidRPr="005061DC" w:rsidRDefault="00AC1E1E" w:rsidP="00AC1E1E">
      <w:pPr>
        <w:pStyle w:val="PL"/>
      </w:pPr>
      <w:r w:rsidRPr="005061DC">
        <w:t xml:space="preserve">      properties:</w:t>
      </w:r>
    </w:p>
    <w:p w14:paraId="3194E876" w14:textId="77777777" w:rsidR="00AC1E1E" w:rsidRPr="005061DC" w:rsidRDefault="00AC1E1E" w:rsidP="00AC1E1E">
      <w:pPr>
        <w:pStyle w:val="PL"/>
      </w:pPr>
      <w:r w:rsidRPr="005061DC">
        <w:t xml:space="preserve">        eecId:</w:t>
      </w:r>
    </w:p>
    <w:p w14:paraId="38A6D49A" w14:textId="77777777" w:rsidR="00AC1E1E" w:rsidRPr="005061DC" w:rsidRDefault="00AC1E1E" w:rsidP="00AC1E1E">
      <w:pPr>
        <w:pStyle w:val="PL"/>
      </w:pPr>
      <w:r w:rsidRPr="005061DC">
        <w:t xml:space="preserve">          type: string</w:t>
      </w:r>
    </w:p>
    <w:p w14:paraId="7336FAB3" w14:textId="77777777" w:rsidR="00AC1E1E" w:rsidRPr="005061DC" w:rsidRDefault="00AC1E1E" w:rsidP="00AC1E1E">
      <w:pPr>
        <w:pStyle w:val="PL"/>
      </w:pPr>
      <w:r w:rsidRPr="005061DC">
        <w:t xml:space="preserve">          description: Represents a unique identifier of the EEC.</w:t>
      </w:r>
    </w:p>
    <w:p w14:paraId="1F3C8E4E" w14:textId="77777777" w:rsidR="00AC1E1E" w:rsidRPr="005061DC" w:rsidRDefault="00AC1E1E" w:rsidP="00AC1E1E">
      <w:pPr>
        <w:pStyle w:val="PL"/>
      </w:pPr>
      <w:r w:rsidRPr="005061DC">
        <w:t xml:space="preserve">        ueId:</w:t>
      </w:r>
    </w:p>
    <w:p w14:paraId="712C01C0" w14:textId="77777777" w:rsidR="00AC1E1E" w:rsidRPr="005061DC" w:rsidRDefault="00AC1E1E" w:rsidP="00AC1E1E">
      <w:pPr>
        <w:pStyle w:val="PL"/>
      </w:pPr>
      <w:r w:rsidRPr="005061DC">
        <w:t xml:space="preserve">          $ref: 'TS29571_CommonData.yaml#/components/schemas/Gpsi'</w:t>
      </w:r>
    </w:p>
    <w:p w14:paraId="404C2487" w14:textId="77777777" w:rsidR="00AC1E1E" w:rsidRPr="005061DC" w:rsidRDefault="00AC1E1E" w:rsidP="00AC1E1E">
      <w:pPr>
        <w:pStyle w:val="PL"/>
      </w:pPr>
      <w:r w:rsidRPr="005061DC">
        <w:t xml:space="preserve">        easEventType:</w:t>
      </w:r>
    </w:p>
    <w:p w14:paraId="44221999" w14:textId="77777777" w:rsidR="00AC1E1E" w:rsidRPr="005061DC" w:rsidRDefault="00AC1E1E" w:rsidP="00AC1E1E">
      <w:pPr>
        <w:pStyle w:val="PL"/>
      </w:pPr>
      <w:r w:rsidRPr="005061DC">
        <w:t xml:space="preserve">          $ref: '#/components/schemas/EASDiscEventIDs'</w:t>
      </w:r>
    </w:p>
    <w:p w14:paraId="6B3CD227" w14:textId="77777777" w:rsidR="00AC1E1E" w:rsidRPr="005061DC" w:rsidRDefault="00AC1E1E" w:rsidP="00AC1E1E">
      <w:pPr>
        <w:pStyle w:val="PL"/>
      </w:pPr>
      <w:r w:rsidRPr="005061DC">
        <w:t xml:space="preserve">        easDiscoveryFilter:</w:t>
      </w:r>
    </w:p>
    <w:p w14:paraId="17571EA0" w14:textId="77777777" w:rsidR="00AC1E1E" w:rsidRPr="005061DC" w:rsidRDefault="00AC1E1E" w:rsidP="00AC1E1E">
      <w:pPr>
        <w:pStyle w:val="PL"/>
      </w:pPr>
      <w:r w:rsidRPr="005061DC">
        <w:t xml:space="preserve">          $ref: '#/components/schemas/EasDiscoveryFilter'</w:t>
      </w:r>
    </w:p>
    <w:p w14:paraId="043EAEBB" w14:textId="77777777" w:rsidR="00AC1E1E" w:rsidRPr="005061DC" w:rsidRDefault="00AC1E1E" w:rsidP="00AC1E1E">
      <w:pPr>
        <w:pStyle w:val="PL"/>
      </w:pPr>
      <w:r w:rsidRPr="005061DC">
        <w:t xml:space="preserve">        easDynInfoFilter:</w:t>
      </w:r>
    </w:p>
    <w:p w14:paraId="73C1DDCC" w14:textId="77777777" w:rsidR="00AC1E1E" w:rsidRPr="005061DC" w:rsidRDefault="00AC1E1E" w:rsidP="00AC1E1E">
      <w:pPr>
        <w:pStyle w:val="PL"/>
      </w:pPr>
      <w:r w:rsidRPr="005061DC">
        <w:t xml:space="preserve">          $ref: '#/components/schemas/EasDynamicInfoFilter'</w:t>
      </w:r>
    </w:p>
    <w:p w14:paraId="6F66DF35" w14:textId="1A703683" w:rsidR="00AC1E1E" w:rsidRPr="005061DC" w:rsidRDefault="00AC1E1E" w:rsidP="00AC1E1E">
      <w:pPr>
        <w:pStyle w:val="PL"/>
      </w:pPr>
      <w:r w:rsidRPr="005061DC">
        <w:t xml:space="preserve">        easSvcContinuity:</w:t>
      </w:r>
    </w:p>
    <w:p w14:paraId="588DD715" w14:textId="5DE80FFD" w:rsidR="00AC1E1E" w:rsidRPr="005061DC" w:rsidRDefault="00AC1E1E" w:rsidP="00AC1E1E">
      <w:pPr>
        <w:pStyle w:val="PL"/>
      </w:pPr>
      <w:r w:rsidRPr="005061DC">
        <w:t xml:space="preserve">          type: array</w:t>
      </w:r>
    </w:p>
    <w:p w14:paraId="548130F2" w14:textId="2ABA32EE" w:rsidR="00AC1E1E" w:rsidRPr="005061DC" w:rsidRDefault="00AC1E1E" w:rsidP="00AC1E1E">
      <w:pPr>
        <w:pStyle w:val="PL"/>
      </w:pPr>
      <w:r w:rsidRPr="005061DC">
        <w:t xml:space="preserve">          items:</w:t>
      </w:r>
    </w:p>
    <w:p w14:paraId="7B3F9877" w14:textId="7DAE3132" w:rsidR="00AC1E1E" w:rsidRPr="005061DC" w:rsidRDefault="00AC1E1E" w:rsidP="00AC1E1E">
      <w:pPr>
        <w:pStyle w:val="PL"/>
      </w:pPr>
      <w:r w:rsidRPr="005061DC">
        <w:t xml:space="preserve">            $ref: 'TS29558_</w:t>
      </w:r>
      <w:r w:rsidR="004B3A14" w:rsidRPr="008B21BC">
        <w:t>Eecs_EESRegistration</w:t>
      </w:r>
      <w:r w:rsidRPr="005061DC">
        <w:t>.yaml#/components/schemas/ACRScenario'</w:t>
      </w:r>
    </w:p>
    <w:p w14:paraId="51C9044A" w14:textId="1EA25303" w:rsidR="00AC1E1E" w:rsidRPr="005061DC" w:rsidRDefault="00AC1E1E" w:rsidP="00AC1E1E">
      <w:pPr>
        <w:pStyle w:val="PL"/>
      </w:pPr>
      <w:r w:rsidRPr="005061DC">
        <w:t xml:space="preserve">          description: Indicates if the EEC supports service continuity or not, also indicates which ACR scenarios are supported by the EEC.</w:t>
      </w:r>
    </w:p>
    <w:p w14:paraId="27B67CDA" w14:textId="77777777" w:rsidR="00AC1E1E" w:rsidRPr="005061DC" w:rsidRDefault="00AC1E1E" w:rsidP="00AC1E1E">
      <w:pPr>
        <w:pStyle w:val="PL"/>
      </w:pPr>
      <w:r w:rsidRPr="005061DC">
        <w:t xml:space="preserve">        expTime:</w:t>
      </w:r>
    </w:p>
    <w:p w14:paraId="1EE0753D" w14:textId="77777777" w:rsidR="00AC1E1E" w:rsidRPr="005061DC" w:rsidRDefault="00AC1E1E" w:rsidP="00AC1E1E">
      <w:pPr>
        <w:pStyle w:val="PL"/>
      </w:pPr>
      <w:r w:rsidRPr="005061DC">
        <w:t xml:space="preserve">          $ref: 'TS29122_CommonData.yaml#/components/schemas/DateTime'</w:t>
      </w:r>
    </w:p>
    <w:p w14:paraId="23FE67EC" w14:textId="77777777" w:rsidR="00AC1E1E" w:rsidRPr="005061DC" w:rsidRDefault="00AC1E1E" w:rsidP="00AC1E1E">
      <w:pPr>
        <w:pStyle w:val="PL"/>
      </w:pPr>
      <w:r w:rsidRPr="005061DC">
        <w:t xml:space="preserve">        notificationDestination:</w:t>
      </w:r>
    </w:p>
    <w:p w14:paraId="71E59C80" w14:textId="77777777" w:rsidR="00AC1E1E" w:rsidRPr="005061DC" w:rsidRDefault="00AC1E1E" w:rsidP="00AC1E1E">
      <w:pPr>
        <w:pStyle w:val="PL"/>
      </w:pPr>
      <w:r w:rsidRPr="005061DC">
        <w:t xml:space="preserve">          $ref: 'TS29122_CommonData.yaml#/components/schemas/Uri'</w:t>
      </w:r>
    </w:p>
    <w:p w14:paraId="10B1DD8E" w14:textId="77777777" w:rsidR="00AC1E1E" w:rsidRPr="005061DC" w:rsidRDefault="00AC1E1E" w:rsidP="00AC1E1E">
      <w:pPr>
        <w:pStyle w:val="PL"/>
      </w:pPr>
      <w:r w:rsidRPr="005061DC">
        <w:t xml:space="preserve">        requestTestNotification:</w:t>
      </w:r>
    </w:p>
    <w:p w14:paraId="128D383A" w14:textId="77777777" w:rsidR="00AC1E1E" w:rsidRPr="005061DC" w:rsidRDefault="00AC1E1E" w:rsidP="00AC1E1E">
      <w:pPr>
        <w:pStyle w:val="PL"/>
      </w:pPr>
      <w:r w:rsidRPr="005061DC">
        <w:t xml:space="preserve">          type: boolean</w:t>
      </w:r>
    </w:p>
    <w:p w14:paraId="4EB2BFEB" w14:textId="77777777" w:rsidR="00AC1E1E" w:rsidRPr="005061DC" w:rsidRDefault="00AC1E1E" w:rsidP="00AC1E1E">
      <w:pPr>
        <w:pStyle w:val="PL"/>
      </w:pPr>
      <w:r w:rsidRPr="005061DC">
        <w:t xml:space="preserve">          description: Set to true by Subscriber to request the ECS to send a test notification. Set to false or omitted otherwise.</w:t>
      </w:r>
    </w:p>
    <w:p w14:paraId="3A7972B6" w14:textId="77777777" w:rsidR="00AC1E1E" w:rsidRPr="005061DC" w:rsidRDefault="00AC1E1E" w:rsidP="00AC1E1E">
      <w:pPr>
        <w:pStyle w:val="PL"/>
      </w:pPr>
      <w:r w:rsidRPr="005061DC">
        <w:t xml:space="preserve">        websockNotifConfig:</w:t>
      </w:r>
    </w:p>
    <w:p w14:paraId="60328FE0" w14:textId="77777777" w:rsidR="00AC1E1E" w:rsidRPr="005061DC" w:rsidRDefault="00AC1E1E" w:rsidP="00AC1E1E">
      <w:pPr>
        <w:pStyle w:val="PL"/>
      </w:pPr>
      <w:r w:rsidRPr="005061DC">
        <w:t xml:space="preserve">          $ref: 'TS29122_CommonData.yaml#/components/schemas/WebsockNotifConfig'</w:t>
      </w:r>
    </w:p>
    <w:p w14:paraId="0EC66376" w14:textId="77777777" w:rsidR="00AC1E1E" w:rsidRPr="005061DC" w:rsidRDefault="00AC1E1E" w:rsidP="00AC1E1E">
      <w:pPr>
        <w:pStyle w:val="PL"/>
      </w:pPr>
      <w:r w:rsidRPr="005061DC">
        <w:t xml:space="preserve">        suppFeat:</w:t>
      </w:r>
    </w:p>
    <w:p w14:paraId="6BE26C99" w14:textId="77777777" w:rsidR="00AC1E1E" w:rsidRPr="005061DC" w:rsidRDefault="00AC1E1E" w:rsidP="00AC1E1E">
      <w:pPr>
        <w:pStyle w:val="PL"/>
      </w:pPr>
      <w:r w:rsidRPr="005061DC">
        <w:t xml:space="preserve">          $ref: 'TS29571_CommonData.yaml#/components/schemas/SupportedFeatures'</w:t>
      </w:r>
    </w:p>
    <w:p w14:paraId="686D1567" w14:textId="77777777" w:rsidR="00AC1E1E" w:rsidRPr="005061DC" w:rsidRDefault="00AC1E1E" w:rsidP="00AC1E1E">
      <w:pPr>
        <w:pStyle w:val="PL"/>
      </w:pPr>
      <w:r w:rsidRPr="005061DC">
        <w:t xml:space="preserve">      required:</w:t>
      </w:r>
    </w:p>
    <w:p w14:paraId="3BDAF8F2" w14:textId="77777777" w:rsidR="00AC1E1E" w:rsidRPr="005061DC" w:rsidRDefault="00AC1E1E" w:rsidP="00AC1E1E">
      <w:pPr>
        <w:pStyle w:val="PL"/>
      </w:pPr>
      <w:r w:rsidRPr="005061DC">
        <w:t xml:space="preserve">        - eecId</w:t>
      </w:r>
    </w:p>
    <w:p w14:paraId="5A8D1E4D" w14:textId="77777777" w:rsidR="00AC1E1E" w:rsidRPr="005061DC" w:rsidRDefault="00AC1E1E" w:rsidP="00AC1E1E">
      <w:pPr>
        <w:pStyle w:val="PL"/>
      </w:pPr>
      <w:r w:rsidRPr="005061DC">
        <w:t xml:space="preserve">        - easEventType</w:t>
      </w:r>
    </w:p>
    <w:p w14:paraId="72D04743" w14:textId="77777777" w:rsidR="00AC1E1E" w:rsidRPr="005061DC" w:rsidRDefault="00AC1E1E" w:rsidP="00AC1E1E">
      <w:pPr>
        <w:pStyle w:val="PL"/>
      </w:pPr>
      <w:r w:rsidRPr="005061DC">
        <w:t xml:space="preserve">    EasDiscoveryNotification:</w:t>
      </w:r>
    </w:p>
    <w:p w14:paraId="3B4AC6A2" w14:textId="77777777" w:rsidR="00AC1E1E" w:rsidRPr="005061DC" w:rsidRDefault="00AC1E1E" w:rsidP="00AC1E1E">
      <w:pPr>
        <w:pStyle w:val="PL"/>
      </w:pPr>
      <w:r w:rsidRPr="005061DC">
        <w:t xml:space="preserve">      description: Notification of EAS discovery information.</w:t>
      </w:r>
    </w:p>
    <w:p w14:paraId="3EB300E7" w14:textId="77777777" w:rsidR="00AC1E1E" w:rsidRPr="005061DC" w:rsidRDefault="00AC1E1E" w:rsidP="00AC1E1E">
      <w:pPr>
        <w:pStyle w:val="PL"/>
      </w:pPr>
      <w:r w:rsidRPr="005061DC">
        <w:t xml:space="preserve">      type: object</w:t>
      </w:r>
    </w:p>
    <w:p w14:paraId="743685C4" w14:textId="77777777" w:rsidR="00AC1E1E" w:rsidRPr="005061DC" w:rsidRDefault="00AC1E1E" w:rsidP="00AC1E1E">
      <w:pPr>
        <w:pStyle w:val="PL"/>
      </w:pPr>
      <w:r w:rsidRPr="005061DC">
        <w:t xml:space="preserve">      properties:</w:t>
      </w:r>
    </w:p>
    <w:p w14:paraId="6AB6A6F6" w14:textId="77777777" w:rsidR="00AC1E1E" w:rsidRPr="005061DC" w:rsidRDefault="00AC1E1E" w:rsidP="00AC1E1E">
      <w:pPr>
        <w:pStyle w:val="PL"/>
      </w:pPr>
      <w:r w:rsidRPr="005061DC">
        <w:t xml:space="preserve">        subId:</w:t>
      </w:r>
    </w:p>
    <w:p w14:paraId="7C3027D2" w14:textId="77777777" w:rsidR="00AC1E1E" w:rsidRPr="005061DC" w:rsidRDefault="00AC1E1E" w:rsidP="00AC1E1E">
      <w:pPr>
        <w:pStyle w:val="PL"/>
      </w:pPr>
      <w:r w:rsidRPr="005061DC">
        <w:t xml:space="preserve">          type: string</w:t>
      </w:r>
    </w:p>
    <w:p w14:paraId="5E74982D" w14:textId="77777777" w:rsidR="00AC1E1E" w:rsidRPr="005061DC" w:rsidRDefault="00AC1E1E" w:rsidP="00AC1E1E">
      <w:pPr>
        <w:pStyle w:val="PL"/>
      </w:pPr>
      <w:r w:rsidRPr="005061DC">
        <w:t xml:space="preserve">          description: Identifier of the individual service provisioning subscription for which the service provisioning notification is delivered.</w:t>
      </w:r>
    </w:p>
    <w:p w14:paraId="39FEDDF9" w14:textId="77777777" w:rsidR="00AC1E1E" w:rsidRPr="005061DC" w:rsidRDefault="00AC1E1E" w:rsidP="00AC1E1E">
      <w:pPr>
        <w:pStyle w:val="PL"/>
      </w:pPr>
      <w:r w:rsidRPr="005061DC">
        <w:t xml:space="preserve">        eventType:</w:t>
      </w:r>
    </w:p>
    <w:p w14:paraId="01967B51" w14:textId="77777777" w:rsidR="00AC1E1E" w:rsidRPr="005061DC" w:rsidRDefault="00AC1E1E" w:rsidP="00AC1E1E">
      <w:pPr>
        <w:pStyle w:val="PL"/>
      </w:pPr>
      <w:r w:rsidRPr="005061DC">
        <w:t xml:space="preserve">          $ref: '#/components/schemas/EASDiscEventIDs'</w:t>
      </w:r>
    </w:p>
    <w:p w14:paraId="05058E73" w14:textId="77777777" w:rsidR="00AC1E1E" w:rsidRPr="005061DC" w:rsidRDefault="00AC1E1E" w:rsidP="00AC1E1E">
      <w:pPr>
        <w:pStyle w:val="PL"/>
      </w:pPr>
      <w:r w:rsidRPr="005061DC">
        <w:t xml:space="preserve">        discoveredEas:</w:t>
      </w:r>
    </w:p>
    <w:p w14:paraId="413671D9" w14:textId="77777777" w:rsidR="00AC1E1E" w:rsidRPr="005061DC" w:rsidRDefault="00AC1E1E" w:rsidP="00AC1E1E">
      <w:pPr>
        <w:pStyle w:val="PL"/>
      </w:pPr>
      <w:r w:rsidRPr="005061DC">
        <w:t xml:space="preserve">          type: array</w:t>
      </w:r>
    </w:p>
    <w:p w14:paraId="60BA6D47" w14:textId="77777777" w:rsidR="00AC1E1E" w:rsidRPr="005061DC" w:rsidRDefault="00AC1E1E" w:rsidP="00AC1E1E">
      <w:pPr>
        <w:pStyle w:val="PL"/>
      </w:pPr>
      <w:r w:rsidRPr="005061DC">
        <w:t xml:space="preserve">          items:</w:t>
      </w:r>
    </w:p>
    <w:p w14:paraId="6AFF1668" w14:textId="77777777" w:rsidR="00AC1E1E" w:rsidRPr="005061DC" w:rsidRDefault="00AC1E1E" w:rsidP="00AC1E1E">
      <w:pPr>
        <w:pStyle w:val="PL"/>
      </w:pPr>
      <w:r w:rsidRPr="005061DC">
        <w:t xml:space="preserve">            $ref: '#/components/schemas/DiscoveredEas'</w:t>
      </w:r>
    </w:p>
    <w:p w14:paraId="570B76E9" w14:textId="77777777" w:rsidR="00AC1E1E" w:rsidRPr="005061DC" w:rsidRDefault="00AC1E1E" w:rsidP="00AC1E1E">
      <w:pPr>
        <w:pStyle w:val="PL"/>
      </w:pPr>
      <w:r w:rsidRPr="005061DC">
        <w:t xml:space="preserve">          minItems: 1</w:t>
      </w:r>
    </w:p>
    <w:p w14:paraId="6DDDAE78" w14:textId="77777777" w:rsidR="00AC1E1E" w:rsidRPr="005061DC" w:rsidRDefault="00AC1E1E" w:rsidP="00AC1E1E">
      <w:pPr>
        <w:pStyle w:val="PL"/>
      </w:pPr>
      <w:r w:rsidRPr="005061DC">
        <w:t xml:space="preserve">          description: List of EAS discovery information.</w:t>
      </w:r>
    </w:p>
    <w:p w14:paraId="6C7B2C06" w14:textId="77777777" w:rsidR="00AC1E1E" w:rsidRPr="005061DC" w:rsidRDefault="00AC1E1E" w:rsidP="00AC1E1E">
      <w:pPr>
        <w:pStyle w:val="PL"/>
      </w:pPr>
      <w:r w:rsidRPr="005061DC">
        <w:t xml:space="preserve">      required:</w:t>
      </w:r>
    </w:p>
    <w:p w14:paraId="4C54DAE4" w14:textId="77777777" w:rsidR="00AC1E1E" w:rsidRPr="005061DC" w:rsidRDefault="00AC1E1E" w:rsidP="00AC1E1E">
      <w:pPr>
        <w:pStyle w:val="PL"/>
      </w:pPr>
      <w:r w:rsidRPr="005061DC">
        <w:t xml:space="preserve">        - subId</w:t>
      </w:r>
    </w:p>
    <w:p w14:paraId="6E5E2847" w14:textId="77777777" w:rsidR="00AC1E1E" w:rsidRPr="005061DC" w:rsidRDefault="00AC1E1E" w:rsidP="00AC1E1E">
      <w:pPr>
        <w:pStyle w:val="PL"/>
      </w:pPr>
      <w:r w:rsidRPr="005061DC">
        <w:t xml:space="preserve">        - eventType</w:t>
      </w:r>
    </w:p>
    <w:p w14:paraId="2D3C28A0" w14:textId="77777777" w:rsidR="00AC1E1E" w:rsidRPr="005061DC" w:rsidRDefault="00AC1E1E" w:rsidP="00AC1E1E">
      <w:pPr>
        <w:pStyle w:val="PL"/>
      </w:pPr>
      <w:r w:rsidRPr="005061DC">
        <w:t xml:space="preserve">        - discoveredEas</w:t>
      </w:r>
    </w:p>
    <w:p w14:paraId="77EF4D46" w14:textId="77777777" w:rsidR="00AC1E1E" w:rsidRPr="005061DC" w:rsidRDefault="00AC1E1E" w:rsidP="00AC1E1E">
      <w:pPr>
        <w:pStyle w:val="PL"/>
      </w:pPr>
      <w:r w:rsidRPr="005061DC">
        <w:t xml:space="preserve">    EasDiscoveryFilter:</w:t>
      </w:r>
    </w:p>
    <w:p w14:paraId="32747DC0" w14:textId="77777777" w:rsidR="00AC1E1E" w:rsidRPr="005061DC" w:rsidRDefault="00AC1E1E" w:rsidP="00AC1E1E">
      <w:pPr>
        <w:pStyle w:val="PL"/>
      </w:pPr>
      <w:r w:rsidRPr="005061DC">
        <w:t xml:space="preserve">      description: Represents the EAS characteristics.</w:t>
      </w:r>
    </w:p>
    <w:p w14:paraId="3A090A63" w14:textId="77777777" w:rsidR="00AC1E1E" w:rsidRPr="005061DC" w:rsidRDefault="00AC1E1E" w:rsidP="00AC1E1E">
      <w:pPr>
        <w:pStyle w:val="PL"/>
      </w:pPr>
      <w:r w:rsidRPr="005061DC">
        <w:t xml:space="preserve">      type: object</w:t>
      </w:r>
    </w:p>
    <w:p w14:paraId="07E0576D" w14:textId="77777777" w:rsidR="00AC1E1E" w:rsidRPr="005061DC" w:rsidRDefault="00AC1E1E" w:rsidP="00AC1E1E">
      <w:pPr>
        <w:pStyle w:val="PL"/>
      </w:pPr>
      <w:r w:rsidRPr="005061DC">
        <w:t xml:space="preserve">      properties:</w:t>
      </w:r>
    </w:p>
    <w:p w14:paraId="4486B3CF" w14:textId="77777777" w:rsidR="00AC1E1E" w:rsidRPr="005061DC" w:rsidRDefault="00AC1E1E" w:rsidP="00AC1E1E">
      <w:pPr>
        <w:pStyle w:val="PL"/>
      </w:pPr>
      <w:r w:rsidRPr="005061DC">
        <w:t xml:space="preserve">        acChars:</w:t>
      </w:r>
    </w:p>
    <w:p w14:paraId="7EACE36A" w14:textId="77777777" w:rsidR="00AC1E1E" w:rsidRPr="005061DC" w:rsidRDefault="00AC1E1E" w:rsidP="00AC1E1E">
      <w:pPr>
        <w:pStyle w:val="PL"/>
      </w:pPr>
      <w:r w:rsidRPr="005061DC">
        <w:t xml:space="preserve">          type: array</w:t>
      </w:r>
    </w:p>
    <w:p w14:paraId="499D43D5" w14:textId="77777777" w:rsidR="00AC1E1E" w:rsidRPr="005061DC" w:rsidRDefault="00AC1E1E" w:rsidP="00AC1E1E">
      <w:pPr>
        <w:pStyle w:val="PL"/>
      </w:pPr>
      <w:r w:rsidRPr="005061DC">
        <w:t xml:space="preserve">          items:</w:t>
      </w:r>
    </w:p>
    <w:p w14:paraId="314012A1" w14:textId="77777777" w:rsidR="00AC1E1E" w:rsidRPr="005061DC" w:rsidRDefault="00AC1E1E" w:rsidP="00AC1E1E">
      <w:pPr>
        <w:pStyle w:val="PL"/>
      </w:pPr>
      <w:r w:rsidRPr="005061DC">
        <w:t xml:space="preserve">            $ref: '#/components/schemas/ACCharacteristics'</w:t>
      </w:r>
    </w:p>
    <w:p w14:paraId="02177293" w14:textId="77777777" w:rsidR="00AC1E1E" w:rsidRPr="005061DC" w:rsidRDefault="00AC1E1E" w:rsidP="00AC1E1E">
      <w:pPr>
        <w:pStyle w:val="PL"/>
      </w:pPr>
      <w:r w:rsidRPr="005061DC">
        <w:t xml:space="preserve">          minItems: 1</w:t>
      </w:r>
    </w:p>
    <w:p w14:paraId="58931AD6" w14:textId="77777777" w:rsidR="00AC1E1E" w:rsidRPr="005061DC" w:rsidRDefault="00AC1E1E" w:rsidP="00AC1E1E">
      <w:pPr>
        <w:pStyle w:val="PL"/>
      </w:pPr>
      <w:r w:rsidRPr="005061DC">
        <w:t xml:space="preserve">          description: AC description for which an EAS is needed.</w:t>
      </w:r>
    </w:p>
    <w:p w14:paraId="1E796EBF" w14:textId="77777777" w:rsidR="00AC1E1E" w:rsidRPr="005061DC" w:rsidRDefault="00AC1E1E" w:rsidP="00AC1E1E">
      <w:pPr>
        <w:pStyle w:val="PL"/>
      </w:pPr>
      <w:r w:rsidRPr="005061DC">
        <w:lastRenderedPageBreak/>
        <w:t xml:space="preserve">        easChars:</w:t>
      </w:r>
    </w:p>
    <w:p w14:paraId="339A4830" w14:textId="77777777" w:rsidR="00AC1E1E" w:rsidRPr="005061DC" w:rsidRDefault="00AC1E1E" w:rsidP="00AC1E1E">
      <w:pPr>
        <w:pStyle w:val="PL"/>
      </w:pPr>
      <w:r w:rsidRPr="005061DC">
        <w:t xml:space="preserve">          type: array</w:t>
      </w:r>
    </w:p>
    <w:p w14:paraId="40D0391F" w14:textId="77777777" w:rsidR="00AC1E1E" w:rsidRPr="005061DC" w:rsidRDefault="00AC1E1E" w:rsidP="00AC1E1E">
      <w:pPr>
        <w:pStyle w:val="PL"/>
      </w:pPr>
      <w:r w:rsidRPr="005061DC">
        <w:t xml:space="preserve">          items:</w:t>
      </w:r>
    </w:p>
    <w:p w14:paraId="0F2C3261" w14:textId="77777777" w:rsidR="00AC1E1E" w:rsidRPr="005061DC" w:rsidRDefault="00AC1E1E" w:rsidP="00AC1E1E">
      <w:pPr>
        <w:pStyle w:val="PL"/>
      </w:pPr>
      <w:r w:rsidRPr="005061DC">
        <w:t xml:space="preserve">            $ref: '#/components/schemas/EasCharacteristics'</w:t>
      </w:r>
    </w:p>
    <w:p w14:paraId="2D957E18" w14:textId="77777777" w:rsidR="00AC1E1E" w:rsidRPr="005061DC" w:rsidRDefault="00AC1E1E" w:rsidP="00AC1E1E">
      <w:pPr>
        <w:pStyle w:val="PL"/>
      </w:pPr>
      <w:r w:rsidRPr="005061DC">
        <w:t xml:space="preserve">          minItems: 1</w:t>
      </w:r>
    </w:p>
    <w:p w14:paraId="5B1323CD" w14:textId="77777777" w:rsidR="00AC1E1E" w:rsidRPr="005061DC" w:rsidRDefault="00AC1E1E" w:rsidP="00AC1E1E">
      <w:pPr>
        <w:pStyle w:val="PL"/>
      </w:pPr>
      <w:r w:rsidRPr="005061DC">
        <w:t xml:space="preserve">          description: Required EAS chararcteristics.</w:t>
      </w:r>
    </w:p>
    <w:p w14:paraId="08515B73" w14:textId="77777777" w:rsidR="00AC1E1E" w:rsidRPr="005061DC" w:rsidRDefault="00AC1E1E" w:rsidP="00AC1E1E">
      <w:pPr>
        <w:pStyle w:val="PL"/>
      </w:pPr>
      <w:r w:rsidRPr="005061DC">
        <w:t xml:space="preserve">    EasCharacteristics:</w:t>
      </w:r>
    </w:p>
    <w:p w14:paraId="342DF470" w14:textId="77777777" w:rsidR="00AC1E1E" w:rsidRPr="005061DC" w:rsidRDefault="00AC1E1E" w:rsidP="00AC1E1E">
      <w:pPr>
        <w:pStyle w:val="PL"/>
      </w:pPr>
      <w:r w:rsidRPr="005061DC">
        <w:t xml:space="preserve">      description: Represents the EAS chararcteristics.</w:t>
      </w:r>
    </w:p>
    <w:p w14:paraId="6207463A" w14:textId="77777777" w:rsidR="00AC1E1E" w:rsidRPr="005061DC" w:rsidRDefault="00AC1E1E" w:rsidP="00AC1E1E">
      <w:pPr>
        <w:pStyle w:val="PL"/>
      </w:pPr>
      <w:r w:rsidRPr="005061DC">
        <w:t xml:space="preserve">      type: object</w:t>
      </w:r>
    </w:p>
    <w:p w14:paraId="4C1DFB3B" w14:textId="77777777" w:rsidR="00AC1E1E" w:rsidRPr="005061DC" w:rsidRDefault="00AC1E1E" w:rsidP="00AC1E1E">
      <w:pPr>
        <w:pStyle w:val="PL"/>
      </w:pPr>
      <w:r w:rsidRPr="005061DC">
        <w:t xml:space="preserve">      properties:</w:t>
      </w:r>
    </w:p>
    <w:p w14:paraId="353BF04F" w14:textId="77777777" w:rsidR="00AC1E1E" w:rsidRPr="005061DC" w:rsidRDefault="00AC1E1E" w:rsidP="00AC1E1E">
      <w:pPr>
        <w:pStyle w:val="PL"/>
      </w:pPr>
      <w:r w:rsidRPr="005061DC">
        <w:t xml:space="preserve">        easId:</w:t>
      </w:r>
    </w:p>
    <w:p w14:paraId="577ED36D" w14:textId="77777777" w:rsidR="00AC1E1E" w:rsidRPr="005061DC" w:rsidRDefault="00AC1E1E" w:rsidP="00AC1E1E">
      <w:pPr>
        <w:pStyle w:val="PL"/>
      </w:pPr>
      <w:r w:rsidRPr="005061DC">
        <w:t xml:space="preserve">          type: string</w:t>
      </w:r>
    </w:p>
    <w:p w14:paraId="3781D670" w14:textId="77777777" w:rsidR="00AC1E1E" w:rsidRPr="005061DC" w:rsidRDefault="00AC1E1E" w:rsidP="00AC1E1E">
      <w:pPr>
        <w:pStyle w:val="PL"/>
      </w:pPr>
      <w:r w:rsidRPr="005061DC">
        <w:t xml:space="preserve">          description: EAS identifier.</w:t>
      </w:r>
    </w:p>
    <w:p w14:paraId="0B0C585D" w14:textId="77777777" w:rsidR="00AC1E1E" w:rsidRPr="005061DC" w:rsidRDefault="00AC1E1E" w:rsidP="00AC1E1E">
      <w:pPr>
        <w:pStyle w:val="PL"/>
      </w:pPr>
      <w:r w:rsidRPr="005061DC">
        <w:t xml:space="preserve">        easProvId:</w:t>
      </w:r>
    </w:p>
    <w:p w14:paraId="73A69ACF" w14:textId="77777777" w:rsidR="00AC1E1E" w:rsidRPr="005061DC" w:rsidRDefault="00AC1E1E" w:rsidP="00AC1E1E">
      <w:pPr>
        <w:pStyle w:val="PL"/>
      </w:pPr>
      <w:r w:rsidRPr="005061DC">
        <w:t xml:space="preserve">          type: string</w:t>
      </w:r>
    </w:p>
    <w:p w14:paraId="598DEBC9" w14:textId="77777777" w:rsidR="00AC1E1E" w:rsidRPr="005061DC" w:rsidRDefault="00AC1E1E" w:rsidP="00AC1E1E">
      <w:pPr>
        <w:pStyle w:val="PL"/>
      </w:pPr>
      <w:r w:rsidRPr="005061DC">
        <w:t xml:space="preserve">          description: EAS provider identifier.</w:t>
      </w:r>
    </w:p>
    <w:p w14:paraId="349B7023" w14:textId="77777777" w:rsidR="00AC1E1E" w:rsidRPr="005061DC" w:rsidRDefault="00AC1E1E" w:rsidP="00AC1E1E">
      <w:pPr>
        <w:pStyle w:val="PL"/>
      </w:pPr>
      <w:r w:rsidRPr="005061DC">
        <w:t xml:space="preserve">        easType:</w:t>
      </w:r>
    </w:p>
    <w:p w14:paraId="4A29BAB1" w14:textId="77777777" w:rsidR="00AC1E1E" w:rsidRPr="005061DC" w:rsidRDefault="00AC1E1E" w:rsidP="00AC1E1E">
      <w:pPr>
        <w:pStyle w:val="PL"/>
      </w:pPr>
      <w:r w:rsidRPr="005061DC">
        <w:t xml:space="preserve">          type: string</w:t>
      </w:r>
    </w:p>
    <w:p w14:paraId="3DEBF92F" w14:textId="77777777" w:rsidR="00AC1E1E" w:rsidRPr="005061DC" w:rsidRDefault="00AC1E1E" w:rsidP="00AC1E1E">
      <w:pPr>
        <w:pStyle w:val="PL"/>
      </w:pPr>
      <w:r w:rsidRPr="005061DC">
        <w:t xml:space="preserve">          description: EAS type.</w:t>
      </w:r>
    </w:p>
    <w:p w14:paraId="20C35498" w14:textId="77777777" w:rsidR="00AC1E1E" w:rsidRPr="005061DC" w:rsidRDefault="00AC1E1E" w:rsidP="00AC1E1E">
      <w:pPr>
        <w:pStyle w:val="PL"/>
      </w:pPr>
      <w:r w:rsidRPr="005061DC">
        <w:t xml:space="preserve">        easSched:</w:t>
      </w:r>
    </w:p>
    <w:p w14:paraId="009120DE" w14:textId="77777777" w:rsidR="00AC1E1E" w:rsidRPr="005061DC" w:rsidRDefault="00AC1E1E" w:rsidP="00AC1E1E">
      <w:pPr>
        <w:pStyle w:val="PL"/>
      </w:pPr>
      <w:r w:rsidRPr="005061DC">
        <w:t xml:space="preserve">          $ref: 'TS29122_CommonData.yaml#/components/schemas/TimeWindow'</w:t>
      </w:r>
    </w:p>
    <w:p w14:paraId="5AA6895D" w14:textId="77777777" w:rsidR="00AC1E1E" w:rsidRPr="005061DC" w:rsidRDefault="00AC1E1E" w:rsidP="00AC1E1E">
      <w:pPr>
        <w:pStyle w:val="PL"/>
      </w:pPr>
      <w:r w:rsidRPr="005061DC">
        <w:t xml:space="preserve">        svcArea:</w:t>
      </w:r>
    </w:p>
    <w:p w14:paraId="41F08EC7" w14:textId="77777777" w:rsidR="00AC1E1E" w:rsidRPr="005061DC" w:rsidRDefault="00AC1E1E" w:rsidP="00AC1E1E">
      <w:pPr>
        <w:pStyle w:val="PL"/>
      </w:pPr>
      <w:r w:rsidRPr="005061DC">
        <w:t xml:space="preserve">          $ref: 'TS29122_CommonData.yaml#/components/schemas/LocationArea5G'</w:t>
      </w:r>
    </w:p>
    <w:p w14:paraId="44A22D01" w14:textId="545759B4" w:rsidR="00AC1E1E" w:rsidRPr="005061DC" w:rsidRDefault="00AC1E1E" w:rsidP="00AC1E1E">
      <w:pPr>
        <w:pStyle w:val="PL"/>
      </w:pPr>
      <w:r w:rsidRPr="005061DC">
        <w:t xml:space="preserve">        easSvcContinuity:</w:t>
      </w:r>
    </w:p>
    <w:p w14:paraId="1CA5487F" w14:textId="36193066" w:rsidR="00AC1E1E" w:rsidRPr="005061DC" w:rsidRDefault="00AC1E1E" w:rsidP="00AC1E1E">
      <w:pPr>
        <w:pStyle w:val="PL"/>
      </w:pPr>
      <w:r w:rsidRPr="005061DC">
        <w:t xml:space="preserve">          type: array</w:t>
      </w:r>
    </w:p>
    <w:p w14:paraId="0BDAEE68" w14:textId="7F628301" w:rsidR="00AC1E1E" w:rsidRPr="005061DC" w:rsidRDefault="00AC1E1E" w:rsidP="00AC1E1E">
      <w:pPr>
        <w:pStyle w:val="PL"/>
      </w:pPr>
      <w:r w:rsidRPr="005061DC">
        <w:t xml:space="preserve">          items:</w:t>
      </w:r>
    </w:p>
    <w:p w14:paraId="68F8BD15" w14:textId="60384301" w:rsidR="00AC1E1E" w:rsidRPr="005061DC" w:rsidRDefault="00AC1E1E" w:rsidP="00AC1E1E">
      <w:pPr>
        <w:pStyle w:val="PL"/>
      </w:pPr>
      <w:r w:rsidRPr="005061DC">
        <w:t xml:space="preserve">            $ref: 'TS29558_</w:t>
      </w:r>
      <w:r w:rsidR="004B3A14" w:rsidRPr="008B21BC">
        <w:t>Eecs_EESRegistration</w:t>
      </w:r>
      <w:r w:rsidRPr="005061DC">
        <w:t>.yaml#/components/schemas/ACRScenario'</w:t>
      </w:r>
    </w:p>
    <w:p w14:paraId="297ABC67" w14:textId="696F56D4" w:rsidR="00AC1E1E" w:rsidRPr="005061DC" w:rsidRDefault="00AC1E1E" w:rsidP="00AC1E1E">
      <w:pPr>
        <w:pStyle w:val="PL"/>
      </w:pPr>
      <w:r w:rsidRPr="005061DC">
        <w:t xml:space="preserve">          description: Indicates if the EEC supports service continuity or not, also indicates which ACR scenarios are supported by the EEC.</w:t>
      </w:r>
    </w:p>
    <w:p w14:paraId="649A72DD" w14:textId="77777777" w:rsidR="00AC1E1E" w:rsidRPr="005061DC" w:rsidRDefault="00AC1E1E" w:rsidP="00AC1E1E">
      <w:pPr>
        <w:pStyle w:val="PL"/>
      </w:pPr>
      <w:r w:rsidRPr="005061DC">
        <w:t xml:space="preserve">        svcPermLevel:</w:t>
      </w:r>
    </w:p>
    <w:p w14:paraId="14357203" w14:textId="77777777" w:rsidR="00AC1E1E" w:rsidRPr="005061DC" w:rsidRDefault="00AC1E1E" w:rsidP="00AC1E1E">
      <w:pPr>
        <w:pStyle w:val="PL"/>
      </w:pPr>
      <w:r w:rsidRPr="005061DC">
        <w:t xml:space="preserve">          type: string</w:t>
      </w:r>
    </w:p>
    <w:p w14:paraId="61639BE1" w14:textId="77777777" w:rsidR="00AC1E1E" w:rsidRPr="005061DC" w:rsidRDefault="00AC1E1E" w:rsidP="00AC1E1E">
      <w:pPr>
        <w:pStyle w:val="PL"/>
      </w:pPr>
      <w:r w:rsidRPr="005061DC">
        <w:t xml:space="preserve">          description: Service permissions level.</w:t>
      </w:r>
    </w:p>
    <w:p w14:paraId="455FE8D2" w14:textId="77777777" w:rsidR="00AC1E1E" w:rsidRPr="005061DC" w:rsidRDefault="00AC1E1E" w:rsidP="00AC1E1E">
      <w:pPr>
        <w:pStyle w:val="PL"/>
      </w:pPr>
      <w:r w:rsidRPr="005061DC">
        <w:t xml:space="preserve">        svcFeats:</w:t>
      </w:r>
    </w:p>
    <w:p w14:paraId="0B739137" w14:textId="77777777" w:rsidR="00AC1E1E" w:rsidRPr="005061DC" w:rsidRDefault="00AC1E1E" w:rsidP="00AC1E1E">
      <w:pPr>
        <w:pStyle w:val="PL"/>
      </w:pPr>
      <w:r w:rsidRPr="005061DC">
        <w:t xml:space="preserve">          type: array</w:t>
      </w:r>
    </w:p>
    <w:p w14:paraId="6B96A50C" w14:textId="77777777" w:rsidR="00AC1E1E" w:rsidRPr="005061DC" w:rsidRDefault="00AC1E1E" w:rsidP="00AC1E1E">
      <w:pPr>
        <w:pStyle w:val="PL"/>
      </w:pPr>
      <w:r w:rsidRPr="005061DC">
        <w:t xml:space="preserve">          items:</w:t>
      </w:r>
    </w:p>
    <w:p w14:paraId="0D46B4CC" w14:textId="77777777" w:rsidR="00AC1E1E" w:rsidRPr="005061DC" w:rsidRDefault="00AC1E1E" w:rsidP="00AC1E1E">
      <w:pPr>
        <w:pStyle w:val="PL"/>
      </w:pPr>
      <w:r w:rsidRPr="005061DC">
        <w:t xml:space="preserve">            type: string</w:t>
      </w:r>
    </w:p>
    <w:p w14:paraId="6C92BE43" w14:textId="77777777" w:rsidR="00AC1E1E" w:rsidRPr="005061DC" w:rsidRDefault="00AC1E1E" w:rsidP="00AC1E1E">
      <w:pPr>
        <w:pStyle w:val="PL"/>
      </w:pPr>
      <w:r w:rsidRPr="005061DC">
        <w:t xml:space="preserve">          minItems: 1</w:t>
      </w:r>
    </w:p>
    <w:p w14:paraId="549A0D78" w14:textId="77777777" w:rsidR="00AC1E1E" w:rsidRPr="005061DC" w:rsidRDefault="00AC1E1E" w:rsidP="00AC1E1E">
      <w:pPr>
        <w:pStyle w:val="PL"/>
      </w:pPr>
      <w:r w:rsidRPr="005061DC">
        <w:t xml:space="preserve">          description: Service features.</w:t>
      </w:r>
    </w:p>
    <w:p w14:paraId="35039B9F" w14:textId="77777777" w:rsidR="00AC1E1E" w:rsidRPr="005061DC" w:rsidRDefault="00AC1E1E" w:rsidP="00AC1E1E">
      <w:pPr>
        <w:pStyle w:val="PL"/>
      </w:pPr>
      <w:r w:rsidRPr="005061DC">
        <w:t xml:space="preserve">    DiscoveredEas:</w:t>
      </w:r>
    </w:p>
    <w:p w14:paraId="6675F33C" w14:textId="77777777" w:rsidR="00AC1E1E" w:rsidRPr="005061DC" w:rsidRDefault="00AC1E1E" w:rsidP="00AC1E1E">
      <w:pPr>
        <w:pStyle w:val="PL"/>
      </w:pPr>
      <w:r w:rsidRPr="005061DC">
        <w:t xml:space="preserve">      description: Represents an EAS discovery information.</w:t>
      </w:r>
    </w:p>
    <w:p w14:paraId="560121C8" w14:textId="77777777" w:rsidR="00AC1E1E" w:rsidRPr="005061DC" w:rsidRDefault="00AC1E1E" w:rsidP="00AC1E1E">
      <w:pPr>
        <w:pStyle w:val="PL"/>
      </w:pPr>
      <w:r w:rsidRPr="005061DC">
        <w:t xml:space="preserve">      type: object</w:t>
      </w:r>
    </w:p>
    <w:p w14:paraId="0479DF75" w14:textId="77777777" w:rsidR="00AC1E1E" w:rsidRPr="005061DC" w:rsidRDefault="00AC1E1E" w:rsidP="00AC1E1E">
      <w:pPr>
        <w:pStyle w:val="PL"/>
      </w:pPr>
      <w:r w:rsidRPr="005061DC">
        <w:t xml:space="preserve">      properties:</w:t>
      </w:r>
    </w:p>
    <w:p w14:paraId="527E5143" w14:textId="6F62E3AC" w:rsidR="00AC1E1E" w:rsidRPr="005061DC" w:rsidRDefault="00AC1E1E" w:rsidP="00AC1E1E">
      <w:pPr>
        <w:pStyle w:val="PL"/>
      </w:pPr>
      <w:r w:rsidRPr="005061DC">
        <w:t xml:space="preserve">        eass:</w:t>
      </w:r>
    </w:p>
    <w:p w14:paraId="5300554D" w14:textId="3FC52376" w:rsidR="00AC1E1E" w:rsidRPr="005061DC" w:rsidRDefault="00AC1E1E" w:rsidP="00AC1E1E">
      <w:pPr>
        <w:pStyle w:val="PL"/>
      </w:pPr>
      <w:r w:rsidRPr="005061DC">
        <w:t xml:space="preserve">          type: array</w:t>
      </w:r>
    </w:p>
    <w:p w14:paraId="4ED53C45" w14:textId="08EE47F4" w:rsidR="00AC1E1E" w:rsidRPr="005061DC" w:rsidRDefault="00AC1E1E" w:rsidP="00AC1E1E">
      <w:pPr>
        <w:pStyle w:val="PL"/>
      </w:pPr>
      <w:r w:rsidRPr="005061DC">
        <w:t xml:space="preserve">          items:</w:t>
      </w:r>
    </w:p>
    <w:p w14:paraId="6575FFFA" w14:textId="0D935871" w:rsidR="00AC1E1E" w:rsidRPr="005061DC" w:rsidRDefault="00AC1E1E" w:rsidP="00AC1E1E">
      <w:pPr>
        <w:pStyle w:val="PL"/>
      </w:pPr>
      <w:r w:rsidRPr="005061DC">
        <w:t xml:space="preserve">            $ref: 'TS29558_</w:t>
      </w:r>
      <w:r w:rsidR="004B3A14" w:rsidRPr="007457BC">
        <w:t>Eees_EASRegistration</w:t>
      </w:r>
      <w:r w:rsidRPr="005061DC">
        <w:t>.yaml#/components/schemas/E</w:t>
      </w:r>
      <w:r w:rsidR="00536F40">
        <w:t>AS</w:t>
      </w:r>
      <w:r w:rsidRPr="005061DC">
        <w:t>Profile'</w:t>
      </w:r>
    </w:p>
    <w:p w14:paraId="7AE9FCA6" w14:textId="68B4AF0E" w:rsidR="00AC1E1E" w:rsidRPr="005061DC" w:rsidRDefault="00AC1E1E" w:rsidP="00AC1E1E">
      <w:pPr>
        <w:pStyle w:val="PL"/>
      </w:pPr>
      <w:r w:rsidRPr="005061DC">
        <w:t xml:space="preserve">          minItems: 1</w:t>
      </w:r>
    </w:p>
    <w:p w14:paraId="7D8E5C8B" w14:textId="76AC9B47" w:rsidR="00AC1E1E" w:rsidRPr="005061DC" w:rsidRDefault="00AC1E1E" w:rsidP="00AC1E1E">
      <w:pPr>
        <w:pStyle w:val="PL"/>
      </w:pPr>
      <w:r w:rsidRPr="005061DC">
        <w:t xml:space="preserve">          description: Contains the list of EAS matching the discovery request filters</w:t>
      </w:r>
    </w:p>
    <w:p w14:paraId="59814498" w14:textId="77777777" w:rsidR="00AC1E1E" w:rsidRPr="005061DC" w:rsidRDefault="00AC1E1E" w:rsidP="00AC1E1E">
      <w:pPr>
        <w:pStyle w:val="PL"/>
      </w:pPr>
      <w:r w:rsidRPr="005061DC">
        <w:t xml:space="preserve">        lifeTime:</w:t>
      </w:r>
    </w:p>
    <w:p w14:paraId="4F315E0C" w14:textId="77777777" w:rsidR="00AC1E1E" w:rsidRPr="005061DC" w:rsidRDefault="00AC1E1E" w:rsidP="00AC1E1E">
      <w:pPr>
        <w:pStyle w:val="PL"/>
      </w:pPr>
      <w:r w:rsidRPr="005061DC">
        <w:t xml:space="preserve">          $ref: 'TS29122_CommonData.yaml#/components/schemas/DateTime'</w:t>
      </w:r>
    </w:p>
    <w:p w14:paraId="33F1E29A" w14:textId="56CDE1E9" w:rsidR="00AC1E1E" w:rsidRPr="005061DC" w:rsidRDefault="00AC1E1E" w:rsidP="00AC1E1E">
      <w:pPr>
        <w:pStyle w:val="PL"/>
      </w:pPr>
      <w:r w:rsidRPr="005061DC">
        <w:t xml:space="preserve">      required:</w:t>
      </w:r>
    </w:p>
    <w:p w14:paraId="618F0B87" w14:textId="33608FDF" w:rsidR="00AC1E1E" w:rsidRPr="005061DC" w:rsidRDefault="00AC1E1E" w:rsidP="00AC1E1E">
      <w:pPr>
        <w:pStyle w:val="PL"/>
      </w:pPr>
      <w:r w:rsidRPr="005061DC">
        <w:t xml:space="preserve">        - eass</w:t>
      </w:r>
    </w:p>
    <w:p w14:paraId="47BA353A" w14:textId="77777777" w:rsidR="00AC1E1E" w:rsidRPr="005061DC" w:rsidRDefault="00AC1E1E" w:rsidP="00AC1E1E">
      <w:pPr>
        <w:pStyle w:val="PL"/>
      </w:pPr>
      <w:r w:rsidRPr="005061DC">
        <w:t xml:space="preserve">    EasDynamicInfoFilter:</w:t>
      </w:r>
    </w:p>
    <w:p w14:paraId="4D98BD39" w14:textId="77777777" w:rsidR="00AC1E1E" w:rsidRPr="005061DC" w:rsidRDefault="00AC1E1E" w:rsidP="00AC1E1E">
      <w:pPr>
        <w:pStyle w:val="PL"/>
      </w:pPr>
      <w:r w:rsidRPr="005061DC">
        <w:t xml:space="preserve">      description: Represents EAS dynamic information changes filter.</w:t>
      </w:r>
    </w:p>
    <w:p w14:paraId="77A014A9" w14:textId="77777777" w:rsidR="00AC1E1E" w:rsidRPr="005061DC" w:rsidRDefault="00AC1E1E" w:rsidP="00AC1E1E">
      <w:pPr>
        <w:pStyle w:val="PL"/>
      </w:pPr>
      <w:r w:rsidRPr="005061DC">
        <w:t xml:space="preserve">      type: object</w:t>
      </w:r>
    </w:p>
    <w:p w14:paraId="5345993F" w14:textId="77777777" w:rsidR="00AC1E1E" w:rsidRPr="005061DC" w:rsidRDefault="00AC1E1E" w:rsidP="00AC1E1E">
      <w:pPr>
        <w:pStyle w:val="PL"/>
      </w:pPr>
      <w:r w:rsidRPr="005061DC">
        <w:t xml:space="preserve">      properties:</w:t>
      </w:r>
    </w:p>
    <w:p w14:paraId="3014D77C" w14:textId="77777777" w:rsidR="00AC1E1E" w:rsidRPr="005061DC" w:rsidRDefault="00AC1E1E" w:rsidP="00AC1E1E">
      <w:pPr>
        <w:pStyle w:val="PL"/>
      </w:pPr>
      <w:r w:rsidRPr="005061DC">
        <w:t xml:space="preserve">        dynInfoFilter:</w:t>
      </w:r>
    </w:p>
    <w:p w14:paraId="2A9B8278" w14:textId="77777777" w:rsidR="00AC1E1E" w:rsidRPr="005061DC" w:rsidRDefault="00AC1E1E" w:rsidP="00AC1E1E">
      <w:pPr>
        <w:pStyle w:val="PL"/>
      </w:pPr>
      <w:r w:rsidRPr="005061DC">
        <w:t xml:space="preserve">          type: array</w:t>
      </w:r>
    </w:p>
    <w:p w14:paraId="2AE907F1" w14:textId="77777777" w:rsidR="00AC1E1E" w:rsidRPr="005061DC" w:rsidRDefault="00AC1E1E" w:rsidP="00AC1E1E">
      <w:pPr>
        <w:pStyle w:val="PL"/>
      </w:pPr>
      <w:r w:rsidRPr="005061DC">
        <w:t xml:space="preserve">          items:</w:t>
      </w:r>
    </w:p>
    <w:p w14:paraId="48E273EE" w14:textId="77777777" w:rsidR="00AC1E1E" w:rsidRPr="005061DC" w:rsidRDefault="00AC1E1E" w:rsidP="00AC1E1E">
      <w:pPr>
        <w:pStyle w:val="PL"/>
      </w:pPr>
      <w:r w:rsidRPr="005061DC">
        <w:t xml:space="preserve">            $ref: '#/components/schemas/EasDynamicInfoFilterData'</w:t>
      </w:r>
    </w:p>
    <w:p w14:paraId="328640F6" w14:textId="77777777" w:rsidR="00AC1E1E" w:rsidRPr="005061DC" w:rsidRDefault="00AC1E1E" w:rsidP="00AC1E1E">
      <w:pPr>
        <w:pStyle w:val="PL"/>
      </w:pPr>
      <w:r w:rsidRPr="005061DC">
        <w:t xml:space="preserve">          minItems: 1</w:t>
      </w:r>
    </w:p>
    <w:p w14:paraId="6376EC7D" w14:textId="77777777" w:rsidR="00AC1E1E" w:rsidRPr="005061DC" w:rsidRDefault="00AC1E1E" w:rsidP="00AC1E1E">
      <w:pPr>
        <w:pStyle w:val="PL"/>
      </w:pPr>
      <w:r w:rsidRPr="005061DC">
        <w:t xml:space="preserve">          description: List of EAS dynamic information required by the EEC per EAS.</w:t>
      </w:r>
    </w:p>
    <w:p w14:paraId="645B706B" w14:textId="77777777" w:rsidR="00AC1E1E" w:rsidRPr="005061DC" w:rsidRDefault="00AC1E1E" w:rsidP="00AC1E1E">
      <w:pPr>
        <w:pStyle w:val="PL"/>
      </w:pPr>
      <w:r w:rsidRPr="005061DC">
        <w:t xml:space="preserve">      required:</w:t>
      </w:r>
    </w:p>
    <w:p w14:paraId="22F4A020" w14:textId="77777777" w:rsidR="00AC1E1E" w:rsidRPr="005061DC" w:rsidRDefault="00AC1E1E" w:rsidP="00AC1E1E">
      <w:pPr>
        <w:pStyle w:val="PL"/>
      </w:pPr>
      <w:r w:rsidRPr="005061DC">
        <w:t xml:space="preserve">        - dynInfoFilter</w:t>
      </w:r>
    </w:p>
    <w:p w14:paraId="1DAFAAA4" w14:textId="77777777" w:rsidR="00AC1E1E" w:rsidRPr="005061DC" w:rsidRDefault="00AC1E1E" w:rsidP="00AC1E1E">
      <w:pPr>
        <w:pStyle w:val="PL"/>
      </w:pPr>
      <w:r w:rsidRPr="005061DC">
        <w:t xml:space="preserve">    EasDynamicInfoFilterData:</w:t>
      </w:r>
    </w:p>
    <w:p w14:paraId="77322633" w14:textId="77777777" w:rsidR="00AC1E1E" w:rsidRPr="005061DC" w:rsidRDefault="00AC1E1E" w:rsidP="00AC1E1E">
      <w:pPr>
        <w:pStyle w:val="PL"/>
      </w:pPr>
      <w:r w:rsidRPr="005061DC">
        <w:t xml:space="preserve">      description: Represents an EAS dynamic information.</w:t>
      </w:r>
    </w:p>
    <w:p w14:paraId="59F05D73" w14:textId="77777777" w:rsidR="00AC1E1E" w:rsidRPr="005061DC" w:rsidRDefault="00AC1E1E" w:rsidP="00AC1E1E">
      <w:pPr>
        <w:pStyle w:val="PL"/>
      </w:pPr>
      <w:r w:rsidRPr="005061DC">
        <w:t xml:space="preserve">      type: object</w:t>
      </w:r>
    </w:p>
    <w:p w14:paraId="753DE668" w14:textId="77777777" w:rsidR="00AC1E1E" w:rsidRPr="005061DC" w:rsidRDefault="00AC1E1E" w:rsidP="00AC1E1E">
      <w:pPr>
        <w:pStyle w:val="PL"/>
      </w:pPr>
      <w:r w:rsidRPr="005061DC">
        <w:t xml:space="preserve">      properties:</w:t>
      </w:r>
    </w:p>
    <w:p w14:paraId="62BD179E" w14:textId="77777777" w:rsidR="00AC1E1E" w:rsidRPr="005061DC" w:rsidRDefault="00AC1E1E" w:rsidP="00AC1E1E">
      <w:pPr>
        <w:pStyle w:val="PL"/>
      </w:pPr>
      <w:r w:rsidRPr="005061DC">
        <w:t xml:space="preserve">        eecId:</w:t>
      </w:r>
    </w:p>
    <w:p w14:paraId="0B4001B6" w14:textId="77777777" w:rsidR="00AC1E1E" w:rsidRPr="005061DC" w:rsidRDefault="00AC1E1E" w:rsidP="00AC1E1E">
      <w:pPr>
        <w:pStyle w:val="PL"/>
      </w:pPr>
      <w:r w:rsidRPr="005061DC">
        <w:t xml:space="preserve">          type: string</w:t>
      </w:r>
    </w:p>
    <w:p w14:paraId="318E5984" w14:textId="77777777" w:rsidR="00AC1E1E" w:rsidRPr="005061DC" w:rsidRDefault="00AC1E1E" w:rsidP="00AC1E1E">
      <w:pPr>
        <w:pStyle w:val="PL"/>
      </w:pPr>
      <w:r w:rsidRPr="005061DC">
        <w:t xml:space="preserve">          description: Represents a unique identifier of the EEC.</w:t>
      </w:r>
    </w:p>
    <w:p w14:paraId="3D0CF1D9" w14:textId="77777777" w:rsidR="00AC1E1E" w:rsidRPr="005061DC" w:rsidRDefault="00AC1E1E" w:rsidP="00AC1E1E">
      <w:pPr>
        <w:pStyle w:val="PL"/>
      </w:pPr>
      <w:r w:rsidRPr="005061DC">
        <w:t xml:space="preserve">        easStatus:</w:t>
      </w:r>
    </w:p>
    <w:p w14:paraId="34A6E3F4" w14:textId="77777777" w:rsidR="00AC1E1E" w:rsidRPr="005061DC" w:rsidRDefault="00AC1E1E" w:rsidP="00AC1E1E">
      <w:pPr>
        <w:pStyle w:val="PL"/>
      </w:pPr>
      <w:r w:rsidRPr="005061DC">
        <w:t xml:space="preserve">          type: boolean</w:t>
      </w:r>
    </w:p>
    <w:p w14:paraId="0183E47B" w14:textId="77777777" w:rsidR="00AC1E1E" w:rsidRPr="005061DC" w:rsidRDefault="00AC1E1E" w:rsidP="00AC1E1E">
      <w:pPr>
        <w:pStyle w:val="PL"/>
      </w:pPr>
      <w:r w:rsidRPr="005061DC">
        <w:t xml:space="preserve">          description: Notify if EAS status changed.</w:t>
      </w:r>
    </w:p>
    <w:p w14:paraId="3BE0F82F" w14:textId="77777777" w:rsidR="00AC1E1E" w:rsidRPr="005061DC" w:rsidRDefault="00AC1E1E" w:rsidP="00AC1E1E">
      <w:pPr>
        <w:pStyle w:val="PL"/>
      </w:pPr>
      <w:r w:rsidRPr="005061DC">
        <w:t xml:space="preserve">        easAcIds:</w:t>
      </w:r>
    </w:p>
    <w:p w14:paraId="409DF113" w14:textId="77777777" w:rsidR="00AC1E1E" w:rsidRPr="005061DC" w:rsidRDefault="00AC1E1E" w:rsidP="00AC1E1E">
      <w:pPr>
        <w:pStyle w:val="PL"/>
      </w:pPr>
      <w:r w:rsidRPr="005061DC">
        <w:t xml:space="preserve">          type: boolean</w:t>
      </w:r>
    </w:p>
    <w:p w14:paraId="06364E95" w14:textId="77777777" w:rsidR="00AC1E1E" w:rsidRPr="005061DC" w:rsidRDefault="00AC1E1E" w:rsidP="00AC1E1E">
      <w:pPr>
        <w:pStyle w:val="PL"/>
      </w:pPr>
      <w:r w:rsidRPr="005061DC">
        <w:t xml:space="preserve">          description: Notify if list of AC identifiers changed.</w:t>
      </w:r>
    </w:p>
    <w:p w14:paraId="6C715416" w14:textId="77777777" w:rsidR="00AC1E1E" w:rsidRPr="005061DC" w:rsidRDefault="00AC1E1E" w:rsidP="00AC1E1E">
      <w:pPr>
        <w:pStyle w:val="PL"/>
      </w:pPr>
      <w:r w:rsidRPr="005061DC">
        <w:t xml:space="preserve">        easDesc:</w:t>
      </w:r>
    </w:p>
    <w:p w14:paraId="52B3C567" w14:textId="77777777" w:rsidR="00AC1E1E" w:rsidRPr="005061DC" w:rsidRDefault="00AC1E1E" w:rsidP="00AC1E1E">
      <w:pPr>
        <w:pStyle w:val="PL"/>
      </w:pPr>
      <w:r w:rsidRPr="005061DC">
        <w:lastRenderedPageBreak/>
        <w:t xml:space="preserve">          type: boolean</w:t>
      </w:r>
    </w:p>
    <w:p w14:paraId="55A8F288" w14:textId="77777777" w:rsidR="00AC1E1E" w:rsidRPr="005061DC" w:rsidRDefault="00AC1E1E" w:rsidP="00AC1E1E">
      <w:pPr>
        <w:pStyle w:val="PL"/>
      </w:pPr>
      <w:r w:rsidRPr="005061DC">
        <w:t xml:space="preserve">          description: Notify if EAS description changed.</w:t>
      </w:r>
    </w:p>
    <w:p w14:paraId="4D6D3DBF" w14:textId="77777777" w:rsidR="00AC1E1E" w:rsidRPr="005061DC" w:rsidRDefault="00AC1E1E" w:rsidP="00AC1E1E">
      <w:pPr>
        <w:pStyle w:val="PL"/>
      </w:pPr>
      <w:r w:rsidRPr="005061DC">
        <w:t xml:space="preserve">        easPt:</w:t>
      </w:r>
    </w:p>
    <w:p w14:paraId="72E6A944" w14:textId="77777777" w:rsidR="00AC1E1E" w:rsidRPr="005061DC" w:rsidRDefault="00AC1E1E" w:rsidP="00AC1E1E">
      <w:pPr>
        <w:pStyle w:val="PL"/>
      </w:pPr>
      <w:r w:rsidRPr="005061DC">
        <w:t xml:space="preserve">          type: boolean</w:t>
      </w:r>
    </w:p>
    <w:p w14:paraId="15F89097" w14:textId="77777777" w:rsidR="00AC1E1E" w:rsidRPr="005061DC" w:rsidRDefault="00AC1E1E" w:rsidP="00AC1E1E">
      <w:pPr>
        <w:pStyle w:val="PL"/>
      </w:pPr>
      <w:r w:rsidRPr="005061DC">
        <w:t xml:space="preserve">          description: Notify if EAS endpoint changed.</w:t>
      </w:r>
    </w:p>
    <w:p w14:paraId="7BCFA022" w14:textId="77777777" w:rsidR="00AC1E1E" w:rsidRPr="005061DC" w:rsidRDefault="00AC1E1E" w:rsidP="00AC1E1E">
      <w:pPr>
        <w:pStyle w:val="PL"/>
      </w:pPr>
      <w:r w:rsidRPr="005061DC">
        <w:t xml:space="preserve">        easFeature:</w:t>
      </w:r>
    </w:p>
    <w:p w14:paraId="673F29CA" w14:textId="77777777" w:rsidR="00AC1E1E" w:rsidRPr="005061DC" w:rsidRDefault="00AC1E1E" w:rsidP="00AC1E1E">
      <w:pPr>
        <w:pStyle w:val="PL"/>
      </w:pPr>
      <w:r w:rsidRPr="005061DC">
        <w:t xml:space="preserve">          type: boolean</w:t>
      </w:r>
    </w:p>
    <w:p w14:paraId="7D332AE2" w14:textId="77777777" w:rsidR="00AC1E1E" w:rsidRPr="005061DC" w:rsidRDefault="00AC1E1E" w:rsidP="00AC1E1E">
      <w:pPr>
        <w:pStyle w:val="PL"/>
      </w:pPr>
      <w:r w:rsidRPr="005061DC">
        <w:t xml:space="preserve">          description: NotiNotify if EAS feature changed.</w:t>
      </w:r>
    </w:p>
    <w:p w14:paraId="2F010DA6" w14:textId="77777777" w:rsidR="00AC1E1E" w:rsidRPr="005061DC" w:rsidRDefault="00AC1E1E" w:rsidP="00AC1E1E">
      <w:pPr>
        <w:pStyle w:val="PL"/>
      </w:pPr>
      <w:r w:rsidRPr="005061DC">
        <w:t xml:space="preserve">        easSchedule:</w:t>
      </w:r>
    </w:p>
    <w:p w14:paraId="5675625C" w14:textId="77777777" w:rsidR="00AC1E1E" w:rsidRPr="005061DC" w:rsidRDefault="00AC1E1E" w:rsidP="00AC1E1E">
      <w:pPr>
        <w:pStyle w:val="PL"/>
      </w:pPr>
      <w:r w:rsidRPr="005061DC">
        <w:t xml:space="preserve">          type: boolean</w:t>
      </w:r>
    </w:p>
    <w:p w14:paraId="704B4114" w14:textId="77777777" w:rsidR="00AC1E1E" w:rsidRPr="005061DC" w:rsidRDefault="00AC1E1E" w:rsidP="00AC1E1E">
      <w:pPr>
        <w:pStyle w:val="PL"/>
      </w:pPr>
      <w:r w:rsidRPr="005061DC">
        <w:t xml:space="preserve">          description: Notify if EAS schedule changed.</w:t>
      </w:r>
    </w:p>
    <w:p w14:paraId="120C9E6B" w14:textId="77777777" w:rsidR="00AC1E1E" w:rsidRPr="005061DC" w:rsidRDefault="00AC1E1E" w:rsidP="00AC1E1E">
      <w:pPr>
        <w:pStyle w:val="PL"/>
      </w:pPr>
      <w:r w:rsidRPr="005061DC">
        <w:t xml:space="preserve">        svcArea:</w:t>
      </w:r>
    </w:p>
    <w:p w14:paraId="092635FB" w14:textId="77777777" w:rsidR="00AC1E1E" w:rsidRPr="005061DC" w:rsidRDefault="00AC1E1E" w:rsidP="00AC1E1E">
      <w:pPr>
        <w:pStyle w:val="PL"/>
      </w:pPr>
      <w:r w:rsidRPr="005061DC">
        <w:t xml:space="preserve">          type: boolean</w:t>
      </w:r>
    </w:p>
    <w:p w14:paraId="19F1A020" w14:textId="77777777" w:rsidR="00AC1E1E" w:rsidRPr="005061DC" w:rsidRDefault="00AC1E1E" w:rsidP="00AC1E1E">
      <w:pPr>
        <w:pStyle w:val="PL"/>
      </w:pPr>
      <w:r w:rsidRPr="005061DC">
        <w:t xml:space="preserve">          description: Notify if EAS service area changed.</w:t>
      </w:r>
    </w:p>
    <w:p w14:paraId="6598991B" w14:textId="77777777" w:rsidR="00AC1E1E" w:rsidRPr="005061DC" w:rsidRDefault="00AC1E1E" w:rsidP="00AC1E1E">
      <w:pPr>
        <w:pStyle w:val="PL"/>
      </w:pPr>
      <w:r w:rsidRPr="005061DC">
        <w:t xml:space="preserve">        svcKpi:</w:t>
      </w:r>
    </w:p>
    <w:p w14:paraId="2A368477" w14:textId="77777777" w:rsidR="00AC1E1E" w:rsidRPr="005061DC" w:rsidRDefault="00AC1E1E" w:rsidP="00AC1E1E">
      <w:pPr>
        <w:pStyle w:val="PL"/>
      </w:pPr>
      <w:r w:rsidRPr="005061DC">
        <w:t xml:space="preserve">          type: boolean</w:t>
      </w:r>
    </w:p>
    <w:p w14:paraId="0884930A" w14:textId="77777777" w:rsidR="00AC1E1E" w:rsidRPr="005061DC" w:rsidRDefault="00AC1E1E" w:rsidP="00AC1E1E">
      <w:pPr>
        <w:pStyle w:val="PL"/>
      </w:pPr>
      <w:r w:rsidRPr="005061DC">
        <w:t xml:space="preserve">          description: Notify if EAS KPIs changed.</w:t>
      </w:r>
    </w:p>
    <w:p w14:paraId="610996E3" w14:textId="77777777" w:rsidR="00AC1E1E" w:rsidRPr="005061DC" w:rsidRDefault="00AC1E1E" w:rsidP="00AC1E1E">
      <w:pPr>
        <w:pStyle w:val="PL"/>
      </w:pPr>
      <w:r w:rsidRPr="005061DC">
        <w:t xml:space="preserve">        svcCont:</w:t>
      </w:r>
    </w:p>
    <w:p w14:paraId="47EE5B68" w14:textId="77777777" w:rsidR="00AC1E1E" w:rsidRPr="005061DC" w:rsidRDefault="00AC1E1E" w:rsidP="00AC1E1E">
      <w:pPr>
        <w:pStyle w:val="PL"/>
      </w:pPr>
      <w:r w:rsidRPr="005061DC">
        <w:t xml:space="preserve">          type: boolean</w:t>
      </w:r>
    </w:p>
    <w:p w14:paraId="1E356F90" w14:textId="77777777" w:rsidR="00AC1E1E" w:rsidRPr="005061DC" w:rsidRDefault="00AC1E1E" w:rsidP="00AC1E1E">
      <w:pPr>
        <w:pStyle w:val="PL"/>
      </w:pPr>
      <w:r w:rsidRPr="005061DC">
        <w:t xml:space="preserve">          description: Notify if EAS supported ACR changed.</w:t>
      </w:r>
    </w:p>
    <w:p w14:paraId="0305A56F" w14:textId="77777777" w:rsidR="00AC1E1E" w:rsidRPr="005061DC" w:rsidRDefault="00AC1E1E" w:rsidP="00AC1E1E">
      <w:pPr>
        <w:pStyle w:val="PL"/>
      </w:pPr>
      <w:r w:rsidRPr="005061DC">
        <w:t xml:space="preserve">      required:</w:t>
      </w:r>
    </w:p>
    <w:p w14:paraId="0AA836B2" w14:textId="77777777" w:rsidR="00AC1E1E" w:rsidRPr="005061DC" w:rsidRDefault="00AC1E1E" w:rsidP="00AC1E1E">
      <w:pPr>
        <w:pStyle w:val="PL"/>
      </w:pPr>
      <w:r w:rsidRPr="005061DC">
        <w:t xml:space="preserve">        - eecId</w:t>
      </w:r>
    </w:p>
    <w:p w14:paraId="7246F3F3" w14:textId="77777777" w:rsidR="00AC1E1E" w:rsidRPr="005061DC" w:rsidRDefault="00AC1E1E" w:rsidP="00AC1E1E">
      <w:pPr>
        <w:pStyle w:val="PL"/>
      </w:pPr>
      <w:r w:rsidRPr="005061DC">
        <w:t xml:space="preserve">    ACCharacteristics:</w:t>
      </w:r>
    </w:p>
    <w:p w14:paraId="2709A555" w14:textId="77777777" w:rsidR="00AC1E1E" w:rsidRPr="005061DC" w:rsidRDefault="00AC1E1E" w:rsidP="00AC1E1E">
      <w:pPr>
        <w:pStyle w:val="PL"/>
      </w:pPr>
      <w:r w:rsidRPr="005061DC">
        <w:t xml:space="preserve">      description: Represents EAS dynamic information changes filter.</w:t>
      </w:r>
    </w:p>
    <w:p w14:paraId="3818865F" w14:textId="77777777" w:rsidR="00AC1E1E" w:rsidRPr="005061DC" w:rsidRDefault="00AC1E1E" w:rsidP="00AC1E1E">
      <w:pPr>
        <w:pStyle w:val="PL"/>
      </w:pPr>
      <w:r w:rsidRPr="005061DC">
        <w:t xml:space="preserve">      type: object</w:t>
      </w:r>
    </w:p>
    <w:p w14:paraId="1FE7B1D9" w14:textId="77777777" w:rsidR="00AC1E1E" w:rsidRPr="005061DC" w:rsidRDefault="00AC1E1E" w:rsidP="00AC1E1E">
      <w:pPr>
        <w:pStyle w:val="PL"/>
      </w:pPr>
      <w:r w:rsidRPr="005061DC">
        <w:t xml:space="preserve">      properties:</w:t>
      </w:r>
    </w:p>
    <w:p w14:paraId="169E8250" w14:textId="77777777" w:rsidR="00AC1E1E" w:rsidRPr="005061DC" w:rsidRDefault="00AC1E1E" w:rsidP="00AC1E1E">
      <w:pPr>
        <w:pStyle w:val="PL"/>
      </w:pPr>
      <w:r w:rsidRPr="005061DC">
        <w:t xml:space="preserve">        acProf:</w:t>
      </w:r>
    </w:p>
    <w:p w14:paraId="59F9FE8B" w14:textId="77081E61" w:rsidR="00AC1E1E" w:rsidRPr="005061DC" w:rsidRDefault="00AC1E1E" w:rsidP="00AC1E1E">
      <w:pPr>
        <w:pStyle w:val="PL"/>
      </w:pPr>
      <w:r w:rsidRPr="005061DC">
        <w:t xml:space="preserve">          </w:t>
      </w:r>
      <w:r w:rsidR="00E14348">
        <w:t xml:space="preserve"># </w:t>
      </w:r>
      <w:r w:rsidRPr="005061DC">
        <w:t>description: Describes the AC Profile.</w:t>
      </w:r>
    </w:p>
    <w:p w14:paraId="66A6FF46" w14:textId="1A7C2AE4" w:rsidR="00AC1E1E" w:rsidRPr="005061DC" w:rsidRDefault="00AC1E1E" w:rsidP="00AC1E1E">
      <w:pPr>
        <w:pStyle w:val="PL"/>
      </w:pPr>
      <w:r w:rsidRPr="005061DC">
        <w:t xml:space="preserve">          $ref: 'TS24558_Eees_EECRegistration.yaml#/components/schemas/ACProfile'</w:t>
      </w:r>
    </w:p>
    <w:p w14:paraId="2F9C0609" w14:textId="77777777" w:rsidR="00AC1E1E" w:rsidRPr="005061DC" w:rsidRDefault="00AC1E1E" w:rsidP="00AC1E1E">
      <w:pPr>
        <w:pStyle w:val="PL"/>
      </w:pPr>
      <w:r w:rsidRPr="005061DC">
        <w:t xml:space="preserve">      required:</w:t>
      </w:r>
    </w:p>
    <w:p w14:paraId="0FA04670" w14:textId="77777777" w:rsidR="00AC1E1E" w:rsidRPr="005061DC" w:rsidRDefault="00AC1E1E" w:rsidP="00AC1E1E">
      <w:pPr>
        <w:pStyle w:val="PL"/>
      </w:pPr>
      <w:r w:rsidRPr="005061DC">
        <w:t xml:space="preserve">        - acProf</w:t>
      </w:r>
    </w:p>
    <w:p w14:paraId="12BAEEE3" w14:textId="77777777" w:rsidR="00AC1E1E" w:rsidRPr="005061DC" w:rsidRDefault="00AC1E1E" w:rsidP="00AC1E1E">
      <w:pPr>
        <w:pStyle w:val="PL"/>
      </w:pPr>
      <w:r w:rsidRPr="005061DC">
        <w:t xml:space="preserve">    EASDiscEventIDs:</w:t>
      </w:r>
    </w:p>
    <w:p w14:paraId="286B36C9" w14:textId="77777777" w:rsidR="00AC1E1E" w:rsidRPr="005061DC" w:rsidRDefault="00AC1E1E" w:rsidP="00AC1E1E">
      <w:pPr>
        <w:pStyle w:val="PL"/>
      </w:pPr>
      <w:r w:rsidRPr="005061DC">
        <w:t xml:space="preserve">      anyOf:</w:t>
      </w:r>
    </w:p>
    <w:p w14:paraId="342178F7" w14:textId="77777777" w:rsidR="00AC1E1E" w:rsidRPr="005061DC" w:rsidRDefault="00AC1E1E" w:rsidP="00AC1E1E">
      <w:pPr>
        <w:pStyle w:val="PL"/>
      </w:pPr>
      <w:r w:rsidRPr="005061DC">
        <w:t xml:space="preserve">      - type: string</w:t>
      </w:r>
    </w:p>
    <w:p w14:paraId="032A5B33" w14:textId="77777777" w:rsidR="00AC1E1E" w:rsidRPr="005061DC" w:rsidRDefault="00AC1E1E" w:rsidP="00AC1E1E">
      <w:pPr>
        <w:pStyle w:val="PL"/>
      </w:pPr>
      <w:r w:rsidRPr="005061DC">
        <w:t xml:space="preserve">        enum:</w:t>
      </w:r>
    </w:p>
    <w:p w14:paraId="0AF9613D" w14:textId="77777777" w:rsidR="00AC1E1E" w:rsidRPr="005061DC" w:rsidRDefault="00AC1E1E" w:rsidP="00AC1E1E">
      <w:pPr>
        <w:pStyle w:val="PL"/>
      </w:pPr>
      <w:r w:rsidRPr="005061DC">
        <w:t xml:space="preserve">          - EAS_AVAILABILITY_CHANGE</w:t>
      </w:r>
    </w:p>
    <w:p w14:paraId="1C140D00" w14:textId="77777777" w:rsidR="00AC1E1E" w:rsidRPr="005061DC" w:rsidRDefault="00AC1E1E" w:rsidP="00AC1E1E">
      <w:pPr>
        <w:pStyle w:val="PL"/>
      </w:pPr>
      <w:r w:rsidRPr="005061DC">
        <w:t xml:space="preserve">          - EAS_DYNAMIC_INFO_CHANGE</w:t>
      </w:r>
    </w:p>
    <w:p w14:paraId="48436712" w14:textId="77777777" w:rsidR="00AC1E1E" w:rsidRPr="005061DC" w:rsidRDefault="00AC1E1E" w:rsidP="00AC1E1E">
      <w:pPr>
        <w:pStyle w:val="PL"/>
      </w:pPr>
      <w:r w:rsidRPr="005061DC">
        <w:t xml:space="preserve">      - type: string</w:t>
      </w:r>
    </w:p>
    <w:p w14:paraId="5CD60354" w14:textId="77777777" w:rsidR="00AC1E1E" w:rsidRPr="005061DC" w:rsidRDefault="00AC1E1E" w:rsidP="00AC1E1E">
      <w:pPr>
        <w:pStyle w:val="PL"/>
      </w:pPr>
      <w:r w:rsidRPr="005061DC">
        <w:t xml:space="preserve">        description: &gt;</w:t>
      </w:r>
    </w:p>
    <w:p w14:paraId="194A9153" w14:textId="77777777" w:rsidR="00AC1E1E" w:rsidRPr="005061DC" w:rsidRDefault="00AC1E1E" w:rsidP="00AC1E1E">
      <w:pPr>
        <w:pStyle w:val="PL"/>
      </w:pPr>
      <w:r w:rsidRPr="005061DC">
        <w:t xml:space="preserve">          This string provides forward-compatibility with future</w:t>
      </w:r>
    </w:p>
    <w:p w14:paraId="5CB5CE87" w14:textId="77777777" w:rsidR="00AC1E1E" w:rsidRPr="005061DC" w:rsidRDefault="00AC1E1E" w:rsidP="00AC1E1E">
      <w:pPr>
        <w:pStyle w:val="PL"/>
      </w:pPr>
      <w:r w:rsidRPr="005061DC">
        <w:t xml:space="preserve">          extensions to the enumeration but is not used to encode</w:t>
      </w:r>
    </w:p>
    <w:p w14:paraId="45C105C8" w14:textId="77777777" w:rsidR="00AC1E1E" w:rsidRPr="005061DC" w:rsidRDefault="00AC1E1E" w:rsidP="00AC1E1E">
      <w:pPr>
        <w:pStyle w:val="PL"/>
      </w:pPr>
      <w:r w:rsidRPr="005061DC">
        <w:t xml:space="preserve">          content defined in the present version of this API.</w:t>
      </w:r>
    </w:p>
    <w:p w14:paraId="1907A359" w14:textId="77777777" w:rsidR="00AC1E1E" w:rsidRPr="005061DC" w:rsidRDefault="00AC1E1E" w:rsidP="00AC1E1E">
      <w:pPr>
        <w:pStyle w:val="PL"/>
      </w:pPr>
      <w:r w:rsidRPr="005061DC">
        <w:t xml:space="preserve">      description: &gt;</w:t>
      </w:r>
    </w:p>
    <w:p w14:paraId="55125111" w14:textId="77777777" w:rsidR="00AC1E1E" w:rsidRPr="005061DC" w:rsidRDefault="00AC1E1E" w:rsidP="00AC1E1E">
      <w:pPr>
        <w:pStyle w:val="PL"/>
      </w:pPr>
      <w:r w:rsidRPr="005061DC">
        <w:t xml:space="preserve">        Possible values are</w:t>
      </w:r>
    </w:p>
    <w:p w14:paraId="3ABCDACF" w14:textId="77777777" w:rsidR="00AC1E1E" w:rsidRPr="005061DC" w:rsidRDefault="00AC1E1E" w:rsidP="00AC1E1E">
      <w:pPr>
        <w:pStyle w:val="PL"/>
      </w:pPr>
      <w:r w:rsidRPr="005061DC">
        <w:t xml:space="preserve">        - EAS_AVAILABILITY_CHANGE: Represents the EAS availability change event.</w:t>
      </w:r>
    </w:p>
    <w:p w14:paraId="05082BFB" w14:textId="19288156" w:rsidR="00AC1E1E" w:rsidRDefault="00AC1E1E" w:rsidP="00D6602B">
      <w:pPr>
        <w:pStyle w:val="PL"/>
      </w:pPr>
      <w:r w:rsidRPr="00AC1E1E">
        <w:t xml:space="preserve">        - EAS_DYNAMIC_INFO_CHANGE: Represents the EAS dynamic information change event.</w:t>
      </w:r>
    </w:p>
    <w:p w14:paraId="78E9AC78" w14:textId="77777777" w:rsidR="005D4304" w:rsidRDefault="005D4304" w:rsidP="005D4304">
      <w:pPr>
        <w:pStyle w:val="PL"/>
      </w:pPr>
      <w:r>
        <w:t xml:space="preserve">    EasDiscoverySubscriptionPatch:</w:t>
      </w:r>
    </w:p>
    <w:p w14:paraId="378A6EA8" w14:textId="77777777" w:rsidR="005D4304" w:rsidRDefault="005D4304" w:rsidP="005D4304">
      <w:pPr>
        <w:pStyle w:val="PL"/>
      </w:pPr>
      <w:r>
        <w:t xml:space="preserve">      description: Represents an Individual EAS Discovery Subscription resource.</w:t>
      </w:r>
    </w:p>
    <w:p w14:paraId="54C3EEA2" w14:textId="77777777" w:rsidR="005D4304" w:rsidRDefault="005D4304" w:rsidP="005D4304">
      <w:pPr>
        <w:pStyle w:val="PL"/>
      </w:pPr>
      <w:r>
        <w:t xml:space="preserve">      type: object</w:t>
      </w:r>
    </w:p>
    <w:p w14:paraId="7BA6A141" w14:textId="77777777" w:rsidR="005D4304" w:rsidRDefault="005D4304" w:rsidP="005D4304">
      <w:pPr>
        <w:pStyle w:val="PL"/>
      </w:pPr>
      <w:r>
        <w:t xml:space="preserve">      properties:</w:t>
      </w:r>
    </w:p>
    <w:p w14:paraId="428523BD" w14:textId="77777777" w:rsidR="005D4304" w:rsidRDefault="005D4304" w:rsidP="005D4304">
      <w:pPr>
        <w:pStyle w:val="PL"/>
      </w:pPr>
      <w:r>
        <w:t xml:space="preserve">        easDiscoveryFilter:</w:t>
      </w:r>
    </w:p>
    <w:p w14:paraId="08B8DD82" w14:textId="77777777" w:rsidR="005D4304" w:rsidRDefault="005D4304" w:rsidP="005D4304">
      <w:pPr>
        <w:pStyle w:val="PL"/>
      </w:pPr>
      <w:r>
        <w:t xml:space="preserve">          $ref: '#/components/schemas/EasDiscoveryFilter'</w:t>
      </w:r>
    </w:p>
    <w:p w14:paraId="37168185" w14:textId="77777777" w:rsidR="005D4304" w:rsidRDefault="005D4304" w:rsidP="005D4304">
      <w:pPr>
        <w:pStyle w:val="PL"/>
      </w:pPr>
      <w:r>
        <w:t xml:space="preserve">        easDynInfoFilter:</w:t>
      </w:r>
    </w:p>
    <w:p w14:paraId="7573951E" w14:textId="77777777" w:rsidR="005D4304" w:rsidRDefault="005D4304" w:rsidP="005D4304">
      <w:pPr>
        <w:pStyle w:val="PL"/>
      </w:pPr>
      <w:r>
        <w:t xml:space="preserve">          $ref: '#/components/schemas/EasDynamicInfoFilter'</w:t>
      </w:r>
    </w:p>
    <w:p w14:paraId="6E2C9CE0" w14:textId="77777777" w:rsidR="005D4304" w:rsidRDefault="005D4304" w:rsidP="005D4304">
      <w:pPr>
        <w:pStyle w:val="PL"/>
      </w:pPr>
      <w:r>
        <w:t xml:space="preserve">        easSvcContinuity:</w:t>
      </w:r>
    </w:p>
    <w:p w14:paraId="408B3CAE" w14:textId="77777777" w:rsidR="005D4304" w:rsidRDefault="005D4304" w:rsidP="005D4304">
      <w:pPr>
        <w:pStyle w:val="PL"/>
      </w:pPr>
      <w:r>
        <w:t xml:space="preserve">          type: array</w:t>
      </w:r>
    </w:p>
    <w:p w14:paraId="38A3AA11" w14:textId="77777777" w:rsidR="005D4304" w:rsidRDefault="005D4304" w:rsidP="005D4304">
      <w:pPr>
        <w:pStyle w:val="PL"/>
      </w:pPr>
      <w:r>
        <w:t xml:space="preserve">          items:</w:t>
      </w:r>
    </w:p>
    <w:p w14:paraId="79C01342" w14:textId="77777777" w:rsidR="005D4304" w:rsidRDefault="005D4304" w:rsidP="005D4304">
      <w:pPr>
        <w:pStyle w:val="PL"/>
      </w:pPr>
      <w:r>
        <w:t xml:space="preserve">            $ref: 'TS29558_Eecs_EESRegistration.yaml#/components/schemas/ACRScenario'</w:t>
      </w:r>
    </w:p>
    <w:p w14:paraId="58AFB6F2" w14:textId="77777777" w:rsidR="005D4304" w:rsidRDefault="005D4304" w:rsidP="005D4304">
      <w:pPr>
        <w:pStyle w:val="PL"/>
      </w:pPr>
      <w:r>
        <w:t xml:space="preserve">          description: Indicates if the EEC supports service continuity or not, also indicates which ACR scenarios are supported by the EEC.</w:t>
      </w:r>
    </w:p>
    <w:p w14:paraId="680A5860" w14:textId="77777777" w:rsidR="005D4304" w:rsidRDefault="005D4304" w:rsidP="005D4304">
      <w:pPr>
        <w:pStyle w:val="PL"/>
      </w:pPr>
      <w:r>
        <w:t xml:space="preserve">        expTime:</w:t>
      </w:r>
    </w:p>
    <w:p w14:paraId="6FED3B61" w14:textId="77777777" w:rsidR="005D4304" w:rsidRDefault="005D4304" w:rsidP="005D4304">
      <w:pPr>
        <w:pStyle w:val="PL"/>
      </w:pPr>
      <w:r>
        <w:t xml:space="preserve">          $ref: 'TS29122_CommonData.yaml#/components/schemas/DateTime'</w:t>
      </w:r>
    </w:p>
    <w:p w14:paraId="41F68314" w14:textId="77777777" w:rsidR="005D4304" w:rsidRDefault="005D4304" w:rsidP="00D6602B">
      <w:pPr>
        <w:pStyle w:val="PL"/>
      </w:pPr>
    </w:p>
    <w:p w14:paraId="1BD7AC89" w14:textId="77777777" w:rsidR="00266FF3" w:rsidRDefault="00266FF3" w:rsidP="00266FF3">
      <w:pPr>
        <w:pStyle w:val="Heading8"/>
      </w:pPr>
      <w:bookmarkStart w:id="565" w:name="_Toc96848351"/>
      <w:r>
        <w:t>Annex A1 (normative):</w:t>
      </w:r>
      <w:r>
        <w:br/>
        <w:t>Edge Configuration Server OpenAPI specification</w:t>
      </w:r>
      <w:bookmarkEnd w:id="565"/>
    </w:p>
    <w:p w14:paraId="3C02C868" w14:textId="77777777" w:rsidR="00266FF3" w:rsidRPr="00B13A94" w:rsidRDefault="00266FF3" w:rsidP="000136D7">
      <w:pPr>
        <w:pStyle w:val="Heading2"/>
      </w:pPr>
      <w:bookmarkStart w:id="566" w:name="_Toc96848352"/>
      <w:r>
        <w:t>A1.1</w:t>
      </w:r>
      <w:r>
        <w:tab/>
      </w:r>
      <w:r w:rsidRPr="00B13A94">
        <w:t>Eecs_ServiceProvisioning</w:t>
      </w:r>
      <w:bookmarkEnd w:id="566"/>
    </w:p>
    <w:p w14:paraId="51CEFFF1" w14:textId="77777777" w:rsidR="00266FF3" w:rsidRDefault="00266FF3" w:rsidP="00266FF3">
      <w:pPr>
        <w:pStyle w:val="PL"/>
      </w:pPr>
      <w:r>
        <w:t>openapi: 3.0.0</w:t>
      </w:r>
    </w:p>
    <w:p w14:paraId="0D3DA94E" w14:textId="77777777" w:rsidR="00266FF3" w:rsidRDefault="00266FF3" w:rsidP="00266FF3">
      <w:pPr>
        <w:pStyle w:val="PL"/>
      </w:pPr>
      <w:r>
        <w:t>info:</w:t>
      </w:r>
    </w:p>
    <w:p w14:paraId="1194C644" w14:textId="77777777" w:rsidR="00266FF3" w:rsidRDefault="00266FF3" w:rsidP="00266FF3">
      <w:pPr>
        <w:pStyle w:val="PL"/>
      </w:pPr>
      <w:r>
        <w:t xml:space="preserve">  title: Eecs_ServiceProvisioning</w:t>
      </w:r>
    </w:p>
    <w:p w14:paraId="1386E9A2" w14:textId="77777777" w:rsidR="00266FF3" w:rsidRDefault="00266FF3" w:rsidP="00266FF3">
      <w:pPr>
        <w:pStyle w:val="PL"/>
      </w:pPr>
      <w:r>
        <w:t xml:space="preserve">  description: |</w:t>
      </w:r>
    </w:p>
    <w:p w14:paraId="39BDB7E8" w14:textId="77777777" w:rsidR="00266FF3" w:rsidRDefault="00266FF3" w:rsidP="00266FF3">
      <w:pPr>
        <w:pStyle w:val="PL"/>
      </w:pPr>
      <w:r>
        <w:lastRenderedPageBreak/>
        <w:t xml:space="preserve">    API for ECS Service Provisioning.</w:t>
      </w:r>
    </w:p>
    <w:p w14:paraId="3E4500C5" w14:textId="28862E3E" w:rsidR="00266FF3" w:rsidRDefault="00266FF3" w:rsidP="00266FF3">
      <w:pPr>
        <w:pStyle w:val="PL"/>
      </w:pPr>
      <w:r>
        <w:t xml:space="preserve">    © 202</w:t>
      </w:r>
      <w:r w:rsidR="00333AB4">
        <w:t>2</w:t>
      </w:r>
      <w:r>
        <w:t>, 3GPP Organizational Partners (ARIB, ATIS, CCSA, ETSI, TSDSI, TTA, TTC).</w:t>
      </w:r>
    </w:p>
    <w:p w14:paraId="783B55F6" w14:textId="77777777" w:rsidR="00266FF3" w:rsidRDefault="00266FF3" w:rsidP="00266FF3">
      <w:pPr>
        <w:pStyle w:val="PL"/>
      </w:pPr>
      <w:r>
        <w:t xml:space="preserve">    All rights reserved.</w:t>
      </w:r>
    </w:p>
    <w:p w14:paraId="175DBAC0" w14:textId="5BF6EFC6" w:rsidR="00266FF3" w:rsidRDefault="00266FF3" w:rsidP="00266FF3">
      <w:pPr>
        <w:pStyle w:val="PL"/>
      </w:pPr>
      <w:r>
        <w:t xml:space="preserve">  version: "1.0.0-alpha.</w:t>
      </w:r>
      <w:r w:rsidR="00E94F3B">
        <w:t>3</w:t>
      </w:r>
      <w:r>
        <w:t>"</w:t>
      </w:r>
    </w:p>
    <w:p w14:paraId="01D21F50" w14:textId="77777777" w:rsidR="00266FF3" w:rsidRDefault="00266FF3" w:rsidP="00266FF3">
      <w:pPr>
        <w:pStyle w:val="PL"/>
      </w:pPr>
      <w:r>
        <w:t>externalDocs:</w:t>
      </w:r>
    </w:p>
    <w:p w14:paraId="7507DF14" w14:textId="2B5960B7" w:rsidR="00266FF3" w:rsidRDefault="00266FF3" w:rsidP="00266FF3">
      <w:pPr>
        <w:pStyle w:val="PL"/>
      </w:pPr>
      <w:r>
        <w:t xml:space="preserve">  description: 3GPP TS 24.558 V</w:t>
      </w:r>
      <w:r w:rsidR="00EE33D2">
        <w:t>1.</w:t>
      </w:r>
      <w:r w:rsidR="00E94F3B">
        <w:t>2</w:t>
      </w:r>
      <w:r>
        <w:t>.0 Enabling Edge Applications; Protocol specification.</w:t>
      </w:r>
    </w:p>
    <w:p w14:paraId="4A060A1D" w14:textId="77777777" w:rsidR="00266FF3" w:rsidRPr="00D6602B" w:rsidRDefault="00266FF3" w:rsidP="00266FF3">
      <w:pPr>
        <w:pStyle w:val="PL"/>
        <w:rPr>
          <w:lang w:val="sv-SE"/>
        </w:rPr>
      </w:pPr>
      <w:r>
        <w:t xml:space="preserve">  </w:t>
      </w:r>
      <w:r w:rsidRPr="00D6602B">
        <w:rPr>
          <w:lang w:val="sv-SE"/>
        </w:rPr>
        <w:t>url: https://www.3gpp.org/ftp/Specs/archive/24_series/24.558/</w:t>
      </w:r>
    </w:p>
    <w:p w14:paraId="64BED113" w14:textId="77777777" w:rsidR="00266FF3" w:rsidRDefault="00266FF3" w:rsidP="00266FF3">
      <w:pPr>
        <w:pStyle w:val="PL"/>
      </w:pPr>
      <w:r>
        <w:t>security:</w:t>
      </w:r>
    </w:p>
    <w:p w14:paraId="0767BE3E" w14:textId="77777777" w:rsidR="00266FF3" w:rsidRDefault="00266FF3" w:rsidP="00266FF3">
      <w:pPr>
        <w:pStyle w:val="PL"/>
      </w:pPr>
      <w:r>
        <w:t xml:space="preserve">  - {}</w:t>
      </w:r>
    </w:p>
    <w:p w14:paraId="31F9F910" w14:textId="77777777" w:rsidR="00266FF3" w:rsidRDefault="00266FF3" w:rsidP="00266FF3">
      <w:pPr>
        <w:pStyle w:val="PL"/>
      </w:pPr>
      <w:r>
        <w:t xml:space="preserve">  - oAuth2ClientCredentials: []</w:t>
      </w:r>
    </w:p>
    <w:p w14:paraId="5DD4988D" w14:textId="77777777" w:rsidR="00266FF3" w:rsidRDefault="00266FF3" w:rsidP="00266FF3">
      <w:pPr>
        <w:pStyle w:val="PL"/>
      </w:pPr>
      <w:r>
        <w:t>servers:</w:t>
      </w:r>
    </w:p>
    <w:p w14:paraId="3FED4CD6" w14:textId="77777777" w:rsidR="00266FF3" w:rsidRDefault="00266FF3" w:rsidP="00266FF3">
      <w:pPr>
        <w:pStyle w:val="PL"/>
      </w:pPr>
      <w:r>
        <w:t xml:space="preserve">  - url: '{apiRoot}/eecs-serviceprovisioning/v1'</w:t>
      </w:r>
    </w:p>
    <w:p w14:paraId="0DA99200" w14:textId="77777777" w:rsidR="00266FF3" w:rsidRDefault="00266FF3" w:rsidP="00266FF3">
      <w:pPr>
        <w:pStyle w:val="PL"/>
      </w:pPr>
      <w:r>
        <w:t xml:space="preserve">    variables:</w:t>
      </w:r>
    </w:p>
    <w:p w14:paraId="3D52BED3" w14:textId="77777777" w:rsidR="00266FF3" w:rsidRDefault="00266FF3" w:rsidP="00266FF3">
      <w:pPr>
        <w:pStyle w:val="PL"/>
      </w:pPr>
      <w:r>
        <w:t xml:space="preserve">      apiRoot:</w:t>
      </w:r>
    </w:p>
    <w:p w14:paraId="2A6F80AA" w14:textId="77777777" w:rsidR="00266FF3" w:rsidRDefault="00266FF3" w:rsidP="00266FF3">
      <w:pPr>
        <w:pStyle w:val="PL"/>
      </w:pPr>
      <w:r>
        <w:t xml:space="preserve">        default: https://example.com</w:t>
      </w:r>
    </w:p>
    <w:p w14:paraId="12A7D5B3" w14:textId="77777777" w:rsidR="00266FF3" w:rsidRDefault="00266FF3" w:rsidP="00266FF3">
      <w:pPr>
        <w:pStyle w:val="PL"/>
      </w:pPr>
      <w:r>
        <w:t xml:space="preserve">        description: apiRoot as defined in clause 7.5 of 3GPP TS 29.558</w:t>
      </w:r>
    </w:p>
    <w:p w14:paraId="4BBDE2A2" w14:textId="77777777" w:rsidR="00266FF3" w:rsidRDefault="00266FF3" w:rsidP="00266FF3">
      <w:pPr>
        <w:pStyle w:val="PL"/>
      </w:pPr>
      <w:r>
        <w:t>paths:</w:t>
      </w:r>
    </w:p>
    <w:p w14:paraId="7109AFE8" w14:textId="77777777" w:rsidR="00266FF3" w:rsidRDefault="00266FF3" w:rsidP="00266FF3">
      <w:pPr>
        <w:pStyle w:val="PL"/>
      </w:pPr>
      <w:r>
        <w:t xml:space="preserve">  /subscriptions:</w:t>
      </w:r>
    </w:p>
    <w:p w14:paraId="1BAE5277" w14:textId="77777777" w:rsidR="00266FF3" w:rsidRDefault="00266FF3" w:rsidP="00266FF3">
      <w:pPr>
        <w:pStyle w:val="PL"/>
      </w:pPr>
      <w:r>
        <w:t xml:space="preserve">    post:</w:t>
      </w:r>
    </w:p>
    <w:p w14:paraId="099E6A63" w14:textId="77777777" w:rsidR="00266FF3" w:rsidRDefault="00266FF3" w:rsidP="00266FF3">
      <w:pPr>
        <w:pStyle w:val="PL"/>
      </w:pPr>
      <w:r>
        <w:t xml:space="preserve">      description: Creates a new subscription in ECS in order to be notified of provisioning data changes of interest.</w:t>
      </w:r>
    </w:p>
    <w:p w14:paraId="1D641290" w14:textId="77777777" w:rsidR="00266FF3" w:rsidRDefault="00266FF3" w:rsidP="00266FF3">
      <w:pPr>
        <w:pStyle w:val="PL"/>
      </w:pPr>
      <w:r>
        <w:t xml:space="preserve">      tags:</w:t>
      </w:r>
    </w:p>
    <w:p w14:paraId="2328D370" w14:textId="77777777" w:rsidR="00266FF3" w:rsidRDefault="00266FF3" w:rsidP="00266FF3">
      <w:pPr>
        <w:pStyle w:val="PL"/>
      </w:pPr>
      <w:r>
        <w:t xml:space="preserve">        - Service Provisioning Subscriptions</w:t>
      </w:r>
    </w:p>
    <w:p w14:paraId="70444135" w14:textId="77777777" w:rsidR="00266FF3" w:rsidRDefault="00266FF3" w:rsidP="00266FF3">
      <w:pPr>
        <w:pStyle w:val="PL"/>
      </w:pPr>
      <w:r>
        <w:t xml:space="preserve">      requestBody:</w:t>
      </w:r>
    </w:p>
    <w:p w14:paraId="05868013" w14:textId="77777777" w:rsidR="00266FF3" w:rsidRDefault="00266FF3" w:rsidP="00266FF3">
      <w:pPr>
        <w:pStyle w:val="PL"/>
      </w:pPr>
      <w:r>
        <w:t xml:space="preserve">        required: true</w:t>
      </w:r>
    </w:p>
    <w:p w14:paraId="13EC0916" w14:textId="77777777" w:rsidR="00266FF3" w:rsidRDefault="00266FF3" w:rsidP="00266FF3">
      <w:pPr>
        <w:pStyle w:val="PL"/>
      </w:pPr>
      <w:r>
        <w:t xml:space="preserve">        content:</w:t>
      </w:r>
    </w:p>
    <w:p w14:paraId="61253C99" w14:textId="77777777" w:rsidR="00266FF3" w:rsidRDefault="00266FF3" w:rsidP="00266FF3">
      <w:pPr>
        <w:pStyle w:val="PL"/>
      </w:pPr>
      <w:r>
        <w:t xml:space="preserve">          application/json:</w:t>
      </w:r>
    </w:p>
    <w:p w14:paraId="6C92AED8" w14:textId="77777777" w:rsidR="00266FF3" w:rsidRDefault="00266FF3" w:rsidP="00266FF3">
      <w:pPr>
        <w:pStyle w:val="PL"/>
      </w:pPr>
      <w:r>
        <w:t xml:space="preserve">            schema:</w:t>
      </w:r>
    </w:p>
    <w:p w14:paraId="524A7892" w14:textId="77777777" w:rsidR="00266FF3" w:rsidRDefault="00266FF3" w:rsidP="00266FF3">
      <w:pPr>
        <w:pStyle w:val="PL"/>
      </w:pPr>
      <w:r>
        <w:t xml:space="preserve">              $ref: '#/components/schemas/ECSServProvSubscription'</w:t>
      </w:r>
    </w:p>
    <w:p w14:paraId="0E006CA8" w14:textId="77777777" w:rsidR="00266FF3" w:rsidRDefault="00266FF3" w:rsidP="00266FF3">
      <w:pPr>
        <w:pStyle w:val="PL"/>
      </w:pPr>
      <w:r>
        <w:t xml:space="preserve">      callbacks:</w:t>
      </w:r>
    </w:p>
    <w:p w14:paraId="415526EC" w14:textId="77777777" w:rsidR="00266FF3" w:rsidRDefault="00266FF3" w:rsidP="00266FF3">
      <w:pPr>
        <w:pStyle w:val="PL"/>
      </w:pPr>
      <w:r>
        <w:t xml:space="preserve">        notificationDestination:</w:t>
      </w:r>
    </w:p>
    <w:p w14:paraId="7AC306EB" w14:textId="77777777" w:rsidR="00266FF3" w:rsidRDefault="00266FF3" w:rsidP="00266FF3">
      <w:pPr>
        <w:pStyle w:val="PL"/>
      </w:pPr>
      <w:r>
        <w:t xml:space="preserve">          '{request.body#/notificationDestination}':</w:t>
      </w:r>
    </w:p>
    <w:p w14:paraId="26ED67C0" w14:textId="77777777" w:rsidR="00266FF3" w:rsidRDefault="00266FF3" w:rsidP="00266FF3">
      <w:pPr>
        <w:pStyle w:val="PL"/>
      </w:pPr>
      <w:r>
        <w:t xml:space="preserve">            post:</w:t>
      </w:r>
    </w:p>
    <w:p w14:paraId="7CB1E652" w14:textId="77777777" w:rsidR="00266FF3" w:rsidRDefault="00266FF3" w:rsidP="00266FF3">
      <w:pPr>
        <w:pStyle w:val="PL"/>
      </w:pPr>
      <w:r>
        <w:t xml:space="preserve">              requestBody:  # contents of the callback message</w:t>
      </w:r>
    </w:p>
    <w:p w14:paraId="4FDDD31F" w14:textId="77777777" w:rsidR="00266FF3" w:rsidRDefault="00266FF3" w:rsidP="00266FF3">
      <w:pPr>
        <w:pStyle w:val="PL"/>
      </w:pPr>
      <w:r>
        <w:t xml:space="preserve">                required: true</w:t>
      </w:r>
    </w:p>
    <w:p w14:paraId="0BF92581" w14:textId="77777777" w:rsidR="00266FF3" w:rsidRDefault="00266FF3" w:rsidP="00266FF3">
      <w:pPr>
        <w:pStyle w:val="PL"/>
      </w:pPr>
      <w:r>
        <w:t xml:space="preserve">                content:</w:t>
      </w:r>
    </w:p>
    <w:p w14:paraId="70208626" w14:textId="77777777" w:rsidR="00266FF3" w:rsidRDefault="00266FF3" w:rsidP="00266FF3">
      <w:pPr>
        <w:pStyle w:val="PL"/>
      </w:pPr>
      <w:r>
        <w:lastRenderedPageBreak/>
        <w:t xml:space="preserve">                  application/json:</w:t>
      </w:r>
    </w:p>
    <w:p w14:paraId="2AC75A2A" w14:textId="77777777" w:rsidR="00266FF3" w:rsidRDefault="00266FF3" w:rsidP="00266FF3">
      <w:pPr>
        <w:pStyle w:val="PL"/>
      </w:pPr>
      <w:r>
        <w:t xml:space="preserve">                    schema:</w:t>
      </w:r>
    </w:p>
    <w:p w14:paraId="3CDAC890" w14:textId="77777777" w:rsidR="00266FF3" w:rsidRDefault="00266FF3" w:rsidP="00266FF3">
      <w:pPr>
        <w:pStyle w:val="PL"/>
      </w:pPr>
      <w:r>
        <w:t xml:space="preserve">                      $ref: '#/components/schemas/ServProvNotification'</w:t>
      </w:r>
    </w:p>
    <w:p w14:paraId="304D04D8" w14:textId="77777777" w:rsidR="00266FF3" w:rsidRDefault="00266FF3" w:rsidP="00266FF3">
      <w:pPr>
        <w:pStyle w:val="PL"/>
      </w:pPr>
      <w:r>
        <w:t xml:space="preserve">              responses:</w:t>
      </w:r>
    </w:p>
    <w:p w14:paraId="15BFA5B8" w14:textId="77777777" w:rsidR="00266FF3" w:rsidRDefault="00266FF3" w:rsidP="00266FF3">
      <w:pPr>
        <w:pStyle w:val="PL"/>
      </w:pPr>
      <w:r>
        <w:t xml:space="preserve">                '204':</w:t>
      </w:r>
    </w:p>
    <w:p w14:paraId="74452FC0" w14:textId="77777777" w:rsidR="00266FF3" w:rsidRDefault="00266FF3" w:rsidP="00266FF3">
      <w:pPr>
        <w:pStyle w:val="PL"/>
      </w:pPr>
      <w:r>
        <w:t xml:space="preserve">                  description: No Content (successful notification)</w:t>
      </w:r>
    </w:p>
    <w:p w14:paraId="1D45C386" w14:textId="77777777" w:rsidR="00266FF3" w:rsidRDefault="00266FF3" w:rsidP="00266FF3">
      <w:pPr>
        <w:pStyle w:val="PL"/>
      </w:pPr>
      <w:r>
        <w:t xml:space="preserve">                '307':</w:t>
      </w:r>
    </w:p>
    <w:p w14:paraId="186ABF61" w14:textId="77777777" w:rsidR="00266FF3" w:rsidRDefault="00266FF3" w:rsidP="00266FF3">
      <w:pPr>
        <w:pStyle w:val="PL"/>
      </w:pPr>
      <w:r>
        <w:t xml:space="preserve">                  $ref: 'TS29122_CommonData.yaml#/components/responses/307'</w:t>
      </w:r>
    </w:p>
    <w:p w14:paraId="523C9B98" w14:textId="77777777" w:rsidR="00266FF3" w:rsidRDefault="00266FF3" w:rsidP="00266FF3">
      <w:pPr>
        <w:pStyle w:val="PL"/>
      </w:pPr>
      <w:r>
        <w:t xml:space="preserve">                '308':</w:t>
      </w:r>
    </w:p>
    <w:p w14:paraId="7A29E843" w14:textId="77777777" w:rsidR="00266FF3" w:rsidRDefault="00266FF3" w:rsidP="00266FF3">
      <w:pPr>
        <w:pStyle w:val="PL"/>
      </w:pPr>
      <w:r>
        <w:t xml:space="preserve">                  $ref: 'TS29122_CommonData.yaml#/components/responses/308'</w:t>
      </w:r>
    </w:p>
    <w:p w14:paraId="34C04E92" w14:textId="77777777" w:rsidR="00266FF3" w:rsidRDefault="00266FF3" w:rsidP="00266FF3">
      <w:pPr>
        <w:pStyle w:val="PL"/>
      </w:pPr>
      <w:r>
        <w:t xml:space="preserve">                '400':</w:t>
      </w:r>
    </w:p>
    <w:p w14:paraId="5093172C" w14:textId="77777777" w:rsidR="00266FF3" w:rsidRDefault="00266FF3" w:rsidP="00266FF3">
      <w:pPr>
        <w:pStyle w:val="PL"/>
      </w:pPr>
      <w:r>
        <w:t xml:space="preserve">                  $ref: 'TS29122_CommonData.yaml#/components/responses/400'</w:t>
      </w:r>
    </w:p>
    <w:p w14:paraId="35ECCE8C" w14:textId="77777777" w:rsidR="00266FF3" w:rsidRDefault="00266FF3" w:rsidP="00266FF3">
      <w:pPr>
        <w:pStyle w:val="PL"/>
      </w:pPr>
      <w:r>
        <w:t xml:space="preserve">                '401':</w:t>
      </w:r>
    </w:p>
    <w:p w14:paraId="58BCA959" w14:textId="77777777" w:rsidR="00266FF3" w:rsidRDefault="00266FF3" w:rsidP="00266FF3">
      <w:pPr>
        <w:pStyle w:val="PL"/>
      </w:pPr>
      <w:r>
        <w:t xml:space="preserve">                  $ref: 'TS29122_CommonData.yaml#/components/responses/401'</w:t>
      </w:r>
    </w:p>
    <w:p w14:paraId="58B9A907" w14:textId="77777777" w:rsidR="00266FF3" w:rsidRDefault="00266FF3" w:rsidP="00266FF3">
      <w:pPr>
        <w:pStyle w:val="PL"/>
      </w:pPr>
      <w:r>
        <w:t xml:space="preserve">                '403':</w:t>
      </w:r>
    </w:p>
    <w:p w14:paraId="65964862" w14:textId="77777777" w:rsidR="00266FF3" w:rsidRDefault="00266FF3" w:rsidP="00266FF3">
      <w:pPr>
        <w:pStyle w:val="PL"/>
      </w:pPr>
      <w:r>
        <w:t xml:space="preserve">                  $ref: 'TS29122_CommonData.yaml#/components/responses/403'</w:t>
      </w:r>
    </w:p>
    <w:p w14:paraId="5163C572" w14:textId="77777777" w:rsidR="00266FF3" w:rsidRDefault="00266FF3" w:rsidP="00266FF3">
      <w:pPr>
        <w:pStyle w:val="PL"/>
      </w:pPr>
      <w:r>
        <w:t xml:space="preserve">                '404':</w:t>
      </w:r>
    </w:p>
    <w:p w14:paraId="7B9A8B30" w14:textId="77777777" w:rsidR="00266FF3" w:rsidRDefault="00266FF3" w:rsidP="00266FF3">
      <w:pPr>
        <w:pStyle w:val="PL"/>
      </w:pPr>
      <w:r>
        <w:t xml:space="preserve">                  $ref: 'TS29122_CommonData.yaml#/components/responses/404'</w:t>
      </w:r>
    </w:p>
    <w:p w14:paraId="72DABC67" w14:textId="77777777" w:rsidR="00266FF3" w:rsidRDefault="00266FF3" w:rsidP="00266FF3">
      <w:pPr>
        <w:pStyle w:val="PL"/>
      </w:pPr>
      <w:r>
        <w:t xml:space="preserve">                '411':</w:t>
      </w:r>
    </w:p>
    <w:p w14:paraId="4C7AA0F2" w14:textId="77777777" w:rsidR="00266FF3" w:rsidRDefault="00266FF3" w:rsidP="00266FF3">
      <w:pPr>
        <w:pStyle w:val="PL"/>
      </w:pPr>
      <w:r>
        <w:t xml:space="preserve">                  $ref: 'TS29122_CommonData.yaml#/components/responses/411'</w:t>
      </w:r>
    </w:p>
    <w:p w14:paraId="177D428D" w14:textId="77777777" w:rsidR="00266FF3" w:rsidRDefault="00266FF3" w:rsidP="00266FF3">
      <w:pPr>
        <w:pStyle w:val="PL"/>
      </w:pPr>
      <w:r>
        <w:t xml:space="preserve">                '413':</w:t>
      </w:r>
    </w:p>
    <w:p w14:paraId="3B6EDE82" w14:textId="77777777" w:rsidR="00266FF3" w:rsidRDefault="00266FF3" w:rsidP="00266FF3">
      <w:pPr>
        <w:pStyle w:val="PL"/>
      </w:pPr>
      <w:r>
        <w:t xml:space="preserve">                  $ref: 'TS29122_CommonData.yaml#/components/responses/413'</w:t>
      </w:r>
    </w:p>
    <w:p w14:paraId="275AFF6A" w14:textId="77777777" w:rsidR="00266FF3" w:rsidRDefault="00266FF3" w:rsidP="00266FF3">
      <w:pPr>
        <w:pStyle w:val="PL"/>
      </w:pPr>
      <w:r>
        <w:t xml:space="preserve">                '415':</w:t>
      </w:r>
    </w:p>
    <w:p w14:paraId="69054558" w14:textId="77777777" w:rsidR="00266FF3" w:rsidRDefault="00266FF3" w:rsidP="00266FF3">
      <w:pPr>
        <w:pStyle w:val="PL"/>
      </w:pPr>
      <w:r>
        <w:t xml:space="preserve">                  $ref: 'TS29122_CommonData.yaml#/components/responses/415'</w:t>
      </w:r>
    </w:p>
    <w:p w14:paraId="0A4237E2" w14:textId="77777777" w:rsidR="00266FF3" w:rsidRDefault="00266FF3" w:rsidP="00266FF3">
      <w:pPr>
        <w:pStyle w:val="PL"/>
      </w:pPr>
      <w:r>
        <w:t xml:space="preserve">                '429':</w:t>
      </w:r>
    </w:p>
    <w:p w14:paraId="296696B2" w14:textId="77777777" w:rsidR="00266FF3" w:rsidRDefault="00266FF3" w:rsidP="00266FF3">
      <w:pPr>
        <w:pStyle w:val="PL"/>
      </w:pPr>
      <w:r>
        <w:t xml:space="preserve">                  $ref: 'TS29122_CommonData.yaml#/components/responses/429'</w:t>
      </w:r>
    </w:p>
    <w:p w14:paraId="5FAFE9FA" w14:textId="77777777" w:rsidR="00266FF3" w:rsidRDefault="00266FF3" w:rsidP="00266FF3">
      <w:pPr>
        <w:pStyle w:val="PL"/>
      </w:pPr>
      <w:r>
        <w:t xml:space="preserve">                '500':</w:t>
      </w:r>
    </w:p>
    <w:p w14:paraId="7AB00850" w14:textId="77777777" w:rsidR="00266FF3" w:rsidRDefault="00266FF3" w:rsidP="00266FF3">
      <w:pPr>
        <w:pStyle w:val="PL"/>
      </w:pPr>
      <w:r>
        <w:t xml:space="preserve">                  $ref: 'TS29122_CommonData.yaml#/components/responses/500'</w:t>
      </w:r>
    </w:p>
    <w:p w14:paraId="4E3BE5DD" w14:textId="77777777" w:rsidR="00266FF3" w:rsidRDefault="00266FF3" w:rsidP="00266FF3">
      <w:pPr>
        <w:pStyle w:val="PL"/>
      </w:pPr>
      <w:r>
        <w:t xml:space="preserve">                '503':</w:t>
      </w:r>
    </w:p>
    <w:p w14:paraId="6AEE326A" w14:textId="77777777" w:rsidR="00266FF3" w:rsidRDefault="00266FF3" w:rsidP="00266FF3">
      <w:pPr>
        <w:pStyle w:val="PL"/>
      </w:pPr>
      <w:r>
        <w:t xml:space="preserve">                  $ref: 'TS29122_CommonData.yaml#/components/responses/503'</w:t>
      </w:r>
    </w:p>
    <w:p w14:paraId="4F10F243" w14:textId="77777777" w:rsidR="00266FF3" w:rsidRDefault="00266FF3" w:rsidP="00266FF3">
      <w:pPr>
        <w:pStyle w:val="PL"/>
      </w:pPr>
      <w:r>
        <w:t xml:space="preserve">                default:</w:t>
      </w:r>
    </w:p>
    <w:p w14:paraId="582AC197" w14:textId="77777777" w:rsidR="00266FF3" w:rsidRDefault="00266FF3" w:rsidP="00266FF3">
      <w:pPr>
        <w:pStyle w:val="PL"/>
      </w:pPr>
      <w:r>
        <w:t xml:space="preserve">                  $ref: 'TS29122_CommonData.yaml#/components/responses/default'</w:t>
      </w:r>
    </w:p>
    <w:p w14:paraId="7B51A21B" w14:textId="77777777" w:rsidR="00266FF3" w:rsidRDefault="00266FF3" w:rsidP="00266FF3">
      <w:pPr>
        <w:pStyle w:val="PL"/>
      </w:pPr>
      <w:r>
        <w:t xml:space="preserve">      responses:</w:t>
      </w:r>
    </w:p>
    <w:p w14:paraId="05C4E75D" w14:textId="77777777" w:rsidR="00266FF3" w:rsidRDefault="00266FF3" w:rsidP="00266FF3">
      <w:pPr>
        <w:pStyle w:val="PL"/>
      </w:pPr>
      <w:r>
        <w:t xml:space="preserve">        '201':</w:t>
      </w:r>
    </w:p>
    <w:p w14:paraId="6DEC9082" w14:textId="77777777" w:rsidR="00266FF3" w:rsidRDefault="00266FF3" w:rsidP="00266FF3">
      <w:pPr>
        <w:pStyle w:val="PL"/>
      </w:pPr>
      <w:r>
        <w:t xml:space="preserve">          description: Individual ECS Service Provisioning Subscription resource created successfully.</w:t>
      </w:r>
    </w:p>
    <w:p w14:paraId="2770AE22" w14:textId="77777777" w:rsidR="00266FF3" w:rsidRDefault="00266FF3" w:rsidP="00266FF3">
      <w:pPr>
        <w:pStyle w:val="PL"/>
      </w:pPr>
      <w:r>
        <w:t xml:space="preserve">          content:</w:t>
      </w:r>
    </w:p>
    <w:p w14:paraId="28D51F33" w14:textId="77777777" w:rsidR="00266FF3" w:rsidRDefault="00266FF3" w:rsidP="00266FF3">
      <w:pPr>
        <w:pStyle w:val="PL"/>
      </w:pPr>
      <w:r>
        <w:t xml:space="preserve">            application/json:</w:t>
      </w:r>
    </w:p>
    <w:p w14:paraId="131AC0FF" w14:textId="77777777" w:rsidR="00266FF3" w:rsidRDefault="00266FF3" w:rsidP="00266FF3">
      <w:pPr>
        <w:pStyle w:val="PL"/>
      </w:pPr>
      <w:r>
        <w:t xml:space="preserve">              schema:</w:t>
      </w:r>
    </w:p>
    <w:p w14:paraId="046AA579" w14:textId="77777777" w:rsidR="00266FF3" w:rsidRDefault="00266FF3" w:rsidP="00266FF3">
      <w:pPr>
        <w:pStyle w:val="PL"/>
      </w:pPr>
      <w:r>
        <w:t xml:space="preserve">                $ref: '#/components/schemas/ECSServProvSubscription'</w:t>
      </w:r>
    </w:p>
    <w:p w14:paraId="0A5AB43B" w14:textId="77777777" w:rsidR="00266FF3" w:rsidRDefault="00266FF3" w:rsidP="00266FF3">
      <w:pPr>
        <w:pStyle w:val="PL"/>
      </w:pPr>
      <w:r>
        <w:t xml:space="preserve">          headers:</w:t>
      </w:r>
    </w:p>
    <w:p w14:paraId="54C0E16C" w14:textId="77777777" w:rsidR="00266FF3" w:rsidRDefault="00266FF3" w:rsidP="00266FF3">
      <w:pPr>
        <w:pStyle w:val="PL"/>
      </w:pPr>
      <w:r>
        <w:t xml:space="preserve">            Location:</w:t>
      </w:r>
    </w:p>
    <w:p w14:paraId="0694C999" w14:textId="77777777" w:rsidR="00266FF3" w:rsidRDefault="00266FF3" w:rsidP="00266FF3">
      <w:pPr>
        <w:pStyle w:val="PL"/>
      </w:pPr>
      <w:r>
        <w:t xml:space="preserve">              description: 'Contains the URI of the newly created resource'</w:t>
      </w:r>
    </w:p>
    <w:p w14:paraId="1506B280" w14:textId="77777777" w:rsidR="00266FF3" w:rsidRDefault="00266FF3" w:rsidP="00266FF3">
      <w:pPr>
        <w:pStyle w:val="PL"/>
      </w:pPr>
      <w:r>
        <w:t xml:space="preserve">              required: true</w:t>
      </w:r>
    </w:p>
    <w:p w14:paraId="3CFA89A7" w14:textId="77777777" w:rsidR="00266FF3" w:rsidRDefault="00266FF3" w:rsidP="00266FF3">
      <w:pPr>
        <w:pStyle w:val="PL"/>
      </w:pPr>
      <w:r>
        <w:t xml:space="preserve">              schema:</w:t>
      </w:r>
    </w:p>
    <w:p w14:paraId="727FAB80" w14:textId="77777777" w:rsidR="00266FF3" w:rsidRDefault="00266FF3" w:rsidP="00266FF3">
      <w:pPr>
        <w:pStyle w:val="PL"/>
      </w:pPr>
      <w:r>
        <w:t xml:space="preserve">                type: string</w:t>
      </w:r>
    </w:p>
    <w:p w14:paraId="26E3338E" w14:textId="77777777" w:rsidR="00266FF3" w:rsidRDefault="00266FF3" w:rsidP="00266FF3">
      <w:pPr>
        <w:pStyle w:val="PL"/>
      </w:pPr>
      <w:r>
        <w:t xml:space="preserve">        '400':</w:t>
      </w:r>
    </w:p>
    <w:p w14:paraId="753D9158" w14:textId="77777777" w:rsidR="00266FF3" w:rsidRDefault="00266FF3" w:rsidP="00266FF3">
      <w:pPr>
        <w:pStyle w:val="PL"/>
      </w:pPr>
      <w:r>
        <w:t xml:space="preserve">          $ref: 'TS29122_CommonData.yaml#/components/responses/400'</w:t>
      </w:r>
    </w:p>
    <w:p w14:paraId="55FDD71A" w14:textId="77777777" w:rsidR="00266FF3" w:rsidRDefault="00266FF3" w:rsidP="00266FF3">
      <w:pPr>
        <w:pStyle w:val="PL"/>
      </w:pPr>
      <w:r>
        <w:t xml:space="preserve">        '401':</w:t>
      </w:r>
    </w:p>
    <w:p w14:paraId="0631DD49" w14:textId="77777777" w:rsidR="00266FF3" w:rsidRDefault="00266FF3" w:rsidP="00266FF3">
      <w:pPr>
        <w:pStyle w:val="PL"/>
      </w:pPr>
      <w:r>
        <w:t xml:space="preserve">          $ref: 'TS29122_CommonData.yaml#/components/responses/401'</w:t>
      </w:r>
    </w:p>
    <w:p w14:paraId="4202EF05" w14:textId="77777777" w:rsidR="00266FF3" w:rsidRDefault="00266FF3" w:rsidP="00266FF3">
      <w:pPr>
        <w:pStyle w:val="PL"/>
      </w:pPr>
      <w:r>
        <w:t xml:space="preserve">        '403':</w:t>
      </w:r>
    </w:p>
    <w:p w14:paraId="059860D2" w14:textId="77777777" w:rsidR="00266FF3" w:rsidRDefault="00266FF3" w:rsidP="00266FF3">
      <w:pPr>
        <w:pStyle w:val="PL"/>
      </w:pPr>
      <w:r>
        <w:t xml:space="preserve">          $ref: 'TS29122_CommonData.yaml#/components/responses/403'</w:t>
      </w:r>
    </w:p>
    <w:p w14:paraId="41C70F23" w14:textId="77777777" w:rsidR="00266FF3" w:rsidRDefault="00266FF3" w:rsidP="00266FF3">
      <w:pPr>
        <w:pStyle w:val="PL"/>
      </w:pPr>
      <w:r>
        <w:t xml:space="preserve">        '404':</w:t>
      </w:r>
    </w:p>
    <w:p w14:paraId="0C9C8A0F" w14:textId="77777777" w:rsidR="00266FF3" w:rsidRDefault="00266FF3" w:rsidP="00266FF3">
      <w:pPr>
        <w:pStyle w:val="PL"/>
      </w:pPr>
      <w:r>
        <w:t xml:space="preserve">          $ref: 'TS29122_CommonData.yaml#/components/responses/404'</w:t>
      </w:r>
    </w:p>
    <w:p w14:paraId="6C691AD8" w14:textId="77777777" w:rsidR="00266FF3" w:rsidRDefault="00266FF3" w:rsidP="00266FF3">
      <w:pPr>
        <w:pStyle w:val="PL"/>
      </w:pPr>
      <w:r>
        <w:t xml:space="preserve">        '411':</w:t>
      </w:r>
    </w:p>
    <w:p w14:paraId="1737AF8E" w14:textId="77777777" w:rsidR="00266FF3" w:rsidRDefault="00266FF3" w:rsidP="00266FF3">
      <w:pPr>
        <w:pStyle w:val="PL"/>
      </w:pPr>
      <w:r>
        <w:t xml:space="preserve">          $ref: 'TS29122_CommonData.yaml#/components/responses/411'</w:t>
      </w:r>
    </w:p>
    <w:p w14:paraId="4E56A165" w14:textId="77777777" w:rsidR="00266FF3" w:rsidRDefault="00266FF3" w:rsidP="00266FF3">
      <w:pPr>
        <w:pStyle w:val="PL"/>
      </w:pPr>
      <w:r>
        <w:t xml:space="preserve">        '413':</w:t>
      </w:r>
    </w:p>
    <w:p w14:paraId="6C7A6C1E" w14:textId="77777777" w:rsidR="00266FF3" w:rsidRDefault="00266FF3" w:rsidP="00266FF3">
      <w:pPr>
        <w:pStyle w:val="PL"/>
      </w:pPr>
      <w:r>
        <w:t xml:space="preserve">          $ref: 'TS29122_CommonData.yaml#/components/responses/413'</w:t>
      </w:r>
    </w:p>
    <w:p w14:paraId="2F929F3B" w14:textId="77777777" w:rsidR="00266FF3" w:rsidRDefault="00266FF3" w:rsidP="00266FF3">
      <w:pPr>
        <w:pStyle w:val="PL"/>
      </w:pPr>
      <w:r>
        <w:t xml:space="preserve">        '415':</w:t>
      </w:r>
    </w:p>
    <w:p w14:paraId="26F3564E" w14:textId="77777777" w:rsidR="00266FF3" w:rsidRDefault="00266FF3" w:rsidP="00266FF3">
      <w:pPr>
        <w:pStyle w:val="PL"/>
      </w:pPr>
      <w:r>
        <w:t xml:space="preserve">          $ref: 'TS29122_CommonData.yaml#/components/responses/415'</w:t>
      </w:r>
    </w:p>
    <w:p w14:paraId="6042A6D5" w14:textId="77777777" w:rsidR="00266FF3" w:rsidRDefault="00266FF3" w:rsidP="00266FF3">
      <w:pPr>
        <w:pStyle w:val="PL"/>
      </w:pPr>
      <w:r>
        <w:t xml:space="preserve">        '429':</w:t>
      </w:r>
    </w:p>
    <w:p w14:paraId="78071191" w14:textId="77777777" w:rsidR="00266FF3" w:rsidRDefault="00266FF3" w:rsidP="00266FF3">
      <w:pPr>
        <w:pStyle w:val="PL"/>
      </w:pPr>
      <w:r>
        <w:t xml:space="preserve">          $ref: 'TS29122_CommonData.yaml#/components/responses/429'</w:t>
      </w:r>
    </w:p>
    <w:p w14:paraId="4239DFDC" w14:textId="77777777" w:rsidR="00266FF3" w:rsidRDefault="00266FF3" w:rsidP="00266FF3">
      <w:pPr>
        <w:pStyle w:val="PL"/>
      </w:pPr>
      <w:r>
        <w:t xml:space="preserve">        '500':</w:t>
      </w:r>
    </w:p>
    <w:p w14:paraId="414DE240" w14:textId="77777777" w:rsidR="00266FF3" w:rsidRDefault="00266FF3" w:rsidP="00266FF3">
      <w:pPr>
        <w:pStyle w:val="PL"/>
      </w:pPr>
      <w:r>
        <w:t xml:space="preserve">          $ref: 'TS29122_CommonData.yaml#/components/responses/500'</w:t>
      </w:r>
    </w:p>
    <w:p w14:paraId="63ED773B" w14:textId="77777777" w:rsidR="00266FF3" w:rsidRDefault="00266FF3" w:rsidP="00266FF3">
      <w:pPr>
        <w:pStyle w:val="PL"/>
      </w:pPr>
      <w:r>
        <w:t xml:space="preserve">        '503':</w:t>
      </w:r>
    </w:p>
    <w:p w14:paraId="2804054D" w14:textId="77777777" w:rsidR="00266FF3" w:rsidRDefault="00266FF3" w:rsidP="00266FF3">
      <w:pPr>
        <w:pStyle w:val="PL"/>
      </w:pPr>
      <w:r>
        <w:t xml:space="preserve">          $ref: 'TS29122_CommonData.yaml#/components/responses/503'</w:t>
      </w:r>
    </w:p>
    <w:p w14:paraId="3D4C1FE8" w14:textId="77777777" w:rsidR="00266FF3" w:rsidRDefault="00266FF3" w:rsidP="00266FF3">
      <w:pPr>
        <w:pStyle w:val="PL"/>
      </w:pPr>
      <w:r>
        <w:t xml:space="preserve">        default:</w:t>
      </w:r>
    </w:p>
    <w:p w14:paraId="2C70E551" w14:textId="77777777" w:rsidR="00266FF3" w:rsidRDefault="00266FF3" w:rsidP="00266FF3">
      <w:pPr>
        <w:pStyle w:val="PL"/>
      </w:pPr>
      <w:r>
        <w:t xml:space="preserve">          $ref: 'TS29122_CommonData.yaml#/components/responses/default'</w:t>
      </w:r>
    </w:p>
    <w:p w14:paraId="021A2CB2" w14:textId="77777777" w:rsidR="00266FF3" w:rsidRDefault="00266FF3" w:rsidP="00266FF3">
      <w:pPr>
        <w:pStyle w:val="PL"/>
      </w:pPr>
    </w:p>
    <w:p w14:paraId="41315B17" w14:textId="77777777" w:rsidR="00266FF3" w:rsidRDefault="00266FF3" w:rsidP="00266FF3">
      <w:pPr>
        <w:pStyle w:val="PL"/>
      </w:pPr>
      <w:r>
        <w:t xml:space="preserve">  /subscriptions/{subscriptionId}:</w:t>
      </w:r>
    </w:p>
    <w:p w14:paraId="1D806491" w14:textId="77777777" w:rsidR="00266FF3" w:rsidRDefault="00266FF3" w:rsidP="00266FF3">
      <w:pPr>
        <w:pStyle w:val="PL"/>
      </w:pPr>
      <w:r>
        <w:t xml:space="preserve">    put:</w:t>
      </w:r>
    </w:p>
    <w:p w14:paraId="619EC5AC" w14:textId="77777777" w:rsidR="00266FF3" w:rsidRDefault="00266FF3" w:rsidP="00266FF3">
      <w:pPr>
        <w:pStyle w:val="PL"/>
      </w:pPr>
      <w:r>
        <w:t xml:space="preserve">      description: Updates an existing individual service provisioning subscription identified by the subscriptionId.</w:t>
      </w:r>
    </w:p>
    <w:p w14:paraId="23123DC3" w14:textId="77777777" w:rsidR="00266FF3" w:rsidRDefault="00266FF3" w:rsidP="00266FF3">
      <w:pPr>
        <w:pStyle w:val="PL"/>
      </w:pPr>
      <w:r>
        <w:t xml:space="preserve">      tags:</w:t>
      </w:r>
    </w:p>
    <w:p w14:paraId="0DD8395C" w14:textId="77777777" w:rsidR="00266FF3" w:rsidRDefault="00266FF3" w:rsidP="00266FF3">
      <w:pPr>
        <w:pStyle w:val="PL"/>
      </w:pPr>
      <w:r>
        <w:t xml:space="preserve">        - Individual Service Provisioning Subscription</w:t>
      </w:r>
    </w:p>
    <w:p w14:paraId="3B1D37E4" w14:textId="77777777" w:rsidR="00266FF3" w:rsidRDefault="00266FF3" w:rsidP="00266FF3">
      <w:pPr>
        <w:pStyle w:val="PL"/>
      </w:pPr>
      <w:r>
        <w:t xml:space="preserve">      parameters:</w:t>
      </w:r>
    </w:p>
    <w:p w14:paraId="6AF60BE1" w14:textId="77777777" w:rsidR="00266FF3" w:rsidRDefault="00266FF3" w:rsidP="00266FF3">
      <w:pPr>
        <w:pStyle w:val="PL"/>
      </w:pPr>
      <w:r>
        <w:t xml:space="preserve">        - name: subscriptionId</w:t>
      </w:r>
    </w:p>
    <w:p w14:paraId="7C329FB6" w14:textId="77777777" w:rsidR="00266FF3" w:rsidRDefault="00266FF3" w:rsidP="00266FF3">
      <w:pPr>
        <w:pStyle w:val="PL"/>
      </w:pPr>
      <w:r>
        <w:t xml:space="preserve">          in: path</w:t>
      </w:r>
    </w:p>
    <w:p w14:paraId="3D25F564" w14:textId="77777777" w:rsidR="00266FF3" w:rsidRDefault="00266FF3" w:rsidP="00266FF3">
      <w:pPr>
        <w:pStyle w:val="PL"/>
      </w:pPr>
      <w:r>
        <w:lastRenderedPageBreak/>
        <w:t xml:space="preserve">          description: Identifies an individual service provisioning subscription</w:t>
      </w:r>
    </w:p>
    <w:p w14:paraId="7443C2EF" w14:textId="77777777" w:rsidR="00266FF3" w:rsidRDefault="00266FF3" w:rsidP="00266FF3">
      <w:pPr>
        <w:pStyle w:val="PL"/>
      </w:pPr>
      <w:r>
        <w:t xml:space="preserve">          required: true</w:t>
      </w:r>
    </w:p>
    <w:p w14:paraId="669A4135" w14:textId="77777777" w:rsidR="00266FF3" w:rsidRDefault="00266FF3" w:rsidP="00266FF3">
      <w:pPr>
        <w:pStyle w:val="PL"/>
      </w:pPr>
      <w:r>
        <w:t xml:space="preserve">          schema:</w:t>
      </w:r>
    </w:p>
    <w:p w14:paraId="46C48E28" w14:textId="77777777" w:rsidR="00266FF3" w:rsidRDefault="00266FF3" w:rsidP="00266FF3">
      <w:pPr>
        <w:pStyle w:val="PL"/>
      </w:pPr>
      <w:r>
        <w:t xml:space="preserve">            type: string</w:t>
      </w:r>
    </w:p>
    <w:p w14:paraId="7D8E70B1" w14:textId="77777777" w:rsidR="00266FF3" w:rsidRDefault="00266FF3" w:rsidP="00266FF3">
      <w:pPr>
        <w:pStyle w:val="PL"/>
      </w:pPr>
      <w:r>
        <w:t xml:space="preserve">      requestBody:</w:t>
      </w:r>
    </w:p>
    <w:p w14:paraId="5C86202C" w14:textId="77777777" w:rsidR="00266FF3" w:rsidRDefault="00266FF3" w:rsidP="00266FF3">
      <w:pPr>
        <w:pStyle w:val="PL"/>
      </w:pPr>
      <w:r>
        <w:t xml:space="preserve">        description: Parameters to replace the existing subscription</w:t>
      </w:r>
    </w:p>
    <w:p w14:paraId="208D2B27" w14:textId="77777777" w:rsidR="00266FF3" w:rsidRDefault="00266FF3" w:rsidP="00266FF3">
      <w:pPr>
        <w:pStyle w:val="PL"/>
      </w:pPr>
      <w:r>
        <w:t xml:space="preserve">        required: true</w:t>
      </w:r>
    </w:p>
    <w:p w14:paraId="62BD319C" w14:textId="77777777" w:rsidR="00266FF3" w:rsidRDefault="00266FF3" w:rsidP="00266FF3">
      <w:pPr>
        <w:pStyle w:val="PL"/>
      </w:pPr>
      <w:r>
        <w:t xml:space="preserve">        content:</w:t>
      </w:r>
    </w:p>
    <w:p w14:paraId="0F252197" w14:textId="77777777" w:rsidR="00266FF3" w:rsidRDefault="00266FF3" w:rsidP="00266FF3">
      <w:pPr>
        <w:pStyle w:val="PL"/>
      </w:pPr>
      <w:r>
        <w:t xml:space="preserve">          application/json:</w:t>
      </w:r>
    </w:p>
    <w:p w14:paraId="1E865142" w14:textId="77777777" w:rsidR="00266FF3" w:rsidRDefault="00266FF3" w:rsidP="00266FF3">
      <w:pPr>
        <w:pStyle w:val="PL"/>
      </w:pPr>
      <w:r>
        <w:t xml:space="preserve">            schema:</w:t>
      </w:r>
    </w:p>
    <w:p w14:paraId="21E81BAF" w14:textId="77777777" w:rsidR="00266FF3" w:rsidRDefault="00266FF3" w:rsidP="00266FF3">
      <w:pPr>
        <w:pStyle w:val="PL"/>
      </w:pPr>
      <w:r>
        <w:t xml:space="preserve">              $ref: '#/components/schemas/ECSServProvSubscription'</w:t>
      </w:r>
    </w:p>
    <w:p w14:paraId="607ABFB8" w14:textId="77777777" w:rsidR="00266FF3" w:rsidRDefault="00266FF3" w:rsidP="00266FF3">
      <w:pPr>
        <w:pStyle w:val="PL"/>
      </w:pPr>
      <w:r>
        <w:t xml:space="preserve">      responses:</w:t>
      </w:r>
    </w:p>
    <w:p w14:paraId="6019EA0E" w14:textId="77777777" w:rsidR="00266FF3" w:rsidRDefault="00266FF3" w:rsidP="00266FF3">
      <w:pPr>
        <w:pStyle w:val="PL"/>
      </w:pPr>
      <w:r>
        <w:t xml:space="preserve">        '200':</w:t>
      </w:r>
    </w:p>
    <w:p w14:paraId="5D3510B9" w14:textId="77777777" w:rsidR="00266FF3" w:rsidRDefault="00266FF3" w:rsidP="00266FF3">
      <w:pPr>
        <w:pStyle w:val="PL"/>
      </w:pPr>
      <w:r>
        <w:t xml:space="preserve">          description: OK (The individual service provisioning subscription matching the subscriptionId was modified successfully)</w:t>
      </w:r>
    </w:p>
    <w:p w14:paraId="57CF69CA" w14:textId="77777777" w:rsidR="00266FF3" w:rsidRDefault="00266FF3" w:rsidP="00266FF3">
      <w:pPr>
        <w:pStyle w:val="PL"/>
      </w:pPr>
      <w:r>
        <w:t xml:space="preserve">          content:</w:t>
      </w:r>
    </w:p>
    <w:p w14:paraId="4B1A4964" w14:textId="77777777" w:rsidR="00266FF3" w:rsidRDefault="00266FF3" w:rsidP="00266FF3">
      <w:pPr>
        <w:pStyle w:val="PL"/>
      </w:pPr>
      <w:r>
        <w:t xml:space="preserve">            application/json:</w:t>
      </w:r>
    </w:p>
    <w:p w14:paraId="4A7E6774" w14:textId="77777777" w:rsidR="00266FF3" w:rsidRDefault="00266FF3" w:rsidP="00266FF3">
      <w:pPr>
        <w:pStyle w:val="PL"/>
      </w:pPr>
      <w:r>
        <w:t xml:space="preserve">              schema:</w:t>
      </w:r>
    </w:p>
    <w:p w14:paraId="6E53BD15" w14:textId="77777777" w:rsidR="00266FF3" w:rsidRDefault="00266FF3" w:rsidP="00266FF3">
      <w:pPr>
        <w:pStyle w:val="PL"/>
      </w:pPr>
      <w:r>
        <w:t xml:space="preserve">                $ref: '#/components/schemas/ECSServProvSubscription'</w:t>
      </w:r>
    </w:p>
    <w:p w14:paraId="1D89B6B5" w14:textId="77777777" w:rsidR="00266FF3" w:rsidRDefault="00266FF3" w:rsidP="00266FF3">
      <w:pPr>
        <w:pStyle w:val="PL"/>
      </w:pPr>
      <w:r>
        <w:t xml:space="preserve">        '400':</w:t>
      </w:r>
    </w:p>
    <w:p w14:paraId="4732FCC5" w14:textId="77777777" w:rsidR="00266FF3" w:rsidRDefault="00266FF3" w:rsidP="00266FF3">
      <w:pPr>
        <w:pStyle w:val="PL"/>
      </w:pPr>
      <w:r>
        <w:t xml:space="preserve">          $ref: 'TS29122_CommonData.yaml#/components/responses/400'</w:t>
      </w:r>
    </w:p>
    <w:p w14:paraId="0A17E231" w14:textId="77777777" w:rsidR="00266FF3" w:rsidRDefault="00266FF3" w:rsidP="00266FF3">
      <w:pPr>
        <w:pStyle w:val="PL"/>
      </w:pPr>
      <w:r>
        <w:t xml:space="preserve">        '401':</w:t>
      </w:r>
    </w:p>
    <w:p w14:paraId="514D365C" w14:textId="77777777" w:rsidR="00266FF3" w:rsidRDefault="00266FF3" w:rsidP="00266FF3">
      <w:pPr>
        <w:pStyle w:val="PL"/>
      </w:pPr>
      <w:r>
        <w:t xml:space="preserve">          $ref: 'TS29122_CommonData.yaml#/components/responses/401'</w:t>
      </w:r>
    </w:p>
    <w:p w14:paraId="1A2B48FB" w14:textId="77777777" w:rsidR="00266FF3" w:rsidRDefault="00266FF3" w:rsidP="00266FF3">
      <w:pPr>
        <w:pStyle w:val="PL"/>
      </w:pPr>
      <w:r>
        <w:t xml:space="preserve">        '403':</w:t>
      </w:r>
    </w:p>
    <w:p w14:paraId="099B8BB2" w14:textId="77777777" w:rsidR="00266FF3" w:rsidRDefault="00266FF3" w:rsidP="00266FF3">
      <w:pPr>
        <w:pStyle w:val="PL"/>
      </w:pPr>
      <w:r>
        <w:t xml:space="preserve">          $ref: 'TS29122_CommonData.yaml#/components/responses/403'</w:t>
      </w:r>
    </w:p>
    <w:p w14:paraId="2F4ADC38" w14:textId="77777777" w:rsidR="00266FF3" w:rsidRDefault="00266FF3" w:rsidP="00266FF3">
      <w:pPr>
        <w:pStyle w:val="PL"/>
      </w:pPr>
      <w:r>
        <w:t xml:space="preserve">        '404':</w:t>
      </w:r>
    </w:p>
    <w:p w14:paraId="65EF1ECB" w14:textId="77777777" w:rsidR="00266FF3" w:rsidRDefault="00266FF3" w:rsidP="00266FF3">
      <w:pPr>
        <w:pStyle w:val="PL"/>
      </w:pPr>
      <w:r>
        <w:t xml:space="preserve">          $ref: 'TS29122_CommonData.yaml#/components/responses/404'</w:t>
      </w:r>
    </w:p>
    <w:p w14:paraId="217D3268" w14:textId="77777777" w:rsidR="00266FF3" w:rsidRDefault="00266FF3" w:rsidP="00266FF3">
      <w:pPr>
        <w:pStyle w:val="PL"/>
      </w:pPr>
      <w:r>
        <w:t xml:space="preserve">        '411':</w:t>
      </w:r>
    </w:p>
    <w:p w14:paraId="5B037F65" w14:textId="77777777" w:rsidR="00266FF3" w:rsidRDefault="00266FF3" w:rsidP="00266FF3">
      <w:pPr>
        <w:pStyle w:val="PL"/>
      </w:pPr>
      <w:r>
        <w:t xml:space="preserve">          $ref: 'TS29122_CommonData.yaml#/components/responses/411'</w:t>
      </w:r>
    </w:p>
    <w:p w14:paraId="303B27B3" w14:textId="77777777" w:rsidR="00266FF3" w:rsidRDefault="00266FF3" w:rsidP="00266FF3">
      <w:pPr>
        <w:pStyle w:val="PL"/>
      </w:pPr>
      <w:r>
        <w:t xml:space="preserve">        '413':</w:t>
      </w:r>
    </w:p>
    <w:p w14:paraId="686EC7FB" w14:textId="77777777" w:rsidR="00266FF3" w:rsidRDefault="00266FF3" w:rsidP="00266FF3">
      <w:pPr>
        <w:pStyle w:val="PL"/>
      </w:pPr>
      <w:r>
        <w:t xml:space="preserve">          $ref: 'TS29122_CommonData.yaml#/components/responses/413'</w:t>
      </w:r>
    </w:p>
    <w:p w14:paraId="7CFACCBC" w14:textId="77777777" w:rsidR="00266FF3" w:rsidRDefault="00266FF3" w:rsidP="00266FF3">
      <w:pPr>
        <w:pStyle w:val="PL"/>
      </w:pPr>
      <w:r>
        <w:t xml:space="preserve">        '415':</w:t>
      </w:r>
    </w:p>
    <w:p w14:paraId="3C8D3F5C" w14:textId="77777777" w:rsidR="00266FF3" w:rsidRDefault="00266FF3" w:rsidP="00266FF3">
      <w:pPr>
        <w:pStyle w:val="PL"/>
      </w:pPr>
      <w:r>
        <w:t xml:space="preserve">          $ref: 'TS29122_CommonData.yaml#/components/responses/415'</w:t>
      </w:r>
    </w:p>
    <w:p w14:paraId="11C47807" w14:textId="77777777" w:rsidR="00266FF3" w:rsidRDefault="00266FF3" w:rsidP="00266FF3">
      <w:pPr>
        <w:pStyle w:val="PL"/>
      </w:pPr>
      <w:r>
        <w:t xml:space="preserve">        '429':</w:t>
      </w:r>
    </w:p>
    <w:p w14:paraId="393D6296" w14:textId="77777777" w:rsidR="00266FF3" w:rsidRDefault="00266FF3" w:rsidP="00266FF3">
      <w:pPr>
        <w:pStyle w:val="PL"/>
      </w:pPr>
      <w:r>
        <w:t xml:space="preserve">          $ref: 'TS29122_CommonData.yaml#/components/responses/429'</w:t>
      </w:r>
    </w:p>
    <w:p w14:paraId="02FBD742" w14:textId="77777777" w:rsidR="00266FF3" w:rsidRDefault="00266FF3" w:rsidP="00266FF3">
      <w:pPr>
        <w:pStyle w:val="PL"/>
      </w:pPr>
      <w:r>
        <w:t xml:space="preserve">        '500':</w:t>
      </w:r>
    </w:p>
    <w:p w14:paraId="127DAC63" w14:textId="77777777" w:rsidR="00266FF3" w:rsidRDefault="00266FF3" w:rsidP="00266FF3">
      <w:pPr>
        <w:pStyle w:val="PL"/>
      </w:pPr>
      <w:r>
        <w:t xml:space="preserve">          $ref: 'TS29122_CommonData.yaml#/components/responses/500'</w:t>
      </w:r>
    </w:p>
    <w:p w14:paraId="7A4B0849" w14:textId="77777777" w:rsidR="00266FF3" w:rsidRDefault="00266FF3" w:rsidP="00266FF3">
      <w:pPr>
        <w:pStyle w:val="PL"/>
      </w:pPr>
      <w:r>
        <w:t xml:space="preserve">        '503':</w:t>
      </w:r>
    </w:p>
    <w:p w14:paraId="2B89E3D0" w14:textId="77777777" w:rsidR="00266FF3" w:rsidRDefault="00266FF3" w:rsidP="00266FF3">
      <w:pPr>
        <w:pStyle w:val="PL"/>
      </w:pPr>
      <w:r>
        <w:t xml:space="preserve">          $ref: 'TS29122_CommonData.yaml#/components/responses/503'</w:t>
      </w:r>
    </w:p>
    <w:p w14:paraId="63F56FD0" w14:textId="77777777" w:rsidR="00266FF3" w:rsidRDefault="00266FF3" w:rsidP="00266FF3">
      <w:pPr>
        <w:pStyle w:val="PL"/>
      </w:pPr>
      <w:r>
        <w:t xml:space="preserve">        default:</w:t>
      </w:r>
    </w:p>
    <w:p w14:paraId="59CF62D1" w14:textId="77777777" w:rsidR="00266FF3" w:rsidRDefault="00266FF3" w:rsidP="00266FF3">
      <w:pPr>
        <w:pStyle w:val="PL"/>
      </w:pPr>
      <w:r>
        <w:t xml:space="preserve">          $ref: 'TS29122_CommonData.yaml#/components/responses/default'</w:t>
      </w:r>
    </w:p>
    <w:p w14:paraId="040EC71E" w14:textId="77777777" w:rsidR="00266FF3" w:rsidRDefault="00266FF3" w:rsidP="00266FF3">
      <w:pPr>
        <w:pStyle w:val="PL"/>
      </w:pPr>
    </w:p>
    <w:p w14:paraId="45F97F8C" w14:textId="77777777" w:rsidR="00266FF3" w:rsidRDefault="00266FF3" w:rsidP="00266FF3">
      <w:pPr>
        <w:pStyle w:val="PL"/>
      </w:pPr>
      <w:r>
        <w:t xml:space="preserve">    delete:</w:t>
      </w:r>
    </w:p>
    <w:p w14:paraId="0F9EF9CD" w14:textId="77777777" w:rsidR="00266FF3" w:rsidRDefault="00266FF3" w:rsidP="00266FF3">
      <w:pPr>
        <w:pStyle w:val="PL"/>
      </w:pPr>
      <w:r>
        <w:t xml:space="preserve">      description: Deletes an existing individual service provisioning subscription identified by the subscriptionId.</w:t>
      </w:r>
    </w:p>
    <w:p w14:paraId="60E1DC14" w14:textId="77777777" w:rsidR="00266FF3" w:rsidRDefault="00266FF3" w:rsidP="00266FF3">
      <w:pPr>
        <w:pStyle w:val="PL"/>
      </w:pPr>
      <w:r>
        <w:t xml:space="preserve">      tags:</w:t>
      </w:r>
    </w:p>
    <w:p w14:paraId="53C4C45B" w14:textId="77777777" w:rsidR="00266FF3" w:rsidRDefault="00266FF3" w:rsidP="00266FF3">
      <w:pPr>
        <w:pStyle w:val="PL"/>
      </w:pPr>
      <w:r>
        <w:t xml:space="preserve">        - Individual Service Provisioning Subscription</w:t>
      </w:r>
    </w:p>
    <w:p w14:paraId="3EADAFC6" w14:textId="77777777" w:rsidR="00266FF3" w:rsidRDefault="00266FF3" w:rsidP="00266FF3">
      <w:pPr>
        <w:pStyle w:val="PL"/>
      </w:pPr>
      <w:r>
        <w:t xml:space="preserve">      parameters:</w:t>
      </w:r>
    </w:p>
    <w:p w14:paraId="283D1B2B" w14:textId="77777777" w:rsidR="00266FF3" w:rsidRDefault="00266FF3" w:rsidP="00266FF3">
      <w:pPr>
        <w:pStyle w:val="PL"/>
      </w:pPr>
      <w:r>
        <w:t xml:space="preserve">        - name: subscriptionId</w:t>
      </w:r>
    </w:p>
    <w:p w14:paraId="4B480B19" w14:textId="77777777" w:rsidR="00266FF3" w:rsidRDefault="00266FF3" w:rsidP="00266FF3">
      <w:pPr>
        <w:pStyle w:val="PL"/>
      </w:pPr>
      <w:r>
        <w:t xml:space="preserve">          in: path</w:t>
      </w:r>
    </w:p>
    <w:p w14:paraId="25DEAD0E" w14:textId="77777777" w:rsidR="00266FF3" w:rsidRDefault="00266FF3" w:rsidP="00266FF3">
      <w:pPr>
        <w:pStyle w:val="PL"/>
      </w:pPr>
      <w:r>
        <w:t xml:space="preserve">          description: Identifies an individual service provisioning subscription</w:t>
      </w:r>
    </w:p>
    <w:p w14:paraId="6AA1A5EF" w14:textId="77777777" w:rsidR="00266FF3" w:rsidRDefault="00266FF3" w:rsidP="00266FF3">
      <w:pPr>
        <w:pStyle w:val="PL"/>
      </w:pPr>
      <w:r>
        <w:t xml:space="preserve">          required: true</w:t>
      </w:r>
    </w:p>
    <w:p w14:paraId="5667B656" w14:textId="77777777" w:rsidR="00266FF3" w:rsidRDefault="00266FF3" w:rsidP="00266FF3">
      <w:pPr>
        <w:pStyle w:val="PL"/>
      </w:pPr>
      <w:r>
        <w:t xml:space="preserve">          schema:</w:t>
      </w:r>
    </w:p>
    <w:p w14:paraId="63CAEC63" w14:textId="77777777" w:rsidR="00266FF3" w:rsidRDefault="00266FF3" w:rsidP="00266FF3">
      <w:pPr>
        <w:pStyle w:val="PL"/>
      </w:pPr>
      <w:r>
        <w:t xml:space="preserve">            type: string</w:t>
      </w:r>
    </w:p>
    <w:p w14:paraId="7ADB886C" w14:textId="77777777" w:rsidR="00266FF3" w:rsidRDefault="00266FF3" w:rsidP="00266FF3">
      <w:pPr>
        <w:pStyle w:val="PL"/>
      </w:pPr>
      <w:r>
        <w:t xml:space="preserve">      responses:</w:t>
      </w:r>
    </w:p>
    <w:p w14:paraId="530D9E1B" w14:textId="77777777" w:rsidR="00266FF3" w:rsidRDefault="00266FF3" w:rsidP="00266FF3">
      <w:pPr>
        <w:pStyle w:val="PL"/>
      </w:pPr>
      <w:r>
        <w:t xml:space="preserve">        '204':</w:t>
      </w:r>
    </w:p>
    <w:p w14:paraId="4C7749D9" w14:textId="77777777" w:rsidR="00266FF3" w:rsidRDefault="00266FF3" w:rsidP="00266FF3">
      <w:pPr>
        <w:pStyle w:val="PL"/>
      </w:pPr>
      <w:r>
        <w:t xml:space="preserve">          description: The individual service provisioning subscription matching the subscriptionId is deleted.</w:t>
      </w:r>
    </w:p>
    <w:p w14:paraId="1758F415" w14:textId="77777777" w:rsidR="00266FF3" w:rsidRDefault="00266FF3" w:rsidP="00266FF3">
      <w:pPr>
        <w:pStyle w:val="PL"/>
      </w:pPr>
      <w:r>
        <w:t xml:space="preserve">        '307':</w:t>
      </w:r>
    </w:p>
    <w:p w14:paraId="4A9892D5" w14:textId="77777777" w:rsidR="00266FF3" w:rsidRDefault="00266FF3" w:rsidP="00266FF3">
      <w:pPr>
        <w:pStyle w:val="PL"/>
      </w:pPr>
      <w:r>
        <w:t xml:space="preserve">          $ref: 'TS29122_CommonData.yaml#/components/responses/307'</w:t>
      </w:r>
    </w:p>
    <w:p w14:paraId="5A45E0FA" w14:textId="77777777" w:rsidR="00266FF3" w:rsidRDefault="00266FF3" w:rsidP="00266FF3">
      <w:pPr>
        <w:pStyle w:val="PL"/>
      </w:pPr>
      <w:r>
        <w:t xml:space="preserve">        '308':</w:t>
      </w:r>
    </w:p>
    <w:p w14:paraId="45D4AA5E" w14:textId="77777777" w:rsidR="00266FF3" w:rsidRDefault="00266FF3" w:rsidP="00266FF3">
      <w:pPr>
        <w:pStyle w:val="PL"/>
      </w:pPr>
      <w:r>
        <w:t xml:space="preserve">          $ref: 'TS29122_CommonData.yaml#/components/responses/308'</w:t>
      </w:r>
    </w:p>
    <w:p w14:paraId="0A989FEF" w14:textId="77777777" w:rsidR="00266FF3" w:rsidRDefault="00266FF3" w:rsidP="00266FF3">
      <w:pPr>
        <w:pStyle w:val="PL"/>
      </w:pPr>
      <w:r>
        <w:t xml:space="preserve">        '400':</w:t>
      </w:r>
    </w:p>
    <w:p w14:paraId="1C3C47C1" w14:textId="77777777" w:rsidR="00266FF3" w:rsidRDefault="00266FF3" w:rsidP="00266FF3">
      <w:pPr>
        <w:pStyle w:val="PL"/>
      </w:pPr>
      <w:r>
        <w:t xml:space="preserve">          $ref: 'TS29122_CommonData.yaml#/components/responses/400'</w:t>
      </w:r>
    </w:p>
    <w:p w14:paraId="4F9965DE" w14:textId="77777777" w:rsidR="00266FF3" w:rsidRDefault="00266FF3" w:rsidP="00266FF3">
      <w:pPr>
        <w:pStyle w:val="PL"/>
      </w:pPr>
      <w:r>
        <w:t xml:space="preserve">        '401':</w:t>
      </w:r>
    </w:p>
    <w:p w14:paraId="4AE5DCAD" w14:textId="77777777" w:rsidR="00266FF3" w:rsidRDefault="00266FF3" w:rsidP="00266FF3">
      <w:pPr>
        <w:pStyle w:val="PL"/>
      </w:pPr>
      <w:r>
        <w:t xml:space="preserve">          $ref: 'TS29122_CommonData.yaml#/components/responses/401'</w:t>
      </w:r>
    </w:p>
    <w:p w14:paraId="6F4FA951" w14:textId="77777777" w:rsidR="00266FF3" w:rsidRDefault="00266FF3" w:rsidP="00266FF3">
      <w:pPr>
        <w:pStyle w:val="PL"/>
      </w:pPr>
      <w:r>
        <w:t xml:space="preserve">        '403':</w:t>
      </w:r>
    </w:p>
    <w:p w14:paraId="5E1F8BC6" w14:textId="77777777" w:rsidR="00266FF3" w:rsidRDefault="00266FF3" w:rsidP="00266FF3">
      <w:pPr>
        <w:pStyle w:val="PL"/>
      </w:pPr>
      <w:r>
        <w:t xml:space="preserve">          $ref: 'TS29122_CommonData.yaml#/components/responses/403'</w:t>
      </w:r>
    </w:p>
    <w:p w14:paraId="7B4214CD" w14:textId="77777777" w:rsidR="00266FF3" w:rsidRDefault="00266FF3" w:rsidP="00266FF3">
      <w:pPr>
        <w:pStyle w:val="PL"/>
      </w:pPr>
      <w:r>
        <w:t xml:space="preserve">        '404':</w:t>
      </w:r>
    </w:p>
    <w:p w14:paraId="3124EF90" w14:textId="77777777" w:rsidR="00266FF3" w:rsidRDefault="00266FF3" w:rsidP="00266FF3">
      <w:pPr>
        <w:pStyle w:val="PL"/>
      </w:pPr>
      <w:r>
        <w:t xml:space="preserve">          $ref: 'TS29122_CommonData.yaml#/components/responses/404'</w:t>
      </w:r>
    </w:p>
    <w:p w14:paraId="71074126" w14:textId="77777777" w:rsidR="00266FF3" w:rsidRDefault="00266FF3" w:rsidP="00266FF3">
      <w:pPr>
        <w:pStyle w:val="PL"/>
      </w:pPr>
      <w:r>
        <w:t xml:space="preserve">        '429':</w:t>
      </w:r>
    </w:p>
    <w:p w14:paraId="3E5B46D7" w14:textId="77777777" w:rsidR="00266FF3" w:rsidRDefault="00266FF3" w:rsidP="00266FF3">
      <w:pPr>
        <w:pStyle w:val="PL"/>
      </w:pPr>
      <w:r>
        <w:t xml:space="preserve">          $ref: 'TS29122_CommonData.yaml#/components/responses/429'</w:t>
      </w:r>
    </w:p>
    <w:p w14:paraId="4EB97FA5" w14:textId="77777777" w:rsidR="00266FF3" w:rsidRDefault="00266FF3" w:rsidP="00266FF3">
      <w:pPr>
        <w:pStyle w:val="PL"/>
      </w:pPr>
      <w:r>
        <w:t xml:space="preserve">        '500':</w:t>
      </w:r>
    </w:p>
    <w:p w14:paraId="3D62B91B" w14:textId="77777777" w:rsidR="00266FF3" w:rsidRDefault="00266FF3" w:rsidP="00266FF3">
      <w:pPr>
        <w:pStyle w:val="PL"/>
      </w:pPr>
      <w:r>
        <w:t xml:space="preserve">          $ref: 'TS29122_CommonData.yaml#/components/responses/500'</w:t>
      </w:r>
    </w:p>
    <w:p w14:paraId="0F640453" w14:textId="77777777" w:rsidR="00266FF3" w:rsidRDefault="00266FF3" w:rsidP="00266FF3">
      <w:pPr>
        <w:pStyle w:val="PL"/>
      </w:pPr>
      <w:r>
        <w:t xml:space="preserve">        '503':</w:t>
      </w:r>
    </w:p>
    <w:p w14:paraId="0B068A85" w14:textId="77777777" w:rsidR="00266FF3" w:rsidRDefault="00266FF3" w:rsidP="00266FF3">
      <w:pPr>
        <w:pStyle w:val="PL"/>
      </w:pPr>
      <w:r>
        <w:t xml:space="preserve">          $ref: 'TS29122_CommonData.yaml#/components/responses/503'</w:t>
      </w:r>
    </w:p>
    <w:p w14:paraId="14FCC3CC" w14:textId="77777777" w:rsidR="00266FF3" w:rsidRDefault="00266FF3" w:rsidP="00266FF3">
      <w:pPr>
        <w:pStyle w:val="PL"/>
      </w:pPr>
      <w:r>
        <w:t xml:space="preserve">        default:</w:t>
      </w:r>
    </w:p>
    <w:p w14:paraId="3FF0146B" w14:textId="77777777" w:rsidR="00266FF3" w:rsidRDefault="00266FF3" w:rsidP="00266FF3">
      <w:pPr>
        <w:pStyle w:val="PL"/>
      </w:pPr>
      <w:r>
        <w:t xml:space="preserve">          $ref: 'TS29122_CommonData.yaml#/components/responses/default'</w:t>
      </w:r>
    </w:p>
    <w:p w14:paraId="63575DA7" w14:textId="77777777" w:rsidR="00EE33D2" w:rsidRDefault="00EE33D2" w:rsidP="00EE33D2">
      <w:pPr>
        <w:pStyle w:val="PL"/>
      </w:pPr>
      <w:r>
        <w:lastRenderedPageBreak/>
        <w:t xml:space="preserve">    patch:</w:t>
      </w:r>
    </w:p>
    <w:p w14:paraId="29B0C0BD" w14:textId="77777777" w:rsidR="00EE33D2" w:rsidRDefault="00EE33D2" w:rsidP="00EE33D2">
      <w:pPr>
        <w:pStyle w:val="PL"/>
      </w:pPr>
      <w:r>
        <w:t xml:space="preserve">      description: Partially updates an existing individual service provisioning subscription identified by the subscriptionId.</w:t>
      </w:r>
    </w:p>
    <w:p w14:paraId="7CDEC9CE" w14:textId="77777777" w:rsidR="00EE33D2" w:rsidRDefault="00EE33D2" w:rsidP="00EE33D2">
      <w:pPr>
        <w:pStyle w:val="PL"/>
      </w:pPr>
      <w:r>
        <w:t xml:space="preserve">      tags:</w:t>
      </w:r>
    </w:p>
    <w:p w14:paraId="09F0D80E" w14:textId="77777777" w:rsidR="00EE33D2" w:rsidRDefault="00EE33D2" w:rsidP="00EE33D2">
      <w:pPr>
        <w:pStyle w:val="PL"/>
      </w:pPr>
      <w:r>
        <w:t xml:space="preserve">        - Individual Service Provisioning Subscription</w:t>
      </w:r>
    </w:p>
    <w:p w14:paraId="779D3A12" w14:textId="77777777" w:rsidR="00EE33D2" w:rsidRDefault="00EE33D2" w:rsidP="00EE33D2">
      <w:pPr>
        <w:pStyle w:val="PL"/>
      </w:pPr>
      <w:r>
        <w:t xml:space="preserve">      parameters:</w:t>
      </w:r>
    </w:p>
    <w:p w14:paraId="65C9AC17" w14:textId="77777777" w:rsidR="00EE33D2" w:rsidRDefault="00EE33D2" w:rsidP="00EE33D2">
      <w:pPr>
        <w:pStyle w:val="PL"/>
      </w:pPr>
      <w:r>
        <w:t xml:space="preserve">        - name: subscriptionId</w:t>
      </w:r>
    </w:p>
    <w:p w14:paraId="04DBC966" w14:textId="77777777" w:rsidR="00EE33D2" w:rsidRDefault="00EE33D2" w:rsidP="00EE33D2">
      <w:pPr>
        <w:pStyle w:val="PL"/>
      </w:pPr>
      <w:r>
        <w:t xml:space="preserve">          in: path</w:t>
      </w:r>
    </w:p>
    <w:p w14:paraId="7EC9F5C3" w14:textId="77777777" w:rsidR="00EE33D2" w:rsidRDefault="00EE33D2" w:rsidP="00EE33D2">
      <w:pPr>
        <w:pStyle w:val="PL"/>
      </w:pPr>
      <w:r>
        <w:t xml:space="preserve">          description: Identifies an individual service provisioning subscription</w:t>
      </w:r>
    </w:p>
    <w:p w14:paraId="24E64462" w14:textId="77777777" w:rsidR="00EE33D2" w:rsidRDefault="00EE33D2" w:rsidP="00EE33D2">
      <w:pPr>
        <w:pStyle w:val="PL"/>
      </w:pPr>
      <w:r>
        <w:t xml:space="preserve">          required: true</w:t>
      </w:r>
    </w:p>
    <w:p w14:paraId="30DA37E6" w14:textId="77777777" w:rsidR="00EE33D2" w:rsidRDefault="00EE33D2" w:rsidP="00EE33D2">
      <w:pPr>
        <w:pStyle w:val="PL"/>
      </w:pPr>
      <w:r>
        <w:t xml:space="preserve">          schema:</w:t>
      </w:r>
    </w:p>
    <w:p w14:paraId="3E9F334B" w14:textId="77777777" w:rsidR="00EE33D2" w:rsidRDefault="00EE33D2" w:rsidP="00EE33D2">
      <w:pPr>
        <w:pStyle w:val="PL"/>
      </w:pPr>
      <w:r>
        <w:t xml:space="preserve">            type: string</w:t>
      </w:r>
    </w:p>
    <w:p w14:paraId="7C7F9BAF" w14:textId="77777777" w:rsidR="00EE33D2" w:rsidRDefault="00EE33D2" w:rsidP="00EE33D2">
      <w:pPr>
        <w:pStyle w:val="PL"/>
      </w:pPr>
      <w:r>
        <w:t xml:space="preserve">      requestBody:</w:t>
      </w:r>
    </w:p>
    <w:p w14:paraId="468487CD" w14:textId="77777777" w:rsidR="00EE33D2" w:rsidRDefault="00EE33D2" w:rsidP="00EE33D2">
      <w:pPr>
        <w:pStyle w:val="PL"/>
      </w:pPr>
      <w:r>
        <w:t xml:space="preserve">        description: Parameters to replace the existing subscription</w:t>
      </w:r>
    </w:p>
    <w:p w14:paraId="655AADCB" w14:textId="77777777" w:rsidR="00EE33D2" w:rsidRDefault="00EE33D2" w:rsidP="00EE33D2">
      <w:pPr>
        <w:pStyle w:val="PL"/>
      </w:pPr>
      <w:r>
        <w:t xml:space="preserve">        required: true</w:t>
      </w:r>
    </w:p>
    <w:p w14:paraId="62CA3B48" w14:textId="77777777" w:rsidR="00EE33D2" w:rsidRDefault="00EE33D2" w:rsidP="00EE33D2">
      <w:pPr>
        <w:pStyle w:val="PL"/>
      </w:pPr>
      <w:r>
        <w:t xml:space="preserve">        content:</w:t>
      </w:r>
    </w:p>
    <w:p w14:paraId="035120A3" w14:textId="77777777" w:rsidR="00EE33D2" w:rsidRDefault="00EE33D2" w:rsidP="00EE33D2">
      <w:pPr>
        <w:pStyle w:val="PL"/>
      </w:pPr>
      <w:r>
        <w:t xml:space="preserve">          application/json:</w:t>
      </w:r>
    </w:p>
    <w:p w14:paraId="5A5DBAC5" w14:textId="77777777" w:rsidR="00EE33D2" w:rsidRDefault="00EE33D2" w:rsidP="00EE33D2">
      <w:pPr>
        <w:pStyle w:val="PL"/>
      </w:pPr>
      <w:r>
        <w:t xml:space="preserve">            schema:</w:t>
      </w:r>
    </w:p>
    <w:p w14:paraId="58D30231" w14:textId="77777777" w:rsidR="00EE33D2" w:rsidRDefault="00EE33D2" w:rsidP="00EE33D2">
      <w:pPr>
        <w:pStyle w:val="PL"/>
      </w:pPr>
      <w:r>
        <w:t xml:space="preserve">              $ref: '#/components/schemas/ECSServProvSubscriptionPatch'</w:t>
      </w:r>
    </w:p>
    <w:p w14:paraId="3207EE7D" w14:textId="77777777" w:rsidR="00EE33D2" w:rsidRDefault="00EE33D2" w:rsidP="00EE33D2">
      <w:pPr>
        <w:pStyle w:val="PL"/>
      </w:pPr>
      <w:r>
        <w:t xml:space="preserve">      responses:</w:t>
      </w:r>
    </w:p>
    <w:p w14:paraId="7554FF55" w14:textId="77777777" w:rsidR="00EE33D2" w:rsidRDefault="00EE33D2" w:rsidP="00EE33D2">
      <w:pPr>
        <w:pStyle w:val="PL"/>
      </w:pPr>
      <w:r>
        <w:t xml:space="preserve">        '200':</w:t>
      </w:r>
    </w:p>
    <w:p w14:paraId="58D45C7C" w14:textId="77777777" w:rsidR="00EE33D2" w:rsidRDefault="00EE33D2" w:rsidP="00EE33D2">
      <w:pPr>
        <w:pStyle w:val="PL"/>
      </w:pPr>
      <w:r>
        <w:t xml:space="preserve">          description: OK (The individual service provisioning subscription matching the subscriptionId was modified successfully)</w:t>
      </w:r>
    </w:p>
    <w:p w14:paraId="65ECDD95" w14:textId="77777777" w:rsidR="00EE33D2" w:rsidRDefault="00EE33D2" w:rsidP="00EE33D2">
      <w:pPr>
        <w:pStyle w:val="PL"/>
      </w:pPr>
      <w:r>
        <w:t xml:space="preserve">          content:</w:t>
      </w:r>
    </w:p>
    <w:p w14:paraId="4AFD837B" w14:textId="77777777" w:rsidR="00EE33D2" w:rsidRDefault="00EE33D2" w:rsidP="00EE33D2">
      <w:pPr>
        <w:pStyle w:val="PL"/>
      </w:pPr>
      <w:r>
        <w:t xml:space="preserve">            application/json:</w:t>
      </w:r>
    </w:p>
    <w:p w14:paraId="7AA9E42A" w14:textId="77777777" w:rsidR="00EE33D2" w:rsidRDefault="00EE33D2" w:rsidP="00EE33D2">
      <w:pPr>
        <w:pStyle w:val="PL"/>
      </w:pPr>
      <w:r>
        <w:t xml:space="preserve">              schema:</w:t>
      </w:r>
    </w:p>
    <w:p w14:paraId="62A32155" w14:textId="77777777" w:rsidR="00EE33D2" w:rsidRDefault="00EE33D2" w:rsidP="00EE33D2">
      <w:pPr>
        <w:pStyle w:val="PL"/>
      </w:pPr>
      <w:r>
        <w:t xml:space="preserve">                $ref: '#/components/schemas/ECSServProvSubscription'</w:t>
      </w:r>
    </w:p>
    <w:p w14:paraId="2742A04F" w14:textId="77777777" w:rsidR="00EE33D2" w:rsidRDefault="00EE33D2" w:rsidP="00EE33D2">
      <w:pPr>
        <w:pStyle w:val="PL"/>
      </w:pPr>
      <w:r>
        <w:t xml:space="preserve">        '400':</w:t>
      </w:r>
    </w:p>
    <w:p w14:paraId="420CB5CA" w14:textId="77777777" w:rsidR="00EE33D2" w:rsidRDefault="00EE33D2" w:rsidP="00EE33D2">
      <w:pPr>
        <w:pStyle w:val="PL"/>
      </w:pPr>
      <w:r>
        <w:t xml:space="preserve">          $ref: 'TS29122_CommonData.yaml#/components/responses/400'</w:t>
      </w:r>
    </w:p>
    <w:p w14:paraId="7CA6DDF8" w14:textId="77777777" w:rsidR="00EE33D2" w:rsidRDefault="00EE33D2" w:rsidP="00EE33D2">
      <w:pPr>
        <w:pStyle w:val="PL"/>
      </w:pPr>
      <w:r>
        <w:t xml:space="preserve">        '401':</w:t>
      </w:r>
    </w:p>
    <w:p w14:paraId="289E8043" w14:textId="77777777" w:rsidR="00EE33D2" w:rsidRDefault="00EE33D2" w:rsidP="00EE33D2">
      <w:pPr>
        <w:pStyle w:val="PL"/>
      </w:pPr>
      <w:r>
        <w:t xml:space="preserve">          $ref: 'TS29122_CommonData.yaml#/components/responses/401'</w:t>
      </w:r>
    </w:p>
    <w:p w14:paraId="63AB45E8" w14:textId="77777777" w:rsidR="00EE33D2" w:rsidRDefault="00EE33D2" w:rsidP="00EE33D2">
      <w:pPr>
        <w:pStyle w:val="PL"/>
      </w:pPr>
      <w:r>
        <w:t xml:space="preserve">        '403':</w:t>
      </w:r>
    </w:p>
    <w:p w14:paraId="3CA5BEA2" w14:textId="77777777" w:rsidR="00EE33D2" w:rsidRDefault="00EE33D2" w:rsidP="00EE33D2">
      <w:pPr>
        <w:pStyle w:val="PL"/>
      </w:pPr>
      <w:r>
        <w:t xml:space="preserve">          $ref: 'TS29122_CommonData.yaml#/components/responses/403'</w:t>
      </w:r>
    </w:p>
    <w:p w14:paraId="3D8F0F2A" w14:textId="77777777" w:rsidR="00EE33D2" w:rsidRDefault="00EE33D2" w:rsidP="00EE33D2">
      <w:pPr>
        <w:pStyle w:val="PL"/>
      </w:pPr>
      <w:r>
        <w:t xml:space="preserve">        '404':</w:t>
      </w:r>
    </w:p>
    <w:p w14:paraId="34458E95" w14:textId="77777777" w:rsidR="00EE33D2" w:rsidRDefault="00EE33D2" w:rsidP="00EE33D2">
      <w:pPr>
        <w:pStyle w:val="PL"/>
      </w:pPr>
      <w:r>
        <w:t xml:space="preserve">          $ref: 'TS29122_CommonData.yaml#/components/responses/404'</w:t>
      </w:r>
    </w:p>
    <w:p w14:paraId="6B7BB92D" w14:textId="77777777" w:rsidR="00EE33D2" w:rsidRDefault="00EE33D2" w:rsidP="00EE33D2">
      <w:pPr>
        <w:pStyle w:val="PL"/>
      </w:pPr>
      <w:r>
        <w:t xml:space="preserve">        '411':</w:t>
      </w:r>
    </w:p>
    <w:p w14:paraId="047BE564" w14:textId="77777777" w:rsidR="00EE33D2" w:rsidRDefault="00EE33D2" w:rsidP="00EE33D2">
      <w:pPr>
        <w:pStyle w:val="PL"/>
      </w:pPr>
      <w:r>
        <w:t xml:space="preserve">          $ref: 'TS29122_CommonData.yaml#/components/responses/411'</w:t>
      </w:r>
    </w:p>
    <w:p w14:paraId="201BF27D" w14:textId="77777777" w:rsidR="00EE33D2" w:rsidRDefault="00EE33D2" w:rsidP="00EE33D2">
      <w:pPr>
        <w:pStyle w:val="PL"/>
      </w:pPr>
      <w:r>
        <w:t xml:space="preserve">        '413':</w:t>
      </w:r>
    </w:p>
    <w:p w14:paraId="6B3271FC" w14:textId="77777777" w:rsidR="00EE33D2" w:rsidRDefault="00EE33D2" w:rsidP="00EE33D2">
      <w:pPr>
        <w:pStyle w:val="PL"/>
      </w:pPr>
      <w:r>
        <w:t xml:space="preserve">          $ref: 'TS29122_CommonData.yaml#/components/responses/413'</w:t>
      </w:r>
    </w:p>
    <w:p w14:paraId="094BC2D1" w14:textId="77777777" w:rsidR="00EE33D2" w:rsidRDefault="00EE33D2" w:rsidP="00EE33D2">
      <w:pPr>
        <w:pStyle w:val="PL"/>
      </w:pPr>
      <w:r>
        <w:t xml:space="preserve">        '415':</w:t>
      </w:r>
    </w:p>
    <w:p w14:paraId="3A7D7F8D" w14:textId="77777777" w:rsidR="00EE33D2" w:rsidRDefault="00EE33D2" w:rsidP="00EE33D2">
      <w:pPr>
        <w:pStyle w:val="PL"/>
      </w:pPr>
      <w:r>
        <w:t xml:space="preserve">          $ref: 'TS29122_CommonData.yaml#/components/responses/415'</w:t>
      </w:r>
    </w:p>
    <w:p w14:paraId="7B9323D4" w14:textId="77777777" w:rsidR="00EE33D2" w:rsidRDefault="00EE33D2" w:rsidP="00EE33D2">
      <w:pPr>
        <w:pStyle w:val="PL"/>
      </w:pPr>
      <w:r>
        <w:t xml:space="preserve">        '429':</w:t>
      </w:r>
    </w:p>
    <w:p w14:paraId="56D27386" w14:textId="77777777" w:rsidR="00EE33D2" w:rsidRDefault="00EE33D2" w:rsidP="00EE33D2">
      <w:pPr>
        <w:pStyle w:val="PL"/>
      </w:pPr>
      <w:r>
        <w:t xml:space="preserve">          $ref: 'TS29122_CommonData.yaml#/components/responses/429'</w:t>
      </w:r>
    </w:p>
    <w:p w14:paraId="62A6D117" w14:textId="77777777" w:rsidR="00EE33D2" w:rsidRDefault="00EE33D2" w:rsidP="00EE33D2">
      <w:pPr>
        <w:pStyle w:val="PL"/>
      </w:pPr>
      <w:r>
        <w:t xml:space="preserve">        '500':</w:t>
      </w:r>
    </w:p>
    <w:p w14:paraId="34B05166" w14:textId="77777777" w:rsidR="00EE33D2" w:rsidRDefault="00EE33D2" w:rsidP="00EE33D2">
      <w:pPr>
        <w:pStyle w:val="PL"/>
      </w:pPr>
      <w:r>
        <w:t xml:space="preserve">          $ref: 'TS29122_CommonData.yaml#/components/responses/500'</w:t>
      </w:r>
    </w:p>
    <w:p w14:paraId="6B2F7B10" w14:textId="77777777" w:rsidR="00EE33D2" w:rsidRDefault="00EE33D2" w:rsidP="00EE33D2">
      <w:pPr>
        <w:pStyle w:val="PL"/>
      </w:pPr>
      <w:r>
        <w:t xml:space="preserve">        '503':</w:t>
      </w:r>
    </w:p>
    <w:p w14:paraId="1790F9D2" w14:textId="77777777" w:rsidR="00EE33D2" w:rsidRDefault="00EE33D2" w:rsidP="00EE33D2">
      <w:pPr>
        <w:pStyle w:val="PL"/>
      </w:pPr>
      <w:r>
        <w:t xml:space="preserve">          $ref: 'TS29122_CommonData.yaml#/components/responses/503'</w:t>
      </w:r>
    </w:p>
    <w:p w14:paraId="2FCC9B12" w14:textId="77777777" w:rsidR="00EE33D2" w:rsidRDefault="00EE33D2" w:rsidP="00EE33D2">
      <w:pPr>
        <w:pStyle w:val="PL"/>
      </w:pPr>
      <w:r>
        <w:t xml:space="preserve">        default:</w:t>
      </w:r>
    </w:p>
    <w:p w14:paraId="5765DAB4" w14:textId="77777777" w:rsidR="00EE33D2" w:rsidRDefault="00EE33D2" w:rsidP="00EE33D2">
      <w:pPr>
        <w:pStyle w:val="PL"/>
      </w:pPr>
      <w:r>
        <w:t xml:space="preserve">          $ref: 'TS29122_CommonData.yaml#/components/responses/default'</w:t>
      </w:r>
    </w:p>
    <w:p w14:paraId="784C2642" w14:textId="67989ABF" w:rsidR="00266FF3" w:rsidRDefault="00266FF3" w:rsidP="00266FF3">
      <w:pPr>
        <w:pStyle w:val="PL"/>
      </w:pPr>
    </w:p>
    <w:p w14:paraId="4C987508" w14:textId="77777777" w:rsidR="00B54846" w:rsidRDefault="00B54846" w:rsidP="00B54846">
      <w:pPr>
        <w:pStyle w:val="PL"/>
      </w:pPr>
      <w:r>
        <w:t xml:space="preserve">  /request:</w:t>
      </w:r>
    </w:p>
    <w:p w14:paraId="0FCEA307" w14:textId="77777777" w:rsidR="00B54846" w:rsidRDefault="00B54846" w:rsidP="00B54846">
      <w:pPr>
        <w:pStyle w:val="PL"/>
      </w:pPr>
      <w:r>
        <w:t xml:space="preserve">    post:</w:t>
      </w:r>
    </w:p>
    <w:p w14:paraId="05510555" w14:textId="77777777" w:rsidR="00B54846" w:rsidRDefault="00B54846" w:rsidP="00B54846">
      <w:pPr>
        <w:pStyle w:val="PL"/>
      </w:pPr>
      <w:r>
        <w:t xml:space="preserve">      summary: Request service provisioning information.</w:t>
      </w:r>
    </w:p>
    <w:p w14:paraId="104653CA" w14:textId="77777777" w:rsidR="00B54846" w:rsidRDefault="00B54846" w:rsidP="00B54846">
      <w:pPr>
        <w:pStyle w:val="PL"/>
        <w:rPr>
          <w:rFonts w:cs="Courier New"/>
          <w:szCs w:val="16"/>
        </w:rPr>
      </w:pPr>
      <w:r>
        <w:rPr>
          <w:rFonts w:cs="Courier New"/>
          <w:szCs w:val="16"/>
        </w:rPr>
        <w:t xml:space="preserve">      operationId: RequestServProv</w:t>
      </w:r>
    </w:p>
    <w:p w14:paraId="750931EA" w14:textId="77777777" w:rsidR="00B54846" w:rsidRDefault="00B54846" w:rsidP="00B54846">
      <w:pPr>
        <w:pStyle w:val="PL"/>
        <w:rPr>
          <w:rFonts w:cs="Courier New"/>
          <w:szCs w:val="16"/>
        </w:rPr>
      </w:pPr>
      <w:r>
        <w:rPr>
          <w:rFonts w:cs="Courier New"/>
          <w:szCs w:val="16"/>
        </w:rPr>
        <w:t xml:space="preserve">      tags:</w:t>
      </w:r>
    </w:p>
    <w:p w14:paraId="7CCCCD6C" w14:textId="77777777" w:rsidR="00B54846" w:rsidRDefault="00B54846" w:rsidP="00B54846">
      <w:pPr>
        <w:pStyle w:val="PL"/>
        <w:rPr>
          <w:rFonts w:cs="Courier New"/>
          <w:szCs w:val="16"/>
        </w:rPr>
      </w:pPr>
      <w:r>
        <w:rPr>
          <w:rFonts w:cs="Courier New"/>
          <w:szCs w:val="16"/>
        </w:rPr>
        <w:t xml:space="preserve">        - </w:t>
      </w:r>
      <w:r>
        <w:t>Request Service Provisioning</w:t>
      </w:r>
    </w:p>
    <w:p w14:paraId="57F1AC55" w14:textId="77777777" w:rsidR="00B54846" w:rsidRDefault="00B54846" w:rsidP="00B54846">
      <w:pPr>
        <w:pStyle w:val="PL"/>
      </w:pPr>
      <w:r>
        <w:t xml:space="preserve">      requestBody:</w:t>
      </w:r>
    </w:p>
    <w:p w14:paraId="6D6D1BB5" w14:textId="77777777" w:rsidR="00B54846" w:rsidRDefault="00B54846" w:rsidP="00B54846">
      <w:pPr>
        <w:pStyle w:val="PL"/>
      </w:pPr>
      <w:r>
        <w:t xml:space="preserve">        required: true</w:t>
      </w:r>
    </w:p>
    <w:p w14:paraId="0DCCDF00" w14:textId="77777777" w:rsidR="00B54846" w:rsidRDefault="00B54846" w:rsidP="00B54846">
      <w:pPr>
        <w:pStyle w:val="PL"/>
      </w:pPr>
      <w:r>
        <w:t xml:space="preserve">        content:</w:t>
      </w:r>
    </w:p>
    <w:p w14:paraId="0793BA60" w14:textId="77777777" w:rsidR="00B54846" w:rsidRDefault="00B54846" w:rsidP="00B54846">
      <w:pPr>
        <w:pStyle w:val="PL"/>
      </w:pPr>
      <w:r>
        <w:t xml:space="preserve">          application/json:</w:t>
      </w:r>
    </w:p>
    <w:p w14:paraId="4961B144" w14:textId="77777777" w:rsidR="00B54846" w:rsidRDefault="00B54846" w:rsidP="00B54846">
      <w:pPr>
        <w:pStyle w:val="PL"/>
      </w:pPr>
      <w:r>
        <w:t xml:space="preserve">            schema:</w:t>
      </w:r>
    </w:p>
    <w:p w14:paraId="43DA66FA" w14:textId="77777777" w:rsidR="00B54846" w:rsidRDefault="00B54846" w:rsidP="00B54846">
      <w:pPr>
        <w:pStyle w:val="PL"/>
      </w:pPr>
      <w:r>
        <w:t xml:space="preserve">              $ref: '#/components/schemas/ECSServProvReq'</w:t>
      </w:r>
    </w:p>
    <w:p w14:paraId="2CAD6687" w14:textId="77777777" w:rsidR="00B54846" w:rsidRDefault="00B54846" w:rsidP="00B54846">
      <w:pPr>
        <w:pStyle w:val="PL"/>
      </w:pPr>
      <w:r>
        <w:t xml:space="preserve">      responses:</w:t>
      </w:r>
    </w:p>
    <w:p w14:paraId="13431D7D" w14:textId="77777777" w:rsidR="00B54846" w:rsidRDefault="00B54846" w:rsidP="00B54846">
      <w:pPr>
        <w:pStyle w:val="PL"/>
      </w:pPr>
      <w:r>
        <w:t xml:space="preserve">        '200':</w:t>
      </w:r>
    </w:p>
    <w:p w14:paraId="10CF1317" w14:textId="77777777" w:rsidR="00B54846" w:rsidRDefault="00B54846" w:rsidP="00B54846">
      <w:pPr>
        <w:pStyle w:val="PL"/>
      </w:pPr>
      <w:r>
        <w:t xml:space="preserve">          description: OK (The requested service provisioning information was returned successfully).</w:t>
      </w:r>
    </w:p>
    <w:p w14:paraId="731C0230" w14:textId="77777777" w:rsidR="00B54846" w:rsidRDefault="00B54846" w:rsidP="00B54846">
      <w:pPr>
        <w:pStyle w:val="PL"/>
      </w:pPr>
      <w:r>
        <w:t xml:space="preserve">          content:</w:t>
      </w:r>
    </w:p>
    <w:p w14:paraId="148CEB6B" w14:textId="77777777" w:rsidR="00B54846" w:rsidRDefault="00B54846" w:rsidP="00B54846">
      <w:pPr>
        <w:pStyle w:val="PL"/>
      </w:pPr>
      <w:r>
        <w:t xml:space="preserve">            application/json:</w:t>
      </w:r>
    </w:p>
    <w:p w14:paraId="7D3024A2" w14:textId="77777777" w:rsidR="00B54846" w:rsidRDefault="00B54846" w:rsidP="00B54846">
      <w:pPr>
        <w:pStyle w:val="PL"/>
      </w:pPr>
      <w:r>
        <w:t xml:space="preserve">              schema:</w:t>
      </w:r>
    </w:p>
    <w:p w14:paraId="3AFA66F8" w14:textId="77777777" w:rsidR="00B54846" w:rsidRDefault="00B54846" w:rsidP="00B54846">
      <w:pPr>
        <w:pStyle w:val="PL"/>
      </w:pPr>
      <w:r>
        <w:t xml:space="preserve">                $ref: '#/components/schemas/ECSServProvResp'</w:t>
      </w:r>
    </w:p>
    <w:p w14:paraId="334D0559" w14:textId="77777777" w:rsidR="00B54846" w:rsidRDefault="00B54846" w:rsidP="00B54846">
      <w:pPr>
        <w:pStyle w:val="PL"/>
      </w:pPr>
      <w:r>
        <w:t xml:space="preserve">        '204':</w:t>
      </w:r>
    </w:p>
    <w:p w14:paraId="2CD2E539" w14:textId="77777777" w:rsidR="00B54846" w:rsidRDefault="00B54846" w:rsidP="00B54846">
      <w:pPr>
        <w:pStyle w:val="PL"/>
      </w:pPr>
      <w:r>
        <w:t xml:space="preserve">          description: No Content (the requested service provisioning information does not exist).</w:t>
      </w:r>
    </w:p>
    <w:p w14:paraId="31B096E5" w14:textId="77777777" w:rsidR="00B54846" w:rsidRDefault="00B54846" w:rsidP="00B54846">
      <w:pPr>
        <w:pStyle w:val="PL"/>
      </w:pPr>
      <w:r>
        <w:t xml:space="preserve">        '400':</w:t>
      </w:r>
    </w:p>
    <w:p w14:paraId="5E99AB34" w14:textId="77777777" w:rsidR="00B54846" w:rsidRDefault="00B54846" w:rsidP="00B54846">
      <w:pPr>
        <w:pStyle w:val="PL"/>
      </w:pPr>
      <w:r>
        <w:t xml:space="preserve">          $ref: 'TS29122_CommonData.yaml#/components/responses/400'</w:t>
      </w:r>
    </w:p>
    <w:p w14:paraId="4849C5D4" w14:textId="77777777" w:rsidR="00B54846" w:rsidRDefault="00B54846" w:rsidP="00B54846">
      <w:pPr>
        <w:pStyle w:val="PL"/>
      </w:pPr>
      <w:r>
        <w:t xml:space="preserve">        '401':</w:t>
      </w:r>
    </w:p>
    <w:p w14:paraId="51372AFC" w14:textId="77777777" w:rsidR="00B54846" w:rsidRDefault="00B54846" w:rsidP="00B54846">
      <w:pPr>
        <w:pStyle w:val="PL"/>
      </w:pPr>
      <w:r>
        <w:t xml:space="preserve">          $ref: 'TS29122_CommonData.yaml#/components/responses/401'</w:t>
      </w:r>
    </w:p>
    <w:p w14:paraId="4C78DEA3" w14:textId="77777777" w:rsidR="00B54846" w:rsidRDefault="00B54846" w:rsidP="00B54846">
      <w:pPr>
        <w:pStyle w:val="PL"/>
      </w:pPr>
      <w:r>
        <w:t xml:space="preserve">        '403':</w:t>
      </w:r>
    </w:p>
    <w:p w14:paraId="5401EBEE" w14:textId="77777777" w:rsidR="00B54846" w:rsidRDefault="00B54846" w:rsidP="00B54846">
      <w:pPr>
        <w:pStyle w:val="PL"/>
      </w:pPr>
      <w:r>
        <w:t xml:space="preserve">          $ref: 'TS29122_CommonData.yaml#/components/responses/403'</w:t>
      </w:r>
    </w:p>
    <w:p w14:paraId="68C4E5B2" w14:textId="77777777" w:rsidR="00B54846" w:rsidRDefault="00B54846" w:rsidP="00B54846">
      <w:pPr>
        <w:pStyle w:val="PL"/>
      </w:pPr>
      <w:r>
        <w:lastRenderedPageBreak/>
        <w:t xml:space="preserve">        '404':</w:t>
      </w:r>
    </w:p>
    <w:p w14:paraId="64ACCE81" w14:textId="77777777" w:rsidR="00B54846" w:rsidRDefault="00B54846" w:rsidP="00B54846">
      <w:pPr>
        <w:pStyle w:val="PL"/>
      </w:pPr>
      <w:r>
        <w:t xml:space="preserve">          $ref: 'TS29122_CommonData.yaml#/components/responses/404'</w:t>
      </w:r>
    </w:p>
    <w:p w14:paraId="547B19D5" w14:textId="77777777" w:rsidR="00B54846" w:rsidRDefault="00B54846" w:rsidP="00B54846">
      <w:pPr>
        <w:pStyle w:val="PL"/>
      </w:pPr>
      <w:r>
        <w:t xml:space="preserve">        '411':</w:t>
      </w:r>
    </w:p>
    <w:p w14:paraId="119ADA99" w14:textId="77777777" w:rsidR="00B54846" w:rsidRDefault="00B54846" w:rsidP="00B54846">
      <w:pPr>
        <w:pStyle w:val="PL"/>
      </w:pPr>
      <w:r>
        <w:t xml:space="preserve">          $ref: 'TS29122_CommonData.yaml#/components/responses/411'</w:t>
      </w:r>
    </w:p>
    <w:p w14:paraId="7CC0C75E" w14:textId="77777777" w:rsidR="00B54846" w:rsidRDefault="00B54846" w:rsidP="00B54846">
      <w:pPr>
        <w:pStyle w:val="PL"/>
      </w:pPr>
      <w:r>
        <w:t xml:space="preserve">        '413':</w:t>
      </w:r>
    </w:p>
    <w:p w14:paraId="0AAD4C4D" w14:textId="77777777" w:rsidR="00B54846" w:rsidRDefault="00B54846" w:rsidP="00B54846">
      <w:pPr>
        <w:pStyle w:val="PL"/>
      </w:pPr>
      <w:r>
        <w:t xml:space="preserve">          $ref: 'TS29122_CommonData.yaml#/components/responses/413'</w:t>
      </w:r>
    </w:p>
    <w:p w14:paraId="3554CFDC" w14:textId="77777777" w:rsidR="00B54846" w:rsidRDefault="00B54846" w:rsidP="00B54846">
      <w:pPr>
        <w:pStyle w:val="PL"/>
      </w:pPr>
      <w:r>
        <w:t xml:space="preserve">        '415':</w:t>
      </w:r>
    </w:p>
    <w:p w14:paraId="11B6F302" w14:textId="77777777" w:rsidR="00B54846" w:rsidRDefault="00B54846" w:rsidP="00B54846">
      <w:pPr>
        <w:pStyle w:val="PL"/>
      </w:pPr>
      <w:r>
        <w:t xml:space="preserve">          $ref: 'TS29122_CommonData.yaml#/components/responses/415'</w:t>
      </w:r>
    </w:p>
    <w:p w14:paraId="32953D2A" w14:textId="77777777" w:rsidR="00B54846" w:rsidRDefault="00B54846" w:rsidP="00B54846">
      <w:pPr>
        <w:pStyle w:val="PL"/>
      </w:pPr>
      <w:r>
        <w:t xml:space="preserve">        '429':</w:t>
      </w:r>
    </w:p>
    <w:p w14:paraId="225838E5" w14:textId="77777777" w:rsidR="00B54846" w:rsidRDefault="00B54846" w:rsidP="00B54846">
      <w:pPr>
        <w:pStyle w:val="PL"/>
      </w:pPr>
      <w:r>
        <w:t xml:space="preserve">          $ref: 'TS29122_CommonData.yaml#/components/responses/429'</w:t>
      </w:r>
    </w:p>
    <w:p w14:paraId="2D8B6B5B" w14:textId="77777777" w:rsidR="00B54846" w:rsidRDefault="00B54846" w:rsidP="00B54846">
      <w:pPr>
        <w:pStyle w:val="PL"/>
      </w:pPr>
      <w:r>
        <w:t xml:space="preserve">        </w:t>
      </w:r>
      <w:r>
        <w:lastRenderedPageBreak/>
        <w:t>'500':</w:t>
      </w:r>
    </w:p>
    <w:p w14:paraId="58A24472" w14:textId="77777777" w:rsidR="00B54846" w:rsidRDefault="00B54846" w:rsidP="00B54846">
      <w:pPr>
        <w:pStyle w:val="PL"/>
      </w:pPr>
      <w:r>
        <w:t xml:space="preserve">          $ref: 'TS29122_CommonData.yaml#/components/responses/500'</w:t>
      </w:r>
    </w:p>
    <w:p w14:paraId="6428A0B4" w14:textId="77777777" w:rsidR="00B54846" w:rsidRDefault="00B54846" w:rsidP="00B54846">
      <w:pPr>
        <w:pStyle w:val="PL"/>
      </w:pPr>
      <w:r>
        <w:t xml:space="preserve">        '503':</w:t>
      </w:r>
    </w:p>
    <w:p w14:paraId="05AA0AB0" w14:textId="77777777" w:rsidR="00B54846" w:rsidRDefault="00B54846" w:rsidP="00B54846">
      <w:pPr>
        <w:pStyle w:val="PL"/>
      </w:pPr>
      <w:r>
        <w:t xml:space="preserve">          $ref: 'TS29122_CommonData.yaml#/components/responses/503'</w:t>
      </w:r>
    </w:p>
    <w:p w14:paraId="6768A7A0" w14:textId="77777777" w:rsidR="00B54846" w:rsidRDefault="00B54846" w:rsidP="00B54846">
      <w:pPr>
        <w:pStyle w:val="PL"/>
      </w:pPr>
      <w:r>
        <w:t xml:space="preserve">        default:</w:t>
      </w:r>
    </w:p>
    <w:p w14:paraId="34F38CFA" w14:textId="77777777" w:rsidR="00B54846" w:rsidRDefault="00B54846" w:rsidP="00B54846">
      <w:pPr>
        <w:pStyle w:val="PL"/>
      </w:pPr>
      <w:r>
        <w:t xml:space="preserve">          $ref: 'TS29122_CommonData.yaml#/components/responses/default'</w:t>
      </w:r>
    </w:p>
    <w:p w14:paraId="6475878C" w14:textId="77777777" w:rsidR="00B54846" w:rsidRDefault="00B54846" w:rsidP="00266FF3">
      <w:pPr>
        <w:pStyle w:val="PL"/>
      </w:pPr>
    </w:p>
    <w:p w14:paraId="1C64A691" w14:textId="77777777" w:rsidR="00266FF3" w:rsidRDefault="00266FF3" w:rsidP="00266FF3">
      <w:pPr>
        <w:pStyle w:val="PL"/>
      </w:pPr>
      <w:r>
        <w:t>components:</w:t>
      </w:r>
    </w:p>
    <w:p w14:paraId="5C56D46D" w14:textId="77777777" w:rsidR="00266FF3" w:rsidRDefault="00266FF3" w:rsidP="00266FF3">
      <w:pPr>
        <w:pStyle w:val="PL"/>
      </w:pPr>
      <w:r>
        <w:t xml:space="preserve">  securitySchemes:</w:t>
      </w:r>
    </w:p>
    <w:p w14:paraId="0A204BF1" w14:textId="77777777" w:rsidR="00266FF3" w:rsidRDefault="00266FF3" w:rsidP="00266FF3">
      <w:pPr>
        <w:pStyle w:val="PL"/>
      </w:pPr>
      <w:r>
        <w:t xml:space="preserve">    oAuth2ClientCredentials:</w:t>
      </w:r>
    </w:p>
    <w:p w14:paraId="140E1713" w14:textId="77777777" w:rsidR="00266FF3" w:rsidRDefault="00266FF3" w:rsidP="00266FF3">
      <w:pPr>
        <w:pStyle w:val="PL"/>
      </w:pPr>
      <w:r>
        <w:t xml:space="preserve">      type: oauth2</w:t>
      </w:r>
    </w:p>
    <w:p w14:paraId="7B97E20E" w14:textId="77777777" w:rsidR="00266FF3" w:rsidRDefault="00266FF3" w:rsidP="00266FF3">
      <w:pPr>
        <w:pStyle w:val="PL"/>
      </w:pPr>
      <w:r>
        <w:t xml:space="preserve">      flows:</w:t>
      </w:r>
    </w:p>
    <w:p w14:paraId="0CC82F19" w14:textId="77777777" w:rsidR="00266FF3" w:rsidRDefault="00266FF3" w:rsidP="00266FF3">
      <w:pPr>
        <w:pStyle w:val="PL"/>
      </w:pPr>
      <w:r>
        <w:t xml:space="preserve">        clientCredentials:</w:t>
      </w:r>
    </w:p>
    <w:p w14:paraId="76C376DE" w14:textId="77777777" w:rsidR="00266FF3" w:rsidRDefault="00266FF3" w:rsidP="00266FF3">
      <w:pPr>
        <w:pStyle w:val="PL"/>
      </w:pPr>
      <w:r>
        <w:t xml:space="preserve">          tokenUrl: '{tokenUrl}'</w:t>
      </w:r>
    </w:p>
    <w:p w14:paraId="43B429F8" w14:textId="77777777" w:rsidR="00266FF3" w:rsidRDefault="00266FF3" w:rsidP="00266FF3">
      <w:pPr>
        <w:pStyle w:val="PL"/>
      </w:pPr>
      <w:r>
        <w:t xml:space="preserve">          scopes: {}</w:t>
      </w:r>
    </w:p>
    <w:p w14:paraId="71BAEABA" w14:textId="77777777" w:rsidR="00266FF3" w:rsidRDefault="00266FF3" w:rsidP="00266FF3">
      <w:pPr>
        <w:pStyle w:val="PL"/>
      </w:pPr>
      <w:r>
        <w:t xml:space="preserve">  schemas:</w:t>
      </w:r>
    </w:p>
    <w:p w14:paraId="2ACBE765" w14:textId="77777777" w:rsidR="00266FF3" w:rsidRDefault="00266FF3" w:rsidP="00266FF3">
      <w:pPr>
        <w:pStyle w:val="PL"/>
      </w:pPr>
      <w:r>
        <w:t xml:space="preserve">    ECSServProvReq:</w:t>
      </w:r>
    </w:p>
    <w:p w14:paraId="6B78D10D" w14:textId="77777777" w:rsidR="00266FF3" w:rsidRDefault="00266FF3" w:rsidP="00266FF3">
      <w:pPr>
        <w:pStyle w:val="PL"/>
      </w:pPr>
      <w:r>
        <w:t xml:space="preserve">      description: ECS service provisioning request information.</w:t>
      </w:r>
    </w:p>
    <w:p w14:paraId="14F8C4E1" w14:textId="77777777" w:rsidR="00266FF3" w:rsidRDefault="00266FF3" w:rsidP="00266FF3">
      <w:pPr>
        <w:pStyle w:val="PL"/>
      </w:pPr>
      <w:r>
        <w:t xml:space="preserve">      type: object</w:t>
      </w:r>
    </w:p>
    <w:p w14:paraId="26A5A79C" w14:textId="77777777" w:rsidR="00266FF3" w:rsidRDefault="00266FF3" w:rsidP="00266FF3">
      <w:pPr>
        <w:pStyle w:val="PL"/>
      </w:pPr>
      <w:r>
        <w:t xml:space="preserve">      properties:</w:t>
      </w:r>
    </w:p>
    <w:p w14:paraId="3C1BC42B" w14:textId="77777777" w:rsidR="00266FF3" w:rsidRDefault="00266FF3" w:rsidP="00266FF3">
      <w:pPr>
        <w:pStyle w:val="PL"/>
      </w:pPr>
      <w:r>
        <w:t xml:space="preserve">        eecId:</w:t>
      </w:r>
    </w:p>
    <w:p w14:paraId="10417DD1" w14:textId="77777777" w:rsidR="00266FF3" w:rsidRDefault="00266FF3" w:rsidP="00266FF3">
      <w:pPr>
        <w:pStyle w:val="PL"/>
      </w:pPr>
      <w:r>
        <w:t xml:space="preserve">          type: string</w:t>
      </w:r>
    </w:p>
    <w:p w14:paraId="3B846663" w14:textId="77777777" w:rsidR="00266FF3" w:rsidRDefault="00266FF3" w:rsidP="00266FF3">
      <w:pPr>
        <w:pStyle w:val="PL"/>
      </w:pPr>
      <w:r>
        <w:t xml:space="preserve">          description: Represents a unique identifier of the EEC.</w:t>
      </w:r>
    </w:p>
    <w:p w14:paraId="6158A4ED" w14:textId="77777777" w:rsidR="00266FF3" w:rsidRDefault="00266FF3" w:rsidP="00266FF3">
      <w:pPr>
        <w:pStyle w:val="PL"/>
      </w:pPr>
      <w:r>
        <w:t xml:space="preserve">        ueId:</w:t>
      </w:r>
    </w:p>
    <w:p w14:paraId="20BC0472" w14:textId="77777777" w:rsidR="00266FF3" w:rsidRDefault="00266FF3" w:rsidP="00266FF3">
      <w:pPr>
        <w:pStyle w:val="PL"/>
      </w:pPr>
      <w:r>
        <w:t xml:space="preserve">          $ref: 'TS29571_CommonData.yaml#/components/schemas/Gpsi'</w:t>
      </w:r>
    </w:p>
    <w:p w14:paraId="680355EA" w14:textId="77777777" w:rsidR="00266FF3" w:rsidRDefault="00266FF3" w:rsidP="00266FF3">
      <w:pPr>
        <w:pStyle w:val="PL"/>
      </w:pPr>
      <w:r>
        <w:t xml:space="preserve">        # acProfs:</w:t>
      </w:r>
    </w:p>
    <w:p w14:paraId="6303DD4E" w14:textId="77777777" w:rsidR="00266FF3" w:rsidRDefault="00266FF3" w:rsidP="00266FF3">
      <w:pPr>
        <w:pStyle w:val="PL"/>
      </w:pPr>
      <w:r>
        <w:t xml:space="preserve">          # type: array</w:t>
      </w:r>
    </w:p>
    <w:p w14:paraId="264DD75F" w14:textId="77777777" w:rsidR="00266FF3" w:rsidRDefault="00266FF3" w:rsidP="00266FF3">
      <w:pPr>
        <w:pStyle w:val="PL"/>
      </w:pPr>
      <w:r>
        <w:t xml:space="preserve">          # items:</w:t>
      </w:r>
    </w:p>
    <w:p w14:paraId="134C2FC8" w14:textId="77777777" w:rsidR="00266FF3" w:rsidRDefault="00266FF3" w:rsidP="00266FF3">
      <w:pPr>
        <w:pStyle w:val="PL"/>
      </w:pPr>
      <w:r>
        <w:t xml:space="preserve">            # $ref: </w:t>
      </w:r>
    </w:p>
    <w:p w14:paraId="6CD1BE15" w14:textId="77777777" w:rsidR="00266FF3" w:rsidRDefault="00266FF3" w:rsidP="00266FF3">
      <w:pPr>
        <w:pStyle w:val="PL"/>
      </w:pPr>
      <w:r>
        <w:t xml:space="preserve">          # description: Information about services the EEC wants to connect to.</w:t>
      </w:r>
    </w:p>
    <w:p w14:paraId="45760ED5" w14:textId="77777777" w:rsidR="00266FF3" w:rsidRDefault="00266FF3" w:rsidP="00266FF3">
      <w:pPr>
        <w:pStyle w:val="PL"/>
      </w:pPr>
      <w:r>
        <w:t xml:space="preserve">        # eecSvcContSupp:</w:t>
      </w:r>
    </w:p>
    <w:p w14:paraId="5D23EE19" w14:textId="77777777" w:rsidR="00266FF3" w:rsidRDefault="00266FF3" w:rsidP="00266FF3">
      <w:pPr>
        <w:pStyle w:val="PL"/>
      </w:pPr>
      <w:r>
        <w:t xml:space="preserve">          # type: array</w:t>
      </w:r>
    </w:p>
    <w:p w14:paraId="4672246D" w14:textId="77777777" w:rsidR="00266FF3" w:rsidRDefault="00266FF3" w:rsidP="00266FF3">
      <w:pPr>
        <w:pStyle w:val="PL"/>
      </w:pPr>
      <w:r>
        <w:t xml:space="preserve">          # items:</w:t>
      </w:r>
    </w:p>
    <w:p w14:paraId="23EC404B" w14:textId="77777777" w:rsidR="00266FF3" w:rsidRDefault="00266FF3" w:rsidP="00266FF3">
      <w:pPr>
        <w:pStyle w:val="PL"/>
      </w:pPr>
      <w:r>
        <w:t xml:space="preserve">            # $ref: 'TS29558_CommonData.yaml#/components/schemas/ACRScenario'</w:t>
      </w:r>
    </w:p>
    <w:p w14:paraId="396B36CB" w14:textId="77777777" w:rsidR="00266FF3" w:rsidRDefault="00266FF3" w:rsidP="00266FF3">
      <w:pPr>
        <w:pStyle w:val="PL"/>
      </w:pPr>
      <w:r>
        <w:t xml:space="preserve">          # description: Indicates if the EEC supports service continuity or not, also indicates which ACR scenarios are supported by the EEC.</w:t>
      </w:r>
    </w:p>
    <w:p w14:paraId="6121D067" w14:textId="77777777" w:rsidR="00266FF3" w:rsidRDefault="00266FF3" w:rsidP="00266FF3">
      <w:pPr>
        <w:pStyle w:val="PL"/>
      </w:pPr>
      <w:r>
        <w:t xml:space="preserve">        connInfo:</w:t>
      </w:r>
    </w:p>
    <w:p w14:paraId="6944E445" w14:textId="77777777" w:rsidR="00266FF3" w:rsidRDefault="00266FF3" w:rsidP="00266FF3">
      <w:pPr>
        <w:pStyle w:val="PL"/>
      </w:pPr>
      <w:r>
        <w:t xml:space="preserve">          type: array</w:t>
      </w:r>
    </w:p>
    <w:p w14:paraId="12F617A4" w14:textId="77777777" w:rsidR="00266FF3" w:rsidRDefault="00266FF3" w:rsidP="00266FF3">
      <w:pPr>
        <w:pStyle w:val="PL"/>
      </w:pPr>
      <w:r>
        <w:t xml:space="preserve">          items:</w:t>
      </w:r>
    </w:p>
    <w:p w14:paraId="05F5A9A0" w14:textId="77777777" w:rsidR="00266FF3" w:rsidRDefault="00266FF3" w:rsidP="00266FF3">
      <w:pPr>
        <w:pStyle w:val="PL"/>
      </w:pPr>
      <w:r>
        <w:t xml:space="preserve">            $ref: '#/components/schemas/ConnectivityInfo'</w:t>
      </w:r>
    </w:p>
    <w:p w14:paraId="3C7917B2" w14:textId="77777777" w:rsidR="00266FF3" w:rsidRDefault="00266FF3" w:rsidP="00266FF3">
      <w:pPr>
        <w:pStyle w:val="PL"/>
      </w:pPr>
      <w:r>
        <w:t xml:space="preserve">          description: List of connectivity information for the UE.</w:t>
      </w:r>
    </w:p>
    <w:p w14:paraId="0C8EE6D4" w14:textId="77777777" w:rsidR="00266FF3" w:rsidRDefault="00266FF3" w:rsidP="00266FF3">
      <w:pPr>
        <w:pStyle w:val="PL"/>
      </w:pPr>
      <w:r>
        <w:t xml:space="preserve">        locInf:</w:t>
      </w:r>
    </w:p>
    <w:p w14:paraId="6139FA5A" w14:textId="77777777" w:rsidR="00266FF3" w:rsidRDefault="00266FF3" w:rsidP="00266FF3">
      <w:pPr>
        <w:pStyle w:val="PL"/>
      </w:pPr>
      <w:r>
        <w:t xml:space="preserve">          $ref: 'TS29122_MonitoringEvent.yaml#/components/schemas/LocationInfo'</w:t>
      </w:r>
    </w:p>
    <w:p w14:paraId="08463666" w14:textId="77777777" w:rsidR="00266FF3" w:rsidRDefault="00266FF3" w:rsidP="00266FF3">
      <w:pPr>
        <w:pStyle w:val="PL"/>
      </w:pPr>
      <w:r>
        <w:t xml:space="preserve">      required:</w:t>
      </w:r>
    </w:p>
    <w:p w14:paraId="08A1A985" w14:textId="77777777" w:rsidR="00266FF3" w:rsidRDefault="00266FF3" w:rsidP="00266FF3">
      <w:pPr>
        <w:pStyle w:val="PL"/>
      </w:pPr>
      <w:r>
        <w:t xml:space="preserve">        - eecId</w:t>
      </w:r>
    </w:p>
    <w:p w14:paraId="3CF10B37" w14:textId="77777777" w:rsidR="00266FF3" w:rsidRDefault="00266FF3" w:rsidP="00266FF3">
      <w:pPr>
        <w:pStyle w:val="PL"/>
      </w:pPr>
      <w:r>
        <w:t xml:space="preserve">    ECSServProvResp:</w:t>
      </w:r>
    </w:p>
    <w:p w14:paraId="064803CB" w14:textId="77777777" w:rsidR="00266FF3" w:rsidRDefault="00266FF3" w:rsidP="00266FF3">
      <w:pPr>
        <w:pStyle w:val="PL"/>
      </w:pPr>
      <w:r>
        <w:t xml:space="preserve">      description: ECS service provisioning response information.</w:t>
      </w:r>
    </w:p>
    <w:p w14:paraId="13C628D0" w14:textId="77777777" w:rsidR="00266FF3" w:rsidRDefault="00266FF3" w:rsidP="00266FF3">
      <w:pPr>
        <w:pStyle w:val="PL"/>
      </w:pPr>
      <w:r>
        <w:t xml:space="preserve">      type: object</w:t>
      </w:r>
    </w:p>
    <w:p w14:paraId="34187187" w14:textId="77777777" w:rsidR="00266FF3" w:rsidRDefault="00266FF3" w:rsidP="00266FF3">
      <w:pPr>
        <w:pStyle w:val="PL"/>
      </w:pPr>
      <w:r>
        <w:t xml:space="preserve">      properties:</w:t>
      </w:r>
    </w:p>
    <w:p w14:paraId="28C82A33" w14:textId="77777777" w:rsidR="00266FF3" w:rsidRDefault="00266FF3" w:rsidP="00266FF3">
      <w:pPr>
        <w:pStyle w:val="PL"/>
      </w:pPr>
      <w:r>
        <w:t xml:space="preserve">        ednCnfgInfo:</w:t>
      </w:r>
    </w:p>
    <w:p w14:paraId="2207BE6C" w14:textId="77777777" w:rsidR="00266FF3" w:rsidRDefault="00266FF3" w:rsidP="00266FF3">
      <w:pPr>
        <w:pStyle w:val="PL"/>
      </w:pPr>
      <w:r>
        <w:t xml:space="preserve">          type: array</w:t>
      </w:r>
    </w:p>
    <w:p w14:paraId="1E20EB2F" w14:textId="77777777" w:rsidR="00266FF3" w:rsidRDefault="00266FF3" w:rsidP="00266FF3">
      <w:pPr>
        <w:pStyle w:val="PL"/>
      </w:pPr>
      <w:r>
        <w:t xml:space="preserve">          items:</w:t>
      </w:r>
    </w:p>
    <w:p w14:paraId="6FEB3B85" w14:textId="77777777" w:rsidR="00266FF3" w:rsidRDefault="00266FF3" w:rsidP="00266FF3">
      <w:pPr>
        <w:pStyle w:val="PL"/>
      </w:pPr>
      <w:r>
        <w:t xml:space="preserve">            $ref: '#/components/schemas/EDNConfigInfo'</w:t>
      </w:r>
    </w:p>
    <w:p w14:paraId="2E57482A" w14:textId="77777777" w:rsidR="00266FF3" w:rsidRDefault="00266FF3" w:rsidP="00266FF3">
      <w:pPr>
        <w:pStyle w:val="PL"/>
      </w:pPr>
      <w:r>
        <w:t xml:space="preserve">          minItems: 1</w:t>
      </w:r>
    </w:p>
    <w:p w14:paraId="65784DFE" w14:textId="77777777" w:rsidR="00266FF3" w:rsidRDefault="00266FF3" w:rsidP="00266FF3">
      <w:pPr>
        <w:pStyle w:val="PL"/>
      </w:pPr>
      <w:r>
        <w:t xml:space="preserve">          description: List of EDN configuration information.</w:t>
      </w:r>
    </w:p>
    <w:p w14:paraId="53550833" w14:textId="77777777" w:rsidR="00266FF3" w:rsidRDefault="00266FF3" w:rsidP="00266FF3">
      <w:pPr>
        <w:pStyle w:val="PL"/>
      </w:pPr>
      <w:r>
        <w:t xml:space="preserve">      required:</w:t>
      </w:r>
    </w:p>
    <w:p w14:paraId="00288132" w14:textId="77777777" w:rsidR="00266FF3" w:rsidRDefault="00266FF3" w:rsidP="00266FF3">
      <w:pPr>
        <w:pStyle w:val="PL"/>
      </w:pPr>
      <w:r>
        <w:t xml:space="preserve">        - ednCnfgInfo</w:t>
      </w:r>
    </w:p>
    <w:p w14:paraId="2CF10786" w14:textId="77777777" w:rsidR="00266FF3" w:rsidRDefault="00266FF3" w:rsidP="00266FF3">
      <w:pPr>
        <w:pStyle w:val="PL"/>
      </w:pPr>
      <w:r>
        <w:t xml:space="preserve">    ECSServProvSubscription:</w:t>
      </w:r>
    </w:p>
    <w:p w14:paraId="35BA678A" w14:textId="77777777" w:rsidR="00266FF3" w:rsidRDefault="00266FF3" w:rsidP="00266FF3">
      <w:pPr>
        <w:pStyle w:val="PL"/>
      </w:pPr>
      <w:r>
        <w:t xml:space="preserve">      description: Represents an individual service provisioning subscription resource.</w:t>
      </w:r>
    </w:p>
    <w:p w14:paraId="4B22E26A" w14:textId="77777777" w:rsidR="00266FF3" w:rsidRDefault="00266FF3" w:rsidP="00266FF3">
      <w:pPr>
        <w:pStyle w:val="PL"/>
      </w:pPr>
      <w:r>
        <w:t xml:space="preserve">      type: object</w:t>
      </w:r>
    </w:p>
    <w:p w14:paraId="1454C8B6" w14:textId="77777777" w:rsidR="00266FF3" w:rsidRDefault="00266FF3" w:rsidP="00266FF3">
      <w:pPr>
        <w:pStyle w:val="PL"/>
      </w:pPr>
      <w:r>
        <w:t xml:space="preserve">      properties:</w:t>
      </w:r>
    </w:p>
    <w:p w14:paraId="13A4BD8B" w14:textId="77777777" w:rsidR="00266FF3" w:rsidRDefault="00266FF3" w:rsidP="00266FF3">
      <w:pPr>
        <w:pStyle w:val="PL"/>
      </w:pPr>
      <w:r>
        <w:t xml:space="preserve">        eecId:</w:t>
      </w:r>
    </w:p>
    <w:p w14:paraId="320845A7" w14:textId="77777777" w:rsidR="00266FF3" w:rsidRDefault="00266FF3" w:rsidP="00266FF3">
      <w:pPr>
        <w:pStyle w:val="PL"/>
      </w:pPr>
      <w:r>
        <w:t xml:space="preserve">          type: string</w:t>
      </w:r>
    </w:p>
    <w:p w14:paraId="0264EE70" w14:textId="77777777" w:rsidR="00266FF3" w:rsidRDefault="00266FF3" w:rsidP="00266FF3">
      <w:pPr>
        <w:pStyle w:val="PL"/>
      </w:pPr>
      <w:r>
        <w:t xml:space="preserve">          description: Represents a unique identifier of the EEC.</w:t>
      </w:r>
    </w:p>
    <w:p w14:paraId="751BFF33" w14:textId="77777777" w:rsidR="00266FF3" w:rsidRDefault="00266FF3" w:rsidP="00266FF3">
      <w:pPr>
        <w:pStyle w:val="PL"/>
      </w:pPr>
      <w:r>
        <w:t xml:space="preserve">        ueId:</w:t>
      </w:r>
    </w:p>
    <w:p w14:paraId="4E1A306E" w14:textId="77777777" w:rsidR="00266FF3" w:rsidRDefault="00266FF3" w:rsidP="00266FF3">
      <w:pPr>
        <w:pStyle w:val="PL"/>
      </w:pPr>
      <w:r>
        <w:t xml:space="preserve">          $ref: 'TS29571_CommonData.yaml#/components/schemas/Gpsi'</w:t>
      </w:r>
    </w:p>
    <w:p w14:paraId="5DC0C1E7" w14:textId="77777777" w:rsidR="00266FF3" w:rsidRDefault="00266FF3" w:rsidP="00266FF3">
      <w:pPr>
        <w:pStyle w:val="PL"/>
      </w:pPr>
      <w:r>
        <w:t xml:space="preserve">        # acProfs:</w:t>
      </w:r>
    </w:p>
    <w:p w14:paraId="46DBA1DF" w14:textId="77777777" w:rsidR="00266FF3" w:rsidRDefault="00266FF3" w:rsidP="00266FF3">
      <w:pPr>
        <w:pStyle w:val="PL"/>
      </w:pPr>
      <w:r>
        <w:t xml:space="preserve">          # type: array</w:t>
      </w:r>
    </w:p>
    <w:p w14:paraId="72DDB183" w14:textId="77777777" w:rsidR="00266FF3" w:rsidRDefault="00266FF3" w:rsidP="00266FF3">
      <w:pPr>
        <w:pStyle w:val="PL"/>
      </w:pPr>
      <w:r>
        <w:lastRenderedPageBreak/>
        <w:t xml:space="preserve">          # items:</w:t>
      </w:r>
    </w:p>
    <w:p w14:paraId="3DEFF610" w14:textId="77777777" w:rsidR="00266FF3" w:rsidRDefault="00266FF3" w:rsidP="00266FF3">
      <w:pPr>
        <w:pStyle w:val="PL"/>
      </w:pPr>
      <w:r>
        <w:t xml:space="preserve">            # $ref: </w:t>
      </w:r>
    </w:p>
    <w:p w14:paraId="39BF86E0" w14:textId="77777777" w:rsidR="00266FF3" w:rsidRDefault="00266FF3" w:rsidP="00266FF3">
      <w:pPr>
        <w:pStyle w:val="PL"/>
      </w:pPr>
      <w:r>
        <w:t xml:space="preserve">          # description: Information about services the EEC wants to connect to.</w:t>
      </w:r>
    </w:p>
    <w:p w14:paraId="03A608A9" w14:textId="77777777" w:rsidR="00266FF3" w:rsidRDefault="00266FF3" w:rsidP="00266FF3">
      <w:pPr>
        <w:pStyle w:val="PL"/>
      </w:pPr>
      <w:r>
        <w:t xml:space="preserve">        expTime:</w:t>
      </w:r>
    </w:p>
    <w:p w14:paraId="13A6E13D" w14:textId="77777777" w:rsidR="00266FF3" w:rsidRDefault="00266FF3" w:rsidP="00266FF3">
      <w:pPr>
        <w:pStyle w:val="PL"/>
      </w:pPr>
      <w:r>
        <w:t xml:space="preserve">          $ref: 'TS29122_CommonData.yaml#/components/schemas/DateTime'</w:t>
      </w:r>
    </w:p>
    <w:p w14:paraId="041B8A3A" w14:textId="77777777" w:rsidR="00266FF3" w:rsidRDefault="00266FF3" w:rsidP="00266FF3">
      <w:pPr>
        <w:pStyle w:val="PL"/>
      </w:pPr>
      <w:r>
        <w:t xml:space="preserve">        # eecSvcContSupp:</w:t>
      </w:r>
    </w:p>
    <w:p w14:paraId="2F9274DD" w14:textId="77777777" w:rsidR="00266FF3" w:rsidRDefault="00266FF3" w:rsidP="00266FF3">
      <w:pPr>
        <w:pStyle w:val="PL"/>
      </w:pPr>
      <w:r>
        <w:t xml:space="preserve">          # type: array</w:t>
      </w:r>
    </w:p>
    <w:p w14:paraId="209A190E" w14:textId="77777777" w:rsidR="00266FF3" w:rsidRDefault="00266FF3" w:rsidP="00266FF3">
      <w:pPr>
        <w:pStyle w:val="PL"/>
      </w:pPr>
      <w:r>
        <w:t xml:space="preserve">          # items:</w:t>
      </w:r>
    </w:p>
    <w:p w14:paraId="52BFEE99" w14:textId="77777777" w:rsidR="00266FF3" w:rsidRDefault="00266FF3" w:rsidP="00266FF3">
      <w:pPr>
        <w:pStyle w:val="PL"/>
      </w:pPr>
      <w:r>
        <w:t xml:space="preserve">            # $ref: 'TS29558_CommonData.yaml#/components/schemas/ACRScenario'</w:t>
      </w:r>
    </w:p>
    <w:p w14:paraId="28314C7C" w14:textId="77777777" w:rsidR="00266FF3" w:rsidRDefault="00266FF3" w:rsidP="00266FF3">
      <w:pPr>
        <w:pStyle w:val="PL"/>
      </w:pPr>
      <w:r>
        <w:t xml:space="preserve">          # description: Indicates if the EEC supports service continuity or not, also indicates which ACR scenarios are supported by the EEC.</w:t>
      </w:r>
    </w:p>
    <w:p w14:paraId="064FEFEA" w14:textId="77777777" w:rsidR="00266FF3" w:rsidRDefault="00266FF3" w:rsidP="00266FF3">
      <w:pPr>
        <w:pStyle w:val="PL"/>
      </w:pPr>
      <w:r>
        <w:t xml:space="preserve">        connInfo:</w:t>
      </w:r>
    </w:p>
    <w:p w14:paraId="43B3A6B2" w14:textId="77777777" w:rsidR="00266FF3" w:rsidRDefault="00266FF3" w:rsidP="00266FF3">
      <w:pPr>
        <w:pStyle w:val="PL"/>
      </w:pPr>
      <w:r>
        <w:t xml:space="preserve">          type: array</w:t>
      </w:r>
    </w:p>
    <w:p w14:paraId="5E0EC777" w14:textId="77777777" w:rsidR="00266FF3" w:rsidRDefault="00266FF3" w:rsidP="00266FF3">
      <w:pPr>
        <w:pStyle w:val="PL"/>
      </w:pPr>
      <w:r>
        <w:t xml:space="preserve">          items:</w:t>
      </w:r>
    </w:p>
    <w:p w14:paraId="78070109" w14:textId="77777777" w:rsidR="00266FF3" w:rsidRDefault="00266FF3" w:rsidP="00266FF3">
      <w:pPr>
        <w:pStyle w:val="PL"/>
      </w:pPr>
      <w:r>
        <w:t xml:space="preserve">            $ref: '#/components/schemas/ConnectivityInfo'</w:t>
      </w:r>
    </w:p>
    <w:p w14:paraId="3FBFAA2F" w14:textId="77777777" w:rsidR="00266FF3" w:rsidRDefault="00266FF3" w:rsidP="00266FF3">
      <w:pPr>
        <w:pStyle w:val="PL"/>
      </w:pPr>
      <w:r>
        <w:t xml:space="preserve">          description: List of connectivity information for the UE.</w:t>
      </w:r>
    </w:p>
    <w:p w14:paraId="36F0A6EA" w14:textId="77777777" w:rsidR="00266FF3" w:rsidRDefault="00266FF3" w:rsidP="00266FF3">
      <w:pPr>
        <w:pStyle w:val="PL"/>
      </w:pPr>
      <w:r>
        <w:t xml:space="preserve">        notificationDestination:</w:t>
      </w:r>
    </w:p>
    <w:p w14:paraId="494030AE" w14:textId="77777777" w:rsidR="00266FF3" w:rsidRDefault="00266FF3" w:rsidP="00266FF3">
      <w:pPr>
        <w:pStyle w:val="PL"/>
      </w:pPr>
      <w:r>
        <w:t xml:space="preserve">          $ref: 'TS29122_CommonData.yaml#/components/schemas/Uri'</w:t>
      </w:r>
    </w:p>
    <w:p w14:paraId="3E985C9A" w14:textId="77777777" w:rsidR="00266FF3" w:rsidRDefault="00266FF3" w:rsidP="00266FF3">
      <w:pPr>
        <w:pStyle w:val="PL"/>
      </w:pPr>
      <w:r>
        <w:t xml:space="preserve">        requestTestNotification:</w:t>
      </w:r>
    </w:p>
    <w:p w14:paraId="76254E2B" w14:textId="77777777" w:rsidR="00266FF3" w:rsidRDefault="00266FF3" w:rsidP="00266FF3">
      <w:pPr>
        <w:pStyle w:val="PL"/>
      </w:pPr>
      <w:r>
        <w:t xml:space="preserve">          type: boolean</w:t>
      </w:r>
    </w:p>
    <w:p w14:paraId="1034B9BD" w14:textId="77777777" w:rsidR="00266FF3" w:rsidRDefault="00266FF3" w:rsidP="00266FF3">
      <w:pPr>
        <w:pStyle w:val="PL"/>
      </w:pPr>
      <w:r>
        <w:t xml:space="preserve">          description: Set to true by Subscriber to request the ECS to send a test notification. Set to false or omitted otherwise.</w:t>
      </w:r>
    </w:p>
    <w:p w14:paraId="51C653B6" w14:textId="77777777" w:rsidR="00266FF3" w:rsidRDefault="00266FF3" w:rsidP="00266FF3">
      <w:pPr>
        <w:pStyle w:val="PL"/>
      </w:pPr>
      <w:r>
        <w:t xml:space="preserve">        websockNotifConfig:</w:t>
      </w:r>
    </w:p>
    <w:p w14:paraId="408654F8" w14:textId="77777777" w:rsidR="00266FF3" w:rsidRDefault="00266FF3" w:rsidP="00266FF3">
      <w:pPr>
        <w:pStyle w:val="PL"/>
      </w:pPr>
      <w:r>
        <w:t xml:space="preserve">          $ref: 'TS29122_CommonData.yaml#/components/schemas/WebsockNotifConfig'</w:t>
      </w:r>
    </w:p>
    <w:p w14:paraId="7C767E7D" w14:textId="77777777" w:rsidR="00266FF3" w:rsidRDefault="00266FF3" w:rsidP="00266FF3">
      <w:pPr>
        <w:pStyle w:val="PL"/>
      </w:pPr>
      <w:r>
        <w:t xml:space="preserve">        suppFeat:</w:t>
      </w:r>
    </w:p>
    <w:p w14:paraId="68DF7DCA" w14:textId="77777777" w:rsidR="00266FF3" w:rsidRDefault="00266FF3" w:rsidP="00266FF3">
      <w:pPr>
        <w:pStyle w:val="PL"/>
      </w:pPr>
      <w:r>
        <w:t xml:space="preserve">          $ref: 'TS29571_CommonData.yaml#/components/schemas/SupportedFeatures'</w:t>
      </w:r>
    </w:p>
    <w:p w14:paraId="60E99C4D" w14:textId="77777777" w:rsidR="00266FF3" w:rsidRDefault="00266FF3" w:rsidP="00266FF3">
      <w:pPr>
        <w:pStyle w:val="PL"/>
      </w:pPr>
      <w:r>
        <w:t xml:space="preserve">      required:</w:t>
      </w:r>
    </w:p>
    <w:p w14:paraId="7D1E21B7" w14:textId="77777777" w:rsidR="00266FF3" w:rsidRDefault="00266FF3" w:rsidP="00266FF3">
      <w:pPr>
        <w:pStyle w:val="PL"/>
      </w:pPr>
      <w:r>
        <w:t xml:space="preserve">        - eecId</w:t>
      </w:r>
    </w:p>
    <w:p w14:paraId="08007154" w14:textId="77777777" w:rsidR="00266FF3" w:rsidRDefault="00266FF3" w:rsidP="00266FF3">
      <w:pPr>
        <w:pStyle w:val="PL"/>
      </w:pPr>
      <w:r>
        <w:t xml:space="preserve">    ServProvNotification:</w:t>
      </w:r>
    </w:p>
    <w:p w14:paraId="14086322" w14:textId="77777777" w:rsidR="00266FF3" w:rsidRDefault="00266FF3" w:rsidP="00266FF3">
      <w:pPr>
        <w:pStyle w:val="PL"/>
      </w:pPr>
      <w:r>
        <w:t xml:space="preserve">      description: Represents notification information of a service provisioning Event.</w:t>
      </w:r>
    </w:p>
    <w:p w14:paraId="20CFCAFF" w14:textId="77777777" w:rsidR="00266FF3" w:rsidRDefault="00266FF3" w:rsidP="00266FF3">
      <w:pPr>
        <w:pStyle w:val="PL"/>
      </w:pPr>
      <w:r>
        <w:t xml:space="preserve">      type: object</w:t>
      </w:r>
    </w:p>
    <w:p w14:paraId="5EAB6297" w14:textId="77777777" w:rsidR="00266FF3" w:rsidRDefault="00266FF3" w:rsidP="00266FF3">
      <w:pPr>
        <w:pStyle w:val="PL"/>
      </w:pPr>
      <w:r>
        <w:t xml:space="preserve">      properties:</w:t>
      </w:r>
    </w:p>
    <w:p w14:paraId="6FF21F68" w14:textId="77777777" w:rsidR="00266FF3" w:rsidRDefault="00266FF3" w:rsidP="00266FF3">
      <w:pPr>
        <w:pStyle w:val="PL"/>
      </w:pPr>
      <w:r>
        <w:t xml:space="preserve">        subId:</w:t>
      </w:r>
    </w:p>
    <w:p w14:paraId="36ABCFD8" w14:textId="77777777" w:rsidR="00266FF3" w:rsidRDefault="00266FF3" w:rsidP="00266FF3">
      <w:pPr>
        <w:pStyle w:val="PL"/>
      </w:pPr>
      <w:r>
        <w:t xml:space="preserve">          type: string</w:t>
      </w:r>
    </w:p>
    <w:p w14:paraId="78515D11" w14:textId="77777777" w:rsidR="00266FF3" w:rsidRDefault="00266FF3" w:rsidP="00266FF3">
      <w:pPr>
        <w:pStyle w:val="PL"/>
      </w:pPr>
      <w:r>
        <w:t xml:space="preserve">          description: Identifier of the individual service provisioning subscription for which the service provisioning notification is delivered.</w:t>
      </w:r>
    </w:p>
    <w:p w14:paraId="646C5FF1" w14:textId="77777777" w:rsidR="00266FF3" w:rsidRDefault="00266FF3" w:rsidP="00266FF3">
      <w:pPr>
        <w:pStyle w:val="PL"/>
      </w:pPr>
      <w:r>
        <w:t xml:space="preserve">        ednCnfgInfo:</w:t>
      </w:r>
    </w:p>
    <w:p w14:paraId="2CA989AD" w14:textId="77777777" w:rsidR="00266FF3" w:rsidRDefault="00266FF3" w:rsidP="00266FF3">
      <w:pPr>
        <w:pStyle w:val="PL"/>
      </w:pPr>
      <w:r>
        <w:t xml:space="preserve">          type: array</w:t>
      </w:r>
    </w:p>
    <w:p w14:paraId="7F13859D" w14:textId="77777777" w:rsidR="00266FF3" w:rsidRDefault="00266FF3" w:rsidP="00266FF3">
      <w:pPr>
        <w:pStyle w:val="PL"/>
      </w:pPr>
      <w:r>
        <w:t xml:space="preserve">          items:</w:t>
      </w:r>
    </w:p>
    <w:p w14:paraId="2AF9DB16" w14:textId="77777777" w:rsidR="00266FF3" w:rsidRDefault="00266FF3" w:rsidP="00266FF3">
      <w:pPr>
        <w:pStyle w:val="PL"/>
      </w:pPr>
      <w:r>
        <w:t xml:space="preserve">            $ref: '#/components/schemas/EDNConfigInfo'</w:t>
      </w:r>
    </w:p>
    <w:p w14:paraId="4E56A8FE" w14:textId="77777777" w:rsidR="00266FF3" w:rsidRDefault="00266FF3" w:rsidP="00266FF3">
      <w:pPr>
        <w:pStyle w:val="PL"/>
      </w:pPr>
      <w:r>
        <w:t xml:space="preserve">          minItems: 1</w:t>
      </w:r>
    </w:p>
    <w:p w14:paraId="6D9DF57B" w14:textId="77777777" w:rsidR="00266FF3" w:rsidRDefault="00266FF3" w:rsidP="00266FF3">
      <w:pPr>
        <w:pStyle w:val="PL"/>
      </w:pPr>
      <w:r>
        <w:t xml:space="preserve">          description: List of EDN configuration information.</w:t>
      </w:r>
    </w:p>
    <w:p w14:paraId="5FDF6E63" w14:textId="77777777" w:rsidR="00266FF3" w:rsidRDefault="00266FF3" w:rsidP="00266FF3">
      <w:pPr>
        <w:pStyle w:val="PL"/>
      </w:pPr>
      <w:r>
        <w:t xml:space="preserve">      required:</w:t>
      </w:r>
    </w:p>
    <w:p w14:paraId="199AABCD" w14:textId="77777777" w:rsidR="00266FF3" w:rsidRDefault="00266FF3" w:rsidP="00266FF3">
      <w:pPr>
        <w:pStyle w:val="PL"/>
      </w:pPr>
      <w:r>
        <w:t xml:space="preserve">        - subId</w:t>
      </w:r>
    </w:p>
    <w:p w14:paraId="5DBD9729" w14:textId="77777777" w:rsidR="00266FF3" w:rsidRDefault="00266FF3" w:rsidP="00266FF3">
      <w:pPr>
        <w:pStyle w:val="PL"/>
      </w:pPr>
      <w:r>
        <w:t xml:space="preserve">        - ednCnfgInfo</w:t>
      </w:r>
    </w:p>
    <w:p w14:paraId="4D5CE8DE" w14:textId="77777777" w:rsidR="00266FF3" w:rsidRDefault="00266FF3" w:rsidP="00266FF3">
      <w:pPr>
        <w:pStyle w:val="PL"/>
      </w:pPr>
      <w:r>
        <w:t xml:space="preserve">    ConnectivityInfo:</w:t>
      </w:r>
    </w:p>
    <w:p w14:paraId="005E78D9" w14:textId="77777777" w:rsidR="00266FF3" w:rsidRDefault="00266FF3" w:rsidP="00266FF3">
      <w:pPr>
        <w:pStyle w:val="PL"/>
      </w:pPr>
      <w:r>
        <w:t xml:space="preserve">      description: Represents the connectivity information for the UE.</w:t>
      </w:r>
    </w:p>
    <w:p w14:paraId="434EDB66" w14:textId="77777777" w:rsidR="00266FF3" w:rsidRDefault="00266FF3" w:rsidP="00266FF3">
      <w:pPr>
        <w:pStyle w:val="PL"/>
      </w:pPr>
      <w:r>
        <w:t xml:space="preserve">      type: object</w:t>
      </w:r>
    </w:p>
    <w:p w14:paraId="4343A53B" w14:textId="77777777" w:rsidR="00266FF3" w:rsidRDefault="00266FF3" w:rsidP="00266FF3">
      <w:pPr>
        <w:pStyle w:val="PL"/>
      </w:pPr>
      <w:r>
        <w:t xml:space="preserve">      properties:</w:t>
      </w:r>
    </w:p>
    <w:p w14:paraId="1526B41C" w14:textId="77777777" w:rsidR="00266FF3" w:rsidRDefault="00266FF3" w:rsidP="00266FF3">
      <w:pPr>
        <w:pStyle w:val="PL"/>
      </w:pPr>
      <w:r>
        <w:t xml:space="preserve">        plmnId:</w:t>
      </w:r>
    </w:p>
    <w:p w14:paraId="08D84A53" w14:textId="77777777" w:rsidR="00266FF3" w:rsidRDefault="00266FF3" w:rsidP="00266FF3">
      <w:pPr>
        <w:pStyle w:val="PL"/>
      </w:pPr>
      <w:r>
        <w:t xml:space="preserve">          $ref: 'TS29571_CommonData.yaml#/components/schemas/PlmnId'</w:t>
      </w:r>
    </w:p>
    <w:p w14:paraId="6CA815CF" w14:textId="77777777" w:rsidR="00266FF3" w:rsidRDefault="00266FF3" w:rsidP="00266FF3">
      <w:pPr>
        <w:pStyle w:val="PL"/>
      </w:pPr>
      <w:r>
        <w:t xml:space="preserve">        ssId:</w:t>
      </w:r>
    </w:p>
    <w:p w14:paraId="0759A73B" w14:textId="77777777" w:rsidR="00266FF3" w:rsidRDefault="00266FF3" w:rsidP="00266FF3">
      <w:pPr>
        <w:pStyle w:val="PL"/>
      </w:pPr>
      <w:r>
        <w:t xml:space="preserve">          type: string</w:t>
      </w:r>
    </w:p>
    <w:p w14:paraId="15712DD2" w14:textId="77777777" w:rsidR="00266FF3" w:rsidRDefault="00266FF3" w:rsidP="00266FF3">
      <w:pPr>
        <w:pStyle w:val="PL"/>
      </w:pPr>
      <w:r>
        <w:t xml:space="preserve">          description: Identifies the SSID of the access point to which the UE is attached.</w:t>
      </w:r>
    </w:p>
    <w:p w14:paraId="31F78B49" w14:textId="77777777" w:rsidR="00266FF3" w:rsidRDefault="00266FF3" w:rsidP="00266FF3">
      <w:pPr>
        <w:pStyle w:val="PL"/>
      </w:pPr>
      <w:r>
        <w:t xml:space="preserve">    EDNConfigInfo:</w:t>
      </w:r>
    </w:p>
    <w:p w14:paraId="00A739A1" w14:textId="77777777" w:rsidR="00266FF3" w:rsidRDefault="00266FF3" w:rsidP="00266FF3">
      <w:pPr>
        <w:pStyle w:val="PL"/>
      </w:pPr>
      <w:r>
        <w:t xml:space="preserve">      description: Represents the EDN information.</w:t>
      </w:r>
    </w:p>
    <w:p w14:paraId="2A5A7B41" w14:textId="77777777" w:rsidR="00266FF3" w:rsidRDefault="00266FF3" w:rsidP="00266FF3">
      <w:pPr>
        <w:pStyle w:val="PL"/>
      </w:pPr>
      <w:r>
        <w:t xml:space="preserve">      type: object</w:t>
      </w:r>
    </w:p>
    <w:p w14:paraId="6C373511" w14:textId="77777777" w:rsidR="00266FF3" w:rsidRDefault="00266FF3" w:rsidP="00266FF3">
      <w:pPr>
        <w:pStyle w:val="PL"/>
      </w:pPr>
      <w:r>
        <w:t xml:space="preserve">      properties:</w:t>
      </w:r>
    </w:p>
    <w:p w14:paraId="1CFBCB52" w14:textId="77777777" w:rsidR="00266FF3" w:rsidRDefault="00266FF3" w:rsidP="00266FF3">
      <w:pPr>
        <w:pStyle w:val="PL"/>
      </w:pPr>
      <w:r>
        <w:t xml:space="preserve">        ednConInfo:</w:t>
      </w:r>
    </w:p>
    <w:p w14:paraId="02B3C782" w14:textId="77777777" w:rsidR="00266FF3" w:rsidRDefault="00266FF3" w:rsidP="00266FF3">
      <w:pPr>
        <w:pStyle w:val="PL"/>
      </w:pPr>
      <w:r>
        <w:t xml:space="preserve">          $ref: '#/components/schemas/EDNConInfo'</w:t>
      </w:r>
    </w:p>
    <w:p w14:paraId="45F97AFA" w14:textId="77777777" w:rsidR="00266FF3" w:rsidRDefault="00266FF3" w:rsidP="00266FF3">
      <w:pPr>
        <w:pStyle w:val="PL"/>
      </w:pPr>
      <w:r>
        <w:t xml:space="preserve">        eess:</w:t>
      </w:r>
    </w:p>
    <w:p w14:paraId="0EEF9DDF" w14:textId="77777777" w:rsidR="00266FF3" w:rsidRDefault="00266FF3" w:rsidP="00266FF3">
      <w:pPr>
        <w:pStyle w:val="PL"/>
      </w:pPr>
      <w:r>
        <w:t xml:space="preserve">          type: array</w:t>
      </w:r>
    </w:p>
    <w:p w14:paraId="19881E59" w14:textId="77777777" w:rsidR="00266FF3" w:rsidRDefault="00266FF3" w:rsidP="00266FF3">
      <w:pPr>
        <w:pStyle w:val="PL"/>
      </w:pPr>
      <w:r>
        <w:t xml:space="preserve">          items:</w:t>
      </w:r>
    </w:p>
    <w:p w14:paraId="160107DD" w14:textId="77777777" w:rsidR="00266FF3" w:rsidRDefault="00266FF3" w:rsidP="00266FF3">
      <w:pPr>
        <w:pStyle w:val="PL"/>
      </w:pPr>
      <w:r>
        <w:t xml:space="preserve">            $ref: '#/components/schemas/EESInfo'</w:t>
      </w:r>
    </w:p>
    <w:p w14:paraId="4097605C" w14:textId="77777777" w:rsidR="00266FF3" w:rsidRDefault="00266FF3" w:rsidP="00266FF3">
      <w:pPr>
        <w:pStyle w:val="PL"/>
      </w:pPr>
      <w:r>
        <w:t xml:space="preserve">          minItems: 1</w:t>
      </w:r>
    </w:p>
    <w:p w14:paraId="0A58704F" w14:textId="77777777" w:rsidR="00266FF3" w:rsidRDefault="00266FF3" w:rsidP="00266FF3">
      <w:pPr>
        <w:pStyle w:val="PL"/>
      </w:pPr>
      <w:r>
        <w:t xml:space="preserve">          description: Contains the list of EESs of the EDN.</w:t>
      </w:r>
    </w:p>
    <w:p w14:paraId="7DD933BA" w14:textId="77777777" w:rsidR="00266FF3" w:rsidRDefault="00266FF3" w:rsidP="00266FF3">
      <w:pPr>
        <w:pStyle w:val="PL"/>
      </w:pPr>
      <w:r>
        <w:t xml:space="preserve">        lifeTime:</w:t>
      </w:r>
    </w:p>
    <w:p w14:paraId="10A26D25" w14:textId="77777777" w:rsidR="00266FF3" w:rsidRDefault="00266FF3" w:rsidP="00266FF3">
      <w:pPr>
        <w:pStyle w:val="PL"/>
      </w:pPr>
      <w:r>
        <w:t xml:space="preserve">          $ref: 'TS29122_CommonData.yaml#/components/schemas/DateTime'</w:t>
      </w:r>
    </w:p>
    <w:p w14:paraId="4241E09C" w14:textId="77777777" w:rsidR="00266FF3" w:rsidRDefault="00266FF3" w:rsidP="00266FF3">
      <w:pPr>
        <w:pStyle w:val="PL"/>
      </w:pPr>
      <w:r>
        <w:t xml:space="preserve">      required:</w:t>
      </w:r>
    </w:p>
    <w:p w14:paraId="7452950A" w14:textId="77777777" w:rsidR="00266FF3" w:rsidRDefault="00266FF3" w:rsidP="00266FF3">
      <w:pPr>
        <w:pStyle w:val="PL"/>
      </w:pPr>
      <w:r>
        <w:t xml:space="preserve">        - ednConInfo</w:t>
      </w:r>
    </w:p>
    <w:p w14:paraId="1F2C8EB4" w14:textId="77777777" w:rsidR="00266FF3" w:rsidRDefault="00266FF3" w:rsidP="00266FF3">
      <w:pPr>
        <w:pStyle w:val="PL"/>
      </w:pPr>
      <w:r>
        <w:t xml:space="preserve">        - eess</w:t>
      </w:r>
    </w:p>
    <w:p w14:paraId="0B6B62CA" w14:textId="77777777" w:rsidR="00266FF3" w:rsidRDefault="00266FF3" w:rsidP="00266FF3">
      <w:pPr>
        <w:pStyle w:val="PL"/>
      </w:pPr>
      <w:r>
        <w:t xml:space="preserve">    EDNConInfo:</w:t>
      </w:r>
    </w:p>
    <w:p w14:paraId="31B9993B" w14:textId="77777777" w:rsidR="00266FF3" w:rsidRDefault="00266FF3" w:rsidP="00266FF3">
      <w:pPr>
        <w:pStyle w:val="PL"/>
      </w:pPr>
      <w:r>
        <w:t xml:space="preserve">      description: Represents an EDN connection information .</w:t>
      </w:r>
    </w:p>
    <w:p w14:paraId="3838289A" w14:textId="77777777" w:rsidR="00266FF3" w:rsidRDefault="00266FF3" w:rsidP="00266FF3">
      <w:pPr>
        <w:pStyle w:val="PL"/>
      </w:pPr>
      <w:r>
        <w:t xml:space="preserve">      type: object</w:t>
      </w:r>
    </w:p>
    <w:p w14:paraId="5D7A7050" w14:textId="77777777" w:rsidR="00266FF3" w:rsidRDefault="00266FF3" w:rsidP="00266FF3">
      <w:pPr>
        <w:pStyle w:val="PL"/>
      </w:pPr>
      <w:r>
        <w:t xml:space="preserve">      properties:</w:t>
      </w:r>
    </w:p>
    <w:p w14:paraId="3D339B22" w14:textId="77777777" w:rsidR="00266FF3" w:rsidRDefault="00266FF3" w:rsidP="00266FF3">
      <w:pPr>
        <w:pStyle w:val="PL"/>
      </w:pPr>
      <w:r>
        <w:t xml:space="preserve">        dnn:</w:t>
      </w:r>
    </w:p>
    <w:p w14:paraId="7FD33AAB" w14:textId="77777777" w:rsidR="00266FF3" w:rsidRDefault="00266FF3" w:rsidP="00266FF3">
      <w:pPr>
        <w:pStyle w:val="PL"/>
      </w:pPr>
      <w:r>
        <w:t xml:space="preserve">          $ref: 'TS29571_CommonData.yaml#/components/schemas/Dnn'</w:t>
      </w:r>
    </w:p>
    <w:p w14:paraId="657EB1B9" w14:textId="77777777" w:rsidR="00266FF3" w:rsidRDefault="00266FF3" w:rsidP="00266FF3">
      <w:pPr>
        <w:pStyle w:val="PL"/>
      </w:pPr>
      <w:r>
        <w:t xml:space="preserve">        snssai:</w:t>
      </w:r>
    </w:p>
    <w:p w14:paraId="4874ECEF" w14:textId="77777777" w:rsidR="00266FF3" w:rsidRDefault="00266FF3" w:rsidP="00266FF3">
      <w:pPr>
        <w:pStyle w:val="PL"/>
      </w:pPr>
      <w:r>
        <w:lastRenderedPageBreak/>
        <w:t xml:space="preserve">          $ref: 'TS29571_CommonData.yaml#/components/schemas/Snssai'</w:t>
      </w:r>
    </w:p>
    <w:p w14:paraId="48B267C9" w14:textId="77777777" w:rsidR="00266FF3" w:rsidRDefault="00266FF3" w:rsidP="00266FF3">
      <w:pPr>
        <w:pStyle w:val="PL"/>
      </w:pPr>
      <w:r>
        <w:t xml:space="preserve">        ednTopoSrvArea:</w:t>
      </w:r>
    </w:p>
    <w:p w14:paraId="7F44777C" w14:textId="77777777" w:rsidR="00266FF3" w:rsidRDefault="00266FF3" w:rsidP="00266FF3">
      <w:pPr>
        <w:pStyle w:val="PL"/>
      </w:pPr>
      <w:r>
        <w:t xml:space="preserve">          $ref: 'TS29122_CommonData.yaml#/components/schemas/LocationArea5G'</w:t>
      </w:r>
    </w:p>
    <w:p w14:paraId="00A8DEB7" w14:textId="77777777" w:rsidR="00266FF3" w:rsidRDefault="00266FF3" w:rsidP="00266FF3">
      <w:pPr>
        <w:pStyle w:val="PL"/>
      </w:pPr>
      <w:r>
        <w:t xml:space="preserve">    EESInfo:</w:t>
      </w:r>
    </w:p>
    <w:p w14:paraId="6974BFF6" w14:textId="77777777" w:rsidR="00266FF3" w:rsidRDefault="00266FF3" w:rsidP="00266FF3">
      <w:pPr>
        <w:pStyle w:val="PL"/>
      </w:pPr>
      <w:r>
        <w:t xml:space="preserve">      description: Represents EES information.</w:t>
      </w:r>
    </w:p>
    <w:p w14:paraId="3EF52406" w14:textId="77777777" w:rsidR="00266FF3" w:rsidRDefault="00266FF3" w:rsidP="00266FF3">
      <w:pPr>
        <w:pStyle w:val="PL"/>
      </w:pPr>
      <w:r>
        <w:t xml:space="preserve">      type: object</w:t>
      </w:r>
    </w:p>
    <w:p w14:paraId="5D73CF72" w14:textId="77777777" w:rsidR="00266FF3" w:rsidRDefault="00266FF3" w:rsidP="00266FF3">
      <w:pPr>
        <w:pStyle w:val="PL"/>
      </w:pPr>
      <w:r>
        <w:t xml:space="preserve">      properties:</w:t>
      </w:r>
    </w:p>
    <w:p w14:paraId="3EEA3D61" w14:textId="77777777" w:rsidR="00266FF3" w:rsidRDefault="00266FF3" w:rsidP="00266FF3">
      <w:pPr>
        <w:pStyle w:val="PL"/>
      </w:pPr>
      <w:r>
        <w:t xml:space="preserve">        eesId:</w:t>
      </w:r>
    </w:p>
    <w:p w14:paraId="3B417A78" w14:textId="77777777" w:rsidR="00266FF3" w:rsidRDefault="00266FF3" w:rsidP="00266FF3">
      <w:pPr>
        <w:pStyle w:val="PL"/>
      </w:pPr>
      <w:r>
        <w:t xml:space="preserve">          type: string</w:t>
      </w:r>
    </w:p>
    <w:p w14:paraId="5A042B54" w14:textId="77777777" w:rsidR="00266FF3" w:rsidRDefault="00266FF3" w:rsidP="00266FF3">
      <w:pPr>
        <w:pStyle w:val="PL"/>
      </w:pPr>
      <w:r>
        <w:t xml:space="preserve">          description: Identity of the EES</w:t>
      </w:r>
    </w:p>
    <w:p w14:paraId="6CFF1845" w14:textId="77777777" w:rsidR="00266FF3" w:rsidRDefault="00266FF3" w:rsidP="00266FF3">
      <w:pPr>
        <w:pStyle w:val="PL"/>
      </w:pPr>
      <w:r>
        <w:t xml:space="preserve">        # endPt:</w:t>
      </w:r>
    </w:p>
    <w:p w14:paraId="1152F858" w14:textId="77777777" w:rsidR="00266FF3" w:rsidRDefault="00266FF3" w:rsidP="00266FF3">
      <w:pPr>
        <w:pStyle w:val="PL"/>
      </w:pPr>
      <w:r>
        <w:t xml:space="preserve">          # $ref: 'TS29558_CommonData.yaml#/components/schemas/EndPoint' </w:t>
      </w:r>
    </w:p>
    <w:p w14:paraId="370E0363" w14:textId="77777777" w:rsidR="00266FF3" w:rsidRDefault="00266FF3" w:rsidP="00266FF3">
      <w:pPr>
        <w:pStyle w:val="PL"/>
      </w:pPr>
      <w:r>
        <w:t xml:space="preserve">          # description: Endpoint information (e.g. URI, FQDN, IP address) used to communicate with the EES.</w:t>
      </w:r>
    </w:p>
    <w:p w14:paraId="2FA4C861" w14:textId="77777777" w:rsidR="00266FF3" w:rsidRDefault="00266FF3" w:rsidP="00266FF3">
      <w:pPr>
        <w:pStyle w:val="PL"/>
      </w:pPr>
      <w:r>
        <w:t xml:space="preserve">        easIds:</w:t>
      </w:r>
    </w:p>
    <w:p w14:paraId="5FA7FBCA" w14:textId="77777777" w:rsidR="00266FF3" w:rsidRDefault="00266FF3" w:rsidP="00266FF3">
      <w:pPr>
        <w:pStyle w:val="PL"/>
      </w:pPr>
      <w:r>
        <w:t xml:space="preserve">          type: array</w:t>
      </w:r>
    </w:p>
    <w:p w14:paraId="4A736A52" w14:textId="77777777" w:rsidR="00266FF3" w:rsidRDefault="00266FF3" w:rsidP="00266FF3">
      <w:pPr>
        <w:pStyle w:val="PL"/>
      </w:pPr>
      <w:r>
        <w:t xml:space="preserve">          items:</w:t>
      </w:r>
    </w:p>
    <w:p w14:paraId="48C2A1E2" w14:textId="77777777" w:rsidR="00266FF3" w:rsidRDefault="00266FF3" w:rsidP="00266FF3">
      <w:pPr>
        <w:pStyle w:val="PL"/>
      </w:pPr>
      <w:r>
        <w:t xml:space="preserve">            type: string</w:t>
      </w:r>
    </w:p>
    <w:p w14:paraId="6DC929A0" w14:textId="77777777" w:rsidR="00266FF3" w:rsidRDefault="00266FF3" w:rsidP="00266FF3">
      <w:pPr>
        <w:pStyle w:val="PL"/>
      </w:pPr>
      <w:r>
        <w:t xml:space="preserve">          description: Identities of the Edge Application Servers registered with the EES.</w:t>
      </w:r>
    </w:p>
    <w:p w14:paraId="594EC6C0" w14:textId="77777777" w:rsidR="00266FF3" w:rsidRDefault="00266FF3" w:rsidP="00266FF3">
      <w:pPr>
        <w:pStyle w:val="PL"/>
      </w:pPr>
      <w:r>
        <w:t xml:space="preserve">        ecspInfo:</w:t>
      </w:r>
    </w:p>
    <w:p w14:paraId="3E2B95AF" w14:textId="77777777" w:rsidR="00266FF3" w:rsidRDefault="00266FF3" w:rsidP="00266FF3">
      <w:pPr>
        <w:pStyle w:val="PL"/>
      </w:pPr>
      <w:r>
        <w:t xml:space="preserve">          type: string</w:t>
      </w:r>
    </w:p>
    <w:p w14:paraId="291A1D90" w14:textId="77777777" w:rsidR="00266FF3" w:rsidRDefault="00266FF3" w:rsidP="00266FF3">
      <w:pPr>
        <w:pStyle w:val="PL"/>
      </w:pPr>
      <w:r>
        <w:t xml:space="preserve">          description: Represents an ECSP Information.</w:t>
      </w:r>
    </w:p>
    <w:p w14:paraId="69ECDF9F" w14:textId="77777777" w:rsidR="00266FF3" w:rsidRDefault="00266FF3" w:rsidP="00266FF3">
      <w:pPr>
        <w:pStyle w:val="PL"/>
      </w:pPr>
      <w:r>
        <w:t xml:space="preserve">        svcArea:</w:t>
      </w:r>
    </w:p>
    <w:p w14:paraId="3F4BCD73" w14:textId="77777777" w:rsidR="00266FF3" w:rsidRDefault="00266FF3" w:rsidP="00266FF3">
      <w:pPr>
        <w:pStyle w:val="PL"/>
      </w:pPr>
      <w:r>
        <w:t xml:space="preserve">          $ref: 'TS29122_CommonData.yaml#/components/schemas/LocationArea5G'</w:t>
      </w:r>
    </w:p>
    <w:p w14:paraId="5A1583D3" w14:textId="77777777" w:rsidR="00266FF3" w:rsidRDefault="00266FF3" w:rsidP="00266FF3">
      <w:pPr>
        <w:pStyle w:val="PL"/>
      </w:pPr>
      <w:r>
        <w:t xml:space="preserve">        dnais:</w:t>
      </w:r>
    </w:p>
    <w:p w14:paraId="066F27B2" w14:textId="77777777" w:rsidR="00266FF3" w:rsidRDefault="00266FF3" w:rsidP="00266FF3">
      <w:pPr>
        <w:pStyle w:val="PL"/>
      </w:pPr>
      <w:r>
        <w:t xml:space="preserve">          type: array</w:t>
      </w:r>
    </w:p>
    <w:p w14:paraId="71529CAC" w14:textId="77777777" w:rsidR="00266FF3" w:rsidRDefault="00266FF3" w:rsidP="00266FF3">
      <w:pPr>
        <w:pStyle w:val="PL"/>
      </w:pPr>
      <w:r>
        <w:t xml:space="preserve">          items:</w:t>
      </w:r>
    </w:p>
    <w:p w14:paraId="0951577E" w14:textId="77777777" w:rsidR="00266FF3" w:rsidRDefault="00266FF3" w:rsidP="00266FF3">
      <w:pPr>
        <w:pStyle w:val="PL"/>
      </w:pPr>
      <w:r>
        <w:t xml:space="preserve">            $ref: 'TS29571_CommonData.yaml#/components/schemas/Dnai'</w:t>
      </w:r>
    </w:p>
    <w:p w14:paraId="10962A8F" w14:textId="77777777" w:rsidR="00266FF3" w:rsidRDefault="00266FF3" w:rsidP="00266FF3">
      <w:pPr>
        <w:pStyle w:val="PL"/>
      </w:pPr>
      <w:r>
        <w:t xml:space="preserve">          description: Represents list of Data network access identifier.</w:t>
      </w:r>
    </w:p>
    <w:p w14:paraId="6BEB62C0" w14:textId="77777777" w:rsidR="00266FF3" w:rsidRDefault="00266FF3" w:rsidP="00266FF3">
      <w:pPr>
        <w:pStyle w:val="PL"/>
      </w:pPr>
      <w:r>
        <w:t xml:space="preserve">        # eesSvcContSupp:</w:t>
      </w:r>
    </w:p>
    <w:p w14:paraId="40383F6F" w14:textId="77777777" w:rsidR="00266FF3" w:rsidRDefault="00266FF3" w:rsidP="00266FF3">
      <w:pPr>
        <w:pStyle w:val="PL"/>
      </w:pPr>
      <w:r>
        <w:t xml:space="preserve">          # type: array</w:t>
      </w:r>
    </w:p>
    <w:p w14:paraId="48E65D84" w14:textId="77777777" w:rsidR="00266FF3" w:rsidRDefault="00266FF3" w:rsidP="00266FF3">
      <w:pPr>
        <w:pStyle w:val="PL"/>
      </w:pPr>
      <w:r>
        <w:t xml:space="preserve">          # items:</w:t>
      </w:r>
    </w:p>
    <w:p w14:paraId="489E62C6" w14:textId="77777777" w:rsidR="00266FF3" w:rsidRDefault="00266FF3" w:rsidP="00266FF3">
      <w:pPr>
        <w:pStyle w:val="PL"/>
      </w:pPr>
      <w:r>
        <w:t xml:space="preserve">            # $ref: 'TS29558_CommonData.yaml#/components/schemas/ACRScenario'</w:t>
      </w:r>
    </w:p>
    <w:p w14:paraId="7F402D41" w14:textId="77777777" w:rsidR="00266FF3" w:rsidRDefault="00266FF3" w:rsidP="00266FF3">
      <w:pPr>
        <w:pStyle w:val="PL"/>
      </w:pPr>
      <w:r>
        <w:t xml:space="preserve">          # description: Indicates if the EES supports service continuity or not, also indicates which ACR scenarios are supported by the EES.</w:t>
      </w:r>
    </w:p>
    <w:p w14:paraId="5C1502F5" w14:textId="77777777" w:rsidR="00266FF3" w:rsidRDefault="00266FF3" w:rsidP="00266FF3">
      <w:pPr>
        <w:pStyle w:val="PL"/>
      </w:pPr>
      <w:r>
        <w:t xml:space="preserve">        eecRegConf:</w:t>
      </w:r>
    </w:p>
    <w:p w14:paraId="2D1F6405" w14:textId="77777777" w:rsidR="00266FF3" w:rsidRDefault="00266FF3" w:rsidP="00266FF3">
      <w:pPr>
        <w:pStyle w:val="PL"/>
      </w:pPr>
      <w:r>
        <w:t xml:space="preserve">          type: boolean</w:t>
      </w:r>
    </w:p>
    <w:p w14:paraId="284CE6B0" w14:textId="77777777" w:rsidR="00266FF3" w:rsidRDefault="00266FF3" w:rsidP="00266FF3">
      <w:pPr>
        <w:pStyle w:val="PL"/>
      </w:pPr>
      <w:r>
        <w:t xml:space="preserve">          description: Indicates whether the EEC is required to register on the EES to use edge services or not.</w:t>
      </w:r>
    </w:p>
    <w:p w14:paraId="293AC3BB" w14:textId="77777777" w:rsidR="00266FF3" w:rsidRDefault="00266FF3" w:rsidP="00266FF3">
      <w:pPr>
        <w:pStyle w:val="PL"/>
      </w:pPr>
      <w:r>
        <w:t xml:space="preserve">      required:</w:t>
      </w:r>
    </w:p>
    <w:p w14:paraId="4E73B5F3" w14:textId="77777777" w:rsidR="00266FF3" w:rsidRDefault="00266FF3" w:rsidP="00266FF3">
      <w:pPr>
        <w:pStyle w:val="PL"/>
      </w:pPr>
      <w:r>
        <w:t xml:space="preserve">        - eesId</w:t>
      </w:r>
    </w:p>
    <w:p w14:paraId="31B8BD6B" w14:textId="77777777" w:rsidR="00EE33D2" w:rsidRDefault="00266FF3" w:rsidP="00EE33D2">
      <w:pPr>
        <w:pStyle w:val="PL"/>
      </w:pPr>
      <w:r>
        <w:t xml:space="preserve">        - eecRegConf</w:t>
      </w:r>
    </w:p>
    <w:p w14:paraId="17477516" w14:textId="77777777" w:rsidR="00EE33D2" w:rsidRDefault="00EE33D2" w:rsidP="00EE33D2">
      <w:pPr>
        <w:pStyle w:val="PL"/>
      </w:pPr>
      <w:r>
        <w:t xml:space="preserve">    ECSServProvSubscriptionPatch:</w:t>
      </w:r>
    </w:p>
    <w:p w14:paraId="2B637DD9" w14:textId="77777777" w:rsidR="00EE33D2" w:rsidRDefault="00EE33D2" w:rsidP="00EE33D2">
      <w:pPr>
        <w:pStyle w:val="PL"/>
      </w:pPr>
      <w:r>
        <w:t xml:space="preserve">      description: Represents an individual service provisioning subscription resource.</w:t>
      </w:r>
    </w:p>
    <w:p w14:paraId="22DFB1CB" w14:textId="77777777" w:rsidR="00EE33D2" w:rsidRDefault="00EE33D2" w:rsidP="00EE33D2">
      <w:pPr>
        <w:pStyle w:val="PL"/>
      </w:pPr>
      <w:r>
        <w:t xml:space="preserve">      type: object</w:t>
      </w:r>
    </w:p>
    <w:p w14:paraId="7AB488EB" w14:textId="77777777" w:rsidR="00EE33D2" w:rsidRDefault="00EE33D2" w:rsidP="00EE33D2">
      <w:pPr>
        <w:pStyle w:val="PL"/>
      </w:pPr>
      <w:r>
        <w:t xml:space="preserve">      properties:</w:t>
      </w:r>
    </w:p>
    <w:p w14:paraId="7AF586D8" w14:textId="77777777" w:rsidR="00EE33D2" w:rsidRDefault="00EE33D2" w:rsidP="00EE33D2">
      <w:pPr>
        <w:pStyle w:val="PL"/>
      </w:pPr>
      <w:r>
        <w:t xml:space="preserve">        acProfs:</w:t>
      </w:r>
    </w:p>
    <w:p w14:paraId="384306D4" w14:textId="77777777" w:rsidR="00EE33D2" w:rsidRDefault="00EE33D2" w:rsidP="00EE33D2">
      <w:pPr>
        <w:pStyle w:val="PL"/>
      </w:pPr>
      <w:r>
        <w:t xml:space="preserve">          type: array</w:t>
      </w:r>
    </w:p>
    <w:p w14:paraId="7E69BE51" w14:textId="77777777" w:rsidR="00EE33D2" w:rsidRDefault="00EE33D2" w:rsidP="00EE33D2">
      <w:pPr>
        <w:pStyle w:val="PL"/>
      </w:pPr>
      <w:r>
        <w:t xml:space="preserve">          items:</w:t>
      </w:r>
    </w:p>
    <w:p w14:paraId="39B71852" w14:textId="77777777" w:rsidR="00EE33D2" w:rsidRDefault="00EE33D2" w:rsidP="00EE33D2">
      <w:pPr>
        <w:pStyle w:val="PL"/>
      </w:pPr>
      <w:r>
        <w:t xml:space="preserve">            $ref: 'TS24558_Eees_EECRegistration.yaml#/components/schemas/ACProfile'</w:t>
      </w:r>
    </w:p>
    <w:p w14:paraId="402CD509" w14:textId="77777777" w:rsidR="00EE33D2" w:rsidRDefault="00EE33D2" w:rsidP="00EE33D2">
      <w:pPr>
        <w:pStyle w:val="PL"/>
      </w:pPr>
      <w:r>
        <w:t xml:space="preserve">          description: Information about services the EEC wants to connect to.</w:t>
      </w:r>
    </w:p>
    <w:p w14:paraId="12F58C8B" w14:textId="77777777" w:rsidR="00EE33D2" w:rsidRDefault="00EE33D2" w:rsidP="00EE33D2">
      <w:pPr>
        <w:pStyle w:val="PL"/>
      </w:pPr>
      <w:r>
        <w:t xml:space="preserve">        expTime:</w:t>
      </w:r>
    </w:p>
    <w:p w14:paraId="711D74E7" w14:textId="77777777" w:rsidR="00EE33D2" w:rsidRDefault="00EE33D2" w:rsidP="00EE33D2">
      <w:pPr>
        <w:pStyle w:val="PL"/>
      </w:pPr>
      <w:r>
        <w:t xml:space="preserve">          $ref: 'TS29122_CommonData.yaml#/components/schemas/DateTime'</w:t>
      </w:r>
    </w:p>
    <w:p w14:paraId="121ABBE8" w14:textId="77777777" w:rsidR="00EE33D2" w:rsidRDefault="00EE33D2" w:rsidP="00EE33D2">
      <w:pPr>
        <w:pStyle w:val="PL"/>
      </w:pPr>
      <w:r>
        <w:t xml:space="preserve">        eecSvcContSupp:</w:t>
      </w:r>
    </w:p>
    <w:p w14:paraId="26A75BAB" w14:textId="77777777" w:rsidR="00EE33D2" w:rsidRDefault="00EE33D2" w:rsidP="00EE33D2">
      <w:pPr>
        <w:pStyle w:val="PL"/>
      </w:pPr>
      <w:r>
        <w:t xml:space="preserve">          type: array</w:t>
      </w:r>
    </w:p>
    <w:p w14:paraId="7D748549" w14:textId="77777777" w:rsidR="00EE33D2" w:rsidRDefault="00EE33D2" w:rsidP="00EE33D2">
      <w:pPr>
        <w:pStyle w:val="PL"/>
      </w:pPr>
      <w:r>
        <w:t xml:space="preserve">          items:</w:t>
      </w:r>
    </w:p>
    <w:p w14:paraId="7A2A3D5F" w14:textId="77777777" w:rsidR="00EE33D2" w:rsidRDefault="00EE33D2" w:rsidP="00EE33D2">
      <w:pPr>
        <w:pStyle w:val="PL"/>
      </w:pPr>
      <w:r>
        <w:t xml:space="preserve">            $ref: 'TS29558_Eecs_EESRegistration.yaml#/components/schemas/ACRScenario'</w:t>
      </w:r>
    </w:p>
    <w:p w14:paraId="41816F74" w14:textId="77777777" w:rsidR="00EE33D2" w:rsidRDefault="00EE33D2" w:rsidP="00EE33D2">
      <w:pPr>
        <w:pStyle w:val="PL"/>
      </w:pPr>
      <w:r>
        <w:t xml:space="preserve">          description: Indicates if the EEC supports service continuity or not, also indicates which ACR scenarios are supported by the EEC.</w:t>
      </w:r>
    </w:p>
    <w:p w14:paraId="1D9D9E6B" w14:textId="77777777" w:rsidR="00EE33D2" w:rsidRDefault="00EE33D2" w:rsidP="00EE33D2">
      <w:pPr>
        <w:pStyle w:val="PL"/>
      </w:pPr>
      <w:r>
        <w:t xml:space="preserve">        connInfo:</w:t>
      </w:r>
    </w:p>
    <w:p w14:paraId="42D32A37" w14:textId="77777777" w:rsidR="00EE33D2" w:rsidRDefault="00EE33D2" w:rsidP="00EE33D2">
      <w:pPr>
        <w:pStyle w:val="PL"/>
      </w:pPr>
      <w:r>
        <w:t xml:space="preserve">          type: array</w:t>
      </w:r>
    </w:p>
    <w:p w14:paraId="3A07546D" w14:textId="77777777" w:rsidR="00EE33D2" w:rsidRDefault="00EE33D2" w:rsidP="00EE33D2">
      <w:pPr>
        <w:pStyle w:val="PL"/>
      </w:pPr>
      <w:r>
        <w:t xml:space="preserve">          items:</w:t>
      </w:r>
    </w:p>
    <w:p w14:paraId="463EA846" w14:textId="77777777" w:rsidR="00EE33D2" w:rsidRDefault="00EE33D2" w:rsidP="00EE33D2">
      <w:pPr>
        <w:pStyle w:val="PL"/>
      </w:pPr>
      <w:r>
        <w:t xml:space="preserve">            $ref: '#/components/schemas/ConnectivityInfo'</w:t>
      </w:r>
    </w:p>
    <w:p w14:paraId="4817FD06" w14:textId="6CCA54A0" w:rsidR="00266FF3" w:rsidRDefault="00EE33D2" w:rsidP="00EE33D2">
      <w:pPr>
        <w:pStyle w:val="PL"/>
      </w:pPr>
      <w:r>
        <w:t xml:space="preserve">          description: List of connectivity information for the UE.</w:t>
      </w:r>
    </w:p>
    <w:p w14:paraId="4289A9BA" w14:textId="71303F9C" w:rsidR="00266FF3" w:rsidRPr="00AC1E1E" w:rsidRDefault="00266FF3" w:rsidP="000136D7">
      <w:pPr>
        <w:pStyle w:val="PL"/>
      </w:pPr>
      <w:r>
        <w:t xml:space="preserve"> </w:t>
      </w:r>
    </w:p>
    <w:p w14:paraId="279B6493" w14:textId="7270424A" w:rsidR="00787564" w:rsidRDefault="00787564" w:rsidP="00787564">
      <w:pPr>
        <w:pStyle w:val="Heading8"/>
      </w:pPr>
      <w:bookmarkStart w:id="567" w:name="_Toc65746350"/>
      <w:bookmarkStart w:id="568" w:name="_Toc96848353"/>
      <w:r>
        <w:t xml:space="preserve">Annex </w:t>
      </w:r>
      <w:r w:rsidR="00F44ED1">
        <w:t>B</w:t>
      </w:r>
      <w:r w:rsidRPr="004D3578">
        <w:t xml:space="preserve"> (informative):</w:t>
      </w:r>
      <w:r w:rsidRPr="004D3578">
        <w:br/>
      </w:r>
      <w:r>
        <w:t xml:space="preserve">Protocol </w:t>
      </w:r>
      <w:r w:rsidR="00D45313">
        <w:t>o</w:t>
      </w:r>
      <w:r>
        <w:t>ptions considered for EDGE-4 reference point</w:t>
      </w:r>
      <w:bookmarkEnd w:id="567"/>
      <w:bookmarkEnd w:id="568"/>
    </w:p>
    <w:p w14:paraId="5C05A8EC" w14:textId="1D5D46B0" w:rsidR="00DE3141" w:rsidRDefault="00DE3141" w:rsidP="007D375D">
      <w:r>
        <w:t>This clause describes protocol options for EDGE-4 reference p</w:t>
      </w:r>
      <w:r w:rsidR="00D45313">
        <w:t>o</w:t>
      </w:r>
      <w:r>
        <w:t>int in detail.</w:t>
      </w:r>
    </w:p>
    <w:p w14:paraId="4FA51753" w14:textId="553327E4" w:rsidR="00DE3141" w:rsidRDefault="00DE3141" w:rsidP="007D375D">
      <w:pPr>
        <w:pStyle w:val="EditorsNote"/>
      </w:pPr>
      <w:r>
        <w:t>Editor</w:t>
      </w:r>
      <w:r w:rsidR="00716570">
        <w:t>'</w:t>
      </w:r>
      <w:r>
        <w:t xml:space="preserve">s note: </w:t>
      </w:r>
      <w:r w:rsidR="009609F9" w:rsidRPr="006775C8">
        <w:t>Based on solutions feasibility and</w:t>
      </w:r>
      <w:r w:rsidR="009609F9">
        <w:t xml:space="preserve"> </w:t>
      </w:r>
      <w:r w:rsidR="009609F9" w:rsidRPr="006775C8">
        <w:t>evaluation</w:t>
      </w:r>
      <w:r w:rsidR="009609F9">
        <w:t xml:space="preserve"> and conclusion</w:t>
      </w:r>
      <w:r w:rsidR="009609F9" w:rsidRPr="006775C8">
        <w:t>, solution(s) will be m</w:t>
      </w:r>
      <w:r w:rsidR="009609F9">
        <w:t>oved to the main body of the TS</w:t>
      </w:r>
      <w:r w:rsidR="009609F9" w:rsidRPr="006775C8">
        <w:t>, i.e. Annex B will be marked as void</w:t>
      </w:r>
      <w:r w:rsidR="009609F9">
        <w:t xml:space="preserve"> before TS is sent for approval</w:t>
      </w:r>
      <w:r w:rsidR="00897118">
        <w:t>.</w:t>
      </w:r>
    </w:p>
    <w:p w14:paraId="1C1E83A8" w14:textId="108262A4" w:rsidR="00787564" w:rsidRDefault="00F44ED1" w:rsidP="00946A7C">
      <w:pPr>
        <w:pStyle w:val="Heading2"/>
      </w:pPr>
      <w:bookmarkStart w:id="569" w:name="_Toc65746351"/>
      <w:bookmarkStart w:id="570" w:name="_Toc96848354"/>
      <w:r>
        <w:lastRenderedPageBreak/>
        <w:t>B</w:t>
      </w:r>
      <w:r w:rsidR="00787564">
        <w:t>.1</w:t>
      </w:r>
      <w:r w:rsidR="00787564">
        <w:tab/>
      </w:r>
      <w:r w:rsidR="000136D7">
        <w:t>Void</w:t>
      </w:r>
      <w:bookmarkEnd w:id="569"/>
      <w:bookmarkEnd w:id="570"/>
    </w:p>
    <w:p w14:paraId="7F1FAA0E" w14:textId="5A431F1C" w:rsidR="0008739B" w:rsidRDefault="00F44ED1" w:rsidP="0008739B">
      <w:pPr>
        <w:pStyle w:val="Heading2"/>
      </w:pPr>
      <w:bookmarkStart w:id="571" w:name="_Toc65746398"/>
      <w:bookmarkStart w:id="572" w:name="_Toc96848355"/>
      <w:r>
        <w:t>B</w:t>
      </w:r>
      <w:r w:rsidR="0008739B">
        <w:t>.2</w:t>
      </w:r>
      <w:r w:rsidR="0008739B">
        <w:tab/>
      </w:r>
      <w:r w:rsidR="00EB0AB1">
        <w:t xml:space="preserve">NAS </w:t>
      </w:r>
      <w:r w:rsidR="009609F9">
        <w:t>Option</w:t>
      </w:r>
      <w:bookmarkEnd w:id="571"/>
      <w:bookmarkEnd w:id="572"/>
    </w:p>
    <w:p w14:paraId="7CCBDC7C" w14:textId="211A2CA9" w:rsidR="0008739B" w:rsidRDefault="00F44ED1" w:rsidP="0008739B">
      <w:pPr>
        <w:pStyle w:val="Heading3"/>
      </w:pPr>
      <w:bookmarkStart w:id="573" w:name="_Toc65746399"/>
      <w:bookmarkStart w:id="574" w:name="_Toc96848356"/>
      <w:r>
        <w:t>B</w:t>
      </w:r>
      <w:r w:rsidR="0008739B">
        <w:t>.2.1</w:t>
      </w:r>
      <w:r w:rsidR="0008739B">
        <w:tab/>
      </w:r>
      <w:r w:rsidR="009609F9" w:rsidRPr="009609F9">
        <w:t>General</w:t>
      </w:r>
      <w:bookmarkEnd w:id="573"/>
      <w:bookmarkEnd w:id="574"/>
    </w:p>
    <w:p w14:paraId="33D67590" w14:textId="53661FD7" w:rsidR="0008739B" w:rsidRPr="003C17DE" w:rsidRDefault="0008739B" w:rsidP="0008739B">
      <w:pPr>
        <w:rPr>
          <w:i/>
        </w:rPr>
      </w:pPr>
      <w:r w:rsidRPr="003C17DE">
        <w:rPr>
          <w:i/>
        </w:rPr>
        <w:t xml:space="preserve">This clause </w:t>
      </w:r>
      <w:r w:rsidR="00EC2407">
        <w:rPr>
          <w:i/>
        </w:rPr>
        <w:t xml:space="preserve">will </w:t>
      </w:r>
      <w:r w:rsidRPr="003C17DE">
        <w:rPr>
          <w:i/>
        </w:rPr>
        <w:t xml:space="preserve">provide the </w:t>
      </w:r>
      <w:r w:rsidR="00EC2407">
        <w:rPr>
          <w:i/>
        </w:rPr>
        <w:t xml:space="preserve">general </w:t>
      </w:r>
      <w:r w:rsidRPr="003C17DE">
        <w:rPr>
          <w:i/>
        </w:rPr>
        <w:t xml:space="preserve">description on </w:t>
      </w:r>
      <w:r w:rsidR="00EC2407">
        <w:rPr>
          <w:i/>
        </w:rPr>
        <w:t>the use of the NAS for EDGE-4</w:t>
      </w:r>
      <w:r w:rsidRPr="003C17DE">
        <w:rPr>
          <w:i/>
        </w:rPr>
        <w:t>.</w:t>
      </w:r>
    </w:p>
    <w:p w14:paraId="5D8EEE41" w14:textId="4D87806A" w:rsidR="009609F9" w:rsidRDefault="002F50E1" w:rsidP="00453D5B">
      <w:pPr>
        <w:pStyle w:val="Heading3"/>
      </w:pPr>
      <w:bookmarkStart w:id="575" w:name="_Toc65746400"/>
      <w:bookmarkStart w:id="576" w:name="_Toc96848357"/>
      <w:r>
        <w:t>B.2.2</w:t>
      </w:r>
      <w:r>
        <w:tab/>
        <w:t>Elementary procedures</w:t>
      </w:r>
      <w:r w:rsidR="00BC6199">
        <w:t xml:space="preserve"> between ECS and EEC</w:t>
      </w:r>
      <w:bookmarkEnd w:id="575"/>
      <w:bookmarkEnd w:id="576"/>
    </w:p>
    <w:p w14:paraId="625642F0" w14:textId="21568AC7" w:rsidR="00BC6199" w:rsidRDefault="00BC6199" w:rsidP="00453D5B">
      <w:pPr>
        <w:pStyle w:val="Heading4"/>
      </w:pPr>
      <w:bookmarkStart w:id="577" w:name="_Toc65746401"/>
      <w:bookmarkStart w:id="578" w:name="_Toc96848358"/>
      <w:r>
        <w:rPr>
          <w:rFonts w:hint="eastAsia"/>
        </w:rPr>
        <w:t>B</w:t>
      </w:r>
      <w:r w:rsidR="007664B3">
        <w:t>.2.2.1</w:t>
      </w:r>
      <w:r w:rsidR="007664B3">
        <w:tab/>
      </w:r>
      <w:r>
        <w:t>General</w:t>
      </w:r>
      <w:bookmarkEnd w:id="577"/>
      <w:bookmarkEnd w:id="578"/>
    </w:p>
    <w:p w14:paraId="7DB39345" w14:textId="43E68A04" w:rsidR="00BC6199" w:rsidRPr="002C0174" w:rsidRDefault="00A50515" w:rsidP="00453D5B">
      <w:pPr>
        <w:tabs>
          <w:tab w:val="num" w:pos="720"/>
        </w:tabs>
        <w:rPr>
          <w:i/>
          <w:color w:val="0000FF"/>
        </w:rPr>
      </w:pPr>
      <w:r w:rsidRPr="00453D5B">
        <w:rPr>
          <w:i/>
        </w:rPr>
        <w:t>This</w:t>
      </w:r>
      <w:r w:rsidR="007664B3" w:rsidRPr="007664B3">
        <w:rPr>
          <w:i/>
        </w:rPr>
        <w:t xml:space="preserve"> </w:t>
      </w:r>
      <w:r w:rsidRPr="00453D5B">
        <w:rPr>
          <w:i/>
        </w:rPr>
        <w:t xml:space="preserve">clause </w:t>
      </w:r>
      <w:r w:rsidR="007664B3">
        <w:rPr>
          <w:i/>
        </w:rPr>
        <w:t xml:space="preserve">will </w:t>
      </w:r>
      <w:r w:rsidR="00531984">
        <w:rPr>
          <w:i/>
        </w:rPr>
        <w:t>provide general description of</w:t>
      </w:r>
      <w:r w:rsidR="00BC6199" w:rsidRPr="00453D5B">
        <w:rPr>
          <w:i/>
        </w:rPr>
        <w:t xml:space="preserve"> </w:t>
      </w:r>
      <w:r w:rsidRPr="00453D5B">
        <w:rPr>
          <w:i/>
        </w:rPr>
        <w:t>the s</w:t>
      </w:r>
      <w:r w:rsidR="00BC6199" w:rsidRPr="00453D5B">
        <w:rPr>
          <w:i/>
        </w:rPr>
        <w:t>ervice provisioning procedure</w:t>
      </w:r>
      <w:r w:rsidR="00531984">
        <w:rPr>
          <w:i/>
        </w:rPr>
        <w:t>s</w:t>
      </w:r>
      <w:r w:rsidR="00BC6199" w:rsidRPr="00453D5B">
        <w:rPr>
          <w:i/>
        </w:rPr>
        <w:t xml:space="preserve"> between ECS and EEC</w:t>
      </w:r>
      <w:r w:rsidR="007664B3" w:rsidRPr="007664B3">
        <w:rPr>
          <w:i/>
        </w:rPr>
        <w:t>.</w:t>
      </w:r>
    </w:p>
    <w:p w14:paraId="2E5DDBDA" w14:textId="036FE04E" w:rsidR="00BD2F73" w:rsidRDefault="00BD2F73" w:rsidP="00BD2F73">
      <w:pPr>
        <w:pStyle w:val="Heading4"/>
      </w:pPr>
      <w:bookmarkStart w:id="579" w:name="_Toc65746402"/>
      <w:bookmarkStart w:id="580" w:name="_Toc96848359"/>
      <w:r>
        <w:rPr>
          <w:rFonts w:hint="eastAsia"/>
        </w:rPr>
        <w:t>B</w:t>
      </w:r>
      <w:r>
        <w:t>.2.2.2</w:t>
      </w:r>
      <w:r w:rsidR="007664B3">
        <w:tab/>
      </w:r>
      <w:r>
        <w:t>Procedures</w:t>
      </w:r>
      <w:bookmarkEnd w:id="579"/>
      <w:bookmarkEnd w:id="580"/>
    </w:p>
    <w:p w14:paraId="404A7873" w14:textId="73082687" w:rsidR="00BD2F73" w:rsidRPr="00BD2F73" w:rsidRDefault="00BD2F73" w:rsidP="00453D5B">
      <w:pPr>
        <w:pStyle w:val="Heading5"/>
      </w:pPr>
      <w:bookmarkStart w:id="581" w:name="_Toc65746403"/>
      <w:bookmarkStart w:id="582" w:name="_Toc96848360"/>
      <w:r>
        <w:t>B.2.2.2.1</w:t>
      </w:r>
      <w:r>
        <w:tab/>
        <w:t xml:space="preserve">Service </w:t>
      </w:r>
      <w:r w:rsidR="00531984">
        <w:t xml:space="preserve">provisioning </w:t>
      </w:r>
      <w:r w:rsidR="00003997">
        <w:t>procedure</w:t>
      </w:r>
      <w:r w:rsidR="0031063F">
        <w:t xml:space="preserve"> based on Request-Response model</w:t>
      </w:r>
      <w:bookmarkEnd w:id="581"/>
      <w:bookmarkEnd w:id="582"/>
    </w:p>
    <w:p w14:paraId="5296D7BE" w14:textId="7E5CC923" w:rsidR="00BD2F73" w:rsidRPr="009D0DA1" w:rsidRDefault="00BD2F73" w:rsidP="00BD2F73">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557341F" w14:textId="7272CBC2" w:rsidR="00003997" w:rsidRPr="00BD2F73" w:rsidRDefault="00003997" w:rsidP="00003997">
      <w:pPr>
        <w:pStyle w:val="Heading5"/>
      </w:pPr>
      <w:bookmarkStart w:id="583" w:name="_Toc65746404"/>
      <w:bookmarkStart w:id="584" w:name="_Toc96848361"/>
      <w:r>
        <w:t>B.2.2.2.2</w:t>
      </w:r>
      <w:r>
        <w:tab/>
        <w:t xml:space="preserve">Service </w:t>
      </w:r>
      <w:r w:rsidR="00531984">
        <w:t xml:space="preserve">provisioning </w:t>
      </w:r>
      <w:r>
        <w:t>procedure</w:t>
      </w:r>
      <w:r w:rsidR="0031063F">
        <w:t xml:space="preserve"> based on Subscribe-N</w:t>
      </w:r>
      <w:r w:rsidR="0031063F" w:rsidRPr="00931880">
        <w:t>otify model</w:t>
      </w:r>
      <w:bookmarkEnd w:id="583"/>
      <w:bookmarkEnd w:id="584"/>
    </w:p>
    <w:p w14:paraId="3D77674C" w14:textId="489D384E" w:rsidR="00003997" w:rsidRPr="009D0DA1" w:rsidRDefault="00003997" w:rsidP="00003997">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F572521" w14:textId="486E45E8" w:rsidR="009609F9" w:rsidRDefault="009609F9" w:rsidP="003C17DE">
      <w:pPr>
        <w:pStyle w:val="Heading3"/>
      </w:pPr>
      <w:bookmarkStart w:id="585" w:name="_Toc65746405"/>
      <w:bookmarkStart w:id="586" w:name="_Toc96848362"/>
      <w:r>
        <w:t>B.2.3</w:t>
      </w:r>
      <w:r>
        <w:tab/>
        <w:t>Handling of unknown, unforeseen, and erroneous service data</w:t>
      </w:r>
      <w:bookmarkEnd w:id="585"/>
      <w:bookmarkEnd w:id="586"/>
    </w:p>
    <w:p w14:paraId="69E1DF9B" w14:textId="28FF97EE" w:rsidR="003C17DE" w:rsidRPr="005C44CA" w:rsidRDefault="003C17DE" w:rsidP="00453D5B">
      <w:pPr>
        <w:pStyle w:val="Heading4"/>
      </w:pPr>
      <w:bookmarkStart w:id="587" w:name="_Toc65746406"/>
      <w:bookmarkStart w:id="588" w:name="_Toc96848363"/>
      <w:r>
        <w:rPr>
          <w:rFonts w:hint="eastAsia"/>
        </w:rPr>
        <w:t>B</w:t>
      </w:r>
      <w:r w:rsidR="00003997">
        <w:t>.2.3.1</w:t>
      </w:r>
      <w:r w:rsidR="00003997">
        <w:tab/>
      </w:r>
      <w:r>
        <w:t>General</w:t>
      </w:r>
      <w:bookmarkEnd w:id="587"/>
      <w:bookmarkEnd w:id="588"/>
    </w:p>
    <w:p w14:paraId="233DD4AA" w14:textId="1D84D7B2" w:rsidR="00A50515" w:rsidRDefault="00A50515" w:rsidP="00A50515">
      <w:pPr>
        <w:rPr>
          <w:i/>
          <w:color w:val="0000FF"/>
        </w:rPr>
      </w:pPr>
      <w:r w:rsidRPr="009D0DA1">
        <w:rPr>
          <w:i/>
          <w:color w:val="0000FF"/>
        </w:rPr>
        <w:t>This clause will</w:t>
      </w:r>
      <w:r>
        <w:rPr>
          <w:i/>
          <w:color w:val="0000FF"/>
        </w:rPr>
        <w:t xml:space="preserve"> </w:t>
      </w:r>
      <w:r w:rsidRPr="003C17DE">
        <w:rPr>
          <w:i/>
          <w:color w:val="0000FF"/>
        </w:rPr>
        <w:t xml:space="preserve">specify </w:t>
      </w:r>
      <w:r w:rsidR="003C17DE" w:rsidRPr="003C17DE">
        <w:rPr>
          <w:i/>
          <w:color w:val="0000FF"/>
        </w:rPr>
        <w:t>"error handling procedures"</w:t>
      </w:r>
      <w:r w:rsidRPr="003C17DE">
        <w:rPr>
          <w:i/>
          <w:color w:val="0000FF"/>
        </w:rPr>
        <w:t xml:space="preserve"> for the handling of unknown, unforeseen, and erroneous service </w:t>
      </w:r>
      <w:r w:rsidR="003C17DE">
        <w:rPr>
          <w:i/>
          <w:color w:val="0000FF"/>
        </w:rPr>
        <w:t xml:space="preserve">data </w:t>
      </w:r>
      <w:r w:rsidRPr="003C17DE">
        <w:rPr>
          <w:i/>
          <w:color w:val="0000FF"/>
        </w:rPr>
        <w:t>by the receiving entity</w:t>
      </w:r>
      <w:r w:rsidR="003C17DE">
        <w:rPr>
          <w:i/>
          <w:color w:val="0000FF"/>
        </w:rPr>
        <w:t xml:space="preserve"> (ECS and EEC)</w:t>
      </w:r>
      <w:r w:rsidR="00EC2407">
        <w:rPr>
          <w:i/>
          <w:color w:val="0000FF"/>
        </w:rPr>
        <w:t>.</w:t>
      </w:r>
    </w:p>
    <w:p w14:paraId="075D2531" w14:textId="128310F9" w:rsidR="003C17DE" w:rsidRPr="005C44CA" w:rsidRDefault="003C17DE" w:rsidP="003C17DE">
      <w:pPr>
        <w:pStyle w:val="Heading4"/>
      </w:pPr>
      <w:bookmarkStart w:id="589" w:name="_Toc65746407"/>
      <w:bookmarkStart w:id="590" w:name="_Toc96848364"/>
      <w:r>
        <w:rPr>
          <w:rFonts w:hint="eastAsia"/>
        </w:rPr>
        <w:t>B</w:t>
      </w:r>
      <w:r w:rsidR="00EC2407">
        <w:t>.2.3.2</w:t>
      </w:r>
      <w:r w:rsidR="00EC2407">
        <w:tab/>
      </w:r>
      <w:r w:rsidRPr="00972C99">
        <w:t>Message too short or too long</w:t>
      </w:r>
      <w:bookmarkEnd w:id="589"/>
      <w:bookmarkEnd w:id="590"/>
    </w:p>
    <w:p w14:paraId="275824E6" w14:textId="0C53888E" w:rsidR="003C17DE" w:rsidRDefault="003C17DE" w:rsidP="00A50515">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when a received</w:t>
      </w:r>
      <w:r w:rsidR="00472C78" w:rsidRPr="00472C78">
        <w:rPr>
          <w:i/>
          <w:color w:val="0000FF"/>
        </w:rPr>
        <w:t xml:space="preserve"> message</w:t>
      </w:r>
      <w:r w:rsidRPr="00472C78">
        <w:rPr>
          <w:i/>
          <w:color w:val="0000FF"/>
        </w:rPr>
        <w:t xml:space="preserve"> is too short</w:t>
      </w:r>
      <w:r w:rsidR="00472C78" w:rsidRPr="00472C78">
        <w:rPr>
          <w:i/>
          <w:color w:val="0000FF"/>
        </w:rPr>
        <w:t xml:space="preserve"> or too long.</w:t>
      </w:r>
    </w:p>
    <w:p w14:paraId="34C80EDB" w14:textId="75F0E622" w:rsidR="00472C78" w:rsidRPr="005C44CA" w:rsidRDefault="00472C78" w:rsidP="00472C78">
      <w:pPr>
        <w:pStyle w:val="Heading4"/>
      </w:pPr>
      <w:bookmarkStart w:id="591" w:name="_Toc65746408"/>
      <w:bookmarkStart w:id="592" w:name="_Toc96848365"/>
      <w:r>
        <w:rPr>
          <w:rFonts w:hint="eastAsia"/>
        </w:rPr>
        <w:t>B</w:t>
      </w:r>
      <w:r w:rsidR="00AE14C4">
        <w:t>.2.3.3</w:t>
      </w:r>
      <w:r w:rsidR="00EC2407">
        <w:tab/>
      </w:r>
      <w:r w:rsidRPr="00972C99">
        <w:t>Unknown or unforeseen message type</w:t>
      </w:r>
      <w:bookmarkEnd w:id="591"/>
      <w:bookmarkEnd w:id="592"/>
    </w:p>
    <w:p w14:paraId="5E0333A0" w14:textId="71B92731" w:rsidR="00472C78" w:rsidRDefault="00472C78" w:rsidP="00472C78">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 xml:space="preserve">when </w:t>
      </w:r>
      <w:r>
        <w:rPr>
          <w:i/>
          <w:color w:val="0000FF"/>
        </w:rPr>
        <w:t>receiving a</w:t>
      </w:r>
      <w:r w:rsidRPr="00472C78">
        <w:rPr>
          <w:i/>
          <w:color w:val="0000FF"/>
        </w:rPr>
        <w:t xml:space="preserve"> message</w:t>
      </w:r>
      <w:r>
        <w:rPr>
          <w:i/>
          <w:color w:val="0000FF"/>
        </w:rPr>
        <w:t xml:space="preserve"> with message type not defined</w:t>
      </w:r>
      <w:r w:rsidRPr="00472C78">
        <w:rPr>
          <w:i/>
          <w:color w:val="0000FF"/>
        </w:rPr>
        <w:t>.</w:t>
      </w:r>
    </w:p>
    <w:p w14:paraId="4AC526A2" w14:textId="170B5D37" w:rsidR="00AE14C4" w:rsidRPr="005C44CA" w:rsidRDefault="00AE14C4" w:rsidP="00AE14C4">
      <w:pPr>
        <w:pStyle w:val="Heading4"/>
      </w:pPr>
      <w:bookmarkStart w:id="593" w:name="_Toc65746409"/>
      <w:bookmarkStart w:id="594" w:name="_Toc96848366"/>
      <w:r>
        <w:rPr>
          <w:rFonts w:hint="eastAsia"/>
        </w:rPr>
        <w:t>B</w:t>
      </w:r>
      <w:r>
        <w:t>.2.3.4</w:t>
      </w:r>
      <w:r>
        <w:tab/>
      </w:r>
      <w:r w:rsidRPr="00972C99">
        <w:t>Non-semantical mandatory information element</w:t>
      </w:r>
      <w:bookmarkEnd w:id="593"/>
      <w:bookmarkEnd w:id="594"/>
    </w:p>
    <w:p w14:paraId="0868046C" w14:textId="716B59B2"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non-</w:t>
      </w:r>
      <w:r w:rsidRPr="00AE14C4">
        <w:rPr>
          <w:i/>
          <w:color w:val="0000FF"/>
        </w:rPr>
        <w:t>semantical mandatory information element</w:t>
      </w:r>
      <w:r w:rsidRPr="00472C78">
        <w:rPr>
          <w:i/>
          <w:color w:val="0000FF"/>
        </w:rPr>
        <w:t>.</w:t>
      </w:r>
    </w:p>
    <w:p w14:paraId="2FFB7D05" w14:textId="1970AB53" w:rsidR="00AE14C4" w:rsidRPr="005C44CA" w:rsidRDefault="00AE14C4" w:rsidP="00AE14C4">
      <w:pPr>
        <w:pStyle w:val="Heading4"/>
      </w:pPr>
      <w:bookmarkStart w:id="595" w:name="_Toc65746410"/>
      <w:bookmarkStart w:id="596" w:name="_Toc96848367"/>
      <w:r>
        <w:rPr>
          <w:rFonts w:hint="eastAsia"/>
        </w:rPr>
        <w:t>B</w:t>
      </w:r>
      <w:r>
        <w:t>.2.3.5</w:t>
      </w:r>
      <w:r>
        <w:tab/>
      </w:r>
      <w:r w:rsidRPr="00AE14C4">
        <w:t>Unknown and unforeseen IEs in the non-imperative message part</w:t>
      </w:r>
      <w:bookmarkEnd w:id="595"/>
      <w:bookmarkEnd w:id="596"/>
    </w:p>
    <w:p w14:paraId="5DF80008" w14:textId="615889F3"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u</w:t>
      </w:r>
      <w:r w:rsidRPr="00AE14C4">
        <w:rPr>
          <w:i/>
          <w:color w:val="0000FF"/>
        </w:rPr>
        <w:t>nknown and unforeseen IEs in the non-imperative message part</w:t>
      </w:r>
      <w:r w:rsidRPr="00472C78">
        <w:rPr>
          <w:i/>
          <w:color w:val="0000FF"/>
        </w:rPr>
        <w:t>.</w:t>
      </w:r>
    </w:p>
    <w:p w14:paraId="71356F33" w14:textId="62596167" w:rsidR="00472C78" w:rsidRPr="005C44CA" w:rsidRDefault="00472C78" w:rsidP="00472C78">
      <w:pPr>
        <w:pStyle w:val="Heading4"/>
      </w:pPr>
      <w:bookmarkStart w:id="597" w:name="_Toc65746411"/>
      <w:bookmarkStart w:id="598" w:name="_Toc96848368"/>
      <w:r>
        <w:rPr>
          <w:rFonts w:hint="eastAsia"/>
        </w:rPr>
        <w:t>B</w:t>
      </w:r>
      <w:r w:rsidR="00531984">
        <w:t>.2</w:t>
      </w:r>
      <w:r w:rsidR="00AE14C4">
        <w:t>.3.6</w:t>
      </w:r>
      <w:r w:rsidR="00531984">
        <w:tab/>
      </w:r>
      <w:r w:rsidR="00531984" w:rsidRPr="00972C99">
        <w:t>Non-imperative message part errors</w:t>
      </w:r>
      <w:bookmarkEnd w:id="597"/>
      <w:bookmarkEnd w:id="598"/>
    </w:p>
    <w:p w14:paraId="117C8636" w14:textId="63AB1824" w:rsidR="00472C78" w:rsidRDefault="00531984" w:rsidP="00472C78">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w:t>
      </w:r>
      <w:r>
        <w:t>n</w:t>
      </w:r>
      <w:r w:rsidRPr="00972C99">
        <w:t>on-imperative message part errors</w:t>
      </w:r>
      <w:r w:rsidR="00472C78" w:rsidRPr="00472C78">
        <w:rPr>
          <w:i/>
          <w:color w:val="0000FF"/>
        </w:rPr>
        <w:t>.</w:t>
      </w:r>
    </w:p>
    <w:p w14:paraId="59343E27" w14:textId="3E981A23" w:rsidR="00531984" w:rsidRPr="005C44CA" w:rsidRDefault="00531984" w:rsidP="00531984">
      <w:pPr>
        <w:pStyle w:val="Heading4"/>
      </w:pPr>
      <w:bookmarkStart w:id="599" w:name="_Toc65746412"/>
      <w:bookmarkStart w:id="600" w:name="_Toc96848369"/>
      <w:r>
        <w:rPr>
          <w:rFonts w:hint="eastAsia"/>
        </w:rPr>
        <w:lastRenderedPageBreak/>
        <w:t>B</w:t>
      </w:r>
      <w:r>
        <w:t>.2.3.</w:t>
      </w:r>
      <w:r w:rsidR="00AE14C4">
        <w:t>7</w:t>
      </w:r>
      <w:r>
        <w:tab/>
      </w:r>
      <w:r w:rsidRPr="00972C99">
        <w:t>Messages with semantically incorrect contents</w:t>
      </w:r>
      <w:bookmarkEnd w:id="599"/>
      <w:bookmarkEnd w:id="600"/>
    </w:p>
    <w:p w14:paraId="5F0E08D5" w14:textId="219E493F" w:rsidR="00531984" w:rsidRPr="00531984" w:rsidRDefault="00531984" w:rsidP="00472C78">
      <w:pPr>
        <w:rPr>
          <w:i/>
          <w:iCs/>
          <w:color w:val="0000FF"/>
        </w:rPr>
      </w:pPr>
      <w:r w:rsidRPr="00531984">
        <w:rPr>
          <w:i/>
          <w:iCs/>
          <w:color w:val="0000FF"/>
        </w:rPr>
        <w:t xml:space="preserve">This clause will specify handling of </w:t>
      </w:r>
      <w:r>
        <w:rPr>
          <w:i/>
          <w:iCs/>
          <w:color w:val="0000FF"/>
        </w:rPr>
        <w:t>m</w:t>
      </w:r>
      <w:r w:rsidRPr="00531984">
        <w:rPr>
          <w:i/>
          <w:iCs/>
          <w:color w:val="0000FF"/>
        </w:rPr>
        <w:t>essages with semantically incorrect contents.</w:t>
      </w:r>
    </w:p>
    <w:p w14:paraId="5D3843F2" w14:textId="77777777" w:rsidR="009609F9" w:rsidRDefault="009609F9" w:rsidP="00453D5B">
      <w:pPr>
        <w:pStyle w:val="Heading3"/>
      </w:pPr>
      <w:bookmarkStart w:id="601" w:name="_Toc65746413"/>
      <w:bookmarkStart w:id="602" w:name="_Toc96848370"/>
      <w:r>
        <w:t>B.2.4</w:t>
      </w:r>
      <w:r>
        <w:tab/>
        <w:t>Message functional definition and contents</w:t>
      </w:r>
      <w:bookmarkEnd w:id="601"/>
      <w:bookmarkEnd w:id="602"/>
    </w:p>
    <w:p w14:paraId="2E94BA60" w14:textId="5CE1BA24" w:rsidR="00740ED3" w:rsidRPr="00740ED3" w:rsidRDefault="00740ED3" w:rsidP="00740ED3">
      <w:r w:rsidRPr="00F37749">
        <w:rPr>
          <w:i/>
          <w:color w:val="0000FF"/>
        </w:rPr>
        <w:t xml:space="preserve">This clause will provide the </w:t>
      </w:r>
      <w:r>
        <w:rPr>
          <w:i/>
          <w:color w:val="0000FF"/>
        </w:rPr>
        <w:t xml:space="preserve">definitions of </w:t>
      </w:r>
      <w:r w:rsidRPr="00F37749">
        <w:rPr>
          <w:i/>
          <w:color w:val="0000FF"/>
        </w:rPr>
        <w:t xml:space="preserve">all the </w:t>
      </w:r>
      <w:r>
        <w:rPr>
          <w:i/>
          <w:color w:val="0000FF"/>
        </w:rPr>
        <w:t>message specified in clause B.2.2.</w:t>
      </w:r>
    </w:p>
    <w:p w14:paraId="10E40892" w14:textId="63DE46D1" w:rsidR="00740ED3" w:rsidRPr="005C44CA" w:rsidRDefault="00740ED3" w:rsidP="00740ED3">
      <w:pPr>
        <w:pStyle w:val="Heading4"/>
      </w:pPr>
      <w:bookmarkStart w:id="603" w:name="_Toc65746414"/>
      <w:bookmarkStart w:id="604" w:name="_Toc96848371"/>
      <w:r>
        <w:rPr>
          <w:rFonts w:hint="eastAsia"/>
        </w:rPr>
        <w:t>B</w:t>
      </w:r>
      <w:r>
        <w:t>.2.4</w:t>
      </w:r>
      <w:r w:rsidR="00003997">
        <w:t>.1</w:t>
      </w:r>
      <w:r w:rsidR="00003997">
        <w:tab/>
      </w:r>
      <w:r w:rsidRPr="00931880">
        <w:t xml:space="preserve">Service </w:t>
      </w:r>
      <w:r w:rsidR="00EC2407">
        <w:t xml:space="preserve">provisioning </w:t>
      </w:r>
      <w:r w:rsidRPr="00931880">
        <w:t>request</w:t>
      </w:r>
      <w:bookmarkEnd w:id="603"/>
      <w:bookmarkEnd w:id="604"/>
    </w:p>
    <w:p w14:paraId="44E1D93F" w14:textId="5E3FA4F1" w:rsidR="003C17DE" w:rsidRDefault="00740ED3" w:rsidP="003C17DE">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sidR="00677590">
        <w:rPr>
          <w:i/>
        </w:rPr>
        <w:t xml:space="preserve">content of </w:t>
      </w:r>
      <w:r w:rsidRPr="00677590">
        <w:rPr>
          <w:i/>
        </w:rPr>
        <w:t xml:space="preserve">service </w:t>
      </w:r>
      <w:r w:rsidR="00AE14C4">
        <w:rPr>
          <w:i/>
        </w:rPr>
        <w:t xml:space="preserve">provisioning </w:t>
      </w:r>
      <w:r w:rsidRPr="00677590">
        <w:rPr>
          <w:i/>
        </w:rPr>
        <w:t>request from the EEC to</w:t>
      </w:r>
      <w:r w:rsidRPr="00677590">
        <w:rPr>
          <w:i/>
          <w:lang w:eastAsia="ko-KR"/>
        </w:rPr>
        <w:t xml:space="preserve"> the ECS.</w:t>
      </w:r>
    </w:p>
    <w:p w14:paraId="249AA205" w14:textId="4AA7AD42" w:rsidR="00677590" w:rsidRPr="005C44CA" w:rsidRDefault="00677590" w:rsidP="00677590">
      <w:pPr>
        <w:pStyle w:val="Heading4"/>
      </w:pPr>
      <w:bookmarkStart w:id="605" w:name="_Toc65746415"/>
      <w:bookmarkStart w:id="606" w:name="_Toc96848372"/>
      <w:r>
        <w:rPr>
          <w:rFonts w:hint="eastAsia"/>
        </w:rPr>
        <w:t>B</w:t>
      </w:r>
      <w:r>
        <w:t>.2.4.2</w:t>
      </w:r>
      <w:r w:rsidR="00003997">
        <w:tab/>
      </w:r>
      <w:r w:rsidRPr="00931880">
        <w:t xml:space="preserve">Service </w:t>
      </w:r>
      <w:r w:rsidR="00EC2407">
        <w:t xml:space="preserve">provisioning </w:t>
      </w:r>
      <w:r w:rsidRPr="00931880">
        <w:t>re</w:t>
      </w:r>
      <w:r>
        <w:t>sponse</w:t>
      </w:r>
      <w:bookmarkEnd w:id="605"/>
      <w:bookmarkEnd w:id="606"/>
    </w:p>
    <w:p w14:paraId="5B467048" w14:textId="6B5FC9ED"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112BCC1" w14:textId="27584C5C" w:rsidR="00677590" w:rsidRPr="005C44CA" w:rsidRDefault="00677590" w:rsidP="00677590">
      <w:pPr>
        <w:pStyle w:val="Heading4"/>
      </w:pPr>
      <w:bookmarkStart w:id="607" w:name="_Toc65746416"/>
      <w:bookmarkStart w:id="608" w:name="_Toc96848373"/>
      <w:r>
        <w:rPr>
          <w:rFonts w:hint="eastAsia"/>
        </w:rPr>
        <w:t>B</w:t>
      </w:r>
      <w:r w:rsidR="00003997">
        <w:t>.2.4.3</w:t>
      </w:r>
      <w:r w:rsidR="00003997">
        <w:tab/>
        <w:t xml:space="preserve">Service </w:t>
      </w:r>
      <w:r w:rsidR="00AE14C4">
        <w:t xml:space="preserve">provisioning </w:t>
      </w:r>
      <w:r w:rsidR="0031063F">
        <w:t xml:space="preserve">subscription </w:t>
      </w:r>
      <w:r w:rsidRPr="00931880">
        <w:t>request</w:t>
      </w:r>
      <w:bookmarkEnd w:id="607"/>
      <w:bookmarkEnd w:id="608"/>
    </w:p>
    <w:p w14:paraId="56E01373" w14:textId="467C71A4"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 xml:space="preserve">subscription </w:t>
      </w:r>
      <w:r w:rsidRPr="00677590">
        <w:rPr>
          <w:i/>
        </w:rPr>
        <w:t>request from the EEC to</w:t>
      </w:r>
      <w:r w:rsidRPr="00677590">
        <w:rPr>
          <w:i/>
          <w:lang w:eastAsia="ko-KR"/>
        </w:rPr>
        <w:t xml:space="preserve"> the ECS.</w:t>
      </w:r>
    </w:p>
    <w:p w14:paraId="3EBA9CA3" w14:textId="2F2069B6" w:rsidR="00ED7854" w:rsidRPr="005C44CA" w:rsidRDefault="00ED7854" w:rsidP="00ED7854">
      <w:pPr>
        <w:pStyle w:val="Heading4"/>
      </w:pPr>
      <w:bookmarkStart w:id="609" w:name="_Toc96848374"/>
      <w:bookmarkStart w:id="610" w:name="_Toc65746417"/>
      <w:r>
        <w:rPr>
          <w:rFonts w:hint="eastAsia"/>
        </w:rPr>
        <w:t>B</w:t>
      </w:r>
      <w:r>
        <w:t>.2.4.4</w:t>
      </w:r>
      <w:r>
        <w:tab/>
      </w:r>
      <w:r w:rsidRPr="00931880">
        <w:t xml:space="preserve">Service </w:t>
      </w:r>
      <w:r>
        <w:t xml:space="preserve">provisioning subscription </w:t>
      </w:r>
      <w:r w:rsidRPr="00931880">
        <w:t>re</w:t>
      </w:r>
      <w:r>
        <w:t>sponse</w:t>
      </w:r>
      <w:bookmarkEnd w:id="609"/>
    </w:p>
    <w:p w14:paraId="1817FC33" w14:textId="2E346C45" w:rsidR="00ED7854" w:rsidRDefault="00ED7854" w:rsidP="00ED7854">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subscription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6FC83C0" w14:textId="2C2A5A79" w:rsidR="00677590" w:rsidRPr="005C44CA" w:rsidRDefault="00677590" w:rsidP="00677590">
      <w:pPr>
        <w:pStyle w:val="Heading4"/>
      </w:pPr>
      <w:bookmarkStart w:id="611" w:name="_Toc96848375"/>
      <w:r>
        <w:rPr>
          <w:rFonts w:hint="eastAsia"/>
        </w:rPr>
        <w:t>B</w:t>
      </w:r>
      <w:r>
        <w:t>.2.4.</w:t>
      </w:r>
      <w:r w:rsidR="0031063F">
        <w:t>5</w:t>
      </w:r>
      <w:r w:rsidR="00003997">
        <w:tab/>
      </w:r>
      <w:r w:rsidRPr="00931880">
        <w:t xml:space="preserve">Service </w:t>
      </w:r>
      <w:r w:rsidR="00AE14C4">
        <w:t xml:space="preserve">provisioning </w:t>
      </w:r>
      <w:r w:rsidR="0031063F">
        <w:t>notification</w:t>
      </w:r>
      <w:bookmarkEnd w:id="610"/>
      <w:bookmarkEnd w:id="611"/>
    </w:p>
    <w:p w14:paraId="505752B0" w14:textId="2657D51C" w:rsidR="00677590" w:rsidRPr="00677590" w:rsidRDefault="00677590" w:rsidP="00677590">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notfication</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058CF822" w14:textId="129760BA" w:rsidR="0031063F" w:rsidRPr="005C44CA" w:rsidRDefault="0031063F" w:rsidP="0031063F">
      <w:pPr>
        <w:pStyle w:val="Heading4"/>
      </w:pPr>
      <w:bookmarkStart w:id="612" w:name="_Toc65746418"/>
      <w:bookmarkStart w:id="613" w:name="_Toc96848376"/>
      <w:r>
        <w:rPr>
          <w:rFonts w:hint="eastAsia"/>
        </w:rPr>
        <w:t>B</w:t>
      </w:r>
      <w:r>
        <w:t>.2.4.6</w:t>
      </w:r>
      <w:r>
        <w:tab/>
      </w:r>
      <w:r w:rsidRPr="00931880">
        <w:t xml:space="preserve">Service </w:t>
      </w:r>
      <w:r>
        <w:t xml:space="preserve">provisioning subscription update </w:t>
      </w:r>
      <w:r w:rsidRPr="00931880">
        <w:t>request</w:t>
      </w:r>
      <w:bookmarkEnd w:id="612"/>
      <w:bookmarkEnd w:id="613"/>
    </w:p>
    <w:p w14:paraId="0C17E255" w14:textId="3273043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 xml:space="preserve">subscription update </w:t>
      </w:r>
      <w:r w:rsidRPr="00677590">
        <w:rPr>
          <w:i/>
        </w:rPr>
        <w:t>request from the EEC to</w:t>
      </w:r>
      <w:r w:rsidRPr="00677590">
        <w:rPr>
          <w:i/>
          <w:lang w:eastAsia="ko-KR"/>
        </w:rPr>
        <w:t xml:space="preserve"> the ECS.</w:t>
      </w:r>
    </w:p>
    <w:p w14:paraId="2ABDF8CC" w14:textId="01754444" w:rsidR="0031063F" w:rsidRPr="005C44CA" w:rsidRDefault="0031063F" w:rsidP="0031063F">
      <w:pPr>
        <w:pStyle w:val="Heading4"/>
      </w:pPr>
      <w:bookmarkStart w:id="614" w:name="_Toc65746419"/>
      <w:bookmarkStart w:id="615" w:name="_Toc96848377"/>
      <w:r>
        <w:rPr>
          <w:rFonts w:hint="eastAsia"/>
        </w:rPr>
        <w:t>B</w:t>
      </w:r>
      <w:r>
        <w:t>.2.4.7</w:t>
      </w:r>
      <w:r>
        <w:tab/>
      </w:r>
      <w:r w:rsidRPr="00931880">
        <w:t xml:space="preserve">Service </w:t>
      </w:r>
      <w:r>
        <w:t xml:space="preserve">provisioning subscription update </w:t>
      </w:r>
      <w:r w:rsidRPr="00931880">
        <w:t>re</w:t>
      </w:r>
      <w:r>
        <w:t>sponse</w:t>
      </w:r>
      <w:bookmarkEnd w:id="614"/>
      <w:bookmarkEnd w:id="615"/>
    </w:p>
    <w:p w14:paraId="54FE79AF" w14:textId="18FEC86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subscription update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DDE0162" w14:textId="015A8943" w:rsidR="0031063F" w:rsidRPr="005C44CA" w:rsidRDefault="0031063F" w:rsidP="0031063F">
      <w:pPr>
        <w:pStyle w:val="Heading4"/>
      </w:pPr>
      <w:bookmarkStart w:id="616" w:name="_Toc65746420"/>
      <w:bookmarkStart w:id="617" w:name="_Toc96848378"/>
      <w:r>
        <w:rPr>
          <w:rFonts w:hint="eastAsia"/>
        </w:rPr>
        <w:t>B</w:t>
      </w:r>
      <w:r>
        <w:t>.2.4.8</w:t>
      </w:r>
      <w:r>
        <w:tab/>
      </w:r>
      <w:r w:rsidRPr="00931880">
        <w:t xml:space="preserve">Service </w:t>
      </w:r>
      <w:r>
        <w:t>provisioning un</w:t>
      </w:r>
      <w:r w:rsidR="000354EA">
        <w:t>subscribe</w:t>
      </w:r>
      <w:r>
        <w:t xml:space="preserve"> </w:t>
      </w:r>
      <w:r w:rsidRPr="00931880">
        <w:t>request</w:t>
      </w:r>
      <w:bookmarkEnd w:id="616"/>
      <w:bookmarkEnd w:id="617"/>
    </w:p>
    <w:p w14:paraId="48E81A71" w14:textId="3DEA8D3F"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unsubscribed</w:t>
      </w:r>
      <w:r w:rsidRPr="0031063F">
        <w:rPr>
          <w:i/>
        </w:rPr>
        <w:t xml:space="preserve"> </w:t>
      </w:r>
      <w:r w:rsidRPr="00677590">
        <w:rPr>
          <w:i/>
        </w:rPr>
        <w:t>request from the EEC to</w:t>
      </w:r>
      <w:r w:rsidRPr="00677590">
        <w:rPr>
          <w:i/>
          <w:lang w:eastAsia="ko-KR"/>
        </w:rPr>
        <w:t xml:space="preserve"> the ECS.</w:t>
      </w:r>
    </w:p>
    <w:p w14:paraId="0B4B350D" w14:textId="6A3979AF" w:rsidR="0031063F" w:rsidRPr="005C44CA" w:rsidRDefault="0031063F" w:rsidP="0031063F">
      <w:pPr>
        <w:pStyle w:val="Heading4"/>
      </w:pPr>
      <w:bookmarkStart w:id="618" w:name="_Toc65746421"/>
      <w:bookmarkStart w:id="619" w:name="_Toc96848379"/>
      <w:r>
        <w:rPr>
          <w:rFonts w:hint="eastAsia"/>
        </w:rPr>
        <w:t>B</w:t>
      </w:r>
      <w:r>
        <w:t>.2.4.9</w:t>
      </w:r>
      <w:r>
        <w:tab/>
      </w:r>
      <w:r w:rsidRPr="00931880">
        <w:t xml:space="preserve">Service </w:t>
      </w:r>
      <w:r>
        <w:t>provisioning unsubscri</w:t>
      </w:r>
      <w:r w:rsidR="000354EA">
        <w:t>be</w:t>
      </w:r>
      <w:r>
        <w:t xml:space="preserve"> </w:t>
      </w:r>
      <w:r w:rsidRPr="00931880">
        <w:t>re</w:t>
      </w:r>
      <w:r>
        <w:t>sponse</w:t>
      </w:r>
      <w:bookmarkEnd w:id="618"/>
      <w:bookmarkEnd w:id="619"/>
    </w:p>
    <w:p w14:paraId="5F3ED896" w14:textId="013D70B7"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2937667" w14:textId="77777777" w:rsidR="009609F9" w:rsidRDefault="009609F9" w:rsidP="00453D5B">
      <w:pPr>
        <w:pStyle w:val="Heading3"/>
      </w:pPr>
      <w:bookmarkStart w:id="620" w:name="_Toc65746422"/>
      <w:bookmarkStart w:id="621" w:name="_Toc96848380"/>
      <w:r>
        <w:t>B.2.5</w:t>
      </w:r>
      <w:r>
        <w:tab/>
        <w:t>Information elements coding</w:t>
      </w:r>
      <w:bookmarkEnd w:id="620"/>
      <w:bookmarkEnd w:id="621"/>
    </w:p>
    <w:p w14:paraId="1BD3B0E8" w14:textId="641D3635" w:rsidR="00FB2D33" w:rsidRDefault="00FB2D33" w:rsidP="00034FC9">
      <w:pPr>
        <w:pStyle w:val="Heading4"/>
      </w:pPr>
      <w:bookmarkStart w:id="622" w:name="_Toc65746423"/>
      <w:bookmarkStart w:id="623" w:name="_Toc96848381"/>
      <w:bookmarkStart w:id="624" w:name="_Toc33963291"/>
      <w:bookmarkStart w:id="625" w:name="_Toc34393361"/>
      <w:bookmarkStart w:id="626" w:name="_Toc45216188"/>
      <w:bookmarkStart w:id="627" w:name="_Toc51931757"/>
      <w:bookmarkStart w:id="628" w:name="_Toc58235119"/>
      <w:bookmarkStart w:id="629" w:name="_Toc59180052"/>
      <w:r>
        <w:t>B.2.5.1</w:t>
      </w:r>
      <w:r>
        <w:tab/>
        <w:t>General</w:t>
      </w:r>
      <w:bookmarkEnd w:id="622"/>
      <w:bookmarkEnd w:id="623"/>
    </w:p>
    <w:p w14:paraId="45BCBD51" w14:textId="39CC1BE1" w:rsidR="00034FC9" w:rsidRPr="007053CC" w:rsidRDefault="00034FC9" w:rsidP="00034FC9">
      <w:pPr>
        <w:pStyle w:val="Heading4"/>
        <w:rPr>
          <w:lang w:val="fr-FR"/>
        </w:rPr>
      </w:pPr>
      <w:bookmarkStart w:id="630" w:name="_Toc65746424"/>
      <w:bookmarkStart w:id="631" w:name="_Toc96848382"/>
      <w:r>
        <w:rPr>
          <w:rFonts w:hint="eastAsia"/>
        </w:rPr>
        <w:t>B</w:t>
      </w:r>
      <w:r w:rsidR="00003997">
        <w:t>.2.5.1</w:t>
      </w:r>
      <w:r w:rsidR="00003997">
        <w:tab/>
      </w:r>
      <w:r w:rsidR="001D0C6B">
        <w:rPr>
          <w:lang w:val="fr-FR"/>
        </w:rPr>
        <w:t>S</w:t>
      </w:r>
      <w:r>
        <w:rPr>
          <w:lang w:val="fr-FR"/>
        </w:rPr>
        <w:t>ervi</w:t>
      </w:r>
      <w:r w:rsidR="00FB2D33">
        <w:rPr>
          <w:lang w:val="fr-FR"/>
        </w:rPr>
        <w:t>ce provisioning</w:t>
      </w:r>
      <w:r w:rsidRPr="007053CC">
        <w:rPr>
          <w:lang w:val="fr-FR"/>
        </w:rPr>
        <w:t xml:space="preserve"> </w:t>
      </w:r>
      <w:r w:rsidR="000354EA">
        <w:rPr>
          <w:lang w:val="fr-FR"/>
        </w:rPr>
        <w:t xml:space="preserve">service </w:t>
      </w:r>
      <w:r w:rsidRPr="007053CC">
        <w:rPr>
          <w:lang w:val="fr-FR"/>
        </w:rPr>
        <w:t>message type</w:t>
      </w:r>
      <w:bookmarkEnd w:id="624"/>
      <w:bookmarkEnd w:id="625"/>
      <w:bookmarkEnd w:id="626"/>
      <w:bookmarkEnd w:id="627"/>
      <w:bookmarkEnd w:id="628"/>
      <w:bookmarkEnd w:id="629"/>
      <w:bookmarkEnd w:id="630"/>
      <w:bookmarkEnd w:id="631"/>
    </w:p>
    <w:p w14:paraId="198FFFEA" w14:textId="5E7D6441" w:rsidR="00FB2D33" w:rsidRPr="001A4CA5" w:rsidRDefault="00FB2D33" w:rsidP="00FB2D33">
      <w:pPr>
        <w:rPr>
          <w:lang w:val="fr-FR"/>
        </w:rPr>
      </w:pPr>
      <w:r>
        <w:rPr>
          <w:i/>
          <w:color w:val="0000FF"/>
        </w:rPr>
        <w:t>This clause will define the t</w:t>
      </w:r>
      <w:r w:rsidRPr="00FB2D33">
        <w:rPr>
          <w:i/>
          <w:color w:val="0000FF"/>
        </w:rPr>
        <w:t xml:space="preserve">ype of </w:t>
      </w:r>
      <w:r w:rsidR="00AE14C4">
        <w:rPr>
          <w:i/>
          <w:color w:val="0000FF"/>
        </w:rPr>
        <w:t xml:space="preserve">service provisioning </w:t>
      </w:r>
      <w:r w:rsidR="000354EA">
        <w:rPr>
          <w:i/>
          <w:color w:val="0000FF"/>
        </w:rPr>
        <w:t xml:space="preserve">service </w:t>
      </w:r>
      <w:r w:rsidRPr="00FB2D33">
        <w:rPr>
          <w:i/>
          <w:color w:val="0000FF"/>
        </w:rPr>
        <w:t>messages used</w:t>
      </w:r>
      <w:r>
        <w:rPr>
          <w:i/>
          <w:color w:val="0000FF"/>
        </w:rPr>
        <w:t>.</w:t>
      </w:r>
    </w:p>
    <w:p w14:paraId="29D3D7A5" w14:textId="7C5D0AF1" w:rsidR="00684B95" w:rsidRPr="007053CC" w:rsidRDefault="00684B95" w:rsidP="00684B95">
      <w:pPr>
        <w:pStyle w:val="Heading4"/>
        <w:rPr>
          <w:lang w:val="fr-FR"/>
        </w:rPr>
      </w:pPr>
      <w:bookmarkStart w:id="632" w:name="_Toc65746425"/>
      <w:bookmarkStart w:id="633" w:name="_Toc96848383"/>
      <w:r>
        <w:rPr>
          <w:rFonts w:hint="eastAsia"/>
        </w:rPr>
        <w:t>B</w:t>
      </w:r>
      <w:r w:rsidR="00003997">
        <w:t>.2.5.2</w:t>
      </w:r>
      <w:r w:rsidR="00003997">
        <w:tab/>
      </w:r>
      <w:r w:rsidR="000354EA">
        <w:rPr>
          <w:lang w:val="fr-FR"/>
        </w:rPr>
        <w:t xml:space="preserve">New </w:t>
      </w:r>
      <w:r w:rsidR="00003997">
        <w:rPr>
          <w:lang w:val="fr-FR"/>
        </w:rPr>
        <w:t>information element</w:t>
      </w:r>
      <w:bookmarkEnd w:id="632"/>
      <w:bookmarkEnd w:id="633"/>
    </w:p>
    <w:p w14:paraId="13F5367F" w14:textId="5933CB6D" w:rsidR="00034FC9" w:rsidRPr="001A4CA5" w:rsidRDefault="00FB2D33" w:rsidP="00034FC9">
      <w:pPr>
        <w:rPr>
          <w:lang w:val="fr-FR"/>
        </w:rPr>
      </w:pPr>
      <w:r>
        <w:rPr>
          <w:i/>
          <w:color w:val="0000FF"/>
        </w:rPr>
        <w:t>This clause will d</w:t>
      </w:r>
      <w:r w:rsidR="001A4CA5">
        <w:rPr>
          <w:i/>
          <w:color w:val="0000FF"/>
        </w:rPr>
        <w:t xml:space="preserve">efine the content and coding of the </w:t>
      </w:r>
      <w:r w:rsidR="00003997">
        <w:rPr>
          <w:i/>
          <w:color w:val="0000FF"/>
        </w:rPr>
        <w:t>information element</w:t>
      </w:r>
      <w:r w:rsidR="001A4CA5">
        <w:rPr>
          <w:i/>
          <w:color w:val="0000FF"/>
        </w:rPr>
        <w:t>.</w:t>
      </w:r>
    </w:p>
    <w:p w14:paraId="28625DD0" w14:textId="454AF29C" w:rsidR="009609F9" w:rsidRDefault="009609F9" w:rsidP="00453D5B">
      <w:pPr>
        <w:pStyle w:val="Heading3"/>
      </w:pPr>
      <w:bookmarkStart w:id="634" w:name="_Toc65746426"/>
      <w:bookmarkStart w:id="635" w:name="_Toc96848384"/>
      <w:r>
        <w:lastRenderedPageBreak/>
        <w:t>B.2.6</w:t>
      </w:r>
      <w:r>
        <w:tab/>
        <w:t>Timers</w:t>
      </w:r>
      <w:bookmarkEnd w:id="634"/>
      <w:bookmarkEnd w:id="635"/>
    </w:p>
    <w:p w14:paraId="3F1FE188" w14:textId="49F8F710" w:rsidR="00FB2D33" w:rsidRPr="001A4CA5" w:rsidRDefault="00FB2D33" w:rsidP="00FB2D33">
      <w:pPr>
        <w:rPr>
          <w:lang w:val="fr-FR"/>
        </w:rPr>
      </w:pPr>
      <w:r>
        <w:rPr>
          <w:i/>
          <w:color w:val="0000FF"/>
        </w:rPr>
        <w:t>This clause will define potential timers.</w:t>
      </w:r>
    </w:p>
    <w:p w14:paraId="4568DA2C" w14:textId="4834CE73" w:rsidR="0008739B" w:rsidRDefault="00F44ED1" w:rsidP="0008739B">
      <w:pPr>
        <w:pStyle w:val="Heading3"/>
      </w:pPr>
      <w:bookmarkStart w:id="636" w:name="_Toc65746427"/>
      <w:bookmarkStart w:id="637" w:name="_Toc96848385"/>
      <w:r>
        <w:t>B</w:t>
      </w:r>
      <w:r w:rsidR="0008739B">
        <w:t>.2.</w:t>
      </w:r>
      <w:r w:rsidR="00473DCA">
        <w:t>7</w:t>
      </w:r>
      <w:r w:rsidR="0008739B">
        <w:tab/>
        <w:t>Conclusions</w:t>
      </w:r>
      <w:bookmarkEnd w:id="636"/>
      <w:bookmarkEnd w:id="637"/>
    </w:p>
    <w:p w14:paraId="6286A10D" w14:textId="001CAFED" w:rsidR="0008739B" w:rsidRDefault="0008739B" w:rsidP="0008739B">
      <w:r w:rsidRPr="00E83A1B">
        <w:t xml:space="preserve">This clause provides </w:t>
      </w:r>
      <w:r>
        <w:t>the conclusions.</w:t>
      </w:r>
    </w:p>
    <w:p w14:paraId="450F9BF1" w14:textId="66C6EB5A" w:rsidR="00787564" w:rsidRPr="002675F0" w:rsidRDefault="00787564" w:rsidP="00F27138"/>
    <w:p w14:paraId="565E3D4C" w14:textId="4619B02F" w:rsidR="00F27138" w:rsidRPr="00235394" w:rsidRDefault="00F27138" w:rsidP="00F27138">
      <w:pPr>
        <w:pStyle w:val="Heading8"/>
      </w:pPr>
      <w:r w:rsidRPr="004D3578">
        <w:br w:type="page"/>
      </w:r>
      <w:bookmarkStart w:id="638" w:name="_Toc61651676"/>
      <w:bookmarkStart w:id="639" w:name="_Toc65746428"/>
      <w:bookmarkStart w:id="640" w:name="_Toc96848386"/>
      <w:r>
        <w:lastRenderedPageBreak/>
        <w:t xml:space="preserve">Annex </w:t>
      </w:r>
      <w:r w:rsidR="00966CF4">
        <w:t>C</w:t>
      </w:r>
      <w:r w:rsidR="0008739B" w:rsidRPr="004D3578">
        <w:t xml:space="preserve"> </w:t>
      </w:r>
      <w:r w:rsidRPr="004D3578">
        <w:t>(informative):</w:t>
      </w:r>
      <w:r w:rsidRPr="004D3578">
        <w:br/>
        <w:t>Change history</w:t>
      </w:r>
      <w:bookmarkStart w:id="641" w:name="historyclause"/>
      <w:bookmarkEnd w:id="638"/>
      <w:bookmarkEnd w:id="639"/>
      <w:bookmarkEnd w:id="640"/>
      <w:bookmarkEnd w:id="6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F27138" w:rsidRPr="00235394" w14:paraId="74206301" w14:textId="77777777" w:rsidTr="00BF648B">
        <w:trPr>
          <w:cantSplit/>
        </w:trPr>
        <w:tc>
          <w:tcPr>
            <w:tcW w:w="9639" w:type="dxa"/>
            <w:gridSpan w:val="8"/>
            <w:tcBorders>
              <w:bottom w:val="nil"/>
            </w:tcBorders>
            <w:shd w:val="solid" w:color="FFFFFF" w:fill="auto"/>
          </w:tcPr>
          <w:p w14:paraId="7862749B" w14:textId="77777777" w:rsidR="00F27138" w:rsidRPr="005C44CA" w:rsidRDefault="00F27138" w:rsidP="00455D9B">
            <w:pPr>
              <w:pStyle w:val="TAL"/>
              <w:jc w:val="center"/>
              <w:rPr>
                <w:b/>
              </w:rPr>
            </w:pPr>
            <w:r w:rsidRPr="005C44CA">
              <w:rPr>
                <w:b/>
              </w:rPr>
              <w:t>Change history</w:t>
            </w:r>
          </w:p>
        </w:tc>
      </w:tr>
      <w:tr w:rsidR="00F27138" w:rsidRPr="00235394" w14:paraId="01E181B5" w14:textId="77777777" w:rsidTr="00744902">
        <w:tc>
          <w:tcPr>
            <w:tcW w:w="800" w:type="dxa"/>
            <w:shd w:val="pct10" w:color="auto" w:fill="FFFFFF"/>
          </w:tcPr>
          <w:p w14:paraId="19831194" w14:textId="77777777" w:rsidR="00F27138" w:rsidRPr="00235394" w:rsidRDefault="00F27138" w:rsidP="002556C9">
            <w:pPr>
              <w:pStyle w:val="TAL"/>
              <w:rPr>
                <w:b/>
                <w:sz w:val="16"/>
              </w:rPr>
            </w:pPr>
            <w:r w:rsidRPr="00235394">
              <w:rPr>
                <w:b/>
                <w:sz w:val="16"/>
              </w:rPr>
              <w:t>Date</w:t>
            </w:r>
          </w:p>
        </w:tc>
        <w:tc>
          <w:tcPr>
            <w:tcW w:w="995" w:type="dxa"/>
            <w:shd w:val="pct10" w:color="auto" w:fill="FFFFFF"/>
          </w:tcPr>
          <w:p w14:paraId="54462A1D" w14:textId="77777777" w:rsidR="00F27138" w:rsidRPr="00235394" w:rsidRDefault="00F27138" w:rsidP="002556C9">
            <w:pPr>
              <w:pStyle w:val="TAL"/>
              <w:rPr>
                <w:b/>
                <w:sz w:val="16"/>
              </w:rPr>
            </w:pPr>
            <w:r>
              <w:rPr>
                <w:b/>
                <w:sz w:val="16"/>
              </w:rPr>
              <w:t>Meeting</w:t>
            </w:r>
          </w:p>
        </w:tc>
        <w:tc>
          <w:tcPr>
            <w:tcW w:w="899" w:type="dxa"/>
            <w:shd w:val="pct10" w:color="auto" w:fill="FFFFFF"/>
          </w:tcPr>
          <w:p w14:paraId="22CA8217" w14:textId="77777777" w:rsidR="00F27138" w:rsidRPr="00235394" w:rsidRDefault="00F27138" w:rsidP="002556C9">
            <w:pPr>
              <w:pStyle w:val="TAL"/>
              <w:rPr>
                <w:b/>
                <w:sz w:val="16"/>
              </w:rPr>
            </w:pPr>
            <w:r w:rsidRPr="00235394">
              <w:rPr>
                <w:b/>
                <w:sz w:val="16"/>
              </w:rPr>
              <w:t>TDoc</w:t>
            </w:r>
          </w:p>
        </w:tc>
        <w:tc>
          <w:tcPr>
            <w:tcW w:w="425" w:type="dxa"/>
            <w:shd w:val="pct10" w:color="auto" w:fill="FFFFFF"/>
          </w:tcPr>
          <w:p w14:paraId="4DED60E1" w14:textId="77777777" w:rsidR="00F27138" w:rsidRPr="00235394" w:rsidRDefault="00F27138" w:rsidP="002556C9">
            <w:pPr>
              <w:pStyle w:val="TAL"/>
              <w:rPr>
                <w:b/>
                <w:sz w:val="16"/>
              </w:rPr>
            </w:pPr>
            <w:r w:rsidRPr="00235394">
              <w:rPr>
                <w:b/>
                <w:sz w:val="16"/>
              </w:rPr>
              <w:t>CR</w:t>
            </w:r>
          </w:p>
        </w:tc>
        <w:tc>
          <w:tcPr>
            <w:tcW w:w="425" w:type="dxa"/>
            <w:shd w:val="pct10" w:color="auto" w:fill="FFFFFF"/>
          </w:tcPr>
          <w:p w14:paraId="26AA7E3E" w14:textId="77777777" w:rsidR="00F27138" w:rsidRPr="00235394" w:rsidRDefault="00F27138" w:rsidP="002556C9">
            <w:pPr>
              <w:pStyle w:val="TAL"/>
              <w:rPr>
                <w:b/>
                <w:sz w:val="16"/>
              </w:rPr>
            </w:pPr>
            <w:r w:rsidRPr="00235394">
              <w:rPr>
                <w:b/>
                <w:sz w:val="16"/>
              </w:rPr>
              <w:t>Rev</w:t>
            </w:r>
          </w:p>
        </w:tc>
        <w:tc>
          <w:tcPr>
            <w:tcW w:w="425" w:type="dxa"/>
            <w:shd w:val="pct10" w:color="auto" w:fill="FFFFFF"/>
          </w:tcPr>
          <w:p w14:paraId="75B9D694" w14:textId="77777777" w:rsidR="00F27138" w:rsidRPr="00235394" w:rsidRDefault="00F27138" w:rsidP="002556C9">
            <w:pPr>
              <w:pStyle w:val="TAL"/>
              <w:rPr>
                <w:b/>
                <w:sz w:val="16"/>
              </w:rPr>
            </w:pPr>
            <w:r>
              <w:rPr>
                <w:b/>
                <w:sz w:val="16"/>
              </w:rPr>
              <w:t>Cat</w:t>
            </w:r>
          </w:p>
        </w:tc>
        <w:tc>
          <w:tcPr>
            <w:tcW w:w="4962" w:type="dxa"/>
            <w:shd w:val="pct10" w:color="auto" w:fill="FFFFFF"/>
          </w:tcPr>
          <w:p w14:paraId="7569E599" w14:textId="77777777" w:rsidR="00F27138" w:rsidRPr="00235394" w:rsidRDefault="00F27138" w:rsidP="002556C9">
            <w:pPr>
              <w:pStyle w:val="TAL"/>
              <w:rPr>
                <w:b/>
                <w:sz w:val="16"/>
              </w:rPr>
            </w:pPr>
            <w:r w:rsidRPr="00235394">
              <w:rPr>
                <w:b/>
                <w:sz w:val="16"/>
              </w:rPr>
              <w:t>Subject/Comment</w:t>
            </w:r>
          </w:p>
        </w:tc>
        <w:tc>
          <w:tcPr>
            <w:tcW w:w="708" w:type="dxa"/>
            <w:shd w:val="pct10" w:color="auto" w:fill="FFFFFF"/>
          </w:tcPr>
          <w:p w14:paraId="7A9A05E8" w14:textId="77777777" w:rsidR="00F27138" w:rsidRPr="00235394" w:rsidRDefault="00F27138" w:rsidP="002556C9">
            <w:pPr>
              <w:pStyle w:val="TAL"/>
              <w:rPr>
                <w:b/>
                <w:sz w:val="16"/>
              </w:rPr>
            </w:pPr>
            <w:r w:rsidRPr="00235394">
              <w:rPr>
                <w:b/>
                <w:sz w:val="16"/>
              </w:rPr>
              <w:t>New</w:t>
            </w:r>
            <w:r>
              <w:rPr>
                <w:b/>
                <w:sz w:val="16"/>
              </w:rPr>
              <w:t xml:space="preserve"> version</w:t>
            </w:r>
          </w:p>
        </w:tc>
      </w:tr>
      <w:tr w:rsidR="00BF648B" w:rsidRPr="006B0D02" w14:paraId="5537B3B1" w14:textId="77777777" w:rsidTr="00744902">
        <w:tc>
          <w:tcPr>
            <w:tcW w:w="800" w:type="dxa"/>
            <w:shd w:val="solid" w:color="FFFFFF" w:fill="auto"/>
          </w:tcPr>
          <w:p w14:paraId="4339A9F0" w14:textId="7FB02E62" w:rsidR="00BF648B" w:rsidRPr="006B0D02" w:rsidRDefault="00BF648B" w:rsidP="00BF648B">
            <w:pPr>
              <w:pStyle w:val="TAC"/>
              <w:rPr>
                <w:sz w:val="16"/>
                <w:szCs w:val="16"/>
              </w:rPr>
            </w:pPr>
            <w:r>
              <w:rPr>
                <w:sz w:val="16"/>
                <w:szCs w:val="16"/>
              </w:rPr>
              <w:t>2021-01</w:t>
            </w:r>
          </w:p>
        </w:tc>
        <w:tc>
          <w:tcPr>
            <w:tcW w:w="995" w:type="dxa"/>
            <w:shd w:val="solid" w:color="FFFFFF" w:fill="auto"/>
          </w:tcPr>
          <w:p w14:paraId="163923F9" w14:textId="1D0F15D1" w:rsidR="00BF648B" w:rsidRPr="006B0D02" w:rsidRDefault="00BF648B" w:rsidP="00BF648B">
            <w:pPr>
              <w:pStyle w:val="TAC"/>
              <w:rPr>
                <w:sz w:val="16"/>
                <w:szCs w:val="16"/>
              </w:rPr>
            </w:pPr>
            <w:r>
              <w:rPr>
                <w:sz w:val="16"/>
                <w:szCs w:val="16"/>
              </w:rPr>
              <w:t>CT1#128e</w:t>
            </w:r>
          </w:p>
        </w:tc>
        <w:tc>
          <w:tcPr>
            <w:tcW w:w="899" w:type="dxa"/>
            <w:shd w:val="solid" w:color="FFFFFF" w:fill="auto"/>
          </w:tcPr>
          <w:p w14:paraId="2925D263" w14:textId="35C49F9D" w:rsidR="00BF648B" w:rsidRPr="006B0D02" w:rsidRDefault="00BF648B" w:rsidP="00BF648B">
            <w:pPr>
              <w:pStyle w:val="TAC"/>
              <w:rPr>
                <w:sz w:val="16"/>
                <w:szCs w:val="16"/>
              </w:rPr>
            </w:pPr>
            <w:r w:rsidRPr="00BF648B">
              <w:rPr>
                <w:sz w:val="16"/>
                <w:szCs w:val="16"/>
              </w:rPr>
              <w:t>C1-211421</w:t>
            </w:r>
          </w:p>
        </w:tc>
        <w:tc>
          <w:tcPr>
            <w:tcW w:w="425" w:type="dxa"/>
            <w:shd w:val="solid" w:color="FFFFFF" w:fill="auto"/>
          </w:tcPr>
          <w:p w14:paraId="2B04EC05" w14:textId="77777777" w:rsidR="00BF648B" w:rsidRPr="006B0D02" w:rsidRDefault="00BF648B" w:rsidP="00BF648B">
            <w:pPr>
              <w:pStyle w:val="TAL"/>
              <w:rPr>
                <w:sz w:val="16"/>
                <w:szCs w:val="16"/>
              </w:rPr>
            </w:pPr>
          </w:p>
        </w:tc>
        <w:tc>
          <w:tcPr>
            <w:tcW w:w="425" w:type="dxa"/>
            <w:shd w:val="solid" w:color="FFFFFF" w:fill="auto"/>
          </w:tcPr>
          <w:p w14:paraId="76DF3D4D" w14:textId="77777777" w:rsidR="00BF648B" w:rsidRPr="006B0D02" w:rsidRDefault="00BF648B" w:rsidP="00BF648B">
            <w:pPr>
              <w:pStyle w:val="TAR"/>
              <w:rPr>
                <w:sz w:val="16"/>
                <w:szCs w:val="16"/>
              </w:rPr>
            </w:pPr>
          </w:p>
        </w:tc>
        <w:tc>
          <w:tcPr>
            <w:tcW w:w="425" w:type="dxa"/>
            <w:shd w:val="solid" w:color="FFFFFF" w:fill="auto"/>
          </w:tcPr>
          <w:p w14:paraId="6D3FA9BB" w14:textId="77777777" w:rsidR="00BF648B" w:rsidRPr="006B0D02" w:rsidRDefault="00BF648B" w:rsidP="00BF648B">
            <w:pPr>
              <w:pStyle w:val="TAC"/>
              <w:rPr>
                <w:sz w:val="16"/>
                <w:szCs w:val="16"/>
              </w:rPr>
            </w:pPr>
          </w:p>
        </w:tc>
        <w:tc>
          <w:tcPr>
            <w:tcW w:w="4962" w:type="dxa"/>
            <w:shd w:val="solid" w:color="FFFFFF" w:fill="auto"/>
          </w:tcPr>
          <w:p w14:paraId="3E5F6764" w14:textId="1BB5870E" w:rsidR="00BF648B" w:rsidRPr="005C44CA" w:rsidRDefault="00BF648B" w:rsidP="00366EFF">
            <w:pPr>
              <w:pStyle w:val="TAL"/>
            </w:pPr>
            <w:r w:rsidRPr="005C44CA">
              <w:t>TS skeleton for Enabling Edge Applications; Protocol specification</w:t>
            </w:r>
          </w:p>
        </w:tc>
        <w:tc>
          <w:tcPr>
            <w:tcW w:w="708" w:type="dxa"/>
            <w:shd w:val="solid" w:color="FFFFFF" w:fill="auto"/>
          </w:tcPr>
          <w:p w14:paraId="6D0E35ED" w14:textId="1625B327" w:rsidR="00BF648B" w:rsidRPr="007D6048" w:rsidRDefault="00BF648B" w:rsidP="00BF648B">
            <w:pPr>
              <w:pStyle w:val="TAC"/>
              <w:rPr>
                <w:sz w:val="16"/>
                <w:szCs w:val="16"/>
              </w:rPr>
            </w:pPr>
            <w:r>
              <w:rPr>
                <w:sz w:val="16"/>
                <w:szCs w:val="16"/>
              </w:rPr>
              <w:t>0.0.0</w:t>
            </w:r>
          </w:p>
        </w:tc>
      </w:tr>
      <w:tr w:rsidR="0099705C" w:rsidRPr="006B0D02" w14:paraId="05031CFE" w14:textId="77777777" w:rsidTr="00744902">
        <w:tc>
          <w:tcPr>
            <w:tcW w:w="800" w:type="dxa"/>
            <w:shd w:val="solid" w:color="FFFFFF" w:fill="auto"/>
          </w:tcPr>
          <w:p w14:paraId="282BD743" w14:textId="77777777" w:rsidR="0099705C" w:rsidRDefault="0099705C" w:rsidP="00BF648B">
            <w:pPr>
              <w:pStyle w:val="TAC"/>
              <w:rPr>
                <w:sz w:val="16"/>
                <w:szCs w:val="16"/>
              </w:rPr>
            </w:pPr>
          </w:p>
        </w:tc>
        <w:tc>
          <w:tcPr>
            <w:tcW w:w="995" w:type="dxa"/>
            <w:shd w:val="solid" w:color="FFFFFF" w:fill="auto"/>
          </w:tcPr>
          <w:p w14:paraId="34EDEEB2" w14:textId="77777777" w:rsidR="0099705C" w:rsidRDefault="0099705C" w:rsidP="00BF648B">
            <w:pPr>
              <w:pStyle w:val="TAC"/>
              <w:rPr>
                <w:sz w:val="16"/>
                <w:szCs w:val="16"/>
              </w:rPr>
            </w:pPr>
          </w:p>
        </w:tc>
        <w:tc>
          <w:tcPr>
            <w:tcW w:w="899" w:type="dxa"/>
            <w:shd w:val="solid" w:color="FFFFFF" w:fill="auto"/>
          </w:tcPr>
          <w:p w14:paraId="26EAF5D6" w14:textId="77777777" w:rsidR="0099705C" w:rsidRPr="00BF648B" w:rsidRDefault="0099705C" w:rsidP="00BF648B">
            <w:pPr>
              <w:pStyle w:val="TAC"/>
              <w:rPr>
                <w:sz w:val="16"/>
                <w:szCs w:val="16"/>
              </w:rPr>
            </w:pPr>
          </w:p>
        </w:tc>
        <w:tc>
          <w:tcPr>
            <w:tcW w:w="425" w:type="dxa"/>
            <w:shd w:val="solid" w:color="FFFFFF" w:fill="auto"/>
          </w:tcPr>
          <w:p w14:paraId="1EE5DE0C" w14:textId="77777777" w:rsidR="0099705C" w:rsidRPr="006B0D02" w:rsidRDefault="0099705C" w:rsidP="00BF648B">
            <w:pPr>
              <w:pStyle w:val="TAL"/>
              <w:rPr>
                <w:sz w:val="16"/>
                <w:szCs w:val="16"/>
              </w:rPr>
            </w:pPr>
          </w:p>
        </w:tc>
        <w:tc>
          <w:tcPr>
            <w:tcW w:w="425" w:type="dxa"/>
            <w:shd w:val="solid" w:color="FFFFFF" w:fill="auto"/>
          </w:tcPr>
          <w:p w14:paraId="73843AE3" w14:textId="77777777" w:rsidR="0099705C" w:rsidRPr="006B0D02" w:rsidRDefault="0099705C" w:rsidP="00BF648B">
            <w:pPr>
              <w:pStyle w:val="TAR"/>
              <w:rPr>
                <w:sz w:val="16"/>
                <w:szCs w:val="16"/>
              </w:rPr>
            </w:pPr>
          </w:p>
        </w:tc>
        <w:tc>
          <w:tcPr>
            <w:tcW w:w="425" w:type="dxa"/>
            <w:shd w:val="solid" w:color="FFFFFF" w:fill="auto"/>
          </w:tcPr>
          <w:p w14:paraId="32D41013" w14:textId="77777777" w:rsidR="0099705C" w:rsidRPr="006B0D02" w:rsidRDefault="0099705C" w:rsidP="00BF648B">
            <w:pPr>
              <w:pStyle w:val="TAC"/>
              <w:rPr>
                <w:sz w:val="16"/>
                <w:szCs w:val="16"/>
              </w:rPr>
            </w:pPr>
          </w:p>
        </w:tc>
        <w:tc>
          <w:tcPr>
            <w:tcW w:w="4962" w:type="dxa"/>
            <w:shd w:val="solid" w:color="FFFFFF" w:fill="auto"/>
          </w:tcPr>
          <w:p w14:paraId="0C797B41" w14:textId="432E3760" w:rsidR="0099705C" w:rsidRPr="005C44CA" w:rsidRDefault="0099705C" w:rsidP="00366EFF">
            <w:pPr>
              <w:pStyle w:val="TAL"/>
            </w:pPr>
            <w:r w:rsidRPr="005C44CA">
              <w:t xml:space="preserve">Implementing agreed pCRs in CT1#128-e (C1-211423) </w:t>
            </w:r>
          </w:p>
        </w:tc>
        <w:tc>
          <w:tcPr>
            <w:tcW w:w="708" w:type="dxa"/>
            <w:shd w:val="solid" w:color="FFFFFF" w:fill="auto"/>
          </w:tcPr>
          <w:p w14:paraId="2B7A11A1" w14:textId="5B64575E" w:rsidR="0099705C" w:rsidRDefault="0099705C" w:rsidP="00BF648B">
            <w:pPr>
              <w:pStyle w:val="TAC"/>
              <w:rPr>
                <w:sz w:val="16"/>
                <w:szCs w:val="16"/>
              </w:rPr>
            </w:pPr>
            <w:r>
              <w:rPr>
                <w:sz w:val="16"/>
                <w:szCs w:val="16"/>
              </w:rPr>
              <w:t>0.1.0</w:t>
            </w:r>
          </w:p>
        </w:tc>
      </w:tr>
      <w:tr w:rsidR="00BD0279" w:rsidRPr="006B0D02" w14:paraId="5A2CCEA6" w14:textId="77777777" w:rsidTr="00744902">
        <w:tc>
          <w:tcPr>
            <w:tcW w:w="800" w:type="dxa"/>
            <w:shd w:val="solid" w:color="FFFFFF" w:fill="auto"/>
          </w:tcPr>
          <w:p w14:paraId="53E2034F" w14:textId="3B7334CD" w:rsidR="00BD0279" w:rsidRDefault="00BD0279" w:rsidP="00BF648B">
            <w:pPr>
              <w:pStyle w:val="TAC"/>
              <w:rPr>
                <w:sz w:val="16"/>
                <w:szCs w:val="16"/>
              </w:rPr>
            </w:pPr>
            <w:r>
              <w:rPr>
                <w:sz w:val="16"/>
                <w:szCs w:val="16"/>
              </w:rPr>
              <w:t>2021-04</w:t>
            </w:r>
          </w:p>
        </w:tc>
        <w:tc>
          <w:tcPr>
            <w:tcW w:w="995" w:type="dxa"/>
            <w:shd w:val="solid" w:color="FFFFFF" w:fill="auto"/>
          </w:tcPr>
          <w:p w14:paraId="20A5C79E" w14:textId="1A8CA315" w:rsidR="00BD0279" w:rsidRDefault="00BD0279" w:rsidP="00BF648B">
            <w:pPr>
              <w:pStyle w:val="TAC"/>
              <w:rPr>
                <w:sz w:val="16"/>
                <w:szCs w:val="16"/>
              </w:rPr>
            </w:pPr>
            <w:r>
              <w:rPr>
                <w:sz w:val="16"/>
                <w:szCs w:val="16"/>
              </w:rPr>
              <w:t>CT1#129-e</w:t>
            </w:r>
          </w:p>
        </w:tc>
        <w:tc>
          <w:tcPr>
            <w:tcW w:w="899" w:type="dxa"/>
            <w:shd w:val="solid" w:color="FFFFFF" w:fill="auto"/>
          </w:tcPr>
          <w:p w14:paraId="12E7AAAE" w14:textId="77777777" w:rsidR="00BD0279" w:rsidRPr="00BF648B" w:rsidRDefault="00BD0279" w:rsidP="00BF648B">
            <w:pPr>
              <w:pStyle w:val="TAC"/>
              <w:rPr>
                <w:sz w:val="16"/>
                <w:szCs w:val="16"/>
              </w:rPr>
            </w:pPr>
          </w:p>
        </w:tc>
        <w:tc>
          <w:tcPr>
            <w:tcW w:w="425" w:type="dxa"/>
            <w:shd w:val="solid" w:color="FFFFFF" w:fill="auto"/>
          </w:tcPr>
          <w:p w14:paraId="5C8B841D" w14:textId="77777777" w:rsidR="00BD0279" w:rsidRPr="006B0D02" w:rsidRDefault="00BD0279" w:rsidP="00BF648B">
            <w:pPr>
              <w:pStyle w:val="TAL"/>
              <w:rPr>
                <w:sz w:val="16"/>
                <w:szCs w:val="16"/>
              </w:rPr>
            </w:pPr>
          </w:p>
        </w:tc>
        <w:tc>
          <w:tcPr>
            <w:tcW w:w="425" w:type="dxa"/>
            <w:shd w:val="solid" w:color="FFFFFF" w:fill="auto"/>
          </w:tcPr>
          <w:p w14:paraId="6F58417F" w14:textId="77777777" w:rsidR="00BD0279" w:rsidRPr="006B0D02" w:rsidRDefault="00BD0279" w:rsidP="00BF648B">
            <w:pPr>
              <w:pStyle w:val="TAR"/>
              <w:rPr>
                <w:sz w:val="16"/>
                <w:szCs w:val="16"/>
              </w:rPr>
            </w:pPr>
          </w:p>
        </w:tc>
        <w:tc>
          <w:tcPr>
            <w:tcW w:w="425" w:type="dxa"/>
            <w:shd w:val="solid" w:color="FFFFFF" w:fill="auto"/>
          </w:tcPr>
          <w:p w14:paraId="27D593BC" w14:textId="77777777" w:rsidR="00BD0279" w:rsidRPr="006B0D02" w:rsidRDefault="00BD0279" w:rsidP="00BF648B">
            <w:pPr>
              <w:pStyle w:val="TAC"/>
              <w:rPr>
                <w:sz w:val="16"/>
                <w:szCs w:val="16"/>
              </w:rPr>
            </w:pPr>
          </w:p>
        </w:tc>
        <w:tc>
          <w:tcPr>
            <w:tcW w:w="4962" w:type="dxa"/>
            <w:shd w:val="solid" w:color="FFFFFF" w:fill="auto"/>
          </w:tcPr>
          <w:p w14:paraId="47914AAB" w14:textId="6EF9F54B" w:rsidR="00BD0279" w:rsidRPr="005C44CA" w:rsidRDefault="00BD0279" w:rsidP="00366EFF">
            <w:pPr>
              <w:pStyle w:val="TAL"/>
            </w:pPr>
            <w:r w:rsidRPr="005C44CA">
              <w:t>Implementing agreed pCRs in CT1#129</w:t>
            </w:r>
            <w:r w:rsidR="00D96ABA" w:rsidRPr="005C44CA">
              <w:t>-</w:t>
            </w:r>
            <w:r w:rsidRPr="005C44CA">
              <w:t>e (C1-212155, C1-212454, C1-212464, C1-212546, C1-212547)</w:t>
            </w:r>
          </w:p>
        </w:tc>
        <w:tc>
          <w:tcPr>
            <w:tcW w:w="708" w:type="dxa"/>
            <w:shd w:val="solid" w:color="FFFFFF" w:fill="auto"/>
          </w:tcPr>
          <w:p w14:paraId="2BEA64E1" w14:textId="5BE2D47F" w:rsidR="00BD0279" w:rsidRDefault="00BD0279" w:rsidP="00BF648B">
            <w:pPr>
              <w:pStyle w:val="TAC"/>
              <w:rPr>
                <w:sz w:val="16"/>
                <w:szCs w:val="16"/>
              </w:rPr>
            </w:pPr>
            <w:r>
              <w:rPr>
                <w:sz w:val="16"/>
                <w:szCs w:val="16"/>
              </w:rPr>
              <w:t>0.2.0</w:t>
            </w:r>
          </w:p>
        </w:tc>
      </w:tr>
      <w:tr w:rsidR="00E52227" w:rsidRPr="006B0D02" w14:paraId="6DE60F8B" w14:textId="77777777" w:rsidTr="00744902">
        <w:tc>
          <w:tcPr>
            <w:tcW w:w="800" w:type="dxa"/>
            <w:shd w:val="solid" w:color="FFFFFF" w:fill="auto"/>
          </w:tcPr>
          <w:p w14:paraId="37B763ED" w14:textId="4864EB86" w:rsidR="00E52227" w:rsidRDefault="00E52227" w:rsidP="00E52227">
            <w:pPr>
              <w:pStyle w:val="TAC"/>
              <w:rPr>
                <w:sz w:val="16"/>
                <w:szCs w:val="16"/>
              </w:rPr>
            </w:pPr>
            <w:r>
              <w:rPr>
                <w:sz w:val="16"/>
                <w:szCs w:val="16"/>
              </w:rPr>
              <w:t>2021-06</w:t>
            </w:r>
          </w:p>
        </w:tc>
        <w:tc>
          <w:tcPr>
            <w:tcW w:w="995" w:type="dxa"/>
            <w:shd w:val="solid" w:color="FFFFFF" w:fill="auto"/>
          </w:tcPr>
          <w:p w14:paraId="11813A31" w14:textId="2034E097" w:rsidR="00E52227" w:rsidRDefault="00E52227" w:rsidP="00E52227">
            <w:pPr>
              <w:pStyle w:val="TAC"/>
              <w:rPr>
                <w:sz w:val="16"/>
                <w:szCs w:val="16"/>
              </w:rPr>
            </w:pPr>
            <w:r>
              <w:rPr>
                <w:sz w:val="16"/>
                <w:szCs w:val="16"/>
              </w:rPr>
              <w:t>CT1#130-e</w:t>
            </w:r>
          </w:p>
        </w:tc>
        <w:tc>
          <w:tcPr>
            <w:tcW w:w="899" w:type="dxa"/>
            <w:shd w:val="solid" w:color="FFFFFF" w:fill="auto"/>
          </w:tcPr>
          <w:p w14:paraId="25A21B08" w14:textId="77777777" w:rsidR="00E52227" w:rsidRPr="00BF648B" w:rsidRDefault="00E52227" w:rsidP="00E52227">
            <w:pPr>
              <w:pStyle w:val="TAC"/>
              <w:rPr>
                <w:sz w:val="16"/>
                <w:szCs w:val="16"/>
              </w:rPr>
            </w:pPr>
          </w:p>
        </w:tc>
        <w:tc>
          <w:tcPr>
            <w:tcW w:w="425" w:type="dxa"/>
            <w:shd w:val="solid" w:color="FFFFFF" w:fill="auto"/>
          </w:tcPr>
          <w:p w14:paraId="56F3C258" w14:textId="77777777" w:rsidR="00E52227" w:rsidRPr="006B0D02" w:rsidRDefault="00E52227" w:rsidP="00E52227">
            <w:pPr>
              <w:pStyle w:val="TAL"/>
              <w:rPr>
                <w:sz w:val="16"/>
                <w:szCs w:val="16"/>
              </w:rPr>
            </w:pPr>
          </w:p>
        </w:tc>
        <w:tc>
          <w:tcPr>
            <w:tcW w:w="425" w:type="dxa"/>
            <w:shd w:val="solid" w:color="FFFFFF" w:fill="auto"/>
          </w:tcPr>
          <w:p w14:paraId="60738BE6" w14:textId="77777777" w:rsidR="00E52227" w:rsidRPr="006B0D02" w:rsidRDefault="00E52227" w:rsidP="00E52227">
            <w:pPr>
              <w:pStyle w:val="TAR"/>
              <w:rPr>
                <w:sz w:val="16"/>
                <w:szCs w:val="16"/>
              </w:rPr>
            </w:pPr>
          </w:p>
        </w:tc>
        <w:tc>
          <w:tcPr>
            <w:tcW w:w="425" w:type="dxa"/>
            <w:shd w:val="solid" w:color="FFFFFF" w:fill="auto"/>
          </w:tcPr>
          <w:p w14:paraId="4BCADFE7" w14:textId="77777777" w:rsidR="00E52227" w:rsidRPr="006B0D02" w:rsidRDefault="00E52227" w:rsidP="00E52227">
            <w:pPr>
              <w:pStyle w:val="TAC"/>
              <w:rPr>
                <w:sz w:val="16"/>
                <w:szCs w:val="16"/>
              </w:rPr>
            </w:pPr>
          </w:p>
        </w:tc>
        <w:tc>
          <w:tcPr>
            <w:tcW w:w="4962" w:type="dxa"/>
            <w:shd w:val="solid" w:color="FFFFFF" w:fill="auto"/>
          </w:tcPr>
          <w:p w14:paraId="40FC8998" w14:textId="3934240B" w:rsidR="00E52227" w:rsidRPr="005C44CA" w:rsidRDefault="00E52227" w:rsidP="00366EFF">
            <w:pPr>
              <w:pStyle w:val="TAL"/>
            </w:pPr>
            <w:r w:rsidRPr="005C44CA">
              <w:t>Impl</w:t>
            </w:r>
            <w:r w:rsidR="00D96ABA" w:rsidRPr="005C44CA">
              <w:t>ementing agreed pCRs in CT1#130-</w:t>
            </w:r>
            <w:r w:rsidRPr="005C44CA">
              <w:t>e (</w:t>
            </w:r>
            <w:r w:rsidR="00D96ABA" w:rsidRPr="005C44CA">
              <w:t>C1-213293, C1-213701, C1-213702, C1-213705, C1-213708, C1-213759 C1-213838, C1-213900, C1-213901</w:t>
            </w:r>
            <w:r w:rsidRPr="005C44CA">
              <w:t>)</w:t>
            </w:r>
          </w:p>
        </w:tc>
        <w:tc>
          <w:tcPr>
            <w:tcW w:w="708" w:type="dxa"/>
            <w:shd w:val="solid" w:color="FFFFFF" w:fill="auto"/>
          </w:tcPr>
          <w:p w14:paraId="33375C8B" w14:textId="022CC1EE" w:rsidR="00E52227" w:rsidRDefault="00E52227" w:rsidP="00E52227">
            <w:pPr>
              <w:pStyle w:val="TAC"/>
              <w:rPr>
                <w:sz w:val="16"/>
                <w:szCs w:val="16"/>
              </w:rPr>
            </w:pPr>
            <w:r>
              <w:rPr>
                <w:sz w:val="16"/>
                <w:szCs w:val="16"/>
              </w:rPr>
              <w:t>0.3.0</w:t>
            </w:r>
          </w:p>
        </w:tc>
      </w:tr>
      <w:tr w:rsidR="00D96B6C" w:rsidRPr="006B0D02" w14:paraId="1E6A65DF" w14:textId="77777777" w:rsidTr="00744902">
        <w:trPr>
          <w:trHeight w:val="296"/>
        </w:trPr>
        <w:tc>
          <w:tcPr>
            <w:tcW w:w="800" w:type="dxa"/>
            <w:shd w:val="solid" w:color="FFFFFF" w:fill="auto"/>
          </w:tcPr>
          <w:p w14:paraId="3FB6C94E" w14:textId="56F2F295" w:rsidR="00D96B6C" w:rsidRDefault="00D96B6C" w:rsidP="00D96B6C">
            <w:pPr>
              <w:pStyle w:val="TAC"/>
              <w:rPr>
                <w:sz w:val="16"/>
                <w:szCs w:val="16"/>
              </w:rPr>
            </w:pPr>
            <w:r>
              <w:rPr>
                <w:sz w:val="16"/>
                <w:szCs w:val="16"/>
              </w:rPr>
              <w:t>2021-09</w:t>
            </w:r>
          </w:p>
        </w:tc>
        <w:tc>
          <w:tcPr>
            <w:tcW w:w="995" w:type="dxa"/>
            <w:shd w:val="solid" w:color="FFFFFF" w:fill="auto"/>
          </w:tcPr>
          <w:p w14:paraId="62559159" w14:textId="47C3CE17" w:rsidR="00D96B6C" w:rsidRDefault="00D96B6C" w:rsidP="00D96B6C">
            <w:pPr>
              <w:pStyle w:val="TAC"/>
              <w:rPr>
                <w:sz w:val="16"/>
                <w:szCs w:val="16"/>
              </w:rPr>
            </w:pPr>
            <w:r>
              <w:rPr>
                <w:sz w:val="16"/>
                <w:szCs w:val="16"/>
              </w:rPr>
              <w:t>CT1#131-e</w:t>
            </w:r>
          </w:p>
        </w:tc>
        <w:tc>
          <w:tcPr>
            <w:tcW w:w="899" w:type="dxa"/>
            <w:shd w:val="solid" w:color="FFFFFF" w:fill="auto"/>
          </w:tcPr>
          <w:p w14:paraId="07B5DF46" w14:textId="33818C24" w:rsidR="00D96B6C" w:rsidRPr="00D96B6C" w:rsidRDefault="001D2749" w:rsidP="00D96B6C">
            <w:pPr>
              <w:pStyle w:val="TAC"/>
              <w:rPr>
                <w:sz w:val="16"/>
                <w:szCs w:val="16"/>
              </w:rPr>
            </w:pPr>
            <w:hyperlink r:id="rId25" w:history="1">
              <w:r w:rsidR="00D96B6C" w:rsidRPr="00D96B6C">
                <w:rPr>
                  <w:rStyle w:val="Hyperlink"/>
                  <w:rFonts w:cs="Arial"/>
                  <w:color w:val="0000FF"/>
                  <w:sz w:val="16"/>
                  <w:szCs w:val="16"/>
                </w:rPr>
                <w:t>C1-214500</w:t>
              </w:r>
            </w:hyperlink>
          </w:p>
        </w:tc>
        <w:tc>
          <w:tcPr>
            <w:tcW w:w="425" w:type="dxa"/>
            <w:shd w:val="solid" w:color="FFFFFF" w:fill="auto"/>
          </w:tcPr>
          <w:p w14:paraId="67432F08" w14:textId="77777777" w:rsidR="00D96B6C" w:rsidRPr="006B0D02" w:rsidRDefault="00D96B6C" w:rsidP="00D96B6C">
            <w:pPr>
              <w:pStyle w:val="TAL"/>
              <w:rPr>
                <w:sz w:val="16"/>
                <w:szCs w:val="16"/>
              </w:rPr>
            </w:pPr>
          </w:p>
        </w:tc>
        <w:tc>
          <w:tcPr>
            <w:tcW w:w="425" w:type="dxa"/>
            <w:shd w:val="solid" w:color="FFFFFF" w:fill="auto"/>
          </w:tcPr>
          <w:p w14:paraId="1770455D" w14:textId="77777777" w:rsidR="00D96B6C" w:rsidRPr="006B0D02" w:rsidRDefault="00D96B6C" w:rsidP="00D96B6C">
            <w:pPr>
              <w:pStyle w:val="TAR"/>
              <w:rPr>
                <w:sz w:val="16"/>
                <w:szCs w:val="16"/>
              </w:rPr>
            </w:pPr>
          </w:p>
        </w:tc>
        <w:tc>
          <w:tcPr>
            <w:tcW w:w="425" w:type="dxa"/>
            <w:shd w:val="solid" w:color="FFFFFF" w:fill="auto"/>
          </w:tcPr>
          <w:p w14:paraId="4921B323" w14:textId="77777777" w:rsidR="00D96B6C" w:rsidRPr="006B0D02" w:rsidRDefault="00D96B6C" w:rsidP="00D96B6C">
            <w:pPr>
              <w:pStyle w:val="TAC"/>
              <w:rPr>
                <w:sz w:val="16"/>
                <w:szCs w:val="16"/>
              </w:rPr>
            </w:pPr>
          </w:p>
        </w:tc>
        <w:tc>
          <w:tcPr>
            <w:tcW w:w="4962" w:type="dxa"/>
            <w:shd w:val="solid" w:color="FFFFFF" w:fill="auto"/>
          </w:tcPr>
          <w:p w14:paraId="2CE221F4" w14:textId="1720EA15" w:rsidR="00D96B6C" w:rsidRPr="005C44CA" w:rsidRDefault="00D96B6C" w:rsidP="00366EFF">
            <w:pPr>
              <w:pStyle w:val="TAL"/>
            </w:pPr>
            <w:r w:rsidRPr="005C44CA">
              <w:t>OpenAPI specification for Eees_EECRegistration API</w:t>
            </w:r>
          </w:p>
        </w:tc>
        <w:tc>
          <w:tcPr>
            <w:tcW w:w="708" w:type="dxa"/>
            <w:shd w:val="solid" w:color="FFFFFF" w:fill="auto"/>
          </w:tcPr>
          <w:p w14:paraId="7A3D581E" w14:textId="027263EC" w:rsidR="00D96B6C" w:rsidRDefault="00B665D7" w:rsidP="00D96B6C">
            <w:pPr>
              <w:pStyle w:val="TAC"/>
              <w:rPr>
                <w:sz w:val="16"/>
                <w:szCs w:val="16"/>
              </w:rPr>
            </w:pPr>
            <w:r>
              <w:rPr>
                <w:sz w:val="16"/>
                <w:szCs w:val="16"/>
              </w:rPr>
              <w:t>0.4.0</w:t>
            </w:r>
          </w:p>
        </w:tc>
      </w:tr>
      <w:tr w:rsidR="00D96B6C" w:rsidRPr="006B0D02" w14:paraId="78728A06" w14:textId="77777777" w:rsidTr="00744902">
        <w:tc>
          <w:tcPr>
            <w:tcW w:w="800" w:type="dxa"/>
            <w:shd w:val="solid" w:color="FFFFFF" w:fill="auto"/>
          </w:tcPr>
          <w:p w14:paraId="249325E3" w14:textId="01012F52" w:rsidR="00D96B6C" w:rsidRDefault="00B665D7" w:rsidP="00D96B6C">
            <w:pPr>
              <w:pStyle w:val="TAC"/>
              <w:rPr>
                <w:sz w:val="16"/>
                <w:szCs w:val="16"/>
              </w:rPr>
            </w:pPr>
            <w:r>
              <w:rPr>
                <w:sz w:val="16"/>
                <w:szCs w:val="16"/>
              </w:rPr>
              <w:t>2021-09</w:t>
            </w:r>
          </w:p>
        </w:tc>
        <w:tc>
          <w:tcPr>
            <w:tcW w:w="995" w:type="dxa"/>
            <w:shd w:val="solid" w:color="FFFFFF" w:fill="auto"/>
          </w:tcPr>
          <w:p w14:paraId="3C2139A6" w14:textId="32A2F507" w:rsidR="00D96B6C" w:rsidRDefault="00D96B6C" w:rsidP="00D96B6C">
            <w:pPr>
              <w:pStyle w:val="TAC"/>
              <w:rPr>
                <w:sz w:val="16"/>
                <w:szCs w:val="16"/>
              </w:rPr>
            </w:pPr>
            <w:r>
              <w:rPr>
                <w:sz w:val="16"/>
                <w:szCs w:val="16"/>
              </w:rPr>
              <w:t>CT1#131-e</w:t>
            </w:r>
          </w:p>
        </w:tc>
        <w:tc>
          <w:tcPr>
            <w:tcW w:w="899" w:type="dxa"/>
            <w:shd w:val="solid" w:color="FFFFFF" w:fill="auto"/>
          </w:tcPr>
          <w:p w14:paraId="61AD7A62" w14:textId="0BEA098A" w:rsidR="00D96B6C" w:rsidRPr="00D96B6C" w:rsidRDefault="001D2749" w:rsidP="00D96B6C">
            <w:pPr>
              <w:pStyle w:val="TAC"/>
              <w:rPr>
                <w:sz w:val="16"/>
                <w:szCs w:val="16"/>
              </w:rPr>
            </w:pPr>
            <w:hyperlink r:id="rId26" w:history="1">
              <w:r w:rsidR="00D96B6C" w:rsidRPr="00D96B6C">
                <w:rPr>
                  <w:rStyle w:val="Hyperlink"/>
                  <w:rFonts w:cs="Arial"/>
                  <w:color w:val="0000FF"/>
                  <w:sz w:val="16"/>
                  <w:szCs w:val="16"/>
                </w:rPr>
                <w:t>C1-214502</w:t>
              </w:r>
            </w:hyperlink>
          </w:p>
        </w:tc>
        <w:tc>
          <w:tcPr>
            <w:tcW w:w="425" w:type="dxa"/>
            <w:shd w:val="solid" w:color="FFFFFF" w:fill="auto"/>
          </w:tcPr>
          <w:p w14:paraId="573CDCB7" w14:textId="77777777" w:rsidR="00D96B6C" w:rsidRPr="006B0D02" w:rsidRDefault="00D96B6C" w:rsidP="00D96B6C">
            <w:pPr>
              <w:pStyle w:val="TAL"/>
              <w:rPr>
                <w:sz w:val="16"/>
                <w:szCs w:val="16"/>
              </w:rPr>
            </w:pPr>
          </w:p>
        </w:tc>
        <w:tc>
          <w:tcPr>
            <w:tcW w:w="425" w:type="dxa"/>
            <w:shd w:val="solid" w:color="FFFFFF" w:fill="auto"/>
          </w:tcPr>
          <w:p w14:paraId="54EC2D86" w14:textId="77777777" w:rsidR="00D96B6C" w:rsidRPr="006B0D02" w:rsidRDefault="00D96B6C" w:rsidP="00D96B6C">
            <w:pPr>
              <w:pStyle w:val="TAR"/>
              <w:rPr>
                <w:sz w:val="16"/>
                <w:szCs w:val="16"/>
              </w:rPr>
            </w:pPr>
          </w:p>
        </w:tc>
        <w:tc>
          <w:tcPr>
            <w:tcW w:w="425" w:type="dxa"/>
            <w:shd w:val="solid" w:color="FFFFFF" w:fill="auto"/>
          </w:tcPr>
          <w:p w14:paraId="039B4DBE" w14:textId="77777777" w:rsidR="00D96B6C" w:rsidRPr="006B0D02" w:rsidRDefault="00D96B6C" w:rsidP="00D96B6C">
            <w:pPr>
              <w:pStyle w:val="TAC"/>
              <w:rPr>
                <w:sz w:val="16"/>
                <w:szCs w:val="16"/>
              </w:rPr>
            </w:pPr>
          </w:p>
        </w:tc>
        <w:tc>
          <w:tcPr>
            <w:tcW w:w="4962" w:type="dxa"/>
            <w:shd w:val="solid" w:color="FFFFFF" w:fill="auto"/>
          </w:tcPr>
          <w:p w14:paraId="78022040" w14:textId="64C0E2D2" w:rsidR="00D96B6C" w:rsidRPr="005C44CA" w:rsidRDefault="00D96B6C" w:rsidP="00366EFF">
            <w:pPr>
              <w:pStyle w:val="TAL"/>
            </w:pPr>
            <w:r w:rsidRPr="005C44CA">
              <w:t>Notify operation for Eees_ACREvents API</w:t>
            </w:r>
          </w:p>
        </w:tc>
        <w:tc>
          <w:tcPr>
            <w:tcW w:w="708" w:type="dxa"/>
            <w:shd w:val="solid" w:color="FFFFFF" w:fill="auto"/>
          </w:tcPr>
          <w:p w14:paraId="049C3A3B" w14:textId="6949E9DD" w:rsidR="00D96B6C" w:rsidRDefault="00B665D7" w:rsidP="00D96B6C">
            <w:pPr>
              <w:pStyle w:val="TAC"/>
              <w:rPr>
                <w:sz w:val="16"/>
                <w:szCs w:val="16"/>
              </w:rPr>
            </w:pPr>
            <w:r>
              <w:rPr>
                <w:sz w:val="16"/>
                <w:szCs w:val="16"/>
              </w:rPr>
              <w:t>0.4.0</w:t>
            </w:r>
          </w:p>
        </w:tc>
      </w:tr>
      <w:tr w:rsidR="00D96B6C" w:rsidRPr="006B0D02" w14:paraId="7FDA434D" w14:textId="77777777" w:rsidTr="00744902">
        <w:tc>
          <w:tcPr>
            <w:tcW w:w="800" w:type="dxa"/>
            <w:shd w:val="solid" w:color="FFFFFF" w:fill="auto"/>
          </w:tcPr>
          <w:p w14:paraId="32845B3D" w14:textId="219C4A6E" w:rsidR="00D96B6C" w:rsidRDefault="00B665D7" w:rsidP="00D96B6C">
            <w:pPr>
              <w:pStyle w:val="TAC"/>
              <w:rPr>
                <w:sz w:val="16"/>
                <w:szCs w:val="16"/>
              </w:rPr>
            </w:pPr>
            <w:r>
              <w:rPr>
                <w:sz w:val="16"/>
                <w:szCs w:val="16"/>
              </w:rPr>
              <w:t>2021-09</w:t>
            </w:r>
          </w:p>
        </w:tc>
        <w:tc>
          <w:tcPr>
            <w:tcW w:w="995" w:type="dxa"/>
            <w:shd w:val="solid" w:color="FFFFFF" w:fill="auto"/>
          </w:tcPr>
          <w:p w14:paraId="1AACF22D" w14:textId="3280C3D3" w:rsidR="00D96B6C" w:rsidRDefault="00D96B6C" w:rsidP="00D96B6C">
            <w:pPr>
              <w:pStyle w:val="TAC"/>
              <w:rPr>
                <w:sz w:val="16"/>
                <w:szCs w:val="16"/>
              </w:rPr>
            </w:pPr>
            <w:r>
              <w:rPr>
                <w:sz w:val="16"/>
                <w:szCs w:val="16"/>
              </w:rPr>
              <w:t>CT1#131-e</w:t>
            </w:r>
          </w:p>
        </w:tc>
        <w:tc>
          <w:tcPr>
            <w:tcW w:w="899" w:type="dxa"/>
            <w:shd w:val="solid" w:color="FFFFFF" w:fill="auto"/>
          </w:tcPr>
          <w:p w14:paraId="77D378F8" w14:textId="2C7C990C" w:rsidR="00D96B6C" w:rsidRPr="00D96B6C" w:rsidRDefault="001D2749" w:rsidP="00D96B6C">
            <w:pPr>
              <w:pStyle w:val="TAC"/>
              <w:rPr>
                <w:sz w:val="16"/>
                <w:szCs w:val="16"/>
              </w:rPr>
            </w:pPr>
            <w:hyperlink r:id="rId27" w:history="1">
              <w:r w:rsidR="00D96B6C" w:rsidRPr="00D96B6C">
                <w:rPr>
                  <w:rStyle w:val="Hyperlink"/>
                  <w:rFonts w:cs="Arial"/>
                  <w:color w:val="0000FF"/>
                  <w:sz w:val="16"/>
                  <w:szCs w:val="16"/>
                </w:rPr>
                <w:t>C1-214503</w:t>
              </w:r>
            </w:hyperlink>
          </w:p>
        </w:tc>
        <w:tc>
          <w:tcPr>
            <w:tcW w:w="425" w:type="dxa"/>
            <w:shd w:val="solid" w:color="FFFFFF" w:fill="auto"/>
          </w:tcPr>
          <w:p w14:paraId="06D4AD05" w14:textId="77777777" w:rsidR="00D96B6C" w:rsidRPr="006B0D02" w:rsidRDefault="00D96B6C" w:rsidP="00D96B6C">
            <w:pPr>
              <w:pStyle w:val="TAL"/>
              <w:rPr>
                <w:sz w:val="16"/>
                <w:szCs w:val="16"/>
              </w:rPr>
            </w:pPr>
          </w:p>
        </w:tc>
        <w:tc>
          <w:tcPr>
            <w:tcW w:w="425" w:type="dxa"/>
            <w:shd w:val="solid" w:color="FFFFFF" w:fill="auto"/>
          </w:tcPr>
          <w:p w14:paraId="27FE5416" w14:textId="77777777" w:rsidR="00D96B6C" w:rsidRPr="006B0D02" w:rsidRDefault="00D96B6C" w:rsidP="00D96B6C">
            <w:pPr>
              <w:pStyle w:val="TAR"/>
              <w:rPr>
                <w:sz w:val="16"/>
                <w:szCs w:val="16"/>
              </w:rPr>
            </w:pPr>
          </w:p>
        </w:tc>
        <w:tc>
          <w:tcPr>
            <w:tcW w:w="425" w:type="dxa"/>
            <w:shd w:val="solid" w:color="FFFFFF" w:fill="auto"/>
          </w:tcPr>
          <w:p w14:paraId="62EC9D77" w14:textId="77777777" w:rsidR="00D96B6C" w:rsidRPr="006B0D02" w:rsidRDefault="00D96B6C" w:rsidP="00D96B6C">
            <w:pPr>
              <w:pStyle w:val="TAC"/>
              <w:rPr>
                <w:sz w:val="16"/>
                <w:szCs w:val="16"/>
              </w:rPr>
            </w:pPr>
          </w:p>
        </w:tc>
        <w:tc>
          <w:tcPr>
            <w:tcW w:w="4962" w:type="dxa"/>
            <w:shd w:val="solid" w:color="FFFFFF" w:fill="auto"/>
          </w:tcPr>
          <w:p w14:paraId="2A61D764" w14:textId="56CA7F29" w:rsidR="00D96B6C" w:rsidRPr="005C44CA" w:rsidRDefault="00D96B6C" w:rsidP="00366EFF">
            <w:pPr>
              <w:pStyle w:val="TAL"/>
            </w:pPr>
            <w:r w:rsidRPr="005C44CA">
              <w:t>Update subscription operation for Eees_ACREvents API</w:t>
            </w:r>
          </w:p>
        </w:tc>
        <w:tc>
          <w:tcPr>
            <w:tcW w:w="708" w:type="dxa"/>
            <w:shd w:val="solid" w:color="FFFFFF" w:fill="auto"/>
          </w:tcPr>
          <w:p w14:paraId="0690E628" w14:textId="6726E5F6" w:rsidR="00D96B6C" w:rsidRDefault="00B665D7" w:rsidP="00D96B6C">
            <w:pPr>
              <w:pStyle w:val="TAC"/>
              <w:rPr>
                <w:sz w:val="16"/>
                <w:szCs w:val="16"/>
              </w:rPr>
            </w:pPr>
            <w:r>
              <w:rPr>
                <w:sz w:val="16"/>
                <w:szCs w:val="16"/>
              </w:rPr>
              <w:t>0.4.0</w:t>
            </w:r>
          </w:p>
        </w:tc>
      </w:tr>
      <w:tr w:rsidR="00D96B6C" w:rsidRPr="006B0D02" w14:paraId="0A078764" w14:textId="77777777" w:rsidTr="00744902">
        <w:tc>
          <w:tcPr>
            <w:tcW w:w="800" w:type="dxa"/>
            <w:shd w:val="solid" w:color="FFFFFF" w:fill="auto"/>
          </w:tcPr>
          <w:p w14:paraId="4471A584" w14:textId="4F1ADDF8" w:rsidR="00D96B6C" w:rsidRDefault="00B665D7" w:rsidP="00D96B6C">
            <w:pPr>
              <w:pStyle w:val="TAC"/>
              <w:rPr>
                <w:sz w:val="16"/>
                <w:szCs w:val="16"/>
              </w:rPr>
            </w:pPr>
            <w:r>
              <w:rPr>
                <w:sz w:val="16"/>
                <w:szCs w:val="16"/>
              </w:rPr>
              <w:t>2021-09</w:t>
            </w:r>
          </w:p>
        </w:tc>
        <w:tc>
          <w:tcPr>
            <w:tcW w:w="995" w:type="dxa"/>
            <w:shd w:val="solid" w:color="FFFFFF" w:fill="auto"/>
          </w:tcPr>
          <w:p w14:paraId="56E785AE" w14:textId="61C99B1F" w:rsidR="00D96B6C" w:rsidRDefault="00D96B6C" w:rsidP="00D96B6C">
            <w:pPr>
              <w:pStyle w:val="TAC"/>
              <w:rPr>
                <w:sz w:val="16"/>
                <w:szCs w:val="16"/>
              </w:rPr>
            </w:pPr>
            <w:r>
              <w:rPr>
                <w:sz w:val="16"/>
                <w:szCs w:val="16"/>
              </w:rPr>
              <w:t>CT1#131-e</w:t>
            </w:r>
          </w:p>
        </w:tc>
        <w:tc>
          <w:tcPr>
            <w:tcW w:w="899" w:type="dxa"/>
            <w:shd w:val="solid" w:color="FFFFFF" w:fill="auto"/>
          </w:tcPr>
          <w:p w14:paraId="0B003E0E" w14:textId="430837C0" w:rsidR="00D96B6C" w:rsidRPr="00D96B6C" w:rsidRDefault="001D2749" w:rsidP="00D96B6C">
            <w:pPr>
              <w:pStyle w:val="TAC"/>
              <w:rPr>
                <w:sz w:val="16"/>
                <w:szCs w:val="16"/>
              </w:rPr>
            </w:pPr>
            <w:hyperlink r:id="rId28" w:history="1">
              <w:r w:rsidR="00D96B6C" w:rsidRPr="00D96B6C">
                <w:rPr>
                  <w:rStyle w:val="Hyperlink"/>
                  <w:rFonts w:cs="Arial"/>
                  <w:color w:val="0000FF"/>
                  <w:sz w:val="16"/>
                  <w:szCs w:val="16"/>
                </w:rPr>
                <w:t>C1-214504</w:t>
              </w:r>
            </w:hyperlink>
          </w:p>
        </w:tc>
        <w:tc>
          <w:tcPr>
            <w:tcW w:w="425" w:type="dxa"/>
            <w:shd w:val="solid" w:color="FFFFFF" w:fill="auto"/>
          </w:tcPr>
          <w:p w14:paraId="23594A66" w14:textId="77777777" w:rsidR="00D96B6C" w:rsidRPr="006B0D02" w:rsidRDefault="00D96B6C" w:rsidP="00D96B6C">
            <w:pPr>
              <w:pStyle w:val="TAL"/>
              <w:rPr>
                <w:sz w:val="16"/>
                <w:szCs w:val="16"/>
              </w:rPr>
            </w:pPr>
          </w:p>
        </w:tc>
        <w:tc>
          <w:tcPr>
            <w:tcW w:w="425" w:type="dxa"/>
            <w:shd w:val="solid" w:color="FFFFFF" w:fill="auto"/>
          </w:tcPr>
          <w:p w14:paraId="3387DE15" w14:textId="77777777" w:rsidR="00D96B6C" w:rsidRPr="006B0D02" w:rsidRDefault="00D96B6C" w:rsidP="00D96B6C">
            <w:pPr>
              <w:pStyle w:val="TAR"/>
              <w:rPr>
                <w:sz w:val="16"/>
                <w:szCs w:val="16"/>
              </w:rPr>
            </w:pPr>
          </w:p>
        </w:tc>
        <w:tc>
          <w:tcPr>
            <w:tcW w:w="425" w:type="dxa"/>
            <w:shd w:val="solid" w:color="FFFFFF" w:fill="auto"/>
          </w:tcPr>
          <w:p w14:paraId="7E5F99DA" w14:textId="77777777" w:rsidR="00D96B6C" w:rsidRPr="006B0D02" w:rsidRDefault="00D96B6C" w:rsidP="00D96B6C">
            <w:pPr>
              <w:pStyle w:val="TAC"/>
              <w:rPr>
                <w:sz w:val="16"/>
                <w:szCs w:val="16"/>
              </w:rPr>
            </w:pPr>
          </w:p>
        </w:tc>
        <w:tc>
          <w:tcPr>
            <w:tcW w:w="4962" w:type="dxa"/>
            <w:shd w:val="solid" w:color="FFFFFF" w:fill="auto"/>
          </w:tcPr>
          <w:p w14:paraId="349E3250" w14:textId="317D1ED0" w:rsidR="00D96B6C" w:rsidRPr="005C44CA" w:rsidRDefault="00D96B6C" w:rsidP="00366EFF">
            <w:pPr>
              <w:pStyle w:val="TAL"/>
            </w:pPr>
            <w:r w:rsidRPr="005C44CA">
              <w:t>Unsubscribe operation for Eees_ACREvents API</w:t>
            </w:r>
          </w:p>
        </w:tc>
        <w:tc>
          <w:tcPr>
            <w:tcW w:w="708" w:type="dxa"/>
            <w:shd w:val="solid" w:color="FFFFFF" w:fill="auto"/>
          </w:tcPr>
          <w:p w14:paraId="33FCF31E" w14:textId="44FFB19A" w:rsidR="00D96B6C" w:rsidRDefault="00B665D7" w:rsidP="00D96B6C">
            <w:pPr>
              <w:pStyle w:val="TAC"/>
              <w:rPr>
                <w:sz w:val="16"/>
                <w:szCs w:val="16"/>
              </w:rPr>
            </w:pPr>
            <w:r>
              <w:rPr>
                <w:sz w:val="16"/>
                <w:szCs w:val="16"/>
              </w:rPr>
              <w:t>0.4.0</w:t>
            </w:r>
          </w:p>
        </w:tc>
      </w:tr>
      <w:tr w:rsidR="00D96B6C" w:rsidRPr="006B0D02" w14:paraId="791A945C" w14:textId="77777777" w:rsidTr="00744902">
        <w:tc>
          <w:tcPr>
            <w:tcW w:w="800" w:type="dxa"/>
            <w:shd w:val="solid" w:color="FFFFFF" w:fill="auto"/>
          </w:tcPr>
          <w:p w14:paraId="2352F192" w14:textId="6799B217" w:rsidR="00D96B6C" w:rsidRDefault="00B665D7" w:rsidP="00D96B6C">
            <w:pPr>
              <w:pStyle w:val="TAC"/>
              <w:rPr>
                <w:sz w:val="16"/>
                <w:szCs w:val="16"/>
              </w:rPr>
            </w:pPr>
            <w:r>
              <w:rPr>
                <w:sz w:val="16"/>
                <w:szCs w:val="16"/>
              </w:rPr>
              <w:t>2021-09</w:t>
            </w:r>
          </w:p>
        </w:tc>
        <w:tc>
          <w:tcPr>
            <w:tcW w:w="995" w:type="dxa"/>
            <w:shd w:val="solid" w:color="FFFFFF" w:fill="auto"/>
          </w:tcPr>
          <w:p w14:paraId="400A39A4" w14:textId="2BE3907D" w:rsidR="00D96B6C" w:rsidRDefault="00D96B6C" w:rsidP="00D96B6C">
            <w:pPr>
              <w:pStyle w:val="TAC"/>
              <w:rPr>
                <w:sz w:val="16"/>
                <w:szCs w:val="16"/>
              </w:rPr>
            </w:pPr>
            <w:r>
              <w:rPr>
                <w:sz w:val="16"/>
                <w:szCs w:val="16"/>
              </w:rPr>
              <w:t>CT1#131-e</w:t>
            </w:r>
          </w:p>
        </w:tc>
        <w:tc>
          <w:tcPr>
            <w:tcW w:w="899" w:type="dxa"/>
            <w:shd w:val="solid" w:color="FFFFFF" w:fill="auto"/>
          </w:tcPr>
          <w:p w14:paraId="63522CFB" w14:textId="2D4FAB26" w:rsidR="00D96B6C" w:rsidRPr="00D96B6C" w:rsidRDefault="001D2749" w:rsidP="00D96B6C">
            <w:pPr>
              <w:pStyle w:val="TAC"/>
              <w:rPr>
                <w:sz w:val="16"/>
                <w:szCs w:val="16"/>
              </w:rPr>
            </w:pPr>
            <w:hyperlink r:id="rId29" w:history="1">
              <w:r w:rsidR="00D96B6C" w:rsidRPr="00D96B6C">
                <w:rPr>
                  <w:rStyle w:val="Hyperlink"/>
                  <w:rFonts w:cs="Arial"/>
                  <w:color w:val="0000FF"/>
                  <w:sz w:val="16"/>
                  <w:szCs w:val="16"/>
                </w:rPr>
                <w:t>C1-214505</w:t>
              </w:r>
            </w:hyperlink>
          </w:p>
        </w:tc>
        <w:tc>
          <w:tcPr>
            <w:tcW w:w="425" w:type="dxa"/>
            <w:shd w:val="solid" w:color="FFFFFF" w:fill="auto"/>
          </w:tcPr>
          <w:p w14:paraId="6294824E" w14:textId="77777777" w:rsidR="00D96B6C" w:rsidRPr="006B0D02" w:rsidRDefault="00D96B6C" w:rsidP="00D96B6C">
            <w:pPr>
              <w:pStyle w:val="TAL"/>
              <w:rPr>
                <w:sz w:val="16"/>
                <w:szCs w:val="16"/>
              </w:rPr>
            </w:pPr>
          </w:p>
        </w:tc>
        <w:tc>
          <w:tcPr>
            <w:tcW w:w="425" w:type="dxa"/>
            <w:shd w:val="solid" w:color="FFFFFF" w:fill="auto"/>
          </w:tcPr>
          <w:p w14:paraId="7657E477" w14:textId="77777777" w:rsidR="00D96B6C" w:rsidRPr="006B0D02" w:rsidRDefault="00D96B6C" w:rsidP="00D96B6C">
            <w:pPr>
              <w:pStyle w:val="TAR"/>
              <w:rPr>
                <w:sz w:val="16"/>
                <w:szCs w:val="16"/>
              </w:rPr>
            </w:pPr>
          </w:p>
        </w:tc>
        <w:tc>
          <w:tcPr>
            <w:tcW w:w="425" w:type="dxa"/>
            <w:shd w:val="solid" w:color="FFFFFF" w:fill="auto"/>
          </w:tcPr>
          <w:p w14:paraId="24E4AC48" w14:textId="77777777" w:rsidR="00D96B6C" w:rsidRPr="006B0D02" w:rsidRDefault="00D96B6C" w:rsidP="00D96B6C">
            <w:pPr>
              <w:pStyle w:val="TAC"/>
              <w:rPr>
                <w:sz w:val="16"/>
                <w:szCs w:val="16"/>
              </w:rPr>
            </w:pPr>
          </w:p>
        </w:tc>
        <w:tc>
          <w:tcPr>
            <w:tcW w:w="4962" w:type="dxa"/>
            <w:shd w:val="solid" w:color="FFFFFF" w:fill="auto"/>
          </w:tcPr>
          <w:p w14:paraId="73B21427" w14:textId="2813E004" w:rsidR="00D96B6C" w:rsidRPr="005C44CA" w:rsidRDefault="00D96B6C" w:rsidP="00366EFF">
            <w:pPr>
              <w:pStyle w:val="TAL"/>
            </w:pPr>
            <w:r w:rsidRPr="005C44CA">
              <w:t>Eees_EECRegistration_Request Service Operation</w:t>
            </w:r>
          </w:p>
        </w:tc>
        <w:tc>
          <w:tcPr>
            <w:tcW w:w="708" w:type="dxa"/>
            <w:shd w:val="solid" w:color="FFFFFF" w:fill="auto"/>
          </w:tcPr>
          <w:p w14:paraId="11BC1FBF" w14:textId="0C489EDD" w:rsidR="00D96B6C" w:rsidRDefault="00B665D7" w:rsidP="00D96B6C">
            <w:pPr>
              <w:pStyle w:val="TAC"/>
              <w:rPr>
                <w:sz w:val="16"/>
                <w:szCs w:val="16"/>
              </w:rPr>
            </w:pPr>
            <w:r>
              <w:rPr>
                <w:sz w:val="16"/>
                <w:szCs w:val="16"/>
              </w:rPr>
              <w:t>0.4.0</w:t>
            </w:r>
          </w:p>
        </w:tc>
      </w:tr>
      <w:tr w:rsidR="00D96B6C" w:rsidRPr="006B0D02" w14:paraId="28041124" w14:textId="77777777" w:rsidTr="00744902">
        <w:tc>
          <w:tcPr>
            <w:tcW w:w="800" w:type="dxa"/>
            <w:shd w:val="solid" w:color="FFFFFF" w:fill="auto"/>
          </w:tcPr>
          <w:p w14:paraId="15C48175" w14:textId="3BCFB595" w:rsidR="00D96B6C" w:rsidRDefault="00B665D7" w:rsidP="00D96B6C">
            <w:pPr>
              <w:pStyle w:val="TAC"/>
              <w:rPr>
                <w:sz w:val="16"/>
                <w:szCs w:val="16"/>
              </w:rPr>
            </w:pPr>
            <w:r>
              <w:rPr>
                <w:sz w:val="16"/>
                <w:szCs w:val="16"/>
              </w:rPr>
              <w:t>2021-09</w:t>
            </w:r>
          </w:p>
        </w:tc>
        <w:tc>
          <w:tcPr>
            <w:tcW w:w="995" w:type="dxa"/>
            <w:shd w:val="solid" w:color="FFFFFF" w:fill="auto"/>
          </w:tcPr>
          <w:p w14:paraId="2EA71B14" w14:textId="0DF7D05D" w:rsidR="00D96B6C" w:rsidRDefault="00D96B6C" w:rsidP="00D96B6C">
            <w:pPr>
              <w:pStyle w:val="TAC"/>
              <w:rPr>
                <w:sz w:val="16"/>
                <w:szCs w:val="16"/>
              </w:rPr>
            </w:pPr>
            <w:r>
              <w:rPr>
                <w:sz w:val="16"/>
                <w:szCs w:val="16"/>
              </w:rPr>
              <w:t>CT1#131-e</w:t>
            </w:r>
          </w:p>
        </w:tc>
        <w:tc>
          <w:tcPr>
            <w:tcW w:w="899" w:type="dxa"/>
            <w:shd w:val="solid" w:color="FFFFFF" w:fill="auto"/>
          </w:tcPr>
          <w:p w14:paraId="5BC6A33C" w14:textId="6465A7F2" w:rsidR="00D96B6C" w:rsidRPr="00D96B6C" w:rsidRDefault="001D2749" w:rsidP="00D96B6C">
            <w:pPr>
              <w:pStyle w:val="TAC"/>
              <w:rPr>
                <w:sz w:val="16"/>
                <w:szCs w:val="16"/>
              </w:rPr>
            </w:pPr>
            <w:hyperlink r:id="rId30" w:history="1">
              <w:r w:rsidR="00D96B6C" w:rsidRPr="00D96B6C">
                <w:rPr>
                  <w:rStyle w:val="Hyperlink"/>
                  <w:rFonts w:cs="Arial"/>
                  <w:color w:val="0000FF"/>
                  <w:sz w:val="16"/>
                  <w:szCs w:val="16"/>
                </w:rPr>
                <w:t>C1-214506</w:t>
              </w:r>
            </w:hyperlink>
          </w:p>
        </w:tc>
        <w:tc>
          <w:tcPr>
            <w:tcW w:w="425" w:type="dxa"/>
            <w:shd w:val="solid" w:color="FFFFFF" w:fill="auto"/>
          </w:tcPr>
          <w:p w14:paraId="6E710DE2" w14:textId="77777777" w:rsidR="00D96B6C" w:rsidRPr="006B0D02" w:rsidRDefault="00D96B6C" w:rsidP="00D96B6C">
            <w:pPr>
              <w:pStyle w:val="TAL"/>
              <w:rPr>
                <w:sz w:val="16"/>
                <w:szCs w:val="16"/>
              </w:rPr>
            </w:pPr>
          </w:p>
        </w:tc>
        <w:tc>
          <w:tcPr>
            <w:tcW w:w="425" w:type="dxa"/>
            <w:shd w:val="solid" w:color="FFFFFF" w:fill="auto"/>
          </w:tcPr>
          <w:p w14:paraId="022E962F" w14:textId="77777777" w:rsidR="00D96B6C" w:rsidRPr="006B0D02" w:rsidRDefault="00D96B6C" w:rsidP="00D96B6C">
            <w:pPr>
              <w:pStyle w:val="TAR"/>
              <w:rPr>
                <w:sz w:val="16"/>
                <w:szCs w:val="16"/>
              </w:rPr>
            </w:pPr>
          </w:p>
        </w:tc>
        <w:tc>
          <w:tcPr>
            <w:tcW w:w="425" w:type="dxa"/>
            <w:shd w:val="solid" w:color="FFFFFF" w:fill="auto"/>
          </w:tcPr>
          <w:p w14:paraId="50443EF2" w14:textId="77777777" w:rsidR="00D96B6C" w:rsidRPr="006B0D02" w:rsidRDefault="00D96B6C" w:rsidP="00D96B6C">
            <w:pPr>
              <w:pStyle w:val="TAC"/>
              <w:rPr>
                <w:sz w:val="16"/>
                <w:szCs w:val="16"/>
              </w:rPr>
            </w:pPr>
          </w:p>
        </w:tc>
        <w:tc>
          <w:tcPr>
            <w:tcW w:w="4962" w:type="dxa"/>
            <w:shd w:val="solid" w:color="FFFFFF" w:fill="auto"/>
          </w:tcPr>
          <w:p w14:paraId="652FBAC2" w14:textId="1D85B3C0" w:rsidR="00D96B6C" w:rsidRPr="005C44CA" w:rsidRDefault="00D96B6C" w:rsidP="00366EFF">
            <w:pPr>
              <w:pStyle w:val="TAL"/>
            </w:pPr>
            <w:r w:rsidRPr="005C44CA">
              <w:t>Eees_EECRegistration_Update Service Operation</w:t>
            </w:r>
          </w:p>
        </w:tc>
        <w:tc>
          <w:tcPr>
            <w:tcW w:w="708" w:type="dxa"/>
            <w:shd w:val="solid" w:color="FFFFFF" w:fill="auto"/>
          </w:tcPr>
          <w:p w14:paraId="731C8415" w14:textId="3F21CD9B" w:rsidR="00D96B6C" w:rsidRDefault="00B665D7" w:rsidP="00D96B6C">
            <w:pPr>
              <w:pStyle w:val="TAC"/>
              <w:rPr>
                <w:sz w:val="16"/>
                <w:szCs w:val="16"/>
              </w:rPr>
            </w:pPr>
            <w:r>
              <w:rPr>
                <w:sz w:val="16"/>
                <w:szCs w:val="16"/>
              </w:rPr>
              <w:t>0.4.0</w:t>
            </w:r>
          </w:p>
        </w:tc>
      </w:tr>
      <w:tr w:rsidR="00D96B6C" w:rsidRPr="006B0D02" w14:paraId="2179FEFA" w14:textId="77777777" w:rsidTr="00744902">
        <w:tc>
          <w:tcPr>
            <w:tcW w:w="800" w:type="dxa"/>
            <w:shd w:val="solid" w:color="FFFFFF" w:fill="auto"/>
          </w:tcPr>
          <w:p w14:paraId="23B1B1E7" w14:textId="24B01FF9" w:rsidR="00D96B6C" w:rsidRDefault="00B665D7" w:rsidP="00D96B6C">
            <w:pPr>
              <w:pStyle w:val="TAC"/>
              <w:rPr>
                <w:sz w:val="16"/>
                <w:szCs w:val="16"/>
              </w:rPr>
            </w:pPr>
            <w:r>
              <w:rPr>
                <w:sz w:val="16"/>
                <w:szCs w:val="16"/>
              </w:rPr>
              <w:t>2021-09</w:t>
            </w:r>
          </w:p>
        </w:tc>
        <w:tc>
          <w:tcPr>
            <w:tcW w:w="995" w:type="dxa"/>
            <w:shd w:val="solid" w:color="FFFFFF" w:fill="auto"/>
          </w:tcPr>
          <w:p w14:paraId="7302B35F" w14:textId="6C9EED87" w:rsidR="00D96B6C" w:rsidRDefault="00D96B6C" w:rsidP="00D96B6C">
            <w:pPr>
              <w:pStyle w:val="TAC"/>
              <w:rPr>
                <w:sz w:val="16"/>
                <w:szCs w:val="16"/>
              </w:rPr>
            </w:pPr>
            <w:r>
              <w:rPr>
                <w:sz w:val="16"/>
                <w:szCs w:val="16"/>
              </w:rPr>
              <w:t>CT1#131-e</w:t>
            </w:r>
          </w:p>
        </w:tc>
        <w:tc>
          <w:tcPr>
            <w:tcW w:w="899" w:type="dxa"/>
            <w:shd w:val="solid" w:color="FFFFFF" w:fill="auto"/>
          </w:tcPr>
          <w:p w14:paraId="49A83627" w14:textId="2AE8D245" w:rsidR="00D96B6C" w:rsidRPr="00D96B6C" w:rsidRDefault="001D2749" w:rsidP="00D96B6C">
            <w:pPr>
              <w:pStyle w:val="TAC"/>
              <w:rPr>
                <w:sz w:val="16"/>
                <w:szCs w:val="16"/>
              </w:rPr>
            </w:pPr>
            <w:hyperlink r:id="rId31" w:history="1">
              <w:r w:rsidR="00D96B6C" w:rsidRPr="00D96B6C">
                <w:rPr>
                  <w:rStyle w:val="Hyperlink"/>
                  <w:rFonts w:cs="Arial"/>
                  <w:color w:val="0000FF"/>
                  <w:sz w:val="16"/>
                  <w:szCs w:val="16"/>
                </w:rPr>
                <w:t>C1-214593</w:t>
              </w:r>
            </w:hyperlink>
          </w:p>
        </w:tc>
        <w:tc>
          <w:tcPr>
            <w:tcW w:w="425" w:type="dxa"/>
            <w:shd w:val="solid" w:color="FFFFFF" w:fill="auto"/>
          </w:tcPr>
          <w:p w14:paraId="55324CB6" w14:textId="77777777" w:rsidR="00D96B6C" w:rsidRPr="006B0D02" w:rsidRDefault="00D96B6C" w:rsidP="00D96B6C">
            <w:pPr>
              <w:pStyle w:val="TAL"/>
              <w:rPr>
                <w:sz w:val="16"/>
                <w:szCs w:val="16"/>
              </w:rPr>
            </w:pPr>
          </w:p>
        </w:tc>
        <w:tc>
          <w:tcPr>
            <w:tcW w:w="425" w:type="dxa"/>
            <w:shd w:val="solid" w:color="FFFFFF" w:fill="auto"/>
          </w:tcPr>
          <w:p w14:paraId="05B5B418" w14:textId="77777777" w:rsidR="00D96B6C" w:rsidRPr="006B0D02" w:rsidRDefault="00D96B6C" w:rsidP="00D96B6C">
            <w:pPr>
              <w:pStyle w:val="TAR"/>
              <w:rPr>
                <w:sz w:val="16"/>
                <w:szCs w:val="16"/>
              </w:rPr>
            </w:pPr>
          </w:p>
        </w:tc>
        <w:tc>
          <w:tcPr>
            <w:tcW w:w="425" w:type="dxa"/>
            <w:shd w:val="solid" w:color="FFFFFF" w:fill="auto"/>
          </w:tcPr>
          <w:p w14:paraId="26CAA542" w14:textId="77777777" w:rsidR="00D96B6C" w:rsidRPr="006B0D02" w:rsidRDefault="00D96B6C" w:rsidP="00D96B6C">
            <w:pPr>
              <w:pStyle w:val="TAC"/>
              <w:rPr>
                <w:sz w:val="16"/>
                <w:szCs w:val="16"/>
              </w:rPr>
            </w:pPr>
          </w:p>
        </w:tc>
        <w:tc>
          <w:tcPr>
            <w:tcW w:w="4962" w:type="dxa"/>
            <w:shd w:val="solid" w:color="FFFFFF" w:fill="auto"/>
          </w:tcPr>
          <w:p w14:paraId="473292B8" w14:textId="2D4D8C5E" w:rsidR="00D96B6C" w:rsidRPr="005C44CA" w:rsidRDefault="00D96B6C" w:rsidP="00366EFF">
            <w:pPr>
              <w:pStyle w:val="TAL"/>
            </w:pPr>
            <w:r w:rsidRPr="005C44CA">
              <w:t>Data model and Notification for Eees_ACREvents API</w:t>
            </w:r>
          </w:p>
        </w:tc>
        <w:tc>
          <w:tcPr>
            <w:tcW w:w="708" w:type="dxa"/>
            <w:shd w:val="solid" w:color="FFFFFF" w:fill="auto"/>
          </w:tcPr>
          <w:p w14:paraId="7A336A17" w14:textId="4EF4B661" w:rsidR="00D96B6C" w:rsidRDefault="00B665D7" w:rsidP="00D96B6C">
            <w:pPr>
              <w:pStyle w:val="TAC"/>
              <w:rPr>
                <w:sz w:val="16"/>
                <w:szCs w:val="16"/>
              </w:rPr>
            </w:pPr>
            <w:r>
              <w:rPr>
                <w:sz w:val="16"/>
                <w:szCs w:val="16"/>
              </w:rPr>
              <w:t>0.4.0</w:t>
            </w:r>
          </w:p>
        </w:tc>
      </w:tr>
      <w:tr w:rsidR="00D96B6C" w:rsidRPr="006B0D02" w14:paraId="40C4536A" w14:textId="77777777" w:rsidTr="00744902">
        <w:tc>
          <w:tcPr>
            <w:tcW w:w="800" w:type="dxa"/>
            <w:shd w:val="solid" w:color="FFFFFF" w:fill="auto"/>
          </w:tcPr>
          <w:p w14:paraId="1DD49CB3" w14:textId="68C1BC0D" w:rsidR="00D96B6C" w:rsidRDefault="00B665D7" w:rsidP="00D96B6C">
            <w:pPr>
              <w:pStyle w:val="TAC"/>
              <w:rPr>
                <w:sz w:val="16"/>
                <w:szCs w:val="16"/>
              </w:rPr>
            </w:pPr>
            <w:r>
              <w:rPr>
                <w:sz w:val="16"/>
                <w:szCs w:val="16"/>
              </w:rPr>
              <w:t>2021-09</w:t>
            </w:r>
          </w:p>
        </w:tc>
        <w:tc>
          <w:tcPr>
            <w:tcW w:w="995" w:type="dxa"/>
            <w:shd w:val="solid" w:color="FFFFFF" w:fill="auto"/>
          </w:tcPr>
          <w:p w14:paraId="008C3CD9" w14:textId="12BA3C24" w:rsidR="00D96B6C" w:rsidRDefault="00D96B6C" w:rsidP="00D96B6C">
            <w:pPr>
              <w:pStyle w:val="TAC"/>
              <w:rPr>
                <w:sz w:val="16"/>
                <w:szCs w:val="16"/>
              </w:rPr>
            </w:pPr>
            <w:r>
              <w:rPr>
                <w:sz w:val="16"/>
                <w:szCs w:val="16"/>
              </w:rPr>
              <w:t>CT1#131-e</w:t>
            </w:r>
          </w:p>
        </w:tc>
        <w:tc>
          <w:tcPr>
            <w:tcW w:w="899" w:type="dxa"/>
            <w:shd w:val="solid" w:color="FFFFFF" w:fill="auto"/>
          </w:tcPr>
          <w:p w14:paraId="1F06FEB1" w14:textId="40D7755C" w:rsidR="00D96B6C" w:rsidRPr="00D96B6C" w:rsidRDefault="001D2749" w:rsidP="00D96B6C">
            <w:pPr>
              <w:pStyle w:val="TAC"/>
              <w:rPr>
                <w:sz w:val="16"/>
                <w:szCs w:val="16"/>
              </w:rPr>
            </w:pPr>
            <w:hyperlink r:id="rId32" w:history="1">
              <w:r w:rsidR="00D96B6C" w:rsidRPr="00D96B6C">
                <w:rPr>
                  <w:rStyle w:val="Hyperlink"/>
                  <w:rFonts w:cs="Arial"/>
                  <w:color w:val="0000FF"/>
                  <w:sz w:val="16"/>
                  <w:szCs w:val="16"/>
                </w:rPr>
                <w:t>C1-215059</w:t>
              </w:r>
            </w:hyperlink>
          </w:p>
        </w:tc>
        <w:tc>
          <w:tcPr>
            <w:tcW w:w="425" w:type="dxa"/>
            <w:shd w:val="solid" w:color="FFFFFF" w:fill="auto"/>
          </w:tcPr>
          <w:p w14:paraId="6A658612" w14:textId="77777777" w:rsidR="00D96B6C" w:rsidRPr="006B0D02" w:rsidRDefault="00D96B6C" w:rsidP="00D96B6C">
            <w:pPr>
              <w:pStyle w:val="TAL"/>
              <w:rPr>
                <w:sz w:val="16"/>
                <w:szCs w:val="16"/>
              </w:rPr>
            </w:pPr>
          </w:p>
        </w:tc>
        <w:tc>
          <w:tcPr>
            <w:tcW w:w="425" w:type="dxa"/>
            <w:shd w:val="solid" w:color="FFFFFF" w:fill="auto"/>
          </w:tcPr>
          <w:p w14:paraId="53D5479A" w14:textId="77777777" w:rsidR="00D96B6C" w:rsidRPr="006B0D02" w:rsidRDefault="00D96B6C" w:rsidP="00D96B6C">
            <w:pPr>
              <w:pStyle w:val="TAR"/>
              <w:rPr>
                <w:sz w:val="16"/>
                <w:szCs w:val="16"/>
              </w:rPr>
            </w:pPr>
          </w:p>
        </w:tc>
        <w:tc>
          <w:tcPr>
            <w:tcW w:w="425" w:type="dxa"/>
            <w:shd w:val="solid" w:color="FFFFFF" w:fill="auto"/>
          </w:tcPr>
          <w:p w14:paraId="3828C60C" w14:textId="77777777" w:rsidR="00D96B6C" w:rsidRPr="006B0D02" w:rsidRDefault="00D96B6C" w:rsidP="00D96B6C">
            <w:pPr>
              <w:pStyle w:val="TAC"/>
              <w:rPr>
                <w:sz w:val="16"/>
                <w:szCs w:val="16"/>
              </w:rPr>
            </w:pPr>
          </w:p>
        </w:tc>
        <w:tc>
          <w:tcPr>
            <w:tcW w:w="4962" w:type="dxa"/>
            <w:shd w:val="solid" w:color="FFFFFF" w:fill="auto"/>
          </w:tcPr>
          <w:p w14:paraId="0F4291CE" w14:textId="130EADCB" w:rsidR="00D96B6C" w:rsidRPr="005C44CA" w:rsidRDefault="00D96B6C" w:rsidP="00366EFF">
            <w:pPr>
              <w:pStyle w:val="TAL"/>
            </w:pPr>
            <w:r w:rsidRPr="005C44CA">
              <w:t>General on EAS Discovery API Definition</w:t>
            </w:r>
          </w:p>
        </w:tc>
        <w:tc>
          <w:tcPr>
            <w:tcW w:w="708" w:type="dxa"/>
            <w:shd w:val="solid" w:color="FFFFFF" w:fill="auto"/>
          </w:tcPr>
          <w:p w14:paraId="07E03E57" w14:textId="0C624D40" w:rsidR="00D96B6C" w:rsidRDefault="00B665D7" w:rsidP="00D96B6C">
            <w:pPr>
              <w:pStyle w:val="TAC"/>
              <w:rPr>
                <w:sz w:val="16"/>
                <w:szCs w:val="16"/>
              </w:rPr>
            </w:pPr>
            <w:r>
              <w:rPr>
                <w:sz w:val="16"/>
                <w:szCs w:val="16"/>
              </w:rPr>
              <w:t>0.4.0</w:t>
            </w:r>
          </w:p>
        </w:tc>
      </w:tr>
      <w:tr w:rsidR="00D96B6C" w:rsidRPr="006B0D02" w14:paraId="38C2192D" w14:textId="77777777" w:rsidTr="00744902">
        <w:tc>
          <w:tcPr>
            <w:tcW w:w="800" w:type="dxa"/>
            <w:shd w:val="solid" w:color="FFFFFF" w:fill="auto"/>
          </w:tcPr>
          <w:p w14:paraId="4AC9BD76" w14:textId="17EB03CA" w:rsidR="00D96B6C" w:rsidRDefault="00B665D7" w:rsidP="00D96B6C">
            <w:pPr>
              <w:pStyle w:val="TAC"/>
              <w:rPr>
                <w:sz w:val="16"/>
                <w:szCs w:val="16"/>
              </w:rPr>
            </w:pPr>
            <w:r>
              <w:rPr>
                <w:sz w:val="16"/>
                <w:szCs w:val="16"/>
              </w:rPr>
              <w:t>2021-09</w:t>
            </w:r>
          </w:p>
        </w:tc>
        <w:tc>
          <w:tcPr>
            <w:tcW w:w="995" w:type="dxa"/>
            <w:shd w:val="solid" w:color="FFFFFF" w:fill="auto"/>
          </w:tcPr>
          <w:p w14:paraId="38762BF0" w14:textId="3D970ABA" w:rsidR="00D96B6C" w:rsidRDefault="00D96B6C" w:rsidP="00D96B6C">
            <w:pPr>
              <w:pStyle w:val="TAC"/>
              <w:rPr>
                <w:sz w:val="16"/>
                <w:szCs w:val="16"/>
              </w:rPr>
            </w:pPr>
            <w:r>
              <w:rPr>
                <w:sz w:val="16"/>
                <w:szCs w:val="16"/>
              </w:rPr>
              <w:t>CT1#131-e</w:t>
            </w:r>
          </w:p>
        </w:tc>
        <w:tc>
          <w:tcPr>
            <w:tcW w:w="899" w:type="dxa"/>
            <w:shd w:val="solid" w:color="FFFFFF" w:fill="auto"/>
          </w:tcPr>
          <w:p w14:paraId="28806863" w14:textId="24BE3186" w:rsidR="00D96B6C" w:rsidRPr="00D96B6C" w:rsidRDefault="001D2749" w:rsidP="00D96B6C">
            <w:pPr>
              <w:pStyle w:val="TAC"/>
              <w:rPr>
                <w:sz w:val="16"/>
                <w:szCs w:val="16"/>
              </w:rPr>
            </w:pPr>
            <w:hyperlink r:id="rId33" w:history="1">
              <w:r w:rsidR="00D96B6C" w:rsidRPr="00D96B6C">
                <w:rPr>
                  <w:rStyle w:val="Hyperlink"/>
                  <w:rFonts w:cs="Arial"/>
                  <w:color w:val="0000FF"/>
                  <w:sz w:val="16"/>
                  <w:szCs w:val="16"/>
                </w:rPr>
                <w:t>C1-215176</w:t>
              </w:r>
            </w:hyperlink>
          </w:p>
        </w:tc>
        <w:tc>
          <w:tcPr>
            <w:tcW w:w="425" w:type="dxa"/>
            <w:shd w:val="solid" w:color="FFFFFF" w:fill="auto"/>
          </w:tcPr>
          <w:p w14:paraId="61315B68" w14:textId="77777777" w:rsidR="00D96B6C" w:rsidRPr="006B0D02" w:rsidRDefault="00D96B6C" w:rsidP="00D96B6C">
            <w:pPr>
              <w:pStyle w:val="TAL"/>
              <w:rPr>
                <w:sz w:val="16"/>
                <w:szCs w:val="16"/>
              </w:rPr>
            </w:pPr>
          </w:p>
        </w:tc>
        <w:tc>
          <w:tcPr>
            <w:tcW w:w="425" w:type="dxa"/>
            <w:shd w:val="solid" w:color="FFFFFF" w:fill="auto"/>
          </w:tcPr>
          <w:p w14:paraId="3D8C7C86" w14:textId="77777777" w:rsidR="00D96B6C" w:rsidRPr="006B0D02" w:rsidRDefault="00D96B6C" w:rsidP="00D96B6C">
            <w:pPr>
              <w:pStyle w:val="TAR"/>
              <w:rPr>
                <w:sz w:val="16"/>
                <w:szCs w:val="16"/>
              </w:rPr>
            </w:pPr>
          </w:p>
        </w:tc>
        <w:tc>
          <w:tcPr>
            <w:tcW w:w="425" w:type="dxa"/>
            <w:shd w:val="solid" w:color="FFFFFF" w:fill="auto"/>
          </w:tcPr>
          <w:p w14:paraId="5191EF0E" w14:textId="77777777" w:rsidR="00D96B6C" w:rsidRPr="006B0D02" w:rsidRDefault="00D96B6C" w:rsidP="00D96B6C">
            <w:pPr>
              <w:pStyle w:val="TAC"/>
              <w:rPr>
                <w:sz w:val="16"/>
                <w:szCs w:val="16"/>
              </w:rPr>
            </w:pPr>
          </w:p>
        </w:tc>
        <w:tc>
          <w:tcPr>
            <w:tcW w:w="4962" w:type="dxa"/>
            <w:shd w:val="solid" w:color="FFFFFF" w:fill="auto"/>
          </w:tcPr>
          <w:p w14:paraId="668CC5C6" w14:textId="352E0EB4" w:rsidR="00D96B6C" w:rsidRPr="005C44CA" w:rsidRDefault="00D96B6C" w:rsidP="00366EFF">
            <w:pPr>
              <w:pStyle w:val="TAL"/>
            </w:pPr>
            <w:r w:rsidRPr="005C44CA">
              <w:t>Pseudo-CR on Support of redirection for the Eees_ACREvents API</w:t>
            </w:r>
          </w:p>
        </w:tc>
        <w:tc>
          <w:tcPr>
            <w:tcW w:w="708" w:type="dxa"/>
            <w:shd w:val="solid" w:color="FFFFFF" w:fill="auto"/>
          </w:tcPr>
          <w:p w14:paraId="418C2707" w14:textId="64EC99AB" w:rsidR="00D96B6C" w:rsidRDefault="00B665D7" w:rsidP="00D96B6C">
            <w:pPr>
              <w:pStyle w:val="TAC"/>
              <w:rPr>
                <w:sz w:val="16"/>
                <w:szCs w:val="16"/>
              </w:rPr>
            </w:pPr>
            <w:r>
              <w:rPr>
                <w:sz w:val="16"/>
                <w:szCs w:val="16"/>
              </w:rPr>
              <w:t>0.4.0</w:t>
            </w:r>
          </w:p>
        </w:tc>
      </w:tr>
      <w:tr w:rsidR="00C24E37" w:rsidRPr="006B0D02" w14:paraId="647654F2" w14:textId="77777777" w:rsidTr="00BC23BB">
        <w:tc>
          <w:tcPr>
            <w:tcW w:w="800" w:type="dxa"/>
            <w:shd w:val="solid" w:color="FFFFFF" w:fill="auto"/>
          </w:tcPr>
          <w:p w14:paraId="25A4D938" w14:textId="7B00F681" w:rsidR="00C24E37" w:rsidRDefault="00C24E37" w:rsidP="00D96B6C">
            <w:pPr>
              <w:pStyle w:val="TAC"/>
              <w:rPr>
                <w:sz w:val="16"/>
                <w:szCs w:val="16"/>
              </w:rPr>
            </w:pPr>
            <w:r>
              <w:rPr>
                <w:sz w:val="16"/>
                <w:szCs w:val="16"/>
              </w:rPr>
              <w:t>2021-10</w:t>
            </w:r>
          </w:p>
        </w:tc>
        <w:tc>
          <w:tcPr>
            <w:tcW w:w="995" w:type="dxa"/>
            <w:shd w:val="solid" w:color="FFFFFF" w:fill="auto"/>
          </w:tcPr>
          <w:p w14:paraId="402E0000" w14:textId="79353CD1" w:rsidR="00C24E37" w:rsidRDefault="00C24E37" w:rsidP="00D96B6C">
            <w:pPr>
              <w:pStyle w:val="TAC"/>
              <w:rPr>
                <w:sz w:val="16"/>
                <w:szCs w:val="16"/>
              </w:rPr>
            </w:pPr>
            <w:r>
              <w:rPr>
                <w:sz w:val="16"/>
                <w:szCs w:val="16"/>
              </w:rPr>
              <w:t>CT1#132-e</w:t>
            </w:r>
          </w:p>
        </w:tc>
        <w:tc>
          <w:tcPr>
            <w:tcW w:w="899" w:type="dxa"/>
            <w:shd w:val="solid" w:color="FFFFFF" w:fill="auto"/>
          </w:tcPr>
          <w:p w14:paraId="3FC2E4DB" w14:textId="0B655545" w:rsidR="00C24E37" w:rsidRPr="00BC23BB" w:rsidRDefault="001D2749" w:rsidP="00D96B6C">
            <w:pPr>
              <w:pStyle w:val="TAC"/>
            </w:pPr>
            <w:hyperlink r:id="rId34" w:history="1">
              <w:r w:rsidR="008C39DA" w:rsidRPr="00BC23BB">
                <w:rPr>
                  <w:rStyle w:val="Hyperlink"/>
                  <w:rFonts w:cs="Arial"/>
                  <w:color w:val="0000FF"/>
                  <w:sz w:val="16"/>
                  <w:szCs w:val="16"/>
                </w:rPr>
                <w:t>C1-216089</w:t>
              </w:r>
            </w:hyperlink>
          </w:p>
        </w:tc>
        <w:tc>
          <w:tcPr>
            <w:tcW w:w="425" w:type="dxa"/>
            <w:shd w:val="solid" w:color="FFFFFF" w:fill="auto"/>
          </w:tcPr>
          <w:p w14:paraId="32D26BC4" w14:textId="77777777" w:rsidR="00C24E37" w:rsidRPr="006B0D02" w:rsidRDefault="00C24E37" w:rsidP="00D96B6C">
            <w:pPr>
              <w:pStyle w:val="TAL"/>
              <w:rPr>
                <w:sz w:val="16"/>
                <w:szCs w:val="16"/>
              </w:rPr>
            </w:pPr>
          </w:p>
        </w:tc>
        <w:tc>
          <w:tcPr>
            <w:tcW w:w="425" w:type="dxa"/>
            <w:shd w:val="solid" w:color="FFFFFF" w:fill="auto"/>
          </w:tcPr>
          <w:p w14:paraId="4D7D1F9C" w14:textId="77777777" w:rsidR="00C24E37" w:rsidRPr="006B0D02" w:rsidRDefault="00C24E37" w:rsidP="00D96B6C">
            <w:pPr>
              <w:pStyle w:val="TAR"/>
              <w:rPr>
                <w:sz w:val="16"/>
                <w:szCs w:val="16"/>
              </w:rPr>
            </w:pPr>
          </w:p>
        </w:tc>
        <w:tc>
          <w:tcPr>
            <w:tcW w:w="425" w:type="dxa"/>
            <w:shd w:val="solid" w:color="FFFFFF" w:fill="auto"/>
          </w:tcPr>
          <w:p w14:paraId="5432829B" w14:textId="77777777" w:rsidR="00C24E37" w:rsidRPr="006B0D02" w:rsidRDefault="00C24E37" w:rsidP="00D96B6C">
            <w:pPr>
              <w:pStyle w:val="TAC"/>
              <w:rPr>
                <w:sz w:val="16"/>
                <w:szCs w:val="16"/>
              </w:rPr>
            </w:pPr>
          </w:p>
        </w:tc>
        <w:tc>
          <w:tcPr>
            <w:tcW w:w="4962" w:type="dxa"/>
            <w:shd w:val="solid" w:color="FFFFFF" w:fill="auto"/>
          </w:tcPr>
          <w:p w14:paraId="30C95378" w14:textId="548EA7AA" w:rsidR="00C24E37" w:rsidRPr="005C44CA" w:rsidRDefault="00C24E37" w:rsidP="00366EFF">
            <w:pPr>
              <w:pStyle w:val="TAL"/>
            </w:pPr>
            <w:r w:rsidRPr="005C44CA">
              <w:t>Eees_AppContextRelocation API</w:t>
            </w:r>
          </w:p>
        </w:tc>
        <w:tc>
          <w:tcPr>
            <w:tcW w:w="708" w:type="dxa"/>
            <w:shd w:val="solid" w:color="FFFFFF" w:fill="auto"/>
          </w:tcPr>
          <w:p w14:paraId="3693F04C" w14:textId="23E0180E" w:rsidR="00C24E37" w:rsidRDefault="00C24E37" w:rsidP="00D96B6C">
            <w:pPr>
              <w:pStyle w:val="TAC"/>
              <w:rPr>
                <w:sz w:val="16"/>
                <w:szCs w:val="16"/>
              </w:rPr>
            </w:pPr>
            <w:r>
              <w:rPr>
                <w:sz w:val="16"/>
                <w:szCs w:val="16"/>
              </w:rPr>
              <w:t>0.5.0</w:t>
            </w:r>
          </w:p>
        </w:tc>
      </w:tr>
      <w:tr w:rsidR="00DC15B4" w:rsidRPr="006B0D02" w14:paraId="5B029B92" w14:textId="77777777" w:rsidTr="00BC23BB">
        <w:tc>
          <w:tcPr>
            <w:tcW w:w="800" w:type="dxa"/>
            <w:shd w:val="solid" w:color="FFFFFF" w:fill="auto"/>
          </w:tcPr>
          <w:p w14:paraId="74EA1987" w14:textId="31EECAE2" w:rsidR="00DC15B4" w:rsidRDefault="00DC15B4" w:rsidP="00DC15B4">
            <w:pPr>
              <w:pStyle w:val="TAC"/>
              <w:rPr>
                <w:sz w:val="16"/>
                <w:szCs w:val="16"/>
              </w:rPr>
            </w:pPr>
            <w:r>
              <w:rPr>
                <w:sz w:val="16"/>
                <w:szCs w:val="16"/>
              </w:rPr>
              <w:t>2021-10</w:t>
            </w:r>
          </w:p>
        </w:tc>
        <w:tc>
          <w:tcPr>
            <w:tcW w:w="995" w:type="dxa"/>
            <w:shd w:val="solid" w:color="FFFFFF" w:fill="auto"/>
          </w:tcPr>
          <w:p w14:paraId="53E24588" w14:textId="1B4FFA7E" w:rsidR="00DC15B4" w:rsidRDefault="00DC15B4" w:rsidP="00DC15B4">
            <w:pPr>
              <w:pStyle w:val="TAC"/>
              <w:rPr>
                <w:sz w:val="16"/>
                <w:szCs w:val="16"/>
              </w:rPr>
            </w:pPr>
            <w:r>
              <w:rPr>
                <w:sz w:val="16"/>
                <w:szCs w:val="16"/>
              </w:rPr>
              <w:t>CT1#133-e</w:t>
            </w:r>
          </w:p>
        </w:tc>
        <w:tc>
          <w:tcPr>
            <w:tcW w:w="899" w:type="dxa"/>
            <w:shd w:val="solid" w:color="FFFFFF" w:fill="auto"/>
          </w:tcPr>
          <w:p w14:paraId="2A92450E" w14:textId="4DDE1F9A" w:rsidR="00DC15B4" w:rsidRPr="0025575F" w:rsidRDefault="001D2749" w:rsidP="00DC15B4">
            <w:pPr>
              <w:pStyle w:val="TAC"/>
              <w:rPr>
                <w:sz w:val="16"/>
                <w:szCs w:val="16"/>
              </w:rPr>
            </w:pPr>
            <w:hyperlink r:id="rId35" w:history="1">
              <w:r w:rsidR="00DC15B4" w:rsidRPr="00BC23BB">
                <w:rPr>
                  <w:rStyle w:val="Hyperlink"/>
                  <w:rFonts w:cs="Arial"/>
                  <w:color w:val="0000FF"/>
                  <w:sz w:val="16"/>
                  <w:szCs w:val="16"/>
                </w:rPr>
                <w:t>C1-21</w:t>
              </w:r>
              <w:r w:rsidR="00DC15B4">
                <w:rPr>
                  <w:rStyle w:val="Hyperlink"/>
                  <w:rFonts w:cs="Arial"/>
                  <w:color w:val="0000FF"/>
                  <w:sz w:val="16"/>
                  <w:szCs w:val="16"/>
                </w:rPr>
                <w:t>7109</w:t>
              </w:r>
            </w:hyperlink>
          </w:p>
        </w:tc>
        <w:tc>
          <w:tcPr>
            <w:tcW w:w="425" w:type="dxa"/>
            <w:shd w:val="solid" w:color="FFFFFF" w:fill="auto"/>
          </w:tcPr>
          <w:p w14:paraId="486FEAF9" w14:textId="77777777" w:rsidR="00DC15B4" w:rsidRPr="006B0D02" w:rsidRDefault="00DC15B4" w:rsidP="00DC15B4">
            <w:pPr>
              <w:pStyle w:val="TAL"/>
              <w:rPr>
                <w:sz w:val="16"/>
                <w:szCs w:val="16"/>
              </w:rPr>
            </w:pPr>
          </w:p>
        </w:tc>
        <w:tc>
          <w:tcPr>
            <w:tcW w:w="425" w:type="dxa"/>
            <w:shd w:val="solid" w:color="FFFFFF" w:fill="auto"/>
          </w:tcPr>
          <w:p w14:paraId="089637D7" w14:textId="77777777" w:rsidR="00DC15B4" w:rsidRPr="006B0D02" w:rsidRDefault="00DC15B4" w:rsidP="00DC15B4">
            <w:pPr>
              <w:pStyle w:val="TAR"/>
              <w:rPr>
                <w:sz w:val="16"/>
                <w:szCs w:val="16"/>
              </w:rPr>
            </w:pPr>
          </w:p>
        </w:tc>
        <w:tc>
          <w:tcPr>
            <w:tcW w:w="425" w:type="dxa"/>
            <w:shd w:val="solid" w:color="FFFFFF" w:fill="auto"/>
          </w:tcPr>
          <w:p w14:paraId="05E8DD5E" w14:textId="77777777" w:rsidR="00DC15B4" w:rsidRPr="006B0D02" w:rsidRDefault="00DC15B4" w:rsidP="00DC15B4">
            <w:pPr>
              <w:pStyle w:val="TAC"/>
              <w:rPr>
                <w:sz w:val="16"/>
                <w:szCs w:val="16"/>
              </w:rPr>
            </w:pPr>
          </w:p>
        </w:tc>
        <w:tc>
          <w:tcPr>
            <w:tcW w:w="4962" w:type="dxa"/>
            <w:shd w:val="solid" w:color="FFFFFF" w:fill="auto"/>
          </w:tcPr>
          <w:p w14:paraId="518123B5" w14:textId="24999C63" w:rsidR="00DC15B4" w:rsidRPr="005C44CA" w:rsidRDefault="00DC15B4" w:rsidP="00366EFF">
            <w:pPr>
              <w:pStyle w:val="TAL"/>
            </w:pPr>
            <w:r w:rsidRPr="005C44CA">
              <w:t>Service description and request operation for Eees_EASDiscovery service</w:t>
            </w:r>
          </w:p>
        </w:tc>
        <w:tc>
          <w:tcPr>
            <w:tcW w:w="708" w:type="dxa"/>
            <w:shd w:val="solid" w:color="FFFFFF" w:fill="auto"/>
          </w:tcPr>
          <w:p w14:paraId="6243B84F" w14:textId="12F86F95" w:rsidR="00DC15B4" w:rsidRDefault="00DC15B4" w:rsidP="00DC15B4">
            <w:pPr>
              <w:pStyle w:val="TAC"/>
              <w:rPr>
                <w:sz w:val="16"/>
                <w:szCs w:val="16"/>
              </w:rPr>
            </w:pPr>
            <w:r>
              <w:rPr>
                <w:sz w:val="16"/>
                <w:szCs w:val="16"/>
              </w:rPr>
              <w:t>0.6.0</w:t>
            </w:r>
          </w:p>
        </w:tc>
      </w:tr>
      <w:tr w:rsidR="00DC15B4" w:rsidRPr="006B0D02" w14:paraId="08AD985D" w14:textId="77777777" w:rsidTr="00BC23BB">
        <w:tc>
          <w:tcPr>
            <w:tcW w:w="800" w:type="dxa"/>
            <w:shd w:val="solid" w:color="FFFFFF" w:fill="auto"/>
          </w:tcPr>
          <w:p w14:paraId="797D6298" w14:textId="01E97B28" w:rsidR="00DC15B4" w:rsidRDefault="00DC15B4" w:rsidP="00DC15B4">
            <w:pPr>
              <w:pStyle w:val="TAC"/>
              <w:rPr>
                <w:sz w:val="16"/>
                <w:szCs w:val="16"/>
              </w:rPr>
            </w:pPr>
            <w:r>
              <w:rPr>
                <w:sz w:val="16"/>
                <w:szCs w:val="16"/>
              </w:rPr>
              <w:t>2021-10</w:t>
            </w:r>
          </w:p>
        </w:tc>
        <w:tc>
          <w:tcPr>
            <w:tcW w:w="995" w:type="dxa"/>
            <w:shd w:val="solid" w:color="FFFFFF" w:fill="auto"/>
          </w:tcPr>
          <w:p w14:paraId="5A3C49D1" w14:textId="04AD186B" w:rsidR="00DC15B4" w:rsidRDefault="00DC15B4" w:rsidP="00DC15B4">
            <w:pPr>
              <w:pStyle w:val="TAC"/>
              <w:rPr>
                <w:sz w:val="16"/>
                <w:szCs w:val="16"/>
              </w:rPr>
            </w:pPr>
            <w:r>
              <w:rPr>
                <w:sz w:val="16"/>
                <w:szCs w:val="16"/>
              </w:rPr>
              <w:t>CT1#133-e</w:t>
            </w:r>
          </w:p>
        </w:tc>
        <w:tc>
          <w:tcPr>
            <w:tcW w:w="899" w:type="dxa"/>
            <w:shd w:val="solid" w:color="FFFFFF" w:fill="auto"/>
          </w:tcPr>
          <w:p w14:paraId="55E8C6A5" w14:textId="1B34E7AF" w:rsidR="00DC15B4" w:rsidRPr="0025575F" w:rsidRDefault="001D2749" w:rsidP="007E450A">
            <w:pPr>
              <w:pStyle w:val="TAC"/>
              <w:rPr>
                <w:sz w:val="16"/>
                <w:szCs w:val="16"/>
              </w:rPr>
            </w:pPr>
            <w:hyperlink r:id="rId36" w:history="1">
              <w:r w:rsidR="00DC15B4" w:rsidRPr="00D96B6C">
                <w:rPr>
                  <w:rStyle w:val="Hyperlink"/>
                  <w:rFonts w:cs="Arial"/>
                  <w:color w:val="0000FF"/>
                  <w:sz w:val="16"/>
                  <w:szCs w:val="16"/>
                </w:rPr>
                <w:t>C1-21</w:t>
              </w:r>
              <w:r w:rsidR="008E507F">
                <w:rPr>
                  <w:rStyle w:val="Hyperlink"/>
                  <w:rFonts w:cs="Arial"/>
                  <w:color w:val="0000FF"/>
                  <w:sz w:val="16"/>
                  <w:szCs w:val="16"/>
                </w:rPr>
                <w:t>71</w:t>
              </w:r>
              <w:r w:rsidR="007E450A">
                <w:rPr>
                  <w:rStyle w:val="Hyperlink"/>
                  <w:rFonts w:cs="Arial"/>
                  <w:color w:val="0000FF"/>
                  <w:sz w:val="16"/>
                  <w:szCs w:val="16"/>
                </w:rPr>
                <w:t>51</w:t>
              </w:r>
            </w:hyperlink>
          </w:p>
        </w:tc>
        <w:tc>
          <w:tcPr>
            <w:tcW w:w="425" w:type="dxa"/>
            <w:shd w:val="solid" w:color="FFFFFF" w:fill="auto"/>
          </w:tcPr>
          <w:p w14:paraId="5E197B1C" w14:textId="77777777" w:rsidR="00DC15B4" w:rsidRPr="006B0D02" w:rsidRDefault="00DC15B4" w:rsidP="00DC15B4">
            <w:pPr>
              <w:pStyle w:val="TAL"/>
              <w:rPr>
                <w:sz w:val="16"/>
                <w:szCs w:val="16"/>
              </w:rPr>
            </w:pPr>
          </w:p>
        </w:tc>
        <w:tc>
          <w:tcPr>
            <w:tcW w:w="425" w:type="dxa"/>
            <w:shd w:val="solid" w:color="FFFFFF" w:fill="auto"/>
          </w:tcPr>
          <w:p w14:paraId="1294D2D7" w14:textId="77777777" w:rsidR="00DC15B4" w:rsidRPr="006B0D02" w:rsidRDefault="00DC15B4" w:rsidP="00DC15B4">
            <w:pPr>
              <w:pStyle w:val="TAR"/>
              <w:rPr>
                <w:sz w:val="16"/>
                <w:szCs w:val="16"/>
              </w:rPr>
            </w:pPr>
          </w:p>
        </w:tc>
        <w:tc>
          <w:tcPr>
            <w:tcW w:w="425" w:type="dxa"/>
            <w:shd w:val="solid" w:color="FFFFFF" w:fill="auto"/>
          </w:tcPr>
          <w:p w14:paraId="72694AA2" w14:textId="77777777" w:rsidR="00DC15B4" w:rsidRPr="006B0D02" w:rsidRDefault="00DC15B4" w:rsidP="00DC15B4">
            <w:pPr>
              <w:pStyle w:val="TAC"/>
              <w:rPr>
                <w:sz w:val="16"/>
                <w:szCs w:val="16"/>
              </w:rPr>
            </w:pPr>
          </w:p>
        </w:tc>
        <w:tc>
          <w:tcPr>
            <w:tcW w:w="4962" w:type="dxa"/>
            <w:shd w:val="solid" w:color="FFFFFF" w:fill="auto"/>
          </w:tcPr>
          <w:p w14:paraId="4C612276" w14:textId="2502174C" w:rsidR="00DC15B4" w:rsidRPr="005C44CA" w:rsidRDefault="00DC15B4" w:rsidP="00366EFF">
            <w:pPr>
              <w:pStyle w:val="TAL"/>
            </w:pPr>
            <w:r w:rsidRPr="005C44CA">
              <w:t>Service offered by ECS and service provisioning API</w:t>
            </w:r>
          </w:p>
        </w:tc>
        <w:tc>
          <w:tcPr>
            <w:tcW w:w="708" w:type="dxa"/>
            <w:shd w:val="solid" w:color="FFFFFF" w:fill="auto"/>
          </w:tcPr>
          <w:p w14:paraId="4573DB37" w14:textId="4C8D32A1" w:rsidR="00DC15B4" w:rsidRDefault="00DC15B4" w:rsidP="00DC15B4">
            <w:pPr>
              <w:pStyle w:val="TAC"/>
              <w:rPr>
                <w:sz w:val="16"/>
                <w:szCs w:val="16"/>
              </w:rPr>
            </w:pPr>
            <w:r>
              <w:rPr>
                <w:sz w:val="16"/>
                <w:szCs w:val="16"/>
              </w:rPr>
              <w:t>0.6.0</w:t>
            </w:r>
          </w:p>
        </w:tc>
      </w:tr>
      <w:tr w:rsidR="00DC15B4" w:rsidRPr="006B0D02" w14:paraId="2DF5C375" w14:textId="77777777" w:rsidTr="00BC23BB">
        <w:tc>
          <w:tcPr>
            <w:tcW w:w="800" w:type="dxa"/>
            <w:shd w:val="solid" w:color="FFFFFF" w:fill="auto"/>
          </w:tcPr>
          <w:p w14:paraId="1E2F0197" w14:textId="1F1F19A9" w:rsidR="00DC15B4" w:rsidRDefault="00DC15B4" w:rsidP="00DC15B4">
            <w:pPr>
              <w:pStyle w:val="TAC"/>
              <w:rPr>
                <w:sz w:val="16"/>
                <w:szCs w:val="16"/>
              </w:rPr>
            </w:pPr>
            <w:r>
              <w:rPr>
                <w:sz w:val="16"/>
                <w:szCs w:val="16"/>
              </w:rPr>
              <w:t>2021-10</w:t>
            </w:r>
          </w:p>
        </w:tc>
        <w:tc>
          <w:tcPr>
            <w:tcW w:w="995" w:type="dxa"/>
            <w:shd w:val="solid" w:color="FFFFFF" w:fill="auto"/>
          </w:tcPr>
          <w:p w14:paraId="0C5CCCB9" w14:textId="1E92E643" w:rsidR="00DC15B4" w:rsidRDefault="00DC15B4" w:rsidP="00DC15B4">
            <w:pPr>
              <w:pStyle w:val="TAC"/>
              <w:rPr>
                <w:sz w:val="16"/>
                <w:szCs w:val="16"/>
              </w:rPr>
            </w:pPr>
            <w:r>
              <w:rPr>
                <w:sz w:val="16"/>
                <w:szCs w:val="16"/>
              </w:rPr>
              <w:t>CT1#133-e</w:t>
            </w:r>
          </w:p>
        </w:tc>
        <w:tc>
          <w:tcPr>
            <w:tcW w:w="899" w:type="dxa"/>
            <w:shd w:val="solid" w:color="FFFFFF" w:fill="auto"/>
          </w:tcPr>
          <w:p w14:paraId="5F267C48" w14:textId="7F7D5BEE" w:rsidR="00DC15B4" w:rsidRPr="0025575F" w:rsidRDefault="001D2749" w:rsidP="008E507F">
            <w:pPr>
              <w:pStyle w:val="TAC"/>
              <w:rPr>
                <w:sz w:val="16"/>
                <w:szCs w:val="16"/>
              </w:rPr>
            </w:pPr>
            <w:hyperlink r:id="rId37" w:history="1">
              <w:r w:rsidR="00DC15B4" w:rsidRPr="00BC23BB">
                <w:rPr>
                  <w:rStyle w:val="Hyperlink"/>
                  <w:rFonts w:cs="Arial"/>
                  <w:color w:val="0000FF"/>
                  <w:sz w:val="16"/>
                  <w:szCs w:val="16"/>
                </w:rPr>
                <w:t>C1-21</w:t>
              </w:r>
              <w:r w:rsidR="008E507F">
                <w:rPr>
                  <w:rStyle w:val="Hyperlink"/>
                  <w:rFonts w:cs="Arial"/>
                  <w:color w:val="0000FF"/>
                  <w:sz w:val="16"/>
                  <w:szCs w:val="16"/>
                </w:rPr>
                <w:t>7366</w:t>
              </w:r>
            </w:hyperlink>
          </w:p>
        </w:tc>
        <w:tc>
          <w:tcPr>
            <w:tcW w:w="425" w:type="dxa"/>
            <w:shd w:val="solid" w:color="FFFFFF" w:fill="auto"/>
          </w:tcPr>
          <w:p w14:paraId="627AB8A6" w14:textId="77777777" w:rsidR="00DC15B4" w:rsidRPr="006B0D02" w:rsidRDefault="00DC15B4" w:rsidP="00DC15B4">
            <w:pPr>
              <w:pStyle w:val="TAL"/>
              <w:rPr>
                <w:sz w:val="16"/>
                <w:szCs w:val="16"/>
              </w:rPr>
            </w:pPr>
          </w:p>
        </w:tc>
        <w:tc>
          <w:tcPr>
            <w:tcW w:w="425" w:type="dxa"/>
            <w:shd w:val="solid" w:color="FFFFFF" w:fill="auto"/>
          </w:tcPr>
          <w:p w14:paraId="190A9C69" w14:textId="77777777" w:rsidR="00DC15B4" w:rsidRPr="006B0D02" w:rsidRDefault="00DC15B4" w:rsidP="00DC15B4">
            <w:pPr>
              <w:pStyle w:val="TAR"/>
              <w:rPr>
                <w:sz w:val="16"/>
                <w:szCs w:val="16"/>
              </w:rPr>
            </w:pPr>
          </w:p>
        </w:tc>
        <w:tc>
          <w:tcPr>
            <w:tcW w:w="425" w:type="dxa"/>
            <w:shd w:val="solid" w:color="FFFFFF" w:fill="auto"/>
          </w:tcPr>
          <w:p w14:paraId="471F3565" w14:textId="77777777" w:rsidR="00DC15B4" w:rsidRPr="006B0D02" w:rsidRDefault="00DC15B4" w:rsidP="00DC15B4">
            <w:pPr>
              <w:pStyle w:val="TAC"/>
              <w:rPr>
                <w:sz w:val="16"/>
                <w:szCs w:val="16"/>
              </w:rPr>
            </w:pPr>
          </w:p>
        </w:tc>
        <w:tc>
          <w:tcPr>
            <w:tcW w:w="4962" w:type="dxa"/>
            <w:shd w:val="solid" w:color="FFFFFF" w:fill="auto"/>
          </w:tcPr>
          <w:p w14:paraId="135047F3" w14:textId="0A025D42" w:rsidR="00DC15B4" w:rsidRPr="005C44CA" w:rsidRDefault="00DC15B4" w:rsidP="00366EFF">
            <w:pPr>
              <w:pStyle w:val="TAL"/>
            </w:pPr>
            <w:r w:rsidRPr="005C44CA">
              <w:t>Pseudo-CR on EEC registration abnormal case</w:t>
            </w:r>
          </w:p>
        </w:tc>
        <w:tc>
          <w:tcPr>
            <w:tcW w:w="708" w:type="dxa"/>
            <w:shd w:val="solid" w:color="FFFFFF" w:fill="auto"/>
          </w:tcPr>
          <w:p w14:paraId="09E4EA1B" w14:textId="6E2A4CC4" w:rsidR="00DC15B4" w:rsidRDefault="00DC15B4" w:rsidP="00DC15B4">
            <w:pPr>
              <w:pStyle w:val="TAC"/>
              <w:rPr>
                <w:sz w:val="16"/>
                <w:szCs w:val="16"/>
              </w:rPr>
            </w:pPr>
            <w:r>
              <w:rPr>
                <w:sz w:val="16"/>
                <w:szCs w:val="16"/>
              </w:rPr>
              <w:t>0.6.0</w:t>
            </w:r>
          </w:p>
        </w:tc>
      </w:tr>
      <w:tr w:rsidR="00501585" w:rsidRPr="006B0D02" w14:paraId="2C62D0BD" w14:textId="77777777" w:rsidTr="00BC23BB">
        <w:tc>
          <w:tcPr>
            <w:tcW w:w="800" w:type="dxa"/>
            <w:shd w:val="solid" w:color="FFFFFF" w:fill="auto"/>
          </w:tcPr>
          <w:p w14:paraId="6082FE3D" w14:textId="00420EB5" w:rsidR="00501585" w:rsidRDefault="00501585" w:rsidP="00DC15B4">
            <w:pPr>
              <w:pStyle w:val="TAC"/>
              <w:rPr>
                <w:sz w:val="16"/>
                <w:szCs w:val="16"/>
              </w:rPr>
            </w:pPr>
            <w:r>
              <w:rPr>
                <w:sz w:val="16"/>
                <w:szCs w:val="16"/>
              </w:rPr>
              <w:t>2021-12</w:t>
            </w:r>
          </w:p>
        </w:tc>
        <w:tc>
          <w:tcPr>
            <w:tcW w:w="995" w:type="dxa"/>
            <w:shd w:val="solid" w:color="FFFFFF" w:fill="auto"/>
          </w:tcPr>
          <w:p w14:paraId="1C604F51" w14:textId="234FFD6A" w:rsidR="00501585" w:rsidRDefault="00501585" w:rsidP="00DC15B4">
            <w:pPr>
              <w:pStyle w:val="TAC"/>
              <w:rPr>
                <w:sz w:val="16"/>
                <w:szCs w:val="16"/>
              </w:rPr>
            </w:pPr>
            <w:r>
              <w:rPr>
                <w:sz w:val="16"/>
                <w:szCs w:val="16"/>
              </w:rPr>
              <w:t>CT#94e</w:t>
            </w:r>
          </w:p>
        </w:tc>
        <w:tc>
          <w:tcPr>
            <w:tcW w:w="899" w:type="dxa"/>
            <w:shd w:val="solid" w:color="FFFFFF" w:fill="auto"/>
          </w:tcPr>
          <w:p w14:paraId="35CF9225" w14:textId="77777777" w:rsidR="00501585" w:rsidRDefault="00501585" w:rsidP="008E507F">
            <w:pPr>
              <w:pStyle w:val="TAC"/>
            </w:pPr>
          </w:p>
        </w:tc>
        <w:tc>
          <w:tcPr>
            <w:tcW w:w="425" w:type="dxa"/>
            <w:shd w:val="solid" w:color="FFFFFF" w:fill="auto"/>
          </w:tcPr>
          <w:p w14:paraId="7726665C" w14:textId="77777777" w:rsidR="00501585" w:rsidRPr="006B0D02" w:rsidRDefault="00501585" w:rsidP="00DC15B4">
            <w:pPr>
              <w:pStyle w:val="TAL"/>
              <w:rPr>
                <w:sz w:val="16"/>
                <w:szCs w:val="16"/>
              </w:rPr>
            </w:pPr>
          </w:p>
        </w:tc>
        <w:tc>
          <w:tcPr>
            <w:tcW w:w="425" w:type="dxa"/>
            <w:shd w:val="solid" w:color="FFFFFF" w:fill="auto"/>
          </w:tcPr>
          <w:p w14:paraId="1731DE38" w14:textId="77777777" w:rsidR="00501585" w:rsidRPr="006B0D02" w:rsidRDefault="00501585" w:rsidP="00DC15B4">
            <w:pPr>
              <w:pStyle w:val="TAR"/>
              <w:rPr>
                <w:sz w:val="16"/>
                <w:szCs w:val="16"/>
              </w:rPr>
            </w:pPr>
          </w:p>
        </w:tc>
        <w:tc>
          <w:tcPr>
            <w:tcW w:w="425" w:type="dxa"/>
            <w:shd w:val="solid" w:color="FFFFFF" w:fill="auto"/>
          </w:tcPr>
          <w:p w14:paraId="6F26DB7D" w14:textId="77777777" w:rsidR="00501585" w:rsidRPr="006B0D02" w:rsidRDefault="00501585" w:rsidP="00DC15B4">
            <w:pPr>
              <w:pStyle w:val="TAC"/>
              <w:rPr>
                <w:sz w:val="16"/>
                <w:szCs w:val="16"/>
              </w:rPr>
            </w:pPr>
          </w:p>
        </w:tc>
        <w:tc>
          <w:tcPr>
            <w:tcW w:w="4962" w:type="dxa"/>
            <w:shd w:val="solid" w:color="FFFFFF" w:fill="auto"/>
          </w:tcPr>
          <w:p w14:paraId="40BF3FC0" w14:textId="7DFCF1CC" w:rsidR="00501585" w:rsidRPr="005C44CA" w:rsidRDefault="00501585" w:rsidP="00366EFF">
            <w:pPr>
              <w:pStyle w:val="TAL"/>
            </w:pPr>
            <w:r w:rsidRPr="005C44CA">
              <w:t>Version 1.0.0 created for CT Plenary for information</w:t>
            </w:r>
          </w:p>
        </w:tc>
        <w:tc>
          <w:tcPr>
            <w:tcW w:w="708" w:type="dxa"/>
            <w:shd w:val="solid" w:color="FFFFFF" w:fill="auto"/>
          </w:tcPr>
          <w:p w14:paraId="03FD6D9D" w14:textId="4BB2F471" w:rsidR="00501585" w:rsidRDefault="00501585" w:rsidP="00DC15B4">
            <w:pPr>
              <w:pStyle w:val="TAC"/>
              <w:rPr>
                <w:sz w:val="16"/>
                <w:szCs w:val="16"/>
              </w:rPr>
            </w:pPr>
            <w:r>
              <w:rPr>
                <w:sz w:val="16"/>
                <w:szCs w:val="16"/>
              </w:rPr>
              <w:t>1.0.0</w:t>
            </w:r>
          </w:p>
        </w:tc>
      </w:tr>
      <w:tr w:rsidR="00934702" w:rsidRPr="006B0D02" w14:paraId="28B7E529" w14:textId="77777777" w:rsidTr="00BC23BB">
        <w:tc>
          <w:tcPr>
            <w:tcW w:w="800" w:type="dxa"/>
            <w:shd w:val="solid" w:color="FFFFFF" w:fill="auto"/>
          </w:tcPr>
          <w:p w14:paraId="3E04B423" w14:textId="08CE31DA" w:rsidR="00934702" w:rsidRDefault="00880EA3" w:rsidP="00934702">
            <w:pPr>
              <w:pStyle w:val="TAC"/>
              <w:rPr>
                <w:sz w:val="16"/>
                <w:szCs w:val="16"/>
              </w:rPr>
            </w:pPr>
            <w:r>
              <w:rPr>
                <w:sz w:val="16"/>
                <w:szCs w:val="16"/>
              </w:rPr>
              <w:t>2022-01</w:t>
            </w:r>
          </w:p>
        </w:tc>
        <w:tc>
          <w:tcPr>
            <w:tcW w:w="995" w:type="dxa"/>
            <w:shd w:val="solid" w:color="FFFFFF" w:fill="auto"/>
          </w:tcPr>
          <w:p w14:paraId="557F65B3" w14:textId="0E143744" w:rsidR="00934702" w:rsidRDefault="00934702" w:rsidP="00934702">
            <w:pPr>
              <w:pStyle w:val="TAC"/>
              <w:rPr>
                <w:sz w:val="16"/>
                <w:szCs w:val="16"/>
              </w:rPr>
            </w:pPr>
            <w:r>
              <w:rPr>
                <w:sz w:val="16"/>
                <w:szCs w:val="16"/>
              </w:rPr>
              <w:t>CT1#133e-Bis</w:t>
            </w:r>
          </w:p>
        </w:tc>
        <w:tc>
          <w:tcPr>
            <w:tcW w:w="899" w:type="dxa"/>
            <w:shd w:val="solid" w:color="FFFFFF" w:fill="auto"/>
          </w:tcPr>
          <w:p w14:paraId="136D6CB5" w14:textId="433E9ADE" w:rsidR="00934702" w:rsidRPr="003F2397" w:rsidRDefault="001D2749" w:rsidP="00934702">
            <w:pPr>
              <w:pStyle w:val="TAC"/>
              <w:rPr>
                <w:rStyle w:val="Hyperlink"/>
                <w:rFonts w:cs="Arial"/>
                <w:color w:val="0000FF"/>
                <w:sz w:val="16"/>
                <w:szCs w:val="16"/>
              </w:rPr>
            </w:pPr>
            <w:hyperlink r:id="rId38" w:history="1">
              <w:r w:rsidR="00934702" w:rsidRPr="003F2397">
                <w:rPr>
                  <w:rStyle w:val="Hyperlink"/>
                  <w:rFonts w:cs="Arial"/>
                  <w:color w:val="0000FF"/>
                  <w:sz w:val="16"/>
                  <w:szCs w:val="16"/>
                </w:rPr>
                <w:t>C1-220725</w:t>
              </w:r>
            </w:hyperlink>
          </w:p>
        </w:tc>
        <w:tc>
          <w:tcPr>
            <w:tcW w:w="425" w:type="dxa"/>
            <w:shd w:val="solid" w:color="FFFFFF" w:fill="auto"/>
          </w:tcPr>
          <w:p w14:paraId="67F005B6" w14:textId="77777777" w:rsidR="00934702" w:rsidRPr="006B0D02" w:rsidRDefault="00934702" w:rsidP="00934702">
            <w:pPr>
              <w:pStyle w:val="TAL"/>
              <w:rPr>
                <w:sz w:val="16"/>
                <w:szCs w:val="16"/>
              </w:rPr>
            </w:pPr>
          </w:p>
        </w:tc>
        <w:tc>
          <w:tcPr>
            <w:tcW w:w="425" w:type="dxa"/>
            <w:shd w:val="solid" w:color="FFFFFF" w:fill="auto"/>
          </w:tcPr>
          <w:p w14:paraId="7E180C87" w14:textId="77777777" w:rsidR="00934702" w:rsidRPr="006B0D02" w:rsidRDefault="00934702" w:rsidP="00934702">
            <w:pPr>
              <w:pStyle w:val="TAR"/>
              <w:rPr>
                <w:sz w:val="16"/>
                <w:szCs w:val="16"/>
              </w:rPr>
            </w:pPr>
          </w:p>
        </w:tc>
        <w:tc>
          <w:tcPr>
            <w:tcW w:w="425" w:type="dxa"/>
            <w:shd w:val="solid" w:color="FFFFFF" w:fill="auto"/>
          </w:tcPr>
          <w:p w14:paraId="7BA58915" w14:textId="77777777" w:rsidR="00934702" w:rsidRPr="006B0D02" w:rsidRDefault="00934702" w:rsidP="00934702">
            <w:pPr>
              <w:pStyle w:val="TAC"/>
              <w:rPr>
                <w:sz w:val="16"/>
                <w:szCs w:val="16"/>
              </w:rPr>
            </w:pPr>
          </w:p>
        </w:tc>
        <w:tc>
          <w:tcPr>
            <w:tcW w:w="4962" w:type="dxa"/>
            <w:shd w:val="solid" w:color="FFFFFF" w:fill="auto"/>
          </w:tcPr>
          <w:p w14:paraId="1888D627" w14:textId="4AD18948" w:rsidR="00934702" w:rsidRPr="005C44CA" w:rsidRDefault="00934702" w:rsidP="00366EFF">
            <w:pPr>
              <w:pStyle w:val="TAL"/>
            </w:pPr>
            <w:r w:rsidRPr="005C44CA">
              <w:t>Eees_EASDiscovery_UpdateSubscription operation for Eees_EASDiscovery API</w:t>
            </w:r>
          </w:p>
        </w:tc>
        <w:tc>
          <w:tcPr>
            <w:tcW w:w="708" w:type="dxa"/>
            <w:shd w:val="solid" w:color="FFFFFF" w:fill="auto"/>
          </w:tcPr>
          <w:p w14:paraId="548C62D2" w14:textId="0F41311A" w:rsidR="00934702" w:rsidRDefault="00934702" w:rsidP="00934702">
            <w:pPr>
              <w:pStyle w:val="TAC"/>
              <w:rPr>
                <w:sz w:val="16"/>
                <w:szCs w:val="16"/>
              </w:rPr>
            </w:pPr>
            <w:r>
              <w:rPr>
                <w:sz w:val="16"/>
                <w:szCs w:val="16"/>
              </w:rPr>
              <w:t>1.1.0</w:t>
            </w:r>
          </w:p>
        </w:tc>
      </w:tr>
      <w:tr w:rsidR="00934702" w:rsidRPr="006B0D02" w14:paraId="47CE33BA" w14:textId="77777777" w:rsidTr="00BC23BB">
        <w:tc>
          <w:tcPr>
            <w:tcW w:w="800" w:type="dxa"/>
            <w:shd w:val="solid" w:color="FFFFFF" w:fill="auto"/>
          </w:tcPr>
          <w:p w14:paraId="672DD1DF" w14:textId="65F3D08B" w:rsidR="00934702" w:rsidRDefault="00880EA3" w:rsidP="00934702">
            <w:pPr>
              <w:pStyle w:val="TAC"/>
              <w:rPr>
                <w:sz w:val="16"/>
                <w:szCs w:val="16"/>
              </w:rPr>
            </w:pPr>
            <w:r>
              <w:rPr>
                <w:sz w:val="16"/>
                <w:szCs w:val="16"/>
              </w:rPr>
              <w:t>2022-01</w:t>
            </w:r>
          </w:p>
        </w:tc>
        <w:tc>
          <w:tcPr>
            <w:tcW w:w="995" w:type="dxa"/>
            <w:shd w:val="solid" w:color="FFFFFF" w:fill="auto"/>
          </w:tcPr>
          <w:p w14:paraId="63D93D50" w14:textId="5A25B3A4" w:rsidR="00934702" w:rsidRDefault="00934702" w:rsidP="00934702">
            <w:pPr>
              <w:pStyle w:val="TAC"/>
              <w:rPr>
                <w:sz w:val="16"/>
                <w:szCs w:val="16"/>
              </w:rPr>
            </w:pPr>
            <w:r>
              <w:rPr>
                <w:sz w:val="16"/>
                <w:szCs w:val="16"/>
              </w:rPr>
              <w:t>CT1#133e-Bis</w:t>
            </w:r>
          </w:p>
        </w:tc>
        <w:tc>
          <w:tcPr>
            <w:tcW w:w="899" w:type="dxa"/>
            <w:shd w:val="solid" w:color="FFFFFF" w:fill="auto"/>
          </w:tcPr>
          <w:p w14:paraId="20121615" w14:textId="53C820D2" w:rsidR="00934702" w:rsidRPr="003F2397" w:rsidRDefault="001D2749" w:rsidP="00934702">
            <w:pPr>
              <w:pStyle w:val="TAC"/>
              <w:rPr>
                <w:rStyle w:val="Hyperlink"/>
                <w:rFonts w:cs="Arial"/>
                <w:color w:val="0000FF"/>
                <w:sz w:val="16"/>
                <w:szCs w:val="16"/>
              </w:rPr>
            </w:pPr>
            <w:hyperlink r:id="rId39" w:history="1">
              <w:r w:rsidR="00934702" w:rsidRPr="003F2397">
                <w:rPr>
                  <w:rStyle w:val="Hyperlink"/>
                  <w:rFonts w:cs="Arial"/>
                  <w:color w:val="0000FF"/>
                  <w:sz w:val="16"/>
                  <w:szCs w:val="16"/>
                </w:rPr>
                <w:t>C1-220727</w:t>
              </w:r>
            </w:hyperlink>
          </w:p>
        </w:tc>
        <w:tc>
          <w:tcPr>
            <w:tcW w:w="425" w:type="dxa"/>
            <w:shd w:val="solid" w:color="FFFFFF" w:fill="auto"/>
          </w:tcPr>
          <w:p w14:paraId="70E5EC4F" w14:textId="77777777" w:rsidR="00934702" w:rsidRPr="006B0D02" w:rsidRDefault="00934702" w:rsidP="00934702">
            <w:pPr>
              <w:pStyle w:val="TAL"/>
              <w:rPr>
                <w:sz w:val="16"/>
                <w:szCs w:val="16"/>
              </w:rPr>
            </w:pPr>
          </w:p>
        </w:tc>
        <w:tc>
          <w:tcPr>
            <w:tcW w:w="425" w:type="dxa"/>
            <w:shd w:val="solid" w:color="FFFFFF" w:fill="auto"/>
          </w:tcPr>
          <w:p w14:paraId="3FA773E2" w14:textId="77777777" w:rsidR="00934702" w:rsidRPr="006B0D02" w:rsidRDefault="00934702" w:rsidP="00934702">
            <w:pPr>
              <w:pStyle w:val="TAR"/>
              <w:rPr>
                <w:sz w:val="16"/>
                <w:szCs w:val="16"/>
              </w:rPr>
            </w:pPr>
          </w:p>
        </w:tc>
        <w:tc>
          <w:tcPr>
            <w:tcW w:w="425" w:type="dxa"/>
            <w:shd w:val="solid" w:color="FFFFFF" w:fill="auto"/>
          </w:tcPr>
          <w:p w14:paraId="16156F35" w14:textId="77777777" w:rsidR="00934702" w:rsidRPr="006B0D02" w:rsidRDefault="00934702" w:rsidP="00934702">
            <w:pPr>
              <w:pStyle w:val="TAC"/>
              <w:rPr>
                <w:sz w:val="16"/>
                <w:szCs w:val="16"/>
              </w:rPr>
            </w:pPr>
          </w:p>
        </w:tc>
        <w:tc>
          <w:tcPr>
            <w:tcW w:w="4962" w:type="dxa"/>
            <w:shd w:val="solid" w:color="FFFFFF" w:fill="auto"/>
          </w:tcPr>
          <w:p w14:paraId="4F581061" w14:textId="638C67DF" w:rsidR="00934702" w:rsidRPr="005C44CA" w:rsidRDefault="00934702" w:rsidP="00366EFF">
            <w:pPr>
              <w:pStyle w:val="TAL"/>
            </w:pPr>
            <w:r w:rsidRPr="005C44CA">
              <w:t>EAS Discovery data model fixes</w:t>
            </w:r>
          </w:p>
        </w:tc>
        <w:tc>
          <w:tcPr>
            <w:tcW w:w="708" w:type="dxa"/>
            <w:shd w:val="solid" w:color="FFFFFF" w:fill="auto"/>
          </w:tcPr>
          <w:p w14:paraId="00794810" w14:textId="4C7EC464" w:rsidR="00934702" w:rsidRDefault="00934702" w:rsidP="00934702">
            <w:pPr>
              <w:pStyle w:val="TAC"/>
              <w:rPr>
                <w:sz w:val="16"/>
                <w:szCs w:val="16"/>
              </w:rPr>
            </w:pPr>
            <w:r>
              <w:rPr>
                <w:sz w:val="16"/>
                <w:szCs w:val="16"/>
              </w:rPr>
              <w:t>1.1.0</w:t>
            </w:r>
          </w:p>
        </w:tc>
      </w:tr>
      <w:tr w:rsidR="00934702" w:rsidRPr="006B0D02" w14:paraId="008E8742" w14:textId="77777777" w:rsidTr="00BC23BB">
        <w:tc>
          <w:tcPr>
            <w:tcW w:w="800" w:type="dxa"/>
            <w:shd w:val="solid" w:color="FFFFFF" w:fill="auto"/>
          </w:tcPr>
          <w:p w14:paraId="58CBFE26" w14:textId="772476B0" w:rsidR="00934702" w:rsidRDefault="00880EA3" w:rsidP="00934702">
            <w:pPr>
              <w:pStyle w:val="TAC"/>
              <w:rPr>
                <w:sz w:val="16"/>
                <w:szCs w:val="16"/>
              </w:rPr>
            </w:pPr>
            <w:r>
              <w:rPr>
                <w:sz w:val="16"/>
                <w:szCs w:val="16"/>
              </w:rPr>
              <w:t>2022-01</w:t>
            </w:r>
          </w:p>
        </w:tc>
        <w:tc>
          <w:tcPr>
            <w:tcW w:w="995" w:type="dxa"/>
            <w:shd w:val="solid" w:color="FFFFFF" w:fill="auto"/>
          </w:tcPr>
          <w:p w14:paraId="24E1DEFC" w14:textId="54ADCA9D" w:rsidR="00934702" w:rsidRDefault="00934702" w:rsidP="00934702">
            <w:pPr>
              <w:pStyle w:val="TAC"/>
              <w:rPr>
                <w:sz w:val="16"/>
                <w:szCs w:val="16"/>
              </w:rPr>
            </w:pPr>
            <w:r>
              <w:rPr>
                <w:sz w:val="16"/>
                <w:szCs w:val="16"/>
              </w:rPr>
              <w:t>CT1#133e-Bis</w:t>
            </w:r>
          </w:p>
        </w:tc>
        <w:tc>
          <w:tcPr>
            <w:tcW w:w="899" w:type="dxa"/>
            <w:shd w:val="solid" w:color="FFFFFF" w:fill="auto"/>
          </w:tcPr>
          <w:p w14:paraId="08342199" w14:textId="3FA000E4" w:rsidR="00934702" w:rsidRPr="003F2397" w:rsidRDefault="001D2749" w:rsidP="00934702">
            <w:pPr>
              <w:pStyle w:val="TAC"/>
              <w:rPr>
                <w:rStyle w:val="Hyperlink"/>
                <w:rFonts w:cs="Arial"/>
                <w:color w:val="0000FF"/>
                <w:sz w:val="16"/>
                <w:szCs w:val="16"/>
              </w:rPr>
            </w:pPr>
            <w:hyperlink r:id="rId40" w:history="1">
              <w:r w:rsidR="00934702" w:rsidRPr="003F2397">
                <w:rPr>
                  <w:rStyle w:val="Hyperlink"/>
                  <w:rFonts w:cs="Arial"/>
                  <w:color w:val="0000FF"/>
                  <w:sz w:val="16"/>
                  <w:szCs w:val="16"/>
                </w:rPr>
                <w:t>C1-220729</w:t>
              </w:r>
            </w:hyperlink>
          </w:p>
        </w:tc>
        <w:tc>
          <w:tcPr>
            <w:tcW w:w="425" w:type="dxa"/>
            <w:shd w:val="solid" w:color="FFFFFF" w:fill="auto"/>
          </w:tcPr>
          <w:p w14:paraId="52F998F6" w14:textId="77777777" w:rsidR="00934702" w:rsidRPr="006B0D02" w:rsidRDefault="00934702" w:rsidP="00934702">
            <w:pPr>
              <w:pStyle w:val="TAL"/>
              <w:rPr>
                <w:sz w:val="16"/>
                <w:szCs w:val="16"/>
              </w:rPr>
            </w:pPr>
          </w:p>
        </w:tc>
        <w:tc>
          <w:tcPr>
            <w:tcW w:w="425" w:type="dxa"/>
            <w:shd w:val="solid" w:color="FFFFFF" w:fill="auto"/>
          </w:tcPr>
          <w:p w14:paraId="4C6DFFEA" w14:textId="77777777" w:rsidR="00934702" w:rsidRPr="006B0D02" w:rsidRDefault="00934702" w:rsidP="00934702">
            <w:pPr>
              <w:pStyle w:val="TAR"/>
              <w:rPr>
                <w:sz w:val="16"/>
                <w:szCs w:val="16"/>
              </w:rPr>
            </w:pPr>
          </w:p>
        </w:tc>
        <w:tc>
          <w:tcPr>
            <w:tcW w:w="425" w:type="dxa"/>
            <w:shd w:val="solid" w:color="FFFFFF" w:fill="auto"/>
          </w:tcPr>
          <w:p w14:paraId="32FF9916" w14:textId="77777777" w:rsidR="00934702" w:rsidRPr="006B0D02" w:rsidRDefault="00934702" w:rsidP="00934702">
            <w:pPr>
              <w:pStyle w:val="TAC"/>
              <w:rPr>
                <w:sz w:val="16"/>
                <w:szCs w:val="16"/>
              </w:rPr>
            </w:pPr>
          </w:p>
        </w:tc>
        <w:tc>
          <w:tcPr>
            <w:tcW w:w="4962" w:type="dxa"/>
            <w:shd w:val="solid" w:color="FFFFFF" w:fill="auto"/>
          </w:tcPr>
          <w:p w14:paraId="12A0BC1C" w14:textId="1C79B240" w:rsidR="00934702" w:rsidRPr="005C44CA" w:rsidRDefault="00934702" w:rsidP="00366EFF">
            <w:pPr>
              <w:pStyle w:val="TAL"/>
            </w:pPr>
            <w:r w:rsidRPr="005C44CA">
              <w:t>Clarification for Eecs_ServiceProvisioning_Request operation</w:t>
            </w:r>
          </w:p>
        </w:tc>
        <w:tc>
          <w:tcPr>
            <w:tcW w:w="708" w:type="dxa"/>
            <w:shd w:val="solid" w:color="FFFFFF" w:fill="auto"/>
          </w:tcPr>
          <w:p w14:paraId="3B5D2CDA" w14:textId="4F0EA59B" w:rsidR="00934702" w:rsidRDefault="00934702" w:rsidP="00934702">
            <w:pPr>
              <w:pStyle w:val="TAC"/>
              <w:rPr>
                <w:sz w:val="16"/>
                <w:szCs w:val="16"/>
              </w:rPr>
            </w:pPr>
            <w:r>
              <w:rPr>
                <w:sz w:val="16"/>
                <w:szCs w:val="16"/>
              </w:rPr>
              <w:t>1.1.0</w:t>
            </w:r>
          </w:p>
        </w:tc>
      </w:tr>
      <w:tr w:rsidR="00934702" w:rsidRPr="006B0D02" w14:paraId="045E152C" w14:textId="77777777" w:rsidTr="00BC23BB">
        <w:tc>
          <w:tcPr>
            <w:tcW w:w="800" w:type="dxa"/>
            <w:shd w:val="solid" w:color="FFFFFF" w:fill="auto"/>
          </w:tcPr>
          <w:p w14:paraId="5AFB2E97" w14:textId="3CEC66A0" w:rsidR="00934702" w:rsidRDefault="00880EA3" w:rsidP="00934702">
            <w:pPr>
              <w:pStyle w:val="TAC"/>
              <w:rPr>
                <w:sz w:val="16"/>
                <w:szCs w:val="16"/>
              </w:rPr>
            </w:pPr>
            <w:r>
              <w:rPr>
                <w:sz w:val="16"/>
                <w:szCs w:val="16"/>
              </w:rPr>
              <w:t>2022-01</w:t>
            </w:r>
          </w:p>
        </w:tc>
        <w:tc>
          <w:tcPr>
            <w:tcW w:w="995" w:type="dxa"/>
            <w:shd w:val="solid" w:color="FFFFFF" w:fill="auto"/>
          </w:tcPr>
          <w:p w14:paraId="71374A04" w14:textId="47332D66" w:rsidR="00934702" w:rsidRDefault="00934702" w:rsidP="00934702">
            <w:pPr>
              <w:pStyle w:val="TAC"/>
              <w:rPr>
                <w:sz w:val="16"/>
                <w:szCs w:val="16"/>
              </w:rPr>
            </w:pPr>
            <w:r>
              <w:rPr>
                <w:sz w:val="16"/>
                <w:szCs w:val="16"/>
              </w:rPr>
              <w:t>CT1#133e-Bis</w:t>
            </w:r>
          </w:p>
        </w:tc>
        <w:tc>
          <w:tcPr>
            <w:tcW w:w="899" w:type="dxa"/>
            <w:shd w:val="solid" w:color="FFFFFF" w:fill="auto"/>
          </w:tcPr>
          <w:p w14:paraId="711F829F" w14:textId="784EF42E" w:rsidR="00934702" w:rsidRPr="003F2397" w:rsidRDefault="001D2749" w:rsidP="00934702">
            <w:pPr>
              <w:pStyle w:val="TAC"/>
              <w:rPr>
                <w:rStyle w:val="Hyperlink"/>
                <w:rFonts w:cs="Arial"/>
                <w:color w:val="0000FF"/>
                <w:sz w:val="16"/>
                <w:szCs w:val="16"/>
              </w:rPr>
            </w:pPr>
            <w:hyperlink r:id="rId41" w:history="1">
              <w:r w:rsidR="00934702" w:rsidRPr="003F2397">
                <w:rPr>
                  <w:rStyle w:val="Hyperlink"/>
                  <w:rFonts w:cs="Arial"/>
                  <w:color w:val="0000FF"/>
                  <w:sz w:val="16"/>
                  <w:szCs w:val="16"/>
                </w:rPr>
                <w:t>C1-220730</w:t>
              </w:r>
            </w:hyperlink>
          </w:p>
        </w:tc>
        <w:tc>
          <w:tcPr>
            <w:tcW w:w="425" w:type="dxa"/>
            <w:shd w:val="solid" w:color="FFFFFF" w:fill="auto"/>
          </w:tcPr>
          <w:p w14:paraId="60E301AD" w14:textId="77777777" w:rsidR="00934702" w:rsidRPr="006B0D02" w:rsidRDefault="00934702" w:rsidP="00934702">
            <w:pPr>
              <w:pStyle w:val="TAL"/>
              <w:rPr>
                <w:sz w:val="16"/>
                <w:szCs w:val="16"/>
              </w:rPr>
            </w:pPr>
          </w:p>
        </w:tc>
        <w:tc>
          <w:tcPr>
            <w:tcW w:w="425" w:type="dxa"/>
            <w:shd w:val="solid" w:color="FFFFFF" w:fill="auto"/>
          </w:tcPr>
          <w:p w14:paraId="7FC423AF" w14:textId="77777777" w:rsidR="00934702" w:rsidRPr="006B0D02" w:rsidRDefault="00934702" w:rsidP="00934702">
            <w:pPr>
              <w:pStyle w:val="TAR"/>
              <w:rPr>
                <w:sz w:val="16"/>
                <w:szCs w:val="16"/>
              </w:rPr>
            </w:pPr>
          </w:p>
        </w:tc>
        <w:tc>
          <w:tcPr>
            <w:tcW w:w="425" w:type="dxa"/>
            <w:shd w:val="solid" w:color="FFFFFF" w:fill="auto"/>
          </w:tcPr>
          <w:p w14:paraId="2299E89D" w14:textId="77777777" w:rsidR="00934702" w:rsidRPr="006B0D02" w:rsidRDefault="00934702" w:rsidP="00934702">
            <w:pPr>
              <w:pStyle w:val="TAC"/>
              <w:rPr>
                <w:sz w:val="16"/>
                <w:szCs w:val="16"/>
              </w:rPr>
            </w:pPr>
          </w:p>
        </w:tc>
        <w:tc>
          <w:tcPr>
            <w:tcW w:w="4962" w:type="dxa"/>
            <w:shd w:val="solid" w:color="FFFFFF" w:fill="auto"/>
          </w:tcPr>
          <w:p w14:paraId="057D8237" w14:textId="03B80BBC" w:rsidR="00934702" w:rsidRPr="005C44CA" w:rsidRDefault="00934702" w:rsidP="00366EFF">
            <w:pPr>
              <w:pStyle w:val="TAL"/>
            </w:pPr>
            <w:r w:rsidRPr="005C44CA">
              <w:t>EAS Discovery partial update with HTTP PATCH</w:t>
            </w:r>
          </w:p>
        </w:tc>
        <w:tc>
          <w:tcPr>
            <w:tcW w:w="708" w:type="dxa"/>
            <w:shd w:val="solid" w:color="FFFFFF" w:fill="auto"/>
          </w:tcPr>
          <w:p w14:paraId="3AF92DC8" w14:textId="4951075E" w:rsidR="00934702" w:rsidRDefault="00934702" w:rsidP="00934702">
            <w:pPr>
              <w:pStyle w:val="TAC"/>
              <w:rPr>
                <w:sz w:val="16"/>
                <w:szCs w:val="16"/>
              </w:rPr>
            </w:pPr>
            <w:r>
              <w:rPr>
                <w:sz w:val="16"/>
                <w:szCs w:val="16"/>
              </w:rPr>
              <w:t>1.1.0</w:t>
            </w:r>
          </w:p>
        </w:tc>
      </w:tr>
      <w:tr w:rsidR="00934702" w:rsidRPr="006B0D02" w14:paraId="420ACF81" w14:textId="77777777" w:rsidTr="00BC23BB">
        <w:tc>
          <w:tcPr>
            <w:tcW w:w="800" w:type="dxa"/>
            <w:shd w:val="solid" w:color="FFFFFF" w:fill="auto"/>
          </w:tcPr>
          <w:p w14:paraId="6936F9D3" w14:textId="4130275A" w:rsidR="00934702" w:rsidRDefault="00880EA3" w:rsidP="00934702">
            <w:pPr>
              <w:pStyle w:val="TAC"/>
              <w:rPr>
                <w:sz w:val="16"/>
                <w:szCs w:val="16"/>
              </w:rPr>
            </w:pPr>
            <w:r>
              <w:rPr>
                <w:sz w:val="16"/>
                <w:szCs w:val="16"/>
              </w:rPr>
              <w:t>2022-01</w:t>
            </w:r>
          </w:p>
        </w:tc>
        <w:tc>
          <w:tcPr>
            <w:tcW w:w="995" w:type="dxa"/>
            <w:shd w:val="solid" w:color="FFFFFF" w:fill="auto"/>
          </w:tcPr>
          <w:p w14:paraId="7D1B09E3" w14:textId="3C6B18E1" w:rsidR="00934702" w:rsidRDefault="00934702" w:rsidP="00934702">
            <w:pPr>
              <w:pStyle w:val="TAC"/>
              <w:rPr>
                <w:sz w:val="16"/>
                <w:szCs w:val="16"/>
              </w:rPr>
            </w:pPr>
            <w:r>
              <w:rPr>
                <w:sz w:val="16"/>
                <w:szCs w:val="16"/>
              </w:rPr>
              <w:t>CT1#133e-Bis</w:t>
            </w:r>
          </w:p>
        </w:tc>
        <w:tc>
          <w:tcPr>
            <w:tcW w:w="899" w:type="dxa"/>
            <w:shd w:val="solid" w:color="FFFFFF" w:fill="auto"/>
          </w:tcPr>
          <w:p w14:paraId="11573B6F" w14:textId="07FA8240" w:rsidR="00934702" w:rsidRPr="003F2397" w:rsidRDefault="001D2749" w:rsidP="00934702">
            <w:pPr>
              <w:pStyle w:val="TAC"/>
              <w:rPr>
                <w:rStyle w:val="Hyperlink"/>
                <w:rFonts w:cs="Arial"/>
                <w:color w:val="0000FF"/>
                <w:sz w:val="16"/>
                <w:szCs w:val="16"/>
              </w:rPr>
            </w:pPr>
            <w:hyperlink r:id="rId42" w:history="1">
              <w:r w:rsidR="00934702" w:rsidRPr="003F2397">
                <w:rPr>
                  <w:rStyle w:val="Hyperlink"/>
                  <w:rFonts w:cs="Arial"/>
                  <w:color w:val="0000FF"/>
                  <w:sz w:val="16"/>
                  <w:szCs w:val="16"/>
                </w:rPr>
                <w:t>C1-220732</w:t>
              </w:r>
            </w:hyperlink>
          </w:p>
        </w:tc>
        <w:tc>
          <w:tcPr>
            <w:tcW w:w="425" w:type="dxa"/>
            <w:shd w:val="solid" w:color="FFFFFF" w:fill="auto"/>
          </w:tcPr>
          <w:p w14:paraId="5A8FCF70" w14:textId="77777777" w:rsidR="00934702" w:rsidRPr="006B0D02" w:rsidRDefault="00934702" w:rsidP="00934702">
            <w:pPr>
              <w:pStyle w:val="TAL"/>
              <w:rPr>
                <w:sz w:val="16"/>
                <w:szCs w:val="16"/>
              </w:rPr>
            </w:pPr>
          </w:p>
        </w:tc>
        <w:tc>
          <w:tcPr>
            <w:tcW w:w="425" w:type="dxa"/>
            <w:shd w:val="solid" w:color="FFFFFF" w:fill="auto"/>
          </w:tcPr>
          <w:p w14:paraId="5A15EBC7" w14:textId="77777777" w:rsidR="00934702" w:rsidRPr="006B0D02" w:rsidRDefault="00934702" w:rsidP="00934702">
            <w:pPr>
              <w:pStyle w:val="TAR"/>
              <w:rPr>
                <w:sz w:val="16"/>
                <w:szCs w:val="16"/>
              </w:rPr>
            </w:pPr>
          </w:p>
        </w:tc>
        <w:tc>
          <w:tcPr>
            <w:tcW w:w="425" w:type="dxa"/>
            <w:shd w:val="solid" w:color="FFFFFF" w:fill="auto"/>
          </w:tcPr>
          <w:p w14:paraId="1603274F" w14:textId="77777777" w:rsidR="00934702" w:rsidRPr="006B0D02" w:rsidRDefault="00934702" w:rsidP="00934702">
            <w:pPr>
              <w:pStyle w:val="TAC"/>
              <w:rPr>
                <w:sz w:val="16"/>
                <w:szCs w:val="16"/>
              </w:rPr>
            </w:pPr>
          </w:p>
        </w:tc>
        <w:tc>
          <w:tcPr>
            <w:tcW w:w="4962" w:type="dxa"/>
            <w:shd w:val="solid" w:color="FFFFFF" w:fill="auto"/>
          </w:tcPr>
          <w:p w14:paraId="1207B866" w14:textId="46A6CD8A" w:rsidR="00934702" w:rsidRPr="005C44CA" w:rsidRDefault="00934702" w:rsidP="00366EFF">
            <w:pPr>
              <w:pStyle w:val="TAL"/>
            </w:pPr>
            <w:r w:rsidRPr="005C44CA">
              <w:t>EEC Registration partial update with HTTP PATCH</w:t>
            </w:r>
          </w:p>
        </w:tc>
        <w:tc>
          <w:tcPr>
            <w:tcW w:w="708" w:type="dxa"/>
            <w:shd w:val="solid" w:color="FFFFFF" w:fill="auto"/>
          </w:tcPr>
          <w:p w14:paraId="4D39EB75" w14:textId="7FB37CC8" w:rsidR="00934702" w:rsidRDefault="00934702" w:rsidP="00934702">
            <w:pPr>
              <w:pStyle w:val="TAC"/>
              <w:rPr>
                <w:sz w:val="16"/>
                <w:szCs w:val="16"/>
              </w:rPr>
            </w:pPr>
            <w:r>
              <w:rPr>
                <w:sz w:val="16"/>
                <w:szCs w:val="16"/>
              </w:rPr>
              <w:t>1.1.0</w:t>
            </w:r>
          </w:p>
        </w:tc>
      </w:tr>
      <w:tr w:rsidR="00934702" w:rsidRPr="006B0D02" w14:paraId="2BFBFE69" w14:textId="77777777" w:rsidTr="00BC23BB">
        <w:tc>
          <w:tcPr>
            <w:tcW w:w="800" w:type="dxa"/>
            <w:shd w:val="solid" w:color="FFFFFF" w:fill="auto"/>
          </w:tcPr>
          <w:p w14:paraId="3F2B7116" w14:textId="7E7B4525" w:rsidR="00934702" w:rsidRDefault="00880EA3" w:rsidP="00934702">
            <w:pPr>
              <w:pStyle w:val="TAC"/>
              <w:rPr>
                <w:sz w:val="16"/>
                <w:szCs w:val="16"/>
              </w:rPr>
            </w:pPr>
            <w:r>
              <w:rPr>
                <w:sz w:val="16"/>
                <w:szCs w:val="16"/>
              </w:rPr>
              <w:t>2022-01</w:t>
            </w:r>
          </w:p>
        </w:tc>
        <w:tc>
          <w:tcPr>
            <w:tcW w:w="995" w:type="dxa"/>
            <w:shd w:val="solid" w:color="FFFFFF" w:fill="auto"/>
          </w:tcPr>
          <w:p w14:paraId="009E2EDD" w14:textId="175DD70F" w:rsidR="00934702" w:rsidRDefault="00934702" w:rsidP="00934702">
            <w:pPr>
              <w:pStyle w:val="TAC"/>
              <w:rPr>
                <w:sz w:val="16"/>
                <w:szCs w:val="16"/>
              </w:rPr>
            </w:pPr>
            <w:r>
              <w:rPr>
                <w:sz w:val="16"/>
                <w:szCs w:val="16"/>
              </w:rPr>
              <w:t>CT1#133e-Bis</w:t>
            </w:r>
          </w:p>
        </w:tc>
        <w:tc>
          <w:tcPr>
            <w:tcW w:w="899" w:type="dxa"/>
            <w:shd w:val="solid" w:color="FFFFFF" w:fill="auto"/>
          </w:tcPr>
          <w:p w14:paraId="4F788DE8" w14:textId="30637657" w:rsidR="00934702" w:rsidRPr="003F2397" w:rsidRDefault="001D2749" w:rsidP="00934702">
            <w:pPr>
              <w:pStyle w:val="TAC"/>
              <w:rPr>
                <w:rStyle w:val="Hyperlink"/>
                <w:rFonts w:cs="Arial"/>
                <w:color w:val="0000FF"/>
                <w:sz w:val="16"/>
                <w:szCs w:val="16"/>
              </w:rPr>
            </w:pPr>
            <w:hyperlink r:id="rId43" w:history="1">
              <w:r w:rsidR="00934702" w:rsidRPr="003F2397">
                <w:rPr>
                  <w:rStyle w:val="Hyperlink"/>
                  <w:rFonts w:cs="Arial"/>
                  <w:color w:val="0000FF"/>
                  <w:sz w:val="16"/>
                  <w:szCs w:val="16"/>
                </w:rPr>
                <w:t>C1-220733</w:t>
              </w:r>
            </w:hyperlink>
          </w:p>
        </w:tc>
        <w:tc>
          <w:tcPr>
            <w:tcW w:w="425" w:type="dxa"/>
            <w:shd w:val="solid" w:color="FFFFFF" w:fill="auto"/>
          </w:tcPr>
          <w:p w14:paraId="5EE8CAE8" w14:textId="77777777" w:rsidR="00934702" w:rsidRPr="006B0D02" w:rsidRDefault="00934702" w:rsidP="00934702">
            <w:pPr>
              <w:pStyle w:val="TAL"/>
              <w:rPr>
                <w:sz w:val="16"/>
                <w:szCs w:val="16"/>
              </w:rPr>
            </w:pPr>
          </w:p>
        </w:tc>
        <w:tc>
          <w:tcPr>
            <w:tcW w:w="425" w:type="dxa"/>
            <w:shd w:val="solid" w:color="FFFFFF" w:fill="auto"/>
          </w:tcPr>
          <w:p w14:paraId="23BD127B" w14:textId="77777777" w:rsidR="00934702" w:rsidRPr="006B0D02" w:rsidRDefault="00934702" w:rsidP="00934702">
            <w:pPr>
              <w:pStyle w:val="TAR"/>
              <w:rPr>
                <w:sz w:val="16"/>
                <w:szCs w:val="16"/>
              </w:rPr>
            </w:pPr>
          </w:p>
        </w:tc>
        <w:tc>
          <w:tcPr>
            <w:tcW w:w="425" w:type="dxa"/>
            <w:shd w:val="solid" w:color="FFFFFF" w:fill="auto"/>
          </w:tcPr>
          <w:p w14:paraId="277AB740" w14:textId="77777777" w:rsidR="00934702" w:rsidRPr="006B0D02" w:rsidRDefault="00934702" w:rsidP="00934702">
            <w:pPr>
              <w:pStyle w:val="TAC"/>
              <w:rPr>
                <w:sz w:val="16"/>
                <w:szCs w:val="16"/>
              </w:rPr>
            </w:pPr>
          </w:p>
        </w:tc>
        <w:tc>
          <w:tcPr>
            <w:tcW w:w="4962" w:type="dxa"/>
            <w:shd w:val="solid" w:color="FFFFFF" w:fill="auto"/>
          </w:tcPr>
          <w:p w14:paraId="29D4DF6E" w14:textId="0828015A" w:rsidR="00934702" w:rsidRPr="005C44CA" w:rsidRDefault="00934702" w:rsidP="00366EFF">
            <w:pPr>
              <w:pStyle w:val="TAL"/>
            </w:pPr>
            <w:r w:rsidRPr="005C44CA">
              <w:t>Service provisioning information subscription - Partial update with HTTP PATCH</w:t>
            </w:r>
          </w:p>
        </w:tc>
        <w:tc>
          <w:tcPr>
            <w:tcW w:w="708" w:type="dxa"/>
            <w:shd w:val="solid" w:color="FFFFFF" w:fill="auto"/>
          </w:tcPr>
          <w:p w14:paraId="668C35E2" w14:textId="232F2E2E" w:rsidR="00934702" w:rsidRDefault="00934702" w:rsidP="00934702">
            <w:pPr>
              <w:pStyle w:val="TAC"/>
              <w:rPr>
                <w:sz w:val="16"/>
                <w:szCs w:val="16"/>
              </w:rPr>
            </w:pPr>
            <w:r>
              <w:rPr>
                <w:sz w:val="16"/>
                <w:szCs w:val="16"/>
              </w:rPr>
              <w:t>1.1.0</w:t>
            </w:r>
          </w:p>
        </w:tc>
      </w:tr>
      <w:tr w:rsidR="00934702" w:rsidRPr="006B0D02" w14:paraId="61DA1A9F" w14:textId="77777777" w:rsidTr="00BC23BB">
        <w:tc>
          <w:tcPr>
            <w:tcW w:w="800" w:type="dxa"/>
            <w:shd w:val="solid" w:color="FFFFFF" w:fill="auto"/>
          </w:tcPr>
          <w:p w14:paraId="519E9F46" w14:textId="676F65D8" w:rsidR="00934702" w:rsidRDefault="00880EA3" w:rsidP="00934702">
            <w:pPr>
              <w:pStyle w:val="TAC"/>
              <w:rPr>
                <w:sz w:val="16"/>
                <w:szCs w:val="16"/>
              </w:rPr>
            </w:pPr>
            <w:r>
              <w:rPr>
                <w:sz w:val="16"/>
                <w:szCs w:val="16"/>
              </w:rPr>
              <w:t>2022-01</w:t>
            </w:r>
          </w:p>
        </w:tc>
        <w:tc>
          <w:tcPr>
            <w:tcW w:w="995" w:type="dxa"/>
            <w:shd w:val="solid" w:color="FFFFFF" w:fill="auto"/>
          </w:tcPr>
          <w:p w14:paraId="4D512DF9" w14:textId="7A065931" w:rsidR="00934702" w:rsidRDefault="00934702" w:rsidP="00934702">
            <w:pPr>
              <w:pStyle w:val="TAC"/>
              <w:rPr>
                <w:sz w:val="16"/>
                <w:szCs w:val="16"/>
              </w:rPr>
            </w:pPr>
            <w:r>
              <w:rPr>
                <w:sz w:val="16"/>
                <w:szCs w:val="16"/>
              </w:rPr>
              <w:t>CT1#133e-Bis</w:t>
            </w:r>
          </w:p>
        </w:tc>
        <w:tc>
          <w:tcPr>
            <w:tcW w:w="899" w:type="dxa"/>
            <w:shd w:val="solid" w:color="FFFFFF" w:fill="auto"/>
          </w:tcPr>
          <w:p w14:paraId="3E5D98BA" w14:textId="72BFBE12" w:rsidR="00934702" w:rsidRPr="003F2397" w:rsidRDefault="001D2749" w:rsidP="00934702">
            <w:pPr>
              <w:pStyle w:val="TAC"/>
              <w:rPr>
                <w:rStyle w:val="Hyperlink"/>
                <w:rFonts w:cs="Arial"/>
                <w:color w:val="0000FF"/>
                <w:sz w:val="16"/>
                <w:szCs w:val="16"/>
              </w:rPr>
            </w:pPr>
            <w:hyperlink r:id="rId44" w:history="1">
              <w:r w:rsidR="00934702" w:rsidRPr="003F2397">
                <w:rPr>
                  <w:rStyle w:val="Hyperlink"/>
                  <w:rFonts w:cs="Arial"/>
                  <w:color w:val="0000FF"/>
                  <w:sz w:val="16"/>
                  <w:szCs w:val="16"/>
                </w:rPr>
                <w:t>C1-220735</w:t>
              </w:r>
            </w:hyperlink>
          </w:p>
        </w:tc>
        <w:tc>
          <w:tcPr>
            <w:tcW w:w="425" w:type="dxa"/>
            <w:shd w:val="solid" w:color="FFFFFF" w:fill="auto"/>
          </w:tcPr>
          <w:p w14:paraId="27B8E74C" w14:textId="77777777" w:rsidR="00934702" w:rsidRPr="006B0D02" w:rsidRDefault="00934702" w:rsidP="00934702">
            <w:pPr>
              <w:pStyle w:val="TAL"/>
              <w:rPr>
                <w:sz w:val="16"/>
                <w:szCs w:val="16"/>
              </w:rPr>
            </w:pPr>
          </w:p>
        </w:tc>
        <w:tc>
          <w:tcPr>
            <w:tcW w:w="425" w:type="dxa"/>
            <w:shd w:val="solid" w:color="FFFFFF" w:fill="auto"/>
          </w:tcPr>
          <w:p w14:paraId="7B8E0C46" w14:textId="77777777" w:rsidR="00934702" w:rsidRPr="006B0D02" w:rsidRDefault="00934702" w:rsidP="00934702">
            <w:pPr>
              <w:pStyle w:val="TAR"/>
              <w:rPr>
                <w:sz w:val="16"/>
                <w:szCs w:val="16"/>
              </w:rPr>
            </w:pPr>
          </w:p>
        </w:tc>
        <w:tc>
          <w:tcPr>
            <w:tcW w:w="425" w:type="dxa"/>
            <w:shd w:val="solid" w:color="FFFFFF" w:fill="auto"/>
          </w:tcPr>
          <w:p w14:paraId="1379C614" w14:textId="77777777" w:rsidR="00934702" w:rsidRPr="006B0D02" w:rsidRDefault="00934702" w:rsidP="00934702">
            <w:pPr>
              <w:pStyle w:val="TAC"/>
              <w:rPr>
                <w:sz w:val="16"/>
                <w:szCs w:val="16"/>
              </w:rPr>
            </w:pPr>
          </w:p>
        </w:tc>
        <w:tc>
          <w:tcPr>
            <w:tcW w:w="4962" w:type="dxa"/>
            <w:shd w:val="solid" w:color="FFFFFF" w:fill="auto"/>
          </w:tcPr>
          <w:p w14:paraId="41B0AF6D" w14:textId="01C8817D" w:rsidR="00934702" w:rsidRPr="005C44CA" w:rsidRDefault="00934702" w:rsidP="00366EFF">
            <w:pPr>
              <w:pStyle w:val="TAL"/>
            </w:pPr>
            <w:r w:rsidRPr="005C44CA">
              <w:t>ACR information subscription partial update with HTTP PATCH</w:t>
            </w:r>
          </w:p>
        </w:tc>
        <w:tc>
          <w:tcPr>
            <w:tcW w:w="708" w:type="dxa"/>
            <w:shd w:val="solid" w:color="FFFFFF" w:fill="auto"/>
          </w:tcPr>
          <w:p w14:paraId="3246D159" w14:textId="3D03C52F" w:rsidR="00934702" w:rsidRDefault="00934702" w:rsidP="00934702">
            <w:pPr>
              <w:pStyle w:val="TAC"/>
              <w:rPr>
                <w:sz w:val="16"/>
                <w:szCs w:val="16"/>
              </w:rPr>
            </w:pPr>
            <w:r>
              <w:rPr>
                <w:sz w:val="16"/>
                <w:szCs w:val="16"/>
              </w:rPr>
              <w:t>1.1.0</w:t>
            </w:r>
          </w:p>
        </w:tc>
      </w:tr>
      <w:tr w:rsidR="00934702" w:rsidRPr="006B0D02" w14:paraId="6B633651" w14:textId="77777777" w:rsidTr="00BC23BB">
        <w:tc>
          <w:tcPr>
            <w:tcW w:w="800" w:type="dxa"/>
            <w:shd w:val="solid" w:color="FFFFFF" w:fill="auto"/>
          </w:tcPr>
          <w:p w14:paraId="5D93CBEC" w14:textId="15DE2560" w:rsidR="00934702" w:rsidRDefault="00880EA3" w:rsidP="00934702">
            <w:pPr>
              <w:pStyle w:val="TAC"/>
              <w:rPr>
                <w:sz w:val="16"/>
                <w:szCs w:val="16"/>
              </w:rPr>
            </w:pPr>
            <w:r>
              <w:rPr>
                <w:sz w:val="16"/>
                <w:szCs w:val="16"/>
              </w:rPr>
              <w:t>2022-01</w:t>
            </w:r>
          </w:p>
        </w:tc>
        <w:tc>
          <w:tcPr>
            <w:tcW w:w="995" w:type="dxa"/>
            <w:shd w:val="solid" w:color="FFFFFF" w:fill="auto"/>
          </w:tcPr>
          <w:p w14:paraId="0A031107" w14:textId="2E468CF0" w:rsidR="00934702" w:rsidRDefault="00934702" w:rsidP="00934702">
            <w:pPr>
              <w:pStyle w:val="TAC"/>
              <w:rPr>
                <w:sz w:val="16"/>
                <w:szCs w:val="16"/>
              </w:rPr>
            </w:pPr>
            <w:r>
              <w:rPr>
                <w:sz w:val="16"/>
                <w:szCs w:val="16"/>
              </w:rPr>
              <w:t>CT1#133e-Bis</w:t>
            </w:r>
          </w:p>
        </w:tc>
        <w:tc>
          <w:tcPr>
            <w:tcW w:w="899" w:type="dxa"/>
            <w:shd w:val="solid" w:color="FFFFFF" w:fill="auto"/>
          </w:tcPr>
          <w:p w14:paraId="32B0E96C" w14:textId="40EBA9E8" w:rsidR="00934702" w:rsidRPr="003F2397" w:rsidRDefault="001D2749" w:rsidP="00934702">
            <w:pPr>
              <w:pStyle w:val="TAC"/>
              <w:rPr>
                <w:rStyle w:val="Hyperlink"/>
                <w:rFonts w:cs="Arial"/>
                <w:color w:val="0000FF"/>
                <w:sz w:val="16"/>
                <w:szCs w:val="16"/>
              </w:rPr>
            </w:pPr>
            <w:hyperlink r:id="rId45" w:history="1">
              <w:r w:rsidR="00934702" w:rsidRPr="003F2397">
                <w:rPr>
                  <w:rStyle w:val="Hyperlink"/>
                  <w:rFonts w:cs="Arial"/>
                  <w:color w:val="0000FF"/>
                  <w:sz w:val="16"/>
                  <w:szCs w:val="16"/>
                </w:rPr>
                <w:t>C1-220736</w:t>
              </w:r>
            </w:hyperlink>
          </w:p>
        </w:tc>
        <w:tc>
          <w:tcPr>
            <w:tcW w:w="425" w:type="dxa"/>
            <w:shd w:val="solid" w:color="FFFFFF" w:fill="auto"/>
          </w:tcPr>
          <w:p w14:paraId="47F7B0B2" w14:textId="77777777" w:rsidR="00934702" w:rsidRPr="006B0D02" w:rsidRDefault="00934702" w:rsidP="00934702">
            <w:pPr>
              <w:pStyle w:val="TAL"/>
              <w:rPr>
                <w:sz w:val="16"/>
                <w:szCs w:val="16"/>
              </w:rPr>
            </w:pPr>
          </w:p>
        </w:tc>
        <w:tc>
          <w:tcPr>
            <w:tcW w:w="425" w:type="dxa"/>
            <w:shd w:val="solid" w:color="FFFFFF" w:fill="auto"/>
          </w:tcPr>
          <w:p w14:paraId="04427C0D" w14:textId="77777777" w:rsidR="00934702" w:rsidRPr="006B0D02" w:rsidRDefault="00934702" w:rsidP="00934702">
            <w:pPr>
              <w:pStyle w:val="TAR"/>
              <w:rPr>
                <w:sz w:val="16"/>
                <w:szCs w:val="16"/>
              </w:rPr>
            </w:pPr>
          </w:p>
        </w:tc>
        <w:tc>
          <w:tcPr>
            <w:tcW w:w="425" w:type="dxa"/>
            <w:shd w:val="solid" w:color="FFFFFF" w:fill="auto"/>
          </w:tcPr>
          <w:p w14:paraId="059DBAF8" w14:textId="77777777" w:rsidR="00934702" w:rsidRPr="006B0D02" w:rsidRDefault="00934702" w:rsidP="00934702">
            <w:pPr>
              <w:pStyle w:val="TAC"/>
              <w:rPr>
                <w:sz w:val="16"/>
                <w:szCs w:val="16"/>
              </w:rPr>
            </w:pPr>
          </w:p>
        </w:tc>
        <w:tc>
          <w:tcPr>
            <w:tcW w:w="4962" w:type="dxa"/>
            <w:shd w:val="solid" w:color="FFFFFF" w:fill="auto"/>
          </w:tcPr>
          <w:p w14:paraId="0F1A7112" w14:textId="041C36D6" w:rsidR="00934702" w:rsidRPr="005C44CA" w:rsidRDefault="00934702" w:rsidP="00366EFF">
            <w:pPr>
              <w:pStyle w:val="TAL"/>
            </w:pPr>
            <w:r w:rsidRPr="005C44CA">
              <w:t>Definitions of terms</w:t>
            </w:r>
          </w:p>
        </w:tc>
        <w:tc>
          <w:tcPr>
            <w:tcW w:w="708" w:type="dxa"/>
            <w:shd w:val="solid" w:color="FFFFFF" w:fill="auto"/>
          </w:tcPr>
          <w:p w14:paraId="04708321" w14:textId="22429F87" w:rsidR="00934702" w:rsidRDefault="00934702" w:rsidP="00934702">
            <w:pPr>
              <w:pStyle w:val="TAC"/>
              <w:rPr>
                <w:sz w:val="16"/>
                <w:szCs w:val="16"/>
              </w:rPr>
            </w:pPr>
            <w:r>
              <w:rPr>
                <w:sz w:val="16"/>
                <w:szCs w:val="16"/>
              </w:rPr>
              <w:t>1.1.0</w:t>
            </w:r>
          </w:p>
        </w:tc>
      </w:tr>
      <w:tr w:rsidR="00934702" w:rsidRPr="006B0D02" w14:paraId="7688A3BE" w14:textId="77777777" w:rsidTr="00BC23BB">
        <w:tc>
          <w:tcPr>
            <w:tcW w:w="800" w:type="dxa"/>
            <w:shd w:val="solid" w:color="FFFFFF" w:fill="auto"/>
          </w:tcPr>
          <w:p w14:paraId="14650BD3" w14:textId="7B5E5FC0" w:rsidR="00934702" w:rsidRDefault="00880EA3" w:rsidP="00934702">
            <w:pPr>
              <w:pStyle w:val="TAC"/>
              <w:rPr>
                <w:sz w:val="16"/>
                <w:szCs w:val="16"/>
              </w:rPr>
            </w:pPr>
            <w:r>
              <w:rPr>
                <w:sz w:val="16"/>
                <w:szCs w:val="16"/>
              </w:rPr>
              <w:t>2022-01</w:t>
            </w:r>
          </w:p>
        </w:tc>
        <w:tc>
          <w:tcPr>
            <w:tcW w:w="995" w:type="dxa"/>
            <w:shd w:val="solid" w:color="FFFFFF" w:fill="auto"/>
          </w:tcPr>
          <w:p w14:paraId="03836BBB" w14:textId="5956EB7E" w:rsidR="00934702" w:rsidRDefault="00934702" w:rsidP="00934702">
            <w:pPr>
              <w:pStyle w:val="TAC"/>
              <w:rPr>
                <w:sz w:val="16"/>
                <w:szCs w:val="16"/>
              </w:rPr>
            </w:pPr>
            <w:r>
              <w:rPr>
                <w:sz w:val="16"/>
                <w:szCs w:val="16"/>
              </w:rPr>
              <w:t>CT1#133e-Bis</w:t>
            </w:r>
          </w:p>
        </w:tc>
        <w:tc>
          <w:tcPr>
            <w:tcW w:w="899" w:type="dxa"/>
            <w:shd w:val="solid" w:color="FFFFFF" w:fill="auto"/>
          </w:tcPr>
          <w:p w14:paraId="63C8A2BF" w14:textId="2BE1FC61" w:rsidR="00934702" w:rsidRPr="003F2397" w:rsidRDefault="001D2749" w:rsidP="00934702">
            <w:pPr>
              <w:pStyle w:val="TAC"/>
              <w:rPr>
                <w:rStyle w:val="Hyperlink"/>
                <w:rFonts w:cs="Arial"/>
                <w:color w:val="0000FF"/>
                <w:sz w:val="16"/>
                <w:szCs w:val="16"/>
              </w:rPr>
            </w:pPr>
            <w:hyperlink r:id="rId46" w:history="1">
              <w:r w:rsidR="00934702" w:rsidRPr="003F2397">
                <w:rPr>
                  <w:rStyle w:val="Hyperlink"/>
                  <w:rFonts w:cs="Arial"/>
                  <w:color w:val="0000FF"/>
                  <w:sz w:val="16"/>
                  <w:szCs w:val="16"/>
                </w:rPr>
                <w:t>C1-220838</w:t>
              </w:r>
            </w:hyperlink>
          </w:p>
        </w:tc>
        <w:tc>
          <w:tcPr>
            <w:tcW w:w="425" w:type="dxa"/>
            <w:shd w:val="solid" w:color="FFFFFF" w:fill="auto"/>
          </w:tcPr>
          <w:p w14:paraId="231873F9" w14:textId="77777777" w:rsidR="00934702" w:rsidRPr="006B0D02" w:rsidRDefault="00934702" w:rsidP="00934702">
            <w:pPr>
              <w:pStyle w:val="TAL"/>
              <w:rPr>
                <w:sz w:val="16"/>
                <w:szCs w:val="16"/>
              </w:rPr>
            </w:pPr>
          </w:p>
        </w:tc>
        <w:tc>
          <w:tcPr>
            <w:tcW w:w="425" w:type="dxa"/>
            <w:shd w:val="solid" w:color="FFFFFF" w:fill="auto"/>
          </w:tcPr>
          <w:p w14:paraId="7C25D139" w14:textId="77777777" w:rsidR="00934702" w:rsidRPr="006B0D02" w:rsidRDefault="00934702" w:rsidP="00934702">
            <w:pPr>
              <w:pStyle w:val="TAR"/>
              <w:rPr>
                <w:sz w:val="16"/>
                <w:szCs w:val="16"/>
              </w:rPr>
            </w:pPr>
          </w:p>
        </w:tc>
        <w:tc>
          <w:tcPr>
            <w:tcW w:w="425" w:type="dxa"/>
            <w:shd w:val="solid" w:color="FFFFFF" w:fill="auto"/>
          </w:tcPr>
          <w:p w14:paraId="51D879A2" w14:textId="77777777" w:rsidR="00934702" w:rsidRPr="006B0D02" w:rsidRDefault="00934702" w:rsidP="00934702">
            <w:pPr>
              <w:pStyle w:val="TAC"/>
              <w:rPr>
                <w:sz w:val="16"/>
                <w:szCs w:val="16"/>
              </w:rPr>
            </w:pPr>
          </w:p>
        </w:tc>
        <w:tc>
          <w:tcPr>
            <w:tcW w:w="4962" w:type="dxa"/>
            <w:shd w:val="solid" w:color="FFFFFF" w:fill="auto"/>
          </w:tcPr>
          <w:p w14:paraId="78BF147D" w14:textId="4970597B" w:rsidR="00934702" w:rsidRPr="005C44CA" w:rsidRDefault="00934702" w:rsidP="00366EFF">
            <w:pPr>
              <w:pStyle w:val="TAL"/>
            </w:pPr>
            <w:r w:rsidRPr="005C44CA">
              <w:t>Eees_EASDiscovery_Unsubscribe operation for Eees_EASDiscovery API</w:t>
            </w:r>
          </w:p>
        </w:tc>
        <w:tc>
          <w:tcPr>
            <w:tcW w:w="708" w:type="dxa"/>
            <w:shd w:val="solid" w:color="FFFFFF" w:fill="auto"/>
          </w:tcPr>
          <w:p w14:paraId="5581FB0A" w14:textId="0455EA76" w:rsidR="00934702" w:rsidRDefault="00934702" w:rsidP="00934702">
            <w:pPr>
              <w:pStyle w:val="TAC"/>
              <w:rPr>
                <w:sz w:val="16"/>
                <w:szCs w:val="16"/>
              </w:rPr>
            </w:pPr>
            <w:r>
              <w:rPr>
                <w:sz w:val="16"/>
                <w:szCs w:val="16"/>
              </w:rPr>
              <w:t>1.1.0</w:t>
            </w:r>
          </w:p>
        </w:tc>
      </w:tr>
      <w:tr w:rsidR="003846E2" w:rsidRPr="006B0D02" w14:paraId="762554A2" w14:textId="77777777" w:rsidTr="00BC23BB">
        <w:tc>
          <w:tcPr>
            <w:tcW w:w="800" w:type="dxa"/>
            <w:shd w:val="solid" w:color="FFFFFF" w:fill="auto"/>
          </w:tcPr>
          <w:p w14:paraId="1B5BB8A2" w14:textId="5E2BE936" w:rsidR="003846E2" w:rsidRPr="001D1898" w:rsidRDefault="003846E2" w:rsidP="00D15C84">
            <w:pPr>
              <w:pStyle w:val="TAC"/>
              <w:rPr>
                <w:sz w:val="16"/>
                <w:szCs w:val="16"/>
              </w:rPr>
            </w:pPr>
            <w:r>
              <w:rPr>
                <w:sz w:val="16"/>
                <w:szCs w:val="16"/>
              </w:rPr>
              <w:t>2022-02</w:t>
            </w:r>
          </w:p>
        </w:tc>
        <w:tc>
          <w:tcPr>
            <w:tcW w:w="995" w:type="dxa"/>
            <w:shd w:val="solid" w:color="FFFFFF" w:fill="auto"/>
          </w:tcPr>
          <w:p w14:paraId="28C6DE8B" w14:textId="16AFDD62" w:rsidR="003846E2" w:rsidRPr="001D1898" w:rsidRDefault="003846E2" w:rsidP="00D15C84">
            <w:pPr>
              <w:pStyle w:val="TAC"/>
              <w:rPr>
                <w:sz w:val="16"/>
                <w:szCs w:val="16"/>
              </w:rPr>
            </w:pPr>
            <w:r>
              <w:rPr>
                <w:sz w:val="16"/>
                <w:szCs w:val="16"/>
              </w:rPr>
              <w:t>CT1#134-e</w:t>
            </w:r>
          </w:p>
        </w:tc>
        <w:tc>
          <w:tcPr>
            <w:tcW w:w="899" w:type="dxa"/>
            <w:shd w:val="solid" w:color="FFFFFF" w:fill="auto"/>
          </w:tcPr>
          <w:p w14:paraId="70543D1B" w14:textId="61541C0A" w:rsidR="003846E2" w:rsidRPr="001D1898" w:rsidRDefault="002034DA" w:rsidP="00EE5A73">
            <w:pPr>
              <w:pStyle w:val="TAC"/>
              <w:rPr>
                <w:sz w:val="16"/>
                <w:szCs w:val="16"/>
              </w:rPr>
            </w:pPr>
            <w:hyperlink r:id="rId47" w:history="1">
              <w:r w:rsidRPr="003F2397">
                <w:rPr>
                  <w:rStyle w:val="Hyperlink"/>
                  <w:rFonts w:cs="Arial"/>
                  <w:color w:val="0000FF"/>
                  <w:sz w:val="16"/>
                  <w:szCs w:val="16"/>
                </w:rPr>
                <w:t>C1-22</w:t>
              </w:r>
              <w:r w:rsidRPr="002034DA">
                <w:rPr>
                  <w:rStyle w:val="Hyperlink"/>
                  <w:rFonts w:cs="Arial"/>
                  <w:color w:val="0000FF"/>
                  <w:sz w:val="16"/>
                  <w:szCs w:val="16"/>
                </w:rPr>
                <w:t>1598</w:t>
              </w:r>
            </w:hyperlink>
          </w:p>
        </w:tc>
        <w:tc>
          <w:tcPr>
            <w:tcW w:w="425" w:type="dxa"/>
            <w:shd w:val="solid" w:color="FFFFFF" w:fill="auto"/>
          </w:tcPr>
          <w:p w14:paraId="6AB92101" w14:textId="77777777" w:rsidR="003846E2" w:rsidRPr="001D1898" w:rsidRDefault="003846E2">
            <w:pPr>
              <w:pStyle w:val="TAL"/>
              <w:rPr>
                <w:sz w:val="16"/>
                <w:szCs w:val="16"/>
              </w:rPr>
            </w:pPr>
          </w:p>
        </w:tc>
        <w:tc>
          <w:tcPr>
            <w:tcW w:w="425" w:type="dxa"/>
            <w:shd w:val="solid" w:color="FFFFFF" w:fill="auto"/>
          </w:tcPr>
          <w:p w14:paraId="5B34084A" w14:textId="77777777" w:rsidR="003846E2" w:rsidRPr="001D1898" w:rsidRDefault="003846E2" w:rsidP="001D1898">
            <w:pPr>
              <w:pStyle w:val="TAL"/>
              <w:rPr>
                <w:sz w:val="16"/>
                <w:szCs w:val="16"/>
              </w:rPr>
            </w:pPr>
          </w:p>
        </w:tc>
        <w:tc>
          <w:tcPr>
            <w:tcW w:w="425" w:type="dxa"/>
            <w:shd w:val="solid" w:color="FFFFFF" w:fill="auto"/>
          </w:tcPr>
          <w:p w14:paraId="762EF26B" w14:textId="77777777" w:rsidR="003846E2" w:rsidRPr="001D1898" w:rsidRDefault="003846E2" w:rsidP="001D1898">
            <w:pPr>
              <w:pStyle w:val="TAL"/>
              <w:rPr>
                <w:sz w:val="16"/>
                <w:szCs w:val="16"/>
              </w:rPr>
            </w:pPr>
          </w:p>
        </w:tc>
        <w:tc>
          <w:tcPr>
            <w:tcW w:w="4962" w:type="dxa"/>
            <w:shd w:val="solid" w:color="FFFFFF" w:fill="auto"/>
          </w:tcPr>
          <w:p w14:paraId="0216F686" w14:textId="321BDDE3" w:rsidR="003846E2" w:rsidRPr="00D15C84" w:rsidRDefault="0023008D">
            <w:pPr>
              <w:pStyle w:val="TAL"/>
            </w:pPr>
            <w:r>
              <w:rPr>
                <w:rFonts w:cs="Arial"/>
              </w:rPr>
              <w:t>Corrections in specification</w:t>
            </w:r>
          </w:p>
        </w:tc>
        <w:tc>
          <w:tcPr>
            <w:tcW w:w="708" w:type="dxa"/>
            <w:shd w:val="solid" w:color="FFFFFF" w:fill="auto"/>
          </w:tcPr>
          <w:p w14:paraId="45FC2BB3" w14:textId="3D164AE0" w:rsidR="003846E2" w:rsidRPr="001D1898" w:rsidRDefault="00495661">
            <w:pPr>
              <w:pStyle w:val="TAC"/>
              <w:rPr>
                <w:sz w:val="16"/>
                <w:szCs w:val="16"/>
              </w:rPr>
            </w:pPr>
            <w:r>
              <w:rPr>
                <w:sz w:val="16"/>
                <w:szCs w:val="16"/>
              </w:rPr>
              <w:t>1.2.0</w:t>
            </w:r>
          </w:p>
        </w:tc>
      </w:tr>
      <w:tr w:rsidR="003846E2" w:rsidRPr="006B0D02" w14:paraId="096CEAC0" w14:textId="77777777" w:rsidTr="00BC23BB">
        <w:tc>
          <w:tcPr>
            <w:tcW w:w="800" w:type="dxa"/>
            <w:shd w:val="solid" w:color="FFFFFF" w:fill="auto"/>
          </w:tcPr>
          <w:p w14:paraId="73ACDEC2" w14:textId="3D769BB4" w:rsidR="003846E2" w:rsidRPr="001D1898" w:rsidRDefault="003846E2" w:rsidP="00D15C84">
            <w:pPr>
              <w:pStyle w:val="TAC"/>
              <w:rPr>
                <w:sz w:val="16"/>
                <w:szCs w:val="16"/>
              </w:rPr>
            </w:pPr>
            <w:r>
              <w:rPr>
                <w:sz w:val="16"/>
                <w:szCs w:val="16"/>
              </w:rPr>
              <w:t>2022-02</w:t>
            </w:r>
          </w:p>
        </w:tc>
        <w:tc>
          <w:tcPr>
            <w:tcW w:w="995" w:type="dxa"/>
            <w:shd w:val="solid" w:color="FFFFFF" w:fill="auto"/>
          </w:tcPr>
          <w:p w14:paraId="49EAA067" w14:textId="0A400B28" w:rsidR="003846E2" w:rsidRPr="001D1898" w:rsidRDefault="003846E2" w:rsidP="00EE5A73">
            <w:pPr>
              <w:pStyle w:val="TAC"/>
              <w:rPr>
                <w:sz w:val="16"/>
                <w:szCs w:val="16"/>
              </w:rPr>
            </w:pPr>
            <w:r>
              <w:rPr>
                <w:sz w:val="16"/>
                <w:szCs w:val="16"/>
              </w:rPr>
              <w:t>CT1#134-e</w:t>
            </w:r>
          </w:p>
        </w:tc>
        <w:tc>
          <w:tcPr>
            <w:tcW w:w="899" w:type="dxa"/>
            <w:shd w:val="solid" w:color="FFFFFF" w:fill="auto"/>
          </w:tcPr>
          <w:p w14:paraId="491866DC" w14:textId="1C050CF0" w:rsidR="003846E2" w:rsidRPr="001D1898" w:rsidRDefault="002034DA" w:rsidP="004177E3">
            <w:pPr>
              <w:pStyle w:val="TAC"/>
              <w:rPr>
                <w:sz w:val="16"/>
                <w:szCs w:val="16"/>
              </w:rPr>
            </w:pPr>
            <w:hyperlink r:id="rId48" w:history="1">
              <w:r w:rsidRPr="003F2397">
                <w:rPr>
                  <w:rStyle w:val="Hyperlink"/>
                  <w:rFonts w:cs="Arial"/>
                  <w:color w:val="0000FF"/>
                  <w:sz w:val="16"/>
                  <w:szCs w:val="16"/>
                </w:rPr>
                <w:t>C1-22</w:t>
              </w:r>
              <w:r w:rsidRPr="002034DA">
                <w:rPr>
                  <w:rStyle w:val="Hyperlink"/>
                  <w:rFonts w:cs="Arial"/>
                  <w:color w:val="0000FF"/>
                  <w:sz w:val="16"/>
                  <w:szCs w:val="16"/>
                </w:rPr>
                <w:t>1619</w:t>
              </w:r>
            </w:hyperlink>
          </w:p>
        </w:tc>
        <w:tc>
          <w:tcPr>
            <w:tcW w:w="425" w:type="dxa"/>
            <w:shd w:val="solid" w:color="FFFFFF" w:fill="auto"/>
          </w:tcPr>
          <w:p w14:paraId="482EDEC9" w14:textId="77777777" w:rsidR="003846E2" w:rsidRPr="001D1898" w:rsidRDefault="003846E2">
            <w:pPr>
              <w:pStyle w:val="TAL"/>
              <w:rPr>
                <w:sz w:val="16"/>
                <w:szCs w:val="16"/>
              </w:rPr>
            </w:pPr>
          </w:p>
        </w:tc>
        <w:tc>
          <w:tcPr>
            <w:tcW w:w="425" w:type="dxa"/>
            <w:shd w:val="solid" w:color="FFFFFF" w:fill="auto"/>
          </w:tcPr>
          <w:p w14:paraId="4925AF31" w14:textId="77777777" w:rsidR="003846E2" w:rsidRPr="001D1898" w:rsidRDefault="003846E2" w:rsidP="001D1898">
            <w:pPr>
              <w:pStyle w:val="TAL"/>
              <w:rPr>
                <w:sz w:val="16"/>
                <w:szCs w:val="16"/>
              </w:rPr>
            </w:pPr>
          </w:p>
        </w:tc>
        <w:tc>
          <w:tcPr>
            <w:tcW w:w="425" w:type="dxa"/>
            <w:shd w:val="solid" w:color="FFFFFF" w:fill="auto"/>
          </w:tcPr>
          <w:p w14:paraId="45BED367" w14:textId="77777777" w:rsidR="003846E2" w:rsidRPr="001D1898" w:rsidRDefault="003846E2" w:rsidP="001D1898">
            <w:pPr>
              <w:pStyle w:val="TAL"/>
              <w:rPr>
                <w:sz w:val="16"/>
                <w:szCs w:val="16"/>
              </w:rPr>
            </w:pPr>
          </w:p>
        </w:tc>
        <w:tc>
          <w:tcPr>
            <w:tcW w:w="4962" w:type="dxa"/>
            <w:shd w:val="solid" w:color="FFFFFF" w:fill="auto"/>
          </w:tcPr>
          <w:p w14:paraId="44C0DFC6" w14:textId="132A9D81" w:rsidR="003846E2" w:rsidRPr="00D15C84" w:rsidRDefault="0023008D">
            <w:pPr>
              <w:pStyle w:val="TAL"/>
            </w:pPr>
            <w:r>
              <w:rPr>
                <w:rFonts w:cs="Arial"/>
              </w:rPr>
              <w:t>Update list of EES Service APIs</w:t>
            </w:r>
          </w:p>
        </w:tc>
        <w:tc>
          <w:tcPr>
            <w:tcW w:w="708" w:type="dxa"/>
            <w:shd w:val="solid" w:color="FFFFFF" w:fill="auto"/>
          </w:tcPr>
          <w:p w14:paraId="3655821A" w14:textId="7A6DF59D" w:rsidR="003846E2" w:rsidRPr="001D1898" w:rsidRDefault="00495661">
            <w:pPr>
              <w:pStyle w:val="TAC"/>
              <w:rPr>
                <w:sz w:val="16"/>
                <w:szCs w:val="16"/>
              </w:rPr>
            </w:pPr>
            <w:r>
              <w:rPr>
                <w:sz w:val="16"/>
                <w:szCs w:val="16"/>
              </w:rPr>
              <w:t>1.2.0</w:t>
            </w:r>
          </w:p>
        </w:tc>
      </w:tr>
      <w:tr w:rsidR="003846E2" w:rsidRPr="006B0D02" w14:paraId="3521EF66" w14:textId="77777777" w:rsidTr="00BC23BB">
        <w:tc>
          <w:tcPr>
            <w:tcW w:w="800" w:type="dxa"/>
            <w:shd w:val="solid" w:color="FFFFFF" w:fill="auto"/>
          </w:tcPr>
          <w:p w14:paraId="1FAE209A" w14:textId="54602B24" w:rsidR="003846E2" w:rsidRPr="001D1898" w:rsidRDefault="003846E2" w:rsidP="00D15C84">
            <w:pPr>
              <w:pStyle w:val="TAC"/>
              <w:rPr>
                <w:sz w:val="16"/>
                <w:szCs w:val="16"/>
              </w:rPr>
            </w:pPr>
            <w:r>
              <w:rPr>
                <w:sz w:val="16"/>
                <w:szCs w:val="16"/>
              </w:rPr>
              <w:t>2022-02</w:t>
            </w:r>
          </w:p>
        </w:tc>
        <w:tc>
          <w:tcPr>
            <w:tcW w:w="995" w:type="dxa"/>
            <w:shd w:val="solid" w:color="FFFFFF" w:fill="auto"/>
          </w:tcPr>
          <w:p w14:paraId="76258A2F" w14:textId="0863F141" w:rsidR="003846E2" w:rsidRPr="001D1898" w:rsidRDefault="003846E2" w:rsidP="00EE5A73">
            <w:pPr>
              <w:pStyle w:val="TAC"/>
              <w:rPr>
                <w:sz w:val="16"/>
                <w:szCs w:val="16"/>
              </w:rPr>
            </w:pPr>
            <w:r>
              <w:rPr>
                <w:sz w:val="16"/>
                <w:szCs w:val="16"/>
              </w:rPr>
              <w:t>CT1#134-e</w:t>
            </w:r>
          </w:p>
        </w:tc>
        <w:tc>
          <w:tcPr>
            <w:tcW w:w="899" w:type="dxa"/>
            <w:shd w:val="solid" w:color="FFFFFF" w:fill="auto"/>
          </w:tcPr>
          <w:p w14:paraId="19332FE7" w14:textId="591D6A4D" w:rsidR="003846E2" w:rsidRPr="001D1898" w:rsidRDefault="002034DA" w:rsidP="004177E3">
            <w:pPr>
              <w:pStyle w:val="TAC"/>
              <w:rPr>
                <w:sz w:val="16"/>
                <w:szCs w:val="16"/>
              </w:rPr>
            </w:pPr>
            <w:hyperlink r:id="rId49" w:history="1">
              <w:r w:rsidRPr="003F2397">
                <w:rPr>
                  <w:rStyle w:val="Hyperlink"/>
                  <w:rFonts w:cs="Arial"/>
                  <w:color w:val="0000FF"/>
                  <w:sz w:val="16"/>
                  <w:szCs w:val="16"/>
                </w:rPr>
                <w:t>C1-22</w:t>
              </w:r>
              <w:r w:rsidRPr="002034DA">
                <w:rPr>
                  <w:rStyle w:val="Hyperlink"/>
                  <w:rFonts w:cs="Arial"/>
                  <w:color w:val="0000FF"/>
                  <w:sz w:val="16"/>
                  <w:szCs w:val="16"/>
                </w:rPr>
                <w:t>1622</w:t>
              </w:r>
            </w:hyperlink>
          </w:p>
        </w:tc>
        <w:tc>
          <w:tcPr>
            <w:tcW w:w="425" w:type="dxa"/>
            <w:shd w:val="solid" w:color="FFFFFF" w:fill="auto"/>
          </w:tcPr>
          <w:p w14:paraId="5BC16A16" w14:textId="77777777" w:rsidR="003846E2" w:rsidRPr="001D1898" w:rsidRDefault="003846E2">
            <w:pPr>
              <w:pStyle w:val="TAL"/>
              <w:rPr>
                <w:sz w:val="16"/>
                <w:szCs w:val="16"/>
              </w:rPr>
            </w:pPr>
          </w:p>
        </w:tc>
        <w:tc>
          <w:tcPr>
            <w:tcW w:w="425" w:type="dxa"/>
            <w:shd w:val="solid" w:color="FFFFFF" w:fill="auto"/>
          </w:tcPr>
          <w:p w14:paraId="260FBE89" w14:textId="77777777" w:rsidR="003846E2" w:rsidRPr="001D1898" w:rsidRDefault="003846E2" w:rsidP="001D1898">
            <w:pPr>
              <w:pStyle w:val="TAL"/>
              <w:rPr>
                <w:sz w:val="16"/>
                <w:szCs w:val="16"/>
              </w:rPr>
            </w:pPr>
          </w:p>
        </w:tc>
        <w:tc>
          <w:tcPr>
            <w:tcW w:w="425" w:type="dxa"/>
            <w:shd w:val="solid" w:color="FFFFFF" w:fill="auto"/>
          </w:tcPr>
          <w:p w14:paraId="450D60DD" w14:textId="77777777" w:rsidR="003846E2" w:rsidRPr="001D1898" w:rsidRDefault="003846E2" w:rsidP="001D1898">
            <w:pPr>
              <w:pStyle w:val="TAL"/>
              <w:rPr>
                <w:sz w:val="16"/>
                <w:szCs w:val="16"/>
              </w:rPr>
            </w:pPr>
          </w:p>
        </w:tc>
        <w:tc>
          <w:tcPr>
            <w:tcW w:w="4962" w:type="dxa"/>
            <w:shd w:val="solid" w:color="FFFFFF" w:fill="auto"/>
          </w:tcPr>
          <w:p w14:paraId="2D49E8FC" w14:textId="762C23C0" w:rsidR="003846E2" w:rsidRPr="00D15C84" w:rsidRDefault="0023008D">
            <w:pPr>
              <w:pStyle w:val="TAL"/>
            </w:pPr>
            <w:r>
              <w:rPr>
                <w:rFonts w:cs="Arial"/>
              </w:rPr>
              <w:t>Removing Editor Notes for EDNConfigInfo</w:t>
            </w:r>
          </w:p>
        </w:tc>
        <w:tc>
          <w:tcPr>
            <w:tcW w:w="708" w:type="dxa"/>
            <w:shd w:val="solid" w:color="FFFFFF" w:fill="auto"/>
          </w:tcPr>
          <w:p w14:paraId="077BD834" w14:textId="77BFDC83" w:rsidR="003846E2" w:rsidRPr="001D1898" w:rsidRDefault="00495661">
            <w:pPr>
              <w:pStyle w:val="TAC"/>
              <w:rPr>
                <w:sz w:val="16"/>
                <w:szCs w:val="16"/>
              </w:rPr>
            </w:pPr>
            <w:r>
              <w:rPr>
                <w:sz w:val="16"/>
                <w:szCs w:val="16"/>
              </w:rPr>
              <w:t>1.2.0</w:t>
            </w:r>
          </w:p>
        </w:tc>
      </w:tr>
      <w:tr w:rsidR="003846E2" w:rsidRPr="006B0D02" w14:paraId="35741A54" w14:textId="77777777" w:rsidTr="00BC23BB">
        <w:tc>
          <w:tcPr>
            <w:tcW w:w="800" w:type="dxa"/>
            <w:shd w:val="solid" w:color="FFFFFF" w:fill="auto"/>
          </w:tcPr>
          <w:p w14:paraId="59213F7D" w14:textId="04F197AB" w:rsidR="003846E2" w:rsidRPr="001D1898" w:rsidRDefault="003846E2" w:rsidP="00D15C84">
            <w:pPr>
              <w:pStyle w:val="TAC"/>
              <w:rPr>
                <w:sz w:val="16"/>
                <w:szCs w:val="16"/>
              </w:rPr>
            </w:pPr>
            <w:r>
              <w:rPr>
                <w:sz w:val="16"/>
                <w:szCs w:val="16"/>
              </w:rPr>
              <w:t>2022-02</w:t>
            </w:r>
          </w:p>
        </w:tc>
        <w:tc>
          <w:tcPr>
            <w:tcW w:w="995" w:type="dxa"/>
            <w:shd w:val="solid" w:color="FFFFFF" w:fill="auto"/>
          </w:tcPr>
          <w:p w14:paraId="6B8D959E" w14:textId="435434BE" w:rsidR="003846E2" w:rsidRPr="001D1898" w:rsidRDefault="003846E2" w:rsidP="00EE5A73">
            <w:pPr>
              <w:pStyle w:val="TAC"/>
              <w:rPr>
                <w:sz w:val="16"/>
                <w:szCs w:val="16"/>
              </w:rPr>
            </w:pPr>
            <w:r>
              <w:rPr>
                <w:sz w:val="16"/>
                <w:szCs w:val="16"/>
              </w:rPr>
              <w:t>CT1#134-e</w:t>
            </w:r>
          </w:p>
        </w:tc>
        <w:tc>
          <w:tcPr>
            <w:tcW w:w="899" w:type="dxa"/>
            <w:shd w:val="solid" w:color="FFFFFF" w:fill="auto"/>
          </w:tcPr>
          <w:p w14:paraId="31B1CE3A" w14:textId="5BAD0ACF" w:rsidR="003846E2" w:rsidRPr="001D1898" w:rsidRDefault="002034DA" w:rsidP="004177E3">
            <w:pPr>
              <w:pStyle w:val="TAC"/>
              <w:rPr>
                <w:sz w:val="16"/>
                <w:szCs w:val="16"/>
              </w:rPr>
            </w:pPr>
            <w:hyperlink r:id="rId50" w:history="1">
              <w:r w:rsidRPr="003F2397">
                <w:rPr>
                  <w:rStyle w:val="Hyperlink"/>
                  <w:rFonts w:cs="Arial"/>
                  <w:color w:val="0000FF"/>
                  <w:sz w:val="16"/>
                  <w:szCs w:val="16"/>
                </w:rPr>
                <w:t>C1-22</w:t>
              </w:r>
              <w:r w:rsidRPr="002034DA">
                <w:rPr>
                  <w:rStyle w:val="Hyperlink"/>
                  <w:rFonts w:cs="Arial"/>
                  <w:color w:val="0000FF"/>
                  <w:sz w:val="16"/>
                  <w:szCs w:val="16"/>
                </w:rPr>
                <w:t>1812</w:t>
              </w:r>
            </w:hyperlink>
          </w:p>
        </w:tc>
        <w:tc>
          <w:tcPr>
            <w:tcW w:w="425" w:type="dxa"/>
            <w:shd w:val="solid" w:color="FFFFFF" w:fill="auto"/>
          </w:tcPr>
          <w:p w14:paraId="0D415C6B" w14:textId="77777777" w:rsidR="003846E2" w:rsidRPr="001D1898" w:rsidRDefault="003846E2">
            <w:pPr>
              <w:pStyle w:val="TAL"/>
              <w:rPr>
                <w:sz w:val="16"/>
                <w:szCs w:val="16"/>
              </w:rPr>
            </w:pPr>
          </w:p>
        </w:tc>
        <w:tc>
          <w:tcPr>
            <w:tcW w:w="425" w:type="dxa"/>
            <w:shd w:val="solid" w:color="FFFFFF" w:fill="auto"/>
          </w:tcPr>
          <w:p w14:paraId="1F832414" w14:textId="77777777" w:rsidR="003846E2" w:rsidRPr="001D1898" w:rsidRDefault="003846E2" w:rsidP="001D1898">
            <w:pPr>
              <w:pStyle w:val="TAL"/>
              <w:rPr>
                <w:sz w:val="16"/>
                <w:szCs w:val="16"/>
              </w:rPr>
            </w:pPr>
          </w:p>
        </w:tc>
        <w:tc>
          <w:tcPr>
            <w:tcW w:w="425" w:type="dxa"/>
            <w:shd w:val="solid" w:color="FFFFFF" w:fill="auto"/>
          </w:tcPr>
          <w:p w14:paraId="050BD761" w14:textId="77777777" w:rsidR="003846E2" w:rsidRPr="001D1898" w:rsidRDefault="003846E2" w:rsidP="001D1898">
            <w:pPr>
              <w:pStyle w:val="TAL"/>
              <w:rPr>
                <w:sz w:val="16"/>
                <w:szCs w:val="16"/>
              </w:rPr>
            </w:pPr>
          </w:p>
        </w:tc>
        <w:tc>
          <w:tcPr>
            <w:tcW w:w="4962" w:type="dxa"/>
            <w:shd w:val="solid" w:color="FFFFFF" w:fill="auto"/>
          </w:tcPr>
          <w:p w14:paraId="32525BFC" w14:textId="4216FE31" w:rsidR="003846E2" w:rsidRPr="00D15C84" w:rsidRDefault="0023008D">
            <w:pPr>
              <w:pStyle w:val="TAL"/>
            </w:pPr>
            <w:r>
              <w:rPr>
                <w:rFonts w:cs="Arial"/>
              </w:rPr>
              <w:t>Resolution of editor's note under clause 6.3.5.2.4</w:t>
            </w:r>
          </w:p>
        </w:tc>
        <w:tc>
          <w:tcPr>
            <w:tcW w:w="708" w:type="dxa"/>
            <w:shd w:val="solid" w:color="FFFFFF" w:fill="auto"/>
          </w:tcPr>
          <w:p w14:paraId="1C9FB1C9" w14:textId="245850B5" w:rsidR="003846E2" w:rsidRPr="001D1898" w:rsidRDefault="00495661">
            <w:pPr>
              <w:pStyle w:val="TAC"/>
              <w:rPr>
                <w:sz w:val="16"/>
                <w:szCs w:val="16"/>
              </w:rPr>
            </w:pPr>
            <w:r>
              <w:rPr>
                <w:sz w:val="16"/>
                <w:szCs w:val="16"/>
              </w:rPr>
              <w:t>1.2.0</w:t>
            </w:r>
          </w:p>
        </w:tc>
      </w:tr>
      <w:tr w:rsidR="003846E2" w:rsidRPr="006B0D02" w14:paraId="4B58395D" w14:textId="77777777" w:rsidTr="00BC23BB">
        <w:tc>
          <w:tcPr>
            <w:tcW w:w="800" w:type="dxa"/>
            <w:shd w:val="solid" w:color="FFFFFF" w:fill="auto"/>
          </w:tcPr>
          <w:p w14:paraId="2C400A7F" w14:textId="4C45105B" w:rsidR="003846E2" w:rsidRPr="001D1898" w:rsidRDefault="003846E2" w:rsidP="00D15C84">
            <w:pPr>
              <w:pStyle w:val="TAC"/>
              <w:rPr>
                <w:sz w:val="16"/>
                <w:szCs w:val="16"/>
              </w:rPr>
            </w:pPr>
            <w:r>
              <w:rPr>
                <w:sz w:val="16"/>
                <w:szCs w:val="16"/>
              </w:rPr>
              <w:t>2022-02</w:t>
            </w:r>
          </w:p>
        </w:tc>
        <w:tc>
          <w:tcPr>
            <w:tcW w:w="995" w:type="dxa"/>
            <w:shd w:val="solid" w:color="FFFFFF" w:fill="auto"/>
          </w:tcPr>
          <w:p w14:paraId="2FDF6841" w14:textId="10915E5C" w:rsidR="003846E2" w:rsidRPr="001D1898" w:rsidRDefault="003846E2" w:rsidP="00EE5A73">
            <w:pPr>
              <w:pStyle w:val="TAC"/>
              <w:rPr>
                <w:sz w:val="16"/>
                <w:szCs w:val="16"/>
              </w:rPr>
            </w:pPr>
            <w:r>
              <w:rPr>
                <w:sz w:val="16"/>
                <w:szCs w:val="16"/>
              </w:rPr>
              <w:t>CT1#134-e</w:t>
            </w:r>
          </w:p>
        </w:tc>
        <w:tc>
          <w:tcPr>
            <w:tcW w:w="899" w:type="dxa"/>
            <w:shd w:val="solid" w:color="FFFFFF" w:fill="auto"/>
          </w:tcPr>
          <w:p w14:paraId="28AF4F58" w14:textId="0F25A52A" w:rsidR="003846E2" w:rsidRPr="001D1898" w:rsidRDefault="002034DA" w:rsidP="004177E3">
            <w:pPr>
              <w:pStyle w:val="TAC"/>
              <w:rPr>
                <w:sz w:val="16"/>
                <w:szCs w:val="16"/>
              </w:rPr>
            </w:pPr>
            <w:hyperlink r:id="rId51" w:history="1">
              <w:r w:rsidRPr="003F2397">
                <w:rPr>
                  <w:rStyle w:val="Hyperlink"/>
                  <w:rFonts w:cs="Arial"/>
                  <w:color w:val="0000FF"/>
                  <w:sz w:val="16"/>
                  <w:szCs w:val="16"/>
                </w:rPr>
                <w:t>C1-22</w:t>
              </w:r>
              <w:r w:rsidRPr="002034DA">
                <w:rPr>
                  <w:rStyle w:val="Hyperlink"/>
                  <w:rFonts w:cs="Arial"/>
                  <w:color w:val="0000FF"/>
                  <w:sz w:val="16"/>
                  <w:szCs w:val="16"/>
                </w:rPr>
                <w:t>1830</w:t>
              </w:r>
            </w:hyperlink>
          </w:p>
        </w:tc>
        <w:tc>
          <w:tcPr>
            <w:tcW w:w="425" w:type="dxa"/>
            <w:shd w:val="solid" w:color="FFFFFF" w:fill="auto"/>
          </w:tcPr>
          <w:p w14:paraId="6883B29E" w14:textId="77777777" w:rsidR="003846E2" w:rsidRPr="001D1898" w:rsidRDefault="003846E2">
            <w:pPr>
              <w:pStyle w:val="TAL"/>
              <w:rPr>
                <w:sz w:val="16"/>
                <w:szCs w:val="16"/>
              </w:rPr>
            </w:pPr>
          </w:p>
        </w:tc>
        <w:tc>
          <w:tcPr>
            <w:tcW w:w="425" w:type="dxa"/>
            <w:shd w:val="solid" w:color="FFFFFF" w:fill="auto"/>
          </w:tcPr>
          <w:p w14:paraId="1F683476" w14:textId="77777777" w:rsidR="003846E2" w:rsidRPr="001D1898" w:rsidRDefault="003846E2" w:rsidP="001D1898">
            <w:pPr>
              <w:pStyle w:val="TAL"/>
              <w:rPr>
                <w:sz w:val="16"/>
                <w:szCs w:val="16"/>
              </w:rPr>
            </w:pPr>
          </w:p>
        </w:tc>
        <w:tc>
          <w:tcPr>
            <w:tcW w:w="425" w:type="dxa"/>
            <w:shd w:val="solid" w:color="FFFFFF" w:fill="auto"/>
          </w:tcPr>
          <w:p w14:paraId="7BB15D45" w14:textId="77777777" w:rsidR="003846E2" w:rsidRPr="001D1898" w:rsidRDefault="003846E2" w:rsidP="001D1898">
            <w:pPr>
              <w:pStyle w:val="TAL"/>
              <w:rPr>
                <w:sz w:val="16"/>
                <w:szCs w:val="16"/>
              </w:rPr>
            </w:pPr>
          </w:p>
        </w:tc>
        <w:tc>
          <w:tcPr>
            <w:tcW w:w="4962" w:type="dxa"/>
            <w:shd w:val="solid" w:color="FFFFFF" w:fill="auto"/>
          </w:tcPr>
          <w:p w14:paraId="5E540811" w14:textId="18CC0E0A" w:rsidR="003846E2" w:rsidRPr="00D15C84" w:rsidRDefault="00631665">
            <w:pPr>
              <w:pStyle w:val="TAL"/>
            </w:pPr>
            <w:r>
              <w:rPr>
                <w:rFonts w:cs="Arial"/>
              </w:rPr>
              <w:t>Resolving EN on EEC Context Transfer</w:t>
            </w:r>
          </w:p>
        </w:tc>
        <w:tc>
          <w:tcPr>
            <w:tcW w:w="708" w:type="dxa"/>
            <w:shd w:val="solid" w:color="FFFFFF" w:fill="auto"/>
          </w:tcPr>
          <w:p w14:paraId="58C65282" w14:textId="63840019" w:rsidR="003846E2" w:rsidRPr="001D1898" w:rsidRDefault="00495661">
            <w:pPr>
              <w:pStyle w:val="TAC"/>
              <w:rPr>
                <w:sz w:val="16"/>
                <w:szCs w:val="16"/>
              </w:rPr>
            </w:pPr>
            <w:r>
              <w:rPr>
                <w:sz w:val="16"/>
                <w:szCs w:val="16"/>
              </w:rPr>
              <w:t>1.2.0</w:t>
            </w:r>
          </w:p>
        </w:tc>
      </w:tr>
      <w:tr w:rsidR="003846E2" w:rsidRPr="006B0D02" w14:paraId="4092EC66" w14:textId="77777777" w:rsidTr="00BC23BB">
        <w:tc>
          <w:tcPr>
            <w:tcW w:w="800" w:type="dxa"/>
            <w:shd w:val="solid" w:color="FFFFFF" w:fill="auto"/>
          </w:tcPr>
          <w:p w14:paraId="2C48DE89" w14:textId="1F4C7059" w:rsidR="003846E2" w:rsidRPr="001D1898" w:rsidRDefault="003846E2" w:rsidP="00D15C84">
            <w:pPr>
              <w:pStyle w:val="TAC"/>
              <w:rPr>
                <w:sz w:val="16"/>
                <w:szCs w:val="16"/>
              </w:rPr>
            </w:pPr>
            <w:r>
              <w:rPr>
                <w:sz w:val="16"/>
                <w:szCs w:val="16"/>
              </w:rPr>
              <w:t>2022-02</w:t>
            </w:r>
          </w:p>
        </w:tc>
        <w:tc>
          <w:tcPr>
            <w:tcW w:w="995" w:type="dxa"/>
            <w:shd w:val="solid" w:color="FFFFFF" w:fill="auto"/>
          </w:tcPr>
          <w:p w14:paraId="028DF149" w14:textId="527EBEC1" w:rsidR="003846E2" w:rsidRPr="001D1898" w:rsidRDefault="003846E2" w:rsidP="00EE5A73">
            <w:pPr>
              <w:pStyle w:val="TAC"/>
              <w:rPr>
                <w:sz w:val="16"/>
                <w:szCs w:val="16"/>
              </w:rPr>
            </w:pPr>
            <w:r>
              <w:rPr>
                <w:sz w:val="16"/>
                <w:szCs w:val="16"/>
              </w:rPr>
              <w:t>CT1#134-e</w:t>
            </w:r>
          </w:p>
        </w:tc>
        <w:tc>
          <w:tcPr>
            <w:tcW w:w="899" w:type="dxa"/>
            <w:shd w:val="solid" w:color="FFFFFF" w:fill="auto"/>
          </w:tcPr>
          <w:p w14:paraId="1A6E23E3" w14:textId="63150E1C" w:rsidR="003846E2" w:rsidRPr="001D1898" w:rsidRDefault="002034DA" w:rsidP="004177E3">
            <w:pPr>
              <w:pStyle w:val="TAC"/>
              <w:rPr>
                <w:sz w:val="16"/>
                <w:szCs w:val="16"/>
              </w:rPr>
            </w:pPr>
            <w:hyperlink r:id="rId52" w:history="1">
              <w:r w:rsidRPr="003F2397">
                <w:rPr>
                  <w:rStyle w:val="Hyperlink"/>
                  <w:rFonts w:cs="Arial"/>
                  <w:color w:val="0000FF"/>
                  <w:sz w:val="16"/>
                  <w:szCs w:val="16"/>
                </w:rPr>
                <w:t>C1-22</w:t>
              </w:r>
              <w:r w:rsidRPr="002034DA">
                <w:rPr>
                  <w:rStyle w:val="Hyperlink"/>
                  <w:rFonts w:cs="Arial"/>
                  <w:color w:val="0000FF"/>
                  <w:sz w:val="16"/>
                  <w:szCs w:val="16"/>
                </w:rPr>
                <w:t>2047</w:t>
              </w:r>
            </w:hyperlink>
          </w:p>
        </w:tc>
        <w:tc>
          <w:tcPr>
            <w:tcW w:w="425" w:type="dxa"/>
            <w:shd w:val="solid" w:color="FFFFFF" w:fill="auto"/>
          </w:tcPr>
          <w:p w14:paraId="0E636EF2" w14:textId="77777777" w:rsidR="003846E2" w:rsidRPr="001D1898" w:rsidRDefault="003846E2">
            <w:pPr>
              <w:pStyle w:val="TAL"/>
              <w:rPr>
                <w:sz w:val="16"/>
                <w:szCs w:val="16"/>
              </w:rPr>
            </w:pPr>
          </w:p>
        </w:tc>
        <w:tc>
          <w:tcPr>
            <w:tcW w:w="425" w:type="dxa"/>
            <w:shd w:val="solid" w:color="FFFFFF" w:fill="auto"/>
          </w:tcPr>
          <w:p w14:paraId="17A3FC3A" w14:textId="77777777" w:rsidR="003846E2" w:rsidRPr="001D1898" w:rsidRDefault="003846E2" w:rsidP="001D1898">
            <w:pPr>
              <w:pStyle w:val="TAL"/>
              <w:rPr>
                <w:sz w:val="16"/>
                <w:szCs w:val="16"/>
              </w:rPr>
            </w:pPr>
          </w:p>
        </w:tc>
        <w:tc>
          <w:tcPr>
            <w:tcW w:w="425" w:type="dxa"/>
            <w:shd w:val="solid" w:color="FFFFFF" w:fill="auto"/>
          </w:tcPr>
          <w:p w14:paraId="09100D66" w14:textId="77777777" w:rsidR="003846E2" w:rsidRPr="001D1898" w:rsidRDefault="003846E2" w:rsidP="001D1898">
            <w:pPr>
              <w:pStyle w:val="TAL"/>
              <w:rPr>
                <w:sz w:val="16"/>
                <w:szCs w:val="16"/>
              </w:rPr>
            </w:pPr>
          </w:p>
        </w:tc>
        <w:tc>
          <w:tcPr>
            <w:tcW w:w="4962" w:type="dxa"/>
            <w:shd w:val="solid" w:color="FFFFFF" w:fill="auto"/>
          </w:tcPr>
          <w:p w14:paraId="47DEAABE" w14:textId="2E3CC48A" w:rsidR="003846E2" w:rsidRPr="00D15C84" w:rsidRDefault="00631665">
            <w:pPr>
              <w:pStyle w:val="TAL"/>
            </w:pPr>
            <w:r>
              <w:rPr>
                <w:rFonts w:cs="Arial"/>
              </w:rPr>
              <w:t>Removing Editor Notes in Eees_EECRegistration_Update and Eecs_ServiceProvisioning_Request</w:t>
            </w:r>
          </w:p>
        </w:tc>
        <w:tc>
          <w:tcPr>
            <w:tcW w:w="708" w:type="dxa"/>
            <w:shd w:val="solid" w:color="FFFFFF" w:fill="auto"/>
          </w:tcPr>
          <w:p w14:paraId="444906B3" w14:textId="2AA55907" w:rsidR="003846E2" w:rsidRPr="001D1898" w:rsidRDefault="00495661">
            <w:pPr>
              <w:pStyle w:val="TAC"/>
              <w:rPr>
                <w:sz w:val="16"/>
                <w:szCs w:val="16"/>
              </w:rPr>
            </w:pPr>
            <w:r>
              <w:rPr>
                <w:sz w:val="16"/>
                <w:szCs w:val="16"/>
              </w:rPr>
              <w:t>1.2.0</w:t>
            </w:r>
          </w:p>
        </w:tc>
      </w:tr>
      <w:tr w:rsidR="00BE0468" w:rsidRPr="006B0D02" w14:paraId="3C6B96EB" w14:textId="77777777" w:rsidTr="00BC23BB">
        <w:tc>
          <w:tcPr>
            <w:tcW w:w="800" w:type="dxa"/>
            <w:shd w:val="solid" w:color="FFFFFF" w:fill="auto"/>
          </w:tcPr>
          <w:p w14:paraId="76E2E77A" w14:textId="581F1778" w:rsidR="00BE0468" w:rsidRPr="001D1898" w:rsidRDefault="00BE0468" w:rsidP="00D15C84">
            <w:pPr>
              <w:pStyle w:val="TAC"/>
              <w:rPr>
                <w:sz w:val="16"/>
                <w:szCs w:val="16"/>
              </w:rPr>
            </w:pPr>
            <w:r>
              <w:rPr>
                <w:sz w:val="16"/>
                <w:szCs w:val="16"/>
              </w:rPr>
              <w:t>2022-02</w:t>
            </w:r>
          </w:p>
        </w:tc>
        <w:tc>
          <w:tcPr>
            <w:tcW w:w="995" w:type="dxa"/>
            <w:shd w:val="solid" w:color="FFFFFF" w:fill="auto"/>
          </w:tcPr>
          <w:p w14:paraId="79D72F2C" w14:textId="4E95C63F" w:rsidR="00BE0468" w:rsidRPr="001D1898" w:rsidRDefault="00BE0468" w:rsidP="00EE5A73">
            <w:pPr>
              <w:pStyle w:val="TAC"/>
              <w:rPr>
                <w:sz w:val="16"/>
                <w:szCs w:val="16"/>
              </w:rPr>
            </w:pPr>
            <w:r>
              <w:rPr>
                <w:sz w:val="16"/>
                <w:szCs w:val="16"/>
              </w:rPr>
              <w:t>CT1#134-e</w:t>
            </w:r>
          </w:p>
        </w:tc>
        <w:tc>
          <w:tcPr>
            <w:tcW w:w="899" w:type="dxa"/>
            <w:shd w:val="solid" w:color="FFFFFF" w:fill="auto"/>
          </w:tcPr>
          <w:p w14:paraId="4F39B4ED" w14:textId="07C907C3" w:rsidR="00BE0468" w:rsidRPr="001D1898" w:rsidRDefault="002034DA" w:rsidP="004177E3">
            <w:pPr>
              <w:pStyle w:val="TAC"/>
              <w:rPr>
                <w:sz w:val="16"/>
                <w:szCs w:val="16"/>
              </w:rPr>
            </w:pPr>
            <w:hyperlink r:id="rId53" w:history="1">
              <w:r w:rsidRPr="003F2397">
                <w:rPr>
                  <w:rStyle w:val="Hyperlink"/>
                  <w:rFonts w:cs="Arial"/>
                  <w:color w:val="0000FF"/>
                  <w:sz w:val="16"/>
                  <w:szCs w:val="16"/>
                </w:rPr>
                <w:t>C1-22</w:t>
              </w:r>
              <w:r w:rsidRPr="002034DA">
                <w:rPr>
                  <w:rStyle w:val="Hyperlink"/>
                  <w:rFonts w:cs="Arial"/>
                  <w:color w:val="0000FF"/>
                  <w:sz w:val="16"/>
                  <w:szCs w:val="16"/>
                </w:rPr>
                <w:t>2094</w:t>
              </w:r>
            </w:hyperlink>
          </w:p>
        </w:tc>
        <w:tc>
          <w:tcPr>
            <w:tcW w:w="425" w:type="dxa"/>
            <w:shd w:val="solid" w:color="FFFFFF" w:fill="auto"/>
          </w:tcPr>
          <w:p w14:paraId="73DED15E" w14:textId="77777777" w:rsidR="00BE0468" w:rsidRPr="001D1898" w:rsidRDefault="00BE0468">
            <w:pPr>
              <w:pStyle w:val="TAL"/>
              <w:rPr>
                <w:sz w:val="16"/>
                <w:szCs w:val="16"/>
              </w:rPr>
            </w:pPr>
          </w:p>
        </w:tc>
        <w:tc>
          <w:tcPr>
            <w:tcW w:w="425" w:type="dxa"/>
            <w:shd w:val="solid" w:color="FFFFFF" w:fill="auto"/>
          </w:tcPr>
          <w:p w14:paraId="46130B38" w14:textId="77777777" w:rsidR="00BE0468" w:rsidRPr="001D1898" w:rsidRDefault="00BE0468" w:rsidP="001D1898">
            <w:pPr>
              <w:pStyle w:val="TAL"/>
              <w:rPr>
                <w:sz w:val="16"/>
                <w:szCs w:val="16"/>
              </w:rPr>
            </w:pPr>
          </w:p>
        </w:tc>
        <w:tc>
          <w:tcPr>
            <w:tcW w:w="425" w:type="dxa"/>
            <w:shd w:val="solid" w:color="FFFFFF" w:fill="auto"/>
          </w:tcPr>
          <w:p w14:paraId="63A237C9" w14:textId="77777777" w:rsidR="00BE0468" w:rsidRPr="001D1898" w:rsidRDefault="00BE0468" w:rsidP="001D1898">
            <w:pPr>
              <w:pStyle w:val="TAL"/>
              <w:rPr>
                <w:sz w:val="16"/>
                <w:szCs w:val="16"/>
              </w:rPr>
            </w:pPr>
          </w:p>
        </w:tc>
        <w:tc>
          <w:tcPr>
            <w:tcW w:w="4962" w:type="dxa"/>
            <w:shd w:val="solid" w:color="FFFFFF" w:fill="auto"/>
          </w:tcPr>
          <w:p w14:paraId="61430F0E" w14:textId="4CA1FB69" w:rsidR="00BE0468" w:rsidRPr="00D15C84" w:rsidRDefault="00631665">
            <w:pPr>
              <w:pStyle w:val="TAL"/>
            </w:pPr>
            <w:r>
              <w:rPr>
                <w:rFonts w:cs="Arial"/>
              </w:rPr>
              <w:t>Pseudo CR on updating the design of the Eecs_ServiceProvisioning_Request service operation</w:t>
            </w:r>
          </w:p>
        </w:tc>
        <w:tc>
          <w:tcPr>
            <w:tcW w:w="708" w:type="dxa"/>
            <w:shd w:val="solid" w:color="FFFFFF" w:fill="auto"/>
          </w:tcPr>
          <w:p w14:paraId="64A581A6" w14:textId="5CDAC742" w:rsidR="00BE0468" w:rsidRPr="001D1898" w:rsidRDefault="00BE0468">
            <w:pPr>
              <w:pStyle w:val="TAC"/>
              <w:rPr>
                <w:sz w:val="16"/>
                <w:szCs w:val="16"/>
              </w:rPr>
            </w:pPr>
            <w:r>
              <w:rPr>
                <w:sz w:val="16"/>
                <w:szCs w:val="16"/>
              </w:rPr>
              <w:t>1.2.0</w:t>
            </w:r>
          </w:p>
        </w:tc>
      </w:tr>
      <w:tr w:rsidR="00BE0468" w:rsidRPr="006B0D02" w14:paraId="4BEAABAB" w14:textId="77777777" w:rsidTr="00BC23BB">
        <w:tc>
          <w:tcPr>
            <w:tcW w:w="800" w:type="dxa"/>
            <w:shd w:val="solid" w:color="FFFFFF" w:fill="auto"/>
          </w:tcPr>
          <w:p w14:paraId="4F2E1CC2" w14:textId="5A5EF96A" w:rsidR="00BE0468" w:rsidRPr="001D1898" w:rsidRDefault="00BE0468" w:rsidP="00D15C84">
            <w:pPr>
              <w:pStyle w:val="TAC"/>
              <w:rPr>
                <w:sz w:val="16"/>
                <w:szCs w:val="16"/>
              </w:rPr>
            </w:pPr>
            <w:r>
              <w:rPr>
                <w:sz w:val="16"/>
                <w:szCs w:val="16"/>
              </w:rPr>
              <w:t>2022-02</w:t>
            </w:r>
          </w:p>
        </w:tc>
        <w:tc>
          <w:tcPr>
            <w:tcW w:w="995" w:type="dxa"/>
            <w:shd w:val="solid" w:color="FFFFFF" w:fill="auto"/>
          </w:tcPr>
          <w:p w14:paraId="37121C96" w14:textId="08934EA6" w:rsidR="00BE0468" w:rsidRPr="001D1898" w:rsidRDefault="00BE0468" w:rsidP="00EE5A73">
            <w:pPr>
              <w:pStyle w:val="TAC"/>
              <w:rPr>
                <w:sz w:val="16"/>
                <w:szCs w:val="16"/>
              </w:rPr>
            </w:pPr>
            <w:r>
              <w:rPr>
                <w:sz w:val="16"/>
                <w:szCs w:val="16"/>
              </w:rPr>
              <w:t>CT1#134-e</w:t>
            </w:r>
          </w:p>
        </w:tc>
        <w:tc>
          <w:tcPr>
            <w:tcW w:w="899" w:type="dxa"/>
            <w:shd w:val="solid" w:color="FFFFFF" w:fill="auto"/>
          </w:tcPr>
          <w:p w14:paraId="4CDF85BA" w14:textId="729D531C" w:rsidR="00BE0468" w:rsidRPr="001D1898" w:rsidRDefault="002034DA" w:rsidP="004177E3">
            <w:pPr>
              <w:pStyle w:val="TAC"/>
              <w:rPr>
                <w:sz w:val="16"/>
                <w:szCs w:val="16"/>
              </w:rPr>
            </w:pPr>
            <w:hyperlink r:id="rId54" w:history="1">
              <w:r w:rsidRPr="003F2397">
                <w:rPr>
                  <w:rStyle w:val="Hyperlink"/>
                  <w:rFonts w:cs="Arial"/>
                  <w:color w:val="0000FF"/>
                  <w:sz w:val="16"/>
                  <w:szCs w:val="16"/>
                </w:rPr>
                <w:t>C1-22</w:t>
              </w:r>
              <w:r w:rsidRPr="002034DA">
                <w:rPr>
                  <w:rStyle w:val="Hyperlink"/>
                  <w:rFonts w:cs="Arial"/>
                  <w:color w:val="0000FF"/>
                  <w:sz w:val="16"/>
                  <w:szCs w:val="16"/>
                </w:rPr>
                <w:t>2099</w:t>
              </w:r>
            </w:hyperlink>
          </w:p>
        </w:tc>
        <w:tc>
          <w:tcPr>
            <w:tcW w:w="425" w:type="dxa"/>
            <w:shd w:val="solid" w:color="FFFFFF" w:fill="auto"/>
          </w:tcPr>
          <w:p w14:paraId="361A053D" w14:textId="77777777" w:rsidR="00BE0468" w:rsidRPr="001D1898" w:rsidRDefault="00BE0468">
            <w:pPr>
              <w:pStyle w:val="TAL"/>
              <w:rPr>
                <w:sz w:val="16"/>
                <w:szCs w:val="16"/>
              </w:rPr>
            </w:pPr>
          </w:p>
        </w:tc>
        <w:tc>
          <w:tcPr>
            <w:tcW w:w="425" w:type="dxa"/>
            <w:shd w:val="solid" w:color="FFFFFF" w:fill="auto"/>
          </w:tcPr>
          <w:p w14:paraId="1F47D8BE" w14:textId="77777777" w:rsidR="00BE0468" w:rsidRPr="001D1898" w:rsidRDefault="00BE0468" w:rsidP="001D1898">
            <w:pPr>
              <w:pStyle w:val="TAL"/>
              <w:rPr>
                <w:sz w:val="16"/>
                <w:szCs w:val="16"/>
              </w:rPr>
            </w:pPr>
          </w:p>
        </w:tc>
        <w:tc>
          <w:tcPr>
            <w:tcW w:w="425" w:type="dxa"/>
            <w:shd w:val="solid" w:color="FFFFFF" w:fill="auto"/>
          </w:tcPr>
          <w:p w14:paraId="2252B3DD" w14:textId="77777777" w:rsidR="00BE0468" w:rsidRPr="001D1898" w:rsidRDefault="00BE0468" w:rsidP="001D1898">
            <w:pPr>
              <w:pStyle w:val="TAL"/>
              <w:rPr>
                <w:sz w:val="16"/>
                <w:szCs w:val="16"/>
              </w:rPr>
            </w:pPr>
          </w:p>
        </w:tc>
        <w:tc>
          <w:tcPr>
            <w:tcW w:w="4962" w:type="dxa"/>
            <w:shd w:val="solid" w:color="FFFFFF" w:fill="auto"/>
          </w:tcPr>
          <w:p w14:paraId="59CAD9A9" w14:textId="7A9F205E" w:rsidR="00BE0468" w:rsidRPr="00AC22A7" w:rsidRDefault="00BE0468">
            <w:pPr>
              <w:pStyle w:val="TAL"/>
            </w:pPr>
            <w:r w:rsidRPr="001D1898">
              <w:t>Pseudo-CR on Eees_EASDiscovery API request, subscribe and notify service operations</w:t>
            </w:r>
          </w:p>
        </w:tc>
        <w:tc>
          <w:tcPr>
            <w:tcW w:w="708" w:type="dxa"/>
            <w:shd w:val="solid" w:color="FFFFFF" w:fill="auto"/>
          </w:tcPr>
          <w:p w14:paraId="560D00F5" w14:textId="054B5DF0" w:rsidR="00BE0468" w:rsidRPr="001D1898" w:rsidRDefault="00BE0468">
            <w:pPr>
              <w:pStyle w:val="TAC"/>
              <w:rPr>
                <w:sz w:val="16"/>
                <w:szCs w:val="16"/>
              </w:rPr>
            </w:pPr>
            <w:r>
              <w:rPr>
                <w:sz w:val="16"/>
                <w:szCs w:val="16"/>
              </w:rPr>
              <w:t>1.2.0</w:t>
            </w:r>
          </w:p>
        </w:tc>
      </w:tr>
    </w:tbl>
    <w:p w14:paraId="260B19E6" w14:textId="7651A66F" w:rsidR="008C39DA" w:rsidRDefault="008C39DA" w:rsidP="00D6602B"/>
    <w:sectPr w:rsidR="008C39DA">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BB800C" w14:textId="77777777" w:rsidR="001D2749" w:rsidRDefault="001D2749">
      <w:r>
        <w:separator/>
      </w:r>
    </w:p>
  </w:endnote>
  <w:endnote w:type="continuationSeparator" w:id="0">
    <w:p w14:paraId="5A2CF66F" w14:textId="77777777" w:rsidR="001D2749" w:rsidRDefault="001D2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F05E" w14:textId="77777777" w:rsidR="007D606A" w:rsidRDefault="007D60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7EE403" w14:textId="77777777" w:rsidR="001D2749" w:rsidRDefault="001D2749">
      <w:r>
        <w:separator/>
      </w:r>
    </w:p>
  </w:footnote>
  <w:footnote w:type="continuationSeparator" w:id="0">
    <w:p w14:paraId="7A3F3C42" w14:textId="77777777" w:rsidR="001D2749" w:rsidRDefault="001D2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E96D3" w14:textId="6C74CE6C" w:rsidR="007D606A" w:rsidRDefault="007D60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1898">
      <w:rPr>
        <w:rFonts w:ascii="Arial" w:hAnsi="Arial" w:cs="Arial"/>
        <w:b/>
        <w:noProof/>
        <w:sz w:val="18"/>
        <w:szCs w:val="18"/>
      </w:rPr>
      <w:t>3GPP TS 24.558 V1.2.0 (2022-02)</w:t>
    </w:r>
    <w:r>
      <w:rPr>
        <w:rFonts w:ascii="Arial" w:hAnsi="Arial" w:cs="Arial"/>
        <w:b/>
        <w:sz w:val="18"/>
        <w:szCs w:val="18"/>
      </w:rPr>
      <w:fldChar w:fldCharType="end"/>
    </w:r>
  </w:p>
  <w:p w14:paraId="133CF538" w14:textId="5B55DB49" w:rsidR="007D606A" w:rsidRDefault="007D60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D1898">
      <w:rPr>
        <w:rFonts w:ascii="Arial" w:hAnsi="Arial" w:cs="Arial"/>
        <w:b/>
        <w:noProof/>
        <w:sz w:val="18"/>
        <w:szCs w:val="18"/>
      </w:rPr>
      <w:t>47</w:t>
    </w:r>
    <w:r>
      <w:rPr>
        <w:rFonts w:ascii="Arial" w:hAnsi="Arial" w:cs="Arial"/>
        <w:b/>
        <w:sz w:val="18"/>
        <w:szCs w:val="18"/>
      </w:rPr>
      <w:fldChar w:fldCharType="end"/>
    </w:r>
  </w:p>
  <w:p w14:paraId="249833A5" w14:textId="785755A7" w:rsidR="007D606A" w:rsidRDefault="007D60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1898">
      <w:rPr>
        <w:rFonts w:ascii="Arial" w:hAnsi="Arial" w:cs="Arial"/>
        <w:b/>
        <w:noProof/>
        <w:sz w:val="18"/>
        <w:szCs w:val="18"/>
      </w:rPr>
      <w:t>Release 17</w:t>
    </w:r>
    <w:r>
      <w:rPr>
        <w:rFonts w:ascii="Arial" w:hAnsi="Arial" w:cs="Arial"/>
        <w:b/>
        <w:sz w:val="18"/>
        <w:szCs w:val="18"/>
      </w:rPr>
      <w:fldChar w:fldCharType="end"/>
    </w:r>
  </w:p>
  <w:p w14:paraId="7E0213A9" w14:textId="77777777" w:rsidR="007D606A" w:rsidRDefault="007D60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997"/>
    <w:rsid w:val="000056BB"/>
    <w:rsid w:val="0000605D"/>
    <w:rsid w:val="000136D7"/>
    <w:rsid w:val="00014EA5"/>
    <w:rsid w:val="00021D7C"/>
    <w:rsid w:val="000238C5"/>
    <w:rsid w:val="00033397"/>
    <w:rsid w:val="00033F21"/>
    <w:rsid w:val="00034493"/>
    <w:rsid w:val="00034681"/>
    <w:rsid w:val="00034FC9"/>
    <w:rsid w:val="000354EA"/>
    <w:rsid w:val="00040095"/>
    <w:rsid w:val="00042F17"/>
    <w:rsid w:val="0004340C"/>
    <w:rsid w:val="000445BF"/>
    <w:rsid w:val="00051834"/>
    <w:rsid w:val="00054A22"/>
    <w:rsid w:val="0005550F"/>
    <w:rsid w:val="00056BA2"/>
    <w:rsid w:val="00056DB6"/>
    <w:rsid w:val="000603F0"/>
    <w:rsid w:val="00062023"/>
    <w:rsid w:val="000644AB"/>
    <w:rsid w:val="000655A6"/>
    <w:rsid w:val="000671C8"/>
    <w:rsid w:val="00071E15"/>
    <w:rsid w:val="00076B47"/>
    <w:rsid w:val="00077CCF"/>
    <w:rsid w:val="00080512"/>
    <w:rsid w:val="0008739B"/>
    <w:rsid w:val="000A1C02"/>
    <w:rsid w:val="000B7AAF"/>
    <w:rsid w:val="000C47C3"/>
    <w:rsid w:val="000C7196"/>
    <w:rsid w:val="000D58AB"/>
    <w:rsid w:val="000E21A4"/>
    <w:rsid w:val="000F2910"/>
    <w:rsid w:val="00100C4B"/>
    <w:rsid w:val="001012B5"/>
    <w:rsid w:val="001031D5"/>
    <w:rsid w:val="001056C6"/>
    <w:rsid w:val="00113B97"/>
    <w:rsid w:val="00115650"/>
    <w:rsid w:val="00116BFA"/>
    <w:rsid w:val="0011708B"/>
    <w:rsid w:val="0012785F"/>
    <w:rsid w:val="00133525"/>
    <w:rsid w:val="00137561"/>
    <w:rsid w:val="001620BE"/>
    <w:rsid w:val="001624C2"/>
    <w:rsid w:val="00162F74"/>
    <w:rsid w:val="001739EF"/>
    <w:rsid w:val="00193FD5"/>
    <w:rsid w:val="001961B2"/>
    <w:rsid w:val="001A0D7E"/>
    <w:rsid w:val="001A2436"/>
    <w:rsid w:val="001A4C42"/>
    <w:rsid w:val="001A4CA5"/>
    <w:rsid w:val="001A7420"/>
    <w:rsid w:val="001B6284"/>
    <w:rsid w:val="001B6637"/>
    <w:rsid w:val="001C21C3"/>
    <w:rsid w:val="001D02C2"/>
    <w:rsid w:val="001D0C6B"/>
    <w:rsid w:val="001D1898"/>
    <w:rsid w:val="001D2749"/>
    <w:rsid w:val="001D2870"/>
    <w:rsid w:val="001D386F"/>
    <w:rsid w:val="001D675F"/>
    <w:rsid w:val="001E7BDC"/>
    <w:rsid w:val="001F091D"/>
    <w:rsid w:val="001F0C1D"/>
    <w:rsid w:val="001F1132"/>
    <w:rsid w:val="001F168B"/>
    <w:rsid w:val="002034DA"/>
    <w:rsid w:val="0023008D"/>
    <w:rsid w:val="002347A2"/>
    <w:rsid w:val="00234822"/>
    <w:rsid w:val="00241860"/>
    <w:rsid w:val="002556C9"/>
    <w:rsid w:val="0025575F"/>
    <w:rsid w:val="00257395"/>
    <w:rsid w:val="00260241"/>
    <w:rsid w:val="00266FF3"/>
    <w:rsid w:val="002675F0"/>
    <w:rsid w:val="00271E4A"/>
    <w:rsid w:val="00275F5D"/>
    <w:rsid w:val="002800A3"/>
    <w:rsid w:val="00285580"/>
    <w:rsid w:val="0029581C"/>
    <w:rsid w:val="00296492"/>
    <w:rsid w:val="002A20D6"/>
    <w:rsid w:val="002A2C2C"/>
    <w:rsid w:val="002A497E"/>
    <w:rsid w:val="002A6A26"/>
    <w:rsid w:val="002B6339"/>
    <w:rsid w:val="002B63AD"/>
    <w:rsid w:val="002D1C58"/>
    <w:rsid w:val="002D348A"/>
    <w:rsid w:val="002E00EE"/>
    <w:rsid w:val="002E1513"/>
    <w:rsid w:val="002E601D"/>
    <w:rsid w:val="002E66CA"/>
    <w:rsid w:val="002F50E1"/>
    <w:rsid w:val="002F5516"/>
    <w:rsid w:val="00303DF2"/>
    <w:rsid w:val="0031063F"/>
    <w:rsid w:val="003117EA"/>
    <w:rsid w:val="003167BB"/>
    <w:rsid w:val="003172DC"/>
    <w:rsid w:val="003235F2"/>
    <w:rsid w:val="00325B28"/>
    <w:rsid w:val="003264A5"/>
    <w:rsid w:val="00333AB4"/>
    <w:rsid w:val="0035437F"/>
    <w:rsid w:val="0035462D"/>
    <w:rsid w:val="003662B7"/>
    <w:rsid w:val="00366EFF"/>
    <w:rsid w:val="003765B8"/>
    <w:rsid w:val="00383AE6"/>
    <w:rsid w:val="003846E2"/>
    <w:rsid w:val="003874CF"/>
    <w:rsid w:val="003B02CA"/>
    <w:rsid w:val="003B060A"/>
    <w:rsid w:val="003B1C9F"/>
    <w:rsid w:val="003B2E67"/>
    <w:rsid w:val="003B7EF9"/>
    <w:rsid w:val="003C17DE"/>
    <w:rsid w:val="003C3971"/>
    <w:rsid w:val="003D0C62"/>
    <w:rsid w:val="003E1A40"/>
    <w:rsid w:val="003E2E17"/>
    <w:rsid w:val="003E52DF"/>
    <w:rsid w:val="003F2397"/>
    <w:rsid w:val="003F3BF0"/>
    <w:rsid w:val="00401A5B"/>
    <w:rsid w:val="00402A76"/>
    <w:rsid w:val="00404DEA"/>
    <w:rsid w:val="0040598A"/>
    <w:rsid w:val="00410A88"/>
    <w:rsid w:val="0041452B"/>
    <w:rsid w:val="004177E3"/>
    <w:rsid w:val="00417D61"/>
    <w:rsid w:val="00423334"/>
    <w:rsid w:val="00423E93"/>
    <w:rsid w:val="004345EC"/>
    <w:rsid w:val="004400FA"/>
    <w:rsid w:val="004419C9"/>
    <w:rsid w:val="004506B5"/>
    <w:rsid w:val="00453D5B"/>
    <w:rsid w:val="00455D9B"/>
    <w:rsid w:val="0045609C"/>
    <w:rsid w:val="0046468A"/>
    <w:rsid w:val="00465515"/>
    <w:rsid w:val="00466206"/>
    <w:rsid w:val="00472C78"/>
    <w:rsid w:val="00473DCA"/>
    <w:rsid w:val="00483A5B"/>
    <w:rsid w:val="004924B1"/>
    <w:rsid w:val="00492A34"/>
    <w:rsid w:val="00495661"/>
    <w:rsid w:val="00497483"/>
    <w:rsid w:val="004A26D1"/>
    <w:rsid w:val="004A65BF"/>
    <w:rsid w:val="004B31E7"/>
    <w:rsid w:val="004B3A14"/>
    <w:rsid w:val="004D3578"/>
    <w:rsid w:val="004D555D"/>
    <w:rsid w:val="004E213A"/>
    <w:rsid w:val="004E3CE6"/>
    <w:rsid w:val="004E568C"/>
    <w:rsid w:val="004F00BB"/>
    <w:rsid w:val="004F0988"/>
    <w:rsid w:val="004F3340"/>
    <w:rsid w:val="00501585"/>
    <w:rsid w:val="0050205D"/>
    <w:rsid w:val="005042FF"/>
    <w:rsid w:val="00505697"/>
    <w:rsid w:val="00526E93"/>
    <w:rsid w:val="00531984"/>
    <w:rsid w:val="005325CD"/>
    <w:rsid w:val="0053388B"/>
    <w:rsid w:val="00535773"/>
    <w:rsid w:val="00536F40"/>
    <w:rsid w:val="00540539"/>
    <w:rsid w:val="00541D40"/>
    <w:rsid w:val="00543E6C"/>
    <w:rsid w:val="005572AD"/>
    <w:rsid w:val="00565087"/>
    <w:rsid w:val="00572104"/>
    <w:rsid w:val="0058667F"/>
    <w:rsid w:val="005903E3"/>
    <w:rsid w:val="00591412"/>
    <w:rsid w:val="00597B11"/>
    <w:rsid w:val="005A0B3E"/>
    <w:rsid w:val="005B1FC9"/>
    <w:rsid w:val="005B3FFE"/>
    <w:rsid w:val="005C07CB"/>
    <w:rsid w:val="005C0A63"/>
    <w:rsid w:val="005C44CA"/>
    <w:rsid w:val="005C68D1"/>
    <w:rsid w:val="005D2E01"/>
    <w:rsid w:val="005D3540"/>
    <w:rsid w:val="005D4304"/>
    <w:rsid w:val="005D5176"/>
    <w:rsid w:val="005D5D67"/>
    <w:rsid w:val="005D7526"/>
    <w:rsid w:val="005E1668"/>
    <w:rsid w:val="005E4BB2"/>
    <w:rsid w:val="005F28E4"/>
    <w:rsid w:val="00601303"/>
    <w:rsid w:val="00602879"/>
    <w:rsid w:val="00602AEA"/>
    <w:rsid w:val="00606B97"/>
    <w:rsid w:val="00611BB2"/>
    <w:rsid w:val="00614FDF"/>
    <w:rsid w:val="006204C1"/>
    <w:rsid w:val="00623DFA"/>
    <w:rsid w:val="00625ADF"/>
    <w:rsid w:val="00625FF3"/>
    <w:rsid w:val="00627B20"/>
    <w:rsid w:val="00630338"/>
    <w:rsid w:val="00631665"/>
    <w:rsid w:val="0063543D"/>
    <w:rsid w:val="00646DFB"/>
    <w:rsid w:val="00647114"/>
    <w:rsid w:val="006511EA"/>
    <w:rsid w:val="00654F2C"/>
    <w:rsid w:val="0065750B"/>
    <w:rsid w:val="00665644"/>
    <w:rsid w:val="00671F03"/>
    <w:rsid w:val="0067325E"/>
    <w:rsid w:val="00675140"/>
    <w:rsid w:val="00677590"/>
    <w:rsid w:val="00680B30"/>
    <w:rsid w:val="00684B95"/>
    <w:rsid w:val="006940F4"/>
    <w:rsid w:val="00695913"/>
    <w:rsid w:val="006A323F"/>
    <w:rsid w:val="006B30D0"/>
    <w:rsid w:val="006C3D95"/>
    <w:rsid w:val="006E07E4"/>
    <w:rsid w:val="006E0C3C"/>
    <w:rsid w:val="006E5C86"/>
    <w:rsid w:val="006F09D8"/>
    <w:rsid w:val="00701116"/>
    <w:rsid w:val="007012DB"/>
    <w:rsid w:val="00705ECB"/>
    <w:rsid w:val="00711FBB"/>
    <w:rsid w:val="00713C44"/>
    <w:rsid w:val="00716570"/>
    <w:rsid w:val="0072070A"/>
    <w:rsid w:val="00734A5B"/>
    <w:rsid w:val="0073718B"/>
    <w:rsid w:val="00737BE9"/>
    <w:rsid w:val="0074026F"/>
    <w:rsid w:val="00740ED3"/>
    <w:rsid w:val="007429F6"/>
    <w:rsid w:val="00742E30"/>
    <w:rsid w:val="00744902"/>
    <w:rsid w:val="00744E76"/>
    <w:rsid w:val="00752303"/>
    <w:rsid w:val="00755632"/>
    <w:rsid w:val="0076298E"/>
    <w:rsid w:val="007664B3"/>
    <w:rsid w:val="00772DA3"/>
    <w:rsid w:val="00774DA4"/>
    <w:rsid w:val="00776718"/>
    <w:rsid w:val="00781F0F"/>
    <w:rsid w:val="007869EF"/>
    <w:rsid w:val="00787564"/>
    <w:rsid w:val="00790FAF"/>
    <w:rsid w:val="00793C71"/>
    <w:rsid w:val="00794781"/>
    <w:rsid w:val="00795D66"/>
    <w:rsid w:val="007A0E4F"/>
    <w:rsid w:val="007B036A"/>
    <w:rsid w:val="007B50F2"/>
    <w:rsid w:val="007B600E"/>
    <w:rsid w:val="007B6442"/>
    <w:rsid w:val="007D226D"/>
    <w:rsid w:val="007D375D"/>
    <w:rsid w:val="007D606A"/>
    <w:rsid w:val="007E2FB6"/>
    <w:rsid w:val="007E450A"/>
    <w:rsid w:val="007F0F4A"/>
    <w:rsid w:val="007F4199"/>
    <w:rsid w:val="007F677B"/>
    <w:rsid w:val="007F6F2D"/>
    <w:rsid w:val="008028A4"/>
    <w:rsid w:val="00804974"/>
    <w:rsid w:val="00814C84"/>
    <w:rsid w:val="00816B3E"/>
    <w:rsid w:val="00826182"/>
    <w:rsid w:val="00830455"/>
    <w:rsid w:val="00830747"/>
    <w:rsid w:val="00831B08"/>
    <w:rsid w:val="0084087A"/>
    <w:rsid w:val="00846B5D"/>
    <w:rsid w:val="00850871"/>
    <w:rsid w:val="008515EC"/>
    <w:rsid w:val="0085638D"/>
    <w:rsid w:val="008566FC"/>
    <w:rsid w:val="008631C6"/>
    <w:rsid w:val="00875CEE"/>
    <w:rsid w:val="008768CA"/>
    <w:rsid w:val="00880EA3"/>
    <w:rsid w:val="008933C7"/>
    <w:rsid w:val="00897118"/>
    <w:rsid w:val="008A11BF"/>
    <w:rsid w:val="008A543E"/>
    <w:rsid w:val="008A570B"/>
    <w:rsid w:val="008A72F4"/>
    <w:rsid w:val="008A7616"/>
    <w:rsid w:val="008B5887"/>
    <w:rsid w:val="008C084B"/>
    <w:rsid w:val="008C384C"/>
    <w:rsid w:val="008C39DA"/>
    <w:rsid w:val="008D1445"/>
    <w:rsid w:val="008D7415"/>
    <w:rsid w:val="008E0869"/>
    <w:rsid w:val="008E507F"/>
    <w:rsid w:val="00902251"/>
    <w:rsid w:val="0090271F"/>
    <w:rsid w:val="00902E23"/>
    <w:rsid w:val="009114D7"/>
    <w:rsid w:val="0091348E"/>
    <w:rsid w:val="0091512D"/>
    <w:rsid w:val="00917CCB"/>
    <w:rsid w:val="00930CA5"/>
    <w:rsid w:val="0093114D"/>
    <w:rsid w:val="00932BB0"/>
    <w:rsid w:val="00934702"/>
    <w:rsid w:val="009351BB"/>
    <w:rsid w:val="00942EC2"/>
    <w:rsid w:val="00946A7C"/>
    <w:rsid w:val="00951E5E"/>
    <w:rsid w:val="0095606C"/>
    <w:rsid w:val="00960408"/>
    <w:rsid w:val="009609F9"/>
    <w:rsid w:val="009624BD"/>
    <w:rsid w:val="009629B9"/>
    <w:rsid w:val="00966CF4"/>
    <w:rsid w:val="00972299"/>
    <w:rsid w:val="00974008"/>
    <w:rsid w:val="0099705C"/>
    <w:rsid w:val="00997D48"/>
    <w:rsid w:val="009A274C"/>
    <w:rsid w:val="009A39BA"/>
    <w:rsid w:val="009B04D5"/>
    <w:rsid w:val="009C1BFB"/>
    <w:rsid w:val="009C31C2"/>
    <w:rsid w:val="009D79FD"/>
    <w:rsid w:val="009E6F39"/>
    <w:rsid w:val="009F37B7"/>
    <w:rsid w:val="009F495A"/>
    <w:rsid w:val="00A10F02"/>
    <w:rsid w:val="00A15D7D"/>
    <w:rsid w:val="00A164B4"/>
    <w:rsid w:val="00A1783C"/>
    <w:rsid w:val="00A26956"/>
    <w:rsid w:val="00A27486"/>
    <w:rsid w:val="00A34B78"/>
    <w:rsid w:val="00A36960"/>
    <w:rsid w:val="00A42CD9"/>
    <w:rsid w:val="00A47E49"/>
    <w:rsid w:val="00A50515"/>
    <w:rsid w:val="00A53724"/>
    <w:rsid w:val="00A56066"/>
    <w:rsid w:val="00A61391"/>
    <w:rsid w:val="00A63244"/>
    <w:rsid w:val="00A6661D"/>
    <w:rsid w:val="00A73129"/>
    <w:rsid w:val="00A81B6C"/>
    <w:rsid w:val="00A82346"/>
    <w:rsid w:val="00A851A8"/>
    <w:rsid w:val="00A9033D"/>
    <w:rsid w:val="00A92BA1"/>
    <w:rsid w:val="00AA1779"/>
    <w:rsid w:val="00AA3DAB"/>
    <w:rsid w:val="00AA6EB7"/>
    <w:rsid w:val="00AB573C"/>
    <w:rsid w:val="00AC1E1E"/>
    <w:rsid w:val="00AC22A7"/>
    <w:rsid w:val="00AC4324"/>
    <w:rsid w:val="00AC5D54"/>
    <w:rsid w:val="00AC6BC6"/>
    <w:rsid w:val="00AC6FDC"/>
    <w:rsid w:val="00AD1FCE"/>
    <w:rsid w:val="00AE14C4"/>
    <w:rsid w:val="00AE2685"/>
    <w:rsid w:val="00AE65E2"/>
    <w:rsid w:val="00AE76EA"/>
    <w:rsid w:val="00B02693"/>
    <w:rsid w:val="00B038BA"/>
    <w:rsid w:val="00B05BB4"/>
    <w:rsid w:val="00B05DC4"/>
    <w:rsid w:val="00B15449"/>
    <w:rsid w:val="00B32BF6"/>
    <w:rsid w:val="00B4221F"/>
    <w:rsid w:val="00B442B0"/>
    <w:rsid w:val="00B45A68"/>
    <w:rsid w:val="00B52C5E"/>
    <w:rsid w:val="00B54846"/>
    <w:rsid w:val="00B55CDD"/>
    <w:rsid w:val="00B65205"/>
    <w:rsid w:val="00B665D7"/>
    <w:rsid w:val="00B6695C"/>
    <w:rsid w:val="00B74260"/>
    <w:rsid w:val="00B8611C"/>
    <w:rsid w:val="00B87C15"/>
    <w:rsid w:val="00B93086"/>
    <w:rsid w:val="00B937CE"/>
    <w:rsid w:val="00B943C4"/>
    <w:rsid w:val="00B966E4"/>
    <w:rsid w:val="00BA19ED"/>
    <w:rsid w:val="00BA4B8D"/>
    <w:rsid w:val="00BA7731"/>
    <w:rsid w:val="00BB4E14"/>
    <w:rsid w:val="00BB51C9"/>
    <w:rsid w:val="00BB61D0"/>
    <w:rsid w:val="00BC0F7D"/>
    <w:rsid w:val="00BC1480"/>
    <w:rsid w:val="00BC23BB"/>
    <w:rsid w:val="00BC331A"/>
    <w:rsid w:val="00BC6199"/>
    <w:rsid w:val="00BD0279"/>
    <w:rsid w:val="00BD2F73"/>
    <w:rsid w:val="00BD5F94"/>
    <w:rsid w:val="00BD7D31"/>
    <w:rsid w:val="00BE0468"/>
    <w:rsid w:val="00BE18CE"/>
    <w:rsid w:val="00BE3255"/>
    <w:rsid w:val="00BF01A9"/>
    <w:rsid w:val="00BF128E"/>
    <w:rsid w:val="00BF1BFA"/>
    <w:rsid w:val="00BF648B"/>
    <w:rsid w:val="00BF7D50"/>
    <w:rsid w:val="00C01486"/>
    <w:rsid w:val="00C074DD"/>
    <w:rsid w:val="00C07CB1"/>
    <w:rsid w:val="00C1496A"/>
    <w:rsid w:val="00C21BC8"/>
    <w:rsid w:val="00C23E56"/>
    <w:rsid w:val="00C24E37"/>
    <w:rsid w:val="00C2735C"/>
    <w:rsid w:val="00C31637"/>
    <w:rsid w:val="00C32ACE"/>
    <w:rsid w:val="00C33079"/>
    <w:rsid w:val="00C34E33"/>
    <w:rsid w:val="00C43ACC"/>
    <w:rsid w:val="00C45231"/>
    <w:rsid w:val="00C535AE"/>
    <w:rsid w:val="00C54453"/>
    <w:rsid w:val="00C70D6A"/>
    <w:rsid w:val="00C72833"/>
    <w:rsid w:val="00C76A22"/>
    <w:rsid w:val="00C80F1D"/>
    <w:rsid w:val="00C843D9"/>
    <w:rsid w:val="00C9006D"/>
    <w:rsid w:val="00C93F40"/>
    <w:rsid w:val="00CA3D0C"/>
    <w:rsid w:val="00CA7AE3"/>
    <w:rsid w:val="00CB4429"/>
    <w:rsid w:val="00CB4ED3"/>
    <w:rsid w:val="00CB725F"/>
    <w:rsid w:val="00CB759F"/>
    <w:rsid w:val="00CD655A"/>
    <w:rsid w:val="00CD6BCB"/>
    <w:rsid w:val="00CE0394"/>
    <w:rsid w:val="00CE3036"/>
    <w:rsid w:val="00CE6E20"/>
    <w:rsid w:val="00CE7B62"/>
    <w:rsid w:val="00D12343"/>
    <w:rsid w:val="00D12C1D"/>
    <w:rsid w:val="00D154E9"/>
    <w:rsid w:val="00D15C84"/>
    <w:rsid w:val="00D25605"/>
    <w:rsid w:val="00D30EDC"/>
    <w:rsid w:val="00D44BBA"/>
    <w:rsid w:val="00D45313"/>
    <w:rsid w:val="00D514DC"/>
    <w:rsid w:val="00D557A9"/>
    <w:rsid w:val="00D55952"/>
    <w:rsid w:val="00D57125"/>
    <w:rsid w:val="00D57972"/>
    <w:rsid w:val="00D60846"/>
    <w:rsid w:val="00D6396E"/>
    <w:rsid w:val="00D6602B"/>
    <w:rsid w:val="00D675A9"/>
    <w:rsid w:val="00D71B3F"/>
    <w:rsid w:val="00D71F3E"/>
    <w:rsid w:val="00D738D6"/>
    <w:rsid w:val="00D755EB"/>
    <w:rsid w:val="00D76048"/>
    <w:rsid w:val="00D770DE"/>
    <w:rsid w:val="00D867FB"/>
    <w:rsid w:val="00D87E00"/>
    <w:rsid w:val="00D9134D"/>
    <w:rsid w:val="00D9475D"/>
    <w:rsid w:val="00D96ABA"/>
    <w:rsid w:val="00D96B6C"/>
    <w:rsid w:val="00DA04EA"/>
    <w:rsid w:val="00DA1BBF"/>
    <w:rsid w:val="00DA7A03"/>
    <w:rsid w:val="00DB005C"/>
    <w:rsid w:val="00DB1818"/>
    <w:rsid w:val="00DC01BB"/>
    <w:rsid w:val="00DC15B4"/>
    <w:rsid w:val="00DC278D"/>
    <w:rsid w:val="00DC309B"/>
    <w:rsid w:val="00DC4B09"/>
    <w:rsid w:val="00DC4DA2"/>
    <w:rsid w:val="00DD3FC7"/>
    <w:rsid w:val="00DD4C17"/>
    <w:rsid w:val="00DD74A5"/>
    <w:rsid w:val="00DD7BBE"/>
    <w:rsid w:val="00DD7E88"/>
    <w:rsid w:val="00DE2EC9"/>
    <w:rsid w:val="00DE3141"/>
    <w:rsid w:val="00DE679C"/>
    <w:rsid w:val="00DF2B1F"/>
    <w:rsid w:val="00DF62CD"/>
    <w:rsid w:val="00E028DA"/>
    <w:rsid w:val="00E05947"/>
    <w:rsid w:val="00E10F18"/>
    <w:rsid w:val="00E14093"/>
    <w:rsid w:val="00E14348"/>
    <w:rsid w:val="00E14EE9"/>
    <w:rsid w:val="00E16509"/>
    <w:rsid w:val="00E16C6C"/>
    <w:rsid w:val="00E20F4E"/>
    <w:rsid w:val="00E27FE1"/>
    <w:rsid w:val="00E44582"/>
    <w:rsid w:val="00E52227"/>
    <w:rsid w:val="00E57E70"/>
    <w:rsid w:val="00E6111F"/>
    <w:rsid w:val="00E614F9"/>
    <w:rsid w:val="00E625B5"/>
    <w:rsid w:val="00E62C96"/>
    <w:rsid w:val="00E67E51"/>
    <w:rsid w:val="00E75B70"/>
    <w:rsid w:val="00E75F01"/>
    <w:rsid w:val="00E77645"/>
    <w:rsid w:val="00E77ED9"/>
    <w:rsid w:val="00E841B4"/>
    <w:rsid w:val="00E875C5"/>
    <w:rsid w:val="00E94F3B"/>
    <w:rsid w:val="00E96831"/>
    <w:rsid w:val="00EA15B0"/>
    <w:rsid w:val="00EA25C2"/>
    <w:rsid w:val="00EA5DF3"/>
    <w:rsid w:val="00EA5EA7"/>
    <w:rsid w:val="00EB0AB1"/>
    <w:rsid w:val="00EB472E"/>
    <w:rsid w:val="00EC134F"/>
    <w:rsid w:val="00EC2407"/>
    <w:rsid w:val="00EC2D28"/>
    <w:rsid w:val="00EC4A25"/>
    <w:rsid w:val="00ED52C7"/>
    <w:rsid w:val="00ED7854"/>
    <w:rsid w:val="00EE20A1"/>
    <w:rsid w:val="00EE33D2"/>
    <w:rsid w:val="00EE5A73"/>
    <w:rsid w:val="00EF4AC3"/>
    <w:rsid w:val="00F025A2"/>
    <w:rsid w:val="00F04712"/>
    <w:rsid w:val="00F06263"/>
    <w:rsid w:val="00F13360"/>
    <w:rsid w:val="00F22EC7"/>
    <w:rsid w:val="00F27138"/>
    <w:rsid w:val="00F31FC1"/>
    <w:rsid w:val="00F325C8"/>
    <w:rsid w:val="00F35B5D"/>
    <w:rsid w:val="00F37D23"/>
    <w:rsid w:val="00F40034"/>
    <w:rsid w:val="00F44ED1"/>
    <w:rsid w:val="00F50FB3"/>
    <w:rsid w:val="00F539E4"/>
    <w:rsid w:val="00F576D7"/>
    <w:rsid w:val="00F62996"/>
    <w:rsid w:val="00F653B8"/>
    <w:rsid w:val="00F711B1"/>
    <w:rsid w:val="00F8269B"/>
    <w:rsid w:val="00F9008D"/>
    <w:rsid w:val="00F93E8C"/>
    <w:rsid w:val="00F95346"/>
    <w:rsid w:val="00F9759C"/>
    <w:rsid w:val="00FA1266"/>
    <w:rsid w:val="00FA1728"/>
    <w:rsid w:val="00FA579B"/>
    <w:rsid w:val="00FA5E7B"/>
    <w:rsid w:val="00FB27B0"/>
    <w:rsid w:val="00FB2D33"/>
    <w:rsid w:val="00FB3120"/>
    <w:rsid w:val="00FC1192"/>
    <w:rsid w:val="00FC1F56"/>
    <w:rsid w:val="00FD0725"/>
    <w:rsid w:val="00FD3BA8"/>
    <w:rsid w:val="00FD543B"/>
    <w:rsid w:val="00FD720C"/>
    <w:rsid w:val="00FD7D4E"/>
    <w:rsid w:val="00FE49E6"/>
    <w:rsid w:val="00FF3372"/>
    <w:rsid w:val="00FF7B9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1CD33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5A73"/>
    <w:pPr>
      <w:spacing w:after="180"/>
    </w:pPr>
    <w:rPr>
      <w:rFonts w:eastAsia="Times New Roman"/>
      <w:lang w:val="en-GB" w:eastAsia="en-US" w:bidi="ar-SA"/>
    </w:rPr>
  </w:style>
  <w:style w:type="paragraph" w:styleId="Heading1">
    <w:name w:val="heading 1"/>
    <w:next w:val="Normal"/>
    <w:link w:val="Heading1Char"/>
    <w:qFormat/>
    <w:rsid w:val="00EE5A73"/>
    <w:pPr>
      <w:keepNext/>
      <w:keepLines/>
      <w:pBdr>
        <w:top w:val="single" w:sz="12" w:space="3" w:color="auto"/>
      </w:pBdr>
      <w:spacing w:before="240" w:after="180"/>
      <w:ind w:left="1134" w:hanging="1134"/>
      <w:outlineLvl w:val="0"/>
    </w:pPr>
    <w:rPr>
      <w:rFonts w:ascii="Arial" w:eastAsia="Times New Roman" w:hAnsi="Arial"/>
      <w:sz w:val="36"/>
      <w:lang w:val="en-GB" w:eastAsia="en-US" w:bidi="ar-SA"/>
    </w:rPr>
  </w:style>
  <w:style w:type="paragraph" w:styleId="Heading2">
    <w:name w:val="heading 2"/>
    <w:basedOn w:val="Heading1"/>
    <w:next w:val="Normal"/>
    <w:link w:val="Heading2Char"/>
    <w:qFormat/>
    <w:rsid w:val="00EE5A73"/>
    <w:pPr>
      <w:pBdr>
        <w:top w:val="none" w:sz="0" w:space="0" w:color="auto"/>
      </w:pBdr>
      <w:spacing w:before="180"/>
      <w:outlineLvl w:val="1"/>
    </w:pPr>
    <w:rPr>
      <w:sz w:val="32"/>
    </w:rPr>
  </w:style>
  <w:style w:type="paragraph" w:styleId="Heading3">
    <w:name w:val="heading 3"/>
    <w:basedOn w:val="Heading2"/>
    <w:next w:val="Normal"/>
    <w:link w:val="Heading3Char"/>
    <w:qFormat/>
    <w:rsid w:val="00EE5A73"/>
    <w:pPr>
      <w:spacing w:before="120"/>
      <w:outlineLvl w:val="2"/>
    </w:pPr>
    <w:rPr>
      <w:sz w:val="28"/>
    </w:rPr>
  </w:style>
  <w:style w:type="paragraph" w:styleId="Heading4">
    <w:name w:val="heading 4"/>
    <w:basedOn w:val="Heading3"/>
    <w:next w:val="Normal"/>
    <w:qFormat/>
    <w:rsid w:val="00EE5A73"/>
    <w:pPr>
      <w:ind w:left="1418" w:hanging="1418"/>
      <w:outlineLvl w:val="3"/>
    </w:pPr>
    <w:rPr>
      <w:sz w:val="24"/>
    </w:rPr>
  </w:style>
  <w:style w:type="paragraph" w:styleId="Heading5">
    <w:name w:val="heading 5"/>
    <w:basedOn w:val="Heading4"/>
    <w:next w:val="Normal"/>
    <w:qFormat/>
    <w:rsid w:val="00EE5A73"/>
    <w:pPr>
      <w:ind w:left="1701" w:hanging="1701"/>
      <w:outlineLvl w:val="4"/>
    </w:pPr>
    <w:rPr>
      <w:sz w:val="22"/>
    </w:rPr>
  </w:style>
  <w:style w:type="paragraph" w:styleId="Heading6">
    <w:name w:val="heading 6"/>
    <w:basedOn w:val="H6"/>
    <w:next w:val="Normal"/>
    <w:qFormat/>
    <w:rsid w:val="00EE5A73"/>
    <w:pPr>
      <w:outlineLvl w:val="5"/>
    </w:pPr>
  </w:style>
  <w:style w:type="paragraph" w:styleId="Heading7">
    <w:name w:val="heading 7"/>
    <w:basedOn w:val="H6"/>
    <w:next w:val="Normal"/>
    <w:qFormat/>
    <w:rsid w:val="00EE5A73"/>
    <w:pPr>
      <w:outlineLvl w:val="6"/>
    </w:pPr>
  </w:style>
  <w:style w:type="paragraph" w:styleId="Heading8">
    <w:name w:val="heading 8"/>
    <w:basedOn w:val="Heading1"/>
    <w:next w:val="Normal"/>
    <w:link w:val="Heading8Char"/>
    <w:qFormat/>
    <w:rsid w:val="00EE5A73"/>
    <w:pPr>
      <w:ind w:left="0" w:firstLine="0"/>
      <w:outlineLvl w:val="7"/>
    </w:pPr>
  </w:style>
  <w:style w:type="paragraph" w:styleId="Heading9">
    <w:name w:val="heading 9"/>
    <w:basedOn w:val="Heading8"/>
    <w:next w:val="Normal"/>
    <w:qFormat/>
    <w:rsid w:val="00EE5A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E5A73"/>
    <w:pPr>
      <w:ind w:left="1985" w:hanging="1985"/>
      <w:outlineLvl w:val="9"/>
    </w:pPr>
    <w:rPr>
      <w:sz w:val="20"/>
    </w:rPr>
  </w:style>
  <w:style w:type="paragraph" w:styleId="TOC9">
    <w:name w:val="toc 9"/>
    <w:basedOn w:val="TOC8"/>
    <w:uiPriority w:val="39"/>
    <w:rsid w:val="00EE5A73"/>
    <w:pPr>
      <w:ind w:left="1418" w:hanging="1418"/>
    </w:pPr>
  </w:style>
  <w:style w:type="paragraph" w:styleId="TOC8">
    <w:name w:val="toc 8"/>
    <w:basedOn w:val="TOC1"/>
    <w:uiPriority w:val="39"/>
    <w:rsid w:val="00EE5A73"/>
    <w:pPr>
      <w:spacing w:before="180"/>
      <w:ind w:left="2693" w:hanging="2693"/>
    </w:pPr>
    <w:rPr>
      <w:b/>
    </w:rPr>
  </w:style>
  <w:style w:type="paragraph" w:styleId="TOC1">
    <w:name w:val="toc 1"/>
    <w:uiPriority w:val="39"/>
    <w:rsid w:val="00EE5A73"/>
    <w:pPr>
      <w:keepNext/>
      <w:keepLines/>
      <w:widowControl w:val="0"/>
      <w:tabs>
        <w:tab w:val="right" w:leader="dot" w:pos="9639"/>
      </w:tabs>
      <w:spacing w:before="120"/>
      <w:ind w:left="567" w:right="425" w:hanging="567"/>
    </w:pPr>
    <w:rPr>
      <w:rFonts w:eastAsia="Times New Roman"/>
      <w:noProof/>
      <w:sz w:val="22"/>
      <w:lang w:val="en-GB" w:eastAsia="en-US" w:bidi="ar-SA"/>
    </w:rPr>
  </w:style>
  <w:style w:type="paragraph" w:customStyle="1" w:styleId="EQ">
    <w:name w:val="EQ"/>
    <w:basedOn w:val="Normal"/>
    <w:next w:val="Normal"/>
    <w:rsid w:val="00EE5A73"/>
    <w:pPr>
      <w:keepLines/>
      <w:tabs>
        <w:tab w:val="center" w:pos="4536"/>
        <w:tab w:val="right" w:pos="9072"/>
      </w:tabs>
    </w:pPr>
    <w:rPr>
      <w:noProof/>
    </w:rPr>
  </w:style>
  <w:style w:type="character" w:customStyle="1" w:styleId="ZGSM">
    <w:name w:val="ZGSM"/>
    <w:rsid w:val="00EE5A73"/>
  </w:style>
  <w:style w:type="paragraph" w:styleId="Header">
    <w:name w:val="header"/>
    <w:rsid w:val="00EE5A73"/>
    <w:pPr>
      <w:widowControl w:val="0"/>
      <w:overflowPunct w:val="0"/>
      <w:autoSpaceDE w:val="0"/>
      <w:autoSpaceDN w:val="0"/>
      <w:adjustRightInd w:val="0"/>
      <w:textAlignment w:val="baseline"/>
    </w:pPr>
    <w:rPr>
      <w:rFonts w:ascii="Arial" w:eastAsia="Times New Roman" w:hAnsi="Arial"/>
      <w:b/>
      <w:noProof/>
      <w:sz w:val="18"/>
      <w:lang w:val="en-GB" w:bidi="ar-SA"/>
    </w:rPr>
  </w:style>
  <w:style w:type="paragraph" w:customStyle="1" w:styleId="ZD">
    <w:name w:val="ZD"/>
    <w:rsid w:val="00EE5A73"/>
    <w:pPr>
      <w:framePr w:wrap="notBeside" w:vAnchor="page" w:hAnchor="margin" w:y="15764"/>
      <w:widowControl w:val="0"/>
    </w:pPr>
    <w:rPr>
      <w:rFonts w:ascii="Arial" w:eastAsia="Times New Roman" w:hAnsi="Arial"/>
      <w:noProof/>
      <w:sz w:val="32"/>
      <w:lang w:val="en-GB" w:eastAsia="en-US" w:bidi="ar-SA"/>
    </w:rPr>
  </w:style>
  <w:style w:type="paragraph" w:styleId="TOC5">
    <w:name w:val="toc 5"/>
    <w:basedOn w:val="TOC4"/>
    <w:rsid w:val="00EE5A73"/>
    <w:pPr>
      <w:ind w:left="1701" w:hanging="1701"/>
    </w:pPr>
  </w:style>
  <w:style w:type="paragraph" w:styleId="TOC4">
    <w:name w:val="toc 4"/>
    <w:basedOn w:val="TOC3"/>
    <w:rsid w:val="00EE5A73"/>
    <w:pPr>
      <w:ind w:left="1418" w:hanging="1418"/>
    </w:pPr>
  </w:style>
  <w:style w:type="paragraph" w:styleId="TOC3">
    <w:name w:val="toc 3"/>
    <w:basedOn w:val="TOC2"/>
    <w:rsid w:val="00EE5A73"/>
    <w:pPr>
      <w:ind w:left="1134" w:hanging="1134"/>
    </w:pPr>
  </w:style>
  <w:style w:type="paragraph" w:styleId="TOC2">
    <w:name w:val="toc 2"/>
    <w:basedOn w:val="TOC1"/>
    <w:uiPriority w:val="39"/>
    <w:rsid w:val="00EE5A73"/>
    <w:pPr>
      <w:keepNext w:val="0"/>
      <w:spacing w:before="0"/>
      <w:ind w:left="851" w:hanging="851"/>
    </w:pPr>
    <w:rPr>
      <w:sz w:val="20"/>
    </w:rPr>
  </w:style>
  <w:style w:type="paragraph" w:styleId="Footer">
    <w:name w:val="footer"/>
    <w:basedOn w:val="Header"/>
    <w:rsid w:val="00EE5A73"/>
    <w:pPr>
      <w:jc w:val="center"/>
    </w:pPr>
    <w:rPr>
      <w:i/>
    </w:rPr>
  </w:style>
  <w:style w:type="paragraph" w:customStyle="1" w:styleId="TT">
    <w:name w:val="TT"/>
    <w:basedOn w:val="Heading1"/>
    <w:next w:val="Normal"/>
    <w:rsid w:val="00EE5A73"/>
    <w:pPr>
      <w:outlineLvl w:val="9"/>
    </w:pPr>
  </w:style>
  <w:style w:type="paragraph" w:customStyle="1" w:styleId="NF">
    <w:name w:val="NF"/>
    <w:basedOn w:val="NO"/>
    <w:rsid w:val="00EE5A73"/>
    <w:pPr>
      <w:keepNext/>
      <w:spacing w:after="0"/>
    </w:pPr>
    <w:rPr>
      <w:rFonts w:ascii="Arial" w:hAnsi="Arial"/>
      <w:sz w:val="18"/>
    </w:rPr>
  </w:style>
  <w:style w:type="paragraph" w:customStyle="1" w:styleId="NO">
    <w:name w:val="NO"/>
    <w:basedOn w:val="Normal"/>
    <w:link w:val="NOChar"/>
    <w:rsid w:val="00EE5A73"/>
    <w:pPr>
      <w:keepLines/>
      <w:ind w:left="1135" w:hanging="851"/>
    </w:pPr>
  </w:style>
  <w:style w:type="paragraph" w:customStyle="1" w:styleId="PL">
    <w:name w:val="PL"/>
    <w:link w:val="PLChar"/>
    <w:rsid w:val="00EE5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bidi="ar-SA"/>
    </w:rPr>
  </w:style>
  <w:style w:type="paragraph" w:customStyle="1" w:styleId="TAR">
    <w:name w:val="TAR"/>
    <w:basedOn w:val="TAL"/>
    <w:rsid w:val="00EE5A73"/>
    <w:pPr>
      <w:jc w:val="right"/>
    </w:pPr>
  </w:style>
  <w:style w:type="paragraph" w:customStyle="1" w:styleId="TAL">
    <w:name w:val="TAL"/>
    <w:basedOn w:val="Normal"/>
    <w:link w:val="TALChar"/>
    <w:rsid w:val="00EE5A73"/>
    <w:pPr>
      <w:keepNext/>
      <w:keepLines/>
      <w:spacing w:after="0"/>
    </w:pPr>
    <w:rPr>
      <w:rFonts w:ascii="Arial" w:hAnsi="Arial"/>
      <w:sz w:val="18"/>
    </w:rPr>
  </w:style>
  <w:style w:type="paragraph" w:customStyle="1" w:styleId="TAH">
    <w:name w:val="TAH"/>
    <w:basedOn w:val="TAC"/>
    <w:link w:val="TAHChar"/>
    <w:rsid w:val="00EE5A73"/>
    <w:rPr>
      <w:b/>
    </w:rPr>
  </w:style>
  <w:style w:type="paragraph" w:customStyle="1" w:styleId="TAC">
    <w:name w:val="TAC"/>
    <w:basedOn w:val="TAL"/>
    <w:link w:val="TACChar"/>
    <w:rsid w:val="00EE5A73"/>
    <w:pPr>
      <w:jc w:val="center"/>
    </w:pPr>
  </w:style>
  <w:style w:type="paragraph" w:customStyle="1" w:styleId="LD">
    <w:name w:val="LD"/>
    <w:rsid w:val="00EE5A73"/>
    <w:pPr>
      <w:keepNext/>
      <w:keepLines/>
      <w:spacing w:line="180" w:lineRule="exact"/>
    </w:pPr>
    <w:rPr>
      <w:rFonts w:ascii="Courier New" w:eastAsia="Times New Roman" w:hAnsi="Courier New"/>
      <w:noProof/>
      <w:lang w:val="en-GB" w:eastAsia="en-US" w:bidi="ar-SA"/>
    </w:rPr>
  </w:style>
  <w:style w:type="paragraph" w:customStyle="1" w:styleId="EX">
    <w:name w:val="EX"/>
    <w:basedOn w:val="Normal"/>
    <w:link w:val="EXCar"/>
    <w:rsid w:val="00EE5A73"/>
    <w:pPr>
      <w:keepLines/>
      <w:ind w:left="1702" w:hanging="1418"/>
    </w:pPr>
  </w:style>
  <w:style w:type="paragraph" w:customStyle="1" w:styleId="FP">
    <w:name w:val="FP"/>
    <w:basedOn w:val="Normal"/>
    <w:rsid w:val="00EE5A73"/>
    <w:pPr>
      <w:spacing w:after="0"/>
    </w:pPr>
  </w:style>
  <w:style w:type="paragraph" w:customStyle="1" w:styleId="NW">
    <w:name w:val="NW"/>
    <w:basedOn w:val="NO"/>
    <w:rsid w:val="00EE5A73"/>
    <w:pPr>
      <w:spacing w:after="0"/>
    </w:pPr>
  </w:style>
  <w:style w:type="paragraph" w:customStyle="1" w:styleId="EW">
    <w:name w:val="EW"/>
    <w:basedOn w:val="EX"/>
    <w:link w:val="EWChar"/>
    <w:rsid w:val="00EE5A73"/>
    <w:pPr>
      <w:spacing w:after="0"/>
    </w:pPr>
  </w:style>
  <w:style w:type="paragraph" w:customStyle="1" w:styleId="B1">
    <w:name w:val="B1"/>
    <w:basedOn w:val="Normal"/>
    <w:link w:val="B1Char"/>
    <w:rsid w:val="00EE5A73"/>
    <w:pPr>
      <w:ind w:left="568" w:hanging="284"/>
    </w:pPr>
  </w:style>
  <w:style w:type="paragraph" w:styleId="TOC6">
    <w:name w:val="toc 6"/>
    <w:basedOn w:val="TOC5"/>
    <w:next w:val="Normal"/>
    <w:rsid w:val="00EE5A73"/>
    <w:pPr>
      <w:ind w:left="1985" w:hanging="1985"/>
    </w:pPr>
  </w:style>
  <w:style w:type="paragraph" w:styleId="TOC7">
    <w:name w:val="toc 7"/>
    <w:basedOn w:val="TOC6"/>
    <w:next w:val="Normal"/>
    <w:rsid w:val="00EE5A73"/>
    <w:pPr>
      <w:ind w:left="2268" w:hanging="2268"/>
    </w:pPr>
  </w:style>
  <w:style w:type="paragraph" w:customStyle="1" w:styleId="EditorsNote">
    <w:name w:val="Editor's Note"/>
    <w:basedOn w:val="NO"/>
    <w:link w:val="EditorsNoteChar"/>
    <w:rsid w:val="00EE5A73"/>
    <w:rPr>
      <w:color w:val="FF0000"/>
    </w:rPr>
  </w:style>
  <w:style w:type="paragraph" w:customStyle="1" w:styleId="TH">
    <w:name w:val="TH"/>
    <w:basedOn w:val="Normal"/>
    <w:link w:val="THChar"/>
    <w:rsid w:val="00EE5A73"/>
    <w:pPr>
      <w:keepNext/>
      <w:keepLines/>
      <w:spacing w:before="60"/>
      <w:jc w:val="center"/>
    </w:pPr>
    <w:rPr>
      <w:rFonts w:ascii="Arial" w:hAnsi="Arial"/>
      <w:b/>
    </w:rPr>
  </w:style>
  <w:style w:type="paragraph" w:customStyle="1" w:styleId="ZA">
    <w:name w:val="ZA"/>
    <w:rsid w:val="00EE5A73"/>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bidi="ar-SA"/>
    </w:rPr>
  </w:style>
  <w:style w:type="paragraph" w:customStyle="1" w:styleId="ZB">
    <w:name w:val="ZB"/>
    <w:rsid w:val="00EE5A73"/>
    <w:pPr>
      <w:framePr w:w="10206" w:h="284" w:hRule="exact" w:wrap="notBeside" w:vAnchor="page" w:hAnchor="margin" w:y="1986"/>
      <w:widowControl w:val="0"/>
      <w:ind w:right="28"/>
      <w:jc w:val="right"/>
    </w:pPr>
    <w:rPr>
      <w:rFonts w:ascii="Arial" w:eastAsia="Times New Roman" w:hAnsi="Arial"/>
      <w:i/>
      <w:noProof/>
      <w:lang w:val="en-GB" w:eastAsia="en-US" w:bidi="ar-SA"/>
    </w:rPr>
  </w:style>
  <w:style w:type="paragraph" w:customStyle="1" w:styleId="ZT">
    <w:name w:val="ZT"/>
    <w:rsid w:val="00EE5A73"/>
    <w:pPr>
      <w:framePr w:wrap="notBeside" w:hAnchor="margin" w:yAlign="center"/>
      <w:widowControl w:val="0"/>
      <w:spacing w:line="240" w:lineRule="atLeast"/>
      <w:jc w:val="right"/>
    </w:pPr>
    <w:rPr>
      <w:rFonts w:ascii="Arial" w:eastAsia="Times New Roman" w:hAnsi="Arial"/>
      <w:b/>
      <w:sz w:val="34"/>
      <w:lang w:val="en-GB" w:eastAsia="en-US" w:bidi="ar-SA"/>
    </w:rPr>
  </w:style>
  <w:style w:type="paragraph" w:customStyle="1" w:styleId="ZU">
    <w:name w:val="ZU"/>
    <w:rsid w:val="00EE5A73"/>
    <w:pPr>
      <w:framePr w:w="10206" w:wrap="notBeside" w:vAnchor="page" w:hAnchor="margin" w:y="6238"/>
      <w:widowControl w:val="0"/>
      <w:pBdr>
        <w:top w:val="single" w:sz="12" w:space="1" w:color="auto"/>
      </w:pBdr>
      <w:jc w:val="right"/>
    </w:pPr>
    <w:rPr>
      <w:rFonts w:ascii="Arial" w:eastAsia="Times New Roman" w:hAnsi="Arial"/>
      <w:noProof/>
      <w:lang w:val="en-GB" w:eastAsia="en-US" w:bidi="ar-SA"/>
    </w:rPr>
  </w:style>
  <w:style w:type="paragraph" w:customStyle="1" w:styleId="TAN">
    <w:name w:val="TAN"/>
    <w:basedOn w:val="TAL"/>
    <w:link w:val="TANChar"/>
    <w:rsid w:val="00EE5A73"/>
    <w:pPr>
      <w:ind w:left="851" w:hanging="851"/>
    </w:pPr>
  </w:style>
  <w:style w:type="paragraph" w:customStyle="1" w:styleId="ZH">
    <w:name w:val="ZH"/>
    <w:rsid w:val="00EE5A73"/>
    <w:pPr>
      <w:framePr w:wrap="notBeside" w:vAnchor="page" w:hAnchor="margin" w:xAlign="center" w:y="6805"/>
      <w:widowControl w:val="0"/>
    </w:pPr>
    <w:rPr>
      <w:rFonts w:ascii="Arial" w:eastAsia="Times New Roman" w:hAnsi="Arial"/>
      <w:noProof/>
      <w:lang w:val="en-GB" w:eastAsia="en-US" w:bidi="ar-SA"/>
    </w:rPr>
  </w:style>
  <w:style w:type="paragraph" w:customStyle="1" w:styleId="TF">
    <w:name w:val="TF"/>
    <w:basedOn w:val="TH"/>
    <w:link w:val="TFChar"/>
    <w:rsid w:val="00EE5A73"/>
    <w:pPr>
      <w:keepNext w:val="0"/>
      <w:spacing w:before="0" w:after="240"/>
    </w:pPr>
  </w:style>
  <w:style w:type="paragraph" w:customStyle="1" w:styleId="ZG">
    <w:name w:val="ZG"/>
    <w:rsid w:val="00EE5A73"/>
    <w:pPr>
      <w:framePr w:wrap="notBeside" w:vAnchor="page" w:hAnchor="margin" w:xAlign="right" w:y="6805"/>
      <w:widowControl w:val="0"/>
      <w:jc w:val="right"/>
    </w:pPr>
    <w:rPr>
      <w:rFonts w:ascii="Arial" w:eastAsia="Times New Roman" w:hAnsi="Arial"/>
      <w:noProof/>
      <w:lang w:val="en-GB" w:eastAsia="en-US" w:bidi="ar-SA"/>
    </w:rPr>
  </w:style>
  <w:style w:type="paragraph" w:customStyle="1" w:styleId="B2">
    <w:name w:val="B2"/>
    <w:basedOn w:val="Normal"/>
    <w:link w:val="B2Char"/>
    <w:rsid w:val="00EE5A73"/>
    <w:pPr>
      <w:ind w:left="851" w:hanging="284"/>
    </w:pPr>
  </w:style>
  <w:style w:type="paragraph" w:customStyle="1" w:styleId="B3">
    <w:name w:val="B3"/>
    <w:basedOn w:val="Normal"/>
    <w:rsid w:val="00EE5A73"/>
    <w:pPr>
      <w:ind w:left="1135" w:hanging="284"/>
    </w:pPr>
  </w:style>
  <w:style w:type="paragraph" w:customStyle="1" w:styleId="B4">
    <w:name w:val="B4"/>
    <w:basedOn w:val="Normal"/>
    <w:rsid w:val="00EE5A73"/>
    <w:pPr>
      <w:ind w:left="1418" w:hanging="284"/>
    </w:pPr>
  </w:style>
  <w:style w:type="paragraph" w:customStyle="1" w:styleId="B5">
    <w:name w:val="B5"/>
    <w:basedOn w:val="Normal"/>
    <w:rsid w:val="00EE5A73"/>
    <w:pPr>
      <w:ind w:left="1702" w:hanging="284"/>
    </w:pPr>
  </w:style>
  <w:style w:type="paragraph" w:customStyle="1" w:styleId="ZTD">
    <w:name w:val="ZTD"/>
    <w:basedOn w:val="ZB"/>
    <w:rsid w:val="00EE5A73"/>
    <w:pPr>
      <w:framePr w:hRule="auto" w:wrap="notBeside" w:y="852"/>
    </w:pPr>
    <w:rPr>
      <w:i w:val="0"/>
      <w:sz w:val="40"/>
    </w:rPr>
  </w:style>
  <w:style w:type="paragraph" w:customStyle="1" w:styleId="ZV">
    <w:name w:val="ZV"/>
    <w:basedOn w:val="ZU"/>
    <w:rsid w:val="00EE5A73"/>
    <w:pPr>
      <w:framePr w:wrap="notBeside" w:y="16161"/>
    </w:pPr>
  </w:style>
  <w:style w:type="paragraph" w:customStyle="1" w:styleId="TAJ">
    <w:name w:val="TAJ"/>
    <w:basedOn w:val="TH"/>
    <w:rsid w:val="00EE5A73"/>
  </w:style>
  <w:style w:type="paragraph" w:customStyle="1" w:styleId="Guidance">
    <w:name w:val="Guidance"/>
    <w:basedOn w:val="Normal"/>
    <w:rsid w:val="00EE5A73"/>
    <w:rPr>
      <w:i/>
      <w:color w:val="0000FF"/>
    </w:rPr>
  </w:style>
  <w:style w:type="paragraph" w:styleId="BalloonText">
    <w:name w:val="Balloon Text"/>
    <w:basedOn w:val="Normal"/>
    <w:link w:val="BalloonTextChar"/>
    <w:rsid w:val="00EE5A73"/>
    <w:pPr>
      <w:spacing w:after="0"/>
    </w:pPr>
    <w:rPr>
      <w:rFonts w:ascii="Segoe UI" w:hAnsi="Segoe UI" w:cs="Segoe UI"/>
      <w:sz w:val="18"/>
      <w:szCs w:val="18"/>
    </w:rPr>
  </w:style>
  <w:style w:type="character" w:customStyle="1" w:styleId="BalloonTextChar">
    <w:name w:val="Balloon Text Char"/>
    <w:link w:val="BalloonText"/>
    <w:rsid w:val="00EE5A73"/>
    <w:rPr>
      <w:rFonts w:ascii="Segoe UI" w:eastAsia="Times New Roman" w:hAnsi="Segoe UI" w:cs="Segoe UI"/>
      <w:sz w:val="18"/>
      <w:szCs w:val="18"/>
      <w:lang w:val="en-GB" w:eastAsia="en-US" w:bidi="ar-SA"/>
    </w:rPr>
  </w:style>
  <w:style w:type="table" w:styleId="TableGrid">
    <w:name w:val="Table Grid"/>
    <w:basedOn w:val="TableNormal"/>
    <w:rsid w:val="00EE5A73"/>
    <w:rPr>
      <w:rFonts w:eastAsia="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EE5A73"/>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EE5A73"/>
    <w:rPr>
      <w:color w:val="954F72"/>
      <w:u w:val="single"/>
    </w:rPr>
  </w:style>
  <w:style w:type="character" w:customStyle="1" w:styleId="THChar">
    <w:name w:val="TH Char"/>
    <w:link w:val="TH"/>
    <w:qFormat/>
    <w:locked/>
    <w:rsid w:val="00ED52C7"/>
    <w:rPr>
      <w:rFonts w:ascii="Arial" w:eastAsia="Times New Roman" w:hAnsi="Arial"/>
      <w:b/>
      <w:lang w:val="en-GB" w:eastAsia="en-US" w:bidi="ar-SA"/>
    </w:rPr>
  </w:style>
  <w:style w:type="character" w:customStyle="1" w:styleId="TALChar">
    <w:name w:val="TAL Char"/>
    <w:link w:val="TAL"/>
    <w:qFormat/>
    <w:locked/>
    <w:rsid w:val="00ED52C7"/>
    <w:rPr>
      <w:rFonts w:ascii="Arial" w:eastAsia="Times New Roman" w:hAnsi="Arial"/>
      <w:sz w:val="18"/>
      <w:lang w:val="en-GB" w:eastAsia="en-US" w:bidi="ar-SA"/>
    </w:rPr>
  </w:style>
  <w:style w:type="character" w:customStyle="1" w:styleId="TAHChar">
    <w:name w:val="TAH Char"/>
    <w:link w:val="TAH"/>
    <w:qFormat/>
    <w:locked/>
    <w:rsid w:val="00ED52C7"/>
    <w:rPr>
      <w:rFonts w:ascii="Arial" w:eastAsia="Times New Roman" w:hAnsi="Arial"/>
      <w:b/>
      <w:sz w:val="18"/>
      <w:lang w:val="en-GB" w:eastAsia="en-US" w:bidi="ar-SA"/>
    </w:rPr>
  </w:style>
  <w:style w:type="character" w:customStyle="1" w:styleId="TFChar">
    <w:name w:val="TF Char"/>
    <w:link w:val="TF"/>
    <w:qFormat/>
    <w:rsid w:val="00ED52C7"/>
    <w:rPr>
      <w:rFonts w:ascii="Arial" w:eastAsia="Times New Roman" w:hAnsi="Arial"/>
      <w:b/>
      <w:lang w:val="en-GB" w:eastAsia="en-US" w:bidi="ar-SA"/>
    </w:rPr>
  </w:style>
  <w:style w:type="character" w:customStyle="1" w:styleId="TACChar">
    <w:name w:val="TAC Char"/>
    <w:link w:val="TAC"/>
    <w:qFormat/>
    <w:rsid w:val="00ED52C7"/>
    <w:rPr>
      <w:rFonts w:ascii="Arial" w:eastAsia="Times New Roman" w:hAnsi="Arial"/>
      <w:sz w:val="18"/>
      <w:lang w:val="en-GB" w:eastAsia="en-US" w:bidi="ar-SA"/>
    </w:rPr>
  </w:style>
  <w:style w:type="character" w:styleId="CommentReference">
    <w:name w:val="annotation reference"/>
    <w:rsid w:val="00ED52C7"/>
    <w:rPr>
      <w:sz w:val="16"/>
      <w:szCs w:val="16"/>
    </w:rPr>
  </w:style>
  <w:style w:type="paragraph" w:styleId="CommentText">
    <w:name w:val="annotation text"/>
    <w:basedOn w:val="Normal"/>
    <w:link w:val="CommentTextChar"/>
    <w:rsid w:val="00ED52C7"/>
  </w:style>
  <w:style w:type="character" w:customStyle="1" w:styleId="CommentTextChar">
    <w:name w:val="Comment Text Char"/>
    <w:link w:val="CommentText"/>
    <w:rsid w:val="00ED52C7"/>
    <w:rPr>
      <w:lang w:eastAsia="en-US"/>
    </w:rPr>
  </w:style>
  <w:style w:type="character" w:customStyle="1" w:styleId="Heading3Char">
    <w:name w:val="Heading 3 Char"/>
    <w:link w:val="Heading3"/>
    <w:rsid w:val="00ED52C7"/>
    <w:rPr>
      <w:rFonts w:ascii="Arial" w:eastAsia="Times New Roman" w:hAnsi="Arial"/>
      <w:sz w:val="28"/>
      <w:lang w:val="en-GB" w:eastAsia="en-US" w:bidi="ar-SA"/>
    </w:rPr>
  </w:style>
  <w:style w:type="character" w:customStyle="1" w:styleId="TANChar">
    <w:name w:val="TAN Char"/>
    <w:link w:val="TAN"/>
    <w:qFormat/>
    <w:rsid w:val="00CE6E20"/>
    <w:rPr>
      <w:rFonts w:ascii="Arial" w:eastAsia="Times New Roman" w:hAnsi="Arial"/>
      <w:sz w:val="18"/>
      <w:lang w:val="en-GB" w:eastAsia="en-US" w:bidi="ar-SA"/>
    </w:rPr>
  </w:style>
  <w:style w:type="character" w:customStyle="1" w:styleId="B1Char">
    <w:name w:val="B1 Char"/>
    <w:link w:val="B1"/>
    <w:qFormat/>
    <w:rsid w:val="00BC6199"/>
    <w:rPr>
      <w:rFonts w:eastAsia="Times New Roman"/>
      <w:lang w:val="en-GB" w:eastAsia="en-US" w:bidi="ar-SA"/>
    </w:rPr>
  </w:style>
  <w:style w:type="character" w:customStyle="1" w:styleId="Heading2Char">
    <w:name w:val="Heading 2 Char"/>
    <w:link w:val="Heading2"/>
    <w:rsid w:val="00034FC9"/>
    <w:rPr>
      <w:rFonts w:ascii="Arial" w:eastAsia="Times New Roman" w:hAnsi="Arial"/>
      <w:sz w:val="32"/>
      <w:lang w:val="en-GB" w:eastAsia="en-US" w:bidi="ar-SA"/>
    </w:rPr>
  </w:style>
  <w:style w:type="character" w:customStyle="1" w:styleId="TAHCar">
    <w:name w:val="TAH Car"/>
    <w:rsid w:val="00034FC9"/>
    <w:rPr>
      <w:rFonts w:ascii="Arial" w:hAnsi="Arial"/>
      <w:b/>
      <w:sz w:val="18"/>
      <w:lang w:eastAsia="en-US"/>
    </w:rPr>
  </w:style>
  <w:style w:type="paragraph" w:styleId="Revision">
    <w:name w:val="Revision"/>
    <w:hidden/>
    <w:uiPriority w:val="99"/>
    <w:semiHidden/>
    <w:rsid w:val="001F091D"/>
    <w:pPr>
      <w:widowControl w:val="0"/>
      <w:adjustRightInd w:val="0"/>
      <w:spacing w:line="360" w:lineRule="atLeast"/>
      <w:jc w:val="both"/>
      <w:textAlignment w:val="baseline"/>
    </w:pPr>
    <w:rPr>
      <w:rFonts w:eastAsia="Times New Roman"/>
      <w:lang w:val="en-GB" w:eastAsia="en-US" w:bidi="ar-SA"/>
    </w:rPr>
  </w:style>
  <w:style w:type="character" w:customStyle="1" w:styleId="EWChar">
    <w:name w:val="EW Char"/>
    <w:link w:val="EW"/>
    <w:qFormat/>
    <w:locked/>
    <w:rsid w:val="0099705C"/>
    <w:rPr>
      <w:rFonts w:eastAsia="Times New Roman"/>
      <w:lang w:val="en-GB" w:eastAsia="en-US" w:bidi="ar-SA"/>
    </w:rPr>
  </w:style>
  <w:style w:type="character" w:customStyle="1" w:styleId="EditorsNoteChar">
    <w:name w:val="Editor's Note Char"/>
    <w:aliases w:val="EN Char"/>
    <w:link w:val="EditorsNote"/>
    <w:rsid w:val="002F5516"/>
    <w:rPr>
      <w:rFonts w:eastAsia="Times New Roman"/>
      <w:color w:val="FF0000"/>
      <w:lang w:val="en-GB" w:eastAsia="en-US" w:bidi="ar-SA"/>
    </w:rPr>
  </w:style>
  <w:style w:type="character" w:customStyle="1" w:styleId="EXCar">
    <w:name w:val="EX Car"/>
    <w:link w:val="EX"/>
    <w:qFormat/>
    <w:rsid w:val="002F5516"/>
    <w:rPr>
      <w:rFonts w:eastAsia="Times New Roman"/>
      <w:lang w:val="en-GB" w:eastAsia="en-US" w:bidi="ar-SA"/>
    </w:rPr>
  </w:style>
  <w:style w:type="character" w:customStyle="1" w:styleId="PLChar">
    <w:name w:val="PL Char"/>
    <w:link w:val="PL"/>
    <w:qFormat/>
    <w:rsid w:val="002B63AD"/>
    <w:rPr>
      <w:rFonts w:ascii="Courier New" w:eastAsia="Times New Roman" w:hAnsi="Courier New"/>
      <w:noProof/>
      <w:sz w:val="16"/>
      <w:lang w:val="en-GB" w:eastAsia="en-US" w:bidi="ar-SA"/>
    </w:rPr>
  </w:style>
  <w:style w:type="character" w:customStyle="1" w:styleId="B2Char">
    <w:name w:val="B2 Char"/>
    <w:link w:val="B2"/>
    <w:qFormat/>
    <w:rsid w:val="00E96831"/>
    <w:rPr>
      <w:rFonts w:eastAsia="Times New Roman"/>
      <w:lang w:val="en-GB" w:eastAsia="en-US" w:bidi="ar-SA"/>
    </w:rPr>
  </w:style>
  <w:style w:type="paragraph" w:styleId="Index2">
    <w:name w:val="index 2"/>
    <w:basedOn w:val="Index1"/>
    <w:rsid w:val="00266FF3"/>
    <w:pPr>
      <w:ind w:left="284"/>
    </w:pPr>
  </w:style>
  <w:style w:type="paragraph" w:styleId="Index1">
    <w:name w:val="index 1"/>
    <w:basedOn w:val="Normal"/>
    <w:rsid w:val="00266FF3"/>
    <w:pPr>
      <w:keepLines/>
      <w:spacing w:after="0"/>
    </w:pPr>
  </w:style>
  <w:style w:type="paragraph" w:styleId="ListNumber2">
    <w:name w:val="List Number 2"/>
    <w:basedOn w:val="ListNumber"/>
    <w:rsid w:val="00266FF3"/>
    <w:pPr>
      <w:ind w:left="851"/>
    </w:pPr>
  </w:style>
  <w:style w:type="character" w:styleId="FootnoteReference">
    <w:name w:val="footnote reference"/>
    <w:rsid w:val="00266FF3"/>
    <w:rPr>
      <w:b/>
      <w:position w:val="6"/>
      <w:sz w:val="16"/>
    </w:rPr>
  </w:style>
  <w:style w:type="paragraph" w:styleId="FootnoteText">
    <w:name w:val="footnote text"/>
    <w:basedOn w:val="Normal"/>
    <w:link w:val="FootnoteTextChar"/>
    <w:rsid w:val="00266FF3"/>
    <w:pPr>
      <w:keepLines/>
      <w:spacing w:after="0"/>
      <w:ind w:left="454" w:hanging="454"/>
    </w:pPr>
    <w:rPr>
      <w:sz w:val="16"/>
    </w:rPr>
  </w:style>
  <w:style w:type="character" w:customStyle="1" w:styleId="FootnoteTextChar">
    <w:name w:val="Footnote Text Char"/>
    <w:basedOn w:val="DefaultParagraphFont"/>
    <w:link w:val="FootnoteText"/>
    <w:rsid w:val="00266FF3"/>
    <w:rPr>
      <w:rFonts w:eastAsia="Times New Roman"/>
      <w:sz w:val="16"/>
      <w:lang w:val="en-GB" w:eastAsia="en-US" w:bidi="ar-SA"/>
    </w:rPr>
  </w:style>
  <w:style w:type="paragraph" w:styleId="ListBullet2">
    <w:name w:val="List Bullet 2"/>
    <w:basedOn w:val="ListBullet"/>
    <w:rsid w:val="00266FF3"/>
    <w:pPr>
      <w:ind w:left="851"/>
    </w:pPr>
  </w:style>
  <w:style w:type="paragraph" w:styleId="ListBullet3">
    <w:name w:val="List Bullet 3"/>
    <w:basedOn w:val="ListBullet2"/>
    <w:rsid w:val="00266FF3"/>
    <w:pPr>
      <w:ind w:left="1135"/>
    </w:pPr>
  </w:style>
  <w:style w:type="paragraph" w:styleId="ListNumber">
    <w:name w:val="List Number"/>
    <w:basedOn w:val="List"/>
    <w:rsid w:val="00266FF3"/>
  </w:style>
  <w:style w:type="paragraph" w:styleId="List2">
    <w:name w:val="List 2"/>
    <w:basedOn w:val="List"/>
    <w:rsid w:val="00266FF3"/>
    <w:pPr>
      <w:ind w:left="851"/>
    </w:pPr>
  </w:style>
  <w:style w:type="paragraph" w:styleId="List3">
    <w:name w:val="List 3"/>
    <w:basedOn w:val="List2"/>
    <w:rsid w:val="00266FF3"/>
    <w:pPr>
      <w:ind w:left="1135"/>
    </w:pPr>
  </w:style>
  <w:style w:type="paragraph" w:styleId="List4">
    <w:name w:val="List 4"/>
    <w:basedOn w:val="List3"/>
    <w:rsid w:val="00266FF3"/>
    <w:pPr>
      <w:ind w:left="1418"/>
    </w:pPr>
  </w:style>
  <w:style w:type="paragraph" w:styleId="List5">
    <w:name w:val="List 5"/>
    <w:basedOn w:val="List4"/>
    <w:rsid w:val="00266FF3"/>
    <w:pPr>
      <w:ind w:left="1702"/>
    </w:pPr>
  </w:style>
  <w:style w:type="paragraph" w:styleId="List">
    <w:name w:val="List"/>
    <w:basedOn w:val="Normal"/>
    <w:rsid w:val="00266FF3"/>
    <w:pPr>
      <w:ind w:left="568" w:hanging="284"/>
    </w:pPr>
  </w:style>
  <w:style w:type="paragraph" w:styleId="ListBullet">
    <w:name w:val="List Bullet"/>
    <w:basedOn w:val="List"/>
    <w:rsid w:val="00266FF3"/>
  </w:style>
  <w:style w:type="paragraph" w:styleId="ListBullet4">
    <w:name w:val="List Bullet 4"/>
    <w:basedOn w:val="ListBullet3"/>
    <w:rsid w:val="00266FF3"/>
    <w:pPr>
      <w:ind w:left="1418"/>
    </w:pPr>
  </w:style>
  <w:style w:type="paragraph" w:styleId="ListBullet5">
    <w:name w:val="List Bullet 5"/>
    <w:basedOn w:val="ListBullet4"/>
    <w:rsid w:val="00266FF3"/>
    <w:pPr>
      <w:ind w:left="1702"/>
    </w:pPr>
  </w:style>
  <w:style w:type="paragraph" w:customStyle="1" w:styleId="CRCoverPage">
    <w:name w:val="CR Cover Page"/>
    <w:rsid w:val="00266FF3"/>
    <w:pPr>
      <w:spacing w:after="120"/>
    </w:pPr>
    <w:rPr>
      <w:rFonts w:ascii="Arial" w:eastAsia="Times New Roman" w:hAnsi="Arial"/>
      <w:lang w:val="en-GB" w:eastAsia="en-US" w:bidi="ar-SA"/>
    </w:rPr>
  </w:style>
  <w:style w:type="paragraph" w:customStyle="1" w:styleId="tdoc-header">
    <w:name w:val="tdoc-header"/>
    <w:rsid w:val="00266FF3"/>
    <w:rPr>
      <w:rFonts w:ascii="Arial" w:eastAsia="Times New Roman" w:hAnsi="Arial"/>
      <w:noProof/>
      <w:sz w:val="24"/>
      <w:lang w:val="en-GB" w:eastAsia="en-US" w:bidi="ar-SA"/>
    </w:rPr>
  </w:style>
  <w:style w:type="paragraph" w:styleId="CommentSubject">
    <w:name w:val="annotation subject"/>
    <w:basedOn w:val="CommentText"/>
    <w:next w:val="CommentText"/>
    <w:link w:val="CommentSubjectChar"/>
    <w:rsid w:val="00266FF3"/>
    <w:rPr>
      <w:b/>
      <w:bCs/>
    </w:rPr>
  </w:style>
  <w:style w:type="character" w:customStyle="1" w:styleId="CommentSubjectChar">
    <w:name w:val="Comment Subject Char"/>
    <w:basedOn w:val="CommentTextChar"/>
    <w:link w:val="CommentSubject"/>
    <w:rsid w:val="00266FF3"/>
    <w:rPr>
      <w:rFonts w:eastAsia="Times New Roman"/>
      <w:b/>
      <w:bCs/>
      <w:lang w:val="en-GB" w:eastAsia="en-US" w:bidi="ar-SA"/>
    </w:rPr>
  </w:style>
  <w:style w:type="paragraph" w:styleId="DocumentMap">
    <w:name w:val="Document Map"/>
    <w:basedOn w:val="Normal"/>
    <w:link w:val="DocumentMapChar"/>
    <w:rsid w:val="00266FF3"/>
    <w:pPr>
      <w:shd w:val="clear" w:color="auto" w:fill="000080"/>
    </w:pPr>
    <w:rPr>
      <w:rFonts w:ascii="Tahoma" w:hAnsi="Tahoma" w:cs="Tahoma"/>
    </w:rPr>
  </w:style>
  <w:style w:type="character" w:customStyle="1" w:styleId="DocumentMapChar">
    <w:name w:val="Document Map Char"/>
    <w:basedOn w:val="DefaultParagraphFont"/>
    <w:link w:val="DocumentMap"/>
    <w:rsid w:val="00266FF3"/>
    <w:rPr>
      <w:rFonts w:ascii="Tahoma" w:eastAsia="Times New Roman" w:hAnsi="Tahoma" w:cs="Tahoma"/>
      <w:shd w:val="clear" w:color="auto" w:fill="000080"/>
      <w:lang w:val="en-GB" w:eastAsia="en-US" w:bidi="ar-SA"/>
    </w:rPr>
  </w:style>
  <w:style w:type="character" w:customStyle="1" w:styleId="NOChar">
    <w:name w:val="NO Char"/>
    <w:link w:val="NO"/>
    <w:rsid w:val="00266FF3"/>
    <w:rPr>
      <w:rFonts w:eastAsia="Times New Roman"/>
      <w:lang w:val="en-GB" w:eastAsia="en-US" w:bidi="ar-SA"/>
    </w:rPr>
  </w:style>
  <w:style w:type="character" w:customStyle="1" w:styleId="Heading1Char">
    <w:name w:val="Heading 1 Char"/>
    <w:link w:val="Heading1"/>
    <w:rsid w:val="00266FF3"/>
    <w:rPr>
      <w:rFonts w:ascii="Arial" w:eastAsia="Times New Roman" w:hAnsi="Arial"/>
      <w:sz w:val="36"/>
      <w:lang w:val="en-GB" w:eastAsia="en-US" w:bidi="ar-SA"/>
    </w:rPr>
  </w:style>
  <w:style w:type="character" w:customStyle="1" w:styleId="Heading8Char">
    <w:name w:val="Heading 8 Char"/>
    <w:link w:val="Heading8"/>
    <w:rsid w:val="00266FF3"/>
    <w:rPr>
      <w:rFonts w:ascii="Arial" w:eastAsia="Times New Roman" w:hAnsi="Arial"/>
      <w:sz w:val="36"/>
      <w:lang w:val="en-GB" w:eastAsia="en-US" w:bidi="ar-SA"/>
    </w:rPr>
  </w:style>
  <w:style w:type="character" w:customStyle="1" w:styleId="NOZchn">
    <w:name w:val="NO Zchn"/>
    <w:qFormat/>
    <w:rsid w:val="007F6F2D"/>
    <w:rPr>
      <w:rFonts w:ascii="Times New Roman" w:hAnsi="Times New Roman"/>
      <w:lang w:val="en-GB" w:eastAsia="en-US"/>
    </w:rPr>
  </w:style>
  <w:style w:type="character" w:customStyle="1" w:styleId="UnresolvedMention2">
    <w:name w:val="Unresolved Mention2"/>
    <w:uiPriority w:val="99"/>
    <w:semiHidden/>
    <w:unhideWhenUsed/>
    <w:rsid w:val="00826182"/>
    <w:rPr>
      <w:color w:val="605E5C"/>
      <w:shd w:val="clear" w:color="auto" w:fill="E1DFDD"/>
    </w:rPr>
  </w:style>
  <w:style w:type="character" w:customStyle="1" w:styleId="UnresolvedMention">
    <w:name w:val="Unresolved Mention"/>
    <w:uiPriority w:val="99"/>
    <w:semiHidden/>
    <w:unhideWhenUsed/>
    <w:rsid w:val="00EE5A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337491">
      <w:bodyDiv w:val="1"/>
      <w:marLeft w:val="0"/>
      <w:marRight w:val="0"/>
      <w:marTop w:val="0"/>
      <w:marBottom w:val="0"/>
      <w:divBdr>
        <w:top w:val="none" w:sz="0" w:space="0" w:color="auto"/>
        <w:left w:val="none" w:sz="0" w:space="0" w:color="auto"/>
        <w:bottom w:val="none" w:sz="0" w:space="0" w:color="auto"/>
        <w:right w:val="none" w:sz="0" w:space="0" w:color="auto"/>
      </w:divBdr>
    </w:div>
    <w:div w:id="676470245">
      <w:bodyDiv w:val="1"/>
      <w:marLeft w:val="0"/>
      <w:marRight w:val="0"/>
      <w:marTop w:val="0"/>
      <w:marBottom w:val="0"/>
      <w:divBdr>
        <w:top w:val="none" w:sz="0" w:space="0" w:color="auto"/>
        <w:left w:val="none" w:sz="0" w:space="0" w:color="auto"/>
        <w:bottom w:val="none" w:sz="0" w:space="0" w:color="auto"/>
        <w:right w:val="none" w:sz="0" w:space="0" w:color="auto"/>
      </w:divBdr>
    </w:div>
    <w:div w:id="85704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hyperlink" Target="https://www.3gpp.org/ftp/tsg_ct/WG1_mm-cc-sm_ex-CN1/TSGC1_131e/Docs/C1-214502.zip" TargetMode="External"/><Relationship Id="rId39" Type="http://schemas.openxmlformats.org/officeDocument/2006/relationships/hyperlink" Target="https://www.3gpp.org/ftp/tsg_ct/WG1_mm-cc-sm_ex-CN1/TSGC1_133e-bis/Docs/C1-220727.zip" TargetMode="External"/><Relationship Id="rId21" Type="http://schemas.openxmlformats.org/officeDocument/2006/relationships/image" Target="media/image8.emf"/><Relationship Id="rId34" Type="http://schemas.openxmlformats.org/officeDocument/2006/relationships/hyperlink" Target="https://www.3gpp.org/ftp/tsg_ct/WG1_mm-cc-sm_ex-CN1/TSGC1_132e/Docs/C1-216089.zip" TargetMode="External"/><Relationship Id="rId42" Type="http://schemas.openxmlformats.org/officeDocument/2006/relationships/hyperlink" Target="https://www.3gpp.org/ftp/tsg_ct/WG1_mm-cc-sm_ex-CN1/TSGC1_133e-bis/Docs/C1-220732.zip" TargetMode="External"/><Relationship Id="rId47" Type="http://schemas.openxmlformats.org/officeDocument/2006/relationships/hyperlink" Target="https://www.3gpp.org/ftp/tsg_ct/WG1_mm-cc-sm_ex-CN1/TSGC1_134e/Docs/C1-221598.zip" TargetMode="External"/><Relationship Id="rId50" Type="http://schemas.openxmlformats.org/officeDocument/2006/relationships/hyperlink" Target="https://www.3gpp.org/ftp/tsg_ct/WG1_mm-cc-sm_ex-CN1/TSGC1_134e/Docs/C1-221812.zip" TargetMode="External"/><Relationship Id="rId55"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hyperlink" Target="https://www.3gpp.org/ftp/tsg_ct/WG1_mm-cc-sm_ex-CN1/TSGC1_131e/Docs/C1-214505.zip" TargetMode="External"/><Relationship Id="rId11" Type="http://schemas.openxmlformats.org/officeDocument/2006/relationships/image" Target="media/image3.emf"/><Relationship Id="rId24" Type="http://schemas.openxmlformats.org/officeDocument/2006/relationships/package" Target="embeddings/Microsoft_Visio_Drawing4.vsdx"/><Relationship Id="rId32" Type="http://schemas.openxmlformats.org/officeDocument/2006/relationships/hyperlink" Target="https://www.3gpp.org/ftp/tsg_ct/WG1_mm-cc-sm_ex-CN1/TSGC1_131e/Docs/C1-215059.zip" TargetMode="External"/><Relationship Id="rId37" Type="http://schemas.openxmlformats.org/officeDocument/2006/relationships/hyperlink" Target="https://www.3gpp.org/ftp/tsg_ct/WG1_mm-cc-sm_ex-CN1/TSGC1_133e/Docs/C1-217366.zip" TargetMode="External"/><Relationship Id="rId40" Type="http://schemas.openxmlformats.org/officeDocument/2006/relationships/hyperlink" Target="https://www.3gpp.org/ftp/tsg_ct/WG1_mm-cc-sm_ex-CN1/TSGC1_133e-bis/Docs/C1-220729.zip" TargetMode="External"/><Relationship Id="rId45" Type="http://schemas.openxmlformats.org/officeDocument/2006/relationships/hyperlink" Target="https://www.3gpp.org/ftp/tsg_ct/WG1_mm-cc-sm_ex-CN1/TSGC1_133e-bis/Docs/C1-220736.zip" TargetMode="External"/><Relationship Id="rId53" Type="http://schemas.openxmlformats.org/officeDocument/2006/relationships/hyperlink" Target="https://www.3gpp.org/ftp/tsg_ct/WG1_mm-cc-sm_ex-CN1/TSGC1_134e/Docs/C1-222094.zip" TargetMode="Externa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yperlink" Target="https://www.3gpp.org/ftp/tsg_ct/WG1_mm-cc-sm_ex-CN1/TSGC1_131e/Docs/C1-214503.zip" TargetMode="External"/><Relationship Id="rId30" Type="http://schemas.openxmlformats.org/officeDocument/2006/relationships/hyperlink" Target="https://www.3gpp.org/ftp/tsg_ct/WG1_mm-cc-sm_ex-CN1/TSGC1_131e/Docs/C1-214506.zip" TargetMode="External"/><Relationship Id="rId35" Type="http://schemas.openxmlformats.org/officeDocument/2006/relationships/hyperlink" Target="https://www.3gpp.org/ftp/tsg_ct/WG1_mm-cc-sm_ex-CN1/TSGC1_133e/Docs/C1-217109zip" TargetMode="External"/><Relationship Id="rId43" Type="http://schemas.openxmlformats.org/officeDocument/2006/relationships/hyperlink" Target="https://www.3gpp.org/ftp/tsg_ct/WG1_mm-cc-sm_ex-CN1/TSGC1_133e-bis/Docs/C1-220733.zip" TargetMode="External"/><Relationship Id="rId48" Type="http://schemas.openxmlformats.org/officeDocument/2006/relationships/hyperlink" Target="https://www.3gpp.org/ftp/tsg_ct/WG1_mm-cc-sm_ex-CN1/TSGC1_134e/Docs/C1-221619.zip" TargetMode="External"/><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https://www.3gpp.org/ftp/tsg_ct/WG1_mm-cc-sm_ex-CN1/TSGC1_134e/Docs/C1-221830.zip" TargetMode="Externa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0.zip" TargetMode="External"/><Relationship Id="rId33" Type="http://schemas.openxmlformats.org/officeDocument/2006/relationships/hyperlink" Target="https://www.3gpp.org/ftp/tsg_ct/WG1_mm-cc-sm_ex-CN1/TSGC1_131e/Docs/C1-215176.zip" TargetMode="External"/><Relationship Id="rId38" Type="http://schemas.openxmlformats.org/officeDocument/2006/relationships/hyperlink" Target="https://www.3gpp.org/ftp/tsg_ct/WG1_mm-cc-sm_ex-CN1/TSGC1_133e-bis/Docs/C1-220725.zip" TargetMode="External"/><Relationship Id="rId46" Type="http://schemas.openxmlformats.org/officeDocument/2006/relationships/hyperlink" Target="https://www.3gpp.org/ftp/tsg_ct/WG1_mm-cc-sm_ex-CN1/TSGC1_133e-bis/Docs/C1-220838.zip" TargetMode="External"/><Relationship Id="rId20" Type="http://schemas.openxmlformats.org/officeDocument/2006/relationships/oleObject" Target="embeddings/Microsoft_Visio_2003-2010_Drawing1.vsd"/><Relationship Id="rId41" Type="http://schemas.openxmlformats.org/officeDocument/2006/relationships/hyperlink" Target="https://www.3gpp.org/ftp/tsg_ct/WG1_mm-cc-sm_ex-CN1/TSGC1_133e-bis/Docs/C1-220730.zip" TargetMode="External"/><Relationship Id="rId54" Type="http://schemas.openxmlformats.org/officeDocument/2006/relationships/hyperlink" Target="https://www.3gpp.org/ftp/tsg_ct/WG1_mm-cc-sm_ex-CN1/TSGC1_134e/Docs/C1-222099.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4.zip" TargetMode="External"/><Relationship Id="rId36" Type="http://schemas.openxmlformats.org/officeDocument/2006/relationships/hyperlink" Target="https://www.3gpp.org/ftp/tsg_ct/WG1_mm-cc-sm_ex-CN1/TSGC1_133e/Docs/C1-21C1-217151.zip" TargetMode="External"/><Relationship Id="rId49" Type="http://schemas.openxmlformats.org/officeDocument/2006/relationships/hyperlink" Target="https://www.3gpp.org/ftp/tsg_ct/WG1_mm-cc-sm_ex-CN1/TSGC1_134e/Docs/C1-221622.zip" TargetMode="External"/><Relationship Id="rId57" Type="http://schemas.openxmlformats.org/officeDocument/2006/relationships/fontTable" Target="fontTable.xml"/><Relationship Id="rId10" Type="http://schemas.openxmlformats.org/officeDocument/2006/relationships/image" Target="media/image2.png"/><Relationship Id="rId31" Type="http://schemas.openxmlformats.org/officeDocument/2006/relationships/hyperlink" Target="https://www.3gpp.org/ftp/tsg_ct/WG1_mm-cc-sm_ex-CN1/TSGC1_131e/Docs/C1-214593.zip" TargetMode="External"/><Relationship Id="rId44" Type="http://schemas.openxmlformats.org/officeDocument/2006/relationships/hyperlink" Target="https://www.3gpp.org/ftp/tsg_ct/WG1_mm-cc-sm_ex-CN1/TSGC1_133e-bis/Docs/C1-220735.zip" TargetMode="External"/><Relationship Id="rId52" Type="http://schemas.openxmlformats.org/officeDocument/2006/relationships/hyperlink" Target="https://www.3gpp.org/ftp/tsg_ct/WG1_mm-cc-sm_ex-CN1/TSGC1_134e/Docs/C1-22204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5C8A7-3E13-4D69-BFA4-227CDFD2A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119</Pages>
  <Words>35417</Words>
  <Characters>201883</Characters>
  <Application>Microsoft Office Word</Application>
  <DocSecurity>0</DocSecurity>
  <Lines>1682</Lines>
  <Paragraphs>473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236827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56</cp:revision>
  <cp:lastPrinted>2019-02-25T14:05:00Z</cp:lastPrinted>
  <dcterms:created xsi:type="dcterms:W3CDTF">2022-01-28T04:35:00Z</dcterms:created>
  <dcterms:modified xsi:type="dcterms:W3CDTF">2022-03-01T07:15:00Z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1614850854</vt:lpwstr>
  </property>
</Properties>
</file>