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6B1E1F47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877D84" w:rsidRPr="00877D84">
        <w:rPr>
          <w:b/>
          <w:noProof/>
          <w:sz w:val="24"/>
        </w:rPr>
        <w:t>C1-212284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45E2FDE0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  <w:r w:rsidR="00945662">
        <w:rPr>
          <w:rFonts w:ascii="Arial" w:hAnsi="Arial" w:cs="Arial"/>
          <w:b/>
          <w:bCs/>
        </w:rPr>
        <w:t>, Qualcomm Incorporated, Nokia, Nokia Shanghai Bell</w:t>
      </w:r>
      <w:r w:rsidR="004707B4">
        <w:rPr>
          <w:rFonts w:ascii="Arial" w:hAnsi="Arial" w:cs="Arial"/>
          <w:b/>
          <w:bCs/>
        </w:rPr>
        <w:t>, OPPO, Apple</w:t>
      </w:r>
      <w:r w:rsidR="00F715CA">
        <w:rPr>
          <w:rFonts w:ascii="Arial" w:hAnsi="Arial" w:cs="Arial"/>
          <w:b/>
          <w:bCs/>
        </w:rPr>
        <w:t>, InterDigital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1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0EB8FBFC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2" w:author="Ericsson User, R01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3463E014" w14:textId="77777777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1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D6F94" w14:textId="77777777" w:rsidR="00B047D1" w:rsidRDefault="00B047D1">
      <w:r>
        <w:separator/>
      </w:r>
    </w:p>
  </w:endnote>
  <w:endnote w:type="continuationSeparator" w:id="0">
    <w:p w14:paraId="31A6EFA5" w14:textId="77777777" w:rsidR="00B047D1" w:rsidRDefault="00B0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3AEB1" w14:textId="77777777" w:rsidR="00B047D1" w:rsidRDefault="00B047D1">
      <w:r>
        <w:separator/>
      </w:r>
    </w:p>
  </w:footnote>
  <w:footnote w:type="continuationSeparator" w:id="0">
    <w:p w14:paraId="36E47163" w14:textId="77777777" w:rsidR="00B047D1" w:rsidRDefault="00B0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47F2A0C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9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D449550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9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93086"/>
    <w:rsid w:val="00BA19ED"/>
    <w:rsid w:val="00BA4B8D"/>
    <w:rsid w:val="00BB1593"/>
    <w:rsid w:val="00BC0631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6C00"/>
    <w:rsid w:val="00D449C4"/>
    <w:rsid w:val="00D533B8"/>
    <w:rsid w:val="00D55EA1"/>
    <w:rsid w:val="00D57972"/>
    <w:rsid w:val="00D62193"/>
    <w:rsid w:val="00D675A9"/>
    <w:rsid w:val="00D713CC"/>
    <w:rsid w:val="00D735EA"/>
    <w:rsid w:val="00D738D6"/>
    <w:rsid w:val="00D755EB"/>
    <w:rsid w:val="00D76048"/>
    <w:rsid w:val="00D76D1E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653B8"/>
    <w:rsid w:val="00F715CA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1978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4</cp:revision>
  <cp:lastPrinted>2019-02-25T14:05:00Z</cp:lastPrinted>
  <dcterms:created xsi:type="dcterms:W3CDTF">2021-04-12T08:19:00Z</dcterms:created>
  <dcterms:modified xsi:type="dcterms:W3CDTF">2021-04-12T08:20:00Z</dcterms:modified>
</cp:coreProperties>
</file>