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047CB7">
        <w:rPr>
          <w:b/>
          <w:noProof/>
          <w:sz w:val="24"/>
        </w:rPr>
        <w:t>1514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B08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B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C3B08" w:rsidRPr="008C3B08">
        <w:rPr>
          <w:rFonts w:ascii="Arial" w:eastAsia="Batang" w:hAnsi="Arial" w:cs="Arial"/>
          <w:b/>
          <w:lang w:eastAsia="zh-CN"/>
        </w:rPr>
        <w:t>CT aspects of Enhanced application layer support for V2X services</w:t>
      </w:r>
    </w:p>
    <w:p w:rsidR="008C3B08" w:rsidRPr="006E5DD5" w:rsidRDefault="008C3B08" w:rsidP="008C3B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D4B79">
        <w:rPr>
          <w:rFonts w:ascii="Arial" w:eastAsia="Batang" w:hAnsi="Arial"/>
          <w:b/>
          <w:lang w:eastAsia="zh-CN"/>
        </w:rPr>
        <w:t>greement</w:t>
      </w:r>
      <w:r w:rsidRPr="006E5DD5">
        <w:rPr>
          <w:rFonts w:ascii="Arial" w:eastAsia="Batang" w:hAnsi="Arial"/>
          <w:b/>
          <w:lang w:eastAsia="zh-CN"/>
        </w:rPr>
        <w:t>l</w:t>
      </w:r>
    </w:p>
    <w:p w:rsidR="008C3B08" w:rsidRPr="006E5DD5" w:rsidRDefault="008C3B08" w:rsidP="008C3B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:rsidR="008C3B08" w:rsidRDefault="008C3B08" w:rsidP="008C3B08">
      <w:pPr>
        <w:pStyle w:val="Heading2"/>
        <w:tabs>
          <w:tab w:val="left" w:pos="2552"/>
        </w:tabs>
      </w:pPr>
      <w:r>
        <w:t>Unique identifier: TBD</w:t>
      </w:r>
    </w:p>
    <w:p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:rsidTr="003C2DA1">
        <w:tc>
          <w:tcPr>
            <w:tcW w:w="10314" w:type="dxa"/>
            <w:gridSpan w:val="4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:rsidTr="003C2DA1">
        <w:tc>
          <w:tcPr>
            <w:tcW w:w="1242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:rsidTr="003C2DA1">
        <w:tc>
          <w:tcPr>
            <w:tcW w:w="1242" w:type="dxa"/>
          </w:tcPr>
          <w:p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:rsidR="008C3B08" w:rsidRPr="00E33A9B" w:rsidRDefault="008C3B08" w:rsidP="008C3B08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:rsidTr="003C2DA1">
        <w:tc>
          <w:tcPr>
            <w:tcW w:w="9606" w:type="dxa"/>
            <w:gridSpan w:val="3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:rsidTr="003C2DA1">
        <w:tc>
          <w:tcPr>
            <w:tcW w:w="1101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:rsidTr="003C2DA1">
        <w:tc>
          <w:tcPr>
            <w:tcW w:w="1101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:rsidR="006A4240" w:rsidRDefault="006A4240" w:rsidP="006A4240">
      <w:pPr>
        <w:pStyle w:val="Heading2"/>
      </w:pPr>
      <w:r>
        <w:lastRenderedPageBreak/>
        <w:t>3</w:t>
      </w:r>
      <w:r>
        <w:tab/>
        <w:t>Justification</w:t>
      </w:r>
    </w:p>
    <w:p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:rsidR="006A4240" w:rsidRDefault="006A4240" w:rsidP="006A4240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:rsidR="006A4240" w:rsidRDefault="006A4240" w:rsidP="006A4240">
      <w:pPr>
        <w:pStyle w:val="Heading2"/>
      </w:pPr>
      <w:r>
        <w:t>4</w:t>
      </w:r>
      <w:r>
        <w:tab/>
        <w:t>Objective</w:t>
      </w:r>
    </w:p>
    <w:p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V1-AE</w:t>
      </w:r>
      <w:r>
        <w:t>;</w:t>
      </w:r>
    </w:p>
    <w:p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SEAL-Uu and SEAL-PC5</w:t>
      </w:r>
      <w:r>
        <w:t>;</w:t>
      </w:r>
    </w:p>
    <w:p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VAE-E</w:t>
      </w:r>
      <w:r w:rsidR="006A4240">
        <w:rPr>
          <w:lang w:eastAsia="ko-KR"/>
        </w:rPr>
        <w:t>;</w:t>
      </w:r>
    </w:p>
    <w:p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lastRenderedPageBreak/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:rsidR="006A4240" w:rsidRDefault="006A4240" w:rsidP="006A4240">
      <w:pPr>
        <w:spacing w:after="0"/>
        <w:ind w:left="1134"/>
      </w:pPr>
      <w:r>
        <w:t>Herrero Veron, Christian (Huawei)</w:t>
      </w:r>
    </w:p>
    <w:p w:rsidR="006A4240" w:rsidRDefault="006A4240" w:rsidP="006A4240">
      <w:pPr>
        <w:spacing w:after="0"/>
        <w:ind w:left="1134"/>
      </w:pPr>
      <w:r>
        <w:t>Christian.Herrero at huawei.com</w:t>
      </w:r>
    </w:p>
    <w:p w:rsidR="006A4240" w:rsidRDefault="006A4240" w:rsidP="006A4240">
      <w:pPr>
        <w:spacing w:after="0"/>
        <w:ind w:left="1134"/>
      </w:pPr>
    </w:p>
    <w:p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:rsidR="006A4240" w:rsidRDefault="006A4240" w:rsidP="006A4240">
      <w:pPr>
        <w:spacing w:after="0"/>
        <w:ind w:left="1134"/>
      </w:pPr>
      <w:r>
        <w:t>CT1</w:t>
      </w:r>
    </w:p>
    <w:p w:rsidR="006A4240" w:rsidRPr="00557B2E" w:rsidRDefault="006A4240" w:rsidP="006A4240">
      <w:pPr>
        <w:spacing w:after="0"/>
        <w:ind w:left="1134" w:right="-96"/>
      </w:pPr>
    </w:p>
    <w:p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:rsidR="006A4240" w:rsidRDefault="006A4240" w:rsidP="006A4240">
      <w:pPr>
        <w:spacing w:after="0"/>
        <w:ind w:left="1134"/>
      </w:pPr>
    </w:p>
    <w:p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:rsidTr="00CA530E">
        <w:trPr>
          <w:jc w:val="center"/>
        </w:trPr>
        <w:tc>
          <w:tcPr>
            <w:tcW w:w="0" w:type="auto"/>
            <w:shd w:val="clear" w:color="auto" w:fill="E0E0E0"/>
          </w:tcPr>
          <w:p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:rsidTr="00671FFF">
        <w:trPr>
          <w:jc w:val="center"/>
        </w:trPr>
        <w:tc>
          <w:tcPr>
            <w:tcW w:w="0" w:type="auto"/>
            <w:shd w:val="clear" w:color="auto" w:fill="auto"/>
          </w:tcPr>
          <w:p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:rsidTr="00671FFF">
        <w:trPr>
          <w:jc w:val="center"/>
        </w:trPr>
        <w:tc>
          <w:tcPr>
            <w:tcW w:w="0" w:type="auto"/>
            <w:shd w:val="clear" w:color="auto" w:fill="auto"/>
          </w:tcPr>
          <w:p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047CB7">
            <w:pPr>
              <w:pStyle w:val="TAL"/>
            </w:pPr>
            <w:bookmarkStart w:id="0" w:name="_GoBack"/>
            <w:bookmarkEnd w:id="0"/>
            <w:r>
              <w:t>Samsung</w:t>
            </w:r>
          </w:p>
        </w:tc>
      </w:tr>
    </w:tbl>
    <w:p w:rsidR="006A4240" w:rsidRDefault="006A4240" w:rsidP="006A4240"/>
    <w:p w:rsidR="006A4240" w:rsidRPr="00641ED8" w:rsidRDefault="006A4240" w:rsidP="006A4240"/>
    <w:p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268" w:rsidRDefault="000A0268">
      <w:r>
        <w:separator/>
      </w:r>
    </w:p>
  </w:endnote>
  <w:endnote w:type="continuationSeparator" w:id="0">
    <w:p w:rsidR="000A0268" w:rsidRDefault="000A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268" w:rsidRDefault="000A0268">
      <w:r>
        <w:separator/>
      </w:r>
    </w:p>
  </w:footnote>
  <w:footnote w:type="continuationSeparator" w:id="0">
    <w:p w:rsidR="000A0268" w:rsidRDefault="000A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715E3"/>
    <w:rsid w:val="00173998"/>
    <w:rsid w:val="00174617"/>
    <w:rsid w:val="001759A7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5ED03-A0A6-4BBA-BF1D-7C4A01B3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Huawei_CHV_4</cp:lastModifiedBy>
  <cp:revision>3</cp:revision>
  <cp:lastPrinted>2000-02-29T10:31:00Z</cp:lastPrinted>
  <dcterms:created xsi:type="dcterms:W3CDTF">2021-03-04T15:20:00Z</dcterms:created>
  <dcterms:modified xsi:type="dcterms:W3CDTF">2021-03-04T15:21:00Z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1614850854</vt:lpwstr>
  </property>
</Properties>
</file>