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1BA8F" w14:textId="2195D12F" w:rsidR="0001237F" w:rsidRPr="00C16BAF" w:rsidRDefault="0001237F" w:rsidP="0001237F">
      <w:pPr>
        <w:rPr>
          <w:rFonts w:ascii="Arial" w:hAnsi="Arial"/>
          <w:b/>
          <w:i/>
          <w:noProof/>
          <w:sz w:val="24"/>
        </w:rPr>
      </w:pPr>
      <w:bookmarkStart w:id="0" w:name="_Hlk63857347"/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27</w:t>
      </w:r>
    </w:p>
    <w:p w14:paraId="0D3EC663" w14:textId="77777777" w:rsidR="0001237F" w:rsidRDefault="0001237F" w:rsidP="000123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3C4D6D8D" w14:textId="77777777" w:rsidR="0001237F" w:rsidRDefault="0001237F" w:rsidP="0001237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1708CCC" w14:textId="77777777" w:rsidR="0001237F" w:rsidRDefault="0001237F" w:rsidP="0001237F">
      <w:pPr>
        <w:rPr>
          <w:rFonts w:ascii="Arial" w:hAnsi="Arial" w:cs="Arial"/>
          <w:b/>
          <w:bCs/>
        </w:rPr>
      </w:pPr>
    </w:p>
    <w:p w14:paraId="75259152" w14:textId="05758AC0" w:rsidR="005F7A54" w:rsidRPr="0001237F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808080" w:themeColor="background1" w:themeShade="80"/>
          <w:sz w:val="24"/>
        </w:rPr>
      </w:pPr>
      <w:r w:rsidRPr="0001237F">
        <w:rPr>
          <w:rFonts w:eastAsia="Arial Unicode MS" w:cs="Arial"/>
          <w:bCs/>
          <w:color w:val="808080" w:themeColor="background1" w:themeShade="80"/>
          <w:sz w:val="24"/>
        </w:rPr>
        <w:t>3GPP TSG-SA WG2#142E e-meeting</w:t>
      </w:r>
      <w:r w:rsidRPr="0001237F">
        <w:rPr>
          <w:rFonts w:eastAsia="Arial Unicode MS" w:cs="Arial"/>
          <w:bCs/>
          <w:color w:val="808080" w:themeColor="background1" w:themeShade="80"/>
          <w:sz w:val="24"/>
        </w:rPr>
        <w:tab/>
      </w:r>
      <w:r w:rsidR="00FC02E6" w:rsidRPr="0001237F">
        <w:rPr>
          <w:rFonts w:eastAsia="Arial Unicode MS" w:cs="Arial"/>
          <w:bCs/>
          <w:color w:val="808080" w:themeColor="background1" w:themeShade="80"/>
          <w:sz w:val="24"/>
        </w:rPr>
        <w:t>S2-</w:t>
      </w:r>
      <w:r w:rsidR="005C0655" w:rsidRPr="0001237F">
        <w:rPr>
          <w:rFonts w:eastAsia="Arial Unicode MS" w:cs="Arial"/>
          <w:bCs/>
          <w:color w:val="808080" w:themeColor="background1" w:themeShade="80"/>
          <w:sz w:val="24"/>
        </w:rPr>
        <w:t>2009345</w:t>
      </w:r>
    </w:p>
    <w:p w14:paraId="78441D54" w14:textId="77777777" w:rsidR="00071681" w:rsidRPr="0001237F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808080" w:themeColor="background1" w:themeShade="80"/>
          <w:sz w:val="24"/>
        </w:rPr>
      </w:pPr>
      <w:r w:rsidRPr="0001237F">
        <w:rPr>
          <w:rFonts w:eastAsia="Arial Unicode MS" w:cs="Arial"/>
          <w:bCs/>
          <w:color w:val="808080" w:themeColor="background1" w:themeShade="80"/>
          <w:sz w:val="24"/>
        </w:rPr>
        <w:t>Elbonia, 16 – 20 November 2020</w:t>
      </w:r>
      <w:r w:rsidRPr="0001237F">
        <w:rPr>
          <w:rFonts w:eastAsia="Arial Unicode MS" w:cs="Arial"/>
          <w:bCs/>
          <w:color w:val="808080" w:themeColor="background1" w:themeShade="80"/>
        </w:rPr>
        <w:tab/>
        <w:t>(was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9588B9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>Reply LS on early UE capability retrieval for eMTC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554B9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3" w:name="_Hlk53558379"/>
      <w:r w:rsidR="00E22941" w:rsidRPr="001C2D54">
        <w:rPr>
          <w:rFonts w:ascii="Arial" w:hAnsi="Arial" w:cs="Arial"/>
          <w:b/>
          <w:sz w:val="22"/>
          <w:szCs w:val="22"/>
        </w:rPr>
        <w:t>early UE capability retrieval for eMTC</w:t>
      </w:r>
      <w:bookmarkEnd w:id="3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BF4ECC" w:rsidRPr="00BF4ECC">
        <w:rPr>
          <w:rFonts w:ascii="Arial" w:hAnsi="Arial" w:cs="Arial"/>
          <w:b/>
          <w:bCs/>
          <w:sz w:val="22"/>
          <w:szCs w:val="22"/>
        </w:rPr>
        <w:t>S2-2008336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3BA0A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  <w:r w:rsidR="00571E5B">
        <w:rPr>
          <w:rFonts w:ascii="Arial" w:hAnsi="Arial" w:cs="Arial"/>
          <w:b/>
          <w:bCs/>
          <w:sz w:val="22"/>
          <w:szCs w:val="22"/>
        </w:rPr>
        <w:t xml:space="preserve"> / Rel-17</w:t>
      </w:r>
    </w:p>
    <w:bookmarkEnd w:id="4"/>
    <w:bookmarkEnd w:id="5"/>
    <w:bookmarkEnd w:id="6"/>
    <w:p w14:paraId="529D2B3A" w14:textId="25A3F8B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571E5B">
        <w:rPr>
          <w:rFonts w:ascii="Arial" w:hAnsi="Arial" w:cs="Arial"/>
          <w:b/>
          <w:sz w:val="22"/>
          <w:szCs w:val="22"/>
        </w:rPr>
        <w:t xml:space="preserve">TEI17 / </w:t>
      </w:r>
      <w:r w:rsidR="00E22941" w:rsidRPr="00581B02">
        <w:rPr>
          <w:rFonts w:ascii="Arial" w:hAnsi="Arial" w:cs="Arial"/>
          <w:b/>
          <w:sz w:val="22"/>
          <w:szCs w:val="22"/>
        </w:rPr>
        <w:t>5G CIoT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61D6AF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502F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7"/>
    <w:bookmarkEnd w:id="8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Pr="0001237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1237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01237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22941" w:rsidRPr="0001237F">
        <w:rPr>
          <w:rFonts w:ascii="Arial" w:hAnsi="Arial" w:cs="Arial"/>
          <w:b/>
          <w:bCs/>
          <w:sz w:val="22"/>
          <w:szCs w:val="22"/>
          <w:lang w:val="fr-FR"/>
        </w:rPr>
        <w:t>Miguel Griot</w:t>
      </w:r>
    </w:p>
    <w:p w14:paraId="18877236" w14:textId="4C41C462" w:rsidR="00B97703" w:rsidRPr="0001237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1237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22941" w:rsidRPr="0001237F">
        <w:rPr>
          <w:rFonts w:ascii="Arial" w:hAnsi="Arial" w:cs="Arial"/>
          <w:b/>
          <w:bCs/>
          <w:sz w:val="22"/>
          <w:szCs w:val="22"/>
          <w:lang w:val="fr-FR"/>
        </w:rPr>
        <w:t>mgriot</w:t>
      </w:r>
      <w:r w:rsidR="00061333" w:rsidRPr="0001237F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CB752D" w:rsidRPr="0001237F">
        <w:rPr>
          <w:rFonts w:ascii="Arial" w:hAnsi="Arial" w:cs="Arial"/>
          <w:b/>
          <w:bCs/>
          <w:sz w:val="22"/>
          <w:szCs w:val="22"/>
          <w:lang w:val="fr-FR"/>
        </w:rPr>
        <w:t>qti.qualcomm</w:t>
      </w:r>
      <w:r w:rsidR="00061333" w:rsidRPr="0001237F">
        <w:rPr>
          <w:rFonts w:ascii="Arial" w:hAnsi="Arial" w:cs="Arial"/>
          <w:b/>
          <w:bCs/>
          <w:sz w:val="22"/>
          <w:szCs w:val="22"/>
          <w:lang w:val="fr-FR"/>
        </w:rPr>
        <w:t>.com</w:t>
      </w:r>
      <w:r w:rsidR="00061333" w:rsidRPr="0001237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1F353CF6" w14:textId="77777777" w:rsidR="00B97703" w:rsidRPr="0001237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1237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CC00D89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F37710">
        <w:rPr>
          <w:rFonts w:ascii="Arial" w:hAnsi="Arial" w:cs="Arial"/>
          <w:bCs/>
        </w:rPr>
        <w:t xml:space="preserve"> 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0773035B" w:rsidR="00D25515" w:rsidRDefault="00D25515" w:rsidP="00993331">
      <w:r>
        <w:t>SA2 thanks RAN2 for their Reply LS</w:t>
      </w:r>
      <w:r w:rsidR="00BC78A3">
        <w:t xml:space="preserve">. SA2 has agreed to </w:t>
      </w:r>
      <w:r w:rsidR="009C5BE5">
        <w:t xml:space="preserve">not </w:t>
      </w:r>
      <w:r w:rsidR="00BC78A3">
        <w:t xml:space="preserve">proceed with system architecture aspects for </w:t>
      </w:r>
      <w:r w:rsidR="002A41A6" w:rsidRPr="002A41A6">
        <w:t>early UE capability retrieval for eMTC</w:t>
      </w:r>
      <w:r w:rsidR="002A41A6">
        <w:t xml:space="preserve"> in Rel-16</w:t>
      </w:r>
      <w:r w:rsidR="0013502F">
        <w:t>, neither for EPC nor for 5GC</w:t>
      </w:r>
      <w:r w:rsidR="002A41A6">
        <w:t>.</w:t>
      </w:r>
      <w:r w:rsidR="00F6127D">
        <w:t xml:space="preserve"> However, </w:t>
      </w:r>
      <w:r w:rsidR="00A54674">
        <w:t xml:space="preserve">SA2 </w:t>
      </w:r>
      <w:r w:rsidR="00F37710">
        <w:t xml:space="preserve">should be able to examine </w:t>
      </w:r>
      <w:r w:rsidR="00A54674">
        <w:t>the feature in Rel-17 timeframe</w:t>
      </w:r>
      <w:r w:rsidR="00F37710">
        <w:t xml:space="preserve"> again if RAN2 agrees to proceed with the feature in </w:t>
      </w:r>
      <w:r w:rsidR="0013502F">
        <w:t>that</w:t>
      </w:r>
      <w:r w:rsidR="00F37710">
        <w:t xml:space="preserve"> release</w:t>
      </w:r>
      <w:r w:rsidR="00A54674">
        <w:t>.</w:t>
      </w:r>
      <w:r w:rsidR="00C76F46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62546D75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BA7916F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526544">
        <w:rPr>
          <w:rFonts w:ascii="Arial" w:hAnsi="Arial" w:cs="Arial"/>
          <w:bCs/>
        </w:rPr>
        <w:t>3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50740" w14:textId="77777777" w:rsidR="00EA45BF" w:rsidRDefault="00EA45BF">
      <w:pPr>
        <w:spacing w:after="0"/>
      </w:pPr>
      <w:r>
        <w:separator/>
      </w:r>
    </w:p>
  </w:endnote>
  <w:endnote w:type="continuationSeparator" w:id="0">
    <w:p w14:paraId="219F9D2A" w14:textId="77777777" w:rsidR="00EA45BF" w:rsidRDefault="00EA4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F9E36" w14:textId="77777777" w:rsidR="00EA45BF" w:rsidRDefault="00EA45BF">
      <w:pPr>
        <w:spacing w:after="0"/>
      </w:pPr>
      <w:r>
        <w:separator/>
      </w:r>
    </w:p>
  </w:footnote>
  <w:footnote w:type="continuationSeparator" w:id="0">
    <w:p w14:paraId="6E2541E7" w14:textId="77777777" w:rsidR="00EA45BF" w:rsidRDefault="00EA4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37F"/>
    <w:rsid w:val="0001543E"/>
    <w:rsid w:val="00017F23"/>
    <w:rsid w:val="000352E6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3502F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230D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A51D0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655"/>
    <w:rsid w:val="005F43B8"/>
    <w:rsid w:val="005F7A54"/>
    <w:rsid w:val="0062790C"/>
    <w:rsid w:val="00635B03"/>
    <w:rsid w:val="00660B2A"/>
    <w:rsid w:val="00661DF1"/>
    <w:rsid w:val="006A0B0A"/>
    <w:rsid w:val="006B3ABE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C68D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C5BE5"/>
    <w:rsid w:val="009D7E22"/>
    <w:rsid w:val="009E4EF0"/>
    <w:rsid w:val="00A01538"/>
    <w:rsid w:val="00A14299"/>
    <w:rsid w:val="00A36534"/>
    <w:rsid w:val="00A54674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7703"/>
    <w:rsid w:val="00BC78A3"/>
    <w:rsid w:val="00BE0D3E"/>
    <w:rsid w:val="00BF4ECC"/>
    <w:rsid w:val="00BF691D"/>
    <w:rsid w:val="00C0315F"/>
    <w:rsid w:val="00C21B60"/>
    <w:rsid w:val="00C3121B"/>
    <w:rsid w:val="00C46222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A45BF"/>
    <w:rsid w:val="00EC241A"/>
    <w:rsid w:val="00EC7F43"/>
    <w:rsid w:val="00EE16FB"/>
    <w:rsid w:val="00EE6C5D"/>
    <w:rsid w:val="00EF4E71"/>
    <w:rsid w:val="00F32239"/>
    <w:rsid w:val="00F37710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CB9638-D66F-47AB-A906-A3FD02D18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 Firmin</cp:lastModifiedBy>
  <cp:revision>4</cp:revision>
  <cp:lastPrinted>2002-04-23T14:10:00Z</cp:lastPrinted>
  <dcterms:created xsi:type="dcterms:W3CDTF">2020-11-16T17:50:00Z</dcterms:created>
  <dcterms:modified xsi:type="dcterms:W3CDTF">2021-02-10T13:28:00Z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