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6AFC6248" w:rsidR="00A74A54" w:rsidRPr="00A77C2F" w:rsidRDefault="009D4F04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reply to SA2 on PLMN Selection 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325DEC7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EA2A77">
              <w:rPr>
                <w:lang w:eastAsia="ja-JP"/>
              </w:rPr>
              <w:t>2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4-01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A4BC3CA" w:rsidR="00096622" w:rsidRPr="00A77C2F" w:rsidRDefault="00AB0D9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01/04/2020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D342467" w:rsidR="00096622" w:rsidRPr="00A77C2F" w:rsidRDefault="00AB0D93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E137F17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9657F5">
              <w:rPr>
                <w:rFonts w:eastAsia="MS Mincho"/>
                <w:lang w:eastAsia="ja-JP"/>
              </w:rPr>
              <w:t>12_</w:t>
            </w:r>
            <w:r w:rsidR="00BC0F72">
              <w:rPr>
                <w:rFonts w:eastAsia="MS Mincho"/>
                <w:lang w:eastAsia="ja-JP"/>
              </w:rPr>
              <w:t>115r3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3-31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B7DACD7" w:rsidR="0058060A" w:rsidRPr="00A77C2F" w:rsidRDefault="00AB0D9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31/03/2020</w:t>
                </w:r>
              </w:p>
            </w:sdtContent>
          </w:sdt>
        </w:tc>
        <w:tc>
          <w:tcPr>
            <w:tcW w:w="3008" w:type="dxa"/>
          </w:tcPr>
          <w:p w14:paraId="2E9352E3" w14:textId="47F40767" w:rsidR="0058060A" w:rsidRPr="00A77C2F" w:rsidRDefault="006D2F58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Kathleen Leach, Sprint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3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9C02D7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4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0D02C97E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  <w:r w:rsidR="000D4833">
              <w:rPr>
                <w:rFonts w:eastAsia="MS Mincho"/>
                <w:lang w:eastAsia="ja-JP"/>
              </w:rPr>
              <w:t>, CT1, SA1</w:t>
            </w:r>
          </w:p>
          <w:p w14:paraId="07DB7ABE" w14:textId="31BB962D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CC: </w:t>
            </w:r>
            <w:bookmarkStart w:id="0" w:name="_GoBack"/>
            <w:bookmarkEnd w:id="0"/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5A327C96" w14:textId="1D3D50F8" w:rsidR="00E21E51" w:rsidRDefault="00A77C2F" w:rsidP="009657F5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937C30">
        <w:rPr>
          <w:lang w:eastAsia="en-US" w:bidi="bn-BD"/>
        </w:rPr>
        <w:t>thanks</w:t>
      </w:r>
      <w:r w:rsidRPr="00A77C2F">
        <w:rPr>
          <w:lang w:eastAsia="en-US" w:bidi="bn-BD"/>
        </w:rPr>
        <w:t xml:space="preserve"> 3GPP SA</w:t>
      </w:r>
      <w:r w:rsidR="00937C30">
        <w:rPr>
          <w:lang w:eastAsia="en-US" w:bidi="bn-BD"/>
        </w:rPr>
        <w:t xml:space="preserve"> WG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</w:t>
      </w:r>
      <w:r w:rsidR="00937C30">
        <w:rPr>
          <w:lang w:eastAsia="en-US" w:bidi="bn-BD"/>
        </w:rPr>
        <w:t xml:space="preserve">for their </w:t>
      </w:r>
      <w:r w:rsidR="00E21E51">
        <w:rPr>
          <w:lang w:eastAsia="en-US" w:bidi="bn-BD"/>
        </w:rPr>
        <w:t>LS</w:t>
      </w:r>
      <w:r w:rsidR="00937C30">
        <w:rPr>
          <w:lang w:eastAsia="en-US" w:bidi="bn-BD"/>
        </w:rPr>
        <w:t xml:space="preserve"> </w:t>
      </w:r>
      <w:r w:rsidR="00937C30" w:rsidRPr="00937C30">
        <w:rPr>
          <w:lang w:eastAsia="en-US" w:bidi="bn-BD"/>
        </w:rPr>
        <w:t>“</w:t>
      </w:r>
      <w:r w:rsidR="009657F5" w:rsidRPr="009657F5">
        <w:rPr>
          <w:lang w:eastAsia="en-US" w:bidi="bn-BD"/>
        </w:rPr>
        <w:t>LS on GSMA NG.116 Attribute Area of service and impact on PLMN selection</w:t>
      </w:r>
      <w:r w:rsidR="00C67397">
        <w:rPr>
          <w:lang w:eastAsia="en-US" w:bidi="bn-BD"/>
        </w:rPr>
        <w:t>”</w:t>
      </w:r>
      <w:r w:rsidR="009657F5">
        <w:rPr>
          <w:lang w:eastAsia="en-US" w:bidi="bn-BD"/>
        </w:rPr>
        <w:t>.</w:t>
      </w:r>
    </w:p>
    <w:p w14:paraId="306F3114" w14:textId="566590D6" w:rsidR="009D4F04" w:rsidRDefault="002B1219" w:rsidP="006D2F58">
      <w:pPr>
        <w:pStyle w:val="NormalParagraph"/>
        <w:jc w:val="both"/>
      </w:pPr>
      <w:r>
        <w:t>At this time</w:t>
      </w:r>
      <w:r w:rsidR="00336354" w:rsidRPr="00336354">
        <w:t xml:space="preserve">, GSMA </w:t>
      </w:r>
      <w:r w:rsidR="00057E34">
        <w:t xml:space="preserve">5GJA </w:t>
      </w:r>
      <w:r w:rsidR="00336354" w:rsidRPr="00336354">
        <w:t xml:space="preserve">thinks the existing mechanisms are sufficient </w:t>
      </w:r>
      <w:r w:rsidR="009D4F04">
        <w:t xml:space="preserve">while </w:t>
      </w:r>
      <w:r w:rsidR="00C02127">
        <w:t>GSMA</w:t>
      </w:r>
      <w:r w:rsidR="009D4F04">
        <w:t xml:space="preserve"> continue</w:t>
      </w:r>
      <w:r w:rsidR="00C02127">
        <w:t>s</w:t>
      </w:r>
      <w:r w:rsidR="009D4F04">
        <w:t xml:space="preserve"> to study </w:t>
      </w:r>
      <w:r w:rsidR="0093556B">
        <w:t xml:space="preserve">5GS roaming </w:t>
      </w:r>
      <w:r w:rsidR="009D4F04">
        <w:t>scenarios</w:t>
      </w:r>
      <w:r w:rsidR="00F545EF">
        <w:t xml:space="preserve"> (</w:t>
      </w:r>
      <w:r w:rsidR="00C02127">
        <w:t xml:space="preserve">including </w:t>
      </w:r>
      <w:r w:rsidR="00F545EF">
        <w:t xml:space="preserve">the </w:t>
      </w:r>
      <w:r w:rsidR="00C02127">
        <w:t>Network Slicing aspects</w:t>
      </w:r>
      <w:r w:rsidR="00F545EF">
        <w:t>)</w:t>
      </w:r>
      <w:r w:rsidR="009D4F04">
        <w:t xml:space="preserve"> for </w:t>
      </w:r>
      <w:r w:rsidR="00C02127">
        <w:t xml:space="preserve">the identification of </w:t>
      </w:r>
      <w:r w:rsidR="009D4F04">
        <w:t>any additional impacts.  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3316738D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</w:t>
      </w:r>
      <w:r w:rsidR="00D029E0">
        <w:rPr>
          <w:lang w:eastAsia="en-US" w:bidi="bn-BD"/>
        </w:rPr>
        <w:t>, SA1, and CT1</w:t>
      </w:r>
      <w:r w:rsidRPr="00742DCC">
        <w:rPr>
          <w:lang w:eastAsia="en-US" w:bidi="bn-BD"/>
        </w:rPr>
        <w:t xml:space="preserve"> to take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43F66DD1" w:rsidR="00F95480" w:rsidRPr="00A77C2F" w:rsidRDefault="00F95480" w:rsidP="00F95480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13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23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– 26</w:t>
      </w:r>
      <w:r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DFA89" w14:textId="77777777" w:rsidR="009C02D7" w:rsidRDefault="009C02D7">
      <w:r>
        <w:separator/>
      </w:r>
    </w:p>
    <w:p w14:paraId="70F10C1E" w14:textId="77777777" w:rsidR="009C02D7" w:rsidRDefault="009C02D7"/>
    <w:p w14:paraId="6A6ADD7F" w14:textId="77777777" w:rsidR="009C02D7" w:rsidRDefault="009C02D7"/>
    <w:p w14:paraId="20C0420E" w14:textId="77777777" w:rsidR="009C02D7" w:rsidRDefault="009C02D7"/>
    <w:p w14:paraId="0AB2E2AA" w14:textId="77777777" w:rsidR="009C02D7" w:rsidRDefault="009C02D7"/>
    <w:p w14:paraId="0BAE437E" w14:textId="77777777" w:rsidR="009C02D7" w:rsidRDefault="009C02D7"/>
    <w:p w14:paraId="375FE0F0" w14:textId="77777777" w:rsidR="009C02D7" w:rsidRDefault="009C02D7"/>
    <w:p w14:paraId="74451872" w14:textId="77777777" w:rsidR="009C02D7" w:rsidRDefault="009C02D7"/>
    <w:p w14:paraId="19C7D5A3" w14:textId="77777777" w:rsidR="009C02D7" w:rsidRDefault="009C02D7"/>
  </w:endnote>
  <w:endnote w:type="continuationSeparator" w:id="0">
    <w:p w14:paraId="2CD8A5F9" w14:textId="77777777" w:rsidR="009C02D7" w:rsidRDefault="009C02D7">
      <w:r>
        <w:continuationSeparator/>
      </w:r>
    </w:p>
    <w:p w14:paraId="0E64092B" w14:textId="77777777" w:rsidR="009C02D7" w:rsidRDefault="009C02D7"/>
    <w:p w14:paraId="2EC06394" w14:textId="77777777" w:rsidR="009C02D7" w:rsidRDefault="009C02D7"/>
    <w:p w14:paraId="25B8FE02" w14:textId="77777777" w:rsidR="009C02D7" w:rsidRDefault="009C02D7"/>
    <w:p w14:paraId="44F55304" w14:textId="77777777" w:rsidR="009C02D7" w:rsidRDefault="009C02D7"/>
    <w:p w14:paraId="127E9473" w14:textId="77777777" w:rsidR="009C02D7" w:rsidRDefault="009C02D7"/>
    <w:p w14:paraId="1D11CB02" w14:textId="77777777" w:rsidR="009C02D7" w:rsidRDefault="009C02D7"/>
    <w:p w14:paraId="4EA5CD4A" w14:textId="77777777" w:rsidR="009C02D7" w:rsidRDefault="009C02D7"/>
    <w:p w14:paraId="49C16740" w14:textId="77777777" w:rsidR="009C02D7" w:rsidRDefault="009C0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73E0E" w14:textId="77777777" w:rsidR="009C02D7" w:rsidRDefault="009C02D7">
      <w:r>
        <w:separator/>
      </w:r>
    </w:p>
    <w:p w14:paraId="367471CF" w14:textId="77777777" w:rsidR="009C02D7" w:rsidRDefault="009C02D7"/>
    <w:p w14:paraId="2C3EF10F" w14:textId="77777777" w:rsidR="009C02D7" w:rsidRDefault="009C02D7"/>
    <w:p w14:paraId="05B2A4A5" w14:textId="77777777" w:rsidR="009C02D7" w:rsidRDefault="009C02D7"/>
    <w:p w14:paraId="3162F967" w14:textId="77777777" w:rsidR="009C02D7" w:rsidRDefault="009C02D7"/>
    <w:p w14:paraId="3D06A562" w14:textId="77777777" w:rsidR="009C02D7" w:rsidRDefault="009C02D7"/>
    <w:p w14:paraId="43036696" w14:textId="77777777" w:rsidR="009C02D7" w:rsidRDefault="009C02D7"/>
    <w:p w14:paraId="748354FE" w14:textId="77777777" w:rsidR="009C02D7" w:rsidRDefault="009C02D7"/>
    <w:p w14:paraId="6D607F91" w14:textId="77777777" w:rsidR="009C02D7" w:rsidRDefault="009C02D7"/>
  </w:footnote>
  <w:footnote w:type="continuationSeparator" w:id="0">
    <w:p w14:paraId="7E8FCB3D" w14:textId="77777777" w:rsidR="009C02D7" w:rsidRDefault="009C02D7">
      <w:r>
        <w:continuationSeparator/>
      </w:r>
    </w:p>
    <w:p w14:paraId="6D74E948" w14:textId="77777777" w:rsidR="009C02D7" w:rsidRDefault="009C02D7"/>
    <w:p w14:paraId="39264E64" w14:textId="77777777" w:rsidR="009C02D7" w:rsidRDefault="009C02D7"/>
    <w:p w14:paraId="0D9A2713" w14:textId="77777777" w:rsidR="009C02D7" w:rsidRDefault="009C02D7"/>
    <w:p w14:paraId="6DD9C816" w14:textId="77777777" w:rsidR="009C02D7" w:rsidRDefault="009C02D7"/>
    <w:p w14:paraId="56DDD912" w14:textId="77777777" w:rsidR="009C02D7" w:rsidRDefault="009C02D7"/>
    <w:p w14:paraId="17DD62BB" w14:textId="77777777" w:rsidR="009C02D7" w:rsidRDefault="009C02D7"/>
    <w:p w14:paraId="23215596" w14:textId="77777777" w:rsidR="009C02D7" w:rsidRDefault="009C02D7"/>
    <w:p w14:paraId="50DD1111" w14:textId="77777777" w:rsidR="009C02D7" w:rsidRDefault="009C02D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5694"/>
    <w:rsid w:val="0005647E"/>
    <w:rsid w:val="00057E34"/>
    <w:rsid w:val="00063282"/>
    <w:rsid w:val="00063E5A"/>
    <w:rsid w:val="00066533"/>
    <w:rsid w:val="00066559"/>
    <w:rsid w:val="000715C8"/>
    <w:rsid w:val="00072292"/>
    <w:rsid w:val="00072B4A"/>
    <w:rsid w:val="000741FE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D4833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66A50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A2F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5A14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1219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36354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3892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58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556B"/>
    <w:rsid w:val="00937C30"/>
    <w:rsid w:val="009411B2"/>
    <w:rsid w:val="00945596"/>
    <w:rsid w:val="00946ED4"/>
    <w:rsid w:val="009527C3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2D7"/>
    <w:rsid w:val="009C079D"/>
    <w:rsid w:val="009C0E4B"/>
    <w:rsid w:val="009C6384"/>
    <w:rsid w:val="009D2B94"/>
    <w:rsid w:val="009D4F0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AE3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357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1BDB"/>
    <w:rsid w:val="00A94959"/>
    <w:rsid w:val="00A954F3"/>
    <w:rsid w:val="00A9737B"/>
    <w:rsid w:val="00AA1CEC"/>
    <w:rsid w:val="00AA3642"/>
    <w:rsid w:val="00AB0C15"/>
    <w:rsid w:val="00AB0D93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20A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0F72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2127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595C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825E1"/>
    <w:rsid w:val="00E83938"/>
    <w:rsid w:val="00E84171"/>
    <w:rsid w:val="00E86DB0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5EF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1603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068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ari.melander@telekom.d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0D5B35"/>
    <w:rsid w:val="00122675"/>
    <w:rsid w:val="0013461E"/>
    <w:rsid w:val="00176C97"/>
    <w:rsid w:val="001B7BB1"/>
    <w:rsid w:val="00206CB8"/>
    <w:rsid w:val="002244F2"/>
    <w:rsid w:val="002469C5"/>
    <w:rsid w:val="002B4553"/>
    <w:rsid w:val="002F1875"/>
    <w:rsid w:val="00314D9C"/>
    <w:rsid w:val="00316F1A"/>
    <w:rsid w:val="00341C23"/>
    <w:rsid w:val="00344855"/>
    <w:rsid w:val="00353F2A"/>
    <w:rsid w:val="003547FB"/>
    <w:rsid w:val="00355305"/>
    <w:rsid w:val="003B4386"/>
    <w:rsid w:val="003C2702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03213"/>
    <w:rsid w:val="00A250B0"/>
    <w:rsid w:val="00AC37C4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B6312F1CBF5449CB0D62B63F238D6" ma:contentTypeVersion="13" ma:contentTypeDescription="Create a new document." ma:contentTypeScope="" ma:versionID="e4c93cb91271689455223ad3d6e34ec6">
  <xsd:schema xmlns:xsd="http://www.w3.org/2001/XMLSchema" xmlns:xs="http://www.w3.org/2001/XMLSchema" xmlns:p="http://schemas.microsoft.com/office/2006/metadata/properties" xmlns:ns3="687fde28-bf59-4a54-b998-f3ae2373b755" xmlns:ns4="f646558e-845a-4df0-814a-f8d789623ec2" targetNamespace="http://schemas.microsoft.com/office/2006/metadata/properties" ma:root="true" ma:fieldsID="9c6ef7cba7e0e353107759e71ca66ce5" ns3:_="" ns4:_="">
    <xsd:import namespace="687fde28-bf59-4a54-b998-f3ae2373b755"/>
    <xsd:import namespace="f646558e-845a-4df0-814a-f8d789623e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fde28-bf59-4a54-b998-f3ae2373b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6558e-845a-4df0-814a-f8d789623ec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30ECBD-34C8-4240-9601-168EAEF0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fde28-bf59-4a54-b998-f3ae2373b755"/>
    <ds:schemaRef ds:uri="f646558e-845a-4df0-814a-f8d789623e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7F15C24-C32B-4BD8-B000-EB8BEF90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3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on PLMN Selection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1231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on PLMN Selection</dc:title>
  <dc:creator>Dalluege, Stefan, Vodafone DE</dc:creator>
  <cp:lastModifiedBy>Wayne Cutler</cp:lastModifiedBy>
  <cp:revision>5</cp:revision>
  <cp:lastPrinted>2006-09-14T07:39:00Z</cp:lastPrinted>
  <dcterms:created xsi:type="dcterms:W3CDTF">2020-04-01T18:26:00Z</dcterms:created>
  <dcterms:modified xsi:type="dcterms:W3CDTF">2020-04-01T18:38:00Z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0x010100483B6312F1CBF5449CB0D62B63F238D6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d94a5483-df23-47de-8f6f-5860ddce04ef</vt:lpwstr>
  </property>
</Properties>
</file>