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A13835" w:rsidRDefault="005F17DC" w:rsidP="003B6158">
      <w:pPr>
        <w:pStyle w:val="CRCoverPage"/>
        <w:tabs>
          <w:tab w:val="right" w:pos="9639"/>
        </w:tabs>
        <w:spacing w:after="0"/>
        <w:jc w:val="both"/>
        <w:rPr>
          <w:b/>
          <w:i/>
          <w:noProof/>
          <w:sz w:val="28"/>
        </w:rPr>
      </w:pPr>
      <w:r>
        <w:rPr>
          <w:b/>
          <w:noProof/>
          <w:sz w:val="24"/>
        </w:rPr>
        <w:t>3GPP TSG CT WG1 Meeting#1</w:t>
      </w:r>
      <w:r w:rsidR="001A5D5F">
        <w:rPr>
          <w:b/>
          <w:noProof/>
          <w:sz w:val="24"/>
        </w:rPr>
        <w:t>2</w:t>
      </w:r>
      <w:r w:rsidR="0088293F">
        <w:rPr>
          <w:b/>
          <w:noProof/>
          <w:sz w:val="24"/>
        </w:rPr>
        <w:t>3</w:t>
      </w:r>
      <w:r w:rsidR="00434D62">
        <w:rPr>
          <w:b/>
          <w:noProof/>
          <w:sz w:val="24"/>
        </w:rPr>
        <w:t>-</w:t>
      </w:r>
      <w:r w:rsidR="0088293F">
        <w:rPr>
          <w:b/>
          <w:noProof/>
          <w:sz w:val="24"/>
        </w:rPr>
        <w:t>e</w:t>
      </w:r>
      <w:r>
        <w:rPr>
          <w:b/>
          <w:noProof/>
          <w:sz w:val="24"/>
        </w:rPr>
        <w:tab/>
      </w:r>
      <w:r>
        <w:rPr>
          <w:b/>
          <w:noProof/>
          <w:sz w:val="24"/>
        </w:rPr>
        <w:tab/>
      </w:r>
      <w:r>
        <w:rPr>
          <w:b/>
          <w:noProof/>
          <w:sz w:val="24"/>
        </w:rPr>
        <w:tab/>
      </w:r>
      <w:r>
        <w:rPr>
          <w:b/>
          <w:noProof/>
          <w:sz w:val="24"/>
        </w:rPr>
        <w:tab/>
      </w:r>
      <w:r>
        <w:rPr>
          <w:b/>
          <w:noProof/>
          <w:sz w:val="24"/>
        </w:rPr>
        <w:tab/>
      </w:r>
      <w:r w:rsidR="00090EA1">
        <w:rPr>
          <w:b/>
          <w:i/>
          <w:noProof/>
          <w:sz w:val="28"/>
        </w:rPr>
        <w:tab/>
      </w:r>
      <w:bookmarkStart w:id="0" w:name="_Hlk23763776"/>
      <w:r w:rsidR="009D1E89" w:rsidRPr="00090EA1">
        <w:rPr>
          <w:b/>
          <w:i/>
          <w:noProof/>
          <w:sz w:val="28"/>
        </w:rPr>
        <w:t>C1-</w:t>
      </w:r>
      <w:r w:rsidR="00CA28F1">
        <w:rPr>
          <w:b/>
          <w:i/>
          <w:noProof/>
          <w:sz w:val="28"/>
        </w:rPr>
        <w:t>20</w:t>
      </w:r>
      <w:bookmarkEnd w:id="0"/>
      <w:r w:rsidR="00A72CD9">
        <w:rPr>
          <w:b/>
          <w:i/>
          <w:noProof/>
          <w:sz w:val="28"/>
        </w:rPr>
        <w:t>2</w:t>
      </w:r>
      <w:r w:rsidR="006E33D8">
        <w:rPr>
          <w:b/>
          <w:i/>
          <w:noProof/>
          <w:sz w:val="28"/>
        </w:rPr>
        <w:t>0</w:t>
      </w:r>
      <w:r w:rsidR="003F6C56">
        <w:rPr>
          <w:b/>
          <w:i/>
          <w:noProof/>
          <w:sz w:val="28"/>
        </w:rPr>
        <w:t>01</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A72CD9">
        <w:rPr>
          <w:b/>
          <w:noProof/>
          <w:sz w:val="24"/>
        </w:rPr>
        <w:t>16</w:t>
      </w:r>
      <w:r w:rsidR="00046179">
        <w:rPr>
          <w:b/>
          <w:noProof/>
          <w:sz w:val="24"/>
        </w:rPr>
        <w:t>-</w:t>
      </w:r>
      <w:r w:rsidR="00A72CD9">
        <w:rPr>
          <w:b/>
          <w:noProof/>
          <w:sz w:val="24"/>
        </w:rPr>
        <w:t>24</w:t>
      </w:r>
      <w:r w:rsidR="00046179">
        <w:rPr>
          <w:b/>
          <w:noProof/>
          <w:sz w:val="24"/>
        </w:rPr>
        <w:t xml:space="preserve"> </w:t>
      </w:r>
      <w:r w:rsidR="00A72CD9">
        <w:rPr>
          <w:b/>
          <w:noProof/>
          <w:sz w:val="24"/>
        </w:rPr>
        <w:t>April</w:t>
      </w:r>
      <w:r w:rsidR="00046179">
        <w:rPr>
          <w:b/>
          <w:noProof/>
          <w:sz w:val="24"/>
        </w:rPr>
        <w:t xml:space="preserve"> 2020</w:t>
      </w:r>
    </w:p>
    <w:tbl>
      <w:tblPr>
        <w:tblW w:w="14726"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4"/>
        <w:gridCol w:w="1088"/>
        <w:gridCol w:w="301"/>
        <w:gridCol w:w="3680"/>
        <w:gridCol w:w="209"/>
        <w:gridCol w:w="1766"/>
        <w:gridCol w:w="827"/>
        <w:gridCol w:w="883"/>
        <w:gridCol w:w="3681"/>
      </w:tblGrid>
      <w:tr w:rsidR="00E924E4" w:rsidRPr="00D95972" w:rsidTr="00655D3A">
        <w:tc>
          <w:tcPr>
            <w:tcW w:w="14726"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96421B">
              <w:rPr>
                <w:rFonts w:cs="Arial"/>
              </w:rPr>
              <w:t>3</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A72CD9" w:rsidP="00046179">
            <w:pPr>
              <w:rPr>
                <w:rFonts w:cs="Arial"/>
              </w:rPr>
            </w:pPr>
            <w:r>
              <w:rPr>
                <w:rFonts w:cs="Arial"/>
              </w:rPr>
              <w:t>16</w:t>
            </w:r>
            <w:r w:rsidR="00046179">
              <w:rPr>
                <w:rFonts w:cs="Arial"/>
              </w:rPr>
              <w:t xml:space="preserve"> - </w:t>
            </w:r>
            <w:r>
              <w:rPr>
                <w:rFonts w:cs="Arial"/>
              </w:rPr>
              <w:t>24</w:t>
            </w:r>
            <w:r w:rsidR="00046179">
              <w:rPr>
                <w:rFonts w:cs="Arial"/>
              </w:rPr>
              <w:t xml:space="preserve"> </w:t>
            </w:r>
            <w:r>
              <w:rPr>
                <w:rFonts w:cs="Arial"/>
              </w:rPr>
              <w:t>April</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times are CE</w:t>
            </w:r>
            <w:r w:rsidR="0096421B">
              <w:rPr>
                <w:rFonts w:cs="Arial"/>
                <w:b/>
                <w:bCs/>
                <w:color w:val="FF0000"/>
                <w:sz w:val="28"/>
              </w:rPr>
              <w:t>S</w:t>
            </w:r>
            <w:r w:rsidRPr="000F51D9">
              <w:rPr>
                <w:rFonts w:cs="Arial"/>
                <w:b/>
                <w:bCs/>
                <w:color w:val="FF0000"/>
                <w:sz w:val="28"/>
              </w:rPr>
              <w:t>T</w:t>
            </w:r>
          </w:p>
          <w:p w:rsidR="006F488F" w:rsidRPr="00D95972" w:rsidRDefault="006F488F" w:rsidP="008C674B">
            <w:pPr>
              <w:rPr>
                <w:rFonts w:cs="Arial"/>
                <w:noProof/>
              </w:rPr>
            </w:pPr>
          </w:p>
        </w:tc>
      </w:tr>
      <w:tr w:rsidR="00E924E4" w:rsidRPr="00D95972" w:rsidTr="00655D3A">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1"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655D3A">
        <w:tc>
          <w:tcPr>
            <w:tcW w:w="14726"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655D3A">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655D3A">
        <w:tc>
          <w:tcPr>
            <w:tcW w:w="14726"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8419FC">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5"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4"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70440">
            <w:pPr>
              <w:pStyle w:val="ListParagraph"/>
              <w:numPr>
                <w:ilvl w:val="0"/>
                <w:numId w:val="5"/>
              </w:numPr>
              <w:rPr>
                <w:rFonts w:cs="Arial"/>
                <w:color w:val="FFFFFF" w:themeColor="background1"/>
              </w:rPr>
            </w:pPr>
          </w:p>
        </w:tc>
        <w:tc>
          <w:tcPr>
            <w:tcW w:w="1315"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8419FC">
        <w:tc>
          <w:tcPr>
            <w:tcW w:w="976" w:type="dxa"/>
            <w:tcBorders>
              <w:left w:val="thinThickThinSmallGap" w:sz="24" w:space="0" w:color="auto"/>
              <w:bottom w:val="nil"/>
            </w:tcBorders>
          </w:tcPr>
          <w:p w:rsidR="008D5B45" w:rsidRPr="00D95972" w:rsidRDefault="008D5B45" w:rsidP="0060703B">
            <w:pPr>
              <w:rPr>
                <w:rFonts w:cs="Arial"/>
              </w:rPr>
            </w:pPr>
          </w:p>
        </w:tc>
        <w:tc>
          <w:tcPr>
            <w:tcW w:w="1315"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0" w:type="dxa"/>
            <w:gridSpan w:val="3"/>
            <w:tcBorders>
              <w:bottom w:val="nil"/>
            </w:tcBorders>
          </w:tcPr>
          <w:p w:rsidR="008D5B45" w:rsidRPr="00D95972" w:rsidRDefault="008D5B45" w:rsidP="0060703B">
            <w:pPr>
              <w:rPr>
                <w:rFonts w:cs="Arial"/>
              </w:rPr>
            </w:pPr>
          </w:p>
        </w:tc>
        <w:tc>
          <w:tcPr>
            <w:tcW w:w="1766" w:type="dxa"/>
            <w:tcBorders>
              <w:bottom w:val="nil"/>
            </w:tcBorders>
          </w:tcPr>
          <w:p w:rsidR="008D5B45" w:rsidRPr="00D95972" w:rsidRDefault="008D5B45" w:rsidP="0060703B">
            <w:pPr>
              <w:rPr>
                <w:rFonts w:cs="Arial"/>
              </w:rPr>
            </w:pPr>
          </w:p>
        </w:tc>
        <w:tc>
          <w:tcPr>
            <w:tcW w:w="827" w:type="dxa"/>
            <w:tcBorders>
              <w:bottom w:val="nil"/>
            </w:tcBorders>
          </w:tcPr>
          <w:p w:rsidR="008D5B45" w:rsidRPr="00D95972" w:rsidRDefault="008D5B45" w:rsidP="0060703B">
            <w:pPr>
              <w:rPr>
                <w:rFonts w:cs="Arial"/>
              </w:rPr>
            </w:pPr>
          </w:p>
        </w:tc>
        <w:tc>
          <w:tcPr>
            <w:tcW w:w="4564"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8419FC">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5" w:type="dxa"/>
            <w:gridSpan w:val="2"/>
            <w:tcBorders>
              <w:top w:val="nil"/>
              <w:bottom w:val="nil"/>
            </w:tcBorders>
          </w:tcPr>
          <w:p w:rsidR="008D5B45" w:rsidRPr="00D95972" w:rsidRDefault="008D5B45" w:rsidP="009C3898">
            <w:pPr>
              <w:rPr>
                <w:rFonts w:cs="Arial"/>
              </w:rPr>
            </w:pPr>
          </w:p>
        </w:tc>
        <w:tc>
          <w:tcPr>
            <w:tcW w:w="12435"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8419FC">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5"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0" w:type="dxa"/>
            <w:gridSpan w:val="3"/>
            <w:tcBorders>
              <w:bottom w:val="nil"/>
            </w:tcBorders>
            <w:shd w:val="clear" w:color="auto" w:fill="auto"/>
          </w:tcPr>
          <w:p w:rsidR="005A7BA6" w:rsidRPr="00D95972" w:rsidRDefault="005A7BA6" w:rsidP="003130D2">
            <w:pPr>
              <w:rPr>
                <w:rFonts w:cs="Arial"/>
              </w:rPr>
            </w:pPr>
          </w:p>
        </w:tc>
        <w:tc>
          <w:tcPr>
            <w:tcW w:w="1766" w:type="dxa"/>
            <w:tcBorders>
              <w:bottom w:val="nil"/>
            </w:tcBorders>
          </w:tcPr>
          <w:p w:rsidR="005A7BA6" w:rsidRPr="00D95972" w:rsidRDefault="005A7BA6" w:rsidP="003130D2">
            <w:pPr>
              <w:rPr>
                <w:rFonts w:cs="Arial"/>
              </w:rPr>
            </w:pPr>
          </w:p>
        </w:tc>
        <w:tc>
          <w:tcPr>
            <w:tcW w:w="827" w:type="dxa"/>
            <w:tcBorders>
              <w:bottom w:val="nil"/>
            </w:tcBorders>
          </w:tcPr>
          <w:p w:rsidR="005A7BA6" w:rsidRPr="00D95972" w:rsidRDefault="005A7BA6" w:rsidP="003130D2">
            <w:pPr>
              <w:rPr>
                <w:rFonts w:cs="Arial"/>
              </w:rPr>
            </w:pPr>
          </w:p>
        </w:tc>
        <w:tc>
          <w:tcPr>
            <w:tcW w:w="4564"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8419FC">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5" w:type="dxa"/>
            <w:gridSpan w:val="2"/>
            <w:tcBorders>
              <w:top w:val="nil"/>
              <w:bottom w:val="nil"/>
            </w:tcBorders>
          </w:tcPr>
          <w:p w:rsidR="003130D2" w:rsidRPr="00D95972" w:rsidRDefault="003130D2" w:rsidP="003130D2">
            <w:pPr>
              <w:rPr>
                <w:rFonts w:cs="Arial"/>
              </w:rPr>
            </w:pPr>
          </w:p>
        </w:tc>
        <w:tc>
          <w:tcPr>
            <w:tcW w:w="12435"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 xml:space="preserve">I also draw your attention to the fact that 3GPP </w:t>
            </w:r>
            <w:proofErr w:type="spellStart"/>
            <w:r w:rsidR="003130D2" w:rsidRPr="00D95972">
              <w:rPr>
                <w:rFonts w:cs="Arial"/>
              </w:rPr>
              <w:t>acti</w:t>
            </w:r>
            <w:proofErr w:type="spellEnd"/>
            <w:r w:rsidR="00741FEF">
              <w:rPr>
                <w:rFonts w:cs="Arial"/>
              </w:rPr>
              <w:t xml:space="preserve"> </w:t>
            </w:r>
            <w:proofErr w:type="spellStart"/>
            <w:r w:rsidR="003130D2" w:rsidRPr="00D95972">
              <w:rPr>
                <w:rFonts w:cs="Arial"/>
              </w:rPr>
              <w:t>ities</w:t>
            </w:r>
            <w:proofErr w:type="spellEnd"/>
            <w:r w:rsidR="003130D2" w:rsidRPr="00D95972">
              <w:rPr>
                <w:rFonts w:cs="Arial"/>
              </w:rPr>
              <w:t xml:space="preserve">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8419FC">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0" w:type="dxa"/>
            <w:gridSpan w:val="3"/>
            <w:tcBorders>
              <w:bottom w:val="nil"/>
            </w:tcBorders>
            <w:shd w:val="clear" w:color="auto" w:fill="auto"/>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8419FC">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5" w:type="dxa"/>
            <w:gridSpan w:val="2"/>
            <w:tcBorders>
              <w:top w:val="nil"/>
              <w:bottom w:val="nil"/>
            </w:tcBorders>
          </w:tcPr>
          <w:p w:rsidR="00F53258" w:rsidRPr="00D95972" w:rsidRDefault="00F53258" w:rsidP="00FB6169">
            <w:pPr>
              <w:rPr>
                <w:rFonts w:cs="Arial"/>
              </w:rPr>
            </w:pPr>
          </w:p>
        </w:tc>
        <w:tc>
          <w:tcPr>
            <w:tcW w:w="12435"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8419FC">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5"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0" w:type="dxa"/>
            <w:gridSpan w:val="3"/>
            <w:tcBorders>
              <w:bottom w:val="nil"/>
            </w:tcBorders>
            <w:shd w:val="clear" w:color="auto" w:fill="auto"/>
          </w:tcPr>
          <w:p w:rsidR="00F53258" w:rsidRPr="00D95972" w:rsidRDefault="00F53258" w:rsidP="006C6EF2">
            <w:pPr>
              <w:rPr>
                <w:rFonts w:cs="Arial"/>
              </w:rPr>
            </w:pPr>
          </w:p>
        </w:tc>
        <w:tc>
          <w:tcPr>
            <w:tcW w:w="1766" w:type="dxa"/>
            <w:tcBorders>
              <w:bottom w:val="nil"/>
            </w:tcBorders>
          </w:tcPr>
          <w:p w:rsidR="00F53258" w:rsidRPr="00D95972" w:rsidRDefault="00F53258" w:rsidP="006C6EF2">
            <w:pPr>
              <w:rPr>
                <w:rFonts w:cs="Arial"/>
              </w:rPr>
            </w:pPr>
          </w:p>
        </w:tc>
        <w:tc>
          <w:tcPr>
            <w:tcW w:w="827" w:type="dxa"/>
            <w:tcBorders>
              <w:bottom w:val="nil"/>
            </w:tcBorders>
          </w:tcPr>
          <w:p w:rsidR="00F53258" w:rsidRPr="00D95972" w:rsidRDefault="00F53258" w:rsidP="006C6EF2">
            <w:pPr>
              <w:rPr>
                <w:rFonts w:cs="Arial"/>
              </w:rPr>
            </w:pPr>
          </w:p>
        </w:tc>
        <w:tc>
          <w:tcPr>
            <w:tcW w:w="4564"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8419FC">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5" w:type="dxa"/>
            <w:gridSpan w:val="2"/>
            <w:tcBorders>
              <w:top w:val="nil"/>
              <w:bottom w:val="nil"/>
            </w:tcBorders>
          </w:tcPr>
          <w:p w:rsidR="00B5287F" w:rsidRPr="00D95972" w:rsidRDefault="00B5287F" w:rsidP="006C6EF2">
            <w:pPr>
              <w:rPr>
                <w:rFonts w:cs="Arial"/>
              </w:rPr>
            </w:pPr>
          </w:p>
        </w:tc>
        <w:tc>
          <w:tcPr>
            <w:tcW w:w="12435"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1" w:name="_DV_C1"/>
            <w:r w:rsidRPr="00763E87">
              <w:rPr>
                <w:rFonts w:cs="Arial"/>
                <w:b/>
              </w:rPr>
              <w:t>Statement Regarding Engagement with Companies Added to the</w:t>
            </w:r>
            <w:bookmarkEnd w:id="1"/>
          </w:p>
          <w:p w:rsidR="00B5287F" w:rsidRPr="00763E87" w:rsidRDefault="00B5287F" w:rsidP="00B5287F">
            <w:pPr>
              <w:rPr>
                <w:rFonts w:cs="Arial"/>
                <w:b/>
              </w:rPr>
            </w:pPr>
            <w:bookmarkStart w:id="2" w:name="_DV_C2"/>
            <w:r w:rsidRPr="00763E87">
              <w:rPr>
                <w:rFonts w:cs="Arial"/>
                <w:b/>
              </w:rPr>
              <w:t>U.S. Export Administration Regulations (EAR) Entity List in 3GPP Activities</w:t>
            </w:r>
            <w:bookmarkEnd w:id="2"/>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In addition, since membership of email distribution lists is open to all, documents and emails distributed by that means </w:t>
            </w:r>
            <w:proofErr w:type="gramStart"/>
            <w:r w:rsidRPr="00C155CE">
              <w:rPr>
                <w:rFonts w:cs="Arial"/>
                <w:bCs/>
                <w:iCs/>
                <w:lang w:eastAsia="en-US"/>
              </w:rPr>
              <w:t>are considered to be</w:t>
            </w:r>
            <w:proofErr w:type="gramEnd"/>
            <w:r w:rsidRPr="00C155CE">
              <w:rPr>
                <w:rFonts w:cs="Arial"/>
                <w:bCs/>
                <w:iCs/>
                <w:lang w:eastAsia="en-US"/>
              </w:rPr>
              <w:t xml:space="preserv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C155CE">
              <w:rPr>
                <w:rFonts w:cs="Arial"/>
                <w:bCs/>
                <w:iCs/>
                <w:lang w:eastAsia="en-US"/>
              </w:rPr>
              <w:t>lists, and</w:t>
            </w:r>
            <w:proofErr w:type="gramEnd"/>
            <w:r w:rsidRPr="00C155CE">
              <w:rPr>
                <w:rFonts w:cs="Arial"/>
                <w:bCs/>
                <w:iCs/>
                <w:lang w:eastAsia="en-US"/>
              </w:rPr>
              <w:t xml:space="preserve">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8419FC">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5"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0" w:type="dxa"/>
            <w:gridSpan w:val="3"/>
            <w:tcBorders>
              <w:bottom w:val="nil"/>
            </w:tcBorders>
            <w:shd w:val="clear" w:color="auto" w:fill="auto"/>
          </w:tcPr>
          <w:p w:rsidR="00B5287F" w:rsidRPr="00D95972" w:rsidRDefault="00B5287F" w:rsidP="006C6EF2">
            <w:pPr>
              <w:rPr>
                <w:rFonts w:cs="Arial"/>
              </w:rPr>
            </w:pPr>
          </w:p>
        </w:tc>
        <w:tc>
          <w:tcPr>
            <w:tcW w:w="1766" w:type="dxa"/>
            <w:tcBorders>
              <w:bottom w:val="nil"/>
            </w:tcBorders>
          </w:tcPr>
          <w:p w:rsidR="00B5287F" w:rsidRPr="00D95972" w:rsidRDefault="00B5287F" w:rsidP="006C6EF2">
            <w:pPr>
              <w:rPr>
                <w:rFonts w:cs="Arial"/>
              </w:rPr>
            </w:pPr>
          </w:p>
        </w:tc>
        <w:tc>
          <w:tcPr>
            <w:tcW w:w="827" w:type="dxa"/>
            <w:tcBorders>
              <w:bottom w:val="nil"/>
            </w:tcBorders>
          </w:tcPr>
          <w:p w:rsidR="00B5287F" w:rsidRPr="00D95972" w:rsidRDefault="00B5287F" w:rsidP="006C6EF2">
            <w:pPr>
              <w:rPr>
                <w:rFonts w:cs="Arial"/>
              </w:rPr>
            </w:pPr>
          </w:p>
        </w:tc>
        <w:tc>
          <w:tcPr>
            <w:tcW w:w="4564"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8419FC">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2435"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8419FC">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0" w:type="dxa"/>
            <w:gridSpan w:val="3"/>
            <w:tcBorders>
              <w:bottom w:val="nil"/>
            </w:tcBorders>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F230C4">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70440">
            <w:pPr>
              <w:pStyle w:val="ListParagraph"/>
              <w:numPr>
                <w:ilvl w:val="0"/>
                <w:numId w:val="5"/>
              </w:numPr>
              <w:rPr>
                <w:rFonts w:cs="Arial"/>
              </w:rPr>
            </w:pPr>
          </w:p>
        </w:tc>
        <w:tc>
          <w:tcPr>
            <w:tcW w:w="1315"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4"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F230C4">
        <w:tc>
          <w:tcPr>
            <w:tcW w:w="976" w:type="dxa"/>
            <w:tcBorders>
              <w:left w:val="thinThickThinSmallGap" w:sz="24" w:space="0" w:color="auto"/>
              <w:bottom w:val="nil"/>
            </w:tcBorders>
          </w:tcPr>
          <w:p w:rsidR="00046179" w:rsidRPr="00D95972" w:rsidRDefault="00046179" w:rsidP="00046179">
            <w:pPr>
              <w:rPr>
                <w:rFonts w:cs="Arial"/>
              </w:rPr>
            </w:pPr>
          </w:p>
        </w:tc>
        <w:tc>
          <w:tcPr>
            <w:tcW w:w="1315"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w:t>
            </w:r>
            <w:r w:rsidR="00A72CD9">
              <w:rPr>
                <w:rFonts w:cs="Arial"/>
                <w:bCs/>
                <w:iCs/>
              </w:rPr>
              <w:t>20</w:t>
            </w:r>
            <w:r w:rsidR="006E33D8">
              <w:rPr>
                <w:rFonts w:cs="Arial"/>
                <w:bCs/>
                <w:iCs/>
              </w:rPr>
              <w:t>48</w:t>
            </w:r>
          </w:p>
        </w:tc>
        <w:tc>
          <w:tcPr>
            <w:tcW w:w="4190"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4"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6E33D8" w:rsidP="00046179">
            <w:pPr>
              <w:rPr>
                <w:rFonts w:cs="Arial"/>
              </w:rPr>
            </w:pPr>
            <w:r>
              <w:rPr>
                <w:rFonts w:cs="Arial"/>
              </w:rPr>
              <w:t xml:space="preserve">Revision of </w:t>
            </w:r>
            <w:r w:rsidRPr="007016DC">
              <w:rPr>
                <w:rFonts w:cs="Arial"/>
                <w:bCs/>
                <w:iCs/>
              </w:rPr>
              <w:t>C1-20</w:t>
            </w:r>
            <w:r>
              <w:rPr>
                <w:rFonts w:cs="Arial"/>
                <w:bCs/>
                <w:iCs/>
              </w:rPr>
              <w:t>2000</w:t>
            </w:r>
          </w:p>
        </w:tc>
      </w:tr>
      <w:tr w:rsidR="0053283C" w:rsidRPr="00D95972" w:rsidTr="00A065A7">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A72CD9">
              <w:rPr>
                <w:rFonts w:cs="Arial"/>
                <w:bCs/>
                <w:iCs/>
              </w:rPr>
              <w:t>200</w:t>
            </w:r>
            <w:r w:rsidRPr="007016DC">
              <w:rPr>
                <w:rFonts w:cs="Arial"/>
                <w:bCs/>
                <w:iCs/>
              </w:rPr>
              <w:t>1</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A065A7">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A72CD9">
              <w:rPr>
                <w:rFonts w:cs="Arial"/>
                <w:bCs/>
                <w:iCs/>
              </w:rPr>
              <w:t>200</w:t>
            </w:r>
            <w:r w:rsidRPr="007016DC">
              <w:rPr>
                <w:rFonts w:cs="Arial"/>
                <w:bCs/>
                <w:iCs/>
              </w:rPr>
              <w:t>2</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A065A7">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A72CD9">
              <w:rPr>
                <w:iCs/>
              </w:rPr>
              <w:t>200</w:t>
            </w:r>
            <w:r w:rsidRPr="007016DC">
              <w:rPr>
                <w:iCs/>
              </w:rPr>
              <w:t>3</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F1483B">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A72CD9">
              <w:rPr>
                <w:rFonts w:cs="Arial"/>
                <w:bCs/>
                <w:iCs/>
              </w:rPr>
              <w:t>200</w:t>
            </w:r>
            <w:r>
              <w:rPr>
                <w:rFonts w:cs="Arial"/>
                <w:bCs/>
                <w:iCs/>
              </w:rPr>
              <w:t>4</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Thursday </w:t>
            </w:r>
            <w:r>
              <w:rPr>
                <w:rFonts w:cs="Arial"/>
                <w:iCs/>
                <w:lang w:val="en-US"/>
              </w:rPr>
              <w:t>(</w:t>
            </w:r>
            <w:r w:rsidR="00E65BDA">
              <w:rPr>
                <w:rFonts w:cs="Arial"/>
                <w:iCs/>
                <w:lang w:val="en-US"/>
              </w:rPr>
              <w:t>23</w:t>
            </w:r>
            <w:r w:rsidR="00E65BDA">
              <w:rPr>
                <w:rFonts w:cs="Arial"/>
                <w:iCs/>
                <w:vertAlign w:val="superscript"/>
                <w:lang w:val="en-US"/>
              </w:rPr>
              <w:t>rd</w:t>
            </w:r>
            <w:r>
              <w:rPr>
                <w:rFonts w:cs="Arial"/>
                <w:iCs/>
                <w:lang w:val="en-US"/>
              </w:rPr>
              <w:t xml:space="preserve"> </w:t>
            </w:r>
            <w:r w:rsidR="00E65BDA">
              <w:rPr>
                <w:rFonts w:cs="Arial"/>
                <w:iCs/>
                <w:lang w:val="en-US"/>
              </w:rPr>
              <w:t>April</w:t>
            </w:r>
            <w:r>
              <w:rPr>
                <w:rFonts w:cs="Arial"/>
                <w:iCs/>
                <w:lang w:val="en-US"/>
              </w:rPr>
              <w:t xml:space="preserve">) </w:t>
            </w:r>
            <w:r w:rsidRPr="007016DC">
              <w:rPr>
                <w:rFonts w:cs="Arial"/>
                <w:iCs/>
                <w:lang w:val="en-US"/>
              </w:rPr>
              <w:t xml:space="preserve">evening </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6A159F" w:rsidRPr="00D95972" w:rsidTr="00E61FF0">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Pr>
                <w:rFonts w:cs="Arial"/>
                <w:bCs/>
                <w:iCs/>
              </w:rPr>
              <w:t>2005</w:t>
            </w:r>
          </w:p>
        </w:tc>
        <w:tc>
          <w:tcPr>
            <w:tcW w:w="4190"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Pr>
                <w:rFonts w:cs="Arial"/>
                <w:iCs/>
                <w:lang w:val="en-US"/>
              </w:rPr>
              <w:t>3-e</w:t>
            </w:r>
            <w:r w:rsidRPr="007016DC">
              <w:rPr>
                <w:rFonts w:cs="Arial"/>
                <w:iCs/>
                <w:lang w:val="en-US"/>
              </w:rPr>
              <w:t xml:space="preserve"> – agenda at end of meeting</w:t>
            </w:r>
          </w:p>
        </w:tc>
        <w:tc>
          <w:tcPr>
            <w:tcW w:w="1766"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6A159F">
            <w:pPr>
              <w:rPr>
                <w:rFonts w:cs="Arial"/>
              </w:rPr>
            </w:pPr>
          </w:p>
        </w:tc>
      </w:tr>
      <w:tr w:rsidR="00F230C4" w:rsidRPr="00D95972" w:rsidTr="005707B3">
        <w:tc>
          <w:tcPr>
            <w:tcW w:w="976" w:type="dxa"/>
            <w:tcBorders>
              <w:left w:val="thinThickThinSmallGap" w:sz="24" w:space="0" w:color="auto"/>
              <w:bottom w:val="nil"/>
            </w:tcBorders>
          </w:tcPr>
          <w:p w:rsidR="00F230C4" w:rsidRPr="00D95972" w:rsidRDefault="00F230C4" w:rsidP="006A159F">
            <w:pPr>
              <w:rPr>
                <w:rFonts w:cs="Arial"/>
              </w:rPr>
            </w:pPr>
          </w:p>
        </w:tc>
        <w:tc>
          <w:tcPr>
            <w:tcW w:w="1315" w:type="dxa"/>
            <w:gridSpan w:val="2"/>
            <w:tcBorders>
              <w:bottom w:val="nil"/>
            </w:tcBorders>
          </w:tcPr>
          <w:p w:rsidR="00F230C4" w:rsidRPr="00D95972" w:rsidRDefault="00F230C4" w:rsidP="006A159F">
            <w:pPr>
              <w:rPr>
                <w:rFonts w:cs="Arial"/>
              </w:rPr>
            </w:pPr>
          </w:p>
        </w:tc>
        <w:tc>
          <w:tcPr>
            <w:tcW w:w="1088" w:type="dxa"/>
            <w:tcBorders>
              <w:top w:val="single" w:sz="4" w:space="0" w:color="auto"/>
              <w:bottom w:val="single" w:sz="4" w:space="0" w:color="auto"/>
            </w:tcBorders>
            <w:shd w:val="clear" w:color="auto" w:fill="FFFF00"/>
          </w:tcPr>
          <w:p w:rsidR="00F230C4" w:rsidRPr="00D95972" w:rsidRDefault="00E31DD6" w:rsidP="006A159F">
            <w:pPr>
              <w:rPr>
                <w:rFonts w:cs="Arial"/>
                <w:bCs/>
              </w:rPr>
            </w:pPr>
            <w:hyperlink r:id="rId8" w:history="1">
              <w:r w:rsidR="005707B3">
                <w:rPr>
                  <w:rStyle w:val="Hyperlink"/>
                </w:rPr>
                <w:t>C1-202006</w:t>
              </w:r>
            </w:hyperlink>
          </w:p>
        </w:tc>
        <w:tc>
          <w:tcPr>
            <w:tcW w:w="4190" w:type="dxa"/>
            <w:gridSpan w:val="3"/>
            <w:tcBorders>
              <w:top w:val="single" w:sz="4" w:space="0" w:color="auto"/>
              <w:bottom w:val="single" w:sz="4" w:space="0" w:color="auto"/>
            </w:tcBorders>
            <w:shd w:val="clear" w:color="auto" w:fill="FFFF00"/>
          </w:tcPr>
          <w:p w:rsidR="00F230C4" w:rsidRPr="00D95972" w:rsidRDefault="00F230C4" w:rsidP="006A159F">
            <w:pPr>
              <w:rPr>
                <w:rFonts w:cs="Arial"/>
                <w:lang w:val="en-US"/>
              </w:rPr>
            </w:pPr>
            <w:r>
              <w:rPr>
                <w:rFonts w:cs="Arial"/>
                <w:lang w:val="en-US"/>
              </w:rPr>
              <w:t>draft C1-122e report</w:t>
            </w:r>
          </w:p>
        </w:tc>
        <w:tc>
          <w:tcPr>
            <w:tcW w:w="1766" w:type="dxa"/>
            <w:tcBorders>
              <w:top w:val="single" w:sz="4" w:space="0" w:color="auto"/>
              <w:bottom w:val="single" w:sz="4" w:space="0" w:color="auto"/>
            </w:tcBorders>
            <w:shd w:val="clear" w:color="auto" w:fill="FFFF00"/>
          </w:tcPr>
          <w:p w:rsidR="00F230C4" w:rsidRPr="00D95972" w:rsidRDefault="00F230C4" w:rsidP="006A159F">
            <w:pPr>
              <w:rPr>
                <w:rFonts w:cs="Arial"/>
              </w:rPr>
            </w:pPr>
            <w:r>
              <w:rPr>
                <w:rFonts w:cs="Arial"/>
              </w:rPr>
              <w:t>MCC</w:t>
            </w:r>
          </w:p>
        </w:tc>
        <w:tc>
          <w:tcPr>
            <w:tcW w:w="827" w:type="dxa"/>
            <w:tcBorders>
              <w:top w:val="single" w:sz="4" w:space="0" w:color="auto"/>
              <w:bottom w:val="single" w:sz="4" w:space="0" w:color="auto"/>
            </w:tcBorders>
            <w:shd w:val="clear" w:color="auto" w:fill="FFFF00"/>
          </w:tcPr>
          <w:p w:rsidR="00F230C4" w:rsidRPr="00D95972" w:rsidRDefault="00F230C4" w:rsidP="006A159F">
            <w:pPr>
              <w:rPr>
                <w:rFonts w:cs="Arial"/>
              </w:rPr>
            </w:pPr>
            <w:r>
              <w:rPr>
                <w:rFonts w:cs="Arial"/>
              </w:rPr>
              <w:t xml:space="preserve">report   </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Pr="00D95972" w:rsidRDefault="00F230C4"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proofErr w:type="spellStart"/>
            <w:r>
              <w:rPr>
                <w:rFonts w:cs="Arial"/>
              </w:rPr>
              <w:t>Hightest</w:t>
            </w:r>
            <w:proofErr w:type="spellEnd"/>
            <w:r>
              <w:rPr>
                <w:rFonts w:cs="Arial"/>
              </w:rPr>
              <w:t xml:space="preserve"> number 2586</w:t>
            </w: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0" w:type="dxa"/>
            <w:gridSpan w:val="3"/>
            <w:tcBorders>
              <w:top w:val="single" w:sz="6" w:space="0" w:color="auto"/>
              <w:bottom w:val="nil"/>
            </w:tcBorders>
          </w:tcPr>
          <w:p w:rsidR="006A159F" w:rsidRPr="00D95972" w:rsidRDefault="006A159F" w:rsidP="006A159F">
            <w:pPr>
              <w:rPr>
                <w:rFonts w:cs="Arial"/>
              </w:rPr>
            </w:pPr>
          </w:p>
        </w:tc>
        <w:tc>
          <w:tcPr>
            <w:tcW w:w="1766" w:type="dxa"/>
            <w:tcBorders>
              <w:top w:val="single" w:sz="6" w:space="0" w:color="auto"/>
              <w:bottom w:val="nil"/>
            </w:tcBorders>
          </w:tcPr>
          <w:p w:rsidR="006A159F" w:rsidRPr="00D95972" w:rsidRDefault="006A159F" w:rsidP="006A159F">
            <w:pPr>
              <w:rPr>
                <w:rFonts w:cs="Arial"/>
              </w:rPr>
            </w:pPr>
          </w:p>
        </w:tc>
        <w:tc>
          <w:tcPr>
            <w:tcW w:w="827" w:type="dxa"/>
            <w:tcBorders>
              <w:top w:val="single" w:sz="6" w:space="0" w:color="auto"/>
              <w:bottom w:val="nil"/>
            </w:tcBorders>
          </w:tcPr>
          <w:p w:rsidR="006A159F" w:rsidRPr="00D95972" w:rsidRDefault="006A159F" w:rsidP="006A159F">
            <w:pPr>
              <w:rPr>
                <w:rFonts w:cs="Arial"/>
              </w:rPr>
            </w:pPr>
          </w:p>
        </w:tc>
        <w:tc>
          <w:tcPr>
            <w:tcW w:w="4564"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rPr>
            </w:pPr>
          </w:p>
        </w:tc>
        <w:tc>
          <w:tcPr>
            <w:tcW w:w="12435"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Default="00972ECF" w:rsidP="00972ECF">
            <w:pPr>
              <w:spacing w:after="120"/>
              <w:ind w:left="720"/>
            </w:pPr>
            <w:r>
              <w:t>Start of e-meeting:</w:t>
            </w:r>
            <w:r>
              <w:tab/>
            </w:r>
            <w:r>
              <w:tab/>
            </w:r>
            <w:r>
              <w:tab/>
              <w:t>Thursday</w:t>
            </w:r>
            <w:r>
              <w:tab/>
              <w:t>16</w:t>
            </w:r>
            <w:r w:rsidRPr="008B0921">
              <w:t>th</w:t>
            </w:r>
            <w:r>
              <w:t xml:space="preserve"> April</w:t>
            </w:r>
            <w:r>
              <w:tab/>
              <w:t>09:00 CEST</w:t>
            </w:r>
          </w:p>
          <w:p w:rsidR="00972ECF" w:rsidRDefault="00972ECF" w:rsidP="00972ECF">
            <w:pPr>
              <w:spacing w:after="120"/>
              <w:ind w:left="720"/>
            </w:pPr>
            <w:r w:rsidRPr="00972ECF">
              <w:t>Comment Free Time</w:t>
            </w:r>
            <w:r w:rsidRPr="00972ECF">
              <w:tab/>
            </w:r>
            <w:r w:rsidRPr="00972ECF">
              <w:tab/>
            </w:r>
            <w:r w:rsidRPr="00972ECF">
              <w:tab/>
              <w:t>Thursday</w:t>
            </w:r>
            <w:r w:rsidRPr="00972ECF">
              <w:tab/>
              <w:t>23rd April</w:t>
            </w:r>
            <w:r w:rsidRPr="00972ECF">
              <w:tab/>
              <w:t>12:00-16:00 CEST</w:t>
            </w:r>
          </w:p>
          <w:p w:rsidR="00972ECF" w:rsidRDefault="00972ECF" w:rsidP="00972ECF">
            <w:pPr>
              <w:spacing w:after="120"/>
              <w:ind w:left="720"/>
            </w:pPr>
            <w:r>
              <w:t>Last revision upload:</w:t>
            </w:r>
            <w:r>
              <w:tab/>
            </w:r>
            <w:r>
              <w:tab/>
            </w:r>
            <w:r>
              <w:tab/>
              <w:t>Thursday</w:t>
            </w:r>
            <w:r>
              <w:tab/>
              <w:t>23th April</w:t>
            </w:r>
            <w:r>
              <w:tab/>
              <w:t>16:00 CEST</w:t>
            </w:r>
          </w:p>
          <w:p w:rsidR="00972ECF" w:rsidRDefault="00972ECF" w:rsidP="00972ECF">
            <w:pPr>
              <w:spacing w:after="120"/>
              <w:ind w:left="720"/>
            </w:pPr>
            <w:r>
              <w:t>Last comments:</w:t>
            </w:r>
            <w:r>
              <w:tab/>
            </w:r>
            <w:r>
              <w:tab/>
            </w:r>
            <w:r w:rsidR="00B5005E">
              <w:tab/>
            </w:r>
            <w:r>
              <w:t>Friday</w:t>
            </w:r>
            <w:r>
              <w:tab/>
            </w:r>
            <w:r>
              <w:tab/>
              <w:t>24th April</w:t>
            </w:r>
            <w:r>
              <w:tab/>
              <w:t>16:00 CEST</w:t>
            </w:r>
          </w:p>
          <w:p w:rsidR="00972ECF" w:rsidRDefault="00972ECF" w:rsidP="00972ECF">
            <w:pPr>
              <w:spacing w:after="120"/>
              <w:ind w:left="720"/>
            </w:pPr>
            <w:r>
              <w:t>Chairman’s report of the meeting:</w:t>
            </w:r>
            <w:r>
              <w:tab/>
              <w:t>Monday</w:t>
            </w:r>
            <w:r>
              <w:tab/>
              <w:t>27th April</w:t>
            </w:r>
            <w:r>
              <w:tab/>
              <w:t>12:00 CEST</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15.1.2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B5669">
              <w:rPr>
                <w:rFonts w:cs="Arial"/>
              </w:rPr>
              <w:t>2</w:t>
            </w:r>
            <w:r>
              <w:rPr>
                <w:rFonts w:cs="Arial"/>
              </w:rPr>
              <w:t>)</w:t>
            </w:r>
          </w:p>
          <w:p w:rsidR="006A159F" w:rsidRPr="00D95972" w:rsidRDefault="006A159F" w:rsidP="006A159F">
            <w:pPr>
              <w:rPr>
                <w:rFonts w:cs="Arial"/>
              </w:rPr>
            </w:pPr>
            <w:r w:rsidRPr="00D95972">
              <w:rPr>
                <w:rFonts w:cs="Arial"/>
              </w:rPr>
              <w:tab/>
            </w:r>
            <w:r>
              <w:rPr>
                <w:rFonts w:cs="Arial"/>
              </w:rPr>
              <w:t>15.1.3</w:t>
            </w:r>
            <w:r>
              <w:rPr>
                <w:rFonts w:cs="Arial"/>
              </w:rPr>
              <w:tab/>
              <w:t>all work items</w:t>
            </w:r>
            <w:r>
              <w:rPr>
                <w:rFonts w:cs="Arial"/>
              </w:rPr>
              <w:tab/>
            </w:r>
            <w:r>
              <w:rPr>
                <w:rFonts w:cs="Arial"/>
              </w:rPr>
              <w:tab/>
            </w:r>
            <w:r>
              <w:rPr>
                <w:rFonts w:cs="Arial"/>
              </w:rPr>
              <w:tab/>
            </w:r>
            <w:r>
              <w:rPr>
                <w:rFonts w:cs="Arial"/>
              </w:rPr>
              <w:tab/>
              <w:t>(</w:t>
            </w:r>
            <w:r w:rsidR="008B5669">
              <w:rPr>
                <w:rFonts w:cs="Arial"/>
              </w:rPr>
              <w:t>11+3</w:t>
            </w:r>
            <w:r>
              <w:rPr>
                <w:rFonts w:cs="Arial"/>
              </w:rPr>
              <w:t>)</w:t>
            </w:r>
          </w:p>
          <w:p w:rsidR="006A159F" w:rsidRDefault="006A159F" w:rsidP="006A159F">
            <w:pPr>
              <w:rPr>
                <w:rFonts w:cs="Arial"/>
              </w:rPr>
            </w:pP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6A159F" w:rsidRDefault="006A159F" w:rsidP="006A159F">
            <w:pPr>
              <w:rPr>
                <w:rFonts w:cs="Arial"/>
              </w:rPr>
            </w:pPr>
          </w:p>
          <w:p w:rsidR="006A159F" w:rsidRDefault="006A159F" w:rsidP="006A159F">
            <w:pPr>
              <w:rPr>
                <w:rFonts w:cs="Arial"/>
              </w:rPr>
            </w:pPr>
            <w:r w:rsidRPr="00D95972">
              <w:rPr>
                <w:rFonts w:cs="Arial"/>
              </w:rPr>
              <w:tab/>
            </w: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8B5669">
              <w:rPr>
                <w:rFonts w:cs="Arial"/>
              </w:rPr>
              <w:t>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8B5669">
              <w:rPr>
                <w:rFonts w:cs="Arial"/>
              </w:rPr>
              <w:t>5</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8B5669">
              <w:rPr>
                <w:rFonts w:cs="Arial"/>
              </w:rPr>
              <w:t>104</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5D1FF3">
              <w:rPr>
                <w:rFonts w:cs="Arial"/>
              </w:rPr>
              <w:t>19</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5D1FF3">
              <w:rPr>
                <w:rFonts w:cs="Arial"/>
              </w:rPr>
              <w:t>44</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5D1FF3">
              <w:rPr>
                <w:rFonts w:cs="Arial"/>
              </w:rPr>
              <w:t>74</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522BBF">
              <w:rPr>
                <w:rFonts w:cs="Arial"/>
              </w:rPr>
              <w:t>41</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522BBF">
              <w:rPr>
                <w:rFonts w:cs="Arial"/>
              </w:rPr>
              <w:t>12</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522BBF">
              <w:rPr>
                <w:rFonts w:cs="Arial"/>
              </w:rPr>
              <w:t>2</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522BBF">
              <w:rPr>
                <w:rFonts w:cs="Arial"/>
              </w:rPr>
              <w:t>1</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522BBF">
              <w:rPr>
                <w:rFonts w:cs="Arial"/>
              </w:rPr>
              <w:t>3</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522BBF">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522BBF">
              <w:rPr>
                <w:rFonts w:cs="Arial"/>
              </w:rPr>
              <w:t>0</w:t>
            </w:r>
            <w:r>
              <w:rPr>
                <w:rFonts w:cs="Arial"/>
              </w:rPr>
              <w:t>)</w:t>
            </w:r>
          </w:p>
          <w:p w:rsidR="006A159F" w:rsidRDefault="006A159F" w:rsidP="006A159F">
            <w:pPr>
              <w:rPr>
                <w:rFonts w:cs="Arial"/>
              </w:rPr>
            </w:pPr>
            <w:r w:rsidRPr="00D95972">
              <w:rPr>
                <w:rFonts w:cs="Arial"/>
              </w:rPr>
              <w:lastRenderedPageBreak/>
              <w:tab/>
            </w:r>
            <w:r>
              <w:rPr>
                <w:rFonts w:cs="Arial"/>
              </w:rPr>
              <w:t>16.2.18</w:t>
            </w:r>
            <w:r>
              <w:rPr>
                <w:rFonts w:cs="Arial"/>
              </w:rPr>
              <w:tab/>
              <w:t>5GS_OTAF</w:t>
            </w:r>
            <w:r>
              <w:rPr>
                <w:rFonts w:cs="Arial"/>
              </w:rPr>
              <w:tab/>
            </w:r>
            <w:r>
              <w:rPr>
                <w:rFonts w:cs="Arial"/>
              </w:rPr>
              <w:tab/>
            </w:r>
            <w:r>
              <w:rPr>
                <w:rFonts w:cs="Arial"/>
              </w:rPr>
              <w:tab/>
            </w:r>
            <w:r>
              <w:rPr>
                <w:rFonts w:cs="Arial"/>
              </w:rPr>
              <w:tab/>
              <w:t>(</w:t>
            </w:r>
            <w:r w:rsidR="00522BBF">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522BBF">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522BBF">
              <w:rPr>
                <w:rFonts w:cs="Arial"/>
              </w:rPr>
              <w:t>27</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522BBF">
              <w:rPr>
                <w:rFonts w:cs="Arial"/>
              </w:rPr>
              <w:t>1</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522BBF">
              <w:rPr>
                <w:rFonts w:cs="Arial"/>
              </w:rPr>
              <w:t>3</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522BBF">
              <w:rPr>
                <w:rFonts w:cs="Arial"/>
              </w:rPr>
              <w:t>18</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522BBF">
              <w:rPr>
                <w:rFonts w:cs="Arial"/>
              </w:rPr>
              <w:t>50</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522BBF">
              <w:rPr>
                <w:rFonts w:cs="Arial"/>
              </w:rPr>
              <w:t>44</w:t>
            </w:r>
            <w:r>
              <w:rPr>
                <w:rFonts w:cs="Arial"/>
              </w:rPr>
              <w:t>)</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522BBF">
              <w:rPr>
                <w:rFonts w:cs="Arial"/>
              </w:rPr>
              <w:t>1</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522BBF">
              <w:rPr>
                <w:rFonts w:cs="Arial"/>
              </w:rPr>
              <w:t>14</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0D4AF4">
              <w:rPr>
                <w:rFonts w:cs="Arial"/>
              </w:rPr>
              <w:t>0</w:t>
            </w:r>
            <w:r w:rsidRPr="00886DE4">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522BBF">
              <w:rPr>
                <w:rFonts w:cs="Arial"/>
              </w:rPr>
              <w:t>16</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522BBF">
              <w:rPr>
                <w:rFonts w:cs="Arial"/>
              </w:rPr>
              <w:t>8</w:t>
            </w:r>
            <w:r>
              <w:rPr>
                <w:rFonts w:cs="Arial"/>
              </w:rPr>
              <w:t>)</w:t>
            </w:r>
          </w:p>
          <w:p w:rsidR="006A159F" w:rsidRPr="00434D62" w:rsidRDefault="006A159F" w:rsidP="006A159F">
            <w:pPr>
              <w:rPr>
                <w:rFonts w:cs="Arial"/>
                <w:lang w:val="de-DE"/>
              </w:rPr>
            </w:pPr>
            <w:r w:rsidRPr="00D95972">
              <w:rPr>
                <w:rFonts w:cs="Arial"/>
              </w:rPr>
              <w:tab/>
            </w:r>
            <w:r w:rsidRPr="00434D62">
              <w:rPr>
                <w:rFonts w:cs="Arial"/>
                <w:lang w:val="de-DE"/>
              </w:rPr>
              <w:t>16.3.12</w:t>
            </w:r>
            <w:r w:rsidRPr="00434D62">
              <w:rPr>
                <w:rFonts w:cs="Arial"/>
                <w:lang w:val="de-DE"/>
              </w:rPr>
              <w:tab/>
              <w:t>enh2MCPTT-CT</w:t>
            </w:r>
            <w:r w:rsidRPr="00434D62">
              <w:rPr>
                <w:rFonts w:cs="Arial"/>
                <w:lang w:val="de-DE"/>
              </w:rPr>
              <w:tab/>
            </w:r>
            <w:r w:rsidRPr="00434D62">
              <w:rPr>
                <w:rFonts w:cs="Arial"/>
                <w:lang w:val="de-DE"/>
              </w:rPr>
              <w:tab/>
            </w:r>
            <w:r w:rsidRPr="00434D62">
              <w:rPr>
                <w:rFonts w:cs="Arial"/>
                <w:lang w:val="de-DE"/>
              </w:rPr>
              <w:tab/>
              <w:t>(</w:t>
            </w:r>
            <w:r w:rsidR="000D4AF4">
              <w:rPr>
                <w:rFonts w:cs="Arial"/>
                <w:lang w:val="de-DE"/>
              </w:rPr>
              <w:t>0</w:t>
            </w:r>
            <w:r w:rsidRPr="00434D62">
              <w:rPr>
                <w:rFonts w:cs="Arial"/>
                <w:lang w:val="de-DE"/>
              </w:rPr>
              <w:t>)</w:t>
            </w:r>
          </w:p>
          <w:p w:rsidR="006A159F" w:rsidRPr="00434D62" w:rsidRDefault="006A159F" w:rsidP="006A159F">
            <w:pPr>
              <w:rPr>
                <w:rFonts w:cs="Arial"/>
                <w:lang w:val="de-DE"/>
              </w:rPr>
            </w:pPr>
            <w:r w:rsidRPr="00434D62">
              <w:rPr>
                <w:rFonts w:cs="Arial"/>
                <w:lang w:val="de-DE"/>
              </w:rPr>
              <w:tab/>
              <w:t>16.3.3</w:t>
            </w:r>
            <w:r w:rsidRPr="00434D62">
              <w:rPr>
                <w:rFonts w:cs="Arial"/>
                <w:lang w:val="de-DE"/>
              </w:rPr>
              <w:tab/>
            </w:r>
            <w:proofErr w:type="spellStart"/>
            <w:r w:rsidRPr="00434D62">
              <w:rPr>
                <w:rFonts w:cs="Arial"/>
                <w:lang w:val="de-DE"/>
              </w:rPr>
              <w:t>MuD</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522BBF">
              <w:rPr>
                <w:rFonts w:cs="Arial"/>
                <w:lang w:val="de-DE"/>
              </w:rPr>
              <w:t>2</w:t>
            </w:r>
            <w:r w:rsidRPr="00434D62">
              <w:rPr>
                <w:rFonts w:cs="Arial"/>
                <w:lang w:val="de-DE"/>
              </w:rPr>
              <w:t>)</w:t>
            </w:r>
          </w:p>
          <w:p w:rsidR="006A159F" w:rsidRPr="00886DE4" w:rsidRDefault="006A159F" w:rsidP="006A159F">
            <w:pPr>
              <w:rPr>
                <w:rFonts w:cs="Arial"/>
                <w:lang w:val="de-DE"/>
              </w:rPr>
            </w:pPr>
            <w:r w:rsidRPr="00434D6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522BBF">
              <w:rPr>
                <w:rFonts w:cs="Arial"/>
                <w:lang w:val="de-DE"/>
              </w:rPr>
              <w:t>1</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0D4AF4">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0D4AF4">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522BBF">
              <w:rPr>
                <w:rFonts w:cs="Arial"/>
                <w:lang w:val="de-DE"/>
              </w:rPr>
              <w:t>2</w:t>
            </w:r>
            <w:r w:rsidRPr="00886DE4">
              <w:rPr>
                <w:rFonts w:cs="Arial"/>
                <w:lang w:val="de-DE"/>
              </w:rPr>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proofErr w:type="spellStart"/>
            <w:r w:rsidRPr="00434D62">
              <w:rPr>
                <w:lang w:val="de-DE"/>
              </w:rPr>
              <w:t>eIMSVideo</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522BBF">
              <w:rPr>
                <w:rFonts w:cs="Arial"/>
                <w:lang w:val="de-DE"/>
              </w:rPr>
              <w:t>3</w:t>
            </w:r>
            <w:r w:rsidRPr="00434D62">
              <w:rPr>
                <w:rFonts w:cs="Arial"/>
                <w:lang w:val="de-DE"/>
              </w:rPr>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r w:rsidR="000D4AF4">
              <w:rPr>
                <w:rFonts w:cs="Arial"/>
                <w:lang w:val="de-DE"/>
              </w:rPr>
              <w:t>8</w:t>
            </w:r>
            <w:r w:rsidRPr="00434D62">
              <w:rPr>
                <w:rFonts w:cs="Arial"/>
                <w:lang w:val="de-DE"/>
              </w:rPr>
              <w:t>)</w:t>
            </w:r>
          </w:p>
          <w:p w:rsidR="006A159F" w:rsidRPr="00434D62" w:rsidRDefault="006A159F" w:rsidP="006A159F">
            <w:pPr>
              <w:rPr>
                <w:rFonts w:cs="Arial"/>
                <w:lang w:val="de-DE"/>
              </w:rPr>
            </w:pPr>
          </w:p>
          <w:p w:rsidR="006A159F" w:rsidRPr="00434D62" w:rsidRDefault="006A159F" w:rsidP="006A159F">
            <w:pPr>
              <w:rPr>
                <w:rFonts w:cs="Arial"/>
                <w:lang w:val="de-DE"/>
              </w:rPr>
            </w:pPr>
          </w:p>
          <w:p w:rsidR="006A159F" w:rsidRDefault="006A159F" w:rsidP="006A159F">
            <w:pPr>
              <w:rPr>
                <w:rFonts w:cs="Arial"/>
              </w:rPr>
            </w:pPr>
            <w:r w:rsidRPr="00434D62">
              <w:rPr>
                <w:rFonts w:cs="Arial"/>
                <w:lang w:val="de-DE"/>
              </w:rPr>
              <w:tab/>
            </w:r>
            <w:r>
              <w:rPr>
                <w:rFonts w:cs="Arial"/>
                <w:lang w:val="en-US"/>
              </w:rPr>
              <w:t>18</w:t>
            </w:r>
            <w:r w:rsidRPr="00D95972">
              <w:rPr>
                <w:rFonts w:cs="Arial"/>
              </w:rPr>
              <w:tab/>
            </w:r>
            <w:r>
              <w:rPr>
                <w:rFonts w:cs="Arial"/>
              </w:rPr>
              <w:t xml:space="preserve">outgoing LS </w:t>
            </w:r>
          </w:p>
          <w:p w:rsidR="006A159F"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2435"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8419FC">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6A159F">
            <w:pPr>
              <w:pStyle w:val="ListParagraph"/>
              <w:numPr>
                <w:ilvl w:val="0"/>
                <w:numId w:val="5"/>
              </w:numPr>
              <w:rPr>
                <w:rFonts w:cs="Arial"/>
              </w:rPr>
            </w:pPr>
          </w:p>
        </w:tc>
        <w:tc>
          <w:tcPr>
            <w:tcW w:w="1315"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8419FC">
        <w:tc>
          <w:tcPr>
            <w:tcW w:w="976" w:type="dxa"/>
            <w:tcBorders>
              <w:top w:val="single" w:sz="4" w:space="0" w:color="auto"/>
              <w:left w:val="thinThickThinSmallGap" w:sz="24" w:space="0" w:color="auto"/>
              <w:bottom w:val="single" w:sz="4" w:space="0" w:color="auto"/>
            </w:tcBorders>
          </w:tcPr>
          <w:p w:rsidR="006A159F" w:rsidRPr="00D95972" w:rsidRDefault="006A159F" w:rsidP="006A159F">
            <w:pPr>
              <w:pStyle w:val="ListParagraph"/>
              <w:numPr>
                <w:ilvl w:val="1"/>
                <w:numId w:val="5"/>
              </w:numPr>
              <w:rPr>
                <w:rFonts w:cs="Arial"/>
                <w:bCs/>
              </w:rPr>
            </w:pPr>
          </w:p>
        </w:tc>
        <w:tc>
          <w:tcPr>
            <w:tcW w:w="1315"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7"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8419FC">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3" w:name="_Hlk185066339"/>
            <w:bookmarkStart w:id="4" w:name="_Hlk185385791"/>
          </w:p>
        </w:tc>
        <w:tc>
          <w:tcPr>
            <w:tcW w:w="1315"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7"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8419FC">
        <w:tc>
          <w:tcPr>
            <w:tcW w:w="976" w:type="dxa"/>
            <w:tcBorders>
              <w:left w:val="thinThickThinSmallGap" w:sz="24" w:space="0" w:color="auto"/>
            </w:tcBorders>
          </w:tcPr>
          <w:p w:rsidR="006A159F" w:rsidRPr="00D95972" w:rsidRDefault="006A159F" w:rsidP="006A159F">
            <w:pPr>
              <w:rPr>
                <w:rFonts w:cs="Arial"/>
              </w:rPr>
            </w:pPr>
          </w:p>
        </w:tc>
        <w:tc>
          <w:tcPr>
            <w:tcW w:w="1315"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0"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4"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3"/>
      <w:bookmarkEnd w:id="4"/>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4D5A00" w:rsidRDefault="00E31DD6" w:rsidP="006A159F">
            <w:pPr>
              <w:rPr>
                <w:rFonts w:cs="Arial"/>
                <w:i/>
              </w:rPr>
            </w:pPr>
            <w:hyperlink r:id="rId9" w:history="1">
              <w:r w:rsidR="006A159F" w:rsidRPr="004D5A00">
                <w:rPr>
                  <w:rStyle w:val="Hyperlink"/>
                  <w:rFonts w:cs="Arial"/>
                  <w:i/>
                  <w:color w:val="auto"/>
                  <w:u w:val="none"/>
                </w:rPr>
                <w:t>CT1-Potential Ad-Hoc</w:t>
              </w:r>
            </w:hyperlink>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4D5A00" w:rsidRDefault="006A159F" w:rsidP="006A159F">
            <w:pPr>
              <w:rPr>
                <w:rFonts w:cs="Arial"/>
                <w:i/>
              </w:rPr>
            </w:pPr>
            <w:r w:rsidRPr="004D5A00">
              <w:rPr>
                <w:rFonts w:cs="Arial"/>
                <w:i/>
              </w:rPr>
              <w:t>cancelled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F92150" w:rsidRDefault="006A159F" w:rsidP="006A159F">
            <w:r w:rsidRPr="00F92150">
              <w:t xml:space="preserve">CT1#121bis-e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F92150" w:rsidRDefault="006A159F" w:rsidP="006A159F">
            <w:pPr>
              <w:rPr>
                <w:rFonts w:cs="Arial"/>
              </w:rPr>
            </w:pPr>
            <w:r>
              <w:rPr>
                <w:rFonts w:cs="Arial"/>
              </w:rPr>
              <w:t>Electronic Meeting</w:t>
            </w:r>
          </w:p>
        </w:tc>
      </w:tr>
      <w:tr w:rsidR="006A159F" w:rsidRPr="00D95972" w:rsidTr="00A72CD9">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D9D9D9"/>
          </w:tcPr>
          <w:p w:rsidR="006A159F" w:rsidRPr="007D0DF8" w:rsidRDefault="006A159F" w:rsidP="006A159F">
            <w:pPr>
              <w:rPr>
                <w:rFonts w:cs="Arial"/>
                <w:i/>
              </w:rPr>
            </w:pPr>
            <w:r w:rsidRPr="007D0DF8">
              <w:rPr>
                <w:rFonts w:cs="Arial"/>
                <w:i/>
              </w:rPr>
              <w:t>cancelled</w:t>
            </w:r>
          </w:p>
        </w:tc>
      </w:tr>
      <w:tr w:rsidR="006A159F" w:rsidRPr="00D95972" w:rsidTr="00A72CD9">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rPr>
                <w:rFonts w:cs="Arial"/>
              </w:rPr>
            </w:pPr>
            <w:r>
              <w:rPr>
                <w:rFonts w:cs="Arial"/>
              </w:rPr>
              <w:t>CT1#122-e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rPr>
                <w:rFonts w:cs="Arial"/>
              </w:rPr>
            </w:pPr>
            <w:r>
              <w:rPr>
                <w:rFonts w:cs="Arial"/>
              </w:rPr>
              <w:t>Electronic Meeting</w:t>
            </w:r>
          </w:p>
        </w:tc>
      </w:tr>
      <w:tr w:rsidR="006A159F" w:rsidRPr="00D95972" w:rsidTr="00A72CD9">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CT plenary #</w:t>
            </w:r>
            <w:r>
              <w:rPr>
                <w:rFonts w:cs="Arial"/>
              </w:rPr>
              <w:t>87</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D95972" w:rsidRDefault="006A159F" w:rsidP="006A159F">
            <w:pPr>
              <w:jc w:val="both"/>
              <w:rPr>
                <w:rFonts w:cs="Arial"/>
              </w:rPr>
            </w:pPr>
            <w:r>
              <w:rPr>
                <w:rFonts w:cs="Arial"/>
              </w:rPr>
              <w:t>Electronic Meeting</w:t>
            </w:r>
          </w:p>
        </w:tc>
      </w:tr>
      <w:tr w:rsidR="006A159F" w:rsidRPr="00D95972" w:rsidTr="005A079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CT1#123</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Cancelled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CT1#123-e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Electronic Meeting</w:t>
            </w:r>
          </w:p>
        </w:tc>
      </w:tr>
      <w:tr w:rsidR="006A159F" w:rsidRPr="00D95972" w:rsidTr="005A079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244383" w:rsidP="006A159F">
            <w:pPr>
              <w:jc w:val="both"/>
              <w:rPr>
                <w:rFonts w:cs="Arial"/>
                <w:i/>
                <w:iCs/>
              </w:rPr>
            </w:pPr>
            <w:r>
              <w:rPr>
                <w:rFonts w:cs="Arial"/>
                <w:i/>
                <w:iCs/>
              </w:rPr>
              <w:t xml:space="preserve">F2fF </w:t>
            </w:r>
            <w:r w:rsidR="006A159F" w:rsidRPr="005A0791">
              <w:rPr>
                <w:rFonts w:cs="Arial"/>
                <w:i/>
                <w:iCs/>
              </w:rPr>
              <w:t>cancelled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AA0739" w:rsidP="006A159F">
            <w:pPr>
              <w:rPr>
                <w:rFonts w:cs="Arial"/>
              </w:rPr>
            </w:pPr>
            <w:r>
              <w:rPr>
                <w:rFonts w:cs="Arial"/>
              </w:rPr>
              <w:t>Electronic Meeting</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13</w:t>
            </w:r>
            <w:r w:rsidRPr="00D95972">
              <w:rPr>
                <w:rFonts w:cs="Arial"/>
              </w:rPr>
              <w:t xml:space="preserve"> – </w:t>
            </w:r>
            <w:r>
              <w:rPr>
                <w:rFonts w:cs="Arial"/>
              </w:rPr>
              <w:t>17</w:t>
            </w:r>
            <w:r w:rsidRPr="00D95972">
              <w:rPr>
                <w:rFonts w:cs="Arial"/>
              </w:rPr>
              <w:t xml:space="preserve"> Ju</w:t>
            </w:r>
            <w:r>
              <w:rPr>
                <w:rFonts w:cs="Arial"/>
              </w:rPr>
              <w:t>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E31DD6" w:rsidP="006A159F">
            <w:pPr>
              <w:rPr>
                <w:rFonts w:cs="Arial"/>
              </w:rPr>
            </w:pPr>
            <w:hyperlink r:id="rId10" w:history="1">
              <w:r w:rsidR="006A159F" w:rsidRPr="00D50E02">
                <w:rPr>
                  <w:rStyle w:val="Hyperlink"/>
                  <w:rFonts w:cs="Arial"/>
                  <w:color w:val="auto"/>
                  <w:u w:val="none"/>
                </w:rPr>
                <w:t>CT1-Potential Ad-Hoc</w:t>
              </w:r>
            </w:hyperlink>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TBD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2</w:t>
            </w:r>
            <w:r>
              <w:rPr>
                <w:rFonts w:cs="Arial"/>
              </w:rPr>
              <w:t>4</w:t>
            </w:r>
            <w:r w:rsidRPr="00D95972">
              <w:rPr>
                <w:rFonts w:cs="Arial"/>
              </w:rPr>
              <w:t xml:space="preserve"> – </w:t>
            </w:r>
            <w:r>
              <w:rPr>
                <w:rFonts w:cs="Arial"/>
              </w:rPr>
              <w:t>28</w:t>
            </w:r>
            <w:r w:rsidRPr="00D95972">
              <w:rPr>
                <w:rFonts w:cs="Arial"/>
              </w:rPr>
              <w:t xml:space="preserve">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5</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9</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Funchal, Madeira</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6</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India</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7</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90</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NAF</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E61FF0">
        <w:tc>
          <w:tcPr>
            <w:tcW w:w="976" w:type="dxa"/>
            <w:tcBorders>
              <w:top w:val="single" w:sz="4" w:space="0" w:color="auto"/>
              <w:left w:val="thinThickThinSmallGap" w:sz="24" w:space="0" w:color="auto"/>
              <w:bottom w:val="single" w:sz="4" w:space="0" w:color="auto"/>
            </w:tcBorders>
          </w:tcPr>
          <w:p w:rsidR="006A159F" w:rsidRPr="00D95972" w:rsidRDefault="006A159F" w:rsidP="006A159F">
            <w:pPr>
              <w:pStyle w:val="ListParagraph"/>
              <w:numPr>
                <w:ilvl w:val="1"/>
                <w:numId w:val="5"/>
              </w:numPr>
              <w:rPr>
                <w:rFonts w:cs="Arial"/>
              </w:rPr>
            </w:pPr>
          </w:p>
        </w:tc>
        <w:tc>
          <w:tcPr>
            <w:tcW w:w="1315"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4"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5707B3">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00"/>
          </w:tcPr>
          <w:p w:rsidR="006A159F" w:rsidRPr="00D95972" w:rsidRDefault="00E31DD6" w:rsidP="006A159F">
            <w:pPr>
              <w:rPr>
                <w:rFonts w:cs="Arial"/>
                <w:color w:val="000000"/>
              </w:rPr>
            </w:pPr>
            <w:hyperlink r:id="rId11" w:history="1">
              <w:r w:rsidR="00E61FF0">
                <w:rPr>
                  <w:rStyle w:val="Hyperlink"/>
                </w:rPr>
                <w:t>C1-202007</w:t>
              </w:r>
            </w:hyperlink>
          </w:p>
        </w:tc>
        <w:tc>
          <w:tcPr>
            <w:tcW w:w="4190" w:type="dxa"/>
            <w:gridSpan w:val="3"/>
            <w:tcBorders>
              <w:top w:val="single" w:sz="4" w:space="0" w:color="auto"/>
              <w:bottom w:val="single" w:sz="4" w:space="0" w:color="auto"/>
            </w:tcBorders>
            <w:shd w:val="clear" w:color="auto" w:fill="FFFF00"/>
          </w:tcPr>
          <w:p w:rsidR="006A159F" w:rsidRPr="00D95972" w:rsidRDefault="00F230C4" w:rsidP="006A159F">
            <w:pPr>
              <w:rPr>
                <w:rFonts w:cs="Arial"/>
              </w:rPr>
            </w:pPr>
            <w:r>
              <w:rPr>
                <w:rFonts w:cs="Arial"/>
              </w:rPr>
              <w:t xml:space="preserve">CT1#123-e Electronic Meeting – Process and Scope </w:t>
            </w:r>
          </w:p>
        </w:tc>
        <w:tc>
          <w:tcPr>
            <w:tcW w:w="1766" w:type="dxa"/>
            <w:tcBorders>
              <w:top w:val="single" w:sz="4" w:space="0" w:color="auto"/>
              <w:bottom w:val="single" w:sz="4" w:space="0" w:color="auto"/>
            </w:tcBorders>
            <w:shd w:val="clear" w:color="auto" w:fill="FFFF00"/>
          </w:tcPr>
          <w:p w:rsidR="006A159F" w:rsidRPr="00D95972" w:rsidRDefault="00F230C4" w:rsidP="006A159F">
            <w:pPr>
              <w:rPr>
                <w:rFonts w:cs="Arial"/>
              </w:rPr>
            </w:pPr>
            <w:r>
              <w:rPr>
                <w:rFonts w:cs="Arial"/>
              </w:rPr>
              <w:t>CT1 chairman</w:t>
            </w:r>
          </w:p>
        </w:tc>
        <w:tc>
          <w:tcPr>
            <w:tcW w:w="827" w:type="dxa"/>
            <w:tcBorders>
              <w:top w:val="single" w:sz="4" w:space="0" w:color="auto"/>
              <w:bottom w:val="single" w:sz="4" w:space="0" w:color="auto"/>
            </w:tcBorders>
            <w:shd w:val="clear" w:color="auto" w:fill="FFFF00"/>
          </w:tcPr>
          <w:p w:rsidR="006A159F" w:rsidRPr="00D95972" w:rsidRDefault="00F230C4" w:rsidP="006A159F">
            <w:pPr>
              <w:rPr>
                <w:rFonts w:cs="Arial"/>
                <w:color w:val="000000"/>
              </w:rPr>
            </w:pPr>
            <w:r>
              <w:rPr>
                <w:rFonts w:cs="Arial"/>
                <w:color w:val="000000"/>
              </w:rPr>
              <w:t xml:space="preserve">other   </w:t>
            </w:r>
          </w:p>
        </w:tc>
        <w:tc>
          <w:tcPr>
            <w:tcW w:w="4564"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cs="Arial"/>
                <w:lang w:eastAsia="ko-KR"/>
              </w:rPr>
            </w:pPr>
          </w:p>
        </w:tc>
      </w:tr>
      <w:tr w:rsidR="00E07D10" w:rsidRPr="00D95972" w:rsidTr="005707B3">
        <w:tc>
          <w:tcPr>
            <w:tcW w:w="976" w:type="dxa"/>
            <w:tcBorders>
              <w:left w:val="thinThickThinSmallGap" w:sz="24" w:space="0" w:color="auto"/>
              <w:bottom w:val="nil"/>
            </w:tcBorders>
          </w:tcPr>
          <w:p w:rsidR="00E07D10" w:rsidRPr="00D95972" w:rsidRDefault="00E07D10" w:rsidP="006A159F">
            <w:pPr>
              <w:rPr>
                <w:rFonts w:cs="Arial"/>
              </w:rPr>
            </w:pPr>
          </w:p>
        </w:tc>
        <w:tc>
          <w:tcPr>
            <w:tcW w:w="1315" w:type="dxa"/>
            <w:gridSpan w:val="2"/>
            <w:tcBorders>
              <w:bottom w:val="nil"/>
            </w:tcBorders>
          </w:tcPr>
          <w:p w:rsidR="00E07D10" w:rsidRPr="00D95972" w:rsidRDefault="00E07D10" w:rsidP="006A159F">
            <w:pPr>
              <w:rPr>
                <w:rFonts w:cs="Arial"/>
              </w:rPr>
            </w:pPr>
          </w:p>
        </w:tc>
        <w:tc>
          <w:tcPr>
            <w:tcW w:w="1088" w:type="dxa"/>
            <w:tcBorders>
              <w:top w:val="single" w:sz="4" w:space="0" w:color="auto"/>
              <w:bottom w:val="single" w:sz="4" w:space="0" w:color="auto"/>
            </w:tcBorders>
            <w:shd w:val="clear" w:color="auto" w:fill="FFFF00"/>
          </w:tcPr>
          <w:p w:rsidR="00E07D10" w:rsidRPr="00D95972" w:rsidRDefault="00E31DD6" w:rsidP="006A159F">
            <w:pPr>
              <w:rPr>
                <w:rFonts w:cs="Arial"/>
              </w:rPr>
            </w:pPr>
            <w:hyperlink r:id="rId12" w:history="1">
              <w:r w:rsidR="005707B3">
                <w:rPr>
                  <w:rStyle w:val="Hyperlink"/>
                </w:rPr>
                <w:t>C1-202051</w:t>
              </w:r>
            </w:hyperlink>
          </w:p>
        </w:tc>
        <w:tc>
          <w:tcPr>
            <w:tcW w:w="4190" w:type="dxa"/>
            <w:gridSpan w:val="3"/>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work plan</w:t>
            </w:r>
          </w:p>
        </w:tc>
        <w:tc>
          <w:tcPr>
            <w:tcW w:w="1766" w:type="dxa"/>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MCC</w:t>
            </w:r>
          </w:p>
        </w:tc>
        <w:tc>
          <w:tcPr>
            <w:tcW w:w="827" w:type="dxa"/>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 xml:space="preserve">Work Plan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D95972" w:rsidRDefault="00E07D10" w:rsidP="006A159F">
            <w:pPr>
              <w:rPr>
                <w:rFonts w:eastAsia="Batang" w:cs="Arial"/>
                <w:color w:val="000000"/>
                <w:lang w:eastAsia="ko-KR"/>
              </w:rPr>
            </w:pPr>
          </w:p>
        </w:tc>
      </w:tr>
      <w:tr w:rsidR="00E07D10" w:rsidRPr="00D95972" w:rsidTr="005707B3">
        <w:tc>
          <w:tcPr>
            <w:tcW w:w="976" w:type="dxa"/>
            <w:tcBorders>
              <w:left w:val="thinThickThinSmallGap" w:sz="24" w:space="0" w:color="auto"/>
              <w:bottom w:val="nil"/>
            </w:tcBorders>
          </w:tcPr>
          <w:p w:rsidR="00E07D10" w:rsidRPr="00D95972" w:rsidRDefault="00E07D10" w:rsidP="006A159F">
            <w:pPr>
              <w:rPr>
                <w:rFonts w:cs="Arial"/>
              </w:rPr>
            </w:pPr>
          </w:p>
        </w:tc>
        <w:tc>
          <w:tcPr>
            <w:tcW w:w="1315" w:type="dxa"/>
            <w:gridSpan w:val="2"/>
            <w:tcBorders>
              <w:bottom w:val="nil"/>
            </w:tcBorders>
          </w:tcPr>
          <w:p w:rsidR="00E07D10" w:rsidRPr="00D95972" w:rsidRDefault="00E07D10" w:rsidP="006A159F">
            <w:pPr>
              <w:rPr>
                <w:rFonts w:cs="Arial"/>
              </w:rPr>
            </w:pPr>
          </w:p>
        </w:tc>
        <w:tc>
          <w:tcPr>
            <w:tcW w:w="1088" w:type="dxa"/>
            <w:tcBorders>
              <w:top w:val="single" w:sz="4" w:space="0" w:color="auto"/>
              <w:bottom w:val="single" w:sz="4" w:space="0" w:color="auto"/>
            </w:tcBorders>
            <w:shd w:val="clear" w:color="auto" w:fill="FFFF00"/>
          </w:tcPr>
          <w:p w:rsidR="00E07D10" w:rsidRPr="00D95972" w:rsidRDefault="00E31DD6" w:rsidP="006A159F">
            <w:pPr>
              <w:rPr>
                <w:rFonts w:cs="Arial"/>
              </w:rPr>
            </w:pPr>
            <w:hyperlink r:id="rId13" w:history="1">
              <w:r w:rsidR="005707B3">
                <w:rPr>
                  <w:rStyle w:val="Hyperlink"/>
                </w:rPr>
                <w:t>C1-202055</w:t>
              </w:r>
            </w:hyperlink>
          </w:p>
        </w:tc>
        <w:tc>
          <w:tcPr>
            <w:tcW w:w="4190" w:type="dxa"/>
            <w:gridSpan w:val="3"/>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Decision making during CT1#123e – electronic show of hands</w:t>
            </w:r>
          </w:p>
        </w:tc>
        <w:tc>
          <w:tcPr>
            <w:tcW w:w="1766" w:type="dxa"/>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CT1 chairman</w:t>
            </w:r>
          </w:p>
        </w:tc>
        <w:tc>
          <w:tcPr>
            <w:tcW w:w="827" w:type="dxa"/>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 xml:space="preserve">other   </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D95972" w:rsidRDefault="00E07D10" w:rsidP="006A159F">
            <w:pPr>
              <w:rPr>
                <w:rFonts w:eastAsia="Batang" w:cs="Arial"/>
                <w:color w:val="000000"/>
                <w:lang w:eastAsia="ko-KR"/>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vAlign w:val="bottom"/>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8A11ED" w:rsidRPr="00D95972" w:rsidTr="008419FC">
        <w:tc>
          <w:tcPr>
            <w:tcW w:w="976" w:type="dxa"/>
            <w:tcBorders>
              <w:left w:val="thinThickThinSmallGap" w:sz="24" w:space="0" w:color="auto"/>
              <w:bottom w:val="nil"/>
            </w:tcBorders>
          </w:tcPr>
          <w:p w:rsidR="008A11ED" w:rsidRPr="00D95972" w:rsidRDefault="008A11ED" w:rsidP="006A159F">
            <w:pPr>
              <w:rPr>
                <w:rFonts w:cs="Arial"/>
              </w:rPr>
            </w:pPr>
          </w:p>
        </w:tc>
        <w:tc>
          <w:tcPr>
            <w:tcW w:w="1315"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0"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E61FF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4"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E61FF0">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E31DD6" w:rsidP="006A159F">
            <w:pPr>
              <w:rPr>
                <w:rFonts w:cs="Arial"/>
                <w:color w:val="000000"/>
              </w:rPr>
            </w:pPr>
            <w:hyperlink r:id="rId14" w:history="1">
              <w:r w:rsidR="00E61FF0">
                <w:rPr>
                  <w:rStyle w:val="Hyperlink"/>
                </w:rPr>
                <w:t>C1-202033</w:t>
              </w:r>
            </w:hyperlink>
          </w:p>
        </w:tc>
        <w:tc>
          <w:tcPr>
            <w:tcW w:w="4190" w:type="dxa"/>
            <w:gridSpan w:val="3"/>
            <w:tcBorders>
              <w:top w:val="single" w:sz="12" w:space="0" w:color="auto"/>
              <w:bottom w:val="single" w:sz="4" w:space="0" w:color="auto"/>
            </w:tcBorders>
            <w:shd w:val="clear" w:color="auto" w:fill="FFFF00"/>
          </w:tcPr>
          <w:p w:rsidR="006A159F" w:rsidRPr="00A91B0A" w:rsidRDefault="00F230C4" w:rsidP="006A159F">
            <w:pPr>
              <w:rPr>
                <w:rFonts w:cs="Arial"/>
              </w:rPr>
            </w:pPr>
            <w:r>
              <w:rPr>
                <w:rFonts w:cs="Arial"/>
              </w:rPr>
              <w:t>Specification of NAS COUNT for 5G (FSAG Doc 78_002)</w:t>
            </w:r>
          </w:p>
        </w:tc>
        <w:tc>
          <w:tcPr>
            <w:tcW w:w="1766" w:type="dxa"/>
            <w:tcBorders>
              <w:top w:val="single" w:sz="12" w:space="0" w:color="auto"/>
              <w:bottom w:val="single" w:sz="4" w:space="0" w:color="auto"/>
            </w:tcBorders>
            <w:shd w:val="clear" w:color="auto" w:fill="FFFF00"/>
          </w:tcPr>
          <w:p w:rsidR="006A159F" w:rsidRPr="00A91B0A" w:rsidRDefault="00F230C4" w:rsidP="006A159F">
            <w:pPr>
              <w:rPr>
                <w:rFonts w:cs="Arial"/>
              </w:rPr>
            </w:pPr>
            <w:r>
              <w:rPr>
                <w:rFonts w:cs="Arial"/>
              </w:rPr>
              <w:t>GSMA FSAG</w:t>
            </w:r>
          </w:p>
        </w:tc>
        <w:tc>
          <w:tcPr>
            <w:tcW w:w="827" w:type="dxa"/>
            <w:tcBorders>
              <w:top w:val="single" w:sz="12" w:space="0" w:color="auto"/>
              <w:bottom w:val="single" w:sz="4" w:space="0" w:color="auto"/>
            </w:tcBorders>
            <w:shd w:val="clear" w:color="auto" w:fill="FFFF00"/>
          </w:tcPr>
          <w:p w:rsidR="006A159F" w:rsidRPr="00A91B0A" w:rsidRDefault="00E61FF0" w:rsidP="006A159F">
            <w:pPr>
              <w:rPr>
                <w:rFonts w:cs="Arial"/>
                <w:color w:val="000000"/>
              </w:rPr>
            </w:pPr>
            <w:r>
              <w:rPr>
                <w:rFonts w:cs="Arial"/>
                <w:color w:val="000000"/>
              </w:rPr>
              <w:t>To</w:t>
            </w:r>
          </w:p>
        </w:tc>
        <w:tc>
          <w:tcPr>
            <w:tcW w:w="4564" w:type="dxa"/>
            <w:gridSpan w:val="2"/>
            <w:tcBorders>
              <w:top w:val="single" w:sz="12" w:space="0" w:color="auto"/>
              <w:bottom w:val="single" w:sz="4" w:space="0" w:color="auto"/>
              <w:right w:val="thinThickThinSmallGap" w:sz="24" w:space="0" w:color="auto"/>
            </w:tcBorders>
            <w:shd w:val="clear" w:color="auto" w:fill="FFFF00"/>
          </w:tcPr>
          <w:p w:rsidR="006A159F" w:rsidRPr="00840111" w:rsidRDefault="006A159F" w:rsidP="006A159F">
            <w:pPr>
              <w:rPr>
                <w:rFonts w:cs="Arial"/>
                <w:color w:val="000000" w:themeColor="text1"/>
              </w:rPr>
            </w:pP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E31DD6" w:rsidP="006A159F">
            <w:pPr>
              <w:rPr>
                <w:rFonts w:cs="Arial"/>
                <w:color w:val="000000"/>
              </w:rPr>
            </w:pPr>
            <w:hyperlink r:id="rId15" w:history="1">
              <w:r w:rsidR="00E61FF0">
                <w:rPr>
                  <w:rStyle w:val="Hyperlink"/>
                </w:rPr>
                <w:t>C1-202034</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Mandatory User Plane Integrity for 5G (FSAG Doc 79_002)</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GSMA FSAG</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Pr="00A91B0A" w:rsidRDefault="00F230C4" w:rsidP="006A159F">
            <w:pPr>
              <w:rPr>
                <w:rFonts w:cs="Arial"/>
                <w:lang w:val="en-US"/>
              </w:rPr>
            </w:pP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E31DD6" w:rsidP="006A159F">
            <w:pPr>
              <w:rPr>
                <w:rFonts w:cs="Arial"/>
                <w:color w:val="000000"/>
              </w:rPr>
            </w:pPr>
            <w:hyperlink r:id="rId16" w:history="1">
              <w:r w:rsidR="00E61FF0">
                <w:rPr>
                  <w:rStyle w:val="Hyperlink"/>
                </w:rPr>
                <w:t>C1-202035</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Reply on QoS mapping procedure for FLUS (C3-201460)</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CT3</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Pr="00A91B0A" w:rsidRDefault="00F230C4" w:rsidP="006A159F">
            <w:pPr>
              <w:rPr>
                <w:rFonts w:cs="Arial"/>
                <w:lang w:val="en-US"/>
              </w:rPr>
            </w:pP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E31DD6" w:rsidP="006A159F">
            <w:pPr>
              <w:rPr>
                <w:rFonts w:cs="Arial"/>
                <w:color w:val="000000"/>
              </w:rPr>
            </w:pPr>
            <w:hyperlink r:id="rId17" w:history="1">
              <w:r w:rsidR="00E61FF0">
                <w:rPr>
                  <w:rStyle w:val="Hyperlink"/>
                </w:rPr>
                <w:t>C1-202036</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on Proposal to transfer the study on service-based support for SMS in 5GC to CT WGs (CP-193301)</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TSG CT</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Pr="00A91B0A" w:rsidRDefault="00F230C4" w:rsidP="006A159F">
            <w:pPr>
              <w:rPr>
                <w:rFonts w:cs="Arial"/>
                <w:lang w:val="en-US"/>
              </w:rPr>
            </w:pP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E31DD6" w:rsidP="006A159F">
            <w:pPr>
              <w:rPr>
                <w:rFonts w:cs="Arial"/>
                <w:color w:val="000000"/>
              </w:rPr>
            </w:pPr>
            <w:hyperlink r:id="rId18" w:history="1">
              <w:r w:rsidR="00E61FF0">
                <w:rPr>
                  <w:rStyle w:val="Hyperlink"/>
                </w:rPr>
                <w:t>C1-202037</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on MO exception data (C4-201003)</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Default="00F230C4" w:rsidP="006A159F">
            <w:pPr>
              <w:rPr>
                <w:rFonts w:cs="Arial"/>
                <w:lang w:val="en-US"/>
              </w:rPr>
            </w:pPr>
          </w:p>
          <w:p w:rsidR="00E61FF0" w:rsidRPr="00A91B0A" w:rsidRDefault="00E61FF0" w:rsidP="006A159F">
            <w:pPr>
              <w:rPr>
                <w:rFonts w:cs="Arial"/>
                <w:lang w:val="en-US"/>
              </w:rPr>
            </w:pP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E31DD6" w:rsidP="006A159F">
            <w:pPr>
              <w:rPr>
                <w:rFonts w:cs="Arial"/>
                <w:color w:val="000000"/>
              </w:rPr>
            </w:pPr>
            <w:hyperlink r:id="rId19" w:history="1">
              <w:r w:rsidR="00E61FF0">
                <w:rPr>
                  <w:rStyle w:val="Hyperlink"/>
                </w:rPr>
                <w:t>C1-202038</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SMS and UDM (C4-201045)</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Default="00F230C4" w:rsidP="006A159F">
            <w:pPr>
              <w:rPr>
                <w:rFonts w:cs="Arial"/>
                <w:lang w:val="en-US"/>
              </w:rPr>
            </w:pPr>
          </w:p>
          <w:p w:rsidR="00E61FF0" w:rsidRPr="00A91B0A" w:rsidRDefault="00E61FF0" w:rsidP="006A159F">
            <w:pPr>
              <w:rPr>
                <w:rFonts w:cs="Arial"/>
                <w:lang w:val="en-US"/>
              </w:rPr>
            </w:pP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E31DD6" w:rsidP="006A159F">
            <w:pPr>
              <w:rPr>
                <w:rFonts w:cs="Arial"/>
                <w:color w:val="000000"/>
              </w:rPr>
            </w:pPr>
            <w:hyperlink r:id="rId20" w:history="1">
              <w:r w:rsidR="00E61FF0">
                <w:rPr>
                  <w:rStyle w:val="Hyperlink"/>
                </w:rPr>
                <w:t>C1-202039</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on the Usage of Version ID (C4-2011218)</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Default="00F230C4" w:rsidP="006A159F">
            <w:pPr>
              <w:rPr>
                <w:rFonts w:cs="Arial"/>
                <w:lang w:val="en-US"/>
              </w:rPr>
            </w:pPr>
          </w:p>
          <w:p w:rsidR="00E61FF0" w:rsidRPr="00A91B0A" w:rsidRDefault="00E61FF0" w:rsidP="006A159F">
            <w:pPr>
              <w:rPr>
                <w:rFonts w:cs="Arial"/>
                <w:lang w:val="en-US"/>
              </w:rPr>
            </w:pPr>
          </w:p>
        </w:tc>
      </w:tr>
      <w:tr w:rsidR="00F230C4" w:rsidRPr="00D95972" w:rsidTr="00E07D1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E31DD6" w:rsidP="006A159F">
            <w:pPr>
              <w:rPr>
                <w:rFonts w:cs="Arial"/>
                <w:color w:val="000000"/>
              </w:rPr>
            </w:pPr>
            <w:hyperlink r:id="rId21" w:history="1">
              <w:r w:rsidR="00E61FF0">
                <w:rPr>
                  <w:rStyle w:val="Hyperlink"/>
                </w:rPr>
                <w:t>C1-202040</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 xml:space="preserve">Reply LS on Further clarifications on GLI/GCI and Line ID/ </w:t>
            </w:r>
            <w:proofErr w:type="spellStart"/>
            <w:r>
              <w:rPr>
                <w:rFonts w:cs="Arial"/>
              </w:rPr>
              <w:t>HFC_Identifier</w:t>
            </w:r>
            <w:proofErr w:type="spellEnd"/>
            <w:r>
              <w:rPr>
                <w:rFonts w:cs="Arial"/>
              </w:rPr>
              <w:t xml:space="preserve"> (C4-201220)</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Pr="00A91B0A" w:rsidRDefault="00F230C4"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22" w:history="1">
              <w:r w:rsidR="00E07D10">
                <w:rPr>
                  <w:rStyle w:val="Hyperlink"/>
                </w:rPr>
                <w:t>C1-202041</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subscribe/notify for 5G Steering of Roaming (C4-201221)</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23" w:history="1">
              <w:r w:rsidR="00E07D10">
                <w:rPr>
                  <w:rStyle w:val="Hyperlink"/>
                </w:rPr>
                <w:t>C1-202042</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Clarification on encryption requirements for AGF interfaces (N1, N2, N3) [WWC] (LIAISE-382)</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Broadband Forum</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24" w:history="1">
              <w:r w:rsidR="00E07D10">
                <w:rPr>
                  <w:rStyle w:val="Hyperlink"/>
                </w:rPr>
                <w:t>C1-202043</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RRC establishment cause value in EPS voice fallback from NR to E-UTRAN (R2-1916530)</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RAN2</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25" w:history="1">
              <w:r w:rsidR="00E07D10">
                <w:rPr>
                  <w:rStyle w:val="Hyperlink"/>
                </w:rPr>
                <w:t>C1-202044</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Rel-16 NB-IoT enhancements (R2-2001815)</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RAN2</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26" w:history="1">
              <w:r w:rsidR="00E07D10">
                <w:rPr>
                  <w:rStyle w:val="Hyperlink"/>
                </w:rPr>
                <w:t>C1-202045</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Manual CAG ID selection and granularity of UAC parameters for PNI-NPNs (R2-2002417)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RAN2</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27" w:history="1">
              <w:r w:rsidR="00E07D10">
                <w:rPr>
                  <w:rStyle w:val="Hyperlink"/>
                </w:rPr>
                <w:t>C1-202046</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Concurrent Broadcasting for CMAS (R3-197749)</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RAN3</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28" w:history="1">
              <w:r w:rsidR="00E07D10">
                <w:rPr>
                  <w:rStyle w:val="Hyperlink"/>
                </w:rPr>
                <w:t>C1-202047</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assistance indication for WUS (R3-201397)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RAN3</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29" w:history="1">
              <w:r w:rsidR="00E07D10">
                <w:rPr>
                  <w:rStyle w:val="Hyperlink"/>
                </w:rPr>
                <w:t>C1-202049</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Rel-16 NB-IoT enhancements (R3-201417)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RAN3</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30" w:history="1">
              <w:r w:rsidR="00E07D10">
                <w:rPr>
                  <w:rStyle w:val="Hyperlink"/>
                </w:rPr>
                <w:t>C1-202050</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Questions on onboarding requirements (S1-201087)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SA1</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31" w:history="1">
              <w:r w:rsidR="00E07D10">
                <w:rPr>
                  <w:rStyle w:val="Hyperlink"/>
                </w:rPr>
                <w:t>C1-202052</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PLMN selection solutions for satellite access (S2-1912551)</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32" w:history="1">
              <w:r w:rsidR="00E07D10">
                <w:rPr>
                  <w:rStyle w:val="Hyperlink"/>
                </w:rPr>
                <w:t>C1-202053</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clarification on the requirement for steering of roaming (S2-1912764)</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33" w:history="1">
              <w:r w:rsidR="00E07D10">
                <w:rPr>
                  <w:rStyle w:val="Hyperlink"/>
                </w:rPr>
                <w:t>C1-202054</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Dual-registration requirements for EHPLMNs (S2-2001130)</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34" w:history="1">
              <w:r w:rsidR="00E07D10">
                <w:rPr>
                  <w:rStyle w:val="Hyperlink"/>
                </w:rPr>
                <w:t>C1-202056</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GSMA NG.116 Attribute Area of service and impact on PLMN selection (S2-2001726)</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35" w:history="1">
              <w:r w:rsidR="00E07D10">
                <w:rPr>
                  <w:rStyle w:val="Hyperlink"/>
                </w:rPr>
                <w:t>C1-202057</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Questions on onboarding requirements (S2-2001729)</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36" w:history="1">
              <w:r w:rsidR="00E07D10">
                <w:rPr>
                  <w:rStyle w:val="Hyperlink"/>
                </w:rPr>
                <w:t>C1-202058</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assistance indication for WUS (S2-2001732)</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5707B3">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37" w:history="1">
              <w:r w:rsidR="00E07D10">
                <w:rPr>
                  <w:rStyle w:val="Hyperlink"/>
                </w:rPr>
                <w:t>C1-202059</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IANA assigned values for mission critical (S3-194603)</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SA3</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5707B3">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38" w:history="1">
              <w:r w:rsidR="005707B3">
                <w:rPr>
                  <w:rStyle w:val="Hyperlink"/>
                </w:rPr>
                <w:t>C1-202060</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to LS on native 5G NAS security context activation (S3-200529)</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SA3</w:t>
            </w:r>
          </w:p>
        </w:tc>
        <w:tc>
          <w:tcPr>
            <w:tcW w:w="827" w:type="dxa"/>
            <w:tcBorders>
              <w:top w:val="single" w:sz="4" w:space="0" w:color="auto"/>
              <w:bottom w:val="single" w:sz="4" w:space="0" w:color="auto"/>
            </w:tcBorders>
            <w:shd w:val="clear" w:color="auto" w:fill="FFFF00"/>
          </w:tcPr>
          <w:p w:rsidR="00E07D10" w:rsidRPr="00A91B0A" w:rsidRDefault="00302D0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39" w:history="1">
              <w:r w:rsidR="00E07D10">
                <w:rPr>
                  <w:rStyle w:val="Hyperlink"/>
                </w:rPr>
                <w:t>C1-202061</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 xml:space="preserve">Reply on </w:t>
            </w:r>
            <w:proofErr w:type="spellStart"/>
            <w:r>
              <w:rPr>
                <w:rFonts w:cs="Arial"/>
              </w:rPr>
              <w:t>QoE</w:t>
            </w:r>
            <w:proofErr w:type="spellEnd"/>
            <w:r>
              <w:rPr>
                <w:rFonts w:cs="Arial"/>
              </w:rPr>
              <w:t xml:space="preserve"> Measurement Collection (S4-200241)</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SA4</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40" w:history="1">
              <w:r w:rsidR="00E07D10">
                <w:rPr>
                  <w:rStyle w:val="Hyperlink"/>
                </w:rPr>
                <w:t>C1-202062</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RTP/RTCP Verification (S4-200340)</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SA4</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E07D10" w:rsidP="006A159F">
            <w:pPr>
              <w:rPr>
                <w:rFonts w:cs="Arial"/>
                <w:lang w:val="en-US"/>
              </w:rPr>
            </w:pPr>
          </w:p>
          <w:p w:rsidR="00EC6F75" w:rsidRPr="00A91B0A" w:rsidRDefault="00EC6F75"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41" w:history="1">
              <w:r w:rsidR="00E07D10">
                <w:rPr>
                  <w:rStyle w:val="Hyperlink"/>
                </w:rPr>
                <w:t>C1-202063</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to Transfer the study on service-based support for SMS in 5GC to CT WGs (SP-191362)</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TSG SA</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42" w:history="1">
              <w:r w:rsidR="00E07D10">
                <w:rPr>
                  <w:rStyle w:val="Hyperlink"/>
                </w:rPr>
                <w:t>C1-202064</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 xml:space="preserve">Reply LS on support for </w:t>
            </w:r>
            <w:proofErr w:type="spellStart"/>
            <w:r>
              <w:rPr>
                <w:rFonts w:cs="Arial"/>
              </w:rPr>
              <w:t>eCall</w:t>
            </w:r>
            <w:proofErr w:type="spellEnd"/>
            <w:r>
              <w:rPr>
                <w:rFonts w:cs="Arial"/>
              </w:rPr>
              <w:t xml:space="preserve"> over NR (SP-200287)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TSG SA</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31DD6" w:rsidP="006A159F">
            <w:pPr>
              <w:rPr>
                <w:rFonts w:cs="Arial"/>
                <w:color w:val="000000"/>
              </w:rPr>
            </w:pPr>
            <w:hyperlink r:id="rId43" w:history="1">
              <w:r w:rsidR="00E07D10">
                <w:rPr>
                  <w:rStyle w:val="Hyperlink"/>
                </w:rPr>
                <w:t>C1-202065</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reply to SA2 on PLMN Selection (5GJA12_115r3)</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GSMA 5G Joint-Activity (5GJA)</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E07D10" w:rsidP="006A159F">
            <w:pPr>
              <w:rPr>
                <w:rFonts w:cs="Arial"/>
                <w:lang w:val="en-US"/>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5"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0"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4"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lang w:val="en-US"/>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8419FC">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5"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8</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single" w:sz="6" w:space="0" w:color="auto"/>
              <w:right w:val="single" w:sz="4" w:space="0" w:color="auto"/>
            </w:tcBorders>
          </w:tcPr>
          <w:p w:rsidR="006A159F" w:rsidRPr="00D95972" w:rsidRDefault="006A159F" w:rsidP="006A159F">
            <w:pPr>
              <w:rPr>
                <w:rFonts w:cs="Arial"/>
              </w:rPr>
            </w:pPr>
          </w:p>
        </w:tc>
        <w:tc>
          <w:tcPr>
            <w:tcW w:w="1315" w:type="dxa"/>
            <w:gridSpan w:val="2"/>
            <w:tcBorders>
              <w:left w:val="single" w:sz="4" w:space="0" w:color="auto"/>
              <w:bottom w:val="single" w:sz="6" w:space="0" w:color="auto"/>
            </w:tcBorders>
          </w:tcPr>
          <w:p w:rsidR="006A159F" w:rsidRPr="00D95972" w:rsidRDefault="006A159F" w:rsidP="006A159F">
            <w:pPr>
              <w:rPr>
                <w:rFonts w:cs="Arial"/>
              </w:rPr>
            </w:pPr>
          </w:p>
        </w:tc>
        <w:tc>
          <w:tcPr>
            <w:tcW w:w="1088" w:type="dxa"/>
            <w:tcBorders>
              <w:top w:val="single" w:sz="4" w:space="0" w:color="auto"/>
              <w:bottom w:val="single" w:sz="6" w:space="0" w:color="auto"/>
            </w:tcBorders>
            <w:shd w:val="clear" w:color="auto" w:fill="FFFFFF"/>
          </w:tcPr>
          <w:p w:rsidR="006A159F" w:rsidRPr="00D95972" w:rsidRDefault="006A159F" w:rsidP="006A159F">
            <w:pPr>
              <w:rPr>
                <w:rFonts w:cs="Arial"/>
                <w:color w:val="000000"/>
              </w:rPr>
            </w:pPr>
          </w:p>
        </w:tc>
        <w:tc>
          <w:tcPr>
            <w:tcW w:w="4190" w:type="dxa"/>
            <w:gridSpan w:val="3"/>
            <w:tcBorders>
              <w:top w:val="single" w:sz="4" w:space="0" w:color="auto"/>
              <w:bottom w:val="single" w:sz="6" w:space="0" w:color="auto"/>
            </w:tcBorders>
            <w:shd w:val="clear" w:color="auto" w:fill="FFFFFF"/>
          </w:tcPr>
          <w:p w:rsidR="006A159F" w:rsidRPr="00F1483B" w:rsidRDefault="006A159F" w:rsidP="006A159F">
            <w:pPr>
              <w:rPr>
                <w:rFonts w:cs="Arial"/>
                <w:color w:val="FFFFFF" w:themeColor="background1"/>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6A159F" w:rsidRPr="00D95972" w:rsidTr="008419FC">
        <w:tc>
          <w:tcPr>
            <w:tcW w:w="976" w:type="dxa"/>
            <w:tcBorders>
              <w:top w:val="single" w:sz="6"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6"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9</w:t>
            </w:r>
          </w:p>
          <w:p w:rsidR="006A159F" w:rsidRPr="00D95972" w:rsidRDefault="006A159F" w:rsidP="006A159F">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6"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5"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10</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eastAsia="Batang" w:cs="Arial"/>
                <w:color w:val="000000"/>
                <w:lang w:eastAsia="ko-KR"/>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11</w:t>
            </w:r>
          </w:p>
          <w:p w:rsidR="006A159F" w:rsidRPr="00D95972" w:rsidRDefault="006A159F" w:rsidP="006A159F">
            <w:pPr>
              <w:rPr>
                <w:rFonts w:cs="Arial"/>
                <w:color w:val="FF0000"/>
              </w:rPr>
            </w:pPr>
            <w:r w:rsidRPr="00D95972">
              <w:rPr>
                <w:rFonts w:cs="Arial"/>
              </w:rPr>
              <w:lastRenderedPageBreak/>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lastRenderedPageBreak/>
              <w:t>Tdoc</w:t>
            </w:r>
            <w:proofErr w:type="spellEnd"/>
          </w:p>
        </w:tc>
        <w:tc>
          <w:tcPr>
            <w:tcW w:w="4190" w:type="dxa"/>
            <w:gridSpan w:val="3"/>
            <w:tcBorders>
              <w:top w:val="single" w:sz="12" w:space="0" w:color="auto"/>
              <w:bottom w:val="single" w:sz="4" w:space="0" w:color="auto"/>
            </w:tcBorders>
            <w:shd w:val="clear" w:color="auto" w:fill="0000FF"/>
          </w:tcPr>
          <w:p w:rsidR="006A159F" w:rsidRDefault="006A159F" w:rsidP="006A159F">
            <w:pPr>
              <w:rPr>
                <w:rFonts w:cs="Arial"/>
              </w:rPr>
            </w:pPr>
            <w:r w:rsidRPr="009C3451">
              <w:rPr>
                <w:rFonts w:cs="Arial"/>
                <w:b/>
              </w:rPr>
              <w:t>NOT PART OF THIS MEETING</w:t>
            </w:r>
            <w:r>
              <w:rPr>
                <w:rFonts w:cs="Arial"/>
              </w:rPr>
              <w:t xml:space="preserve"> </w:t>
            </w:r>
          </w:p>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0" w:type="dxa"/>
            <w:gridSpan w:val="3"/>
            <w:tcBorders>
              <w:top w:val="single" w:sz="4" w:space="0" w:color="auto"/>
              <w:bottom w:val="single" w:sz="4" w:space="0" w:color="auto"/>
            </w:tcBorders>
          </w:tcPr>
          <w:p w:rsidR="006A159F" w:rsidRPr="00D95972" w:rsidRDefault="006A159F" w:rsidP="006A159F">
            <w:pPr>
              <w:rPr>
                <w:rFonts w:cs="Arial"/>
              </w:rPr>
            </w:pPr>
          </w:p>
        </w:tc>
        <w:tc>
          <w:tcPr>
            <w:tcW w:w="1766" w:type="dxa"/>
            <w:tcBorders>
              <w:top w:val="single" w:sz="4" w:space="0" w:color="auto"/>
              <w:bottom w:val="single" w:sz="4" w:space="0" w:color="auto"/>
            </w:tcBorders>
          </w:tcPr>
          <w:p w:rsidR="006A159F" w:rsidRPr="00D95972" w:rsidRDefault="006A159F" w:rsidP="006A159F">
            <w:pPr>
              <w:rPr>
                <w:rFonts w:cs="Arial"/>
              </w:rPr>
            </w:pPr>
          </w:p>
        </w:tc>
        <w:tc>
          <w:tcPr>
            <w:tcW w:w="827" w:type="dxa"/>
            <w:tcBorders>
              <w:top w:val="single" w:sz="4" w:space="0" w:color="auto"/>
              <w:bottom w:val="single" w:sz="4" w:space="0" w:color="auto"/>
            </w:tcBorders>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12</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Default="006A159F" w:rsidP="006A159F">
            <w:pPr>
              <w:rPr>
                <w:rFonts w:cs="Arial"/>
              </w:rPr>
            </w:pPr>
            <w:r w:rsidRPr="009C3451">
              <w:rPr>
                <w:rFonts w:cs="Arial"/>
                <w:b/>
              </w:rPr>
              <w:t>NOT PART OF THIS MEETING</w:t>
            </w:r>
            <w:r>
              <w:rPr>
                <w:rFonts w:cs="Arial"/>
              </w:rPr>
              <w:t xml:space="preserve"> </w:t>
            </w:r>
          </w:p>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5"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13</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val="en-US"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14</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5A5D10"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5A5D10" w:rsidRPr="00D95972" w:rsidRDefault="005A5D10" w:rsidP="005A5D10">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Release 15</w:t>
            </w:r>
          </w:p>
          <w:p w:rsidR="005A5D10" w:rsidRPr="00D95972" w:rsidRDefault="005A5D10" w:rsidP="005A5D1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A5D10" w:rsidRPr="00D95972" w:rsidRDefault="005A5D10" w:rsidP="005A5D10">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5A5D10" w:rsidRDefault="005A5D10" w:rsidP="005A5D10">
            <w:pPr>
              <w:rPr>
                <w:rFonts w:cs="Arial"/>
              </w:rPr>
            </w:pPr>
            <w:proofErr w:type="spellStart"/>
            <w:r>
              <w:rPr>
                <w:rFonts w:cs="Arial"/>
              </w:rPr>
              <w:t>Tdoc</w:t>
            </w:r>
            <w:proofErr w:type="spellEnd"/>
            <w:r>
              <w:rPr>
                <w:rFonts w:cs="Arial"/>
              </w:rPr>
              <w:t xml:space="preserve"> info</w:t>
            </w:r>
            <w:r w:rsidRPr="00D95972">
              <w:rPr>
                <w:rFonts w:cs="Arial"/>
              </w:rPr>
              <w:t xml:space="preserve"> </w:t>
            </w:r>
          </w:p>
          <w:p w:rsidR="005A5D10" w:rsidRPr="00D95972" w:rsidRDefault="005A5D10" w:rsidP="005A5D10">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5A5D10" w:rsidRPr="00D95972" w:rsidRDefault="005A5D10" w:rsidP="005A5D10">
            <w:pPr>
              <w:rPr>
                <w:rFonts w:cs="Arial"/>
              </w:rPr>
            </w:pPr>
            <w:r w:rsidRPr="00D95972">
              <w:rPr>
                <w:rFonts w:cs="Arial"/>
              </w:rPr>
              <w:t>Result &amp; comments</w:t>
            </w:r>
          </w:p>
        </w:tc>
      </w:tr>
      <w:tr w:rsidR="003A1765" w:rsidRPr="00D95972" w:rsidTr="00E07D10">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Mission Critical work items and issues:</w:t>
            </w:r>
          </w:p>
          <w:p w:rsidR="003A1765" w:rsidRDefault="003A1765" w:rsidP="003A1765">
            <w:pPr>
              <w:rPr>
                <w:rFonts w:eastAsia="Batang" w:cs="Arial"/>
                <w:lang w:eastAsia="ko-KR"/>
              </w:rPr>
            </w:pPr>
          </w:p>
          <w:p w:rsidR="003A1765" w:rsidRPr="00D95972" w:rsidRDefault="003A1765" w:rsidP="003A1765">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3A1765" w:rsidRDefault="003A1765" w:rsidP="003A1765">
            <w:pPr>
              <w:rPr>
                <w:rFonts w:cs="Arial"/>
              </w:rPr>
            </w:pPr>
            <w:proofErr w:type="spellStart"/>
            <w:r w:rsidRPr="00D95972">
              <w:rPr>
                <w:rFonts w:cs="Arial"/>
              </w:rPr>
              <w:t>eMCDATA</w:t>
            </w:r>
            <w:proofErr w:type="spellEnd"/>
            <w:r w:rsidRPr="00D95972">
              <w:rPr>
                <w:rFonts w:cs="Arial"/>
              </w:rPr>
              <w:t>-CT</w:t>
            </w:r>
          </w:p>
          <w:p w:rsidR="003A1765" w:rsidRDefault="003A1765" w:rsidP="003A1765">
            <w:pPr>
              <w:rPr>
                <w:rFonts w:cs="Arial"/>
              </w:rPr>
            </w:pPr>
            <w:proofErr w:type="spellStart"/>
            <w:r w:rsidRPr="00D95972">
              <w:rPr>
                <w:rFonts w:cs="Arial"/>
              </w:rPr>
              <w:t>enhMCPTT</w:t>
            </w:r>
            <w:proofErr w:type="spellEnd"/>
            <w:r w:rsidRPr="00D95972">
              <w:rPr>
                <w:rFonts w:cs="Arial"/>
              </w:rPr>
              <w:t>-CT</w:t>
            </w:r>
          </w:p>
          <w:p w:rsidR="003A1765" w:rsidRDefault="003A1765" w:rsidP="003A1765">
            <w:pPr>
              <w:rPr>
                <w:rFonts w:cs="Arial"/>
                <w:color w:val="000000"/>
              </w:rPr>
            </w:pPr>
            <w:r w:rsidRPr="00D95972">
              <w:rPr>
                <w:rFonts w:cs="Arial"/>
                <w:color w:val="000000"/>
              </w:rPr>
              <w:t>MCProtoc15</w:t>
            </w:r>
          </w:p>
          <w:p w:rsidR="003A1765" w:rsidRDefault="003A1765" w:rsidP="003A1765">
            <w:pPr>
              <w:rPr>
                <w:rFonts w:cs="Arial"/>
                <w:color w:val="000000"/>
              </w:rPr>
            </w:pPr>
            <w:r w:rsidRPr="00D95972">
              <w:rPr>
                <w:rFonts w:cs="Arial"/>
                <w:color w:val="000000"/>
              </w:rPr>
              <w:t>MONASTERY</w:t>
            </w:r>
          </w:p>
          <w:p w:rsidR="003A1765" w:rsidRDefault="003A1765" w:rsidP="003A1765">
            <w:pPr>
              <w:rPr>
                <w:rFonts w:cs="Arial"/>
              </w:rPr>
            </w:pPr>
            <w:proofErr w:type="spellStart"/>
            <w:r w:rsidRPr="00D95972">
              <w:rPr>
                <w:rFonts w:cs="Arial"/>
              </w:rPr>
              <w:t>MBMS_MCservices</w:t>
            </w:r>
            <w:proofErr w:type="spellEnd"/>
          </w:p>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rPr>
            </w:pPr>
            <w:r>
              <w:rPr>
                <w:rFonts w:cs="Arial"/>
              </w:rPr>
              <w:t>All work items complete</w:t>
            </w: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r w:rsidRPr="00D95972">
              <w:rPr>
                <w:rFonts w:cs="Arial"/>
                <w:color w:val="000000"/>
              </w:rPr>
              <w:t>Enhancements to Mission Critical Video – CT aspects</w:t>
            </w:r>
          </w:p>
          <w:p w:rsidR="003A1765" w:rsidRDefault="003A1765" w:rsidP="003A1765">
            <w:pPr>
              <w:rPr>
                <w:rFonts w:cs="Arial"/>
              </w:rPr>
            </w:pPr>
            <w:r w:rsidRPr="00D95972">
              <w:rPr>
                <w:rFonts w:cs="Arial"/>
              </w:rPr>
              <w:t>Enhancements for Mission Critical Data – CT aspects</w:t>
            </w:r>
          </w:p>
          <w:p w:rsidR="003A1765" w:rsidRDefault="003A1765" w:rsidP="003A1765">
            <w:pPr>
              <w:rPr>
                <w:rFonts w:cs="Arial"/>
              </w:rPr>
            </w:pPr>
            <w:r w:rsidRPr="00D95972">
              <w:rPr>
                <w:rFonts w:cs="Arial"/>
              </w:rPr>
              <w:t>Enhancements for Mission Critical Push-to-Talk – CT aspects</w:t>
            </w:r>
          </w:p>
          <w:p w:rsidR="003A1765" w:rsidRDefault="003A1765" w:rsidP="003A1765">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3A1765" w:rsidRDefault="003A1765" w:rsidP="003A1765">
            <w:pPr>
              <w:rPr>
                <w:rFonts w:cs="Arial"/>
              </w:rPr>
            </w:pPr>
            <w:r w:rsidRPr="00D95972">
              <w:rPr>
                <w:rFonts w:cs="Arial"/>
              </w:rPr>
              <w:t>Mobile Communication System for Railways</w:t>
            </w:r>
          </w:p>
          <w:p w:rsidR="003A1765" w:rsidRDefault="003A1765" w:rsidP="003A1765">
            <w:pPr>
              <w:rPr>
                <w:rFonts w:cs="Arial"/>
              </w:rPr>
            </w:pPr>
            <w:r w:rsidRPr="00D95972">
              <w:rPr>
                <w:rFonts w:cs="Arial"/>
              </w:rPr>
              <w:t>MBMS usage for mission critical communication services</w:t>
            </w:r>
          </w:p>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D0101F">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IMS work items and issues</w:t>
            </w:r>
          </w:p>
          <w:p w:rsidR="003A1765" w:rsidRDefault="003A1765" w:rsidP="003A1765">
            <w:pPr>
              <w:rPr>
                <w:rFonts w:cs="Arial"/>
              </w:rPr>
            </w:pPr>
          </w:p>
          <w:p w:rsidR="003A1765" w:rsidRDefault="003A1765" w:rsidP="003A1765">
            <w:pPr>
              <w:rPr>
                <w:rFonts w:cs="Arial"/>
              </w:rPr>
            </w:pPr>
            <w:r w:rsidRPr="00D95972">
              <w:rPr>
                <w:rFonts w:cs="Arial"/>
              </w:rPr>
              <w:t>5GS_Ph1-IMSo5G</w:t>
            </w:r>
          </w:p>
          <w:p w:rsidR="003A1765" w:rsidRDefault="003A1765" w:rsidP="003A1765">
            <w:pPr>
              <w:rPr>
                <w:rFonts w:cs="Arial"/>
              </w:rPr>
            </w:pPr>
            <w:proofErr w:type="spellStart"/>
            <w:r w:rsidRPr="00D95972">
              <w:rPr>
                <w:rFonts w:cs="Arial"/>
              </w:rPr>
              <w:t>eCNAM</w:t>
            </w:r>
            <w:proofErr w:type="spellEnd"/>
            <w:r w:rsidRPr="00D95972">
              <w:rPr>
                <w:rFonts w:cs="Arial"/>
              </w:rPr>
              <w:t>-CT</w:t>
            </w:r>
          </w:p>
          <w:p w:rsidR="003A1765" w:rsidRDefault="003A1765" w:rsidP="003A1765">
            <w:pPr>
              <w:rPr>
                <w:rFonts w:cs="Arial"/>
                <w:color w:val="000000"/>
              </w:rPr>
            </w:pPr>
            <w:r w:rsidRPr="00D95972">
              <w:rPr>
                <w:rFonts w:cs="Arial"/>
                <w:color w:val="000000"/>
              </w:rPr>
              <w:lastRenderedPageBreak/>
              <w:t>FS_PC_VBC (CT3)</w:t>
            </w:r>
          </w:p>
          <w:p w:rsidR="003A1765" w:rsidRDefault="003A1765" w:rsidP="003A1765">
            <w:pPr>
              <w:rPr>
                <w:rFonts w:cs="Arial"/>
                <w:color w:val="000000"/>
              </w:rPr>
            </w:pPr>
            <w:r w:rsidRPr="00D95972">
              <w:rPr>
                <w:rFonts w:cs="Arial"/>
                <w:color w:val="000000"/>
              </w:rPr>
              <w:t>IMSProtoc9</w:t>
            </w:r>
          </w:p>
          <w:p w:rsidR="003A1765" w:rsidRDefault="003A1765" w:rsidP="003A1765">
            <w:pPr>
              <w:rPr>
                <w:rFonts w:cs="Arial"/>
              </w:rPr>
            </w:pPr>
            <w:proofErr w:type="spellStart"/>
            <w:r w:rsidRPr="00D95972">
              <w:rPr>
                <w:rFonts w:cs="Arial"/>
              </w:rPr>
              <w:t>bSRVCC_MT</w:t>
            </w:r>
            <w:proofErr w:type="spellEnd"/>
          </w:p>
          <w:p w:rsidR="003A1765" w:rsidRDefault="003A1765" w:rsidP="003A1765">
            <w:pPr>
              <w:rPr>
                <w:rFonts w:cs="Arial"/>
              </w:rPr>
            </w:pPr>
            <w:proofErr w:type="spellStart"/>
            <w:r w:rsidRPr="00D95972">
              <w:rPr>
                <w:rFonts w:cs="Arial"/>
              </w:rPr>
              <w:t>eSPECTRE</w:t>
            </w:r>
            <w:proofErr w:type="spellEnd"/>
          </w:p>
          <w:p w:rsidR="003A1765" w:rsidRDefault="003A1765" w:rsidP="003A1765">
            <w:pPr>
              <w:rPr>
                <w:rFonts w:cs="Arial"/>
                <w:lang w:eastAsia="zh-CN"/>
              </w:rPr>
            </w:pPr>
            <w:r w:rsidRPr="00D95972">
              <w:rPr>
                <w:rFonts w:cs="Arial"/>
                <w:lang w:eastAsia="zh-CN"/>
              </w:rPr>
              <w:t>PC_VBC (CT3)</w:t>
            </w:r>
          </w:p>
          <w:p w:rsidR="003A1765" w:rsidRDefault="003A1765" w:rsidP="003A1765">
            <w:pPr>
              <w:rPr>
                <w:rFonts w:cs="Arial"/>
                <w:color w:val="000000"/>
              </w:rPr>
            </w:pPr>
            <w:r>
              <w:rPr>
                <w:rFonts w:cs="Arial"/>
                <w:lang w:eastAsia="zh-CN"/>
              </w:rPr>
              <w:t>TEI15 (IMS)</w:t>
            </w:r>
          </w:p>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sidRPr="003A1765">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rPr>
            </w:pPr>
            <w:r>
              <w:rPr>
                <w:rFonts w:cs="Arial"/>
              </w:rPr>
              <w:t>All work items complete</w:t>
            </w:r>
          </w:p>
          <w:p w:rsidR="003A1765" w:rsidRDefault="003A1765" w:rsidP="003A1765">
            <w:pPr>
              <w:rPr>
                <w:rFonts w:cs="Arial"/>
              </w:rPr>
            </w:pPr>
          </w:p>
          <w:p w:rsidR="003A1765" w:rsidRDefault="003A1765" w:rsidP="003A1765">
            <w:pPr>
              <w:rPr>
                <w:rFonts w:cs="Arial"/>
              </w:rPr>
            </w:pPr>
          </w:p>
          <w:p w:rsidR="003A1765" w:rsidRDefault="003A1765" w:rsidP="003A1765">
            <w:pPr>
              <w:rPr>
                <w:rFonts w:cs="Arial"/>
              </w:rPr>
            </w:pPr>
          </w:p>
          <w:p w:rsidR="003A1765" w:rsidRDefault="003A1765" w:rsidP="003A1765">
            <w:pPr>
              <w:rPr>
                <w:rFonts w:cs="Arial"/>
              </w:rPr>
            </w:pPr>
            <w:r w:rsidRPr="00D95972">
              <w:rPr>
                <w:rFonts w:cs="Arial"/>
              </w:rPr>
              <w:t>IMS impact due to 5GS IP-CAN</w:t>
            </w:r>
          </w:p>
          <w:p w:rsidR="003A1765" w:rsidRDefault="003A1765" w:rsidP="003A1765">
            <w:pPr>
              <w:rPr>
                <w:rFonts w:cs="Arial"/>
              </w:rPr>
            </w:pPr>
            <w:r>
              <w:rPr>
                <w:rFonts w:cs="Arial"/>
              </w:rPr>
              <w:t>C</w:t>
            </w:r>
            <w:r w:rsidRPr="00D95972">
              <w:rPr>
                <w:rFonts w:cs="Arial"/>
              </w:rPr>
              <w:t>T aspects of Enhanced Calling Name Service</w:t>
            </w:r>
          </w:p>
          <w:p w:rsidR="003A1765" w:rsidRDefault="003A1765" w:rsidP="003A1765">
            <w:pPr>
              <w:rPr>
                <w:rFonts w:cs="Arial"/>
              </w:rPr>
            </w:pPr>
            <w:r w:rsidRPr="00D95972">
              <w:rPr>
                <w:rFonts w:cs="Arial"/>
              </w:rPr>
              <w:lastRenderedPageBreak/>
              <w:t>Study on Policy and Charging for Volume Based Charging</w:t>
            </w:r>
          </w:p>
          <w:p w:rsidR="003A1765" w:rsidRDefault="003A1765" w:rsidP="003A1765">
            <w:pPr>
              <w:rPr>
                <w:rFonts w:cs="Arial"/>
                <w:color w:val="000000"/>
              </w:rPr>
            </w:pPr>
            <w:r w:rsidRPr="00D95972">
              <w:rPr>
                <w:rFonts w:cs="Arial"/>
                <w:color w:val="000000"/>
              </w:rPr>
              <w:t>IMS Stage-3 IETF Protocol Alignment for Rel-15</w:t>
            </w:r>
          </w:p>
          <w:p w:rsidR="003A1765" w:rsidRDefault="003A1765" w:rsidP="003A1765">
            <w:pPr>
              <w:rPr>
                <w:rFonts w:cs="Arial"/>
              </w:rPr>
            </w:pPr>
            <w:r w:rsidRPr="00D95972">
              <w:rPr>
                <w:rFonts w:cs="Arial"/>
              </w:rPr>
              <w:t>SRVCC for terminating call in pre-alerting phase</w:t>
            </w:r>
          </w:p>
          <w:p w:rsidR="003A1765" w:rsidRPr="00D95972" w:rsidRDefault="003A1765" w:rsidP="003A1765">
            <w:pPr>
              <w:rPr>
                <w:rFonts w:cs="Arial"/>
              </w:rPr>
            </w:pPr>
            <w:r w:rsidRPr="00D95972">
              <w:rPr>
                <w:rFonts w:cs="Arial"/>
              </w:rPr>
              <w:t>Enhancements to Call spoofing functionality Policy and Charging for Volume Based Charging</w:t>
            </w:r>
          </w:p>
          <w:p w:rsidR="003A1765" w:rsidRPr="00D95972" w:rsidRDefault="003A1765" w:rsidP="003A1765">
            <w:pPr>
              <w:rPr>
                <w:rFonts w:eastAsia="Batang" w:cs="Arial"/>
                <w:lang w:eastAsia="ko-KR"/>
              </w:rPr>
            </w:pPr>
          </w:p>
        </w:tc>
      </w:tr>
      <w:tr w:rsidR="003A1765" w:rsidRPr="00D95972" w:rsidTr="00D0101F">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00"/>
          </w:tcPr>
          <w:p w:rsidR="003A1765" w:rsidRPr="00D95972" w:rsidRDefault="00E31DD6" w:rsidP="003A1765">
            <w:pPr>
              <w:rPr>
                <w:rFonts w:cs="Arial"/>
              </w:rPr>
            </w:pPr>
            <w:hyperlink r:id="rId44" w:history="1">
              <w:r w:rsidR="00D0101F">
                <w:rPr>
                  <w:rStyle w:val="Hyperlink"/>
                </w:rPr>
                <w:t>C1-202584</w:t>
              </w:r>
            </w:hyperlink>
          </w:p>
        </w:tc>
        <w:tc>
          <w:tcPr>
            <w:tcW w:w="4190" w:type="dxa"/>
            <w:gridSpan w:val="3"/>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6" w:type="dxa"/>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CR 6416 24.229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3A1765" w:rsidRPr="00D95972" w:rsidRDefault="003A1765"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3E0" w:rsidRPr="00D95972" w:rsidRDefault="00E31DD6" w:rsidP="003A1765">
            <w:pPr>
              <w:rPr>
                <w:rFonts w:cs="Arial"/>
              </w:rPr>
            </w:pPr>
            <w:hyperlink r:id="rId45" w:history="1">
              <w:r w:rsidR="00D0101F">
                <w:rPr>
                  <w:rStyle w:val="Hyperlink"/>
                </w:rPr>
                <w:t>C1-202585</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6417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D95972" w:rsidRDefault="00B243E0"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707B3">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E07D10">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non-IMS/non-MC work items and issues</w:t>
            </w:r>
          </w:p>
          <w:p w:rsidR="003A1765" w:rsidRDefault="003A1765" w:rsidP="003A1765">
            <w:pPr>
              <w:rPr>
                <w:rFonts w:cs="Arial"/>
              </w:rPr>
            </w:pPr>
          </w:p>
          <w:p w:rsidR="003A1765" w:rsidRDefault="003A1765" w:rsidP="00E07D1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3A1765" w:rsidRPr="00D95972" w:rsidRDefault="003A1765" w:rsidP="00E07D10">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E07D10">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E07D10">
            <w:pPr>
              <w:rPr>
                <w:rFonts w:cs="Arial"/>
                <w:color w:val="000000"/>
              </w:rPr>
            </w:pPr>
            <w:r w:rsidRPr="003A1765">
              <w:rPr>
                <w:rFonts w:eastAsia="Calibri" w:cs="Arial"/>
                <w:color w:val="000000"/>
                <w:highlight w:val="yellow"/>
              </w:rPr>
              <w:t>Peter</w:t>
            </w:r>
          </w:p>
        </w:tc>
        <w:tc>
          <w:tcPr>
            <w:tcW w:w="1766" w:type="dxa"/>
            <w:tcBorders>
              <w:top w:val="single" w:sz="4" w:space="0" w:color="auto"/>
              <w:bottom w:val="single" w:sz="4" w:space="0" w:color="auto"/>
            </w:tcBorders>
            <w:shd w:val="clear" w:color="auto" w:fill="auto"/>
          </w:tcPr>
          <w:p w:rsidR="003A1765" w:rsidRPr="00D95972" w:rsidRDefault="003A1765" w:rsidP="00E07D10">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E07D1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eastAsia="Batang" w:cs="Arial"/>
                <w:color w:val="000000"/>
                <w:lang w:eastAsia="ko-KR"/>
              </w:rPr>
            </w:pPr>
            <w:r>
              <w:rPr>
                <w:rFonts w:eastAsia="Batang" w:cs="Arial"/>
                <w:color w:val="000000"/>
                <w:lang w:eastAsia="ko-KR"/>
              </w:rPr>
              <w:t>All work items complete</w:t>
            </w: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val="en-US" w:eastAsia="ko-KR"/>
              </w:rPr>
            </w:pPr>
            <w:r w:rsidRPr="00D95972">
              <w:rPr>
                <w:rFonts w:eastAsia="Batang" w:cs="Arial"/>
                <w:color w:val="000000"/>
                <w:lang w:val="en-US" w:eastAsia="ko-KR"/>
              </w:rPr>
              <w:t>CT aspects on 5G System - Phase 1</w:t>
            </w:r>
          </w:p>
          <w:p w:rsidR="003A1765" w:rsidRPr="00D95972" w:rsidRDefault="003A1765" w:rsidP="003A1765">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A1765" w:rsidRPr="00D95972" w:rsidTr="005707B3">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00"/>
          </w:tcPr>
          <w:p w:rsidR="003A1765" w:rsidRPr="00D95972" w:rsidRDefault="00E31DD6" w:rsidP="003A1765">
            <w:pPr>
              <w:rPr>
                <w:rFonts w:cs="Arial"/>
              </w:rPr>
            </w:pPr>
            <w:hyperlink r:id="rId46" w:history="1">
              <w:r w:rsidR="005707B3">
                <w:rPr>
                  <w:rStyle w:val="Hyperlink"/>
                </w:rPr>
                <w:t>C1-202032</w:t>
              </w:r>
            </w:hyperlink>
          </w:p>
        </w:tc>
        <w:tc>
          <w:tcPr>
            <w:tcW w:w="4190" w:type="dxa"/>
            <w:gridSpan w:val="3"/>
            <w:tcBorders>
              <w:top w:val="single" w:sz="4" w:space="0" w:color="auto"/>
              <w:bottom w:val="single" w:sz="4" w:space="0" w:color="auto"/>
            </w:tcBorders>
            <w:shd w:val="clear" w:color="auto" w:fill="FFFF00"/>
          </w:tcPr>
          <w:p w:rsidR="003A1765" w:rsidRPr="00D95972" w:rsidRDefault="00F230C4" w:rsidP="003A1765">
            <w:pPr>
              <w:rPr>
                <w:rFonts w:cs="Arial"/>
              </w:rPr>
            </w:pPr>
            <w:r>
              <w:rPr>
                <w:rFonts w:cs="Arial"/>
              </w:rPr>
              <w:t xml:space="preserve">Remove the duplicated cause value for announce request procedure not accepted by the </w:t>
            </w:r>
            <w:proofErr w:type="spellStart"/>
            <w:r>
              <w:rPr>
                <w:rFonts w:cs="Arial"/>
              </w:rPr>
              <w:t>ProSe</w:t>
            </w:r>
            <w:proofErr w:type="spellEnd"/>
            <w:r>
              <w:rPr>
                <w:rFonts w:cs="Arial"/>
              </w:rPr>
              <w:t xml:space="preserve"> Function</w:t>
            </w:r>
          </w:p>
        </w:tc>
        <w:tc>
          <w:tcPr>
            <w:tcW w:w="1766" w:type="dxa"/>
            <w:tcBorders>
              <w:top w:val="single" w:sz="4" w:space="0" w:color="auto"/>
              <w:bottom w:val="single" w:sz="4" w:space="0" w:color="auto"/>
            </w:tcBorders>
            <w:shd w:val="clear" w:color="auto" w:fill="FFFF00"/>
          </w:tcPr>
          <w:p w:rsidR="003A1765" w:rsidRPr="00D95972" w:rsidRDefault="00F230C4" w:rsidP="003A1765">
            <w:pPr>
              <w:rPr>
                <w:rFonts w:cs="Arial"/>
              </w:rPr>
            </w:pPr>
            <w:r>
              <w:rPr>
                <w:rFonts w:cs="Arial"/>
              </w:rPr>
              <w:t>CATT</w:t>
            </w:r>
          </w:p>
        </w:tc>
        <w:tc>
          <w:tcPr>
            <w:tcW w:w="827" w:type="dxa"/>
            <w:tcBorders>
              <w:top w:val="single" w:sz="4" w:space="0" w:color="auto"/>
              <w:bottom w:val="single" w:sz="4" w:space="0" w:color="auto"/>
            </w:tcBorders>
            <w:shd w:val="clear" w:color="auto" w:fill="FFFF00"/>
          </w:tcPr>
          <w:p w:rsidR="003A1765" w:rsidRPr="00D95972" w:rsidRDefault="00F230C4" w:rsidP="003A1765">
            <w:pPr>
              <w:rPr>
                <w:rFonts w:cs="Arial"/>
              </w:rPr>
            </w:pPr>
            <w:r>
              <w:rPr>
                <w:rFonts w:cs="Arial"/>
              </w:rPr>
              <w:t>CR 0328 24.334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3A1765" w:rsidRPr="00D95972" w:rsidRDefault="003A176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E31DD6" w:rsidP="003A1765">
            <w:pPr>
              <w:rPr>
                <w:rFonts w:cs="Arial"/>
              </w:rPr>
            </w:pPr>
            <w:hyperlink r:id="rId47" w:history="1">
              <w:r w:rsidR="005707B3">
                <w:rPr>
                  <w:rStyle w:val="Hyperlink"/>
                </w:rPr>
                <w:t>C1-202092</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Correct N3AN node selection due to LI</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0119 24.502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E31DD6" w:rsidP="003A1765">
            <w:pPr>
              <w:rPr>
                <w:rFonts w:cs="Arial"/>
              </w:rPr>
            </w:pPr>
            <w:hyperlink r:id="rId48" w:history="1">
              <w:r w:rsidR="005707B3">
                <w:rPr>
                  <w:rStyle w:val="Hyperlink"/>
                </w:rPr>
                <w:t>C1-202093</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Correct N3AN node selection due to LI</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0120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E31DD6" w:rsidP="003A1765">
            <w:pPr>
              <w:rPr>
                <w:rFonts w:cs="Arial"/>
              </w:rPr>
            </w:pPr>
            <w:hyperlink r:id="rId49" w:history="1">
              <w:r w:rsidR="005707B3">
                <w:rPr>
                  <w:rStyle w:val="Hyperlink"/>
                </w:rPr>
                <w:t>C1-202096</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Correct EPS SRVCC support indication when registering with 5GS</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1642 24.501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r>
              <w:rPr>
                <w:rFonts w:eastAsia="Batang" w:cs="Arial"/>
                <w:lang w:eastAsia="ko-KR"/>
              </w:rPr>
              <w:t>Revision of C1-198013</w:t>
            </w: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E31DD6" w:rsidP="003A1765">
            <w:pPr>
              <w:rPr>
                <w:rFonts w:cs="Arial"/>
              </w:rPr>
            </w:pPr>
            <w:hyperlink r:id="rId50" w:history="1">
              <w:r w:rsidR="005707B3">
                <w:rPr>
                  <w:rStyle w:val="Hyperlink"/>
                </w:rPr>
                <w:t>C1-202097</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Correct EPS SRVCC support indication when registering with 5GS</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1643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r>
              <w:rPr>
                <w:rFonts w:eastAsia="Batang" w:cs="Arial"/>
                <w:lang w:eastAsia="ko-KR"/>
              </w:rPr>
              <w:t>Revision of C1-198014</w:t>
            </w:r>
          </w:p>
        </w:tc>
      </w:tr>
      <w:tr w:rsidR="00B24CB5" w:rsidRPr="00D95972" w:rsidTr="00D0101F">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E31DD6" w:rsidP="003A1765">
            <w:pPr>
              <w:rPr>
                <w:rFonts w:cs="Arial"/>
              </w:rPr>
            </w:pPr>
            <w:hyperlink r:id="rId51" w:history="1">
              <w:r w:rsidR="005707B3">
                <w:rPr>
                  <w:rStyle w:val="Hyperlink"/>
                </w:rPr>
                <w:t>C1-202227</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Adding Unstructured type(non-IP) to encoding of UE policy part type URSP(R15)</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0074 24.526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D0101F">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E31DD6" w:rsidP="003A1765">
            <w:pPr>
              <w:rPr>
                <w:rFonts w:cs="Arial"/>
              </w:rPr>
            </w:pPr>
            <w:hyperlink r:id="rId52" w:history="1">
              <w:r w:rsidR="00D0101F">
                <w:rPr>
                  <w:rStyle w:val="Hyperlink"/>
                </w:rPr>
                <w:t>C1-202231</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CWMI use in PWS</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discussion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E31DD6" w:rsidP="003A1765">
            <w:pPr>
              <w:rPr>
                <w:rFonts w:cs="Arial"/>
              </w:rPr>
            </w:pPr>
            <w:hyperlink r:id="rId53" w:history="1">
              <w:r w:rsidR="005707B3">
                <w:rPr>
                  <w:rStyle w:val="Hyperlink"/>
                </w:rPr>
                <w:t>C1-202291</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Remove USE_TRANSPORT_MODE in response</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0124 24.502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E31DD6" w:rsidP="003A1765">
            <w:pPr>
              <w:rPr>
                <w:rFonts w:cs="Arial"/>
              </w:rPr>
            </w:pPr>
            <w:hyperlink r:id="rId54" w:history="1">
              <w:r w:rsidR="005707B3">
                <w:rPr>
                  <w:rStyle w:val="Hyperlink"/>
                </w:rPr>
                <w:t>C1-202292</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Remove USE_TRANSPORT_MODE in response</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0125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E31DD6" w:rsidP="003A1765">
            <w:pPr>
              <w:rPr>
                <w:rFonts w:cs="Arial"/>
              </w:rPr>
            </w:pPr>
            <w:hyperlink r:id="rId55" w:history="1">
              <w:r w:rsidR="005707B3">
                <w:rPr>
                  <w:rStyle w:val="Hyperlink"/>
                </w:rPr>
                <w:t>C1-202360</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Remove SUPI in the form of NSI from stage 2(in R15)</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China Telecom / Michelle</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2127 24.501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D0101F">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E31DD6" w:rsidP="003A1765">
            <w:pPr>
              <w:rPr>
                <w:rFonts w:cs="Arial"/>
              </w:rPr>
            </w:pPr>
            <w:hyperlink r:id="rId56" w:history="1">
              <w:r w:rsidR="005707B3">
                <w:rPr>
                  <w:rStyle w:val="Hyperlink"/>
                </w:rPr>
                <w:t>C1-202361</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Remove SUPI in the form of NSI from stage 2(in R15)</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China Telecommunications</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0127 24.502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3E0" w:rsidRPr="00D95972" w:rsidRDefault="00E31DD6" w:rsidP="003A1765">
            <w:pPr>
              <w:rPr>
                <w:rFonts w:cs="Arial"/>
              </w:rPr>
            </w:pPr>
            <w:hyperlink r:id="rId57" w:history="1">
              <w:r w:rsidR="00D0101F">
                <w:rPr>
                  <w:rStyle w:val="Hyperlink"/>
                </w:rPr>
                <w:t>C1-202507</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 xml:space="preserve">Registration at PLMN change at PLMN-SEARCH </w:t>
            </w:r>
            <w:proofErr w:type="spellStart"/>
            <w:r>
              <w:rPr>
                <w:rFonts w:cs="Arial"/>
              </w:rPr>
              <w:t>substate</w:t>
            </w:r>
            <w:proofErr w:type="spellEnd"/>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2189 24.501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D95972" w:rsidRDefault="00B243E0"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3E0" w:rsidRPr="00D95972" w:rsidRDefault="00E31DD6" w:rsidP="003A1765">
            <w:pPr>
              <w:rPr>
                <w:rFonts w:cs="Arial"/>
              </w:rPr>
            </w:pPr>
            <w:hyperlink r:id="rId58" w:history="1">
              <w:r w:rsidR="00D0101F">
                <w:rPr>
                  <w:rStyle w:val="Hyperlink"/>
                </w:rPr>
                <w:t>C1-202561</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 xml:space="preserve">handling of </w:t>
            </w:r>
            <w:proofErr w:type="spellStart"/>
            <w:r>
              <w:rPr>
                <w:rFonts w:cs="Arial"/>
              </w:rPr>
              <w:t>ePWS</w:t>
            </w:r>
            <w:proofErr w:type="spellEnd"/>
            <w:r>
              <w:rPr>
                <w:rFonts w:cs="Arial"/>
              </w:rPr>
              <w:t xml:space="preserve"> message </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0216 23.041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D95972" w:rsidRDefault="00B243E0"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3E0" w:rsidRPr="00D95972" w:rsidRDefault="00E31DD6" w:rsidP="003A1765">
            <w:pPr>
              <w:rPr>
                <w:rFonts w:cs="Arial"/>
              </w:rPr>
            </w:pPr>
            <w:hyperlink r:id="rId59" w:history="1">
              <w:r w:rsidR="00D0101F">
                <w:rPr>
                  <w:rStyle w:val="Hyperlink"/>
                </w:rPr>
                <w:t>C1-202565</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Discussion for concurrent broadcast for CMAS</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proofErr w:type="gramStart"/>
            <w:r>
              <w:rPr>
                <w:rFonts w:cs="Arial"/>
              </w:rPr>
              <w:t>discussion  23.041</w:t>
            </w:r>
            <w:proofErr w:type="gramEnd"/>
            <w:r>
              <w:rPr>
                <w:rFonts w:cs="Arial"/>
              </w:rPr>
              <w:t xml:space="preserve">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D95972" w:rsidRDefault="00B243E0"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3A1765" w:rsidRPr="00D95972" w:rsidRDefault="003A1765" w:rsidP="003A1765">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Release 16</w:t>
            </w:r>
          </w:p>
          <w:p w:rsidR="003A1765" w:rsidRPr="00D95972" w:rsidRDefault="003A1765" w:rsidP="003A176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3A1765" w:rsidRPr="00D95972" w:rsidRDefault="003A1765" w:rsidP="003A1765">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3A1765" w:rsidRDefault="003A1765" w:rsidP="003A1765">
            <w:pPr>
              <w:rPr>
                <w:rFonts w:cs="Arial"/>
              </w:rPr>
            </w:pPr>
            <w:proofErr w:type="spellStart"/>
            <w:r>
              <w:rPr>
                <w:rFonts w:cs="Arial"/>
              </w:rPr>
              <w:t>Tdoc</w:t>
            </w:r>
            <w:proofErr w:type="spellEnd"/>
            <w:r>
              <w:rPr>
                <w:rFonts w:cs="Arial"/>
              </w:rPr>
              <w:t xml:space="preserve"> info </w:t>
            </w:r>
          </w:p>
          <w:p w:rsidR="003A1765" w:rsidRPr="00D95972" w:rsidRDefault="003A1765" w:rsidP="003A176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3A1765" w:rsidRPr="00D95972" w:rsidRDefault="003A1765" w:rsidP="003A1765">
            <w:pPr>
              <w:rPr>
                <w:rFonts w:cs="Arial"/>
              </w:rPr>
            </w:pPr>
            <w:r w:rsidRPr="00D95972">
              <w:rPr>
                <w:rFonts w:cs="Arial"/>
              </w:rPr>
              <w:t>Result &amp; comments</w:t>
            </w: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Pr="00D95972" w:rsidRDefault="003A1765" w:rsidP="003A1765">
            <w:pPr>
              <w:rPr>
                <w:rFonts w:eastAsia="Batang" w:cs="Arial"/>
                <w:color w:val="000000"/>
                <w:lang w:eastAsia="ko-KR"/>
              </w:rPr>
            </w:pPr>
            <w:r w:rsidRPr="00D95972">
              <w:rPr>
                <w:rFonts w:cs="Arial"/>
                <w:color w:val="000000"/>
              </w:rPr>
              <w:t>Papers related to Rel-16 Work Items</w:t>
            </w:r>
          </w:p>
        </w:tc>
      </w:tr>
      <w:tr w:rsidR="003A1765" w:rsidRPr="00D95972" w:rsidTr="005707B3">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bookmarkStart w:id="5" w:name="_Hlk1729577"/>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Work Item Descriptions</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3A1765" w:rsidRDefault="003A1765" w:rsidP="003A1765">
            <w:pPr>
              <w:rPr>
                <w:rFonts w:eastAsia="Batang" w:cs="Arial"/>
                <w:color w:val="000000"/>
                <w:lang w:eastAsia="ko-KR"/>
              </w:rPr>
            </w:pPr>
          </w:p>
          <w:p w:rsidR="003A1765" w:rsidRPr="00F1483B" w:rsidRDefault="003A1765" w:rsidP="003A1765">
            <w:pPr>
              <w:rPr>
                <w:rFonts w:eastAsia="Batang" w:cs="Arial"/>
                <w:b/>
                <w:bCs/>
                <w:color w:val="000000"/>
                <w:lang w:eastAsia="ko-KR"/>
              </w:rPr>
            </w:pPr>
          </w:p>
        </w:tc>
      </w:tr>
      <w:tr w:rsidR="003A1765" w:rsidRPr="00D95972" w:rsidTr="005707B3">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00"/>
          </w:tcPr>
          <w:p w:rsidR="003A1765" w:rsidRPr="00F365E1" w:rsidRDefault="00E31DD6" w:rsidP="003A1765">
            <w:hyperlink r:id="rId60" w:history="1">
              <w:r w:rsidR="005707B3">
                <w:rPr>
                  <w:rStyle w:val="Hyperlink"/>
                </w:rPr>
                <w:t>C1-202166</w:t>
              </w:r>
            </w:hyperlink>
          </w:p>
        </w:tc>
        <w:tc>
          <w:tcPr>
            <w:tcW w:w="4190" w:type="dxa"/>
            <w:gridSpan w:val="3"/>
            <w:tcBorders>
              <w:top w:val="single" w:sz="4" w:space="0" w:color="auto"/>
              <w:bottom w:val="single" w:sz="4" w:space="0" w:color="auto"/>
            </w:tcBorders>
            <w:shd w:val="clear" w:color="auto" w:fill="FFFF00"/>
          </w:tcPr>
          <w:p w:rsidR="003A1765" w:rsidRDefault="00B24CB5" w:rsidP="003A1765">
            <w:pPr>
              <w:rPr>
                <w:rFonts w:cs="Arial"/>
              </w:rPr>
            </w:pPr>
            <w:r>
              <w:rPr>
                <w:rFonts w:cs="Arial"/>
              </w:rPr>
              <w:t>Revised WID on CT aspects of eV2XARC</w:t>
            </w:r>
          </w:p>
        </w:tc>
        <w:tc>
          <w:tcPr>
            <w:tcW w:w="1766" w:type="dxa"/>
            <w:tcBorders>
              <w:top w:val="single" w:sz="4" w:space="0" w:color="auto"/>
              <w:bottom w:val="single" w:sz="4" w:space="0" w:color="auto"/>
            </w:tcBorders>
            <w:shd w:val="clear" w:color="auto" w:fill="FFFF00"/>
          </w:tcPr>
          <w:p w:rsidR="003A1765" w:rsidRDefault="00B24CB5" w:rsidP="003A17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3A1765" w:rsidRDefault="00B24CB5" w:rsidP="003A1765">
            <w:pPr>
              <w:rPr>
                <w:rFonts w:cs="Arial"/>
              </w:rPr>
            </w:pPr>
            <w:r>
              <w:rPr>
                <w:rFonts w:cs="Arial"/>
              </w:rPr>
              <w:t>WID revised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3A1765" w:rsidRDefault="00B24CB5" w:rsidP="003A1765">
            <w:pPr>
              <w:rPr>
                <w:rFonts w:cs="Arial"/>
                <w:color w:val="000000"/>
              </w:rPr>
            </w:pPr>
            <w:r>
              <w:rPr>
                <w:rFonts w:cs="Arial"/>
                <w:color w:val="000000"/>
              </w:rPr>
              <w:t>Revision of CP-200291</w:t>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F365E1"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cs="Arial"/>
                <w:color w:val="000000"/>
              </w:rPr>
            </w:pPr>
          </w:p>
        </w:tc>
      </w:tr>
      <w:bookmarkEnd w:id="5"/>
      <w:tr w:rsidR="003A1765" w:rsidRPr="00D95972" w:rsidTr="008419FC">
        <w:tc>
          <w:tcPr>
            <w:tcW w:w="976" w:type="dxa"/>
            <w:tcBorders>
              <w:top w:val="nil"/>
              <w:left w:val="thinThickThinSmallGap" w:sz="24" w:space="0" w:color="auto"/>
              <w:bottom w:val="single" w:sz="4" w:space="0" w:color="auto"/>
            </w:tcBorders>
            <w:shd w:val="clear" w:color="auto" w:fill="auto"/>
          </w:tcPr>
          <w:p w:rsidR="003A1765" w:rsidRPr="00D95972" w:rsidRDefault="003A1765" w:rsidP="003A1765">
            <w:pPr>
              <w:rPr>
                <w:rFonts w:cs="Arial"/>
                <w:lang w:val="en-US"/>
              </w:rPr>
            </w:pPr>
          </w:p>
        </w:tc>
        <w:tc>
          <w:tcPr>
            <w:tcW w:w="1315" w:type="dxa"/>
            <w:gridSpan w:val="2"/>
            <w:tcBorders>
              <w:top w:val="nil"/>
              <w:bottom w:val="single" w:sz="4" w:space="0" w:color="auto"/>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val="en-US"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eastAsia="Batang" w:cs="Arial"/>
                <w:color w:val="000000"/>
                <w:lang w:eastAsia="ko-KR"/>
              </w:rPr>
            </w:pPr>
            <w:r w:rsidRPr="00D95972">
              <w:rPr>
                <w:rFonts w:eastAsia="Batang" w:cs="Arial"/>
                <w:color w:val="000000"/>
                <w:lang w:eastAsia="ko-KR"/>
              </w:rPr>
              <w:t xml:space="preserve">CRs and Disc papers related to new Work Items </w:t>
            </w:r>
          </w:p>
          <w:p w:rsidR="003A1765" w:rsidRPr="00D95972" w:rsidRDefault="003A1765" w:rsidP="003A1765">
            <w:pPr>
              <w:rPr>
                <w:rFonts w:eastAsia="Batang" w:cs="Arial"/>
                <w:color w:val="000000"/>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color w:val="000000"/>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color w:val="000000"/>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val="en-US" w:eastAsia="ko-KR"/>
              </w:rPr>
            </w:pPr>
          </w:p>
        </w:tc>
      </w:tr>
      <w:tr w:rsidR="003A1765" w:rsidRPr="00D95972" w:rsidTr="005707B3">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color w:val="000000"/>
                <w:lang w:eastAsia="ko-KR"/>
              </w:rPr>
            </w:pPr>
            <w:r w:rsidRPr="00D95972">
              <w:rPr>
                <w:rFonts w:eastAsia="Batang" w:cs="Arial"/>
                <w:color w:val="000000"/>
                <w:lang w:eastAsia="ko-KR"/>
              </w:rPr>
              <w:t>Status information on other relevant Rel-16 Work Items</w:t>
            </w:r>
          </w:p>
        </w:tc>
      </w:tr>
      <w:tr w:rsidR="003A1765" w:rsidRPr="00D95972" w:rsidTr="005707B3">
        <w:tc>
          <w:tcPr>
            <w:tcW w:w="976" w:type="dxa"/>
            <w:tcBorders>
              <w:top w:val="single" w:sz="4" w:space="0" w:color="auto"/>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00"/>
          </w:tcPr>
          <w:p w:rsidR="003A1765" w:rsidRPr="00D95972" w:rsidRDefault="00E31DD6" w:rsidP="003A1765">
            <w:pPr>
              <w:rPr>
                <w:rFonts w:cs="Arial"/>
              </w:rPr>
            </w:pPr>
            <w:hyperlink r:id="rId61" w:history="1">
              <w:r w:rsidR="005707B3">
                <w:rPr>
                  <w:rStyle w:val="Hyperlink"/>
                </w:rPr>
                <w:t>C1-202424</w:t>
              </w:r>
            </w:hyperlink>
          </w:p>
        </w:tc>
        <w:tc>
          <w:tcPr>
            <w:tcW w:w="4190" w:type="dxa"/>
            <w:gridSpan w:val="3"/>
            <w:tcBorders>
              <w:top w:val="single" w:sz="4" w:space="0" w:color="auto"/>
              <w:bottom w:val="single" w:sz="4" w:space="0" w:color="auto"/>
            </w:tcBorders>
            <w:shd w:val="clear" w:color="auto" w:fill="FFFF00"/>
          </w:tcPr>
          <w:p w:rsidR="003A1765" w:rsidRPr="00D95972" w:rsidRDefault="00B24CB5" w:rsidP="003A1765">
            <w:pPr>
              <w:rPr>
                <w:rFonts w:cs="Arial"/>
              </w:rPr>
            </w:pPr>
            <w:r>
              <w:rPr>
                <w:rFonts w:cs="Arial"/>
              </w:rPr>
              <w:t>5G_CIoT WI workplan</w:t>
            </w:r>
          </w:p>
        </w:tc>
        <w:tc>
          <w:tcPr>
            <w:tcW w:w="1766" w:type="dxa"/>
            <w:tcBorders>
              <w:top w:val="single" w:sz="4" w:space="0" w:color="auto"/>
              <w:bottom w:val="single" w:sz="4" w:space="0" w:color="auto"/>
            </w:tcBorders>
            <w:shd w:val="clear" w:color="auto" w:fill="FFFF00"/>
          </w:tcPr>
          <w:p w:rsidR="003A1765" w:rsidRPr="00D95972" w:rsidRDefault="00B24CB5" w:rsidP="003A1765">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3A1765" w:rsidRPr="00D95972" w:rsidRDefault="00B24CB5" w:rsidP="003A1765">
            <w:pPr>
              <w:rPr>
                <w:rFonts w:cs="Arial"/>
              </w:rPr>
            </w:pPr>
            <w:r>
              <w:rPr>
                <w:rFonts w:cs="Arial"/>
              </w:rPr>
              <w:t>Work Plan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color w:val="000000"/>
                <w:lang w:eastAsia="ko-KR"/>
              </w:rPr>
            </w:pPr>
            <w:r w:rsidRPr="00D95972">
              <w:rPr>
                <w:rFonts w:eastAsia="Batang" w:cs="Arial"/>
                <w:color w:val="000000"/>
                <w:lang w:eastAsia="ko-KR"/>
              </w:rPr>
              <w:t>Miscellaneous documents provided for information</w:t>
            </w: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440E8" w:rsidRDefault="003A1765" w:rsidP="003A1765">
            <w:pPr>
              <w:rPr>
                <w:rFonts w:cs="Arial"/>
                <w:color w:val="000000"/>
              </w:rPr>
            </w:pPr>
            <w:r w:rsidRPr="00D95972">
              <w:rPr>
                <w:rFonts w:cs="Arial"/>
              </w:rPr>
              <w:t>WIs mainly targeted for common sessions or the SAE/5G breakout</w:t>
            </w:r>
            <w:r>
              <w:rPr>
                <w:rFonts w:cs="Arial"/>
              </w:rPr>
              <w:br/>
            </w:r>
          </w:p>
        </w:tc>
      </w:tr>
      <w:tr w:rsidR="003A1765" w:rsidRPr="00D95972" w:rsidTr="00D0101F">
        <w:tc>
          <w:tcPr>
            <w:tcW w:w="976" w:type="dxa"/>
            <w:tcBorders>
              <w:top w:val="single" w:sz="4" w:space="0" w:color="auto"/>
              <w:left w:val="thinThickThinSmallGap" w:sz="24" w:space="0" w:color="auto"/>
              <w:bottom w:val="single" w:sz="4" w:space="0" w:color="auto"/>
            </w:tcBorders>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rFonts w:cs="Arial"/>
              </w:rPr>
            </w:pPr>
            <w:r w:rsidRPr="00D95972">
              <w:rPr>
                <w:rFonts w:cs="Arial"/>
              </w:rPr>
              <w:t>CT aspects of enhancements of Public Warning System</w:t>
            </w:r>
          </w:p>
          <w:p w:rsidR="003A1765" w:rsidRDefault="003A1765" w:rsidP="003A1765">
            <w:pPr>
              <w:rPr>
                <w:rFonts w:eastAsia="Batang" w:cs="Arial"/>
                <w:color w:val="000000"/>
                <w:lang w:eastAsia="ko-KR"/>
              </w:rPr>
            </w:pPr>
          </w:p>
          <w:p w:rsidR="003A1765" w:rsidRPr="00327EDE" w:rsidRDefault="003A1765" w:rsidP="003A1765">
            <w:pPr>
              <w:rPr>
                <w:rFonts w:eastAsia="Batang"/>
                <w:highlight w:val="yellow"/>
              </w:rPr>
            </w:pPr>
          </w:p>
          <w:p w:rsidR="003A1765" w:rsidRPr="00D95972" w:rsidRDefault="003A1765" w:rsidP="003A1765">
            <w:pPr>
              <w:rPr>
                <w:rFonts w:eastAsia="Batang" w:cs="Arial"/>
                <w:color w:val="000000"/>
                <w:lang w:eastAsia="ko-KR"/>
              </w:rPr>
            </w:pPr>
          </w:p>
        </w:tc>
      </w:tr>
      <w:tr w:rsidR="003A1765" w:rsidRPr="00D95972" w:rsidTr="00D0101F">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00"/>
          </w:tcPr>
          <w:p w:rsidR="003A1765" w:rsidRPr="00D95972" w:rsidRDefault="00E31DD6" w:rsidP="003A1765">
            <w:pPr>
              <w:rPr>
                <w:rFonts w:cs="Arial"/>
              </w:rPr>
            </w:pPr>
            <w:hyperlink r:id="rId62" w:history="1">
              <w:r w:rsidR="00D0101F">
                <w:rPr>
                  <w:rStyle w:val="Hyperlink"/>
                </w:rPr>
                <w:t>C1-202563</w:t>
              </w:r>
            </w:hyperlink>
          </w:p>
        </w:tc>
        <w:tc>
          <w:tcPr>
            <w:tcW w:w="4190" w:type="dxa"/>
            <w:gridSpan w:val="3"/>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 xml:space="preserve">handling of </w:t>
            </w:r>
            <w:proofErr w:type="spellStart"/>
            <w:r>
              <w:rPr>
                <w:rFonts w:cs="Arial"/>
              </w:rPr>
              <w:t>ePWS</w:t>
            </w:r>
            <w:proofErr w:type="spellEnd"/>
            <w:r>
              <w:rPr>
                <w:rFonts w:cs="Arial"/>
              </w:rPr>
              <w:t xml:space="preserve"> message </w:t>
            </w:r>
          </w:p>
        </w:tc>
        <w:tc>
          <w:tcPr>
            <w:tcW w:w="1766" w:type="dxa"/>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CR 0217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D0101F">
        <w:tc>
          <w:tcPr>
            <w:tcW w:w="976" w:type="dxa"/>
            <w:tcBorders>
              <w:top w:val="single" w:sz="4" w:space="0" w:color="auto"/>
              <w:left w:val="thinThickThinSmallGap" w:sz="24" w:space="0" w:color="auto"/>
              <w:bottom w:val="single" w:sz="4" w:space="0" w:color="auto"/>
            </w:tcBorders>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rPr>
                <w:rFonts w:cs="Arial"/>
              </w:rPr>
              <w:t>SINE_5G</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3A1765" w:rsidRPr="00D95972" w:rsidRDefault="003A1765" w:rsidP="003A1765">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3A1765" w:rsidRPr="00D95972" w:rsidTr="00D0101F">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00"/>
          </w:tcPr>
          <w:p w:rsidR="003A1765" w:rsidRPr="00D95972" w:rsidRDefault="00E31DD6" w:rsidP="003A1765">
            <w:pPr>
              <w:rPr>
                <w:rFonts w:cs="Arial"/>
              </w:rPr>
            </w:pPr>
            <w:hyperlink r:id="rId63" w:history="1">
              <w:r w:rsidR="00D0101F">
                <w:rPr>
                  <w:rStyle w:val="Hyperlink"/>
                </w:rPr>
                <w:t>C1-202581</w:t>
              </w:r>
            </w:hyperlink>
          </w:p>
        </w:tc>
        <w:tc>
          <w:tcPr>
            <w:tcW w:w="4190" w:type="dxa"/>
            <w:gridSpan w:val="3"/>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 xml:space="preserve">Handling of PDU session authentication </w:t>
            </w:r>
          </w:p>
        </w:tc>
        <w:tc>
          <w:tcPr>
            <w:tcW w:w="1766" w:type="dxa"/>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 xml:space="preserve">Samsung /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CR 2210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3A1765" w:rsidRDefault="003A1765" w:rsidP="003A1765">
            <w:pPr>
              <w:rPr>
                <w:rFonts w:cs="Arial"/>
                <w:color w:val="000000"/>
              </w:rPr>
            </w:pPr>
          </w:p>
          <w:p w:rsidR="003A1765" w:rsidRPr="00D95972" w:rsidRDefault="003A1765" w:rsidP="003A1765">
            <w:pPr>
              <w:rPr>
                <w:rFonts w:cs="Arial"/>
                <w:color w:val="000000"/>
              </w:rPr>
            </w:pPr>
            <w:r w:rsidRPr="004A33FD">
              <w:rPr>
                <w:szCs w:val="16"/>
                <w:highlight w:val="green"/>
              </w:rPr>
              <w:t>100%</w:t>
            </w:r>
            <w:r w:rsidRPr="00D95972">
              <w:rPr>
                <w:rFonts w:eastAsia="Batang" w:cs="Arial"/>
                <w:color w:val="000000"/>
                <w:lang w:eastAsia="ko-KR"/>
              </w:rPr>
              <w:br/>
            </w:r>
          </w:p>
          <w:p w:rsidR="003A1765" w:rsidRPr="00D95972" w:rsidRDefault="003A1765" w:rsidP="003A1765">
            <w:pPr>
              <w:rPr>
                <w:rFonts w:cs="Arial"/>
                <w:color w:val="000000"/>
              </w:rPr>
            </w:pPr>
          </w:p>
        </w:tc>
      </w:tr>
      <w:tr w:rsidR="003A1765" w:rsidRPr="00D95972" w:rsidTr="00D0101F">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eastAsia="Batang" w:cs="Arial"/>
                <w:lang w:eastAsia="ko-KR"/>
              </w:rPr>
            </w:pPr>
            <w:r>
              <w:rPr>
                <w:rFonts w:eastAsia="Batang" w:cs="Arial"/>
                <w:lang w:eastAsia="ko-KR"/>
              </w:rPr>
              <w:t>General Stage-3 SAE protocol development</w:t>
            </w:r>
          </w:p>
          <w:p w:rsidR="003A1765" w:rsidRDefault="003A1765" w:rsidP="003A1765">
            <w:pPr>
              <w:rPr>
                <w:rFonts w:eastAsia="Batang" w:cs="Arial"/>
                <w:lang w:eastAsia="ko-KR"/>
              </w:rPr>
            </w:pPr>
          </w:p>
          <w:p w:rsidR="003A1765" w:rsidRPr="00D95972" w:rsidRDefault="003A1765"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cs="Arial"/>
              </w:rPr>
            </w:pPr>
          </w:p>
        </w:tc>
        <w:tc>
          <w:tcPr>
            <w:tcW w:w="1088" w:type="dxa"/>
            <w:tcBorders>
              <w:top w:val="single" w:sz="4" w:space="0" w:color="auto"/>
              <w:bottom w:val="single" w:sz="4" w:space="0" w:color="auto"/>
            </w:tcBorders>
            <w:shd w:val="clear" w:color="auto" w:fill="FFFF00"/>
          </w:tcPr>
          <w:p w:rsidR="00B243E0" w:rsidRPr="00D95972" w:rsidRDefault="00E31DD6" w:rsidP="003A1765">
            <w:pPr>
              <w:rPr>
                <w:rFonts w:cs="Arial"/>
              </w:rPr>
            </w:pPr>
            <w:hyperlink r:id="rId64" w:history="1">
              <w:r w:rsidR="00D0101F">
                <w:rPr>
                  <w:rStyle w:val="Hyperlink"/>
                </w:rPr>
                <w:t>C1-202515</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Correction of EMM initiated TAU procedure in EMM-REGISTERED.ATTEMPTING-TO-UPDATE-MM</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3366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9A4107" w:rsidRDefault="00B243E0"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cs="Arial"/>
              </w:rPr>
            </w:pPr>
          </w:p>
        </w:tc>
        <w:tc>
          <w:tcPr>
            <w:tcW w:w="1088" w:type="dxa"/>
            <w:tcBorders>
              <w:top w:val="single" w:sz="4" w:space="0" w:color="auto"/>
              <w:bottom w:val="single" w:sz="4" w:space="0" w:color="auto"/>
            </w:tcBorders>
            <w:shd w:val="clear" w:color="auto" w:fill="FFFF00"/>
          </w:tcPr>
          <w:p w:rsidR="00B243E0" w:rsidRPr="00D95972" w:rsidRDefault="00E31DD6" w:rsidP="003A1765">
            <w:pPr>
              <w:rPr>
                <w:rFonts w:cs="Arial"/>
              </w:rPr>
            </w:pPr>
            <w:hyperlink r:id="rId65" w:history="1">
              <w:r w:rsidR="00D0101F">
                <w:rPr>
                  <w:rStyle w:val="Hyperlink"/>
                </w:rPr>
                <w:t>C1-202516</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Correction to Handling of MO CSFB Emergency call in EMM-REGISTERED.ATTEMPTING-TO-UPDATE-MM</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3367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9A4107" w:rsidRDefault="00B243E0"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cs="Arial"/>
              </w:rPr>
            </w:pPr>
          </w:p>
        </w:tc>
        <w:tc>
          <w:tcPr>
            <w:tcW w:w="1088" w:type="dxa"/>
            <w:tcBorders>
              <w:top w:val="single" w:sz="4" w:space="0" w:color="auto"/>
              <w:bottom w:val="single" w:sz="4" w:space="0" w:color="auto"/>
            </w:tcBorders>
            <w:shd w:val="clear" w:color="auto" w:fill="FFFF00"/>
          </w:tcPr>
          <w:p w:rsidR="00B243E0" w:rsidRPr="00D95972" w:rsidRDefault="00E31DD6" w:rsidP="003A1765">
            <w:pPr>
              <w:rPr>
                <w:rFonts w:cs="Arial"/>
              </w:rPr>
            </w:pPr>
            <w:hyperlink r:id="rId66" w:history="1">
              <w:r w:rsidR="00D0101F">
                <w:rPr>
                  <w:rStyle w:val="Hyperlink"/>
                </w:rPr>
                <w:t>C1-202517</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Correction to Handling of #31</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3368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9A4107" w:rsidRDefault="00B243E0"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cs="Arial"/>
              </w:rPr>
            </w:pPr>
          </w:p>
        </w:tc>
        <w:tc>
          <w:tcPr>
            <w:tcW w:w="1088" w:type="dxa"/>
            <w:tcBorders>
              <w:top w:val="single" w:sz="4" w:space="0" w:color="auto"/>
              <w:bottom w:val="single" w:sz="4" w:space="0" w:color="auto"/>
            </w:tcBorders>
            <w:shd w:val="clear" w:color="auto" w:fill="FFFF00"/>
          </w:tcPr>
          <w:p w:rsidR="00B243E0" w:rsidRPr="00D95972" w:rsidRDefault="00E31DD6" w:rsidP="003A1765">
            <w:pPr>
              <w:rPr>
                <w:rFonts w:cs="Arial"/>
              </w:rPr>
            </w:pPr>
            <w:hyperlink r:id="rId67" w:history="1">
              <w:r w:rsidR="00D0101F">
                <w:rPr>
                  <w:rStyle w:val="Hyperlink"/>
                </w:rPr>
                <w:t>C1-202519</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Correction to Handling of #35</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3369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9A4107" w:rsidRDefault="00B243E0"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cs="Arial"/>
              </w:rPr>
            </w:pPr>
          </w:p>
        </w:tc>
        <w:tc>
          <w:tcPr>
            <w:tcW w:w="1088" w:type="dxa"/>
            <w:tcBorders>
              <w:top w:val="single" w:sz="4" w:space="0" w:color="auto"/>
              <w:bottom w:val="single" w:sz="4" w:space="0" w:color="auto"/>
            </w:tcBorders>
            <w:shd w:val="clear" w:color="auto" w:fill="FFFF00"/>
          </w:tcPr>
          <w:p w:rsidR="00B243E0" w:rsidRPr="00D95972" w:rsidRDefault="00E31DD6" w:rsidP="003A1765">
            <w:pPr>
              <w:rPr>
                <w:rFonts w:cs="Arial"/>
              </w:rPr>
            </w:pPr>
            <w:hyperlink r:id="rId68" w:history="1">
              <w:r w:rsidR="00D0101F">
                <w:rPr>
                  <w:rStyle w:val="Hyperlink"/>
                </w:rPr>
                <w:t>C1-202542</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Error handling of precedence value conflict</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3372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9A4107" w:rsidRDefault="00B243E0"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single" w:sz="4" w:space="0" w:color="auto"/>
            </w:tcBorders>
            <w:shd w:val="clear" w:color="auto" w:fill="auto"/>
          </w:tcPr>
          <w:p w:rsidR="003A1765" w:rsidRPr="00D95972" w:rsidRDefault="003A1765" w:rsidP="003A1765">
            <w:pPr>
              <w:rPr>
                <w:rFonts w:cs="Arial"/>
              </w:rPr>
            </w:pPr>
          </w:p>
        </w:tc>
        <w:tc>
          <w:tcPr>
            <w:tcW w:w="1315" w:type="dxa"/>
            <w:gridSpan w:val="2"/>
            <w:tcBorders>
              <w:top w:val="nil"/>
              <w:bottom w:val="single" w:sz="4" w:space="0" w:color="auto"/>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single" w:sz="4" w:space="0" w:color="auto"/>
            </w:tcBorders>
            <w:shd w:val="clear" w:color="auto" w:fill="auto"/>
          </w:tcPr>
          <w:p w:rsidR="003A1765" w:rsidRPr="00D95972" w:rsidRDefault="003A1765" w:rsidP="003A1765">
            <w:pPr>
              <w:rPr>
                <w:rFonts w:cs="Arial"/>
              </w:rPr>
            </w:pPr>
          </w:p>
        </w:tc>
        <w:tc>
          <w:tcPr>
            <w:tcW w:w="1315" w:type="dxa"/>
            <w:gridSpan w:val="2"/>
            <w:tcBorders>
              <w:top w:val="nil"/>
              <w:bottom w:val="single" w:sz="4" w:space="0" w:color="auto"/>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955016">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3A1765" w:rsidRPr="00D95972" w:rsidRDefault="003A1765" w:rsidP="003A1765">
            <w:pPr>
              <w:rPr>
                <w:rFonts w:cs="Arial"/>
                <w:color w:val="000000"/>
              </w:rPr>
            </w:pPr>
          </w:p>
        </w:tc>
      </w:tr>
      <w:tr w:rsidR="003A1765" w:rsidRPr="00D95972" w:rsidTr="005707B3">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B24CB5" w:rsidRDefault="00B24CB5" w:rsidP="003A1765">
            <w:pPr>
              <w:rPr>
                <w:rFonts w:eastAsia="Batang" w:cs="Arial"/>
                <w:lang w:eastAsia="ko-KR"/>
              </w:rPr>
            </w:pPr>
            <w:r>
              <w:rPr>
                <w:rFonts w:eastAsia="Batang" w:cs="Arial"/>
                <w:lang w:eastAsia="ko-KR"/>
              </w:rPr>
              <w:t>General Stage-3 5GS NAS protocol development</w:t>
            </w:r>
          </w:p>
          <w:p w:rsidR="00B24CB5" w:rsidRDefault="00B24CB5" w:rsidP="003A1765">
            <w:pPr>
              <w:rPr>
                <w:rFonts w:eastAsia="Batang" w:cs="Arial"/>
                <w:lang w:eastAsia="ko-KR"/>
              </w:rPr>
            </w:pPr>
          </w:p>
          <w:p w:rsidR="00B24CB5" w:rsidRDefault="00B24CB5" w:rsidP="003A1765">
            <w:pPr>
              <w:rPr>
                <w:rFonts w:eastAsia="Batang" w:cs="Arial"/>
                <w:lang w:eastAsia="ko-KR"/>
              </w:rPr>
            </w:pPr>
          </w:p>
          <w:p w:rsidR="00B24CB5" w:rsidRDefault="00B24CB5" w:rsidP="003A1765">
            <w:pPr>
              <w:rPr>
                <w:rFonts w:eastAsia="Batang" w:cs="Arial"/>
                <w:lang w:eastAsia="ko-KR"/>
              </w:rPr>
            </w:pPr>
          </w:p>
          <w:p w:rsidR="003A1765" w:rsidRPr="00D95972" w:rsidRDefault="003A1765" w:rsidP="003A1765">
            <w:pPr>
              <w:rPr>
                <w:rFonts w:eastAsia="Batang" w:cs="Arial"/>
                <w:lang w:eastAsia="ko-KR"/>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69" w:history="1">
              <w:r w:rsidR="005707B3">
                <w:rPr>
                  <w:rStyle w:val="Hyperlink"/>
                </w:rPr>
                <w:t>C1-202144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sidRPr="00955016">
              <w:rPr>
                <w:rFonts w:cs="Arial"/>
                <w:lang w:val="en-US"/>
              </w:rPr>
              <w:t>Clarification on URSP in EPS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0073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70" w:history="1">
              <w:r w:rsidR="005707B3">
                <w:rPr>
                  <w:rStyle w:val="Hyperlink"/>
                </w:rPr>
                <w:t>C1-202524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Handling of allowed NSSAI when the RA includes the TAI belonging to EPLMN</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SHARP </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2198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71" w:history="1">
              <w:r w:rsidR="005707B3">
                <w:rPr>
                  <w:rStyle w:val="Hyperlink"/>
                </w:rPr>
                <w:t>C1-202527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UE initiating service request over non-3GPP access after stopping T3346</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2201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72" w:history="1">
              <w:r w:rsidR="00D0101F">
                <w:rPr>
                  <w:rStyle w:val="Hyperlink"/>
                </w:rPr>
                <w:t>C1-202530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Discussion on S-NSSAI based congestion control</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MediaTek Inc., Qualcomm </w:t>
            </w:r>
            <w:proofErr w:type="spellStart"/>
            <w:r>
              <w:rPr>
                <w:rFonts w:cs="Arial"/>
                <w:lang w:val="en-US"/>
              </w:rPr>
              <w:t>Incoporated</w:t>
            </w:r>
            <w:proofErr w:type="spellEnd"/>
            <w:r>
              <w:rPr>
                <w:rFonts w:cs="Arial"/>
                <w:lang w:val="en-US"/>
              </w:rPr>
              <w:t>.  / JJ</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73" w:history="1">
              <w:r w:rsidR="00D0101F">
                <w:rPr>
                  <w:rStyle w:val="Hyperlink"/>
                </w:rPr>
                <w:t>C1-202534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Discussion on support of QoS rules/QoS flow descriptions with the length of two octets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74" w:history="1">
              <w:r w:rsidR="00D0101F">
                <w:rPr>
                  <w:rStyle w:val="Hyperlink"/>
                </w:rPr>
                <w:t>C1-202535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Indicate support of </w:t>
            </w:r>
            <w:proofErr w:type="spellStart"/>
            <w:r>
              <w:rPr>
                <w:rFonts w:cs="Arial"/>
                <w:lang w:val="en-US"/>
              </w:rPr>
              <w:t>ePCO</w:t>
            </w:r>
            <w:proofErr w:type="spellEnd"/>
            <w:r>
              <w:rPr>
                <w:rFonts w:cs="Arial"/>
                <w:lang w:val="en-US"/>
              </w:rPr>
              <w:t xml:space="preserve"> length of two octets parameter when establishing the PDU session – Alt#2</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2204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75" w:history="1">
              <w:r w:rsidR="00D0101F">
                <w:rPr>
                  <w:rStyle w:val="Hyperlink"/>
                </w:rPr>
                <w:t>C1-202536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Indicate support of </w:t>
            </w:r>
            <w:proofErr w:type="spellStart"/>
            <w:r>
              <w:rPr>
                <w:rFonts w:cs="Arial"/>
                <w:lang w:val="en-US"/>
              </w:rPr>
              <w:t>ePCO</w:t>
            </w:r>
            <w:proofErr w:type="spellEnd"/>
            <w:r>
              <w:rPr>
                <w:rFonts w:cs="Arial"/>
                <w:lang w:val="en-US"/>
              </w:rPr>
              <w:t xml:space="preserve"> length of two octets parameter in the bearer resource modification procedure – Alt#3</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3371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76" w:history="1">
              <w:r w:rsidR="00D0101F">
                <w:rPr>
                  <w:rStyle w:val="Hyperlink"/>
                </w:rPr>
                <w:t>C1-202537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Unsupported 5QI values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0686 27.007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77" w:history="1">
              <w:r w:rsidR="00D0101F">
                <w:rPr>
                  <w:rStyle w:val="Hyperlink"/>
                </w:rPr>
                <w:t>C1-202538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Addition of 5GSM cause #59</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2205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78" w:history="1">
              <w:r w:rsidR="00D0101F">
                <w:rPr>
                  <w:rStyle w:val="Hyperlink"/>
                </w:rPr>
                <w:t>C1-202541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Correction to the URSP coding</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MediaTek Inc., </w:t>
            </w:r>
            <w:proofErr w:type="gramStart"/>
            <w:r>
              <w:rPr>
                <w:rFonts w:cs="Arial"/>
                <w:lang w:val="en-US"/>
              </w:rPr>
              <w:t>ZTE  /</w:t>
            </w:r>
            <w:proofErr w:type="gramEnd"/>
            <w:r>
              <w:rPr>
                <w:rFonts w:cs="Arial"/>
                <w:lang w:val="en-US"/>
              </w:rPr>
              <w:t xml:space="preserve"> JJ</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0068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color w:val="000000"/>
                <w:highlight w:val="green"/>
                <w:lang w:val="en-US"/>
              </w:rPr>
            </w:pPr>
            <w:r w:rsidRPr="00A6399B">
              <w:rPr>
                <w:rFonts w:cs="Arial"/>
                <w:color w:val="000000"/>
                <w:lang w:val="en-US"/>
              </w:rPr>
              <w:t>Revision of C1-198970</w:t>
            </w:r>
          </w:p>
        </w:tc>
      </w:tr>
      <w:tr w:rsidR="00955016" w:rsidRPr="009A4107" w:rsidTr="0060332D">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79" w:history="1">
              <w:r w:rsidR="005707B3">
                <w:rPr>
                  <w:rStyle w:val="Hyperlink"/>
                </w:rPr>
                <w:t>C1-202175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 allowed NSSAI associated with a registration area</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2061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color w:val="000000"/>
                <w:highlight w:val="green"/>
                <w:lang w:val="en-US"/>
              </w:rPr>
            </w:pPr>
          </w:p>
        </w:tc>
      </w:tr>
      <w:tr w:rsidR="00955016" w:rsidRPr="009A4107" w:rsidTr="0060332D">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Default="00955016" w:rsidP="00955016">
            <w:r>
              <w:t>C1-202016</w:t>
            </w: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Manual CAG selection</w:t>
            </w:r>
          </w:p>
        </w:tc>
        <w:tc>
          <w:tcPr>
            <w:tcW w:w="1766" w:type="dxa"/>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r>
              <w:rPr>
                <w:rFonts w:cs="Arial"/>
              </w:rPr>
              <w:t>CR 0501 23.122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60332D" w:rsidRPr="00A6399B" w:rsidRDefault="0060332D" w:rsidP="00955016">
            <w:pPr>
              <w:rPr>
                <w:rFonts w:cs="Arial"/>
                <w:color w:val="000000"/>
                <w:lang w:val="en-US"/>
              </w:rPr>
            </w:pPr>
            <w:r w:rsidRPr="00A6399B">
              <w:rPr>
                <w:rFonts w:cs="Arial"/>
                <w:color w:val="000000"/>
                <w:lang w:val="en-US"/>
              </w:rPr>
              <w:t>Withdrawn</w:t>
            </w:r>
          </w:p>
          <w:p w:rsidR="0060332D" w:rsidRPr="00A6399B" w:rsidRDefault="0060332D" w:rsidP="00955016">
            <w:pPr>
              <w:rPr>
                <w:rFonts w:cs="Arial"/>
                <w:color w:val="000000"/>
                <w:lang w:val="en-US"/>
              </w:rPr>
            </w:pPr>
            <w:r w:rsidRPr="00A6399B">
              <w:rPr>
                <w:rFonts w:cs="Arial"/>
                <w:color w:val="000000"/>
                <w:lang w:val="en-US"/>
              </w:rPr>
              <w:t>Not available on time</w:t>
            </w:r>
          </w:p>
          <w:p w:rsidR="0060332D" w:rsidRPr="00A6399B" w:rsidRDefault="0060332D" w:rsidP="00955016">
            <w:pPr>
              <w:rPr>
                <w:rFonts w:cs="Arial"/>
                <w:color w:val="000000"/>
                <w:lang w:val="en-US"/>
              </w:rPr>
            </w:pPr>
          </w:p>
          <w:p w:rsidR="00955016" w:rsidRPr="00A6399B" w:rsidRDefault="00955016" w:rsidP="00955016">
            <w:pPr>
              <w:rPr>
                <w:rFonts w:cs="Arial"/>
                <w:color w:val="000000"/>
                <w:lang w:val="en-US"/>
              </w:rPr>
            </w:pPr>
            <w:r w:rsidRPr="00A6399B">
              <w:rPr>
                <w:rFonts w:cs="Arial"/>
                <w:color w:val="000000"/>
                <w:lang w:val="en-US"/>
              </w:rPr>
              <w:t>Revision of C1-200732</w:t>
            </w: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80" w:history="1">
              <w:r w:rsidR="00D0101F">
                <w:rPr>
                  <w:rStyle w:val="Hyperlink"/>
                </w:rPr>
                <w:t>C1-202017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Correction for </w:t>
            </w:r>
            <w:proofErr w:type="spellStart"/>
            <w:r>
              <w:rPr>
                <w:rFonts w:cs="Arial"/>
                <w:lang w:val="en-US"/>
              </w:rPr>
              <w:t>SoR</w:t>
            </w:r>
            <w:proofErr w:type="spellEnd"/>
            <w:r>
              <w:rPr>
                <w:rFonts w:cs="Arial"/>
                <w:lang w:val="en-US"/>
              </w:rPr>
              <w:t>-AF</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0481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r w:rsidRPr="00A6399B">
              <w:rPr>
                <w:rFonts w:cs="Arial"/>
                <w:color w:val="000000"/>
                <w:lang w:val="en-US"/>
              </w:rPr>
              <w:t>Revision of C1-200064</w:t>
            </w: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81" w:history="1">
              <w:r w:rsidR="00D0101F">
                <w:rPr>
                  <w:rStyle w:val="Hyperlink"/>
                </w:rPr>
                <w:t>C1-202068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proofErr w:type="spellStart"/>
            <w:r>
              <w:rPr>
                <w:rFonts w:cs="Arial"/>
                <w:lang w:val="en-US"/>
              </w:rPr>
              <w:t>SoR</w:t>
            </w:r>
            <w:proofErr w:type="spellEnd"/>
            <w:r>
              <w:rPr>
                <w:rFonts w:cs="Arial"/>
                <w:lang w:val="en-US"/>
              </w:rPr>
              <w:t xml:space="preserve"> in HPLMN after registration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Orange, Ericsson / Mariusz</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0508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82" w:history="1">
              <w:r w:rsidR="00D0101F">
                <w:rPr>
                  <w:rStyle w:val="Hyperlink"/>
                </w:rPr>
                <w:t>C1-202069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Modification of exchanges between SOR-AF and UDM</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Orange, Ericsson / Mariusz</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0509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83" w:history="1">
              <w:r w:rsidR="005707B3">
                <w:rPr>
                  <w:rStyle w:val="Hyperlink"/>
                </w:rPr>
                <w:t>C1-202070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OTAF renamed to SP-AF</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0510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84" w:history="1">
              <w:r w:rsidR="005707B3">
                <w:rPr>
                  <w:rStyle w:val="Hyperlink"/>
                </w:rPr>
                <w:t>C1-202071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Reference correction in URSP encoding</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0071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85" w:history="1">
              <w:r w:rsidR="005707B3">
                <w:rPr>
                  <w:rStyle w:val="Hyperlink"/>
                </w:rPr>
                <w:t>C1-202073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Removal of Duplicate Service Operation Details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one2many</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0207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r w:rsidRPr="00A6399B">
              <w:rPr>
                <w:rFonts w:cs="Arial"/>
                <w:color w:val="000000"/>
                <w:lang w:val="en-US"/>
              </w:rPr>
              <w:t>Revision of C1-200308</w:t>
            </w: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86" w:history="1">
              <w:r w:rsidR="005707B3">
                <w:rPr>
                  <w:rStyle w:val="Hyperlink"/>
                </w:rPr>
                <w:t>C1-202074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Correction to figure</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CR 0212 </w:t>
            </w:r>
            <w:r>
              <w:rPr>
                <w:rFonts w:cs="Arial"/>
              </w:rPr>
              <w:lastRenderedPageBreak/>
              <w:t>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87" w:history="1">
              <w:r w:rsidR="005707B3">
                <w:rPr>
                  <w:rStyle w:val="Hyperlink"/>
                </w:rPr>
                <w:t>C1-202075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Corrections to references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0213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88" w:history="1">
              <w:r w:rsidR="005707B3">
                <w:rPr>
                  <w:rStyle w:val="Hyperlink"/>
                </w:rPr>
                <w:t>C1-202076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Subscription management in PWS-IWF</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0214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89" w:history="1">
              <w:r w:rsidR="00D0101F">
                <w:rPr>
                  <w:rStyle w:val="Hyperlink"/>
                </w:rPr>
                <w:t>C1-202089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Clarification of NAS COUNT handling in 5G</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Vodafone GmbH</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2036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90" w:history="1">
              <w:r w:rsidR="005707B3">
                <w:rPr>
                  <w:rStyle w:val="Hyperlink"/>
                </w:rPr>
                <w:t>C1-202098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Correcting order in which connections/sessions are transferred if there is an emergency call</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BlackBerry </w:t>
            </w:r>
            <w:proofErr w:type="spellStart"/>
            <w:r>
              <w:rPr>
                <w:rFonts w:cs="Arial"/>
                <w:lang w:val="en-US"/>
              </w:rPr>
              <w:t>Uk</w:t>
            </w:r>
            <w:proofErr w:type="spellEnd"/>
            <w:r>
              <w:rPr>
                <w:rFonts w:cs="Arial"/>
                <w:lang w:val="en-US"/>
              </w:rPr>
              <w:t xml:space="preserve"> Ltd.</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1782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r w:rsidRPr="00A6399B">
              <w:rPr>
                <w:rFonts w:cs="Arial"/>
                <w:color w:val="000000"/>
                <w:lang w:val="en-US"/>
              </w:rPr>
              <w:t>Revision of C1-200115</w:t>
            </w: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91" w:history="1">
              <w:r w:rsidR="005707B3">
                <w:rPr>
                  <w:rStyle w:val="Hyperlink"/>
                </w:rPr>
                <w:t>C1-202100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Clarification on use of operator-defined access categories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Qualcomm Incorporated, Ericsson, Nokia, Nokia Shanghai Bell / Lena</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1795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r w:rsidRPr="00A6399B">
              <w:rPr>
                <w:rFonts w:cs="Arial"/>
                <w:color w:val="000000"/>
                <w:lang w:val="en-US"/>
              </w:rPr>
              <w:t>Revision of C1ah-200149</w:t>
            </w: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92" w:history="1">
              <w:r w:rsidR="005707B3">
                <w:rPr>
                  <w:rStyle w:val="Hyperlink"/>
                </w:rPr>
                <w:t>C1-202101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Clarification on DL only match-all packet filter</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2037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93" w:history="1">
              <w:r w:rsidR="005707B3">
                <w:rPr>
                  <w:rStyle w:val="Hyperlink"/>
                </w:rPr>
                <w:t>C1-202110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Adding Unstructured type(non-IP) to encoding of UE policy part type URSP</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China Telecom Corporation Ltd.</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0072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94" w:history="1">
              <w:r w:rsidR="005707B3">
                <w:rPr>
                  <w:rStyle w:val="Hyperlink"/>
                </w:rPr>
                <w:t>C1-202128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Correction of the handling of timer TG</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Apple, Qualcomm Incorporated, T-Mobile USA</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0513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95" w:history="1">
              <w:r w:rsidR="005707B3">
                <w:rPr>
                  <w:rStyle w:val="Hyperlink"/>
                </w:rPr>
                <w:t>C1-202129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Correction of the handling of 5GMM cause #27</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Apple, Qualcomm Incorporated, T-Mobile USA</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2047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96" w:history="1">
              <w:r w:rsidR="005707B3">
                <w:rPr>
                  <w:rStyle w:val="Hyperlink"/>
                </w:rPr>
                <w:t>C1-202136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Dual-registration requirements for EHPLMNs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Intel, Qualcomm Incorporated / Vivek</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1974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r w:rsidRPr="00A6399B">
              <w:rPr>
                <w:rFonts w:cs="Arial"/>
                <w:color w:val="000000"/>
                <w:lang w:val="en-US"/>
              </w:rPr>
              <w:t>Revision of C1-200620</w:t>
            </w: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97" w:history="1">
              <w:r w:rsidR="005707B3">
                <w:rPr>
                  <w:rStyle w:val="Hyperlink"/>
                </w:rPr>
                <w:t>C1-202141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Additional condition to start T3540</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2050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320476"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98" w:history="1">
              <w:r w:rsidR="005707B3">
                <w:rPr>
                  <w:rStyle w:val="Hyperlink"/>
                </w:rPr>
                <w:t>C1-202145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Specify UE </w:t>
            </w:r>
            <w:proofErr w:type="spellStart"/>
            <w:r>
              <w:rPr>
                <w:rFonts w:cs="Arial"/>
                <w:lang w:val="en-US"/>
              </w:rPr>
              <w:t>behaviour</w:t>
            </w:r>
            <w:proofErr w:type="spellEnd"/>
            <w:r>
              <w:rPr>
                <w:rFonts w:cs="Arial"/>
                <w:lang w:val="en-US"/>
              </w:rPr>
              <w:t xml:space="preserve"> for NOTIFICATION message for additional state/sub-states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2051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320476"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99" w:history="1">
              <w:r w:rsidR="005707B3">
                <w:rPr>
                  <w:rStyle w:val="Hyperlink"/>
                </w:rPr>
                <w:t>C1-202146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Additional abnormal case handling for NOTIFICATION message</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1791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320476" w:rsidRDefault="00955016" w:rsidP="00955016">
            <w:pPr>
              <w:rPr>
                <w:rFonts w:cs="Arial"/>
                <w:color w:val="000000"/>
                <w:lang w:val="en-US"/>
              </w:rPr>
            </w:pPr>
            <w:r w:rsidRPr="00320476">
              <w:rPr>
                <w:rFonts w:cs="Arial"/>
                <w:color w:val="000000"/>
                <w:lang w:val="en-US"/>
              </w:rPr>
              <w:t>Revision of C1ah-200199</w:t>
            </w: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00" w:history="1">
              <w:r w:rsidR="005707B3">
                <w:rPr>
                  <w:rStyle w:val="Hyperlink"/>
                </w:rPr>
                <w:t>C1-202149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Restricting handling of cause #9 to the access on which it was received</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1792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320476" w:rsidRDefault="00955016" w:rsidP="00955016">
            <w:pPr>
              <w:rPr>
                <w:rFonts w:cs="Arial"/>
                <w:color w:val="000000"/>
                <w:lang w:val="en-US"/>
              </w:rPr>
            </w:pPr>
            <w:r w:rsidRPr="00320476">
              <w:rPr>
                <w:rFonts w:cs="Arial"/>
                <w:color w:val="000000"/>
                <w:lang w:val="en-US"/>
              </w:rPr>
              <w:t>Revision of C1ah-200031</w:t>
            </w: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01" w:history="1">
              <w:r w:rsidR="00D0101F">
                <w:rPr>
                  <w:rStyle w:val="Hyperlink"/>
                </w:rPr>
                <w:t>C1-202152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Correcting the parameter "RAT type" for SOR-AF</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DOCOMO Communications Lab.</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0515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320476" w:rsidRDefault="00955016" w:rsidP="00955016">
            <w:pPr>
              <w:rPr>
                <w:rFonts w:cs="Arial"/>
                <w:color w:val="000000"/>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02" w:history="1">
              <w:r w:rsidR="00D0101F">
                <w:rPr>
                  <w:rStyle w:val="Hyperlink"/>
                </w:rPr>
                <w:t>C1-202153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Correcting the case when the AMF does not need to provide SOR-info to the UE</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DOCOMO Communications Lab.</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0516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320476"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03" w:history="1">
              <w:r w:rsidR="005707B3">
                <w:rPr>
                  <w:rStyle w:val="Hyperlink"/>
                </w:rPr>
                <w:t>C1-202158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Adding new </w:t>
            </w:r>
            <w:proofErr w:type="spellStart"/>
            <w:r>
              <w:rPr>
                <w:rFonts w:cs="Arial"/>
                <w:lang w:val="en-US"/>
              </w:rPr>
              <w:t>IMSDoPS</w:t>
            </w:r>
            <w:proofErr w:type="spellEnd"/>
            <w:r>
              <w:rPr>
                <w:rFonts w:cs="Arial"/>
                <w:lang w:val="en-US"/>
              </w:rPr>
              <w:t xml:space="preserve"> indication bits in “EPS network feature support” IE for network to indicate support for “IMS Data over PS” services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MediaTek Inc., Apple </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2054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04" w:history="1">
              <w:r w:rsidR="005707B3">
                <w:rPr>
                  <w:rStyle w:val="Hyperlink"/>
                </w:rPr>
                <w:t>C1-202200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storage of counters for UE in PLMN</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2071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05" w:history="1">
              <w:r w:rsidR="005707B3">
                <w:rPr>
                  <w:rStyle w:val="Hyperlink"/>
                </w:rPr>
                <w:t>C1-202201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Clarification of the figure of registration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2072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06" w:history="1">
              <w:r w:rsidR="00D0101F">
                <w:rPr>
                  <w:rStyle w:val="Hyperlink"/>
                </w:rPr>
                <w:t>C1-202203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Addition of Test Flag</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0215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07" w:history="1">
              <w:r w:rsidR="00D0101F">
                <w:rPr>
                  <w:rStyle w:val="Hyperlink"/>
                </w:rPr>
                <w:t>C1-202218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Editorial corrections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CR 2074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08" w:history="1">
              <w:r w:rsidR="005707B3">
                <w:rPr>
                  <w:rStyle w:val="Hyperlink"/>
                </w:rPr>
                <w:t>C1-202219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UAC for MO-IMS registration related </w:t>
            </w:r>
            <w:proofErr w:type="spellStart"/>
            <w:r>
              <w:rPr>
                <w:rFonts w:cs="Arial"/>
                <w:lang w:val="en-US"/>
              </w:rPr>
              <w:t>signalling</w:t>
            </w:r>
            <w:proofErr w:type="spellEnd"/>
            <w:r>
              <w:rPr>
                <w:rFonts w:cs="Arial"/>
                <w:lang w:val="en-US"/>
              </w:rPr>
              <w:t xml:space="preserve"> EN resolution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NTT DOCOMO INC.</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6413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r w:rsidRPr="00A6399B">
              <w:rPr>
                <w:rFonts w:cs="Arial"/>
                <w:color w:val="000000"/>
                <w:lang w:val="en-US"/>
              </w:rPr>
              <w:t>Revision of C1-200684</w:t>
            </w: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Default="00955016" w:rsidP="00955016">
            <w:r>
              <w:t>C1-202228</w:t>
            </w: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Possible KSI types in EPS</w:t>
            </w:r>
          </w:p>
        </w:tc>
        <w:tc>
          <w:tcPr>
            <w:tcW w:w="1766" w:type="dxa"/>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r>
              <w:rPr>
                <w:rFonts w:cs="Arial"/>
              </w:rPr>
              <w:t>CR 2076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A6399B" w:rsidRDefault="00955016" w:rsidP="00955016">
            <w:pPr>
              <w:rPr>
                <w:rFonts w:cs="Arial"/>
                <w:color w:val="000000"/>
                <w:lang w:val="en-US"/>
              </w:rPr>
            </w:pPr>
            <w:r w:rsidRPr="00A6399B">
              <w:rPr>
                <w:rFonts w:cs="Arial"/>
                <w:color w:val="000000"/>
                <w:lang w:val="en-US"/>
              </w:rPr>
              <w:t>Withdrawn</w:t>
            </w:r>
          </w:p>
          <w:p w:rsidR="00955016" w:rsidRPr="00A6399B" w:rsidRDefault="00955016" w:rsidP="00955016">
            <w:pPr>
              <w:rPr>
                <w:rFonts w:cs="Arial"/>
                <w:color w:val="000000"/>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09" w:history="1">
              <w:r w:rsidR="00D0101F">
                <w:rPr>
                  <w:rStyle w:val="Hyperlink"/>
                </w:rPr>
                <w:t>C1-202229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Possible KSI types in EPS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3346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10" w:history="1">
              <w:r w:rsidR="005707B3">
                <w:rPr>
                  <w:rStyle w:val="Hyperlink"/>
                </w:rPr>
                <w:t>C1-202244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Notification over non-3GPP access when UE is deregistered over 3GPP access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2082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11" w:history="1">
              <w:r w:rsidR="00D0101F">
                <w:rPr>
                  <w:rStyle w:val="Hyperlink"/>
                </w:rPr>
                <w:t>C1-202254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 available S-NSSAIs at handover with emergency PDU session established</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12" w:history="1">
              <w:r w:rsidR="00D0101F">
                <w:rPr>
                  <w:rStyle w:val="Hyperlink"/>
                </w:rPr>
                <w:t>C1-202255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 available S-NSSAIs and emergency PDU session at handover</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2088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13" w:history="1">
              <w:r w:rsidR="005707B3">
                <w:rPr>
                  <w:rStyle w:val="Hyperlink"/>
                </w:rPr>
                <w:t>C1-202268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Add handling for parameter set to “value is not used” in 5GS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2093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14" w:history="1">
              <w:r w:rsidR="005707B3">
                <w:rPr>
                  <w:rStyle w:val="Hyperlink"/>
                </w:rPr>
                <w:t>C1-202272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 parameters included by AMF during inter-system change from S1 mode to N1 mode in 5GMM-CONNECTED mode</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2095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15" w:history="1">
              <w:r w:rsidR="005707B3">
                <w:rPr>
                  <w:rStyle w:val="Hyperlink"/>
                </w:rPr>
                <w:t>C1-202275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Remove invalid cases in error handling for QoS rule operation and TFT operation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2096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16" w:history="1">
              <w:r w:rsidR="005707B3">
                <w:rPr>
                  <w:rStyle w:val="Hyperlink"/>
                </w:rPr>
                <w:t>C1-202276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Clarify PAP/CHAP usage in PCO for 5GS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3215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Default="00955016" w:rsidP="00955016">
            <w:r>
              <w:t>C1-202277</w:t>
            </w: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Add handling for UE configured to use timer T3245 in 5GS via 3GPP access</w:t>
            </w:r>
          </w:p>
        </w:tc>
        <w:tc>
          <w:tcPr>
            <w:tcW w:w="1766" w:type="dxa"/>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r>
              <w:rPr>
                <w:rFonts w:cs="Arial"/>
              </w:rPr>
              <w:t xml:space="preserve">CR 2097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A6399B" w:rsidRDefault="00955016" w:rsidP="00955016">
            <w:pPr>
              <w:rPr>
                <w:rFonts w:cs="Arial"/>
                <w:color w:val="000000"/>
                <w:lang w:val="en-US"/>
              </w:rPr>
            </w:pPr>
            <w:r w:rsidRPr="00A6399B">
              <w:rPr>
                <w:rFonts w:cs="Arial"/>
                <w:color w:val="000000"/>
                <w:lang w:val="en-US"/>
              </w:rPr>
              <w:lastRenderedPageBreak/>
              <w:t>Withdrawn</w:t>
            </w:r>
          </w:p>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17" w:history="1">
              <w:r w:rsidR="005707B3">
                <w:rPr>
                  <w:rStyle w:val="Hyperlink"/>
                </w:rPr>
                <w:t>C1-202278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Add handling for UE configured to use timer T3245 in 5GS via 3GPP access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1803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r w:rsidRPr="00A6399B">
              <w:rPr>
                <w:rFonts w:cs="Arial"/>
                <w:color w:val="000000"/>
                <w:lang w:val="en-US"/>
              </w:rPr>
              <w:t>Revision of C1ah-200178</w:t>
            </w: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18" w:history="1">
              <w:r w:rsidR="005707B3">
                <w:rPr>
                  <w:rStyle w:val="Hyperlink"/>
                </w:rPr>
                <w:t>C1-202280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Applicable URSP is not optional for a UE</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Motorola Mobility, Lenovo</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2098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19" w:history="1">
              <w:r w:rsidR="005707B3">
                <w:rPr>
                  <w:rStyle w:val="Hyperlink"/>
                </w:rPr>
                <w:t>C1-202285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Additional QoS error handling related to mapped EBI</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2101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20" w:history="1">
              <w:r w:rsidR="005707B3">
                <w:rPr>
                  <w:rStyle w:val="Hyperlink"/>
                </w:rPr>
                <w:t>C1-202289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PS Data Off status report for non-3GPP access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LG Electronics, Ericsson / </w:t>
            </w:r>
            <w:proofErr w:type="spellStart"/>
            <w:r>
              <w:rPr>
                <w:rFonts w:cs="Arial"/>
                <w:lang w:val="en-US"/>
              </w:rPr>
              <w:t>SangMin</w:t>
            </w:r>
            <w:proofErr w:type="spellEnd"/>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2102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21" w:history="1">
              <w:r w:rsidR="005707B3">
                <w:rPr>
                  <w:rStyle w:val="Hyperlink"/>
                </w:rPr>
                <w:t>C1-202295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Unify terms network-initiated and network-requested</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2103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22" w:history="1">
              <w:r w:rsidR="005707B3">
                <w:rPr>
                  <w:rStyle w:val="Hyperlink"/>
                </w:rPr>
                <w:t>C1-202324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NW triggered SR over N3GPP under MM congestion control</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2104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23" w:history="1">
              <w:r w:rsidR="005707B3">
                <w:rPr>
                  <w:rStyle w:val="Hyperlink"/>
                </w:rPr>
                <w:t>C1-202325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Initiate 3GPP access associated notification procedure over non-3GPP access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2105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24" w:history="1">
              <w:r w:rsidR="005707B3">
                <w:rPr>
                  <w:rStyle w:val="Hyperlink"/>
                </w:rPr>
                <w:t>C1-202331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Consider PDU session type IE set by UE in IP address allocation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2110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EF2614">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Default="00955016" w:rsidP="00955016">
            <w:r>
              <w:t>C1-202339</w:t>
            </w: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r>
              <w:rPr>
                <w:rFonts w:cs="Arial"/>
              </w:rPr>
              <w:t>CR 2116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A6399B" w:rsidRDefault="00955016" w:rsidP="00955016">
            <w:pPr>
              <w:rPr>
                <w:rFonts w:cs="Arial"/>
                <w:color w:val="000000"/>
                <w:lang w:val="en-US"/>
              </w:rPr>
            </w:pPr>
            <w:r w:rsidRPr="00A6399B">
              <w:rPr>
                <w:rFonts w:cs="Arial"/>
                <w:color w:val="000000"/>
                <w:lang w:val="en-US"/>
              </w:rPr>
              <w:t>Withdrawn</w:t>
            </w:r>
          </w:p>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Default="00955016" w:rsidP="00955016">
            <w:r>
              <w:t>C1-202341</w:t>
            </w: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r>
              <w:rPr>
                <w:rFonts w:cs="Arial"/>
              </w:rPr>
              <w:t>CR 2117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A6399B" w:rsidRDefault="00955016" w:rsidP="00955016">
            <w:pPr>
              <w:rPr>
                <w:rFonts w:cs="Arial"/>
                <w:color w:val="000000"/>
                <w:lang w:val="en-US"/>
              </w:rPr>
            </w:pPr>
            <w:r w:rsidRPr="00A6399B">
              <w:rPr>
                <w:rFonts w:cs="Arial"/>
                <w:color w:val="000000"/>
                <w:lang w:val="en-US"/>
              </w:rPr>
              <w:t>Withdrawn</w:t>
            </w:r>
          </w:p>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25" w:history="1">
              <w:r w:rsidR="005707B3">
                <w:rPr>
                  <w:rStyle w:val="Hyperlink"/>
                </w:rPr>
                <w:t>C1-202342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Fixing a reference in the service request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2118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Default="00955016" w:rsidP="00955016">
            <w:r>
              <w:t>C1-202343</w:t>
            </w: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r>
              <w:rPr>
                <w:rFonts w:cs="Arial"/>
              </w:rPr>
              <w:t>CR 2119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A6399B" w:rsidRDefault="00955016" w:rsidP="00955016">
            <w:pPr>
              <w:rPr>
                <w:rFonts w:cs="Arial"/>
                <w:color w:val="000000"/>
                <w:lang w:val="en-US"/>
              </w:rPr>
            </w:pPr>
            <w:r w:rsidRPr="00A6399B">
              <w:rPr>
                <w:rFonts w:cs="Arial"/>
                <w:color w:val="000000"/>
                <w:lang w:val="en-US"/>
              </w:rPr>
              <w:t>Withdrawn</w:t>
            </w:r>
          </w:p>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26" w:history="1">
              <w:r w:rsidR="005707B3">
                <w:rPr>
                  <w:rStyle w:val="Hyperlink"/>
                </w:rPr>
                <w:t>C1-202344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2120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27" w:history="1">
              <w:r w:rsidR="005707B3">
                <w:rPr>
                  <w:rStyle w:val="Hyperlink"/>
                </w:rPr>
                <w:t>C1-202347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Correcting length of extended emergency number list IE</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3352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28" w:history="1">
              <w:r w:rsidR="005707B3">
                <w:rPr>
                  <w:rStyle w:val="Hyperlink"/>
                </w:rPr>
                <w:t>C1-202348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Initial registration for initiating emergency PDU session</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2121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29" w:history="1">
              <w:r w:rsidR="005707B3">
                <w:rPr>
                  <w:rStyle w:val="Hyperlink"/>
                </w:rPr>
                <w:t>C1-202349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Missing QoS flow description parameters for GBR QoS flows in 5GSM and ESM coordination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2122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30" w:history="1">
              <w:r w:rsidR="005707B3">
                <w:rPr>
                  <w:rStyle w:val="Hyperlink"/>
                </w:rPr>
                <w:t>C1-202358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Support for </w:t>
            </w:r>
            <w:proofErr w:type="spellStart"/>
            <w:r>
              <w:rPr>
                <w:rFonts w:cs="Arial"/>
                <w:lang w:val="en-US"/>
              </w:rPr>
              <w:t>eCall</w:t>
            </w:r>
            <w:proofErr w:type="spellEnd"/>
            <w:r>
              <w:rPr>
                <w:rFonts w:cs="Arial"/>
                <w:lang w:val="en-US"/>
              </w:rPr>
              <w:t xml:space="preserve"> over IMS over NR</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0521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31" w:history="1">
              <w:r w:rsidR="005707B3">
                <w:rPr>
                  <w:rStyle w:val="Hyperlink"/>
                </w:rPr>
                <w:t>C1-202375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Initial NAS message protection on inter-system change from EPS to 5GS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Samsung/Kundan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2136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32" w:history="1">
              <w:r w:rsidR="00D0101F">
                <w:rPr>
                  <w:rStyle w:val="Hyperlink"/>
                </w:rPr>
                <w:t>C1-202376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Handling of MCS data in various 5GMM states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Samsung</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1415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r w:rsidRPr="00A6399B">
              <w:rPr>
                <w:rFonts w:cs="Arial"/>
                <w:color w:val="000000"/>
                <w:lang w:val="en-US"/>
              </w:rPr>
              <w:t>Revision of C1-194530</w:t>
            </w: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33" w:history="1">
              <w:r w:rsidR="005707B3">
                <w:rPr>
                  <w:rStyle w:val="Hyperlink"/>
                </w:rPr>
                <w:t>C1-202377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 messages without integrity protection processed after security activation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2137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34" w:history="1">
              <w:r w:rsidR="005707B3">
                <w:rPr>
                  <w:rStyle w:val="Hyperlink"/>
                </w:rPr>
                <w:t>C1-202378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Clarification on the AMF </w:t>
            </w:r>
            <w:proofErr w:type="spellStart"/>
            <w:r>
              <w:rPr>
                <w:rFonts w:cs="Arial"/>
                <w:lang w:val="en-US"/>
              </w:rPr>
              <w:t>behaviour</w:t>
            </w:r>
            <w:proofErr w:type="spellEnd"/>
            <w:r>
              <w:rPr>
                <w:rFonts w:cs="Arial"/>
                <w:lang w:val="en-US"/>
              </w:rPr>
              <w:t xml:space="preserve"> after security activation in case of integrity check failure</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2138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35" w:history="1">
              <w:r w:rsidR="005707B3">
                <w:rPr>
                  <w:rStyle w:val="Hyperlink"/>
                </w:rPr>
                <w:t>C1-202379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Discarding a SECURITY MODE COMMAND message which fails integrity check</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2139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36" w:history="1">
              <w:r w:rsidR="005707B3">
                <w:rPr>
                  <w:rStyle w:val="Hyperlink"/>
                </w:rPr>
                <w:t>C1-202380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Initiation of ESFB by a UE in the state 5GMM-REGISTERED.ATTEMPTING-REGISTRATION-UPDATE</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2140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37" w:history="1">
              <w:r w:rsidR="005707B3">
                <w:rPr>
                  <w:rStyle w:val="Hyperlink"/>
                </w:rPr>
                <w:t>C1-202381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 emergency session transfer after ESFB</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2141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38" w:history="1">
              <w:r w:rsidR="005707B3">
                <w:rPr>
                  <w:rStyle w:val="Hyperlink"/>
                </w:rPr>
                <w:t>C1-202382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Indication that the emergency services fallback attempt failed</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2142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39" w:history="1">
              <w:r w:rsidR="005707B3">
                <w:rPr>
                  <w:rStyle w:val="Hyperlink"/>
                </w:rPr>
                <w:t>C1-202390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Inclusion of ATTACH REQUEST message in REGISTRATION REQUEST message during initial registration when 5G-GUTI mapped from 4G-GUTI is used</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Nokia, Nokia Shanghai Bell, Ericsson, Qualcomm Incorporated</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0793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r w:rsidRPr="00A6399B">
              <w:rPr>
                <w:rFonts w:cs="Arial"/>
                <w:color w:val="000000"/>
                <w:lang w:val="en-US"/>
              </w:rPr>
              <w:t>Revision of C1ah-200179</w:t>
            </w: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40" w:history="1">
              <w:r w:rsidR="005707B3">
                <w:rPr>
                  <w:rStyle w:val="Hyperlink"/>
                </w:rPr>
                <w:t>C1-202391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Attach request message for N1 mode</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Nokia, Nokia Shanghai Bell, Ericsson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3150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r w:rsidRPr="00A6399B">
              <w:rPr>
                <w:rFonts w:cs="Arial"/>
                <w:color w:val="000000"/>
                <w:lang w:val="en-US"/>
              </w:rPr>
              <w:t>Revision of C1ah-200180</w:t>
            </w: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41" w:history="1">
              <w:r w:rsidR="005707B3">
                <w:rPr>
                  <w:rStyle w:val="Hyperlink"/>
                </w:rPr>
                <w:t>C1-202392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Paging with two valid 5G-GUTIs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1841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r w:rsidRPr="00A6399B">
              <w:rPr>
                <w:rFonts w:cs="Arial"/>
                <w:color w:val="000000"/>
                <w:lang w:val="en-US"/>
              </w:rPr>
              <w:t>Revision of C1ah-200213</w:t>
            </w: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42" w:history="1">
              <w:r w:rsidR="005707B3">
                <w:rPr>
                  <w:rStyle w:val="Hyperlink"/>
                </w:rPr>
                <w:t>C1-202394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PDU session release for an inactive UE with RAN paging failure</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1833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r w:rsidRPr="00A6399B">
              <w:rPr>
                <w:rFonts w:cs="Arial"/>
                <w:color w:val="000000"/>
                <w:lang w:val="en-US"/>
              </w:rPr>
              <w:t>Revision of C1ah-200089</w:t>
            </w: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Default="00955016" w:rsidP="00955016">
            <w:r>
              <w:t>C1-202417</w:t>
            </w: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Handling of correction to UE configuration update procedure conditions for re-registration</w:t>
            </w:r>
          </w:p>
        </w:tc>
        <w:tc>
          <w:tcPr>
            <w:tcW w:w="1766" w:type="dxa"/>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LG Electronics France</w:t>
            </w: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r>
              <w:rPr>
                <w:rFonts w:cs="Arial"/>
              </w:rPr>
              <w:t>CR 2160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D0101F" w:rsidRDefault="00D0101F" w:rsidP="00955016">
            <w:pPr>
              <w:rPr>
                <w:rFonts w:cs="Arial"/>
                <w:color w:val="000000"/>
                <w:lang w:val="en-US"/>
              </w:rPr>
            </w:pPr>
            <w:r w:rsidRPr="00D0101F">
              <w:rPr>
                <w:rFonts w:cs="Arial"/>
                <w:color w:val="000000"/>
                <w:lang w:val="en-US"/>
              </w:rPr>
              <w:t>Withdrawn</w:t>
            </w:r>
          </w:p>
          <w:p w:rsidR="00D0101F" w:rsidRPr="00D0101F" w:rsidRDefault="00D0101F" w:rsidP="00955016">
            <w:pPr>
              <w:rPr>
                <w:rFonts w:cs="Arial"/>
                <w:color w:val="000000"/>
                <w:lang w:val="en-US"/>
              </w:rPr>
            </w:pPr>
            <w:r>
              <w:rPr>
                <w:rFonts w:cs="Arial"/>
                <w:color w:val="000000"/>
                <w:lang w:val="en-US"/>
              </w:rPr>
              <w:t>Not available on time</w:t>
            </w:r>
          </w:p>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43" w:history="1">
              <w:r w:rsidR="005707B3">
                <w:rPr>
                  <w:rStyle w:val="Hyperlink"/>
                </w:rPr>
                <w:t>C1-202418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Correction to conditions for including the S-NSSAI(s) from default NSSAI in the requested NSSAI</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Qualcomm Incorporated / Amer</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2161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0101F"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44" w:history="1">
              <w:r w:rsidR="005707B3">
                <w:rPr>
                  <w:rStyle w:val="Hyperlink"/>
                </w:rPr>
                <w:t>C1-202420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Definition of current PLMN and serving PLMN</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Qualcomm Incorporated / Amer</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2163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0101F"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45" w:history="1">
              <w:r w:rsidR="005707B3">
                <w:rPr>
                  <w:rStyle w:val="Hyperlink"/>
                </w:rPr>
                <w:t>C1-202436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Discussion on the selected EPS NAS security algorithms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0101F" w:rsidRDefault="00955016" w:rsidP="00955016">
            <w:pPr>
              <w:rPr>
                <w:rFonts w:cs="Arial"/>
                <w:color w:val="000000"/>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46" w:history="1">
              <w:r w:rsidR="005707B3">
                <w:rPr>
                  <w:rStyle w:val="Hyperlink"/>
                </w:rPr>
                <w:t>C1-202437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Condition for setting the Selected EPS NAS algorithm IE to NULL </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2171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0101F" w:rsidRDefault="00955016" w:rsidP="00955016">
            <w:pPr>
              <w:rPr>
                <w:rFonts w:cs="Arial"/>
                <w:color w:val="000000"/>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47" w:history="1">
              <w:r w:rsidR="00D0101F">
                <w:rPr>
                  <w:rStyle w:val="Hyperlink"/>
                </w:rPr>
                <w:t>C1-202476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Corrections on the abnormal cases of registration procedure for initial registration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1379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0101F" w:rsidRDefault="00955016" w:rsidP="00955016">
            <w:pPr>
              <w:rPr>
                <w:rFonts w:cs="Arial"/>
                <w:color w:val="000000"/>
                <w:lang w:val="en-US"/>
              </w:rPr>
            </w:pPr>
            <w:r w:rsidRPr="00D0101F">
              <w:rPr>
                <w:rFonts w:cs="Arial"/>
                <w:color w:val="000000"/>
                <w:lang w:val="en-US"/>
              </w:rPr>
              <w:t>Revision of C1-199032</w:t>
            </w: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48" w:history="1">
              <w:r w:rsidR="00D0101F">
                <w:rPr>
                  <w:rStyle w:val="Hyperlink"/>
                </w:rPr>
                <w:t>C1-202477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Correction on UE </w:t>
            </w:r>
            <w:proofErr w:type="spellStart"/>
            <w:r>
              <w:rPr>
                <w:rFonts w:cs="Arial"/>
                <w:lang w:val="en-US"/>
              </w:rPr>
              <w:t>behaviour</w:t>
            </w:r>
            <w:proofErr w:type="spellEnd"/>
            <w:r>
              <w:rPr>
                <w:rFonts w:cs="Arial"/>
                <w:lang w:val="en-US"/>
              </w:rPr>
              <w:t xml:space="preserve"> for service area restriction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1823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0101F" w:rsidRDefault="00955016" w:rsidP="00955016">
            <w:pPr>
              <w:rPr>
                <w:rFonts w:cs="Arial"/>
                <w:color w:val="000000"/>
                <w:lang w:val="en-US"/>
              </w:rPr>
            </w:pPr>
            <w:r w:rsidRPr="00D0101F">
              <w:rPr>
                <w:rFonts w:cs="Arial"/>
                <w:color w:val="000000"/>
                <w:lang w:val="en-US"/>
              </w:rPr>
              <w:t>Revision of C1ah-200161</w:t>
            </w: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49" w:history="1">
              <w:r w:rsidR="00D0101F">
                <w:rPr>
                  <w:rStyle w:val="Hyperlink"/>
                </w:rPr>
                <w:t>C1-202478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Single-registration mode without N26</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2182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50" w:history="1">
              <w:r w:rsidR="00D0101F">
                <w:rPr>
                  <w:rStyle w:val="Hyperlink"/>
                </w:rPr>
                <w:t>C1-202479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Single-registration mode without N26</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3358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51" w:history="1">
              <w:r w:rsidR="00D0101F">
                <w:rPr>
                  <w:rStyle w:val="Hyperlink"/>
                </w:rPr>
                <w:t>C1-202480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Service reject for emergency EPS fallback</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3359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52" w:history="1">
              <w:r w:rsidR="00D0101F">
                <w:rPr>
                  <w:rStyle w:val="Hyperlink"/>
                </w:rPr>
                <w:t>C1-202481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Handling of mapped EPS bearer contexts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3360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53" w:history="1">
              <w:r w:rsidR="00D0101F">
                <w:rPr>
                  <w:rStyle w:val="Hyperlink"/>
                </w:rPr>
                <w:t>C1-202482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Integrity check interworking in 5GMM-CONNECTED mode</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3361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54" w:history="1">
              <w:r w:rsidR="00D0101F">
                <w:rPr>
                  <w:rStyle w:val="Hyperlink"/>
                </w:rPr>
                <w:t>C1-202483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Correction on LADN DNN based congestion control</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3362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55" w:history="1">
              <w:r w:rsidR="005707B3">
                <w:rPr>
                  <w:rStyle w:val="Hyperlink"/>
                </w:rPr>
                <w:t>C1-202491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Allowed SSC mode for association between an application and a PDU session</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0075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56" w:history="1">
              <w:r w:rsidR="005707B3">
                <w:rPr>
                  <w:rStyle w:val="Hyperlink"/>
                </w:rPr>
                <w:t>C1-202492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Handling of unallowed SSC mode</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2183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57" w:history="1">
              <w:r w:rsidR="00D0101F">
                <w:rPr>
                  <w:rStyle w:val="Hyperlink"/>
                </w:rPr>
                <w:t>C1-202501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UAC exception for emergency</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2184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58" w:history="1">
              <w:r w:rsidR="00D0101F">
                <w:rPr>
                  <w:rStyle w:val="Hyperlink"/>
                </w:rPr>
                <w:t>C1-202503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MRU after SR for ESFB aborted</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2185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59" w:history="1">
              <w:r w:rsidR="00D0101F">
                <w:rPr>
                  <w:rStyle w:val="Hyperlink"/>
                </w:rPr>
                <w:t>C1-202504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MRU failed due to RRC </w:t>
            </w:r>
            <w:proofErr w:type="spellStart"/>
            <w:r>
              <w:rPr>
                <w:rFonts w:cs="Arial"/>
                <w:lang w:val="en-US"/>
              </w:rPr>
              <w:t>signalling</w:t>
            </w:r>
            <w:proofErr w:type="spellEnd"/>
            <w:r>
              <w:rPr>
                <w:rFonts w:cs="Arial"/>
                <w:lang w:val="en-US"/>
              </w:rPr>
              <w:t xml:space="preserve"> connection release in restricted service area</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2186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60" w:history="1">
              <w:r w:rsidR="00D0101F">
                <w:rPr>
                  <w:rStyle w:val="Hyperlink"/>
                </w:rPr>
                <w:t>C1-202505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Correction to criteria to enter 5GMM-REGISTERED.UPDATE-NEEDED </w:t>
            </w:r>
            <w:proofErr w:type="spellStart"/>
            <w:r>
              <w:rPr>
                <w:rFonts w:cs="Arial"/>
                <w:lang w:val="en-US"/>
              </w:rPr>
              <w:t>substate</w:t>
            </w:r>
            <w:proofErr w:type="spellEnd"/>
            <w:r>
              <w:rPr>
                <w:rFonts w:cs="Arial"/>
                <w:lang w:val="en-US"/>
              </w:rPr>
              <w:t xml:space="preserve"> after resumption failure</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2187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61" w:history="1">
              <w:r w:rsidR="00D0101F">
                <w:rPr>
                  <w:rStyle w:val="Hyperlink"/>
                </w:rPr>
                <w:t>C1-202508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T3346 handling when the UE is registered to different PLMNs over 3GPP and non-3GPP</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2190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62" w:history="1">
              <w:r w:rsidR="00D0101F">
                <w:rPr>
                  <w:rStyle w:val="Hyperlink"/>
                </w:rPr>
                <w:t>C1-202509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Correction to 5G-GUTI handling when received at REGISTRATION ACCEPT</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2191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63" w:history="1">
              <w:r w:rsidR="00D0101F">
                <w:rPr>
                  <w:rStyle w:val="Hyperlink"/>
                </w:rPr>
                <w:t>C1-202510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Correcting that 5G NAS integrity key is one of the input parameters for integrity protection algorithm</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2192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64" w:history="1">
              <w:r w:rsidR="00D0101F">
                <w:rPr>
                  <w:rStyle w:val="Hyperlink"/>
                </w:rPr>
                <w:t>C1-202514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Correction to Handling of T3521 timer</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2193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5641B" w:rsidRDefault="00955016" w:rsidP="00955016">
            <w:pPr>
              <w:rPr>
                <w:rFonts w:cs="Arial"/>
                <w:color w:val="000000"/>
                <w:highlight w:val="green"/>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65" w:history="1">
              <w:r w:rsidR="00D0101F">
                <w:rPr>
                  <w:rStyle w:val="Hyperlink"/>
                </w:rPr>
                <w:t>C1-202518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Correction to Handling of #31</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CR 2194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D0101F">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66" w:history="1">
              <w:r w:rsidR="00D0101F">
                <w:rPr>
                  <w:rStyle w:val="Hyperlink"/>
                </w:rPr>
                <w:t>C1-202523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De-registration before initial registration for Emergency Services</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2197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67" w:history="1">
              <w:r w:rsidR="005707B3">
                <w:rPr>
                  <w:rStyle w:val="Hyperlink"/>
                </w:rPr>
                <w:t>C1-202525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Handling of rejected NSSAI for the current RA when the RA includes the TAI belonging to EPLMN</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2199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5707B3">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68" w:history="1">
              <w:r w:rsidR="005707B3">
                <w:rPr>
                  <w:rStyle w:val="Hyperlink"/>
                </w:rPr>
                <w:t>C1-202526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Correction to deletion of Allowed NSSAI</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2200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A6399B">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Default="00E31DD6" w:rsidP="00955016">
            <w:hyperlink r:id="rId169" w:history="1">
              <w:r w:rsidR="005707B3">
                <w:rPr>
                  <w:rStyle w:val="Hyperlink"/>
                </w:rPr>
                <w:t>C1-202528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rejected NSSAI for the current RA in the registration reject message and the RA is not stored</w:t>
            </w:r>
          </w:p>
        </w:tc>
        <w:tc>
          <w:tcPr>
            <w:tcW w:w="1766" w:type="dxa"/>
            <w:tcBorders>
              <w:top w:val="single" w:sz="4" w:space="0" w:color="auto"/>
              <w:bottom w:val="single" w:sz="4" w:space="0" w:color="auto"/>
            </w:tcBorders>
            <w:shd w:val="clear" w:color="auto" w:fill="FFFF00"/>
          </w:tcPr>
          <w:p w:rsidR="00955016" w:rsidRDefault="00955016" w:rsidP="00955016">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2202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A6399B" w:rsidRDefault="00955016" w:rsidP="00955016">
            <w:pPr>
              <w:rPr>
                <w:rFonts w:cs="Arial"/>
                <w:color w:val="000000"/>
                <w:lang w:val="en-US"/>
              </w:rPr>
            </w:pPr>
          </w:p>
        </w:tc>
      </w:tr>
      <w:tr w:rsidR="00955016" w:rsidRPr="009A4107" w:rsidTr="00A6399B">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Default="00955016" w:rsidP="00955016">
            <w:r>
              <w:t>C1-202583</w:t>
            </w: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 xml:space="preserve">Security handling </w:t>
            </w:r>
          </w:p>
        </w:tc>
        <w:tc>
          <w:tcPr>
            <w:tcW w:w="1766" w:type="dxa"/>
            <w:tcBorders>
              <w:top w:val="single" w:sz="4" w:space="0" w:color="auto"/>
              <w:bottom w:val="single" w:sz="4" w:space="0" w:color="auto"/>
            </w:tcBorders>
            <w:shd w:val="clear" w:color="auto" w:fill="FFFFFF"/>
          </w:tcPr>
          <w:p w:rsidR="00955016" w:rsidRDefault="00955016" w:rsidP="00955016">
            <w:pPr>
              <w:rPr>
                <w:rFonts w:cs="Arial"/>
                <w:lang w:val="en-US"/>
              </w:rPr>
            </w:pPr>
            <w:r>
              <w:rPr>
                <w:rFonts w:cs="Arial"/>
                <w:lang w:val="en-US"/>
              </w:rPr>
              <w:t xml:space="preserve">Samsung/ </w:t>
            </w:r>
            <w:proofErr w:type="spellStart"/>
            <w:r>
              <w:rPr>
                <w:rFonts w:cs="Arial"/>
                <w:lang w:val="en-US"/>
              </w:rPr>
              <w:t>Kyungjo</w:t>
            </w:r>
            <w:proofErr w:type="spellEnd"/>
            <w:r>
              <w:rPr>
                <w:rFonts w:cs="Arial"/>
                <w:lang w:val="en-US"/>
              </w:rPr>
              <w:t xml:space="preserve"> Grace Suh</w:t>
            </w: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r>
              <w:rPr>
                <w:rFonts w:cs="Arial"/>
              </w:rPr>
              <w:t>CR 2211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6399B" w:rsidRPr="00A6399B" w:rsidRDefault="00A6399B" w:rsidP="00955016">
            <w:pPr>
              <w:rPr>
                <w:rFonts w:cs="Arial"/>
                <w:color w:val="000000"/>
                <w:lang w:val="en-US"/>
              </w:rPr>
            </w:pPr>
            <w:r w:rsidRPr="00A6399B">
              <w:rPr>
                <w:rFonts w:cs="Arial"/>
                <w:color w:val="000000"/>
                <w:lang w:val="en-US"/>
              </w:rPr>
              <w:t>Withdrawn</w:t>
            </w:r>
          </w:p>
          <w:p w:rsidR="00955016" w:rsidRPr="00A6399B" w:rsidRDefault="00955016" w:rsidP="00955016">
            <w:pPr>
              <w:rPr>
                <w:rFonts w:cs="Arial"/>
                <w:color w:val="000000"/>
                <w:lang w:val="en-US"/>
              </w:rPr>
            </w:pPr>
          </w:p>
        </w:tc>
      </w:tr>
      <w:tr w:rsidR="00955016" w:rsidRPr="009A4107" w:rsidTr="008419FC">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Default="00955016" w:rsidP="00955016"/>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lang w:val="en-US"/>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lang w:val="en-US"/>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5641B" w:rsidRDefault="00955016" w:rsidP="00955016">
            <w:pPr>
              <w:rPr>
                <w:rFonts w:cs="Arial"/>
                <w:color w:val="000000"/>
                <w:highlight w:val="green"/>
                <w:lang w:val="en-US"/>
              </w:rPr>
            </w:pPr>
          </w:p>
        </w:tc>
      </w:tr>
      <w:tr w:rsidR="00955016" w:rsidRPr="009A4107" w:rsidTr="008419FC">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Default="00955016" w:rsidP="00955016"/>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lang w:val="en-US"/>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lang w:val="en-US"/>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5641B" w:rsidRDefault="00955016" w:rsidP="00955016">
            <w:pPr>
              <w:rPr>
                <w:rFonts w:cs="Arial"/>
                <w:color w:val="000000"/>
                <w:highlight w:val="green"/>
                <w:lang w:val="en-US"/>
              </w:rPr>
            </w:pPr>
          </w:p>
        </w:tc>
      </w:tr>
      <w:tr w:rsidR="00955016" w:rsidRPr="009A4107" w:rsidTr="008419FC">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Default="00955016" w:rsidP="00955016"/>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lang w:val="en-US"/>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lang w:val="en-US"/>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5641B" w:rsidRDefault="00955016" w:rsidP="00955016">
            <w:pPr>
              <w:rPr>
                <w:rFonts w:eastAsia="Batang" w:cs="Arial"/>
                <w:highlight w:val="green"/>
                <w:lang w:eastAsia="ko-KR"/>
              </w:rPr>
            </w:pPr>
          </w:p>
        </w:tc>
      </w:tr>
      <w:tr w:rsidR="00955016" w:rsidRPr="009A4107" w:rsidTr="008419FC">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Pr="009A4107" w:rsidRDefault="00955016" w:rsidP="00955016">
            <w:pPr>
              <w:rPr>
                <w:rFonts w:cs="Arial"/>
                <w:lang w:val="en-US"/>
              </w:rPr>
            </w:pPr>
          </w:p>
        </w:tc>
        <w:tc>
          <w:tcPr>
            <w:tcW w:w="4190" w:type="dxa"/>
            <w:gridSpan w:val="3"/>
            <w:tcBorders>
              <w:top w:val="single" w:sz="4" w:space="0" w:color="auto"/>
              <w:bottom w:val="single" w:sz="4" w:space="0" w:color="auto"/>
            </w:tcBorders>
            <w:shd w:val="clear" w:color="auto" w:fill="FFFFFF"/>
          </w:tcPr>
          <w:p w:rsidR="00955016" w:rsidRPr="009A4107" w:rsidRDefault="00955016" w:rsidP="00955016">
            <w:pPr>
              <w:rPr>
                <w:rFonts w:cs="Arial"/>
                <w:lang w:val="en-US"/>
              </w:rPr>
            </w:pPr>
          </w:p>
        </w:tc>
        <w:tc>
          <w:tcPr>
            <w:tcW w:w="1766" w:type="dxa"/>
            <w:tcBorders>
              <w:top w:val="single" w:sz="4" w:space="0" w:color="auto"/>
              <w:bottom w:val="single" w:sz="4" w:space="0" w:color="auto"/>
            </w:tcBorders>
            <w:shd w:val="clear" w:color="auto" w:fill="FFFFFF"/>
          </w:tcPr>
          <w:p w:rsidR="00955016" w:rsidRPr="009A4107" w:rsidRDefault="00955016" w:rsidP="00955016">
            <w:pPr>
              <w:rPr>
                <w:rFonts w:cs="Arial"/>
                <w:lang w:val="en-US"/>
              </w:rPr>
            </w:pPr>
          </w:p>
        </w:tc>
        <w:tc>
          <w:tcPr>
            <w:tcW w:w="827" w:type="dxa"/>
            <w:tcBorders>
              <w:top w:val="single" w:sz="4" w:space="0" w:color="auto"/>
              <w:bottom w:val="single" w:sz="4" w:space="0" w:color="auto"/>
            </w:tcBorders>
            <w:shd w:val="clear" w:color="auto" w:fill="FFFFFF"/>
          </w:tcPr>
          <w:p w:rsidR="00955016" w:rsidRPr="00AB5FEE"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AE7602" w:rsidRDefault="00955016" w:rsidP="00955016">
            <w:pPr>
              <w:rPr>
                <w:rFonts w:cs="Arial"/>
                <w:color w:val="000000"/>
              </w:rPr>
            </w:pPr>
          </w:p>
        </w:tc>
      </w:tr>
      <w:tr w:rsidR="00955016" w:rsidRPr="009A4107" w:rsidTr="008419FC">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Pr="009A4107" w:rsidRDefault="00955016" w:rsidP="00955016">
            <w:pPr>
              <w:rPr>
                <w:rFonts w:cs="Arial"/>
                <w:lang w:val="en-US"/>
              </w:rPr>
            </w:pPr>
          </w:p>
        </w:tc>
        <w:tc>
          <w:tcPr>
            <w:tcW w:w="4190" w:type="dxa"/>
            <w:gridSpan w:val="3"/>
            <w:tcBorders>
              <w:top w:val="single" w:sz="4" w:space="0" w:color="auto"/>
              <w:bottom w:val="single" w:sz="4" w:space="0" w:color="auto"/>
            </w:tcBorders>
            <w:shd w:val="clear" w:color="auto" w:fill="FFFFFF"/>
          </w:tcPr>
          <w:p w:rsidR="00955016" w:rsidRPr="009A4107" w:rsidRDefault="00955016" w:rsidP="00955016">
            <w:pPr>
              <w:rPr>
                <w:rFonts w:cs="Arial"/>
                <w:lang w:val="en-US"/>
              </w:rPr>
            </w:pPr>
          </w:p>
        </w:tc>
        <w:tc>
          <w:tcPr>
            <w:tcW w:w="1766" w:type="dxa"/>
            <w:tcBorders>
              <w:top w:val="single" w:sz="4" w:space="0" w:color="auto"/>
              <w:bottom w:val="single" w:sz="4" w:space="0" w:color="auto"/>
            </w:tcBorders>
            <w:shd w:val="clear" w:color="auto" w:fill="FFFFFF"/>
          </w:tcPr>
          <w:p w:rsidR="00955016" w:rsidRPr="009A4107" w:rsidRDefault="00955016" w:rsidP="00955016">
            <w:pPr>
              <w:rPr>
                <w:rFonts w:cs="Arial"/>
                <w:lang w:val="en-US"/>
              </w:rPr>
            </w:pPr>
          </w:p>
        </w:tc>
        <w:tc>
          <w:tcPr>
            <w:tcW w:w="827" w:type="dxa"/>
            <w:tcBorders>
              <w:top w:val="single" w:sz="4" w:space="0" w:color="auto"/>
              <w:bottom w:val="single" w:sz="4" w:space="0" w:color="auto"/>
            </w:tcBorders>
            <w:shd w:val="clear" w:color="auto" w:fill="FFFFFF"/>
          </w:tcPr>
          <w:p w:rsidR="00955016" w:rsidRPr="00AB5FEE"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9A4107" w:rsidRDefault="00955016" w:rsidP="00955016">
            <w:pPr>
              <w:rPr>
                <w:rFonts w:cs="Arial"/>
                <w:color w:val="000000"/>
                <w:lang w:val="en-US"/>
              </w:rPr>
            </w:pPr>
          </w:p>
        </w:tc>
      </w:tr>
      <w:tr w:rsidR="00955016" w:rsidRPr="009A4107" w:rsidTr="008419FC">
        <w:tc>
          <w:tcPr>
            <w:tcW w:w="976" w:type="dxa"/>
            <w:tcBorders>
              <w:top w:val="nil"/>
              <w:left w:val="thinThickThinSmallGap" w:sz="24" w:space="0" w:color="auto"/>
              <w:bottom w:val="nil"/>
            </w:tcBorders>
            <w:shd w:val="clear" w:color="auto" w:fill="auto"/>
          </w:tcPr>
          <w:p w:rsidR="00955016" w:rsidRPr="009A4107" w:rsidRDefault="00955016" w:rsidP="00955016">
            <w:pPr>
              <w:rPr>
                <w:rFonts w:cs="Arial"/>
                <w:lang w:val="en-US"/>
              </w:rPr>
            </w:pPr>
          </w:p>
        </w:tc>
        <w:tc>
          <w:tcPr>
            <w:tcW w:w="1315" w:type="dxa"/>
            <w:gridSpan w:val="2"/>
            <w:tcBorders>
              <w:top w:val="nil"/>
              <w:bottom w:val="nil"/>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auto"/>
          </w:tcPr>
          <w:p w:rsidR="00955016" w:rsidRPr="00822A9C" w:rsidRDefault="00955016" w:rsidP="00955016"/>
        </w:tc>
        <w:tc>
          <w:tcPr>
            <w:tcW w:w="4190" w:type="dxa"/>
            <w:gridSpan w:val="3"/>
            <w:tcBorders>
              <w:top w:val="single" w:sz="4" w:space="0" w:color="auto"/>
              <w:bottom w:val="single" w:sz="4" w:space="0" w:color="auto"/>
            </w:tcBorders>
            <w:shd w:val="clear" w:color="auto" w:fill="auto"/>
          </w:tcPr>
          <w:p w:rsidR="00955016" w:rsidRDefault="00955016" w:rsidP="00955016"/>
        </w:tc>
        <w:tc>
          <w:tcPr>
            <w:tcW w:w="1766" w:type="dxa"/>
            <w:tcBorders>
              <w:top w:val="single" w:sz="4" w:space="0" w:color="auto"/>
              <w:bottom w:val="single" w:sz="4" w:space="0" w:color="auto"/>
            </w:tcBorders>
            <w:shd w:val="clear" w:color="auto" w:fill="auto"/>
          </w:tcPr>
          <w:p w:rsidR="00955016"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Default="00955016" w:rsidP="00955016">
            <w:pPr>
              <w:rPr>
                <w:rFonts w:cs="Arial"/>
                <w:lang w:val="en-US"/>
              </w:rPr>
            </w:pPr>
          </w:p>
        </w:tc>
      </w:tr>
      <w:tr w:rsidR="00955016" w:rsidRPr="009A4107" w:rsidTr="008419FC">
        <w:tc>
          <w:tcPr>
            <w:tcW w:w="976" w:type="dxa"/>
            <w:tcBorders>
              <w:top w:val="nil"/>
              <w:left w:val="thinThickThinSmallGap" w:sz="24" w:space="0" w:color="auto"/>
              <w:bottom w:val="single" w:sz="4" w:space="0" w:color="auto"/>
            </w:tcBorders>
            <w:shd w:val="clear" w:color="auto" w:fill="auto"/>
          </w:tcPr>
          <w:p w:rsidR="00955016" w:rsidRPr="009A4107" w:rsidRDefault="00955016" w:rsidP="00955016">
            <w:pPr>
              <w:rPr>
                <w:rFonts w:cs="Arial"/>
                <w:lang w:val="en-US"/>
              </w:rPr>
            </w:pPr>
          </w:p>
        </w:tc>
        <w:tc>
          <w:tcPr>
            <w:tcW w:w="1315" w:type="dxa"/>
            <w:gridSpan w:val="2"/>
            <w:tcBorders>
              <w:top w:val="nil"/>
              <w:bottom w:val="single" w:sz="4" w:space="0" w:color="auto"/>
            </w:tcBorders>
            <w:shd w:val="clear" w:color="auto" w:fill="auto"/>
          </w:tcPr>
          <w:p w:rsidR="00955016" w:rsidRPr="009A4107" w:rsidRDefault="00955016" w:rsidP="00955016">
            <w:pPr>
              <w:rPr>
                <w:rFonts w:cs="Arial"/>
                <w:lang w:val="en-US"/>
              </w:rPr>
            </w:pPr>
          </w:p>
        </w:tc>
        <w:tc>
          <w:tcPr>
            <w:tcW w:w="1088" w:type="dxa"/>
            <w:tcBorders>
              <w:top w:val="single" w:sz="4" w:space="0" w:color="auto"/>
              <w:bottom w:val="single" w:sz="4" w:space="0" w:color="auto"/>
            </w:tcBorders>
            <w:shd w:val="clear" w:color="auto" w:fill="auto"/>
          </w:tcPr>
          <w:p w:rsidR="00955016" w:rsidRPr="009A4107" w:rsidRDefault="00955016" w:rsidP="00955016">
            <w:pPr>
              <w:rPr>
                <w:rFonts w:cs="Arial"/>
                <w:lang w:val="en-US"/>
              </w:rPr>
            </w:pPr>
          </w:p>
        </w:tc>
        <w:tc>
          <w:tcPr>
            <w:tcW w:w="4190" w:type="dxa"/>
            <w:gridSpan w:val="3"/>
            <w:tcBorders>
              <w:top w:val="single" w:sz="4" w:space="0" w:color="auto"/>
              <w:bottom w:val="single" w:sz="4" w:space="0" w:color="auto"/>
            </w:tcBorders>
            <w:shd w:val="clear" w:color="auto" w:fill="auto"/>
          </w:tcPr>
          <w:p w:rsidR="00955016" w:rsidRPr="009A4107" w:rsidRDefault="00955016" w:rsidP="00955016">
            <w:pPr>
              <w:rPr>
                <w:rFonts w:cs="Arial"/>
                <w:lang w:val="en-US"/>
              </w:rPr>
            </w:pPr>
          </w:p>
        </w:tc>
        <w:tc>
          <w:tcPr>
            <w:tcW w:w="1766" w:type="dxa"/>
            <w:tcBorders>
              <w:top w:val="single" w:sz="4" w:space="0" w:color="auto"/>
              <w:bottom w:val="single" w:sz="4" w:space="0" w:color="auto"/>
            </w:tcBorders>
            <w:shd w:val="clear" w:color="auto" w:fill="auto"/>
          </w:tcPr>
          <w:p w:rsidR="00955016" w:rsidRPr="009A4107" w:rsidRDefault="00955016" w:rsidP="00955016">
            <w:pPr>
              <w:rPr>
                <w:rFonts w:cs="Arial"/>
                <w:lang w:val="en-US"/>
              </w:rPr>
            </w:pPr>
          </w:p>
        </w:tc>
        <w:tc>
          <w:tcPr>
            <w:tcW w:w="827" w:type="dxa"/>
            <w:tcBorders>
              <w:top w:val="single" w:sz="4" w:space="0" w:color="auto"/>
              <w:bottom w:val="single" w:sz="4" w:space="0" w:color="auto"/>
            </w:tcBorders>
            <w:shd w:val="clear" w:color="auto" w:fill="auto"/>
          </w:tcPr>
          <w:p w:rsidR="00955016" w:rsidRPr="009A4107" w:rsidRDefault="00955016" w:rsidP="00955016">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Pr="009A4107" w:rsidRDefault="00955016" w:rsidP="00955016">
            <w:pPr>
              <w:rPr>
                <w:rFonts w:eastAsia="Batang" w:cs="Arial"/>
                <w:lang w:val="en-US" w:eastAsia="ko-KR"/>
              </w:rPr>
            </w:pPr>
          </w:p>
        </w:tc>
      </w:tr>
      <w:tr w:rsidR="00955016" w:rsidRPr="00D95972" w:rsidTr="005707B3">
        <w:tc>
          <w:tcPr>
            <w:tcW w:w="976" w:type="dxa"/>
            <w:tcBorders>
              <w:top w:val="single" w:sz="4" w:space="0" w:color="auto"/>
              <w:left w:val="thinThickThinSmallGap" w:sz="24" w:space="0" w:color="auto"/>
              <w:bottom w:val="single" w:sz="4" w:space="0" w:color="auto"/>
            </w:tcBorders>
            <w:shd w:val="clear" w:color="auto" w:fill="auto"/>
          </w:tcPr>
          <w:p w:rsidR="00955016" w:rsidRPr="009A4107" w:rsidRDefault="00955016" w:rsidP="00955016">
            <w:pPr>
              <w:pStyle w:val="ListParagraph"/>
              <w:numPr>
                <w:ilvl w:val="3"/>
                <w:numId w:val="5"/>
              </w:numPr>
              <w:ind w:left="855" w:hanging="851"/>
              <w:rPr>
                <w:rFonts w:cs="Arial"/>
                <w:lang w:val="en-US"/>
              </w:rPr>
            </w:pPr>
          </w:p>
        </w:tc>
        <w:tc>
          <w:tcPr>
            <w:tcW w:w="1315" w:type="dxa"/>
            <w:gridSpan w:val="2"/>
            <w:tcBorders>
              <w:top w:val="single" w:sz="4" w:space="0" w:color="auto"/>
              <w:bottom w:val="single" w:sz="4" w:space="0" w:color="auto"/>
            </w:tcBorders>
            <w:shd w:val="clear" w:color="auto" w:fill="auto"/>
          </w:tcPr>
          <w:p w:rsidR="00955016" w:rsidRPr="00D95972" w:rsidRDefault="00955016" w:rsidP="00955016">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auto"/>
          </w:tcPr>
          <w:p w:rsidR="00955016" w:rsidRPr="00D95972" w:rsidRDefault="00955016" w:rsidP="00955016">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Pr="00D95972" w:rsidRDefault="00955016" w:rsidP="0095501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lang w:val="en-US"/>
              </w:rPr>
            </w:pPr>
          </w:p>
        </w:tc>
        <w:tc>
          <w:tcPr>
            <w:tcW w:w="1315" w:type="dxa"/>
            <w:gridSpan w:val="2"/>
            <w:tcBorders>
              <w:top w:val="nil"/>
              <w:bottom w:val="nil"/>
            </w:tcBorders>
            <w:shd w:val="clear" w:color="auto" w:fill="auto"/>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Pr="00F365E1" w:rsidRDefault="00E31DD6" w:rsidP="00955016">
            <w:hyperlink r:id="rId170" w:history="1">
              <w:r w:rsidR="005707B3">
                <w:rPr>
                  <w:rStyle w:val="Hyperlink"/>
                </w:rPr>
                <w:t>C1-202279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Add handling for UE configured to use timer T3245 in 5GS for non-3GPP access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0121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val="en-US"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lang w:val="en-US"/>
              </w:rPr>
            </w:pPr>
          </w:p>
        </w:tc>
        <w:tc>
          <w:tcPr>
            <w:tcW w:w="1315" w:type="dxa"/>
            <w:gridSpan w:val="2"/>
            <w:tcBorders>
              <w:top w:val="nil"/>
              <w:bottom w:val="nil"/>
            </w:tcBorders>
            <w:shd w:val="clear" w:color="auto" w:fill="auto"/>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Pr="00F365E1" w:rsidRDefault="00E31DD6" w:rsidP="00955016">
            <w:hyperlink r:id="rId171" w:history="1">
              <w:r w:rsidR="00D0101F">
                <w:rPr>
                  <w:rStyle w:val="Hyperlink"/>
                </w:rPr>
                <w:t>C1-202578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Extending congestion notification to capture </w:t>
            </w:r>
            <w:proofErr w:type="spellStart"/>
            <w:r>
              <w:rPr>
                <w:rFonts w:cs="Arial"/>
              </w:rPr>
              <w:t>ePDG</w:t>
            </w:r>
            <w:proofErr w:type="spellEnd"/>
            <w:r>
              <w:rPr>
                <w:rFonts w:cs="Arial"/>
              </w:rPr>
              <w:t xml:space="preserve"> overload</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Nokia, Nokia Shanghai Bell, Charter Communications</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0718 24.302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val="en-US"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lang w:val="en-US"/>
              </w:rPr>
            </w:pPr>
          </w:p>
        </w:tc>
        <w:tc>
          <w:tcPr>
            <w:tcW w:w="1315" w:type="dxa"/>
            <w:gridSpan w:val="2"/>
            <w:tcBorders>
              <w:top w:val="nil"/>
              <w:bottom w:val="nil"/>
            </w:tcBorders>
            <w:shd w:val="clear" w:color="auto" w:fill="auto"/>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Pr="00F365E1" w:rsidRDefault="00E31DD6" w:rsidP="00955016">
            <w:hyperlink r:id="rId172" w:history="1">
              <w:r w:rsidR="00D0101F">
                <w:rPr>
                  <w:rStyle w:val="Hyperlink"/>
                </w:rPr>
                <w:t>C1-202579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Extending congestion notification to capture N3IWF or TNGF overload</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Nokia, Nokia Shanghai Bell, Charter Communications</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0130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val="en-US"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lang w:val="en-US"/>
              </w:rPr>
            </w:pPr>
          </w:p>
        </w:tc>
        <w:tc>
          <w:tcPr>
            <w:tcW w:w="1315" w:type="dxa"/>
            <w:gridSpan w:val="2"/>
            <w:tcBorders>
              <w:top w:val="nil"/>
              <w:bottom w:val="nil"/>
            </w:tcBorders>
            <w:shd w:val="clear" w:color="auto" w:fill="auto"/>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Pr="00F365E1" w:rsidRDefault="00E31DD6" w:rsidP="00955016">
            <w:hyperlink r:id="rId173" w:history="1">
              <w:r w:rsidR="00D0101F">
                <w:rPr>
                  <w:rStyle w:val="Hyperlink"/>
                </w:rPr>
                <w:t>C1-202580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Enable N3IWF to initiate TCP connection establishment upon failure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0131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val="en-US"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lang w:val="en-US"/>
              </w:rPr>
            </w:pPr>
          </w:p>
        </w:tc>
        <w:tc>
          <w:tcPr>
            <w:tcW w:w="1315" w:type="dxa"/>
            <w:gridSpan w:val="2"/>
            <w:tcBorders>
              <w:top w:val="nil"/>
              <w:bottom w:val="nil"/>
            </w:tcBorders>
            <w:shd w:val="clear" w:color="auto" w:fill="auto"/>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Pr="00F365E1" w:rsidRDefault="00955016" w:rsidP="00955016"/>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eastAsia="Batang" w:cs="Arial"/>
                <w:lang w:val="en-US"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lang w:val="en-US"/>
              </w:rPr>
            </w:pPr>
          </w:p>
        </w:tc>
        <w:tc>
          <w:tcPr>
            <w:tcW w:w="1315" w:type="dxa"/>
            <w:gridSpan w:val="2"/>
            <w:tcBorders>
              <w:top w:val="nil"/>
              <w:bottom w:val="nil"/>
            </w:tcBorders>
            <w:shd w:val="clear" w:color="auto" w:fill="auto"/>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val="en-US"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lang w:val="en-US"/>
              </w:rPr>
            </w:pPr>
          </w:p>
        </w:tc>
        <w:tc>
          <w:tcPr>
            <w:tcW w:w="1315" w:type="dxa"/>
            <w:gridSpan w:val="2"/>
            <w:tcBorders>
              <w:top w:val="nil"/>
              <w:bottom w:val="nil"/>
            </w:tcBorders>
            <w:shd w:val="clear" w:color="auto" w:fill="auto"/>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val="en-US"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lang w:val="en-US"/>
              </w:rPr>
            </w:pPr>
          </w:p>
        </w:tc>
        <w:tc>
          <w:tcPr>
            <w:tcW w:w="1315" w:type="dxa"/>
            <w:gridSpan w:val="2"/>
            <w:tcBorders>
              <w:top w:val="nil"/>
              <w:bottom w:val="nil"/>
            </w:tcBorders>
            <w:shd w:val="clear" w:color="auto" w:fill="auto"/>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val="en-US"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lang w:val="en-US"/>
              </w:rPr>
            </w:pPr>
          </w:p>
        </w:tc>
        <w:tc>
          <w:tcPr>
            <w:tcW w:w="1315" w:type="dxa"/>
            <w:gridSpan w:val="2"/>
            <w:tcBorders>
              <w:top w:val="nil"/>
              <w:bottom w:val="nil"/>
            </w:tcBorders>
            <w:shd w:val="clear" w:color="auto" w:fill="auto"/>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Pr="00D95972" w:rsidRDefault="00955016" w:rsidP="00955016">
            <w:pPr>
              <w:rPr>
                <w:rFonts w:eastAsia="Batang" w:cs="Arial"/>
                <w:lang w:val="en-US"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lang w:val="en-US"/>
              </w:rPr>
            </w:pPr>
          </w:p>
        </w:tc>
        <w:tc>
          <w:tcPr>
            <w:tcW w:w="1315" w:type="dxa"/>
            <w:gridSpan w:val="2"/>
            <w:tcBorders>
              <w:top w:val="nil"/>
              <w:bottom w:val="nil"/>
            </w:tcBorders>
            <w:shd w:val="clear" w:color="auto" w:fill="auto"/>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val="en-US"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lang w:val="en-US"/>
              </w:rPr>
            </w:pPr>
          </w:p>
        </w:tc>
        <w:tc>
          <w:tcPr>
            <w:tcW w:w="1315" w:type="dxa"/>
            <w:gridSpan w:val="2"/>
            <w:tcBorders>
              <w:top w:val="nil"/>
              <w:bottom w:val="nil"/>
            </w:tcBorders>
            <w:shd w:val="clear" w:color="auto" w:fill="auto"/>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Pr="00494489"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494489"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494489"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494489"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494489"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lang w:val="en-US"/>
              </w:rPr>
            </w:pPr>
          </w:p>
        </w:tc>
        <w:tc>
          <w:tcPr>
            <w:tcW w:w="1315" w:type="dxa"/>
            <w:gridSpan w:val="2"/>
            <w:tcBorders>
              <w:top w:val="nil"/>
              <w:bottom w:val="nil"/>
            </w:tcBorders>
            <w:shd w:val="clear" w:color="auto" w:fill="auto"/>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val="en-US"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D0101F">
        <w:tc>
          <w:tcPr>
            <w:tcW w:w="976" w:type="dxa"/>
            <w:tcBorders>
              <w:top w:val="single" w:sz="4" w:space="0" w:color="auto"/>
              <w:left w:val="thinThickThinSmallGap" w:sz="24" w:space="0" w:color="auto"/>
              <w:bottom w:val="single" w:sz="4" w:space="0" w:color="auto"/>
            </w:tcBorders>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E6A60" w:rsidRDefault="00955016" w:rsidP="00955016">
            <w:pPr>
              <w:rPr>
                <w:rFonts w:cs="Arial"/>
                <w:lang w:val="nb-NO"/>
              </w:rPr>
            </w:pPr>
            <w:r>
              <w:t>ATSSS</w:t>
            </w:r>
          </w:p>
        </w:tc>
        <w:tc>
          <w:tcPr>
            <w:tcW w:w="1088" w:type="dxa"/>
            <w:tcBorders>
              <w:top w:val="single" w:sz="4" w:space="0" w:color="auto"/>
              <w:bottom w:val="single" w:sz="4" w:space="0" w:color="auto"/>
            </w:tcBorders>
          </w:tcPr>
          <w:p w:rsidR="00955016" w:rsidRPr="00D95972" w:rsidRDefault="00955016" w:rsidP="00955016">
            <w:pPr>
              <w:rPr>
                <w:rFonts w:cs="Arial"/>
                <w:color w:val="FF0000"/>
              </w:rPr>
            </w:pPr>
          </w:p>
        </w:tc>
        <w:tc>
          <w:tcPr>
            <w:tcW w:w="4190" w:type="dxa"/>
            <w:gridSpan w:val="3"/>
            <w:tcBorders>
              <w:top w:val="single" w:sz="4" w:space="0" w:color="auto"/>
              <w:bottom w:val="single" w:sz="4" w:space="0" w:color="auto"/>
            </w:tcBorders>
          </w:tcPr>
          <w:p w:rsidR="00955016" w:rsidRPr="00D95972" w:rsidRDefault="00955016" w:rsidP="0095501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955016" w:rsidRPr="00D95972" w:rsidRDefault="00955016" w:rsidP="00955016">
            <w:pPr>
              <w:rPr>
                <w:rFonts w:cs="Arial"/>
                <w:color w:val="000000"/>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Pr="006717CA" w:rsidRDefault="00955016" w:rsidP="00955016">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955016" w:rsidRDefault="00955016" w:rsidP="00955016">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8</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955016" w:rsidRDefault="00955016" w:rsidP="00955016">
            <w:pPr>
              <w:rPr>
                <w:rFonts w:eastAsia="Batang" w:cs="Arial"/>
                <w:color w:val="FF0000"/>
                <w:highlight w:val="yellow"/>
                <w:lang w:val="en-US" w:eastAsia="ko-KR"/>
              </w:rPr>
            </w:pPr>
          </w:p>
          <w:p w:rsidR="00955016" w:rsidRPr="006717CA" w:rsidRDefault="00955016" w:rsidP="00955016">
            <w:pPr>
              <w:rPr>
                <w:rFonts w:eastAsia="Batang" w:cs="Arial"/>
                <w:color w:val="000000"/>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74" w:history="1">
              <w:r w:rsidR="00D0101F">
                <w:rPr>
                  <w:rStyle w:val="Hyperlink"/>
                </w:rPr>
                <w:t>C1-202009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EPS interworking of MA PDU session of 5G-RG when N26 is not supported</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2027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75" w:history="1">
              <w:r w:rsidR="00D0101F">
                <w:rPr>
                  <w:rStyle w:val="Hyperlink"/>
                </w:rPr>
                <w:t>C1-202019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Performance management function protocol</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r>
              <w:rPr>
                <w:rFonts w:cs="Arial"/>
              </w:rPr>
              <w:t>Revision of C1-200314</w:t>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76" w:history="1">
              <w:r w:rsidR="00D0101F">
                <w:rPr>
                  <w:rStyle w:val="Hyperlink"/>
                </w:rPr>
                <w:t>C1-202021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Comparison of solutions for performance measurement function (PMF) protocol</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r>
              <w:rPr>
                <w:rFonts w:cs="Arial"/>
              </w:rPr>
              <w:t>Revision of C1-200313</w:t>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77" w:history="1">
              <w:r w:rsidR="00D0101F">
                <w:rPr>
                  <w:rStyle w:val="Hyperlink"/>
                </w:rPr>
                <w:t>C1-202031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EPS interworking of MA PDU session of 5G-RG when N26 is supported</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2029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78" w:history="1">
              <w:r w:rsidR="005707B3">
                <w:rPr>
                  <w:rStyle w:val="Hyperlink"/>
                </w:rPr>
                <w:t>C1-202120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Applicability of PS data off to MA PDU</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2042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79" w:history="1">
              <w:r w:rsidR="005707B3">
                <w:rPr>
                  <w:rStyle w:val="Hyperlink"/>
                </w:rPr>
                <w:t>C1-202142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on network steering functionalities information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80" w:history="1">
              <w:r w:rsidR="005707B3">
                <w:rPr>
                  <w:rStyle w:val="Hyperlink"/>
                </w:rPr>
                <w:t>C1-202143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on EPS interworking</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81" w:history="1">
              <w:r w:rsidR="005707B3">
                <w:rPr>
                  <w:rStyle w:val="Hyperlink"/>
                </w:rPr>
                <w:t>C1-202266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ATSSS Performance Measurement Function Protocols and Procedures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Apple, Deutsche Telekom, Charter Communications, Ruckus, </w:t>
            </w:r>
            <w:proofErr w:type="spellStart"/>
            <w:r>
              <w:rPr>
                <w:rFonts w:cs="Arial"/>
              </w:rPr>
              <w:t>Commscope</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r>
              <w:rPr>
                <w:rFonts w:cs="Arial"/>
              </w:rPr>
              <w:t>Revision of C1-200655</w:t>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82" w:history="1">
              <w:r w:rsidR="00D0101F">
                <w:rPr>
                  <w:rStyle w:val="Hyperlink"/>
                </w:rPr>
                <w:t>C1-202294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on handling of clause 5.2 in TS 24.193</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83" w:history="1">
              <w:r w:rsidR="005707B3">
                <w:rPr>
                  <w:rStyle w:val="Hyperlink"/>
                </w:rPr>
                <w:t>C1-202371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Clarification of UE </w:t>
            </w:r>
            <w:proofErr w:type="spellStart"/>
            <w:r>
              <w:rPr>
                <w:rFonts w:cs="Arial"/>
              </w:rPr>
              <w:t>behavior</w:t>
            </w:r>
            <w:proofErr w:type="spellEnd"/>
            <w:r>
              <w:rPr>
                <w:rFonts w:cs="Arial"/>
              </w:rPr>
              <w:t xml:space="preserve"> on receiving ATSSS support indicator</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SHARP</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2133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84" w:history="1">
              <w:r w:rsidR="005707B3">
                <w:rPr>
                  <w:rStyle w:val="Hyperlink"/>
                </w:rPr>
                <w:t>C1-202372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Clarification of SMF and UE </w:t>
            </w:r>
            <w:proofErr w:type="spellStart"/>
            <w:r>
              <w:rPr>
                <w:rFonts w:cs="Arial"/>
              </w:rPr>
              <w:t>behavior</w:t>
            </w:r>
            <w:proofErr w:type="spellEnd"/>
            <w:r>
              <w:rPr>
                <w:rFonts w:cs="Arial"/>
              </w:rPr>
              <w:t xml:space="preserve"> in 5GS to EPS mobility without N26 interface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SHARP</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85" w:history="1">
              <w:r w:rsidR="005707B3">
                <w:rPr>
                  <w:rStyle w:val="Hyperlink"/>
                </w:rPr>
                <w:t>C1-202431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Editorial fix in 9.11.4</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Apple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2169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86" w:history="1">
              <w:r w:rsidR="00D0101F">
                <w:rPr>
                  <w:rStyle w:val="Hyperlink"/>
                </w:rPr>
                <w:t>C1-202531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Handlings of MA PDU session when deregistration from an access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2203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87" w:history="1">
              <w:r w:rsidR="00D0101F">
                <w:rPr>
                  <w:rStyle w:val="Hyperlink"/>
                </w:rPr>
                <w:t>C1-202532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Considering allowed NSSAI when requesting MA PDU session upgrade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88" w:history="1">
              <w:r w:rsidR="00D0101F">
                <w:rPr>
                  <w:rStyle w:val="Hyperlink"/>
                </w:rPr>
                <w:t>C1-202533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to the steering modes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A6399B">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89" w:history="1">
              <w:r w:rsidR="00D0101F">
                <w:rPr>
                  <w:rStyle w:val="Hyperlink"/>
                </w:rPr>
                <w:t>C1-202575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PMF protocol alternatives analysis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A6399B">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C1-202576</w:t>
            </w: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Minor clarification for ATSSS-LL support</w:t>
            </w: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CR 2209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6399B" w:rsidRDefault="00A6399B" w:rsidP="00955016">
            <w:pPr>
              <w:rPr>
                <w:rFonts w:cs="Arial"/>
              </w:rPr>
            </w:pPr>
            <w:r>
              <w:rPr>
                <w:rFonts w:cs="Arial"/>
              </w:rPr>
              <w:t>Withdrawn</w:t>
            </w:r>
          </w:p>
          <w:p w:rsidR="00955016" w:rsidRPr="00D95972" w:rsidRDefault="00955016" w:rsidP="00955016">
            <w:pPr>
              <w:rPr>
                <w:rFonts w:cs="Arial"/>
              </w:rPr>
            </w:pPr>
          </w:p>
        </w:tc>
      </w:tr>
      <w:tr w:rsidR="00955016" w:rsidRPr="00D95972" w:rsidTr="00A6399B">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C1-202577</w:t>
            </w: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Clarification on MAI</w:t>
            </w: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6399B" w:rsidRDefault="00A6399B" w:rsidP="00955016">
            <w:pPr>
              <w:rPr>
                <w:rFonts w:cs="Arial"/>
              </w:rPr>
            </w:pPr>
            <w:r>
              <w:rPr>
                <w:rFonts w:cs="Arial"/>
              </w:rPr>
              <w:t>Withdrawn</w:t>
            </w:r>
          </w:p>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90" w:history="1">
              <w:r w:rsidR="00D0101F">
                <w:rPr>
                  <w:rStyle w:val="Hyperlink"/>
                </w:rPr>
                <w:t>C1-202582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Service Request for Multiple access PDU session </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Samsung / </w:t>
            </w:r>
            <w:proofErr w:type="spellStart"/>
            <w:r>
              <w:rPr>
                <w:rFonts w:cs="Arial"/>
              </w:rPr>
              <w:t>Kyungjoo</w:t>
            </w:r>
            <w:proofErr w:type="spellEnd"/>
            <w:r>
              <w:rPr>
                <w:rFonts w:cs="Arial"/>
              </w:rPr>
              <w:t xml:space="preserve"> Grace Suh </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5707B3">
        <w:tc>
          <w:tcPr>
            <w:tcW w:w="976" w:type="dxa"/>
            <w:tcBorders>
              <w:top w:val="single" w:sz="4" w:space="0" w:color="auto"/>
              <w:left w:val="thinThickThinSmallGap" w:sz="24" w:space="0" w:color="auto"/>
              <w:bottom w:val="single" w:sz="4" w:space="0" w:color="auto"/>
            </w:tcBorders>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E6A60" w:rsidRDefault="00955016" w:rsidP="00955016">
            <w:pPr>
              <w:rPr>
                <w:rFonts w:cs="Arial"/>
                <w:lang w:val="nb-NO"/>
              </w:rPr>
            </w:pPr>
            <w:proofErr w:type="spellStart"/>
            <w:r>
              <w:t>eNS</w:t>
            </w:r>
            <w:proofErr w:type="spellEnd"/>
          </w:p>
        </w:tc>
        <w:tc>
          <w:tcPr>
            <w:tcW w:w="1088" w:type="dxa"/>
            <w:tcBorders>
              <w:top w:val="single" w:sz="4" w:space="0" w:color="auto"/>
              <w:bottom w:val="single" w:sz="4" w:space="0" w:color="auto"/>
            </w:tcBorders>
          </w:tcPr>
          <w:p w:rsidR="00955016" w:rsidRPr="00D95972" w:rsidRDefault="00955016" w:rsidP="00955016">
            <w:pPr>
              <w:rPr>
                <w:rFonts w:cs="Arial"/>
                <w:color w:val="FF0000"/>
              </w:rPr>
            </w:pPr>
          </w:p>
        </w:tc>
        <w:tc>
          <w:tcPr>
            <w:tcW w:w="4190" w:type="dxa"/>
            <w:gridSpan w:val="3"/>
            <w:tcBorders>
              <w:top w:val="single" w:sz="4" w:space="0" w:color="auto"/>
              <w:bottom w:val="single" w:sz="4" w:space="0" w:color="auto"/>
            </w:tcBorders>
          </w:tcPr>
          <w:p w:rsidR="00955016" w:rsidRPr="00D95972" w:rsidRDefault="00955016" w:rsidP="0095501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955016" w:rsidRPr="00D95972" w:rsidRDefault="00955016" w:rsidP="00955016">
            <w:pPr>
              <w:rPr>
                <w:rFonts w:cs="Arial"/>
                <w:color w:val="000000"/>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Pr="00D95972" w:rsidRDefault="00955016" w:rsidP="00955016">
            <w:pPr>
              <w:rPr>
                <w:rFonts w:eastAsia="Batang" w:cs="Arial"/>
                <w:color w:val="000000"/>
                <w:lang w:eastAsia="ko-KR"/>
              </w:rPr>
            </w:pPr>
            <w:r>
              <w:t>CT aspects on enhancement of network slicing</w:t>
            </w:r>
            <w:r w:rsidRPr="00D95972">
              <w:rPr>
                <w:rFonts w:eastAsia="Batang" w:cs="Arial"/>
                <w:color w:val="000000"/>
                <w:lang w:eastAsia="ko-KR"/>
              </w:rPr>
              <w:br/>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F365E1" w:rsidRDefault="00E31DD6" w:rsidP="00955016">
            <w:hyperlink r:id="rId191" w:history="1">
              <w:r w:rsidR="005707B3">
                <w:rPr>
                  <w:rStyle w:val="Hyperlink"/>
                </w:rPr>
                <w:t>C1-202111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Clarification S-NSSAI status in AMF for NSSAA</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2038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92" w:history="1">
              <w:r w:rsidR="005707B3">
                <w:rPr>
                  <w:rStyle w:val="Hyperlink"/>
                </w:rPr>
                <w:t>C1-202112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Update description on whether UE indicate supporting NSSAA</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2039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93" w:history="1">
              <w:r w:rsidR="005707B3">
                <w:rPr>
                  <w:rStyle w:val="Hyperlink"/>
                </w:rPr>
                <w:t>C1-202113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Pending NSSAI update for the configured NSSAI in the CUC message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2040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94" w:history="1">
              <w:r w:rsidR="005707B3">
                <w:rPr>
                  <w:rStyle w:val="Hyperlink"/>
                </w:rPr>
                <w:t>C1-202114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Adding the referenced subclause 4.6.2.2 for the UE </w:t>
            </w:r>
            <w:proofErr w:type="gramStart"/>
            <w:r>
              <w:rPr>
                <w:rFonts w:cs="Arial"/>
              </w:rPr>
              <w:t>stored  Pending</w:t>
            </w:r>
            <w:proofErr w:type="gramEnd"/>
            <w:r>
              <w:rPr>
                <w:rFonts w:cs="Arial"/>
              </w:rPr>
              <w:t xml:space="preserve"> NSSAI. </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2041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95" w:history="1">
              <w:r w:rsidR="005707B3">
                <w:rPr>
                  <w:rStyle w:val="Hyperlink"/>
                </w:rPr>
                <w:t>C1-202121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Missing condition for inclusion of “NSSAA to be performed” indicator</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2043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96" w:history="1">
              <w:r w:rsidR="005707B3">
                <w:rPr>
                  <w:rStyle w:val="Hyperlink"/>
                </w:rPr>
                <w:t>C1-202122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AMF triggers PDU session release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2044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97" w:history="1">
              <w:r w:rsidR="005707B3">
                <w:rPr>
                  <w:rStyle w:val="Hyperlink"/>
                </w:rPr>
                <w:t>C1-202123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Allowed NSSAI was formed from contents of the requested NSSAI and all default S-NSSAI(s) require network slice-specific authentication and authorisation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98" w:history="1">
              <w:r w:rsidR="005707B3">
                <w:rPr>
                  <w:rStyle w:val="Hyperlink"/>
                </w:rPr>
                <w:t>C1-202124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All default S-NSSAI(s) require network slice-specific authentication and authorisation (solution 1)</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2045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199" w:history="1">
              <w:r w:rsidR="005707B3">
                <w:rPr>
                  <w:rStyle w:val="Hyperlink"/>
                </w:rPr>
                <w:t>C1-202134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Stopping of T3346 after receiving the NSSA Command message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2049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00" w:history="1">
              <w:r w:rsidR="005707B3">
                <w:rPr>
                  <w:rStyle w:val="Hyperlink"/>
                </w:rPr>
                <w:t>C1-202150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Inclusion of Rejected NSSAI in Registration reject with cause #62</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Samsung/Anikethan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2052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01" w:history="1">
              <w:r w:rsidR="005707B3">
                <w:rPr>
                  <w:rStyle w:val="Hyperlink"/>
                </w:rPr>
                <w:t>C1-202157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Clarification on the rejected S-NSSAI included in requested NSSAI in registration procedure.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2053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02" w:history="1">
              <w:r w:rsidR="00D0101F">
                <w:rPr>
                  <w:rStyle w:val="Hyperlink"/>
                </w:rPr>
                <w:t>C1-202170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The handling of N1 SM information during re-authentication and re-authorization for an S-NSSAI</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2057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03" w:history="1">
              <w:r w:rsidR="00D0101F">
                <w:rPr>
                  <w:rStyle w:val="Hyperlink"/>
                </w:rPr>
                <w:t>C1-202171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Updating descriptions of NS for NSSAA</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2058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04" w:history="1">
              <w:r w:rsidR="00D0101F">
                <w:rPr>
                  <w:rStyle w:val="Hyperlink"/>
                </w:rPr>
                <w:t>C1-202172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paper on the impact of non-standard S-NSSAI mapping to NSSAA and NSSAI storage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gramStart"/>
            <w:r>
              <w:rPr>
                <w:rFonts w:cs="Arial"/>
              </w:rPr>
              <w:t>discussion  24.501</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05" w:history="1">
              <w:r w:rsidR="00D0101F">
                <w:rPr>
                  <w:rStyle w:val="Hyperlink"/>
                </w:rPr>
                <w:t>C1-202173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Updating requirements of NSSAA for roaming </w:t>
            </w:r>
            <w:proofErr w:type="spellStart"/>
            <w:r>
              <w:rPr>
                <w:rFonts w:cs="Arial"/>
              </w:rPr>
              <w:t>scenerios</w:t>
            </w:r>
            <w:proofErr w:type="spellEnd"/>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2059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06" w:history="1">
              <w:r w:rsidR="005707B3">
                <w:rPr>
                  <w:rStyle w:val="Hyperlink"/>
                </w:rPr>
                <w:t>C1-202224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T3540 is not started if the Registration Accept includes a pending NSSAI</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2075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07" w:history="1">
              <w:r w:rsidR="005707B3">
                <w:rPr>
                  <w:rStyle w:val="Hyperlink"/>
                </w:rPr>
                <w:t>C1-202234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Clarify that NSSAA can occur during periodic registration or mobility updating for NB-N1 mode UEs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2079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08" w:history="1">
              <w:r w:rsidR="005707B3">
                <w:rPr>
                  <w:rStyle w:val="Hyperlink"/>
                </w:rPr>
                <w:t>C1-202241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Fixing typo related to </w:t>
            </w:r>
            <w:proofErr w:type="spellStart"/>
            <w:r>
              <w:rPr>
                <w:rFonts w:cs="Arial"/>
              </w:rPr>
              <w:t>eNS</w:t>
            </w:r>
            <w:proofErr w:type="spellEnd"/>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2080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09" w:history="1">
              <w:r w:rsidR="005707B3">
                <w:rPr>
                  <w:rStyle w:val="Hyperlink"/>
                </w:rPr>
                <w:t>C1-202243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All default S-NSSAI(s) require network slice-specific authentication and authorisation (solution 2B)</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2081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C1-202246</w:t>
            </w: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S-NSSAI in rejected NSSAI for the failed or revoked NSSAA not to be requested</w:t>
            </w: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CR 2083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cs="Arial"/>
              </w:rPr>
            </w:pPr>
            <w:r>
              <w:rPr>
                <w:rFonts w:cs="Arial"/>
              </w:rPr>
              <w:t>Withdrawn</w:t>
            </w:r>
          </w:p>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10" w:history="1">
              <w:r w:rsidR="005707B3">
                <w:rPr>
                  <w:rStyle w:val="Hyperlink"/>
                </w:rPr>
                <w:t>C1-202247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S-NSSAI in rejected NSSAI for the failed or revoked NSSAA not to be requested</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1734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r>
              <w:rPr>
                <w:rFonts w:cs="Arial"/>
              </w:rPr>
              <w:t>Revision of C1-198417</w:t>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11" w:history="1">
              <w:r w:rsidR="00D0101F">
                <w:rPr>
                  <w:rStyle w:val="Hyperlink"/>
                </w:rPr>
                <w:t>C1-202248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Alignment of UE actions of rejected NSSAI for the failed or revoked NSSAA</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2084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12" w:history="1">
              <w:r w:rsidR="00D0101F">
                <w:rPr>
                  <w:rStyle w:val="Hyperlink"/>
                </w:rPr>
                <w:t>C1-202250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Request S-NSSAI pending the NW slice-specific authentication and authorization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2004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r>
              <w:rPr>
                <w:rFonts w:cs="Arial"/>
              </w:rPr>
              <w:t>Revision of C1-200724</w:t>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13" w:history="1">
              <w:r w:rsidR="00D0101F">
                <w:rPr>
                  <w:rStyle w:val="Hyperlink"/>
                </w:rPr>
                <w:t>C1-202252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S-NSSAIs always selected from allowed NSSAI by AMF</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2086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14" w:history="1">
              <w:r w:rsidR="005707B3">
                <w:rPr>
                  <w:rStyle w:val="Hyperlink"/>
                </w:rPr>
                <w:t>C1-202257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Exception to initiate the service request procedure during NSSAA when there is no allowed NSSAI</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2089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15" w:history="1">
              <w:r w:rsidR="005707B3">
                <w:rPr>
                  <w:rStyle w:val="Hyperlink"/>
                </w:rPr>
                <w:t>C1-202259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NSSAA for UEs that roam across 5GS VPLMNs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2090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16" w:history="1">
              <w:r w:rsidR="00D0101F">
                <w:rPr>
                  <w:rStyle w:val="Hyperlink"/>
                </w:rPr>
                <w:t>C1-202261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Missing condition at registration reject due to no available slices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2091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17" w:history="1">
              <w:r w:rsidR="005707B3">
                <w:rPr>
                  <w:rStyle w:val="Hyperlink"/>
                </w:rPr>
                <w:t>C1-202282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Network-requested PDU session release due to failed or revoked NSSAA</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2099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18" w:history="1">
              <w:r w:rsidR="00D0101F">
                <w:rPr>
                  <w:rStyle w:val="Hyperlink"/>
                </w:rPr>
                <w:t>C1-202329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Updating </w:t>
            </w:r>
            <w:proofErr w:type="spellStart"/>
            <w:r>
              <w:rPr>
                <w:rFonts w:cs="Arial"/>
              </w:rPr>
              <w:t>Rejeted</w:t>
            </w:r>
            <w:proofErr w:type="spellEnd"/>
            <w:r>
              <w:rPr>
                <w:rFonts w:cs="Arial"/>
              </w:rPr>
              <w:t xml:space="preserve"> NSSAI IE for failed NSSAA case in roaming </w:t>
            </w:r>
            <w:proofErr w:type="spellStart"/>
            <w:r>
              <w:rPr>
                <w:rFonts w:cs="Arial"/>
              </w:rPr>
              <w:t>scenerios</w:t>
            </w:r>
            <w:proofErr w:type="spellEnd"/>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CR 2108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C1-202330</w:t>
            </w: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 xml:space="preserve">Abnormal case about missing EAP </w:t>
            </w:r>
            <w:proofErr w:type="gramStart"/>
            <w:r>
              <w:rPr>
                <w:rFonts w:cs="Arial"/>
              </w:rPr>
              <w:t>result  for</w:t>
            </w:r>
            <w:proofErr w:type="gramEnd"/>
            <w:r>
              <w:rPr>
                <w:rFonts w:cs="Arial"/>
              </w:rPr>
              <w:t xml:space="preserve"> NSSAA</w:t>
            </w: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CR 2109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D0101F" w:rsidRDefault="00D0101F" w:rsidP="00955016">
            <w:pPr>
              <w:rPr>
                <w:rFonts w:cs="Arial"/>
              </w:rPr>
            </w:pPr>
            <w:r>
              <w:rPr>
                <w:rFonts w:cs="Arial"/>
              </w:rPr>
              <w:t>Withdrawn</w:t>
            </w:r>
          </w:p>
          <w:p w:rsidR="00955016" w:rsidRPr="00D95972" w:rsidRDefault="0060332D" w:rsidP="00955016">
            <w:pPr>
              <w:rPr>
                <w:rFonts w:cs="Arial"/>
              </w:rPr>
            </w:pPr>
            <w:r>
              <w:rPr>
                <w:rFonts w:cs="Arial"/>
              </w:rPr>
              <w:t>Not available on time</w:t>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19" w:history="1">
              <w:r w:rsidR="005707B3">
                <w:rPr>
                  <w:rStyle w:val="Hyperlink"/>
                </w:rPr>
                <w:t>C1-202332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Work Plan for </w:t>
            </w:r>
            <w:proofErr w:type="spellStart"/>
            <w:r>
              <w:rPr>
                <w:rFonts w:cs="Arial"/>
              </w:rPr>
              <w:t>eNS</w:t>
            </w:r>
            <w:proofErr w:type="spellEnd"/>
            <w:r>
              <w:rPr>
                <w:rFonts w:cs="Arial"/>
              </w:rPr>
              <w:t xml:space="preserve"> in CT1</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ZTE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Work Plan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20" w:history="1">
              <w:r w:rsidR="005707B3">
                <w:rPr>
                  <w:rStyle w:val="Hyperlink"/>
                </w:rPr>
                <w:t>C1-202340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Deleting </w:t>
            </w:r>
            <w:proofErr w:type="spellStart"/>
            <w:r>
              <w:rPr>
                <w:rFonts w:cs="Arial"/>
              </w:rPr>
              <w:t>Editors</w:t>
            </w:r>
            <w:proofErr w:type="spellEnd"/>
            <w:r>
              <w:rPr>
                <w:rFonts w:cs="Arial"/>
              </w:rPr>
              <w:t xml:space="preserve"> note regarding indefinite wait at the UE for NSSAA completion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ZTE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1912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r>
              <w:rPr>
                <w:rFonts w:cs="Arial"/>
              </w:rPr>
              <w:t>Revision of C1-201051</w:t>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21" w:history="1">
              <w:r w:rsidR="005707B3">
                <w:rPr>
                  <w:rStyle w:val="Hyperlink"/>
                </w:rPr>
                <w:t>C1-202345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on re-initiation of NSSAA</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22" w:history="1">
              <w:r w:rsidR="00D0101F">
                <w:rPr>
                  <w:rStyle w:val="Hyperlink"/>
                </w:rPr>
                <w:t>C1-202346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EPS selection when the UE is deregistered due to NSSAA failure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1950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r>
              <w:rPr>
                <w:rFonts w:cs="Arial"/>
              </w:rPr>
              <w:t>Revision of C1-200572</w:t>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23" w:history="1">
              <w:r w:rsidR="005707B3">
                <w:rPr>
                  <w:rStyle w:val="Hyperlink"/>
                </w:rPr>
                <w:t>C1-202351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Re-initiation of NSSAA (solution #1)</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2124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24" w:history="1">
              <w:r w:rsidR="005707B3">
                <w:rPr>
                  <w:rStyle w:val="Hyperlink"/>
                </w:rPr>
                <w:t>C1-202352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Re-initiation of NSSAA (solution #2)</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2125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25" w:history="1">
              <w:r w:rsidR="005707B3">
                <w:rPr>
                  <w:rStyle w:val="Hyperlink"/>
                </w:rPr>
                <w:t>C1-202374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NSSAA in an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2135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26" w:history="1">
              <w:r w:rsidR="005707B3">
                <w:rPr>
                  <w:rStyle w:val="Hyperlink"/>
                </w:rPr>
                <w:t>C1-202383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Clarification to NSSAA procedure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2143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27" w:history="1">
              <w:r w:rsidR="00D0101F">
                <w:rPr>
                  <w:rStyle w:val="Hyperlink"/>
                </w:rPr>
                <w:t>C1-202385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Handling of Pending S-NSSAI</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2144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28" w:history="1">
              <w:r w:rsidR="005707B3">
                <w:rPr>
                  <w:rStyle w:val="Hyperlink"/>
                </w:rPr>
                <w:t>C1-202430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Release PDU sessions due to revocation from AAA </w:t>
            </w:r>
            <w:proofErr w:type="gramStart"/>
            <w:r>
              <w:rPr>
                <w:rFonts w:cs="Arial"/>
              </w:rPr>
              <w:t>server ,</w:t>
            </w:r>
            <w:proofErr w:type="gramEnd"/>
            <w:r>
              <w:rPr>
                <w:rFonts w:cs="Arial"/>
              </w:rPr>
              <w:t xml:space="preserve"> re-auth failure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LG Electronics France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2168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29" w:history="1">
              <w:r w:rsidR="005707B3">
                <w:rPr>
                  <w:rStyle w:val="Hyperlink"/>
                </w:rPr>
                <w:t>C1-202454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Updating NSSAI status in AMF</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NEC</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1990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r>
              <w:rPr>
                <w:rFonts w:cs="Arial"/>
              </w:rPr>
              <w:t>Revision of C1-200691</w:t>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30" w:history="1">
              <w:r w:rsidR="00D0101F">
                <w:rPr>
                  <w:rStyle w:val="Hyperlink"/>
                </w:rPr>
                <w:t>C1-202472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on including pending S-NSSAI(s) in the requested NSSAI</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31" w:history="1">
              <w:r w:rsidR="00D0101F">
                <w:rPr>
                  <w:rStyle w:val="Hyperlink"/>
                </w:rPr>
                <w:t>C1-202473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Inclusion of pending S-NSSAI(s) in the requested NSSAI</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China Telecom/Lin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2180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32" w:history="1">
              <w:r w:rsidR="00D0101F">
                <w:rPr>
                  <w:rStyle w:val="Hyperlink"/>
                </w:rPr>
                <w:t>C1-202475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Term on rejected NSSAI for the failed or revoked NSSAA</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2181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33" w:history="1">
              <w:r w:rsidR="00D0101F">
                <w:rPr>
                  <w:rStyle w:val="Hyperlink"/>
                </w:rPr>
                <w:t>C1-202543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Clarification to NW slice-specific re-authentication and re-authorization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2206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0F74A5" w:rsidRPr="00D95972" w:rsidTr="00D0101F">
        <w:tc>
          <w:tcPr>
            <w:tcW w:w="976" w:type="dxa"/>
            <w:tcBorders>
              <w:top w:val="nil"/>
              <w:left w:val="thinThickThinSmallGap" w:sz="24" w:space="0" w:color="auto"/>
              <w:bottom w:val="nil"/>
            </w:tcBorders>
            <w:shd w:val="clear" w:color="auto" w:fill="auto"/>
          </w:tcPr>
          <w:p w:rsidR="000F74A5" w:rsidRPr="00D95972" w:rsidRDefault="000F74A5" w:rsidP="00955016">
            <w:pPr>
              <w:rPr>
                <w:rFonts w:cs="Arial"/>
              </w:rPr>
            </w:pPr>
          </w:p>
        </w:tc>
        <w:tc>
          <w:tcPr>
            <w:tcW w:w="1315" w:type="dxa"/>
            <w:gridSpan w:val="2"/>
            <w:tcBorders>
              <w:top w:val="nil"/>
              <w:bottom w:val="nil"/>
            </w:tcBorders>
            <w:shd w:val="clear" w:color="auto" w:fill="auto"/>
          </w:tcPr>
          <w:p w:rsidR="000F74A5" w:rsidRPr="00D95972" w:rsidRDefault="000F74A5" w:rsidP="00955016">
            <w:pPr>
              <w:rPr>
                <w:rFonts w:cs="Arial"/>
              </w:rPr>
            </w:pPr>
          </w:p>
        </w:tc>
        <w:tc>
          <w:tcPr>
            <w:tcW w:w="1088" w:type="dxa"/>
            <w:tcBorders>
              <w:top w:val="single" w:sz="4" w:space="0" w:color="auto"/>
              <w:bottom w:val="single" w:sz="4" w:space="0" w:color="auto"/>
            </w:tcBorders>
            <w:shd w:val="clear" w:color="auto" w:fill="FFFFFF"/>
          </w:tcPr>
          <w:p w:rsidR="000F74A5" w:rsidRDefault="000F74A5" w:rsidP="00955016">
            <w:pPr>
              <w:rPr>
                <w:rFonts w:cs="Arial"/>
              </w:rPr>
            </w:pPr>
            <w:r>
              <w:t>C1-202587</w:t>
            </w:r>
          </w:p>
        </w:tc>
        <w:tc>
          <w:tcPr>
            <w:tcW w:w="4190" w:type="dxa"/>
            <w:gridSpan w:val="3"/>
            <w:tcBorders>
              <w:top w:val="single" w:sz="4" w:space="0" w:color="auto"/>
              <w:bottom w:val="single" w:sz="4" w:space="0" w:color="auto"/>
            </w:tcBorders>
            <w:shd w:val="clear" w:color="auto" w:fill="FFFFFF"/>
          </w:tcPr>
          <w:p w:rsidR="000F74A5" w:rsidRDefault="000F74A5" w:rsidP="00955016">
            <w:pPr>
              <w:rPr>
                <w:rFonts w:cs="Arial"/>
              </w:rPr>
            </w:pPr>
            <w:r>
              <w:rPr>
                <w:rFonts w:cs="Arial"/>
                <w:color w:val="312E25"/>
                <w:sz w:val="18"/>
                <w:szCs w:val="18"/>
              </w:rPr>
              <w:t>Update Handing EAP Result for NSSAA</w:t>
            </w:r>
          </w:p>
        </w:tc>
        <w:tc>
          <w:tcPr>
            <w:tcW w:w="1766" w:type="dxa"/>
            <w:tcBorders>
              <w:top w:val="single" w:sz="4" w:space="0" w:color="auto"/>
              <w:bottom w:val="single" w:sz="4" w:space="0" w:color="auto"/>
            </w:tcBorders>
            <w:shd w:val="clear" w:color="auto" w:fill="FFFFFF"/>
          </w:tcPr>
          <w:p w:rsidR="000F74A5" w:rsidRDefault="000F74A5" w:rsidP="00955016">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0F74A5" w:rsidRDefault="000F74A5" w:rsidP="00955016">
            <w:pPr>
              <w:rPr>
                <w:rFonts w:cs="Arial"/>
              </w:rPr>
            </w:pPr>
            <w:r>
              <w:rPr>
                <w:rFonts w:cs="Arial"/>
              </w:rPr>
              <w:t>CR 2212</w:t>
            </w:r>
            <w:r w:rsidR="00D0101F">
              <w:rPr>
                <w:rFonts w:cs="Arial"/>
              </w:rPr>
              <w:t xml:space="preserve">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D0101F" w:rsidRDefault="00D0101F" w:rsidP="00955016">
            <w:pPr>
              <w:rPr>
                <w:rFonts w:cs="Arial"/>
              </w:rPr>
            </w:pPr>
            <w:r>
              <w:rPr>
                <w:rFonts w:cs="Arial"/>
              </w:rPr>
              <w:t>Withdrawn</w:t>
            </w:r>
          </w:p>
          <w:p w:rsidR="000F74A5" w:rsidRPr="00D95972" w:rsidRDefault="00D0101F" w:rsidP="00955016">
            <w:pPr>
              <w:rPr>
                <w:rFonts w:cs="Arial"/>
              </w:rPr>
            </w:pPr>
            <w:r>
              <w:rPr>
                <w:rFonts w:cs="Arial"/>
              </w:rPr>
              <w:t>Not available on time</w:t>
            </w:r>
          </w:p>
        </w:tc>
      </w:tr>
      <w:tr w:rsidR="00D0101F" w:rsidRPr="00D95972" w:rsidTr="00D0101F">
        <w:tc>
          <w:tcPr>
            <w:tcW w:w="976" w:type="dxa"/>
            <w:tcBorders>
              <w:top w:val="nil"/>
              <w:left w:val="thinThickThinSmallGap" w:sz="24" w:space="0" w:color="auto"/>
              <w:bottom w:val="nil"/>
            </w:tcBorders>
            <w:shd w:val="clear" w:color="auto" w:fill="auto"/>
          </w:tcPr>
          <w:p w:rsidR="00D0101F" w:rsidRPr="00D95972" w:rsidRDefault="00D0101F" w:rsidP="00955016">
            <w:pPr>
              <w:rPr>
                <w:rFonts w:cs="Arial"/>
              </w:rPr>
            </w:pPr>
          </w:p>
        </w:tc>
        <w:tc>
          <w:tcPr>
            <w:tcW w:w="1315" w:type="dxa"/>
            <w:gridSpan w:val="2"/>
            <w:tcBorders>
              <w:top w:val="nil"/>
              <w:bottom w:val="nil"/>
            </w:tcBorders>
            <w:shd w:val="clear" w:color="auto" w:fill="auto"/>
          </w:tcPr>
          <w:p w:rsidR="00D0101F" w:rsidRPr="00D95972" w:rsidRDefault="00D0101F" w:rsidP="00955016">
            <w:pPr>
              <w:rPr>
                <w:rFonts w:cs="Arial"/>
              </w:rPr>
            </w:pPr>
          </w:p>
        </w:tc>
        <w:tc>
          <w:tcPr>
            <w:tcW w:w="1088" w:type="dxa"/>
            <w:tcBorders>
              <w:top w:val="single" w:sz="4" w:space="0" w:color="auto"/>
              <w:bottom w:val="single" w:sz="4" w:space="0" w:color="auto"/>
            </w:tcBorders>
            <w:shd w:val="clear" w:color="auto" w:fill="FFFF00"/>
          </w:tcPr>
          <w:p w:rsidR="00D0101F" w:rsidRPr="00D0101F" w:rsidRDefault="00E31DD6" w:rsidP="00955016">
            <w:pPr>
              <w:rPr>
                <w:rFonts w:cs="Arial"/>
              </w:rPr>
            </w:pPr>
            <w:hyperlink r:id="rId234" w:history="1">
              <w:r w:rsidR="00D0101F">
                <w:rPr>
                  <w:rStyle w:val="Hyperlink"/>
                </w:rPr>
                <w:t>C1-202589</w:t>
              </w:r>
            </w:hyperlink>
          </w:p>
        </w:tc>
        <w:tc>
          <w:tcPr>
            <w:tcW w:w="4190" w:type="dxa"/>
            <w:gridSpan w:val="3"/>
            <w:tcBorders>
              <w:top w:val="single" w:sz="4" w:space="0" w:color="auto"/>
              <w:bottom w:val="single" w:sz="4" w:space="0" w:color="auto"/>
            </w:tcBorders>
            <w:shd w:val="clear" w:color="auto" w:fill="FFFF00"/>
          </w:tcPr>
          <w:p w:rsidR="00D0101F" w:rsidRPr="00D0101F" w:rsidRDefault="00D0101F" w:rsidP="00955016">
            <w:pPr>
              <w:rPr>
                <w:rFonts w:cs="Arial"/>
              </w:rPr>
            </w:pPr>
            <w:proofErr w:type="spellStart"/>
            <w:r w:rsidRPr="00D0101F">
              <w:rPr>
                <w:rFonts w:cs="Arial"/>
              </w:rPr>
              <w:t>eNS</w:t>
            </w:r>
            <w:proofErr w:type="spellEnd"/>
            <w:r w:rsidRPr="00D0101F">
              <w:rPr>
                <w:rFonts w:cs="Arial"/>
              </w:rPr>
              <w:t xml:space="preserve"> – way forward for indefinite wait for NSSAA</w:t>
            </w:r>
          </w:p>
        </w:tc>
        <w:tc>
          <w:tcPr>
            <w:tcW w:w="1766" w:type="dxa"/>
            <w:tcBorders>
              <w:top w:val="single" w:sz="4" w:space="0" w:color="auto"/>
              <w:bottom w:val="single" w:sz="4" w:space="0" w:color="auto"/>
            </w:tcBorders>
            <w:shd w:val="clear" w:color="auto" w:fill="FFFF00"/>
          </w:tcPr>
          <w:p w:rsidR="00D0101F" w:rsidRDefault="00D0101F" w:rsidP="00955016">
            <w:pPr>
              <w:rPr>
                <w:rFonts w:cs="Arial"/>
              </w:rPr>
            </w:pPr>
            <w:proofErr w:type="spellStart"/>
            <w:r w:rsidRPr="00D0101F">
              <w:rPr>
                <w:rFonts w:cs="Arial"/>
              </w:rPr>
              <w:t>InterDigital</w:t>
            </w:r>
            <w:proofErr w:type="spellEnd"/>
            <w:r w:rsidRPr="00D0101F">
              <w:rPr>
                <w:rFonts w:cs="Arial"/>
              </w:rPr>
              <w:t xml:space="preserve"> / Atle</w:t>
            </w:r>
          </w:p>
        </w:tc>
        <w:tc>
          <w:tcPr>
            <w:tcW w:w="827" w:type="dxa"/>
            <w:tcBorders>
              <w:top w:val="single" w:sz="4" w:space="0" w:color="auto"/>
              <w:bottom w:val="single" w:sz="4" w:space="0" w:color="auto"/>
            </w:tcBorders>
            <w:shd w:val="clear" w:color="auto" w:fill="FFFF00"/>
          </w:tcPr>
          <w:p w:rsidR="00D0101F" w:rsidRDefault="00D0101F" w:rsidP="00955016">
            <w:pPr>
              <w:rPr>
                <w:rFonts w:cs="Arial"/>
              </w:rPr>
            </w:pPr>
            <w:r>
              <w:rPr>
                <w:rFonts w:cs="Arial"/>
              </w:rPr>
              <w:t>Discussion</w:t>
            </w:r>
          </w:p>
        </w:tc>
        <w:tc>
          <w:tcPr>
            <w:tcW w:w="4564" w:type="dxa"/>
            <w:gridSpan w:val="2"/>
            <w:tcBorders>
              <w:top w:val="single" w:sz="4" w:space="0" w:color="auto"/>
              <w:bottom w:val="single" w:sz="4" w:space="0" w:color="auto"/>
              <w:right w:val="thinThickThinSmallGap" w:sz="24" w:space="0" w:color="auto"/>
            </w:tcBorders>
            <w:shd w:val="clear" w:color="auto" w:fill="FFFF00"/>
          </w:tcPr>
          <w:p w:rsidR="00D0101F" w:rsidRPr="00D95972" w:rsidRDefault="00D0101F"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EF2614">
        <w:tc>
          <w:tcPr>
            <w:tcW w:w="976" w:type="dxa"/>
            <w:tcBorders>
              <w:top w:val="single" w:sz="4" w:space="0" w:color="auto"/>
              <w:left w:val="thinThickThinSmallGap" w:sz="24" w:space="0" w:color="auto"/>
              <w:bottom w:val="single" w:sz="4" w:space="0" w:color="auto"/>
            </w:tcBorders>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E6A60" w:rsidRDefault="00955016" w:rsidP="00955016">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955016" w:rsidRPr="00D95972" w:rsidRDefault="00955016" w:rsidP="00955016">
            <w:pPr>
              <w:rPr>
                <w:rFonts w:cs="Arial"/>
                <w:color w:val="FF0000"/>
              </w:rPr>
            </w:pPr>
          </w:p>
        </w:tc>
        <w:tc>
          <w:tcPr>
            <w:tcW w:w="4190" w:type="dxa"/>
            <w:gridSpan w:val="3"/>
            <w:tcBorders>
              <w:top w:val="single" w:sz="4" w:space="0" w:color="auto"/>
              <w:bottom w:val="single" w:sz="4" w:space="0" w:color="auto"/>
            </w:tcBorders>
          </w:tcPr>
          <w:p w:rsidR="00955016" w:rsidRPr="00D95972" w:rsidRDefault="00955016" w:rsidP="0095501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955016" w:rsidRPr="00D95972" w:rsidRDefault="00955016" w:rsidP="00955016">
            <w:pPr>
              <w:rPr>
                <w:rFonts w:cs="Arial"/>
                <w:color w:val="000000"/>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r w:rsidRPr="001D0A32">
              <w:t>CT aspects of 5GS enhanced support of vertical and LAN services</w:t>
            </w:r>
          </w:p>
          <w:p w:rsidR="00955016" w:rsidRDefault="00955016" w:rsidP="00955016">
            <w:pPr>
              <w:rPr>
                <w:rFonts w:eastAsia="Batang" w:cs="Arial"/>
                <w:color w:val="000000"/>
                <w:lang w:eastAsia="ko-KR"/>
              </w:rPr>
            </w:pPr>
          </w:p>
          <w:p w:rsidR="00955016" w:rsidRPr="00726C81" w:rsidRDefault="00955016" w:rsidP="00955016">
            <w:pPr>
              <w:rPr>
                <w:rFonts w:eastAsia="Batang" w:cs="Arial"/>
                <w:color w:val="FF0000"/>
                <w:highlight w:val="yellow"/>
                <w:lang w:val="en-US" w:eastAsia="ko-KR"/>
              </w:rPr>
            </w:pPr>
          </w:p>
        </w:tc>
      </w:tr>
      <w:tr w:rsidR="00955016" w:rsidRPr="00D95972" w:rsidTr="005707B3">
        <w:tc>
          <w:tcPr>
            <w:tcW w:w="976" w:type="dxa"/>
            <w:tcBorders>
              <w:top w:val="single" w:sz="4" w:space="0" w:color="auto"/>
              <w:left w:val="thinThickThinSmallGap" w:sz="24" w:space="0" w:color="auto"/>
              <w:bottom w:val="single" w:sz="4" w:space="0" w:color="auto"/>
            </w:tcBorders>
            <w:shd w:val="clear" w:color="auto" w:fill="auto"/>
          </w:tcPr>
          <w:p w:rsidR="00955016" w:rsidRPr="00D95972" w:rsidRDefault="00955016" w:rsidP="00955016">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B84A37" w:rsidRDefault="00955016" w:rsidP="00955016">
            <w:pPr>
              <w:rPr>
                <w:rFonts w:cs="Arial"/>
                <w:b/>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eastAsia="Batang" w:cs="Arial"/>
                <w:lang w:eastAsia="ko-KR"/>
              </w:rPr>
            </w:pPr>
            <w:r>
              <w:rPr>
                <w:rFonts w:eastAsia="Batang" w:cs="Arial"/>
                <w:lang w:eastAsia="ko-KR"/>
              </w:rPr>
              <w:t>Stand-alone NPN</w:t>
            </w:r>
          </w:p>
          <w:p w:rsidR="00955016" w:rsidRDefault="00955016" w:rsidP="00955016">
            <w:pPr>
              <w:rPr>
                <w:rFonts w:eastAsia="Batang" w:cs="Arial"/>
                <w:lang w:eastAsia="ko-KR"/>
              </w:rPr>
            </w:pPr>
          </w:p>
          <w:p w:rsidR="00955016" w:rsidRDefault="00955016" w:rsidP="00955016">
            <w:pPr>
              <w:rPr>
                <w:rFonts w:eastAsia="Batang" w:cs="Arial"/>
                <w:lang w:eastAsia="ko-KR"/>
              </w:rPr>
            </w:pPr>
          </w:p>
          <w:p w:rsidR="00955016" w:rsidRDefault="00955016" w:rsidP="00955016">
            <w:pPr>
              <w:rPr>
                <w:rFonts w:eastAsia="Batang" w:cs="Arial"/>
                <w:lang w:eastAsia="ko-KR"/>
              </w:rPr>
            </w:pPr>
          </w:p>
          <w:p w:rsidR="00955016" w:rsidRDefault="00955016" w:rsidP="00955016">
            <w:pPr>
              <w:rPr>
                <w:rFonts w:eastAsia="Batang" w:cs="Arial"/>
                <w:lang w:eastAsia="ko-KR"/>
              </w:rPr>
            </w:pPr>
          </w:p>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235" w:history="1">
              <w:r w:rsidR="005707B3">
                <w:rPr>
                  <w:rStyle w:val="Hyperlink"/>
                </w:rPr>
                <w:t>C1-202350</w:t>
              </w:r>
            </w:hyperlink>
          </w:p>
        </w:tc>
        <w:tc>
          <w:tcPr>
            <w:tcW w:w="4190" w:type="dxa"/>
            <w:gridSpan w:val="3"/>
            <w:tcBorders>
              <w:top w:val="single" w:sz="4" w:space="0" w:color="auto"/>
              <w:bottom w:val="single" w:sz="4" w:space="0" w:color="auto"/>
            </w:tcBorders>
            <w:shd w:val="clear" w:color="auto" w:fill="FFFF00"/>
          </w:tcPr>
          <w:p w:rsidR="00955016" w:rsidRPr="00B84A37" w:rsidRDefault="00955016" w:rsidP="00955016">
            <w:pPr>
              <w:rPr>
                <w:rFonts w:cs="Arial"/>
                <w:b/>
              </w:rPr>
            </w:pPr>
            <w:r w:rsidRPr="00EF2614">
              <w:rPr>
                <w:rFonts w:cs="Arial"/>
              </w:rPr>
              <w:t>TSN working domain terminology</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2123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236" w:history="1">
              <w:r w:rsidR="005707B3">
                <w:rPr>
                  <w:rStyle w:val="Hyperlink"/>
                </w:rPr>
                <w:t>C1-202353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TSN working domain terminology</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0001 24.535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237" w:history="1">
              <w:r w:rsidR="005707B3">
                <w:rPr>
                  <w:rStyle w:val="Hyperlink"/>
                </w:rPr>
                <w:t>C1-202354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Trigger for Initial Registration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2126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238" w:history="1">
              <w:r w:rsidR="00D0101F">
                <w:rPr>
                  <w:rStyle w:val="Hyperlink"/>
                </w:rPr>
                <w:t>C1-202355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Clarification to Manual CAG selection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0520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239" w:history="1">
              <w:r w:rsidR="00D0101F">
                <w:rPr>
                  <w:rStyle w:val="Hyperlink"/>
                </w:rPr>
                <w:t>C1-202357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Discussion paper on RAN2 LS regarding Manual CAG and URC for PNI-NPN</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240" w:history="1">
              <w:r w:rsidR="00D0101F">
                <w:rPr>
                  <w:rStyle w:val="Hyperlink"/>
                </w:rPr>
                <w:t>C1-202359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LS response on Manual CAG ID selection and granularity of UAC parameters for PNI-NPNs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241" w:history="1">
              <w:r w:rsidR="005707B3">
                <w:rPr>
                  <w:rStyle w:val="Hyperlink"/>
                </w:rPr>
                <w:t>C1-202362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Sending CAG information list</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2128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242" w:history="1">
              <w:r w:rsidR="005707B3">
                <w:rPr>
                  <w:rStyle w:val="Hyperlink"/>
                </w:rPr>
                <w:t>C1-202363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Sending CAG information list </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Samsun/Kundan</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0522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243" w:history="1">
              <w:r w:rsidR="005707B3">
                <w:rPr>
                  <w:rStyle w:val="Hyperlink"/>
                </w:rPr>
                <w:t>C1-202364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Handling of a CAG UE at non supporting AMF</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1964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lang w:eastAsia="ko-KR"/>
              </w:rPr>
            </w:pPr>
            <w:r>
              <w:rPr>
                <w:rFonts w:cs="Arial"/>
                <w:lang w:eastAsia="ko-KR"/>
              </w:rPr>
              <w:t>Revision of C1-200589</w:t>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rPr>
            </w:pPr>
            <w:r>
              <w:rPr>
                <w:rFonts w:cs="Arial"/>
              </w:rPr>
              <w:t>C1-202365</w:t>
            </w: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r>
              <w:rPr>
                <w:rFonts w:cs="Arial"/>
              </w:rPr>
              <w:t>DISC Configuring UE to enable manual CAG selection procedure</w:t>
            </w: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r>
              <w:rPr>
                <w:rFonts w:cs="Arial"/>
              </w:rPr>
              <w:t>Samsung</w:t>
            </w: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D0101F" w:rsidRDefault="00D0101F" w:rsidP="00955016">
            <w:pPr>
              <w:rPr>
                <w:rFonts w:cs="Arial"/>
                <w:lang w:eastAsia="ko-KR"/>
              </w:rPr>
            </w:pPr>
            <w:r>
              <w:rPr>
                <w:rFonts w:cs="Arial"/>
                <w:lang w:eastAsia="ko-KR"/>
              </w:rPr>
              <w:t>Withdrawn</w:t>
            </w:r>
          </w:p>
          <w:p w:rsidR="00955016" w:rsidRDefault="00D0101F" w:rsidP="00955016">
            <w:pPr>
              <w:rPr>
                <w:rFonts w:cs="Arial"/>
                <w:lang w:eastAsia="ko-KR"/>
              </w:rPr>
            </w:pPr>
            <w:r>
              <w:rPr>
                <w:rFonts w:cs="Arial"/>
                <w:lang w:eastAsia="ko-KR"/>
              </w:rPr>
              <w:t>Not available on time</w:t>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244" w:history="1">
              <w:r w:rsidR="005707B3">
                <w:rPr>
                  <w:rStyle w:val="Hyperlink"/>
                </w:rPr>
                <w:t>C1-202368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Configuring UE to enable manual CAG selection procedure (24.501)</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2131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245" w:history="1">
              <w:r w:rsidR="005707B3">
                <w:rPr>
                  <w:rStyle w:val="Hyperlink"/>
                </w:rPr>
                <w:t>C1-202370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Configuring UE to enable manual CAG selection procedure (23.122)</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0523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246" w:history="1">
              <w:r w:rsidR="005707B3">
                <w:rPr>
                  <w:rStyle w:val="Hyperlink"/>
                </w:rPr>
                <w:t>C1-202395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Work plan for </w:t>
            </w:r>
            <w:proofErr w:type="spellStart"/>
            <w:r>
              <w:rPr>
                <w:rFonts w:cs="Arial"/>
              </w:rPr>
              <w:t>Vertical_LAN</w:t>
            </w:r>
            <w:proofErr w:type="spellEnd"/>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247" w:history="1">
              <w:r w:rsidR="005707B3">
                <w:rPr>
                  <w:rStyle w:val="Hyperlink"/>
                </w:rPr>
                <w:t>C1-202399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non-3GPP access not supported in SNPN</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2148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248" w:history="1">
              <w:r w:rsidR="00D0101F">
                <w:rPr>
                  <w:rStyle w:val="Hyperlink"/>
                </w:rPr>
                <w:t>C1-202495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Correction to Manual CAG selection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0529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lang w:eastAsia="ko-KR"/>
              </w:rPr>
            </w:pPr>
          </w:p>
        </w:tc>
      </w:tr>
      <w:tr w:rsidR="00955016" w:rsidRPr="00D95972" w:rsidTr="0060332D">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9A4107" w:rsidRDefault="00E31DD6" w:rsidP="00955016">
            <w:pPr>
              <w:rPr>
                <w:rFonts w:cs="Arial"/>
              </w:rPr>
            </w:pPr>
            <w:hyperlink r:id="rId249" w:history="1">
              <w:r w:rsidR="00D0101F">
                <w:rPr>
                  <w:rStyle w:val="Hyperlink"/>
                </w:rPr>
                <w:t>C1-202013</w:t>
              </w:r>
            </w:hyperlink>
          </w:p>
        </w:tc>
        <w:tc>
          <w:tcPr>
            <w:tcW w:w="4190" w:type="dxa"/>
            <w:gridSpan w:val="3"/>
            <w:tcBorders>
              <w:top w:val="single" w:sz="4" w:space="0" w:color="auto"/>
              <w:bottom w:val="single" w:sz="4" w:space="0" w:color="auto"/>
            </w:tcBorders>
            <w:shd w:val="clear" w:color="auto" w:fill="FFFF00"/>
          </w:tcPr>
          <w:p w:rsidR="00955016" w:rsidRPr="009A4107" w:rsidRDefault="00955016" w:rsidP="00955016">
            <w:pPr>
              <w:rPr>
                <w:rFonts w:cs="Arial"/>
              </w:rPr>
            </w:pPr>
            <w:r>
              <w:rPr>
                <w:rFonts w:cs="Arial"/>
              </w:rPr>
              <w:t>Configured HRNN for SNPN selection</w:t>
            </w:r>
          </w:p>
        </w:tc>
        <w:tc>
          <w:tcPr>
            <w:tcW w:w="1766" w:type="dxa"/>
            <w:tcBorders>
              <w:top w:val="single" w:sz="4" w:space="0" w:color="auto"/>
              <w:bottom w:val="single" w:sz="4" w:space="0" w:color="auto"/>
            </w:tcBorders>
            <w:shd w:val="clear" w:color="auto" w:fill="FFFF00"/>
          </w:tcPr>
          <w:p w:rsidR="00955016" w:rsidRPr="009A4107"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9A4107" w:rsidRDefault="00955016" w:rsidP="00955016">
            <w:pPr>
              <w:rPr>
                <w:rFonts w:cs="Arial"/>
                <w:color w:val="000000"/>
              </w:rPr>
            </w:pPr>
            <w:r>
              <w:rPr>
                <w:rFonts w:cs="Arial"/>
                <w:color w:val="000000"/>
              </w:rPr>
              <w:t>CR 0505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lang w:eastAsia="ko-KR"/>
              </w:rPr>
            </w:pPr>
          </w:p>
        </w:tc>
      </w:tr>
      <w:tr w:rsidR="00955016" w:rsidRPr="00D95972" w:rsidTr="0060332D">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C1-202020</w:t>
            </w: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Configured N3IWF identity for SNPN access via PLMN</w:t>
            </w: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CR 0507 23.122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60332D" w:rsidRDefault="0060332D" w:rsidP="00955016">
            <w:pPr>
              <w:rPr>
                <w:rFonts w:eastAsia="Batang" w:cs="Arial"/>
                <w:lang w:eastAsia="ko-KR"/>
              </w:rPr>
            </w:pPr>
            <w:r>
              <w:rPr>
                <w:rFonts w:eastAsia="Batang" w:cs="Arial"/>
                <w:lang w:eastAsia="ko-KR"/>
              </w:rPr>
              <w:t>Withdrawn</w:t>
            </w:r>
          </w:p>
          <w:p w:rsidR="00955016" w:rsidRPr="009A4107" w:rsidRDefault="0060332D" w:rsidP="00955016">
            <w:pPr>
              <w:rPr>
                <w:rFonts w:eastAsia="Batang" w:cs="Arial"/>
                <w:lang w:eastAsia="ko-KR"/>
              </w:rPr>
            </w:pPr>
            <w:r>
              <w:rPr>
                <w:rFonts w:eastAsia="Batang" w:cs="Arial"/>
                <w:lang w:eastAsia="ko-KR"/>
              </w:rPr>
              <w:t>Not available on time</w:t>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50" w:history="1">
              <w:r w:rsidR="005707B3">
                <w:rPr>
                  <w:rStyle w:val="Hyperlink"/>
                </w:rPr>
                <w:t>C1-202086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Management of forbidden SNPNs list upon receipt of a non-integrity protected reject message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0511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51" w:history="1">
              <w:r w:rsidR="005707B3">
                <w:rPr>
                  <w:rStyle w:val="Hyperlink"/>
                </w:rPr>
                <w:t>C1-202087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Correction in UE </w:t>
            </w:r>
            <w:proofErr w:type="spellStart"/>
            <w:r>
              <w:rPr>
                <w:rFonts w:cs="Arial"/>
              </w:rPr>
              <w:t>behavior</w:t>
            </w:r>
            <w:proofErr w:type="spellEnd"/>
            <w:r>
              <w:rPr>
                <w:rFonts w:cs="Arial"/>
              </w:rPr>
              <w:t xml:space="preserve"> upon receipt of 5GMM cause value #74 or #75 via a non-integrity protected NAS message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2010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r>
              <w:rPr>
                <w:rFonts w:eastAsia="Batang" w:cs="Arial"/>
                <w:lang w:eastAsia="ko-KR"/>
              </w:rPr>
              <w:t>Revision of C1-200970</w:t>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52" w:history="1">
              <w:r w:rsidR="005707B3">
                <w:rPr>
                  <w:rStyle w:val="Hyperlink"/>
                </w:rPr>
                <w:t>C1-202130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of the handling of timer TG for SNPNs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Apple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0514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53" w:history="1">
              <w:r w:rsidR="005707B3">
                <w:rPr>
                  <w:rStyle w:val="Hyperlink"/>
                </w:rPr>
                <w:t>C1-202131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of the UE requirements for expiry of T3247</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Apple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2048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54" w:history="1">
              <w:r w:rsidR="005707B3">
                <w:rPr>
                  <w:rStyle w:val="Hyperlink"/>
                </w:rPr>
                <w:t>C1-202174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Definition of registered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2060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55" w:history="1">
              <w:r w:rsidR="005707B3">
                <w:rPr>
                  <w:rStyle w:val="Hyperlink"/>
                </w:rPr>
                <w:t>C1-202193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update of the counter for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2064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56" w:history="1">
              <w:r w:rsidR="005707B3">
                <w:rPr>
                  <w:rStyle w:val="Hyperlink"/>
                </w:rPr>
                <w:t>C1-202194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temporarily and permanently forbidden SNPNs lists per access type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CR 2065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57" w:history="1">
              <w:r w:rsidR="005707B3">
                <w:rPr>
                  <w:rStyle w:val="Hyperlink"/>
                </w:rPr>
                <w:t>C1-202195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storage of counters for UE in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2066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58" w:history="1">
              <w:r w:rsidR="005707B3">
                <w:rPr>
                  <w:rStyle w:val="Hyperlink"/>
                </w:rPr>
                <w:t>C1-202196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5G GUTI of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2067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59" w:history="1">
              <w:r w:rsidR="005707B3">
                <w:rPr>
                  <w:rStyle w:val="Hyperlink"/>
                </w:rPr>
                <w:t>C1-202197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5GMM cause value #74 in an SNPN with a </w:t>
            </w:r>
            <w:proofErr w:type="gramStart"/>
            <w:r>
              <w:rPr>
                <w:rFonts w:cs="Arial"/>
              </w:rPr>
              <w:t>globally-unique</w:t>
            </w:r>
            <w:proofErr w:type="gramEnd"/>
            <w:r>
              <w:rPr>
                <w:rFonts w:cs="Arial"/>
              </w:rPr>
              <w:t xml:space="preserve"> SNPN identity</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2068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60" w:history="1">
              <w:r w:rsidR="005707B3">
                <w:rPr>
                  <w:rStyle w:val="Hyperlink"/>
                </w:rPr>
                <w:t>C1-202198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5GMM cause value #13 not supporting roaming for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2069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61" w:history="1">
              <w:r w:rsidR="005707B3">
                <w:rPr>
                  <w:rStyle w:val="Hyperlink"/>
                </w:rPr>
                <w:t>C1-202366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Condition for access to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SHARP</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2129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C1-202389</w:t>
            </w: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Clarification to SNPN to SNPN selection procedure</w:t>
            </w: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CR 2146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D0101F" w:rsidRDefault="00D0101F" w:rsidP="00955016">
            <w:pPr>
              <w:rPr>
                <w:rFonts w:eastAsia="Batang" w:cs="Arial"/>
                <w:lang w:eastAsia="ko-KR"/>
              </w:rPr>
            </w:pPr>
            <w:r>
              <w:rPr>
                <w:rFonts w:eastAsia="Batang" w:cs="Arial"/>
                <w:lang w:eastAsia="ko-KR"/>
              </w:rPr>
              <w:t>Withdrawn</w:t>
            </w:r>
          </w:p>
          <w:p w:rsidR="00955016" w:rsidRPr="009A4107" w:rsidRDefault="00D0101F" w:rsidP="00955016">
            <w:pPr>
              <w:rPr>
                <w:rFonts w:eastAsia="Batang" w:cs="Arial"/>
                <w:lang w:eastAsia="ko-KR"/>
              </w:rPr>
            </w:pPr>
            <w:r>
              <w:rPr>
                <w:rFonts w:eastAsia="Batang" w:cs="Arial"/>
                <w:lang w:eastAsia="ko-KR"/>
              </w:rPr>
              <w:t>Not available on time</w:t>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62" w:history="1">
              <w:r w:rsidR="005707B3">
                <w:rPr>
                  <w:rStyle w:val="Hyperlink"/>
                </w:rPr>
                <w:t>C1-202393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figures 1, 2a, 2b, 3 and table 2 not applicable in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0524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63" w:history="1">
              <w:r w:rsidR="005707B3">
                <w:rPr>
                  <w:rStyle w:val="Hyperlink"/>
                </w:rPr>
                <w:t>C1-202396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Subscription update in case of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2147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64" w:history="1">
              <w:r w:rsidR="005707B3">
                <w:rPr>
                  <w:rStyle w:val="Hyperlink"/>
                </w:rPr>
                <w:t>C1-202401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NB-IoT not applicable for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2149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65" w:history="1">
              <w:r w:rsidR="005707B3">
                <w:rPr>
                  <w:rStyle w:val="Hyperlink"/>
                </w:rPr>
                <w:t>C1-202402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Introduction of SNPN-specific N1 mode attempt counters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2011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r>
              <w:rPr>
                <w:rFonts w:eastAsia="Batang" w:cs="Arial"/>
                <w:lang w:eastAsia="ko-KR"/>
              </w:rPr>
              <w:t>Revision of C1-201032</w:t>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66" w:history="1">
              <w:r w:rsidR="005707B3">
                <w:rPr>
                  <w:rStyle w:val="Hyperlink"/>
                </w:rPr>
                <w:t>C1-202406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Handling of a UE not allowed to access SNPN services via a PLMN by subscription with 5GMM cause value #72</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2151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67" w:history="1">
              <w:r w:rsidR="005707B3">
                <w:rPr>
                  <w:rStyle w:val="Hyperlink"/>
                </w:rPr>
                <w:t>C1-202407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Human readable network name for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0527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68" w:history="1">
              <w:r w:rsidR="005707B3">
                <w:rPr>
                  <w:rStyle w:val="Hyperlink"/>
                </w:rPr>
                <w:t>C1-202408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Miscellaneous clean-up for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2152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69" w:history="1">
              <w:r w:rsidR="005707B3">
                <w:rPr>
                  <w:rStyle w:val="Hyperlink"/>
                </w:rPr>
                <w:t>C1-202409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Service area restrictions in an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2153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70" w:history="1">
              <w:r w:rsidR="005707B3">
                <w:rPr>
                  <w:rStyle w:val="Hyperlink"/>
                </w:rPr>
                <w:t>C1-202410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MICO in an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2154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71" w:history="1">
              <w:r w:rsidR="005707B3">
                <w:rPr>
                  <w:rStyle w:val="Hyperlink"/>
                </w:rPr>
                <w:t>C1-202411</w:t>
              </w:r>
            </w:hyperlink>
          </w:p>
        </w:tc>
        <w:tc>
          <w:tcPr>
            <w:tcW w:w="4190" w:type="dxa"/>
            <w:gridSpan w:val="3"/>
            <w:tcBorders>
              <w:top w:val="single" w:sz="4" w:space="0" w:color="auto"/>
              <w:bottom w:val="single" w:sz="4" w:space="0" w:color="auto"/>
            </w:tcBorders>
            <w:shd w:val="clear" w:color="auto" w:fill="FFFF00"/>
          </w:tcPr>
          <w:p w:rsidR="00955016" w:rsidRPr="00AA0739" w:rsidRDefault="00955016" w:rsidP="00955016">
            <w:pPr>
              <w:rPr>
                <w:rFonts w:cs="Arial"/>
                <w:lang w:val="de-DE"/>
              </w:rPr>
            </w:pPr>
            <w:r w:rsidRPr="00AA0739">
              <w:rPr>
                <w:rFonts w:cs="Arial"/>
                <w:lang w:val="de-DE"/>
              </w:rPr>
              <w:t>5GMM CC in an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2155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72" w:history="1">
              <w:r w:rsidR="005707B3">
                <w:rPr>
                  <w:rStyle w:val="Hyperlink"/>
                </w:rPr>
                <w:t>C1-202412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5GSM back-off mechanisms in an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2156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73" w:history="1">
              <w:r w:rsidR="005707B3">
                <w:rPr>
                  <w:rStyle w:val="Hyperlink"/>
                </w:rPr>
                <w:t>C1-202413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UE in the 5GMM-REGISTERED.ATTEMPTING-REGISTRATION-UPDATE </w:t>
            </w:r>
            <w:proofErr w:type="spellStart"/>
            <w:r>
              <w:rPr>
                <w:rFonts w:cs="Arial"/>
              </w:rPr>
              <w:t>substate</w:t>
            </w:r>
            <w:proofErr w:type="spellEnd"/>
            <w:r>
              <w:rPr>
                <w:rFonts w:cs="Arial"/>
              </w:rPr>
              <w:t xml:space="preserve"> operating in SNPN access mode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2157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74" w:history="1">
              <w:r w:rsidR="005707B3">
                <w:rPr>
                  <w:rStyle w:val="Hyperlink"/>
                </w:rPr>
                <w:t>C1-202414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Routing indicator update in an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2158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75" w:history="1">
              <w:r w:rsidR="005707B3">
                <w:rPr>
                  <w:rStyle w:val="Hyperlink"/>
                </w:rPr>
                <w:t>C1-202415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3GPP PS data off in an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2159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C1-202428</w:t>
            </w: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correction to network selection in case of multiple subscribed SNPNs</w:t>
            </w: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Intel /Thomas</w:t>
            </w: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 xml:space="preserve">CR 2167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eastAsia="Batang" w:cs="Arial"/>
                <w:lang w:eastAsia="ko-KR"/>
              </w:rPr>
            </w:pPr>
            <w:r>
              <w:rPr>
                <w:rFonts w:eastAsia="Batang" w:cs="Arial"/>
                <w:lang w:eastAsia="ko-KR"/>
              </w:rPr>
              <w:lastRenderedPageBreak/>
              <w:t>Withdrawn</w:t>
            </w:r>
          </w:p>
          <w:p w:rsidR="00955016" w:rsidRPr="009A4107"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76" w:history="1">
              <w:r w:rsidR="00D0101F">
                <w:rPr>
                  <w:rStyle w:val="Hyperlink"/>
                </w:rPr>
                <w:t>C1-202432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to network selection in case of multiple subscribed SNPNs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0528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77" w:history="1">
              <w:r w:rsidR="00D0101F">
                <w:rPr>
                  <w:rStyle w:val="Hyperlink"/>
                </w:rPr>
                <w:t>C1-202469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Non-3GPP access for PLMN and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2177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78" w:history="1">
              <w:r w:rsidR="00D0101F">
                <w:rPr>
                  <w:rStyle w:val="Hyperlink"/>
                </w:rPr>
                <w:t>C1-202506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5GS forbidden tracking areas for roaming for SNPN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2188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79" w:history="1">
              <w:r w:rsidR="00D0101F">
                <w:rPr>
                  <w:rStyle w:val="Hyperlink"/>
                </w:rPr>
                <w:t>C1-202522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 "</w:t>
            </w:r>
            <w:proofErr w:type="spellStart"/>
            <w:r>
              <w:rPr>
                <w:rFonts w:cs="Arial"/>
              </w:rPr>
              <w:t>theregistration</w:t>
            </w:r>
            <w:proofErr w:type="spellEnd"/>
            <w:r>
              <w:rPr>
                <w:rFonts w:cs="Arial"/>
              </w:rPr>
              <w:t>"</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2196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9A4107"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9A4107"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9A4107"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9A4107"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9A4107"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single" w:sz="4" w:space="0" w:color="auto"/>
            </w:tcBorders>
            <w:shd w:val="clear" w:color="auto" w:fill="auto"/>
          </w:tcPr>
          <w:p w:rsidR="00955016" w:rsidRPr="00D95972" w:rsidRDefault="00955016" w:rsidP="00955016">
            <w:pPr>
              <w:rPr>
                <w:rFonts w:cs="Arial"/>
              </w:rPr>
            </w:pPr>
          </w:p>
        </w:tc>
        <w:tc>
          <w:tcPr>
            <w:tcW w:w="1315" w:type="dxa"/>
            <w:gridSpan w:val="2"/>
            <w:tcBorders>
              <w:top w:val="nil"/>
              <w:bottom w:val="single" w:sz="4" w:space="0" w:color="auto"/>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Pr="00D95972" w:rsidRDefault="00955016" w:rsidP="00955016">
            <w:pPr>
              <w:rPr>
                <w:rFonts w:eastAsia="Batang" w:cs="Arial"/>
                <w:lang w:eastAsia="ko-KR"/>
              </w:rPr>
            </w:pPr>
          </w:p>
        </w:tc>
      </w:tr>
      <w:tr w:rsidR="00955016" w:rsidRPr="00D95972" w:rsidTr="00D0101F">
        <w:tc>
          <w:tcPr>
            <w:tcW w:w="976" w:type="dxa"/>
            <w:tcBorders>
              <w:top w:val="single" w:sz="4" w:space="0" w:color="auto"/>
              <w:left w:val="thinThickThinSmallGap" w:sz="24" w:space="0" w:color="auto"/>
              <w:bottom w:val="single" w:sz="4" w:space="0" w:color="auto"/>
            </w:tcBorders>
            <w:shd w:val="clear" w:color="auto" w:fill="auto"/>
          </w:tcPr>
          <w:p w:rsidR="00955016" w:rsidRPr="00D95972" w:rsidRDefault="00955016" w:rsidP="00955016">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eastAsia="Batang" w:cs="Arial"/>
                <w:lang w:eastAsia="ko-KR"/>
              </w:rPr>
            </w:pPr>
            <w:r w:rsidRPr="003A56A7">
              <w:rPr>
                <w:rFonts w:eastAsia="Batang" w:cs="Arial"/>
                <w:lang w:eastAsia="ko-KR"/>
              </w:rPr>
              <w:t>Public network integrated NPN</w:t>
            </w:r>
          </w:p>
          <w:p w:rsidR="00955016" w:rsidRPr="00D95972"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80" w:history="1">
              <w:r w:rsidR="00D0101F">
                <w:rPr>
                  <w:rStyle w:val="Hyperlink"/>
                </w:rPr>
                <w:t>C1-202008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CAG-ID not provided to lower layers during NAS signalling connection establishment</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1880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r>
              <w:rPr>
                <w:rFonts w:eastAsia="Batang" w:cs="Arial"/>
                <w:lang w:eastAsia="ko-KR"/>
              </w:rPr>
              <w:t>Revision of C1-200937</w:t>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81" w:history="1">
              <w:r w:rsidR="00D0101F">
                <w:rPr>
                  <w:rStyle w:val="Hyperlink"/>
                </w:rPr>
                <w:t>C1-202014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Configured HRNN for CAG selection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0506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82" w:history="1">
              <w:r w:rsidR="00D0101F">
                <w:rPr>
                  <w:rStyle w:val="Hyperlink"/>
                </w:rPr>
                <w:t>C1-202015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Providing configured HRNN for CAG selection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2009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r>
              <w:rPr>
                <w:rFonts w:eastAsia="Batang" w:cs="Arial"/>
                <w:lang w:eastAsia="ko-KR"/>
              </w:rPr>
              <w:t>Revision of C1-200733</w:t>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83" w:history="1">
              <w:r w:rsidR="00D0101F">
                <w:rPr>
                  <w:rStyle w:val="Hyperlink"/>
                </w:rPr>
                <w:t>C1-202091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CAG information list provided to lower layers after manual CAG selection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0512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84" w:history="1">
              <w:r w:rsidR="005707B3">
                <w:rPr>
                  <w:rStyle w:val="Hyperlink"/>
                </w:rPr>
                <w:t>C1-202102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on RAN2’s questions on CAG in LS R2-2002417</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85" w:history="1">
              <w:r w:rsidR="005707B3">
                <w:rPr>
                  <w:rStyle w:val="Hyperlink"/>
                </w:rPr>
                <w:t>C1-202179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on no suitable cell</w:t>
            </w:r>
          </w:p>
        </w:tc>
        <w:tc>
          <w:tcPr>
            <w:tcW w:w="1766" w:type="dxa"/>
            <w:tcBorders>
              <w:top w:val="single" w:sz="4" w:space="0" w:color="auto"/>
              <w:bottom w:val="single" w:sz="4" w:space="0" w:color="auto"/>
            </w:tcBorders>
            <w:shd w:val="clear" w:color="auto" w:fill="FFFF00"/>
          </w:tcPr>
          <w:p w:rsidR="00955016" w:rsidRPr="00D95972" w:rsidRDefault="00613539" w:rsidP="00955016">
            <w:pPr>
              <w:rPr>
                <w:rFonts w:cs="Arial"/>
              </w:rPr>
            </w:pPr>
            <w:r>
              <w:rPr>
                <w:rFonts w:cs="Arial"/>
              </w:rPr>
              <w:t>V</w:t>
            </w:r>
            <w:r w:rsidR="00955016">
              <w:rPr>
                <w:rFonts w:cs="Arial"/>
              </w:rPr>
              <w:t>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0517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86" w:history="1">
              <w:r w:rsidR="005707B3">
                <w:rPr>
                  <w:rStyle w:val="Hyperlink"/>
                </w:rPr>
                <w:t>C1-202199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Clarification of the cause of start of T3550</w:t>
            </w:r>
          </w:p>
        </w:tc>
        <w:tc>
          <w:tcPr>
            <w:tcW w:w="1766" w:type="dxa"/>
            <w:tcBorders>
              <w:top w:val="single" w:sz="4" w:space="0" w:color="auto"/>
              <w:bottom w:val="single" w:sz="4" w:space="0" w:color="auto"/>
            </w:tcBorders>
            <w:shd w:val="clear" w:color="auto" w:fill="FFFF00"/>
          </w:tcPr>
          <w:p w:rsidR="00955016" w:rsidRPr="00D95972" w:rsidRDefault="00613539" w:rsidP="00955016">
            <w:pPr>
              <w:rPr>
                <w:rFonts w:cs="Arial"/>
              </w:rPr>
            </w:pPr>
            <w:r>
              <w:rPr>
                <w:rFonts w:cs="Arial"/>
              </w:rPr>
              <w:t>V</w:t>
            </w:r>
            <w:r w:rsidR="00955016">
              <w:rPr>
                <w:rFonts w:cs="Arial"/>
              </w:rPr>
              <w:t>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2070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87" w:history="1">
              <w:r w:rsidR="005707B3">
                <w:rPr>
                  <w:rStyle w:val="Hyperlink"/>
                </w:rPr>
                <w:t>C1-202239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on reply LS to RAN2 manual CAG selection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/Vishnu</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gramStart"/>
            <w:r>
              <w:rPr>
                <w:rFonts w:cs="Arial"/>
              </w:rPr>
              <w:t>discussion  23.122</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88" w:history="1">
              <w:r w:rsidR="005707B3">
                <w:rPr>
                  <w:rStyle w:val="Hyperlink"/>
                </w:rPr>
                <w:t>C1-202240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Reply LS to RAN2 on Manual CAG selection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89" w:history="1">
              <w:r w:rsidR="005707B3">
                <w:rPr>
                  <w:rStyle w:val="Hyperlink"/>
                </w:rPr>
                <w:t>C1-202242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on protecting CAG list against man in middle attack</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Vishnu</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gramStart"/>
            <w:r>
              <w:rPr>
                <w:rFonts w:cs="Arial"/>
              </w:rPr>
              <w:t>discussion  24.501</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90" w:history="1">
              <w:r w:rsidR="005707B3">
                <w:rPr>
                  <w:rStyle w:val="Hyperlink"/>
                </w:rPr>
                <w:t>C1-202249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Protection of Allowed CAG list against man in middle attack</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2085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91" w:history="1">
              <w:r w:rsidR="005707B3">
                <w:rPr>
                  <w:rStyle w:val="Hyperlink"/>
                </w:rPr>
                <w:t>C1-202251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on including CAG Information list in reject messages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gramStart"/>
            <w:r>
              <w:rPr>
                <w:rFonts w:cs="Arial"/>
              </w:rPr>
              <w:t>discussion  24.501</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92" w:history="1">
              <w:r w:rsidR="005707B3">
                <w:rPr>
                  <w:rStyle w:val="Hyperlink"/>
                </w:rPr>
                <w:t>C1-202253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Provision of CAG information list in reject messages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Vishnu</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2087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93" w:history="1">
              <w:r w:rsidR="005707B3">
                <w:rPr>
                  <w:rStyle w:val="Hyperlink"/>
                </w:rPr>
                <w:t>C1-202256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Handling of HRNN information in a CAG cell</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0518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94" w:history="1">
              <w:r w:rsidR="005707B3">
                <w:rPr>
                  <w:rStyle w:val="Hyperlink"/>
                </w:rPr>
                <w:t>C1-202258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Indication to user about allowed CAG IDs for manual CAG selection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0519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95" w:history="1">
              <w:r w:rsidR="005707B3">
                <w:rPr>
                  <w:rStyle w:val="Hyperlink"/>
                </w:rPr>
                <w:t>C1-202397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Selected CAG-ID from the NAS layer to the AS layer</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Nokia, Nokia Shanghai Bell, vivo, Qualcomm Incorporated, Samsung, Huawei, </w:t>
            </w:r>
            <w:proofErr w:type="spellStart"/>
            <w:r>
              <w:rPr>
                <w:rFonts w:cs="Arial"/>
              </w:rPr>
              <w:t>HiSilicon</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0525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96" w:history="1">
              <w:r w:rsidR="005707B3">
                <w:rPr>
                  <w:rStyle w:val="Hyperlink"/>
                </w:rPr>
                <w:t>C1-202398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Manual CAG selection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0499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r>
              <w:rPr>
                <w:rFonts w:eastAsia="Batang" w:cs="Arial"/>
                <w:lang w:eastAsia="ko-KR"/>
              </w:rPr>
              <w:t>Revision of C1-201052</w:t>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97" w:history="1">
              <w:r w:rsidR="005707B3">
                <w:rPr>
                  <w:rStyle w:val="Hyperlink"/>
                </w:rPr>
                <w:t>C1-202405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CAG selection is optional in the manual network selection mode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0526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98" w:history="1">
              <w:r w:rsidR="00D0101F">
                <w:rPr>
                  <w:rStyle w:val="Hyperlink"/>
                </w:rPr>
                <w:t>C1-202470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 CAG in non-3GPP access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2178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299" w:history="1">
              <w:r w:rsidR="00D0101F">
                <w:rPr>
                  <w:rStyle w:val="Hyperlink"/>
                </w:rPr>
                <w:t>C1-202471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on 5GMM #27 for CAG</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2179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00" w:history="1">
              <w:r w:rsidR="00D0101F">
                <w:rPr>
                  <w:rStyle w:val="Hyperlink"/>
                </w:rPr>
                <w:t>C1-202493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to RAN2 LS R2-2002417</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01" w:history="1">
              <w:r w:rsidR="005707B3">
                <w:rPr>
                  <w:rStyle w:val="Hyperlink"/>
                </w:rPr>
                <w:t>C1-202499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paper – Considerations for CAG ID in Unified Access Control</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Chengdu OPPO Mobile Com. corp.</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D0101F" w:rsidRPr="00D95972" w:rsidTr="00D0101F">
        <w:tc>
          <w:tcPr>
            <w:tcW w:w="976" w:type="dxa"/>
            <w:tcBorders>
              <w:top w:val="nil"/>
              <w:left w:val="thinThickThinSmallGap" w:sz="24" w:space="0" w:color="auto"/>
              <w:bottom w:val="nil"/>
            </w:tcBorders>
            <w:shd w:val="clear" w:color="auto" w:fill="auto"/>
          </w:tcPr>
          <w:p w:rsidR="00D0101F" w:rsidRPr="00D95972" w:rsidRDefault="00D0101F" w:rsidP="00955016">
            <w:pPr>
              <w:rPr>
                <w:rFonts w:cs="Arial"/>
              </w:rPr>
            </w:pPr>
          </w:p>
        </w:tc>
        <w:tc>
          <w:tcPr>
            <w:tcW w:w="1315" w:type="dxa"/>
            <w:gridSpan w:val="2"/>
            <w:tcBorders>
              <w:top w:val="nil"/>
              <w:bottom w:val="nil"/>
            </w:tcBorders>
            <w:shd w:val="clear" w:color="auto" w:fill="auto"/>
          </w:tcPr>
          <w:p w:rsidR="00D0101F" w:rsidRPr="00D95972" w:rsidRDefault="00D0101F" w:rsidP="00955016">
            <w:pPr>
              <w:rPr>
                <w:rFonts w:eastAsia="Arial Unicode MS" w:cs="Arial"/>
              </w:rPr>
            </w:pPr>
          </w:p>
        </w:tc>
        <w:tc>
          <w:tcPr>
            <w:tcW w:w="1088" w:type="dxa"/>
            <w:tcBorders>
              <w:top w:val="single" w:sz="4" w:space="0" w:color="auto"/>
              <w:bottom w:val="single" w:sz="4" w:space="0" w:color="auto"/>
            </w:tcBorders>
            <w:shd w:val="clear" w:color="auto" w:fill="FFFF00"/>
          </w:tcPr>
          <w:p w:rsidR="00D0101F" w:rsidRDefault="00E31DD6" w:rsidP="00955016">
            <w:pPr>
              <w:rPr>
                <w:rFonts w:cs="Arial"/>
              </w:rPr>
            </w:pPr>
            <w:hyperlink r:id="rId302" w:history="1">
              <w:r w:rsidR="00D0101F">
                <w:rPr>
                  <w:rStyle w:val="Hyperlink"/>
                </w:rPr>
                <w:t>C1-202588</w:t>
              </w:r>
            </w:hyperlink>
          </w:p>
        </w:tc>
        <w:tc>
          <w:tcPr>
            <w:tcW w:w="4190" w:type="dxa"/>
            <w:gridSpan w:val="3"/>
            <w:tcBorders>
              <w:top w:val="single" w:sz="4" w:space="0" w:color="auto"/>
              <w:bottom w:val="single" w:sz="4" w:space="0" w:color="auto"/>
            </w:tcBorders>
            <w:shd w:val="clear" w:color="auto" w:fill="FFFF00"/>
          </w:tcPr>
          <w:p w:rsidR="00D0101F" w:rsidRDefault="00D0101F" w:rsidP="00955016">
            <w:pPr>
              <w:rPr>
                <w:rFonts w:cs="Arial"/>
              </w:rPr>
            </w:pPr>
            <w:r w:rsidRPr="00D0101F">
              <w:rPr>
                <w:rFonts w:cs="Arial"/>
              </w:rPr>
              <w:t>CAG Information in Registration Reject</w:t>
            </w:r>
          </w:p>
        </w:tc>
        <w:tc>
          <w:tcPr>
            <w:tcW w:w="1766" w:type="dxa"/>
            <w:tcBorders>
              <w:top w:val="single" w:sz="4" w:space="0" w:color="auto"/>
              <w:bottom w:val="single" w:sz="4" w:space="0" w:color="auto"/>
            </w:tcBorders>
            <w:shd w:val="clear" w:color="auto" w:fill="FFFF00"/>
          </w:tcPr>
          <w:p w:rsidR="00D0101F" w:rsidRDefault="00D0101F" w:rsidP="00955016">
            <w:pPr>
              <w:rPr>
                <w:rFonts w:cs="Arial"/>
              </w:rPr>
            </w:pPr>
            <w:proofErr w:type="spellStart"/>
            <w:r w:rsidRPr="00D0101F">
              <w:rPr>
                <w:rFonts w:cs="Arial"/>
              </w:rPr>
              <w:t>InterDigital</w:t>
            </w:r>
            <w:proofErr w:type="spellEnd"/>
            <w:r w:rsidRPr="00D0101F">
              <w:rPr>
                <w:rFonts w:cs="Arial"/>
              </w:rPr>
              <w:t>, Samsung / Atle</w:t>
            </w:r>
          </w:p>
        </w:tc>
        <w:tc>
          <w:tcPr>
            <w:tcW w:w="827" w:type="dxa"/>
            <w:tcBorders>
              <w:top w:val="single" w:sz="4" w:space="0" w:color="auto"/>
              <w:bottom w:val="single" w:sz="4" w:space="0" w:color="auto"/>
            </w:tcBorders>
            <w:shd w:val="clear" w:color="auto" w:fill="FFFF00"/>
          </w:tcPr>
          <w:p w:rsidR="00D0101F" w:rsidRDefault="00D0101F" w:rsidP="00955016">
            <w:pPr>
              <w:rPr>
                <w:rFonts w:cs="Arial"/>
              </w:rPr>
            </w:pPr>
            <w:r>
              <w:rPr>
                <w:rFonts w:cs="Arial"/>
              </w:rPr>
              <w:t>CR 1886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D0101F" w:rsidRPr="00D95972" w:rsidRDefault="00D0101F"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Pr="00D95972"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Pr="00D95972"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Pr="00D95972"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Pr="00D95972"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single" w:sz="4" w:space="0" w:color="auto"/>
            </w:tcBorders>
            <w:shd w:val="clear" w:color="auto" w:fill="auto"/>
          </w:tcPr>
          <w:p w:rsidR="00955016" w:rsidRPr="00D95972" w:rsidRDefault="00955016" w:rsidP="00955016">
            <w:pPr>
              <w:rPr>
                <w:rFonts w:cs="Arial"/>
              </w:rPr>
            </w:pPr>
          </w:p>
        </w:tc>
        <w:tc>
          <w:tcPr>
            <w:tcW w:w="1315" w:type="dxa"/>
            <w:gridSpan w:val="2"/>
            <w:tcBorders>
              <w:top w:val="nil"/>
              <w:bottom w:val="single" w:sz="4" w:space="0" w:color="auto"/>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Pr="00D95972" w:rsidRDefault="00955016" w:rsidP="00955016">
            <w:pPr>
              <w:rPr>
                <w:rFonts w:eastAsia="Batang" w:cs="Arial"/>
                <w:lang w:eastAsia="ko-KR"/>
              </w:rPr>
            </w:pPr>
          </w:p>
        </w:tc>
      </w:tr>
      <w:tr w:rsidR="00955016" w:rsidRPr="00D95972" w:rsidTr="005707B3">
        <w:tc>
          <w:tcPr>
            <w:tcW w:w="976" w:type="dxa"/>
            <w:tcBorders>
              <w:top w:val="single" w:sz="4" w:space="0" w:color="auto"/>
              <w:left w:val="thinThickThinSmallGap" w:sz="24" w:space="0" w:color="auto"/>
              <w:bottom w:val="single" w:sz="4" w:space="0" w:color="auto"/>
            </w:tcBorders>
            <w:shd w:val="clear" w:color="auto" w:fill="auto"/>
          </w:tcPr>
          <w:p w:rsidR="00955016" w:rsidRPr="00D95972" w:rsidRDefault="00955016" w:rsidP="00955016">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Default="00955016" w:rsidP="00955016">
            <w:pPr>
              <w:rPr>
                <w:rFonts w:eastAsia="Batang" w:cs="Arial"/>
                <w:lang w:eastAsia="ko-KR"/>
              </w:rPr>
            </w:pPr>
            <w:r w:rsidRPr="003A56A7">
              <w:rPr>
                <w:rFonts w:eastAsia="Batang" w:cs="Arial"/>
                <w:lang w:eastAsia="ko-KR"/>
              </w:rPr>
              <w:t>Time sensitive communication</w:t>
            </w:r>
          </w:p>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03" w:history="1">
              <w:r w:rsidR="005707B3">
                <w:rPr>
                  <w:rStyle w:val="Hyperlink"/>
                </w:rPr>
                <w:t>C1-202191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of the abnormal case in NW-TT-initiated Ethernet port management procedure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0001 24.519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FFFFFF" w:themeFill="background1"/>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9A4107" w:rsidRDefault="00E31DD6" w:rsidP="00955016">
            <w:pPr>
              <w:rPr>
                <w:rFonts w:cs="Arial"/>
              </w:rPr>
            </w:pPr>
            <w:hyperlink r:id="rId304" w:history="1">
              <w:r w:rsidR="005707B3">
                <w:rPr>
                  <w:rStyle w:val="Hyperlink"/>
                </w:rPr>
                <w:t>C1-202192</w:t>
              </w:r>
            </w:hyperlink>
          </w:p>
        </w:tc>
        <w:tc>
          <w:tcPr>
            <w:tcW w:w="4190" w:type="dxa"/>
            <w:gridSpan w:val="3"/>
            <w:tcBorders>
              <w:top w:val="single" w:sz="4" w:space="0" w:color="auto"/>
              <w:bottom w:val="single" w:sz="4" w:space="0" w:color="auto"/>
            </w:tcBorders>
            <w:shd w:val="clear" w:color="auto" w:fill="FFFF00"/>
          </w:tcPr>
          <w:p w:rsidR="00955016" w:rsidRPr="009A4107" w:rsidRDefault="00955016" w:rsidP="00955016">
            <w:pPr>
              <w:rPr>
                <w:rFonts w:cs="Arial"/>
              </w:rPr>
            </w:pPr>
            <w:r>
              <w:rPr>
                <w:rFonts w:cs="Arial"/>
              </w:rPr>
              <w:t>Abbreviation correction</w:t>
            </w:r>
          </w:p>
        </w:tc>
        <w:tc>
          <w:tcPr>
            <w:tcW w:w="1766" w:type="dxa"/>
            <w:tcBorders>
              <w:top w:val="single" w:sz="4" w:space="0" w:color="auto"/>
              <w:bottom w:val="single" w:sz="4" w:space="0" w:color="auto"/>
            </w:tcBorders>
            <w:shd w:val="clear" w:color="auto" w:fill="FFFF00"/>
          </w:tcPr>
          <w:p w:rsidR="00955016" w:rsidRPr="009A4107"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9A4107" w:rsidRDefault="00955016" w:rsidP="00955016">
            <w:pPr>
              <w:rPr>
                <w:rFonts w:cs="Arial"/>
                <w:color w:val="000000"/>
              </w:rPr>
            </w:pPr>
            <w:r>
              <w:rPr>
                <w:rFonts w:cs="Arial"/>
                <w:color w:val="000000"/>
              </w:rPr>
              <w:t>CR 0002 24.519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FFFFFF" w:themeFill="background1"/>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9A4107" w:rsidRDefault="00E31DD6" w:rsidP="00955016">
            <w:pPr>
              <w:rPr>
                <w:rFonts w:cs="Arial"/>
              </w:rPr>
            </w:pPr>
            <w:hyperlink r:id="rId305" w:history="1">
              <w:r w:rsidR="005707B3">
                <w:rPr>
                  <w:rStyle w:val="Hyperlink"/>
                </w:rPr>
                <w:t>C1-202429</w:t>
              </w:r>
            </w:hyperlink>
          </w:p>
        </w:tc>
        <w:tc>
          <w:tcPr>
            <w:tcW w:w="4190" w:type="dxa"/>
            <w:gridSpan w:val="3"/>
            <w:tcBorders>
              <w:top w:val="single" w:sz="4" w:space="0" w:color="auto"/>
              <w:bottom w:val="single" w:sz="4" w:space="0" w:color="auto"/>
            </w:tcBorders>
            <w:shd w:val="clear" w:color="auto" w:fill="FFFF00"/>
          </w:tcPr>
          <w:p w:rsidR="00955016" w:rsidRPr="009A4107" w:rsidRDefault="00955016" w:rsidP="00955016">
            <w:pPr>
              <w:rPr>
                <w:rFonts w:cs="Arial"/>
              </w:rPr>
            </w:pPr>
            <w:r>
              <w:rPr>
                <w:rFonts w:cs="Arial"/>
              </w:rPr>
              <w:t>IEEE Std 802.1Qbv-2016 rolled into IEEE Std 802.1Q-2018</w:t>
            </w:r>
          </w:p>
        </w:tc>
        <w:tc>
          <w:tcPr>
            <w:tcW w:w="1766" w:type="dxa"/>
            <w:tcBorders>
              <w:top w:val="single" w:sz="4" w:space="0" w:color="auto"/>
              <w:bottom w:val="single" w:sz="4" w:space="0" w:color="auto"/>
            </w:tcBorders>
            <w:shd w:val="clear" w:color="auto" w:fill="FFFF00"/>
          </w:tcPr>
          <w:p w:rsidR="00955016" w:rsidRPr="009A4107"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9A4107" w:rsidRDefault="00955016" w:rsidP="00955016">
            <w:pPr>
              <w:rPr>
                <w:rFonts w:cs="Arial"/>
                <w:color w:val="000000"/>
              </w:rPr>
            </w:pPr>
            <w:r>
              <w:rPr>
                <w:rFonts w:cs="Arial"/>
                <w:color w:val="000000"/>
              </w:rPr>
              <w:t>CR 0003 24.519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FFFFFF" w:themeFill="background1"/>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9A4107" w:rsidRDefault="00E31DD6" w:rsidP="00955016">
            <w:pPr>
              <w:rPr>
                <w:rFonts w:cs="Arial"/>
              </w:rPr>
            </w:pPr>
            <w:hyperlink r:id="rId306" w:history="1">
              <w:r w:rsidR="005707B3">
                <w:rPr>
                  <w:rStyle w:val="Hyperlink"/>
                </w:rPr>
                <w:t>C1-202433</w:t>
              </w:r>
            </w:hyperlink>
          </w:p>
        </w:tc>
        <w:tc>
          <w:tcPr>
            <w:tcW w:w="4190" w:type="dxa"/>
            <w:gridSpan w:val="3"/>
            <w:tcBorders>
              <w:top w:val="single" w:sz="4" w:space="0" w:color="auto"/>
              <w:bottom w:val="single" w:sz="4" w:space="0" w:color="auto"/>
            </w:tcBorders>
            <w:shd w:val="clear" w:color="auto" w:fill="FFFF00"/>
          </w:tcPr>
          <w:p w:rsidR="00955016" w:rsidRPr="009A4107" w:rsidRDefault="00955016" w:rsidP="00955016">
            <w:pPr>
              <w:rPr>
                <w:rFonts w:cs="Arial"/>
              </w:rPr>
            </w:pPr>
            <w:r>
              <w:rPr>
                <w:rFonts w:cs="Arial"/>
              </w:rPr>
              <w:t>TSN working domain</w:t>
            </w:r>
          </w:p>
        </w:tc>
        <w:tc>
          <w:tcPr>
            <w:tcW w:w="1766" w:type="dxa"/>
            <w:tcBorders>
              <w:top w:val="single" w:sz="4" w:space="0" w:color="auto"/>
              <w:bottom w:val="single" w:sz="4" w:space="0" w:color="auto"/>
            </w:tcBorders>
            <w:shd w:val="clear" w:color="auto" w:fill="FFFF00"/>
          </w:tcPr>
          <w:p w:rsidR="00955016" w:rsidRPr="009A4107"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9A4107" w:rsidRDefault="00955016" w:rsidP="00955016">
            <w:pPr>
              <w:rPr>
                <w:rFonts w:cs="Arial"/>
                <w:color w:val="000000"/>
              </w:rPr>
            </w:pPr>
            <w:r>
              <w:rPr>
                <w:rFonts w:cs="Arial"/>
                <w:color w:val="000000"/>
              </w:rPr>
              <w:t>CR 0002 24.535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FFFFFF" w:themeFill="background1"/>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9A4107" w:rsidRDefault="00E31DD6" w:rsidP="00955016">
            <w:pPr>
              <w:rPr>
                <w:rFonts w:cs="Arial"/>
              </w:rPr>
            </w:pPr>
            <w:hyperlink r:id="rId307" w:history="1">
              <w:r w:rsidR="005707B3">
                <w:rPr>
                  <w:rStyle w:val="Hyperlink"/>
                </w:rPr>
                <w:t>C1-202435</w:t>
              </w:r>
            </w:hyperlink>
          </w:p>
        </w:tc>
        <w:tc>
          <w:tcPr>
            <w:tcW w:w="4190" w:type="dxa"/>
            <w:gridSpan w:val="3"/>
            <w:tcBorders>
              <w:top w:val="single" w:sz="4" w:space="0" w:color="auto"/>
              <w:bottom w:val="single" w:sz="4" w:space="0" w:color="auto"/>
            </w:tcBorders>
            <w:shd w:val="clear" w:color="auto" w:fill="FFFF00"/>
          </w:tcPr>
          <w:p w:rsidR="00955016" w:rsidRPr="009A4107" w:rsidRDefault="00955016" w:rsidP="00955016">
            <w:pPr>
              <w:rPr>
                <w:rFonts w:cs="Arial"/>
              </w:rPr>
            </w:pPr>
            <w:r>
              <w:rPr>
                <w:rFonts w:cs="Arial"/>
              </w:rPr>
              <w:t>TSN working domain</w:t>
            </w:r>
          </w:p>
        </w:tc>
        <w:tc>
          <w:tcPr>
            <w:tcW w:w="1766" w:type="dxa"/>
            <w:tcBorders>
              <w:top w:val="single" w:sz="4" w:space="0" w:color="auto"/>
              <w:bottom w:val="single" w:sz="4" w:space="0" w:color="auto"/>
            </w:tcBorders>
            <w:shd w:val="clear" w:color="auto" w:fill="FFFF00"/>
          </w:tcPr>
          <w:p w:rsidR="00955016" w:rsidRPr="009A4107"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9A4107" w:rsidRDefault="00955016" w:rsidP="00955016">
            <w:pPr>
              <w:rPr>
                <w:rFonts w:cs="Arial"/>
                <w:color w:val="000000"/>
              </w:rPr>
            </w:pPr>
            <w:r>
              <w:rPr>
                <w:rFonts w:cs="Arial"/>
                <w:color w:val="000000"/>
              </w:rPr>
              <w:t>CR 2170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FFFFFF" w:themeFill="background1"/>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9A4107"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9A4107"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9A4107"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9A4107"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9A4107"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F365E1" w:rsidRDefault="00955016" w:rsidP="00955016"/>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5707B3">
        <w:tc>
          <w:tcPr>
            <w:tcW w:w="976" w:type="dxa"/>
            <w:tcBorders>
              <w:top w:val="single" w:sz="4" w:space="0" w:color="auto"/>
              <w:left w:val="thinThickThinSmallGap" w:sz="24" w:space="0" w:color="auto"/>
              <w:bottom w:val="single" w:sz="4" w:space="0" w:color="auto"/>
            </w:tcBorders>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E6A60" w:rsidRDefault="00955016" w:rsidP="00955016">
            <w:pPr>
              <w:rPr>
                <w:rFonts w:cs="Arial"/>
                <w:lang w:val="nb-NO"/>
              </w:rPr>
            </w:pPr>
            <w:r>
              <w:t>5G_CIoT</w:t>
            </w:r>
          </w:p>
        </w:tc>
        <w:tc>
          <w:tcPr>
            <w:tcW w:w="1088" w:type="dxa"/>
            <w:tcBorders>
              <w:top w:val="single" w:sz="4" w:space="0" w:color="auto"/>
              <w:bottom w:val="single" w:sz="4" w:space="0" w:color="auto"/>
            </w:tcBorders>
          </w:tcPr>
          <w:p w:rsidR="00955016" w:rsidRPr="00D95972" w:rsidRDefault="00955016" w:rsidP="00955016">
            <w:pPr>
              <w:rPr>
                <w:rFonts w:cs="Arial"/>
                <w:color w:val="FF0000"/>
              </w:rPr>
            </w:pPr>
          </w:p>
        </w:tc>
        <w:tc>
          <w:tcPr>
            <w:tcW w:w="4190" w:type="dxa"/>
            <w:gridSpan w:val="3"/>
            <w:tcBorders>
              <w:top w:val="single" w:sz="4" w:space="0" w:color="auto"/>
              <w:bottom w:val="single" w:sz="4" w:space="0" w:color="auto"/>
            </w:tcBorders>
          </w:tcPr>
          <w:p w:rsidR="00955016" w:rsidRPr="00D95972" w:rsidRDefault="00955016" w:rsidP="0095501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955016" w:rsidRPr="00D95972" w:rsidRDefault="00955016" w:rsidP="00955016">
            <w:pPr>
              <w:rPr>
                <w:rFonts w:cs="Arial"/>
                <w:color w:val="000000"/>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r>
              <w:t xml:space="preserve">CT aspects of </w:t>
            </w:r>
            <w:r w:rsidRPr="00AD2F2B">
              <w:t>Cellular IoT support and evolution for the 5G System</w:t>
            </w:r>
          </w:p>
          <w:p w:rsidR="00955016" w:rsidRDefault="00955016" w:rsidP="00955016"/>
          <w:p w:rsidR="00955016" w:rsidRPr="00D95972" w:rsidRDefault="00955016" w:rsidP="00955016">
            <w:pPr>
              <w:rPr>
                <w:rFonts w:eastAsia="Batang" w:cs="Arial"/>
                <w:color w:val="000000"/>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08" w:history="1">
              <w:r w:rsidR="005707B3">
                <w:rPr>
                  <w:rStyle w:val="Hyperlink"/>
                </w:rPr>
                <w:t>C1-202077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Indication of change in the use of enhanced coverage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Samsung, </w:t>
            </w: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2030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09" w:history="1">
              <w:r w:rsidR="005707B3">
                <w:rPr>
                  <w:rStyle w:val="Hyperlink"/>
                </w:rPr>
                <w:t>C1-202078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Discussion on the mandatory Integrity protection maximum data rate field for UEs that support control plane only</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10" w:history="1">
              <w:r w:rsidR="005707B3">
                <w:rPr>
                  <w:rStyle w:val="Hyperlink"/>
                </w:rPr>
                <w:t>C1-202079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Integrity protection data rate for UEs that don’t support N3 data transfer</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2031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11" w:history="1">
              <w:r w:rsidR="005707B3">
                <w:rPr>
                  <w:rStyle w:val="Hyperlink"/>
                </w:rPr>
                <w:t>C1-202082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Addition of Control Plane Service Request in the abnormal cases for service request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2032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12" w:history="1">
              <w:r w:rsidR="005707B3">
                <w:rPr>
                  <w:rStyle w:val="Hyperlink"/>
                </w:rPr>
                <w:t>C1-202084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DRX parameters for NB-IoT</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2034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13" w:history="1">
              <w:r w:rsidR="005707B3">
                <w:rPr>
                  <w:rStyle w:val="Hyperlink"/>
                </w:rPr>
                <w:t>C1-202085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Correcting a wrong reference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2035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14" w:history="1">
              <w:r w:rsidR="00D0101F">
                <w:rPr>
                  <w:rStyle w:val="Hyperlink"/>
                </w:rPr>
                <w:t>C1-202169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Adding new abnormal cases on the network side for CPSR</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China </w:t>
            </w:r>
            <w:proofErr w:type="gramStart"/>
            <w:r>
              <w:rPr>
                <w:rFonts w:cs="Arial"/>
              </w:rPr>
              <w:t xml:space="preserve">Mobile,  </w:t>
            </w:r>
            <w:proofErr w:type="spellStart"/>
            <w:r>
              <w:rPr>
                <w:rFonts w:cs="Arial"/>
              </w:rPr>
              <w:t>InterDigital</w:t>
            </w:r>
            <w:proofErr w:type="spellEnd"/>
            <w:proofErr w:type="gramEnd"/>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2056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15" w:history="1">
              <w:r w:rsidR="005707B3">
                <w:rPr>
                  <w:rStyle w:val="Hyperlink"/>
                </w:rPr>
                <w:t>C1-202176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Correction of SGC</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2062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16" w:history="1">
              <w:r w:rsidR="005707B3">
                <w:rPr>
                  <w:rStyle w:val="Hyperlink"/>
                </w:rPr>
                <w:t>C1-202177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Emergency PDU </w:t>
            </w:r>
            <w:proofErr w:type="spellStart"/>
            <w:r>
              <w:rPr>
                <w:rFonts w:cs="Arial"/>
              </w:rPr>
              <w:t>sesseion</w:t>
            </w:r>
            <w:proofErr w:type="spellEnd"/>
            <w:r>
              <w:rPr>
                <w:rFonts w:cs="Arial"/>
              </w:rPr>
              <w:t xml:space="preserve"> established after WUS negotiation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2063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17" w:history="1">
              <w:r w:rsidR="005707B3">
                <w:rPr>
                  <w:rStyle w:val="Hyperlink"/>
                </w:rPr>
                <w:t>C1-202202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subclause of Negotiated WUS assistance information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2073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18" w:history="1">
              <w:r w:rsidR="00D0101F">
                <w:rPr>
                  <w:rStyle w:val="Hyperlink"/>
                </w:rPr>
                <w:t>C1-202230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Generic UE configuration update trigger for registration and EC Restriction change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2077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19" w:history="1">
              <w:r w:rsidR="005707B3">
                <w:rPr>
                  <w:rStyle w:val="Hyperlink"/>
                </w:rPr>
                <w:t>C1-202245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proofErr w:type="spellStart"/>
            <w:r>
              <w:rPr>
                <w:rFonts w:cs="Arial"/>
              </w:rPr>
              <w:t>CIoT</w:t>
            </w:r>
            <w:proofErr w:type="spellEnd"/>
            <w:r>
              <w:rPr>
                <w:rFonts w:cs="Arial"/>
              </w:rPr>
              <w:t xml:space="preserve"> user data container in CPSR message not forwarded</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1743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r>
              <w:rPr>
                <w:rFonts w:cs="Arial"/>
              </w:rPr>
              <w:t>Revision of C1-200675</w:t>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20" w:history="1">
              <w:r w:rsidR="005707B3">
                <w:rPr>
                  <w:rStyle w:val="Hyperlink"/>
                </w:rPr>
                <w:t>C1-202270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Correct handling of receiving EMM cause #31 in EPS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3349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21" w:history="1">
              <w:r w:rsidR="005707B3">
                <w:rPr>
                  <w:rStyle w:val="Hyperlink"/>
                </w:rPr>
                <w:t>C1-202271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Correct UE </w:t>
            </w:r>
            <w:proofErr w:type="spellStart"/>
            <w:r>
              <w:rPr>
                <w:rFonts w:cs="Arial"/>
              </w:rPr>
              <w:t>behavior</w:t>
            </w:r>
            <w:proofErr w:type="spellEnd"/>
            <w:r>
              <w:rPr>
                <w:rFonts w:cs="Arial"/>
              </w:rPr>
              <w:t xml:space="preserve"> for receiving 5GMM cause #31 in 5GS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2094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22" w:history="1">
              <w:r w:rsidR="005707B3">
                <w:rPr>
                  <w:rStyle w:val="Hyperlink"/>
                </w:rPr>
                <w:t>C1-202326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Avoid repeated redirection for NB-IoT</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2106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23" w:history="1">
              <w:r w:rsidR="005707B3">
                <w:rPr>
                  <w:rStyle w:val="Hyperlink"/>
                </w:rPr>
                <w:t>C1-202328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PDU session release due to CP only revocation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2107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24" w:history="1">
              <w:r w:rsidR="005707B3">
                <w:rPr>
                  <w:rStyle w:val="Hyperlink"/>
                </w:rPr>
                <w:t>C1-202335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Clarification on the UE behaviour when receiving T3448</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ZTE</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2112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25" w:history="1">
              <w:r w:rsidR="005707B3">
                <w:rPr>
                  <w:rStyle w:val="Hyperlink"/>
                </w:rPr>
                <w:t>C1-202336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Connection Resumption for Notification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ZTE, vivo</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2113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26" w:history="1">
              <w:r w:rsidR="005707B3">
                <w:rPr>
                  <w:rStyle w:val="Hyperlink"/>
                </w:rPr>
                <w:t>C1-202337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proofErr w:type="spellStart"/>
            <w:r>
              <w:rPr>
                <w:rFonts w:cs="Arial"/>
              </w:rPr>
              <w:t>CIoT</w:t>
            </w:r>
            <w:proofErr w:type="spellEnd"/>
            <w:r>
              <w:rPr>
                <w:rFonts w:cs="Arial"/>
              </w:rPr>
              <w:t xml:space="preserve"> user or small data container in CPSR message not forwarded</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ZTE</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2114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27" w:history="1">
              <w:r w:rsidR="005707B3">
                <w:rPr>
                  <w:rStyle w:val="Hyperlink"/>
                </w:rPr>
                <w:t>C1-202367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Correction on terminology for the Control plane </w:t>
            </w:r>
            <w:proofErr w:type="spellStart"/>
            <w:r>
              <w:rPr>
                <w:rFonts w:cs="Arial"/>
              </w:rPr>
              <w:t>CIoT</w:t>
            </w:r>
            <w:proofErr w:type="spellEnd"/>
            <w:r>
              <w:rPr>
                <w:rFonts w:cs="Arial"/>
              </w:rPr>
              <w:t xml:space="preserve"> 5GS optimization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SHARP</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2130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28" w:history="1">
              <w:r w:rsidR="005707B3">
                <w:rPr>
                  <w:rStyle w:val="Hyperlink"/>
                </w:rPr>
                <w:t>C1-202369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Handling of PDU session and PDN connection associated with Control plane only indication in case of N26 based interworking procedures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SHARP</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2132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29" w:history="1">
              <w:r w:rsidR="005707B3">
                <w:rPr>
                  <w:rStyle w:val="Hyperlink"/>
                </w:rPr>
                <w:t>C1-202373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Non-integrity protected REGISTRATION REJECT message including 5GMM cause #31 or #76</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2134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30" w:history="1">
              <w:r w:rsidR="00D0101F">
                <w:rPr>
                  <w:rStyle w:val="Hyperlink"/>
                </w:rPr>
                <w:t>C1-202384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UE specific DRX for NB-S1 mode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Vodafone GmbH</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3353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31" w:history="1">
              <w:r w:rsidR="005707B3">
                <w:rPr>
                  <w:rStyle w:val="Hyperlink"/>
                </w:rPr>
                <w:t>C1-202387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Discussion on errors on QoS parameter operations in NB-IoT</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32" w:history="1">
              <w:r w:rsidR="005707B3">
                <w:rPr>
                  <w:rStyle w:val="Hyperlink"/>
                </w:rPr>
                <w:t>C1-202388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QoS error checks for UEs in NB-N1 mode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2145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33" w:history="1">
              <w:r w:rsidR="005707B3">
                <w:rPr>
                  <w:rStyle w:val="Hyperlink"/>
                </w:rPr>
                <w:t>C1-202403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Discussion on integrity check failure on the Control Plane Service Request message for WB-N1 mode UEs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34" w:history="1">
              <w:r w:rsidR="005707B3">
                <w:rPr>
                  <w:rStyle w:val="Hyperlink"/>
                </w:rPr>
                <w:t>C1-202404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Retransmission of a CPSR message after integrity check failure at the AMF</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2150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35" w:history="1">
              <w:r w:rsidR="005707B3">
                <w:rPr>
                  <w:rStyle w:val="Hyperlink"/>
                </w:rPr>
                <w:t>C1-202419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Corrections to CR#1907</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2162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36" w:history="1">
              <w:r w:rsidR="005707B3">
                <w:rPr>
                  <w:rStyle w:val="Hyperlink"/>
                </w:rPr>
                <w:t>C1-202422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Initial APN rate control parameters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3216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37" w:history="1">
              <w:r w:rsidR="005707B3">
                <w:rPr>
                  <w:rStyle w:val="Hyperlink"/>
                </w:rPr>
                <w:t>C1-202423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Signalling of EPS APN rate control parameters during PDU session establishment</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2164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38" w:history="1">
              <w:r w:rsidR="005707B3">
                <w:rPr>
                  <w:rStyle w:val="Hyperlink"/>
                </w:rPr>
                <w:t>C1-202425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Ethernet header compression for CP </w:t>
            </w:r>
            <w:proofErr w:type="spellStart"/>
            <w:r>
              <w:rPr>
                <w:rFonts w:cs="Arial"/>
              </w:rPr>
              <w:t>CIoT</w:t>
            </w:r>
            <w:proofErr w:type="spellEnd"/>
            <w:r>
              <w:rPr>
                <w:rFonts w:cs="Arial"/>
              </w:rPr>
              <w:t xml:space="preserve"> – 5GMM aspects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2165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39" w:history="1">
              <w:r w:rsidR="005707B3">
                <w:rPr>
                  <w:rStyle w:val="Hyperlink"/>
                </w:rPr>
                <w:t>C1-202426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Ethernet header compression for CP </w:t>
            </w:r>
            <w:proofErr w:type="spellStart"/>
            <w:r>
              <w:rPr>
                <w:rFonts w:cs="Arial"/>
              </w:rPr>
              <w:t>CIoT</w:t>
            </w:r>
            <w:proofErr w:type="spellEnd"/>
            <w:r>
              <w:rPr>
                <w:rFonts w:cs="Arial"/>
              </w:rPr>
              <w:t xml:space="preserve"> – 5GSM aspects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2166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40" w:history="1">
              <w:r w:rsidR="00D0101F">
                <w:rPr>
                  <w:rStyle w:val="Hyperlink"/>
                </w:rPr>
                <w:t>C1-202459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Enhancement on CPSR for </w:t>
            </w:r>
            <w:proofErr w:type="spellStart"/>
            <w:r>
              <w:rPr>
                <w:rFonts w:cs="Arial"/>
              </w:rPr>
              <w:t>CIoT</w:t>
            </w:r>
            <w:proofErr w:type="spellEnd"/>
            <w:r>
              <w:rPr>
                <w:rFonts w:cs="Arial"/>
              </w:rPr>
              <w:t xml:space="preserve"> CP data transport</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Vodafone, ZTE, China Mobile, China Telecom, CATT/Lin</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1701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r>
              <w:rPr>
                <w:rFonts w:cs="Arial"/>
              </w:rPr>
              <w:t>Revision of C1-200893</w:t>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41" w:history="1">
              <w:r w:rsidR="00D0101F">
                <w:rPr>
                  <w:rStyle w:val="Hyperlink"/>
                </w:rPr>
                <w:t>C1-202460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Discussion on routing failure of CPSR</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China Mobile/Lin</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42" w:history="1">
              <w:r w:rsidR="00D0101F">
                <w:rPr>
                  <w:rStyle w:val="Hyperlink"/>
                </w:rPr>
                <w:t>C1-202461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Routing failure handling of CPSR</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China Mobile/Lin</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2172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43" w:history="1">
              <w:r w:rsidR="00D0101F">
                <w:rPr>
                  <w:rStyle w:val="Hyperlink"/>
                </w:rPr>
                <w:t>C1-202462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Acknowledgement of truncated 5G-S-TMSI configuration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2173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44" w:history="1">
              <w:r w:rsidR="00D0101F">
                <w:rPr>
                  <w:rStyle w:val="Hyperlink"/>
                </w:rPr>
                <w:t>C1-202463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NAS-MAC calculation for RRC connection reestablishment for NB-IoT CP optimisation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2174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45" w:history="1">
              <w:r w:rsidR="00D0101F">
                <w:rPr>
                  <w:rStyle w:val="Hyperlink"/>
                </w:rPr>
                <w:t>C1-202464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Removal of Editor’s Note for CP congestion control</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2175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46" w:history="1">
              <w:r w:rsidR="00D0101F">
                <w:rPr>
                  <w:rStyle w:val="Hyperlink"/>
                </w:rPr>
                <w:t>C1-202465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Correction on WUS assistance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2176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rPr>
            </w:pPr>
            <w:hyperlink r:id="rId347" w:history="1">
              <w:r w:rsidR="00D0101F">
                <w:rPr>
                  <w:rStyle w:val="Hyperlink"/>
                </w:rPr>
                <w:t>C1-202521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Correction to handling of T3447 timer</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955016" w:rsidRPr="003C7CDD" w:rsidRDefault="00955016" w:rsidP="00955016">
            <w:pPr>
              <w:rPr>
                <w:rFonts w:cs="Arial"/>
                <w:color w:val="000000"/>
              </w:rPr>
            </w:pPr>
            <w:r>
              <w:rPr>
                <w:rFonts w:cs="Arial"/>
                <w:color w:val="000000"/>
              </w:rPr>
              <w:t>CR 2195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3C7CDD"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3C7CDD"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3C7CDD"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3C7CDD"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3C7CDD"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3C7CDD"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3C7CDD"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ascii="Calibri" w:hAnsi="Calibri" w:cs="Calibri"/>
                <w:color w:val="000000"/>
                <w:sz w:val="22"/>
                <w:szCs w:val="22"/>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D0101F">
        <w:tc>
          <w:tcPr>
            <w:tcW w:w="976" w:type="dxa"/>
            <w:tcBorders>
              <w:top w:val="single" w:sz="4" w:space="0" w:color="auto"/>
              <w:left w:val="thinThickThinSmallGap" w:sz="24" w:space="0" w:color="auto"/>
              <w:bottom w:val="single" w:sz="4" w:space="0" w:color="auto"/>
            </w:tcBorders>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5069F3" w:rsidRDefault="00955016" w:rsidP="00955016">
            <w:pPr>
              <w:rPr>
                <w:rFonts w:cs="Arial"/>
                <w:lang w:val="en-US"/>
              </w:rPr>
            </w:pPr>
            <w:r>
              <w:t>5WWC</w:t>
            </w:r>
          </w:p>
        </w:tc>
        <w:tc>
          <w:tcPr>
            <w:tcW w:w="1088" w:type="dxa"/>
            <w:tcBorders>
              <w:top w:val="single" w:sz="4" w:space="0" w:color="auto"/>
              <w:bottom w:val="single" w:sz="4" w:space="0" w:color="auto"/>
            </w:tcBorders>
          </w:tcPr>
          <w:p w:rsidR="00955016" w:rsidRPr="00D95972" w:rsidRDefault="00955016" w:rsidP="00955016">
            <w:pPr>
              <w:rPr>
                <w:rFonts w:cs="Arial"/>
                <w:color w:val="FF0000"/>
              </w:rPr>
            </w:pPr>
          </w:p>
        </w:tc>
        <w:tc>
          <w:tcPr>
            <w:tcW w:w="4190" w:type="dxa"/>
            <w:gridSpan w:val="3"/>
            <w:tcBorders>
              <w:top w:val="single" w:sz="4" w:space="0" w:color="auto"/>
              <w:bottom w:val="single" w:sz="4" w:space="0" w:color="auto"/>
            </w:tcBorders>
          </w:tcPr>
          <w:p w:rsidR="00955016" w:rsidRPr="00D95972" w:rsidRDefault="00955016" w:rsidP="0095501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955016" w:rsidRPr="00D95972" w:rsidRDefault="00955016" w:rsidP="00955016">
            <w:pPr>
              <w:rPr>
                <w:rFonts w:cs="Arial"/>
                <w:color w:val="000000"/>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Pr="00D95972" w:rsidRDefault="00955016" w:rsidP="00955016">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348" w:history="1">
              <w:r w:rsidR="00D0101F">
                <w:rPr>
                  <w:rStyle w:val="Hyperlink"/>
                </w:rPr>
                <w:t>C1-202018</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Secondary authentication and W-AGF acting on behalf of N5GC</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2028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349" w:history="1">
              <w:r w:rsidR="005707B3">
                <w:rPr>
                  <w:rStyle w:val="Hyperlink"/>
                </w:rPr>
                <w:t>C1-202168</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ANDSP is not supported by 5G-RG and W-AGF</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2055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350" w:history="1">
              <w:r w:rsidR="00D0101F">
                <w:rPr>
                  <w:rStyle w:val="Hyperlink"/>
                </w:rPr>
                <w:t>C1-202207</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Work plan for the CT1 part of 5WWC</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proofErr w:type="spellStart"/>
            <w:r>
              <w:rPr>
                <w:rFonts w:cs="Arial"/>
              </w:rPr>
              <w:t>Huswei</w:t>
            </w:r>
            <w:proofErr w:type="spellEnd"/>
            <w:r>
              <w:rPr>
                <w:rFonts w:cs="Arial"/>
              </w:rPr>
              <w:t xml:space="preserve">,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351" w:history="1">
              <w:r w:rsidR="005707B3">
                <w:rPr>
                  <w:rStyle w:val="Hyperlink"/>
                </w:rPr>
                <w:t>C1-202283</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Inclusion of NSSAI in AN Parameters for non-3GPP access</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2100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352" w:history="1">
              <w:r w:rsidR="005707B3">
                <w:rPr>
                  <w:rStyle w:val="Hyperlink"/>
                </w:rPr>
                <w:t>C1-202284</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 xml:space="preserve">Inclusion of requested NSSAI in AN </w:t>
            </w:r>
            <w:proofErr w:type="gramStart"/>
            <w:r>
              <w:rPr>
                <w:rFonts w:cs="Arial"/>
              </w:rPr>
              <w:t>parameters</w:t>
            </w:r>
            <w:proofErr w:type="gramEnd"/>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 xml:space="preserve">CR 0122 </w:t>
            </w:r>
            <w:r>
              <w:rPr>
                <w:rFonts w:cs="Arial"/>
                <w:color w:val="000000"/>
              </w:rPr>
              <w:lastRenderedPageBreak/>
              <w:t>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353" w:history="1">
              <w:r w:rsidR="005707B3">
                <w:rPr>
                  <w:rStyle w:val="Hyperlink"/>
                </w:rPr>
                <w:t>C1-202290</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Removal of editor’s notes</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0123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354" w:history="1">
              <w:r w:rsidR="005707B3">
                <w:rPr>
                  <w:rStyle w:val="Hyperlink"/>
                </w:rPr>
                <w:t>C1-202293</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Error type on failure of reserving QoS resources over non-3GPP access</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0126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rPr>
            </w:pPr>
          </w:p>
        </w:tc>
      </w:tr>
      <w:tr w:rsidR="00955016" w:rsidRPr="00D95972" w:rsidTr="00A6399B">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355" w:history="1">
              <w:r w:rsidR="00D0101F">
                <w:rPr>
                  <w:rStyle w:val="Hyperlink"/>
                </w:rPr>
                <w:t>C1-202486</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Discussion on 3GPP based access authentication for untrusted non-3GPP access to 5GCN</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Ericsson, BlackBerry UK Ltd., Motorola Mobility, Lenovo / Ivo</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rPr>
            </w:pPr>
          </w:p>
        </w:tc>
      </w:tr>
      <w:tr w:rsidR="00955016" w:rsidRPr="00D95972" w:rsidTr="00A6399B">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r>
              <w:rPr>
                <w:rFonts w:cs="Arial"/>
              </w:rPr>
              <w:t>C1-202571</w:t>
            </w: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r>
              <w:rPr>
                <w:rFonts w:cs="Arial"/>
              </w:rPr>
              <w:t>EAP details for N5GC</w:t>
            </w: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r>
              <w:rPr>
                <w:rFonts w:cs="Arial"/>
                <w:color w:val="000000"/>
              </w:rPr>
              <w:t>CR 2207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6399B" w:rsidRDefault="00A6399B" w:rsidP="00955016">
            <w:pPr>
              <w:rPr>
                <w:rFonts w:cs="Arial"/>
              </w:rPr>
            </w:pPr>
            <w:r>
              <w:rPr>
                <w:rFonts w:cs="Arial"/>
              </w:rPr>
              <w:t>Withdrawn</w:t>
            </w:r>
          </w:p>
          <w:p w:rsidR="00955016" w:rsidRPr="000412A1" w:rsidRDefault="00955016" w:rsidP="00955016">
            <w:pPr>
              <w:rPr>
                <w:rFonts w:cs="Arial"/>
              </w:rPr>
            </w:pPr>
          </w:p>
        </w:tc>
      </w:tr>
      <w:tr w:rsidR="00955016" w:rsidRPr="00D95972" w:rsidTr="00A6399B">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r>
              <w:rPr>
                <w:rFonts w:cs="Arial"/>
              </w:rPr>
              <w:t>C1-202572</w:t>
            </w: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r>
              <w:rPr>
                <w:rFonts w:cs="Arial"/>
              </w:rPr>
              <w:t>Corrections on N5GC SUPI SUCI</w:t>
            </w: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r>
              <w:rPr>
                <w:rFonts w:cs="Arial"/>
                <w:color w:val="000000"/>
              </w:rPr>
              <w:t>CR 0128 24.502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6399B" w:rsidRDefault="00A6399B" w:rsidP="00955016">
            <w:pPr>
              <w:rPr>
                <w:rFonts w:cs="Arial"/>
              </w:rPr>
            </w:pPr>
            <w:r>
              <w:rPr>
                <w:rFonts w:cs="Arial"/>
              </w:rPr>
              <w:t>Withdrawn</w:t>
            </w:r>
          </w:p>
          <w:p w:rsidR="00955016" w:rsidRPr="000412A1" w:rsidRDefault="00955016" w:rsidP="00955016">
            <w:pPr>
              <w:rPr>
                <w:rFonts w:cs="Arial"/>
              </w:rPr>
            </w:pPr>
          </w:p>
        </w:tc>
      </w:tr>
      <w:tr w:rsidR="00955016" w:rsidRPr="00D95972" w:rsidTr="00A6399B">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r>
              <w:rPr>
                <w:rFonts w:cs="Arial"/>
              </w:rPr>
              <w:t>C1-202573</w:t>
            </w: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r>
              <w:rPr>
                <w:rFonts w:cs="Arial"/>
              </w:rPr>
              <w:t>NAS impacts supporting IPTV</w:t>
            </w: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r>
              <w:rPr>
                <w:rFonts w:cs="Arial"/>
                <w:color w:val="000000"/>
              </w:rPr>
              <w:t>CR 2208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6399B" w:rsidRDefault="00A6399B" w:rsidP="00955016">
            <w:pPr>
              <w:rPr>
                <w:rFonts w:cs="Arial"/>
              </w:rPr>
            </w:pPr>
            <w:r>
              <w:rPr>
                <w:rFonts w:cs="Arial"/>
              </w:rPr>
              <w:t>Withdrawn</w:t>
            </w:r>
          </w:p>
          <w:p w:rsidR="00955016" w:rsidRPr="000412A1" w:rsidRDefault="00955016" w:rsidP="00955016">
            <w:pPr>
              <w:rPr>
                <w:rFonts w:cs="Arial"/>
              </w:rPr>
            </w:pPr>
          </w:p>
        </w:tc>
      </w:tr>
      <w:tr w:rsidR="00955016" w:rsidRPr="00D95972" w:rsidTr="00A6399B">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r>
              <w:rPr>
                <w:rFonts w:cs="Arial"/>
              </w:rPr>
              <w:t>C1-202574</w:t>
            </w: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r>
              <w:rPr>
                <w:rFonts w:cs="Arial"/>
              </w:rPr>
              <w:t>Support IPTV via wireline access</w:t>
            </w: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r>
              <w:rPr>
                <w:rFonts w:cs="Arial"/>
                <w:color w:val="000000"/>
              </w:rPr>
              <w:t>CR 0129 24.502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A6399B" w:rsidRDefault="00A6399B" w:rsidP="00955016">
            <w:pPr>
              <w:rPr>
                <w:rFonts w:cs="Arial"/>
              </w:rPr>
            </w:pPr>
            <w:r>
              <w:rPr>
                <w:rFonts w:cs="Arial"/>
              </w:rPr>
              <w:t>Withdrawn</w:t>
            </w:r>
          </w:p>
          <w:p w:rsidR="00955016" w:rsidRPr="000412A1"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EF2614">
        <w:tc>
          <w:tcPr>
            <w:tcW w:w="976" w:type="dxa"/>
            <w:tcBorders>
              <w:top w:val="single" w:sz="4" w:space="0" w:color="auto"/>
              <w:left w:val="thinThickThinSmallGap" w:sz="24" w:space="0" w:color="auto"/>
              <w:bottom w:val="single" w:sz="4" w:space="0" w:color="auto"/>
            </w:tcBorders>
          </w:tcPr>
          <w:p w:rsidR="00955016" w:rsidRPr="00195064"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t>PARLOS</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r>
              <w:t xml:space="preserve">CT aspects of </w:t>
            </w:r>
            <w:r w:rsidRPr="007628A3">
              <w:t>System enhancements for Provision of Access to Restricted Local Operator Services by Unauthenticated UEs</w:t>
            </w:r>
          </w:p>
          <w:p w:rsidR="00955016" w:rsidRDefault="00955016" w:rsidP="00955016"/>
          <w:p w:rsidR="00955016" w:rsidRPr="00D95972" w:rsidRDefault="00955016" w:rsidP="00955016">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862F53" w:rsidRDefault="00955016" w:rsidP="00955016">
            <w:pPr>
              <w:rPr>
                <w:rFonts w:cs="Arial"/>
              </w:rPr>
            </w:pPr>
            <w:r>
              <w:rPr>
                <w:rFonts w:cs="Arial"/>
              </w:rPr>
              <w:t>C1-202125</w:t>
            </w:r>
          </w:p>
        </w:tc>
        <w:tc>
          <w:tcPr>
            <w:tcW w:w="4190" w:type="dxa"/>
            <w:gridSpan w:val="3"/>
            <w:tcBorders>
              <w:top w:val="single" w:sz="4" w:space="0" w:color="auto"/>
              <w:bottom w:val="single" w:sz="4" w:space="0" w:color="auto"/>
            </w:tcBorders>
            <w:shd w:val="clear" w:color="auto" w:fill="FFFFFF"/>
          </w:tcPr>
          <w:p w:rsidR="00955016" w:rsidRPr="00862F53" w:rsidRDefault="00955016" w:rsidP="00955016">
            <w:pPr>
              <w:rPr>
                <w:rFonts w:cs="Arial"/>
              </w:rPr>
            </w:pPr>
            <w:r>
              <w:rPr>
                <w:rFonts w:cs="Arial"/>
              </w:rPr>
              <w:t>Miscellaneous editorial corrections</w:t>
            </w:r>
          </w:p>
        </w:tc>
        <w:tc>
          <w:tcPr>
            <w:tcW w:w="1766" w:type="dxa"/>
            <w:tcBorders>
              <w:top w:val="single" w:sz="4" w:space="0" w:color="auto"/>
              <w:bottom w:val="single" w:sz="4" w:space="0" w:color="auto"/>
            </w:tcBorders>
            <w:shd w:val="clear" w:color="auto" w:fill="FFFFFF"/>
          </w:tcPr>
          <w:p w:rsidR="00955016" w:rsidRPr="00862F53" w:rsidRDefault="00955016" w:rsidP="00955016">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FF"/>
          </w:tcPr>
          <w:p w:rsidR="00955016" w:rsidRPr="00862F53" w:rsidRDefault="00955016" w:rsidP="00955016">
            <w:pPr>
              <w:rPr>
                <w:rFonts w:cs="Arial"/>
                <w:color w:val="000000"/>
              </w:rPr>
            </w:pPr>
            <w:r>
              <w:rPr>
                <w:rFonts w:cs="Arial"/>
                <w:color w:val="000000"/>
              </w:rPr>
              <w:t>CR 2046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cs="Arial"/>
              </w:rPr>
            </w:pPr>
            <w:r>
              <w:rPr>
                <w:rFonts w:cs="Arial"/>
              </w:rPr>
              <w:t>Withdrawn</w:t>
            </w:r>
          </w:p>
          <w:p w:rsidR="00955016" w:rsidRPr="00862F53"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862F53" w:rsidRDefault="00E31DD6" w:rsidP="00955016">
            <w:pPr>
              <w:rPr>
                <w:rFonts w:cs="Arial"/>
              </w:rPr>
            </w:pPr>
            <w:hyperlink r:id="rId356" w:history="1">
              <w:r w:rsidR="005707B3">
                <w:rPr>
                  <w:rStyle w:val="Hyperlink"/>
                </w:rPr>
                <w:t>C1-202126</w:t>
              </w:r>
            </w:hyperlink>
          </w:p>
        </w:tc>
        <w:tc>
          <w:tcPr>
            <w:tcW w:w="4190" w:type="dxa"/>
            <w:gridSpan w:val="3"/>
            <w:tcBorders>
              <w:top w:val="single" w:sz="4" w:space="0" w:color="auto"/>
              <w:bottom w:val="single" w:sz="4" w:space="0" w:color="auto"/>
            </w:tcBorders>
            <w:shd w:val="clear" w:color="auto" w:fill="FFFF00"/>
          </w:tcPr>
          <w:p w:rsidR="00955016" w:rsidRPr="00862F53" w:rsidRDefault="00955016" w:rsidP="00955016">
            <w:pPr>
              <w:rPr>
                <w:rFonts w:cs="Arial"/>
              </w:rPr>
            </w:pPr>
            <w:r>
              <w:rPr>
                <w:rFonts w:cs="Arial"/>
              </w:rPr>
              <w:t>Miscellaneous editorial corrections</w:t>
            </w:r>
          </w:p>
        </w:tc>
        <w:tc>
          <w:tcPr>
            <w:tcW w:w="1766" w:type="dxa"/>
            <w:tcBorders>
              <w:top w:val="single" w:sz="4" w:space="0" w:color="auto"/>
              <w:bottom w:val="single" w:sz="4" w:space="0" w:color="auto"/>
            </w:tcBorders>
            <w:shd w:val="clear" w:color="auto" w:fill="FFFF00"/>
          </w:tcPr>
          <w:p w:rsidR="00955016" w:rsidRPr="00862F53" w:rsidRDefault="00955016" w:rsidP="00955016">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955016" w:rsidRPr="00862F53" w:rsidRDefault="00955016" w:rsidP="00955016">
            <w:pPr>
              <w:rPr>
                <w:rFonts w:cs="Arial"/>
                <w:color w:val="000000"/>
              </w:rPr>
            </w:pPr>
            <w:r>
              <w:rPr>
                <w:rFonts w:cs="Arial"/>
                <w:color w:val="000000"/>
              </w:rPr>
              <w:t>CR 3340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862F53"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862F53" w:rsidRDefault="00E31DD6" w:rsidP="00955016">
            <w:pPr>
              <w:rPr>
                <w:rFonts w:cs="Arial"/>
              </w:rPr>
            </w:pPr>
            <w:hyperlink r:id="rId357" w:history="1">
              <w:r w:rsidR="005707B3">
                <w:rPr>
                  <w:rStyle w:val="Hyperlink"/>
                </w:rPr>
                <w:t>C1-202147</w:t>
              </w:r>
            </w:hyperlink>
          </w:p>
        </w:tc>
        <w:tc>
          <w:tcPr>
            <w:tcW w:w="4190" w:type="dxa"/>
            <w:gridSpan w:val="3"/>
            <w:tcBorders>
              <w:top w:val="single" w:sz="4" w:space="0" w:color="auto"/>
              <w:bottom w:val="single" w:sz="4" w:space="0" w:color="auto"/>
            </w:tcBorders>
            <w:shd w:val="clear" w:color="auto" w:fill="FFFF00"/>
          </w:tcPr>
          <w:p w:rsidR="00955016" w:rsidRPr="00862F53" w:rsidRDefault="00955016" w:rsidP="00955016">
            <w:pPr>
              <w:rPr>
                <w:rFonts w:cs="Arial"/>
              </w:rPr>
            </w:pPr>
            <w:r>
              <w:rPr>
                <w:rFonts w:cs="Arial"/>
              </w:rPr>
              <w:t>Clarify UE behaviour for reject cause #9 and #10 received when attached for RLOS</w:t>
            </w:r>
          </w:p>
        </w:tc>
        <w:tc>
          <w:tcPr>
            <w:tcW w:w="1766" w:type="dxa"/>
            <w:tcBorders>
              <w:top w:val="single" w:sz="4" w:space="0" w:color="auto"/>
              <w:bottom w:val="single" w:sz="4" w:space="0" w:color="auto"/>
            </w:tcBorders>
            <w:shd w:val="clear" w:color="auto" w:fill="FFFF00"/>
          </w:tcPr>
          <w:p w:rsidR="00955016" w:rsidRPr="00862F53" w:rsidRDefault="00955016" w:rsidP="00955016">
            <w:pPr>
              <w:rPr>
                <w:rFonts w:cs="Arial"/>
              </w:rPr>
            </w:pPr>
            <w:r>
              <w:rPr>
                <w:rFonts w:cs="Arial"/>
              </w:rPr>
              <w:t>Samsung/Anikethan</w:t>
            </w:r>
          </w:p>
        </w:tc>
        <w:tc>
          <w:tcPr>
            <w:tcW w:w="827" w:type="dxa"/>
            <w:tcBorders>
              <w:top w:val="single" w:sz="4" w:space="0" w:color="auto"/>
              <w:bottom w:val="single" w:sz="4" w:space="0" w:color="auto"/>
            </w:tcBorders>
            <w:shd w:val="clear" w:color="auto" w:fill="FFFF00"/>
          </w:tcPr>
          <w:p w:rsidR="00955016" w:rsidRPr="00862F53" w:rsidRDefault="00955016" w:rsidP="00955016">
            <w:pPr>
              <w:rPr>
                <w:rFonts w:cs="Arial"/>
                <w:color w:val="000000"/>
              </w:rPr>
            </w:pPr>
            <w:r>
              <w:rPr>
                <w:rFonts w:cs="Arial"/>
                <w:color w:val="000000"/>
              </w:rPr>
              <w:t>CR 3342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862F53"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862F53" w:rsidRDefault="00E31DD6" w:rsidP="00955016">
            <w:pPr>
              <w:rPr>
                <w:rFonts w:cs="Arial"/>
              </w:rPr>
            </w:pPr>
            <w:hyperlink r:id="rId358" w:history="1">
              <w:r w:rsidR="005707B3">
                <w:rPr>
                  <w:rStyle w:val="Hyperlink"/>
                </w:rPr>
                <w:t>C1-202154</w:t>
              </w:r>
            </w:hyperlink>
          </w:p>
        </w:tc>
        <w:tc>
          <w:tcPr>
            <w:tcW w:w="4190" w:type="dxa"/>
            <w:gridSpan w:val="3"/>
            <w:tcBorders>
              <w:top w:val="single" w:sz="4" w:space="0" w:color="auto"/>
              <w:bottom w:val="single" w:sz="4" w:space="0" w:color="auto"/>
            </w:tcBorders>
            <w:shd w:val="clear" w:color="auto" w:fill="FFFF00"/>
          </w:tcPr>
          <w:p w:rsidR="00955016" w:rsidRPr="00862F53" w:rsidRDefault="00955016" w:rsidP="00955016">
            <w:pPr>
              <w:rPr>
                <w:rFonts w:cs="Arial"/>
              </w:rPr>
            </w:pPr>
            <w:r>
              <w:rPr>
                <w:rFonts w:cs="Arial"/>
              </w:rPr>
              <w:t>Condition to ensure that UE does not keep reattempting RLOS attach on a PLMN which has rejected the request</w:t>
            </w:r>
          </w:p>
        </w:tc>
        <w:tc>
          <w:tcPr>
            <w:tcW w:w="1766" w:type="dxa"/>
            <w:tcBorders>
              <w:top w:val="single" w:sz="4" w:space="0" w:color="auto"/>
              <w:bottom w:val="single" w:sz="4" w:space="0" w:color="auto"/>
            </w:tcBorders>
            <w:shd w:val="clear" w:color="auto" w:fill="FFFF00"/>
          </w:tcPr>
          <w:p w:rsidR="00955016" w:rsidRPr="00862F53" w:rsidRDefault="00955016" w:rsidP="00955016">
            <w:pPr>
              <w:rPr>
                <w:rFonts w:cs="Arial"/>
              </w:rPr>
            </w:pPr>
            <w:r>
              <w:rPr>
                <w:rFonts w:cs="Arial"/>
              </w:rPr>
              <w:t>Samsung/Anikethan</w:t>
            </w:r>
          </w:p>
        </w:tc>
        <w:tc>
          <w:tcPr>
            <w:tcW w:w="827" w:type="dxa"/>
            <w:tcBorders>
              <w:top w:val="single" w:sz="4" w:space="0" w:color="auto"/>
              <w:bottom w:val="single" w:sz="4" w:space="0" w:color="auto"/>
            </w:tcBorders>
            <w:shd w:val="clear" w:color="auto" w:fill="FFFF00"/>
          </w:tcPr>
          <w:p w:rsidR="00955016" w:rsidRPr="00862F53" w:rsidRDefault="00955016" w:rsidP="00955016">
            <w:pPr>
              <w:rPr>
                <w:rFonts w:cs="Arial"/>
                <w:color w:val="000000"/>
              </w:rPr>
            </w:pPr>
            <w:r>
              <w:rPr>
                <w:rFonts w:cs="Arial"/>
                <w:color w:val="000000"/>
              </w:rPr>
              <w:t>CR 3343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862F53"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862F53"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862F53"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862F53"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862F53"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862F53"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862F53"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862F53"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862F53"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862F53"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862F53"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862F53"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862F53"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862F53"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862F53"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862F53"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862F53"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862F53"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862F53"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862F53"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862F53"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5707B3">
        <w:tc>
          <w:tcPr>
            <w:tcW w:w="976" w:type="dxa"/>
            <w:tcBorders>
              <w:top w:val="single" w:sz="4" w:space="0" w:color="auto"/>
              <w:left w:val="thinThickThinSmallGap" w:sz="24" w:space="0" w:color="auto"/>
              <w:bottom w:val="single" w:sz="4" w:space="0" w:color="auto"/>
            </w:tcBorders>
          </w:tcPr>
          <w:p w:rsidR="00955016" w:rsidRPr="00195064"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t>5G_</w:t>
            </w:r>
            <w:r>
              <w:rPr>
                <w:rFonts w:hint="eastAsia"/>
                <w:lang w:eastAsia="zh-CN"/>
              </w:rPr>
              <w:t>eLCS</w:t>
            </w:r>
            <w:r>
              <w:rPr>
                <w:lang w:eastAsia="zh-CN"/>
              </w:rPr>
              <w:t xml:space="preserve"> (CT4)</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r w:rsidRPr="006A24DD">
              <w:t xml:space="preserve">CT aspects of Enhancement to the 5GC </w:t>
            </w:r>
            <w:proofErr w:type="spellStart"/>
            <w:r w:rsidRPr="006A24DD">
              <w:t>LoCation</w:t>
            </w:r>
            <w:proofErr w:type="spellEnd"/>
            <w:r w:rsidRPr="006A24DD">
              <w:t xml:space="preserve"> Services</w:t>
            </w:r>
          </w:p>
          <w:p w:rsidR="00955016" w:rsidRDefault="00955016" w:rsidP="00955016"/>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CC551F" w:rsidRDefault="00E31DD6" w:rsidP="00955016">
            <w:pPr>
              <w:overflowPunct/>
              <w:autoSpaceDE/>
              <w:autoSpaceDN/>
              <w:adjustRightInd/>
              <w:textAlignment w:val="auto"/>
              <w:rPr>
                <w:rFonts w:cs="Arial"/>
                <w:color w:val="000000"/>
                <w:lang w:val="en-US"/>
              </w:rPr>
            </w:pPr>
            <w:hyperlink r:id="rId359" w:history="1">
              <w:r w:rsidR="005707B3">
                <w:rPr>
                  <w:rStyle w:val="Hyperlink"/>
                </w:rPr>
                <w:t>C1-202548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Adding Location Privacy Setting operation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CATT</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0001 24.571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CC551F" w:rsidRDefault="00E31DD6" w:rsidP="00955016">
            <w:pPr>
              <w:overflowPunct/>
              <w:autoSpaceDE/>
              <w:autoSpaceDN/>
              <w:adjustRightInd/>
              <w:textAlignment w:val="auto"/>
              <w:rPr>
                <w:rFonts w:cs="Arial"/>
                <w:color w:val="000000"/>
                <w:lang w:val="en-US"/>
              </w:rPr>
            </w:pPr>
            <w:hyperlink r:id="rId360" w:history="1">
              <w:r w:rsidR="005707B3">
                <w:rPr>
                  <w:rStyle w:val="Hyperlink"/>
                </w:rPr>
                <w:t>C1-202549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Addition of new AT command for 5G Location Services testing</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CATT</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0689 27.007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302D00">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r>
              <w:rPr>
                <w:rFonts w:cs="Arial"/>
                <w:color w:val="000000"/>
                <w:lang w:val="en-US"/>
              </w:rPr>
              <w:t>C1-202562</w:t>
            </w: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r>
              <w:rPr>
                <w:rFonts w:cs="Arial"/>
              </w:rPr>
              <w:t>Supplementary LCS Service Operations</w:t>
            </w: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r>
              <w:rPr>
                <w:rFonts w:cs="Arial"/>
              </w:rPr>
              <w:t>CATT</w:t>
            </w: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roofErr w:type="spellStart"/>
            <w:proofErr w:type="gramStart"/>
            <w:r>
              <w:rPr>
                <w:rFonts w:cs="Arial"/>
              </w:rPr>
              <w:t>draftCR</w:t>
            </w:r>
            <w:proofErr w:type="spellEnd"/>
            <w:r>
              <w:rPr>
                <w:rFonts w:cs="Arial"/>
              </w:rPr>
              <w:t xml:space="preserve">  24.080</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302D00" w:rsidRDefault="00302D00" w:rsidP="00955016">
            <w:pPr>
              <w:rPr>
                <w:rFonts w:cs="Arial"/>
              </w:rPr>
            </w:pPr>
            <w:r>
              <w:rPr>
                <w:rFonts w:cs="Arial"/>
              </w:rPr>
              <w:t>Withdrawn</w:t>
            </w:r>
          </w:p>
          <w:p w:rsidR="00955016" w:rsidRPr="00D95972" w:rsidRDefault="00302D00" w:rsidP="00955016">
            <w:pPr>
              <w:rPr>
                <w:rFonts w:cs="Arial"/>
              </w:rPr>
            </w:pPr>
            <w:r>
              <w:rPr>
                <w:rFonts w:cs="Arial"/>
              </w:rPr>
              <w:t>24.080 is a CT4 spec</w:t>
            </w: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B33814" w:rsidRDefault="00955016" w:rsidP="00955016">
            <w:pPr>
              <w:rPr>
                <w:rFonts w:cs="Arial"/>
                <w:color w:val="FF0000"/>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D0101F">
        <w:tc>
          <w:tcPr>
            <w:tcW w:w="976" w:type="dxa"/>
            <w:tcBorders>
              <w:top w:val="single" w:sz="4" w:space="0" w:color="auto"/>
              <w:left w:val="thinThickThinSmallGap" w:sz="24" w:space="0" w:color="auto"/>
              <w:bottom w:val="single" w:sz="4" w:space="0" w:color="auto"/>
            </w:tcBorders>
          </w:tcPr>
          <w:p w:rsidR="00955016" w:rsidRPr="00195064"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t>V2XAPP</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r w:rsidRPr="00BF5B89">
              <w:t>CT aspects of V2XAPP</w:t>
            </w:r>
          </w:p>
          <w:p w:rsidR="00955016" w:rsidRDefault="00955016" w:rsidP="00955016"/>
          <w:p w:rsidR="00955016" w:rsidRDefault="00955016" w:rsidP="00955016">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955016" w:rsidRDefault="00955016" w:rsidP="00955016">
            <w:pPr>
              <w:rPr>
                <w:rFonts w:eastAsia="Batang" w:cs="Arial"/>
                <w:color w:val="FF0000"/>
                <w:highlight w:val="yellow"/>
                <w:lang w:val="en-US" w:eastAsia="ko-KR"/>
              </w:rPr>
            </w:pPr>
          </w:p>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61" w:history="1">
              <w:r w:rsidR="00D0101F">
                <w:rPr>
                  <w:rStyle w:val="Hyperlink"/>
                </w:rPr>
                <w:t>C1-202206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Work plan for the CT1 part of V2XAPP</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62" w:history="1">
              <w:r w:rsidR="005707B3">
                <w:rPr>
                  <w:rStyle w:val="Hyperlink"/>
                </w:rPr>
                <w:t>C1-202208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Latest reference version of draft TS 24.486</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draft </w:t>
            </w:r>
            <w:proofErr w:type="gramStart"/>
            <w:r>
              <w:rPr>
                <w:rFonts w:cs="Arial"/>
              </w:rPr>
              <w:t>TS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63" w:history="1">
              <w:r w:rsidR="00D0101F">
                <w:rPr>
                  <w:rStyle w:val="Hyperlink"/>
                </w:rPr>
                <w:t>C1-202212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Miscellaneous corrections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64" w:history="1">
              <w:r w:rsidR="00D0101F">
                <w:rPr>
                  <w:rStyle w:val="Hyperlink"/>
                </w:rPr>
                <w:t>C1-202213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V2X USD provisioning</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65" w:history="1">
              <w:r w:rsidR="00D0101F">
                <w:rPr>
                  <w:rStyle w:val="Hyperlink"/>
                </w:rPr>
                <w:t>C1-202214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PC5 parameters provisioning</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66" w:history="1">
              <w:r w:rsidR="00D0101F">
                <w:rPr>
                  <w:rStyle w:val="Hyperlink"/>
                </w:rPr>
                <w:t>C1-202215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Structure and data semantics for V2X USD provisioning</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67" w:history="1">
              <w:r w:rsidR="00D0101F">
                <w:rPr>
                  <w:rStyle w:val="Hyperlink"/>
                </w:rPr>
                <w:t>C1-202216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Structure and data semantics for PC5 parameters provisioning</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68" w:history="1">
              <w:r w:rsidR="00D0101F">
                <w:rPr>
                  <w:rStyle w:val="Hyperlink"/>
                </w:rPr>
                <w:t>C1-202235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V2X UE registration procedure corrections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69" w:history="1">
              <w:r w:rsidR="00D0101F">
                <w:rPr>
                  <w:rStyle w:val="Hyperlink"/>
                </w:rPr>
                <w:t>C1-202236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V2X UE de-registration procedure corrections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70" w:history="1">
              <w:r w:rsidR="00D0101F">
                <w:rPr>
                  <w:rStyle w:val="Hyperlink"/>
                </w:rPr>
                <w:t>C1-202237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V2X service discovery procedure corrections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71" w:history="1">
              <w:r w:rsidR="00D0101F">
                <w:rPr>
                  <w:rStyle w:val="Hyperlink"/>
                </w:rPr>
                <w:t>C1-202238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V2X service continuity procedure corrections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72" w:history="1">
              <w:r w:rsidR="00D0101F">
                <w:rPr>
                  <w:rStyle w:val="Hyperlink"/>
                </w:rPr>
                <w:t>C1-202458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Application unique IDs for the VAE layer</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gramStart"/>
            <w:r>
              <w:rPr>
                <w:rFonts w:cs="Arial"/>
              </w:rPr>
              <w:t>Huawei ,</w:t>
            </w:r>
            <w:proofErr w:type="gramEnd"/>
            <w:r>
              <w:rPr>
                <w:rFonts w:cs="Arial"/>
              </w:rPr>
              <w:t xml:space="preserve">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C1-202489</w:t>
            </w: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Network monitoring by the V2X UE procedure</w:t>
            </w: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335FE8" w:rsidRDefault="00335FE8" w:rsidP="00955016">
            <w:pPr>
              <w:rPr>
                <w:rFonts w:cs="Arial"/>
              </w:rPr>
            </w:pPr>
            <w:r>
              <w:rPr>
                <w:rFonts w:cs="Arial"/>
              </w:rPr>
              <w:t>Withdrawn</w:t>
            </w:r>
          </w:p>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73" w:history="1">
              <w:r w:rsidR="00D0101F">
                <w:rPr>
                  <w:rStyle w:val="Hyperlink"/>
                </w:rPr>
                <w:t>C1-202490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MIME types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74" w:history="1">
              <w:r w:rsidR="005707B3">
                <w:rPr>
                  <w:rStyle w:val="Hyperlink"/>
                </w:rPr>
                <w:t>C1-202544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XML scheme declaration for V2XAPP</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75" w:history="1">
              <w:r w:rsidR="005707B3">
                <w:rPr>
                  <w:rStyle w:val="Hyperlink"/>
                </w:rPr>
                <w:t>C1-202545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V2X application resource management procedure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76" w:history="1">
              <w:r w:rsidR="005707B3">
                <w:rPr>
                  <w:rStyle w:val="Hyperlink"/>
                </w:rPr>
                <w:t>C1-202546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Structure and data semantics for V2X application resource management procedure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D0101F">
        <w:tc>
          <w:tcPr>
            <w:tcW w:w="976" w:type="dxa"/>
            <w:tcBorders>
              <w:top w:val="single" w:sz="4" w:space="0" w:color="auto"/>
              <w:left w:val="thinThickThinSmallGap" w:sz="24" w:space="0" w:color="auto"/>
              <w:bottom w:val="single" w:sz="4" w:space="0" w:color="auto"/>
            </w:tcBorders>
          </w:tcPr>
          <w:p w:rsidR="00955016" w:rsidRPr="00195064"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t>eV2XARC</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r w:rsidRPr="00BF5B89">
              <w:t>CT aspects of eV2XARC</w:t>
            </w:r>
          </w:p>
          <w:p w:rsidR="00955016" w:rsidRDefault="00955016" w:rsidP="00955016"/>
          <w:p w:rsidR="00955016" w:rsidRDefault="00955016" w:rsidP="00955016">
            <w:pPr>
              <w:rPr>
                <w:rFonts w:eastAsia="Batang" w:cs="Arial"/>
                <w:color w:val="FF0000"/>
                <w:lang w:val="en-US" w:eastAsia="ko-KR"/>
              </w:rPr>
            </w:pPr>
          </w:p>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F365E1" w:rsidRDefault="00E31DD6" w:rsidP="00955016">
            <w:hyperlink r:id="rId377" w:history="1">
              <w:r w:rsidR="00D0101F">
                <w:rPr>
                  <w:rStyle w:val="Hyperlink"/>
                </w:rPr>
                <w:t>C1-202010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Additional transport over </w:t>
            </w:r>
            <w:proofErr w:type="spellStart"/>
            <w:r>
              <w:rPr>
                <w:rFonts w:cs="Arial"/>
              </w:rPr>
              <w:t>Uu</w:t>
            </w:r>
            <w:proofErr w:type="spellEnd"/>
            <w:r>
              <w:rPr>
                <w:rFonts w:cs="Arial"/>
              </w:rPr>
              <w:t xml:space="preserve"> for V2X messages of V2X services identified by V2X service identifiers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0023 24.386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78" w:history="1">
              <w:r w:rsidR="00D0101F">
                <w:rPr>
                  <w:rStyle w:val="Hyperlink"/>
                </w:rPr>
                <w:t>C1-202011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Configuration parameters for additional transport over </w:t>
            </w:r>
            <w:proofErr w:type="spellStart"/>
            <w:r>
              <w:rPr>
                <w:rFonts w:cs="Arial"/>
              </w:rPr>
              <w:t>Uu</w:t>
            </w:r>
            <w:proofErr w:type="spellEnd"/>
            <w:r>
              <w:rPr>
                <w:rFonts w:cs="Arial"/>
              </w:rPr>
              <w:t xml:space="preserve"> for V2X messages of V2X services identified by V2X service identifiers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0020 24.385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79" w:history="1">
              <w:r w:rsidR="00D0101F">
                <w:rPr>
                  <w:rStyle w:val="Hyperlink"/>
                </w:rPr>
                <w:t>C1-202022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Incorrect reference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0001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80" w:history="1">
              <w:r w:rsidR="005707B3">
                <w:rPr>
                  <w:rStyle w:val="Hyperlink"/>
                </w:rPr>
                <w:t>C1-202104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PC5 unicast link security establishment</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0002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81" w:history="1">
              <w:r w:rsidR="005707B3">
                <w:rPr>
                  <w:rStyle w:val="Hyperlink"/>
                </w:rPr>
                <w:t>C1-202105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NR PC5 unicast security policy provisioning</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0003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82" w:history="1">
              <w:r w:rsidR="005707B3">
                <w:rPr>
                  <w:rStyle w:val="Hyperlink"/>
                </w:rPr>
                <w:t>C1-202106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NR PC5 unicast security policy provisioning</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0001 24.588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83" w:history="1">
              <w:r w:rsidR="005707B3">
                <w:rPr>
                  <w:rStyle w:val="Hyperlink"/>
                </w:rPr>
                <w:t>C1-202107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PC5 unicast link re-keying procedure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0004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60332D">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84" w:history="1">
              <w:r w:rsidR="005707B3">
                <w:rPr>
                  <w:rStyle w:val="Hyperlink"/>
                </w:rPr>
                <w:t>C1-202108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Adding general subclause on security of PC5 signalling messages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0005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60332D">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C1-202109</w:t>
            </w: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Introducing new messages for the Link Identifier Update procedure</w:t>
            </w: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r>
              <w:rPr>
                <w:rFonts w:cs="Arial"/>
              </w:rPr>
              <w:t>CR 0006 24.587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60332D" w:rsidRDefault="0060332D" w:rsidP="00955016">
            <w:pPr>
              <w:rPr>
                <w:rFonts w:cs="Arial"/>
              </w:rPr>
            </w:pPr>
            <w:r>
              <w:rPr>
                <w:rFonts w:cs="Arial"/>
              </w:rPr>
              <w:t>Withdrawn</w:t>
            </w:r>
          </w:p>
          <w:p w:rsidR="00955016" w:rsidRPr="00D95972" w:rsidRDefault="0060332D" w:rsidP="00955016">
            <w:pPr>
              <w:rPr>
                <w:rFonts w:cs="Arial"/>
              </w:rPr>
            </w:pPr>
            <w:r>
              <w:rPr>
                <w:rFonts w:cs="Arial"/>
              </w:rPr>
              <w:t>Not available on time</w:t>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85" w:history="1">
              <w:r w:rsidR="005707B3">
                <w:rPr>
                  <w:rStyle w:val="Hyperlink"/>
                </w:rPr>
                <w:t>C1-202115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Add the missing figure for UE-requested V2X policy provisioning procedure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0007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86" w:history="1">
              <w:r w:rsidR="005707B3">
                <w:rPr>
                  <w:rStyle w:val="Hyperlink"/>
                </w:rPr>
                <w:t>C1-202116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L2 ID of target UE used in the direct link establishment request</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0008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87" w:history="1">
              <w:r w:rsidR="005707B3">
                <w:rPr>
                  <w:rStyle w:val="Hyperlink"/>
                </w:rPr>
                <w:t>C1-202117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Non-</w:t>
            </w:r>
            <w:proofErr w:type="spellStart"/>
            <w:r>
              <w:rPr>
                <w:rFonts w:cs="Arial"/>
              </w:rPr>
              <w:t>standadized</w:t>
            </w:r>
            <w:proofErr w:type="spellEnd"/>
            <w:r>
              <w:rPr>
                <w:rFonts w:cs="Arial"/>
              </w:rPr>
              <w:t xml:space="preserve"> QoS characteristics over PC5-S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0009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88" w:history="1">
              <w:r w:rsidR="005707B3">
                <w:rPr>
                  <w:rStyle w:val="Hyperlink"/>
                </w:rPr>
                <w:t>C1-202118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Remove FFS on GFBR and MFBR for UL and DL</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0010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89" w:history="1">
              <w:r w:rsidR="005707B3">
                <w:rPr>
                  <w:rStyle w:val="Hyperlink"/>
                </w:rPr>
                <w:t>C1-202119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Group size and </w:t>
            </w:r>
            <w:proofErr w:type="spellStart"/>
            <w:r>
              <w:rPr>
                <w:rFonts w:cs="Arial"/>
              </w:rPr>
              <w:t>menber</w:t>
            </w:r>
            <w:proofErr w:type="spellEnd"/>
            <w:r>
              <w:rPr>
                <w:rFonts w:cs="Arial"/>
              </w:rPr>
              <w:t xml:space="preserve"> ID from application layer for groupcast</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0011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90" w:history="1">
              <w:r w:rsidR="005707B3">
                <w:rPr>
                  <w:rStyle w:val="Hyperlink"/>
                </w:rPr>
                <w:t>C1-202159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Introducing NR PC5 functionality for EPC</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91" w:history="1">
              <w:r w:rsidR="005707B3">
                <w:rPr>
                  <w:rStyle w:val="Hyperlink"/>
                </w:rPr>
                <w:t>C1-202160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Introducing V2X communications over NR PC5 in EPC</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0024 24.386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92" w:history="1">
              <w:r w:rsidR="005707B3">
                <w:rPr>
                  <w:rStyle w:val="Hyperlink"/>
                </w:rPr>
                <w:t>C1-202161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V2X MO update for V2X over NR PC5</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0021 24.385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93" w:history="1">
              <w:r w:rsidR="005707B3">
                <w:rPr>
                  <w:rStyle w:val="Hyperlink"/>
                </w:rPr>
                <w:t>C1-202162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Indicating support of V2X over NR-PC5</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3344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94" w:history="1">
              <w:r w:rsidR="005707B3">
                <w:rPr>
                  <w:rStyle w:val="Hyperlink"/>
                </w:rPr>
                <w:t>C1-202163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Clarifications on configuration parameters for the PC5 QoS profile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0012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95" w:history="1">
              <w:r w:rsidR="005707B3">
                <w:rPr>
                  <w:rStyle w:val="Hyperlink"/>
                </w:rPr>
                <w:t>C1-202164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Clarifications on the V2X policies regarding QoS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0002 24.588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96" w:history="1">
              <w:r w:rsidR="005707B3">
                <w:rPr>
                  <w:rStyle w:val="Hyperlink"/>
                </w:rPr>
                <w:t>C1-202165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Update to the V2X policies regarding RAN parameters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0003 24.588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97" w:history="1">
              <w:r w:rsidR="005707B3">
                <w:rPr>
                  <w:rStyle w:val="Hyperlink"/>
                </w:rPr>
                <w:t>C1-202181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Handling of link establishment accept</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0013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98" w:history="1">
              <w:r w:rsidR="005707B3">
                <w:rPr>
                  <w:rStyle w:val="Hyperlink"/>
                </w:rPr>
                <w:t>C1-202182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Handling of link modification accept</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0014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399" w:history="1">
              <w:r w:rsidR="005707B3">
                <w:rPr>
                  <w:rStyle w:val="Hyperlink"/>
                </w:rPr>
                <w:t>C1-202183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ENs resolving in modification </w:t>
            </w:r>
            <w:proofErr w:type="spellStart"/>
            <w:r>
              <w:rPr>
                <w:rFonts w:cs="Arial"/>
              </w:rPr>
              <w:t>pocedure</w:t>
            </w:r>
            <w:proofErr w:type="spellEnd"/>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CR 0015 </w:t>
            </w:r>
            <w:r>
              <w:rPr>
                <w:rFonts w:cs="Arial"/>
              </w:rPr>
              <w:lastRenderedPageBreak/>
              <w:t>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00" w:history="1">
              <w:r w:rsidR="005707B3">
                <w:rPr>
                  <w:rStyle w:val="Hyperlink"/>
                </w:rPr>
                <w:t>C1-202184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Updates to link release procedure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0016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01" w:history="1">
              <w:r w:rsidR="005707B3">
                <w:rPr>
                  <w:rStyle w:val="Hyperlink"/>
                </w:rPr>
                <w:t>C1-202185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of the timers of link identifier update procedure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0017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02" w:history="1">
              <w:r w:rsidR="005707B3">
                <w:rPr>
                  <w:rStyle w:val="Hyperlink"/>
                </w:rPr>
                <w:t>C1-202186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Encoding of link identifier update messages and parameters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0018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03" w:history="1">
              <w:r w:rsidR="005707B3">
                <w:rPr>
                  <w:rStyle w:val="Hyperlink"/>
                </w:rPr>
                <w:t>C1-202187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Handling of link identifier update not accept</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0019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04" w:history="1">
              <w:r w:rsidR="005707B3">
                <w:rPr>
                  <w:rStyle w:val="Hyperlink"/>
                </w:rPr>
                <w:t>C1-202188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Handling of PC5 unicast QoS flow match and establishment</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0020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05" w:history="1">
              <w:r w:rsidR="005707B3">
                <w:rPr>
                  <w:rStyle w:val="Hyperlink"/>
                </w:rPr>
                <w:t>C1-202189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Handling of PC5 broadcast QoS flow match and establishment</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0021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06" w:history="1">
              <w:r w:rsidR="005707B3">
                <w:rPr>
                  <w:rStyle w:val="Hyperlink"/>
                </w:rPr>
                <w:t>C1-202190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Requirements for groupcast over PC5</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0022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07" w:history="1">
              <w:r w:rsidR="00D0101F">
                <w:rPr>
                  <w:rStyle w:val="Hyperlink"/>
                </w:rPr>
                <w:t>C1-202205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Work plan for the CT1 part of eV2XARC</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08" w:history="1">
              <w:r w:rsidR="00D0101F">
                <w:rPr>
                  <w:rStyle w:val="Hyperlink"/>
                </w:rPr>
                <w:t>C1-202225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Timer values for timers of PC5 unicast link management procedures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0023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09" w:history="1">
              <w:r w:rsidR="00D0101F">
                <w:rPr>
                  <w:rStyle w:val="Hyperlink"/>
                </w:rPr>
                <w:t>C1-202226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to the privacy timer</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0024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10" w:history="1">
              <w:r w:rsidR="005707B3">
                <w:rPr>
                  <w:rStyle w:val="Hyperlink"/>
                </w:rPr>
                <w:t>C1-202316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r>
              <w:rPr>
                <w:rFonts w:cs="Arial"/>
              </w:rPr>
              <w:t>Corection</w:t>
            </w:r>
            <w:proofErr w:type="spellEnd"/>
            <w:r>
              <w:rPr>
                <w:rFonts w:cs="Arial"/>
              </w:rPr>
              <w:t xml:space="preserve"> for the target user info in the DIRECT LINK ESTABLISHMENT REQUEST message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CR 0025 </w:t>
            </w:r>
            <w:r>
              <w:rPr>
                <w:rFonts w:cs="Arial"/>
              </w:rPr>
              <w:lastRenderedPageBreak/>
              <w:t>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11" w:history="1">
              <w:r w:rsidR="005707B3">
                <w:rPr>
                  <w:rStyle w:val="Hyperlink"/>
                </w:rPr>
                <w:t>C1-202317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for the IP address configuration IE in the DIRECT LINK ESTABLISHMENT ACCEPT message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0026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12" w:history="1">
              <w:r w:rsidR="005707B3">
                <w:rPr>
                  <w:rStyle w:val="Hyperlink"/>
                </w:rPr>
                <w:t>C1-202318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for the link local IPv6 address IE in the DIRECT LINK ESTABLISHMENT ACCEPT message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0027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13" w:history="1">
              <w:r w:rsidR="005707B3">
                <w:rPr>
                  <w:rStyle w:val="Hyperlink"/>
                </w:rPr>
                <w:t>C1-202327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Defining new parameters needed for the Link Identifier Update procedure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0028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14" w:history="1">
              <w:r w:rsidR="005707B3">
                <w:rPr>
                  <w:rStyle w:val="Hyperlink"/>
                </w:rPr>
                <w:t>C1-202333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T3540 for service request for V2X communications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ZTE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2111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15" w:history="1">
              <w:r w:rsidR="005707B3">
                <w:rPr>
                  <w:rStyle w:val="Hyperlink"/>
                </w:rPr>
                <w:t>C1-202416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Discussion on maximum </w:t>
            </w:r>
            <w:proofErr w:type="spellStart"/>
            <w:r>
              <w:rPr>
                <w:rFonts w:cs="Arial"/>
              </w:rPr>
              <w:t>nbr</w:t>
            </w:r>
            <w:proofErr w:type="spellEnd"/>
            <w:r>
              <w:rPr>
                <w:rFonts w:cs="Arial"/>
              </w:rPr>
              <w:t xml:space="preserve"> of PC5 unicast links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gramStart"/>
            <w:r>
              <w:rPr>
                <w:rFonts w:cs="Arial"/>
              </w:rPr>
              <w:t>discussion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16" w:history="1">
              <w:r w:rsidR="005707B3">
                <w:rPr>
                  <w:rStyle w:val="Hyperlink"/>
                </w:rPr>
                <w:t>C1-202427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Maximum number of NR PC5 unicast links for a UE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0029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17" w:history="1">
              <w:r w:rsidR="005707B3">
                <w:rPr>
                  <w:rStyle w:val="Hyperlink"/>
                </w:rPr>
                <w:t>C1-202434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PC5 QoS flow establishment during the PC5 unicast link establishment procedure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0030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18" w:history="1">
              <w:r w:rsidR="00D0101F">
                <w:rPr>
                  <w:rStyle w:val="Hyperlink"/>
                </w:rPr>
                <w:t>C1-202438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Resolution of editor's note under 5.2.3</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0031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19" w:history="1">
              <w:r w:rsidR="00D0101F">
                <w:rPr>
                  <w:rStyle w:val="Hyperlink"/>
                </w:rPr>
                <w:t>C1-202439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Resolution of editor's note under 6.1.2.5.2</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0032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20" w:history="1">
              <w:r w:rsidR="00D0101F">
                <w:rPr>
                  <w:rStyle w:val="Hyperlink"/>
                </w:rPr>
                <w:t>C1-202453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Miscellaneous corrections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0033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21" w:history="1">
              <w:r w:rsidR="00D0101F">
                <w:rPr>
                  <w:rStyle w:val="Hyperlink"/>
                </w:rPr>
                <w:t>C1-202455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Resolution of editor's note under 6.1.2.3.6</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0034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22" w:history="1">
              <w:r w:rsidR="00D0101F">
                <w:rPr>
                  <w:rStyle w:val="Hyperlink"/>
                </w:rPr>
                <w:t>C1-202456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Resolution of the editor's note under 6.1.2.5.7.2</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0035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23" w:history="1">
              <w:r w:rsidR="005707B3">
                <w:rPr>
                  <w:rStyle w:val="Hyperlink"/>
                </w:rPr>
                <w:t>C1-202457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Correction on conditions to initiate a PC5 </w:t>
            </w:r>
            <w:proofErr w:type="spellStart"/>
            <w:r>
              <w:rPr>
                <w:rFonts w:cs="Arial"/>
              </w:rPr>
              <w:t>unciast</w:t>
            </w:r>
            <w:proofErr w:type="spellEnd"/>
            <w:r>
              <w:rPr>
                <w:rFonts w:cs="Arial"/>
              </w:rPr>
              <w:t xml:space="preserve"> link establishment procedure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0036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24" w:history="1">
              <w:r w:rsidR="005707B3">
                <w:rPr>
                  <w:rStyle w:val="Hyperlink"/>
                </w:rPr>
                <w:t>C1-202485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Packet filter for PC5 QoS flows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0037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25" w:history="1">
              <w:r w:rsidR="005707B3">
                <w:rPr>
                  <w:rStyle w:val="Hyperlink"/>
                </w:rPr>
                <w:t>C1-202547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Direct link identifier update procedure messages definition and IEs coding</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CATT</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0038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D0101F">
        <w:tc>
          <w:tcPr>
            <w:tcW w:w="976" w:type="dxa"/>
            <w:tcBorders>
              <w:top w:val="single" w:sz="4" w:space="0" w:color="auto"/>
              <w:left w:val="thinThickThinSmallGap" w:sz="24" w:space="0" w:color="auto"/>
              <w:bottom w:val="single" w:sz="4" w:space="0" w:color="auto"/>
            </w:tcBorders>
          </w:tcPr>
          <w:p w:rsidR="00955016" w:rsidRPr="00195064"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t>RACS (CT4 lead)</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r w:rsidRPr="004069DE">
              <w:t xml:space="preserve">CT aspects of optimizations on UE radio capability </w:t>
            </w:r>
            <w:r>
              <w:t>signalling</w:t>
            </w:r>
          </w:p>
          <w:p w:rsidR="00955016" w:rsidRDefault="00955016" w:rsidP="00955016"/>
          <w:p w:rsidR="00955016" w:rsidRDefault="00955016" w:rsidP="00955016">
            <w:pPr>
              <w:rPr>
                <w:szCs w:val="16"/>
              </w:rPr>
            </w:pPr>
          </w:p>
          <w:p w:rsidR="00955016" w:rsidRPr="00D95972" w:rsidRDefault="00955016" w:rsidP="00955016">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26" w:history="1">
              <w:r w:rsidR="00D0101F">
                <w:rPr>
                  <w:rStyle w:val="Hyperlink"/>
                </w:rPr>
                <w:t>C1-202233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RACS parameters in generic UE configuration procedure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2078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FFFFFF" w:themeFill="background1"/>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AF59AD" w:rsidRDefault="00955016" w:rsidP="00955016"/>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AF59AD" w:rsidRDefault="00955016" w:rsidP="00955016"/>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AF59AD" w:rsidRDefault="00955016" w:rsidP="00955016"/>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000000" w:fill="FFFFFF"/>
          </w:tcPr>
          <w:p w:rsidR="00955016" w:rsidRPr="00AF59AD" w:rsidRDefault="00955016" w:rsidP="00955016"/>
        </w:tc>
        <w:tc>
          <w:tcPr>
            <w:tcW w:w="4190" w:type="dxa"/>
            <w:gridSpan w:val="3"/>
            <w:tcBorders>
              <w:top w:val="single" w:sz="4" w:space="0" w:color="auto"/>
              <w:bottom w:val="single" w:sz="4" w:space="0" w:color="auto"/>
            </w:tcBorders>
            <w:shd w:val="clear" w:color="000000" w:fill="FFFFFF"/>
          </w:tcPr>
          <w:p w:rsidR="00955016" w:rsidRDefault="00955016" w:rsidP="00955016">
            <w:pPr>
              <w:rPr>
                <w:rFonts w:cs="Arial"/>
              </w:rPr>
            </w:pPr>
          </w:p>
        </w:tc>
        <w:tc>
          <w:tcPr>
            <w:tcW w:w="1766" w:type="dxa"/>
            <w:tcBorders>
              <w:top w:val="single" w:sz="4" w:space="0" w:color="auto"/>
              <w:bottom w:val="single" w:sz="4" w:space="0" w:color="auto"/>
            </w:tcBorders>
            <w:shd w:val="clear" w:color="000000" w:fill="FFFFFF"/>
          </w:tcPr>
          <w:p w:rsidR="00955016" w:rsidRDefault="00955016" w:rsidP="00955016">
            <w:pPr>
              <w:rPr>
                <w:rFonts w:cs="Arial"/>
              </w:rPr>
            </w:pPr>
          </w:p>
        </w:tc>
        <w:tc>
          <w:tcPr>
            <w:tcW w:w="827" w:type="dxa"/>
            <w:tcBorders>
              <w:top w:val="single" w:sz="4" w:space="0" w:color="auto"/>
              <w:bottom w:val="single" w:sz="4" w:space="0" w:color="auto"/>
            </w:tcBorders>
            <w:shd w:val="clear" w:color="000000"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000000" w:fill="FFFFFF"/>
          </w:tcPr>
          <w:p w:rsidR="00955016" w:rsidRDefault="00955016" w:rsidP="00955016"/>
        </w:tc>
      </w:tr>
      <w:tr w:rsidR="00955016" w:rsidRPr="00D95972" w:rsidTr="005707B3">
        <w:tc>
          <w:tcPr>
            <w:tcW w:w="976" w:type="dxa"/>
            <w:tcBorders>
              <w:top w:val="single" w:sz="4" w:space="0" w:color="auto"/>
              <w:left w:val="thinThickThinSmallGap" w:sz="24" w:space="0" w:color="auto"/>
              <w:bottom w:val="single" w:sz="4" w:space="0" w:color="auto"/>
            </w:tcBorders>
          </w:tcPr>
          <w:p w:rsidR="00955016" w:rsidRPr="00195064"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t>5G_SRVCC (CT4 lead)</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pPr>
              <w:rPr>
                <w:szCs w:val="16"/>
              </w:rPr>
            </w:pPr>
            <w:r w:rsidRPr="004069DE">
              <w:t xml:space="preserve">CT aspects of </w:t>
            </w:r>
            <w:r>
              <w:t>single radio voice continuity from 5GS to 3G</w:t>
            </w:r>
            <w:r w:rsidRPr="00D95972">
              <w:rPr>
                <w:rFonts w:eastAsia="Batang" w:cs="Arial"/>
                <w:color w:val="000000"/>
                <w:lang w:eastAsia="ko-KR"/>
              </w:rPr>
              <w:br/>
            </w:r>
          </w:p>
          <w:p w:rsidR="00955016" w:rsidRPr="00D95972" w:rsidRDefault="00955016" w:rsidP="00955016">
            <w:pPr>
              <w:rPr>
                <w:rFonts w:cs="Arial"/>
              </w:rPr>
            </w:pPr>
            <w:r w:rsidRPr="004A33FD">
              <w:rPr>
                <w:szCs w:val="16"/>
                <w:highlight w:val="green"/>
              </w:rPr>
              <w:t>100%</w:t>
            </w:r>
            <w:r w:rsidRPr="00D95972">
              <w:rPr>
                <w:rFonts w:eastAsia="Batang" w:cs="Arial"/>
                <w:color w:val="000000"/>
                <w:lang w:eastAsia="ko-KR"/>
              </w:rPr>
              <w:br/>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27" w:history="1">
              <w:r w:rsidR="005707B3">
                <w:rPr>
                  <w:rStyle w:val="Hyperlink"/>
                </w:rPr>
                <w:t>C1-202094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Introduce support for 5G SRVCC support indication when registering with EPS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3213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28" w:history="1">
              <w:r w:rsidR="005707B3">
                <w:rPr>
                  <w:rStyle w:val="Hyperlink"/>
                </w:rPr>
                <w:t>C1-202095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Introduce support for 5G SRVCC support indication when registering with EPS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3290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r>
              <w:rPr>
                <w:rFonts w:cs="Arial"/>
              </w:rPr>
              <w:t>Revision of C1-198012</w:t>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29" w:history="1">
              <w:r w:rsidR="005707B3">
                <w:rPr>
                  <w:rStyle w:val="Hyperlink"/>
                </w:rPr>
                <w:t>C1-202529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Initial Registration after 5G-SRVCC</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ZTE, China Unicom</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2115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r>
              <w:rPr>
                <w:rFonts w:cs="Arial"/>
              </w:rPr>
              <w:t>Revision of C1-202338</w:t>
            </w: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F365E1" w:rsidRDefault="00955016" w:rsidP="00955016"/>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F365E1" w:rsidRDefault="00955016" w:rsidP="00955016"/>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single" w:sz="4" w:space="0" w:color="auto"/>
              <w:left w:val="thinThickThinSmallGap" w:sz="24" w:space="0" w:color="auto"/>
              <w:bottom w:val="single" w:sz="4" w:space="0" w:color="auto"/>
            </w:tcBorders>
          </w:tcPr>
          <w:p w:rsidR="00955016" w:rsidRPr="00195064"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pPr>
              <w:rPr>
                <w:szCs w:val="16"/>
              </w:rPr>
            </w:pPr>
            <w:r w:rsidRPr="004F3D08">
              <w:rPr>
                <w:szCs w:val="16"/>
              </w:rPr>
              <w:t>CT aspects on 5GS Transfer of Policies for Background Data</w:t>
            </w:r>
          </w:p>
          <w:p w:rsidR="00955016" w:rsidRDefault="00955016" w:rsidP="00955016">
            <w:pPr>
              <w:rPr>
                <w:szCs w:val="16"/>
              </w:rPr>
            </w:pPr>
          </w:p>
          <w:p w:rsidR="00955016" w:rsidRPr="00D95972" w:rsidRDefault="00955016" w:rsidP="00955016">
            <w:pPr>
              <w:rPr>
                <w:rFonts w:cs="Arial"/>
              </w:rPr>
            </w:pPr>
            <w:r w:rsidRPr="004A33FD">
              <w:rPr>
                <w:szCs w:val="16"/>
                <w:highlight w:val="green"/>
              </w:rPr>
              <w:t>100%</w:t>
            </w:r>
            <w:r w:rsidRPr="00D95972">
              <w:rPr>
                <w:rFonts w:eastAsia="Batang" w:cs="Arial"/>
                <w:color w:val="000000"/>
                <w:lang w:eastAsia="ko-KR"/>
              </w:rPr>
              <w:br/>
            </w: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single" w:sz="4" w:space="0" w:color="auto"/>
              <w:left w:val="thinThickThinSmallGap" w:sz="24" w:space="0" w:color="auto"/>
              <w:bottom w:val="single" w:sz="4" w:space="0" w:color="auto"/>
            </w:tcBorders>
          </w:tcPr>
          <w:p w:rsidR="00955016" w:rsidRPr="00195064"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t>IAB-CT</w:t>
            </w:r>
            <w:r w:rsidRPr="002D454F">
              <w:t xml:space="preserve"> </w:t>
            </w:r>
            <w:r>
              <w:t>(CT4 lead)</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pPr>
              <w:rPr>
                <w:szCs w:val="16"/>
              </w:rPr>
            </w:pPr>
            <w:r>
              <w:t>CT aspects of support for integrated access and backhaul (IAB)</w:t>
            </w:r>
          </w:p>
          <w:p w:rsidR="00955016" w:rsidRDefault="00955016" w:rsidP="00955016">
            <w:pPr>
              <w:rPr>
                <w:szCs w:val="16"/>
              </w:rPr>
            </w:pPr>
          </w:p>
          <w:p w:rsidR="00955016" w:rsidRDefault="00955016" w:rsidP="00955016">
            <w:pPr>
              <w:rPr>
                <w:szCs w:val="16"/>
              </w:rPr>
            </w:pPr>
            <w:r w:rsidRPr="00591BAF">
              <w:rPr>
                <w:szCs w:val="16"/>
                <w:highlight w:val="green"/>
              </w:rPr>
              <w:t>CT1 no longer affected by this work item</w:t>
            </w:r>
          </w:p>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single" w:sz="4" w:space="0" w:color="auto"/>
              <w:left w:val="thinThickThinSmallGap" w:sz="24" w:space="0" w:color="auto"/>
              <w:bottom w:val="single" w:sz="4" w:space="0" w:color="auto"/>
            </w:tcBorders>
          </w:tcPr>
          <w:p w:rsidR="00955016" w:rsidRPr="00195064"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pPr>
              <w:rPr>
                <w:szCs w:val="16"/>
              </w:rPr>
            </w:pPr>
            <w:r w:rsidRPr="00B95267">
              <w:t xml:space="preserve">5GS Enhanced support of OTA mechanism for </w:t>
            </w:r>
            <w:r>
              <w:t xml:space="preserve">UICC </w:t>
            </w:r>
            <w:r w:rsidRPr="00B95267">
              <w:t>configuration parameter update</w:t>
            </w:r>
          </w:p>
          <w:p w:rsidR="00955016" w:rsidRDefault="00955016" w:rsidP="00955016">
            <w:pPr>
              <w:rPr>
                <w:szCs w:val="16"/>
              </w:rPr>
            </w:pPr>
          </w:p>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single" w:sz="4" w:space="0" w:color="auto"/>
              <w:left w:val="thinThickThinSmallGap" w:sz="24" w:space="0" w:color="auto"/>
              <w:bottom w:val="single" w:sz="4" w:space="0" w:color="auto"/>
            </w:tcBorders>
          </w:tcPr>
          <w:p w:rsidR="00955016" w:rsidRPr="00195064"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pPr>
              <w:rPr>
                <w:szCs w:val="16"/>
              </w:rPr>
            </w:pPr>
            <w:r>
              <w:t>CT aspects of CT Aspects of 5G URLLC</w:t>
            </w:r>
          </w:p>
          <w:p w:rsidR="00955016" w:rsidRDefault="00955016" w:rsidP="00955016">
            <w:pPr>
              <w:rPr>
                <w:szCs w:val="16"/>
              </w:rPr>
            </w:pPr>
          </w:p>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5707B3">
        <w:tc>
          <w:tcPr>
            <w:tcW w:w="976" w:type="dxa"/>
            <w:tcBorders>
              <w:top w:val="single" w:sz="4" w:space="0" w:color="auto"/>
              <w:left w:val="thinThickThinSmallGap" w:sz="24" w:space="0" w:color="auto"/>
              <w:bottom w:val="single" w:sz="4" w:space="0" w:color="auto"/>
            </w:tcBorders>
          </w:tcPr>
          <w:p w:rsidR="00955016" w:rsidRPr="00195064"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t>SEAL</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pPr>
              <w:rPr>
                <w:szCs w:val="16"/>
              </w:rPr>
            </w:pPr>
            <w:r>
              <w:t xml:space="preserve">CT aspects of </w:t>
            </w:r>
            <w:bookmarkStart w:id="6" w:name="_Hlk23769176"/>
            <w:r w:rsidRPr="00C43946">
              <w:t>Service Enabler Architecture Layer for Verticals</w:t>
            </w:r>
            <w:bookmarkEnd w:id="6"/>
          </w:p>
          <w:p w:rsidR="00955016" w:rsidRDefault="00955016" w:rsidP="00955016">
            <w:pPr>
              <w:rPr>
                <w:szCs w:val="16"/>
              </w:rPr>
            </w:pPr>
          </w:p>
          <w:p w:rsidR="00955016" w:rsidRDefault="00955016" w:rsidP="00955016">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955016" w:rsidRDefault="00955016" w:rsidP="00955016">
            <w:pPr>
              <w:rPr>
                <w:szCs w:val="16"/>
              </w:rPr>
            </w:pPr>
          </w:p>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30" w:history="1">
              <w:r w:rsidR="005707B3">
                <w:rPr>
                  <w:rStyle w:val="Hyperlink"/>
                </w:rPr>
                <w:t>C1-202137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Updates to User Authentication Client (SIM-C) procedure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0001 24.547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31" w:history="1">
              <w:r w:rsidR="005707B3">
                <w:rPr>
                  <w:rStyle w:val="Hyperlink"/>
                </w:rPr>
                <w:t>C1-202138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Updates to User Authentication Server (SIM-S)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0002 24.547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32" w:history="1">
              <w:r w:rsidR="005707B3">
                <w:rPr>
                  <w:rStyle w:val="Hyperlink"/>
                </w:rPr>
                <w:t>C1-202139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Updates to Token Exchange Client (SIM-C)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0003 24.547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33" w:history="1">
              <w:r w:rsidR="005707B3">
                <w:rPr>
                  <w:rStyle w:val="Hyperlink"/>
                </w:rPr>
                <w:t>C1-202140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Updates to Token Exchange Server (SIM-S)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0004 24.547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34" w:history="1">
              <w:r w:rsidR="005707B3">
                <w:rPr>
                  <w:rStyle w:val="Hyperlink"/>
                </w:rPr>
                <w:t>C1-202209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Latest reference version of draft TS 24.548</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draft </w:t>
            </w:r>
            <w:proofErr w:type="gramStart"/>
            <w:r>
              <w:rPr>
                <w:rFonts w:cs="Arial"/>
              </w:rPr>
              <w:t>TS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35" w:history="1">
              <w:r w:rsidR="00D0101F">
                <w:rPr>
                  <w:rStyle w:val="Hyperlink"/>
                </w:rPr>
                <w:t>C1-202210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Wrong implementation of agreed p-CR C1-200881</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36" w:history="1">
              <w:r w:rsidR="00D0101F">
                <w:rPr>
                  <w:rStyle w:val="Hyperlink"/>
                </w:rPr>
                <w:t>C1-202211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Wrong implementation of agreed p-CR C1-200882</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37" w:history="1">
              <w:r w:rsidR="005707B3">
                <w:rPr>
                  <w:rStyle w:val="Hyperlink"/>
                </w:rPr>
                <w:t>C1-202296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Updates to request for unicast resource at VAL service communication establishment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38" w:history="1">
              <w:r w:rsidR="005707B3">
                <w:rPr>
                  <w:rStyle w:val="Hyperlink"/>
                </w:rPr>
                <w:t>C1-202297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Updates to structure and data semantics for request for unicast resource at VAL service communication establishment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39" w:history="1">
              <w:r w:rsidR="005707B3">
                <w:rPr>
                  <w:rStyle w:val="Hyperlink"/>
                </w:rPr>
                <w:t>C1-202298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Request for modification of unicast resources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40" w:history="1">
              <w:r w:rsidR="005707B3">
                <w:rPr>
                  <w:rStyle w:val="Hyperlink"/>
                </w:rPr>
                <w:t>C1-202299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Structure and data semantics for request for modification of unicast resources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41" w:history="1">
              <w:r w:rsidR="005707B3">
                <w:rPr>
                  <w:rStyle w:val="Hyperlink"/>
                </w:rPr>
                <w:t>C1-202300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Network resource adaptation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42" w:history="1">
              <w:r w:rsidR="005707B3">
                <w:rPr>
                  <w:rStyle w:val="Hyperlink"/>
                </w:rPr>
                <w:t>C1-202301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Structure and data semantics for network resource adaptation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43" w:history="1">
              <w:r w:rsidR="005707B3">
                <w:rPr>
                  <w:rStyle w:val="Hyperlink"/>
                </w:rPr>
                <w:t>C1-202302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Structure and data semantics for MBMS bearer announcement over MBMS bearer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44" w:history="1">
              <w:r w:rsidR="005707B3">
                <w:rPr>
                  <w:rStyle w:val="Hyperlink"/>
                </w:rPr>
                <w:t>C1-202303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Updates to MBMS bearer quality detection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45" w:history="1">
              <w:r w:rsidR="005707B3">
                <w:rPr>
                  <w:rStyle w:val="Hyperlink"/>
                </w:rPr>
                <w:t>C1-202304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Structure and data semantics for MBMS bearer quality detection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46" w:history="1">
              <w:r w:rsidR="005707B3">
                <w:rPr>
                  <w:rStyle w:val="Hyperlink"/>
                </w:rPr>
                <w:t>C1-202305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Use of pre-established MBMS </w:t>
            </w:r>
            <w:proofErr w:type="gramStart"/>
            <w:r>
              <w:rPr>
                <w:rFonts w:cs="Arial"/>
              </w:rPr>
              <w:t>bearers</w:t>
            </w:r>
            <w:proofErr w:type="gramEnd"/>
            <w:r>
              <w:rPr>
                <w:rFonts w:cs="Arial"/>
              </w:rPr>
              <w:t xml:space="preserve">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47" w:history="1">
              <w:r w:rsidR="005707B3">
                <w:rPr>
                  <w:rStyle w:val="Hyperlink"/>
                </w:rPr>
                <w:t>C1-202306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Structure and data semantics for use of pre-established MBMS </w:t>
            </w:r>
            <w:proofErr w:type="gramStart"/>
            <w:r>
              <w:rPr>
                <w:rFonts w:cs="Arial"/>
              </w:rPr>
              <w:t>bearers</w:t>
            </w:r>
            <w:proofErr w:type="gramEnd"/>
            <w:r>
              <w:rPr>
                <w:rFonts w:cs="Arial"/>
              </w:rPr>
              <w:t xml:space="preserve">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48" w:history="1">
              <w:r w:rsidR="005707B3">
                <w:rPr>
                  <w:rStyle w:val="Hyperlink"/>
                </w:rPr>
                <w:t>C1-202307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Use of dynamic MBMS </w:t>
            </w:r>
            <w:proofErr w:type="gramStart"/>
            <w:r>
              <w:rPr>
                <w:rFonts w:cs="Arial"/>
              </w:rPr>
              <w:t>bearers</w:t>
            </w:r>
            <w:proofErr w:type="gramEnd"/>
            <w:r>
              <w:rPr>
                <w:rFonts w:cs="Arial"/>
              </w:rPr>
              <w:t xml:space="preserve">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49" w:history="1">
              <w:r w:rsidR="005707B3">
                <w:rPr>
                  <w:rStyle w:val="Hyperlink"/>
                </w:rPr>
                <w:t>C1-202308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Service continuity in MBMS scenarios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50" w:history="1">
              <w:r w:rsidR="005707B3">
                <w:rPr>
                  <w:rStyle w:val="Hyperlink"/>
                </w:rPr>
                <w:t>C1-202309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Structure and data semantics for service continuity in MBMS scenarios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51" w:history="1">
              <w:r w:rsidR="005707B3">
                <w:rPr>
                  <w:rStyle w:val="Hyperlink"/>
                </w:rPr>
                <w:t>C1-202310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MBMS suspension notification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52" w:history="1">
              <w:r w:rsidR="005707B3">
                <w:rPr>
                  <w:rStyle w:val="Hyperlink"/>
                </w:rPr>
                <w:t>C1-202311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Structure and data semantics for MBMS suspension notification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53" w:history="1">
              <w:r w:rsidR="005707B3">
                <w:rPr>
                  <w:rStyle w:val="Hyperlink"/>
                </w:rPr>
                <w:t>C1-202312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MBMS bearer event notification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54" w:history="1">
              <w:r w:rsidR="005707B3">
                <w:rPr>
                  <w:rStyle w:val="Hyperlink"/>
                </w:rPr>
                <w:t>C1-202313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Switching between MBMS bearer </w:t>
            </w:r>
            <w:proofErr w:type="spellStart"/>
            <w:r>
              <w:rPr>
                <w:rFonts w:cs="Arial"/>
              </w:rPr>
              <w:t>bearer</w:t>
            </w:r>
            <w:proofErr w:type="spellEnd"/>
            <w:r>
              <w:rPr>
                <w:rFonts w:cs="Arial"/>
              </w:rPr>
              <w:t xml:space="preserve"> and unicast bearer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55" w:history="1">
              <w:r w:rsidR="005707B3">
                <w:rPr>
                  <w:rStyle w:val="Hyperlink"/>
                </w:rPr>
                <w:t>C1-202314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Resolution of editor's note on application unique ID</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56" w:history="1">
              <w:r w:rsidR="005707B3">
                <w:rPr>
                  <w:rStyle w:val="Hyperlink"/>
                </w:rPr>
                <w:t>C1-202315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XML scheme declaration for SEAL network resource management</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57" w:history="1">
              <w:r w:rsidR="005707B3">
                <w:rPr>
                  <w:rStyle w:val="Hyperlink"/>
                </w:rPr>
                <w:t>C1-202319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IANA registration template of SEAL location management</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0001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58" w:history="1">
              <w:r w:rsidR="005707B3">
                <w:rPr>
                  <w:rStyle w:val="Hyperlink"/>
                </w:rPr>
                <w:t>C1-202320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Removal of editor’s note on MIME types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0002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59" w:history="1">
              <w:r w:rsidR="005707B3">
                <w:rPr>
                  <w:rStyle w:val="Hyperlink"/>
                </w:rPr>
                <w:t>C1-202321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Resolution of editor's note on application unique ID</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0003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60" w:history="1">
              <w:r w:rsidR="005707B3">
                <w:rPr>
                  <w:rStyle w:val="Hyperlink"/>
                </w:rPr>
                <w:t>C1-202322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Structure and data semantics for query list of users based on location procedure</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0004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61" w:history="1">
              <w:r w:rsidR="005707B3">
                <w:rPr>
                  <w:rStyle w:val="Hyperlink"/>
                </w:rPr>
                <w:t>C1-202323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XML scheme declaration for SEAL location management</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0005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62" w:history="1">
              <w:r w:rsidR="005707B3">
                <w:rPr>
                  <w:rStyle w:val="Hyperlink"/>
                </w:rPr>
                <w:t>C1-202440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Create SIP based subscription for SLM</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Samsung, Huawei, </w:t>
            </w:r>
            <w:proofErr w:type="spellStart"/>
            <w:r>
              <w:rPr>
                <w:rFonts w:cs="Arial"/>
              </w:rPr>
              <w:t>HiSilicon</w:t>
            </w:r>
            <w:proofErr w:type="spellEnd"/>
            <w:r>
              <w:rPr>
                <w:rFonts w:cs="Arial"/>
              </w:rPr>
              <w:t xml:space="preserve"> / Sapan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0006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63" w:history="1">
              <w:r w:rsidR="005707B3">
                <w:rPr>
                  <w:rStyle w:val="Hyperlink"/>
                </w:rPr>
                <w:t>C1-202441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Modify SIP based subscription for SLM</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0007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64" w:history="1">
              <w:r w:rsidR="005707B3">
                <w:rPr>
                  <w:rStyle w:val="Hyperlink"/>
                </w:rPr>
                <w:t>C1-202442</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Delete SIP based subscription for SLM</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0008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65" w:history="1">
              <w:r w:rsidR="005707B3">
                <w:rPr>
                  <w:rStyle w:val="Hyperlink"/>
                </w:rPr>
                <w:t>C1-202443</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Handling of abnormal cases for SIP based subscription in SLM</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0009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66" w:history="1">
              <w:r w:rsidR="005707B3">
                <w:rPr>
                  <w:rStyle w:val="Hyperlink"/>
                </w:rPr>
                <w:t>C1-202444</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Message Formats for location management subscription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0010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67" w:history="1">
              <w:r w:rsidR="005707B3">
                <w:rPr>
                  <w:rStyle w:val="Hyperlink"/>
                </w:rPr>
                <w:t>C1-202445</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Timers used in location management</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0011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68" w:history="1">
              <w:r w:rsidR="005707B3">
                <w:rPr>
                  <w:rStyle w:val="Hyperlink"/>
                </w:rPr>
                <w:t>C1-202446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Annex for registering ICSI and MIME for SLM</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0012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69" w:history="1">
              <w:r w:rsidR="005707B3">
                <w:rPr>
                  <w:rStyle w:val="Hyperlink"/>
                </w:rPr>
                <w:t>C1-202447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SIP based subscribe/notify procedures for SEAL group management</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0001 24.544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70" w:history="1">
              <w:r w:rsidR="005707B3">
                <w:rPr>
                  <w:rStyle w:val="Hyperlink"/>
                </w:rPr>
                <w:t>C1-202448</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Removal of Editor’s notes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0002 24.544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71" w:history="1">
              <w:r w:rsidR="005707B3">
                <w:rPr>
                  <w:rStyle w:val="Hyperlink"/>
                </w:rPr>
                <w:t>C1-202449</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Indication from SGM-S to SGM-C about group join required</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0003 24.544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72" w:history="1">
              <w:r w:rsidR="005707B3">
                <w:rPr>
                  <w:rStyle w:val="Hyperlink"/>
                </w:rPr>
                <w:t>C1-202450</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SIP based subscribe/notify procedures for configuration management</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 xml:space="preserve">CR 0001 </w:t>
            </w:r>
            <w:r>
              <w:rPr>
                <w:rFonts w:cs="Arial"/>
              </w:rPr>
              <w:lastRenderedPageBreak/>
              <w:t>24.546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473" w:history="1">
              <w:r w:rsidR="005707B3">
                <w:rPr>
                  <w:rStyle w:val="Hyperlink"/>
                </w:rPr>
                <w:t>C1-202451</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Removal of Editor’s notes.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0002 24.546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5707B3">
        <w:tc>
          <w:tcPr>
            <w:tcW w:w="976" w:type="dxa"/>
            <w:tcBorders>
              <w:top w:val="single" w:sz="4" w:space="0" w:color="auto"/>
              <w:left w:val="thinThickThinSmallGap" w:sz="24" w:space="0" w:color="auto"/>
              <w:bottom w:val="single" w:sz="4" w:space="0" w:color="auto"/>
            </w:tcBorders>
          </w:tcPr>
          <w:p w:rsidR="00955016" w:rsidRPr="00195064"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rsidRPr="00D95972">
              <w:rPr>
                <w:rFonts w:cs="Arial"/>
              </w:rPr>
              <w:t>Other Rel-16 non-IMS issues</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pPr>
              <w:rPr>
                <w:rFonts w:eastAsia="Batang" w:cs="Arial"/>
                <w:color w:val="000000"/>
                <w:lang w:eastAsia="ko-KR"/>
              </w:rPr>
            </w:pPr>
            <w:r w:rsidRPr="00D95972">
              <w:rPr>
                <w:rFonts w:eastAsia="Batang" w:cs="Arial"/>
                <w:color w:val="000000"/>
                <w:lang w:eastAsia="ko-KR"/>
              </w:rPr>
              <w:t>Other Rel-16 non-IMS topics</w:t>
            </w:r>
          </w:p>
          <w:p w:rsidR="00955016" w:rsidRDefault="00955016" w:rsidP="00955016">
            <w:pPr>
              <w:rPr>
                <w:rFonts w:eastAsia="Batang" w:cs="Arial"/>
                <w:color w:val="000000"/>
                <w:lang w:eastAsia="ko-KR"/>
              </w:rPr>
            </w:pPr>
          </w:p>
          <w:p w:rsidR="00955016" w:rsidRPr="00E32EA2" w:rsidRDefault="00955016" w:rsidP="00955016">
            <w:pPr>
              <w:rPr>
                <w:rFonts w:cs="Arial"/>
                <w:b/>
                <w:bCs/>
              </w:rPr>
            </w:pPr>
            <w:r w:rsidRPr="00E32EA2">
              <w:rPr>
                <w:rFonts w:eastAsia="Batang" w:cs="Arial"/>
                <w:b/>
                <w:bCs/>
                <w:color w:val="000000"/>
                <w:lang w:eastAsia="ko-KR"/>
              </w:rPr>
              <w:br/>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color w:val="000000"/>
              </w:rPr>
            </w:pPr>
            <w:hyperlink r:id="rId474" w:history="1">
              <w:r w:rsidR="005707B3">
                <w:rPr>
                  <w:rStyle w:val="Hyperlink"/>
                </w:rPr>
                <w:t>C1-202083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of certain erroneous Information Element Identifiers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00"/>
          </w:tcPr>
          <w:p w:rsidR="00955016" w:rsidRPr="00704AF1" w:rsidRDefault="00955016" w:rsidP="00955016">
            <w:pPr>
              <w:rPr>
                <w:rFonts w:cs="Arial"/>
              </w:rPr>
            </w:pPr>
            <w:r>
              <w:rPr>
                <w:rFonts w:cs="Arial"/>
              </w:rPr>
              <w:t>CR 2033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color w:val="000000"/>
                <w:sz w:val="22"/>
                <w:szCs w:val="22"/>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75" w:history="1">
              <w:r w:rsidR="005707B3">
                <w:rPr>
                  <w:rStyle w:val="Hyperlink"/>
                </w:rPr>
                <w:t>C1-202088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Clarification for the use of enhanced coverage in EPS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3339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76" w:history="1">
              <w:r w:rsidR="005707B3">
                <w:rPr>
                  <w:rStyle w:val="Hyperlink"/>
                </w:rPr>
                <w:t>C1-202127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Consistent usage of "tracking area updating procedure"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3341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77" w:history="1">
              <w:r w:rsidR="005707B3">
                <w:rPr>
                  <w:rStyle w:val="Hyperlink"/>
                </w:rPr>
                <w:t>C1-202148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SMS timer extension for the MS using CP </w:t>
            </w:r>
            <w:proofErr w:type="spellStart"/>
            <w:r>
              <w:rPr>
                <w:rFonts w:cs="Arial"/>
              </w:rPr>
              <w:t>CIoT</w:t>
            </w:r>
            <w:proofErr w:type="spellEnd"/>
            <w:r>
              <w:rPr>
                <w:rFonts w:cs="Arial"/>
              </w:rPr>
              <w:t xml:space="preserve"> 5GS optimization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NTT DOCOMO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0066 24.011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78" w:history="1">
              <w:r w:rsidR="005707B3">
                <w:rPr>
                  <w:rStyle w:val="Hyperlink"/>
                </w:rPr>
                <w:t>C1-202178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Emergency PDN connection established after WUS negotiation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vivo</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3345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79" w:history="1">
              <w:r w:rsidR="005707B3">
                <w:rPr>
                  <w:rStyle w:val="Hyperlink"/>
                </w:rPr>
                <w:t>C1-202217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RPDU transfer for 5GS using Control Plane </w:t>
            </w:r>
            <w:proofErr w:type="spellStart"/>
            <w:r>
              <w:rPr>
                <w:rFonts w:cs="Arial"/>
              </w:rPr>
              <w:t>CIoT</w:t>
            </w:r>
            <w:proofErr w:type="spellEnd"/>
            <w:r>
              <w:rPr>
                <w:rFonts w:cs="Arial"/>
              </w:rPr>
              <w:t xml:space="preserve"> Optimization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NTT DOCOMO INC.</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0067 24.011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80" w:history="1">
              <w:r w:rsidR="005707B3">
                <w:rPr>
                  <w:rStyle w:val="Hyperlink"/>
                </w:rPr>
                <w:t>C1-202263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TA change during Authentication procedure in EMM-CONNECTED mode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Apple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3347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81" w:history="1">
              <w:r w:rsidR="005707B3">
                <w:rPr>
                  <w:rStyle w:val="Hyperlink"/>
                </w:rPr>
                <w:t>C1-202264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TA change during Authentication procedure in 5GMM-CONNECTED mode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Apple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CR 2092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82" w:history="1">
              <w:r w:rsidR="005707B3">
                <w:rPr>
                  <w:rStyle w:val="Hyperlink"/>
                </w:rPr>
                <w:t>C1-202265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Considerations for AML over SMS in roaming scenarios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Apple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r>
              <w:rPr>
                <w:rFonts w:eastAsia="Batang" w:cs="Arial"/>
                <w:lang w:eastAsia="ko-KR"/>
              </w:rPr>
              <w:t>Revision of C1-200606</w:t>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83" w:history="1">
              <w:r w:rsidR="005707B3">
                <w:rPr>
                  <w:rStyle w:val="Hyperlink"/>
                </w:rPr>
                <w:t>C1-202267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Add handling for parameter set to “value is not used” in EPS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3348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84" w:history="1">
              <w:r w:rsidR="005707B3">
                <w:rPr>
                  <w:rStyle w:val="Hyperlink"/>
                </w:rPr>
                <w:t>C1-202269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Allow lower layer to change RRC establishment cause during voice EPS fallback</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Qualcomm Incorporated, Ericsson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3316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r>
              <w:rPr>
                <w:rFonts w:eastAsia="Batang" w:cs="Arial"/>
                <w:lang w:eastAsia="ko-KR"/>
              </w:rPr>
              <w:t>Revision of C1ah-200048</w:t>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85" w:history="1">
              <w:r w:rsidR="005707B3">
                <w:rPr>
                  <w:rStyle w:val="Hyperlink"/>
                </w:rPr>
                <w:t>C1-202273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Remove invalid cases in error handling for TFT operation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3214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86" w:history="1">
              <w:r w:rsidR="005707B3">
                <w:rPr>
                  <w:rStyle w:val="Hyperlink"/>
                </w:rPr>
                <w:t>C1-202274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Remove invalid cases in error handling for TFT operation in EPS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3350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87" w:history="1">
              <w:r w:rsidR="005707B3">
                <w:rPr>
                  <w:rStyle w:val="Hyperlink"/>
                </w:rPr>
                <w:t>C1-202334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Clarification on the UE behaviour when receiving T3448</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ZTE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3351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88" w:history="1">
              <w:r w:rsidR="005707B3">
                <w:rPr>
                  <w:rStyle w:val="Hyperlink"/>
                </w:rPr>
                <w:t>C1-202421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Definition of current PLMN and serving PLMN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3354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89" w:history="1">
              <w:r w:rsidR="00D0101F">
                <w:rPr>
                  <w:rStyle w:val="Hyperlink"/>
                </w:rPr>
                <w:t>C1-202466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WUS assistance for emergency</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3355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90" w:history="1">
              <w:r w:rsidR="00D0101F">
                <w:rPr>
                  <w:rStyle w:val="Hyperlink"/>
                </w:rPr>
                <w:t>C1-202467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WUS assistance for TAU</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3356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91" w:history="1">
              <w:r w:rsidR="00D0101F">
                <w:rPr>
                  <w:rStyle w:val="Hyperlink"/>
                </w:rPr>
                <w:t>C1-202468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Retry restriction for NB-IoT UEs due to out of tariff package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3357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92" w:history="1">
              <w:r w:rsidR="00D0101F">
                <w:rPr>
                  <w:rStyle w:val="Hyperlink"/>
                </w:rPr>
                <w:t>C1-202484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on retry restriction for ESM#66</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3363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93" w:history="1">
              <w:r w:rsidR="00D0101F">
                <w:rPr>
                  <w:rStyle w:val="Hyperlink"/>
                </w:rPr>
                <w:t>C1-202539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New AT command for linking packet filters +CGLNKPF</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0687 27.007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94" w:history="1">
              <w:r w:rsidR="00D0101F">
                <w:rPr>
                  <w:rStyle w:val="Hyperlink"/>
                </w:rPr>
                <w:t>C1-202540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New AT command for deleting packet filters +CGDELPF</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0688 27.007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95" w:history="1">
              <w:r w:rsidR="00D0101F">
                <w:rPr>
                  <w:rStyle w:val="Hyperlink"/>
                </w:rPr>
                <w:t>C1-202502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NAS Message Container 2 for LPP/LCS messages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MediaTek Inc., Qualcomm Incorporated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3308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r>
              <w:rPr>
                <w:rFonts w:eastAsia="Batang" w:cs="Arial"/>
                <w:lang w:eastAsia="ko-KR"/>
              </w:rPr>
              <w:t>Revision of C1-198902</w:t>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96" w:history="1">
              <w:r w:rsidR="00D0101F">
                <w:rPr>
                  <w:rStyle w:val="Hyperlink"/>
                </w:rPr>
                <w:t>C1-202511</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Reset of PLMN-specific attempt counter</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3364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97" w:history="1">
              <w:r w:rsidR="00D0101F">
                <w:rPr>
                  <w:rStyle w:val="Hyperlink"/>
                </w:rPr>
                <w:t>C1-202512</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to Handling of T3321 timer</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3217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98" w:history="1">
              <w:r w:rsidR="00D0101F">
                <w:rPr>
                  <w:rStyle w:val="Hyperlink"/>
                </w:rPr>
                <w:t>C1-202513</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to Handling of T3421 timer</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3365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eastAsia="Batang" w:cs="Arial"/>
                <w:lang w:eastAsia="ko-KR"/>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499" w:history="1">
              <w:r w:rsidR="00D0101F">
                <w:rPr>
                  <w:rStyle w:val="Hyperlink"/>
                </w:rPr>
                <w:t>C1-202520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Correction to handling of T3447 timer</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3370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Pr="00D95972" w:rsidRDefault="00955016" w:rsidP="00955016">
            <w:pPr>
              <w:rPr>
                <w:rFonts w:eastAsia="Batang" w:cs="Arial"/>
                <w:lang w:eastAsia="ko-KR"/>
              </w:rPr>
            </w:pPr>
          </w:p>
        </w:tc>
      </w:tr>
      <w:tr w:rsidR="00320476" w:rsidRPr="00D95972" w:rsidTr="008419FC">
        <w:tc>
          <w:tcPr>
            <w:tcW w:w="976" w:type="dxa"/>
            <w:tcBorders>
              <w:top w:val="nil"/>
              <w:left w:val="thinThickThinSmallGap" w:sz="24" w:space="0" w:color="auto"/>
              <w:bottom w:val="nil"/>
            </w:tcBorders>
            <w:shd w:val="clear" w:color="auto" w:fill="auto"/>
          </w:tcPr>
          <w:p w:rsidR="00320476" w:rsidRPr="00D95972" w:rsidRDefault="00320476" w:rsidP="00955016">
            <w:pPr>
              <w:rPr>
                <w:rFonts w:cs="Arial"/>
              </w:rPr>
            </w:pPr>
            <w:bookmarkStart w:id="7" w:name="_GoBack"/>
            <w:bookmarkEnd w:id="7"/>
          </w:p>
        </w:tc>
        <w:tc>
          <w:tcPr>
            <w:tcW w:w="1315" w:type="dxa"/>
            <w:gridSpan w:val="2"/>
            <w:tcBorders>
              <w:top w:val="nil"/>
              <w:bottom w:val="nil"/>
            </w:tcBorders>
            <w:shd w:val="clear" w:color="auto" w:fill="auto"/>
          </w:tcPr>
          <w:p w:rsidR="00320476" w:rsidRPr="00D95972" w:rsidRDefault="00320476" w:rsidP="00955016">
            <w:pPr>
              <w:rPr>
                <w:rFonts w:cs="Arial"/>
              </w:rPr>
            </w:pPr>
          </w:p>
        </w:tc>
        <w:tc>
          <w:tcPr>
            <w:tcW w:w="1088" w:type="dxa"/>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4190" w:type="dxa"/>
            <w:gridSpan w:val="3"/>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1766" w:type="dxa"/>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827" w:type="dxa"/>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20476" w:rsidRPr="00D95972" w:rsidRDefault="00320476" w:rsidP="00955016">
            <w:pPr>
              <w:rPr>
                <w:rFonts w:eastAsia="Batang" w:cs="Arial"/>
                <w:lang w:eastAsia="ko-KR"/>
              </w:rPr>
            </w:pPr>
          </w:p>
        </w:tc>
      </w:tr>
      <w:tr w:rsidR="00320476" w:rsidRPr="00D95972" w:rsidTr="008419FC">
        <w:tc>
          <w:tcPr>
            <w:tcW w:w="976" w:type="dxa"/>
            <w:tcBorders>
              <w:top w:val="nil"/>
              <w:left w:val="thinThickThinSmallGap" w:sz="24" w:space="0" w:color="auto"/>
              <w:bottom w:val="nil"/>
            </w:tcBorders>
            <w:shd w:val="clear" w:color="auto" w:fill="auto"/>
          </w:tcPr>
          <w:p w:rsidR="00320476" w:rsidRPr="00D95972" w:rsidRDefault="00320476" w:rsidP="00955016">
            <w:pPr>
              <w:rPr>
                <w:rFonts w:cs="Arial"/>
              </w:rPr>
            </w:pPr>
          </w:p>
        </w:tc>
        <w:tc>
          <w:tcPr>
            <w:tcW w:w="1315" w:type="dxa"/>
            <w:gridSpan w:val="2"/>
            <w:tcBorders>
              <w:top w:val="nil"/>
              <w:bottom w:val="nil"/>
            </w:tcBorders>
            <w:shd w:val="clear" w:color="auto" w:fill="auto"/>
          </w:tcPr>
          <w:p w:rsidR="00320476" w:rsidRPr="00D95972" w:rsidRDefault="00320476" w:rsidP="00955016">
            <w:pPr>
              <w:rPr>
                <w:rFonts w:cs="Arial"/>
              </w:rPr>
            </w:pPr>
          </w:p>
        </w:tc>
        <w:tc>
          <w:tcPr>
            <w:tcW w:w="1088" w:type="dxa"/>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4190" w:type="dxa"/>
            <w:gridSpan w:val="3"/>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1766" w:type="dxa"/>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827" w:type="dxa"/>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20476" w:rsidRPr="00D95972" w:rsidRDefault="00320476" w:rsidP="00955016">
            <w:pPr>
              <w:rPr>
                <w:rFonts w:eastAsia="Batang" w:cs="Arial"/>
                <w:lang w:eastAsia="ko-KR"/>
              </w:rPr>
            </w:pPr>
          </w:p>
        </w:tc>
      </w:tr>
      <w:tr w:rsidR="00320476" w:rsidRPr="00D95972" w:rsidTr="008419FC">
        <w:tc>
          <w:tcPr>
            <w:tcW w:w="976" w:type="dxa"/>
            <w:tcBorders>
              <w:top w:val="nil"/>
              <w:left w:val="thinThickThinSmallGap" w:sz="24" w:space="0" w:color="auto"/>
              <w:bottom w:val="nil"/>
            </w:tcBorders>
            <w:shd w:val="clear" w:color="auto" w:fill="auto"/>
          </w:tcPr>
          <w:p w:rsidR="00320476" w:rsidRPr="00D95972" w:rsidRDefault="00320476" w:rsidP="00955016">
            <w:pPr>
              <w:rPr>
                <w:rFonts w:cs="Arial"/>
              </w:rPr>
            </w:pPr>
          </w:p>
        </w:tc>
        <w:tc>
          <w:tcPr>
            <w:tcW w:w="1315" w:type="dxa"/>
            <w:gridSpan w:val="2"/>
            <w:tcBorders>
              <w:top w:val="nil"/>
              <w:bottom w:val="nil"/>
            </w:tcBorders>
            <w:shd w:val="clear" w:color="auto" w:fill="auto"/>
          </w:tcPr>
          <w:p w:rsidR="00320476" w:rsidRPr="00D95972" w:rsidRDefault="00320476" w:rsidP="00955016">
            <w:pPr>
              <w:rPr>
                <w:rFonts w:cs="Arial"/>
              </w:rPr>
            </w:pPr>
          </w:p>
        </w:tc>
        <w:tc>
          <w:tcPr>
            <w:tcW w:w="1088" w:type="dxa"/>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4190" w:type="dxa"/>
            <w:gridSpan w:val="3"/>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1766" w:type="dxa"/>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827" w:type="dxa"/>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20476" w:rsidRPr="00D95972" w:rsidRDefault="00320476" w:rsidP="00955016">
            <w:pPr>
              <w:rPr>
                <w:rFonts w:eastAsia="Batang" w:cs="Arial"/>
                <w:lang w:eastAsia="ko-KR"/>
              </w:rPr>
            </w:pPr>
          </w:p>
        </w:tc>
      </w:tr>
      <w:tr w:rsidR="00320476" w:rsidRPr="00D95972" w:rsidTr="008419FC">
        <w:tc>
          <w:tcPr>
            <w:tcW w:w="976" w:type="dxa"/>
            <w:tcBorders>
              <w:top w:val="nil"/>
              <w:left w:val="thinThickThinSmallGap" w:sz="24" w:space="0" w:color="auto"/>
              <w:bottom w:val="nil"/>
            </w:tcBorders>
            <w:shd w:val="clear" w:color="auto" w:fill="auto"/>
          </w:tcPr>
          <w:p w:rsidR="00320476" w:rsidRPr="00D95972" w:rsidRDefault="00320476" w:rsidP="00955016">
            <w:pPr>
              <w:rPr>
                <w:rFonts w:cs="Arial"/>
              </w:rPr>
            </w:pPr>
          </w:p>
        </w:tc>
        <w:tc>
          <w:tcPr>
            <w:tcW w:w="1315" w:type="dxa"/>
            <w:gridSpan w:val="2"/>
            <w:tcBorders>
              <w:top w:val="nil"/>
              <w:bottom w:val="nil"/>
            </w:tcBorders>
            <w:shd w:val="clear" w:color="auto" w:fill="auto"/>
          </w:tcPr>
          <w:p w:rsidR="00320476" w:rsidRPr="00D95972" w:rsidRDefault="00320476" w:rsidP="00955016">
            <w:pPr>
              <w:rPr>
                <w:rFonts w:cs="Arial"/>
              </w:rPr>
            </w:pPr>
          </w:p>
        </w:tc>
        <w:tc>
          <w:tcPr>
            <w:tcW w:w="1088" w:type="dxa"/>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4190" w:type="dxa"/>
            <w:gridSpan w:val="3"/>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1766" w:type="dxa"/>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827" w:type="dxa"/>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20476" w:rsidRPr="00D95972" w:rsidRDefault="00320476" w:rsidP="00955016">
            <w:pPr>
              <w:rPr>
                <w:rFonts w:eastAsia="Batang" w:cs="Arial"/>
                <w:lang w:eastAsia="ko-KR"/>
              </w:rPr>
            </w:pPr>
          </w:p>
        </w:tc>
      </w:tr>
      <w:tr w:rsidR="00320476" w:rsidRPr="00D95972" w:rsidTr="008419FC">
        <w:tc>
          <w:tcPr>
            <w:tcW w:w="976" w:type="dxa"/>
            <w:tcBorders>
              <w:top w:val="nil"/>
              <w:left w:val="thinThickThinSmallGap" w:sz="24" w:space="0" w:color="auto"/>
              <w:bottom w:val="nil"/>
            </w:tcBorders>
            <w:shd w:val="clear" w:color="auto" w:fill="auto"/>
          </w:tcPr>
          <w:p w:rsidR="00320476" w:rsidRPr="00D95972" w:rsidRDefault="00320476" w:rsidP="00955016">
            <w:pPr>
              <w:rPr>
                <w:rFonts w:cs="Arial"/>
              </w:rPr>
            </w:pPr>
          </w:p>
        </w:tc>
        <w:tc>
          <w:tcPr>
            <w:tcW w:w="1315" w:type="dxa"/>
            <w:gridSpan w:val="2"/>
            <w:tcBorders>
              <w:top w:val="nil"/>
              <w:bottom w:val="nil"/>
            </w:tcBorders>
            <w:shd w:val="clear" w:color="auto" w:fill="auto"/>
          </w:tcPr>
          <w:p w:rsidR="00320476" w:rsidRPr="00D95972" w:rsidRDefault="00320476" w:rsidP="00955016">
            <w:pPr>
              <w:rPr>
                <w:rFonts w:cs="Arial"/>
              </w:rPr>
            </w:pPr>
          </w:p>
        </w:tc>
        <w:tc>
          <w:tcPr>
            <w:tcW w:w="1088" w:type="dxa"/>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4190" w:type="dxa"/>
            <w:gridSpan w:val="3"/>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1766" w:type="dxa"/>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827" w:type="dxa"/>
            <w:tcBorders>
              <w:top w:val="single" w:sz="4" w:space="0" w:color="auto"/>
              <w:bottom w:val="single" w:sz="4" w:space="0" w:color="auto"/>
            </w:tcBorders>
            <w:shd w:val="clear" w:color="auto" w:fill="auto"/>
          </w:tcPr>
          <w:p w:rsidR="00320476" w:rsidRPr="00D95972" w:rsidRDefault="0032047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20476" w:rsidRPr="00D95972" w:rsidRDefault="00320476" w:rsidP="00955016">
            <w:pPr>
              <w:rPr>
                <w:rFonts w:eastAsia="Batang" w:cs="Arial"/>
                <w:lang w:eastAsia="ko-KR"/>
              </w:rPr>
            </w:pPr>
          </w:p>
        </w:tc>
      </w:tr>
      <w:tr w:rsidR="00955016" w:rsidRPr="00D95972" w:rsidTr="008419FC">
        <w:tc>
          <w:tcPr>
            <w:tcW w:w="976" w:type="dxa"/>
            <w:tcBorders>
              <w:top w:val="single" w:sz="4" w:space="0" w:color="auto"/>
              <w:left w:val="thinThickThinSmallGap" w:sz="24" w:space="0" w:color="auto"/>
              <w:bottom w:val="single" w:sz="4" w:space="0" w:color="auto"/>
            </w:tcBorders>
            <w:shd w:val="clear" w:color="auto" w:fill="auto"/>
          </w:tcPr>
          <w:p w:rsidR="00955016" w:rsidRPr="00D95972" w:rsidRDefault="00955016" w:rsidP="00955016">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955016" w:rsidRPr="00D95972" w:rsidRDefault="00955016" w:rsidP="00955016">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auto"/>
          </w:tcPr>
          <w:p w:rsidR="00955016" w:rsidRPr="00D95972" w:rsidRDefault="00955016" w:rsidP="0095501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Pr="00D95972" w:rsidRDefault="00955016" w:rsidP="00955016">
            <w:pPr>
              <w:rPr>
                <w:rFonts w:eastAsia="Batang" w:cs="Arial"/>
                <w:lang w:eastAsia="ko-KR"/>
              </w:rPr>
            </w:pPr>
          </w:p>
        </w:tc>
      </w:tr>
      <w:tr w:rsidR="00955016" w:rsidRPr="00D95972" w:rsidTr="00D0101F">
        <w:tc>
          <w:tcPr>
            <w:tcW w:w="976" w:type="dxa"/>
            <w:tcBorders>
              <w:top w:val="single" w:sz="4" w:space="0" w:color="auto"/>
              <w:left w:val="thinThickThinSmallGap" w:sz="24" w:space="0" w:color="auto"/>
              <w:bottom w:val="single" w:sz="4" w:space="0" w:color="auto"/>
            </w:tcBorders>
            <w:shd w:val="clear" w:color="auto" w:fill="auto"/>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955016" w:rsidRPr="00D95972" w:rsidRDefault="00955016" w:rsidP="00955016">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color w:val="FF0000"/>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eastAsia="Calibri" w:cs="Arial"/>
                <w:color w:val="000000"/>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color w:val="000000"/>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color w:val="000000"/>
              </w:rPr>
            </w:pPr>
            <w:r w:rsidRPr="00D95972">
              <w:rPr>
                <w:rFonts w:cs="Arial"/>
                <w:color w:val="000000"/>
              </w:rPr>
              <w:t>Mission Critical Communication Interworking with Land Mobile Radio Systems</w:t>
            </w:r>
          </w:p>
          <w:p w:rsidR="00955016" w:rsidRPr="00D95972" w:rsidRDefault="00955016" w:rsidP="00955016">
            <w:pPr>
              <w:rPr>
                <w:rFonts w:cs="Arial"/>
                <w:color w:val="000000"/>
              </w:rPr>
            </w:pPr>
          </w:p>
          <w:p w:rsidR="00955016" w:rsidRDefault="00955016" w:rsidP="00955016">
            <w:pPr>
              <w:rPr>
                <w:szCs w:val="16"/>
              </w:rPr>
            </w:pPr>
          </w:p>
          <w:p w:rsidR="00955016" w:rsidRDefault="00955016" w:rsidP="00955016">
            <w:pPr>
              <w:rPr>
                <w:rFonts w:eastAsia="Batang" w:cs="Arial"/>
                <w:color w:val="FF0000"/>
                <w:highlight w:val="yellow"/>
                <w:lang w:val="en-US" w:eastAsia="ko-KR"/>
              </w:rPr>
            </w:pPr>
            <w:r w:rsidRPr="004A33FD">
              <w:rPr>
                <w:szCs w:val="16"/>
                <w:highlight w:val="green"/>
              </w:rPr>
              <w:lastRenderedPageBreak/>
              <w:t>100%</w:t>
            </w:r>
            <w:r w:rsidRPr="00D95972">
              <w:rPr>
                <w:rFonts w:eastAsia="Batang" w:cs="Arial"/>
                <w:color w:val="000000"/>
                <w:lang w:eastAsia="ko-KR"/>
              </w:rPr>
              <w:br/>
            </w:r>
          </w:p>
          <w:p w:rsidR="00955016" w:rsidRDefault="00955016" w:rsidP="00955016">
            <w:pPr>
              <w:rPr>
                <w:rFonts w:eastAsia="Batang" w:cs="Arial"/>
                <w:color w:val="FF0000"/>
                <w:highlight w:val="yellow"/>
                <w:lang w:val="en-US" w:eastAsia="ko-KR"/>
              </w:rPr>
            </w:pPr>
          </w:p>
          <w:p w:rsidR="00955016" w:rsidRPr="000D3E40" w:rsidRDefault="00955016" w:rsidP="00955016">
            <w:pPr>
              <w:rPr>
                <w:rFonts w:cs="Arial"/>
                <w:color w:val="000000"/>
              </w:rPr>
            </w:pPr>
          </w:p>
        </w:tc>
      </w:tr>
      <w:tr w:rsidR="00955016" w:rsidRPr="00D95972" w:rsidTr="00D0101F">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pPr>
              <w:rPr>
                <w:rFonts w:cs="Arial"/>
                <w:color w:val="000000"/>
              </w:rPr>
            </w:pPr>
            <w:hyperlink r:id="rId500" w:history="1">
              <w:r w:rsidR="00D0101F">
                <w:rPr>
                  <w:rStyle w:val="Hyperlink"/>
                </w:rPr>
                <w:t>C1-202286</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Editorial corrections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proofErr w:type="spellStart"/>
            <w:r>
              <w:rPr>
                <w:rFonts w:cs="Arial"/>
              </w:rPr>
              <w:t>Sepura</w:t>
            </w:r>
            <w:proofErr w:type="spellEnd"/>
            <w:r>
              <w:rPr>
                <w:rFonts w:cs="Arial"/>
              </w:rPr>
              <w:t xml:space="preserve"> Ltd, Hytera Communications Corp</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0001 29.582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5707B3">
        <w:tc>
          <w:tcPr>
            <w:tcW w:w="976" w:type="dxa"/>
            <w:tcBorders>
              <w:top w:val="single" w:sz="4" w:space="0" w:color="auto"/>
              <w:left w:val="thinThickThinSmallGap" w:sz="24" w:space="0" w:color="auto"/>
              <w:bottom w:val="single" w:sz="4" w:space="0" w:color="auto"/>
            </w:tcBorders>
            <w:shd w:val="clear" w:color="auto" w:fill="auto"/>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955016" w:rsidRPr="00D95972" w:rsidRDefault="00955016" w:rsidP="00955016">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auto"/>
          </w:tcPr>
          <w:p w:rsidR="00955016" w:rsidRPr="00D95972" w:rsidRDefault="00955016" w:rsidP="0095501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Default="00955016" w:rsidP="00955016">
            <w:pPr>
              <w:rPr>
                <w:rFonts w:cs="Arial"/>
                <w:color w:val="000000"/>
              </w:rPr>
            </w:pPr>
            <w:bookmarkStart w:id="8" w:name="OLE_LINK1"/>
            <w:bookmarkStart w:id="9" w:name="OLE_LINK2"/>
            <w:r w:rsidRPr="00D95972">
              <w:rPr>
                <w:rFonts w:cs="Arial"/>
              </w:rPr>
              <w:t xml:space="preserve">Protocol enhancements for </w:t>
            </w:r>
            <w:r w:rsidRPr="00D95972">
              <w:rPr>
                <w:rFonts w:eastAsia="MS Mincho" w:cs="Arial"/>
              </w:rPr>
              <w:t xml:space="preserve">Mission Critical </w:t>
            </w:r>
            <w:bookmarkEnd w:id="8"/>
            <w:bookmarkEnd w:id="9"/>
            <w:r w:rsidRPr="00D95972">
              <w:rPr>
                <w:rFonts w:eastAsia="MS Mincho" w:cs="Arial"/>
              </w:rPr>
              <w:t>Services</w:t>
            </w:r>
            <w:r w:rsidRPr="00D95972">
              <w:rPr>
                <w:rFonts w:cs="Arial"/>
                <w:color w:val="000000"/>
              </w:rPr>
              <w:t xml:space="preserve"> for Rel-1</w:t>
            </w:r>
            <w:r>
              <w:rPr>
                <w:rFonts w:cs="Arial"/>
                <w:color w:val="000000"/>
              </w:rPr>
              <w:t>6</w:t>
            </w:r>
          </w:p>
          <w:p w:rsidR="00955016" w:rsidRDefault="00955016" w:rsidP="00955016">
            <w:pPr>
              <w:rPr>
                <w:rFonts w:cs="Arial"/>
                <w:color w:val="000000"/>
              </w:rPr>
            </w:pPr>
          </w:p>
          <w:p w:rsidR="00955016" w:rsidRDefault="00955016" w:rsidP="00955016">
            <w:pPr>
              <w:rPr>
                <w:rFonts w:eastAsia="MS Mincho" w:cs="Arial"/>
              </w:rPr>
            </w:pPr>
            <w:r w:rsidRPr="004A33FD">
              <w:rPr>
                <w:szCs w:val="16"/>
                <w:highlight w:val="green"/>
              </w:rPr>
              <w:t>100%</w:t>
            </w:r>
            <w:r w:rsidRPr="00D95972">
              <w:rPr>
                <w:rFonts w:eastAsia="Batang" w:cs="Arial"/>
                <w:color w:val="000000"/>
                <w:lang w:eastAsia="ko-KR"/>
              </w:rPr>
              <w:br/>
            </w:r>
          </w:p>
          <w:p w:rsidR="00955016" w:rsidRPr="00D95972" w:rsidRDefault="00955016" w:rsidP="00955016">
            <w:pPr>
              <w:rPr>
                <w:rFonts w:eastAsia="Batang" w:cs="Arial"/>
                <w:lang w:eastAsia="ko-KR"/>
              </w:rPr>
            </w:pPr>
          </w:p>
        </w:tc>
      </w:tr>
      <w:tr w:rsidR="00955016" w:rsidRPr="000412A1"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501" w:history="1">
              <w:r w:rsidR="005707B3">
                <w:rPr>
                  <w:rStyle w:val="Hyperlink"/>
                </w:rPr>
                <w:t>C1-202220</w:t>
              </w:r>
            </w:hyperlink>
          </w:p>
        </w:tc>
        <w:tc>
          <w:tcPr>
            <w:tcW w:w="4190" w:type="dxa"/>
            <w:gridSpan w:val="3"/>
            <w:tcBorders>
              <w:top w:val="single" w:sz="4" w:space="0" w:color="auto"/>
              <w:bottom w:val="single" w:sz="4" w:space="0" w:color="auto"/>
            </w:tcBorders>
            <w:shd w:val="clear" w:color="auto" w:fill="FFFF00"/>
          </w:tcPr>
          <w:p w:rsidR="00955016" w:rsidRPr="007114A4" w:rsidRDefault="00955016" w:rsidP="00955016">
            <w:pPr>
              <w:rPr>
                <w:rFonts w:cs="Arial"/>
              </w:rPr>
            </w:pPr>
            <w:r>
              <w:rPr>
                <w:rFonts w:cs="Arial"/>
              </w:rPr>
              <w:t>Check regroup ID</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FirstNet / Mike</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0553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eastAsia="ko-KR"/>
              </w:rPr>
            </w:pPr>
          </w:p>
        </w:tc>
      </w:tr>
      <w:tr w:rsidR="00955016" w:rsidRPr="000412A1"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502" w:history="1">
              <w:r w:rsidR="005707B3">
                <w:rPr>
                  <w:rStyle w:val="Hyperlink"/>
                </w:rPr>
                <w:t>C1-202221</w:t>
              </w:r>
            </w:hyperlink>
          </w:p>
        </w:tc>
        <w:tc>
          <w:tcPr>
            <w:tcW w:w="4190" w:type="dxa"/>
            <w:gridSpan w:val="3"/>
            <w:tcBorders>
              <w:top w:val="single" w:sz="4" w:space="0" w:color="auto"/>
              <w:bottom w:val="single" w:sz="4" w:space="0" w:color="auto"/>
            </w:tcBorders>
            <w:shd w:val="clear" w:color="auto" w:fill="FFFF00"/>
          </w:tcPr>
          <w:p w:rsidR="00955016" w:rsidRPr="007114A4" w:rsidRDefault="00955016" w:rsidP="00955016">
            <w:pPr>
              <w:rPr>
                <w:rFonts w:cs="Arial"/>
              </w:rPr>
            </w:pPr>
            <w:r>
              <w:rPr>
                <w:rFonts w:cs="Arial"/>
              </w:rPr>
              <w:t>Clarification of 11.1.6.2.1.2</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FirstNet / Mike</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0554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eastAsia="ko-KR"/>
              </w:rPr>
            </w:pPr>
          </w:p>
        </w:tc>
      </w:tr>
      <w:tr w:rsidR="00955016" w:rsidRPr="000412A1"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503" w:history="1">
              <w:r w:rsidR="005707B3">
                <w:rPr>
                  <w:rStyle w:val="Hyperlink"/>
                </w:rPr>
                <w:t>C1-202222</w:t>
              </w:r>
            </w:hyperlink>
          </w:p>
        </w:tc>
        <w:tc>
          <w:tcPr>
            <w:tcW w:w="4190" w:type="dxa"/>
            <w:gridSpan w:val="3"/>
            <w:tcBorders>
              <w:top w:val="single" w:sz="4" w:space="0" w:color="auto"/>
              <w:bottom w:val="single" w:sz="4" w:space="0" w:color="auto"/>
            </w:tcBorders>
            <w:shd w:val="clear" w:color="auto" w:fill="FFFF00"/>
          </w:tcPr>
          <w:p w:rsidR="00955016" w:rsidRPr="007114A4" w:rsidRDefault="00955016" w:rsidP="00955016">
            <w:pPr>
              <w:rPr>
                <w:rFonts w:cs="Arial"/>
              </w:rPr>
            </w:pPr>
            <w:r>
              <w:rPr>
                <w:rFonts w:cs="Arial"/>
              </w:rPr>
              <w:t>Update affiliation definition to support preconfigured regroups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FirstNet / Mike</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0555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eastAsia="ko-KR"/>
              </w:rPr>
            </w:pPr>
          </w:p>
        </w:tc>
      </w:tr>
      <w:tr w:rsidR="00955016" w:rsidRPr="000412A1"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504" w:history="1">
              <w:r w:rsidR="005707B3">
                <w:rPr>
                  <w:rStyle w:val="Hyperlink"/>
                </w:rPr>
                <w:t>C1-202223</w:t>
              </w:r>
            </w:hyperlink>
          </w:p>
        </w:tc>
        <w:tc>
          <w:tcPr>
            <w:tcW w:w="4190" w:type="dxa"/>
            <w:gridSpan w:val="3"/>
            <w:tcBorders>
              <w:top w:val="single" w:sz="4" w:space="0" w:color="auto"/>
              <w:bottom w:val="single" w:sz="4" w:space="0" w:color="auto"/>
            </w:tcBorders>
            <w:shd w:val="clear" w:color="auto" w:fill="FFFF00"/>
          </w:tcPr>
          <w:p w:rsidR="00955016" w:rsidRPr="007114A4" w:rsidRDefault="00955016" w:rsidP="00955016">
            <w:pPr>
              <w:rPr>
                <w:rFonts w:cs="Arial"/>
              </w:rPr>
            </w:pPr>
            <w:r>
              <w:rPr>
                <w:rFonts w:cs="Arial"/>
              </w:rPr>
              <w:t>Floor Request to Regrouped Group</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FirstNet / Mike</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0229 24.380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eastAsia="ko-KR"/>
              </w:rPr>
            </w:pPr>
          </w:p>
        </w:tc>
      </w:tr>
      <w:tr w:rsidR="00955016" w:rsidRPr="000412A1"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505" w:history="1">
              <w:r w:rsidR="005707B3">
                <w:rPr>
                  <w:rStyle w:val="Hyperlink"/>
                </w:rPr>
                <w:t>C1-202551</w:t>
              </w:r>
            </w:hyperlink>
          </w:p>
        </w:tc>
        <w:tc>
          <w:tcPr>
            <w:tcW w:w="4190" w:type="dxa"/>
            <w:gridSpan w:val="3"/>
            <w:tcBorders>
              <w:top w:val="single" w:sz="4" w:space="0" w:color="auto"/>
              <w:bottom w:val="single" w:sz="4" w:space="0" w:color="auto"/>
            </w:tcBorders>
            <w:shd w:val="clear" w:color="auto" w:fill="FFFF00"/>
          </w:tcPr>
          <w:p w:rsidR="00955016" w:rsidRPr="007114A4" w:rsidRDefault="00955016" w:rsidP="00955016">
            <w:pPr>
              <w:rPr>
                <w:rFonts w:cs="Arial"/>
              </w:rPr>
            </w:pPr>
            <w:r>
              <w:rPr>
                <w:rFonts w:cs="Arial"/>
              </w:rPr>
              <w:t>Authorisation validation for first-to-answer call origination requesting user using pre-established session</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0556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eastAsia="ko-KR"/>
              </w:rPr>
            </w:pPr>
          </w:p>
        </w:tc>
      </w:tr>
      <w:tr w:rsidR="00955016" w:rsidRPr="000412A1"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506" w:history="1">
              <w:r w:rsidR="005707B3">
                <w:rPr>
                  <w:rStyle w:val="Hyperlink"/>
                </w:rPr>
                <w:t>C1-202552</w:t>
              </w:r>
            </w:hyperlink>
          </w:p>
        </w:tc>
        <w:tc>
          <w:tcPr>
            <w:tcW w:w="4190" w:type="dxa"/>
            <w:gridSpan w:val="3"/>
            <w:tcBorders>
              <w:top w:val="single" w:sz="4" w:space="0" w:color="auto"/>
              <w:bottom w:val="single" w:sz="4" w:space="0" w:color="auto"/>
            </w:tcBorders>
            <w:shd w:val="clear" w:color="auto" w:fill="FFFF00"/>
          </w:tcPr>
          <w:p w:rsidR="00955016" w:rsidRPr="007114A4" w:rsidRDefault="00955016" w:rsidP="00955016">
            <w:pPr>
              <w:rPr>
                <w:rFonts w:cs="Arial"/>
              </w:rPr>
            </w:pPr>
            <w:r>
              <w:rPr>
                <w:rFonts w:cs="Arial"/>
              </w:rPr>
              <w:t xml:space="preserve">Check for MCPTT ID </w:t>
            </w:r>
            <w:proofErr w:type="spellStart"/>
            <w:r>
              <w:rPr>
                <w:rFonts w:cs="Arial"/>
              </w:rPr>
              <w:t>bindng</w:t>
            </w:r>
            <w:proofErr w:type="spellEnd"/>
            <w:r>
              <w:rPr>
                <w:rFonts w:cs="Arial"/>
              </w:rPr>
              <w:t xml:space="preserve"> and validity period of existing binding</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 xml:space="preserve">CR 0557 </w:t>
            </w:r>
            <w:r>
              <w:rPr>
                <w:rFonts w:cs="Arial"/>
                <w:color w:val="000000"/>
              </w:rPr>
              <w:lastRenderedPageBreak/>
              <w:t>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eastAsia="ko-KR"/>
              </w:rPr>
            </w:pPr>
          </w:p>
        </w:tc>
      </w:tr>
      <w:tr w:rsidR="00955016" w:rsidRPr="000412A1"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507" w:history="1">
              <w:r w:rsidR="005707B3">
                <w:rPr>
                  <w:rStyle w:val="Hyperlink"/>
                </w:rPr>
                <w:t>C1-202553</w:t>
              </w:r>
            </w:hyperlink>
          </w:p>
        </w:tc>
        <w:tc>
          <w:tcPr>
            <w:tcW w:w="4190" w:type="dxa"/>
            <w:gridSpan w:val="3"/>
            <w:tcBorders>
              <w:top w:val="single" w:sz="4" w:space="0" w:color="auto"/>
              <w:bottom w:val="single" w:sz="4" w:space="0" w:color="auto"/>
            </w:tcBorders>
            <w:shd w:val="clear" w:color="auto" w:fill="FFFF00"/>
          </w:tcPr>
          <w:p w:rsidR="00955016" w:rsidRPr="007114A4" w:rsidRDefault="00955016" w:rsidP="00955016">
            <w:pPr>
              <w:rPr>
                <w:rFonts w:cs="Arial"/>
              </w:rPr>
            </w:pPr>
            <w:r>
              <w:rPr>
                <w:rFonts w:cs="Arial"/>
              </w:rPr>
              <w:t>Corrections to location sharing during call setup</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0558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eastAsia="ko-KR"/>
              </w:rPr>
            </w:pPr>
          </w:p>
        </w:tc>
      </w:tr>
      <w:tr w:rsidR="00955016" w:rsidRPr="000412A1"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508" w:history="1">
              <w:r w:rsidR="005707B3">
                <w:rPr>
                  <w:rStyle w:val="Hyperlink"/>
                </w:rPr>
                <w:t>C1-202554</w:t>
              </w:r>
            </w:hyperlink>
          </w:p>
        </w:tc>
        <w:tc>
          <w:tcPr>
            <w:tcW w:w="4190" w:type="dxa"/>
            <w:gridSpan w:val="3"/>
            <w:tcBorders>
              <w:top w:val="single" w:sz="4" w:space="0" w:color="auto"/>
              <w:bottom w:val="single" w:sz="4" w:space="0" w:color="auto"/>
            </w:tcBorders>
            <w:shd w:val="clear" w:color="auto" w:fill="FFFF00"/>
          </w:tcPr>
          <w:p w:rsidR="00955016" w:rsidRPr="007114A4" w:rsidRDefault="00955016" w:rsidP="00955016">
            <w:pPr>
              <w:rPr>
                <w:rFonts w:cs="Arial"/>
              </w:rPr>
            </w:pPr>
            <w:r>
              <w:rPr>
                <w:rFonts w:cs="Arial"/>
              </w:rPr>
              <w:t>Corrections to current talker location in ambient call</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0559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eastAsia="ko-KR"/>
              </w:rPr>
            </w:pPr>
          </w:p>
        </w:tc>
      </w:tr>
      <w:tr w:rsidR="00955016" w:rsidRPr="000412A1"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509" w:history="1">
              <w:r w:rsidR="005707B3">
                <w:rPr>
                  <w:rStyle w:val="Hyperlink"/>
                </w:rPr>
                <w:t>C1-202555</w:t>
              </w:r>
            </w:hyperlink>
          </w:p>
        </w:tc>
        <w:tc>
          <w:tcPr>
            <w:tcW w:w="4190" w:type="dxa"/>
            <w:gridSpan w:val="3"/>
            <w:tcBorders>
              <w:top w:val="single" w:sz="4" w:space="0" w:color="auto"/>
              <w:bottom w:val="single" w:sz="4" w:space="0" w:color="auto"/>
            </w:tcBorders>
            <w:shd w:val="clear" w:color="auto" w:fill="FFFF00"/>
          </w:tcPr>
          <w:p w:rsidR="00955016" w:rsidRPr="007114A4" w:rsidRDefault="00955016" w:rsidP="00955016">
            <w:pPr>
              <w:rPr>
                <w:rFonts w:cs="Arial"/>
              </w:rPr>
            </w:pPr>
            <w:r>
              <w:rPr>
                <w:rFonts w:cs="Arial"/>
              </w:rPr>
              <w:t>Corrections to step reference in terminating controlling function</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0560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eastAsia="ko-KR"/>
              </w:rPr>
            </w:pPr>
          </w:p>
        </w:tc>
      </w:tr>
      <w:tr w:rsidR="00955016" w:rsidRPr="000412A1"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510" w:history="1">
              <w:r w:rsidR="005707B3">
                <w:rPr>
                  <w:rStyle w:val="Hyperlink"/>
                </w:rPr>
                <w:t>C1-202556</w:t>
              </w:r>
            </w:hyperlink>
          </w:p>
        </w:tc>
        <w:tc>
          <w:tcPr>
            <w:tcW w:w="4190" w:type="dxa"/>
            <w:gridSpan w:val="3"/>
            <w:tcBorders>
              <w:top w:val="single" w:sz="4" w:space="0" w:color="auto"/>
              <w:bottom w:val="single" w:sz="4" w:space="0" w:color="auto"/>
            </w:tcBorders>
            <w:shd w:val="clear" w:color="auto" w:fill="FFFF00"/>
          </w:tcPr>
          <w:p w:rsidR="00955016" w:rsidRPr="007114A4" w:rsidRDefault="00955016" w:rsidP="00955016">
            <w:pPr>
              <w:rPr>
                <w:rFonts w:cs="Arial"/>
              </w:rPr>
            </w:pPr>
            <w:r>
              <w:rPr>
                <w:rFonts w:cs="Arial"/>
              </w:rPr>
              <w:t>Corrections to step reference in create a group regroup using preconfigured group</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0561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eastAsia="ko-KR"/>
              </w:rPr>
            </w:pPr>
          </w:p>
        </w:tc>
      </w:tr>
      <w:tr w:rsidR="00955016" w:rsidRPr="000412A1"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511" w:history="1">
              <w:r w:rsidR="005707B3">
                <w:rPr>
                  <w:rStyle w:val="Hyperlink"/>
                </w:rPr>
                <w:t>C1-202557</w:t>
              </w:r>
            </w:hyperlink>
          </w:p>
        </w:tc>
        <w:tc>
          <w:tcPr>
            <w:tcW w:w="4190" w:type="dxa"/>
            <w:gridSpan w:val="3"/>
            <w:tcBorders>
              <w:top w:val="single" w:sz="4" w:space="0" w:color="auto"/>
              <w:bottom w:val="single" w:sz="4" w:space="0" w:color="auto"/>
            </w:tcBorders>
            <w:shd w:val="clear" w:color="auto" w:fill="FFFF00"/>
          </w:tcPr>
          <w:p w:rsidR="00955016" w:rsidRPr="007114A4" w:rsidRDefault="00955016" w:rsidP="00955016">
            <w:pPr>
              <w:rPr>
                <w:rFonts w:cs="Arial"/>
              </w:rPr>
            </w:pPr>
            <w:r>
              <w:rPr>
                <w:rFonts w:cs="Arial"/>
              </w:rPr>
              <w:t>Corrected the client origination procedure subclause text of 11.1.6.2.1.1</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0562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eastAsia="ko-KR"/>
              </w:rPr>
            </w:pPr>
          </w:p>
        </w:tc>
      </w:tr>
      <w:tr w:rsidR="00955016" w:rsidRPr="000412A1"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512" w:history="1">
              <w:r w:rsidR="005707B3">
                <w:rPr>
                  <w:rStyle w:val="Hyperlink"/>
                </w:rPr>
                <w:t>C1-202558</w:t>
              </w:r>
            </w:hyperlink>
          </w:p>
        </w:tc>
        <w:tc>
          <w:tcPr>
            <w:tcW w:w="4190" w:type="dxa"/>
            <w:gridSpan w:val="3"/>
            <w:tcBorders>
              <w:top w:val="single" w:sz="4" w:space="0" w:color="auto"/>
              <w:bottom w:val="single" w:sz="4" w:space="0" w:color="auto"/>
            </w:tcBorders>
            <w:shd w:val="clear" w:color="auto" w:fill="FFFF00"/>
          </w:tcPr>
          <w:p w:rsidR="00955016" w:rsidRPr="007114A4" w:rsidRDefault="00955016" w:rsidP="00955016">
            <w:pPr>
              <w:rPr>
                <w:rFonts w:cs="Arial"/>
              </w:rPr>
            </w:pPr>
            <w:r>
              <w:rPr>
                <w:rFonts w:cs="Arial"/>
              </w:rPr>
              <w:t xml:space="preserve">Allow an emergency and </w:t>
            </w:r>
            <w:proofErr w:type="spellStart"/>
            <w:r>
              <w:rPr>
                <w:rFonts w:cs="Arial"/>
              </w:rPr>
              <w:t>immenit</w:t>
            </w:r>
            <w:proofErr w:type="spellEnd"/>
            <w:r>
              <w:rPr>
                <w:rFonts w:cs="Arial"/>
              </w:rPr>
              <w:t xml:space="preserve"> peril calls during max simultaneous sessions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0563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eastAsia="ko-KR"/>
              </w:rPr>
            </w:pPr>
          </w:p>
        </w:tc>
      </w:tr>
      <w:tr w:rsidR="00955016" w:rsidRPr="000412A1"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513" w:history="1">
              <w:r w:rsidR="005707B3">
                <w:rPr>
                  <w:rStyle w:val="Hyperlink"/>
                </w:rPr>
                <w:t>C1-202559</w:t>
              </w:r>
            </w:hyperlink>
          </w:p>
        </w:tc>
        <w:tc>
          <w:tcPr>
            <w:tcW w:w="4190" w:type="dxa"/>
            <w:gridSpan w:val="3"/>
            <w:tcBorders>
              <w:top w:val="single" w:sz="4" w:space="0" w:color="auto"/>
              <w:bottom w:val="single" w:sz="4" w:space="0" w:color="auto"/>
            </w:tcBorders>
            <w:shd w:val="clear" w:color="auto" w:fill="FFFF00"/>
          </w:tcPr>
          <w:p w:rsidR="00955016" w:rsidRPr="007114A4" w:rsidRDefault="00955016" w:rsidP="00955016">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0230 24.380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eastAsia="ko-KR"/>
              </w:rPr>
            </w:pPr>
          </w:p>
        </w:tc>
      </w:tr>
      <w:tr w:rsidR="00955016" w:rsidRPr="000412A1"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Default="00E31DD6" w:rsidP="00955016">
            <w:hyperlink r:id="rId514" w:history="1">
              <w:r w:rsidR="005707B3">
                <w:rPr>
                  <w:rStyle w:val="Hyperlink"/>
                </w:rPr>
                <w:t>C1-202560</w:t>
              </w:r>
            </w:hyperlink>
          </w:p>
        </w:tc>
        <w:tc>
          <w:tcPr>
            <w:tcW w:w="4190" w:type="dxa"/>
            <w:gridSpan w:val="3"/>
            <w:tcBorders>
              <w:top w:val="single" w:sz="4" w:space="0" w:color="auto"/>
              <w:bottom w:val="single" w:sz="4" w:space="0" w:color="auto"/>
            </w:tcBorders>
            <w:shd w:val="clear" w:color="auto" w:fill="FFFF00"/>
          </w:tcPr>
          <w:p w:rsidR="00955016" w:rsidRPr="007114A4" w:rsidRDefault="00955016" w:rsidP="00955016">
            <w:pPr>
              <w:rPr>
                <w:rFonts w:cs="Arial"/>
              </w:rPr>
            </w:pPr>
            <w:r>
              <w:rPr>
                <w:rFonts w:cs="Arial"/>
              </w:rPr>
              <w:t>Talker location sharing in remote ambient call</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955016" w:rsidRDefault="00955016" w:rsidP="00955016">
            <w:pPr>
              <w:rPr>
                <w:rFonts w:cs="Arial"/>
                <w:color w:val="000000"/>
              </w:rPr>
            </w:pPr>
            <w:r>
              <w:rPr>
                <w:rFonts w:cs="Arial"/>
                <w:color w:val="000000"/>
              </w:rPr>
              <w:t>CR 0231 24.380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eastAsia="ko-KR"/>
              </w:rPr>
            </w:pPr>
          </w:p>
        </w:tc>
      </w:tr>
      <w:tr w:rsidR="00955016" w:rsidRPr="000412A1"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tc>
        <w:tc>
          <w:tcPr>
            <w:tcW w:w="4190" w:type="dxa"/>
            <w:gridSpan w:val="3"/>
            <w:tcBorders>
              <w:top w:val="single" w:sz="4" w:space="0" w:color="auto"/>
              <w:bottom w:val="single" w:sz="4" w:space="0" w:color="auto"/>
            </w:tcBorders>
            <w:shd w:val="clear" w:color="auto" w:fill="FFFFFF"/>
          </w:tcPr>
          <w:p w:rsidR="00955016" w:rsidRPr="007114A4"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eastAsia="Batang" w:cs="Arial"/>
                <w:lang w:eastAsia="ko-KR"/>
              </w:rPr>
            </w:pPr>
          </w:p>
        </w:tc>
      </w:tr>
      <w:tr w:rsidR="00955016" w:rsidRPr="000412A1"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tc>
        <w:tc>
          <w:tcPr>
            <w:tcW w:w="4190" w:type="dxa"/>
            <w:gridSpan w:val="3"/>
            <w:tcBorders>
              <w:top w:val="single" w:sz="4" w:space="0" w:color="auto"/>
              <w:bottom w:val="single" w:sz="4" w:space="0" w:color="auto"/>
            </w:tcBorders>
            <w:shd w:val="clear" w:color="auto" w:fill="FFFFFF"/>
          </w:tcPr>
          <w:p w:rsidR="00955016" w:rsidRPr="007114A4"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eastAsia="Batang" w:cs="Arial"/>
                <w:lang w:eastAsia="ko-KR"/>
              </w:rPr>
            </w:pPr>
          </w:p>
        </w:tc>
      </w:tr>
      <w:tr w:rsidR="00955016" w:rsidRPr="000412A1"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F365E1" w:rsidRDefault="00955016" w:rsidP="00955016"/>
        </w:tc>
        <w:tc>
          <w:tcPr>
            <w:tcW w:w="4190" w:type="dxa"/>
            <w:gridSpan w:val="3"/>
            <w:tcBorders>
              <w:top w:val="single" w:sz="4" w:space="0" w:color="auto"/>
              <w:bottom w:val="single" w:sz="4" w:space="0" w:color="auto"/>
            </w:tcBorders>
            <w:shd w:val="clear" w:color="auto" w:fill="FFFFFF"/>
          </w:tcPr>
          <w:p w:rsidR="00955016" w:rsidRPr="007114A4"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eastAsia="Batang" w:cs="Arial"/>
                <w:lang w:eastAsia="ko-KR"/>
              </w:rPr>
            </w:pPr>
          </w:p>
        </w:tc>
      </w:tr>
      <w:tr w:rsidR="00955016" w:rsidRPr="000412A1"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tc>
        <w:tc>
          <w:tcPr>
            <w:tcW w:w="4190" w:type="dxa"/>
            <w:gridSpan w:val="3"/>
            <w:tcBorders>
              <w:top w:val="single" w:sz="4" w:space="0" w:color="auto"/>
              <w:bottom w:val="single" w:sz="4" w:space="0" w:color="auto"/>
            </w:tcBorders>
            <w:shd w:val="clear" w:color="auto" w:fill="FFFFFF"/>
          </w:tcPr>
          <w:p w:rsidR="00955016" w:rsidRPr="007114A4"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eastAsia="Batang" w:cs="Arial"/>
                <w:lang w:eastAsia="ko-KR"/>
              </w:rPr>
            </w:pPr>
          </w:p>
        </w:tc>
      </w:tr>
      <w:tr w:rsidR="00955016" w:rsidRPr="000412A1"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Default="00955016" w:rsidP="00955016"/>
        </w:tc>
        <w:tc>
          <w:tcPr>
            <w:tcW w:w="4190" w:type="dxa"/>
            <w:gridSpan w:val="3"/>
            <w:tcBorders>
              <w:top w:val="single" w:sz="4" w:space="0" w:color="auto"/>
              <w:bottom w:val="single" w:sz="4" w:space="0" w:color="auto"/>
            </w:tcBorders>
            <w:shd w:val="clear" w:color="auto" w:fill="FFFFFF"/>
          </w:tcPr>
          <w:p w:rsidR="00955016" w:rsidRPr="007114A4"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eastAsia="Batang" w:cs="Arial"/>
                <w:lang w:eastAsia="ko-KR"/>
              </w:rPr>
            </w:pPr>
          </w:p>
        </w:tc>
      </w:tr>
      <w:tr w:rsidR="00955016" w:rsidRPr="00D95972" w:rsidTr="00D0101F">
        <w:tc>
          <w:tcPr>
            <w:tcW w:w="976" w:type="dxa"/>
            <w:tcBorders>
              <w:top w:val="single" w:sz="4" w:space="0" w:color="auto"/>
              <w:left w:val="thinThickThinSmallGap" w:sz="24" w:space="0" w:color="auto"/>
              <w:bottom w:val="single" w:sz="4" w:space="0" w:color="auto"/>
            </w:tcBorders>
            <w:shd w:val="clear" w:color="auto" w:fill="auto"/>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955016" w:rsidRPr="00D95972" w:rsidRDefault="00955016" w:rsidP="00955016">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auto"/>
          </w:tcPr>
          <w:p w:rsidR="00955016" w:rsidRPr="00D95972" w:rsidRDefault="00955016" w:rsidP="00955016">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6"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Default="00955016" w:rsidP="00955016">
            <w:pPr>
              <w:rPr>
                <w:rFonts w:cs="Arial"/>
              </w:rPr>
            </w:pPr>
            <w:r w:rsidRPr="00D95972">
              <w:rPr>
                <w:rFonts w:cs="Arial"/>
              </w:rPr>
              <w:t>Multi-device and multi-identity</w:t>
            </w:r>
          </w:p>
          <w:p w:rsidR="00955016" w:rsidRPr="00D95972" w:rsidRDefault="00955016" w:rsidP="00955016">
            <w:pPr>
              <w:rPr>
                <w:rFonts w:cs="Arial"/>
                <w:color w:val="000000"/>
              </w:rPr>
            </w:pPr>
          </w:p>
          <w:p w:rsidR="00955016" w:rsidRDefault="00955016" w:rsidP="00955016">
            <w:pPr>
              <w:rPr>
                <w:szCs w:val="16"/>
              </w:rPr>
            </w:pPr>
          </w:p>
          <w:p w:rsidR="00955016" w:rsidRDefault="00955016" w:rsidP="00955016">
            <w:pPr>
              <w:rPr>
                <w:rFonts w:cs="Arial"/>
                <w:color w:val="000000"/>
              </w:rPr>
            </w:pPr>
            <w:r w:rsidRPr="004A33FD">
              <w:rPr>
                <w:szCs w:val="16"/>
                <w:highlight w:val="green"/>
              </w:rPr>
              <w:t>100%</w:t>
            </w:r>
            <w:r w:rsidRPr="00D95972">
              <w:rPr>
                <w:rFonts w:eastAsia="Batang" w:cs="Arial"/>
                <w:color w:val="000000"/>
                <w:lang w:eastAsia="ko-KR"/>
              </w:rPr>
              <w:br/>
            </w:r>
          </w:p>
          <w:p w:rsidR="00955016" w:rsidRPr="00A10A90" w:rsidRDefault="00955016" w:rsidP="00955016">
            <w:pPr>
              <w:rPr>
                <w:rFonts w:cs="Arial"/>
                <w:color w:val="000000"/>
              </w:rPr>
            </w:pPr>
          </w:p>
          <w:p w:rsidR="00955016" w:rsidRPr="00D95972" w:rsidRDefault="00955016" w:rsidP="00955016">
            <w:pPr>
              <w:rPr>
                <w:rFonts w:eastAsia="Batang" w:cs="Arial"/>
                <w:lang w:eastAsia="ko-KR"/>
              </w:rPr>
            </w:pPr>
          </w:p>
        </w:tc>
      </w:tr>
      <w:tr w:rsidR="00955016" w:rsidRPr="00D95972" w:rsidTr="00D0101F">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515" w:history="1">
              <w:r w:rsidR="00D0101F">
                <w:rPr>
                  <w:rStyle w:val="Hyperlink"/>
                </w:rPr>
                <w:t>C1-202494</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Text for empty headings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Ericsson /Jörgen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0001 24.174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D0101F">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516" w:history="1">
              <w:r w:rsidR="00D0101F">
                <w:rPr>
                  <w:rStyle w:val="Hyperlink"/>
                </w:rPr>
                <w:t>C1-202586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0002 24.174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5707B3">
        <w:tc>
          <w:tcPr>
            <w:tcW w:w="976" w:type="dxa"/>
            <w:tcBorders>
              <w:top w:val="single" w:sz="4" w:space="0" w:color="auto"/>
              <w:left w:val="thinThickThinSmallGap" w:sz="24" w:space="0" w:color="auto"/>
              <w:bottom w:val="single" w:sz="4" w:space="0" w:color="auto"/>
            </w:tcBorders>
            <w:shd w:val="clear" w:color="auto" w:fill="auto"/>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955016" w:rsidRPr="00D95972" w:rsidRDefault="00955016" w:rsidP="00955016">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auto"/>
          </w:tcPr>
          <w:p w:rsidR="00955016" w:rsidRPr="00D95972" w:rsidRDefault="00955016" w:rsidP="0095501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Default="00955016" w:rsidP="00955016">
            <w:pPr>
              <w:rPr>
                <w:rFonts w:cs="Arial"/>
                <w:color w:val="000000"/>
              </w:rPr>
            </w:pPr>
            <w:r w:rsidRPr="00D95972">
              <w:rPr>
                <w:rFonts w:cs="Arial"/>
                <w:color w:val="000000"/>
              </w:rPr>
              <w:t>IMS Stage-3 IETF Protocol Alignment for Rel-1</w:t>
            </w:r>
            <w:r>
              <w:rPr>
                <w:rFonts w:cs="Arial"/>
                <w:color w:val="000000"/>
              </w:rPr>
              <w:t>6</w:t>
            </w:r>
          </w:p>
          <w:p w:rsidR="00955016" w:rsidRDefault="00955016" w:rsidP="00955016">
            <w:pPr>
              <w:rPr>
                <w:szCs w:val="16"/>
              </w:rPr>
            </w:pPr>
          </w:p>
          <w:p w:rsidR="00955016" w:rsidRDefault="00955016" w:rsidP="00955016">
            <w:pPr>
              <w:rPr>
                <w:rFonts w:cs="Arial"/>
                <w:color w:val="000000"/>
              </w:rPr>
            </w:pPr>
            <w:r w:rsidRPr="004A33FD">
              <w:rPr>
                <w:szCs w:val="16"/>
                <w:highlight w:val="green"/>
              </w:rPr>
              <w:t>100%</w:t>
            </w:r>
            <w:r w:rsidRPr="00D95972">
              <w:rPr>
                <w:rFonts w:eastAsia="Batang" w:cs="Arial"/>
                <w:color w:val="000000"/>
                <w:lang w:eastAsia="ko-KR"/>
              </w:rPr>
              <w:br/>
            </w:r>
          </w:p>
          <w:p w:rsidR="00955016" w:rsidRPr="00D95972"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F365E1" w:rsidRDefault="00E31DD6" w:rsidP="00955016">
            <w:hyperlink r:id="rId517" w:history="1">
              <w:r w:rsidR="005707B3">
                <w:rPr>
                  <w:rStyle w:val="Hyperlink"/>
                </w:rPr>
                <w:t>C1-202167</w:t>
              </w:r>
            </w:hyperlink>
          </w:p>
        </w:tc>
        <w:tc>
          <w:tcPr>
            <w:tcW w:w="4190" w:type="dxa"/>
            <w:gridSpan w:val="3"/>
            <w:tcBorders>
              <w:top w:val="single" w:sz="4" w:space="0" w:color="auto"/>
              <w:bottom w:val="single" w:sz="4" w:space="0" w:color="auto"/>
            </w:tcBorders>
            <w:shd w:val="clear" w:color="auto" w:fill="FFFF00"/>
          </w:tcPr>
          <w:p w:rsidR="00955016" w:rsidRDefault="00955016" w:rsidP="00955016">
            <w:pPr>
              <w:rPr>
                <w:rFonts w:cs="Arial"/>
              </w:rPr>
            </w:pPr>
            <w:r>
              <w:rPr>
                <w:rFonts w:cs="Arial"/>
              </w:rPr>
              <w:t>Adding the definition and criteria for availability of IMS Data Services</w:t>
            </w:r>
          </w:p>
        </w:tc>
        <w:tc>
          <w:tcPr>
            <w:tcW w:w="1766"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MediaTek Inc., Apple</w:t>
            </w:r>
          </w:p>
        </w:tc>
        <w:tc>
          <w:tcPr>
            <w:tcW w:w="827" w:type="dxa"/>
            <w:tcBorders>
              <w:top w:val="single" w:sz="4" w:space="0" w:color="auto"/>
              <w:bottom w:val="single" w:sz="4" w:space="0" w:color="auto"/>
            </w:tcBorders>
            <w:shd w:val="clear" w:color="auto" w:fill="FFFF00"/>
          </w:tcPr>
          <w:p w:rsidR="00955016" w:rsidRDefault="00955016" w:rsidP="00955016">
            <w:pPr>
              <w:rPr>
                <w:rFonts w:cs="Arial"/>
              </w:rPr>
            </w:pPr>
            <w:r>
              <w:rPr>
                <w:rFonts w:cs="Arial"/>
              </w:rPr>
              <w:t>CR 6415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top w:val="single" w:sz="4" w:space="0" w:color="auto"/>
              <w:left w:val="thinThickThinSmallGap" w:sz="24" w:space="0" w:color="auto"/>
              <w:bottom w:val="single" w:sz="4" w:space="0" w:color="auto"/>
            </w:tcBorders>
            <w:shd w:val="clear" w:color="auto" w:fill="auto"/>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955016" w:rsidRPr="00D95972" w:rsidRDefault="00955016" w:rsidP="0095501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auto"/>
          </w:tcPr>
          <w:p w:rsidR="00955016" w:rsidRPr="00D95972" w:rsidRDefault="00955016" w:rsidP="0095501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Default="00955016" w:rsidP="00955016">
            <w:pPr>
              <w:rPr>
                <w:rFonts w:cs="Arial"/>
                <w:color w:val="000000"/>
                <w:lang w:val="en-US"/>
              </w:rPr>
            </w:pPr>
            <w:r w:rsidRPr="00BC78BB">
              <w:rPr>
                <w:rFonts w:cs="Arial"/>
                <w:color w:val="000000"/>
                <w:lang w:val="en-US"/>
              </w:rPr>
              <w:t>Mission Critical system migration and interconnection</w:t>
            </w:r>
          </w:p>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color w:val="000000"/>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color w:val="FF0000"/>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eastAsia="Calibri" w:cs="Arial"/>
                <w:color w:val="000000"/>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color w:val="000000"/>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color w:val="000000"/>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5707B3">
        <w:tc>
          <w:tcPr>
            <w:tcW w:w="976" w:type="dxa"/>
            <w:tcBorders>
              <w:top w:val="single" w:sz="4" w:space="0" w:color="auto"/>
              <w:left w:val="thinThickThinSmallGap" w:sz="24" w:space="0" w:color="auto"/>
              <w:bottom w:val="single" w:sz="4" w:space="0" w:color="auto"/>
            </w:tcBorders>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Pr="00D95972" w:rsidRDefault="00955016" w:rsidP="00955016">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18" w:history="1">
              <w:r w:rsidR="005707B3">
                <w:rPr>
                  <w:rStyle w:val="Hyperlink"/>
                </w:rPr>
                <w:t>C1-202023</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 xml:space="preserve">Deposit an object </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AT&amp;T</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0118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19" w:history="1">
              <w:r w:rsidR="005707B3">
                <w:rPr>
                  <w:rStyle w:val="Hyperlink"/>
                </w:rPr>
                <w:t>C1-202024</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 xml:space="preserve">Create a subscription to notifications </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AT&amp;T</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0119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20" w:history="1">
              <w:r w:rsidR="005707B3">
                <w:rPr>
                  <w:rStyle w:val="Hyperlink"/>
                </w:rPr>
                <w:t>C1-202025</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Delete a subscription to notifications</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AT&amp;T</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0120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21" w:history="1">
              <w:r w:rsidR="005707B3">
                <w:rPr>
                  <w:rStyle w:val="Hyperlink"/>
                </w:rPr>
                <w:t>C1-202026</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Update a subscription to notifications</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AT&amp;T</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0121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22" w:history="1">
              <w:r w:rsidR="005707B3">
                <w:rPr>
                  <w:rStyle w:val="Hyperlink"/>
                </w:rPr>
                <w:t>C1-202027</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Synchronization notification</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AT&amp;T</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0122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23" w:history="1">
              <w:r w:rsidR="005707B3">
                <w:rPr>
                  <w:rStyle w:val="Hyperlink"/>
                </w:rPr>
                <w:t>C1-202028</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 xml:space="preserve">Search-based Synchronization </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AT&amp;T</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0123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24" w:history="1">
              <w:r w:rsidR="005707B3">
                <w:rPr>
                  <w:rStyle w:val="Hyperlink"/>
                </w:rPr>
                <w:t>C1-202029</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List folder</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AT&amp;T</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0124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25" w:history="1">
              <w:r w:rsidR="005707B3">
                <w:rPr>
                  <w:rStyle w:val="Hyperlink"/>
                </w:rPr>
                <w:t>C1-202030</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Typo fixes</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AT&amp;T</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0125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26" w:history="1">
              <w:r w:rsidR="005707B3">
                <w:rPr>
                  <w:rStyle w:val="Hyperlink"/>
                </w:rPr>
                <w:t>C1-202260</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 xml:space="preserve">Support for </w:t>
            </w:r>
            <w:proofErr w:type="spellStart"/>
            <w:r>
              <w:rPr>
                <w:rFonts w:cs="Arial"/>
              </w:rPr>
              <w:t>MCData</w:t>
            </w:r>
            <w:proofErr w:type="spellEnd"/>
            <w:r>
              <w:rPr>
                <w:rFonts w:cs="Arial"/>
              </w:rPr>
              <w:t xml:space="preserve"> emergency alert and communications</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0126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27" w:history="1">
              <w:r w:rsidR="005707B3">
                <w:rPr>
                  <w:rStyle w:val="Hyperlink"/>
                </w:rPr>
                <w:t>C1-202262</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 xml:space="preserve">Emergency Alerts for </w:t>
            </w:r>
            <w:proofErr w:type="spellStart"/>
            <w:r>
              <w:rPr>
                <w:rFonts w:cs="Arial"/>
              </w:rPr>
              <w:t>MCData</w:t>
            </w:r>
            <w:proofErr w:type="spellEnd"/>
            <w:r>
              <w:rPr>
                <w:rFonts w:cs="Arial"/>
              </w:rPr>
              <w:t xml:space="preserve"> – client procedures</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0127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28" w:history="1">
              <w:r w:rsidR="005707B3">
                <w:rPr>
                  <w:rStyle w:val="Hyperlink"/>
                </w:rPr>
                <w:t>C1-202281</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participating servers</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0128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29" w:history="1">
              <w:r w:rsidR="005707B3">
                <w:rPr>
                  <w:rStyle w:val="Hyperlink"/>
                </w:rPr>
                <w:t>C1-202287</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controlling server</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0129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30" w:history="1">
              <w:r w:rsidR="005707B3">
                <w:rPr>
                  <w:rStyle w:val="Hyperlink"/>
                </w:rPr>
                <w:t>C1-202288</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 xml:space="preserve">Auxiliary procedures in support of Emergency Alerts for </w:t>
            </w:r>
            <w:proofErr w:type="spellStart"/>
            <w:r>
              <w:rPr>
                <w:rFonts w:cs="Arial"/>
              </w:rPr>
              <w:t>MCData</w:t>
            </w:r>
            <w:proofErr w:type="spellEnd"/>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0130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31" w:history="1">
              <w:r w:rsidR="005707B3">
                <w:rPr>
                  <w:rStyle w:val="Hyperlink"/>
                </w:rPr>
                <w:t>C1-202386</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 xml:space="preserve">Configuration of resource priority for </w:t>
            </w:r>
            <w:proofErr w:type="spellStart"/>
            <w:r>
              <w:rPr>
                <w:rFonts w:cs="Arial"/>
              </w:rPr>
              <w:t>MCData</w:t>
            </w:r>
            <w:proofErr w:type="spellEnd"/>
            <w:r>
              <w:rPr>
                <w:rFonts w:cs="Arial"/>
              </w:rPr>
              <w:t xml:space="preserve"> emergency</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0137 24.484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32" w:history="1">
              <w:r w:rsidR="005707B3">
                <w:rPr>
                  <w:rStyle w:val="Hyperlink"/>
                </w:rPr>
                <w:t>C1-202452</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 xml:space="preserve">Fix minor issues in </w:t>
            </w:r>
            <w:proofErr w:type="spellStart"/>
            <w:r>
              <w:rPr>
                <w:rFonts w:cs="Arial"/>
              </w:rPr>
              <w:t>MCData</w:t>
            </w:r>
            <w:proofErr w:type="spellEnd"/>
            <w:r>
              <w:rPr>
                <w:rFonts w:cs="Arial"/>
              </w:rPr>
              <w:t xml:space="preserve"> pre-</w:t>
            </w:r>
            <w:proofErr w:type="spellStart"/>
            <w:r>
              <w:rPr>
                <w:rFonts w:cs="Arial"/>
              </w:rPr>
              <w:t>etsblished</w:t>
            </w:r>
            <w:proofErr w:type="spellEnd"/>
            <w:r>
              <w:rPr>
                <w:rFonts w:cs="Arial"/>
              </w:rPr>
              <w:t xml:space="preserve"> session</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0131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33" w:history="1">
              <w:r w:rsidR="005707B3">
                <w:rPr>
                  <w:rStyle w:val="Hyperlink"/>
                </w:rPr>
                <w:t>C1-202550</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Corrections to file upload-download procedure as per stage 2 architecture changes</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0133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eastAsia="Batang" w:cs="Arial"/>
                <w:lang w:eastAsia="ko-KR"/>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F365E1" w:rsidRDefault="00955016" w:rsidP="00955016">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cs="Arial"/>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F365E1" w:rsidRDefault="00955016" w:rsidP="00955016">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cs="Arial"/>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eastAsia="Batang" w:cs="Arial"/>
                <w:lang w:eastAsia="ko-KR"/>
              </w:rPr>
            </w:pPr>
          </w:p>
        </w:tc>
      </w:tr>
      <w:tr w:rsidR="00955016" w:rsidRPr="00D95972" w:rsidTr="008419FC">
        <w:tc>
          <w:tcPr>
            <w:tcW w:w="976" w:type="dxa"/>
            <w:tcBorders>
              <w:top w:val="single" w:sz="4" w:space="0" w:color="auto"/>
              <w:left w:val="thinThickThinSmallGap" w:sz="24" w:space="0" w:color="auto"/>
              <w:bottom w:val="single" w:sz="4" w:space="0" w:color="auto"/>
            </w:tcBorders>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rsidRPr="00BE4125">
              <w:t>E2E_DELAY</w:t>
            </w:r>
            <w:r>
              <w:t xml:space="preserve"> (CT4)</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r w:rsidRPr="00BE4125">
              <w:t>CT Aspects of Media Handling for RAN Delay Budget Reporting in MTSI</w:t>
            </w:r>
          </w:p>
          <w:p w:rsidR="00955016" w:rsidRDefault="00955016" w:rsidP="00955016">
            <w:pPr>
              <w:rPr>
                <w:rFonts w:eastAsia="Batang" w:cs="Arial"/>
                <w:color w:val="000000"/>
                <w:lang w:eastAsia="ko-KR"/>
              </w:rPr>
            </w:pPr>
          </w:p>
          <w:p w:rsidR="00955016" w:rsidRPr="00D95972" w:rsidRDefault="00955016" w:rsidP="00955016">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955016" w:rsidRPr="000412A1"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overflowPunct/>
              <w:autoSpaceDE/>
              <w:autoSpaceDN/>
              <w:adjustRightInd/>
              <w:textAlignment w:val="auto"/>
              <w:rPr>
                <w:rFonts w:cs="Arial"/>
                <w:lang w:val="nb-NO"/>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cs="Arial"/>
                <w:color w:val="000000"/>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single" w:sz="4" w:space="0" w:color="auto"/>
              <w:left w:val="thinThickThinSmallGap" w:sz="24" w:space="0" w:color="auto"/>
              <w:bottom w:val="single" w:sz="4" w:space="0" w:color="auto"/>
            </w:tcBorders>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t>VBCLTE (CT3 lead)</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r w:rsidRPr="004F3D08">
              <w:rPr>
                <w:szCs w:val="16"/>
              </w:rPr>
              <w:t>Volume Based Charging Aspects for VoLTE CT</w:t>
            </w:r>
          </w:p>
          <w:p w:rsidR="00955016" w:rsidRPr="00D95972" w:rsidRDefault="00955016" w:rsidP="00955016">
            <w:pPr>
              <w:rPr>
                <w:rFonts w:cs="Arial"/>
              </w:rPr>
            </w:pPr>
            <w:r w:rsidRPr="00D95972">
              <w:rPr>
                <w:rFonts w:eastAsia="Batang" w:cs="Arial"/>
                <w:color w:val="000000"/>
                <w:lang w:eastAsia="ko-KR"/>
              </w:rPr>
              <w:br/>
            </w: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single" w:sz="4" w:space="0" w:color="auto"/>
              <w:left w:val="thinThickThinSmallGap" w:sz="24" w:space="0" w:color="auto"/>
              <w:bottom w:val="single" w:sz="4" w:space="0" w:color="auto"/>
            </w:tcBorders>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rsidRPr="002D454F">
              <w:t>ISAT-MO-WITHDRAW</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Default="00955016" w:rsidP="00955016">
            <w:pPr>
              <w:rPr>
                <w:szCs w:val="16"/>
              </w:rPr>
            </w:pPr>
            <w:r w:rsidRPr="002D454F">
              <w:rPr>
                <w:szCs w:val="16"/>
              </w:rPr>
              <w:t>Withdrawal of TS 24.323 from Rel-11, Rel-12, Rel-13</w:t>
            </w:r>
          </w:p>
          <w:p w:rsidR="00955016" w:rsidRDefault="00955016" w:rsidP="00955016"/>
          <w:p w:rsidR="00955016" w:rsidRDefault="00955016" w:rsidP="00955016">
            <w:r>
              <w:t>No CRs needed, listed for the sake of completeness</w:t>
            </w:r>
          </w:p>
          <w:p w:rsidR="00955016" w:rsidRDefault="00955016" w:rsidP="00955016"/>
          <w:p w:rsidR="00955016" w:rsidRDefault="00955016" w:rsidP="00955016">
            <w:r w:rsidRPr="004A33FD">
              <w:rPr>
                <w:highlight w:val="green"/>
              </w:rPr>
              <w:t>100%</w:t>
            </w:r>
          </w:p>
          <w:p w:rsidR="00955016" w:rsidRPr="00D95972" w:rsidRDefault="00955016" w:rsidP="00955016">
            <w:pPr>
              <w:rPr>
                <w:rFonts w:cs="Arial"/>
              </w:rPr>
            </w:pPr>
            <w:r w:rsidRPr="00D95972">
              <w:rPr>
                <w:rFonts w:eastAsia="Batang" w:cs="Arial"/>
                <w:color w:val="000000"/>
                <w:lang w:eastAsia="ko-KR"/>
              </w:rPr>
              <w:br/>
            </w: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CC551F" w:rsidRDefault="00955016" w:rsidP="00955016">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D0101F">
        <w:tc>
          <w:tcPr>
            <w:tcW w:w="976" w:type="dxa"/>
            <w:tcBorders>
              <w:top w:val="single" w:sz="4" w:space="0" w:color="auto"/>
              <w:left w:val="thinThickThinSmallGap" w:sz="24" w:space="0" w:color="auto"/>
              <w:bottom w:val="single" w:sz="4" w:space="0" w:color="auto"/>
            </w:tcBorders>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t>MONASTERY2</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Pr="00D95972" w:rsidRDefault="00955016" w:rsidP="00955016">
            <w:pPr>
              <w:rPr>
                <w:rFonts w:cs="Arial"/>
              </w:rPr>
            </w:pPr>
            <w:r>
              <w:t>Mobile Communication System for Railways Phase 2</w:t>
            </w:r>
            <w:r w:rsidRPr="00D95972">
              <w:rPr>
                <w:rFonts w:eastAsia="Batang" w:cs="Arial"/>
                <w:color w:val="000000"/>
                <w:lang w:eastAsia="ko-KR"/>
              </w:rPr>
              <w:br/>
            </w: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534" w:history="1">
              <w:r w:rsidR="00D0101F">
                <w:rPr>
                  <w:rStyle w:val="Hyperlink"/>
                </w:rPr>
                <w:t>C1-202496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r>
              <w:rPr>
                <w:rFonts w:cs="Arial"/>
              </w:rPr>
              <w:t>IPConnectivity</w:t>
            </w:r>
            <w:proofErr w:type="spellEnd"/>
            <w:r>
              <w:rPr>
                <w:rFonts w:cs="Arial"/>
              </w:rPr>
              <w:t xml:space="preserve"> extension to include IP Information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Kontron Transportation France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0067 24.483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535" w:history="1">
              <w:r w:rsidR="00D0101F">
                <w:rPr>
                  <w:rStyle w:val="Hyperlink"/>
                </w:rPr>
                <w:t>C1-202497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r>
              <w:rPr>
                <w:rFonts w:cs="Arial"/>
              </w:rPr>
              <w:t>IPConnectivity</w:t>
            </w:r>
            <w:proofErr w:type="spellEnd"/>
            <w:r>
              <w:rPr>
                <w:rFonts w:cs="Arial"/>
              </w:rPr>
              <w:t xml:space="preserve"> extension to include IP Information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Kontron Transportation France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0138 24.484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536" w:history="1">
              <w:r w:rsidR="00D0101F">
                <w:rPr>
                  <w:rStyle w:val="Hyperlink"/>
                </w:rPr>
                <w:t>C1-202498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r>
              <w:rPr>
                <w:rFonts w:cs="Arial"/>
              </w:rPr>
              <w:t>IPConnectivity</w:t>
            </w:r>
            <w:proofErr w:type="spellEnd"/>
            <w:r>
              <w:rPr>
                <w:rFonts w:cs="Arial"/>
              </w:rPr>
              <w:t xml:space="preserve"> extension to include IP Information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Kontron Transportation France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0132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537" w:history="1">
              <w:r w:rsidR="00D0101F">
                <w:rPr>
                  <w:rStyle w:val="Hyperlink"/>
                </w:rPr>
                <w:t>C1-202566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Work plan for the CT1 part of MONASTERY2</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538" w:history="1">
              <w:r w:rsidR="00D0101F">
                <w:rPr>
                  <w:rStyle w:val="Hyperlink"/>
                </w:rPr>
                <w:t>C1-202567</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Sub/Notify FA resolution analysis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539" w:history="1">
              <w:r w:rsidR="00D0101F">
                <w:rPr>
                  <w:rStyle w:val="Hyperlink"/>
                </w:rPr>
                <w:t>C1-202568</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Resolution of called functional alias in first-to-answer calls</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CR 0564 </w:t>
            </w:r>
            <w:r>
              <w:rPr>
                <w:rFonts w:cs="Arial"/>
              </w:rPr>
              <w:lastRenderedPageBreak/>
              <w:t>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540" w:history="1">
              <w:r w:rsidR="00D0101F">
                <w:rPr>
                  <w:rStyle w:val="Hyperlink"/>
                </w:rPr>
                <w:t>C1-202569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Update service configuration to support limiting the number of authorized clients per MCPTT user</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0139 24.484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541" w:history="1">
              <w:r w:rsidR="00D0101F">
                <w:rPr>
                  <w:rStyle w:val="Hyperlink"/>
                </w:rPr>
                <w:t>C1-202570</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Updated WID MONASTERY2</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WID revised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F365E1" w:rsidRDefault="00955016" w:rsidP="00955016"/>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5707B3">
        <w:tc>
          <w:tcPr>
            <w:tcW w:w="976" w:type="dxa"/>
            <w:tcBorders>
              <w:top w:val="single" w:sz="4" w:space="0" w:color="auto"/>
              <w:left w:val="thinThickThinSmallGap" w:sz="24" w:space="0" w:color="auto"/>
              <w:bottom w:val="single" w:sz="4" w:space="0" w:color="auto"/>
            </w:tcBorders>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955016" w:rsidRPr="00D95972" w:rsidRDefault="00955016" w:rsidP="00955016">
            <w:pPr>
              <w:rPr>
                <w:rFonts w:cs="Arial"/>
              </w:rPr>
            </w:pPr>
            <w:r>
              <w:rPr>
                <w:lang w:val="fr-FR" w:eastAsia="zh-CN"/>
              </w:rPr>
              <w:t>eIMS5G_SBA</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Pr="00D95972" w:rsidRDefault="00955016" w:rsidP="00955016">
            <w:pPr>
              <w:rPr>
                <w:rFonts w:cs="Arial"/>
              </w:rPr>
            </w:pPr>
            <w:r>
              <w:t>CT aspects of SBA interactions between IMS and 5GC</w:t>
            </w:r>
            <w:r w:rsidRPr="00D95972">
              <w:rPr>
                <w:rFonts w:eastAsia="Batang" w:cs="Arial"/>
                <w:color w:val="000000"/>
                <w:lang w:eastAsia="ko-KR"/>
              </w:rPr>
              <w:br/>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542" w:history="1">
              <w:r w:rsidR="005707B3">
                <w:rPr>
                  <w:rStyle w:val="Hyperlink"/>
                </w:rPr>
                <w:t>C1-202066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 impact from SBA on main body</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Nokia, Nokia Shanghai Bell, Ericsson</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6408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r>
              <w:rPr>
                <w:rFonts w:cs="Arial"/>
              </w:rPr>
              <w:t>Revision of C1-200353</w:t>
            </w:r>
          </w:p>
        </w:tc>
      </w:tr>
      <w:tr w:rsidR="00955016" w:rsidRPr="00D95972"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543" w:history="1">
              <w:r w:rsidR="005707B3">
                <w:rPr>
                  <w:rStyle w:val="Hyperlink"/>
                </w:rPr>
                <w:t>C1-202099</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Support scenario where the SCC AS sends a request to the HSS to retrieve the SRVCC data for the UE</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BlackBerry UK Ltd.</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1299 24.237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nil"/>
              <w:left w:val="thinThickThinSmallGap" w:sz="24" w:space="0" w:color="auto"/>
              <w:bottom w:val="single" w:sz="4" w:space="0" w:color="auto"/>
            </w:tcBorders>
            <w:shd w:val="clear" w:color="auto" w:fill="auto"/>
          </w:tcPr>
          <w:p w:rsidR="00955016" w:rsidRPr="00D95972" w:rsidRDefault="00955016" w:rsidP="00955016">
            <w:pPr>
              <w:rPr>
                <w:rFonts w:cs="Arial"/>
              </w:rPr>
            </w:pPr>
          </w:p>
        </w:tc>
        <w:tc>
          <w:tcPr>
            <w:tcW w:w="1315" w:type="dxa"/>
            <w:gridSpan w:val="2"/>
            <w:tcBorders>
              <w:top w:val="nil"/>
              <w:bottom w:val="single" w:sz="4" w:space="0" w:color="auto"/>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top w:val="single" w:sz="4" w:space="0" w:color="auto"/>
              <w:left w:val="thinThickThinSmallGap" w:sz="24" w:space="0" w:color="auto"/>
              <w:bottom w:val="single" w:sz="4" w:space="0" w:color="auto"/>
            </w:tcBorders>
            <w:shd w:val="clear" w:color="auto" w:fill="auto"/>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955016" w:rsidRPr="00D95972" w:rsidRDefault="00955016" w:rsidP="00955016">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Default="00955016" w:rsidP="00955016">
            <w:r w:rsidRPr="00677702">
              <w:t>Enhancements for Mission Critical Push-to-Talk CT aspects</w:t>
            </w:r>
          </w:p>
          <w:p w:rsidR="00955016" w:rsidRDefault="00955016" w:rsidP="00955016"/>
          <w:p w:rsidR="00955016" w:rsidRPr="00D95972" w:rsidRDefault="00955016" w:rsidP="00955016">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955016" w:rsidRPr="00D95972" w:rsidTr="008419FC">
        <w:tc>
          <w:tcPr>
            <w:tcW w:w="976" w:type="dxa"/>
            <w:tcBorders>
              <w:top w:val="single" w:sz="4" w:space="0" w:color="auto"/>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single" w:sz="4" w:space="0" w:color="auto"/>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left w:val="thinThickThinSmallGap" w:sz="24" w:space="0" w:color="auto"/>
              <w:bottom w:val="single" w:sz="4" w:space="0" w:color="auto"/>
            </w:tcBorders>
            <w:shd w:val="clear" w:color="auto" w:fill="auto"/>
          </w:tcPr>
          <w:p w:rsidR="00955016" w:rsidRPr="00D95972" w:rsidRDefault="00955016" w:rsidP="00955016">
            <w:pPr>
              <w:rPr>
                <w:rFonts w:cs="Arial"/>
              </w:rPr>
            </w:pPr>
          </w:p>
        </w:tc>
        <w:tc>
          <w:tcPr>
            <w:tcW w:w="1315" w:type="dxa"/>
            <w:gridSpan w:val="2"/>
            <w:tcBorders>
              <w:bottom w:val="single" w:sz="4" w:space="0" w:color="auto"/>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5707B3">
        <w:tc>
          <w:tcPr>
            <w:tcW w:w="976" w:type="dxa"/>
            <w:tcBorders>
              <w:top w:val="single" w:sz="4" w:space="0" w:color="auto"/>
              <w:left w:val="thinThickThinSmallGap" w:sz="24" w:space="0" w:color="auto"/>
              <w:bottom w:val="single" w:sz="4" w:space="0" w:color="auto"/>
            </w:tcBorders>
            <w:shd w:val="clear" w:color="auto" w:fill="auto"/>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955016" w:rsidRPr="00D95972" w:rsidRDefault="00955016" w:rsidP="00955016">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955016" w:rsidRPr="00D95972" w:rsidTr="005707B3">
        <w:tc>
          <w:tcPr>
            <w:tcW w:w="976" w:type="dxa"/>
            <w:tcBorders>
              <w:top w:val="single" w:sz="4" w:space="0" w:color="auto"/>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single" w:sz="4" w:space="0" w:color="auto"/>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544" w:history="1">
              <w:r w:rsidR="005707B3">
                <w:rPr>
                  <w:rStyle w:val="Hyperlink"/>
                </w:rPr>
                <w:t>C1-202155</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Use preconditions for CAT when originating UE supports precondition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0119 24.182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545" w:history="1">
              <w:r w:rsidR="005707B3">
                <w:rPr>
                  <w:rStyle w:val="Hyperlink"/>
                </w:rPr>
                <w:t>C1-202156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Use preconditions for CRS when terminating UE supports precondition</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0063 24.183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5707B3">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00"/>
          </w:tcPr>
          <w:p w:rsidR="00955016" w:rsidRPr="00D95972" w:rsidRDefault="00E31DD6" w:rsidP="00955016">
            <w:pPr>
              <w:rPr>
                <w:rFonts w:cs="Arial"/>
              </w:rPr>
            </w:pPr>
            <w:hyperlink r:id="rId546" w:history="1">
              <w:r w:rsidR="005707B3">
                <w:rPr>
                  <w:rStyle w:val="Hyperlink"/>
                </w:rPr>
                <w:t>C1-202356</w:t>
              </w:r>
            </w:hyperlink>
          </w:p>
        </w:tc>
        <w:tc>
          <w:tcPr>
            <w:tcW w:w="4190" w:type="dxa"/>
            <w:gridSpan w:val="3"/>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Restrictions of providing video announcement</w:t>
            </w:r>
          </w:p>
        </w:tc>
        <w:tc>
          <w:tcPr>
            <w:tcW w:w="1766"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 xml:space="preserve">China </w:t>
            </w:r>
            <w:proofErr w:type="spellStart"/>
            <w:proofErr w:type="gramStart"/>
            <w:r>
              <w:rPr>
                <w:rFonts w:cs="Arial"/>
              </w:rPr>
              <w:t>Telecom,Huawei</w:t>
            </w:r>
            <w:proofErr w:type="gramEnd"/>
            <w:r>
              <w:rPr>
                <w:rFonts w:cs="Arial"/>
              </w:rPr>
              <w:t>,China</w:t>
            </w:r>
            <w:proofErr w:type="spellEnd"/>
            <w:r>
              <w:rPr>
                <w:rFonts w:cs="Arial"/>
              </w:rPr>
              <w:t xml:space="preserve"> </w:t>
            </w:r>
            <w:proofErr w:type="spellStart"/>
            <w:r>
              <w:rPr>
                <w:rFonts w:cs="Arial"/>
              </w:rPr>
              <w:t>Unicom,HiSilicon</w:t>
            </w:r>
            <w:proofErr w:type="spellEnd"/>
            <w:r>
              <w:rPr>
                <w:rFonts w:cs="Arial"/>
              </w:rPr>
              <w:t xml:space="preserve"> / Michelle</w:t>
            </w:r>
          </w:p>
        </w:tc>
        <w:tc>
          <w:tcPr>
            <w:tcW w:w="827" w:type="dxa"/>
            <w:tcBorders>
              <w:top w:val="single" w:sz="4" w:space="0" w:color="auto"/>
              <w:bottom w:val="single" w:sz="4" w:space="0" w:color="auto"/>
            </w:tcBorders>
            <w:shd w:val="clear" w:color="auto" w:fill="FFFF00"/>
          </w:tcPr>
          <w:p w:rsidR="00955016" w:rsidRPr="00D95972" w:rsidRDefault="00955016" w:rsidP="00955016">
            <w:pPr>
              <w:rPr>
                <w:rFonts w:cs="Arial"/>
              </w:rPr>
            </w:pPr>
            <w:r>
              <w:rPr>
                <w:rFonts w:cs="Arial"/>
              </w:rPr>
              <w:t>CR 0076 24.628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95972" w:rsidRDefault="00955016" w:rsidP="00955016">
            <w:pPr>
              <w:rPr>
                <w:rFonts w:cs="Arial"/>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8419FC">
        <w:tc>
          <w:tcPr>
            <w:tcW w:w="976" w:type="dxa"/>
            <w:tcBorders>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bottom w:val="nil"/>
            </w:tcBorders>
            <w:shd w:val="clear" w:color="auto" w:fill="auto"/>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95972" w:rsidRDefault="00955016" w:rsidP="00955016">
            <w:pPr>
              <w:rPr>
                <w:rFonts w:cs="Arial"/>
              </w:rPr>
            </w:pPr>
          </w:p>
        </w:tc>
      </w:tr>
      <w:tr w:rsidR="00955016" w:rsidRPr="00D95972" w:rsidTr="005707B3">
        <w:tc>
          <w:tcPr>
            <w:tcW w:w="976" w:type="dxa"/>
            <w:tcBorders>
              <w:top w:val="single" w:sz="4" w:space="0" w:color="auto"/>
              <w:left w:val="thinThickThinSmallGap" w:sz="24" w:space="0" w:color="auto"/>
              <w:bottom w:val="single" w:sz="4" w:space="0" w:color="auto"/>
            </w:tcBorders>
            <w:shd w:val="clear" w:color="auto" w:fill="FFFFFF"/>
          </w:tcPr>
          <w:p w:rsidR="00955016" w:rsidRPr="00D95972" w:rsidRDefault="00955016" w:rsidP="00955016">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FFFFFF"/>
          </w:tcPr>
          <w:p w:rsidR="00955016" w:rsidRPr="00D95972" w:rsidRDefault="00955016" w:rsidP="00955016">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955016" w:rsidRPr="00D95972" w:rsidRDefault="00955016" w:rsidP="00955016">
            <w:pPr>
              <w:rPr>
                <w:rFonts w:cs="Arial"/>
              </w:rPr>
            </w:pPr>
          </w:p>
        </w:tc>
        <w:tc>
          <w:tcPr>
            <w:tcW w:w="4190" w:type="dxa"/>
            <w:gridSpan w:val="3"/>
            <w:tcBorders>
              <w:top w:val="single" w:sz="4" w:space="0" w:color="auto"/>
              <w:bottom w:val="single" w:sz="4" w:space="0" w:color="auto"/>
            </w:tcBorders>
          </w:tcPr>
          <w:p w:rsidR="00955016" w:rsidRPr="00D95972" w:rsidRDefault="00955016" w:rsidP="0095501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955016" w:rsidRPr="00D95972" w:rsidRDefault="00955016" w:rsidP="00955016">
            <w:pPr>
              <w:rPr>
                <w:rFonts w:cs="Arial"/>
              </w:rPr>
            </w:pPr>
          </w:p>
        </w:tc>
        <w:tc>
          <w:tcPr>
            <w:tcW w:w="827" w:type="dxa"/>
            <w:tcBorders>
              <w:top w:val="single" w:sz="4" w:space="0" w:color="auto"/>
              <w:bottom w:val="single" w:sz="4" w:space="0" w:color="auto"/>
            </w:tcBorders>
          </w:tcPr>
          <w:p w:rsidR="00955016" w:rsidRPr="00D95972"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tcPr>
          <w:p w:rsidR="00955016" w:rsidRPr="00D95972" w:rsidRDefault="00955016" w:rsidP="00955016">
            <w:pPr>
              <w:rPr>
                <w:rFonts w:eastAsia="Batang" w:cs="Arial"/>
                <w:color w:val="000000"/>
                <w:lang w:eastAsia="ko-KR"/>
              </w:rPr>
            </w:pPr>
            <w:r w:rsidRPr="00D95972">
              <w:rPr>
                <w:rFonts w:eastAsia="Batang" w:cs="Arial"/>
                <w:color w:val="000000"/>
                <w:lang w:eastAsia="ko-KR"/>
              </w:rPr>
              <w:t>Other Rel-16 IMS topics</w:t>
            </w:r>
          </w:p>
          <w:p w:rsidR="00955016" w:rsidRPr="00D95972" w:rsidRDefault="00955016" w:rsidP="00955016">
            <w:pPr>
              <w:rPr>
                <w:rFonts w:eastAsia="Batang" w:cs="Arial"/>
                <w:lang w:eastAsia="ko-KR"/>
              </w:rPr>
            </w:pPr>
          </w:p>
        </w:tc>
      </w:tr>
      <w:tr w:rsidR="00955016" w:rsidRPr="000412A1"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47" w:history="1">
              <w:r w:rsidR="005707B3">
                <w:rPr>
                  <w:rStyle w:val="Hyperlink"/>
                </w:rPr>
                <w:t>C1-202072</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Correction in CRS interactions with CDIV</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0062 24.183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color w:val="000000"/>
              </w:rPr>
            </w:pPr>
          </w:p>
        </w:tc>
      </w:tr>
      <w:tr w:rsidR="00955016" w:rsidRPr="000412A1"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48" w:history="1">
              <w:r w:rsidR="005707B3">
                <w:rPr>
                  <w:rStyle w:val="Hyperlink"/>
                </w:rPr>
                <w:t>C1-202080</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UE must not render local tones in case of call is being forwarded or call is queued</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0075 24.628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color w:val="000000"/>
              </w:rPr>
            </w:pPr>
          </w:p>
        </w:tc>
      </w:tr>
      <w:tr w:rsidR="00955016" w:rsidRPr="000412A1" w:rsidTr="005707B3">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49" w:history="1">
              <w:r w:rsidR="005707B3">
                <w:rPr>
                  <w:rStyle w:val="Hyperlink"/>
                </w:rPr>
                <w:t>C1-202081</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 xml:space="preserve">NG </w:t>
            </w:r>
            <w:proofErr w:type="spellStart"/>
            <w:r>
              <w:rPr>
                <w:rFonts w:cs="Arial"/>
              </w:rPr>
              <w:t>eCall</w:t>
            </w:r>
            <w:proofErr w:type="spellEnd"/>
            <w:r>
              <w:rPr>
                <w:rFonts w:cs="Arial"/>
              </w:rPr>
              <w:t xml:space="preserve"> support over NR connected to the 5GC</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6414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color w:val="000000"/>
              </w:rPr>
            </w:pPr>
          </w:p>
        </w:tc>
      </w:tr>
      <w:tr w:rsidR="00955016" w:rsidRPr="000412A1"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50" w:history="1">
              <w:r w:rsidR="005707B3">
                <w:rPr>
                  <w:rStyle w:val="Hyperlink"/>
                </w:rPr>
                <w:t>C1-202090</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 xml:space="preserve">Correction in </w:t>
            </w:r>
            <w:proofErr w:type="spellStart"/>
            <w:r>
              <w:rPr>
                <w:rFonts w:cs="Arial"/>
              </w:rPr>
              <w:t>IMS_Registration_handling</w:t>
            </w:r>
            <w:proofErr w:type="spellEnd"/>
            <w:r>
              <w:rPr>
                <w:rFonts w:cs="Arial"/>
              </w:rPr>
              <w:t xml:space="preserve"> policy about how UE should deregister</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6404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color w:val="000000"/>
              </w:rPr>
            </w:pPr>
            <w:r>
              <w:rPr>
                <w:rFonts w:cs="Arial"/>
                <w:color w:val="000000"/>
              </w:rPr>
              <w:t>Revision of C1-199028</w:t>
            </w:r>
          </w:p>
        </w:tc>
      </w:tr>
      <w:tr w:rsidR="00955016" w:rsidRPr="000412A1"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51" w:history="1">
              <w:r w:rsidR="00D0101F">
                <w:rPr>
                  <w:rStyle w:val="Hyperlink"/>
                </w:rPr>
                <w:t>C1-202132</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Discussion on SRVCC from E-UTRAN to GERAN/UTRAN when IMS voice call is initiated in 5GS</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color w:val="000000"/>
              </w:rPr>
            </w:pPr>
            <w:r>
              <w:rPr>
                <w:rFonts w:cs="Arial"/>
                <w:color w:val="000000"/>
              </w:rPr>
              <w:t>Revision of C1-200940</w:t>
            </w:r>
          </w:p>
        </w:tc>
      </w:tr>
      <w:tr w:rsidR="00955016" w:rsidRPr="000412A1"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52" w:history="1">
              <w:r w:rsidR="00D0101F">
                <w:rPr>
                  <w:rStyle w:val="Hyperlink"/>
                </w:rPr>
                <w:t>C1-202133</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SRVCC from E-UTRAN to GERAN/UTRAN when IMS voice call is initiated in 5GS</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1298 24.237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color w:val="000000"/>
              </w:rPr>
            </w:pPr>
            <w:r>
              <w:rPr>
                <w:rFonts w:cs="Arial"/>
                <w:color w:val="000000"/>
              </w:rPr>
              <w:t>Revision of C1-200941</w:t>
            </w:r>
          </w:p>
        </w:tc>
      </w:tr>
      <w:tr w:rsidR="00955016" w:rsidRPr="000412A1"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53" w:history="1">
              <w:r w:rsidR="00D0101F">
                <w:rPr>
                  <w:rStyle w:val="Hyperlink"/>
                </w:rPr>
                <w:t>C1-202488</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Editorial clean-up</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Ericsson /Jörgen</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0064 24.183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color w:val="000000"/>
              </w:rPr>
            </w:pPr>
          </w:p>
        </w:tc>
      </w:tr>
      <w:tr w:rsidR="00955016" w:rsidRPr="000412A1" w:rsidTr="00D0101F">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00"/>
          </w:tcPr>
          <w:p w:rsidR="00955016" w:rsidRPr="000412A1" w:rsidRDefault="00E31DD6" w:rsidP="00955016">
            <w:pPr>
              <w:rPr>
                <w:rFonts w:cs="Arial"/>
              </w:rPr>
            </w:pPr>
            <w:hyperlink r:id="rId554" w:history="1">
              <w:r w:rsidR="00D0101F">
                <w:rPr>
                  <w:rStyle w:val="Hyperlink"/>
                </w:rPr>
                <w:t>C1-202500</w:t>
              </w:r>
            </w:hyperlink>
          </w:p>
        </w:tc>
        <w:tc>
          <w:tcPr>
            <w:tcW w:w="4190" w:type="dxa"/>
            <w:gridSpan w:val="3"/>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Correction on rendering local tones</w:t>
            </w:r>
          </w:p>
        </w:tc>
        <w:tc>
          <w:tcPr>
            <w:tcW w:w="1766" w:type="dxa"/>
            <w:tcBorders>
              <w:top w:val="single" w:sz="4" w:space="0" w:color="auto"/>
              <w:bottom w:val="single" w:sz="4" w:space="0" w:color="auto"/>
            </w:tcBorders>
            <w:shd w:val="clear" w:color="auto" w:fill="FFFF00"/>
          </w:tcPr>
          <w:p w:rsidR="00955016" w:rsidRPr="000412A1" w:rsidRDefault="00955016" w:rsidP="00955016">
            <w:pPr>
              <w:rPr>
                <w:rFonts w:cs="Arial"/>
              </w:rPr>
            </w:pPr>
            <w:r>
              <w:rPr>
                <w:rFonts w:cs="Arial"/>
              </w:rPr>
              <w:t>Ericsson /Jörgen</w:t>
            </w:r>
          </w:p>
        </w:tc>
        <w:tc>
          <w:tcPr>
            <w:tcW w:w="827" w:type="dxa"/>
            <w:tcBorders>
              <w:top w:val="single" w:sz="4" w:space="0" w:color="auto"/>
              <w:bottom w:val="single" w:sz="4" w:space="0" w:color="auto"/>
            </w:tcBorders>
            <w:shd w:val="clear" w:color="auto" w:fill="FFFF00"/>
          </w:tcPr>
          <w:p w:rsidR="00955016" w:rsidRPr="000412A1" w:rsidRDefault="00955016" w:rsidP="00955016">
            <w:pPr>
              <w:rPr>
                <w:rFonts w:cs="Arial"/>
                <w:color w:val="000000"/>
              </w:rPr>
            </w:pPr>
            <w:r>
              <w:rPr>
                <w:rFonts w:cs="Arial"/>
                <w:color w:val="000000"/>
              </w:rPr>
              <w:t>CR 0077 24.628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0412A1" w:rsidRDefault="00955016" w:rsidP="00955016">
            <w:pPr>
              <w:rPr>
                <w:rFonts w:cs="Arial"/>
                <w:color w:val="000000"/>
              </w:rPr>
            </w:pPr>
          </w:p>
        </w:tc>
      </w:tr>
      <w:tr w:rsidR="00955016" w:rsidRPr="000412A1"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cs="Arial"/>
                <w:color w:val="000000"/>
              </w:rPr>
            </w:pPr>
          </w:p>
        </w:tc>
      </w:tr>
      <w:tr w:rsidR="00955016" w:rsidRPr="000412A1"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cs="Arial"/>
                <w:color w:val="000000"/>
              </w:rPr>
            </w:pPr>
          </w:p>
        </w:tc>
      </w:tr>
      <w:tr w:rsidR="00955016" w:rsidRPr="000412A1"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cs="Arial"/>
                <w:color w:val="000000"/>
              </w:rPr>
            </w:pPr>
          </w:p>
        </w:tc>
      </w:tr>
      <w:tr w:rsidR="00955016" w:rsidRPr="000412A1"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cs="Arial"/>
                <w:color w:val="000000"/>
              </w:rPr>
            </w:pPr>
          </w:p>
        </w:tc>
      </w:tr>
      <w:tr w:rsidR="00955016" w:rsidRPr="000412A1" w:rsidTr="008419FC">
        <w:tc>
          <w:tcPr>
            <w:tcW w:w="976" w:type="dxa"/>
            <w:tcBorders>
              <w:top w:val="nil"/>
              <w:left w:val="thinThickThinSmallGap" w:sz="24" w:space="0" w:color="auto"/>
              <w:bottom w:val="nil"/>
            </w:tcBorders>
            <w:shd w:val="clear" w:color="auto" w:fill="auto"/>
          </w:tcPr>
          <w:p w:rsidR="00955016" w:rsidRPr="00D95972"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eastAsia="Arial Unicode MS" w:cs="Arial"/>
              </w:rPr>
            </w:pPr>
          </w:p>
        </w:tc>
        <w:tc>
          <w:tcPr>
            <w:tcW w:w="1088"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0412A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0412A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412A1" w:rsidRDefault="00955016" w:rsidP="00955016">
            <w:pPr>
              <w:rPr>
                <w:rFonts w:cs="Arial"/>
                <w:color w:val="000000"/>
              </w:rPr>
            </w:pPr>
          </w:p>
        </w:tc>
      </w:tr>
      <w:tr w:rsidR="00955016"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955016" w:rsidRPr="00D95972" w:rsidRDefault="00955016" w:rsidP="00955016">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955016" w:rsidRPr="00D95972" w:rsidRDefault="00955016" w:rsidP="00955016">
            <w:pPr>
              <w:rPr>
                <w:rFonts w:cs="Arial"/>
              </w:rPr>
            </w:pPr>
            <w:r w:rsidRPr="00D95972">
              <w:rPr>
                <w:rFonts w:cs="Arial"/>
              </w:rPr>
              <w:t>Release 1</w:t>
            </w:r>
            <w:r>
              <w:rPr>
                <w:rFonts w:cs="Arial"/>
              </w:rPr>
              <w:t>7</w:t>
            </w:r>
          </w:p>
          <w:p w:rsidR="00955016" w:rsidRPr="00D95972" w:rsidRDefault="00955016" w:rsidP="0095501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955016" w:rsidRPr="00D95972" w:rsidRDefault="00955016" w:rsidP="00955016">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955016" w:rsidRPr="00E32EA2" w:rsidRDefault="00955016" w:rsidP="00955016">
            <w:pPr>
              <w:rPr>
                <w:rFonts w:cs="Arial"/>
                <w:b/>
                <w:bCs/>
              </w:rPr>
            </w:pPr>
            <w:r w:rsidRPr="00E32EA2">
              <w:rPr>
                <w:rFonts w:cs="Arial"/>
                <w:b/>
                <w:bCs/>
              </w:rPr>
              <w:t>NOT PART OF THIS MEETING</w:t>
            </w:r>
          </w:p>
        </w:tc>
        <w:tc>
          <w:tcPr>
            <w:tcW w:w="1766" w:type="dxa"/>
            <w:tcBorders>
              <w:top w:val="single" w:sz="12" w:space="0" w:color="auto"/>
              <w:bottom w:val="single" w:sz="4" w:space="0" w:color="auto"/>
            </w:tcBorders>
            <w:shd w:val="clear" w:color="auto" w:fill="0000FF"/>
          </w:tcPr>
          <w:p w:rsidR="00955016" w:rsidRPr="00D95972" w:rsidRDefault="00955016" w:rsidP="00955016">
            <w:pPr>
              <w:rPr>
                <w:rFonts w:cs="Arial"/>
              </w:rPr>
            </w:pPr>
          </w:p>
        </w:tc>
        <w:tc>
          <w:tcPr>
            <w:tcW w:w="827" w:type="dxa"/>
            <w:tcBorders>
              <w:top w:val="single" w:sz="12" w:space="0" w:color="auto"/>
              <w:bottom w:val="single" w:sz="4" w:space="0" w:color="auto"/>
            </w:tcBorders>
            <w:shd w:val="clear" w:color="auto" w:fill="0000FF"/>
          </w:tcPr>
          <w:p w:rsidR="00955016" w:rsidRPr="00D95972" w:rsidRDefault="00955016" w:rsidP="00955016">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955016" w:rsidRPr="00D95972" w:rsidRDefault="00955016" w:rsidP="00955016">
            <w:pPr>
              <w:rPr>
                <w:rFonts w:cs="Arial"/>
              </w:rPr>
            </w:pPr>
          </w:p>
        </w:tc>
      </w:tr>
      <w:tr w:rsidR="00955016" w:rsidRPr="00DA4B50" w:rsidTr="008419FC">
        <w:tc>
          <w:tcPr>
            <w:tcW w:w="976" w:type="dxa"/>
            <w:tcBorders>
              <w:top w:val="nil"/>
              <w:left w:val="thinThickThinSmallGap" w:sz="24" w:space="0" w:color="auto"/>
              <w:bottom w:val="nil"/>
            </w:tcBorders>
            <w:shd w:val="clear" w:color="auto" w:fill="auto"/>
          </w:tcPr>
          <w:p w:rsidR="00955016" w:rsidRPr="00DA4B50" w:rsidRDefault="00955016" w:rsidP="00955016">
            <w:pPr>
              <w:rPr>
                <w:rFonts w:cs="Arial"/>
                <w:lang w:val="en-US"/>
              </w:rPr>
            </w:pPr>
          </w:p>
        </w:tc>
        <w:tc>
          <w:tcPr>
            <w:tcW w:w="1315" w:type="dxa"/>
            <w:gridSpan w:val="2"/>
            <w:tcBorders>
              <w:top w:val="nil"/>
              <w:bottom w:val="nil"/>
            </w:tcBorders>
            <w:shd w:val="clear" w:color="auto" w:fill="auto"/>
          </w:tcPr>
          <w:p w:rsidR="00955016" w:rsidRPr="00DA4B50" w:rsidRDefault="00955016" w:rsidP="00955016">
            <w:pPr>
              <w:rPr>
                <w:rFonts w:eastAsia="Arial Unicode MS" w:cs="Arial"/>
                <w:lang w:val="en-US"/>
              </w:rPr>
            </w:pPr>
          </w:p>
        </w:tc>
        <w:tc>
          <w:tcPr>
            <w:tcW w:w="1088" w:type="dxa"/>
            <w:tcBorders>
              <w:top w:val="single" w:sz="4" w:space="0" w:color="auto"/>
              <w:bottom w:val="single" w:sz="4" w:space="0" w:color="auto"/>
            </w:tcBorders>
            <w:shd w:val="clear" w:color="auto" w:fill="FFFFFF"/>
          </w:tcPr>
          <w:p w:rsidR="00955016" w:rsidRPr="00DA4B50" w:rsidRDefault="00955016" w:rsidP="00955016">
            <w:pPr>
              <w:rPr>
                <w:rFonts w:cs="Arial"/>
                <w:lang w:val="en-US"/>
              </w:rPr>
            </w:pPr>
          </w:p>
        </w:tc>
        <w:tc>
          <w:tcPr>
            <w:tcW w:w="4190" w:type="dxa"/>
            <w:gridSpan w:val="3"/>
            <w:tcBorders>
              <w:top w:val="single" w:sz="4" w:space="0" w:color="auto"/>
              <w:bottom w:val="single" w:sz="4" w:space="0" w:color="auto"/>
            </w:tcBorders>
            <w:shd w:val="clear" w:color="auto" w:fill="FFFFFF"/>
          </w:tcPr>
          <w:p w:rsidR="00955016" w:rsidRPr="00DA4B50" w:rsidRDefault="00955016" w:rsidP="00955016">
            <w:pPr>
              <w:rPr>
                <w:rFonts w:cs="Arial"/>
                <w:lang w:val="en-US"/>
              </w:rPr>
            </w:pPr>
          </w:p>
        </w:tc>
        <w:tc>
          <w:tcPr>
            <w:tcW w:w="1766" w:type="dxa"/>
            <w:tcBorders>
              <w:top w:val="single" w:sz="4" w:space="0" w:color="auto"/>
              <w:bottom w:val="single" w:sz="4" w:space="0" w:color="auto"/>
            </w:tcBorders>
            <w:shd w:val="clear" w:color="auto" w:fill="FFFFFF"/>
          </w:tcPr>
          <w:p w:rsidR="00955016" w:rsidRPr="00DA4B50" w:rsidRDefault="00955016" w:rsidP="00955016">
            <w:pPr>
              <w:rPr>
                <w:rFonts w:cs="Arial"/>
                <w:lang w:val="en-US"/>
              </w:rPr>
            </w:pPr>
          </w:p>
        </w:tc>
        <w:tc>
          <w:tcPr>
            <w:tcW w:w="827" w:type="dxa"/>
            <w:tcBorders>
              <w:top w:val="single" w:sz="4" w:space="0" w:color="auto"/>
              <w:bottom w:val="single" w:sz="4" w:space="0" w:color="auto"/>
            </w:tcBorders>
            <w:shd w:val="clear" w:color="auto" w:fill="FFFFFF"/>
          </w:tcPr>
          <w:p w:rsidR="00955016" w:rsidRPr="00DA4B50" w:rsidRDefault="00955016" w:rsidP="00955016">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A4B50" w:rsidRDefault="00955016" w:rsidP="00955016">
            <w:pPr>
              <w:rPr>
                <w:rFonts w:cs="Arial"/>
                <w:lang w:val="en-US"/>
              </w:rPr>
            </w:pPr>
          </w:p>
        </w:tc>
      </w:tr>
      <w:tr w:rsidR="00955016" w:rsidRPr="00D95972" w:rsidTr="00D0101F">
        <w:tc>
          <w:tcPr>
            <w:tcW w:w="976" w:type="dxa"/>
            <w:tcBorders>
              <w:top w:val="single" w:sz="12" w:space="0" w:color="auto"/>
              <w:left w:val="thinThickThinSmallGap" w:sz="24" w:space="0" w:color="auto"/>
              <w:bottom w:val="single" w:sz="4" w:space="0" w:color="auto"/>
            </w:tcBorders>
            <w:shd w:val="clear" w:color="auto" w:fill="0000FF"/>
          </w:tcPr>
          <w:p w:rsidR="00955016" w:rsidRPr="00DA4B50" w:rsidRDefault="00955016" w:rsidP="00955016">
            <w:pPr>
              <w:pStyle w:val="ListParagraph"/>
              <w:numPr>
                <w:ilvl w:val="0"/>
                <w:numId w:val="5"/>
              </w:numPr>
              <w:rPr>
                <w:rFonts w:cs="Arial"/>
                <w:lang w:val="en-US"/>
              </w:rPr>
            </w:pPr>
          </w:p>
        </w:tc>
        <w:tc>
          <w:tcPr>
            <w:tcW w:w="1315" w:type="dxa"/>
            <w:gridSpan w:val="2"/>
            <w:tcBorders>
              <w:top w:val="single" w:sz="12" w:space="0" w:color="auto"/>
              <w:bottom w:val="single" w:sz="4" w:space="0" w:color="auto"/>
            </w:tcBorders>
            <w:shd w:val="clear" w:color="auto" w:fill="0000FF"/>
          </w:tcPr>
          <w:p w:rsidR="00955016" w:rsidRPr="00D95972" w:rsidRDefault="00955016" w:rsidP="00955016">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955016" w:rsidRPr="00D95972" w:rsidRDefault="00955016" w:rsidP="00955016">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955016" w:rsidRPr="00D95972" w:rsidRDefault="00955016" w:rsidP="00955016">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955016" w:rsidRPr="00D95972" w:rsidRDefault="00955016" w:rsidP="00955016">
            <w:pPr>
              <w:rPr>
                <w:rFonts w:cs="Arial"/>
              </w:rPr>
            </w:pPr>
            <w:r w:rsidRPr="00D95972">
              <w:rPr>
                <w:rFonts w:cs="Arial"/>
              </w:rPr>
              <w:t>Prepared by</w:t>
            </w:r>
          </w:p>
        </w:tc>
        <w:tc>
          <w:tcPr>
            <w:tcW w:w="827" w:type="dxa"/>
            <w:tcBorders>
              <w:top w:val="single" w:sz="12" w:space="0" w:color="auto"/>
              <w:bottom w:val="single" w:sz="4" w:space="0" w:color="auto"/>
            </w:tcBorders>
            <w:shd w:val="clear" w:color="auto" w:fill="0000FF"/>
          </w:tcPr>
          <w:p w:rsidR="00955016" w:rsidRPr="00D95972" w:rsidRDefault="00955016" w:rsidP="00955016">
            <w:pPr>
              <w:rPr>
                <w:rFonts w:cs="Arial"/>
              </w:rPr>
            </w:pPr>
            <w:r w:rsidRPr="00D95972">
              <w:rPr>
                <w:rFonts w:cs="Arial"/>
              </w:rPr>
              <w:t>To/CC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955016" w:rsidRPr="00D95972" w:rsidRDefault="00955016" w:rsidP="00955016">
            <w:pPr>
              <w:rPr>
                <w:rFonts w:eastAsia="Batang" w:cs="Arial"/>
                <w:color w:val="000000"/>
                <w:lang w:eastAsia="ko-KR"/>
              </w:rPr>
            </w:pPr>
            <w:r w:rsidRPr="00D95972">
              <w:rPr>
                <w:rFonts w:cs="Arial"/>
              </w:rPr>
              <w:t>Result &amp; comment</w:t>
            </w:r>
          </w:p>
        </w:tc>
      </w:tr>
      <w:tr w:rsidR="00955016" w:rsidRPr="00D95972" w:rsidTr="00D0101F">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Pr="00D326B1" w:rsidRDefault="00E31DD6" w:rsidP="00955016">
            <w:pPr>
              <w:rPr>
                <w:rFonts w:cs="Arial"/>
                <w:color w:val="000000"/>
              </w:rPr>
            </w:pPr>
            <w:hyperlink r:id="rId555" w:history="1">
              <w:r w:rsidR="00D0101F">
                <w:rPr>
                  <w:rStyle w:val="Hyperlink"/>
                </w:rPr>
                <w:t>C1-202012</w:t>
              </w:r>
            </w:hyperlink>
          </w:p>
        </w:tc>
        <w:tc>
          <w:tcPr>
            <w:tcW w:w="4190" w:type="dxa"/>
            <w:gridSpan w:val="3"/>
            <w:tcBorders>
              <w:top w:val="single" w:sz="4" w:space="0" w:color="auto"/>
              <w:bottom w:val="single" w:sz="4" w:space="0" w:color="auto"/>
            </w:tcBorders>
            <w:shd w:val="clear" w:color="auto" w:fill="FFFF00"/>
          </w:tcPr>
          <w:p w:rsidR="00955016" w:rsidRPr="00D326B1" w:rsidRDefault="00955016" w:rsidP="00955016">
            <w:pPr>
              <w:rPr>
                <w:rFonts w:cs="Arial"/>
              </w:rPr>
            </w:pPr>
            <w:r>
              <w:rPr>
                <w:rFonts w:cs="Arial"/>
              </w:rPr>
              <w:t>Reply LS on Manual CAG ID selection and granularity of UAC parameters for PNI-NPNs</w:t>
            </w:r>
          </w:p>
        </w:tc>
        <w:tc>
          <w:tcPr>
            <w:tcW w:w="1766" w:type="dxa"/>
            <w:tcBorders>
              <w:top w:val="single" w:sz="4" w:space="0" w:color="auto"/>
              <w:bottom w:val="single" w:sz="4" w:space="0" w:color="auto"/>
            </w:tcBorders>
            <w:shd w:val="clear" w:color="auto" w:fill="FFFF00"/>
          </w:tcPr>
          <w:p w:rsidR="00955016" w:rsidRPr="00D326B1" w:rsidRDefault="00955016" w:rsidP="00955016">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55016" w:rsidRPr="00D326B1" w:rsidRDefault="00955016" w:rsidP="00955016">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D326B1" w:rsidRDefault="00955016" w:rsidP="00955016">
            <w:pPr>
              <w:rPr>
                <w:rFonts w:cs="Arial"/>
                <w:lang w:eastAsia="ko-KR"/>
              </w:rPr>
            </w:pPr>
          </w:p>
        </w:tc>
      </w:tr>
      <w:tr w:rsidR="00955016" w:rsidRPr="00D95972" w:rsidTr="00D0101F">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Pr="009A4107" w:rsidRDefault="00E31DD6" w:rsidP="00955016">
            <w:pPr>
              <w:rPr>
                <w:rFonts w:cs="Arial"/>
                <w:lang w:val="en-US"/>
              </w:rPr>
            </w:pPr>
            <w:hyperlink r:id="rId556" w:history="1">
              <w:r w:rsidR="00D0101F">
                <w:rPr>
                  <w:rStyle w:val="Hyperlink"/>
                </w:rPr>
                <w:t>C1-202067</w:t>
              </w:r>
            </w:hyperlink>
          </w:p>
        </w:tc>
        <w:tc>
          <w:tcPr>
            <w:tcW w:w="4190" w:type="dxa"/>
            <w:gridSpan w:val="3"/>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Reply LS on 5G Steering of Roaming</w:t>
            </w:r>
          </w:p>
        </w:tc>
        <w:tc>
          <w:tcPr>
            <w:tcW w:w="1766" w:type="dxa"/>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FFFF00"/>
          </w:tcPr>
          <w:p w:rsidR="00955016" w:rsidRPr="00AB5FEE" w:rsidRDefault="00955016" w:rsidP="00955016">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cs="Arial"/>
                <w:color w:val="000000"/>
                <w:lang w:val="en-US"/>
              </w:rPr>
            </w:pPr>
          </w:p>
        </w:tc>
      </w:tr>
      <w:tr w:rsidR="00955016" w:rsidRPr="00D95972" w:rsidTr="00D0101F">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Pr="009A4107" w:rsidRDefault="00E31DD6" w:rsidP="00955016">
            <w:pPr>
              <w:rPr>
                <w:rFonts w:cs="Arial"/>
                <w:lang w:val="en-US"/>
              </w:rPr>
            </w:pPr>
            <w:hyperlink r:id="rId557" w:history="1">
              <w:r w:rsidR="005707B3">
                <w:rPr>
                  <w:rStyle w:val="Hyperlink"/>
                </w:rPr>
                <w:t>C1-202103</w:t>
              </w:r>
            </w:hyperlink>
          </w:p>
        </w:tc>
        <w:tc>
          <w:tcPr>
            <w:tcW w:w="4190" w:type="dxa"/>
            <w:gridSpan w:val="3"/>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Reply LS on Manual CAG ID selection and granularity of UAC parameters for PNI-NPNs</w:t>
            </w:r>
          </w:p>
        </w:tc>
        <w:tc>
          <w:tcPr>
            <w:tcW w:w="1766" w:type="dxa"/>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00"/>
          </w:tcPr>
          <w:p w:rsidR="00955016" w:rsidRPr="00AB5FEE" w:rsidRDefault="00955016" w:rsidP="00955016">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cs="Arial"/>
                <w:color w:val="000000"/>
                <w:lang w:val="en-US"/>
              </w:rPr>
            </w:pPr>
          </w:p>
        </w:tc>
      </w:tr>
      <w:tr w:rsidR="00955016" w:rsidRPr="00D95972" w:rsidTr="00D0101F">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Pr="009A4107" w:rsidRDefault="00E31DD6" w:rsidP="00955016">
            <w:pPr>
              <w:rPr>
                <w:rFonts w:cs="Arial"/>
                <w:lang w:val="en-US"/>
              </w:rPr>
            </w:pPr>
            <w:hyperlink r:id="rId558" w:history="1">
              <w:r w:rsidR="00D0101F">
                <w:rPr>
                  <w:rStyle w:val="Hyperlink"/>
                </w:rPr>
                <w:t>C1-202151</w:t>
              </w:r>
            </w:hyperlink>
          </w:p>
        </w:tc>
        <w:tc>
          <w:tcPr>
            <w:tcW w:w="4190" w:type="dxa"/>
            <w:gridSpan w:val="3"/>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LS on subscribe/notify for 5G Steering of Roaming</w:t>
            </w:r>
          </w:p>
        </w:tc>
        <w:tc>
          <w:tcPr>
            <w:tcW w:w="1766" w:type="dxa"/>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DOCOMO Communications Lab.</w:t>
            </w:r>
          </w:p>
        </w:tc>
        <w:tc>
          <w:tcPr>
            <w:tcW w:w="827" w:type="dxa"/>
            <w:tcBorders>
              <w:top w:val="single" w:sz="4" w:space="0" w:color="auto"/>
              <w:bottom w:val="single" w:sz="4" w:space="0" w:color="auto"/>
            </w:tcBorders>
            <w:shd w:val="clear" w:color="auto" w:fill="FFFF00"/>
          </w:tcPr>
          <w:p w:rsidR="00955016" w:rsidRPr="00AB5FEE" w:rsidRDefault="00955016" w:rsidP="00955016">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cs="Arial"/>
                <w:color w:val="000000"/>
                <w:lang w:val="en-US"/>
              </w:rPr>
            </w:pPr>
          </w:p>
        </w:tc>
      </w:tr>
      <w:tr w:rsidR="00955016" w:rsidRPr="00D95972" w:rsidTr="00D0101F">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Pr="009A4107" w:rsidRDefault="00E31DD6" w:rsidP="00955016">
            <w:pPr>
              <w:rPr>
                <w:rFonts w:cs="Arial"/>
                <w:lang w:val="en-US"/>
              </w:rPr>
            </w:pPr>
            <w:hyperlink r:id="rId559" w:history="1">
              <w:r w:rsidR="005707B3">
                <w:rPr>
                  <w:rStyle w:val="Hyperlink"/>
                </w:rPr>
                <w:t>C1-202180</w:t>
              </w:r>
            </w:hyperlink>
          </w:p>
        </w:tc>
        <w:tc>
          <w:tcPr>
            <w:tcW w:w="4190" w:type="dxa"/>
            <w:gridSpan w:val="3"/>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[draft] Reply LS on Manual CAG ID selection and granularity of UAC parameters for PNI-NPNs</w:t>
            </w:r>
          </w:p>
        </w:tc>
        <w:tc>
          <w:tcPr>
            <w:tcW w:w="1766" w:type="dxa"/>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00"/>
          </w:tcPr>
          <w:p w:rsidR="00955016" w:rsidRPr="00AB5FEE" w:rsidRDefault="00955016" w:rsidP="00955016">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cs="Arial"/>
                <w:color w:val="000000"/>
                <w:lang w:val="en-US"/>
              </w:rPr>
            </w:pPr>
          </w:p>
        </w:tc>
      </w:tr>
      <w:tr w:rsidR="00955016" w:rsidRPr="00D95972" w:rsidTr="00D0101F">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Pr="009A4107" w:rsidRDefault="00E31DD6" w:rsidP="00955016">
            <w:pPr>
              <w:rPr>
                <w:rFonts w:cs="Arial"/>
                <w:lang w:val="en-US"/>
              </w:rPr>
            </w:pPr>
            <w:hyperlink r:id="rId560" w:history="1">
              <w:r w:rsidR="00D0101F">
                <w:rPr>
                  <w:rStyle w:val="Hyperlink"/>
                </w:rPr>
                <w:t>C1-202204</w:t>
              </w:r>
            </w:hyperlink>
          </w:p>
        </w:tc>
        <w:tc>
          <w:tcPr>
            <w:tcW w:w="4190" w:type="dxa"/>
            <w:gridSpan w:val="3"/>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LS on PWS Test Flag</w:t>
            </w:r>
          </w:p>
        </w:tc>
        <w:tc>
          <w:tcPr>
            <w:tcW w:w="1766" w:type="dxa"/>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955016" w:rsidRPr="00AB5FEE" w:rsidRDefault="00955016" w:rsidP="00955016">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cs="Arial"/>
                <w:color w:val="000000"/>
                <w:lang w:val="en-US"/>
              </w:rPr>
            </w:pPr>
          </w:p>
        </w:tc>
      </w:tr>
      <w:tr w:rsidR="00955016" w:rsidRPr="00D95972" w:rsidTr="00D0101F">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Pr="009A4107" w:rsidRDefault="00E31DD6" w:rsidP="00955016">
            <w:pPr>
              <w:rPr>
                <w:rFonts w:cs="Arial"/>
                <w:lang w:val="en-US"/>
              </w:rPr>
            </w:pPr>
            <w:hyperlink r:id="rId561" w:history="1">
              <w:r w:rsidR="00D0101F">
                <w:rPr>
                  <w:rStyle w:val="Hyperlink"/>
                </w:rPr>
                <w:t>C1-202232</w:t>
              </w:r>
            </w:hyperlink>
          </w:p>
        </w:tc>
        <w:tc>
          <w:tcPr>
            <w:tcW w:w="4190" w:type="dxa"/>
            <w:gridSpan w:val="3"/>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LS on Concurrent Broadcasting for CMAS</w:t>
            </w:r>
          </w:p>
        </w:tc>
        <w:tc>
          <w:tcPr>
            <w:tcW w:w="1766" w:type="dxa"/>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00"/>
          </w:tcPr>
          <w:p w:rsidR="00955016" w:rsidRPr="00AB5FEE" w:rsidRDefault="00955016" w:rsidP="00955016">
            <w:pPr>
              <w:rPr>
                <w:rFonts w:cs="Arial"/>
              </w:rPr>
            </w:pPr>
            <w:r>
              <w:rPr>
                <w:rFonts w:cs="Arial"/>
              </w:rPr>
              <w:t>LS out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cs="Arial"/>
                <w:color w:val="000000"/>
                <w:lang w:val="en-US"/>
              </w:rPr>
            </w:pPr>
          </w:p>
        </w:tc>
      </w:tr>
      <w:tr w:rsidR="00955016" w:rsidRPr="00D95972" w:rsidTr="00D0101F">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Pr="009A4107" w:rsidRDefault="00E31DD6" w:rsidP="00955016">
            <w:pPr>
              <w:rPr>
                <w:rFonts w:cs="Arial"/>
                <w:lang w:val="en-US"/>
              </w:rPr>
            </w:pPr>
            <w:hyperlink r:id="rId562" w:history="1">
              <w:r w:rsidR="005707B3">
                <w:rPr>
                  <w:rStyle w:val="Hyperlink"/>
                </w:rPr>
                <w:t>C1-202400</w:t>
              </w:r>
            </w:hyperlink>
          </w:p>
        </w:tc>
        <w:tc>
          <w:tcPr>
            <w:tcW w:w="4190" w:type="dxa"/>
            <w:gridSpan w:val="3"/>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LS on manual CAG selection</w:t>
            </w:r>
          </w:p>
        </w:tc>
        <w:tc>
          <w:tcPr>
            <w:tcW w:w="1766" w:type="dxa"/>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955016" w:rsidRPr="00AB5FEE" w:rsidRDefault="00955016" w:rsidP="00955016">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cs="Arial"/>
                <w:color w:val="000000"/>
                <w:lang w:val="en-US"/>
              </w:rPr>
            </w:pPr>
            <w:r>
              <w:rPr>
                <w:rFonts w:cs="Arial"/>
                <w:color w:val="000000"/>
                <w:lang w:val="en-US"/>
              </w:rPr>
              <w:t>Revision of C1-201053</w:t>
            </w:r>
          </w:p>
        </w:tc>
      </w:tr>
      <w:tr w:rsidR="00955016" w:rsidRPr="00D95972" w:rsidTr="00D0101F">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Pr="009A4107" w:rsidRDefault="00E31DD6" w:rsidP="00955016">
            <w:pPr>
              <w:rPr>
                <w:rFonts w:cs="Arial"/>
                <w:lang w:val="en-US"/>
              </w:rPr>
            </w:pPr>
            <w:hyperlink r:id="rId563" w:history="1">
              <w:r w:rsidR="00D0101F">
                <w:rPr>
                  <w:rStyle w:val="Hyperlink"/>
                </w:rPr>
                <w:t>C1-202474</w:t>
              </w:r>
            </w:hyperlink>
          </w:p>
        </w:tc>
        <w:tc>
          <w:tcPr>
            <w:tcW w:w="4190" w:type="dxa"/>
            <w:gridSpan w:val="3"/>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LS on handling pending NSSAI during ongoing NSSAA</w:t>
            </w:r>
          </w:p>
        </w:tc>
        <w:tc>
          <w:tcPr>
            <w:tcW w:w="1766" w:type="dxa"/>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955016" w:rsidRPr="00AB5FEE" w:rsidRDefault="00955016" w:rsidP="00955016">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cs="Arial"/>
                <w:color w:val="000000"/>
                <w:lang w:val="en-US"/>
              </w:rPr>
            </w:pPr>
          </w:p>
        </w:tc>
      </w:tr>
      <w:tr w:rsidR="00955016" w:rsidRPr="00D95972" w:rsidTr="00D0101F">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Pr="009A4107" w:rsidRDefault="00E31DD6" w:rsidP="00955016">
            <w:pPr>
              <w:rPr>
                <w:rFonts w:cs="Arial"/>
                <w:lang w:val="en-US"/>
              </w:rPr>
            </w:pPr>
            <w:hyperlink r:id="rId564" w:history="1">
              <w:r w:rsidR="00D0101F">
                <w:rPr>
                  <w:rStyle w:val="Hyperlink"/>
                </w:rPr>
                <w:t>C1-202487</w:t>
              </w:r>
            </w:hyperlink>
          </w:p>
        </w:tc>
        <w:tc>
          <w:tcPr>
            <w:tcW w:w="4190" w:type="dxa"/>
            <w:gridSpan w:val="3"/>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LS on 3GPP based access authentication for untrusted non-3GPP access to 5GCN</w:t>
            </w:r>
          </w:p>
        </w:tc>
        <w:tc>
          <w:tcPr>
            <w:tcW w:w="1766" w:type="dxa"/>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00"/>
          </w:tcPr>
          <w:p w:rsidR="00955016" w:rsidRPr="00AB5FEE" w:rsidRDefault="00955016" w:rsidP="00955016">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cs="Arial"/>
                <w:color w:val="000000"/>
                <w:lang w:val="en-US"/>
              </w:rPr>
            </w:pPr>
          </w:p>
        </w:tc>
      </w:tr>
      <w:tr w:rsidR="00955016" w:rsidRPr="00D95972" w:rsidTr="00D0101F">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00"/>
          </w:tcPr>
          <w:p w:rsidR="00955016" w:rsidRPr="009A4107" w:rsidRDefault="00E31DD6" w:rsidP="00955016">
            <w:pPr>
              <w:rPr>
                <w:rFonts w:cs="Arial"/>
                <w:lang w:val="en-US"/>
              </w:rPr>
            </w:pPr>
            <w:hyperlink r:id="rId565" w:history="1">
              <w:r w:rsidR="00D0101F">
                <w:rPr>
                  <w:rStyle w:val="Hyperlink"/>
                </w:rPr>
                <w:t>C1-202564</w:t>
              </w:r>
            </w:hyperlink>
          </w:p>
        </w:tc>
        <w:tc>
          <w:tcPr>
            <w:tcW w:w="4190" w:type="dxa"/>
            <w:gridSpan w:val="3"/>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Reply LS on concurrent Broadcasting for CMAS</w:t>
            </w:r>
          </w:p>
        </w:tc>
        <w:tc>
          <w:tcPr>
            <w:tcW w:w="1766" w:type="dxa"/>
            <w:tcBorders>
              <w:top w:val="single" w:sz="4" w:space="0" w:color="auto"/>
              <w:bottom w:val="single" w:sz="4" w:space="0" w:color="auto"/>
            </w:tcBorders>
            <w:shd w:val="clear" w:color="auto" w:fill="FFFF00"/>
          </w:tcPr>
          <w:p w:rsidR="00955016" w:rsidRPr="009A4107" w:rsidRDefault="00955016" w:rsidP="00955016">
            <w:pPr>
              <w:rPr>
                <w:rFonts w:cs="Arial"/>
                <w:lang w:val="en-US"/>
              </w:rPr>
            </w:pPr>
            <w:r>
              <w:rPr>
                <w:rFonts w:cs="Arial"/>
                <w:lang w:val="en-US"/>
              </w:rPr>
              <w:t xml:space="preserve">Samsung/ </w:t>
            </w:r>
            <w:proofErr w:type="spellStart"/>
            <w:r>
              <w:rPr>
                <w:rFonts w:cs="Arial"/>
                <w:lang w:val="en-US"/>
              </w:rPr>
              <w:t>Kyungjoo</w:t>
            </w:r>
            <w:proofErr w:type="spellEnd"/>
            <w:r>
              <w:rPr>
                <w:rFonts w:cs="Arial"/>
                <w:lang w:val="en-US"/>
              </w:rPr>
              <w:t xml:space="preserve"> Grace Suh</w:t>
            </w:r>
          </w:p>
        </w:tc>
        <w:tc>
          <w:tcPr>
            <w:tcW w:w="827" w:type="dxa"/>
            <w:tcBorders>
              <w:top w:val="single" w:sz="4" w:space="0" w:color="auto"/>
              <w:bottom w:val="single" w:sz="4" w:space="0" w:color="auto"/>
            </w:tcBorders>
            <w:shd w:val="clear" w:color="auto" w:fill="FFFF00"/>
          </w:tcPr>
          <w:p w:rsidR="00955016" w:rsidRPr="00AB5FEE" w:rsidRDefault="00955016" w:rsidP="00955016">
            <w:pPr>
              <w:rPr>
                <w:rFonts w:cs="Arial"/>
              </w:rPr>
            </w:pPr>
            <w:r>
              <w:rPr>
                <w:rFonts w:cs="Arial"/>
              </w:rPr>
              <w:t>LS out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955016" w:rsidRPr="009A4107" w:rsidRDefault="00955016" w:rsidP="00955016">
            <w:pPr>
              <w:rPr>
                <w:rFonts w:cs="Arial"/>
                <w:color w:val="000000"/>
                <w:lang w:val="en-US"/>
              </w:rPr>
            </w:pPr>
          </w:p>
        </w:tc>
      </w:tr>
      <w:tr w:rsidR="00955016" w:rsidRPr="00D95972" w:rsidTr="008419FC">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Pr="009A4107" w:rsidRDefault="00955016" w:rsidP="00955016">
            <w:pPr>
              <w:rPr>
                <w:rFonts w:cs="Arial"/>
                <w:lang w:val="en-US"/>
              </w:rPr>
            </w:pPr>
          </w:p>
        </w:tc>
        <w:tc>
          <w:tcPr>
            <w:tcW w:w="4190" w:type="dxa"/>
            <w:gridSpan w:val="3"/>
            <w:tcBorders>
              <w:top w:val="single" w:sz="4" w:space="0" w:color="auto"/>
              <w:bottom w:val="single" w:sz="4" w:space="0" w:color="auto"/>
            </w:tcBorders>
            <w:shd w:val="clear" w:color="auto" w:fill="FFFFFF"/>
          </w:tcPr>
          <w:p w:rsidR="00955016" w:rsidRPr="009A4107" w:rsidRDefault="00955016" w:rsidP="00955016">
            <w:pPr>
              <w:rPr>
                <w:rFonts w:cs="Arial"/>
                <w:lang w:val="en-US"/>
              </w:rPr>
            </w:pPr>
          </w:p>
        </w:tc>
        <w:tc>
          <w:tcPr>
            <w:tcW w:w="1766" w:type="dxa"/>
            <w:tcBorders>
              <w:top w:val="single" w:sz="4" w:space="0" w:color="auto"/>
              <w:bottom w:val="single" w:sz="4" w:space="0" w:color="auto"/>
            </w:tcBorders>
            <w:shd w:val="clear" w:color="auto" w:fill="FFFFFF"/>
          </w:tcPr>
          <w:p w:rsidR="00955016" w:rsidRPr="009A4107" w:rsidRDefault="00955016" w:rsidP="00955016">
            <w:pPr>
              <w:rPr>
                <w:rFonts w:cs="Arial"/>
                <w:lang w:val="en-US"/>
              </w:rPr>
            </w:pPr>
          </w:p>
        </w:tc>
        <w:tc>
          <w:tcPr>
            <w:tcW w:w="827" w:type="dxa"/>
            <w:tcBorders>
              <w:top w:val="single" w:sz="4" w:space="0" w:color="auto"/>
              <w:bottom w:val="single" w:sz="4" w:space="0" w:color="auto"/>
            </w:tcBorders>
            <w:shd w:val="clear" w:color="auto" w:fill="FFFFFF"/>
          </w:tcPr>
          <w:p w:rsidR="00955016" w:rsidRPr="00AB5FEE"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9A4107" w:rsidRDefault="00955016" w:rsidP="00955016">
            <w:pPr>
              <w:rPr>
                <w:rFonts w:cs="Arial"/>
                <w:color w:val="000000"/>
                <w:lang w:val="en-US"/>
              </w:rPr>
            </w:pPr>
          </w:p>
        </w:tc>
      </w:tr>
      <w:tr w:rsidR="00955016" w:rsidRPr="00D95972" w:rsidTr="008419FC">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Default="00955016" w:rsidP="00955016"/>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0612B1" w:rsidRDefault="00955016" w:rsidP="00955016">
            <w:pPr>
              <w:rPr>
                <w:rFonts w:cs="Arial"/>
                <w:lang w:eastAsia="ko-KR"/>
              </w:rPr>
            </w:pPr>
          </w:p>
        </w:tc>
      </w:tr>
      <w:tr w:rsidR="00955016" w:rsidRPr="00D95972" w:rsidTr="008419FC">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Pr="00D326B1" w:rsidRDefault="00955016" w:rsidP="00955016">
            <w:pPr>
              <w:rPr>
                <w:rFonts w:cs="Arial"/>
                <w:color w:val="000000"/>
              </w:rPr>
            </w:pPr>
          </w:p>
        </w:tc>
        <w:tc>
          <w:tcPr>
            <w:tcW w:w="4190" w:type="dxa"/>
            <w:gridSpan w:val="3"/>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326B1"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326B1" w:rsidRDefault="00955016" w:rsidP="00955016">
            <w:pPr>
              <w:rPr>
                <w:rFonts w:cs="Arial"/>
                <w:lang w:eastAsia="ko-KR"/>
              </w:rPr>
            </w:pPr>
          </w:p>
        </w:tc>
      </w:tr>
      <w:tr w:rsidR="00955016" w:rsidRPr="00D95972" w:rsidTr="008419FC">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326B1" w:rsidRDefault="00955016" w:rsidP="00955016">
            <w:pPr>
              <w:rPr>
                <w:rFonts w:cs="Arial"/>
                <w:lang w:eastAsia="ko-KR"/>
              </w:rPr>
            </w:pPr>
          </w:p>
        </w:tc>
      </w:tr>
      <w:tr w:rsidR="00955016" w:rsidRPr="00D95972" w:rsidTr="008419FC">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Default="00955016" w:rsidP="00955016">
            <w:pPr>
              <w:rPr>
                <w:color w:val="000000"/>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lang w:val="en-US"/>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326B1" w:rsidRDefault="00955016" w:rsidP="00955016">
            <w:pPr>
              <w:rPr>
                <w:rFonts w:cs="Arial"/>
                <w:lang w:eastAsia="ko-KR"/>
              </w:rPr>
            </w:pPr>
          </w:p>
        </w:tc>
      </w:tr>
      <w:tr w:rsidR="00955016" w:rsidRPr="00D95972" w:rsidTr="008419FC">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Pr="00F15EB4" w:rsidRDefault="00955016" w:rsidP="00955016">
            <w:pPr>
              <w:rPr>
                <w:color w:val="000000"/>
              </w:rPr>
            </w:pPr>
          </w:p>
        </w:tc>
        <w:tc>
          <w:tcPr>
            <w:tcW w:w="4190" w:type="dxa"/>
            <w:gridSpan w:val="3"/>
            <w:tcBorders>
              <w:top w:val="single" w:sz="4" w:space="0" w:color="auto"/>
              <w:bottom w:val="single" w:sz="4" w:space="0" w:color="auto"/>
            </w:tcBorders>
            <w:shd w:val="clear" w:color="auto" w:fill="FFFFFF"/>
          </w:tcPr>
          <w:p w:rsidR="00955016"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326B1" w:rsidRDefault="00955016" w:rsidP="00955016">
            <w:pPr>
              <w:rPr>
                <w:rFonts w:cs="Arial"/>
                <w:lang w:eastAsia="ko-KR"/>
              </w:rPr>
            </w:pPr>
          </w:p>
        </w:tc>
      </w:tr>
      <w:tr w:rsidR="00955016" w:rsidRPr="00D95972" w:rsidTr="008419FC">
        <w:tc>
          <w:tcPr>
            <w:tcW w:w="976" w:type="dxa"/>
            <w:tcBorders>
              <w:top w:val="nil"/>
              <w:left w:val="thinThickThinSmallGap" w:sz="24" w:space="0" w:color="auto"/>
              <w:bottom w:val="nil"/>
            </w:tcBorders>
          </w:tcPr>
          <w:p w:rsidR="00955016" w:rsidRPr="00D95972" w:rsidRDefault="00955016" w:rsidP="00955016">
            <w:pPr>
              <w:rPr>
                <w:rFonts w:cs="Arial"/>
                <w:lang w:val="en-US"/>
              </w:rPr>
            </w:pPr>
          </w:p>
        </w:tc>
        <w:tc>
          <w:tcPr>
            <w:tcW w:w="1315" w:type="dxa"/>
            <w:gridSpan w:val="2"/>
            <w:tcBorders>
              <w:top w:val="nil"/>
              <w:bottom w:val="nil"/>
            </w:tcBorders>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auto"/>
          </w:tcPr>
          <w:p w:rsidR="00955016" w:rsidRDefault="00955016" w:rsidP="00955016">
            <w:pPr>
              <w:rPr>
                <w:rFonts w:cs="Arial"/>
                <w:color w:val="000000"/>
              </w:rPr>
            </w:pPr>
          </w:p>
        </w:tc>
        <w:tc>
          <w:tcPr>
            <w:tcW w:w="4190" w:type="dxa"/>
            <w:gridSpan w:val="3"/>
            <w:tcBorders>
              <w:top w:val="single" w:sz="4" w:space="0" w:color="auto"/>
              <w:bottom w:val="single" w:sz="4" w:space="0" w:color="auto"/>
            </w:tcBorders>
            <w:shd w:val="clear" w:color="auto" w:fill="auto"/>
          </w:tcPr>
          <w:p w:rsidR="00955016" w:rsidRDefault="00955016" w:rsidP="00955016">
            <w:pPr>
              <w:rPr>
                <w:rFonts w:cs="Arial"/>
              </w:rPr>
            </w:pPr>
          </w:p>
        </w:tc>
        <w:tc>
          <w:tcPr>
            <w:tcW w:w="1766" w:type="dxa"/>
            <w:tcBorders>
              <w:top w:val="single" w:sz="4" w:space="0" w:color="auto"/>
              <w:bottom w:val="single" w:sz="4" w:space="0" w:color="auto"/>
            </w:tcBorders>
            <w:shd w:val="clear" w:color="auto" w:fill="auto"/>
          </w:tcPr>
          <w:p w:rsidR="00955016" w:rsidRDefault="00955016" w:rsidP="00955016">
            <w:pPr>
              <w:rPr>
                <w:rFonts w:cs="Arial"/>
              </w:rPr>
            </w:pPr>
          </w:p>
        </w:tc>
        <w:tc>
          <w:tcPr>
            <w:tcW w:w="827" w:type="dxa"/>
            <w:tcBorders>
              <w:top w:val="single" w:sz="4" w:space="0" w:color="auto"/>
              <w:bottom w:val="single" w:sz="4" w:space="0" w:color="auto"/>
            </w:tcBorders>
            <w:shd w:val="clear" w:color="auto" w:fill="auto"/>
          </w:tcPr>
          <w:p w:rsidR="00955016" w:rsidRDefault="00955016" w:rsidP="0095501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955016" w:rsidRPr="00D326B1" w:rsidRDefault="00955016" w:rsidP="00955016">
            <w:pPr>
              <w:rPr>
                <w:rFonts w:cs="Arial"/>
                <w:lang w:eastAsia="ko-KR"/>
              </w:rPr>
            </w:pPr>
          </w:p>
        </w:tc>
      </w:tr>
      <w:tr w:rsidR="00955016" w:rsidRPr="00D95972" w:rsidTr="008419FC">
        <w:tc>
          <w:tcPr>
            <w:tcW w:w="976" w:type="dxa"/>
            <w:tcBorders>
              <w:top w:val="nil"/>
              <w:left w:val="thinThickThinSmallGap" w:sz="24" w:space="0" w:color="auto"/>
              <w:bottom w:val="nil"/>
            </w:tcBorders>
            <w:shd w:val="clear" w:color="auto" w:fill="auto"/>
          </w:tcPr>
          <w:p w:rsidR="00955016" w:rsidRPr="00151301" w:rsidRDefault="00955016" w:rsidP="00955016">
            <w:pPr>
              <w:rPr>
                <w:rFonts w:cs="Arial"/>
              </w:rPr>
            </w:pPr>
          </w:p>
        </w:tc>
        <w:tc>
          <w:tcPr>
            <w:tcW w:w="1315" w:type="dxa"/>
            <w:gridSpan w:val="2"/>
            <w:tcBorders>
              <w:top w:val="nil"/>
              <w:bottom w:val="nil"/>
            </w:tcBorders>
            <w:shd w:val="clear" w:color="auto" w:fill="auto"/>
          </w:tcPr>
          <w:p w:rsidR="00955016" w:rsidRPr="00D95972" w:rsidRDefault="00955016" w:rsidP="00955016">
            <w:pPr>
              <w:rPr>
                <w:rFonts w:cs="Arial"/>
                <w:lang w:val="en-US"/>
              </w:rPr>
            </w:pPr>
          </w:p>
        </w:tc>
        <w:tc>
          <w:tcPr>
            <w:tcW w:w="1088" w:type="dxa"/>
            <w:tcBorders>
              <w:top w:val="single" w:sz="4" w:space="0" w:color="auto"/>
              <w:bottom w:val="single" w:sz="4" w:space="0" w:color="auto"/>
            </w:tcBorders>
            <w:shd w:val="clear" w:color="auto" w:fill="FFFFFF"/>
          </w:tcPr>
          <w:p w:rsidR="00955016" w:rsidRPr="00897B70" w:rsidRDefault="00955016" w:rsidP="00955016">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955016" w:rsidRPr="00897B70"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897B70"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897B70" w:rsidRDefault="00955016" w:rsidP="00955016">
            <w:pPr>
              <w:rPr>
                <w:rFonts w:cs="Arial"/>
                <w:b/>
                <w:bCs/>
                <w:u w:val="single"/>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897B70" w:rsidRDefault="00955016" w:rsidP="00955016">
            <w:pPr>
              <w:rPr>
                <w:rFonts w:cs="Arial"/>
                <w:b/>
                <w:bCs/>
                <w:u w:val="single"/>
              </w:rPr>
            </w:pPr>
          </w:p>
        </w:tc>
      </w:tr>
      <w:tr w:rsidR="00955016" w:rsidRPr="00D95972" w:rsidTr="0060332D">
        <w:tc>
          <w:tcPr>
            <w:tcW w:w="976" w:type="dxa"/>
            <w:tcBorders>
              <w:top w:val="single" w:sz="12" w:space="0" w:color="auto"/>
              <w:left w:val="thinThickThinSmallGap" w:sz="24" w:space="0" w:color="auto"/>
              <w:bottom w:val="single" w:sz="6" w:space="0" w:color="auto"/>
            </w:tcBorders>
            <w:shd w:val="clear" w:color="auto" w:fill="0000FF"/>
          </w:tcPr>
          <w:p w:rsidR="00955016" w:rsidRPr="00D95972" w:rsidRDefault="00955016" w:rsidP="00955016">
            <w:pPr>
              <w:pStyle w:val="ListParagraph"/>
              <w:numPr>
                <w:ilvl w:val="0"/>
                <w:numId w:val="5"/>
              </w:numPr>
              <w:rPr>
                <w:rFonts w:cs="Arial"/>
              </w:rPr>
            </w:pPr>
          </w:p>
        </w:tc>
        <w:tc>
          <w:tcPr>
            <w:tcW w:w="1315" w:type="dxa"/>
            <w:gridSpan w:val="2"/>
            <w:tcBorders>
              <w:top w:val="single" w:sz="12" w:space="0" w:color="auto"/>
              <w:bottom w:val="single" w:sz="6" w:space="0" w:color="auto"/>
            </w:tcBorders>
            <w:shd w:val="clear" w:color="auto" w:fill="0000FF"/>
          </w:tcPr>
          <w:p w:rsidR="00955016" w:rsidRPr="00D95972" w:rsidRDefault="00955016" w:rsidP="00955016">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955016" w:rsidRPr="00D95972" w:rsidRDefault="00955016" w:rsidP="00955016">
            <w:pPr>
              <w:rPr>
                <w:rFonts w:cs="Arial"/>
              </w:rPr>
            </w:pPr>
            <w:proofErr w:type="spellStart"/>
            <w:r w:rsidRPr="00D95972">
              <w:rPr>
                <w:rFonts w:cs="Arial"/>
              </w:rPr>
              <w:t>Tdoc</w:t>
            </w:r>
            <w:proofErr w:type="spellEnd"/>
          </w:p>
        </w:tc>
        <w:tc>
          <w:tcPr>
            <w:tcW w:w="4190" w:type="dxa"/>
            <w:gridSpan w:val="3"/>
            <w:tcBorders>
              <w:top w:val="single" w:sz="12" w:space="0" w:color="auto"/>
              <w:bottom w:val="single" w:sz="6" w:space="0" w:color="auto"/>
            </w:tcBorders>
            <w:shd w:val="clear" w:color="auto" w:fill="0000FF"/>
          </w:tcPr>
          <w:p w:rsidR="00955016" w:rsidRPr="008B7AD1" w:rsidRDefault="00955016" w:rsidP="00955016">
            <w:pPr>
              <w:rPr>
                <w:rFonts w:cs="Arial"/>
                <w:bCs/>
              </w:rPr>
            </w:pPr>
            <w:r w:rsidRPr="008B7AD1">
              <w:rPr>
                <w:rFonts w:cs="Arial"/>
                <w:bCs/>
              </w:rPr>
              <w:t xml:space="preserve">Title </w:t>
            </w:r>
          </w:p>
          <w:p w:rsidR="00955016" w:rsidRPr="008B7AD1" w:rsidRDefault="00955016" w:rsidP="00955016">
            <w:pPr>
              <w:rPr>
                <w:rFonts w:cs="Arial"/>
                <w:bCs/>
              </w:rPr>
            </w:pPr>
          </w:p>
          <w:p w:rsidR="00955016" w:rsidRPr="008B7AD1" w:rsidRDefault="00955016" w:rsidP="00955016">
            <w:pPr>
              <w:rPr>
                <w:rFonts w:cs="Arial"/>
                <w:bCs/>
              </w:rPr>
            </w:pPr>
            <w:r w:rsidRPr="008B7AD1">
              <w:rPr>
                <w:rFonts w:cs="Arial"/>
                <w:bCs/>
              </w:rPr>
              <w:t>Prioritization of documents within this category will be done during the meeting.</w:t>
            </w:r>
          </w:p>
          <w:p w:rsidR="00955016" w:rsidRPr="008B7AD1" w:rsidRDefault="00955016" w:rsidP="00955016">
            <w:pPr>
              <w:rPr>
                <w:rFonts w:cs="Arial"/>
                <w:bCs/>
              </w:rPr>
            </w:pPr>
          </w:p>
          <w:p w:rsidR="00955016" w:rsidRPr="00D95972" w:rsidRDefault="00955016" w:rsidP="00955016">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6" w:type="dxa"/>
            <w:tcBorders>
              <w:top w:val="single" w:sz="12" w:space="0" w:color="auto"/>
              <w:bottom w:val="single" w:sz="6" w:space="0" w:color="auto"/>
            </w:tcBorders>
            <w:shd w:val="clear" w:color="auto" w:fill="0000FF"/>
          </w:tcPr>
          <w:p w:rsidR="00955016" w:rsidRPr="00D95972" w:rsidRDefault="00955016" w:rsidP="00955016">
            <w:pPr>
              <w:rPr>
                <w:rFonts w:cs="Arial"/>
              </w:rPr>
            </w:pPr>
            <w:r w:rsidRPr="00D95972">
              <w:rPr>
                <w:rFonts w:cs="Arial"/>
              </w:rPr>
              <w:t>Source</w:t>
            </w:r>
          </w:p>
        </w:tc>
        <w:tc>
          <w:tcPr>
            <w:tcW w:w="827" w:type="dxa"/>
            <w:tcBorders>
              <w:top w:val="single" w:sz="12" w:space="0" w:color="auto"/>
              <w:bottom w:val="single" w:sz="6" w:space="0" w:color="auto"/>
            </w:tcBorders>
            <w:shd w:val="clear" w:color="auto" w:fill="0000FF"/>
          </w:tcPr>
          <w:p w:rsidR="00955016" w:rsidRPr="00D95972" w:rsidRDefault="00955016" w:rsidP="00955016">
            <w:pPr>
              <w:rPr>
                <w:rFonts w:cs="Arial"/>
              </w:rPr>
            </w:pPr>
            <w:proofErr w:type="spellStart"/>
            <w:r>
              <w:rPr>
                <w:rFonts w:cs="Arial"/>
              </w:rPr>
              <w:t>Tdoc</w:t>
            </w:r>
            <w:proofErr w:type="spellEnd"/>
            <w:r>
              <w:rPr>
                <w:rFonts w:cs="Arial"/>
              </w:rPr>
              <w:t xml:space="preserve"> info</w:t>
            </w:r>
          </w:p>
        </w:tc>
        <w:tc>
          <w:tcPr>
            <w:tcW w:w="4564" w:type="dxa"/>
            <w:gridSpan w:val="2"/>
            <w:tcBorders>
              <w:top w:val="single" w:sz="12" w:space="0" w:color="auto"/>
              <w:bottom w:val="single" w:sz="6" w:space="0" w:color="auto"/>
              <w:right w:val="thinThickThinSmallGap" w:sz="24" w:space="0" w:color="auto"/>
            </w:tcBorders>
            <w:shd w:val="clear" w:color="auto" w:fill="0000FF"/>
          </w:tcPr>
          <w:p w:rsidR="00955016" w:rsidRPr="00D95972" w:rsidRDefault="00955016" w:rsidP="00955016">
            <w:pPr>
              <w:rPr>
                <w:rFonts w:cs="Arial"/>
              </w:rPr>
            </w:pPr>
            <w:r w:rsidRPr="00D95972">
              <w:rPr>
                <w:rFonts w:cs="Arial"/>
              </w:rPr>
              <w:t xml:space="preserve">Result &amp; comments </w:t>
            </w:r>
          </w:p>
          <w:p w:rsidR="00955016" w:rsidRPr="00D95972" w:rsidRDefault="00955016" w:rsidP="00955016">
            <w:pPr>
              <w:rPr>
                <w:rFonts w:cs="Arial"/>
              </w:rPr>
            </w:pPr>
          </w:p>
          <w:p w:rsidR="00955016" w:rsidRPr="00D95972" w:rsidRDefault="00955016" w:rsidP="00955016">
            <w:pPr>
              <w:rPr>
                <w:rFonts w:cs="Arial"/>
              </w:rPr>
            </w:pPr>
            <w:r w:rsidRPr="00D95972">
              <w:rPr>
                <w:rFonts w:cs="Arial"/>
              </w:rPr>
              <w:t xml:space="preserve">Late documents and documents which were submitted with erroneous or incomplete information </w:t>
            </w:r>
          </w:p>
        </w:tc>
      </w:tr>
      <w:tr w:rsidR="00955016" w:rsidRPr="00D95972" w:rsidTr="0060332D">
        <w:tc>
          <w:tcPr>
            <w:tcW w:w="976" w:type="dxa"/>
            <w:tcBorders>
              <w:left w:val="thinThickThinSmallGap" w:sz="24" w:space="0" w:color="auto"/>
              <w:bottom w:val="nil"/>
            </w:tcBorders>
          </w:tcPr>
          <w:p w:rsidR="00955016" w:rsidRPr="00D95972" w:rsidRDefault="00955016" w:rsidP="00955016">
            <w:pPr>
              <w:rPr>
                <w:rFonts w:cs="Arial"/>
              </w:rPr>
            </w:pPr>
          </w:p>
        </w:tc>
        <w:tc>
          <w:tcPr>
            <w:tcW w:w="1315" w:type="dxa"/>
            <w:gridSpan w:val="2"/>
            <w:tcBorders>
              <w:bottom w:val="nil"/>
            </w:tcBorders>
          </w:tcPr>
          <w:p w:rsidR="00955016" w:rsidRPr="00D95972" w:rsidRDefault="00955016" w:rsidP="00955016">
            <w:pPr>
              <w:rPr>
                <w:rFonts w:cs="Arial"/>
              </w:rPr>
            </w:pPr>
          </w:p>
        </w:tc>
        <w:tc>
          <w:tcPr>
            <w:tcW w:w="1088" w:type="dxa"/>
            <w:tcBorders>
              <w:top w:val="single" w:sz="6" w:space="0" w:color="auto"/>
              <w:bottom w:val="single" w:sz="4" w:space="0" w:color="auto"/>
            </w:tcBorders>
            <w:shd w:val="clear" w:color="auto" w:fill="FFFFFF"/>
          </w:tcPr>
          <w:p w:rsidR="00955016" w:rsidRPr="00D326B1" w:rsidRDefault="00955016" w:rsidP="00955016">
            <w:pPr>
              <w:rPr>
                <w:rFonts w:cs="Arial"/>
              </w:rPr>
            </w:pPr>
            <w:r>
              <w:rPr>
                <w:rFonts w:cs="Arial"/>
              </w:rPr>
              <w:t>C1-202135</w:t>
            </w:r>
          </w:p>
        </w:tc>
        <w:tc>
          <w:tcPr>
            <w:tcW w:w="4190" w:type="dxa"/>
            <w:gridSpan w:val="3"/>
            <w:tcBorders>
              <w:top w:val="single" w:sz="6" w:space="0" w:color="auto"/>
              <w:bottom w:val="single" w:sz="4" w:space="0" w:color="auto"/>
            </w:tcBorders>
            <w:shd w:val="clear" w:color="auto" w:fill="FFFFFF"/>
          </w:tcPr>
          <w:p w:rsidR="00955016" w:rsidRPr="00D326B1" w:rsidRDefault="00955016" w:rsidP="00955016">
            <w:pPr>
              <w:rPr>
                <w:rFonts w:cs="Arial"/>
              </w:rPr>
            </w:pPr>
            <w:r>
              <w:rPr>
                <w:rFonts w:cs="Arial"/>
              </w:rPr>
              <w:t>Discussion on SRVCC and 5G-SRVCC NAS capabilities vs. IMS based solution</w:t>
            </w:r>
          </w:p>
        </w:tc>
        <w:tc>
          <w:tcPr>
            <w:tcW w:w="1766" w:type="dxa"/>
            <w:tcBorders>
              <w:top w:val="single" w:sz="6" w:space="0" w:color="auto"/>
              <w:bottom w:val="single" w:sz="4" w:space="0" w:color="auto"/>
            </w:tcBorders>
            <w:shd w:val="clear" w:color="auto" w:fill="FFFFFF"/>
          </w:tcPr>
          <w:p w:rsidR="00955016" w:rsidRPr="00D326B1" w:rsidRDefault="00955016" w:rsidP="00955016">
            <w:pPr>
              <w:rPr>
                <w:rFonts w:cs="Arial"/>
              </w:rPr>
            </w:pPr>
            <w:r>
              <w:rPr>
                <w:rFonts w:cs="Arial"/>
              </w:rPr>
              <w:t>BlackBerry UK Limited</w:t>
            </w:r>
          </w:p>
        </w:tc>
        <w:tc>
          <w:tcPr>
            <w:tcW w:w="827" w:type="dxa"/>
            <w:tcBorders>
              <w:top w:val="single" w:sz="6" w:space="0" w:color="auto"/>
              <w:bottom w:val="single" w:sz="4" w:space="0" w:color="auto"/>
            </w:tcBorders>
            <w:shd w:val="clear" w:color="auto" w:fill="FFFFFF"/>
          </w:tcPr>
          <w:p w:rsidR="00955016" w:rsidRPr="00D326B1" w:rsidRDefault="00955016" w:rsidP="00955016">
            <w:pPr>
              <w:rPr>
                <w:rFonts w:cs="Arial"/>
              </w:rPr>
            </w:pPr>
            <w:r>
              <w:rPr>
                <w:rFonts w:cs="Arial"/>
              </w:rPr>
              <w:t>discussion   Rel-15</w:t>
            </w:r>
          </w:p>
        </w:tc>
        <w:tc>
          <w:tcPr>
            <w:tcW w:w="4564" w:type="dxa"/>
            <w:gridSpan w:val="2"/>
            <w:tcBorders>
              <w:top w:val="single" w:sz="6" w:space="0" w:color="auto"/>
              <w:bottom w:val="single" w:sz="4" w:space="0" w:color="auto"/>
              <w:right w:val="thinThickThinSmallGap" w:sz="24" w:space="0" w:color="auto"/>
            </w:tcBorders>
            <w:shd w:val="clear" w:color="auto" w:fill="FFFFFF"/>
          </w:tcPr>
          <w:p w:rsidR="0060332D" w:rsidRDefault="0060332D" w:rsidP="00955016">
            <w:pPr>
              <w:rPr>
                <w:rFonts w:cs="Arial"/>
              </w:rPr>
            </w:pPr>
            <w:r>
              <w:rPr>
                <w:rFonts w:cs="Arial"/>
              </w:rPr>
              <w:t>Withdrawn</w:t>
            </w:r>
          </w:p>
          <w:p w:rsidR="00955016" w:rsidRPr="00D326B1" w:rsidRDefault="0060332D" w:rsidP="00955016">
            <w:pPr>
              <w:rPr>
                <w:rFonts w:cs="Arial"/>
              </w:rPr>
            </w:pPr>
            <w:r>
              <w:rPr>
                <w:rFonts w:cs="Arial"/>
              </w:rPr>
              <w:t>Not available on time</w:t>
            </w:r>
          </w:p>
        </w:tc>
      </w:tr>
      <w:tr w:rsidR="00955016" w:rsidRPr="00D95972" w:rsidTr="008419FC">
        <w:tc>
          <w:tcPr>
            <w:tcW w:w="976" w:type="dxa"/>
            <w:tcBorders>
              <w:left w:val="thinThickThinSmallGap" w:sz="24" w:space="0" w:color="auto"/>
              <w:bottom w:val="nil"/>
            </w:tcBorders>
          </w:tcPr>
          <w:p w:rsidR="00955016" w:rsidRPr="00D95972" w:rsidRDefault="00955016" w:rsidP="00955016">
            <w:pPr>
              <w:rPr>
                <w:rFonts w:cs="Arial"/>
              </w:rPr>
            </w:pPr>
          </w:p>
        </w:tc>
        <w:tc>
          <w:tcPr>
            <w:tcW w:w="1315" w:type="dxa"/>
            <w:gridSpan w:val="2"/>
            <w:tcBorders>
              <w:bottom w:val="nil"/>
            </w:tcBorders>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326B1" w:rsidRDefault="00955016" w:rsidP="00955016">
            <w:pPr>
              <w:rPr>
                <w:rFonts w:cs="Arial"/>
              </w:rPr>
            </w:pPr>
          </w:p>
        </w:tc>
      </w:tr>
      <w:tr w:rsidR="00955016" w:rsidRPr="00D95972" w:rsidTr="008419FC">
        <w:tc>
          <w:tcPr>
            <w:tcW w:w="976" w:type="dxa"/>
            <w:tcBorders>
              <w:left w:val="thinThickThinSmallGap" w:sz="24" w:space="0" w:color="auto"/>
              <w:bottom w:val="nil"/>
            </w:tcBorders>
          </w:tcPr>
          <w:p w:rsidR="00955016" w:rsidRPr="00D95972" w:rsidRDefault="00955016" w:rsidP="00955016">
            <w:pPr>
              <w:rPr>
                <w:rFonts w:cs="Arial"/>
              </w:rPr>
            </w:pPr>
          </w:p>
        </w:tc>
        <w:tc>
          <w:tcPr>
            <w:tcW w:w="1315" w:type="dxa"/>
            <w:gridSpan w:val="2"/>
            <w:tcBorders>
              <w:bottom w:val="nil"/>
            </w:tcBorders>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326B1" w:rsidRDefault="00955016" w:rsidP="00955016">
            <w:pPr>
              <w:rPr>
                <w:rFonts w:cs="Arial"/>
              </w:rPr>
            </w:pPr>
          </w:p>
        </w:tc>
      </w:tr>
      <w:tr w:rsidR="00955016" w:rsidRPr="00D95972" w:rsidTr="008419FC">
        <w:tc>
          <w:tcPr>
            <w:tcW w:w="976" w:type="dxa"/>
            <w:tcBorders>
              <w:left w:val="thinThickThinSmallGap" w:sz="24" w:space="0" w:color="auto"/>
              <w:bottom w:val="nil"/>
            </w:tcBorders>
          </w:tcPr>
          <w:p w:rsidR="00955016" w:rsidRPr="00D95972" w:rsidRDefault="00955016" w:rsidP="00955016">
            <w:pPr>
              <w:rPr>
                <w:rFonts w:cs="Arial"/>
              </w:rPr>
            </w:pPr>
          </w:p>
        </w:tc>
        <w:tc>
          <w:tcPr>
            <w:tcW w:w="1315" w:type="dxa"/>
            <w:gridSpan w:val="2"/>
            <w:tcBorders>
              <w:bottom w:val="nil"/>
            </w:tcBorders>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326B1" w:rsidRDefault="00955016" w:rsidP="00955016">
            <w:pPr>
              <w:rPr>
                <w:rFonts w:cs="Arial"/>
              </w:rPr>
            </w:pPr>
          </w:p>
        </w:tc>
      </w:tr>
      <w:tr w:rsidR="00955016"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955016" w:rsidRPr="00D95972" w:rsidRDefault="00955016" w:rsidP="00955016">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955016" w:rsidRPr="00D95972" w:rsidRDefault="00955016" w:rsidP="00955016">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955016" w:rsidRPr="00D95972" w:rsidRDefault="00955016" w:rsidP="00955016">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955016" w:rsidRPr="00D95972" w:rsidRDefault="00955016" w:rsidP="00955016">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955016" w:rsidRPr="00D95972" w:rsidRDefault="00955016" w:rsidP="00955016">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955016" w:rsidRPr="00D95972" w:rsidRDefault="00955016" w:rsidP="00955016">
            <w:pPr>
              <w:rPr>
                <w:rFonts w:cs="Arial"/>
              </w:rPr>
            </w:pPr>
            <w:proofErr w:type="spellStart"/>
            <w:r>
              <w:rPr>
                <w:rFonts w:cs="Arial"/>
              </w:rPr>
              <w:t>Tdoc</w:t>
            </w:r>
            <w:proofErr w:type="spellEnd"/>
            <w:r>
              <w:rPr>
                <w:rFonts w:cs="Arial"/>
              </w:rPr>
              <w:t xml:space="preserve"> info</w:t>
            </w:r>
          </w:p>
        </w:tc>
        <w:tc>
          <w:tcPr>
            <w:tcW w:w="4564" w:type="dxa"/>
            <w:gridSpan w:val="2"/>
            <w:tcBorders>
              <w:top w:val="single" w:sz="12" w:space="0" w:color="auto"/>
              <w:bottom w:val="single" w:sz="4" w:space="0" w:color="auto"/>
              <w:right w:val="thinThickThinSmallGap" w:sz="24" w:space="0" w:color="auto"/>
            </w:tcBorders>
            <w:shd w:val="clear" w:color="auto" w:fill="0000FF"/>
          </w:tcPr>
          <w:p w:rsidR="00955016" w:rsidRPr="00D95972" w:rsidRDefault="00955016" w:rsidP="00955016">
            <w:pPr>
              <w:rPr>
                <w:rFonts w:cs="Arial"/>
              </w:rPr>
            </w:pPr>
            <w:r w:rsidRPr="00D95972">
              <w:rPr>
                <w:rFonts w:cs="Arial"/>
              </w:rPr>
              <w:t>Result &amp; comments</w:t>
            </w:r>
          </w:p>
        </w:tc>
      </w:tr>
      <w:tr w:rsidR="00955016" w:rsidRPr="00D95972" w:rsidTr="008419FC">
        <w:tc>
          <w:tcPr>
            <w:tcW w:w="976" w:type="dxa"/>
            <w:tcBorders>
              <w:left w:val="thinThickThinSmallGap" w:sz="24" w:space="0" w:color="auto"/>
              <w:bottom w:val="nil"/>
            </w:tcBorders>
          </w:tcPr>
          <w:p w:rsidR="00955016" w:rsidRPr="00D95972" w:rsidRDefault="00955016" w:rsidP="00955016">
            <w:pPr>
              <w:rPr>
                <w:rFonts w:cs="Arial"/>
              </w:rPr>
            </w:pPr>
          </w:p>
        </w:tc>
        <w:tc>
          <w:tcPr>
            <w:tcW w:w="1315" w:type="dxa"/>
            <w:gridSpan w:val="2"/>
            <w:tcBorders>
              <w:bottom w:val="nil"/>
            </w:tcBorders>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326B1" w:rsidRDefault="00955016" w:rsidP="00955016">
            <w:pPr>
              <w:rPr>
                <w:rFonts w:cs="Arial"/>
              </w:rPr>
            </w:pPr>
          </w:p>
        </w:tc>
      </w:tr>
      <w:tr w:rsidR="00955016" w:rsidRPr="00D95972" w:rsidTr="008419FC">
        <w:tc>
          <w:tcPr>
            <w:tcW w:w="976" w:type="dxa"/>
            <w:tcBorders>
              <w:left w:val="thinThickThinSmallGap" w:sz="24" w:space="0" w:color="auto"/>
              <w:bottom w:val="nil"/>
            </w:tcBorders>
          </w:tcPr>
          <w:p w:rsidR="00955016" w:rsidRPr="00D95972" w:rsidRDefault="00955016" w:rsidP="00955016">
            <w:pPr>
              <w:rPr>
                <w:rFonts w:cs="Arial"/>
              </w:rPr>
            </w:pPr>
          </w:p>
        </w:tc>
        <w:tc>
          <w:tcPr>
            <w:tcW w:w="1315" w:type="dxa"/>
            <w:gridSpan w:val="2"/>
            <w:tcBorders>
              <w:bottom w:val="nil"/>
            </w:tcBorders>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326B1" w:rsidRDefault="00955016" w:rsidP="00955016">
            <w:pPr>
              <w:rPr>
                <w:rFonts w:cs="Arial"/>
              </w:rPr>
            </w:pPr>
          </w:p>
        </w:tc>
      </w:tr>
      <w:tr w:rsidR="00955016" w:rsidRPr="00D95972" w:rsidTr="008419FC">
        <w:tc>
          <w:tcPr>
            <w:tcW w:w="976" w:type="dxa"/>
            <w:tcBorders>
              <w:left w:val="thinThickThinSmallGap" w:sz="24" w:space="0" w:color="auto"/>
              <w:bottom w:val="nil"/>
            </w:tcBorders>
          </w:tcPr>
          <w:p w:rsidR="00955016" w:rsidRPr="00D95972" w:rsidRDefault="00955016" w:rsidP="00955016">
            <w:pPr>
              <w:rPr>
                <w:rFonts w:cs="Arial"/>
              </w:rPr>
            </w:pPr>
          </w:p>
        </w:tc>
        <w:tc>
          <w:tcPr>
            <w:tcW w:w="1315" w:type="dxa"/>
            <w:gridSpan w:val="2"/>
            <w:tcBorders>
              <w:bottom w:val="nil"/>
            </w:tcBorders>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1766"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326B1" w:rsidRDefault="00955016" w:rsidP="00955016">
            <w:pPr>
              <w:rPr>
                <w:rFonts w:cs="Arial"/>
              </w:rPr>
            </w:pPr>
          </w:p>
        </w:tc>
      </w:tr>
      <w:tr w:rsidR="00955016"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955016" w:rsidRPr="00D95972" w:rsidRDefault="00955016" w:rsidP="00955016">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955016" w:rsidRPr="00D95972" w:rsidRDefault="00955016" w:rsidP="00955016">
            <w:pPr>
              <w:rPr>
                <w:rFonts w:cs="Arial"/>
              </w:rPr>
            </w:pPr>
            <w:r w:rsidRPr="00D95972">
              <w:rPr>
                <w:rFonts w:cs="Arial"/>
              </w:rPr>
              <w:t>Closing</w:t>
            </w:r>
          </w:p>
          <w:p w:rsidR="00955016" w:rsidRPr="008B7AD1" w:rsidRDefault="00955016" w:rsidP="00955016">
            <w:pPr>
              <w:rPr>
                <w:rFonts w:cs="Arial"/>
              </w:rPr>
            </w:pPr>
            <w:r w:rsidRPr="008B7AD1">
              <w:rPr>
                <w:rFonts w:cs="Arial"/>
              </w:rPr>
              <w:t>Friday</w:t>
            </w:r>
          </w:p>
          <w:p w:rsidR="00955016" w:rsidRPr="00D95972" w:rsidRDefault="00955016" w:rsidP="00955016">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955016" w:rsidRPr="00D95972" w:rsidRDefault="00955016" w:rsidP="00955016">
            <w:pPr>
              <w:rPr>
                <w:rFonts w:cs="Arial"/>
              </w:rPr>
            </w:pPr>
          </w:p>
        </w:tc>
        <w:tc>
          <w:tcPr>
            <w:tcW w:w="4190" w:type="dxa"/>
            <w:gridSpan w:val="3"/>
            <w:tcBorders>
              <w:top w:val="single" w:sz="12" w:space="0" w:color="auto"/>
              <w:bottom w:val="single" w:sz="4" w:space="0" w:color="auto"/>
            </w:tcBorders>
            <w:shd w:val="clear" w:color="auto" w:fill="0000FF"/>
          </w:tcPr>
          <w:p w:rsidR="00955016" w:rsidRPr="00D95972" w:rsidRDefault="00955016" w:rsidP="00955016">
            <w:pPr>
              <w:rPr>
                <w:rFonts w:cs="Arial"/>
                <w:color w:val="FF0000"/>
              </w:rPr>
            </w:pPr>
            <w:r w:rsidRPr="008B7AD1">
              <w:rPr>
                <w:rFonts w:cs="Arial"/>
              </w:rPr>
              <w:t>Did you mark your attendance to this meeting?</w:t>
            </w:r>
          </w:p>
        </w:tc>
        <w:tc>
          <w:tcPr>
            <w:tcW w:w="1766" w:type="dxa"/>
            <w:tcBorders>
              <w:top w:val="single" w:sz="12" w:space="0" w:color="auto"/>
              <w:bottom w:val="single" w:sz="4" w:space="0" w:color="auto"/>
            </w:tcBorders>
            <w:shd w:val="clear" w:color="auto" w:fill="0000FF"/>
          </w:tcPr>
          <w:p w:rsidR="00955016" w:rsidRPr="00D95972" w:rsidRDefault="00955016" w:rsidP="00955016">
            <w:pPr>
              <w:rPr>
                <w:rFonts w:cs="Arial"/>
              </w:rPr>
            </w:pPr>
          </w:p>
        </w:tc>
        <w:tc>
          <w:tcPr>
            <w:tcW w:w="827" w:type="dxa"/>
            <w:tcBorders>
              <w:top w:val="single" w:sz="12" w:space="0" w:color="auto"/>
              <w:bottom w:val="single" w:sz="4" w:space="0" w:color="auto"/>
            </w:tcBorders>
            <w:shd w:val="clear" w:color="auto" w:fill="0000FF"/>
          </w:tcPr>
          <w:p w:rsidR="00955016" w:rsidRPr="00D95972" w:rsidRDefault="00955016" w:rsidP="00955016">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955016" w:rsidRPr="00D95972" w:rsidRDefault="00955016" w:rsidP="00955016">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955016" w:rsidRPr="00D95972" w:rsidTr="008419FC">
        <w:tc>
          <w:tcPr>
            <w:tcW w:w="976" w:type="dxa"/>
            <w:tcBorders>
              <w:left w:val="thinThickThinSmallGap" w:sz="24" w:space="0" w:color="auto"/>
              <w:bottom w:val="nil"/>
            </w:tcBorders>
          </w:tcPr>
          <w:p w:rsidR="00955016" w:rsidRPr="00D95972" w:rsidRDefault="00955016" w:rsidP="00955016">
            <w:pPr>
              <w:rPr>
                <w:rFonts w:cs="Arial"/>
              </w:rPr>
            </w:pPr>
          </w:p>
        </w:tc>
        <w:tc>
          <w:tcPr>
            <w:tcW w:w="1315" w:type="dxa"/>
            <w:gridSpan w:val="2"/>
            <w:tcBorders>
              <w:bottom w:val="nil"/>
            </w:tcBorders>
          </w:tcPr>
          <w:p w:rsidR="00955016" w:rsidRPr="00D95972" w:rsidRDefault="00955016" w:rsidP="00955016">
            <w:pPr>
              <w:rPr>
                <w:rFonts w:cs="Arial"/>
              </w:rPr>
            </w:pPr>
          </w:p>
        </w:tc>
        <w:tc>
          <w:tcPr>
            <w:tcW w:w="1088"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4190" w:type="dxa"/>
            <w:gridSpan w:val="3"/>
            <w:tcBorders>
              <w:top w:val="single" w:sz="4" w:space="0" w:color="auto"/>
              <w:bottom w:val="single" w:sz="4" w:space="0" w:color="auto"/>
            </w:tcBorders>
            <w:shd w:val="clear" w:color="auto" w:fill="FFFFFF"/>
          </w:tcPr>
          <w:p w:rsidR="00955016" w:rsidRPr="00E32EA2" w:rsidRDefault="00955016" w:rsidP="00955016">
            <w:pPr>
              <w:rPr>
                <w:rFonts w:cs="Arial"/>
                <w:b/>
                <w:bCs/>
                <w:iCs/>
                <w:color w:val="FF0000"/>
              </w:rPr>
            </w:pPr>
            <w:r w:rsidRPr="00E32EA2">
              <w:rPr>
                <w:rFonts w:cs="Arial"/>
                <w:b/>
                <w:bCs/>
                <w:iCs/>
                <w:color w:val="FF0000"/>
              </w:rPr>
              <w:t xml:space="preserve">Last upload of revisions: </w:t>
            </w:r>
          </w:p>
          <w:p w:rsidR="00955016" w:rsidRPr="00E32EA2" w:rsidRDefault="00955016" w:rsidP="00955016">
            <w:pPr>
              <w:rPr>
                <w:rFonts w:cs="Arial"/>
                <w:b/>
                <w:bCs/>
                <w:iCs/>
                <w:color w:val="FF0000"/>
              </w:rPr>
            </w:pPr>
            <w:r w:rsidRPr="00E32EA2">
              <w:rPr>
                <w:rFonts w:cs="Arial"/>
                <w:b/>
                <w:bCs/>
                <w:iCs/>
                <w:color w:val="FF0000"/>
              </w:rPr>
              <w:lastRenderedPageBreak/>
              <w:t xml:space="preserve">Thursday </w:t>
            </w:r>
            <w:r>
              <w:rPr>
                <w:rFonts w:cs="Arial"/>
                <w:b/>
                <w:bCs/>
                <w:iCs/>
                <w:color w:val="FF0000"/>
              </w:rPr>
              <w:t>23rd</w:t>
            </w:r>
            <w:r w:rsidRPr="00E32EA2">
              <w:rPr>
                <w:rFonts w:cs="Arial"/>
                <w:b/>
                <w:bCs/>
                <w:iCs/>
                <w:color w:val="FF0000"/>
              </w:rPr>
              <w:t xml:space="preserve"> </w:t>
            </w:r>
            <w:r>
              <w:rPr>
                <w:rFonts w:cs="Arial"/>
                <w:b/>
                <w:bCs/>
                <w:iCs/>
                <w:color w:val="FF0000"/>
              </w:rPr>
              <w:t>April</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955016" w:rsidRPr="00E32EA2" w:rsidRDefault="00955016" w:rsidP="00955016">
            <w:pPr>
              <w:rPr>
                <w:rFonts w:cs="Arial"/>
                <w:b/>
                <w:bCs/>
                <w:iCs/>
                <w:color w:val="FF0000"/>
              </w:rPr>
            </w:pPr>
          </w:p>
          <w:p w:rsidR="00955016" w:rsidRPr="00E32EA2" w:rsidRDefault="00955016" w:rsidP="00955016">
            <w:pPr>
              <w:rPr>
                <w:rFonts w:cs="Arial"/>
                <w:b/>
                <w:bCs/>
                <w:iCs/>
                <w:color w:val="FF0000"/>
              </w:rPr>
            </w:pPr>
            <w:r w:rsidRPr="00E32EA2">
              <w:rPr>
                <w:rFonts w:cs="Arial"/>
                <w:b/>
                <w:bCs/>
                <w:iCs/>
                <w:color w:val="FF0000"/>
              </w:rPr>
              <w:t>Last comments:</w:t>
            </w:r>
          </w:p>
          <w:p w:rsidR="00955016" w:rsidRPr="00E32EA2" w:rsidRDefault="00955016" w:rsidP="00955016">
            <w:pPr>
              <w:rPr>
                <w:rFonts w:cs="Arial"/>
                <w:b/>
                <w:bCs/>
                <w:iCs/>
                <w:color w:val="FF0000"/>
              </w:rPr>
            </w:pPr>
            <w:r w:rsidRPr="00E32EA2">
              <w:rPr>
                <w:rFonts w:cs="Arial"/>
                <w:b/>
                <w:bCs/>
                <w:iCs/>
                <w:color w:val="FF0000"/>
              </w:rPr>
              <w:t>Friday 2</w:t>
            </w:r>
            <w:r>
              <w:rPr>
                <w:rFonts w:cs="Arial"/>
                <w:b/>
                <w:bCs/>
                <w:iCs/>
                <w:color w:val="FF0000"/>
              </w:rPr>
              <w:t>4</w:t>
            </w:r>
            <w:r w:rsidRPr="00E32EA2">
              <w:rPr>
                <w:rFonts w:cs="Arial"/>
                <w:b/>
                <w:bCs/>
                <w:iCs/>
                <w:color w:val="FF0000"/>
              </w:rPr>
              <w:t xml:space="preserve">th </w:t>
            </w:r>
            <w:r>
              <w:rPr>
                <w:rFonts w:cs="Arial"/>
                <w:b/>
                <w:bCs/>
                <w:iCs/>
                <w:color w:val="FF0000"/>
              </w:rPr>
              <w:t>April</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955016" w:rsidRPr="00E32EA2" w:rsidRDefault="00955016" w:rsidP="00955016">
            <w:pPr>
              <w:rPr>
                <w:rFonts w:cs="Arial"/>
                <w:b/>
                <w:bCs/>
                <w:iCs/>
                <w:color w:val="FF0000"/>
              </w:rPr>
            </w:pPr>
          </w:p>
          <w:p w:rsidR="00955016" w:rsidRPr="00E32EA2" w:rsidRDefault="00955016" w:rsidP="00955016">
            <w:pPr>
              <w:rPr>
                <w:rFonts w:cs="Arial"/>
                <w:b/>
                <w:bCs/>
                <w:iCs/>
                <w:color w:val="FF0000"/>
              </w:rPr>
            </w:pPr>
            <w:r w:rsidRPr="00E32EA2">
              <w:rPr>
                <w:rFonts w:cs="Arial"/>
                <w:b/>
                <w:bCs/>
                <w:iCs/>
                <w:color w:val="FF0000"/>
              </w:rPr>
              <w:t xml:space="preserve">Chairman Report of the meeting: </w:t>
            </w:r>
          </w:p>
          <w:p w:rsidR="00955016" w:rsidRPr="00D326B1" w:rsidRDefault="00955016" w:rsidP="00955016">
            <w:pPr>
              <w:rPr>
                <w:rFonts w:cs="Arial"/>
              </w:rPr>
            </w:pPr>
            <w:r w:rsidRPr="00E32EA2">
              <w:rPr>
                <w:rFonts w:cs="Arial"/>
                <w:b/>
                <w:bCs/>
                <w:iCs/>
                <w:color w:val="FF0000"/>
              </w:rPr>
              <w:t xml:space="preserve">Monday </w:t>
            </w:r>
            <w:r>
              <w:rPr>
                <w:rFonts w:cs="Arial"/>
                <w:b/>
                <w:bCs/>
                <w:iCs/>
                <w:color w:val="FF0000"/>
              </w:rPr>
              <w:t>27th April</w:t>
            </w:r>
            <w:r w:rsidRPr="00E32EA2">
              <w:rPr>
                <w:rFonts w:cs="Arial"/>
                <w:b/>
                <w:bCs/>
                <w:iCs/>
                <w:color w:val="FF0000"/>
              </w:rPr>
              <w:t xml:space="preserve"> 2020</w:t>
            </w:r>
          </w:p>
        </w:tc>
        <w:tc>
          <w:tcPr>
            <w:tcW w:w="1766"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827" w:type="dxa"/>
            <w:tcBorders>
              <w:top w:val="single" w:sz="4" w:space="0" w:color="auto"/>
              <w:bottom w:val="single" w:sz="4" w:space="0" w:color="auto"/>
            </w:tcBorders>
            <w:shd w:val="clear" w:color="auto" w:fill="FFFFFF"/>
          </w:tcPr>
          <w:p w:rsidR="00955016" w:rsidRPr="00D326B1" w:rsidRDefault="00955016" w:rsidP="0095501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955016" w:rsidRPr="00D326B1" w:rsidRDefault="00955016" w:rsidP="00955016">
            <w:pPr>
              <w:rPr>
                <w:rFonts w:cs="Arial"/>
              </w:rPr>
            </w:pPr>
          </w:p>
        </w:tc>
      </w:tr>
      <w:tr w:rsidR="00955016" w:rsidRPr="00D95972" w:rsidTr="008419FC">
        <w:tc>
          <w:tcPr>
            <w:tcW w:w="976" w:type="dxa"/>
            <w:tcBorders>
              <w:left w:val="thinThickThinSmallGap" w:sz="24" w:space="0" w:color="auto"/>
              <w:bottom w:val="thinThickThinSmallGap" w:sz="24" w:space="0" w:color="auto"/>
            </w:tcBorders>
          </w:tcPr>
          <w:p w:rsidR="00955016" w:rsidRPr="00D95972" w:rsidRDefault="00955016" w:rsidP="00955016">
            <w:pPr>
              <w:rPr>
                <w:rFonts w:cs="Arial"/>
              </w:rPr>
            </w:pPr>
          </w:p>
        </w:tc>
        <w:tc>
          <w:tcPr>
            <w:tcW w:w="1315" w:type="dxa"/>
            <w:gridSpan w:val="2"/>
            <w:tcBorders>
              <w:bottom w:val="thinThickThinSmallGap" w:sz="24" w:space="0" w:color="auto"/>
            </w:tcBorders>
          </w:tcPr>
          <w:p w:rsidR="00955016" w:rsidRPr="00D95972" w:rsidRDefault="00955016" w:rsidP="00955016">
            <w:pPr>
              <w:rPr>
                <w:rFonts w:cs="Arial"/>
              </w:rPr>
            </w:pPr>
          </w:p>
        </w:tc>
        <w:tc>
          <w:tcPr>
            <w:tcW w:w="1088" w:type="dxa"/>
            <w:tcBorders>
              <w:bottom w:val="thinThickThinSmallGap" w:sz="24" w:space="0" w:color="auto"/>
            </w:tcBorders>
          </w:tcPr>
          <w:p w:rsidR="00955016" w:rsidRPr="00D95972" w:rsidRDefault="00955016" w:rsidP="00955016">
            <w:pPr>
              <w:rPr>
                <w:rFonts w:cs="Arial"/>
              </w:rPr>
            </w:pPr>
          </w:p>
        </w:tc>
        <w:tc>
          <w:tcPr>
            <w:tcW w:w="4190" w:type="dxa"/>
            <w:gridSpan w:val="3"/>
            <w:tcBorders>
              <w:bottom w:val="thinThickThinSmallGap" w:sz="24" w:space="0" w:color="auto"/>
            </w:tcBorders>
          </w:tcPr>
          <w:p w:rsidR="00955016" w:rsidRPr="00D95972" w:rsidRDefault="00955016" w:rsidP="00955016">
            <w:pPr>
              <w:rPr>
                <w:rFonts w:cs="Arial"/>
                <w:bCs/>
              </w:rPr>
            </w:pPr>
          </w:p>
        </w:tc>
        <w:tc>
          <w:tcPr>
            <w:tcW w:w="1766" w:type="dxa"/>
            <w:tcBorders>
              <w:bottom w:val="thinThickThinSmallGap" w:sz="24" w:space="0" w:color="auto"/>
            </w:tcBorders>
          </w:tcPr>
          <w:p w:rsidR="00955016" w:rsidRPr="00D95972" w:rsidRDefault="00955016" w:rsidP="00955016">
            <w:pPr>
              <w:rPr>
                <w:rFonts w:cs="Arial"/>
              </w:rPr>
            </w:pPr>
          </w:p>
        </w:tc>
        <w:tc>
          <w:tcPr>
            <w:tcW w:w="827" w:type="dxa"/>
            <w:tcBorders>
              <w:bottom w:val="thinThickThinSmallGap" w:sz="24" w:space="0" w:color="auto"/>
            </w:tcBorders>
          </w:tcPr>
          <w:p w:rsidR="00955016" w:rsidRPr="00D95972" w:rsidRDefault="00955016" w:rsidP="00955016">
            <w:pPr>
              <w:rPr>
                <w:rFonts w:cs="Arial"/>
              </w:rPr>
            </w:pPr>
          </w:p>
        </w:tc>
        <w:tc>
          <w:tcPr>
            <w:tcW w:w="4564" w:type="dxa"/>
            <w:gridSpan w:val="2"/>
            <w:tcBorders>
              <w:bottom w:val="thinThickThinSmallGap" w:sz="24" w:space="0" w:color="auto"/>
              <w:right w:val="thinThickThinSmallGap" w:sz="24" w:space="0" w:color="auto"/>
            </w:tcBorders>
          </w:tcPr>
          <w:p w:rsidR="00955016" w:rsidRPr="00D95972" w:rsidRDefault="00955016" w:rsidP="00955016">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566"/>
      <w:footerReference w:type="even" r:id="rId567"/>
      <w:footerReference w:type="default" r:id="rId568"/>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79A8" w:rsidRDefault="004279A8">
      <w:r>
        <w:separator/>
      </w:r>
    </w:p>
  </w:endnote>
  <w:endnote w:type="continuationSeparator" w:id="0">
    <w:p w:rsidR="004279A8" w:rsidRDefault="00427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01F" w:rsidRDefault="00D0101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01F" w:rsidRDefault="00D0101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79A8" w:rsidRDefault="004279A8">
      <w:r>
        <w:separator/>
      </w:r>
    </w:p>
  </w:footnote>
  <w:footnote w:type="continuationSeparator" w:id="0">
    <w:p w:rsidR="004279A8" w:rsidRDefault="00427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01F" w:rsidRDefault="00D0101F">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450FC1"/>
    <w:multiLevelType w:val="hybridMultilevel"/>
    <w:tmpl w:val="BF523360"/>
    <w:lvl w:ilvl="0" w:tplc="A8E84B0E">
      <w:start w:val="1"/>
      <w:numFmt w:val="bullet"/>
      <w:lvlText w:val=""/>
      <w:lvlJc w:val="left"/>
      <w:pPr>
        <w:ind w:left="720" w:hanging="360"/>
      </w:pPr>
      <w:rPr>
        <w:rFonts w:ascii="Wingdings" w:eastAsia="Times New Roman" w:hAnsi="Wingdings" w:cs="Times New Roman" w:hint="default"/>
        <w:color w:val="0000FF"/>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17244C"/>
    <w:multiLevelType w:val="hybridMultilevel"/>
    <w:tmpl w:val="E5BE47D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7A063DD"/>
    <w:multiLevelType w:val="hybridMultilevel"/>
    <w:tmpl w:val="B8367C90"/>
    <w:lvl w:ilvl="0" w:tplc="A0D8FE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2481EF4"/>
    <w:multiLevelType w:val="hybridMultilevel"/>
    <w:tmpl w:val="F53A32EE"/>
    <w:lvl w:ilvl="0" w:tplc="81B09B7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D91E41"/>
    <w:multiLevelType w:val="hybridMultilevel"/>
    <w:tmpl w:val="22266B6E"/>
    <w:lvl w:ilvl="0" w:tplc="29C4BF3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2DF2409"/>
    <w:multiLevelType w:val="hybridMultilevel"/>
    <w:tmpl w:val="4DECC700"/>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8621F2F"/>
    <w:multiLevelType w:val="hybridMultilevel"/>
    <w:tmpl w:val="FD3CA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0102E13"/>
    <w:multiLevelType w:val="hybridMultilevel"/>
    <w:tmpl w:val="7472B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732D9D"/>
    <w:multiLevelType w:val="hybridMultilevel"/>
    <w:tmpl w:val="3072FD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C70221"/>
    <w:multiLevelType w:val="hybridMultilevel"/>
    <w:tmpl w:val="AC1E6EBC"/>
    <w:lvl w:ilvl="0" w:tplc="56EC1898">
      <w:start w:val="1"/>
      <w:numFmt w:val="bullet"/>
      <w:lvlText w:val="-"/>
      <w:lvlJc w:val="left"/>
      <w:pPr>
        <w:ind w:left="720" w:hanging="360"/>
      </w:pPr>
      <w:rPr>
        <w:rFonts w:ascii="Arial" w:hAnsi="Arial" w:hint="default"/>
        <w:sz w:val="16"/>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BC06A25"/>
    <w:multiLevelType w:val="hybridMultilevel"/>
    <w:tmpl w:val="A2BEC1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1F9218A"/>
    <w:multiLevelType w:val="hybridMultilevel"/>
    <w:tmpl w:val="B23C3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640B3"/>
    <w:multiLevelType w:val="multilevel"/>
    <w:tmpl w:val="0407001F"/>
    <w:numStyleLink w:val="Style2"/>
  </w:abstractNum>
  <w:abstractNum w:abstractNumId="24" w15:restartNumberingAfterBreak="0">
    <w:nsid w:val="77217979"/>
    <w:multiLevelType w:val="hybridMultilevel"/>
    <w:tmpl w:val="C01C7A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A6F5264"/>
    <w:multiLevelType w:val="hybridMultilevel"/>
    <w:tmpl w:val="0C7C3C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0"/>
  </w:num>
  <w:num w:numId="2">
    <w:abstractNumId w:val="20"/>
  </w:num>
  <w:num w:numId="3">
    <w:abstractNumId w:val="18"/>
  </w:num>
  <w:num w:numId="4">
    <w:abstractNumId w:val="15"/>
  </w:num>
  <w:num w:numId="5">
    <w:abstractNumId w:val="2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2"/>
  </w:num>
  <w:num w:numId="7">
    <w:abstractNumId w:val="8"/>
  </w:num>
  <w:num w:numId="8">
    <w:abstractNumId w:val="14"/>
  </w:num>
  <w:num w:numId="9">
    <w:abstractNumId w:val="1"/>
  </w:num>
  <w:num w:numId="10">
    <w:abstractNumId w:val="11"/>
  </w:num>
  <w:num w:numId="11">
    <w:abstractNumId w:val="22"/>
  </w:num>
  <w:num w:numId="12">
    <w:abstractNumId w:val="13"/>
  </w:num>
  <w:num w:numId="13">
    <w:abstractNumId w:val="19"/>
  </w:num>
  <w:num w:numId="14">
    <w:abstractNumId w:val="3"/>
  </w:num>
  <w:num w:numId="15">
    <w:abstractNumId w:val="6"/>
  </w:num>
  <w:num w:numId="16">
    <w:abstractNumId w:val="25"/>
  </w:num>
  <w:num w:numId="17">
    <w:abstractNumId w:val="21"/>
  </w:num>
  <w:num w:numId="18">
    <w:abstractNumId w:val="17"/>
  </w:num>
  <w:num w:numId="19">
    <w:abstractNumId w:val="5"/>
  </w:num>
  <w:num w:numId="20">
    <w:abstractNumId w:val="16"/>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2"/>
  </w:num>
  <w:num w:numId="26">
    <w:abstractNumId w:val="2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58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203C"/>
    <w:rsid w:val="00012188"/>
    <w:rsid w:val="00012534"/>
    <w:rsid w:val="000126B2"/>
    <w:rsid w:val="00012794"/>
    <w:rsid w:val="00012951"/>
    <w:rsid w:val="00012992"/>
    <w:rsid w:val="00012AB8"/>
    <w:rsid w:val="00012C05"/>
    <w:rsid w:val="00012C15"/>
    <w:rsid w:val="00012CB1"/>
    <w:rsid w:val="0001306B"/>
    <w:rsid w:val="000133E1"/>
    <w:rsid w:val="000134BE"/>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8C"/>
    <w:rsid w:val="000158C5"/>
    <w:rsid w:val="00015B13"/>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BF4"/>
    <w:rsid w:val="00017D05"/>
    <w:rsid w:val="00017DA3"/>
    <w:rsid w:val="00017DFD"/>
    <w:rsid w:val="00017E25"/>
    <w:rsid w:val="00017F45"/>
    <w:rsid w:val="00017FD8"/>
    <w:rsid w:val="00020135"/>
    <w:rsid w:val="000202FE"/>
    <w:rsid w:val="000206A3"/>
    <w:rsid w:val="0002075D"/>
    <w:rsid w:val="00020801"/>
    <w:rsid w:val="00020861"/>
    <w:rsid w:val="000208A6"/>
    <w:rsid w:val="00020C3B"/>
    <w:rsid w:val="0002109A"/>
    <w:rsid w:val="000212F7"/>
    <w:rsid w:val="00021677"/>
    <w:rsid w:val="000218BB"/>
    <w:rsid w:val="00021986"/>
    <w:rsid w:val="00021AB0"/>
    <w:rsid w:val="00021F7D"/>
    <w:rsid w:val="0002232D"/>
    <w:rsid w:val="00022616"/>
    <w:rsid w:val="000226FD"/>
    <w:rsid w:val="000229A1"/>
    <w:rsid w:val="00022BFE"/>
    <w:rsid w:val="00022F53"/>
    <w:rsid w:val="00022F6E"/>
    <w:rsid w:val="000230CA"/>
    <w:rsid w:val="000235F0"/>
    <w:rsid w:val="000236CE"/>
    <w:rsid w:val="0002375B"/>
    <w:rsid w:val="00023AB7"/>
    <w:rsid w:val="00023C9A"/>
    <w:rsid w:val="00023D46"/>
    <w:rsid w:val="00024163"/>
    <w:rsid w:val="0002423A"/>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D9"/>
    <w:rsid w:val="000278DA"/>
    <w:rsid w:val="000279E7"/>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A"/>
    <w:rsid w:val="000321A6"/>
    <w:rsid w:val="000324D4"/>
    <w:rsid w:val="0003271D"/>
    <w:rsid w:val="000328A3"/>
    <w:rsid w:val="00032BE6"/>
    <w:rsid w:val="00032D7D"/>
    <w:rsid w:val="00032DE5"/>
    <w:rsid w:val="00032FA3"/>
    <w:rsid w:val="00033042"/>
    <w:rsid w:val="000330F0"/>
    <w:rsid w:val="000336EA"/>
    <w:rsid w:val="00033A77"/>
    <w:rsid w:val="00033AEA"/>
    <w:rsid w:val="00033B96"/>
    <w:rsid w:val="00033ECB"/>
    <w:rsid w:val="00034054"/>
    <w:rsid w:val="000342F0"/>
    <w:rsid w:val="00034734"/>
    <w:rsid w:val="000348CD"/>
    <w:rsid w:val="00034919"/>
    <w:rsid w:val="0003496D"/>
    <w:rsid w:val="00034BA6"/>
    <w:rsid w:val="00034D37"/>
    <w:rsid w:val="00034E2D"/>
    <w:rsid w:val="000350C3"/>
    <w:rsid w:val="00035217"/>
    <w:rsid w:val="000354F9"/>
    <w:rsid w:val="00035586"/>
    <w:rsid w:val="0003583A"/>
    <w:rsid w:val="000359D5"/>
    <w:rsid w:val="00035A9E"/>
    <w:rsid w:val="00035AEE"/>
    <w:rsid w:val="00035BAA"/>
    <w:rsid w:val="00035D59"/>
    <w:rsid w:val="00035E2A"/>
    <w:rsid w:val="00035ED7"/>
    <w:rsid w:val="00036114"/>
    <w:rsid w:val="00036304"/>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EA"/>
    <w:rsid w:val="00043410"/>
    <w:rsid w:val="00043522"/>
    <w:rsid w:val="00043598"/>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10D9"/>
    <w:rsid w:val="000512AA"/>
    <w:rsid w:val="000515B7"/>
    <w:rsid w:val="00051635"/>
    <w:rsid w:val="000517D1"/>
    <w:rsid w:val="000517D6"/>
    <w:rsid w:val="00051820"/>
    <w:rsid w:val="000519D6"/>
    <w:rsid w:val="00051B5B"/>
    <w:rsid w:val="00051C93"/>
    <w:rsid w:val="00051EBF"/>
    <w:rsid w:val="00051F7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49C"/>
    <w:rsid w:val="000629A5"/>
    <w:rsid w:val="00062AA6"/>
    <w:rsid w:val="00062DC2"/>
    <w:rsid w:val="00062FBA"/>
    <w:rsid w:val="000635BE"/>
    <w:rsid w:val="00063811"/>
    <w:rsid w:val="00063879"/>
    <w:rsid w:val="000639FD"/>
    <w:rsid w:val="00063DA6"/>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95"/>
    <w:rsid w:val="0006615C"/>
    <w:rsid w:val="00066292"/>
    <w:rsid w:val="00066580"/>
    <w:rsid w:val="00066694"/>
    <w:rsid w:val="00066753"/>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2084"/>
    <w:rsid w:val="000720F1"/>
    <w:rsid w:val="000721BA"/>
    <w:rsid w:val="0007221D"/>
    <w:rsid w:val="00072629"/>
    <w:rsid w:val="000726D0"/>
    <w:rsid w:val="000726E8"/>
    <w:rsid w:val="00072949"/>
    <w:rsid w:val="00072A93"/>
    <w:rsid w:val="00072F6C"/>
    <w:rsid w:val="00072FAD"/>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109B"/>
    <w:rsid w:val="000810E8"/>
    <w:rsid w:val="0008139C"/>
    <w:rsid w:val="0008158C"/>
    <w:rsid w:val="00081705"/>
    <w:rsid w:val="000817F1"/>
    <w:rsid w:val="00081994"/>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6E5"/>
    <w:rsid w:val="00084995"/>
    <w:rsid w:val="00084BC0"/>
    <w:rsid w:val="00084C61"/>
    <w:rsid w:val="00084D40"/>
    <w:rsid w:val="00084DCC"/>
    <w:rsid w:val="00084EDC"/>
    <w:rsid w:val="00084FD1"/>
    <w:rsid w:val="0008503A"/>
    <w:rsid w:val="00085057"/>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314E"/>
    <w:rsid w:val="00093216"/>
    <w:rsid w:val="00093354"/>
    <w:rsid w:val="00093395"/>
    <w:rsid w:val="00093397"/>
    <w:rsid w:val="000933B8"/>
    <w:rsid w:val="000933D1"/>
    <w:rsid w:val="00093625"/>
    <w:rsid w:val="00093D5D"/>
    <w:rsid w:val="00093E65"/>
    <w:rsid w:val="000940AD"/>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C83"/>
    <w:rsid w:val="000A0CAE"/>
    <w:rsid w:val="000A0E8C"/>
    <w:rsid w:val="000A0FB0"/>
    <w:rsid w:val="000A178E"/>
    <w:rsid w:val="000A18C3"/>
    <w:rsid w:val="000A1B14"/>
    <w:rsid w:val="000A1B5A"/>
    <w:rsid w:val="000A1BCC"/>
    <w:rsid w:val="000A1D1F"/>
    <w:rsid w:val="000A1F19"/>
    <w:rsid w:val="000A1F41"/>
    <w:rsid w:val="000A21A0"/>
    <w:rsid w:val="000A24F3"/>
    <w:rsid w:val="000A25B5"/>
    <w:rsid w:val="000A290E"/>
    <w:rsid w:val="000A29B0"/>
    <w:rsid w:val="000A2AFA"/>
    <w:rsid w:val="000A2AFB"/>
    <w:rsid w:val="000A2B5E"/>
    <w:rsid w:val="000A2D8F"/>
    <w:rsid w:val="000A35AB"/>
    <w:rsid w:val="000A3914"/>
    <w:rsid w:val="000A3A19"/>
    <w:rsid w:val="000A42E9"/>
    <w:rsid w:val="000A455A"/>
    <w:rsid w:val="000A4664"/>
    <w:rsid w:val="000A4673"/>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FCA"/>
    <w:rsid w:val="000B3221"/>
    <w:rsid w:val="000B331C"/>
    <w:rsid w:val="000B3334"/>
    <w:rsid w:val="000B34FE"/>
    <w:rsid w:val="000B353A"/>
    <w:rsid w:val="000B388A"/>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444"/>
    <w:rsid w:val="000B6822"/>
    <w:rsid w:val="000B6873"/>
    <w:rsid w:val="000B69CA"/>
    <w:rsid w:val="000B69CC"/>
    <w:rsid w:val="000B6B17"/>
    <w:rsid w:val="000B6BF2"/>
    <w:rsid w:val="000B6C31"/>
    <w:rsid w:val="000B6D2A"/>
    <w:rsid w:val="000B6EE8"/>
    <w:rsid w:val="000B6EFE"/>
    <w:rsid w:val="000B6F5D"/>
    <w:rsid w:val="000B72E9"/>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D003B"/>
    <w:rsid w:val="000D0111"/>
    <w:rsid w:val="000D0113"/>
    <w:rsid w:val="000D021D"/>
    <w:rsid w:val="000D03B4"/>
    <w:rsid w:val="000D0590"/>
    <w:rsid w:val="000D061B"/>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12"/>
    <w:rsid w:val="000D215A"/>
    <w:rsid w:val="000D218E"/>
    <w:rsid w:val="000D2247"/>
    <w:rsid w:val="000D25A7"/>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90"/>
    <w:rsid w:val="000E1FBC"/>
    <w:rsid w:val="000E1FC3"/>
    <w:rsid w:val="000E2013"/>
    <w:rsid w:val="000E2743"/>
    <w:rsid w:val="000E28FC"/>
    <w:rsid w:val="000E29F3"/>
    <w:rsid w:val="000E29FB"/>
    <w:rsid w:val="000E2E4E"/>
    <w:rsid w:val="000E319D"/>
    <w:rsid w:val="000E323D"/>
    <w:rsid w:val="000E379E"/>
    <w:rsid w:val="000E3858"/>
    <w:rsid w:val="000E3ED8"/>
    <w:rsid w:val="000E425C"/>
    <w:rsid w:val="000E47A4"/>
    <w:rsid w:val="000E47D8"/>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3A0"/>
    <w:rsid w:val="0010042C"/>
    <w:rsid w:val="001006A1"/>
    <w:rsid w:val="00100788"/>
    <w:rsid w:val="00100913"/>
    <w:rsid w:val="00100D44"/>
    <w:rsid w:val="00100D7A"/>
    <w:rsid w:val="00101145"/>
    <w:rsid w:val="001011B6"/>
    <w:rsid w:val="001011BB"/>
    <w:rsid w:val="001012E6"/>
    <w:rsid w:val="001013A3"/>
    <w:rsid w:val="0010152A"/>
    <w:rsid w:val="001018E0"/>
    <w:rsid w:val="00101A5F"/>
    <w:rsid w:val="00101CCE"/>
    <w:rsid w:val="00101F99"/>
    <w:rsid w:val="001021FC"/>
    <w:rsid w:val="00102215"/>
    <w:rsid w:val="00102228"/>
    <w:rsid w:val="0010224D"/>
    <w:rsid w:val="00102519"/>
    <w:rsid w:val="001025EA"/>
    <w:rsid w:val="00102690"/>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BDF"/>
    <w:rsid w:val="00104C53"/>
    <w:rsid w:val="00104CC5"/>
    <w:rsid w:val="00104CC9"/>
    <w:rsid w:val="00105089"/>
    <w:rsid w:val="0010516E"/>
    <w:rsid w:val="00105328"/>
    <w:rsid w:val="0010536A"/>
    <w:rsid w:val="00105391"/>
    <w:rsid w:val="0010548D"/>
    <w:rsid w:val="00105519"/>
    <w:rsid w:val="00105B51"/>
    <w:rsid w:val="00105F82"/>
    <w:rsid w:val="00105FDC"/>
    <w:rsid w:val="0010612C"/>
    <w:rsid w:val="001062B9"/>
    <w:rsid w:val="0010653C"/>
    <w:rsid w:val="00106604"/>
    <w:rsid w:val="0010673C"/>
    <w:rsid w:val="00106C2C"/>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3C7"/>
    <w:rsid w:val="0011142E"/>
    <w:rsid w:val="0011151B"/>
    <w:rsid w:val="001115B6"/>
    <w:rsid w:val="001115D1"/>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A35"/>
    <w:rsid w:val="00114BDE"/>
    <w:rsid w:val="00114C85"/>
    <w:rsid w:val="00114E65"/>
    <w:rsid w:val="001151D5"/>
    <w:rsid w:val="00115399"/>
    <w:rsid w:val="001153F3"/>
    <w:rsid w:val="00115571"/>
    <w:rsid w:val="00115C96"/>
    <w:rsid w:val="00115D67"/>
    <w:rsid w:val="00115EC1"/>
    <w:rsid w:val="0011615A"/>
    <w:rsid w:val="0011642F"/>
    <w:rsid w:val="0011653C"/>
    <w:rsid w:val="00116698"/>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9CA"/>
    <w:rsid w:val="00123DE8"/>
    <w:rsid w:val="00123F97"/>
    <w:rsid w:val="001240C6"/>
    <w:rsid w:val="001240C7"/>
    <w:rsid w:val="001241EF"/>
    <w:rsid w:val="00124320"/>
    <w:rsid w:val="00124452"/>
    <w:rsid w:val="0012486D"/>
    <w:rsid w:val="00124A8E"/>
    <w:rsid w:val="00124F29"/>
    <w:rsid w:val="00125313"/>
    <w:rsid w:val="0012533D"/>
    <w:rsid w:val="00125714"/>
    <w:rsid w:val="0012597A"/>
    <w:rsid w:val="00125A4B"/>
    <w:rsid w:val="00125CEF"/>
    <w:rsid w:val="0012614A"/>
    <w:rsid w:val="001261EB"/>
    <w:rsid w:val="001262BB"/>
    <w:rsid w:val="001263F6"/>
    <w:rsid w:val="001265CD"/>
    <w:rsid w:val="001268A8"/>
    <w:rsid w:val="001268B3"/>
    <w:rsid w:val="00126965"/>
    <w:rsid w:val="00126B78"/>
    <w:rsid w:val="00126C57"/>
    <w:rsid w:val="00126CA5"/>
    <w:rsid w:val="00126E6C"/>
    <w:rsid w:val="0012753D"/>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2D"/>
    <w:rsid w:val="0013533C"/>
    <w:rsid w:val="001355A3"/>
    <w:rsid w:val="00135725"/>
    <w:rsid w:val="00135764"/>
    <w:rsid w:val="00135959"/>
    <w:rsid w:val="00135DA3"/>
    <w:rsid w:val="00135EAE"/>
    <w:rsid w:val="00135F57"/>
    <w:rsid w:val="001362B9"/>
    <w:rsid w:val="00136357"/>
    <w:rsid w:val="001363D4"/>
    <w:rsid w:val="001364E1"/>
    <w:rsid w:val="00136772"/>
    <w:rsid w:val="001367E4"/>
    <w:rsid w:val="00136BF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E"/>
    <w:rsid w:val="0014262D"/>
    <w:rsid w:val="0014269A"/>
    <w:rsid w:val="0014279D"/>
    <w:rsid w:val="0014281B"/>
    <w:rsid w:val="001428AC"/>
    <w:rsid w:val="00142911"/>
    <w:rsid w:val="00142B3C"/>
    <w:rsid w:val="00142CC1"/>
    <w:rsid w:val="00142EAF"/>
    <w:rsid w:val="00142FEF"/>
    <w:rsid w:val="0014301B"/>
    <w:rsid w:val="00143265"/>
    <w:rsid w:val="001432DD"/>
    <w:rsid w:val="0014379D"/>
    <w:rsid w:val="00143941"/>
    <w:rsid w:val="00143A96"/>
    <w:rsid w:val="00143C65"/>
    <w:rsid w:val="00143DCC"/>
    <w:rsid w:val="00143EC0"/>
    <w:rsid w:val="001440F5"/>
    <w:rsid w:val="001441CF"/>
    <w:rsid w:val="0014430F"/>
    <w:rsid w:val="0014431B"/>
    <w:rsid w:val="001443B4"/>
    <w:rsid w:val="0014450E"/>
    <w:rsid w:val="001445BD"/>
    <w:rsid w:val="001446C9"/>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301"/>
    <w:rsid w:val="001513ED"/>
    <w:rsid w:val="001514D1"/>
    <w:rsid w:val="0015168B"/>
    <w:rsid w:val="001517AA"/>
    <w:rsid w:val="001518A8"/>
    <w:rsid w:val="00151BA7"/>
    <w:rsid w:val="00151C41"/>
    <w:rsid w:val="00151C6F"/>
    <w:rsid w:val="00151DF3"/>
    <w:rsid w:val="001526D0"/>
    <w:rsid w:val="0015296A"/>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C12"/>
    <w:rsid w:val="00162EFF"/>
    <w:rsid w:val="0016308A"/>
    <w:rsid w:val="001630F5"/>
    <w:rsid w:val="00163112"/>
    <w:rsid w:val="00163171"/>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A2"/>
    <w:rsid w:val="00166626"/>
    <w:rsid w:val="001666B6"/>
    <w:rsid w:val="001669D3"/>
    <w:rsid w:val="00166B07"/>
    <w:rsid w:val="00166C47"/>
    <w:rsid w:val="00166CFE"/>
    <w:rsid w:val="00166D68"/>
    <w:rsid w:val="00166E63"/>
    <w:rsid w:val="0016755D"/>
    <w:rsid w:val="001676A8"/>
    <w:rsid w:val="00167AF3"/>
    <w:rsid w:val="00167B44"/>
    <w:rsid w:val="00167C31"/>
    <w:rsid w:val="00167C96"/>
    <w:rsid w:val="001700E6"/>
    <w:rsid w:val="001701CB"/>
    <w:rsid w:val="00170312"/>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2310"/>
    <w:rsid w:val="00172394"/>
    <w:rsid w:val="00172469"/>
    <w:rsid w:val="00172790"/>
    <w:rsid w:val="001729A5"/>
    <w:rsid w:val="00172D4C"/>
    <w:rsid w:val="00172F3E"/>
    <w:rsid w:val="0017305B"/>
    <w:rsid w:val="00173271"/>
    <w:rsid w:val="00173334"/>
    <w:rsid w:val="00173444"/>
    <w:rsid w:val="001735FB"/>
    <w:rsid w:val="001736EB"/>
    <w:rsid w:val="0017372F"/>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FE"/>
    <w:rsid w:val="00185053"/>
    <w:rsid w:val="00185168"/>
    <w:rsid w:val="0018561D"/>
    <w:rsid w:val="00185716"/>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AF"/>
    <w:rsid w:val="0018771E"/>
    <w:rsid w:val="00187815"/>
    <w:rsid w:val="001879ED"/>
    <w:rsid w:val="00187CE3"/>
    <w:rsid w:val="001900B2"/>
    <w:rsid w:val="00190227"/>
    <w:rsid w:val="001904D9"/>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6364"/>
    <w:rsid w:val="001964AF"/>
    <w:rsid w:val="001964C3"/>
    <w:rsid w:val="00196594"/>
    <w:rsid w:val="001965D3"/>
    <w:rsid w:val="0019668F"/>
    <w:rsid w:val="00196CA1"/>
    <w:rsid w:val="00196EEA"/>
    <w:rsid w:val="00196F28"/>
    <w:rsid w:val="00196FBC"/>
    <w:rsid w:val="001971CF"/>
    <w:rsid w:val="0019725B"/>
    <w:rsid w:val="00197341"/>
    <w:rsid w:val="001974A9"/>
    <w:rsid w:val="001974B6"/>
    <w:rsid w:val="00197798"/>
    <w:rsid w:val="001977C3"/>
    <w:rsid w:val="00197BC9"/>
    <w:rsid w:val="00197C4F"/>
    <w:rsid w:val="00197D75"/>
    <w:rsid w:val="001A005D"/>
    <w:rsid w:val="001A0092"/>
    <w:rsid w:val="001A0662"/>
    <w:rsid w:val="001A0809"/>
    <w:rsid w:val="001A0908"/>
    <w:rsid w:val="001A090A"/>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8AC"/>
    <w:rsid w:val="001A3A73"/>
    <w:rsid w:val="001A3ABB"/>
    <w:rsid w:val="001A3EBC"/>
    <w:rsid w:val="001A44CA"/>
    <w:rsid w:val="001A4846"/>
    <w:rsid w:val="001A486D"/>
    <w:rsid w:val="001A4954"/>
    <w:rsid w:val="001A496A"/>
    <w:rsid w:val="001A4998"/>
    <w:rsid w:val="001A4B82"/>
    <w:rsid w:val="001A4CCE"/>
    <w:rsid w:val="001A4D5B"/>
    <w:rsid w:val="001A4EFA"/>
    <w:rsid w:val="001A4F4F"/>
    <w:rsid w:val="001A52DB"/>
    <w:rsid w:val="001A5404"/>
    <w:rsid w:val="001A5741"/>
    <w:rsid w:val="001A5C03"/>
    <w:rsid w:val="001A5C23"/>
    <w:rsid w:val="001A5D5F"/>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8E4"/>
    <w:rsid w:val="001B1A4F"/>
    <w:rsid w:val="001B1A85"/>
    <w:rsid w:val="001B1EF7"/>
    <w:rsid w:val="001B2095"/>
    <w:rsid w:val="001B20F4"/>
    <w:rsid w:val="001B28D8"/>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1067"/>
    <w:rsid w:val="001C138E"/>
    <w:rsid w:val="001C1824"/>
    <w:rsid w:val="001C182C"/>
    <w:rsid w:val="001C19D5"/>
    <w:rsid w:val="001C1AFE"/>
    <w:rsid w:val="001C1B4F"/>
    <w:rsid w:val="001C1E1B"/>
    <w:rsid w:val="001C20CF"/>
    <w:rsid w:val="001C2671"/>
    <w:rsid w:val="001C2855"/>
    <w:rsid w:val="001C2B87"/>
    <w:rsid w:val="001C2D28"/>
    <w:rsid w:val="001C2E49"/>
    <w:rsid w:val="001C2EE8"/>
    <w:rsid w:val="001C3032"/>
    <w:rsid w:val="001C30C5"/>
    <w:rsid w:val="001C3360"/>
    <w:rsid w:val="001C3463"/>
    <w:rsid w:val="001C38C4"/>
    <w:rsid w:val="001C3C95"/>
    <w:rsid w:val="001C4057"/>
    <w:rsid w:val="001C4205"/>
    <w:rsid w:val="001C423B"/>
    <w:rsid w:val="001C4453"/>
    <w:rsid w:val="001C4584"/>
    <w:rsid w:val="001C4587"/>
    <w:rsid w:val="001C498D"/>
    <w:rsid w:val="001C4A68"/>
    <w:rsid w:val="001C4F7C"/>
    <w:rsid w:val="001C507F"/>
    <w:rsid w:val="001C50D2"/>
    <w:rsid w:val="001C543B"/>
    <w:rsid w:val="001C5586"/>
    <w:rsid w:val="001C56C5"/>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A75"/>
    <w:rsid w:val="001C6BE2"/>
    <w:rsid w:val="001C6CD7"/>
    <w:rsid w:val="001C6CF8"/>
    <w:rsid w:val="001C6D1D"/>
    <w:rsid w:val="001C6D79"/>
    <w:rsid w:val="001C722C"/>
    <w:rsid w:val="001C75A0"/>
    <w:rsid w:val="001C76BA"/>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746"/>
    <w:rsid w:val="001D1B29"/>
    <w:rsid w:val="001D1C93"/>
    <w:rsid w:val="001D209E"/>
    <w:rsid w:val="001D20E4"/>
    <w:rsid w:val="001D23AA"/>
    <w:rsid w:val="001D28D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D77"/>
    <w:rsid w:val="001D4124"/>
    <w:rsid w:val="001D4535"/>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508"/>
    <w:rsid w:val="001D76A1"/>
    <w:rsid w:val="001D76A9"/>
    <w:rsid w:val="001D76E4"/>
    <w:rsid w:val="001D791A"/>
    <w:rsid w:val="001D7972"/>
    <w:rsid w:val="001D7A02"/>
    <w:rsid w:val="001D7B33"/>
    <w:rsid w:val="001E0029"/>
    <w:rsid w:val="001E00AE"/>
    <w:rsid w:val="001E0314"/>
    <w:rsid w:val="001E050A"/>
    <w:rsid w:val="001E067B"/>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2F2"/>
    <w:rsid w:val="001F2427"/>
    <w:rsid w:val="001F27E3"/>
    <w:rsid w:val="001F2824"/>
    <w:rsid w:val="001F292F"/>
    <w:rsid w:val="001F293B"/>
    <w:rsid w:val="001F2A2A"/>
    <w:rsid w:val="001F2C69"/>
    <w:rsid w:val="001F2D2F"/>
    <w:rsid w:val="001F2D7A"/>
    <w:rsid w:val="001F2D8E"/>
    <w:rsid w:val="001F2E21"/>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DA9"/>
    <w:rsid w:val="001F4E81"/>
    <w:rsid w:val="001F4F71"/>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B5"/>
    <w:rsid w:val="0020401E"/>
    <w:rsid w:val="00204183"/>
    <w:rsid w:val="0020432D"/>
    <w:rsid w:val="0020446D"/>
    <w:rsid w:val="002044F6"/>
    <w:rsid w:val="0020466E"/>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C0A"/>
    <w:rsid w:val="00212CE2"/>
    <w:rsid w:val="00212F8A"/>
    <w:rsid w:val="00213103"/>
    <w:rsid w:val="002131BC"/>
    <w:rsid w:val="002134D4"/>
    <w:rsid w:val="00213CFE"/>
    <w:rsid w:val="00213F3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D3"/>
    <w:rsid w:val="002272B3"/>
    <w:rsid w:val="002272B7"/>
    <w:rsid w:val="00227535"/>
    <w:rsid w:val="0022754A"/>
    <w:rsid w:val="00227612"/>
    <w:rsid w:val="0022782D"/>
    <w:rsid w:val="002278A1"/>
    <w:rsid w:val="00227EA5"/>
    <w:rsid w:val="00230100"/>
    <w:rsid w:val="002301AE"/>
    <w:rsid w:val="0023021E"/>
    <w:rsid w:val="002303C6"/>
    <w:rsid w:val="00230416"/>
    <w:rsid w:val="002304F3"/>
    <w:rsid w:val="00230910"/>
    <w:rsid w:val="00230AF7"/>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89B"/>
    <w:rsid w:val="00240BE7"/>
    <w:rsid w:val="00240F4D"/>
    <w:rsid w:val="0024109B"/>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D03"/>
    <w:rsid w:val="00244D25"/>
    <w:rsid w:val="00244E9C"/>
    <w:rsid w:val="002452AE"/>
    <w:rsid w:val="002452DD"/>
    <w:rsid w:val="002455CB"/>
    <w:rsid w:val="0024560F"/>
    <w:rsid w:val="00245C49"/>
    <w:rsid w:val="00245DE5"/>
    <w:rsid w:val="00245EF1"/>
    <w:rsid w:val="00245F60"/>
    <w:rsid w:val="0024602E"/>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682"/>
    <w:rsid w:val="002509F0"/>
    <w:rsid w:val="00250BBD"/>
    <w:rsid w:val="0025159C"/>
    <w:rsid w:val="00251B4C"/>
    <w:rsid w:val="00251B92"/>
    <w:rsid w:val="00251C97"/>
    <w:rsid w:val="00251E85"/>
    <w:rsid w:val="002520A0"/>
    <w:rsid w:val="002524C8"/>
    <w:rsid w:val="00252616"/>
    <w:rsid w:val="0025305E"/>
    <w:rsid w:val="002532A3"/>
    <w:rsid w:val="002532D5"/>
    <w:rsid w:val="0025352B"/>
    <w:rsid w:val="0025380B"/>
    <w:rsid w:val="00253841"/>
    <w:rsid w:val="00253B35"/>
    <w:rsid w:val="00253F07"/>
    <w:rsid w:val="00253FFE"/>
    <w:rsid w:val="00254215"/>
    <w:rsid w:val="002544AA"/>
    <w:rsid w:val="00254624"/>
    <w:rsid w:val="0025463D"/>
    <w:rsid w:val="002548A7"/>
    <w:rsid w:val="0025492E"/>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324"/>
    <w:rsid w:val="0026087E"/>
    <w:rsid w:val="00260E49"/>
    <w:rsid w:val="00260E84"/>
    <w:rsid w:val="002612B2"/>
    <w:rsid w:val="002613C7"/>
    <w:rsid w:val="00261547"/>
    <w:rsid w:val="00261912"/>
    <w:rsid w:val="00261B6F"/>
    <w:rsid w:val="00261CFD"/>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48B"/>
    <w:rsid w:val="0026458C"/>
    <w:rsid w:val="002645B2"/>
    <w:rsid w:val="0026477E"/>
    <w:rsid w:val="002648A7"/>
    <w:rsid w:val="00264C0D"/>
    <w:rsid w:val="00264D45"/>
    <w:rsid w:val="00264F4E"/>
    <w:rsid w:val="0026508A"/>
    <w:rsid w:val="0026512A"/>
    <w:rsid w:val="00265160"/>
    <w:rsid w:val="0026531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8F5"/>
    <w:rsid w:val="0027294F"/>
    <w:rsid w:val="00272DAC"/>
    <w:rsid w:val="00272E9F"/>
    <w:rsid w:val="00273076"/>
    <w:rsid w:val="0027319F"/>
    <w:rsid w:val="00273621"/>
    <w:rsid w:val="002736CD"/>
    <w:rsid w:val="00273719"/>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65A1"/>
    <w:rsid w:val="002765D0"/>
    <w:rsid w:val="00276AE7"/>
    <w:rsid w:val="00276FDB"/>
    <w:rsid w:val="0027770A"/>
    <w:rsid w:val="00277AA2"/>
    <w:rsid w:val="00277B84"/>
    <w:rsid w:val="00280143"/>
    <w:rsid w:val="00280151"/>
    <w:rsid w:val="0028017D"/>
    <w:rsid w:val="002802B7"/>
    <w:rsid w:val="00280423"/>
    <w:rsid w:val="00280467"/>
    <w:rsid w:val="0028049E"/>
    <w:rsid w:val="0028090B"/>
    <w:rsid w:val="00280CFD"/>
    <w:rsid w:val="00280F07"/>
    <w:rsid w:val="00281196"/>
    <w:rsid w:val="00281362"/>
    <w:rsid w:val="00281396"/>
    <w:rsid w:val="002814EB"/>
    <w:rsid w:val="002815C1"/>
    <w:rsid w:val="0028174C"/>
    <w:rsid w:val="002817B3"/>
    <w:rsid w:val="00281E72"/>
    <w:rsid w:val="00281F79"/>
    <w:rsid w:val="002823B5"/>
    <w:rsid w:val="002824F3"/>
    <w:rsid w:val="0028250D"/>
    <w:rsid w:val="002828B8"/>
    <w:rsid w:val="0028298A"/>
    <w:rsid w:val="00282A8D"/>
    <w:rsid w:val="00282CD7"/>
    <w:rsid w:val="00282DC5"/>
    <w:rsid w:val="00282F4B"/>
    <w:rsid w:val="00283496"/>
    <w:rsid w:val="00283661"/>
    <w:rsid w:val="00283729"/>
    <w:rsid w:val="00283972"/>
    <w:rsid w:val="00283C4B"/>
    <w:rsid w:val="00283E1B"/>
    <w:rsid w:val="00283E8C"/>
    <w:rsid w:val="00283F86"/>
    <w:rsid w:val="00284286"/>
    <w:rsid w:val="002844F4"/>
    <w:rsid w:val="002845BE"/>
    <w:rsid w:val="0028465E"/>
    <w:rsid w:val="002847C0"/>
    <w:rsid w:val="00284B60"/>
    <w:rsid w:val="00284D18"/>
    <w:rsid w:val="00284DCF"/>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479"/>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701"/>
    <w:rsid w:val="002A792D"/>
    <w:rsid w:val="002A7CBD"/>
    <w:rsid w:val="002A7E26"/>
    <w:rsid w:val="002B00A3"/>
    <w:rsid w:val="002B0165"/>
    <w:rsid w:val="002B034D"/>
    <w:rsid w:val="002B063A"/>
    <w:rsid w:val="002B06A4"/>
    <w:rsid w:val="002B07EC"/>
    <w:rsid w:val="002B0A0B"/>
    <w:rsid w:val="002B0A3A"/>
    <w:rsid w:val="002B0CB4"/>
    <w:rsid w:val="002B0E72"/>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97"/>
    <w:rsid w:val="002B2470"/>
    <w:rsid w:val="002B259A"/>
    <w:rsid w:val="002B276A"/>
    <w:rsid w:val="002B280C"/>
    <w:rsid w:val="002B2AC4"/>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CC"/>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9C"/>
    <w:rsid w:val="002C7F04"/>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F05"/>
    <w:rsid w:val="002F0F7D"/>
    <w:rsid w:val="002F116F"/>
    <w:rsid w:val="002F1462"/>
    <w:rsid w:val="002F14FB"/>
    <w:rsid w:val="002F15CB"/>
    <w:rsid w:val="002F1621"/>
    <w:rsid w:val="002F18B5"/>
    <w:rsid w:val="002F1909"/>
    <w:rsid w:val="002F199D"/>
    <w:rsid w:val="002F1BC1"/>
    <w:rsid w:val="002F1EBA"/>
    <w:rsid w:val="002F227D"/>
    <w:rsid w:val="002F2528"/>
    <w:rsid w:val="002F26AA"/>
    <w:rsid w:val="002F274D"/>
    <w:rsid w:val="002F278C"/>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AFF"/>
    <w:rsid w:val="002F6B1A"/>
    <w:rsid w:val="002F6CBC"/>
    <w:rsid w:val="002F6E6F"/>
    <w:rsid w:val="002F7328"/>
    <w:rsid w:val="002F78B6"/>
    <w:rsid w:val="002F7A3B"/>
    <w:rsid w:val="002F7D01"/>
    <w:rsid w:val="002F7D1B"/>
    <w:rsid w:val="002F7DB2"/>
    <w:rsid w:val="002F7DE6"/>
    <w:rsid w:val="003004BE"/>
    <w:rsid w:val="00300BC8"/>
    <w:rsid w:val="00300CD2"/>
    <w:rsid w:val="00300DF4"/>
    <w:rsid w:val="00300F86"/>
    <w:rsid w:val="00301394"/>
    <w:rsid w:val="0030154C"/>
    <w:rsid w:val="00301648"/>
    <w:rsid w:val="00301A7F"/>
    <w:rsid w:val="00301B49"/>
    <w:rsid w:val="00301FD9"/>
    <w:rsid w:val="00302178"/>
    <w:rsid w:val="003022D0"/>
    <w:rsid w:val="003024A9"/>
    <w:rsid w:val="00302640"/>
    <w:rsid w:val="00302734"/>
    <w:rsid w:val="003027E3"/>
    <w:rsid w:val="003029A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7A2"/>
    <w:rsid w:val="00310C8E"/>
    <w:rsid w:val="00310ED2"/>
    <w:rsid w:val="0031153B"/>
    <w:rsid w:val="00311647"/>
    <w:rsid w:val="00311681"/>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476"/>
    <w:rsid w:val="003206A9"/>
    <w:rsid w:val="003206EF"/>
    <w:rsid w:val="00320AB6"/>
    <w:rsid w:val="00320CDF"/>
    <w:rsid w:val="00320DC0"/>
    <w:rsid w:val="00320FAB"/>
    <w:rsid w:val="00321490"/>
    <w:rsid w:val="00321838"/>
    <w:rsid w:val="003218C6"/>
    <w:rsid w:val="00321BC8"/>
    <w:rsid w:val="00321D73"/>
    <w:rsid w:val="0032204C"/>
    <w:rsid w:val="003221DE"/>
    <w:rsid w:val="003221E6"/>
    <w:rsid w:val="0032222C"/>
    <w:rsid w:val="00322243"/>
    <w:rsid w:val="00322941"/>
    <w:rsid w:val="00322A61"/>
    <w:rsid w:val="00322D0C"/>
    <w:rsid w:val="00322DB4"/>
    <w:rsid w:val="00322FFA"/>
    <w:rsid w:val="00323041"/>
    <w:rsid w:val="003232BC"/>
    <w:rsid w:val="00323418"/>
    <w:rsid w:val="003236A6"/>
    <w:rsid w:val="00323781"/>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C37"/>
    <w:rsid w:val="00325C7C"/>
    <w:rsid w:val="00325E92"/>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72"/>
    <w:rsid w:val="00334F21"/>
    <w:rsid w:val="00335064"/>
    <w:rsid w:val="00335090"/>
    <w:rsid w:val="00335693"/>
    <w:rsid w:val="00335B7A"/>
    <w:rsid w:val="00335BDF"/>
    <w:rsid w:val="00335C64"/>
    <w:rsid w:val="00335FA0"/>
    <w:rsid w:val="00335FE8"/>
    <w:rsid w:val="0033600A"/>
    <w:rsid w:val="00336168"/>
    <w:rsid w:val="00336300"/>
    <w:rsid w:val="003363E6"/>
    <w:rsid w:val="003373C6"/>
    <w:rsid w:val="0033745B"/>
    <w:rsid w:val="0033762F"/>
    <w:rsid w:val="003376A9"/>
    <w:rsid w:val="0033781F"/>
    <w:rsid w:val="0033789C"/>
    <w:rsid w:val="003379F2"/>
    <w:rsid w:val="003401FE"/>
    <w:rsid w:val="00340456"/>
    <w:rsid w:val="00340724"/>
    <w:rsid w:val="00340F75"/>
    <w:rsid w:val="0034102F"/>
    <w:rsid w:val="003411B0"/>
    <w:rsid w:val="00341455"/>
    <w:rsid w:val="0034154F"/>
    <w:rsid w:val="003418B7"/>
    <w:rsid w:val="00341910"/>
    <w:rsid w:val="003419AE"/>
    <w:rsid w:val="00341D96"/>
    <w:rsid w:val="00342413"/>
    <w:rsid w:val="0034255A"/>
    <w:rsid w:val="003425AD"/>
    <w:rsid w:val="003425FA"/>
    <w:rsid w:val="00342705"/>
    <w:rsid w:val="00342A6E"/>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5186"/>
    <w:rsid w:val="0035522C"/>
    <w:rsid w:val="0035531A"/>
    <w:rsid w:val="003553B8"/>
    <w:rsid w:val="003553D7"/>
    <w:rsid w:val="003556F4"/>
    <w:rsid w:val="00355745"/>
    <w:rsid w:val="00355AFE"/>
    <w:rsid w:val="00355CA5"/>
    <w:rsid w:val="0035620D"/>
    <w:rsid w:val="0035629E"/>
    <w:rsid w:val="003562D2"/>
    <w:rsid w:val="003563DB"/>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341"/>
    <w:rsid w:val="00360375"/>
    <w:rsid w:val="0036040C"/>
    <w:rsid w:val="003604AA"/>
    <w:rsid w:val="003606FD"/>
    <w:rsid w:val="003608F4"/>
    <w:rsid w:val="0036091B"/>
    <w:rsid w:val="00360944"/>
    <w:rsid w:val="003609F7"/>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33"/>
    <w:rsid w:val="003759A7"/>
    <w:rsid w:val="00375B54"/>
    <w:rsid w:val="00375CC9"/>
    <w:rsid w:val="00375F72"/>
    <w:rsid w:val="00376714"/>
    <w:rsid w:val="00376789"/>
    <w:rsid w:val="003767C9"/>
    <w:rsid w:val="003767DF"/>
    <w:rsid w:val="00376ACD"/>
    <w:rsid w:val="00376B64"/>
    <w:rsid w:val="00376DBA"/>
    <w:rsid w:val="00376E7F"/>
    <w:rsid w:val="00376EE0"/>
    <w:rsid w:val="003772C6"/>
    <w:rsid w:val="00377380"/>
    <w:rsid w:val="0037748D"/>
    <w:rsid w:val="003776BB"/>
    <w:rsid w:val="003777AE"/>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A45"/>
    <w:rsid w:val="003821F0"/>
    <w:rsid w:val="003823C5"/>
    <w:rsid w:val="00382416"/>
    <w:rsid w:val="00382417"/>
    <w:rsid w:val="00382501"/>
    <w:rsid w:val="00382716"/>
    <w:rsid w:val="00382887"/>
    <w:rsid w:val="003828FD"/>
    <w:rsid w:val="00382C38"/>
    <w:rsid w:val="003831F7"/>
    <w:rsid w:val="00383367"/>
    <w:rsid w:val="003838B8"/>
    <w:rsid w:val="003838F6"/>
    <w:rsid w:val="00383A20"/>
    <w:rsid w:val="00383A3D"/>
    <w:rsid w:val="00383A8A"/>
    <w:rsid w:val="00383AC3"/>
    <w:rsid w:val="00383AE1"/>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4CD"/>
    <w:rsid w:val="00391550"/>
    <w:rsid w:val="00391646"/>
    <w:rsid w:val="00391B6B"/>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7AD"/>
    <w:rsid w:val="0039596C"/>
    <w:rsid w:val="00395970"/>
    <w:rsid w:val="003959C8"/>
    <w:rsid w:val="00395B2B"/>
    <w:rsid w:val="00395EC9"/>
    <w:rsid w:val="0039613F"/>
    <w:rsid w:val="003961FC"/>
    <w:rsid w:val="00396361"/>
    <w:rsid w:val="0039648A"/>
    <w:rsid w:val="00396563"/>
    <w:rsid w:val="00396602"/>
    <w:rsid w:val="00396770"/>
    <w:rsid w:val="00396C5C"/>
    <w:rsid w:val="00396EB0"/>
    <w:rsid w:val="00396EE1"/>
    <w:rsid w:val="00396EF6"/>
    <w:rsid w:val="0039752D"/>
    <w:rsid w:val="00397564"/>
    <w:rsid w:val="003978B7"/>
    <w:rsid w:val="003979E2"/>
    <w:rsid w:val="003979FC"/>
    <w:rsid w:val="00397ADC"/>
    <w:rsid w:val="00397B36"/>
    <w:rsid w:val="003A0171"/>
    <w:rsid w:val="003A01D9"/>
    <w:rsid w:val="003A02AB"/>
    <w:rsid w:val="003A04F6"/>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C6"/>
    <w:rsid w:val="003B5E51"/>
    <w:rsid w:val="003B6158"/>
    <w:rsid w:val="003B68E1"/>
    <w:rsid w:val="003B6970"/>
    <w:rsid w:val="003B69B3"/>
    <w:rsid w:val="003B6DDD"/>
    <w:rsid w:val="003B6FA3"/>
    <w:rsid w:val="003B7272"/>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916"/>
    <w:rsid w:val="003C6AB5"/>
    <w:rsid w:val="003C6CAA"/>
    <w:rsid w:val="003C7018"/>
    <w:rsid w:val="003C709F"/>
    <w:rsid w:val="003C7115"/>
    <w:rsid w:val="003C7740"/>
    <w:rsid w:val="003C7867"/>
    <w:rsid w:val="003C78A2"/>
    <w:rsid w:val="003C7CDD"/>
    <w:rsid w:val="003C7DEE"/>
    <w:rsid w:val="003C7F01"/>
    <w:rsid w:val="003D029C"/>
    <w:rsid w:val="003D031A"/>
    <w:rsid w:val="003D062A"/>
    <w:rsid w:val="003D07A5"/>
    <w:rsid w:val="003D07E7"/>
    <w:rsid w:val="003D0990"/>
    <w:rsid w:val="003D0CDF"/>
    <w:rsid w:val="003D0E1F"/>
    <w:rsid w:val="003D1090"/>
    <w:rsid w:val="003D126F"/>
    <w:rsid w:val="003D1316"/>
    <w:rsid w:val="003D13BC"/>
    <w:rsid w:val="003D14A5"/>
    <w:rsid w:val="003D1663"/>
    <w:rsid w:val="003D1A4D"/>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81D"/>
    <w:rsid w:val="003E583F"/>
    <w:rsid w:val="003E5D38"/>
    <w:rsid w:val="003E5DC5"/>
    <w:rsid w:val="003E606C"/>
    <w:rsid w:val="003E60BC"/>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4B1"/>
    <w:rsid w:val="003F14EF"/>
    <w:rsid w:val="003F156D"/>
    <w:rsid w:val="003F16DE"/>
    <w:rsid w:val="003F1946"/>
    <w:rsid w:val="003F1ED2"/>
    <w:rsid w:val="003F2106"/>
    <w:rsid w:val="003F2333"/>
    <w:rsid w:val="003F2345"/>
    <w:rsid w:val="003F2585"/>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97"/>
    <w:rsid w:val="00404F59"/>
    <w:rsid w:val="00405136"/>
    <w:rsid w:val="004053F4"/>
    <w:rsid w:val="00405448"/>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843"/>
    <w:rsid w:val="00412893"/>
    <w:rsid w:val="004129F1"/>
    <w:rsid w:val="00412CCB"/>
    <w:rsid w:val="00412E25"/>
    <w:rsid w:val="00412FEB"/>
    <w:rsid w:val="0041342E"/>
    <w:rsid w:val="00413883"/>
    <w:rsid w:val="00413A00"/>
    <w:rsid w:val="00413D46"/>
    <w:rsid w:val="004140C4"/>
    <w:rsid w:val="004141A3"/>
    <w:rsid w:val="004141E8"/>
    <w:rsid w:val="00414B81"/>
    <w:rsid w:val="00414B88"/>
    <w:rsid w:val="00414C3C"/>
    <w:rsid w:val="00414F4C"/>
    <w:rsid w:val="00414FA5"/>
    <w:rsid w:val="00415185"/>
    <w:rsid w:val="004152EC"/>
    <w:rsid w:val="0041535A"/>
    <w:rsid w:val="0041567E"/>
    <w:rsid w:val="004157EA"/>
    <w:rsid w:val="004159FE"/>
    <w:rsid w:val="00415AD2"/>
    <w:rsid w:val="00415F9C"/>
    <w:rsid w:val="0041635E"/>
    <w:rsid w:val="00416369"/>
    <w:rsid w:val="0041682D"/>
    <w:rsid w:val="004168AB"/>
    <w:rsid w:val="00416958"/>
    <w:rsid w:val="00416C6E"/>
    <w:rsid w:val="00416E73"/>
    <w:rsid w:val="00416E74"/>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568"/>
    <w:rsid w:val="0042462D"/>
    <w:rsid w:val="0042475C"/>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621"/>
    <w:rsid w:val="004327D9"/>
    <w:rsid w:val="00432D3D"/>
    <w:rsid w:val="00432EF2"/>
    <w:rsid w:val="00432F33"/>
    <w:rsid w:val="00432F66"/>
    <w:rsid w:val="004330F3"/>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D59"/>
    <w:rsid w:val="004460BE"/>
    <w:rsid w:val="004462C1"/>
    <w:rsid w:val="004465A7"/>
    <w:rsid w:val="004467AA"/>
    <w:rsid w:val="00446946"/>
    <w:rsid w:val="00446ABF"/>
    <w:rsid w:val="00446BB7"/>
    <w:rsid w:val="00446C25"/>
    <w:rsid w:val="00446D97"/>
    <w:rsid w:val="00446DA8"/>
    <w:rsid w:val="00446ED9"/>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E5C"/>
    <w:rsid w:val="00452E63"/>
    <w:rsid w:val="00452FF5"/>
    <w:rsid w:val="0045302A"/>
    <w:rsid w:val="00453144"/>
    <w:rsid w:val="0045314A"/>
    <w:rsid w:val="00453660"/>
    <w:rsid w:val="004537EF"/>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FB"/>
    <w:rsid w:val="00457848"/>
    <w:rsid w:val="00457A65"/>
    <w:rsid w:val="00457C5C"/>
    <w:rsid w:val="00457EFF"/>
    <w:rsid w:val="0046008E"/>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BD1"/>
    <w:rsid w:val="00464C71"/>
    <w:rsid w:val="00464E5D"/>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F4"/>
    <w:rsid w:val="00467D64"/>
    <w:rsid w:val="00467E66"/>
    <w:rsid w:val="00467E90"/>
    <w:rsid w:val="004700C3"/>
    <w:rsid w:val="004701E4"/>
    <w:rsid w:val="0047035A"/>
    <w:rsid w:val="00470823"/>
    <w:rsid w:val="00470D60"/>
    <w:rsid w:val="00470D78"/>
    <w:rsid w:val="00470ECE"/>
    <w:rsid w:val="00471148"/>
    <w:rsid w:val="00471244"/>
    <w:rsid w:val="004714EA"/>
    <w:rsid w:val="0047156A"/>
    <w:rsid w:val="00471634"/>
    <w:rsid w:val="0047182C"/>
    <w:rsid w:val="00471AC4"/>
    <w:rsid w:val="00471C6A"/>
    <w:rsid w:val="00471F61"/>
    <w:rsid w:val="00471F90"/>
    <w:rsid w:val="00471FF7"/>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80176"/>
    <w:rsid w:val="004802E9"/>
    <w:rsid w:val="004804C2"/>
    <w:rsid w:val="00480559"/>
    <w:rsid w:val="004805E7"/>
    <w:rsid w:val="0048061A"/>
    <w:rsid w:val="004806CC"/>
    <w:rsid w:val="0048084F"/>
    <w:rsid w:val="00480869"/>
    <w:rsid w:val="0048088E"/>
    <w:rsid w:val="0048096C"/>
    <w:rsid w:val="00480C34"/>
    <w:rsid w:val="00480C83"/>
    <w:rsid w:val="00480E77"/>
    <w:rsid w:val="00480F65"/>
    <w:rsid w:val="004811AD"/>
    <w:rsid w:val="004812C5"/>
    <w:rsid w:val="0048130D"/>
    <w:rsid w:val="00481339"/>
    <w:rsid w:val="004813FB"/>
    <w:rsid w:val="00481426"/>
    <w:rsid w:val="00481610"/>
    <w:rsid w:val="0048179C"/>
    <w:rsid w:val="00481861"/>
    <w:rsid w:val="00481AB4"/>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FA"/>
    <w:rsid w:val="00484165"/>
    <w:rsid w:val="0048427E"/>
    <w:rsid w:val="00484330"/>
    <w:rsid w:val="00484523"/>
    <w:rsid w:val="00484569"/>
    <w:rsid w:val="004845C1"/>
    <w:rsid w:val="0048463B"/>
    <w:rsid w:val="00484702"/>
    <w:rsid w:val="00484744"/>
    <w:rsid w:val="00484A07"/>
    <w:rsid w:val="00484D83"/>
    <w:rsid w:val="00485634"/>
    <w:rsid w:val="004856F0"/>
    <w:rsid w:val="00485883"/>
    <w:rsid w:val="004858C6"/>
    <w:rsid w:val="00485A91"/>
    <w:rsid w:val="00485AC9"/>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10B0"/>
    <w:rsid w:val="00491436"/>
    <w:rsid w:val="0049156B"/>
    <w:rsid w:val="004917F9"/>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F1"/>
    <w:rsid w:val="004945A0"/>
    <w:rsid w:val="004945D1"/>
    <w:rsid w:val="0049489A"/>
    <w:rsid w:val="00494AEF"/>
    <w:rsid w:val="00494E1E"/>
    <w:rsid w:val="00494E6C"/>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810"/>
    <w:rsid w:val="00496BF0"/>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DD"/>
    <w:rsid w:val="004A4295"/>
    <w:rsid w:val="004A4C21"/>
    <w:rsid w:val="004A5303"/>
    <w:rsid w:val="004A5366"/>
    <w:rsid w:val="004A53A1"/>
    <w:rsid w:val="004A545D"/>
    <w:rsid w:val="004A575E"/>
    <w:rsid w:val="004A5E33"/>
    <w:rsid w:val="004A642F"/>
    <w:rsid w:val="004A6431"/>
    <w:rsid w:val="004A6464"/>
    <w:rsid w:val="004A648B"/>
    <w:rsid w:val="004A6609"/>
    <w:rsid w:val="004A6671"/>
    <w:rsid w:val="004A6781"/>
    <w:rsid w:val="004A6C8E"/>
    <w:rsid w:val="004A6E3A"/>
    <w:rsid w:val="004A71B1"/>
    <w:rsid w:val="004A73A5"/>
    <w:rsid w:val="004A75C6"/>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3DF"/>
    <w:rsid w:val="004D34CD"/>
    <w:rsid w:val="004D3517"/>
    <w:rsid w:val="004D3598"/>
    <w:rsid w:val="004D3ECC"/>
    <w:rsid w:val="004D40BB"/>
    <w:rsid w:val="004D4217"/>
    <w:rsid w:val="004D4313"/>
    <w:rsid w:val="004D4327"/>
    <w:rsid w:val="004D446F"/>
    <w:rsid w:val="004D47E0"/>
    <w:rsid w:val="004D4A0C"/>
    <w:rsid w:val="004D4DAE"/>
    <w:rsid w:val="004D4F9C"/>
    <w:rsid w:val="004D52DD"/>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95D"/>
    <w:rsid w:val="004E0F34"/>
    <w:rsid w:val="004E0F64"/>
    <w:rsid w:val="004E1213"/>
    <w:rsid w:val="004E125E"/>
    <w:rsid w:val="004E13A8"/>
    <w:rsid w:val="004E1435"/>
    <w:rsid w:val="004E15C5"/>
    <w:rsid w:val="004E16D4"/>
    <w:rsid w:val="004E18C6"/>
    <w:rsid w:val="004E1CA8"/>
    <w:rsid w:val="004E1CC9"/>
    <w:rsid w:val="004E1FA1"/>
    <w:rsid w:val="004E202E"/>
    <w:rsid w:val="004E2120"/>
    <w:rsid w:val="004E22AC"/>
    <w:rsid w:val="004E235B"/>
    <w:rsid w:val="004E275A"/>
    <w:rsid w:val="004E2809"/>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F9D"/>
    <w:rsid w:val="004F60D8"/>
    <w:rsid w:val="004F6268"/>
    <w:rsid w:val="004F6287"/>
    <w:rsid w:val="004F62C7"/>
    <w:rsid w:val="004F65C8"/>
    <w:rsid w:val="004F69ED"/>
    <w:rsid w:val="004F6B47"/>
    <w:rsid w:val="004F6B8F"/>
    <w:rsid w:val="004F6D96"/>
    <w:rsid w:val="004F6FC6"/>
    <w:rsid w:val="004F743E"/>
    <w:rsid w:val="004F7606"/>
    <w:rsid w:val="004F767C"/>
    <w:rsid w:val="004F76EC"/>
    <w:rsid w:val="004F7866"/>
    <w:rsid w:val="004F7A03"/>
    <w:rsid w:val="004F7C6B"/>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4EC"/>
    <w:rsid w:val="00507542"/>
    <w:rsid w:val="00507870"/>
    <w:rsid w:val="00507DAB"/>
    <w:rsid w:val="00507E7B"/>
    <w:rsid w:val="00507E94"/>
    <w:rsid w:val="00510205"/>
    <w:rsid w:val="00510308"/>
    <w:rsid w:val="00510516"/>
    <w:rsid w:val="005105AB"/>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81B"/>
    <w:rsid w:val="0052185F"/>
    <w:rsid w:val="0052187B"/>
    <w:rsid w:val="00521A66"/>
    <w:rsid w:val="00521AC5"/>
    <w:rsid w:val="00521AC9"/>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30B"/>
    <w:rsid w:val="005254AF"/>
    <w:rsid w:val="005259A0"/>
    <w:rsid w:val="00525B43"/>
    <w:rsid w:val="00525D3C"/>
    <w:rsid w:val="00525D4B"/>
    <w:rsid w:val="00525FC9"/>
    <w:rsid w:val="00526084"/>
    <w:rsid w:val="00526120"/>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7F1"/>
    <w:rsid w:val="00536845"/>
    <w:rsid w:val="00536893"/>
    <w:rsid w:val="005369DD"/>
    <w:rsid w:val="00536B15"/>
    <w:rsid w:val="0053706C"/>
    <w:rsid w:val="0053731B"/>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52"/>
    <w:rsid w:val="005545F8"/>
    <w:rsid w:val="0055467A"/>
    <w:rsid w:val="00554774"/>
    <w:rsid w:val="00554A55"/>
    <w:rsid w:val="00554AC4"/>
    <w:rsid w:val="00554B4A"/>
    <w:rsid w:val="00554F8B"/>
    <w:rsid w:val="005552D7"/>
    <w:rsid w:val="0055541D"/>
    <w:rsid w:val="0055555A"/>
    <w:rsid w:val="005555AB"/>
    <w:rsid w:val="005556C7"/>
    <w:rsid w:val="00555BA1"/>
    <w:rsid w:val="00555BD7"/>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FC1"/>
    <w:rsid w:val="00571227"/>
    <w:rsid w:val="00571485"/>
    <w:rsid w:val="005715C5"/>
    <w:rsid w:val="00571686"/>
    <w:rsid w:val="005719BE"/>
    <w:rsid w:val="00571A4A"/>
    <w:rsid w:val="00571A82"/>
    <w:rsid w:val="00571B05"/>
    <w:rsid w:val="00571CB3"/>
    <w:rsid w:val="0057210F"/>
    <w:rsid w:val="005721E8"/>
    <w:rsid w:val="00572241"/>
    <w:rsid w:val="005729BC"/>
    <w:rsid w:val="00572DC9"/>
    <w:rsid w:val="00572F4F"/>
    <w:rsid w:val="00573289"/>
    <w:rsid w:val="005737CA"/>
    <w:rsid w:val="00573914"/>
    <w:rsid w:val="0057392A"/>
    <w:rsid w:val="00573EF4"/>
    <w:rsid w:val="00573F40"/>
    <w:rsid w:val="00573F93"/>
    <w:rsid w:val="00574425"/>
    <w:rsid w:val="005744FB"/>
    <w:rsid w:val="00574594"/>
    <w:rsid w:val="00574684"/>
    <w:rsid w:val="00574758"/>
    <w:rsid w:val="00574990"/>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303A"/>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629"/>
    <w:rsid w:val="0059075A"/>
    <w:rsid w:val="005907D3"/>
    <w:rsid w:val="005908A1"/>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C7F"/>
    <w:rsid w:val="00595E6E"/>
    <w:rsid w:val="0059602F"/>
    <w:rsid w:val="00596482"/>
    <w:rsid w:val="0059677C"/>
    <w:rsid w:val="00596B49"/>
    <w:rsid w:val="00596B7D"/>
    <w:rsid w:val="00596CFA"/>
    <w:rsid w:val="00596D35"/>
    <w:rsid w:val="00596D64"/>
    <w:rsid w:val="00596DDC"/>
    <w:rsid w:val="00596EA9"/>
    <w:rsid w:val="005976D0"/>
    <w:rsid w:val="005976F8"/>
    <w:rsid w:val="005979E6"/>
    <w:rsid w:val="00597B04"/>
    <w:rsid w:val="00597C30"/>
    <w:rsid w:val="00597C4F"/>
    <w:rsid w:val="00597E72"/>
    <w:rsid w:val="00597E7C"/>
    <w:rsid w:val="00597EBD"/>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7B5"/>
    <w:rsid w:val="005B07FF"/>
    <w:rsid w:val="005B097D"/>
    <w:rsid w:val="005B0B9B"/>
    <w:rsid w:val="005B0D8B"/>
    <w:rsid w:val="005B0D92"/>
    <w:rsid w:val="005B1174"/>
    <w:rsid w:val="005B1182"/>
    <w:rsid w:val="005B1243"/>
    <w:rsid w:val="005B14B7"/>
    <w:rsid w:val="005B199A"/>
    <w:rsid w:val="005B1A0F"/>
    <w:rsid w:val="005B1BC9"/>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8E"/>
    <w:rsid w:val="005B4BB8"/>
    <w:rsid w:val="005B4CC3"/>
    <w:rsid w:val="005B4D4B"/>
    <w:rsid w:val="005B4DE0"/>
    <w:rsid w:val="005B4F33"/>
    <w:rsid w:val="005B509A"/>
    <w:rsid w:val="005B50A2"/>
    <w:rsid w:val="005B5296"/>
    <w:rsid w:val="005B53B1"/>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2090"/>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82D"/>
    <w:rsid w:val="005C4979"/>
    <w:rsid w:val="005C4D53"/>
    <w:rsid w:val="005C4D5F"/>
    <w:rsid w:val="005C4EDF"/>
    <w:rsid w:val="005C4EE7"/>
    <w:rsid w:val="005C510C"/>
    <w:rsid w:val="005C5314"/>
    <w:rsid w:val="005C541A"/>
    <w:rsid w:val="005C5432"/>
    <w:rsid w:val="005C54BB"/>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1FF3"/>
    <w:rsid w:val="005D2046"/>
    <w:rsid w:val="005D212D"/>
    <w:rsid w:val="005D2148"/>
    <w:rsid w:val="005D2212"/>
    <w:rsid w:val="005D2677"/>
    <w:rsid w:val="005D27A6"/>
    <w:rsid w:val="005D27AD"/>
    <w:rsid w:val="005D291B"/>
    <w:rsid w:val="005D2BD6"/>
    <w:rsid w:val="005D2FA0"/>
    <w:rsid w:val="005D34DA"/>
    <w:rsid w:val="005D3607"/>
    <w:rsid w:val="005D389A"/>
    <w:rsid w:val="005D3985"/>
    <w:rsid w:val="005D3A3E"/>
    <w:rsid w:val="005D3B48"/>
    <w:rsid w:val="005D3C65"/>
    <w:rsid w:val="005D3F86"/>
    <w:rsid w:val="005D42D9"/>
    <w:rsid w:val="005D45B9"/>
    <w:rsid w:val="005D4946"/>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E7"/>
    <w:rsid w:val="005E25A0"/>
    <w:rsid w:val="005E25AC"/>
    <w:rsid w:val="005E2629"/>
    <w:rsid w:val="005E27E7"/>
    <w:rsid w:val="005E2938"/>
    <w:rsid w:val="005E298C"/>
    <w:rsid w:val="005E2A1D"/>
    <w:rsid w:val="005E2A52"/>
    <w:rsid w:val="005E2A79"/>
    <w:rsid w:val="005E2D2A"/>
    <w:rsid w:val="005E2E06"/>
    <w:rsid w:val="005E3016"/>
    <w:rsid w:val="005E3525"/>
    <w:rsid w:val="005E3653"/>
    <w:rsid w:val="005E370A"/>
    <w:rsid w:val="005E386D"/>
    <w:rsid w:val="005E3976"/>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33A"/>
    <w:rsid w:val="005F7341"/>
    <w:rsid w:val="005F7AE1"/>
    <w:rsid w:val="005F7C69"/>
    <w:rsid w:val="005F7E3F"/>
    <w:rsid w:val="006003EA"/>
    <w:rsid w:val="0060050D"/>
    <w:rsid w:val="00600801"/>
    <w:rsid w:val="0060082C"/>
    <w:rsid w:val="00600B74"/>
    <w:rsid w:val="00600B7D"/>
    <w:rsid w:val="00600B9A"/>
    <w:rsid w:val="00600CE6"/>
    <w:rsid w:val="00600DF6"/>
    <w:rsid w:val="00600EAC"/>
    <w:rsid w:val="00600FE5"/>
    <w:rsid w:val="0060112B"/>
    <w:rsid w:val="00601365"/>
    <w:rsid w:val="006014A1"/>
    <w:rsid w:val="006014CC"/>
    <w:rsid w:val="0060183C"/>
    <w:rsid w:val="006019D8"/>
    <w:rsid w:val="00601E79"/>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7"/>
    <w:rsid w:val="00606996"/>
    <w:rsid w:val="00606D6C"/>
    <w:rsid w:val="00606FAF"/>
    <w:rsid w:val="0060703B"/>
    <w:rsid w:val="00607241"/>
    <w:rsid w:val="006073D8"/>
    <w:rsid w:val="00607542"/>
    <w:rsid w:val="00607652"/>
    <w:rsid w:val="00607693"/>
    <w:rsid w:val="00607C20"/>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39C"/>
    <w:rsid w:val="00615789"/>
    <w:rsid w:val="00615794"/>
    <w:rsid w:val="006157DD"/>
    <w:rsid w:val="006158D1"/>
    <w:rsid w:val="006158D6"/>
    <w:rsid w:val="00615D13"/>
    <w:rsid w:val="00615E32"/>
    <w:rsid w:val="0061601E"/>
    <w:rsid w:val="006161DB"/>
    <w:rsid w:val="00616282"/>
    <w:rsid w:val="00616760"/>
    <w:rsid w:val="00616834"/>
    <w:rsid w:val="006168C4"/>
    <w:rsid w:val="0061691F"/>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F41"/>
    <w:rsid w:val="00636F7E"/>
    <w:rsid w:val="00636FBB"/>
    <w:rsid w:val="006372A8"/>
    <w:rsid w:val="00637318"/>
    <w:rsid w:val="0063733C"/>
    <w:rsid w:val="006373AF"/>
    <w:rsid w:val="006374C8"/>
    <w:rsid w:val="00637648"/>
    <w:rsid w:val="00637899"/>
    <w:rsid w:val="006378FB"/>
    <w:rsid w:val="0063793A"/>
    <w:rsid w:val="00637A7B"/>
    <w:rsid w:val="00637D85"/>
    <w:rsid w:val="00637F9C"/>
    <w:rsid w:val="00637FAE"/>
    <w:rsid w:val="0064059B"/>
    <w:rsid w:val="0064078A"/>
    <w:rsid w:val="006407F2"/>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8A4"/>
    <w:rsid w:val="006559CF"/>
    <w:rsid w:val="00655A40"/>
    <w:rsid w:val="00655BB4"/>
    <w:rsid w:val="00655D3A"/>
    <w:rsid w:val="00655F9F"/>
    <w:rsid w:val="00655FBF"/>
    <w:rsid w:val="00655FD5"/>
    <w:rsid w:val="00656492"/>
    <w:rsid w:val="00656571"/>
    <w:rsid w:val="006567DB"/>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C8C"/>
    <w:rsid w:val="00664CC7"/>
    <w:rsid w:val="00664D98"/>
    <w:rsid w:val="006657F4"/>
    <w:rsid w:val="00665966"/>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F5"/>
    <w:rsid w:val="00667769"/>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B6"/>
    <w:rsid w:val="006763BD"/>
    <w:rsid w:val="006763F7"/>
    <w:rsid w:val="006764B9"/>
    <w:rsid w:val="00676609"/>
    <w:rsid w:val="0067666C"/>
    <w:rsid w:val="006768E0"/>
    <w:rsid w:val="00676ABA"/>
    <w:rsid w:val="00676D7B"/>
    <w:rsid w:val="00676DA1"/>
    <w:rsid w:val="00676DDF"/>
    <w:rsid w:val="006771CD"/>
    <w:rsid w:val="00677702"/>
    <w:rsid w:val="00677715"/>
    <w:rsid w:val="00677770"/>
    <w:rsid w:val="006778D5"/>
    <w:rsid w:val="00677AA3"/>
    <w:rsid w:val="00680360"/>
    <w:rsid w:val="006804A5"/>
    <w:rsid w:val="00680980"/>
    <w:rsid w:val="00680B10"/>
    <w:rsid w:val="00680BB9"/>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303A"/>
    <w:rsid w:val="00683058"/>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3CE"/>
    <w:rsid w:val="00686504"/>
    <w:rsid w:val="00686611"/>
    <w:rsid w:val="0068667A"/>
    <w:rsid w:val="006866BD"/>
    <w:rsid w:val="0068677B"/>
    <w:rsid w:val="00686796"/>
    <w:rsid w:val="0068679A"/>
    <w:rsid w:val="0068697D"/>
    <w:rsid w:val="00686A60"/>
    <w:rsid w:val="00687186"/>
    <w:rsid w:val="00687360"/>
    <w:rsid w:val="0068786C"/>
    <w:rsid w:val="00687996"/>
    <w:rsid w:val="006879C9"/>
    <w:rsid w:val="00687F60"/>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12"/>
    <w:rsid w:val="0069524C"/>
    <w:rsid w:val="00695272"/>
    <w:rsid w:val="0069530B"/>
    <w:rsid w:val="006954E8"/>
    <w:rsid w:val="00696251"/>
    <w:rsid w:val="006963C3"/>
    <w:rsid w:val="0069649E"/>
    <w:rsid w:val="00696834"/>
    <w:rsid w:val="006969B0"/>
    <w:rsid w:val="00696FAC"/>
    <w:rsid w:val="006971A8"/>
    <w:rsid w:val="00697256"/>
    <w:rsid w:val="006972A0"/>
    <w:rsid w:val="00697410"/>
    <w:rsid w:val="00697462"/>
    <w:rsid w:val="00697629"/>
    <w:rsid w:val="00697A24"/>
    <w:rsid w:val="00697CDF"/>
    <w:rsid w:val="00697CE9"/>
    <w:rsid w:val="00697D51"/>
    <w:rsid w:val="006A012A"/>
    <w:rsid w:val="006A0241"/>
    <w:rsid w:val="006A0303"/>
    <w:rsid w:val="006A07AC"/>
    <w:rsid w:val="006A0BD3"/>
    <w:rsid w:val="006A0C37"/>
    <w:rsid w:val="006A0E12"/>
    <w:rsid w:val="006A1097"/>
    <w:rsid w:val="006A1437"/>
    <w:rsid w:val="006A143E"/>
    <w:rsid w:val="006A1459"/>
    <w:rsid w:val="006A149C"/>
    <w:rsid w:val="006A159F"/>
    <w:rsid w:val="006A19EA"/>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F41"/>
    <w:rsid w:val="006B210B"/>
    <w:rsid w:val="006B229F"/>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E1F"/>
    <w:rsid w:val="006B3E59"/>
    <w:rsid w:val="006B3F27"/>
    <w:rsid w:val="006B4095"/>
    <w:rsid w:val="006B40BD"/>
    <w:rsid w:val="006B4137"/>
    <w:rsid w:val="006B4226"/>
    <w:rsid w:val="006B42D8"/>
    <w:rsid w:val="006B4307"/>
    <w:rsid w:val="006B4582"/>
    <w:rsid w:val="006B4670"/>
    <w:rsid w:val="006B4730"/>
    <w:rsid w:val="006B4968"/>
    <w:rsid w:val="006B4AD6"/>
    <w:rsid w:val="006B4B2D"/>
    <w:rsid w:val="006B4EF0"/>
    <w:rsid w:val="006B5082"/>
    <w:rsid w:val="006B5102"/>
    <w:rsid w:val="006B52AC"/>
    <w:rsid w:val="006B568C"/>
    <w:rsid w:val="006B59E8"/>
    <w:rsid w:val="006B5A07"/>
    <w:rsid w:val="006B5C44"/>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5A4"/>
    <w:rsid w:val="006C474C"/>
    <w:rsid w:val="006C4F68"/>
    <w:rsid w:val="006C512F"/>
    <w:rsid w:val="006C53A5"/>
    <w:rsid w:val="006C5940"/>
    <w:rsid w:val="006C5AC7"/>
    <w:rsid w:val="006C5B8C"/>
    <w:rsid w:val="006C5E42"/>
    <w:rsid w:val="006C6046"/>
    <w:rsid w:val="006C65F1"/>
    <w:rsid w:val="006C660B"/>
    <w:rsid w:val="006C67C2"/>
    <w:rsid w:val="006C6897"/>
    <w:rsid w:val="006C69C1"/>
    <w:rsid w:val="006C69F9"/>
    <w:rsid w:val="006C6A56"/>
    <w:rsid w:val="006C6AF4"/>
    <w:rsid w:val="006C6D05"/>
    <w:rsid w:val="006C6EF2"/>
    <w:rsid w:val="006C6F8D"/>
    <w:rsid w:val="006C7083"/>
    <w:rsid w:val="006C71F7"/>
    <w:rsid w:val="006C74FA"/>
    <w:rsid w:val="006C7675"/>
    <w:rsid w:val="006C7B4C"/>
    <w:rsid w:val="006C7C64"/>
    <w:rsid w:val="006D0127"/>
    <w:rsid w:val="006D0456"/>
    <w:rsid w:val="006D0BBC"/>
    <w:rsid w:val="006D13C2"/>
    <w:rsid w:val="006D13D3"/>
    <w:rsid w:val="006D1845"/>
    <w:rsid w:val="006D1861"/>
    <w:rsid w:val="006D19DB"/>
    <w:rsid w:val="006D1C24"/>
    <w:rsid w:val="006D1C47"/>
    <w:rsid w:val="006D1CBD"/>
    <w:rsid w:val="006D1DCB"/>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4C4"/>
    <w:rsid w:val="006E4632"/>
    <w:rsid w:val="006E4803"/>
    <w:rsid w:val="006E48B1"/>
    <w:rsid w:val="006E4943"/>
    <w:rsid w:val="006E4972"/>
    <w:rsid w:val="006E4AE3"/>
    <w:rsid w:val="006E4F51"/>
    <w:rsid w:val="006E4F95"/>
    <w:rsid w:val="006E51BA"/>
    <w:rsid w:val="006E5476"/>
    <w:rsid w:val="006E5496"/>
    <w:rsid w:val="006E5993"/>
    <w:rsid w:val="006E5A4F"/>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56B"/>
    <w:rsid w:val="006E7675"/>
    <w:rsid w:val="006E7B83"/>
    <w:rsid w:val="006E7BAB"/>
    <w:rsid w:val="006E7E33"/>
    <w:rsid w:val="006E7F8B"/>
    <w:rsid w:val="006F007C"/>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521F"/>
    <w:rsid w:val="006F5612"/>
    <w:rsid w:val="006F5626"/>
    <w:rsid w:val="006F58B4"/>
    <w:rsid w:val="006F5AAF"/>
    <w:rsid w:val="006F5B66"/>
    <w:rsid w:val="006F5DFC"/>
    <w:rsid w:val="006F5F9F"/>
    <w:rsid w:val="006F6169"/>
    <w:rsid w:val="006F6377"/>
    <w:rsid w:val="006F6454"/>
    <w:rsid w:val="006F655F"/>
    <w:rsid w:val="006F6650"/>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407"/>
    <w:rsid w:val="00702615"/>
    <w:rsid w:val="007029B0"/>
    <w:rsid w:val="00702BEA"/>
    <w:rsid w:val="007031BB"/>
    <w:rsid w:val="007031CB"/>
    <w:rsid w:val="007031E7"/>
    <w:rsid w:val="0070322A"/>
    <w:rsid w:val="0070330D"/>
    <w:rsid w:val="0070336C"/>
    <w:rsid w:val="007035A2"/>
    <w:rsid w:val="007036CB"/>
    <w:rsid w:val="00703895"/>
    <w:rsid w:val="00703941"/>
    <w:rsid w:val="00703B65"/>
    <w:rsid w:val="00703E6E"/>
    <w:rsid w:val="00703E97"/>
    <w:rsid w:val="0070420D"/>
    <w:rsid w:val="00704597"/>
    <w:rsid w:val="00704AF1"/>
    <w:rsid w:val="00704D2C"/>
    <w:rsid w:val="00704E97"/>
    <w:rsid w:val="007050F0"/>
    <w:rsid w:val="00705879"/>
    <w:rsid w:val="007058CD"/>
    <w:rsid w:val="00705C5F"/>
    <w:rsid w:val="00705CD0"/>
    <w:rsid w:val="00705D13"/>
    <w:rsid w:val="00705EBD"/>
    <w:rsid w:val="00705F9E"/>
    <w:rsid w:val="00706045"/>
    <w:rsid w:val="007060BA"/>
    <w:rsid w:val="007064CA"/>
    <w:rsid w:val="007067CA"/>
    <w:rsid w:val="00706996"/>
    <w:rsid w:val="00706A6A"/>
    <w:rsid w:val="00706ADB"/>
    <w:rsid w:val="00706AE7"/>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8DC"/>
    <w:rsid w:val="00711A35"/>
    <w:rsid w:val="00711B6C"/>
    <w:rsid w:val="00711CB5"/>
    <w:rsid w:val="00711ECF"/>
    <w:rsid w:val="00711F98"/>
    <w:rsid w:val="00711FFF"/>
    <w:rsid w:val="00712418"/>
    <w:rsid w:val="0071265A"/>
    <w:rsid w:val="007129C0"/>
    <w:rsid w:val="00712F3A"/>
    <w:rsid w:val="00712FB5"/>
    <w:rsid w:val="00713004"/>
    <w:rsid w:val="00713023"/>
    <w:rsid w:val="007131D8"/>
    <w:rsid w:val="0071333B"/>
    <w:rsid w:val="00713536"/>
    <w:rsid w:val="0071353A"/>
    <w:rsid w:val="00713555"/>
    <w:rsid w:val="00713648"/>
    <w:rsid w:val="0071385E"/>
    <w:rsid w:val="007139E3"/>
    <w:rsid w:val="00713E0C"/>
    <w:rsid w:val="0071448E"/>
    <w:rsid w:val="00714853"/>
    <w:rsid w:val="00714B3A"/>
    <w:rsid w:val="00714BBB"/>
    <w:rsid w:val="00714BF9"/>
    <w:rsid w:val="00714C6A"/>
    <w:rsid w:val="00714DCD"/>
    <w:rsid w:val="00714FF2"/>
    <w:rsid w:val="00715073"/>
    <w:rsid w:val="00715080"/>
    <w:rsid w:val="00715239"/>
    <w:rsid w:val="0071555E"/>
    <w:rsid w:val="007155EC"/>
    <w:rsid w:val="007157BD"/>
    <w:rsid w:val="007158E6"/>
    <w:rsid w:val="0071591B"/>
    <w:rsid w:val="00715DA4"/>
    <w:rsid w:val="00715FEA"/>
    <w:rsid w:val="0071602B"/>
    <w:rsid w:val="00716044"/>
    <w:rsid w:val="007161CD"/>
    <w:rsid w:val="00716400"/>
    <w:rsid w:val="00716AA0"/>
    <w:rsid w:val="00716CC1"/>
    <w:rsid w:val="00716ECD"/>
    <w:rsid w:val="007171BB"/>
    <w:rsid w:val="00717394"/>
    <w:rsid w:val="0071754B"/>
    <w:rsid w:val="007175F0"/>
    <w:rsid w:val="0071778D"/>
    <w:rsid w:val="0071796C"/>
    <w:rsid w:val="007179B7"/>
    <w:rsid w:val="00717C77"/>
    <w:rsid w:val="00720065"/>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2B"/>
    <w:rsid w:val="0072546E"/>
    <w:rsid w:val="007254ED"/>
    <w:rsid w:val="00725639"/>
    <w:rsid w:val="007259C2"/>
    <w:rsid w:val="00725A99"/>
    <w:rsid w:val="00725C16"/>
    <w:rsid w:val="00725C5B"/>
    <w:rsid w:val="00725CC0"/>
    <w:rsid w:val="00725CFB"/>
    <w:rsid w:val="00725D45"/>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76C"/>
    <w:rsid w:val="00730B9E"/>
    <w:rsid w:val="00730C0D"/>
    <w:rsid w:val="00730D11"/>
    <w:rsid w:val="00730F71"/>
    <w:rsid w:val="00730FA4"/>
    <w:rsid w:val="00731043"/>
    <w:rsid w:val="00731363"/>
    <w:rsid w:val="0073137D"/>
    <w:rsid w:val="00731400"/>
    <w:rsid w:val="00731E18"/>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C8F"/>
    <w:rsid w:val="00735E95"/>
    <w:rsid w:val="00735EEA"/>
    <w:rsid w:val="00736355"/>
    <w:rsid w:val="00736484"/>
    <w:rsid w:val="00736664"/>
    <w:rsid w:val="00736673"/>
    <w:rsid w:val="00736735"/>
    <w:rsid w:val="00736784"/>
    <w:rsid w:val="007368D5"/>
    <w:rsid w:val="00736D01"/>
    <w:rsid w:val="00736D9E"/>
    <w:rsid w:val="00736EF1"/>
    <w:rsid w:val="00736FB3"/>
    <w:rsid w:val="0073721E"/>
    <w:rsid w:val="0073736D"/>
    <w:rsid w:val="0073739F"/>
    <w:rsid w:val="0073760A"/>
    <w:rsid w:val="007377C8"/>
    <w:rsid w:val="007377D4"/>
    <w:rsid w:val="00737895"/>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9"/>
    <w:rsid w:val="007749AC"/>
    <w:rsid w:val="00774AF2"/>
    <w:rsid w:val="00774D32"/>
    <w:rsid w:val="00774EB0"/>
    <w:rsid w:val="00774FAA"/>
    <w:rsid w:val="00774FF2"/>
    <w:rsid w:val="007753D3"/>
    <w:rsid w:val="007753FB"/>
    <w:rsid w:val="007758DD"/>
    <w:rsid w:val="007759A2"/>
    <w:rsid w:val="00775AF8"/>
    <w:rsid w:val="00775DB7"/>
    <w:rsid w:val="00776102"/>
    <w:rsid w:val="0077617F"/>
    <w:rsid w:val="0077651A"/>
    <w:rsid w:val="00776624"/>
    <w:rsid w:val="00776731"/>
    <w:rsid w:val="007767CD"/>
    <w:rsid w:val="0077683C"/>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579"/>
    <w:rsid w:val="00787647"/>
    <w:rsid w:val="00787851"/>
    <w:rsid w:val="00787D0F"/>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81"/>
    <w:rsid w:val="0079443B"/>
    <w:rsid w:val="00794C5E"/>
    <w:rsid w:val="00794E47"/>
    <w:rsid w:val="00795353"/>
    <w:rsid w:val="007953D5"/>
    <w:rsid w:val="00795853"/>
    <w:rsid w:val="007958C6"/>
    <w:rsid w:val="00795D08"/>
    <w:rsid w:val="00795F4D"/>
    <w:rsid w:val="0079607E"/>
    <w:rsid w:val="0079622B"/>
    <w:rsid w:val="00796461"/>
    <w:rsid w:val="0079648F"/>
    <w:rsid w:val="007965BC"/>
    <w:rsid w:val="0079668C"/>
    <w:rsid w:val="00796D18"/>
    <w:rsid w:val="00796FD7"/>
    <w:rsid w:val="00797004"/>
    <w:rsid w:val="0079708E"/>
    <w:rsid w:val="00797092"/>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2282"/>
    <w:rsid w:val="007A263B"/>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89A"/>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598"/>
    <w:rsid w:val="007B668F"/>
    <w:rsid w:val="007B6BC7"/>
    <w:rsid w:val="007B6FF3"/>
    <w:rsid w:val="007B716C"/>
    <w:rsid w:val="007B71A3"/>
    <w:rsid w:val="007B7342"/>
    <w:rsid w:val="007B7727"/>
    <w:rsid w:val="007B7739"/>
    <w:rsid w:val="007B7A47"/>
    <w:rsid w:val="007C02B4"/>
    <w:rsid w:val="007C03D3"/>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A70"/>
    <w:rsid w:val="007C3B2C"/>
    <w:rsid w:val="007C3C0D"/>
    <w:rsid w:val="007C3EDD"/>
    <w:rsid w:val="007C3F5E"/>
    <w:rsid w:val="007C40BF"/>
    <w:rsid w:val="007C458B"/>
    <w:rsid w:val="007C4769"/>
    <w:rsid w:val="007C4962"/>
    <w:rsid w:val="007C498D"/>
    <w:rsid w:val="007C4A6B"/>
    <w:rsid w:val="007C4C5A"/>
    <w:rsid w:val="007C4C9A"/>
    <w:rsid w:val="007C4CF9"/>
    <w:rsid w:val="007C4DAB"/>
    <w:rsid w:val="007C4F86"/>
    <w:rsid w:val="007C4FC3"/>
    <w:rsid w:val="007C5077"/>
    <w:rsid w:val="007C514C"/>
    <w:rsid w:val="007C5218"/>
    <w:rsid w:val="007C52A6"/>
    <w:rsid w:val="007C564D"/>
    <w:rsid w:val="007C56CB"/>
    <w:rsid w:val="007C5EEB"/>
    <w:rsid w:val="007C5FE7"/>
    <w:rsid w:val="007C6434"/>
    <w:rsid w:val="007C688F"/>
    <w:rsid w:val="007C6BF0"/>
    <w:rsid w:val="007C6BF3"/>
    <w:rsid w:val="007C6C79"/>
    <w:rsid w:val="007C6E8C"/>
    <w:rsid w:val="007C6E8D"/>
    <w:rsid w:val="007C7209"/>
    <w:rsid w:val="007C7403"/>
    <w:rsid w:val="007C74DB"/>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40"/>
    <w:rsid w:val="007D45C4"/>
    <w:rsid w:val="007D46CC"/>
    <w:rsid w:val="007D46CE"/>
    <w:rsid w:val="007D47BD"/>
    <w:rsid w:val="007D487E"/>
    <w:rsid w:val="007D4938"/>
    <w:rsid w:val="007D49D2"/>
    <w:rsid w:val="007D4D37"/>
    <w:rsid w:val="007D4F5D"/>
    <w:rsid w:val="007D52CE"/>
    <w:rsid w:val="007D5599"/>
    <w:rsid w:val="007D55E4"/>
    <w:rsid w:val="007D568C"/>
    <w:rsid w:val="007D5CAB"/>
    <w:rsid w:val="007D5D2A"/>
    <w:rsid w:val="007D5DB8"/>
    <w:rsid w:val="007D5FEF"/>
    <w:rsid w:val="007D60A5"/>
    <w:rsid w:val="007D6900"/>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110"/>
    <w:rsid w:val="007E515B"/>
    <w:rsid w:val="007E52B4"/>
    <w:rsid w:val="007E5434"/>
    <w:rsid w:val="007E55E8"/>
    <w:rsid w:val="007E5605"/>
    <w:rsid w:val="007E5762"/>
    <w:rsid w:val="007E58D3"/>
    <w:rsid w:val="007E59EE"/>
    <w:rsid w:val="007E5B52"/>
    <w:rsid w:val="007E5BBE"/>
    <w:rsid w:val="007E5C39"/>
    <w:rsid w:val="007E5FE7"/>
    <w:rsid w:val="007E60CD"/>
    <w:rsid w:val="007E62FA"/>
    <w:rsid w:val="007E63A5"/>
    <w:rsid w:val="007E6500"/>
    <w:rsid w:val="007E66D2"/>
    <w:rsid w:val="007E6B9B"/>
    <w:rsid w:val="007E6C5F"/>
    <w:rsid w:val="007E7141"/>
    <w:rsid w:val="007E7154"/>
    <w:rsid w:val="007E71E1"/>
    <w:rsid w:val="007E76C2"/>
    <w:rsid w:val="007E7921"/>
    <w:rsid w:val="007E7BDB"/>
    <w:rsid w:val="007E7EF1"/>
    <w:rsid w:val="007E7FD7"/>
    <w:rsid w:val="007F0206"/>
    <w:rsid w:val="007F0383"/>
    <w:rsid w:val="007F0701"/>
    <w:rsid w:val="007F08D5"/>
    <w:rsid w:val="007F0A36"/>
    <w:rsid w:val="007F0BA3"/>
    <w:rsid w:val="007F0F41"/>
    <w:rsid w:val="007F0F47"/>
    <w:rsid w:val="007F13F3"/>
    <w:rsid w:val="007F163B"/>
    <w:rsid w:val="007F165A"/>
    <w:rsid w:val="007F1702"/>
    <w:rsid w:val="007F18BC"/>
    <w:rsid w:val="007F1AB8"/>
    <w:rsid w:val="007F1F44"/>
    <w:rsid w:val="007F2009"/>
    <w:rsid w:val="007F21CA"/>
    <w:rsid w:val="007F22CF"/>
    <w:rsid w:val="007F248F"/>
    <w:rsid w:val="007F2640"/>
    <w:rsid w:val="007F266F"/>
    <w:rsid w:val="007F27F9"/>
    <w:rsid w:val="007F28AB"/>
    <w:rsid w:val="007F2ABA"/>
    <w:rsid w:val="007F2BCD"/>
    <w:rsid w:val="007F2C3C"/>
    <w:rsid w:val="007F2EAA"/>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97F"/>
    <w:rsid w:val="00801A96"/>
    <w:rsid w:val="00801C69"/>
    <w:rsid w:val="00801D97"/>
    <w:rsid w:val="00801DA1"/>
    <w:rsid w:val="008022AB"/>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FA4"/>
    <w:rsid w:val="00807322"/>
    <w:rsid w:val="008077F4"/>
    <w:rsid w:val="0080781B"/>
    <w:rsid w:val="008078BE"/>
    <w:rsid w:val="00807ADD"/>
    <w:rsid w:val="00807BFB"/>
    <w:rsid w:val="00807E2F"/>
    <w:rsid w:val="00807EC4"/>
    <w:rsid w:val="008102BE"/>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ECA"/>
    <w:rsid w:val="00820EE4"/>
    <w:rsid w:val="00820FA7"/>
    <w:rsid w:val="0082154D"/>
    <w:rsid w:val="008216AB"/>
    <w:rsid w:val="00821887"/>
    <w:rsid w:val="00821CD0"/>
    <w:rsid w:val="00821D80"/>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41FA"/>
    <w:rsid w:val="00824290"/>
    <w:rsid w:val="008242F8"/>
    <w:rsid w:val="00824BD6"/>
    <w:rsid w:val="00824D9D"/>
    <w:rsid w:val="00824FAB"/>
    <w:rsid w:val="008250B2"/>
    <w:rsid w:val="00825264"/>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52C"/>
    <w:rsid w:val="008317E0"/>
    <w:rsid w:val="0083197A"/>
    <w:rsid w:val="008319F6"/>
    <w:rsid w:val="00831A12"/>
    <w:rsid w:val="00831A6E"/>
    <w:rsid w:val="00831CDE"/>
    <w:rsid w:val="00831D9A"/>
    <w:rsid w:val="00831DAB"/>
    <w:rsid w:val="00831E05"/>
    <w:rsid w:val="008321B2"/>
    <w:rsid w:val="008321D8"/>
    <w:rsid w:val="00832606"/>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4123"/>
    <w:rsid w:val="008342A8"/>
    <w:rsid w:val="008346B1"/>
    <w:rsid w:val="008346FC"/>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206D"/>
    <w:rsid w:val="00842290"/>
    <w:rsid w:val="0084229F"/>
    <w:rsid w:val="008425B8"/>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D2"/>
    <w:rsid w:val="008462B0"/>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B7D"/>
    <w:rsid w:val="00851F3B"/>
    <w:rsid w:val="00852034"/>
    <w:rsid w:val="0085243A"/>
    <w:rsid w:val="00852485"/>
    <w:rsid w:val="00852673"/>
    <w:rsid w:val="00852A51"/>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367"/>
    <w:rsid w:val="00866516"/>
    <w:rsid w:val="00866595"/>
    <w:rsid w:val="008666E6"/>
    <w:rsid w:val="008668E8"/>
    <w:rsid w:val="0086697B"/>
    <w:rsid w:val="00866A3D"/>
    <w:rsid w:val="00866C2B"/>
    <w:rsid w:val="00866C6F"/>
    <w:rsid w:val="00866FFB"/>
    <w:rsid w:val="0086709E"/>
    <w:rsid w:val="008670A9"/>
    <w:rsid w:val="008674D6"/>
    <w:rsid w:val="008674F5"/>
    <w:rsid w:val="008679BF"/>
    <w:rsid w:val="00867BEE"/>
    <w:rsid w:val="00867C5B"/>
    <w:rsid w:val="00867F49"/>
    <w:rsid w:val="00867F99"/>
    <w:rsid w:val="0087004A"/>
    <w:rsid w:val="00870155"/>
    <w:rsid w:val="00870276"/>
    <w:rsid w:val="0087050A"/>
    <w:rsid w:val="00870531"/>
    <w:rsid w:val="00870666"/>
    <w:rsid w:val="00870817"/>
    <w:rsid w:val="0087130B"/>
    <w:rsid w:val="00871488"/>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93F"/>
    <w:rsid w:val="00882977"/>
    <w:rsid w:val="00882B01"/>
    <w:rsid w:val="00882F03"/>
    <w:rsid w:val="008830A2"/>
    <w:rsid w:val="008831E6"/>
    <w:rsid w:val="008834CA"/>
    <w:rsid w:val="00883523"/>
    <w:rsid w:val="008836A2"/>
    <w:rsid w:val="008839D1"/>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711E"/>
    <w:rsid w:val="008874B1"/>
    <w:rsid w:val="00887A2B"/>
    <w:rsid w:val="00887BB3"/>
    <w:rsid w:val="00887D08"/>
    <w:rsid w:val="00887E1C"/>
    <w:rsid w:val="00887F3B"/>
    <w:rsid w:val="008903DF"/>
    <w:rsid w:val="008905EC"/>
    <w:rsid w:val="008905F8"/>
    <w:rsid w:val="00890C6F"/>
    <w:rsid w:val="00890CDE"/>
    <w:rsid w:val="00890EA6"/>
    <w:rsid w:val="00891260"/>
    <w:rsid w:val="00891563"/>
    <w:rsid w:val="0089179C"/>
    <w:rsid w:val="00891992"/>
    <w:rsid w:val="00891B48"/>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88"/>
    <w:rsid w:val="00896BC8"/>
    <w:rsid w:val="00897039"/>
    <w:rsid w:val="00897762"/>
    <w:rsid w:val="008978BC"/>
    <w:rsid w:val="008979C6"/>
    <w:rsid w:val="00897AB8"/>
    <w:rsid w:val="00897B70"/>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1AE"/>
    <w:rsid w:val="008A5204"/>
    <w:rsid w:val="008A5472"/>
    <w:rsid w:val="008A5525"/>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31F2"/>
    <w:rsid w:val="008B335F"/>
    <w:rsid w:val="008B3855"/>
    <w:rsid w:val="008B3C2A"/>
    <w:rsid w:val="008B3E16"/>
    <w:rsid w:val="008B3F29"/>
    <w:rsid w:val="008B3F3F"/>
    <w:rsid w:val="008B3F64"/>
    <w:rsid w:val="008B4170"/>
    <w:rsid w:val="008B4378"/>
    <w:rsid w:val="008B4500"/>
    <w:rsid w:val="008B4539"/>
    <w:rsid w:val="008B471B"/>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68"/>
    <w:rsid w:val="008B618E"/>
    <w:rsid w:val="008B62C6"/>
    <w:rsid w:val="008B6365"/>
    <w:rsid w:val="008B6630"/>
    <w:rsid w:val="008B6C19"/>
    <w:rsid w:val="008B6FDB"/>
    <w:rsid w:val="008B72C7"/>
    <w:rsid w:val="008B72CD"/>
    <w:rsid w:val="008B7759"/>
    <w:rsid w:val="008B77B0"/>
    <w:rsid w:val="008B7AD1"/>
    <w:rsid w:val="008B7FD4"/>
    <w:rsid w:val="008C0146"/>
    <w:rsid w:val="008C0201"/>
    <w:rsid w:val="008C0278"/>
    <w:rsid w:val="008C03CE"/>
    <w:rsid w:val="008C0B63"/>
    <w:rsid w:val="008C0C12"/>
    <w:rsid w:val="008C0C84"/>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C8C"/>
    <w:rsid w:val="008C7C94"/>
    <w:rsid w:val="008C7D6F"/>
    <w:rsid w:val="008C7EC6"/>
    <w:rsid w:val="008C7ED5"/>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410A"/>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ED"/>
    <w:rsid w:val="008E041C"/>
    <w:rsid w:val="008E05AA"/>
    <w:rsid w:val="008E060D"/>
    <w:rsid w:val="008E0623"/>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D04"/>
    <w:rsid w:val="008E5FBA"/>
    <w:rsid w:val="008E60CA"/>
    <w:rsid w:val="008E616B"/>
    <w:rsid w:val="008E62C4"/>
    <w:rsid w:val="008E68E0"/>
    <w:rsid w:val="008E68F6"/>
    <w:rsid w:val="008E69E3"/>
    <w:rsid w:val="008E6ED9"/>
    <w:rsid w:val="008E70EA"/>
    <w:rsid w:val="008E72C0"/>
    <w:rsid w:val="008E752D"/>
    <w:rsid w:val="008E75F6"/>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61FD"/>
    <w:rsid w:val="008F638B"/>
    <w:rsid w:val="008F64BE"/>
    <w:rsid w:val="008F656D"/>
    <w:rsid w:val="008F6757"/>
    <w:rsid w:val="008F67EB"/>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60B"/>
    <w:rsid w:val="009026EB"/>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165"/>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7BE"/>
    <w:rsid w:val="0091682F"/>
    <w:rsid w:val="00916D33"/>
    <w:rsid w:val="00916E38"/>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2DF"/>
    <w:rsid w:val="009315F1"/>
    <w:rsid w:val="009317D6"/>
    <w:rsid w:val="00931E17"/>
    <w:rsid w:val="00931EEC"/>
    <w:rsid w:val="00932038"/>
    <w:rsid w:val="00932433"/>
    <w:rsid w:val="00932467"/>
    <w:rsid w:val="0093252B"/>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BF3"/>
    <w:rsid w:val="00937CFF"/>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B6"/>
    <w:rsid w:val="0094206E"/>
    <w:rsid w:val="009424B6"/>
    <w:rsid w:val="0094251E"/>
    <w:rsid w:val="00942795"/>
    <w:rsid w:val="0094281B"/>
    <w:rsid w:val="00942B1F"/>
    <w:rsid w:val="00942E69"/>
    <w:rsid w:val="00942F14"/>
    <w:rsid w:val="00943151"/>
    <w:rsid w:val="009433A1"/>
    <w:rsid w:val="00943AE4"/>
    <w:rsid w:val="00943BF5"/>
    <w:rsid w:val="00943EF8"/>
    <w:rsid w:val="00943F1B"/>
    <w:rsid w:val="00943FAF"/>
    <w:rsid w:val="009440EF"/>
    <w:rsid w:val="009441F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80B"/>
    <w:rsid w:val="00946819"/>
    <w:rsid w:val="009468EA"/>
    <w:rsid w:val="00946959"/>
    <w:rsid w:val="00946999"/>
    <w:rsid w:val="00946A29"/>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A98"/>
    <w:rsid w:val="00951C8E"/>
    <w:rsid w:val="00951CA6"/>
    <w:rsid w:val="00951E87"/>
    <w:rsid w:val="00951EC9"/>
    <w:rsid w:val="009525EE"/>
    <w:rsid w:val="009529E2"/>
    <w:rsid w:val="00952AAA"/>
    <w:rsid w:val="00952BD7"/>
    <w:rsid w:val="00952BE0"/>
    <w:rsid w:val="00952C0A"/>
    <w:rsid w:val="00952E09"/>
    <w:rsid w:val="00952E8C"/>
    <w:rsid w:val="00952FB8"/>
    <w:rsid w:val="0095315C"/>
    <w:rsid w:val="0095358B"/>
    <w:rsid w:val="0095365E"/>
    <w:rsid w:val="0095386F"/>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E7D"/>
    <w:rsid w:val="009611E0"/>
    <w:rsid w:val="00961213"/>
    <w:rsid w:val="009614A2"/>
    <w:rsid w:val="009615FE"/>
    <w:rsid w:val="0096163A"/>
    <w:rsid w:val="00961663"/>
    <w:rsid w:val="0096176C"/>
    <w:rsid w:val="00961B16"/>
    <w:rsid w:val="00961D4A"/>
    <w:rsid w:val="0096210C"/>
    <w:rsid w:val="00962188"/>
    <w:rsid w:val="0096248D"/>
    <w:rsid w:val="00962BF0"/>
    <w:rsid w:val="00962FFE"/>
    <w:rsid w:val="00963025"/>
    <w:rsid w:val="00963043"/>
    <w:rsid w:val="009637B4"/>
    <w:rsid w:val="00963AC3"/>
    <w:rsid w:val="00963EFF"/>
    <w:rsid w:val="00964016"/>
    <w:rsid w:val="0096421B"/>
    <w:rsid w:val="0096463A"/>
    <w:rsid w:val="00964832"/>
    <w:rsid w:val="00964A11"/>
    <w:rsid w:val="00964C6B"/>
    <w:rsid w:val="00964D35"/>
    <w:rsid w:val="00964E66"/>
    <w:rsid w:val="00965194"/>
    <w:rsid w:val="00965195"/>
    <w:rsid w:val="0096544A"/>
    <w:rsid w:val="00965582"/>
    <w:rsid w:val="0096596B"/>
    <w:rsid w:val="00965AE4"/>
    <w:rsid w:val="00965B0D"/>
    <w:rsid w:val="00965C3F"/>
    <w:rsid w:val="00965D17"/>
    <w:rsid w:val="00965E09"/>
    <w:rsid w:val="00965F1D"/>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688"/>
    <w:rsid w:val="0097178C"/>
    <w:rsid w:val="00971B92"/>
    <w:rsid w:val="00971D05"/>
    <w:rsid w:val="00971D5B"/>
    <w:rsid w:val="00971EA1"/>
    <w:rsid w:val="00972307"/>
    <w:rsid w:val="0097233D"/>
    <w:rsid w:val="00972494"/>
    <w:rsid w:val="009724A5"/>
    <w:rsid w:val="009724D1"/>
    <w:rsid w:val="009726EB"/>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D74"/>
    <w:rsid w:val="009813A6"/>
    <w:rsid w:val="009813E8"/>
    <w:rsid w:val="00981534"/>
    <w:rsid w:val="00981944"/>
    <w:rsid w:val="00981EEF"/>
    <w:rsid w:val="00981FF0"/>
    <w:rsid w:val="00982034"/>
    <w:rsid w:val="009825CA"/>
    <w:rsid w:val="009829A2"/>
    <w:rsid w:val="00982C2C"/>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9D2"/>
    <w:rsid w:val="0098715D"/>
    <w:rsid w:val="009877B3"/>
    <w:rsid w:val="00987964"/>
    <w:rsid w:val="009879A4"/>
    <w:rsid w:val="00987B01"/>
    <w:rsid w:val="00987BCF"/>
    <w:rsid w:val="00987C06"/>
    <w:rsid w:val="00987CE9"/>
    <w:rsid w:val="00987DCD"/>
    <w:rsid w:val="00987F4F"/>
    <w:rsid w:val="0099026A"/>
    <w:rsid w:val="00990274"/>
    <w:rsid w:val="009906D7"/>
    <w:rsid w:val="00990720"/>
    <w:rsid w:val="00990767"/>
    <w:rsid w:val="009907F7"/>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BD"/>
    <w:rsid w:val="00995AA5"/>
    <w:rsid w:val="00995BD0"/>
    <w:rsid w:val="00995BD1"/>
    <w:rsid w:val="00995FDF"/>
    <w:rsid w:val="009960B8"/>
    <w:rsid w:val="009966D2"/>
    <w:rsid w:val="00996710"/>
    <w:rsid w:val="00996CE5"/>
    <w:rsid w:val="00996EA6"/>
    <w:rsid w:val="00996F3A"/>
    <w:rsid w:val="009970C0"/>
    <w:rsid w:val="00997184"/>
    <w:rsid w:val="00997283"/>
    <w:rsid w:val="00997295"/>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B51"/>
    <w:rsid w:val="009A0F16"/>
    <w:rsid w:val="009A1138"/>
    <w:rsid w:val="009A16D2"/>
    <w:rsid w:val="009A1806"/>
    <w:rsid w:val="009A1977"/>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4EB"/>
    <w:rsid w:val="009A47B5"/>
    <w:rsid w:val="009A48EC"/>
    <w:rsid w:val="009A4918"/>
    <w:rsid w:val="009A4A97"/>
    <w:rsid w:val="009A4BBD"/>
    <w:rsid w:val="009A4CB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CE"/>
    <w:rsid w:val="009B0C09"/>
    <w:rsid w:val="009B1095"/>
    <w:rsid w:val="009B11B4"/>
    <w:rsid w:val="009B1266"/>
    <w:rsid w:val="009B1416"/>
    <w:rsid w:val="009B1495"/>
    <w:rsid w:val="009B153D"/>
    <w:rsid w:val="009B15F4"/>
    <w:rsid w:val="009B1838"/>
    <w:rsid w:val="009B1FFB"/>
    <w:rsid w:val="009B220D"/>
    <w:rsid w:val="009B2235"/>
    <w:rsid w:val="009B2427"/>
    <w:rsid w:val="009B274F"/>
    <w:rsid w:val="009B27B8"/>
    <w:rsid w:val="009B2807"/>
    <w:rsid w:val="009B289A"/>
    <w:rsid w:val="009B29DD"/>
    <w:rsid w:val="009B2A26"/>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A2"/>
    <w:rsid w:val="009C0536"/>
    <w:rsid w:val="009C0565"/>
    <w:rsid w:val="009C05E5"/>
    <w:rsid w:val="009C0709"/>
    <w:rsid w:val="009C0B9A"/>
    <w:rsid w:val="009C0C3B"/>
    <w:rsid w:val="009C0CA9"/>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8DC"/>
    <w:rsid w:val="009C4924"/>
    <w:rsid w:val="009C501E"/>
    <w:rsid w:val="009C513F"/>
    <w:rsid w:val="009C553F"/>
    <w:rsid w:val="009C58DE"/>
    <w:rsid w:val="009C59EF"/>
    <w:rsid w:val="009C5C80"/>
    <w:rsid w:val="009C5C8B"/>
    <w:rsid w:val="009C5D8F"/>
    <w:rsid w:val="009C5F55"/>
    <w:rsid w:val="009C623A"/>
    <w:rsid w:val="009C636F"/>
    <w:rsid w:val="009C63BE"/>
    <w:rsid w:val="009C6503"/>
    <w:rsid w:val="009C6966"/>
    <w:rsid w:val="009C6C1A"/>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30C"/>
    <w:rsid w:val="009D64EB"/>
    <w:rsid w:val="009D67BA"/>
    <w:rsid w:val="009D68C8"/>
    <w:rsid w:val="009D701A"/>
    <w:rsid w:val="009D756D"/>
    <w:rsid w:val="009D77AF"/>
    <w:rsid w:val="009D78E3"/>
    <w:rsid w:val="009D7AC1"/>
    <w:rsid w:val="009D7B6A"/>
    <w:rsid w:val="009D7BD5"/>
    <w:rsid w:val="009D7C86"/>
    <w:rsid w:val="009D7F32"/>
    <w:rsid w:val="009E02C4"/>
    <w:rsid w:val="009E04E6"/>
    <w:rsid w:val="009E06DF"/>
    <w:rsid w:val="009E12BA"/>
    <w:rsid w:val="009E17B9"/>
    <w:rsid w:val="009E1A7A"/>
    <w:rsid w:val="009E1BF7"/>
    <w:rsid w:val="009E1C55"/>
    <w:rsid w:val="009E21FA"/>
    <w:rsid w:val="009E24F5"/>
    <w:rsid w:val="009E27A7"/>
    <w:rsid w:val="009E2A5D"/>
    <w:rsid w:val="009E2BFE"/>
    <w:rsid w:val="009E2C11"/>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B04"/>
    <w:rsid w:val="009F1BAC"/>
    <w:rsid w:val="009F1CCB"/>
    <w:rsid w:val="009F284B"/>
    <w:rsid w:val="009F289B"/>
    <w:rsid w:val="009F2AB3"/>
    <w:rsid w:val="009F2B87"/>
    <w:rsid w:val="009F2DF8"/>
    <w:rsid w:val="009F32E1"/>
    <w:rsid w:val="009F37CF"/>
    <w:rsid w:val="009F45C3"/>
    <w:rsid w:val="009F4841"/>
    <w:rsid w:val="009F48F8"/>
    <w:rsid w:val="009F4C8E"/>
    <w:rsid w:val="009F4CF3"/>
    <w:rsid w:val="009F4FE1"/>
    <w:rsid w:val="009F5077"/>
    <w:rsid w:val="009F516F"/>
    <w:rsid w:val="009F51F3"/>
    <w:rsid w:val="009F5232"/>
    <w:rsid w:val="009F5340"/>
    <w:rsid w:val="009F5450"/>
    <w:rsid w:val="009F5499"/>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70D"/>
    <w:rsid w:val="00A03711"/>
    <w:rsid w:val="00A0371A"/>
    <w:rsid w:val="00A03746"/>
    <w:rsid w:val="00A038D0"/>
    <w:rsid w:val="00A03B66"/>
    <w:rsid w:val="00A03DD1"/>
    <w:rsid w:val="00A03E8F"/>
    <w:rsid w:val="00A03EEB"/>
    <w:rsid w:val="00A04237"/>
    <w:rsid w:val="00A0430E"/>
    <w:rsid w:val="00A0447B"/>
    <w:rsid w:val="00A04683"/>
    <w:rsid w:val="00A048D0"/>
    <w:rsid w:val="00A04AA1"/>
    <w:rsid w:val="00A04BD2"/>
    <w:rsid w:val="00A04D41"/>
    <w:rsid w:val="00A04E16"/>
    <w:rsid w:val="00A04F45"/>
    <w:rsid w:val="00A05383"/>
    <w:rsid w:val="00A055C2"/>
    <w:rsid w:val="00A056CD"/>
    <w:rsid w:val="00A05861"/>
    <w:rsid w:val="00A0597B"/>
    <w:rsid w:val="00A05995"/>
    <w:rsid w:val="00A05BD1"/>
    <w:rsid w:val="00A05C26"/>
    <w:rsid w:val="00A05D78"/>
    <w:rsid w:val="00A05DF2"/>
    <w:rsid w:val="00A05E0D"/>
    <w:rsid w:val="00A05E68"/>
    <w:rsid w:val="00A05F0C"/>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E4E"/>
    <w:rsid w:val="00A15F3F"/>
    <w:rsid w:val="00A15F42"/>
    <w:rsid w:val="00A15F7C"/>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C0D"/>
    <w:rsid w:val="00A30C4B"/>
    <w:rsid w:val="00A30CF0"/>
    <w:rsid w:val="00A30E46"/>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166"/>
    <w:rsid w:val="00A42231"/>
    <w:rsid w:val="00A42307"/>
    <w:rsid w:val="00A42405"/>
    <w:rsid w:val="00A424A7"/>
    <w:rsid w:val="00A42765"/>
    <w:rsid w:val="00A42A0E"/>
    <w:rsid w:val="00A42A93"/>
    <w:rsid w:val="00A42D7D"/>
    <w:rsid w:val="00A42E3D"/>
    <w:rsid w:val="00A42EC1"/>
    <w:rsid w:val="00A42F40"/>
    <w:rsid w:val="00A43010"/>
    <w:rsid w:val="00A43214"/>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662"/>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DF"/>
    <w:rsid w:val="00A617C5"/>
    <w:rsid w:val="00A6197B"/>
    <w:rsid w:val="00A61B5B"/>
    <w:rsid w:val="00A61D75"/>
    <w:rsid w:val="00A62129"/>
    <w:rsid w:val="00A6212B"/>
    <w:rsid w:val="00A625F1"/>
    <w:rsid w:val="00A6269C"/>
    <w:rsid w:val="00A6285B"/>
    <w:rsid w:val="00A62943"/>
    <w:rsid w:val="00A6315C"/>
    <w:rsid w:val="00A6338C"/>
    <w:rsid w:val="00A63786"/>
    <w:rsid w:val="00A6384C"/>
    <w:rsid w:val="00A638BE"/>
    <w:rsid w:val="00A6399B"/>
    <w:rsid w:val="00A63D32"/>
    <w:rsid w:val="00A63E3B"/>
    <w:rsid w:val="00A63F89"/>
    <w:rsid w:val="00A63F8D"/>
    <w:rsid w:val="00A64131"/>
    <w:rsid w:val="00A64717"/>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994"/>
    <w:rsid w:val="00A66C13"/>
    <w:rsid w:val="00A66D95"/>
    <w:rsid w:val="00A66E2D"/>
    <w:rsid w:val="00A66F28"/>
    <w:rsid w:val="00A67191"/>
    <w:rsid w:val="00A6738F"/>
    <w:rsid w:val="00A67583"/>
    <w:rsid w:val="00A676D7"/>
    <w:rsid w:val="00A677D6"/>
    <w:rsid w:val="00A67A18"/>
    <w:rsid w:val="00A67ACA"/>
    <w:rsid w:val="00A67B2B"/>
    <w:rsid w:val="00A67D78"/>
    <w:rsid w:val="00A67E18"/>
    <w:rsid w:val="00A7021A"/>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6"/>
    <w:rsid w:val="00A73CE8"/>
    <w:rsid w:val="00A73D7E"/>
    <w:rsid w:val="00A73E47"/>
    <w:rsid w:val="00A74055"/>
    <w:rsid w:val="00A742A8"/>
    <w:rsid w:val="00A74386"/>
    <w:rsid w:val="00A743BE"/>
    <w:rsid w:val="00A74645"/>
    <w:rsid w:val="00A747C9"/>
    <w:rsid w:val="00A74A65"/>
    <w:rsid w:val="00A74ABF"/>
    <w:rsid w:val="00A74AE1"/>
    <w:rsid w:val="00A7530D"/>
    <w:rsid w:val="00A7550E"/>
    <w:rsid w:val="00A75891"/>
    <w:rsid w:val="00A75B84"/>
    <w:rsid w:val="00A75CBD"/>
    <w:rsid w:val="00A760E8"/>
    <w:rsid w:val="00A76250"/>
    <w:rsid w:val="00A7640A"/>
    <w:rsid w:val="00A76DDB"/>
    <w:rsid w:val="00A76E44"/>
    <w:rsid w:val="00A76E52"/>
    <w:rsid w:val="00A7701A"/>
    <w:rsid w:val="00A7716B"/>
    <w:rsid w:val="00A775FB"/>
    <w:rsid w:val="00A778A5"/>
    <w:rsid w:val="00A77984"/>
    <w:rsid w:val="00A77987"/>
    <w:rsid w:val="00A779CD"/>
    <w:rsid w:val="00A77D40"/>
    <w:rsid w:val="00A80257"/>
    <w:rsid w:val="00A8034F"/>
    <w:rsid w:val="00A80495"/>
    <w:rsid w:val="00A80564"/>
    <w:rsid w:val="00A8077F"/>
    <w:rsid w:val="00A807F9"/>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C2C"/>
    <w:rsid w:val="00A87D90"/>
    <w:rsid w:val="00A87EC3"/>
    <w:rsid w:val="00A900B6"/>
    <w:rsid w:val="00A9017A"/>
    <w:rsid w:val="00A902FA"/>
    <w:rsid w:val="00A908E2"/>
    <w:rsid w:val="00A90AE4"/>
    <w:rsid w:val="00A9128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EDC"/>
    <w:rsid w:val="00AA352A"/>
    <w:rsid w:val="00AA4026"/>
    <w:rsid w:val="00AA4078"/>
    <w:rsid w:val="00AA4248"/>
    <w:rsid w:val="00AA44DD"/>
    <w:rsid w:val="00AA4586"/>
    <w:rsid w:val="00AA45CF"/>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726D"/>
    <w:rsid w:val="00AA7696"/>
    <w:rsid w:val="00AA7755"/>
    <w:rsid w:val="00AA7979"/>
    <w:rsid w:val="00AA7C25"/>
    <w:rsid w:val="00AA7CF5"/>
    <w:rsid w:val="00AA7CFA"/>
    <w:rsid w:val="00AA7F6A"/>
    <w:rsid w:val="00AB04C8"/>
    <w:rsid w:val="00AB0673"/>
    <w:rsid w:val="00AB082C"/>
    <w:rsid w:val="00AB08CF"/>
    <w:rsid w:val="00AB09B0"/>
    <w:rsid w:val="00AB09DF"/>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34D4"/>
    <w:rsid w:val="00AB36C4"/>
    <w:rsid w:val="00AB3A09"/>
    <w:rsid w:val="00AB3AA8"/>
    <w:rsid w:val="00AB3B39"/>
    <w:rsid w:val="00AB3BCE"/>
    <w:rsid w:val="00AB3EDE"/>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D17"/>
    <w:rsid w:val="00AB7D9A"/>
    <w:rsid w:val="00AB7FCE"/>
    <w:rsid w:val="00AC01E3"/>
    <w:rsid w:val="00AC0913"/>
    <w:rsid w:val="00AC0A58"/>
    <w:rsid w:val="00AC0D52"/>
    <w:rsid w:val="00AC0E57"/>
    <w:rsid w:val="00AC0E75"/>
    <w:rsid w:val="00AC10B1"/>
    <w:rsid w:val="00AC1169"/>
    <w:rsid w:val="00AC133B"/>
    <w:rsid w:val="00AC135F"/>
    <w:rsid w:val="00AC154E"/>
    <w:rsid w:val="00AC1624"/>
    <w:rsid w:val="00AC1963"/>
    <w:rsid w:val="00AC1A5B"/>
    <w:rsid w:val="00AC1B33"/>
    <w:rsid w:val="00AC1BE9"/>
    <w:rsid w:val="00AC1C76"/>
    <w:rsid w:val="00AC1CE7"/>
    <w:rsid w:val="00AC2036"/>
    <w:rsid w:val="00AC20ED"/>
    <w:rsid w:val="00AC23D4"/>
    <w:rsid w:val="00AC23E7"/>
    <w:rsid w:val="00AC275C"/>
    <w:rsid w:val="00AC277B"/>
    <w:rsid w:val="00AC2ED5"/>
    <w:rsid w:val="00AC31BE"/>
    <w:rsid w:val="00AC32AD"/>
    <w:rsid w:val="00AC34E6"/>
    <w:rsid w:val="00AC3662"/>
    <w:rsid w:val="00AC3D07"/>
    <w:rsid w:val="00AC3E63"/>
    <w:rsid w:val="00AC3F5B"/>
    <w:rsid w:val="00AC4035"/>
    <w:rsid w:val="00AC4267"/>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43E2"/>
    <w:rsid w:val="00AD4517"/>
    <w:rsid w:val="00AD45B8"/>
    <w:rsid w:val="00AD4A19"/>
    <w:rsid w:val="00AD5131"/>
    <w:rsid w:val="00AD5361"/>
    <w:rsid w:val="00AD5408"/>
    <w:rsid w:val="00AD5643"/>
    <w:rsid w:val="00AD579C"/>
    <w:rsid w:val="00AD5890"/>
    <w:rsid w:val="00AD5978"/>
    <w:rsid w:val="00AD5982"/>
    <w:rsid w:val="00AD5C61"/>
    <w:rsid w:val="00AD610D"/>
    <w:rsid w:val="00AD6698"/>
    <w:rsid w:val="00AD6741"/>
    <w:rsid w:val="00AD682C"/>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E42"/>
    <w:rsid w:val="00AE0EE6"/>
    <w:rsid w:val="00AE0F2E"/>
    <w:rsid w:val="00AE0F58"/>
    <w:rsid w:val="00AE12CB"/>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BC2"/>
    <w:rsid w:val="00AE4C76"/>
    <w:rsid w:val="00AE522C"/>
    <w:rsid w:val="00AE54F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4CD"/>
    <w:rsid w:val="00AF3809"/>
    <w:rsid w:val="00AF3BB6"/>
    <w:rsid w:val="00AF3D06"/>
    <w:rsid w:val="00AF3E14"/>
    <w:rsid w:val="00AF3FBD"/>
    <w:rsid w:val="00AF4064"/>
    <w:rsid w:val="00AF407E"/>
    <w:rsid w:val="00AF40AF"/>
    <w:rsid w:val="00AF42AB"/>
    <w:rsid w:val="00AF454F"/>
    <w:rsid w:val="00AF462C"/>
    <w:rsid w:val="00AF4723"/>
    <w:rsid w:val="00AF4755"/>
    <w:rsid w:val="00AF4B54"/>
    <w:rsid w:val="00AF4D97"/>
    <w:rsid w:val="00AF4F1B"/>
    <w:rsid w:val="00AF4F8A"/>
    <w:rsid w:val="00AF4FA3"/>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AED"/>
    <w:rsid w:val="00AF7F29"/>
    <w:rsid w:val="00AF7F53"/>
    <w:rsid w:val="00AF7FB8"/>
    <w:rsid w:val="00B002A5"/>
    <w:rsid w:val="00B002C3"/>
    <w:rsid w:val="00B005AE"/>
    <w:rsid w:val="00B005E0"/>
    <w:rsid w:val="00B00DA8"/>
    <w:rsid w:val="00B00EA8"/>
    <w:rsid w:val="00B0114E"/>
    <w:rsid w:val="00B013A5"/>
    <w:rsid w:val="00B01794"/>
    <w:rsid w:val="00B01935"/>
    <w:rsid w:val="00B01AEC"/>
    <w:rsid w:val="00B0205B"/>
    <w:rsid w:val="00B0216B"/>
    <w:rsid w:val="00B02191"/>
    <w:rsid w:val="00B02291"/>
    <w:rsid w:val="00B023A9"/>
    <w:rsid w:val="00B027E9"/>
    <w:rsid w:val="00B02B1C"/>
    <w:rsid w:val="00B02E05"/>
    <w:rsid w:val="00B02EEE"/>
    <w:rsid w:val="00B02FD0"/>
    <w:rsid w:val="00B031F4"/>
    <w:rsid w:val="00B03898"/>
    <w:rsid w:val="00B03BE0"/>
    <w:rsid w:val="00B03E33"/>
    <w:rsid w:val="00B03EF7"/>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10073"/>
    <w:rsid w:val="00B10449"/>
    <w:rsid w:val="00B1044C"/>
    <w:rsid w:val="00B1050F"/>
    <w:rsid w:val="00B1077A"/>
    <w:rsid w:val="00B10869"/>
    <w:rsid w:val="00B10975"/>
    <w:rsid w:val="00B109D0"/>
    <w:rsid w:val="00B10B5A"/>
    <w:rsid w:val="00B11154"/>
    <w:rsid w:val="00B111E4"/>
    <w:rsid w:val="00B112B2"/>
    <w:rsid w:val="00B112DA"/>
    <w:rsid w:val="00B11300"/>
    <w:rsid w:val="00B11370"/>
    <w:rsid w:val="00B114D7"/>
    <w:rsid w:val="00B11722"/>
    <w:rsid w:val="00B11848"/>
    <w:rsid w:val="00B11E94"/>
    <w:rsid w:val="00B120A0"/>
    <w:rsid w:val="00B122D6"/>
    <w:rsid w:val="00B1230D"/>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C0A"/>
    <w:rsid w:val="00B13E85"/>
    <w:rsid w:val="00B14008"/>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85"/>
    <w:rsid w:val="00B343DB"/>
    <w:rsid w:val="00B3456D"/>
    <w:rsid w:val="00B34CF0"/>
    <w:rsid w:val="00B34D6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40078"/>
    <w:rsid w:val="00B4034F"/>
    <w:rsid w:val="00B403DC"/>
    <w:rsid w:val="00B40413"/>
    <w:rsid w:val="00B40622"/>
    <w:rsid w:val="00B40705"/>
    <w:rsid w:val="00B4070A"/>
    <w:rsid w:val="00B407C2"/>
    <w:rsid w:val="00B40958"/>
    <w:rsid w:val="00B40D5A"/>
    <w:rsid w:val="00B41086"/>
    <w:rsid w:val="00B41354"/>
    <w:rsid w:val="00B414F9"/>
    <w:rsid w:val="00B41630"/>
    <w:rsid w:val="00B41666"/>
    <w:rsid w:val="00B41739"/>
    <w:rsid w:val="00B41932"/>
    <w:rsid w:val="00B419D2"/>
    <w:rsid w:val="00B41ABD"/>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36E"/>
    <w:rsid w:val="00B45407"/>
    <w:rsid w:val="00B456D0"/>
    <w:rsid w:val="00B45A4B"/>
    <w:rsid w:val="00B45B0F"/>
    <w:rsid w:val="00B45BB0"/>
    <w:rsid w:val="00B45FD1"/>
    <w:rsid w:val="00B4607D"/>
    <w:rsid w:val="00B4617D"/>
    <w:rsid w:val="00B461B8"/>
    <w:rsid w:val="00B461CE"/>
    <w:rsid w:val="00B462A0"/>
    <w:rsid w:val="00B468DB"/>
    <w:rsid w:val="00B4754B"/>
    <w:rsid w:val="00B47768"/>
    <w:rsid w:val="00B478DA"/>
    <w:rsid w:val="00B47B50"/>
    <w:rsid w:val="00B47F7F"/>
    <w:rsid w:val="00B5005E"/>
    <w:rsid w:val="00B50199"/>
    <w:rsid w:val="00B50326"/>
    <w:rsid w:val="00B50426"/>
    <w:rsid w:val="00B5051A"/>
    <w:rsid w:val="00B50536"/>
    <w:rsid w:val="00B5069F"/>
    <w:rsid w:val="00B5081B"/>
    <w:rsid w:val="00B50898"/>
    <w:rsid w:val="00B50955"/>
    <w:rsid w:val="00B5097D"/>
    <w:rsid w:val="00B50BCA"/>
    <w:rsid w:val="00B50C4D"/>
    <w:rsid w:val="00B5126D"/>
    <w:rsid w:val="00B5133D"/>
    <w:rsid w:val="00B5144C"/>
    <w:rsid w:val="00B516A2"/>
    <w:rsid w:val="00B5183D"/>
    <w:rsid w:val="00B5195D"/>
    <w:rsid w:val="00B51A5C"/>
    <w:rsid w:val="00B52123"/>
    <w:rsid w:val="00B52446"/>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F4A"/>
    <w:rsid w:val="00B56547"/>
    <w:rsid w:val="00B565C7"/>
    <w:rsid w:val="00B565F7"/>
    <w:rsid w:val="00B5689B"/>
    <w:rsid w:val="00B568CB"/>
    <w:rsid w:val="00B56AEE"/>
    <w:rsid w:val="00B56C04"/>
    <w:rsid w:val="00B56E27"/>
    <w:rsid w:val="00B5727F"/>
    <w:rsid w:val="00B57333"/>
    <w:rsid w:val="00B575B6"/>
    <w:rsid w:val="00B576CE"/>
    <w:rsid w:val="00B579D6"/>
    <w:rsid w:val="00B57CD2"/>
    <w:rsid w:val="00B57DBB"/>
    <w:rsid w:val="00B57E94"/>
    <w:rsid w:val="00B57FD0"/>
    <w:rsid w:val="00B60135"/>
    <w:rsid w:val="00B60413"/>
    <w:rsid w:val="00B604F5"/>
    <w:rsid w:val="00B604FA"/>
    <w:rsid w:val="00B60774"/>
    <w:rsid w:val="00B60819"/>
    <w:rsid w:val="00B60DC9"/>
    <w:rsid w:val="00B60E31"/>
    <w:rsid w:val="00B6103F"/>
    <w:rsid w:val="00B611D7"/>
    <w:rsid w:val="00B6122A"/>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103"/>
    <w:rsid w:val="00B642CD"/>
    <w:rsid w:val="00B64774"/>
    <w:rsid w:val="00B6484B"/>
    <w:rsid w:val="00B64913"/>
    <w:rsid w:val="00B64A51"/>
    <w:rsid w:val="00B64C75"/>
    <w:rsid w:val="00B64CD0"/>
    <w:rsid w:val="00B651BC"/>
    <w:rsid w:val="00B65A83"/>
    <w:rsid w:val="00B65BC6"/>
    <w:rsid w:val="00B65CE7"/>
    <w:rsid w:val="00B65E19"/>
    <w:rsid w:val="00B665F6"/>
    <w:rsid w:val="00B66874"/>
    <w:rsid w:val="00B66AC2"/>
    <w:rsid w:val="00B66AEE"/>
    <w:rsid w:val="00B66D2B"/>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7B7"/>
    <w:rsid w:val="00B73A13"/>
    <w:rsid w:val="00B73A43"/>
    <w:rsid w:val="00B73BE0"/>
    <w:rsid w:val="00B73CE5"/>
    <w:rsid w:val="00B73FA9"/>
    <w:rsid w:val="00B740D3"/>
    <w:rsid w:val="00B74221"/>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D1"/>
    <w:rsid w:val="00B80F3A"/>
    <w:rsid w:val="00B80F89"/>
    <w:rsid w:val="00B810A5"/>
    <w:rsid w:val="00B811B2"/>
    <w:rsid w:val="00B815D0"/>
    <w:rsid w:val="00B8192F"/>
    <w:rsid w:val="00B821EC"/>
    <w:rsid w:val="00B8235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5492"/>
    <w:rsid w:val="00B855C6"/>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8AB"/>
    <w:rsid w:val="00B87DC7"/>
    <w:rsid w:val="00B90126"/>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D2F"/>
    <w:rsid w:val="00B92D5C"/>
    <w:rsid w:val="00B92D85"/>
    <w:rsid w:val="00B92DE3"/>
    <w:rsid w:val="00B9301A"/>
    <w:rsid w:val="00B930A9"/>
    <w:rsid w:val="00B932A1"/>
    <w:rsid w:val="00B934D1"/>
    <w:rsid w:val="00B9370E"/>
    <w:rsid w:val="00B93821"/>
    <w:rsid w:val="00B93E35"/>
    <w:rsid w:val="00B93E72"/>
    <w:rsid w:val="00B94367"/>
    <w:rsid w:val="00B9436A"/>
    <w:rsid w:val="00B94491"/>
    <w:rsid w:val="00B94872"/>
    <w:rsid w:val="00B948F8"/>
    <w:rsid w:val="00B94935"/>
    <w:rsid w:val="00B94CBD"/>
    <w:rsid w:val="00B95161"/>
    <w:rsid w:val="00B955A5"/>
    <w:rsid w:val="00B956A2"/>
    <w:rsid w:val="00B9570B"/>
    <w:rsid w:val="00B95A94"/>
    <w:rsid w:val="00B95B4A"/>
    <w:rsid w:val="00B95C6D"/>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2AC"/>
    <w:rsid w:val="00BA150F"/>
    <w:rsid w:val="00BA173E"/>
    <w:rsid w:val="00BA176E"/>
    <w:rsid w:val="00BA1814"/>
    <w:rsid w:val="00BA1EAB"/>
    <w:rsid w:val="00BA2002"/>
    <w:rsid w:val="00BA2092"/>
    <w:rsid w:val="00BA2265"/>
    <w:rsid w:val="00BA2286"/>
    <w:rsid w:val="00BA2296"/>
    <w:rsid w:val="00BA24F7"/>
    <w:rsid w:val="00BA25C5"/>
    <w:rsid w:val="00BA25C9"/>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D7"/>
    <w:rsid w:val="00BB1CD7"/>
    <w:rsid w:val="00BB1E36"/>
    <w:rsid w:val="00BB1F3E"/>
    <w:rsid w:val="00BB257C"/>
    <w:rsid w:val="00BB26D5"/>
    <w:rsid w:val="00BB2740"/>
    <w:rsid w:val="00BB2741"/>
    <w:rsid w:val="00BB2AFF"/>
    <w:rsid w:val="00BB2B5F"/>
    <w:rsid w:val="00BB2D25"/>
    <w:rsid w:val="00BB2EAD"/>
    <w:rsid w:val="00BB313C"/>
    <w:rsid w:val="00BB3318"/>
    <w:rsid w:val="00BB3540"/>
    <w:rsid w:val="00BB3612"/>
    <w:rsid w:val="00BB36C4"/>
    <w:rsid w:val="00BB38F8"/>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D6E"/>
    <w:rsid w:val="00BB6DBC"/>
    <w:rsid w:val="00BB6E3B"/>
    <w:rsid w:val="00BB700A"/>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A4"/>
    <w:rsid w:val="00BC0C63"/>
    <w:rsid w:val="00BC0DE3"/>
    <w:rsid w:val="00BC0F2F"/>
    <w:rsid w:val="00BC10A1"/>
    <w:rsid w:val="00BC11E5"/>
    <w:rsid w:val="00BC136E"/>
    <w:rsid w:val="00BC1480"/>
    <w:rsid w:val="00BC1623"/>
    <w:rsid w:val="00BC166D"/>
    <w:rsid w:val="00BC1689"/>
    <w:rsid w:val="00BC16BE"/>
    <w:rsid w:val="00BC176A"/>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364"/>
    <w:rsid w:val="00BE23BF"/>
    <w:rsid w:val="00BE2442"/>
    <w:rsid w:val="00BE2A53"/>
    <w:rsid w:val="00BE2AE6"/>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204"/>
    <w:rsid w:val="00BE7332"/>
    <w:rsid w:val="00BE7397"/>
    <w:rsid w:val="00BE7601"/>
    <w:rsid w:val="00BE7668"/>
    <w:rsid w:val="00BE7995"/>
    <w:rsid w:val="00BE79F5"/>
    <w:rsid w:val="00BE7B86"/>
    <w:rsid w:val="00BE7D9A"/>
    <w:rsid w:val="00BE7FAD"/>
    <w:rsid w:val="00BF03AA"/>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FC"/>
    <w:rsid w:val="00BF4255"/>
    <w:rsid w:val="00BF426C"/>
    <w:rsid w:val="00BF42C3"/>
    <w:rsid w:val="00BF4465"/>
    <w:rsid w:val="00BF4533"/>
    <w:rsid w:val="00BF45A6"/>
    <w:rsid w:val="00BF45CC"/>
    <w:rsid w:val="00BF483C"/>
    <w:rsid w:val="00BF52A4"/>
    <w:rsid w:val="00BF5370"/>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A6"/>
    <w:rsid w:val="00C05A8C"/>
    <w:rsid w:val="00C05D7B"/>
    <w:rsid w:val="00C05DC3"/>
    <w:rsid w:val="00C05F4A"/>
    <w:rsid w:val="00C06176"/>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F02"/>
    <w:rsid w:val="00C1100A"/>
    <w:rsid w:val="00C111EA"/>
    <w:rsid w:val="00C11371"/>
    <w:rsid w:val="00C11404"/>
    <w:rsid w:val="00C11625"/>
    <w:rsid w:val="00C11661"/>
    <w:rsid w:val="00C11CC7"/>
    <w:rsid w:val="00C11D65"/>
    <w:rsid w:val="00C11DD6"/>
    <w:rsid w:val="00C11F52"/>
    <w:rsid w:val="00C11F7C"/>
    <w:rsid w:val="00C121FA"/>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D1"/>
    <w:rsid w:val="00C14B90"/>
    <w:rsid w:val="00C14EB6"/>
    <w:rsid w:val="00C14F5C"/>
    <w:rsid w:val="00C150F6"/>
    <w:rsid w:val="00C151AD"/>
    <w:rsid w:val="00C15330"/>
    <w:rsid w:val="00C15588"/>
    <w:rsid w:val="00C155CE"/>
    <w:rsid w:val="00C15B85"/>
    <w:rsid w:val="00C16301"/>
    <w:rsid w:val="00C16418"/>
    <w:rsid w:val="00C16498"/>
    <w:rsid w:val="00C1664F"/>
    <w:rsid w:val="00C166C6"/>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F42"/>
    <w:rsid w:val="00C240B6"/>
    <w:rsid w:val="00C241C9"/>
    <w:rsid w:val="00C24450"/>
    <w:rsid w:val="00C246C1"/>
    <w:rsid w:val="00C246CD"/>
    <w:rsid w:val="00C24BDE"/>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74"/>
    <w:rsid w:val="00C30CBE"/>
    <w:rsid w:val="00C30D85"/>
    <w:rsid w:val="00C30F96"/>
    <w:rsid w:val="00C30FC7"/>
    <w:rsid w:val="00C312B5"/>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2A"/>
    <w:rsid w:val="00C465F6"/>
    <w:rsid w:val="00C46877"/>
    <w:rsid w:val="00C469D2"/>
    <w:rsid w:val="00C469ED"/>
    <w:rsid w:val="00C46DB2"/>
    <w:rsid w:val="00C470AC"/>
    <w:rsid w:val="00C471F3"/>
    <w:rsid w:val="00C47280"/>
    <w:rsid w:val="00C47358"/>
    <w:rsid w:val="00C4764A"/>
    <w:rsid w:val="00C47C82"/>
    <w:rsid w:val="00C5010E"/>
    <w:rsid w:val="00C5059B"/>
    <w:rsid w:val="00C506F0"/>
    <w:rsid w:val="00C50770"/>
    <w:rsid w:val="00C50B6A"/>
    <w:rsid w:val="00C50B8C"/>
    <w:rsid w:val="00C50CEC"/>
    <w:rsid w:val="00C50EC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536"/>
    <w:rsid w:val="00C56717"/>
    <w:rsid w:val="00C56BC1"/>
    <w:rsid w:val="00C56E6B"/>
    <w:rsid w:val="00C56EEB"/>
    <w:rsid w:val="00C56F07"/>
    <w:rsid w:val="00C5713C"/>
    <w:rsid w:val="00C57279"/>
    <w:rsid w:val="00C572F2"/>
    <w:rsid w:val="00C574FF"/>
    <w:rsid w:val="00C579B1"/>
    <w:rsid w:val="00C57C2E"/>
    <w:rsid w:val="00C57CE1"/>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744"/>
    <w:rsid w:val="00C67909"/>
    <w:rsid w:val="00C679ED"/>
    <w:rsid w:val="00C67C3C"/>
    <w:rsid w:val="00C7009D"/>
    <w:rsid w:val="00C701B3"/>
    <w:rsid w:val="00C7023A"/>
    <w:rsid w:val="00C70256"/>
    <w:rsid w:val="00C7031F"/>
    <w:rsid w:val="00C70535"/>
    <w:rsid w:val="00C7062B"/>
    <w:rsid w:val="00C707B1"/>
    <w:rsid w:val="00C70861"/>
    <w:rsid w:val="00C70B6D"/>
    <w:rsid w:val="00C71149"/>
    <w:rsid w:val="00C71261"/>
    <w:rsid w:val="00C72048"/>
    <w:rsid w:val="00C720E3"/>
    <w:rsid w:val="00C72330"/>
    <w:rsid w:val="00C72652"/>
    <w:rsid w:val="00C72A52"/>
    <w:rsid w:val="00C72BB2"/>
    <w:rsid w:val="00C72BCE"/>
    <w:rsid w:val="00C72C07"/>
    <w:rsid w:val="00C72E05"/>
    <w:rsid w:val="00C73027"/>
    <w:rsid w:val="00C73034"/>
    <w:rsid w:val="00C73111"/>
    <w:rsid w:val="00C73322"/>
    <w:rsid w:val="00C734F2"/>
    <w:rsid w:val="00C73648"/>
    <w:rsid w:val="00C738CE"/>
    <w:rsid w:val="00C73AEB"/>
    <w:rsid w:val="00C741C5"/>
    <w:rsid w:val="00C7427D"/>
    <w:rsid w:val="00C74315"/>
    <w:rsid w:val="00C74466"/>
    <w:rsid w:val="00C74878"/>
    <w:rsid w:val="00C74D2E"/>
    <w:rsid w:val="00C74DC3"/>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1E"/>
    <w:rsid w:val="00C83A22"/>
    <w:rsid w:val="00C83A68"/>
    <w:rsid w:val="00C83CF9"/>
    <w:rsid w:val="00C83D61"/>
    <w:rsid w:val="00C83FBF"/>
    <w:rsid w:val="00C841E9"/>
    <w:rsid w:val="00C849D0"/>
    <w:rsid w:val="00C84A90"/>
    <w:rsid w:val="00C84B2E"/>
    <w:rsid w:val="00C84B64"/>
    <w:rsid w:val="00C84BE9"/>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819"/>
    <w:rsid w:val="00C9291D"/>
    <w:rsid w:val="00C92AA4"/>
    <w:rsid w:val="00C92B16"/>
    <w:rsid w:val="00C92B3F"/>
    <w:rsid w:val="00C92BF5"/>
    <w:rsid w:val="00C92FC6"/>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660"/>
    <w:rsid w:val="00CA09A3"/>
    <w:rsid w:val="00CA0C93"/>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62D"/>
    <w:rsid w:val="00CB17AF"/>
    <w:rsid w:val="00CB18A3"/>
    <w:rsid w:val="00CB1A24"/>
    <w:rsid w:val="00CB1DA8"/>
    <w:rsid w:val="00CB1E2C"/>
    <w:rsid w:val="00CB2548"/>
    <w:rsid w:val="00CB2815"/>
    <w:rsid w:val="00CB296A"/>
    <w:rsid w:val="00CB2AD3"/>
    <w:rsid w:val="00CB2C2A"/>
    <w:rsid w:val="00CB2E12"/>
    <w:rsid w:val="00CB2ED9"/>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92D"/>
    <w:rsid w:val="00CB4950"/>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B19"/>
    <w:rsid w:val="00CB7B58"/>
    <w:rsid w:val="00CB7C6E"/>
    <w:rsid w:val="00CB7DAC"/>
    <w:rsid w:val="00CB7E9A"/>
    <w:rsid w:val="00CC00E8"/>
    <w:rsid w:val="00CC0104"/>
    <w:rsid w:val="00CC030A"/>
    <w:rsid w:val="00CC048D"/>
    <w:rsid w:val="00CC05E4"/>
    <w:rsid w:val="00CC06FF"/>
    <w:rsid w:val="00CC0B30"/>
    <w:rsid w:val="00CC0D87"/>
    <w:rsid w:val="00CC0E20"/>
    <w:rsid w:val="00CC112C"/>
    <w:rsid w:val="00CC1200"/>
    <w:rsid w:val="00CC162C"/>
    <w:rsid w:val="00CC1B96"/>
    <w:rsid w:val="00CC1FD6"/>
    <w:rsid w:val="00CC20FB"/>
    <w:rsid w:val="00CC28A8"/>
    <w:rsid w:val="00CC2A6D"/>
    <w:rsid w:val="00CC2AC9"/>
    <w:rsid w:val="00CC2C8F"/>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A2C"/>
    <w:rsid w:val="00CD0D3C"/>
    <w:rsid w:val="00CD0F4B"/>
    <w:rsid w:val="00CD12DF"/>
    <w:rsid w:val="00CD133C"/>
    <w:rsid w:val="00CD139C"/>
    <w:rsid w:val="00CD1484"/>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C0"/>
    <w:rsid w:val="00CE2A22"/>
    <w:rsid w:val="00CE2BC5"/>
    <w:rsid w:val="00CE3043"/>
    <w:rsid w:val="00CE32C9"/>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38D"/>
    <w:rsid w:val="00CE665B"/>
    <w:rsid w:val="00CE6698"/>
    <w:rsid w:val="00CE66DE"/>
    <w:rsid w:val="00CE67C3"/>
    <w:rsid w:val="00CE6874"/>
    <w:rsid w:val="00CE6BA0"/>
    <w:rsid w:val="00CE6C70"/>
    <w:rsid w:val="00CE6D39"/>
    <w:rsid w:val="00CE6D54"/>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D9B"/>
    <w:rsid w:val="00CF2EB5"/>
    <w:rsid w:val="00CF2FA5"/>
    <w:rsid w:val="00CF3215"/>
    <w:rsid w:val="00CF3242"/>
    <w:rsid w:val="00CF3275"/>
    <w:rsid w:val="00CF33A7"/>
    <w:rsid w:val="00CF354C"/>
    <w:rsid w:val="00CF3628"/>
    <w:rsid w:val="00CF37F4"/>
    <w:rsid w:val="00CF3AB2"/>
    <w:rsid w:val="00CF3AF2"/>
    <w:rsid w:val="00CF3B44"/>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6139"/>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63"/>
    <w:rsid w:val="00CF7A33"/>
    <w:rsid w:val="00CF7DE4"/>
    <w:rsid w:val="00CF7EDD"/>
    <w:rsid w:val="00CF7FA8"/>
    <w:rsid w:val="00D001EA"/>
    <w:rsid w:val="00D0050C"/>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D7F"/>
    <w:rsid w:val="00D02E50"/>
    <w:rsid w:val="00D02E71"/>
    <w:rsid w:val="00D030F1"/>
    <w:rsid w:val="00D035EE"/>
    <w:rsid w:val="00D037CD"/>
    <w:rsid w:val="00D039C6"/>
    <w:rsid w:val="00D03BB3"/>
    <w:rsid w:val="00D03BEA"/>
    <w:rsid w:val="00D03C60"/>
    <w:rsid w:val="00D03CEE"/>
    <w:rsid w:val="00D03DD2"/>
    <w:rsid w:val="00D04049"/>
    <w:rsid w:val="00D041C1"/>
    <w:rsid w:val="00D04229"/>
    <w:rsid w:val="00D042B2"/>
    <w:rsid w:val="00D042D6"/>
    <w:rsid w:val="00D04719"/>
    <w:rsid w:val="00D04780"/>
    <w:rsid w:val="00D04D53"/>
    <w:rsid w:val="00D0507E"/>
    <w:rsid w:val="00D052FC"/>
    <w:rsid w:val="00D05543"/>
    <w:rsid w:val="00D0569B"/>
    <w:rsid w:val="00D0569C"/>
    <w:rsid w:val="00D05761"/>
    <w:rsid w:val="00D05B37"/>
    <w:rsid w:val="00D05C18"/>
    <w:rsid w:val="00D05C1B"/>
    <w:rsid w:val="00D05D29"/>
    <w:rsid w:val="00D05DB3"/>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201A"/>
    <w:rsid w:val="00D220F4"/>
    <w:rsid w:val="00D222C6"/>
    <w:rsid w:val="00D223B1"/>
    <w:rsid w:val="00D2244A"/>
    <w:rsid w:val="00D225FD"/>
    <w:rsid w:val="00D2262D"/>
    <w:rsid w:val="00D2268D"/>
    <w:rsid w:val="00D2286C"/>
    <w:rsid w:val="00D22872"/>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B1"/>
    <w:rsid w:val="00D24793"/>
    <w:rsid w:val="00D24A30"/>
    <w:rsid w:val="00D24C44"/>
    <w:rsid w:val="00D24D4A"/>
    <w:rsid w:val="00D24ED7"/>
    <w:rsid w:val="00D250B3"/>
    <w:rsid w:val="00D25291"/>
    <w:rsid w:val="00D25584"/>
    <w:rsid w:val="00D259B5"/>
    <w:rsid w:val="00D259C3"/>
    <w:rsid w:val="00D25B9F"/>
    <w:rsid w:val="00D25F87"/>
    <w:rsid w:val="00D26157"/>
    <w:rsid w:val="00D263F2"/>
    <w:rsid w:val="00D26433"/>
    <w:rsid w:val="00D2657B"/>
    <w:rsid w:val="00D26784"/>
    <w:rsid w:val="00D267E4"/>
    <w:rsid w:val="00D26ADD"/>
    <w:rsid w:val="00D26E73"/>
    <w:rsid w:val="00D27254"/>
    <w:rsid w:val="00D27B2E"/>
    <w:rsid w:val="00D27BA9"/>
    <w:rsid w:val="00D27C67"/>
    <w:rsid w:val="00D27FE6"/>
    <w:rsid w:val="00D305AD"/>
    <w:rsid w:val="00D305BC"/>
    <w:rsid w:val="00D305E3"/>
    <w:rsid w:val="00D30694"/>
    <w:rsid w:val="00D3072B"/>
    <w:rsid w:val="00D30AE6"/>
    <w:rsid w:val="00D30F92"/>
    <w:rsid w:val="00D31469"/>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2F"/>
    <w:rsid w:val="00D35D2C"/>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4FF"/>
    <w:rsid w:val="00D41528"/>
    <w:rsid w:val="00D41776"/>
    <w:rsid w:val="00D41983"/>
    <w:rsid w:val="00D41BE4"/>
    <w:rsid w:val="00D41E6B"/>
    <w:rsid w:val="00D41EED"/>
    <w:rsid w:val="00D4239C"/>
    <w:rsid w:val="00D427AE"/>
    <w:rsid w:val="00D42950"/>
    <w:rsid w:val="00D42C84"/>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E95"/>
    <w:rsid w:val="00D4527F"/>
    <w:rsid w:val="00D457E1"/>
    <w:rsid w:val="00D459D5"/>
    <w:rsid w:val="00D459FA"/>
    <w:rsid w:val="00D45ADC"/>
    <w:rsid w:val="00D45B04"/>
    <w:rsid w:val="00D45FF0"/>
    <w:rsid w:val="00D461EB"/>
    <w:rsid w:val="00D46353"/>
    <w:rsid w:val="00D46527"/>
    <w:rsid w:val="00D465D2"/>
    <w:rsid w:val="00D4664F"/>
    <w:rsid w:val="00D46741"/>
    <w:rsid w:val="00D469A3"/>
    <w:rsid w:val="00D46C47"/>
    <w:rsid w:val="00D46E12"/>
    <w:rsid w:val="00D46E2D"/>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FD"/>
    <w:rsid w:val="00D50813"/>
    <w:rsid w:val="00D50B5C"/>
    <w:rsid w:val="00D50C97"/>
    <w:rsid w:val="00D50CAA"/>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31AB"/>
    <w:rsid w:val="00D532B8"/>
    <w:rsid w:val="00D532EE"/>
    <w:rsid w:val="00D53A0A"/>
    <w:rsid w:val="00D53B60"/>
    <w:rsid w:val="00D53C67"/>
    <w:rsid w:val="00D540ED"/>
    <w:rsid w:val="00D5417F"/>
    <w:rsid w:val="00D5457C"/>
    <w:rsid w:val="00D546AF"/>
    <w:rsid w:val="00D54BA1"/>
    <w:rsid w:val="00D550D0"/>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E7"/>
    <w:rsid w:val="00D57367"/>
    <w:rsid w:val="00D5740A"/>
    <w:rsid w:val="00D57712"/>
    <w:rsid w:val="00D57B5E"/>
    <w:rsid w:val="00D60208"/>
    <w:rsid w:val="00D60334"/>
    <w:rsid w:val="00D60339"/>
    <w:rsid w:val="00D6048E"/>
    <w:rsid w:val="00D6049A"/>
    <w:rsid w:val="00D6058B"/>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AF9"/>
    <w:rsid w:val="00D66B28"/>
    <w:rsid w:val="00D66D06"/>
    <w:rsid w:val="00D66DFA"/>
    <w:rsid w:val="00D66DFD"/>
    <w:rsid w:val="00D67075"/>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FD"/>
    <w:rsid w:val="00D82650"/>
    <w:rsid w:val="00D8288E"/>
    <w:rsid w:val="00D82C5C"/>
    <w:rsid w:val="00D830A0"/>
    <w:rsid w:val="00D8320C"/>
    <w:rsid w:val="00D83359"/>
    <w:rsid w:val="00D834EB"/>
    <w:rsid w:val="00D83772"/>
    <w:rsid w:val="00D839DE"/>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7B3"/>
    <w:rsid w:val="00DA1A9F"/>
    <w:rsid w:val="00DA1B4E"/>
    <w:rsid w:val="00DA1CCB"/>
    <w:rsid w:val="00DA20E1"/>
    <w:rsid w:val="00DA2485"/>
    <w:rsid w:val="00DA25B6"/>
    <w:rsid w:val="00DA2680"/>
    <w:rsid w:val="00DA2785"/>
    <w:rsid w:val="00DA2AFF"/>
    <w:rsid w:val="00DA2DDE"/>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60B"/>
    <w:rsid w:val="00DA460C"/>
    <w:rsid w:val="00DA477B"/>
    <w:rsid w:val="00DA48B7"/>
    <w:rsid w:val="00DA4B50"/>
    <w:rsid w:val="00DA4C02"/>
    <w:rsid w:val="00DA4FF9"/>
    <w:rsid w:val="00DA5076"/>
    <w:rsid w:val="00DA526B"/>
    <w:rsid w:val="00DA5373"/>
    <w:rsid w:val="00DA5573"/>
    <w:rsid w:val="00DA57BD"/>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6A9"/>
    <w:rsid w:val="00DB3F0F"/>
    <w:rsid w:val="00DB3F58"/>
    <w:rsid w:val="00DB409A"/>
    <w:rsid w:val="00DB451E"/>
    <w:rsid w:val="00DB478C"/>
    <w:rsid w:val="00DB488D"/>
    <w:rsid w:val="00DB4A94"/>
    <w:rsid w:val="00DB4AB8"/>
    <w:rsid w:val="00DB4BB9"/>
    <w:rsid w:val="00DB4E97"/>
    <w:rsid w:val="00DB4F06"/>
    <w:rsid w:val="00DB4FD1"/>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527"/>
    <w:rsid w:val="00DC0568"/>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7DD"/>
    <w:rsid w:val="00DC398A"/>
    <w:rsid w:val="00DC39D7"/>
    <w:rsid w:val="00DC3A90"/>
    <w:rsid w:val="00DC40D5"/>
    <w:rsid w:val="00DC4148"/>
    <w:rsid w:val="00DC42C5"/>
    <w:rsid w:val="00DC4428"/>
    <w:rsid w:val="00DC4608"/>
    <w:rsid w:val="00DC4808"/>
    <w:rsid w:val="00DC4AC7"/>
    <w:rsid w:val="00DC4B16"/>
    <w:rsid w:val="00DC4C11"/>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77"/>
    <w:rsid w:val="00DC77AA"/>
    <w:rsid w:val="00DC7D7D"/>
    <w:rsid w:val="00DD042E"/>
    <w:rsid w:val="00DD0480"/>
    <w:rsid w:val="00DD04CB"/>
    <w:rsid w:val="00DD0559"/>
    <w:rsid w:val="00DD0A46"/>
    <w:rsid w:val="00DD0AD3"/>
    <w:rsid w:val="00DD0B64"/>
    <w:rsid w:val="00DD0CA4"/>
    <w:rsid w:val="00DD0FE0"/>
    <w:rsid w:val="00DD116C"/>
    <w:rsid w:val="00DD1210"/>
    <w:rsid w:val="00DD156A"/>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313A"/>
    <w:rsid w:val="00DD31D7"/>
    <w:rsid w:val="00DD3696"/>
    <w:rsid w:val="00DD3843"/>
    <w:rsid w:val="00DD3CE4"/>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ADF"/>
    <w:rsid w:val="00DD5B1E"/>
    <w:rsid w:val="00DD5F07"/>
    <w:rsid w:val="00DD5FE2"/>
    <w:rsid w:val="00DD6183"/>
    <w:rsid w:val="00DD6675"/>
    <w:rsid w:val="00DD67B2"/>
    <w:rsid w:val="00DD687F"/>
    <w:rsid w:val="00DD68B5"/>
    <w:rsid w:val="00DD6B10"/>
    <w:rsid w:val="00DD75A6"/>
    <w:rsid w:val="00DD76D5"/>
    <w:rsid w:val="00DD77F3"/>
    <w:rsid w:val="00DD77FB"/>
    <w:rsid w:val="00DD7A8A"/>
    <w:rsid w:val="00DD7D0A"/>
    <w:rsid w:val="00DD7E51"/>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DA"/>
    <w:rsid w:val="00DE1526"/>
    <w:rsid w:val="00DE161D"/>
    <w:rsid w:val="00DE1801"/>
    <w:rsid w:val="00DE1A4F"/>
    <w:rsid w:val="00DE1A88"/>
    <w:rsid w:val="00DE1B2C"/>
    <w:rsid w:val="00DE1CA2"/>
    <w:rsid w:val="00DE1D5F"/>
    <w:rsid w:val="00DE21C3"/>
    <w:rsid w:val="00DE24D5"/>
    <w:rsid w:val="00DE26A7"/>
    <w:rsid w:val="00DE27B4"/>
    <w:rsid w:val="00DE2918"/>
    <w:rsid w:val="00DE298F"/>
    <w:rsid w:val="00DE2A2D"/>
    <w:rsid w:val="00DE2AD1"/>
    <w:rsid w:val="00DE2BF7"/>
    <w:rsid w:val="00DE2DC3"/>
    <w:rsid w:val="00DE2DD5"/>
    <w:rsid w:val="00DE2DEE"/>
    <w:rsid w:val="00DE32BB"/>
    <w:rsid w:val="00DE3816"/>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5EC"/>
    <w:rsid w:val="00DF27A6"/>
    <w:rsid w:val="00DF2866"/>
    <w:rsid w:val="00DF2944"/>
    <w:rsid w:val="00DF2AFB"/>
    <w:rsid w:val="00DF2C13"/>
    <w:rsid w:val="00DF2DA1"/>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D6"/>
    <w:rsid w:val="00DF46EB"/>
    <w:rsid w:val="00DF47D4"/>
    <w:rsid w:val="00DF49AE"/>
    <w:rsid w:val="00DF4A7A"/>
    <w:rsid w:val="00DF4A92"/>
    <w:rsid w:val="00DF4AA3"/>
    <w:rsid w:val="00DF4CA0"/>
    <w:rsid w:val="00DF4D0C"/>
    <w:rsid w:val="00DF4E15"/>
    <w:rsid w:val="00DF4FB7"/>
    <w:rsid w:val="00DF52EF"/>
    <w:rsid w:val="00DF53D3"/>
    <w:rsid w:val="00DF55A1"/>
    <w:rsid w:val="00DF56CF"/>
    <w:rsid w:val="00DF5777"/>
    <w:rsid w:val="00DF5805"/>
    <w:rsid w:val="00DF5A09"/>
    <w:rsid w:val="00DF5BD1"/>
    <w:rsid w:val="00DF5D6E"/>
    <w:rsid w:val="00DF6161"/>
    <w:rsid w:val="00DF62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E29"/>
    <w:rsid w:val="00E00623"/>
    <w:rsid w:val="00E0099B"/>
    <w:rsid w:val="00E00CDB"/>
    <w:rsid w:val="00E00D25"/>
    <w:rsid w:val="00E00DC8"/>
    <w:rsid w:val="00E00E79"/>
    <w:rsid w:val="00E01056"/>
    <w:rsid w:val="00E01256"/>
    <w:rsid w:val="00E014B5"/>
    <w:rsid w:val="00E01526"/>
    <w:rsid w:val="00E0158C"/>
    <w:rsid w:val="00E0185A"/>
    <w:rsid w:val="00E018FA"/>
    <w:rsid w:val="00E0193D"/>
    <w:rsid w:val="00E01CC1"/>
    <w:rsid w:val="00E01DED"/>
    <w:rsid w:val="00E01FB7"/>
    <w:rsid w:val="00E0202F"/>
    <w:rsid w:val="00E0244A"/>
    <w:rsid w:val="00E02570"/>
    <w:rsid w:val="00E02EBF"/>
    <w:rsid w:val="00E0345C"/>
    <w:rsid w:val="00E03663"/>
    <w:rsid w:val="00E03783"/>
    <w:rsid w:val="00E03845"/>
    <w:rsid w:val="00E03853"/>
    <w:rsid w:val="00E03C90"/>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D5"/>
    <w:rsid w:val="00E0680D"/>
    <w:rsid w:val="00E0695F"/>
    <w:rsid w:val="00E06BA1"/>
    <w:rsid w:val="00E06BE7"/>
    <w:rsid w:val="00E06C6E"/>
    <w:rsid w:val="00E06CF6"/>
    <w:rsid w:val="00E06D55"/>
    <w:rsid w:val="00E06E4E"/>
    <w:rsid w:val="00E07036"/>
    <w:rsid w:val="00E0715D"/>
    <w:rsid w:val="00E07440"/>
    <w:rsid w:val="00E0744D"/>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49"/>
    <w:rsid w:val="00E12F17"/>
    <w:rsid w:val="00E1303F"/>
    <w:rsid w:val="00E13348"/>
    <w:rsid w:val="00E13372"/>
    <w:rsid w:val="00E13384"/>
    <w:rsid w:val="00E1340A"/>
    <w:rsid w:val="00E13418"/>
    <w:rsid w:val="00E13431"/>
    <w:rsid w:val="00E1352A"/>
    <w:rsid w:val="00E1368B"/>
    <w:rsid w:val="00E1386F"/>
    <w:rsid w:val="00E13930"/>
    <w:rsid w:val="00E13A40"/>
    <w:rsid w:val="00E13AA6"/>
    <w:rsid w:val="00E13B3C"/>
    <w:rsid w:val="00E13BFA"/>
    <w:rsid w:val="00E13C5C"/>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53B"/>
    <w:rsid w:val="00E225EA"/>
    <w:rsid w:val="00E22602"/>
    <w:rsid w:val="00E22737"/>
    <w:rsid w:val="00E2293B"/>
    <w:rsid w:val="00E2299A"/>
    <w:rsid w:val="00E22BD2"/>
    <w:rsid w:val="00E22C88"/>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F4"/>
    <w:rsid w:val="00E36DB7"/>
    <w:rsid w:val="00E37000"/>
    <w:rsid w:val="00E3758B"/>
    <w:rsid w:val="00E3762F"/>
    <w:rsid w:val="00E37E88"/>
    <w:rsid w:val="00E403DF"/>
    <w:rsid w:val="00E406C8"/>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769"/>
    <w:rsid w:val="00E6380C"/>
    <w:rsid w:val="00E63836"/>
    <w:rsid w:val="00E6399D"/>
    <w:rsid w:val="00E63A20"/>
    <w:rsid w:val="00E63B67"/>
    <w:rsid w:val="00E63E27"/>
    <w:rsid w:val="00E640A6"/>
    <w:rsid w:val="00E64108"/>
    <w:rsid w:val="00E641D0"/>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A39"/>
    <w:rsid w:val="00E71C15"/>
    <w:rsid w:val="00E71DCC"/>
    <w:rsid w:val="00E72024"/>
    <w:rsid w:val="00E720FD"/>
    <w:rsid w:val="00E72329"/>
    <w:rsid w:val="00E725E0"/>
    <w:rsid w:val="00E7260D"/>
    <w:rsid w:val="00E72863"/>
    <w:rsid w:val="00E72966"/>
    <w:rsid w:val="00E729E2"/>
    <w:rsid w:val="00E72CCB"/>
    <w:rsid w:val="00E72CD1"/>
    <w:rsid w:val="00E72D06"/>
    <w:rsid w:val="00E72F47"/>
    <w:rsid w:val="00E73020"/>
    <w:rsid w:val="00E7318C"/>
    <w:rsid w:val="00E73284"/>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E38"/>
    <w:rsid w:val="00E74E5B"/>
    <w:rsid w:val="00E75373"/>
    <w:rsid w:val="00E75593"/>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BB8"/>
    <w:rsid w:val="00E80D13"/>
    <w:rsid w:val="00E80EDF"/>
    <w:rsid w:val="00E80F2B"/>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DF"/>
    <w:rsid w:val="00E9235E"/>
    <w:rsid w:val="00E9236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41B9"/>
    <w:rsid w:val="00E9438C"/>
    <w:rsid w:val="00E943EB"/>
    <w:rsid w:val="00E9447D"/>
    <w:rsid w:val="00E94498"/>
    <w:rsid w:val="00E94519"/>
    <w:rsid w:val="00E94637"/>
    <w:rsid w:val="00E94E22"/>
    <w:rsid w:val="00E94E3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A0419"/>
    <w:rsid w:val="00EA04AC"/>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AC"/>
    <w:rsid w:val="00EA257B"/>
    <w:rsid w:val="00EA2892"/>
    <w:rsid w:val="00EA2A16"/>
    <w:rsid w:val="00EA2AC6"/>
    <w:rsid w:val="00EA2AE2"/>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401F"/>
    <w:rsid w:val="00EA41A5"/>
    <w:rsid w:val="00EA4239"/>
    <w:rsid w:val="00EA4344"/>
    <w:rsid w:val="00EA43F0"/>
    <w:rsid w:val="00EA46B5"/>
    <w:rsid w:val="00EA47EC"/>
    <w:rsid w:val="00EA4844"/>
    <w:rsid w:val="00EA48E5"/>
    <w:rsid w:val="00EA4C23"/>
    <w:rsid w:val="00EA4F1B"/>
    <w:rsid w:val="00EA554C"/>
    <w:rsid w:val="00EA5ACD"/>
    <w:rsid w:val="00EA5AD4"/>
    <w:rsid w:val="00EA5E13"/>
    <w:rsid w:val="00EA5FA9"/>
    <w:rsid w:val="00EA6015"/>
    <w:rsid w:val="00EA619C"/>
    <w:rsid w:val="00EA61F3"/>
    <w:rsid w:val="00EA6B82"/>
    <w:rsid w:val="00EA6E20"/>
    <w:rsid w:val="00EA6FBB"/>
    <w:rsid w:val="00EA6FDB"/>
    <w:rsid w:val="00EA7237"/>
    <w:rsid w:val="00EA77AC"/>
    <w:rsid w:val="00EA797A"/>
    <w:rsid w:val="00EA7A5F"/>
    <w:rsid w:val="00EA7DB9"/>
    <w:rsid w:val="00EA7DDF"/>
    <w:rsid w:val="00EB0224"/>
    <w:rsid w:val="00EB0505"/>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5EB"/>
    <w:rsid w:val="00EB56EE"/>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AC"/>
    <w:rsid w:val="00EC3F29"/>
    <w:rsid w:val="00EC41C3"/>
    <w:rsid w:val="00EC4208"/>
    <w:rsid w:val="00EC42BD"/>
    <w:rsid w:val="00EC46C5"/>
    <w:rsid w:val="00EC49C1"/>
    <w:rsid w:val="00EC4A36"/>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D01"/>
    <w:rsid w:val="00EC6D35"/>
    <w:rsid w:val="00EC6E49"/>
    <w:rsid w:val="00EC6E57"/>
    <w:rsid w:val="00EC6E71"/>
    <w:rsid w:val="00EC6F75"/>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8C5"/>
    <w:rsid w:val="00ED2A9C"/>
    <w:rsid w:val="00ED2D1C"/>
    <w:rsid w:val="00ED3175"/>
    <w:rsid w:val="00ED344B"/>
    <w:rsid w:val="00ED359B"/>
    <w:rsid w:val="00ED37D7"/>
    <w:rsid w:val="00ED3883"/>
    <w:rsid w:val="00ED3E44"/>
    <w:rsid w:val="00ED4026"/>
    <w:rsid w:val="00ED4356"/>
    <w:rsid w:val="00ED4375"/>
    <w:rsid w:val="00ED4457"/>
    <w:rsid w:val="00ED47FB"/>
    <w:rsid w:val="00ED4DCC"/>
    <w:rsid w:val="00ED4F20"/>
    <w:rsid w:val="00ED4F30"/>
    <w:rsid w:val="00ED50B2"/>
    <w:rsid w:val="00ED51A4"/>
    <w:rsid w:val="00ED52FD"/>
    <w:rsid w:val="00ED59B6"/>
    <w:rsid w:val="00ED5D7D"/>
    <w:rsid w:val="00ED5E9B"/>
    <w:rsid w:val="00ED5F9F"/>
    <w:rsid w:val="00ED6094"/>
    <w:rsid w:val="00ED657D"/>
    <w:rsid w:val="00ED65F4"/>
    <w:rsid w:val="00ED67F9"/>
    <w:rsid w:val="00ED7000"/>
    <w:rsid w:val="00ED710B"/>
    <w:rsid w:val="00ED7152"/>
    <w:rsid w:val="00ED7A22"/>
    <w:rsid w:val="00ED7A7F"/>
    <w:rsid w:val="00ED7BA2"/>
    <w:rsid w:val="00ED7D0B"/>
    <w:rsid w:val="00ED7D27"/>
    <w:rsid w:val="00EE0135"/>
    <w:rsid w:val="00EE0458"/>
    <w:rsid w:val="00EE0C12"/>
    <w:rsid w:val="00EE0C3C"/>
    <w:rsid w:val="00EE0F4A"/>
    <w:rsid w:val="00EE11AF"/>
    <w:rsid w:val="00EE12E2"/>
    <w:rsid w:val="00EE17CB"/>
    <w:rsid w:val="00EE1871"/>
    <w:rsid w:val="00EE1EDD"/>
    <w:rsid w:val="00EE2064"/>
    <w:rsid w:val="00EE22AE"/>
    <w:rsid w:val="00EE238C"/>
    <w:rsid w:val="00EE25EA"/>
    <w:rsid w:val="00EE2715"/>
    <w:rsid w:val="00EE2AA7"/>
    <w:rsid w:val="00EE2B7E"/>
    <w:rsid w:val="00EE2DDF"/>
    <w:rsid w:val="00EE2EC5"/>
    <w:rsid w:val="00EE3080"/>
    <w:rsid w:val="00EE318F"/>
    <w:rsid w:val="00EE3239"/>
    <w:rsid w:val="00EE33A1"/>
    <w:rsid w:val="00EE3452"/>
    <w:rsid w:val="00EE34B7"/>
    <w:rsid w:val="00EE35D2"/>
    <w:rsid w:val="00EE37C2"/>
    <w:rsid w:val="00EE3AB8"/>
    <w:rsid w:val="00EE3B01"/>
    <w:rsid w:val="00EE3C99"/>
    <w:rsid w:val="00EE3DEF"/>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5B"/>
    <w:rsid w:val="00EE7B5E"/>
    <w:rsid w:val="00EE7D7D"/>
    <w:rsid w:val="00EE7D80"/>
    <w:rsid w:val="00EE7E70"/>
    <w:rsid w:val="00EF018F"/>
    <w:rsid w:val="00EF0418"/>
    <w:rsid w:val="00EF0444"/>
    <w:rsid w:val="00EF04D8"/>
    <w:rsid w:val="00EF088F"/>
    <w:rsid w:val="00EF09F1"/>
    <w:rsid w:val="00EF0A75"/>
    <w:rsid w:val="00EF0B3B"/>
    <w:rsid w:val="00EF0E56"/>
    <w:rsid w:val="00EF0E58"/>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387"/>
    <w:rsid w:val="00F114F1"/>
    <w:rsid w:val="00F117AE"/>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914"/>
    <w:rsid w:val="00F33A5A"/>
    <w:rsid w:val="00F33A8F"/>
    <w:rsid w:val="00F33D0A"/>
    <w:rsid w:val="00F33E70"/>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B6"/>
    <w:rsid w:val="00F45B11"/>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62"/>
    <w:rsid w:val="00F545C1"/>
    <w:rsid w:val="00F549E3"/>
    <w:rsid w:val="00F54E47"/>
    <w:rsid w:val="00F54F1E"/>
    <w:rsid w:val="00F54FD4"/>
    <w:rsid w:val="00F55178"/>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9F9"/>
    <w:rsid w:val="00F61A86"/>
    <w:rsid w:val="00F61BEB"/>
    <w:rsid w:val="00F61C9A"/>
    <w:rsid w:val="00F61E2B"/>
    <w:rsid w:val="00F620F1"/>
    <w:rsid w:val="00F62199"/>
    <w:rsid w:val="00F626EA"/>
    <w:rsid w:val="00F62731"/>
    <w:rsid w:val="00F6274E"/>
    <w:rsid w:val="00F629A5"/>
    <w:rsid w:val="00F62BBF"/>
    <w:rsid w:val="00F62DEC"/>
    <w:rsid w:val="00F6323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626"/>
    <w:rsid w:val="00F65689"/>
    <w:rsid w:val="00F6595B"/>
    <w:rsid w:val="00F65AD8"/>
    <w:rsid w:val="00F65CED"/>
    <w:rsid w:val="00F65D1F"/>
    <w:rsid w:val="00F65D3F"/>
    <w:rsid w:val="00F65D98"/>
    <w:rsid w:val="00F65F2C"/>
    <w:rsid w:val="00F65FB3"/>
    <w:rsid w:val="00F65FFE"/>
    <w:rsid w:val="00F6652B"/>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C9"/>
    <w:rsid w:val="00F7114C"/>
    <w:rsid w:val="00F71230"/>
    <w:rsid w:val="00F71299"/>
    <w:rsid w:val="00F71654"/>
    <w:rsid w:val="00F716E5"/>
    <w:rsid w:val="00F71FD7"/>
    <w:rsid w:val="00F721D5"/>
    <w:rsid w:val="00F721F3"/>
    <w:rsid w:val="00F723AE"/>
    <w:rsid w:val="00F723E8"/>
    <w:rsid w:val="00F72512"/>
    <w:rsid w:val="00F726B9"/>
    <w:rsid w:val="00F72B83"/>
    <w:rsid w:val="00F72ED6"/>
    <w:rsid w:val="00F72F22"/>
    <w:rsid w:val="00F72FBD"/>
    <w:rsid w:val="00F7305E"/>
    <w:rsid w:val="00F730D7"/>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801D3"/>
    <w:rsid w:val="00F801DF"/>
    <w:rsid w:val="00F8032C"/>
    <w:rsid w:val="00F8036C"/>
    <w:rsid w:val="00F80597"/>
    <w:rsid w:val="00F80FC3"/>
    <w:rsid w:val="00F81196"/>
    <w:rsid w:val="00F8138B"/>
    <w:rsid w:val="00F81492"/>
    <w:rsid w:val="00F81634"/>
    <w:rsid w:val="00F819A8"/>
    <w:rsid w:val="00F81A87"/>
    <w:rsid w:val="00F81C08"/>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D91"/>
    <w:rsid w:val="00F83DA7"/>
    <w:rsid w:val="00F83F45"/>
    <w:rsid w:val="00F840AC"/>
    <w:rsid w:val="00F84425"/>
    <w:rsid w:val="00F84666"/>
    <w:rsid w:val="00F847BD"/>
    <w:rsid w:val="00F84807"/>
    <w:rsid w:val="00F84B3A"/>
    <w:rsid w:val="00F84C8B"/>
    <w:rsid w:val="00F84D6A"/>
    <w:rsid w:val="00F84EA3"/>
    <w:rsid w:val="00F84F9E"/>
    <w:rsid w:val="00F85003"/>
    <w:rsid w:val="00F853AF"/>
    <w:rsid w:val="00F85494"/>
    <w:rsid w:val="00F85A1A"/>
    <w:rsid w:val="00F85B20"/>
    <w:rsid w:val="00F85C6D"/>
    <w:rsid w:val="00F85CFE"/>
    <w:rsid w:val="00F85FBA"/>
    <w:rsid w:val="00F8601F"/>
    <w:rsid w:val="00F866F9"/>
    <w:rsid w:val="00F86761"/>
    <w:rsid w:val="00F86787"/>
    <w:rsid w:val="00F8716F"/>
    <w:rsid w:val="00F87245"/>
    <w:rsid w:val="00F878A2"/>
    <w:rsid w:val="00F87925"/>
    <w:rsid w:val="00F87C28"/>
    <w:rsid w:val="00F87E17"/>
    <w:rsid w:val="00F90035"/>
    <w:rsid w:val="00F90433"/>
    <w:rsid w:val="00F9073D"/>
    <w:rsid w:val="00F908FA"/>
    <w:rsid w:val="00F90D55"/>
    <w:rsid w:val="00F90D8C"/>
    <w:rsid w:val="00F90E83"/>
    <w:rsid w:val="00F90EEE"/>
    <w:rsid w:val="00F91253"/>
    <w:rsid w:val="00F91337"/>
    <w:rsid w:val="00F91364"/>
    <w:rsid w:val="00F913FB"/>
    <w:rsid w:val="00F91521"/>
    <w:rsid w:val="00F91577"/>
    <w:rsid w:val="00F916AD"/>
    <w:rsid w:val="00F91796"/>
    <w:rsid w:val="00F918BF"/>
    <w:rsid w:val="00F918DB"/>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F81"/>
    <w:rsid w:val="00FA0FFE"/>
    <w:rsid w:val="00FA102A"/>
    <w:rsid w:val="00FA106C"/>
    <w:rsid w:val="00FA10C9"/>
    <w:rsid w:val="00FA15D3"/>
    <w:rsid w:val="00FA1A24"/>
    <w:rsid w:val="00FA1A3A"/>
    <w:rsid w:val="00FA1C9E"/>
    <w:rsid w:val="00FA1CCA"/>
    <w:rsid w:val="00FA1EEB"/>
    <w:rsid w:val="00FA1EF0"/>
    <w:rsid w:val="00FA2077"/>
    <w:rsid w:val="00FA21DD"/>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613"/>
    <w:rsid w:val="00FA4803"/>
    <w:rsid w:val="00FA492E"/>
    <w:rsid w:val="00FA4A40"/>
    <w:rsid w:val="00FA4CC5"/>
    <w:rsid w:val="00FA4D9A"/>
    <w:rsid w:val="00FA4E50"/>
    <w:rsid w:val="00FA4F51"/>
    <w:rsid w:val="00FA4F82"/>
    <w:rsid w:val="00FA50E3"/>
    <w:rsid w:val="00FA51E0"/>
    <w:rsid w:val="00FA52A0"/>
    <w:rsid w:val="00FA53A4"/>
    <w:rsid w:val="00FA551E"/>
    <w:rsid w:val="00FA5B08"/>
    <w:rsid w:val="00FA5CB3"/>
    <w:rsid w:val="00FA60D4"/>
    <w:rsid w:val="00FA61B1"/>
    <w:rsid w:val="00FA6331"/>
    <w:rsid w:val="00FA652B"/>
    <w:rsid w:val="00FA6843"/>
    <w:rsid w:val="00FA6921"/>
    <w:rsid w:val="00FA6ABC"/>
    <w:rsid w:val="00FA6D4F"/>
    <w:rsid w:val="00FA6D9F"/>
    <w:rsid w:val="00FA6EDB"/>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82B"/>
    <w:rsid w:val="00FB39FA"/>
    <w:rsid w:val="00FB3AF2"/>
    <w:rsid w:val="00FB3CD3"/>
    <w:rsid w:val="00FB3D24"/>
    <w:rsid w:val="00FB3EA0"/>
    <w:rsid w:val="00FB4323"/>
    <w:rsid w:val="00FB4407"/>
    <w:rsid w:val="00FB45C4"/>
    <w:rsid w:val="00FB489D"/>
    <w:rsid w:val="00FB4C26"/>
    <w:rsid w:val="00FB4E3F"/>
    <w:rsid w:val="00FB4F02"/>
    <w:rsid w:val="00FB4F8B"/>
    <w:rsid w:val="00FB5420"/>
    <w:rsid w:val="00FB54E4"/>
    <w:rsid w:val="00FB55E5"/>
    <w:rsid w:val="00FB5688"/>
    <w:rsid w:val="00FB5A1E"/>
    <w:rsid w:val="00FB5AF7"/>
    <w:rsid w:val="00FB6079"/>
    <w:rsid w:val="00FB6169"/>
    <w:rsid w:val="00FB62FD"/>
    <w:rsid w:val="00FB64E3"/>
    <w:rsid w:val="00FB6CD2"/>
    <w:rsid w:val="00FB73AD"/>
    <w:rsid w:val="00FB7527"/>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C46"/>
    <w:rsid w:val="00FD3E38"/>
    <w:rsid w:val="00FD3FE8"/>
    <w:rsid w:val="00FD411F"/>
    <w:rsid w:val="00FD4204"/>
    <w:rsid w:val="00FD42C3"/>
    <w:rsid w:val="00FD431D"/>
    <w:rsid w:val="00FD47B0"/>
    <w:rsid w:val="00FD4C42"/>
    <w:rsid w:val="00FD5316"/>
    <w:rsid w:val="00FD5329"/>
    <w:rsid w:val="00FD538E"/>
    <w:rsid w:val="00FD542D"/>
    <w:rsid w:val="00FD5775"/>
    <w:rsid w:val="00FD5A71"/>
    <w:rsid w:val="00FD5D96"/>
    <w:rsid w:val="00FD5F0E"/>
    <w:rsid w:val="00FD5F70"/>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F7"/>
    <w:rsid w:val="00FE6EC6"/>
    <w:rsid w:val="00FE703A"/>
    <w:rsid w:val="00FE715C"/>
    <w:rsid w:val="00FE72D2"/>
    <w:rsid w:val="00FE7598"/>
    <w:rsid w:val="00FE7754"/>
    <w:rsid w:val="00FE7A18"/>
    <w:rsid w:val="00FE7AB1"/>
    <w:rsid w:val="00FE7DBF"/>
    <w:rsid w:val="00FE7DCE"/>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B47"/>
    <w:rsid w:val="00FF5C5F"/>
    <w:rsid w:val="00FF5C83"/>
    <w:rsid w:val="00FF5EC6"/>
    <w:rsid w:val="00FF6037"/>
    <w:rsid w:val="00FF62C0"/>
    <w:rsid w:val="00FF62D1"/>
    <w:rsid w:val="00FF64A8"/>
    <w:rsid w:val="00FF66B6"/>
    <w:rsid w:val="00FF66DF"/>
    <w:rsid w:val="00FF6941"/>
    <w:rsid w:val="00FF6962"/>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A1E339"/>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6"/>
      </w:numPr>
    </w:pPr>
  </w:style>
  <w:style w:type="numbering" w:customStyle="1" w:styleId="Style2">
    <w:name w:val="Style2"/>
    <w:uiPriority w:val="99"/>
    <w:rsid w:val="00E343E0"/>
    <w:pPr>
      <w:numPr>
        <w:numId w:val="7"/>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9"/>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8"/>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3-e_electronic_0420\docs\C1-202278.zip" TargetMode="External"/><Relationship Id="rId299" Type="http://schemas.openxmlformats.org/officeDocument/2006/relationships/hyperlink" Target="file:///C:\Users\dems1ce9\OneDrive%20-%20Nokia\3gpp\cn1\meetings\123-e_electronic_0420\docs\C1-202471.zip" TargetMode="External"/><Relationship Id="rId21" Type="http://schemas.openxmlformats.org/officeDocument/2006/relationships/hyperlink" Target="file:///C:\Users\dems1ce9\OneDrive%20-%20Nokia\3gpp\cn1\meetings\123-e_electronic_0420\docs\C1-202040.zip" TargetMode="External"/><Relationship Id="rId63" Type="http://schemas.openxmlformats.org/officeDocument/2006/relationships/hyperlink" Target="file:///C:\Users\dems1ce9\OneDrive%20-%20Nokia\3gpp\cn1\meetings\123-e_electronic_0420\docs\C1-202581.zip" TargetMode="External"/><Relationship Id="rId159" Type="http://schemas.openxmlformats.org/officeDocument/2006/relationships/hyperlink" Target="file:///C:\Users\dems1ce9\OneDrive%20-%20Nokia\3gpp\cn1\meetings\123-e_electronic_0420\docs\C1-202504.zip" TargetMode="External"/><Relationship Id="rId324" Type="http://schemas.openxmlformats.org/officeDocument/2006/relationships/hyperlink" Target="file:///C:\Users\dems1ce9\OneDrive%20-%20Nokia\3gpp\cn1\meetings\123-e_electronic_0420\docs\C1-202335.zip" TargetMode="External"/><Relationship Id="rId366" Type="http://schemas.openxmlformats.org/officeDocument/2006/relationships/hyperlink" Target="file:///C:\Users\dems1ce9\OneDrive%20-%20Nokia\3gpp\cn1\meetings\123-e_electronic_0420\docs\C1-202215.zip" TargetMode="External"/><Relationship Id="rId531" Type="http://schemas.openxmlformats.org/officeDocument/2006/relationships/hyperlink" Target="file:///C:\Users\dems1ce9\OneDrive%20-%20Nokia\3gpp\cn1\meetings\123-e_electronic_0420\docs\C1-202386.zip" TargetMode="External"/><Relationship Id="rId170" Type="http://schemas.openxmlformats.org/officeDocument/2006/relationships/hyperlink" Target="file:///C:\Users\dems1ce9\OneDrive%20-%20Nokia\3gpp\cn1\meetings\123-e_electronic_0420\docs\C1-202279.zip" TargetMode="External"/><Relationship Id="rId226" Type="http://schemas.openxmlformats.org/officeDocument/2006/relationships/hyperlink" Target="file:///C:\Users\dems1ce9\OneDrive%20-%20Nokia\3gpp\cn1\meetings\123-e_electronic_0420\docs\C1-202383.zip" TargetMode="External"/><Relationship Id="rId433" Type="http://schemas.openxmlformats.org/officeDocument/2006/relationships/hyperlink" Target="file:///C:\Users\dems1ce9\OneDrive%20-%20Nokia\3gpp\cn1\meetings\123-e_electronic_0420\docs\C1-202140.zip" TargetMode="External"/><Relationship Id="rId268" Type="http://schemas.openxmlformats.org/officeDocument/2006/relationships/hyperlink" Target="file:///C:\Users\dems1ce9\OneDrive%20-%20Nokia\3gpp\cn1\meetings\123-e_electronic_0420\docs\C1-202408.zip" TargetMode="External"/><Relationship Id="rId475" Type="http://schemas.openxmlformats.org/officeDocument/2006/relationships/hyperlink" Target="file:///C:\Users\dems1ce9\OneDrive%20-%20Nokia\3gpp\cn1\meetings\123-e_electronic_0420\docs\C1-202088.zip" TargetMode="External"/><Relationship Id="rId32" Type="http://schemas.openxmlformats.org/officeDocument/2006/relationships/hyperlink" Target="file:///C:\Users\dems1ce9\OneDrive%20-%20Nokia\3gpp\cn1\meetings\123-e_electronic_0420\docs\C1-202053.zip" TargetMode="External"/><Relationship Id="rId74" Type="http://schemas.openxmlformats.org/officeDocument/2006/relationships/hyperlink" Target="file:///C:\Users\dems1ce9\OneDrive%20-%20Nokia\3gpp\cn1\meetings\123-e_electronic_0420\docs\C1-202535.zip" TargetMode="External"/><Relationship Id="rId128" Type="http://schemas.openxmlformats.org/officeDocument/2006/relationships/hyperlink" Target="file:///C:\Users\dems1ce9\OneDrive%20-%20Nokia\3gpp\cn1\meetings\123-e_electronic_0420\docs\C1-202348.zip" TargetMode="External"/><Relationship Id="rId335" Type="http://schemas.openxmlformats.org/officeDocument/2006/relationships/hyperlink" Target="file:///C:\Users\dems1ce9\OneDrive%20-%20Nokia\3gpp\cn1\meetings\123-e_electronic_0420\docs\C1-202419.zip" TargetMode="External"/><Relationship Id="rId377" Type="http://schemas.openxmlformats.org/officeDocument/2006/relationships/hyperlink" Target="file:///C:\Users\dems1ce9\OneDrive%20-%20Nokia\3gpp\cn1\meetings\123-e_electronic_0420\docs\C1-202010.zip" TargetMode="External"/><Relationship Id="rId500" Type="http://schemas.openxmlformats.org/officeDocument/2006/relationships/hyperlink" Target="file:///C:\Users\dems1ce9\OneDrive%20-%20Nokia\3gpp\cn1\meetings\123-e_electronic_0420\docs\C1-202286.zip" TargetMode="External"/><Relationship Id="rId542" Type="http://schemas.openxmlformats.org/officeDocument/2006/relationships/hyperlink" Target="file:///C:\Users\dems1ce9\OneDrive%20-%20Nokia\3gpp\cn1\meetings\123-e_electronic_0420\docs\C1-202066.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3-e_electronic_0420\docs\C1-202266.zip" TargetMode="External"/><Relationship Id="rId237" Type="http://schemas.openxmlformats.org/officeDocument/2006/relationships/hyperlink" Target="file:///C:\Users\dems1ce9\OneDrive%20-%20Nokia\3gpp\cn1\meetings\123-e_electronic_0420\docs\C1-202354.zip" TargetMode="External"/><Relationship Id="rId402" Type="http://schemas.openxmlformats.org/officeDocument/2006/relationships/hyperlink" Target="file:///C:\Users\dems1ce9\OneDrive%20-%20Nokia\3gpp\cn1\meetings\123-e_electronic_0420\docs\C1-202186.zip" TargetMode="External"/><Relationship Id="rId279" Type="http://schemas.openxmlformats.org/officeDocument/2006/relationships/hyperlink" Target="file:///C:\Users\dems1ce9\OneDrive%20-%20Nokia\3gpp\cn1\meetings\123-e_electronic_0420\docs\C1-202522.zip" TargetMode="External"/><Relationship Id="rId444" Type="http://schemas.openxmlformats.org/officeDocument/2006/relationships/hyperlink" Target="file:///C:\Users\dems1ce9\OneDrive%20-%20Nokia\3gpp\cn1\meetings\123-e_electronic_0420\docs\C1-202303.zip" TargetMode="External"/><Relationship Id="rId486" Type="http://schemas.openxmlformats.org/officeDocument/2006/relationships/hyperlink" Target="file:///C:\Users\dems1ce9\OneDrive%20-%20Nokia\3gpp\cn1\meetings\123-e_electronic_0420\docs\C1-202274.zip" TargetMode="External"/><Relationship Id="rId43" Type="http://schemas.openxmlformats.org/officeDocument/2006/relationships/hyperlink" Target="file:///C:\Users\dems1ce9\OneDrive%20-%20Nokia\3gpp\cn1\meetings\123-e_electronic_0420\docs\C1-202065.zip" TargetMode="External"/><Relationship Id="rId139" Type="http://schemas.openxmlformats.org/officeDocument/2006/relationships/hyperlink" Target="file:///C:\Users\dems1ce9\OneDrive%20-%20Nokia\3gpp\cn1\meetings\123-e_electronic_0420\docs\C1-202390.zip" TargetMode="External"/><Relationship Id="rId290" Type="http://schemas.openxmlformats.org/officeDocument/2006/relationships/hyperlink" Target="file:///C:\Users\dems1ce9\OneDrive%20-%20Nokia\3gpp\cn1\meetings\123-e_electronic_0420\docs\C1-202249.zip" TargetMode="External"/><Relationship Id="rId304" Type="http://schemas.openxmlformats.org/officeDocument/2006/relationships/hyperlink" Target="file:///C:\Users\dems1ce9\OneDrive%20-%20Nokia\3gpp\cn1\meetings\123-e_electronic_0420\docs\C1-202192.zip" TargetMode="External"/><Relationship Id="rId346" Type="http://schemas.openxmlformats.org/officeDocument/2006/relationships/hyperlink" Target="file:///C:\Users\dems1ce9\OneDrive%20-%20Nokia\3gpp\cn1\meetings\123-e_electronic_0420\docs\C1-202465.zip" TargetMode="External"/><Relationship Id="rId388" Type="http://schemas.openxmlformats.org/officeDocument/2006/relationships/hyperlink" Target="file:///C:\Users\dems1ce9\OneDrive%20-%20Nokia\3gpp\cn1\meetings\123-e_electronic_0420\docs\C1-202118.zip" TargetMode="External"/><Relationship Id="rId511" Type="http://schemas.openxmlformats.org/officeDocument/2006/relationships/hyperlink" Target="file:///C:\Users\dems1ce9\OneDrive%20-%20Nokia\3gpp\cn1\meetings\123-e_electronic_0420\docs\C1-202557.zip" TargetMode="External"/><Relationship Id="rId553" Type="http://schemas.openxmlformats.org/officeDocument/2006/relationships/hyperlink" Target="file:///C:\Users\dems1ce9\OneDrive%20-%20Nokia\3gpp\cn1\meetings\123-e_electronic_0420\docs\C1-202488.zip" TargetMode="External"/><Relationship Id="rId85" Type="http://schemas.openxmlformats.org/officeDocument/2006/relationships/hyperlink" Target="file:///C:\Users\dems1ce9\OneDrive%20-%20Nokia\3gpp\cn1\meetings\123-e_electronic_0420\docs\C1-202073.zip" TargetMode="External"/><Relationship Id="rId150" Type="http://schemas.openxmlformats.org/officeDocument/2006/relationships/hyperlink" Target="file:///C:\Users\dems1ce9\OneDrive%20-%20Nokia\3gpp\cn1\meetings\123-e_electronic_0420\docs\C1-202479.zip" TargetMode="External"/><Relationship Id="rId192" Type="http://schemas.openxmlformats.org/officeDocument/2006/relationships/hyperlink" Target="file:///C:\Users\dems1ce9\OneDrive%20-%20Nokia\3gpp\cn1\meetings\123-e_electronic_0420\docs\C1-202112.zip" TargetMode="External"/><Relationship Id="rId206" Type="http://schemas.openxmlformats.org/officeDocument/2006/relationships/hyperlink" Target="file:///C:\Users\dems1ce9\OneDrive%20-%20Nokia\3gpp\cn1\meetings\123-e_electronic_0420\docs\C1-202224.zip" TargetMode="External"/><Relationship Id="rId413" Type="http://schemas.openxmlformats.org/officeDocument/2006/relationships/hyperlink" Target="file:///C:\Users\dems1ce9\OneDrive%20-%20Nokia\3gpp\cn1\meetings\123-e_electronic_0420\docs\C1-202327.zip" TargetMode="External"/><Relationship Id="rId248" Type="http://schemas.openxmlformats.org/officeDocument/2006/relationships/hyperlink" Target="file:///C:\Users\dems1ce9\OneDrive%20-%20Nokia\3gpp\cn1\meetings\123-e_electronic_0420\docs\C1-202495.zip" TargetMode="External"/><Relationship Id="rId455" Type="http://schemas.openxmlformats.org/officeDocument/2006/relationships/hyperlink" Target="file:///C:\Users\dems1ce9\OneDrive%20-%20Nokia\3gpp\cn1\meetings\123-e_electronic_0420\docs\C1-202314.zip" TargetMode="External"/><Relationship Id="rId497" Type="http://schemas.openxmlformats.org/officeDocument/2006/relationships/hyperlink" Target="file:///C:\Users\dems1ce9\OneDrive%20-%20Nokia\3gpp\cn1\meetings\123-e_electronic_0420\docs\C1-202512.zip" TargetMode="External"/><Relationship Id="rId12" Type="http://schemas.openxmlformats.org/officeDocument/2006/relationships/hyperlink" Target="file:///C:\Users\dems1ce9\OneDrive%20-%20Nokia\3gpp\cn1\meetings\123-e_electronic_0420\docs\C1-202051.zip" TargetMode="External"/><Relationship Id="rId108" Type="http://schemas.openxmlformats.org/officeDocument/2006/relationships/hyperlink" Target="file:///C:\Users\dems1ce9\OneDrive%20-%20Nokia\3gpp\cn1\meetings\123-e_electronic_0420\docs\C1-202219.zip" TargetMode="External"/><Relationship Id="rId315" Type="http://schemas.openxmlformats.org/officeDocument/2006/relationships/hyperlink" Target="file:///C:\Users\dems1ce9\OneDrive%20-%20Nokia\3gpp\cn1\meetings\123-e_electronic_0420\docs\C1-202176.zip" TargetMode="External"/><Relationship Id="rId357" Type="http://schemas.openxmlformats.org/officeDocument/2006/relationships/hyperlink" Target="file:///C:\Users\dems1ce9\OneDrive%20-%20Nokia\3gpp\cn1\meetings\123-e_electronic_0420\docs\C1-202147.zip" TargetMode="External"/><Relationship Id="rId522" Type="http://schemas.openxmlformats.org/officeDocument/2006/relationships/hyperlink" Target="file:///C:\Users\dems1ce9\OneDrive%20-%20Nokia\3gpp\cn1\meetings\123-e_electronic_0420\docs\C1-202027.zip" TargetMode="External"/><Relationship Id="rId54" Type="http://schemas.openxmlformats.org/officeDocument/2006/relationships/hyperlink" Target="file:///C:\Users\dems1ce9\OneDrive%20-%20Nokia\3gpp\cn1\meetings\123-e_electronic_0420\docs\C1-202292.zip" TargetMode="External"/><Relationship Id="rId96" Type="http://schemas.openxmlformats.org/officeDocument/2006/relationships/hyperlink" Target="file:///C:\Users\dems1ce9\OneDrive%20-%20Nokia\3gpp\cn1\meetings\123-e_electronic_0420\docs\C1-202136.zip" TargetMode="External"/><Relationship Id="rId161" Type="http://schemas.openxmlformats.org/officeDocument/2006/relationships/hyperlink" Target="file:///C:\Users\dems1ce9\OneDrive%20-%20Nokia\3gpp\cn1\meetings\123-e_electronic_0420\docs\C1-202508.zip" TargetMode="External"/><Relationship Id="rId217" Type="http://schemas.openxmlformats.org/officeDocument/2006/relationships/hyperlink" Target="file:///C:\Users\dems1ce9\OneDrive%20-%20Nokia\3gpp\cn1\meetings\123-e_electronic_0420\docs\C1-202282.zip" TargetMode="External"/><Relationship Id="rId399" Type="http://schemas.openxmlformats.org/officeDocument/2006/relationships/hyperlink" Target="file:///C:\Users\dems1ce9\OneDrive%20-%20Nokia\3gpp\cn1\meetings\123-e_electronic_0420\docs\C1-202183.zip" TargetMode="External"/><Relationship Id="rId564" Type="http://schemas.openxmlformats.org/officeDocument/2006/relationships/hyperlink" Target="file:///C:\Users\dems1ce9\OneDrive%20-%20Nokia\3gpp\cn1\meetings\123-e_electronic_0420\docs\C1-202487.zip" TargetMode="External"/><Relationship Id="rId259" Type="http://schemas.openxmlformats.org/officeDocument/2006/relationships/hyperlink" Target="file:///C:\Users\dems1ce9\OneDrive%20-%20Nokia\3gpp\cn1\meetings\123-e_electronic_0420\docs\C1-202197.zip" TargetMode="External"/><Relationship Id="rId424" Type="http://schemas.openxmlformats.org/officeDocument/2006/relationships/hyperlink" Target="file:///C:\Users\dems1ce9\OneDrive%20-%20Nokia\3gpp\cn1\meetings\123-e_electronic_0420\docs\C1-202485.zip" TargetMode="External"/><Relationship Id="rId466" Type="http://schemas.openxmlformats.org/officeDocument/2006/relationships/hyperlink" Target="file:///C:\Users\dems1ce9\OneDrive%20-%20Nokia\3gpp\cn1\meetings\123-e_electronic_0420\docs\C1-202444.zip" TargetMode="External"/><Relationship Id="rId23" Type="http://schemas.openxmlformats.org/officeDocument/2006/relationships/hyperlink" Target="file:///C:\Users\dems1ce9\OneDrive%20-%20Nokia\3gpp\cn1\meetings\123-e_electronic_0420\docs\C1-202042.zip" TargetMode="External"/><Relationship Id="rId119" Type="http://schemas.openxmlformats.org/officeDocument/2006/relationships/hyperlink" Target="file:///C:\Users\dems1ce9\OneDrive%20-%20Nokia\3gpp\cn1\meetings\123-e_electronic_0420\docs\C1-202285.zip" TargetMode="External"/><Relationship Id="rId270" Type="http://schemas.openxmlformats.org/officeDocument/2006/relationships/hyperlink" Target="file:///C:\Users\dems1ce9\OneDrive%20-%20Nokia\3gpp\cn1\meetings\123-e_electronic_0420\docs\C1-202410.zip" TargetMode="External"/><Relationship Id="rId326" Type="http://schemas.openxmlformats.org/officeDocument/2006/relationships/hyperlink" Target="file:///C:\Users\dems1ce9\OneDrive%20-%20Nokia\3gpp\cn1\meetings\123-e_electronic_0420\docs\C1-202337.zip" TargetMode="External"/><Relationship Id="rId533" Type="http://schemas.openxmlformats.org/officeDocument/2006/relationships/hyperlink" Target="file:///C:\Users\dems1ce9\OneDrive%20-%20Nokia\3gpp\cn1\meetings\123-e_electronic_0420\docs\C1-202550.zip" TargetMode="External"/><Relationship Id="rId65" Type="http://schemas.openxmlformats.org/officeDocument/2006/relationships/hyperlink" Target="file:///C:\Users\dems1ce9\OneDrive%20-%20Nokia\3gpp\cn1\meetings\123-e_electronic_0420\docs\C1-202516.zip" TargetMode="External"/><Relationship Id="rId130" Type="http://schemas.openxmlformats.org/officeDocument/2006/relationships/hyperlink" Target="file:///C:\Users\dems1ce9\OneDrive%20-%20Nokia\3gpp\cn1\meetings\123-e_electronic_0420\docs\C1-202358.zip" TargetMode="External"/><Relationship Id="rId368" Type="http://schemas.openxmlformats.org/officeDocument/2006/relationships/hyperlink" Target="file:///C:\Users\dems1ce9\OneDrive%20-%20Nokia\3gpp\cn1\meetings\123-e_electronic_0420\docs\C1-202235.zip" TargetMode="External"/><Relationship Id="rId172" Type="http://schemas.openxmlformats.org/officeDocument/2006/relationships/hyperlink" Target="file:///C:\Users\dems1ce9\OneDrive%20-%20Nokia\3gpp\cn1\meetings\123-e_electronic_0420\docs\C1-202579.zip" TargetMode="External"/><Relationship Id="rId228" Type="http://schemas.openxmlformats.org/officeDocument/2006/relationships/hyperlink" Target="file:///C:\Users\dems1ce9\OneDrive%20-%20Nokia\3gpp\cn1\meetings\123-e_electronic_0420\docs\C1-202430.zip" TargetMode="External"/><Relationship Id="rId435" Type="http://schemas.openxmlformats.org/officeDocument/2006/relationships/hyperlink" Target="file:///C:\Users\dems1ce9\OneDrive%20-%20Nokia\3gpp\cn1\meetings\123-e_electronic_0420\docs\C1-202210.zip" TargetMode="External"/><Relationship Id="rId477" Type="http://schemas.openxmlformats.org/officeDocument/2006/relationships/hyperlink" Target="file:///C:\Users\dems1ce9\OneDrive%20-%20Nokia\3gpp\cn1\meetings\123-e_electronic_0420\docs\C1-202148.zip" TargetMode="External"/><Relationship Id="rId281" Type="http://schemas.openxmlformats.org/officeDocument/2006/relationships/hyperlink" Target="file:///C:\Users\dems1ce9\OneDrive%20-%20Nokia\3gpp\cn1\meetings\123-e_electronic_0420\docs\C1-202014.zip" TargetMode="External"/><Relationship Id="rId337" Type="http://schemas.openxmlformats.org/officeDocument/2006/relationships/hyperlink" Target="file:///C:\Users\dems1ce9\OneDrive%20-%20Nokia\3gpp\cn1\meetings\123-e_electronic_0420\docs\C1-202423.zip" TargetMode="External"/><Relationship Id="rId502" Type="http://schemas.openxmlformats.org/officeDocument/2006/relationships/hyperlink" Target="file:///C:\Users\dems1ce9\OneDrive%20-%20Nokia\3gpp\cn1\meetings\123-e_electronic_0420\docs\C1-202221.zip" TargetMode="External"/><Relationship Id="rId34" Type="http://schemas.openxmlformats.org/officeDocument/2006/relationships/hyperlink" Target="file:///C:\Users\dems1ce9\OneDrive%20-%20Nokia\3gpp\cn1\meetings\123-e_electronic_0420\docs\C1-202056.zip" TargetMode="External"/><Relationship Id="rId76" Type="http://schemas.openxmlformats.org/officeDocument/2006/relationships/hyperlink" Target="file:///C:\Users\dems1ce9\OneDrive%20-%20Nokia\3gpp\cn1\meetings\123-e_electronic_0420\docs\C1-202537.zip" TargetMode="External"/><Relationship Id="rId141" Type="http://schemas.openxmlformats.org/officeDocument/2006/relationships/hyperlink" Target="file:///C:\Users\dems1ce9\OneDrive%20-%20Nokia\3gpp\cn1\meetings\123-e_electronic_0420\docs\C1-202392.zip" TargetMode="External"/><Relationship Id="rId379" Type="http://schemas.openxmlformats.org/officeDocument/2006/relationships/hyperlink" Target="file:///C:\Users\dems1ce9\OneDrive%20-%20Nokia\3gpp\cn1\meetings\123-e_electronic_0420\docs\C1-202022.zip" TargetMode="External"/><Relationship Id="rId544" Type="http://schemas.openxmlformats.org/officeDocument/2006/relationships/hyperlink" Target="file:///C:\Users\dems1ce9\OneDrive%20-%20Nokia\3gpp\cn1\meetings\123-e_electronic_0420\docs\C1-202155.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3-e_electronic_0420\docs\C1-202371.zip" TargetMode="External"/><Relationship Id="rId239" Type="http://schemas.openxmlformats.org/officeDocument/2006/relationships/hyperlink" Target="file:///C:\Users\dems1ce9\OneDrive%20-%20Nokia\3gpp\cn1\meetings\123-e_electronic_0420\docs\C1-202357.zip" TargetMode="External"/><Relationship Id="rId390" Type="http://schemas.openxmlformats.org/officeDocument/2006/relationships/hyperlink" Target="file:///C:\Users\dems1ce9\OneDrive%20-%20Nokia\3gpp\cn1\meetings\123-e_electronic_0420\docs\C1-202159.zip" TargetMode="External"/><Relationship Id="rId404" Type="http://schemas.openxmlformats.org/officeDocument/2006/relationships/hyperlink" Target="file:///C:\Users\dems1ce9\OneDrive%20-%20Nokia\3gpp\cn1\meetings\123-e_electronic_0420\docs\C1-202188.zip" TargetMode="External"/><Relationship Id="rId446" Type="http://schemas.openxmlformats.org/officeDocument/2006/relationships/hyperlink" Target="file:///C:\Users\dems1ce9\OneDrive%20-%20Nokia\3gpp\cn1\meetings\123-e_electronic_0420\docs\C1-202305.zip" TargetMode="External"/><Relationship Id="rId250" Type="http://schemas.openxmlformats.org/officeDocument/2006/relationships/hyperlink" Target="file:///C:\Users\dems1ce9\OneDrive%20-%20Nokia\3gpp\cn1\meetings\123-e_electronic_0420\docs\C1-202086.zip" TargetMode="External"/><Relationship Id="rId292" Type="http://schemas.openxmlformats.org/officeDocument/2006/relationships/hyperlink" Target="file:///C:\Users\dems1ce9\OneDrive%20-%20Nokia\3gpp\cn1\meetings\123-e_electronic_0420\docs\C1-202253.zip" TargetMode="External"/><Relationship Id="rId306" Type="http://schemas.openxmlformats.org/officeDocument/2006/relationships/hyperlink" Target="file:///C:\Users\dems1ce9\OneDrive%20-%20Nokia\3gpp\cn1\meetings\123-e_electronic_0420\docs\C1-202433.zip" TargetMode="External"/><Relationship Id="rId488" Type="http://schemas.openxmlformats.org/officeDocument/2006/relationships/hyperlink" Target="file:///C:\Users\dems1ce9\OneDrive%20-%20Nokia\3gpp\cn1\meetings\123-e_electronic_0420\docs\C1-202421.zip" TargetMode="External"/><Relationship Id="rId45" Type="http://schemas.openxmlformats.org/officeDocument/2006/relationships/hyperlink" Target="file:///C:\Users\dems1ce9\OneDrive%20-%20Nokia\3gpp\cn1\meetings\123-e_electronic_0420\docs\C1-202585.zip" TargetMode="External"/><Relationship Id="rId87" Type="http://schemas.openxmlformats.org/officeDocument/2006/relationships/hyperlink" Target="file:///C:\Users\dems1ce9\OneDrive%20-%20Nokia\3gpp\cn1\meetings\123-e_electronic_0420\docs\C1-202075.zip" TargetMode="External"/><Relationship Id="rId110" Type="http://schemas.openxmlformats.org/officeDocument/2006/relationships/hyperlink" Target="file:///C:\Users\dems1ce9\OneDrive%20-%20Nokia\3gpp\cn1\meetings\123-e_electronic_0420\docs\C1-202244.zip" TargetMode="External"/><Relationship Id="rId348" Type="http://schemas.openxmlformats.org/officeDocument/2006/relationships/hyperlink" Target="file:///C:\Users\dems1ce9\OneDrive%20-%20Nokia\3gpp\cn1\meetings\123-e_electronic_0420\docs\C1-202018.zip" TargetMode="External"/><Relationship Id="rId513" Type="http://schemas.openxmlformats.org/officeDocument/2006/relationships/hyperlink" Target="file:///C:\Users\dems1ce9\OneDrive%20-%20Nokia\3gpp\cn1\meetings\123-e_electronic_0420\docs\C1-202559.zip" TargetMode="External"/><Relationship Id="rId555" Type="http://schemas.openxmlformats.org/officeDocument/2006/relationships/hyperlink" Target="file:///C:\Users\dems1ce9\OneDrive%20-%20Nokia\3gpp\cn1\meetings\123-e_electronic_0420\docs\C1-202012.zip" TargetMode="External"/><Relationship Id="rId152" Type="http://schemas.openxmlformats.org/officeDocument/2006/relationships/hyperlink" Target="file:///C:\Users\dems1ce9\OneDrive%20-%20Nokia\3gpp\cn1\meetings\123-e_electronic_0420\docs\C1-202481.zip" TargetMode="External"/><Relationship Id="rId194" Type="http://schemas.openxmlformats.org/officeDocument/2006/relationships/hyperlink" Target="file:///C:\Users\dems1ce9\OneDrive%20-%20Nokia\3gpp\cn1\meetings\123-e_electronic_0420\docs\C1-202114.zip" TargetMode="External"/><Relationship Id="rId208" Type="http://schemas.openxmlformats.org/officeDocument/2006/relationships/hyperlink" Target="file:///C:\Users\dems1ce9\OneDrive%20-%20Nokia\3gpp\cn1\meetings\123-e_electronic_0420\docs\C1-202241.zip" TargetMode="External"/><Relationship Id="rId415" Type="http://schemas.openxmlformats.org/officeDocument/2006/relationships/hyperlink" Target="file:///C:\Users\dems1ce9\OneDrive%20-%20Nokia\3gpp\cn1\meetings\123-e_electronic_0420\docs\C1-202416.zip" TargetMode="External"/><Relationship Id="rId457" Type="http://schemas.openxmlformats.org/officeDocument/2006/relationships/hyperlink" Target="file:///C:\Users\dems1ce9\OneDrive%20-%20Nokia\3gpp\cn1\meetings\123-e_electronic_0420\docs\C1-202319.zip" TargetMode="External"/><Relationship Id="rId261" Type="http://schemas.openxmlformats.org/officeDocument/2006/relationships/hyperlink" Target="file:///C:\Users\dems1ce9\OneDrive%20-%20Nokia\3gpp\cn1\meetings\123-e_electronic_0420\docs\C1-202366.zip" TargetMode="External"/><Relationship Id="rId499" Type="http://schemas.openxmlformats.org/officeDocument/2006/relationships/hyperlink" Target="file:///C:\Users\dems1ce9\OneDrive%20-%20Nokia\3gpp\cn1\meetings\123-e_electronic_0420\docs\C1-202520.zip" TargetMode="External"/><Relationship Id="rId14" Type="http://schemas.openxmlformats.org/officeDocument/2006/relationships/hyperlink" Target="file:///C:\Users\dems1ce9\OneDrive%20-%20Nokia\3gpp\cn1\meetings\123-e_electronic_0420\docs\C1-202033.zip" TargetMode="External"/><Relationship Id="rId56" Type="http://schemas.openxmlformats.org/officeDocument/2006/relationships/hyperlink" Target="file:///C:\Users\dems1ce9\OneDrive%20-%20Nokia\3gpp\cn1\meetings\123-e_electronic_0420\docs\C1-202361.zip" TargetMode="External"/><Relationship Id="rId317" Type="http://schemas.openxmlformats.org/officeDocument/2006/relationships/hyperlink" Target="file:///C:\Users\dems1ce9\OneDrive%20-%20Nokia\3gpp\cn1\meetings\123-e_electronic_0420\docs\C1-202202.zip" TargetMode="External"/><Relationship Id="rId359" Type="http://schemas.openxmlformats.org/officeDocument/2006/relationships/hyperlink" Target="file:///C:\Users\dems1ce9\OneDrive%20-%20Nokia\3gpp\cn1\meetings\123-e_electronic_0420\docs\C1-202548.zip" TargetMode="External"/><Relationship Id="rId524" Type="http://schemas.openxmlformats.org/officeDocument/2006/relationships/hyperlink" Target="file:///C:\Users\dems1ce9\OneDrive%20-%20Nokia\3gpp\cn1\meetings\123-e_electronic_0420\docs\C1-202029.zip" TargetMode="External"/><Relationship Id="rId566" Type="http://schemas.openxmlformats.org/officeDocument/2006/relationships/header" Target="header1.xml"/><Relationship Id="rId98" Type="http://schemas.openxmlformats.org/officeDocument/2006/relationships/hyperlink" Target="file:///C:\Users\dems1ce9\OneDrive%20-%20Nokia\3gpp\cn1\meetings\123-e_electronic_0420\docs\C1-202145.zip" TargetMode="External"/><Relationship Id="rId121" Type="http://schemas.openxmlformats.org/officeDocument/2006/relationships/hyperlink" Target="file:///C:\Users\dems1ce9\OneDrive%20-%20Nokia\3gpp\cn1\meetings\123-e_electronic_0420\docs\C1-202295.zip" TargetMode="External"/><Relationship Id="rId163" Type="http://schemas.openxmlformats.org/officeDocument/2006/relationships/hyperlink" Target="file:///C:\Users\dems1ce9\OneDrive%20-%20Nokia\3gpp\cn1\meetings\123-e_electronic_0420\docs\C1-202510.zip" TargetMode="External"/><Relationship Id="rId219" Type="http://schemas.openxmlformats.org/officeDocument/2006/relationships/hyperlink" Target="file:///C:\Users\dems1ce9\OneDrive%20-%20Nokia\3gpp\cn1\meetings\123-e_electronic_0420\docs\C1-202332.zip" TargetMode="External"/><Relationship Id="rId370" Type="http://schemas.openxmlformats.org/officeDocument/2006/relationships/hyperlink" Target="file:///C:\Users\dems1ce9\OneDrive%20-%20Nokia\3gpp\cn1\meetings\123-e_electronic_0420\docs\C1-202237.zip" TargetMode="External"/><Relationship Id="rId426" Type="http://schemas.openxmlformats.org/officeDocument/2006/relationships/hyperlink" Target="file:///C:\Users\dems1ce9\OneDrive%20-%20Nokia\3gpp\cn1\meetings\123-e_electronic_0420\docs\C1-202233.zip" TargetMode="External"/><Relationship Id="rId230" Type="http://schemas.openxmlformats.org/officeDocument/2006/relationships/hyperlink" Target="file:///C:\Users\dems1ce9\OneDrive%20-%20Nokia\3gpp\cn1\meetings\123-e_electronic_0420\docs\C1-202472.zip" TargetMode="External"/><Relationship Id="rId468" Type="http://schemas.openxmlformats.org/officeDocument/2006/relationships/hyperlink" Target="file:///C:\Users\dems1ce9\OneDrive%20-%20Nokia\3gpp\cn1\meetings\123-e_electronic_0420\docs\C1-202446.zip" TargetMode="External"/><Relationship Id="rId25" Type="http://schemas.openxmlformats.org/officeDocument/2006/relationships/hyperlink" Target="file:///C:\Users\dems1ce9\OneDrive%20-%20Nokia\3gpp\cn1\meetings\123-e_electronic_0420\docs\C1-202044.zip" TargetMode="External"/><Relationship Id="rId67" Type="http://schemas.openxmlformats.org/officeDocument/2006/relationships/hyperlink" Target="file:///C:\Users\dems1ce9\OneDrive%20-%20Nokia\3gpp\cn1\meetings\123-e_electronic_0420\docs\C1-202519.zip" TargetMode="External"/><Relationship Id="rId272" Type="http://schemas.openxmlformats.org/officeDocument/2006/relationships/hyperlink" Target="file:///C:\Users\dems1ce9\OneDrive%20-%20Nokia\3gpp\cn1\meetings\123-e_electronic_0420\docs\C1-202412.zip" TargetMode="External"/><Relationship Id="rId328" Type="http://schemas.openxmlformats.org/officeDocument/2006/relationships/hyperlink" Target="file:///C:\Users\dems1ce9\OneDrive%20-%20Nokia\3gpp\cn1\meetings\123-e_electronic_0420\docs\C1-202369.zip" TargetMode="External"/><Relationship Id="rId535" Type="http://schemas.openxmlformats.org/officeDocument/2006/relationships/hyperlink" Target="file:///C:\Users\dems1ce9\OneDrive%20-%20Nokia\3gpp\cn1\meetings\123-e_electronic_0420\docs\C1-202497.zip" TargetMode="External"/><Relationship Id="rId132" Type="http://schemas.openxmlformats.org/officeDocument/2006/relationships/hyperlink" Target="file:///C:\Users\dems1ce9\OneDrive%20-%20Nokia\3gpp\cn1\meetings\123-e_electronic_0420\docs\C1-202376.zip" TargetMode="External"/><Relationship Id="rId174" Type="http://schemas.openxmlformats.org/officeDocument/2006/relationships/hyperlink" Target="file:///C:\Users\dems1ce9\OneDrive%20-%20Nokia\3gpp\cn1\meetings\123-e_electronic_0420\docs\C1-202009.zip" TargetMode="External"/><Relationship Id="rId381" Type="http://schemas.openxmlformats.org/officeDocument/2006/relationships/hyperlink" Target="file:///C:\Users\dems1ce9\OneDrive%20-%20Nokia\3gpp\cn1\meetings\123-e_electronic_0420\docs\C1-202105.zip" TargetMode="External"/><Relationship Id="rId241" Type="http://schemas.openxmlformats.org/officeDocument/2006/relationships/hyperlink" Target="file:///C:\Users\dems1ce9\OneDrive%20-%20Nokia\3gpp\cn1\meetings\123-e_electronic_0420\docs\C1-202362.zip" TargetMode="External"/><Relationship Id="rId437" Type="http://schemas.openxmlformats.org/officeDocument/2006/relationships/hyperlink" Target="file:///C:\Users\dems1ce9\OneDrive%20-%20Nokia\3gpp\cn1\meetings\123-e_electronic_0420\docs\C1-202296.zip" TargetMode="External"/><Relationship Id="rId479" Type="http://schemas.openxmlformats.org/officeDocument/2006/relationships/hyperlink" Target="file:///C:\Users\dems1ce9\OneDrive%20-%20Nokia\3gpp\cn1\meetings\123-e_electronic_0420\docs\C1-202217.zip" TargetMode="External"/><Relationship Id="rId36" Type="http://schemas.openxmlformats.org/officeDocument/2006/relationships/hyperlink" Target="file:///C:\Users\dems1ce9\OneDrive%20-%20Nokia\3gpp\cn1\meetings\123-e_electronic_0420\docs\C1-202058.zip" TargetMode="External"/><Relationship Id="rId283" Type="http://schemas.openxmlformats.org/officeDocument/2006/relationships/hyperlink" Target="file:///C:\Users\dems1ce9\OneDrive%20-%20Nokia\3gpp\cn1\meetings\123-e_electronic_0420\docs\C1-202091.zip" TargetMode="External"/><Relationship Id="rId339" Type="http://schemas.openxmlformats.org/officeDocument/2006/relationships/hyperlink" Target="file:///C:\Users\dems1ce9\OneDrive%20-%20Nokia\3gpp\cn1\meetings\123-e_electronic_0420\docs\C1-202426.zip" TargetMode="External"/><Relationship Id="rId490" Type="http://schemas.openxmlformats.org/officeDocument/2006/relationships/hyperlink" Target="file:///C:\Users\dems1ce9\OneDrive%20-%20Nokia\3gpp\cn1\meetings\123-e_electronic_0420\docs\C1-202467.zip" TargetMode="External"/><Relationship Id="rId504" Type="http://schemas.openxmlformats.org/officeDocument/2006/relationships/hyperlink" Target="file:///C:\Users\dems1ce9\OneDrive%20-%20Nokia\3gpp\cn1\meetings\123-e_electronic_0420\docs\C1-202223.zip" TargetMode="External"/><Relationship Id="rId546" Type="http://schemas.openxmlformats.org/officeDocument/2006/relationships/hyperlink" Target="file:///C:\Users\dems1ce9\OneDrive%20-%20Nokia\3gpp\cn1\meetings\123-e_electronic_0420\docs\C1-202356.zip" TargetMode="External"/><Relationship Id="rId78" Type="http://schemas.openxmlformats.org/officeDocument/2006/relationships/hyperlink" Target="file:///C:\Users\dems1ce9\OneDrive%20-%20Nokia\3gpp\cn1\meetings\123-e_electronic_0420\docs\C1-202541.zip" TargetMode="External"/><Relationship Id="rId101" Type="http://schemas.openxmlformats.org/officeDocument/2006/relationships/hyperlink" Target="file:///C:\Users\dems1ce9\OneDrive%20-%20Nokia\3gpp\cn1\meetings\123-e_electronic_0420\docs\C1-202152.zip" TargetMode="External"/><Relationship Id="rId143" Type="http://schemas.openxmlformats.org/officeDocument/2006/relationships/hyperlink" Target="file:///C:\Users\dems1ce9\OneDrive%20-%20Nokia\3gpp\cn1\meetings\123-e_electronic_0420\docs\C1-202418.zip" TargetMode="External"/><Relationship Id="rId185" Type="http://schemas.openxmlformats.org/officeDocument/2006/relationships/hyperlink" Target="file:///C:\Users\dems1ce9\OneDrive%20-%20Nokia\3gpp\cn1\meetings\123-e_electronic_0420\docs\C1-202431.zip" TargetMode="External"/><Relationship Id="rId350" Type="http://schemas.openxmlformats.org/officeDocument/2006/relationships/hyperlink" Target="file:///C:\Users\dems1ce9\OneDrive%20-%20Nokia\3gpp\cn1\meetings\123-e_electronic_0420\docs\C1-202207.zip" TargetMode="External"/><Relationship Id="rId406" Type="http://schemas.openxmlformats.org/officeDocument/2006/relationships/hyperlink" Target="file:///C:\Users\dems1ce9\OneDrive%20-%20Nokia\3gpp\cn1\meetings\123-e_electronic_0420\docs\C1-202190.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3-e_electronic_0420\docs\C1-202247.zip" TargetMode="External"/><Relationship Id="rId392" Type="http://schemas.openxmlformats.org/officeDocument/2006/relationships/hyperlink" Target="file:///C:\Users\dems1ce9\OneDrive%20-%20Nokia\3gpp\cn1\meetings\123-e_electronic_0420\docs\C1-202161.zip" TargetMode="External"/><Relationship Id="rId427" Type="http://schemas.openxmlformats.org/officeDocument/2006/relationships/hyperlink" Target="file:///C:\Users\dems1ce9\OneDrive%20-%20Nokia\3gpp\cn1\meetings\123-e_electronic_0420\docs\C1-202094.zip" TargetMode="External"/><Relationship Id="rId448" Type="http://schemas.openxmlformats.org/officeDocument/2006/relationships/hyperlink" Target="file:///C:\Users\dems1ce9\OneDrive%20-%20Nokia\3gpp\cn1\meetings\123-e_electronic_0420\docs\C1-202307.zip" TargetMode="External"/><Relationship Id="rId469" Type="http://schemas.openxmlformats.org/officeDocument/2006/relationships/hyperlink" Target="file:///C:\Users\dems1ce9\OneDrive%20-%20Nokia\3gpp\cn1\meetings\123-e_electronic_0420\docs\C1-202447.zip" TargetMode="External"/><Relationship Id="rId26" Type="http://schemas.openxmlformats.org/officeDocument/2006/relationships/hyperlink" Target="file:///C:\Users\dems1ce9\OneDrive%20-%20Nokia\3gpp\cn1\meetings\123-e_electronic_0420\docs\C1-202045.zip" TargetMode="External"/><Relationship Id="rId231" Type="http://schemas.openxmlformats.org/officeDocument/2006/relationships/hyperlink" Target="file:///C:\Users\dems1ce9\OneDrive%20-%20Nokia\3gpp\cn1\meetings\123-e_electronic_0420\docs\C1-202473.zip" TargetMode="External"/><Relationship Id="rId252" Type="http://schemas.openxmlformats.org/officeDocument/2006/relationships/hyperlink" Target="file:///C:\Users\dems1ce9\OneDrive%20-%20Nokia\3gpp\cn1\meetings\123-e_electronic_0420\docs\C1-202130.zip" TargetMode="External"/><Relationship Id="rId273" Type="http://schemas.openxmlformats.org/officeDocument/2006/relationships/hyperlink" Target="file:///C:\Users\dems1ce9\OneDrive%20-%20Nokia\3gpp\cn1\meetings\123-e_electronic_0420\docs\C1-202413.zip" TargetMode="External"/><Relationship Id="rId294" Type="http://schemas.openxmlformats.org/officeDocument/2006/relationships/hyperlink" Target="file:///C:\Users\dems1ce9\OneDrive%20-%20Nokia\3gpp\cn1\meetings\123-e_electronic_0420\docs\C1-202258.zip" TargetMode="External"/><Relationship Id="rId308" Type="http://schemas.openxmlformats.org/officeDocument/2006/relationships/hyperlink" Target="file:///C:\Users\dems1ce9\OneDrive%20-%20Nokia\3gpp\cn1\meetings\123-e_electronic_0420\docs\C1-202077.zip" TargetMode="External"/><Relationship Id="rId329" Type="http://schemas.openxmlformats.org/officeDocument/2006/relationships/hyperlink" Target="file:///C:\Users\dems1ce9\OneDrive%20-%20Nokia\3gpp\cn1\meetings\123-e_electronic_0420\docs\C1-202373.zip" TargetMode="External"/><Relationship Id="rId480" Type="http://schemas.openxmlformats.org/officeDocument/2006/relationships/hyperlink" Target="file:///C:\Users\dems1ce9\OneDrive%20-%20Nokia\3gpp\cn1\meetings\123-e_electronic_0420\docs\C1-202263.zip" TargetMode="External"/><Relationship Id="rId515" Type="http://schemas.openxmlformats.org/officeDocument/2006/relationships/hyperlink" Target="file:///C:\Users\dems1ce9\OneDrive%20-%20Nokia\3gpp\cn1\meetings\123-e_electronic_0420\docs\C1-202494.zip" TargetMode="External"/><Relationship Id="rId536" Type="http://schemas.openxmlformats.org/officeDocument/2006/relationships/hyperlink" Target="file:///C:\Users\dems1ce9\OneDrive%20-%20Nokia\3gpp\cn1\meetings\123-e_electronic_0420\docs\C1-202498.zip" TargetMode="External"/><Relationship Id="rId47" Type="http://schemas.openxmlformats.org/officeDocument/2006/relationships/hyperlink" Target="file:///C:\Users\dems1ce9\OneDrive%20-%20Nokia\3gpp\cn1\meetings\123-e_electronic_0420\docs\C1-202092.zip" TargetMode="External"/><Relationship Id="rId68" Type="http://schemas.openxmlformats.org/officeDocument/2006/relationships/hyperlink" Target="file:///C:\Users\dems1ce9\OneDrive%20-%20Nokia\3gpp\cn1\meetings\123-e_electronic_0420\docs\C1-202542.zip" TargetMode="External"/><Relationship Id="rId89" Type="http://schemas.openxmlformats.org/officeDocument/2006/relationships/hyperlink" Target="file:///C:\Users\dems1ce9\OneDrive%20-%20Nokia\3gpp\cn1\meetings\123-e_electronic_0420\docs\C1-202089.zip" TargetMode="External"/><Relationship Id="rId112" Type="http://schemas.openxmlformats.org/officeDocument/2006/relationships/hyperlink" Target="file:///C:\Users\dems1ce9\OneDrive%20-%20Nokia\3gpp\cn1\meetings\123-e_electronic_0420\docs\C1-202255.zip" TargetMode="External"/><Relationship Id="rId133" Type="http://schemas.openxmlformats.org/officeDocument/2006/relationships/hyperlink" Target="file:///C:\Users\dems1ce9\OneDrive%20-%20Nokia\3gpp\cn1\meetings\123-e_electronic_0420\docs\C1-202377.zip" TargetMode="External"/><Relationship Id="rId154" Type="http://schemas.openxmlformats.org/officeDocument/2006/relationships/hyperlink" Target="file:///C:\Users\dems1ce9\OneDrive%20-%20Nokia\3gpp\cn1\meetings\123-e_electronic_0420\docs\C1-202483.zip" TargetMode="External"/><Relationship Id="rId175" Type="http://schemas.openxmlformats.org/officeDocument/2006/relationships/hyperlink" Target="file:///C:\Users\dems1ce9\OneDrive%20-%20Nokia\3gpp\cn1\meetings\123-e_electronic_0420\docs\C1-202019.zip" TargetMode="External"/><Relationship Id="rId340" Type="http://schemas.openxmlformats.org/officeDocument/2006/relationships/hyperlink" Target="file:///C:\Users\dems1ce9\OneDrive%20-%20Nokia\3gpp\cn1\meetings\123-e_electronic_0420\docs\C1-202459.zip" TargetMode="External"/><Relationship Id="rId361" Type="http://schemas.openxmlformats.org/officeDocument/2006/relationships/hyperlink" Target="file:///C:\Users\dems1ce9\OneDrive%20-%20Nokia\3gpp\cn1\meetings\123-e_electronic_0420\docs\C1-202206.zip" TargetMode="External"/><Relationship Id="rId557" Type="http://schemas.openxmlformats.org/officeDocument/2006/relationships/hyperlink" Target="file:///C:\Users\dems1ce9\OneDrive%20-%20Nokia\3gpp\cn1\meetings\123-e_electronic_0420\docs\C1-202103.zip" TargetMode="External"/><Relationship Id="rId196" Type="http://schemas.openxmlformats.org/officeDocument/2006/relationships/hyperlink" Target="file:///C:\Users\dems1ce9\OneDrive%20-%20Nokia\3gpp\cn1\meetings\123-e_electronic_0420\docs\C1-202122.zip" TargetMode="External"/><Relationship Id="rId200" Type="http://schemas.openxmlformats.org/officeDocument/2006/relationships/hyperlink" Target="file:///C:\Users\dems1ce9\OneDrive%20-%20Nokia\3gpp\cn1\meetings\123-e_electronic_0420\docs\C1-202150.zip" TargetMode="External"/><Relationship Id="rId382" Type="http://schemas.openxmlformats.org/officeDocument/2006/relationships/hyperlink" Target="file:///C:\Users\dems1ce9\OneDrive%20-%20Nokia\3gpp\cn1\meetings\123-e_electronic_0420\docs\C1-202106.zip" TargetMode="External"/><Relationship Id="rId417" Type="http://schemas.openxmlformats.org/officeDocument/2006/relationships/hyperlink" Target="file:///C:\Users\dems1ce9\OneDrive%20-%20Nokia\3gpp\cn1\meetings\123-e_electronic_0420\docs\C1-202434.zip" TargetMode="External"/><Relationship Id="rId438" Type="http://schemas.openxmlformats.org/officeDocument/2006/relationships/hyperlink" Target="file:///C:\Users\dems1ce9\OneDrive%20-%20Nokia\3gpp\cn1\meetings\123-e_electronic_0420\docs\C1-202297.zip" TargetMode="External"/><Relationship Id="rId459" Type="http://schemas.openxmlformats.org/officeDocument/2006/relationships/hyperlink" Target="file:///C:\Users\dems1ce9\OneDrive%20-%20Nokia\3gpp\cn1\meetings\123-e_electronic_0420\docs\C1-202321.zip" TargetMode="External"/><Relationship Id="rId16" Type="http://schemas.openxmlformats.org/officeDocument/2006/relationships/hyperlink" Target="file:///C:\Users\dems1ce9\OneDrive%20-%20Nokia\3gpp\cn1\meetings\123-e_electronic_0420\docs\C1-202035.zip" TargetMode="External"/><Relationship Id="rId221" Type="http://schemas.openxmlformats.org/officeDocument/2006/relationships/hyperlink" Target="file:///C:\Users\dems1ce9\OneDrive%20-%20Nokia\3gpp\cn1\meetings\123-e_electronic_0420\docs\C1-202345.zip" TargetMode="External"/><Relationship Id="rId242" Type="http://schemas.openxmlformats.org/officeDocument/2006/relationships/hyperlink" Target="file:///C:\Users\dems1ce9\OneDrive%20-%20Nokia\3gpp\cn1\meetings\123-e_electronic_0420\docs\C1-202363.zip" TargetMode="External"/><Relationship Id="rId263" Type="http://schemas.openxmlformats.org/officeDocument/2006/relationships/hyperlink" Target="file:///C:\Users\dems1ce9\OneDrive%20-%20Nokia\3gpp\cn1\meetings\123-e_electronic_0420\docs\C1-202396.zip" TargetMode="External"/><Relationship Id="rId284" Type="http://schemas.openxmlformats.org/officeDocument/2006/relationships/hyperlink" Target="file:///C:\Users\dems1ce9\OneDrive%20-%20Nokia\3gpp\cn1\meetings\123-e_electronic_0420\docs\C1-202102.zip" TargetMode="External"/><Relationship Id="rId319" Type="http://schemas.openxmlformats.org/officeDocument/2006/relationships/hyperlink" Target="file:///C:\Users\dems1ce9\OneDrive%20-%20Nokia\3gpp\cn1\meetings\123-e_electronic_0420\docs\C1-202245.zip" TargetMode="External"/><Relationship Id="rId470" Type="http://schemas.openxmlformats.org/officeDocument/2006/relationships/hyperlink" Target="file:///C:\Users\dems1ce9\OneDrive%20-%20Nokia\3gpp\cn1\meetings\123-e_electronic_0420\docs\C1-202448.zip" TargetMode="External"/><Relationship Id="rId491" Type="http://schemas.openxmlformats.org/officeDocument/2006/relationships/hyperlink" Target="file:///C:\Users\dems1ce9\OneDrive%20-%20Nokia\3gpp\cn1\meetings\123-e_electronic_0420\docs\C1-202468.zip" TargetMode="External"/><Relationship Id="rId505" Type="http://schemas.openxmlformats.org/officeDocument/2006/relationships/hyperlink" Target="file:///C:\Users\dems1ce9\OneDrive%20-%20Nokia\3gpp\cn1\meetings\123-e_electronic_0420\docs\C1-202551.zip" TargetMode="External"/><Relationship Id="rId526" Type="http://schemas.openxmlformats.org/officeDocument/2006/relationships/hyperlink" Target="file:///C:\Users\dems1ce9\OneDrive%20-%20Nokia\3gpp\cn1\meetings\123-e_electronic_0420\docs\C1-202260.zip" TargetMode="External"/><Relationship Id="rId37" Type="http://schemas.openxmlformats.org/officeDocument/2006/relationships/hyperlink" Target="file:///C:\Users\dems1ce9\OneDrive%20-%20Nokia\3gpp\cn1\meetings\123-e_electronic_0420\docs\C1-202059.zip" TargetMode="External"/><Relationship Id="rId58" Type="http://schemas.openxmlformats.org/officeDocument/2006/relationships/hyperlink" Target="file:///C:\Users\dems1ce9\OneDrive%20-%20Nokia\3gpp\cn1\meetings\123-e_electronic_0420\docs\C1-202561.zip" TargetMode="External"/><Relationship Id="rId79" Type="http://schemas.openxmlformats.org/officeDocument/2006/relationships/hyperlink" Target="file:///C:\Users\dems1ce9\OneDrive%20-%20Nokia\3gpp\cn1\meetings\123-e_electronic_0420\docs\C1-202175.zip" TargetMode="External"/><Relationship Id="rId102" Type="http://schemas.openxmlformats.org/officeDocument/2006/relationships/hyperlink" Target="file:///C:\Users\dems1ce9\OneDrive%20-%20Nokia\3gpp\cn1\meetings\123-e_electronic_0420\docs\C1-202153.zip" TargetMode="External"/><Relationship Id="rId123" Type="http://schemas.openxmlformats.org/officeDocument/2006/relationships/hyperlink" Target="file:///C:\Users\dems1ce9\OneDrive%20-%20Nokia\3gpp\cn1\meetings\123-e_electronic_0420\docs\C1-202325.zip" TargetMode="External"/><Relationship Id="rId144" Type="http://schemas.openxmlformats.org/officeDocument/2006/relationships/hyperlink" Target="file:///C:\Users\dems1ce9\OneDrive%20-%20Nokia\3gpp\cn1\meetings\123-e_electronic_0420\docs\C1-202420.zip" TargetMode="External"/><Relationship Id="rId330" Type="http://schemas.openxmlformats.org/officeDocument/2006/relationships/hyperlink" Target="file:///C:\Users\dems1ce9\OneDrive%20-%20Nokia\3gpp\cn1\meetings\123-e_electronic_0420\docs\C1-202384.zip" TargetMode="External"/><Relationship Id="rId547" Type="http://schemas.openxmlformats.org/officeDocument/2006/relationships/hyperlink" Target="file:///C:\Users\dems1ce9\OneDrive%20-%20Nokia\3gpp\cn1\meetings\123-e_electronic_0420\docs\C1-202072.zip" TargetMode="External"/><Relationship Id="rId568" Type="http://schemas.openxmlformats.org/officeDocument/2006/relationships/footer" Target="footer2.xml"/><Relationship Id="rId90" Type="http://schemas.openxmlformats.org/officeDocument/2006/relationships/hyperlink" Target="file:///C:\Users\dems1ce9\OneDrive%20-%20Nokia\3gpp\cn1\meetings\123-e_electronic_0420\docs\C1-202098.zip" TargetMode="External"/><Relationship Id="rId165" Type="http://schemas.openxmlformats.org/officeDocument/2006/relationships/hyperlink" Target="file:///C:\Users\dems1ce9\OneDrive%20-%20Nokia\3gpp\cn1\meetings\123-e_electronic_0420\docs\C1-202518.zip" TargetMode="External"/><Relationship Id="rId186" Type="http://schemas.openxmlformats.org/officeDocument/2006/relationships/hyperlink" Target="file:///C:\Users\dems1ce9\OneDrive%20-%20Nokia\3gpp\cn1\meetings\123-e_electronic_0420\docs\C1-202531.zip" TargetMode="External"/><Relationship Id="rId351" Type="http://schemas.openxmlformats.org/officeDocument/2006/relationships/hyperlink" Target="file:///C:\Users\dems1ce9\OneDrive%20-%20Nokia\3gpp\cn1\meetings\123-e_electronic_0420\docs\C1-202283.zip" TargetMode="External"/><Relationship Id="rId372" Type="http://schemas.openxmlformats.org/officeDocument/2006/relationships/hyperlink" Target="file:///C:\Users\dems1ce9\OneDrive%20-%20Nokia\3gpp\cn1\meetings\123-e_electronic_0420\docs\C1-202458.zip" TargetMode="External"/><Relationship Id="rId393" Type="http://schemas.openxmlformats.org/officeDocument/2006/relationships/hyperlink" Target="file:///C:\Users\dems1ce9\OneDrive%20-%20Nokia\3gpp\cn1\meetings\123-e_electronic_0420\docs\C1-202162.zip" TargetMode="External"/><Relationship Id="rId407" Type="http://schemas.openxmlformats.org/officeDocument/2006/relationships/hyperlink" Target="file:///C:\Users\dems1ce9\OneDrive%20-%20Nokia\3gpp\cn1\meetings\123-e_electronic_0420\docs\C1-202205.zip" TargetMode="External"/><Relationship Id="rId428" Type="http://schemas.openxmlformats.org/officeDocument/2006/relationships/hyperlink" Target="file:///C:\Users\dems1ce9\OneDrive%20-%20Nokia\3gpp\cn1\meetings\123-e_electronic_0420\docs\C1-202095.zip" TargetMode="External"/><Relationship Id="rId449" Type="http://schemas.openxmlformats.org/officeDocument/2006/relationships/hyperlink" Target="file:///C:\Users\dems1ce9\OneDrive%20-%20Nokia\3gpp\cn1\meetings\123-e_electronic_0420\docs\C1-202308.zip" TargetMode="External"/><Relationship Id="rId211" Type="http://schemas.openxmlformats.org/officeDocument/2006/relationships/hyperlink" Target="file:///C:\Users\dems1ce9\OneDrive%20-%20Nokia\3gpp\cn1\meetings\123-e_electronic_0420\docs\C1-202248.zip" TargetMode="External"/><Relationship Id="rId232" Type="http://schemas.openxmlformats.org/officeDocument/2006/relationships/hyperlink" Target="file:///C:\Users\dems1ce9\OneDrive%20-%20Nokia\3gpp\cn1\meetings\123-e_electronic_0420\docs\C1-202475.zip" TargetMode="External"/><Relationship Id="rId253" Type="http://schemas.openxmlformats.org/officeDocument/2006/relationships/hyperlink" Target="file:///C:\Users\dems1ce9\OneDrive%20-%20Nokia\3gpp\cn1\meetings\123-e_electronic_0420\docs\C1-202131.zip" TargetMode="External"/><Relationship Id="rId274" Type="http://schemas.openxmlformats.org/officeDocument/2006/relationships/hyperlink" Target="file:///C:\Users\dems1ce9\OneDrive%20-%20Nokia\3gpp\cn1\meetings\123-e_electronic_0420\docs\C1-202414.zip" TargetMode="External"/><Relationship Id="rId295" Type="http://schemas.openxmlformats.org/officeDocument/2006/relationships/hyperlink" Target="file:///C:\Users\dems1ce9\OneDrive%20-%20Nokia\3gpp\cn1\meetings\123-e_electronic_0420\docs\C1-202397.zip" TargetMode="External"/><Relationship Id="rId309" Type="http://schemas.openxmlformats.org/officeDocument/2006/relationships/hyperlink" Target="file:///C:\Users\dems1ce9\OneDrive%20-%20Nokia\3gpp\cn1\meetings\123-e_electronic_0420\docs\C1-202078.zip" TargetMode="External"/><Relationship Id="rId460" Type="http://schemas.openxmlformats.org/officeDocument/2006/relationships/hyperlink" Target="file:///C:\Users\dems1ce9\OneDrive%20-%20Nokia\3gpp\cn1\meetings\123-e_electronic_0420\docs\C1-202322.zip" TargetMode="External"/><Relationship Id="rId481" Type="http://schemas.openxmlformats.org/officeDocument/2006/relationships/hyperlink" Target="file:///C:\Users\dems1ce9\OneDrive%20-%20Nokia\3gpp\cn1\meetings\123-e_electronic_0420\docs\C1-202264.zip" TargetMode="External"/><Relationship Id="rId516" Type="http://schemas.openxmlformats.org/officeDocument/2006/relationships/hyperlink" Target="file:///C:\Users\dems1ce9\OneDrive%20-%20Nokia\3gpp\cn1\meetings\123-e_electronic_0420\docs\C1-202586.zip" TargetMode="External"/><Relationship Id="rId27" Type="http://schemas.openxmlformats.org/officeDocument/2006/relationships/hyperlink" Target="file:///C:\Users\dems1ce9\OneDrive%20-%20Nokia\3gpp\cn1\meetings\123-e_electronic_0420\docs\C1-202046.zip" TargetMode="External"/><Relationship Id="rId48" Type="http://schemas.openxmlformats.org/officeDocument/2006/relationships/hyperlink" Target="file:///C:\Users\dems1ce9\OneDrive%20-%20Nokia\3gpp\cn1\meetings\123-e_electronic_0420\docs\C1-202093.zip" TargetMode="External"/><Relationship Id="rId69" Type="http://schemas.openxmlformats.org/officeDocument/2006/relationships/hyperlink" Target="file:///C:\Users\dems1ce9\OneDrive%20-%20Nokia\3gpp\cn1\meetings\123-e_electronic_0420\docs\C1-202144.zip" TargetMode="External"/><Relationship Id="rId113" Type="http://schemas.openxmlformats.org/officeDocument/2006/relationships/hyperlink" Target="file:///C:\Users\dems1ce9\OneDrive%20-%20Nokia\3gpp\cn1\meetings\123-e_electronic_0420\docs\C1-202268.zip" TargetMode="External"/><Relationship Id="rId134" Type="http://schemas.openxmlformats.org/officeDocument/2006/relationships/hyperlink" Target="file:///C:\Users\dems1ce9\OneDrive%20-%20Nokia\3gpp\cn1\meetings\123-e_electronic_0420\docs\C1-202378.zip" TargetMode="External"/><Relationship Id="rId320" Type="http://schemas.openxmlformats.org/officeDocument/2006/relationships/hyperlink" Target="file:///C:\Users\dems1ce9\OneDrive%20-%20Nokia\3gpp\cn1\meetings\123-e_electronic_0420\docs\C1-202270.zip" TargetMode="External"/><Relationship Id="rId537" Type="http://schemas.openxmlformats.org/officeDocument/2006/relationships/hyperlink" Target="file:///C:\Users\dems1ce9\OneDrive%20-%20Nokia\3gpp\cn1\meetings\123-e_electronic_0420\docs\C1-202566.zip" TargetMode="External"/><Relationship Id="rId558" Type="http://schemas.openxmlformats.org/officeDocument/2006/relationships/hyperlink" Target="file:///C:\Users\dems1ce9\OneDrive%20-%20Nokia\3gpp\cn1\meetings\123-e_electronic_0420\docs\C1-202151.zip" TargetMode="External"/><Relationship Id="rId80" Type="http://schemas.openxmlformats.org/officeDocument/2006/relationships/hyperlink" Target="file:///C:\Users\dems1ce9\OneDrive%20-%20Nokia\3gpp\cn1\meetings\123-e_electronic_0420\docs\C1-202017.zip" TargetMode="External"/><Relationship Id="rId155" Type="http://schemas.openxmlformats.org/officeDocument/2006/relationships/hyperlink" Target="file:///C:\Users\dems1ce9\OneDrive%20-%20Nokia\3gpp\cn1\meetings\123-e_electronic_0420\docs\C1-202491.zip" TargetMode="External"/><Relationship Id="rId176" Type="http://schemas.openxmlformats.org/officeDocument/2006/relationships/hyperlink" Target="file:///C:\Users\dems1ce9\OneDrive%20-%20Nokia\3gpp\cn1\meetings\123-e_electronic_0420\docs\C1-202021.zip" TargetMode="External"/><Relationship Id="rId197" Type="http://schemas.openxmlformats.org/officeDocument/2006/relationships/hyperlink" Target="file:///C:\Users\dems1ce9\OneDrive%20-%20Nokia\3gpp\cn1\meetings\123-e_electronic_0420\docs\C1-202123.zip" TargetMode="External"/><Relationship Id="rId341" Type="http://schemas.openxmlformats.org/officeDocument/2006/relationships/hyperlink" Target="file:///C:\Users\dems1ce9\OneDrive%20-%20Nokia\3gpp\cn1\meetings\123-e_electronic_0420\docs\C1-202460.zip" TargetMode="External"/><Relationship Id="rId362" Type="http://schemas.openxmlformats.org/officeDocument/2006/relationships/hyperlink" Target="file:///C:\Users\dems1ce9\OneDrive%20-%20Nokia\3gpp\cn1\meetings\123-e_electronic_0420\docs\C1-202208.zip" TargetMode="External"/><Relationship Id="rId383" Type="http://schemas.openxmlformats.org/officeDocument/2006/relationships/hyperlink" Target="file:///C:\Users\dems1ce9\OneDrive%20-%20Nokia\3gpp\cn1\meetings\123-e_electronic_0420\docs\C1-202107.zip" TargetMode="External"/><Relationship Id="rId418" Type="http://schemas.openxmlformats.org/officeDocument/2006/relationships/hyperlink" Target="file:///C:\Users\dems1ce9\OneDrive%20-%20Nokia\3gpp\cn1\meetings\123-e_electronic_0420\docs\C1-202438.zip" TargetMode="External"/><Relationship Id="rId439" Type="http://schemas.openxmlformats.org/officeDocument/2006/relationships/hyperlink" Target="file:///C:\Users\dems1ce9\OneDrive%20-%20Nokia\3gpp\cn1\meetings\123-e_electronic_0420\docs\C1-202298.zip" TargetMode="External"/><Relationship Id="rId201" Type="http://schemas.openxmlformats.org/officeDocument/2006/relationships/hyperlink" Target="file:///C:\Users\dems1ce9\OneDrive%20-%20Nokia\3gpp\cn1\meetings\123-e_electronic_0420\docs\C1-202157.zip" TargetMode="External"/><Relationship Id="rId222" Type="http://schemas.openxmlformats.org/officeDocument/2006/relationships/hyperlink" Target="file:///C:\Users\dems1ce9\OneDrive%20-%20Nokia\3gpp\cn1\meetings\123-e_electronic_0420\docs\C1-202346.zip" TargetMode="External"/><Relationship Id="rId243" Type="http://schemas.openxmlformats.org/officeDocument/2006/relationships/hyperlink" Target="file:///C:\Users\dems1ce9\OneDrive%20-%20Nokia\3gpp\cn1\meetings\123-e_electronic_0420\docs\C1-202364.zip" TargetMode="External"/><Relationship Id="rId264" Type="http://schemas.openxmlformats.org/officeDocument/2006/relationships/hyperlink" Target="file:///C:\Users\dems1ce9\OneDrive%20-%20Nokia\3gpp\cn1\meetings\123-e_electronic_0420\docs\C1-202401.zip" TargetMode="External"/><Relationship Id="rId285" Type="http://schemas.openxmlformats.org/officeDocument/2006/relationships/hyperlink" Target="file:///C:\Users\dems1ce9\OneDrive%20-%20Nokia\3gpp\cn1\meetings\123-e_electronic_0420\docs\C1-202179.zip" TargetMode="External"/><Relationship Id="rId450" Type="http://schemas.openxmlformats.org/officeDocument/2006/relationships/hyperlink" Target="file:///C:\Users\dems1ce9\OneDrive%20-%20Nokia\3gpp\cn1\meetings\123-e_electronic_0420\docs\C1-202309.zip" TargetMode="External"/><Relationship Id="rId471" Type="http://schemas.openxmlformats.org/officeDocument/2006/relationships/hyperlink" Target="file:///C:\Users\dems1ce9\OneDrive%20-%20Nokia\3gpp\cn1\meetings\123-e_electronic_0420\docs\C1-202449.zip" TargetMode="External"/><Relationship Id="rId506" Type="http://schemas.openxmlformats.org/officeDocument/2006/relationships/hyperlink" Target="file:///C:\Users\dems1ce9\OneDrive%20-%20Nokia\3gpp\cn1\meetings\123-e_electronic_0420\docs\C1-202552.zip" TargetMode="External"/><Relationship Id="rId17" Type="http://schemas.openxmlformats.org/officeDocument/2006/relationships/hyperlink" Target="file:///C:\Users\dems1ce9\OneDrive%20-%20Nokia\3gpp\cn1\meetings\123-e_electronic_0420\docs\C1-202036.zip" TargetMode="External"/><Relationship Id="rId38" Type="http://schemas.openxmlformats.org/officeDocument/2006/relationships/hyperlink" Target="file:///C:\Users\dems1ce9\OneDrive%20-%20Nokia\3gpp\cn1\meetings\123-e_electronic_0420\docs\C1-202060.zip" TargetMode="External"/><Relationship Id="rId59" Type="http://schemas.openxmlformats.org/officeDocument/2006/relationships/hyperlink" Target="file:///C:\Users\dems1ce9\OneDrive%20-%20Nokia\3gpp\cn1\meetings\123-e_electronic_0420\docs\C1-202565.zip" TargetMode="External"/><Relationship Id="rId103" Type="http://schemas.openxmlformats.org/officeDocument/2006/relationships/hyperlink" Target="file:///C:\Users\dems1ce9\OneDrive%20-%20Nokia\3gpp\cn1\meetings\123-e_electronic_0420\docs\C1-202158.zip" TargetMode="External"/><Relationship Id="rId124" Type="http://schemas.openxmlformats.org/officeDocument/2006/relationships/hyperlink" Target="file:///C:\Users\dems1ce9\OneDrive%20-%20Nokia\3gpp\cn1\meetings\123-e_electronic_0420\docs\C1-202331.zip" TargetMode="External"/><Relationship Id="rId310" Type="http://schemas.openxmlformats.org/officeDocument/2006/relationships/hyperlink" Target="file:///C:\Users\dems1ce9\OneDrive%20-%20Nokia\3gpp\cn1\meetings\123-e_electronic_0420\docs\C1-202079.zip" TargetMode="External"/><Relationship Id="rId492" Type="http://schemas.openxmlformats.org/officeDocument/2006/relationships/hyperlink" Target="file:///C:\Users\dems1ce9\OneDrive%20-%20Nokia\3gpp\cn1\meetings\123-e_electronic_0420\docs\C1-202484.zip" TargetMode="External"/><Relationship Id="rId527" Type="http://schemas.openxmlformats.org/officeDocument/2006/relationships/hyperlink" Target="file:///C:\Users\dems1ce9\OneDrive%20-%20Nokia\3gpp\cn1\meetings\123-e_electronic_0420\docs\C1-202262.zip" TargetMode="External"/><Relationship Id="rId548" Type="http://schemas.openxmlformats.org/officeDocument/2006/relationships/hyperlink" Target="file:///C:\Users\dems1ce9\OneDrive%20-%20Nokia\3gpp\cn1\meetings\123-e_electronic_0420\docs\C1-202080.zip" TargetMode="External"/><Relationship Id="rId569" Type="http://schemas.openxmlformats.org/officeDocument/2006/relationships/fontTable" Target="fontTable.xml"/><Relationship Id="rId70" Type="http://schemas.openxmlformats.org/officeDocument/2006/relationships/hyperlink" Target="file:///C:\Users\dems1ce9\OneDrive%20-%20Nokia\3gpp\cn1\meetings\123-e_electronic_0420\docs\C1-202524.zip" TargetMode="External"/><Relationship Id="rId91" Type="http://schemas.openxmlformats.org/officeDocument/2006/relationships/hyperlink" Target="file:///C:\Users\dems1ce9\OneDrive%20-%20Nokia\3gpp\cn1\meetings\123-e_electronic_0420\docs\C1-202100.zip" TargetMode="External"/><Relationship Id="rId145" Type="http://schemas.openxmlformats.org/officeDocument/2006/relationships/hyperlink" Target="file:///C:\Users\dems1ce9\OneDrive%20-%20Nokia\3gpp\cn1\meetings\123-e_electronic_0420\docs\C1-202436.zip" TargetMode="External"/><Relationship Id="rId166" Type="http://schemas.openxmlformats.org/officeDocument/2006/relationships/hyperlink" Target="file:///C:\Users\dems1ce9\OneDrive%20-%20Nokia\3gpp\cn1\meetings\123-e_electronic_0420\docs\C1-202523.zip" TargetMode="External"/><Relationship Id="rId187" Type="http://schemas.openxmlformats.org/officeDocument/2006/relationships/hyperlink" Target="file:///C:\Users\dems1ce9\OneDrive%20-%20Nokia\3gpp\cn1\meetings\123-e_electronic_0420\docs\C1-202532.zip" TargetMode="External"/><Relationship Id="rId331" Type="http://schemas.openxmlformats.org/officeDocument/2006/relationships/hyperlink" Target="file:///C:\Users\dems1ce9\OneDrive%20-%20Nokia\3gpp\cn1\meetings\123-e_electronic_0420\docs\C1-202387.zip" TargetMode="External"/><Relationship Id="rId352" Type="http://schemas.openxmlformats.org/officeDocument/2006/relationships/hyperlink" Target="file:///C:\Users\dems1ce9\OneDrive%20-%20Nokia\3gpp\cn1\meetings\123-e_electronic_0420\docs\C1-202284.zip" TargetMode="External"/><Relationship Id="rId373" Type="http://schemas.openxmlformats.org/officeDocument/2006/relationships/hyperlink" Target="file:///C:\Users\dems1ce9\OneDrive%20-%20Nokia\3gpp\cn1\meetings\123-e_electronic_0420\docs\C1-202490.zip" TargetMode="External"/><Relationship Id="rId394" Type="http://schemas.openxmlformats.org/officeDocument/2006/relationships/hyperlink" Target="file:///C:\Users\dems1ce9\OneDrive%20-%20Nokia\3gpp\cn1\meetings\123-e_electronic_0420\docs\C1-202163.zip" TargetMode="External"/><Relationship Id="rId408" Type="http://schemas.openxmlformats.org/officeDocument/2006/relationships/hyperlink" Target="file:///C:\Users\dems1ce9\OneDrive%20-%20Nokia\3gpp\cn1\meetings\123-e_electronic_0420\docs\C1-202225.zip" TargetMode="External"/><Relationship Id="rId429" Type="http://schemas.openxmlformats.org/officeDocument/2006/relationships/hyperlink" Target="file:///C:\Users\dems1ce9\OneDrive%20-%20Nokia\3gpp\cn1\meetings\123-e_electronic_0420\docs\C1-202529.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3-e_electronic_0420\docs\C1-202250.zip" TargetMode="External"/><Relationship Id="rId233" Type="http://schemas.openxmlformats.org/officeDocument/2006/relationships/hyperlink" Target="file:///C:\Users\dems1ce9\OneDrive%20-%20Nokia\3gpp\cn1\meetings\123-e_electronic_0420\docs\C1-202543.zip" TargetMode="External"/><Relationship Id="rId254" Type="http://schemas.openxmlformats.org/officeDocument/2006/relationships/hyperlink" Target="file:///C:\Users\dems1ce9\OneDrive%20-%20Nokia\3gpp\cn1\meetings\123-e_electronic_0420\docs\C1-202174.zip" TargetMode="External"/><Relationship Id="rId440" Type="http://schemas.openxmlformats.org/officeDocument/2006/relationships/hyperlink" Target="file:///C:\Users\dems1ce9\OneDrive%20-%20Nokia\3gpp\cn1\meetings\123-e_electronic_0420\docs\C1-202299.zip" TargetMode="External"/><Relationship Id="rId28" Type="http://schemas.openxmlformats.org/officeDocument/2006/relationships/hyperlink" Target="file:///C:\Users\dems1ce9\OneDrive%20-%20Nokia\3gpp\cn1\meetings\123-e_electronic_0420\docs\C1-202047.zip" TargetMode="External"/><Relationship Id="rId49" Type="http://schemas.openxmlformats.org/officeDocument/2006/relationships/hyperlink" Target="file:///C:\Users\dems1ce9\OneDrive%20-%20Nokia\3gpp\cn1\meetings\123-e_electronic_0420\docs\C1-202096.zip" TargetMode="External"/><Relationship Id="rId114" Type="http://schemas.openxmlformats.org/officeDocument/2006/relationships/hyperlink" Target="file:///C:\Users\dems1ce9\OneDrive%20-%20Nokia\3gpp\cn1\meetings\123-e_electronic_0420\docs\C1-202272.zip" TargetMode="External"/><Relationship Id="rId275" Type="http://schemas.openxmlformats.org/officeDocument/2006/relationships/hyperlink" Target="file:///C:\Users\dems1ce9\OneDrive%20-%20Nokia\3gpp\cn1\meetings\123-e_electronic_0420\docs\C1-202415.zip" TargetMode="External"/><Relationship Id="rId296" Type="http://schemas.openxmlformats.org/officeDocument/2006/relationships/hyperlink" Target="file:///C:\Users\dems1ce9\OneDrive%20-%20Nokia\3gpp\cn1\meetings\123-e_electronic_0420\docs\C1-202398.zip" TargetMode="External"/><Relationship Id="rId300" Type="http://schemas.openxmlformats.org/officeDocument/2006/relationships/hyperlink" Target="file:///C:\Users\dems1ce9\OneDrive%20-%20Nokia\3gpp\cn1\meetings\123-e_electronic_0420\docs\C1-202493.zip" TargetMode="External"/><Relationship Id="rId461" Type="http://schemas.openxmlformats.org/officeDocument/2006/relationships/hyperlink" Target="file:///C:\Users\dems1ce9\OneDrive%20-%20Nokia\3gpp\cn1\meetings\123-e_electronic_0420\docs\C1-202323.zip" TargetMode="External"/><Relationship Id="rId482" Type="http://schemas.openxmlformats.org/officeDocument/2006/relationships/hyperlink" Target="file:///C:\Users\dems1ce9\OneDrive%20-%20Nokia\3gpp\cn1\meetings\123-e_electronic_0420\docs\C1-202265.zip" TargetMode="External"/><Relationship Id="rId517" Type="http://schemas.openxmlformats.org/officeDocument/2006/relationships/hyperlink" Target="file:///C:\Users\dems1ce9\OneDrive%20-%20Nokia\3gpp\cn1\meetings\123-e_electronic_0420\docs\C1-202167.zip" TargetMode="External"/><Relationship Id="rId538" Type="http://schemas.openxmlformats.org/officeDocument/2006/relationships/hyperlink" Target="file:///C:\Users\dems1ce9\OneDrive%20-%20Nokia\3gpp\cn1\meetings\123-e_electronic_0420\docs\C1-202567.zip" TargetMode="External"/><Relationship Id="rId559" Type="http://schemas.openxmlformats.org/officeDocument/2006/relationships/hyperlink" Target="file:///C:\Users\dems1ce9\OneDrive%20-%20Nokia\3gpp\cn1\meetings\123-e_electronic_0420\docs\C1-202180.zip" TargetMode="External"/><Relationship Id="rId60" Type="http://schemas.openxmlformats.org/officeDocument/2006/relationships/hyperlink" Target="file:///C:\Users\dems1ce9\OneDrive%20-%20Nokia\3gpp\cn1\meetings\123-e_electronic_0420\docs\C1-202166.zip" TargetMode="External"/><Relationship Id="rId81" Type="http://schemas.openxmlformats.org/officeDocument/2006/relationships/hyperlink" Target="file:///C:\Users\dems1ce9\OneDrive%20-%20Nokia\3gpp\cn1\meetings\123-e_electronic_0420\docs\C1-202068.zip" TargetMode="External"/><Relationship Id="rId135" Type="http://schemas.openxmlformats.org/officeDocument/2006/relationships/hyperlink" Target="file:///C:\Users\dems1ce9\OneDrive%20-%20Nokia\3gpp\cn1\meetings\123-e_electronic_0420\docs\C1-202379.zip" TargetMode="External"/><Relationship Id="rId156" Type="http://schemas.openxmlformats.org/officeDocument/2006/relationships/hyperlink" Target="file:///C:\Users\dems1ce9\OneDrive%20-%20Nokia\3gpp\cn1\meetings\123-e_electronic_0420\docs\C1-202492.zip" TargetMode="External"/><Relationship Id="rId177" Type="http://schemas.openxmlformats.org/officeDocument/2006/relationships/hyperlink" Target="file:///C:\Users\dems1ce9\OneDrive%20-%20Nokia\3gpp\cn1\meetings\123-e_electronic_0420\docs\C1-202031.zip" TargetMode="External"/><Relationship Id="rId198" Type="http://schemas.openxmlformats.org/officeDocument/2006/relationships/hyperlink" Target="file:///C:\Users\dems1ce9\OneDrive%20-%20Nokia\3gpp\cn1\meetings\123-e_electronic_0420\docs\C1-202124.zip" TargetMode="External"/><Relationship Id="rId321" Type="http://schemas.openxmlformats.org/officeDocument/2006/relationships/hyperlink" Target="file:///C:\Users\dems1ce9\OneDrive%20-%20Nokia\3gpp\cn1\meetings\123-e_electronic_0420\docs\C1-202271.zip" TargetMode="External"/><Relationship Id="rId342" Type="http://schemas.openxmlformats.org/officeDocument/2006/relationships/hyperlink" Target="file:///C:\Users\dems1ce9\OneDrive%20-%20Nokia\3gpp\cn1\meetings\123-e_electronic_0420\docs\C1-202461.zip" TargetMode="External"/><Relationship Id="rId363" Type="http://schemas.openxmlformats.org/officeDocument/2006/relationships/hyperlink" Target="file:///C:\Users\dems1ce9\OneDrive%20-%20Nokia\3gpp\cn1\meetings\123-e_electronic_0420\docs\C1-202212.zip" TargetMode="External"/><Relationship Id="rId384" Type="http://schemas.openxmlformats.org/officeDocument/2006/relationships/hyperlink" Target="file:///C:\Users\dems1ce9\OneDrive%20-%20Nokia\3gpp\cn1\meetings\123-e_electronic_0420\docs\C1-202108.zip" TargetMode="External"/><Relationship Id="rId419" Type="http://schemas.openxmlformats.org/officeDocument/2006/relationships/hyperlink" Target="file:///C:\Users\dems1ce9\OneDrive%20-%20Nokia\3gpp\cn1\meetings\123-e_electronic_0420\docs\C1-202439.zip" TargetMode="External"/><Relationship Id="rId570" Type="http://schemas.openxmlformats.org/officeDocument/2006/relationships/theme" Target="theme/theme1.xml"/><Relationship Id="rId202" Type="http://schemas.openxmlformats.org/officeDocument/2006/relationships/hyperlink" Target="file:///C:\Users\dems1ce9\OneDrive%20-%20Nokia\3gpp\cn1\meetings\123-e_electronic_0420\docs\C1-202170.zip" TargetMode="External"/><Relationship Id="rId223" Type="http://schemas.openxmlformats.org/officeDocument/2006/relationships/hyperlink" Target="file:///C:\Users\dems1ce9\OneDrive%20-%20Nokia\3gpp\cn1\meetings\123-e_electronic_0420\docs\C1-202351.zip" TargetMode="External"/><Relationship Id="rId244" Type="http://schemas.openxmlformats.org/officeDocument/2006/relationships/hyperlink" Target="file:///C:\Users\dems1ce9\OneDrive%20-%20Nokia\3gpp\cn1\meetings\123-e_electronic_0420\docs\C1-202368.zip" TargetMode="External"/><Relationship Id="rId430" Type="http://schemas.openxmlformats.org/officeDocument/2006/relationships/hyperlink" Target="file:///C:\Users\dems1ce9\OneDrive%20-%20Nokia\3gpp\cn1\meetings\123-e_electronic_0420\docs\C1-202137.zip" TargetMode="External"/><Relationship Id="rId18" Type="http://schemas.openxmlformats.org/officeDocument/2006/relationships/hyperlink" Target="file:///C:\Users\dems1ce9\OneDrive%20-%20Nokia\3gpp\cn1\meetings\123-e_electronic_0420\docs\C1-202037.zip" TargetMode="External"/><Relationship Id="rId39" Type="http://schemas.openxmlformats.org/officeDocument/2006/relationships/hyperlink" Target="file:///C:\Users\dems1ce9\OneDrive%20-%20Nokia\3gpp\cn1\meetings\123-e_electronic_0420\docs\C1-202061.zip" TargetMode="External"/><Relationship Id="rId265" Type="http://schemas.openxmlformats.org/officeDocument/2006/relationships/hyperlink" Target="file:///C:\Users\dems1ce9\OneDrive%20-%20Nokia\3gpp\cn1\meetings\123-e_electronic_0420\docs\C1-202402.zip" TargetMode="External"/><Relationship Id="rId286" Type="http://schemas.openxmlformats.org/officeDocument/2006/relationships/hyperlink" Target="file:///C:\Users\dems1ce9\OneDrive%20-%20Nokia\3gpp\cn1\meetings\123-e_electronic_0420\docs\C1-202199.zip" TargetMode="External"/><Relationship Id="rId451" Type="http://schemas.openxmlformats.org/officeDocument/2006/relationships/hyperlink" Target="file:///C:\Users\dems1ce9\OneDrive%20-%20Nokia\3gpp\cn1\meetings\123-e_electronic_0420\docs\C1-202310.zip" TargetMode="External"/><Relationship Id="rId472" Type="http://schemas.openxmlformats.org/officeDocument/2006/relationships/hyperlink" Target="file:///C:\Users\dems1ce9\OneDrive%20-%20Nokia\3gpp\cn1\meetings\123-e_electronic_0420\docs\C1-202450.zip" TargetMode="External"/><Relationship Id="rId493" Type="http://schemas.openxmlformats.org/officeDocument/2006/relationships/hyperlink" Target="file:///C:\Users\dems1ce9\OneDrive%20-%20Nokia\3gpp\cn1\meetings\123-e_electronic_0420\docs\C1-202539.zip" TargetMode="External"/><Relationship Id="rId507" Type="http://schemas.openxmlformats.org/officeDocument/2006/relationships/hyperlink" Target="file:///C:\Users\dems1ce9\OneDrive%20-%20Nokia\3gpp\cn1\meetings\123-e_electronic_0420\docs\C1-202553.zip" TargetMode="External"/><Relationship Id="rId528" Type="http://schemas.openxmlformats.org/officeDocument/2006/relationships/hyperlink" Target="file:///C:\Users\dems1ce9\OneDrive%20-%20Nokia\3gpp\cn1\meetings\123-e_electronic_0420\docs\C1-202281.zip" TargetMode="External"/><Relationship Id="rId549" Type="http://schemas.openxmlformats.org/officeDocument/2006/relationships/hyperlink" Target="file:///C:\Users\dems1ce9\OneDrive%20-%20Nokia\3gpp\cn1\meetings\123-e_electronic_0420\docs\C1-202081.zip" TargetMode="External"/><Relationship Id="rId50" Type="http://schemas.openxmlformats.org/officeDocument/2006/relationships/hyperlink" Target="file:///C:\Users\dems1ce9\OneDrive%20-%20Nokia\3gpp\cn1\meetings\123-e_electronic_0420\docs\C1-202097.zip" TargetMode="External"/><Relationship Id="rId104" Type="http://schemas.openxmlformats.org/officeDocument/2006/relationships/hyperlink" Target="file:///C:\Users\dems1ce9\OneDrive%20-%20Nokia\3gpp\cn1\meetings\123-e_electronic_0420\docs\C1-202200.zip" TargetMode="External"/><Relationship Id="rId125" Type="http://schemas.openxmlformats.org/officeDocument/2006/relationships/hyperlink" Target="file:///C:\Users\dems1ce9\OneDrive%20-%20Nokia\3gpp\cn1\meetings\123-e_electronic_0420\docs\C1-202342.zip" TargetMode="External"/><Relationship Id="rId146" Type="http://schemas.openxmlformats.org/officeDocument/2006/relationships/hyperlink" Target="file:///C:\Users\dems1ce9\OneDrive%20-%20Nokia\3gpp\cn1\meetings\123-e_electronic_0420\docs\C1-202437.zip" TargetMode="External"/><Relationship Id="rId167" Type="http://schemas.openxmlformats.org/officeDocument/2006/relationships/hyperlink" Target="file:///C:\Users\dems1ce9\OneDrive%20-%20Nokia\3gpp\cn1\meetings\123-e_electronic_0420\docs\C1-202525.zip" TargetMode="External"/><Relationship Id="rId188" Type="http://schemas.openxmlformats.org/officeDocument/2006/relationships/hyperlink" Target="file:///C:\Users\dems1ce9\OneDrive%20-%20Nokia\3gpp\cn1\meetings\123-e_electronic_0420\docs\C1-202533.zip" TargetMode="External"/><Relationship Id="rId311" Type="http://schemas.openxmlformats.org/officeDocument/2006/relationships/hyperlink" Target="file:///C:\Users\dems1ce9\OneDrive%20-%20Nokia\3gpp\cn1\meetings\123-e_electronic_0420\docs\C1-202082.zip" TargetMode="External"/><Relationship Id="rId332" Type="http://schemas.openxmlformats.org/officeDocument/2006/relationships/hyperlink" Target="file:///C:\Users\dems1ce9\OneDrive%20-%20Nokia\3gpp\cn1\meetings\123-e_electronic_0420\docs\C1-202388.zip" TargetMode="External"/><Relationship Id="rId353" Type="http://schemas.openxmlformats.org/officeDocument/2006/relationships/hyperlink" Target="file:///C:\Users\dems1ce9\OneDrive%20-%20Nokia\3gpp\cn1\meetings\123-e_electronic_0420\docs\C1-202290.zip" TargetMode="External"/><Relationship Id="rId374" Type="http://schemas.openxmlformats.org/officeDocument/2006/relationships/hyperlink" Target="file:///C:\Users\dems1ce9\OneDrive%20-%20Nokia\3gpp\cn1\meetings\123-e_electronic_0420\docs\C1-202544.zip" TargetMode="External"/><Relationship Id="rId395" Type="http://schemas.openxmlformats.org/officeDocument/2006/relationships/hyperlink" Target="file:///C:\Users\dems1ce9\OneDrive%20-%20Nokia\3gpp\cn1\meetings\123-e_electronic_0420\docs\C1-202164.zip" TargetMode="External"/><Relationship Id="rId409" Type="http://schemas.openxmlformats.org/officeDocument/2006/relationships/hyperlink" Target="file:///C:\Users\dems1ce9\OneDrive%20-%20Nokia\3gpp\cn1\meetings\123-e_electronic_0420\docs\C1-202226.zip" TargetMode="External"/><Relationship Id="rId560" Type="http://schemas.openxmlformats.org/officeDocument/2006/relationships/hyperlink" Target="file:///C:\Users\dems1ce9\OneDrive%20-%20Nokia\3gpp\cn1\meetings\123-e_electronic_0420\docs\C1-202204.zip" TargetMode="External"/><Relationship Id="rId71" Type="http://schemas.openxmlformats.org/officeDocument/2006/relationships/hyperlink" Target="file:///C:\Users\dems1ce9\OneDrive%20-%20Nokia\3gpp\cn1\meetings\123-e_electronic_0420\docs\C1-202527.zip" TargetMode="External"/><Relationship Id="rId92" Type="http://schemas.openxmlformats.org/officeDocument/2006/relationships/hyperlink" Target="file:///C:\Users\dems1ce9\OneDrive%20-%20Nokia\3gpp\cn1\meetings\123-e_electronic_0420\docs\C1-202101.zip" TargetMode="External"/><Relationship Id="rId213" Type="http://schemas.openxmlformats.org/officeDocument/2006/relationships/hyperlink" Target="file:///C:\Users\dems1ce9\OneDrive%20-%20Nokia\3gpp\cn1\meetings\123-e_electronic_0420\docs\C1-202252.zip" TargetMode="External"/><Relationship Id="rId234" Type="http://schemas.openxmlformats.org/officeDocument/2006/relationships/hyperlink" Target="file:///C:\Users\dems1ce9\OneDrive%20-%20Nokia\3gpp\cn1\meetings\123-e_electronic_0420\docs\C1-202589.zip" TargetMode="External"/><Relationship Id="rId420" Type="http://schemas.openxmlformats.org/officeDocument/2006/relationships/hyperlink" Target="file:///C:\Users\dems1ce9\OneDrive%20-%20Nokia\3gpp\cn1\meetings\123-e_electronic_0420\docs\C1-202453.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3-e_electronic_0420\docs\C1-202049.zip" TargetMode="External"/><Relationship Id="rId255" Type="http://schemas.openxmlformats.org/officeDocument/2006/relationships/hyperlink" Target="file:///C:\Users\dems1ce9\OneDrive%20-%20Nokia\3gpp\cn1\meetings\123-e_electronic_0420\docs\C1-202193.zip" TargetMode="External"/><Relationship Id="rId276" Type="http://schemas.openxmlformats.org/officeDocument/2006/relationships/hyperlink" Target="file:///C:\Users\dems1ce9\OneDrive%20-%20Nokia\3gpp\cn1\meetings\123-e_electronic_0420\docs\C1-202432.zip" TargetMode="External"/><Relationship Id="rId297" Type="http://schemas.openxmlformats.org/officeDocument/2006/relationships/hyperlink" Target="file:///C:\Users\dems1ce9\OneDrive%20-%20Nokia\3gpp\cn1\meetings\123-e_electronic_0420\docs\C1-202405.zip" TargetMode="External"/><Relationship Id="rId441" Type="http://schemas.openxmlformats.org/officeDocument/2006/relationships/hyperlink" Target="file:///C:\Users\dems1ce9\OneDrive%20-%20Nokia\3gpp\cn1\meetings\123-e_electronic_0420\docs\C1-202300.zip" TargetMode="External"/><Relationship Id="rId462" Type="http://schemas.openxmlformats.org/officeDocument/2006/relationships/hyperlink" Target="file:///C:\Users\dems1ce9\OneDrive%20-%20Nokia\3gpp\cn1\meetings\123-e_electronic_0420\docs\C1-202440.zip" TargetMode="External"/><Relationship Id="rId483" Type="http://schemas.openxmlformats.org/officeDocument/2006/relationships/hyperlink" Target="file:///C:\Users\dems1ce9\OneDrive%20-%20Nokia\3gpp\cn1\meetings\123-e_electronic_0420\docs\C1-202267.zip" TargetMode="External"/><Relationship Id="rId518" Type="http://schemas.openxmlformats.org/officeDocument/2006/relationships/hyperlink" Target="file:///C:\Users\dems1ce9\OneDrive%20-%20Nokia\3gpp\cn1\meetings\123-e_electronic_0420\docs\C1-202023.zip" TargetMode="External"/><Relationship Id="rId539" Type="http://schemas.openxmlformats.org/officeDocument/2006/relationships/hyperlink" Target="file:///C:\Users\dems1ce9\OneDrive%20-%20Nokia\3gpp\cn1\meetings\123-e_electronic_0420\docs\C1-202568.zip" TargetMode="External"/><Relationship Id="rId40" Type="http://schemas.openxmlformats.org/officeDocument/2006/relationships/hyperlink" Target="file:///C:\Users\dems1ce9\OneDrive%20-%20Nokia\3gpp\cn1\meetings\123-e_electronic_0420\docs\C1-202062.zip" TargetMode="External"/><Relationship Id="rId115" Type="http://schemas.openxmlformats.org/officeDocument/2006/relationships/hyperlink" Target="file:///C:\Users\dems1ce9\OneDrive%20-%20Nokia\3gpp\cn1\meetings\123-e_electronic_0420\docs\C1-202275.zip" TargetMode="External"/><Relationship Id="rId136" Type="http://schemas.openxmlformats.org/officeDocument/2006/relationships/hyperlink" Target="file:///C:\Users\dems1ce9\OneDrive%20-%20Nokia\3gpp\cn1\meetings\123-e_electronic_0420\docs\C1-202380.zip" TargetMode="External"/><Relationship Id="rId157" Type="http://schemas.openxmlformats.org/officeDocument/2006/relationships/hyperlink" Target="file:///C:\Users\dems1ce9\OneDrive%20-%20Nokia\3gpp\cn1\meetings\123-e_electronic_0420\docs\C1-202501.zip" TargetMode="External"/><Relationship Id="rId178" Type="http://schemas.openxmlformats.org/officeDocument/2006/relationships/hyperlink" Target="file:///C:\Users\dems1ce9\OneDrive%20-%20Nokia\3gpp\cn1\meetings\123-e_electronic_0420\docs\C1-202120.zip" TargetMode="External"/><Relationship Id="rId301" Type="http://schemas.openxmlformats.org/officeDocument/2006/relationships/hyperlink" Target="file:///C:\Users\dems1ce9\OneDrive%20-%20Nokia\3gpp\cn1\meetings\123-e_electronic_0420\docs\C1-202499.zip" TargetMode="External"/><Relationship Id="rId322" Type="http://schemas.openxmlformats.org/officeDocument/2006/relationships/hyperlink" Target="file:///C:\Users\dems1ce9\OneDrive%20-%20Nokia\3gpp\cn1\meetings\123-e_electronic_0420\docs\C1-202326.zip" TargetMode="External"/><Relationship Id="rId343" Type="http://schemas.openxmlformats.org/officeDocument/2006/relationships/hyperlink" Target="file:///C:\Users\dems1ce9\OneDrive%20-%20Nokia\3gpp\cn1\meetings\123-e_electronic_0420\docs\C1-202462.zip" TargetMode="External"/><Relationship Id="rId364" Type="http://schemas.openxmlformats.org/officeDocument/2006/relationships/hyperlink" Target="file:///C:\Users\dems1ce9\OneDrive%20-%20Nokia\3gpp\cn1\meetings\123-e_electronic_0420\docs\C1-202213.zip" TargetMode="External"/><Relationship Id="rId550" Type="http://schemas.openxmlformats.org/officeDocument/2006/relationships/hyperlink" Target="file:///C:\Users\dems1ce9\OneDrive%20-%20Nokia\3gpp\cn1\meetings\123-e_electronic_0420\docs\C1-202090.zip" TargetMode="External"/><Relationship Id="rId61" Type="http://schemas.openxmlformats.org/officeDocument/2006/relationships/hyperlink" Target="file:///C:\Users\dems1ce9\OneDrive%20-%20Nokia\3gpp\cn1\meetings\123-e_electronic_0420\docs\C1-202424.zip" TargetMode="External"/><Relationship Id="rId82" Type="http://schemas.openxmlformats.org/officeDocument/2006/relationships/hyperlink" Target="file:///C:\Users\dems1ce9\OneDrive%20-%20Nokia\3gpp\cn1\meetings\123-e_electronic_0420\docs\C1-202069.zip" TargetMode="External"/><Relationship Id="rId199" Type="http://schemas.openxmlformats.org/officeDocument/2006/relationships/hyperlink" Target="file:///C:\Users\dems1ce9\OneDrive%20-%20Nokia\3gpp\cn1\meetings\123-e_electronic_0420\docs\C1-202134.zip" TargetMode="External"/><Relationship Id="rId203" Type="http://schemas.openxmlformats.org/officeDocument/2006/relationships/hyperlink" Target="file:///C:\Users\dems1ce9\OneDrive%20-%20Nokia\3gpp\cn1\meetings\123-e_electronic_0420\docs\C1-202171.zip" TargetMode="External"/><Relationship Id="rId385" Type="http://schemas.openxmlformats.org/officeDocument/2006/relationships/hyperlink" Target="file:///C:\Users\dems1ce9\OneDrive%20-%20Nokia\3gpp\cn1\meetings\123-e_electronic_0420\docs\C1-202115.zip" TargetMode="External"/><Relationship Id="rId19" Type="http://schemas.openxmlformats.org/officeDocument/2006/relationships/hyperlink" Target="file:///C:\Users\dems1ce9\OneDrive%20-%20Nokia\3gpp\cn1\meetings\123-e_electronic_0420\docs\C1-202038.zip" TargetMode="External"/><Relationship Id="rId224" Type="http://schemas.openxmlformats.org/officeDocument/2006/relationships/hyperlink" Target="file:///C:\Users\dems1ce9\OneDrive%20-%20Nokia\3gpp\cn1\meetings\123-e_electronic_0420\docs\C1-202352.zip" TargetMode="External"/><Relationship Id="rId245" Type="http://schemas.openxmlformats.org/officeDocument/2006/relationships/hyperlink" Target="file:///C:\Users\dems1ce9\OneDrive%20-%20Nokia\3gpp\cn1\meetings\123-e_electronic_0420\docs\C1-202370.zip" TargetMode="External"/><Relationship Id="rId266" Type="http://schemas.openxmlformats.org/officeDocument/2006/relationships/hyperlink" Target="file:///C:\Users\dems1ce9\OneDrive%20-%20Nokia\3gpp\cn1\meetings\123-e_electronic_0420\docs\C1-202406.zip" TargetMode="External"/><Relationship Id="rId287" Type="http://schemas.openxmlformats.org/officeDocument/2006/relationships/hyperlink" Target="file:///C:\Users\dems1ce9\OneDrive%20-%20Nokia\3gpp\cn1\meetings\123-e_electronic_0420\docs\C1-202239.zip" TargetMode="External"/><Relationship Id="rId410" Type="http://schemas.openxmlformats.org/officeDocument/2006/relationships/hyperlink" Target="file:///C:\Users\dems1ce9\OneDrive%20-%20Nokia\3gpp\cn1\meetings\123-e_electronic_0420\docs\C1-202316.zip" TargetMode="External"/><Relationship Id="rId431" Type="http://schemas.openxmlformats.org/officeDocument/2006/relationships/hyperlink" Target="file:///C:\Users\dems1ce9\OneDrive%20-%20Nokia\3gpp\cn1\meetings\123-e_electronic_0420\docs\C1-202138.zip" TargetMode="External"/><Relationship Id="rId452" Type="http://schemas.openxmlformats.org/officeDocument/2006/relationships/hyperlink" Target="file:///C:\Users\dems1ce9\OneDrive%20-%20Nokia\3gpp\cn1\meetings\123-e_electronic_0420\docs\C1-202311.zip" TargetMode="External"/><Relationship Id="rId473" Type="http://schemas.openxmlformats.org/officeDocument/2006/relationships/hyperlink" Target="file:///C:\Users\dems1ce9\OneDrive%20-%20Nokia\3gpp\cn1\meetings\123-e_electronic_0420\docs\C1-202451.zip" TargetMode="External"/><Relationship Id="rId494" Type="http://schemas.openxmlformats.org/officeDocument/2006/relationships/hyperlink" Target="file:///C:\Users\dems1ce9\OneDrive%20-%20Nokia\3gpp\cn1\meetings\123-e_electronic_0420\docs\C1-202540.zip" TargetMode="External"/><Relationship Id="rId508" Type="http://schemas.openxmlformats.org/officeDocument/2006/relationships/hyperlink" Target="file:///C:\Users\dems1ce9\OneDrive%20-%20Nokia\3gpp\cn1\meetings\123-e_electronic_0420\docs\C1-202554.zip" TargetMode="External"/><Relationship Id="rId529" Type="http://schemas.openxmlformats.org/officeDocument/2006/relationships/hyperlink" Target="file:///C:\Users\dems1ce9\OneDrive%20-%20Nokia\3gpp\cn1\meetings\123-e_electronic_0420\docs\C1-202287.zip" TargetMode="External"/><Relationship Id="rId30" Type="http://schemas.openxmlformats.org/officeDocument/2006/relationships/hyperlink" Target="file:///C:\Users\dems1ce9\OneDrive%20-%20Nokia\3gpp\cn1\meetings\123-e_electronic_0420\docs\C1-202050.zip" TargetMode="External"/><Relationship Id="rId105" Type="http://schemas.openxmlformats.org/officeDocument/2006/relationships/hyperlink" Target="file:///C:\Users\dems1ce9\OneDrive%20-%20Nokia\3gpp\cn1\meetings\123-e_electronic_0420\docs\C1-202201.zip" TargetMode="External"/><Relationship Id="rId126" Type="http://schemas.openxmlformats.org/officeDocument/2006/relationships/hyperlink" Target="file:///C:\Users\dems1ce9\OneDrive%20-%20Nokia\3gpp\cn1\meetings\123-e_electronic_0420\docs\C1-202344.zip" TargetMode="External"/><Relationship Id="rId147" Type="http://schemas.openxmlformats.org/officeDocument/2006/relationships/hyperlink" Target="file:///C:\Users\dems1ce9\OneDrive%20-%20Nokia\3gpp\cn1\meetings\123-e_electronic_0420\docs\C1-202476.zip" TargetMode="External"/><Relationship Id="rId168" Type="http://schemas.openxmlformats.org/officeDocument/2006/relationships/hyperlink" Target="file:///C:\Users\dems1ce9\OneDrive%20-%20Nokia\3gpp\cn1\meetings\123-e_electronic_0420\docs\C1-202526.zip" TargetMode="External"/><Relationship Id="rId312" Type="http://schemas.openxmlformats.org/officeDocument/2006/relationships/hyperlink" Target="file:///C:\Users\dems1ce9\OneDrive%20-%20Nokia\3gpp\cn1\meetings\123-e_electronic_0420\docs\C1-202084.zip" TargetMode="External"/><Relationship Id="rId333" Type="http://schemas.openxmlformats.org/officeDocument/2006/relationships/hyperlink" Target="file:///C:\Users\dems1ce9\OneDrive%20-%20Nokia\3gpp\cn1\meetings\123-e_electronic_0420\docs\C1-202403.zip" TargetMode="External"/><Relationship Id="rId354" Type="http://schemas.openxmlformats.org/officeDocument/2006/relationships/hyperlink" Target="file:///C:\Users\dems1ce9\OneDrive%20-%20Nokia\3gpp\cn1\meetings\123-e_electronic_0420\docs\C1-202293.zip" TargetMode="External"/><Relationship Id="rId540" Type="http://schemas.openxmlformats.org/officeDocument/2006/relationships/hyperlink" Target="file:///C:\Users\dems1ce9\OneDrive%20-%20Nokia\3gpp\cn1\meetings\123-e_electronic_0420\docs\C1-202569.zip" TargetMode="External"/><Relationship Id="rId51" Type="http://schemas.openxmlformats.org/officeDocument/2006/relationships/hyperlink" Target="file:///C:\Users\dems1ce9\OneDrive%20-%20Nokia\3gpp\cn1\meetings\123-e_electronic_0420\docs\C1-202227.zip" TargetMode="External"/><Relationship Id="rId72" Type="http://schemas.openxmlformats.org/officeDocument/2006/relationships/hyperlink" Target="file:///C:\Users\dems1ce9\OneDrive%20-%20Nokia\3gpp\cn1\meetings\123-e_electronic_0420\docs\C1-202530.zip" TargetMode="External"/><Relationship Id="rId93" Type="http://schemas.openxmlformats.org/officeDocument/2006/relationships/hyperlink" Target="file:///C:\Users\dems1ce9\OneDrive%20-%20Nokia\3gpp\cn1\meetings\123-e_electronic_0420\docs\C1-202110.zip" TargetMode="External"/><Relationship Id="rId189" Type="http://schemas.openxmlformats.org/officeDocument/2006/relationships/hyperlink" Target="file:///C:\Users\dems1ce9\OneDrive%20-%20Nokia\3gpp\cn1\meetings\123-e_electronic_0420\docs\C1-202575.zip" TargetMode="External"/><Relationship Id="rId375" Type="http://schemas.openxmlformats.org/officeDocument/2006/relationships/hyperlink" Target="file:///C:\Users\dems1ce9\OneDrive%20-%20Nokia\3gpp\cn1\meetings\123-e_electronic_0420\docs\C1-202545.zip" TargetMode="External"/><Relationship Id="rId396" Type="http://schemas.openxmlformats.org/officeDocument/2006/relationships/hyperlink" Target="file:///C:\Users\dems1ce9\OneDrive%20-%20Nokia\3gpp\cn1\meetings\123-e_electronic_0420\docs\C1-202165.zip" TargetMode="External"/><Relationship Id="rId561" Type="http://schemas.openxmlformats.org/officeDocument/2006/relationships/hyperlink" Target="file:///C:\Users\dems1ce9\OneDrive%20-%20Nokia\3gpp\cn1\meetings\123-e_electronic_0420\docs\C1-202232.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3-e_electronic_0420\docs\C1-202257.zip" TargetMode="External"/><Relationship Id="rId235" Type="http://schemas.openxmlformats.org/officeDocument/2006/relationships/hyperlink" Target="file:///C:\Users\dems1ce9\OneDrive%20-%20Nokia\3gpp\cn1\meetings\123-e_electronic_0420\docs\C1-202350.zip" TargetMode="External"/><Relationship Id="rId256" Type="http://schemas.openxmlformats.org/officeDocument/2006/relationships/hyperlink" Target="file:///C:\Users\dems1ce9\OneDrive%20-%20Nokia\3gpp\cn1\meetings\123-e_electronic_0420\docs\C1-202194.zip" TargetMode="External"/><Relationship Id="rId277" Type="http://schemas.openxmlformats.org/officeDocument/2006/relationships/hyperlink" Target="file:///C:\Users\dems1ce9\OneDrive%20-%20Nokia\3gpp\cn1\meetings\123-e_electronic_0420\docs\C1-202469.zip" TargetMode="External"/><Relationship Id="rId298" Type="http://schemas.openxmlformats.org/officeDocument/2006/relationships/hyperlink" Target="file:///C:\Users\dems1ce9\OneDrive%20-%20Nokia\3gpp\cn1\meetings\123-e_electronic_0420\docs\C1-202470.zip" TargetMode="External"/><Relationship Id="rId400" Type="http://schemas.openxmlformats.org/officeDocument/2006/relationships/hyperlink" Target="file:///C:\Users\dems1ce9\OneDrive%20-%20Nokia\3gpp\cn1\meetings\123-e_electronic_0420\docs\C1-202184.zip" TargetMode="External"/><Relationship Id="rId421" Type="http://schemas.openxmlformats.org/officeDocument/2006/relationships/hyperlink" Target="file:///C:\Users\dems1ce9\OneDrive%20-%20Nokia\3gpp\cn1\meetings\123-e_electronic_0420\docs\C1-202455.zip" TargetMode="External"/><Relationship Id="rId442" Type="http://schemas.openxmlformats.org/officeDocument/2006/relationships/hyperlink" Target="file:///C:\Users\dems1ce9\OneDrive%20-%20Nokia\3gpp\cn1\meetings\123-e_electronic_0420\docs\C1-202301.zip" TargetMode="External"/><Relationship Id="rId463" Type="http://schemas.openxmlformats.org/officeDocument/2006/relationships/hyperlink" Target="file:///C:\Users\dems1ce9\OneDrive%20-%20Nokia\3gpp\cn1\meetings\123-e_electronic_0420\docs\C1-202441.zip" TargetMode="External"/><Relationship Id="rId484" Type="http://schemas.openxmlformats.org/officeDocument/2006/relationships/hyperlink" Target="file:///C:\Users\dems1ce9\OneDrive%20-%20Nokia\3gpp\cn1\meetings\123-e_electronic_0420\docs\C1-202269.zip" TargetMode="External"/><Relationship Id="rId519" Type="http://schemas.openxmlformats.org/officeDocument/2006/relationships/hyperlink" Target="file:///C:\Users\dems1ce9\OneDrive%20-%20Nokia\3gpp\cn1\meetings\123-e_electronic_0420\docs\C1-202024.zip" TargetMode="External"/><Relationship Id="rId116" Type="http://schemas.openxmlformats.org/officeDocument/2006/relationships/hyperlink" Target="file:///C:\Users\dems1ce9\OneDrive%20-%20Nokia\3gpp\cn1\meetings\123-e_electronic_0420\docs\C1-202276.zip" TargetMode="External"/><Relationship Id="rId137" Type="http://schemas.openxmlformats.org/officeDocument/2006/relationships/hyperlink" Target="file:///C:\Users\dems1ce9\OneDrive%20-%20Nokia\3gpp\cn1\meetings\123-e_electronic_0420\docs\C1-202381.zip" TargetMode="External"/><Relationship Id="rId158" Type="http://schemas.openxmlformats.org/officeDocument/2006/relationships/hyperlink" Target="file:///C:\Users\dems1ce9\OneDrive%20-%20Nokia\3gpp\cn1\meetings\123-e_electronic_0420\docs\C1-202503.zip" TargetMode="External"/><Relationship Id="rId302" Type="http://schemas.openxmlformats.org/officeDocument/2006/relationships/hyperlink" Target="file:///C:\Users\dems1ce9\OneDrive%20-%20Nokia\3gpp\cn1\meetings\123-e_electronic_0420\docs\C1-202588.zip" TargetMode="External"/><Relationship Id="rId323" Type="http://schemas.openxmlformats.org/officeDocument/2006/relationships/hyperlink" Target="file:///C:\Users\dems1ce9\OneDrive%20-%20Nokia\3gpp\cn1\meetings\123-e_electronic_0420\docs\C1-202328.zip" TargetMode="External"/><Relationship Id="rId344" Type="http://schemas.openxmlformats.org/officeDocument/2006/relationships/hyperlink" Target="file:///C:\Users\dems1ce9\OneDrive%20-%20Nokia\3gpp\cn1\meetings\123-e_electronic_0420\docs\C1-202463.zip" TargetMode="External"/><Relationship Id="rId530" Type="http://schemas.openxmlformats.org/officeDocument/2006/relationships/hyperlink" Target="file:///C:\Users\dems1ce9\OneDrive%20-%20Nokia\3gpp\cn1\meetings\123-e_electronic_0420\docs\C1-202288.zip" TargetMode="External"/><Relationship Id="rId20" Type="http://schemas.openxmlformats.org/officeDocument/2006/relationships/hyperlink" Target="file:///C:\Users\dems1ce9\OneDrive%20-%20Nokia\3gpp\cn1\meetings\123-e_electronic_0420\docs\C1-202039.zip" TargetMode="External"/><Relationship Id="rId41" Type="http://schemas.openxmlformats.org/officeDocument/2006/relationships/hyperlink" Target="file:///C:\Users\dems1ce9\OneDrive%20-%20Nokia\3gpp\cn1\meetings\123-e_electronic_0420\docs\C1-202063.zip" TargetMode="External"/><Relationship Id="rId62" Type="http://schemas.openxmlformats.org/officeDocument/2006/relationships/hyperlink" Target="file:///C:\Users\dems1ce9\OneDrive%20-%20Nokia\3gpp\cn1\meetings\123-e_electronic_0420\docs\C1-202563.zip" TargetMode="External"/><Relationship Id="rId83" Type="http://schemas.openxmlformats.org/officeDocument/2006/relationships/hyperlink" Target="file:///C:\Users\dems1ce9\OneDrive%20-%20Nokia\3gpp\cn1\meetings\123-e_electronic_0420\docs\C1-202070.zip" TargetMode="External"/><Relationship Id="rId179" Type="http://schemas.openxmlformats.org/officeDocument/2006/relationships/hyperlink" Target="file:///C:\Users\dems1ce9\OneDrive%20-%20Nokia\3gpp\cn1\meetings\123-e_electronic_0420\docs\C1-202142.zip" TargetMode="External"/><Relationship Id="rId365" Type="http://schemas.openxmlformats.org/officeDocument/2006/relationships/hyperlink" Target="file:///C:\Users\dems1ce9\OneDrive%20-%20Nokia\3gpp\cn1\meetings\123-e_electronic_0420\docs\C1-202214.zip" TargetMode="External"/><Relationship Id="rId386" Type="http://schemas.openxmlformats.org/officeDocument/2006/relationships/hyperlink" Target="file:///C:\Users\dems1ce9\OneDrive%20-%20Nokia\3gpp\cn1\meetings\123-e_electronic_0420\docs\C1-202116.zip" TargetMode="External"/><Relationship Id="rId551" Type="http://schemas.openxmlformats.org/officeDocument/2006/relationships/hyperlink" Target="file:///C:\Users\dems1ce9\OneDrive%20-%20Nokia\3gpp\cn1\meetings\123-e_electronic_0420\docs\C1-202132.zip" TargetMode="External"/><Relationship Id="rId190" Type="http://schemas.openxmlformats.org/officeDocument/2006/relationships/hyperlink" Target="file:///C:\Users\dems1ce9\OneDrive%20-%20Nokia\3gpp\cn1\meetings\123-e_electronic_0420\docs\C1-202582.zip" TargetMode="External"/><Relationship Id="rId204" Type="http://schemas.openxmlformats.org/officeDocument/2006/relationships/hyperlink" Target="file:///C:\Users\dems1ce9\OneDrive%20-%20Nokia\3gpp\cn1\meetings\123-e_electronic_0420\docs\C1-202172.zip" TargetMode="External"/><Relationship Id="rId225" Type="http://schemas.openxmlformats.org/officeDocument/2006/relationships/hyperlink" Target="file:///C:\Users\dems1ce9\OneDrive%20-%20Nokia\3gpp\cn1\meetings\123-e_electronic_0420\docs\C1-202374.zip" TargetMode="External"/><Relationship Id="rId246" Type="http://schemas.openxmlformats.org/officeDocument/2006/relationships/hyperlink" Target="file:///C:\Users\dems1ce9\OneDrive%20-%20Nokia\3gpp\cn1\meetings\123-e_electronic_0420\docs\C1-202395.zip" TargetMode="External"/><Relationship Id="rId267" Type="http://schemas.openxmlformats.org/officeDocument/2006/relationships/hyperlink" Target="file:///C:\Users\dems1ce9\OneDrive%20-%20Nokia\3gpp\cn1\meetings\123-e_electronic_0420\docs\C1-202407.zip" TargetMode="External"/><Relationship Id="rId288" Type="http://schemas.openxmlformats.org/officeDocument/2006/relationships/hyperlink" Target="file:///C:\Users\dems1ce9\OneDrive%20-%20Nokia\3gpp\cn1\meetings\123-e_electronic_0420\docs\C1-202240.zip" TargetMode="External"/><Relationship Id="rId411" Type="http://schemas.openxmlformats.org/officeDocument/2006/relationships/hyperlink" Target="file:///C:\Users\dems1ce9\OneDrive%20-%20Nokia\3gpp\cn1\meetings\123-e_electronic_0420\docs\C1-202317.zip" TargetMode="External"/><Relationship Id="rId432" Type="http://schemas.openxmlformats.org/officeDocument/2006/relationships/hyperlink" Target="file:///C:\Users\dems1ce9\OneDrive%20-%20Nokia\3gpp\cn1\meetings\123-e_electronic_0420\docs\C1-202139.zip" TargetMode="External"/><Relationship Id="rId453" Type="http://schemas.openxmlformats.org/officeDocument/2006/relationships/hyperlink" Target="file:///C:\Users\dems1ce9\OneDrive%20-%20Nokia\3gpp\cn1\meetings\123-e_electronic_0420\docs\C1-202312.zip" TargetMode="External"/><Relationship Id="rId474" Type="http://schemas.openxmlformats.org/officeDocument/2006/relationships/hyperlink" Target="file:///C:\Users\dems1ce9\OneDrive%20-%20Nokia\3gpp\cn1\meetings\123-e_electronic_0420\docs\C1-202083.zip" TargetMode="External"/><Relationship Id="rId509" Type="http://schemas.openxmlformats.org/officeDocument/2006/relationships/hyperlink" Target="file:///C:\Users\dems1ce9\OneDrive%20-%20Nokia\3gpp\cn1\meetings\123-e_electronic_0420\docs\C1-202555.zip" TargetMode="External"/><Relationship Id="rId106" Type="http://schemas.openxmlformats.org/officeDocument/2006/relationships/hyperlink" Target="file:///C:\Users\dems1ce9\OneDrive%20-%20Nokia\3gpp\cn1\meetings\123-e_electronic_0420\docs\C1-202203.zip" TargetMode="External"/><Relationship Id="rId127" Type="http://schemas.openxmlformats.org/officeDocument/2006/relationships/hyperlink" Target="file:///C:\Users\dems1ce9\OneDrive%20-%20Nokia\3gpp\cn1\meetings\123-e_electronic_0420\docs\C1-202347.zip" TargetMode="External"/><Relationship Id="rId313" Type="http://schemas.openxmlformats.org/officeDocument/2006/relationships/hyperlink" Target="file:///C:\Users\dems1ce9\OneDrive%20-%20Nokia\3gpp\cn1\meetings\123-e_electronic_0420\docs\C1-202085.zip" TargetMode="External"/><Relationship Id="rId495" Type="http://schemas.openxmlformats.org/officeDocument/2006/relationships/hyperlink" Target="file:///C:\Users\dems1ce9\OneDrive%20-%20Nokia\3gpp\cn1\meetings\123-e_electronic_0420\docs\C1-202502.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3-e_electronic_0420\docs\C1-202052.zip" TargetMode="External"/><Relationship Id="rId52" Type="http://schemas.openxmlformats.org/officeDocument/2006/relationships/hyperlink" Target="file:///C:\Users\dems1ce9\OneDrive%20-%20Nokia\3gpp\cn1\meetings\123-e_electronic_0420\docs\C1-202231.zip" TargetMode="External"/><Relationship Id="rId73" Type="http://schemas.openxmlformats.org/officeDocument/2006/relationships/hyperlink" Target="file:///C:\Users\dems1ce9\OneDrive%20-%20Nokia\3gpp\cn1\meetings\123-e_electronic_0420\docs\C1-202534.zip" TargetMode="External"/><Relationship Id="rId94" Type="http://schemas.openxmlformats.org/officeDocument/2006/relationships/hyperlink" Target="file:///C:\Users\dems1ce9\OneDrive%20-%20Nokia\3gpp\cn1\meetings\123-e_electronic_0420\docs\C1-202128.zip" TargetMode="External"/><Relationship Id="rId148" Type="http://schemas.openxmlformats.org/officeDocument/2006/relationships/hyperlink" Target="file:///C:\Users\dems1ce9\OneDrive%20-%20Nokia\3gpp\cn1\meetings\123-e_electronic_0420\docs\C1-202477.zip" TargetMode="External"/><Relationship Id="rId169" Type="http://schemas.openxmlformats.org/officeDocument/2006/relationships/hyperlink" Target="file:///C:\Users\dems1ce9\OneDrive%20-%20Nokia\3gpp\cn1\meetings\123-e_electronic_0420\docs\C1-202528.zip" TargetMode="External"/><Relationship Id="rId334" Type="http://schemas.openxmlformats.org/officeDocument/2006/relationships/hyperlink" Target="file:///C:\Users\dems1ce9\OneDrive%20-%20Nokia\3gpp\cn1\meetings\123-e_electronic_0420\docs\C1-202404.zip" TargetMode="External"/><Relationship Id="rId355" Type="http://schemas.openxmlformats.org/officeDocument/2006/relationships/hyperlink" Target="file:///C:\Users\dems1ce9\OneDrive%20-%20Nokia\3gpp\cn1\meetings\123-e_electronic_0420\docs\C1-202486.zip" TargetMode="External"/><Relationship Id="rId376" Type="http://schemas.openxmlformats.org/officeDocument/2006/relationships/hyperlink" Target="file:///C:\Users\dems1ce9\OneDrive%20-%20Nokia\3gpp\cn1\meetings\123-e_electronic_0420\docs\C1-202546.zip" TargetMode="External"/><Relationship Id="rId397" Type="http://schemas.openxmlformats.org/officeDocument/2006/relationships/hyperlink" Target="file:///C:\Users\dems1ce9\OneDrive%20-%20Nokia\3gpp\cn1\meetings\123-e_electronic_0420\docs\C1-202181.zip" TargetMode="External"/><Relationship Id="rId520" Type="http://schemas.openxmlformats.org/officeDocument/2006/relationships/hyperlink" Target="file:///C:\Users\dems1ce9\OneDrive%20-%20Nokia\3gpp\cn1\meetings\123-e_electronic_0420\docs\C1-202025.zip" TargetMode="External"/><Relationship Id="rId541" Type="http://schemas.openxmlformats.org/officeDocument/2006/relationships/hyperlink" Target="file:///C:\Users\dems1ce9\OneDrive%20-%20Nokia\3gpp\cn1\meetings\123-e_electronic_0420\docs\C1-202570.zip" TargetMode="External"/><Relationship Id="rId562" Type="http://schemas.openxmlformats.org/officeDocument/2006/relationships/hyperlink" Target="file:///C:\Users\dems1ce9\OneDrive%20-%20Nokia\3gpp\cn1\meetings\123-e_electronic_0420\docs\C1-202400.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3-e_electronic_0420\docs\C1-202143.zip" TargetMode="External"/><Relationship Id="rId215" Type="http://schemas.openxmlformats.org/officeDocument/2006/relationships/hyperlink" Target="file:///C:\Users\dems1ce9\OneDrive%20-%20Nokia\3gpp\cn1\meetings\123-e_electronic_0420\docs\C1-202259.zip" TargetMode="External"/><Relationship Id="rId236" Type="http://schemas.openxmlformats.org/officeDocument/2006/relationships/hyperlink" Target="file:///C:\Users\dems1ce9\OneDrive%20-%20Nokia\3gpp\cn1\meetings\123-e_electronic_0420\docs\C1-202353.zip" TargetMode="External"/><Relationship Id="rId257" Type="http://schemas.openxmlformats.org/officeDocument/2006/relationships/hyperlink" Target="file:///C:\Users\dems1ce9\OneDrive%20-%20Nokia\3gpp\cn1\meetings\123-e_electronic_0420\docs\C1-202195.zip" TargetMode="External"/><Relationship Id="rId278" Type="http://schemas.openxmlformats.org/officeDocument/2006/relationships/hyperlink" Target="file:///C:\Users\dems1ce9\OneDrive%20-%20Nokia\3gpp\cn1\meetings\123-e_electronic_0420\docs\C1-202506.zip" TargetMode="External"/><Relationship Id="rId401" Type="http://schemas.openxmlformats.org/officeDocument/2006/relationships/hyperlink" Target="file:///C:\Users\dems1ce9\OneDrive%20-%20Nokia\3gpp\cn1\meetings\123-e_electronic_0420\docs\C1-202185.zip" TargetMode="External"/><Relationship Id="rId422" Type="http://schemas.openxmlformats.org/officeDocument/2006/relationships/hyperlink" Target="file:///C:\Users\dems1ce9\OneDrive%20-%20Nokia\3gpp\cn1\meetings\123-e_electronic_0420\docs\C1-202456.zip" TargetMode="External"/><Relationship Id="rId443" Type="http://schemas.openxmlformats.org/officeDocument/2006/relationships/hyperlink" Target="file:///C:\Users\dems1ce9\OneDrive%20-%20Nokia\3gpp\cn1\meetings\123-e_electronic_0420\docs\C1-202302.zip" TargetMode="External"/><Relationship Id="rId464" Type="http://schemas.openxmlformats.org/officeDocument/2006/relationships/hyperlink" Target="file:///C:\Users\dems1ce9\OneDrive%20-%20Nokia\3gpp\cn1\meetings\123-e_electronic_0420\docs\C1-202442.zip" TargetMode="External"/><Relationship Id="rId303" Type="http://schemas.openxmlformats.org/officeDocument/2006/relationships/hyperlink" Target="file:///C:\Users\dems1ce9\OneDrive%20-%20Nokia\3gpp\cn1\meetings\123-e_electronic_0420\docs\C1-202191.zip" TargetMode="External"/><Relationship Id="rId485" Type="http://schemas.openxmlformats.org/officeDocument/2006/relationships/hyperlink" Target="file:///C:\Users\dems1ce9\OneDrive%20-%20Nokia\3gpp\cn1\meetings\123-e_electronic_0420\docs\C1-202273.zip" TargetMode="External"/><Relationship Id="rId42" Type="http://schemas.openxmlformats.org/officeDocument/2006/relationships/hyperlink" Target="file:///C:\Users\dems1ce9\OneDrive%20-%20Nokia\3gpp\cn1\meetings\123-e_electronic_0420\docs\C1-202064.zip" TargetMode="External"/><Relationship Id="rId84" Type="http://schemas.openxmlformats.org/officeDocument/2006/relationships/hyperlink" Target="file:///C:\Users\dems1ce9\OneDrive%20-%20Nokia\3gpp\cn1\meetings\123-e_electronic_0420\docs\C1-202071.zip" TargetMode="External"/><Relationship Id="rId138" Type="http://schemas.openxmlformats.org/officeDocument/2006/relationships/hyperlink" Target="file:///C:\Users\dems1ce9\OneDrive%20-%20Nokia\3gpp\cn1\meetings\123-e_electronic_0420\docs\C1-202382.zip" TargetMode="External"/><Relationship Id="rId345" Type="http://schemas.openxmlformats.org/officeDocument/2006/relationships/hyperlink" Target="file:///C:\Users\dems1ce9\OneDrive%20-%20Nokia\3gpp\cn1\meetings\123-e_electronic_0420\docs\C1-202464.zip" TargetMode="External"/><Relationship Id="rId387" Type="http://schemas.openxmlformats.org/officeDocument/2006/relationships/hyperlink" Target="file:///C:\Users\dems1ce9\OneDrive%20-%20Nokia\3gpp\cn1\meetings\123-e_electronic_0420\docs\C1-202117.zip" TargetMode="External"/><Relationship Id="rId510" Type="http://schemas.openxmlformats.org/officeDocument/2006/relationships/hyperlink" Target="file:///C:\Users\dems1ce9\OneDrive%20-%20Nokia\3gpp\cn1\meetings\123-e_electronic_0420\docs\C1-202556.zip" TargetMode="External"/><Relationship Id="rId552" Type="http://schemas.openxmlformats.org/officeDocument/2006/relationships/hyperlink" Target="file:///C:\Users\dems1ce9\OneDrive%20-%20Nokia\3gpp\cn1\meetings\123-e_electronic_0420\docs\C1-202133.zip" TargetMode="External"/><Relationship Id="rId191" Type="http://schemas.openxmlformats.org/officeDocument/2006/relationships/hyperlink" Target="file:///C:\Users\dems1ce9\OneDrive%20-%20Nokia\3gpp\cn1\meetings\123-e_electronic_0420\docs\C1-202111.zip" TargetMode="External"/><Relationship Id="rId205" Type="http://schemas.openxmlformats.org/officeDocument/2006/relationships/hyperlink" Target="file:///C:\Users\dems1ce9\OneDrive%20-%20Nokia\3gpp\cn1\meetings\123-e_electronic_0420\docs\C1-202173.zip" TargetMode="External"/><Relationship Id="rId247" Type="http://schemas.openxmlformats.org/officeDocument/2006/relationships/hyperlink" Target="file:///C:\Users\dems1ce9\OneDrive%20-%20Nokia\3gpp\cn1\meetings\123-e_electronic_0420\docs\C1-202399.zip" TargetMode="External"/><Relationship Id="rId412" Type="http://schemas.openxmlformats.org/officeDocument/2006/relationships/hyperlink" Target="file:///C:\Users\dems1ce9\OneDrive%20-%20Nokia\3gpp\cn1\meetings\123-e_electronic_0420\docs\C1-202318.zip" TargetMode="External"/><Relationship Id="rId107" Type="http://schemas.openxmlformats.org/officeDocument/2006/relationships/hyperlink" Target="file:///C:\Users\dems1ce9\OneDrive%20-%20Nokia\3gpp\cn1\meetings\123-e_electronic_0420\docs\C1-202218.zip" TargetMode="External"/><Relationship Id="rId289" Type="http://schemas.openxmlformats.org/officeDocument/2006/relationships/hyperlink" Target="file:///C:\Users\dems1ce9\OneDrive%20-%20Nokia\3gpp\cn1\meetings\123-e_electronic_0420\docs\C1-202242.zip" TargetMode="External"/><Relationship Id="rId454" Type="http://schemas.openxmlformats.org/officeDocument/2006/relationships/hyperlink" Target="file:///C:\Users\dems1ce9\OneDrive%20-%20Nokia\3gpp\cn1\meetings\123-e_electronic_0420\docs\C1-202313.zip" TargetMode="External"/><Relationship Id="rId496" Type="http://schemas.openxmlformats.org/officeDocument/2006/relationships/hyperlink" Target="file:///C:\Users\dems1ce9\OneDrive%20-%20Nokia\3gpp\cn1\meetings\123-e_electronic_0420\docs\C1-202511.zip" TargetMode="External"/><Relationship Id="rId11" Type="http://schemas.openxmlformats.org/officeDocument/2006/relationships/hyperlink" Target="file:///C:\Users\dems1ce9\OneDrive%20-%20Nokia\3gpp\cn1\meetings\123-e_electronic_0420\docs\C1-202007.zip" TargetMode="External"/><Relationship Id="rId53" Type="http://schemas.openxmlformats.org/officeDocument/2006/relationships/hyperlink" Target="file:///C:\Users\dems1ce9\OneDrive%20-%20Nokia\3gpp\cn1\meetings\123-e_electronic_0420\docs\C1-202291.zip" TargetMode="External"/><Relationship Id="rId149" Type="http://schemas.openxmlformats.org/officeDocument/2006/relationships/hyperlink" Target="file:///C:\Users\dems1ce9\OneDrive%20-%20Nokia\3gpp\cn1\meetings\123-e_electronic_0420\docs\C1-202478.zip" TargetMode="External"/><Relationship Id="rId314" Type="http://schemas.openxmlformats.org/officeDocument/2006/relationships/hyperlink" Target="file:///C:\Users\dems1ce9\OneDrive%20-%20Nokia\3gpp\cn1\meetings\123-e_electronic_0420\docs\C1-202169.zip" TargetMode="External"/><Relationship Id="rId356" Type="http://schemas.openxmlformats.org/officeDocument/2006/relationships/hyperlink" Target="file:///C:\Users\dems1ce9\OneDrive%20-%20Nokia\3gpp\cn1\meetings\123-e_electronic_0420\docs\C1-202126.zip" TargetMode="External"/><Relationship Id="rId398" Type="http://schemas.openxmlformats.org/officeDocument/2006/relationships/hyperlink" Target="file:///C:\Users\dems1ce9\OneDrive%20-%20Nokia\3gpp\cn1\meetings\123-e_electronic_0420\docs\C1-202182.zip" TargetMode="External"/><Relationship Id="rId521" Type="http://schemas.openxmlformats.org/officeDocument/2006/relationships/hyperlink" Target="file:///C:\Users\dems1ce9\OneDrive%20-%20Nokia\3gpp\cn1\meetings\123-e_electronic_0420\docs\C1-202026.zip" TargetMode="External"/><Relationship Id="rId563" Type="http://schemas.openxmlformats.org/officeDocument/2006/relationships/hyperlink" Target="file:///C:\Users\dems1ce9\OneDrive%20-%20Nokia\3gpp\cn1\meetings\123-e_electronic_0420\docs\C1-202474.zip" TargetMode="External"/><Relationship Id="rId95" Type="http://schemas.openxmlformats.org/officeDocument/2006/relationships/hyperlink" Target="file:///C:\Users\dems1ce9\OneDrive%20-%20Nokia\3gpp\cn1\meetings\123-e_electronic_0420\docs\C1-202129.zip" TargetMode="External"/><Relationship Id="rId160" Type="http://schemas.openxmlformats.org/officeDocument/2006/relationships/hyperlink" Target="file:///C:\Users\dems1ce9\OneDrive%20-%20Nokia\3gpp\cn1\meetings\123-e_electronic_0420\docs\C1-202505.zip" TargetMode="External"/><Relationship Id="rId216" Type="http://schemas.openxmlformats.org/officeDocument/2006/relationships/hyperlink" Target="file:///C:\Users\dems1ce9\OneDrive%20-%20Nokia\3gpp\cn1\meetings\123-e_electronic_0420\docs\C1-202261.zip" TargetMode="External"/><Relationship Id="rId423" Type="http://schemas.openxmlformats.org/officeDocument/2006/relationships/hyperlink" Target="file:///C:\Users\dems1ce9\OneDrive%20-%20Nokia\3gpp\cn1\meetings\123-e_electronic_0420\docs\C1-202457.zip" TargetMode="External"/><Relationship Id="rId258" Type="http://schemas.openxmlformats.org/officeDocument/2006/relationships/hyperlink" Target="file:///C:\Users\dems1ce9\OneDrive%20-%20Nokia\3gpp\cn1\meetings\123-e_electronic_0420\docs\C1-202196.zip" TargetMode="External"/><Relationship Id="rId465" Type="http://schemas.openxmlformats.org/officeDocument/2006/relationships/hyperlink" Target="file:///C:\Users\dems1ce9\OneDrive%20-%20Nokia\3gpp\cn1\meetings\123-e_electronic_0420\docs\C1-202443.zip" TargetMode="External"/><Relationship Id="rId22" Type="http://schemas.openxmlformats.org/officeDocument/2006/relationships/hyperlink" Target="file:///C:\Users\dems1ce9\OneDrive%20-%20Nokia\3gpp\cn1\meetings\123-e_electronic_0420\docs\C1-202041.zip" TargetMode="External"/><Relationship Id="rId64" Type="http://schemas.openxmlformats.org/officeDocument/2006/relationships/hyperlink" Target="file:///C:\Users\dems1ce9\OneDrive%20-%20Nokia\3gpp\cn1\meetings\123-e_electronic_0420\docs\C1-202515.zip" TargetMode="External"/><Relationship Id="rId118" Type="http://schemas.openxmlformats.org/officeDocument/2006/relationships/hyperlink" Target="file:///C:\Users\dems1ce9\OneDrive%20-%20Nokia\3gpp\cn1\meetings\123-e_electronic_0420\docs\C1-202280.zip" TargetMode="External"/><Relationship Id="rId325" Type="http://schemas.openxmlformats.org/officeDocument/2006/relationships/hyperlink" Target="file:///C:\Users\dems1ce9\OneDrive%20-%20Nokia\3gpp\cn1\meetings\123-e_electronic_0420\docs\C1-202336.zip" TargetMode="External"/><Relationship Id="rId367" Type="http://schemas.openxmlformats.org/officeDocument/2006/relationships/hyperlink" Target="file:///C:\Users\dems1ce9\OneDrive%20-%20Nokia\3gpp\cn1\meetings\123-e_electronic_0420\docs\C1-202216.zip" TargetMode="External"/><Relationship Id="rId532" Type="http://schemas.openxmlformats.org/officeDocument/2006/relationships/hyperlink" Target="file:///C:\Users\dems1ce9\OneDrive%20-%20Nokia\3gpp\cn1\meetings\123-e_electronic_0420\docs\C1-202452.zip" TargetMode="External"/><Relationship Id="rId171" Type="http://schemas.openxmlformats.org/officeDocument/2006/relationships/hyperlink" Target="file:///C:\Users\dems1ce9\OneDrive%20-%20Nokia\3gpp\cn1\meetings\123-e_electronic_0420\docs\C1-202578.zip" TargetMode="External"/><Relationship Id="rId227" Type="http://schemas.openxmlformats.org/officeDocument/2006/relationships/hyperlink" Target="file:///C:\Users\dems1ce9\OneDrive%20-%20Nokia\3gpp\cn1\meetings\123-e_electronic_0420\docs\C1-202385.zip" TargetMode="External"/><Relationship Id="rId269" Type="http://schemas.openxmlformats.org/officeDocument/2006/relationships/hyperlink" Target="file:///C:\Users\dems1ce9\OneDrive%20-%20Nokia\3gpp\cn1\meetings\123-e_electronic_0420\docs\C1-202409.zip" TargetMode="External"/><Relationship Id="rId434" Type="http://schemas.openxmlformats.org/officeDocument/2006/relationships/hyperlink" Target="file:///C:\Users\dems1ce9\OneDrive%20-%20Nokia\3gpp\cn1\meetings\123-e_electronic_0420\docs\C1-202209.zip" TargetMode="External"/><Relationship Id="rId476" Type="http://schemas.openxmlformats.org/officeDocument/2006/relationships/hyperlink" Target="file:///C:\Users\dems1ce9\OneDrive%20-%20Nokia\3gpp\cn1\meetings\123-e_electronic_0420\docs\C1-202127.zip" TargetMode="External"/><Relationship Id="rId33" Type="http://schemas.openxmlformats.org/officeDocument/2006/relationships/hyperlink" Target="file:///C:\Users\dems1ce9\OneDrive%20-%20Nokia\3gpp\cn1\meetings\123-e_electronic_0420\docs\C1-202054.zip" TargetMode="External"/><Relationship Id="rId129" Type="http://schemas.openxmlformats.org/officeDocument/2006/relationships/hyperlink" Target="file:///C:\Users\dems1ce9\OneDrive%20-%20Nokia\3gpp\cn1\meetings\123-e_electronic_0420\docs\C1-202349.zip" TargetMode="External"/><Relationship Id="rId280" Type="http://schemas.openxmlformats.org/officeDocument/2006/relationships/hyperlink" Target="file:///C:\Users\dems1ce9\OneDrive%20-%20Nokia\3gpp\cn1\meetings\123-e_electronic_0420\docs\C1-202008.zip" TargetMode="External"/><Relationship Id="rId336" Type="http://schemas.openxmlformats.org/officeDocument/2006/relationships/hyperlink" Target="file:///C:\Users\dems1ce9\OneDrive%20-%20Nokia\3gpp\cn1\meetings\123-e_electronic_0420\docs\C1-202422.zip" TargetMode="External"/><Relationship Id="rId501" Type="http://schemas.openxmlformats.org/officeDocument/2006/relationships/hyperlink" Target="file:///C:\Users\dems1ce9\OneDrive%20-%20Nokia\3gpp\cn1\meetings\123-e_electronic_0420\docs\C1-202220.zip" TargetMode="External"/><Relationship Id="rId543" Type="http://schemas.openxmlformats.org/officeDocument/2006/relationships/hyperlink" Target="file:///C:\Users\dems1ce9\OneDrive%20-%20Nokia\3gpp\cn1\meetings\123-e_electronic_0420\docs\C1-202099.zip" TargetMode="External"/><Relationship Id="rId75" Type="http://schemas.openxmlformats.org/officeDocument/2006/relationships/hyperlink" Target="file:///C:\Users\dems1ce9\OneDrive%20-%20Nokia\3gpp\cn1\meetings\123-e_electronic_0420\docs\C1-202536.zip" TargetMode="External"/><Relationship Id="rId140" Type="http://schemas.openxmlformats.org/officeDocument/2006/relationships/hyperlink" Target="file:///C:\Users\dems1ce9\OneDrive%20-%20Nokia\3gpp\cn1\meetings\123-e_electronic_0420\docs\C1-202391.zip" TargetMode="External"/><Relationship Id="rId182" Type="http://schemas.openxmlformats.org/officeDocument/2006/relationships/hyperlink" Target="file:///C:\Users\dems1ce9\OneDrive%20-%20Nokia\3gpp\cn1\meetings\123-e_electronic_0420\docs\C1-202294.zip" TargetMode="External"/><Relationship Id="rId378" Type="http://schemas.openxmlformats.org/officeDocument/2006/relationships/hyperlink" Target="file:///C:\Users\dems1ce9\OneDrive%20-%20Nokia\3gpp\cn1\meetings\123-e_electronic_0420\docs\C1-202011.zip" TargetMode="External"/><Relationship Id="rId403" Type="http://schemas.openxmlformats.org/officeDocument/2006/relationships/hyperlink" Target="file:///C:\Users\dems1ce9\OneDrive%20-%20Nokia\3gpp\cn1\meetings\123-e_electronic_0420\docs\C1-202187.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3-e_electronic_0420\docs\C1-202355.zip" TargetMode="External"/><Relationship Id="rId445" Type="http://schemas.openxmlformats.org/officeDocument/2006/relationships/hyperlink" Target="file:///C:\Users\dems1ce9\OneDrive%20-%20Nokia\3gpp\cn1\meetings\123-e_electronic_0420\docs\C1-202304.zip" TargetMode="External"/><Relationship Id="rId487" Type="http://schemas.openxmlformats.org/officeDocument/2006/relationships/hyperlink" Target="file:///C:\Users\dems1ce9\OneDrive%20-%20Nokia\3gpp\cn1\meetings\123-e_electronic_0420\docs\C1-202334.zip" TargetMode="External"/><Relationship Id="rId291" Type="http://schemas.openxmlformats.org/officeDocument/2006/relationships/hyperlink" Target="file:///C:\Users\dems1ce9\OneDrive%20-%20Nokia\3gpp\cn1\meetings\123-e_electronic_0420\docs\C1-202251.zip" TargetMode="External"/><Relationship Id="rId305" Type="http://schemas.openxmlformats.org/officeDocument/2006/relationships/hyperlink" Target="file:///C:\Users\dems1ce9\OneDrive%20-%20Nokia\3gpp\cn1\meetings\123-e_electronic_0420\docs\C1-202429.zip" TargetMode="External"/><Relationship Id="rId347" Type="http://schemas.openxmlformats.org/officeDocument/2006/relationships/hyperlink" Target="file:///C:\Users\dems1ce9\OneDrive%20-%20Nokia\3gpp\cn1\meetings\123-e_electronic_0420\docs\C1-202521.zip" TargetMode="External"/><Relationship Id="rId512" Type="http://schemas.openxmlformats.org/officeDocument/2006/relationships/hyperlink" Target="file:///C:\Users\dems1ce9\OneDrive%20-%20Nokia\3gpp\cn1\meetings\123-e_electronic_0420\docs\C1-202558.zip" TargetMode="External"/><Relationship Id="rId44" Type="http://schemas.openxmlformats.org/officeDocument/2006/relationships/hyperlink" Target="file:///C:\Users\dems1ce9\OneDrive%20-%20Nokia\3gpp\cn1\meetings\123-e_electronic_0420\docs\C1-202584.zip" TargetMode="External"/><Relationship Id="rId86" Type="http://schemas.openxmlformats.org/officeDocument/2006/relationships/hyperlink" Target="file:///C:\Users\dems1ce9\OneDrive%20-%20Nokia\3gpp\cn1\meetings\123-e_electronic_0420\docs\C1-202074.zip" TargetMode="External"/><Relationship Id="rId151" Type="http://schemas.openxmlformats.org/officeDocument/2006/relationships/hyperlink" Target="file:///C:\Users\dems1ce9\OneDrive%20-%20Nokia\3gpp\cn1\meetings\123-e_electronic_0420\docs\C1-202480.zip" TargetMode="External"/><Relationship Id="rId389" Type="http://schemas.openxmlformats.org/officeDocument/2006/relationships/hyperlink" Target="file:///C:\Users\dems1ce9\OneDrive%20-%20Nokia\3gpp\cn1\meetings\123-e_electronic_0420\docs\C1-202119.zip" TargetMode="External"/><Relationship Id="rId554" Type="http://schemas.openxmlformats.org/officeDocument/2006/relationships/hyperlink" Target="file:///C:\Users\dems1ce9\OneDrive%20-%20Nokia\3gpp\cn1\meetings\123-e_electronic_0420\docs\C1-202500.zip" TargetMode="External"/><Relationship Id="rId193" Type="http://schemas.openxmlformats.org/officeDocument/2006/relationships/hyperlink" Target="file:///C:\Users\dems1ce9\OneDrive%20-%20Nokia\3gpp\cn1\meetings\123-e_electronic_0420\docs\C1-202113.zip" TargetMode="External"/><Relationship Id="rId207" Type="http://schemas.openxmlformats.org/officeDocument/2006/relationships/hyperlink" Target="file:///C:\Users\dems1ce9\OneDrive%20-%20Nokia\3gpp\cn1\meetings\123-e_electronic_0420\docs\C1-202234.zip" TargetMode="External"/><Relationship Id="rId249" Type="http://schemas.openxmlformats.org/officeDocument/2006/relationships/hyperlink" Target="file:///C:\Users\dems1ce9\OneDrive%20-%20Nokia\3gpp\cn1\meetings\123-e_electronic_0420\docs\C1-202013.zip" TargetMode="External"/><Relationship Id="rId414" Type="http://schemas.openxmlformats.org/officeDocument/2006/relationships/hyperlink" Target="file:///C:\Users\dems1ce9\OneDrive%20-%20Nokia\3gpp\cn1\meetings\123-e_electronic_0420\docs\C1-202333.zip" TargetMode="External"/><Relationship Id="rId456" Type="http://schemas.openxmlformats.org/officeDocument/2006/relationships/hyperlink" Target="file:///C:\Users\dems1ce9\OneDrive%20-%20Nokia\3gpp\cn1\meetings\123-e_electronic_0420\docs\C1-202315.zip" TargetMode="External"/><Relationship Id="rId498" Type="http://schemas.openxmlformats.org/officeDocument/2006/relationships/hyperlink" Target="file:///C:\Users\dems1ce9\OneDrive%20-%20Nokia\3gpp\cn1\meetings\123-e_electronic_0420\docs\C1-202513.zip" TargetMode="External"/><Relationship Id="rId13" Type="http://schemas.openxmlformats.org/officeDocument/2006/relationships/hyperlink" Target="file:///C:\Users\dems1ce9\OneDrive%20-%20Nokia\3gpp\cn1\meetings\123-e_electronic_0420\docs\C1-202055.zip" TargetMode="External"/><Relationship Id="rId109" Type="http://schemas.openxmlformats.org/officeDocument/2006/relationships/hyperlink" Target="file:///C:\Users\dems1ce9\OneDrive%20-%20Nokia\3gpp\cn1\meetings\123-e_electronic_0420\docs\C1-202229.zip" TargetMode="External"/><Relationship Id="rId260" Type="http://schemas.openxmlformats.org/officeDocument/2006/relationships/hyperlink" Target="file:///C:\Users\dems1ce9\OneDrive%20-%20Nokia\3gpp\cn1\meetings\123-e_electronic_0420\docs\C1-202198.zip" TargetMode="External"/><Relationship Id="rId316" Type="http://schemas.openxmlformats.org/officeDocument/2006/relationships/hyperlink" Target="file:///C:\Users\dems1ce9\OneDrive%20-%20Nokia\3gpp\cn1\meetings\123-e_electronic_0420\docs\C1-202177.zip" TargetMode="External"/><Relationship Id="rId523" Type="http://schemas.openxmlformats.org/officeDocument/2006/relationships/hyperlink" Target="file:///C:\Users\dems1ce9\OneDrive%20-%20Nokia\3gpp\cn1\meetings\123-e_electronic_0420\docs\C1-202028.zip" TargetMode="External"/><Relationship Id="rId55" Type="http://schemas.openxmlformats.org/officeDocument/2006/relationships/hyperlink" Target="file:///C:\Users\dems1ce9\OneDrive%20-%20Nokia\3gpp\cn1\meetings\123-e_electronic_0420\docs\C1-202360.zip" TargetMode="External"/><Relationship Id="rId97" Type="http://schemas.openxmlformats.org/officeDocument/2006/relationships/hyperlink" Target="file:///C:\Users\dems1ce9\OneDrive%20-%20Nokia\3gpp\cn1\meetings\123-e_electronic_0420\docs\C1-202141.zip" TargetMode="External"/><Relationship Id="rId120" Type="http://schemas.openxmlformats.org/officeDocument/2006/relationships/hyperlink" Target="file:///C:\Users\dems1ce9\OneDrive%20-%20Nokia\3gpp\cn1\meetings\123-e_electronic_0420\docs\C1-202289.zip" TargetMode="External"/><Relationship Id="rId358" Type="http://schemas.openxmlformats.org/officeDocument/2006/relationships/hyperlink" Target="file:///C:\Users\dems1ce9\OneDrive%20-%20Nokia\3gpp\cn1\meetings\123-e_electronic_0420\docs\C1-202154.zip" TargetMode="External"/><Relationship Id="rId565" Type="http://schemas.openxmlformats.org/officeDocument/2006/relationships/hyperlink" Target="file:///C:\Users\dems1ce9\OneDrive%20-%20Nokia\3gpp\cn1\meetings\123-e_electronic_0420\docs\C1-202564.zip" TargetMode="External"/><Relationship Id="rId162" Type="http://schemas.openxmlformats.org/officeDocument/2006/relationships/hyperlink" Target="file:///C:\Users\dems1ce9\OneDrive%20-%20Nokia\3gpp\cn1\meetings\123-e_electronic_0420\docs\C1-202509.zip" TargetMode="External"/><Relationship Id="rId218" Type="http://schemas.openxmlformats.org/officeDocument/2006/relationships/hyperlink" Target="file:///C:\Users\dems1ce9\OneDrive%20-%20Nokia\3gpp\cn1\meetings\123-e_electronic_0420\docs\C1-202329.zip" TargetMode="External"/><Relationship Id="rId425" Type="http://schemas.openxmlformats.org/officeDocument/2006/relationships/hyperlink" Target="file:///C:\Users\dems1ce9\OneDrive%20-%20Nokia\3gpp\cn1\meetings\123-e_electronic_0420\docs\C1-202547.zip" TargetMode="External"/><Relationship Id="rId467" Type="http://schemas.openxmlformats.org/officeDocument/2006/relationships/hyperlink" Target="file:///C:\Users\dems1ce9\OneDrive%20-%20Nokia\3gpp\cn1\meetings\123-e_electronic_0420\docs\C1-202445.zip" TargetMode="External"/><Relationship Id="rId271" Type="http://schemas.openxmlformats.org/officeDocument/2006/relationships/hyperlink" Target="file:///C:\Users\dems1ce9\OneDrive%20-%20Nokia\3gpp\cn1\meetings\123-e_electronic_0420\docs\C1-202411.zip" TargetMode="External"/><Relationship Id="rId24" Type="http://schemas.openxmlformats.org/officeDocument/2006/relationships/hyperlink" Target="file:///C:\Users\dems1ce9\OneDrive%20-%20Nokia\3gpp\cn1\meetings\123-e_electronic_0420\docs\C1-202043.zip" TargetMode="External"/><Relationship Id="rId66" Type="http://schemas.openxmlformats.org/officeDocument/2006/relationships/hyperlink" Target="file:///C:\Users\dems1ce9\OneDrive%20-%20Nokia\3gpp\cn1\meetings\123-e_electronic_0420\docs\C1-202517.zip" TargetMode="External"/><Relationship Id="rId131" Type="http://schemas.openxmlformats.org/officeDocument/2006/relationships/hyperlink" Target="file:///C:\Users\dems1ce9\OneDrive%20-%20Nokia\3gpp\cn1\meetings\123-e_electronic_0420\docs\C1-202375.zip" TargetMode="External"/><Relationship Id="rId327" Type="http://schemas.openxmlformats.org/officeDocument/2006/relationships/hyperlink" Target="file:///C:\Users\dems1ce9\OneDrive%20-%20Nokia\3gpp\cn1\meetings\123-e_electronic_0420\docs\C1-202367.zip" TargetMode="External"/><Relationship Id="rId369" Type="http://schemas.openxmlformats.org/officeDocument/2006/relationships/hyperlink" Target="file:///C:\Users\dems1ce9\OneDrive%20-%20Nokia\3gpp\cn1\meetings\123-e_electronic_0420\docs\C1-202236.zip" TargetMode="External"/><Relationship Id="rId534" Type="http://schemas.openxmlformats.org/officeDocument/2006/relationships/hyperlink" Target="file:///C:\Users\dems1ce9\OneDrive%20-%20Nokia\3gpp\cn1\meetings\123-e_electronic_0420\docs\C1-202496.zip" TargetMode="External"/><Relationship Id="rId173" Type="http://schemas.openxmlformats.org/officeDocument/2006/relationships/hyperlink" Target="file:///C:\Users\dems1ce9\OneDrive%20-%20Nokia\3gpp\cn1\meetings\123-e_electronic_0420\docs\C1-202580.zip" TargetMode="External"/><Relationship Id="rId229" Type="http://schemas.openxmlformats.org/officeDocument/2006/relationships/hyperlink" Target="file:///C:\Users\dems1ce9\OneDrive%20-%20Nokia\3gpp\cn1\meetings\123-e_electronic_0420\docs\C1-202454.zip" TargetMode="External"/><Relationship Id="rId380" Type="http://schemas.openxmlformats.org/officeDocument/2006/relationships/hyperlink" Target="file:///C:\Users\dems1ce9\OneDrive%20-%20Nokia\3gpp\cn1\meetings\123-e_electronic_0420\docs\C1-202104.zip" TargetMode="External"/><Relationship Id="rId436" Type="http://schemas.openxmlformats.org/officeDocument/2006/relationships/hyperlink" Target="file:///C:\Users\dems1ce9\OneDrive%20-%20Nokia\3gpp\cn1\meetings\123-e_electronic_0420\docs\C1-202211.zip" TargetMode="External"/><Relationship Id="rId240" Type="http://schemas.openxmlformats.org/officeDocument/2006/relationships/hyperlink" Target="file:///C:\Users\dems1ce9\OneDrive%20-%20Nokia\3gpp\cn1\meetings\123-e_electronic_0420\docs\C1-202359.zip" TargetMode="External"/><Relationship Id="rId478" Type="http://schemas.openxmlformats.org/officeDocument/2006/relationships/hyperlink" Target="file:///C:\Users\dems1ce9\OneDrive%20-%20Nokia\3gpp\cn1\meetings\123-e_electronic_0420\docs\C1-202178.zip" TargetMode="External"/><Relationship Id="rId35" Type="http://schemas.openxmlformats.org/officeDocument/2006/relationships/hyperlink" Target="file:///C:\Users\dems1ce9\OneDrive%20-%20Nokia\3gpp\cn1\meetings\123-e_electronic_0420\docs\C1-202057.zip" TargetMode="External"/><Relationship Id="rId77" Type="http://schemas.openxmlformats.org/officeDocument/2006/relationships/hyperlink" Target="file:///C:\Users\dems1ce9\OneDrive%20-%20Nokia\3gpp\cn1\meetings\123-e_electronic_0420\docs\C1-202538.zip" TargetMode="External"/><Relationship Id="rId100" Type="http://schemas.openxmlformats.org/officeDocument/2006/relationships/hyperlink" Target="file:///C:\Users\dems1ce9\OneDrive%20-%20Nokia\3gpp\cn1\meetings\123-e_electronic_0420\docs\C1-202149.zip" TargetMode="External"/><Relationship Id="rId282" Type="http://schemas.openxmlformats.org/officeDocument/2006/relationships/hyperlink" Target="file:///C:\Users\dems1ce9\OneDrive%20-%20Nokia\3gpp\cn1\meetings\123-e_electronic_0420\docs\C1-202015.zip" TargetMode="External"/><Relationship Id="rId338" Type="http://schemas.openxmlformats.org/officeDocument/2006/relationships/hyperlink" Target="file:///C:\Users\dems1ce9\OneDrive%20-%20Nokia\3gpp\cn1\meetings\123-e_electronic_0420\docs\C1-202425.zip" TargetMode="External"/><Relationship Id="rId503" Type="http://schemas.openxmlformats.org/officeDocument/2006/relationships/hyperlink" Target="file:///C:\Users\dems1ce9\OneDrive%20-%20Nokia\3gpp\cn1\meetings\123-e_electronic_0420\docs\C1-202222.zip" TargetMode="External"/><Relationship Id="rId545" Type="http://schemas.openxmlformats.org/officeDocument/2006/relationships/hyperlink" Target="file:///C:\Users\dems1ce9\OneDrive%20-%20Nokia\3gpp\cn1\meetings\123-e_electronic_0420\docs\C1-202156.zip" TargetMode="External"/><Relationship Id="rId8" Type="http://schemas.openxmlformats.org/officeDocument/2006/relationships/hyperlink" Target="file:///C:\Users\dems1ce9\OneDrive%20-%20Nokia\3gpp\cn1\meetings\123-e_electronic_0420\docs\C1-202006.zip" TargetMode="External"/><Relationship Id="rId142" Type="http://schemas.openxmlformats.org/officeDocument/2006/relationships/hyperlink" Target="file:///C:\Users\dems1ce9\OneDrive%20-%20Nokia\3gpp\cn1\meetings\123-e_electronic_0420\docs\C1-202394.zip" TargetMode="External"/><Relationship Id="rId184" Type="http://schemas.openxmlformats.org/officeDocument/2006/relationships/hyperlink" Target="file:///C:\Users\dems1ce9\OneDrive%20-%20Nokia\3gpp\cn1\meetings\123-e_electronic_0420\docs\C1-202372.zip" TargetMode="External"/><Relationship Id="rId391" Type="http://schemas.openxmlformats.org/officeDocument/2006/relationships/hyperlink" Target="file:///C:\Users\dems1ce9\OneDrive%20-%20Nokia\3gpp\cn1\meetings\123-e_electronic_0420\docs\C1-202160.zip" TargetMode="External"/><Relationship Id="rId405" Type="http://schemas.openxmlformats.org/officeDocument/2006/relationships/hyperlink" Target="file:///C:\Users\dems1ce9\OneDrive%20-%20Nokia\3gpp\cn1\meetings\123-e_electronic_0420\docs\C1-202189.zip" TargetMode="External"/><Relationship Id="rId447" Type="http://schemas.openxmlformats.org/officeDocument/2006/relationships/hyperlink" Target="file:///C:\Users\dems1ce9\OneDrive%20-%20Nokia\3gpp\cn1\meetings\123-e_electronic_0420\docs\C1-202306.zip" TargetMode="External"/><Relationship Id="rId251" Type="http://schemas.openxmlformats.org/officeDocument/2006/relationships/hyperlink" Target="file:///C:\Users\dems1ce9\OneDrive%20-%20Nokia\3gpp\cn1\meetings\123-e_electronic_0420\docs\C1-202087.zip" TargetMode="External"/><Relationship Id="rId489" Type="http://schemas.openxmlformats.org/officeDocument/2006/relationships/hyperlink" Target="file:///C:\Users\dems1ce9\OneDrive%20-%20Nokia\3gpp\cn1\meetings\123-e_electronic_0420\docs\C1-202466.zip" TargetMode="External"/><Relationship Id="rId46" Type="http://schemas.openxmlformats.org/officeDocument/2006/relationships/hyperlink" Target="file:///C:\Users\dems1ce9\OneDrive%20-%20Nokia\3gpp\cn1\meetings\123-e_electronic_0420\docs\C1-202032.zip" TargetMode="External"/><Relationship Id="rId293" Type="http://schemas.openxmlformats.org/officeDocument/2006/relationships/hyperlink" Target="file:///C:\Users\dems1ce9\OneDrive%20-%20Nokia\3gpp\cn1\meetings\123-e_electronic_0420\docs\C1-202256.zip" TargetMode="External"/><Relationship Id="rId307" Type="http://schemas.openxmlformats.org/officeDocument/2006/relationships/hyperlink" Target="file:///C:\Users\dems1ce9\OneDrive%20-%20Nokia\3gpp\cn1\meetings\123-e_electronic_0420\docs\C1-202435.zip" TargetMode="External"/><Relationship Id="rId349" Type="http://schemas.openxmlformats.org/officeDocument/2006/relationships/hyperlink" Target="file:///C:\Users\dems1ce9\OneDrive%20-%20Nokia\3gpp\cn1\meetings\123-e_electronic_0420\docs\C1-202168.zip" TargetMode="External"/><Relationship Id="rId514" Type="http://schemas.openxmlformats.org/officeDocument/2006/relationships/hyperlink" Target="file:///C:\Users\dems1ce9\OneDrive%20-%20Nokia\3gpp\cn1\meetings\123-e_electronic_0420\docs\C1-202560.zip" TargetMode="External"/><Relationship Id="rId556" Type="http://schemas.openxmlformats.org/officeDocument/2006/relationships/hyperlink" Target="file:///C:\Users\dems1ce9\OneDrive%20-%20Nokia\3gpp\cn1\meetings\123-e_electronic_0420\docs\C1-202067.zip" TargetMode="External"/><Relationship Id="rId88" Type="http://schemas.openxmlformats.org/officeDocument/2006/relationships/hyperlink" Target="file:///C:\Users\dems1ce9\OneDrive%20-%20Nokia\3gpp\cn1\meetings\123-e_electronic_0420\docs\C1-202076.zip" TargetMode="External"/><Relationship Id="rId111" Type="http://schemas.openxmlformats.org/officeDocument/2006/relationships/hyperlink" Target="file:///C:\Users\dems1ce9\OneDrive%20-%20Nokia\3gpp\cn1\meetings\123-e_electronic_0420\docs\C1-202254.zip" TargetMode="External"/><Relationship Id="rId153" Type="http://schemas.openxmlformats.org/officeDocument/2006/relationships/hyperlink" Target="file:///C:\Users\dems1ce9\OneDrive%20-%20Nokia\3gpp\cn1\meetings\123-e_electronic_0420\docs\C1-202482.zip" TargetMode="External"/><Relationship Id="rId195" Type="http://schemas.openxmlformats.org/officeDocument/2006/relationships/hyperlink" Target="file:///C:\Users\dems1ce9\OneDrive%20-%20Nokia\3gpp\cn1\meetings\123-e_electronic_0420\docs\C1-202121.zip" TargetMode="External"/><Relationship Id="rId209" Type="http://schemas.openxmlformats.org/officeDocument/2006/relationships/hyperlink" Target="file:///C:\Users\dems1ce9\OneDrive%20-%20Nokia\3gpp\cn1\meetings\123-e_electronic_0420\docs\C1-202243.zip" TargetMode="External"/><Relationship Id="rId360" Type="http://schemas.openxmlformats.org/officeDocument/2006/relationships/hyperlink" Target="file:///C:\Users\dems1ce9\OneDrive%20-%20Nokia\3gpp\cn1\meetings\123-e_electronic_0420\docs\C1-202549.zip" TargetMode="External"/><Relationship Id="rId416" Type="http://schemas.openxmlformats.org/officeDocument/2006/relationships/hyperlink" Target="file:///C:\Users\dems1ce9\OneDrive%20-%20Nokia\3gpp\cn1\meetings\123-e_electronic_0420\docs\C1-202427.zip" TargetMode="External"/><Relationship Id="rId220" Type="http://schemas.openxmlformats.org/officeDocument/2006/relationships/hyperlink" Target="file:///C:\Users\dems1ce9\OneDrive%20-%20Nokia\3gpp\cn1\meetings\123-e_electronic_0420\docs\C1-202340.zip" TargetMode="External"/><Relationship Id="rId458" Type="http://schemas.openxmlformats.org/officeDocument/2006/relationships/hyperlink" Target="file:///C:\Users\dems1ce9\OneDrive%20-%20Nokia\3gpp\cn1\meetings\123-e_electronic_0420\docs\C1-202320.zip" TargetMode="External"/><Relationship Id="rId15" Type="http://schemas.openxmlformats.org/officeDocument/2006/relationships/hyperlink" Target="file:///C:\Users\dems1ce9\OneDrive%20-%20Nokia\3gpp\cn1\meetings\123-e_electronic_0420\docs\C1-202034.zip" TargetMode="External"/><Relationship Id="rId57" Type="http://schemas.openxmlformats.org/officeDocument/2006/relationships/hyperlink" Target="file:///C:\Users\dems1ce9\OneDrive%20-%20Nokia\3gpp\cn1\meetings\123-e_electronic_0420\docs\C1-202507.zip" TargetMode="External"/><Relationship Id="rId262" Type="http://schemas.openxmlformats.org/officeDocument/2006/relationships/hyperlink" Target="file:///C:\Users\dems1ce9\OneDrive%20-%20Nokia\3gpp\cn1\meetings\123-e_electronic_0420\docs\C1-202393.zip" TargetMode="External"/><Relationship Id="rId318" Type="http://schemas.openxmlformats.org/officeDocument/2006/relationships/hyperlink" Target="file:///C:\Users\dems1ce9\OneDrive%20-%20Nokia\3gpp\cn1\meetings\123-e_electronic_0420\docs\C1-202230.zip" TargetMode="External"/><Relationship Id="rId525" Type="http://schemas.openxmlformats.org/officeDocument/2006/relationships/hyperlink" Target="file:///C:\Users\dems1ce9\OneDrive%20-%20Nokia\3gpp\cn1\meetings\123-e_electronic_0420\docs\C1-202030.zip" TargetMode="External"/><Relationship Id="rId567" Type="http://schemas.openxmlformats.org/officeDocument/2006/relationships/footer" Target="footer1.xml"/><Relationship Id="rId99" Type="http://schemas.openxmlformats.org/officeDocument/2006/relationships/hyperlink" Target="file:///C:\Users\dems1ce9\OneDrive%20-%20Nokia\3gpp\cn1\meetings\123-e_electronic_0420\docs\C1-202146.zip" TargetMode="External"/><Relationship Id="rId122" Type="http://schemas.openxmlformats.org/officeDocument/2006/relationships/hyperlink" Target="file:///C:\Users\dems1ce9\OneDrive%20-%20Nokia\3gpp\cn1\meetings\123-e_electronic_0420\docs\C1-202324.zip" TargetMode="External"/><Relationship Id="rId164" Type="http://schemas.openxmlformats.org/officeDocument/2006/relationships/hyperlink" Target="file:///C:\Users\dems1ce9\OneDrive%20-%20Nokia\3gpp\cn1\meetings\123-e_electronic_0420\docs\C1-202514.zip" TargetMode="External"/><Relationship Id="rId371" Type="http://schemas.openxmlformats.org/officeDocument/2006/relationships/hyperlink" Target="file:///C:\Users\dems1ce9\OneDrive%20-%20Nokia\3gpp\cn1\meetings\123-e_electronic_0420\docs\C1-2022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DC53561-C402-4E43-B7DD-CAA36464C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21517</Words>
  <Characters>135560</Characters>
  <Application>Microsoft Office Word</Application>
  <DocSecurity>0</DocSecurity>
  <Lines>1129</Lines>
  <Paragraphs>313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156764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PL-preApril</cp:lastModifiedBy>
  <cp:revision>2</cp:revision>
  <cp:lastPrinted>2015-12-11T14:04:00Z</cp:lastPrinted>
  <dcterms:created xsi:type="dcterms:W3CDTF">2020-04-09T13:37:00Z</dcterms:created>
  <dcterms:modified xsi:type="dcterms:W3CDTF">2020-04-09T13:37:00Z</dcterms:modified>
</cp:coreProperties>
</file>