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E4" w:rsidRDefault="001A6AE4" w:rsidP="001A6AE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#104</w:t>
      </w:r>
      <w:r>
        <w:rPr>
          <w:b/>
          <w:i/>
          <w:noProof/>
          <w:sz w:val="28"/>
        </w:rPr>
        <w:tab/>
      </w:r>
      <w:r w:rsidR="00E31B74">
        <w:rPr>
          <w:b/>
          <w:noProof/>
          <w:sz w:val="28"/>
        </w:rPr>
        <w:t>C1-172</w:t>
      </w:r>
      <w:r w:rsidR="00C41C79">
        <w:rPr>
          <w:b/>
          <w:noProof/>
          <w:sz w:val="28"/>
        </w:rPr>
        <w:t>7</w:t>
      </w:r>
      <w:r w:rsidR="00F201F0">
        <w:rPr>
          <w:b/>
          <w:noProof/>
          <w:sz w:val="28"/>
        </w:rPr>
        <w:t>74</w:t>
      </w:r>
    </w:p>
    <w:p w:rsidR="001A6AE4" w:rsidRDefault="001A6AE4" w:rsidP="001A6AE4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2017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42A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2AAD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0778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0778D8">
        <w:rPr>
          <w:rFonts w:ascii="Arial" w:eastAsia="Batang" w:hAnsi="Arial" w:cs="Arial"/>
          <w:b/>
          <w:lang w:eastAsia="zh-CN"/>
        </w:rPr>
        <w:t>WID on</w:t>
      </w:r>
      <w:r w:rsidRPr="000778D8">
        <w:rPr>
          <w:rFonts w:ascii="Arial" w:eastAsia="Batang" w:hAnsi="Arial" w:cs="Arial"/>
          <w:b/>
          <w:lang w:eastAsia="zh-CN"/>
        </w:rPr>
        <w:t xml:space="preserve"> </w:t>
      </w:r>
      <w:r w:rsidR="000778D8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D105D">
        <w:rPr>
          <w:rFonts w:ascii="Arial" w:eastAsia="Batang" w:hAnsi="Arial"/>
          <w:b/>
          <w:lang w:eastAsia="zh-CN"/>
        </w:rPr>
        <w:t>15.1.1</w:t>
      </w:r>
    </w:p>
    <w:p w:rsidR="0005793E" w:rsidRDefault="0005793E" w:rsidP="0005793E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05793E" w:rsidRDefault="0005793E" w:rsidP="0005793E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</w:rPr>
        <w:t xml:space="preserve">, </w:t>
      </w:r>
      <w:proofErr w:type="spellStart"/>
      <w:r>
        <w:rPr>
          <w:rStyle w:val="a0"/>
        </w:rPr>
        <w:t>article</w:t>
      </w:r>
      <w:proofErr w:type="spellEnd"/>
      <w:r>
        <w:rPr>
          <w:rStyle w:val="a0"/>
        </w:rPr>
        <w:t xml:space="preserve">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proofErr w:type="spellStart"/>
      <w:r>
        <w:rPr>
          <w:rStyle w:val="a0"/>
        </w:rPr>
        <w:t>Comprehensive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instructions</w:t>
      </w:r>
      <w:proofErr w:type="spellEnd"/>
      <w:r>
        <w:rPr>
          <w:rStyle w:val="a0"/>
        </w:rPr>
        <w:t xml:space="preserve"> can </w:t>
      </w:r>
      <w:proofErr w:type="spellStart"/>
      <w:r>
        <w:rPr>
          <w:rStyle w:val="a0"/>
        </w:rPr>
        <w:t>be</w:t>
      </w:r>
      <w:proofErr w:type="spellEnd"/>
      <w:r>
        <w:rPr>
          <w:rStyle w:val="a0"/>
        </w:rPr>
        <w:t xml:space="preserve"> </w:t>
      </w:r>
      <w:proofErr w:type="spellStart"/>
      <w:r>
        <w:rPr>
          <w:rStyle w:val="a0"/>
        </w:rPr>
        <w:t>found</w:t>
      </w:r>
      <w:proofErr w:type="spellEnd"/>
      <w:r>
        <w:rPr>
          <w:rStyle w:val="a0"/>
        </w:rPr>
        <w:t xml:space="preserve">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05793E" w:rsidRPr="00BA3A53" w:rsidRDefault="0005793E" w:rsidP="0005793E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05793E" w:rsidRDefault="0005793E" w:rsidP="0005793E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05793E" w:rsidRDefault="0005793E" w:rsidP="0005793E">
      <w:pPr>
        <w:pStyle w:val="Heading2"/>
        <w:tabs>
          <w:tab w:val="left" w:pos="2552"/>
        </w:tabs>
      </w:pPr>
      <w:r>
        <w:t>Unique identifier: TBD</w:t>
      </w:r>
    </w:p>
    <w:p w:rsidR="0005793E" w:rsidRDefault="0005793E" w:rsidP="0005793E">
      <w:pPr>
        <w:ind w:right="-99"/>
      </w:pPr>
      <w:r>
        <w:t xml:space="preserve"> </w:t>
      </w:r>
    </w:p>
    <w:p w:rsidR="0005793E" w:rsidRDefault="0005793E" w:rsidP="0005793E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05793E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Others (specify)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05793E" w:rsidRDefault="0005793E" w:rsidP="0068292F">
            <w:pPr>
              <w:pStyle w:val="TAC"/>
            </w:pP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05793E" w:rsidRDefault="0005793E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  <w:tc>
          <w:tcPr>
            <w:tcW w:w="0" w:type="auto"/>
          </w:tcPr>
          <w:p w:rsidR="0005793E" w:rsidRDefault="0005793E" w:rsidP="0068292F">
            <w:pPr>
              <w:pStyle w:val="TAC"/>
            </w:pP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2"/>
      </w:pPr>
      <w:r>
        <w:t>2</w:t>
      </w:r>
      <w:r>
        <w:tab/>
        <w:t>Classification of the Work Item and linked work items</w:t>
      </w:r>
    </w:p>
    <w:p w:rsidR="0005793E" w:rsidRDefault="0005793E" w:rsidP="0005793E">
      <w:pPr>
        <w:pStyle w:val="Heading3"/>
      </w:pPr>
      <w:r>
        <w:t>2.1</w:t>
      </w:r>
      <w:r>
        <w:tab/>
        <w:t>Primary classification</w:t>
      </w:r>
    </w:p>
    <w:p w:rsidR="0005793E" w:rsidRPr="00A36378" w:rsidRDefault="0005793E" w:rsidP="0005793E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Pr="004260A5" w:rsidRDefault="0005793E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05793E" w:rsidRPr="006E0F19" w:rsidRDefault="0005793E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793E" w:rsidTr="0068292F">
        <w:tc>
          <w:tcPr>
            <w:tcW w:w="675" w:type="dxa"/>
          </w:tcPr>
          <w:p w:rsidR="0005793E" w:rsidRDefault="0005793E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Pr="00643626" w:rsidRDefault="0005793E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05793E" w:rsidTr="0068292F">
        <w:tc>
          <w:tcPr>
            <w:tcW w:w="1101" w:type="dxa"/>
            <w:vAlign w:val="center"/>
          </w:tcPr>
          <w:p w:rsidR="0005793E" w:rsidRPr="00643626" w:rsidRDefault="00AE5707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05793E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05793E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05793E" w:rsidRPr="00643626" w:rsidRDefault="0005793E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05793E" w:rsidRDefault="0005793E" w:rsidP="0005793E">
      <w:pPr>
        <w:ind w:right="-99"/>
        <w:rPr>
          <w:b/>
        </w:rPr>
      </w:pPr>
    </w:p>
    <w:p w:rsidR="0005793E" w:rsidRDefault="0005793E" w:rsidP="0005793E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793E" w:rsidTr="0068292F">
        <w:tc>
          <w:tcPr>
            <w:tcW w:w="9606" w:type="dxa"/>
            <w:gridSpan w:val="3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793E" w:rsidTr="0068292F">
        <w:tc>
          <w:tcPr>
            <w:tcW w:w="1101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793E" w:rsidRDefault="0005793E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05793E" w:rsidRPr="00251D80" w:rsidRDefault="0005793E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05793E" w:rsidTr="0068292F">
        <w:tc>
          <w:tcPr>
            <w:tcW w:w="1101" w:type="dxa"/>
          </w:tcPr>
          <w:p w:rsidR="0005793E" w:rsidRDefault="0005793E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05793E" w:rsidTr="0068292F">
        <w:tc>
          <w:tcPr>
            <w:tcW w:w="1101" w:type="dxa"/>
          </w:tcPr>
          <w:p w:rsidR="0005793E" w:rsidRDefault="00AE5707" w:rsidP="0068292F">
            <w:pPr>
              <w:pStyle w:val="TAL"/>
            </w:pPr>
            <w:r>
              <w:fldChar w:fldCharType="begin"/>
            </w:r>
            <w:r w:rsidR="0005793E">
              <w:instrText xml:space="preserve"> HYPERLINK "http://www.3gpp.org/DynaReport/WiVsSpec--720080.htm" \t "_blank" </w:instrText>
            </w:r>
            <w:r>
              <w:fldChar w:fldCharType="separate"/>
            </w:r>
            <w:r w:rsidR="0005793E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05793E" w:rsidRDefault="0005793E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05793E" w:rsidRPr="00643626" w:rsidRDefault="0005793E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05793E" w:rsidRPr="00643626" w:rsidRDefault="0005793E" w:rsidP="0005793E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05793E" w:rsidRDefault="0005793E" w:rsidP="0005793E">
      <w:pPr>
        <w:pStyle w:val="Heading2"/>
      </w:pPr>
      <w:r>
        <w:lastRenderedPageBreak/>
        <w:t>3</w:t>
      </w:r>
      <w:r>
        <w:tab/>
        <w:t>Justification</w:t>
      </w:r>
    </w:p>
    <w:p w:rsidR="0005793E" w:rsidRDefault="0005793E" w:rsidP="0005793E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05793E" w:rsidRPr="00C41C79" w:rsidRDefault="0005793E" w:rsidP="0005793E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05793E" w:rsidRDefault="0005793E" w:rsidP="0005793E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05793E" w:rsidRDefault="0005793E" w:rsidP="0005793E">
      <w:pPr>
        <w:pStyle w:val="Heading2"/>
      </w:pPr>
      <w:r>
        <w:t>4</w:t>
      </w:r>
      <w:r>
        <w:tab/>
        <w:t>Objective</w:t>
      </w:r>
    </w:p>
    <w:p w:rsidR="0005793E" w:rsidRDefault="0005793E" w:rsidP="0005793E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05793E" w:rsidRDefault="0005793E" w:rsidP="0005793E">
      <w:pPr>
        <w:rPr>
          <w:color w:val="000000"/>
        </w:rPr>
      </w:pPr>
      <w:r>
        <w:rPr>
          <w:color w:val="000000"/>
        </w:rPr>
        <w:t xml:space="preserve">For CT1, </w:t>
      </w:r>
      <w:r w:rsidR="00F774B9">
        <w:rPr>
          <w:color w:val="000000"/>
        </w:rPr>
        <w:t xml:space="preserve">updates to fulfil existing stage 1 requirements </w:t>
      </w:r>
      <w:r w:rsidR="00E31B74">
        <w:rPr>
          <w:color w:val="000000"/>
        </w:rPr>
        <w:t xml:space="preserve">and the SA2 work item </w:t>
      </w:r>
      <w:r w:rsidR="00F774B9">
        <w:rPr>
          <w:color w:val="000000"/>
        </w:rPr>
        <w:t xml:space="preserve">depend on the chosen stage 2 </w:t>
      </w:r>
      <w:proofErr w:type="gramStart"/>
      <w:r w:rsidR="00F774B9">
        <w:rPr>
          <w:color w:val="000000"/>
        </w:rPr>
        <w:t>solution</w:t>
      </w:r>
      <w:proofErr w:type="gramEnd"/>
      <w:r w:rsidR="00F774B9">
        <w:rPr>
          <w:color w:val="000000"/>
        </w:rPr>
        <w:t xml:space="preserve">, and therefore </w:t>
      </w:r>
      <w:r>
        <w:rPr>
          <w:color w:val="000000"/>
        </w:rPr>
        <w:t>this will cover the following aspects:</w:t>
      </w:r>
    </w:p>
    <w:p w:rsidR="0005793E" w:rsidRDefault="00F774B9" w:rsidP="00E31B74">
      <w:pPr>
        <w:numPr>
          <w:ilvl w:val="0"/>
          <w:numId w:val="9"/>
        </w:numPr>
      </w:pPr>
      <w:r>
        <w:t>Potential u</w:t>
      </w:r>
      <w:r w:rsidR="0005793E">
        <w:t xml:space="preserve">pdates to TS </w:t>
      </w:r>
      <w:proofErr w:type="gramStart"/>
      <w:r w:rsidR="0005793E">
        <w:t>24.301,</w:t>
      </w:r>
      <w:proofErr w:type="gramEnd"/>
      <w:r w:rsidR="0005793E">
        <w:t xml:space="preserve"> and 24.</w:t>
      </w:r>
      <w:r w:rsidR="0005793E" w:rsidRPr="0077219B">
        <w:t>008 to handle "Data off" function</w:t>
      </w:r>
      <w:r w:rsidR="0005793E">
        <w:t xml:space="preserve"> as per stage 2 requirements. In particular, changes necessary to support a </w:t>
      </w:r>
      <w:r w:rsidR="0005793E" w:rsidRPr="00BE2701">
        <w:t xml:space="preserve">list of </w:t>
      </w:r>
      <w:r w:rsidR="0005793E" w:rsidRPr="00BE2701">
        <w:rPr>
          <w:rStyle w:val="B1Char1"/>
        </w:rPr>
        <w:t xml:space="preserve">exempted </w:t>
      </w:r>
      <w:r w:rsidR="0005793E" w:rsidRPr="0077219B">
        <w:t>"Data off"</w:t>
      </w:r>
      <w:r w:rsidR="0005793E">
        <w:t xml:space="preserve"> </w:t>
      </w:r>
      <w:r w:rsidR="0005793E" w:rsidRPr="00BE2701">
        <w:rPr>
          <w:rStyle w:val="B1Char1"/>
        </w:rPr>
        <w:t xml:space="preserve">services </w:t>
      </w:r>
      <w:r w:rsidR="0005793E">
        <w:rPr>
          <w:rStyle w:val="B1Char1"/>
        </w:rPr>
        <w:t>for</w:t>
      </w:r>
      <w:r w:rsidR="0005793E" w:rsidRPr="00BE2701">
        <w:t xml:space="preserve"> non-SIP and SIP services </w:t>
      </w:r>
      <w:r w:rsidR="00E31B74">
        <w:t>for roaming</w:t>
      </w:r>
      <w:r w:rsidR="0005793E">
        <w:t>;</w:t>
      </w:r>
    </w:p>
    <w:p w:rsidR="0005793E" w:rsidRDefault="0005793E" w:rsidP="0005793E">
      <w:pPr>
        <w:numPr>
          <w:ilvl w:val="0"/>
          <w:numId w:val="9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 w:rsidR="00E31B74">
        <w:t>roaming;</w:t>
      </w:r>
    </w:p>
    <w:p w:rsidR="0005793E" w:rsidRDefault="0005793E" w:rsidP="0005793E">
      <w:pPr>
        <w:numPr>
          <w:ilvl w:val="0"/>
          <w:numId w:val="9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05793E" w:rsidRPr="00703096" w:rsidRDefault="0005793E" w:rsidP="0005793E">
      <w:pPr>
        <w:numPr>
          <w:ilvl w:val="0"/>
          <w:numId w:val="9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05793E" w:rsidRDefault="0005793E" w:rsidP="0005793E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05793E" w:rsidRDefault="0005793E" w:rsidP="0005793E">
      <w:pPr>
        <w:numPr>
          <w:ilvl w:val="0"/>
          <w:numId w:val="11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05793E" w:rsidRDefault="0005793E" w:rsidP="0005793E">
      <w:pPr>
        <w:numPr>
          <w:ilvl w:val="0"/>
          <w:numId w:val="11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05793E" w:rsidRPr="00B40D92" w:rsidRDefault="00F201F0" w:rsidP="0005793E">
      <w:pPr>
        <w:numPr>
          <w:ilvl w:val="0"/>
          <w:numId w:val="11"/>
        </w:numPr>
      </w:pPr>
      <w:r>
        <w:t>Potential u</w:t>
      </w:r>
      <w:r w:rsidR="0005793E" w:rsidRPr="00C41C79">
        <w:t>pdates to TS 23.008 due to the list of IMS services, which can be PS data off exempted, and associated packet filters;</w:t>
      </w:r>
      <w:r w:rsidR="0005793E">
        <w:rPr>
          <w:lang w:eastAsia="zh-CN"/>
        </w:rPr>
        <w:t xml:space="preserve"> and</w:t>
      </w:r>
    </w:p>
    <w:p w:rsidR="0005793E" w:rsidRPr="00613312" w:rsidRDefault="0005793E" w:rsidP="0005793E">
      <w:pPr>
        <w:numPr>
          <w:ilvl w:val="0"/>
          <w:numId w:val="11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05793E" w:rsidRDefault="0005793E" w:rsidP="0005793E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05793E" w:rsidRDefault="0005793E" w:rsidP="0005793E"/>
    <w:p w:rsidR="0005793E" w:rsidRDefault="0005793E" w:rsidP="0005793E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05793E" w:rsidRDefault="0005793E" w:rsidP="0005793E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05793E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FF3F0C" w:rsidRDefault="0005793E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0C5FE3" w:rsidRDefault="0005793E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05793E" w:rsidRPr="00E10367" w:rsidRDefault="0005793E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05793E" w:rsidRDefault="0005793E" w:rsidP="0005793E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05793E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793E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793E" w:rsidRPr="00C50F7C" w:rsidRDefault="0005793E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83A03" w:rsidRDefault="00E31B74" w:rsidP="0005793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="0005793E" w:rsidRPr="00683A03">
              <w:rPr>
                <w:sz w:val="16"/>
                <w:szCs w:val="16"/>
              </w:rPr>
              <w:t xml:space="preserve">to support a list of </w:t>
            </w:r>
            <w:r w:rsidR="0005793E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05793E" w:rsidRPr="00683A03">
              <w:rPr>
                <w:sz w:val="16"/>
                <w:szCs w:val="16"/>
              </w:rPr>
              <w:t>"Data off"</w:t>
            </w:r>
            <w:r w:rsidR="0005793E">
              <w:rPr>
                <w:sz w:val="16"/>
                <w:szCs w:val="16"/>
              </w:rPr>
              <w:t xml:space="preserve"> </w:t>
            </w:r>
            <w:r w:rsidR="0005793E" w:rsidRPr="00683A03">
              <w:rPr>
                <w:rStyle w:val="B1Char1"/>
                <w:sz w:val="16"/>
                <w:szCs w:val="16"/>
              </w:rPr>
              <w:t>services for</w:t>
            </w:r>
            <w:r w:rsidR="0005793E"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E31B74" w:rsidP="00E31B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="0005793E" w:rsidRPr="00644025">
              <w:rPr>
                <w:sz w:val="16"/>
                <w:szCs w:val="16"/>
              </w:rPr>
              <w:t xml:space="preserve">to </w:t>
            </w:r>
            <w:r w:rsidR="0005793E" w:rsidRPr="00683A03">
              <w:rPr>
                <w:sz w:val="16"/>
                <w:szCs w:val="16"/>
              </w:rPr>
              <w:t xml:space="preserve">support a list of </w:t>
            </w:r>
            <w:r w:rsidR="0005793E"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="0005793E" w:rsidRPr="00683A03">
              <w:rPr>
                <w:sz w:val="16"/>
                <w:szCs w:val="16"/>
              </w:rPr>
              <w:t>"Data off"</w:t>
            </w:r>
            <w:r w:rsidR="0005793E">
              <w:rPr>
                <w:sz w:val="16"/>
                <w:szCs w:val="16"/>
              </w:rPr>
              <w:t xml:space="preserve"> </w:t>
            </w:r>
            <w:r w:rsidR="0005793E" w:rsidRPr="00683A03">
              <w:rPr>
                <w:rStyle w:val="B1Char1"/>
                <w:sz w:val="16"/>
                <w:szCs w:val="16"/>
              </w:rPr>
              <w:t>services for</w:t>
            </w:r>
            <w:r w:rsidR="0005793E"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05793E" w:rsidRDefault="0005793E" w:rsidP="0005793E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F201F0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</w:t>
            </w:r>
            <w:r w:rsidR="0005793E" w:rsidRPr="00644025">
              <w:rPr>
                <w:sz w:val="16"/>
                <w:szCs w:val="16"/>
              </w:rPr>
              <w:t xml:space="preserve">pdates to </w:t>
            </w:r>
            <w:r w:rsidR="0005793E" w:rsidRPr="00644025">
              <w:rPr>
                <w:noProof/>
                <w:sz w:val="16"/>
                <w:szCs w:val="16"/>
              </w:rPr>
              <w:t>provision a</w:t>
            </w:r>
            <w:r w:rsidR="0005793E"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="0005793E"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="0005793E" w:rsidRPr="00644025">
              <w:rPr>
                <w:sz w:val="16"/>
                <w:szCs w:val="16"/>
              </w:rPr>
              <w:t>off"</w:t>
            </w:r>
            <w:r w:rsidR="0005793E"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="0005793E" w:rsidRPr="00644025">
              <w:rPr>
                <w:rStyle w:val="B1Char1"/>
                <w:sz w:val="16"/>
                <w:szCs w:val="16"/>
              </w:rPr>
              <w:t xml:space="preserve"> for</w:t>
            </w:r>
            <w:r w:rsidR="0005793E" w:rsidRPr="00644025">
              <w:rPr>
                <w:sz w:val="16"/>
                <w:szCs w:val="16"/>
              </w:rPr>
              <w:t xml:space="preserve"> non-IMS </w:t>
            </w:r>
            <w:r w:rsidR="0005793E"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4F5601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AB557F" w:rsidRDefault="0005793E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805136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99071B" w:rsidRDefault="00F201F0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Potential u</w:t>
            </w:r>
            <w:r w:rsidR="0005793E" w:rsidRPr="00A25D60">
              <w:rPr>
                <w:sz w:val="16"/>
                <w:szCs w:val="16"/>
                <w:lang w:eastAsia="zh-CN"/>
              </w:rPr>
              <w:t xml:space="preserve">pdates due to the </w:t>
            </w:r>
            <w:r w:rsidR="0005793E"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05793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05793E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644025" w:rsidRDefault="0005793E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05793E" w:rsidRPr="00C57582" w:rsidRDefault="0005793E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05793E" w:rsidRDefault="0005793E" w:rsidP="0005793E">
      <w:pPr>
        <w:pStyle w:val="Heading2"/>
        <w:spacing w:before="0" w:after="0"/>
      </w:pPr>
      <w:r>
        <w:t>6</w:t>
      </w:r>
      <w:r>
        <w:tab/>
        <w:t>Work item Rapporteur(s)</w:t>
      </w:r>
    </w:p>
    <w:p w:rsidR="0005793E" w:rsidRDefault="0005793E" w:rsidP="0005793E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05793E" w:rsidRDefault="0005793E" w:rsidP="0005793E">
      <w:pPr>
        <w:pStyle w:val="A"/>
        <w:spacing w:after="0"/>
        <w:ind w:left="1134"/>
        <w:rPr>
          <w:rStyle w:val="a0"/>
        </w:rPr>
      </w:pPr>
      <w:proofErr w:type="spellStart"/>
      <w:r>
        <w:rPr>
          <w:rStyle w:val="a0"/>
        </w:rPr>
        <w:t>Christian.Herrero</w:t>
      </w:r>
      <w:proofErr w:type="spellEnd"/>
      <w:r>
        <w:rPr>
          <w:rStyle w:val="a0"/>
        </w:rPr>
        <w:t xml:space="preserve"> at huawei.com</w:t>
      </w:r>
    </w:p>
    <w:p w:rsidR="0005793E" w:rsidRPr="00C03E01" w:rsidRDefault="0005793E" w:rsidP="0005793E">
      <w:pPr>
        <w:ind w:right="-99"/>
        <w:rPr>
          <w:i/>
        </w:rPr>
      </w:pPr>
    </w:p>
    <w:p w:rsidR="0005793E" w:rsidRDefault="0005793E" w:rsidP="0005793E">
      <w:pPr>
        <w:pStyle w:val="Heading2"/>
        <w:spacing w:before="0" w:after="0"/>
      </w:pPr>
      <w:r>
        <w:t>7</w:t>
      </w:r>
      <w:r>
        <w:tab/>
        <w:t>Work item leadership</w:t>
      </w:r>
    </w:p>
    <w:p w:rsidR="0005793E" w:rsidRPr="00557B2E" w:rsidRDefault="0005793E" w:rsidP="0005793E">
      <w:pPr>
        <w:ind w:right="-99"/>
      </w:pPr>
      <w:r>
        <w:t>CT1</w:t>
      </w:r>
    </w:p>
    <w:p w:rsidR="0005793E" w:rsidRDefault="0005793E" w:rsidP="0005793E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5793E" w:rsidRPr="00B54C07" w:rsidRDefault="0005793E" w:rsidP="0005793E">
      <w:proofErr w:type="gramStart"/>
      <w:r>
        <w:t>SA1 for service aspects, SA2 for architectural aspects.</w:t>
      </w:r>
      <w:proofErr w:type="gramEnd"/>
    </w:p>
    <w:p w:rsidR="0005793E" w:rsidRDefault="0005793E" w:rsidP="0005793E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05793E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05793E" w:rsidRDefault="0005793E" w:rsidP="0068292F">
            <w:pPr>
              <w:pStyle w:val="TAH"/>
            </w:pPr>
            <w:r>
              <w:t>Supporting IM name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Huawei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HiSilicon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r>
              <w:t>Telecom Italia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Pr="00C57582" w:rsidRDefault="0005793E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Deutsche Telekom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Orange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Qualcomm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ZTE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Nokia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Alcatel-Lucent Shanghai Bell</w:t>
            </w:r>
          </w:p>
        </w:tc>
      </w:tr>
      <w:tr w:rsidR="0005793E" w:rsidTr="0068292F">
        <w:trPr>
          <w:jc w:val="center"/>
        </w:trPr>
        <w:tc>
          <w:tcPr>
            <w:tcW w:w="0" w:type="auto"/>
            <w:shd w:val="clear" w:color="auto" w:fill="auto"/>
          </w:tcPr>
          <w:p w:rsidR="0005793E" w:rsidRDefault="0005793E" w:rsidP="0068292F">
            <w:pPr>
              <w:pStyle w:val="TAL"/>
            </w:pPr>
            <w:r>
              <w:t>CATT</w:t>
            </w:r>
          </w:p>
        </w:tc>
      </w:tr>
    </w:tbl>
    <w:p w:rsidR="0005793E" w:rsidRPr="00641ED8" w:rsidRDefault="0005793E" w:rsidP="0005793E">
      <w:pPr>
        <w:spacing w:before="120"/>
        <w:jc w:val="center"/>
      </w:pPr>
    </w:p>
    <w:sectPr w:rsidR="0005793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F2D" w:rsidRDefault="00C61F2D">
      <w:r>
        <w:separator/>
      </w:r>
    </w:p>
  </w:endnote>
  <w:endnote w:type="continuationSeparator" w:id="0">
    <w:p w:rsidR="00C61F2D" w:rsidRDefault="00C61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F2D" w:rsidRDefault="00C61F2D">
      <w:r>
        <w:separator/>
      </w:r>
    </w:p>
  </w:footnote>
  <w:footnote w:type="continuationSeparator" w:id="0">
    <w:p w:rsidR="00C61F2D" w:rsidRDefault="00C61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47566455"/>
    <w:multiLevelType w:val="hybridMultilevel"/>
    <w:tmpl w:val="4204E4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7E0B4573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5793E"/>
    <w:rsid w:val="00064CB2"/>
    <w:rsid w:val="00066954"/>
    <w:rsid w:val="00067741"/>
    <w:rsid w:val="00072A56"/>
    <w:rsid w:val="000778D8"/>
    <w:rsid w:val="000A3125"/>
    <w:rsid w:val="000B0519"/>
    <w:rsid w:val="000B61FD"/>
    <w:rsid w:val="000B6A1F"/>
    <w:rsid w:val="000C5FE3"/>
    <w:rsid w:val="000D122A"/>
    <w:rsid w:val="000D4905"/>
    <w:rsid w:val="000E55AD"/>
    <w:rsid w:val="000E6C0A"/>
    <w:rsid w:val="001001BD"/>
    <w:rsid w:val="00102222"/>
    <w:rsid w:val="00115A17"/>
    <w:rsid w:val="00117C86"/>
    <w:rsid w:val="00120541"/>
    <w:rsid w:val="001211F3"/>
    <w:rsid w:val="00174617"/>
    <w:rsid w:val="001759A7"/>
    <w:rsid w:val="00196731"/>
    <w:rsid w:val="001A4192"/>
    <w:rsid w:val="001A4894"/>
    <w:rsid w:val="001A6AE4"/>
    <w:rsid w:val="001C5C86"/>
    <w:rsid w:val="001C718D"/>
    <w:rsid w:val="001F7EB4"/>
    <w:rsid w:val="002000C2"/>
    <w:rsid w:val="00205F25"/>
    <w:rsid w:val="00221B1E"/>
    <w:rsid w:val="00240DCD"/>
    <w:rsid w:val="00242FC0"/>
    <w:rsid w:val="0024786B"/>
    <w:rsid w:val="00251D80"/>
    <w:rsid w:val="002640E5"/>
    <w:rsid w:val="0026436F"/>
    <w:rsid w:val="0026606E"/>
    <w:rsid w:val="00276403"/>
    <w:rsid w:val="002A64B7"/>
    <w:rsid w:val="002C3A08"/>
    <w:rsid w:val="002C50C5"/>
    <w:rsid w:val="002D3598"/>
    <w:rsid w:val="002E6A7D"/>
    <w:rsid w:val="002E7A9E"/>
    <w:rsid w:val="002F3C41"/>
    <w:rsid w:val="0030045C"/>
    <w:rsid w:val="003205AD"/>
    <w:rsid w:val="0033027D"/>
    <w:rsid w:val="00335FB2"/>
    <w:rsid w:val="00344158"/>
    <w:rsid w:val="003628B3"/>
    <w:rsid w:val="0038516D"/>
    <w:rsid w:val="003869D7"/>
    <w:rsid w:val="00391415"/>
    <w:rsid w:val="003A1EB0"/>
    <w:rsid w:val="003B0C87"/>
    <w:rsid w:val="003C0F14"/>
    <w:rsid w:val="003C6DA6"/>
    <w:rsid w:val="003D62A9"/>
    <w:rsid w:val="003D6725"/>
    <w:rsid w:val="003F268E"/>
    <w:rsid w:val="003F5983"/>
    <w:rsid w:val="003F7B3D"/>
    <w:rsid w:val="00404C03"/>
    <w:rsid w:val="00411698"/>
    <w:rsid w:val="00414164"/>
    <w:rsid w:val="0041789B"/>
    <w:rsid w:val="004260A5"/>
    <w:rsid w:val="00432283"/>
    <w:rsid w:val="0043745F"/>
    <w:rsid w:val="0044029F"/>
    <w:rsid w:val="004434F2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3286"/>
    <w:rsid w:val="00502CD2"/>
    <w:rsid w:val="00504E33"/>
    <w:rsid w:val="005144DB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3312"/>
    <w:rsid w:val="006146D2"/>
    <w:rsid w:val="00620B3F"/>
    <w:rsid w:val="006239E7"/>
    <w:rsid w:val="006254C4"/>
    <w:rsid w:val="006418C6"/>
    <w:rsid w:val="00641ED8"/>
    <w:rsid w:val="00643626"/>
    <w:rsid w:val="006458E9"/>
    <w:rsid w:val="0065133E"/>
    <w:rsid w:val="00654893"/>
    <w:rsid w:val="00671BBB"/>
    <w:rsid w:val="00682237"/>
    <w:rsid w:val="00683A03"/>
    <w:rsid w:val="00691E9E"/>
    <w:rsid w:val="006A0DEB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4333C"/>
    <w:rsid w:val="0075252A"/>
    <w:rsid w:val="0075719E"/>
    <w:rsid w:val="00764B84"/>
    <w:rsid w:val="00765028"/>
    <w:rsid w:val="0078034D"/>
    <w:rsid w:val="00790BCC"/>
    <w:rsid w:val="00794E1E"/>
    <w:rsid w:val="00795CEE"/>
    <w:rsid w:val="007974F5"/>
    <w:rsid w:val="007A5AA5"/>
    <w:rsid w:val="007B0F49"/>
    <w:rsid w:val="007C366B"/>
    <w:rsid w:val="007C7E14"/>
    <w:rsid w:val="007D03D2"/>
    <w:rsid w:val="007D1AB2"/>
    <w:rsid w:val="007F522E"/>
    <w:rsid w:val="007F7421"/>
    <w:rsid w:val="00801F7F"/>
    <w:rsid w:val="00834A60"/>
    <w:rsid w:val="008365BB"/>
    <w:rsid w:val="00842AAD"/>
    <w:rsid w:val="00863E89"/>
    <w:rsid w:val="00872B3B"/>
    <w:rsid w:val="00874202"/>
    <w:rsid w:val="0088222A"/>
    <w:rsid w:val="008901F6"/>
    <w:rsid w:val="00896C03"/>
    <w:rsid w:val="008A495D"/>
    <w:rsid w:val="008A76FD"/>
    <w:rsid w:val="008B2D09"/>
    <w:rsid w:val="008B519F"/>
    <w:rsid w:val="008C537F"/>
    <w:rsid w:val="008D105D"/>
    <w:rsid w:val="008D658B"/>
    <w:rsid w:val="009437A2"/>
    <w:rsid w:val="00944B28"/>
    <w:rsid w:val="0095487D"/>
    <w:rsid w:val="00967838"/>
    <w:rsid w:val="00982CD6"/>
    <w:rsid w:val="00985B73"/>
    <w:rsid w:val="009870A7"/>
    <w:rsid w:val="009909B4"/>
    <w:rsid w:val="00992266"/>
    <w:rsid w:val="00994A54"/>
    <w:rsid w:val="009A3BC4"/>
    <w:rsid w:val="009B1936"/>
    <w:rsid w:val="009B493F"/>
    <w:rsid w:val="009C2977"/>
    <w:rsid w:val="009C2DCC"/>
    <w:rsid w:val="009C38FE"/>
    <w:rsid w:val="009E6C21"/>
    <w:rsid w:val="009F1998"/>
    <w:rsid w:val="009F7959"/>
    <w:rsid w:val="00A01CFF"/>
    <w:rsid w:val="00A10539"/>
    <w:rsid w:val="00A15763"/>
    <w:rsid w:val="00A226C6"/>
    <w:rsid w:val="00A25D60"/>
    <w:rsid w:val="00A27912"/>
    <w:rsid w:val="00A27E1A"/>
    <w:rsid w:val="00A338A3"/>
    <w:rsid w:val="00A35110"/>
    <w:rsid w:val="00A36378"/>
    <w:rsid w:val="00A40015"/>
    <w:rsid w:val="00A47445"/>
    <w:rsid w:val="00A6656B"/>
    <w:rsid w:val="00A70E1E"/>
    <w:rsid w:val="00A73257"/>
    <w:rsid w:val="00A801D5"/>
    <w:rsid w:val="00A9081F"/>
    <w:rsid w:val="00A9188C"/>
    <w:rsid w:val="00A97A52"/>
    <w:rsid w:val="00AA0D6A"/>
    <w:rsid w:val="00AB043F"/>
    <w:rsid w:val="00AB557F"/>
    <w:rsid w:val="00AB58BF"/>
    <w:rsid w:val="00AB5EC2"/>
    <w:rsid w:val="00AC07EE"/>
    <w:rsid w:val="00AD77C4"/>
    <w:rsid w:val="00AE25BF"/>
    <w:rsid w:val="00AE5707"/>
    <w:rsid w:val="00AF0C13"/>
    <w:rsid w:val="00AF591D"/>
    <w:rsid w:val="00B03AF5"/>
    <w:rsid w:val="00B03C01"/>
    <w:rsid w:val="00B078D6"/>
    <w:rsid w:val="00B1248D"/>
    <w:rsid w:val="00B1439C"/>
    <w:rsid w:val="00B14709"/>
    <w:rsid w:val="00B20AE4"/>
    <w:rsid w:val="00B2743D"/>
    <w:rsid w:val="00B3015C"/>
    <w:rsid w:val="00B344D8"/>
    <w:rsid w:val="00B40D92"/>
    <w:rsid w:val="00B43A55"/>
    <w:rsid w:val="00B54C07"/>
    <w:rsid w:val="00B73B4C"/>
    <w:rsid w:val="00B73F75"/>
    <w:rsid w:val="00BA3243"/>
    <w:rsid w:val="00BA3A53"/>
    <w:rsid w:val="00BA4095"/>
    <w:rsid w:val="00BA5B43"/>
    <w:rsid w:val="00BB78DD"/>
    <w:rsid w:val="00BC642A"/>
    <w:rsid w:val="00BF2058"/>
    <w:rsid w:val="00BF7C9D"/>
    <w:rsid w:val="00C01E8C"/>
    <w:rsid w:val="00C03E01"/>
    <w:rsid w:val="00C27CA9"/>
    <w:rsid w:val="00C317E7"/>
    <w:rsid w:val="00C3799C"/>
    <w:rsid w:val="00C41C79"/>
    <w:rsid w:val="00C42393"/>
    <w:rsid w:val="00C43D1E"/>
    <w:rsid w:val="00C44336"/>
    <w:rsid w:val="00C50F7C"/>
    <w:rsid w:val="00C51704"/>
    <w:rsid w:val="00C5591F"/>
    <w:rsid w:val="00C57C50"/>
    <w:rsid w:val="00C61F2D"/>
    <w:rsid w:val="00C64DC1"/>
    <w:rsid w:val="00C715CA"/>
    <w:rsid w:val="00C72ECE"/>
    <w:rsid w:val="00C7495D"/>
    <w:rsid w:val="00C77CE9"/>
    <w:rsid w:val="00C91678"/>
    <w:rsid w:val="00C96085"/>
    <w:rsid w:val="00CA0968"/>
    <w:rsid w:val="00CA168E"/>
    <w:rsid w:val="00CB4236"/>
    <w:rsid w:val="00CC72A4"/>
    <w:rsid w:val="00CD3153"/>
    <w:rsid w:val="00CF6810"/>
    <w:rsid w:val="00D14C64"/>
    <w:rsid w:val="00D31CC8"/>
    <w:rsid w:val="00D32678"/>
    <w:rsid w:val="00D35BF8"/>
    <w:rsid w:val="00D521C1"/>
    <w:rsid w:val="00D71F40"/>
    <w:rsid w:val="00D77416"/>
    <w:rsid w:val="00D80FC6"/>
    <w:rsid w:val="00D926E9"/>
    <w:rsid w:val="00DA74F3"/>
    <w:rsid w:val="00DB69F3"/>
    <w:rsid w:val="00DC4907"/>
    <w:rsid w:val="00DD017C"/>
    <w:rsid w:val="00DD397A"/>
    <w:rsid w:val="00DD58B7"/>
    <w:rsid w:val="00DD6699"/>
    <w:rsid w:val="00DE57CD"/>
    <w:rsid w:val="00DF4CD2"/>
    <w:rsid w:val="00E007C5"/>
    <w:rsid w:val="00E00DBF"/>
    <w:rsid w:val="00E0213F"/>
    <w:rsid w:val="00E033E0"/>
    <w:rsid w:val="00E1026B"/>
    <w:rsid w:val="00E13CB2"/>
    <w:rsid w:val="00E20C37"/>
    <w:rsid w:val="00E31B74"/>
    <w:rsid w:val="00E52C57"/>
    <w:rsid w:val="00E57E7D"/>
    <w:rsid w:val="00E76286"/>
    <w:rsid w:val="00E84CD8"/>
    <w:rsid w:val="00E90B85"/>
    <w:rsid w:val="00E91679"/>
    <w:rsid w:val="00E92452"/>
    <w:rsid w:val="00E94CC1"/>
    <w:rsid w:val="00EA4F93"/>
    <w:rsid w:val="00EC3039"/>
    <w:rsid w:val="00ED7A5B"/>
    <w:rsid w:val="00F01BAB"/>
    <w:rsid w:val="00F05BCD"/>
    <w:rsid w:val="00F07C92"/>
    <w:rsid w:val="00F14B43"/>
    <w:rsid w:val="00F17286"/>
    <w:rsid w:val="00F201F0"/>
    <w:rsid w:val="00F203C7"/>
    <w:rsid w:val="00F215E2"/>
    <w:rsid w:val="00F34739"/>
    <w:rsid w:val="00F36B32"/>
    <w:rsid w:val="00F41A27"/>
    <w:rsid w:val="00F4338D"/>
    <w:rsid w:val="00F440D3"/>
    <w:rsid w:val="00F446AC"/>
    <w:rsid w:val="00F46EAF"/>
    <w:rsid w:val="00F62688"/>
    <w:rsid w:val="00F774B9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33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B6A1F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B6A1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B6A1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sid w:val="000B6A1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basedOn w:val="DefaultParagraphFont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link w:val="B1Char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A4F93"/>
    <w:rPr>
      <w:lang w:val="en-GB" w:eastAsia="en-GB"/>
    </w:rPr>
  </w:style>
  <w:style w:type="character" w:customStyle="1" w:styleId="B1Char1">
    <w:name w:val="B1 Char1"/>
    <w:rsid w:val="00EA4F93"/>
    <w:rPr>
      <w:lang w:val="en-GB" w:eastAsia="en-US"/>
    </w:rPr>
  </w:style>
  <w:style w:type="paragraph" w:customStyle="1" w:styleId="A">
    <w:name w:val="正文 A"/>
    <w:rsid w:val="00B54C0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B54C07"/>
  </w:style>
  <w:style w:type="character" w:customStyle="1" w:styleId="Hyperlink0">
    <w:name w:val="Hyperlink.0"/>
    <w:basedOn w:val="a0"/>
    <w:rsid w:val="00F17286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F17286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F17286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F1728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F17286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5E7E9E-C684-4DD4-8517-112B8EC80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1331</Words>
  <Characters>7591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WID Template</vt:lpstr>
      <vt:lpstr>Zhangjiajie, P.R of China, 15-19 May 2017</vt:lpstr>
      <vt:lpstr/>
      <vt:lpstr>Source:	Huawei, HiSilicon</vt:lpstr>
      <vt:lpstr>Title:	New WID on CT aspects of 3GPP PS data off function – Phase 2</vt:lpstr>
      <vt:lpstr>Document for:	Approval</vt:lpstr>
      <vt:lpstr>Title: 	CT aspects of 3GPP PS data off function – Phase 2</vt:lpstr>
      <vt:lpstr>    Acronym: PS_DATA_OFF2-CT</vt:lpstr>
      <vt:lpstr>    Unique identifier: TBD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8905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2017-05-19T09:54:00Z</dcterms:created>
  <dcterms:modified xsi:type="dcterms:W3CDTF">2017-05-19T09:54:00Z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