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8FB46D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8837D1">
        <w:rPr>
          <w:b/>
          <w:noProof/>
          <w:sz w:val="24"/>
        </w:rPr>
        <w:t>2</w:t>
      </w:r>
      <w:r w:rsidR="00113DF8">
        <w:rPr>
          <w:b/>
          <w:noProof/>
          <w:sz w:val="24"/>
        </w:rPr>
        <w:t>2</w:t>
      </w:r>
      <w:r w:rsidR="00622BCE">
        <w:rPr>
          <w:b/>
          <w:noProof/>
          <w:sz w:val="24"/>
        </w:rPr>
        <w:t>32</w:t>
      </w:r>
    </w:p>
    <w:p w14:paraId="379092B6" w14:textId="136ECE2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37D1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2022</w:t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b/>
          <w:noProof/>
          <w:sz w:val="24"/>
        </w:rPr>
        <w:tab/>
      </w:r>
      <w:r w:rsidR="00D606EC">
        <w:rPr>
          <w:rFonts w:hint="eastAsia"/>
          <w:b/>
          <w:noProof/>
          <w:sz w:val="24"/>
          <w:lang w:eastAsia="zh-CN"/>
        </w:rPr>
        <w:t xml:space="preserve">was </w:t>
      </w:r>
      <w:r w:rsidR="00D606EC">
        <w:rPr>
          <w:b/>
          <w:noProof/>
          <w:sz w:val="24"/>
        </w:rPr>
        <w:t>CP-222228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17DAF" w:rsidR="001E41F3" w:rsidRPr="00410371" w:rsidRDefault="00F85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37BEB" w:rsidR="001E41F3" w:rsidRPr="00410371" w:rsidRDefault="005578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3DF8">
              <w:rPr>
                <w:b/>
                <w:noProof/>
                <w:sz w:val="28"/>
              </w:rPr>
              <w:t>792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00F6A" w:rsidR="001E41F3" w:rsidRPr="00410371" w:rsidRDefault="00557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19D4B" w:rsidR="001E41F3" w:rsidRPr="00410371" w:rsidRDefault="0055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68A2" w:rsidRPr="007868A2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7148D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Inserting missing clarification on Max Number of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B824A" w:rsidR="001E41F3" w:rsidRDefault="001E41F3" w:rsidP="00ED690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4DA23" w:rsidR="001E41F3" w:rsidRDefault="00D606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AT&amp;T, MCC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915E1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B9D7A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AB9B8" w:rsidR="001E41F3" w:rsidRDefault="00786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971C2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541C5" w:rsidR="001E41F3" w:rsidRDefault="00A67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an oversight, the a</w:t>
            </w:r>
            <w:r w:rsidR="007868A2">
              <w:rPr>
                <w:noProof/>
              </w:rPr>
              <w:t xml:space="preserve">greed CR </w:t>
            </w:r>
            <w:r w:rsidR="007868A2" w:rsidRPr="007868A2">
              <w:rPr>
                <w:noProof/>
              </w:rPr>
              <w:t>(C4-204487</w:t>
            </w:r>
            <w:r w:rsidR="007868A2">
              <w:rPr>
                <w:noProof/>
              </w:rPr>
              <w:t>,</w:t>
            </w:r>
            <w:r w:rsidR="007868A2" w:rsidRPr="007868A2">
              <w:rPr>
                <w:noProof/>
              </w:rPr>
              <w:t xml:space="preserve">  CP-202093)</w:t>
            </w:r>
            <w:r w:rsidR="00951693">
              <w:rPr>
                <w:noProof/>
              </w:rPr>
              <w:t xml:space="preserve"> as part of CT#89</w:t>
            </w:r>
            <w:r w:rsidR="007868A2">
              <w:rPr>
                <w:noProof/>
              </w:rPr>
              <w:t xml:space="preserve"> was not incorporated into TS 29.518 in its entirety and as a result the clarifying statement ag</w:t>
            </w:r>
            <w:r w:rsidR="00B94583">
              <w:rPr>
                <w:noProof/>
              </w:rPr>
              <w:t>a</w:t>
            </w:r>
            <w:r w:rsidR="007868A2">
              <w:rPr>
                <w:noProof/>
              </w:rPr>
              <w:t xml:space="preserve">inst </w:t>
            </w:r>
            <w:proofErr w:type="spellStart"/>
            <w:r w:rsidR="00951693" w:rsidRPr="003B2883">
              <w:rPr>
                <w:rFonts w:hint="eastAsia"/>
                <w:lang w:eastAsia="zh-CN"/>
              </w:rPr>
              <w:t>max</w:t>
            </w:r>
            <w:r w:rsidR="00951693" w:rsidRPr="003B2883">
              <w:rPr>
                <w:lang w:eastAsia="zh-CN"/>
              </w:rPr>
              <w:t>Reports</w:t>
            </w:r>
            <w:proofErr w:type="spellEnd"/>
            <w:r w:rsidR="00951693">
              <w:rPr>
                <w:lang w:eastAsia="zh-CN"/>
              </w:rPr>
              <w:t xml:space="preserve"> attribute in </w:t>
            </w:r>
            <w:proofErr w:type="spellStart"/>
            <w:r w:rsidR="00951693" w:rsidRPr="003B2883">
              <w:t>AmfEventMode</w:t>
            </w:r>
            <w:proofErr w:type="spellEnd"/>
            <w:r w:rsidR="00951693">
              <w:t xml:space="preserve"> (table </w:t>
            </w:r>
            <w:r w:rsidR="00951693" w:rsidRPr="00951693">
              <w:t>6.2.6.2.6</w:t>
            </w:r>
            <w:r w:rsidR="00951693">
              <w:t xml:space="preserve">) </w:t>
            </w:r>
            <w:r>
              <w:t>is</w:t>
            </w:r>
            <w:r w:rsidR="00951693">
              <w:t xml:space="preserve"> miss</w:t>
            </w:r>
            <w:r>
              <w:t>ing</w:t>
            </w:r>
            <w:r w:rsidR="00951693">
              <w:t xml:space="preserve">. This missing statement which leads to ambiguity in the spec needs to be </w:t>
            </w:r>
            <w:r>
              <w:t>corrected</w:t>
            </w:r>
            <w:r w:rsidR="00951693">
              <w:t xml:space="preserve"> as it was originally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A15E09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Inserting the following missing statement “</w:t>
            </w:r>
            <w:r>
              <w:rPr>
                <w:rFonts w:hint="eastAsia"/>
                <w:lang w:eastAsia="zh-CN"/>
              </w:rPr>
              <w:t xml:space="preserve">while 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expiry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attribute is not present</w:t>
            </w:r>
            <w:r>
              <w:rPr>
                <w:lang w:eastAsia="zh-CN"/>
              </w:rPr>
              <w:t xml:space="preserve">” which was part of the agreed CR </w:t>
            </w:r>
            <w:r w:rsidRPr="007868A2">
              <w:rPr>
                <w:noProof/>
              </w:rPr>
              <w:t>C4-204487</w:t>
            </w:r>
            <w:r>
              <w:rPr>
                <w:lang w:eastAsia="zh-CN"/>
              </w:rPr>
              <w:t xml:space="preserve"> to the description of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 w:rsidRPr="003B2883">
              <w:t>AmfEventMode</w:t>
            </w:r>
            <w:proofErr w:type="spellEnd"/>
            <w:r>
              <w:t xml:space="preserve"> data structure in table </w:t>
            </w:r>
            <w:r w:rsidRPr="00951693">
              <w:t>6.2.6.2.6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B8496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A6E78">
              <w:rPr>
                <w:noProof/>
              </w:rPr>
              <w:t xml:space="preserve">ambiguity </w:t>
            </w:r>
            <w:r w:rsidR="00EF7F8F">
              <w:rPr>
                <w:noProof/>
              </w:rPr>
              <w:t xml:space="preserve">would </w:t>
            </w:r>
            <w:r w:rsidR="007A6E78">
              <w:rPr>
                <w:noProof/>
              </w:rPr>
              <w:t xml:space="preserve">remain in the </w:t>
            </w:r>
            <w:r>
              <w:rPr>
                <w:noProof/>
              </w:rPr>
              <w:t xml:space="preserve">spec </w:t>
            </w:r>
            <w:r w:rsidR="007A6E78">
              <w:rPr>
                <w:noProof/>
              </w:rPr>
              <w:t>which</w:t>
            </w:r>
            <w:r>
              <w:rPr>
                <w:noProof/>
              </w:rPr>
              <w:t xml:space="preserve"> </w:t>
            </w:r>
            <w:r w:rsidR="007A6E78">
              <w:rPr>
                <w:noProof/>
              </w:rPr>
              <w:t>would result in</w:t>
            </w:r>
            <w:r>
              <w:rPr>
                <w:noProof/>
              </w:rPr>
              <w:t xml:space="preserve"> int</w:t>
            </w:r>
            <w:r w:rsidR="00A15758">
              <w:rPr>
                <w:noProof/>
              </w:rPr>
              <w:t>e</w:t>
            </w:r>
            <w:r>
              <w:rPr>
                <w:noProof/>
              </w:rPr>
              <w:t>rop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D7CFE" w:rsidR="001E41F3" w:rsidRDefault="00D606EC">
            <w:pPr>
              <w:pStyle w:val="CRCoverPage"/>
              <w:spacing w:after="0"/>
              <w:ind w:left="100"/>
              <w:rPr>
                <w:noProof/>
              </w:rPr>
            </w:pPr>
            <w:r w:rsidRPr="00951693">
              <w:t>6.2.6.2.6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AAC1CC" w:rsidR="001E41F3" w:rsidRDefault="00151D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impact to </w:t>
            </w:r>
            <w:proofErr w:type="spellStart"/>
            <w:r>
              <w:t>OpenAPI</w:t>
            </w:r>
            <w:proofErr w:type="spellEnd"/>
            <w:r w:rsidR="00B94583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D96D5F" w:rsidR="008863B9" w:rsidRDefault="00C06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coversheet</w:t>
            </w:r>
            <w:r w:rsidR="00B9458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C5691F" w14:textId="79C74643" w:rsidR="001E41F3" w:rsidRDefault="001E41F3">
      <w:pPr>
        <w:rPr>
          <w:noProof/>
        </w:rPr>
      </w:pPr>
    </w:p>
    <w:p w14:paraId="6CDF6EE0" w14:textId="1E6377D0" w:rsidR="000E19F4" w:rsidRDefault="000E19F4">
      <w:pPr>
        <w:rPr>
          <w:noProof/>
        </w:rPr>
      </w:pPr>
    </w:p>
    <w:p w14:paraId="68F828DF" w14:textId="32A195F2" w:rsidR="000E19F4" w:rsidRDefault="000E19F4">
      <w:pPr>
        <w:rPr>
          <w:noProof/>
        </w:rPr>
      </w:pPr>
    </w:p>
    <w:p w14:paraId="7C0229EB" w14:textId="33732514" w:rsidR="000E19F4" w:rsidRDefault="000E19F4">
      <w:pPr>
        <w:rPr>
          <w:noProof/>
        </w:rPr>
      </w:pPr>
    </w:p>
    <w:p w14:paraId="6362308D" w14:textId="0497F0FD" w:rsidR="000E19F4" w:rsidRDefault="000E19F4">
      <w:pPr>
        <w:rPr>
          <w:noProof/>
        </w:rPr>
      </w:pPr>
    </w:p>
    <w:p w14:paraId="5404CAEA" w14:textId="3A7D3FD8" w:rsidR="000E19F4" w:rsidRDefault="000E19F4">
      <w:pPr>
        <w:rPr>
          <w:noProof/>
        </w:rPr>
      </w:pPr>
    </w:p>
    <w:p w14:paraId="72070E58" w14:textId="193428F0" w:rsidR="000E19F4" w:rsidRDefault="000E19F4">
      <w:pPr>
        <w:rPr>
          <w:noProof/>
        </w:rPr>
      </w:pPr>
    </w:p>
    <w:p w14:paraId="01134241" w14:textId="01B23AFF" w:rsidR="000E19F4" w:rsidRDefault="000E19F4">
      <w:pPr>
        <w:rPr>
          <w:noProof/>
        </w:rPr>
      </w:pPr>
    </w:p>
    <w:p w14:paraId="2D8E08B4" w14:textId="77777777" w:rsidR="000E19F4" w:rsidRDefault="000E19F4">
      <w:pPr>
        <w:rPr>
          <w:noProof/>
        </w:rPr>
      </w:pPr>
    </w:p>
    <w:p w14:paraId="7909E7A5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Hlk2604588"/>
      <w:bookmarkStart w:id="2" w:name="_Toc24937723"/>
      <w:bookmarkStart w:id="3" w:name="_Toc33962542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bookmarkEnd w:id="1"/>
    <w:bookmarkEnd w:id="2"/>
    <w:bookmarkEnd w:id="3"/>
    <w:p w14:paraId="1557EA72" w14:textId="5A337968" w:rsidR="000E19F4" w:rsidRDefault="000E19F4">
      <w:pPr>
        <w:rPr>
          <w:noProof/>
        </w:rPr>
        <w:sectPr w:rsidR="000E1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4C9FD" w14:textId="77777777" w:rsidR="000E19F4" w:rsidRPr="003B2883" w:rsidRDefault="000E19F4" w:rsidP="000E19F4">
      <w:pPr>
        <w:pStyle w:val="Heading5"/>
      </w:pPr>
      <w:bookmarkStart w:id="4" w:name="_Toc25156487"/>
      <w:bookmarkStart w:id="5" w:name="_Toc34124791"/>
      <w:bookmarkStart w:id="6" w:name="_Toc43207917"/>
      <w:bookmarkStart w:id="7" w:name="_Toc49857390"/>
      <w:bookmarkStart w:id="8" w:name="_Toc56677231"/>
      <w:bookmarkStart w:id="9" w:name="_Toc56696479"/>
      <w:bookmarkStart w:id="10" w:name="_Toc81227834"/>
      <w:bookmarkStart w:id="11" w:name="_Toc104238577"/>
      <w:bookmarkStart w:id="12" w:name="_Toc104239034"/>
      <w:bookmarkStart w:id="13" w:name="_Toc104388844"/>
      <w:bookmarkStart w:id="14" w:name="_Toc106631167"/>
      <w:r w:rsidRPr="003B2883">
        <w:lastRenderedPageBreak/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C55C275" w14:textId="77777777" w:rsidR="000E19F4" w:rsidRPr="003B2883" w:rsidRDefault="000E19F4" w:rsidP="000E19F4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E19F4" w:rsidRPr="003B2883" w14:paraId="2C409606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1CA49" w14:textId="77777777" w:rsidR="000E19F4" w:rsidRPr="003B2883" w:rsidRDefault="000E19F4" w:rsidP="004D4BB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A2CCE" w14:textId="77777777" w:rsidR="000E19F4" w:rsidRPr="003B2883" w:rsidRDefault="000E19F4" w:rsidP="004D4BB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5D651" w14:textId="77777777" w:rsidR="000E19F4" w:rsidRPr="003B2883" w:rsidRDefault="000E19F4" w:rsidP="004D4BB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BC874" w14:textId="77777777" w:rsidR="000E19F4" w:rsidRPr="003B2883" w:rsidRDefault="000E19F4" w:rsidP="004D4BBE">
            <w:pPr>
              <w:pStyle w:val="TAH"/>
            </w:pPr>
            <w:r w:rsidRPr="00C9263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5DA9E" w14:textId="77777777" w:rsidR="000E19F4" w:rsidRPr="003B2883" w:rsidRDefault="000E19F4" w:rsidP="004D4BB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E19F4" w:rsidRPr="003B2883" w14:paraId="753EE69B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79D" w14:textId="77777777" w:rsidR="000E19F4" w:rsidRPr="003B2883" w:rsidRDefault="000E19F4" w:rsidP="004D4BBE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E28" w14:textId="77777777" w:rsidR="000E19F4" w:rsidRPr="003B2883" w:rsidRDefault="000E19F4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27E" w14:textId="77777777" w:rsidR="000E19F4" w:rsidRPr="003B2883" w:rsidRDefault="000E19F4" w:rsidP="004D4BBE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AD13" w14:textId="77777777" w:rsidR="000E19F4" w:rsidRPr="003B2883" w:rsidRDefault="000E19F4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6873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</w:tr>
      <w:tr w:rsidR="000E19F4" w:rsidRPr="003B2883" w14:paraId="28C3DD4A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88E" w14:textId="77777777" w:rsidR="000E19F4" w:rsidRPr="003B2883" w:rsidDel="00545A81" w:rsidRDefault="000E19F4" w:rsidP="004D4BB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6F5" w14:textId="77777777" w:rsidR="000E19F4" w:rsidRPr="003B2883" w:rsidRDefault="000E19F4" w:rsidP="004D4BBE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57C2" w14:textId="77777777" w:rsidR="000E19F4" w:rsidRPr="003B2883" w:rsidRDefault="000E19F4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96E6" w14:textId="77777777" w:rsidR="000E19F4" w:rsidRPr="003B2883" w:rsidRDefault="000E19F4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E533" w14:textId="5B9D5AE4" w:rsidR="000E19F4" w:rsidRDefault="000E19F4" w:rsidP="004D4BB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ins w:id="15" w:author="shahram" w:date="2022-09-10T06:23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while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not present</w:t>
              </w:r>
            </w:ins>
            <w:r w:rsidRPr="003B2883">
              <w:rPr>
                <w:lang w:eastAsia="zh-CN"/>
              </w:rPr>
              <w:t xml:space="preserve">. When present, this IE describes the maximum number of reports that can be generated by </w:t>
            </w:r>
            <w:r>
              <w:rPr>
                <w:lang w:eastAsia="zh-CN"/>
              </w:rPr>
              <w:t xml:space="preserve">each </w:t>
            </w:r>
            <w:r w:rsidRPr="003B2883">
              <w:rPr>
                <w:lang w:eastAsia="zh-CN"/>
              </w:rPr>
              <w:t>subscribed event</w:t>
            </w:r>
            <w:r>
              <w:rPr>
                <w:lang w:eastAsia="zh-CN"/>
              </w:rPr>
              <w:t xml:space="preserve"> in the subscription</w:t>
            </w:r>
            <w:r w:rsidRPr="003B2883">
              <w:rPr>
                <w:lang w:eastAsia="zh-CN"/>
              </w:rPr>
              <w:t>.</w:t>
            </w:r>
          </w:p>
          <w:p w14:paraId="59A5A1E1" w14:textId="77777777" w:rsidR="000E19F4" w:rsidRDefault="000E19F4" w:rsidP="004D4BBE">
            <w:pPr>
              <w:pStyle w:val="TAL"/>
              <w:rPr>
                <w:lang w:eastAsia="zh-CN"/>
              </w:rPr>
            </w:pPr>
          </w:p>
          <w:p w14:paraId="42401219" w14:textId="77777777" w:rsidR="000E19F4" w:rsidRDefault="000E19F4" w:rsidP="004D4B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 in the list.</w:t>
            </w:r>
          </w:p>
          <w:p w14:paraId="2F032F5C" w14:textId="77777777" w:rsidR="000E19F4" w:rsidRDefault="000E19F4" w:rsidP="004D4BBE">
            <w:pPr>
              <w:pStyle w:val="TAL"/>
              <w:rPr>
                <w:lang w:eastAsia="zh-CN"/>
              </w:rPr>
            </w:pPr>
          </w:p>
          <w:p w14:paraId="283CB3F1" w14:textId="77777777" w:rsidR="000E19F4" w:rsidRDefault="000E19F4" w:rsidP="004D4BBE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3BCFDE05" w14:textId="77777777" w:rsidR="000E19F4" w:rsidRDefault="000E19F4" w:rsidP="004D4BBE">
            <w:pPr>
              <w:pStyle w:val="TAL"/>
            </w:pPr>
          </w:p>
          <w:p w14:paraId="30854BDF" w14:textId="77777777" w:rsidR="000E19F4" w:rsidRPr="003B2883" w:rsidRDefault="000E19F4" w:rsidP="004D4BBE">
            <w:pPr>
              <w:pStyle w:val="TAL"/>
            </w:pPr>
            <w:r w:rsidRPr="003B2883">
              <w:t>If the event subscription is transferred from source AMF to target AMF, this IE shall contain:</w:t>
            </w:r>
          </w:p>
          <w:p w14:paraId="04BC6CA0" w14:textId="77777777" w:rsidR="000E19F4" w:rsidRPr="003B2883" w:rsidRDefault="000E19F4" w:rsidP="004D4BBE">
            <w:pPr>
              <w:pStyle w:val="TAL"/>
              <w:ind w:left="539" w:hanging="255"/>
              <w:rPr>
                <w:lang w:eastAsia="zh-CN"/>
              </w:rPr>
            </w:pPr>
            <w:bookmarkStart w:id="16" w:name="_PERM_MCCTEMPBM_CRPT48240188___2"/>
            <w:r w:rsidRPr="003B2883">
              <w:t>-</w:t>
            </w:r>
            <w:r w:rsidRPr="003B2883">
              <w:tab/>
              <w:t xml:space="preserve">the remaining number of reports for the event subscription, in the case of individual UE event </w:t>
            </w:r>
            <w:proofErr w:type="gramStart"/>
            <w:r w:rsidRPr="003B2883">
              <w:t>subscription</w:t>
            </w:r>
            <w:r w:rsidRPr="003B2883">
              <w:rPr>
                <w:szCs w:val="18"/>
                <w:lang w:eastAsia="zh-CN"/>
              </w:rPr>
              <w:t>;</w:t>
            </w:r>
            <w:proofErr w:type="gramEnd"/>
          </w:p>
          <w:p w14:paraId="4B9FFBF5" w14:textId="77777777" w:rsidR="000E19F4" w:rsidRDefault="000E19F4" w:rsidP="004D4BBE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</w:t>
            </w:r>
            <w:r>
              <w:t xml:space="preserve">maximum </w:t>
            </w:r>
            <w:r w:rsidRPr="003B2883">
              <w:t xml:space="preserve">number of reports for </w:t>
            </w:r>
            <w:r>
              <w:t xml:space="preserve">each event of the AMF </w:t>
            </w:r>
            <w:r w:rsidRPr="003B2883">
              <w:t xml:space="preserve">event subscription for </w:t>
            </w:r>
            <w:r>
              <w:t xml:space="preserve">each individual member of the </w:t>
            </w:r>
            <w:proofErr w:type="spellStart"/>
            <w:r>
              <w:t>group</w:t>
            </w:r>
            <w:r w:rsidRPr="003B2883">
              <w:t>in</w:t>
            </w:r>
            <w:proofErr w:type="spellEnd"/>
            <w:r w:rsidRPr="003B2883">
              <w:t xml:space="preserve"> the case of </w:t>
            </w:r>
            <w:r>
              <w:t xml:space="preserve">a </w:t>
            </w:r>
            <w:r w:rsidRPr="003B2883">
              <w:t>group event subscription.</w:t>
            </w:r>
          </w:p>
          <w:bookmarkEnd w:id="16"/>
          <w:p w14:paraId="5391CAEE" w14:textId="77777777" w:rsidR="000E19F4" w:rsidRDefault="000E19F4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  <w:p w14:paraId="1B230001" w14:textId="77777777" w:rsidR="000E19F4" w:rsidRPr="001837A9" w:rsidRDefault="000E19F4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 xml:space="preserve"> 2)</w:t>
            </w:r>
          </w:p>
        </w:tc>
      </w:tr>
      <w:tr w:rsidR="000E19F4" w:rsidRPr="003B2883" w14:paraId="641183BD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8D3" w14:textId="77777777" w:rsidR="000E19F4" w:rsidRPr="003B2883" w:rsidDel="00545A81" w:rsidRDefault="000E19F4" w:rsidP="004D4BBE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8A6" w14:textId="77777777" w:rsidR="000E19F4" w:rsidRPr="003B2883" w:rsidRDefault="000E19F4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E33" w14:textId="77777777" w:rsidR="000E19F4" w:rsidRPr="003B2883" w:rsidRDefault="000E19F4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B25" w14:textId="77777777" w:rsidR="000E19F4" w:rsidRPr="003B2883" w:rsidRDefault="000E19F4" w:rsidP="004D4BBE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482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</w:t>
            </w:r>
            <w:proofErr w:type="gramStart"/>
            <w:r w:rsidRPr="003B2883">
              <w:rPr>
                <w:rFonts w:cs="Arial"/>
                <w:szCs w:val="18"/>
              </w:rPr>
              <w:t>taking into account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7F23F70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789F15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457B919D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8E1B96" w14:textId="77777777" w:rsidR="000E19F4" w:rsidRDefault="000E19F4" w:rsidP="004D4BBE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</w:t>
            </w:r>
            <w:proofErr w:type="gramStart"/>
            <w:r w:rsidRPr="003B2883">
              <w:rPr>
                <w:lang w:eastAsia="zh-CN"/>
              </w:rPr>
              <w:t>response</w:t>
            </w:r>
            <w:proofErr w:type="gramEnd"/>
            <w:r w:rsidRPr="003B2883">
              <w:rPr>
                <w:lang w:eastAsia="zh-CN"/>
              </w:rPr>
              <w:t xml:space="preserve"> then the value of the expiry included in the response shall be an immediate timestamp.</w:t>
            </w:r>
          </w:p>
          <w:p w14:paraId="56C52461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 1)</w:t>
            </w:r>
          </w:p>
        </w:tc>
      </w:tr>
      <w:tr w:rsidR="000E19F4" w:rsidRPr="003B2883" w14:paraId="305EC34E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616" w14:textId="77777777" w:rsidR="000E19F4" w:rsidRPr="003B2883" w:rsidRDefault="000E19F4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B719" w14:textId="77777777" w:rsidR="000E19F4" w:rsidRPr="003B2883" w:rsidRDefault="000E19F4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142" w14:textId="77777777" w:rsidR="000E19F4" w:rsidRPr="003B2883" w:rsidRDefault="000E19F4" w:rsidP="004D4BB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F64" w14:textId="77777777" w:rsidR="000E19F4" w:rsidRPr="003B2883" w:rsidRDefault="000E19F4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DB6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</w:tr>
      <w:tr w:rsidR="000E19F4" w:rsidRPr="003B2883" w14:paraId="73F5C23B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460D" w14:textId="77777777" w:rsidR="000E19F4" w:rsidRDefault="000E19F4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BD7" w14:textId="77777777" w:rsidR="000E19F4" w:rsidRDefault="000E19F4" w:rsidP="004D4BBE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55C8" w14:textId="77777777" w:rsidR="000E19F4" w:rsidRDefault="000E19F4" w:rsidP="004D4BB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014" w14:textId="77777777" w:rsidR="000E19F4" w:rsidRDefault="000E19F4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F66" w14:textId="77777777" w:rsidR="000E19F4" w:rsidRDefault="000E19F4" w:rsidP="004D4BBE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14:paraId="77F4079D" w14:textId="77777777" w:rsidR="000E19F4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7D510E3" w14:textId="77777777" w:rsidR="000E19F4" w:rsidRDefault="000E19F4" w:rsidP="004D4B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</w:tr>
      <w:tr w:rsidR="000E19F4" w:rsidRPr="003B2883" w14:paraId="49BBE90F" w14:textId="77777777" w:rsidTr="004D4BB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559C" w14:textId="77777777" w:rsidR="000E19F4" w:rsidRDefault="000E19F4" w:rsidP="004D4BBE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 w:rsidRPr="003B2883">
              <w:tab/>
            </w: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AmfEventTrigger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rPr>
                <w:rFonts w:hint="eastAsia"/>
                <w:lang w:eastAsia="zh-CN"/>
              </w:rPr>
              <w:t>CONTINOUS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</w:t>
            </w:r>
            <w:r w:rsidRPr="00B3056F">
              <w:t>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  <w:p w14:paraId="6AC60508" w14:textId="77777777" w:rsidR="000E19F4" w:rsidRPr="001837A9" w:rsidRDefault="000E19F4" w:rsidP="004D4BBE">
            <w:pPr>
              <w:pStyle w:val="TAN"/>
            </w:pPr>
            <w:r>
              <w:t>NOTE 2:</w:t>
            </w:r>
            <w:r w:rsidRPr="003B2883">
              <w:tab/>
            </w:r>
            <w:r>
              <w:t>See NOTE 2 of Table </w:t>
            </w:r>
            <w:r w:rsidRPr="003B2883">
              <w:t>6.2.6.2.3-1</w:t>
            </w:r>
            <w:r>
              <w:t xml:space="preserve"> regarding the precedence between </w:t>
            </w:r>
            <w:proofErr w:type="spellStart"/>
            <w:r>
              <w:t>maxReports</w:t>
            </w:r>
            <w:proofErr w:type="spellEnd"/>
            <w:r>
              <w:t xml:space="preserve"> in </w:t>
            </w:r>
            <w:proofErr w:type="spellStart"/>
            <w:r>
              <w:t>AmfEvent</w:t>
            </w:r>
            <w:proofErr w:type="spellEnd"/>
            <w:r>
              <w:t xml:space="preserve"> and </w:t>
            </w:r>
            <w:proofErr w:type="spellStart"/>
            <w:r>
              <w:t>maxReports</w:t>
            </w:r>
            <w:proofErr w:type="spellEnd"/>
            <w:r>
              <w:t xml:space="preserve"> in this attribute.</w:t>
            </w:r>
          </w:p>
        </w:tc>
      </w:tr>
    </w:tbl>
    <w:p w14:paraId="48E8C6AE" w14:textId="7F4C9E53" w:rsidR="000E19F4" w:rsidRDefault="000E19F4" w:rsidP="000E19F4">
      <w:pPr>
        <w:rPr>
          <w:lang w:val="en-US"/>
        </w:rPr>
      </w:pPr>
    </w:p>
    <w:p w14:paraId="51C12427" w14:textId="77777777" w:rsidR="000E19F4" w:rsidRPr="003B2883" w:rsidRDefault="000E19F4" w:rsidP="000E19F4">
      <w:pPr>
        <w:rPr>
          <w:lang w:val="en-US"/>
        </w:rPr>
      </w:pPr>
    </w:p>
    <w:p w14:paraId="7994DA29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962E112" w14:textId="77777777" w:rsidR="000E19F4" w:rsidRPr="003B2883" w:rsidRDefault="000E19F4" w:rsidP="000E19F4">
      <w:pPr>
        <w:rPr>
          <w:lang w:val="en-US"/>
        </w:rPr>
      </w:pPr>
    </w:p>
    <w:p w14:paraId="1D451BB8" w14:textId="77777777" w:rsidR="000E19F4" w:rsidRDefault="000E19F4">
      <w:pPr>
        <w:rPr>
          <w:noProof/>
        </w:rPr>
      </w:pPr>
    </w:p>
    <w:sectPr w:rsidR="000E19F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52921" w14:textId="77777777" w:rsidR="005578B0" w:rsidRDefault="005578B0">
      <w:r>
        <w:separator/>
      </w:r>
    </w:p>
  </w:endnote>
  <w:endnote w:type="continuationSeparator" w:id="0">
    <w:p w14:paraId="380BBC7D" w14:textId="77777777" w:rsidR="005578B0" w:rsidRDefault="0055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F677" w14:textId="77777777" w:rsidR="000E19F4" w:rsidRDefault="000E19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4983" w14:textId="77777777" w:rsidR="000E19F4" w:rsidRDefault="000E19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15E6" w14:textId="77777777" w:rsidR="000E19F4" w:rsidRDefault="000E1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B9DEC" w14:textId="77777777" w:rsidR="005578B0" w:rsidRDefault="005578B0">
      <w:r>
        <w:separator/>
      </w:r>
    </w:p>
  </w:footnote>
  <w:footnote w:type="continuationSeparator" w:id="0">
    <w:p w14:paraId="34C08D2D" w14:textId="77777777" w:rsidR="005578B0" w:rsidRDefault="00557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BC76" w14:textId="77777777" w:rsidR="000E19F4" w:rsidRDefault="000E19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DC4" w14:textId="77777777" w:rsidR="000E19F4" w:rsidRDefault="000E19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0E19F4"/>
    <w:rsid w:val="00113DF8"/>
    <w:rsid w:val="00145D43"/>
    <w:rsid w:val="00151DD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2C5"/>
    <w:rsid w:val="0034695D"/>
    <w:rsid w:val="003609EF"/>
    <w:rsid w:val="0036231A"/>
    <w:rsid w:val="00374DD4"/>
    <w:rsid w:val="003E1A36"/>
    <w:rsid w:val="00410371"/>
    <w:rsid w:val="004242F1"/>
    <w:rsid w:val="004A402F"/>
    <w:rsid w:val="004B75B7"/>
    <w:rsid w:val="005141D9"/>
    <w:rsid w:val="0051580D"/>
    <w:rsid w:val="00547111"/>
    <w:rsid w:val="005578B0"/>
    <w:rsid w:val="00557D82"/>
    <w:rsid w:val="00592D74"/>
    <w:rsid w:val="005E2C44"/>
    <w:rsid w:val="006208F6"/>
    <w:rsid w:val="00621188"/>
    <w:rsid w:val="00622BCE"/>
    <w:rsid w:val="006257ED"/>
    <w:rsid w:val="00653DE4"/>
    <w:rsid w:val="00665C47"/>
    <w:rsid w:val="00695808"/>
    <w:rsid w:val="006B46FB"/>
    <w:rsid w:val="006E21FB"/>
    <w:rsid w:val="007868A2"/>
    <w:rsid w:val="00792342"/>
    <w:rsid w:val="007977A8"/>
    <w:rsid w:val="007A6E7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51693"/>
    <w:rsid w:val="009777D9"/>
    <w:rsid w:val="00991B88"/>
    <w:rsid w:val="009A5753"/>
    <w:rsid w:val="009A579D"/>
    <w:rsid w:val="009E3297"/>
    <w:rsid w:val="009F734F"/>
    <w:rsid w:val="00A15758"/>
    <w:rsid w:val="00A246B6"/>
    <w:rsid w:val="00A47E70"/>
    <w:rsid w:val="00A50CF0"/>
    <w:rsid w:val="00A677CF"/>
    <w:rsid w:val="00A7671C"/>
    <w:rsid w:val="00AA2CBC"/>
    <w:rsid w:val="00AC5820"/>
    <w:rsid w:val="00AD1CD8"/>
    <w:rsid w:val="00B258BB"/>
    <w:rsid w:val="00B67B97"/>
    <w:rsid w:val="00B94583"/>
    <w:rsid w:val="00B968C8"/>
    <w:rsid w:val="00BA3EC5"/>
    <w:rsid w:val="00BA51D9"/>
    <w:rsid w:val="00BB5DFC"/>
    <w:rsid w:val="00BD279D"/>
    <w:rsid w:val="00BD6BB8"/>
    <w:rsid w:val="00C0674A"/>
    <w:rsid w:val="00C66BA2"/>
    <w:rsid w:val="00C870F6"/>
    <w:rsid w:val="00C95985"/>
    <w:rsid w:val="00CA138F"/>
    <w:rsid w:val="00CC5026"/>
    <w:rsid w:val="00CC68D0"/>
    <w:rsid w:val="00D03F9A"/>
    <w:rsid w:val="00D06D51"/>
    <w:rsid w:val="00D11DBA"/>
    <w:rsid w:val="00D24991"/>
    <w:rsid w:val="00D50255"/>
    <w:rsid w:val="00D606EC"/>
    <w:rsid w:val="00D66520"/>
    <w:rsid w:val="00D84AE9"/>
    <w:rsid w:val="00DB11C3"/>
    <w:rsid w:val="00DE34CF"/>
    <w:rsid w:val="00E13F3D"/>
    <w:rsid w:val="00E34898"/>
    <w:rsid w:val="00E40877"/>
    <w:rsid w:val="00EB09B7"/>
    <w:rsid w:val="00ED6904"/>
    <w:rsid w:val="00EE4259"/>
    <w:rsid w:val="00EE7D7C"/>
    <w:rsid w:val="00EF7F8F"/>
    <w:rsid w:val="00F25D98"/>
    <w:rsid w:val="00F300FB"/>
    <w:rsid w:val="00F851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E1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E19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19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19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0E19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10</cp:revision>
  <cp:lastPrinted>1900-01-01T08:00:00Z</cp:lastPrinted>
  <dcterms:created xsi:type="dcterms:W3CDTF">2022-09-12T14:32:00Z</dcterms:created>
  <dcterms:modified xsi:type="dcterms:W3CDTF">2022-09-12T15:14:00Z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