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12532" w14:textId="77777777" w:rsidR="00115513" w:rsidRDefault="00115513" w:rsidP="00115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CP-221abc</w:t>
      </w:r>
    </w:p>
    <w:p w14:paraId="7D7CC6FA" w14:textId="77777777" w:rsidR="00115513" w:rsidRDefault="00115513" w:rsidP="001155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0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0C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0C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0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0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086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E2793" w:rsidR="001E41F3" w:rsidRDefault="0099606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1094A">
                <w:rPr>
                  <w:noProof/>
                </w:rPr>
                <w:t>&lt;Source_your_company&gt;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0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0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0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0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6D467" w14:textId="77777777" w:rsidR="00720CC2" w:rsidRDefault="00720CC2">
      <w:r>
        <w:separator/>
      </w:r>
    </w:p>
  </w:endnote>
  <w:endnote w:type="continuationSeparator" w:id="0">
    <w:p w14:paraId="02C4717F" w14:textId="77777777" w:rsidR="00720CC2" w:rsidRDefault="0072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79825" w14:textId="77777777" w:rsidR="00720CC2" w:rsidRDefault="00720CC2">
      <w:r>
        <w:separator/>
      </w:r>
    </w:p>
  </w:footnote>
  <w:footnote w:type="continuationSeparator" w:id="0">
    <w:p w14:paraId="20AF33C7" w14:textId="77777777" w:rsidR="00720CC2" w:rsidRDefault="00720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20C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20C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3E"/>
    <w:rsid w:val="000628F9"/>
    <w:rsid w:val="000A6394"/>
    <w:rsid w:val="000B7FED"/>
    <w:rsid w:val="000C038A"/>
    <w:rsid w:val="000C6598"/>
    <w:rsid w:val="000D44B3"/>
    <w:rsid w:val="00115513"/>
    <w:rsid w:val="00145D43"/>
    <w:rsid w:val="00165C8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0B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094A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20C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606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3A09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27</cp:revision>
  <cp:lastPrinted>1899-12-31T23:00:00Z</cp:lastPrinted>
  <dcterms:created xsi:type="dcterms:W3CDTF">2020-02-03T08:32:00Z</dcterms:created>
  <dcterms:modified xsi:type="dcterms:W3CDTF">2022-05-17T09:44:00Z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