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45761830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2D69F9">
        <w:rPr>
          <w:b/>
          <w:noProof/>
          <w:sz w:val="24"/>
        </w:rPr>
        <w:t>39</w:t>
      </w:r>
      <w:r w:rsidR="008A5D3A">
        <w:rPr>
          <w:b/>
          <w:noProof/>
          <w:sz w:val="24"/>
        </w:rPr>
        <w:t>9</w:t>
      </w:r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0F61C114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0463A83B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92D1DEC" w:rsidR="008A5D3A" w:rsidRDefault="00F43207" w:rsidP="008A5D3A">
      <w:pPr>
        <w:pStyle w:val="EditorsNote"/>
      </w:pPr>
      <w:r>
        <w:t xml:space="preserve">Editor's note 2: </w:t>
      </w:r>
      <w:bookmarkStart w:id="0" w:name="_GoBack"/>
      <w:bookmarkEnd w:id="0"/>
      <w:r w:rsidR="008A5D3A"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E3998E6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2ABBBF9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11570239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1FCF21D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6FE13639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080B689B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228FC145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FF634CD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23549A48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7FAF6EBB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000582CE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2F97A271" w:rsidR="0005272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>Gulbani, Giorgi, Huawei, giorgi.gulbani@huawei.com</w:t>
            </w:r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6E77BBB6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79D8E1B3" w:rsidR="0005272F" w:rsidRPr="009E2692" w:rsidRDefault="009E2692" w:rsidP="009E2692">
            <w:r w:rsidRPr="002D69F9">
              <w:rPr>
                <w:lang w:val="en-US"/>
              </w:rPr>
              <w:t>El Moatamid, Abdessamad, Huawei, abdessamad.el.moatamid@huawei.com</w:t>
            </w:r>
          </w:p>
        </w:tc>
      </w:tr>
      <w:tr w:rsidR="00D26EEE" w:rsidRPr="008A5D3A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r>
              <w:t>29.</w:t>
            </w:r>
            <w:r>
              <w:rPr>
                <w:highlight w:val="yellow"/>
              </w:rPr>
              <w:t>ghi</w:t>
            </w:r>
          </w:p>
        </w:tc>
        <w:tc>
          <w:tcPr>
            <w:tcW w:w="2410" w:type="dxa"/>
          </w:tcPr>
          <w:p w14:paraId="7894F8CF" w14:textId="2AE84512" w:rsidR="00D26EEE" w:rsidRDefault="00D26EEE" w:rsidP="00B7377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F43207" w:rsidRDefault="00D26EEE" w:rsidP="00E56928">
            <w:pPr>
              <w:rPr>
                <w:lang w:val="en-US"/>
              </w:rPr>
            </w:pPr>
            <w:r w:rsidRPr="00F43207">
              <w:rPr>
                <w:lang w:val="en-US"/>
              </w:rPr>
              <w:t>Varini Gupta, Samsung</w:t>
            </w:r>
            <w:r w:rsidR="00E56928" w:rsidRPr="00F43207">
              <w:rPr>
                <w:lang w:val="en-US"/>
              </w:rPr>
              <w:t xml:space="preserve"> </w:t>
            </w:r>
            <w:hyperlink r:id="rId11" w:history="1">
              <w:r w:rsidRPr="00F43207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</w:pPr>
            <w:r>
              <w:t>24.</w:t>
            </w:r>
            <w:r w:rsidRPr="00B7377A">
              <w:rPr>
                <w:highlight w:val="yellow"/>
              </w:rPr>
              <w:t>jkl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2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02693763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197E76CE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lastRenderedPageBreak/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510F" w14:textId="77777777" w:rsidR="00AA132F" w:rsidRDefault="00AA132F">
      <w:r>
        <w:separator/>
      </w:r>
    </w:p>
  </w:endnote>
  <w:endnote w:type="continuationSeparator" w:id="0">
    <w:p w14:paraId="31517047" w14:textId="77777777" w:rsidR="00AA132F" w:rsidRDefault="00AA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AABBA" w14:textId="77777777" w:rsidR="00AA132F" w:rsidRDefault="00AA132F">
      <w:r>
        <w:separator/>
      </w:r>
    </w:p>
  </w:footnote>
  <w:footnote w:type="continuationSeparator" w:id="0">
    <w:p w14:paraId="2977B80E" w14:textId="77777777" w:rsidR="00AA132F" w:rsidRDefault="00AA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19F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D3A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132F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77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20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rrero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0E89E-DBED-47B6-97B3-5D638863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2022-03-15T13:44:00Z</dcterms:created>
  <dcterms:modified xsi:type="dcterms:W3CDTF">2022-03-15T14:18:00Z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