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7F3E8" w14:textId="54499719" w:rsidR="001A3F9C" w:rsidRDefault="001A3F9C" w:rsidP="001A3F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CP-220107</w:t>
      </w:r>
    </w:p>
    <w:p w14:paraId="70D42129" w14:textId="7AC03A26" w:rsidR="000F7ECB" w:rsidRPr="001A3F9C" w:rsidRDefault="001A3F9C" w:rsidP="001A3F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0F7ECB" w:rsidRPr="00F65D14">
        <w:rPr>
          <w:rFonts w:cs="Arial"/>
          <w:bCs/>
          <w:sz w:val="22"/>
        </w:rPr>
        <w:br/>
      </w:r>
    </w:p>
    <w:p w14:paraId="48EAB8E5" w14:textId="77777777" w:rsidR="0071232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</w:t>
      </w:r>
      <w:proofErr w:type="gramStart"/>
      <w:r w:rsidR="00222D66" w:rsidRPr="00F65D14">
        <w:rPr>
          <w:rFonts w:ascii="Arial" w:hAnsi="Arial" w:cs="Arial"/>
          <w:b/>
        </w:rPr>
        <w:t>:</w:t>
      </w:r>
      <w:proofErr w:type="gramEnd"/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</w:t>
      </w:r>
      <w:r w:rsidR="0088499B">
        <w:rPr>
          <w:rFonts w:ascii="Arial" w:hAnsi="Arial" w:cs="Arial"/>
          <w:b/>
        </w:rPr>
        <w:t>32</w:t>
      </w:r>
      <w:r w:rsidR="00222D66" w:rsidRPr="00F65D14">
        <w:rPr>
          <w:rFonts w:ascii="Arial" w:hAnsi="Arial" w:cs="Arial"/>
          <w:b/>
        </w:rPr>
        <w:t xml:space="preserve">, Version </w:t>
      </w:r>
      <w:r w:rsidR="001A3F9C">
        <w:rPr>
          <w:rFonts w:ascii="Arial" w:hAnsi="Arial" w:cs="Arial"/>
          <w:b/>
        </w:rPr>
        <w:t>2</w:t>
      </w:r>
      <w:r w:rsidR="00F65D14" w:rsidRPr="00F65D14">
        <w:rPr>
          <w:rFonts w:ascii="Arial" w:hAnsi="Arial" w:cs="Arial"/>
          <w:b/>
        </w:rPr>
        <w:t>.0.0</w:t>
      </w:r>
    </w:p>
    <w:p w14:paraId="150926E5" w14:textId="202F529E" w:rsidR="000F7ECB" w:rsidRPr="00F65D14" w:rsidRDefault="00712324" w:rsidP="00712324">
      <w:pPr>
        <w:spacing w:after="60"/>
        <w:ind w:left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on </w:t>
      </w:r>
      <w:r w:rsidRPr="00712324">
        <w:rPr>
          <w:rFonts w:ascii="Arial" w:hAnsi="Arial" w:cs="Arial"/>
          <w:b/>
        </w:rPr>
        <w:t>5G Multicast-Broadcast Session Management Services</w:t>
      </w:r>
      <w:bookmarkStart w:id="0" w:name="_GoBack"/>
      <w:bookmarkEnd w:id="0"/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56B6E6B7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1A3F9C">
        <w:rPr>
          <w:rFonts w:ascii="Arial" w:hAnsi="Arial" w:cs="Arial"/>
          <w:b/>
        </w:rPr>
        <w:t>Approval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F8E3D33" w14:textId="77777777" w:rsidR="0088499B" w:rsidRPr="0039313A" w:rsidRDefault="0088499B" w:rsidP="0088499B">
      <w:r w:rsidRPr="0039313A">
        <w:t xml:space="preserve">The present document specifies the stage 3 protocol and data model for the </w:t>
      </w:r>
      <w:proofErr w:type="spellStart"/>
      <w:r w:rsidRPr="0039313A">
        <w:t>Nmbsmf</w:t>
      </w:r>
      <w:proofErr w:type="spellEnd"/>
      <w:r w:rsidRPr="0039313A">
        <w:t xml:space="preserve"> Service Based Interface. It provides stage 3 protocol definitions and message flows, and specifies the API for each service offered by the MB-SMF with the exception of the MB-SMF Event Exposure service.</w:t>
      </w:r>
    </w:p>
    <w:p w14:paraId="7ECEA617" w14:textId="3668A94F" w:rsidR="0088499B" w:rsidRPr="0039313A" w:rsidRDefault="0088499B" w:rsidP="0088499B">
      <w:r w:rsidRPr="0039313A">
        <w:t>The 5G System stage 2 architecture and procedures are specified in 3GPP TS 23.501 and 3GPP TS 23.502. The 5G Multicast-Broadcast Session Management Services for 5G System is specified in 3GPP TS 23.247.</w:t>
      </w:r>
    </w:p>
    <w:p w14:paraId="51C248EF" w14:textId="18C11130" w:rsidR="00F967C5" w:rsidRPr="00F967C5" w:rsidRDefault="0088499B" w:rsidP="0088499B">
      <w:pPr>
        <w:rPr>
          <w:sz w:val="24"/>
          <w:szCs w:val="24"/>
        </w:rPr>
      </w:pPr>
      <w:r w:rsidRPr="0039313A">
        <w:t>The Technical Realization of the Service Based Architecture and the Principles and Guidelines for Services Definition are specified in 3GPP TS 29.500 and 3GPP TS 29.501.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6B411A1A" w:rsidR="0045428D" w:rsidRDefault="00800C4D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This is the </w:t>
      </w:r>
      <w:r w:rsidR="009B51C7">
        <w:rPr>
          <w:sz w:val="24"/>
        </w:rPr>
        <w:t>final</w:t>
      </w:r>
      <w:r w:rsidRPr="00F615E0">
        <w:rPr>
          <w:sz w:val="24"/>
        </w:rPr>
        <w:t xml:space="preserve"> presentation</w:t>
      </w:r>
      <w:r>
        <w:rPr>
          <w:sz w:val="24"/>
        </w:rPr>
        <w:t xml:space="preserve"> of the TS 29.532 to </w:t>
      </w:r>
      <w:r w:rsidRPr="008B2A34">
        <w:rPr>
          <w:sz w:val="24"/>
        </w:rPr>
        <w:t>TSG-CT</w:t>
      </w:r>
      <w:r w:rsidR="009B51C7">
        <w:rPr>
          <w:sz w:val="24"/>
        </w:rPr>
        <w:t xml:space="preserve"> </w:t>
      </w:r>
      <w:r w:rsidR="009B51C7">
        <w:rPr>
          <w:sz w:val="24"/>
        </w:rPr>
        <w:t>for approval.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74A0EF6" w14:textId="0A1FD12A" w:rsidR="0045428D" w:rsidRDefault="00712324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None.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793D9355" w:rsidR="0045428D" w:rsidRDefault="00800C4D">
      <w:pPr>
        <w:tabs>
          <w:tab w:val="left" w:pos="3119"/>
        </w:tabs>
        <w:rPr>
          <w:color w:val="0000FF"/>
          <w:sz w:val="24"/>
        </w:rPr>
      </w:pPr>
      <w:r w:rsidRPr="008B2A34">
        <w:rPr>
          <w:sz w:val="24"/>
        </w:rPr>
        <w:t>No</w:t>
      </w:r>
      <w:r w:rsidR="00712324">
        <w:rPr>
          <w:sz w:val="24"/>
        </w:rPr>
        <w:t>ne.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A3F9C"/>
    <w:rsid w:val="001C5776"/>
    <w:rsid w:val="001D0721"/>
    <w:rsid w:val="00201520"/>
    <w:rsid w:val="00222D66"/>
    <w:rsid w:val="002B09A1"/>
    <w:rsid w:val="0045428D"/>
    <w:rsid w:val="004B4E41"/>
    <w:rsid w:val="00710D04"/>
    <w:rsid w:val="00712324"/>
    <w:rsid w:val="00797AC6"/>
    <w:rsid w:val="00800C4D"/>
    <w:rsid w:val="0088499B"/>
    <w:rsid w:val="008E104F"/>
    <w:rsid w:val="009B51C7"/>
    <w:rsid w:val="00CC358C"/>
    <w:rsid w:val="00DC278D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  <w:style w:type="paragraph" w:customStyle="1" w:styleId="CRCoverPage">
    <w:name w:val="CR Cover Page"/>
    <w:rsid w:val="001A3F9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Rev5</cp:lastModifiedBy>
  <cp:revision>4</cp:revision>
  <dcterms:created xsi:type="dcterms:W3CDTF">2022-02-28T13:54:00Z</dcterms:created>
  <dcterms:modified xsi:type="dcterms:W3CDTF">2022-02-28T20:16:00Z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1646079110</vt:lpwstr>
  </property>
</Properties>
</file>