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EDE1701" w14:textId="22554605" w:rsidR="00EC02CF" w:rsidRDefault="008C0BE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02CF">
        <w:t>Foreword</w:t>
      </w:r>
      <w:r w:rsidR="00EC02CF">
        <w:tab/>
      </w:r>
      <w:r w:rsidR="00EC02CF">
        <w:fldChar w:fldCharType="begin" w:fldLock="1"/>
      </w:r>
      <w:r w:rsidR="00EC02CF">
        <w:instrText xml:space="preserve"> PAGEREF _Toc89295360 \h </w:instrText>
      </w:r>
      <w:r w:rsidR="00EC02CF">
        <w:fldChar w:fldCharType="separate"/>
      </w:r>
      <w:r w:rsidR="00EC02CF">
        <w:t>5</w:t>
      </w:r>
      <w:r w:rsidR="00EC02CF">
        <w:fldChar w:fldCharType="end"/>
      </w:r>
    </w:p>
    <w:p w14:paraId="69256265" w14:textId="600034F7" w:rsidR="00EC02CF" w:rsidRDefault="00EC02C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_Toc89295361 \h </w:instrText>
      </w:r>
      <w:r>
        <w:fldChar w:fldCharType="separate"/>
      </w:r>
      <w:r>
        <w:t>6</w:t>
      </w:r>
      <w:r>
        <w:fldChar w:fldCharType="end"/>
      </w:r>
    </w:p>
    <w:p w14:paraId="5A3C9F25" w14:textId="49652F7E" w:rsidR="00EC02CF" w:rsidRDefault="00EC02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_Toc89295362 \h </w:instrText>
      </w:r>
      <w:r>
        <w:fldChar w:fldCharType="separate"/>
      </w:r>
      <w:r>
        <w:t>7</w:t>
      </w:r>
      <w:r>
        <w:fldChar w:fldCharType="end"/>
      </w:r>
    </w:p>
    <w:p w14:paraId="62B24234" w14:textId="3CF3BF5F" w:rsidR="00EC02CF" w:rsidRDefault="00EC02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_Toc89295363 \h </w:instrText>
      </w:r>
      <w:r>
        <w:fldChar w:fldCharType="separate"/>
      </w:r>
      <w:r>
        <w:t>7</w:t>
      </w:r>
      <w:r>
        <w:fldChar w:fldCharType="end"/>
      </w:r>
    </w:p>
    <w:p w14:paraId="6BA2B714" w14:textId="4AC1EAAA" w:rsidR="00EC02CF" w:rsidRDefault="00EC02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_Toc89295364 \h </w:instrText>
      </w:r>
      <w:r>
        <w:fldChar w:fldCharType="separate"/>
      </w:r>
      <w:r>
        <w:t>8</w:t>
      </w:r>
      <w:r>
        <w:fldChar w:fldCharType="end"/>
      </w:r>
    </w:p>
    <w:p w14:paraId="5C567393" w14:textId="5EA97E03" w:rsidR="00EC02CF" w:rsidRDefault="00EC02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_Toc89295365 \h </w:instrText>
      </w:r>
      <w:r>
        <w:fldChar w:fldCharType="separate"/>
      </w:r>
      <w:r>
        <w:t>8</w:t>
      </w:r>
      <w:r>
        <w:fldChar w:fldCharType="end"/>
      </w:r>
    </w:p>
    <w:p w14:paraId="7B9CAB3C" w14:textId="15C075C9" w:rsidR="00EC02CF" w:rsidRDefault="00EC02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_Toc89295366 \h </w:instrText>
      </w:r>
      <w:r>
        <w:fldChar w:fldCharType="separate"/>
      </w:r>
      <w:r>
        <w:t>8</w:t>
      </w:r>
      <w:r>
        <w:fldChar w:fldCharType="end"/>
      </w:r>
    </w:p>
    <w:p w14:paraId="44621F06" w14:textId="4D4FDFB4" w:rsidR="00EC02CF" w:rsidRDefault="00EC02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_Toc89295367 \h </w:instrText>
      </w:r>
      <w:r>
        <w:fldChar w:fldCharType="separate"/>
      </w:r>
      <w:r>
        <w:t>8</w:t>
      </w:r>
      <w:r>
        <w:fldChar w:fldCharType="end"/>
      </w:r>
    </w:p>
    <w:p w14:paraId="034CF755" w14:textId="140F70B6" w:rsidR="00EC02CF" w:rsidRDefault="00EC02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_Toc89295368 \h </w:instrText>
      </w:r>
      <w:r>
        <w:fldChar w:fldCharType="separate"/>
      </w:r>
      <w:r>
        <w:t>8</w:t>
      </w:r>
      <w:r>
        <w:fldChar w:fldCharType="end"/>
      </w:r>
    </w:p>
    <w:p w14:paraId="3AB93CAA" w14:textId="7BC24C91" w:rsidR="00EC02CF" w:rsidRDefault="00EC02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_Toc89295369 \h </w:instrText>
      </w:r>
      <w:r>
        <w:fldChar w:fldCharType="separate"/>
      </w:r>
      <w:r>
        <w:t>9</w:t>
      </w:r>
      <w:r>
        <w:fldChar w:fldCharType="end"/>
      </w:r>
    </w:p>
    <w:p w14:paraId="6F5915DB" w14:textId="6329CFF3" w:rsidR="00EC02CF" w:rsidRDefault="00EC02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_Toc89295370 \h </w:instrText>
      </w:r>
      <w:r>
        <w:fldChar w:fldCharType="separate"/>
      </w:r>
      <w:r>
        <w:t>9</w:t>
      </w:r>
      <w:r>
        <w:fldChar w:fldCharType="end"/>
      </w:r>
    </w:p>
    <w:p w14:paraId="47A86A12" w14:textId="098A5E92" w:rsidR="00EC02CF" w:rsidRDefault="00EC02C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_Toc89295371 \h </w:instrText>
      </w:r>
      <w:r>
        <w:fldChar w:fldCharType="separate"/>
      </w:r>
      <w:r>
        <w:t>9</w:t>
      </w:r>
      <w:r>
        <w:fldChar w:fldCharType="end"/>
      </w:r>
    </w:p>
    <w:p w14:paraId="22FA0397" w14:textId="1F8420FF" w:rsidR="00EC02CF" w:rsidRDefault="00EC02C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_Toc89295372 \h </w:instrText>
      </w:r>
      <w:r>
        <w:fldChar w:fldCharType="separate"/>
      </w:r>
      <w:r>
        <w:t>9</w:t>
      </w:r>
      <w:r>
        <w:fldChar w:fldCharType="end"/>
      </w:r>
    </w:p>
    <w:p w14:paraId="6C688388" w14:textId="63E621F2" w:rsidR="00EC02CF" w:rsidRDefault="00EC02C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_Toc89295373 \h </w:instrText>
      </w:r>
      <w:r>
        <w:fldChar w:fldCharType="separate"/>
      </w:r>
      <w:r>
        <w:t>9</w:t>
      </w:r>
      <w:r>
        <w:fldChar w:fldCharType="end"/>
      </w:r>
    </w:p>
    <w:p w14:paraId="008AE3C8" w14:textId="5657CEDA" w:rsidR="00EC02CF" w:rsidRDefault="00EC02C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_Toc89295374 \h </w:instrText>
      </w:r>
      <w:r>
        <w:fldChar w:fldCharType="separate"/>
      </w:r>
      <w:r>
        <w:t>9</w:t>
      </w:r>
      <w:r>
        <w:fldChar w:fldCharType="end"/>
      </w:r>
    </w:p>
    <w:p w14:paraId="6B512E5E" w14:textId="623E9817" w:rsidR="00EC02CF" w:rsidRDefault="00EC02C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_Toc89295375 \h </w:instrText>
      </w:r>
      <w:r>
        <w:fldChar w:fldCharType="separate"/>
      </w:r>
      <w:r>
        <w:t>10</w:t>
      </w:r>
      <w:r>
        <w:fldChar w:fldCharType="end"/>
      </w:r>
    </w:p>
    <w:p w14:paraId="246CCDA1" w14:textId="498B1FF2" w:rsidR="00EC02CF" w:rsidRDefault="00EC02C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_Toc89295376 \h </w:instrText>
      </w:r>
      <w:r>
        <w:fldChar w:fldCharType="separate"/>
      </w:r>
      <w:r>
        <w:t>10</w:t>
      </w:r>
      <w:r>
        <w:fldChar w:fldCharType="end"/>
      </w:r>
    </w:p>
    <w:p w14:paraId="7D1953B4" w14:textId="51EE35CA" w:rsidR="00EC02CF" w:rsidRDefault="00EC02CF">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_Toc89295377 \h </w:instrText>
      </w:r>
      <w:r>
        <w:fldChar w:fldCharType="separate"/>
      </w:r>
      <w:r>
        <w:t>10</w:t>
      </w:r>
      <w:r>
        <w:fldChar w:fldCharType="end"/>
      </w:r>
    </w:p>
    <w:p w14:paraId="4FAD25C3" w14:textId="21CDFEE6" w:rsidR="00EC02CF" w:rsidRDefault="00EC02CF">
      <w:pPr>
        <w:pStyle w:val="TOC5"/>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_Toc89295378 \h </w:instrText>
      </w:r>
      <w:r>
        <w:fldChar w:fldCharType="separate"/>
      </w:r>
      <w:r>
        <w:t>11</w:t>
      </w:r>
      <w:r>
        <w:fldChar w:fldCharType="end"/>
      </w:r>
    </w:p>
    <w:p w14:paraId="408E8FF8" w14:textId="20D42873" w:rsidR="00EC02CF" w:rsidRDefault="00EC02CF">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_Toc89295379 \h </w:instrText>
      </w:r>
      <w:r>
        <w:fldChar w:fldCharType="separate"/>
      </w:r>
      <w:r>
        <w:t>12</w:t>
      </w:r>
      <w:r>
        <w:fldChar w:fldCharType="end"/>
      </w:r>
    </w:p>
    <w:p w14:paraId="3835E6AD" w14:textId="18664448" w:rsidR="00EC02CF" w:rsidRDefault="00EC02CF">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_Toc89295380 \h </w:instrText>
      </w:r>
      <w:r>
        <w:fldChar w:fldCharType="separate"/>
      </w:r>
      <w:r>
        <w:t>13</w:t>
      </w:r>
      <w:r>
        <w:fldChar w:fldCharType="end"/>
      </w:r>
    </w:p>
    <w:p w14:paraId="06DF3C90" w14:textId="146CEBD4" w:rsidR="00EC02CF" w:rsidRDefault="00EC02CF">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_Toc89295381 \h </w:instrText>
      </w:r>
      <w:r>
        <w:fldChar w:fldCharType="separate"/>
      </w:r>
      <w:r>
        <w:t>14</w:t>
      </w:r>
      <w:r>
        <w:fldChar w:fldCharType="end"/>
      </w:r>
    </w:p>
    <w:p w14:paraId="3D231F41" w14:textId="4C04DF84" w:rsidR="00EC02CF" w:rsidRDefault="00EC02CF">
      <w:pPr>
        <w:pStyle w:val="TOC5"/>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_Toc89295382 \h </w:instrText>
      </w:r>
      <w:r>
        <w:fldChar w:fldCharType="separate"/>
      </w:r>
      <w:r>
        <w:t>15</w:t>
      </w:r>
      <w:r>
        <w:fldChar w:fldCharType="end"/>
      </w:r>
    </w:p>
    <w:p w14:paraId="0772CA46" w14:textId="6350A7B9" w:rsidR="00EC02CF" w:rsidRDefault="00EC02CF">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_Toc89295383 \h </w:instrText>
      </w:r>
      <w:r>
        <w:fldChar w:fldCharType="separate"/>
      </w:r>
      <w:r>
        <w:t>15</w:t>
      </w:r>
      <w:r>
        <w:fldChar w:fldCharType="end"/>
      </w:r>
    </w:p>
    <w:p w14:paraId="59C681BF" w14:textId="61C3377E" w:rsidR="00EC02CF" w:rsidRDefault="00EC02CF">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_Toc89295384 \h </w:instrText>
      </w:r>
      <w:r>
        <w:fldChar w:fldCharType="separate"/>
      </w:r>
      <w:r>
        <w:t>15</w:t>
      </w:r>
      <w:r>
        <w:fldChar w:fldCharType="end"/>
      </w:r>
    </w:p>
    <w:p w14:paraId="2F6C5D92" w14:textId="21779E0C" w:rsidR="00EC02CF" w:rsidRDefault="00EC02CF">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_Toc89295385 \h </w:instrText>
      </w:r>
      <w:r>
        <w:fldChar w:fldCharType="separate"/>
      </w:r>
      <w:r>
        <w:t>16</w:t>
      </w:r>
      <w:r>
        <w:fldChar w:fldCharType="end"/>
      </w:r>
    </w:p>
    <w:p w14:paraId="6B4E7411" w14:textId="2D343552" w:rsidR="00EC02CF" w:rsidRDefault="00EC02CF">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_Toc89295386 \h </w:instrText>
      </w:r>
      <w:r>
        <w:fldChar w:fldCharType="separate"/>
      </w:r>
      <w:r>
        <w:t>16</w:t>
      </w:r>
      <w:r>
        <w:fldChar w:fldCharType="end"/>
      </w:r>
    </w:p>
    <w:p w14:paraId="3BC79BB3" w14:textId="4E573A44" w:rsidR="00EC02CF" w:rsidRDefault="00EC02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_Toc89295387 \h </w:instrText>
      </w:r>
      <w:r>
        <w:fldChar w:fldCharType="separate"/>
      </w:r>
      <w:r>
        <w:t>17</w:t>
      </w:r>
      <w:r>
        <w:fldChar w:fldCharType="end"/>
      </w:r>
    </w:p>
    <w:p w14:paraId="73ACEEAD" w14:textId="3B3A45E3" w:rsidR="00EC02CF" w:rsidRDefault="00EC02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_Toc89295388 \h </w:instrText>
      </w:r>
      <w:r>
        <w:fldChar w:fldCharType="separate"/>
      </w:r>
      <w:r>
        <w:t>17</w:t>
      </w:r>
      <w:r>
        <w:fldChar w:fldCharType="end"/>
      </w:r>
    </w:p>
    <w:p w14:paraId="4C4D5C15" w14:textId="375B5E70" w:rsidR="00EC02CF" w:rsidRDefault="00EC02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_Toc89295389 \h </w:instrText>
      </w:r>
      <w:r>
        <w:fldChar w:fldCharType="separate"/>
      </w:r>
      <w:r>
        <w:t>17</w:t>
      </w:r>
      <w:r>
        <w:fldChar w:fldCharType="end"/>
      </w:r>
    </w:p>
    <w:p w14:paraId="4ED26792" w14:textId="0A6DA53F" w:rsidR="00EC02CF" w:rsidRDefault="00EC02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_Toc89295390 \h </w:instrText>
      </w:r>
      <w:r>
        <w:fldChar w:fldCharType="separate"/>
      </w:r>
      <w:r>
        <w:t>17</w:t>
      </w:r>
      <w:r>
        <w:fldChar w:fldCharType="end"/>
      </w:r>
    </w:p>
    <w:p w14:paraId="78DC32FD" w14:textId="0AA98FB8" w:rsidR="00EC02CF" w:rsidRDefault="00EC02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_Toc89295391 \h </w:instrText>
      </w:r>
      <w:r>
        <w:fldChar w:fldCharType="separate"/>
      </w:r>
      <w:r>
        <w:t>17</w:t>
      </w:r>
      <w:r>
        <w:fldChar w:fldCharType="end"/>
      </w:r>
    </w:p>
    <w:p w14:paraId="329D03C7" w14:textId="1EFB4223" w:rsidR="00EC02CF" w:rsidRDefault="00EC02C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_Toc89295392 \h </w:instrText>
      </w:r>
      <w:r>
        <w:fldChar w:fldCharType="separate"/>
      </w:r>
      <w:r>
        <w:t>17</w:t>
      </w:r>
      <w:r>
        <w:fldChar w:fldCharType="end"/>
      </w:r>
    </w:p>
    <w:p w14:paraId="4CA6CA79" w14:textId="2322E0AE" w:rsidR="00EC02CF" w:rsidRDefault="00EC02C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_Toc89295393 \h </w:instrText>
      </w:r>
      <w:r>
        <w:fldChar w:fldCharType="separate"/>
      </w:r>
      <w:r>
        <w:t>17</w:t>
      </w:r>
      <w:r>
        <w:fldChar w:fldCharType="end"/>
      </w:r>
    </w:p>
    <w:p w14:paraId="35B2745A" w14:textId="793B45AB" w:rsidR="00EC02CF" w:rsidRDefault="00EC02C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_Toc89295394 \h </w:instrText>
      </w:r>
      <w:r>
        <w:fldChar w:fldCharType="separate"/>
      </w:r>
      <w:r>
        <w:t>17</w:t>
      </w:r>
      <w:r>
        <w:fldChar w:fldCharType="end"/>
      </w:r>
    </w:p>
    <w:p w14:paraId="1A2665DB" w14:textId="45F79BC9" w:rsidR="00EC02CF" w:rsidRDefault="00EC02C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_Toc89295395 \h </w:instrText>
      </w:r>
      <w:r>
        <w:fldChar w:fldCharType="separate"/>
      </w:r>
      <w:r>
        <w:t>17</w:t>
      </w:r>
      <w:r>
        <w:fldChar w:fldCharType="end"/>
      </w:r>
    </w:p>
    <w:p w14:paraId="4E1E4F23" w14:textId="64657D08" w:rsidR="00EC02CF" w:rsidRDefault="00EC02C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_Toc89295396 \h </w:instrText>
      </w:r>
      <w:r>
        <w:fldChar w:fldCharType="separate"/>
      </w:r>
      <w:r>
        <w:t>18</w:t>
      </w:r>
      <w:r>
        <w:fldChar w:fldCharType="end"/>
      </w:r>
    </w:p>
    <w:p w14:paraId="7BCEBD9D" w14:textId="0AEB5FE9" w:rsidR="00EC02CF" w:rsidRDefault="00EC02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_Toc89295397 \h </w:instrText>
      </w:r>
      <w:r>
        <w:fldChar w:fldCharType="separate"/>
      </w:r>
      <w:r>
        <w:t>18</w:t>
      </w:r>
      <w:r>
        <w:fldChar w:fldCharType="end"/>
      </w:r>
    </w:p>
    <w:p w14:paraId="454D3050" w14:textId="5FF75D79" w:rsidR="00EC02CF" w:rsidRDefault="00EC02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_Toc89295398 \h </w:instrText>
      </w:r>
      <w:r>
        <w:fldChar w:fldCharType="separate"/>
      </w:r>
      <w:r>
        <w:t>18</w:t>
      </w:r>
      <w:r>
        <w:fldChar w:fldCharType="end"/>
      </w:r>
    </w:p>
    <w:p w14:paraId="3D4345B4" w14:textId="0589B9C4" w:rsidR="00EC02CF" w:rsidRDefault="00EC02C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_Toc89295399 \h </w:instrText>
      </w:r>
      <w:r>
        <w:fldChar w:fldCharType="separate"/>
      </w:r>
      <w:r>
        <w:t>18</w:t>
      </w:r>
      <w:r>
        <w:fldChar w:fldCharType="end"/>
      </w:r>
    </w:p>
    <w:p w14:paraId="58D5DFA8" w14:textId="2318E8BE" w:rsidR="00EC02CF" w:rsidRDefault="00EC02C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_Toc89295400 \h </w:instrText>
      </w:r>
      <w:r>
        <w:fldChar w:fldCharType="separate"/>
      </w:r>
      <w:r>
        <w:t>19</w:t>
      </w:r>
      <w:r>
        <w:fldChar w:fldCharType="end"/>
      </w:r>
    </w:p>
    <w:p w14:paraId="1FF224FF" w14:textId="5D724798" w:rsidR="00EC02CF" w:rsidRDefault="00EC02C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_Toc89295401 \h </w:instrText>
      </w:r>
      <w:r>
        <w:fldChar w:fldCharType="separate"/>
      </w:r>
      <w:r>
        <w:t>19</w:t>
      </w:r>
      <w:r>
        <w:fldChar w:fldCharType="end"/>
      </w:r>
    </w:p>
    <w:p w14:paraId="278212DF" w14:textId="46A7059F" w:rsidR="00EC02CF" w:rsidRDefault="00EC02CF">
      <w:pPr>
        <w:pStyle w:val="TOC4"/>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_Toc89295402 \h </w:instrText>
      </w:r>
      <w:r>
        <w:fldChar w:fldCharType="separate"/>
      </w:r>
      <w:r>
        <w:t>20</w:t>
      </w:r>
      <w:r>
        <w:fldChar w:fldCharType="end"/>
      </w:r>
    </w:p>
    <w:p w14:paraId="441AAC62" w14:textId="22BFB878" w:rsidR="00EC02CF" w:rsidRDefault="00EC02CF">
      <w:pPr>
        <w:pStyle w:val="TOC5"/>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_Toc89295403 \h </w:instrText>
      </w:r>
      <w:r>
        <w:fldChar w:fldCharType="separate"/>
      </w:r>
      <w:r>
        <w:t>20</w:t>
      </w:r>
      <w:r>
        <w:fldChar w:fldCharType="end"/>
      </w:r>
    </w:p>
    <w:p w14:paraId="4E540E5B" w14:textId="38617C67" w:rsidR="00EC02CF" w:rsidRDefault="00EC02CF">
      <w:pPr>
        <w:pStyle w:val="TOC5"/>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_Toc89295404 \h </w:instrText>
      </w:r>
      <w:r>
        <w:fldChar w:fldCharType="separate"/>
      </w:r>
      <w:r>
        <w:t>20</w:t>
      </w:r>
      <w:r>
        <w:fldChar w:fldCharType="end"/>
      </w:r>
    </w:p>
    <w:p w14:paraId="09B7A256" w14:textId="5C1A4C9B" w:rsidR="00EC02CF" w:rsidRDefault="00EC02CF">
      <w:pPr>
        <w:pStyle w:val="TOC5"/>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_Toc89295405 \h </w:instrText>
      </w:r>
      <w:r>
        <w:fldChar w:fldCharType="separate"/>
      </w:r>
      <w:r>
        <w:t>20</w:t>
      </w:r>
      <w:r>
        <w:fldChar w:fldCharType="end"/>
      </w:r>
    </w:p>
    <w:p w14:paraId="64DB7895" w14:textId="72996C44" w:rsidR="00EC02CF" w:rsidRDefault="00EC02CF">
      <w:pPr>
        <w:pStyle w:val="TOC6"/>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_Toc89295406 \h </w:instrText>
      </w:r>
      <w:r>
        <w:fldChar w:fldCharType="separate"/>
      </w:r>
      <w:r>
        <w:t>20</w:t>
      </w:r>
      <w:r>
        <w:fldChar w:fldCharType="end"/>
      </w:r>
    </w:p>
    <w:p w14:paraId="52ADE6F0" w14:textId="3130433D" w:rsidR="00EC02CF" w:rsidRDefault="00EC02C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_Toc89295407 \h </w:instrText>
      </w:r>
      <w:r>
        <w:fldChar w:fldCharType="separate"/>
      </w:r>
      <w:r>
        <w:t>20</w:t>
      </w:r>
      <w:r>
        <w:fldChar w:fldCharType="end"/>
      </w:r>
    </w:p>
    <w:p w14:paraId="748153DC" w14:textId="4FC6FE43" w:rsidR="00EC02CF" w:rsidRDefault="00EC02C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_Toc89295408 \h </w:instrText>
      </w:r>
      <w:r>
        <w:fldChar w:fldCharType="separate"/>
      </w:r>
      <w:r>
        <w:t>20</w:t>
      </w:r>
      <w:r>
        <w:fldChar w:fldCharType="end"/>
      </w:r>
    </w:p>
    <w:p w14:paraId="207B147D" w14:textId="0D00A5AD" w:rsidR="00EC02CF" w:rsidRDefault="00EC02CF">
      <w:pPr>
        <w:pStyle w:val="TOC4"/>
        <w:rPr>
          <w:rFonts w:asciiTheme="minorHAnsi" w:eastAsiaTheme="minorEastAsia" w:hAnsiTheme="minorHAnsi" w:cstheme="minorBidi"/>
          <w:sz w:val="22"/>
          <w:szCs w:val="22"/>
          <w:lang w:eastAsia="en-GB"/>
        </w:rPr>
      </w:pPr>
      <w:r w:rsidRPr="003E64C2">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_Toc89295409 \h </w:instrText>
      </w:r>
      <w:r>
        <w:fldChar w:fldCharType="separate"/>
      </w:r>
      <w:r>
        <w:t>28</w:t>
      </w:r>
      <w:r>
        <w:fldChar w:fldCharType="end"/>
      </w:r>
    </w:p>
    <w:p w14:paraId="2CCDB2BD" w14:textId="26DB7885" w:rsidR="00EC02CF" w:rsidRDefault="00EC02C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_Toc89295410 \h </w:instrText>
      </w:r>
      <w:r>
        <w:fldChar w:fldCharType="separate"/>
      </w:r>
      <w:r>
        <w:t>28</w:t>
      </w:r>
      <w:r>
        <w:fldChar w:fldCharType="end"/>
      </w:r>
    </w:p>
    <w:p w14:paraId="6A4EC065" w14:textId="2DDC8732" w:rsidR="00EC02CF" w:rsidRDefault="00EC02C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_Toc89295411 \h </w:instrText>
      </w:r>
      <w:r>
        <w:fldChar w:fldCharType="separate"/>
      </w:r>
      <w:r>
        <w:t>28</w:t>
      </w:r>
      <w:r>
        <w:fldChar w:fldCharType="end"/>
      </w:r>
    </w:p>
    <w:p w14:paraId="6A37C452" w14:textId="2BCAA898" w:rsidR="00EC02CF" w:rsidRDefault="00EC02CF">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_Toc89295412 \h </w:instrText>
      </w:r>
      <w:r>
        <w:fldChar w:fldCharType="separate"/>
      </w:r>
      <w:r>
        <w:t>28</w:t>
      </w:r>
      <w:r>
        <w:fldChar w:fldCharType="end"/>
      </w:r>
    </w:p>
    <w:p w14:paraId="787371A0" w14:textId="177E61B5" w:rsidR="00EC02CF" w:rsidRDefault="00EC02CF">
      <w:pPr>
        <w:pStyle w:val="TOC3"/>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_Toc89295413 \h </w:instrText>
      </w:r>
      <w:r>
        <w:fldChar w:fldCharType="separate"/>
      </w:r>
      <w:r>
        <w:t>29</w:t>
      </w:r>
      <w:r>
        <w:fldChar w:fldCharType="end"/>
      </w:r>
    </w:p>
    <w:p w14:paraId="7FDB0048" w14:textId="48328F35" w:rsidR="00EC02CF" w:rsidRDefault="00EC02CF">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_Toc89295414 \h </w:instrText>
      </w:r>
      <w:r>
        <w:fldChar w:fldCharType="separate"/>
      </w:r>
      <w:r>
        <w:t>29</w:t>
      </w:r>
      <w:r>
        <w:fldChar w:fldCharType="end"/>
      </w:r>
    </w:p>
    <w:p w14:paraId="0FA6BF6C" w14:textId="7683D978" w:rsidR="00EC02CF" w:rsidRDefault="00EC02C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_Toc89295415 \h </w:instrText>
      </w:r>
      <w:r>
        <w:fldChar w:fldCharType="separate"/>
      </w:r>
      <w:r>
        <w:t>29</w:t>
      </w:r>
      <w:r>
        <w:fldChar w:fldCharType="end"/>
      </w:r>
    </w:p>
    <w:p w14:paraId="0B0A500E" w14:textId="6FEED6BE" w:rsidR="00EC02CF" w:rsidRDefault="00EC02C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_Toc89295416 \h </w:instrText>
      </w:r>
      <w:r>
        <w:fldChar w:fldCharType="separate"/>
      </w:r>
      <w:r>
        <w:t>29</w:t>
      </w:r>
      <w:r>
        <w:fldChar w:fldCharType="end"/>
      </w:r>
    </w:p>
    <w:p w14:paraId="25ADD6F2" w14:textId="5811FABF" w:rsidR="00EC02CF" w:rsidRDefault="00EC02CF">
      <w:pPr>
        <w:pStyle w:val="TOC8"/>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_Toc89295417 \h </w:instrText>
      </w:r>
      <w:r>
        <w:fldChar w:fldCharType="separate"/>
      </w:r>
      <w:r>
        <w:t>3</w:t>
      </w:r>
      <w:r>
        <w:t>4</w:t>
      </w:r>
      <w:r>
        <w:fldChar w:fldCharType="end"/>
      </w:r>
    </w:p>
    <w:p w14:paraId="7CD6A724" w14:textId="191BBBB0"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360"/>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9295361"/>
      <w:bookmarkEnd w:id="15"/>
      <w:r w:rsidRPr="004D3578">
        <w:t>Introduction</w:t>
      </w:r>
      <w:bookmarkEnd w:id="16"/>
      <w:bookmarkEnd w:id="17"/>
      <w:bookmarkEnd w:id="18"/>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9295362"/>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9295363"/>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9295364"/>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9295365"/>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9295366"/>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9295367"/>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9295368"/>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96"/>
    <w:bookmarkStart w:id="55" w:name="_MON_1684249266"/>
    <w:bookmarkStart w:id="56" w:name="_MON_1684249511"/>
    <w:bookmarkStart w:id="57" w:name="_MON_1684249550"/>
    <w:bookmarkStart w:id="58" w:name="_MON_1684249553"/>
    <w:bookmarkStart w:id="59" w:name="_MON_1684249561"/>
    <w:bookmarkStart w:id="60" w:name="_MON_1684249579"/>
    <w:bookmarkEnd w:id="54"/>
    <w:bookmarkEnd w:id="55"/>
    <w:bookmarkEnd w:id="56"/>
    <w:bookmarkEnd w:id="57"/>
    <w:bookmarkEnd w:id="58"/>
    <w:bookmarkEnd w:id="59"/>
    <w:bookmarkEnd w:id="60"/>
    <w:bookmarkStart w:id="61" w:name="_MON_1684249593"/>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2" o:title="" croptop="6129f" cropbottom="6856f" cropleft="5629f" cropright="13656f"/>
          </v:shape>
          <o:OLEObject Type="Embed" ProgID="Word.Picture.8" ShapeID="_x0000_i1025" DrawAspect="Content" ObjectID="_1699908352" r:id="rId13"/>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62" w:name="_Toc510696585"/>
      <w:bookmarkStart w:id="63" w:name="_Toc35971377"/>
      <w:bookmarkStart w:id="64" w:name="_Toc67903501"/>
      <w:bookmarkStart w:id="65" w:name="_Toc8929536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Heading2"/>
      </w:pPr>
      <w:bookmarkStart w:id="66" w:name="_Toc510696586"/>
      <w:bookmarkStart w:id="67" w:name="_Toc35971378"/>
      <w:bookmarkStart w:id="68" w:name="_Toc67903502"/>
      <w:bookmarkStart w:id="69" w:name="_Toc89295370"/>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0" w:name="_Toc510696587"/>
      <w:bookmarkStart w:id="71" w:name="_Toc35971379"/>
      <w:bookmarkStart w:id="72" w:name="_Toc67903503"/>
      <w:bookmarkStart w:id="73" w:name="_Toc89295371"/>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Heading3"/>
      </w:pPr>
      <w:bookmarkStart w:id="74" w:name="_Toc510696588"/>
      <w:bookmarkStart w:id="75" w:name="_Toc35971380"/>
      <w:bookmarkStart w:id="76" w:name="_Toc67903504"/>
      <w:bookmarkStart w:id="77" w:name="_Toc89295372"/>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w:t>
      </w:r>
      <w:proofErr w:type="spellStart"/>
      <w:r w:rsidRPr="006B3BA0">
        <w:rPr>
          <w:rFonts w:hint="eastAsia"/>
          <w:lang w:eastAsia="zh-CN"/>
        </w:rPr>
        <w:t>ProSe</w:t>
      </w:r>
      <w:proofErr w:type="spellEnd"/>
      <w:r w:rsidRPr="006B3BA0">
        <w:rPr>
          <w:rFonts w:hint="eastAsia"/>
          <w:lang w:eastAsia="zh-CN"/>
        </w:rPr>
        <w:t xml:space="preserve"> Application Code Suffix(es),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 xml:space="preserve">update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78" w:name="_Toc510696589"/>
      <w:bookmarkStart w:id="79" w:name="_Toc35971381"/>
      <w:bookmarkStart w:id="80" w:name="_Toc67903505"/>
      <w:bookmarkStart w:id="81" w:name="_Toc89295373"/>
      <w:r>
        <w:t>5.2.2</w:t>
      </w:r>
      <w:r>
        <w:tab/>
        <w:t>Service Operations</w:t>
      </w:r>
      <w:bookmarkEnd w:id="78"/>
      <w:bookmarkEnd w:id="79"/>
      <w:bookmarkEnd w:id="80"/>
      <w:bookmarkEnd w:id="81"/>
    </w:p>
    <w:p w14:paraId="679BB854" w14:textId="77777777" w:rsidR="008A6D4A" w:rsidRDefault="008A6D4A" w:rsidP="008A6D4A">
      <w:pPr>
        <w:pStyle w:val="Heading4"/>
      </w:pPr>
      <w:bookmarkStart w:id="82" w:name="_Toc510696590"/>
      <w:bookmarkStart w:id="83" w:name="_Toc35971382"/>
      <w:bookmarkStart w:id="84" w:name="_Toc67903506"/>
      <w:bookmarkStart w:id="85" w:name="_Toc89295374"/>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Heading4"/>
        <w:rPr>
          <w:lang w:eastAsia="zh-CN"/>
        </w:rPr>
      </w:pPr>
      <w:bookmarkStart w:id="86" w:name="_Toc510696591"/>
      <w:bookmarkStart w:id="87" w:name="_Toc35971383"/>
      <w:bookmarkStart w:id="88" w:name="_Toc67903507"/>
      <w:bookmarkStart w:id="89" w:name="_Toc89295375"/>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Heading5"/>
      </w:pPr>
      <w:bookmarkStart w:id="90" w:name="_Toc510696592"/>
      <w:bookmarkStart w:id="91" w:name="_Toc35971384"/>
      <w:bookmarkStart w:id="92" w:name="_Toc67903508"/>
      <w:bookmarkStart w:id="93" w:name="_Toc89295376"/>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Heading5"/>
        <w:rPr>
          <w:lang w:eastAsia="zh-CN"/>
        </w:rPr>
      </w:pPr>
      <w:bookmarkStart w:id="94" w:name="_Toc510696593"/>
      <w:bookmarkStart w:id="95" w:name="_Toc35971385"/>
      <w:bookmarkStart w:id="96" w:name="_Toc67903509"/>
      <w:bookmarkStart w:id="97" w:name="_Toc89295377"/>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7"/>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4" o:title=""/>
          </v:shape>
          <o:OLEObject Type="Embed" ProgID="Visio.Drawing.11" ShapeID="_x0000_i1026" DrawAspect="Content" ObjectID="_1699908353"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4"/>
      <w:bookmarkEnd w:id="95"/>
      <w:bookmarkEnd w:id="96"/>
    </w:p>
    <w:p w14:paraId="0C9E890D" w14:textId="01EB903B" w:rsidR="00123260" w:rsidRDefault="00123260" w:rsidP="00123260">
      <w:pPr>
        <w:pStyle w:val="Heading5"/>
      </w:pPr>
      <w:bookmarkStart w:id="98" w:name="_Toc8929537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t xml:space="preserve">the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t xml:space="preserve">the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lastRenderedPageBreak/>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Suffix(es)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Heading5"/>
      </w:pPr>
      <w:bookmarkStart w:id="99" w:name="_Toc8929537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Heading5"/>
      </w:pPr>
      <w:bookmarkStart w:id="100" w:name="_Toc8929538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lastRenderedPageBreak/>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t xml:space="preserve">the mask(s) for the </w:t>
      </w:r>
      <w:proofErr w:type="spellStart"/>
      <w:r>
        <w:t>ProSe</w:t>
      </w:r>
      <w:proofErr w:type="spellEnd"/>
      <w:r>
        <w:t xml:space="preserve"> Restricted Code Suffix(es)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Heading5"/>
      </w:pPr>
      <w:bookmarkStart w:id="101" w:name="_Toc8929538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t>the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lastRenderedPageBreak/>
        <w:t>-</w:t>
      </w:r>
      <w:r>
        <w:tab/>
        <w:t xml:space="preserve">the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Heading5"/>
      </w:pPr>
      <w:bookmarkStart w:id="102" w:name="_Toc8929538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t>the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Heading4"/>
        <w:rPr>
          <w:lang w:eastAsia="zh-CN"/>
        </w:rPr>
      </w:pPr>
      <w:bookmarkStart w:id="103" w:name="_Toc89295383"/>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Heading5"/>
      </w:pPr>
      <w:bookmarkStart w:id="104" w:name="_Toc89295384"/>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2pt;height:107.4pt" o:ole="">
            <v:imagedata r:id="rId16" o:title=""/>
          </v:shape>
          <o:OLEObject Type="Embed" ProgID="Visio.Drawing.11" ShapeID="_x0000_i1027" DrawAspect="Content" ObjectID="_1699908354" r:id="rId17"/>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Heading4"/>
        <w:rPr>
          <w:lang w:eastAsia="zh-CN"/>
        </w:rPr>
      </w:pPr>
      <w:bookmarkStart w:id="105" w:name="_Toc8929538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Heading5"/>
      </w:pPr>
      <w:bookmarkStart w:id="106" w:name="_Toc89295386"/>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8" o:title=""/>
          </v:shape>
          <o:OLEObject Type="Embed" ProgID="Visio.Drawing.11" ShapeID="_x0000_i1028" DrawAspect="Content" ObjectID="_1699908355" r:id="rId19"/>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Heading1"/>
      </w:pPr>
      <w:bookmarkStart w:id="107" w:name="_Toc510696597"/>
      <w:bookmarkStart w:id="108" w:name="_Toc35971389"/>
      <w:bookmarkStart w:id="109" w:name="_Toc67903513"/>
      <w:bookmarkStart w:id="110" w:name="_Toc89295387"/>
      <w:r>
        <w:lastRenderedPageBreak/>
        <w:t>6</w:t>
      </w:r>
      <w:r>
        <w:tab/>
        <w:t>API Definitions</w:t>
      </w:r>
      <w:bookmarkEnd w:id="107"/>
      <w:bookmarkEnd w:id="108"/>
      <w:bookmarkEnd w:id="109"/>
      <w:bookmarkEnd w:id="110"/>
    </w:p>
    <w:p w14:paraId="391C9859" w14:textId="40CF714B" w:rsidR="008A6D4A" w:rsidRDefault="008A6D4A" w:rsidP="008A6D4A">
      <w:pPr>
        <w:pStyle w:val="Heading2"/>
      </w:pPr>
      <w:bookmarkStart w:id="111" w:name="_Toc510696598"/>
      <w:bookmarkStart w:id="112" w:name="_Toc35971390"/>
      <w:bookmarkStart w:id="113" w:name="_Toc67903514"/>
      <w:bookmarkStart w:id="114" w:name="_Toc89295388"/>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Heading3"/>
      </w:pPr>
      <w:bookmarkStart w:id="115" w:name="_Toc510696599"/>
      <w:bookmarkStart w:id="116" w:name="_Toc35971391"/>
      <w:bookmarkStart w:id="117" w:name="_Toc67903515"/>
      <w:bookmarkStart w:id="118" w:name="_Toc89295389"/>
      <w:r>
        <w:t>6.1.1</w:t>
      </w:r>
      <w:r>
        <w:tab/>
        <w:t>Introduction</w:t>
      </w:r>
      <w:bookmarkEnd w:id="115"/>
      <w:bookmarkEnd w:id="116"/>
      <w:bookmarkEnd w:id="117"/>
      <w:bookmarkEnd w:id="118"/>
    </w:p>
    <w:p w14:paraId="7108E707" w14:textId="77777777" w:rsidR="004D50F4" w:rsidRDefault="004D50F4" w:rsidP="004D50F4">
      <w:pPr>
        <w:pStyle w:val="Heading3"/>
      </w:pPr>
      <w:bookmarkStart w:id="119" w:name="_Toc70925839"/>
      <w:bookmarkStart w:id="120" w:name="_Toc73369097"/>
      <w:bookmarkStart w:id="121" w:name="_Toc510696600"/>
      <w:bookmarkStart w:id="122" w:name="_Toc89295390"/>
      <w:r>
        <w:t>6.1.1</w:t>
      </w:r>
      <w:r>
        <w:tab/>
        <w:t>Introduction</w:t>
      </w:r>
      <w:bookmarkEnd w:id="119"/>
      <w:bookmarkEnd w:id="120"/>
      <w:bookmarkEnd w:id="122"/>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23" w:name="_Toc35971392"/>
      <w:bookmarkStart w:id="124" w:name="_Toc67903516"/>
      <w:bookmarkStart w:id="125" w:name="_Toc89295391"/>
      <w:r>
        <w:t>6.1.2</w:t>
      </w:r>
      <w:r>
        <w:tab/>
        <w:t>Usage of HTTP</w:t>
      </w:r>
      <w:bookmarkEnd w:id="121"/>
      <w:bookmarkEnd w:id="123"/>
      <w:bookmarkEnd w:id="124"/>
      <w:bookmarkEnd w:id="125"/>
    </w:p>
    <w:p w14:paraId="40BDD3FB" w14:textId="0097B635" w:rsidR="008A6D4A" w:rsidRDefault="008A6D4A" w:rsidP="00344385">
      <w:pPr>
        <w:pStyle w:val="Heading4"/>
        <w:rPr>
          <w:lang w:eastAsia="zh-CN"/>
        </w:rPr>
      </w:pPr>
      <w:bookmarkStart w:id="126" w:name="_Toc510696601"/>
      <w:bookmarkStart w:id="127" w:name="_Toc35971393"/>
      <w:bookmarkStart w:id="128" w:name="_Toc67903517"/>
      <w:bookmarkStart w:id="129" w:name="_Toc89295392"/>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31" w:name="_Toc35971394"/>
      <w:bookmarkStart w:id="132" w:name="_Toc67903518"/>
      <w:bookmarkStart w:id="133" w:name="_Toc89295393"/>
      <w:r>
        <w:t>6.1.2.2</w:t>
      </w:r>
      <w:r>
        <w:tab/>
        <w:t>HTTP standard headers</w:t>
      </w:r>
      <w:bookmarkEnd w:id="130"/>
      <w:bookmarkEnd w:id="131"/>
      <w:bookmarkEnd w:id="132"/>
      <w:bookmarkEnd w:id="133"/>
    </w:p>
    <w:p w14:paraId="37563F57" w14:textId="77777777" w:rsidR="008A6D4A" w:rsidRDefault="008A6D4A" w:rsidP="00662390">
      <w:pPr>
        <w:pStyle w:val="Heading5"/>
        <w:rPr>
          <w:lang w:eastAsia="zh-CN"/>
        </w:rPr>
      </w:pPr>
      <w:bookmarkStart w:id="134" w:name="_Toc510696603"/>
      <w:bookmarkStart w:id="135" w:name="_Toc35971395"/>
      <w:bookmarkStart w:id="136" w:name="_Toc67903519"/>
      <w:bookmarkStart w:id="137" w:name="_Toc89295394"/>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 w:name="_Toc35971396"/>
      <w:bookmarkStart w:id="140" w:name="_Toc67903520"/>
      <w:bookmarkStart w:id="141" w:name="_Toc89295395"/>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43" w:name="_Toc35971397"/>
      <w:bookmarkStart w:id="144" w:name="_Toc67903521"/>
      <w:bookmarkStart w:id="145" w:name="_Toc89295396"/>
      <w:r>
        <w:lastRenderedPageBreak/>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54" w:name="_Toc510696607"/>
      <w:bookmarkStart w:id="155" w:name="_Toc35971398"/>
      <w:bookmarkStart w:id="156" w:name="_Toc67903522"/>
      <w:bookmarkStart w:id="157" w:name="_Toc89295397"/>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Heading3"/>
      </w:pPr>
      <w:bookmarkStart w:id="159" w:name="_Toc510696622"/>
      <w:bookmarkStart w:id="160" w:name="_Toc35971413"/>
      <w:bookmarkStart w:id="161" w:name="_Toc67903530"/>
      <w:bookmarkStart w:id="162" w:name="_Toc89295398"/>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Heading4"/>
      </w:pPr>
      <w:bookmarkStart w:id="163" w:name="_Toc510696623"/>
      <w:bookmarkStart w:id="164" w:name="_Toc35971414"/>
      <w:bookmarkStart w:id="165" w:name="_Toc67903531"/>
      <w:bookmarkStart w:id="166" w:name="_Toc89295399"/>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0" o:title=""/>
          </v:shape>
          <o:OLEObject Type="Embed" ProgID="Visio.Drawing.11" ShapeID="_x0000_i1029" DrawAspect="Content" ObjectID="_1699908356" r:id="rId21"/>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lastRenderedPageBreak/>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Heading3"/>
      </w:pPr>
      <w:bookmarkStart w:id="170" w:name="_Toc510696628"/>
      <w:bookmarkStart w:id="171" w:name="_Toc35971419"/>
      <w:bookmarkStart w:id="172" w:name="_Toc67903536"/>
      <w:bookmarkStart w:id="173" w:name="_Toc89295400"/>
      <w:r>
        <w:t>6.1.5</w:t>
      </w:r>
      <w:r>
        <w:tab/>
        <w:t>Notifications</w:t>
      </w:r>
      <w:bookmarkEnd w:id="170"/>
      <w:bookmarkEnd w:id="171"/>
      <w:bookmarkEnd w:id="172"/>
      <w:bookmarkEnd w:id="173"/>
    </w:p>
    <w:p w14:paraId="554D87B3" w14:textId="3510D198" w:rsidR="008A6D4A" w:rsidRPr="00384E92" w:rsidRDefault="008A6D4A" w:rsidP="00344385">
      <w:pPr>
        <w:pStyle w:val="Heading4"/>
        <w:rPr>
          <w:lang w:eastAsia="zh-CN"/>
        </w:rPr>
      </w:pPr>
      <w:bookmarkStart w:id="174" w:name="_Toc510696629"/>
      <w:bookmarkStart w:id="175" w:name="_Toc35971420"/>
      <w:bookmarkStart w:id="176" w:name="_Toc67903537"/>
      <w:bookmarkStart w:id="177" w:name="_Toc89295401"/>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Heading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9295402"/>
      <w:r w:rsidRPr="008D72A7">
        <w:lastRenderedPageBreak/>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Heading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929540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Heading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929540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Heading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929540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Heading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929540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Heading3"/>
      </w:pPr>
      <w:bookmarkStart w:id="231" w:name="_Toc35971427"/>
      <w:bookmarkStart w:id="232" w:name="_Toc67903543"/>
      <w:bookmarkStart w:id="233" w:name="_Toc89295407"/>
      <w:bookmarkEnd w:id="178"/>
      <w:r>
        <w:t>6.1.6</w:t>
      </w:r>
      <w:r>
        <w:tab/>
        <w:t>Data Model</w:t>
      </w:r>
      <w:bookmarkEnd w:id="179"/>
      <w:bookmarkEnd w:id="231"/>
      <w:bookmarkEnd w:id="232"/>
      <w:bookmarkEnd w:id="233"/>
    </w:p>
    <w:p w14:paraId="405EFF41" w14:textId="77777777" w:rsidR="008A6D4A" w:rsidRDefault="008A6D4A" w:rsidP="008A6D4A">
      <w:pPr>
        <w:pStyle w:val="Heading4"/>
      </w:pPr>
      <w:bookmarkStart w:id="234" w:name="_Toc510696633"/>
      <w:bookmarkStart w:id="235" w:name="_Toc35971428"/>
      <w:bookmarkStart w:id="236" w:name="_Toc67903544"/>
      <w:bookmarkStart w:id="237" w:name="_Toc89295408"/>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proofErr w:type="spellStart"/>
            <w:r w:rsidRPr="00023CFF">
              <w:rPr>
                <w:rFonts w:ascii="Arial" w:hAnsi="Arial" w:hint="eastAsia"/>
                <w:sz w:val="18"/>
                <w:lang w:val="fr-FR" w:eastAsia="zh-CN"/>
              </w:rPr>
              <w:t>Contains</w:t>
            </w:r>
            <w:proofErr w:type="spellEnd"/>
            <w:r w:rsidRPr="00023CFF">
              <w:rPr>
                <w:rFonts w:ascii="Arial" w:hAnsi="Arial" w:hint="eastAsia"/>
                <w:sz w:val="18"/>
                <w:lang w:val="fr-FR" w:eastAsia="zh-CN"/>
              </w:rPr>
              <w:t xml:space="preserve"> a </w:t>
            </w:r>
            <w:proofErr w:type="spellStart"/>
            <w:r w:rsidRPr="00023CFF">
              <w:rPr>
                <w:rFonts w:ascii="Arial" w:hAnsi="Arial"/>
                <w:sz w:val="18"/>
                <w:lang w:val="fr-FR" w:eastAsia="zh-CN"/>
              </w:rPr>
              <w:t>ProSe</w:t>
            </w:r>
            <w:proofErr w:type="spellEnd"/>
            <w:r w:rsidRPr="00023CFF">
              <w:rPr>
                <w:rFonts w:ascii="Arial" w:hAnsi="Arial"/>
                <w:sz w:val="18"/>
                <w:lang w:val="fr-FR" w:eastAsia="zh-CN"/>
              </w:rPr>
              <w:t xml:space="preserve"> Application Code </w:t>
            </w:r>
            <w:proofErr w:type="spellStart"/>
            <w:r w:rsidRPr="00023CFF">
              <w:rPr>
                <w:rFonts w:ascii="Arial" w:hAnsi="Arial"/>
                <w:sz w:val="18"/>
                <w:lang w:val="fr-FR" w:eastAsia="zh-CN"/>
              </w:rPr>
              <w:t>Suffix</w:t>
            </w:r>
            <w:proofErr w:type="spellEnd"/>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w:t>
            </w:r>
            <w:proofErr w:type="spellEnd"/>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proofErr w:type="spellStart"/>
            <w:r w:rsidRPr="008044A6">
              <w:rPr>
                <w:rFonts w:hint="eastAsia"/>
                <w:lang w:eastAsia="zh-CN"/>
              </w:rPr>
              <w:t>proseAppId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ProseApplicationId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proofErr w:type="spellStart"/>
            <w:r w:rsidRPr="008044A6">
              <w:rPr>
                <w:rFonts w:hint="eastAsia"/>
                <w:lang w:eastAsia="zh-CN"/>
              </w:rPr>
              <w:t>restrictedCodeSuffixPool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proofErr w:type="spellStart"/>
            <w:r w:rsidRPr="008C62D1">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proofErr w:type="spellStart"/>
            <w:r w:rsidRPr="008044A6">
              <w:rPr>
                <w:rFonts w:hint="eastAsia"/>
                <w:lang w:eastAsia="zh-CN"/>
              </w:rPr>
              <w:t>proseAppMasks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Suffix(es)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proofErr w:type="spellStart"/>
            <w:r w:rsidRPr="008044A6">
              <w:rPr>
                <w:lang w:eastAsia="zh-CN"/>
              </w:rPr>
              <w:t>meta</w:t>
            </w:r>
            <w:r w:rsidRPr="008044A6">
              <w:rPr>
                <w:rFonts w:hint="eastAsia"/>
                <w:lang w:eastAsia="zh-CN"/>
              </w:rPr>
              <w:t>D</w:t>
            </w:r>
            <w:r w:rsidRPr="008044A6">
              <w:rPr>
                <w:lang w:eastAsia="zh-CN"/>
              </w:rPr>
              <w:t>ata</w:t>
            </w:r>
            <w:proofErr w:type="spellEnd"/>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proofErr w:type="spellStart"/>
            <w:r w:rsidRPr="008044A6">
              <w:rPr>
                <w:rFonts w:hint="eastAsia"/>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hint="eastAsia"/>
          <w:b/>
          <w:noProof/>
          <w:lang w:eastAsia="zh-CN"/>
        </w:rPr>
        <w:t>Target</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AuthUpdate</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proofErr w:type="spellStart"/>
      <w:r>
        <w:rPr>
          <w:rFonts w:ascii="Arial" w:hAnsi="Arial" w:hint="eastAsia"/>
          <w:b/>
          <w:noProof/>
          <w:lang w:eastAsia="zh-CN"/>
        </w:rPr>
        <w:t>BannedAuth</w:t>
      </w:r>
      <w:r w:rsidRPr="008044A6">
        <w:rPr>
          <w:rFonts w:ascii="Arial" w:hAnsi="Arial"/>
          <w:b/>
        </w:rPr>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Heading4"/>
        <w:rPr>
          <w:lang w:val="en-US"/>
        </w:rPr>
      </w:pPr>
      <w:bookmarkStart w:id="240" w:name="_Toc510696643"/>
      <w:bookmarkStart w:id="241" w:name="_Toc35971438"/>
      <w:bookmarkStart w:id="242" w:name="_Toc67903554"/>
      <w:bookmarkStart w:id="243" w:name="_Toc892954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244" w:name="_Toc510696646"/>
      <w:bookmarkStart w:id="245" w:name="_Toc35971441"/>
      <w:bookmarkStart w:id="246" w:name="_Toc67903557"/>
      <w:bookmarkStart w:id="247" w:name="_Toc89295410"/>
      <w:r>
        <w:t>6.1.6.5</w:t>
      </w:r>
      <w:r>
        <w:tab/>
        <w:t>Binary data</w:t>
      </w:r>
      <w:bookmarkEnd w:id="244"/>
      <w:bookmarkEnd w:id="245"/>
      <w:bookmarkEnd w:id="246"/>
      <w:bookmarkEnd w:id="247"/>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248" w:name="_Toc510696647"/>
      <w:bookmarkStart w:id="249" w:name="_Toc35971443"/>
      <w:bookmarkStart w:id="250" w:name="_Toc67903560"/>
      <w:bookmarkStart w:id="251" w:name="_Toc89295411"/>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9295412"/>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272" w:name="_Toc532994477"/>
      <w:bookmarkStart w:id="273" w:name="_Toc35971448"/>
      <w:bookmarkStart w:id="274" w:name="_Toc67903565"/>
      <w:bookmarkStart w:id="275" w:name="_Hlk525137310"/>
      <w:bookmarkStart w:id="276" w:name="_Toc510696649"/>
      <w:bookmarkStart w:id="277" w:name="_Toc89295413"/>
      <w:r>
        <w:lastRenderedPageBreak/>
        <w:t>6.1.9</w:t>
      </w:r>
      <w:r w:rsidRPr="001E7573">
        <w:tab/>
        <w:t>Security</w:t>
      </w:r>
      <w:bookmarkEnd w:id="272"/>
      <w:bookmarkEnd w:id="273"/>
      <w:bookmarkEnd w:id="274"/>
      <w:bookmarkEnd w:id="277"/>
    </w:p>
    <w:p w14:paraId="7F76EFB7" w14:textId="77777777" w:rsidR="004D50F4" w:rsidRPr="00642D3E" w:rsidRDefault="004D50F4" w:rsidP="004D50F4">
      <w:bookmarkStart w:id="278" w:name="_Hlk530142087"/>
      <w:bookmarkEnd w:id="275"/>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6"/>
      <w:bookmarkEnd w:id="278"/>
    </w:p>
    <w:p w14:paraId="4A4D6361" w14:textId="6D37DD8C" w:rsidR="008A6D4A" w:rsidRDefault="008A6D4A" w:rsidP="008A6D4A">
      <w:pPr>
        <w:pStyle w:val="Heading8"/>
      </w:pPr>
      <w:bookmarkStart w:id="282" w:name="_Toc89295414"/>
      <w:r w:rsidRPr="004D3578">
        <w:t>Annex A (normative):</w:t>
      </w:r>
      <w:r w:rsidRPr="004D3578">
        <w:br/>
      </w:r>
      <w:proofErr w:type="spellStart"/>
      <w:r>
        <w:t>OpenAPI</w:t>
      </w:r>
      <w:proofErr w:type="spellEnd"/>
      <w:r>
        <w:t xml:space="preserve"> specification</w:t>
      </w:r>
      <w:bookmarkEnd w:id="279"/>
      <w:bookmarkEnd w:id="280"/>
      <w:bookmarkEnd w:id="281"/>
      <w:bookmarkEnd w:id="282"/>
    </w:p>
    <w:p w14:paraId="3359DF8F" w14:textId="77777777" w:rsidR="00AC38A5" w:rsidRDefault="00AC38A5" w:rsidP="00AC38A5">
      <w:pPr>
        <w:pStyle w:val="Heading2"/>
      </w:pPr>
      <w:bookmarkStart w:id="283" w:name="_Toc70925898"/>
      <w:bookmarkStart w:id="284" w:name="_Toc73369186"/>
      <w:bookmarkStart w:id="285" w:name="_Toc510696651"/>
      <w:bookmarkStart w:id="286" w:name="_Toc35971451"/>
      <w:bookmarkStart w:id="287" w:name="_Toc67903568"/>
      <w:bookmarkStart w:id="288" w:name="_Toc89295415"/>
      <w:r>
        <w:t>A.1</w:t>
      </w:r>
      <w:r>
        <w:tab/>
        <w:t>General</w:t>
      </w:r>
      <w:bookmarkEnd w:id="283"/>
      <w:bookmarkEnd w:id="284"/>
      <w:bookmarkEnd w:id="288"/>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289" w:name="_Toc70925899"/>
      <w:bookmarkStart w:id="290" w:name="_Toc73369187"/>
      <w:bookmarkStart w:id="291" w:name="_Toc89295416"/>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3292E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w:t>
      </w:r>
      <w:r w:rsidR="003D40A7">
        <w:rPr>
          <w:rFonts w:eastAsiaTheme="minorEastAsia" w:hint="eastAsia"/>
          <w:lang w:eastAsia="zh-CN"/>
        </w:rPr>
        <w:t>3</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5BC01F1C" w:rsidR="00874340" w:rsidRDefault="00874340" w:rsidP="00874340">
      <w:pPr>
        <w:pStyle w:val="PL"/>
      </w:pPr>
      <w:r>
        <w:lastRenderedPageBreak/>
        <w:t xml:space="preserve">            $ref: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lastRenderedPageBreak/>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Heading8"/>
      </w:pPr>
      <w:bookmarkStart w:id="292" w:name="_Toc2086459"/>
      <w:bookmarkStart w:id="293" w:name="_Toc67903575"/>
      <w:bookmarkStart w:id="294" w:name="_Toc89295417"/>
      <w:bookmarkEnd w:id="285"/>
      <w:bookmarkEnd w:id="286"/>
      <w:bookmarkEnd w:id="287"/>
      <w:r w:rsidRPr="004D3578">
        <w:t xml:space="preserve">Annex </w:t>
      </w:r>
      <w:r w:rsidR="00430F8D">
        <w:rPr>
          <w:rFonts w:hint="eastAsia"/>
          <w:lang w:eastAsia="zh-CN"/>
        </w:rPr>
        <w:t>B</w:t>
      </w:r>
      <w:r w:rsidRPr="004D3578">
        <w:t xml:space="preserve"> (informative):</w:t>
      </w:r>
      <w:r w:rsidRPr="004D3578">
        <w:br/>
        <w:t>Change history</w:t>
      </w:r>
      <w:bookmarkEnd w:id="292"/>
      <w:bookmarkEnd w:id="293"/>
      <w:bookmarkEnd w:id="29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B1562" w14:textId="77777777" w:rsidR="00F512F7" w:rsidRDefault="00F512F7">
      <w:r>
        <w:separator/>
      </w:r>
    </w:p>
  </w:endnote>
  <w:endnote w:type="continuationSeparator" w:id="0">
    <w:p w14:paraId="1093F55A" w14:textId="77777777" w:rsidR="00F512F7" w:rsidRDefault="00F51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7556A" w:rsidRDefault="002755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A2348" w14:textId="77777777" w:rsidR="00F512F7" w:rsidRDefault="00F512F7">
      <w:r>
        <w:separator/>
      </w:r>
    </w:p>
  </w:footnote>
  <w:footnote w:type="continuationSeparator" w:id="0">
    <w:p w14:paraId="7CBCFDAB" w14:textId="77777777" w:rsidR="00F512F7" w:rsidRDefault="00F51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0D87160"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2CF">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4A4E">
      <w:rPr>
        <w:rFonts w:ascii="Arial" w:hAnsi="Arial" w:cs="Arial"/>
        <w:b/>
        <w:noProof/>
        <w:sz w:val="18"/>
        <w:szCs w:val="18"/>
      </w:rPr>
      <w:t>2</w:t>
    </w:r>
    <w:r>
      <w:rPr>
        <w:rFonts w:ascii="Arial" w:hAnsi="Arial" w:cs="Arial"/>
        <w:b/>
        <w:sz w:val="18"/>
        <w:szCs w:val="18"/>
      </w:rPr>
      <w:fldChar w:fldCharType="end"/>
    </w:r>
  </w:p>
  <w:p w14:paraId="2B1AE9B5" w14:textId="3601C465"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2CF">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949A0"/>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C3971"/>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74DD"/>
    <w:rsid w:val="00C1496A"/>
    <w:rsid w:val="00C33079"/>
    <w:rsid w:val="00C45231"/>
    <w:rsid w:val="00C52552"/>
    <w:rsid w:val="00C72833"/>
    <w:rsid w:val="00C80F1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E43C3294-6BCE-442C-84C5-CC24151ED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9F086-A08C-4A03-8F0C-2E14DE6C6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10507</Words>
  <Characters>59890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CR#0301</cp:lastModifiedBy>
  <cp:revision>5</cp:revision>
  <cp:lastPrinted>2019-02-25T14:05:00Z</cp:lastPrinted>
  <dcterms:created xsi:type="dcterms:W3CDTF">2021-10-20T10:13:00Z</dcterms:created>
  <dcterms:modified xsi:type="dcterms:W3CDTF">2021-12-01T22:56:00Z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