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D7F8DB" w14:textId="41D71D18" w:rsidR="00574ADF" w:rsidRDefault="00574ADF" w:rsidP="00574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61072E">
        <w:rPr>
          <w:b/>
          <w:noProof/>
          <w:sz w:val="24"/>
        </w:rPr>
        <w:t>94e</w:t>
      </w:r>
      <w:r>
        <w:rPr>
          <w:b/>
          <w:i/>
          <w:noProof/>
          <w:sz w:val="28"/>
        </w:rPr>
        <w:tab/>
      </w:r>
      <w:r w:rsidR="0061072E" w:rsidRPr="0061072E">
        <w:rPr>
          <w:b/>
          <w:i/>
          <w:noProof/>
          <w:sz w:val="28"/>
        </w:rPr>
        <w:t>CP-213206</w:t>
      </w:r>
    </w:p>
    <w:p w14:paraId="2472A2A8" w14:textId="402DB189" w:rsidR="00574ADF" w:rsidRDefault="00574ADF" w:rsidP="00574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1072E">
        <w:rPr>
          <w:b/>
          <w:noProof/>
          <w:sz w:val="24"/>
        </w:rPr>
        <w:t>3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1072E">
        <w:rPr>
          <w:b/>
          <w:noProof/>
          <w:sz w:val="24"/>
        </w:rPr>
        <w:t>5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072E"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2021</w:t>
      </w:r>
    </w:p>
    <w:p w14:paraId="5CD6CA3E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371983BE" w14:textId="1C8516C5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 xml:space="preserve">3GPP TS 29.257 </w:t>
      </w:r>
      <w:r w:rsidR="00C239E3" w:rsidRPr="00222D66">
        <w:rPr>
          <w:rFonts w:ascii="Arial" w:hAnsi="Arial" w:cs="Arial"/>
          <w:b/>
        </w:rPr>
        <w:t>V</w:t>
      </w:r>
      <w:r w:rsidR="0061072E">
        <w:rPr>
          <w:rFonts w:ascii="Arial" w:hAnsi="Arial" w:cs="Arial"/>
          <w:b/>
        </w:rPr>
        <w:t>1.0.0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CT#94-e</w:t>
      </w:r>
      <w:r w:rsidR="00190518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</w:p>
    <w:p w14:paraId="68DFD3FB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DD43AB8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01DD8C53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2B5CF9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8E75F40" w14:textId="77777777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8E6E9B">
        <w:t>257 specifies the service APIs exposed by the UAS Application Layer (UAE) Server</w:t>
      </w:r>
      <w:r w:rsidR="005B028C">
        <w:t xml:space="preserve">, which is </w:t>
      </w:r>
      <w:r w:rsidR="005B028C">
        <w:rPr>
          <w:lang w:val="en-US"/>
        </w:rPr>
        <w:t>part of the UAS application enabler layer</w:t>
      </w:r>
      <w:r w:rsidR="005B028C" w:rsidRPr="00690A26">
        <w:rPr>
          <w:lang w:val="en-US"/>
        </w:rPr>
        <w:t xml:space="preserve"> </w:t>
      </w:r>
      <w:r w:rsidR="005B028C">
        <w:rPr>
          <w:lang w:val="en-US"/>
        </w:rPr>
        <w:t xml:space="preserve">that </w:t>
      </w:r>
      <w:r w:rsidR="005B028C">
        <w:t xml:space="preserve">aims to ensure the efficient use and deployment of </w:t>
      </w:r>
      <w:proofErr w:type="spellStart"/>
      <w:r w:rsidR="005B028C">
        <w:t>Uncrewed</w:t>
      </w:r>
      <w:proofErr w:type="spellEnd"/>
      <w:r w:rsidR="005B028C">
        <w:t xml:space="preserve"> Aerial System (UAS) applications over 3GPP systems</w:t>
      </w:r>
      <w:r w:rsidR="004E4AA3">
        <w:t>.</w:t>
      </w:r>
      <w:r w:rsidR="005B028C">
        <w:t xml:space="preserve"> In this sense, TS 29.257 provides stage 3 protocol definitions and message flows, and specifies the API for each service offered by the UAE Server.</w:t>
      </w:r>
    </w:p>
    <w:p w14:paraId="4F3DF2D1" w14:textId="77777777" w:rsidR="00275DBC" w:rsidRPr="00354348" w:rsidRDefault="00354348" w:rsidP="00275DBC">
      <w:pPr>
        <w:tabs>
          <w:tab w:val="left" w:pos="3119"/>
        </w:tabs>
      </w:pPr>
      <w:r w:rsidRPr="007C1817">
        <w:t>TS</w:t>
      </w:r>
      <w:r>
        <w:t> </w:t>
      </w:r>
      <w:r w:rsidRPr="007C1817">
        <w:t>29.</w:t>
      </w:r>
      <w:r>
        <w:t>257 is specified under the scope of the UASAPP work item</w:t>
      </w:r>
      <w:r w:rsidR="005B028C">
        <w:rPr>
          <w:lang w:val="en-US"/>
        </w:rPr>
        <w:t>.</w:t>
      </w:r>
      <w:r>
        <w:t xml:space="preserve"> </w:t>
      </w:r>
      <w:r w:rsidR="005318E2">
        <w:rPr>
          <w:rFonts w:eastAsia="Calibri"/>
        </w:rPr>
        <w:t xml:space="preserve">Overall, the work item has progressed </w:t>
      </w:r>
      <w:r>
        <w:rPr>
          <w:rFonts w:eastAsia="Calibri"/>
        </w:rPr>
        <w:t xml:space="preserve">well </w:t>
      </w:r>
      <w:r w:rsidR="005318E2">
        <w:rPr>
          <w:rFonts w:eastAsia="Calibri"/>
        </w:rPr>
        <w:t xml:space="preserve">on </w:t>
      </w:r>
      <w:r>
        <w:rPr>
          <w:rFonts w:eastAsia="Calibri"/>
        </w:rPr>
        <w:t>the APIs exposed by the UAE Server</w:t>
      </w:r>
      <w:r w:rsidR="005318E2">
        <w:rPr>
          <w:rFonts w:eastAsia="Calibri"/>
        </w:rPr>
        <w:t xml:space="preserve">, </w:t>
      </w:r>
      <w:r>
        <w:rPr>
          <w:rFonts w:eastAsia="Calibri"/>
        </w:rPr>
        <w:t>i.e.</w:t>
      </w:r>
      <w:r w:rsidR="005318E2">
        <w:rPr>
          <w:rFonts w:eastAsia="Calibri"/>
        </w:rPr>
        <w:t>:</w:t>
      </w:r>
    </w:p>
    <w:p w14:paraId="16990A3B" w14:textId="77777777" w:rsidR="00275DBC" w:rsidRDefault="00354348" w:rsidP="0035434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The </w:t>
      </w:r>
      <w:r>
        <w:t xml:space="preserve">UAE_C2OperationModeManagement </w:t>
      </w:r>
      <w:r w:rsidR="00751665">
        <w:t xml:space="preserve">service </w:t>
      </w:r>
      <w:r>
        <w:t>API definition is almost finalized</w:t>
      </w:r>
      <w:r w:rsidR="00751665">
        <w:t xml:space="preserve">, including the associated </w:t>
      </w:r>
      <w:proofErr w:type="spellStart"/>
      <w:r w:rsidR="00751665">
        <w:t>OpenAPI</w:t>
      </w:r>
      <w:proofErr w:type="spellEnd"/>
      <w:r w:rsidR="00751665">
        <w:t xml:space="preserve"> description</w:t>
      </w:r>
      <w:r>
        <w:t xml:space="preserve">, with </w:t>
      </w:r>
      <w:r w:rsidR="00751665">
        <w:t>a few</w:t>
      </w:r>
      <w:r>
        <w:t xml:space="preserve"> Editor's Notes to be resolved.</w:t>
      </w:r>
    </w:p>
    <w:p w14:paraId="082A25CB" w14:textId="77777777" w:rsidR="00354348" w:rsidRDefault="00354348" w:rsidP="0035434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The </w:t>
      </w:r>
      <w:proofErr w:type="spellStart"/>
      <w:r w:rsidR="009F736C">
        <w:t>UAE_RealtimeUAVStatus</w:t>
      </w:r>
      <w:proofErr w:type="spellEnd"/>
      <w:r w:rsidR="009F736C">
        <w:t xml:space="preserve"> </w:t>
      </w:r>
      <w:r w:rsidR="00751665">
        <w:t xml:space="preserve">service </w:t>
      </w:r>
      <w:r>
        <w:t xml:space="preserve">API definition is </w:t>
      </w:r>
      <w:r w:rsidR="00751665">
        <w:t xml:space="preserve">also </w:t>
      </w:r>
      <w:r>
        <w:t>almost finalized</w:t>
      </w:r>
      <w:r w:rsidR="00751665">
        <w:t xml:space="preserve">, including the associated </w:t>
      </w:r>
      <w:proofErr w:type="spellStart"/>
      <w:r w:rsidR="00751665">
        <w:t>OpenAPI</w:t>
      </w:r>
      <w:proofErr w:type="spellEnd"/>
      <w:r w:rsidR="00751665">
        <w:t xml:space="preserve"> description,</w:t>
      </w:r>
      <w:r>
        <w:t xml:space="preserve"> with </w:t>
      </w:r>
      <w:r w:rsidR="00751665">
        <w:t>a few</w:t>
      </w:r>
      <w:r>
        <w:t xml:space="preserve"> Editor's Notes to be resolved.</w:t>
      </w:r>
    </w:p>
    <w:p w14:paraId="53F8A49A" w14:textId="77777777" w:rsidR="0045428D" w:rsidRPr="00275DBC" w:rsidRDefault="00751665">
      <w:pPr>
        <w:tabs>
          <w:tab w:val="left" w:pos="3119"/>
        </w:tabs>
      </w:pPr>
      <w:r>
        <w:t>The only remaining work to be undertaken in the next plenary cycle is to resolve all the remaining Editor's Notes</w:t>
      </w:r>
      <w:r w:rsidR="005318E2">
        <w:t>.</w:t>
      </w:r>
    </w:p>
    <w:p w14:paraId="04CF893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28CF60E4" w14:textId="77777777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>
        <w:t>257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36C4CBD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6CDD09A" w14:textId="77777777" w:rsidR="0045428D" w:rsidRPr="00DD7FA7" w:rsidRDefault="00DD7FA7">
      <w:pPr>
        <w:tabs>
          <w:tab w:val="left" w:pos="3119"/>
        </w:tabs>
      </w:pPr>
      <w:r>
        <w:t>A few remaining E</w:t>
      </w:r>
      <w:r w:rsidR="00094F3D">
        <w:t xml:space="preserve">ditor’s </w:t>
      </w:r>
      <w:r>
        <w:t>N</w:t>
      </w:r>
      <w:r w:rsidR="00094F3D">
        <w:t xml:space="preserve">otes </w:t>
      </w:r>
      <w:r w:rsidR="00261F62">
        <w:t>that need</w:t>
      </w:r>
      <w:r w:rsidR="00094F3D">
        <w:t xml:space="preserve"> to be resolved. Most of these </w:t>
      </w:r>
      <w:r>
        <w:t>Editor’s Notes</w:t>
      </w:r>
      <w:r w:rsidR="00094F3D">
        <w:t xml:space="preserve"> are</w:t>
      </w:r>
      <w:r w:rsidR="009A623D">
        <w:t xml:space="preserve"> related to</w:t>
      </w:r>
      <w:r w:rsidR="00094F3D">
        <w:t xml:space="preserve"> </w:t>
      </w:r>
      <w:r w:rsidR="00261F62">
        <w:t xml:space="preserve">either </w:t>
      </w:r>
      <w:r w:rsidR="00094F3D">
        <w:t xml:space="preserve">alignments </w:t>
      </w:r>
      <w:r w:rsidR="009A623D">
        <w:t>with</w:t>
      </w:r>
      <w:r w:rsidR="00094F3D">
        <w:t xml:space="preserve"> stage 2 aspects </w:t>
      </w:r>
      <w:r w:rsidR="00DF56B0">
        <w:t xml:space="preserve">or </w:t>
      </w:r>
      <w:r>
        <w:t>missing</w:t>
      </w:r>
      <w:r w:rsidR="00DF56B0">
        <w:t xml:space="preserve"> </w:t>
      </w:r>
      <w:r>
        <w:t>stage 3 aspects (e.g. error handling)</w:t>
      </w:r>
      <w:r w:rsidR="009A623D">
        <w:t>.</w:t>
      </w:r>
    </w:p>
    <w:p w14:paraId="10C86C5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3F097D2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B26EE" w14:textId="77777777" w:rsidR="006B3C22" w:rsidRDefault="006B3C22">
      <w:pPr>
        <w:spacing w:after="0"/>
      </w:pPr>
    </w:p>
  </w:endnote>
  <w:endnote w:type="continuationSeparator" w:id="0">
    <w:p w14:paraId="6EC4FC17" w14:textId="77777777" w:rsidR="006B3C22" w:rsidRDefault="006B3C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D542A" w14:textId="77777777" w:rsidR="006B3C22" w:rsidRDefault="006B3C22">
      <w:pPr>
        <w:spacing w:after="0"/>
      </w:pPr>
    </w:p>
  </w:footnote>
  <w:footnote w:type="continuationSeparator" w:id="0">
    <w:p w14:paraId="6BDAD9E4" w14:textId="77777777" w:rsidR="006B3C22" w:rsidRDefault="006B3C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52AFD"/>
    <w:rsid w:val="00094F3D"/>
    <w:rsid w:val="000C797D"/>
    <w:rsid w:val="000F7ECB"/>
    <w:rsid w:val="001258D4"/>
    <w:rsid w:val="001412A6"/>
    <w:rsid w:val="001516B8"/>
    <w:rsid w:val="00155528"/>
    <w:rsid w:val="00160182"/>
    <w:rsid w:val="00190518"/>
    <w:rsid w:val="00196CE8"/>
    <w:rsid w:val="00201520"/>
    <w:rsid w:val="00222D66"/>
    <w:rsid w:val="00261F62"/>
    <w:rsid w:val="002647FD"/>
    <w:rsid w:val="00275DBC"/>
    <w:rsid w:val="00294617"/>
    <w:rsid w:val="002B09A1"/>
    <w:rsid w:val="00305377"/>
    <w:rsid w:val="003406DA"/>
    <w:rsid w:val="00354348"/>
    <w:rsid w:val="0045428D"/>
    <w:rsid w:val="004E4AA3"/>
    <w:rsid w:val="00513FA1"/>
    <w:rsid w:val="005318E2"/>
    <w:rsid w:val="00574ADF"/>
    <w:rsid w:val="005B028C"/>
    <w:rsid w:val="0061072E"/>
    <w:rsid w:val="006B1BFA"/>
    <w:rsid w:val="006B3C22"/>
    <w:rsid w:val="006E1FA4"/>
    <w:rsid w:val="00751665"/>
    <w:rsid w:val="007E5E2C"/>
    <w:rsid w:val="008144A9"/>
    <w:rsid w:val="00827BB4"/>
    <w:rsid w:val="008E6E9B"/>
    <w:rsid w:val="0093073F"/>
    <w:rsid w:val="00965E26"/>
    <w:rsid w:val="00973233"/>
    <w:rsid w:val="009A623D"/>
    <w:rsid w:val="009F736C"/>
    <w:rsid w:val="00AC487C"/>
    <w:rsid w:val="00B2646B"/>
    <w:rsid w:val="00B30376"/>
    <w:rsid w:val="00B531E6"/>
    <w:rsid w:val="00BB39B7"/>
    <w:rsid w:val="00C239E3"/>
    <w:rsid w:val="00C65A18"/>
    <w:rsid w:val="00CC358C"/>
    <w:rsid w:val="00D222FE"/>
    <w:rsid w:val="00DC278D"/>
    <w:rsid w:val="00DD7FA7"/>
    <w:rsid w:val="00DF56B0"/>
    <w:rsid w:val="00E1493B"/>
    <w:rsid w:val="00E4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EFAAAD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74ADF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247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CR#0301</cp:lastModifiedBy>
  <cp:revision>2</cp:revision>
  <dcterms:created xsi:type="dcterms:W3CDTF">2021-11-30T16:11:00Z</dcterms:created>
  <dcterms:modified xsi:type="dcterms:W3CDTF">2021-11-30T16:11:00Z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