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5C5AD0C" w:rsidR="00CE57B7" w:rsidRDefault="003319AF">
            <w:pPr>
              <w:pStyle w:val="ZA"/>
              <w:framePr w:w="0" w:hRule="auto" w:wrap="auto" w:vAnchor="margin" w:hAnchor="text" w:yAlign="inline"/>
            </w:pPr>
            <w:bookmarkStart w:id="0" w:name="page1"/>
            <w:r>
              <w:rPr>
                <w:sz w:val="64"/>
              </w:rPr>
              <w:t xml:space="preserve">3GPP TS 29.257 </w:t>
            </w:r>
            <w:r>
              <w:t>V</w:t>
            </w:r>
            <w:r w:rsidR="00B97135">
              <w:t>1</w:t>
            </w:r>
            <w:r>
              <w:t>.</w:t>
            </w:r>
            <w:r w:rsidR="00B97135">
              <w:t>0</w:t>
            </w:r>
            <w:r>
              <w:t xml:space="preserve">.0 </w:t>
            </w:r>
            <w:r>
              <w:rPr>
                <w:sz w:val="32"/>
              </w:rPr>
              <w:t>(2021-</w:t>
            </w:r>
            <w:r w:rsidR="00B97135">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6E33B707" w14:textId="6AD53E29" w:rsidR="00057C17"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57C17">
        <w:t>Foreword</w:t>
      </w:r>
      <w:r w:rsidR="00057C17">
        <w:tab/>
      </w:r>
      <w:r w:rsidR="00057C17">
        <w:fldChar w:fldCharType="begin" w:fldLock="1"/>
      </w:r>
      <w:r w:rsidR="00057C17">
        <w:instrText xml:space="preserve"> PAGEREF _Toc89294896 \h </w:instrText>
      </w:r>
      <w:r w:rsidR="00057C17">
        <w:fldChar w:fldCharType="separate"/>
      </w:r>
      <w:r w:rsidR="00057C17">
        <w:t>6</w:t>
      </w:r>
      <w:r w:rsidR="00057C17">
        <w:fldChar w:fldCharType="end"/>
      </w:r>
    </w:p>
    <w:p w14:paraId="51018978" w14:textId="12A1D267" w:rsidR="00057C17" w:rsidRDefault="00057C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_Toc89294897 \h </w:instrText>
      </w:r>
      <w:r>
        <w:fldChar w:fldCharType="separate"/>
      </w:r>
      <w:r>
        <w:t>8</w:t>
      </w:r>
      <w:r>
        <w:fldChar w:fldCharType="end"/>
      </w:r>
    </w:p>
    <w:p w14:paraId="4303993C" w14:textId="6B4E7F0C" w:rsidR="00057C17" w:rsidRDefault="00057C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_Toc89294898 \h </w:instrText>
      </w:r>
      <w:r>
        <w:fldChar w:fldCharType="separate"/>
      </w:r>
      <w:r>
        <w:t>8</w:t>
      </w:r>
      <w:r>
        <w:fldChar w:fldCharType="end"/>
      </w:r>
    </w:p>
    <w:p w14:paraId="7C1A6810" w14:textId="14AB5608" w:rsidR="00057C17" w:rsidRDefault="00057C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_Toc89294899 \h </w:instrText>
      </w:r>
      <w:r>
        <w:fldChar w:fldCharType="separate"/>
      </w:r>
      <w:r>
        <w:t>8</w:t>
      </w:r>
      <w:r>
        <w:fldChar w:fldCharType="end"/>
      </w:r>
    </w:p>
    <w:p w14:paraId="1C1722C7" w14:textId="149F07AE" w:rsidR="00057C17" w:rsidRDefault="00057C1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_Toc89294900 \h </w:instrText>
      </w:r>
      <w:r>
        <w:fldChar w:fldCharType="separate"/>
      </w:r>
      <w:r>
        <w:t>8</w:t>
      </w:r>
      <w:r>
        <w:fldChar w:fldCharType="end"/>
      </w:r>
    </w:p>
    <w:p w14:paraId="3E9DF499" w14:textId="0BCF409A" w:rsidR="00057C17" w:rsidRDefault="00057C1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_Toc89294901 \h </w:instrText>
      </w:r>
      <w:r>
        <w:fldChar w:fldCharType="separate"/>
      </w:r>
      <w:r>
        <w:t>9</w:t>
      </w:r>
      <w:r>
        <w:fldChar w:fldCharType="end"/>
      </w:r>
    </w:p>
    <w:p w14:paraId="4CBD7649" w14:textId="691D5A49" w:rsidR="00057C17" w:rsidRDefault="00057C1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_Toc89294902 \h </w:instrText>
      </w:r>
      <w:r>
        <w:fldChar w:fldCharType="separate"/>
      </w:r>
      <w:r>
        <w:t>9</w:t>
      </w:r>
      <w:r>
        <w:fldChar w:fldCharType="end"/>
      </w:r>
    </w:p>
    <w:p w14:paraId="1B6FAD28" w14:textId="63A6A5E2" w:rsidR="00057C17" w:rsidRDefault="00057C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_Toc89294903 \h </w:instrText>
      </w:r>
      <w:r>
        <w:fldChar w:fldCharType="separate"/>
      </w:r>
      <w:r>
        <w:t>9</w:t>
      </w:r>
      <w:r>
        <w:fldChar w:fldCharType="end"/>
      </w:r>
    </w:p>
    <w:p w14:paraId="26529AD2" w14:textId="4C29C9A5" w:rsidR="00057C17" w:rsidRDefault="00057C1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_Toc89294904 \h </w:instrText>
      </w:r>
      <w:r>
        <w:fldChar w:fldCharType="separate"/>
      </w:r>
      <w:r>
        <w:t>10</w:t>
      </w:r>
      <w:r>
        <w:fldChar w:fldCharType="end"/>
      </w:r>
    </w:p>
    <w:p w14:paraId="4A0A221C" w14:textId="4A11BFB6" w:rsidR="00057C17" w:rsidRDefault="00057C1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_Toc89294905 \h </w:instrText>
      </w:r>
      <w:r>
        <w:fldChar w:fldCharType="separate"/>
      </w:r>
      <w:r>
        <w:t>10</w:t>
      </w:r>
      <w:r>
        <w:fldChar w:fldCharType="end"/>
      </w:r>
    </w:p>
    <w:p w14:paraId="01CB7261" w14:textId="7DE92EC8" w:rsidR="00057C17" w:rsidRDefault="00057C1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_Toc89294906 \h </w:instrText>
      </w:r>
      <w:r>
        <w:fldChar w:fldCharType="separate"/>
      </w:r>
      <w:r>
        <w:t>10</w:t>
      </w:r>
      <w:r>
        <w:fldChar w:fldCharType="end"/>
      </w:r>
    </w:p>
    <w:p w14:paraId="74EF9D6C" w14:textId="5E6EAF3C" w:rsidR="00057C17" w:rsidRDefault="00057C1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_Toc89294907 \h </w:instrText>
      </w:r>
      <w:r>
        <w:fldChar w:fldCharType="separate"/>
      </w:r>
      <w:r>
        <w:t>10</w:t>
      </w:r>
      <w:r>
        <w:fldChar w:fldCharType="end"/>
      </w:r>
    </w:p>
    <w:p w14:paraId="27771C31" w14:textId="5D998316" w:rsidR="00057C17" w:rsidRDefault="00057C1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_Toc89294908 \h </w:instrText>
      </w:r>
      <w:r>
        <w:fldChar w:fldCharType="separate"/>
      </w:r>
      <w:r>
        <w:t>11</w:t>
      </w:r>
      <w:r>
        <w:fldChar w:fldCharType="end"/>
      </w:r>
    </w:p>
    <w:p w14:paraId="1F815A32" w14:textId="7B853640" w:rsidR="00057C17" w:rsidRDefault="00057C1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_Toc89294909 \h </w:instrText>
      </w:r>
      <w:r>
        <w:fldChar w:fldCharType="separate"/>
      </w:r>
      <w:r>
        <w:t>11</w:t>
      </w:r>
      <w:r>
        <w:fldChar w:fldCharType="end"/>
      </w:r>
    </w:p>
    <w:p w14:paraId="406DF433" w14:textId="5CE1A585" w:rsidR="00057C17" w:rsidRDefault="00057C1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_Toc89294910 \h </w:instrText>
      </w:r>
      <w:r>
        <w:fldChar w:fldCharType="separate"/>
      </w:r>
      <w:r>
        <w:t>11</w:t>
      </w:r>
      <w:r>
        <w:fldChar w:fldCharType="end"/>
      </w:r>
    </w:p>
    <w:p w14:paraId="553E1FAB" w14:textId="0E281F22" w:rsidR="00057C17" w:rsidRDefault="00057C1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_Toc89294911 \h </w:instrText>
      </w:r>
      <w:r>
        <w:fldChar w:fldCharType="separate"/>
      </w:r>
      <w:r>
        <w:t>11</w:t>
      </w:r>
      <w:r>
        <w:fldChar w:fldCharType="end"/>
      </w:r>
    </w:p>
    <w:p w14:paraId="4B51C67A" w14:textId="42918B65" w:rsidR="00057C17" w:rsidRDefault="00057C1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_Toc89294912 \h </w:instrText>
      </w:r>
      <w:r>
        <w:fldChar w:fldCharType="separate"/>
      </w:r>
      <w:r>
        <w:t>11</w:t>
      </w:r>
      <w:r>
        <w:fldChar w:fldCharType="end"/>
      </w:r>
    </w:p>
    <w:p w14:paraId="1B380A9E" w14:textId="4281A5D1" w:rsidR="00057C17" w:rsidRDefault="00057C1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_Toc89294913 \h </w:instrText>
      </w:r>
      <w:r>
        <w:fldChar w:fldCharType="separate"/>
      </w:r>
      <w:r>
        <w:t>12</w:t>
      </w:r>
      <w:r>
        <w:fldChar w:fldCharType="end"/>
      </w:r>
    </w:p>
    <w:p w14:paraId="4FFC1023" w14:textId="35D37182" w:rsidR="00057C17" w:rsidRDefault="00057C17">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_Toc89294914 \h </w:instrText>
      </w:r>
      <w:r>
        <w:fldChar w:fldCharType="separate"/>
      </w:r>
      <w:r>
        <w:t>12</w:t>
      </w:r>
      <w:r>
        <w:fldChar w:fldCharType="end"/>
      </w:r>
    </w:p>
    <w:p w14:paraId="1403E629" w14:textId="65EB6E41" w:rsidR="00057C17" w:rsidRDefault="00057C17">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_Toc89294915 \h </w:instrText>
      </w:r>
      <w:r>
        <w:fldChar w:fldCharType="separate"/>
      </w:r>
      <w:r>
        <w:t>13</w:t>
      </w:r>
      <w:r>
        <w:fldChar w:fldCharType="end"/>
      </w:r>
    </w:p>
    <w:p w14:paraId="74A16565" w14:textId="272BED25" w:rsidR="00057C17" w:rsidRDefault="00057C17">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_Toc89294916 \h </w:instrText>
      </w:r>
      <w:r>
        <w:fldChar w:fldCharType="separate"/>
      </w:r>
      <w:r>
        <w:t>13</w:t>
      </w:r>
      <w:r>
        <w:fldChar w:fldCharType="end"/>
      </w:r>
    </w:p>
    <w:p w14:paraId="6EBBBDDD" w14:textId="5BD9534A" w:rsidR="00057C17" w:rsidRDefault="00057C17">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_Toc89294917 \h </w:instrText>
      </w:r>
      <w:r>
        <w:fldChar w:fldCharType="separate"/>
      </w:r>
      <w:r>
        <w:t>14</w:t>
      </w:r>
      <w:r>
        <w:fldChar w:fldCharType="end"/>
      </w:r>
    </w:p>
    <w:p w14:paraId="336FAFF6" w14:textId="48D38C8B" w:rsidR="00057C17" w:rsidRDefault="00057C1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UAE_RealtimeUAVStatus Service</w:t>
      </w:r>
      <w:r>
        <w:tab/>
      </w:r>
      <w:r>
        <w:fldChar w:fldCharType="begin" w:fldLock="1"/>
      </w:r>
      <w:r>
        <w:instrText xml:space="preserve"> PAGEREF _Toc89294918 \h </w:instrText>
      </w:r>
      <w:r>
        <w:fldChar w:fldCharType="separate"/>
      </w:r>
      <w:r>
        <w:t>15</w:t>
      </w:r>
      <w:r>
        <w:fldChar w:fldCharType="end"/>
      </w:r>
    </w:p>
    <w:p w14:paraId="5EBE40C4" w14:textId="7841B79A" w:rsidR="00057C17" w:rsidRDefault="00057C1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_Toc89294919 \h </w:instrText>
      </w:r>
      <w:r>
        <w:fldChar w:fldCharType="separate"/>
      </w:r>
      <w:r>
        <w:t>15</w:t>
      </w:r>
      <w:r>
        <w:fldChar w:fldCharType="end"/>
      </w:r>
    </w:p>
    <w:p w14:paraId="43C77539" w14:textId="0BAFD7E1" w:rsidR="00057C17" w:rsidRDefault="00057C1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_Toc89294920 \h </w:instrText>
      </w:r>
      <w:r>
        <w:fldChar w:fldCharType="separate"/>
      </w:r>
      <w:r>
        <w:t>15</w:t>
      </w:r>
      <w:r>
        <w:fldChar w:fldCharType="end"/>
      </w:r>
    </w:p>
    <w:p w14:paraId="55E8D343" w14:textId="041E6628" w:rsidR="00057C17" w:rsidRDefault="00057C1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_Toc89294921 \h </w:instrText>
      </w:r>
      <w:r>
        <w:fldChar w:fldCharType="separate"/>
      </w:r>
      <w:r>
        <w:t>15</w:t>
      </w:r>
      <w:r>
        <w:fldChar w:fldCharType="end"/>
      </w:r>
    </w:p>
    <w:p w14:paraId="5FFD9D16" w14:textId="5650FCDB" w:rsidR="00057C17" w:rsidRDefault="00057C1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UAE_RealtimeUAVStatus_Subscribe</w:t>
      </w:r>
      <w:r>
        <w:tab/>
      </w:r>
      <w:r>
        <w:fldChar w:fldCharType="begin" w:fldLock="1"/>
      </w:r>
      <w:r>
        <w:instrText xml:space="preserve"> PAGEREF _Toc89294922 \h </w:instrText>
      </w:r>
      <w:r>
        <w:fldChar w:fldCharType="separate"/>
      </w:r>
      <w:r>
        <w:t>15</w:t>
      </w:r>
      <w:r>
        <w:fldChar w:fldCharType="end"/>
      </w:r>
    </w:p>
    <w:p w14:paraId="1F80367A" w14:textId="45B49B30" w:rsidR="00057C17" w:rsidRDefault="00057C17">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_Toc89294923 \h </w:instrText>
      </w:r>
      <w:r>
        <w:fldChar w:fldCharType="separate"/>
      </w:r>
      <w:r>
        <w:t>15</w:t>
      </w:r>
      <w:r>
        <w:fldChar w:fldCharType="end"/>
      </w:r>
    </w:p>
    <w:p w14:paraId="14B6A5DD" w14:textId="514CD188" w:rsidR="00057C17" w:rsidRDefault="00057C17">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Subscribe to real-time UAV status information reporting</w:t>
      </w:r>
      <w:r>
        <w:tab/>
      </w:r>
      <w:r>
        <w:fldChar w:fldCharType="begin" w:fldLock="1"/>
      </w:r>
      <w:r>
        <w:instrText xml:space="preserve"> PAGEREF _Toc89294924 \h </w:instrText>
      </w:r>
      <w:r>
        <w:fldChar w:fldCharType="separate"/>
      </w:r>
      <w:r>
        <w:t>16</w:t>
      </w:r>
      <w:r>
        <w:fldChar w:fldCharType="end"/>
      </w:r>
    </w:p>
    <w:p w14:paraId="3E05C3F6" w14:textId="655BBBE8" w:rsidR="00057C17" w:rsidRDefault="00057C1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UAE_RealtimeUAVStatus_Unsubscribe</w:t>
      </w:r>
      <w:r>
        <w:tab/>
      </w:r>
      <w:r>
        <w:fldChar w:fldCharType="begin" w:fldLock="1"/>
      </w:r>
      <w:r>
        <w:instrText xml:space="preserve"> PAGEREF _Toc89294925 \h </w:instrText>
      </w:r>
      <w:r>
        <w:fldChar w:fldCharType="separate"/>
      </w:r>
      <w:r>
        <w:t>16</w:t>
      </w:r>
      <w:r>
        <w:fldChar w:fldCharType="end"/>
      </w:r>
    </w:p>
    <w:p w14:paraId="7E3B8270" w14:textId="040FB4FF" w:rsidR="00057C17" w:rsidRDefault="00057C17">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_Toc89294926 \h </w:instrText>
      </w:r>
      <w:r>
        <w:fldChar w:fldCharType="separate"/>
      </w:r>
      <w:r>
        <w:t>16</w:t>
      </w:r>
      <w:r>
        <w:fldChar w:fldCharType="end"/>
      </w:r>
    </w:p>
    <w:p w14:paraId="4C080D3B" w14:textId="728F2C6B" w:rsidR="00057C17" w:rsidRDefault="00057C17">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Unsubscribe from real-time UAV status information reporting</w:t>
      </w:r>
      <w:r>
        <w:tab/>
      </w:r>
      <w:r>
        <w:fldChar w:fldCharType="begin" w:fldLock="1"/>
      </w:r>
      <w:r>
        <w:instrText xml:space="preserve"> PAGEREF _Toc89294927 \h </w:instrText>
      </w:r>
      <w:r>
        <w:fldChar w:fldCharType="separate"/>
      </w:r>
      <w:r>
        <w:t>16</w:t>
      </w:r>
      <w:r>
        <w:fldChar w:fldCharType="end"/>
      </w:r>
    </w:p>
    <w:p w14:paraId="6BF064BA" w14:textId="759B6374" w:rsidR="00057C17" w:rsidRDefault="00057C17">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UAE_RealtimeUAVStatus_Notify</w:t>
      </w:r>
      <w:r>
        <w:tab/>
      </w:r>
      <w:r>
        <w:fldChar w:fldCharType="begin" w:fldLock="1"/>
      </w:r>
      <w:r>
        <w:instrText xml:space="preserve"> PAGEREF _Toc89294928 \h </w:instrText>
      </w:r>
      <w:r>
        <w:fldChar w:fldCharType="separate"/>
      </w:r>
      <w:r>
        <w:t>17</w:t>
      </w:r>
      <w:r>
        <w:fldChar w:fldCharType="end"/>
      </w:r>
    </w:p>
    <w:p w14:paraId="00551AAD" w14:textId="031300D3" w:rsidR="00057C17" w:rsidRDefault="00057C17">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_Toc89294929 \h </w:instrText>
      </w:r>
      <w:r>
        <w:fldChar w:fldCharType="separate"/>
      </w:r>
      <w:r>
        <w:t>17</w:t>
      </w:r>
      <w:r>
        <w:fldChar w:fldCharType="end"/>
      </w:r>
    </w:p>
    <w:p w14:paraId="5BED0FED" w14:textId="68FDCE4C" w:rsidR="00057C17" w:rsidRDefault="00057C17">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Real-time UAV Status Notification</w:t>
      </w:r>
      <w:r>
        <w:tab/>
      </w:r>
      <w:r>
        <w:fldChar w:fldCharType="begin" w:fldLock="1"/>
      </w:r>
      <w:r>
        <w:instrText xml:space="preserve"> PAGEREF _Toc89294930 \h </w:instrText>
      </w:r>
      <w:r>
        <w:fldChar w:fldCharType="separate"/>
      </w:r>
      <w:r>
        <w:t>17</w:t>
      </w:r>
      <w:r>
        <w:fldChar w:fldCharType="end"/>
      </w:r>
    </w:p>
    <w:p w14:paraId="3088CFF7" w14:textId="272AB599" w:rsidR="00057C17" w:rsidRDefault="00057C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_Toc89294931 \h </w:instrText>
      </w:r>
      <w:r>
        <w:fldChar w:fldCharType="separate"/>
      </w:r>
      <w:r>
        <w:t>18</w:t>
      </w:r>
      <w:r>
        <w:fldChar w:fldCharType="end"/>
      </w:r>
    </w:p>
    <w:p w14:paraId="0B9F08EE" w14:textId="73C04A08" w:rsidR="00057C17" w:rsidRDefault="00057C1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_Toc89294932 \h </w:instrText>
      </w:r>
      <w:r>
        <w:fldChar w:fldCharType="separate"/>
      </w:r>
      <w:r>
        <w:t>18</w:t>
      </w:r>
      <w:r>
        <w:fldChar w:fldCharType="end"/>
      </w:r>
    </w:p>
    <w:p w14:paraId="6F264FE6" w14:textId="799E922F" w:rsidR="00057C17" w:rsidRDefault="00057C1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_Toc89294933 \h </w:instrText>
      </w:r>
      <w:r>
        <w:fldChar w:fldCharType="separate"/>
      </w:r>
      <w:r>
        <w:t>18</w:t>
      </w:r>
      <w:r>
        <w:fldChar w:fldCharType="end"/>
      </w:r>
    </w:p>
    <w:p w14:paraId="2BD428A9" w14:textId="41F187CF" w:rsidR="00057C17" w:rsidRDefault="00057C1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_Toc89294934 \h </w:instrText>
      </w:r>
      <w:r>
        <w:fldChar w:fldCharType="separate"/>
      </w:r>
      <w:r>
        <w:t>18</w:t>
      </w:r>
      <w:r>
        <w:fldChar w:fldCharType="end"/>
      </w:r>
    </w:p>
    <w:p w14:paraId="0528A9D9" w14:textId="3E87F440" w:rsidR="00057C17" w:rsidRDefault="00057C1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_Toc89294935 \h </w:instrText>
      </w:r>
      <w:r>
        <w:fldChar w:fldCharType="separate"/>
      </w:r>
      <w:r>
        <w:t>18</w:t>
      </w:r>
      <w:r>
        <w:fldChar w:fldCharType="end"/>
      </w:r>
    </w:p>
    <w:p w14:paraId="0408A421" w14:textId="081DDB8E" w:rsidR="00057C17" w:rsidRDefault="00057C1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_Toc89294936 \h </w:instrText>
      </w:r>
      <w:r>
        <w:fldChar w:fldCharType="separate"/>
      </w:r>
      <w:r>
        <w:t>19</w:t>
      </w:r>
      <w:r>
        <w:fldChar w:fldCharType="end"/>
      </w:r>
    </w:p>
    <w:p w14:paraId="5A8D459A" w14:textId="55F136C4" w:rsidR="00057C17" w:rsidRDefault="00057C1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_Toc89294937 \h </w:instrText>
      </w:r>
      <w:r>
        <w:fldChar w:fldCharType="separate"/>
      </w:r>
      <w:r>
        <w:t>19</w:t>
      </w:r>
      <w:r>
        <w:fldChar w:fldCharType="end"/>
      </w:r>
    </w:p>
    <w:p w14:paraId="78B406F3" w14:textId="27F176A2" w:rsidR="00057C17" w:rsidRDefault="00057C17">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_Toc89294938 \h </w:instrText>
      </w:r>
      <w:r>
        <w:fldChar w:fldCharType="separate"/>
      </w:r>
      <w:r>
        <w:t>19</w:t>
      </w:r>
      <w:r>
        <w:fldChar w:fldCharType="end"/>
      </w:r>
    </w:p>
    <w:p w14:paraId="2D7B8899" w14:textId="3BAC7D7E" w:rsidR="00057C17" w:rsidRDefault="00057C1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_Toc89294939 \h </w:instrText>
      </w:r>
      <w:r>
        <w:fldChar w:fldCharType="separate"/>
      </w:r>
      <w:r>
        <w:t>19</w:t>
      </w:r>
      <w:r>
        <w:fldChar w:fldCharType="end"/>
      </w:r>
    </w:p>
    <w:p w14:paraId="773413D8" w14:textId="30BF4442" w:rsidR="00057C17" w:rsidRDefault="00057C1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_Toc89294940 \h </w:instrText>
      </w:r>
      <w:r>
        <w:fldChar w:fldCharType="separate"/>
      </w:r>
      <w:r>
        <w:t>19</w:t>
      </w:r>
      <w:r>
        <w:fldChar w:fldCharType="end"/>
      </w:r>
    </w:p>
    <w:p w14:paraId="23EA4380" w14:textId="64CC9D75" w:rsidR="00057C17" w:rsidRDefault="00057C1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_Toc89294941 \h </w:instrText>
      </w:r>
      <w:r>
        <w:fldChar w:fldCharType="separate"/>
      </w:r>
      <w:r>
        <w:t>20</w:t>
      </w:r>
      <w:r>
        <w:fldChar w:fldCharType="end"/>
      </w:r>
    </w:p>
    <w:p w14:paraId="6D2C4D0E" w14:textId="2B2ED06D" w:rsidR="00057C17" w:rsidRDefault="00057C1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_Toc89294942 \h </w:instrText>
      </w:r>
      <w:r>
        <w:fldChar w:fldCharType="separate"/>
      </w:r>
      <w:r>
        <w:t>20</w:t>
      </w:r>
      <w:r>
        <w:fldChar w:fldCharType="end"/>
      </w:r>
    </w:p>
    <w:p w14:paraId="5794FDD5" w14:textId="3E31B808" w:rsidR="00057C17" w:rsidRDefault="00057C17">
      <w:pPr>
        <w:pStyle w:val="TOC4"/>
        <w:rPr>
          <w:rFonts w:asciiTheme="minorHAnsi" w:eastAsiaTheme="minorEastAsia" w:hAnsiTheme="minorHAnsi" w:cstheme="minorBidi"/>
          <w:sz w:val="22"/>
          <w:szCs w:val="22"/>
          <w:lang w:eastAsia="en-GB"/>
        </w:rPr>
      </w:pPr>
      <w:r w:rsidRPr="00057C17">
        <w:t>6.1.5.2</w:t>
      </w:r>
      <w:r w:rsidRPr="00057C17">
        <w:rPr>
          <w:rFonts w:asciiTheme="minorHAnsi" w:eastAsiaTheme="minorEastAsia" w:hAnsiTheme="minorHAnsi" w:cstheme="minorBidi"/>
          <w:sz w:val="22"/>
          <w:szCs w:val="22"/>
          <w:lang w:eastAsia="en-GB"/>
        </w:rPr>
        <w:tab/>
      </w:r>
      <w:r w:rsidRPr="00200627">
        <w:rPr>
          <w:lang w:val="fr-FR"/>
        </w:rPr>
        <w:t>C2 Operation Mode Management Completion Notification</w:t>
      </w:r>
      <w:r>
        <w:tab/>
      </w:r>
      <w:r>
        <w:fldChar w:fldCharType="begin" w:fldLock="1"/>
      </w:r>
      <w:r>
        <w:instrText xml:space="preserve"> PAGEREF _Toc89294943 \h </w:instrText>
      </w:r>
      <w:r>
        <w:fldChar w:fldCharType="separate"/>
      </w:r>
      <w:r>
        <w:t>21</w:t>
      </w:r>
      <w:r>
        <w:fldChar w:fldCharType="end"/>
      </w:r>
    </w:p>
    <w:p w14:paraId="09DAB604" w14:textId="426353C5" w:rsidR="00057C17" w:rsidRDefault="00057C17">
      <w:pPr>
        <w:pStyle w:val="TOC5"/>
        <w:rPr>
          <w:rFonts w:asciiTheme="minorHAnsi" w:eastAsiaTheme="minorEastAsia" w:hAnsiTheme="minorHAnsi" w:cstheme="minorBidi"/>
          <w:sz w:val="22"/>
          <w:szCs w:val="22"/>
          <w:lang w:eastAsia="en-GB"/>
        </w:rPr>
      </w:pPr>
      <w:r w:rsidRPr="00057C17">
        <w:t>6.1.5.2.1</w:t>
      </w:r>
      <w:r w:rsidRPr="00057C17">
        <w:rPr>
          <w:rFonts w:asciiTheme="minorHAnsi" w:eastAsiaTheme="minorEastAsia" w:hAnsiTheme="minorHAnsi" w:cstheme="minorBidi"/>
          <w:sz w:val="22"/>
          <w:szCs w:val="22"/>
          <w:lang w:eastAsia="en-GB"/>
        </w:rPr>
        <w:tab/>
      </w:r>
      <w:r w:rsidRPr="00200627">
        <w:rPr>
          <w:lang w:val="fr-FR"/>
        </w:rPr>
        <w:t>Description</w:t>
      </w:r>
      <w:r>
        <w:tab/>
      </w:r>
      <w:r>
        <w:fldChar w:fldCharType="begin" w:fldLock="1"/>
      </w:r>
      <w:r>
        <w:instrText xml:space="preserve"> PAGEREF _Toc89294944 \h </w:instrText>
      </w:r>
      <w:r>
        <w:fldChar w:fldCharType="separate"/>
      </w:r>
      <w:r>
        <w:t>21</w:t>
      </w:r>
      <w:r>
        <w:fldChar w:fldCharType="end"/>
      </w:r>
    </w:p>
    <w:p w14:paraId="26855E91" w14:textId="12642140" w:rsidR="00057C17" w:rsidRDefault="00057C17">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_Toc89294945 \h </w:instrText>
      </w:r>
      <w:r>
        <w:fldChar w:fldCharType="separate"/>
      </w:r>
      <w:r>
        <w:t>21</w:t>
      </w:r>
      <w:r>
        <w:fldChar w:fldCharType="end"/>
      </w:r>
    </w:p>
    <w:p w14:paraId="6589B378" w14:textId="0F58E1E8" w:rsidR="00057C17" w:rsidRDefault="00057C17">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_Toc89294946 \h </w:instrText>
      </w:r>
      <w:r>
        <w:fldChar w:fldCharType="separate"/>
      </w:r>
      <w:r>
        <w:t>21</w:t>
      </w:r>
      <w:r>
        <w:fldChar w:fldCharType="end"/>
      </w:r>
    </w:p>
    <w:p w14:paraId="6EB6F7C7" w14:textId="60FCC814" w:rsidR="00057C17" w:rsidRDefault="00057C17">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_Toc89294947 \h </w:instrText>
      </w:r>
      <w:r>
        <w:fldChar w:fldCharType="separate"/>
      </w:r>
      <w:r>
        <w:t>21</w:t>
      </w:r>
      <w:r>
        <w:fldChar w:fldCharType="end"/>
      </w:r>
    </w:p>
    <w:p w14:paraId="7C4C90CA" w14:textId="4AAB1567" w:rsidR="00057C17" w:rsidRDefault="00057C17">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_Toc89294948 \h </w:instrText>
      </w:r>
      <w:r>
        <w:fldChar w:fldCharType="separate"/>
      </w:r>
      <w:r>
        <w:t>22</w:t>
      </w:r>
      <w:r>
        <w:fldChar w:fldCharType="end"/>
      </w:r>
    </w:p>
    <w:p w14:paraId="205B8D32" w14:textId="7D5F404A" w:rsidR="00057C17" w:rsidRDefault="00057C17">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_Toc89294949 \h </w:instrText>
      </w:r>
      <w:r>
        <w:fldChar w:fldCharType="separate"/>
      </w:r>
      <w:r>
        <w:t>22</w:t>
      </w:r>
      <w:r>
        <w:fldChar w:fldCharType="end"/>
      </w:r>
    </w:p>
    <w:p w14:paraId="73447BB8" w14:textId="69EA3FD0" w:rsidR="00057C17" w:rsidRDefault="00057C17">
      <w:pPr>
        <w:pStyle w:val="TOC5"/>
        <w:rPr>
          <w:rFonts w:asciiTheme="minorHAnsi" w:eastAsiaTheme="minorEastAsia" w:hAnsiTheme="minorHAnsi" w:cstheme="minorBidi"/>
          <w:sz w:val="22"/>
          <w:szCs w:val="22"/>
          <w:lang w:eastAsia="en-GB"/>
        </w:rPr>
      </w:pPr>
      <w:r>
        <w:lastRenderedPageBreak/>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_Toc89294950 \h </w:instrText>
      </w:r>
      <w:r>
        <w:fldChar w:fldCharType="separate"/>
      </w:r>
      <w:r>
        <w:t>22</w:t>
      </w:r>
      <w:r>
        <w:fldChar w:fldCharType="end"/>
      </w:r>
    </w:p>
    <w:p w14:paraId="254B49C4" w14:textId="53481C58" w:rsidR="00057C17" w:rsidRDefault="00057C17">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_Toc89294951 \h </w:instrText>
      </w:r>
      <w:r>
        <w:fldChar w:fldCharType="separate"/>
      </w:r>
      <w:r>
        <w:t>23</w:t>
      </w:r>
      <w:r>
        <w:fldChar w:fldCharType="end"/>
      </w:r>
    </w:p>
    <w:p w14:paraId="5459AADC" w14:textId="7E11F453" w:rsidR="00057C17" w:rsidRDefault="00057C17">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_Toc89294952 \h </w:instrText>
      </w:r>
      <w:r>
        <w:fldChar w:fldCharType="separate"/>
      </w:r>
      <w:r>
        <w:t>23</w:t>
      </w:r>
      <w:r>
        <w:fldChar w:fldCharType="end"/>
      </w:r>
    </w:p>
    <w:p w14:paraId="0EFC9EC7" w14:textId="0B525AC0" w:rsidR="00057C17" w:rsidRDefault="00057C17">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_Toc89294953 \h </w:instrText>
      </w:r>
      <w:r>
        <w:fldChar w:fldCharType="separate"/>
      </w:r>
      <w:r>
        <w:t>23</w:t>
      </w:r>
      <w:r>
        <w:fldChar w:fldCharType="end"/>
      </w:r>
    </w:p>
    <w:p w14:paraId="0C63FE81" w14:textId="09652782" w:rsidR="00057C17" w:rsidRDefault="00057C17">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_Toc89294954 \h </w:instrText>
      </w:r>
      <w:r>
        <w:fldChar w:fldCharType="separate"/>
      </w:r>
      <w:r>
        <w:t>23</w:t>
      </w:r>
      <w:r>
        <w:fldChar w:fldCharType="end"/>
      </w:r>
    </w:p>
    <w:p w14:paraId="732755E7" w14:textId="232BA9AC" w:rsidR="00057C17" w:rsidRDefault="00057C17">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_Toc89294955 \h </w:instrText>
      </w:r>
      <w:r>
        <w:fldChar w:fldCharType="separate"/>
      </w:r>
      <w:r>
        <w:t>24</w:t>
      </w:r>
      <w:r>
        <w:fldChar w:fldCharType="end"/>
      </w:r>
    </w:p>
    <w:p w14:paraId="47178437" w14:textId="61F3D955" w:rsidR="00057C17" w:rsidRDefault="00057C17">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_Toc89294956 \h </w:instrText>
      </w:r>
      <w:r>
        <w:fldChar w:fldCharType="separate"/>
      </w:r>
      <w:r>
        <w:t>24</w:t>
      </w:r>
      <w:r>
        <w:fldChar w:fldCharType="end"/>
      </w:r>
    </w:p>
    <w:p w14:paraId="6C381136" w14:textId="14E49FCD" w:rsidR="00057C17" w:rsidRDefault="00057C17">
      <w:pPr>
        <w:pStyle w:val="TOC6"/>
        <w:rPr>
          <w:rFonts w:asciiTheme="minorHAnsi" w:eastAsiaTheme="minorEastAsia" w:hAnsiTheme="minorHAnsi" w:cstheme="minorBidi"/>
          <w:sz w:val="22"/>
          <w:szCs w:val="22"/>
          <w:lang w:eastAsia="en-GB"/>
        </w:rPr>
      </w:pPr>
      <w:r>
        <w:t>6.1.5.4.3.1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_Toc89294957 \h </w:instrText>
      </w:r>
      <w:r>
        <w:fldChar w:fldCharType="separate"/>
      </w:r>
      <w:r>
        <w:t>24</w:t>
      </w:r>
      <w:r>
        <w:fldChar w:fldCharType="end"/>
      </w:r>
    </w:p>
    <w:p w14:paraId="3DF93FA6" w14:textId="6747D8CE" w:rsidR="00057C17" w:rsidRDefault="00057C1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_Toc89294958 \h </w:instrText>
      </w:r>
      <w:r>
        <w:fldChar w:fldCharType="separate"/>
      </w:r>
      <w:r>
        <w:t>25</w:t>
      </w:r>
      <w:r>
        <w:fldChar w:fldCharType="end"/>
      </w:r>
    </w:p>
    <w:p w14:paraId="1E0BA709" w14:textId="2F4D5161" w:rsidR="00057C17" w:rsidRDefault="00057C1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_Toc89294959 \h </w:instrText>
      </w:r>
      <w:r>
        <w:fldChar w:fldCharType="separate"/>
      </w:r>
      <w:r>
        <w:t>25</w:t>
      </w:r>
      <w:r>
        <w:fldChar w:fldCharType="end"/>
      </w:r>
    </w:p>
    <w:p w14:paraId="4013D50B" w14:textId="411E95D0" w:rsidR="00057C17" w:rsidRDefault="00057C17">
      <w:pPr>
        <w:pStyle w:val="TOC4"/>
        <w:rPr>
          <w:rFonts w:asciiTheme="minorHAnsi" w:eastAsiaTheme="minorEastAsia" w:hAnsiTheme="minorHAnsi" w:cstheme="minorBidi"/>
          <w:sz w:val="22"/>
          <w:szCs w:val="22"/>
          <w:lang w:eastAsia="en-GB"/>
        </w:rPr>
      </w:pPr>
      <w:r w:rsidRPr="00057C17">
        <w:t>6.1.6.2</w:t>
      </w:r>
      <w:r w:rsidRPr="00057C17">
        <w:rPr>
          <w:rFonts w:asciiTheme="minorHAnsi" w:eastAsiaTheme="minorEastAsia" w:hAnsiTheme="minorHAnsi" w:cstheme="minorBidi"/>
          <w:sz w:val="22"/>
          <w:szCs w:val="22"/>
          <w:lang w:eastAsia="en-GB"/>
        </w:rPr>
        <w:tab/>
      </w:r>
      <w:r w:rsidRPr="00200627">
        <w:rPr>
          <w:lang w:val="en-US"/>
        </w:rPr>
        <w:t>Structured data types</w:t>
      </w:r>
      <w:r>
        <w:tab/>
      </w:r>
      <w:r>
        <w:fldChar w:fldCharType="begin" w:fldLock="1"/>
      </w:r>
      <w:r>
        <w:instrText xml:space="preserve"> PAGEREF _Toc89294960 \h </w:instrText>
      </w:r>
      <w:r>
        <w:fldChar w:fldCharType="separate"/>
      </w:r>
      <w:r>
        <w:t>26</w:t>
      </w:r>
      <w:r>
        <w:fldChar w:fldCharType="end"/>
      </w:r>
    </w:p>
    <w:p w14:paraId="53E0D97E" w14:textId="7E3A1BDD" w:rsidR="00057C17" w:rsidRDefault="00057C1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_Toc89294961 \h </w:instrText>
      </w:r>
      <w:r>
        <w:fldChar w:fldCharType="separate"/>
      </w:r>
      <w:r>
        <w:t>26</w:t>
      </w:r>
      <w:r>
        <w:fldChar w:fldCharType="end"/>
      </w:r>
    </w:p>
    <w:p w14:paraId="74049016" w14:textId="5A33C996" w:rsidR="00057C17" w:rsidRDefault="00057C1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_Toc89294962 \h </w:instrText>
      </w:r>
      <w:r>
        <w:fldChar w:fldCharType="separate"/>
      </w:r>
      <w:r>
        <w:t>27</w:t>
      </w:r>
      <w:r>
        <w:fldChar w:fldCharType="end"/>
      </w:r>
    </w:p>
    <w:p w14:paraId="6E18899C" w14:textId="0F7FEF3F" w:rsidR="00057C17" w:rsidRDefault="00057C1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_Toc89294963 \h </w:instrText>
      </w:r>
      <w:r>
        <w:fldChar w:fldCharType="separate"/>
      </w:r>
      <w:r>
        <w:t>28</w:t>
      </w:r>
      <w:r>
        <w:fldChar w:fldCharType="end"/>
      </w:r>
    </w:p>
    <w:p w14:paraId="3E641BFC" w14:textId="283FFCFB" w:rsidR="00057C17" w:rsidRDefault="00057C1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_Toc89294964 \h </w:instrText>
      </w:r>
      <w:r>
        <w:fldChar w:fldCharType="separate"/>
      </w:r>
      <w:r>
        <w:t>28</w:t>
      </w:r>
      <w:r>
        <w:fldChar w:fldCharType="end"/>
      </w:r>
    </w:p>
    <w:p w14:paraId="21926532" w14:textId="158F78EB" w:rsidR="00057C17" w:rsidRDefault="00057C1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_Toc89294965 \h </w:instrText>
      </w:r>
      <w:r>
        <w:fldChar w:fldCharType="separate"/>
      </w:r>
      <w:r>
        <w:t>29</w:t>
      </w:r>
      <w:r>
        <w:fldChar w:fldCharType="end"/>
      </w:r>
    </w:p>
    <w:p w14:paraId="0840F00E" w14:textId="102218F1" w:rsidR="00057C17" w:rsidRDefault="00057C1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_Toc89294966 \h </w:instrText>
      </w:r>
      <w:r>
        <w:fldChar w:fldCharType="separate"/>
      </w:r>
      <w:r>
        <w:t>29</w:t>
      </w:r>
      <w:r>
        <w:fldChar w:fldCharType="end"/>
      </w:r>
    </w:p>
    <w:p w14:paraId="3E46081A" w14:textId="4F36DEAE" w:rsidR="00057C17" w:rsidRDefault="00057C1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_Toc89294967 \h </w:instrText>
      </w:r>
      <w:r>
        <w:fldChar w:fldCharType="separate"/>
      </w:r>
      <w:r>
        <w:t>29</w:t>
      </w:r>
      <w:r>
        <w:fldChar w:fldCharType="end"/>
      </w:r>
    </w:p>
    <w:p w14:paraId="1FB19E12" w14:textId="6B8F817C" w:rsidR="00057C17" w:rsidRDefault="00057C17">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_Toc89294968 \h </w:instrText>
      </w:r>
      <w:r>
        <w:fldChar w:fldCharType="separate"/>
      </w:r>
      <w:r>
        <w:t>29</w:t>
      </w:r>
      <w:r>
        <w:fldChar w:fldCharType="end"/>
      </w:r>
    </w:p>
    <w:p w14:paraId="7C09DD18" w14:textId="7048A3E9" w:rsidR="00057C17" w:rsidRDefault="00057C17">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_Toc89294969 \h </w:instrText>
      </w:r>
      <w:r>
        <w:fldChar w:fldCharType="separate"/>
      </w:r>
      <w:r>
        <w:t>30</w:t>
      </w:r>
      <w:r>
        <w:fldChar w:fldCharType="end"/>
      </w:r>
    </w:p>
    <w:p w14:paraId="2173E9A4" w14:textId="1A4036BC" w:rsidR="00057C17" w:rsidRDefault="00057C17">
      <w:pPr>
        <w:pStyle w:val="TOC4"/>
        <w:rPr>
          <w:rFonts w:asciiTheme="minorHAnsi" w:eastAsiaTheme="minorEastAsia" w:hAnsiTheme="minorHAnsi" w:cstheme="minorBidi"/>
          <w:sz w:val="22"/>
          <w:szCs w:val="22"/>
          <w:lang w:eastAsia="en-GB"/>
        </w:rPr>
      </w:pPr>
      <w:r w:rsidRPr="00057C17">
        <w:t>6.1.6.3</w:t>
      </w:r>
      <w:r w:rsidRPr="00057C17">
        <w:rPr>
          <w:rFonts w:asciiTheme="minorHAnsi" w:eastAsiaTheme="minorEastAsia" w:hAnsiTheme="minorHAnsi" w:cstheme="minorBidi"/>
          <w:sz w:val="22"/>
          <w:szCs w:val="22"/>
          <w:lang w:eastAsia="en-GB"/>
        </w:rPr>
        <w:tab/>
      </w:r>
      <w:r w:rsidRPr="00200627">
        <w:rPr>
          <w:lang w:val="en-US"/>
        </w:rPr>
        <w:t>Simple data types and enumerations</w:t>
      </w:r>
      <w:r>
        <w:tab/>
      </w:r>
      <w:r>
        <w:fldChar w:fldCharType="begin" w:fldLock="1"/>
      </w:r>
      <w:r>
        <w:instrText xml:space="preserve"> PAGEREF _Toc89294970 \h </w:instrText>
      </w:r>
      <w:r>
        <w:fldChar w:fldCharType="separate"/>
      </w:r>
      <w:r>
        <w:t>30</w:t>
      </w:r>
      <w:r>
        <w:fldChar w:fldCharType="end"/>
      </w:r>
    </w:p>
    <w:p w14:paraId="76D6FF3C" w14:textId="0D985AC6" w:rsidR="00057C17" w:rsidRDefault="00057C1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_Toc89294971 \h </w:instrText>
      </w:r>
      <w:r>
        <w:fldChar w:fldCharType="separate"/>
      </w:r>
      <w:r>
        <w:t>30</w:t>
      </w:r>
      <w:r>
        <w:fldChar w:fldCharType="end"/>
      </w:r>
    </w:p>
    <w:p w14:paraId="310A85A7" w14:textId="741807AB" w:rsidR="00057C17" w:rsidRDefault="00057C1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_Toc89294972 \h </w:instrText>
      </w:r>
      <w:r>
        <w:fldChar w:fldCharType="separate"/>
      </w:r>
      <w:r>
        <w:t>30</w:t>
      </w:r>
      <w:r>
        <w:fldChar w:fldCharType="end"/>
      </w:r>
    </w:p>
    <w:p w14:paraId="7BB61E06" w14:textId="1024C392" w:rsidR="00057C17" w:rsidRDefault="00057C1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_Toc89294973 \h </w:instrText>
      </w:r>
      <w:r>
        <w:fldChar w:fldCharType="separate"/>
      </w:r>
      <w:r>
        <w:t>30</w:t>
      </w:r>
      <w:r>
        <w:fldChar w:fldCharType="end"/>
      </w:r>
    </w:p>
    <w:p w14:paraId="14AABB87" w14:textId="22F890EA" w:rsidR="00057C17" w:rsidRDefault="00057C17">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_Toc89294974 \h </w:instrText>
      </w:r>
      <w:r>
        <w:fldChar w:fldCharType="separate"/>
      </w:r>
      <w:r>
        <w:t>30</w:t>
      </w:r>
      <w:r>
        <w:fldChar w:fldCharType="end"/>
      </w:r>
    </w:p>
    <w:p w14:paraId="74E8DA85" w14:textId="0B9B831C" w:rsidR="00057C17" w:rsidRDefault="00057C17">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_Toc89294975 \h </w:instrText>
      </w:r>
      <w:r>
        <w:fldChar w:fldCharType="separate"/>
      </w:r>
      <w:r>
        <w:t>31</w:t>
      </w:r>
      <w:r>
        <w:fldChar w:fldCharType="end"/>
      </w:r>
    </w:p>
    <w:p w14:paraId="24140E2A" w14:textId="05772C75" w:rsidR="00057C17" w:rsidRDefault="00057C17">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_Toc89294976 \h </w:instrText>
      </w:r>
      <w:r>
        <w:fldChar w:fldCharType="separate"/>
      </w:r>
      <w:r>
        <w:t>31</w:t>
      </w:r>
      <w:r>
        <w:fldChar w:fldCharType="end"/>
      </w:r>
    </w:p>
    <w:p w14:paraId="30701FD3" w14:textId="56CC4326" w:rsidR="00057C17" w:rsidRDefault="00057C17">
      <w:pPr>
        <w:pStyle w:val="TOC4"/>
        <w:rPr>
          <w:rFonts w:asciiTheme="minorHAnsi" w:eastAsiaTheme="minorEastAsia" w:hAnsiTheme="minorHAnsi" w:cstheme="minorBidi"/>
          <w:sz w:val="22"/>
          <w:szCs w:val="22"/>
          <w:lang w:eastAsia="en-GB"/>
        </w:rPr>
      </w:pPr>
      <w:r w:rsidRPr="00057C17">
        <w:t>6.1.6.4</w:t>
      </w:r>
      <w:r w:rsidRPr="00057C1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_Toc89294977 \h </w:instrText>
      </w:r>
      <w:r>
        <w:fldChar w:fldCharType="separate"/>
      </w:r>
      <w:r>
        <w:t>32</w:t>
      </w:r>
      <w:r>
        <w:fldChar w:fldCharType="end"/>
      </w:r>
    </w:p>
    <w:p w14:paraId="5881AED4" w14:textId="47FE3C68" w:rsidR="00057C17" w:rsidRDefault="00057C17">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_Toc89294978 \h </w:instrText>
      </w:r>
      <w:r>
        <w:fldChar w:fldCharType="separate"/>
      </w:r>
      <w:r>
        <w:t>32</w:t>
      </w:r>
      <w:r>
        <w:fldChar w:fldCharType="end"/>
      </w:r>
    </w:p>
    <w:p w14:paraId="021CD84E" w14:textId="033FE195" w:rsidR="00057C17" w:rsidRDefault="00057C17">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_Toc89294979 \h </w:instrText>
      </w:r>
      <w:r>
        <w:fldChar w:fldCharType="separate"/>
      </w:r>
      <w:r>
        <w:t>32</w:t>
      </w:r>
      <w:r>
        <w:fldChar w:fldCharType="end"/>
      </w:r>
    </w:p>
    <w:p w14:paraId="27A2E149" w14:textId="2D4D0458" w:rsidR="00057C17" w:rsidRDefault="00057C1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_Toc89294980 \h </w:instrText>
      </w:r>
      <w:r>
        <w:fldChar w:fldCharType="separate"/>
      </w:r>
      <w:r>
        <w:t>32</w:t>
      </w:r>
      <w:r>
        <w:fldChar w:fldCharType="end"/>
      </w:r>
    </w:p>
    <w:p w14:paraId="2EA962CC" w14:textId="6D0FE07D" w:rsidR="00057C17" w:rsidRDefault="00057C1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_Toc89294981 \h </w:instrText>
      </w:r>
      <w:r>
        <w:fldChar w:fldCharType="separate"/>
      </w:r>
      <w:r>
        <w:t>32</w:t>
      </w:r>
      <w:r>
        <w:fldChar w:fldCharType="end"/>
      </w:r>
    </w:p>
    <w:p w14:paraId="333FFC35" w14:textId="700CDBBE" w:rsidR="00057C17" w:rsidRDefault="00057C1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_Toc89294982 \h </w:instrText>
      </w:r>
      <w:r>
        <w:fldChar w:fldCharType="separate"/>
      </w:r>
      <w:r>
        <w:t>32</w:t>
      </w:r>
      <w:r>
        <w:fldChar w:fldCharType="end"/>
      </w:r>
    </w:p>
    <w:p w14:paraId="38BB5DC3" w14:textId="5440EE8D" w:rsidR="00057C17" w:rsidRDefault="00057C1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_Toc89294983 \h </w:instrText>
      </w:r>
      <w:r>
        <w:fldChar w:fldCharType="separate"/>
      </w:r>
      <w:r>
        <w:t>32</w:t>
      </w:r>
      <w:r>
        <w:fldChar w:fldCharType="end"/>
      </w:r>
    </w:p>
    <w:p w14:paraId="0708D9E2" w14:textId="4C3688D0" w:rsidR="00057C17" w:rsidRDefault="00057C17">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_Toc89294984 \h </w:instrText>
      </w:r>
      <w:r>
        <w:fldChar w:fldCharType="separate"/>
      </w:r>
      <w:r>
        <w:t>32</w:t>
      </w:r>
      <w:r>
        <w:fldChar w:fldCharType="end"/>
      </w:r>
    </w:p>
    <w:p w14:paraId="799B76FC" w14:textId="29EF6096" w:rsidR="00057C17" w:rsidRDefault="00057C17">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_Toc89294985 \h </w:instrText>
      </w:r>
      <w:r>
        <w:fldChar w:fldCharType="separate"/>
      </w:r>
      <w:r>
        <w:t>33</w:t>
      </w:r>
      <w:r>
        <w:fldChar w:fldCharType="end"/>
      </w:r>
    </w:p>
    <w:p w14:paraId="5C30911D" w14:textId="2DC25DB2" w:rsidR="00057C17" w:rsidRDefault="00057C1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UAE_RealtimeUAVStatus Service API</w:t>
      </w:r>
      <w:r>
        <w:tab/>
      </w:r>
      <w:r>
        <w:fldChar w:fldCharType="begin" w:fldLock="1"/>
      </w:r>
      <w:r>
        <w:instrText xml:space="preserve"> PAGEREF _Toc89294986 \h </w:instrText>
      </w:r>
      <w:r>
        <w:fldChar w:fldCharType="separate"/>
      </w:r>
      <w:r>
        <w:t>33</w:t>
      </w:r>
      <w:r>
        <w:fldChar w:fldCharType="end"/>
      </w:r>
    </w:p>
    <w:p w14:paraId="4E3BF135" w14:textId="002AB87A" w:rsidR="00057C17" w:rsidRDefault="00057C1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_Toc89294987 \h </w:instrText>
      </w:r>
      <w:r>
        <w:fldChar w:fldCharType="separate"/>
      </w:r>
      <w:r>
        <w:t>33</w:t>
      </w:r>
      <w:r>
        <w:fldChar w:fldCharType="end"/>
      </w:r>
    </w:p>
    <w:p w14:paraId="6CA158C4" w14:textId="1DB8F0F1" w:rsidR="00057C17" w:rsidRDefault="00057C1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_Toc89294988 \h </w:instrText>
      </w:r>
      <w:r>
        <w:fldChar w:fldCharType="separate"/>
      </w:r>
      <w:r>
        <w:t>33</w:t>
      </w:r>
      <w:r>
        <w:fldChar w:fldCharType="end"/>
      </w:r>
    </w:p>
    <w:p w14:paraId="04D7413B" w14:textId="2664B7B7" w:rsidR="00057C17" w:rsidRDefault="00057C1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_Toc89294989 \h </w:instrText>
      </w:r>
      <w:r>
        <w:fldChar w:fldCharType="separate"/>
      </w:r>
      <w:r>
        <w:t>33</w:t>
      </w:r>
      <w:r>
        <w:fldChar w:fldCharType="end"/>
      </w:r>
    </w:p>
    <w:p w14:paraId="50EE28CF" w14:textId="4C0F421D" w:rsidR="00057C17" w:rsidRDefault="00057C1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_Toc89294990 \h </w:instrText>
      </w:r>
      <w:r>
        <w:fldChar w:fldCharType="separate"/>
      </w:r>
      <w:r>
        <w:t>33</w:t>
      </w:r>
      <w:r>
        <w:fldChar w:fldCharType="end"/>
      </w:r>
    </w:p>
    <w:p w14:paraId="5BA065C3" w14:textId="290615A3" w:rsidR="00057C17" w:rsidRDefault="00057C1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Real-time UAV Status Subscriptions</w:t>
      </w:r>
      <w:r>
        <w:tab/>
      </w:r>
      <w:r>
        <w:fldChar w:fldCharType="begin" w:fldLock="1"/>
      </w:r>
      <w:r>
        <w:instrText xml:space="preserve"> PAGEREF _Toc89294991 \h </w:instrText>
      </w:r>
      <w:r>
        <w:fldChar w:fldCharType="separate"/>
      </w:r>
      <w:r>
        <w:t>34</w:t>
      </w:r>
      <w:r>
        <w:fldChar w:fldCharType="end"/>
      </w:r>
    </w:p>
    <w:p w14:paraId="336CDE81" w14:textId="2C4C22B1" w:rsidR="00057C17" w:rsidRDefault="00057C17">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_Toc89294992 \h </w:instrText>
      </w:r>
      <w:r>
        <w:fldChar w:fldCharType="separate"/>
      </w:r>
      <w:r>
        <w:t>34</w:t>
      </w:r>
      <w:r>
        <w:fldChar w:fldCharType="end"/>
      </w:r>
    </w:p>
    <w:p w14:paraId="72A0CD95" w14:textId="14AD323B" w:rsidR="00057C17" w:rsidRDefault="00057C17">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_Toc89294993 \h </w:instrText>
      </w:r>
      <w:r>
        <w:fldChar w:fldCharType="separate"/>
      </w:r>
      <w:r>
        <w:t>34</w:t>
      </w:r>
      <w:r>
        <w:fldChar w:fldCharType="end"/>
      </w:r>
    </w:p>
    <w:p w14:paraId="1DFBBB5A" w14:textId="39D1A73F" w:rsidR="00057C17" w:rsidRDefault="00057C17">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_Toc89294994 \h </w:instrText>
      </w:r>
      <w:r>
        <w:fldChar w:fldCharType="separate"/>
      </w:r>
      <w:r>
        <w:t>34</w:t>
      </w:r>
      <w:r>
        <w:fldChar w:fldCharType="end"/>
      </w:r>
    </w:p>
    <w:p w14:paraId="5D4F26AA" w14:textId="2CB954F7" w:rsidR="00057C17" w:rsidRDefault="00057C17">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_Toc89294995 \h </w:instrText>
      </w:r>
      <w:r>
        <w:fldChar w:fldCharType="separate"/>
      </w:r>
      <w:r>
        <w:t>34</w:t>
      </w:r>
      <w:r>
        <w:fldChar w:fldCharType="end"/>
      </w:r>
    </w:p>
    <w:p w14:paraId="408B1FB9" w14:textId="4302D0C5" w:rsidR="00057C17" w:rsidRDefault="00057C17">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_Toc89294996 \h </w:instrText>
      </w:r>
      <w:r>
        <w:fldChar w:fldCharType="separate"/>
      </w:r>
      <w:r>
        <w:t>35</w:t>
      </w:r>
      <w:r>
        <w:fldChar w:fldCharType="end"/>
      </w:r>
    </w:p>
    <w:p w14:paraId="344CDF7D" w14:textId="3FCB2399" w:rsidR="00057C17" w:rsidRDefault="00057C17">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_Toc89294997 \h </w:instrText>
      </w:r>
      <w:r>
        <w:fldChar w:fldCharType="separate"/>
      </w:r>
      <w:r>
        <w:t>36</w:t>
      </w:r>
      <w:r>
        <w:fldChar w:fldCharType="end"/>
      </w:r>
    </w:p>
    <w:p w14:paraId="04268BBD" w14:textId="281FD505" w:rsidR="00057C17" w:rsidRDefault="00057C1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Real-time UAV Status Subscription</w:t>
      </w:r>
      <w:r>
        <w:tab/>
      </w:r>
      <w:r>
        <w:fldChar w:fldCharType="begin" w:fldLock="1"/>
      </w:r>
      <w:r>
        <w:instrText xml:space="preserve"> PAGEREF _Toc89294998 \h </w:instrText>
      </w:r>
      <w:r>
        <w:fldChar w:fldCharType="separate"/>
      </w:r>
      <w:r>
        <w:t>36</w:t>
      </w:r>
      <w:r>
        <w:fldChar w:fldCharType="end"/>
      </w:r>
    </w:p>
    <w:p w14:paraId="55CB9685" w14:textId="684E05C4" w:rsidR="00057C17" w:rsidRDefault="00057C17">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_Toc89294999 \h </w:instrText>
      </w:r>
      <w:r>
        <w:fldChar w:fldCharType="separate"/>
      </w:r>
      <w:r>
        <w:t>36</w:t>
      </w:r>
      <w:r>
        <w:fldChar w:fldCharType="end"/>
      </w:r>
    </w:p>
    <w:p w14:paraId="7E5A4361" w14:textId="6F52C079" w:rsidR="00057C17" w:rsidRDefault="00057C17">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_Toc89295000 \h </w:instrText>
      </w:r>
      <w:r>
        <w:fldChar w:fldCharType="separate"/>
      </w:r>
      <w:r>
        <w:t>36</w:t>
      </w:r>
      <w:r>
        <w:fldChar w:fldCharType="end"/>
      </w:r>
    </w:p>
    <w:p w14:paraId="67D7E2FC" w14:textId="7C199C6D" w:rsidR="00057C17" w:rsidRDefault="00057C17">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_Toc89295001 \h </w:instrText>
      </w:r>
      <w:r>
        <w:fldChar w:fldCharType="separate"/>
      </w:r>
      <w:r>
        <w:t>36</w:t>
      </w:r>
      <w:r>
        <w:fldChar w:fldCharType="end"/>
      </w:r>
    </w:p>
    <w:p w14:paraId="602BDC66" w14:textId="7F609D3B" w:rsidR="00057C17" w:rsidRDefault="00057C17">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_Toc89295002 \h </w:instrText>
      </w:r>
      <w:r>
        <w:fldChar w:fldCharType="separate"/>
      </w:r>
      <w:r>
        <w:t>36</w:t>
      </w:r>
      <w:r>
        <w:fldChar w:fldCharType="end"/>
      </w:r>
    </w:p>
    <w:p w14:paraId="0DB322C1" w14:textId="59CE59FD" w:rsidR="00057C17" w:rsidRDefault="00057C17">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_Toc89295003 \h </w:instrText>
      </w:r>
      <w:r>
        <w:fldChar w:fldCharType="separate"/>
      </w:r>
      <w:r>
        <w:t>37</w:t>
      </w:r>
      <w:r>
        <w:fldChar w:fldCharType="end"/>
      </w:r>
    </w:p>
    <w:p w14:paraId="2C48F698" w14:textId="0B629D4C" w:rsidR="00057C17" w:rsidRDefault="00057C17">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_Toc89295004 \h </w:instrText>
      </w:r>
      <w:r>
        <w:fldChar w:fldCharType="separate"/>
      </w:r>
      <w:r>
        <w:t>38</w:t>
      </w:r>
      <w:r>
        <w:fldChar w:fldCharType="end"/>
      </w:r>
    </w:p>
    <w:p w14:paraId="0628ECB4" w14:textId="1780EF61" w:rsidR="00057C17" w:rsidRDefault="00057C1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_Toc89295005 \h </w:instrText>
      </w:r>
      <w:r>
        <w:fldChar w:fldCharType="separate"/>
      </w:r>
      <w:r>
        <w:t>38</w:t>
      </w:r>
      <w:r>
        <w:fldChar w:fldCharType="end"/>
      </w:r>
    </w:p>
    <w:p w14:paraId="6B0D73CE" w14:textId="7F6D31B0" w:rsidR="00057C17" w:rsidRDefault="00057C17">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_Toc89295006 \h </w:instrText>
      </w:r>
      <w:r>
        <w:fldChar w:fldCharType="separate"/>
      </w:r>
      <w:r>
        <w:t>38</w:t>
      </w:r>
      <w:r>
        <w:fldChar w:fldCharType="end"/>
      </w:r>
    </w:p>
    <w:p w14:paraId="7E208B6F" w14:textId="02112E7D" w:rsidR="00057C17" w:rsidRDefault="00057C17">
      <w:pPr>
        <w:pStyle w:val="TOC4"/>
        <w:rPr>
          <w:rFonts w:asciiTheme="minorHAnsi" w:eastAsiaTheme="minorEastAsia" w:hAnsiTheme="minorHAnsi" w:cstheme="minorBidi"/>
          <w:sz w:val="22"/>
          <w:szCs w:val="22"/>
          <w:lang w:eastAsia="en-GB"/>
        </w:rPr>
      </w:pPr>
      <w:r w:rsidRPr="00057C17">
        <w:t>6.2.5.2</w:t>
      </w:r>
      <w:r w:rsidRPr="00057C17">
        <w:rPr>
          <w:rFonts w:asciiTheme="minorHAnsi" w:eastAsiaTheme="minorEastAsia" w:hAnsiTheme="minorHAnsi" w:cstheme="minorBidi"/>
          <w:sz w:val="22"/>
          <w:szCs w:val="22"/>
          <w:lang w:eastAsia="en-GB"/>
        </w:rPr>
        <w:tab/>
      </w:r>
      <w:r w:rsidRPr="00200627">
        <w:rPr>
          <w:lang w:val="en-US"/>
        </w:rPr>
        <w:t>Real-time UAV Status Notification</w:t>
      </w:r>
      <w:r>
        <w:tab/>
      </w:r>
      <w:r>
        <w:fldChar w:fldCharType="begin" w:fldLock="1"/>
      </w:r>
      <w:r>
        <w:instrText xml:space="preserve"> PAGEREF _Toc89295007 \h </w:instrText>
      </w:r>
      <w:r>
        <w:fldChar w:fldCharType="separate"/>
      </w:r>
      <w:r>
        <w:t>39</w:t>
      </w:r>
      <w:r>
        <w:fldChar w:fldCharType="end"/>
      </w:r>
    </w:p>
    <w:p w14:paraId="41922D37" w14:textId="35B63A6C" w:rsidR="00057C17" w:rsidRDefault="00057C17">
      <w:pPr>
        <w:pStyle w:val="TOC5"/>
        <w:rPr>
          <w:rFonts w:asciiTheme="minorHAnsi" w:eastAsiaTheme="minorEastAsia" w:hAnsiTheme="minorHAnsi" w:cstheme="minorBidi"/>
          <w:sz w:val="22"/>
          <w:szCs w:val="22"/>
          <w:lang w:eastAsia="en-GB"/>
        </w:rPr>
      </w:pPr>
      <w:r w:rsidRPr="00057C17">
        <w:t>6.2.5.2.1</w:t>
      </w:r>
      <w:r w:rsidRPr="00057C17">
        <w:rPr>
          <w:rFonts w:asciiTheme="minorHAnsi" w:eastAsiaTheme="minorEastAsia" w:hAnsiTheme="minorHAnsi" w:cstheme="minorBidi"/>
          <w:sz w:val="22"/>
          <w:szCs w:val="22"/>
          <w:lang w:eastAsia="en-GB"/>
        </w:rPr>
        <w:tab/>
      </w:r>
      <w:r w:rsidRPr="00200627">
        <w:rPr>
          <w:lang w:val="en-US"/>
        </w:rPr>
        <w:t>Description</w:t>
      </w:r>
      <w:r>
        <w:tab/>
      </w:r>
      <w:r>
        <w:fldChar w:fldCharType="begin" w:fldLock="1"/>
      </w:r>
      <w:r>
        <w:instrText xml:space="preserve"> PAGEREF _Toc89295008 \h </w:instrText>
      </w:r>
      <w:r>
        <w:fldChar w:fldCharType="separate"/>
      </w:r>
      <w:r>
        <w:t>39</w:t>
      </w:r>
      <w:r>
        <w:fldChar w:fldCharType="end"/>
      </w:r>
    </w:p>
    <w:p w14:paraId="1FDD759E" w14:textId="2EF4DA88" w:rsidR="00057C17" w:rsidRDefault="00057C17">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_Toc89295009 \h </w:instrText>
      </w:r>
      <w:r>
        <w:fldChar w:fldCharType="separate"/>
      </w:r>
      <w:r>
        <w:t>39</w:t>
      </w:r>
      <w:r>
        <w:fldChar w:fldCharType="end"/>
      </w:r>
    </w:p>
    <w:p w14:paraId="0DF5F1B0" w14:textId="31852909" w:rsidR="00057C17" w:rsidRDefault="00057C17">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_Toc89295010 \h </w:instrText>
      </w:r>
      <w:r>
        <w:fldChar w:fldCharType="separate"/>
      </w:r>
      <w:r>
        <w:t>39</w:t>
      </w:r>
      <w:r>
        <w:fldChar w:fldCharType="end"/>
      </w:r>
    </w:p>
    <w:p w14:paraId="2F45A4C3" w14:textId="1E7E33BD" w:rsidR="00057C17" w:rsidRDefault="00057C17">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_Toc89295011 \h </w:instrText>
      </w:r>
      <w:r>
        <w:fldChar w:fldCharType="separate"/>
      </w:r>
      <w:r>
        <w:t>39</w:t>
      </w:r>
      <w:r>
        <w:fldChar w:fldCharType="end"/>
      </w:r>
    </w:p>
    <w:p w14:paraId="1DCE8CAE" w14:textId="4CF577C5" w:rsidR="00057C17" w:rsidRDefault="00057C17">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_Toc89295012 \h </w:instrText>
      </w:r>
      <w:r>
        <w:fldChar w:fldCharType="separate"/>
      </w:r>
      <w:r>
        <w:t>40</w:t>
      </w:r>
      <w:r>
        <w:fldChar w:fldCharType="end"/>
      </w:r>
    </w:p>
    <w:p w14:paraId="17F7BFC3" w14:textId="7B6F3486" w:rsidR="00057C17" w:rsidRDefault="00057C17">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_Toc89295013 \h </w:instrText>
      </w:r>
      <w:r>
        <w:fldChar w:fldCharType="separate"/>
      </w:r>
      <w:r>
        <w:t>40</w:t>
      </w:r>
      <w:r>
        <w:fldChar w:fldCharType="end"/>
      </w:r>
    </w:p>
    <w:p w14:paraId="1684596F" w14:textId="60D98B04" w:rsidR="00057C17" w:rsidRDefault="00057C17">
      <w:pPr>
        <w:pStyle w:val="TOC4"/>
        <w:rPr>
          <w:rFonts w:asciiTheme="minorHAnsi" w:eastAsiaTheme="minorEastAsia" w:hAnsiTheme="minorHAnsi" w:cstheme="minorBidi"/>
          <w:sz w:val="22"/>
          <w:szCs w:val="22"/>
          <w:lang w:eastAsia="en-GB"/>
        </w:rPr>
      </w:pPr>
      <w:r w:rsidRPr="00057C17">
        <w:t>6.2.6.2</w:t>
      </w:r>
      <w:r w:rsidRPr="00057C17">
        <w:rPr>
          <w:rFonts w:asciiTheme="minorHAnsi" w:eastAsiaTheme="minorEastAsia" w:hAnsiTheme="minorHAnsi" w:cstheme="minorBidi"/>
          <w:sz w:val="22"/>
          <w:szCs w:val="22"/>
          <w:lang w:eastAsia="en-GB"/>
        </w:rPr>
        <w:tab/>
      </w:r>
      <w:r w:rsidRPr="00200627">
        <w:rPr>
          <w:lang w:val="en-US"/>
        </w:rPr>
        <w:t>Structured data types</w:t>
      </w:r>
      <w:r>
        <w:tab/>
      </w:r>
      <w:r>
        <w:fldChar w:fldCharType="begin" w:fldLock="1"/>
      </w:r>
      <w:r>
        <w:instrText xml:space="preserve"> PAGEREF _Toc89295014 \h </w:instrText>
      </w:r>
      <w:r>
        <w:fldChar w:fldCharType="separate"/>
      </w:r>
      <w:r>
        <w:t>40</w:t>
      </w:r>
      <w:r>
        <w:fldChar w:fldCharType="end"/>
      </w:r>
    </w:p>
    <w:p w14:paraId="6E67B6A3" w14:textId="6324094F" w:rsidR="00057C17" w:rsidRDefault="00057C17">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_Toc89295015 \h </w:instrText>
      </w:r>
      <w:r>
        <w:fldChar w:fldCharType="separate"/>
      </w:r>
      <w:r>
        <w:t>40</w:t>
      </w:r>
      <w:r>
        <w:fldChar w:fldCharType="end"/>
      </w:r>
    </w:p>
    <w:p w14:paraId="1BD677B7" w14:textId="67C57E14" w:rsidR="00057C17" w:rsidRDefault="00057C17">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RTUavStatusSubsc</w:t>
      </w:r>
      <w:r>
        <w:tab/>
      </w:r>
      <w:r>
        <w:fldChar w:fldCharType="begin" w:fldLock="1"/>
      </w:r>
      <w:r>
        <w:instrText xml:space="preserve"> PAGEREF _Toc89295016 \h </w:instrText>
      </w:r>
      <w:r>
        <w:fldChar w:fldCharType="separate"/>
      </w:r>
      <w:r>
        <w:t>40</w:t>
      </w:r>
      <w:r>
        <w:fldChar w:fldCharType="end"/>
      </w:r>
    </w:p>
    <w:p w14:paraId="0DBB5B8F" w14:textId="5DD67721" w:rsidR="00057C17" w:rsidRDefault="00057C17">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RTUavStatusNotif</w:t>
      </w:r>
      <w:r>
        <w:tab/>
      </w:r>
      <w:r>
        <w:fldChar w:fldCharType="begin" w:fldLock="1"/>
      </w:r>
      <w:r>
        <w:instrText xml:space="preserve"> PAGEREF _Toc89295017 \h </w:instrText>
      </w:r>
      <w:r>
        <w:fldChar w:fldCharType="separate"/>
      </w:r>
      <w:r>
        <w:t>41</w:t>
      </w:r>
      <w:r>
        <w:fldChar w:fldCharType="end"/>
      </w:r>
    </w:p>
    <w:p w14:paraId="67B439A4" w14:textId="11870B87" w:rsidR="00057C17" w:rsidRDefault="00057C17">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RTUavStatus</w:t>
      </w:r>
      <w:r>
        <w:tab/>
      </w:r>
      <w:r>
        <w:fldChar w:fldCharType="begin" w:fldLock="1"/>
      </w:r>
      <w:r>
        <w:instrText xml:space="preserve"> PAGEREF _Toc89295018 \h </w:instrText>
      </w:r>
      <w:r>
        <w:fldChar w:fldCharType="separate"/>
      </w:r>
      <w:r>
        <w:t>41</w:t>
      </w:r>
      <w:r>
        <w:fldChar w:fldCharType="end"/>
      </w:r>
    </w:p>
    <w:p w14:paraId="0814275E" w14:textId="5884A530" w:rsidR="00057C17" w:rsidRDefault="00057C17">
      <w:pPr>
        <w:pStyle w:val="TOC4"/>
        <w:rPr>
          <w:rFonts w:asciiTheme="minorHAnsi" w:eastAsiaTheme="minorEastAsia" w:hAnsiTheme="minorHAnsi" w:cstheme="minorBidi"/>
          <w:sz w:val="22"/>
          <w:szCs w:val="22"/>
          <w:lang w:eastAsia="en-GB"/>
        </w:rPr>
      </w:pPr>
      <w:r w:rsidRPr="00057C17">
        <w:t>6.2.6.3</w:t>
      </w:r>
      <w:r w:rsidRPr="00057C17">
        <w:rPr>
          <w:rFonts w:asciiTheme="minorHAnsi" w:eastAsiaTheme="minorEastAsia" w:hAnsiTheme="minorHAnsi" w:cstheme="minorBidi"/>
          <w:sz w:val="22"/>
          <w:szCs w:val="22"/>
          <w:lang w:eastAsia="en-GB"/>
        </w:rPr>
        <w:tab/>
      </w:r>
      <w:r w:rsidRPr="00200627">
        <w:rPr>
          <w:lang w:val="en-US"/>
        </w:rPr>
        <w:t>Simple data types and enumerations</w:t>
      </w:r>
      <w:r>
        <w:tab/>
      </w:r>
      <w:r>
        <w:fldChar w:fldCharType="begin" w:fldLock="1"/>
      </w:r>
      <w:r>
        <w:instrText xml:space="preserve"> PAGEREF _Toc89295019 \h </w:instrText>
      </w:r>
      <w:r>
        <w:fldChar w:fldCharType="separate"/>
      </w:r>
      <w:r>
        <w:t>41</w:t>
      </w:r>
      <w:r>
        <w:fldChar w:fldCharType="end"/>
      </w:r>
    </w:p>
    <w:p w14:paraId="0836EC03" w14:textId="7BEEC809" w:rsidR="00057C17" w:rsidRDefault="00057C17">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_Toc89295020 \h </w:instrText>
      </w:r>
      <w:r>
        <w:fldChar w:fldCharType="separate"/>
      </w:r>
      <w:r>
        <w:t>41</w:t>
      </w:r>
      <w:r>
        <w:fldChar w:fldCharType="end"/>
      </w:r>
    </w:p>
    <w:p w14:paraId="3E08DEAB" w14:textId="4B5C8CA1" w:rsidR="00057C17" w:rsidRDefault="00057C17">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_Toc89295021 \h </w:instrText>
      </w:r>
      <w:r>
        <w:fldChar w:fldCharType="separate"/>
      </w:r>
      <w:r>
        <w:t>41</w:t>
      </w:r>
      <w:r>
        <w:fldChar w:fldCharType="end"/>
      </w:r>
    </w:p>
    <w:p w14:paraId="75532D12" w14:textId="77F9622A" w:rsidR="00057C17" w:rsidRDefault="00057C17">
      <w:pPr>
        <w:pStyle w:val="TOC4"/>
        <w:rPr>
          <w:rFonts w:asciiTheme="minorHAnsi" w:eastAsiaTheme="minorEastAsia" w:hAnsiTheme="minorHAnsi" w:cstheme="minorBidi"/>
          <w:sz w:val="22"/>
          <w:szCs w:val="22"/>
          <w:lang w:eastAsia="en-GB"/>
        </w:rPr>
      </w:pPr>
      <w:r w:rsidRPr="00057C17">
        <w:t>6.2.6.4</w:t>
      </w:r>
      <w:r w:rsidRPr="00057C1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_Toc89295022 \h </w:instrText>
      </w:r>
      <w:r>
        <w:fldChar w:fldCharType="separate"/>
      </w:r>
      <w:r>
        <w:t>41</w:t>
      </w:r>
      <w:r>
        <w:fldChar w:fldCharType="end"/>
      </w:r>
    </w:p>
    <w:p w14:paraId="12F4FB69" w14:textId="6898EDEC" w:rsidR="00057C17" w:rsidRDefault="00057C17">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_Toc89295023 \h </w:instrText>
      </w:r>
      <w:r>
        <w:fldChar w:fldCharType="separate"/>
      </w:r>
      <w:r>
        <w:t>42</w:t>
      </w:r>
      <w:r>
        <w:fldChar w:fldCharType="end"/>
      </w:r>
    </w:p>
    <w:p w14:paraId="5B5DA5F6" w14:textId="1B039AA8" w:rsidR="00057C17" w:rsidRDefault="00057C17">
      <w:pPr>
        <w:pStyle w:val="TOC5"/>
        <w:rPr>
          <w:rFonts w:asciiTheme="minorHAnsi" w:eastAsiaTheme="minorEastAsia" w:hAnsiTheme="minorHAnsi" w:cstheme="minorBidi"/>
          <w:sz w:val="22"/>
          <w:szCs w:val="22"/>
          <w:lang w:eastAsia="en-GB"/>
        </w:rPr>
      </w:pPr>
      <w:r>
        <w:t>6.2.6.5.1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_Toc89295024 \h </w:instrText>
      </w:r>
      <w:r>
        <w:fldChar w:fldCharType="separate"/>
      </w:r>
      <w:r>
        <w:t>42</w:t>
      </w:r>
      <w:r>
        <w:fldChar w:fldCharType="end"/>
      </w:r>
    </w:p>
    <w:p w14:paraId="32B4BEC3" w14:textId="2223E2B5" w:rsidR="00057C17" w:rsidRDefault="00057C1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_Toc89295025 \h </w:instrText>
      </w:r>
      <w:r>
        <w:fldChar w:fldCharType="separate"/>
      </w:r>
      <w:r>
        <w:t>42</w:t>
      </w:r>
      <w:r>
        <w:fldChar w:fldCharType="end"/>
      </w:r>
    </w:p>
    <w:p w14:paraId="5B0703FF" w14:textId="7305C459" w:rsidR="00057C17" w:rsidRDefault="00057C17">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_Toc89295026 \h </w:instrText>
      </w:r>
      <w:r>
        <w:fldChar w:fldCharType="separate"/>
      </w:r>
      <w:r>
        <w:t>42</w:t>
      </w:r>
      <w:r>
        <w:fldChar w:fldCharType="end"/>
      </w:r>
    </w:p>
    <w:p w14:paraId="37314094" w14:textId="0335DBF9" w:rsidR="00057C17" w:rsidRDefault="00057C17">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_Toc89295027 \h </w:instrText>
      </w:r>
      <w:r>
        <w:fldChar w:fldCharType="separate"/>
      </w:r>
      <w:r>
        <w:t>42</w:t>
      </w:r>
      <w:r>
        <w:fldChar w:fldCharType="end"/>
      </w:r>
    </w:p>
    <w:p w14:paraId="778739AA" w14:textId="79742EC4" w:rsidR="00057C17" w:rsidRDefault="00057C17">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_Toc89295028 \h </w:instrText>
      </w:r>
      <w:r>
        <w:fldChar w:fldCharType="separate"/>
      </w:r>
      <w:r>
        <w:t>42</w:t>
      </w:r>
      <w:r>
        <w:fldChar w:fldCharType="end"/>
      </w:r>
    </w:p>
    <w:p w14:paraId="19BC2F0A" w14:textId="0ED9D4EB" w:rsidR="00057C17" w:rsidRDefault="00057C1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_Toc89295029 \h </w:instrText>
      </w:r>
      <w:r>
        <w:fldChar w:fldCharType="separate"/>
      </w:r>
      <w:r>
        <w:t>42</w:t>
      </w:r>
      <w:r>
        <w:fldChar w:fldCharType="end"/>
      </w:r>
    </w:p>
    <w:p w14:paraId="636544E8" w14:textId="0BF3FC3F" w:rsidR="00057C17" w:rsidRDefault="00057C1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_Toc89295030 \h </w:instrText>
      </w:r>
      <w:r>
        <w:fldChar w:fldCharType="separate"/>
      </w:r>
      <w:r>
        <w:t>4</w:t>
      </w:r>
      <w:r>
        <w:t>2</w:t>
      </w:r>
      <w:r>
        <w:fldChar w:fldCharType="end"/>
      </w:r>
    </w:p>
    <w:p w14:paraId="3F1173EA" w14:textId="75D4A563" w:rsidR="00057C17" w:rsidRDefault="00057C17" w:rsidP="00057C17">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_Toc89295031 \h </w:instrText>
      </w:r>
      <w:r>
        <w:fldChar w:fldCharType="separate"/>
      </w:r>
      <w:r>
        <w:t>43</w:t>
      </w:r>
      <w:r>
        <w:fldChar w:fldCharType="end"/>
      </w:r>
    </w:p>
    <w:p w14:paraId="1B98A69C" w14:textId="7E6A57E5" w:rsidR="00057C17" w:rsidRDefault="00057C1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_Toc89295032 \h </w:instrText>
      </w:r>
      <w:r>
        <w:fldChar w:fldCharType="separate"/>
      </w:r>
      <w:r>
        <w:t>43</w:t>
      </w:r>
      <w:r>
        <w:fldChar w:fldCharType="end"/>
      </w:r>
    </w:p>
    <w:p w14:paraId="4A3C76E7" w14:textId="2EBEA4A5" w:rsidR="00057C17" w:rsidRDefault="00057C1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_Toc89295033 \h </w:instrText>
      </w:r>
      <w:r>
        <w:fldChar w:fldCharType="separate"/>
      </w:r>
      <w:r>
        <w:t>43</w:t>
      </w:r>
      <w:r>
        <w:fldChar w:fldCharType="end"/>
      </w:r>
    </w:p>
    <w:p w14:paraId="0CAA59A8" w14:textId="243505D8" w:rsidR="00057C17" w:rsidRDefault="00057C1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UAE_RealtimeUAVStatus API</w:t>
      </w:r>
      <w:r>
        <w:tab/>
      </w:r>
      <w:r>
        <w:fldChar w:fldCharType="begin" w:fldLock="1"/>
      </w:r>
      <w:r>
        <w:instrText xml:space="preserve"> PAGEREF _Toc89295034 \h </w:instrText>
      </w:r>
      <w:r>
        <w:fldChar w:fldCharType="separate"/>
      </w:r>
      <w:r>
        <w:t>4</w:t>
      </w:r>
      <w:r>
        <w:t>8</w:t>
      </w:r>
      <w:r>
        <w:fldChar w:fldCharType="end"/>
      </w:r>
    </w:p>
    <w:p w14:paraId="7E3E3E6C" w14:textId="0A6CAED4" w:rsidR="00057C17" w:rsidRDefault="00057C17" w:rsidP="00057C17">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_Toc89295035 \h </w:instrText>
      </w:r>
      <w:r>
        <w:fldChar w:fldCharType="separate"/>
      </w:r>
      <w:r>
        <w:t>5</w:t>
      </w:r>
      <w:r>
        <w:t>3</w:t>
      </w:r>
      <w:r>
        <w:fldChar w:fldCharType="end"/>
      </w:r>
    </w:p>
    <w:p w14:paraId="7F0B2BF3" w14:textId="34ED9E82"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89294896"/>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89294897"/>
      <w:r>
        <w:lastRenderedPageBreak/>
        <w:t>1</w:t>
      </w:r>
      <w:r>
        <w:tab/>
        <w:t>Scope</w:t>
      </w:r>
      <w:bookmarkEnd w:id="15"/>
      <w:bookmarkEnd w:id="16"/>
      <w:bookmarkEnd w:id="17"/>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89294898"/>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89294899"/>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89294900"/>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89294901"/>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89294902"/>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89294903"/>
      <w:r>
        <w:t>4</w:t>
      </w:r>
      <w:r>
        <w:tab/>
        <w:t>Overview</w:t>
      </w:r>
      <w:bookmarkEnd w:id="40"/>
      <w:bookmarkEnd w:id="41"/>
      <w:bookmarkEnd w:id="43"/>
    </w:p>
    <w:p w14:paraId="4B69EB3A" w14:textId="7777777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77777777"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F544AD">
      <w:pPr>
        <w:pStyle w:val="B2"/>
        <w:rPr>
          <w:lang w:val="en-US"/>
        </w:rPr>
      </w:pPr>
      <w:r w:rsidRPr="00690A26">
        <w:rPr>
          <w:lang w:val="en-US"/>
        </w:rPr>
        <w:t>-</w:t>
      </w:r>
      <w:r w:rsidRPr="00690A26">
        <w:rPr>
          <w:lang w:val="en-US"/>
        </w:rPr>
        <w:tab/>
      </w:r>
      <w:r w:rsidRPr="009D0583">
        <w:rPr>
          <w:lang w:val="en-US"/>
        </w:rPr>
        <w:t>Real-Time UAV Connection Status Monitoring and Location reporting</w:t>
      </w:r>
      <w:r>
        <w:rPr>
          <w:lang w:val="en-US"/>
        </w:rPr>
        <w:t>.</w:t>
      </w:r>
    </w:p>
    <w:p w14:paraId="5FC99FBB" w14:textId="77777777" w:rsidR="00997A09" w:rsidRDefault="00997A09" w:rsidP="00F544AD">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4pt" o:ole="">
            <v:imagedata r:id="rId12" o:title=""/>
          </v:shape>
          <o:OLEObject Type="Embed" ProgID="Visio.Drawing.11" ShapeID="_x0000_i1025" DrawAspect="Content" ObjectID="_1699907969"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89294904"/>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89294905"/>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89294906"/>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89294907"/>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89294908"/>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89294909"/>
      <w:r>
        <w:t>5.2.2.1</w:t>
      </w:r>
      <w:r>
        <w:tab/>
        <w:t>Introduction</w:t>
      </w:r>
      <w:bookmarkEnd w:id="61"/>
      <w:bookmarkEnd w:id="62"/>
      <w:bookmarkEnd w:id="63"/>
    </w:p>
    <w:p w14:paraId="132FD2E6" w14:textId="75FE8429" w:rsidR="008A5781" w:rsidRDefault="008A5781" w:rsidP="008A5781">
      <w:bookmarkStart w:id="64" w:name="_Toc510696591"/>
      <w:bookmarkStart w:id="65"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89294910"/>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89294911"/>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89294912"/>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8pt;height:117.6pt" o:ole="">
            <v:imagedata r:id="rId14" o:title=""/>
          </v:shape>
          <o:OLEObject Type="Embed" ProgID="Visio.Drawing.15" ShapeID="_x0000_i1026" DrawAspect="Content" ObjectID="_1699907970"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}/uae-c2opmode-mngt/v1/</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5" w:name="_Toc510696595"/>
      <w:bookmarkStart w:id="76" w:name="_Toc35971387"/>
      <w:bookmarkStart w:id="77" w:name="_Toc89294913"/>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510696596"/>
      <w:bookmarkStart w:id="79" w:name="_Toc35971388"/>
      <w:bookmarkStart w:id="80" w:name="_Toc89294914"/>
      <w:r>
        <w:t>5.2.2.3.1</w:t>
      </w:r>
      <w:r>
        <w:tab/>
        <w:t>General</w:t>
      </w:r>
      <w:bookmarkEnd w:id="80"/>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89294915"/>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w:t>
      </w:r>
      <w:proofErr w:type="spellStart"/>
      <w:r>
        <w:t>statusfor</w:t>
      </w:r>
      <w:proofErr w:type="spellEnd"/>
      <w:r>
        <w:t xml:space="preserve">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8pt;height:122.8pt" o:ole="">
            <v:imagedata r:id="rId16" o:title=""/>
          </v:shape>
          <o:OLEObject Type="Embed" ProgID="Visio.Drawing.15" ShapeID="_x0000_i1027" DrawAspect="Content" ObjectID="_1699907971"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2" w:name="_Toc89294916"/>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8pt;height:123.6pt" o:ole="">
            <v:imagedata r:id="rId18" o:title=""/>
          </v:shape>
          <o:OLEObject Type="Embed" ProgID="Visio.Drawing.15" ShapeID="_x0000_i1028" DrawAspect="Content" ObjectID="_1699907972"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3" w:name="_Toc89294917"/>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4pt;height:160.4pt" o:ole="">
            <v:imagedata r:id="rId20" o:title=""/>
          </v:shape>
          <o:OLEObject Type="Embed" ProgID="Visio.Drawing.15" ShapeID="_x0000_i1029" DrawAspect="Content" ObjectID="_1699907973"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2C8A629" w:rsidR="00CE57B7" w:rsidRDefault="003319AF">
      <w:pPr>
        <w:pStyle w:val="Heading2"/>
      </w:pPr>
      <w:bookmarkStart w:id="84" w:name="_Toc89294918"/>
      <w:r>
        <w:t>5.3</w:t>
      </w:r>
      <w:r>
        <w:tab/>
      </w:r>
      <w:proofErr w:type="spellStart"/>
      <w:r w:rsidR="00197220">
        <w:t>UAE_RealtimeUAVStatus</w:t>
      </w:r>
      <w:proofErr w:type="spellEnd"/>
      <w:r>
        <w:t xml:space="preserve"> Service</w:t>
      </w:r>
      <w:bookmarkEnd w:id="78"/>
      <w:bookmarkEnd w:id="79"/>
      <w:bookmarkEnd w:id="84"/>
    </w:p>
    <w:p w14:paraId="6C0C156D" w14:textId="718A4124" w:rsidR="00197220" w:rsidRDefault="00197220" w:rsidP="00197220">
      <w:pPr>
        <w:pStyle w:val="Heading3"/>
      </w:pPr>
      <w:bookmarkStart w:id="85" w:name="_Toc89294919"/>
      <w:r>
        <w:t>5.3.</w:t>
      </w:r>
      <w:r w:rsidR="00077605">
        <w:t>1</w:t>
      </w:r>
      <w:r>
        <w:tab/>
        <w:t>Service Description</w:t>
      </w:r>
      <w:bookmarkEnd w:id="85"/>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6" w:name="_Toc89294920"/>
      <w:r>
        <w:t>5.3.2</w:t>
      </w:r>
      <w:r>
        <w:tab/>
        <w:t>Service Operations</w:t>
      </w:r>
      <w:bookmarkEnd w:id="86"/>
    </w:p>
    <w:p w14:paraId="68A5C73B" w14:textId="3F91DB3E" w:rsidR="00077605" w:rsidRDefault="00077605" w:rsidP="00077605">
      <w:pPr>
        <w:pStyle w:val="Heading4"/>
      </w:pPr>
      <w:bookmarkStart w:id="87" w:name="_Toc89294921"/>
      <w:r>
        <w:t>5.3.2.1</w:t>
      </w:r>
      <w:r>
        <w:tab/>
        <w:t>Introduction</w:t>
      </w:r>
      <w:bookmarkEnd w:id="87"/>
    </w:p>
    <w:p w14:paraId="3AD91E5E" w14:textId="19BAB7CB" w:rsidR="00077605" w:rsidRDefault="00077605" w:rsidP="00077605">
      <w:r>
        <w:t xml:space="preserve">The service operations defined for the </w:t>
      </w:r>
      <w:proofErr w:type="spellStart"/>
      <w:r>
        <w:t>UAE_RealtimeUAVStatus</w:t>
      </w:r>
      <w:proofErr w:type="spellEnd"/>
      <w:r>
        <w:t xml:space="preserve"> service are shown in 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77777777"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8" w:name="_Toc89294922"/>
      <w:r>
        <w:t>5.3.2.2</w:t>
      </w:r>
      <w:r>
        <w:tab/>
      </w:r>
      <w:proofErr w:type="spellStart"/>
      <w:r>
        <w:t>UAE_RealtimeUAVStatus_Subscribe</w:t>
      </w:r>
      <w:bookmarkEnd w:id="88"/>
      <w:proofErr w:type="spellEnd"/>
    </w:p>
    <w:p w14:paraId="1F983DB1" w14:textId="7EAD9F2C" w:rsidR="00077605" w:rsidRDefault="00077605" w:rsidP="00077605">
      <w:pPr>
        <w:pStyle w:val="Heading5"/>
      </w:pPr>
      <w:bookmarkStart w:id="89" w:name="_Toc89294923"/>
      <w:r>
        <w:t>5.3.2.2.1</w:t>
      </w:r>
      <w:r>
        <w:tab/>
        <w:t>General</w:t>
      </w:r>
      <w:bookmarkEnd w:id="89"/>
    </w:p>
    <w:p w14:paraId="2E837343" w14:textId="77777777" w:rsidR="00077605" w:rsidRDefault="00077605" w:rsidP="00077605">
      <w:r>
        <w:t xml:space="preserve">This service operation is used by a UASS to subscribe to </w:t>
      </w:r>
      <w:r w:rsidRPr="00A06480">
        <w:t>real</w:t>
      </w:r>
      <w:r>
        <w:t>-</w:t>
      </w:r>
      <w:r w:rsidRPr="00A06480">
        <w:t>tim</w:t>
      </w:r>
      <w:r>
        <w:t>e UAV status information reporting.</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77838E18" w14:textId="20CD22DF" w:rsidR="00077605" w:rsidRDefault="00077605" w:rsidP="00077605">
      <w:pPr>
        <w:pStyle w:val="Heading5"/>
      </w:pPr>
      <w:bookmarkStart w:id="90" w:name="_Toc89294924"/>
      <w:r>
        <w:lastRenderedPageBreak/>
        <w:t>5.3.2.2.2</w:t>
      </w:r>
      <w:r>
        <w:tab/>
        <w:t>Subscribe</w:t>
      </w:r>
      <w:r w:rsidRPr="00272965">
        <w:t xml:space="preserve"> to real-time UAV status information reporting</w:t>
      </w:r>
      <w:bookmarkEnd w:id="9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8pt;height:117.6pt" o:ole="">
            <v:imagedata r:id="rId22" o:title=""/>
          </v:shape>
          <o:OLEObject Type="Embed" ProgID="Visio.Drawing.15" ShapeID="_x0000_i1030" DrawAspect="Content" ObjectID="_1699907974"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77777777" w:rsidR="00077605" w:rsidRDefault="00077605" w:rsidP="00077605">
      <w:pPr>
        <w:pStyle w:val="B1"/>
        <w:numPr>
          <w:ilvl w:val="0"/>
          <w:numId w:val="6"/>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 xml:space="preserve">-status/v1/subscriptions"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77777777" w:rsidR="00077605" w:rsidRPr="00604976" w:rsidRDefault="00077605" w:rsidP="00077605">
      <w:pPr>
        <w:pStyle w:val="B2"/>
      </w:pPr>
      <w:r w:rsidRPr="00D75E39">
        <w:t>-</w:t>
      </w:r>
      <w:r w:rsidRPr="00D75E39">
        <w:tab/>
      </w:r>
      <w:r w:rsidRPr="00604976">
        <w:t>the identifier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06F873CB" w14:textId="77777777" w:rsidR="00077605" w:rsidRPr="00604976" w:rsidRDefault="00077605" w:rsidP="00077605">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77777777" w:rsidR="00077605" w:rsidRPr="00604976" w:rsidRDefault="00077605" w:rsidP="00077605">
      <w:pPr>
        <w:pStyle w:val="EditorsNote"/>
      </w:pPr>
      <w:r w:rsidRPr="00604976">
        <w:t>Editor's note:</w:t>
      </w:r>
      <w:r w:rsidRPr="00604976">
        <w:tab/>
      </w:r>
      <w:r>
        <w:rPr>
          <w:rFonts w:eastAsia="Times New Roman"/>
        </w:rPr>
        <w:t>Whether a list of events needs to be provided or not is FFS</w:t>
      </w:r>
      <w:r w:rsidRPr="00604976">
        <w:t>.</w:t>
      </w:r>
    </w:p>
    <w:p w14:paraId="084B8AFF" w14:textId="77777777"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55200FB5"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A078000"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1CC65366" w14:textId="349AAAB5" w:rsidR="00077605" w:rsidRDefault="00077605" w:rsidP="00077605">
      <w:pPr>
        <w:pStyle w:val="Heading4"/>
      </w:pPr>
      <w:bookmarkStart w:id="91" w:name="_Toc89294925"/>
      <w:r>
        <w:t>5.3.2.3</w:t>
      </w:r>
      <w:r>
        <w:tab/>
      </w:r>
      <w:proofErr w:type="spellStart"/>
      <w:r>
        <w:t>UAE_RealtimeUAVStatus_Unsubscribe</w:t>
      </w:r>
      <w:bookmarkEnd w:id="91"/>
      <w:proofErr w:type="spellEnd"/>
    </w:p>
    <w:p w14:paraId="7F7A29E5" w14:textId="368B7631" w:rsidR="00077605" w:rsidRDefault="00077605" w:rsidP="00077605">
      <w:pPr>
        <w:pStyle w:val="Heading5"/>
      </w:pPr>
      <w:bookmarkStart w:id="92" w:name="_Toc89294926"/>
      <w:r>
        <w:t>5.3.2.3.1</w:t>
      </w:r>
      <w:r>
        <w:tab/>
        <w:t>General</w:t>
      </w:r>
      <w:bookmarkEnd w:id="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3" w:name="_Toc89294927"/>
      <w:r>
        <w:t>5.3.2.3.2</w:t>
      </w:r>
      <w:r>
        <w:tab/>
        <w:t>Unsubscribe from</w:t>
      </w:r>
      <w:r w:rsidRPr="00272965">
        <w:t xml:space="preserve"> real-time UAV status information reporting</w:t>
      </w:r>
      <w:bookmarkEnd w:id="93"/>
    </w:p>
    <w:p w14:paraId="4F374129" w14:textId="7A32B037"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8pt;height:117.6pt" o:ole="">
            <v:imagedata r:id="rId24" o:title=""/>
          </v:shape>
          <o:OLEObject Type="Embed" ProgID="Visio.Drawing.15" ShapeID="_x0000_i1031" DrawAspect="Content" ObjectID="_1699907975" r:id="rId25"/>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777777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proofErr w:type="spellStart"/>
      <w:r>
        <w:t>subscriptionId</w:t>
      </w:r>
      <w:proofErr w:type="spellEnd"/>
      <w:r>
        <w:t xml:space="preserve">}", requesting to delete the </w:t>
      </w:r>
      <w:r w:rsidRPr="00294118">
        <w:t xml:space="preserve">Individual Real-time UAV Status Subscription </w:t>
      </w:r>
      <w:r>
        <w:t>resource identified by the provided "</w:t>
      </w:r>
      <w:proofErr w:type="spellStart"/>
      <w:r>
        <w:t>subscriptionId</w:t>
      </w:r>
      <w:proofErr w:type="spellEnd"/>
      <w:r>
        <w:t>".</w:t>
      </w:r>
    </w:p>
    <w:p w14:paraId="15A53EA5" w14:textId="77777777" w:rsidR="00077605"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1C72A88C"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14:paraId="75B8C073" w14:textId="0C11A597" w:rsidR="00077605" w:rsidRDefault="00077605" w:rsidP="00077605">
      <w:pPr>
        <w:pStyle w:val="Heading4"/>
      </w:pPr>
      <w:bookmarkStart w:id="94" w:name="_Toc89294928"/>
      <w:r>
        <w:t>5.3.2.4</w:t>
      </w:r>
      <w:r>
        <w:tab/>
      </w:r>
      <w:proofErr w:type="spellStart"/>
      <w:r w:rsidRPr="00A076E8">
        <w:t>UAE_RealtimeUAVStatus_</w:t>
      </w:r>
      <w:r w:rsidRPr="005D3838">
        <w:t>Notify</w:t>
      </w:r>
      <w:bookmarkEnd w:id="94"/>
      <w:proofErr w:type="spellEnd"/>
    </w:p>
    <w:p w14:paraId="4BBBE174" w14:textId="547F581B" w:rsidR="00077605" w:rsidRDefault="00077605" w:rsidP="00077605">
      <w:pPr>
        <w:pStyle w:val="Heading5"/>
      </w:pPr>
      <w:bookmarkStart w:id="95" w:name="_Toc89294929"/>
      <w:r>
        <w:t>5.3.2.4.1</w:t>
      </w:r>
      <w:r>
        <w:tab/>
        <w:t>General</w:t>
      </w:r>
      <w:bookmarkEnd w:id="9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6" w:name="_Toc89294930"/>
      <w:r w:rsidRPr="00682DF1">
        <w:t>5.3.</w:t>
      </w:r>
      <w:r>
        <w:t>2</w:t>
      </w:r>
      <w:r w:rsidRPr="00682DF1">
        <w:t>.4.2</w:t>
      </w:r>
      <w:r w:rsidRPr="00682DF1">
        <w:tab/>
        <w:t>Real-time UAV Status Notification</w:t>
      </w:r>
      <w:bookmarkEnd w:id="96"/>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2" type="#_x0000_t75" style="width:442.8pt;height:122.8pt" o:ole="">
            <v:imagedata r:id="rId26" o:title=""/>
          </v:shape>
          <o:OLEObject Type="Embed" ProgID="Visio.Drawing.15" ShapeID="_x0000_i1032" DrawAspect="Content" ObjectID="_1699907976" r:id="rId27"/>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1892442F" w:rsidR="00077605" w:rsidRDefault="00077605" w:rsidP="00077605">
      <w:pPr>
        <w:pStyle w:val="B1"/>
      </w:pPr>
      <w:r>
        <w:t>1</w:t>
      </w:r>
      <w:r w:rsidRPr="006A7EE2">
        <w:t>.</w:t>
      </w:r>
      <w:r w:rsidRPr="006A7EE2">
        <w:tab/>
      </w:r>
      <w:r>
        <w:t>The UAE Server sends for this purpose a POST request to the UASS with the request URI set to "{notificationUri}/</w:t>
      </w:r>
      <w:proofErr w:type="spellStart"/>
      <w:r>
        <w:t>uav</w:t>
      </w:r>
      <w:proofErr w:type="spellEnd"/>
      <w:r>
        <w:t xml:space="preserve">-status",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proofErr w:type="spellStart"/>
      <w:r w:rsidRPr="00C90C43">
        <w:t>RTUavStatusNotif</w:t>
      </w:r>
      <w:proofErr w:type="spellEnd"/>
      <w:r w:rsidRPr="00C90C43">
        <w:t xml:space="preserve"> </w:t>
      </w:r>
      <w:r>
        <w:t>data structure that shall contain:</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p>
    <w:p w14:paraId="6B9FE4A1"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p>
    <w:p w14:paraId="7012DAFD" w14:textId="77777777"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45CB561"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59ACA3C" w14:textId="77777777" w:rsidR="00CE57B7" w:rsidRDefault="003319AF">
      <w:pPr>
        <w:pStyle w:val="Heading1"/>
      </w:pPr>
      <w:bookmarkStart w:id="97" w:name="_Toc510696597"/>
      <w:bookmarkStart w:id="98" w:name="_Toc35971389"/>
      <w:bookmarkStart w:id="99" w:name="_Toc89294931"/>
      <w:r>
        <w:t>6</w:t>
      </w:r>
      <w:r>
        <w:tab/>
        <w:t>API Definitions</w:t>
      </w:r>
      <w:bookmarkEnd w:id="97"/>
      <w:bookmarkEnd w:id="98"/>
      <w:bookmarkEnd w:id="99"/>
    </w:p>
    <w:p w14:paraId="5E4D34EA" w14:textId="77777777" w:rsidR="00CE57B7" w:rsidRDefault="003319AF">
      <w:pPr>
        <w:pStyle w:val="Heading2"/>
      </w:pPr>
      <w:bookmarkStart w:id="100" w:name="_Toc510696598"/>
      <w:bookmarkStart w:id="101" w:name="_Toc35971390"/>
      <w:bookmarkStart w:id="102" w:name="_Toc89294932"/>
      <w:r>
        <w:t>6.1</w:t>
      </w:r>
      <w:r>
        <w:tab/>
      </w:r>
      <w:r w:rsidR="007406B4">
        <w:t>UAE_C2OperationModeManagement</w:t>
      </w:r>
      <w:r>
        <w:t xml:space="preserve"> Service API</w:t>
      </w:r>
      <w:bookmarkEnd w:id="100"/>
      <w:bookmarkEnd w:id="101"/>
      <w:bookmarkEnd w:id="102"/>
    </w:p>
    <w:p w14:paraId="52F3DC09" w14:textId="77777777" w:rsidR="00CE57B7" w:rsidRDefault="003319AF">
      <w:pPr>
        <w:pStyle w:val="Heading3"/>
      </w:pPr>
      <w:bookmarkStart w:id="103" w:name="_Toc510696599"/>
      <w:bookmarkStart w:id="104" w:name="_Toc35971391"/>
      <w:bookmarkStart w:id="105" w:name="_Toc89294933"/>
      <w:r>
        <w:t>6.1.1</w:t>
      </w:r>
      <w:r>
        <w:tab/>
        <w:t>Introduction</w:t>
      </w:r>
      <w:bookmarkEnd w:id="103"/>
      <w:bookmarkEnd w:id="104"/>
      <w:bookmarkEnd w:id="105"/>
    </w:p>
    <w:p w14:paraId="704D15BD" w14:textId="77777777" w:rsidR="00CE57B7" w:rsidRDefault="003319AF">
      <w:pPr>
        <w:rPr>
          <w:noProof/>
          <w:lang w:eastAsia="zh-CN"/>
        </w:rPr>
      </w:pPr>
      <w:bookmarkStart w:id="10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7" w:name="_Toc35971392"/>
      <w:bookmarkStart w:id="108" w:name="_Toc89294934"/>
      <w:r>
        <w:t>6.1.2</w:t>
      </w:r>
      <w:r>
        <w:tab/>
        <w:t>Usage of HTTP</w:t>
      </w:r>
      <w:bookmarkEnd w:id="106"/>
      <w:bookmarkEnd w:id="107"/>
      <w:bookmarkEnd w:id="108"/>
    </w:p>
    <w:p w14:paraId="37273E08" w14:textId="77777777" w:rsidR="007406B4" w:rsidRPr="001F47A6" w:rsidRDefault="007406B4" w:rsidP="007406B4">
      <w:bookmarkStart w:id="109" w:name="_Toc510696607"/>
      <w:bookmarkStart w:id="11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1" w:name="_Toc89294935"/>
      <w:r>
        <w:t>6.1.3</w:t>
      </w:r>
      <w:r>
        <w:tab/>
        <w:t>Resources</w:t>
      </w:r>
      <w:bookmarkEnd w:id="109"/>
      <w:bookmarkEnd w:id="110"/>
      <w:bookmarkEnd w:id="111"/>
    </w:p>
    <w:p w14:paraId="0CCFA481" w14:textId="77777777" w:rsidR="006B3451" w:rsidRDefault="006B3451" w:rsidP="006B3451">
      <w:bookmarkStart w:id="112" w:name="_Toc510696608"/>
      <w:bookmarkStart w:id="113" w:name="_Toc35971399"/>
      <w:r>
        <w:t>There are no resources defined for this API in this release of the specification.</w:t>
      </w:r>
    </w:p>
    <w:p w14:paraId="14E695E6" w14:textId="77777777" w:rsidR="00CE57B7" w:rsidRDefault="003319AF">
      <w:pPr>
        <w:pStyle w:val="Heading3"/>
      </w:pPr>
      <w:bookmarkStart w:id="114" w:name="_Toc510696622"/>
      <w:bookmarkStart w:id="115" w:name="_Toc35971413"/>
      <w:bookmarkStart w:id="116" w:name="_Toc89294936"/>
      <w:bookmarkEnd w:id="112"/>
      <w:bookmarkEnd w:id="113"/>
      <w:r>
        <w:lastRenderedPageBreak/>
        <w:t>6.1.4</w:t>
      </w:r>
      <w:r>
        <w:tab/>
        <w:t>Custom Operations without associated resources</w:t>
      </w:r>
      <w:bookmarkEnd w:id="114"/>
      <w:bookmarkEnd w:id="115"/>
      <w:bookmarkEnd w:id="116"/>
    </w:p>
    <w:p w14:paraId="6D115266" w14:textId="77777777" w:rsidR="00CE57B7" w:rsidRDefault="003319AF">
      <w:pPr>
        <w:pStyle w:val="Heading4"/>
      </w:pPr>
      <w:bookmarkStart w:id="117" w:name="_Toc510696623"/>
      <w:bookmarkStart w:id="118" w:name="_Toc35971414"/>
      <w:bookmarkStart w:id="119" w:name="_Toc89294937"/>
      <w:r>
        <w:t>6.1.4.1</w:t>
      </w:r>
      <w:r>
        <w:tab/>
        <w:t>Overview</w:t>
      </w:r>
      <w:bookmarkEnd w:id="117"/>
      <w:bookmarkEnd w:id="118"/>
      <w:bookmarkEnd w:id="11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0.8pt;height:138pt" o:ole="">
            <v:imagedata r:id="rId28" o:title=""/>
          </v:shape>
          <o:OLEObject Type="Embed" ProgID="Visio.Drawing.15" ShapeID="_x0000_i1033" DrawAspect="Content" ObjectID="_1699907977"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0" w:name="_Toc510696624"/>
      <w:bookmarkStart w:id="121" w:name="_Toc35971415"/>
      <w:bookmarkStart w:id="122" w:name="_Toc89294938"/>
      <w:r>
        <w:t>6.1.4.2</w:t>
      </w:r>
      <w:r>
        <w:tab/>
        <w:t xml:space="preserve">Operation: </w:t>
      </w:r>
      <w:bookmarkEnd w:id="120"/>
      <w:bookmarkEnd w:id="121"/>
      <w:r w:rsidR="002750C0">
        <w:t>Initiate</w:t>
      </w:r>
      <w:bookmarkEnd w:id="122"/>
    </w:p>
    <w:p w14:paraId="1A437D94" w14:textId="77777777" w:rsidR="00CE57B7" w:rsidRDefault="003319AF">
      <w:pPr>
        <w:pStyle w:val="Heading5"/>
      </w:pPr>
      <w:bookmarkStart w:id="123" w:name="_Toc510696625"/>
      <w:bookmarkStart w:id="124" w:name="_Toc35971416"/>
      <w:bookmarkStart w:id="125" w:name="_Toc89294939"/>
      <w:r>
        <w:t>6.1.4.2.1</w:t>
      </w:r>
      <w:r>
        <w:tab/>
        <w:t>Description</w:t>
      </w:r>
      <w:bookmarkEnd w:id="123"/>
      <w:bookmarkEnd w:id="124"/>
      <w:bookmarkEnd w:id="125"/>
    </w:p>
    <w:p w14:paraId="2A354FA3" w14:textId="77777777" w:rsidR="008B06A9" w:rsidRDefault="008B06A9" w:rsidP="008B06A9">
      <w:bookmarkStart w:id="126" w:name="_Toc510696626"/>
      <w:bookmarkStart w:id="12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28" w:name="_Toc89294940"/>
      <w:r>
        <w:t>6.1.4.2.2</w:t>
      </w:r>
      <w:r>
        <w:tab/>
        <w:t>Operation Definition</w:t>
      </w:r>
      <w:bookmarkEnd w:id="126"/>
      <w:bookmarkEnd w:id="127"/>
      <w:bookmarkEnd w:id="128"/>
    </w:p>
    <w:p w14:paraId="6F8B65AE" w14:textId="77777777" w:rsidR="00CE57B7" w:rsidRDefault="003319AF">
      <w:r>
        <w:t>This operation shall support the 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C17EDB5" w:rsidR="00CE57B7" w:rsidRDefault="003319AF" w:rsidP="006761D1">
            <w:pPr>
              <w:pStyle w:val="TAN"/>
            </w:pPr>
            <w:r>
              <w:t>NOTE:</w:t>
            </w:r>
            <w:r>
              <w:rPr>
                <w:noProof/>
              </w:rPr>
              <w:tab/>
              <w:t xml:space="preserve">The manadatory </w:t>
            </w:r>
            <w:r>
              <w:t>HTTP error status code for the POST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29" w:name="_Toc510696627"/>
      <w:bookmarkStart w:id="130"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1" w:name="_Toc510696628"/>
      <w:bookmarkStart w:id="132" w:name="_Toc35971419"/>
      <w:bookmarkStart w:id="133" w:name="_Toc89294941"/>
      <w:bookmarkEnd w:id="129"/>
      <w:bookmarkEnd w:id="130"/>
      <w:r>
        <w:t>6.1.5</w:t>
      </w:r>
      <w:r>
        <w:tab/>
        <w:t>Notifications</w:t>
      </w:r>
      <w:bookmarkEnd w:id="131"/>
      <w:bookmarkEnd w:id="132"/>
      <w:bookmarkEnd w:id="133"/>
    </w:p>
    <w:p w14:paraId="5F229D5E" w14:textId="77777777" w:rsidR="00CE57B7" w:rsidRDefault="003319AF">
      <w:pPr>
        <w:pStyle w:val="Heading4"/>
      </w:pPr>
      <w:bookmarkStart w:id="134" w:name="_Toc510696629"/>
      <w:bookmarkStart w:id="135" w:name="_Toc35971420"/>
      <w:bookmarkStart w:id="136" w:name="_Toc89294942"/>
      <w:r>
        <w:t>6.1.5.1</w:t>
      </w:r>
      <w:r>
        <w:tab/>
        <w:t>General</w:t>
      </w:r>
      <w:bookmarkEnd w:id="134"/>
      <w:bookmarkEnd w:id="135"/>
      <w:bookmarkEnd w:id="136"/>
    </w:p>
    <w:p w14:paraId="4DFBF743" w14:textId="77777777" w:rsidR="00CE57B7" w:rsidRDefault="003319AF">
      <w:pPr>
        <w:rPr>
          <w:noProof/>
        </w:rPr>
      </w:pPr>
      <w:bookmarkStart w:id="137" w:name="_Toc510696630"/>
      <w:bookmarkStart w:id="13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r>
              <w:t>inform-selec-c2mode</w:t>
            </w:r>
            <w:r>
              <w:rPr>
                <w:lang w:val="fr-FR"/>
              </w:rPr>
              <w:t xml:space="preserve"> (</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39" w:name="_Toc35971421"/>
      <w:bookmarkStart w:id="140" w:name="_Toc89294943"/>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40"/>
    </w:p>
    <w:p w14:paraId="1CE8C264" w14:textId="77777777" w:rsidR="00ED786F" w:rsidRPr="00FD52F1" w:rsidRDefault="00ED786F" w:rsidP="00ED786F">
      <w:pPr>
        <w:pStyle w:val="Heading5"/>
        <w:rPr>
          <w:noProof/>
          <w:lang w:val="fr-FR"/>
        </w:rPr>
      </w:pPr>
      <w:bookmarkStart w:id="141" w:name="_Toc89294944"/>
      <w:r w:rsidRPr="00FD52F1">
        <w:rPr>
          <w:lang w:val="fr-FR"/>
        </w:rPr>
        <w:t>6.1.5.2</w:t>
      </w:r>
      <w:r w:rsidRPr="00FD52F1">
        <w:rPr>
          <w:noProof/>
          <w:lang w:val="fr-FR"/>
        </w:rPr>
        <w:t>.1</w:t>
      </w:r>
      <w:r w:rsidRPr="00FD52F1">
        <w:rPr>
          <w:noProof/>
          <w:lang w:val="fr-FR"/>
        </w:rPr>
        <w:tab/>
        <w:t>Description</w:t>
      </w:r>
      <w:bookmarkEnd w:id="141"/>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2" w:name="_Toc89294945"/>
      <w:r>
        <w:t>6.1.5.2</w:t>
      </w:r>
      <w:r>
        <w:rPr>
          <w:noProof/>
        </w:rPr>
        <w:t>.2</w:t>
      </w:r>
      <w:r>
        <w:rPr>
          <w:noProof/>
        </w:rPr>
        <w:tab/>
        <w:t>Target URI</w:t>
      </w:r>
      <w:bookmarkEnd w:id="14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3" w:name="_Toc89294946"/>
      <w:r>
        <w:t>6.1.5.2</w:t>
      </w:r>
      <w:r>
        <w:rPr>
          <w:noProof/>
        </w:rPr>
        <w:t>.3</w:t>
      </w:r>
      <w:r>
        <w:rPr>
          <w:noProof/>
        </w:rPr>
        <w:tab/>
        <w:t>Standard Methods</w:t>
      </w:r>
      <w:bookmarkEnd w:id="143"/>
    </w:p>
    <w:p w14:paraId="32CEDB7D" w14:textId="77777777" w:rsidR="00ED786F" w:rsidRDefault="00ED786F" w:rsidP="00F544AD">
      <w:pPr>
        <w:pStyle w:val="Heading6"/>
        <w:rPr>
          <w:noProof/>
        </w:rPr>
      </w:pPr>
      <w:bookmarkStart w:id="144" w:name="_Toc89294947"/>
      <w:r>
        <w:t>6.1.5.2.3</w:t>
      </w:r>
      <w:r>
        <w:rPr>
          <w:noProof/>
        </w:rPr>
        <w:t>.1</w:t>
      </w:r>
      <w:r>
        <w:rPr>
          <w:noProof/>
        </w:rPr>
        <w:tab/>
        <w:t>POST</w:t>
      </w:r>
      <w:bookmarkEnd w:id="14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5" w:name="_Toc89294948"/>
      <w:r>
        <w:t>6.1.5.</w:t>
      </w:r>
      <w:r w:rsidR="00D35505">
        <w:t>3</w:t>
      </w:r>
      <w:r>
        <w:tab/>
      </w:r>
      <w:r w:rsidR="00221054">
        <w:t xml:space="preserve">Selected </w:t>
      </w:r>
      <w:r w:rsidR="00221054" w:rsidRPr="001856EE">
        <w:t>C2 Communication Mode Notification</w:t>
      </w:r>
      <w:bookmarkEnd w:id="137"/>
      <w:bookmarkEnd w:id="139"/>
      <w:bookmarkEnd w:id="145"/>
    </w:p>
    <w:p w14:paraId="2C7B705E" w14:textId="77777777" w:rsidR="00CE57B7" w:rsidRDefault="003319AF">
      <w:pPr>
        <w:pStyle w:val="Heading5"/>
        <w:rPr>
          <w:noProof/>
        </w:rPr>
      </w:pPr>
      <w:bookmarkStart w:id="146" w:name="_Toc532994455"/>
      <w:bookmarkStart w:id="147" w:name="_Toc35971422"/>
      <w:bookmarkStart w:id="148" w:name="_Toc510696631"/>
      <w:bookmarkStart w:id="149" w:name="_Toc89294949"/>
      <w:r>
        <w:t>6.1.5.</w:t>
      </w:r>
      <w:r w:rsidR="00D35505">
        <w:t>3</w:t>
      </w:r>
      <w:r>
        <w:rPr>
          <w:noProof/>
        </w:rPr>
        <w:t>.1</w:t>
      </w:r>
      <w:r>
        <w:rPr>
          <w:noProof/>
        </w:rPr>
        <w:tab/>
        <w:t>Description</w:t>
      </w:r>
      <w:bookmarkEnd w:id="146"/>
      <w:bookmarkEnd w:id="147"/>
      <w:bookmarkEnd w:id="14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0" w:name="_Toc532994456"/>
      <w:bookmarkStart w:id="151" w:name="_Toc35971423"/>
      <w:bookmarkStart w:id="152" w:name="_Toc89294950"/>
      <w:r>
        <w:t>6.1.5.</w:t>
      </w:r>
      <w:r w:rsidR="00D35505">
        <w:t>3</w:t>
      </w:r>
      <w:r>
        <w:rPr>
          <w:noProof/>
        </w:rPr>
        <w:t>.2</w:t>
      </w:r>
      <w:r>
        <w:rPr>
          <w:noProof/>
        </w:rPr>
        <w:tab/>
        <w:t>Target URI</w:t>
      </w:r>
      <w:bookmarkEnd w:id="150"/>
      <w:bookmarkEnd w:id="151"/>
      <w:bookmarkEnd w:id="15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3" w:name="_Toc532994457"/>
      <w:bookmarkStart w:id="154" w:name="_Toc35971424"/>
      <w:bookmarkStart w:id="155" w:name="_Toc89294951"/>
      <w:r>
        <w:lastRenderedPageBreak/>
        <w:t>6.1.5.</w:t>
      </w:r>
      <w:r w:rsidR="00D35505">
        <w:t>3</w:t>
      </w:r>
      <w:r>
        <w:rPr>
          <w:noProof/>
        </w:rPr>
        <w:t>.3</w:t>
      </w:r>
      <w:r>
        <w:rPr>
          <w:noProof/>
        </w:rPr>
        <w:tab/>
        <w:t>Standard Methods</w:t>
      </w:r>
      <w:bookmarkEnd w:id="153"/>
      <w:bookmarkEnd w:id="154"/>
      <w:bookmarkEnd w:id="155"/>
    </w:p>
    <w:p w14:paraId="00876D3C" w14:textId="77777777" w:rsidR="00CE57B7" w:rsidRDefault="003319AF" w:rsidP="00F544AD">
      <w:pPr>
        <w:pStyle w:val="Heading6"/>
        <w:rPr>
          <w:noProof/>
        </w:rPr>
      </w:pPr>
      <w:bookmarkStart w:id="156" w:name="_Toc532994458"/>
      <w:bookmarkStart w:id="157" w:name="_Toc35971425"/>
      <w:bookmarkStart w:id="158" w:name="_Toc89294952"/>
      <w:r>
        <w:t>6.1.5.</w:t>
      </w:r>
      <w:r w:rsidR="00D35505">
        <w:t>3</w:t>
      </w:r>
      <w:r>
        <w:t>.3</w:t>
      </w:r>
      <w:r>
        <w:rPr>
          <w:noProof/>
        </w:rPr>
        <w:t>.1</w:t>
      </w:r>
      <w:r>
        <w:rPr>
          <w:noProof/>
        </w:rPr>
        <w:tab/>
        <w:t>POST</w:t>
      </w:r>
      <w:bookmarkEnd w:id="156"/>
      <w:bookmarkEnd w:id="157"/>
      <w:bookmarkEnd w:id="158"/>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59"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0" w:name="_Toc89294953"/>
      <w:r>
        <w:t>6.1.5.</w:t>
      </w:r>
      <w:r w:rsidR="003F423F">
        <w:t>4</w:t>
      </w:r>
      <w:r>
        <w:tab/>
      </w:r>
      <w:r w:rsidR="006E51AA" w:rsidRPr="001856EE">
        <w:t>C2 Communication Mode Switching Notification</w:t>
      </w:r>
      <w:bookmarkEnd w:id="148"/>
      <w:bookmarkEnd w:id="159"/>
      <w:bookmarkEnd w:id="160"/>
    </w:p>
    <w:p w14:paraId="07925135" w14:textId="77777777" w:rsidR="006E51AA" w:rsidRDefault="006E51AA" w:rsidP="006E51AA">
      <w:pPr>
        <w:pStyle w:val="Heading5"/>
        <w:rPr>
          <w:noProof/>
        </w:rPr>
      </w:pPr>
      <w:bookmarkStart w:id="161" w:name="_Toc35971427"/>
      <w:bookmarkStart w:id="162" w:name="_Toc89294954"/>
      <w:r>
        <w:t>6.1.5.</w:t>
      </w:r>
      <w:r w:rsidR="003F423F">
        <w:t>4</w:t>
      </w:r>
      <w:r>
        <w:rPr>
          <w:noProof/>
        </w:rPr>
        <w:t>.1</w:t>
      </w:r>
      <w:r>
        <w:rPr>
          <w:noProof/>
        </w:rPr>
        <w:tab/>
        <w:t>Description</w:t>
      </w:r>
      <w:bookmarkEnd w:id="16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3" w:name="_Toc89294955"/>
      <w:r>
        <w:lastRenderedPageBreak/>
        <w:t>6.1.5.</w:t>
      </w:r>
      <w:r w:rsidR="003F423F">
        <w:t>4</w:t>
      </w:r>
      <w:r>
        <w:rPr>
          <w:noProof/>
        </w:rPr>
        <w:t>.2</w:t>
      </w:r>
      <w:r>
        <w:rPr>
          <w:noProof/>
        </w:rPr>
        <w:tab/>
        <w:t>Target URI</w:t>
      </w:r>
      <w:bookmarkEnd w:id="16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4" w:name="_Toc89294956"/>
      <w:r>
        <w:t>6.1.5.</w:t>
      </w:r>
      <w:r w:rsidR="003F423F">
        <w:t>4</w:t>
      </w:r>
      <w:r>
        <w:rPr>
          <w:noProof/>
        </w:rPr>
        <w:t>.3</w:t>
      </w:r>
      <w:r>
        <w:rPr>
          <w:noProof/>
        </w:rPr>
        <w:tab/>
        <w:t>Standard Methods</w:t>
      </w:r>
      <w:bookmarkEnd w:id="164"/>
    </w:p>
    <w:p w14:paraId="1AAE38FF" w14:textId="77777777" w:rsidR="006E51AA" w:rsidRDefault="006E51AA" w:rsidP="00F544AD">
      <w:pPr>
        <w:pStyle w:val="Heading6"/>
        <w:rPr>
          <w:noProof/>
        </w:rPr>
      </w:pPr>
      <w:bookmarkStart w:id="165" w:name="_Toc89294957"/>
      <w:r>
        <w:t>6.1.5.</w:t>
      </w:r>
      <w:r w:rsidR="003F423F">
        <w:t>4</w:t>
      </w:r>
      <w:r>
        <w:t>.3</w:t>
      </w:r>
      <w:r>
        <w:rPr>
          <w:noProof/>
        </w:rPr>
        <w:t>.1</w:t>
      </w:r>
      <w:r>
        <w:rPr>
          <w:noProof/>
        </w:rPr>
        <w:tab/>
        <w:t>POST</w:t>
      </w:r>
      <w:bookmarkEnd w:id="16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pPr>
              <w:pStyle w:val="TAL"/>
              <w:rPr>
                <w:noProof/>
              </w:rPr>
            </w:pPr>
            <w:r>
              <w:t>The response body contains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6" w:name="_Toc89294958"/>
      <w:r>
        <w:t>6.1.6</w:t>
      </w:r>
      <w:r>
        <w:tab/>
        <w:t>Data Model</w:t>
      </w:r>
      <w:bookmarkEnd w:id="138"/>
      <w:bookmarkEnd w:id="161"/>
      <w:bookmarkEnd w:id="166"/>
    </w:p>
    <w:p w14:paraId="00A6EE0E" w14:textId="77777777" w:rsidR="00CE57B7" w:rsidRDefault="003319AF">
      <w:pPr>
        <w:pStyle w:val="Heading4"/>
      </w:pPr>
      <w:bookmarkStart w:id="167" w:name="_Toc510696633"/>
      <w:bookmarkStart w:id="168" w:name="_Toc35971428"/>
      <w:bookmarkStart w:id="169" w:name="_Toc89294959"/>
      <w:r>
        <w:t>6.1.6.1</w:t>
      </w:r>
      <w:r>
        <w:tab/>
        <w:t>General</w:t>
      </w:r>
      <w:bookmarkEnd w:id="167"/>
      <w:bookmarkEnd w:id="168"/>
      <w:bookmarkEnd w:id="1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0" w:name="_Toc510696634"/>
      <w:bookmarkStart w:id="171" w:name="_Toc35971429"/>
      <w:bookmarkStart w:id="172" w:name="_Toc89294960"/>
      <w:r>
        <w:rPr>
          <w:lang w:val="en-US"/>
        </w:rPr>
        <w:t>6.1.6.2</w:t>
      </w:r>
      <w:r>
        <w:rPr>
          <w:lang w:val="en-US"/>
        </w:rPr>
        <w:tab/>
        <w:t>Structured data types</w:t>
      </w:r>
      <w:bookmarkEnd w:id="170"/>
      <w:bookmarkEnd w:id="171"/>
      <w:bookmarkEnd w:id="172"/>
    </w:p>
    <w:p w14:paraId="69233281" w14:textId="77777777" w:rsidR="00CE57B7" w:rsidRDefault="003319AF">
      <w:pPr>
        <w:pStyle w:val="Heading5"/>
      </w:pPr>
      <w:bookmarkStart w:id="173" w:name="_Toc510696635"/>
      <w:bookmarkStart w:id="174" w:name="_Toc35971430"/>
      <w:bookmarkStart w:id="175" w:name="_Toc89294961"/>
      <w:r>
        <w:t>6.1.6.2.1</w:t>
      </w:r>
      <w:r>
        <w:tab/>
        <w:t>Introduction</w:t>
      </w:r>
      <w:bookmarkEnd w:id="173"/>
      <w:bookmarkEnd w:id="174"/>
      <w:bookmarkEnd w:id="17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6" w:name="_Toc510696636"/>
      <w:bookmarkStart w:id="177" w:name="_Toc35971431"/>
      <w:bookmarkStart w:id="178" w:name="_Toc89294962"/>
      <w:r>
        <w:lastRenderedPageBreak/>
        <w:t>6.1.6.2.2</w:t>
      </w:r>
      <w:r>
        <w:tab/>
        <w:t xml:space="preserve">Type: </w:t>
      </w:r>
      <w:bookmarkEnd w:id="176"/>
      <w:bookmarkEnd w:id="177"/>
      <w:proofErr w:type="spellStart"/>
      <w:r w:rsidR="006C7310">
        <w:t>ConfigureData</w:t>
      </w:r>
      <w:bookmarkEnd w:id="178"/>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79" w:name="_Toc510696637"/>
      <w:bookmarkStart w:id="180"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1" w:name="_Toc89294963"/>
      <w:r>
        <w:lastRenderedPageBreak/>
        <w:t>6.1.6.2.3</w:t>
      </w:r>
      <w:r>
        <w:tab/>
        <w:t xml:space="preserve">Type: </w:t>
      </w:r>
      <w:r w:rsidR="00EB3E1B" w:rsidRPr="000073D4">
        <w:t>SelectedC2CommModeNotif</w:t>
      </w:r>
      <w:bookmarkEnd w:id="179"/>
      <w:bookmarkEnd w:id="180"/>
      <w:bookmarkEnd w:id="181"/>
    </w:p>
    <w:p w14:paraId="3BE63413" w14:textId="77777777" w:rsidR="00EB3E1B" w:rsidRDefault="00EB3E1B" w:rsidP="00EB3E1B">
      <w:pPr>
        <w:pStyle w:val="TH"/>
      </w:pPr>
      <w:bookmarkStart w:id="182" w:name="_Toc510696638"/>
      <w:bookmarkStart w:id="18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4" w:name="_Toc89294964"/>
      <w:r>
        <w:t>6.1.6.2.4</w:t>
      </w:r>
      <w:r>
        <w:tab/>
      </w:r>
      <w:r w:rsidR="00E45AA1">
        <w:t xml:space="preserve">Type: </w:t>
      </w:r>
      <w:r w:rsidRPr="00004689">
        <w:t>C2</w:t>
      </w:r>
      <w:r>
        <w:t>Comm</w:t>
      </w:r>
      <w:r w:rsidRPr="00004689">
        <w:t>ModeSwitchNotif</w:t>
      </w:r>
      <w:bookmarkEnd w:id="1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5" w:name="_Toc89294965"/>
      <w:r>
        <w:lastRenderedPageBreak/>
        <w:t>6.1.6.2.5</w:t>
      </w:r>
      <w:r>
        <w:tab/>
      </w:r>
      <w:r w:rsidR="00E45AA1">
        <w:t xml:space="preserve">Type: </w:t>
      </w:r>
      <w:r>
        <w:t>C2Result</w:t>
      </w:r>
      <w:bookmarkEnd w:id="18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6" w:name="_Toc89294966"/>
      <w:r>
        <w:t>6.1.6.2.6</w:t>
      </w:r>
      <w:r>
        <w:tab/>
        <w:t xml:space="preserve">Type: </w:t>
      </w:r>
      <w:proofErr w:type="spellStart"/>
      <w:r>
        <w:t>UasId</w:t>
      </w:r>
      <w:bookmarkEnd w:id="186"/>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87" w:name="_Toc89294967"/>
      <w:r>
        <w:t>6.1.6.2.7</w:t>
      </w:r>
      <w:r>
        <w:tab/>
        <w:t xml:space="preserve">Type: </w:t>
      </w:r>
      <w:proofErr w:type="spellStart"/>
      <w:r>
        <w:t>UavId</w:t>
      </w:r>
      <w:bookmarkEnd w:id="187"/>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88" w:name="_Toc89294968"/>
      <w:r>
        <w:t>6.1.6.2.8</w:t>
      </w:r>
      <w:r>
        <w:tab/>
        <w:t>Type: C2ServiceArea</w:t>
      </w:r>
      <w:bookmarkEnd w:id="18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89" w:name="_Toc89294969"/>
      <w:r>
        <w:lastRenderedPageBreak/>
        <w:t>6.1.6.2.9</w:t>
      </w:r>
      <w:r>
        <w:tab/>
        <w:t xml:space="preserve">Type: </w:t>
      </w:r>
      <w:r w:rsidRPr="00A36D3A">
        <w:t>C2OpModeMngtCompStatus</w:t>
      </w:r>
      <w:bookmarkEnd w:id="18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0" w:name="_Toc89294970"/>
      <w:r>
        <w:rPr>
          <w:lang w:val="en-US"/>
        </w:rPr>
        <w:t>6.1.6.3</w:t>
      </w:r>
      <w:r>
        <w:rPr>
          <w:lang w:val="en-US"/>
        </w:rPr>
        <w:tab/>
        <w:t>Simple data types and enumerations</w:t>
      </w:r>
      <w:bookmarkEnd w:id="182"/>
      <w:bookmarkEnd w:id="183"/>
      <w:bookmarkEnd w:id="190"/>
    </w:p>
    <w:p w14:paraId="3F2D1F6D" w14:textId="77777777" w:rsidR="00CE57B7" w:rsidRDefault="003319AF">
      <w:pPr>
        <w:pStyle w:val="Heading5"/>
      </w:pPr>
      <w:bookmarkStart w:id="191" w:name="_Toc510696639"/>
      <w:bookmarkStart w:id="192" w:name="_Toc35971434"/>
      <w:bookmarkStart w:id="193" w:name="_Toc89294971"/>
      <w:r>
        <w:t>6.1.6.3.1</w:t>
      </w:r>
      <w:r>
        <w:tab/>
        <w:t>Introduction</w:t>
      </w:r>
      <w:bookmarkEnd w:id="191"/>
      <w:bookmarkEnd w:id="192"/>
      <w:bookmarkEnd w:id="19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4" w:name="_Toc510696640"/>
      <w:bookmarkStart w:id="195" w:name="_Toc35971435"/>
      <w:bookmarkStart w:id="196" w:name="_Toc89294972"/>
      <w:r>
        <w:t>6.1.6.3.2</w:t>
      </w:r>
      <w:r>
        <w:tab/>
        <w:t>Simple data types</w:t>
      </w:r>
      <w:bookmarkEnd w:id="194"/>
      <w:bookmarkEnd w:id="195"/>
      <w:bookmarkEnd w:id="19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97" w:name="_Toc510696641"/>
      <w:bookmarkStart w:id="198" w:name="_Toc35971436"/>
      <w:bookmarkStart w:id="199" w:name="_Toc89294973"/>
      <w:r>
        <w:t>6.1.6.3.3</w:t>
      </w:r>
      <w:r>
        <w:tab/>
        <w:t xml:space="preserve">Enumeration: </w:t>
      </w:r>
      <w:r w:rsidR="00E45AA1" w:rsidRPr="000B0D7A">
        <w:t>C2CommMode</w:t>
      </w:r>
      <w:bookmarkEnd w:id="197"/>
      <w:bookmarkEnd w:id="198"/>
      <w:bookmarkEnd w:id="199"/>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544AD"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0" w:name="_Toc510696642"/>
      <w:bookmarkStart w:id="201" w:name="_Toc35971437"/>
      <w:bookmarkStart w:id="202" w:name="_Toc89294974"/>
      <w:r>
        <w:t>6.1.6.3.4</w:t>
      </w:r>
      <w:r>
        <w:tab/>
        <w:t xml:space="preserve">Enumeration: </w:t>
      </w:r>
      <w:r w:rsidR="00E45AA1" w:rsidRPr="000B0D7A">
        <w:t>C2</w:t>
      </w:r>
      <w:r w:rsidR="00E45AA1">
        <w:t>Comm</w:t>
      </w:r>
      <w:r w:rsidR="00E45AA1" w:rsidRPr="000B0D7A">
        <w:t>ModeSwitching</w:t>
      </w:r>
      <w:bookmarkEnd w:id="200"/>
      <w:bookmarkEnd w:id="201"/>
      <w:bookmarkEnd w:id="202"/>
    </w:p>
    <w:p w14:paraId="5C7E7296" w14:textId="77777777" w:rsidR="00E45AA1" w:rsidRDefault="00E45AA1" w:rsidP="00E45AA1">
      <w:bookmarkStart w:id="203" w:name="_Toc510696643"/>
      <w:bookmarkStart w:id="204"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5" w:name="_Toc89294975"/>
      <w:r>
        <w:t>6.1.6.3.5</w:t>
      </w:r>
      <w:r>
        <w:tab/>
        <w:t xml:space="preserve">Enumeration: </w:t>
      </w:r>
      <w:r w:rsidRPr="000B0D7A">
        <w:t>C2</w:t>
      </w:r>
      <w:r>
        <w:t>SwitchingCause</w:t>
      </w:r>
      <w:bookmarkEnd w:id="205"/>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6" w:name="_Toc89294976"/>
      <w:r>
        <w:t>6.1.6.3.6</w:t>
      </w:r>
      <w:r>
        <w:tab/>
        <w:t xml:space="preserve">Enumeration: </w:t>
      </w:r>
      <w:r w:rsidRPr="00A36D3A">
        <w:t>C2OpModeStatus</w:t>
      </w:r>
      <w:bookmarkEnd w:id="206"/>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07" w:name="_Toc892949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
      <w:bookmarkEnd w:id="204"/>
      <w:bookmarkEnd w:id="207"/>
    </w:p>
    <w:p w14:paraId="071FE246" w14:textId="77777777" w:rsidR="00A72977" w:rsidRDefault="00A72977" w:rsidP="00A72977">
      <w:bookmarkStart w:id="208" w:name="_Toc510696644"/>
      <w:bookmarkStart w:id="20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0" w:name="_Toc510696646"/>
      <w:bookmarkStart w:id="211" w:name="_Toc35971441"/>
      <w:bookmarkStart w:id="212" w:name="_Toc89294978"/>
      <w:bookmarkEnd w:id="208"/>
      <w:bookmarkEnd w:id="209"/>
      <w:r>
        <w:t>6.1.6.5</w:t>
      </w:r>
      <w:r>
        <w:tab/>
        <w:t>Binary data</w:t>
      </w:r>
      <w:bookmarkEnd w:id="210"/>
      <w:bookmarkEnd w:id="211"/>
      <w:bookmarkEnd w:id="212"/>
    </w:p>
    <w:p w14:paraId="23EC1477" w14:textId="77777777" w:rsidR="00CE57B7" w:rsidRDefault="003319AF">
      <w:pPr>
        <w:pStyle w:val="Heading5"/>
      </w:pPr>
      <w:bookmarkStart w:id="213" w:name="_Toc35971442"/>
      <w:bookmarkStart w:id="214" w:name="_Toc89294979"/>
      <w:r>
        <w:t>6.1.6.5.1</w:t>
      </w:r>
      <w:r>
        <w:tab/>
        <w:t>Binary Data Types</w:t>
      </w:r>
      <w:bookmarkEnd w:id="213"/>
      <w:bookmarkEnd w:id="214"/>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5" w:name="_Toc510696647"/>
      <w:bookmarkStart w:id="216" w:name="_Toc35971443"/>
      <w:bookmarkStart w:id="217" w:name="_Toc89294980"/>
      <w:r>
        <w:t>6.1.7</w:t>
      </w:r>
      <w:r>
        <w:tab/>
        <w:t>Error Handling</w:t>
      </w:r>
      <w:bookmarkEnd w:id="215"/>
      <w:bookmarkEnd w:id="216"/>
      <w:bookmarkEnd w:id="217"/>
    </w:p>
    <w:p w14:paraId="10A67C7A" w14:textId="77777777" w:rsidR="00CE57B7" w:rsidRDefault="003319AF">
      <w:pPr>
        <w:pStyle w:val="Heading4"/>
      </w:pPr>
      <w:bookmarkStart w:id="218" w:name="_Toc35971444"/>
      <w:bookmarkStart w:id="219" w:name="_Toc89294981"/>
      <w:r>
        <w:t>6.1.7.1</w:t>
      </w:r>
      <w:r>
        <w:tab/>
        <w:t>General</w:t>
      </w:r>
      <w:bookmarkEnd w:id="218"/>
      <w:bookmarkEnd w:id="219"/>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0" w:name="_Toc35971445"/>
      <w:bookmarkStart w:id="221" w:name="_Toc89294982"/>
      <w:r>
        <w:t>6.1.7.2</w:t>
      </w:r>
      <w:r>
        <w:tab/>
        <w:t>Protocol Errors</w:t>
      </w:r>
      <w:bookmarkEnd w:id="220"/>
      <w:bookmarkEnd w:id="221"/>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2" w:name="_Toc35971446"/>
      <w:bookmarkStart w:id="223" w:name="_Toc89294983"/>
      <w:r>
        <w:t>6.1.7.3</w:t>
      </w:r>
      <w:r>
        <w:tab/>
        <w:t>Application Errors</w:t>
      </w:r>
      <w:bookmarkEnd w:id="222"/>
      <w:bookmarkEnd w:id="223"/>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7200935D" w14:textId="77777777" w:rsidR="00CE57B7" w:rsidRDefault="003319AF">
      <w:pPr>
        <w:pStyle w:val="Heading3"/>
        <w:rPr>
          <w:lang w:eastAsia="zh-CN"/>
        </w:rPr>
      </w:pPr>
      <w:bookmarkStart w:id="234" w:name="_Toc89294984"/>
      <w:r>
        <w:t>6.1.8</w:t>
      </w:r>
      <w:r>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5" w:name="_Toc532994477"/>
      <w:bookmarkStart w:id="236" w:name="_Toc35971448"/>
      <w:bookmarkStart w:id="237" w:name="_Hlk525137310"/>
      <w:bookmarkStart w:id="238" w:name="_Toc510696649"/>
    </w:p>
    <w:p w14:paraId="1838209A" w14:textId="77777777" w:rsidR="00CE57B7" w:rsidRDefault="003319AF">
      <w:pPr>
        <w:pStyle w:val="Heading3"/>
      </w:pPr>
      <w:bookmarkStart w:id="239" w:name="_Toc89294985"/>
      <w:r>
        <w:lastRenderedPageBreak/>
        <w:t>6.1.9</w:t>
      </w:r>
      <w:r>
        <w:tab/>
        <w:t>Security</w:t>
      </w:r>
      <w:bookmarkEnd w:id="235"/>
      <w:bookmarkEnd w:id="236"/>
      <w:bookmarkEnd w:id="239"/>
    </w:p>
    <w:p w14:paraId="3C4764B9" w14:textId="77777777" w:rsidR="007406B4" w:rsidRDefault="007406B4" w:rsidP="007406B4">
      <w:pPr>
        <w:rPr>
          <w:noProof/>
          <w:lang w:eastAsia="zh-CN"/>
        </w:rPr>
      </w:pPr>
      <w:bookmarkStart w:id="240" w:name="_Toc35971449"/>
      <w:bookmarkEnd w:id="237"/>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1" w:name="_Toc89294986"/>
      <w:r>
        <w:t>6.2</w:t>
      </w:r>
      <w:r>
        <w:tab/>
      </w:r>
      <w:proofErr w:type="spellStart"/>
      <w:r w:rsidR="00BF43DB" w:rsidRPr="005E74E0">
        <w:t>UAE_RealtimeUAVStatus</w:t>
      </w:r>
      <w:proofErr w:type="spellEnd"/>
      <w:r>
        <w:t xml:space="preserve"> Service API</w:t>
      </w:r>
      <w:bookmarkEnd w:id="238"/>
      <w:bookmarkEnd w:id="240"/>
      <w:bookmarkEnd w:id="241"/>
    </w:p>
    <w:p w14:paraId="5979E58C" w14:textId="77777777" w:rsidR="00BF43DB" w:rsidRDefault="00BF43DB" w:rsidP="00BF43DB">
      <w:pPr>
        <w:pStyle w:val="Heading3"/>
      </w:pPr>
      <w:bookmarkStart w:id="242" w:name="_Toc89294987"/>
      <w:r>
        <w:t>6.2.1</w:t>
      </w:r>
      <w:r>
        <w:tab/>
        <w:t>Introduction</w:t>
      </w:r>
      <w:bookmarkEnd w:id="242"/>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3" w:name="_Toc89294988"/>
      <w:r>
        <w:t>6.2.2</w:t>
      </w:r>
      <w:r>
        <w:tab/>
        <w:t>Usage of HTTP</w:t>
      </w:r>
      <w:bookmarkEnd w:id="243"/>
    </w:p>
    <w:p w14:paraId="3D78C947" w14:textId="77777777"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244" w:name="_Toc67903522"/>
      <w:bookmarkStart w:id="245" w:name="_Toc89294989"/>
      <w:r>
        <w:t>6.2.3</w:t>
      </w:r>
      <w:r>
        <w:tab/>
        <w:t>Resources</w:t>
      </w:r>
      <w:bookmarkEnd w:id="244"/>
      <w:bookmarkEnd w:id="245"/>
    </w:p>
    <w:p w14:paraId="4D8C8923" w14:textId="77777777" w:rsidR="006E79F0" w:rsidRPr="000A7435" w:rsidRDefault="006E79F0" w:rsidP="006E79F0">
      <w:pPr>
        <w:pStyle w:val="Heading4"/>
      </w:pPr>
      <w:bookmarkStart w:id="246" w:name="_Toc67903523"/>
      <w:bookmarkStart w:id="247" w:name="_Toc89294990"/>
      <w:r>
        <w:t>6.2.3.1</w:t>
      </w:r>
      <w:r>
        <w:tab/>
        <w:t>Overview</w:t>
      </w:r>
      <w:bookmarkEnd w:id="246"/>
      <w:bookmarkEnd w:id="2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3.6pt;height:185.2pt" o:ole="">
            <v:imagedata r:id="rId30" o:title=""/>
          </v:shape>
          <o:OLEObject Type="Embed" ProgID="Visio.Drawing.15" ShapeID="_x0000_i1034" DrawAspect="Content" ObjectID="_1699907978" r:id="rId31"/>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77777777" w:rsidR="006E79F0" w:rsidRPr="00FC5134" w:rsidRDefault="006E79F0" w:rsidP="006E79F0">
      <w:pPr>
        <w:pStyle w:val="EditorsNote"/>
        <w:rPr>
          <w:rFonts w:eastAsia="Times New Roman"/>
        </w:rPr>
      </w:pPr>
      <w:bookmarkStart w:id="248" w:name="_Toc510696609"/>
      <w:bookmarkStart w:id="249" w:name="_Toc35971400"/>
      <w:bookmarkStart w:id="250" w:name="_Toc67903524"/>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p>
    <w:p w14:paraId="7A24C56C" w14:textId="77777777" w:rsidR="006E79F0" w:rsidRDefault="006E79F0" w:rsidP="006E79F0">
      <w:pPr>
        <w:pStyle w:val="Heading4"/>
      </w:pPr>
      <w:bookmarkStart w:id="251" w:name="_Toc89294991"/>
      <w:r>
        <w:t>6.2.3.2</w:t>
      </w:r>
      <w:r>
        <w:tab/>
        <w:t xml:space="preserve">Resource: </w:t>
      </w:r>
      <w:bookmarkEnd w:id="248"/>
      <w:bookmarkEnd w:id="249"/>
      <w:bookmarkEnd w:id="250"/>
      <w:r w:rsidRPr="00B14C1D">
        <w:t>Real-time UAV Status Subscriptions</w:t>
      </w:r>
      <w:bookmarkEnd w:id="251"/>
    </w:p>
    <w:p w14:paraId="6FB6ACBA" w14:textId="77777777" w:rsidR="006E79F0" w:rsidRDefault="006E79F0" w:rsidP="006E79F0">
      <w:pPr>
        <w:pStyle w:val="Heading5"/>
      </w:pPr>
      <w:bookmarkStart w:id="252" w:name="_Toc510696610"/>
      <w:bookmarkStart w:id="253" w:name="_Toc35971401"/>
      <w:bookmarkStart w:id="254" w:name="_Toc67903525"/>
      <w:bookmarkStart w:id="255" w:name="_Toc89294992"/>
      <w:r>
        <w:t>6.2.3.2.1</w:t>
      </w:r>
      <w:r>
        <w:tab/>
        <w:t>Description</w:t>
      </w:r>
      <w:bookmarkEnd w:id="252"/>
      <w:bookmarkEnd w:id="253"/>
      <w:bookmarkEnd w:id="254"/>
      <w:bookmarkEnd w:id="25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6" w:name="_Toc35971402"/>
      <w:bookmarkStart w:id="257" w:name="_Toc67903526"/>
      <w:bookmarkStart w:id="258" w:name="_Toc510696612"/>
      <w:bookmarkStart w:id="259" w:name="_Toc89294993"/>
      <w:r>
        <w:t>6.2.3.2.2</w:t>
      </w:r>
      <w:r>
        <w:tab/>
        <w:t>Resource Definition</w:t>
      </w:r>
      <w:bookmarkEnd w:id="256"/>
      <w:bookmarkEnd w:id="257"/>
      <w:bookmarkEnd w:id="259"/>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77777777" w:rsidR="006E79F0" w:rsidRDefault="006E79F0" w:rsidP="006E79F0">
      <w:pPr>
        <w:pStyle w:val="Heading5"/>
      </w:pPr>
      <w:bookmarkStart w:id="260" w:name="_Toc35971403"/>
      <w:bookmarkStart w:id="261" w:name="_Toc67903527"/>
      <w:bookmarkStart w:id="262" w:name="_Toc89294994"/>
      <w:r>
        <w:t>6.2.3.2.3</w:t>
      </w:r>
      <w:r>
        <w:tab/>
        <w:t>Resource Standard Methods</w:t>
      </w:r>
      <w:bookmarkEnd w:id="258"/>
      <w:bookmarkEnd w:id="260"/>
      <w:bookmarkEnd w:id="261"/>
      <w:bookmarkEnd w:id="262"/>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3" w:name="_Toc510696613"/>
      <w:bookmarkStart w:id="264" w:name="_Toc35971404"/>
      <w:bookmarkStart w:id="265" w:name="_Toc89294995"/>
      <w:r w:rsidRPr="00384E92">
        <w:t>6.</w:t>
      </w:r>
      <w:r>
        <w:t>2.3.2.3</w:t>
      </w:r>
      <w:r w:rsidRPr="00384E92">
        <w:t>.1</w:t>
      </w:r>
      <w:r w:rsidRPr="00384E92">
        <w:tab/>
      </w:r>
      <w:bookmarkEnd w:id="263"/>
      <w:bookmarkEnd w:id="264"/>
      <w:r>
        <w:t>GET</w:t>
      </w:r>
      <w:bookmarkEnd w:id="265"/>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6" w:name="_Toc89294996"/>
      <w:r w:rsidRPr="00384E92">
        <w:t>6.</w:t>
      </w:r>
      <w:r>
        <w:t>2.3.2.3</w:t>
      </w:r>
      <w:r w:rsidRPr="00384E92">
        <w:t>.</w:t>
      </w:r>
      <w:r>
        <w:t>2</w:t>
      </w:r>
      <w:r w:rsidRPr="00384E92">
        <w:tab/>
      </w:r>
      <w:r>
        <w:t>POST</w:t>
      </w:r>
      <w:bookmarkEnd w:id="266"/>
    </w:p>
    <w:p w14:paraId="4E0AF765" w14:textId="77777777" w:rsidR="006E79F0" w:rsidRDefault="006E79F0" w:rsidP="006E79F0">
      <w:bookmarkStart w:id="267" w:name="_Toc510696615"/>
      <w:bookmarkStart w:id="268" w:name="_Toc35971406"/>
      <w:bookmarkStart w:id="26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proofErr w:type="spellStart"/>
            <w:r>
              <w:rPr>
                <w:lang w:eastAsia="zh-CN"/>
              </w:rPr>
              <w:t>uae</w:t>
            </w:r>
            <w:proofErr w:type="spellEnd"/>
            <w:r>
              <w:rPr>
                <w:lang w:eastAsia="zh-CN"/>
              </w:rPr>
              <w:t>-</w:t>
            </w:r>
            <w:proofErr w:type="spellStart"/>
            <w:r>
              <w:rPr>
                <w:lang w:eastAsia="zh-CN"/>
              </w:rPr>
              <w:t>uav</w:t>
            </w:r>
            <w:proofErr w:type="spellEnd"/>
            <w:r>
              <w:rPr>
                <w:lang w:eastAsia="zh-CN"/>
              </w:rPr>
              <w:t>-status</w:t>
            </w:r>
            <w:r>
              <w:rPr>
                <w:rFonts w:hint="eastAsia"/>
                <w:lang w:eastAsia="zh-CN"/>
              </w:rPr>
              <w:t>/v1/</w:t>
            </w:r>
            <w:r>
              <w:rPr>
                <w:lang w:eastAsia="zh-CN"/>
              </w:rPr>
              <w:t>subscriptions/{</w:t>
            </w:r>
            <w:proofErr w:type="spellStart"/>
            <w:r>
              <w:rPr>
                <w:lang w:eastAsia="zh-CN"/>
              </w:rPr>
              <w:t>subscriptionId</w:t>
            </w:r>
            <w:proofErr w:type="spellEnd"/>
            <w:r>
              <w:rPr>
                <w:lang w:eastAsia="zh-CN"/>
              </w:rPr>
              <w:t>}</w:t>
            </w:r>
          </w:p>
        </w:tc>
      </w:tr>
    </w:tbl>
    <w:p w14:paraId="495C53EF" w14:textId="77777777" w:rsidR="006E79F0" w:rsidRDefault="006E79F0" w:rsidP="006E79F0"/>
    <w:p w14:paraId="760CE2BE" w14:textId="77777777" w:rsidR="006E79F0" w:rsidRDefault="006E79F0" w:rsidP="006E79F0">
      <w:pPr>
        <w:pStyle w:val="Heading5"/>
      </w:pPr>
      <w:bookmarkStart w:id="270" w:name="_Toc89294997"/>
      <w:r>
        <w:t>6.2.3.2.4</w:t>
      </w:r>
      <w:r>
        <w:tab/>
        <w:t>Resource Custom Operations</w:t>
      </w:r>
      <w:bookmarkEnd w:id="267"/>
      <w:bookmarkEnd w:id="268"/>
      <w:bookmarkEnd w:id="269"/>
      <w:bookmarkEnd w:id="27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1" w:name="_Toc510696621"/>
      <w:bookmarkStart w:id="272" w:name="_Toc35971412"/>
      <w:bookmarkStart w:id="273" w:name="_Toc67903529"/>
      <w:bookmarkStart w:id="274" w:name="_Toc89294998"/>
      <w:r>
        <w:t>6.2.3.3</w:t>
      </w:r>
      <w:r>
        <w:tab/>
        <w:t xml:space="preserve">Resource: </w:t>
      </w:r>
      <w:bookmarkEnd w:id="271"/>
      <w:bookmarkEnd w:id="272"/>
      <w:bookmarkEnd w:id="273"/>
      <w:r>
        <w:t xml:space="preserve">Individual </w:t>
      </w:r>
      <w:r w:rsidRPr="00B14C1D">
        <w:t>Re</w:t>
      </w:r>
      <w:r>
        <w:t>al-time UAV Status Subscription</w:t>
      </w:r>
      <w:bookmarkEnd w:id="274"/>
    </w:p>
    <w:p w14:paraId="5F5551E4" w14:textId="77777777" w:rsidR="006E79F0" w:rsidRDefault="006E79F0" w:rsidP="006E79F0">
      <w:pPr>
        <w:pStyle w:val="Heading5"/>
      </w:pPr>
      <w:bookmarkStart w:id="275" w:name="_Toc89294999"/>
      <w:r>
        <w:t>6.2.3.3.1</w:t>
      </w:r>
      <w:r>
        <w:tab/>
        <w:t>Description</w:t>
      </w:r>
      <w:bookmarkEnd w:id="27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6" w:name="_Toc89295000"/>
      <w:r>
        <w:t>6.2.3.3.2</w:t>
      </w:r>
      <w:r>
        <w:tab/>
        <w:t>Resource Definition</w:t>
      </w:r>
      <w:bookmarkEnd w:id="276"/>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77" w:name="_Toc89295001"/>
      <w:r>
        <w:t>6.2.3.3.3</w:t>
      </w:r>
      <w:r>
        <w:tab/>
        <w:t>Resource Standard Methods</w:t>
      </w:r>
      <w:bookmarkEnd w:id="277"/>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78" w:name="_Toc89295002"/>
      <w:r w:rsidRPr="00384E92">
        <w:t>6.</w:t>
      </w:r>
      <w:r>
        <w:t>2.3.3.3</w:t>
      </w:r>
      <w:r w:rsidRPr="00384E92">
        <w:t>.1</w:t>
      </w:r>
      <w:r w:rsidRPr="00384E92">
        <w:tab/>
      </w:r>
      <w:r>
        <w:t>GET</w:t>
      </w:r>
      <w:bookmarkEnd w:id="278"/>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77777777" w:rsidR="006E79F0" w:rsidRPr="0016361A" w:rsidRDefault="006E79F0" w:rsidP="00EF647A">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5F7EEF8" w14:textId="77777777" w:rsidR="006E79F0" w:rsidRPr="00384E92" w:rsidRDefault="006E79F0" w:rsidP="006E79F0">
      <w:pPr>
        <w:pStyle w:val="Heading6"/>
      </w:pPr>
      <w:bookmarkStart w:id="279" w:name="_Toc89295003"/>
      <w:r w:rsidRPr="00384E92">
        <w:t>6.</w:t>
      </w:r>
      <w:r>
        <w:t>2.3.3.3</w:t>
      </w:r>
      <w:r w:rsidRPr="00384E92">
        <w:t>.</w:t>
      </w:r>
      <w:r>
        <w:t>2</w:t>
      </w:r>
      <w:r w:rsidRPr="00384E92">
        <w:tab/>
      </w:r>
      <w:r>
        <w:t>DELETE</w:t>
      </w:r>
      <w:bookmarkEnd w:id="279"/>
    </w:p>
    <w:p w14:paraId="4397859F" w14:textId="77777777" w:rsidR="006E79F0" w:rsidRDefault="006E79F0" w:rsidP="006E79F0">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26EE0366" w14:textId="77777777" w:rsidR="006E79F0" w:rsidRPr="00384E92" w:rsidRDefault="006E79F0" w:rsidP="006E79F0">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7777777" w:rsidR="006E79F0" w:rsidRPr="00384E92" w:rsidRDefault="006E79F0" w:rsidP="006E79F0">
      <w:r>
        <w:t>This method shall support the request data structures specified in table 6.2.3.3.3.2-2 and the response data structures and response codes specified in table 6.2.3.3.3.2-3.</w:t>
      </w:r>
    </w:p>
    <w:p w14:paraId="04853599" w14:textId="77777777" w:rsidR="006E79F0" w:rsidRPr="001769FF" w:rsidRDefault="006E79F0" w:rsidP="006E79F0">
      <w:pPr>
        <w:pStyle w:val="TH"/>
      </w:pPr>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7777777" w:rsidR="006E79F0" w:rsidRPr="001769FF" w:rsidRDefault="006E79F0" w:rsidP="006E79F0">
      <w:pPr>
        <w:pStyle w:val="TH"/>
      </w:pPr>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pPr>
            <w:r>
              <w:t>Temporary redirection, during subscription deletion.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pPr>
            <w:r>
              <w:t>Permanent redirection, during subscription deletion.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5487B272" w14:textId="77777777" w:rsidR="006E79F0" w:rsidRDefault="006E79F0" w:rsidP="006E79F0">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7777777" w:rsidR="006E79F0" w:rsidRDefault="006E79F0" w:rsidP="006E79F0">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0" w:name="_Toc89295004"/>
      <w:r>
        <w:t>6.2.3.3.4</w:t>
      </w:r>
      <w:r>
        <w:tab/>
        <w:t>Resource Custom Operations</w:t>
      </w:r>
      <w:bookmarkEnd w:id="280"/>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1" w:name="_Toc89295005"/>
      <w:r>
        <w:t>6.2.5</w:t>
      </w:r>
      <w:r>
        <w:tab/>
        <w:t>Notifications</w:t>
      </w:r>
      <w:bookmarkEnd w:id="281"/>
    </w:p>
    <w:p w14:paraId="0ACAFFB9" w14:textId="77777777" w:rsidR="006E79F0" w:rsidRDefault="006E79F0" w:rsidP="006E79F0">
      <w:pPr>
        <w:pStyle w:val="Heading4"/>
      </w:pPr>
      <w:bookmarkStart w:id="282" w:name="_Toc89295006"/>
      <w:r>
        <w:t>6.2.5.1</w:t>
      </w:r>
      <w:r>
        <w:tab/>
        <w:t>General</w:t>
      </w:r>
      <w:bookmarkEnd w:id="28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w:t>
            </w:r>
            <w:proofErr w:type="spellStart"/>
            <w:r>
              <w:t>uav</w:t>
            </w:r>
            <w:proofErr w:type="spellEnd"/>
            <w:r>
              <w:t>-status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3" w:name="_Toc89295007"/>
      <w:r w:rsidRPr="000C11A3">
        <w:rPr>
          <w:lang w:val="en-US"/>
        </w:rPr>
        <w:lastRenderedPageBreak/>
        <w:t>6.2.5.2</w:t>
      </w:r>
      <w:r w:rsidRPr="000C11A3">
        <w:rPr>
          <w:lang w:val="en-US"/>
        </w:rPr>
        <w:tab/>
        <w:t>Real-time UAV Status Notification</w:t>
      </w:r>
      <w:bookmarkEnd w:id="283"/>
    </w:p>
    <w:p w14:paraId="118312CC" w14:textId="77777777" w:rsidR="006E79F0" w:rsidRPr="001E669E" w:rsidRDefault="006E79F0" w:rsidP="006E79F0">
      <w:pPr>
        <w:pStyle w:val="Heading5"/>
        <w:rPr>
          <w:noProof/>
          <w:lang w:val="en-US"/>
        </w:rPr>
      </w:pPr>
      <w:bookmarkStart w:id="284" w:name="_Toc89295008"/>
      <w:r w:rsidRPr="001E669E">
        <w:rPr>
          <w:lang w:val="en-US"/>
        </w:rPr>
        <w:t>6.2.5.2</w:t>
      </w:r>
      <w:r w:rsidRPr="001E669E">
        <w:rPr>
          <w:noProof/>
          <w:lang w:val="en-US"/>
        </w:rPr>
        <w:t>.1</w:t>
      </w:r>
      <w:r w:rsidRPr="001E669E">
        <w:rPr>
          <w:noProof/>
          <w:lang w:val="en-US"/>
        </w:rPr>
        <w:tab/>
        <w:t>Description</w:t>
      </w:r>
      <w:bookmarkEnd w:id="28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5" w:name="_Toc89295009"/>
      <w:r>
        <w:t>6.2.5.2</w:t>
      </w:r>
      <w:r>
        <w:rPr>
          <w:noProof/>
        </w:rPr>
        <w:t>.2</w:t>
      </w:r>
      <w:r>
        <w:rPr>
          <w:noProof/>
        </w:rPr>
        <w:tab/>
        <w:t>Target URI</w:t>
      </w:r>
      <w:bookmarkEnd w:id="2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86" w:name="_Toc89295010"/>
      <w:r>
        <w:t>6.2.5.2</w:t>
      </w:r>
      <w:r>
        <w:rPr>
          <w:noProof/>
        </w:rPr>
        <w:t>.3</w:t>
      </w:r>
      <w:r>
        <w:rPr>
          <w:noProof/>
        </w:rPr>
        <w:tab/>
        <w:t>Standard Methods</w:t>
      </w:r>
      <w:bookmarkEnd w:id="286"/>
    </w:p>
    <w:p w14:paraId="537E1548" w14:textId="77777777" w:rsidR="006E79F0" w:rsidRDefault="006E79F0" w:rsidP="006E79F0">
      <w:pPr>
        <w:pStyle w:val="Heading6"/>
        <w:rPr>
          <w:noProof/>
        </w:rPr>
      </w:pPr>
      <w:bookmarkStart w:id="287" w:name="_Toc89295011"/>
      <w:r>
        <w:t>6.2.5.2.3</w:t>
      </w:r>
      <w:r>
        <w:rPr>
          <w:noProof/>
        </w:rPr>
        <w:t>.1</w:t>
      </w:r>
      <w:r>
        <w:rPr>
          <w:noProof/>
        </w:rPr>
        <w:tab/>
        <w:t>POST</w:t>
      </w:r>
      <w:bookmarkEnd w:id="28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88" w:name="_Toc67903500"/>
      <w:bookmarkStart w:id="289" w:name="_Toc89295012"/>
      <w:r>
        <w:t>6.2.6</w:t>
      </w:r>
      <w:r>
        <w:tab/>
        <w:t>Data Model</w:t>
      </w:r>
      <w:bookmarkEnd w:id="289"/>
    </w:p>
    <w:p w14:paraId="055DE2EF" w14:textId="77777777" w:rsidR="006E79F0" w:rsidRDefault="006E79F0" w:rsidP="006E79F0">
      <w:pPr>
        <w:pStyle w:val="Heading4"/>
      </w:pPr>
      <w:bookmarkStart w:id="290" w:name="_Toc89295013"/>
      <w:r>
        <w:t>6.2.6.1</w:t>
      </w:r>
      <w:r>
        <w:tab/>
        <w:t>General</w:t>
      </w:r>
      <w:bookmarkEnd w:id="290"/>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77777777" w:rsidR="006E79F0" w:rsidRDefault="006E79F0" w:rsidP="006E79F0">
      <w:pPr>
        <w:pStyle w:val="TH"/>
      </w:pPr>
      <w:r>
        <w:t xml:space="preserve">Table 6.2.6.1-1: </w:t>
      </w:r>
      <w:proofErr w:type="spellStart"/>
      <w:r w:rsidRPr="00502178">
        <w:t>UAE_RealtimeUAVStatus</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proofErr w:type="spellStart"/>
            <w:r w:rsidRPr="00EF4E66">
              <w:t>RTUavStatusSubsc</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proofErr w:type="spellStart"/>
            <w:r w:rsidRPr="00140596">
              <w:t>RTUavStatusNotif</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proofErr w:type="spellStart"/>
            <w:r>
              <w:t>RTUavStatus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77777777" w:rsidR="006E79F0" w:rsidRDefault="006E79F0" w:rsidP="006E79F0">
      <w:pPr>
        <w:pStyle w:val="TH"/>
      </w:pPr>
      <w:r>
        <w:t xml:space="preserve">Table 6.2.6.1-2: </w:t>
      </w:r>
      <w:proofErr w:type="spellStart"/>
      <w:r w:rsidRPr="00502178">
        <w:t>UAE_RealtimeUAVStatus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proofErr w:type="spellStart"/>
            <w:r>
              <w:t>UavId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1" w:name="_Toc89295014"/>
      <w:r>
        <w:rPr>
          <w:lang w:val="en-US"/>
        </w:rPr>
        <w:t>6.2.6.2</w:t>
      </w:r>
      <w:r>
        <w:rPr>
          <w:lang w:val="en-US"/>
        </w:rPr>
        <w:tab/>
        <w:t>Structured data types</w:t>
      </w:r>
      <w:bookmarkEnd w:id="291"/>
    </w:p>
    <w:p w14:paraId="366A04F9" w14:textId="77777777" w:rsidR="006E79F0" w:rsidRDefault="006E79F0" w:rsidP="006E79F0">
      <w:pPr>
        <w:pStyle w:val="Heading5"/>
      </w:pPr>
      <w:bookmarkStart w:id="292" w:name="_Toc89295015"/>
      <w:r>
        <w:t>6.2.6.2.1</w:t>
      </w:r>
      <w:r>
        <w:tab/>
        <w:t>Introduction</w:t>
      </w:r>
      <w:bookmarkEnd w:id="292"/>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3" w:name="_Toc89295016"/>
      <w:r>
        <w:t>6.2.6.2.2</w:t>
      </w:r>
      <w:r>
        <w:tab/>
        <w:t xml:space="preserve">Type: </w:t>
      </w:r>
      <w:proofErr w:type="spellStart"/>
      <w:r w:rsidRPr="00EF4E66">
        <w:t>RTUavStatusSubsc</w:t>
      </w:r>
      <w:bookmarkEnd w:id="293"/>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proofErr w:type="spellStart"/>
            <w:r>
              <w:t>uavId</w:t>
            </w:r>
            <w:r w:rsidRPr="002E5338">
              <w:t>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77777777" w:rsidR="006E79F0" w:rsidRPr="00604976" w:rsidRDefault="006E79F0" w:rsidP="006E79F0">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587DADA8" w14:textId="77777777" w:rsidR="006E79F0" w:rsidRPr="00FC5134" w:rsidRDefault="006E79F0" w:rsidP="006E79F0">
      <w:pPr>
        <w:pStyle w:val="EditorsNote"/>
        <w:rPr>
          <w:rFonts w:eastAsia="Times New Roman"/>
        </w:rPr>
      </w:pPr>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687BDCA5" w14:textId="77777777" w:rsidR="006E79F0" w:rsidRDefault="006E79F0" w:rsidP="006E79F0">
      <w:pPr>
        <w:pStyle w:val="Heading5"/>
      </w:pPr>
      <w:bookmarkStart w:id="294" w:name="_Toc89295017"/>
      <w:r>
        <w:t>6.2.6.2.3</w:t>
      </w:r>
      <w:r>
        <w:tab/>
        <w:t xml:space="preserve">Type: </w:t>
      </w:r>
      <w:proofErr w:type="spellStart"/>
      <w:r w:rsidRPr="00140596">
        <w:t>RTUavStatusNotif</w:t>
      </w:r>
      <w:bookmarkEnd w:id="294"/>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77777777" w:rsidR="006E79F0" w:rsidRPr="00604976" w:rsidRDefault="006E79F0" w:rsidP="006E79F0">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14:paraId="7A9A603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p>
    <w:p w14:paraId="0F69B057" w14:textId="77777777" w:rsidR="006E79F0" w:rsidRDefault="006E79F0" w:rsidP="006E79F0">
      <w:pPr>
        <w:pStyle w:val="Heading5"/>
      </w:pPr>
      <w:bookmarkStart w:id="295" w:name="_Toc89295018"/>
      <w:r>
        <w:t>6.2.6.2.4</w:t>
      </w:r>
      <w:r>
        <w:tab/>
        <w:t xml:space="preserve">Type: </w:t>
      </w:r>
      <w:proofErr w:type="spellStart"/>
      <w:r>
        <w:t>RTUavStatus</w:t>
      </w:r>
      <w:bookmarkEnd w:id="295"/>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proofErr w:type="spellStart"/>
            <w:r>
              <w:t>uavId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proofErr w:type="spellStart"/>
            <w:r>
              <w:t>UavId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6E79F0" w14:paraId="1C810A38"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rFonts w:cs="Arial"/>
                <w:szCs w:val="18"/>
              </w:rPr>
            </w:pPr>
            <w:r>
              <w:rPr>
                <w:rFonts w:cs="Arial"/>
                <w:szCs w:val="18"/>
              </w:rPr>
              <w:t>Contains the timestamp of the real-time UAV status information included in the "</w:t>
            </w:r>
            <w:proofErr w:type="spellStart"/>
            <w:r>
              <w:t>uavNetConnStatus</w:t>
            </w:r>
            <w:proofErr w:type="spellEnd"/>
            <w:r>
              <w:t>" attribute and/or "</w:t>
            </w:r>
            <w:proofErr w:type="spellStart"/>
            <w:r>
              <w:t>uavLocInfo</w:t>
            </w:r>
            <w:proofErr w:type="spellEnd"/>
            <w:r>
              <w:t>"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proofErr w:type="spellStart"/>
            <w:r>
              <w:t>uavNetConnStatus</w:t>
            </w:r>
            <w:proofErr w:type="spellEnd"/>
            <w:r>
              <w:t>" attribute, the "</w:t>
            </w:r>
            <w:proofErr w:type="spellStart"/>
            <w:r>
              <w:t>uavLocInfo</w:t>
            </w:r>
            <w:proofErr w:type="spellEnd"/>
            <w:r>
              <w:t>" attribute or both shall be present.</w:t>
            </w:r>
          </w:p>
        </w:tc>
      </w:tr>
    </w:tbl>
    <w:p w14:paraId="0FD6934F" w14:textId="77777777" w:rsidR="006E79F0" w:rsidRDefault="006E79F0" w:rsidP="006E79F0">
      <w:pPr>
        <w:rPr>
          <w:lang w:val="en-US"/>
        </w:rPr>
      </w:pPr>
    </w:p>
    <w:p w14:paraId="35DDEC61"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1DC2254C"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p>
    <w:p w14:paraId="3C1DA934" w14:textId="77777777" w:rsidR="006E79F0" w:rsidRDefault="006E79F0" w:rsidP="006E79F0">
      <w:pPr>
        <w:pStyle w:val="Heading4"/>
        <w:rPr>
          <w:lang w:val="en-US"/>
        </w:rPr>
      </w:pPr>
      <w:bookmarkStart w:id="296" w:name="_Toc89295019"/>
      <w:r>
        <w:rPr>
          <w:lang w:val="en-US"/>
        </w:rPr>
        <w:t>6.2.6.3</w:t>
      </w:r>
      <w:r>
        <w:rPr>
          <w:lang w:val="en-US"/>
        </w:rPr>
        <w:tab/>
        <w:t>Simple data types and enumerations</w:t>
      </w:r>
      <w:bookmarkEnd w:id="296"/>
    </w:p>
    <w:p w14:paraId="58F10C80" w14:textId="77777777" w:rsidR="006E79F0" w:rsidRDefault="006E79F0" w:rsidP="006E79F0">
      <w:pPr>
        <w:pStyle w:val="Heading5"/>
      </w:pPr>
      <w:bookmarkStart w:id="297" w:name="_Toc89295020"/>
      <w:r>
        <w:t>6.2.6.3.1</w:t>
      </w:r>
      <w:r>
        <w:tab/>
        <w:t>Introduction</w:t>
      </w:r>
      <w:bookmarkEnd w:id="29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98" w:name="_Toc89295021"/>
      <w:r>
        <w:t>6.2.6.3.2</w:t>
      </w:r>
      <w:r>
        <w:tab/>
        <w:t>Simple data types</w:t>
      </w:r>
      <w:bookmarkEnd w:id="29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99" w:name="_Toc8929502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0" w:name="_Toc89295023"/>
      <w:r>
        <w:lastRenderedPageBreak/>
        <w:t>6.2.6.5</w:t>
      </w:r>
      <w:r>
        <w:tab/>
        <w:t>Binary data</w:t>
      </w:r>
      <w:bookmarkEnd w:id="300"/>
    </w:p>
    <w:p w14:paraId="45B527F8" w14:textId="77777777" w:rsidR="006E79F0" w:rsidRDefault="006E79F0" w:rsidP="006E79F0">
      <w:pPr>
        <w:pStyle w:val="Heading5"/>
      </w:pPr>
      <w:bookmarkStart w:id="301" w:name="_Toc89295024"/>
      <w:r>
        <w:t>6.2.6.5.1</w:t>
      </w:r>
      <w:r>
        <w:tab/>
        <w:t>Binary Data Types</w:t>
      </w:r>
      <w:bookmarkEnd w:id="301"/>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2" w:name="_Toc89295025"/>
      <w:bookmarkEnd w:id="288"/>
      <w:r>
        <w:t>6.2.7</w:t>
      </w:r>
      <w:r>
        <w:tab/>
        <w:t>Error Handling</w:t>
      </w:r>
      <w:bookmarkEnd w:id="302"/>
    </w:p>
    <w:p w14:paraId="48076109" w14:textId="77777777" w:rsidR="00BF43DB" w:rsidRDefault="00BF43DB" w:rsidP="00BF43DB">
      <w:pPr>
        <w:pStyle w:val="Heading4"/>
      </w:pPr>
      <w:bookmarkStart w:id="303" w:name="_Toc89295026"/>
      <w:r>
        <w:t>6.2.7.1</w:t>
      </w:r>
      <w:r>
        <w:tab/>
        <w:t>General</w:t>
      </w:r>
      <w:bookmarkEnd w:id="303"/>
    </w:p>
    <w:p w14:paraId="5E226F82" w14:textId="77777777"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304" w:name="_Toc89295027"/>
      <w:r>
        <w:t>6.2.7.2</w:t>
      </w:r>
      <w:r>
        <w:tab/>
        <w:t>Protocol Errors</w:t>
      </w:r>
      <w:bookmarkEnd w:id="304"/>
    </w:p>
    <w:p w14:paraId="3120CA87" w14:textId="77777777"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t>service are specified.</w:t>
      </w:r>
    </w:p>
    <w:p w14:paraId="52065E9B" w14:textId="77777777" w:rsidR="00BF43DB" w:rsidRDefault="00BF43DB" w:rsidP="00BF43DB">
      <w:pPr>
        <w:pStyle w:val="Heading4"/>
      </w:pPr>
      <w:bookmarkStart w:id="305" w:name="_Toc89295028"/>
      <w:r>
        <w:t>6.2.7.3</w:t>
      </w:r>
      <w:r>
        <w:tab/>
        <w:t>Application Errors</w:t>
      </w:r>
      <w:bookmarkEnd w:id="305"/>
    </w:p>
    <w:p w14:paraId="596837AC" w14:textId="77777777"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06" w:name="_Toc89295029"/>
      <w:r>
        <w:t>6.2.8</w:t>
      </w:r>
      <w:r>
        <w:rPr>
          <w:lang w:eastAsia="zh-CN"/>
        </w:rPr>
        <w:tab/>
        <w:t>Feature negotiation</w:t>
      </w:r>
      <w:bookmarkEnd w:id="306"/>
    </w:p>
    <w:p w14:paraId="5892478B" w14:textId="77777777" w:rsidR="00BF43DB" w:rsidRDefault="00BF43DB" w:rsidP="00BF43DB">
      <w:r>
        <w:t xml:space="preserve">The optional features 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07" w:name="_Toc89295030"/>
      <w:r>
        <w:t>6.2.9</w:t>
      </w:r>
      <w:r>
        <w:tab/>
        <w:t>Security</w:t>
      </w:r>
      <w:bookmarkEnd w:id="307"/>
    </w:p>
    <w:p w14:paraId="1BA4DD72" w14:textId="77777777"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3A75969" w14:textId="77777777" w:rsidR="00CE57B7" w:rsidRDefault="003319AF">
      <w:pPr>
        <w:pStyle w:val="Heading8"/>
      </w:pPr>
      <w:r>
        <w:br w:type="page"/>
      </w:r>
      <w:bookmarkStart w:id="308" w:name="_Toc510696650"/>
      <w:bookmarkStart w:id="309" w:name="_Toc35971450"/>
      <w:bookmarkStart w:id="310" w:name="_Toc89295031"/>
      <w:r>
        <w:lastRenderedPageBreak/>
        <w:t>Annex A (normative):</w:t>
      </w:r>
      <w:r>
        <w:br/>
      </w:r>
      <w:proofErr w:type="spellStart"/>
      <w:r>
        <w:t>OpenAPI</w:t>
      </w:r>
      <w:proofErr w:type="spellEnd"/>
      <w:r>
        <w:t xml:space="preserve"> specification</w:t>
      </w:r>
      <w:bookmarkEnd w:id="308"/>
      <w:bookmarkEnd w:id="309"/>
      <w:bookmarkEnd w:id="310"/>
    </w:p>
    <w:p w14:paraId="661DE895" w14:textId="77777777" w:rsidR="00CE57B7" w:rsidRDefault="003319AF">
      <w:pPr>
        <w:pStyle w:val="Heading2"/>
      </w:pPr>
      <w:bookmarkStart w:id="311" w:name="_Toc510696651"/>
      <w:bookmarkStart w:id="312" w:name="_Toc35971451"/>
      <w:bookmarkStart w:id="313" w:name="_Toc89295032"/>
      <w:r>
        <w:t>A.1</w:t>
      </w:r>
      <w:r>
        <w:tab/>
        <w:t>General</w:t>
      </w:r>
      <w:bookmarkEnd w:id="311"/>
      <w:bookmarkEnd w:id="312"/>
      <w:bookmarkEnd w:id="313"/>
    </w:p>
    <w:p w14:paraId="24709B5C" w14:textId="77777777" w:rsidR="00CE57B7" w:rsidRDefault="003319AF">
      <w:bookmarkStart w:id="314"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77777777" w:rsidR="00CE57B7" w:rsidRDefault="003319AF">
      <w:bookmarkStart w:id="31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16" w:name="_Toc89295033"/>
      <w:r>
        <w:t>A.2</w:t>
      </w:r>
      <w:r>
        <w:tab/>
      </w:r>
      <w:r w:rsidR="00E45AA1" w:rsidRPr="003E26EA">
        <w:t>UAE_C2OperationModeManagement</w:t>
      </w:r>
      <w:r>
        <w:t xml:space="preserve"> API</w:t>
      </w:r>
      <w:bookmarkEnd w:id="314"/>
      <w:bookmarkEnd w:id="315"/>
      <w:bookmarkEnd w:id="316"/>
    </w:p>
    <w:p w14:paraId="75FFB5E9" w14:textId="77777777" w:rsidR="00CE57B7" w:rsidRDefault="003319AF">
      <w:pPr>
        <w:pStyle w:val="PL"/>
      </w:pPr>
      <w:bookmarkStart w:id="317" w:name="_Hlk514243590"/>
      <w:bookmarkStart w:id="318" w:name="_Hlk515634373"/>
      <w:bookmarkStart w:id="319" w:name="_Hlk515642979"/>
      <w:bookmarkStart w:id="320"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4432BDF2" w:rsidR="00CE57B7" w:rsidRDefault="003319AF">
      <w:pPr>
        <w:pStyle w:val="PL"/>
      </w:pPr>
      <w:r>
        <w:t xml:space="preserve">  description: 3GPP TS 29.</w:t>
      </w:r>
      <w:r w:rsidR="00E45AA1">
        <w:t>257</w:t>
      </w:r>
      <w:r>
        <w:t xml:space="preserve"> V</w:t>
      </w:r>
      <w:r w:rsidR="00E45AA1">
        <w:t>0.</w:t>
      </w:r>
      <w:r w:rsidR="003F6BAB">
        <w:t>4</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1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1" w:name="_Hlk515639407"/>
      <w:bookmarkEnd w:id="318"/>
      <w:bookmarkEnd w:id="319"/>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2" w:name="_Toc35971453"/>
      <w:bookmarkStart w:id="323" w:name="_Toc89295034"/>
      <w:bookmarkEnd w:id="321"/>
      <w:r>
        <w:t>A.3</w:t>
      </w:r>
      <w:r>
        <w:tab/>
      </w:r>
      <w:proofErr w:type="spellStart"/>
      <w:r w:rsidR="00CB7B3B" w:rsidRPr="00761EFE">
        <w:t>UAE_RealtimeUAVStatus</w:t>
      </w:r>
      <w:proofErr w:type="spellEnd"/>
      <w:r>
        <w:t xml:space="preserve"> API</w:t>
      </w:r>
      <w:bookmarkEnd w:id="320"/>
      <w:bookmarkEnd w:id="322"/>
      <w:bookmarkEnd w:id="323"/>
    </w:p>
    <w:p w14:paraId="40E11BA8" w14:textId="77777777" w:rsidR="00CB7B3B" w:rsidRDefault="00CB7B3B" w:rsidP="00CB7B3B">
      <w:pPr>
        <w:pStyle w:val="PL"/>
      </w:pPr>
      <w:bookmarkStart w:id="32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7777777" w:rsidR="00CB7B3B" w:rsidRDefault="00CB7B3B" w:rsidP="00CB7B3B">
      <w:pPr>
        <w:pStyle w:val="PL"/>
      </w:pPr>
      <w:r>
        <w:t xml:space="preserve">  version: 1.0.0-alpha.1</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77777777" w:rsidR="00CB7B3B" w:rsidRDefault="00CB7B3B" w:rsidP="00CB7B3B">
      <w:pPr>
        <w:pStyle w:val="PL"/>
      </w:pPr>
      <w:r>
        <w:t xml:space="preserve">    © 2021,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77777777" w:rsidR="00CB7B3B" w:rsidRDefault="00CB7B3B" w:rsidP="00CB7B3B">
      <w:pPr>
        <w:pStyle w:val="PL"/>
      </w:pPr>
      <w:r>
        <w:t xml:space="preserve">  description: 3GPP TS 29.257 V0.4.0;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77777777" w:rsidR="00CB7B3B" w:rsidRDefault="00CB7B3B" w:rsidP="00CB7B3B">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lastRenderedPageBreak/>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77777777" w:rsidR="00CB7B3B" w:rsidRDefault="00CB7B3B" w:rsidP="00CB7B3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77777777" w:rsidR="00CB7B3B" w:rsidRDefault="00CB7B3B" w:rsidP="00CB7B3B">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lastRenderedPageBreak/>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00C46DDC" w14:textId="77777777" w:rsidR="00CB7B3B" w:rsidRDefault="00CB7B3B" w:rsidP="00CB7B3B">
      <w:pPr>
        <w:pStyle w:val="PL"/>
      </w:pPr>
      <w:r>
        <w:t xml:space="preserve">        timestamp:</w:t>
      </w:r>
    </w:p>
    <w:p w14:paraId="0AB75017" w14:textId="77777777" w:rsidR="00CB7B3B" w:rsidRDefault="00CB7B3B" w:rsidP="00CB7B3B">
      <w:pPr>
        <w:pStyle w:val="PL"/>
      </w:pPr>
      <w:r>
        <w:t xml:space="preserve">          $ref: 'TS29122_CommonData.yaml#/components/schemas/</w:t>
      </w:r>
      <w:r>
        <w:rPr>
          <w:lang w:eastAsia="zh-CN"/>
        </w:rPr>
        <w:t>DateTime</w:t>
      </w:r>
      <w:r>
        <w:t>'</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657D5D68" w14:textId="77777777" w:rsidR="00CB7B3B" w:rsidRDefault="00CB7B3B" w:rsidP="00CB7B3B">
      <w:pPr>
        <w:pStyle w:val="PL"/>
      </w:pPr>
      <w:r>
        <w:t xml:space="preserve">        - timestamp</w:t>
      </w:r>
    </w:p>
    <w:p w14:paraId="663B2572" w14:textId="77777777" w:rsidR="00CE57B7" w:rsidRDefault="003319AF">
      <w:pPr>
        <w:pStyle w:val="Heading8"/>
      </w:pPr>
      <w:r>
        <w:br w:type="page"/>
      </w:r>
      <w:bookmarkStart w:id="325" w:name="_Toc2086459"/>
      <w:bookmarkStart w:id="326" w:name="_Toc89295035"/>
      <w:bookmarkEnd w:id="324"/>
      <w:r>
        <w:lastRenderedPageBreak/>
        <w:t>Annex B (informative):</w:t>
      </w:r>
      <w:r>
        <w:br/>
        <w:t>Change history</w:t>
      </w:r>
      <w:bookmarkEnd w:id="325"/>
      <w:bookmarkEnd w:id="326"/>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 xml:space="preserve">pCR 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 xml:space="preserve">pCR 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 xml:space="preserve">pCR </w:t>
            </w:r>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 xml:space="preserve">pCR 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660"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6"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726"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0614C">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660"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6"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726"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0614C">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660"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6"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726"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0614C">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660"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6"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726"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0614C">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660"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6"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726"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0614C">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660"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6"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726"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0614C">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660"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6"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726"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0614C">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660"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6"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726"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0614C">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660"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6"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726"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70614C">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995"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899"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660"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6"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726" w:type="dxa"/>
            <w:shd w:val="solid" w:color="FFFFFF" w:fill="auto"/>
            <w:vAlign w:val="center"/>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F534D" w14:textId="77777777" w:rsidR="00FA561D" w:rsidRDefault="00FA561D">
      <w:r>
        <w:separator/>
      </w:r>
    </w:p>
  </w:endnote>
  <w:endnote w:type="continuationSeparator" w:id="0">
    <w:p w14:paraId="7050B588" w14:textId="77777777" w:rsidR="00FA561D" w:rsidRDefault="00FA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5226" w14:textId="77777777" w:rsidR="006761D1" w:rsidRDefault="00676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24AB4" w14:textId="77777777" w:rsidR="00FA561D" w:rsidRDefault="00FA561D">
      <w:r>
        <w:separator/>
      </w:r>
    </w:p>
  </w:footnote>
  <w:footnote w:type="continuationSeparator" w:id="0">
    <w:p w14:paraId="49A75DBF" w14:textId="77777777" w:rsidR="00FA561D" w:rsidRDefault="00FA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1A240" w14:textId="213C0EE6"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C17">
      <w:rPr>
        <w:rFonts w:ascii="Arial" w:hAnsi="Arial" w:cs="Arial"/>
        <w:b/>
        <w:noProof/>
        <w:sz w:val="18"/>
        <w:szCs w:val="18"/>
      </w:rPr>
      <w:t>3GPP TS 29.257 V1.0.0 (2021-12)</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44AD">
      <w:rPr>
        <w:rFonts w:ascii="Arial" w:hAnsi="Arial" w:cs="Arial"/>
        <w:b/>
        <w:noProof/>
        <w:sz w:val="18"/>
        <w:szCs w:val="18"/>
      </w:rPr>
      <w:t>2</w:t>
    </w:r>
    <w:r>
      <w:rPr>
        <w:rFonts w:ascii="Arial" w:hAnsi="Arial" w:cs="Arial"/>
        <w:b/>
        <w:sz w:val="18"/>
        <w:szCs w:val="18"/>
      </w:rPr>
      <w:fldChar w:fldCharType="end"/>
    </w:r>
  </w:p>
  <w:p w14:paraId="03B409B3" w14:textId="5D9C4FBB"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C17">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7C17"/>
    <w:rsid w:val="00077605"/>
    <w:rsid w:val="00082640"/>
    <w:rsid w:val="000D2563"/>
    <w:rsid w:val="000E69A6"/>
    <w:rsid w:val="000F1ADF"/>
    <w:rsid w:val="001005D8"/>
    <w:rsid w:val="00131150"/>
    <w:rsid w:val="00175EC4"/>
    <w:rsid w:val="00197220"/>
    <w:rsid w:val="001A1C8F"/>
    <w:rsid w:val="00221054"/>
    <w:rsid w:val="002226D3"/>
    <w:rsid w:val="0022310D"/>
    <w:rsid w:val="00227D88"/>
    <w:rsid w:val="00246CB1"/>
    <w:rsid w:val="002478D6"/>
    <w:rsid w:val="002750C0"/>
    <w:rsid w:val="00290EE4"/>
    <w:rsid w:val="002E31B6"/>
    <w:rsid w:val="00300FD3"/>
    <w:rsid w:val="003319AF"/>
    <w:rsid w:val="003333E1"/>
    <w:rsid w:val="003524A0"/>
    <w:rsid w:val="00370BD2"/>
    <w:rsid w:val="003F423F"/>
    <w:rsid w:val="003F6BAB"/>
    <w:rsid w:val="0041402D"/>
    <w:rsid w:val="00440322"/>
    <w:rsid w:val="0045311D"/>
    <w:rsid w:val="00471031"/>
    <w:rsid w:val="004A0E6E"/>
    <w:rsid w:val="004A17C9"/>
    <w:rsid w:val="004A2AE5"/>
    <w:rsid w:val="004C5A01"/>
    <w:rsid w:val="004C5D35"/>
    <w:rsid w:val="004D5B88"/>
    <w:rsid w:val="004F39D7"/>
    <w:rsid w:val="0050053F"/>
    <w:rsid w:val="00514941"/>
    <w:rsid w:val="005765B4"/>
    <w:rsid w:val="00606C72"/>
    <w:rsid w:val="00617378"/>
    <w:rsid w:val="00632D4F"/>
    <w:rsid w:val="00665040"/>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63CB2"/>
    <w:rsid w:val="00992D44"/>
    <w:rsid w:val="00997A09"/>
    <w:rsid w:val="009B61D4"/>
    <w:rsid w:val="009E0A7C"/>
    <w:rsid w:val="00A15973"/>
    <w:rsid w:val="00A33995"/>
    <w:rsid w:val="00A445AA"/>
    <w:rsid w:val="00A4545D"/>
    <w:rsid w:val="00A53AF2"/>
    <w:rsid w:val="00A72977"/>
    <w:rsid w:val="00A87381"/>
    <w:rsid w:val="00AA3AEF"/>
    <w:rsid w:val="00AD3A05"/>
    <w:rsid w:val="00AF6257"/>
    <w:rsid w:val="00B27B22"/>
    <w:rsid w:val="00B31350"/>
    <w:rsid w:val="00B97135"/>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B3E1B"/>
    <w:rsid w:val="00ED786F"/>
    <w:rsid w:val="00EF647A"/>
    <w:rsid w:val="00EF6D85"/>
    <w:rsid w:val="00F0571A"/>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E537-11B4-46C1-B569-97475D2E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53</Pages>
  <Words>16731</Words>
  <Characters>95367</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5</cp:revision>
  <cp:lastPrinted>2019-02-25T14:05:00Z</cp:lastPrinted>
  <dcterms:created xsi:type="dcterms:W3CDTF">2021-11-25T09:25:00Z</dcterms:created>
  <dcterms:modified xsi:type="dcterms:W3CDTF">2021-12-01T22:50:00Z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