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34E50093"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7671F6">
              <w:t>1</w:t>
            </w:r>
            <w:r w:rsidRPr="0016361A">
              <w:t>.</w:t>
            </w:r>
            <w:r w:rsidR="007671F6">
              <w:t>0</w:t>
            </w:r>
            <w:r w:rsidRPr="0016361A">
              <w:t>.</w:t>
            </w:r>
            <w:r w:rsidR="00B237CB">
              <w:t>0</w:t>
            </w:r>
            <w:r w:rsidRPr="0016361A">
              <w:t xml:space="preserve"> </w:t>
            </w:r>
            <w:r w:rsidRPr="0016361A">
              <w:rPr>
                <w:sz w:val="32"/>
              </w:rPr>
              <w:t>(202</w:t>
            </w:r>
            <w:r w:rsidR="00DE2C2A">
              <w:rPr>
                <w:sz w:val="32"/>
              </w:rPr>
              <w:t>1</w:t>
            </w:r>
            <w:r w:rsidRPr="0016361A">
              <w:rPr>
                <w:sz w:val="32"/>
              </w:rPr>
              <w:t>-</w:t>
            </w:r>
            <w:r w:rsidR="003C01AC">
              <w:rPr>
                <w:sz w:val="32"/>
              </w:rPr>
              <w:t>1</w:t>
            </w:r>
            <w:r w:rsidR="007671F6">
              <w:rPr>
                <w:sz w:val="32"/>
              </w:rPr>
              <w:t>2</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4045F0"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4pt">
                  <v:imagedata r:id="rId9" o:title="5G-logo_175px"/>
                </v:shape>
              </w:pict>
            </w:r>
          </w:p>
        </w:tc>
        <w:tc>
          <w:tcPr>
            <w:tcW w:w="5540" w:type="dxa"/>
            <w:shd w:val="clear" w:color="auto" w:fill="auto"/>
          </w:tcPr>
          <w:p w14:paraId="58DF817D" w14:textId="7C81AD70" w:rsidR="004A2822" w:rsidRPr="0016361A" w:rsidRDefault="004045F0" w:rsidP="004A2822">
            <w:pPr>
              <w:jc w:val="right"/>
            </w:pPr>
            <w:bookmarkStart w:id="2" w:name="logos"/>
            <w:r>
              <w:pict w14:anchorId="0D8683F9">
                <v:shape id="_x0000_i1026" type="#_x0000_t75" style="width:127.8pt;height:74.25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15CA3A48"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4045F0"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7B23EBAA" w14:textId="6DF19517" w:rsidR="00F36FE6" w:rsidRDefault="005A79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36FE6">
        <w:t>Foreword</w:t>
      </w:r>
      <w:r w:rsidR="00F36FE6">
        <w:tab/>
      </w:r>
      <w:r w:rsidR="00F36FE6">
        <w:fldChar w:fldCharType="begin" w:fldLock="1"/>
      </w:r>
      <w:r w:rsidR="00F36FE6">
        <w:instrText xml:space="preserve"> PAGEREF _Toc89676236 \h </w:instrText>
      </w:r>
      <w:r w:rsidR="00F36FE6">
        <w:fldChar w:fldCharType="separate"/>
      </w:r>
      <w:r w:rsidR="00F36FE6">
        <w:t>6</w:t>
      </w:r>
      <w:r w:rsidR="00F36FE6">
        <w:fldChar w:fldCharType="end"/>
      </w:r>
    </w:p>
    <w:p w14:paraId="2C14D5AA" w14:textId="7BFF19DC" w:rsidR="00F36FE6" w:rsidRDefault="00F36FE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_Toc89676237 \h </w:instrText>
      </w:r>
      <w:r>
        <w:fldChar w:fldCharType="separate"/>
      </w:r>
      <w:r>
        <w:t>7</w:t>
      </w:r>
      <w:r>
        <w:fldChar w:fldCharType="end"/>
      </w:r>
    </w:p>
    <w:p w14:paraId="3655ACCE" w14:textId="46D18010" w:rsidR="00F36FE6" w:rsidRDefault="00F36FE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_Toc89676238 \h </w:instrText>
      </w:r>
      <w:r>
        <w:fldChar w:fldCharType="separate"/>
      </w:r>
      <w:r>
        <w:t>7</w:t>
      </w:r>
      <w:r>
        <w:fldChar w:fldCharType="end"/>
      </w:r>
    </w:p>
    <w:p w14:paraId="0FD330B5" w14:textId="177166E9" w:rsidR="00F36FE6" w:rsidRDefault="00F36FE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_Toc89676239 \h </w:instrText>
      </w:r>
      <w:r>
        <w:fldChar w:fldCharType="separate"/>
      </w:r>
      <w:r>
        <w:t>8</w:t>
      </w:r>
      <w:r>
        <w:fldChar w:fldCharType="end"/>
      </w:r>
    </w:p>
    <w:p w14:paraId="34004960" w14:textId="5F9681BD" w:rsidR="00F36FE6" w:rsidRDefault="00F36FE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_Toc89676240 \h </w:instrText>
      </w:r>
      <w:r>
        <w:fldChar w:fldCharType="separate"/>
      </w:r>
      <w:r>
        <w:t>8</w:t>
      </w:r>
      <w:r>
        <w:fldChar w:fldCharType="end"/>
      </w:r>
    </w:p>
    <w:p w14:paraId="0A0BB581" w14:textId="13C3F7DE" w:rsidR="00F36FE6" w:rsidRDefault="00F36FE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_Toc89676241 \h </w:instrText>
      </w:r>
      <w:r>
        <w:fldChar w:fldCharType="separate"/>
      </w:r>
      <w:r>
        <w:t>8</w:t>
      </w:r>
      <w:r>
        <w:fldChar w:fldCharType="end"/>
      </w:r>
    </w:p>
    <w:p w14:paraId="7E3ED03B" w14:textId="57B5737D" w:rsidR="00F36FE6" w:rsidRDefault="00F36FE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_Toc89676242 \h </w:instrText>
      </w:r>
      <w:r>
        <w:fldChar w:fldCharType="separate"/>
      </w:r>
      <w:r>
        <w:t>8</w:t>
      </w:r>
      <w:r>
        <w:fldChar w:fldCharType="end"/>
      </w:r>
    </w:p>
    <w:p w14:paraId="4AC75461" w14:textId="23A74470" w:rsidR="00F36FE6" w:rsidRDefault="00F36FE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_Toc89676243 \h </w:instrText>
      </w:r>
      <w:r>
        <w:fldChar w:fldCharType="separate"/>
      </w:r>
      <w:r>
        <w:t>8</w:t>
      </w:r>
      <w:r>
        <w:fldChar w:fldCharType="end"/>
      </w:r>
    </w:p>
    <w:p w14:paraId="5BFCEB46" w14:textId="35113961" w:rsidR="00F36FE6" w:rsidRDefault="00F36FE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fldLock="1"/>
      </w:r>
      <w:r>
        <w:instrText xml:space="preserve"> PAGEREF _Toc89676244 \h </w:instrText>
      </w:r>
      <w:r>
        <w:fldChar w:fldCharType="separate"/>
      </w:r>
      <w:r>
        <w:t>9</w:t>
      </w:r>
      <w:r>
        <w:fldChar w:fldCharType="end"/>
      </w:r>
    </w:p>
    <w:p w14:paraId="10DAB4B3" w14:textId="629C0319" w:rsidR="00F36FE6" w:rsidRDefault="00F36FE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_Toc89676245 \h </w:instrText>
      </w:r>
      <w:r>
        <w:fldChar w:fldCharType="separate"/>
      </w:r>
      <w:r>
        <w:t>9</w:t>
      </w:r>
      <w:r>
        <w:fldChar w:fldCharType="end"/>
      </w:r>
    </w:p>
    <w:p w14:paraId="3152E975" w14:textId="740C82AE" w:rsidR="00F36FE6" w:rsidRDefault="00F36FE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_Toc89676246 \h </w:instrText>
      </w:r>
      <w:r>
        <w:fldChar w:fldCharType="separate"/>
      </w:r>
      <w:r>
        <w:t>9</w:t>
      </w:r>
      <w:r>
        <w:fldChar w:fldCharType="end"/>
      </w:r>
    </w:p>
    <w:p w14:paraId="54D2EA58" w14:textId="77B7218E" w:rsidR="00F36FE6" w:rsidRDefault="00F36FE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_Toc89676247 \h </w:instrText>
      </w:r>
      <w:r>
        <w:fldChar w:fldCharType="separate"/>
      </w:r>
      <w:r>
        <w:t>9</w:t>
      </w:r>
      <w:r>
        <w:fldChar w:fldCharType="end"/>
      </w:r>
    </w:p>
    <w:p w14:paraId="3A751EB1" w14:textId="5B42608D" w:rsidR="00F36FE6" w:rsidRDefault="00F36FE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_Toc89676248 \h </w:instrText>
      </w:r>
      <w:r>
        <w:fldChar w:fldCharType="separate"/>
      </w:r>
      <w:r>
        <w:t>10</w:t>
      </w:r>
      <w:r>
        <w:fldChar w:fldCharType="end"/>
      </w:r>
    </w:p>
    <w:p w14:paraId="3A273548" w14:textId="54CFAB82" w:rsidR="00F36FE6" w:rsidRDefault="00F36FE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_Toc89676249 \h </w:instrText>
      </w:r>
      <w:r>
        <w:fldChar w:fldCharType="separate"/>
      </w:r>
      <w:r>
        <w:t>10</w:t>
      </w:r>
      <w:r>
        <w:fldChar w:fldCharType="end"/>
      </w:r>
    </w:p>
    <w:p w14:paraId="0D33E1DA" w14:textId="57A0197C" w:rsidR="00F36FE6" w:rsidRDefault="00F36FE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_Toc89676250 \h </w:instrText>
      </w:r>
      <w:r>
        <w:fldChar w:fldCharType="separate"/>
      </w:r>
      <w:r>
        <w:t>10</w:t>
      </w:r>
      <w:r>
        <w:fldChar w:fldCharType="end"/>
      </w:r>
    </w:p>
    <w:p w14:paraId="1A6C21BE" w14:textId="2DF4B365" w:rsidR="00F36FE6" w:rsidRDefault="00F36FE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_Toc89676251 \h </w:instrText>
      </w:r>
      <w:r>
        <w:fldChar w:fldCharType="separate"/>
      </w:r>
      <w:r>
        <w:t>10</w:t>
      </w:r>
      <w:r>
        <w:fldChar w:fldCharType="end"/>
      </w:r>
    </w:p>
    <w:p w14:paraId="41573CAE" w14:textId="00D71901" w:rsidR="00F36FE6" w:rsidRDefault="00F36FE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_Toc89676252 \h </w:instrText>
      </w:r>
      <w:r>
        <w:fldChar w:fldCharType="separate"/>
      </w:r>
      <w:r>
        <w:t>11</w:t>
      </w:r>
      <w:r>
        <w:fldChar w:fldCharType="end"/>
      </w:r>
    </w:p>
    <w:p w14:paraId="4ABFC410" w14:textId="2217B4E7" w:rsidR="00F36FE6" w:rsidRDefault="00F36FE6">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_Toc89676253 \h </w:instrText>
      </w:r>
      <w:r>
        <w:fldChar w:fldCharType="separate"/>
      </w:r>
      <w:r>
        <w:t>11</w:t>
      </w:r>
      <w:r>
        <w:fldChar w:fldCharType="end"/>
      </w:r>
    </w:p>
    <w:p w14:paraId="39D18662" w14:textId="3E04445D" w:rsidR="00F36FE6" w:rsidRDefault="00F36FE6">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_Toc89676254 \h </w:instrText>
      </w:r>
      <w:r>
        <w:fldChar w:fldCharType="separate"/>
      </w:r>
      <w:r>
        <w:t>12</w:t>
      </w:r>
      <w:r>
        <w:fldChar w:fldCharType="end"/>
      </w:r>
    </w:p>
    <w:p w14:paraId="361D3F02" w14:textId="709AD1D0" w:rsidR="00F36FE6" w:rsidRDefault="00F36FE6">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_Toc89676255 \h </w:instrText>
      </w:r>
      <w:r>
        <w:fldChar w:fldCharType="separate"/>
      </w:r>
      <w:r>
        <w:t>12</w:t>
      </w:r>
      <w:r>
        <w:fldChar w:fldCharType="end"/>
      </w:r>
    </w:p>
    <w:p w14:paraId="1B070EAA" w14:textId="5DDFB181" w:rsidR="00F36FE6" w:rsidRDefault="00F36FE6">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_Toc89676256 \h </w:instrText>
      </w:r>
      <w:r>
        <w:fldChar w:fldCharType="separate"/>
      </w:r>
      <w:r>
        <w:t>12</w:t>
      </w:r>
      <w:r>
        <w:fldChar w:fldCharType="end"/>
      </w:r>
    </w:p>
    <w:p w14:paraId="78CA488D" w14:textId="38C5E164" w:rsidR="00F36FE6" w:rsidRDefault="00F36FE6">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_Toc89676257 \h </w:instrText>
      </w:r>
      <w:r>
        <w:fldChar w:fldCharType="separate"/>
      </w:r>
      <w:r>
        <w:t>12</w:t>
      </w:r>
      <w:r>
        <w:fldChar w:fldCharType="end"/>
      </w:r>
    </w:p>
    <w:p w14:paraId="034E3D4A" w14:textId="6DD32C71" w:rsidR="00F36FE6" w:rsidRDefault="00F36FE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DNS messages processing by EASDF</w:t>
      </w:r>
      <w:r>
        <w:tab/>
      </w:r>
      <w:r>
        <w:fldChar w:fldCharType="begin" w:fldLock="1"/>
      </w:r>
      <w:r>
        <w:instrText xml:space="preserve"> PAGEREF _Toc89676258 \h </w:instrText>
      </w:r>
      <w:r>
        <w:fldChar w:fldCharType="separate"/>
      </w:r>
      <w:r>
        <w:t>13</w:t>
      </w:r>
      <w:r>
        <w:fldChar w:fldCharType="end"/>
      </w:r>
    </w:p>
    <w:p w14:paraId="6B92014B" w14:textId="0FA18DEC" w:rsidR="00F36FE6" w:rsidRDefault="00F36FE6">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_Toc89676259 \h </w:instrText>
      </w:r>
      <w:r>
        <w:fldChar w:fldCharType="separate"/>
      </w:r>
      <w:r>
        <w:t>13</w:t>
      </w:r>
      <w:r>
        <w:fldChar w:fldCharType="end"/>
      </w:r>
    </w:p>
    <w:p w14:paraId="5B488A0A" w14:textId="7B39A84C" w:rsidR="00F36FE6" w:rsidRDefault="00F36FE6">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DNS message processing model</w:t>
      </w:r>
      <w:r>
        <w:tab/>
      </w:r>
      <w:r>
        <w:fldChar w:fldCharType="begin" w:fldLock="1"/>
      </w:r>
      <w:r>
        <w:instrText xml:space="preserve"> PAGEREF _Toc89676260 \h </w:instrText>
      </w:r>
      <w:r>
        <w:fldChar w:fldCharType="separate"/>
      </w:r>
      <w:r>
        <w:t>13</w:t>
      </w:r>
      <w:r>
        <w:fldChar w:fldCharType="end"/>
      </w:r>
    </w:p>
    <w:p w14:paraId="08E492DA" w14:textId="46300B1E" w:rsidR="00F36FE6" w:rsidRDefault="00F36FE6">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DNS Message Detection Template</w:t>
      </w:r>
      <w:r>
        <w:tab/>
      </w:r>
      <w:r>
        <w:fldChar w:fldCharType="begin" w:fldLock="1"/>
      </w:r>
      <w:r>
        <w:instrText xml:space="preserve"> PAGEREF _Toc89676261 \h </w:instrText>
      </w:r>
      <w:r>
        <w:fldChar w:fldCharType="separate"/>
      </w:r>
      <w:r>
        <w:t>15</w:t>
      </w:r>
      <w:r>
        <w:fldChar w:fldCharType="end"/>
      </w:r>
    </w:p>
    <w:p w14:paraId="43E27A47" w14:textId="2807B4A1" w:rsidR="00F36FE6" w:rsidRDefault="00F36FE6">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rsidRPr="0003623A">
        <w:rPr>
          <w:lang w:val="en-US"/>
        </w:rPr>
        <w:t>General</w:t>
      </w:r>
      <w:r>
        <w:tab/>
      </w:r>
      <w:r>
        <w:fldChar w:fldCharType="begin" w:fldLock="1"/>
      </w:r>
      <w:r>
        <w:instrText xml:space="preserve"> PAGEREF _Toc89676262 \h </w:instrText>
      </w:r>
      <w:r>
        <w:fldChar w:fldCharType="separate"/>
      </w:r>
      <w:r>
        <w:t>15</w:t>
      </w:r>
      <w:r>
        <w:fldChar w:fldCharType="end"/>
      </w:r>
    </w:p>
    <w:p w14:paraId="6279E1C3" w14:textId="361A2C90" w:rsidR="00F36FE6" w:rsidRDefault="00F36FE6">
      <w:pPr>
        <w:pStyle w:val="TOC5"/>
        <w:rPr>
          <w:rFonts w:asciiTheme="minorHAnsi" w:eastAsiaTheme="minorEastAsia" w:hAnsiTheme="minorHAnsi" w:cstheme="minorBidi"/>
          <w:sz w:val="22"/>
          <w:szCs w:val="22"/>
          <w:lang w:eastAsia="en-GB"/>
        </w:rPr>
      </w:pPr>
      <w:r>
        <w:t>5.2.3.3.</w:t>
      </w:r>
      <w:r w:rsidRPr="0003623A">
        <w:rPr>
          <w:lang w:val="en-US"/>
        </w:rPr>
        <w:t>2</w:t>
      </w:r>
      <w:r>
        <w:rPr>
          <w:rFonts w:asciiTheme="minorHAnsi" w:eastAsiaTheme="minorEastAsia" w:hAnsiTheme="minorHAnsi" w:cstheme="minorBidi"/>
          <w:sz w:val="22"/>
          <w:szCs w:val="22"/>
          <w:lang w:eastAsia="en-GB"/>
        </w:rPr>
        <w:tab/>
      </w:r>
      <w:r>
        <w:t>DNS Q</w:t>
      </w:r>
      <w:r w:rsidRPr="0003623A">
        <w:rPr>
          <w:lang w:val="en-US"/>
        </w:rPr>
        <w:t>uery MDT</w:t>
      </w:r>
      <w:r>
        <w:tab/>
      </w:r>
      <w:r>
        <w:fldChar w:fldCharType="begin" w:fldLock="1"/>
      </w:r>
      <w:r>
        <w:instrText xml:space="preserve"> PAGEREF _Toc89676263 \h </w:instrText>
      </w:r>
      <w:r>
        <w:fldChar w:fldCharType="separate"/>
      </w:r>
      <w:r>
        <w:t>15</w:t>
      </w:r>
      <w:r>
        <w:fldChar w:fldCharType="end"/>
      </w:r>
    </w:p>
    <w:p w14:paraId="78D6EC39" w14:textId="2EBD6E32" w:rsidR="00F36FE6" w:rsidRDefault="00F36FE6">
      <w:pPr>
        <w:pStyle w:val="TOC5"/>
        <w:rPr>
          <w:rFonts w:asciiTheme="minorHAnsi" w:eastAsiaTheme="minorEastAsia" w:hAnsiTheme="minorHAnsi" w:cstheme="minorBidi"/>
          <w:sz w:val="22"/>
          <w:szCs w:val="22"/>
          <w:lang w:eastAsia="en-GB"/>
        </w:rPr>
      </w:pPr>
      <w:r w:rsidRPr="0003623A">
        <w:rPr>
          <w:lang w:val="en-US"/>
        </w:rPr>
        <w:t>5.2.3.3.3</w:t>
      </w:r>
      <w:r>
        <w:rPr>
          <w:rFonts w:asciiTheme="minorHAnsi" w:eastAsiaTheme="minorEastAsia" w:hAnsiTheme="minorHAnsi" w:cstheme="minorBidi"/>
          <w:sz w:val="22"/>
          <w:szCs w:val="22"/>
          <w:lang w:eastAsia="en-GB"/>
        </w:rPr>
        <w:tab/>
      </w:r>
      <w:r w:rsidRPr="0003623A">
        <w:rPr>
          <w:lang w:val="en-US"/>
        </w:rPr>
        <w:t>DNS Response MDT</w:t>
      </w:r>
      <w:r>
        <w:tab/>
      </w:r>
      <w:r>
        <w:fldChar w:fldCharType="begin" w:fldLock="1"/>
      </w:r>
      <w:r>
        <w:instrText xml:space="preserve"> PAGEREF _Toc89676264 \h </w:instrText>
      </w:r>
      <w:r>
        <w:fldChar w:fldCharType="separate"/>
      </w:r>
      <w:r>
        <w:t>16</w:t>
      </w:r>
      <w:r>
        <w:fldChar w:fldCharType="end"/>
      </w:r>
    </w:p>
    <w:p w14:paraId="6831469C" w14:textId="3032E81F" w:rsidR="00F36FE6" w:rsidRDefault="00F36FE6">
      <w:pPr>
        <w:pStyle w:val="TOC4"/>
        <w:rPr>
          <w:rFonts w:asciiTheme="minorHAnsi" w:eastAsiaTheme="minorEastAsia" w:hAnsiTheme="minorHAnsi" w:cstheme="minorBidi"/>
          <w:sz w:val="22"/>
          <w:szCs w:val="22"/>
          <w:lang w:eastAsia="en-GB"/>
        </w:rPr>
      </w:pPr>
      <w:r>
        <w:t>5.2.3.</w:t>
      </w:r>
      <w:r w:rsidRPr="0003623A">
        <w:rPr>
          <w:lang w:val="en-US"/>
        </w:rPr>
        <w:t>4</w:t>
      </w:r>
      <w:r>
        <w:rPr>
          <w:rFonts w:asciiTheme="minorHAnsi" w:eastAsiaTheme="minorEastAsia" w:hAnsiTheme="minorHAnsi" w:cstheme="minorBidi"/>
          <w:sz w:val="22"/>
          <w:szCs w:val="22"/>
          <w:lang w:eastAsia="en-GB"/>
        </w:rPr>
        <w:tab/>
      </w:r>
      <w:r w:rsidRPr="0003623A">
        <w:rPr>
          <w:lang w:val="en-US"/>
        </w:rPr>
        <w:t>Actions applicable to DNS message</w:t>
      </w:r>
      <w:r>
        <w:tab/>
      </w:r>
      <w:r>
        <w:fldChar w:fldCharType="begin" w:fldLock="1"/>
      </w:r>
      <w:r>
        <w:instrText xml:space="preserve"> PAGEREF _Toc89676265 \h </w:instrText>
      </w:r>
      <w:r>
        <w:fldChar w:fldCharType="separate"/>
      </w:r>
      <w:r>
        <w:t>16</w:t>
      </w:r>
      <w:r>
        <w:fldChar w:fldCharType="end"/>
      </w:r>
    </w:p>
    <w:p w14:paraId="456EAAE9" w14:textId="3A456296" w:rsidR="00F36FE6" w:rsidRDefault="00F36FE6">
      <w:pPr>
        <w:pStyle w:val="TOC5"/>
        <w:rPr>
          <w:rFonts w:asciiTheme="minorHAnsi" w:eastAsiaTheme="minorEastAsia" w:hAnsiTheme="minorHAnsi" w:cstheme="minorBidi"/>
          <w:sz w:val="22"/>
          <w:szCs w:val="22"/>
          <w:lang w:eastAsia="en-GB"/>
        </w:rPr>
      </w:pPr>
      <w:r>
        <w:t>5.2.3.4.1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_Toc89676266 \h </w:instrText>
      </w:r>
      <w:r>
        <w:fldChar w:fldCharType="separate"/>
      </w:r>
      <w:r>
        <w:t>16</w:t>
      </w:r>
      <w:r>
        <w:fldChar w:fldCharType="end"/>
      </w:r>
    </w:p>
    <w:p w14:paraId="419F7720" w14:textId="6CA6E30A" w:rsidR="00F36FE6" w:rsidRDefault="00F36FE6">
      <w:pPr>
        <w:pStyle w:val="TOC5"/>
        <w:rPr>
          <w:rFonts w:asciiTheme="minorHAnsi" w:eastAsiaTheme="minorEastAsia" w:hAnsiTheme="minorHAnsi" w:cstheme="minorBidi"/>
          <w:sz w:val="22"/>
          <w:szCs w:val="22"/>
          <w:lang w:eastAsia="en-GB"/>
        </w:rPr>
      </w:pPr>
      <w:r>
        <w:t>5.2.3.4.2</w:t>
      </w:r>
      <w:r>
        <w:rPr>
          <w:rFonts w:asciiTheme="minorHAnsi" w:eastAsiaTheme="minorEastAsia" w:hAnsiTheme="minorHAnsi" w:cstheme="minorBidi"/>
          <w:sz w:val="22"/>
          <w:szCs w:val="22"/>
          <w:lang w:eastAsia="en-GB"/>
        </w:rPr>
        <w:tab/>
      </w:r>
      <w:r>
        <w:t>Event reporting by EASDF</w:t>
      </w:r>
      <w:r>
        <w:tab/>
      </w:r>
      <w:r>
        <w:fldChar w:fldCharType="begin" w:fldLock="1"/>
      </w:r>
      <w:r>
        <w:instrText xml:space="preserve"> PAGEREF _Toc89676267 \h </w:instrText>
      </w:r>
      <w:r>
        <w:fldChar w:fldCharType="separate"/>
      </w:r>
      <w:r>
        <w:t>16</w:t>
      </w:r>
      <w:r>
        <w:fldChar w:fldCharType="end"/>
      </w:r>
    </w:p>
    <w:p w14:paraId="1DA9CF3C" w14:textId="48501205" w:rsidR="00F36FE6" w:rsidRDefault="00F36FE6">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Baseline DNS Patterns</w:t>
      </w:r>
      <w:r>
        <w:tab/>
      </w:r>
      <w:r>
        <w:fldChar w:fldCharType="begin" w:fldLock="1"/>
      </w:r>
      <w:r>
        <w:instrText xml:space="preserve"> PAGEREF _Toc89676268 \h </w:instrText>
      </w:r>
      <w:r>
        <w:fldChar w:fldCharType="separate"/>
      </w:r>
      <w:r>
        <w:t>17</w:t>
      </w:r>
      <w:r>
        <w:fldChar w:fldCharType="end"/>
      </w:r>
    </w:p>
    <w:p w14:paraId="167FE4A6" w14:textId="653BD03A" w:rsidR="00F36FE6" w:rsidRDefault="00F36FE6">
      <w:pPr>
        <w:pStyle w:val="TOC5"/>
        <w:rPr>
          <w:rFonts w:asciiTheme="minorHAnsi" w:eastAsiaTheme="minorEastAsia" w:hAnsiTheme="minorHAnsi" w:cstheme="minorBidi"/>
          <w:sz w:val="22"/>
          <w:szCs w:val="22"/>
          <w:lang w:eastAsia="en-GB"/>
        </w:rPr>
      </w:pPr>
      <w:r>
        <w:t>5.2.3.5.1</w:t>
      </w:r>
      <w:r>
        <w:rPr>
          <w:rFonts w:asciiTheme="minorHAnsi" w:eastAsiaTheme="minorEastAsia" w:hAnsiTheme="minorHAnsi" w:cstheme="minorBidi"/>
          <w:sz w:val="22"/>
          <w:szCs w:val="22"/>
          <w:lang w:eastAsia="en-GB"/>
        </w:rPr>
        <w:tab/>
      </w:r>
      <w:r w:rsidRPr="0003623A">
        <w:rPr>
          <w:lang w:val="en-US"/>
        </w:rPr>
        <w:t>General</w:t>
      </w:r>
      <w:r>
        <w:tab/>
      </w:r>
      <w:r>
        <w:fldChar w:fldCharType="begin" w:fldLock="1"/>
      </w:r>
      <w:r>
        <w:instrText xml:space="preserve"> PAGEREF _Toc89676269 \h </w:instrText>
      </w:r>
      <w:r>
        <w:fldChar w:fldCharType="separate"/>
      </w:r>
      <w:r>
        <w:t>17</w:t>
      </w:r>
      <w:r>
        <w:fldChar w:fldCharType="end"/>
      </w:r>
    </w:p>
    <w:p w14:paraId="43738274" w14:textId="3B1633F6" w:rsidR="00F36FE6" w:rsidRDefault="00F36FE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Neasdf_BaselineDNSPattern Service</w:t>
      </w:r>
      <w:r>
        <w:tab/>
      </w:r>
      <w:r>
        <w:fldChar w:fldCharType="begin" w:fldLock="1"/>
      </w:r>
      <w:r>
        <w:instrText xml:space="preserve"> PAGEREF _Toc89676270 \h </w:instrText>
      </w:r>
      <w:r>
        <w:fldChar w:fldCharType="separate"/>
      </w:r>
      <w:r>
        <w:t>17</w:t>
      </w:r>
      <w:r>
        <w:fldChar w:fldCharType="end"/>
      </w:r>
    </w:p>
    <w:p w14:paraId="4160874A" w14:textId="266DF9EB" w:rsidR="00F36FE6" w:rsidRDefault="00F36FE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_Toc89676271 \h </w:instrText>
      </w:r>
      <w:r>
        <w:fldChar w:fldCharType="separate"/>
      </w:r>
      <w:r>
        <w:t>17</w:t>
      </w:r>
      <w:r>
        <w:fldChar w:fldCharType="end"/>
      </w:r>
    </w:p>
    <w:p w14:paraId="2F32F1FC" w14:textId="4DB28465" w:rsidR="00F36FE6" w:rsidRDefault="00F36FE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_Toc89676272 \h </w:instrText>
      </w:r>
      <w:r>
        <w:fldChar w:fldCharType="separate"/>
      </w:r>
      <w:r>
        <w:t>18</w:t>
      </w:r>
      <w:r>
        <w:fldChar w:fldCharType="end"/>
      </w:r>
    </w:p>
    <w:p w14:paraId="507A0AB1" w14:textId="52163852" w:rsidR="00F36FE6" w:rsidRDefault="00F36FE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_Toc89676273 \h </w:instrText>
      </w:r>
      <w:r>
        <w:fldChar w:fldCharType="separate"/>
      </w:r>
      <w:r>
        <w:t>18</w:t>
      </w:r>
      <w:r>
        <w:fldChar w:fldCharType="end"/>
      </w:r>
    </w:p>
    <w:p w14:paraId="74F90057" w14:textId="19B4D986" w:rsidR="00F36FE6" w:rsidRDefault="00F36FE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_Toc89676274 \h </w:instrText>
      </w:r>
      <w:r>
        <w:fldChar w:fldCharType="separate"/>
      </w:r>
      <w:r>
        <w:t>18</w:t>
      </w:r>
      <w:r>
        <w:fldChar w:fldCharType="end"/>
      </w:r>
    </w:p>
    <w:p w14:paraId="0F8EF3DB" w14:textId="4042336A" w:rsidR="00F36FE6" w:rsidRDefault="00F36FE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_Toc89676275 \h </w:instrText>
      </w:r>
      <w:r>
        <w:fldChar w:fldCharType="separate"/>
      </w:r>
      <w:r>
        <w:t>18</w:t>
      </w:r>
      <w:r>
        <w:fldChar w:fldCharType="end"/>
      </w:r>
    </w:p>
    <w:p w14:paraId="7A2DE1E9" w14:textId="6F068236" w:rsidR="00F36FE6" w:rsidRDefault="00F36FE6">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_Toc89676276 \h </w:instrText>
      </w:r>
      <w:r>
        <w:fldChar w:fldCharType="separate"/>
      </w:r>
      <w:r>
        <w:t>19</w:t>
      </w:r>
      <w:r>
        <w:fldChar w:fldCharType="end"/>
      </w:r>
    </w:p>
    <w:p w14:paraId="4D40A12E" w14:textId="6697E4CB" w:rsidR="00F36FE6" w:rsidRDefault="00F36FE6">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_Toc89676277 \h </w:instrText>
      </w:r>
      <w:r>
        <w:fldChar w:fldCharType="separate"/>
      </w:r>
      <w:r>
        <w:t>19</w:t>
      </w:r>
      <w:r>
        <w:fldChar w:fldCharType="end"/>
      </w:r>
    </w:p>
    <w:p w14:paraId="43742D2A" w14:textId="383E1E1F" w:rsidR="00F36FE6" w:rsidRDefault="00F36FE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_Toc89676278 \h </w:instrText>
      </w:r>
      <w:r>
        <w:fldChar w:fldCharType="separate"/>
      </w:r>
      <w:r>
        <w:t>20</w:t>
      </w:r>
      <w:r>
        <w:fldChar w:fldCharType="end"/>
      </w:r>
    </w:p>
    <w:p w14:paraId="5AF57AB9" w14:textId="3847E996" w:rsidR="00F36FE6" w:rsidRDefault="00F36FE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_Toc89676279 \h </w:instrText>
      </w:r>
      <w:r>
        <w:fldChar w:fldCharType="separate"/>
      </w:r>
      <w:r>
        <w:t>20</w:t>
      </w:r>
      <w:r>
        <w:fldChar w:fldCharType="end"/>
      </w:r>
    </w:p>
    <w:p w14:paraId="1671FC94" w14:textId="792FE30C" w:rsidR="00F36FE6" w:rsidRDefault="00F36FE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_Toc89676280 \h </w:instrText>
      </w:r>
      <w:r>
        <w:fldChar w:fldCharType="separate"/>
      </w:r>
      <w:r>
        <w:t>20</w:t>
      </w:r>
      <w:r>
        <w:fldChar w:fldCharType="end"/>
      </w:r>
    </w:p>
    <w:p w14:paraId="2DF3666D" w14:textId="4712E315" w:rsidR="00F36FE6" w:rsidRDefault="00F36FE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fldLock="1"/>
      </w:r>
      <w:r>
        <w:instrText xml:space="preserve"> PAGEREF _Toc89676281 \h </w:instrText>
      </w:r>
      <w:r>
        <w:fldChar w:fldCharType="separate"/>
      </w:r>
      <w:r>
        <w:t>20</w:t>
      </w:r>
      <w:r>
        <w:fldChar w:fldCharType="end"/>
      </w:r>
    </w:p>
    <w:p w14:paraId="6DAD20F6" w14:textId="12E9F2F8" w:rsidR="00F36FE6" w:rsidRDefault="00F36FE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_Toc89676282 \h </w:instrText>
      </w:r>
      <w:r>
        <w:fldChar w:fldCharType="separate"/>
      </w:r>
      <w:r>
        <w:t>20</w:t>
      </w:r>
      <w:r>
        <w:fldChar w:fldCharType="end"/>
      </w:r>
    </w:p>
    <w:p w14:paraId="25D67481" w14:textId="5BEBA220" w:rsidR="00F36FE6" w:rsidRDefault="00F36FE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_Toc89676283 \h </w:instrText>
      </w:r>
      <w:r>
        <w:fldChar w:fldCharType="separate"/>
      </w:r>
      <w:r>
        <w:t>21</w:t>
      </w:r>
      <w:r>
        <w:fldChar w:fldCharType="end"/>
      </w:r>
    </w:p>
    <w:p w14:paraId="2F404B83" w14:textId="1A82BB9E" w:rsidR="00F36FE6" w:rsidRDefault="00F36FE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_Toc89676284 \h </w:instrText>
      </w:r>
      <w:r>
        <w:fldChar w:fldCharType="separate"/>
      </w:r>
      <w:r>
        <w:t>21</w:t>
      </w:r>
      <w:r>
        <w:fldChar w:fldCharType="end"/>
      </w:r>
    </w:p>
    <w:p w14:paraId="509DA17A" w14:textId="7139307D" w:rsidR="00F36FE6" w:rsidRDefault="00F36FE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_Toc89676285 \h </w:instrText>
      </w:r>
      <w:r>
        <w:fldChar w:fldCharType="separate"/>
      </w:r>
      <w:r>
        <w:t>21</w:t>
      </w:r>
      <w:r>
        <w:fldChar w:fldCharType="end"/>
      </w:r>
    </w:p>
    <w:p w14:paraId="4A48AAB3" w14:textId="376BA6A4" w:rsidR="00F36FE6" w:rsidRDefault="00F36FE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_Toc89676286 \h </w:instrText>
      </w:r>
      <w:r>
        <w:fldChar w:fldCharType="separate"/>
      </w:r>
      <w:r>
        <w:t>21</w:t>
      </w:r>
      <w:r>
        <w:fldChar w:fldCharType="end"/>
      </w:r>
    </w:p>
    <w:p w14:paraId="60C965A6" w14:textId="5BDA32F7" w:rsidR="00F36FE6" w:rsidRDefault="00F36FE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_Toc89676287 \h </w:instrText>
      </w:r>
      <w:r>
        <w:fldChar w:fldCharType="separate"/>
      </w:r>
      <w:r>
        <w:t>21</w:t>
      </w:r>
      <w:r>
        <w:fldChar w:fldCharType="end"/>
      </w:r>
    </w:p>
    <w:p w14:paraId="294D7C3B" w14:textId="4FA7CBF0" w:rsidR="00F36FE6" w:rsidRDefault="00F36FE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_Toc89676288 \h </w:instrText>
      </w:r>
      <w:r>
        <w:fldChar w:fldCharType="separate"/>
      </w:r>
      <w:r>
        <w:t>21</w:t>
      </w:r>
      <w:r>
        <w:fldChar w:fldCharType="end"/>
      </w:r>
    </w:p>
    <w:p w14:paraId="1CA39EA1" w14:textId="4879B195" w:rsidR="00F36FE6" w:rsidRDefault="00F36FE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_Toc89676289 \h </w:instrText>
      </w:r>
      <w:r>
        <w:fldChar w:fldCharType="separate"/>
      </w:r>
      <w:r>
        <w:t>21</w:t>
      </w:r>
      <w:r>
        <w:fldChar w:fldCharType="end"/>
      </w:r>
    </w:p>
    <w:p w14:paraId="4C094CFF" w14:textId="051D789A" w:rsidR="00F36FE6" w:rsidRDefault="00F36FE6">
      <w:pPr>
        <w:pStyle w:val="TOC4"/>
        <w:rPr>
          <w:rFonts w:asciiTheme="minorHAnsi" w:eastAsiaTheme="minorEastAsia" w:hAnsiTheme="minorHAnsi" w:cstheme="minorBidi"/>
          <w:sz w:val="22"/>
          <w:szCs w:val="22"/>
          <w:lang w:eastAsia="en-GB"/>
        </w:rPr>
      </w:pPr>
      <w:r>
        <w:lastRenderedPageBreak/>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_Toc89676290 \h </w:instrText>
      </w:r>
      <w:r>
        <w:fldChar w:fldCharType="separate"/>
      </w:r>
      <w:r>
        <w:t>21</w:t>
      </w:r>
      <w:r>
        <w:fldChar w:fldCharType="end"/>
      </w:r>
    </w:p>
    <w:p w14:paraId="1BDBA98E" w14:textId="23AEBF4A" w:rsidR="00F36FE6" w:rsidRDefault="00F36FE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DNS contexts collection</w:t>
      </w:r>
      <w:r>
        <w:tab/>
      </w:r>
      <w:r>
        <w:fldChar w:fldCharType="begin" w:fldLock="1"/>
      </w:r>
      <w:r>
        <w:instrText xml:space="preserve"> PAGEREF _Toc89676291 \h </w:instrText>
      </w:r>
      <w:r>
        <w:fldChar w:fldCharType="separate"/>
      </w:r>
      <w:r>
        <w:t>22</w:t>
      </w:r>
      <w:r>
        <w:fldChar w:fldCharType="end"/>
      </w:r>
    </w:p>
    <w:p w14:paraId="55047B09" w14:textId="012A4373" w:rsidR="00F36FE6" w:rsidRDefault="00F36FE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_Toc89676292 \h </w:instrText>
      </w:r>
      <w:r>
        <w:fldChar w:fldCharType="separate"/>
      </w:r>
      <w:r>
        <w:t>22</w:t>
      </w:r>
      <w:r>
        <w:fldChar w:fldCharType="end"/>
      </w:r>
    </w:p>
    <w:p w14:paraId="27F0E8EE" w14:textId="27EE232B" w:rsidR="00F36FE6" w:rsidRDefault="00F36FE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_Toc89676293 \h </w:instrText>
      </w:r>
      <w:r>
        <w:fldChar w:fldCharType="separate"/>
      </w:r>
      <w:r>
        <w:t>22</w:t>
      </w:r>
      <w:r>
        <w:fldChar w:fldCharType="end"/>
      </w:r>
    </w:p>
    <w:p w14:paraId="6024B213" w14:textId="1E18F869" w:rsidR="00F36FE6" w:rsidRDefault="00F36FE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_Toc89676294 \h </w:instrText>
      </w:r>
      <w:r>
        <w:fldChar w:fldCharType="separate"/>
      </w:r>
      <w:r>
        <w:t>22</w:t>
      </w:r>
      <w:r>
        <w:fldChar w:fldCharType="end"/>
      </w:r>
    </w:p>
    <w:p w14:paraId="7AD064E8" w14:textId="392ABBF5" w:rsidR="00F36FE6" w:rsidRDefault="00F36FE6">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_Toc89676295 \h </w:instrText>
      </w:r>
      <w:r>
        <w:fldChar w:fldCharType="separate"/>
      </w:r>
      <w:r>
        <w:t>22</w:t>
      </w:r>
      <w:r>
        <w:fldChar w:fldCharType="end"/>
      </w:r>
    </w:p>
    <w:p w14:paraId="27BC089A" w14:textId="6F284995" w:rsidR="00F36FE6" w:rsidRDefault="00F36FE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_Toc89676296 \h </w:instrText>
      </w:r>
      <w:r>
        <w:fldChar w:fldCharType="separate"/>
      </w:r>
      <w:r>
        <w:t>24</w:t>
      </w:r>
      <w:r>
        <w:fldChar w:fldCharType="end"/>
      </w:r>
    </w:p>
    <w:p w14:paraId="73A2BA35" w14:textId="2609D944" w:rsidR="00F36FE6" w:rsidRDefault="00F36FE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DNS context</w:t>
      </w:r>
      <w:r>
        <w:tab/>
      </w:r>
      <w:r>
        <w:fldChar w:fldCharType="begin" w:fldLock="1"/>
      </w:r>
      <w:r>
        <w:instrText xml:space="preserve"> PAGEREF _Toc89676297 \h </w:instrText>
      </w:r>
      <w:r>
        <w:fldChar w:fldCharType="separate"/>
      </w:r>
      <w:r>
        <w:t>24</w:t>
      </w:r>
      <w:r>
        <w:fldChar w:fldCharType="end"/>
      </w:r>
    </w:p>
    <w:p w14:paraId="44CE8149" w14:textId="6FF190AB" w:rsidR="00F36FE6" w:rsidRDefault="00F36FE6">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_Toc89676298 \h </w:instrText>
      </w:r>
      <w:r>
        <w:fldChar w:fldCharType="separate"/>
      </w:r>
      <w:r>
        <w:t>24</w:t>
      </w:r>
      <w:r>
        <w:fldChar w:fldCharType="end"/>
      </w:r>
    </w:p>
    <w:p w14:paraId="41429514" w14:textId="20910338" w:rsidR="00F36FE6" w:rsidRDefault="00F36FE6">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_Toc89676299 \h </w:instrText>
      </w:r>
      <w:r>
        <w:fldChar w:fldCharType="separate"/>
      </w:r>
      <w:r>
        <w:t>24</w:t>
      </w:r>
      <w:r>
        <w:fldChar w:fldCharType="end"/>
      </w:r>
    </w:p>
    <w:p w14:paraId="325DE5A6" w14:textId="41FFEC4D" w:rsidR="00F36FE6" w:rsidRDefault="00F36FE6">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_Toc89676300 \h </w:instrText>
      </w:r>
      <w:r>
        <w:fldChar w:fldCharType="separate"/>
      </w:r>
      <w:r>
        <w:t>24</w:t>
      </w:r>
      <w:r>
        <w:fldChar w:fldCharType="end"/>
      </w:r>
    </w:p>
    <w:p w14:paraId="573FF2C9" w14:textId="7838E8AD" w:rsidR="00F36FE6" w:rsidRDefault="00F36FE6">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_Toc89676301 \h </w:instrText>
      </w:r>
      <w:r>
        <w:fldChar w:fldCharType="separate"/>
      </w:r>
      <w:r>
        <w:t>24</w:t>
      </w:r>
      <w:r>
        <w:fldChar w:fldCharType="end"/>
      </w:r>
    </w:p>
    <w:p w14:paraId="4B51EEEC" w14:textId="41715789" w:rsidR="00F36FE6" w:rsidRDefault="00F36FE6">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_Toc89676302 \h </w:instrText>
      </w:r>
      <w:r>
        <w:fldChar w:fldCharType="separate"/>
      </w:r>
      <w:r>
        <w:t>26</w:t>
      </w:r>
      <w:r>
        <w:fldChar w:fldCharType="end"/>
      </w:r>
    </w:p>
    <w:p w14:paraId="2147AEC6" w14:textId="07EFA697" w:rsidR="00F36FE6" w:rsidRDefault="00F36FE6">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_Toc89676303 \h </w:instrText>
      </w:r>
      <w:r>
        <w:fldChar w:fldCharType="separate"/>
      </w:r>
      <w:r>
        <w:t>27</w:t>
      </w:r>
      <w:r>
        <w:fldChar w:fldCharType="end"/>
      </w:r>
    </w:p>
    <w:p w14:paraId="5608B001" w14:textId="5CA109A6" w:rsidR="00F36FE6" w:rsidRDefault="00F36FE6">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_Toc89676304 \h </w:instrText>
      </w:r>
      <w:r>
        <w:fldChar w:fldCharType="separate"/>
      </w:r>
      <w:r>
        <w:t>28</w:t>
      </w:r>
      <w:r>
        <w:fldChar w:fldCharType="end"/>
      </w:r>
    </w:p>
    <w:p w14:paraId="2654FA8B" w14:textId="4D92D01F" w:rsidR="00F36FE6" w:rsidRDefault="00F36FE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_Toc89676305 \h </w:instrText>
      </w:r>
      <w:r>
        <w:fldChar w:fldCharType="separate"/>
      </w:r>
      <w:r>
        <w:t>28</w:t>
      </w:r>
      <w:r>
        <w:fldChar w:fldCharType="end"/>
      </w:r>
    </w:p>
    <w:p w14:paraId="251C7AB8" w14:textId="6C72042D" w:rsidR="00F36FE6" w:rsidRDefault="00F36FE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_Toc89676306 \h </w:instrText>
      </w:r>
      <w:r>
        <w:fldChar w:fldCharType="separate"/>
      </w:r>
      <w:r>
        <w:t>28</w:t>
      </w:r>
      <w:r>
        <w:fldChar w:fldCharType="end"/>
      </w:r>
    </w:p>
    <w:p w14:paraId="509C9E9D" w14:textId="78512AED" w:rsidR="00F36FE6" w:rsidRDefault="00F36FE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_Toc89676307 \h </w:instrText>
      </w:r>
      <w:r>
        <w:fldChar w:fldCharType="separate"/>
      </w:r>
      <w:r>
        <w:t>28</w:t>
      </w:r>
      <w:r>
        <w:fldChar w:fldCharType="end"/>
      </w:r>
    </w:p>
    <w:p w14:paraId="237DC899" w14:textId="2BCD4126" w:rsidR="00F36FE6" w:rsidRDefault="00F36FE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DNS Context Notify</w:t>
      </w:r>
      <w:r>
        <w:tab/>
      </w:r>
      <w:r>
        <w:fldChar w:fldCharType="begin" w:fldLock="1"/>
      </w:r>
      <w:r>
        <w:instrText xml:space="preserve"> PAGEREF _Toc89676308 \h </w:instrText>
      </w:r>
      <w:r>
        <w:fldChar w:fldCharType="separate"/>
      </w:r>
      <w:r>
        <w:t>28</w:t>
      </w:r>
      <w:r>
        <w:fldChar w:fldCharType="end"/>
      </w:r>
    </w:p>
    <w:p w14:paraId="2B856E13" w14:textId="42034E81" w:rsidR="00F36FE6" w:rsidRDefault="00F36FE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_Toc89676309 \h </w:instrText>
      </w:r>
      <w:r>
        <w:fldChar w:fldCharType="separate"/>
      </w:r>
      <w:r>
        <w:t>28</w:t>
      </w:r>
      <w:r>
        <w:fldChar w:fldCharType="end"/>
      </w:r>
    </w:p>
    <w:p w14:paraId="38DC963C" w14:textId="3EB2C89F" w:rsidR="00F36FE6" w:rsidRDefault="00F36FE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_Toc89676310 \h </w:instrText>
      </w:r>
      <w:r>
        <w:fldChar w:fldCharType="separate"/>
      </w:r>
      <w:r>
        <w:t>28</w:t>
      </w:r>
      <w:r>
        <w:fldChar w:fldCharType="end"/>
      </w:r>
    </w:p>
    <w:p w14:paraId="017C52A5" w14:textId="6FBBDFFF" w:rsidR="00F36FE6" w:rsidRDefault="00F36FE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_Toc89676311 \h </w:instrText>
      </w:r>
      <w:r>
        <w:fldChar w:fldCharType="separate"/>
      </w:r>
      <w:r>
        <w:t>29</w:t>
      </w:r>
      <w:r>
        <w:fldChar w:fldCharType="end"/>
      </w:r>
    </w:p>
    <w:p w14:paraId="197B2510" w14:textId="6BDE5B57" w:rsidR="00F36FE6" w:rsidRDefault="00F36FE6">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_Toc89676312 \h </w:instrText>
      </w:r>
      <w:r>
        <w:fldChar w:fldCharType="separate"/>
      </w:r>
      <w:r>
        <w:t>29</w:t>
      </w:r>
      <w:r>
        <w:fldChar w:fldCharType="end"/>
      </w:r>
    </w:p>
    <w:p w14:paraId="2449953B" w14:textId="287076DB" w:rsidR="00F36FE6" w:rsidRDefault="00F36FE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_Toc89676313 \h </w:instrText>
      </w:r>
      <w:r>
        <w:fldChar w:fldCharType="separate"/>
      </w:r>
      <w:r>
        <w:t>30</w:t>
      </w:r>
      <w:r>
        <w:fldChar w:fldCharType="end"/>
      </w:r>
    </w:p>
    <w:p w14:paraId="35EEC32D" w14:textId="069AE60B" w:rsidR="00F36FE6" w:rsidRDefault="00F36FE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_Toc89676314 \h </w:instrText>
      </w:r>
      <w:r>
        <w:fldChar w:fldCharType="separate"/>
      </w:r>
      <w:r>
        <w:t>30</w:t>
      </w:r>
      <w:r>
        <w:fldChar w:fldCharType="end"/>
      </w:r>
    </w:p>
    <w:p w14:paraId="23C2632A" w14:textId="3BC7D442" w:rsidR="00F36FE6" w:rsidRDefault="00F36FE6">
      <w:pPr>
        <w:pStyle w:val="TOC4"/>
        <w:rPr>
          <w:rFonts w:asciiTheme="minorHAnsi" w:eastAsiaTheme="minorEastAsia" w:hAnsiTheme="minorHAnsi" w:cstheme="minorBidi"/>
          <w:sz w:val="22"/>
          <w:szCs w:val="22"/>
          <w:lang w:eastAsia="en-GB"/>
        </w:rPr>
      </w:pPr>
      <w:r w:rsidRPr="0003623A">
        <w:rPr>
          <w:lang w:val="en-US"/>
        </w:rPr>
        <w:t>6.1.6.2</w:t>
      </w:r>
      <w:r>
        <w:rPr>
          <w:rFonts w:asciiTheme="minorHAnsi" w:eastAsiaTheme="minorEastAsia" w:hAnsiTheme="minorHAnsi" w:cstheme="minorBidi"/>
          <w:sz w:val="22"/>
          <w:szCs w:val="22"/>
          <w:lang w:eastAsia="en-GB"/>
        </w:rPr>
        <w:tab/>
      </w:r>
      <w:r w:rsidRPr="0003623A">
        <w:rPr>
          <w:lang w:val="en-US"/>
        </w:rPr>
        <w:t>Structured data types</w:t>
      </w:r>
      <w:r>
        <w:tab/>
      </w:r>
      <w:r>
        <w:fldChar w:fldCharType="begin" w:fldLock="1"/>
      </w:r>
      <w:r>
        <w:instrText xml:space="preserve"> PAGEREF _Toc89676315 \h </w:instrText>
      </w:r>
      <w:r>
        <w:fldChar w:fldCharType="separate"/>
      </w:r>
      <w:r>
        <w:t>31</w:t>
      </w:r>
      <w:r>
        <w:fldChar w:fldCharType="end"/>
      </w:r>
    </w:p>
    <w:p w14:paraId="7362FAE7" w14:textId="73C3D750" w:rsidR="00F36FE6" w:rsidRDefault="00F36FE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_Toc89676316 \h </w:instrText>
      </w:r>
      <w:r>
        <w:fldChar w:fldCharType="separate"/>
      </w:r>
      <w:r>
        <w:t>31</w:t>
      </w:r>
      <w:r>
        <w:fldChar w:fldCharType="end"/>
      </w:r>
    </w:p>
    <w:p w14:paraId="3740560C" w14:textId="2DC3BC22" w:rsidR="00F36FE6" w:rsidRDefault="00F36FE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DnsContextCreateData</w:t>
      </w:r>
      <w:r>
        <w:tab/>
      </w:r>
      <w:r>
        <w:fldChar w:fldCharType="begin" w:fldLock="1"/>
      </w:r>
      <w:r>
        <w:instrText xml:space="preserve"> PAGEREF _Toc89676317 \h </w:instrText>
      </w:r>
      <w:r>
        <w:fldChar w:fldCharType="separate"/>
      </w:r>
      <w:r>
        <w:t>31</w:t>
      </w:r>
      <w:r>
        <w:fldChar w:fldCharType="end"/>
      </w:r>
    </w:p>
    <w:p w14:paraId="3A31D404" w14:textId="2903BF4E" w:rsidR="00F36FE6" w:rsidRDefault="00F36FE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DnsContextCreatedData</w:t>
      </w:r>
      <w:r>
        <w:tab/>
      </w:r>
      <w:r>
        <w:fldChar w:fldCharType="begin" w:fldLock="1"/>
      </w:r>
      <w:r>
        <w:instrText xml:space="preserve"> PAGEREF _Toc89676318 \h </w:instrText>
      </w:r>
      <w:r>
        <w:fldChar w:fldCharType="separate"/>
      </w:r>
      <w:r>
        <w:t>31</w:t>
      </w:r>
      <w:r>
        <w:fldChar w:fldCharType="end"/>
      </w:r>
    </w:p>
    <w:p w14:paraId="249F6623" w14:textId="3EFC2DFE" w:rsidR="00F36FE6" w:rsidRDefault="00F36FE6">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DnsRule</w:t>
      </w:r>
      <w:r>
        <w:tab/>
      </w:r>
      <w:r>
        <w:fldChar w:fldCharType="begin" w:fldLock="1"/>
      </w:r>
      <w:r>
        <w:instrText xml:space="preserve"> PAGEREF _Toc89676319 \h </w:instrText>
      </w:r>
      <w:r>
        <w:fldChar w:fldCharType="separate"/>
      </w:r>
      <w:r>
        <w:t>32</w:t>
      </w:r>
      <w:r>
        <w:fldChar w:fldCharType="end"/>
      </w:r>
    </w:p>
    <w:p w14:paraId="121E0789" w14:textId="3441D1BA" w:rsidR="00F36FE6" w:rsidRDefault="00F36FE6">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DnsQueryMdt</w:t>
      </w:r>
      <w:r>
        <w:tab/>
      </w:r>
      <w:r>
        <w:fldChar w:fldCharType="begin" w:fldLock="1"/>
      </w:r>
      <w:r>
        <w:instrText xml:space="preserve"> PAGEREF _Toc89676320 \h </w:instrText>
      </w:r>
      <w:r>
        <w:fldChar w:fldCharType="separate"/>
      </w:r>
      <w:r>
        <w:t>32</w:t>
      </w:r>
      <w:r>
        <w:fldChar w:fldCharType="end"/>
      </w:r>
    </w:p>
    <w:p w14:paraId="2513DCCD" w14:textId="7D682699" w:rsidR="00F36FE6" w:rsidRDefault="00F36FE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DnsRspMdt</w:t>
      </w:r>
      <w:r>
        <w:tab/>
      </w:r>
      <w:r>
        <w:fldChar w:fldCharType="begin" w:fldLock="1"/>
      </w:r>
      <w:r>
        <w:instrText xml:space="preserve"> PAGEREF _Toc89676321 \h </w:instrText>
      </w:r>
      <w:r>
        <w:fldChar w:fldCharType="separate"/>
      </w:r>
      <w:r>
        <w:t>33</w:t>
      </w:r>
      <w:r>
        <w:fldChar w:fldCharType="end"/>
      </w:r>
    </w:p>
    <w:p w14:paraId="060A69A3" w14:textId="6B309AFF" w:rsidR="00F36FE6" w:rsidRDefault="00F36FE6">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_Toc89676322 \h </w:instrText>
      </w:r>
      <w:r>
        <w:fldChar w:fldCharType="separate"/>
      </w:r>
      <w:r>
        <w:t>33</w:t>
      </w:r>
      <w:r>
        <w:fldChar w:fldCharType="end"/>
      </w:r>
    </w:p>
    <w:p w14:paraId="5883386D" w14:textId="0AADC1CA" w:rsidR="00F36FE6" w:rsidRDefault="00F36FE6">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_Toc89676323 \h </w:instrText>
      </w:r>
      <w:r>
        <w:fldChar w:fldCharType="separate"/>
      </w:r>
      <w:r>
        <w:t>33</w:t>
      </w:r>
      <w:r>
        <w:fldChar w:fldCharType="end"/>
      </w:r>
    </w:p>
    <w:p w14:paraId="3D189FDD" w14:textId="738EF1C2" w:rsidR="00F36FE6" w:rsidRDefault="00F36FE6">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Action</w:t>
      </w:r>
      <w:r>
        <w:tab/>
      </w:r>
      <w:r>
        <w:fldChar w:fldCharType="begin" w:fldLock="1"/>
      </w:r>
      <w:r>
        <w:instrText xml:space="preserve"> PAGEREF _Toc89676324 \h </w:instrText>
      </w:r>
      <w:r>
        <w:fldChar w:fldCharType="separate"/>
      </w:r>
      <w:r>
        <w:t>34</w:t>
      </w:r>
      <w:r>
        <w:fldChar w:fldCharType="end"/>
      </w:r>
    </w:p>
    <w:p w14:paraId="74B9BB32" w14:textId="3BEC7163" w:rsidR="00F36FE6" w:rsidRDefault="00F36FE6">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DnsContextNotification</w:t>
      </w:r>
      <w:r>
        <w:tab/>
      </w:r>
      <w:r>
        <w:fldChar w:fldCharType="begin" w:fldLock="1"/>
      </w:r>
      <w:r>
        <w:instrText xml:space="preserve"> PAGEREF _Toc89676325 \h </w:instrText>
      </w:r>
      <w:r>
        <w:fldChar w:fldCharType="separate"/>
      </w:r>
      <w:r>
        <w:t>34</w:t>
      </w:r>
      <w:r>
        <w:fldChar w:fldCharType="end"/>
      </w:r>
    </w:p>
    <w:p w14:paraId="144F6C2C" w14:textId="1F75B235" w:rsidR="00F36FE6" w:rsidRDefault="00F36FE6">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ForwardingParameters</w:t>
      </w:r>
      <w:r>
        <w:tab/>
      </w:r>
      <w:r>
        <w:fldChar w:fldCharType="begin" w:fldLock="1"/>
      </w:r>
      <w:r>
        <w:instrText xml:space="preserve"> PAGEREF _Toc89676326 \h </w:instrText>
      </w:r>
      <w:r>
        <w:fldChar w:fldCharType="separate"/>
      </w:r>
      <w:r>
        <w:t>34</w:t>
      </w:r>
      <w:r>
        <w:fldChar w:fldCharType="end"/>
      </w:r>
    </w:p>
    <w:p w14:paraId="45F582F7" w14:textId="2EDAC067" w:rsidR="00F36FE6" w:rsidRDefault="00F36FE6">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EcsOption</w:t>
      </w:r>
      <w:r>
        <w:tab/>
      </w:r>
      <w:r>
        <w:fldChar w:fldCharType="begin" w:fldLock="1"/>
      </w:r>
      <w:r>
        <w:instrText xml:space="preserve"> PAGEREF _Toc89676327 \h </w:instrText>
      </w:r>
      <w:r>
        <w:fldChar w:fldCharType="separate"/>
      </w:r>
      <w:r>
        <w:t>35</w:t>
      </w:r>
      <w:r>
        <w:fldChar w:fldCharType="end"/>
      </w:r>
    </w:p>
    <w:p w14:paraId="76AE134C" w14:textId="60EB0E1D" w:rsidR="00F36FE6" w:rsidRDefault="00F36FE6">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DnsContextEventReport</w:t>
      </w:r>
      <w:r>
        <w:tab/>
      </w:r>
      <w:r>
        <w:fldChar w:fldCharType="begin" w:fldLock="1"/>
      </w:r>
      <w:r>
        <w:instrText xml:space="preserve"> PAGEREF _Toc89676328 \h </w:instrText>
      </w:r>
      <w:r>
        <w:fldChar w:fldCharType="separate"/>
      </w:r>
      <w:r>
        <w:t>35</w:t>
      </w:r>
      <w:r>
        <w:fldChar w:fldCharType="end"/>
      </w:r>
    </w:p>
    <w:p w14:paraId="0F273516" w14:textId="1D939769" w:rsidR="00F36FE6" w:rsidRDefault="00F36FE6">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DnsQueryReport</w:t>
      </w:r>
      <w:r>
        <w:tab/>
      </w:r>
      <w:r>
        <w:fldChar w:fldCharType="begin" w:fldLock="1"/>
      </w:r>
      <w:r>
        <w:instrText xml:space="preserve"> PAGEREF _Toc89676329 \h </w:instrText>
      </w:r>
      <w:r>
        <w:fldChar w:fldCharType="separate"/>
      </w:r>
      <w:r>
        <w:t>35</w:t>
      </w:r>
      <w:r>
        <w:fldChar w:fldCharType="end"/>
      </w:r>
    </w:p>
    <w:p w14:paraId="6E2C44D0" w14:textId="6499FD5F" w:rsidR="00F36FE6" w:rsidRDefault="00F36FE6">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DnsResponseReport</w:t>
      </w:r>
      <w:r>
        <w:tab/>
      </w:r>
      <w:r>
        <w:fldChar w:fldCharType="begin" w:fldLock="1"/>
      </w:r>
      <w:r>
        <w:instrText xml:space="preserve"> PAGEREF _Toc89676330 \h </w:instrText>
      </w:r>
      <w:r>
        <w:fldChar w:fldCharType="separate"/>
      </w:r>
      <w:r>
        <w:t>35</w:t>
      </w:r>
      <w:r>
        <w:fldChar w:fldCharType="end"/>
      </w:r>
    </w:p>
    <w:p w14:paraId="3358C5C4" w14:textId="578FB0CA" w:rsidR="00F36FE6" w:rsidRDefault="00F36FE6">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EcsOptionInfo</w:t>
      </w:r>
      <w:r>
        <w:tab/>
      </w:r>
      <w:r>
        <w:fldChar w:fldCharType="begin" w:fldLock="1"/>
      </w:r>
      <w:r>
        <w:instrText xml:space="preserve"> PAGEREF _Toc89676331 \h </w:instrText>
      </w:r>
      <w:r>
        <w:fldChar w:fldCharType="separate"/>
      </w:r>
      <w:r>
        <w:t>36</w:t>
      </w:r>
      <w:r>
        <w:fldChar w:fldCharType="end"/>
      </w:r>
    </w:p>
    <w:p w14:paraId="6FA7C0C0" w14:textId="2117C415" w:rsidR="00F36FE6" w:rsidRDefault="00F36FE6">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DnsServerAddressInfo</w:t>
      </w:r>
      <w:r>
        <w:tab/>
      </w:r>
      <w:r>
        <w:fldChar w:fldCharType="begin" w:fldLock="1"/>
      </w:r>
      <w:r>
        <w:instrText xml:space="preserve"> PAGEREF _Toc89676332 \h </w:instrText>
      </w:r>
      <w:r>
        <w:fldChar w:fldCharType="separate"/>
      </w:r>
      <w:r>
        <w:t>36</w:t>
      </w:r>
      <w:r>
        <w:fldChar w:fldCharType="end"/>
      </w:r>
    </w:p>
    <w:p w14:paraId="119A69B5" w14:textId="14C73939" w:rsidR="00F36FE6" w:rsidRDefault="00F36FE6">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BaselineDnsMdtId</w:t>
      </w:r>
      <w:r>
        <w:tab/>
      </w:r>
      <w:r>
        <w:fldChar w:fldCharType="begin" w:fldLock="1"/>
      </w:r>
      <w:r>
        <w:instrText xml:space="preserve"> PAGEREF _Toc89676333 \h </w:instrText>
      </w:r>
      <w:r>
        <w:fldChar w:fldCharType="separate"/>
      </w:r>
      <w:r>
        <w:t>36</w:t>
      </w:r>
      <w:r>
        <w:fldChar w:fldCharType="end"/>
      </w:r>
    </w:p>
    <w:p w14:paraId="6BD60437" w14:textId="73E08A72" w:rsidR="00F36FE6" w:rsidRDefault="00F36FE6">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BaselineDnsAitId</w:t>
      </w:r>
      <w:r>
        <w:tab/>
      </w:r>
      <w:r>
        <w:fldChar w:fldCharType="begin" w:fldLock="1"/>
      </w:r>
      <w:r>
        <w:instrText xml:space="preserve"> PAGEREF _Toc89676334 \h </w:instrText>
      </w:r>
      <w:r>
        <w:fldChar w:fldCharType="separate"/>
      </w:r>
      <w:r>
        <w:t>36</w:t>
      </w:r>
      <w:r>
        <w:fldChar w:fldCharType="end"/>
      </w:r>
    </w:p>
    <w:p w14:paraId="0C6CAC6B" w14:textId="266C25E5" w:rsidR="00F36FE6" w:rsidRDefault="00F36FE6">
      <w:pPr>
        <w:pStyle w:val="TOC4"/>
        <w:rPr>
          <w:rFonts w:asciiTheme="minorHAnsi" w:eastAsiaTheme="minorEastAsia" w:hAnsiTheme="minorHAnsi" w:cstheme="minorBidi"/>
          <w:sz w:val="22"/>
          <w:szCs w:val="22"/>
          <w:lang w:eastAsia="en-GB"/>
        </w:rPr>
      </w:pPr>
      <w:r w:rsidRPr="0003623A">
        <w:rPr>
          <w:lang w:val="en-US"/>
        </w:rPr>
        <w:t>6.1.6.3</w:t>
      </w:r>
      <w:r>
        <w:rPr>
          <w:rFonts w:asciiTheme="minorHAnsi" w:eastAsiaTheme="minorEastAsia" w:hAnsiTheme="minorHAnsi" w:cstheme="minorBidi"/>
          <w:sz w:val="22"/>
          <w:szCs w:val="22"/>
          <w:lang w:eastAsia="en-GB"/>
        </w:rPr>
        <w:tab/>
      </w:r>
      <w:r w:rsidRPr="0003623A">
        <w:rPr>
          <w:lang w:val="en-US"/>
        </w:rPr>
        <w:t>Simple data types and enumerations</w:t>
      </w:r>
      <w:r>
        <w:tab/>
      </w:r>
      <w:r>
        <w:fldChar w:fldCharType="begin" w:fldLock="1"/>
      </w:r>
      <w:r>
        <w:instrText xml:space="preserve"> PAGEREF _Toc89676335 \h </w:instrText>
      </w:r>
      <w:r>
        <w:fldChar w:fldCharType="separate"/>
      </w:r>
      <w:r>
        <w:t>37</w:t>
      </w:r>
      <w:r>
        <w:fldChar w:fldCharType="end"/>
      </w:r>
    </w:p>
    <w:p w14:paraId="401F30DB" w14:textId="5AC15B4C" w:rsidR="00F36FE6" w:rsidRDefault="00F36FE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_Toc89676336 \h </w:instrText>
      </w:r>
      <w:r>
        <w:fldChar w:fldCharType="separate"/>
      </w:r>
      <w:r>
        <w:t>37</w:t>
      </w:r>
      <w:r>
        <w:fldChar w:fldCharType="end"/>
      </w:r>
    </w:p>
    <w:p w14:paraId="07A20CF1" w14:textId="253F71EB" w:rsidR="00F36FE6" w:rsidRDefault="00F36FE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_Toc89676337 \h </w:instrText>
      </w:r>
      <w:r>
        <w:fldChar w:fldCharType="separate"/>
      </w:r>
      <w:r>
        <w:t>37</w:t>
      </w:r>
      <w:r>
        <w:fldChar w:fldCharType="end"/>
      </w:r>
    </w:p>
    <w:p w14:paraId="6ED722AF" w14:textId="15E1BCE6" w:rsidR="00F36FE6" w:rsidRDefault="00F36FE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ApplyAction</w:t>
      </w:r>
      <w:r>
        <w:tab/>
      </w:r>
      <w:r>
        <w:fldChar w:fldCharType="begin" w:fldLock="1"/>
      </w:r>
      <w:r>
        <w:instrText xml:space="preserve"> PAGEREF _Toc89676338 \h </w:instrText>
      </w:r>
      <w:r>
        <w:fldChar w:fldCharType="separate"/>
      </w:r>
      <w:r>
        <w:t>37</w:t>
      </w:r>
      <w:r>
        <w:fldChar w:fldCharType="end"/>
      </w:r>
    </w:p>
    <w:p w14:paraId="4E5A8910" w14:textId="40C7D161" w:rsidR="00F36FE6" w:rsidRDefault="00F36FE6">
      <w:pPr>
        <w:pStyle w:val="TOC4"/>
        <w:rPr>
          <w:rFonts w:asciiTheme="minorHAnsi" w:eastAsiaTheme="minorEastAsia" w:hAnsiTheme="minorHAnsi" w:cstheme="minorBidi"/>
          <w:sz w:val="22"/>
          <w:szCs w:val="22"/>
          <w:lang w:eastAsia="en-GB"/>
        </w:rPr>
      </w:pPr>
      <w:r w:rsidRPr="0003623A">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_Toc89676339 \h </w:instrText>
      </w:r>
      <w:r>
        <w:fldChar w:fldCharType="separate"/>
      </w:r>
      <w:r>
        <w:t>37</w:t>
      </w:r>
      <w:r>
        <w:fldChar w:fldCharType="end"/>
      </w:r>
    </w:p>
    <w:p w14:paraId="0248FD76" w14:textId="2B26E941" w:rsidR="00F36FE6" w:rsidRDefault="00F36FE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_Toc89676340 \h </w:instrText>
      </w:r>
      <w:r>
        <w:fldChar w:fldCharType="separate"/>
      </w:r>
      <w:r>
        <w:t>37</w:t>
      </w:r>
      <w:r>
        <w:fldChar w:fldCharType="end"/>
      </w:r>
    </w:p>
    <w:p w14:paraId="453058C1" w14:textId="6ABC7A9D" w:rsidR="00F36FE6" w:rsidRDefault="00F36FE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_Toc89676341 \h </w:instrText>
      </w:r>
      <w:r>
        <w:fldChar w:fldCharType="separate"/>
      </w:r>
      <w:r>
        <w:t>37</w:t>
      </w:r>
      <w:r>
        <w:fldChar w:fldCharType="end"/>
      </w:r>
    </w:p>
    <w:p w14:paraId="6AC9C97E" w14:textId="5AF4B714" w:rsidR="00F36FE6" w:rsidRDefault="00F36FE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_Toc89676342 \h </w:instrText>
      </w:r>
      <w:r>
        <w:fldChar w:fldCharType="separate"/>
      </w:r>
      <w:r>
        <w:t>37</w:t>
      </w:r>
      <w:r>
        <w:fldChar w:fldCharType="end"/>
      </w:r>
    </w:p>
    <w:p w14:paraId="5A43CE66" w14:textId="2D2001AA" w:rsidR="00F36FE6" w:rsidRDefault="00F36FE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_Toc89676343 \h </w:instrText>
      </w:r>
      <w:r>
        <w:fldChar w:fldCharType="separate"/>
      </w:r>
      <w:r>
        <w:t>38</w:t>
      </w:r>
      <w:r>
        <w:fldChar w:fldCharType="end"/>
      </w:r>
    </w:p>
    <w:p w14:paraId="765200FC" w14:textId="4583F35B" w:rsidR="00F36FE6" w:rsidRDefault="00F36FE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_Toc89676344 \h </w:instrText>
      </w:r>
      <w:r>
        <w:fldChar w:fldCharType="separate"/>
      </w:r>
      <w:r>
        <w:t>38</w:t>
      </w:r>
      <w:r>
        <w:fldChar w:fldCharType="end"/>
      </w:r>
    </w:p>
    <w:p w14:paraId="42FCACE5" w14:textId="2F758C5C" w:rsidR="00F36FE6" w:rsidRDefault="00F36FE6">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_Toc89676345 \h </w:instrText>
      </w:r>
      <w:r>
        <w:fldChar w:fldCharType="separate"/>
      </w:r>
      <w:r>
        <w:t>38</w:t>
      </w:r>
      <w:r>
        <w:fldChar w:fldCharType="end"/>
      </w:r>
    </w:p>
    <w:p w14:paraId="7281B603" w14:textId="7175AAD6" w:rsidR="00F36FE6" w:rsidRDefault="00F36FE6">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_Toc89676346 \h </w:instrText>
      </w:r>
      <w:r>
        <w:fldChar w:fldCharType="separate"/>
      </w:r>
      <w:r>
        <w:t>38</w:t>
      </w:r>
      <w:r>
        <w:fldChar w:fldCharType="end"/>
      </w:r>
    </w:p>
    <w:p w14:paraId="753095B6" w14:textId="041F0B7E" w:rsidR="00F36FE6" w:rsidRDefault="00F36FE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Neasdf_BaselineDNSPattern Service API</w:t>
      </w:r>
      <w:r>
        <w:tab/>
      </w:r>
      <w:r>
        <w:fldChar w:fldCharType="begin" w:fldLock="1"/>
      </w:r>
      <w:r>
        <w:instrText xml:space="preserve"> PAGEREF _Toc89676347 \h </w:instrText>
      </w:r>
      <w:r>
        <w:fldChar w:fldCharType="separate"/>
      </w:r>
      <w:r>
        <w:t>39</w:t>
      </w:r>
      <w:r>
        <w:fldChar w:fldCharType="end"/>
      </w:r>
    </w:p>
    <w:p w14:paraId="63EC5470" w14:textId="07C2049F" w:rsidR="00F36FE6" w:rsidRDefault="00F36FE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_Toc89676348 \h </w:instrText>
      </w:r>
      <w:r>
        <w:fldChar w:fldCharType="separate"/>
      </w:r>
      <w:r>
        <w:t>39</w:t>
      </w:r>
      <w:r>
        <w:fldChar w:fldCharType="end"/>
      </w:r>
    </w:p>
    <w:p w14:paraId="7C70271F" w14:textId="75E9EE61" w:rsidR="00F36FE6" w:rsidRDefault="00F36FE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_Toc89676349 \h </w:instrText>
      </w:r>
      <w:r>
        <w:fldChar w:fldCharType="separate"/>
      </w:r>
      <w:r>
        <w:t>39</w:t>
      </w:r>
      <w:r>
        <w:fldChar w:fldCharType="end"/>
      </w:r>
    </w:p>
    <w:p w14:paraId="7599D9AD" w14:textId="5D4A0EBE" w:rsidR="00F36FE6" w:rsidRDefault="00F36FE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_Toc89676350 \h </w:instrText>
      </w:r>
      <w:r>
        <w:fldChar w:fldCharType="separate"/>
      </w:r>
      <w:r>
        <w:t>39</w:t>
      </w:r>
      <w:r>
        <w:fldChar w:fldCharType="end"/>
      </w:r>
    </w:p>
    <w:p w14:paraId="2A40C726" w14:textId="5D52F8EB" w:rsidR="00F36FE6" w:rsidRDefault="00F36FE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_Toc89676351 \h </w:instrText>
      </w:r>
      <w:r>
        <w:fldChar w:fldCharType="separate"/>
      </w:r>
      <w:r>
        <w:t>39</w:t>
      </w:r>
      <w:r>
        <w:fldChar w:fldCharType="end"/>
      </w:r>
    </w:p>
    <w:p w14:paraId="1224B5AE" w14:textId="16BEA5A8" w:rsidR="00F36FE6" w:rsidRDefault="00F36FE6">
      <w:pPr>
        <w:pStyle w:val="TOC5"/>
        <w:rPr>
          <w:rFonts w:asciiTheme="minorHAnsi" w:eastAsiaTheme="minorEastAsia" w:hAnsiTheme="minorHAnsi" w:cstheme="minorBidi"/>
          <w:sz w:val="22"/>
          <w:szCs w:val="22"/>
          <w:lang w:eastAsia="en-GB"/>
        </w:rPr>
      </w:pPr>
      <w:r>
        <w:lastRenderedPageBreak/>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_Toc89676352 \h </w:instrText>
      </w:r>
      <w:r>
        <w:fldChar w:fldCharType="separate"/>
      </w:r>
      <w:r>
        <w:t>39</w:t>
      </w:r>
      <w:r>
        <w:fldChar w:fldCharType="end"/>
      </w:r>
    </w:p>
    <w:p w14:paraId="255A8285" w14:textId="19857DC7" w:rsidR="00F36FE6" w:rsidRDefault="00F36FE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_Toc89676353 \h </w:instrText>
      </w:r>
      <w:r>
        <w:fldChar w:fldCharType="separate"/>
      </w:r>
      <w:r>
        <w:t>39</w:t>
      </w:r>
      <w:r>
        <w:fldChar w:fldCharType="end"/>
      </w:r>
    </w:p>
    <w:p w14:paraId="1C4DE589" w14:textId="0F7CB0A9" w:rsidR="00F36FE6" w:rsidRDefault="00F36FE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_Toc89676354 \h </w:instrText>
      </w:r>
      <w:r>
        <w:fldChar w:fldCharType="separate"/>
      </w:r>
      <w:r>
        <w:t>39</w:t>
      </w:r>
      <w:r>
        <w:fldChar w:fldCharType="end"/>
      </w:r>
    </w:p>
    <w:p w14:paraId="736B7B9A" w14:textId="3F4AB261" w:rsidR="00F36FE6" w:rsidRDefault="00F36FE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_Toc89676355 \h </w:instrText>
      </w:r>
      <w:r>
        <w:fldChar w:fldCharType="separate"/>
      </w:r>
      <w:r>
        <w:t>40</w:t>
      </w:r>
      <w:r>
        <w:fldChar w:fldCharType="end"/>
      </w:r>
    </w:p>
    <w:p w14:paraId="7D71C40B" w14:textId="19086BA6" w:rsidR="00F36FE6" w:rsidRDefault="00F36FE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_Toc89676356 \h </w:instrText>
      </w:r>
      <w:r>
        <w:fldChar w:fldCharType="separate"/>
      </w:r>
      <w:r>
        <w:t>40</w:t>
      </w:r>
      <w:r>
        <w:fldChar w:fldCharType="end"/>
      </w:r>
    </w:p>
    <w:p w14:paraId="107AD901" w14:textId="387F9D41" w:rsidR="00F36FE6" w:rsidRDefault="00F36FE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Individual Baseline DNS Pattern</w:t>
      </w:r>
      <w:r>
        <w:tab/>
      </w:r>
      <w:r>
        <w:fldChar w:fldCharType="begin" w:fldLock="1"/>
      </w:r>
      <w:r>
        <w:instrText xml:space="preserve"> PAGEREF _Toc89676357 \h </w:instrText>
      </w:r>
      <w:r>
        <w:fldChar w:fldCharType="separate"/>
      </w:r>
      <w:r>
        <w:t>40</w:t>
      </w:r>
      <w:r>
        <w:fldChar w:fldCharType="end"/>
      </w:r>
    </w:p>
    <w:p w14:paraId="53E3AA58" w14:textId="79C9650C" w:rsidR="00F36FE6" w:rsidRDefault="00F36FE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_Toc89676358 \h </w:instrText>
      </w:r>
      <w:r>
        <w:fldChar w:fldCharType="separate"/>
      </w:r>
      <w:r>
        <w:t>40</w:t>
      </w:r>
      <w:r>
        <w:fldChar w:fldCharType="end"/>
      </w:r>
    </w:p>
    <w:p w14:paraId="600AC789" w14:textId="6A26AB4C" w:rsidR="00F36FE6" w:rsidRDefault="00F36FE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_Toc89676359 \h </w:instrText>
      </w:r>
      <w:r>
        <w:fldChar w:fldCharType="separate"/>
      </w:r>
      <w:r>
        <w:t>40</w:t>
      </w:r>
      <w:r>
        <w:fldChar w:fldCharType="end"/>
      </w:r>
    </w:p>
    <w:p w14:paraId="1895BD3F" w14:textId="0F0A3FA6" w:rsidR="00F36FE6" w:rsidRDefault="00F36FE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_Toc89676360 \h </w:instrText>
      </w:r>
      <w:r>
        <w:fldChar w:fldCharType="separate"/>
      </w:r>
      <w:r>
        <w:t>41</w:t>
      </w:r>
      <w:r>
        <w:fldChar w:fldCharType="end"/>
      </w:r>
    </w:p>
    <w:p w14:paraId="4389D1A2" w14:textId="1917D633" w:rsidR="00F36FE6" w:rsidRDefault="00F36FE6">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_Toc89676361 \h </w:instrText>
      </w:r>
      <w:r>
        <w:fldChar w:fldCharType="separate"/>
      </w:r>
      <w:r>
        <w:t>41</w:t>
      </w:r>
      <w:r>
        <w:fldChar w:fldCharType="end"/>
      </w:r>
    </w:p>
    <w:p w14:paraId="193C1317" w14:textId="3447DB1A" w:rsidR="00F36FE6" w:rsidRDefault="00F36FE6">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_Toc89676362 \h </w:instrText>
      </w:r>
      <w:r>
        <w:fldChar w:fldCharType="separate"/>
      </w:r>
      <w:r>
        <w:t>42</w:t>
      </w:r>
      <w:r>
        <w:fldChar w:fldCharType="end"/>
      </w:r>
    </w:p>
    <w:p w14:paraId="30B507AA" w14:textId="7082E238" w:rsidR="00F36FE6" w:rsidRDefault="00F36FE6">
      <w:pPr>
        <w:pStyle w:val="TOC6"/>
        <w:rPr>
          <w:rFonts w:asciiTheme="minorHAnsi" w:eastAsiaTheme="minorEastAsia" w:hAnsiTheme="minorHAnsi" w:cstheme="minorBidi"/>
          <w:sz w:val="22"/>
          <w:szCs w:val="22"/>
          <w:lang w:eastAsia="en-GB"/>
        </w:rPr>
      </w:pPr>
      <w:r>
        <w:t>6.2.3.2.3.3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_Toc89676363 \h </w:instrText>
      </w:r>
      <w:r>
        <w:fldChar w:fldCharType="separate"/>
      </w:r>
      <w:r>
        <w:t>43</w:t>
      </w:r>
      <w:r>
        <w:fldChar w:fldCharType="end"/>
      </w:r>
    </w:p>
    <w:p w14:paraId="2BF3C1FA" w14:textId="068EC4A3" w:rsidR="00F36FE6" w:rsidRDefault="00F36FE6">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_Toc89676364 \h </w:instrText>
      </w:r>
      <w:r>
        <w:fldChar w:fldCharType="separate"/>
      </w:r>
      <w:r>
        <w:t>45</w:t>
      </w:r>
      <w:r>
        <w:fldChar w:fldCharType="end"/>
      </w:r>
    </w:p>
    <w:p w14:paraId="416556A8" w14:textId="7307FC5F" w:rsidR="00F36FE6" w:rsidRDefault="00F36FE6">
      <w:pPr>
        <w:pStyle w:val="TOC6"/>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_Toc89676365 \h </w:instrText>
      </w:r>
      <w:r>
        <w:fldChar w:fldCharType="separate"/>
      </w:r>
      <w:r>
        <w:t>45</w:t>
      </w:r>
      <w:r>
        <w:fldChar w:fldCharType="end"/>
      </w:r>
    </w:p>
    <w:p w14:paraId="67BA45C4" w14:textId="3A88FBE5" w:rsidR="00F36FE6" w:rsidRDefault="00F36FE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_Toc89676366 \h </w:instrText>
      </w:r>
      <w:r>
        <w:fldChar w:fldCharType="separate"/>
      </w:r>
      <w:r>
        <w:t>45</w:t>
      </w:r>
      <w:r>
        <w:fldChar w:fldCharType="end"/>
      </w:r>
    </w:p>
    <w:p w14:paraId="70136F21" w14:textId="0E529731" w:rsidR="00F36FE6" w:rsidRDefault="00F36FE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_Toc89676367 \h </w:instrText>
      </w:r>
      <w:r>
        <w:fldChar w:fldCharType="separate"/>
      </w:r>
      <w:r>
        <w:t>45</w:t>
      </w:r>
      <w:r>
        <w:fldChar w:fldCharType="end"/>
      </w:r>
    </w:p>
    <w:p w14:paraId="349B39A7" w14:textId="7491E2B9" w:rsidR="00F36FE6" w:rsidRDefault="00F36FE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_Toc89676368 \h </w:instrText>
      </w:r>
      <w:r>
        <w:fldChar w:fldCharType="separate"/>
      </w:r>
      <w:r>
        <w:t>45</w:t>
      </w:r>
      <w:r>
        <w:fldChar w:fldCharType="end"/>
      </w:r>
    </w:p>
    <w:p w14:paraId="41FF8E77" w14:textId="6A412BAF" w:rsidR="00F36FE6" w:rsidRDefault="00F36FE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_Toc89676369 \h </w:instrText>
      </w:r>
      <w:r>
        <w:fldChar w:fldCharType="separate"/>
      </w:r>
      <w:r>
        <w:t>45</w:t>
      </w:r>
      <w:r>
        <w:fldChar w:fldCharType="end"/>
      </w:r>
    </w:p>
    <w:p w14:paraId="04093A0F" w14:textId="7FDEFD95" w:rsidR="00F36FE6" w:rsidRDefault="00F36FE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_Toc89676370 \h </w:instrText>
      </w:r>
      <w:r>
        <w:fldChar w:fldCharType="separate"/>
      </w:r>
      <w:r>
        <w:t>45</w:t>
      </w:r>
      <w:r>
        <w:fldChar w:fldCharType="end"/>
      </w:r>
    </w:p>
    <w:p w14:paraId="71050838" w14:textId="21B677A8" w:rsidR="00F36FE6" w:rsidRDefault="00F36FE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_Toc89676371 \h </w:instrText>
      </w:r>
      <w:r>
        <w:fldChar w:fldCharType="separate"/>
      </w:r>
      <w:r>
        <w:t>45</w:t>
      </w:r>
      <w:r>
        <w:fldChar w:fldCharType="end"/>
      </w:r>
    </w:p>
    <w:p w14:paraId="69194414" w14:textId="42D50A9C" w:rsidR="00F36FE6" w:rsidRDefault="00F36FE6">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_Toc89676372 \h </w:instrText>
      </w:r>
      <w:r>
        <w:fldChar w:fldCharType="separate"/>
      </w:r>
      <w:r>
        <w:t>46</w:t>
      </w:r>
      <w:r>
        <w:fldChar w:fldCharType="end"/>
      </w:r>
    </w:p>
    <w:p w14:paraId="0955974C" w14:textId="601BC057" w:rsidR="00F36FE6" w:rsidRDefault="00F36FE6">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_Toc89676373 \h </w:instrText>
      </w:r>
      <w:r>
        <w:fldChar w:fldCharType="separate"/>
      </w:r>
      <w:r>
        <w:t>46</w:t>
      </w:r>
      <w:r>
        <w:fldChar w:fldCharType="end"/>
      </w:r>
    </w:p>
    <w:p w14:paraId="339A04E5" w14:textId="5B18AACD" w:rsidR="00F36FE6" w:rsidRDefault="00F36FE6">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_Toc89676374 \h </w:instrText>
      </w:r>
      <w:r>
        <w:fldChar w:fldCharType="separate"/>
      </w:r>
      <w:r>
        <w:t>46</w:t>
      </w:r>
      <w:r>
        <w:fldChar w:fldCharType="end"/>
      </w:r>
    </w:p>
    <w:p w14:paraId="36BA8734" w14:textId="025B97C4" w:rsidR="00F36FE6" w:rsidRDefault="00F36FE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_Toc89676375 \h </w:instrText>
      </w:r>
      <w:r>
        <w:fldChar w:fldCharType="separate"/>
      </w:r>
      <w:r>
        <w:t>46</w:t>
      </w:r>
      <w:r>
        <w:fldChar w:fldCharType="end"/>
      </w:r>
    </w:p>
    <w:p w14:paraId="2CE1B0B5" w14:textId="1CB22AC1" w:rsidR="00F36FE6" w:rsidRDefault="00F36FE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_Toc89676376 \h </w:instrText>
      </w:r>
      <w:r>
        <w:fldChar w:fldCharType="separate"/>
      </w:r>
      <w:r>
        <w:t>46</w:t>
      </w:r>
      <w:r>
        <w:fldChar w:fldCharType="end"/>
      </w:r>
    </w:p>
    <w:p w14:paraId="6944C8EC" w14:textId="022A9608" w:rsidR="00F36FE6" w:rsidRDefault="00F36FE6">
      <w:pPr>
        <w:pStyle w:val="TOC4"/>
        <w:rPr>
          <w:rFonts w:asciiTheme="minorHAnsi" w:eastAsiaTheme="minorEastAsia" w:hAnsiTheme="minorHAnsi" w:cstheme="minorBidi"/>
          <w:sz w:val="22"/>
          <w:szCs w:val="22"/>
          <w:lang w:eastAsia="en-GB"/>
        </w:rPr>
      </w:pPr>
      <w:r w:rsidRPr="0003623A">
        <w:rPr>
          <w:lang w:val="en-US"/>
        </w:rPr>
        <w:t>6.2.6.2</w:t>
      </w:r>
      <w:r>
        <w:rPr>
          <w:rFonts w:asciiTheme="minorHAnsi" w:eastAsiaTheme="minorEastAsia" w:hAnsiTheme="minorHAnsi" w:cstheme="minorBidi"/>
          <w:sz w:val="22"/>
          <w:szCs w:val="22"/>
          <w:lang w:eastAsia="en-GB"/>
        </w:rPr>
        <w:tab/>
      </w:r>
      <w:r w:rsidRPr="0003623A">
        <w:rPr>
          <w:lang w:val="en-US"/>
        </w:rPr>
        <w:t>Structured data types</w:t>
      </w:r>
      <w:r>
        <w:tab/>
      </w:r>
      <w:r>
        <w:fldChar w:fldCharType="begin" w:fldLock="1"/>
      </w:r>
      <w:r>
        <w:instrText xml:space="preserve"> PAGEREF _Toc89676377 \h </w:instrText>
      </w:r>
      <w:r>
        <w:fldChar w:fldCharType="separate"/>
      </w:r>
      <w:r>
        <w:t>47</w:t>
      </w:r>
      <w:r>
        <w:fldChar w:fldCharType="end"/>
      </w:r>
    </w:p>
    <w:p w14:paraId="0EDCF648" w14:textId="7A7D8A2D" w:rsidR="00F36FE6" w:rsidRDefault="00F36FE6">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_Toc89676378 \h </w:instrText>
      </w:r>
      <w:r>
        <w:fldChar w:fldCharType="separate"/>
      </w:r>
      <w:r>
        <w:t>47</w:t>
      </w:r>
      <w:r>
        <w:fldChar w:fldCharType="end"/>
      </w:r>
    </w:p>
    <w:p w14:paraId="4DE0D4E3" w14:textId="6E05FB4E" w:rsidR="00F36FE6" w:rsidRDefault="00F36FE6">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BaseDnsPatternCreateData</w:t>
      </w:r>
      <w:r>
        <w:tab/>
      </w:r>
      <w:r>
        <w:fldChar w:fldCharType="begin" w:fldLock="1"/>
      </w:r>
      <w:r>
        <w:instrText xml:space="preserve"> PAGEREF _Toc89676379 \h </w:instrText>
      </w:r>
      <w:r>
        <w:fldChar w:fldCharType="separate"/>
      </w:r>
      <w:r>
        <w:t>47</w:t>
      </w:r>
      <w:r>
        <w:fldChar w:fldCharType="end"/>
      </w:r>
    </w:p>
    <w:p w14:paraId="4553F32A" w14:textId="69779810" w:rsidR="00F36FE6" w:rsidRDefault="00F36FE6">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BaseDnsPatternCreatedData</w:t>
      </w:r>
      <w:r>
        <w:tab/>
      </w:r>
      <w:r>
        <w:fldChar w:fldCharType="begin" w:fldLock="1"/>
      </w:r>
      <w:r>
        <w:instrText xml:space="preserve"> PAGEREF _Toc89676380 \h </w:instrText>
      </w:r>
      <w:r>
        <w:fldChar w:fldCharType="separate"/>
      </w:r>
      <w:r>
        <w:t>47</w:t>
      </w:r>
      <w:r>
        <w:fldChar w:fldCharType="end"/>
      </w:r>
    </w:p>
    <w:p w14:paraId="40A45EE9" w14:textId="7C466256" w:rsidR="00F36FE6" w:rsidRDefault="00F36FE6">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BaselineDnsMdt</w:t>
      </w:r>
      <w:r>
        <w:tab/>
      </w:r>
      <w:r>
        <w:fldChar w:fldCharType="begin" w:fldLock="1"/>
      </w:r>
      <w:r>
        <w:instrText xml:space="preserve"> PAGEREF _Toc89676381 \h </w:instrText>
      </w:r>
      <w:r>
        <w:fldChar w:fldCharType="separate"/>
      </w:r>
      <w:r>
        <w:t>48</w:t>
      </w:r>
      <w:r>
        <w:fldChar w:fldCharType="end"/>
      </w:r>
    </w:p>
    <w:p w14:paraId="7CD9E383" w14:textId="781CD1D5" w:rsidR="00F36FE6" w:rsidRDefault="00F36FE6">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 xml:space="preserve">Type: </w:t>
      </w:r>
      <w:r>
        <w:rPr>
          <w:lang w:eastAsia="zh-CN"/>
        </w:rPr>
        <w:t>BaselineDnsAit</w:t>
      </w:r>
      <w:r>
        <w:tab/>
      </w:r>
      <w:r>
        <w:fldChar w:fldCharType="begin" w:fldLock="1"/>
      </w:r>
      <w:r>
        <w:instrText xml:space="preserve"> PAGEREF _Toc89676382 \h </w:instrText>
      </w:r>
      <w:r>
        <w:fldChar w:fldCharType="separate"/>
      </w:r>
      <w:r>
        <w:t>48</w:t>
      </w:r>
      <w:r>
        <w:fldChar w:fldCharType="end"/>
      </w:r>
    </w:p>
    <w:p w14:paraId="4DFA14BF" w14:textId="7CF0A4A9" w:rsidR="00F36FE6" w:rsidRDefault="00F36FE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VarNfId</w:t>
      </w:r>
      <w:r>
        <w:tab/>
      </w:r>
      <w:r>
        <w:fldChar w:fldCharType="begin" w:fldLock="1"/>
      </w:r>
      <w:r>
        <w:instrText xml:space="preserve"> PAGEREF _Toc89676383 \h </w:instrText>
      </w:r>
      <w:r>
        <w:fldChar w:fldCharType="separate"/>
      </w:r>
      <w:r>
        <w:t>49</w:t>
      </w:r>
      <w:r>
        <w:fldChar w:fldCharType="end"/>
      </w:r>
    </w:p>
    <w:p w14:paraId="0DFABC7B" w14:textId="55FABD87" w:rsidR="00F36FE6" w:rsidRDefault="00F36FE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_Toc89676384 \h </w:instrText>
      </w:r>
      <w:r>
        <w:fldChar w:fldCharType="separate"/>
      </w:r>
      <w:r>
        <w:t>49</w:t>
      </w:r>
      <w:r>
        <w:fldChar w:fldCharType="end"/>
      </w:r>
    </w:p>
    <w:p w14:paraId="671D6D09" w14:textId="1134FF95" w:rsidR="00F36FE6" w:rsidRDefault="00F36FE6">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_Toc89676385 \h </w:instrText>
      </w:r>
      <w:r>
        <w:fldChar w:fldCharType="separate"/>
      </w:r>
      <w:r>
        <w:t>49</w:t>
      </w:r>
      <w:r>
        <w:fldChar w:fldCharType="end"/>
      </w:r>
    </w:p>
    <w:p w14:paraId="6EECCE81" w14:textId="16A1CDC9" w:rsidR="00F36FE6" w:rsidRDefault="00F36FE6">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_Toc89676386 \h </w:instrText>
      </w:r>
      <w:r>
        <w:fldChar w:fldCharType="separate"/>
      </w:r>
      <w:r>
        <w:t>49</w:t>
      </w:r>
      <w:r>
        <w:fldChar w:fldCharType="end"/>
      </w:r>
    </w:p>
    <w:p w14:paraId="0DBB1BB5" w14:textId="25640892" w:rsidR="00F36FE6" w:rsidRDefault="00F36FE6">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_Toc89676387 \h </w:instrText>
      </w:r>
      <w:r>
        <w:fldChar w:fldCharType="separate"/>
      </w:r>
      <w:r>
        <w:t>49</w:t>
      </w:r>
      <w:r>
        <w:fldChar w:fldCharType="end"/>
      </w:r>
    </w:p>
    <w:p w14:paraId="5E22B782" w14:textId="44575150" w:rsidR="00F36FE6" w:rsidRDefault="00F36FE6">
      <w:pPr>
        <w:pStyle w:val="TOC2"/>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_Toc89676388 \h </w:instrText>
      </w:r>
      <w:r>
        <w:fldChar w:fldCharType="separate"/>
      </w:r>
      <w:r>
        <w:t>50</w:t>
      </w:r>
      <w:r>
        <w:fldChar w:fldCharType="end"/>
      </w:r>
    </w:p>
    <w:p w14:paraId="74E6DE60" w14:textId="08D20B2F" w:rsidR="00F36FE6" w:rsidRDefault="00F36FE6">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_Toc89676389 \h </w:instrText>
      </w:r>
      <w:r>
        <w:fldChar w:fldCharType="separate"/>
      </w:r>
      <w:r>
        <w:t>50</w:t>
      </w:r>
      <w:r>
        <w:fldChar w:fldCharType="end"/>
      </w:r>
    </w:p>
    <w:p w14:paraId="57EDF525" w14:textId="5493534A" w:rsidR="00F36FE6" w:rsidRDefault="00F36FE6">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_Toc89676390 \h </w:instrText>
      </w:r>
      <w:r>
        <w:fldChar w:fldCharType="separate"/>
      </w:r>
      <w:r>
        <w:t>51</w:t>
      </w:r>
      <w:r>
        <w:fldChar w:fldCharType="end"/>
      </w:r>
    </w:p>
    <w:p w14:paraId="5EE27869" w14:textId="0E08ED20" w:rsidR="00F36FE6" w:rsidRDefault="00F36FE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_Toc89676391 \h </w:instrText>
      </w:r>
      <w:r>
        <w:fldChar w:fldCharType="separate"/>
      </w:r>
      <w:r>
        <w:t>51</w:t>
      </w:r>
      <w:r>
        <w:fldChar w:fldCharType="end"/>
      </w:r>
    </w:p>
    <w:p w14:paraId="31324A88" w14:textId="0D89552B" w:rsidR="00F36FE6" w:rsidRDefault="00F36FE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_Toc89676392 \h </w:instrText>
      </w:r>
      <w:r>
        <w:fldChar w:fldCharType="separate"/>
      </w:r>
      <w:r>
        <w:t>51</w:t>
      </w:r>
      <w:r>
        <w:fldChar w:fldCharType="end"/>
      </w:r>
    </w:p>
    <w:p w14:paraId="71621CF1" w14:textId="48A5E9BA" w:rsidR="00F36FE6" w:rsidRDefault="00F36FE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Neasdf_BaselineDNSPattern API</w:t>
      </w:r>
      <w:r>
        <w:tab/>
      </w:r>
      <w:r>
        <w:fldChar w:fldCharType="begin" w:fldLock="1"/>
      </w:r>
      <w:r>
        <w:instrText xml:space="preserve"> PAGEREF _Toc89676393 \h </w:instrText>
      </w:r>
      <w:r>
        <w:fldChar w:fldCharType="separate"/>
      </w:r>
      <w:r>
        <w:t>59</w:t>
      </w:r>
      <w:r>
        <w:fldChar w:fldCharType="end"/>
      </w:r>
    </w:p>
    <w:p w14:paraId="5BFD4C13" w14:textId="401FE45C" w:rsidR="00F36FE6" w:rsidRDefault="00F36FE6">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_Toc89676394 \h </w:instrText>
      </w:r>
      <w:r>
        <w:fldChar w:fldCharType="separate"/>
      </w:r>
      <w:r>
        <w:t>64</w:t>
      </w:r>
      <w:r>
        <w:fldChar w:fldCharType="end"/>
      </w:r>
    </w:p>
    <w:p w14:paraId="09B22CB4" w14:textId="1F5C5EEE" w:rsidR="00080512" w:rsidRPr="005A79A0" w:rsidRDefault="005A79A0" w:rsidP="005A79A0">
      <w:r>
        <w:rPr>
          <w:noProof/>
          <w:sz w:val="22"/>
        </w:rPr>
        <w:fldChar w:fldCharType="end"/>
      </w:r>
    </w:p>
    <w:p w14:paraId="13699F81"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462049"/>
      <w:bookmarkStart w:id="13" w:name="_Toc88667310"/>
      <w:bookmarkStart w:id="14" w:name="_Toc89676236"/>
      <w:bookmarkEnd w:id="9"/>
      <w:r w:rsidRPr="004D3578">
        <w:lastRenderedPageBreak/>
        <w:t>Foreword</w:t>
      </w:r>
      <w:bookmarkEnd w:id="10"/>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proofErr w:type="spellStart"/>
      <w:r w:rsidRPr="004D3578">
        <w:t>Y</w:t>
      </w:r>
      <w:proofErr w:type="spellEnd"/>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Heading1"/>
      </w:pPr>
      <w:bookmarkStart w:id="16" w:name="introduction"/>
      <w:bookmarkStart w:id="17" w:name="_Toc510696578"/>
      <w:bookmarkStart w:id="18" w:name="_Toc35971370"/>
      <w:bookmarkStart w:id="19" w:name="_Toc85462050"/>
      <w:bookmarkStart w:id="20" w:name="_Toc88667311"/>
      <w:bookmarkStart w:id="21" w:name="_Toc89676237"/>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proofErr w:type="spellStart"/>
      <w:r w:rsidR="00BC47DF">
        <w:t>Neasdf</w:t>
      </w:r>
      <w:proofErr w:type="spellEnd"/>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Heading1"/>
      </w:pPr>
      <w:bookmarkStart w:id="22" w:name="_Toc510696579"/>
      <w:bookmarkStart w:id="23" w:name="_Toc35971371"/>
      <w:bookmarkStart w:id="24" w:name="_Toc85462051"/>
      <w:bookmarkStart w:id="25" w:name="_Toc88667312"/>
      <w:bookmarkStart w:id="26" w:name="_Toc89676238"/>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w:t>
      </w:r>
      <w:r w:rsidR="005038AF" w:rsidRPr="009E3528">
        <w:t>a</w:t>
      </w:r>
      <w:r w:rsidRPr="009E3528">
        <w:t>uth</w:t>
      </w:r>
      <w:proofErr w:type="spellEnd"/>
      <w:r w:rsidRPr="009E3528">
        <w:t xml:space="preserve">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Hyperlink"/>
          </w:rPr>
          <w:t>https://www.ecma-international.org/ecma-262/5.1/</w:t>
        </w:r>
      </w:hyperlink>
      <w:r w:rsidRPr="00690A26">
        <w:t>.</w:t>
      </w:r>
    </w:p>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8A6D4A">
      <w:pPr>
        <w:pStyle w:val="Heading1"/>
      </w:pPr>
      <w:bookmarkStart w:id="31" w:name="_Toc510696580"/>
      <w:bookmarkStart w:id="32" w:name="_Toc35971372"/>
      <w:bookmarkStart w:id="33" w:name="_Toc85462052"/>
      <w:bookmarkStart w:id="34" w:name="_Toc88667313"/>
      <w:bookmarkStart w:id="35" w:name="_Toc89676239"/>
      <w:r w:rsidRPr="004D3578">
        <w:t>3</w:t>
      </w:r>
      <w:r w:rsidRPr="004D3578">
        <w:tab/>
        <w:t>Definitions, symbols and abbreviations</w:t>
      </w:r>
      <w:bookmarkEnd w:id="31"/>
      <w:bookmarkEnd w:id="32"/>
      <w:bookmarkEnd w:id="33"/>
      <w:bookmarkEnd w:id="34"/>
      <w:bookmarkEnd w:id="35"/>
    </w:p>
    <w:p w14:paraId="53753FD6" w14:textId="77777777" w:rsidR="008A6D4A" w:rsidRPr="004D3578" w:rsidRDefault="008A6D4A" w:rsidP="008A6D4A">
      <w:pPr>
        <w:pStyle w:val="Heading2"/>
      </w:pPr>
      <w:bookmarkStart w:id="36" w:name="_Toc510696581"/>
      <w:bookmarkStart w:id="37" w:name="_Toc35971373"/>
      <w:bookmarkStart w:id="38" w:name="_Toc85462053"/>
      <w:bookmarkStart w:id="39" w:name="_Toc88667314"/>
      <w:bookmarkStart w:id="40" w:name="_Toc89676240"/>
      <w:r w:rsidRPr="004D3578">
        <w:t>3.1</w:t>
      </w:r>
      <w:r w:rsidRPr="004D3578">
        <w:tab/>
        <w:t>Definitions</w:t>
      </w:r>
      <w:bookmarkEnd w:id="36"/>
      <w:bookmarkEnd w:id="37"/>
      <w:bookmarkEnd w:id="38"/>
      <w:bookmarkEnd w:id="39"/>
      <w:bookmarkEnd w:id="40"/>
    </w:p>
    <w:p w14:paraId="541ED566"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Heading2"/>
      </w:pPr>
      <w:bookmarkStart w:id="44" w:name="_Toc510696583"/>
      <w:bookmarkStart w:id="45" w:name="_Toc35971375"/>
      <w:bookmarkStart w:id="46" w:name="_Toc85462054"/>
      <w:bookmarkStart w:id="47" w:name="_Toc88667315"/>
      <w:bookmarkStart w:id="48" w:name="_Toc89676241"/>
      <w:r w:rsidRPr="004D3578">
        <w:t>3.</w:t>
      </w:r>
      <w:r w:rsidR="00FB4A47">
        <w:t>2</w:t>
      </w:r>
      <w:r w:rsidRPr="004D3578">
        <w:tab/>
        <w:t>Abbreviations</w:t>
      </w:r>
      <w:bookmarkEnd w:id="44"/>
      <w:bookmarkEnd w:id="45"/>
      <w:bookmarkEnd w:id="46"/>
      <w:bookmarkEnd w:id="47"/>
      <w:bookmarkEnd w:id="48"/>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8A6D4A">
      <w:pPr>
        <w:pStyle w:val="Heading1"/>
      </w:pPr>
      <w:bookmarkStart w:id="49" w:name="_Toc510696584"/>
      <w:bookmarkStart w:id="50" w:name="_Toc35971376"/>
      <w:bookmarkStart w:id="51" w:name="_Toc85462055"/>
      <w:bookmarkStart w:id="52" w:name="_Toc88667316"/>
      <w:bookmarkStart w:id="53" w:name="_Toc89676242"/>
      <w:r w:rsidRPr="004D3578">
        <w:t>4</w:t>
      </w:r>
      <w:r w:rsidRPr="004D3578">
        <w:tab/>
      </w:r>
      <w:r>
        <w:t>Overview</w:t>
      </w:r>
      <w:bookmarkEnd w:id="49"/>
      <w:bookmarkEnd w:id="50"/>
      <w:bookmarkEnd w:id="51"/>
      <w:bookmarkEnd w:id="52"/>
      <w:bookmarkEnd w:id="53"/>
    </w:p>
    <w:p w14:paraId="325A75B5" w14:textId="77777777" w:rsidR="00AF156D" w:rsidRDefault="00AF156D" w:rsidP="00AF156D">
      <w:pPr>
        <w:pStyle w:val="Heading2"/>
      </w:pPr>
      <w:bookmarkStart w:id="54" w:name="_Toc25073751"/>
      <w:bookmarkStart w:id="55" w:name="_Toc34062916"/>
      <w:bookmarkStart w:id="56" w:name="_Toc43119884"/>
      <w:bookmarkStart w:id="57" w:name="_Toc49767936"/>
      <w:bookmarkStart w:id="58" w:name="_Toc56434109"/>
      <w:bookmarkStart w:id="59" w:name="_Toc58591014"/>
      <w:bookmarkStart w:id="60" w:name="_Toc85462056"/>
      <w:bookmarkStart w:id="61" w:name="_Toc88667317"/>
      <w:bookmarkStart w:id="62" w:name="_Toc89676243"/>
      <w:r>
        <w:t>4.1</w:t>
      </w:r>
      <w:r>
        <w:tab/>
        <w:t>Introduction</w:t>
      </w:r>
      <w:bookmarkEnd w:id="54"/>
      <w:bookmarkEnd w:id="55"/>
      <w:bookmarkEnd w:id="56"/>
      <w:bookmarkEnd w:id="57"/>
      <w:bookmarkEnd w:id="58"/>
      <w:bookmarkEnd w:id="59"/>
      <w:bookmarkEnd w:id="60"/>
      <w:bookmarkEnd w:id="61"/>
      <w:bookmarkEnd w:id="62"/>
    </w:p>
    <w:p w14:paraId="53625C19" w14:textId="7FE0D0E0" w:rsidR="00AF156D" w:rsidRDefault="00AF156D" w:rsidP="00AF156D">
      <w:r>
        <w:t xml:space="preserve">Within the 5GC, the EASDF offers services to the SMF via the </w:t>
      </w:r>
      <w:proofErr w:type="spellStart"/>
      <w:r>
        <w:t>Neasdf</w:t>
      </w:r>
      <w:proofErr w:type="spellEnd"/>
      <w:r>
        <w:t xml:space="preserve">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4pt;height:64.75pt" o:ole="">
            <v:imagedata r:id="rId14" o:title=""/>
          </v:shape>
          <o:OLEObject Type="Embed" ProgID="Visio.Drawing.11" ShapeID="_x0000_i1027" DrawAspect="Content" ObjectID="_1700289405"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Heading1"/>
      </w:pPr>
      <w:bookmarkStart w:id="63" w:name="_Toc510696585"/>
      <w:bookmarkStart w:id="64" w:name="_Toc35971377"/>
      <w:bookmarkStart w:id="65" w:name="_Toc85462057"/>
      <w:bookmarkStart w:id="66" w:name="_Toc88667318"/>
      <w:bookmarkStart w:id="67" w:name="_Toc89676244"/>
      <w:r>
        <w:lastRenderedPageBreak/>
        <w:t>5</w:t>
      </w:r>
      <w:r w:rsidRPr="004D3578">
        <w:tab/>
      </w:r>
      <w:r>
        <w:t xml:space="preserve">Services offered by the </w:t>
      </w:r>
      <w:bookmarkEnd w:id="63"/>
      <w:bookmarkEnd w:id="64"/>
      <w:r w:rsidR="004B6003">
        <w:t>EASDF</w:t>
      </w:r>
      <w:bookmarkEnd w:id="65"/>
      <w:bookmarkEnd w:id="66"/>
      <w:bookmarkEnd w:id="67"/>
    </w:p>
    <w:p w14:paraId="2FAAB735" w14:textId="77777777" w:rsidR="008A6D4A" w:rsidRDefault="008A6D4A" w:rsidP="008A6D4A">
      <w:pPr>
        <w:pStyle w:val="Heading2"/>
      </w:pPr>
      <w:bookmarkStart w:id="68" w:name="_Toc510696586"/>
      <w:bookmarkStart w:id="69" w:name="_Toc35971378"/>
      <w:bookmarkStart w:id="70" w:name="_Toc85462058"/>
      <w:bookmarkStart w:id="71" w:name="_Toc88667319"/>
      <w:bookmarkStart w:id="72" w:name="_Toc89676245"/>
      <w:r>
        <w:t>5.1</w:t>
      </w:r>
      <w:r>
        <w:tab/>
        <w:t>Introduction</w:t>
      </w:r>
      <w:bookmarkEnd w:id="68"/>
      <w:bookmarkEnd w:id="69"/>
      <w:bookmarkEnd w:id="70"/>
      <w:bookmarkEnd w:id="71"/>
      <w:bookmarkEnd w:id="72"/>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proofErr w:type="spellStart"/>
            <w:r>
              <w:t>Neasdf_DNSContext</w:t>
            </w:r>
            <w:proofErr w:type="spellEnd"/>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proofErr w:type="spellStart"/>
            <w:r w:rsidRPr="006A121F">
              <w:t>Neasdf_</w:t>
            </w:r>
            <w:r w:rsidR="003303AA" w:rsidRPr="00AA5D44">
              <w:t>BaselineDNS</w:t>
            </w:r>
            <w:r>
              <w:t>Pattern</w:t>
            </w:r>
            <w:proofErr w:type="spellEnd"/>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proofErr w:type="spellStart"/>
      <w:r>
        <w:t>Neasdf_DNSContext</w:t>
      </w:r>
      <w:proofErr w:type="spellEnd"/>
      <w:r>
        <w:rPr>
          <w:lang w:val="en-US"/>
        </w:rPr>
        <w:t xml:space="preserve"> service </w:t>
      </w:r>
      <w:r w:rsidR="0067027F">
        <w:rPr>
          <w:lang w:val="en-US"/>
        </w:rPr>
        <w:t xml:space="preserve">and </w:t>
      </w:r>
      <w:proofErr w:type="spellStart"/>
      <w:r w:rsidR="0067027F" w:rsidRPr="006A121F">
        <w:t>Neasdf_</w:t>
      </w:r>
      <w:r w:rsidR="003303AA" w:rsidRPr="00AA5D44">
        <w:t>BaselineDNS</w:t>
      </w:r>
      <w:r w:rsidR="0067027F">
        <w:t>Pattern</w:t>
      </w:r>
      <w:proofErr w:type="spellEnd"/>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proofErr w:type="spellStart"/>
            <w:r w:rsidRPr="00065BF4">
              <w:rPr>
                <w:rFonts w:ascii="Arial" w:hAnsi="Arial" w:cs="Arial"/>
                <w:sz w:val="18"/>
                <w:szCs w:val="18"/>
              </w:rPr>
              <w:t>Neasdf_DNSContext</w:t>
            </w:r>
            <w:proofErr w:type="spellEnd"/>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 xml:space="preserve">EASDF </w:t>
            </w:r>
            <w:proofErr w:type="spellStart"/>
            <w:r>
              <w:rPr>
                <w:rFonts w:ascii="Arial" w:hAnsi="Arial" w:cs="Arial"/>
                <w:sz w:val="18"/>
                <w:szCs w:val="18"/>
              </w:rPr>
              <w:t>DNSContext</w:t>
            </w:r>
            <w:proofErr w:type="spellEnd"/>
            <w:r>
              <w:rPr>
                <w:rFonts w:ascii="Arial" w:hAnsi="Arial" w:cs="Arial"/>
                <w:sz w:val="18"/>
                <w:szCs w:val="18"/>
              </w:rPr>
              <w:t xml:space="preserve">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proofErr w:type="spellStart"/>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roofErr w:type="spellEnd"/>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3303AA">
            <w:pPr>
              <w:rPr>
                <w:rFonts w:ascii="Arial" w:hAnsi="Arial" w:cs="Arial"/>
                <w:sz w:val="18"/>
                <w:szCs w:val="18"/>
              </w:rPr>
            </w:pPr>
            <w:proofErr w:type="spellStart"/>
            <w:r w:rsidRPr="00A00A08">
              <w:rPr>
                <w:rFonts w:ascii="Arial" w:hAnsi="Arial" w:cs="Arial"/>
                <w:sz w:val="18"/>
                <w:szCs w:val="18"/>
              </w:rPr>
              <w:t>Neasdf_</w:t>
            </w:r>
            <w:r w:rsidR="003303AA" w:rsidRPr="00AA5D44">
              <w:rPr>
                <w:rFonts w:ascii="Arial" w:hAnsi="Arial" w:cs="Arial"/>
                <w:sz w:val="18"/>
                <w:szCs w:val="18"/>
              </w:rPr>
              <w:t>BaselineDNS</w:t>
            </w:r>
            <w:r w:rsidRPr="006D7C7B">
              <w:rPr>
                <w:rFonts w:ascii="Arial" w:hAnsi="Arial" w:cs="Arial"/>
                <w:sz w:val="18"/>
                <w:szCs w:val="18"/>
              </w:rPr>
              <w:t>Pattern</w:t>
            </w:r>
            <w:proofErr w:type="spellEnd"/>
          </w:p>
        </w:tc>
        <w:tc>
          <w:tcPr>
            <w:tcW w:w="756" w:type="dxa"/>
            <w:shd w:val="clear" w:color="auto" w:fill="auto"/>
          </w:tcPr>
          <w:p w14:paraId="18FCAA8C" w14:textId="26D9FEE0" w:rsidR="0067027F" w:rsidRDefault="0067027F" w:rsidP="0067027F">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250" w:type="dxa"/>
            <w:shd w:val="clear" w:color="auto" w:fill="auto"/>
          </w:tcPr>
          <w:p w14:paraId="30277847" w14:textId="300790CA" w:rsidR="0067027F" w:rsidRDefault="0067027F" w:rsidP="003303AA">
            <w:pPr>
              <w:rPr>
                <w:rFonts w:ascii="Arial" w:hAnsi="Arial" w:cs="Arial"/>
                <w:sz w:val="18"/>
                <w:szCs w:val="18"/>
              </w:rPr>
            </w:pPr>
            <w:r>
              <w:rPr>
                <w:rFonts w:ascii="Arial" w:hAnsi="Arial" w:cs="Arial"/>
                <w:sz w:val="18"/>
                <w:szCs w:val="18"/>
              </w:rPr>
              <w:t xml:space="preserve">EASDF </w:t>
            </w:r>
            <w:proofErr w:type="spellStart"/>
            <w:r w:rsidR="003303AA" w:rsidRPr="00AA5D44">
              <w:rPr>
                <w:rFonts w:ascii="Arial" w:hAnsi="Arial" w:cs="Arial"/>
                <w:sz w:val="18"/>
                <w:szCs w:val="18"/>
              </w:rPr>
              <w:t>BaselineDNS</w:t>
            </w:r>
            <w:r>
              <w:rPr>
                <w:rFonts w:ascii="Arial" w:hAnsi="Arial" w:cs="Arial"/>
                <w:sz w:val="18"/>
                <w:szCs w:val="18"/>
              </w:rPr>
              <w:t>Pattern</w:t>
            </w:r>
            <w:proofErr w:type="spellEnd"/>
            <w:r>
              <w:rPr>
                <w:rFonts w:ascii="Arial" w:hAnsi="Arial" w:cs="Arial"/>
                <w:sz w:val="18"/>
                <w:szCs w:val="18"/>
              </w:rPr>
              <w:t xml:space="preserve"> Service</w:t>
            </w:r>
          </w:p>
        </w:tc>
        <w:tc>
          <w:tcPr>
            <w:tcW w:w="2955" w:type="dxa"/>
            <w:shd w:val="clear" w:color="auto" w:fill="auto"/>
          </w:tcPr>
          <w:p w14:paraId="753E1734" w14:textId="2D4A50F4" w:rsidR="0067027F" w:rsidRDefault="0067027F" w:rsidP="003303AA">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sidR="003303AA">
              <w:rPr>
                <w:rFonts w:ascii="Arial" w:hAnsi="Arial" w:cs="Arial"/>
                <w:sz w:val="18"/>
                <w:szCs w:val="18"/>
              </w:rPr>
              <w:t>BaselineDNSPattern</w:t>
            </w:r>
            <w:r w:rsidRPr="009D04CE">
              <w:rPr>
                <w:rFonts w:ascii="Arial" w:hAnsi="Arial" w:cs="Arial"/>
                <w:sz w:val="18"/>
                <w:szCs w:val="18"/>
              </w:rPr>
              <w:t>.yaml</w:t>
            </w:r>
          </w:p>
        </w:tc>
        <w:tc>
          <w:tcPr>
            <w:tcW w:w="1581" w:type="dxa"/>
            <w:shd w:val="clear" w:color="auto" w:fill="auto"/>
          </w:tcPr>
          <w:p w14:paraId="6A0D16CE" w14:textId="171063A1" w:rsidR="0067027F" w:rsidRDefault="0067027F" w:rsidP="003303AA">
            <w:pPr>
              <w:rPr>
                <w:rFonts w:ascii="Arial" w:hAnsi="Arial" w:cs="Arial"/>
                <w:sz w:val="18"/>
                <w:szCs w:val="18"/>
              </w:rPr>
            </w:pPr>
            <w:proofErr w:type="spellStart"/>
            <w:r>
              <w:rPr>
                <w:rFonts w:ascii="Arial" w:hAnsi="Arial" w:cs="Arial"/>
                <w:sz w:val="18"/>
                <w:szCs w:val="18"/>
              </w:rPr>
              <w:t>neasdf</w:t>
            </w:r>
            <w:r w:rsidRPr="009D04CE">
              <w:rPr>
                <w:rFonts w:ascii="Arial" w:hAnsi="Arial" w:cs="Arial"/>
                <w:sz w:val="18"/>
                <w:szCs w:val="18"/>
              </w:rPr>
              <w:t>-</w:t>
            </w:r>
            <w:r w:rsidR="003303AA">
              <w:rPr>
                <w:rFonts w:ascii="Arial" w:hAnsi="Arial" w:cs="Arial"/>
                <w:sz w:val="18"/>
                <w:szCs w:val="18"/>
              </w:rPr>
              <w:t>baselinednspattern</w:t>
            </w:r>
            <w:proofErr w:type="spellEnd"/>
          </w:p>
        </w:tc>
        <w:tc>
          <w:tcPr>
            <w:tcW w:w="847" w:type="dxa"/>
            <w:shd w:val="clear" w:color="auto" w:fill="auto"/>
          </w:tcPr>
          <w:p w14:paraId="1330D2DA" w14:textId="6BC2BD10" w:rsidR="0067027F" w:rsidRDefault="0067027F" w:rsidP="0067027F">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116059E9" w14:textId="77777777" w:rsidR="008A6D4A" w:rsidRPr="002D1C72" w:rsidRDefault="008A6D4A" w:rsidP="008A6D4A">
      <w:pPr>
        <w:rPr>
          <w:rFonts w:ascii="Arial" w:hAnsi="Arial" w:cs="Arial"/>
          <w:sz w:val="18"/>
          <w:szCs w:val="18"/>
        </w:rPr>
      </w:pPr>
    </w:p>
    <w:p w14:paraId="38660015" w14:textId="77777777" w:rsidR="008A6D4A" w:rsidRPr="0067027F" w:rsidRDefault="008A6D4A" w:rsidP="0067027F"/>
    <w:p w14:paraId="3C1E0790" w14:textId="1C4FD21C" w:rsidR="008A6D4A" w:rsidRDefault="008A6D4A" w:rsidP="008A6D4A">
      <w:pPr>
        <w:pStyle w:val="Heading2"/>
      </w:pPr>
      <w:bookmarkStart w:id="73" w:name="_Toc510696587"/>
      <w:bookmarkStart w:id="74" w:name="_Toc35971379"/>
      <w:bookmarkStart w:id="75" w:name="_Toc85462059"/>
      <w:bookmarkStart w:id="76" w:name="_Toc88667320"/>
      <w:bookmarkStart w:id="77" w:name="_Toc89676246"/>
      <w:r>
        <w:t>5.2</w:t>
      </w:r>
      <w:r>
        <w:tab/>
      </w:r>
      <w:proofErr w:type="spellStart"/>
      <w:r w:rsidR="00AF156D" w:rsidRPr="00CF30AD">
        <w:t>Neasdf_DNSContext</w:t>
      </w:r>
      <w:proofErr w:type="spellEnd"/>
      <w:r w:rsidRPr="00AF47A0">
        <w:t xml:space="preserve"> </w:t>
      </w:r>
      <w:r>
        <w:t>Service</w:t>
      </w:r>
      <w:bookmarkEnd w:id="73"/>
      <w:bookmarkEnd w:id="74"/>
      <w:bookmarkEnd w:id="75"/>
      <w:bookmarkEnd w:id="76"/>
      <w:bookmarkEnd w:id="77"/>
    </w:p>
    <w:p w14:paraId="273A6649" w14:textId="77777777" w:rsidR="008A6D4A" w:rsidRDefault="008A6D4A" w:rsidP="008A6D4A">
      <w:pPr>
        <w:pStyle w:val="Heading3"/>
      </w:pPr>
      <w:bookmarkStart w:id="78" w:name="_Toc510696588"/>
      <w:bookmarkStart w:id="79" w:name="_Toc35971380"/>
      <w:bookmarkStart w:id="80" w:name="_Toc85462060"/>
      <w:bookmarkStart w:id="81" w:name="_Toc88667321"/>
      <w:bookmarkStart w:id="82" w:name="_Toc89676247"/>
      <w:r>
        <w:t>5.2.1</w:t>
      </w:r>
      <w:r>
        <w:tab/>
        <w:t>Service Description</w:t>
      </w:r>
      <w:bookmarkEnd w:id="78"/>
      <w:bookmarkEnd w:id="79"/>
      <w:bookmarkEnd w:id="80"/>
      <w:bookmarkEnd w:id="81"/>
      <w:bookmarkEnd w:id="82"/>
    </w:p>
    <w:p w14:paraId="6D031638" w14:textId="7B237F2E" w:rsidR="00B47D2D" w:rsidRDefault="00B47D2D" w:rsidP="00B47D2D">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proofErr w:type="spellStart"/>
      <w:r w:rsidRPr="00791F1F">
        <w:t>Neasdf_DNSContext</w:t>
      </w:r>
      <w:proofErr w:type="spellEnd"/>
      <w:r>
        <w:t xml:space="preserve"> service:</w:t>
      </w:r>
    </w:p>
    <w:p w14:paraId="650AE1D1" w14:textId="77777777" w:rsidR="00B47D2D" w:rsidRDefault="00B47D2D" w:rsidP="00B47D2D">
      <w:pPr>
        <w:pStyle w:val="B1"/>
      </w:pPr>
      <w:r>
        <w:t>-</w:t>
      </w:r>
      <w:r>
        <w:tab/>
      </w:r>
      <w:bookmarkStart w:id="83" w:name="OLE_LINK83"/>
      <w:bookmarkStart w:id="84" w:name="OLE_LINK84"/>
      <w:r w:rsidRPr="00ED6E06">
        <w:t>Create a DNS context in EASDF</w:t>
      </w:r>
      <w:bookmarkEnd w:id="83"/>
      <w:bookmarkEnd w:id="84"/>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proofErr w:type="spellStart"/>
      <w:r w:rsidRPr="00791F1F">
        <w:t>Neasdf_DNSContext</w:t>
      </w:r>
      <w:proofErr w:type="spellEnd"/>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Heading3"/>
      </w:pPr>
      <w:bookmarkStart w:id="85" w:name="_Toc510696589"/>
      <w:bookmarkStart w:id="86" w:name="_Toc35971381"/>
      <w:bookmarkStart w:id="87" w:name="_Toc85462061"/>
      <w:bookmarkStart w:id="88" w:name="_Toc88667322"/>
      <w:bookmarkStart w:id="89" w:name="_Toc89676248"/>
      <w:r>
        <w:t>5.2.2</w:t>
      </w:r>
      <w:r>
        <w:tab/>
        <w:t>Service Operations</w:t>
      </w:r>
      <w:bookmarkEnd w:id="85"/>
      <w:bookmarkEnd w:id="86"/>
      <w:bookmarkEnd w:id="87"/>
      <w:bookmarkEnd w:id="88"/>
      <w:bookmarkEnd w:id="89"/>
    </w:p>
    <w:p w14:paraId="28DEDDB0" w14:textId="77777777" w:rsidR="008A6D4A" w:rsidRDefault="008A6D4A" w:rsidP="008A6D4A">
      <w:pPr>
        <w:pStyle w:val="Heading4"/>
      </w:pPr>
      <w:bookmarkStart w:id="90" w:name="_Toc510696590"/>
      <w:bookmarkStart w:id="91" w:name="_Toc35971382"/>
      <w:bookmarkStart w:id="92" w:name="_Toc85462062"/>
      <w:bookmarkStart w:id="93" w:name="_Toc88667323"/>
      <w:bookmarkStart w:id="94" w:name="_Toc89676249"/>
      <w:r>
        <w:t>5.2.2.1</w:t>
      </w:r>
      <w:r>
        <w:tab/>
        <w:t>Introduction</w:t>
      </w:r>
      <w:bookmarkEnd w:id="90"/>
      <w:bookmarkEnd w:id="91"/>
      <w:bookmarkEnd w:id="92"/>
      <w:bookmarkEnd w:id="93"/>
      <w:bookmarkEnd w:id="94"/>
    </w:p>
    <w:p w14:paraId="3C17C595" w14:textId="7A52DA7A" w:rsidR="00B47D2D" w:rsidRPr="00B47D2D" w:rsidRDefault="00B47D2D" w:rsidP="00B47D2D">
      <w:r>
        <w:t xml:space="preserve">See Table 5.2.1-1 for an overview of the service operations supported by the </w:t>
      </w:r>
      <w:proofErr w:type="spellStart"/>
      <w:r w:rsidRPr="00791F1F">
        <w:t>Neasdf_DNSContext</w:t>
      </w:r>
      <w:proofErr w:type="spellEnd"/>
      <w:r>
        <w:t xml:space="preserve"> service.</w:t>
      </w:r>
    </w:p>
    <w:p w14:paraId="4BEE3605" w14:textId="10980D7D" w:rsidR="008A6D4A" w:rsidRDefault="008A6D4A" w:rsidP="008A6D4A">
      <w:pPr>
        <w:pStyle w:val="Heading4"/>
      </w:pPr>
      <w:bookmarkStart w:id="95" w:name="_Toc510696591"/>
      <w:bookmarkStart w:id="96" w:name="_Toc35971383"/>
      <w:bookmarkStart w:id="97" w:name="_Toc85462063"/>
      <w:bookmarkStart w:id="98" w:name="_Toc88667324"/>
      <w:bookmarkStart w:id="99" w:name="_Toc89676250"/>
      <w:r>
        <w:t>5.2.2.2</w:t>
      </w:r>
      <w:r>
        <w:tab/>
      </w:r>
      <w:bookmarkEnd w:id="95"/>
      <w:bookmarkEnd w:id="96"/>
      <w:r w:rsidR="00B47D2D">
        <w:t>Create</w:t>
      </w:r>
      <w:bookmarkEnd w:id="97"/>
      <w:bookmarkEnd w:id="98"/>
      <w:bookmarkEnd w:id="99"/>
    </w:p>
    <w:p w14:paraId="0C9B3676" w14:textId="77777777" w:rsidR="008A6D4A" w:rsidRDefault="008A6D4A" w:rsidP="008A6D4A">
      <w:pPr>
        <w:pStyle w:val="Heading5"/>
      </w:pPr>
      <w:bookmarkStart w:id="100" w:name="_Toc510696592"/>
      <w:bookmarkStart w:id="101" w:name="_Toc35971384"/>
      <w:bookmarkStart w:id="102" w:name="_Toc85462064"/>
      <w:bookmarkStart w:id="103" w:name="_Toc88667325"/>
      <w:bookmarkStart w:id="104" w:name="_Toc89676251"/>
      <w:r>
        <w:t>5.2.2.2.1</w:t>
      </w:r>
      <w:r>
        <w:tab/>
        <w:t>General</w:t>
      </w:r>
      <w:bookmarkEnd w:id="100"/>
      <w:bookmarkEnd w:id="101"/>
      <w:bookmarkEnd w:id="102"/>
      <w:bookmarkEnd w:id="103"/>
      <w:bookmarkEnd w:id="104"/>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15pt;height:108.85pt" o:ole="">
            <v:imagedata r:id="rId16" o:title=""/>
          </v:shape>
          <o:OLEObject Type="Embed" ProgID="Visio.Drawing.11" ShapeID="_x0000_i1028" DrawAspect="Content" ObjectID="_1700289406"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Heading4"/>
      </w:pPr>
      <w:bookmarkStart w:id="105" w:name="_Toc510696595"/>
      <w:bookmarkStart w:id="106" w:name="_Toc35971387"/>
      <w:bookmarkStart w:id="107" w:name="_Toc85462065"/>
      <w:bookmarkStart w:id="108" w:name="_Toc88667326"/>
      <w:bookmarkStart w:id="109" w:name="_Toc89676252"/>
      <w:r>
        <w:t>5.2.2.3</w:t>
      </w:r>
      <w:r>
        <w:tab/>
      </w:r>
      <w:r w:rsidR="00B329EC">
        <w:t>Update</w:t>
      </w:r>
      <w:bookmarkEnd w:id="105"/>
      <w:bookmarkEnd w:id="106"/>
      <w:bookmarkEnd w:id="107"/>
      <w:bookmarkEnd w:id="108"/>
      <w:bookmarkEnd w:id="109"/>
    </w:p>
    <w:p w14:paraId="67562B96" w14:textId="2841F319" w:rsidR="00B329EC" w:rsidRDefault="00B329EC" w:rsidP="00B329EC">
      <w:pPr>
        <w:pStyle w:val="Heading5"/>
      </w:pPr>
      <w:bookmarkStart w:id="110" w:name="_Toc25073769"/>
      <w:bookmarkStart w:id="111" w:name="_Toc34062934"/>
      <w:bookmarkStart w:id="112" w:name="_Toc43119902"/>
      <w:bookmarkStart w:id="113" w:name="_Toc49767954"/>
      <w:bookmarkStart w:id="114" w:name="_Toc56434127"/>
      <w:bookmarkStart w:id="115" w:name="_Toc58591032"/>
      <w:bookmarkStart w:id="116" w:name="_Toc85462066"/>
      <w:bookmarkStart w:id="117" w:name="_Toc88667327"/>
      <w:bookmarkStart w:id="118" w:name="_Toc89676253"/>
      <w:r>
        <w:t>5.2.2.3.1</w:t>
      </w:r>
      <w:r>
        <w:tab/>
        <w:t>General</w:t>
      </w:r>
      <w:bookmarkEnd w:id="110"/>
      <w:bookmarkEnd w:id="111"/>
      <w:bookmarkEnd w:id="112"/>
      <w:bookmarkEnd w:id="113"/>
      <w:bookmarkEnd w:id="114"/>
      <w:bookmarkEnd w:id="115"/>
      <w:bookmarkEnd w:id="116"/>
      <w:bookmarkEnd w:id="117"/>
      <w:bookmarkEnd w:id="118"/>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6.45pt;height:126.15pt" o:ole="">
            <v:imagedata r:id="rId18" o:title=""/>
          </v:shape>
          <o:OLEObject Type="Embed" ProgID="Visio.Drawing.11" ShapeID="_x0000_i1029" DrawAspect="Content" ObjectID="_1700289407"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45pt;height:126.15pt" o:ole="">
            <v:imagedata r:id="rId20" o:title=""/>
          </v:shape>
          <o:OLEObject Type="Embed" ProgID="Visio.Drawing.11" ShapeID="_x0000_i1030" DrawAspect="Content" ObjectID="_1700289408"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proofErr w:type="spellStart"/>
      <w:r w:rsidR="00B329EC">
        <w:t>dnsContextId</w:t>
      </w:r>
      <w:proofErr w:type="spellEnd"/>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lastRenderedPageBreak/>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Heading4"/>
      </w:pPr>
      <w:bookmarkStart w:id="119" w:name="_Toc85462067"/>
      <w:bookmarkStart w:id="120" w:name="_Toc88667328"/>
      <w:bookmarkStart w:id="121" w:name="_Toc89676254"/>
      <w:r>
        <w:t>5.2.2.4</w:t>
      </w:r>
      <w:r>
        <w:tab/>
        <w:t>Delete</w:t>
      </w:r>
      <w:bookmarkEnd w:id="119"/>
      <w:bookmarkEnd w:id="120"/>
      <w:bookmarkEnd w:id="121"/>
    </w:p>
    <w:p w14:paraId="0FC868C0" w14:textId="77777777" w:rsidR="00B329EC" w:rsidRDefault="00B329EC" w:rsidP="00B329EC">
      <w:pPr>
        <w:pStyle w:val="Heading5"/>
      </w:pPr>
      <w:bookmarkStart w:id="122" w:name="_Toc85462068"/>
      <w:bookmarkStart w:id="123" w:name="_Toc88667329"/>
      <w:bookmarkStart w:id="124" w:name="_Toc89676255"/>
      <w:r>
        <w:t>5.2.2.4.1</w:t>
      </w:r>
      <w:r>
        <w:tab/>
        <w:t>General</w:t>
      </w:r>
      <w:bookmarkEnd w:id="122"/>
      <w:bookmarkEnd w:id="123"/>
      <w:bookmarkEnd w:id="124"/>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45pt;height:126.15pt" o:ole="">
            <v:imagedata r:id="rId22" o:title=""/>
          </v:shape>
          <o:OLEObject Type="Embed" ProgID="Visio.Drawing.11" ShapeID="_x0000_i1031" DrawAspect="Content" ObjectID="_1700289409"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Heading4"/>
      </w:pPr>
      <w:bookmarkStart w:id="125" w:name="_Toc85462069"/>
      <w:bookmarkStart w:id="126" w:name="_Toc88667330"/>
      <w:bookmarkStart w:id="127" w:name="_Toc89676256"/>
      <w:r>
        <w:t>5.2.2.5</w:t>
      </w:r>
      <w:r>
        <w:tab/>
        <w:t>Notify</w:t>
      </w:r>
      <w:bookmarkEnd w:id="125"/>
      <w:bookmarkEnd w:id="126"/>
      <w:bookmarkEnd w:id="127"/>
    </w:p>
    <w:p w14:paraId="56FC4881" w14:textId="5865FD7C" w:rsidR="008754A3" w:rsidRDefault="008754A3" w:rsidP="008754A3">
      <w:pPr>
        <w:pStyle w:val="Heading5"/>
      </w:pPr>
      <w:bookmarkStart w:id="128" w:name="_Toc85462070"/>
      <w:bookmarkStart w:id="129" w:name="_Toc88667331"/>
      <w:bookmarkStart w:id="130" w:name="_Toc89676257"/>
      <w:r>
        <w:t>5.2.2.5.1</w:t>
      </w:r>
      <w:r>
        <w:tab/>
        <w:t>General</w:t>
      </w:r>
      <w:bookmarkEnd w:id="128"/>
      <w:bookmarkEnd w:id="129"/>
      <w:bookmarkEnd w:id="130"/>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45pt;height:126.15pt" o:ole="">
            <v:imagedata r:id="rId24" o:title=""/>
          </v:shape>
          <o:OLEObject Type="Embed" ProgID="Visio.Drawing.11" ShapeID="_x0000_i1032" DrawAspect="Content" ObjectID="_1700289410"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lastRenderedPageBreak/>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182A68">
      <w:pPr>
        <w:pStyle w:val="Heading3"/>
      </w:pPr>
      <w:bookmarkStart w:id="131" w:name="_Toc85462071"/>
      <w:bookmarkStart w:id="132" w:name="_Toc88667332"/>
      <w:bookmarkStart w:id="133" w:name="_Toc89676258"/>
      <w:r>
        <w:t>5.2.3</w:t>
      </w:r>
      <w:r>
        <w:tab/>
        <w:t>DNS messages processing by EASDF</w:t>
      </w:r>
      <w:bookmarkEnd w:id="131"/>
      <w:bookmarkEnd w:id="132"/>
      <w:bookmarkEnd w:id="133"/>
    </w:p>
    <w:p w14:paraId="274ECEC1" w14:textId="33A08B36" w:rsidR="00182A68" w:rsidRDefault="00182A68" w:rsidP="00182A68">
      <w:pPr>
        <w:pStyle w:val="Heading4"/>
      </w:pPr>
      <w:bookmarkStart w:id="134" w:name="_Toc85462072"/>
      <w:bookmarkStart w:id="135" w:name="_Toc88667333"/>
      <w:bookmarkStart w:id="136" w:name="_Toc89676259"/>
      <w:r w:rsidRPr="00474B77">
        <w:t>5.2.</w:t>
      </w:r>
      <w:r>
        <w:t>3</w:t>
      </w:r>
      <w:r w:rsidRPr="00474B77">
        <w:t>.1</w:t>
      </w:r>
      <w:r w:rsidRPr="00474B77">
        <w:tab/>
      </w:r>
      <w:r>
        <w:t>Introduction</w:t>
      </w:r>
      <w:bookmarkEnd w:id="134"/>
      <w:bookmarkEnd w:id="135"/>
      <w:bookmarkEnd w:id="136"/>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182A68">
      <w:pPr>
        <w:pStyle w:val="Heading4"/>
      </w:pPr>
      <w:bookmarkStart w:id="137" w:name="_Toc85462073"/>
      <w:bookmarkStart w:id="138" w:name="_Toc88667334"/>
      <w:bookmarkStart w:id="139" w:name="_Toc89676260"/>
      <w:r>
        <w:t>5.2.3</w:t>
      </w:r>
      <w:r w:rsidRPr="00682C7E">
        <w:t>.</w:t>
      </w:r>
      <w:r>
        <w:t>2</w:t>
      </w:r>
      <w:r w:rsidRPr="00682C7E">
        <w:tab/>
      </w:r>
      <w:r>
        <w:t>DNS message processing</w:t>
      </w:r>
      <w:r w:rsidRPr="00682C7E">
        <w:t xml:space="preserve"> </w:t>
      </w:r>
      <w:r>
        <w:t>model</w:t>
      </w:r>
      <w:bookmarkEnd w:id="137"/>
      <w:bookmarkEnd w:id="138"/>
      <w:bookmarkEnd w:id="139"/>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t>the UE IP address and DNN of the PDU session; and</w:t>
      </w:r>
    </w:p>
    <w:p w14:paraId="648BE099" w14:textId="01C24000" w:rsidR="00182A68" w:rsidRDefault="00182A68" w:rsidP="00182A68">
      <w:pPr>
        <w:pStyle w:val="B1"/>
      </w:pPr>
      <w:r>
        <w:t>-</w:t>
      </w:r>
      <w:r>
        <w:tab/>
        <w:t>one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D187693" w:rsidR="00182A68" w:rsidRDefault="00182A68" w:rsidP="00182A68">
      <w:pPr>
        <w:pStyle w:val="B1"/>
      </w:pPr>
      <w:r>
        <w:t>-</w:t>
      </w:r>
      <w:r>
        <w:tab/>
        <w:t xml:space="preserve">the DNS Rule </w:t>
      </w:r>
      <w:r w:rsidR="005771AF">
        <w:t>ID uniquely identifying the DNS rule within the DNS context</w:t>
      </w:r>
      <w:r>
        <w:t>;</w:t>
      </w:r>
    </w:p>
    <w:p w14:paraId="6C9EE4D1" w14:textId="77777777" w:rsidR="00182A68" w:rsidRDefault="00182A68" w:rsidP="00182A68">
      <w:pPr>
        <w:pStyle w:val="B1"/>
      </w:pPr>
      <w:r>
        <w:t>-</w:t>
      </w:r>
      <w:r>
        <w:tab/>
        <w:t>precedence information, indicating the order in which the EASDF shall attempt to match DNS messages against all the DNS rules provisioned in the DNS context;</w:t>
      </w:r>
    </w:p>
    <w:p w14:paraId="26BD27B4" w14:textId="337A0670" w:rsidR="00182A68" w:rsidRDefault="00182A68" w:rsidP="00182A68">
      <w:pPr>
        <w:pStyle w:val="B1"/>
      </w:pPr>
      <w:r>
        <w:t>-</w:t>
      </w:r>
      <w:r>
        <w:tab/>
      </w:r>
      <w:r w:rsidR="005771AF">
        <w:t xml:space="preserve">for a DNS rule provisioned for DNS Query messages, at least </w:t>
      </w:r>
      <w:r>
        <w:t xml:space="preserve">one DNS Query Message Detection Template (MDT) or </w:t>
      </w:r>
      <w:r w:rsidR="005771AF">
        <w:t xml:space="preserve">Baseline DNS Query Message Detection Template (BD MDT) ID referring to a BD MDT provisioned in a baseline </w:t>
      </w:r>
      <w:r>
        <w:t>DNS pattern</w:t>
      </w:r>
      <w:r w:rsidR="005771AF">
        <w:rPr>
          <w:rFonts w:hint="eastAsia"/>
          <w:lang w:eastAsia="zh-CN"/>
        </w:rPr>
        <w:t>;</w:t>
      </w:r>
      <w:r w:rsidR="005771AF">
        <w:t xml:space="preserve"> a DNS rule may contain one or more DNS Query MDTs and/or BD MDT IDs referring to BD MDTs provisioned in one or more baseline DNS patterns;</w:t>
      </w:r>
    </w:p>
    <w:p w14:paraId="43C39591" w14:textId="5CB240B4" w:rsidR="005771AF" w:rsidRPr="005771AF" w:rsidRDefault="005771AF" w:rsidP="00182A68">
      <w:pPr>
        <w:pStyle w:val="B1"/>
      </w:pPr>
      <w:r>
        <w:t>-</w:t>
      </w:r>
      <w:r>
        <w:tab/>
        <w:t>for a DNS rule provisioned for DNS Response messages, 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6D5AF83E" w:rsidR="005771AF" w:rsidRDefault="005771AF" w:rsidP="00182A68">
      <w:r>
        <w:t>See clause 5.2.3</w:t>
      </w:r>
      <w:r w:rsidRPr="00682C7E">
        <w:t>.</w:t>
      </w:r>
      <w:r>
        <w:t>5 for the description of baseline DNS patterns.</w:t>
      </w:r>
    </w:p>
    <w:p w14:paraId="08E3897E" w14:textId="5CA0D18E" w:rsidR="00182A68" w:rsidRDefault="00182A68" w:rsidP="00182A68">
      <w:r>
        <w:t xml:space="preserve">Figure 5.2.3.2-1 provides an overview of DNS contexts, DNS rules 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1C1E5681" w14:textId="77777777" w:rsidR="00182A68" w:rsidRPr="00AA0020" w:rsidRDefault="00182A68" w:rsidP="00182A68">
      <w:pPr>
        <w:pStyle w:val="B1"/>
      </w:pPr>
    </w:p>
    <w:p w14:paraId="4B2434A3" w14:textId="20940E47" w:rsidR="005771AF" w:rsidRDefault="005771AF" w:rsidP="00182A68">
      <w:pPr>
        <w:pStyle w:val="TH"/>
      </w:pPr>
      <w:r w:rsidRPr="00D64FA1">
        <w:rPr>
          <w:lang w:val="fr-FR"/>
        </w:rPr>
        <w:object w:dxaOrig="14381" w:dyaOrig="9371" w14:anchorId="4704249C">
          <v:shape id="_x0000_i1033" type="#_x0000_t75" style="width:453.75pt;height:301.95pt" o:ole="">
            <v:imagedata r:id="rId26" o:title=""/>
          </v:shape>
          <o:OLEObject Type="Embed" ProgID="Visio.Drawing.11" ShapeID="_x0000_i1033" DrawAspect="Content" ObjectID="_1700289411"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7777777"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D5050C5" w14:textId="77777777" w:rsidR="00182A68" w:rsidRDefault="00182A68" w:rsidP="00182A68">
      <w:pPr>
        <w:pStyle w:val="EditorsNote"/>
      </w:pPr>
      <w:r>
        <w:t xml:space="preserve">Editor's Note: this assumes that there is no NAT modifying the UE source IP address between the PSA and the EASDF, or that the SMF provides the </w:t>
      </w:r>
      <w:proofErr w:type="spellStart"/>
      <w:r>
        <w:t>Nated</w:t>
      </w:r>
      <w:proofErr w:type="spellEnd"/>
      <w:r>
        <w:t xml:space="preserve"> IP address in the DNS Context.</w:t>
      </w:r>
    </w:p>
    <w:p w14:paraId="3D378E80" w14:textId="7777777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07BD85FC" w:rsidR="00182A68" w:rsidRDefault="00182A68" w:rsidP="00182A68">
      <w:pPr>
        <w:pStyle w:val="NO"/>
      </w:pPr>
      <w:r>
        <w:t>NOTE:</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lastRenderedPageBreak/>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25pt;height:2in" o:ole="">
            <v:imagedata r:id="rId28" o:title=""/>
          </v:shape>
          <o:OLEObject Type="Embed" ProgID="Visio.Drawing.11" ShapeID="_x0000_i1034" DrawAspect="Content" ObjectID="_1700289412"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25pt;height:2in" o:ole="">
            <v:imagedata r:id="rId30" o:title=""/>
          </v:shape>
          <o:OLEObject Type="Embed" ProgID="Visio.Drawing.11" ShapeID="_x0000_i1035" DrawAspect="Content" ObjectID="_1700289413" r:id="rId31"/>
        </w:object>
      </w:r>
    </w:p>
    <w:p w14:paraId="4DD7BF59" w14:textId="7F399AFD" w:rsidR="00182A68" w:rsidRDefault="00182A68" w:rsidP="00182A68">
      <w:pPr>
        <w:pStyle w:val="TF"/>
      </w:pPr>
      <w:r>
        <w:t>Figure 5.2.3.2-3: DNS Response processing flow in the EASDF</w:t>
      </w:r>
    </w:p>
    <w:p w14:paraId="68D496FD" w14:textId="27C2B6A1" w:rsidR="00182A68" w:rsidRDefault="00182A68" w:rsidP="00182A68">
      <w:pPr>
        <w:pStyle w:val="Heading4"/>
      </w:pPr>
      <w:bookmarkStart w:id="140" w:name="_Toc85462074"/>
      <w:bookmarkStart w:id="141" w:name="_Toc88667335"/>
      <w:bookmarkStart w:id="142" w:name="_Toc89676261"/>
      <w:r>
        <w:t>5.2.3</w:t>
      </w:r>
      <w:r w:rsidRPr="00682C7E">
        <w:t>.</w:t>
      </w:r>
      <w:r>
        <w:t>3</w:t>
      </w:r>
      <w:r w:rsidRPr="00682C7E">
        <w:tab/>
      </w:r>
      <w:r>
        <w:t>DNS Message Detection Template</w:t>
      </w:r>
      <w:bookmarkEnd w:id="140"/>
      <w:bookmarkEnd w:id="141"/>
      <w:bookmarkEnd w:id="142"/>
    </w:p>
    <w:p w14:paraId="3EB16A10" w14:textId="7DB48DD8" w:rsidR="00182A68" w:rsidRPr="003D2CB2" w:rsidRDefault="00182A68" w:rsidP="00182A68">
      <w:pPr>
        <w:pStyle w:val="Heading5"/>
        <w:rPr>
          <w:lang w:val="en-US"/>
        </w:rPr>
      </w:pPr>
      <w:bookmarkStart w:id="143" w:name="_Toc85462075"/>
      <w:bookmarkStart w:id="144" w:name="_Toc88667336"/>
      <w:bookmarkStart w:id="145" w:name="_Toc89676262"/>
      <w:r>
        <w:t>5.2.3</w:t>
      </w:r>
      <w:r w:rsidRPr="008F3293">
        <w:t>.3.1</w:t>
      </w:r>
      <w:r w:rsidRPr="008F3293">
        <w:tab/>
      </w:r>
      <w:r>
        <w:rPr>
          <w:lang w:val="en-US"/>
        </w:rPr>
        <w:t>General</w:t>
      </w:r>
      <w:bookmarkEnd w:id="143"/>
      <w:bookmarkEnd w:id="144"/>
      <w:bookmarkEnd w:id="145"/>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182A68">
      <w:pPr>
        <w:pStyle w:val="Heading5"/>
        <w:rPr>
          <w:lang w:val="en-US"/>
        </w:rPr>
      </w:pPr>
      <w:bookmarkStart w:id="146" w:name="_Hlk83983273"/>
      <w:bookmarkStart w:id="147" w:name="_Toc85462076"/>
      <w:bookmarkStart w:id="148" w:name="_Toc88667337"/>
      <w:bookmarkStart w:id="149" w:name="_Toc89676263"/>
      <w:r>
        <w:t>5.2.3</w:t>
      </w:r>
      <w:r w:rsidRPr="008F3293">
        <w:t>.3.</w:t>
      </w:r>
      <w:r>
        <w:rPr>
          <w:lang w:val="en-US"/>
        </w:rPr>
        <w:t>2</w:t>
      </w:r>
      <w:bookmarkEnd w:id="146"/>
      <w:r w:rsidRPr="008F3293">
        <w:tab/>
        <w:t>DNS Q</w:t>
      </w:r>
      <w:proofErr w:type="spellStart"/>
      <w:r w:rsidRPr="003D2CB2">
        <w:rPr>
          <w:lang w:val="en-US"/>
        </w:rPr>
        <w:t>uery</w:t>
      </w:r>
      <w:proofErr w:type="spellEnd"/>
      <w:r w:rsidRPr="003D2CB2">
        <w:rPr>
          <w:lang w:val="en-US"/>
        </w:rPr>
        <w:t xml:space="preserve"> </w:t>
      </w:r>
      <w:r w:rsidRPr="00915AD7">
        <w:rPr>
          <w:lang w:val="en-US"/>
        </w:rPr>
        <w:t>MDT</w:t>
      </w:r>
      <w:bookmarkEnd w:id="147"/>
      <w:bookmarkEnd w:id="148"/>
      <w:bookmarkEnd w:id="149"/>
    </w:p>
    <w:p w14:paraId="2683D91F" w14:textId="2DE864BB" w:rsidR="00182A68" w:rsidRDefault="00182A68" w:rsidP="00182A68">
      <w:r>
        <w:t>A DNS Query Message Detection Template may include:</w:t>
      </w:r>
    </w:p>
    <w:p w14:paraId="2B2D2F2A" w14:textId="77777777" w:rsidR="00182A68" w:rsidRDefault="00182A68" w:rsidP="00182A68">
      <w:pPr>
        <w:pStyle w:val="B1"/>
      </w:pPr>
      <w:r>
        <w:t>-</w:t>
      </w:r>
      <w:r>
        <w:tab/>
        <w:t>a UE IP address (this information may only be provisioned in a DNS rule, not in a DNS base</w:t>
      </w:r>
      <w:r w:rsidRPr="00907A62">
        <w:t xml:space="preserve"> </w:t>
      </w:r>
      <w:r>
        <w:t>pattern);</w:t>
      </w:r>
    </w:p>
    <w:p w14:paraId="5D5581F5" w14:textId="77777777" w:rsidR="009C566B" w:rsidRDefault="00182A68" w:rsidP="00182A68">
      <w:pPr>
        <w:pStyle w:val="EditorsNote"/>
      </w:pPr>
      <w:r>
        <w:t>Editor's note: It should be considered to move the UE IP address outside of the DNS Query MDT to allow provisioning a DNS rule with a specific UE IP address and with a reference to a DNS Base</w:t>
      </w:r>
      <w:r w:rsidRPr="00907A62">
        <w:t xml:space="preserve"> </w:t>
      </w:r>
      <w:r>
        <w:t>Pattern. This is FFS.</w:t>
      </w:r>
      <w:bookmarkStart w:id="150" w:name="_Hlk83983293"/>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bookmarkEnd w:id="150"/>
    </w:p>
    <w:p w14:paraId="473BBC25" w14:textId="3464E189" w:rsidR="00182A68" w:rsidRDefault="00182A68" w:rsidP="00182A68">
      <w:r>
        <w:lastRenderedPageBreak/>
        <w:t>When present, the UE IP address shall be used for matching the DNS Query message with the related DNS context (see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182A68">
      <w:pPr>
        <w:pStyle w:val="Heading5"/>
        <w:rPr>
          <w:lang w:val="en-US"/>
        </w:rPr>
      </w:pPr>
      <w:bookmarkStart w:id="151" w:name="_Toc85462077"/>
      <w:bookmarkStart w:id="152" w:name="_Toc88667338"/>
      <w:bookmarkStart w:id="153" w:name="_Toc89676264"/>
      <w:r>
        <w:rPr>
          <w:lang w:val="en-US"/>
        </w:rPr>
        <w:t>5.2.3</w:t>
      </w:r>
      <w:r w:rsidRPr="00915AD7">
        <w:rPr>
          <w:lang w:val="en-US"/>
        </w:rPr>
        <w:t>.3.</w:t>
      </w:r>
      <w:r>
        <w:rPr>
          <w:lang w:val="en-US"/>
        </w:rPr>
        <w:t>3</w:t>
      </w:r>
      <w:r w:rsidRPr="00915AD7">
        <w:rPr>
          <w:lang w:val="en-US"/>
        </w:rPr>
        <w:tab/>
        <w:t>DNS Response MDT</w:t>
      </w:r>
      <w:bookmarkEnd w:id="151"/>
      <w:bookmarkEnd w:id="152"/>
      <w:bookmarkEnd w:id="153"/>
    </w:p>
    <w:p w14:paraId="1A2152A4" w14:textId="715E3746" w:rsidR="00182A68" w:rsidRDefault="00182A68" w:rsidP="00182A68">
      <w:r>
        <w:t>A DNS Response Message Detection Template may include:</w:t>
      </w:r>
    </w:p>
    <w:p w14:paraId="0B6C1674" w14:textId="754A21A2" w:rsidR="00182A68" w:rsidRDefault="00182A68" w:rsidP="00182A68">
      <w:pPr>
        <w:pStyle w:val="B1"/>
      </w:pPr>
      <w:bookmarkStart w:id="154" w:name="_Hlk83983311"/>
      <w:r>
        <w:t>-</w:t>
      </w:r>
      <w:r>
        <w:tab/>
        <w:t>a list of FQDN ranges</w:t>
      </w:r>
      <w:r w:rsidRPr="00666789">
        <w:t xml:space="preserve"> </w:t>
      </w:r>
      <w:r>
        <w:t>or a wildcard FQDN representing "any FQDN"; and/or</w:t>
      </w:r>
    </w:p>
    <w:bookmarkEnd w:id="154"/>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182A68">
      <w:pPr>
        <w:pStyle w:val="Heading4"/>
      </w:pPr>
      <w:bookmarkStart w:id="155" w:name="_Toc85462078"/>
      <w:bookmarkStart w:id="156" w:name="_Toc88667339"/>
      <w:bookmarkStart w:id="157" w:name="_Toc89676265"/>
      <w:r>
        <w:t>5.2.3</w:t>
      </w:r>
      <w:r w:rsidRPr="009A3E40">
        <w:t>.</w:t>
      </w:r>
      <w:r w:rsidRPr="00D52007">
        <w:rPr>
          <w:lang w:val="en-US"/>
        </w:rPr>
        <w:t>4</w:t>
      </w:r>
      <w:r w:rsidRPr="009A3E40">
        <w:tab/>
      </w:r>
      <w:r w:rsidRPr="00D52007">
        <w:rPr>
          <w:lang w:val="en-US"/>
        </w:rPr>
        <w:t>Actions applicable to D</w:t>
      </w:r>
      <w:r>
        <w:rPr>
          <w:lang w:val="en-US"/>
        </w:rPr>
        <w:t>NS message</w:t>
      </w:r>
      <w:bookmarkEnd w:id="155"/>
      <w:bookmarkEnd w:id="156"/>
      <w:bookmarkEnd w:id="157"/>
    </w:p>
    <w:p w14:paraId="4F34D83B" w14:textId="47B14AAF" w:rsidR="00182A68" w:rsidRDefault="00182A68" w:rsidP="00182A68">
      <w:pPr>
        <w:pStyle w:val="Heading5"/>
      </w:pPr>
      <w:bookmarkStart w:id="158" w:name="_Toc85462079"/>
      <w:bookmarkStart w:id="159" w:name="_Toc88667340"/>
      <w:bookmarkStart w:id="160" w:name="_Toc89676266"/>
      <w:r>
        <w:t>5.2.3</w:t>
      </w:r>
      <w:r w:rsidRPr="001760CA">
        <w:t>.</w:t>
      </w:r>
      <w:r>
        <w:t>4</w:t>
      </w:r>
      <w:r w:rsidRPr="001760CA">
        <w:t>.1</w:t>
      </w:r>
      <w:r w:rsidRPr="001760CA">
        <w:tab/>
        <w:t>General</w:t>
      </w:r>
      <w:bookmarkEnd w:id="158"/>
      <w:bookmarkEnd w:id="159"/>
      <w:bookmarkEnd w:id="160"/>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77777777" w:rsidR="00182A68" w:rsidRDefault="00182A68" w:rsidP="00182A68">
      <w:pPr>
        <w:pStyle w:val="B1"/>
        <w:ind w:firstLine="0"/>
      </w:pPr>
      <w:r>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43D584FA" w:rsidR="00182A68" w:rsidRDefault="00182A68" w:rsidP="00182A68">
      <w:pPr>
        <w:pStyle w:val="B1"/>
        <w:ind w:firstLine="0"/>
      </w:pPr>
      <w:r>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182A68">
      <w:pPr>
        <w:pStyle w:val="B1"/>
        <w:ind w:firstLine="0"/>
      </w:pPr>
      <w:r>
        <w:t>The SMF may further request the EASDF to set the destination IP address of the DNS Query message to a specific DNS Server address.</w:t>
      </w:r>
      <w:r w:rsidR="00874986">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182A68">
      <w:pPr>
        <w:pStyle w:val="B1"/>
        <w:ind w:firstLine="0"/>
      </w:pPr>
      <w:r>
        <w:t xml:space="preserve">The SMF may request the EASDF to include an </w:t>
      </w:r>
      <w:r>
        <w:rPr>
          <w:rFonts w:cs="Arial"/>
          <w:szCs w:val="18"/>
        </w:rPr>
        <w:t xml:space="preserve">EDNS Client Subnet (ECS) option in the DNS Query message as defined </w:t>
      </w:r>
      <w:r>
        <w:t>in IETF RFC 7871 [18].</w:t>
      </w:r>
      <w:r w:rsidR="00874986">
        <w:t xml:space="preserve"> The information for the EASDF to build the ECS</w:t>
      </w:r>
      <w:r w:rsidR="00874986" w:rsidRPr="00552876">
        <w:t xml:space="preserve"> option</w:t>
      </w:r>
      <w:r w:rsidR="00874986">
        <w:t xml:space="preserve">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77777777" w:rsidR="00182A68" w:rsidRDefault="00182A68" w:rsidP="00182A68">
      <w:r>
        <w:t>The SMF may change the list of actions associated to a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p>
    <w:p w14:paraId="6E44DCC2" w14:textId="2553CD7B" w:rsidR="00182A68" w:rsidRDefault="00182A68" w:rsidP="00182A68">
      <w:pPr>
        <w:pStyle w:val="Heading5"/>
      </w:pPr>
      <w:bookmarkStart w:id="161" w:name="_Toc85462080"/>
      <w:bookmarkStart w:id="162" w:name="_Toc88667341"/>
      <w:bookmarkStart w:id="163" w:name="_Toc89676267"/>
      <w:r>
        <w:t>5.2.3.4.2</w:t>
      </w:r>
      <w:r>
        <w:tab/>
        <w:t>Event reporting by EASDF</w:t>
      </w:r>
      <w:bookmarkEnd w:id="161"/>
      <w:bookmarkEnd w:id="162"/>
      <w:bookmarkEnd w:id="163"/>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0359645A" w:rsidR="00182A68" w:rsidRDefault="00182A68" w:rsidP="00182A68">
      <w:r>
        <w:lastRenderedPageBreak/>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 or referenced by the DNS context.</w:t>
      </w:r>
    </w:p>
    <w:p w14:paraId="2FF3A8F6" w14:textId="54FB6D80" w:rsidR="00182A68" w:rsidRDefault="00182A68" w:rsidP="00182A68">
      <w:pPr>
        <w:pStyle w:val="Heading4"/>
      </w:pPr>
      <w:bookmarkStart w:id="164" w:name="_Toc85462081"/>
      <w:bookmarkStart w:id="165" w:name="_Toc88667342"/>
      <w:bookmarkStart w:id="166" w:name="_Toc89676268"/>
      <w:r>
        <w:t>5.2.3</w:t>
      </w:r>
      <w:r w:rsidRPr="00682C7E">
        <w:t>.</w:t>
      </w:r>
      <w:r>
        <w:t>5</w:t>
      </w:r>
      <w:r w:rsidRPr="00682C7E">
        <w:tab/>
      </w:r>
      <w:r w:rsidR="00874986">
        <w:t xml:space="preserve">Baseline </w:t>
      </w:r>
      <w:r>
        <w:t>DNS Pattern</w:t>
      </w:r>
      <w:bookmarkEnd w:id="164"/>
      <w:r w:rsidR="00874986">
        <w:t>s</w:t>
      </w:r>
      <w:bookmarkEnd w:id="165"/>
      <w:bookmarkEnd w:id="166"/>
    </w:p>
    <w:p w14:paraId="31A5C161" w14:textId="19942ED8" w:rsidR="00182A68" w:rsidRPr="00182A68" w:rsidRDefault="00182A68" w:rsidP="00182A68">
      <w:pPr>
        <w:pStyle w:val="Heading5"/>
        <w:rPr>
          <w:lang w:val="en-US"/>
        </w:rPr>
      </w:pPr>
      <w:bookmarkStart w:id="167" w:name="_Toc85462082"/>
      <w:bookmarkStart w:id="168" w:name="_Toc88667343"/>
      <w:bookmarkStart w:id="169" w:name="_Toc89676269"/>
      <w:r>
        <w:t>5.2.3</w:t>
      </w:r>
      <w:r w:rsidRPr="008F3293">
        <w:t>.</w:t>
      </w:r>
      <w:r>
        <w:t>5</w:t>
      </w:r>
      <w:r w:rsidRPr="008F3293">
        <w:t>.1</w:t>
      </w:r>
      <w:r w:rsidRPr="008F3293">
        <w:tab/>
      </w:r>
      <w:r>
        <w:rPr>
          <w:lang w:val="en-US"/>
        </w:rPr>
        <w:t>General</w:t>
      </w:r>
      <w:bookmarkEnd w:id="167"/>
      <w:bookmarkEnd w:id="168"/>
      <w:bookmarkEnd w:id="169"/>
    </w:p>
    <w:p w14:paraId="46288EA0" w14:textId="206070AE" w:rsidR="00874986" w:rsidRDefault="00874986" w:rsidP="00182A68">
      <w:r>
        <w:t xml:space="preserve">The SMF may create, modify or delete baseline DNS patterns in the EASDF using the </w:t>
      </w:r>
      <w:proofErr w:type="spellStart"/>
      <w:r>
        <w:t>Neasdf_BaselineDnsPattern</w:t>
      </w:r>
      <w:proofErr w:type="spellEnd"/>
      <w:r>
        <w:t xml:space="preserve">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t xml:space="preserve">the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t xml:space="preserve">an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67027F">
      <w:pPr>
        <w:pStyle w:val="Heading2"/>
      </w:pPr>
      <w:bookmarkStart w:id="170" w:name="_Toc85462083"/>
      <w:bookmarkStart w:id="171" w:name="_Toc88667344"/>
      <w:bookmarkStart w:id="172" w:name="_Toc89676270"/>
      <w:r>
        <w:t>5.3</w:t>
      </w:r>
      <w:r>
        <w:tab/>
      </w:r>
      <w:proofErr w:type="spellStart"/>
      <w:r w:rsidRPr="008424F9">
        <w:t>Neasdf_</w:t>
      </w:r>
      <w:r w:rsidR="003303AA" w:rsidRPr="00AA5D44">
        <w:t>BaselineDNS</w:t>
      </w:r>
      <w:r>
        <w:t>Pattern</w:t>
      </w:r>
      <w:proofErr w:type="spellEnd"/>
      <w:r w:rsidRPr="00AF47A0">
        <w:t xml:space="preserve"> </w:t>
      </w:r>
      <w:r>
        <w:t>Service</w:t>
      </w:r>
      <w:bookmarkEnd w:id="170"/>
      <w:bookmarkEnd w:id="171"/>
      <w:bookmarkEnd w:id="172"/>
    </w:p>
    <w:p w14:paraId="16D9E41F" w14:textId="77777777" w:rsidR="0067027F" w:rsidRDefault="0067027F" w:rsidP="0067027F">
      <w:pPr>
        <w:pStyle w:val="Heading3"/>
      </w:pPr>
      <w:bookmarkStart w:id="173" w:name="_Toc85462084"/>
      <w:bookmarkStart w:id="174" w:name="_Toc88667345"/>
      <w:bookmarkStart w:id="175" w:name="_Toc89676271"/>
      <w:r>
        <w:t>5.3.1</w:t>
      </w:r>
      <w:r>
        <w:tab/>
        <w:t>Service Description</w:t>
      </w:r>
      <w:bookmarkEnd w:id="173"/>
      <w:bookmarkEnd w:id="174"/>
      <w:bookmarkEnd w:id="175"/>
    </w:p>
    <w:p w14:paraId="40112CD0" w14:textId="31ABFC8F" w:rsidR="0067027F" w:rsidRDefault="0067027F" w:rsidP="0067027F">
      <w:r w:rsidRPr="00791F1F">
        <w:rPr>
          <w:rFonts w:hint="eastAsia"/>
        </w:rPr>
        <w:t>T</w:t>
      </w:r>
      <w:r w:rsidRPr="00791F1F">
        <w:t xml:space="preserve">he </w:t>
      </w:r>
      <w:proofErr w:type="spellStart"/>
      <w:r w:rsidRPr="008424F9">
        <w:t>Neasdf_</w:t>
      </w:r>
      <w:r w:rsidR="003303AA" w:rsidRPr="00AA5D44">
        <w:t>BaselineDNS</w:t>
      </w:r>
      <w:r w:rsidR="003303AA">
        <w:t>Pattern</w:t>
      </w:r>
      <w:proofErr w:type="spellEnd"/>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proofErr w:type="spellStart"/>
      <w:r w:rsidRPr="008424F9">
        <w:t>Neasdf_</w:t>
      </w:r>
      <w:r w:rsidR="003303AA" w:rsidRPr="00AA5D44">
        <w:t>BaselineDNS</w:t>
      </w:r>
      <w:r w:rsidR="003303AA">
        <w:t>Pattern</w:t>
      </w:r>
      <w:proofErr w:type="spellEnd"/>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lastRenderedPageBreak/>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proofErr w:type="spellStart"/>
      <w:r w:rsidRPr="008424F9">
        <w:t>Neasdf_</w:t>
      </w:r>
      <w:r w:rsidR="003303AA" w:rsidRPr="00AA5D44">
        <w:t>BaselineDNS</w:t>
      </w:r>
      <w:r w:rsidR="003303AA">
        <w:t>Pattern</w:t>
      </w:r>
      <w:proofErr w:type="spellEnd"/>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proofErr w:type="spellStart"/>
      <w:r w:rsidRPr="00995419">
        <w:t>Neasdf_</w:t>
      </w:r>
      <w:r w:rsidR="003303AA" w:rsidRPr="00C84F38">
        <w:t>BaselineDNS</w:t>
      </w:r>
      <w:r w:rsidR="003303AA">
        <w:t>Pattern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67027F">
      <w:pPr>
        <w:pStyle w:val="Heading3"/>
      </w:pPr>
      <w:bookmarkStart w:id="176" w:name="_Toc85462085"/>
      <w:bookmarkStart w:id="177" w:name="_Toc88667346"/>
      <w:bookmarkStart w:id="178" w:name="_Toc89676272"/>
      <w:r>
        <w:t>5.3.2</w:t>
      </w:r>
      <w:r>
        <w:tab/>
        <w:t>Service Operations</w:t>
      </w:r>
      <w:bookmarkEnd w:id="176"/>
      <w:bookmarkEnd w:id="177"/>
      <w:bookmarkEnd w:id="178"/>
    </w:p>
    <w:p w14:paraId="2F9B9C51" w14:textId="77777777" w:rsidR="0067027F" w:rsidRDefault="0067027F" w:rsidP="0067027F">
      <w:pPr>
        <w:pStyle w:val="Heading4"/>
      </w:pPr>
      <w:bookmarkStart w:id="179" w:name="_Toc85462086"/>
      <w:bookmarkStart w:id="180" w:name="_Toc88667347"/>
      <w:bookmarkStart w:id="181" w:name="_Toc89676273"/>
      <w:r>
        <w:t>5.3.2.1</w:t>
      </w:r>
      <w:r>
        <w:tab/>
        <w:t>Introduction</w:t>
      </w:r>
      <w:bookmarkEnd w:id="179"/>
      <w:bookmarkEnd w:id="180"/>
      <w:bookmarkEnd w:id="181"/>
    </w:p>
    <w:p w14:paraId="4FBF0B20" w14:textId="3CD245DD" w:rsidR="0067027F" w:rsidRPr="00B47D2D" w:rsidRDefault="0067027F" w:rsidP="0067027F">
      <w:r>
        <w:t xml:space="preserve">See Table 5.3.1-1 for an overview of the service operations supported by the </w:t>
      </w:r>
      <w:proofErr w:type="spellStart"/>
      <w:r w:rsidRPr="008424F9">
        <w:t>Neasdf_</w:t>
      </w:r>
      <w:r w:rsidR="00082B29" w:rsidRPr="00AA5D44">
        <w:t>BaselineDNS</w:t>
      </w:r>
      <w:proofErr w:type="spellEnd"/>
      <w:r w:rsidR="00082B29">
        <w:rPr>
          <w:lang w:val="en-US" w:eastAsia="zh-CN"/>
        </w:rPr>
        <w:t>Pattern</w:t>
      </w:r>
      <w:r>
        <w:t xml:space="preserve"> service.</w:t>
      </w:r>
    </w:p>
    <w:p w14:paraId="6F1AA882" w14:textId="77777777" w:rsidR="0067027F" w:rsidRDefault="0067027F" w:rsidP="0067027F">
      <w:pPr>
        <w:pStyle w:val="Heading4"/>
      </w:pPr>
      <w:bookmarkStart w:id="182" w:name="_Toc85462087"/>
      <w:bookmarkStart w:id="183" w:name="_Toc88667348"/>
      <w:bookmarkStart w:id="184" w:name="_Toc89676274"/>
      <w:r>
        <w:t>5.3.2.2</w:t>
      </w:r>
      <w:r>
        <w:tab/>
        <w:t>Create</w:t>
      </w:r>
      <w:bookmarkEnd w:id="182"/>
      <w:bookmarkEnd w:id="183"/>
      <w:bookmarkEnd w:id="184"/>
    </w:p>
    <w:p w14:paraId="6CBF73EB" w14:textId="77777777" w:rsidR="0067027F" w:rsidRDefault="0067027F" w:rsidP="0067027F">
      <w:pPr>
        <w:pStyle w:val="Heading5"/>
      </w:pPr>
      <w:bookmarkStart w:id="185" w:name="_Toc85462088"/>
      <w:bookmarkStart w:id="186" w:name="_Toc88667349"/>
      <w:bookmarkStart w:id="187" w:name="_Toc89676275"/>
      <w:r>
        <w:t>5.3.2.2.1</w:t>
      </w:r>
      <w:r>
        <w:tab/>
        <w:t>General</w:t>
      </w:r>
      <w:bookmarkEnd w:id="185"/>
      <w:bookmarkEnd w:id="186"/>
      <w:bookmarkEnd w:id="187"/>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1D339506" w:rsidR="0067027F" w:rsidRDefault="0067027F" w:rsidP="0067027F">
      <w:pPr>
        <w:pStyle w:val="B1"/>
      </w:pPr>
      <w:r>
        <w:t>-</w:t>
      </w:r>
      <w:r>
        <w:tab/>
      </w:r>
      <w:r w:rsidRPr="003544B5">
        <w:t>Node Level DNS Handling</w:t>
      </w:r>
      <w:r>
        <w:t xml:space="preserve"> Information management in the EASDF procedure (see </w:t>
      </w:r>
      <w:r w:rsidR="009C566B">
        <w:t>clause 6</w:t>
      </w:r>
      <w:r>
        <w:t>.2.3.4.4 of 3GPP TS 23.548 [14]).</w:t>
      </w:r>
    </w:p>
    <w:p w14:paraId="7D882202" w14:textId="4C2E491D" w:rsidR="0067027F"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A8DA068" w14:textId="77777777" w:rsidR="0067027F" w:rsidRPr="002A1D18" w:rsidRDefault="0067027F" w:rsidP="0067027F"/>
    <w:p w14:paraId="6584D28D" w14:textId="26B7A9F7" w:rsidR="00BC160D" w:rsidRDefault="00BC160D" w:rsidP="0067027F">
      <w:pPr>
        <w:pStyle w:val="TH"/>
      </w:pPr>
      <w:r w:rsidRPr="00D64FA1">
        <w:rPr>
          <w:lang w:val="fr-FR"/>
        </w:rPr>
        <w:object w:dxaOrig="8685" w:dyaOrig="2115" w14:anchorId="338E51E0">
          <v:shape id="_x0000_i1036" type="#_x0000_t75" style="width:436.45pt;height:106.6pt" o:ole="">
            <v:imagedata r:id="rId32" o:title=""/>
          </v:shape>
          <o:OLEObject Type="Embed" ProgID="Visio.Drawing.11" ShapeID="_x0000_i1036" DrawAspect="Content" ObjectID="_1700289414"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67027F">
      <w:pPr>
        <w:pStyle w:val="Heading4"/>
      </w:pPr>
      <w:bookmarkStart w:id="188" w:name="_Toc85462089"/>
      <w:bookmarkStart w:id="189" w:name="_Toc88667350"/>
      <w:bookmarkStart w:id="190" w:name="_Toc89676276"/>
      <w:r>
        <w:lastRenderedPageBreak/>
        <w:t>5.3.2.3</w:t>
      </w:r>
      <w:r>
        <w:tab/>
        <w:t>Update</w:t>
      </w:r>
      <w:bookmarkEnd w:id="188"/>
      <w:bookmarkEnd w:id="189"/>
      <w:bookmarkEnd w:id="190"/>
    </w:p>
    <w:p w14:paraId="40C2091F" w14:textId="77777777" w:rsidR="0067027F" w:rsidRDefault="0067027F" w:rsidP="0067027F">
      <w:pPr>
        <w:pStyle w:val="Heading5"/>
      </w:pPr>
      <w:bookmarkStart w:id="191" w:name="_Toc85462090"/>
      <w:bookmarkStart w:id="192" w:name="_Toc88667351"/>
      <w:bookmarkStart w:id="193" w:name="_Toc89676277"/>
      <w:r>
        <w:t>5.3.2.3.1</w:t>
      </w:r>
      <w:r>
        <w:tab/>
        <w:t>General</w:t>
      </w:r>
      <w:bookmarkEnd w:id="191"/>
      <w:bookmarkEnd w:id="192"/>
      <w:bookmarkEnd w:id="193"/>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7C72A5D2" w:rsidR="0067027F" w:rsidRDefault="0067027F" w:rsidP="0067027F">
      <w:pPr>
        <w:pStyle w:val="B1"/>
      </w:pPr>
      <w:r>
        <w:t>-</w:t>
      </w:r>
      <w:r>
        <w:tab/>
      </w:r>
      <w:r w:rsidRPr="003544B5">
        <w:t>Node Level DNS Handling</w:t>
      </w:r>
      <w:r>
        <w:t xml:space="preserve"> Information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1C234CF6" w14:textId="229ED3D1" w:rsidR="00BC160D" w:rsidRDefault="00BC160D" w:rsidP="0067027F">
      <w:pPr>
        <w:pStyle w:val="TH"/>
      </w:pPr>
      <w:r w:rsidRPr="00D64FA1">
        <w:rPr>
          <w:lang w:val="fr-FR"/>
        </w:rPr>
        <w:object w:dxaOrig="8685" w:dyaOrig="2505" w14:anchorId="5DB1B23D">
          <v:shape id="_x0000_i1037" type="#_x0000_t75" style="width:435.35pt;height:127.8pt" o:ole="">
            <v:imagedata r:id="rId34" o:title=""/>
          </v:shape>
          <o:OLEObject Type="Embed" ProgID="Visio.Drawing.11" ShapeID="_x0000_i1037" DrawAspect="Content" ObjectID="_1700289415" r:id="rId35"/>
        </w:object>
      </w:r>
    </w:p>
    <w:p w14:paraId="2C1ED4E0" w14:textId="4230AE20" w:rsidR="0067027F" w:rsidRDefault="0067027F" w:rsidP="0067027F">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6CF03FE5" w14:textId="3E0AA416" w:rsidR="0067027F" w:rsidRPr="00690A26" w:rsidRDefault="0067027F" w:rsidP="0067027F">
      <w:pPr>
        <w:pStyle w:val="B1"/>
      </w:pPr>
      <w:r w:rsidRPr="00690A26">
        <w:t>2b.</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35pt;height:127.8pt" o:ole="">
            <v:imagedata r:id="rId36" o:title=""/>
          </v:shape>
          <o:OLEObject Type="Embed" ProgID="Visio.Drawing.11" ShapeID="_x0000_i1038" DrawAspect="Content" ObjectID="_1700289416"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lastRenderedPageBreak/>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67027F">
      <w:pPr>
        <w:pStyle w:val="Heading4"/>
      </w:pPr>
      <w:bookmarkStart w:id="194" w:name="_Toc85462091"/>
      <w:bookmarkStart w:id="195" w:name="_Toc88667352"/>
      <w:bookmarkStart w:id="196" w:name="_Toc89676278"/>
      <w:r>
        <w:t>5.3.2.4</w:t>
      </w:r>
      <w:r>
        <w:tab/>
        <w:t>Delete</w:t>
      </w:r>
      <w:bookmarkEnd w:id="194"/>
      <w:bookmarkEnd w:id="195"/>
      <w:bookmarkEnd w:id="196"/>
    </w:p>
    <w:p w14:paraId="490E7AB6" w14:textId="77777777" w:rsidR="0067027F" w:rsidRDefault="0067027F" w:rsidP="0067027F">
      <w:pPr>
        <w:pStyle w:val="Heading5"/>
      </w:pPr>
      <w:bookmarkStart w:id="197" w:name="_Toc85462092"/>
      <w:bookmarkStart w:id="198" w:name="_Toc88667353"/>
      <w:bookmarkStart w:id="199" w:name="_Toc89676279"/>
      <w:r>
        <w:t>5.3.2.4.1</w:t>
      </w:r>
      <w:r>
        <w:tab/>
        <w:t>General</w:t>
      </w:r>
      <w:bookmarkEnd w:id="197"/>
      <w:bookmarkEnd w:id="198"/>
      <w:bookmarkEnd w:id="199"/>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5F0B6BCF" w:rsidR="0067027F" w:rsidRDefault="0067027F" w:rsidP="0067027F">
      <w:pPr>
        <w:pStyle w:val="B1"/>
      </w:pPr>
      <w:r>
        <w:t>-</w:t>
      </w:r>
      <w:r>
        <w:tab/>
        <w:t xml:space="preserve">DNS Base Pattern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35pt;height:126.7pt" o:ole="">
            <v:imagedata r:id="rId38" o:title=""/>
          </v:shape>
          <o:OLEObject Type="Embed" ProgID="Visio.Drawing.11" ShapeID="_x0000_i1039" DrawAspect="Content" ObjectID="_1700289417"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8A6D4A">
      <w:pPr>
        <w:pStyle w:val="Heading1"/>
      </w:pPr>
      <w:bookmarkStart w:id="200" w:name="_Toc510696597"/>
      <w:bookmarkStart w:id="201" w:name="_Toc35971389"/>
      <w:bookmarkStart w:id="202" w:name="_Toc85462093"/>
      <w:bookmarkStart w:id="203" w:name="_Toc88667354"/>
      <w:bookmarkStart w:id="204" w:name="_Toc89676280"/>
      <w:r>
        <w:t>6</w:t>
      </w:r>
      <w:r>
        <w:tab/>
        <w:t>API Definitions</w:t>
      </w:r>
      <w:bookmarkEnd w:id="200"/>
      <w:bookmarkEnd w:id="201"/>
      <w:bookmarkEnd w:id="202"/>
      <w:bookmarkEnd w:id="203"/>
      <w:bookmarkEnd w:id="204"/>
    </w:p>
    <w:p w14:paraId="49A90AEE" w14:textId="6580E488" w:rsidR="008A6D4A" w:rsidRDefault="008A6D4A" w:rsidP="008A6D4A">
      <w:pPr>
        <w:pStyle w:val="Heading2"/>
      </w:pPr>
      <w:bookmarkStart w:id="205" w:name="_Toc510696598"/>
      <w:bookmarkStart w:id="206" w:name="_Toc35971390"/>
      <w:bookmarkStart w:id="207" w:name="_Toc85462094"/>
      <w:bookmarkStart w:id="208" w:name="_Toc88667355"/>
      <w:bookmarkStart w:id="209" w:name="_Toc89676281"/>
      <w:r>
        <w:t>6.1</w:t>
      </w:r>
      <w:r>
        <w:tab/>
      </w:r>
      <w:proofErr w:type="spellStart"/>
      <w:r w:rsidR="00AF156D" w:rsidRPr="00CF30AD">
        <w:t>Neasdf_DNSContext</w:t>
      </w:r>
      <w:proofErr w:type="spellEnd"/>
      <w:r>
        <w:t xml:space="preserve"> Service API</w:t>
      </w:r>
      <w:bookmarkEnd w:id="205"/>
      <w:bookmarkEnd w:id="206"/>
      <w:bookmarkEnd w:id="207"/>
      <w:bookmarkEnd w:id="208"/>
      <w:bookmarkEnd w:id="209"/>
    </w:p>
    <w:p w14:paraId="49F4CC6B" w14:textId="77777777" w:rsidR="008A6D4A" w:rsidRDefault="008A6D4A" w:rsidP="008A6D4A">
      <w:pPr>
        <w:pStyle w:val="Heading3"/>
      </w:pPr>
      <w:bookmarkStart w:id="210" w:name="_Toc510696599"/>
      <w:bookmarkStart w:id="211" w:name="_Toc35971391"/>
      <w:bookmarkStart w:id="212" w:name="_Toc85462095"/>
      <w:bookmarkStart w:id="213" w:name="_Toc88667356"/>
      <w:bookmarkStart w:id="214" w:name="_Toc89676282"/>
      <w:r>
        <w:t>6.1.1</w:t>
      </w:r>
      <w:r>
        <w:tab/>
        <w:t>Introduction</w:t>
      </w:r>
      <w:bookmarkEnd w:id="210"/>
      <w:bookmarkEnd w:id="211"/>
      <w:bookmarkEnd w:id="212"/>
      <w:bookmarkEnd w:id="213"/>
      <w:bookmarkEnd w:id="214"/>
    </w:p>
    <w:p w14:paraId="3C58F0EE" w14:textId="14A6DF4C" w:rsidR="008A6D4A" w:rsidRDefault="008A6D4A" w:rsidP="008A6D4A">
      <w:pPr>
        <w:rPr>
          <w:noProof/>
          <w:lang w:eastAsia="zh-CN"/>
        </w:rPr>
      </w:pPr>
      <w:bookmarkStart w:id="215"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lastRenderedPageBreak/>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8A6D4A">
      <w:pPr>
        <w:pStyle w:val="Heading3"/>
      </w:pPr>
      <w:bookmarkStart w:id="216" w:name="_Toc35971392"/>
      <w:bookmarkStart w:id="217" w:name="_Toc85462096"/>
      <w:bookmarkStart w:id="218" w:name="_Toc88667357"/>
      <w:bookmarkStart w:id="219" w:name="_Toc89676283"/>
      <w:r>
        <w:t>6.1.2</w:t>
      </w:r>
      <w:r>
        <w:tab/>
        <w:t>Usage of HTTP</w:t>
      </w:r>
      <w:bookmarkEnd w:id="215"/>
      <w:bookmarkEnd w:id="216"/>
      <w:bookmarkEnd w:id="217"/>
      <w:bookmarkEnd w:id="218"/>
      <w:bookmarkEnd w:id="219"/>
    </w:p>
    <w:p w14:paraId="6BE20AEE" w14:textId="77777777" w:rsidR="008A6D4A" w:rsidRPr="000C5200" w:rsidRDefault="008A6D4A" w:rsidP="008A6D4A">
      <w:pPr>
        <w:pStyle w:val="Heading4"/>
      </w:pPr>
      <w:bookmarkStart w:id="220" w:name="_Toc510696601"/>
      <w:bookmarkStart w:id="221" w:name="_Toc35971393"/>
      <w:bookmarkStart w:id="222" w:name="_Toc85462097"/>
      <w:bookmarkStart w:id="223" w:name="_Toc88667358"/>
      <w:bookmarkStart w:id="224" w:name="_Toc89676284"/>
      <w:r>
        <w:t>6.1.2.1</w:t>
      </w:r>
      <w:r>
        <w:tab/>
        <w:t>General</w:t>
      </w:r>
      <w:bookmarkEnd w:id="220"/>
      <w:bookmarkEnd w:id="221"/>
      <w:bookmarkEnd w:id="222"/>
      <w:bookmarkEnd w:id="223"/>
      <w:bookmarkEnd w:id="224"/>
    </w:p>
    <w:p w14:paraId="40117155" w14:textId="77777777" w:rsidR="008A6D4A" w:rsidRPr="00986E88" w:rsidRDefault="008A6D4A" w:rsidP="008A6D4A">
      <w:pPr>
        <w:rPr>
          <w:noProof/>
        </w:rPr>
      </w:pPr>
      <w:bookmarkStart w:id="22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8A6D4A">
      <w:pPr>
        <w:pStyle w:val="Heading4"/>
      </w:pPr>
      <w:bookmarkStart w:id="226" w:name="_Toc35971394"/>
      <w:bookmarkStart w:id="227" w:name="_Toc85462098"/>
      <w:bookmarkStart w:id="228" w:name="_Toc88667359"/>
      <w:bookmarkStart w:id="229" w:name="_Toc89676285"/>
      <w:r>
        <w:t>6.1.2.2</w:t>
      </w:r>
      <w:r>
        <w:tab/>
        <w:t>HTTP standard headers</w:t>
      </w:r>
      <w:bookmarkEnd w:id="225"/>
      <w:bookmarkEnd w:id="226"/>
      <w:bookmarkEnd w:id="227"/>
      <w:bookmarkEnd w:id="228"/>
      <w:bookmarkEnd w:id="229"/>
    </w:p>
    <w:p w14:paraId="5BC5A0BC" w14:textId="77777777" w:rsidR="008A6D4A" w:rsidRDefault="008A6D4A" w:rsidP="008A6D4A">
      <w:pPr>
        <w:pStyle w:val="Heading5"/>
        <w:rPr>
          <w:lang w:eastAsia="zh-CN"/>
        </w:rPr>
      </w:pPr>
      <w:bookmarkStart w:id="230" w:name="_Toc510696603"/>
      <w:bookmarkStart w:id="231" w:name="_Toc35971395"/>
      <w:bookmarkStart w:id="232" w:name="_Toc85462099"/>
      <w:bookmarkStart w:id="233" w:name="_Toc88667360"/>
      <w:bookmarkStart w:id="234" w:name="_Toc89676286"/>
      <w:r>
        <w:t>6.1.2.2.1</w:t>
      </w:r>
      <w:r>
        <w:rPr>
          <w:rFonts w:hint="eastAsia"/>
          <w:lang w:eastAsia="zh-CN"/>
        </w:rPr>
        <w:tab/>
      </w:r>
      <w:r>
        <w:rPr>
          <w:lang w:eastAsia="zh-CN"/>
        </w:rPr>
        <w:t>General</w:t>
      </w:r>
      <w:bookmarkEnd w:id="230"/>
      <w:bookmarkEnd w:id="231"/>
      <w:bookmarkEnd w:id="232"/>
      <w:bookmarkEnd w:id="233"/>
      <w:bookmarkEnd w:id="234"/>
    </w:p>
    <w:p w14:paraId="47B445E8" w14:textId="77777777" w:rsidR="008A6D4A" w:rsidRPr="00986E88" w:rsidRDefault="008A6D4A" w:rsidP="008A6D4A">
      <w:pPr>
        <w:rPr>
          <w:noProof/>
        </w:rPr>
      </w:pPr>
      <w:bookmarkStart w:id="235"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Heading5"/>
      </w:pPr>
      <w:bookmarkStart w:id="236" w:name="_Toc35971396"/>
      <w:bookmarkStart w:id="237" w:name="_Toc85462100"/>
      <w:bookmarkStart w:id="238" w:name="_Toc88667361"/>
      <w:bookmarkStart w:id="239" w:name="_Toc89676287"/>
      <w:r>
        <w:t>6.1.2.2.2</w:t>
      </w:r>
      <w:r>
        <w:tab/>
        <w:t>Content type</w:t>
      </w:r>
      <w:bookmarkEnd w:id="235"/>
      <w:bookmarkEnd w:id="236"/>
      <w:bookmarkEnd w:id="237"/>
      <w:bookmarkEnd w:id="238"/>
      <w:bookmarkEnd w:id="239"/>
    </w:p>
    <w:p w14:paraId="72E94C44" w14:textId="7B1FD033" w:rsidR="00684A21" w:rsidRDefault="00684A21" w:rsidP="008A6D4A">
      <w:pPr>
        <w:rPr>
          <w:noProof/>
        </w:rPr>
      </w:pPr>
      <w:bookmarkStart w:id="240"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bookmarkStart w:id="241" w:name="_Hlk525213471"/>
      <w:bookmarkStart w:id="242" w:name="_Hlk525213025"/>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 xml:space="preserve">in a HTTP response body and </w:t>
      </w:r>
      <w:bookmarkEnd w:id="241"/>
      <w:r w:rsidR="008A6D4A">
        <w:t>shall be signalled by the content type "application/</w:t>
      </w:r>
      <w:proofErr w:type="spellStart"/>
      <w:r w:rsidR="008A6D4A">
        <w:t>problem+json</w:t>
      </w:r>
      <w:proofErr w:type="spellEnd"/>
      <w:r w:rsidR="008A6D4A">
        <w:t>", as defined in IETF RFC 7807 [13]</w:t>
      </w:r>
      <w:bookmarkEnd w:id="242"/>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9F47328" w14:textId="77777777" w:rsidR="008A6D4A" w:rsidRPr="000C5200" w:rsidRDefault="008A6D4A" w:rsidP="008A6D4A">
      <w:pPr>
        <w:pStyle w:val="Heading4"/>
      </w:pPr>
      <w:bookmarkStart w:id="243" w:name="_Toc35971397"/>
      <w:bookmarkStart w:id="244" w:name="_Toc85462101"/>
      <w:bookmarkStart w:id="245" w:name="_Toc88667362"/>
      <w:bookmarkStart w:id="246" w:name="_Hlk64030393"/>
      <w:bookmarkStart w:id="247" w:name="_Toc89676288"/>
      <w:r>
        <w:t>6.1.2.3</w:t>
      </w:r>
      <w:r>
        <w:tab/>
        <w:t>HTTP custom headers</w:t>
      </w:r>
      <w:bookmarkEnd w:id="240"/>
      <w:bookmarkEnd w:id="243"/>
      <w:bookmarkEnd w:id="244"/>
      <w:bookmarkEnd w:id="245"/>
      <w:bookmarkEnd w:id="247"/>
    </w:p>
    <w:p w14:paraId="51F282AC" w14:textId="1AA865BF" w:rsidR="008A6D4A" w:rsidRDefault="008A6D4A" w:rsidP="008A6D4A">
      <w:pPr>
        <w:rPr>
          <w:noProof/>
        </w:rPr>
      </w:pPr>
      <w:bookmarkStart w:id="248" w:name="_Toc489605322"/>
      <w:bookmarkStart w:id="249" w:name="_Toc492899753"/>
      <w:bookmarkStart w:id="250" w:name="_Toc492900032"/>
      <w:bookmarkStart w:id="251" w:name="_Toc492967834"/>
      <w:bookmarkStart w:id="252" w:name="_Toc492972922"/>
      <w:bookmarkStart w:id="253" w:name="_Toc492973142"/>
      <w:bookmarkStart w:id="254" w:name="_Toc492974840"/>
      <w:bookmarkStart w:id="25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proofErr w:type="spellStart"/>
      <w:r w:rsidR="00FA3981" w:rsidRPr="003F3BC9">
        <w:t>Neasdf_DNSContext</w:t>
      </w:r>
      <w:proofErr w:type="spellEnd"/>
      <w:r w:rsidR="00FA3981">
        <w:rPr>
          <w:noProof/>
        </w:rPr>
        <w:t xml:space="preserve"> </w:t>
      </w:r>
      <w:r w:rsidR="00FA3981" w:rsidRPr="00690A26">
        <w:t>service are defined</w:t>
      </w:r>
      <w:r w:rsidR="00FA3981">
        <w:t>.</w:t>
      </w:r>
    </w:p>
    <w:p w14:paraId="14856558" w14:textId="77777777" w:rsidR="008A6D4A" w:rsidRDefault="008A6D4A" w:rsidP="008A6D4A">
      <w:pPr>
        <w:pStyle w:val="Heading3"/>
      </w:pPr>
      <w:bookmarkStart w:id="256" w:name="_Toc510696607"/>
      <w:bookmarkStart w:id="257" w:name="_Toc35971398"/>
      <w:bookmarkStart w:id="258" w:name="_Toc85462102"/>
      <w:bookmarkStart w:id="259" w:name="_Toc88667363"/>
      <w:bookmarkStart w:id="260" w:name="_Toc89676289"/>
      <w:bookmarkEnd w:id="246"/>
      <w:bookmarkEnd w:id="248"/>
      <w:bookmarkEnd w:id="249"/>
      <w:bookmarkEnd w:id="250"/>
      <w:bookmarkEnd w:id="251"/>
      <w:bookmarkEnd w:id="252"/>
      <w:bookmarkEnd w:id="253"/>
      <w:bookmarkEnd w:id="254"/>
      <w:bookmarkEnd w:id="255"/>
      <w:r>
        <w:t>6.1.3</w:t>
      </w:r>
      <w:r>
        <w:tab/>
        <w:t>Resources</w:t>
      </w:r>
      <w:bookmarkEnd w:id="256"/>
      <w:bookmarkEnd w:id="257"/>
      <w:bookmarkEnd w:id="258"/>
      <w:bookmarkEnd w:id="259"/>
      <w:bookmarkEnd w:id="260"/>
    </w:p>
    <w:p w14:paraId="5C8D92CB" w14:textId="77777777" w:rsidR="008A6D4A" w:rsidRPr="000A7435" w:rsidRDefault="008A6D4A" w:rsidP="008A6D4A">
      <w:pPr>
        <w:pStyle w:val="Heading4"/>
      </w:pPr>
      <w:bookmarkStart w:id="261" w:name="_Toc510696608"/>
      <w:bookmarkStart w:id="262" w:name="_Toc35971399"/>
      <w:bookmarkStart w:id="263" w:name="_Toc85462103"/>
      <w:bookmarkStart w:id="264" w:name="_Toc88667364"/>
      <w:bookmarkStart w:id="265" w:name="_Hlk64365437"/>
      <w:bookmarkStart w:id="266" w:name="_Toc89676290"/>
      <w:r>
        <w:t>6.1.3.1</w:t>
      </w:r>
      <w:r>
        <w:tab/>
        <w:t>Overview</w:t>
      </w:r>
      <w:bookmarkEnd w:id="261"/>
      <w:bookmarkEnd w:id="262"/>
      <w:bookmarkEnd w:id="263"/>
      <w:bookmarkEnd w:id="264"/>
      <w:bookmarkEnd w:id="266"/>
    </w:p>
    <w:p w14:paraId="4E67CA32" w14:textId="7EC4C65D" w:rsidR="002C43C0" w:rsidRDefault="002C43C0" w:rsidP="002C43C0">
      <w:r>
        <w:t xml:space="preserve">Figure 6.1.3.1-1 describes the resource URI structure of the </w:t>
      </w:r>
      <w:proofErr w:type="spellStart"/>
      <w:r>
        <w:t>Neasdf_DNSContext</w:t>
      </w:r>
      <w:proofErr w:type="spellEnd"/>
      <w:r>
        <w:t xml:space="preserve">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55pt;height:148.45pt" o:ole="">
            <v:imagedata r:id="rId40" o:title=""/>
          </v:shape>
          <o:OLEObject Type="Embed" ProgID="Visio.Drawing.11" ShapeID="_x0000_i1040" DrawAspect="Content" ObjectID="_1700289418"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2C43C0">
        <w:t>Neasdf_DNSContext</w:t>
      </w:r>
      <w:proofErr w:type="spellEnd"/>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w:t>
            </w:r>
            <w:proofErr w:type="spellStart"/>
            <w:r>
              <w:t>dns</w:t>
            </w:r>
            <w:proofErr w:type="spellEnd"/>
            <w:r>
              <w:t>-contexts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w:t>
            </w:r>
            <w:proofErr w:type="spellStart"/>
            <w:r>
              <w:t>dns</w:t>
            </w:r>
            <w:proofErr w:type="spellEnd"/>
            <w:r>
              <w:t>-contexts/{</w:t>
            </w:r>
            <w:proofErr w:type="spellStart"/>
            <w:r>
              <w:t>dnsContextId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Heading4"/>
      </w:pPr>
      <w:bookmarkStart w:id="267" w:name="_Toc510696609"/>
      <w:bookmarkStart w:id="268" w:name="_Toc35971400"/>
      <w:bookmarkStart w:id="269" w:name="_Toc85462104"/>
      <w:bookmarkStart w:id="270" w:name="_Toc88667365"/>
      <w:bookmarkStart w:id="271" w:name="_Toc89676291"/>
      <w:bookmarkEnd w:id="265"/>
      <w:r>
        <w:t>6.1.3.2</w:t>
      </w:r>
      <w:r>
        <w:tab/>
        <w:t xml:space="preserve">Resource: </w:t>
      </w:r>
      <w:bookmarkEnd w:id="267"/>
      <w:bookmarkEnd w:id="268"/>
      <w:r w:rsidR="002C43C0">
        <w:t>DNS contexts collection</w:t>
      </w:r>
      <w:bookmarkEnd w:id="269"/>
      <w:bookmarkEnd w:id="270"/>
      <w:bookmarkEnd w:id="271"/>
    </w:p>
    <w:p w14:paraId="4ED0F1B2" w14:textId="77777777" w:rsidR="008A6D4A" w:rsidRDefault="008A6D4A" w:rsidP="008A6D4A">
      <w:pPr>
        <w:pStyle w:val="Heading5"/>
      </w:pPr>
      <w:bookmarkStart w:id="272" w:name="_Toc510696610"/>
      <w:bookmarkStart w:id="273" w:name="_Toc35971401"/>
      <w:bookmarkStart w:id="274" w:name="_Toc85462105"/>
      <w:bookmarkStart w:id="275" w:name="_Toc88667366"/>
      <w:bookmarkStart w:id="276" w:name="_Toc89676292"/>
      <w:r>
        <w:t>6.1.3.2.1</w:t>
      </w:r>
      <w:r>
        <w:tab/>
        <w:t>Description</w:t>
      </w:r>
      <w:bookmarkEnd w:id="272"/>
      <w:bookmarkEnd w:id="273"/>
      <w:bookmarkEnd w:id="274"/>
      <w:bookmarkEnd w:id="275"/>
      <w:bookmarkEnd w:id="276"/>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Heading5"/>
      </w:pPr>
      <w:bookmarkStart w:id="277" w:name="_Toc35971402"/>
      <w:bookmarkStart w:id="278" w:name="_Toc85462106"/>
      <w:bookmarkStart w:id="279" w:name="_Toc88667367"/>
      <w:bookmarkStart w:id="280" w:name="_Hlk64365469"/>
      <w:bookmarkStart w:id="281" w:name="_Toc510696612"/>
      <w:bookmarkStart w:id="282" w:name="_Toc89676293"/>
      <w:r>
        <w:t>6.1.3.2.2</w:t>
      </w:r>
      <w:r>
        <w:tab/>
        <w:t>Resource Definition</w:t>
      </w:r>
      <w:bookmarkEnd w:id="277"/>
      <w:bookmarkEnd w:id="278"/>
      <w:bookmarkEnd w:id="279"/>
      <w:bookmarkEnd w:id="282"/>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Heading5"/>
      </w:pPr>
      <w:bookmarkStart w:id="283" w:name="_Toc35971403"/>
      <w:bookmarkStart w:id="284" w:name="_Toc85462107"/>
      <w:bookmarkStart w:id="285" w:name="_Toc88667368"/>
      <w:bookmarkStart w:id="286" w:name="_Toc89676294"/>
      <w:bookmarkEnd w:id="280"/>
      <w:r>
        <w:t>6.1.3.2.3</w:t>
      </w:r>
      <w:r>
        <w:tab/>
        <w:t>Resource Standard Methods</w:t>
      </w:r>
      <w:bookmarkEnd w:id="281"/>
      <w:bookmarkEnd w:id="283"/>
      <w:bookmarkEnd w:id="284"/>
      <w:bookmarkEnd w:id="285"/>
      <w:bookmarkEnd w:id="286"/>
    </w:p>
    <w:p w14:paraId="1753A67F" w14:textId="10975464" w:rsidR="008A6D4A" w:rsidRPr="00384E92" w:rsidRDefault="008A6D4A" w:rsidP="008A6D4A">
      <w:pPr>
        <w:pStyle w:val="Heading6"/>
      </w:pPr>
      <w:bookmarkStart w:id="287" w:name="_Toc510696613"/>
      <w:bookmarkStart w:id="288" w:name="_Toc35971404"/>
      <w:bookmarkStart w:id="289" w:name="_Toc85462108"/>
      <w:bookmarkStart w:id="290" w:name="_Toc88667369"/>
      <w:bookmarkStart w:id="291" w:name="_Hlk64365502"/>
      <w:bookmarkStart w:id="292" w:name="_Toc89676295"/>
      <w:r w:rsidRPr="00384E92">
        <w:t>6.</w:t>
      </w:r>
      <w:r>
        <w:t>1.3.2.3</w:t>
      </w:r>
      <w:r w:rsidRPr="00384E92">
        <w:t>.1</w:t>
      </w:r>
      <w:r w:rsidRPr="00384E92">
        <w:tab/>
      </w:r>
      <w:bookmarkEnd w:id="287"/>
      <w:bookmarkEnd w:id="288"/>
      <w:r w:rsidR="006A0676">
        <w:t>POST</w:t>
      </w:r>
      <w:bookmarkEnd w:id="289"/>
      <w:bookmarkEnd w:id="290"/>
      <w:bookmarkEnd w:id="292"/>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proofErr w:type="spellStart"/>
            <w:r>
              <w:t>DnsContextCreateData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Heading5"/>
      </w:pPr>
      <w:bookmarkStart w:id="293" w:name="_Toc510696615"/>
      <w:bookmarkStart w:id="294" w:name="_Toc35971406"/>
      <w:bookmarkStart w:id="295" w:name="_Toc85462109"/>
      <w:bookmarkStart w:id="296" w:name="_Toc88667370"/>
      <w:bookmarkStart w:id="297" w:name="_Toc89676296"/>
      <w:bookmarkEnd w:id="291"/>
      <w:r>
        <w:t>6.1.3.2.4</w:t>
      </w:r>
      <w:r>
        <w:tab/>
        <w:t>Resource Custom Operations</w:t>
      </w:r>
      <w:bookmarkEnd w:id="293"/>
      <w:bookmarkEnd w:id="294"/>
      <w:bookmarkEnd w:id="295"/>
      <w:bookmarkEnd w:id="296"/>
      <w:bookmarkEnd w:id="297"/>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Heading4"/>
      </w:pPr>
      <w:bookmarkStart w:id="298" w:name="_Toc510696621"/>
      <w:bookmarkStart w:id="299" w:name="_Toc35971412"/>
      <w:bookmarkStart w:id="300" w:name="_Toc85462110"/>
      <w:bookmarkStart w:id="301" w:name="_Toc88667371"/>
      <w:bookmarkStart w:id="302" w:name="_Toc89676297"/>
      <w:r>
        <w:t>6.1.3.3</w:t>
      </w:r>
      <w:r>
        <w:tab/>
        <w:t xml:space="preserve">Resource: </w:t>
      </w:r>
      <w:bookmarkEnd w:id="298"/>
      <w:bookmarkEnd w:id="299"/>
      <w:r w:rsidR="006A0676">
        <w:t>Individual DNS context</w:t>
      </w:r>
      <w:bookmarkEnd w:id="300"/>
      <w:bookmarkEnd w:id="301"/>
      <w:bookmarkEnd w:id="302"/>
    </w:p>
    <w:p w14:paraId="5F6DEA52" w14:textId="77777777" w:rsidR="009F640A" w:rsidRDefault="009F640A" w:rsidP="009F640A">
      <w:pPr>
        <w:pStyle w:val="Heading5"/>
      </w:pPr>
      <w:bookmarkStart w:id="303" w:name="_Toc25073874"/>
      <w:bookmarkStart w:id="304" w:name="_Toc34063050"/>
      <w:bookmarkStart w:id="305" w:name="_Toc43120024"/>
      <w:bookmarkStart w:id="306" w:name="_Toc49768079"/>
      <w:bookmarkStart w:id="307" w:name="_Toc56434252"/>
      <w:bookmarkStart w:id="308" w:name="_Toc67687830"/>
      <w:bookmarkStart w:id="309" w:name="_Toc85462111"/>
      <w:bookmarkStart w:id="310" w:name="_Toc88667372"/>
      <w:bookmarkStart w:id="311" w:name="_Toc510696622"/>
      <w:bookmarkStart w:id="312" w:name="_Toc35971413"/>
      <w:bookmarkStart w:id="313" w:name="_Toc89676298"/>
      <w:r>
        <w:t>6.1.3.3.1</w:t>
      </w:r>
      <w:r>
        <w:tab/>
        <w:t>Description</w:t>
      </w:r>
      <w:bookmarkEnd w:id="303"/>
      <w:bookmarkEnd w:id="304"/>
      <w:bookmarkEnd w:id="305"/>
      <w:bookmarkEnd w:id="306"/>
      <w:bookmarkEnd w:id="307"/>
      <w:bookmarkEnd w:id="308"/>
      <w:bookmarkEnd w:id="309"/>
      <w:bookmarkEnd w:id="310"/>
      <w:bookmarkEnd w:id="313"/>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Heading5"/>
      </w:pPr>
      <w:bookmarkStart w:id="314" w:name="_Toc25073875"/>
      <w:bookmarkStart w:id="315" w:name="_Toc34063051"/>
      <w:bookmarkStart w:id="316" w:name="_Toc43120025"/>
      <w:bookmarkStart w:id="317" w:name="_Toc49768080"/>
      <w:bookmarkStart w:id="318" w:name="_Toc56434253"/>
      <w:bookmarkStart w:id="319" w:name="_Toc67687831"/>
      <w:bookmarkStart w:id="320" w:name="_Toc85462112"/>
      <w:bookmarkStart w:id="321" w:name="_Toc88667373"/>
      <w:bookmarkStart w:id="322" w:name="_Toc89676299"/>
      <w:r>
        <w:t>6.1.3.3.2</w:t>
      </w:r>
      <w:r>
        <w:tab/>
        <w:t>Resource Definition</w:t>
      </w:r>
      <w:bookmarkEnd w:id="314"/>
      <w:bookmarkEnd w:id="315"/>
      <w:bookmarkEnd w:id="316"/>
      <w:bookmarkEnd w:id="317"/>
      <w:bookmarkEnd w:id="318"/>
      <w:bookmarkEnd w:id="319"/>
      <w:bookmarkEnd w:id="320"/>
      <w:bookmarkEnd w:id="321"/>
      <w:bookmarkEnd w:id="322"/>
    </w:p>
    <w:p w14:paraId="15A4A435" w14:textId="77777777" w:rsidR="009F640A" w:rsidRDefault="009F640A" w:rsidP="009F640A">
      <w:r>
        <w:t xml:space="preserve">Resource URI: </w:t>
      </w:r>
      <w:r>
        <w:rPr>
          <w:b/>
        </w:rPr>
        <w:t>{apiRoot}/neasdf-dnscontext/</w:t>
      </w:r>
      <w:bookmarkStart w:id="323" w:name="_Hlk6318174"/>
      <w:r>
        <w:rPr>
          <w:b/>
        </w:rPr>
        <w:t>&lt;apiVersion&gt;</w:t>
      </w:r>
      <w:bookmarkEnd w:id="323"/>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proofErr w:type="spellStart"/>
            <w:r>
              <w:t>dnsContextId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Heading5"/>
      </w:pPr>
      <w:bookmarkStart w:id="324" w:name="_Toc25073876"/>
      <w:bookmarkStart w:id="325" w:name="_Toc34063052"/>
      <w:bookmarkStart w:id="326" w:name="_Toc43120026"/>
      <w:bookmarkStart w:id="327" w:name="_Toc49768081"/>
      <w:bookmarkStart w:id="328" w:name="_Toc56434254"/>
      <w:bookmarkStart w:id="329" w:name="_Toc67687832"/>
      <w:bookmarkStart w:id="330" w:name="_Toc85462113"/>
      <w:bookmarkStart w:id="331" w:name="_Toc88667374"/>
      <w:bookmarkStart w:id="332" w:name="_Toc89676300"/>
      <w:r>
        <w:t>6.1.3.3.3</w:t>
      </w:r>
      <w:r>
        <w:tab/>
        <w:t>Resource Standard Methods</w:t>
      </w:r>
      <w:bookmarkEnd w:id="324"/>
      <w:bookmarkEnd w:id="325"/>
      <w:bookmarkEnd w:id="326"/>
      <w:bookmarkEnd w:id="327"/>
      <w:bookmarkEnd w:id="328"/>
      <w:bookmarkEnd w:id="329"/>
      <w:bookmarkEnd w:id="330"/>
      <w:bookmarkEnd w:id="331"/>
      <w:bookmarkEnd w:id="332"/>
    </w:p>
    <w:p w14:paraId="00CCC495" w14:textId="77777777" w:rsidR="009F640A" w:rsidRPr="00384E92" w:rsidRDefault="009F640A" w:rsidP="009F640A">
      <w:pPr>
        <w:pStyle w:val="Heading6"/>
      </w:pPr>
      <w:bookmarkStart w:id="333" w:name="_Toc85462114"/>
      <w:bookmarkStart w:id="334" w:name="_Toc88667375"/>
      <w:bookmarkStart w:id="335" w:name="_Toc25073877"/>
      <w:bookmarkStart w:id="336" w:name="_Toc34063053"/>
      <w:bookmarkStart w:id="337" w:name="_Toc43120027"/>
      <w:bookmarkStart w:id="338" w:name="_Toc49768082"/>
      <w:bookmarkStart w:id="339" w:name="_Toc56434255"/>
      <w:bookmarkStart w:id="340" w:name="_Toc67687833"/>
      <w:bookmarkStart w:id="341" w:name="_Toc89676301"/>
      <w:r w:rsidRPr="00384E92">
        <w:t>6.</w:t>
      </w:r>
      <w:r>
        <w:t>1.3.3.3</w:t>
      </w:r>
      <w:r w:rsidRPr="00384E92">
        <w:t>.1</w:t>
      </w:r>
      <w:r w:rsidRPr="00384E92">
        <w:tab/>
      </w:r>
      <w:r>
        <w:t>DELETE</w:t>
      </w:r>
      <w:bookmarkEnd w:id="333"/>
      <w:bookmarkEnd w:id="334"/>
      <w:bookmarkEnd w:id="341"/>
    </w:p>
    <w:p w14:paraId="4A9E44F8" w14:textId="77777777" w:rsidR="009F640A" w:rsidRDefault="009F640A" w:rsidP="009F640A">
      <w:r>
        <w:t>This method deletes an individual DNS context resource in the EASDF.</w:t>
      </w:r>
    </w:p>
    <w:p w14:paraId="34C8CAD1" w14:textId="77777777" w:rsidR="009F640A" w:rsidRDefault="009F640A" w:rsidP="009F640A">
      <w:r>
        <w:lastRenderedPageBreak/>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Heading6"/>
      </w:pPr>
      <w:bookmarkStart w:id="342" w:name="_Toc85462115"/>
      <w:bookmarkStart w:id="343" w:name="_Toc88667376"/>
      <w:bookmarkStart w:id="344" w:name="_Toc89676302"/>
      <w:r w:rsidRPr="00384E92">
        <w:lastRenderedPageBreak/>
        <w:t>6.</w:t>
      </w:r>
      <w:r>
        <w:t>1.3.3.3</w:t>
      </w:r>
      <w:r w:rsidRPr="00384E92">
        <w:t>.</w:t>
      </w:r>
      <w:r>
        <w:t>2</w:t>
      </w:r>
      <w:r w:rsidRPr="00384E92">
        <w:tab/>
      </w:r>
      <w:r>
        <w:t>PATCH</w:t>
      </w:r>
      <w:bookmarkEnd w:id="342"/>
      <w:bookmarkEnd w:id="343"/>
      <w:bookmarkEnd w:id="344"/>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w:t>
            </w:r>
            <w:proofErr w:type="spellStart"/>
            <w:r>
              <w:t>PatchItem</w:t>
            </w:r>
            <w:proofErr w:type="spellEnd"/>
            <w:r>
              <w:t>)</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Heading6"/>
      </w:pPr>
      <w:bookmarkStart w:id="345" w:name="_Toc85462116"/>
      <w:bookmarkStart w:id="346" w:name="_Toc88667377"/>
      <w:bookmarkStart w:id="347" w:name="_Toc89676303"/>
      <w:r w:rsidRPr="00384E92">
        <w:t>6.</w:t>
      </w:r>
      <w:r>
        <w:t>1.3.3.3</w:t>
      </w:r>
      <w:r w:rsidRPr="00384E92">
        <w:t>.</w:t>
      </w:r>
      <w:r>
        <w:t>3</w:t>
      </w:r>
      <w:r w:rsidRPr="00384E92">
        <w:tab/>
      </w:r>
      <w:r>
        <w:t>PUT</w:t>
      </w:r>
      <w:bookmarkEnd w:id="345"/>
      <w:bookmarkEnd w:id="346"/>
      <w:bookmarkEnd w:id="347"/>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lastRenderedPageBreak/>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Heading5"/>
      </w:pPr>
      <w:bookmarkStart w:id="348" w:name="_Toc85462117"/>
      <w:bookmarkStart w:id="349" w:name="_Toc88667378"/>
      <w:bookmarkStart w:id="350" w:name="_Toc89676304"/>
      <w:r>
        <w:t>6.1.3.3.4</w:t>
      </w:r>
      <w:r>
        <w:tab/>
        <w:t>Resource Custom Operations</w:t>
      </w:r>
      <w:bookmarkEnd w:id="335"/>
      <w:bookmarkEnd w:id="336"/>
      <w:bookmarkEnd w:id="337"/>
      <w:bookmarkEnd w:id="338"/>
      <w:bookmarkEnd w:id="339"/>
      <w:bookmarkEnd w:id="340"/>
      <w:bookmarkEnd w:id="348"/>
      <w:bookmarkEnd w:id="349"/>
      <w:bookmarkEnd w:id="350"/>
    </w:p>
    <w:p w14:paraId="7AB102FF" w14:textId="73CCF81B" w:rsidR="00FA3981" w:rsidRPr="00FA3981" w:rsidRDefault="00FA3981" w:rsidP="00FA3981">
      <w:r w:rsidRPr="00690A26">
        <w:t xml:space="preserve">There are no resource custom operations for the </w:t>
      </w:r>
      <w:proofErr w:type="spellStart"/>
      <w:r w:rsidRPr="003F3BC9">
        <w:t>Neasdf_DNSContext</w:t>
      </w:r>
      <w:proofErr w:type="spellEnd"/>
      <w:r w:rsidRPr="00690A26">
        <w:rPr>
          <w:rFonts w:hint="eastAsia"/>
        </w:rPr>
        <w:t xml:space="preserve"> </w:t>
      </w:r>
      <w:r w:rsidRPr="00690A26">
        <w:t>service in this release of the specification</w:t>
      </w:r>
      <w:r>
        <w:t>.</w:t>
      </w:r>
    </w:p>
    <w:p w14:paraId="42078B05" w14:textId="77777777" w:rsidR="008A6D4A" w:rsidRDefault="008A6D4A" w:rsidP="008A6D4A">
      <w:pPr>
        <w:pStyle w:val="Heading3"/>
      </w:pPr>
      <w:bookmarkStart w:id="351" w:name="_Toc85462118"/>
      <w:bookmarkStart w:id="352" w:name="_Toc88667379"/>
      <w:bookmarkStart w:id="353" w:name="_Toc89676305"/>
      <w:r>
        <w:t>6.1.4</w:t>
      </w:r>
      <w:r>
        <w:tab/>
        <w:t>Custom Operations without associated resources</w:t>
      </w:r>
      <w:bookmarkEnd w:id="311"/>
      <w:bookmarkEnd w:id="312"/>
      <w:bookmarkEnd w:id="351"/>
      <w:bookmarkEnd w:id="352"/>
      <w:bookmarkEnd w:id="353"/>
    </w:p>
    <w:p w14:paraId="08180164" w14:textId="1BFA0BC2" w:rsidR="00FA3981" w:rsidRPr="00FA3981" w:rsidRDefault="00FA3981" w:rsidP="00FA3981">
      <w:r w:rsidRPr="00690A26">
        <w:rPr>
          <w:rFonts w:hint="eastAsia"/>
        </w:rPr>
        <w:t xml:space="preserve">There are no custom operations defined without any associated resources for the </w:t>
      </w:r>
      <w:proofErr w:type="spellStart"/>
      <w:r w:rsidRPr="003F3BC9">
        <w:t>Neasdf_DNSContext</w:t>
      </w:r>
      <w:proofErr w:type="spellEnd"/>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8A6D4A">
      <w:pPr>
        <w:pStyle w:val="Heading3"/>
      </w:pPr>
      <w:bookmarkStart w:id="354" w:name="_Toc510696628"/>
      <w:bookmarkStart w:id="355" w:name="_Toc35971419"/>
      <w:bookmarkStart w:id="356" w:name="_Toc85462119"/>
      <w:bookmarkStart w:id="357" w:name="_Toc88667380"/>
      <w:bookmarkStart w:id="358" w:name="_Toc89676306"/>
      <w:r>
        <w:t>6.1.5</w:t>
      </w:r>
      <w:r>
        <w:tab/>
        <w:t>Notifications</w:t>
      </w:r>
      <w:bookmarkEnd w:id="354"/>
      <w:bookmarkEnd w:id="355"/>
      <w:bookmarkEnd w:id="356"/>
      <w:bookmarkEnd w:id="357"/>
      <w:bookmarkEnd w:id="358"/>
    </w:p>
    <w:p w14:paraId="329C7304" w14:textId="77777777" w:rsidR="008A6D4A" w:rsidRPr="000A7435" w:rsidRDefault="008A6D4A" w:rsidP="008A6D4A">
      <w:pPr>
        <w:pStyle w:val="Heading4"/>
      </w:pPr>
      <w:bookmarkStart w:id="359" w:name="_Toc510696629"/>
      <w:bookmarkStart w:id="360" w:name="_Toc35971420"/>
      <w:bookmarkStart w:id="361" w:name="_Toc85462120"/>
      <w:bookmarkStart w:id="362" w:name="_Toc88667381"/>
      <w:bookmarkStart w:id="363" w:name="_Toc89676307"/>
      <w:r>
        <w:t>6.1.5.1</w:t>
      </w:r>
      <w:r>
        <w:tab/>
        <w:t>General</w:t>
      </w:r>
      <w:bookmarkEnd w:id="359"/>
      <w:bookmarkEnd w:id="360"/>
      <w:bookmarkEnd w:id="361"/>
      <w:bookmarkEnd w:id="362"/>
      <w:bookmarkEnd w:id="363"/>
    </w:p>
    <w:p w14:paraId="0F9428D5" w14:textId="41EF311F" w:rsidR="002C43C0" w:rsidRDefault="002C43C0" w:rsidP="00E105F0">
      <w:pPr>
        <w:rPr>
          <w:noProof/>
        </w:rPr>
      </w:pPr>
      <w:bookmarkStart w:id="364" w:name="_Toc510696630"/>
      <w:bookmarkStart w:id="365" w:name="_Toc510696632"/>
      <w:r>
        <w:t xml:space="preserve">This clause specifies the notifications supported by the </w:t>
      </w:r>
      <w:proofErr w:type="spellStart"/>
      <w:r>
        <w:t>Neasdf_DNSContext</w:t>
      </w:r>
      <w:proofErr w:type="spellEnd"/>
      <w:r>
        <w:t xml:space="preserve">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proofErr w:type="spellStart"/>
            <w:r w:rsidR="00FA3981">
              <w:rPr>
                <w:lang w:val="en-US"/>
              </w:rPr>
              <w:t>n</w:t>
            </w:r>
            <w:r>
              <w:rPr>
                <w:lang w:val="en-US"/>
              </w:rPr>
              <w:t>otif</w:t>
            </w:r>
            <w:r w:rsidR="00FA3981">
              <w:rPr>
                <w:lang w:val="en-US"/>
              </w:rPr>
              <w:t>y</w:t>
            </w:r>
            <w:r>
              <w:rPr>
                <w:lang w:val="en-US"/>
              </w:rPr>
              <w:t>Uri</w:t>
            </w:r>
            <w:proofErr w:type="spellEnd"/>
            <w:r>
              <w:rPr>
                <w:lang w:val="en-US"/>
              </w:rPr>
              <w:t>}</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Heading4"/>
      </w:pPr>
      <w:bookmarkStart w:id="366" w:name="_Toc35971421"/>
      <w:bookmarkStart w:id="367" w:name="_Toc85462121"/>
      <w:bookmarkStart w:id="368" w:name="_Toc88667382"/>
      <w:bookmarkStart w:id="369" w:name="_Toc89676308"/>
      <w:r>
        <w:t>6.1.5.2</w:t>
      </w:r>
      <w:r>
        <w:tab/>
      </w:r>
      <w:bookmarkEnd w:id="364"/>
      <w:bookmarkEnd w:id="366"/>
      <w:r w:rsidR="009F640A">
        <w:t>DNS Context Notify</w:t>
      </w:r>
      <w:bookmarkEnd w:id="367"/>
      <w:bookmarkEnd w:id="368"/>
      <w:bookmarkEnd w:id="369"/>
    </w:p>
    <w:p w14:paraId="3E017F8A" w14:textId="77777777" w:rsidR="00E105F0" w:rsidRPr="00986E88" w:rsidRDefault="00E105F0" w:rsidP="00E105F0">
      <w:pPr>
        <w:pStyle w:val="Heading5"/>
        <w:rPr>
          <w:noProof/>
        </w:rPr>
      </w:pPr>
      <w:bookmarkStart w:id="370" w:name="_Toc532994455"/>
      <w:bookmarkStart w:id="371" w:name="_Toc35971422"/>
      <w:bookmarkStart w:id="372" w:name="_Toc85462122"/>
      <w:bookmarkStart w:id="373" w:name="_Toc88667383"/>
      <w:bookmarkStart w:id="374" w:name="_Toc510696631"/>
      <w:bookmarkStart w:id="375" w:name="_Toc89676309"/>
      <w:r>
        <w:t>6.1.5.2</w:t>
      </w:r>
      <w:r w:rsidRPr="00986E88">
        <w:rPr>
          <w:noProof/>
        </w:rPr>
        <w:t>.1</w:t>
      </w:r>
      <w:r w:rsidRPr="00986E88">
        <w:rPr>
          <w:noProof/>
        </w:rPr>
        <w:tab/>
        <w:t>Description</w:t>
      </w:r>
      <w:bookmarkEnd w:id="370"/>
      <w:bookmarkEnd w:id="371"/>
      <w:bookmarkEnd w:id="372"/>
      <w:bookmarkEnd w:id="373"/>
      <w:bookmarkEnd w:id="375"/>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Heading5"/>
        <w:rPr>
          <w:noProof/>
        </w:rPr>
      </w:pPr>
      <w:bookmarkStart w:id="376" w:name="_Toc532994456"/>
      <w:bookmarkStart w:id="377" w:name="_Toc35971423"/>
      <w:bookmarkStart w:id="378" w:name="_Toc85462123"/>
      <w:bookmarkStart w:id="379" w:name="_Toc88667384"/>
      <w:bookmarkStart w:id="380" w:name="_Toc89676310"/>
      <w:r>
        <w:t>6.1.5.2</w:t>
      </w:r>
      <w:r w:rsidRPr="00986E88">
        <w:rPr>
          <w:noProof/>
        </w:rPr>
        <w:t>.2</w:t>
      </w:r>
      <w:r w:rsidRPr="00986E88">
        <w:rPr>
          <w:noProof/>
        </w:rPr>
        <w:tab/>
        <w:t>Target URI</w:t>
      </w:r>
      <w:bookmarkEnd w:id="376"/>
      <w:bookmarkEnd w:id="377"/>
      <w:bookmarkEnd w:id="378"/>
      <w:bookmarkEnd w:id="379"/>
      <w:bookmarkEnd w:id="380"/>
    </w:p>
    <w:p w14:paraId="015FF323" w14:textId="5522274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862390">
        <w:rPr>
          <w:b/>
          <w:noProof/>
        </w:rPr>
        <w:t>y</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Heading5"/>
        <w:rPr>
          <w:noProof/>
        </w:rPr>
      </w:pPr>
      <w:bookmarkStart w:id="381" w:name="_Toc532994457"/>
      <w:bookmarkStart w:id="382" w:name="_Toc35971424"/>
      <w:bookmarkStart w:id="383" w:name="_Toc85462124"/>
      <w:bookmarkStart w:id="384" w:name="_Toc88667385"/>
      <w:bookmarkStart w:id="385" w:name="_Toc89676311"/>
      <w:r>
        <w:t>6.1.5.2</w:t>
      </w:r>
      <w:r w:rsidRPr="00986E88">
        <w:rPr>
          <w:noProof/>
        </w:rPr>
        <w:t>.3</w:t>
      </w:r>
      <w:r w:rsidRPr="00986E88">
        <w:rPr>
          <w:noProof/>
        </w:rPr>
        <w:tab/>
        <w:t>Standard Methods</w:t>
      </w:r>
      <w:bookmarkEnd w:id="381"/>
      <w:bookmarkEnd w:id="382"/>
      <w:bookmarkEnd w:id="383"/>
      <w:bookmarkEnd w:id="384"/>
      <w:bookmarkEnd w:id="385"/>
    </w:p>
    <w:p w14:paraId="647EA268" w14:textId="77777777" w:rsidR="00E105F0" w:rsidRPr="00986E88" w:rsidRDefault="00E105F0" w:rsidP="00E105F0">
      <w:pPr>
        <w:pStyle w:val="Heading6"/>
        <w:rPr>
          <w:noProof/>
        </w:rPr>
      </w:pPr>
      <w:bookmarkStart w:id="386" w:name="_Toc532994458"/>
      <w:bookmarkStart w:id="387" w:name="_Toc35971425"/>
      <w:bookmarkStart w:id="388" w:name="_Toc85462125"/>
      <w:bookmarkStart w:id="389" w:name="_Toc88667386"/>
      <w:bookmarkStart w:id="390" w:name="_Toc89676312"/>
      <w:r>
        <w:t>6.1.5.2.3</w:t>
      </w:r>
      <w:r w:rsidRPr="00986E88">
        <w:rPr>
          <w:noProof/>
        </w:rPr>
        <w:t>.1</w:t>
      </w:r>
      <w:r w:rsidRPr="00986E88">
        <w:rPr>
          <w:noProof/>
        </w:rPr>
        <w:tab/>
        <w:t>POST</w:t>
      </w:r>
      <w:bookmarkEnd w:id="386"/>
      <w:bookmarkEnd w:id="387"/>
      <w:bookmarkEnd w:id="388"/>
      <w:bookmarkEnd w:id="389"/>
      <w:bookmarkEnd w:id="390"/>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lastRenderedPageBreak/>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Heading3"/>
      </w:pPr>
      <w:bookmarkStart w:id="391" w:name="_Toc35971427"/>
      <w:bookmarkStart w:id="392" w:name="_Toc85462126"/>
      <w:bookmarkStart w:id="393" w:name="_Toc88667387"/>
      <w:bookmarkStart w:id="394" w:name="_Toc89676313"/>
      <w:bookmarkEnd w:id="374"/>
      <w:r>
        <w:t>6.1.6</w:t>
      </w:r>
      <w:r>
        <w:tab/>
        <w:t>Data Model</w:t>
      </w:r>
      <w:bookmarkEnd w:id="365"/>
      <w:bookmarkEnd w:id="391"/>
      <w:bookmarkEnd w:id="392"/>
      <w:bookmarkEnd w:id="393"/>
      <w:bookmarkEnd w:id="394"/>
    </w:p>
    <w:p w14:paraId="719BE7CB" w14:textId="77777777" w:rsidR="008A6D4A" w:rsidRDefault="008A6D4A" w:rsidP="008A6D4A">
      <w:pPr>
        <w:pStyle w:val="Heading4"/>
      </w:pPr>
      <w:bookmarkStart w:id="395" w:name="_Toc510696633"/>
      <w:bookmarkStart w:id="396" w:name="_Toc35971428"/>
      <w:bookmarkStart w:id="397" w:name="_Toc85462127"/>
      <w:bookmarkStart w:id="398" w:name="_Toc88667388"/>
      <w:bookmarkStart w:id="399" w:name="_Toc89676314"/>
      <w:r>
        <w:t>6.1.6.1</w:t>
      </w:r>
      <w:r>
        <w:tab/>
        <w:t>General</w:t>
      </w:r>
      <w:bookmarkEnd w:id="395"/>
      <w:bookmarkEnd w:id="396"/>
      <w:bookmarkEnd w:id="397"/>
      <w:bookmarkEnd w:id="398"/>
      <w:bookmarkEnd w:id="399"/>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EC3683">
        <w:t>easdf_DNSContext</w:t>
      </w:r>
      <w:proofErr w:type="spellEnd"/>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t xml:space="preserve">Table </w:t>
      </w:r>
      <w:r>
        <w:t>6.1.6.1-</w:t>
      </w:r>
      <w:r w:rsidRPr="009C4D60">
        <w:t xml:space="preserve">1: </w:t>
      </w:r>
      <w:proofErr w:type="spellStart"/>
      <w:r>
        <w:t>N</w:t>
      </w:r>
      <w:r w:rsidR="00EC3683">
        <w:t>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proofErr w:type="spellStart"/>
            <w:r>
              <w:t>DnsContextCreateData</w:t>
            </w:r>
            <w:proofErr w:type="spellEnd"/>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proofErr w:type="spellStart"/>
            <w:r>
              <w:t>DnsContextCreatedData</w:t>
            </w:r>
            <w:proofErr w:type="spellEnd"/>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proofErr w:type="spellStart"/>
            <w:r>
              <w:t>DnsRule</w:t>
            </w:r>
            <w:proofErr w:type="spellEnd"/>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proofErr w:type="spellStart"/>
            <w:r>
              <w:t>DnsQueryMdt</w:t>
            </w:r>
            <w:proofErr w:type="spellEnd"/>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proofErr w:type="spellStart"/>
            <w:r>
              <w:t>DnsRspMdt</w:t>
            </w:r>
            <w:proofErr w:type="spellEnd"/>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proofErr w:type="spellStart"/>
            <w:r>
              <w:t>DnsContextNotification</w:t>
            </w:r>
            <w:proofErr w:type="spellEnd"/>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proofErr w:type="spellStart"/>
            <w:r>
              <w:t>ForwardingParameters</w:t>
            </w:r>
            <w:proofErr w:type="spellEnd"/>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proofErr w:type="spellStart"/>
            <w:r>
              <w:t>EcsOption</w:t>
            </w:r>
            <w:proofErr w:type="spellEnd"/>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proofErr w:type="spellStart"/>
            <w:r>
              <w:t>DnsContextEventReport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proofErr w:type="spellStart"/>
            <w:r>
              <w:t>DnsQueryReport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6A7F8ED" w:rsidR="00D22565" w:rsidRDefault="00D22565" w:rsidP="00D22565">
            <w:pPr>
              <w:pStyle w:val="TAL"/>
            </w:pPr>
            <w:proofErr w:type="spellStart"/>
            <w:r>
              <w:t>DNSR</w:t>
            </w:r>
            <w:r w:rsidR="00855A19">
              <w:t>sp</w:t>
            </w:r>
            <w:r>
              <w: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proofErr w:type="spellStart"/>
            <w:r>
              <w:t>EcsOptionInfo</w:t>
            </w:r>
            <w:proofErr w:type="spellEnd"/>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proofErr w:type="spellStart"/>
            <w:r>
              <w:t>DnsServerAddressInfo</w:t>
            </w:r>
            <w:proofErr w:type="spellEnd"/>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proofErr w:type="spellStart"/>
            <w:r>
              <w:t>BaselineDnsMdtId</w:t>
            </w:r>
            <w:proofErr w:type="spellEnd"/>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proofErr w:type="spellStart"/>
            <w:r>
              <w:t>BaselineDnsAitId</w:t>
            </w:r>
            <w:proofErr w:type="spellEnd"/>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EA2B44"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EA2B44" w:rsidRDefault="00EA2B44" w:rsidP="00EA2B44">
            <w:pPr>
              <w:pStyle w:val="TAL"/>
            </w:pPr>
            <w:proofErr w:type="spellStart"/>
            <w:r w:rsidRPr="00CF63FF">
              <w:t>ApplyAction</w:t>
            </w:r>
            <w:proofErr w:type="spellEnd"/>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EA2B44" w:rsidRPr="004038B8" w:rsidRDefault="00EA2B44" w:rsidP="00EA2B44">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EA2B44" w:rsidRDefault="00EA2B44" w:rsidP="00EA2B44">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EA2B44" w:rsidRPr="0016361A" w:rsidRDefault="00EA2B44" w:rsidP="00EA2B44">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E760F6">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EC3683">
        <w:t>easdf_DNSContext</w:t>
      </w:r>
      <w:proofErr w:type="spellEnd"/>
      <w:r w:rsidRPr="009C4D60">
        <w:t xml:space="preserve"> </w:t>
      </w:r>
      <w:r>
        <w:t>service based interface.</w:t>
      </w:r>
    </w:p>
    <w:p w14:paraId="351FC6CB" w14:textId="6CC34C45" w:rsidR="008A6D4A" w:rsidRPr="009C4D60" w:rsidRDefault="008A6D4A" w:rsidP="008A6D4A">
      <w:pPr>
        <w:pStyle w:val="TH"/>
      </w:pPr>
      <w:r w:rsidRPr="009C4D60">
        <w:lastRenderedPageBreak/>
        <w:t xml:space="preserve">Table </w:t>
      </w:r>
      <w:r>
        <w:t>6.1.6.1-2</w:t>
      </w:r>
      <w:r w:rsidRPr="009C4D60">
        <w:t xml:space="preserve">: </w:t>
      </w:r>
      <w:proofErr w:type="spellStart"/>
      <w:r>
        <w:t>N</w:t>
      </w:r>
      <w:r w:rsidR="00EC3683">
        <w:t>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Heading4"/>
        <w:rPr>
          <w:lang w:val="en-US"/>
        </w:rPr>
      </w:pPr>
      <w:bookmarkStart w:id="400" w:name="_Toc510696634"/>
      <w:bookmarkStart w:id="401" w:name="_Toc35971429"/>
      <w:bookmarkStart w:id="402" w:name="_Toc85462128"/>
      <w:bookmarkStart w:id="403" w:name="_Toc88667389"/>
      <w:bookmarkStart w:id="404" w:name="_Toc896763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0"/>
      <w:bookmarkEnd w:id="401"/>
      <w:bookmarkEnd w:id="402"/>
      <w:bookmarkEnd w:id="403"/>
      <w:bookmarkEnd w:id="404"/>
    </w:p>
    <w:p w14:paraId="7363E81C" w14:textId="77777777" w:rsidR="008A6D4A" w:rsidRDefault="008A6D4A" w:rsidP="008A6D4A">
      <w:pPr>
        <w:pStyle w:val="Heading5"/>
      </w:pPr>
      <w:bookmarkStart w:id="405" w:name="_Toc510696635"/>
      <w:bookmarkStart w:id="406" w:name="_Toc35971430"/>
      <w:bookmarkStart w:id="407" w:name="_Toc85462129"/>
      <w:bookmarkStart w:id="408" w:name="_Toc88667390"/>
      <w:bookmarkStart w:id="409" w:name="_Toc89676316"/>
      <w:r>
        <w:t>6.1.6.2.1</w:t>
      </w:r>
      <w:r>
        <w:tab/>
        <w:t>Introduction</w:t>
      </w:r>
      <w:bookmarkEnd w:id="405"/>
      <w:bookmarkEnd w:id="406"/>
      <w:bookmarkEnd w:id="407"/>
      <w:bookmarkEnd w:id="408"/>
      <w:bookmarkEnd w:id="409"/>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Heading5"/>
      </w:pPr>
      <w:bookmarkStart w:id="410" w:name="_Toc510696636"/>
      <w:bookmarkStart w:id="411" w:name="_Toc35971431"/>
      <w:bookmarkStart w:id="412" w:name="_Toc85462130"/>
      <w:bookmarkStart w:id="413" w:name="_Toc88667391"/>
      <w:bookmarkStart w:id="414" w:name="_Hlk64365545"/>
      <w:bookmarkStart w:id="415" w:name="_Toc89676317"/>
      <w:r>
        <w:t>6.1.6.2.2</w:t>
      </w:r>
      <w:r>
        <w:tab/>
        <w:t xml:space="preserve">Type: </w:t>
      </w:r>
      <w:bookmarkEnd w:id="410"/>
      <w:bookmarkEnd w:id="411"/>
      <w:proofErr w:type="spellStart"/>
      <w:r w:rsidR="00EC3683">
        <w:t>DnsContextCreateData</w:t>
      </w:r>
      <w:bookmarkEnd w:id="412"/>
      <w:bookmarkEnd w:id="413"/>
      <w:bookmarkEnd w:id="415"/>
      <w:proofErr w:type="spellEnd"/>
    </w:p>
    <w:p w14:paraId="3DC0AD07" w14:textId="48D66314" w:rsidR="008A6D4A" w:rsidRDefault="008A6D4A" w:rsidP="008A6D4A">
      <w:pPr>
        <w:pStyle w:val="TH"/>
      </w:pPr>
      <w:r>
        <w:rPr>
          <w:noProof/>
        </w:rPr>
        <w:t>Table </w:t>
      </w:r>
      <w:r>
        <w:t xml:space="preserve">6.1.6.2.2-1: </w:t>
      </w:r>
      <w:r>
        <w:rPr>
          <w:noProof/>
        </w:rPr>
        <w:t xml:space="preserve">Definition of type </w:t>
      </w:r>
      <w:proofErr w:type="spellStart"/>
      <w:r w:rsidR="00EC3683">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3683" w:rsidRPr="0016361A" w:rsidRDefault="00EA2B44"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proofErr w:type="spellStart"/>
            <w:r>
              <w:t>n</w:t>
            </w:r>
            <w:r w:rsidR="00EC3683">
              <w:t>otif</w:t>
            </w:r>
            <w:r>
              <w:t>y</w:t>
            </w:r>
            <w:r w:rsidR="00EC3683">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proofErr w:type="spellStart"/>
            <w:r>
              <w:rPr>
                <w:rFonts w:cs="Arial"/>
                <w:szCs w:val="18"/>
              </w:rPr>
              <w:t>Callback</w:t>
            </w:r>
            <w:proofErr w:type="spellEnd"/>
            <w:r>
              <w:rPr>
                <w:rFonts w:cs="Arial"/>
                <w:szCs w:val="18"/>
              </w:rPr>
              <w:t xml:space="preserve">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1A5F9167" w14:textId="77777777" w:rsidR="008A6D4A" w:rsidRDefault="008A6D4A" w:rsidP="009657FE">
      <w:pPr>
        <w:rPr>
          <w:lang w:val="en-US"/>
        </w:rPr>
      </w:pPr>
    </w:p>
    <w:p w14:paraId="343FC43F" w14:textId="77777777" w:rsidR="00B64470" w:rsidRDefault="00B64470" w:rsidP="009657FE">
      <w:pPr>
        <w:rPr>
          <w:lang w:val="en-US"/>
        </w:rPr>
      </w:pPr>
    </w:p>
    <w:p w14:paraId="5F59D2E4" w14:textId="63A3E396" w:rsidR="008A6D4A" w:rsidRDefault="008A6D4A" w:rsidP="008A6D4A">
      <w:pPr>
        <w:pStyle w:val="Heading5"/>
      </w:pPr>
      <w:bookmarkStart w:id="416" w:name="_Toc510696637"/>
      <w:bookmarkStart w:id="417" w:name="_Toc35971432"/>
      <w:bookmarkStart w:id="418" w:name="_Toc85462131"/>
      <w:bookmarkStart w:id="419" w:name="_Toc88667392"/>
      <w:bookmarkStart w:id="420" w:name="_Toc89676318"/>
      <w:bookmarkEnd w:id="414"/>
      <w:r>
        <w:t>6.1.6.2.3</w:t>
      </w:r>
      <w:r>
        <w:tab/>
        <w:t xml:space="preserve">Type: </w:t>
      </w:r>
      <w:bookmarkEnd w:id="416"/>
      <w:bookmarkEnd w:id="417"/>
      <w:proofErr w:type="spellStart"/>
      <w:r w:rsidR="00B64470">
        <w:t>DnsContextCreatedData</w:t>
      </w:r>
      <w:bookmarkEnd w:id="418"/>
      <w:bookmarkEnd w:id="419"/>
      <w:bookmarkEnd w:id="420"/>
      <w:proofErr w:type="spellEnd"/>
    </w:p>
    <w:p w14:paraId="4ACD07E9" w14:textId="498B9927" w:rsidR="00B64470" w:rsidRDefault="00B64470" w:rsidP="00B64470">
      <w:pPr>
        <w:pStyle w:val="TH"/>
      </w:pPr>
      <w:r>
        <w:rPr>
          <w:noProof/>
        </w:rPr>
        <w:t>Table </w:t>
      </w:r>
      <w:r>
        <w:t xml:space="preserve">6.1.6.2.3-1: Definition of type </w:t>
      </w:r>
      <w:proofErr w:type="spellStart"/>
      <w:r>
        <w:t>DNSContextCreatedData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B64470">
      <w:pPr>
        <w:pStyle w:val="Heading5"/>
      </w:pPr>
      <w:bookmarkStart w:id="421" w:name="_Toc85462132"/>
      <w:bookmarkStart w:id="422" w:name="_Toc88667393"/>
      <w:bookmarkStart w:id="423" w:name="_Toc89676319"/>
      <w:r>
        <w:lastRenderedPageBreak/>
        <w:t>6.1.6.2.4</w:t>
      </w:r>
      <w:r>
        <w:tab/>
        <w:t xml:space="preserve">Type: </w:t>
      </w:r>
      <w:proofErr w:type="spellStart"/>
      <w:r>
        <w:t>DnsRule</w:t>
      </w:r>
      <w:bookmarkEnd w:id="421"/>
      <w:bookmarkEnd w:id="422"/>
      <w:bookmarkEnd w:id="423"/>
      <w:proofErr w:type="spellEnd"/>
    </w:p>
    <w:p w14:paraId="0FECC945" w14:textId="482524E0" w:rsidR="00B64470" w:rsidRDefault="00B64470" w:rsidP="00B64470">
      <w:pPr>
        <w:pStyle w:val="TH"/>
      </w:pPr>
      <w:r>
        <w:rPr>
          <w:noProof/>
        </w:rPr>
        <w:t>Table </w:t>
      </w:r>
      <w:r>
        <w:t xml:space="preserve">6.1.6.2.4-1: Definition of type </w:t>
      </w:r>
      <w:proofErr w:type="spellStart"/>
      <w:r>
        <w:t>DnsRule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proofErr w:type="spellStart"/>
            <w:r>
              <w:t>dnsRuleId</w:t>
            </w:r>
            <w:proofErr w:type="spellEnd"/>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DE9C6C3"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0E9254" w14:textId="0C7B1942" w:rsidR="00D22565" w:rsidRDefault="00D22565" w:rsidP="00D22565">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1106A06" w14:textId="14680EC1"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D22565"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D22565" w:rsidRDefault="00D22565" w:rsidP="00D22565">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31585541"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A77AD8" w14:textId="24CB76F5" w:rsidR="00D22565" w:rsidRDefault="00D22565" w:rsidP="00D22565">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D22565" w:rsidRDefault="00D22565" w:rsidP="00D22565">
            <w:pPr>
              <w:pStyle w:val="TAL"/>
              <w:rPr>
                <w:rFonts w:cs="Arial"/>
                <w:szCs w:val="18"/>
              </w:rPr>
            </w:pPr>
            <w:r>
              <w:rPr>
                <w:rFonts w:cs="Arial"/>
                <w:szCs w:val="18"/>
              </w:rPr>
              <w:t>Precedence of the DNS message handling rule.</w:t>
            </w:r>
          </w:p>
          <w:p w14:paraId="1C205EB4" w14:textId="768F7E23" w:rsidR="00D22565" w:rsidRDefault="00D22565" w:rsidP="00D2256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D22565" w:rsidRPr="0016361A" w:rsidRDefault="00D22565" w:rsidP="00D22565">
            <w:pPr>
              <w:pStyle w:val="TAL"/>
              <w:rPr>
                <w:rFonts w:cs="Arial"/>
                <w:szCs w:val="18"/>
              </w:rPr>
            </w:pPr>
          </w:p>
        </w:tc>
      </w:tr>
      <w:tr w:rsidR="00D22565"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D22565" w:rsidRPr="0016361A" w:rsidRDefault="00AF7787" w:rsidP="00D22565">
            <w:pPr>
              <w:pStyle w:val="TAL"/>
            </w:pPr>
            <w:proofErr w:type="spellStart"/>
            <w:r>
              <w:t>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D22565" w:rsidRPr="0016361A" w:rsidRDefault="00AF7787" w:rsidP="00D22565">
            <w:pPr>
              <w:pStyle w:val="TAL"/>
            </w:pPr>
            <w:r>
              <w:t>map(</w:t>
            </w:r>
            <w:proofErr w:type="spellStart"/>
            <w:r>
              <w:t>DnsQueryMdt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D22565" w:rsidRPr="0016361A" w:rsidRDefault="00D22565"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D22565" w:rsidRPr="0016361A" w:rsidRDefault="00D22565" w:rsidP="00D22565">
            <w:pPr>
              <w:pStyle w:val="TAL"/>
            </w:pPr>
            <w:r>
              <w:t>1</w:t>
            </w:r>
            <w:r w:rsidR="00AF7787">
              <w:t>..N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9C566B" w:rsidRDefault="00AF7787" w:rsidP="00D22565">
            <w:pPr>
              <w:pStyle w:val="TAL"/>
              <w:rPr>
                <w:rFonts w:cs="Arial"/>
                <w:szCs w:val="18"/>
              </w:rPr>
            </w:pPr>
            <w:r>
              <w:rPr>
                <w:rFonts w:cs="Arial"/>
                <w:szCs w:val="18"/>
              </w:rPr>
              <w:t xml:space="preserve">Map of </w:t>
            </w:r>
            <w:r w:rsidR="00D22565">
              <w:rPr>
                <w:rFonts w:cs="Arial"/>
                <w:szCs w:val="18"/>
              </w:rPr>
              <w:t>DNS Query message detection template</w:t>
            </w:r>
            <w:r>
              <w:rPr>
                <w:rFonts w:cs="Arial"/>
                <w:szCs w:val="18"/>
              </w:rPr>
              <w:t>s.</w:t>
            </w:r>
          </w:p>
          <w:p w14:paraId="4BD74194" w14:textId="151B1826"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D22565" w:rsidRPr="0016361A" w:rsidRDefault="00D22565" w:rsidP="00D22565">
            <w:pPr>
              <w:pStyle w:val="TAL"/>
              <w:rPr>
                <w:rFonts w:cs="Arial"/>
                <w:szCs w:val="18"/>
              </w:rPr>
            </w:pPr>
          </w:p>
        </w:tc>
      </w:tr>
      <w:tr w:rsidR="00EA2B44"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EA2B44" w:rsidRDefault="00EA2B44" w:rsidP="00EA2B44">
            <w:pPr>
              <w:pStyle w:val="TAL"/>
            </w:pPr>
            <w:proofErr w:type="spellStart"/>
            <w:r>
              <w:t>baseDnsQueryMdtList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692465" w14:textId="2C93C220" w:rsidR="00EA2B44" w:rsidRDefault="00EA2B44" w:rsidP="00EA2B44">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EA2B44" w:rsidRDefault="00EA2B44" w:rsidP="00EA2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EA2B44"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7F79753" w14:textId="5BC0CA73" w:rsidR="00EA2B44" w:rsidRDefault="00EA2B44" w:rsidP="00EA2B44">
            <w:pPr>
              <w:pStyle w:val="TAL"/>
              <w:rPr>
                <w:rFonts w:cs="Arial"/>
                <w:szCs w:val="18"/>
              </w:rPr>
            </w:pPr>
            <w:r>
              <w:rPr>
                <w:rFonts w:cs="Arial"/>
                <w:szCs w:val="18"/>
              </w:rPr>
              <w:t xml:space="preserve">List of </w:t>
            </w:r>
            <w:proofErr w:type="spellStart"/>
            <w:r>
              <w:rPr>
                <w:rFonts w:cs="Arial"/>
                <w:szCs w:val="18"/>
              </w:rPr>
              <w:t>of</w:t>
            </w:r>
            <w:proofErr w:type="spellEnd"/>
            <w:r>
              <w:rPr>
                <w:rFonts w:cs="Arial"/>
                <w:szCs w:val="18"/>
              </w:rPr>
              <w:t xml:space="preserve"> Baseline DNS Query Message Detection Template IDs. </w:t>
            </w: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EA2B44" w:rsidRPr="0016361A" w:rsidRDefault="00EA2B44" w:rsidP="00EA2B44">
            <w:pPr>
              <w:pStyle w:val="TAL"/>
              <w:rPr>
                <w:rFonts w:cs="Arial"/>
                <w:szCs w:val="18"/>
              </w:rPr>
            </w:pPr>
          </w:p>
        </w:tc>
      </w:tr>
      <w:tr w:rsidR="00EA2B44"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EA2B44" w:rsidRPr="0016361A" w:rsidRDefault="00EA2B44" w:rsidP="00EA2B44">
            <w:pPr>
              <w:pStyle w:val="TAL"/>
            </w:pPr>
            <w:proofErr w:type="spellStart"/>
            <w:r>
              <w:t>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EA2B44" w:rsidRPr="0016361A" w:rsidRDefault="00EA2B44" w:rsidP="00EA2B44">
            <w:pPr>
              <w:pStyle w:val="TAL"/>
            </w:pPr>
            <w:r>
              <w:t>map(</w:t>
            </w:r>
            <w:proofErr w:type="spellStart"/>
            <w:r>
              <w:t>DnsRspMdt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EA2B44" w:rsidRPr="0016361A" w:rsidRDefault="00EA2B44" w:rsidP="00EA2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EA2B44" w:rsidRPr="0016361A"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EA2B44" w:rsidRDefault="00EA2B44" w:rsidP="00EA2B44">
            <w:pPr>
              <w:pStyle w:val="TAL"/>
              <w:rPr>
                <w:rFonts w:cs="Arial"/>
                <w:szCs w:val="18"/>
              </w:rPr>
            </w:pPr>
            <w:r>
              <w:rPr>
                <w:rFonts w:cs="Arial"/>
                <w:szCs w:val="18"/>
              </w:rPr>
              <w:t>Map of DNS Response message detection templates.</w:t>
            </w:r>
          </w:p>
          <w:p w14:paraId="3E7F8BD3" w14:textId="030C6188" w:rsidR="00EA2B44" w:rsidRDefault="00EA2B44" w:rsidP="00EA2B44">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EA2B44" w:rsidRPr="0016361A" w:rsidRDefault="00EA2B44" w:rsidP="00EA2B44">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EA2B44" w:rsidRPr="0016361A" w:rsidRDefault="00EA2B44" w:rsidP="00EA2B44">
            <w:pPr>
              <w:pStyle w:val="TAL"/>
              <w:rPr>
                <w:rFonts w:cs="Arial"/>
                <w:szCs w:val="18"/>
              </w:rPr>
            </w:pPr>
          </w:p>
        </w:tc>
      </w:tr>
      <w:tr w:rsidR="00EA2B44"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EA2B44" w:rsidDel="00EA2B44" w:rsidRDefault="00EA2B44" w:rsidP="00EA2B44">
            <w:pPr>
              <w:pStyle w:val="TAL"/>
            </w:pPr>
            <w:proofErr w:type="spellStart"/>
            <w:r>
              <w:t>baseDnsRspMdtList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F30DA0D" w14:textId="7AE6BFBF" w:rsidR="00EA2B44" w:rsidDel="00EA2B44" w:rsidRDefault="00EA2B44" w:rsidP="00EA2B44">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EA2B44" w:rsidDel="00EA2B44" w:rsidRDefault="00EA2B44" w:rsidP="00EA2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EA2B44" w:rsidDel="00EA2B44"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D07E6FE" w:rsidR="00EA2B44" w:rsidDel="00EA2B44" w:rsidRDefault="00EA2B44" w:rsidP="00EA2B44">
            <w:pPr>
              <w:pStyle w:val="TAL"/>
              <w:rPr>
                <w:rFonts w:cs="Arial"/>
                <w:szCs w:val="18"/>
              </w:rPr>
            </w:pPr>
            <w:r>
              <w:rPr>
                <w:rFonts w:cs="Arial"/>
                <w:szCs w:val="18"/>
              </w:rPr>
              <w:t xml:space="preserve">List of </w:t>
            </w:r>
            <w:proofErr w:type="spellStart"/>
            <w:r>
              <w:rPr>
                <w:rFonts w:cs="Arial"/>
                <w:szCs w:val="18"/>
              </w:rPr>
              <w:t>of</w:t>
            </w:r>
            <w:proofErr w:type="spellEnd"/>
            <w:r>
              <w:rPr>
                <w:rFonts w:cs="Arial"/>
                <w:szCs w:val="18"/>
              </w:rPr>
              <w:t xml:space="preserve"> Baseline DNS Response Message Detection Template IDs. </w:t>
            </w: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EA2B44" w:rsidRPr="0016361A" w:rsidDel="00EA2B44" w:rsidRDefault="00EA2B44" w:rsidP="00EA2B44">
            <w:pPr>
              <w:pStyle w:val="TAL"/>
              <w:rPr>
                <w:rFonts w:cs="Arial"/>
                <w:szCs w:val="18"/>
              </w:rPr>
            </w:pPr>
          </w:p>
        </w:tc>
      </w:tr>
      <w:tr w:rsidR="00EA2B44"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EA2B44" w:rsidRPr="0016361A" w:rsidRDefault="00EA2B44" w:rsidP="00EA2B44">
            <w:pPr>
              <w:pStyle w:val="TAL"/>
            </w:pPr>
            <w:proofErr w:type="spellStart"/>
            <w:r>
              <w:t>actionList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EA2B44" w:rsidRPr="0016361A" w:rsidRDefault="00EA2B44" w:rsidP="00EA2B44">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EA2B44" w:rsidRPr="0016361A" w:rsidRDefault="00EA2B44" w:rsidP="00EA2B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EA2B44" w:rsidRPr="0016361A" w:rsidRDefault="00EA2B44" w:rsidP="00EA2B4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EA2B44" w:rsidRDefault="00EA2B44" w:rsidP="00EA2B44">
            <w:pPr>
              <w:pStyle w:val="TAL"/>
              <w:rPr>
                <w:rFonts w:cs="Arial"/>
                <w:szCs w:val="18"/>
              </w:rPr>
            </w:pPr>
            <w:r>
              <w:rPr>
                <w:rFonts w:cs="Arial"/>
                <w:szCs w:val="18"/>
              </w:rPr>
              <w:t>Map of Actions to apply to DNS messages matching the DNS message detection templates.</w:t>
            </w:r>
          </w:p>
          <w:p w14:paraId="3B9A9031" w14:textId="10202832" w:rsidR="00EA2B44" w:rsidRPr="0016361A" w:rsidRDefault="00EA2B44" w:rsidP="00EA2B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EA2B44" w:rsidRPr="0016361A" w:rsidRDefault="00EA2B44" w:rsidP="00EA2B44">
            <w:pPr>
              <w:pStyle w:val="TAL"/>
              <w:rPr>
                <w:rFonts w:cs="Arial"/>
                <w:szCs w:val="18"/>
              </w:rPr>
            </w:pPr>
          </w:p>
        </w:tc>
      </w:tr>
      <w:tr w:rsidR="00EA2B44"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703AEC41" w:rsidR="00EA2B44" w:rsidRPr="0016361A" w:rsidRDefault="00EA2B44" w:rsidP="00EA2B44">
            <w:pPr>
              <w:pStyle w:val="TAN"/>
              <w:rPr>
                <w:rFonts w:cs="Arial"/>
                <w:szCs w:val="18"/>
              </w:rPr>
            </w:pPr>
            <w:r>
              <w:t>NOTE:</w:t>
            </w:r>
            <w:r>
              <w:tab/>
              <w:t xml:space="preserve">A DNS rule shall be provisioned either for DNS Query messages or for DNS Response messages. For a DNS rule provisioned for DNS Query messages, at least one of the </w:t>
            </w:r>
            <w:proofErr w:type="spellStart"/>
            <w:r>
              <w:t>dnsQueryMdtList</w:t>
            </w:r>
            <w:proofErr w:type="spellEnd"/>
            <w:r>
              <w:t xml:space="preserve"> and </w:t>
            </w:r>
            <w:proofErr w:type="spellStart"/>
            <w:r>
              <w:t>baseDnsQueryMdtList</w:t>
            </w:r>
            <w:proofErr w:type="spellEnd"/>
            <w:r>
              <w:t xml:space="preserve"> IEs shall be present. For a DNS Rule provisioned for DNS Response messages, at least one of the </w:t>
            </w:r>
            <w:proofErr w:type="spellStart"/>
            <w:r>
              <w:t>dnsRspMdtList</w:t>
            </w:r>
            <w:proofErr w:type="spellEnd"/>
            <w:r>
              <w:t xml:space="preserve"> and </w:t>
            </w:r>
            <w:proofErr w:type="spellStart"/>
            <w:r>
              <w:t>baseDnsRspMdtList</w:t>
            </w:r>
            <w:proofErr w:type="spellEnd"/>
            <w:r>
              <w:t xml:space="preserve"> IEs shall be present.</w:t>
            </w:r>
          </w:p>
        </w:tc>
      </w:tr>
    </w:tbl>
    <w:p w14:paraId="555F92C4" w14:textId="77777777" w:rsidR="00B64470" w:rsidRPr="00B64470" w:rsidRDefault="00B64470" w:rsidP="00B64470"/>
    <w:p w14:paraId="55C0ED5E" w14:textId="1E17B02E" w:rsidR="00B64470" w:rsidRDefault="00B64470" w:rsidP="00B64470">
      <w:pPr>
        <w:pStyle w:val="Heading5"/>
      </w:pPr>
      <w:bookmarkStart w:id="424" w:name="_Toc85462133"/>
      <w:bookmarkStart w:id="425" w:name="_Toc88667394"/>
      <w:bookmarkStart w:id="426" w:name="_Toc89676320"/>
      <w:r>
        <w:t>6.1.6.2.5</w:t>
      </w:r>
      <w:r>
        <w:tab/>
        <w:t xml:space="preserve">Type: </w:t>
      </w:r>
      <w:proofErr w:type="spellStart"/>
      <w:r>
        <w:t>DnsQuery</w:t>
      </w:r>
      <w:r w:rsidR="00AF7787">
        <w:t>Mdt</w:t>
      </w:r>
      <w:bookmarkEnd w:id="424"/>
      <w:bookmarkEnd w:id="425"/>
      <w:bookmarkEnd w:id="426"/>
      <w:proofErr w:type="spellEnd"/>
    </w:p>
    <w:p w14:paraId="655F0DA2" w14:textId="127B0BC5" w:rsidR="00B64470" w:rsidRDefault="00B64470" w:rsidP="00B64470">
      <w:pPr>
        <w:pStyle w:val="TH"/>
      </w:pPr>
      <w:r>
        <w:rPr>
          <w:noProof/>
        </w:rPr>
        <w:t>Table </w:t>
      </w:r>
      <w:r>
        <w:t xml:space="preserve">6.1.6.2.5-1: Definition of type </w:t>
      </w:r>
      <w:proofErr w:type="spellStart"/>
      <w:r>
        <w:t>DnsQuery</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9C566B" w:rsidRDefault="00B64470" w:rsidP="00474905">
            <w:pPr>
              <w:pStyle w:val="TAL"/>
              <w:rPr>
                <w:rFonts w:cs="Arial"/>
                <w:szCs w:val="18"/>
              </w:rPr>
            </w:pPr>
            <w:r>
              <w:rPr>
                <w:rFonts w:cs="Arial"/>
                <w:szCs w:val="18"/>
              </w:rPr>
              <w:t>List of FQDN patterns, where each FQDN pattern is a regular expression according to the ECMA-262 dialect</w:t>
            </w:r>
            <w:r w:rsidR="009C566B">
              <w:rPr>
                <w:rFonts w:cs="Arial"/>
                <w:szCs w:val="18"/>
              </w:rPr>
              <w:t> [</w:t>
            </w:r>
            <w:r w:rsidR="00474905">
              <w:rPr>
                <w:rFonts w:cs="Arial"/>
                <w:szCs w:val="18"/>
              </w:rPr>
              <w:t>17</w:t>
            </w:r>
            <w:r>
              <w:rPr>
                <w:rFonts w:cs="Arial"/>
                <w:szCs w:val="18"/>
              </w:rPr>
              <w:t>].</w:t>
            </w:r>
          </w:p>
          <w:p w14:paraId="4941AE7F" w14:textId="00E7BD7C"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3692592E" w:rsidR="00B64470" w:rsidRDefault="00B64470" w:rsidP="00B64470">
      <w:pPr>
        <w:pStyle w:val="EX"/>
      </w:pPr>
      <w:r>
        <w:lastRenderedPageBreak/>
        <w:t>EXAMPLE</w:t>
      </w:r>
      <w:r w:rsidR="00EA2B44">
        <w:t xml:space="preserve"> 1</w:t>
      </w:r>
      <w:r>
        <w:t>:</w:t>
      </w:r>
      <w:r>
        <w:tab/>
        <w:t>DNS query template matching all FQDNs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w:t>
      </w:r>
      <w:proofErr w:type="spellStart"/>
      <w:r>
        <w:t>fqdnList</w:t>
      </w:r>
      <w:proofErr w:type="spellEnd"/>
      <w:r>
        <w:t>":</w:t>
      </w:r>
      <w:r w:rsidR="009C566B">
        <w:t> [</w:t>
      </w:r>
      <w:r>
        <w:t>"^</w:t>
      </w:r>
      <w:proofErr w:type="spellStart"/>
      <w:r>
        <w:t>smartmeter</w:t>
      </w:r>
      <w:proofErr w:type="spellEnd"/>
      <w:r>
        <w:t>-.+@company\.com$"]}</w:t>
      </w:r>
    </w:p>
    <w:p w14:paraId="4BEC6BD0" w14:textId="72ADB836" w:rsidR="00EA2B44" w:rsidRPr="00EA2B44" w:rsidRDefault="00EA2B44" w:rsidP="00B64470">
      <w:pPr>
        <w:pStyle w:val="EX"/>
      </w:pPr>
      <w:r>
        <w:t>EXAMPLE 2:</w:t>
      </w:r>
      <w:r>
        <w:tab/>
        <w:t xml:space="preserve">DNS query template matching any FQDN (i.e. "wildcard FQDN"): </w:t>
      </w:r>
      <w:r>
        <w:br/>
        <w:t>JSON: {"</w:t>
      </w:r>
      <w:proofErr w:type="spellStart"/>
      <w:r>
        <w:t>fqdnList</w:t>
      </w:r>
      <w:proofErr w:type="spellEnd"/>
      <w:r>
        <w:t>": ["^.+$"]}</w:t>
      </w:r>
    </w:p>
    <w:p w14:paraId="503084E8" w14:textId="77777777" w:rsidR="00EA2B44" w:rsidRPr="00EA2B44" w:rsidRDefault="00EA2B44" w:rsidP="00EA2B44">
      <w:bookmarkStart w:id="427" w:name="_Toc85462134"/>
    </w:p>
    <w:p w14:paraId="77493745" w14:textId="4C707159" w:rsidR="00B64470" w:rsidRDefault="00B64470" w:rsidP="00B64470">
      <w:pPr>
        <w:pStyle w:val="Heading5"/>
      </w:pPr>
      <w:bookmarkStart w:id="428" w:name="_Toc88667395"/>
      <w:bookmarkStart w:id="429" w:name="_Toc89676321"/>
      <w:r>
        <w:t>6.1.6.2.6</w:t>
      </w:r>
      <w:r>
        <w:tab/>
        <w:t xml:space="preserve">Type: </w:t>
      </w:r>
      <w:proofErr w:type="spellStart"/>
      <w:r>
        <w:t>DnsRsp</w:t>
      </w:r>
      <w:r w:rsidR="00AF7787">
        <w:t>Mdt</w:t>
      </w:r>
      <w:bookmarkEnd w:id="427"/>
      <w:bookmarkEnd w:id="428"/>
      <w:bookmarkEnd w:id="429"/>
      <w:proofErr w:type="spellEnd"/>
    </w:p>
    <w:p w14:paraId="4EDA5A83" w14:textId="5E719FF8" w:rsidR="00B64470" w:rsidRDefault="00B64470" w:rsidP="00B64470">
      <w:pPr>
        <w:pStyle w:val="TH"/>
      </w:pPr>
      <w:r>
        <w:rPr>
          <w:noProof/>
        </w:rPr>
        <w:t>Table </w:t>
      </w:r>
      <w:r>
        <w:t xml:space="preserve">6.1.6.2.6-1: Definition of type </w:t>
      </w:r>
      <w:proofErr w:type="spellStart"/>
      <w:r>
        <w:t>DnsRsp</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9C566B" w:rsidRDefault="00B64470" w:rsidP="00474905">
            <w:pPr>
              <w:pStyle w:val="TAL"/>
              <w:rPr>
                <w:rFonts w:cs="Arial"/>
                <w:szCs w:val="18"/>
              </w:rPr>
            </w:pPr>
            <w:r>
              <w:rPr>
                <w:rFonts w:cs="Arial"/>
                <w:szCs w:val="18"/>
              </w:rPr>
              <w:t>List of FQDN patterns, where each FQDN pattern is a regular expression according to the ECMA-262 dialect</w:t>
            </w:r>
            <w:r w:rsidR="009C566B">
              <w:rPr>
                <w:rFonts w:cs="Arial"/>
                <w:szCs w:val="18"/>
              </w:rPr>
              <w:t> [</w:t>
            </w:r>
            <w:r w:rsidR="00474905">
              <w:rPr>
                <w:rFonts w:cs="Arial"/>
                <w:szCs w:val="18"/>
              </w:rPr>
              <w:t>17</w:t>
            </w:r>
            <w:r>
              <w:rPr>
                <w:rFonts w:cs="Arial"/>
                <w:szCs w:val="18"/>
              </w:rPr>
              <w:t>].</w:t>
            </w:r>
          </w:p>
          <w:p w14:paraId="53D7F543" w14:textId="699B4E3B"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608499ED" w:rsidR="00B64470" w:rsidRDefault="00B64470" w:rsidP="00B64470">
      <w:pPr>
        <w:pStyle w:val="EX"/>
      </w:pPr>
      <w:r>
        <w:t>EXAMPLE</w:t>
      </w:r>
      <w:r w:rsidR="00EA2B44">
        <w:t xml:space="preserve"> 1</w:t>
      </w:r>
      <w:r>
        <w:t>:</w:t>
      </w:r>
      <w:r>
        <w:tab/>
        <w:t>DNS query template matching all FQDNs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 "</w:t>
      </w:r>
      <w:proofErr w:type="spellStart"/>
      <w:r>
        <w:t>fqdnList</w:t>
      </w:r>
      <w:proofErr w:type="spellEnd"/>
      <w:r>
        <w:t>":</w:t>
      </w:r>
      <w:r w:rsidR="009C566B">
        <w:t> [</w:t>
      </w:r>
      <w:r>
        <w:t>"^</w:t>
      </w:r>
      <w:proofErr w:type="spellStart"/>
      <w:r>
        <w:t>smartmeter</w:t>
      </w:r>
      <w:proofErr w:type="spellEnd"/>
      <w:r>
        <w:t>-.+@company\.com$"]}</w:t>
      </w:r>
    </w:p>
    <w:p w14:paraId="0D80D8BA" w14:textId="7FFD57B3" w:rsidR="00EA2B44" w:rsidRDefault="00EA2B44" w:rsidP="00B64470">
      <w:pPr>
        <w:pStyle w:val="EX"/>
      </w:pPr>
      <w:r>
        <w:t>EXAMPLE 2:</w:t>
      </w:r>
      <w:r>
        <w:tab/>
        <w:t xml:space="preserve">DNS query template matching any FQDN (i.e. "wildcard FQDN"): </w:t>
      </w:r>
      <w:r>
        <w:br/>
        <w:t>JSON: {"</w:t>
      </w:r>
      <w:proofErr w:type="spellStart"/>
      <w:r>
        <w:t>fqdnList</w:t>
      </w:r>
      <w:proofErr w:type="spellEnd"/>
      <w:r>
        <w:t>": ["^.+$"]}</w:t>
      </w:r>
    </w:p>
    <w:p w14:paraId="614452DE" w14:textId="77777777" w:rsidR="00EA2B44" w:rsidRPr="00EA2B44" w:rsidRDefault="00EA2B44" w:rsidP="00EA2B44">
      <w:bookmarkStart w:id="430" w:name="_Toc24937673"/>
      <w:bookmarkStart w:id="431" w:name="_Toc33962488"/>
      <w:bookmarkStart w:id="432" w:name="_Toc42883250"/>
      <w:bookmarkStart w:id="433" w:name="_Toc49733118"/>
      <w:bookmarkStart w:id="434" w:name="_Toc56690743"/>
      <w:bookmarkStart w:id="435" w:name="_Toc67730165"/>
      <w:bookmarkStart w:id="436" w:name="_Toc85462135"/>
    </w:p>
    <w:p w14:paraId="30FB88ED" w14:textId="7FFD57B3" w:rsidR="00B64470" w:rsidRDefault="00B64470" w:rsidP="00B64470">
      <w:pPr>
        <w:pStyle w:val="Heading5"/>
      </w:pPr>
      <w:bookmarkStart w:id="437" w:name="_Toc88667396"/>
      <w:bookmarkStart w:id="438" w:name="_Toc89676322"/>
      <w:r>
        <w:t>6.1.6.2.7</w:t>
      </w:r>
      <w:r>
        <w:tab/>
        <w:t>Type: Ipv4AddressRange</w:t>
      </w:r>
      <w:bookmarkEnd w:id="430"/>
      <w:bookmarkEnd w:id="431"/>
      <w:bookmarkEnd w:id="432"/>
      <w:bookmarkEnd w:id="433"/>
      <w:bookmarkEnd w:id="434"/>
      <w:bookmarkEnd w:id="435"/>
      <w:bookmarkEnd w:id="436"/>
      <w:bookmarkEnd w:id="437"/>
      <w:bookmarkEnd w:id="438"/>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Heading5"/>
      </w:pPr>
      <w:bookmarkStart w:id="439" w:name="_Toc24937674"/>
      <w:bookmarkStart w:id="440" w:name="_Toc33962489"/>
      <w:bookmarkStart w:id="441" w:name="_Toc42883251"/>
      <w:bookmarkStart w:id="442" w:name="_Toc49733119"/>
      <w:bookmarkStart w:id="443" w:name="_Toc56690744"/>
      <w:bookmarkStart w:id="444" w:name="_Toc67730166"/>
      <w:bookmarkStart w:id="445" w:name="_Toc85462136"/>
      <w:bookmarkStart w:id="446" w:name="_Toc88667397"/>
      <w:bookmarkStart w:id="447" w:name="_Toc89676323"/>
      <w:r>
        <w:t>6.1.6.2.8</w:t>
      </w:r>
      <w:r>
        <w:tab/>
        <w:t>Type: Ipv6PrefixRange</w:t>
      </w:r>
      <w:bookmarkEnd w:id="439"/>
      <w:bookmarkEnd w:id="440"/>
      <w:bookmarkEnd w:id="441"/>
      <w:bookmarkEnd w:id="442"/>
      <w:bookmarkEnd w:id="443"/>
      <w:bookmarkEnd w:id="444"/>
      <w:bookmarkEnd w:id="445"/>
      <w:bookmarkEnd w:id="446"/>
      <w:bookmarkEnd w:id="447"/>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Heading5"/>
      </w:pPr>
      <w:bookmarkStart w:id="448" w:name="_Toc85462137"/>
      <w:bookmarkStart w:id="449" w:name="_Toc88667398"/>
      <w:bookmarkStart w:id="450" w:name="_Toc89676324"/>
      <w:r>
        <w:lastRenderedPageBreak/>
        <w:t>6.1.6.2.9</w:t>
      </w:r>
      <w:r>
        <w:tab/>
        <w:t>Type: Action</w:t>
      </w:r>
      <w:bookmarkEnd w:id="448"/>
      <w:bookmarkEnd w:id="449"/>
      <w:bookmarkEnd w:id="450"/>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proofErr w:type="spellStart"/>
            <w:r>
              <w:t>forwardingParameters</w:t>
            </w:r>
            <w:proofErr w:type="spellEnd"/>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proofErr w:type="spellStart"/>
            <w:r w:rsidR="00D22565">
              <w:rPr>
                <w:rFonts w:cs="Arial"/>
                <w:szCs w:val="18"/>
              </w:rPr>
              <w:t>applyAction</w:t>
            </w:r>
            <w:proofErr w:type="spellEnd"/>
            <w:r w:rsidR="00D22565">
              <w:rPr>
                <w:rFonts w:cs="Arial"/>
                <w:szCs w:val="18"/>
              </w:rPr>
              <w:t xml:space="preserve">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tbl>
    <w:p w14:paraId="062A0D1C" w14:textId="77777777" w:rsidR="00B64470" w:rsidRDefault="00B64470" w:rsidP="00B64470">
      <w:pPr>
        <w:pStyle w:val="Guidance"/>
        <w:rPr>
          <w:lang w:val="en-US"/>
        </w:rPr>
      </w:pPr>
    </w:p>
    <w:p w14:paraId="38C3E6FE" w14:textId="50A3601D" w:rsidR="00B64470" w:rsidRDefault="00B64470" w:rsidP="00B64470">
      <w:pPr>
        <w:pStyle w:val="Heading5"/>
      </w:pPr>
      <w:bookmarkStart w:id="451" w:name="_Toc85462138"/>
      <w:bookmarkStart w:id="452" w:name="_Toc88667399"/>
      <w:bookmarkStart w:id="453" w:name="_Toc89676325"/>
      <w:r>
        <w:t>6.1.6.2.10</w:t>
      </w:r>
      <w:r>
        <w:tab/>
        <w:t xml:space="preserve">Type: </w:t>
      </w:r>
      <w:proofErr w:type="spellStart"/>
      <w:r>
        <w:t>DnsContextNotification</w:t>
      </w:r>
      <w:bookmarkEnd w:id="451"/>
      <w:bookmarkEnd w:id="452"/>
      <w:bookmarkEnd w:id="453"/>
      <w:proofErr w:type="spellEnd"/>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w:t>
            </w:r>
            <w:proofErr w:type="spellStart"/>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0213B4">
      <w:pPr>
        <w:pStyle w:val="Heading5"/>
      </w:pPr>
      <w:bookmarkStart w:id="454" w:name="_Toc85462139"/>
      <w:bookmarkStart w:id="455" w:name="_Toc88667400"/>
      <w:bookmarkStart w:id="456" w:name="_Toc89676326"/>
      <w:r>
        <w:t>6.1.6.2.11</w:t>
      </w:r>
      <w:r>
        <w:tab/>
        <w:t xml:space="preserve">Type: </w:t>
      </w:r>
      <w:proofErr w:type="spellStart"/>
      <w:r>
        <w:t>ForwardingParameters</w:t>
      </w:r>
      <w:bookmarkEnd w:id="454"/>
      <w:bookmarkEnd w:id="455"/>
      <w:bookmarkEnd w:id="456"/>
      <w:proofErr w:type="spellEnd"/>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proofErr w:type="spellStart"/>
            <w:r>
              <w:t>ecsOption</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proofErr w:type="spellStart"/>
            <w:r>
              <w:t>EcsOption</w:t>
            </w:r>
            <w:r w:rsidR="00EA2B44">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proofErr w:type="spellStart"/>
            <w:r>
              <w:t>dnsServerAddress</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proofErr w:type="spellStart"/>
            <w:r>
              <w:t>DnsServerAddressInfo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8A6D4A">
      <w:pPr>
        <w:pStyle w:val="Guidance"/>
        <w:rPr>
          <w:i w:val="0"/>
        </w:rPr>
      </w:pPr>
    </w:p>
    <w:p w14:paraId="73215970" w14:textId="75A79E6A" w:rsidR="000213B4" w:rsidRDefault="000213B4" w:rsidP="000213B4">
      <w:pPr>
        <w:pStyle w:val="Heading5"/>
      </w:pPr>
      <w:bookmarkStart w:id="457" w:name="_Toc85462140"/>
      <w:bookmarkStart w:id="458" w:name="_Toc88667401"/>
      <w:bookmarkStart w:id="459" w:name="_Toc89676327"/>
      <w:r>
        <w:lastRenderedPageBreak/>
        <w:t>6.1.6.2.12</w:t>
      </w:r>
      <w:r>
        <w:tab/>
        <w:t xml:space="preserve">Type: </w:t>
      </w:r>
      <w:proofErr w:type="spellStart"/>
      <w:r>
        <w:t>EcsOption</w:t>
      </w:r>
      <w:bookmarkEnd w:id="457"/>
      <w:bookmarkEnd w:id="458"/>
      <w:bookmarkEnd w:id="459"/>
      <w:proofErr w:type="spellEnd"/>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proofErr w:type="spellStart"/>
            <w:r>
              <w:t>sourcePrefixLength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proofErr w:type="spellStart"/>
            <w:r>
              <w:t>scopePrefixLength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proofErr w:type="spellStart"/>
            <w: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0213B4">
      <w:pPr>
        <w:pStyle w:val="Heading5"/>
      </w:pPr>
      <w:bookmarkStart w:id="460" w:name="_Toc85462141"/>
      <w:bookmarkStart w:id="461" w:name="_Toc88667402"/>
      <w:bookmarkStart w:id="462" w:name="_Toc89676328"/>
      <w:r>
        <w:t>6.1.6.2.13</w:t>
      </w:r>
      <w:r>
        <w:tab/>
        <w:t xml:space="preserve">Type: </w:t>
      </w:r>
      <w:proofErr w:type="spellStart"/>
      <w:r>
        <w:t>DnsContextEventReport</w:t>
      </w:r>
      <w:bookmarkEnd w:id="460"/>
      <w:bookmarkEnd w:id="461"/>
      <w:bookmarkEnd w:id="462"/>
      <w:proofErr w:type="spellEnd"/>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0213B4"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0213B4" w:rsidRDefault="000213B4" w:rsidP="00855A19">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0213B4" w:rsidRDefault="000213B4" w:rsidP="00855A19">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0213B4" w:rsidRDefault="000213B4"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0213B4" w:rsidRDefault="000213B4" w:rsidP="00855A19">
            <w:pPr>
              <w:pStyle w:val="TAL"/>
              <w:rPr>
                <w:rFonts w:cs="Arial"/>
                <w:szCs w:val="18"/>
              </w:rPr>
            </w:pPr>
            <w:r>
              <w:rPr>
                <w:rFonts w:cs="Arial"/>
                <w:szCs w:val="18"/>
              </w:rPr>
              <w:t>Identifies the DNS rule that triggered the report. This IE shall be present if the report is triggered by an event matching a DNS rule.</w:t>
            </w:r>
          </w:p>
        </w:tc>
      </w:tr>
      <w:tr w:rsidR="000213B4"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0213B4" w:rsidRDefault="000213B4" w:rsidP="00855A19">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0213B4" w:rsidRDefault="000213B4" w:rsidP="00855A19">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36D5A6D" w14:textId="1D110237"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0213B4" w:rsidRDefault="000213B4" w:rsidP="001A14F3">
            <w:pPr>
              <w:pStyle w:val="TAL"/>
              <w:rPr>
                <w:rFonts w:cs="Arial"/>
                <w:szCs w:val="18"/>
              </w:rPr>
            </w:pPr>
            <w:r>
              <w:rPr>
                <w:rFonts w:cs="Arial"/>
                <w:szCs w:val="18"/>
              </w:rPr>
              <w:t>DNS Query Report</w:t>
            </w:r>
          </w:p>
        </w:tc>
      </w:tr>
      <w:tr w:rsidR="000213B4"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0213B4" w:rsidRDefault="000213B4" w:rsidP="006A3CCA">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0213B4" w:rsidRDefault="000213B4" w:rsidP="006A3CCA">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6713015" w14:textId="16F624D9"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0213B4" w:rsidRDefault="000213B4" w:rsidP="001A14F3">
            <w:pPr>
              <w:pStyle w:val="TAL"/>
              <w:rPr>
                <w:rFonts w:cs="Arial"/>
                <w:szCs w:val="18"/>
              </w:rPr>
            </w:pPr>
            <w:r>
              <w:rPr>
                <w:rFonts w:cs="Arial"/>
                <w:szCs w:val="18"/>
              </w:rPr>
              <w:t>DNS Response Report</w:t>
            </w:r>
          </w:p>
        </w:tc>
      </w:tr>
    </w:tbl>
    <w:p w14:paraId="4948CC1F" w14:textId="77777777" w:rsidR="000213B4" w:rsidRDefault="000213B4" w:rsidP="000213B4">
      <w:pPr>
        <w:pStyle w:val="Guidance"/>
        <w:rPr>
          <w:lang w:val="en-US"/>
        </w:rPr>
      </w:pPr>
    </w:p>
    <w:p w14:paraId="08CBAE83" w14:textId="529A2C92" w:rsidR="000213B4" w:rsidRDefault="000213B4" w:rsidP="000213B4">
      <w:pPr>
        <w:pStyle w:val="EditorsNote"/>
        <w:rPr>
          <w:lang w:val="en-US"/>
        </w:rPr>
      </w:pPr>
      <w:r>
        <w:rPr>
          <w:lang w:val="en-US"/>
        </w:rPr>
        <w:t>Editor's note: Further potential requirements on how to control and perform the reporting of events is FFS.</w:t>
      </w:r>
    </w:p>
    <w:p w14:paraId="16AF43C2" w14:textId="77777777" w:rsidR="000213B4" w:rsidRDefault="000213B4" w:rsidP="008A6D4A">
      <w:pPr>
        <w:pStyle w:val="Guidance"/>
        <w:rPr>
          <w:i w:val="0"/>
        </w:rPr>
      </w:pPr>
    </w:p>
    <w:p w14:paraId="1E6AD44B" w14:textId="6C456C44" w:rsidR="000213B4" w:rsidRDefault="000213B4" w:rsidP="000213B4">
      <w:pPr>
        <w:pStyle w:val="Heading5"/>
      </w:pPr>
      <w:bookmarkStart w:id="463" w:name="_Toc85462142"/>
      <w:bookmarkStart w:id="464" w:name="_Toc88667403"/>
      <w:bookmarkStart w:id="465" w:name="_Toc89676329"/>
      <w:r>
        <w:t>6.1.6.2.14</w:t>
      </w:r>
      <w:r>
        <w:tab/>
        <w:t xml:space="preserve">Type: </w:t>
      </w:r>
      <w:proofErr w:type="spellStart"/>
      <w:r>
        <w:t>DnsQueryReport</w:t>
      </w:r>
      <w:bookmarkEnd w:id="463"/>
      <w:bookmarkEnd w:id="464"/>
      <w:bookmarkEnd w:id="465"/>
      <w:proofErr w:type="spellEnd"/>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0213B4">
      <w:pPr>
        <w:pStyle w:val="Heading5"/>
      </w:pPr>
      <w:bookmarkStart w:id="466" w:name="_Toc85462143"/>
      <w:bookmarkStart w:id="467" w:name="_Toc88667404"/>
      <w:bookmarkStart w:id="468" w:name="_Toc89676330"/>
      <w:r>
        <w:t>6.1.6.2.15</w:t>
      </w:r>
      <w:r>
        <w:tab/>
        <w:t xml:space="preserve">Type: </w:t>
      </w:r>
      <w:proofErr w:type="spellStart"/>
      <w:r>
        <w:t>DnsResponseReport</w:t>
      </w:r>
      <w:bookmarkEnd w:id="466"/>
      <w:bookmarkEnd w:id="467"/>
      <w:bookmarkEnd w:id="468"/>
      <w:proofErr w:type="spellEnd"/>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8A6D4A">
      <w:pPr>
        <w:pStyle w:val="Guidance"/>
        <w:rPr>
          <w:i w:val="0"/>
        </w:rPr>
      </w:pPr>
    </w:p>
    <w:p w14:paraId="2261B678" w14:textId="3AD629E6" w:rsidR="00EA2B44" w:rsidRDefault="00EA2B44" w:rsidP="00EA2B44">
      <w:pPr>
        <w:pStyle w:val="Heading5"/>
      </w:pPr>
      <w:bookmarkStart w:id="469" w:name="_Toc88667405"/>
      <w:bookmarkStart w:id="470" w:name="_Toc89676331"/>
      <w:r>
        <w:lastRenderedPageBreak/>
        <w:t>6.1.6.2.</w:t>
      </w:r>
      <w:r w:rsidR="00630E68">
        <w:t>16</w:t>
      </w:r>
      <w:r>
        <w:tab/>
        <w:t xml:space="preserve">Type: </w:t>
      </w:r>
      <w:proofErr w:type="spellStart"/>
      <w:r>
        <w:t>EcsOptionInfo</w:t>
      </w:r>
      <w:bookmarkEnd w:id="469"/>
      <w:bookmarkEnd w:id="470"/>
      <w:proofErr w:type="spellEnd"/>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3B64E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 xml:space="preserve">Either the </w:t>
            </w:r>
            <w:proofErr w:type="spellStart"/>
            <w:r>
              <w:t>ecsOption</w:t>
            </w:r>
            <w:proofErr w:type="spellEnd"/>
            <w:r>
              <w:t xml:space="preserve"> IE or the </w:t>
            </w:r>
            <w:proofErr w:type="spellStart"/>
            <w:r>
              <w:t>baseDnsAitId</w:t>
            </w:r>
            <w:proofErr w:type="spellEnd"/>
            <w:r>
              <w:t xml:space="preserve">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8A6D4A">
      <w:pPr>
        <w:pStyle w:val="Guidance"/>
        <w:rPr>
          <w:i w:val="0"/>
        </w:rPr>
      </w:pPr>
    </w:p>
    <w:p w14:paraId="0CE26039" w14:textId="3A659367" w:rsidR="00EA2B44" w:rsidRDefault="00EA2B44" w:rsidP="00EA2B44">
      <w:pPr>
        <w:pStyle w:val="Heading5"/>
      </w:pPr>
      <w:bookmarkStart w:id="471" w:name="_Toc88667406"/>
      <w:bookmarkStart w:id="472" w:name="_Toc89676332"/>
      <w:r>
        <w:t>6.1.6.2.</w:t>
      </w:r>
      <w:r w:rsidR="00630E68">
        <w:t>17</w:t>
      </w:r>
      <w:r>
        <w:tab/>
        <w:t xml:space="preserve">Type: </w:t>
      </w:r>
      <w:proofErr w:type="spellStart"/>
      <w:r>
        <w:t>DnsServerAddressInfo</w:t>
      </w:r>
      <w:bookmarkEnd w:id="471"/>
      <w:bookmarkEnd w:id="472"/>
      <w:proofErr w:type="spellEnd"/>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3B64E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 xml:space="preserve">Either the </w:t>
            </w:r>
            <w:proofErr w:type="spellStart"/>
            <w:r>
              <w:t>dnsServerAddressList</w:t>
            </w:r>
            <w:proofErr w:type="spellEnd"/>
            <w:r>
              <w:t xml:space="preserve"> IE or the </w:t>
            </w:r>
            <w:proofErr w:type="spellStart"/>
            <w:r>
              <w:t>baseDnsAitId</w:t>
            </w:r>
            <w:proofErr w:type="spellEnd"/>
            <w:r>
              <w:t xml:space="preserve">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8A6D4A">
      <w:pPr>
        <w:pStyle w:val="Guidance"/>
        <w:rPr>
          <w:i w:val="0"/>
        </w:rPr>
      </w:pPr>
    </w:p>
    <w:p w14:paraId="0F332E4D" w14:textId="2B3CDA4D" w:rsidR="00EA2B44" w:rsidRDefault="00EA2B44" w:rsidP="00EA2B44">
      <w:pPr>
        <w:pStyle w:val="Heading5"/>
      </w:pPr>
      <w:bookmarkStart w:id="473" w:name="_Toc88667407"/>
      <w:bookmarkStart w:id="474" w:name="_Toc89676333"/>
      <w:r>
        <w:t>6.1.6.2.</w:t>
      </w:r>
      <w:r w:rsidR="00630E68">
        <w:t>18</w:t>
      </w:r>
      <w:r>
        <w:tab/>
        <w:t xml:space="preserve">Type: </w:t>
      </w:r>
      <w:proofErr w:type="spellStart"/>
      <w:r>
        <w:t>BaselineDnsMdtId</w:t>
      </w:r>
      <w:bookmarkEnd w:id="473"/>
      <w:bookmarkEnd w:id="474"/>
      <w:proofErr w:type="spellEnd"/>
    </w:p>
    <w:p w14:paraId="3983F4B9" w14:textId="352F87C4" w:rsidR="00EA2B44" w:rsidRDefault="00EA2B44" w:rsidP="00EA2B44">
      <w:pPr>
        <w:pStyle w:val="TH"/>
      </w:pPr>
      <w:r>
        <w:rPr>
          <w:noProof/>
        </w:rPr>
        <w:t>Table </w:t>
      </w:r>
      <w:r>
        <w:t>6.1.6.2.</w:t>
      </w:r>
      <w:r w:rsidR="00630E68">
        <w:t>18</w:t>
      </w:r>
      <w:r>
        <w:t xml:space="preserve">-1: Definition of type </w:t>
      </w:r>
      <w:proofErr w:type="spellStart"/>
      <w:r>
        <w:t>BaselineDnsMdtId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proofErr w:type="spellStart"/>
            <w:r>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8A6D4A">
      <w:pPr>
        <w:pStyle w:val="Guidance"/>
        <w:rPr>
          <w:i w:val="0"/>
        </w:rPr>
      </w:pPr>
    </w:p>
    <w:p w14:paraId="2A8CD1CF" w14:textId="7583107F" w:rsidR="00EA2B44" w:rsidRDefault="00EA2B44" w:rsidP="00EA2B44">
      <w:pPr>
        <w:pStyle w:val="Heading5"/>
      </w:pPr>
      <w:bookmarkStart w:id="475" w:name="_Toc88667408"/>
      <w:bookmarkStart w:id="476" w:name="_Toc89676334"/>
      <w:r>
        <w:t>6.1.6.2.</w:t>
      </w:r>
      <w:r w:rsidR="00630E68">
        <w:t>19</w:t>
      </w:r>
      <w:r>
        <w:tab/>
        <w:t xml:space="preserve">Type: </w:t>
      </w:r>
      <w:proofErr w:type="spellStart"/>
      <w:r>
        <w:t>BaselineDnsAitId</w:t>
      </w:r>
      <w:bookmarkEnd w:id="475"/>
      <w:bookmarkEnd w:id="476"/>
      <w:proofErr w:type="spellEnd"/>
    </w:p>
    <w:p w14:paraId="7759BC9A" w14:textId="04C56692" w:rsidR="00EA2B44" w:rsidRDefault="00EA2B44" w:rsidP="00EA2B44">
      <w:pPr>
        <w:pStyle w:val="TH"/>
      </w:pPr>
      <w:r>
        <w:rPr>
          <w:noProof/>
        </w:rPr>
        <w:t>Table </w:t>
      </w:r>
      <w:r>
        <w:t>6.1.6.2.</w:t>
      </w:r>
      <w:r w:rsidR="00630E68">
        <w:t>19</w:t>
      </w:r>
      <w:r>
        <w:t xml:space="preserve">-1: Definition of type </w:t>
      </w:r>
      <w:proofErr w:type="spellStart"/>
      <w:r>
        <w:t>BaselineDnsAitId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Pr="00EA2B44" w:rsidRDefault="00EA2B44" w:rsidP="008A6D4A">
      <w:pPr>
        <w:pStyle w:val="Guidance"/>
        <w:rPr>
          <w:i w:val="0"/>
        </w:rPr>
      </w:pPr>
    </w:p>
    <w:p w14:paraId="51B0644D" w14:textId="77777777" w:rsidR="008A6D4A" w:rsidRDefault="008A6D4A" w:rsidP="008A6D4A">
      <w:pPr>
        <w:pStyle w:val="Heading4"/>
        <w:rPr>
          <w:lang w:val="en-US"/>
        </w:rPr>
      </w:pPr>
      <w:bookmarkStart w:id="477" w:name="_Toc510696638"/>
      <w:bookmarkStart w:id="478" w:name="_Toc35971433"/>
      <w:bookmarkStart w:id="479" w:name="_Toc85462144"/>
      <w:bookmarkStart w:id="480" w:name="_Toc88667409"/>
      <w:bookmarkStart w:id="481" w:name="_Toc896763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7"/>
      <w:bookmarkEnd w:id="478"/>
      <w:bookmarkEnd w:id="479"/>
      <w:bookmarkEnd w:id="480"/>
      <w:bookmarkEnd w:id="481"/>
    </w:p>
    <w:p w14:paraId="0B8DD26B" w14:textId="77777777" w:rsidR="008A6D4A" w:rsidRPr="00384E92" w:rsidRDefault="008A6D4A" w:rsidP="008A6D4A">
      <w:pPr>
        <w:pStyle w:val="Heading5"/>
      </w:pPr>
      <w:bookmarkStart w:id="482" w:name="_Toc510696639"/>
      <w:bookmarkStart w:id="483" w:name="_Toc35971434"/>
      <w:bookmarkStart w:id="484" w:name="_Toc85462145"/>
      <w:bookmarkStart w:id="485" w:name="_Toc88667410"/>
      <w:bookmarkStart w:id="486" w:name="_Toc89676336"/>
      <w:r>
        <w:t>6.1.6.3.1</w:t>
      </w:r>
      <w:r w:rsidRPr="00384E92">
        <w:tab/>
        <w:t>Introduction</w:t>
      </w:r>
      <w:bookmarkEnd w:id="482"/>
      <w:bookmarkEnd w:id="483"/>
      <w:bookmarkEnd w:id="484"/>
      <w:bookmarkEnd w:id="485"/>
      <w:bookmarkEnd w:id="48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Heading5"/>
      </w:pPr>
      <w:bookmarkStart w:id="487" w:name="_Toc510696640"/>
      <w:bookmarkStart w:id="488" w:name="_Toc35971435"/>
      <w:bookmarkStart w:id="489" w:name="_Toc85462146"/>
      <w:bookmarkStart w:id="490" w:name="_Toc88667411"/>
      <w:bookmarkStart w:id="491" w:name="_Toc89676337"/>
      <w:r>
        <w:t>6.1.6.3.2</w:t>
      </w:r>
      <w:r w:rsidRPr="00384E92">
        <w:tab/>
        <w:t>Simple data types</w:t>
      </w:r>
      <w:bookmarkEnd w:id="487"/>
      <w:bookmarkEnd w:id="488"/>
      <w:bookmarkEnd w:id="489"/>
      <w:bookmarkEnd w:id="490"/>
      <w:bookmarkEnd w:id="49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8A6D4A">
      <w:pPr>
        <w:pStyle w:val="Heading5"/>
      </w:pPr>
      <w:bookmarkStart w:id="492" w:name="_Toc510696641"/>
      <w:bookmarkStart w:id="493" w:name="_Toc35971436"/>
      <w:bookmarkStart w:id="494" w:name="_Toc85462147"/>
      <w:bookmarkStart w:id="495" w:name="_Toc88667412"/>
      <w:bookmarkStart w:id="496" w:name="_Toc89676338"/>
      <w:r>
        <w:t>6.1.6.3.3</w:t>
      </w:r>
      <w:r w:rsidRPr="00BC662F">
        <w:tab/>
        <w:t xml:space="preserve">Enumeration: </w:t>
      </w:r>
      <w:bookmarkEnd w:id="492"/>
      <w:bookmarkEnd w:id="493"/>
      <w:proofErr w:type="spellStart"/>
      <w:r w:rsidR="000213B4">
        <w:t>ApplyAction</w:t>
      </w:r>
      <w:bookmarkEnd w:id="494"/>
      <w:bookmarkEnd w:id="495"/>
      <w:bookmarkEnd w:id="496"/>
      <w:proofErr w:type="spellEnd"/>
    </w:p>
    <w:p w14:paraId="49DAB776" w14:textId="02805939" w:rsidR="008A6D4A" w:rsidRPr="00384E92" w:rsidRDefault="008A6D4A" w:rsidP="008A6D4A">
      <w:r w:rsidRPr="00384E92">
        <w:t xml:space="preserve">The enumeration </w:t>
      </w:r>
      <w:proofErr w:type="spellStart"/>
      <w:r w:rsidR="000213B4">
        <w:t>ApplyAction</w:t>
      </w:r>
      <w:proofErr w:type="spellEnd"/>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proofErr w:type="spellStart"/>
      <w:r w:rsidR="000213B4">
        <w:t>ApplyAction</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8A6D4A">
      <w:pPr>
        <w:pStyle w:val="Heading4"/>
        <w:rPr>
          <w:lang w:eastAsia="zh-CN"/>
        </w:rPr>
      </w:pPr>
      <w:bookmarkStart w:id="497" w:name="_Toc510696643"/>
      <w:bookmarkStart w:id="498" w:name="_Toc35971438"/>
      <w:bookmarkStart w:id="499" w:name="_Toc85462148"/>
      <w:bookmarkStart w:id="500" w:name="_Toc88667413"/>
      <w:bookmarkStart w:id="501" w:name="_Toc8967633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7"/>
      <w:bookmarkEnd w:id="498"/>
      <w:bookmarkEnd w:id="499"/>
      <w:bookmarkEnd w:id="500"/>
      <w:bookmarkEnd w:id="50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proofErr w:type="spellStart"/>
      <w:r w:rsidRPr="00DE599A">
        <w:t>Neasdf_DNSContext</w:t>
      </w:r>
      <w:proofErr w:type="spellEnd"/>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8A6D4A">
      <w:pPr>
        <w:pStyle w:val="Heading4"/>
      </w:pPr>
      <w:bookmarkStart w:id="502" w:name="_Toc510696646"/>
      <w:bookmarkStart w:id="503" w:name="_Toc35971441"/>
      <w:bookmarkStart w:id="504" w:name="_Toc85462149"/>
      <w:bookmarkStart w:id="505" w:name="_Toc88667414"/>
      <w:bookmarkStart w:id="506" w:name="_Toc89676340"/>
      <w:r>
        <w:t>6.1.6.5</w:t>
      </w:r>
      <w:r>
        <w:tab/>
        <w:t>Binary data</w:t>
      </w:r>
      <w:bookmarkEnd w:id="502"/>
      <w:bookmarkEnd w:id="503"/>
      <w:bookmarkEnd w:id="504"/>
      <w:bookmarkEnd w:id="505"/>
      <w:bookmarkEnd w:id="506"/>
    </w:p>
    <w:p w14:paraId="3CAB6A31" w14:textId="321D9147" w:rsidR="00B64470" w:rsidRDefault="00E760F6" w:rsidP="00B64470">
      <w:r w:rsidRPr="00630AB6">
        <w:rPr>
          <w:rFonts w:hint="eastAsia"/>
        </w:rPr>
        <w:t xml:space="preserve">There is no binary data used for the </w:t>
      </w:r>
      <w:proofErr w:type="spellStart"/>
      <w:r>
        <w:t>Neasdf_DNSContext</w:t>
      </w:r>
      <w:proofErr w:type="spellEnd"/>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8A6D4A">
      <w:pPr>
        <w:pStyle w:val="Heading3"/>
      </w:pPr>
      <w:bookmarkStart w:id="507" w:name="_Toc510696647"/>
      <w:bookmarkStart w:id="508" w:name="_Toc35971443"/>
      <w:bookmarkStart w:id="509" w:name="_Toc85462150"/>
      <w:bookmarkStart w:id="510" w:name="_Toc88667415"/>
      <w:bookmarkStart w:id="511" w:name="_Toc89676341"/>
      <w:r>
        <w:t>6.1.7</w:t>
      </w:r>
      <w:r>
        <w:tab/>
        <w:t>Error Handling</w:t>
      </w:r>
      <w:bookmarkEnd w:id="507"/>
      <w:bookmarkEnd w:id="508"/>
      <w:bookmarkEnd w:id="509"/>
      <w:bookmarkEnd w:id="510"/>
      <w:bookmarkEnd w:id="511"/>
    </w:p>
    <w:p w14:paraId="292423A7" w14:textId="77777777" w:rsidR="008A6D4A" w:rsidRPr="00971458" w:rsidRDefault="008A6D4A" w:rsidP="008A6D4A">
      <w:pPr>
        <w:pStyle w:val="Heading4"/>
      </w:pPr>
      <w:bookmarkStart w:id="512" w:name="_Toc35971444"/>
      <w:bookmarkStart w:id="513" w:name="_Toc85462151"/>
      <w:bookmarkStart w:id="514" w:name="_Toc88667416"/>
      <w:bookmarkStart w:id="515" w:name="_Toc89676342"/>
      <w:r w:rsidRPr="00971458">
        <w:t>6.1.7.1</w:t>
      </w:r>
      <w:r w:rsidRPr="00971458">
        <w:tab/>
        <w:t>General</w:t>
      </w:r>
      <w:bookmarkEnd w:id="512"/>
      <w:bookmarkEnd w:id="513"/>
      <w:bookmarkEnd w:id="514"/>
      <w:bookmarkEnd w:id="515"/>
    </w:p>
    <w:p w14:paraId="6A78969B" w14:textId="33349D28" w:rsidR="008A6D4A" w:rsidRDefault="008A6D4A" w:rsidP="008A6D4A">
      <w:r>
        <w:t xml:space="preserve">For the </w:t>
      </w:r>
      <w:proofErr w:type="spellStart"/>
      <w:r w:rsidR="00862390">
        <w:t>Neasdf_DNSContext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proofErr w:type="spellStart"/>
      <w:r w:rsidR="00862390">
        <w:t>Neasdf_DNSContext</w:t>
      </w:r>
      <w:proofErr w:type="spellEnd"/>
      <w:r>
        <w:t xml:space="preserve"> API.</w:t>
      </w:r>
    </w:p>
    <w:p w14:paraId="5F0F8541" w14:textId="77777777" w:rsidR="008A6D4A" w:rsidRPr="00971458" w:rsidRDefault="008A6D4A" w:rsidP="008A6D4A">
      <w:pPr>
        <w:pStyle w:val="Heading4"/>
      </w:pPr>
      <w:bookmarkStart w:id="516" w:name="_Toc35971445"/>
      <w:bookmarkStart w:id="517" w:name="_Toc85462152"/>
      <w:bookmarkStart w:id="518" w:name="_Toc88667417"/>
      <w:bookmarkStart w:id="519" w:name="_Toc89676343"/>
      <w:r w:rsidRPr="00971458">
        <w:lastRenderedPageBreak/>
        <w:t>6.1.7.2</w:t>
      </w:r>
      <w:r w:rsidRPr="00971458">
        <w:tab/>
        <w:t>Protocol Errors</w:t>
      </w:r>
      <w:bookmarkEnd w:id="516"/>
      <w:bookmarkEnd w:id="517"/>
      <w:bookmarkEnd w:id="518"/>
      <w:bookmarkEnd w:id="51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proofErr w:type="spellStart"/>
      <w:r>
        <w:t>Neasdf_DNSContext</w:t>
      </w:r>
      <w:proofErr w:type="spellEnd"/>
      <w:r w:rsidR="008A6D4A">
        <w:t xml:space="preserve"> service are specified.</w:t>
      </w:r>
    </w:p>
    <w:p w14:paraId="15D48D8F" w14:textId="77777777" w:rsidR="008A6D4A" w:rsidRDefault="008A6D4A" w:rsidP="008A6D4A">
      <w:pPr>
        <w:pStyle w:val="Heading4"/>
      </w:pPr>
      <w:bookmarkStart w:id="520" w:name="_Toc35971446"/>
      <w:bookmarkStart w:id="521" w:name="_Toc85462153"/>
      <w:bookmarkStart w:id="522" w:name="_Toc88667418"/>
      <w:bookmarkStart w:id="523" w:name="_Toc89676344"/>
      <w:r>
        <w:t>6.1.7.3</w:t>
      </w:r>
      <w:r>
        <w:tab/>
        <w:t>Application Errors</w:t>
      </w:r>
      <w:bookmarkEnd w:id="520"/>
      <w:bookmarkEnd w:id="521"/>
      <w:bookmarkEnd w:id="522"/>
      <w:bookmarkEnd w:id="523"/>
    </w:p>
    <w:p w14:paraId="164751F6" w14:textId="7A30FE31" w:rsidR="008A6D4A" w:rsidRDefault="008A6D4A" w:rsidP="008A6D4A">
      <w:r>
        <w:t xml:space="preserve">The application errors defined for the </w:t>
      </w:r>
      <w:proofErr w:type="spellStart"/>
      <w:r w:rsidR="00862390" w:rsidRPr="003F3BC9">
        <w:t>Neasdf_DNSContext</w:t>
      </w:r>
      <w:proofErr w:type="spellEnd"/>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w:t>
            </w:r>
            <w:proofErr w:type="spellStart"/>
            <w:r w:rsidR="004E763C">
              <w:rPr>
                <w:rFonts w:cs="Arial"/>
                <w:szCs w:val="18"/>
              </w:rPr>
              <w:t>i.e</w:t>
            </w:r>
            <w:proofErr w:type="spellEnd"/>
            <w:r w:rsidR="004E763C">
              <w:rPr>
                <w:rFonts w:cs="Arial"/>
                <w:szCs w:val="18"/>
              </w:rPr>
              <w:t xml:space="preserv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24" w:name="_Toc492899751"/>
      <w:bookmarkStart w:id="525" w:name="_Toc492900030"/>
      <w:bookmarkStart w:id="526" w:name="_Toc492967832"/>
      <w:bookmarkStart w:id="527" w:name="_Toc492972920"/>
      <w:bookmarkStart w:id="528" w:name="_Toc492973140"/>
      <w:bookmarkStart w:id="529" w:name="_Toc493774060"/>
      <w:bookmarkStart w:id="530" w:name="_Toc508285804"/>
      <w:bookmarkStart w:id="531" w:name="_Toc508287269"/>
      <w:bookmarkStart w:id="532" w:name="_Toc510696648"/>
      <w:bookmarkStart w:id="533" w:name="_Toc35971447"/>
    </w:p>
    <w:p w14:paraId="28E6B42E" w14:textId="77777777" w:rsidR="008A6D4A" w:rsidRPr="0023018E" w:rsidRDefault="008A6D4A" w:rsidP="008A6D4A">
      <w:pPr>
        <w:pStyle w:val="Heading2"/>
        <w:rPr>
          <w:lang w:eastAsia="zh-CN"/>
        </w:rPr>
      </w:pPr>
      <w:bookmarkStart w:id="534" w:name="_Toc85462154"/>
      <w:bookmarkStart w:id="535" w:name="_Toc88667419"/>
      <w:bookmarkStart w:id="536" w:name="_Toc89676345"/>
      <w:r>
        <w:t>6.1.8</w:t>
      </w:r>
      <w:r w:rsidRPr="0023018E">
        <w:rPr>
          <w:lang w:eastAsia="zh-CN"/>
        </w:rPr>
        <w:tab/>
        <w:t>Feature negotiation</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359B01E2" w14:textId="586DCA07" w:rsidR="008A6D4A" w:rsidRDefault="008A6D4A" w:rsidP="008A6D4A">
      <w:r>
        <w:t xml:space="preserve">The optional features in table 6.1.8-1 are defined for the </w:t>
      </w:r>
      <w:proofErr w:type="spellStart"/>
      <w:r w:rsidR="00862390"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57CD0110" w14:textId="77777777" w:rsidR="009C566B" w:rsidRDefault="00862390" w:rsidP="00862390">
      <w:pPr>
        <w:pStyle w:val="NO"/>
      </w:pPr>
      <w:r>
        <w:t>NOTE:</w:t>
      </w:r>
      <w:r>
        <w:tab/>
        <w:t xml:space="preserve">No optional feature is defined for the </w:t>
      </w:r>
      <w:proofErr w:type="spellStart"/>
      <w:r w:rsidRPr="003F3BC9">
        <w:t>Neasdf_DNSContext</w:t>
      </w:r>
      <w:proofErr w:type="spellEnd"/>
      <w:r>
        <w:t xml:space="preserve"> API in this release of the specification.</w:t>
      </w:r>
    </w:p>
    <w:p w14:paraId="48E72E1E" w14:textId="6EAEA38B" w:rsidR="00862390" w:rsidRPr="00862390" w:rsidRDefault="00862390" w:rsidP="008A6D4A"/>
    <w:p w14:paraId="1AFCFA67" w14:textId="77777777" w:rsidR="008A6D4A" w:rsidRPr="001E7573" w:rsidRDefault="008A6D4A" w:rsidP="008A6D4A">
      <w:pPr>
        <w:pStyle w:val="Heading2"/>
      </w:pPr>
      <w:bookmarkStart w:id="537" w:name="_Toc532994477"/>
      <w:bookmarkStart w:id="538" w:name="_Toc35971448"/>
      <w:bookmarkStart w:id="539" w:name="_Toc85462155"/>
      <w:bookmarkStart w:id="540" w:name="_Toc88667420"/>
      <w:bookmarkStart w:id="541" w:name="_Hlk525137310"/>
      <w:bookmarkStart w:id="542" w:name="_Toc510696649"/>
      <w:bookmarkStart w:id="543" w:name="_Toc89676346"/>
      <w:r>
        <w:t>6.1.9</w:t>
      </w:r>
      <w:r w:rsidRPr="001E7573">
        <w:tab/>
        <w:t>Security</w:t>
      </w:r>
      <w:bookmarkEnd w:id="537"/>
      <w:bookmarkEnd w:id="538"/>
      <w:bookmarkEnd w:id="539"/>
      <w:bookmarkEnd w:id="540"/>
      <w:bookmarkEnd w:id="543"/>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862390" w:rsidRPr="003F3BC9">
        <w:t>Neasdf_DNSContext</w:t>
      </w:r>
      <w:proofErr w:type="spellEnd"/>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proofErr w:type="spellStart"/>
      <w:r w:rsidR="00862390" w:rsidRPr="003F3BC9">
        <w:t>Neasdf_DNSContext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62390" w:rsidRPr="003F3BC9">
        <w:t>Neasdf_DNSContext</w:t>
      </w:r>
      <w:proofErr w:type="spellEnd"/>
      <w:r w:rsidRPr="00986E88">
        <w:rPr>
          <w:noProof/>
          <w:lang w:eastAsia="zh-CN"/>
        </w:rPr>
        <w:t xml:space="preserve"> </w:t>
      </w:r>
      <w:r w:rsidRPr="00642D3E">
        <w:t>service.</w:t>
      </w:r>
    </w:p>
    <w:p w14:paraId="04576498" w14:textId="02E19F9E" w:rsidR="008A6D4A" w:rsidRDefault="008A6D4A" w:rsidP="008A6D4A">
      <w:pPr>
        <w:rPr>
          <w:lang w:val="en-US"/>
        </w:rPr>
      </w:pPr>
      <w:bookmarkStart w:id="544" w:name="_Hlk530142087"/>
      <w:bookmarkEnd w:id="541"/>
      <w:r>
        <w:rPr>
          <w:lang w:val="en-US"/>
        </w:rPr>
        <w:t xml:space="preserve">The </w:t>
      </w:r>
      <w:proofErr w:type="spellStart"/>
      <w:r w:rsidR="00862390" w:rsidRPr="003F3BC9">
        <w:t>Neasdf_DNSContext</w:t>
      </w:r>
      <w:proofErr w:type="spellEnd"/>
      <w:r w:rsidRPr="00986E88">
        <w:rPr>
          <w:noProof/>
          <w:lang w:eastAsia="zh-CN"/>
        </w:rPr>
        <w:t xml:space="preserve"> </w:t>
      </w:r>
      <w:r>
        <w:rPr>
          <w:lang w:val="en-US"/>
        </w:rPr>
        <w:t>API defines a single scope "</w:t>
      </w:r>
      <w:proofErr w:type="spellStart"/>
      <w:r w:rsidR="00862390">
        <w:t>neasdf-dnscontext</w:t>
      </w:r>
      <w:proofErr w:type="spellEnd"/>
      <w:r>
        <w:rPr>
          <w:lang w:val="en-US"/>
        </w:rPr>
        <w:t>" for the entire service, and it does not define any additional scopes at resource or operation level.</w:t>
      </w:r>
    </w:p>
    <w:p w14:paraId="27BAC3C2" w14:textId="1C53333E" w:rsidR="008A6D4A" w:rsidRDefault="008A6D4A" w:rsidP="008A6D4A">
      <w:pPr>
        <w:pStyle w:val="Heading2"/>
      </w:pPr>
      <w:bookmarkStart w:id="545" w:name="_Toc35971449"/>
      <w:bookmarkStart w:id="546" w:name="_Toc85462156"/>
      <w:bookmarkStart w:id="547" w:name="_Toc88667421"/>
      <w:bookmarkStart w:id="548" w:name="_Toc89676347"/>
      <w:bookmarkEnd w:id="544"/>
      <w:r>
        <w:lastRenderedPageBreak/>
        <w:t>6.2</w:t>
      </w:r>
      <w:r>
        <w:tab/>
      </w:r>
      <w:proofErr w:type="spellStart"/>
      <w:r w:rsidR="0067027F" w:rsidRPr="00CF30AD">
        <w:t>Neasdf_</w:t>
      </w:r>
      <w:r w:rsidR="002010FA">
        <w:t>Baseline</w:t>
      </w:r>
      <w:r w:rsidR="0067027F">
        <w:t>DNSPattern</w:t>
      </w:r>
      <w:proofErr w:type="spellEnd"/>
      <w:r>
        <w:t xml:space="preserve"> Service API</w:t>
      </w:r>
      <w:bookmarkEnd w:id="542"/>
      <w:bookmarkEnd w:id="545"/>
      <w:bookmarkEnd w:id="546"/>
      <w:bookmarkEnd w:id="547"/>
      <w:bookmarkEnd w:id="548"/>
    </w:p>
    <w:p w14:paraId="232D05A5" w14:textId="77777777" w:rsidR="0067027F" w:rsidRDefault="0067027F" w:rsidP="0067027F">
      <w:pPr>
        <w:pStyle w:val="Heading3"/>
      </w:pPr>
      <w:bookmarkStart w:id="549" w:name="_Toc85462157"/>
      <w:bookmarkStart w:id="550" w:name="_Toc88667422"/>
      <w:bookmarkStart w:id="551" w:name="_Toc89676348"/>
      <w:r>
        <w:t>6.2.1</w:t>
      </w:r>
      <w:r>
        <w:tab/>
        <w:t>Introduction</w:t>
      </w:r>
      <w:bookmarkEnd w:id="549"/>
      <w:bookmarkEnd w:id="550"/>
      <w:bookmarkEnd w:id="551"/>
    </w:p>
    <w:p w14:paraId="113E5D5E" w14:textId="0DD3EBD3" w:rsidR="0067027F" w:rsidRDefault="0067027F" w:rsidP="0067027F">
      <w:pPr>
        <w:rPr>
          <w:noProof/>
          <w:lang w:eastAsia="zh-CN"/>
        </w:rPr>
      </w:pPr>
      <w:r w:rsidRPr="00E23840">
        <w:rPr>
          <w:noProof/>
        </w:rPr>
        <w:t>The</w:t>
      </w:r>
      <w:r>
        <w:rPr>
          <w:noProof/>
        </w:rPr>
        <w:t xml:space="preserve"> </w:t>
      </w:r>
      <w:proofErr w:type="spellStart"/>
      <w:r w:rsidRPr="00CF30AD">
        <w:t>Neasdf_</w:t>
      </w:r>
      <w:r w:rsidR="00082B29" w:rsidRPr="00AA5D44">
        <w:rPr>
          <w:noProof/>
        </w:rPr>
        <w:t>BaselineDNS</w:t>
      </w:r>
      <w:r w:rsidR="00082B29">
        <w:t>Pattern</w:t>
      </w:r>
      <w:proofErr w:type="spellEnd"/>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proofErr w:type="spellStart"/>
      <w:r w:rsidR="00082B29">
        <w:t>attern</w:t>
      </w:r>
      <w:proofErr w:type="spellEnd"/>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67027F">
      <w:pPr>
        <w:pStyle w:val="Heading3"/>
      </w:pPr>
      <w:bookmarkStart w:id="552" w:name="_Toc85462158"/>
      <w:bookmarkStart w:id="553" w:name="_Toc88667423"/>
      <w:bookmarkStart w:id="554" w:name="_Toc89676349"/>
      <w:r>
        <w:t>6.2.2</w:t>
      </w:r>
      <w:r>
        <w:tab/>
        <w:t>Usage of HTTP</w:t>
      </w:r>
      <w:bookmarkEnd w:id="552"/>
      <w:bookmarkEnd w:id="553"/>
      <w:bookmarkEnd w:id="554"/>
    </w:p>
    <w:p w14:paraId="6115A41F" w14:textId="77777777" w:rsidR="0067027F" w:rsidRPr="000C5200" w:rsidRDefault="0067027F" w:rsidP="0067027F">
      <w:pPr>
        <w:pStyle w:val="Heading4"/>
      </w:pPr>
      <w:bookmarkStart w:id="555" w:name="_Toc85462159"/>
      <w:bookmarkStart w:id="556" w:name="_Toc88667424"/>
      <w:bookmarkStart w:id="557" w:name="_Toc89676350"/>
      <w:r>
        <w:t>6.2.2.1</w:t>
      </w:r>
      <w:r>
        <w:tab/>
        <w:t>General</w:t>
      </w:r>
      <w:bookmarkEnd w:id="555"/>
      <w:bookmarkEnd w:id="556"/>
      <w:bookmarkEnd w:id="557"/>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67027F">
      <w:pPr>
        <w:pStyle w:val="Heading4"/>
      </w:pPr>
      <w:bookmarkStart w:id="558" w:name="_Toc85462160"/>
      <w:bookmarkStart w:id="559" w:name="_Toc88667425"/>
      <w:bookmarkStart w:id="560" w:name="_Toc89676351"/>
      <w:r>
        <w:t>6.2.2.2</w:t>
      </w:r>
      <w:r>
        <w:tab/>
        <w:t>HTTP standard headers</w:t>
      </w:r>
      <w:bookmarkEnd w:id="558"/>
      <w:bookmarkEnd w:id="559"/>
      <w:bookmarkEnd w:id="560"/>
    </w:p>
    <w:p w14:paraId="2794F836" w14:textId="77777777" w:rsidR="0067027F" w:rsidRDefault="0067027F" w:rsidP="0067027F">
      <w:pPr>
        <w:pStyle w:val="Heading5"/>
        <w:rPr>
          <w:lang w:eastAsia="zh-CN"/>
        </w:rPr>
      </w:pPr>
      <w:bookmarkStart w:id="561" w:name="_Toc85462161"/>
      <w:bookmarkStart w:id="562" w:name="_Toc88667426"/>
      <w:bookmarkStart w:id="563" w:name="_Toc89676352"/>
      <w:r>
        <w:t>6.2.2.2.1</w:t>
      </w:r>
      <w:r>
        <w:rPr>
          <w:rFonts w:hint="eastAsia"/>
          <w:lang w:eastAsia="zh-CN"/>
        </w:rPr>
        <w:tab/>
      </w:r>
      <w:r>
        <w:rPr>
          <w:lang w:eastAsia="zh-CN"/>
        </w:rPr>
        <w:t>General</w:t>
      </w:r>
      <w:bookmarkEnd w:id="561"/>
      <w:bookmarkEnd w:id="562"/>
      <w:bookmarkEnd w:id="563"/>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67027F">
      <w:pPr>
        <w:pStyle w:val="Heading5"/>
      </w:pPr>
      <w:bookmarkStart w:id="564" w:name="_Toc85462162"/>
      <w:bookmarkStart w:id="565" w:name="_Toc88667427"/>
      <w:bookmarkStart w:id="566" w:name="_Toc89676353"/>
      <w:r>
        <w:t>6.2.2.2.2</w:t>
      </w:r>
      <w:r>
        <w:tab/>
        <w:t>Content type</w:t>
      </w:r>
      <w:bookmarkEnd w:id="564"/>
      <w:bookmarkEnd w:id="565"/>
      <w:bookmarkEnd w:id="566"/>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2EA79DD" w14:textId="77777777" w:rsidR="0067027F" w:rsidRPr="000C5200" w:rsidRDefault="0067027F" w:rsidP="0067027F">
      <w:pPr>
        <w:pStyle w:val="Heading4"/>
      </w:pPr>
      <w:bookmarkStart w:id="567" w:name="_Toc85462163"/>
      <w:bookmarkStart w:id="568" w:name="_Toc88667428"/>
      <w:bookmarkStart w:id="569" w:name="_Toc89676354"/>
      <w:r>
        <w:t>6.2.2.3</w:t>
      </w:r>
      <w:r>
        <w:tab/>
        <w:t>HTTP custom headers</w:t>
      </w:r>
      <w:bookmarkEnd w:id="567"/>
      <w:bookmarkEnd w:id="568"/>
      <w:bookmarkEnd w:id="569"/>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67027F">
      <w:pPr>
        <w:pStyle w:val="Heading3"/>
      </w:pPr>
      <w:bookmarkStart w:id="570" w:name="_Toc85462164"/>
      <w:bookmarkStart w:id="571" w:name="_Toc88667429"/>
      <w:bookmarkStart w:id="572" w:name="_Toc89676355"/>
      <w:r>
        <w:lastRenderedPageBreak/>
        <w:t>6.2.3</w:t>
      </w:r>
      <w:r>
        <w:tab/>
        <w:t>Resources</w:t>
      </w:r>
      <w:bookmarkEnd w:id="570"/>
      <w:bookmarkEnd w:id="571"/>
      <w:bookmarkEnd w:id="572"/>
    </w:p>
    <w:p w14:paraId="70E48186" w14:textId="77777777" w:rsidR="0067027F" w:rsidRPr="000A7435" w:rsidRDefault="0067027F" w:rsidP="0067027F">
      <w:pPr>
        <w:pStyle w:val="Heading4"/>
      </w:pPr>
      <w:bookmarkStart w:id="573" w:name="_Toc85462165"/>
      <w:bookmarkStart w:id="574" w:name="_Toc88667430"/>
      <w:bookmarkStart w:id="575" w:name="_Toc89676356"/>
      <w:r>
        <w:t>6.2.3.1</w:t>
      </w:r>
      <w:r>
        <w:tab/>
        <w:t>Overview</w:t>
      </w:r>
      <w:bookmarkEnd w:id="573"/>
      <w:bookmarkEnd w:id="574"/>
      <w:bookmarkEnd w:id="575"/>
    </w:p>
    <w:p w14:paraId="0949E466" w14:textId="1396B6E4" w:rsidR="0067027F" w:rsidRDefault="0067027F" w:rsidP="0067027F">
      <w:r>
        <w:t xml:space="preserve">Figure 6.2.3.1-1 describes the resource URI structure of the </w:t>
      </w:r>
      <w:proofErr w:type="spellStart"/>
      <w:r>
        <w:t>Neasdf_</w:t>
      </w:r>
      <w:r w:rsidR="00082B29" w:rsidRPr="00877623">
        <w:rPr>
          <w:noProof/>
        </w:rPr>
        <w:t>Base</w:t>
      </w:r>
      <w:r w:rsidR="00082B29">
        <w:rPr>
          <w:noProof/>
        </w:rPr>
        <w:t>line</w:t>
      </w:r>
      <w:r w:rsidR="00082B29" w:rsidRPr="00877623">
        <w:rPr>
          <w:noProof/>
        </w:rPr>
        <w:t>DNS</w:t>
      </w:r>
      <w:r w:rsidR="00082B29">
        <w:t>Pattern</w:t>
      </w:r>
      <w:proofErr w:type="spellEnd"/>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45pt;height:214.35pt" o:ole="">
            <v:imagedata r:id="rId42" o:title=""/>
          </v:shape>
          <o:OLEObject Type="Embed" ProgID="Visio.Drawing.11" ShapeID="_x0000_i1041" DrawAspect="Content" ObjectID="_1700289419"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proofErr w:type="spellStart"/>
      <w:r>
        <w:t>Neasdf_</w:t>
      </w:r>
      <w:r w:rsidR="00082B29" w:rsidRPr="00877623">
        <w:t>Base</w:t>
      </w:r>
      <w:r w:rsidR="00082B29">
        <w:t>line</w:t>
      </w:r>
      <w:r w:rsidR="00082B29" w:rsidRPr="00877623">
        <w:t>DNS</w:t>
      </w:r>
      <w:r w:rsidR="00082B29">
        <w:t>Pattern</w:t>
      </w:r>
      <w:proofErr w:type="spellEnd"/>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w:t>
            </w:r>
            <w:proofErr w:type="spellStart"/>
            <w:r w:rsidR="0063311B">
              <w:t>dns</w:t>
            </w:r>
            <w:proofErr w:type="spellEnd"/>
            <w:r>
              <w:t>-patterns/{</w:t>
            </w:r>
            <w:proofErr w:type="spellStart"/>
            <w:r w:rsidR="0063311B">
              <w:t>smfId</w:t>
            </w:r>
            <w:proofErr w:type="spellEnd"/>
            <w:r>
              <w:t>}</w:t>
            </w:r>
            <w:r w:rsidR="0063311B">
              <w:t>/{</w:t>
            </w:r>
            <w:proofErr w:type="spellStart"/>
            <w:r w:rsidR="0063311B">
              <w:t>smfImplementationSegmentPaths</w:t>
            </w:r>
            <w:proofErr w:type="spellEnd"/>
            <w:r w:rsidR="0063311B">
              <w:t>}</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5771AF">
            <w:pPr>
              <w:pStyle w:val="TAC"/>
              <w:jc w:val="left"/>
            </w:pPr>
            <w:r>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5771AF">
            <w:pPr>
              <w:pStyle w:val="TAC"/>
              <w:jc w:val="left"/>
            </w:pPr>
            <w:r>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5771AF">
            <w:pPr>
              <w:pStyle w:val="TAC"/>
              <w:jc w:val="left"/>
            </w:pPr>
            <w:r>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DC78879" w14:textId="77777777" w:rsidR="0067027F" w:rsidRPr="00C37A5C" w:rsidRDefault="0067027F" w:rsidP="0067027F">
      <w:pPr>
        <w:pStyle w:val="EditorsNote"/>
      </w:pPr>
      <w:r>
        <w:t xml:space="preserve">Editor's Note: </w:t>
      </w:r>
      <w:r>
        <w:rPr>
          <w:lang w:val="en-US"/>
        </w:rPr>
        <w:t>The</w:t>
      </w:r>
      <w:r>
        <w:rPr>
          <w:lang w:eastAsia="fr-FR"/>
        </w:rPr>
        <w:t xml:space="preserve"> resource URI structure is FFS. It depends on the contents of a DNS base pattern, e.g. whether different resources might be defined if a DNS base pattern may contain either MDTs or DNS Server IP address, or to differentiate DNS base patterns for DNS Query and for DNS Response messages</w:t>
      </w:r>
    </w:p>
    <w:p w14:paraId="0898757B" w14:textId="183013FF" w:rsidR="00351BCA" w:rsidRDefault="00351BCA" w:rsidP="00351BCA">
      <w:pPr>
        <w:pStyle w:val="Heading4"/>
      </w:pPr>
      <w:bookmarkStart w:id="576" w:name="_Toc85462172"/>
      <w:bookmarkStart w:id="577" w:name="_Toc88667431"/>
      <w:bookmarkStart w:id="578" w:name="_Toc89676357"/>
      <w:r>
        <w:t>6.2.3.</w:t>
      </w:r>
      <w:r w:rsidR="0063311B">
        <w:t>2</w:t>
      </w:r>
      <w:r>
        <w:tab/>
        <w:t xml:space="preserve">Resource: Individual </w:t>
      </w:r>
      <w:r w:rsidR="003A6735" w:rsidRPr="007D7704">
        <w:t>Baseline DNS</w:t>
      </w:r>
      <w:r>
        <w:t xml:space="preserve"> Pattern</w:t>
      </w:r>
      <w:bookmarkEnd w:id="576"/>
      <w:bookmarkEnd w:id="577"/>
      <w:bookmarkEnd w:id="578"/>
    </w:p>
    <w:p w14:paraId="5BDFA508" w14:textId="3ED82148" w:rsidR="00351BCA" w:rsidRDefault="00351BCA" w:rsidP="00351BCA">
      <w:pPr>
        <w:pStyle w:val="Heading5"/>
      </w:pPr>
      <w:bookmarkStart w:id="579" w:name="_Toc85462173"/>
      <w:bookmarkStart w:id="580" w:name="_Toc88667432"/>
      <w:bookmarkStart w:id="581" w:name="_Toc89676358"/>
      <w:r>
        <w:t>6.2.3.</w:t>
      </w:r>
      <w:r w:rsidR="0063311B">
        <w:t>2</w:t>
      </w:r>
      <w:r>
        <w:t>.1</w:t>
      </w:r>
      <w:r>
        <w:tab/>
        <w:t>Description</w:t>
      </w:r>
      <w:bookmarkEnd w:id="579"/>
      <w:bookmarkEnd w:id="580"/>
      <w:bookmarkEnd w:id="581"/>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351BCA">
      <w:pPr>
        <w:pStyle w:val="Heading5"/>
      </w:pPr>
      <w:bookmarkStart w:id="582" w:name="_Toc85462174"/>
      <w:bookmarkStart w:id="583" w:name="_Toc88667433"/>
      <w:bookmarkStart w:id="584" w:name="_Toc89676359"/>
      <w:r>
        <w:t>6.2.3.</w:t>
      </w:r>
      <w:r w:rsidR="0063311B">
        <w:t>2</w:t>
      </w:r>
      <w:r>
        <w:t>.2</w:t>
      </w:r>
      <w:r>
        <w:tab/>
        <w:t>Resource Definition</w:t>
      </w:r>
      <w:bookmarkEnd w:id="582"/>
      <w:bookmarkEnd w:id="583"/>
      <w:bookmarkEnd w:id="584"/>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351BCA">
      <w:pPr>
        <w:rPr>
          <w:rFonts w:ascii="Arial" w:hAnsi="Arial" w:cs="Arial"/>
        </w:rPr>
      </w:pPr>
      <w:r>
        <w:t>This resource shall support the resource URI variables defined in table 6.2.3.</w:t>
      </w:r>
      <w:r w:rsidR="0063311B">
        <w:t>2</w:t>
      </w:r>
      <w:r>
        <w:t>.2-1</w:t>
      </w:r>
      <w:r>
        <w:rPr>
          <w:rFonts w:ascii="Arial" w:hAnsi="Arial" w:cs="Arial"/>
        </w:rPr>
        <w:t>.</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proofErr w:type="spellStart"/>
            <w:r>
              <w:t>smfId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proofErr w:type="spellStart"/>
            <w:r>
              <w:t>VarNf</w:t>
            </w:r>
            <w:r w:rsidRPr="00B06F7A">
              <w:t>Id</w:t>
            </w:r>
            <w:proofErr w:type="spellEnd"/>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12A14943" w14:textId="77777777" w:rsidR="0063311B" w:rsidRPr="007978FB" w:rsidRDefault="0063311B" w:rsidP="0063311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w:t>
      </w:r>
      <w:proofErr w:type="spellStart"/>
      <w:r w:rsidRPr="001B0515">
        <w:rPr>
          <w:rFonts w:eastAsiaTheme="minorEastAsia"/>
        </w:rPr>
        <w:t>dns</w:t>
      </w:r>
      <w:proofErr w:type="spellEnd"/>
      <w:r w:rsidRPr="001B0515">
        <w:rPr>
          <w:rFonts w:eastAsiaTheme="minorEastAsia"/>
        </w:rPr>
        <w:t>-patterns/</w:t>
      </w:r>
      <w:proofErr w:type="spellStart"/>
      <w:r>
        <w:rPr>
          <w:rFonts w:cs="Arial"/>
          <w:szCs w:val="18"/>
          <w:lang w:eastAsia="zh-CN"/>
        </w:rPr>
        <w:t>setId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p>
    <w:p w14:paraId="086AB77E" w14:textId="77777777" w:rsidR="0063311B" w:rsidRPr="0063311B" w:rsidRDefault="0063311B" w:rsidP="00351BCA"/>
    <w:p w14:paraId="73BAE7AB" w14:textId="1D72FE98" w:rsidR="00351BCA" w:rsidRDefault="00351BCA" w:rsidP="00351BCA">
      <w:pPr>
        <w:pStyle w:val="Heading5"/>
      </w:pPr>
      <w:bookmarkStart w:id="585" w:name="_Toc85462175"/>
      <w:bookmarkStart w:id="586" w:name="_Toc88667434"/>
      <w:bookmarkStart w:id="587" w:name="_Toc89676360"/>
      <w:r>
        <w:t>6.2.3.</w:t>
      </w:r>
      <w:r w:rsidR="0063311B">
        <w:t>2</w:t>
      </w:r>
      <w:r>
        <w:t>.3</w:t>
      </w:r>
      <w:r>
        <w:tab/>
        <w:t>Resource Standard Methods</w:t>
      </w:r>
      <w:bookmarkEnd w:id="585"/>
      <w:bookmarkEnd w:id="586"/>
      <w:bookmarkEnd w:id="587"/>
    </w:p>
    <w:p w14:paraId="64568F4B" w14:textId="78B63C83" w:rsidR="00351BCA" w:rsidRPr="00384E92" w:rsidRDefault="00351BCA" w:rsidP="00351BCA">
      <w:pPr>
        <w:pStyle w:val="Heading6"/>
      </w:pPr>
      <w:bookmarkStart w:id="588" w:name="_Toc85462176"/>
      <w:bookmarkStart w:id="589" w:name="_Toc88667435"/>
      <w:bookmarkStart w:id="590" w:name="_Toc89676361"/>
      <w:r w:rsidRPr="00384E92">
        <w:t>6.</w:t>
      </w:r>
      <w:r>
        <w:t>2.3.</w:t>
      </w:r>
      <w:r w:rsidR="0063311B">
        <w:t>2</w:t>
      </w:r>
      <w:r>
        <w:t>.3</w:t>
      </w:r>
      <w:r w:rsidRPr="00384E92">
        <w:t>.</w:t>
      </w:r>
      <w:r>
        <w:t>1</w:t>
      </w:r>
      <w:r w:rsidRPr="00384E92">
        <w:tab/>
      </w:r>
      <w:r>
        <w:t>PATCH</w:t>
      </w:r>
      <w:bookmarkEnd w:id="588"/>
      <w:bookmarkEnd w:id="589"/>
      <w:bookmarkEnd w:id="590"/>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w:t>
            </w:r>
            <w:proofErr w:type="spellStart"/>
            <w:r>
              <w:t>PatchItem</w:t>
            </w:r>
            <w:proofErr w:type="spellEnd"/>
            <w:r>
              <w:t>)</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351BCA"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351BCA" w:rsidRPr="0016361A" w:rsidRDefault="00351BCA" w:rsidP="005771AF">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351BCA" w:rsidRPr="0016361A" w:rsidRDefault="00351BCA" w:rsidP="005771AF">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351BCA" w:rsidRPr="0016361A" w:rsidRDefault="00351BCA" w:rsidP="005771AF">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351BCA" w:rsidRPr="0016361A" w:rsidRDefault="00351BCA" w:rsidP="005771AF">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351BCA" w:rsidRPr="0016361A" w:rsidRDefault="00351BCA" w:rsidP="003A6735">
            <w:pPr>
              <w:pStyle w:val="TAL"/>
            </w:pPr>
            <w:r>
              <w:t xml:space="preserve">Successful update of the </w:t>
            </w:r>
            <w:r w:rsidR="003A6735" w:rsidRPr="007D7704">
              <w:t>Baseline DNS</w:t>
            </w:r>
            <w:r>
              <w:t xml:space="preserve"> Pattern.</w:t>
            </w:r>
          </w:p>
        </w:tc>
      </w:tr>
      <w:tr w:rsidR="00351BCA"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351BCA" w:rsidRPr="0016361A" w:rsidRDefault="00351BCA" w:rsidP="005771AF">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351BCA" w:rsidRPr="0016361A" w:rsidRDefault="00351BCA" w:rsidP="005771A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351BCA" w:rsidRPr="0016361A" w:rsidRDefault="00351BCA" w:rsidP="005771A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351BCA" w:rsidRPr="0016361A" w:rsidRDefault="00351BCA" w:rsidP="005771A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351BCA" w:rsidRDefault="00351BCA" w:rsidP="005771AF">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351BCA" w:rsidRPr="0016361A" w:rsidRDefault="00351BCA" w:rsidP="005771AF">
            <w:pPr>
              <w:pStyle w:val="TAL"/>
            </w:pPr>
            <w:r>
              <w:t>(NOTE 2)</w:t>
            </w:r>
          </w:p>
        </w:tc>
      </w:tr>
      <w:tr w:rsidR="00351BCA"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351BCA" w:rsidRPr="0016361A" w:rsidRDefault="00351BCA" w:rsidP="005771AF">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351BCA" w:rsidRPr="0016361A" w:rsidRDefault="00351BCA" w:rsidP="005771A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351BCA" w:rsidRPr="0016361A" w:rsidRDefault="00351BCA" w:rsidP="005771A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351BCA" w:rsidRPr="0016361A" w:rsidRDefault="00351BCA" w:rsidP="005771A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351BCA" w:rsidRDefault="00351BCA" w:rsidP="005771AF">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351BCA" w:rsidRPr="0016361A" w:rsidRDefault="00351BCA" w:rsidP="005771AF">
            <w:pPr>
              <w:pStyle w:val="TAL"/>
            </w:pPr>
            <w:r>
              <w:t>(NOTE 2)</w:t>
            </w:r>
          </w:p>
        </w:tc>
      </w:tr>
      <w:tr w:rsidR="00351BCA"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351BCA" w:rsidRDefault="00351BCA" w:rsidP="005771AF">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351BCA" w:rsidRPr="0016361A" w:rsidRDefault="00351BCA" w:rsidP="005771A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384E92" w:rsidRDefault="00351BCA" w:rsidP="00351BCA">
      <w:pPr>
        <w:pStyle w:val="Heading6"/>
      </w:pPr>
      <w:bookmarkStart w:id="591" w:name="_Toc85462177"/>
      <w:bookmarkStart w:id="592" w:name="_Toc88667436"/>
      <w:bookmarkStart w:id="593" w:name="_Toc89676362"/>
      <w:r w:rsidRPr="00384E92">
        <w:t>6.</w:t>
      </w:r>
      <w:r>
        <w:t>2.3.</w:t>
      </w:r>
      <w:r w:rsidR="0063311B">
        <w:t>2</w:t>
      </w:r>
      <w:r>
        <w:t>.3</w:t>
      </w:r>
      <w:r w:rsidRPr="00384E92">
        <w:t>.</w:t>
      </w:r>
      <w:r>
        <w:t>2</w:t>
      </w:r>
      <w:r w:rsidRPr="00384E92">
        <w:tab/>
      </w:r>
      <w:r>
        <w:t>PUT</w:t>
      </w:r>
      <w:bookmarkEnd w:id="591"/>
      <w:bookmarkEnd w:id="592"/>
      <w:bookmarkEnd w:id="593"/>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proofErr w:type="spellStart"/>
            <w:r>
              <w:t>BaseDns</w:t>
            </w:r>
            <w:r w:rsidR="00351BCA">
              <w:t>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94" w:name="_Toc85462178"/>
    </w:p>
    <w:p w14:paraId="2B0020AC" w14:textId="1339DD05" w:rsidR="00BE139A" w:rsidRPr="00384E92" w:rsidRDefault="00BE139A" w:rsidP="00BE139A">
      <w:pPr>
        <w:pStyle w:val="Heading6"/>
      </w:pPr>
      <w:bookmarkStart w:id="595" w:name="_Toc88667437"/>
      <w:bookmarkStart w:id="596" w:name="_Toc89676363"/>
      <w:r w:rsidRPr="00384E92">
        <w:t>6.</w:t>
      </w:r>
      <w:r>
        <w:t>2.3.</w:t>
      </w:r>
      <w:r w:rsidR="0063311B">
        <w:t>2</w:t>
      </w:r>
      <w:r>
        <w:t>.3</w:t>
      </w:r>
      <w:r w:rsidRPr="00384E92">
        <w:t>.</w:t>
      </w:r>
      <w:r>
        <w:t>3</w:t>
      </w:r>
      <w:r w:rsidRPr="00384E92">
        <w:tab/>
      </w:r>
      <w:r>
        <w:t>DELETE</w:t>
      </w:r>
      <w:bookmarkEnd w:id="594"/>
      <w:bookmarkEnd w:id="595"/>
      <w:bookmarkEnd w:id="596"/>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8A6D4A">
      <w:pPr>
        <w:pStyle w:val="Guidance"/>
        <w:rPr>
          <w:i w:val="0"/>
        </w:rPr>
      </w:pPr>
    </w:p>
    <w:p w14:paraId="0E4A5B56" w14:textId="77777777" w:rsidR="006E1ED9" w:rsidRDefault="006E1ED9" w:rsidP="006E1ED9">
      <w:pPr>
        <w:pStyle w:val="Heading5"/>
      </w:pPr>
      <w:bookmarkStart w:id="597" w:name="_Toc85462179"/>
      <w:bookmarkStart w:id="598" w:name="_Toc88667438"/>
      <w:bookmarkStart w:id="599" w:name="_Toc89676364"/>
      <w:r>
        <w:lastRenderedPageBreak/>
        <w:t>6.2.3.3.4</w:t>
      </w:r>
      <w:r>
        <w:tab/>
        <w:t>Resource Custom Operations</w:t>
      </w:r>
      <w:bookmarkEnd w:id="597"/>
      <w:bookmarkEnd w:id="598"/>
      <w:bookmarkEnd w:id="599"/>
    </w:p>
    <w:p w14:paraId="559EB66D" w14:textId="77777777" w:rsidR="006E1ED9" w:rsidRDefault="006E1ED9" w:rsidP="006E1ED9">
      <w:pPr>
        <w:pStyle w:val="Heading6"/>
        <w:ind w:left="0" w:firstLine="0"/>
      </w:pPr>
      <w:bookmarkStart w:id="600" w:name="_Toc85462180"/>
      <w:bookmarkStart w:id="601" w:name="_Toc88667439"/>
      <w:bookmarkStart w:id="602" w:name="_Toc89676365"/>
      <w:r>
        <w:t>6.2.3.3.4.1</w:t>
      </w:r>
      <w:r>
        <w:tab/>
        <w:t>Overview</w:t>
      </w:r>
      <w:bookmarkEnd w:id="600"/>
      <w:bookmarkEnd w:id="601"/>
      <w:bookmarkEnd w:id="602"/>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8A6D4A">
      <w:pPr>
        <w:pStyle w:val="Guidance"/>
        <w:rPr>
          <w:i w:val="0"/>
        </w:rPr>
      </w:pPr>
    </w:p>
    <w:p w14:paraId="1C20B92A" w14:textId="77777777" w:rsidR="0029495C" w:rsidRDefault="0029495C" w:rsidP="0029495C">
      <w:pPr>
        <w:pStyle w:val="Heading3"/>
      </w:pPr>
      <w:bookmarkStart w:id="603" w:name="_Toc67582398"/>
      <w:bookmarkStart w:id="604" w:name="_Toc85462181"/>
      <w:bookmarkStart w:id="605" w:name="_Toc88667440"/>
      <w:bookmarkStart w:id="606" w:name="_Toc89676366"/>
      <w:r>
        <w:t>6.2.4</w:t>
      </w:r>
      <w:r>
        <w:tab/>
        <w:t>Custom Operations without associated resources</w:t>
      </w:r>
      <w:bookmarkEnd w:id="603"/>
      <w:bookmarkEnd w:id="604"/>
      <w:bookmarkEnd w:id="605"/>
      <w:bookmarkEnd w:id="606"/>
    </w:p>
    <w:p w14:paraId="2E6C2F2A" w14:textId="4B47EAE8" w:rsidR="0029495C" w:rsidRPr="007F1B2D" w:rsidRDefault="0029495C" w:rsidP="0029495C">
      <w:pPr>
        <w:pStyle w:val="Guidance"/>
        <w:rPr>
          <w:i w:val="0"/>
          <w:color w:val="auto"/>
        </w:rPr>
      </w:pPr>
      <w:r w:rsidRPr="007F1B2D">
        <w:rPr>
          <w:rFonts w:hint="eastAsia"/>
          <w:i w:val="0"/>
          <w:color w:val="auto"/>
        </w:rPr>
        <w:t xml:space="preserve">There are no custom operations defined without any associated resources for the </w:t>
      </w:r>
      <w:proofErr w:type="spellStart"/>
      <w:r w:rsidRPr="007F1B2D">
        <w:rPr>
          <w:i w:val="0"/>
          <w:color w:val="auto"/>
        </w:rPr>
        <w:t>Neasdf_</w:t>
      </w:r>
      <w:r w:rsidR="00082B29" w:rsidRPr="009E30DE">
        <w:rPr>
          <w:i w:val="0"/>
          <w:color w:val="auto"/>
        </w:rPr>
        <w:t>BaselineDNS</w:t>
      </w:r>
      <w:r w:rsidR="00082B29" w:rsidRPr="006A0707">
        <w:rPr>
          <w:i w:val="0"/>
          <w:color w:val="auto"/>
        </w:rPr>
        <w:t>Pattern</w:t>
      </w:r>
      <w:proofErr w:type="spellEnd"/>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p>
    <w:p w14:paraId="075A2CDD" w14:textId="77777777" w:rsidR="0029495C" w:rsidRDefault="0029495C" w:rsidP="0029495C">
      <w:pPr>
        <w:pStyle w:val="Heading3"/>
      </w:pPr>
      <w:bookmarkStart w:id="607" w:name="_Toc67582404"/>
      <w:bookmarkStart w:id="608" w:name="_Toc85462182"/>
      <w:bookmarkStart w:id="609" w:name="_Toc88667441"/>
      <w:bookmarkStart w:id="610" w:name="_Toc89676367"/>
      <w:r>
        <w:t>6.2.5</w:t>
      </w:r>
      <w:r>
        <w:tab/>
        <w:t>Notifications</w:t>
      </w:r>
      <w:bookmarkEnd w:id="607"/>
      <w:bookmarkEnd w:id="608"/>
      <w:bookmarkEnd w:id="609"/>
      <w:bookmarkEnd w:id="610"/>
    </w:p>
    <w:p w14:paraId="2977BC28" w14:textId="77777777" w:rsidR="0029495C" w:rsidRPr="000A7435" w:rsidRDefault="0029495C" w:rsidP="0029495C">
      <w:pPr>
        <w:pStyle w:val="Heading4"/>
      </w:pPr>
      <w:bookmarkStart w:id="611" w:name="_Toc67582405"/>
      <w:bookmarkStart w:id="612" w:name="_Toc85462183"/>
      <w:bookmarkStart w:id="613" w:name="_Toc88667442"/>
      <w:bookmarkStart w:id="614" w:name="_Toc89676368"/>
      <w:r>
        <w:t>6.2.5.1</w:t>
      </w:r>
      <w:r>
        <w:tab/>
        <w:t>General</w:t>
      </w:r>
      <w:bookmarkEnd w:id="611"/>
      <w:bookmarkEnd w:id="612"/>
      <w:bookmarkEnd w:id="613"/>
      <w:bookmarkEnd w:id="614"/>
    </w:p>
    <w:p w14:paraId="717A01E7" w14:textId="33D1B3EA" w:rsidR="0029495C" w:rsidRPr="00384E92" w:rsidRDefault="0029495C" w:rsidP="0029495C">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9C566B">
        <w:t>TS 2</w:t>
      </w:r>
      <w:r>
        <w:t xml:space="preserve">9.500 / </w:t>
      </w:r>
      <w:r w:rsidR="009C566B">
        <w:t>TS 2</w:t>
      </w:r>
      <w:r>
        <w:t>9.501.</w:t>
      </w:r>
    </w:p>
    <w:p w14:paraId="70A7DDAC" w14:textId="77777777" w:rsidR="0029495C" w:rsidRDefault="0029495C" w:rsidP="0029495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2EFF8E8" w14:textId="77777777" w:rsidR="0029495C" w:rsidRPr="00A04126" w:rsidRDefault="0029495C" w:rsidP="0029495C">
      <w:pPr>
        <w:pStyle w:val="TH"/>
      </w:pPr>
      <w:r>
        <w:t>Table 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29495C" w:rsidRPr="00B54FF5" w14:paraId="03DA9853" w14:textId="77777777" w:rsidTr="005771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CCBFF" w14:textId="77777777" w:rsidR="0029495C" w:rsidRPr="0016361A" w:rsidRDefault="0029495C" w:rsidP="005771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AEF40" w14:textId="77777777" w:rsidR="0029495C" w:rsidRPr="0016361A" w:rsidRDefault="0029495C" w:rsidP="005771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D9163B" w14:textId="77777777" w:rsidR="0029495C" w:rsidRPr="0016361A" w:rsidRDefault="0029495C" w:rsidP="005771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6C72C" w14:textId="77777777" w:rsidR="0029495C" w:rsidRPr="0016361A" w:rsidRDefault="0029495C" w:rsidP="005771AF">
            <w:pPr>
              <w:pStyle w:val="TAH"/>
            </w:pPr>
            <w:r w:rsidRPr="0016361A">
              <w:t>Description</w:t>
            </w:r>
          </w:p>
          <w:p w14:paraId="6983E44F" w14:textId="77777777" w:rsidR="0029495C" w:rsidRPr="0016361A" w:rsidRDefault="0029495C" w:rsidP="005771AF">
            <w:pPr>
              <w:pStyle w:val="TAH"/>
            </w:pPr>
            <w:r w:rsidRPr="0016361A">
              <w:t>(service operation)</w:t>
            </w:r>
          </w:p>
        </w:tc>
      </w:tr>
      <w:tr w:rsidR="0029495C" w:rsidRPr="00B54FF5" w14:paraId="681DBC15" w14:textId="77777777" w:rsidTr="005771AF">
        <w:trPr>
          <w:jc w:val="center"/>
        </w:trPr>
        <w:tc>
          <w:tcPr>
            <w:tcW w:w="1091" w:type="pct"/>
            <w:tcBorders>
              <w:left w:val="single" w:sz="4" w:space="0" w:color="auto"/>
              <w:right w:val="single" w:sz="4" w:space="0" w:color="auto"/>
            </w:tcBorders>
            <w:vAlign w:val="center"/>
          </w:tcPr>
          <w:p w14:paraId="741251A9" w14:textId="77777777" w:rsidR="0029495C" w:rsidRPr="0016361A" w:rsidRDefault="0029495C" w:rsidP="005771AF">
            <w:pPr>
              <w:pStyle w:val="TAC"/>
              <w:rPr>
                <w:lang w:val="en-US"/>
              </w:rPr>
            </w:pPr>
            <w:r w:rsidRPr="0016361A">
              <w:rPr>
                <w:lang w:val="en-US"/>
              </w:rPr>
              <w:t>&lt;notification 1&gt;</w:t>
            </w:r>
          </w:p>
          <w:p w14:paraId="7DD3B25B" w14:textId="77777777" w:rsidR="0029495C" w:rsidRPr="0016361A" w:rsidRDefault="0029495C" w:rsidP="005771AF">
            <w:pPr>
              <w:pStyle w:val="TAC"/>
              <w:rPr>
                <w:lang w:val="en-US"/>
              </w:rPr>
            </w:pPr>
            <w:r w:rsidRPr="0016361A">
              <w:rPr>
                <w:lang w:val="en-US"/>
              </w:rPr>
              <w:t>e.g. Status Change Notification</w:t>
            </w:r>
          </w:p>
          <w:p w14:paraId="3D6E57E7" w14:textId="77777777" w:rsidR="0029495C" w:rsidRPr="0016361A" w:rsidRDefault="0029495C" w:rsidP="005771AF">
            <w:pPr>
              <w:pStyle w:val="TAC"/>
              <w:rPr>
                <w:lang w:val="en-US"/>
              </w:rPr>
            </w:pPr>
          </w:p>
        </w:tc>
        <w:tc>
          <w:tcPr>
            <w:tcW w:w="2083" w:type="pct"/>
            <w:tcBorders>
              <w:left w:val="single" w:sz="4" w:space="0" w:color="auto"/>
              <w:right w:val="single" w:sz="4" w:space="0" w:color="auto"/>
            </w:tcBorders>
            <w:vAlign w:val="center"/>
          </w:tcPr>
          <w:p w14:paraId="4D2F02B9" w14:textId="77777777" w:rsidR="0029495C" w:rsidRPr="0016361A" w:rsidRDefault="0029495C" w:rsidP="005771AF">
            <w:pPr>
              <w:pStyle w:val="TAL"/>
              <w:rPr>
                <w:lang w:val="en-US"/>
              </w:rPr>
            </w:pPr>
            <w:r w:rsidRPr="0016361A">
              <w:rPr>
                <w:lang w:val="en-US"/>
              </w:rPr>
              <w:t xml:space="preserve">&lt; </w:t>
            </w:r>
            <w:r>
              <w:rPr>
                <w:lang w:val="en-US"/>
              </w:rPr>
              <w:t>Callback</w:t>
            </w:r>
            <w:r w:rsidRPr="0016361A">
              <w:rPr>
                <w:lang w:val="en-US"/>
              </w:rPr>
              <w:t xml:space="preserve"> URI &gt;</w:t>
            </w:r>
          </w:p>
          <w:p w14:paraId="1F8849D4" w14:textId="77777777" w:rsidR="0029495C" w:rsidRPr="0016361A" w:rsidDel="005E0502" w:rsidRDefault="0029495C" w:rsidP="005771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4A84FC98" w14:textId="77777777" w:rsidR="0029495C" w:rsidRPr="0016361A" w:rsidRDefault="0029495C" w:rsidP="005771AF">
            <w:pPr>
              <w:pStyle w:val="TAC"/>
              <w:rPr>
                <w:lang w:val="fr-FR"/>
              </w:rPr>
            </w:pPr>
          </w:p>
          <w:p w14:paraId="6ADB1DFF" w14:textId="77777777" w:rsidR="0029495C" w:rsidRPr="0016361A" w:rsidRDefault="0029495C" w:rsidP="005771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731AA41D" w14:textId="77777777" w:rsidR="0029495C" w:rsidRPr="0016361A" w:rsidRDefault="0029495C" w:rsidP="005771AF">
            <w:pPr>
              <w:pStyle w:val="TAL"/>
              <w:rPr>
                <w:lang w:val="en-US"/>
              </w:rPr>
            </w:pPr>
          </w:p>
          <w:p w14:paraId="6016DCB4" w14:textId="77777777" w:rsidR="0029495C" w:rsidRPr="0016361A" w:rsidRDefault="0029495C" w:rsidP="005771AF">
            <w:pPr>
              <w:pStyle w:val="TAL"/>
              <w:rPr>
                <w:lang w:val="en-US"/>
              </w:rPr>
            </w:pPr>
            <w:r w:rsidRPr="0016361A">
              <w:rPr>
                <w:lang w:val="en-US"/>
              </w:rPr>
              <w:t xml:space="preserve">e.g. Notify Event </w:t>
            </w:r>
          </w:p>
        </w:tc>
      </w:tr>
      <w:tr w:rsidR="0029495C" w:rsidRPr="00B54FF5" w14:paraId="2DA858A2" w14:textId="77777777" w:rsidTr="005771AF">
        <w:trPr>
          <w:jc w:val="center"/>
        </w:trPr>
        <w:tc>
          <w:tcPr>
            <w:tcW w:w="1091" w:type="pct"/>
            <w:tcBorders>
              <w:left w:val="single" w:sz="4" w:space="0" w:color="auto"/>
              <w:right w:val="single" w:sz="4" w:space="0" w:color="auto"/>
            </w:tcBorders>
            <w:vAlign w:val="center"/>
          </w:tcPr>
          <w:p w14:paraId="57C55189" w14:textId="77777777" w:rsidR="0029495C" w:rsidRPr="0016361A" w:rsidRDefault="0029495C" w:rsidP="005771AF">
            <w:pPr>
              <w:pStyle w:val="TAC"/>
              <w:rPr>
                <w:lang w:val="en-US"/>
              </w:rPr>
            </w:pPr>
          </w:p>
        </w:tc>
        <w:tc>
          <w:tcPr>
            <w:tcW w:w="2083" w:type="pct"/>
            <w:tcBorders>
              <w:left w:val="single" w:sz="4" w:space="0" w:color="auto"/>
              <w:right w:val="single" w:sz="4" w:space="0" w:color="auto"/>
            </w:tcBorders>
            <w:vAlign w:val="center"/>
          </w:tcPr>
          <w:p w14:paraId="47D5E1CA" w14:textId="77777777" w:rsidR="0029495C" w:rsidRPr="0016361A" w:rsidRDefault="0029495C" w:rsidP="005771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7343E73C" w14:textId="77777777" w:rsidR="0029495C" w:rsidRPr="0016361A" w:rsidRDefault="0029495C" w:rsidP="005771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F0AD55F" w14:textId="77777777" w:rsidR="0029495C" w:rsidRPr="0016361A" w:rsidRDefault="0029495C" w:rsidP="005771AF">
            <w:pPr>
              <w:pStyle w:val="TAL"/>
              <w:rPr>
                <w:lang w:val="en-US"/>
              </w:rPr>
            </w:pPr>
          </w:p>
        </w:tc>
      </w:tr>
    </w:tbl>
    <w:p w14:paraId="2E5CFE64" w14:textId="77777777" w:rsidR="0029495C" w:rsidRPr="00986E88" w:rsidRDefault="0029495C" w:rsidP="0029495C">
      <w:pPr>
        <w:rPr>
          <w:noProof/>
        </w:rPr>
      </w:pPr>
    </w:p>
    <w:p w14:paraId="40981D5E" w14:textId="77777777" w:rsidR="0029495C" w:rsidRDefault="0029495C" w:rsidP="0029495C">
      <w:pPr>
        <w:pStyle w:val="Heading4"/>
      </w:pPr>
      <w:bookmarkStart w:id="615" w:name="_Toc67582406"/>
      <w:bookmarkStart w:id="616" w:name="_Toc85462184"/>
      <w:bookmarkStart w:id="617" w:name="_Toc88667443"/>
      <w:bookmarkStart w:id="618" w:name="_Toc89676369"/>
      <w:r>
        <w:t>6.2.5.2</w:t>
      </w:r>
      <w:r>
        <w:tab/>
        <w:t>&lt;notification 1&gt;</w:t>
      </w:r>
      <w:bookmarkEnd w:id="615"/>
      <w:bookmarkEnd w:id="616"/>
      <w:bookmarkEnd w:id="617"/>
      <w:bookmarkEnd w:id="618"/>
    </w:p>
    <w:p w14:paraId="26AB6D3A" w14:textId="77777777" w:rsidR="0029495C" w:rsidRPr="00986E88" w:rsidRDefault="0029495C" w:rsidP="0029495C">
      <w:pPr>
        <w:pStyle w:val="Heading5"/>
        <w:rPr>
          <w:noProof/>
        </w:rPr>
      </w:pPr>
      <w:bookmarkStart w:id="619" w:name="_Toc67582407"/>
      <w:bookmarkStart w:id="620" w:name="_Toc85462185"/>
      <w:bookmarkStart w:id="621" w:name="_Toc88667444"/>
      <w:bookmarkStart w:id="622" w:name="_Toc89676370"/>
      <w:r>
        <w:t>6.2.5.2</w:t>
      </w:r>
      <w:r w:rsidRPr="00986E88">
        <w:rPr>
          <w:noProof/>
        </w:rPr>
        <w:t>.1</w:t>
      </w:r>
      <w:r w:rsidRPr="00986E88">
        <w:rPr>
          <w:noProof/>
        </w:rPr>
        <w:tab/>
        <w:t>Description</w:t>
      </w:r>
      <w:bookmarkEnd w:id="619"/>
      <w:bookmarkEnd w:id="620"/>
      <w:bookmarkEnd w:id="621"/>
      <w:bookmarkEnd w:id="622"/>
    </w:p>
    <w:p w14:paraId="198A07E4" w14:textId="77777777" w:rsidR="0029495C" w:rsidRPr="00986E88" w:rsidRDefault="0029495C" w:rsidP="0029495C">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F5D63AF" w14:textId="77777777" w:rsidR="0029495C" w:rsidRPr="00986E88" w:rsidRDefault="0029495C" w:rsidP="0029495C">
      <w:pPr>
        <w:pStyle w:val="Heading5"/>
        <w:rPr>
          <w:noProof/>
        </w:rPr>
      </w:pPr>
      <w:bookmarkStart w:id="623" w:name="_Toc67582408"/>
      <w:bookmarkStart w:id="624" w:name="_Toc85462186"/>
      <w:bookmarkStart w:id="625" w:name="_Toc88667445"/>
      <w:bookmarkStart w:id="626" w:name="_Toc89676371"/>
      <w:r>
        <w:t>6.2.5.2</w:t>
      </w:r>
      <w:r w:rsidRPr="00986E88">
        <w:rPr>
          <w:noProof/>
        </w:rPr>
        <w:t>.2</w:t>
      </w:r>
      <w:r w:rsidRPr="00986E88">
        <w:rPr>
          <w:noProof/>
        </w:rPr>
        <w:tab/>
        <w:t>Target URI</w:t>
      </w:r>
      <w:bookmarkEnd w:id="623"/>
      <w:bookmarkEnd w:id="624"/>
      <w:bookmarkEnd w:id="625"/>
      <w:bookmarkEnd w:id="626"/>
    </w:p>
    <w:p w14:paraId="1CC610B6" w14:textId="77777777" w:rsidR="0029495C" w:rsidRPr="00986E88" w:rsidRDefault="0029495C" w:rsidP="0029495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757BCB50" w14:textId="77777777" w:rsidR="0029495C" w:rsidRPr="00986E88" w:rsidRDefault="0029495C" w:rsidP="0029495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9495C" w:rsidRPr="00B54FF5" w14:paraId="6B3D001A" w14:textId="77777777" w:rsidTr="005771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933BAEB" w14:textId="77777777" w:rsidR="0029495C" w:rsidRPr="0016361A" w:rsidRDefault="0029495C" w:rsidP="005771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9690C7" w14:textId="77777777" w:rsidR="0029495C" w:rsidRPr="0016361A" w:rsidRDefault="0029495C" w:rsidP="005771AF">
            <w:pPr>
              <w:pStyle w:val="TAH"/>
              <w:rPr>
                <w:noProof/>
              </w:rPr>
            </w:pPr>
            <w:r w:rsidRPr="0016361A">
              <w:rPr>
                <w:noProof/>
              </w:rPr>
              <w:t>Definition</w:t>
            </w:r>
          </w:p>
        </w:tc>
      </w:tr>
      <w:tr w:rsidR="0029495C" w:rsidRPr="00B54FF5" w14:paraId="2A2E32E2" w14:textId="77777777" w:rsidTr="005771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E39CF2C" w14:textId="77777777" w:rsidR="0029495C" w:rsidRPr="0016361A" w:rsidRDefault="0029495C" w:rsidP="005771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ACD89DA" w14:textId="77777777" w:rsidR="0029495C" w:rsidRPr="0016361A" w:rsidRDefault="0029495C" w:rsidP="005771AF">
            <w:pPr>
              <w:pStyle w:val="TAL"/>
              <w:rPr>
                <w:noProof/>
              </w:rPr>
            </w:pPr>
            <w:r w:rsidRPr="0016361A">
              <w:rPr>
                <w:noProof/>
              </w:rPr>
              <w:t xml:space="preserve">String formatted as URI with the </w:t>
            </w:r>
            <w:r>
              <w:rPr>
                <w:noProof/>
              </w:rPr>
              <w:t>Callback</w:t>
            </w:r>
            <w:r w:rsidRPr="0016361A">
              <w:rPr>
                <w:noProof/>
              </w:rPr>
              <w:t xml:space="preserve"> Uri</w:t>
            </w:r>
          </w:p>
        </w:tc>
      </w:tr>
    </w:tbl>
    <w:p w14:paraId="4962D4E7" w14:textId="77777777" w:rsidR="0029495C" w:rsidRPr="00986E88" w:rsidRDefault="0029495C" w:rsidP="0029495C">
      <w:pPr>
        <w:rPr>
          <w:noProof/>
        </w:rPr>
      </w:pPr>
    </w:p>
    <w:p w14:paraId="6F8E82B9" w14:textId="77777777" w:rsidR="0029495C" w:rsidRPr="00986E88" w:rsidRDefault="0029495C" w:rsidP="0029495C">
      <w:pPr>
        <w:pStyle w:val="Heading5"/>
        <w:rPr>
          <w:noProof/>
        </w:rPr>
      </w:pPr>
      <w:bookmarkStart w:id="627" w:name="_Toc67582409"/>
      <w:bookmarkStart w:id="628" w:name="_Toc85462187"/>
      <w:bookmarkStart w:id="629" w:name="_Toc88667446"/>
      <w:bookmarkStart w:id="630" w:name="_Toc89676372"/>
      <w:r>
        <w:lastRenderedPageBreak/>
        <w:t>6.2.5.2</w:t>
      </w:r>
      <w:r w:rsidRPr="00986E88">
        <w:rPr>
          <w:noProof/>
        </w:rPr>
        <w:t>.3</w:t>
      </w:r>
      <w:r w:rsidRPr="00986E88">
        <w:rPr>
          <w:noProof/>
        </w:rPr>
        <w:tab/>
        <w:t>Standard Methods</w:t>
      </w:r>
      <w:bookmarkEnd w:id="627"/>
      <w:bookmarkEnd w:id="628"/>
      <w:bookmarkEnd w:id="629"/>
      <w:bookmarkEnd w:id="630"/>
    </w:p>
    <w:p w14:paraId="4939E71F" w14:textId="77777777" w:rsidR="0029495C" w:rsidRPr="00986E88" w:rsidRDefault="0029495C" w:rsidP="0029495C">
      <w:pPr>
        <w:pStyle w:val="Heading6"/>
        <w:rPr>
          <w:noProof/>
        </w:rPr>
      </w:pPr>
      <w:bookmarkStart w:id="631" w:name="_Toc67582410"/>
      <w:bookmarkStart w:id="632" w:name="_Toc85462188"/>
      <w:bookmarkStart w:id="633" w:name="_Toc88667447"/>
      <w:bookmarkStart w:id="634" w:name="_Toc89676373"/>
      <w:r>
        <w:t>6.2.5.2.3</w:t>
      </w:r>
      <w:r w:rsidRPr="00986E88">
        <w:rPr>
          <w:noProof/>
        </w:rPr>
        <w:t>.1</w:t>
      </w:r>
      <w:r w:rsidRPr="00986E88">
        <w:rPr>
          <w:noProof/>
        </w:rPr>
        <w:tab/>
        <w:t>POST</w:t>
      </w:r>
      <w:bookmarkEnd w:id="631"/>
      <w:bookmarkEnd w:id="632"/>
      <w:bookmarkEnd w:id="633"/>
      <w:bookmarkEnd w:id="634"/>
    </w:p>
    <w:p w14:paraId="4D646A1A" w14:textId="77777777" w:rsidR="0029495C" w:rsidRPr="00986E88" w:rsidRDefault="0029495C" w:rsidP="0029495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2047391F" w14:textId="77777777" w:rsidR="0029495C" w:rsidRPr="00986E88" w:rsidRDefault="0029495C" w:rsidP="0029495C">
      <w:pPr>
        <w:pStyle w:val="TH"/>
        <w:rPr>
          <w:noProof/>
        </w:rPr>
      </w:pPr>
      <w:r w:rsidRPr="00986E88">
        <w:rPr>
          <w:noProof/>
        </w:rPr>
        <w:t>Table </w:t>
      </w:r>
      <w:r>
        <w:t>6.2.5.2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9495C" w:rsidRPr="00B54FF5" w14:paraId="285B64BB" w14:textId="77777777" w:rsidTr="005771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7670D49" w14:textId="77777777" w:rsidR="0029495C" w:rsidRPr="0016361A" w:rsidRDefault="0029495C" w:rsidP="005771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759E1B" w14:textId="77777777" w:rsidR="0029495C" w:rsidRPr="0016361A" w:rsidRDefault="0029495C" w:rsidP="005771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3F63EC" w14:textId="77777777" w:rsidR="0029495C" w:rsidRPr="0016361A" w:rsidRDefault="0029495C" w:rsidP="005771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94726" w14:textId="77777777" w:rsidR="0029495C" w:rsidRPr="0016361A" w:rsidRDefault="0029495C" w:rsidP="005771AF">
            <w:pPr>
              <w:pStyle w:val="TAH"/>
              <w:rPr>
                <w:noProof/>
              </w:rPr>
            </w:pPr>
            <w:r w:rsidRPr="0016361A">
              <w:rPr>
                <w:noProof/>
              </w:rPr>
              <w:t>Description</w:t>
            </w:r>
          </w:p>
        </w:tc>
      </w:tr>
      <w:tr w:rsidR="0029495C" w:rsidRPr="00B54FF5" w14:paraId="486C518A" w14:textId="77777777" w:rsidTr="005771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5343160" w14:textId="77777777" w:rsidR="0029495C" w:rsidRPr="0016361A" w:rsidRDefault="0029495C" w:rsidP="005771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E5708BD" w14:textId="77777777" w:rsidR="0029495C" w:rsidRPr="0016361A" w:rsidRDefault="0029495C" w:rsidP="005771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7BF724D5" w14:textId="77777777" w:rsidR="0029495C" w:rsidRPr="0016361A" w:rsidRDefault="0029495C" w:rsidP="005771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534CE7FA" w14:textId="77777777" w:rsidR="0029495C" w:rsidRPr="0016361A" w:rsidRDefault="0029495C" w:rsidP="005771AF">
            <w:pPr>
              <w:pStyle w:val="TAL"/>
              <w:rPr>
                <w:noProof/>
              </w:rPr>
            </w:pPr>
            <w:r w:rsidRPr="0016361A">
              <w:t>&lt;only if applicable&gt;</w:t>
            </w:r>
          </w:p>
        </w:tc>
      </w:tr>
    </w:tbl>
    <w:p w14:paraId="7E80EE4D" w14:textId="77777777" w:rsidR="0029495C" w:rsidRPr="00986E88" w:rsidRDefault="0029495C" w:rsidP="0029495C">
      <w:pPr>
        <w:rPr>
          <w:noProof/>
        </w:rPr>
      </w:pPr>
    </w:p>
    <w:p w14:paraId="3342F1A4" w14:textId="77777777" w:rsidR="0029495C" w:rsidRPr="00986E88" w:rsidRDefault="0029495C" w:rsidP="0029495C">
      <w:pPr>
        <w:pStyle w:val="TH"/>
        <w:rPr>
          <w:noProof/>
        </w:rPr>
      </w:pPr>
      <w:r w:rsidRPr="00986E88">
        <w:rPr>
          <w:noProof/>
        </w:rPr>
        <w:t>Table </w:t>
      </w:r>
      <w:r>
        <w:t>6.2.5.2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9495C" w:rsidRPr="00B54FF5" w14:paraId="01D6AB7A" w14:textId="77777777" w:rsidTr="005771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A3CE92F" w14:textId="77777777" w:rsidR="0029495C" w:rsidRPr="0016361A" w:rsidRDefault="0029495C" w:rsidP="005771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DCA8A49" w14:textId="77777777" w:rsidR="0029495C" w:rsidRPr="0016361A" w:rsidRDefault="0029495C" w:rsidP="005771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E280708" w14:textId="77777777" w:rsidR="0029495C" w:rsidRPr="0016361A" w:rsidRDefault="0029495C" w:rsidP="005771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0A2A921" w14:textId="77777777" w:rsidR="0029495C" w:rsidRPr="0016361A" w:rsidRDefault="0029495C" w:rsidP="005771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B3F2E0E" w14:textId="77777777" w:rsidR="0029495C" w:rsidRPr="0016361A" w:rsidRDefault="0029495C" w:rsidP="005771AF">
            <w:pPr>
              <w:pStyle w:val="TAH"/>
              <w:rPr>
                <w:noProof/>
              </w:rPr>
            </w:pPr>
            <w:r w:rsidRPr="0016361A">
              <w:rPr>
                <w:noProof/>
              </w:rPr>
              <w:t>Description</w:t>
            </w:r>
          </w:p>
        </w:tc>
      </w:tr>
      <w:tr w:rsidR="0029495C" w:rsidRPr="00B54FF5" w14:paraId="30F0BAE1" w14:textId="77777777" w:rsidTr="005771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37D1960" w14:textId="77777777" w:rsidR="0029495C" w:rsidRPr="0016361A" w:rsidRDefault="0029495C" w:rsidP="005771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143383E" w14:textId="77777777" w:rsidR="0029495C" w:rsidRPr="0016361A" w:rsidRDefault="0029495C" w:rsidP="005771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AD16E20" w14:textId="77777777" w:rsidR="0029495C" w:rsidRPr="0016361A" w:rsidRDefault="0029495C" w:rsidP="005771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F7AA608" w14:textId="77777777" w:rsidR="0029495C" w:rsidRPr="0016361A" w:rsidRDefault="0029495C" w:rsidP="005771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0F4043AC" w14:textId="77777777" w:rsidR="0029495C" w:rsidRPr="0016361A" w:rsidRDefault="0029495C" w:rsidP="005771AF">
            <w:pPr>
              <w:pStyle w:val="TAL"/>
            </w:pPr>
            <w:r w:rsidRPr="0016361A">
              <w:t>&lt;Meaning of the success case&gt;</w:t>
            </w:r>
          </w:p>
          <w:p w14:paraId="2F70CAE4" w14:textId="77777777" w:rsidR="0029495C" w:rsidRPr="0016361A" w:rsidRDefault="0029495C" w:rsidP="005771AF">
            <w:pPr>
              <w:pStyle w:val="TAL"/>
            </w:pPr>
            <w:r w:rsidRPr="0016361A">
              <w:t>or</w:t>
            </w:r>
          </w:p>
          <w:p w14:paraId="15246984" w14:textId="77777777" w:rsidR="0029495C" w:rsidRPr="0016361A" w:rsidRDefault="0029495C" w:rsidP="005771AF">
            <w:pPr>
              <w:pStyle w:val="TAL"/>
              <w:rPr>
                <w:noProof/>
              </w:rPr>
            </w:pPr>
            <w:r w:rsidRPr="0016361A">
              <w:t>&lt;Meaning of the error case with additional statement regarding error handling&gt;</w:t>
            </w:r>
          </w:p>
        </w:tc>
      </w:tr>
      <w:tr w:rsidR="0029495C" w:rsidRPr="00B54FF5" w14:paraId="505DBCA5" w14:textId="77777777" w:rsidTr="005771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E3E1FFC" w14:textId="77777777" w:rsidR="0029495C" w:rsidRPr="0016361A" w:rsidRDefault="0029495C" w:rsidP="005771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371AE553" w14:textId="77777777" w:rsidR="0029495C" w:rsidRPr="00986E88" w:rsidRDefault="0029495C" w:rsidP="0029495C">
      <w:pPr>
        <w:rPr>
          <w:noProof/>
        </w:rPr>
      </w:pPr>
    </w:p>
    <w:p w14:paraId="1DDC83C3" w14:textId="77777777" w:rsidR="0029495C" w:rsidRDefault="0029495C" w:rsidP="0029495C">
      <w:pPr>
        <w:pStyle w:val="Heading4"/>
      </w:pPr>
      <w:bookmarkStart w:id="635" w:name="_Toc35971426"/>
      <w:bookmarkStart w:id="636" w:name="_Toc67582411"/>
      <w:bookmarkStart w:id="637" w:name="_Toc85462189"/>
      <w:bookmarkStart w:id="638" w:name="_Toc88667448"/>
      <w:bookmarkStart w:id="639" w:name="_Toc89676374"/>
      <w:r>
        <w:t>6.2.5.3</w:t>
      </w:r>
      <w:r>
        <w:tab/>
        <w:t>&lt;notification 2&gt;</w:t>
      </w:r>
      <w:bookmarkEnd w:id="635"/>
      <w:bookmarkEnd w:id="636"/>
      <w:bookmarkEnd w:id="637"/>
      <w:bookmarkEnd w:id="638"/>
      <w:bookmarkEnd w:id="639"/>
    </w:p>
    <w:p w14:paraId="2FB784D1" w14:textId="62C8481C" w:rsidR="0029495C" w:rsidRDefault="0029495C" w:rsidP="0029495C">
      <w:pPr>
        <w:pStyle w:val="Guidance"/>
      </w:pPr>
      <w:r>
        <w:t xml:space="preserve">And so on if there are more than one notifications supported by the service. Same structure as in </w:t>
      </w:r>
      <w:r w:rsidR="009C566B">
        <w:t>clause 6</w:t>
      </w:r>
      <w:r>
        <w:t>.2.5.2.</w:t>
      </w:r>
    </w:p>
    <w:p w14:paraId="24BDB049" w14:textId="77777777" w:rsidR="0029495C" w:rsidRDefault="0029495C" w:rsidP="008A6D4A">
      <w:pPr>
        <w:pStyle w:val="Guidance"/>
        <w:rPr>
          <w:i w:val="0"/>
        </w:rPr>
      </w:pPr>
    </w:p>
    <w:p w14:paraId="5222EE82" w14:textId="77777777" w:rsidR="0029495C" w:rsidRDefault="0029495C" w:rsidP="0029495C">
      <w:pPr>
        <w:pStyle w:val="Heading3"/>
      </w:pPr>
      <w:bookmarkStart w:id="640" w:name="_Toc85462190"/>
      <w:bookmarkStart w:id="641" w:name="_Toc88667449"/>
      <w:bookmarkStart w:id="642" w:name="_Toc89676375"/>
      <w:r>
        <w:t>6.2.6</w:t>
      </w:r>
      <w:r>
        <w:tab/>
        <w:t>Data Model</w:t>
      </w:r>
      <w:bookmarkEnd w:id="640"/>
      <w:bookmarkEnd w:id="641"/>
      <w:bookmarkEnd w:id="642"/>
    </w:p>
    <w:p w14:paraId="2124E584" w14:textId="77777777" w:rsidR="0029495C" w:rsidRDefault="0029495C" w:rsidP="0029495C">
      <w:pPr>
        <w:pStyle w:val="Heading4"/>
      </w:pPr>
      <w:bookmarkStart w:id="643" w:name="_Toc85462191"/>
      <w:bookmarkStart w:id="644" w:name="_Toc88667450"/>
      <w:bookmarkStart w:id="645" w:name="_Toc89676376"/>
      <w:r>
        <w:t>6.2.6.1</w:t>
      </w:r>
      <w:r>
        <w:tab/>
        <w:t>General</w:t>
      </w:r>
      <w:bookmarkEnd w:id="643"/>
      <w:bookmarkEnd w:id="644"/>
      <w:bookmarkEnd w:id="645"/>
    </w:p>
    <w:p w14:paraId="1F85CF33" w14:textId="77777777" w:rsidR="0029495C" w:rsidRDefault="0029495C" w:rsidP="0029495C">
      <w:r>
        <w:t>This clause specifies the application data model supported by the API.</w:t>
      </w:r>
    </w:p>
    <w:p w14:paraId="6B6A8DA0" w14:textId="210B9183"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proofErr w:type="spellStart"/>
      <w:r>
        <w:t>Neasdf_</w:t>
      </w:r>
      <w:r w:rsidR="003B64E1" w:rsidRPr="00877623">
        <w:rPr>
          <w:noProof/>
        </w:rPr>
        <w:t>Base</w:t>
      </w:r>
      <w:r w:rsidR="003B64E1">
        <w:rPr>
          <w:noProof/>
        </w:rPr>
        <w:t>line</w:t>
      </w:r>
      <w:r w:rsidR="003B64E1" w:rsidRPr="00877623">
        <w:rPr>
          <w:noProof/>
        </w:rPr>
        <w:t>DNS</w:t>
      </w:r>
      <w:r>
        <w:t>Pattern</w:t>
      </w:r>
      <w:proofErr w:type="spellEnd"/>
      <w:r w:rsidRPr="009C4D60">
        <w:t xml:space="preserve"> </w:t>
      </w:r>
      <w:r>
        <w:t>service based interface</w:t>
      </w:r>
      <w:r w:rsidRPr="009C4D60">
        <w:t xml:space="preserve"> protocol</w:t>
      </w:r>
      <w:r>
        <w:t>.</w:t>
      </w:r>
    </w:p>
    <w:p w14:paraId="71C81282" w14:textId="77777777" w:rsidR="0029495C" w:rsidRDefault="0029495C" w:rsidP="0029495C"/>
    <w:p w14:paraId="237AE7E9" w14:textId="53DA1027" w:rsidR="0029495C" w:rsidRPr="009C4D60" w:rsidRDefault="0029495C" w:rsidP="0029495C">
      <w:pPr>
        <w:pStyle w:val="TH"/>
      </w:pPr>
      <w:r w:rsidRPr="009C4D60">
        <w:t xml:space="preserve">Table </w:t>
      </w:r>
      <w:r>
        <w:t>6.2.6.1-</w:t>
      </w:r>
      <w:r w:rsidRPr="009C4D60">
        <w:t xml:space="preserve">1: </w:t>
      </w:r>
      <w:proofErr w:type="spellStart"/>
      <w:r>
        <w:t>Neasdf_</w:t>
      </w:r>
      <w:r w:rsidR="003B64E1" w:rsidRPr="00107A5E">
        <w:t>Base</w:t>
      </w:r>
      <w:r w:rsidR="003B64E1">
        <w:rPr>
          <w:noProof/>
        </w:rPr>
        <w:t>line</w:t>
      </w:r>
      <w:r w:rsidR="003B64E1" w:rsidRPr="00107A5E">
        <w:t>DNS</w:t>
      </w:r>
      <w:r>
        <w:t>Pattern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proofErr w:type="spellStart"/>
            <w:r>
              <w:t>BaseDns</w:t>
            </w:r>
            <w:r w:rsidR="0029495C">
              <w:t>PatternCreateData</w:t>
            </w:r>
            <w:proofErr w:type="spellEnd"/>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proofErr w:type="spellStart"/>
            <w:r>
              <w:t>BaseDns</w:t>
            </w:r>
            <w:r w:rsidR="0029495C">
              <w:t>PatternCreatedData</w:t>
            </w:r>
            <w:proofErr w:type="spellEnd"/>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77777777" w:rsidR="0029495C" w:rsidRPr="0016361A" w:rsidRDefault="0029495C" w:rsidP="005771AF">
            <w:pPr>
              <w:pStyle w:val="TAL"/>
              <w:rPr>
                <w:rFonts w:cs="Arial"/>
                <w:szCs w:val="18"/>
              </w:rPr>
            </w:pPr>
            <w:r>
              <w:rPr>
                <w:rFonts w:cs="Arial"/>
                <w:szCs w:val="18"/>
              </w:rPr>
              <w:t xml:space="preserve">Data in </w:t>
            </w:r>
            <w:r>
              <w:t>DNS Base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proofErr w:type="spellStart"/>
            <w:r>
              <w:t>BaselineDnsMdt</w:t>
            </w:r>
            <w:proofErr w:type="spellEnd"/>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proofErr w:type="spellStart"/>
            <w:r>
              <w:rPr>
                <w:lang w:eastAsia="zh-CN"/>
              </w:rPr>
              <w:t>BaselineDnsAit</w:t>
            </w:r>
            <w:proofErr w:type="spellEnd"/>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proofErr w:type="spellStart"/>
            <w:r>
              <w:t>VarNfId</w:t>
            </w:r>
            <w:proofErr w:type="spellEnd"/>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lastRenderedPageBreak/>
        <w:t>T</w:t>
      </w:r>
      <w:r w:rsidRPr="009C4D60">
        <w:t xml:space="preserve">able </w:t>
      </w:r>
      <w:r>
        <w:t>6.2.6.1-2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w:t>
      </w:r>
      <w:r w:rsidR="003B64E1">
        <w:rPr>
          <w:noProof/>
        </w:rPr>
        <w:t>BaselineDNS</w:t>
      </w:r>
      <w:r>
        <w:t>Pattern</w:t>
      </w:r>
      <w:proofErr w:type="spellEnd"/>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proofErr w:type="spellStart"/>
      <w:r>
        <w:t>Neasdf_</w:t>
      </w:r>
      <w:r w:rsidR="003B64E1" w:rsidRPr="00107A5E">
        <w:t>Base</w:t>
      </w:r>
      <w:r w:rsidR="003B64E1">
        <w:rPr>
          <w:noProof/>
        </w:rPr>
        <w:t>line</w:t>
      </w:r>
      <w:r w:rsidR="003B64E1" w:rsidRPr="00107A5E">
        <w:t>DNS</w:t>
      </w:r>
      <w:r>
        <w:t>Pattern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proofErr w:type="spellStart"/>
            <w:r>
              <w:t>DnsQueryMdt</w:t>
            </w:r>
            <w:proofErr w:type="spellEnd"/>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proofErr w:type="spellStart"/>
            <w:r>
              <w:t>DnsRspMdt</w:t>
            </w:r>
            <w:proofErr w:type="spellEnd"/>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proofErr w:type="spellStart"/>
            <w:r>
              <w:t>EcsOption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proofErr w:type="spellStart"/>
            <w:r w:rsidRPr="00F11966">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bl>
    <w:p w14:paraId="2C48E374" w14:textId="77777777" w:rsidR="0029495C" w:rsidRDefault="0029495C" w:rsidP="0029495C"/>
    <w:p w14:paraId="034AB468" w14:textId="77777777" w:rsidR="0029495C" w:rsidRDefault="0029495C" w:rsidP="0029495C">
      <w:pPr>
        <w:pStyle w:val="EditorsNote"/>
      </w:pPr>
      <w:r>
        <w:t xml:space="preserve">Editor's note: the definition and the encoding of all the data types of the </w:t>
      </w:r>
      <w:proofErr w:type="spellStart"/>
      <w:r>
        <w:t>Neasdf_DNSBasePattern</w:t>
      </w:r>
      <w:proofErr w:type="spellEnd"/>
      <w:r>
        <w:t xml:space="preserve"> service are FFS.</w:t>
      </w:r>
    </w:p>
    <w:p w14:paraId="63F7B665" w14:textId="77777777" w:rsidR="0029495C" w:rsidRDefault="0029495C" w:rsidP="0029495C">
      <w:pPr>
        <w:pStyle w:val="Heading4"/>
        <w:rPr>
          <w:lang w:val="en-US"/>
        </w:rPr>
      </w:pPr>
      <w:bookmarkStart w:id="646" w:name="_Toc85462192"/>
      <w:bookmarkStart w:id="647" w:name="_Toc88667451"/>
      <w:bookmarkStart w:id="648" w:name="_Toc8967637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6"/>
      <w:bookmarkEnd w:id="647"/>
      <w:bookmarkEnd w:id="648"/>
    </w:p>
    <w:p w14:paraId="311D3EE0" w14:textId="77777777" w:rsidR="0029495C" w:rsidRDefault="0029495C" w:rsidP="0029495C">
      <w:pPr>
        <w:pStyle w:val="Heading5"/>
      </w:pPr>
      <w:bookmarkStart w:id="649" w:name="_Toc85462193"/>
      <w:bookmarkStart w:id="650" w:name="_Toc88667452"/>
      <w:bookmarkStart w:id="651" w:name="_Toc89676378"/>
      <w:r>
        <w:t>6.2.6.2.1</w:t>
      </w:r>
      <w:r>
        <w:tab/>
        <w:t>Introduction</w:t>
      </w:r>
      <w:bookmarkEnd w:id="649"/>
      <w:bookmarkEnd w:id="650"/>
      <w:bookmarkEnd w:id="651"/>
    </w:p>
    <w:p w14:paraId="4A01DD5C" w14:textId="77777777" w:rsidR="0029495C" w:rsidRDefault="0029495C" w:rsidP="0029495C">
      <w:r>
        <w:t>This clause defines the structures to be used in resource representations.</w:t>
      </w:r>
    </w:p>
    <w:p w14:paraId="4495DEEC" w14:textId="6C65BCEA" w:rsidR="0029495C" w:rsidRDefault="0029495C" w:rsidP="0029495C">
      <w:pPr>
        <w:pStyle w:val="Heading5"/>
      </w:pPr>
      <w:bookmarkStart w:id="652" w:name="_Toc85462194"/>
      <w:bookmarkStart w:id="653" w:name="_Toc88667453"/>
      <w:bookmarkStart w:id="654" w:name="_Toc89676379"/>
      <w:r>
        <w:t>6.2.6.2.2</w:t>
      </w:r>
      <w:r>
        <w:tab/>
        <w:t xml:space="preserve">Type: </w:t>
      </w:r>
      <w:proofErr w:type="spellStart"/>
      <w:r w:rsidR="003B64E1">
        <w:t>BaseDns</w:t>
      </w:r>
      <w:r>
        <w:t>PatternCreateData</w:t>
      </w:r>
      <w:bookmarkEnd w:id="652"/>
      <w:bookmarkEnd w:id="653"/>
      <w:bookmarkEnd w:id="654"/>
      <w:proofErr w:type="spellEnd"/>
    </w:p>
    <w:p w14:paraId="4495EF08" w14:textId="514C08E0" w:rsidR="0029495C" w:rsidRDefault="0029495C" w:rsidP="0029495C">
      <w:pPr>
        <w:pStyle w:val="TH"/>
      </w:pPr>
      <w:r>
        <w:rPr>
          <w:noProof/>
        </w:rPr>
        <w:t>Table </w:t>
      </w:r>
      <w:r>
        <w:t xml:space="preserve">6.2.6.2.2-1: </w:t>
      </w:r>
      <w:r>
        <w:rPr>
          <w:noProof/>
        </w:rPr>
        <w:t xml:space="preserve">Definition of type </w:t>
      </w:r>
      <w:proofErr w:type="spellStart"/>
      <w:r w:rsidR="003B64E1">
        <w:t>BaseDns</w:t>
      </w:r>
      <w:r>
        <w:t>PatternCreateData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29495C" w:rsidRPr="0016361A" w:rsidRDefault="003B64E1" w:rsidP="003B64E1">
            <w:pPr>
              <w:pStyle w:val="TAL"/>
            </w:pPr>
            <w:proofErr w:type="spellStart"/>
            <w:r>
              <w:t>baseDnsMdtList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29495C" w:rsidRPr="0016361A" w:rsidRDefault="0029495C" w:rsidP="003B64E1">
            <w:pPr>
              <w:pStyle w:val="TAL"/>
            </w:pPr>
            <w:r>
              <w:t>map(</w:t>
            </w:r>
            <w:proofErr w:type="spellStart"/>
            <w:r w:rsidR="003B64E1">
              <w:t>BaselineDnsMdt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29495C" w:rsidRPr="0016361A" w:rsidRDefault="003B64E1" w:rsidP="005771AF">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29495C" w:rsidRPr="0016361A"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29495C" w:rsidRDefault="0029495C" w:rsidP="005771AF">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29495C" w:rsidRPr="0016361A" w:rsidRDefault="0029495C" w:rsidP="005771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29495C" w:rsidRPr="0016361A" w:rsidRDefault="0029495C" w:rsidP="005771AF">
            <w:pPr>
              <w:pStyle w:val="TAL"/>
              <w:rPr>
                <w:rFonts w:cs="Arial"/>
                <w:szCs w:val="18"/>
              </w:rPr>
            </w:pPr>
          </w:p>
        </w:tc>
      </w:tr>
      <w:tr w:rsidR="0029495C"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29495C" w:rsidRPr="0016361A" w:rsidRDefault="003B64E1" w:rsidP="005771AF">
            <w:pPr>
              <w:pStyle w:val="TAL"/>
            </w:pPr>
            <w:proofErr w:type="spellStart"/>
            <w:r>
              <w:t>baseDnsAitList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29495C" w:rsidRPr="0016361A" w:rsidRDefault="003B64E1" w:rsidP="005771AF">
            <w:pPr>
              <w:pStyle w:val="TAL"/>
            </w:pPr>
            <w:r>
              <w:rPr>
                <w:lang w:eastAsia="zh-CN"/>
              </w:rPr>
              <w:t>map(</w:t>
            </w:r>
            <w:proofErr w:type="spellStart"/>
            <w:r>
              <w:rPr>
                <w:lang w:eastAsia="zh-CN"/>
              </w:rPr>
              <w:t>BaselineDnsAit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29495C" w:rsidRPr="0016361A" w:rsidRDefault="003B64E1" w:rsidP="005771AF">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29495C" w:rsidRPr="0016361A" w:rsidRDefault="003B64E1" w:rsidP="005771AF">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3B64E1" w:rsidRDefault="003B64E1" w:rsidP="003B64E1">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4AE76B69" w:rsidR="0029495C" w:rsidRPr="0016361A" w:rsidRDefault="003B64E1" w:rsidP="003B64E1">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29495C" w:rsidRPr="0016361A" w:rsidRDefault="0029495C" w:rsidP="005771AF">
            <w:pPr>
              <w:pStyle w:val="TAL"/>
              <w:rPr>
                <w:rFonts w:cs="Arial"/>
                <w:szCs w:val="18"/>
              </w:rPr>
            </w:pPr>
          </w:p>
        </w:tc>
      </w:tr>
      <w:tr w:rsidR="003B64E1"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3B64E1" w:rsidRDefault="003B64E1" w:rsidP="003B64E1">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3B64E1" w:rsidRDefault="003B64E1" w:rsidP="003B64E1">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47C064" w14:textId="0539D05C" w:rsidR="003B64E1" w:rsidRDefault="003B64E1" w:rsidP="003B64E1">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3B64E1" w:rsidRDefault="003B64E1" w:rsidP="003B64E1">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3B64E1" w:rsidRDefault="003B64E1" w:rsidP="003B64E1">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3B64E1" w:rsidRPr="0016361A" w:rsidRDefault="003B64E1" w:rsidP="003B64E1">
            <w:pPr>
              <w:pStyle w:val="TAL"/>
              <w:rPr>
                <w:rFonts w:cs="Arial"/>
                <w:szCs w:val="18"/>
              </w:rPr>
            </w:pPr>
          </w:p>
        </w:tc>
      </w:tr>
    </w:tbl>
    <w:p w14:paraId="112D4B6D" w14:textId="77777777" w:rsidR="0029495C" w:rsidRDefault="0029495C" w:rsidP="0029495C">
      <w:pPr>
        <w:rPr>
          <w:lang w:val="en-US"/>
        </w:rPr>
      </w:pPr>
    </w:p>
    <w:p w14:paraId="11B33BF0" w14:textId="77777777" w:rsidR="0029495C" w:rsidRDefault="0029495C" w:rsidP="0029495C">
      <w:pPr>
        <w:pStyle w:val="EditorsNote"/>
      </w:pPr>
      <w:r>
        <w:rPr>
          <w:lang w:val="en-US"/>
        </w:rPr>
        <w:t xml:space="preserve">Editor's Note: Other information included in </w:t>
      </w:r>
      <w:proofErr w:type="spellStart"/>
      <w:r>
        <w:t>DnsBasePatternCreateData</w:t>
      </w:r>
      <w:proofErr w:type="spellEnd"/>
      <w:r>
        <w:t xml:space="preserve"> is FFS.</w:t>
      </w:r>
    </w:p>
    <w:p w14:paraId="240F2787" w14:textId="77777777" w:rsidR="0029495C" w:rsidRPr="00A7785E" w:rsidRDefault="0029495C" w:rsidP="0029495C"/>
    <w:p w14:paraId="746C2880" w14:textId="7A31A442" w:rsidR="0029495C" w:rsidRDefault="0029495C" w:rsidP="0029495C">
      <w:pPr>
        <w:pStyle w:val="Heading5"/>
      </w:pPr>
      <w:bookmarkStart w:id="655" w:name="_Toc85462195"/>
      <w:bookmarkStart w:id="656" w:name="_Toc88667454"/>
      <w:bookmarkStart w:id="657" w:name="_Toc89676380"/>
      <w:r>
        <w:t>6.2.6.2.3</w:t>
      </w:r>
      <w:r>
        <w:tab/>
        <w:t xml:space="preserve">Type: </w:t>
      </w:r>
      <w:proofErr w:type="spellStart"/>
      <w:r w:rsidR="003B64E1">
        <w:t>BaseDns</w:t>
      </w:r>
      <w:r>
        <w:t>PatternCreatedData</w:t>
      </w:r>
      <w:bookmarkEnd w:id="655"/>
      <w:bookmarkEnd w:id="656"/>
      <w:bookmarkEnd w:id="657"/>
      <w:proofErr w:type="spellEnd"/>
    </w:p>
    <w:p w14:paraId="745ABB1F" w14:textId="793CBA7A" w:rsidR="0029495C" w:rsidRDefault="0029495C" w:rsidP="0029495C">
      <w:pPr>
        <w:pStyle w:val="TH"/>
      </w:pPr>
      <w:r>
        <w:rPr>
          <w:noProof/>
        </w:rPr>
        <w:t>Table </w:t>
      </w:r>
      <w:r>
        <w:t xml:space="preserve">6.2.6.2.3-1: Definition of type </w:t>
      </w:r>
      <w:proofErr w:type="spellStart"/>
      <w:r w:rsidR="003B64E1">
        <w:t>BaseDns</w:t>
      </w:r>
      <w:r>
        <w:t>PatternCreatedData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14B519AC" w14:textId="77777777" w:rsidR="0029495C" w:rsidRDefault="0029495C" w:rsidP="0029495C"/>
    <w:p w14:paraId="02A69841" w14:textId="77777777" w:rsidR="0029495C" w:rsidRDefault="0029495C" w:rsidP="0029495C">
      <w:pPr>
        <w:pStyle w:val="EditorsNote"/>
      </w:pPr>
      <w:r>
        <w:rPr>
          <w:lang w:val="en-US"/>
        </w:rPr>
        <w:t>Editor's Note: This</w:t>
      </w:r>
      <w:r>
        <w:t xml:space="preserve"> is FFS.</w:t>
      </w:r>
    </w:p>
    <w:p w14:paraId="4C2BB501" w14:textId="77777777" w:rsidR="0029495C" w:rsidRDefault="0029495C" w:rsidP="0029495C"/>
    <w:p w14:paraId="43CBB478" w14:textId="29CAC432" w:rsidR="0029495C" w:rsidRDefault="0029495C" w:rsidP="0029495C">
      <w:pPr>
        <w:pStyle w:val="Heading5"/>
      </w:pPr>
      <w:bookmarkStart w:id="658" w:name="_Toc85462196"/>
      <w:bookmarkStart w:id="659" w:name="_Toc88667455"/>
      <w:bookmarkStart w:id="660" w:name="_Toc89676381"/>
      <w:r>
        <w:t>6.2.6.2.4</w:t>
      </w:r>
      <w:r>
        <w:tab/>
        <w:t xml:space="preserve">Type: </w:t>
      </w:r>
      <w:proofErr w:type="spellStart"/>
      <w:r w:rsidR="003B64E1">
        <w:t>BaselineDnsMdt</w:t>
      </w:r>
      <w:bookmarkEnd w:id="658"/>
      <w:bookmarkEnd w:id="659"/>
      <w:bookmarkEnd w:id="660"/>
      <w:proofErr w:type="spellEnd"/>
    </w:p>
    <w:p w14:paraId="78D7268C" w14:textId="640BD435" w:rsidR="0029495C" w:rsidRDefault="0029495C" w:rsidP="0029495C">
      <w:pPr>
        <w:pStyle w:val="TH"/>
      </w:pPr>
      <w:r>
        <w:rPr>
          <w:noProof/>
        </w:rPr>
        <w:t>Table </w:t>
      </w:r>
      <w:r>
        <w:t xml:space="preserve">6.2.6.2.4-1: Definition of type </w:t>
      </w:r>
      <w:proofErr w:type="spellStart"/>
      <w:r w:rsidR="003B64E1">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29495C"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29495C" w:rsidRDefault="0029495C" w:rsidP="005771AF">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29495C" w:rsidRDefault="0029495C" w:rsidP="005771AF">
            <w:pPr>
              <w:pStyle w:val="TAL"/>
            </w:pPr>
            <w:r w:rsidRPr="00E628D6">
              <w:t>map(</w:t>
            </w:r>
            <w:proofErr w:type="spellStart"/>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29495C" w:rsidRDefault="0029495C" w:rsidP="005771AF">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29495C"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29495C" w:rsidRDefault="0029495C" w:rsidP="005771AF">
            <w:pPr>
              <w:pStyle w:val="TAL"/>
              <w:rPr>
                <w:rFonts w:cs="Arial"/>
                <w:szCs w:val="18"/>
              </w:rPr>
            </w:pPr>
            <w:r>
              <w:rPr>
                <w:rFonts w:cs="Arial"/>
                <w:szCs w:val="18"/>
              </w:rPr>
              <w:t>Map of DNS Query message detection templates.</w:t>
            </w:r>
          </w:p>
          <w:p w14:paraId="260F6F63" w14:textId="77777777" w:rsidR="0029495C" w:rsidRDefault="0029495C" w:rsidP="005771AF">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3B64E1" w:rsidRDefault="003B64E1" w:rsidP="005771AF">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3930E090" w14:textId="77777777" w:rsidR="0029495C" w:rsidRPr="0016361A" w:rsidRDefault="0029495C" w:rsidP="005771AF">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29495C" w:rsidRPr="0016361A" w:rsidRDefault="0029495C" w:rsidP="005771AF">
            <w:pPr>
              <w:pStyle w:val="TAL"/>
              <w:rPr>
                <w:rFonts w:cs="Arial"/>
                <w:szCs w:val="18"/>
              </w:rPr>
            </w:pPr>
          </w:p>
        </w:tc>
      </w:tr>
      <w:tr w:rsidR="0029495C"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29495C" w:rsidRPr="0016361A" w:rsidRDefault="0029495C" w:rsidP="005771AF">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29495C" w:rsidRPr="0016361A" w:rsidRDefault="0029495C" w:rsidP="005771AF">
            <w:pPr>
              <w:pStyle w:val="TAL"/>
            </w:pPr>
            <w:r w:rsidRPr="00E628D6">
              <w:t>map(</w:t>
            </w:r>
            <w:proofErr w:type="spellStart"/>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29495C" w:rsidRPr="0016361A" w:rsidRDefault="0029495C" w:rsidP="005771AF">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29495C" w:rsidRPr="0016361A" w:rsidRDefault="0029495C" w:rsidP="005771AF">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29495C" w:rsidRDefault="0029495C" w:rsidP="005771AF">
            <w:pPr>
              <w:pStyle w:val="TAL"/>
              <w:rPr>
                <w:rFonts w:cs="Arial"/>
                <w:szCs w:val="18"/>
              </w:rPr>
            </w:pPr>
            <w:r>
              <w:rPr>
                <w:rFonts w:cs="Arial"/>
                <w:szCs w:val="18"/>
              </w:rPr>
              <w:t>Map of DNS Response message detection templates.</w:t>
            </w:r>
          </w:p>
          <w:p w14:paraId="2E031E73" w14:textId="77777777" w:rsidR="0029495C" w:rsidRDefault="0029495C" w:rsidP="005771AF">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7777777" w:rsidR="0029495C" w:rsidRPr="0016361A" w:rsidRDefault="0029495C" w:rsidP="005771AF">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29495C" w:rsidRPr="0016361A" w:rsidRDefault="0029495C" w:rsidP="005771AF">
            <w:pPr>
              <w:pStyle w:val="TAL"/>
              <w:rPr>
                <w:rFonts w:cs="Arial"/>
                <w:szCs w:val="18"/>
              </w:rPr>
            </w:pPr>
          </w:p>
        </w:tc>
      </w:tr>
      <w:tr w:rsidR="0029495C"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C263531" w14:textId="77777777" w:rsidR="0029495C" w:rsidRPr="0016361A" w:rsidRDefault="0029495C" w:rsidP="005771AF">
            <w:pPr>
              <w:pStyle w:val="TAN"/>
              <w:rPr>
                <w:rFonts w:cs="Arial"/>
                <w:szCs w:val="18"/>
              </w:rPr>
            </w:pPr>
            <w:r>
              <w:t>NOTE:</w:t>
            </w:r>
            <w:r>
              <w:tab/>
              <w:t xml:space="preserve">Either the </w:t>
            </w:r>
            <w:proofErr w:type="spellStart"/>
            <w:r w:rsidRPr="00E628D6">
              <w:t>dnsQueryMdtList</w:t>
            </w:r>
            <w:proofErr w:type="spellEnd"/>
            <w:r>
              <w:t xml:space="preserve"> IE or the </w:t>
            </w:r>
            <w:proofErr w:type="spellStart"/>
            <w:r w:rsidRPr="00E628D6">
              <w:t>dnsRspMdtList</w:t>
            </w:r>
            <w:proofErr w:type="spellEnd"/>
            <w:r>
              <w:t xml:space="preserve"> IE shall be present.</w:t>
            </w:r>
          </w:p>
        </w:tc>
      </w:tr>
    </w:tbl>
    <w:p w14:paraId="35922C6C" w14:textId="77777777" w:rsidR="0029495C" w:rsidRDefault="0029495C" w:rsidP="0029495C"/>
    <w:p w14:paraId="43BEFD5B" w14:textId="19EA4E72" w:rsidR="0029495C" w:rsidRDefault="0029495C" w:rsidP="0029495C">
      <w:pPr>
        <w:pStyle w:val="EditorsNote"/>
      </w:pPr>
      <w:r>
        <w:rPr>
          <w:lang w:val="en-US"/>
        </w:rPr>
        <w:t xml:space="preserve">Editor's Note: The data type of </w:t>
      </w:r>
      <w:proofErr w:type="spellStart"/>
      <w:r>
        <w:rPr>
          <w:lang w:val="en-US"/>
        </w:rPr>
        <w:t>dnsTemplateId</w:t>
      </w:r>
      <w:proofErr w:type="spellEnd"/>
      <w:r>
        <w:rPr>
          <w:lang w:val="en-US"/>
        </w:rPr>
        <w:t xml:space="preserve"> is FFS, e.g. it can be defined as </w:t>
      </w:r>
      <w:r>
        <w:t>UUIDv4 to ensure the uniqueness.</w:t>
      </w:r>
    </w:p>
    <w:p w14:paraId="7745E02C" w14:textId="1D10CDF8" w:rsidR="003B64E1" w:rsidRDefault="003B64E1" w:rsidP="003B64E1">
      <w:pPr>
        <w:pStyle w:val="Heading5"/>
      </w:pPr>
      <w:bookmarkStart w:id="661" w:name="_Toc88667456"/>
      <w:bookmarkStart w:id="662" w:name="_Toc89676382"/>
      <w:r>
        <w:t>6.2.6.2.</w:t>
      </w:r>
      <w:r w:rsidR="00630E68">
        <w:t>5</w:t>
      </w:r>
      <w:r>
        <w:tab/>
        <w:t xml:space="preserve">Type: </w:t>
      </w:r>
      <w:proofErr w:type="spellStart"/>
      <w:r>
        <w:rPr>
          <w:lang w:eastAsia="zh-CN"/>
        </w:rPr>
        <w:t>BaselineDnsAit</w:t>
      </w:r>
      <w:bookmarkEnd w:id="661"/>
      <w:bookmarkEnd w:id="662"/>
      <w:proofErr w:type="spellEnd"/>
    </w:p>
    <w:p w14:paraId="4EB5EB73" w14:textId="0F58B38F" w:rsidR="003B64E1" w:rsidRDefault="003B64E1" w:rsidP="003B64E1">
      <w:pPr>
        <w:pStyle w:val="TH"/>
      </w:pPr>
      <w:r>
        <w:rPr>
          <w:noProof/>
        </w:rPr>
        <w:t>Table </w:t>
      </w:r>
      <w:r>
        <w:t>6.2.6.2.</w:t>
      </w:r>
      <w:r w:rsidR="00630E68">
        <w:t>5</w:t>
      </w:r>
      <w:r>
        <w:t xml:space="preserve">-1: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3B64E1"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3B64E1" w:rsidRDefault="003B64E1" w:rsidP="003B64E1">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3B64E1" w:rsidRDefault="003B64E1" w:rsidP="003B64E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A033AFC" w14:textId="77777777" w:rsidR="003B64E1"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3B64E1"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3B64E1" w:rsidRPr="0016361A" w:rsidRDefault="003B64E1" w:rsidP="003B64E1">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3B64E1" w:rsidRPr="0016361A" w:rsidRDefault="003B64E1" w:rsidP="003B64E1">
            <w:pPr>
              <w:pStyle w:val="TAL"/>
              <w:rPr>
                <w:rFonts w:cs="Arial"/>
                <w:szCs w:val="18"/>
              </w:rPr>
            </w:pPr>
          </w:p>
        </w:tc>
      </w:tr>
      <w:tr w:rsidR="003B64E1"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3B64E1" w:rsidRPr="0016361A" w:rsidRDefault="003B64E1" w:rsidP="003B64E1">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3B64E1" w:rsidRPr="0016361A" w:rsidRDefault="003B64E1" w:rsidP="003B64E1">
            <w:pPr>
              <w:pStyle w:val="TAL"/>
            </w:pPr>
            <w:r>
              <w:t>array(</w:t>
            </w:r>
            <w:proofErr w:type="spellStart"/>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3B64E1" w:rsidRPr="0016361A" w:rsidRDefault="003B64E1" w:rsidP="003B64E1">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3B64E1" w:rsidRPr="004272D9" w:rsidRDefault="003B64E1" w:rsidP="003B64E1">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3B64E1" w:rsidRPr="004272D9" w:rsidRDefault="003B64E1" w:rsidP="003B64E1">
            <w:pPr>
              <w:pStyle w:val="TAL"/>
            </w:pPr>
          </w:p>
        </w:tc>
      </w:tr>
    </w:tbl>
    <w:p w14:paraId="58F535EF" w14:textId="77777777" w:rsidR="0029495C" w:rsidRDefault="0029495C" w:rsidP="008A6D4A">
      <w:pPr>
        <w:pStyle w:val="Guidance"/>
        <w:rPr>
          <w:i w:val="0"/>
        </w:rPr>
      </w:pPr>
    </w:p>
    <w:p w14:paraId="3304200F" w14:textId="1F3A17FE" w:rsidR="0063311B" w:rsidRDefault="0063311B" w:rsidP="0063311B">
      <w:pPr>
        <w:pStyle w:val="Heading5"/>
      </w:pPr>
      <w:bookmarkStart w:id="663" w:name="_Toc88667457"/>
      <w:bookmarkStart w:id="664" w:name="_Toc89676383"/>
      <w:r>
        <w:lastRenderedPageBreak/>
        <w:t>6.1.6.2.</w:t>
      </w:r>
      <w:r w:rsidR="00630E68">
        <w:t>6</w:t>
      </w:r>
      <w:r>
        <w:tab/>
        <w:t xml:space="preserve">Type: </w:t>
      </w:r>
      <w:proofErr w:type="spellStart"/>
      <w:r>
        <w:t>VarNfId</w:t>
      </w:r>
      <w:bookmarkEnd w:id="663"/>
      <w:bookmarkEnd w:id="664"/>
      <w:proofErr w:type="spellEnd"/>
    </w:p>
    <w:p w14:paraId="404EA356" w14:textId="19E3923B" w:rsidR="0063311B" w:rsidRDefault="0063311B" w:rsidP="0063311B">
      <w:pPr>
        <w:pStyle w:val="TH"/>
      </w:pPr>
      <w:r>
        <w:rPr>
          <w:noProof/>
        </w:rPr>
        <w:t>Table </w:t>
      </w:r>
      <w:r>
        <w:t>6.1.6.2.</w:t>
      </w:r>
      <w:r w:rsidR="00630E68">
        <w:t>6</w:t>
      </w:r>
      <w:r>
        <w:t xml:space="preserve">-1: Definition of type </w:t>
      </w:r>
      <w:proofErr w:type="spellStart"/>
      <w:r>
        <w:t>VarNfId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166A27">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proofErr w:type="spellStart"/>
            <w:r>
              <w:rPr>
                <w:rFonts w:cs="Arial"/>
                <w:szCs w:val="18"/>
                <w:lang w:eastAsia="zh-CN"/>
              </w:rPr>
              <w:t>smfSetId</w:t>
            </w:r>
            <w:proofErr w:type="spellEnd"/>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proofErr w:type="spellStart"/>
            <w:r w:rsidRPr="001D2CEF">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proofErr w:type="spellStart"/>
            <w:r>
              <w:rPr>
                <w:rFonts w:cs="Arial" w:hint="eastAsia"/>
                <w:szCs w:val="18"/>
                <w:lang w:eastAsia="zh-CN"/>
              </w:rPr>
              <w:t>s</w:t>
            </w:r>
            <w:r>
              <w:rPr>
                <w:rFonts w:cs="Arial"/>
                <w:szCs w:val="18"/>
                <w:lang w:eastAsia="zh-CN"/>
              </w:rPr>
              <w:t>etId</w:t>
            </w:r>
            <w:proofErr w:type="spellEnd"/>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r>
              <w:t>"</w:t>
            </w:r>
            <w:r w:rsidRPr="001D2CEF">
              <w:t>set&lt;Set ID&gt;</w:t>
            </w:r>
            <w:r>
              <w:t>"</w:t>
            </w:r>
          </w:p>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w:t>
            </w:r>
            <w:proofErr w:type="spellStart"/>
            <w:r w:rsidRPr="001D2CEF">
              <w:rPr>
                <w:lang w:eastAsia="zh-CN"/>
              </w:rPr>
              <w:t>setxyz</w:t>
            </w:r>
            <w:proofErr w:type="spellEnd"/>
            <w:r w:rsidRPr="001D2CEF">
              <w:rPr>
                <w:lang w:eastAsia="zh-CN"/>
              </w:rPr>
              <w:t>"</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proofErr w:type="spellStart"/>
            <w:r>
              <w:rPr>
                <w:rFonts w:cs="Arial"/>
                <w:szCs w:val="18"/>
                <w:lang w:eastAsia="zh-CN"/>
              </w:rPr>
              <w:t>smfInstanceId</w:t>
            </w:r>
            <w:proofErr w:type="spellEnd"/>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proofErr w:type="spellStart"/>
            <w:r w:rsidRPr="00F11966">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proofErr w:type="spellStart"/>
            <w:r>
              <w:rPr>
                <w:rFonts w:cs="Arial"/>
                <w:szCs w:val="18"/>
                <w:lang w:eastAsia="zh-CN"/>
              </w:rPr>
              <w:t>smfSetId</w:t>
            </w:r>
            <w:proofErr w:type="spellEnd"/>
            <w:r>
              <w:rPr>
                <w:rFonts w:cs="Arial"/>
                <w:szCs w:val="18"/>
                <w:lang w:eastAsia="zh-CN"/>
              </w:rPr>
              <w:t xml:space="preserve"> attribute or </w:t>
            </w:r>
            <w:proofErr w:type="spellStart"/>
            <w:r>
              <w:rPr>
                <w:rFonts w:cs="Arial" w:hint="eastAsia"/>
                <w:szCs w:val="18"/>
                <w:lang w:eastAsia="zh-CN"/>
              </w:rPr>
              <w:t>s</w:t>
            </w:r>
            <w:r>
              <w:rPr>
                <w:rFonts w:cs="Arial"/>
                <w:szCs w:val="18"/>
                <w:lang w:eastAsia="zh-CN"/>
              </w:rPr>
              <w:t>etId</w:t>
            </w:r>
            <w:proofErr w:type="spellEnd"/>
            <w:r>
              <w:rPr>
                <w:rFonts w:cs="Arial"/>
                <w:szCs w:val="18"/>
                <w:lang w:eastAsia="zh-CN"/>
              </w:rPr>
              <w:t xml:space="preserve"> or </w:t>
            </w:r>
            <w:proofErr w:type="spellStart"/>
            <w:r>
              <w:rPr>
                <w:rFonts w:cs="Arial"/>
                <w:szCs w:val="18"/>
                <w:lang w:eastAsia="zh-CN"/>
              </w:rPr>
              <w:t>smfInstanceId</w:t>
            </w:r>
            <w:proofErr w:type="spellEnd"/>
            <w:r>
              <w:rPr>
                <w:rFonts w:cs="Arial"/>
                <w:szCs w:val="18"/>
                <w:lang w:eastAsia="zh-CN"/>
              </w:rPr>
              <w:t xml:space="preserve"> attribute shall be included</w:t>
            </w:r>
            <w:r>
              <w:t>.</w:t>
            </w:r>
          </w:p>
        </w:tc>
      </w:tr>
    </w:tbl>
    <w:p w14:paraId="45DBD4BB" w14:textId="77777777" w:rsidR="0063311B" w:rsidRPr="0063311B" w:rsidRDefault="0063311B" w:rsidP="008A6D4A">
      <w:pPr>
        <w:pStyle w:val="Guidance"/>
        <w:rPr>
          <w:i w:val="0"/>
        </w:rPr>
      </w:pPr>
    </w:p>
    <w:p w14:paraId="067822D8" w14:textId="77777777" w:rsidR="0029495C" w:rsidRDefault="0029495C" w:rsidP="0029495C">
      <w:pPr>
        <w:pStyle w:val="Heading3"/>
      </w:pPr>
      <w:bookmarkStart w:id="665" w:name="_Toc67582429"/>
      <w:bookmarkStart w:id="666" w:name="_Toc85462197"/>
      <w:bookmarkStart w:id="667" w:name="_Toc88667458"/>
      <w:bookmarkStart w:id="668" w:name="_Toc89676384"/>
      <w:r>
        <w:t>6.2.7</w:t>
      </w:r>
      <w:r>
        <w:tab/>
        <w:t>Error Handling</w:t>
      </w:r>
      <w:bookmarkEnd w:id="665"/>
      <w:bookmarkEnd w:id="666"/>
      <w:bookmarkEnd w:id="667"/>
      <w:bookmarkEnd w:id="668"/>
    </w:p>
    <w:p w14:paraId="49DD5D7C" w14:textId="77777777" w:rsidR="0029495C" w:rsidRPr="00971458" w:rsidRDefault="0029495C" w:rsidP="0029495C">
      <w:pPr>
        <w:pStyle w:val="Heading4"/>
      </w:pPr>
      <w:bookmarkStart w:id="669" w:name="_Toc67582430"/>
      <w:bookmarkStart w:id="670" w:name="_Toc85462198"/>
      <w:bookmarkStart w:id="671" w:name="_Toc88667459"/>
      <w:bookmarkStart w:id="672" w:name="_Toc89676385"/>
      <w:r>
        <w:t>6.2</w:t>
      </w:r>
      <w:r w:rsidRPr="00971458">
        <w:t>.7.1</w:t>
      </w:r>
      <w:r w:rsidRPr="00971458">
        <w:tab/>
        <w:t>General</w:t>
      </w:r>
      <w:bookmarkEnd w:id="669"/>
      <w:bookmarkEnd w:id="670"/>
      <w:bookmarkEnd w:id="671"/>
      <w:bookmarkEnd w:id="672"/>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29495C">
      <w:pPr>
        <w:pStyle w:val="Heading4"/>
      </w:pPr>
      <w:bookmarkStart w:id="673" w:name="_Toc67582431"/>
      <w:bookmarkStart w:id="674" w:name="_Toc85462199"/>
      <w:bookmarkStart w:id="675" w:name="_Toc88667460"/>
      <w:bookmarkStart w:id="676" w:name="_Toc89676386"/>
      <w:r>
        <w:t>6.2</w:t>
      </w:r>
      <w:r w:rsidRPr="00971458">
        <w:t>.7.2</w:t>
      </w:r>
      <w:r w:rsidRPr="00971458">
        <w:tab/>
        <w:t>Protocol Errors</w:t>
      </w:r>
      <w:bookmarkEnd w:id="673"/>
      <w:bookmarkEnd w:id="674"/>
      <w:bookmarkEnd w:id="675"/>
      <w:bookmarkEnd w:id="676"/>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29495C">
      <w:pPr>
        <w:pStyle w:val="Heading4"/>
      </w:pPr>
      <w:bookmarkStart w:id="677" w:name="_Toc67582432"/>
      <w:bookmarkStart w:id="678" w:name="_Toc85462200"/>
      <w:bookmarkStart w:id="679" w:name="_Toc88667461"/>
      <w:bookmarkStart w:id="680" w:name="_Toc89676387"/>
      <w:r>
        <w:t>6.2.7.3</w:t>
      </w:r>
      <w:r>
        <w:tab/>
        <w:t>Application Errors</w:t>
      </w:r>
      <w:bookmarkEnd w:id="677"/>
      <w:bookmarkEnd w:id="678"/>
      <w:bookmarkEnd w:id="679"/>
      <w:bookmarkEnd w:id="680"/>
    </w:p>
    <w:p w14:paraId="5A82BEF5" w14:textId="6DB9BD86" w:rsidR="0029495C" w:rsidRDefault="0029495C" w:rsidP="0029495C">
      <w:r>
        <w:t xml:space="preserve">The application errors defined for the </w:t>
      </w:r>
      <w:proofErr w:type="spellStart"/>
      <w:r w:rsidRPr="00CF30AD">
        <w:t>Neasdf_</w:t>
      </w:r>
      <w:r w:rsidR="00082B29" w:rsidRPr="005B42EF">
        <w:t>BaselineDNS</w:t>
      </w:r>
      <w:r w:rsidR="00082B29" w:rsidRPr="006A0707">
        <w:rPr>
          <w:noProof/>
        </w:rPr>
        <w:t>Pattern</w:t>
      </w:r>
      <w:proofErr w:type="spellEnd"/>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29495C">
      <w:pPr>
        <w:pStyle w:val="Heading2"/>
        <w:rPr>
          <w:lang w:eastAsia="zh-CN"/>
        </w:rPr>
      </w:pPr>
      <w:bookmarkStart w:id="681" w:name="_Toc67582433"/>
      <w:bookmarkStart w:id="682" w:name="_Toc85462201"/>
      <w:bookmarkStart w:id="683" w:name="_Toc88667462"/>
      <w:bookmarkStart w:id="684" w:name="_Toc89676388"/>
      <w:r>
        <w:lastRenderedPageBreak/>
        <w:t>6.2.8</w:t>
      </w:r>
      <w:r w:rsidRPr="0023018E">
        <w:rPr>
          <w:lang w:eastAsia="zh-CN"/>
        </w:rPr>
        <w:tab/>
        <w:t>Feature negotiation</w:t>
      </w:r>
      <w:bookmarkEnd w:id="681"/>
      <w:bookmarkEnd w:id="682"/>
      <w:bookmarkEnd w:id="683"/>
      <w:bookmarkEnd w:id="684"/>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29495C">
      <w:pPr>
        <w:pStyle w:val="Heading2"/>
      </w:pPr>
      <w:bookmarkStart w:id="685" w:name="_Toc67582434"/>
      <w:bookmarkStart w:id="686" w:name="_Toc85462202"/>
      <w:bookmarkStart w:id="687" w:name="_Toc88667463"/>
      <w:bookmarkStart w:id="688" w:name="_Toc89676389"/>
      <w:r>
        <w:t>6.2.9</w:t>
      </w:r>
      <w:r w:rsidRPr="001E7573">
        <w:tab/>
        <w:t>Security</w:t>
      </w:r>
      <w:bookmarkEnd w:id="685"/>
      <w:bookmarkEnd w:id="686"/>
      <w:bookmarkEnd w:id="687"/>
      <w:bookmarkEnd w:id="688"/>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8C15F1">
        <w:rPr>
          <w:noProof/>
        </w:rPr>
        <w:t>Neasdf_</w:t>
      </w:r>
      <w:r w:rsidR="00082B29" w:rsidRPr="005B42EF">
        <w:t>BaselineDNS</w:t>
      </w:r>
      <w:r w:rsidR="00082B29" w:rsidRPr="006A0707">
        <w:rPr>
          <w:noProof/>
        </w:rPr>
        <w:t>Pattern</w:t>
      </w:r>
      <w:proofErr w:type="spellEnd"/>
      <w:r w:rsidRPr="00986E88">
        <w:rPr>
          <w:noProof/>
          <w:lang w:eastAsia="zh-CN"/>
        </w:rPr>
        <w:t xml:space="preserve"> </w:t>
      </w:r>
      <w:r w:rsidRPr="00642D3E">
        <w:t>service.</w:t>
      </w:r>
    </w:p>
    <w:p w14:paraId="3803F63D" w14:textId="6F055DE3" w:rsidR="0029495C" w:rsidRDefault="0029495C" w:rsidP="0029495C">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0AEECE97" w14:textId="77777777" w:rsidR="0029495C" w:rsidRPr="00BE139A" w:rsidRDefault="0029495C" w:rsidP="008A6D4A">
      <w:pPr>
        <w:pStyle w:val="Guidance"/>
        <w:rPr>
          <w:i w:val="0"/>
        </w:rPr>
      </w:pPr>
    </w:p>
    <w:p w14:paraId="3EBFDC98" w14:textId="77777777" w:rsidR="008A6D4A" w:rsidRDefault="008A6D4A" w:rsidP="008A6D4A">
      <w:pPr>
        <w:pStyle w:val="Heading8"/>
      </w:pPr>
      <w:r>
        <w:br w:type="page"/>
      </w:r>
      <w:bookmarkStart w:id="689" w:name="_Toc510696650"/>
      <w:bookmarkStart w:id="690" w:name="_Toc35971450"/>
      <w:bookmarkStart w:id="691" w:name="_Toc85462203"/>
      <w:bookmarkStart w:id="692" w:name="_Toc88667464"/>
      <w:bookmarkStart w:id="693" w:name="_Toc89676390"/>
      <w:r w:rsidRPr="004D3578">
        <w:lastRenderedPageBreak/>
        <w:t>Annex A (normative):</w:t>
      </w:r>
      <w:r w:rsidRPr="004D3578">
        <w:br/>
      </w:r>
      <w:r>
        <w:t>OpenAPI specification</w:t>
      </w:r>
      <w:bookmarkEnd w:id="689"/>
      <w:bookmarkEnd w:id="690"/>
      <w:bookmarkEnd w:id="691"/>
      <w:bookmarkEnd w:id="692"/>
      <w:bookmarkEnd w:id="693"/>
    </w:p>
    <w:p w14:paraId="617E9779" w14:textId="77777777" w:rsidR="008A6D4A" w:rsidRDefault="008A6D4A" w:rsidP="008A6D4A">
      <w:pPr>
        <w:pStyle w:val="Heading2"/>
      </w:pPr>
      <w:bookmarkStart w:id="694" w:name="_Toc510696651"/>
      <w:bookmarkStart w:id="695" w:name="_Toc35971451"/>
      <w:bookmarkStart w:id="696" w:name="_Toc85462204"/>
      <w:bookmarkStart w:id="697" w:name="_Toc88667465"/>
      <w:bookmarkStart w:id="698" w:name="_Hlk64365579"/>
      <w:bookmarkStart w:id="699" w:name="_Toc89676391"/>
      <w:r>
        <w:t>A.1</w:t>
      </w:r>
      <w:r>
        <w:tab/>
        <w:t>General</w:t>
      </w:r>
      <w:bookmarkEnd w:id="694"/>
      <w:bookmarkEnd w:id="695"/>
      <w:bookmarkEnd w:id="696"/>
      <w:bookmarkEnd w:id="697"/>
      <w:bookmarkEnd w:id="699"/>
    </w:p>
    <w:p w14:paraId="5085D825" w14:textId="24FCDA0A" w:rsidR="008A6D4A" w:rsidRPr="00540071" w:rsidRDefault="008A6D4A" w:rsidP="008A6D4A">
      <w:bookmarkStart w:id="700"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70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8A6D4A">
      <w:pPr>
        <w:pStyle w:val="Heading2"/>
      </w:pPr>
      <w:bookmarkStart w:id="702" w:name="_Toc85462205"/>
      <w:bookmarkStart w:id="703" w:name="_Toc88667466"/>
      <w:bookmarkStart w:id="704" w:name="_Hlk64365599"/>
      <w:bookmarkStart w:id="705" w:name="_Toc89676392"/>
      <w:bookmarkEnd w:id="698"/>
      <w:r>
        <w:t>A.2</w:t>
      </w:r>
      <w:r>
        <w:tab/>
      </w:r>
      <w:proofErr w:type="spellStart"/>
      <w:r w:rsidR="00AF156D" w:rsidRPr="00CF30AD">
        <w:t>Neasdf_DNSContext</w:t>
      </w:r>
      <w:proofErr w:type="spellEnd"/>
      <w:r w:rsidR="00AF156D" w:rsidDel="00003A87">
        <w:t xml:space="preserve"> </w:t>
      </w:r>
      <w:r>
        <w:t>API</w:t>
      </w:r>
      <w:bookmarkEnd w:id="700"/>
      <w:bookmarkEnd w:id="701"/>
      <w:bookmarkEnd w:id="702"/>
      <w:bookmarkEnd w:id="703"/>
      <w:bookmarkEnd w:id="705"/>
    </w:p>
    <w:p w14:paraId="7EECA124" w14:textId="77777777" w:rsidR="00AF156D" w:rsidRPr="002E5CBA" w:rsidRDefault="00AF156D" w:rsidP="00AF156D">
      <w:pPr>
        <w:pStyle w:val="PL"/>
      </w:pPr>
      <w:bookmarkStart w:id="706" w:name="_Hlk515639407"/>
      <w:bookmarkStart w:id="707" w:name="_Toc510696653"/>
      <w:bookmarkEnd w:id="704"/>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3BEFD35D" w:rsidR="00AF156D" w:rsidRPr="002E5CBA" w:rsidRDefault="00AF156D" w:rsidP="00AF156D">
      <w:pPr>
        <w:pStyle w:val="PL"/>
      </w:pPr>
      <w:r w:rsidRPr="002E5CBA">
        <w:t xml:space="preserve">  version: '</w:t>
      </w:r>
      <w:r>
        <w:rPr>
          <w:lang w:val="fr-FR"/>
        </w:rPr>
        <w:t>1.0.0-alpha.</w:t>
      </w:r>
      <w:r w:rsidR="004C7338">
        <w:rPr>
          <w:lang w:val="fr-FR"/>
        </w:rPr>
        <w:t>5</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proofErr w:type="spellStart"/>
      <w:r w:rsidRPr="006E3917">
        <w:rPr>
          <w:noProof w:val="0"/>
        </w:rPr>
        <w:t>externalDocs</w:t>
      </w:r>
      <w:proofErr w:type="spellEnd"/>
      <w:r w:rsidRPr="006E3917">
        <w:rPr>
          <w:noProof w:val="0"/>
        </w:rPr>
        <w:t>:</w:t>
      </w:r>
    </w:p>
    <w:p w14:paraId="4AED3CCB" w14:textId="73073255" w:rsidR="001A14F3" w:rsidRDefault="00AF156D" w:rsidP="00AF156D">
      <w:pPr>
        <w:pStyle w:val="PL"/>
        <w:rPr>
          <w:noProof w:val="0"/>
        </w:rPr>
      </w:pPr>
      <w:r w:rsidRPr="006E3917">
        <w:t xml:space="preserve">  </w:t>
      </w:r>
      <w:r>
        <w:rPr>
          <w:noProof w:val="0"/>
        </w:rPr>
        <w:t>description: 3GPP TS 29.55</w:t>
      </w:r>
      <w:r w:rsidRPr="00065BF4">
        <w:rPr>
          <w:noProof w:val="0"/>
        </w:rPr>
        <w:t>6 V</w:t>
      </w:r>
      <w:r w:rsidR="007671F6">
        <w:rPr>
          <w:noProof w:val="0"/>
        </w:rPr>
        <w:t>1</w:t>
      </w:r>
      <w:r w:rsidRPr="00065BF4">
        <w:rPr>
          <w:noProof w:val="0"/>
        </w:rPr>
        <w:t>.</w:t>
      </w:r>
      <w:r w:rsidR="007671F6">
        <w:rPr>
          <w:noProof w:val="0"/>
        </w:rPr>
        <w:t>0</w:t>
      </w:r>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0B304E9E" w:rsidR="00AF156D" w:rsidRPr="00D27A4B" w:rsidRDefault="001A14F3" w:rsidP="00AF156D">
      <w:pPr>
        <w:pStyle w:val="PL"/>
        <w:rPr>
          <w:noProof w:val="0"/>
        </w:rPr>
      </w:pPr>
      <w:r>
        <w:t xml:space="preserve">  </w:t>
      </w:r>
      <w:r>
        <w:rPr>
          <w:noProof w:val="0"/>
        </w:rPr>
        <w:t>url: http://www.3gpp.org/ftp/Specs/archive/29_series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lastRenderedPageBreak/>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36A12C89" w:rsidR="001A14F3" w:rsidRDefault="001A14F3" w:rsidP="001A14F3">
      <w:pPr>
        <w:pStyle w:val="PL"/>
      </w:pPr>
      <w:r>
        <w:t xml:space="preserve">        - required: [ ipv6Addr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7777777" w:rsidR="004E763C" w:rsidRDefault="004E763C" w:rsidP="004E763C">
      <w:pPr>
        <w:pStyle w:val="PL"/>
      </w:pPr>
      <w:r>
        <w:t xml:space="preserve">            $ref: '#/components/schemas/BaselineDnsMdtId'</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lastRenderedPageBreak/>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77777777" w:rsidR="004E763C" w:rsidRDefault="004E763C" w:rsidP="004E763C">
      <w:pPr>
        <w:pStyle w:val="PL"/>
      </w:pPr>
      <w:r>
        <w:t xml:space="preserve">            $ref: '#/components/schemas/BaselineDnsMdtId'</w:t>
      </w:r>
    </w:p>
    <w:p w14:paraId="2DA6ED80" w14:textId="2D56A75E" w:rsidR="004E763C" w:rsidRDefault="004E763C" w:rsidP="004E763C">
      <w:pPr>
        <w:pStyle w:val="PL"/>
      </w:pPr>
      <w:r>
        <w:t xml:space="preserve">          </w:t>
      </w:r>
      <w:r>
        <w:rPr>
          <w:lang w:eastAsia="zh-CN"/>
        </w:rPr>
        <w:t>minI</w:t>
      </w:r>
      <w:r>
        <w:t>tems:</w:t>
      </w:r>
      <w:r>
        <w:rPr>
          <w:lang w:eastAsia="zh-CN"/>
        </w:rPr>
        <w:t xml:space="preserve"> 1</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CDD0D01" w14:textId="36D684B0" w:rsidR="000213B4" w:rsidRDefault="000213B4" w:rsidP="00B47D2D">
      <w:pPr>
        <w:pStyle w:val="PL"/>
      </w:pPr>
      <w:r>
        <w:t xml:space="preserve">        - dnsRuleId</w:t>
      </w:r>
    </w:p>
    <w:p w14:paraId="44C55595" w14:textId="77777777" w:rsidR="00B47D2D" w:rsidRDefault="00B47D2D" w:rsidP="00B47D2D">
      <w:pPr>
        <w:pStyle w:val="PL"/>
      </w:pPr>
      <w:r>
        <w:t xml:space="preserve">        - precedence</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lastRenderedPageBreak/>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lastRenderedPageBreak/>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rPr>
          <w:rFonts w:eastAsiaTheme="minorEastAsia"/>
        </w:rPr>
      </w:pPr>
      <w:r>
        <w:t xml:space="preserve">          $ref: '#/components/schemas/EcsOption'</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BE139A">
      <w:pPr>
        <w:pStyle w:val="Heading2"/>
      </w:pPr>
      <w:bookmarkStart w:id="708" w:name="_Toc85462206"/>
      <w:bookmarkStart w:id="709" w:name="_Toc88667467"/>
      <w:bookmarkStart w:id="710" w:name="_Toc89676393"/>
      <w:bookmarkEnd w:id="706"/>
      <w:bookmarkEnd w:id="707"/>
      <w:r>
        <w:t>A.3</w:t>
      </w:r>
      <w:r>
        <w:tab/>
      </w:r>
      <w:proofErr w:type="spellStart"/>
      <w:r w:rsidR="0060327C" w:rsidRPr="00CF30AD">
        <w:t>Neasdf_</w:t>
      </w:r>
      <w:r w:rsidR="00EB5422" w:rsidRPr="00107A5E">
        <w:t>Base</w:t>
      </w:r>
      <w:r w:rsidR="00EB5422">
        <w:rPr>
          <w:noProof/>
        </w:rPr>
        <w:t>line</w:t>
      </w:r>
      <w:r w:rsidR="00EB5422" w:rsidRPr="00107A5E">
        <w:t>DNS</w:t>
      </w:r>
      <w:r w:rsidR="0060327C">
        <w:t>Pattern</w:t>
      </w:r>
      <w:proofErr w:type="spellEnd"/>
      <w:r w:rsidDel="00003A87">
        <w:t xml:space="preserve"> </w:t>
      </w:r>
      <w:r>
        <w:t>API</w:t>
      </w:r>
      <w:bookmarkEnd w:id="708"/>
      <w:bookmarkEnd w:id="709"/>
      <w:bookmarkEnd w:id="710"/>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2A48499E" w:rsidR="00BE139A" w:rsidRPr="002E5CBA" w:rsidRDefault="00BE139A" w:rsidP="00BE139A">
      <w:pPr>
        <w:pStyle w:val="PL"/>
      </w:pPr>
      <w:r w:rsidRPr="002E5CBA">
        <w:t xml:space="preserve">  version: '</w:t>
      </w:r>
      <w:r>
        <w:rPr>
          <w:lang w:val="fr-FR"/>
        </w:rPr>
        <w:t>1.0.0-alpha.</w:t>
      </w:r>
      <w:r w:rsidR="004C7338">
        <w:rPr>
          <w:lang w:val="fr-FR"/>
        </w:rPr>
        <w:t>2</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8C0EC36"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p>
    <w:p w14:paraId="74231ADE" w14:textId="77777777" w:rsidR="00BE139A" w:rsidRDefault="00BE139A" w:rsidP="00BE139A">
      <w:pPr>
        <w:pStyle w:val="PL"/>
      </w:pPr>
      <w:r w:rsidRPr="000D5215">
        <w:rPr>
          <w:lang w:val="fr-FR"/>
        </w:rPr>
        <w:t xml:space="preserve">    </w:t>
      </w:r>
      <w:r>
        <w:t>© 2021, 3GPP Organizational Partners (ARIB, ATIS, CCSA, ETSI, TSDSI, TTA, TTC).</w:t>
      </w:r>
    </w:p>
    <w:p w14:paraId="01CAAAA4" w14:textId="77777777" w:rsidR="00BE139A" w:rsidRPr="00AD1DC5" w:rsidRDefault="00BE139A" w:rsidP="00BE139A">
      <w:pPr>
        <w:pStyle w:val="PL"/>
      </w:pPr>
      <w:r>
        <w:t xml:space="preserve">    All rights reserved.</w:t>
      </w:r>
    </w:p>
    <w:p w14:paraId="57010FF2" w14:textId="248CEF8B" w:rsidR="00BE139A" w:rsidRDefault="00BE139A" w:rsidP="00BE139A">
      <w:pPr>
        <w:pStyle w:val="PL"/>
        <w:rPr>
          <w:color w:val="FF0000"/>
          <w:lang w:eastAsia="zh-CN"/>
        </w:rPr>
      </w:pPr>
    </w:p>
    <w:p w14:paraId="67A550DE" w14:textId="77777777" w:rsidR="0029495C" w:rsidRPr="006E3917" w:rsidRDefault="0029495C" w:rsidP="0029495C">
      <w:pPr>
        <w:pStyle w:val="PL"/>
        <w:rPr>
          <w:noProof w:val="0"/>
        </w:rPr>
      </w:pPr>
      <w:proofErr w:type="spellStart"/>
      <w:r w:rsidRPr="006E3917">
        <w:rPr>
          <w:noProof w:val="0"/>
        </w:rPr>
        <w:t>externalDocs</w:t>
      </w:r>
      <w:proofErr w:type="spellEnd"/>
      <w:r w:rsidRPr="006E3917">
        <w:rPr>
          <w:noProof w:val="0"/>
        </w:rPr>
        <w:t>:</w:t>
      </w:r>
    </w:p>
    <w:p w14:paraId="4C1C348E" w14:textId="71BF0923" w:rsidR="0029495C" w:rsidRDefault="0029495C" w:rsidP="0029495C">
      <w:pPr>
        <w:pStyle w:val="PL"/>
        <w:rPr>
          <w:noProof w:val="0"/>
        </w:rPr>
      </w:pPr>
      <w:r w:rsidRPr="006E3917">
        <w:t xml:space="preserve">  </w:t>
      </w:r>
      <w:r>
        <w:rPr>
          <w:noProof w:val="0"/>
        </w:rPr>
        <w:t>description: 3GPP TS 29.55</w:t>
      </w:r>
      <w:r w:rsidRPr="00065BF4">
        <w:rPr>
          <w:noProof w:val="0"/>
        </w:rPr>
        <w:t>6 V</w:t>
      </w:r>
      <w:r w:rsidR="007671F6">
        <w:rPr>
          <w:noProof w:val="0"/>
        </w:rPr>
        <w:t>1</w:t>
      </w:r>
      <w:r w:rsidRPr="00065BF4">
        <w:rPr>
          <w:noProof w:val="0"/>
        </w:rPr>
        <w:t>.</w:t>
      </w:r>
      <w:r w:rsidR="007671F6">
        <w:rPr>
          <w:noProof w:val="0"/>
        </w:rPr>
        <w:t>0</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77777777" w:rsidR="0029495C" w:rsidRPr="00D27A4B" w:rsidRDefault="0029495C" w:rsidP="0029495C">
      <w:pPr>
        <w:pStyle w:val="PL"/>
        <w:rPr>
          <w:noProof w:val="0"/>
        </w:rPr>
      </w:pPr>
      <w:r w:rsidRPr="00690A26">
        <w:t xml:space="preserve">  url: 'http://www.3gpp.org/ftp/Specs/archive/29_series/29.5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lastRenderedPageBreak/>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lastRenderedPageBreak/>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lastRenderedPageBreak/>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rPr>
          <w:noProof w:val="0"/>
        </w:rPr>
        <w:t xml:space="preserve">          description: </w:t>
      </w:r>
      <w:r>
        <w:t xml:space="preserve">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rPr>
          <w:noProof w:val="0"/>
        </w:rPr>
        <w:t xml:space="preserve">          description: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lastRenderedPageBreak/>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3446B6">
      <w:pPr>
        <w:pStyle w:val="Heading8"/>
      </w:pPr>
      <w:bookmarkStart w:id="711" w:name="historyclause"/>
      <w:r w:rsidRPr="004D3578">
        <w:br w:type="page"/>
      </w:r>
      <w:bookmarkStart w:id="712" w:name="_Toc2086459"/>
      <w:bookmarkStart w:id="713" w:name="_Toc85462207"/>
      <w:bookmarkStart w:id="714" w:name="_Toc88667468"/>
      <w:bookmarkStart w:id="715" w:name="_Toc89676394"/>
      <w:bookmarkEnd w:id="711"/>
      <w:r w:rsidR="003446B6" w:rsidRPr="004D3578">
        <w:lastRenderedPageBreak/>
        <w:t xml:space="preserve">Annex </w:t>
      </w:r>
      <w:r w:rsidR="00324E78">
        <w:t>B</w:t>
      </w:r>
      <w:r w:rsidR="003446B6" w:rsidRPr="004D3578">
        <w:t xml:space="preserve"> (informative):</w:t>
      </w:r>
      <w:r w:rsidR="003446B6" w:rsidRPr="004D3578">
        <w:br/>
        <w:t>Change history</w:t>
      </w:r>
      <w:bookmarkEnd w:id="712"/>
      <w:bookmarkEnd w:id="713"/>
      <w:bookmarkEnd w:id="714"/>
      <w:bookmarkEnd w:id="715"/>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7FDA3ED" w14:textId="132F941D" w:rsidR="00CD5851" w:rsidRDefault="00CD5851" w:rsidP="00CD5851">
            <w:pPr>
              <w:pStyle w:val="TAC"/>
              <w:rPr>
                <w:sz w:val="16"/>
                <w:szCs w:val="16"/>
              </w:rPr>
            </w:pPr>
            <w:r w:rsidRPr="00E76BCA">
              <w:rPr>
                <w:sz w:val="16"/>
                <w:szCs w:val="16"/>
              </w:rPr>
              <w:t>C4-2</w:t>
            </w:r>
            <w:r>
              <w:rPr>
                <w:sz w:val="16"/>
                <w:szCs w:val="16"/>
              </w:rPr>
              <w:t>15488</w:t>
            </w:r>
            <w:r w:rsidRPr="00E76BCA">
              <w:rPr>
                <w:sz w:val="16"/>
                <w:szCs w:val="16"/>
              </w:rPr>
              <w:t xml:space="preserve"> 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7BFD354C" w14:textId="0DA964C6" w:rsidR="00B41CC5" w:rsidRDefault="00B41CC5" w:rsidP="00B41CC5">
            <w:pPr>
              <w:pStyle w:val="TAC"/>
              <w:rPr>
                <w:sz w:val="16"/>
                <w:szCs w:val="16"/>
              </w:rPr>
            </w:pPr>
            <w:r w:rsidRPr="00E76BCA">
              <w:rPr>
                <w:sz w:val="16"/>
                <w:szCs w:val="16"/>
              </w:rPr>
              <w:t>C4-2</w:t>
            </w:r>
            <w:r>
              <w:rPr>
                <w:sz w:val="16"/>
                <w:szCs w:val="16"/>
              </w:rPr>
              <w:t>16304</w:t>
            </w:r>
            <w:r w:rsidRPr="00E76BCA">
              <w:rPr>
                <w:sz w:val="16"/>
                <w:szCs w:val="16"/>
              </w:rPr>
              <w:t xml:space="preserve"> 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425" w:type="dxa"/>
            <w:shd w:val="solid" w:color="FFFFFF" w:fill="auto"/>
          </w:tcPr>
          <w:p w14:paraId="54791A64" w14:textId="77777777" w:rsidR="00B41CC5" w:rsidRPr="0016361A" w:rsidRDefault="00B41CC5" w:rsidP="00B41CC5">
            <w:pPr>
              <w:pStyle w:val="TAL"/>
              <w:rPr>
                <w:sz w:val="16"/>
                <w:szCs w:val="16"/>
                <w:lang w:eastAsia="zh-CN"/>
              </w:rPr>
            </w:pPr>
          </w:p>
        </w:tc>
        <w:tc>
          <w:tcPr>
            <w:tcW w:w="425" w:type="dxa"/>
            <w:shd w:val="solid" w:color="FFFFFF" w:fill="auto"/>
          </w:tcPr>
          <w:p w14:paraId="44F64DC9" w14:textId="77777777" w:rsidR="00B41CC5" w:rsidRPr="0016361A" w:rsidRDefault="00B41CC5" w:rsidP="00B41CC5">
            <w:pPr>
              <w:pStyle w:val="TAR"/>
              <w:rPr>
                <w:sz w:val="16"/>
                <w:szCs w:val="16"/>
                <w:lang w:eastAsia="zh-CN"/>
              </w:rPr>
            </w:pPr>
          </w:p>
        </w:tc>
        <w:tc>
          <w:tcPr>
            <w:tcW w:w="425" w:type="dxa"/>
            <w:shd w:val="solid" w:color="FFFFFF" w:fill="auto"/>
          </w:tcPr>
          <w:p w14:paraId="38130198" w14:textId="77777777" w:rsidR="00B41CC5" w:rsidRPr="0016361A" w:rsidRDefault="00B41CC5" w:rsidP="00B41CC5">
            <w:pPr>
              <w:pStyle w:val="TAC"/>
              <w:rPr>
                <w:sz w:val="16"/>
                <w:szCs w:val="16"/>
                <w:lang w:eastAsia="zh-CN"/>
              </w:rPr>
            </w:pPr>
          </w:p>
        </w:tc>
        <w:tc>
          <w:tcPr>
            <w:tcW w:w="4962"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48795E">
        <w:tc>
          <w:tcPr>
            <w:tcW w:w="800" w:type="dxa"/>
            <w:shd w:val="solid" w:color="FFFFFF" w:fill="auto"/>
          </w:tcPr>
          <w:p w14:paraId="7E3A573E" w14:textId="29C30C7A" w:rsidR="007671F6" w:rsidRDefault="007671F6" w:rsidP="00B41CC5">
            <w:pPr>
              <w:pStyle w:val="TAC"/>
              <w:rPr>
                <w:rFonts w:hint="eastAsia"/>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rFonts w:hint="eastAsia"/>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425" w:type="dxa"/>
            <w:shd w:val="solid" w:color="FFFFFF" w:fill="auto"/>
          </w:tcPr>
          <w:p w14:paraId="5654BE6E" w14:textId="77777777" w:rsidR="007671F6" w:rsidRPr="0016361A" w:rsidRDefault="007671F6" w:rsidP="00B41CC5">
            <w:pPr>
              <w:pStyle w:val="TAL"/>
              <w:rPr>
                <w:sz w:val="16"/>
                <w:szCs w:val="16"/>
                <w:lang w:eastAsia="zh-CN"/>
              </w:rPr>
            </w:pPr>
          </w:p>
        </w:tc>
        <w:tc>
          <w:tcPr>
            <w:tcW w:w="425" w:type="dxa"/>
            <w:shd w:val="solid" w:color="FFFFFF" w:fill="auto"/>
          </w:tcPr>
          <w:p w14:paraId="0C1A5D01" w14:textId="77777777" w:rsidR="007671F6" w:rsidRPr="0016361A" w:rsidRDefault="007671F6" w:rsidP="00B41CC5">
            <w:pPr>
              <w:pStyle w:val="TAR"/>
              <w:rPr>
                <w:sz w:val="16"/>
                <w:szCs w:val="16"/>
                <w:lang w:eastAsia="zh-CN"/>
              </w:rPr>
            </w:pPr>
          </w:p>
        </w:tc>
        <w:tc>
          <w:tcPr>
            <w:tcW w:w="425" w:type="dxa"/>
            <w:shd w:val="solid" w:color="FFFFFF" w:fill="auto"/>
          </w:tcPr>
          <w:p w14:paraId="6A6E9713" w14:textId="77777777" w:rsidR="007671F6" w:rsidRPr="0016361A" w:rsidRDefault="007671F6" w:rsidP="00B41CC5">
            <w:pPr>
              <w:pStyle w:val="TAC"/>
              <w:rPr>
                <w:sz w:val="16"/>
                <w:szCs w:val="16"/>
                <w:lang w:eastAsia="zh-CN"/>
              </w:rPr>
            </w:pPr>
          </w:p>
        </w:tc>
        <w:tc>
          <w:tcPr>
            <w:tcW w:w="4962"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2734C" w14:textId="77777777" w:rsidR="004045F0" w:rsidRDefault="004045F0">
      <w:r>
        <w:separator/>
      </w:r>
    </w:p>
  </w:endnote>
  <w:endnote w:type="continuationSeparator" w:id="0">
    <w:p w14:paraId="16CB3D3E" w14:textId="77777777" w:rsidR="004045F0" w:rsidRDefault="0040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E31173" w:rsidRDefault="00E311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56A9C" w14:textId="77777777" w:rsidR="004045F0" w:rsidRDefault="004045F0">
      <w:r>
        <w:separator/>
      </w:r>
    </w:p>
  </w:footnote>
  <w:footnote w:type="continuationSeparator" w:id="0">
    <w:p w14:paraId="45F8C893" w14:textId="77777777" w:rsidR="004045F0" w:rsidRDefault="00404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45B6B21C" w:rsidR="00E31173" w:rsidRDefault="00E311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71F6">
      <w:rPr>
        <w:rFonts w:ascii="Arial" w:hAnsi="Arial" w:cs="Arial"/>
        <w:b/>
        <w:noProof/>
        <w:sz w:val="18"/>
        <w:szCs w:val="18"/>
      </w:rPr>
      <w:t>3GPP TS 29.556 V1.0.0 (2021-12)</w:t>
    </w:r>
    <w:r>
      <w:rPr>
        <w:rFonts w:ascii="Arial" w:hAnsi="Arial" w:cs="Arial"/>
        <w:b/>
        <w:sz w:val="18"/>
        <w:szCs w:val="18"/>
      </w:rPr>
      <w:fldChar w:fldCharType="end"/>
    </w:r>
  </w:p>
  <w:p w14:paraId="19750081" w14:textId="77777777" w:rsidR="00E31173" w:rsidRDefault="00E311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640E">
      <w:rPr>
        <w:rFonts w:ascii="Arial" w:hAnsi="Arial" w:cs="Arial"/>
        <w:b/>
        <w:noProof/>
        <w:sz w:val="18"/>
        <w:szCs w:val="18"/>
      </w:rPr>
      <w:t>5</w:t>
    </w:r>
    <w:r>
      <w:rPr>
        <w:rFonts w:ascii="Arial" w:hAnsi="Arial" w:cs="Arial"/>
        <w:b/>
        <w:sz w:val="18"/>
        <w:szCs w:val="18"/>
      </w:rPr>
      <w:fldChar w:fldCharType="end"/>
    </w:r>
  </w:p>
  <w:p w14:paraId="38A117B3" w14:textId="6153003F" w:rsidR="00E31173" w:rsidRDefault="00E311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71F6">
      <w:rPr>
        <w:rFonts w:ascii="Arial" w:hAnsi="Arial" w:cs="Arial"/>
        <w:b/>
        <w:noProof/>
        <w:sz w:val="18"/>
        <w:szCs w:val="18"/>
      </w:rPr>
      <w:t>Release 17</w:t>
    </w:r>
    <w:r>
      <w:rPr>
        <w:rFonts w:ascii="Arial" w:hAnsi="Arial" w:cs="Arial"/>
        <w:b/>
        <w:sz w:val="18"/>
        <w:szCs w:val="18"/>
      </w:rPr>
      <w:fldChar w:fldCharType="end"/>
    </w:r>
  </w:p>
  <w:p w14:paraId="171708C5" w14:textId="77777777" w:rsidR="00E31173" w:rsidRDefault="00E31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38C467F"/>
    <w:multiLevelType w:val="multilevel"/>
    <w:tmpl w:val="896ECB5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72FE7"/>
    <w:rsid w:val="00080512"/>
    <w:rsid w:val="00082B29"/>
    <w:rsid w:val="000875F1"/>
    <w:rsid w:val="000B6009"/>
    <w:rsid w:val="000C47C3"/>
    <w:rsid w:val="000D02CC"/>
    <w:rsid w:val="000D58AB"/>
    <w:rsid w:val="000D69E0"/>
    <w:rsid w:val="000F1FC7"/>
    <w:rsid w:val="00115AB7"/>
    <w:rsid w:val="00133525"/>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507F8"/>
    <w:rsid w:val="00254F3D"/>
    <w:rsid w:val="0026203A"/>
    <w:rsid w:val="002675F0"/>
    <w:rsid w:val="0029495C"/>
    <w:rsid w:val="002A0A19"/>
    <w:rsid w:val="002B6339"/>
    <w:rsid w:val="002C43C0"/>
    <w:rsid w:val="002D02AF"/>
    <w:rsid w:val="002E00EE"/>
    <w:rsid w:val="002E56D5"/>
    <w:rsid w:val="002E5E3C"/>
    <w:rsid w:val="002F21D2"/>
    <w:rsid w:val="00311867"/>
    <w:rsid w:val="00315B00"/>
    <w:rsid w:val="003172DC"/>
    <w:rsid w:val="00324E78"/>
    <w:rsid w:val="00327DCB"/>
    <w:rsid w:val="003303AA"/>
    <w:rsid w:val="00335887"/>
    <w:rsid w:val="003446B6"/>
    <w:rsid w:val="00351BCA"/>
    <w:rsid w:val="0035419B"/>
    <w:rsid w:val="0035462D"/>
    <w:rsid w:val="00355AE7"/>
    <w:rsid w:val="003765B8"/>
    <w:rsid w:val="0038263B"/>
    <w:rsid w:val="00382E38"/>
    <w:rsid w:val="003876DB"/>
    <w:rsid w:val="003A1AA6"/>
    <w:rsid w:val="003A6735"/>
    <w:rsid w:val="003B4A0D"/>
    <w:rsid w:val="003B64E1"/>
    <w:rsid w:val="003C01AC"/>
    <w:rsid w:val="003C3971"/>
    <w:rsid w:val="003F2775"/>
    <w:rsid w:val="004045F0"/>
    <w:rsid w:val="00423334"/>
    <w:rsid w:val="004345EC"/>
    <w:rsid w:val="004454EF"/>
    <w:rsid w:val="00465515"/>
    <w:rsid w:val="00474905"/>
    <w:rsid w:val="004804B5"/>
    <w:rsid w:val="0048795E"/>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7B11"/>
    <w:rsid w:val="005A17E5"/>
    <w:rsid w:val="005A79A0"/>
    <w:rsid w:val="005B5715"/>
    <w:rsid w:val="005D2A97"/>
    <w:rsid w:val="005D2E01"/>
    <w:rsid w:val="005D7526"/>
    <w:rsid w:val="005E103D"/>
    <w:rsid w:val="005E4BB2"/>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C3D95"/>
    <w:rsid w:val="006C6E5E"/>
    <w:rsid w:val="006E1ED9"/>
    <w:rsid w:val="006E5C86"/>
    <w:rsid w:val="00701116"/>
    <w:rsid w:val="007111D6"/>
    <w:rsid w:val="00713C44"/>
    <w:rsid w:val="0071454E"/>
    <w:rsid w:val="00734A5B"/>
    <w:rsid w:val="00736187"/>
    <w:rsid w:val="0074026F"/>
    <w:rsid w:val="007429F6"/>
    <w:rsid w:val="00744E76"/>
    <w:rsid w:val="00745A52"/>
    <w:rsid w:val="00753ED3"/>
    <w:rsid w:val="00761BFA"/>
    <w:rsid w:val="00765B5E"/>
    <w:rsid w:val="007671F6"/>
    <w:rsid w:val="00774DA4"/>
    <w:rsid w:val="00781F0F"/>
    <w:rsid w:val="007A0831"/>
    <w:rsid w:val="007B600E"/>
    <w:rsid w:val="007C67DC"/>
    <w:rsid w:val="007D3637"/>
    <w:rsid w:val="007F0F4A"/>
    <w:rsid w:val="008028A4"/>
    <w:rsid w:val="008046E0"/>
    <w:rsid w:val="00810C4F"/>
    <w:rsid w:val="00830747"/>
    <w:rsid w:val="00855A19"/>
    <w:rsid w:val="00862390"/>
    <w:rsid w:val="00874986"/>
    <w:rsid w:val="008754A3"/>
    <w:rsid w:val="008768CA"/>
    <w:rsid w:val="00886A82"/>
    <w:rsid w:val="008906FB"/>
    <w:rsid w:val="00895DEA"/>
    <w:rsid w:val="008A6D4A"/>
    <w:rsid w:val="008B06A7"/>
    <w:rsid w:val="008C384C"/>
    <w:rsid w:val="008F2F21"/>
    <w:rsid w:val="0090271F"/>
    <w:rsid w:val="00902E23"/>
    <w:rsid w:val="009114D7"/>
    <w:rsid w:val="0091348E"/>
    <w:rsid w:val="0091477C"/>
    <w:rsid w:val="00917CCB"/>
    <w:rsid w:val="009305C3"/>
    <w:rsid w:val="00942EC2"/>
    <w:rsid w:val="009657FE"/>
    <w:rsid w:val="00972475"/>
    <w:rsid w:val="00977A80"/>
    <w:rsid w:val="00980F50"/>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65E2"/>
    <w:rsid w:val="00AF156D"/>
    <w:rsid w:val="00AF7787"/>
    <w:rsid w:val="00B06319"/>
    <w:rsid w:val="00B15449"/>
    <w:rsid w:val="00B16C82"/>
    <w:rsid w:val="00B237CB"/>
    <w:rsid w:val="00B329EC"/>
    <w:rsid w:val="00B41CC5"/>
    <w:rsid w:val="00B47D2D"/>
    <w:rsid w:val="00B54FF5"/>
    <w:rsid w:val="00B64470"/>
    <w:rsid w:val="00B770CB"/>
    <w:rsid w:val="00B800B4"/>
    <w:rsid w:val="00B8709B"/>
    <w:rsid w:val="00B93086"/>
    <w:rsid w:val="00BA19ED"/>
    <w:rsid w:val="00BA4B8D"/>
    <w:rsid w:val="00BC0F7D"/>
    <w:rsid w:val="00BC160D"/>
    <w:rsid w:val="00BC47DF"/>
    <w:rsid w:val="00BC4FBE"/>
    <w:rsid w:val="00BD7D31"/>
    <w:rsid w:val="00BE139A"/>
    <w:rsid w:val="00BE3255"/>
    <w:rsid w:val="00BF128E"/>
    <w:rsid w:val="00BF523A"/>
    <w:rsid w:val="00C003CB"/>
    <w:rsid w:val="00C07179"/>
    <w:rsid w:val="00C074DD"/>
    <w:rsid w:val="00C1496A"/>
    <w:rsid w:val="00C33079"/>
    <w:rsid w:val="00C37865"/>
    <w:rsid w:val="00C4015C"/>
    <w:rsid w:val="00C45231"/>
    <w:rsid w:val="00C72833"/>
    <w:rsid w:val="00C80F1D"/>
    <w:rsid w:val="00C84D9E"/>
    <w:rsid w:val="00C93F40"/>
    <w:rsid w:val="00CA3D0C"/>
    <w:rsid w:val="00CD19C2"/>
    <w:rsid w:val="00CD5851"/>
    <w:rsid w:val="00CE10E6"/>
    <w:rsid w:val="00CF6ED5"/>
    <w:rsid w:val="00D14433"/>
    <w:rsid w:val="00D22234"/>
    <w:rsid w:val="00D2256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31173"/>
    <w:rsid w:val="00E3640E"/>
    <w:rsid w:val="00E44582"/>
    <w:rsid w:val="00E760F6"/>
    <w:rsid w:val="00E775D5"/>
    <w:rsid w:val="00E77645"/>
    <w:rsid w:val="00EA15B0"/>
    <w:rsid w:val="00EA2B44"/>
    <w:rsid w:val="00EA5EA7"/>
    <w:rsid w:val="00EB5422"/>
    <w:rsid w:val="00EC3683"/>
    <w:rsid w:val="00EC4A25"/>
    <w:rsid w:val="00EF485E"/>
    <w:rsid w:val="00F025A2"/>
    <w:rsid w:val="00F04712"/>
    <w:rsid w:val="00F13360"/>
    <w:rsid w:val="00F22B7B"/>
    <w:rsid w:val="00F22EC7"/>
    <w:rsid w:val="00F325C8"/>
    <w:rsid w:val="00F36FE6"/>
    <w:rsid w:val="00F463F6"/>
    <w:rsid w:val="00F653B8"/>
    <w:rsid w:val="00F83F37"/>
    <w:rsid w:val="00F9008D"/>
    <w:rsid w:val="00F951AF"/>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 w:type="paragraph" w:styleId="ListBullet2">
    <w:name w:val="List Bullet 2"/>
    <w:basedOn w:val="ListBullet"/>
    <w:rsid w:val="00CD19C2"/>
    <w:pPr>
      <w:numPr>
        <w:numId w:val="0"/>
      </w:numPr>
      <w:ind w:left="851" w:hanging="284"/>
      <w:contextualSpacing w:val="0"/>
    </w:pPr>
    <w:rPr>
      <w:rFonts w:eastAsiaTheme="minorEastAsia"/>
    </w:rPr>
  </w:style>
  <w:style w:type="paragraph" w:styleId="ListBullet">
    <w:name w:val="List Bullet"/>
    <w:basedOn w:val="Normal"/>
    <w:semiHidden/>
    <w:unhideWhenUsed/>
    <w:rsid w:val="00CD19C2"/>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1.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EA2A6-C873-4421-B01D-3E9FB2C81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20532</Words>
  <Characters>117039</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cp:revision>
  <cp:lastPrinted>2019-02-25T14:05:00Z</cp:lastPrinted>
  <dcterms:created xsi:type="dcterms:W3CDTF">2021-12-06T08:45:00Z</dcterms:created>
  <dcterms:modified xsi:type="dcterms:W3CDTF">2021-12-06T08:49:00Z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