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F5D2B" w14:textId="2E0F7C5B" w:rsidR="002F0EB9" w:rsidRDefault="002F0EB9" w:rsidP="002F0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9174754"/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9D4517">
        <w:t xml:space="preserve"> </w:t>
      </w:r>
      <w:r w:rsidRPr="009D4517">
        <w:rPr>
          <w:b/>
          <w:noProof/>
          <w:sz w:val="24"/>
        </w:rPr>
        <w:t>21</w:t>
      </w:r>
      <w:r>
        <w:rPr>
          <w:b/>
          <w:noProof/>
          <w:sz w:val="24"/>
        </w:rPr>
        <w:t>30</w:t>
      </w:r>
      <w:r>
        <w:rPr>
          <w:b/>
          <w:noProof/>
          <w:sz w:val="24"/>
        </w:rPr>
        <w:t>81</w:t>
      </w:r>
    </w:p>
    <w:p w14:paraId="0CC60913" w14:textId="77777777" w:rsidR="002F0EB9" w:rsidRDefault="002F0EB9" w:rsidP="002F0EB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December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</w:p>
    <w:bookmarkEnd w:id="0"/>
    <w:p w14:paraId="08177E66" w14:textId="77777777"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7125</w:t>
      </w:r>
    </w:p>
    <w:p w14:paraId="0858B5A6" w14:textId="77777777"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6822</w:t>
      </w:r>
    </w:p>
    <w:p w14:paraId="4E3D4352" w14:textId="77777777"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40241">
        <w:rPr>
          <w:rFonts w:hint="eastAsia"/>
          <w:b/>
          <w:noProof/>
          <w:sz w:val="24"/>
          <w:lang w:eastAsia="zh-CN"/>
        </w:rPr>
        <w:t>6382</w:t>
      </w:r>
    </w:p>
    <w:p w14:paraId="1F4C8C77" w14:textId="77777777"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 w:rsidR="00782DD9">
        <w:rPr>
          <w:rFonts w:hint="eastAsia"/>
          <w:b/>
          <w:bCs/>
          <w:noProof/>
          <w:sz w:val="24"/>
          <w:szCs w:val="24"/>
          <w:lang w:eastAsia="zh-CN"/>
        </w:rPr>
        <w:t>6111</w:t>
      </w:r>
    </w:p>
    <w:p w14:paraId="56B56561" w14:textId="77777777" w:rsidR="00AE25BF" w:rsidRPr="004E147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7FF2444" w14:textId="050012CC"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F0EB9">
        <w:rPr>
          <w:rFonts w:ascii="Arial" w:hAnsi="Arial"/>
          <w:b/>
          <w:lang w:val="en-US" w:eastAsia="zh-CN"/>
        </w:rPr>
        <w:t>CT1</w:t>
      </w:r>
    </w:p>
    <w:p w14:paraId="621EF90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14:paraId="59436CF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AB7EBCB" w14:textId="54DE37C9" w:rsidR="00AE25BF" w:rsidRPr="004E147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2F0EB9">
        <w:rPr>
          <w:rFonts w:ascii="Arial" w:hAnsi="Arial"/>
          <w:b/>
          <w:lang w:eastAsia="zh-CN"/>
        </w:rPr>
        <w:t>2</w:t>
      </w:r>
    </w:p>
    <w:p w14:paraId="4CDD76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20AF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BF25F8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14:paraId="4C48E6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NR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REDCAP</w:t>
      </w:r>
    </w:p>
    <w:p w14:paraId="23BD2956" w14:textId="2287FD5C" w:rsidR="00B078D6" w:rsidRDefault="00B078D6" w:rsidP="009870A7">
      <w:pPr>
        <w:pStyle w:val="Heading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2F0EB9">
        <w:t>940005</w:t>
      </w:r>
    </w:p>
    <w:p w14:paraId="2AE78922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0F849C5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14:paraId="062329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6F92C5" w14:textId="77777777" w:rsidR="004260A5" w:rsidRPr="004E147A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4E147A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5E7A7D" w14:textId="77777777" w:rsidR="004260A5" w:rsidRPr="004E147A" w:rsidRDefault="004260A5" w:rsidP="004A40BE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8DEF0A" w14:textId="77777777" w:rsidR="004260A5" w:rsidRPr="004E147A" w:rsidRDefault="004260A5" w:rsidP="004A40BE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18468D" w14:textId="77777777" w:rsidR="004260A5" w:rsidRPr="004E147A" w:rsidRDefault="004260A5" w:rsidP="004A40BE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5742B3" w14:textId="77777777" w:rsidR="004260A5" w:rsidRPr="004E147A" w:rsidRDefault="004260A5" w:rsidP="004A40BE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A69EB4" w14:textId="77777777" w:rsidR="004260A5" w:rsidRPr="004E147A" w:rsidRDefault="004260A5" w:rsidP="00BF7C9D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Others</w:t>
            </w:r>
            <w:r w:rsidR="00BF7C9D" w:rsidRPr="004E147A">
              <w:rPr>
                <w:rFonts w:eastAsia="DengXian"/>
              </w:rPr>
              <w:t xml:space="preserve"> (specify)</w:t>
            </w:r>
          </w:p>
        </w:tc>
      </w:tr>
      <w:tr w:rsidR="004260A5" w:rsidRPr="006A2881" w14:paraId="6C118D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DF8D966" w14:textId="77777777" w:rsidR="004260A5" w:rsidRPr="004E147A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4E147A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B8C445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14E56F8" w14:textId="77777777" w:rsidR="004260A5" w:rsidRPr="004E147A" w:rsidRDefault="00C12023" w:rsidP="004A40BE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6B4202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ED01F5E" w14:textId="77777777" w:rsidR="004260A5" w:rsidRPr="004E147A" w:rsidRDefault="00C12023" w:rsidP="004A40BE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502E6B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6A2881" w14:paraId="31F3633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86D232F" w14:textId="77777777" w:rsidR="004260A5" w:rsidRPr="004E147A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4E147A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DEBC62D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291E68D1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0EA7E3CF" w14:textId="77777777" w:rsidR="004260A5" w:rsidRPr="004E147A" w:rsidRDefault="00C12023" w:rsidP="004A40BE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  <w:tc>
          <w:tcPr>
            <w:tcW w:w="0" w:type="auto"/>
          </w:tcPr>
          <w:p w14:paraId="59DB336C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49508B0E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6A2881" w14:paraId="74D6AD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32FC1E" w14:textId="77777777" w:rsidR="004260A5" w:rsidRPr="004E147A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4E147A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FEE662" w14:textId="77777777" w:rsidR="004260A5" w:rsidRPr="004E147A" w:rsidRDefault="00C12023" w:rsidP="004A40BE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  <w:tc>
          <w:tcPr>
            <w:tcW w:w="0" w:type="auto"/>
          </w:tcPr>
          <w:p w14:paraId="7CD9357C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33E5C7DD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11313FD5" w14:textId="77777777" w:rsidR="004260A5" w:rsidRPr="004E147A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296A79FD" w14:textId="77777777" w:rsidR="004260A5" w:rsidRPr="004E147A" w:rsidRDefault="00DA7B05" w:rsidP="004A40BE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</w:tr>
    </w:tbl>
    <w:p w14:paraId="6AD6C24D" w14:textId="77777777" w:rsidR="008A76FD" w:rsidRDefault="008A76FD" w:rsidP="001C5C86">
      <w:pPr>
        <w:ind w:right="-99"/>
        <w:rPr>
          <w:b/>
        </w:rPr>
      </w:pPr>
    </w:p>
    <w:p w14:paraId="4BE8F79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36F19D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581DCCA5" w14:textId="77777777" w:rsidTr="006B4280">
        <w:tc>
          <w:tcPr>
            <w:tcW w:w="675" w:type="dxa"/>
          </w:tcPr>
          <w:p w14:paraId="183E6F73" w14:textId="77777777" w:rsidR="004876B9" w:rsidRPr="004E147A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</w:tcPr>
          <w:p w14:paraId="2E46404E" w14:textId="77777777" w:rsidR="004876B9" w:rsidRPr="004E147A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4E147A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6A2881" w14:paraId="00A2AD2D" w14:textId="77777777" w:rsidTr="004260A5">
        <w:tc>
          <w:tcPr>
            <w:tcW w:w="675" w:type="dxa"/>
          </w:tcPr>
          <w:p w14:paraId="0A40CDC1" w14:textId="77777777" w:rsidR="004876B9" w:rsidRPr="004E147A" w:rsidRDefault="00DA7B05" w:rsidP="00A10539">
            <w:pPr>
              <w:pStyle w:val="TAC"/>
              <w:rPr>
                <w:rFonts w:eastAsia="DengXian"/>
              </w:rPr>
            </w:pPr>
            <w:r w:rsidRPr="004E147A">
              <w:rPr>
                <w:rFonts w:eastAsia="DengXia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3222998" w14:textId="77777777" w:rsidR="004876B9" w:rsidRPr="004E147A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Building Block</w:t>
            </w:r>
          </w:p>
        </w:tc>
      </w:tr>
      <w:tr w:rsidR="004876B9" w:rsidRPr="006A2881" w14:paraId="2C54912B" w14:textId="77777777" w:rsidTr="004260A5">
        <w:tc>
          <w:tcPr>
            <w:tcW w:w="675" w:type="dxa"/>
          </w:tcPr>
          <w:p w14:paraId="7BDA3BAF" w14:textId="77777777" w:rsidR="004876B9" w:rsidRPr="004E147A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30AC72" w14:textId="77777777" w:rsidR="004876B9" w:rsidRPr="004E147A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4E147A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0D4E0C5D" w14:textId="77777777" w:rsidTr="001759A7">
        <w:tc>
          <w:tcPr>
            <w:tcW w:w="675" w:type="dxa"/>
          </w:tcPr>
          <w:p w14:paraId="4351ECEC" w14:textId="77777777" w:rsidR="00BF7C9D" w:rsidRPr="004E147A" w:rsidRDefault="00BF7C9D" w:rsidP="001759A7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</w:tcPr>
          <w:p w14:paraId="38FAEC75" w14:textId="77777777" w:rsidR="00BF7C9D" w:rsidRPr="004E147A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14:paraId="063D06AF" w14:textId="77777777" w:rsidR="004876B9" w:rsidRDefault="004876B9" w:rsidP="001C5C86">
      <w:pPr>
        <w:ind w:right="-99"/>
        <w:rPr>
          <w:b/>
        </w:rPr>
      </w:pPr>
    </w:p>
    <w:p w14:paraId="6E361235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6B8693FB" w14:textId="77777777" w:rsidTr="009A6092">
        <w:tc>
          <w:tcPr>
            <w:tcW w:w="10314" w:type="dxa"/>
            <w:gridSpan w:val="4"/>
            <w:shd w:val="clear" w:color="auto" w:fill="E0E0E0"/>
          </w:tcPr>
          <w:p w14:paraId="2B6562A8" w14:textId="77777777" w:rsidR="008835FC" w:rsidRPr="004E147A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6A2881" w14:paraId="1F9E13C5" w14:textId="77777777" w:rsidTr="009A6092">
        <w:tc>
          <w:tcPr>
            <w:tcW w:w="1101" w:type="dxa"/>
            <w:shd w:val="clear" w:color="auto" w:fill="E0E0E0"/>
          </w:tcPr>
          <w:p w14:paraId="24E7F2EE" w14:textId="77777777" w:rsidR="008835FC" w:rsidRPr="004E147A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5F59EB" w14:textId="77777777" w:rsidR="008835FC" w:rsidRPr="004E147A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20974D2" w14:textId="77777777" w:rsidR="008835FC" w:rsidRPr="004E147A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D37E38" w14:textId="77777777" w:rsidR="008835FC" w:rsidRPr="004E147A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Title (as in 3GPP Work Plan)</w:t>
            </w:r>
          </w:p>
        </w:tc>
      </w:tr>
      <w:tr w:rsidR="008835FC" w:rsidRPr="006A2881" w14:paraId="4E646C4C" w14:textId="77777777" w:rsidTr="009A6092">
        <w:tc>
          <w:tcPr>
            <w:tcW w:w="1101" w:type="dxa"/>
          </w:tcPr>
          <w:p w14:paraId="0E6935ED" w14:textId="77777777" w:rsidR="008835FC" w:rsidRPr="004E147A" w:rsidRDefault="00DA7B05" w:rsidP="00A10539">
            <w:pPr>
              <w:pStyle w:val="TAL"/>
              <w:rPr>
                <w:rFonts w:eastAsia="DengXian"/>
              </w:rPr>
            </w:pPr>
            <w:r w:rsidRPr="004E147A">
              <w:rPr>
                <w:rFonts w:eastAsia="DengXian"/>
                <w:lang w:val="fr-FR"/>
              </w:rPr>
              <w:t>ARCH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NR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14:paraId="754671E7" w14:textId="77777777" w:rsidR="008835FC" w:rsidRPr="004E147A" w:rsidRDefault="00DA7B05" w:rsidP="00A10539">
            <w:pPr>
              <w:pStyle w:val="TAL"/>
              <w:rPr>
                <w:rFonts w:eastAsia="DengXian"/>
                <w:lang w:eastAsia="zh-CN"/>
              </w:rPr>
            </w:pPr>
            <w:r w:rsidRPr="004E147A">
              <w:rPr>
                <w:rFonts w:eastAsia="DengXian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2A8C9C96" w14:textId="77777777" w:rsidR="008835FC" w:rsidRPr="004E147A" w:rsidRDefault="00D11D75" w:rsidP="00A10539">
            <w:pPr>
              <w:pStyle w:val="TAL"/>
              <w:rPr>
                <w:rFonts w:eastAsia="DengXian"/>
                <w:lang w:eastAsia="zh-CN"/>
              </w:rPr>
            </w:pPr>
            <w:r w:rsidRPr="004E147A">
              <w:rPr>
                <w:rFonts w:eastAsia="DengXian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14:paraId="6F5FEF18" w14:textId="77777777" w:rsidR="008835FC" w:rsidRPr="00251D80" w:rsidRDefault="00D11D75" w:rsidP="00982CD6">
            <w:pPr>
              <w:pStyle w:val="tah0"/>
            </w:pPr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4E147A">
              <w:rPr>
                <w:rFonts w:ascii="Arial" w:eastAsia="DengXian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14:paraId="7D9B6DC2" w14:textId="77777777" w:rsidR="004876B9" w:rsidRDefault="004876B9" w:rsidP="001C5C86">
      <w:pPr>
        <w:ind w:right="-99"/>
        <w:rPr>
          <w:b/>
        </w:rPr>
      </w:pPr>
    </w:p>
    <w:p w14:paraId="4ECE96A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14:paraId="3C6652F5" w14:textId="77777777" w:rsidTr="00922FCB">
        <w:tc>
          <w:tcPr>
            <w:tcW w:w="11808" w:type="dxa"/>
            <w:gridSpan w:val="4"/>
            <w:shd w:val="clear" w:color="auto" w:fill="E0E0E0"/>
          </w:tcPr>
          <w:p w14:paraId="6675485F" w14:textId="77777777" w:rsidR="008835FC" w:rsidRPr="004E147A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Other related Work Items (if any)</w:t>
            </w:r>
          </w:p>
        </w:tc>
      </w:tr>
      <w:tr w:rsidR="008835FC" w:rsidRPr="006A2881" w14:paraId="19EAC6BA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C8950CE" w14:textId="77777777" w:rsidR="008835FC" w:rsidRPr="004E147A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AEDB378" w14:textId="77777777" w:rsidR="008835FC" w:rsidRPr="004E147A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14:paraId="0C0AEB1F" w14:textId="77777777" w:rsidR="008835FC" w:rsidRPr="004E147A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4E147A">
              <w:rPr>
                <w:rFonts w:eastAsia="DengXian"/>
              </w:rPr>
              <w:t>Nature of relationship</w:t>
            </w:r>
          </w:p>
        </w:tc>
      </w:tr>
      <w:tr w:rsidR="008835FC" w:rsidRPr="006A2881" w14:paraId="74A99CCB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ED68577" w14:textId="77777777" w:rsidR="008835FC" w:rsidRPr="004E147A" w:rsidRDefault="00EA6629" w:rsidP="008835FC">
            <w:pPr>
              <w:pStyle w:val="TAL"/>
              <w:rPr>
                <w:rFonts w:eastAsia="DengXian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326" w:type="dxa"/>
          </w:tcPr>
          <w:p w14:paraId="66CB1366" w14:textId="77777777" w:rsidR="008835FC" w:rsidRPr="004E147A" w:rsidRDefault="00EA6629" w:rsidP="008835FC">
            <w:pPr>
              <w:pStyle w:val="TAL"/>
              <w:rPr>
                <w:rFonts w:eastAsia="DengXian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14:paraId="17B422D9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29F1204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6FA8BF" w14:textId="77777777" w:rsidR="007B2F82" w:rsidRDefault="00D11D75" w:rsidP="00D11D75">
      <w:pPr>
        <w:rPr>
          <w:rFonts w:eastAsia="SimSun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NR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REDCAP</w:t>
      </w:r>
      <w:r w:rsidR="007B2F82">
        <w:rPr>
          <w:rFonts w:eastAsia="SimSun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eastAsia="SimSun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SimSun" w:hint="eastAsia"/>
          <w:lang w:val="fr-FR" w:eastAsia="zh-CN"/>
        </w:rPr>
        <w:t>required</w:t>
      </w:r>
      <w:proofErr w:type="spellEnd"/>
      <w:r w:rsid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SimSun"/>
          <w:lang w:eastAsia="zh-CN"/>
        </w:rPr>
        <w:t xml:space="preserve">support </w:t>
      </w:r>
      <w:r w:rsidR="0016098A" w:rsidRPr="00816364">
        <w:rPr>
          <w:rFonts w:eastAsia="SimSun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SimSun"/>
          <w:lang w:eastAsia="zh-CN"/>
        </w:rPr>
        <w:t xml:space="preserve"> </w:t>
      </w:r>
      <w:r w:rsidR="0016098A">
        <w:rPr>
          <w:rFonts w:eastAsia="SimSun"/>
          <w:lang w:eastAsia="zh-CN"/>
        </w:rPr>
        <w:t>d</w:t>
      </w:r>
      <w:r w:rsidR="0016098A" w:rsidRPr="00816364">
        <w:rPr>
          <w:rFonts w:eastAsia="SimSun"/>
          <w:lang w:eastAsia="zh-CN"/>
        </w:rPr>
        <w:t>evices</w:t>
      </w:r>
      <w:r w:rsidR="007B2F82">
        <w:rPr>
          <w:iCs/>
        </w:rPr>
        <w:t>.</w:t>
      </w:r>
    </w:p>
    <w:p w14:paraId="30A96B46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6E8525A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01A374" w14:textId="77777777"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2AE84653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2BDEA5EF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7F2799" w:rsidRPr="00816364"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</w:t>
      </w:r>
      <w:r w:rsidR="007F2799" w:rsidRPr="00816364">
        <w:rPr>
          <w:rFonts w:eastAsia="SimSun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14:paraId="17909C1E" w14:textId="77777777"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582B44" w:rsidRPr="00816364">
        <w:rPr>
          <w:rFonts w:eastAsia="SimSun"/>
          <w:lang w:eastAsia="zh-CN"/>
        </w:rPr>
        <w:t>RedCap</w:t>
      </w:r>
      <w:proofErr w:type="spellEnd"/>
      <w:r w:rsidR="0016098A">
        <w:rPr>
          <w:rFonts w:eastAsia="SimSun"/>
          <w:lang w:eastAsia="zh-CN"/>
        </w:rPr>
        <w:t xml:space="preserve"> </w:t>
      </w:r>
      <w:r w:rsidR="0016098A">
        <w:rPr>
          <w:rFonts w:eastAsia="SimSun" w:hint="eastAsia"/>
          <w:lang w:eastAsia="zh-CN"/>
        </w:rPr>
        <w:t>d</w:t>
      </w:r>
      <w:r w:rsidR="00582B44" w:rsidRPr="00816364">
        <w:rPr>
          <w:rFonts w:eastAsia="SimSun"/>
          <w:lang w:eastAsia="zh-CN"/>
        </w:rPr>
        <w:t>evices</w:t>
      </w:r>
      <w:r w:rsidR="00582B44">
        <w:rPr>
          <w:rFonts w:eastAsia="SimSun" w:hint="eastAsia"/>
          <w:lang w:eastAsia="zh-CN"/>
        </w:rPr>
        <w:t>.</w:t>
      </w:r>
    </w:p>
    <w:p w14:paraId="21C1D9A8" w14:textId="77777777"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14:paraId="24C7C2B2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1E84F724" w14:textId="77777777"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SimSun"/>
          <w:lang w:eastAsia="zh-CN"/>
        </w:rPr>
        <w:t xml:space="preserve">NR </w:t>
      </w:r>
      <w:proofErr w:type="spellStart"/>
      <w:r w:rsidR="005D68BA" w:rsidRPr="00B1640A">
        <w:rPr>
          <w:rFonts w:eastAsia="SimSun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14:paraId="6E09D6B3" w14:textId="77777777"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SimSun"/>
          <w:lang w:eastAsia="zh-CN"/>
        </w:rPr>
        <w:t xml:space="preserve">support NR </w:t>
      </w:r>
      <w:proofErr w:type="spellStart"/>
      <w:r w:rsidR="00AF0C20">
        <w:rPr>
          <w:rFonts w:eastAsia="SimSun"/>
          <w:lang w:eastAsia="zh-CN"/>
        </w:rPr>
        <w:t>RedCap</w:t>
      </w:r>
      <w:proofErr w:type="spellEnd"/>
      <w:r w:rsidR="00AF0C20">
        <w:rPr>
          <w:rFonts w:eastAsia="SimSun"/>
          <w:lang w:eastAsia="zh-CN"/>
        </w:rPr>
        <w:t xml:space="preserve"> devices</w:t>
      </w:r>
      <w:r w:rsidR="00AF0C20">
        <w:t>.</w:t>
      </w:r>
    </w:p>
    <w:p w14:paraId="0A7E7AD4" w14:textId="77777777"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SimSun"/>
          <w:lang w:eastAsia="zh-CN"/>
        </w:rPr>
        <w:t xml:space="preserve">support </w:t>
      </w:r>
      <w:r w:rsidR="00DB3B85" w:rsidRPr="00816364">
        <w:rPr>
          <w:rFonts w:eastAsia="SimSun"/>
          <w:lang w:eastAsia="zh-CN"/>
        </w:rPr>
        <w:t xml:space="preserve">NR </w:t>
      </w:r>
      <w:proofErr w:type="spellStart"/>
      <w:r w:rsidR="00DB3B85" w:rsidRPr="00816364">
        <w:rPr>
          <w:rFonts w:eastAsia="SimSun"/>
          <w:lang w:eastAsia="zh-CN"/>
        </w:rPr>
        <w:t>RedCap</w:t>
      </w:r>
      <w:proofErr w:type="spellEnd"/>
      <w:r w:rsidR="00DB3B85">
        <w:rPr>
          <w:rFonts w:eastAsia="SimSun"/>
          <w:lang w:eastAsia="zh-CN"/>
        </w:rPr>
        <w:t xml:space="preserve"> </w:t>
      </w:r>
      <w:r w:rsidR="00DB3B85">
        <w:rPr>
          <w:rFonts w:eastAsia="SimSun" w:hint="eastAsia"/>
          <w:lang w:eastAsia="zh-CN"/>
        </w:rPr>
        <w:t>d</w:t>
      </w:r>
      <w:r w:rsidR="00DB3B85" w:rsidRPr="00816364">
        <w:rPr>
          <w:rFonts w:eastAsia="SimSun"/>
          <w:lang w:eastAsia="zh-CN"/>
        </w:rPr>
        <w:t>evices</w:t>
      </w:r>
      <w:r w:rsidR="00DB3B85">
        <w:rPr>
          <w:rFonts w:eastAsia="SimSun" w:hint="eastAsia"/>
          <w:lang w:eastAsia="zh-CN"/>
        </w:rPr>
        <w:t>.</w:t>
      </w:r>
    </w:p>
    <w:p w14:paraId="313ADCC6" w14:textId="77777777"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14:paraId="3A3475E4" w14:textId="77777777" w:rsidR="00F41A27" w:rsidRPr="00251D80" w:rsidRDefault="00F41A27" w:rsidP="006146D2">
      <w:pPr>
        <w:rPr>
          <w:i/>
        </w:rPr>
      </w:pPr>
    </w:p>
    <w:p w14:paraId="099B7D2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28D9979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1C118A" w14:textId="77777777" w:rsidR="00B2743D" w:rsidRPr="004E147A" w:rsidRDefault="00B2743D" w:rsidP="009B493F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4E147A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  <w:r w:rsidRPr="004E147A">
              <w:rPr>
                <w:rFonts w:eastAsia="DengXian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524BFA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9B8D3" w14:textId="77777777" w:rsidR="00FF3F0C" w:rsidRPr="004E147A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54543D" w14:textId="77777777" w:rsidR="00FF3F0C" w:rsidRPr="004E147A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4E147A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307CFC" w14:textId="77777777" w:rsidR="00FF3F0C" w:rsidRPr="004E147A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4E147A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377456" w14:textId="77777777" w:rsidR="00FF3F0C" w:rsidRPr="004E147A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4E147A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4E147A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76E833" w14:textId="77777777" w:rsidR="00FF3F0C" w:rsidRPr="004E147A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4E147A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B6D668" w14:textId="77777777" w:rsidR="00FF3F0C" w:rsidRPr="004E147A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4E147A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4E147A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3EC29B33" w14:textId="77777777" w:rsidTr="00072A56">
        <w:tc>
          <w:tcPr>
            <w:tcW w:w="1617" w:type="dxa"/>
          </w:tcPr>
          <w:p w14:paraId="47CB1727" w14:textId="77777777" w:rsidR="00FF3F0C" w:rsidRPr="004E147A" w:rsidRDefault="00FF3F0C" w:rsidP="008B519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1134" w:type="dxa"/>
          </w:tcPr>
          <w:p w14:paraId="554400B8" w14:textId="77777777" w:rsidR="00BB5EBF" w:rsidRPr="004E147A" w:rsidRDefault="00BB5EBF" w:rsidP="00BB5EB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2409" w:type="dxa"/>
          </w:tcPr>
          <w:p w14:paraId="2CDC6C9C" w14:textId="77777777" w:rsidR="00FF3F0C" w:rsidRPr="004E147A" w:rsidRDefault="00FF3F0C" w:rsidP="00CF6810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993" w:type="dxa"/>
          </w:tcPr>
          <w:p w14:paraId="1F3F6761" w14:textId="77777777" w:rsidR="00FF3F0C" w:rsidRPr="004E147A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1074" w:type="dxa"/>
          </w:tcPr>
          <w:p w14:paraId="5E6DAB62" w14:textId="77777777" w:rsidR="00FF3F0C" w:rsidRPr="004E147A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2186" w:type="dxa"/>
          </w:tcPr>
          <w:p w14:paraId="3054C2D1" w14:textId="77777777" w:rsidR="00FF3F0C" w:rsidRPr="004E147A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</w:tr>
    </w:tbl>
    <w:p w14:paraId="4AC8D41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20FF6BD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7E152F" w14:textId="77777777" w:rsidR="004C634D" w:rsidRPr="004E147A" w:rsidRDefault="004C634D" w:rsidP="00CD3153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  <w:r w:rsidR="00CD3153" w:rsidRPr="004E147A">
              <w:rPr>
                <w:rFonts w:eastAsia="DengXian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17C12B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D8E0B0" w14:textId="77777777" w:rsidR="009428A9" w:rsidRPr="004E147A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3081A6" w14:textId="77777777" w:rsidR="009428A9" w:rsidRPr="004E147A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sz w:val="16"/>
                <w:szCs w:val="16"/>
              </w:rPr>
              <w:t>D</w:t>
            </w:r>
            <w:r w:rsidRPr="004E147A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AA29B" w14:textId="77777777" w:rsidR="009428A9" w:rsidRPr="004E147A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D1B67" w14:textId="77777777" w:rsidR="009428A9" w:rsidRPr="004E147A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4E147A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9810E5" w:rsidRPr="006A2881" w14:paraId="54AFA1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C9D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693" w14:textId="77777777" w:rsidR="009810E5" w:rsidRPr="004E147A" w:rsidRDefault="008319D8" w:rsidP="00251D80">
            <w:pPr>
              <w:spacing w:after="0"/>
              <w:rPr>
                <w:rFonts w:eastAsia="DengXian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2AF" w14:textId="77777777" w:rsidR="009810E5" w:rsidRPr="004E147A" w:rsidRDefault="0081147E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93F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3F881BD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123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54B" w14:textId="77777777" w:rsidR="009810E5" w:rsidRPr="004E147A" w:rsidRDefault="008319D8" w:rsidP="002160D9">
            <w:pPr>
              <w:spacing w:after="0"/>
              <w:rPr>
                <w:rFonts w:eastAsia="DengXian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2F2C" w14:textId="77777777" w:rsidR="009810E5" w:rsidRPr="004E147A" w:rsidRDefault="00787D65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C46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11996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551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B30" w14:textId="77777777" w:rsidR="009810E5" w:rsidRPr="004E147A" w:rsidRDefault="00190674" w:rsidP="00EB26D3">
            <w:pPr>
              <w:spacing w:after="0"/>
              <w:rPr>
                <w:rFonts w:eastAsia="DengXian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674" w14:textId="77777777" w:rsidR="009810E5" w:rsidRPr="004E147A" w:rsidRDefault="00787D65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E10" w14:textId="77777777"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4CAF6E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C84" w14:textId="77777777"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5BC" w14:textId="77777777" w:rsidR="009810E5" w:rsidRPr="004E147A" w:rsidRDefault="00EB26D3" w:rsidP="00EB26D3">
            <w:pPr>
              <w:spacing w:after="0"/>
              <w:rPr>
                <w:rFonts w:eastAsia="DengXian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8B5" w14:textId="77777777" w:rsidR="009810E5" w:rsidRPr="004E147A" w:rsidRDefault="009837EC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8AB" w14:textId="77777777"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14:paraId="56990B9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0B8C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205" w14:textId="77777777"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8172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985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313023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03E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E2E" w14:textId="77777777" w:rsidR="00640FDA" w:rsidRPr="004E147A" w:rsidRDefault="00640FDA" w:rsidP="00CA2427">
            <w:pPr>
              <w:spacing w:after="0"/>
              <w:rPr>
                <w:rFonts w:eastAsia="DengXian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 w:rsidRPr="0081636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485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292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0F2632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EF7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A7D9" w14:textId="77777777" w:rsidR="00640FDA" w:rsidRPr="004E147A" w:rsidRDefault="00640FDA" w:rsidP="00063F64">
            <w:pPr>
              <w:spacing w:after="0"/>
              <w:rPr>
                <w:rFonts w:eastAsia="DengXian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990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8F5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2FD580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084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787" w14:textId="77777777" w:rsidR="00640FDA" w:rsidRPr="004E147A" w:rsidRDefault="00640FDA" w:rsidP="00251D80">
            <w:pPr>
              <w:spacing w:after="0"/>
              <w:rPr>
                <w:rFonts w:eastAsia="DengXian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SimSun"/>
                <w:lang w:eastAsia="zh-CN"/>
              </w:rPr>
              <w:t xml:space="preserve">support </w:t>
            </w:r>
            <w:r w:rsidR="00DB3B85"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SimSun"/>
                <w:lang w:eastAsia="zh-CN"/>
              </w:rPr>
              <w:t>RedCap</w:t>
            </w:r>
            <w:proofErr w:type="spellEnd"/>
            <w:r w:rsidR="00DB3B85">
              <w:rPr>
                <w:rFonts w:eastAsia="SimSun"/>
                <w:lang w:eastAsia="zh-CN"/>
              </w:rPr>
              <w:t xml:space="preserve"> </w:t>
            </w:r>
            <w:r w:rsidR="00DB3B85">
              <w:rPr>
                <w:rFonts w:eastAsia="SimSun" w:hint="eastAsia"/>
                <w:lang w:eastAsia="zh-CN"/>
              </w:rPr>
              <w:t>d</w:t>
            </w:r>
            <w:r w:rsidR="00DB3B85"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C23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F93D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14:paraId="208C5A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0F4" w14:textId="77777777" w:rsidR="00BB6E31" w:rsidRDefault="00F10D0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A1" w14:textId="77777777"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9CD" w14:textId="77777777"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DCC" w14:textId="77777777"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14:paraId="436BA292" w14:textId="77777777" w:rsidR="00C4305E" w:rsidRDefault="00C4305E" w:rsidP="00C4305E"/>
    <w:p w14:paraId="1348A66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24EF25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54F758F3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301C3B7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6213DBC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044A2D6B" w14:textId="77777777" w:rsidR="00557B2E" w:rsidRPr="00557B2E" w:rsidRDefault="00557B2E" w:rsidP="009870A7">
      <w:pPr>
        <w:spacing w:after="0"/>
        <w:ind w:left="1134" w:right="-96"/>
      </w:pPr>
    </w:p>
    <w:p w14:paraId="2CBD065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AA9E2DE" w14:textId="77777777"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14:paraId="12714AA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14:paraId="3C41498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4885CA" w14:textId="77777777" w:rsidR="00557B2E" w:rsidRPr="004E147A" w:rsidRDefault="00557B2E" w:rsidP="001C5C86">
            <w:pPr>
              <w:pStyle w:val="TAH"/>
              <w:rPr>
                <w:rFonts w:eastAsia="DengXian"/>
              </w:rPr>
            </w:pPr>
            <w:r w:rsidRPr="004E147A">
              <w:rPr>
                <w:rFonts w:eastAsia="DengXian"/>
              </w:rPr>
              <w:t>Supporting IM name</w:t>
            </w:r>
          </w:p>
        </w:tc>
      </w:tr>
      <w:tr w:rsidR="00557B2E" w:rsidRPr="006A2881" w14:paraId="06A94F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AFCF1D" w14:textId="77777777" w:rsidR="00557B2E" w:rsidRPr="004E147A" w:rsidRDefault="00F079C2" w:rsidP="001C5C8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4555C1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A4C16" w14:textId="77777777" w:rsidR="0048267C" w:rsidRPr="004E147A" w:rsidRDefault="00AB300A" w:rsidP="00AB300A">
            <w:pPr>
              <w:pStyle w:val="TAL"/>
              <w:rPr>
                <w:rFonts w:eastAsia="DengXian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14:paraId="5D2EFE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9DA0E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14:paraId="59744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D76CC2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14:paraId="0E5BE5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DED345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3A0A3D" w:rsidRPr="006A2881" w14:paraId="15DEB3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038C4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3A0A3D" w:rsidRPr="006A2881" w14:paraId="55AB3D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9C490D" w14:textId="77777777" w:rsidR="003A0A3D" w:rsidRPr="004E147A" w:rsidRDefault="003A0A3D" w:rsidP="001C5C86">
            <w:pPr>
              <w:pStyle w:val="TAL"/>
              <w:rPr>
                <w:rFonts w:eastAsia="DengXian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3A0A3D" w:rsidRPr="006A2881" w14:paraId="25E7FA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4164B" w14:textId="77777777" w:rsidR="003A0A3D" w:rsidRPr="004E147A" w:rsidRDefault="003A0A3D" w:rsidP="001C5C86">
            <w:pPr>
              <w:pStyle w:val="TAL"/>
              <w:rPr>
                <w:rFonts w:eastAsia="DengXian"/>
              </w:rPr>
            </w:pPr>
            <w:r w:rsidRPr="00447D7B">
              <w:rPr>
                <w:rFonts w:eastAsia="SimSun"/>
                <w:lang w:eastAsia="zh-CN"/>
              </w:rPr>
              <w:t>MediaTek Inc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A0A3D" w:rsidRPr="006A2881" w14:paraId="677D2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8CCC0F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  <w:r w:rsidR="00F10D03">
              <w:rPr>
                <w:rFonts w:eastAsia="SimSun" w:hint="eastAsia"/>
                <w:lang w:eastAsia="zh-CN"/>
              </w:rPr>
              <w:t xml:space="preserve"> </w:t>
            </w:r>
            <w:r w:rsidR="00F10D03" w:rsidRPr="00F10D03">
              <w:rPr>
                <w:rFonts w:eastAsia="SimSun"/>
                <w:lang w:eastAsia="zh-CN"/>
              </w:rPr>
              <w:t>Incorporated</w:t>
            </w:r>
          </w:p>
        </w:tc>
      </w:tr>
      <w:tr w:rsidR="003A0A3D" w:rsidRPr="006A2881" w14:paraId="1A8215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EDDDC" w14:textId="77777777"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A0A3D" w:rsidRPr="006A2881" w14:paraId="2B998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71E637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 w:rsidRPr="005A02B3">
              <w:rPr>
                <w:rFonts w:eastAsia="SimSun" w:hint="eastAsia"/>
                <w:lang w:eastAsia="zh-CN"/>
              </w:rPr>
              <w:t>Nokia</w:t>
            </w:r>
          </w:p>
        </w:tc>
      </w:tr>
      <w:tr w:rsidR="003A0A3D" w:rsidRPr="006A2881" w14:paraId="2E1184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D9A34" w14:textId="77777777" w:rsidR="003A0A3D" w:rsidRPr="00672080" w:rsidRDefault="005A1C14" w:rsidP="0026421F">
            <w:pPr>
              <w:pStyle w:val="TAL"/>
              <w:rPr>
                <w:rFonts w:eastAsia="SimSun"/>
                <w:lang w:eastAsia="zh-CN"/>
              </w:rPr>
            </w:pPr>
            <w:r w:rsidRPr="005A1C14">
              <w:rPr>
                <w:rFonts w:eastAsia="SimSun"/>
                <w:lang w:eastAsia="zh-CN"/>
              </w:rPr>
              <w:t>Nokia Shanghai Bell</w:t>
            </w:r>
          </w:p>
        </w:tc>
      </w:tr>
      <w:tr w:rsidR="00F10D03" w:rsidRPr="006A2881" w14:paraId="3480C9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0A558C" w14:textId="77777777" w:rsidR="00F10D03" w:rsidRPr="005A1C14" w:rsidRDefault="00F10D03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Apple</w:t>
            </w:r>
          </w:p>
        </w:tc>
      </w:tr>
      <w:tr w:rsidR="00F53C61" w:rsidRPr="006A2881" w14:paraId="280B8D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6E352" w14:textId="77777777" w:rsidR="00F53C61" w:rsidRDefault="00F53C61" w:rsidP="0026421F">
            <w:pPr>
              <w:pStyle w:val="TAL"/>
              <w:rPr>
                <w:rFonts w:eastAsia="SimSun"/>
                <w:lang w:eastAsia="zh-CN"/>
              </w:rPr>
            </w:pPr>
            <w:r w:rsidRPr="00F53C61">
              <w:rPr>
                <w:rFonts w:eastAsia="SimSun"/>
                <w:lang w:eastAsia="zh-CN"/>
              </w:rPr>
              <w:t>Ericsson</w:t>
            </w:r>
          </w:p>
        </w:tc>
      </w:tr>
      <w:tr w:rsidR="00782DD9" w:rsidRPr="006A2881" w14:paraId="0EBCEA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21A04" w14:textId="77777777" w:rsidR="00782DD9" w:rsidRPr="00F53C61" w:rsidRDefault="00782DD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</w:tbl>
    <w:p w14:paraId="0087167B" w14:textId="77777777" w:rsidR="00067741" w:rsidRDefault="00067741" w:rsidP="00067741"/>
    <w:p w14:paraId="597625C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736EE" w14:textId="77777777" w:rsidR="004E147A" w:rsidRDefault="004E147A">
      <w:r>
        <w:separator/>
      </w:r>
    </w:p>
  </w:endnote>
  <w:endnote w:type="continuationSeparator" w:id="0">
    <w:p w14:paraId="2D29B7B7" w14:textId="77777777" w:rsidR="004E147A" w:rsidRDefault="004E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F34EF" w14:textId="77777777" w:rsidR="004E147A" w:rsidRDefault="004E147A">
      <w:r>
        <w:separator/>
      </w:r>
    </w:p>
  </w:footnote>
  <w:footnote w:type="continuationSeparator" w:id="0">
    <w:p w14:paraId="774D8A5A" w14:textId="77777777" w:rsidR="004E147A" w:rsidRDefault="004E1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0EB9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147A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341A0"/>
  <w15:docId w15:val="{CC3434BF-5BB8-4307-B041-A58E120D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E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F0E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F0E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0E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0E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0E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0EB9"/>
    <w:pPr>
      <w:outlineLvl w:val="5"/>
    </w:pPr>
  </w:style>
  <w:style w:type="paragraph" w:styleId="Heading7">
    <w:name w:val="heading 7"/>
    <w:basedOn w:val="H6"/>
    <w:next w:val="Normal"/>
    <w:qFormat/>
    <w:rsid w:val="002F0EB9"/>
    <w:pPr>
      <w:outlineLvl w:val="6"/>
    </w:pPr>
  </w:style>
  <w:style w:type="paragraph" w:styleId="Heading8">
    <w:name w:val="heading 8"/>
    <w:basedOn w:val="Heading1"/>
    <w:next w:val="Normal"/>
    <w:qFormat/>
    <w:rsid w:val="002F0E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0EB9"/>
    <w:pPr>
      <w:outlineLvl w:val="8"/>
    </w:pPr>
  </w:style>
  <w:style w:type="character" w:default="1" w:styleId="DefaultParagraphFont">
    <w:name w:val="Default Paragraph Font"/>
    <w:semiHidden/>
    <w:rsid w:val="002F0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0EB9"/>
  </w:style>
  <w:style w:type="paragraph" w:customStyle="1" w:styleId="TAL">
    <w:name w:val="TAL"/>
    <w:basedOn w:val="Normal"/>
    <w:link w:val="TALChar"/>
    <w:rsid w:val="002F0E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119D6"/>
    <w:pPr>
      <w:widowControl w:val="0"/>
    </w:pPr>
    <w:rPr>
      <w:i/>
      <w:lang w:val="en-US"/>
    </w:rPr>
  </w:style>
  <w:style w:type="paragraph" w:styleId="Header">
    <w:name w:val="header"/>
    <w:rsid w:val="002F0E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F0EB9"/>
    <w:rPr>
      <w:b/>
    </w:rPr>
  </w:style>
  <w:style w:type="paragraph" w:customStyle="1" w:styleId="HE">
    <w:name w:val="HE"/>
    <w:basedOn w:val="Normal"/>
    <w:rsid w:val="008119D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F0EB9"/>
    <w:pPr>
      <w:spacing w:before="180"/>
      <w:ind w:left="2693" w:hanging="2693"/>
    </w:pPr>
    <w:rPr>
      <w:b/>
    </w:rPr>
  </w:style>
  <w:style w:type="paragraph" w:styleId="TOC1">
    <w:name w:val="toc 1"/>
    <w:semiHidden/>
    <w:rsid w:val="002F0E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F0E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F0EB9"/>
    <w:pPr>
      <w:ind w:left="1701" w:hanging="1701"/>
    </w:pPr>
  </w:style>
  <w:style w:type="paragraph" w:styleId="TOC4">
    <w:name w:val="toc 4"/>
    <w:basedOn w:val="TOC3"/>
    <w:semiHidden/>
    <w:rsid w:val="002F0EB9"/>
    <w:pPr>
      <w:ind w:left="1418" w:hanging="1418"/>
    </w:pPr>
  </w:style>
  <w:style w:type="paragraph" w:styleId="TOC3">
    <w:name w:val="toc 3"/>
    <w:basedOn w:val="TOC2"/>
    <w:semiHidden/>
    <w:rsid w:val="002F0EB9"/>
    <w:pPr>
      <w:ind w:left="1134" w:hanging="1134"/>
    </w:pPr>
  </w:style>
  <w:style w:type="paragraph" w:styleId="TOC2">
    <w:name w:val="toc 2"/>
    <w:basedOn w:val="TOC1"/>
    <w:semiHidden/>
    <w:rsid w:val="002F0E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0EB9"/>
    <w:pPr>
      <w:ind w:left="284"/>
    </w:pPr>
  </w:style>
  <w:style w:type="paragraph" w:styleId="Index1">
    <w:name w:val="index 1"/>
    <w:basedOn w:val="Normal"/>
    <w:semiHidden/>
    <w:rsid w:val="002F0EB9"/>
    <w:pPr>
      <w:keepLines/>
      <w:spacing w:after="0"/>
    </w:pPr>
  </w:style>
  <w:style w:type="paragraph" w:customStyle="1" w:styleId="ZH">
    <w:name w:val="ZH"/>
    <w:rsid w:val="002F0E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0EB9"/>
    <w:pPr>
      <w:outlineLvl w:val="9"/>
    </w:pPr>
  </w:style>
  <w:style w:type="paragraph" w:styleId="ListNumber2">
    <w:name w:val="List Number 2"/>
    <w:basedOn w:val="ListNumber"/>
    <w:rsid w:val="002F0EB9"/>
    <w:pPr>
      <w:ind w:left="851"/>
    </w:pPr>
  </w:style>
  <w:style w:type="character" w:styleId="FootnoteReference">
    <w:name w:val="footnote reference"/>
    <w:semiHidden/>
    <w:rsid w:val="002F0EB9"/>
    <w:rPr>
      <w:b/>
      <w:position w:val="6"/>
      <w:sz w:val="16"/>
    </w:rPr>
  </w:style>
  <w:style w:type="paragraph" w:styleId="FootnoteText">
    <w:name w:val="footnote text"/>
    <w:basedOn w:val="Normal"/>
    <w:semiHidden/>
    <w:rsid w:val="002F0E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F0EB9"/>
    <w:pPr>
      <w:jc w:val="center"/>
    </w:pPr>
  </w:style>
  <w:style w:type="paragraph" w:customStyle="1" w:styleId="TF">
    <w:name w:val="TF"/>
    <w:basedOn w:val="TH"/>
    <w:rsid w:val="002F0EB9"/>
    <w:pPr>
      <w:keepNext w:val="0"/>
      <w:spacing w:before="0" w:after="240"/>
    </w:pPr>
  </w:style>
  <w:style w:type="paragraph" w:customStyle="1" w:styleId="NO">
    <w:name w:val="NO"/>
    <w:basedOn w:val="Normal"/>
    <w:rsid w:val="002F0EB9"/>
    <w:pPr>
      <w:keepLines/>
      <w:ind w:left="1135" w:hanging="851"/>
    </w:pPr>
  </w:style>
  <w:style w:type="paragraph" w:styleId="TOC9">
    <w:name w:val="toc 9"/>
    <w:basedOn w:val="TOC8"/>
    <w:semiHidden/>
    <w:rsid w:val="002F0EB9"/>
    <w:pPr>
      <w:ind w:left="1418" w:hanging="1418"/>
    </w:pPr>
  </w:style>
  <w:style w:type="paragraph" w:customStyle="1" w:styleId="EX">
    <w:name w:val="EX"/>
    <w:basedOn w:val="Normal"/>
    <w:rsid w:val="002F0EB9"/>
    <w:pPr>
      <w:keepLines/>
      <w:ind w:left="1702" w:hanging="1418"/>
    </w:pPr>
  </w:style>
  <w:style w:type="paragraph" w:customStyle="1" w:styleId="FP">
    <w:name w:val="FP"/>
    <w:basedOn w:val="Normal"/>
    <w:rsid w:val="002F0EB9"/>
    <w:pPr>
      <w:spacing w:after="0"/>
    </w:pPr>
  </w:style>
  <w:style w:type="paragraph" w:customStyle="1" w:styleId="LD">
    <w:name w:val="LD"/>
    <w:rsid w:val="002F0E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0EB9"/>
    <w:pPr>
      <w:spacing w:after="0"/>
    </w:pPr>
  </w:style>
  <w:style w:type="paragraph" w:customStyle="1" w:styleId="EW">
    <w:name w:val="EW"/>
    <w:basedOn w:val="EX"/>
    <w:rsid w:val="002F0EB9"/>
    <w:pPr>
      <w:spacing w:after="0"/>
    </w:pPr>
  </w:style>
  <w:style w:type="paragraph" w:styleId="TOC6">
    <w:name w:val="toc 6"/>
    <w:basedOn w:val="TOC5"/>
    <w:next w:val="Normal"/>
    <w:semiHidden/>
    <w:rsid w:val="002F0EB9"/>
    <w:pPr>
      <w:ind w:left="1985" w:hanging="1985"/>
    </w:pPr>
  </w:style>
  <w:style w:type="paragraph" w:styleId="TOC7">
    <w:name w:val="toc 7"/>
    <w:basedOn w:val="TOC6"/>
    <w:next w:val="Normal"/>
    <w:semiHidden/>
    <w:rsid w:val="002F0EB9"/>
    <w:pPr>
      <w:ind w:left="2268" w:hanging="2268"/>
    </w:pPr>
  </w:style>
  <w:style w:type="paragraph" w:styleId="ListBullet2">
    <w:name w:val="List Bullet 2"/>
    <w:basedOn w:val="ListBullet"/>
    <w:rsid w:val="002F0EB9"/>
    <w:pPr>
      <w:ind w:left="851"/>
    </w:pPr>
  </w:style>
  <w:style w:type="paragraph" w:styleId="ListBullet3">
    <w:name w:val="List Bullet 3"/>
    <w:basedOn w:val="ListBullet2"/>
    <w:rsid w:val="002F0EB9"/>
    <w:pPr>
      <w:ind w:left="1135"/>
    </w:pPr>
  </w:style>
  <w:style w:type="paragraph" w:styleId="ListNumber">
    <w:name w:val="List Number"/>
    <w:basedOn w:val="List"/>
    <w:rsid w:val="002F0EB9"/>
  </w:style>
  <w:style w:type="paragraph" w:customStyle="1" w:styleId="EQ">
    <w:name w:val="EQ"/>
    <w:basedOn w:val="Normal"/>
    <w:next w:val="Normal"/>
    <w:rsid w:val="002F0E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0E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0E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0E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0EB9"/>
    <w:pPr>
      <w:jc w:val="right"/>
    </w:pPr>
  </w:style>
  <w:style w:type="paragraph" w:customStyle="1" w:styleId="H6">
    <w:name w:val="H6"/>
    <w:basedOn w:val="Heading5"/>
    <w:next w:val="Normal"/>
    <w:rsid w:val="002F0E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0EB9"/>
    <w:pPr>
      <w:ind w:left="851" w:hanging="851"/>
    </w:pPr>
  </w:style>
  <w:style w:type="paragraph" w:customStyle="1" w:styleId="ZA">
    <w:name w:val="ZA"/>
    <w:rsid w:val="002F0E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0E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0E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0E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0EB9"/>
    <w:pPr>
      <w:framePr w:wrap="notBeside" w:y="16161"/>
    </w:pPr>
  </w:style>
  <w:style w:type="character" w:customStyle="1" w:styleId="ZGSM">
    <w:name w:val="ZGSM"/>
    <w:rsid w:val="002F0EB9"/>
  </w:style>
  <w:style w:type="paragraph" w:styleId="List2">
    <w:name w:val="List 2"/>
    <w:basedOn w:val="List"/>
    <w:rsid w:val="002F0EB9"/>
    <w:pPr>
      <w:ind w:left="851"/>
    </w:pPr>
  </w:style>
  <w:style w:type="paragraph" w:customStyle="1" w:styleId="ZG">
    <w:name w:val="ZG"/>
    <w:rsid w:val="002F0E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F0EB9"/>
    <w:pPr>
      <w:ind w:left="1135"/>
    </w:pPr>
  </w:style>
  <w:style w:type="paragraph" w:styleId="List4">
    <w:name w:val="List 4"/>
    <w:basedOn w:val="List3"/>
    <w:rsid w:val="002F0EB9"/>
    <w:pPr>
      <w:ind w:left="1418"/>
    </w:pPr>
  </w:style>
  <w:style w:type="paragraph" w:styleId="List5">
    <w:name w:val="List 5"/>
    <w:basedOn w:val="List4"/>
    <w:rsid w:val="002F0EB9"/>
    <w:pPr>
      <w:ind w:left="1702"/>
    </w:pPr>
  </w:style>
  <w:style w:type="paragraph" w:customStyle="1" w:styleId="EditorsNote">
    <w:name w:val="Editor's Note"/>
    <w:basedOn w:val="NO"/>
    <w:rsid w:val="002F0EB9"/>
    <w:rPr>
      <w:color w:val="FF0000"/>
    </w:rPr>
  </w:style>
  <w:style w:type="paragraph" w:styleId="List">
    <w:name w:val="List"/>
    <w:basedOn w:val="Normal"/>
    <w:rsid w:val="002F0EB9"/>
    <w:pPr>
      <w:ind w:left="568" w:hanging="284"/>
    </w:pPr>
  </w:style>
  <w:style w:type="paragraph" w:styleId="ListBullet">
    <w:name w:val="List Bullet"/>
    <w:basedOn w:val="List"/>
    <w:rsid w:val="002F0EB9"/>
  </w:style>
  <w:style w:type="paragraph" w:styleId="ListBullet4">
    <w:name w:val="List Bullet 4"/>
    <w:basedOn w:val="ListBullet3"/>
    <w:rsid w:val="002F0EB9"/>
    <w:pPr>
      <w:ind w:left="1418"/>
    </w:pPr>
  </w:style>
  <w:style w:type="paragraph" w:styleId="ListBullet5">
    <w:name w:val="List Bullet 5"/>
    <w:basedOn w:val="ListBullet4"/>
    <w:rsid w:val="002F0EB9"/>
    <w:pPr>
      <w:ind w:left="1702"/>
    </w:pPr>
  </w:style>
  <w:style w:type="paragraph" w:customStyle="1" w:styleId="B1">
    <w:name w:val="B1"/>
    <w:basedOn w:val="List"/>
    <w:rsid w:val="002F0EB9"/>
  </w:style>
  <w:style w:type="paragraph" w:customStyle="1" w:styleId="B2">
    <w:name w:val="B2"/>
    <w:basedOn w:val="List2"/>
    <w:rsid w:val="002F0EB9"/>
  </w:style>
  <w:style w:type="paragraph" w:customStyle="1" w:styleId="B3">
    <w:name w:val="B3"/>
    <w:basedOn w:val="List3"/>
    <w:rsid w:val="002F0EB9"/>
  </w:style>
  <w:style w:type="paragraph" w:customStyle="1" w:styleId="B4">
    <w:name w:val="B4"/>
    <w:basedOn w:val="List4"/>
    <w:rsid w:val="002F0EB9"/>
  </w:style>
  <w:style w:type="paragraph" w:customStyle="1" w:styleId="B5">
    <w:name w:val="B5"/>
    <w:basedOn w:val="List5"/>
    <w:rsid w:val="002F0EB9"/>
  </w:style>
  <w:style w:type="paragraph" w:styleId="Footer">
    <w:name w:val="footer"/>
    <w:basedOn w:val="Header"/>
    <w:rsid w:val="002F0EB9"/>
    <w:pPr>
      <w:jc w:val="center"/>
    </w:pPr>
    <w:rPr>
      <w:i/>
    </w:rPr>
  </w:style>
  <w:style w:type="paragraph" w:customStyle="1" w:styleId="ZTD">
    <w:name w:val="ZTD"/>
    <w:basedOn w:val="ZB"/>
    <w:rsid w:val="002F0E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5148F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eastAsia="Times New Roman" w:hAnsi="Arial"/>
      <w:sz w:val="18"/>
      <w:lang w:val="en-GB" w:eastAsia="en-GB"/>
    </w:rPr>
  </w:style>
  <w:style w:type="character" w:customStyle="1" w:styleId="CRCoverPageZchn">
    <w:name w:val="CR Cover Page Zchn"/>
    <w:link w:val="CRCoverPage"/>
    <w:rsid w:val="002F0E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2E35E-26DA-4E17-918F-11CC7D2C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2021-11-30T13:34:00Z</dcterms:created>
  <dcterms:modified xsi:type="dcterms:W3CDTF">2021-11-30T13:34:00Z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