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4BAED" w14:textId="158DE5E3" w:rsidR="000F7ECB" w:rsidRPr="00F65D14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</w:t>
      </w:r>
      <w:r w:rsidR="006F4865">
        <w:rPr>
          <w:rFonts w:cs="Arial"/>
          <w:bCs/>
          <w:sz w:val="22"/>
        </w:rPr>
        <w:t>3068</w:t>
      </w:r>
    </w:p>
    <w:p w14:paraId="70D42129" w14:textId="369C58E7" w:rsidR="000F7ECB" w:rsidRPr="00F65D14" w:rsidRDefault="00F65D1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55B4E630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</w:t>
      </w:r>
      <w:r w:rsidR="0088542F">
        <w:rPr>
          <w:rFonts w:ascii="Arial" w:hAnsi="Arial" w:cs="Arial"/>
          <w:b/>
        </w:rPr>
        <w:t>24.</w:t>
      </w:r>
      <w:r w:rsidR="00F145FD">
        <w:rPr>
          <w:rFonts w:ascii="Arial" w:hAnsi="Arial" w:cs="Arial"/>
          <w:b/>
        </w:rPr>
        <w:t>5</w:t>
      </w:r>
      <w:r w:rsidR="006F4865">
        <w:rPr>
          <w:rFonts w:ascii="Arial" w:hAnsi="Arial" w:cs="Arial"/>
          <w:b/>
        </w:rPr>
        <w:t>49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2B01F921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</w:t>
      </w:r>
      <w:r w:rsidR="0088542F">
        <w:rPr>
          <w:rFonts w:ascii="Arial" w:hAnsi="Arial" w:cs="Arial"/>
          <w:b/>
        </w:rPr>
        <w:t>1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C3EABB3" w14:textId="77777777" w:rsidR="00332B8B" w:rsidRDefault="00332B8B" w:rsidP="00332B8B">
      <w:r>
        <w:t>The specification defines:</w:t>
      </w:r>
    </w:p>
    <w:p w14:paraId="3B4DE93D" w14:textId="77777777" w:rsidR="00332B8B" w:rsidRDefault="00332B8B" w:rsidP="00332B8B">
      <w:pPr>
        <w:pStyle w:val="B1"/>
      </w:pPr>
      <w:r>
        <w:t>1)</w:t>
      </w:r>
      <w:r>
        <w:tab/>
        <w:t>Service Enabler Architecture Layer for Verticals (SEAL) client and SEAL server interface; and</w:t>
      </w:r>
    </w:p>
    <w:p w14:paraId="36F9A2B3" w14:textId="77777777" w:rsidR="00332B8B" w:rsidRDefault="00332B8B" w:rsidP="00332B8B">
      <w:pPr>
        <w:pStyle w:val="B1"/>
      </w:pPr>
      <w:r>
        <w:t>2)</w:t>
      </w:r>
      <w:r>
        <w:tab/>
        <w:t>SEAL server and Vertical Application Layer (VAL) server interface,</w:t>
      </w:r>
    </w:p>
    <w:p w14:paraId="21E38931" w14:textId="77777777" w:rsidR="00332B8B" w:rsidRDefault="00332B8B" w:rsidP="00332B8B">
      <w:r>
        <w:t>for n</w:t>
      </w:r>
      <w:r w:rsidRPr="002328F3">
        <w:t>etwork slice capability management based on normative stage-2 work developed in 3GPP</w:t>
      </w:r>
      <w:r>
        <w:t> </w:t>
      </w:r>
      <w:r w:rsidRPr="002328F3">
        <w:t>TS</w:t>
      </w:r>
      <w:r>
        <w:t> </w:t>
      </w:r>
      <w:r w:rsidRPr="002328F3">
        <w:t>23.434</w:t>
      </w:r>
      <w:r>
        <w:t>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1B4E3E12" w:rsidR="0045428D" w:rsidRPr="00CB25C6" w:rsidRDefault="00CB25C6" w:rsidP="00CB25C6">
      <w:pPr>
        <w:rPr>
          <w:sz w:val="24"/>
          <w:szCs w:val="24"/>
        </w:rPr>
      </w:pPr>
      <w:r w:rsidRPr="00CB25C6">
        <w:rPr>
          <w:sz w:val="24"/>
          <w:szCs w:val="24"/>
        </w:rPr>
        <w:t>This is the first presentation of TS </w:t>
      </w:r>
      <w:r w:rsidR="0088542F" w:rsidRPr="0088542F">
        <w:rPr>
          <w:sz w:val="24"/>
          <w:szCs w:val="24"/>
        </w:rPr>
        <w:t>24.</w:t>
      </w:r>
      <w:r w:rsidR="00F145FD">
        <w:rPr>
          <w:sz w:val="24"/>
          <w:szCs w:val="24"/>
        </w:rPr>
        <w:t>5</w:t>
      </w:r>
      <w:r w:rsidR="00D1546E">
        <w:rPr>
          <w:sz w:val="24"/>
          <w:szCs w:val="24"/>
        </w:rPr>
        <w:t>49</w:t>
      </w:r>
      <w:r w:rsidRPr="00CB25C6">
        <w:rPr>
          <w:sz w:val="24"/>
          <w:szCs w:val="24"/>
        </w:rPr>
        <w:t xml:space="preserve"> to TSG CT Plenary.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9F2C1F7" w14:textId="77777777" w:rsidR="00332B8B" w:rsidRDefault="00332B8B" w:rsidP="00332B8B">
      <w:r>
        <w:t>Known outstanding issues are:</w:t>
      </w:r>
    </w:p>
    <w:p w14:paraId="4107DCE6" w14:textId="77777777" w:rsidR="00332B8B" w:rsidRDefault="00332B8B" w:rsidP="00332B8B">
      <w:pPr>
        <w:pStyle w:val="B1"/>
      </w:pPr>
      <w:r>
        <w:t>-</w:t>
      </w:r>
      <w:r>
        <w:tab/>
        <w:t>Scope</w:t>
      </w:r>
    </w:p>
    <w:p w14:paraId="65B237EC" w14:textId="77777777" w:rsidR="00332B8B" w:rsidRDefault="00332B8B" w:rsidP="00332B8B">
      <w:pPr>
        <w:pStyle w:val="B1"/>
      </w:pPr>
      <w:r>
        <w:t>-</w:t>
      </w:r>
      <w:r>
        <w:tab/>
      </w:r>
      <w:r w:rsidRPr="00F04B5C">
        <w:t>Definitions of terms, symbols and abbreviations</w:t>
      </w:r>
    </w:p>
    <w:p w14:paraId="011846CF" w14:textId="77777777" w:rsidR="00332B8B" w:rsidRDefault="00332B8B" w:rsidP="00332B8B">
      <w:pPr>
        <w:pStyle w:val="B1"/>
      </w:pPr>
      <w:r>
        <w:t>-</w:t>
      </w:r>
      <w:r>
        <w:tab/>
        <w:t>General description</w:t>
      </w:r>
    </w:p>
    <w:p w14:paraId="1B612029" w14:textId="77777777" w:rsidR="00332B8B" w:rsidRDefault="00332B8B" w:rsidP="00332B8B">
      <w:pPr>
        <w:pStyle w:val="B1"/>
      </w:pPr>
      <w:r>
        <w:t>-</w:t>
      </w:r>
      <w:r>
        <w:tab/>
        <w:t>One Editor's note</w:t>
      </w:r>
    </w:p>
    <w:p w14:paraId="781B77C5" w14:textId="77777777" w:rsidR="00332B8B" w:rsidRDefault="00332B8B" w:rsidP="00332B8B">
      <w:pPr>
        <w:pStyle w:val="B1"/>
        <w:ind w:left="0" w:firstLine="0"/>
      </w:pPr>
      <w:r w:rsidRPr="00FA4349">
        <w:t>The TS is expected to be completed by TSG CT#95</w:t>
      </w:r>
      <w:r>
        <w:t>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212441DC" w:rsidR="0045428D" w:rsidRPr="00CB25C6" w:rsidRDefault="00CB25C6" w:rsidP="00CB25C6">
      <w:pPr>
        <w:rPr>
          <w:sz w:val="24"/>
          <w:szCs w:val="24"/>
        </w:rPr>
      </w:pPr>
      <w:r w:rsidRPr="00CB25C6">
        <w:rPr>
          <w:sz w:val="24"/>
          <w:szCs w:val="24"/>
        </w:rPr>
        <w:t>None</w:t>
      </w:r>
      <w:r w:rsidR="00C77D17">
        <w:rPr>
          <w:sz w:val="24"/>
          <w:szCs w:val="24"/>
        </w:rPr>
        <w:t>.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4DD10" w14:textId="77777777" w:rsidR="009C5DB3" w:rsidRDefault="009C5DB3" w:rsidP="00CB25C6">
      <w:pPr>
        <w:spacing w:after="0"/>
      </w:pPr>
      <w:r>
        <w:separator/>
      </w:r>
    </w:p>
  </w:endnote>
  <w:endnote w:type="continuationSeparator" w:id="0">
    <w:p w14:paraId="35F0425A" w14:textId="77777777" w:rsidR="009C5DB3" w:rsidRDefault="009C5DB3" w:rsidP="00CB2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62B6E" w14:textId="77777777" w:rsidR="009C5DB3" w:rsidRDefault="009C5DB3" w:rsidP="00CB25C6">
      <w:pPr>
        <w:spacing w:after="0"/>
      </w:pPr>
      <w:r>
        <w:separator/>
      </w:r>
    </w:p>
  </w:footnote>
  <w:footnote w:type="continuationSeparator" w:id="0">
    <w:p w14:paraId="078278CF" w14:textId="77777777" w:rsidR="009C5DB3" w:rsidRDefault="009C5DB3" w:rsidP="00CB25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D0721"/>
    <w:rsid w:val="00201520"/>
    <w:rsid w:val="00222D66"/>
    <w:rsid w:val="002B09A1"/>
    <w:rsid w:val="00332B8B"/>
    <w:rsid w:val="0045428D"/>
    <w:rsid w:val="006F4865"/>
    <w:rsid w:val="007E5971"/>
    <w:rsid w:val="0088542F"/>
    <w:rsid w:val="008E104F"/>
    <w:rsid w:val="009828FE"/>
    <w:rsid w:val="009C5DB3"/>
    <w:rsid w:val="00A844BF"/>
    <w:rsid w:val="00A946BA"/>
    <w:rsid w:val="00AD354B"/>
    <w:rsid w:val="00C15E4A"/>
    <w:rsid w:val="00C2149A"/>
    <w:rsid w:val="00C77D17"/>
    <w:rsid w:val="00CB25C6"/>
    <w:rsid w:val="00CC358C"/>
    <w:rsid w:val="00D1546E"/>
    <w:rsid w:val="00DC278D"/>
    <w:rsid w:val="00E70EDC"/>
    <w:rsid w:val="00F145FD"/>
    <w:rsid w:val="00F322A2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Motorola Mobility-V19</cp:lastModifiedBy>
  <cp:revision>2</cp:revision>
  <dcterms:created xsi:type="dcterms:W3CDTF">2021-11-26T17:38:00Z</dcterms:created>
  <dcterms:modified xsi:type="dcterms:W3CDTF">2021-11-26T17:38:00Z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(2)oib106X1JqS/pyIUaASsBJWpIexKkW48cqyp3KG93jPJ3gBW9E/3JWcfROf5onGehieXi4/+
V2H4Ah5XCrIWiwSNn0wjCLdRuruAPzhj5+FSeNZZJfSL656u6QxMBYCXQrv4sL0JsKyCPLuG
U8tgtGyGwHm3ROSrefv4Oxw+jPO6ky87dcl4CwmkixRxF/1Pzm4Z7t3hsRsuncTZghNdbk5S
ONEmDnh90KiKFSDNm3</vt:lpwstr>
  </property>
  <property fmtid="{D5CDD505-2E9C-101B-9397-08002B2CF9AE}" pid="3" name="_2015_ms_pID_7253431">
    <vt:lpwstr>Dzz+7/VpbeAwQGFsDc4PwEktPatCwZHisZhFkq7ndMJi+dyGsEkNMD
XC8WUHBsBYkYuTni8eV531ZHubgTc5l00W6zwDCLT4EiBfYQwcTEAArsqR/Uh6COvXe2BBoJ
T/Xkwa6qTFclZlhkXV1/YFsS300xNd2m9uC9b8g2w16JVLAJx30MHnODlYWdZS4Kpk8=</vt:lpwstr>
  </property>
</Properties>
</file>