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F5C3B0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4A16A1">
        <w:rPr>
          <w:b/>
          <w:noProof/>
          <w:sz w:val="24"/>
        </w:rPr>
        <w:t>9</w:t>
      </w:r>
      <w:r w:rsidR="0007312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16A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07312B">
        <w:rPr>
          <w:b/>
          <w:noProof/>
          <w:sz w:val="24"/>
        </w:rPr>
        <w:t>10</w:t>
      </w:r>
      <w:r>
        <w:rPr>
          <w:b/>
          <w:noProof/>
          <w:sz w:val="24"/>
        </w:rPr>
        <w:t>abc</w:t>
      </w:r>
    </w:p>
    <w:p w14:paraId="0E874A83" w14:textId="71950AF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7312B">
        <w:rPr>
          <w:b/>
          <w:noProof/>
          <w:sz w:val="24"/>
        </w:rPr>
        <w:t>18</w:t>
      </w:r>
      <w:r w:rsidR="004A16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7312B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7312B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731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00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00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0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0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600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BA279" w14:textId="77777777" w:rsidR="00CB3C8E" w:rsidRDefault="00CB3C8E">
      <w:r>
        <w:separator/>
      </w:r>
    </w:p>
  </w:endnote>
  <w:endnote w:type="continuationSeparator" w:id="0">
    <w:p w14:paraId="2F8F04FC" w14:textId="77777777" w:rsidR="00CB3C8E" w:rsidRDefault="00CB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C23DD" w14:textId="77777777" w:rsidR="00CB3C8E" w:rsidRDefault="00CB3C8E">
      <w:r>
        <w:separator/>
      </w:r>
    </w:p>
  </w:footnote>
  <w:footnote w:type="continuationSeparator" w:id="0">
    <w:p w14:paraId="77B45EF7" w14:textId="77777777" w:rsidR="00CB3C8E" w:rsidRDefault="00CB3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12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0E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6A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C8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CED99-2582-4396-8FCA-16769F89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2020-02-03T08:32:00Z</dcterms:created>
  <dcterms:modified xsi:type="dcterms:W3CDTF">2021-03-01T11:44:00Z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