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7AC365" w14:textId="495F2034" w:rsidR="00FA4D54" w:rsidRDefault="00FA4D54" w:rsidP="00FA4D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913E3E">
        <w:rPr>
          <w:b/>
          <w:noProof/>
          <w:sz w:val="24"/>
        </w:rPr>
        <w:t>284</w:t>
      </w:r>
    </w:p>
    <w:p w14:paraId="32A6D70E" w14:textId="77777777" w:rsidR="00FA4D54" w:rsidRDefault="00FA4D54" w:rsidP="00FA4D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10841CB9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374E8E0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AC159C" w14:textId="42A5BF1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A4D54">
        <w:rPr>
          <w:rFonts w:ascii="Arial" w:eastAsia="Batang" w:hAnsi="Arial"/>
          <w:b/>
          <w:lang w:val="en-US" w:eastAsia="zh-CN"/>
        </w:rPr>
        <w:t>3GPP TSG CT WG4</w:t>
      </w:r>
    </w:p>
    <w:p w14:paraId="73C5E4C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>CT Aspects of 5G eEDGE</w:t>
      </w:r>
    </w:p>
    <w:p w14:paraId="09E7723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F15E853" w14:textId="2C1E9C9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A4D54">
        <w:rPr>
          <w:rFonts w:ascii="Arial" w:eastAsia="Batang" w:hAnsi="Arial"/>
          <w:b/>
          <w:lang w:eastAsia="zh-CN"/>
        </w:rPr>
        <w:t>17.2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6E76A16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>New WID on CT Aspects of 5G eEDGE</w:t>
      </w:r>
    </w:p>
    <w:p w14:paraId="56DDA9EE" w14:textId="1CF6EC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</w:p>
    <w:p w14:paraId="10CCE46F" w14:textId="542CEC86" w:rsidR="00B078D6" w:rsidRDefault="00B078D6" w:rsidP="00510192">
      <w:pPr>
        <w:pStyle w:val="Heading2"/>
      </w:pPr>
      <w:r>
        <w:t>Unique identifier</w:t>
      </w:r>
      <w:r w:rsidR="00F41A27">
        <w:t xml:space="preserve">: </w:t>
      </w:r>
      <w:r w:rsidR="00FA4D54">
        <w:t>910005</w:t>
      </w:r>
    </w:p>
    <w:p w14:paraId="1F64290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14:paraId="6087B07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8894EC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14:paraId="5ED1790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C61294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38060" w14:textId="77777777"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2096BA" w14:textId="77777777"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432BB8" w14:textId="77777777"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1CFE" w14:textId="77777777"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20C60" w14:textId="77777777"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14:paraId="72DB72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1C8CDC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35497C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50A967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7FC00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F62D0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2920C9" w14:textId="77777777" w:rsidR="004260A5" w:rsidRPr="006C27A4" w:rsidRDefault="004260A5" w:rsidP="004A40BE">
            <w:pPr>
              <w:pStyle w:val="TAC"/>
            </w:pPr>
          </w:p>
        </w:tc>
      </w:tr>
      <w:tr w:rsidR="004260A5" w:rsidRPr="006C27A4" w14:paraId="456A3A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D58308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0B0F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C60914B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B2ED98" w14:textId="77777777"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1E51CA1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C2C772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14:paraId="5D2103B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9A14A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D46E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5626DF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1E04C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A99F2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C8898" w14:textId="77777777" w:rsidR="004260A5" w:rsidRPr="006C27A4" w:rsidRDefault="004260A5" w:rsidP="004A40BE">
            <w:pPr>
              <w:pStyle w:val="TAC"/>
            </w:pPr>
          </w:p>
        </w:tc>
      </w:tr>
    </w:tbl>
    <w:p w14:paraId="56993F4D" w14:textId="77777777" w:rsidR="008A76FD" w:rsidRDefault="008A76FD" w:rsidP="001C5C86">
      <w:pPr>
        <w:ind w:right="-99"/>
        <w:rPr>
          <w:b/>
        </w:rPr>
      </w:pPr>
    </w:p>
    <w:p w14:paraId="501E5E6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18E2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B601B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14:paraId="4C989718" w14:textId="77777777" w:rsidTr="006B4280">
        <w:tc>
          <w:tcPr>
            <w:tcW w:w="675" w:type="dxa"/>
          </w:tcPr>
          <w:p w14:paraId="3A6DCD89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72CFBF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14:paraId="25738F8E" w14:textId="77777777" w:rsidTr="004260A5">
        <w:tc>
          <w:tcPr>
            <w:tcW w:w="675" w:type="dxa"/>
          </w:tcPr>
          <w:p w14:paraId="14E96337" w14:textId="77777777"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8FF33F" w14:textId="77777777"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14:paraId="4FF14E5A" w14:textId="77777777" w:rsidTr="004260A5">
        <w:tc>
          <w:tcPr>
            <w:tcW w:w="675" w:type="dxa"/>
          </w:tcPr>
          <w:p w14:paraId="5D5701FE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F44B15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14:paraId="251208F9" w14:textId="77777777" w:rsidTr="001759A7">
        <w:tc>
          <w:tcPr>
            <w:tcW w:w="675" w:type="dxa"/>
          </w:tcPr>
          <w:p w14:paraId="7757B7EC" w14:textId="77777777"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7C1C8" w14:textId="77777777"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3FEF00EA" w14:textId="77777777" w:rsidR="004876B9" w:rsidRDefault="004876B9" w:rsidP="001C5C86">
      <w:pPr>
        <w:ind w:right="-99"/>
        <w:rPr>
          <w:b/>
        </w:rPr>
      </w:pPr>
    </w:p>
    <w:p w14:paraId="4F02DD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F00FE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14:paraId="109BA524" w14:textId="77777777" w:rsidTr="009A6092">
        <w:tc>
          <w:tcPr>
            <w:tcW w:w="10314" w:type="dxa"/>
            <w:gridSpan w:val="4"/>
            <w:shd w:val="clear" w:color="auto" w:fill="E0E0E0"/>
          </w:tcPr>
          <w:p w14:paraId="039F480C" w14:textId="77777777"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14:paraId="47CA157D" w14:textId="77777777" w:rsidTr="00770D68">
        <w:tc>
          <w:tcPr>
            <w:tcW w:w="1526" w:type="dxa"/>
            <w:shd w:val="clear" w:color="auto" w:fill="E0E0E0"/>
          </w:tcPr>
          <w:p w14:paraId="3E1B1312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2FB76DD6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AFD6B7B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7112520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14:paraId="0AA2BF64" w14:textId="77777777" w:rsidTr="00770D68">
        <w:tc>
          <w:tcPr>
            <w:tcW w:w="1526" w:type="dxa"/>
          </w:tcPr>
          <w:p w14:paraId="2EA74696" w14:textId="77777777"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624BAABA" w14:textId="77777777"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0BE1914B" w14:textId="77777777"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678F970D" w14:textId="77777777" w:rsidR="008835FC" w:rsidRPr="006C27A4" w:rsidRDefault="000B2E79" w:rsidP="00982CD6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DengXian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09527DC" w14:textId="77777777" w:rsidR="004876B9" w:rsidRDefault="004876B9" w:rsidP="001C5C86">
      <w:pPr>
        <w:ind w:right="-99"/>
        <w:rPr>
          <w:b/>
        </w:rPr>
      </w:pPr>
    </w:p>
    <w:p w14:paraId="1526F62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2BEA1E5" w14:textId="77777777"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14:paraId="0BE5F192" w14:textId="77777777" w:rsidTr="00922FCB">
        <w:tc>
          <w:tcPr>
            <w:tcW w:w="11808" w:type="dxa"/>
            <w:gridSpan w:val="4"/>
            <w:shd w:val="clear" w:color="auto" w:fill="E0E0E0"/>
          </w:tcPr>
          <w:p w14:paraId="3655929A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14:paraId="6D3FA52B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71166E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7629C5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502D19B2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14:paraId="011B9FA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3DB05051" w14:textId="77777777"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30060A45" w14:textId="77777777"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72C4C08C" w14:textId="77777777" w:rsidR="00B70D0D" w:rsidRPr="00D0292E" w:rsidRDefault="00B70D0D" w:rsidP="00B70D0D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DengXian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14:paraId="254D1A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C815E5" w14:textId="77777777"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65FCB853" w14:textId="77777777"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2B382E18" w14:textId="77777777" w:rsidR="00B70D0D" w:rsidRPr="006C27A4" w:rsidRDefault="00B70D0D" w:rsidP="00B70D0D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DengXian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14:paraId="61C1963A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9EF0095" w14:textId="77777777"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0F62342" w14:textId="77777777"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7DB34741" w14:textId="77777777" w:rsidR="00F55E25" w:rsidRPr="006C27A4" w:rsidRDefault="00F55E25" w:rsidP="00F55E25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DengXian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DengXian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5AAD1FFC" w14:textId="77777777" w:rsidR="00A9188C" w:rsidRPr="00251D80" w:rsidRDefault="00A9188C" w:rsidP="00251D80">
      <w:pPr>
        <w:rPr>
          <w:i/>
        </w:rPr>
      </w:pPr>
    </w:p>
    <w:p w14:paraId="3EB0FC7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6D2F724" w14:textId="77777777"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14:paraId="065FEE9B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14:paraId="29517193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14:paraId="347ECFE5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14:paraId="7FFA6692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14:paraId="443DDBD6" w14:textId="77777777"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14:paraId="142770B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81B08DF" w14:textId="77777777"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14:paraId="5030334B" w14:textId="77777777"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42CADBE" w14:textId="77777777"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14:paraId="211248A3" w14:textId="77777777"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Potential impacts on </w:t>
      </w:r>
      <w:r>
        <w:t>UE's subscription information to include identities of Edge Configuration Servers that the UE may access.</w:t>
      </w:r>
    </w:p>
    <w:p w14:paraId="55795D4B" w14:textId="77777777"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94BA0">
        <w:t>LDNSR</w:t>
      </w:r>
      <w:r>
        <w:t xml:space="preserve"> selection by SMF.</w:t>
      </w:r>
    </w:p>
    <w:p w14:paraId="2BFCFC69" w14:textId="77777777"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r w:rsidRPr="00794BA0">
        <w:t>LDNSR</w:t>
      </w:r>
      <w:r w:rsidR="00FF4992" w:rsidRPr="00FF4992">
        <w:t xml:space="preserve"> </w:t>
      </w:r>
      <w:r w:rsidR="00FF4992">
        <w:t xml:space="preserve">and its </w:t>
      </w:r>
      <w:r w:rsidR="0069636A">
        <w:t>services</w:t>
      </w:r>
      <w:r>
        <w:t>.</w:t>
      </w:r>
    </w:p>
    <w:p w14:paraId="236C0CC8" w14:textId="77777777"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14:paraId="033316D2" w14:textId="77777777"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14:paraId="59FF38AD" w14:textId="77777777"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2F2E1C25" w14:textId="77777777"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14:paraId="16FA7303" w14:textId="77777777"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14:paraId="211AFD14" w14:textId="77777777"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via local NEF.</w:t>
      </w:r>
    </w:p>
    <w:p w14:paraId="236BAA94" w14:textId="77777777"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47BC016" w14:textId="77777777"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t xml:space="preserve">address </w:t>
      </w:r>
      <w:r w:rsidRPr="00794BA0">
        <w:t>provisioning</w:t>
      </w:r>
      <w:r w:rsidR="00A05B2B">
        <w:t>.</w:t>
      </w:r>
    </w:p>
    <w:p w14:paraId="4A850168" w14:textId="77777777"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14:paraId="6B93BE88" w14:textId="77777777"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14:paraId="1E0159C0" w14:textId="77777777"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34DCD56B" w14:textId="77777777"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14:paraId="16F44C54" w14:textId="77777777"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14:paraId="3520FFEB" w14:textId="77777777" w:rsidR="00BF6F88" w:rsidRPr="007D6012" w:rsidRDefault="00BF6F88" w:rsidP="005F5858">
      <w:pPr>
        <w:pStyle w:val="B1"/>
      </w:pPr>
      <w:r>
        <w:lastRenderedPageBreak/>
        <w:t>-</w:t>
      </w:r>
      <w:r>
        <w:tab/>
      </w:r>
      <w:r w:rsidRPr="007D6012">
        <w:rPr>
          <w:lang w:eastAsia="ko-KR"/>
        </w:rPr>
        <w:t>Potential</w:t>
      </w:r>
      <w:r>
        <w:rPr>
          <w:lang w:eastAsia="ko-KR"/>
        </w:rPr>
        <w:t xml:space="preserve"> DNS enhancement to support EAS discovery, </w:t>
      </w:r>
      <w:r>
        <w:t xml:space="preserve">e.g. </w:t>
      </w:r>
      <w:r w:rsidR="005A271B" w:rsidRPr="00C34A4D">
        <w:t>EDNS Client Subnet</w:t>
      </w:r>
      <w:r w:rsidRPr="00794BA0">
        <w:t xml:space="preserve"> option</w:t>
      </w:r>
    </w:p>
    <w:p w14:paraId="4E06A633" w14:textId="77777777"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14:paraId="7022C578" w14:textId="77777777"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>Potential impacts on AF/EAS/SMF/PCF/NEF to support enhancements for PSA co-existence</w:t>
      </w:r>
      <w:r>
        <w:rPr>
          <w:lang w:eastAsia="ko-KR"/>
        </w:rPr>
        <w:t>.</w:t>
      </w:r>
    </w:p>
    <w:p w14:paraId="00FE8FB9" w14:textId="77777777"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40DC5AE3" w14:textId="77777777"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60979686" w14:textId="77777777"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14:paraId="327672BD" w14:textId="77777777"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AF</w:t>
      </w:r>
      <w:r w:rsidR="00D0292E">
        <w:rPr>
          <w:lang w:eastAsia="ko-KR"/>
        </w:rPr>
        <w:t>/EAS</w:t>
      </w:r>
      <w:r w:rsidRPr="007D6012">
        <w:rPr>
          <w:lang w:eastAsia="zh-CN"/>
        </w:rPr>
        <w:t xml:space="preserve"> subscribes low latency exposure of QoS monitoring results via Local NEF/</w:t>
      </w:r>
      <w:r w:rsidR="00D0292E">
        <w:rPr>
          <w:lang w:eastAsia="zh-CN"/>
        </w:rPr>
        <w:t>SC</w:t>
      </w:r>
      <w:r w:rsidR="00D0292E" w:rsidRPr="007D6012">
        <w:rPr>
          <w:lang w:eastAsia="zh-CN"/>
        </w:rPr>
        <w:t xml:space="preserve">EF </w:t>
      </w:r>
      <w:r w:rsidRPr="007D6012">
        <w:rPr>
          <w:lang w:eastAsia="zh-CN"/>
        </w:rPr>
        <w:t>and PCF</w:t>
      </w:r>
      <w:r>
        <w:rPr>
          <w:lang w:eastAsia="zh-CN"/>
        </w:rPr>
        <w:t>.</w:t>
      </w:r>
    </w:p>
    <w:p w14:paraId="051C9142" w14:textId="77777777"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>Especially LDNSR interactions with SMF need further SA2 work before stage 3 can start on this aspect.</w:t>
      </w:r>
    </w:p>
    <w:p w14:paraId="33FD473A" w14:textId="77777777"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16A24308" w14:textId="77777777"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14:paraId="69F23DE7" w14:textId="77777777"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0D3DC95F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14:paraId="6EB92FE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2FE0F" w14:textId="77777777"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14:paraId="6B3F13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0BD4A" w14:textId="77777777"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A9539" w14:textId="77777777"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BA7A4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BB02D7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68B7CA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5F9760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913E3E" w14:paraId="059C3826" w14:textId="77777777" w:rsidTr="00072A56">
        <w:tc>
          <w:tcPr>
            <w:tcW w:w="1617" w:type="dxa"/>
          </w:tcPr>
          <w:p w14:paraId="6DD400C8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92EDF14" w14:textId="57EFEED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</w:t>
            </w:r>
            <w:r w:rsidR="00913E3E">
              <w:rPr>
                <w:rFonts w:ascii="Arial" w:hAnsi="Arial" w:cs="Arial"/>
                <w:sz w:val="18"/>
                <w:szCs w:val="18"/>
              </w:rPr>
              <w:t>556</w:t>
            </w:r>
          </w:p>
        </w:tc>
        <w:tc>
          <w:tcPr>
            <w:tcW w:w="2409" w:type="dxa"/>
          </w:tcPr>
          <w:p w14:paraId="16310E29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Pr="003418E2">
              <w:rPr>
                <w:rFonts w:ascii="Arial" w:hAnsi="Arial" w:cs="Arial"/>
                <w:sz w:val="18"/>
                <w:szCs w:val="18"/>
              </w:rPr>
              <w:t>LDNSR 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72F8F32A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3957BE8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8BF519E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EAAE82C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0D99CEA8" w14:textId="77777777"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6099C15F" w14:textId="77777777"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Hyperlink"/>
                  <w:lang w:val="es-ES" w:eastAsia="zh-CN"/>
                </w:rPr>
                <w:t>caixia.qi@huawei.com</w:t>
              </w:r>
            </w:hyperlink>
          </w:p>
        </w:tc>
      </w:tr>
    </w:tbl>
    <w:p w14:paraId="5522CD17" w14:textId="77777777" w:rsidR="00A60296" w:rsidRPr="0046338E" w:rsidRDefault="00A60296" w:rsidP="00A60296">
      <w:pPr>
        <w:pStyle w:val="EditorsNote"/>
      </w:pPr>
      <w:r>
        <w:t>Editor's Note: The need of the new TS is pending on the decision in SA2 of LDNSR services. Allocation of the new TS shall be done after SA2 decision is confirmed.</w:t>
      </w:r>
    </w:p>
    <w:p w14:paraId="3322C98B" w14:textId="77777777" w:rsidR="00A60296" w:rsidRDefault="00A60296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14:paraId="3DF948C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A9955" w14:textId="77777777"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14:paraId="6331F6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A515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F35EB" w14:textId="77777777"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64DE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E731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14:paraId="4C94AE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6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A9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0C66CCB4" w14:textId="77777777"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5EC7D60D" w14:textId="77777777" w:rsidR="00121873" w:rsidRPr="006C27A4" w:rsidRDefault="00121873" w:rsidP="001F64EF">
            <w:pPr>
              <w:spacing w:after="0"/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78F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407F5EF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BA1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52C7E8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0F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C93" w14:textId="77777777" w:rsidR="001F64EF" w:rsidRPr="006C27A4" w:rsidRDefault="001F64EF" w:rsidP="001F64EF">
            <w:pPr>
              <w:spacing w:after="0"/>
            </w:pPr>
            <w:r w:rsidRPr="006C27A4">
              <w:t>1. LDNSR selection by SMF based on (DNN, S-NSSAI) of the PDU Session and on the PSA selected for the PDU Session.</w:t>
            </w:r>
          </w:p>
          <w:p w14:paraId="60CED872" w14:textId="77777777" w:rsidR="001F64EF" w:rsidRPr="006C27A4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D7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73E8F8D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0E9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1A874F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F48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499E" w14:textId="77777777" w:rsidR="001F64EF" w:rsidRPr="006C27A4" w:rsidRDefault="001F64EF" w:rsidP="00121873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Updates Nsmf_PDUSession_SMContextStatusNotify operation to send the target DNAI(s) to the AMF to assist the I-SMF/SMF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1C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88B0842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AE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14:paraId="56B961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D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673" w14:textId="77777777" w:rsidR="001F64EF" w:rsidRPr="006C27A4" w:rsidRDefault="00266B18" w:rsidP="001F64EF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5D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914D517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C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14:paraId="04CA725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3C" w14:textId="77777777"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1" w14:textId="77777777" w:rsidR="00121873" w:rsidRPr="006C27A4" w:rsidRDefault="00121873" w:rsidP="00121873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44D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363935A" w14:textId="77777777" w:rsidR="00121873" w:rsidRPr="00C4600F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452" w14:textId="77777777"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14:paraId="696CEB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1E3" w14:textId="77777777"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7" w14:textId="77777777" w:rsidR="00121873" w:rsidRPr="006C27A4" w:rsidRDefault="00121873" w:rsidP="00121873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2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86FE359" w14:textId="77777777" w:rsidR="00121873" w:rsidRPr="00944561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7A0" w14:textId="77777777"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14:paraId="29B0BE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674" w14:textId="77777777"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8" w14:textId="77777777" w:rsidR="00A3480E" w:rsidRDefault="00A3480E" w:rsidP="00A3480E">
            <w:pPr>
              <w:spacing w:after="0"/>
            </w:pPr>
            <w:bookmarkStart w:id="0" w:name="OLE_LINK20"/>
            <w:r>
              <w:t>1. Potential updates of PCO parameters for ECS address provisioning.</w:t>
            </w:r>
            <w:bookmarkEnd w:id="0"/>
          </w:p>
          <w:p w14:paraId="635E4F45" w14:textId="77777777" w:rsidR="00121873" w:rsidRPr="006C27A4" w:rsidRDefault="00A3480E" w:rsidP="00121873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14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E81DA41" w14:textId="77777777" w:rsidR="00121873" w:rsidRPr="00944561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B2B" w14:textId="77777777"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121873" w:rsidRPr="006C27A4" w14:paraId="331087A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F9E" w14:textId="77777777"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lastRenderedPageBreak/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000" w14:textId="77777777" w:rsidR="00121873" w:rsidRPr="006C27A4" w:rsidRDefault="00A3480E" w:rsidP="00121873">
            <w:pPr>
              <w:spacing w:after="0"/>
            </w:pPr>
            <w:bookmarkStart w:id="1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6BA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58AF888" w14:textId="77777777" w:rsidR="00121873" w:rsidRPr="00944561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6E0" w14:textId="77777777"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A3480E" w:rsidRPr="006C27A4" w14:paraId="23236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BB2" w14:textId="77777777" w:rsidR="00A3480E" w:rsidRPr="006C27A4" w:rsidRDefault="00A3480E" w:rsidP="00A3480E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8F5" w14:textId="77777777" w:rsidR="00A3480E" w:rsidRPr="0063746A" w:rsidRDefault="00A3480E" w:rsidP="00A3480E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8CF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B2EC3D1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1DE" w14:textId="77777777" w:rsidR="00A3480E" w:rsidRPr="006C27A4" w:rsidRDefault="00A3480E" w:rsidP="00A3480E">
            <w:pPr>
              <w:spacing w:after="0"/>
            </w:pPr>
            <w:r>
              <w:t>CT1 responsibility</w:t>
            </w:r>
          </w:p>
        </w:tc>
      </w:tr>
      <w:tr w:rsidR="00A3480E" w:rsidRPr="006C27A4" w14:paraId="0F45C8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614" w14:textId="77777777" w:rsidR="00A3480E" w:rsidRPr="006C27A4" w:rsidRDefault="00A3480E" w:rsidP="00A3480E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6FF" w14:textId="77777777" w:rsidR="00A3480E" w:rsidRPr="0063746A" w:rsidRDefault="00A3480E" w:rsidP="00A3480E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re-discovery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449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8D25195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88" w14:textId="77777777" w:rsidR="00A3480E" w:rsidRPr="006C27A4" w:rsidRDefault="00A3480E" w:rsidP="00A3480E">
            <w:pPr>
              <w:spacing w:after="0"/>
            </w:pPr>
            <w:r>
              <w:t>CT1 responsibility</w:t>
            </w:r>
          </w:p>
        </w:tc>
      </w:tr>
      <w:tr w:rsidR="00A3480E" w:rsidRPr="006C27A4" w14:paraId="36708A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1F" w14:textId="77777777"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AC" w14:textId="77777777" w:rsidR="00A3480E" w:rsidRPr="006C27A4" w:rsidRDefault="00A3480E" w:rsidP="00A3480E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014F4D29" w14:textId="77777777" w:rsidR="00A3480E" w:rsidRPr="006C27A4" w:rsidRDefault="00A3480E" w:rsidP="00A3480E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on </w:t>
            </w:r>
            <w:r w:rsidRPr="00794BA0">
              <w:rPr>
                <w:rFonts w:eastAsia="SimSun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CE0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27382F2" w14:textId="77777777"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D7C" w14:textId="77777777"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A3480E" w:rsidRPr="006C27A4" w14:paraId="068812E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564" w14:textId="77777777"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E98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6F5A58B6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780A207F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502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9A44B8" w14:textId="77777777"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C43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14:paraId="765212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1BA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0E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381EC3CD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0F4A4F8A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039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B13024D" w14:textId="77777777"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469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14:paraId="5BE18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C40" w14:textId="77777777" w:rsidR="00A3480E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C13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32A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13A8911" w14:textId="77777777"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D99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14:paraId="3A4FF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A8" w14:textId="77777777" w:rsidR="00A3480E" w:rsidRPr="006C27A4" w:rsidRDefault="00A3480E" w:rsidP="00A3480E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E41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14:paraId="560EDBF4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providing ECS Identities from AF to UDM.</w:t>
            </w:r>
          </w:p>
          <w:p w14:paraId="1318FF67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14:paraId="410ACB24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561FEACF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217FF306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F44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6D9E57D" w14:textId="77777777"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175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14:paraId="492CCA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E3" w14:textId="77777777" w:rsidR="00A3480E" w:rsidRPr="00DA51CF" w:rsidRDefault="00A3480E" w:rsidP="00A3480E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72A" w14:textId="77777777" w:rsidR="00A3480E" w:rsidRPr="00DA51CF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0A9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2357B65" w14:textId="77777777"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007" w14:textId="77777777" w:rsidR="00A3480E" w:rsidRPr="00DA51CF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14:paraId="5040D5F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18" w14:textId="77777777" w:rsidR="00A3480E" w:rsidRPr="00DA51CF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16C" w14:textId="77777777" w:rsidR="00A3480E" w:rsidRDefault="00A3480E" w:rsidP="00A3480E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ADF" w14:textId="77777777"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A49504C" w14:textId="77777777"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1CD" w14:textId="77777777"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625CB91F" w14:textId="77777777" w:rsidR="00C4305E" w:rsidRDefault="00C4305E" w:rsidP="00C4305E"/>
    <w:p w14:paraId="1A36BF0B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14BC83C" w14:textId="77777777" w:rsidR="00C03E01" w:rsidRDefault="005F5858" w:rsidP="00CD3153">
      <w:pPr>
        <w:ind w:right="-99"/>
      </w:pPr>
      <w:r>
        <w:t>Qi Caixia, caixia.qi@huawei.com</w:t>
      </w:r>
    </w:p>
    <w:p w14:paraId="134D8B54" w14:textId="77777777" w:rsidR="005F5858" w:rsidRPr="00C03E01" w:rsidRDefault="005F5858" w:rsidP="00CD3153">
      <w:pPr>
        <w:ind w:right="-99"/>
        <w:rPr>
          <w:i/>
        </w:rPr>
      </w:pPr>
    </w:p>
    <w:p w14:paraId="20E6CDB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16EA1CC" w14:textId="77777777" w:rsidR="006E1FDA" w:rsidRPr="005F5858" w:rsidRDefault="005F5858" w:rsidP="0033027D">
      <w:pPr>
        <w:ind w:right="-99"/>
      </w:pPr>
      <w:r w:rsidRPr="005F5858">
        <w:t>CT4</w:t>
      </w:r>
    </w:p>
    <w:p w14:paraId="1C41F16B" w14:textId="77777777" w:rsidR="00557B2E" w:rsidRPr="00557B2E" w:rsidRDefault="00557B2E" w:rsidP="009870A7">
      <w:pPr>
        <w:spacing w:after="0"/>
        <w:ind w:left="1134" w:right="-96"/>
      </w:pPr>
    </w:p>
    <w:p w14:paraId="28D75556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F1984F" w14:textId="77777777" w:rsidR="00174617" w:rsidRDefault="00B70D0D" w:rsidP="00174617">
      <w:r w:rsidRPr="00B70D0D">
        <w:t>SA3 for the security aspects</w:t>
      </w:r>
      <w:r>
        <w:t>.</w:t>
      </w:r>
    </w:p>
    <w:p w14:paraId="3A6D0742" w14:textId="77777777"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3BC52C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AC09A6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14:paraId="08A69AA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9F0096D" w14:textId="77777777" w:rsidR="00557B2E" w:rsidRPr="006C27A4" w:rsidRDefault="00557B2E" w:rsidP="001C5C86">
            <w:pPr>
              <w:pStyle w:val="TAH"/>
            </w:pPr>
            <w:r w:rsidRPr="006C27A4">
              <w:lastRenderedPageBreak/>
              <w:t>Supporting IM name</w:t>
            </w:r>
          </w:p>
        </w:tc>
      </w:tr>
      <w:tr w:rsidR="00557B2E" w:rsidRPr="006C27A4" w14:paraId="44567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7BC7A" w14:textId="77777777"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14:paraId="26CBCC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33317" w14:textId="77777777" w:rsidR="009062D1" w:rsidRPr="006C27A4" w:rsidRDefault="00DC36C2" w:rsidP="001C5C86">
            <w:pPr>
              <w:pStyle w:val="TAL"/>
              <w:rPr>
                <w:lang w:eastAsia="zh-CN"/>
              </w:rPr>
            </w:pPr>
            <w:hyperlink r:id="rId12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14:paraId="7C9C78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72225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14:paraId="3009F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5898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14:paraId="465CE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8CF7F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14:paraId="5723BA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AE208D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14:paraId="3DA30E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AC50C3" w14:textId="77777777"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14:paraId="4A73A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C8128" w14:textId="77777777"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14:paraId="35B8A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FD344" w14:textId="77777777"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14:paraId="00D9E2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95E3" w14:textId="77777777"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14:paraId="3F3A8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BB70F" w14:textId="77777777"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14:paraId="65585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0F51E" w14:textId="77777777"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14:paraId="144FC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CBCB3" w14:textId="77777777"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14:paraId="0B5ABD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97F05" w14:textId="77777777"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14:paraId="1572D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210969" w14:textId="77777777"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14:paraId="52985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C94CE8" w14:textId="77777777"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2C147B" w:rsidRPr="002C147B" w14:paraId="3312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699AD" w14:textId="77777777"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14:paraId="069E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CAA4F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Matrixx</w:t>
            </w:r>
          </w:p>
        </w:tc>
      </w:tr>
      <w:tr w:rsidR="002C147B" w:rsidRPr="0000069F" w14:paraId="1215E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F06D5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14:paraId="6678B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A7CF5" w14:textId="77777777"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14:paraId="16F15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2559C3" w14:textId="77777777" w:rsidR="0000069F" w:rsidRDefault="0000069F" w:rsidP="00C63321">
            <w:pPr>
              <w:pStyle w:val="TAL"/>
              <w:rPr>
                <w:lang w:eastAsia="zh-CN"/>
              </w:rPr>
            </w:pPr>
            <w:r w:rsidRPr="0000069F">
              <w:rPr>
                <w:lang w:eastAsia="zh-CN"/>
              </w:rPr>
              <w:t>Broadpeak</w:t>
            </w:r>
          </w:p>
        </w:tc>
      </w:tr>
      <w:tr w:rsidR="007D05F9" w:rsidRPr="0000069F" w14:paraId="074082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D85BD" w14:textId="77777777"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14:paraId="38B2C8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D3FBB" w14:textId="77777777"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14:paraId="5256AE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E8DE7" w14:textId="77777777"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14:paraId="1382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6338AC" w14:textId="77777777"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14:paraId="7B7B39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D484C" w14:textId="77777777"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14:paraId="3EDBB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4CEAE2" w14:textId="77777777"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14:paraId="3D145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3172F8" w14:textId="77777777"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14:paraId="34872B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36E31" w14:textId="77777777"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14:paraId="2D536F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849C9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14:paraId="5588B8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CCBF0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7909293A" w14:textId="77777777"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6EFAD" w14:textId="77777777" w:rsidR="00DC36C2" w:rsidRDefault="00DC36C2">
      <w:r>
        <w:separator/>
      </w:r>
    </w:p>
  </w:endnote>
  <w:endnote w:type="continuationSeparator" w:id="0">
    <w:p w14:paraId="50BDADC7" w14:textId="77777777" w:rsidR="00DC36C2" w:rsidRDefault="00DC3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DCDB22" w14:textId="77777777" w:rsidR="00DC36C2" w:rsidRDefault="00DC36C2">
      <w:r>
        <w:separator/>
      </w:r>
    </w:p>
  </w:footnote>
  <w:footnote w:type="continuationSeparator" w:id="0">
    <w:p w14:paraId="0AB86E2A" w14:textId="77777777" w:rsidR="00DC36C2" w:rsidRDefault="00DC3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1873"/>
    <w:rsid w:val="00127B5D"/>
    <w:rsid w:val="00141ADA"/>
    <w:rsid w:val="00144452"/>
    <w:rsid w:val="00144B95"/>
    <w:rsid w:val="0015120C"/>
    <w:rsid w:val="00173998"/>
    <w:rsid w:val="00174617"/>
    <w:rsid w:val="001759A7"/>
    <w:rsid w:val="001808B7"/>
    <w:rsid w:val="001812E2"/>
    <w:rsid w:val="001A419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6A7D"/>
    <w:rsid w:val="002E7A9E"/>
    <w:rsid w:val="002F2C1B"/>
    <w:rsid w:val="002F3C41"/>
    <w:rsid w:val="002F6C5C"/>
    <w:rsid w:val="0030045C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6257"/>
    <w:rsid w:val="00380EDB"/>
    <w:rsid w:val="00384DA1"/>
    <w:rsid w:val="0038516D"/>
    <w:rsid w:val="003869D7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0C8A"/>
    <w:rsid w:val="00432283"/>
    <w:rsid w:val="004339E4"/>
    <w:rsid w:val="0043745F"/>
    <w:rsid w:val="00437F58"/>
    <w:rsid w:val="0044029F"/>
    <w:rsid w:val="00440BC9"/>
    <w:rsid w:val="00454609"/>
    <w:rsid w:val="00455DE4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5216E"/>
    <w:rsid w:val="00552C2C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C4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71BBB"/>
    <w:rsid w:val="00674144"/>
    <w:rsid w:val="00682237"/>
    <w:rsid w:val="00682F9E"/>
    <w:rsid w:val="00693CA7"/>
    <w:rsid w:val="0069636A"/>
    <w:rsid w:val="006969DC"/>
    <w:rsid w:val="006A0EF8"/>
    <w:rsid w:val="006A45BA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13C1F"/>
    <w:rsid w:val="008153A0"/>
    <w:rsid w:val="008260C4"/>
    <w:rsid w:val="00834A60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CFB"/>
    <w:rsid w:val="009062D1"/>
    <w:rsid w:val="00913E3E"/>
    <w:rsid w:val="00922FCB"/>
    <w:rsid w:val="00935CB0"/>
    <w:rsid w:val="009414A7"/>
    <w:rsid w:val="009428A9"/>
    <w:rsid w:val="009437A2"/>
    <w:rsid w:val="00944561"/>
    <w:rsid w:val="00944B28"/>
    <w:rsid w:val="00945305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3257"/>
    <w:rsid w:val="00A816A1"/>
    <w:rsid w:val="00A8413A"/>
    <w:rsid w:val="00A87E62"/>
    <w:rsid w:val="00A9081F"/>
    <w:rsid w:val="00A9188C"/>
    <w:rsid w:val="00A97002"/>
    <w:rsid w:val="00A97A52"/>
    <w:rsid w:val="00AA0D6A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31CC8"/>
    <w:rsid w:val="00D32678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36C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CB2"/>
    <w:rsid w:val="00E15741"/>
    <w:rsid w:val="00E20C37"/>
    <w:rsid w:val="00E34559"/>
    <w:rsid w:val="00E46176"/>
    <w:rsid w:val="00E52C57"/>
    <w:rsid w:val="00E56E2F"/>
    <w:rsid w:val="00E57E7D"/>
    <w:rsid w:val="00E84CD8"/>
    <w:rsid w:val="00E86156"/>
    <w:rsid w:val="00E86AD7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3E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13E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13E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3E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3E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3E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3E3E"/>
    <w:pPr>
      <w:outlineLvl w:val="5"/>
    </w:pPr>
  </w:style>
  <w:style w:type="paragraph" w:styleId="Heading7">
    <w:name w:val="heading 7"/>
    <w:basedOn w:val="H6"/>
    <w:next w:val="Normal"/>
    <w:qFormat/>
    <w:rsid w:val="00913E3E"/>
    <w:pPr>
      <w:outlineLvl w:val="6"/>
    </w:pPr>
  </w:style>
  <w:style w:type="paragraph" w:styleId="Heading8">
    <w:name w:val="heading 8"/>
    <w:basedOn w:val="Heading1"/>
    <w:next w:val="Normal"/>
    <w:qFormat/>
    <w:rsid w:val="00913E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3E3E"/>
    <w:pPr>
      <w:outlineLvl w:val="8"/>
    </w:pPr>
  </w:style>
  <w:style w:type="character" w:default="1" w:styleId="DefaultParagraphFont">
    <w:name w:val="Default Paragraph Font"/>
    <w:semiHidden/>
    <w:rsid w:val="00913E3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3E3E"/>
  </w:style>
  <w:style w:type="paragraph" w:customStyle="1" w:styleId="TAL">
    <w:name w:val="TAL"/>
    <w:basedOn w:val="Normal"/>
    <w:link w:val="TALChar"/>
    <w:rsid w:val="00913E3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13E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13E3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13E3E"/>
    <w:pPr>
      <w:spacing w:before="180"/>
      <w:ind w:left="2693" w:hanging="2693"/>
    </w:pPr>
    <w:rPr>
      <w:b/>
    </w:rPr>
  </w:style>
  <w:style w:type="paragraph" w:styleId="TOC1">
    <w:name w:val="toc 1"/>
    <w:semiHidden/>
    <w:rsid w:val="00913E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13E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13E3E"/>
    <w:pPr>
      <w:ind w:left="1701" w:hanging="1701"/>
    </w:pPr>
  </w:style>
  <w:style w:type="paragraph" w:styleId="TOC4">
    <w:name w:val="toc 4"/>
    <w:basedOn w:val="TOC3"/>
    <w:semiHidden/>
    <w:rsid w:val="00913E3E"/>
    <w:pPr>
      <w:ind w:left="1418" w:hanging="1418"/>
    </w:pPr>
  </w:style>
  <w:style w:type="paragraph" w:styleId="TOC3">
    <w:name w:val="toc 3"/>
    <w:basedOn w:val="TOC2"/>
    <w:semiHidden/>
    <w:rsid w:val="00913E3E"/>
    <w:pPr>
      <w:ind w:left="1134" w:hanging="1134"/>
    </w:pPr>
  </w:style>
  <w:style w:type="paragraph" w:styleId="TOC2">
    <w:name w:val="toc 2"/>
    <w:basedOn w:val="TOC1"/>
    <w:semiHidden/>
    <w:rsid w:val="00913E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E3E"/>
    <w:pPr>
      <w:ind w:left="284"/>
    </w:pPr>
  </w:style>
  <w:style w:type="paragraph" w:styleId="Index1">
    <w:name w:val="index 1"/>
    <w:basedOn w:val="Normal"/>
    <w:semiHidden/>
    <w:rsid w:val="00913E3E"/>
    <w:pPr>
      <w:keepLines/>
      <w:spacing w:after="0"/>
    </w:pPr>
  </w:style>
  <w:style w:type="paragraph" w:customStyle="1" w:styleId="ZH">
    <w:name w:val="ZH"/>
    <w:rsid w:val="00913E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13E3E"/>
    <w:pPr>
      <w:outlineLvl w:val="9"/>
    </w:pPr>
  </w:style>
  <w:style w:type="paragraph" w:styleId="ListNumber2">
    <w:name w:val="List Number 2"/>
    <w:basedOn w:val="ListNumber"/>
    <w:rsid w:val="00913E3E"/>
    <w:pPr>
      <w:ind w:left="851"/>
    </w:pPr>
  </w:style>
  <w:style w:type="character" w:styleId="FootnoteReference">
    <w:name w:val="footnote reference"/>
    <w:basedOn w:val="DefaultParagraphFont"/>
    <w:semiHidden/>
    <w:rsid w:val="00913E3E"/>
    <w:rPr>
      <w:b/>
      <w:position w:val="6"/>
      <w:sz w:val="16"/>
    </w:rPr>
  </w:style>
  <w:style w:type="paragraph" w:styleId="FootnoteText">
    <w:name w:val="footnote text"/>
    <w:basedOn w:val="Normal"/>
    <w:semiHidden/>
    <w:rsid w:val="00913E3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13E3E"/>
    <w:pPr>
      <w:jc w:val="center"/>
    </w:pPr>
  </w:style>
  <w:style w:type="paragraph" w:customStyle="1" w:styleId="TF">
    <w:name w:val="TF"/>
    <w:basedOn w:val="TH"/>
    <w:rsid w:val="00913E3E"/>
    <w:pPr>
      <w:keepNext w:val="0"/>
      <w:spacing w:before="0" w:after="240"/>
    </w:pPr>
  </w:style>
  <w:style w:type="paragraph" w:customStyle="1" w:styleId="NO">
    <w:name w:val="NO"/>
    <w:basedOn w:val="Normal"/>
    <w:rsid w:val="00913E3E"/>
    <w:pPr>
      <w:keepLines/>
      <w:ind w:left="1135" w:hanging="851"/>
    </w:pPr>
  </w:style>
  <w:style w:type="paragraph" w:styleId="TOC9">
    <w:name w:val="toc 9"/>
    <w:basedOn w:val="TOC8"/>
    <w:semiHidden/>
    <w:rsid w:val="00913E3E"/>
    <w:pPr>
      <w:ind w:left="1418" w:hanging="1418"/>
    </w:pPr>
  </w:style>
  <w:style w:type="paragraph" w:customStyle="1" w:styleId="EX">
    <w:name w:val="EX"/>
    <w:basedOn w:val="Normal"/>
    <w:rsid w:val="00913E3E"/>
    <w:pPr>
      <w:keepLines/>
      <w:ind w:left="1702" w:hanging="1418"/>
    </w:pPr>
  </w:style>
  <w:style w:type="paragraph" w:customStyle="1" w:styleId="FP">
    <w:name w:val="FP"/>
    <w:basedOn w:val="Normal"/>
    <w:rsid w:val="00913E3E"/>
    <w:pPr>
      <w:spacing w:after="0"/>
    </w:pPr>
  </w:style>
  <w:style w:type="paragraph" w:customStyle="1" w:styleId="LD">
    <w:name w:val="LD"/>
    <w:rsid w:val="00913E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13E3E"/>
    <w:pPr>
      <w:spacing w:after="0"/>
    </w:pPr>
  </w:style>
  <w:style w:type="paragraph" w:customStyle="1" w:styleId="EW">
    <w:name w:val="EW"/>
    <w:basedOn w:val="EX"/>
    <w:rsid w:val="00913E3E"/>
    <w:pPr>
      <w:spacing w:after="0"/>
    </w:pPr>
  </w:style>
  <w:style w:type="paragraph" w:styleId="TOC6">
    <w:name w:val="toc 6"/>
    <w:basedOn w:val="TOC5"/>
    <w:next w:val="Normal"/>
    <w:semiHidden/>
    <w:rsid w:val="00913E3E"/>
    <w:pPr>
      <w:ind w:left="1985" w:hanging="1985"/>
    </w:pPr>
  </w:style>
  <w:style w:type="paragraph" w:styleId="TOC7">
    <w:name w:val="toc 7"/>
    <w:basedOn w:val="TOC6"/>
    <w:next w:val="Normal"/>
    <w:semiHidden/>
    <w:rsid w:val="00913E3E"/>
    <w:pPr>
      <w:ind w:left="2268" w:hanging="2268"/>
    </w:pPr>
  </w:style>
  <w:style w:type="paragraph" w:styleId="ListBullet2">
    <w:name w:val="List Bullet 2"/>
    <w:basedOn w:val="ListBullet"/>
    <w:rsid w:val="00913E3E"/>
    <w:pPr>
      <w:ind w:left="851"/>
    </w:pPr>
  </w:style>
  <w:style w:type="paragraph" w:styleId="ListBullet3">
    <w:name w:val="List Bullet 3"/>
    <w:basedOn w:val="ListBullet2"/>
    <w:rsid w:val="00913E3E"/>
    <w:pPr>
      <w:ind w:left="1135"/>
    </w:pPr>
  </w:style>
  <w:style w:type="paragraph" w:styleId="ListNumber">
    <w:name w:val="List Number"/>
    <w:basedOn w:val="List"/>
    <w:rsid w:val="00913E3E"/>
  </w:style>
  <w:style w:type="paragraph" w:customStyle="1" w:styleId="EQ">
    <w:name w:val="EQ"/>
    <w:basedOn w:val="Normal"/>
    <w:next w:val="Normal"/>
    <w:rsid w:val="00913E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3E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E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3E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13E3E"/>
    <w:pPr>
      <w:jc w:val="right"/>
    </w:pPr>
  </w:style>
  <w:style w:type="paragraph" w:customStyle="1" w:styleId="H6">
    <w:name w:val="H6"/>
    <w:basedOn w:val="Heading5"/>
    <w:next w:val="Normal"/>
    <w:rsid w:val="00913E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E3E"/>
    <w:pPr>
      <w:ind w:left="851" w:hanging="851"/>
    </w:pPr>
  </w:style>
  <w:style w:type="paragraph" w:customStyle="1" w:styleId="ZA">
    <w:name w:val="ZA"/>
    <w:rsid w:val="00913E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13E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13E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13E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13E3E"/>
    <w:pPr>
      <w:framePr w:wrap="notBeside" w:y="16161"/>
    </w:pPr>
  </w:style>
  <w:style w:type="character" w:customStyle="1" w:styleId="ZGSM">
    <w:name w:val="ZGSM"/>
    <w:rsid w:val="00913E3E"/>
  </w:style>
  <w:style w:type="paragraph" w:styleId="List2">
    <w:name w:val="List 2"/>
    <w:basedOn w:val="List"/>
    <w:rsid w:val="00913E3E"/>
    <w:pPr>
      <w:ind w:left="851"/>
    </w:pPr>
  </w:style>
  <w:style w:type="paragraph" w:customStyle="1" w:styleId="ZG">
    <w:name w:val="ZG"/>
    <w:rsid w:val="00913E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13E3E"/>
    <w:pPr>
      <w:ind w:left="1135"/>
    </w:pPr>
  </w:style>
  <w:style w:type="paragraph" w:styleId="List4">
    <w:name w:val="List 4"/>
    <w:basedOn w:val="List3"/>
    <w:rsid w:val="00913E3E"/>
    <w:pPr>
      <w:ind w:left="1418"/>
    </w:pPr>
  </w:style>
  <w:style w:type="paragraph" w:styleId="List5">
    <w:name w:val="List 5"/>
    <w:basedOn w:val="List4"/>
    <w:rsid w:val="00913E3E"/>
    <w:pPr>
      <w:ind w:left="1702"/>
    </w:pPr>
  </w:style>
  <w:style w:type="paragraph" w:customStyle="1" w:styleId="EditorsNote">
    <w:name w:val="Editor's Note"/>
    <w:basedOn w:val="NO"/>
    <w:rsid w:val="00913E3E"/>
    <w:rPr>
      <w:color w:val="FF0000"/>
    </w:rPr>
  </w:style>
  <w:style w:type="paragraph" w:styleId="List">
    <w:name w:val="List"/>
    <w:basedOn w:val="Normal"/>
    <w:rsid w:val="00913E3E"/>
    <w:pPr>
      <w:ind w:left="568" w:hanging="284"/>
    </w:pPr>
  </w:style>
  <w:style w:type="paragraph" w:styleId="ListBullet">
    <w:name w:val="List Bullet"/>
    <w:basedOn w:val="List"/>
    <w:rsid w:val="00913E3E"/>
  </w:style>
  <w:style w:type="paragraph" w:styleId="ListBullet4">
    <w:name w:val="List Bullet 4"/>
    <w:basedOn w:val="ListBullet3"/>
    <w:rsid w:val="00913E3E"/>
    <w:pPr>
      <w:ind w:left="1418"/>
    </w:pPr>
  </w:style>
  <w:style w:type="paragraph" w:styleId="ListBullet5">
    <w:name w:val="List Bullet 5"/>
    <w:basedOn w:val="ListBullet4"/>
    <w:rsid w:val="00913E3E"/>
    <w:pPr>
      <w:ind w:left="1702"/>
    </w:pPr>
  </w:style>
  <w:style w:type="paragraph" w:customStyle="1" w:styleId="B1">
    <w:name w:val="B1"/>
    <w:basedOn w:val="List"/>
    <w:rsid w:val="00913E3E"/>
  </w:style>
  <w:style w:type="paragraph" w:customStyle="1" w:styleId="B2">
    <w:name w:val="B2"/>
    <w:basedOn w:val="List2"/>
    <w:rsid w:val="00913E3E"/>
  </w:style>
  <w:style w:type="paragraph" w:customStyle="1" w:styleId="B3">
    <w:name w:val="B3"/>
    <w:basedOn w:val="List3"/>
    <w:rsid w:val="00913E3E"/>
  </w:style>
  <w:style w:type="paragraph" w:customStyle="1" w:styleId="B4">
    <w:name w:val="B4"/>
    <w:basedOn w:val="List4"/>
    <w:rsid w:val="00913E3E"/>
  </w:style>
  <w:style w:type="paragraph" w:customStyle="1" w:styleId="B5">
    <w:name w:val="B5"/>
    <w:basedOn w:val="List5"/>
    <w:rsid w:val="00913E3E"/>
  </w:style>
  <w:style w:type="paragraph" w:styleId="Footer">
    <w:name w:val="footer"/>
    <w:basedOn w:val="Header"/>
    <w:rsid w:val="00913E3E"/>
    <w:pPr>
      <w:jc w:val="center"/>
    </w:pPr>
    <w:rPr>
      <w:i/>
    </w:rPr>
  </w:style>
  <w:style w:type="paragraph" w:customStyle="1" w:styleId="ZTD">
    <w:name w:val="ZTD"/>
    <w:basedOn w:val="ZB"/>
    <w:rsid w:val="00913E3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DefaultParagraphFont"/>
    <w:rsid w:val="009062D1"/>
  </w:style>
  <w:style w:type="character" w:customStyle="1" w:styleId="CommentTextChar">
    <w:name w:val="Comment Text Char"/>
    <w:basedOn w:val="DefaultParagraphFont"/>
    <w:link w:val="CommentText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C5A8C-0100-475A-8F22-15E6C5B50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1503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10052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4</cp:revision>
  <cp:lastPrinted>2000-02-29T10:31:00Z</cp:lastPrinted>
  <dcterms:created xsi:type="dcterms:W3CDTF">2021-03-05T17:19:00Z</dcterms:created>
  <dcterms:modified xsi:type="dcterms:W3CDTF">2021-03-23T18:40:00Z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(3)HgS2es6hSjQHtx/DV3OUHBiFieKMaPYNBFfIVaY5pBNhl7qaPwrW8QNI8cmJAdLkkHnDHOiL
sUF+PmlG3Imczto+kNns95nKw7RPQuDZ+UoLmfAdoxn3LKyrdWl8bNuqZbQ/QPqj72WboFWq
VMKBt6WgFHFHhB1KWMnxpWp+LYN3qsrPbXBSj4fhdrRpEoiaqaEF8/s5vGXCCa44HE4yIH/p
scN3cwvkOtADbuRzu3</vt:lpwstr>
  </property>
  <property fmtid="{D5CDD505-2E9C-101B-9397-08002B2CF9AE}" pid="9" name="_2015_ms_pID_7253431">
    <vt:lpwstr>MBEnmXUgW8UrSsqh5ZNlL7R2XAtbTCaWUj4GHUji9t9CQkTUiss+Ec
z0p/OCPBp8e8gMMuS1K/qK7SKEilJB+MZi3rAN+93dBGPaYB71ze+4LveoNauw5A32MoHUus
eG1HTMzHJHh3r4R0AfSYpzuJGeYYlmFBk75p8EAgtOx5LVmVqhff3+n0whL6iF3Idh1iGu1O
V2dvL3f8XLdEUf8a62gR8bCMEs/FYINb5I4O</vt:lpwstr>
  </property>
  <property fmtid="{D5CDD505-2E9C-101B-9397-08002B2CF9AE}" pid="10" name="_2015_ms_pID_7253432">
    <vt:lpwstr>4Q==</vt:lpwstr>
  </property>
</Properties>
</file>