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6B429" w14:textId="3BC1448D" w:rsidR="00B17634" w:rsidRDefault="00B17634" w:rsidP="00B176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CP-210139</w:t>
      </w:r>
    </w:p>
    <w:p w14:paraId="32AA4CC8" w14:textId="77777777" w:rsidR="00B17634" w:rsidRDefault="00B17634" w:rsidP="00B176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1CE2CAA3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CT1</w:t>
      </w:r>
    </w:p>
    <w:p w14:paraId="703FCC3E" w14:textId="77777777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Pr="00BC4BAD">
        <w:rPr>
          <w:rFonts w:ascii="Arial" w:eastAsia="Batang" w:hAnsi="Arial" w:cs="Arial"/>
          <w:b/>
          <w:lang w:eastAsia="zh-CN"/>
        </w:rPr>
        <w:t>New WID on CT aspects of Enhanced support of Non-Public Networks</w:t>
      </w:r>
    </w:p>
    <w:p w14:paraId="3273232E" w14:textId="77777777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6195F26" w14:textId="34A75E5D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17.2</w:t>
      </w: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7777777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A</w:t>
      </w:r>
      <w:r w:rsidR="00B078D6" w:rsidRPr="00B17634">
        <w:rPr>
          <w:lang w:val="fr-FR"/>
        </w:rPr>
        <w:t>cronym:</w:t>
      </w:r>
      <w:r w:rsidR="001C718D" w:rsidRPr="00B17634">
        <w:rPr>
          <w:lang w:val="fr-FR"/>
        </w:rPr>
        <w:t xml:space="preserve"> </w:t>
      </w:r>
      <w:r w:rsidR="00CC401A" w:rsidRPr="00B17634">
        <w:rPr>
          <w:lang w:val="fr-FR"/>
        </w:rPr>
        <w:t>eNPN-CT</w:t>
      </w:r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Unique identifier</w:t>
      </w:r>
      <w:r w:rsidR="00F41A27" w:rsidRPr="00B17634">
        <w:rPr>
          <w:lang w:val="fr-FR"/>
        </w:rPr>
        <w:t xml:space="preserve">: </w:t>
      </w:r>
      <w:r w:rsidR="00F41A27" w:rsidRPr="00B17634">
        <w:rPr>
          <w:lang w:val="fr-FR"/>
        </w:rPr>
        <w:tab/>
      </w:r>
      <w:r w:rsidR="00B17634" w:rsidRPr="00B17634">
        <w:rPr>
          <w:rFonts w:ascii="Times New Roman" w:hAnsi="Times New Roman"/>
          <w:i/>
          <w:sz w:val="20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lastRenderedPageBreak/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7777777" w:rsidR="004541CB" w:rsidRPr="00BC4BAD" w:rsidRDefault="004541CB" w:rsidP="00A51B3B">
      <w:bookmarkStart w:id="1" w:name="_Hlk61245745"/>
      <w:r>
        <w:t>When needed, updates of the WID will be made based on progress of SA2, SA3 and RAN WGs.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>the separate entity controlled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entity </w:t>
      </w:r>
      <w:r w:rsidR="001457A6" w:rsidRPr="00BC4BAD">
        <w:t>controlled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7FC8BB64"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3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3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lastRenderedPageBreak/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4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4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5" w:name="_Hlk61246453"/>
      <w:bookmarkStart w:id="6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5"/>
    </w:p>
    <w:bookmarkEnd w:id="6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7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7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8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8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69596FCE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9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9"/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10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10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table </w:t>
      </w:r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11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11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lastRenderedPageBreak/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separate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43B67F85" w14:textId="77777777" w:rsidR="00806DA8" w:rsidRPr="00BC4BAD" w:rsidRDefault="00806DA8" w:rsidP="00806DA8">
            <w:r w:rsidRPr="00BC4BAD">
              <w:t>Possible enhancement of the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806DA8" w:rsidRPr="00BC4BAD" w:rsidRDefault="00806DA8" w:rsidP="00BE0176">
            <w:r w:rsidRPr="00BC4BAD">
              <w:lastRenderedPageBreak/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806DA8" w:rsidRPr="00BC4BAD" w:rsidRDefault="00806DA8" w:rsidP="00806DA8">
            <w:r w:rsidRPr="00BC4BAD">
              <w:t>Updates of NAS signalling connection handling</w:t>
            </w:r>
            <w:r w:rsidR="009371D7">
              <w:t xml:space="preserve"> </w:t>
            </w:r>
            <w:r w:rsidR="009371D7" w:rsidRPr="009371D7">
              <w:t>and related NAS procedures</w:t>
            </w:r>
            <w:r w:rsidR="009371D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806DA8" w:rsidRPr="00BC4BAD" w:rsidRDefault="00806DA8" w:rsidP="00806DA8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806DA8" w:rsidRPr="00BC4BAD" w:rsidRDefault="00966E56" w:rsidP="00806DA8">
            <w:r>
              <w:t>Possible specification of n</w:t>
            </w:r>
            <w:r w:rsidR="00806DA8" w:rsidRPr="00BC4BAD">
              <w:t xml:space="preserve">ew service specific UE policy(ies) for providing </w:t>
            </w:r>
            <w:r w:rsidR="00806DA8" w:rsidRPr="00BC4BAD">
              <w:rPr>
                <w:lang w:val="en-US"/>
              </w:rPr>
              <w:t xml:space="preserve">provisioning server address for </w:t>
            </w:r>
            <w:r w:rsidR="00806DA8" w:rsidRPr="00BC4BAD">
              <w:t xml:space="preserve">remote provisioning using user plane mechanism of </w:t>
            </w:r>
            <w:r w:rsidR="00806DA8" w:rsidRPr="00BC4BAD">
              <w:rPr>
                <w:lang w:eastAsia="ko-KR"/>
              </w:rPr>
              <w:t xml:space="preserve">the </w:t>
            </w:r>
            <w:r w:rsidR="00806DA8"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981133" w:rsidRPr="00BC4BAD" w:rsidRDefault="00966E56" w:rsidP="00981133">
            <w:r>
              <w:t xml:space="preserve">Possible updates of </w:t>
            </w:r>
            <w:r w:rsidR="00393AA8">
              <w:t xml:space="preserve">AT commands for </w:t>
            </w:r>
            <w:r w:rsidR="00981133">
              <w:t xml:space="preserve">passing information (e.g.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981133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981133" w:rsidRPr="00BC4BAD" w:rsidDel="005F3659" w:rsidRDefault="00981133" w:rsidP="00981133">
            <w:bookmarkStart w:id="12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12"/>
      <w:tr w:rsidR="00981133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981133" w:rsidRPr="00BC4BAD" w:rsidRDefault="00981133" w:rsidP="00981133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7777777" w:rsidR="00981133" w:rsidRPr="00F81B88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 xml:space="preserve">Potential impact to cover the provisioning of PS </w:t>
            </w:r>
            <w:r w:rsidRPr="00F81B88">
              <w:rPr>
                <w:lang w:val="en-US"/>
              </w:rPr>
              <w:t>address to the UE via UE policy delivery.</w:t>
            </w:r>
          </w:p>
          <w:p w14:paraId="573A5D30" w14:textId="60543056" w:rsidR="00981133" w:rsidRPr="00BC4BAD" w:rsidRDefault="00D15F62" w:rsidP="00981133">
            <w:r w:rsidRPr="00F81B88">
              <w:t xml:space="preserve">Informative mapping table </w:t>
            </w:r>
            <w:r w:rsidR="00981133" w:rsidRPr="00ED5B17">
              <w:t>between standardized 5QI/ARP and DSCP marking to enable the PLMN and SNPN to use the same mapping values for UL and DL user plane traffic within SNPN and PLM</w:t>
            </w:r>
            <w:r w:rsidR="00981133"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50010D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50010D" w:rsidRPr="00BC4BAD" w:rsidRDefault="0050010D" w:rsidP="0050010D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50010D" w:rsidRPr="00BC4BAD" w:rsidRDefault="0050010D" w:rsidP="0050010D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50010D" w:rsidRPr="00BC4BAD" w:rsidRDefault="0050010D" w:rsidP="0050010D">
            <w:r w:rsidRPr="00BC4BAD">
              <w:t>CT3 responsibility</w:t>
            </w:r>
          </w:p>
        </w:tc>
      </w:tr>
      <w:tr w:rsidR="0050010D" w:rsidRPr="00BC4BAD" w14:paraId="009DCAF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77777777" w:rsidR="0050010D" w:rsidRPr="00BC4BAD" w:rsidRDefault="0050010D" w:rsidP="0050010D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7777777" w:rsidR="0050010D" w:rsidRPr="002C45AA" w:rsidRDefault="0050010D" w:rsidP="0050010D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77777777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77777777" w:rsidR="0050010D" w:rsidRPr="00BC4BAD" w:rsidRDefault="0050010D" w:rsidP="0050010D">
            <w:r w:rsidRPr="00BC4BAD">
              <w:t>CT3 responsibility</w:t>
            </w:r>
          </w:p>
        </w:tc>
      </w:tr>
      <w:tr w:rsidR="0050010D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50010D" w:rsidRPr="00BC4BAD" w:rsidRDefault="0050010D" w:rsidP="0050010D">
            <w:bookmarkStart w:id="13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50010D" w:rsidRPr="00BC4BAD" w:rsidRDefault="0050010D" w:rsidP="0050010D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50010D" w:rsidRPr="00BC4BAD" w:rsidRDefault="0050010D" w:rsidP="0050010D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50010D" w:rsidRPr="00BC4BAD" w:rsidRDefault="0050010D" w:rsidP="0050010D">
            <w:r w:rsidRPr="00BC4BAD">
              <w:t>CT3 responsibility</w:t>
            </w:r>
          </w:p>
        </w:tc>
      </w:tr>
      <w:bookmarkEnd w:id="13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lastRenderedPageBreak/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HiSilicon</w:t>
            </w:r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r w:rsidRPr="002852CC">
              <w:rPr>
                <w:lang w:eastAsia="en-US"/>
              </w:rPr>
              <w:t>CableLabs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000C5" w14:textId="77777777" w:rsidR="001508D6" w:rsidRDefault="001508D6">
      <w:r>
        <w:separator/>
      </w:r>
    </w:p>
  </w:endnote>
  <w:endnote w:type="continuationSeparator" w:id="0">
    <w:p w14:paraId="27363406" w14:textId="77777777" w:rsidR="001508D6" w:rsidRDefault="00150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2FF8C" w14:textId="77777777" w:rsidR="001508D6" w:rsidRDefault="001508D6">
      <w:r>
        <w:separator/>
      </w:r>
    </w:p>
  </w:footnote>
  <w:footnote w:type="continuationSeparator" w:id="0">
    <w:p w14:paraId="2692A5A6" w14:textId="77777777" w:rsidR="001508D6" w:rsidRDefault="00150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A56"/>
    <w:rsid w:val="0007657E"/>
    <w:rsid w:val="00080958"/>
    <w:rsid w:val="00080BF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1001BD"/>
    <w:rsid w:val="00102222"/>
    <w:rsid w:val="001042B0"/>
    <w:rsid w:val="001047C4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08D6"/>
    <w:rsid w:val="001568C0"/>
    <w:rsid w:val="00173998"/>
    <w:rsid w:val="00174617"/>
    <w:rsid w:val="001759A7"/>
    <w:rsid w:val="001A4192"/>
    <w:rsid w:val="001A4349"/>
    <w:rsid w:val="001A642C"/>
    <w:rsid w:val="001B0744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45D9"/>
    <w:rsid w:val="00276403"/>
    <w:rsid w:val="00280003"/>
    <w:rsid w:val="002852CC"/>
    <w:rsid w:val="00297DCD"/>
    <w:rsid w:val="002A07DB"/>
    <w:rsid w:val="002A3B88"/>
    <w:rsid w:val="002C1C50"/>
    <w:rsid w:val="002C45AA"/>
    <w:rsid w:val="002C6966"/>
    <w:rsid w:val="002D0DA4"/>
    <w:rsid w:val="002E2DBD"/>
    <w:rsid w:val="002E6A7D"/>
    <w:rsid w:val="002E7839"/>
    <w:rsid w:val="002E7A9E"/>
    <w:rsid w:val="002F3C41"/>
    <w:rsid w:val="002F6C5C"/>
    <w:rsid w:val="0030045C"/>
    <w:rsid w:val="00302249"/>
    <w:rsid w:val="00303A3D"/>
    <w:rsid w:val="00303CBD"/>
    <w:rsid w:val="00306646"/>
    <w:rsid w:val="003205AD"/>
    <w:rsid w:val="00322D6A"/>
    <w:rsid w:val="00325B47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5840"/>
    <w:rsid w:val="004A00FB"/>
    <w:rsid w:val="004A40BE"/>
    <w:rsid w:val="004A6A60"/>
    <w:rsid w:val="004C1311"/>
    <w:rsid w:val="004C634D"/>
    <w:rsid w:val="004C7A8D"/>
    <w:rsid w:val="004D24B9"/>
    <w:rsid w:val="004D3FF4"/>
    <w:rsid w:val="004D437B"/>
    <w:rsid w:val="004D76AF"/>
    <w:rsid w:val="004E2CE2"/>
    <w:rsid w:val="004E5172"/>
    <w:rsid w:val="004E61FA"/>
    <w:rsid w:val="004E6F8A"/>
    <w:rsid w:val="004F6618"/>
    <w:rsid w:val="004F6F38"/>
    <w:rsid w:val="0050010D"/>
    <w:rsid w:val="00502CD2"/>
    <w:rsid w:val="00503D78"/>
    <w:rsid w:val="00504E33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632AF"/>
    <w:rsid w:val="00571E3F"/>
    <w:rsid w:val="00573429"/>
    <w:rsid w:val="00574059"/>
    <w:rsid w:val="00574815"/>
    <w:rsid w:val="00582314"/>
    <w:rsid w:val="00586951"/>
    <w:rsid w:val="00590087"/>
    <w:rsid w:val="005A032D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364A"/>
    <w:rsid w:val="006146D2"/>
    <w:rsid w:val="00620B3F"/>
    <w:rsid w:val="006239E7"/>
    <w:rsid w:val="00623A47"/>
    <w:rsid w:val="006254C4"/>
    <w:rsid w:val="0062752C"/>
    <w:rsid w:val="006323BE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A0EF8"/>
    <w:rsid w:val="006A29DE"/>
    <w:rsid w:val="006A3AD3"/>
    <w:rsid w:val="006A45BA"/>
    <w:rsid w:val="006B4280"/>
    <w:rsid w:val="006B4B1C"/>
    <w:rsid w:val="006B7865"/>
    <w:rsid w:val="006B7928"/>
    <w:rsid w:val="006C4991"/>
    <w:rsid w:val="006C584F"/>
    <w:rsid w:val="006D5355"/>
    <w:rsid w:val="006E0F19"/>
    <w:rsid w:val="006E184C"/>
    <w:rsid w:val="006E1FDA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230AC"/>
    <w:rsid w:val="00832B0F"/>
    <w:rsid w:val="00834A60"/>
    <w:rsid w:val="00834DC0"/>
    <w:rsid w:val="008423E1"/>
    <w:rsid w:val="008561D4"/>
    <w:rsid w:val="00861395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58B"/>
    <w:rsid w:val="008F1EA4"/>
    <w:rsid w:val="008F72E5"/>
    <w:rsid w:val="00903B61"/>
    <w:rsid w:val="00911101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493F"/>
    <w:rsid w:val="009B6BEC"/>
    <w:rsid w:val="009C2977"/>
    <w:rsid w:val="009C2DCC"/>
    <w:rsid w:val="009D5F35"/>
    <w:rsid w:val="009E199C"/>
    <w:rsid w:val="009E6C21"/>
    <w:rsid w:val="009F4918"/>
    <w:rsid w:val="009F7959"/>
    <w:rsid w:val="00A01CFF"/>
    <w:rsid w:val="00A04954"/>
    <w:rsid w:val="00A10539"/>
    <w:rsid w:val="00A11126"/>
    <w:rsid w:val="00A11D81"/>
    <w:rsid w:val="00A15763"/>
    <w:rsid w:val="00A2242C"/>
    <w:rsid w:val="00A226C6"/>
    <w:rsid w:val="00A27912"/>
    <w:rsid w:val="00A32792"/>
    <w:rsid w:val="00A338A3"/>
    <w:rsid w:val="00A339CF"/>
    <w:rsid w:val="00A35110"/>
    <w:rsid w:val="00A36378"/>
    <w:rsid w:val="00A36DBB"/>
    <w:rsid w:val="00A40015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4709"/>
    <w:rsid w:val="00B17634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2C3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61FC"/>
    <w:rsid w:val="00C87913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72D6"/>
    <w:rsid w:val="00CC401A"/>
    <w:rsid w:val="00CC72A4"/>
    <w:rsid w:val="00CD05F7"/>
    <w:rsid w:val="00CD3153"/>
    <w:rsid w:val="00CD556B"/>
    <w:rsid w:val="00CE0080"/>
    <w:rsid w:val="00CF1AB2"/>
    <w:rsid w:val="00CF6810"/>
    <w:rsid w:val="00CF780F"/>
    <w:rsid w:val="00D04ED0"/>
    <w:rsid w:val="00D06117"/>
    <w:rsid w:val="00D15F25"/>
    <w:rsid w:val="00D15F62"/>
    <w:rsid w:val="00D21FA6"/>
    <w:rsid w:val="00D31CC8"/>
    <w:rsid w:val="00D32678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FC6"/>
    <w:rsid w:val="00D822B9"/>
    <w:rsid w:val="00D94917"/>
    <w:rsid w:val="00DA74F3"/>
    <w:rsid w:val="00DB6268"/>
    <w:rsid w:val="00DB69F3"/>
    <w:rsid w:val="00DC4907"/>
    <w:rsid w:val="00DC6093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670C"/>
    <w:rsid w:val="00E37879"/>
    <w:rsid w:val="00E52C57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4096F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41EB"/>
    <w:rsid w:val="00F76BE5"/>
    <w:rsid w:val="00F81B88"/>
    <w:rsid w:val="00F83D11"/>
    <w:rsid w:val="00F91CC3"/>
    <w:rsid w:val="00F921F1"/>
    <w:rsid w:val="00FA6872"/>
    <w:rsid w:val="00FA72F0"/>
    <w:rsid w:val="00FB01B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6</Pages>
  <Words>2085</Words>
  <Characters>11886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13944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/>
  <cp:keywords>WID template</cp:keywords>
  <dc:description/>
  <cp:lastModifiedBy>Frederic Firmin</cp:lastModifiedBy>
  <cp:revision>41</cp:revision>
  <cp:lastPrinted>2000-02-29T10:31:00Z</cp:lastPrinted>
  <dcterms:created xsi:type="dcterms:W3CDTF">2021-01-07T10:45:00Z</dcterms:created>
  <dcterms:modified xsi:type="dcterms:W3CDTF">2021-03-12T10:24:00Z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