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40CD" w14:textId="29AD6C30" w:rsidR="008942EF" w:rsidRDefault="008942EF" w:rsidP="00894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610306">
        <w:rPr>
          <w:b/>
          <w:noProof/>
          <w:sz w:val="24"/>
        </w:rPr>
        <w:t>282</w:t>
      </w:r>
    </w:p>
    <w:p w14:paraId="2358CE14" w14:textId="2273ADD3" w:rsidR="00E505B4" w:rsidRDefault="008942EF" w:rsidP="00894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2AE8BEE5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8942EF">
        <w:rPr>
          <w:rFonts w:eastAsia="Batang"/>
          <w:lang w:val="en-US" w:eastAsia="zh-CN"/>
        </w:rPr>
        <w:t>CT1</w:t>
      </w:r>
    </w:p>
    <w:p w14:paraId="1B259A29" w14:textId="32BE816D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39CE2CB4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8942EF">
        <w:rPr>
          <w:rFonts w:eastAsia="Batang"/>
          <w:lang w:val="en-US" w:eastAsia="zh-CN"/>
        </w:rPr>
        <w:t>2</w:t>
      </w:r>
    </w:p>
    <w:p w14:paraId="02FDE3E4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AE11452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</w:t>
      </w:r>
      <w:r w:rsidR="002F168F">
        <w:rPr>
          <w:b/>
          <w:noProof/>
          <w:sz w:val="24"/>
        </w:rPr>
        <w:t>2303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77777777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>* Other = e.g. testing</w:t>
      </w:r>
    </w:p>
    <w:p w14:paraId="169DD7E0" w14:textId="10D2B381" w:rsidR="004876B9" w:rsidRDefault="004876B9" w:rsidP="00480206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7C7C31">
      <w:pPr>
        <w:pStyle w:val="ListParagraph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r w:rsidR="003C6D46" w:rsidRPr="003C6D46">
        <w:t>FS_MiBiDA</w:t>
      </w:r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0F1C658" w:rsidR="007C7C31" w:rsidRDefault="002803BA" w:rsidP="007C7C31">
      <w:pPr>
        <w:pStyle w:val="ListParagraph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lastRenderedPageBreak/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7C7C31">
            <w:pPr>
              <w:pStyle w:val="Guidance"/>
            </w:pPr>
            <w:r w:rsidRPr="00A44326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7C7C31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5698" w14:textId="77777777" w:rsidR="00196C63" w:rsidRDefault="00196C63" w:rsidP="007C7C31">
      <w:r>
        <w:separator/>
      </w:r>
    </w:p>
  </w:endnote>
  <w:endnote w:type="continuationSeparator" w:id="0">
    <w:p w14:paraId="41F3FC36" w14:textId="77777777" w:rsidR="00196C63" w:rsidRDefault="00196C63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A882" w14:textId="77777777" w:rsidR="00196C63" w:rsidRDefault="00196C63" w:rsidP="007C7C31">
      <w:r>
        <w:separator/>
      </w:r>
    </w:p>
  </w:footnote>
  <w:footnote w:type="continuationSeparator" w:id="0">
    <w:p w14:paraId="24285162" w14:textId="77777777" w:rsidR="00196C63" w:rsidRDefault="00196C63" w:rsidP="007C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24.501_CR6221R1_(Rel-18)_TEI18, eNPN</cp:lastModifiedBy>
  <cp:revision>3</cp:revision>
  <cp:lastPrinted>2000-02-29T11:31:00Z</cp:lastPrinted>
  <dcterms:created xsi:type="dcterms:W3CDTF">2024-06-11T17:07:00Z</dcterms:created>
  <dcterms:modified xsi:type="dcterms:W3CDTF">2024-06-11T17:07:00Z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