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7C57EB3E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8F32BC">
        <w:rPr>
          <w:b/>
          <w:noProof/>
          <w:sz w:val="24"/>
        </w:rPr>
        <w:t>40258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DD409C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D409C">
        <w:rPr>
          <w:rFonts w:ascii="Arial" w:hAnsi="Arial" w:cs="Arial"/>
          <w:b/>
        </w:rPr>
        <w:t xml:space="preserve">Presentation of </w:t>
      </w:r>
      <w:r w:rsidR="00222D66" w:rsidRPr="00DD409C">
        <w:rPr>
          <w:rFonts w:ascii="Arial" w:hAnsi="Arial" w:cs="Arial"/>
          <w:b/>
        </w:rPr>
        <w:t>Specification</w:t>
      </w:r>
      <w:r w:rsidR="003F0E48" w:rsidRPr="00DD409C">
        <w:rPr>
          <w:rFonts w:ascii="Arial" w:hAnsi="Arial" w:cs="Arial"/>
          <w:b/>
        </w:rPr>
        <w:t xml:space="preserve"> </w:t>
      </w:r>
      <w:r w:rsidR="00222D66" w:rsidRPr="00DD409C">
        <w:rPr>
          <w:rFonts w:ascii="Arial" w:hAnsi="Arial" w:cs="Arial"/>
          <w:b/>
        </w:rPr>
        <w:t>to TSG:</w:t>
      </w:r>
    </w:p>
    <w:p w14:paraId="5F51CADA" w14:textId="621E2DBB" w:rsidR="000F7ECB" w:rsidRPr="008F32BC" w:rsidRDefault="00DD409C" w:rsidP="003F0E48">
      <w:pPr>
        <w:spacing w:after="60"/>
        <w:ind w:left="1985"/>
        <w:rPr>
          <w:rFonts w:ascii="Arial" w:hAnsi="Arial" w:cs="Arial"/>
          <w:b/>
        </w:rPr>
      </w:pPr>
      <w:r w:rsidRPr="008F32BC">
        <w:rPr>
          <w:rFonts w:ascii="Arial" w:hAnsi="Arial" w:cs="Arial"/>
          <w:b/>
        </w:rPr>
        <w:t>TS 24.577,</w:t>
      </w:r>
      <w:r w:rsidR="00447223" w:rsidRPr="008F32BC">
        <w:rPr>
          <w:rFonts w:ascii="Arial" w:hAnsi="Arial" w:cs="Arial"/>
          <w:b/>
        </w:rPr>
        <w:t xml:space="preserve"> Version </w:t>
      </w:r>
      <w:r w:rsidR="00B82DD7" w:rsidRPr="008F32BC">
        <w:rPr>
          <w:rFonts w:ascii="Arial" w:hAnsi="Arial" w:cs="Arial"/>
          <w:b/>
        </w:rPr>
        <w:t>2</w:t>
      </w:r>
      <w:r w:rsidRPr="008F32BC">
        <w:rPr>
          <w:rFonts w:ascii="Arial" w:hAnsi="Arial" w:cs="Arial"/>
          <w:b/>
        </w:rPr>
        <w:t>.</w:t>
      </w:r>
      <w:r w:rsidR="00B82DD7" w:rsidRPr="008F32BC">
        <w:rPr>
          <w:rFonts w:ascii="Arial" w:hAnsi="Arial" w:cs="Arial"/>
          <w:b/>
        </w:rPr>
        <w:t>0</w:t>
      </w:r>
      <w:r w:rsidRPr="008F32BC">
        <w:rPr>
          <w:rFonts w:ascii="Arial" w:hAnsi="Arial" w:cs="Arial"/>
          <w:b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D409C">
        <w:rPr>
          <w:rFonts w:ascii="Arial" w:hAnsi="Arial" w:cs="Arial"/>
          <w:b/>
        </w:rPr>
        <w:t>Source:</w:t>
      </w:r>
      <w:r w:rsidRPr="00DD409C">
        <w:rPr>
          <w:rFonts w:ascii="Arial" w:hAnsi="Arial" w:cs="Arial"/>
          <w:b/>
        </w:rPr>
        <w:tab/>
      </w:r>
      <w:r w:rsidR="00DF60B3" w:rsidRPr="00DD409C">
        <w:rPr>
          <w:rFonts w:ascii="Arial" w:hAnsi="Arial" w:cs="Arial"/>
          <w:b/>
        </w:rPr>
        <w:t>TSG CT WG1</w:t>
      </w:r>
      <w:r w:rsidR="00201520" w:rsidRPr="00DD409C">
        <w:rPr>
          <w:rFonts w:ascii="Arial" w:hAnsi="Arial" w:cs="Arial"/>
          <w:b/>
        </w:rPr>
        <w:br/>
      </w:r>
    </w:p>
    <w:p w14:paraId="2E443833" w14:textId="499FF312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DCFC3" w14:textId="77777777" w:rsidR="00DD409C" w:rsidRPr="00DD409C" w:rsidRDefault="00DD409C" w:rsidP="00DD409C">
      <w:pPr>
        <w:tabs>
          <w:tab w:val="left" w:pos="3119"/>
        </w:tabs>
        <w:rPr>
          <w:rFonts w:eastAsia="Malgun Gothic"/>
          <w:color w:val="000000"/>
        </w:rPr>
      </w:pPr>
      <w:r w:rsidRPr="00DD409C">
        <w:rPr>
          <w:rFonts w:eastAsia="Malgun Gothic"/>
          <w:color w:val="000000"/>
        </w:rPr>
        <w:t>For the work item "Further Architecture Enhancement for UAV and UAM" (UAS_Ph2) as agreed in CP-230330, 3GPP</w:t>
      </w:r>
      <w:r w:rsidRPr="00DD409C">
        <w:rPr>
          <w:rFonts w:eastAsia="Malgun Gothic"/>
          <w:color w:val="000000"/>
          <w:lang w:val="en-US"/>
        </w:rPr>
        <w:t> </w:t>
      </w:r>
      <w:r w:rsidRPr="00DD409C">
        <w:rPr>
          <w:rFonts w:eastAsia="Malgun Gothic"/>
          <w:color w:val="000000"/>
        </w:rPr>
        <w:t>TS</w:t>
      </w:r>
      <w:r w:rsidRPr="00DD409C">
        <w:rPr>
          <w:rFonts w:eastAsia="Malgun Gothic"/>
          <w:color w:val="000000"/>
          <w:lang w:val="en-US"/>
        </w:rPr>
        <w:t> </w:t>
      </w:r>
      <w:r w:rsidRPr="00DD409C">
        <w:rPr>
          <w:rFonts w:eastAsia="Malgun Gothic"/>
          <w:color w:val="000000"/>
        </w:rPr>
        <w:t>24.577 specifies the protocols for aircraft-to-everything (A2X) communication for A2X services among the UEs over the PC5 interface and over Uu:</w:t>
      </w:r>
    </w:p>
    <w:p w14:paraId="6C384214" w14:textId="03784875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 xml:space="preserve">1. Configuration parameters for A2X communication, broadcast remote ID (BRID), direct detect and avoid (DDAA), </w:t>
      </w:r>
      <w:r>
        <w:rPr>
          <w:rFonts w:eastAsia="Malgun Gothic"/>
        </w:rPr>
        <w:t xml:space="preserve">ground based detect and avoid for an area, </w:t>
      </w:r>
      <w:r w:rsidRPr="00DD409C">
        <w:rPr>
          <w:rFonts w:eastAsia="Malgun Gothic"/>
        </w:rPr>
        <w:t>direct C2 communication, and A2X communication over Uu,</w:t>
      </w:r>
    </w:p>
    <w:p w14:paraId="454BFC17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2. Procedure for A2X policy provisioning,</w:t>
      </w:r>
    </w:p>
    <w:p w14:paraId="0F12DDE4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3. A2X communication over PC5 procedure,</w:t>
      </w:r>
    </w:p>
    <w:p w14:paraId="61D73E01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4. A2X communication over Uu procedure,</w:t>
      </w:r>
    </w:p>
    <w:p w14:paraId="1972A5D3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5. Broadcast remote ID (BRID) over PC5,</w:t>
      </w:r>
    </w:p>
    <w:p w14:paraId="15BD54E0" w14:textId="16ADEDB1" w:rsid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6. Direct detect and avoid (DDAA) over PC5,</w:t>
      </w:r>
    </w:p>
    <w:p w14:paraId="57598C15" w14:textId="19204FF0" w:rsidR="00DD409C" w:rsidRPr="00DD409C" w:rsidRDefault="00DD409C" w:rsidP="00DD409C">
      <w:pPr>
        <w:pStyle w:val="B1"/>
        <w:rPr>
          <w:rFonts w:eastAsia="Malgun Gothic"/>
        </w:rPr>
      </w:pPr>
      <w:r>
        <w:rPr>
          <w:rFonts w:eastAsia="Malgun Gothic"/>
        </w:rPr>
        <w:t xml:space="preserve">7. Ground based detect and avoid for an area (GBDAAA) </w:t>
      </w:r>
    </w:p>
    <w:p w14:paraId="08F58044" w14:textId="55A53CA1" w:rsidR="00DD409C" w:rsidRDefault="00DD409C" w:rsidP="00DD409C">
      <w:pPr>
        <w:pStyle w:val="B1"/>
        <w:rPr>
          <w:rFonts w:eastAsia="Malgun Gothic"/>
        </w:rPr>
      </w:pPr>
      <w:r>
        <w:rPr>
          <w:rFonts w:eastAsia="Malgun Gothic"/>
        </w:rPr>
        <w:t>8</w:t>
      </w:r>
      <w:r w:rsidRPr="00DD409C">
        <w:rPr>
          <w:rFonts w:eastAsia="Malgun Gothic"/>
        </w:rPr>
        <w:t>. Direct C2 communication over PC5.</w:t>
      </w:r>
    </w:p>
    <w:p w14:paraId="3CBC6B85" w14:textId="7DCE70A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</w:t>
      </w:r>
      <w:r w:rsidRPr="00DD409C">
        <w:rPr>
          <w:b/>
          <w:sz w:val="24"/>
        </w:rPr>
        <w:t>n to</w:t>
      </w:r>
      <w:r w:rsidR="00DD409C" w:rsidRPr="00DD409C">
        <w:rPr>
          <w:b/>
          <w:sz w:val="24"/>
        </w:rPr>
        <w:t xml:space="preserve"> CT 102</w:t>
      </w:r>
      <w:r w:rsidRPr="00DD409C">
        <w:rPr>
          <w:b/>
          <w:sz w:val="24"/>
        </w:rPr>
        <w:t>:</w:t>
      </w:r>
    </w:p>
    <w:p w14:paraId="7CF41AE1" w14:textId="77777777" w:rsidR="00DD409C" w:rsidRDefault="00DD409C" w:rsidP="00DD409C">
      <w:pPr>
        <w:tabs>
          <w:tab w:val="left" w:pos="3119"/>
        </w:tabs>
      </w:pPr>
      <w:r>
        <w:t>Editor’s Notes have been solved.</w:t>
      </w:r>
    </w:p>
    <w:p w14:paraId="4464C542" w14:textId="77777777" w:rsidR="00DD409C" w:rsidRDefault="00DD409C" w:rsidP="00DD409C">
      <w:pPr>
        <w:tabs>
          <w:tab w:val="left" w:pos="3119"/>
        </w:tabs>
        <w:rPr>
          <w:rFonts w:eastAsia="Malgun Gothic"/>
        </w:rPr>
      </w:pPr>
      <w:r>
        <w:rPr>
          <w:rFonts w:eastAsia="Malgun Gothic"/>
        </w:rPr>
        <w:t>Ground based detect and avoid for an area has been defined.</w:t>
      </w:r>
    </w:p>
    <w:p w14:paraId="2375AE5A" w14:textId="001E89B4" w:rsidR="0045428D" w:rsidRDefault="00B82DD7" w:rsidP="00DD409C">
      <w:pPr>
        <w:tabs>
          <w:tab w:val="left" w:pos="3119"/>
        </w:tabs>
      </w:pPr>
      <w:r>
        <w:t>The e</w:t>
      </w:r>
      <w:r w:rsidR="00DD409C" w:rsidRPr="00DD409C">
        <w:t>ncoding of A2X MBS configuration SDP</w:t>
      </w:r>
      <w:r w:rsidR="00DD409C">
        <w:t xml:space="preserve"> and A2X AS MBS configuration SDP have been defined.</w:t>
      </w:r>
    </w:p>
    <w:p w14:paraId="74AE6EC9" w14:textId="77777777" w:rsidR="0045428D" w:rsidRPr="00DD40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DD409C">
        <w:rPr>
          <w:b/>
          <w:sz w:val="24"/>
        </w:rPr>
        <w:t>Outstanding Issues:</w:t>
      </w:r>
    </w:p>
    <w:p w14:paraId="62DD08C8" w14:textId="35C447C8" w:rsidR="0045428D" w:rsidRPr="00DD409C" w:rsidRDefault="00DD409C">
      <w:pPr>
        <w:tabs>
          <w:tab w:val="left" w:pos="3119"/>
        </w:tabs>
      </w:pPr>
      <w:r w:rsidRPr="00DD409C">
        <w:t>None</w:t>
      </w:r>
    </w:p>
    <w:p w14:paraId="54A6D2EC" w14:textId="77777777" w:rsidR="0045428D" w:rsidRPr="00DD40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DD409C">
        <w:rPr>
          <w:b/>
          <w:sz w:val="24"/>
        </w:rPr>
        <w:t>Contentious Issues:</w:t>
      </w:r>
    </w:p>
    <w:p w14:paraId="222877DA" w14:textId="058A9E9F" w:rsidR="00DD409C" w:rsidRPr="00DD409C" w:rsidRDefault="00DD409C">
      <w:pPr>
        <w:tabs>
          <w:tab w:val="left" w:pos="3119"/>
        </w:tabs>
      </w:pPr>
      <w:r w:rsidRPr="00DD409C"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532A1" w14:textId="77777777" w:rsidR="00DD409C" w:rsidRDefault="00DD409C" w:rsidP="00DD409C">
      <w:pPr>
        <w:spacing w:after="0"/>
      </w:pPr>
      <w:r>
        <w:separator/>
      </w:r>
    </w:p>
  </w:endnote>
  <w:endnote w:type="continuationSeparator" w:id="0">
    <w:p w14:paraId="54C2A150" w14:textId="77777777" w:rsidR="00DD409C" w:rsidRDefault="00DD409C" w:rsidP="00DD4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3E627" w14:textId="77777777" w:rsidR="00DD409C" w:rsidRDefault="00DD409C" w:rsidP="00DD409C">
      <w:pPr>
        <w:spacing w:after="0"/>
      </w:pPr>
      <w:r>
        <w:separator/>
      </w:r>
    </w:p>
  </w:footnote>
  <w:footnote w:type="continuationSeparator" w:id="0">
    <w:p w14:paraId="33498C33" w14:textId="77777777" w:rsidR="00DD409C" w:rsidRDefault="00DD409C" w:rsidP="00DD4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F7ECB"/>
    <w:rsid w:val="001331CF"/>
    <w:rsid w:val="00201520"/>
    <w:rsid w:val="00222D66"/>
    <w:rsid w:val="002676D4"/>
    <w:rsid w:val="002B09A1"/>
    <w:rsid w:val="003F0E48"/>
    <w:rsid w:val="00447223"/>
    <w:rsid w:val="0045428D"/>
    <w:rsid w:val="004A59BA"/>
    <w:rsid w:val="004B40E9"/>
    <w:rsid w:val="004D14AC"/>
    <w:rsid w:val="004F014E"/>
    <w:rsid w:val="005B4293"/>
    <w:rsid w:val="008F32BC"/>
    <w:rsid w:val="00B82DD7"/>
    <w:rsid w:val="00CC358C"/>
    <w:rsid w:val="00D925F4"/>
    <w:rsid w:val="00DC278D"/>
    <w:rsid w:val="00DD409C"/>
    <w:rsid w:val="00DF60B3"/>
    <w:rsid w:val="00F20A8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5</cp:revision>
  <dcterms:created xsi:type="dcterms:W3CDTF">2024-03-04T18:50:00Z</dcterms:created>
  <dcterms:modified xsi:type="dcterms:W3CDTF">2024-03-09T08:40:00Z</dcterms:modified>
</cp:coreProperties>
</file>