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264A8" w14:textId="543E48B3" w:rsidR="00751995" w:rsidRPr="006C2E80" w:rsidRDefault="00751995" w:rsidP="00751995">
      <w:pPr>
        <w:pStyle w:val="Header"/>
        <w:tabs>
          <w:tab w:val="right" w:pos="9638"/>
        </w:tabs>
        <w:rPr>
          <w:sz w:val="24"/>
          <w:szCs w:val="24"/>
        </w:rPr>
      </w:pPr>
      <w:r w:rsidRPr="00AB0C8D">
        <w:rPr>
          <w:b w:val="0"/>
          <w:sz w:val="24"/>
          <w:szCs w:val="24"/>
          <w:lang w:eastAsia="ja-JP"/>
        </w:rPr>
        <w:t>3GPP TSG SA Meeting # 10</w:t>
      </w:r>
      <w:r w:rsidR="004E137D">
        <w:rPr>
          <w:b w:val="0"/>
          <w:sz w:val="24"/>
          <w:szCs w:val="24"/>
          <w:lang w:eastAsia="ja-JP"/>
        </w:rPr>
        <w:t>2</w:t>
      </w:r>
      <w:r w:rsidRPr="007861B8">
        <w:rPr>
          <w:b w:val="0"/>
          <w:sz w:val="24"/>
          <w:szCs w:val="24"/>
          <w:lang w:eastAsia="ja-JP"/>
        </w:rPr>
        <w:t xml:space="preserve"> </w:t>
      </w:r>
      <w:r w:rsidRPr="007861B8">
        <w:rPr>
          <w:b w:val="0"/>
          <w:sz w:val="24"/>
          <w:szCs w:val="24"/>
          <w:lang w:eastAsia="ja-JP"/>
        </w:rPr>
        <w:tab/>
      </w:r>
      <w:r w:rsidR="00D54D4E" w:rsidRPr="00D54D4E">
        <w:rPr>
          <w:b w:val="0"/>
          <w:sz w:val="24"/>
          <w:szCs w:val="24"/>
          <w:lang w:eastAsia="ja-JP"/>
        </w:rPr>
        <w:t>RP-233919 / CP-233305 / SP-231617</w:t>
      </w:r>
    </w:p>
    <w:p w14:paraId="3DAC5A1F" w14:textId="77777777" w:rsidR="00751995" w:rsidRPr="00AA7EE3" w:rsidRDefault="004E137D" w:rsidP="0075199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4E137D">
        <w:rPr>
          <w:b w:val="0"/>
          <w:sz w:val="24"/>
          <w:szCs w:val="24"/>
          <w:lang w:eastAsia="zh-CN"/>
        </w:rPr>
        <w:t>Edinburgh, Scotland, December 11 – 15, 2023</w:t>
      </w:r>
      <w:r w:rsidRPr="004E137D">
        <w:rPr>
          <w:b w:val="0"/>
          <w:sz w:val="24"/>
          <w:szCs w:val="24"/>
          <w:lang w:eastAsia="zh-CN"/>
        </w:rPr>
        <w:tab/>
      </w:r>
      <w:r w:rsidR="00751995" w:rsidRPr="006C2E80">
        <w:tab/>
      </w:r>
    </w:p>
    <w:p w14:paraId="180A2FFB" w14:textId="77777777" w:rsidR="00751995" w:rsidRDefault="00751995" w:rsidP="0075199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59DF660E" w14:textId="1FAC9172" w:rsidR="00751995" w:rsidRPr="006C2E80" w:rsidRDefault="00751995" w:rsidP="0075199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215E4">
        <w:rPr>
          <w:rFonts w:ascii="Arial" w:eastAsia="Batang" w:hAnsi="Arial"/>
          <w:b/>
          <w:sz w:val="24"/>
          <w:szCs w:val="24"/>
          <w:lang w:val="en-US" w:eastAsia="zh-CN"/>
        </w:rPr>
        <w:t>Work Plan Manager (Alain.sultan@etsi.org)</w:t>
      </w:r>
    </w:p>
    <w:p w14:paraId="6A5B17ED" w14:textId="1D8E7AFE" w:rsidR="00751995" w:rsidRPr="006C2E80" w:rsidRDefault="00751995" w:rsidP="0075199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215E4">
        <w:rPr>
          <w:rFonts w:ascii="Arial" w:eastAsia="Batang" w:hAnsi="Arial" w:cs="Arial"/>
          <w:b/>
          <w:sz w:val="24"/>
          <w:szCs w:val="24"/>
          <w:lang w:eastAsia="zh-CN"/>
        </w:rPr>
        <w:t xml:space="preserve">Initial </w:t>
      </w:r>
      <w:r w:rsidR="00862BDC" w:rsidRPr="00862BDC">
        <w:rPr>
          <w:rFonts w:ascii="Arial" w:eastAsia="Batang" w:hAnsi="Arial" w:cs="Arial"/>
          <w:b/>
          <w:sz w:val="24"/>
          <w:szCs w:val="24"/>
          <w:lang w:eastAsia="zh-CN"/>
        </w:rPr>
        <w:t xml:space="preserve">Presentation </w:t>
      </w:r>
      <w:r w:rsidR="00923D2F">
        <w:rPr>
          <w:rFonts w:ascii="Arial" w:eastAsia="Batang" w:hAnsi="Arial" w:cs="Arial"/>
          <w:b/>
          <w:sz w:val="24"/>
          <w:szCs w:val="24"/>
          <w:lang w:eastAsia="zh-CN"/>
        </w:rPr>
        <w:t xml:space="preserve">of </w:t>
      </w:r>
      <w:r w:rsidR="00923D2F" w:rsidRPr="00923D2F">
        <w:rPr>
          <w:rFonts w:ascii="Arial" w:eastAsia="Batang" w:hAnsi="Arial" w:cs="Arial"/>
          <w:b/>
          <w:sz w:val="24"/>
          <w:szCs w:val="24"/>
          <w:lang w:eastAsia="zh-CN"/>
        </w:rPr>
        <w:t>TR 2</w:t>
      </w:r>
      <w:r w:rsidR="008215E4">
        <w:rPr>
          <w:rFonts w:ascii="Arial" w:eastAsia="Batang" w:hAnsi="Arial" w:cs="Arial"/>
          <w:b/>
          <w:sz w:val="24"/>
          <w:szCs w:val="24"/>
          <w:lang w:eastAsia="zh-CN"/>
        </w:rPr>
        <w:t>1</w:t>
      </w:r>
      <w:r w:rsidR="00923D2F" w:rsidRPr="00923D2F">
        <w:rPr>
          <w:rFonts w:ascii="Arial" w:eastAsia="Batang" w:hAnsi="Arial" w:cs="Arial"/>
          <w:b/>
          <w:sz w:val="24"/>
          <w:szCs w:val="24"/>
          <w:lang w:eastAsia="zh-CN"/>
        </w:rPr>
        <w:t>.91</w:t>
      </w:r>
      <w:r w:rsidR="008215E4">
        <w:rPr>
          <w:rFonts w:ascii="Arial" w:eastAsia="Batang" w:hAnsi="Arial" w:cs="Arial"/>
          <w:b/>
          <w:sz w:val="24"/>
          <w:szCs w:val="24"/>
          <w:lang w:eastAsia="zh-CN"/>
        </w:rPr>
        <w:t>8</w:t>
      </w:r>
      <w:r w:rsidR="00923D2F" w:rsidRPr="00923D2F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412EAC">
        <w:rPr>
          <w:rFonts w:ascii="Arial" w:eastAsia="Batang" w:hAnsi="Arial" w:cs="Arial"/>
          <w:b/>
          <w:sz w:val="24"/>
          <w:szCs w:val="24"/>
          <w:lang w:eastAsia="zh-CN"/>
        </w:rPr>
        <w:t>“</w:t>
      </w:r>
      <w:r w:rsidR="008215E4" w:rsidRPr="008215E4">
        <w:rPr>
          <w:rFonts w:ascii="Arial" w:eastAsia="Batang" w:hAnsi="Arial" w:cs="Arial"/>
          <w:b/>
          <w:sz w:val="24"/>
          <w:szCs w:val="24"/>
          <w:lang w:eastAsia="zh-CN"/>
        </w:rPr>
        <w:t>Summary of Rel-18 Work Items</w:t>
      </w:r>
      <w:r w:rsidR="00412EAC">
        <w:rPr>
          <w:rFonts w:ascii="Arial" w:eastAsia="Batang" w:hAnsi="Arial" w:cs="Arial"/>
          <w:b/>
          <w:sz w:val="24"/>
          <w:szCs w:val="24"/>
          <w:lang w:eastAsia="zh-CN"/>
        </w:rPr>
        <w:t>”</w:t>
      </w:r>
    </w:p>
    <w:p w14:paraId="43B1CE11" w14:textId="6121BB86" w:rsidR="00751995" w:rsidRPr="002500B6" w:rsidRDefault="00751995" w:rsidP="0075199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fr-FR" w:eastAsia="zh-CN"/>
        </w:rPr>
      </w:pPr>
      <w:r w:rsidRPr="002500B6">
        <w:rPr>
          <w:rFonts w:ascii="Arial" w:eastAsia="Batang" w:hAnsi="Arial"/>
          <w:b/>
          <w:sz w:val="24"/>
          <w:szCs w:val="24"/>
          <w:lang w:val="fr-FR" w:eastAsia="zh-CN"/>
        </w:rPr>
        <w:t xml:space="preserve">Document </w:t>
      </w:r>
      <w:proofErr w:type="gramStart"/>
      <w:r w:rsidRPr="002500B6">
        <w:rPr>
          <w:rFonts w:ascii="Arial" w:eastAsia="Batang" w:hAnsi="Arial"/>
          <w:b/>
          <w:sz w:val="24"/>
          <w:szCs w:val="24"/>
          <w:lang w:val="fr-FR" w:eastAsia="zh-CN"/>
        </w:rPr>
        <w:t>for:</w:t>
      </w:r>
      <w:proofErr w:type="gramEnd"/>
      <w:r w:rsidRPr="002500B6">
        <w:rPr>
          <w:rFonts w:ascii="Arial" w:eastAsia="Batang" w:hAnsi="Arial"/>
          <w:b/>
          <w:sz w:val="24"/>
          <w:szCs w:val="24"/>
          <w:lang w:val="fr-FR" w:eastAsia="zh-CN"/>
        </w:rPr>
        <w:tab/>
      </w:r>
      <w:r w:rsidR="008215E4" w:rsidRPr="002500B6">
        <w:rPr>
          <w:rFonts w:ascii="Arial" w:eastAsia="Batang" w:hAnsi="Arial"/>
          <w:b/>
          <w:sz w:val="24"/>
          <w:szCs w:val="24"/>
          <w:lang w:val="fr-FR" w:eastAsia="zh-CN"/>
        </w:rPr>
        <w:t>Information</w:t>
      </w:r>
    </w:p>
    <w:p w14:paraId="173B3C64" w14:textId="66F34581" w:rsidR="00751995" w:rsidRPr="002500B6" w:rsidRDefault="00751995" w:rsidP="0075199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fr-FR" w:eastAsia="zh-CN"/>
        </w:rPr>
      </w:pPr>
      <w:r w:rsidRPr="002500B6">
        <w:rPr>
          <w:rFonts w:ascii="Arial" w:eastAsia="Batang" w:hAnsi="Arial"/>
          <w:b/>
          <w:sz w:val="24"/>
          <w:szCs w:val="24"/>
          <w:lang w:val="fr-FR" w:eastAsia="zh-CN"/>
        </w:rPr>
        <w:t xml:space="preserve">Agenda </w:t>
      </w:r>
      <w:proofErr w:type="gramStart"/>
      <w:r w:rsidRPr="002500B6">
        <w:rPr>
          <w:rFonts w:ascii="Arial" w:eastAsia="Batang" w:hAnsi="Arial"/>
          <w:b/>
          <w:sz w:val="24"/>
          <w:szCs w:val="24"/>
          <w:lang w:val="fr-FR" w:eastAsia="zh-CN"/>
        </w:rPr>
        <w:t>Item:</w:t>
      </w:r>
      <w:proofErr w:type="gramEnd"/>
      <w:r w:rsidRPr="002500B6">
        <w:rPr>
          <w:rFonts w:ascii="Arial" w:eastAsia="Batang" w:hAnsi="Arial"/>
          <w:b/>
          <w:sz w:val="24"/>
          <w:szCs w:val="24"/>
          <w:lang w:val="fr-FR" w:eastAsia="zh-CN"/>
        </w:rPr>
        <w:tab/>
      </w:r>
      <w:r w:rsidR="002500B6" w:rsidRPr="002500B6">
        <w:rPr>
          <w:rFonts w:ascii="Arial" w:eastAsia="Batang" w:hAnsi="Arial"/>
          <w:b/>
          <w:sz w:val="24"/>
          <w:szCs w:val="24"/>
          <w:lang w:val="fr-FR" w:eastAsia="zh-CN"/>
        </w:rPr>
        <w:t>6.3 (RAN) / 21 (CT) / 21.5 (SA)</w:t>
      </w:r>
    </w:p>
    <w:p w14:paraId="5688967A" w14:textId="77777777" w:rsidR="00751995" w:rsidRPr="002500B6" w:rsidRDefault="00751995" w:rsidP="004D701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fr-FR" w:eastAsia="ja-JP"/>
        </w:rPr>
      </w:pPr>
    </w:p>
    <w:p w14:paraId="5101B178" w14:textId="77777777" w:rsidR="00862BDC" w:rsidRPr="002500B6" w:rsidRDefault="00862BDC" w:rsidP="00862BDC">
      <w:pPr>
        <w:rPr>
          <w:b/>
          <w:sz w:val="24"/>
          <w:lang w:val="fr-FR"/>
        </w:rPr>
      </w:pPr>
    </w:p>
    <w:p w14:paraId="490218B1" w14:textId="77777777" w:rsidR="00862BDC" w:rsidRPr="002500B6" w:rsidRDefault="00862BDC" w:rsidP="00862BDC">
      <w:pPr>
        <w:rPr>
          <w:b/>
          <w:sz w:val="24"/>
          <w:lang w:val="fr-FR"/>
        </w:rPr>
      </w:pPr>
    </w:p>
    <w:p w14:paraId="707A1ECE" w14:textId="77777777" w:rsidR="00923D2F" w:rsidRPr="002500B6" w:rsidRDefault="00923D2F" w:rsidP="00923D2F">
      <w:pPr>
        <w:rPr>
          <w:b/>
          <w:sz w:val="24"/>
          <w:lang w:val="fr-FR"/>
        </w:rPr>
      </w:pPr>
    </w:p>
    <w:p w14:paraId="17FCC33E" w14:textId="77777777" w:rsidR="00923D2F" w:rsidRDefault="00923D2F" w:rsidP="00923D2F">
      <w:pPr>
        <w:jc w:val="center"/>
        <w:rPr>
          <w:b/>
          <w:sz w:val="28"/>
        </w:rPr>
      </w:pPr>
      <w:r>
        <w:rPr>
          <w:b/>
          <w:sz w:val="28"/>
        </w:rPr>
        <w:t>Presentation of Specification to TSG or WG</w:t>
      </w:r>
    </w:p>
    <w:p w14:paraId="56DAE57B" w14:textId="77777777" w:rsidR="00923D2F" w:rsidRDefault="00923D2F" w:rsidP="00923D2F">
      <w:pPr>
        <w:pBdr>
          <w:top w:val="single" w:sz="4" w:space="0" w:color="auto"/>
        </w:pBdr>
        <w:tabs>
          <w:tab w:val="left" w:pos="3119"/>
        </w:tabs>
        <w:rPr>
          <w:b/>
          <w:sz w:val="24"/>
          <w:lang w:eastAsia="zh-CN"/>
        </w:rPr>
      </w:pPr>
      <w:r>
        <w:rPr>
          <w:b/>
          <w:sz w:val="24"/>
        </w:rPr>
        <w:t>Presentation to:</w:t>
      </w:r>
      <w:r>
        <w:rPr>
          <w:b/>
          <w:sz w:val="24"/>
        </w:rPr>
        <w:tab/>
        <w:t>TSG SA Meeting #</w:t>
      </w:r>
      <w:r>
        <w:rPr>
          <w:rFonts w:eastAsia="Malgun Gothic"/>
          <w:b/>
          <w:sz w:val="24"/>
          <w:lang w:eastAsia="ko-KR"/>
        </w:rPr>
        <w:t>102</w:t>
      </w:r>
    </w:p>
    <w:p w14:paraId="26A29639" w14:textId="077056F0" w:rsidR="00923D2F" w:rsidRDefault="00923D2F" w:rsidP="00923D2F">
      <w:pP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Document for presentation:</w:t>
      </w:r>
      <w:r>
        <w:rPr>
          <w:b/>
          <w:sz w:val="24"/>
        </w:rPr>
        <w:tab/>
        <w:t>TR</w:t>
      </w:r>
      <w:r>
        <w:rPr>
          <w:b/>
          <w:sz w:val="24"/>
          <w:lang w:eastAsia="zh-CN"/>
        </w:rPr>
        <w:t xml:space="preserve"> 2</w:t>
      </w:r>
      <w:r w:rsidR="008215E4">
        <w:rPr>
          <w:b/>
          <w:sz w:val="24"/>
          <w:lang w:eastAsia="zh-CN"/>
        </w:rPr>
        <w:t>1</w:t>
      </w:r>
      <w:r>
        <w:rPr>
          <w:b/>
          <w:sz w:val="24"/>
          <w:lang w:eastAsia="zh-CN"/>
        </w:rPr>
        <w:t>.91</w:t>
      </w:r>
      <w:r w:rsidR="008215E4">
        <w:rPr>
          <w:b/>
          <w:sz w:val="24"/>
          <w:lang w:eastAsia="zh-CN"/>
        </w:rPr>
        <w:t>8</w:t>
      </w:r>
      <w:r>
        <w:rPr>
          <w:b/>
          <w:sz w:val="24"/>
        </w:rPr>
        <w:t xml:space="preserve">, Version </w:t>
      </w:r>
      <w:r w:rsidR="008215E4">
        <w:rPr>
          <w:b/>
          <w:sz w:val="24"/>
          <w:lang w:val="en-US" w:eastAsia="zh-CN"/>
        </w:rPr>
        <w:t>0</w:t>
      </w:r>
      <w:r>
        <w:rPr>
          <w:b/>
          <w:sz w:val="24"/>
          <w:lang w:eastAsia="zh-CN"/>
        </w:rPr>
        <w:t>.</w:t>
      </w:r>
      <w:r w:rsidR="008215E4">
        <w:rPr>
          <w:b/>
          <w:sz w:val="24"/>
          <w:lang w:val="en-US" w:eastAsia="zh-CN"/>
        </w:rPr>
        <w:t>1</w:t>
      </w:r>
      <w:r>
        <w:rPr>
          <w:b/>
          <w:sz w:val="24"/>
          <w:lang w:eastAsia="zh-CN"/>
        </w:rPr>
        <w:t>.0</w:t>
      </w:r>
    </w:p>
    <w:p w14:paraId="4669C9D2" w14:textId="051EB89C" w:rsidR="00923D2F" w:rsidRDefault="00923D2F" w:rsidP="00923D2F">
      <w:pPr>
        <w:tabs>
          <w:tab w:val="left" w:pos="3119"/>
        </w:tabs>
        <w:rPr>
          <w:b/>
          <w:sz w:val="24"/>
          <w:lang w:eastAsia="ko-KR"/>
        </w:rPr>
      </w:pPr>
      <w:r>
        <w:rPr>
          <w:b/>
          <w:sz w:val="24"/>
        </w:rPr>
        <w:t>Presented for:</w:t>
      </w:r>
      <w:r>
        <w:rPr>
          <w:b/>
          <w:sz w:val="24"/>
        </w:rPr>
        <w:tab/>
      </w:r>
      <w:r w:rsidR="008215E4">
        <w:rPr>
          <w:b/>
          <w:sz w:val="24"/>
        </w:rPr>
        <w:t>“Informal presentation” (not meant to be raised to v.1.0.0)</w:t>
      </w:r>
    </w:p>
    <w:p w14:paraId="63705135" w14:textId="77777777" w:rsidR="00923D2F" w:rsidRDefault="00923D2F" w:rsidP="00923D2F">
      <w:pPr>
        <w:pBdr>
          <w:top w:val="single" w:sz="4" w:space="1" w:color="auto"/>
        </w:pBdr>
        <w:tabs>
          <w:tab w:val="left" w:pos="3119"/>
        </w:tabs>
        <w:outlineLvl w:val="0"/>
        <w:rPr>
          <w:rFonts w:eastAsia="Malgun Gothic"/>
          <w:b/>
          <w:color w:val="000000"/>
          <w:sz w:val="24"/>
        </w:rPr>
      </w:pPr>
      <w:r>
        <w:rPr>
          <w:rFonts w:eastAsia="Malgun Gothic"/>
          <w:b/>
          <w:color w:val="000000"/>
          <w:sz w:val="24"/>
        </w:rPr>
        <w:t>Abstract of document:</w:t>
      </w:r>
    </w:p>
    <w:p w14:paraId="2E3B14D2" w14:textId="6FD5035E" w:rsidR="00923D2F" w:rsidRDefault="00923D2F" w:rsidP="00923D2F">
      <w:pPr>
        <w:rPr>
          <w:lang w:val="en-US" w:eastAsia="zh-CN"/>
        </w:rPr>
      </w:pPr>
      <w:r>
        <w:rPr>
          <w:lang w:eastAsia="en-US"/>
        </w:rPr>
        <w:t>TR 2</w:t>
      </w:r>
      <w:r w:rsidR="008215E4">
        <w:rPr>
          <w:lang w:eastAsia="en-US"/>
        </w:rPr>
        <w:t>1</w:t>
      </w:r>
      <w:r>
        <w:rPr>
          <w:lang w:eastAsia="en-US"/>
        </w:rPr>
        <w:t>.91</w:t>
      </w:r>
      <w:r w:rsidR="008215E4">
        <w:rPr>
          <w:lang w:eastAsia="en-US"/>
        </w:rPr>
        <w:t>8</w:t>
      </w:r>
      <w:r w:rsidR="002500B6">
        <w:rPr>
          <w:lang w:val="en-US" w:eastAsia="zh-CN"/>
        </w:rPr>
        <w:t xml:space="preserve"> </w:t>
      </w:r>
      <w:r w:rsidR="008215E4">
        <w:rPr>
          <w:lang w:val="en-US" w:eastAsia="zh-CN"/>
        </w:rPr>
        <w:t xml:space="preserve">will </w:t>
      </w:r>
      <w:r w:rsidR="008215E4" w:rsidRPr="008215E4">
        <w:rPr>
          <w:lang w:val="en-US" w:eastAsia="zh-CN"/>
        </w:rPr>
        <w:t>provide a summary of each Rel</w:t>
      </w:r>
      <w:r w:rsidR="008215E4">
        <w:rPr>
          <w:lang w:val="en-US" w:eastAsia="zh-CN"/>
        </w:rPr>
        <w:t>-</w:t>
      </w:r>
      <w:r w:rsidR="008215E4" w:rsidRPr="008215E4">
        <w:rPr>
          <w:lang w:val="en-US" w:eastAsia="zh-CN"/>
        </w:rPr>
        <w:t xml:space="preserve">18 Feature or, whenever needed, of each significant </w:t>
      </w:r>
      <w:r w:rsidR="008215E4">
        <w:rPr>
          <w:lang w:val="en-US" w:eastAsia="zh-CN"/>
        </w:rPr>
        <w:t xml:space="preserve">Rel-18 </w:t>
      </w:r>
      <w:r w:rsidR="008215E4" w:rsidRPr="008215E4">
        <w:rPr>
          <w:lang w:val="en-US" w:eastAsia="zh-CN"/>
        </w:rPr>
        <w:t xml:space="preserve">Work Item. </w:t>
      </w:r>
    </w:p>
    <w:p w14:paraId="7924FE68" w14:textId="37952983" w:rsidR="00FC24E0" w:rsidRDefault="008215E4" w:rsidP="00923D2F">
      <w:pPr>
        <w:rPr>
          <w:lang w:val="en-US" w:eastAsia="zh-CN"/>
        </w:rPr>
      </w:pPr>
      <w:r>
        <w:rPr>
          <w:lang w:val="en-US" w:eastAsia="zh-CN"/>
        </w:rPr>
        <w:t xml:space="preserve">Inputs are expected by the Rapporteurs of </w:t>
      </w:r>
      <w:r w:rsidR="00412EAC">
        <w:rPr>
          <w:lang w:val="en-US" w:eastAsia="zh-CN"/>
        </w:rPr>
        <w:t xml:space="preserve">all the </w:t>
      </w:r>
      <w:r>
        <w:rPr>
          <w:lang w:val="en-US" w:eastAsia="zh-CN"/>
        </w:rPr>
        <w:t>Rel-18 Feature</w:t>
      </w:r>
      <w:r w:rsidR="00412EAC">
        <w:rPr>
          <w:lang w:val="en-US" w:eastAsia="zh-CN"/>
        </w:rPr>
        <w:t>s</w:t>
      </w:r>
      <w:r>
        <w:rPr>
          <w:lang w:val="en-US" w:eastAsia="zh-CN"/>
        </w:rPr>
        <w:t xml:space="preserve">. </w:t>
      </w:r>
    </w:p>
    <w:p w14:paraId="1DCAA65B" w14:textId="57DA9F7A" w:rsidR="008215E4" w:rsidRDefault="008215E4" w:rsidP="00923D2F">
      <w:pPr>
        <w:rPr>
          <w:lang w:val="en-US" w:eastAsia="zh-CN"/>
        </w:rPr>
      </w:pPr>
      <w:r>
        <w:rPr>
          <w:lang w:val="en-US" w:eastAsia="zh-CN"/>
        </w:rPr>
        <w:t xml:space="preserve">The list of expected contributions and the template to contribute are provided in Annexes A and B of this draft version TR 21.918, as well as in </w:t>
      </w:r>
      <w:r w:rsidR="002500B6" w:rsidRPr="002500B6">
        <w:rPr>
          <w:lang w:val="en-US" w:eastAsia="zh-CN"/>
        </w:rPr>
        <w:t>RP-233777 / CP-233299 / SP-231516</w:t>
      </w:r>
      <w:r w:rsidR="002500B6">
        <w:rPr>
          <w:lang w:val="en-US" w:eastAsia="zh-CN"/>
        </w:rPr>
        <w:t>.</w:t>
      </w:r>
    </w:p>
    <w:p w14:paraId="59FFCBF4" w14:textId="77777777" w:rsidR="003C51AC" w:rsidRDefault="004141C7" w:rsidP="004141C7">
      <w:pPr>
        <w:rPr>
          <w:lang w:val="en-US" w:eastAsia="zh-CN"/>
        </w:rPr>
      </w:pPr>
      <w:r>
        <w:rPr>
          <w:lang w:val="en-US" w:eastAsia="zh-CN"/>
        </w:rPr>
        <w:t xml:space="preserve">In this list, a Rapporteur shall provide the summary for the overall feature, identified by a “Y” in column I, including all aspects of the Feature, typically defined by different WGs. These are identified by an “S” in this same column. </w:t>
      </w:r>
    </w:p>
    <w:p w14:paraId="40E51B40" w14:textId="4F346998" w:rsidR="004141C7" w:rsidRPr="004141C7" w:rsidRDefault="004141C7" w:rsidP="004141C7">
      <w:pPr>
        <w:rPr>
          <w:lang w:val="en-US" w:eastAsia="zh-CN"/>
        </w:rPr>
      </w:pPr>
      <w:r w:rsidRPr="004141C7">
        <w:rPr>
          <w:b/>
          <w:bCs/>
          <w:lang w:val="en-US" w:eastAsia="zh-CN"/>
        </w:rPr>
        <w:t>In other words</w:t>
      </w:r>
      <w:r w:rsidR="003C51AC">
        <w:rPr>
          <w:b/>
          <w:bCs/>
          <w:lang w:val="en-US" w:eastAsia="zh-CN"/>
        </w:rPr>
        <w:t>:</w:t>
      </w:r>
      <w:r w:rsidRPr="004141C7">
        <w:rPr>
          <w:b/>
          <w:bCs/>
          <w:lang w:val="en-US" w:eastAsia="zh-CN"/>
        </w:rPr>
        <w:t xml:space="preserve"> </w:t>
      </w:r>
      <w:r w:rsidR="003C51AC">
        <w:rPr>
          <w:b/>
          <w:bCs/>
          <w:lang w:val="en-US" w:eastAsia="zh-CN"/>
        </w:rPr>
        <w:t xml:space="preserve">when writing her/his summary, </w:t>
      </w:r>
      <w:r w:rsidRPr="004141C7">
        <w:rPr>
          <w:b/>
          <w:bCs/>
          <w:lang w:val="en-US" w:eastAsia="zh-CN"/>
        </w:rPr>
        <w:t xml:space="preserve">the overall Feature rapporteur shall </w:t>
      </w:r>
      <w:r w:rsidR="003C51AC">
        <w:rPr>
          <w:b/>
          <w:bCs/>
          <w:lang w:val="en-US" w:eastAsia="zh-CN"/>
        </w:rPr>
        <w:t xml:space="preserve">contact </w:t>
      </w:r>
      <w:r w:rsidRPr="004141C7">
        <w:rPr>
          <w:b/>
          <w:bCs/>
          <w:lang w:val="en-US" w:eastAsia="zh-CN"/>
        </w:rPr>
        <w:t xml:space="preserve">all the rapporteurs </w:t>
      </w:r>
      <w:r w:rsidRPr="004141C7">
        <w:rPr>
          <w:b/>
          <w:bCs/>
          <w:lang w:val="en-US" w:eastAsia="zh-CN"/>
        </w:rPr>
        <w:t>from all the WGs involved in the definition of the Feature</w:t>
      </w:r>
      <w:r w:rsidRPr="004141C7">
        <w:rPr>
          <w:b/>
          <w:bCs/>
          <w:lang w:val="en-US" w:eastAsia="zh-CN"/>
        </w:rPr>
        <w:t xml:space="preserve">, as </w:t>
      </w:r>
      <w:r w:rsidRPr="004141C7">
        <w:rPr>
          <w:b/>
          <w:bCs/>
          <w:lang w:val="en-US" w:eastAsia="zh-CN"/>
        </w:rPr>
        <w:t>to provide a complete summary of all aspects of the Feature.</w:t>
      </w:r>
      <w:r>
        <w:rPr>
          <w:lang w:val="en-US" w:eastAsia="zh-CN"/>
        </w:rPr>
        <w:t xml:space="preserve"> </w:t>
      </w:r>
    </w:p>
    <w:p w14:paraId="2B9A7829" w14:textId="77777777" w:rsidR="00923D2F" w:rsidRDefault="00923D2F" w:rsidP="00923D2F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Changes since last presentation to SA:</w:t>
      </w:r>
    </w:p>
    <w:p w14:paraId="60008C64" w14:textId="578C6F39" w:rsidR="00923D2F" w:rsidRDefault="00923D2F" w:rsidP="00923D2F">
      <w:pPr>
        <w:rPr>
          <w:lang w:eastAsia="ko-KR"/>
        </w:rPr>
      </w:pPr>
      <w:r>
        <w:rPr>
          <w:lang w:val="en-US" w:eastAsia="zh-CN"/>
        </w:rPr>
        <w:t>This is the first presentation to TSG</w:t>
      </w:r>
      <w:r w:rsidR="008215E4">
        <w:rPr>
          <w:lang w:val="en-US" w:eastAsia="zh-CN"/>
        </w:rPr>
        <w:t>s</w:t>
      </w:r>
      <w:r>
        <w:rPr>
          <w:lang w:val="en-US" w:eastAsia="zh-CN"/>
        </w:rPr>
        <w:t xml:space="preserve">. </w:t>
      </w:r>
    </w:p>
    <w:p w14:paraId="1016CDD2" w14:textId="77777777" w:rsidR="00923D2F" w:rsidRDefault="00923D2F" w:rsidP="00923D2F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5E29D92" w14:textId="2C284515" w:rsidR="00923D2F" w:rsidRDefault="00412EAC" w:rsidP="00923D2F">
      <w:pPr>
        <w:rPr>
          <w:lang w:val="en-US" w:eastAsia="zh-CN"/>
        </w:rPr>
      </w:pPr>
      <w:r>
        <w:rPr>
          <w:lang w:val="en-US" w:eastAsia="zh-CN"/>
        </w:rPr>
        <w:t>To w</w:t>
      </w:r>
      <w:r w:rsidR="008215E4">
        <w:rPr>
          <w:lang w:val="en-US" w:eastAsia="zh-CN"/>
        </w:rPr>
        <w:t xml:space="preserve">rite the </w:t>
      </w:r>
      <w:r>
        <w:rPr>
          <w:lang w:val="en-US" w:eastAsia="zh-CN"/>
        </w:rPr>
        <w:t>TR.</w:t>
      </w:r>
    </w:p>
    <w:p w14:paraId="71C3D14A" w14:textId="77777777" w:rsidR="00923D2F" w:rsidRDefault="00923D2F" w:rsidP="00923D2F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040E944" w14:textId="77777777" w:rsidR="00923D2F" w:rsidRDefault="00923D2F" w:rsidP="00923D2F">
      <w:pPr>
        <w:rPr>
          <w:lang w:eastAsia="ko-KR"/>
        </w:rPr>
      </w:pPr>
      <w:r>
        <w:rPr>
          <w:lang w:eastAsia="ko-KR"/>
        </w:rPr>
        <w:t>None</w:t>
      </w:r>
    </w:p>
    <w:p w14:paraId="55418009" w14:textId="77777777" w:rsidR="00923D2F" w:rsidRDefault="00923D2F" w:rsidP="00923D2F">
      <w:pPr>
        <w:rPr>
          <w:lang w:eastAsia="ko-KR"/>
        </w:rPr>
      </w:pPr>
    </w:p>
    <w:p w14:paraId="4CD9CB29" w14:textId="77777777" w:rsidR="00923D2F" w:rsidRDefault="00923D2F" w:rsidP="00923D2F">
      <w:pPr>
        <w:tabs>
          <w:tab w:val="left" w:pos="3119"/>
        </w:tabs>
        <w:rPr>
          <w:rFonts w:eastAsia="Malgun Gothic"/>
          <w:sz w:val="24"/>
          <w:lang w:eastAsia="ko-KR"/>
        </w:rPr>
      </w:pPr>
    </w:p>
    <w:p w14:paraId="5A53CFB7" w14:textId="77777777" w:rsidR="00923D2F" w:rsidRDefault="00923D2F" w:rsidP="00923D2F">
      <w:pPr>
        <w:tabs>
          <w:tab w:val="left" w:pos="3119"/>
        </w:tabs>
        <w:rPr>
          <w:b/>
          <w:sz w:val="24"/>
        </w:rPr>
      </w:pPr>
    </w:p>
    <w:p w14:paraId="5C5487EE" w14:textId="77777777" w:rsidR="00F41A27" w:rsidRPr="00641ED8" w:rsidRDefault="00F41A27" w:rsidP="00923D2F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974D3" w14:textId="77777777" w:rsidR="00EF03F7" w:rsidRDefault="00EF03F7">
      <w:r>
        <w:separator/>
      </w:r>
    </w:p>
  </w:endnote>
  <w:endnote w:type="continuationSeparator" w:id="0">
    <w:p w14:paraId="52CBFAEB" w14:textId="77777777" w:rsidR="00EF03F7" w:rsidRDefault="00EF0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F973E" w14:textId="77777777" w:rsidR="00EF03F7" w:rsidRDefault="00EF03F7">
      <w:r>
        <w:separator/>
      </w:r>
    </w:p>
  </w:footnote>
  <w:footnote w:type="continuationSeparator" w:id="0">
    <w:p w14:paraId="7C52C1BD" w14:textId="77777777" w:rsidR="00EF03F7" w:rsidRDefault="00EF03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B24D2D"/>
    <w:multiLevelType w:val="hybridMultilevel"/>
    <w:tmpl w:val="EB547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92178"/>
    <w:multiLevelType w:val="hybridMultilevel"/>
    <w:tmpl w:val="1864FEFC"/>
    <w:lvl w:ilvl="0" w:tplc="6410118A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854E3"/>
    <w:multiLevelType w:val="hybridMultilevel"/>
    <w:tmpl w:val="93D84D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3F1A10"/>
    <w:multiLevelType w:val="hybridMultilevel"/>
    <w:tmpl w:val="2202F786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835F44"/>
    <w:multiLevelType w:val="hybridMultilevel"/>
    <w:tmpl w:val="11E4D5DC"/>
    <w:lvl w:ilvl="0" w:tplc="CFA6BFF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341E5A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D64682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C2CC0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D0720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E6A66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7A9C5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4EB96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846D1C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8549B7"/>
    <w:multiLevelType w:val="hybridMultilevel"/>
    <w:tmpl w:val="D37E1D24"/>
    <w:lvl w:ilvl="0" w:tplc="0114A0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D21F9C"/>
    <w:multiLevelType w:val="hybridMultilevel"/>
    <w:tmpl w:val="C3029D82"/>
    <w:lvl w:ilvl="0" w:tplc="169E1A3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Microsoft YaHei" w:hAnsi="Microsoft YaHei" w:hint="default"/>
      </w:rPr>
    </w:lvl>
    <w:lvl w:ilvl="1" w:tplc="21DEA9F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Microsoft YaHei" w:hAnsi="Microsoft YaHei" w:hint="default"/>
      </w:rPr>
    </w:lvl>
    <w:lvl w:ilvl="2" w:tplc="DF6A93C4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Microsoft YaHei" w:hAnsi="Microsoft YaHei" w:hint="default"/>
      </w:rPr>
    </w:lvl>
    <w:lvl w:ilvl="3" w:tplc="307A0BB0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Microsoft YaHei" w:hAnsi="Microsoft YaHei" w:hint="default"/>
      </w:rPr>
    </w:lvl>
    <w:lvl w:ilvl="4" w:tplc="E258D9DA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Microsoft YaHei" w:hAnsi="Microsoft YaHei" w:hint="default"/>
      </w:rPr>
    </w:lvl>
    <w:lvl w:ilvl="5" w:tplc="F8FED90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Microsoft YaHei" w:hAnsi="Microsoft YaHei" w:hint="default"/>
      </w:rPr>
    </w:lvl>
    <w:lvl w:ilvl="6" w:tplc="ACD635B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Microsoft YaHei" w:hAnsi="Microsoft YaHei" w:hint="default"/>
      </w:rPr>
    </w:lvl>
    <w:lvl w:ilvl="7" w:tplc="101A2D5A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Microsoft YaHei" w:hAnsi="Microsoft YaHei" w:hint="default"/>
      </w:rPr>
    </w:lvl>
    <w:lvl w:ilvl="8" w:tplc="32D20C4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Microsoft YaHei" w:hAnsi="Microsoft YaHei" w:hint="default"/>
      </w:r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082612"/>
    <w:multiLevelType w:val="hybridMultilevel"/>
    <w:tmpl w:val="6A606F7C"/>
    <w:lvl w:ilvl="0" w:tplc="88BC33C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54CA5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EA0533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021EF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24730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78856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0ACA2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082D13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E245B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B298D"/>
    <w:multiLevelType w:val="hybridMultilevel"/>
    <w:tmpl w:val="5540CC2C"/>
    <w:lvl w:ilvl="0" w:tplc="2F6249A0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11242D8"/>
    <w:multiLevelType w:val="hybridMultilevel"/>
    <w:tmpl w:val="D0DE6E10"/>
    <w:lvl w:ilvl="0" w:tplc="0346F72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49B32B8D"/>
    <w:multiLevelType w:val="singleLevel"/>
    <w:tmpl w:val="E7B490D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50AA5A9B"/>
    <w:multiLevelType w:val="hybridMultilevel"/>
    <w:tmpl w:val="48A453AC"/>
    <w:lvl w:ilvl="0" w:tplc="40AC837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92B48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40EC86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D0A2F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5A4199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16C27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0719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A87F8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96232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112086"/>
    <w:multiLevelType w:val="hybridMultilevel"/>
    <w:tmpl w:val="FD4AA1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7" w15:restartNumberingAfterBreak="0">
    <w:nsid w:val="56D616D0"/>
    <w:multiLevelType w:val="hybridMultilevel"/>
    <w:tmpl w:val="D37E1D24"/>
    <w:lvl w:ilvl="0" w:tplc="0114A0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9" w15:restartNumberingAfterBreak="0">
    <w:nsid w:val="5DE30CDE"/>
    <w:multiLevelType w:val="hybridMultilevel"/>
    <w:tmpl w:val="9364E5D0"/>
    <w:lvl w:ilvl="0" w:tplc="04090001">
      <w:start w:val="3"/>
      <w:numFmt w:val="bullet"/>
      <w:lvlText w:val=""/>
      <w:lvlJc w:val="left"/>
      <w:pPr>
        <w:ind w:left="800" w:hanging="400"/>
      </w:pPr>
      <w:rPr>
        <w:rFonts w:ascii="Symbol" w:eastAsia="Times New Roman" w:hAnsi="Symbol" w:cs="Times New Roman"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1">
      <w:start w:val="3"/>
      <w:numFmt w:val="bullet"/>
      <w:lvlText w:val=""/>
      <w:lvlJc w:val="left"/>
      <w:pPr>
        <w:ind w:left="1534" w:hanging="400"/>
      </w:pPr>
      <w:rPr>
        <w:rFonts w:ascii="Symbol" w:eastAsia="Times New Roman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2EB1597"/>
    <w:multiLevelType w:val="hybridMultilevel"/>
    <w:tmpl w:val="D0803E76"/>
    <w:lvl w:ilvl="0" w:tplc="4F96ABB2">
      <w:start w:val="1"/>
      <w:numFmt w:val="decimal"/>
      <w:lvlText w:val="[%1] 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6DE2BD9"/>
    <w:multiLevelType w:val="hybridMultilevel"/>
    <w:tmpl w:val="995610B4"/>
    <w:lvl w:ilvl="0" w:tplc="1B52684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BEC9F5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AF4A8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48103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D82F9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AC322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6C53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5299D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FAA24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D90D4A"/>
    <w:multiLevelType w:val="hybridMultilevel"/>
    <w:tmpl w:val="F070AC22"/>
    <w:lvl w:ilvl="0" w:tplc="1BA01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821402">
      <w:start w:val="1519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Microsoft YaHei" w:hAnsi="Microsoft YaHei" w:hint="default"/>
      </w:rPr>
    </w:lvl>
    <w:lvl w:ilvl="2" w:tplc="031205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EC54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4E60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EE0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4E6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A6E6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66D5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98F6BE6"/>
    <w:multiLevelType w:val="hybridMultilevel"/>
    <w:tmpl w:val="3E7C7C52"/>
    <w:lvl w:ilvl="0" w:tplc="DF66FF8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E10633A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E4140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6E235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D4F25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D4569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D6F08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668A50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AC641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5A19E4"/>
    <w:multiLevelType w:val="hybridMultilevel"/>
    <w:tmpl w:val="3338500E"/>
    <w:lvl w:ilvl="0" w:tplc="04090001">
      <w:start w:val="3"/>
      <w:numFmt w:val="bullet"/>
      <w:lvlText w:val=""/>
      <w:lvlJc w:val="left"/>
      <w:pPr>
        <w:ind w:left="800" w:hanging="400"/>
      </w:pPr>
      <w:rPr>
        <w:rFonts w:ascii="Symbol" w:eastAsia="Times New Roman" w:hAnsi="Symbol" w:cs="Times New Roman"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440291F4">
      <w:start w:val="16"/>
      <w:numFmt w:val="bullet"/>
      <w:lvlText w:val="-"/>
      <w:lvlJc w:val="left"/>
      <w:pPr>
        <w:ind w:left="1534" w:hanging="40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1074444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64652160">
    <w:abstractNumId w:val="18"/>
  </w:num>
  <w:num w:numId="3" w16cid:durableId="1972977499">
    <w:abstractNumId w:val="16"/>
  </w:num>
  <w:num w:numId="4" w16cid:durableId="1217815265">
    <w:abstractNumId w:val="12"/>
  </w:num>
  <w:num w:numId="5" w16cid:durableId="497775405">
    <w:abstractNumId w:val="26"/>
  </w:num>
  <w:num w:numId="6" w16cid:durableId="1263419471">
    <w:abstractNumId w:val="24"/>
  </w:num>
  <w:num w:numId="7" w16cid:durableId="1223714690">
    <w:abstractNumId w:val="8"/>
  </w:num>
  <w:num w:numId="8" w16cid:durableId="628240845">
    <w:abstractNumId w:val="5"/>
  </w:num>
  <w:num w:numId="9" w16cid:durableId="875242775">
    <w:abstractNumId w:val="22"/>
  </w:num>
  <w:num w:numId="10" w16cid:durableId="358748163">
    <w:abstractNumId w:val="15"/>
  </w:num>
  <w:num w:numId="11" w16cid:durableId="2092585050">
    <w:abstractNumId w:val="14"/>
  </w:num>
  <w:num w:numId="12" w16cid:durableId="1713966332">
    <w:abstractNumId w:val="21"/>
  </w:num>
  <w:num w:numId="13" w16cid:durableId="1191261529">
    <w:abstractNumId w:val="6"/>
  </w:num>
  <w:num w:numId="14" w16cid:durableId="1656109278">
    <w:abstractNumId w:val="10"/>
  </w:num>
  <w:num w:numId="15" w16cid:durableId="1464032275">
    <w:abstractNumId w:val="25"/>
  </w:num>
  <w:num w:numId="16" w16cid:durableId="154230361">
    <w:abstractNumId w:val="7"/>
  </w:num>
  <w:num w:numId="17" w16cid:durableId="1066880681">
    <w:abstractNumId w:val="20"/>
  </w:num>
  <w:num w:numId="18" w16cid:durableId="1820460978">
    <w:abstractNumId w:val="9"/>
  </w:num>
  <w:num w:numId="19" w16cid:durableId="1646086504">
    <w:abstractNumId w:val="17"/>
  </w:num>
  <w:num w:numId="20" w16cid:durableId="1899241469">
    <w:abstractNumId w:val="11"/>
  </w:num>
  <w:num w:numId="21" w16cid:durableId="1486126268">
    <w:abstractNumId w:val="23"/>
  </w:num>
  <w:num w:numId="22" w16cid:durableId="237402101">
    <w:abstractNumId w:val="3"/>
  </w:num>
  <w:num w:numId="23" w16cid:durableId="866530358">
    <w:abstractNumId w:val="19"/>
  </w:num>
  <w:num w:numId="24" w16cid:durableId="644821683">
    <w:abstractNumId w:val="4"/>
  </w:num>
  <w:num w:numId="25" w16cid:durableId="1273635362">
    <w:abstractNumId w:val="13"/>
  </w:num>
  <w:num w:numId="26" w16cid:durableId="580212398">
    <w:abstractNumId w:val="1"/>
  </w:num>
  <w:num w:numId="27" w16cid:durableId="1733031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0147"/>
    <w:rsid w:val="00003B9A"/>
    <w:rsid w:val="000049BA"/>
    <w:rsid w:val="00006EF7"/>
    <w:rsid w:val="00010822"/>
    <w:rsid w:val="00011074"/>
    <w:rsid w:val="0001220A"/>
    <w:rsid w:val="000132D1"/>
    <w:rsid w:val="00013649"/>
    <w:rsid w:val="000170B9"/>
    <w:rsid w:val="000205C5"/>
    <w:rsid w:val="000214AE"/>
    <w:rsid w:val="00025316"/>
    <w:rsid w:val="00025BF6"/>
    <w:rsid w:val="0002769E"/>
    <w:rsid w:val="0003461E"/>
    <w:rsid w:val="00036445"/>
    <w:rsid w:val="00037C06"/>
    <w:rsid w:val="00041264"/>
    <w:rsid w:val="000424AA"/>
    <w:rsid w:val="00042F97"/>
    <w:rsid w:val="00044DAE"/>
    <w:rsid w:val="00052BF8"/>
    <w:rsid w:val="00057116"/>
    <w:rsid w:val="00063958"/>
    <w:rsid w:val="00064CB2"/>
    <w:rsid w:val="00066287"/>
    <w:rsid w:val="00066954"/>
    <w:rsid w:val="00067741"/>
    <w:rsid w:val="00072A56"/>
    <w:rsid w:val="00072BD4"/>
    <w:rsid w:val="00074B75"/>
    <w:rsid w:val="00075939"/>
    <w:rsid w:val="000805D9"/>
    <w:rsid w:val="00080B4B"/>
    <w:rsid w:val="00081637"/>
    <w:rsid w:val="00082CCB"/>
    <w:rsid w:val="0009046F"/>
    <w:rsid w:val="00092C13"/>
    <w:rsid w:val="000A3125"/>
    <w:rsid w:val="000A3180"/>
    <w:rsid w:val="000A3B9F"/>
    <w:rsid w:val="000A5DE1"/>
    <w:rsid w:val="000B0519"/>
    <w:rsid w:val="000B1ABD"/>
    <w:rsid w:val="000B61FD"/>
    <w:rsid w:val="000C01D6"/>
    <w:rsid w:val="000C036A"/>
    <w:rsid w:val="000C0BF7"/>
    <w:rsid w:val="000C26D2"/>
    <w:rsid w:val="000C26D6"/>
    <w:rsid w:val="000C340E"/>
    <w:rsid w:val="000C375D"/>
    <w:rsid w:val="000C51A4"/>
    <w:rsid w:val="000C5FE3"/>
    <w:rsid w:val="000C655E"/>
    <w:rsid w:val="000D0815"/>
    <w:rsid w:val="000D122A"/>
    <w:rsid w:val="000D2965"/>
    <w:rsid w:val="000E1680"/>
    <w:rsid w:val="000E22DF"/>
    <w:rsid w:val="000E239D"/>
    <w:rsid w:val="000E2AEB"/>
    <w:rsid w:val="000E2E1F"/>
    <w:rsid w:val="000E31D4"/>
    <w:rsid w:val="000E4101"/>
    <w:rsid w:val="000E55AD"/>
    <w:rsid w:val="000E59BB"/>
    <w:rsid w:val="000E630D"/>
    <w:rsid w:val="000F094E"/>
    <w:rsid w:val="000F4AB5"/>
    <w:rsid w:val="000F578F"/>
    <w:rsid w:val="000F677C"/>
    <w:rsid w:val="001001BD"/>
    <w:rsid w:val="00102222"/>
    <w:rsid w:val="00105FF2"/>
    <w:rsid w:val="00106F6E"/>
    <w:rsid w:val="0010733F"/>
    <w:rsid w:val="00111AC9"/>
    <w:rsid w:val="00120541"/>
    <w:rsid w:val="001211F3"/>
    <w:rsid w:val="001215C2"/>
    <w:rsid w:val="00124830"/>
    <w:rsid w:val="00126222"/>
    <w:rsid w:val="00127B5D"/>
    <w:rsid w:val="001307B9"/>
    <w:rsid w:val="001313C9"/>
    <w:rsid w:val="0015521D"/>
    <w:rsid w:val="0016329D"/>
    <w:rsid w:val="001632A8"/>
    <w:rsid w:val="001649C3"/>
    <w:rsid w:val="00166F12"/>
    <w:rsid w:val="0016798A"/>
    <w:rsid w:val="001704D4"/>
    <w:rsid w:val="00171925"/>
    <w:rsid w:val="001725B3"/>
    <w:rsid w:val="00173998"/>
    <w:rsid w:val="00174617"/>
    <w:rsid w:val="0017580F"/>
    <w:rsid w:val="001759A7"/>
    <w:rsid w:val="00186865"/>
    <w:rsid w:val="001923C0"/>
    <w:rsid w:val="001A2EF2"/>
    <w:rsid w:val="001A4192"/>
    <w:rsid w:val="001A6E89"/>
    <w:rsid w:val="001B0463"/>
    <w:rsid w:val="001B07AA"/>
    <w:rsid w:val="001B1D0B"/>
    <w:rsid w:val="001B61C9"/>
    <w:rsid w:val="001B7B18"/>
    <w:rsid w:val="001C0861"/>
    <w:rsid w:val="001C0A64"/>
    <w:rsid w:val="001C0A89"/>
    <w:rsid w:val="001C431E"/>
    <w:rsid w:val="001C4F0E"/>
    <w:rsid w:val="001C54CC"/>
    <w:rsid w:val="001C5C86"/>
    <w:rsid w:val="001C718D"/>
    <w:rsid w:val="001D176B"/>
    <w:rsid w:val="001D53FB"/>
    <w:rsid w:val="001E14C4"/>
    <w:rsid w:val="001E1B26"/>
    <w:rsid w:val="001E6D51"/>
    <w:rsid w:val="001E7A91"/>
    <w:rsid w:val="001F04B9"/>
    <w:rsid w:val="001F09E5"/>
    <w:rsid w:val="001F2DBE"/>
    <w:rsid w:val="001F54BD"/>
    <w:rsid w:val="001F786C"/>
    <w:rsid w:val="001F7EB4"/>
    <w:rsid w:val="002000C2"/>
    <w:rsid w:val="002030AF"/>
    <w:rsid w:val="00205F25"/>
    <w:rsid w:val="00206A28"/>
    <w:rsid w:val="0020765C"/>
    <w:rsid w:val="00214DF7"/>
    <w:rsid w:val="002170F0"/>
    <w:rsid w:val="00220DEF"/>
    <w:rsid w:val="00221B1E"/>
    <w:rsid w:val="0022277D"/>
    <w:rsid w:val="00225420"/>
    <w:rsid w:val="00226961"/>
    <w:rsid w:val="00226EB5"/>
    <w:rsid w:val="00226FE3"/>
    <w:rsid w:val="00227AA5"/>
    <w:rsid w:val="00230667"/>
    <w:rsid w:val="00230BDA"/>
    <w:rsid w:val="0023135C"/>
    <w:rsid w:val="00234343"/>
    <w:rsid w:val="00234D4C"/>
    <w:rsid w:val="00235994"/>
    <w:rsid w:val="00240DCD"/>
    <w:rsid w:val="00245546"/>
    <w:rsid w:val="002464C3"/>
    <w:rsid w:val="0024786B"/>
    <w:rsid w:val="002500B6"/>
    <w:rsid w:val="0025049B"/>
    <w:rsid w:val="00251D80"/>
    <w:rsid w:val="00254FB5"/>
    <w:rsid w:val="00257487"/>
    <w:rsid w:val="00257583"/>
    <w:rsid w:val="00257F53"/>
    <w:rsid w:val="00263BC9"/>
    <w:rsid w:val="002640E5"/>
    <w:rsid w:val="0026436F"/>
    <w:rsid w:val="00264F26"/>
    <w:rsid w:val="0026503D"/>
    <w:rsid w:val="0026606E"/>
    <w:rsid w:val="0027170E"/>
    <w:rsid w:val="00271A14"/>
    <w:rsid w:val="00275E4C"/>
    <w:rsid w:val="00276403"/>
    <w:rsid w:val="00281F81"/>
    <w:rsid w:val="0028418B"/>
    <w:rsid w:val="00285828"/>
    <w:rsid w:val="002944AA"/>
    <w:rsid w:val="00295A14"/>
    <w:rsid w:val="002A45A5"/>
    <w:rsid w:val="002A5730"/>
    <w:rsid w:val="002A69D1"/>
    <w:rsid w:val="002B2FAC"/>
    <w:rsid w:val="002B3081"/>
    <w:rsid w:val="002B372F"/>
    <w:rsid w:val="002B4E30"/>
    <w:rsid w:val="002B602C"/>
    <w:rsid w:val="002B61DF"/>
    <w:rsid w:val="002C1C50"/>
    <w:rsid w:val="002C3A18"/>
    <w:rsid w:val="002C4742"/>
    <w:rsid w:val="002D190A"/>
    <w:rsid w:val="002D4A4D"/>
    <w:rsid w:val="002E141B"/>
    <w:rsid w:val="002E1CED"/>
    <w:rsid w:val="002E295C"/>
    <w:rsid w:val="002E6A7D"/>
    <w:rsid w:val="002E7A9E"/>
    <w:rsid w:val="002F240C"/>
    <w:rsid w:val="002F3C41"/>
    <w:rsid w:val="002F6C5C"/>
    <w:rsid w:val="0030045C"/>
    <w:rsid w:val="003062A4"/>
    <w:rsid w:val="00310C9A"/>
    <w:rsid w:val="00311023"/>
    <w:rsid w:val="00313E9C"/>
    <w:rsid w:val="00317680"/>
    <w:rsid w:val="003205AD"/>
    <w:rsid w:val="003226D0"/>
    <w:rsid w:val="00322ECD"/>
    <w:rsid w:val="00323371"/>
    <w:rsid w:val="00324452"/>
    <w:rsid w:val="003279CF"/>
    <w:rsid w:val="0033027D"/>
    <w:rsid w:val="00330542"/>
    <w:rsid w:val="00332CB6"/>
    <w:rsid w:val="00332F72"/>
    <w:rsid w:val="00333B00"/>
    <w:rsid w:val="00333B71"/>
    <w:rsid w:val="00334227"/>
    <w:rsid w:val="00335FB2"/>
    <w:rsid w:val="0033764C"/>
    <w:rsid w:val="003435F3"/>
    <w:rsid w:val="00343C02"/>
    <w:rsid w:val="00344158"/>
    <w:rsid w:val="0034614B"/>
    <w:rsid w:val="00347B74"/>
    <w:rsid w:val="00351B06"/>
    <w:rsid w:val="00353B21"/>
    <w:rsid w:val="00354642"/>
    <w:rsid w:val="00355CB6"/>
    <w:rsid w:val="00361602"/>
    <w:rsid w:val="003625EC"/>
    <w:rsid w:val="003660D2"/>
    <w:rsid w:val="00366257"/>
    <w:rsid w:val="003663DC"/>
    <w:rsid w:val="003703BE"/>
    <w:rsid w:val="003704EB"/>
    <w:rsid w:val="00372C38"/>
    <w:rsid w:val="00382619"/>
    <w:rsid w:val="00383390"/>
    <w:rsid w:val="00383B63"/>
    <w:rsid w:val="00383F26"/>
    <w:rsid w:val="0038516D"/>
    <w:rsid w:val="00385481"/>
    <w:rsid w:val="003869D7"/>
    <w:rsid w:val="00387A48"/>
    <w:rsid w:val="003909CC"/>
    <w:rsid w:val="00393677"/>
    <w:rsid w:val="00397C0E"/>
    <w:rsid w:val="003A08AA"/>
    <w:rsid w:val="003A1EB0"/>
    <w:rsid w:val="003A24A6"/>
    <w:rsid w:val="003A4044"/>
    <w:rsid w:val="003A45E2"/>
    <w:rsid w:val="003A50BC"/>
    <w:rsid w:val="003A52A1"/>
    <w:rsid w:val="003B3C94"/>
    <w:rsid w:val="003B4B53"/>
    <w:rsid w:val="003B71E2"/>
    <w:rsid w:val="003C0F14"/>
    <w:rsid w:val="003C190B"/>
    <w:rsid w:val="003C2DA6"/>
    <w:rsid w:val="003C51AC"/>
    <w:rsid w:val="003C6DA6"/>
    <w:rsid w:val="003D2781"/>
    <w:rsid w:val="003D2845"/>
    <w:rsid w:val="003D352A"/>
    <w:rsid w:val="003D62A9"/>
    <w:rsid w:val="003E239C"/>
    <w:rsid w:val="003E40C6"/>
    <w:rsid w:val="003E533D"/>
    <w:rsid w:val="003F04C7"/>
    <w:rsid w:val="003F05E3"/>
    <w:rsid w:val="003F1CEA"/>
    <w:rsid w:val="003F268E"/>
    <w:rsid w:val="003F2CC5"/>
    <w:rsid w:val="003F5860"/>
    <w:rsid w:val="003F5E08"/>
    <w:rsid w:val="003F7142"/>
    <w:rsid w:val="003F7B3D"/>
    <w:rsid w:val="0040147D"/>
    <w:rsid w:val="0040212F"/>
    <w:rsid w:val="00404BAD"/>
    <w:rsid w:val="00407830"/>
    <w:rsid w:val="00411698"/>
    <w:rsid w:val="00412EAC"/>
    <w:rsid w:val="00414164"/>
    <w:rsid w:val="004141C7"/>
    <w:rsid w:val="0041479F"/>
    <w:rsid w:val="00415312"/>
    <w:rsid w:val="00415701"/>
    <w:rsid w:val="0041789B"/>
    <w:rsid w:val="0042031C"/>
    <w:rsid w:val="0042268F"/>
    <w:rsid w:val="004260A5"/>
    <w:rsid w:val="00432283"/>
    <w:rsid w:val="00432A22"/>
    <w:rsid w:val="0043745F"/>
    <w:rsid w:val="00437F58"/>
    <w:rsid w:val="0044029F"/>
    <w:rsid w:val="00440BC9"/>
    <w:rsid w:val="00441889"/>
    <w:rsid w:val="00442CA7"/>
    <w:rsid w:val="00450753"/>
    <w:rsid w:val="00450DB6"/>
    <w:rsid w:val="004520FF"/>
    <w:rsid w:val="00454609"/>
    <w:rsid w:val="00455DE4"/>
    <w:rsid w:val="004600AF"/>
    <w:rsid w:val="004604CC"/>
    <w:rsid w:val="004619DD"/>
    <w:rsid w:val="00462258"/>
    <w:rsid w:val="00463E1B"/>
    <w:rsid w:val="00465D8F"/>
    <w:rsid w:val="004667A1"/>
    <w:rsid w:val="00467BDE"/>
    <w:rsid w:val="00470F8B"/>
    <w:rsid w:val="00471EF9"/>
    <w:rsid w:val="0047278F"/>
    <w:rsid w:val="0047528C"/>
    <w:rsid w:val="00480E5E"/>
    <w:rsid w:val="0048267C"/>
    <w:rsid w:val="004876B9"/>
    <w:rsid w:val="00493583"/>
    <w:rsid w:val="00493A79"/>
    <w:rsid w:val="00495690"/>
    <w:rsid w:val="00495840"/>
    <w:rsid w:val="004A40BE"/>
    <w:rsid w:val="004A5E9A"/>
    <w:rsid w:val="004A6A60"/>
    <w:rsid w:val="004B045A"/>
    <w:rsid w:val="004B3EAF"/>
    <w:rsid w:val="004C0DC7"/>
    <w:rsid w:val="004C55B7"/>
    <w:rsid w:val="004C634D"/>
    <w:rsid w:val="004C644E"/>
    <w:rsid w:val="004D24B9"/>
    <w:rsid w:val="004D7018"/>
    <w:rsid w:val="004E137D"/>
    <w:rsid w:val="004E15C4"/>
    <w:rsid w:val="004E1DCF"/>
    <w:rsid w:val="004E2CE2"/>
    <w:rsid w:val="004E4DB3"/>
    <w:rsid w:val="004E5172"/>
    <w:rsid w:val="004E51BE"/>
    <w:rsid w:val="004E5BB3"/>
    <w:rsid w:val="004E6F8A"/>
    <w:rsid w:val="004E7A64"/>
    <w:rsid w:val="004F433F"/>
    <w:rsid w:val="004F6286"/>
    <w:rsid w:val="00502CD2"/>
    <w:rsid w:val="00504E33"/>
    <w:rsid w:val="00505A7A"/>
    <w:rsid w:val="005077FF"/>
    <w:rsid w:val="00511CDD"/>
    <w:rsid w:val="00517368"/>
    <w:rsid w:val="005213D4"/>
    <w:rsid w:val="00526F1D"/>
    <w:rsid w:val="00532039"/>
    <w:rsid w:val="00537A18"/>
    <w:rsid w:val="0054530E"/>
    <w:rsid w:val="00550D2C"/>
    <w:rsid w:val="00551084"/>
    <w:rsid w:val="005515FB"/>
    <w:rsid w:val="005516BD"/>
    <w:rsid w:val="0055216E"/>
    <w:rsid w:val="00552C2C"/>
    <w:rsid w:val="005555B7"/>
    <w:rsid w:val="005562A8"/>
    <w:rsid w:val="00557174"/>
    <w:rsid w:val="005573BB"/>
    <w:rsid w:val="00557B2E"/>
    <w:rsid w:val="00560F52"/>
    <w:rsid w:val="00561267"/>
    <w:rsid w:val="00562599"/>
    <w:rsid w:val="0056586D"/>
    <w:rsid w:val="00571E3F"/>
    <w:rsid w:val="005727FE"/>
    <w:rsid w:val="00572C18"/>
    <w:rsid w:val="005735C2"/>
    <w:rsid w:val="00574059"/>
    <w:rsid w:val="005762D1"/>
    <w:rsid w:val="005766D6"/>
    <w:rsid w:val="005833F8"/>
    <w:rsid w:val="00586951"/>
    <w:rsid w:val="00587DD7"/>
    <w:rsid w:val="00590087"/>
    <w:rsid w:val="005915EF"/>
    <w:rsid w:val="0059481D"/>
    <w:rsid w:val="00595E9D"/>
    <w:rsid w:val="005960B9"/>
    <w:rsid w:val="005970C5"/>
    <w:rsid w:val="005A032D"/>
    <w:rsid w:val="005B2B67"/>
    <w:rsid w:val="005B4B88"/>
    <w:rsid w:val="005B6AA6"/>
    <w:rsid w:val="005C29F7"/>
    <w:rsid w:val="005C49BB"/>
    <w:rsid w:val="005C4D4C"/>
    <w:rsid w:val="005C4F58"/>
    <w:rsid w:val="005C5E8D"/>
    <w:rsid w:val="005C78F2"/>
    <w:rsid w:val="005C7F34"/>
    <w:rsid w:val="005D057C"/>
    <w:rsid w:val="005D0A92"/>
    <w:rsid w:val="005D2978"/>
    <w:rsid w:val="005D2C3E"/>
    <w:rsid w:val="005D36BA"/>
    <w:rsid w:val="005D3FEC"/>
    <w:rsid w:val="005D44BE"/>
    <w:rsid w:val="005E088B"/>
    <w:rsid w:val="005E1EEA"/>
    <w:rsid w:val="005E2E45"/>
    <w:rsid w:val="005E5544"/>
    <w:rsid w:val="005E7088"/>
    <w:rsid w:val="005F5E08"/>
    <w:rsid w:val="006028EE"/>
    <w:rsid w:val="00606161"/>
    <w:rsid w:val="00610099"/>
    <w:rsid w:val="00611EC4"/>
    <w:rsid w:val="006121E4"/>
    <w:rsid w:val="00612542"/>
    <w:rsid w:val="006138C3"/>
    <w:rsid w:val="006146D2"/>
    <w:rsid w:val="006178C6"/>
    <w:rsid w:val="00620B3F"/>
    <w:rsid w:val="00622682"/>
    <w:rsid w:val="006239E7"/>
    <w:rsid w:val="006254C4"/>
    <w:rsid w:val="0062606F"/>
    <w:rsid w:val="00626342"/>
    <w:rsid w:val="00631E3B"/>
    <w:rsid w:val="006323BE"/>
    <w:rsid w:val="00634ED7"/>
    <w:rsid w:val="00635EBC"/>
    <w:rsid w:val="0063725E"/>
    <w:rsid w:val="00641199"/>
    <w:rsid w:val="006415C8"/>
    <w:rsid w:val="006418C6"/>
    <w:rsid w:val="00641ED8"/>
    <w:rsid w:val="00644BCF"/>
    <w:rsid w:val="00645E7D"/>
    <w:rsid w:val="00651F3F"/>
    <w:rsid w:val="00654893"/>
    <w:rsid w:val="006561C0"/>
    <w:rsid w:val="00662E39"/>
    <w:rsid w:val="006633A4"/>
    <w:rsid w:val="00667DD2"/>
    <w:rsid w:val="0067074F"/>
    <w:rsid w:val="00671BBB"/>
    <w:rsid w:val="00672B13"/>
    <w:rsid w:val="00673F29"/>
    <w:rsid w:val="00674E8F"/>
    <w:rsid w:val="006750A0"/>
    <w:rsid w:val="00682237"/>
    <w:rsid w:val="00692801"/>
    <w:rsid w:val="006933E8"/>
    <w:rsid w:val="0069767F"/>
    <w:rsid w:val="006A08FF"/>
    <w:rsid w:val="006A0EF8"/>
    <w:rsid w:val="006A30D2"/>
    <w:rsid w:val="006A45BA"/>
    <w:rsid w:val="006A4D10"/>
    <w:rsid w:val="006B4280"/>
    <w:rsid w:val="006B4B1C"/>
    <w:rsid w:val="006B70F5"/>
    <w:rsid w:val="006C1D02"/>
    <w:rsid w:val="006C4991"/>
    <w:rsid w:val="006C4AC2"/>
    <w:rsid w:val="006C5741"/>
    <w:rsid w:val="006C70BA"/>
    <w:rsid w:val="006D3F78"/>
    <w:rsid w:val="006E0F19"/>
    <w:rsid w:val="006E1FDA"/>
    <w:rsid w:val="006E5E87"/>
    <w:rsid w:val="006F026B"/>
    <w:rsid w:val="006F1D95"/>
    <w:rsid w:val="006F66A7"/>
    <w:rsid w:val="00701BA4"/>
    <w:rsid w:val="007022A2"/>
    <w:rsid w:val="00703367"/>
    <w:rsid w:val="00706A1A"/>
    <w:rsid w:val="00706FFB"/>
    <w:rsid w:val="00707673"/>
    <w:rsid w:val="007162BE"/>
    <w:rsid w:val="00721B22"/>
    <w:rsid w:val="00722267"/>
    <w:rsid w:val="00724D17"/>
    <w:rsid w:val="007367FF"/>
    <w:rsid w:val="0074232F"/>
    <w:rsid w:val="00743948"/>
    <w:rsid w:val="0074609E"/>
    <w:rsid w:val="00746F46"/>
    <w:rsid w:val="00747AEF"/>
    <w:rsid w:val="00747BD0"/>
    <w:rsid w:val="00751995"/>
    <w:rsid w:val="0075252A"/>
    <w:rsid w:val="007528E7"/>
    <w:rsid w:val="007536D9"/>
    <w:rsid w:val="007607F7"/>
    <w:rsid w:val="00764B84"/>
    <w:rsid w:val="00765028"/>
    <w:rsid w:val="007669DF"/>
    <w:rsid w:val="00773054"/>
    <w:rsid w:val="007746D3"/>
    <w:rsid w:val="00775818"/>
    <w:rsid w:val="00776CC6"/>
    <w:rsid w:val="0078034D"/>
    <w:rsid w:val="00780652"/>
    <w:rsid w:val="00781CE2"/>
    <w:rsid w:val="00790BCC"/>
    <w:rsid w:val="007935A2"/>
    <w:rsid w:val="00793637"/>
    <w:rsid w:val="00795CEE"/>
    <w:rsid w:val="00796F94"/>
    <w:rsid w:val="007974F5"/>
    <w:rsid w:val="007A070D"/>
    <w:rsid w:val="007A2946"/>
    <w:rsid w:val="007A4A7D"/>
    <w:rsid w:val="007A4D6C"/>
    <w:rsid w:val="007A5AA5"/>
    <w:rsid w:val="007A6136"/>
    <w:rsid w:val="007A6627"/>
    <w:rsid w:val="007B0F49"/>
    <w:rsid w:val="007B2E1A"/>
    <w:rsid w:val="007B3011"/>
    <w:rsid w:val="007B3BF7"/>
    <w:rsid w:val="007B4289"/>
    <w:rsid w:val="007B537C"/>
    <w:rsid w:val="007B7DB5"/>
    <w:rsid w:val="007C093F"/>
    <w:rsid w:val="007C0A26"/>
    <w:rsid w:val="007C4D09"/>
    <w:rsid w:val="007C617A"/>
    <w:rsid w:val="007C6916"/>
    <w:rsid w:val="007C727A"/>
    <w:rsid w:val="007C7E14"/>
    <w:rsid w:val="007D01C8"/>
    <w:rsid w:val="007D03D2"/>
    <w:rsid w:val="007D1AB2"/>
    <w:rsid w:val="007D36CF"/>
    <w:rsid w:val="007D3B43"/>
    <w:rsid w:val="007D78D3"/>
    <w:rsid w:val="007E0074"/>
    <w:rsid w:val="007E18CD"/>
    <w:rsid w:val="007F30FC"/>
    <w:rsid w:val="007F3F47"/>
    <w:rsid w:val="007F522E"/>
    <w:rsid w:val="007F7421"/>
    <w:rsid w:val="00801F7F"/>
    <w:rsid w:val="008046DB"/>
    <w:rsid w:val="00813C1F"/>
    <w:rsid w:val="00817FE1"/>
    <w:rsid w:val="008215E4"/>
    <w:rsid w:val="00827C45"/>
    <w:rsid w:val="00831CAA"/>
    <w:rsid w:val="0083441F"/>
    <w:rsid w:val="00834A60"/>
    <w:rsid w:val="0083646E"/>
    <w:rsid w:val="00840EE3"/>
    <w:rsid w:val="00844E0A"/>
    <w:rsid w:val="00854233"/>
    <w:rsid w:val="0085579F"/>
    <w:rsid w:val="00856462"/>
    <w:rsid w:val="008608A7"/>
    <w:rsid w:val="00862BDC"/>
    <w:rsid w:val="00863E89"/>
    <w:rsid w:val="00864BEE"/>
    <w:rsid w:val="00865465"/>
    <w:rsid w:val="00872B3B"/>
    <w:rsid w:val="0087488C"/>
    <w:rsid w:val="0087589E"/>
    <w:rsid w:val="0088222A"/>
    <w:rsid w:val="008835FC"/>
    <w:rsid w:val="00884877"/>
    <w:rsid w:val="00885359"/>
    <w:rsid w:val="00887CDB"/>
    <w:rsid w:val="008901F6"/>
    <w:rsid w:val="00892148"/>
    <w:rsid w:val="00892421"/>
    <w:rsid w:val="00893214"/>
    <w:rsid w:val="00894EAA"/>
    <w:rsid w:val="00896C03"/>
    <w:rsid w:val="008A0B31"/>
    <w:rsid w:val="008A40D7"/>
    <w:rsid w:val="008A495D"/>
    <w:rsid w:val="008A76FD"/>
    <w:rsid w:val="008B0511"/>
    <w:rsid w:val="008B114B"/>
    <w:rsid w:val="008B2B53"/>
    <w:rsid w:val="008B2D09"/>
    <w:rsid w:val="008B33C8"/>
    <w:rsid w:val="008B519F"/>
    <w:rsid w:val="008B7086"/>
    <w:rsid w:val="008C0E78"/>
    <w:rsid w:val="008C265E"/>
    <w:rsid w:val="008C2BC2"/>
    <w:rsid w:val="008C460F"/>
    <w:rsid w:val="008C5198"/>
    <w:rsid w:val="008C537F"/>
    <w:rsid w:val="008C6379"/>
    <w:rsid w:val="008D4F91"/>
    <w:rsid w:val="008D658B"/>
    <w:rsid w:val="008D7237"/>
    <w:rsid w:val="008D7970"/>
    <w:rsid w:val="008E0E59"/>
    <w:rsid w:val="008E4486"/>
    <w:rsid w:val="008E6EDF"/>
    <w:rsid w:val="008F266A"/>
    <w:rsid w:val="008F321E"/>
    <w:rsid w:val="008F4E3E"/>
    <w:rsid w:val="009010AA"/>
    <w:rsid w:val="00901C21"/>
    <w:rsid w:val="00904D7B"/>
    <w:rsid w:val="009066F6"/>
    <w:rsid w:val="009102B5"/>
    <w:rsid w:val="0092031F"/>
    <w:rsid w:val="00922FCB"/>
    <w:rsid w:val="00923D2F"/>
    <w:rsid w:val="0092436A"/>
    <w:rsid w:val="009275A6"/>
    <w:rsid w:val="00935CB0"/>
    <w:rsid w:val="009428A9"/>
    <w:rsid w:val="00942DE6"/>
    <w:rsid w:val="009437A2"/>
    <w:rsid w:val="00944B28"/>
    <w:rsid w:val="00952E1E"/>
    <w:rsid w:val="00954B97"/>
    <w:rsid w:val="009578A7"/>
    <w:rsid w:val="00962BBA"/>
    <w:rsid w:val="00966E25"/>
    <w:rsid w:val="00967838"/>
    <w:rsid w:val="009708D7"/>
    <w:rsid w:val="009729EA"/>
    <w:rsid w:val="00974F84"/>
    <w:rsid w:val="009761D0"/>
    <w:rsid w:val="00977753"/>
    <w:rsid w:val="0098096C"/>
    <w:rsid w:val="009810F9"/>
    <w:rsid w:val="00982CD6"/>
    <w:rsid w:val="00985B73"/>
    <w:rsid w:val="009870A7"/>
    <w:rsid w:val="00987B0E"/>
    <w:rsid w:val="00987E66"/>
    <w:rsid w:val="00992266"/>
    <w:rsid w:val="00994A54"/>
    <w:rsid w:val="009A0B51"/>
    <w:rsid w:val="009A3BC4"/>
    <w:rsid w:val="009A527F"/>
    <w:rsid w:val="009A595D"/>
    <w:rsid w:val="009A6092"/>
    <w:rsid w:val="009A6F5E"/>
    <w:rsid w:val="009B09E3"/>
    <w:rsid w:val="009B1936"/>
    <w:rsid w:val="009B493F"/>
    <w:rsid w:val="009B536F"/>
    <w:rsid w:val="009B54CA"/>
    <w:rsid w:val="009B67A5"/>
    <w:rsid w:val="009B78A5"/>
    <w:rsid w:val="009B78BC"/>
    <w:rsid w:val="009C2977"/>
    <w:rsid w:val="009C2DCC"/>
    <w:rsid w:val="009C3810"/>
    <w:rsid w:val="009C6BDF"/>
    <w:rsid w:val="009C7C71"/>
    <w:rsid w:val="009C7FB3"/>
    <w:rsid w:val="009D48FF"/>
    <w:rsid w:val="009D5250"/>
    <w:rsid w:val="009D5A28"/>
    <w:rsid w:val="009D7093"/>
    <w:rsid w:val="009D775E"/>
    <w:rsid w:val="009D7E8C"/>
    <w:rsid w:val="009D7F9D"/>
    <w:rsid w:val="009E08AB"/>
    <w:rsid w:val="009E1753"/>
    <w:rsid w:val="009E214E"/>
    <w:rsid w:val="009E3F93"/>
    <w:rsid w:val="009E6C21"/>
    <w:rsid w:val="009F5169"/>
    <w:rsid w:val="009F628D"/>
    <w:rsid w:val="009F7480"/>
    <w:rsid w:val="009F7959"/>
    <w:rsid w:val="00A01CFF"/>
    <w:rsid w:val="00A10539"/>
    <w:rsid w:val="00A11139"/>
    <w:rsid w:val="00A114FD"/>
    <w:rsid w:val="00A1471B"/>
    <w:rsid w:val="00A154A8"/>
    <w:rsid w:val="00A15763"/>
    <w:rsid w:val="00A1709F"/>
    <w:rsid w:val="00A226C6"/>
    <w:rsid w:val="00A22B81"/>
    <w:rsid w:val="00A25225"/>
    <w:rsid w:val="00A26CBD"/>
    <w:rsid w:val="00A26DA5"/>
    <w:rsid w:val="00A270B8"/>
    <w:rsid w:val="00A27912"/>
    <w:rsid w:val="00A32A95"/>
    <w:rsid w:val="00A338A3"/>
    <w:rsid w:val="00A339CF"/>
    <w:rsid w:val="00A34714"/>
    <w:rsid w:val="00A35110"/>
    <w:rsid w:val="00A36378"/>
    <w:rsid w:val="00A3659C"/>
    <w:rsid w:val="00A40015"/>
    <w:rsid w:val="00A40F2B"/>
    <w:rsid w:val="00A42A3F"/>
    <w:rsid w:val="00A45FE5"/>
    <w:rsid w:val="00A47445"/>
    <w:rsid w:val="00A56318"/>
    <w:rsid w:val="00A6348E"/>
    <w:rsid w:val="00A6656B"/>
    <w:rsid w:val="00A66F3B"/>
    <w:rsid w:val="00A70394"/>
    <w:rsid w:val="00A70E1E"/>
    <w:rsid w:val="00A73257"/>
    <w:rsid w:val="00A7390A"/>
    <w:rsid w:val="00A759CF"/>
    <w:rsid w:val="00A76E4B"/>
    <w:rsid w:val="00A775AF"/>
    <w:rsid w:val="00A77D66"/>
    <w:rsid w:val="00A81647"/>
    <w:rsid w:val="00A85AB2"/>
    <w:rsid w:val="00A86167"/>
    <w:rsid w:val="00A9081F"/>
    <w:rsid w:val="00A90BAE"/>
    <w:rsid w:val="00A9188C"/>
    <w:rsid w:val="00A95D49"/>
    <w:rsid w:val="00A9625B"/>
    <w:rsid w:val="00A966C0"/>
    <w:rsid w:val="00A97002"/>
    <w:rsid w:val="00A97A52"/>
    <w:rsid w:val="00AA0D6A"/>
    <w:rsid w:val="00AA0EA7"/>
    <w:rsid w:val="00AA57CE"/>
    <w:rsid w:val="00AB3C43"/>
    <w:rsid w:val="00AB58BF"/>
    <w:rsid w:val="00AC1190"/>
    <w:rsid w:val="00AC2C4C"/>
    <w:rsid w:val="00AC3045"/>
    <w:rsid w:val="00AC4BD0"/>
    <w:rsid w:val="00AC6A3D"/>
    <w:rsid w:val="00AC6E02"/>
    <w:rsid w:val="00AC7608"/>
    <w:rsid w:val="00AD0751"/>
    <w:rsid w:val="00AD3CF2"/>
    <w:rsid w:val="00AD4531"/>
    <w:rsid w:val="00AD4FF1"/>
    <w:rsid w:val="00AD554A"/>
    <w:rsid w:val="00AD77C4"/>
    <w:rsid w:val="00AE08D4"/>
    <w:rsid w:val="00AE25BF"/>
    <w:rsid w:val="00AE5A4E"/>
    <w:rsid w:val="00AE70FC"/>
    <w:rsid w:val="00AF0C13"/>
    <w:rsid w:val="00AF2B15"/>
    <w:rsid w:val="00AF44DD"/>
    <w:rsid w:val="00AF7F73"/>
    <w:rsid w:val="00B03AF5"/>
    <w:rsid w:val="00B03C01"/>
    <w:rsid w:val="00B04B72"/>
    <w:rsid w:val="00B0651A"/>
    <w:rsid w:val="00B078D6"/>
    <w:rsid w:val="00B12326"/>
    <w:rsid w:val="00B123D0"/>
    <w:rsid w:val="00B1248D"/>
    <w:rsid w:val="00B14709"/>
    <w:rsid w:val="00B16608"/>
    <w:rsid w:val="00B2080E"/>
    <w:rsid w:val="00B225ED"/>
    <w:rsid w:val="00B26E08"/>
    <w:rsid w:val="00B2743D"/>
    <w:rsid w:val="00B27989"/>
    <w:rsid w:val="00B27F54"/>
    <w:rsid w:val="00B3015C"/>
    <w:rsid w:val="00B33E88"/>
    <w:rsid w:val="00B344D8"/>
    <w:rsid w:val="00B42732"/>
    <w:rsid w:val="00B456A5"/>
    <w:rsid w:val="00B5511A"/>
    <w:rsid w:val="00B564DC"/>
    <w:rsid w:val="00B567D1"/>
    <w:rsid w:val="00B57B71"/>
    <w:rsid w:val="00B57FDA"/>
    <w:rsid w:val="00B60833"/>
    <w:rsid w:val="00B63D8F"/>
    <w:rsid w:val="00B64842"/>
    <w:rsid w:val="00B64CCB"/>
    <w:rsid w:val="00B65476"/>
    <w:rsid w:val="00B65A47"/>
    <w:rsid w:val="00B65FFB"/>
    <w:rsid w:val="00B708DC"/>
    <w:rsid w:val="00B73B4C"/>
    <w:rsid w:val="00B73F75"/>
    <w:rsid w:val="00B764BF"/>
    <w:rsid w:val="00B83338"/>
    <w:rsid w:val="00B836A3"/>
    <w:rsid w:val="00B84303"/>
    <w:rsid w:val="00B8483E"/>
    <w:rsid w:val="00B856CE"/>
    <w:rsid w:val="00B85ACF"/>
    <w:rsid w:val="00B946CD"/>
    <w:rsid w:val="00B96481"/>
    <w:rsid w:val="00B974E5"/>
    <w:rsid w:val="00BA0F4D"/>
    <w:rsid w:val="00BA3A53"/>
    <w:rsid w:val="00BA3C54"/>
    <w:rsid w:val="00BA4095"/>
    <w:rsid w:val="00BA5B43"/>
    <w:rsid w:val="00BA60C9"/>
    <w:rsid w:val="00BA749E"/>
    <w:rsid w:val="00BB5EBF"/>
    <w:rsid w:val="00BC642A"/>
    <w:rsid w:val="00BD5735"/>
    <w:rsid w:val="00BD59BC"/>
    <w:rsid w:val="00BD6F15"/>
    <w:rsid w:val="00BE46F6"/>
    <w:rsid w:val="00BF0A61"/>
    <w:rsid w:val="00BF0B55"/>
    <w:rsid w:val="00BF40E6"/>
    <w:rsid w:val="00BF5474"/>
    <w:rsid w:val="00BF7C9D"/>
    <w:rsid w:val="00C01E8C"/>
    <w:rsid w:val="00C02DF6"/>
    <w:rsid w:val="00C03E01"/>
    <w:rsid w:val="00C065F8"/>
    <w:rsid w:val="00C1183E"/>
    <w:rsid w:val="00C157CB"/>
    <w:rsid w:val="00C1749F"/>
    <w:rsid w:val="00C21DB1"/>
    <w:rsid w:val="00C22470"/>
    <w:rsid w:val="00C2287F"/>
    <w:rsid w:val="00C23582"/>
    <w:rsid w:val="00C264AB"/>
    <w:rsid w:val="00C270A8"/>
    <w:rsid w:val="00C2724D"/>
    <w:rsid w:val="00C279DF"/>
    <w:rsid w:val="00C27CA9"/>
    <w:rsid w:val="00C317E7"/>
    <w:rsid w:val="00C32B5F"/>
    <w:rsid w:val="00C3430B"/>
    <w:rsid w:val="00C34E98"/>
    <w:rsid w:val="00C35852"/>
    <w:rsid w:val="00C35A04"/>
    <w:rsid w:val="00C35D3F"/>
    <w:rsid w:val="00C3799C"/>
    <w:rsid w:val="00C4305E"/>
    <w:rsid w:val="00C43794"/>
    <w:rsid w:val="00C43D1E"/>
    <w:rsid w:val="00C44336"/>
    <w:rsid w:val="00C45D8F"/>
    <w:rsid w:val="00C46DC7"/>
    <w:rsid w:val="00C47523"/>
    <w:rsid w:val="00C50F7C"/>
    <w:rsid w:val="00C51704"/>
    <w:rsid w:val="00C5552F"/>
    <w:rsid w:val="00C5591F"/>
    <w:rsid w:val="00C56D71"/>
    <w:rsid w:val="00C57988"/>
    <w:rsid w:val="00C57C50"/>
    <w:rsid w:val="00C604CC"/>
    <w:rsid w:val="00C61C05"/>
    <w:rsid w:val="00C62336"/>
    <w:rsid w:val="00C633F3"/>
    <w:rsid w:val="00C635D7"/>
    <w:rsid w:val="00C715CA"/>
    <w:rsid w:val="00C739EB"/>
    <w:rsid w:val="00C7495D"/>
    <w:rsid w:val="00C77CE9"/>
    <w:rsid w:val="00C8194A"/>
    <w:rsid w:val="00C85959"/>
    <w:rsid w:val="00C86552"/>
    <w:rsid w:val="00C91CFC"/>
    <w:rsid w:val="00C95521"/>
    <w:rsid w:val="00CA0968"/>
    <w:rsid w:val="00CA168E"/>
    <w:rsid w:val="00CB0647"/>
    <w:rsid w:val="00CB15BB"/>
    <w:rsid w:val="00CB216A"/>
    <w:rsid w:val="00CB4236"/>
    <w:rsid w:val="00CB7B14"/>
    <w:rsid w:val="00CC0F44"/>
    <w:rsid w:val="00CC252C"/>
    <w:rsid w:val="00CC293A"/>
    <w:rsid w:val="00CC5F81"/>
    <w:rsid w:val="00CC61AB"/>
    <w:rsid w:val="00CC68C4"/>
    <w:rsid w:val="00CC6B2B"/>
    <w:rsid w:val="00CC72A4"/>
    <w:rsid w:val="00CC73C6"/>
    <w:rsid w:val="00CD1D5D"/>
    <w:rsid w:val="00CD211D"/>
    <w:rsid w:val="00CD3153"/>
    <w:rsid w:val="00CD4626"/>
    <w:rsid w:val="00CD4D13"/>
    <w:rsid w:val="00CD73D7"/>
    <w:rsid w:val="00CE2346"/>
    <w:rsid w:val="00CE6277"/>
    <w:rsid w:val="00CF40E5"/>
    <w:rsid w:val="00CF44B7"/>
    <w:rsid w:val="00CF6810"/>
    <w:rsid w:val="00CF7B3E"/>
    <w:rsid w:val="00D02BE5"/>
    <w:rsid w:val="00D0422A"/>
    <w:rsid w:val="00D06117"/>
    <w:rsid w:val="00D07D6A"/>
    <w:rsid w:val="00D07E9F"/>
    <w:rsid w:val="00D10D0B"/>
    <w:rsid w:val="00D16007"/>
    <w:rsid w:val="00D16EBF"/>
    <w:rsid w:val="00D21648"/>
    <w:rsid w:val="00D21AA8"/>
    <w:rsid w:val="00D26C63"/>
    <w:rsid w:val="00D31508"/>
    <w:rsid w:val="00D31CC8"/>
    <w:rsid w:val="00D32584"/>
    <w:rsid w:val="00D32678"/>
    <w:rsid w:val="00D3480F"/>
    <w:rsid w:val="00D3652C"/>
    <w:rsid w:val="00D378F7"/>
    <w:rsid w:val="00D40B6C"/>
    <w:rsid w:val="00D435B7"/>
    <w:rsid w:val="00D46ED3"/>
    <w:rsid w:val="00D47246"/>
    <w:rsid w:val="00D472FE"/>
    <w:rsid w:val="00D50C3E"/>
    <w:rsid w:val="00D50F79"/>
    <w:rsid w:val="00D521C1"/>
    <w:rsid w:val="00D54D4E"/>
    <w:rsid w:val="00D550C1"/>
    <w:rsid w:val="00D5523B"/>
    <w:rsid w:val="00D56C1E"/>
    <w:rsid w:val="00D633BC"/>
    <w:rsid w:val="00D63CA8"/>
    <w:rsid w:val="00D6716D"/>
    <w:rsid w:val="00D71DAA"/>
    <w:rsid w:val="00D71F40"/>
    <w:rsid w:val="00D7261F"/>
    <w:rsid w:val="00D72EF1"/>
    <w:rsid w:val="00D76E16"/>
    <w:rsid w:val="00D77416"/>
    <w:rsid w:val="00D80FC6"/>
    <w:rsid w:val="00D8213E"/>
    <w:rsid w:val="00D829E6"/>
    <w:rsid w:val="00D82EB8"/>
    <w:rsid w:val="00D836E0"/>
    <w:rsid w:val="00D867E7"/>
    <w:rsid w:val="00D87671"/>
    <w:rsid w:val="00D94917"/>
    <w:rsid w:val="00DA21AB"/>
    <w:rsid w:val="00DA74F3"/>
    <w:rsid w:val="00DB2A34"/>
    <w:rsid w:val="00DB42DF"/>
    <w:rsid w:val="00DB471D"/>
    <w:rsid w:val="00DB69F3"/>
    <w:rsid w:val="00DC4907"/>
    <w:rsid w:val="00DC5653"/>
    <w:rsid w:val="00DD017C"/>
    <w:rsid w:val="00DD397A"/>
    <w:rsid w:val="00DD58B7"/>
    <w:rsid w:val="00DD5FA7"/>
    <w:rsid w:val="00DD6427"/>
    <w:rsid w:val="00DD6699"/>
    <w:rsid w:val="00DD76B0"/>
    <w:rsid w:val="00DE460B"/>
    <w:rsid w:val="00DE7D0E"/>
    <w:rsid w:val="00DF32ED"/>
    <w:rsid w:val="00DF3C1B"/>
    <w:rsid w:val="00DF697D"/>
    <w:rsid w:val="00E007C5"/>
    <w:rsid w:val="00E00DBF"/>
    <w:rsid w:val="00E0213F"/>
    <w:rsid w:val="00E030DC"/>
    <w:rsid w:val="00E033E0"/>
    <w:rsid w:val="00E0421B"/>
    <w:rsid w:val="00E0636A"/>
    <w:rsid w:val="00E07210"/>
    <w:rsid w:val="00E072AB"/>
    <w:rsid w:val="00E1026B"/>
    <w:rsid w:val="00E10A0B"/>
    <w:rsid w:val="00E11E13"/>
    <w:rsid w:val="00E1215E"/>
    <w:rsid w:val="00E13CB2"/>
    <w:rsid w:val="00E16030"/>
    <w:rsid w:val="00E20A81"/>
    <w:rsid w:val="00E20C37"/>
    <w:rsid w:val="00E21D50"/>
    <w:rsid w:val="00E24DFC"/>
    <w:rsid w:val="00E2595B"/>
    <w:rsid w:val="00E34109"/>
    <w:rsid w:val="00E40AFA"/>
    <w:rsid w:val="00E41339"/>
    <w:rsid w:val="00E4399E"/>
    <w:rsid w:val="00E4646E"/>
    <w:rsid w:val="00E52C57"/>
    <w:rsid w:val="00E5380A"/>
    <w:rsid w:val="00E573DA"/>
    <w:rsid w:val="00E57E7D"/>
    <w:rsid w:val="00E6171D"/>
    <w:rsid w:val="00E63B68"/>
    <w:rsid w:val="00E65A9F"/>
    <w:rsid w:val="00E76207"/>
    <w:rsid w:val="00E7684D"/>
    <w:rsid w:val="00E76C86"/>
    <w:rsid w:val="00E84CD8"/>
    <w:rsid w:val="00E90B85"/>
    <w:rsid w:val="00E91679"/>
    <w:rsid w:val="00E9187B"/>
    <w:rsid w:val="00E92452"/>
    <w:rsid w:val="00E932EC"/>
    <w:rsid w:val="00E936A8"/>
    <w:rsid w:val="00E94CC1"/>
    <w:rsid w:val="00E96431"/>
    <w:rsid w:val="00E96B38"/>
    <w:rsid w:val="00EA2A8A"/>
    <w:rsid w:val="00EB50E5"/>
    <w:rsid w:val="00EB77A3"/>
    <w:rsid w:val="00EC3039"/>
    <w:rsid w:val="00EC5235"/>
    <w:rsid w:val="00EC7311"/>
    <w:rsid w:val="00EC7718"/>
    <w:rsid w:val="00EC7911"/>
    <w:rsid w:val="00ED1992"/>
    <w:rsid w:val="00ED1BD4"/>
    <w:rsid w:val="00ED6B03"/>
    <w:rsid w:val="00ED7A5B"/>
    <w:rsid w:val="00ED7A83"/>
    <w:rsid w:val="00EE32E5"/>
    <w:rsid w:val="00EE4DC3"/>
    <w:rsid w:val="00EE72B9"/>
    <w:rsid w:val="00EF03F7"/>
    <w:rsid w:val="00EF18ED"/>
    <w:rsid w:val="00EF411B"/>
    <w:rsid w:val="00EF6394"/>
    <w:rsid w:val="00F02FD6"/>
    <w:rsid w:val="00F06580"/>
    <w:rsid w:val="00F07C92"/>
    <w:rsid w:val="00F11797"/>
    <w:rsid w:val="00F138AB"/>
    <w:rsid w:val="00F14B43"/>
    <w:rsid w:val="00F157E5"/>
    <w:rsid w:val="00F203C7"/>
    <w:rsid w:val="00F215E2"/>
    <w:rsid w:val="00F21E3F"/>
    <w:rsid w:val="00F22479"/>
    <w:rsid w:val="00F23B27"/>
    <w:rsid w:val="00F26E8B"/>
    <w:rsid w:val="00F27C1D"/>
    <w:rsid w:val="00F27DF9"/>
    <w:rsid w:val="00F35A5A"/>
    <w:rsid w:val="00F35B8B"/>
    <w:rsid w:val="00F3706E"/>
    <w:rsid w:val="00F41A27"/>
    <w:rsid w:val="00F41C62"/>
    <w:rsid w:val="00F4338D"/>
    <w:rsid w:val="00F440D3"/>
    <w:rsid w:val="00F446AC"/>
    <w:rsid w:val="00F46EAF"/>
    <w:rsid w:val="00F520B8"/>
    <w:rsid w:val="00F5774F"/>
    <w:rsid w:val="00F62688"/>
    <w:rsid w:val="00F63B32"/>
    <w:rsid w:val="00F76BE5"/>
    <w:rsid w:val="00F77A5A"/>
    <w:rsid w:val="00F80A8A"/>
    <w:rsid w:val="00F8309A"/>
    <w:rsid w:val="00F834FA"/>
    <w:rsid w:val="00F83D11"/>
    <w:rsid w:val="00F84564"/>
    <w:rsid w:val="00F921F1"/>
    <w:rsid w:val="00F95FA8"/>
    <w:rsid w:val="00FA64ED"/>
    <w:rsid w:val="00FB127E"/>
    <w:rsid w:val="00FB4D87"/>
    <w:rsid w:val="00FB6A6E"/>
    <w:rsid w:val="00FB6BA0"/>
    <w:rsid w:val="00FB6EE9"/>
    <w:rsid w:val="00FC0804"/>
    <w:rsid w:val="00FC21B2"/>
    <w:rsid w:val="00FC24E0"/>
    <w:rsid w:val="00FC3B6D"/>
    <w:rsid w:val="00FC5186"/>
    <w:rsid w:val="00FD1C01"/>
    <w:rsid w:val="00FD35F2"/>
    <w:rsid w:val="00FD3A4E"/>
    <w:rsid w:val="00FD5C7C"/>
    <w:rsid w:val="00FE0A74"/>
    <w:rsid w:val="00FE1846"/>
    <w:rsid w:val="00FE1DBE"/>
    <w:rsid w:val="00FE4208"/>
    <w:rsid w:val="00FE4E7B"/>
    <w:rsid w:val="00FE57BA"/>
    <w:rsid w:val="00FE5D27"/>
    <w:rsid w:val="00FE715D"/>
    <w:rsid w:val="00FE7640"/>
    <w:rsid w:val="00FF07CE"/>
    <w:rsid w:val="00FF3F0C"/>
    <w:rsid w:val="00FF4493"/>
    <w:rsid w:val="00FF48E8"/>
    <w:rsid w:val="00FF6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5BD396"/>
  <w15:chartTrackingRefBased/>
  <w15:docId w15:val="{7233E355-1A53-467A-A9B4-A0793B372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1C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4141C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4141C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141C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141C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141C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141C7"/>
    <w:pPr>
      <w:outlineLvl w:val="5"/>
    </w:pPr>
  </w:style>
  <w:style w:type="paragraph" w:styleId="Heading7">
    <w:name w:val="heading 7"/>
    <w:basedOn w:val="H6"/>
    <w:next w:val="Normal"/>
    <w:qFormat/>
    <w:rsid w:val="004141C7"/>
    <w:pPr>
      <w:outlineLvl w:val="6"/>
    </w:pPr>
  </w:style>
  <w:style w:type="paragraph" w:styleId="Heading8">
    <w:name w:val="heading 8"/>
    <w:basedOn w:val="Heading1"/>
    <w:next w:val="Normal"/>
    <w:qFormat/>
    <w:rsid w:val="004141C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41C7"/>
    <w:pPr>
      <w:outlineLvl w:val="8"/>
    </w:pPr>
  </w:style>
  <w:style w:type="character" w:default="1" w:styleId="DefaultParagraphFont">
    <w:name w:val="Default Paragraph Font"/>
    <w:semiHidden/>
    <w:rsid w:val="004141C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141C7"/>
  </w:style>
  <w:style w:type="paragraph" w:customStyle="1" w:styleId="TAL">
    <w:name w:val="TAL"/>
    <w:basedOn w:val="Normal"/>
    <w:rsid w:val="004141C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4141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141C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141C7"/>
    <w:pPr>
      <w:spacing w:before="180"/>
      <w:ind w:left="2693" w:hanging="2693"/>
    </w:pPr>
    <w:rPr>
      <w:b/>
    </w:rPr>
  </w:style>
  <w:style w:type="paragraph" w:styleId="TOC1">
    <w:name w:val="toc 1"/>
    <w:semiHidden/>
    <w:rsid w:val="004141C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141C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4141C7"/>
    <w:pPr>
      <w:ind w:left="1701" w:hanging="1701"/>
    </w:pPr>
  </w:style>
  <w:style w:type="paragraph" w:styleId="TOC4">
    <w:name w:val="toc 4"/>
    <w:basedOn w:val="TOC3"/>
    <w:semiHidden/>
    <w:rsid w:val="004141C7"/>
    <w:pPr>
      <w:ind w:left="1418" w:hanging="1418"/>
    </w:pPr>
  </w:style>
  <w:style w:type="paragraph" w:styleId="TOC3">
    <w:name w:val="toc 3"/>
    <w:basedOn w:val="TOC2"/>
    <w:semiHidden/>
    <w:rsid w:val="004141C7"/>
    <w:pPr>
      <w:ind w:left="1134" w:hanging="1134"/>
    </w:pPr>
  </w:style>
  <w:style w:type="paragraph" w:styleId="TOC2">
    <w:name w:val="toc 2"/>
    <w:basedOn w:val="TOC1"/>
    <w:semiHidden/>
    <w:rsid w:val="004141C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141C7"/>
    <w:pPr>
      <w:ind w:left="284"/>
    </w:pPr>
  </w:style>
  <w:style w:type="paragraph" w:styleId="Index1">
    <w:name w:val="index 1"/>
    <w:basedOn w:val="Normal"/>
    <w:semiHidden/>
    <w:rsid w:val="004141C7"/>
    <w:pPr>
      <w:keepLines/>
      <w:spacing w:after="0"/>
    </w:pPr>
  </w:style>
  <w:style w:type="paragraph" w:customStyle="1" w:styleId="ZH">
    <w:name w:val="ZH"/>
    <w:rsid w:val="004141C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141C7"/>
    <w:pPr>
      <w:outlineLvl w:val="9"/>
    </w:pPr>
  </w:style>
  <w:style w:type="paragraph" w:styleId="ListNumber2">
    <w:name w:val="List Number 2"/>
    <w:basedOn w:val="ListNumber"/>
    <w:rsid w:val="004141C7"/>
    <w:pPr>
      <w:ind w:left="851"/>
    </w:pPr>
  </w:style>
  <w:style w:type="character" w:styleId="FootnoteReference">
    <w:name w:val="footnote reference"/>
    <w:basedOn w:val="DefaultParagraphFont"/>
    <w:semiHidden/>
    <w:rsid w:val="004141C7"/>
    <w:rPr>
      <w:b/>
      <w:position w:val="6"/>
      <w:sz w:val="16"/>
    </w:rPr>
  </w:style>
  <w:style w:type="paragraph" w:styleId="FootnoteText">
    <w:name w:val="footnote text"/>
    <w:basedOn w:val="Normal"/>
    <w:semiHidden/>
    <w:rsid w:val="004141C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141C7"/>
    <w:pPr>
      <w:jc w:val="center"/>
    </w:pPr>
  </w:style>
  <w:style w:type="paragraph" w:customStyle="1" w:styleId="TF">
    <w:name w:val="TF"/>
    <w:basedOn w:val="TH"/>
    <w:rsid w:val="004141C7"/>
    <w:pPr>
      <w:keepNext w:val="0"/>
      <w:spacing w:before="0" w:after="240"/>
    </w:pPr>
  </w:style>
  <w:style w:type="paragraph" w:customStyle="1" w:styleId="NO">
    <w:name w:val="NO"/>
    <w:basedOn w:val="Normal"/>
    <w:rsid w:val="004141C7"/>
    <w:pPr>
      <w:keepLines/>
      <w:ind w:left="1135" w:hanging="851"/>
    </w:pPr>
  </w:style>
  <w:style w:type="paragraph" w:styleId="TOC9">
    <w:name w:val="toc 9"/>
    <w:basedOn w:val="TOC8"/>
    <w:semiHidden/>
    <w:rsid w:val="004141C7"/>
    <w:pPr>
      <w:ind w:left="1418" w:hanging="1418"/>
    </w:pPr>
  </w:style>
  <w:style w:type="paragraph" w:customStyle="1" w:styleId="EX">
    <w:name w:val="EX"/>
    <w:basedOn w:val="Normal"/>
    <w:rsid w:val="004141C7"/>
    <w:pPr>
      <w:keepLines/>
      <w:ind w:left="1702" w:hanging="1418"/>
    </w:pPr>
  </w:style>
  <w:style w:type="paragraph" w:customStyle="1" w:styleId="FP">
    <w:name w:val="FP"/>
    <w:basedOn w:val="Normal"/>
    <w:rsid w:val="004141C7"/>
    <w:pPr>
      <w:spacing w:after="0"/>
    </w:pPr>
  </w:style>
  <w:style w:type="paragraph" w:customStyle="1" w:styleId="LD">
    <w:name w:val="LD"/>
    <w:rsid w:val="004141C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141C7"/>
    <w:pPr>
      <w:spacing w:after="0"/>
    </w:pPr>
  </w:style>
  <w:style w:type="paragraph" w:customStyle="1" w:styleId="EW">
    <w:name w:val="EW"/>
    <w:basedOn w:val="EX"/>
    <w:rsid w:val="004141C7"/>
    <w:pPr>
      <w:spacing w:after="0"/>
    </w:pPr>
  </w:style>
  <w:style w:type="paragraph" w:styleId="TOC6">
    <w:name w:val="toc 6"/>
    <w:basedOn w:val="TOC5"/>
    <w:next w:val="Normal"/>
    <w:semiHidden/>
    <w:rsid w:val="004141C7"/>
    <w:pPr>
      <w:ind w:left="1985" w:hanging="1985"/>
    </w:pPr>
  </w:style>
  <w:style w:type="paragraph" w:styleId="TOC7">
    <w:name w:val="toc 7"/>
    <w:basedOn w:val="TOC6"/>
    <w:next w:val="Normal"/>
    <w:semiHidden/>
    <w:rsid w:val="004141C7"/>
    <w:pPr>
      <w:ind w:left="2268" w:hanging="2268"/>
    </w:pPr>
  </w:style>
  <w:style w:type="paragraph" w:styleId="ListBullet2">
    <w:name w:val="List Bullet 2"/>
    <w:basedOn w:val="ListBullet"/>
    <w:rsid w:val="004141C7"/>
    <w:pPr>
      <w:ind w:left="851"/>
    </w:pPr>
  </w:style>
  <w:style w:type="paragraph" w:styleId="ListBullet3">
    <w:name w:val="List Bullet 3"/>
    <w:basedOn w:val="ListBullet2"/>
    <w:rsid w:val="004141C7"/>
    <w:pPr>
      <w:ind w:left="1135"/>
    </w:pPr>
  </w:style>
  <w:style w:type="paragraph" w:styleId="ListNumber">
    <w:name w:val="List Number"/>
    <w:basedOn w:val="List"/>
    <w:rsid w:val="004141C7"/>
  </w:style>
  <w:style w:type="paragraph" w:customStyle="1" w:styleId="EQ">
    <w:name w:val="EQ"/>
    <w:basedOn w:val="Normal"/>
    <w:next w:val="Normal"/>
    <w:rsid w:val="004141C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141C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141C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141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141C7"/>
    <w:pPr>
      <w:jc w:val="right"/>
    </w:pPr>
  </w:style>
  <w:style w:type="paragraph" w:customStyle="1" w:styleId="H6">
    <w:name w:val="H6"/>
    <w:basedOn w:val="Heading5"/>
    <w:next w:val="Normal"/>
    <w:rsid w:val="004141C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141C7"/>
    <w:pPr>
      <w:ind w:left="851" w:hanging="851"/>
    </w:pPr>
  </w:style>
  <w:style w:type="paragraph" w:customStyle="1" w:styleId="ZA">
    <w:name w:val="ZA"/>
    <w:rsid w:val="004141C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141C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141C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141C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141C7"/>
    <w:pPr>
      <w:framePr w:wrap="notBeside" w:y="16161"/>
    </w:pPr>
  </w:style>
  <w:style w:type="character" w:customStyle="1" w:styleId="ZGSM">
    <w:name w:val="ZGSM"/>
    <w:rsid w:val="004141C7"/>
  </w:style>
  <w:style w:type="paragraph" w:styleId="List2">
    <w:name w:val="List 2"/>
    <w:basedOn w:val="List"/>
    <w:rsid w:val="004141C7"/>
    <w:pPr>
      <w:ind w:left="851"/>
    </w:pPr>
  </w:style>
  <w:style w:type="paragraph" w:customStyle="1" w:styleId="ZG">
    <w:name w:val="ZG"/>
    <w:rsid w:val="004141C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4141C7"/>
    <w:pPr>
      <w:ind w:left="1135"/>
    </w:pPr>
  </w:style>
  <w:style w:type="paragraph" w:styleId="List4">
    <w:name w:val="List 4"/>
    <w:basedOn w:val="List3"/>
    <w:rsid w:val="004141C7"/>
    <w:pPr>
      <w:ind w:left="1418"/>
    </w:pPr>
  </w:style>
  <w:style w:type="paragraph" w:styleId="List5">
    <w:name w:val="List 5"/>
    <w:basedOn w:val="List4"/>
    <w:rsid w:val="004141C7"/>
    <w:pPr>
      <w:ind w:left="1702"/>
    </w:pPr>
  </w:style>
  <w:style w:type="paragraph" w:customStyle="1" w:styleId="EditorsNote">
    <w:name w:val="Editor's Note"/>
    <w:basedOn w:val="NO"/>
    <w:rsid w:val="004141C7"/>
    <w:rPr>
      <w:color w:val="FF0000"/>
    </w:rPr>
  </w:style>
  <w:style w:type="paragraph" w:styleId="List">
    <w:name w:val="List"/>
    <w:basedOn w:val="Normal"/>
    <w:rsid w:val="004141C7"/>
    <w:pPr>
      <w:ind w:left="568" w:hanging="284"/>
    </w:pPr>
  </w:style>
  <w:style w:type="paragraph" w:styleId="ListBullet">
    <w:name w:val="List Bullet"/>
    <w:basedOn w:val="List"/>
    <w:rsid w:val="004141C7"/>
  </w:style>
  <w:style w:type="paragraph" w:styleId="ListBullet4">
    <w:name w:val="List Bullet 4"/>
    <w:basedOn w:val="ListBullet3"/>
    <w:rsid w:val="004141C7"/>
    <w:pPr>
      <w:ind w:left="1418"/>
    </w:pPr>
  </w:style>
  <w:style w:type="paragraph" w:styleId="ListBullet5">
    <w:name w:val="List Bullet 5"/>
    <w:basedOn w:val="ListBullet4"/>
    <w:rsid w:val="004141C7"/>
    <w:pPr>
      <w:ind w:left="1702"/>
    </w:pPr>
  </w:style>
  <w:style w:type="paragraph" w:customStyle="1" w:styleId="B1">
    <w:name w:val="B1"/>
    <w:basedOn w:val="List"/>
    <w:rsid w:val="004141C7"/>
  </w:style>
  <w:style w:type="paragraph" w:customStyle="1" w:styleId="B2">
    <w:name w:val="B2"/>
    <w:basedOn w:val="List2"/>
    <w:rsid w:val="004141C7"/>
  </w:style>
  <w:style w:type="paragraph" w:customStyle="1" w:styleId="B3">
    <w:name w:val="B3"/>
    <w:basedOn w:val="List3"/>
    <w:rsid w:val="004141C7"/>
  </w:style>
  <w:style w:type="paragraph" w:customStyle="1" w:styleId="B4">
    <w:name w:val="B4"/>
    <w:basedOn w:val="List4"/>
    <w:rsid w:val="004141C7"/>
  </w:style>
  <w:style w:type="paragraph" w:customStyle="1" w:styleId="B5">
    <w:name w:val="B5"/>
    <w:basedOn w:val="List5"/>
    <w:rsid w:val="004141C7"/>
  </w:style>
  <w:style w:type="paragraph" w:styleId="Footer">
    <w:name w:val="footer"/>
    <w:basedOn w:val="Header"/>
    <w:rsid w:val="004141C7"/>
    <w:pPr>
      <w:jc w:val="center"/>
    </w:pPr>
    <w:rPr>
      <w:i/>
    </w:rPr>
  </w:style>
  <w:style w:type="paragraph" w:customStyle="1" w:styleId="ZTD">
    <w:name w:val="ZTD"/>
    <w:basedOn w:val="ZB"/>
    <w:rsid w:val="004141C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Emphasis">
    <w:name w:val="Emphasis"/>
    <w:uiPriority w:val="20"/>
    <w:qFormat/>
    <w:rsid w:val="006561C0"/>
    <w:rPr>
      <w:i/>
      <w:iCs/>
    </w:rPr>
  </w:style>
  <w:style w:type="character" w:styleId="UnresolvedMention">
    <w:name w:val="Unresolved Mention"/>
    <w:uiPriority w:val="99"/>
    <w:semiHidden/>
    <w:unhideWhenUsed/>
    <w:rsid w:val="0047528C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4619DD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1C4F0E"/>
    <w:rPr>
      <w:rFonts w:eastAsia="Times New Roman"/>
    </w:rPr>
  </w:style>
  <w:style w:type="paragraph" w:styleId="ListParagraph">
    <w:name w:val="List Paragraph"/>
    <w:basedOn w:val="Normal"/>
    <w:uiPriority w:val="99"/>
    <w:rsid w:val="00923D2F"/>
    <w:pPr>
      <w:overflowPunct/>
      <w:autoSpaceDE/>
      <w:autoSpaceDN/>
      <w:adjustRightInd/>
      <w:ind w:left="720"/>
      <w:contextualSpacing/>
      <w:textAlignment w:val="auto"/>
    </w:pPr>
    <w:rPr>
      <w:rFonts w:eastAsia="SimSu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5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581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838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23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4544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7147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885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7123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9687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167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5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538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3979">
          <w:marLeft w:val="171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84384">
          <w:marLeft w:val="171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8274">
          <w:marLeft w:val="171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8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7820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31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7960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5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8453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724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6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E81E6C-1B97-4BB8-8A35-43D64D94F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CR_CR0</cp:lastModifiedBy>
  <cp:revision>5</cp:revision>
  <cp:lastPrinted>2000-02-29T10:31:00Z</cp:lastPrinted>
  <dcterms:created xsi:type="dcterms:W3CDTF">2023-12-06T09:45:00Z</dcterms:created>
  <dcterms:modified xsi:type="dcterms:W3CDTF">2023-12-06T15:21:00Z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