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F08F66"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37282A">
              <w:t>1</w:t>
            </w:r>
            <w:r w:rsidR="00C37247" w:rsidRPr="00C37247">
              <w:t>.</w:t>
            </w:r>
            <w:r w:rsidR="0037282A">
              <w:t>0</w:t>
            </w:r>
            <w:r w:rsidR="00C37247" w:rsidRPr="00C37247">
              <w:t>.0</w:t>
            </w:r>
            <w:bookmarkEnd w:id="2"/>
            <w:r w:rsidRPr="00C37247">
              <w:t xml:space="preserve"> </w:t>
            </w:r>
            <w:r w:rsidRPr="00C37247">
              <w:rPr>
                <w:sz w:val="32"/>
              </w:rPr>
              <w:t>(</w:t>
            </w:r>
            <w:r w:rsidR="00C37247" w:rsidRPr="00C37247">
              <w:rPr>
                <w:sz w:val="32"/>
              </w:rPr>
              <w:t>2023-</w:t>
            </w:r>
            <w:r w:rsidR="00185AE2">
              <w:rPr>
                <w:sz w:val="32"/>
              </w:rPr>
              <w:t>1</w:t>
            </w:r>
            <w:r w:rsidR="0037282A">
              <w:rPr>
                <w:sz w:val="32"/>
              </w:rPr>
              <w:t>2</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6283624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628362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2CD05C" w:rsidR="00E16509" w:rsidRPr="00133525" w:rsidRDefault="00E16509" w:rsidP="00133525">
            <w:pPr>
              <w:pStyle w:val="FP"/>
              <w:jc w:val="center"/>
              <w:rPr>
                <w:noProof/>
                <w:sz w:val="18"/>
              </w:rPr>
            </w:pPr>
            <w:r w:rsidRPr="00C37247">
              <w:rPr>
                <w:noProof/>
                <w:sz w:val="18"/>
              </w:rPr>
              <w:t xml:space="preserve">© </w:t>
            </w:r>
            <w:bookmarkStart w:id="12" w:name="copyrightDate"/>
            <w:r w:rsidRPr="00C37247">
              <w:rPr>
                <w:noProof/>
                <w:sz w:val="18"/>
              </w:rPr>
              <w:t>2</w:t>
            </w:r>
            <w:r w:rsidR="008E2D68" w:rsidRPr="00C37247">
              <w:rPr>
                <w:noProof/>
                <w:sz w:val="18"/>
              </w:rPr>
              <w:t>02</w:t>
            </w:r>
            <w:bookmarkEnd w:id="12"/>
            <w:r w:rsidR="00C37247" w:rsidRPr="00C37247">
              <w:rPr>
                <w:noProof/>
                <w:sz w:val="18"/>
              </w:rPr>
              <w:t>3</w:t>
            </w:r>
            <w:r w:rsidRPr="00C3724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CAD3D1E" w14:textId="11D9C942" w:rsidR="00DB386C" w:rsidRDefault="00185AE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w:instrText>
      </w:r>
      <w:r>
        <w:fldChar w:fldCharType="separate"/>
      </w:r>
      <w:r w:rsidR="00DB386C">
        <w:rPr>
          <w:noProof/>
        </w:rPr>
        <w:t>Foreword</w:t>
      </w:r>
      <w:r w:rsidR="00DB386C">
        <w:rPr>
          <w:noProof/>
        </w:rPr>
        <w:tab/>
      </w:r>
      <w:r w:rsidR="00DB386C">
        <w:rPr>
          <w:noProof/>
        </w:rPr>
        <w:fldChar w:fldCharType="begin" w:fldLock="1"/>
      </w:r>
      <w:r w:rsidR="00DB386C">
        <w:rPr>
          <w:noProof/>
        </w:rPr>
        <w:instrText xml:space="preserve"> PAGEREF _Toc152223460 \h </w:instrText>
      </w:r>
      <w:r w:rsidR="00DB386C">
        <w:rPr>
          <w:noProof/>
        </w:rPr>
      </w:r>
      <w:r w:rsidR="00DB386C">
        <w:rPr>
          <w:noProof/>
        </w:rPr>
        <w:fldChar w:fldCharType="separate"/>
      </w:r>
      <w:r w:rsidR="00DB386C">
        <w:rPr>
          <w:noProof/>
        </w:rPr>
        <w:t>5</w:t>
      </w:r>
      <w:r w:rsidR="00DB386C">
        <w:rPr>
          <w:noProof/>
        </w:rPr>
        <w:fldChar w:fldCharType="end"/>
      </w:r>
    </w:p>
    <w:p w14:paraId="0D0E85A3" w14:textId="2F250484"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_Toc152223461 \h </w:instrText>
      </w:r>
      <w:r>
        <w:rPr>
          <w:noProof/>
        </w:rPr>
      </w:r>
      <w:r>
        <w:rPr>
          <w:noProof/>
        </w:rPr>
        <w:fldChar w:fldCharType="separate"/>
      </w:r>
      <w:r>
        <w:rPr>
          <w:noProof/>
        </w:rPr>
        <w:t>6</w:t>
      </w:r>
      <w:r>
        <w:rPr>
          <w:noProof/>
        </w:rPr>
        <w:fldChar w:fldCharType="end"/>
      </w:r>
    </w:p>
    <w:p w14:paraId="01297A9C" w14:textId="29F90976"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_Toc152223462 \h </w:instrText>
      </w:r>
      <w:r>
        <w:rPr>
          <w:noProof/>
        </w:rPr>
      </w:r>
      <w:r>
        <w:rPr>
          <w:noProof/>
        </w:rPr>
        <w:fldChar w:fldCharType="separate"/>
      </w:r>
      <w:r>
        <w:rPr>
          <w:noProof/>
        </w:rPr>
        <w:t>7</w:t>
      </w:r>
      <w:r>
        <w:rPr>
          <w:noProof/>
        </w:rPr>
        <w:fldChar w:fldCharType="end"/>
      </w:r>
    </w:p>
    <w:p w14:paraId="2F517596" w14:textId="66B3E1F1"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_Toc152223463 \h </w:instrText>
      </w:r>
      <w:r>
        <w:rPr>
          <w:noProof/>
        </w:rPr>
      </w:r>
      <w:r>
        <w:rPr>
          <w:noProof/>
        </w:rPr>
        <w:fldChar w:fldCharType="separate"/>
      </w:r>
      <w:r>
        <w:rPr>
          <w:noProof/>
        </w:rPr>
        <w:t>7</w:t>
      </w:r>
      <w:r>
        <w:rPr>
          <w:noProof/>
        </w:rPr>
        <w:fldChar w:fldCharType="end"/>
      </w:r>
    </w:p>
    <w:p w14:paraId="6318B6D6" w14:textId="4D60C768"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_Toc152223464 \h </w:instrText>
      </w:r>
      <w:r>
        <w:rPr>
          <w:noProof/>
        </w:rPr>
      </w:r>
      <w:r>
        <w:rPr>
          <w:noProof/>
        </w:rPr>
        <w:fldChar w:fldCharType="separate"/>
      </w:r>
      <w:r>
        <w:rPr>
          <w:noProof/>
        </w:rPr>
        <w:t>8</w:t>
      </w:r>
      <w:r>
        <w:rPr>
          <w:noProof/>
        </w:rPr>
        <w:fldChar w:fldCharType="end"/>
      </w:r>
    </w:p>
    <w:p w14:paraId="462B0FB0" w14:textId="7BEF2B0B"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_Toc152223465 \h </w:instrText>
      </w:r>
      <w:r>
        <w:rPr>
          <w:noProof/>
        </w:rPr>
      </w:r>
      <w:r>
        <w:rPr>
          <w:noProof/>
        </w:rPr>
        <w:fldChar w:fldCharType="separate"/>
      </w:r>
      <w:r>
        <w:rPr>
          <w:noProof/>
        </w:rPr>
        <w:t>8</w:t>
      </w:r>
      <w:r>
        <w:rPr>
          <w:noProof/>
        </w:rPr>
        <w:fldChar w:fldCharType="end"/>
      </w:r>
    </w:p>
    <w:p w14:paraId="7D05B04B" w14:textId="02CF0962"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_Toc152223466 \h </w:instrText>
      </w:r>
      <w:r>
        <w:rPr>
          <w:noProof/>
        </w:rPr>
      </w:r>
      <w:r>
        <w:rPr>
          <w:noProof/>
        </w:rPr>
        <w:fldChar w:fldCharType="separate"/>
      </w:r>
      <w:r>
        <w:rPr>
          <w:noProof/>
        </w:rPr>
        <w:t>8</w:t>
      </w:r>
      <w:r>
        <w:rPr>
          <w:noProof/>
        </w:rPr>
        <w:fldChar w:fldCharType="end"/>
      </w:r>
    </w:p>
    <w:p w14:paraId="5E4939E3" w14:textId="7FC86D84"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_Toc152223467 \h </w:instrText>
      </w:r>
      <w:r>
        <w:rPr>
          <w:noProof/>
        </w:rPr>
      </w:r>
      <w:r>
        <w:rPr>
          <w:noProof/>
        </w:rPr>
        <w:fldChar w:fldCharType="separate"/>
      </w:r>
      <w:r>
        <w:rPr>
          <w:noProof/>
        </w:rPr>
        <w:t>8</w:t>
      </w:r>
      <w:r>
        <w:rPr>
          <w:noProof/>
        </w:rPr>
        <w:fldChar w:fldCharType="end"/>
      </w:r>
    </w:p>
    <w:p w14:paraId="3A3E910F" w14:textId="21E05909"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Coding Conventions</w:t>
      </w:r>
      <w:r>
        <w:rPr>
          <w:noProof/>
        </w:rPr>
        <w:tab/>
      </w:r>
      <w:r>
        <w:rPr>
          <w:noProof/>
        </w:rPr>
        <w:fldChar w:fldCharType="begin" w:fldLock="1"/>
      </w:r>
      <w:r>
        <w:rPr>
          <w:noProof/>
        </w:rPr>
        <w:instrText xml:space="preserve"> PAGEREF _Toc152223468 \h </w:instrText>
      </w:r>
      <w:r>
        <w:rPr>
          <w:noProof/>
        </w:rPr>
      </w:r>
      <w:r>
        <w:rPr>
          <w:noProof/>
        </w:rPr>
        <w:fldChar w:fldCharType="separate"/>
      </w:r>
      <w:r>
        <w:rPr>
          <w:noProof/>
        </w:rPr>
        <w:t>8</w:t>
      </w:r>
      <w:r>
        <w:rPr>
          <w:noProof/>
        </w:rPr>
        <w:fldChar w:fldCharType="end"/>
      </w:r>
    </w:p>
    <w:p w14:paraId="0D4FACE4" w14:textId="21B308F9"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Contents of the Files</w:t>
      </w:r>
      <w:r>
        <w:rPr>
          <w:noProof/>
        </w:rPr>
        <w:tab/>
      </w:r>
      <w:r>
        <w:rPr>
          <w:noProof/>
        </w:rPr>
        <w:fldChar w:fldCharType="begin" w:fldLock="1"/>
      </w:r>
      <w:r>
        <w:rPr>
          <w:noProof/>
        </w:rPr>
        <w:instrText xml:space="preserve"> PAGEREF _Toc152223469 \h </w:instrText>
      </w:r>
      <w:r>
        <w:rPr>
          <w:noProof/>
        </w:rPr>
      </w:r>
      <w:r>
        <w:rPr>
          <w:noProof/>
        </w:rPr>
        <w:fldChar w:fldCharType="separate"/>
      </w:r>
      <w:r>
        <w:rPr>
          <w:noProof/>
        </w:rPr>
        <w:t>8</w:t>
      </w:r>
      <w:r>
        <w:rPr>
          <w:noProof/>
        </w:rPr>
        <w:fldChar w:fldCharType="end"/>
      </w:r>
    </w:p>
    <w:p w14:paraId="44A86265" w14:textId="47A8FC31"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_Toc152223470 \h </w:instrText>
      </w:r>
      <w:r>
        <w:rPr>
          <w:noProof/>
        </w:rPr>
      </w:r>
      <w:r>
        <w:rPr>
          <w:noProof/>
        </w:rPr>
        <w:fldChar w:fldCharType="separate"/>
      </w:r>
      <w:r>
        <w:rPr>
          <w:noProof/>
        </w:rPr>
        <w:t>9</w:t>
      </w:r>
      <w:r>
        <w:rPr>
          <w:noProof/>
        </w:rPr>
        <w:fldChar w:fldCharType="end"/>
      </w:r>
    </w:p>
    <w:p w14:paraId="0AD3A60B" w14:textId="3A4C3D51"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_Toc152223471 \h </w:instrText>
      </w:r>
      <w:r>
        <w:rPr>
          <w:noProof/>
        </w:rPr>
      </w:r>
      <w:r>
        <w:rPr>
          <w:noProof/>
        </w:rPr>
        <w:fldChar w:fldCharType="separate"/>
      </w:r>
      <w:r>
        <w:rPr>
          <w:noProof/>
        </w:rPr>
        <w:t>9</w:t>
      </w:r>
      <w:r>
        <w:rPr>
          <w:noProof/>
        </w:rPr>
        <w:fldChar w:fldCharType="end"/>
      </w:r>
    </w:p>
    <w:p w14:paraId="7495B64E" w14:textId="4FFE7890"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EF</w:t>
      </w:r>
      <w:r w:rsidRPr="005873E3">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_Toc152223472 \h </w:instrText>
      </w:r>
      <w:r>
        <w:rPr>
          <w:noProof/>
        </w:rPr>
      </w:r>
      <w:r>
        <w:rPr>
          <w:noProof/>
        </w:rPr>
        <w:fldChar w:fldCharType="separate"/>
      </w:r>
      <w:r>
        <w:rPr>
          <w:noProof/>
        </w:rPr>
        <w:t>9</w:t>
      </w:r>
      <w:r>
        <w:rPr>
          <w:noProof/>
        </w:rPr>
        <w:fldChar w:fldCharType="end"/>
      </w:r>
    </w:p>
    <w:p w14:paraId="2E7FC506" w14:textId="25178D19"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sidRPr="005873E3">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5873E3">
        <w:rPr>
          <w:noProof/>
          <w:lang w:val="en-US"/>
        </w:rPr>
        <w:t>EF</w:t>
      </w:r>
      <w:r w:rsidRPr="005873E3">
        <w:rPr>
          <w:noProof/>
          <w:vertAlign w:val="subscript"/>
          <w:lang w:val="en-US"/>
        </w:rPr>
        <w:t xml:space="preserve">EAPID </w:t>
      </w:r>
      <w:r w:rsidRPr="005873E3">
        <w:rPr>
          <w:noProof/>
          <w:lang w:val="en-US"/>
        </w:rPr>
        <w:t>(EAP Identifier)</w:t>
      </w:r>
      <w:r>
        <w:rPr>
          <w:noProof/>
        </w:rPr>
        <w:tab/>
      </w:r>
      <w:r>
        <w:rPr>
          <w:noProof/>
        </w:rPr>
        <w:fldChar w:fldCharType="begin" w:fldLock="1"/>
      </w:r>
      <w:r>
        <w:rPr>
          <w:noProof/>
        </w:rPr>
        <w:instrText xml:space="preserve"> PAGEREF _Toc152223473 \h </w:instrText>
      </w:r>
      <w:r>
        <w:rPr>
          <w:noProof/>
        </w:rPr>
      </w:r>
      <w:r>
        <w:rPr>
          <w:noProof/>
        </w:rPr>
        <w:fldChar w:fldCharType="separate"/>
      </w:r>
      <w:r>
        <w:rPr>
          <w:noProof/>
        </w:rPr>
        <w:t>9</w:t>
      </w:r>
      <w:r>
        <w:rPr>
          <w:noProof/>
        </w:rPr>
        <w:fldChar w:fldCharType="end"/>
      </w:r>
    </w:p>
    <w:p w14:paraId="76B6463A" w14:textId="5C5B8083"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sidRPr="005873E3">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5873E3">
        <w:rPr>
          <w:noProof/>
          <w:lang w:val="en-US"/>
        </w:rPr>
        <w:t>EF</w:t>
      </w:r>
      <w:r w:rsidRPr="005873E3">
        <w:rPr>
          <w:noProof/>
          <w:vertAlign w:val="subscript"/>
          <w:lang w:val="en-US"/>
        </w:rPr>
        <w:t>NSSAI</w:t>
      </w:r>
      <w:r w:rsidRPr="005873E3">
        <w:rPr>
          <w:noProof/>
          <w:lang w:val="en-US"/>
        </w:rPr>
        <w:t xml:space="preserve"> (S-NSSAI List)</w:t>
      </w:r>
      <w:r>
        <w:rPr>
          <w:noProof/>
        </w:rPr>
        <w:tab/>
      </w:r>
      <w:r>
        <w:rPr>
          <w:noProof/>
        </w:rPr>
        <w:fldChar w:fldCharType="begin" w:fldLock="1"/>
      </w:r>
      <w:r>
        <w:rPr>
          <w:noProof/>
        </w:rPr>
        <w:instrText xml:space="preserve"> PAGEREF _Toc152223474 \h </w:instrText>
      </w:r>
      <w:r>
        <w:rPr>
          <w:noProof/>
        </w:rPr>
      </w:r>
      <w:r>
        <w:rPr>
          <w:noProof/>
        </w:rPr>
        <w:fldChar w:fldCharType="separate"/>
      </w:r>
      <w:r>
        <w:rPr>
          <w:noProof/>
        </w:rPr>
        <w:t>10</w:t>
      </w:r>
      <w:r>
        <w:rPr>
          <w:noProof/>
        </w:rPr>
        <w:fldChar w:fldCharType="end"/>
      </w:r>
    </w:p>
    <w:p w14:paraId="49B1111C" w14:textId="06547201"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sidRPr="005873E3">
        <w:rPr>
          <w:noProof/>
          <w:lang w:val="en-US"/>
        </w:rPr>
        <w:t>4.2.4</w:t>
      </w:r>
      <w:r>
        <w:rPr>
          <w:rFonts w:asciiTheme="minorHAnsi" w:eastAsiaTheme="minorEastAsia" w:hAnsiTheme="minorHAnsi" w:cstheme="minorBidi"/>
          <w:noProof/>
          <w:kern w:val="2"/>
          <w:sz w:val="22"/>
          <w:szCs w:val="22"/>
          <w:lang w:eastAsia="en-GB"/>
          <w14:ligatures w14:val="standardContextual"/>
        </w:rPr>
        <w:tab/>
      </w:r>
      <w:r>
        <w:rPr>
          <w:noProof/>
        </w:rPr>
        <w:t>EF</w:t>
      </w:r>
      <w:r w:rsidRPr="005873E3">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_Toc152223475 \h </w:instrText>
      </w:r>
      <w:r>
        <w:rPr>
          <w:noProof/>
        </w:rPr>
      </w:r>
      <w:r>
        <w:rPr>
          <w:noProof/>
        </w:rPr>
        <w:fldChar w:fldCharType="separate"/>
      </w:r>
      <w:r>
        <w:rPr>
          <w:noProof/>
        </w:rPr>
        <w:t>11</w:t>
      </w:r>
      <w:r>
        <w:rPr>
          <w:noProof/>
        </w:rPr>
        <w:fldChar w:fldCharType="end"/>
      </w:r>
    </w:p>
    <w:p w14:paraId="28EA4AB2" w14:textId="64A53B76"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_Toc152223476 \h </w:instrText>
      </w:r>
      <w:r>
        <w:rPr>
          <w:noProof/>
        </w:rPr>
      </w:r>
      <w:r>
        <w:rPr>
          <w:noProof/>
        </w:rPr>
        <w:fldChar w:fldCharType="separate"/>
      </w:r>
      <w:r>
        <w:rPr>
          <w:noProof/>
        </w:rPr>
        <w:t>11</w:t>
      </w:r>
      <w:r>
        <w:rPr>
          <w:noProof/>
        </w:rPr>
        <w:fldChar w:fldCharType="end"/>
      </w:r>
    </w:p>
    <w:p w14:paraId="3F405B3E" w14:textId="67EC7449"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Application protocol</w:t>
      </w:r>
      <w:r>
        <w:rPr>
          <w:noProof/>
        </w:rPr>
        <w:tab/>
      </w:r>
      <w:r>
        <w:rPr>
          <w:noProof/>
        </w:rPr>
        <w:fldChar w:fldCharType="begin" w:fldLock="1"/>
      </w:r>
      <w:r>
        <w:rPr>
          <w:noProof/>
        </w:rPr>
        <w:instrText xml:space="preserve"> PAGEREF _Toc152223477 \h </w:instrText>
      </w:r>
      <w:r>
        <w:rPr>
          <w:noProof/>
        </w:rPr>
      </w:r>
      <w:r>
        <w:rPr>
          <w:noProof/>
        </w:rPr>
        <w:fldChar w:fldCharType="separate"/>
      </w:r>
      <w:r>
        <w:rPr>
          <w:noProof/>
        </w:rPr>
        <w:t>12</w:t>
      </w:r>
      <w:r>
        <w:rPr>
          <w:noProof/>
        </w:rPr>
        <w:fldChar w:fldCharType="end"/>
      </w:r>
    </w:p>
    <w:p w14:paraId="22F9256E" w14:textId="294B70B3"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_Toc152223478 \h </w:instrText>
      </w:r>
      <w:r>
        <w:rPr>
          <w:noProof/>
        </w:rPr>
      </w:r>
      <w:r>
        <w:rPr>
          <w:noProof/>
        </w:rPr>
        <w:fldChar w:fldCharType="separate"/>
      </w:r>
      <w:r>
        <w:rPr>
          <w:noProof/>
        </w:rPr>
        <w:t>12</w:t>
      </w:r>
      <w:r>
        <w:rPr>
          <w:noProof/>
        </w:rPr>
        <w:fldChar w:fldCharType="end"/>
      </w:r>
    </w:p>
    <w:p w14:paraId="4B1DA083" w14:textId="586D7EF8"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SSIM identification</w:t>
      </w:r>
      <w:r>
        <w:rPr>
          <w:noProof/>
        </w:rPr>
        <w:tab/>
      </w:r>
      <w:r>
        <w:rPr>
          <w:noProof/>
        </w:rPr>
        <w:fldChar w:fldCharType="begin" w:fldLock="1"/>
      </w:r>
      <w:r>
        <w:rPr>
          <w:noProof/>
        </w:rPr>
        <w:instrText xml:space="preserve"> PAGEREF _Toc152223479 \h </w:instrText>
      </w:r>
      <w:r>
        <w:rPr>
          <w:noProof/>
        </w:rPr>
      </w:r>
      <w:r>
        <w:rPr>
          <w:noProof/>
        </w:rPr>
        <w:fldChar w:fldCharType="separate"/>
      </w:r>
      <w:r>
        <w:rPr>
          <w:noProof/>
        </w:rPr>
        <w:t>12</w:t>
      </w:r>
      <w:r>
        <w:rPr>
          <w:noProof/>
        </w:rPr>
        <w:fldChar w:fldCharType="end"/>
      </w:r>
    </w:p>
    <w:p w14:paraId="4AA39A3B" w14:textId="53FEA89C"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SSIM initialisation</w:t>
      </w:r>
      <w:r>
        <w:rPr>
          <w:noProof/>
        </w:rPr>
        <w:tab/>
      </w:r>
      <w:r>
        <w:rPr>
          <w:noProof/>
        </w:rPr>
        <w:fldChar w:fldCharType="begin" w:fldLock="1"/>
      </w:r>
      <w:r>
        <w:rPr>
          <w:noProof/>
        </w:rPr>
        <w:instrText xml:space="preserve"> PAGEREF _Toc152223480 \h </w:instrText>
      </w:r>
      <w:r>
        <w:rPr>
          <w:noProof/>
        </w:rPr>
      </w:r>
      <w:r>
        <w:rPr>
          <w:noProof/>
        </w:rPr>
        <w:fldChar w:fldCharType="separate"/>
      </w:r>
      <w:r>
        <w:rPr>
          <w:noProof/>
        </w:rPr>
        <w:t>12</w:t>
      </w:r>
      <w:r>
        <w:rPr>
          <w:noProof/>
        </w:rPr>
        <w:fldChar w:fldCharType="end"/>
      </w:r>
    </w:p>
    <w:p w14:paraId="01609EB5" w14:textId="0847A31E" w:rsidR="00DB386C" w:rsidRDefault="00DB386C">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_Toc152223481 \h </w:instrText>
      </w:r>
      <w:r>
        <w:rPr>
          <w:noProof/>
        </w:rPr>
      </w:r>
      <w:r>
        <w:rPr>
          <w:noProof/>
        </w:rPr>
        <w:fldChar w:fldCharType="separate"/>
      </w:r>
      <w:r>
        <w:rPr>
          <w:noProof/>
        </w:rPr>
        <w:t>12</w:t>
      </w:r>
      <w:r>
        <w:rPr>
          <w:noProof/>
        </w:rPr>
        <w:fldChar w:fldCharType="end"/>
      </w:r>
    </w:p>
    <w:p w14:paraId="72B52DFD" w14:textId="3193EB86" w:rsidR="00DB386C" w:rsidRDefault="00DB386C">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SSIM initialisation</w:t>
      </w:r>
      <w:r>
        <w:rPr>
          <w:noProof/>
        </w:rPr>
        <w:tab/>
      </w:r>
      <w:r>
        <w:rPr>
          <w:noProof/>
        </w:rPr>
        <w:fldChar w:fldCharType="begin" w:fldLock="1"/>
      </w:r>
      <w:r>
        <w:rPr>
          <w:noProof/>
        </w:rPr>
        <w:instrText xml:space="preserve"> PAGEREF _Toc152223482 \h </w:instrText>
      </w:r>
      <w:r>
        <w:rPr>
          <w:noProof/>
        </w:rPr>
      </w:r>
      <w:r>
        <w:rPr>
          <w:noProof/>
        </w:rPr>
        <w:fldChar w:fldCharType="separate"/>
      </w:r>
      <w:r>
        <w:rPr>
          <w:noProof/>
        </w:rPr>
        <w:t>12</w:t>
      </w:r>
      <w:r>
        <w:rPr>
          <w:noProof/>
        </w:rPr>
        <w:fldChar w:fldCharType="end"/>
      </w:r>
    </w:p>
    <w:p w14:paraId="2BB23182" w14:textId="3D5CF5BA"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_Toc152223483 \h </w:instrText>
      </w:r>
      <w:r>
        <w:rPr>
          <w:noProof/>
        </w:rPr>
      </w:r>
      <w:r>
        <w:rPr>
          <w:noProof/>
        </w:rPr>
        <w:fldChar w:fldCharType="separate"/>
      </w:r>
      <w:r>
        <w:rPr>
          <w:noProof/>
        </w:rPr>
        <w:t>13</w:t>
      </w:r>
      <w:r>
        <w:rPr>
          <w:noProof/>
        </w:rPr>
        <w:fldChar w:fldCharType="end"/>
      </w:r>
    </w:p>
    <w:p w14:paraId="6E220B23" w14:textId="45D22C04"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_Toc152223484 \h </w:instrText>
      </w:r>
      <w:r>
        <w:rPr>
          <w:noProof/>
        </w:rPr>
      </w:r>
      <w:r>
        <w:rPr>
          <w:noProof/>
        </w:rPr>
        <w:fldChar w:fldCharType="separate"/>
      </w:r>
      <w:r>
        <w:rPr>
          <w:noProof/>
        </w:rPr>
        <w:t>13</w:t>
      </w:r>
      <w:r>
        <w:rPr>
          <w:noProof/>
        </w:rPr>
        <w:fldChar w:fldCharType="end"/>
      </w:r>
    </w:p>
    <w:p w14:paraId="2B121F6C" w14:textId="23FCAD39"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EAP Identifier request</w:t>
      </w:r>
      <w:r>
        <w:rPr>
          <w:noProof/>
        </w:rPr>
        <w:tab/>
      </w:r>
      <w:r>
        <w:rPr>
          <w:noProof/>
        </w:rPr>
        <w:fldChar w:fldCharType="begin" w:fldLock="1"/>
      </w:r>
      <w:r>
        <w:rPr>
          <w:noProof/>
        </w:rPr>
        <w:instrText xml:space="preserve"> PAGEREF _Toc152223485 \h </w:instrText>
      </w:r>
      <w:r>
        <w:rPr>
          <w:noProof/>
        </w:rPr>
      </w:r>
      <w:r>
        <w:rPr>
          <w:noProof/>
        </w:rPr>
        <w:fldChar w:fldCharType="separate"/>
      </w:r>
      <w:r>
        <w:rPr>
          <w:noProof/>
        </w:rPr>
        <w:t>13</w:t>
      </w:r>
      <w:r>
        <w:rPr>
          <w:noProof/>
        </w:rPr>
        <w:fldChar w:fldCharType="end"/>
      </w:r>
    </w:p>
    <w:p w14:paraId="714C46AD" w14:textId="4BA08C17"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sidRPr="005873E3">
        <w:rPr>
          <w:noProof/>
          <w:lang w:val="en-US"/>
        </w:rPr>
        <w:t>5.1.5</w:t>
      </w:r>
      <w:r>
        <w:rPr>
          <w:rFonts w:asciiTheme="minorHAnsi" w:eastAsiaTheme="minorEastAsia" w:hAnsiTheme="minorHAnsi" w:cstheme="minorBidi"/>
          <w:noProof/>
          <w:kern w:val="2"/>
          <w:sz w:val="22"/>
          <w:szCs w:val="22"/>
          <w:lang w:eastAsia="en-GB"/>
          <w14:ligatures w14:val="standardContextual"/>
        </w:rPr>
        <w:tab/>
      </w:r>
      <w:r w:rsidRPr="005873E3">
        <w:rPr>
          <w:noProof/>
          <w:lang w:val="en-US"/>
        </w:rPr>
        <w:t>S-NSSAI list request</w:t>
      </w:r>
      <w:r>
        <w:rPr>
          <w:noProof/>
        </w:rPr>
        <w:tab/>
      </w:r>
      <w:r>
        <w:rPr>
          <w:noProof/>
        </w:rPr>
        <w:fldChar w:fldCharType="begin" w:fldLock="1"/>
      </w:r>
      <w:r>
        <w:rPr>
          <w:noProof/>
        </w:rPr>
        <w:instrText xml:space="preserve"> PAGEREF _Toc152223486 \h </w:instrText>
      </w:r>
      <w:r>
        <w:rPr>
          <w:noProof/>
        </w:rPr>
      </w:r>
      <w:r>
        <w:rPr>
          <w:noProof/>
        </w:rPr>
        <w:fldChar w:fldCharType="separate"/>
      </w:r>
      <w:r>
        <w:rPr>
          <w:noProof/>
        </w:rPr>
        <w:t>13</w:t>
      </w:r>
      <w:r>
        <w:rPr>
          <w:noProof/>
        </w:rPr>
        <w:fldChar w:fldCharType="end"/>
      </w:r>
    </w:p>
    <w:p w14:paraId="16404FE3" w14:textId="4A024294"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_Toc152223487 \h </w:instrText>
      </w:r>
      <w:r>
        <w:rPr>
          <w:noProof/>
        </w:rPr>
      </w:r>
      <w:r>
        <w:rPr>
          <w:noProof/>
        </w:rPr>
        <w:fldChar w:fldCharType="separate"/>
      </w:r>
      <w:r>
        <w:rPr>
          <w:noProof/>
        </w:rPr>
        <w:t>13</w:t>
      </w:r>
      <w:r>
        <w:rPr>
          <w:noProof/>
        </w:rPr>
        <w:fldChar w:fldCharType="end"/>
      </w:r>
    </w:p>
    <w:p w14:paraId="3C4586D1" w14:textId="347ABFB8"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_Toc152223488 \h </w:instrText>
      </w:r>
      <w:r>
        <w:rPr>
          <w:noProof/>
        </w:rPr>
      </w:r>
      <w:r>
        <w:rPr>
          <w:noProof/>
        </w:rPr>
        <w:fldChar w:fldCharType="separate"/>
      </w:r>
      <w:r>
        <w:rPr>
          <w:noProof/>
        </w:rPr>
        <w:t>13</w:t>
      </w:r>
      <w:r>
        <w:rPr>
          <w:noProof/>
        </w:rPr>
        <w:fldChar w:fldCharType="end"/>
      </w:r>
    </w:p>
    <w:p w14:paraId="5251C11D" w14:textId="7EED70EB"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Security features</w:t>
      </w:r>
      <w:r>
        <w:rPr>
          <w:noProof/>
        </w:rPr>
        <w:tab/>
      </w:r>
      <w:r>
        <w:rPr>
          <w:noProof/>
        </w:rPr>
        <w:fldChar w:fldCharType="begin" w:fldLock="1"/>
      </w:r>
      <w:r>
        <w:rPr>
          <w:noProof/>
        </w:rPr>
        <w:instrText xml:space="preserve"> PAGEREF _Toc152223489 \h </w:instrText>
      </w:r>
      <w:r>
        <w:rPr>
          <w:noProof/>
        </w:rPr>
      </w:r>
      <w:r>
        <w:rPr>
          <w:noProof/>
        </w:rPr>
        <w:fldChar w:fldCharType="separate"/>
      </w:r>
      <w:r>
        <w:rPr>
          <w:noProof/>
        </w:rPr>
        <w:t>13</w:t>
      </w:r>
      <w:r>
        <w:rPr>
          <w:noProof/>
        </w:rPr>
        <w:fldChar w:fldCharType="end"/>
      </w:r>
    </w:p>
    <w:p w14:paraId="256A506D" w14:textId="7D150457"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_Toc152223490 \h </w:instrText>
      </w:r>
      <w:r>
        <w:rPr>
          <w:noProof/>
        </w:rPr>
      </w:r>
      <w:r>
        <w:rPr>
          <w:noProof/>
        </w:rPr>
        <w:fldChar w:fldCharType="separate"/>
      </w:r>
      <w:r>
        <w:rPr>
          <w:noProof/>
        </w:rPr>
        <w:t>13</w:t>
      </w:r>
      <w:r>
        <w:rPr>
          <w:noProof/>
        </w:rPr>
        <w:fldChar w:fldCharType="end"/>
      </w:r>
    </w:p>
    <w:p w14:paraId="7A9C25BC" w14:textId="2FD99923"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_Toc152223491 \h </w:instrText>
      </w:r>
      <w:r>
        <w:rPr>
          <w:noProof/>
        </w:rPr>
      </w:r>
      <w:r>
        <w:rPr>
          <w:noProof/>
        </w:rPr>
        <w:fldChar w:fldCharType="separate"/>
      </w:r>
      <w:r>
        <w:rPr>
          <w:noProof/>
        </w:rPr>
        <w:t>13</w:t>
      </w:r>
      <w:r>
        <w:rPr>
          <w:noProof/>
        </w:rPr>
        <w:fldChar w:fldCharType="end"/>
      </w:r>
    </w:p>
    <w:p w14:paraId="536089B8" w14:textId="7A05F441"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SSIM commands</w:t>
      </w:r>
      <w:r>
        <w:rPr>
          <w:noProof/>
        </w:rPr>
        <w:tab/>
      </w:r>
      <w:r>
        <w:rPr>
          <w:noProof/>
        </w:rPr>
        <w:fldChar w:fldCharType="begin" w:fldLock="1"/>
      </w:r>
      <w:r>
        <w:rPr>
          <w:noProof/>
        </w:rPr>
        <w:instrText xml:space="preserve"> PAGEREF _Toc152223492 \h </w:instrText>
      </w:r>
      <w:r>
        <w:rPr>
          <w:noProof/>
        </w:rPr>
      </w:r>
      <w:r>
        <w:rPr>
          <w:noProof/>
        </w:rPr>
        <w:fldChar w:fldCharType="separate"/>
      </w:r>
      <w:r>
        <w:rPr>
          <w:noProof/>
        </w:rPr>
        <w:t>14</w:t>
      </w:r>
      <w:r>
        <w:rPr>
          <w:noProof/>
        </w:rPr>
        <w:fldChar w:fldCharType="end"/>
      </w:r>
    </w:p>
    <w:p w14:paraId="39902B64" w14:textId="141C7439"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_Toc152223493 \h </w:instrText>
      </w:r>
      <w:r>
        <w:rPr>
          <w:noProof/>
        </w:rPr>
      </w:r>
      <w:r>
        <w:rPr>
          <w:noProof/>
        </w:rPr>
        <w:fldChar w:fldCharType="separate"/>
      </w:r>
      <w:r>
        <w:rPr>
          <w:noProof/>
        </w:rPr>
        <w:t>14</w:t>
      </w:r>
      <w:r>
        <w:rPr>
          <w:noProof/>
        </w:rPr>
        <w:fldChar w:fldCharType="end"/>
      </w:r>
    </w:p>
    <w:p w14:paraId="6ADD631B" w14:textId="0EE91C9F"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_Toc152223494 \h </w:instrText>
      </w:r>
      <w:r>
        <w:rPr>
          <w:noProof/>
        </w:rPr>
      </w:r>
      <w:r>
        <w:rPr>
          <w:noProof/>
        </w:rPr>
        <w:fldChar w:fldCharType="separate"/>
      </w:r>
      <w:r>
        <w:rPr>
          <w:noProof/>
        </w:rPr>
        <w:t>14</w:t>
      </w:r>
      <w:r>
        <w:rPr>
          <w:noProof/>
        </w:rPr>
        <w:fldChar w:fldCharType="end"/>
      </w:r>
    </w:p>
    <w:p w14:paraId="4A300376" w14:textId="0FFD42D5"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_Toc152223495 \h </w:instrText>
      </w:r>
      <w:r>
        <w:rPr>
          <w:noProof/>
        </w:rPr>
      </w:r>
      <w:r>
        <w:rPr>
          <w:noProof/>
        </w:rPr>
        <w:fldChar w:fldCharType="separate"/>
      </w:r>
      <w:r>
        <w:rPr>
          <w:noProof/>
        </w:rPr>
        <w:t>14</w:t>
      </w:r>
      <w:r>
        <w:rPr>
          <w:noProof/>
        </w:rPr>
        <w:fldChar w:fldCharType="end"/>
      </w:r>
    </w:p>
    <w:p w14:paraId="2F019B10" w14:textId="1CB7A517"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Security management</w:t>
      </w:r>
      <w:r>
        <w:rPr>
          <w:noProof/>
        </w:rPr>
        <w:tab/>
      </w:r>
      <w:r>
        <w:rPr>
          <w:noProof/>
        </w:rPr>
        <w:fldChar w:fldCharType="begin" w:fldLock="1"/>
      </w:r>
      <w:r>
        <w:rPr>
          <w:noProof/>
        </w:rPr>
        <w:instrText xml:space="preserve"> PAGEREF _Toc152223496 \h </w:instrText>
      </w:r>
      <w:r>
        <w:rPr>
          <w:noProof/>
        </w:rPr>
      </w:r>
      <w:r>
        <w:rPr>
          <w:noProof/>
        </w:rPr>
        <w:fldChar w:fldCharType="separate"/>
      </w:r>
      <w:r>
        <w:rPr>
          <w:noProof/>
        </w:rPr>
        <w:t>14</w:t>
      </w:r>
      <w:r>
        <w:rPr>
          <w:noProof/>
        </w:rPr>
        <w:fldChar w:fldCharType="end"/>
      </w:r>
    </w:p>
    <w:p w14:paraId="6BA67C71" w14:textId="1AD55CD3"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_Toc152223497 \h </w:instrText>
      </w:r>
      <w:r>
        <w:rPr>
          <w:noProof/>
        </w:rPr>
      </w:r>
      <w:r>
        <w:rPr>
          <w:noProof/>
        </w:rPr>
        <w:fldChar w:fldCharType="separate"/>
      </w:r>
      <w:r>
        <w:rPr>
          <w:noProof/>
        </w:rPr>
        <w:t>14</w:t>
      </w:r>
      <w:r>
        <w:rPr>
          <w:noProof/>
        </w:rPr>
        <w:fldChar w:fldCharType="end"/>
      </w:r>
    </w:p>
    <w:p w14:paraId="6D00EDC3" w14:textId="73617541"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_Toc152223498 \h </w:instrText>
      </w:r>
      <w:r>
        <w:rPr>
          <w:noProof/>
        </w:rPr>
      </w:r>
      <w:r>
        <w:rPr>
          <w:noProof/>
        </w:rPr>
        <w:fldChar w:fldCharType="separate"/>
      </w:r>
      <w:r>
        <w:rPr>
          <w:noProof/>
        </w:rPr>
        <w:t>15</w:t>
      </w:r>
      <w:r>
        <w:rPr>
          <w:noProof/>
        </w:rPr>
        <w:fldChar w:fldCharType="end"/>
      </w:r>
    </w:p>
    <w:p w14:paraId="57AE55A3" w14:textId="19E65814" w:rsidR="00DB386C" w:rsidRDefault="00DB386C">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_Toc152223499 \h </w:instrText>
      </w:r>
      <w:r>
        <w:rPr>
          <w:noProof/>
        </w:rPr>
      </w:r>
      <w:r>
        <w:rPr>
          <w:noProof/>
        </w:rPr>
        <w:fldChar w:fldCharType="separate"/>
      </w:r>
      <w:r>
        <w:rPr>
          <w:noProof/>
        </w:rPr>
        <w:t>15</w:t>
      </w:r>
      <w:r>
        <w:rPr>
          <w:noProof/>
        </w:rPr>
        <w:fldChar w:fldCharType="end"/>
      </w:r>
    </w:p>
    <w:p w14:paraId="56183B89" w14:textId="3059325A"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Command description</w:t>
      </w:r>
      <w:r>
        <w:rPr>
          <w:noProof/>
        </w:rPr>
        <w:tab/>
      </w:r>
      <w:r>
        <w:rPr>
          <w:noProof/>
        </w:rPr>
        <w:fldChar w:fldCharType="begin" w:fldLock="1"/>
      </w:r>
      <w:r>
        <w:rPr>
          <w:noProof/>
        </w:rPr>
        <w:instrText xml:space="preserve"> PAGEREF _Toc152223500 \h </w:instrText>
      </w:r>
      <w:r>
        <w:rPr>
          <w:noProof/>
        </w:rPr>
      </w:r>
      <w:r>
        <w:rPr>
          <w:noProof/>
        </w:rPr>
        <w:fldChar w:fldCharType="separate"/>
      </w:r>
      <w:r>
        <w:rPr>
          <w:noProof/>
        </w:rPr>
        <w:t>15</w:t>
      </w:r>
      <w:r>
        <w:rPr>
          <w:noProof/>
        </w:rPr>
        <w:fldChar w:fldCharType="end"/>
      </w:r>
    </w:p>
    <w:p w14:paraId="7AB0D121" w14:textId="23E711DF"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_Toc152223501 \h </w:instrText>
      </w:r>
      <w:r>
        <w:rPr>
          <w:noProof/>
        </w:rPr>
      </w:r>
      <w:r>
        <w:rPr>
          <w:noProof/>
        </w:rPr>
        <w:fldChar w:fldCharType="separate"/>
      </w:r>
      <w:r>
        <w:rPr>
          <w:noProof/>
        </w:rPr>
        <w:t>16</w:t>
      </w:r>
      <w:r>
        <w:rPr>
          <w:noProof/>
        </w:rPr>
        <w:fldChar w:fldCharType="end"/>
      </w:r>
    </w:p>
    <w:p w14:paraId="6C53E170" w14:textId="7829060D" w:rsidR="00DB386C" w:rsidRDefault="00DB386C">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Response data</w:t>
      </w:r>
      <w:r>
        <w:rPr>
          <w:noProof/>
        </w:rPr>
        <w:tab/>
      </w:r>
      <w:r>
        <w:rPr>
          <w:noProof/>
        </w:rPr>
        <w:fldChar w:fldCharType="begin" w:fldLock="1"/>
      </w:r>
      <w:r>
        <w:rPr>
          <w:noProof/>
        </w:rPr>
        <w:instrText xml:space="preserve"> PAGEREF _Toc152223502 \h </w:instrText>
      </w:r>
      <w:r>
        <w:rPr>
          <w:noProof/>
        </w:rPr>
      </w:r>
      <w:r>
        <w:rPr>
          <w:noProof/>
        </w:rPr>
        <w:fldChar w:fldCharType="separate"/>
      </w:r>
      <w:r>
        <w:rPr>
          <w:noProof/>
        </w:rPr>
        <w:t>17</w:t>
      </w:r>
      <w:r>
        <w:rPr>
          <w:noProof/>
        </w:rPr>
        <w:fldChar w:fldCharType="end"/>
      </w:r>
    </w:p>
    <w:p w14:paraId="68FC68AA" w14:textId="26B777E0" w:rsidR="00DB386C" w:rsidRDefault="00DB386C" w:rsidP="00DB386C">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fldLock="1"/>
      </w:r>
      <w:r>
        <w:rPr>
          <w:noProof/>
        </w:rPr>
        <w:instrText xml:space="preserve"> PAGEREF _Toc152223503 \h </w:instrText>
      </w:r>
      <w:r>
        <w:rPr>
          <w:noProof/>
        </w:rPr>
      </w:r>
      <w:r>
        <w:rPr>
          <w:noProof/>
        </w:rPr>
        <w:fldChar w:fldCharType="separate"/>
      </w:r>
      <w:r>
        <w:rPr>
          <w:noProof/>
        </w:rPr>
        <w:t>18</w:t>
      </w:r>
      <w:r>
        <w:rPr>
          <w:noProof/>
        </w:rPr>
        <w:fldChar w:fldCharType="end"/>
      </w:r>
    </w:p>
    <w:p w14:paraId="36484003" w14:textId="7EE6D2BB" w:rsidR="00DB386C" w:rsidRDefault="00DB386C" w:rsidP="00DB386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_Toc152223504 \h </w:instrText>
      </w:r>
      <w:r>
        <w:rPr>
          <w:noProof/>
        </w:rPr>
      </w:r>
      <w:r>
        <w:rPr>
          <w:noProof/>
        </w:rPr>
        <w:fldChar w:fldCharType="separate"/>
      </w:r>
      <w:r>
        <w:rPr>
          <w:noProof/>
        </w:rPr>
        <w:t>19</w:t>
      </w:r>
      <w:r>
        <w:rPr>
          <w:noProof/>
        </w:rPr>
        <w:fldChar w:fldCharType="end"/>
      </w:r>
    </w:p>
    <w:p w14:paraId="0CCC8F68" w14:textId="473F61C6" w:rsidR="00DB386C" w:rsidRDefault="00DB386C" w:rsidP="00DB386C">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r>
      <w:r w:rsidRPr="005873E3">
        <w:rPr>
          <w:rFonts w:eastAsia="MS Mincho"/>
          <w:noProof/>
        </w:rPr>
        <w:t>List of SFI Values</w:t>
      </w:r>
      <w:r>
        <w:rPr>
          <w:noProof/>
        </w:rPr>
        <w:tab/>
      </w:r>
      <w:r>
        <w:rPr>
          <w:noProof/>
        </w:rPr>
        <w:fldChar w:fldCharType="begin" w:fldLock="1"/>
      </w:r>
      <w:r>
        <w:rPr>
          <w:noProof/>
        </w:rPr>
        <w:instrText xml:space="preserve"> PAGEREF _Toc152223505 \h </w:instrText>
      </w:r>
      <w:r>
        <w:rPr>
          <w:noProof/>
        </w:rPr>
      </w:r>
      <w:r>
        <w:rPr>
          <w:noProof/>
        </w:rPr>
        <w:fldChar w:fldCharType="separate"/>
      </w:r>
      <w:r>
        <w:rPr>
          <w:noProof/>
        </w:rPr>
        <w:t>20</w:t>
      </w:r>
      <w:r>
        <w:rPr>
          <w:noProof/>
        </w:rPr>
        <w:fldChar w:fldCharType="end"/>
      </w:r>
    </w:p>
    <w:p w14:paraId="1EA633DE" w14:textId="4C262C14" w:rsidR="00DB386C" w:rsidRDefault="00DB386C">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_Toc152223506 \h </w:instrText>
      </w:r>
      <w:r>
        <w:rPr>
          <w:noProof/>
        </w:rPr>
      </w:r>
      <w:r>
        <w:rPr>
          <w:noProof/>
        </w:rPr>
        <w:fldChar w:fldCharType="separate"/>
      </w:r>
      <w:r>
        <w:rPr>
          <w:noProof/>
        </w:rPr>
        <w:t>20</w:t>
      </w:r>
      <w:r>
        <w:rPr>
          <w:noProof/>
        </w:rPr>
        <w:fldChar w:fldCharType="end"/>
      </w:r>
    </w:p>
    <w:p w14:paraId="69209021" w14:textId="638153D3" w:rsidR="00DB386C" w:rsidRDefault="00DB386C" w:rsidP="00DB386C">
      <w:pPr>
        <w:pStyle w:val="TOC8"/>
        <w:rPr>
          <w:rFonts w:asciiTheme="minorHAnsi" w:eastAsiaTheme="minorEastAsia" w:hAnsiTheme="minorHAnsi" w:cstheme="minorBidi"/>
          <w:b w:val="0"/>
          <w:noProof/>
          <w:kern w:val="2"/>
          <w:szCs w:val="22"/>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_Toc152223507 \h </w:instrText>
      </w:r>
      <w:r>
        <w:rPr>
          <w:noProof/>
        </w:rPr>
      </w:r>
      <w:r>
        <w:rPr>
          <w:noProof/>
        </w:rPr>
        <w:fldChar w:fldCharType="separate"/>
      </w:r>
      <w:r>
        <w:rPr>
          <w:noProof/>
        </w:rPr>
        <w:t>21</w:t>
      </w:r>
      <w:r>
        <w:rPr>
          <w:noProof/>
        </w:rPr>
        <w:fldChar w:fldCharType="end"/>
      </w:r>
    </w:p>
    <w:p w14:paraId="214642F1" w14:textId="1CB1AD65" w:rsidR="00DB386C" w:rsidRDefault="00DB386C" w:rsidP="00DB386C">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_Toc152223508 \h </w:instrText>
      </w:r>
      <w:r>
        <w:rPr>
          <w:noProof/>
        </w:rPr>
      </w:r>
      <w:r>
        <w:rPr>
          <w:noProof/>
        </w:rPr>
        <w:fldChar w:fldCharType="separate"/>
      </w:r>
      <w:r>
        <w:rPr>
          <w:noProof/>
        </w:rPr>
        <w:t>22</w:t>
      </w:r>
      <w:r>
        <w:rPr>
          <w:noProof/>
        </w:rPr>
        <w:fldChar w:fldCharType="end"/>
      </w:r>
    </w:p>
    <w:p w14:paraId="1F82E22F" w14:textId="5FDFB741" w:rsidR="00DB386C" w:rsidRDefault="00DB386C" w:rsidP="00DB386C">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_Toc152223509 \h </w:instrText>
      </w:r>
      <w:r>
        <w:rPr>
          <w:noProof/>
        </w:rPr>
      </w:r>
      <w:r>
        <w:rPr>
          <w:noProof/>
        </w:rPr>
        <w:fldChar w:fldCharType="separate"/>
      </w:r>
      <w:r>
        <w:rPr>
          <w:noProof/>
        </w:rPr>
        <w:t>23</w:t>
      </w:r>
      <w:r>
        <w:rPr>
          <w:noProof/>
        </w:rPr>
        <w:fldChar w:fldCharType="end"/>
      </w:r>
    </w:p>
    <w:p w14:paraId="0B9E3498" w14:textId="7B2BD540"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5" w:name="foreword"/>
      <w:bookmarkStart w:id="16" w:name="_Toc147743190"/>
      <w:bookmarkStart w:id="17" w:name="_Toc147744053"/>
      <w:bookmarkStart w:id="18" w:name="_Toc152223460"/>
      <w:bookmarkEnd w:id="15"/>
      <w:r w:rsidRPr="004D3578">
        <w:lastRenderedPageBreak/>
        <w:t>Foreword</w:t>
      </w:r>
      <w:bookmarkEnd w:id="16"/>
      <w:bookmarkEnd w:id="17"/>
      <w:bookmarkEnd w:id="18"/>
    </w:p>
    <w:p w14:paraId="4CFD9F12" w14:textId="77777777" w:rsidR="00C37247" w:rsidRPr="004D3578" w:rsidRDefault="00C37247" w:rsidP="00C37247">
      <w:r w:rsidRPr="004D3578">
        <w:t>This Tech</w:t>
      </w:r>
      <w:r w:rsidRPr="00F6331C">
        <w:t xml:space="preserve">nical </w:t>
      </w:r>
      <w:bookmarkStart w:id="19" w:name="spectype3"/>
      <w:r w:rsidRPr="00F6331C">
        <w:t>Specification</w:t>
      </w:r>
      <w:bookmarkEnd w:id="19"/>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Version x.y.z</w:t>
      </w:r>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0" w:name="introduction"/>
      <w:bookmarkStart w:id="21" w:name="_Toc147743191"/>
      <w:bookmarkStart w:id="22" w:name="_Toc147744054"/>
      <w:bookmarkStart w:id="23" w:name="_Toc152223461"/>
      <w:bookmarkEnd w:id="20"/>
      <w:r w:rsidRPr="004D3578">
        <w:t>Introduction</w:t>
      </w:r>
      <w:bookmarkEnd w:id="21"/>
      <w:bookmarkEnd w:id="22"/>
      <w:bookmarkEnd w:id="23"/>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4" w:name="scope"/>
      <w:bookmarkStart w:id="25" w:name="_Toc147743192"/>
      <w:bookmarkStart w:id="26" w:name="_Toc147744055"/>
      <w:bookmarkStart w:id="27" w:name="_Toc152223462"/>
      <w:bookmarkEnd w:id="24"/>
      <w:r w:rsidRPr="004D3578">
        <w:lastRenderedPageBreak/>
        <w:t>1</w:t>
      </w:r>
      <w:r w:rsidRPr="004D3578">
        <w:tab/>
        <w:t>Scope</w:t>
      </w:r>
      <w:bookmarkEnd w:id="25"/>
      <w:bookmarkEnd w:id="26"/>
      <w:bookmarkEnd w:id="27"/>
    </w:p>
    <w:p w14:paraId="3E65526C" w14:textId="77777777" w:rsidR="00C37247" w:rsidRDefault="00C37247" w:rsidP="00C37247">
      <w:pPr>
        <w:jc w:val="both"/>
      </w:pPr>
      <w:bookmarkStart w:id="28" w:name="references"/>
      <w:bookmarkEnd w:id="28"/>
      <w:r>
        <w:t>The present document defines the SSIM application for 3</w:t>
      </w:r>
      <w:bookmarkStart w:id="29" w:name="_Hlk44927811"/>
      <w:r>
        <w:t>GPP</w:t>
      </w:r>
      <w:bookmarkEnd w:id="29"/>
      <w:r>
        <w:t xml:space="preserve"> telecom network operation related to </w:t>
      </w:r>
      <w:bookmarkStart w:id="3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0"/>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1" w:name="_Toc147743193"/>
      <w:bookmarkStart w:id="32" w:name="_Toc147744056"/>
      <w:bookmarkStart w:id="33" w:name="_Hlk141271057"/>
      <w:bookmarkStart w:id="34" w:name="_Toc152223463"/>
      <w:r w:rsidRPr="004D3578">
        <w:t>2</w:t>
      </w:r>
      <w:r w:rsidRPr="004D3578">
        <w:tab/>
        <w:t>References</w:t>
      </w:r>
      <w:bookmarkEnd w:id="31"/>
      <w:bookmarkEnd w:id="32"/>
      <w:bookmarkEnd w:id="34"/>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5" w:name="definitions"/>
      <w:bookmarkStart w:id="36" w:name="_Toc147743194"/>
      <w:bookmarkStart w:id="37" w:name="_Toc147744057"/>
      <w:bookmarkStart w:id="38" w:name="_Toc152223464"/>
      <w:bookmarkEnd w:id="33"/>
      <w:bookmarkEnd w:id="35"/>
      <w:r w:rsidRPr="004D3578">
        <w:lastRenderedPageBreak/>
        <w:t>3</w:t>
      </w:r>
      <w:r w:rsidRPr="004D3578">
        <w:tab/>
        <w:t>Definitions</w:t>
      </w:r>
      <w:r>
        <w:t xml:space="preserve"> of terms, symbols and abbreviations</w:t>
      </w:r>
      <w:bookmarkEnd w:id="36"/>
      <w:bookmarkEnd w:id="37"/>
      <w:bookmarkEnd w:id="38"/>
    </w:p>
    <w:p w14:paraId="405E2788" w14:textId="77777777" w:rsidR="00C37247" w:rsidRPr="004D3578" w:rsidRDefault="00C37247" w:rsidP="00C37247">
      <w:pPr>
        <w:pStyle w:val="Heading2"/>
      </w:pPr>
      <w:bookmarkStart w:id="39" w:name="_Toc147743195"/>
      <w:bookmarkStart w:id="40" w:name="_Toc147744058"/>
      <w:bookmarkStart w:id="41" w:name="_Toc152223465"/>
      <w:r w:rsidRPr="004D3578">
        <w:t>3.1</w:t>
      </w:r>
      <w:r w:rsidRPr="004D3578">
        <w:tab/>
      </w:r>
      <w:r>
        <w:t>Terms</w:t>
      </w:r>
      <w:bookmarkEnd w:id="39"/>
      <w:bookmarkEnd w:id="40"/>
      <w:bookmarkEnd w:id="41"/>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2" w:name="_Toc147743196"/>
      <w:bookmarkStart w:id="43" w:name="_Toc147744059"/>
      <w:bookmarkStart w:id="44" w:name="_Toc152223466"/>
      <w:r w:rsidRPr="004D3578">
        <w:t>3.2</w:t>
      </w:r>
      <w:r w:rsidRPr="004D3578">
        <w:tab/>
        <w:t>Symbols</w:t>
      </w:r>
      <w:bookmarkEnd w:id="42"/>
      <w:bookmarkEnd w:id="43"/>
      <w:bookmarkEnd w:id="44"/>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5" w:name="_Toc147743197"/>
      <w:bookmarkStart w:id="46" w:name="_Toc147744060"/>
      <w:bookmarkStart w:id="47" w:name="_Toc152223467"/>
      <w:r w:rsidRPr="004D3578">
        <w:t>3.3</w:t>
      </w:r>
      <w:r w:rsidRPr="004D3578">
        <w:tab/>
        <w:t>Abbreviations</w:t>
      </w:r>
      <w:bookmarkEnd w:id="45"/>
      <w:bookmarkEnd w:id="46"/>
      <w:bookmarkEnd w:id="47"/>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8" w:name="_Toc11052786"/>
      <w:bookmarkStart w:id="49" w:name="_Toc20391626"/>
      <w:bookmarkStart w:id="50" w:name="_Toc27773592"/>
      <w:bookmarkStart w:id="51" w:name="_Toc36474017"/>
      <w:bookmarkStart w:id="52" w:name="_Toc36477373"/>
      <w:bookmarkStart w:id="53" w:name="_Toc44930265"/>
      <w:bookmarkStart w:id="54" w:name="_Toc50965034"/>
      <w:bookmarkStart w:id="55" w:name="_Toc57101802"/>
      <w:bookmarkStart w:id="56" w:name="_Toc120270634"/>
      <w:bookmarkStart w:id="57" w:name="_Toc147743198"/>
      <w:bookmarkStart w:id="58" w:name="_Toc147744061"/>
      <w:bookmarkStart w:id="59" w:name="_Toc152223468"/>
      <w:r>
        <w:t>3.4</w:t>
      </w:r>
      <w:r>
        <w:tab/>
        <w:t>Coding Conventions</w:t>
      </w:r>
      <w:bookmarkEnd w:id="48"/>
      <w:bookmarkEnd w:id="49"/>
      <w:bookmarkEnd w:id="50"/>
      <w:bookmarkEnd w:id="51"/>
      <w:bookmarkEnd w:id="52"/>
      <w:bookmarkEnd w:id="53"/>
      <w:bookmarkEnd w:id="54"/>
      <w:bookmarkEnd w:id="55"/>
      <w:bookmarkEnd w:id="56"/>
      <w:bookmarkEnd w:id="57"/>
      <w:bookmarkEnd w:id="58"/>
      <w:bookmarkEnd w:id="59"/>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0" w:name="clause4"/>
      <w:bookmarkStart w:id="61" w:name="_Toc147743199"/>
      <w:bookmarkStart w:id="62" w:name="_Toc147744062"/>
      <w:bookmarkStart w:id="63" w:name="_Toc152223469"/>
      <w:bookmarkEnd w:id="60"/>
      <w:r w:rsidRPr="004D3578">
        <w:t>4</w:t>
      </w:r>
      <w:r w:rsidRPr="004D3578">
        <w:tab/>
      </w:r>
      <w:r>
        <w:t>Contents of the Files</w:t>
      </w:r>
      <w:bookmarkEnd w:id="61"/>
      <w:bookmarkEnd w:id="62"/>
      <w:bookmarkEnd w:id="63"/>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4" w:name="_Toc11052788"/>
      <w:bookmarkStart w:id="65" w:name="_Toc20391628"/>
      <w:bookmarkStart w:id="66" w:name="_Toc27773594"/>
      <w:bookmarkStart w:id="67" w:name="_Toc36474019"/>
      <w:bookmarkStart w:id="68" w:name="_Toc36477375"/>
      <w:bookmarkStart w:id="69" w:name="_Toc44930267"/>
      <w:bookmarkStart w:id="70" w:name="_Toc50965036"/>
      <w:bookmarkStart w:id="71" w:name="_Toc57101804"/>
      <w:bookmarkStart w:id="72" w:name="_Toc120270636"/>
      <w:bookmarkStart w:id="73" w:name="_Toc147743200"/>
      <w:bookmarkStart w:id="74" w:name="_Toc147744063"/>
      <w:bookmarkStart w:id="75" w:name="_Toc11052789"/>
      <w:bookmarkStart w:id="76" w:name="_Toc20391629"/>
      <w:bookmarkStart w:id="77" w:name="_Toc27773595"/>
      <w:bookmarkStart w:id="78" w:name="_Toc36474020"/>
      <w:bookmarkStart w:id="79" w:name="_Toc36477376"/>
      <w:bookmarkStart w:id="80" w:name="_Toc44930268"/>
      <w:bookmarkStart w:id="81" w:name="_Toc50965037"/>
      <w:bookmarkStart w:id="82" w:name="_Toc57101805"/>
      <w:bookmarkStart w:id="83" w:name="_Toc120270637"/>
      <w:bookmarkStart w:id="84" w:name="_Toc152223470"/>
      <w:r>
        <w:t>4.1</w:t>
      </w:r>
      <w:r>
        <w:tab/>
        <w:t>Contents of the EFs at the MF level</w:t>
      </w:r>
      <w:bookmarkEnd w:id="64"/>
      <w:bookmarkEnd w:id="65"/>
      <w:bookmarkEnd w:id="66"/>
      <w:bookmarkEnd w:id="67"/>
      <w:bookmarkEnd w:id="68"/>
      <w:bookmarkEnd w:id="69"/>
      <w:bookmarkEnd w:id="70"/>
      <w:bookmarkEnd w:id="71"/>
      <w:bookmarkEnd w:id="72"/>
      <w:bookmarkEnd w:id="73"/>
      <w:bookmarkEnd w:id="74"/>
      <w:bookmarkEnd w:id="84"/>
    </w:p>
    <w:p w14:paraId="0D5B49A7" w14:textId="77777777" w:rsidR="00C37247" w:rsidRDefault="00C37247" w:rsidP="00C37247">
      <w:pPr>
        <w:pStyle w:val="Heading2"/>
      </w:pPr>
      <w:bookmarkStart w:id="85" w:name="_Toc147743201"/>
      <w:bookmarkStart w:id="86" w:name="_Toc147744064"/>
      <w:bookmarkStart w:id="87" w:name="_Toc2867218"/>
      <w:bookmarkStart w:id="88" w:name="_Toc29900581"/>
      <w:bookmarkStart w:id="89" w:name="_Toc36481419"/>
      <w:bookmarkStart w:id="90" w:name="_Toc36481874"/>
      <w:bookmarkStart w:id="91" w:name="_Toc50966942"/>
      <w:bookmarkStart w:id="92" w:name="_Hlk141204617"/>
      <w:bookmarkStart w:id="93" w:name="_Toc11053030"/>
      <w:bookmarkStart w:id="94" w:name="_Toc20391870"/>
      <w:bookmarkStart w:id="95" w:name="_Toc27773837"/>
      <w:bookmarkStart w:id="96" w:name="_Toc36474262"/>
      <w:bookmarkStart w:id="97" w:name="_Toc36477621"/>
      <w:bookmarkStart w:id="98" w:name="_Toc44930513"/>
      <w:bookmarkStart w:id="99" w:name="_Toc50965283"/>
      <w:bookmarkStart w:id="100" w:name="_Toc57102051"/>
      <w:bookmarkStart w:id="101" w:name="_Toc120270907"/>
      <w:bookmarkStart w:id="102" w:name="_Toc152223471"/>
      <w:bookmarkEnd w:id="75"/>
      <w:bookmarkEnd w:id="76"/>
      <w:bookmarkEnd w:id="77"/>
      <w:bookmarkEnd w:id="78"/>
      <w:bookmarkEnd w:id="79"/>
      <w:bookmarkEnd w:id="80"/>
      <w:bookmarkEnd w:id="81"/>
      <w:bookmarkEnd w:id="82"/>
      <w:bookmarkEnd w:id="83"/>
      <w:r>
        <w:t>4.2</w:t>
      </w:r>
      <w:r>
        <w:tab/>
        <w:t xml:space="preserve">Contents of files at the SSIM </w:t>
      </w:r>
      <w:r>
        <w:rPr>
          <w:lang w:eastAsia="ja-JP"/>
        </w:rPr>
        <w:t>ADF (Application DF)</w:t>
      </w:r>
      <w:r>
        <w:t xml:space="preserve"> level</w:t>
      </w:r>
      <w:bookmarkEnd w:id="85"/>
      <w:bookmarkEnd w:id="86"/>
      <w:bookmarkEnd w:id="102"/>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3" w:name="_Toc285950981"/>
      <w:bookmarkStart w:id="104" w:name="_Toc277936998"/>
      <w:bookmarkStart w:id="105" w:name="_Toc147743202"/>
      <w:bookmarkStart w:id="106" w:name="_Toc147744065"/>
      <w:bookmarkStart w:id="107" w:name="_Toc152223472"/>
      <w:bookmarkEnd w:id="103"/>
      <w:bookmarkEnd w:id="104"/>
      <w:r w:rsidRPr="007D0212">
        <w:t>4.2.</w:t>
      </w:r>
      <w:r>
        <w:t>1</w:t>
      </w:r>
      <w:r w:rsidRPr="007D0212">
        <w:tab/>
        <w:t>EF</w:t>
      </w:r>
      <w:r w:rsidRPr="007D0212">
        <w:rPr>
          <w:vertAlign w:val="subscript"/>
        </w:rPr>
        <w:t>ARR</w:t>
      </w:r>
      <w:r w:rsidRPr="007D0212">
        <w:t xml:space="preserve"> (Access Rule Reference)</w:t>
      </w:r>
      <w:bookmarkEnd w:id="105"/>
      <w:bookmarkEnd w:id="106"/>
      <w:bookmarkEnd w:id="107"/>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8" w:name="_Toc147743203"/>
      <w:bookmarkStart w:id="109" w:name="_Toc147744066"/>
      <w:bookmarkStart w:id="110" w:name="_Toc108443345"/>
      <w:bookmarkStart w:id="111" w:name="_Toc113448321"/>
      <w:bookmarkStart w:id="112" w:name="_Toc130940572"/>
      <w:bookmarkStart w:id="113" w:name="_Toc152223473"/>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8"/>
      <w:bookmarkEnd w:id="109"/>
      <w:bookmarkEnd w:id="113"/>
    </w:p>
    <w:bookmarkEnd w:id="110"/>
    <w:bookmarkEnd w:id="111"/>
    <w:bookmarkEnd w:id="112"/>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4" w:name="_Toc147743204"/>
    </w:p>
    <w:p w14:paraId="4800E8C1" w14:textId="07A245D7" w:rsidR="00C37247" w:rsidRPr="00185AE2" w:rsidRDefault="00C37247" w:rsidP="00C37247">
      <w:pPr>
        <w:pStyle w:val="Heading3"/>
        <w:rPr>
          <w:lang w:val="en-US"/>
        </w:rPr>
      </w:pPr>
      <w:bookmarkStart w:id="115" w:name="_Toc147744067"/>
      <w:bookmarkStart w:id="116" w:name="_Toc152223474"/>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4"/>
      <w:bookmarkEnd w:id="115"/>
      <w:bookmarkEnd w:id="116"/>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7" w:name="_Toc147743205"/>
      <w:bookmarkStart w:id="118" w:name="_Toc147744068"/>
      <w:bookmarkStart w:id="119" w:name="_Toc152223475"/>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7"/>
      <w:bookmarkEnd w:id="118"/>
      <w:bookmarkEnd w:id="119"/>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0" w:name="_Toc147743206"/>
      <w:bookmarkEnd w:id="87"/>
      <w:bookmarkEnd w:id="88"/>
      <w:bookmarkEnd w:id="89"/>
      <w:bookmarkEnd w:id="90"/>
      <w:bookmarkEnd w:id="91"/>
      <w:bookmarkEnd w:id="92"/>
    </w:p>
    <w:p w14:paraId="077F6897" w14:textId="77777777" w:rsidR="00C37247" w:rsidRDefault="00C37247" w:rsidP="00C37247">
      <w:pPr>
        <w:pStyle w:val="Heading2"/>
        <w:rPr>
          <w:lang w:eastAsia="ja-JP"/>
        </w:rPr>
      </w:pPr>
      <w:bookmarkStart w:id="121" w:name="_Toc147744069"/>
      <w:bookmarkStart w:id="122" w:name="_Toc152223476"/>
      <w:r>
        <w:t>4.3</w:t>
      </w:r>
      <w:r>
        <w:tab/>
      </w:r>
      <w:r>
        <w:rPr>
          <w:lang w:eastAsia="ja-JP"/>
        </w:rPr>
        <w:t xml:space="preserve">SSIM </w:t>
      </w:r>
      <w:r>
        <w:t>file structure</w:t>
      </w:r>
      <w:bookmarkEnd w:id="120"/>
      <w:bookmarkEnd w:id="121"/>
      <w:bookmarkEnd w:id="122"/>
    </w:p>
    <w:p w14:paraId="3DDC0AB9" w14:textId="77777777" w:rsidR="00C37247" w:rsidRDefault="00C37247" w:rsidP="00C37247">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3D9438F1" w14:textId="77777777" w:rsidR="00C37247" w:rsidRDefault="00C37247" w:rsidP="00C3724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C37247" w14:paraId="258057D9" w14:textId="77777777" w:rsidTr="00565EE0">
        <w:trPr>
          <w:cantSplit/>
          <w:jc w:val="center"/>
        </w:trPr>
        <w:tc>
          <w:tcPr>
            <w:tcW w:w="300" w:type="dxa"/>
          </w:tcPr>
          <w:p w14:paraId="7A59584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509D919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47E7EF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7DA10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3B9E22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D254EA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5B4732E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5578F1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BC678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7FDD26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F7DBB1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C1AF521" w14:textId="77777777" w:rsidTr="00565EE0">
        <w:trPr>
          <w:cantSplit/>
          <w:jc w:val="center"/>
        </w:trPr>
        <w:tc>
          <w:tcPr>
            <w:tcW w:w="300" w:type="dxa"/>
          </w:tcPr>
          <w:p w14:paraId="47B6F3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0A957C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B98A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7A20CB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255BD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F41FA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1467D4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83FC2B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1D9E6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851B6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1C776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A04ED7D" w14:textId="77777777" w:rsidTr="00565EE0">
        <w:trPr>
          <w:cantSplit/>
          <w:jc w:val="center"/>
        </w:trPr>
        <w:tc>
          <w:tcPr>
            <w:tcW w:w="300" w:type="dxa"/>
          </w:tcPr>
          <w:p w14:paraId="713AD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92C830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BABF02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4E29A43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2E8DE93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15379F0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1DD433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0683C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9F016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964AF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5EDF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E481F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FEAD05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E46C25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0B995FD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FD85D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5816F473" w14:textId="77777777" w:rsidTr="00565EE0">
        <w:trPr>
          <w:cantSplit/>
          <w:jc w:val="center"/>
        </w:trPr>
        <w:tc>
          <w:tcPr>
            <w:tcW w:w="300" w:type="dxa"/>
          </w:tcPr>
          <w:p w14:paraId="6A17A07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2773B6B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35813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8ABFD8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92A85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1F3F2F7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60CF0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4962EEC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3702FD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31E972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3D88A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5370FF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2C6C4E9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521106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7222D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DD2B92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07AEC7E8" w14:textId="77777777" w:rsidTr="00565EE0">
        <w:trPr>
          <w:cantSplit/>
          <w:jc w:val="center"/>
        </w:trPr>
        <w:tc>
          <w:tcPr>
            <w:tcW w:w="300" w:type="dxa"/>
          </w:tcPr>
          <w:p w14:paraId="03ACB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428D64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7DB0E7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6B8F83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01181D7F" w14:textId="77777777" w:rsidR="00C37247" w:rsidRDefault="00C37247" w:rsidP="00565EE0">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153042B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77D2FF0" w14:textId="3E0BD12B"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18A5096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E65A1C9" w14:textId="385FA235"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6BFC63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4C8D89C3" w14:textId="3F79890D"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6CEAD30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C37247" w14:paraId="77862FCA" w14:textId="77777777" w:rsidTr="00565EE0">
        <w:trPr>
          <w:cantSplit/>
          <w:jc w:val="center"/>
        </w:trPr>
        <w:tc>
          <w:tcPr>
            <w:tcW w:w="300" w:type="dxa"/>
          </w:tcPr>
          <w:p w14:paraId="5737B54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F31F56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0AA13CE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66A934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045EEEAA" w14:textId="77777777" w:rsidR="00C37247" w:rsidRDefault="00C37247" w:rsidP="00565EE0">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8F6AF7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AB59164"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62976F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66905CD2"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4B45D7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5175BD4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2CEC124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7640D26" w14:textId="77777777" w:rsidTr="00565EE0">
        <w:trPr>
          <w:cantSplit/>
          <w:jc w:val="center"/>
        </w:trPr>
        <w:tc>
          <w:tcPr>
            <w:tcW w:w="300" w:type="dxa"/>
          </w:tcPr>
          <w:p w14:paraId="71E45E34" w14:textId="77777777" w:rsidR="00C37247" w:rsidRDefault="00C37247" w:rsidP="00565EE0">
            <w:pPr>
              <w:pStyle w:val="TAL"/>
              <w:jc w:val="center"/>
              <w:rPr>
                <w:rFonts w:ascii="Times New Roman" w:hAnsi="Times New Roman"/>
              </w:rPr>
            </w:pPr>
          </w:p>
        </w:tc>
        <w:tc>
          <w:tcPr>
            <w:tcW w:w="567" w:type="dxa"/>
            <w:tcBorders>
              <w:right w:val="single" w:sz="4" w:space="0" w:color="auto"/>
            </w:tcBorders>
          </w:tcPr>
          <w:p w14:paraId="60FEDA9D" w14:textId="77777777" w:rsidR="00C37247" w:rsidRDefault="00C37247" w:rsidP="00565EE0">
            <w:pPr>
              <w:pStyle w:val="TAL"/>
              <w:jc w:val="center"/>
              <w:rPr>
                <w:rFonts w:ascii="Times New Roman" w:hAnsi="Times New Roman"/>
              </w:rPr>
            </w:pPr>
          </w:p>
        </w:tc>
        <w:tc>
          <w:tcPr>
            <w:tcW w:w="567" w:type="dxa"/>
            <w:tcBorders>
              <w:left w:val="single" w:sz="4" w:space="0" w:color="auto"/>
              <w:bottom w:val="single" w:sz="4" w:space="0" w:color="auto"/>
            </w:tcBorders>
          </w:tcPr>
          <w:p w14:paraId="2C159E44" w14:textId="77777777" w:rsidR="00C37247" w:rsidRDefault="00C37247" w:rsidP="00565EE0">
            <w:pPr>
              <w:pStyle w:val="TAL"/>
              <w:jc w:val="center"/>
              <w:rPr>
                <w:rFonts w:ascii="Times New Roman" w:hAnsi="Times New Roman"/>
              </w:rPr>
            </w:pPr>
          </w:p>
        </w:tc>
        <w:tc>
          <w:tcPr>
            <w:tcW w:w="255" w:type="dxa"/>
            <w:tcBorders>
              <w:left w:val="nil"/>
            </w:tcBorders>
          </w:tcPr>
          <w:p w14:paraId="54655963" w14:textId="77777777" w:rsidR="00C37247" w:rsidRDefault="00C37247" w:rsidP="00565EE0">
            <w:pPr>
              <w:pStyle w:val="TAL"/>
              <w:jc w:val="center"/>
              <w:rPr>
                <w:rFonts w:ascii="Times New Roman" w:hAnsi="Times New Roman"/>
              </w:rPr>
            </w:pPr>
          </w:p>
        </w:tc>
        <w:tc>
          <w:tcPr>
            <w:tcW w:w="1135" w:type="dxa"/>
            <w:gridSpan w:val="2"/>
            <w:tcBorders>
              <w:top w:val="single" w:sz="4" w:space="0" w:color="auto"/>
            </w:tcBorders>
          </w:tcPr>
          <w:p w14:paraId="4F231E21" w14:textId="77777777" w:rsidR="00C37247" w:rsidRPr="00FB7AB7" w:rsidRDefault="00C37247" w:rsidP="00565EE0">
            <w:pPr>
              <w:pStyle w:val="TAC"/>
              <w:keepNext w:val="0"/>
              <w:keepLines w:val="0"/>
              <w:rPr>
                <w:rFonts w:ascii="Times New Roman" w:hAnsi="Times New Roman"/>
                <w:szCs w:val="18"/>
              </w:rPr>
            </w:pPr>
          </w:p>
        </w:tc>
        <w:tc>
          <w:tcPr>
            <w:tcW w:w="255" w:type="dxa"/>
            <w:tcBorders>
              <w:left w:val="nil"/>
            </w:tcBorders>
          </w:tcPr>
          <w:p w14:paraId="1147B8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78937AA" w14:textId="77777777" w:rsidR="00C37247" w:rsidRPr="007C341E"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362928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3F6779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015706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0291949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5FD745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5D5108D" w14:textId="77777777" w:rsidTr="00565EE0">
        <w:trPr>
          <w:cantSplit/>
          <w:jc w:val="center"/>
        </w:trPr>
        <w:tc>
          <w:tcPr>
            <w:tcW w:w="300" w:type="dxa"/>
          </w:tcPr>
          <w:p w14:paraId="24591B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7157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C2FE7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34BFC26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3B913E4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4E0E523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67461C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D783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BEEFD9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A844A2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01E678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76954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54AED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911C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77EDE50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C773FB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41A73884" w14:textId="77777777" w:rsidTr="00565EE0">
        <w:trPr>
          <w:cantSplit/>
          <w:jc w:val="center"/>
        </w:trPr>
        <w:tc>
          <w:tcPr>
            <w:tcW w:w="300" w:type="dxa"/>
          </w:tcPr>
          <w:p w14:paraId="59E8B1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EEBE2B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A6555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C9A8D9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4035CE9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6B4250D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A2327F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1C1C21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13FDA80" w14:textId="77777777" w:rsidR="00C37247" w:rsidRDefault="00C37247" w:rsidP="00565EE0">
            <w:pPr>
              <w:pStyle w:val="TAL"/>
              <w:jc w:val="center"/>
              <w:rPr>
                <w:rFonts w:ascii="Times New Roman" w:hAnsi="Times New Roman"/>
              </w:rPr>
            </w:pPr>
          </w:p>
        </w:tc>
        <w:tc>
          <w:tcPr>
            <w:tcW w:w="255" w:type="dxa"/>
          </w:tcPr>
          <w:p w14:paraId="69AE3AC9" w14:textId="77777777" w:rsidR="00C37247" w:rsidRDefault="00C37247" w:rsidP="00565EE0">
            <w:pPr>
              <w:pStyle w:val="TAL"/>
              <w:jc w:val="center"/>
              <w:rPr>
                <w:rFonts w:ascii="Times New Roman" w:hAnsi="Times New Roman"/>
              </w:rPr>
            </w:pPr>
          </w:p>
        </w:tc>
        <w:tc>
          <w:tcPr>
            <w:tcW w:w="1136" w:type="dxa"/>
            <w:gridSpan w:val="2"/>
          </w:tcPr>
          <w:p w14:paraId="5C122C80" w14:textId="77777777" w:rsidR="00C37247" w:rsidRDefault="00C37247" w:rsidP="00565EE0">
            <w:pPr>
              <w:pStyle w:val="TAL"/>
              <w:jc w:val="center"/>
              <w:rPr>
                <w:rFonts w:ascii="Times New Roman" w:hAnsi="Times New Roman"/>
              </w:rPr>
            </w:pPr>
          </w:p>
        </w:tc>
        <w:tc>
          <w:tcPr>
            <w:tcW w:w="255" w:type="dxa"/>
            <w:tcBorders>
              <w:left w:val="nil"/>
            </w:tcBorders>
          </w:tcPr>
          <w:p w14:paraId="40421187" w14:textId="77777777" w:rsidR="00C37247" w:rsidRDefault="00C37247" w:rsidP="00565EE0">
            <w:pPr>
              <w:pStyle w:val="TAL"/>
              <w:jc w:val="center"/>
              <w:rPr>
                <w:rFonts w:ascii="Times New Roman" w:hAnsi="Times New Roman"/>
              </w:rPr>
            </w:pPr>
          </w:p>
        </w:tc>
      </w:tr>
      <w:tr w:rsidR="00C37247" w14:paraId="26DA4318" w14:textId="77777777" w:rsidTr="00565EE0">
        <w:trPr>
          <w:cantSplit/>
          <w:jc w:val="center"/>
        </w:trPr>
        <w:tc>
          <w:tcPr>
            <w:tcW w:w="300" w:type="dxa"/>
          </w:tcPr>
          <w:p w14:paraId="472FFCF0" w14:textId="77777777" w:rsidR="00C37247" w:rsidRDefault="00C37247" w:rsidP="00565EE0">
            <w:pPr>
              <w:pStyle w:val="TAL"/>
              <w:jc w:val="center"/>
              <w:rPr>
                <w:rFonts w:ascii="Times New Roman" w:hAnsi="Times New Roman"/>
              </w:rPr>
            </w:pPr>
          </w:p>
        </w:tc>
        <w:tc>
          <w:tcPr>
            <w:tcW w:w="567" w:type="dxa"/>
          </w:tcPr>
          <w:p w14:paraId="17076CFD" w14:textId="77777777" w:rsidR="00C37247" w:rsidRDefault="00C37247" w:rsidP="00565EE0">
            <w:pPr>
              <w:pStyle w:val="TAL"/>
              <w:jc w:val="center"/>
              <w:rPr>
                <w:rFonts w:ascii="Times New Roman" w:hAnsi="Times New Roman"/>
              </w:rPr>
            </w:pPr>
          </w:p>
        </w:tc>
        <w:tc>
          <w:tcPr>
            <w:tcW w:w="567" w:type="dxa"/>
          </w:tcPr>
          <w:p w14:paraId="12ECEBAC" w14:textId="77777777" w:rsidR="00C37247" w:rsidRDefault="00C37247" w:rsidP="00565EE0">
            <w:pPr>
              <w:pStyle w:val="TAL"/>
              <w:jc w:val="center"/>
              <w:rPr>
                <w:rFonts w:ascii="Times New Roman" w:hAnsi="Times New Roman"/>
              </w:rPr>
            </w:pPr>
          </w:p>
        </w:tc>
        <w:tc>
          <w:tcPr>
            <w:tcW w:w="255" w:type="dxa"/>
            <w:tcBorders>
              <w:left w:val="nil"/>
            </w:tcBorders>
          </w:tcPr>
          <w:p w14:paraId="2619DD15" w14:textId="77777777" w:rsidR="00C37247" w:rsidRDefault="00C37247" w:rsidP="00565EE0">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49433FED" w14:textId="77777777" w:rsidR="00C37247" w:rsidRPr="00FB7AB7" w:rsidRDefault="00C37247" w:rsidP="00565EE0">
            <w:pPr>
              <w:pStyle w:val="TAC"/>
              <w:keepNext w:val="0"/>
              <w:keepLines w:val="0"/>
              <w:rPr>
                <w:rFonts w:ascii="Times New Roman" w:hAnsi="Times New Roman"/>
              </w:rPr>
            </w:pPr>
          </w:p>
        </w:tc>
        <w:tc>
          <w:tcPr>
            <w:tcW w:w="255" w:type="dxa"/>
            <w:tcBorders>
              <w:left w:val="nil"/>
            </w:tcBorders>
          </w:tcPr>
          <w:p w14:paraId="33F8440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655E3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807AE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9CAD89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5E460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5610A5A"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6D7260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1E4CA8D1" w14:textId="77777777" w:rsidR="00C37247" w:rsidRDefault="00C37247" w:rsidP="00C37247">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3" w:name="_Toc147743207"/>
      <w:bookmarkStart w:id="124" w:name="_Toc147744070"/>
      <w:bookmarkStart w:id="125" w:name="_Toc152223477"/>
      <w:r>
        <w:t>5</w:t>
      </w:r>
      <w:r>
        <w:tab/>
        <w:t>Application protocol</w:t>
      </w:r>
      <w:bookmarkEnd w:id="93"/>
      <w:bookmarkEnd w:id="94"/>
      <w:bookmarkEnd w:id="95"/>
      <w:bookmarkEnd w:id="96"/>
      <w:bookmarkEnd w:id="97"/>
      <w:bookmarkEnd w:id="98"/>
      <w:bookmarkEnd w:id="99"/>
      <w:bookmarkEnd w:id="100"/>
      <w:bookmarkEnd w:id="101"/>
      <w:bookmarkEnd w:id="123"/>
      <w:bookmarkEnd w:id="124"/>
      <w:bookmarkEnd w:id="125"/>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6" w:name="_Toc11053031"/>
      <w:bookmarkStart w:id="127" w:name="_Toc20391871"/>
      <w:bookmarkStart w:id="128" w:name="_Toc27773838"/>
      <w:bookmarkStart w:id="129" w:name="_Toc36474263"/>
      <w:bookmarkStart w:id="130" w:name="_Toc36477622"/>
      <w:bookmarkStart w:id="131" w:name="_Toc44930514"/>
      <w:bookmarkStart w:id="132" w:name="_Toc50965284"/>
      <w:bookmarkStart w:id="133" w:name="_Toc57102052"/>
      <w:bookmarkStart w:id="134" w:name="_Toc120270908"/>
      <w:bookmarkStart w:id="135" w:name="_Toc147743208"/>
      <w:bookmarkStart w:id="136" w:name="_Toc147744071"/>
      <w:bookmarkStart w:id="137" w:name="_Hlk141204036"/>
      <w:bookmarkStart w:id="138" w:name="_Toc152223478"/>
      <w:r>
        <w:t>5.1</w:t>
      </w:r>
      <w:r>
        <w:tab/>
        <w:t>SSIM management procedures</w:t>
      </w:r>
      <w:bookmarkEnd w:id="126"/>
      <w:bookmarkEnd w:id="127"/>
      <w:bookmarkEnd w:id="128"/>
      <w:bookmarkEnd w:id="129"/>
      <w:bookmarkEnd w:id="130"/>
      <w:bookmarkEnd w:id="131"/>
      <w:bookmarkEnd w:id="132"/>
      <w:bookmarkEnd w:id="133"/>
      <w:bookmarkEnd w:id="134"/>
      <w:bookmarkEnd w:id="135"/>
      <w:bookmarkEnd w:id="136"/>
      <w:bookmarkEnd w:id="138"/>
    </w:p>
    <w:p w14:paraId="15F5E3B7" w14:textId="77777777" w:rsidR="00C37247" w:rsidRDefault="00C37247" w:rsidP="00C37247">
      <w:pPr>
        <w:pStyle w:val="Heading3"/>
      </w:pPr>
      <w:bookmarkStart w:id="139" w:name="_Toc147743209"/>
      <w:bookmarkStart w:id="140" w:name="_Toc147744072"/>
      <w:bookmarkStart w:id="141" w:name="_Hlk143631932"/>
      <w:bookmarkStart w:id="142" w:name="_Toc2867225"/>
      <w:bookmarkStart w:id="143" w:name="_Toc29900588"/>
      <w:bookmarkStart w:id="144" w:name="_Toc36481426"/>
      <w:bookmarkStart w:id="145" w:name="_Toc36481881"/>
      <w:bookmarkStart w:id="146" w:name="_Toc50966949"/>
      <w:bookmarkStart w:id="147" w:name="_Hlk141276528"/>
      <w:bookmarkStart w:id="148" w:name="_Toc152223479"/>
      <w:bookmarkEnd w:id="137"/>
      <w:r>
        <w:t>5.1.0</w:t>
      </w:r>
      <w:r>
        <w:tab/>
        <w:t>SSIM identification</w:t>
      </w:r>
      <w:bookmarkEnd w:id="139"/>
      <w:bookmarkEnd w:id="140"/>
      <w:bookmarkEnd w:id="148"/>
    </w:p>
    <w:bookmarkEnd w:id="141"/>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49" w:name="_Toc147743210"/>
      <w:bookmarkStart w:id="150" w:name="_Toc147744073"/>
      <w:bookmarkStart w:id="151" w:name="_Toc152223480"/>
      <w:r>
        <w:t>5.1.1</w:t>
      </w:r>
      <w:r>
        <w:tab/>
        <w:t>SSIM initialisation</w:t>
      </w:r>
      <w:bookmarkEnd w:id="142"/>
      <w:bookmarkEnd w:id="143"/>
      <w:bookmarkEnd w:id="144"/>
      <w:bookmarkEnd w:id="145"/>
      <w:bookmarkEnd w:id="146"/>
      <w:bookmarkEnd w:id="149"/>
      <w:bookmarkEnd w:id="150"/>
      <w:bookmarkEnd w:id="151"/>
    </w:p>
    <w:p w14:paraId="6025925F" w14:textId="77777777" w:rsidR="00C37247" w:rsidRDefault="00C37247" w:rsidP="00C37247">
      <w:pPr>
        <w:pStyle w:val="Heading4"/>
      </w:pPr>
      <w:bookmarkStart w:id="152" w:name="_Toc147743211"/>
      <w:bookmarkStart w:id="153" w:name="_Toc147744074"/>
      <w:bookmarkStart w:id="154" w:name="_Toc2867227"/>
      <w:bookmarkStart w:id="155" w:name="_Toc29900590"/>
      <w:bookmarkStart w:id="156" w:name="_Toc36481428"/>
      <w:bookmarkStart w:id="157" w:name="_Toc36481883"/>
      <w:bookmarkStart w:id="158" w:name="_Toc50966951"/>
      <w:bookmarkStart w:id="159" w:name="_Hlk141202645"/>
      <w:bookmarkStart w:id="160" w:name="_Toc152223481"/>
      <w:bookmarkEnd w:id="147"/>
      <w:r>
        <w:t>5.1.1.1</w:t>
      </w:r>
      <w:r>
        <w:tab/>
        <w:t>SSIM application selection</w:t>
      </w:r>
      <w:bookmarkEnd w:id="152"/>
      <w:bookmarkEnd w:id="153"/>
      <w:bookmarkEnd w:id="160"/>
    </w:p>
    <w:p w14:paraId="1C6D2CDE" w14:textId="77777777" w:rsidR="00C37247" w:rsidRDefault="00C37247" w:rsidP="00C37247">
      <w:bookmarkStart w:id="161" w:name="_Hlk141200675"/>
      <w:bookmarkStart w:id="162"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1"/>
      <w:r>
        <w:t>code.</w:t>
      </w:r>
    </w:p>
    <w:p w14:paraId="2E8B7F39" w14:textId="77777777" w:rsidR="00C37247" w:rsidRDefault="00C37247" w:rsidP="00C37247">
      <w:pPr>
        <w:pStyle w:val="Heading4"/>
      </w:pPr>
      <w:bookmarkStart w:id="163" w:name="_Toc147743212"/>
      <w:bookmarkStart w:id="164" w:name="_Toc147744075"/>
      <w:bookmarkStart w:id="165" w:name="_Toc2867228"/>
      <w:bookmarkStart w:id="166" w:name="_Toc29900591"/>
      <w:bookmarkStart w:id="167" w:name="_Toc36481429"/>
      <w:bookmarkStart w:id="168" w:name="_Toc36481884"/>
      <w:bookmarkStart w:id="169" w:name="_Toc50966952"/>
      <w:bookmarkStart w:id="170" w:name="_Hlk141278143"/>
      <w:bookmarkStart w:id="171" w:name="_Toc152223482"/>
      <w:bookmarkEnd w:id="154"/>
      <w:bookmarkEnd w:id="155"/>
      <w:bookmarkEnd w:id="156"/>
      <w:bookmarkEnd w:id="157"/>
      <w:bookmarkEnd w:id="158"/>
      <w:bookmarkEnd w:id="159"/>
      <w:bookmarkEnd w:id="162"/>
      <w:r>
        <w:t>5.1.1.2</w:t>
      </w:r>
      <w:r>
        <w:tab/>
        <w:t>SSIM initialisation</w:t>
      </w:r>
      <w:bookmarkEnd w:id="163"/>
      <w:bookmarkEnd w:id="164"/>
      <w:bookmarkEnd w:id="171"/>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lastRenderedPageBreak/>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2" w:name="_Toc147743213"/>
      <w:bookmarkStart w:id="173" w:name="_Toc147744076"/>
      <w:bookmarkStart w:id="174" w:name="_Toc2867229"/>
      <w:bookmarkStart w:id="175" w:name="_Toc29900592"/>
      <w:bookmarkStart w:id="176" w:name="_Toc36481430"/>
      <w:bookmarkStart w:id="177" w:name="_Toc36481885"/>
      <w:bookmarkStart w:id="178" w:name="_Toc50966953"/>
      <w:bookmarkStart w:id="179" w:name="_Toc152223483"/>
      <w:bookmarkEnd w:id="165"/>
      <w:bookmarkEnd w:id="166"/>
      <w:bookmarkEnd w:id="167"/>
      <w:bookmarkEnd w:id="168"/>
      <w:bookmarkEnd w:id="169"/>
      <w:r>
        <w:t>5.1.2</w:t>
      </w:r>
      <w:r>
        <w:tab/>
        <w:t>SSIM session termination</w:t>
      </w:r>
      <w:bookmarkEnd w:id="172"/>
      <w:bookmarkEnd w:id="173"/>
      <w:bookmarkEnd w:id="179"/>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0" w:name="_Toc147743214"/>
      <w:bookmarkStart w:id="181" w:name="_Toc147744077"/>
      <w:bookmarkStart w:id="182" w:name="_Toc2867230"/>
      <w:bookmarkStart w:id="183" w:name="_Toc29900593"/>
      <w:bookmarkStart w:id="184" w:name="_Toc36481431"/>
      <w:bookmarkStart w:id="185" w:name="_Toc36481886"/>
      <w:bookmarkStart w:id="186" w:name="_Toc50966954"/>
      <w:bookmarkStart w:id="187" w:name="_Toc2867232"/>
      <w:bookmarkStart w:id="188" w:name="_Toc29900595"/>
      <w:bookmarkStart w:id="189" w:name="_Toc36481433"/>
      <w:bookmarkStart w:id="190" w:name="_Toc36481888"/>
      <w:bookmarkStart w:id="191" w:name="_Toc50966956"/>
      <w:bookmarkStart w:id="192" w:name="_Toc152223484"/>
      <w:bookmarkEnd w:id="174"/>
      <w:bookmarkEnd w:id="175"/>
      <w:bookmarkEnd w:id="176"/>
      <w:bookmarkEnd w:id="177"/>
      <w:bookmarkEnd w:id="178"/>
      <w:r>
        <w:t>5.1.3</w:t>
      </w:r>
      <w:r>
        <w:tab/>
        <w:t>SSIM application closure</w:t>
      </w:r>
      <w:bookmarkEnd w:id="180"/>
      <w:bookmarkEnd w:id="181"/>
      <w:bookmarkEnd w:id="192"/>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3" w:name="_Toc147743215"/>
      <w:bookmarkStart w:id="194" w:name="_Toc147744078"/>
      <w:bookmarkStart w:id="195" w:name="_Hlk141286800"/>
      <w:bookmarkStart w:id="196" w:name="_Toc152223485"/>
      <w:bookmarkEnd w:id="170"/>
      <w:bookmarkEnd w:id="182"/>
      <w:bookmarkEnd w:id="183"/>
      <w:bookmarkEnd w:id="184"/>
      <w:bookmarkEnd w:id="185"/>
      <w:bookmarkEnd w:id="186"/>
      <w:r>
        <w:t>5.1.4</w:t>
      </w:r>
      <w:r>
        <w:tab/>
      </w:r>
      <w:r w:rsidRPr="00571518">
        <w:t>EAP Identifier request</w:t>
      </w:r>
      <w:bookmarkEnd w:id="193"/>
      <w:bookmarkEnd w:id="194"/>
      <w:bookmarkEnd w:id="196"/>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7" w:name="_Toc147743216"/>
      <w:bookmarkStart w:id="198" w:name="_Toc147744079"/>
      <w:bookmarkStart w:id="199" w:name="_Toc152223486"/>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7"/>
      <w:bookmarkEnd w:id="198"/>
      <w:bookmarkEnd w:id="199"/>
    </w:p>
    <w:p w14:paraId="05D2CA57" w14:textId="579B8D82" w:rsidR="00C37247" w:rsidRPr="007D0212" w:rsidRDefault="00C37247" w:rsidP="00C37247">
      <w:r w:rsidRPr="007D0212">
        <w:t>The ME performs the reading procedure with EF</w:t>
      </w:r>
      <w:r>
        <w:rPr>
          <w:vertAlign w:val="subscript"/>
        </w:rPr>
        <w:t>NSSAI</w:t>
      </w:r>
      <w:r w:rsidRPr="007D0212">
        <w:t>.</w:t>
      </w:r>
    </w:p>
    <w:p w14:paraId="02A91079" w14:textId="77777777" w:rsidR="00C37247" w:rsidRDefault="00C37247" w:rsidP="00C37247">
      <w:pPr>
        <w:pStyle w:val="Heading2"/>
      </w:pPr>
      <w:bookmarkStart w:id="200" w:name="_Toc147743217"/>
      <w:bookmarkStart w:id="201" w:name="_Toc147744080"/>
      <w:bookmarkStart w:id="202" w:name="_Toc152223487"/>
      <w:r>
        <w:t>5.2</w:t>
      </w:r>
      <w:r>
        <w:tab/>
        <w:t>SSIM security related procedures</w:t>
      </w:r>
      <w:bookmarkEnd w:id="187"/>
      <w:bookmarkEnd w:id="188"/>
      <w:bookmarkEnd w:id="189"/>
      <w:bookmarkEnd w:id="190"/>
      <w:bookmarkEnd w:id="191"/>
      <w:bookmarkEnd w:id="200"/>
      <w:bookmarkEnd w:id="201"/>
      <w:bookmarkEnd w:id="202"/>
    </w:p>
    <w:p w14:paraId="2AE9B385" w14:textId="77777777" w:rsidR="00C37247" w:rsidRDefault="00C37247" w:rsidP="00C37247">
      <w:pPr>
        <w:pStyle w:val="Heading3"/>
      </w:pPr>
      <w:bookmarkStart w:id="203" w:name="_Toc2867233"/>
      <w:bookmarkStart w:id="204" w:name="_Toc29900596"/>
      <w:bookmarkStart w:id="205" w:name="_Toc36481434"/>
      <w:bookmarkStart w:id="206" w:name="_Toc36481889"/>
      <w:bookmarkStart w:id="207" w:name="_Toc50966957"/>
      <w:bookmarkStart w:id="208" w:name="_Toc147743218"/>
      <w:bookmarkStart w:id="209" w:name="_Toc147744081"/>
      <w:bookmarkStart w:id="210" w:name="_Toc152223488"/>
      <w:r>
        <w:t>5.2.1</w:t>
      </w:r>
      <w:r>
        <w:tab/>
        <w:t>Authentication procedure</w:t>
      </w:r>
      <w:bookmarkEnd w:id="203"/>
      <w:bookmarkEnd w:id="204"/>
      <w:bookmarkEnd w:id="205"/>
      <w:bookmarkEnd w:id="206"/>
      <w:bookmarkEnd w:id="207"/>
      <w:bookmarkEnd w:id="208"/>
      <w:bookmarkEnd w:id="209"/>
      <w:bookmarkEnd w:id="210"/>
    </w:p>
    <w:p w14:paraId="6298CCAF" w14:textId="2D734863" w:rsidR="00C37247" w:rsidRPr="007D0212" w:rsidRDefault="00C37247" w:rsidP="00C37247">
      <w:bookmarkStart w:id="211" w:name="_Hlk141287025"/>
      <w:bookmarkEnd w:id="195"/>
      <w:r w:rsidRPr="007D0212">
        <w:t xml:space="preserve">The ME selects a </w:t>
      </w:r>
      <w:r>
        <w:t>S</w:t>
      </w:r>
      <w:r w:rsidRPr="007D0212">
        <w:t xml:space="preserve">SIM application </w:t>
      </w:r>
      <w:r>
        <w:t xml:space="preserve">(see 5.1) </w:t>
      </w:r>
      <w:r w:rsidRPr="007D0212">
        <w:t>and uses the AUTHENTICATE command (see 7.</w:t>
      </w:r>
      <w:r w:rsidR="00CB21E2">
        <w:t>2</w:t>
      </w:r>
      <w:r w:rsidRPr="007D0212">
        <w:t>). The response is sent to the ME (in case of the T=0 protocol when requested by a subsequent GET RESPONSE command).</w:t>
      </w:r>
    </w:p>
    <w:p w14:paraId="1AF13E7A" w14:textId="77777777" w:rsidR="00C37247" w:rsidRDefault="00C37247" w:rsidP="00C37247">
      <w:pPr>
        <w:pStyle w:val="Heading1"/>
      </w:pPr>
      <w:bookmarkStart w:id="212" w:name="_Toc147743219"/>
      <w:bookmarkStart w:id="213" w:name="_Toc147744082"/>
      <w:bookmarkStart w:id="214" w:name="_Toc152223489"/>
      <w:r>
        <w:t>6</w:t>
      </w:r>
      <w:r>
        <w:tab/>
        <w:t>Security features</w:t>
      </w:r>
      <w:bookmarkEnd w:id="212"/>
      <w:bookmarkEnd w:id="213"/>
      <w:bookmarkEnd w:id="214"/>
    </w:p>
    <w:p w14:paraId="33F68D30" w14:textId="77777777" w:rsidR="00C37247" w:rsidRDefault="00C37247" w:rsidP="00C37247">
      <w:pPr>
        <w:pStyle w:val="Heading2"/>
      </w:pPr>
      <w:bookmarkStart w:id="215" w:name="_Toc147743220"/>
      <w:bookmarkStart w:id="216" w:name="_Toc147744083"/>
      <w:bookmarkStart w:id="217" w:name="_Toc2867254"/>
      <w:bookmarkStart w:id="218" w:name="_Toc29900617"/>
      <w:bookmarkStart w:id="219" w:name="_Toc36481455"/>
      <w:bookmarkStart w:id="220" w:name="_Toc36481910"/>
      <w:bookmarkStart w:id="221" w:name="_Toc50966978"/>
      <w:bookmarkStart w:id="222" w:name="_Toc120271107"/>
      <w:bookmarkStart w:id="223" w:name="_Toc152223490"/>
      <w:r>
        <w:t>6.0</w:t>
      </w:r>
      <w:r>
        <w:tab/>
        <w:t>General</w:t>
      </w:r>
      <w:bookmarkEnd w:id="215"/>
      <w:bookmarkEnd w:id="216"/>
      <w:bookmarkEnd w:id="223"/>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4" w:name="_Toc147743221"/>
      <w:bookmarkStart w:id="225" w:name="_Toc147744084"/>
      <w:bookmarkStart w:id="226" w:name="_Hlk141288109"/>
      <w:bookmarkStart w:id="227" w:name="_Hlk141288120"/>
      <w:bookmarkStart w:id="228" w:name="_Toc152223491"/>
      <w:bookmarkEnd w:id="211"/>
      <w:bookmarkEnd w:id="217"/>
      <w:bookmarkEnd w:id="218"/>
      <w:bookmarkEnd w:id="219"/>
      <w:bookmarkEnd w:id="220"/>
      <w:bookmarkEnd w:id="221"/>
      <w:r>
        <w:t>6.1</w:t>
      </w:r>
      <w:r>
        <w:tab/>
        <w:t>User verification and file access conditions</w:t>
      </w:r>
      <w:bookmarkEnd w:id="224"/>
      <w:bookmarkEnd w:id="225"/>
      <w:bookmarkEnd w:id="228"/>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lastRenderedPageBreak/>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9" w:name="_Toc140849519"/>
      <w:bookmarkStart w:id="230" w:name="_Toc147743222"/>
      <w:bookmarkStart w:id="231" w:name="_Toc147744085"/>
      <w:bookmarkStart w:id="232" w:name="_Toc11053208"/>
      <w:bookmarkStart w:id="233" w:name="_Toc20392048"/>
      <w:bookmarkStart w:id="234" w:name="_Toc27774016"/>
      <w:bookmarkStart w:id="235" w:name="_Toc36474441"/>
      <w:bookmarkStart w:id="236" w:name="_Toc36477803"/>
      <w:bookmarkStart w:id="237" w:name="_Toc44930696"/>
      <w:bookmarkStart w:id="238" w:name="_Toc50965466"/>
      <w:bookmarkStart w:id="239" w:name="_Toc57102234"/>
      <w:bookmarkStart w:id="240" w:name="_Toc120271108"/>
      <w:bookmarkStart w:id="241" w:name="_Hlk141288067"/>
      <w:bookmarkStart w:id="242" w:name="_Toc152223492"/>
      <w:bookmarkEnd w:id="222"/>
      <w:bookmarkEnd w:id="226"/>
      <w:r w:rsidRPr="00D84B99">
        <w:t>7</w:t>
      </w:r>
      <w:r w:rsidRPr="00D84B99">
        <w:tab/>
        <w:t>SSIM commands</w:t>
      </w:r>
      <w:bookmarkEnd w:id="229"/>
      <w:bookmarkEnd w:id="230"/>
      <w:bookmarkEnd w:id="231"/>
      <w:bookmarkEnd w:id="242"/>
    </w:p>
    <w:p w14:paraId="40CBDD58" w14:textId="77777777" w:rsidR="00C37247" w:rsidRDefault="00C37247" w:rsidP="00C37247">
      <w:pPr>
        <w:pStyle w:val="Heading2"/>
      </w:pPr>
      <w:bookmarkStart w:id="243" w:name="_Toc147743223"/>
      <w:bookmarkStart w:id="244" w:name="_Toc147744086"/>
      <w:bookmarkStart w:id="245" w:name="_Toc140849520"/>
      <w:bookmarkStart w:id="246" w:name="_Toc152223493"/>
      <w:r>
        <w:t>7.0</w:t>
      </w:r>
      <w:r>
        <w:tab/>
        <w:t>Introduction</w:t>
      </w:r>
      <w:bookmarkEnd w:id="243"/>
      <w:bookmarkEnd w:id="244"/>
      <w:bookmarkEnd w:id="246"/>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7" w:name="_Toc147743224"/>
      <w:bookmarkStart w:id="248" w:name="_Toc147744087"/>
      <w:bookmarkStart w:id="249" w:name="_Toc11053209"/>
      <w:bookmarkStart w:id="250" w:name="_Toc20392049"/>
      <w:bookmarkStart w:id="251" w:name="_Toc27774017"/>
      <w:bookmarkStart w:id="252" w:name="_Toc36474442"/>
      <w:bookmarkStart w:id="253" w:name="_Toc36477804"/>
      <w:bookmarkStart w:id="254" w:name="_Toc44930697"/>
      <w:bookmarkStart w:id="255" w:name="_Toc50965467"/>
      <w:bookmarkStart w:id="256" w:name="_Toc57102235"/>
      <w:bookmarkStart w:id="257" w:name="_Toc120271109"/>
      <w:bookmarkStart w:id="258" w:name="_Toc152223494"/>
      <w:bookmarkEnd w:id="232"/>
      <w:bookmarkEnd w:id="233"/>
      <w:bookmarkEnd w:id="234"/>
      <w:bookmarkEnd w:id="235"/>
      <w:bookmarkEnd w:id="236"/>
      <w:bookmarkEnd w:id="237"/>
      <w:bookmarkEnd w:id="238"/>
      <w:bookmarkEnd w:id="239"/>
      <w:bookmarkEnd w:id="240"/>
      <w:bookmarkEnd w:id="245"/>
      <w:r w:rsidRPr="00E57533">
        <w:t>7.</w:t>
      </w:r>
      <w:r>
        <w:t>1</w:t>
      </w:r>
      <w:r w:rsidRPr="00E57533">
        <w:tab/>
      </w:r>
      <w:bookmarkStart w:id="259" w:name="_Hlk143633462"/>
      <w:r>
        <w:t xml:space="preserve">Status Conditions returned by the </w:t>
      </w:r>
      <w:r w:rsidRPr="00E57533">
        <w:t>S</w:t>
      </w:r>
      <w:r>
        <w:t>SIM</w:t>
      </w:r>
      <w:bookmarkEnd w:id="247"/>
      <w:bookmarkEnd w:id="248"/>
      <w:bookmarkEnd w:id="258"/>
      <w:bookmarkEnd w:id="259"/>
    </w:p>
    <w:p w14:paraId="3D2D55A1" w14:textId="77777777" w:rsidR="00C37247" w:rsidRDefault="00C37247" w:rsidP="00C37247">
      <w:pPr>
        <w:pStyle w:val="Heading3"/>
      </w:pPr>
      <w:bookmarkStart w:id="260" w:name="_Toc147743225"/>
      <w:bookmarkStart w:id="261" w:name="_Toc147744088"/>
      <w:bookmarkStart w:id="262" w:name="_Toc152223495"/>
      <w:r>
        <w:t>7.1.0</w:t>
      </w:r>
      <w:r>
        <w:tab/>
        <w:t>General</w:t>
      </w:r>
      <w:bookmarkEnd w:id="260"/>
      <w:bookmarkEnd w:id="261"/>
      <w:bookmarkEnd w:id="262"/>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3" w:name="_Toc147743226"/>
      <w:bookmarkStart w:id="264" w:name="_Toc147744089"/>
      <w:bookmarkStart w:id="265" w:name="_Toc152223496"/>
      <w:r>
        <w:t>7.1.1</w:t>
      </w:r>
      <w:r>
        <w:tab/>
        <w:t>Security management</w:t>
      </w:r>
      <w:bookmarkEnd w:id="263"/>
      <w:bookmarkEnd w:id="264"/>
      <w:bookmarkEnd w:id="265"/>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6" w:name="_Toc2867274"/>
            <w:bookmarkStart w:id="267" w:name="_Toc29900637"/>
            <w:bookmarkStart w:id="268" w:name="_Toc36481475"/>
            <w:bookmarkStart w:id="269" w:name="_Toc36481930"/>
            <w:bookmarkStart w:id="270" w:name="_Toc50966998"/>
            <w:bookmarkStart w:id="271"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2" w:name="_Toc147743227"/>
      <w:bookmarkStart w:id="273" w:name="_Hlk141292154"/>
      <w:bookmarkStart w:id="274" w:name="_Hlk141340499"/>
      <w:bookmarkEnd w:id="266"/>
      <w:bookmarkEnd w:id="267"/>
      <w:bookmarkEnd w:id="268"/>
      <w:bookmarkEnd w:id="269"/>
      <w:bookmarkEnd w:id="270"/>
      <w:bookmarkEnd w:id="271"/>
    </w:p>
    <w:p w14:paraId="427670EF" w14:textId="77777777" w:rsidR="00C37247" w:rsidRDefault="00C37247" w:rsidP="00C37247">
      <w:pPr>
        <w:pStyle w:val="Heading3"/>
      </w:pPr>
      <w:bookmarkStart w:id="275" w:name="_Toc147744090"/>
      <w:bookmarkStart w:id="276" w:name="_Toc152223497"/>
      <w:r>
        <w:t>7.1.2</w:t>
      </w:r>
      <w:r>
        <w:tab/>
      </w:r>
      <w:bookmarkStart w:id="277" w:name="_Hlk141292123"/>
      <w:r w:rsidRPr="0053257D">
        <w:t>Application errors</w:t>
      </w:r>
      <w:bookmarkEnd w:id="272"/>
      <w:bookmarkEnd w:id="275"/>
      <w:bookmarkEnd w:id="276"/>
      <w:bookmarkEnd w:id="277"/>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3"/>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8" w:name="_Toc147743228"/>
      <w:bookmarkEnd w:id="274"/>
    </w:p>
    <w:p w14:paraId="25E7FC36" w14:textId="77777777" w:rsidR="00C37247" w:rsidRDefault="00C37247" w:rsidP="00C37247">
      <w:pPr>
        <w:pStyle w:val="Heading3"/>
      </w:pPr>
      <w:bookmarkStart w:id="279" w:name="_Toc147744091"/>
      <w:bookmarkStart w:id="280" w:name="_Toc152223498"/>
      <w:r>
        <w:lastRenderedPageBreak/>
        <w:t>7.1.3</w:t>
      </w:r>
      <w:r>
        <w:tab/>
        <w:t>Status Words of the Commands</w:t>
      </w:r>
      <w:bookmarkEnd w:id="278"/>
      <w:bookmarkEnd w:id="279"/>
      <w:bookmarkEnd w:id="280"/>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1"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2" w:name="_Toc147743229"/>
      <w:bookmarkEnd w:id="281"/>
    </w:p>
    <w:p w14:paraId="0E3E57BC" w14:textId="77777777" w:rsidR="00C37247" w:rsidRDefault="00C37247" w:rsidP="00C37247">
      <w:pPr>
        <w:pStyle w:val="Heading2"/>
      </w:pPr>
      <w:bookmarkStart w:id="283" w:name="_Toc147744092"/>
      <w:bookmarkStart w:id="284" w:name="_Toc152223499"/>
      <w:r>
        <w:t>7.2</w:t>
      </w:r>
      <w:r>
        <w:tab/>
      </w:r>
      <w:bookmarkStart w:id="285" w:name="_Hlk143633450"/>
      <w:r>
        <w:t>AUTHENTICATE</w:t>
      </w:r>
      <w:bookmarkEnd w:id="282"/>
      <w:bookmarkEnd w:id="283"/>
      <w:bookmarkEnd w:id="284"/>
      <w:bookmarkEnd w:id="285"/>
    </w:p>
    <w:p w14:paraId="08B87D8C" w14:textId="77777777" w:rsidR="00C37247" w:rsidRDefault="00C37247" w:rsidP="00C37247">
      <w:pPr>
        <w:pStyle w:val="Heading3"/>
      </w:pPr>
      <w:bookmarkStart w:id="286" w:name="_Toc140849521"/>
      <w:bookmarkStart w:id="287" w:name="_Toc147743230"/>
      <w:bookmarkStart w:id="288" w:name="_Toc147744093"/>
      <w:bookmarkStart w:id="289" w:name="_Toc11053222"/>
      <w:bookmarkStart w:id="290" w:name="_Toc20392062"/>
      <w:bookmarkStart w:id="291" w:name="_Toc27774030"/>
      <w:bookmarkStart w:id="292" w:name="_Toc36474455"/>
      <w:bookmarkStart w:id="293" w:name="_Toc36477817"/>
      <w:bookmarkStart w:id="294" w:name="_Toc44930710"/>
      <w:bookmarkStart w:id="295" w:name="_Toc50965480"/>
      <w:bookmarkStart w:id="296" w:name="_Toc57102248"/>
      <w:bookmarkStart w:id="297" w:name="_Toc120271122"/>
      <w:bookmarkStart w:id="298" w:name="_Toc152223500"/>
      <w:bookmarkEnd w:id="249"/>
      <w:bookmarkEnd w:id="250"/>
      <w:bookmarkEnd w:id="251"/>
      <w:bookmarkEnd w:id="252"/>
      <w:bookmarkEnd w:id="253"/>
      <w:bookmarkEnd w:id="254"/>
      <w:bookmarkEnd w:id="255"/>
      <w:bookmarkEnd w:id="256"/>
      <w:bookmarkEnd w:id="257"/>
      <w:r>
        <w:t>7.2.1</w:t>
      </w:r>
      <w:r>
        <w:tab/>
        <w:t>Command description</w:t>
      </w:r>
      <w:bookmarkEnd w:id="286"/>
      <w:bookmarkEnd w:id="287"/>
      <w:bookmarkEnd w:id="288"/>
      <w:bookmarkEnd w:id="298"/>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9" w:name="_Hlk150972458"/>
      <w:r>
        <w:t>The SSIM application maintains the EAP authentication status as described for the particular EAP method used.</w:t>
      </w:r>
      <w:bookmarkEnd w:id="299"/>
    </w:p>
    <w:p w14:paraId="39555500" w14:textId="38422B19"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0" w:name="_Hlk141284118"/>
      <w:r>
        <w:t xml:space="preserve">SSIM </w:t>
      </w:r>
      <w:bookmarkEnd w:id="300"/>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e.g. gmt_unix_time for EAP-TLS implementations as defined in RFC 2716 </w:t>
      </w:r>
      <w:r>
        <w:t>[9]</w:t>
      </w:r>
      <w:r w:rsidRPr="0090466A">
        <w:t>)</w:t>
      </w:r>
      <w:r w:rsidRPr="00B05E15">
        <w:t>.</w:t>
      </w:r>
    </w:p>
    <w:p w14:paraId="31CB958A" w14:textId="2A9649F3" w:rsidR="006F1635" w:rsidRDefault="006F1635" w:rsidP="006F1635">
      <w:bookmarkStart w:id="301" w:name="_Hlk150972391"/>
      <w:r>
        <w:t>The AUTHENTICATE command shall use ODD INS code only, the EAP input and response data shall be encapsulated in BER TLV data objects, as specified in TS 31.101 [2].</w:t>
      </w:r>
      <w:bookmarkEnd w:id="301"/>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2" w:name="_Toc147743231"/>
      <w:bookmarkStart w:id="303" w:name="_Toc147744094"/>
      <w:bookmarkStart w:id="304" w:name="_Hlk141447122"/>
      <w:bookmarkStart w:id="305" w:name="_Toc502362226"/>
      <w:bookmarkStart w:id="306" w:name="_Toc20387720"/>
      <w:bookmarkStart w:id="307" w:name="_Toc44926297"/>
      <w:bookmarkStart w:id="308" w:name="_Toc44926642"/>
      <w:bookmarkStart w:id="309" w:name="_Toc99444782"/>
      <w:bookmarkStart w:id="310" w:name="_Hlk141290041"/>
      <w:bookmarkStart w:id="311" w:name="_Toc2867272"/>
      <w:bookmarkStart w:id="312" w:name="_Toc29900635"/>
      <w:bookmarkStart w:id="313" w:name="_Toc36481473"/>
      <w:bookmarkStart w:id="314" w:name="_Toc36481928"/>
      <w:bookmarkStart w:id="315" w:name="_Toc50966996"/>
      <w:bookmarkStart w:id="316" w:name="_Toc11053232"/>
      <w:bookmarkStart w:id="317" w:name="_Toc20392072"/>
      <w:bookmarkStart w:id="318" w:name="_Toc27774040"/>
      <w:bookmarkStart w:id="319" w:name="_Toc36474465"/>
      <w:bookmarkStart w:id="320" w:name="_Toc36477827"/>
      <w:bookmarkStart w:id="321" w:name="_Toc44930720"/>
      <w:bookmarkStart w:id="322" w:name="_Toc50965490"/>
      <w:bookmarkStart w:id="323" w:name="_Toc57102258"/>
      <w:bookmarkStart w:id="324" w:name="_Toc120271132"/>
      <w:bookmarkStart w:id="325" w:name="_Toc152223501"/>
      <w:bookmarkEnd w:id="289"/>
      <w:bookmarkEnd w:id="290"/>
      <w:bookmarkEnd w:id="291"/>
      <w:bookmarkEnd w:id="292"/>
      <w:bookmarkEnd w:id="293"/>
      <w:bookmarkEnd w:id="294"/>
      <w:bookmarkEnd w:id="295"/>
      <w:bookmarkEnd w:id="296"/>
      <w:bookmarkEnd w:id="297"/>
      <w:r>
        <w:t>7.2.2</w:t>
      </w:r>
      <w:r>
        <w:tab/>
        <w:t>Command parameters and data</w:t>
      </w:r>
      <w:bookmarkEnd w:id="302"/>
      <w:bookmarkEnd w:id="303"/>
      <w:bookmarkEnd w:id="325"/>
    </w:p>
    <w:p w14:paraId="2452CBDC" w14:textId="77777777" w:rsidR="00296AA5" w:rsidRPr="00C279CD" w:rsidRDefault="00296AA5" w:rsidP="00296AA5">
      <w:pPr>
        <w:pStyle w:val="TH"/>
      </w:pPr>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37247" w:rsidRPr="00B05E15" w14:paraId="5084A143" w14:textId="77777777" w:rsidTr="00565EE0">
        <w:trPr>
          <w:jc w:val="center"/>
        </w:trPr>
        <w:tc>
          <w:tcPr>
            <w:tcW w:w="821" w:type="dxa"/>
          </w:tcPr>
          <w:p w14:paraId="10E71EFE" w14:textId="77777777" w:rsidR="00C37247" w:rsidRPr="00B05E15" w:rsidRDefault="00C37247" w:rsidP="00565EE0">
            <w:pPr>
              <w:pStyle w:val="TAH"/>
            </w:pPr>
            <w:r w:rsidRPr="00B05E15">
              <w:t>Code</w:t>
            </w:r>
          </w:p>
        </w:tc>
        <w:tc>
          <w:tcPr>
            <w:tcW w:w="4278" w:type="dxa"/>
          </w:tcPr>
          <w:p w14:paraId="0D9CB97D" w14:textId="77777777" w:rsidR="00C37247" w:rsidRPr="00B05E15" w:rsidRDefault="00C37247" w:rsidP="00565EE0">
            <w:pPr>
              <w:pStyle w:val="TAH"/>
            </w:pPr>
            <w:r w:rsidRPr="00B05E15">
              <w:t>Value</w:t>
            </w:r>
          </w:p>
        </w:tc>
      </w:tr>
      <w:tr w:rsidR="00C37247" w:rsidRPr="003B2F39" w14:paraId="4D77CFF0" w14:textId="77777777" w:rsidTr="00565EE0">
        <w:trPr>
          <w:jc w:val="center"/>
        </w:trPr>
        <w:tc>
          <w:tcPr>
            <w:tcW w:w="821" w:type="dxa"/>
          </w:tcPr>
          <w:p w14:paraId="0B2B71AB" w14:textId="77777777" w:rsidR="00C37247" w:rsidRPr="00B05E15" w:rsidRDefault="00C37247" w:rsidP="00565EE0">
            <w:pPr>
              <w:pStyle w:val="TAC"/>
            </w:pPr>
            <w:r w:rsidRPr="00B05E15">
              <w:t>CLA</w:t>
            </w:r>
          </w:p>
        </w:tc>
        <w:tc>
          <w:tcPr>
            <w:tcW w:w="4278" w:type="dxa"/>
          </w:tcPr>
          <w:p w14:paraId="1CB456EF" w14:textId="77777777" w:rsidR="00C37247" w:rsidRPr="00B05E15" w:rsidRDefault="00C37247" w:rsidP="00565EE0">
            <w:pPr>
              <w:pStyle w:val="TAL"/>
            </w:pPr>
            <w:r w:rsidRPr="00B05E15">
              <w:t xml:space="preserve">As specified in </w:t>
            </w:r>
            <w:r>
              <w:t>TS 31.101 [2]</w:t>
            </w:r>
          </w:p>
        </w:tc>
      </w:tr>
      <w:tr w:rsidR="00C37247" w:rsidRPr="003B2F39" w14:paraId="03083403" w14:textId="77777777" w:rsidTr="00565EE0">
        <w:trPr>
          <w:jc w:val="center"/>
        </w:trPr>
        <w:tc>
          <w:tcPr>
            <w:tcW w:w="821" w:type="dxa"/>
          </w:tcPr>
          <w:p w14:paraId="0870FE1C" w14:textId="77777777" w:rsidR="00C37247" w:rsidRPr="00B05E15" w:rsidRDefault="00C37247" w:rsidP="00565EE0">
            <w:pPr>
              <w:pStyle w:val="TAC"/>
            </w:pPr>
            <w:r w:rsidRPr="00B05E15">
              <w:t>INS</w:t>
            </w:r>
          </w:p>
        </w:tc>
        <w:tc>
          <w:tcPr>
            <w:tcW w:w="4278" w:type="dxa"/>
          </w:tcPr>
          <w:p w14:paraId="71D13C6E" w14:textId="77777777" w:rsidR="00C37247" w:rsidRPr="00B05E15" w:rsidRDefault="00C37247" w:rsidP="00565EE0">
            <w:pPr>
              <w:pStyle w:val="TAL"/>
            </w:pPr>
            <w:r w:rsidRPr="00B05E15">
              <w:t xml:space="preserve">As specified in </w:t>
            </w:r>
            <w:r>
              <w:t>TS 31.101 [2]</w:t>
            </w:r>
          </w:p>
        </w:tc>
      </w:tr>
      <w:tr w:rsidR="00C37247" w:rsidRPr="003B2F39" w14:paraId="35B218BD" w14:textId="77777777" w:rsidTr="00565EE0">
        <w:trPr>
          <w:jc w:val="center"/>
        </w:trPr>
        <w:tc>
          <w:tcPr>
            <w:tcW w:w="821" w:type="dxa"/>
          </w:tcPr>
          <w:p w14:paraId="6CC007DE" w14:textId="77777777" w:rsidR="00C37247" w:rsidRPr="00B05E15" w:rsidRDefault="00C37247" w:rsidP="00565EE0">
            <w:pPr>
              <w:pStyle w:val="TAC"/>
            </w:pPr>
            <w:r w:rsidRPr="00B05E15">
              <w:t>P1</w:t>
            </w:r>
          </w:p>
        </w:tc>
        <w:tc>
          <w:tcPr>
            <w:tcW w:w="4278" w:type="dxa"/>
          </w:tcPr>
          <w:p w14:paraId="1DFAB302" w14:textId="77777777" w:rsidR="00C37247" w:rsidRPr="00B05E15" w:rsidRDefault="00C37247" w:rsidP="00565EE0">
            <w:pPr>
              <w:pStyle w:val="TAL"/>
            </w:pPr>
            <w:r w:rsidRPr="00B05E15">
              <w:t xml:space="preserve">As specified in </w:t>
            </w:r>
            <w:r>
              <w:t>TS 31.101 [2]</w:t>
            </w:r>
          </w:p>
        </w:tc>
      </w:tr>
      <w:tr w:rsidR="00C37247" w:rsidRPr="00B05E15" w14:paraId="5BE54F10" w14:textId="77777777" w:rsidTr="00565EE0">
        <w:trPr>
          <w:jc w:val="center"/>
        </w:trPr>
        <w:tc>
          <w:tcPr>
            <w:tcW w:w="821" w:type="dxa"/>
          </w:tcPr>
          <w:p w14:paraId="0C6BC94E" w14:textId="77777777" w:rsidR="00C37247" w:rsidRPr="00B05E15" w:rsidRDefault="00C37247" w:rsidP="00565EE0">
            <w:pPr>
              <w:pStyle w:val="TAC"/>
            </w:pPr>
            <w:r w:rsidRPr="00B05E15">
              <w:t>P2</w:t>
            </w:r>
          </w:p>
        </w:tc>
        <w:tc>
          <w:tcPr>
            <w:tcW w:w="4278" w:type="dxa"/>
          </w:tcPr>
          <w:p w14:paraId="1E16631F" w14:textId="77777777" w:rsidR="00C37247" w:rsidRPr="00B05E15" w:rsidRDefault="00C37247" w:rsidP="00565EE0">
            <w:pPr>
              <w:pStyle w:val="TAL"/>
            </w:pPr>
            <w:r w:rsidRPr="00B05E15">
              <w:t>00</w:t>
            </w:r>
          </w:p>
        </w:tc>
      </w:tr>
      <w:tr w:rsidR="00C37247" w:rsidRPr="003B2F39" w14:paraId="3F0BA078" w14:textId="77777777" w:rsidTr="00565EE0">
        <w:trPr>
          <w:jc w:val="center"/>
        </w:trPr>
        <w:tc>
          <w:tcPr>
            <w:tcW w:w="821" w:type="dxa"/>
          </w:tcPr>
          <w:p w14:paraId="0716F880" w14:textId="77777777" w:rsidR="00C37247" w:rsidRPr="00B05E15" w:rsidRDefault="00C37247" w:rsidP="00565EE0">
            <w:pPr>
              <w:pStyle w:val="TAC"/>
            </w:pPr>
            <w:r w:rsidRPr="00B05E15">
              <w:t>Lc</w:t>
            </w:r>
          </w:p>
        </w:tc>
        <w:tc>
          <w:tcPr>
            <w:tcW w:w="4278" w:type="dxa"/>
          </w:tcPr>
          <w:p w14:paraId="1747F841" w14:textId="77777777" w:rsidR="00C37247" w:rsidRPr="00B05E15" w:rsidRDefault="00C37247" w:rsidP="00565EE0">
            <w:pPr>
              <w:pStyle w:val="TAL"/>
            </w:pPr>
            <w:r w:rsidRPr="00B05E15">
              <w:t>Length of subsequent EAP command data</w:t>
            </w:r>
          </w:p>
        </w:tc>
      </w:tr>
      <w:tr w:rsidR="00C37247" w:rsidRPr="00B05E15" w14:paraId="2B77A050" w14:textId="77777777" w:rsidTr="00565EE0">
        <w:trPr>
          <w:jc w:val="center"/>
        </w:trPr>
        <w:tc>
          <w:tcPr>
            <w:tcW w:w="821" w:type="dxa"/>
          </w:tcPr>
          <w:p w14:paraId="3C17E0AE" w14:textId="77777777" w:rsidR="00C37247" w:rsidRPr="00B05E15" w:rsidRDefault="00C37247" w:rsidP="00565EE0">
            <w:pPr>
              <w:pStyle w:val="TAC"/>
            </w:pPr>
            <w:r w:rsidRPr="00B05E15">
              <w:t>Data</w:t>
            </w:r>
          </w:p>
        </w:tc>
        <w:tc>
          <w:tcPr>
            <w:tcW w:w="4278" w:type="dxa"/>
          </w:tcPr>
          <w:p w14:paraId="7B1338D1" w14:textId="77777777" w:rsidR="00C37247" w:rsidRPr="00B05E15" w:rsidRDefault="00C37247" w:rsidP="00565EE0">
            <w:pPr>
              <w:pStyle w:val="TAL"/>
            </w:pPr>
            <w:r w:rsidRPr="00B05E15">
              <w:t>See below</w:t>
            </w:r>
          </w:p>
        </w:tc>
      </w:tr>
      <w:tr w:rsidR="00C37247" w:rsidRPr="003B2F39" w14:paraId="41934BAF" w14:textId="77777777" w:rsidTr="00565EE0">
        <w:trPr>
          <w:jc w:val="center"/>
        </w:trPr>
        <w:tc>
          <w:tcPr>
            <w:tcW w:w="821" w:type="dxa"/>
          </w:tcPr>
          <w:p w14:paraId="274DF69B" w14:textId="77777777" w:rsidR="00C37247" w:rsidRPr="00B05E15" w:rsidRDefault="00C37247" w:rsidP="00565EE0">
            <w:pPr>
              <w:pStyle w:val="TAC"/>
            </w:pPr>
            <w:r w:rsidRPr="00B05E15">
              <w:t>Le</w:t>
            </w:r>
          </w:p>
        </w:tc>
        <w:tc>
          <w:tcPr>
            <w:tcW w:w="4278" w:type="dxa"/>
          </w:tcPr>
          <w:p w14:paraId="74FA4E1B" w14:textId="77777777" w:rsidR="00C37247" w:rsidRPr="00B05E15" w:rsidRDefault="00C37247" w:rsidP="00565EE0">
            <w:pPr>
              <w:pStyle w:val="TAL"/>
            </w:pPr>
            <w:r w:rsidRPr="00B05E15">
              <w:t>Length of the response data</w:t>
            </w:r>
          </w:p>
        </w:tc>
      </w:tr>
    </w:tbl>
    <w:p w14:paraId="4ACB4560" w14:textId="77777777" w:rsidR="00C37247" w:rsidRDefault="00C37247" w:rsidP="00C37247">
      <w:pPr>
        <w:keepNext/>
      </w:pPr>
    </w:p>
    <w:p w14:paraId="733154AE" w14:textId="77777777" w:rsidR="00C37247" w:rsidRDefault="00C37247" w:rsidP="00C37247">
      <w:pPr>
        <w:keepNext/>
      </w:pPr>
      <w:r w:rsidRPr="00B05E15">
        <w:t>Command data:</w:t>
      </w:r>
    </w:p>
    <w:p w14:paraId="517CF6D1" w14:textId="77777777" w:rsidR="00296AA5" w:rsidRDefault="00296AA5" w:rsidP="00296AA5">
      <w:pPr>
        <w:pStyle w:val="TH"/>
      </w:pPr>
      <w:r>
        <w:t>Table 7.2.2-2: 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50E7EA00" w14:textId="77777777" w:rsidTr="00565EE0">
        <w:trPr>
          <w:jc w:val="center"/>
        </w:trPr>
        <w:tc>
          <w:tcPr>
            <w:tcW w:w="1276" w:type="dxa"/>
          </w:tcPr>
          <w:p w14:paraId="4C082477" w14:textId="77777777" w:rsidR="00C37247" w:rsidRPr="00B05E15" w:rsidRDefault="00C37247" w:rsidP="00565EE0">
            <w:pPr>
              <w:pStyle w:val="TAH"/>
            </w:pPr>
            <w:bookmarkStart w:id="326" w:name="_Hlk141447304"/>
            <w:r w:rsidRPr="00B05E15">
              <w:t>Byte(s)</w:t>
            </w:r>
          </w:p>
        </w:tc>
        <w:tc>
          <w:tcPr>
            <w:tcW w:w="4961" w:type="dxa"/>
          </w:tcPr>
          <w:p w14:paraId="6F6BBAE6" w14:textId="77777777" w:rsidR="00C37247" w:rsidRPr="00B05E15" w:rsidRDefault="00C37247" w:rsidP="00565EE0">
            <w:pPr>
              <w:pStyle w:val="TAH"/>
            </w:pPr>
            <w:r w:rsidRPr="00B05E15">
              <w:t>Description</w:t>
            </w:r>
          </w:p>
        </w:tc>
        <w:tc>
          <w:tcPr>
            <w:tcW w:w="1417" w:type="dxa"/>
          </w:tcPr>
          <w:p w14:paraId="12EE094F" w14:textId="77777777" w:rsidR="00C37247" w:rsidRPr="00B05E15" w:rsidRDefault="00C37247" w:rsidP="00565EE0">
            <w:pPr>
              <w:pStyle w:val="TAH"/>
            </w:pPr>
            <w:r w:rsidRPr="00B05E15">
              <w:t>Length</w:t>
            </w:r>
          </w:p>
        </w:tc>
      </w:tr>
      <w:tr w:rsidR="00C37247" w:rsidRPr="00B05E15" w14:paraId="6AFF9B68" w14:textId="77777777" w:rsidTr="00565EE0">
        <w:trPr>
          <w:jc w:val="center"/>
        </w:trPr>
        <w:tc>
          <w:tcPr>
            <w:tcW w:w="1276" w:type="dxa"/>
          </w:tcPr>
          <w:p w14:paraId="6C08D4B8" w14:textId="77777777" w:rsidR="00C37247" w:rsidRPr="00B05E15" w:rsidRDefault="00C37247" w:rsidP="00565EE0">
            <w:pPr>
              <w:pStyle w:val="TAC"/>
            </w:pPr>
            <w:r>
              <w:t>1 to 4</w:t>
            </w:r>
          </w:p>
        </w:tc>
        <w:tc>
          <w:tcPr>
            <w:tcW w:w="4961" w:type="dxa"/>
          </w:tcPr>
          <w:p w14:paraId="29D58511" w14:textId="77777777" w:rsidR="00C37247" w:rsidRPr="00B05E15" w:rsidRDefault="00C37247" w:rsidP="00565EE0">
            <w:pPr>
              <w:pStyle w:val="TAL"/>
            </w:pPr>
            <w:r>
              <w:t>S-NSSAI</w:t>
            </w:r>
          </w:p>
        </w:tc>
        <w:tc>
          <w:tcPr>
            <w:tcW w:w="1417" w:type="dxa"/>
          </w:tcPr>
          <w:p w14:paraId="7F5E9824" w14:textId="77777777" w:rsidR="00C37247" w:rsidRPr="00B05E15" w:rsidRDefault="00C37247" w:rsidP="00565EE0">
            <w:pPr>
              <w:pStyle w:val="TAC"/>
            </w:pPr>
            <w:r>
              <w:t>4</w:t>
            </w:r>
          </w:p>
        </w:tc>
      </w:tr>
      <w:tr w:rsidR="00C37247" w:rsidRPr="00B05E15" w14:paraId="2F78906C" w14:textId="77777777" w:rsidTr="00565EE0">
        <w:trPr>
          <w:jc w:val="center"/>
        </w:trPr>
        <w:tc>
          <w:tcPr>
            <w:tcW w:w="1276" w:type="dxa"/>
          </w:tcPr>
          <w:p w14:paraId="6AF9C835" w14:textId="77777777" w:rsidR="00C37247" w:rsidRPr="00B05E15" w:rsidRDefault="00C37247" w:rsidP="00565EE0">
            <w:pPr>
              <w:pStyle w:val="TAC"/>
            </w:pPr>
            <w:r>
              <w:t>5</w:t>
            </w:r>
            <w:r w:rsidRPr="00B05E15">
              <w:t xml:space="preserve"> to Lc</w:t>
            </w:r>
            <w:r>
              <w:t xml:space="preserve"> - 4</w:t>
            </w:r>
          </w:p>
        </w:tc>
        <w:tc>
          <w:tcPr>
            <w:tcW w:w="4961" w:type="dxa"/>
          </w:tcPr>
          <w:p w14:paraId="0B829AF5" w14:textId="77777777" w:rsidR="00C37247" w:rsidRPr="00B05E15" w:rsidRDefault="00C37247" w:rsidP="00565EE0">
            <w:pPr>
              <w:pStyle w:val="TAL"/>
            </w:pPr>
            <w:r w:rsidRPr="00B05E15">
              <w:t>EAP command data (see table </w:t>
            </w:r>
            <w:r>
              <w:t>7.2.2-1</w:t>
            </w:r>
            <w:r w:rsidRPr="00B05E15">
              <w:t>)</w:t>
            </w:r>
          </w:p>
        </w:tc>
        <w:tc>
          <w:tcPr>
            <w:tcW w:w="1417" w:type="dxa"/>
          </w:tcPr>
          <w:p w14:paraId="2C7F6CAA" w14:textId="77777777" w:rsidR="00C37247" w:rsidRPr="00B05E15" w:rsidRDefault="00C37247" w:rsidP="00565EE0">
            <w:pPr>
              <w:pStyle w:val="TAC"/>
            </w:pPr>
            <w:r w:rsidRPr="00B05E15">
              <w:t>Lc</w:t>
            </w:r>
            <w:r>
              <w:t xml:space="preserve"> - 4</w:t>
            </w:r>
          </w:p>
        </w:tc>
      </w:tr>
    </w:tbl>
    <w:p w14:paraId="3F4950D5" w14:textId="77777777" w:rsidR="00C37247" w:rsidRDefault="00C37247" w:rsidP="00C37247">
      <w:pPr>
        <w:rPr>
          <w:lang w:eastAsia="de-DE"/>
        </w:rPr>
      </w:pPr>
      <w:bookmarkStart w:id="327" w:name="_Hlk141455963"/>
      <w:bookmarkEnd w:id="326"/>
    </w:p>
    <w:p w14:paraId="7AAECDCC"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1F1A03D2" w14:textId="328F1EF3" w:rsidR="00C37247" w:rsidRPr="00B05E15" w:rsidRDefault="00C37247" w:rsidP="00C37247">
      <w:pPr>
        <w:pStyle w:val="B1"/>
        <w:ind w:left="1420"/>
        <w:rPr>
          <w:lang w:eastAsia="de-DE"/>
        </w:rPr>
      </w:pPr>
      <w:r w:rsidRPr="000C201D">
        <w:t>-</w:t>
      </w:r>
      <w:r w:rsidRPr="000C201D">
        <w:tab/>
        <w:t>As specified in TS 23.003 [</w:t>
      </w:r>
      <w:r w:rsidR="00296AA5">
        <w:t>5</w:t>
      </w:r>
      <w:r w:rsidRPr="000C201D">
        <w:t>], SD reserved value "no SD value associated with the SST" defined as hexadecimal FFFFFF shall be used to pad value to 32 bits</w:t>
      </w:r>
      <w:r>
        <w:t>.</w:t>
      </w:r>
    </w:p>
    <w:p w14:paraId="44115ABE" w14:textId="77777777" w:rsidR="00C37247" w:rsidRPr="00B05E15" w:rsidRDefault="00C37247" w:rsidP="00C37247">
      <w:pPr>
        <w:pStyle w:val="TH"/>
        <w:rPr>
          <w:rFonts w:ascii="Times New Roman" w:hAnsi="Times New Roman"/>
          <w:bCs/>
          <w:lang w:eastAsia="de-DE"/>
        </w:rPr>
      </w:pPr>
      <w:r w:rsidRPr="00B05E15">
        <w:rPr>
          <w:lang w:eastAsia="de-DE"/>
        </w:rPr>
        <w:lastRenderedPageBreak/>
        <w:t xml:space="preserve">Table </w:t>
      </w:r>
      <w:r>
        <w:rPr>
          <w:lang w:val="en-US"/>
        </w:rPr>
        <w:t>7.2.2-3</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336A6D86" w14:textId="77777777" w:rsidTr="00565EE0">
        <w:trPr>
          <w:jc w:val="center"/>
        </w:trPr>
        <w:tc>
          <w:tcPr>
            <w:tcW w:w="1134" w:type="dxa"/>
          </w:tcPr>
          <w:p w14:paraId="68D3017D" w14:textId="77777777" w:rsidR="00C37247" w:rsidRPr="00B05E15" w:rsidRDefault="00C37247" w:rsidP="00565EE0">
            <w:pPr>
              <w:pStyle w:val="TAH"/>
            </w:pPr>
            <w:r w:rsidRPr="00B05E15">
              <w:t>Byte(s)</w:t>
            </w:r>
          </w:p>
        </w:tc>
        <w:tc>
          <w:tcPr>
            <w:tcW w:w="3918" w:type="dxa"/>
          </w:tcPr>
          <w:p w14:paraId="01ED09C8" w14:textId="77777777" w:rsidR="00C37247" w:rsidRPr="00B05E15" w:rsidRDefault="00C37247" w:rsidP="00565EE0">
            <w:pPr>
              <w:pStyle w:val="TAH"/>
            </w:pPr>
            <w:r w:rsidRPr="00B05E15">
              <w:t>Description</w:t>
            </w:r>
          </w:p>
        </w:tc>
        <w:tc>
          <w:tcPr>
            <w:tcW w:w="1196" w:type="dxa"/>
          </w:tcPr>
          <w:p w14:paraId="7D9CEA4F" w14:textId="77777777" w:rsidR="00C37247" w:rsidRPr="00B05E15" w:rsidRDefault="00C37247" w:rsidP="00565EE0">
            <w:pPr>
              <w:pStyle w:val="TAH"/>
              <w:rPr>
                <w:b w:val="0"/>
              </w:rPr>
            </w:pPr>
            <w:r w:rsidRPr="00B05E15">
              <w:t>Status</w:t>
            </w:r>
          </w:p>
        </w:tc>
        <w:tc>
          <w:tcPr>
            <w:tcW w:w="1196" w:type="dxa"/>
          </w:tcPr>
          <w:p w14:paraId="07D5E2CC" w14:textId="77777777" w:rsidR="00C37247" w:rsidRPr="00B05E15" w:rsidRDefault="00C37247" w:rsidP="00565EE0">
            <w:pPr>
              <w:pStyle w:val="TAH"/>
              <w:rPr>
                <w:b w:val="0"/>
              </w:rPr>
            </w:pPr>
            <w:r w:rsidRPr="00B05E15">
              <w:t>Length</w:t>
            </w:r>
          </w:p>
        </w:tc>
      </w:tr>
      <w:tr w:rsidR="00C37247" w:rsidRPr="00B05E15" w14:paraId="3D493778" w14:textId="77777777" w:rsidTr="00565EE0">
        <w:trPr>
          <w:jc w:val="center"/>
        </w:trPr>
        <w:tc>
          <w:tcPr>
            <w:tcW w:w="1134" w:type="dxa"/>
          </w:tcPr>
          <w:p w14:paraId="14F8771D" w14:textId="77777777" w:rsidR="00C37247" w:rsidRPr="00B05E15" w:rsidRDefault="00C37247" w:rsidP="00565EE0">
            <w:pPr>
              <w:pStyle w:val="TAC"/>
            </w:pPr>
            <w:r w:rsidRPr="00B05E15">
              <w:t>1 to J</w:t>
            </w:r>
          </w:p>
        </w:tc>
        <w:tc>
          <w:tcPr>
            <w:tcW w:w="3918" w:type="dxa"/>
          </w:tcPr>
          <w:p w14:paraId="1AFE4750" w14:textId="77777777" w:rsidR="00C37247" w:rsidRPr="00B05E15" w:rsidRDefault="00C37247" w:rsidP="00565EE0">
            <w:pPr>
              <w:pStyle w:val="TAC"/>
              <w:jc w:val="left"/>
            </w:pPr>
            <w:r w:rsidRPr="00B05E15">
              <w:t>EAP packet (coded as defined for the method of EAP used as defined in RFC 3748 </w:t>
            </w:r>
            <w:r>
              <w:t>[8]</w:t>
            </w:r>
            <w:r w:rsidRPr="00B05E15">
              <w:t>)</w:t>
            </w:r>
          </w:p>
        </w:tc>
        <w:tc>
          <w:tcPr>
            <w:tcW w:w="1196" w:type="dxa"/>
          </w:tcPr>
          <w:p w14:paraId="28028F3F" w14:textId="77777777" w:rsidR="00C37247" w:rsidRPr="00B05E15" w:rsidRDefault="00C37247" w:rsidP="00565EE0">
            <w:pPr>
              <w:pStyle w:val="TAC"/>
            </w:pPr>
            <w:r w:rsidRPr="00B05E15">
              <w:t>M</w:t>
            </w:r>
          </w:p>
        </w:tc>
        <w:tc>
          <w:tcPr>
            <w:tcW w:w="1196" w:type="dxa"/>
          </w:tcPr>
          <w:p w14:paraId="053E2CCC" w14:textId="77777777" w:rsidR="00C37247" w:rsidRPr="00B05E15" w:rsidRDefault="00C37247" w:rsidP="00565EE0">
            <w:pPr>
              <w:pStyle w:val="TAC"/>
            </w:pPr>
            <w:r w:rsidRPr="00B05E15">
              <w:t>J bytes</w:t>
            </w:r>
          </w:p>
        </w:tc>
      </w:tr>
      <w:tr w:rsidR="00C37247" w:rsidRPr="00B05E15" w14:paraId="625E8C80" w14:textId="77777777" w:rsidTr="00565EE0">
        <w:trPr>
          <w:jc w:val="center"/>
        </w:trPr>
        <w:tc>
          <w:tcPr>
            <w:tcW w:w="1134" w:type="dxa"/>
          </w:tcPr>
          <w:p w14:paraId="3CE1DAA0" w14:textId="77777777" w:rsidR="00C37247" w:rsidRPr="00B05E15" w:rsidRDefault="00C37247" w:rsidP="00565EE0">
            <w:pPr>
              <w:pStyle w:val="TAC"/>
            </w:pPr>
            <w:r w:rsidRPr="00B05E15">
              <w:t>J+1 to J+K+1</w:t>
            </w:r>
          </w:p>
        </w:tc>
        <w:tc>
          <w:tcPr>
            <w:tcW w:w="3918" w:type="dxa"/>
          </w:tcPr>
          <w:p w14:paraId="3F8CF268" w14:textId="77777777" w:rsidR="00C37247" w:rsidRPr="00B05E15" w:rsidRDefault="00C37247" w:rsidP="00565EE0">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1D3C6829" w14:textId="77777777" w:rsidR="00C37247" w:rsidRPr="00B05E15" w:rsidRDefault="00C37247" w:rsidP="00565EE0">
            <w:pPr>
              <w:pStyle w:val="TAC"/>
            </w:pPr>
            <w:r w:rsidRPr="00B05E15">
              <w:t>O</w:t>
            </w:r>
          </w:p>
        </w:tc>
        <w:tc>
          <w:tcPr>
            <w:tcW w:w="1196" w:type="dxa"/>
          </w:tcPr>
          <w:p w14:paraId="3174A158" w14:textId="77777777" w:rsidR="00C37247" w:rsidRPr="00B05E15" w:rsidRDefault="00C37247" w:rsidP="00565EE0">
            <w:pPr>
              <w:pStyle w:val="TAC"/>
            </w:pPr>
            <w:r w:rsidRPr="00B05E15">
              <w:t>K bytes</w:t>
            </w:r>
          </w:p>
        </w:tc>
      </w:tr>
      <w:tr w:rsidR="00C37247" w:rsidRPr="00E40C02" w14:paraId="37EBA818" w14:textId="77777777" w:rsidTr="00565EE0">
        <w:trPr>
          <w:jc w:val="center"/>
        </w:trPr>
        <w:tc>
          <w:tcPr>
            <w:tcW w:w="7444" w:type="dxa"/>
            <w:gridSpan w:val="4"/>
          </w:tcPr>
          <w:p w14:paraId="6040FB0A"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bookmarkEnd w:id="304"/>
    </w:tbl>
    <w:p w14:paraId="669C650D" w14:textId="77777777" w:rsidR="00C37247" w:rsidRDefault="00C37247" w:rsidP="00C37247"/>
    <w:p w14:paraId="18DD96BE" w14:textId="77777777" w:rsidR="00C37247" w:rsidRDefault="00C37247" w:rsidP="00C37247">
      <w:pPr>
        <w:pStyle w:val="Heading3"/>
      </w:pPr>
      <w:bookmarkStart w:id="328" w:name="_Toc147743232"/>
      <w:bookmarkStart w:id="329" w:name="_Toc147744095"/>
      <w:bookmarkStart w:id="330" w:name="_Hlk141290106"/>
      <w:bookmarkStart w:id="331" w:name="_Toc2867273"/>
      <w:bookmarkStart w:id="332" w:name="_Toc29900636"/>
      <w:bookmarkStart w:id="333" w:name="_Toc36481474"/>
      <w:bookmarkStart w:id="334" w:name="_Toc36481929"/>
      <w:bookmarkStart w:id="335" w:name="_Toc50966997"/>
      <w:bookmarkStart w:id="336" w:name="_Toc11053233"/>
      <w:bookmarkStart w:id="337" w:name="_Toc20392073"/>
      <w:bookmarkStart w:id="338" w:name="_Toc27774041"/>
      <w:bookmarkStart w:id="339" w:name="_Toc36474466"/>
      <w:bookmarkStart w:id="340" w:name="_Toc36477828"/>
      <w:bookmarkStart w:id="341" w:name="_Toc44930721"/>
      <w:bookmarkStart w:id="342" w:name="_Toc50965491"/>
      <w:bookmarkStart w:id="343" w:name="_Toc57102259"/>
      <w:bookmarkStart w:id="344" w:name="_Toc120271133"/>
      <w:bookmarkStart w:id="345" w:name="_Toc152223502"/>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7"/>
      <w:r>
        <w:t>7.2.3</w:t>
      </w:r>
      <w:r>
        <w:tab/>
        <w:t>Response data</w:t>
      </w:r>
      <w:bookmarkEnd w:id="328"/>
      <w:bookmarkEnd w:id="329"/>
      <w:bookmarkEnd w:id="345"/>
    </w:p>
    <w:p w14:paraId="07ECA389" w14:textId="77777777" w:rsidR="00C37247" w:rsidRDefault="00C37247" w:rsidP="00C37247">
      <w:pPr>
        <w:rPr>
          <w:lang w:val="en-US" w:eastAsia="en-GB"/>
        </w:rPr>
      </w:pPr>
      <w:r>
        <w:rPr>
          <w:lang w:val="en-US" w:eastAsia="en-GB"/>
        </w:rPr>
        <w:t>This clause describes the response data.</w:t>
      </w:r>
    </w:p>
    <w:p w14:paraId="1C4A6E34" w14:textId="77777777" w:rsidR="00C37247" w:rsidRDefault="00C37247" w:rsidP="00C37247">
      <w:r>
        <w:t>Response</w:t>
      </w:r>
      <w:r w:rsidRPr="00B05E15">
        <w:t xml:space="preserve"> data:</w:t>
      </w:r>
    </w:p>
    <w:p w14:paraId="279EC402" w14:textId="77777777" w:rsidR="00296AA5" w:rsidRDefault="00296AA5" w:rsidP="00296AA5">
      <w:pPr>
        <w:pStyle w:val="TH"/>
      </w:pPr>
      <w:r>
        <w:t>Table 7.2.3-1: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08B44A6D" w14:textId="77777777" w:rsidTr="00565EE0">
        <w:trPr>
          <w:jc w:val="center"/>
        </w:trPr>
        <w:tc>
          <w:tcPr>
            <w:tcW w:w="1276" w:type="dxa"/>
          </w:tcPr>
          <w:p w14:paraId="37C76D3E" w14:textId="77777777" w:rsidR="00C37247" w:rsidRPr="00B05E15" w:rsidRDefault="00C37247" w:rsidP="00565EE0">
            <w:pPr>
              <w:pStyle w:val="TAH"/>
            </w:pPr>
            <w:r w:rsidRPr="00B05E15">
              <w:t>Byte(s)</w:t>
            </w:r>
          </w:p>
        </w:tc>
        <w:tc>
          <w:tcPr>
            <w:tcW w:w="4961" w:type="dxa"/>
          </w:tcPr>
          <w:p w14:paraId="78B6C3F4" w14:textId="77777777" w:rsidR="00C37247" w:rsidRPr="00B05E15" w:rsidRDefault="00C37247" w:rsidP="00565EE0">
            <w:pPr>
              <w:pStyle w:val="TAH"/>
            </w:pPr>
            <w:r w:rsidRPr="00B05E15">
              <w:t>Description</w:t>
            </w:r>
          </w:p>
        </w:tc>
        <w:tc>
          <w:tcPr>
            <w:tcW w:w="1417" w:type="dxa"/>
          </w:tcPr>
          <w:p w14:paraId="16885F14" w14:textId="77777777" w:rsidR="00C37247" w:rsidRPr="00B05E15" w:rsidRDefault="00C37247" w:rsidP="00565EE0">
            <w:pPr>
              <w:pStyle w:val="TAH"/>
            </w:pPr>
            <w:r w:rsidRPr="00B05E15">
              <w:t>Length</w:t>
            </w:r>
          </w:p>
        </w:tc>
      </w:tr>
      <w:tr w:rsidR="00C37247" w:rsidRPr="00B05E15" w14:paraId="493BD2A8" w14:textId="77777777" w:rsidTr="00565EE0">
        <w:trPr>
          <w:jc w:val="center"/>
        </w:trPr>
        <w:tc>
          <w:tcPr>
            <w:tcW w:w="1276" w:type="dxa"/>
          </w:tcPr>
          <w:p w14:paraId="0797E801" w14:textId="77777777" w:rsidR="00C37247" w:rsidRPr="00B05E15" w:rsidRDefault="00C37247" w:rsidP="00565EE0">
            <w:pPr>
              <w:pStyle w:val="TAC"/>
            </w:pPr>
            <w:r>
              <w:t>1 to 4</w:t>
            </w:r>
          </w:p>
        </w:tc>
        <w:tc>
          <w:tcPr>
            <w:tcW w:w="4961" w:type="dxa"/>
          </w:tcPr>
          <w:p w14:paraId="69AC2EE0" w14:textId="77777777" w:rsidR="00C37247" w:rsidRPr="00B05E15" w:rsidRDefault="00C37247" w:rsidP="00565EE0">
            <w:pPr>
              <w:pStyle w:val="TAL"/>
            </w:pPr>
            <w:r>
              <w:t>S-NSSAI</w:t>
            </w:r>
          </w:p>
        </w:tc>
        <w:tc>
          <w:tcPr>
            <w:tcW w:w="1417" w:type="dxa"/>
          </w:tcPr>
          <w:p w14:paraId="0D8F3047" w14:textId="77777777" w:rsidR="00C37247" w:rsidRPr="00B05E15" w:rsidRDefault="00C37247" w:rsidP="00565EE0">
            <w:pPr>
              <w:pStyle w:val="TAC"/>
            </w:pPr>
            <w:r>
              <w:t>4</w:t>
            </w:r>
          </w:p>
        </w:tc>
      </w:tr>
      <w:tr w:rsidR="00C37247" w:rsidRPr="00B05E15" w14:paraId="69EEA11D" w14:textId="77777777" w:rsidTr="00565EE0">
        <w:trPr>
          <w:jc w:val="center"/>
        </w:trPr>
        <w:tc>
          <w:tcPr>
            <w:tcW w:w="1276" w:type="dxa"/>
          </w:tcPr>
          <w:p w14:paraId="170D6015" w14:textId="77777777" w:rsidR="00C37247" w:rsidRPr="00B05E15" w:rsidRDefault="00C37247" w:rsidP="00565EE0">
            <w:pPr>
              <w:pStyle w:val="TAC"/>
            </w:pPr>
            <w:r>
              <w:t>5</w:t>
            </w:r>
            <w:r w:rsidRPr="00B05E15">
              <w:t xml:space="preserve"> to Le</w:t>
            </w:r>
            <w:r>
              <w:t xml:space="preserve"> - 4</w:t>
            </w:r>
          </w:p>
        </w:tc>
        <w:tc>
          <w:tcPr>
            <w:tcW w:w="4961" w:type="dxa"/>
          </w:tcPr>
          <w:p w14:paraId="772BD26D" w14:textId="77777777" w:rsidR="00C37247" w:rsidRPr="00B05E15" w:rsidRDefault="00C37247" w:rsidP="00565EE0">
            <w:pPr>
              <w:pStyle w:val="TAL"/>
            </w:pPr>
            <w:r w:rsidRPr="00B05E15">
              <w:t>EAP Packet Response Data (see table </w:t>
            </w:r>
            <w:r>
              <w:t>7.2.3-1</w:t>
            </w:r>
            <w:r w:rsidRPr="00B05E15">
              <w:t>)</w:t>
            </w:r>
          </w:p>
        </w:tc>
        <w:tc>
          <w:tcPr>
            <w:tcW w:w="1417" w:type="dxa"/>
          </w:tcPr>
          <w:p w14:paraId="6734A6C4" w14:textId="77777777" w:rsidR="00C37247" w:rsidRPr="00B05E15" w:rsidRDefault="00C37247" w:rsidP="00565EE0">
            <w:pPr>
              <w:pStyle w:val="TAC"/>
            </w:pPr>
            <w:r w:rsidRPr="00B05E15">
              <w:t>Le</w:t>
            </w:r>
            <w:r>
              <w:t xml:space="preserve"> - 4</w:t>
            </w:r>
          </w:p>
        </w:tc>
      </w:tr>
    </w:tbl>
    <w:p w14:paraId="02A7D5AB" w14:textId="77777777" w:rsidR="00C37247" w:rsidRDefault="00C37247" w:rsidP="00C37247">
      <w:pPr>
        <w:rPr>
          <w:lang w:eastAsia="de-DE"/>
        </w:rPr>
      </w:pPr>
    </w:p>
    <w:p w14:paraId="7BBCA575"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0F247D62" w14:textId="6A99AEF6" w:rsidR="00C37247" w:rsidRPr="00B05E15" w:rsidRDefault="00C37247" w:rsidP="00C37247">
      <w:pPr>
        <w:pStyle w:val="B1"/>
        <w:ind w:left="1420"/>
        <w:rPr>
          <w:lang w:eastAsia="de-DE"/>
        </w:rPr>
      </w:pPr>
      <w:r w:rsidRPr="000C201D">
        <w:t>-</w:t>
      </w:r>
      <w:r w:rsidRPr="000C201D">
        <w:tab/>
        <w:t>As specified in TS 23.003 [</w:t>
      </w:r>
      <w:r w:rsidR="00296AA5">
        <w:t>5</w:t>
      </w:r>
      <w:r w:rsidRPr="000C201D">
        <w:t>], SD reserved value "no SD value associated with the SST" defined as hexadecimal FFFFFF shall be used to pad value to 32 bits</w:t>
      </w:r>
      <w:r>
        <w:t>.</w:t>
      </w:r>
    </w:p>
    <w:p w14:paraId="05EAD72C" w14:textId="77777777" w:rsidR="00C37247" w:rsidRPr="00B05E15" w:rsidRDefault="00C37247" w:rsidP="00C37247">
      <w:pPr>
        <w:pStyle w:val="TH"/>
        <w:keepNext w:val="0"/>
        <w:keepLines w:val="0"/>
        <w:rPr>
          <w:rFonts w:ascii="Times New Roman" w:hAnsi="Times New Roman"/>
          <w:bCs/>
          <w:lang w:eastAsia="de-DE"/>
        </w:rPr>
      </w:pPr>
      <w:r w:rsidRPr="00B05E15">
        <w:rPr>
          <w:lang w:eastAsia="de-DE"/>
        </w:rPr>
        <w:t xml:space="preserve">Table </w:t>
      </w:r>
      <w:r>
        <w:rPr>
          <w:lang w:val="en-US"/>
        </w:rPr>
        <w:t>7.2.3-2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6A5041BF" w14:textId="77777777" w:rsidTr="00565EE0">
        <w:trPr>
          <w:jc w:val="center"/>
        </w:trPr>
        <w:tc>
          <w:tcPr>
            <w:tcW w:w="1134" w:type="dxa"/>
          </w:tcPr>
          <w:p w14:paraId="1D4D59CD" w14:textId="77777777" w:rsidR="00C37247" w:rsidRPr="00B05E15" w:rsidRDefault="00C37247" w:rsidP="00565EE0">
            <w:pPr>
              <w:pStyle w:val="TAH"/>
              <w:keepNext w:val="0"/>
              <w:keepLines w:val="0"/>
            </w:pPr>
            <w:r w:rsidRPr="00B05E15">
              <w:t>Byte(s)</w:t>
            </w:r>
          </w:p>
        </w:tc>
        <w:tc>
          <w:tcPr>
            <w:tcW w:w="3918" w:type="dxa"/>
          </w:tcPr>
          <w:p w14:paraId="3B7AC465" w14:textId="77777777" w:rsidR="00C37247" w:rsidRPr="00B05E15" w:rsidRDefault="00C37247" w:rsidP="00565EE0">
            <w:pPr>
              <w:pStyle w:val="TAH"/>
              <w:keepNext w:val="0"/>
              <w:keepLines w:val="0"/>
            </w:pPr>
            <w:r w:rsidRPr="00B05E15">
              <w:t>Description</w:t>
            </w:r>
          </w:p>
        </w:tc>
        <w:tc>
          <w:tcPr>
            <w:tcW w:w="1196" w:type="dxa"/>
          </w:tcPr>
          <w:p w14:paraId="6FCD35FF" w14:textId="77777777" w:rsidR="00C37247" w:rsidRPr="00B05E15" w:rsidRDefault="00C37247" w:rsidP="00565EE0">
            <w:pPr>
              <w:pStyle w:val="TAH"/>
              <w:keepNext w:val="0"/>
              <w:keepLines w:val="0"/>
              <w:rPr>
                <w:b w:val="0"/>
              </w:rPr>
            </w:pPr>
            <w:r w:rsidRPr="00B05E15">
              <w:t>Status</w:t>
            </w:r>
          </w:p>
        </w:tc>
        <w:tc>
          <w:tcPr>
            <w:tcW w:w="1196" w:type="dxa"/>
          </w:tcPr>
          <w:p w14:paraId="2E9D79A4" w14:textId="77777777" w:rsidR="00C37247" w:rsidRPr="00B05E15" w:rsidRDefault="00C37247" w:rsidP="00565EE0">
            <w:pPr>
              <w:pStyle w:val="TAH"/>
              <w:keepNext w:val="0"/>
              <w:keepLines w:val="0"/>
              <w:rPr>
                <w:b w:val="0"/>
              </w:rPr>
            </w:pPr>
            <w:r w:rsidRPr="00B05E15">
              <w:t>Length</w:t>
            </w:r>
          </w:p>
        </w:tc>
      </w:tr>
      <w:tr w:rsidR="00C37247" w:rsidRPr="00B05E15" w14:paraId="139DB2DC" w14:textId="77777777" w:rsidTr="00565EE0">
        <w:trPr>
          <w:jc w:val="center"/>
        </w:trPr>
        <w:tc>
          <w:tcPr>
            <w:tcW w:w="1134" w:type="dxa"/>
          </w:tcPr>
          <w:p w14:paraId="23F72CEE" w14:textId="77777777" w:rsidR="00C37247" w:rsidRPr="00B05E15" w:rsidRDefault="00C37247" w:rsidP="00565EE0">
            <w:pPr>
              <w:pStyle w:val="TAC"/>
              <w:keepNext w:val="0"/>
              <w:keepLines w:val="0"/>
            </w:pPr>
            <w:r w:rsidRPr="00B05E15">
              <w:t>1 to L</w:t>
            </w:r>
          </w:p>
        </w:tc>
        <w:tc>
          <w:tcPr>
            <w:tcW w:w="3918" w:type="dxa"/>
          </w:tcPr>
          <w:p w14:paraId="5C83798E" w14:textId="77777777" w:rsidR="00C37247" w:rsidRPr="00B05E15" w:rsidRDefault="00C37247" w:rsidP="00565EE0">
            <w:pPr>
              <w:pStyle w:val="TAC"/>
              <w:keepNext w:val="0"/>
              <w:keepLines w:val="0"/>
              <w:jc w:val="left"/>
            </w:pPr>
            <w:r w:rsidRPr="00B05E15">
              <w:t xml:space="preserve">EAP packet </w:t>
            </w:r>
          </w:p>
        </w:tc>
        <w:tc>
          <w:tcPr>
            <w:tcW w:w="1196" w:type="dxa"/>
          </w:tcPr>
          <w:p w14:paraId="3ADB2749" w14:textId="77777777" w:rsidR="00C37247" w:rsidRPr="00B05E15" w:rsidRDefault="00C37247" w:rsidP="00565EE0">
            <w:pPr>
              <w:pStyle w:val="TAC"/>
              <w:keepNext w:val="0"/>
              <w:keepLines w:val="0"/>
            </w:pPr>
            <w:r w:rsidRPr="00B05E15">
              <w:t>M</w:t>
            </w:r>
          </w:p>
        </w:tc>
        <w:tc>
          <w:tcPr>
            <w:tcW w:w="1196" w:type="dxa"/>
          </w:tcPr>
          <w:p w14:paraId="047EE82D" w14:textId="77777777" w:rsidR="00C37247" w:rsidRPr="00B05E15" w:rsidRDefault="00C37247" w:rsidP="00565EE0">
            <w:pPr>
              <w:pStyle w:val="TAC"/>
              <w:keepNext w:val="0"/>
              <w:keepLines w:val="0"/>
            </w:pPr>
            <w:r w:rsidRPr="00B05E15">
              <w:t>L bytes</w:t>
            </w:r>
          </w:p>
        </w:tc>
      </w:tr>
      <w:tr w:rsidR="00C37247" w:rsidRPr="00B05E15" w14:paraId="6E1BA30B" w14:textId="77777777" w:rsidTr="00565EE0">
        <w:trPr>
          <w:jc w:val="center"/>
        </w:trPr>
        <w:tc>
          <w:tcPr>
            <w:tcW w:w="1134" w:type="dxa"/>
          </w:tcPr>
          <w:p w14:paraId="23E3515B" w14:textId="77777777" w:rsidR="00C37247" w:rsidRPr="00B05E15" w:rsidRDefault="00C37247" w:rsidP="00565EE0">
            <w:pPr>
              <w:pStyle w:val="TAC"/>
              <w:keepNext w:val="0"/>
              <w:keepLines w:val="0"/>
            </w:pPr>
            <w:r w:rsidRPr="00B05E15">
              <w:t>L+1 to L+N+1</w:t>
            </w:r>
          </w:p>
        </w:tc>
        <w:tc>
          <w:tcPr>
            <w:tcW w:w="3918" w:type="dxa"/>
          </w:tcPr>
          <w:p w14:paraId="62B4C2B5" w14:textId="77777777" w:rsidR="00C37247" w:rsidRPr="00B05E15" w:rsidRDefault="00C37247" w:rsidP="00565EE0">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4B9E91DD" w14:textId="77777777" w:rsidR="00C37247" w:rsidRPr="00B05E15" w:rsidRDefault="00C37247" w:rsidP="00565EE0">
            <w:pPr>
              <w:pStyle w:val="TAC"/>
              <w:keepNext w:val="0"/>
              <w:keepLines w:val="0"/>
            </w:pPr>
            <w:r w:rsidRPr="00B05E15">
              <w:t>O</w:t>
            </w:r>
          </w:p>
        </w:tc>
        <w:tc>
          <w:tcPr>
            <w:tcW w:w="1196" w:type="dxa"/>
          </w:tcPr>
          <w:p w14:paraId="1D4EABA5" w14:textId="77777777" w:rsidR="00C37247" w:rsidRPr="00B05E15" w:rsidRDefault="00C37247" w:rsidP="00565EE0">
            <w:pPr>
              <w:pStyle w:val="TAC"/>
              <w:keepNext w:val="0"/>
              <w:keepLines w:val="0"/>
            </w:pPr>
            <w:r w:rsidRPr="00B05E15">
              <w:t>N bytes</w:t>
            </w:r>
          </w:p>
        </w:tc>
      </w:tr>
      <w:tr w:rsidR="00C37247" w:rsidRPr="00E40C02" w14:paraId="1206B6DE" w14:textId="77777777" w:rsidTr="00565EE0">
        <w:trPr>
          <w:jc w:val="center"/>
        </w:trPr>
        <w:tc>
          <w:tcPr>
            <w:tcW w:w="7444" w:type="dxa"/>
            <w:gridSpan w:val="4"/>
          </w:tcPr>
          <w:p w14:paraId="354ACF7D"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tbl>
    <w:p w14:paraId="26A22EED" w14:textId="77777777" w:rsidR="00C37247" w:rsidRDefault="00C37247" w:rsidP="00C37247">
      <w:bookmarkStart w:id="346" w:name="_Toc11053242"/>
      <w:bookmarkStart w:id="347" w:name="_Toc20392082"/>
      <w:bookmarkStart w:id="348" w:name="_Toc27774050"/>
      <w:bookmarkStart w:id="349" w:name="_Toc36474475"/>
      <w:bookmarkStart w:id="350" w:name="_Toc36477837"/>
      <w:bookmarkStart w:id="351" w:name="_Toc44930730"/>
      <w:bookmarkStart w:id="352" w:name="_Toc50965500"/>
      <w:bookmarkStart w:id="353" w:name="_Toc57102268"/>
      <w:bookmarkStart w:id="354" w:name="_Toc120271144"/>
      <w:bookmarkStart w:id="355" w:name="_Toc147743233"/>
      <w:bookmarkEnd w:id="227"/>
      <w:bookmarkEnd w:id="241"/>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6" w:name="_Toc147744096"/>
      <w:bookmarkStart w:id="357" w:name="_Toc152223503"/>
      <w:r>
        <w:lastRenderedPageBreak/>
        <w:t>Annex A (informative):</w:t>
      </w:r>
      <w:r>
        <w:br/>
        <w:t>EF changes via Data Download or USAT applications</w:t>
      </w:r>
      <w:bookmarkEnd w:id="346"/>
      <w:bookmarkEnd w:id="347"/>
      <w:bookmarkEnd w:id="348"/>
      <w:bookmarkEnd w:id="349"/>
      <w:bookmarkEnd w:id="350"/>
      <w:bookmarkEnd w:id="351"/>
      <w:bookmarkEnd w:id="352"/>
      <w:bookmarkEnd w:id="353"/>
      <w:bookmarkEnd w:id="354"/>
      <w:bookmarkEnd w:id="355"/>
      <w:bookmarkEnd w:id="356"/>
      <w:bookmarkEnd w:id="357"/>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8"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9" w:name="_Toc147743234"/>
      <w:bookmarkStart w:id="360" w:name="_Toc147744097"/>
      <w:bookmarkStart w:id="361" w:name="_Hlk141269491"/>
      <w:bookmarkStart w:id="362" w:name="_Toc44926698"/>
      <w:bookmarkStart w:id="363" w:name="_Toc99444837"/>
      <w:bookmarkStart w:id="364" w:name="_Toc152223504"/>
      <w:bookmarkEnd w:id="358"/>
      <w:r>
        <w:lastRenderedPageBreak/>
        <w:t xml:space="preserve">Annex </w:t>
      </w:r>
      <w:r w:rsidRPr="00FC6389">
        <w:t>B</w:t>
      </w:r>
      <w:r>
        <w:t xml:space="preserve"> (informative):</w:t>
      </w:r>
      <w:r>
        <w:br/>
        <w:t>Suggested contents of the EFs at pre</w:t>
      </w:r>
      <w:r>
        <w:noBreakHyphen/>
        <w:t>personalization</w:t>
      </w:r>
      <w:bookmarkEnd w:id="359"/>
      <w:bookmarkEnd w:id="360"/>
      <w:bookmarkEnd w:id="364"/>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5" w:name="_Toc11053252"/>
      <w:bookmarkStart w:id="366" w:name="_Toc20392092"/>
      <w:bookmarkStart w:id="367" w:name="_Toc27774060"/>
      <w:bookmarkStart w:id="368" w:name="_Toc36474485"/>
      <w:bookmarkStart w:id="369" w:name="_Toc36477847"/>
      <w:bookmarkStart w:id="370" w:name="_Toc44930740"/>
      <w:bookmarkStart w:id="371" w:name="_Toc50965510"/>
      <w:bookmarkStart w:id="372" w:name="_Toc57102278"/>
      <w:bookmarkStart w:id="373" w:name="_Toc120271154"/>
      <w:bookmarkStart w:id="374" w:name="_Toc147743235"/>
      <w:bookmarkStart w:id="375" w:name="_Toc147744098"/>
      <w:bookmarkStart w:id="376" w:name="_Hlk141270122"/>
      <w:bookmarkStart w:id="377" w:name="_Toc152223505"/>
      <w:bookmarkEnd w:id="361"/>
      <w:r w:rsidRPr="00185AE2">
        <w:lastRenderedPageBreak/>
        <w:t>Annex C (normative):</w:t>
      </w:r>
      <w:r w:rsidRPr="00185AE2">
        <w:br/>
      </w:r>
      <w:r w:rsidRPr="00185AE2">
        <w:rPr>
          <w:rFonts w:eastAsia="MS Mincho"/>
        </w:rPr>
        <w:t>List of SFI Values</w:t>
      </w:r>
      <w:bookmarkEnd w:id="365"/>
      <w:bookmarkEnd w:id="366"/>
      <w:bookmarkEnd w:id="367"/>
      <w:bookmarkEnd w:id="368"/>
      <w:bookmarkEnd w:id="369"/>
      <w:bookmarkEnd w:id="370"/>
      <w:bookmarkEnd w:id="371"/>
      <w:bookmarkEnd w:id="372"/>
      <w:bookmarkEnd w:id="373"/>
      <w:bookmarkEnd w:id="374"/>
      <w:bookmarkEnd w:id="375"/>
      <w:bookmarkEnd w:id="377"/>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8" w:name="_Toc11053253"/>
      <w:bookmarkStart w:id="379" w:name="_Toc20392093"/>
      <w:bookmarkStart w:id="380" w:name="_Toc27774061"/>
      <w:bookmarkStart w:id="381" w:name="_Toc36474486"/>
      <w:bookmarkStart w:id="382" w:name="_Toc36477848"/>
      <w:bookmarkStart w:id="383" w:name="_Toc44930741"/>
      <w:bookmarkStart w:id="384" w:name="_Toc50965511"/>
      <w:bookmarkStart w:id="385" w:name="_Toc57102279"/>
      <w:bookmarkStart w:id="386" w:name="_Toc120271155"/>
      <w:bookmarkStart w:id="387" w:name="_Toc147743236"/>
      <w:bookmarkStart w:id="388" w:name="_Toc147744099"/>
      <w:bookmarkStart w:id="389" w:name="_Toc152223506"/>
      <w:r w:rsidRPr="004F40C1">
        <w:t>C</w:t>
      </w:r>
      <w:r>
        <w:t>.1</w:t>
      </w:r>
      <w:r>
        <w:tab/>
      </w:r>
      <w:r w:rsidRPr="004F40C1">
        <w:t>List of SFI Values at the SSIM ADF Level</w:t>
      </w:r>
      <w:bookmarkEnd w:id="378"/>
      <w:bookmarkEnd w:id="379"/>
      <w:bookmarkEnd w:id="380"/>
      <w:bookmarkEnd w:id="381"/>
      <w:bookmarkEnd w:id="382"/>
      <w:bookmarkEnd w:id="383"/>
      <w:bookmarkEnd w:id="384"/>
      <w:bookmarkEnd w:id="385"/>
      <w:bookmarkEnd w:id="386"/>
      <w:bookmarkEnd w:id="387"/>
      <w:bookmarkEnd w:id="388"/>
      <w:bookmarkEnd w:id="389"/>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0" w:name="_Toc11053248"/>
      <w:bookmarkStart w:id="391" w:name="_Toc20392088"/>
      <w:bookmarkStart w:id="392" w:name="_Toc27774056"/>
      <w:bookmarkStart w:id="393" w:name="_Toc36474481"/>
      <w:bookmarkStart w:id="394" w:name="_Toc36477843"/>
      <w:bookmarkStart w:id="395" w:name="_Toc44930736"/>
      <w:bookmarkStart w:id="396" w:name="_Toc50965506"/>
      <w:bookmarkStart w:id="397" w:name="_Toc57102274"/>
      <w:bookmarkStart w:id="398" w:name="_Toc120271150"/>
      <w:bookmarkStart w:id="399" w:name="_Toc147743237"/>
      <w:bookmarkStart w:id="400" w:name="_Toc147744100"/>
      <w:bookmarkStart w:id="401" w:name="_Toc152223507"/>
      <w:bookmarkEnd w:id="376"/>
      <w:r w:rsidR="00185AE2">
        <w:lastRenderedPageBreak/>
        <w:t>Annex D</w:t>
      </w:r>
      <w:r w:rsidR="00185AE2">
        <w:rPr>
          <w:lang w:eastAsia="ja-JP"/>
        </w:rPr>
        <w:t xml:space="preserve"> </w:t>
      </w:r>
      <w:r w:rsidR="00185AE2">
        <w:t>(informative):</w:t>
      </w:r>
      <w:r w:rsidR="00185AE2">
        <w:br/>
        <w:t>Tags defined in 31.10</w:t>
      </w:r>
      <w:bookmarkEnd w:id="390"/>
      <w:bookmarkEnd w:id="391"/>
      <w:bookmarkEnd w:id="392"/>
      <w:bookmarkEnd w:id="393"/>
      <w:bookmarkEnd w:id="394"/>
      <w:bookmarkEnd w:id="395"/>
      <w:bookmarkEnd w:id="396"/>
      <w:bookmarkEnd w:id="397"/>
      <w:bookmarkEnd w:id="398"/>
      <w:r w:rsidR="00185AE2">
        <w:t>5</w:t>
      </w:r>
      <w:bookmarkEnd w:id="399"/>
      <w:bookmarkEnd w:id="400"/>
      <w:bookmarkEnd w:id="401"/>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2" w:name="_Toc147743238"/>
      <w:bookmarkStart w:id="403" w:name="_Toc147744101"/>
      <w:bookmarkStart w:id="404" w:name="_Toc152223508"/>
      <w:bookmarkEnd w:id="362"/>
      <w:bookmarkEnd w:id="363"/>
      <w:r>
        <w:lastRenderedPageBreak/>
        <w:t>Annex E (normative):</w:t>
      </w:r>
      <w:r>
        <w:br/>
        <w:t>Allocated 3GPP PIX numbers</w:t>
      </w:r>
      <w:bookmarkEnd w:id="402"/>
      <w:bookmarkEnd w:id="403"/>
      <w:bookmarkEnd w:id="404"/>
    </w:p>
    <w:p w14:paraId="2795E323" w14:textId="77777777" w:rsidR="00C37247" w:rsidRPr="00EF16E4" w:rsidRDefault="00C37247" w:rsidP="00C37247">
      <w:pPr>
        <w:rPr>
          <w:lang w:val="en-US" w:eastAsia="zh-CN"/>
        </w:rPr>
      </w:pPr>
      <w:r w:rsidRPr="00EF16E4">
        <w:rPr>
          <w:lang w:val="en-US"/>
        </w:rPr>
        <w:t xml:space="preserve">In addition </w:t>
      </w:r>
      <w:r>
        <w:t xml:space="preserve">to 3GPP TS 31.101 [2] annex O </w:t>
      </w:r>
      <w:r w:rsidRPr="00EF16E4">
        <w:rPr>
          <w:lang w:val="en-US"/>
        </w:rPr>
        <w:t>the following applies:</w:t>
      </w:r>
    </w:p>
    <w:p w14:paraId="3C376E83" w14:textId="77777777" w:rsidR="00C37247" w:rsidRPr="006E35F7" w:rsidRDefault="00C37247" w:rsidP="00C37247">
      <w:pPr>
        <w:pStyle w:val="TH"/>
      </w:pPr>
      <w:r w:rsidRPr="006E35F7">
        <w:t>Table </w:t>
      </w:r>
      <w:r>
        <w:t>E-</w:t>
      </w:r>
      <w:r w:rsidRPr="006E35F7">
        <w:t>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C37247" w:rsidRPr="006E35F7" w14:paraId="0DCEEBC6" w14:textId="77777777" w:rsidTr="00565EE0">
        <w:trPr>
          <w:cantSplit/>
          <w:jc w:val="center"/>
        </w:trPr>
        <w:tc>
          <w:tcPr>
            <w:tcW w:w="9336" w:type="dxa"/>
            <w:gridSpan w:val="4"/>
          </w:tcPr>
          <w:p w14:paraId="359770CB" w14:textId="77777777" w:rsidR="00C37247" w:rsidRPr="006E35F7" w:rsidRDefault="00C37247" w:rsidP="00565EE0">
            <w:pPr>
              <w:pStyle w:val="TAH"/>
            </w:pPr>
            <w:r w:rsidRPr="006E35F7">
              <w:t>3G Application Identifiers</w:t>
            </w:r>
          </w:p>
        </w:tc>
      </w:tr>
      <w:tr w:rsidR="00C37247" w:rsidRPr="006E35F7" w14:paraId="0DAA2CF9" w14:textId="77777777" w:rsidTr="00565EE0">
        <w:trPr>
          <w:cantSplit/>
          <w:jc w:val="center"/>
        </w:trPr>
        <w:tc>
          <w:tcPr>
            <w:tcW w:w="3718" w:type="dxa"/>
          </w:tcPr>
          <w:p w14:paraId="5637BE1B" w14:textId="77777777" w:rsidR="00C37247" w:rsidRPr="006E35F7" w:rsidRDefault="00C37247" w:rsidP="00565EE0">
            <w:pPr>
              <w:pStyle w:val="TAH"/>
            </w:pPr>
            <w:r w:rsidRPr="006E35F7">
              <w:t>Application</w:t>
            </w:r>
          </w:p>
        </w:tc>
        <w:tc>
          <w:tcPr>
            <w:tcW w:w="5618" w:type="dxa"/>
            <w:gridSpan w:val="3"/>
            <w:tcBorders>
              <w:right w:val="single" w:sz="4" w:space="0" w:color="auto"/>
            </w:tcBorders>
          </w:tcPr>
          <w:p w14:paraId="3384EDF9" w14:textId="77777777" w:rsidR="00C37247" w:rsidRPr="006E35F7" w:rsidRDefault="00C37247" w:rsidP="00565EE0">
            <w:pPr>
              <w:pStyle w:val="TAH"/>
            </w:pPr>
            <w:r w:rsidRPr="006E35F7">
              <w:t>AID</w:t>
            </w:r>
          </w:p>
        </w:tc>
      </w:tr>
      <w:tr w:rsidR="00C37247" w:rsidRPr="006E35F7" w14:paraId="41AE1FC9" w14:textId="77777777" w:rsidTr="00565EE0">
        <w:trPr>
          <w:cantSplit/>
          <w:jc w:val="center"/>
        </w:trPr>
        <w:tc>
          <w:tcPr>
            <w:tcW w:w="3718" w:type="dxa"/>
            <w:vMerge w:val="restart"/>
          </w:tcPr>
          <w:p w14:paraId="548BF2D2" w14:textId="77777777" w:rsidR="00C37247" w:rsidRPr="006E35F7" w:rsidRDefault="00C37247" w:rsidP="00565EE0">
            <w:pPr>
              <w:pStyle w:val="TAH"/>
            </w:pPr>
          </w:p>
        </w:tc>
        <w:tc>
          <w:tcPr>
            <w:tcW w:w="1218" w:type="dxa"/>
            <w:vMerge w:val="restart"/>
          </w:tcPr>
          <w:p w14:paraId="17EF3C21" w14:textId="77777777" w:rsidR="00C37247" w:rsidRPr="006E35F7" w:rsidRDefault="00C37247" w:rsidP="00565EE0">
            <w:pPr>
              <w:pStyle w:val="TAH"/>
            </w:pPr>
            <w:r w:rsidRPr="006E35F7">
              <w:t>RID</w:t>
            </w:r>
          </w:p>
        </w:tc>
        <w:tc>
          <w:tcPr>
            <w:tcW w:w="4400" w:type="dxa"/>
            <w:gridSpan w:val="2"/>
            <w:tcBorders>
              <w:right w:val="single" w:sz="4" w:space="0" w:color="auto"/>
            </w:tcBorders>
          </w:tcPr>
          <w:p w14:paraId="4FE28FA9" w14:textId="77777777" w:rsidR="00C37247" w:rsidRPr="006E35F7" w:rsidRDefault="00C37247" w:rsidP="00565EE0">
            <w:pPr>
              <w:pStyle w:val="TAH"/>
            </w:pPr>
            <w:r w:rsidRPr="006E35F7">
              <w:t>PIX</w:t>
            </w:r>
          </w:p>
        </w:tc>
      </w:tr>
      <w:tr w:rsidR="00C37247" w:rsidRPr="006E35F7" w14:paraId="7D9E4B2F" w14:textId="77777777" w:rsidTr="00565EE0">
        <w:trPr>
          <w:cantSplit/>
          <w:trHeight w:val="225"/>
          <w:jc w:val="center"/>
        </w:trPr>
        <w:tc>
          <w:tcPr>
            <w:tcW w:w="3718" w:type="dxa"/>
            <w:vMerge/>
          </w:tcPr>
          <w:p w14:paraId="5006303E" w14:textId="77777777" w:rsidR="00C37247" w:rsidRPr="006E35F7" w:rsidRDefault="00C37247" w:rsidP="00565EE0">
            <w:pPr>
              <w:pStyle w:val="TAH"/>
            </w:pPr>
          </w:p>
        </w:tc>
        <w:tc>
          <w:tcPr>
            <w:tcW w:w="1218" w:type="dxa"/>
            <w:vMerge/>
          </w:tcPr>
          <w:p w14:paraId="1875ACA4" w14:textId="77777777" w:rsidR="00C37247" w:rsidRPr="006E35F7" w:rsidRDefault="00C37247" w:rsidP="00565EE0">
            <w:pPr>
              <w:pStyle w:val="TAH"/>
            </w:pPr>
          </w:p>
        </w:tc>
        <w:tc>
          <w:tcPr>
            <w:tcW w:w="972" w:type="dxa"/>
            <w:vMerge w:val="restart"/>
          </w:tcPr>
          <w:p w14:paraId="756CDB8D" w14:textId="77777777" w:rsidR="00C37247" w:rsidRPr="006E35F7" w:rsidRDefault="00C37247" w:rsidP="00565EE0">
            <w:pPr>
              <w:pStyle w:val="TAH"/>
            </w:pPr>
            <w:r w:rsidRPr="006E35F7">
              <w:t>3G</w:t>
            </w:r>
            <w:r w:rsidRPr="006E35F7">
              <w:br/>
              <w:t>App Code</w:t>
            </w:r>
          </w:p>
        </w:tc>
        <w:tc>
          <w:tcPr>
            <w:tcW w:w="3428" w:type="dxa"/>
            <w:vMerge w:val="restart"/>
            <w:tcBorders>
              <w:right w:val="single" w:sz="4" w:space="0" w:color="auto"/>
            </w:tcBorders>
          </w:tcPr>
          <w:p w14:paraId="6C2FB777" w14:textId="77777777" w:rsidR="00C37247" w:rsidRPr="006E35F7" w:rsidRDefault="00C37247" w:rsidP="00565EE0">
            <w:pPr>
              <w:pStyle w:val="TAH"/>
            </w:pPr>
            <w:r w:rsidRPr="006E35F7">
              <w:t>Additional PIX coding</w:t>
            </w:r>
          </w:p>
        </w:tc>
      </w:tr>
      <w:tr w:rsidR="00C37247" w:rsidRPr="006E35F7" w14:paraId="0466CBE5" w14:textId="77777777" w:rsidTr="00565EE0">
        <w:trPr>
          <w:cantSplit/>
          <w:trHeight w:val="225"/>
          <w:jc w:val="center"/>
        </w:trPr>
        <w:tc>
          <w:tcPr>
            <w:tcW w:w="3718" w:type="dxa"/>
            <w:vMerge/>
          </w:tcPr>
          <w:p w14:paraId="3CB74D20" w14:textId="77777777" w:rsidR="00C37247" w:rsidRPr="006E35F7" w:rsidRDefault="00C37247" w:rsidP="00565EE0">
            <w:pPr>
              <w:pStyle w:val="TAL"/>
            </w:pPr>
          </w:p>
        </w:tc>
        <w:tc>
          <w:tcPr>
            <w:tcW w:w="1218" w:type="dxa"/>
            <w:vMerge/>
          </w:tcPr>
          <w:p w14:paraId="5F1692A0" w14:textId="77777777" w:rsidR="00C37247" w:rsidRPr="006E35F7" w:rsidRDefault="00C37247" w:rsidP="00565EE0">
            <w:pPr>
              <w:pStyle w:val="TAC"/>
            </w:pPr>
          </w:p>
        </w:tc>
        <w:tc>
          <w:tcPr>
            <w:tcW w:w="972" w:type="dxa"/>
            <w:vMerge/>
          </w:tcPr>
          <w:p w14:paraId="0003E157" w14:textId="77777777" w:rsidR="00C37247" w:rsidRPr="006E35F7" w:rsidRDefault="00C37247" w:rsidP="00565EE0">
            <w:pPr>
              <w:pStyle w:val="TAC"/>
            </w:pPr>
          </w:p>
        </w:tc>
        <w:tc>
          <w:tcPr>
            <w:tcW w:w="3428" w:type="dxa"/>
            <w:vMerge/>
            <w:tcBorders>
              <w:right w:val="single" w:sz="4" w:space="0" w:color="auto"/>
            </w:tcBorders>
          </w:tcPr>
          <w:p w14:paraId="2FE87895" w14:textId="77777777" w:rsidR="00C37247" w:rsidRPr="006E35F7" w:rsidRDefault="00C37247" w:rsidP="00565EE0">
            <w:pPr>
              <w:pStyle w:val="TAL"/>
            </w:pPr>
          </w:p>
        </w:tc>
      </w:tr>
      <w:tr w:rsidR="00C37247" w:rsidRPr="0027494A" w14:paraId="3456D7A0" w14:textId="77777777" w:rsidTr="00565EE0">
        <w:trPr>
          <w:cantSplit/>
          <w:jc w:val="center"/>
        </w:trPr>
        <w:tc>
          <w:tcPr>
            <w:tcW w:w="3718" w:type="dxa"/>
          </w:tcPr>
          <w:p w14:paraId="76A8B05F" w14:textId="77777777" w:rsidR="00C37247" w:rsidRPr="00402506" w:rsidRDefault="00C37247" w:rsidP="00565EE0">
            <w:pPr>
              <w:pStyle w:val="TAL"/>
              <w:rPr>
                <w:lang w:val="fr-FR"/>
              </w:rPr>
            </w:pPr>
            <w:r w:rsidRPr="00402506">
              <w:rPr>
                <w:lang w:val="fr-FR"/>
              </w:rPr>
              <w:t xml:space="preserve">3GPP </w:t>
            </w:r>
            <w:r>
              <w:rPr>
                <w:lang w:val="fr-FR"/>
              </w:rPr>
              <w:t>SSIM</w:t>
            </w:r>
          </w:p>
        </w:tc>
        <w:tc>
          <w:tcPr>
            <w:tcW w:w="1218" w:type="dxa"/>
          </w:tcPr>
          <w:p w14:paraId="40831A18" w14:textId="77777777" w:rsidR="00C37247" w:rsidRPr="0027494A" w:rsidRDefault="00C37247" w:rsidP="00565EE0">
            <w:pPr>
              <w:pStyle w:val="TAL"/>
            </w:pPr>
            <w:r w:rsidRPr="006E35F7">
              <w:t>'A000000087'</w:t>
            </w:r>
          </w:p>
        </w:tc>
        <w:tc>
          <w:tcPr>
            <w:tcW w:w="972" w:type="dxa"/>
          </w:tcPr>
          <w:p w14:paraId="008CEA68" w14:textId="77777777" w:rsidR="00C37247" w:rsidRPr="0027494A" w:rsidRDefault="00C37247" w:rsidP="00565EE0">
            <w:pPr>
              <w:pStyle w:val="TAL"/>
            </w:pPr>
            <w:r w:rsidRPr="006E35F7">
              <w:t>'100</w:t>
            </w:r>
            <w:r>
              <w:t>C</w:t>
            </w:r>
            <w:r w:rsidRPr="006E35F7">
              <w:t>'</w:t>
            </w:r>
          </w:p>
        </w:tc>
        <w:tc>
          <w:tcPr>
            <w:tcW w:w="3428" w:type="dxa"/>
          </w:tcPr>
          <w:p w14:paraId="39094989" w14:textId="77777777" w:rsidR="00C37247" w:rsidRPr="0027494A" w:rsidRDefault="00C37247" w:rsidP="00565EE0">
            <w:pPr>
              <w:pStyle w:val="TAL"/>
            </w:pPr>
            <w:r w:rsidRPr="006E35F7">
              <w:t xml:space="preserve">See annex F </w:t>
            </w:r>
            <w:r>
              <w:t>of ETSI TS 101 220 </w:t>
            </w:r>
            <w:r>
              <w:rPr>
                <w:rFonts w:eastAsia="MS Mincho" w:hint="eastAsia"/>
              </w:rPr>
              <w:t>[7]</w:t>
            </w:r>
          </w:p>
        </w:tc>
      </w:tr>
    </w:tbl>
    <w:p w14:paraId="029AE5AD" w14:textId="77777777" w:rsidR="00C37247" w:rsidRDefault="00C37247" w:rsidP="00C37247">
      <w:bookmarkStart w:id="405" w:name="_Toc502362274"/>
      <w:bookmarkStart w:id="406" w:name="_Toc20387768"/>
      <w:bookmarkStart w:id="407" w:name="_Toc44926345"/>
      <w:bookmarkStart w:id="408" w:name="_Toc44926690"/>
      <w:bookmarkStart w:id="409" w:name="_Toc99444829"/>
    </w:p>
    <w:bookmarkEnd w:id="405"/>
    <w:bookmarkEnd w:id="406"/>
    <w:bookmarkEnd w:id="407"/>
    <w:bookmarkEnd w:id="408"/>
    <w:bookmarkEnd w:id="409"/>
    <w:p w14:paraId="0B69DB71" w14:textId="77777777" w:rsidR="00C37247" w:rsidRDefault="00C37247" w:rsidP="00C37247">
      <w:pPr>
        <w:pStyle w:val="Heading8"/>
      </w:pPr>
      <w:r w:rsidRPr="004D3578">
        <w:br w:type="page"/>
      </w:r>
      <w:bookmarkStart w:id="410" w:name="_Toc147743239"/>
      <w:bookmarkStart w:id="411" w:name="_Toc147744102"/>
      <w:bookmarkStart w:id="412" w:name="_Toc152223509"/>
      <w:r w:rsidRPr="004D3578">
        <w:lastRenderedPageBreak/>
        <w:t xml:space="preserve">Annex </w:t>
      </w:r>
      <w:r>
        <w:t>F</w:t>
      </w:r>
      <w:r w:rsidRPr="004D3578">
        <w:t xml:space="preserve"> (informative):</w:t>
      </w:r>
      <w:r w:rsidRPr="004D3578">
        <w:br/>
        <w:t>Change history</w:t>
      </w:r>
      <w:bookmarkEnd w:id="410"/>
      <w:bookmarkEnd w:id="411"/>
      <w:bookmarkEnd w:id="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13" w:name="historyclause"/>
            <w:bookmarkEnd w:id="413"/>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85C34" w14:textId="77777777" w:rsidR="005B490F" w:rsidRDefault="005B490F">
      <w:r>
        <w:separator/>
      </w:r>
    </w:p>
  </w:endnote>
  <w:endnote w:type="continuationSeparator" w:id="0">
    <w:p w14:paraId="38221ABB" w14:textId="77777777" w:rsidR="005B490F" w:rsidRDefault="005B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2E81E" w14:textId="77777777" w:rsidR="005B490F" w:rsidRDefault="005B490F">
      <w:r>
        <w:separator/>
      </w:r>
    </w:p>
  </w:footnote>
  <w:footnote w:type="continuationSeparator" w:id="0">
    <w:p w14:paraId="331DD48F" w14:textId="77777777" w:rsidR="005B490F" w:rsidRDefault="005B4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2F99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86C">
      <w:rPr>
        <w:rFonts w:ascii="Arial" w:hAnsi="Arial" w:cs="Arial"/>
        <w:b/>
        <w:noProof/>
        <w:sz w:val="18"/>
        <w:szCs w:val="18"/>
      </w:rPr>
      <w:t>3GPP TS 31.105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A6F4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8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AE2"/>
    <w:rsid w:val="001A4C42"/>
    <w:rsid w:val="001A7420"/>
    <w:rsid w:val="001B6637"/>
    <w:rsid w:val="001C21C3"/>
    <w:rsid w:val="001D02C2"/>
    <w:rsid w:val="001F0C1D"/>
    <w:rsid w:val="001F1132"/>
    <w:rsid w:val="001F168B"/>
    <w:rsid w:val="002347A2"/>
    <w:rsid w:val="002675F0"/>
    <w:rsid w:val="002721F6"/>
    <w:rsid w:val="002760EE"/>
    <w:rsid w:val="00296AA5"/>
    <w:rsid w:val="002B6339"/>
    <w:rsid w:val="002E00EE"/>
    <w:rsid w:val="002F17D4"/>
    <w:rsid w:val="00315B85"/>
    <w:rsid w:val="003172DC"/>
    <w:rsid w:val="0035462D"/>
    <w:rsid w:val="00356555"/>
    <w:rsid w:val="0037282A"/>
    <w:rsid w:val="003765B8"/>
    <w:rsid w:val="00390375"/>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323F"/>
    <w:rsid w:val="006B30D0"/>
    <w:rsid w:val="006C3D95"/>
    <w:rsid w:val="006C7267"/>
    <w:rsid w:val="006E5C86"/>
    <w:rsid w:val="006F1635"/>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959E4"/>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91962"/>
    <w:rsid w:val="00C93F40"/>
    <w:rsid w:val="00CA3D0C"/>
    <w:rsid w:val="00CB21E2"/>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62CD"/>
    <w:rsid w:val="00E16509"/>
    <w:rsid w:val="00E33025"/>
    <w:rsid w:val="00E44582"/>
    <w:rsid w:val="00E66223"/>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4554</Words>
  <Characters>25958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13</cp:revision>
  <cp:lastPrinted>2019-02-25T14:05:00Z</cp:lastPrinted>
  <dcterms:created xsi:type="dcterms:W3CDTF">2023-10-09T09:41:00Z</dcterms:created>
  <dcterms:modified xsi:type="dcterms:W3CDTF">2023-11-30T06:57:00Z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ies>
</file>