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5FE1A" w14:textId="77777777" w:rsidR="00063162" w:rsidRDefault="00000000">
      <w:pPr>
        <w:pStyle w:val="LSHeader"/>
      </w:pPr>
      <w:r>
        <w:t>3GPP TSG CT Meeting #106</w:t>
      </w:r>
      <w:r>
        <w:tab/>
        <w:t>CP-243072</w:t>
      </w:r>
    </w:p>
    <w:p w14:paraId="5C0214DE" w14:textId="77777777" w:rsidR="00063162" w:rsidRDefault="00000000">
      <w:pPr>
        <w:pStyle w:val="LSHeader"/>
        <w:pBdr>
          <w:bottom w:val="single" w:sz="6" w:space="1" w:color="auto"/>
        </w:pBdr>
      </w:pPr>
      <w:r>
        <w:t>Madrid, ES, 9 - 10 December, 2024</w:t>
      </w:r>
      <w:r>
        <w:br/>
      </w:r>
    </w:p>
    <w:p w14:paraId="56E7785E" w14:textId="77777777" w:rsidR="00063162" w:rsidRDefault="00063162">
      <w:pPr>
        <w:spacing w:after="0"/>
      </w:pPr>
    </w:p>
    <w:p w14:paraId="09018153" w14:textId="77777777" w:rsidR="0006316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19CAF218" w14:textId="77777777" w:rsidR="0006316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 WID on CT aspects of XRM_Ph2_APP</w:t>
      </w:r>
    </w:p>
    <w:p w14:paraId="19B64B41" w14:textId="77777777" w:rsidR="00063162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0171A980" w14:textId="77777777" w:rsidR="00063162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00803F6A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530D638E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43B11DB5" w14:textId="57FC550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3A1A2F" w:rsidRPr="00725BB7">
        <w:rPr>
          <w:lang w:eastAsia="ja-JP"/>
        </w:rPr>
        <w:t xml:space="preserve">CT aspects of </w:t>
      </w:r>
      <w:r w:rsidR="00107FE5" w:rsidRPr="00107FE5">
        <w:rPr>
          <w:lang w:eastAsia="ja-JP"/>
        </w:rPr>
        <w:t>Application enablement for XRM Services Phase 2</w:t>
      </w:r>
    </w:p>
    <w:p w14:paraId="7CCD6F2F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  <w:r w:rsidR="00107FE5">
        <w:rPr>
          <w:lang w:eastAsia="ja-JP"/>
        </w:rPr>
        <w:t>_App</w:t>
      </w:r>
    </w:p>
    <w:p w14:paraId="702F5462" w14:textId="1D1D5D3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B6A35">
        <w:rPr>
          <w:lang w:eastAsia="ja-JP"/>
        </w:rPr>
        <w:t xml:space="preserve"> 1060024</w:t>
      </w:r>
    </w:p>
    <w:p w14:paraId="62C52C9C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14D4400" w14:textId="77777777" w:rsidR="001E489F" w:rsidRPr="006C2E80" w:rsidRDefault="001E489F" w:rsidP="001E489F">
      <w:pPr>
        <w:pStyle w:val="Guidance"/>
      </w:pPr>
    </w:p>
    <w:p w14:paraId="4C3679FC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F2850C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49C8038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2E708A8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43F312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D0AB71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94DE6D8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C9DA950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775286C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1BCA3A85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2EF94AD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C276A6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F296B5A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083131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C53E1F1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90FBCC8" w14:textId="77777777" w:rsidR="001E489F" w:rsidRDefault="001E489F" w:rsidP="004E7B97">
            <w:pPr>
              <w:pStyle w:val="TAC"/>
            </w:pPr>
          </w:p>
        </w:tc>
      </w:tr>
      <w:tr w:rsidR="001E489F" w14:paraId="40548011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833CF71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A9F4B3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11D37EB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48F6F163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4973396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77A2EC69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48F99718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4C1D2D6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C21A3C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2375360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62A5A5C5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07D55581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1E3DEEA9" w14:textId="77777777" w:rsidR="001E489F" w:rsidRDefault="001E489F" w:rsidP="004E7B97">
            <w:pPr>
              <w:pStyle w:val="TAC"/>
            </w:pPr>
          </w:p>
        </w:tc>
      </w:tr>
    </w:tbl>
    <w:p w14:paraId="2A265B6C" w14:textId="77777777" w:rsidR="001E489F" w:rsidRPr="006C2E80" w:rsidRDefault="001E489F" w:rsidP="001E489F"/>
    <w:p w14:paraId="1C8E00B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0EBD8AED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18876CE8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19DEA7CA" w14:textId="77777777" w:rsidTr="004E7B97">
        <w:trPr>
          <w:cantSplit/>
          <w:jc w:val="center"/>
        </w:trPr>
        <w:tc>
          <w:tcPr>
            <w:tcW w:w="452" w:type="dxa"/>
          </w:tcPr>
          <w:p w14:paraId="1E69CCB6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DF201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421ADF73" w14:textId="77777777" w:rsidTr="004E7B97">
        <w:trPr>
          <w:cantSplit/>
          <w:jc w:val="center"/>
        </w:trPr>
        <w:tc>
          <w:tcPr>
            <w:tcW w:w="452" w:type="dxa"/>
          </w:tcPr>
          <w:p w14:paraId="0DD7A1EA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6B43F5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6B796C1B" w14:textId="77777777" w:rsidTr="004E7B97">
        <w:trPr>
          <w:cantSplit/>
          <w:jc w:val="center"/>
        </w:trPr>
        <w:tc>
          <w:tcPr>
            <w:tcW w:w="452" w:type="dxa"/>
          </w:tcPr>
          <w:p w14:paraId="1BFB29A1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78B9B7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6F9FAE9" w14:textId="77777777" w:rsidTr="004E7B97">
        <w:trPr>
          <w:cantSplit/>
          <w:jc w:val="center"/>
        </w:trPr>
        <w:tc>
          <w:tcPr>
            <w:tcW w:w="452" w:type="dxa"/>
          </w:tcPr>
          <w:p w14:paraId="2C3544B7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99F28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35A92B45" w14:textId="77777777" w:rsidTr="004E7B97">
        <w:trPr>
          <w:cantSplit/>
          <w:jc w:val="center"/>
        </w:trPr>
        <w:tc>
          <w:tcPr>
            <w:tcW w:w="452" w:type="dxa"/>
          </w:tcPr>
          <w:p w14:paraId="2F1B9CA1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549A1D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5EDBCA6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C6B0A30" w14:textId="77777777" w:rsidR="001E489F" w:rsidRDefault="001E489F" w:rsidP="001E489F">
      <w:pPr>
        <w:ind w:right="-99"/>
        <w:rPr>
          <w:b/>
        </w:rPr>
      </w:pPr>
    </w:p>
    <w:p w14:paraId="3172C422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p w14:paraId="1ADB070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783AA3D4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FA92D4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1503B82E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CABEE34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ADE3A3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A6B935C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C0132B9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38D7CC32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ABD6F70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  <w:r w:rsidR="00107FE5">
              <w:t>_App</w:t>
            </w:r>
          </w:p>
        </w:tc>
        <w:tc>
          <w:tcPr>
            <w:tcW w:w="1101" w:type="dxa"/>
          </w:tcPr>
          <w:p w14:paraId="6068F467" w14:textId="77777777" w:rsidR="004235E0" w:rsidRDefault="004235E0" w:rsidP="004235E0">
            <w:pPr>
              <w:pStyle w:val="TAL"/>
            </w:pPr>
            <w:r>
              <w:t>SA</w:t>
            </w:r>
            <w:r w:rsidR="00107FE5">
              <w:t>6</w:t>
            </w:r>
          </w:p>
        </w:tc>
        <w:tc>
          <w:tcPr>
            <w:tcW w:w="1101" w:type="dxa"/>
          </w:tcPr>
          <w:p w14:paraId="3574EFA8" w14:textId="77777777" w:rsidR="004235E0" w:rsidRPr="00BA01B7" w:rsidRDefault="004235E0" w:rsidP="004235E0">
            <w:pPr>
              <w:pStyle w:val="TAL"/>
            </w:pPr>
            <w:r w:rsidRPr="00B25829">
              <w:t>10400</w:t>
            </w:r>
            <w:r w:rsidR="00107FE5">
              <w:t>74</w:t>
            </w:r>
          </w:p>
        </w:tc>
        <w:tc>
          <w:tcPr>
            <w:tcW w:w="6010" w:type="dxa"/>
          </w:tcPr>
          <w:p w14:paraId="621ACA82" w14:textId="77777777" w:rsidR="004235E0" w:rsidRPr="00BA01B7" w:rsidRDefault="00107FE5" w:rsidP="004235E0">
            <w:pPr>
              <w:pStyle w:val="TAL"/>
            </w:pPr>
            <w:r w:rsidRPr="00107FE5">
              <w:t>Application enablement for XRM Services Phase 2</w:t>
            </w:r>
          </w:p>
        </w:tc>
      </w:tr>
    </w:tbl>
    <w:p w14:paraId="49C17461" w14:textId="77777777" w:rsidR="001E489F" w:rsidRDefault="001E489F" w:rsidP="001E489F"/>
    <w:p w14:paraId="1D9A7B64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A7C701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66B49F5B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2E5D8A3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7BF0E0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526477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E4ED1F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A69611B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107FE5" w14:paraId="51925182" w14:textId="77777777" w:rsidTr="004E7B97">
        <w:trPr>
          <w:cantSplit/>
          <w:jc w:val="center"/>
        </w:trPr>
        <w:tc>
          <w:tcPr>
            <w:tcW w:w="1101" w:type="dxa"/>
          </w:tcPr>
          <w:p w14:paraId="778A8F8A" w14:textId="77777777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810006</w:t>
            </w:r>
          </w:p>
        </w:tc>
        <w:tc>
          <w:tcPr>
            <w:tcW w:w="3326" w:type="dxa"/>
          </w:tcPr>
          <w:p w14:paraId="19B18F5B" w14:textId="77777777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eXtended Reality (XR) in 5G</w:t>
            </w:r>
          </w:p>
        </w:tc>
        <w:tc>
          <w:tcPr>
            <w:tcW w:w="5099" w:type="dxa"/>
          </w:tcPr>
          <w:p w14:paraId="4BD55107" w14:textId="77777777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XR and media services</w:t>
            </w:r>
          </w:p>
        </w:tc>
      </w:tr>
      <w:tr w:rsidR="00107FE5" w14:paraId="3FE1C77B" w14:textId="77777777" w:rsidTr="004E7B97">
        <w:trPr>
          <w:cantSplit/>
          <w:jc w:val="center"/>
        </w:trPr>
        <w:tc>
          <w:tcPr>
            <w:tcW w:w="1101" w:type="dxa"/>
          </w:tcPr>
          <w:p w14:paraId="754DCB81" w14:textId="77777777" w:rsidR="00107FE5" w:rsidRPr="00ED3CCC" w:rsidRDefault="00107FE5" w:rsidP="00107FE5">
            <w:pPr>
              <w:pStyle w:val="TAL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002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3326" w:type="dxa"/>
          </w:tcPr>
          <w:p w14:paraId="4485078D" w14:textId="77777777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Stage 1 of TACMM</w:t>
            </w:r>
          </w:p>
        </w:tc>
        <w:tc>
          <w:tcPr>
            <w:tcW w:w="5099" w:type="dxa"/>
          </w:tcPr>
          <w:p w14:paraId="3E7F9772" w14:textId="77777777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SA1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requirement for tactile and multi-modal communication service</w:t>
            </w:r>
          </w:p>
        </w:tc>
      </w:tr>
      <w:tr w:rsidR="00107FE5" w14:paraId="2B6B7430" w14:textId="77777777" w:rsidTr="004E7B97">
        <w:trPr>
          <w:cantSplit/>
          <w:jc w:val="center"/>
        </w:trPr>
        <w:tc>
          <w:tcPr>
            <w:tcW w:w="1101" w:type="dxa"/>
          </w:tcPr>
          <w:p w14:paraId="53AE9612" w14:textId="77777777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940068</w:t>
            </w:r>
          </w:p>
        </w:tc>
        <w:tc>
          <w:tcPr>
            <w:tcW w:w="3326" w:type="dxa"/>
          </w:tcPr>
          <w:p w14:paraId="6BC008F4" w14:textId="77777777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architecture enhancement for XR and media services</w:t>
            </w:r>
          </w:p>
        </w:tc>
        <w:tc>
          <w:tcPr>
            <w:tcW w:w="5099" w:type="dxa"/>
          </w:tcPr>
          <w:p w14:paraId="41245F5E" w14:textId="77777777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SA2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architecture enhancement for XR and media services</w:t>
            </w:r>
          </w:p>
        </w:tc>
      </w:tr>
      <w:tr w:rsidR="00107FE5" w14:paraId="4E7E7027" w14:textId="77777777" w:rsidTr="004E7B97">
        <w:trPr>
          <w:cantSplit/>
          <w:jc w:val="center"/>
        </w:trPr>
        <w:tc>
          <w:tcPr>
            <w:tcW w:w="1101" w:type="dxa"/>
          </w:tcPr>
          <w:p w14:paraId="54552383" w14:textId="77777777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950013</w:t>
            </w:r>
          </w:p>
        </w:tc>
        <w:tc>
          <w:tcPr>
            <w:tcW w:w="3326" w:type="dxa"/>
          </w:tcPr>
          <w:p w14:paraId="61403CC4" w14:textId="77777777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Study on Smartly Tethering AR Glasses</w:t>
            </w:r>
          </w:p>
        </w:tc>
        <w:tc>
          <w:tcPr>
            <w:tcW w:w="5099" w:type="dxa"/>
          </w:tcPr>
          <w:p w14:paraId="786825C8" w14:textId="77777777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work </w:t>
            </w:r>
            <w:r>
              <w:rPr>
                <w:lang w:val="en-US" w:eastAsia="zh-CN"/>
              </w:rPr>
              <w:t>related to</w:t>
            </w:r>
            <w:r>
              <w:rPr>
                <w:rFonts w:hint="eastAsia"/>
                <w:lang w:val="en-US" w:eastAsia="zh-CN"/>
              </w:rPr>
              <w:t xml:space="preserve"> Smartly Tethering AR Glasses</w:t>
            </w:r>
          </w:p>
        </w:tc>
      </w:tr>
      <w:tr w:rsidR="00107FE5" w14:paraId="0BB33A82" w14:textId="77777777" w:rsidTr="004E7B97">
        <w:trPr>
          <w:cantSplit/>
          <w:jc w:val="center"/>
        </w:trPr>
        <w:tc>
          <w:tcPr>
            <w:tcW w:w="1101" w:type="dxa"/>
          </w:tcPr>
          <w:p w14:paraId="63A163CE" w14:textId="77777777" w:rsidR="00107FE5" w:rsidRPr="00ED3CCC" w:rsidRDefault="00107FE5" w:rsidP="00107FE5">
            <w:pPr>
              <w:pStyle w:val="TAL"/>
            </w:pPr>
            <w:r>
              <w:rPr>
                <w:rFonts w:hint="eastAsia"/>
                <w:lang w:val="en-US" w:eastAsia="zh-CN"/>
              </w:rPr>
              <w:t>950015</w:t>
            </w:r>
          </w:p>
        </w:tc>
        <w:tc>
          <w:tcPr>
            <w:tcW w:w="3326" w:type="dxa"/>
          </w:tcPr>
          <w:p w14:paraId="417EB54B" w14:textId="77777777" w:rsidR="00107FE5" w:rsidRDefault="00107FE5" w:rsidP="00107FE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Media Capabilities for Augmented Reality</w:t>
            </w:r>
          </w:p>
        </w:tc>
        <w:tc>
          <w:tcPr>
            <w:tcW w:w="5099" w:type="dxa"/>
          </w:tcPr>
          <w:p w14:paraId="34FDE7D2" w14:textId="77777777" w:rsidR="00107FE5" w:rsidRDefault="00107FE5" w:rsidP="00107F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SA4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work about Media Capabilities for Augmented Reality</w:t>
            </w:r>
          </w:p>
        </w:tc>
      </w:tr>
      <w:tr w:rsidR="00107FE5" w14:paraId="2FE9CB78" w14:textId="77777777" w:rsidTr="004E7B97">
        <w:trPr>
          <w:cantSplit/>
          <w:jc w:val="center"/>
        </w:trPr>
        <w:tc>
          <w:tcPr>
            <w:tcW w:w="1101" w:type="dxa"/>
          </w:tcPr>
          <w:p w14:paraId="75D8512F" w14:textId="77777777" w:rsidR="00107FE5" w:rsidRDefault="00107FE5" w:rsidP="00107FE5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06AF6E9D" w14:textId="77777777" w:rsidR="00107FE5" w:rsidRDefault="00107FE5" w:rsidP="00107FE5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13333E4D" w14:textId="77777777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SA2 Work Item on XRM Phase 1 in Rel-18</w:t>
            </w:r>
          </w:p>
        </w:tc>
      </w:tr>
      <w:tr w:rsidR="00107FE5" w14:paraId="00EA2912" w14:textId="77777777" w:rsidTr="004E7B97">
        <w:trPr>
          <w:cantSplit/>
          <w:jc w:val="center"/>
        </w:trPr>
        <w:tc>
          <w:tcPr>
            <w:tcW w:w="1101" w:type="dxa"/>
          </w:tcPr>
          <w:p w14:paraId="372F769D" w14:textId="77777777" w:rsidR="00107FE5" w:rsidRDefault="00107FE5" w:rsidP="00107FE5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32E62B78" w14:textId="77777777" w:rsidR="00107FE5" w:rsidRDefault="00107FE5" w:rsidP="00107FE5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431E6A8B" w14:textId="77777777" w:rsidR="00107FE5" w:rsidRPr="00251D80" w:rsidRDefault="00107FE5" w:rsidP="00107FE5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107FE5" w14:paraId="5D80004D" w14:textId="77777777" w:rsidTr="004E7B97">
        <w:trPr>
          <w:cantSplit/>
          <w:jc w:val="center"/>
        </w:trPr>
        <w:tc>
          <w:tcPr>
            <w:tcW w:w="1101" w:type="dxa"/>
          </w:tcPr>
          <w:p w14:paraId="32365176" w14:textId="77777777" w:rsidR="00107FE5" w:rsidRPr="001749D3" w:rsidRDefault="00107FE5" w:rsidP="00107FE5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68DFDF00" w14:textId="77777777" w:rsidR="00107FE5" w:rsidRPr="00BA01B7" w:rsidRDefault="00107FE5" w:rsidP="00107FE5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6F7B051C" w14:textId="77777777" w:rsidR="00107FE5" w:rsidRDefault="00107FE5" w:rsidP="00107FE5">
            <w:pPr>
              <w:pStyle w:val="TAL"/>
            </w:pPr>
            <w:r>
              <w:t>SA2 Study Item</w:t>
            </w:r>
            <w:r w:rsidRPr="007C59D0">
              <w:t xml:space="preserve"> </w:t>
            </w:r>
            <w:r>
              <w:t>on XRM Phase 2 in Rel-19.</w:t>
            </w:r>
          </w:p>
        </w:tc>
      </w:tr>
      <w:tr w:rsidR="00107FE5" w14:paraId="0A08D26E" w14:textId="77777777" w:rsidTr="004E7B97">
        <w:trPr>
          <w:cantSplit/>
          <w:jc w:val="center"/>
        </w:trPr>
        <w:tc>
          <w:tcPr>
            <w:tcW w:w="1101" w:type="dxa"/>
          </w:tcPr>
          <w:p w14:paraId="12987101" w14:textId="77777777" w:rsidR="00107FE5" w:rsidRPr="001749D3" w:rsidRDefault="00107FE5" w:rsidP="00107FE5">
            <w:pPr>
              <w:pStyle w:val="TAL"/>
            </w:pPr>
            <w:r w:rsidRPr="00107FE5">
              <w:t>1020051</w:t>
            </w:r>
          </w:p>
        </w:tc>
        <w:tc>
          <w:tcPr>
            <w:tcW w:w="3326" w:type="dxa"/>
          </w:tcPr>
          <w:p w14:paraId="7D33DD78" w14:textId="77777777" w:rsidR="00107FE5" w:rsidRPr="001749D3" w:rsidRDefault="00107FE5" w:rsidP="00107FE5">
            <w:pPr>
              <w:pStyle w:val="TAL"/>
            </w:pPr>
            <w:r>
              <w:rPr>
                <w:lang w:val="en-US" w:eastAsia="zh-CN"/>
              </w:rPr>
              <w:t>Study on Application enabler for XR Services</w:t>
            </w:r>
          </w:p>
        </w:tc>
        <w:tc>
          <w:tcPr>
            <w:tcW w:w="5099" w:type="dxa"/>
          </w:tcPr>
          <w:p w14:paraId="49C447F1" w14:textId="77777777" w:rsidR="00107FE5" w:rsidRDefault="00107FE5" w:rsidP="00107FE5">
            <w:pPr>
              <w:pStyle w:val="TAL"/>
            </w:pPr>
            <w:r>
              <w:t xml:space="preserve">SA6 Study Item on </w:t>
            </w:r>
            <w:r>
              <w:rPr>
                <w:lang w:val="en-US" w:eastAsia="zh-CN"/>
              </w:rPr>
              <w:t>Application enabler for XR Services in Rel-19.</w:t>
            </w:r>
          </w:p>
        </w:tc>
      </w:tr>
      <w:tr w:rsidR="00107FE5" w14:paraId="40A5474E" w14:textId="77777777" w:rsidTr="004E7B97">
        <w:trPr>
          <w:cantSplit/>
          <w:jc w:val="center"/>
        </w:trPr>
        <w:tc>
          <w:tcPr>
            <w:tcW w:w="1101" w:type="dxa"/>
          </w:tcPr>
          <w:p w14:paraId="0F7D6C54" w14:textId="77777777" w:rsidR="00107FE5" w:rsidRPr="001749D3" w:rsidRDefault="00107FE5" w:rsidP="00107FE5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59B185FD" w14:textId="77777777" w:rsidR="00107FE5" w:rsidRPr="001749D3" w:rsidRDefault="00107FE5" w:rsidP="00107FE5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0A6E32F3" w14:textId="77777777" w:rsidR="00107FE5" w:rsidRDefault="00107FE5" w:rsidP="00107FE5">
            <w:pPr>
              <w:pStyle w:val="TAL"/>
            </w:pPr>
            <w:r>
              <w:t xml:space="preserve">SA4 Study Item on </w:t>
            </w:r>
            <w:r w:rsidRPr="007D0E83">
              <w:t>RTP transport of XR metadata and enhancements of RTP header extensions for PDU set marking</w:t>
            </w:r>
            <w:r w:rsidR="00A41FA5">
              <w:t>.</w:t>
            </w:r>
          </w:p>
        </w:tc>
      </w:tr>
      <w:tr w:rsidR="00961946" w14:paraId="2FFD7E0D" w14:textId="77777777" w:rsidTr="004E7B97">
        <w:trPr>
          <w:cantSplit/>
          <w:jc w:val="center"/>
        </w:trPr>
        <w:tc>
          <w:tcPr>
            <w:tcW w:w="1101" w:type="dxa"/>
          </w:tcPr>
          <w:p w14:paraId="1FAD4990" w14:textId="77777777" w:rsidR="00961946" w:rsidRPr="001749D3" w:rsidRDefault="00961946" w:rsidP="00961946">
            <w:pPr>
              <w:pStyle w:val="TAL"/>
            </w:pPr>
            <w:r>
              <w:rPr>
                <w:lang w:val="en-US" w:eastAsia="zh-CN"/>
              </w:rPr>
              <w:t>1040076</w:t>
            </w:r>
          </w:p>
        </w:tc>
        <w:tc>
          <w:tcPr>
            <w:tcW w:w="3326" w:type="dxa"/>
          </w:tcPr>
          <w:p w14:paraId="55EBE510" w14:textId="77777777" w:rsidR="00961946" w:rsidRPr="001749D3" w:rsidRDefault="00961946" w:rsidP="00961946">
            <w:pPr>
              <w:pStyle w:val="TAL"/>
            </w:pPr>
            <w:r>
              <w:rPr>
                <w:lang w:val="en-US" w:eastAsia="zh-CN"/>
              </w:rPr>
              <w:t>Application enablement for the mobile metaverse services</w:t>
            </w:r>
          </w:p>
        </w:tc>
        <w:tc>
          <w:tcPr>
            <w:tcW w:w="5099" w:type="dxa"/>
          </w:tcPr>
          <w:p w14:paraId="55BF8927" w14:textId="77777777" w:rsidR="00961946" w:rsidRDefault="00961946" w:rsidP="00961946">
            <w:pPr>
              <w:pStyle w:val="TAL"/>
            </w:pPr>
            <w:r>
              <w:rPr>
                <w:lang w:val="en-US" w:eastAsia="zh-CN"/>
              </w:rPr>
              <w:t xml:space="preserve">SA6 </w:t>
            </w:r>
            <w:r>
              <w:rPr>
                <w:rFonts w:hint="eastAsia"/>
                <w:lang w:val="en-US" w:eastAsia="zh-CN"/>
              </w:rPr>
              <w:t>W</w:t>
            </w:r>
            <w:r>
              <w:rPr>
                <w:lang w:val="en-US" w:eastAsia="zh-CN"/>
              </w:rPr>
              <w:t>ork Item on Metaverse services</w:t>
            </w:r>
            <w:r w:rsidR="00A41FA5">
              <w:rPr>
                <w:lang w:val="en-US" w:eastAsia="zh-CN"/>
              </w:rPr>
              <w:t>.</w:t>
            </w:r>
          </w:p>
        </w:tc>
      </w:tr>
    </w:tbl>
    <w:p w14:paraId="2AD98D3E" w14:textId="77777777" w:rsidR="001E489F" w:rsidRDefault="001E489F" w:rsidP="001E489F">
      <w:pPr>
        <w:pStyle w:val="FP"/>
      </w:pPr>
    </w:p>
    <w:p w14:paraId="770C592A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FC591B3" w14:textId="77777777" w:rsidR="00B47844" w:rsidRDefault="00B47844" w:rsidP="00B47844">
      <w:r>
        <w:t>N/A.</w:t>
      </w:r>
    </w:p>
    <w:p w14:paraId="49735A2A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956EACD" w14:textId="77777777" w:rsidR="009C6565" w:rsidRDefault="001973B1" w:rsidP="00A32BF0">
      <w:pPr>
        <w:rPr>
          <w:lang w:val="en-US" w:eastAsia="zh-CN"/>
        </w:rPr>
      </w:pPr>
      <w:r>
        <w:t>SA</w:t>
      </w:r>
      <w:r w:rsidR="009C6565">
        <w:t>6</w:t>
      </w:r>
      <w:r w:rsidR="00A32BF0">
        <w:t xml:space="preserve"> studied </w:t>
      </w:r>
      <w:r>
        <w:t xml:space="preserve">enhancements for the support of </w:t>
      </w:r>
      <w:r w:rsidR="009C6565">
        <w:rPr>
          <w:rFonts w:hint="eastAsia"/>
          <w:sz w:val="21"/>
          <w:szCs w:val="21"/>
          <w:lang w:val="en-US" w:eastAsia="zh-CN"/>
        </w:rPr>
        <w:t xml:space="preserve">Application enabler for XR Services </w:t>
      </w:r>
      <w:r w:rsidR="009C6565">
        <w:rPr>
          <w:rFonts w:hint="eastAsia"/>
          <w:lang w:val="en-US" w:eastAsia="zh-CN"/>
        </w:rPr>
        <w:t xml:space="preserve">studies </w:t>
      </w:r>
      <w:r w:rsidR="009C6565">
        <w:t xml:space="preserve">application enabling layer </w:t>
      </w:r>
      <w:r w:rsidR="009C6565">
        <w:rPr>
          <w:lang w:val="en-US"/>
        </w:rPr>
        <w:t>architecture requirements</w:t>
      </w:r>
      <w:r w:rsidR="009C6565">
        <w:rPr>
          <w:rFonts w:hint="eastAsia"/>
          <w:lang w:val="en-US" w:eastAsia="zh-CN"/>
        </w:rPr>
        <w:t xml:space="preserve">, </w:t>
      </w:r>
      <w:r w:rsidR="009C6565">
        <w:rPr>
          <w:lang w:val="en-US"/>
        </w:rPr>
        <w:t>key issues,</w:t>
      </w:r>
      <w:r w:rsidR="009C6565">
        <w:rPr>
          <w:rFonts w:hint="eastAsia"/>
          <w:lang w:val="en-US" w:eastAsia="zh-CN"/>
        </w:rPr>
        <w:t xml:space="preserve"> </w:t>
      </w:r>
      <w:r w:rsidR="009C6565">
        <w:rPr>
          <w:lang w:val="en-US"/>
        </w:rPr>
        <w:t xml:space="preserve">and solution recommendations to </w:t>
      </w:r>
      <w:r w:rsidR="009C6565">
        <w:rPr>
          <w:rFonts w:hint="eastAsia"/>
          <w:lang w:val="en-US" w:eastAsia="zh-CN"/>
        </w:rPr>
        <w:t>support XR services. Aspects that were considered during the study include end to end Mu</w:t>
      </w:r>
      <w:r w:rsidR="009C6565">
        <w:rPr>
          <w:lang w:val="en-US" w:eastAsia="zh-CN"/>
        </w:rPr>
        <w:t>l</w:t>
      </w:r>
      <w:r w:rsidR="009C6565">
        <w:rPr>
          <w:rFonts w:hint="eastAsia"/>
          <w:lang w:val="en-US" w:eastAsia="zh-CN"/>
        </w:rPr>
        <w:t>ti-Modal Communication flows, KPI optimization, measurement and exposure, Coordination between direct UE connection and network</w:t>
      </w:r>
      <w:r w:rsidR="009C6565">
        <w:rPr>
          <w:lang w:val="en-US" w:eastAsia="zh-CN"/>
        </w:rPr>
        <w:t>-</w:t>
      </w:r>
      <w:r w:rsidR="009C6565">
        <w:rPr>
          <w:rFonts w:hint="eastAsia"/>
          <w:lang w:val="en-US" w:eastAsia="zh-CN"/>
        </w:rPr>
        <w:t>based connection, application enablement layer capabilities usage, support the tethered UE, PDU set handling, etc.</w:t>
      </w:r>
    </w:p>
    <w:p w14:paraId="467AA9BE" w14:textId="77777777" w:rsidR="00A32BF0" w:rsidRDefault="00A32BF0" w:rsidP="00A32BF0">
      <w:pPr>
        <w:rPr>
          <w:bCs/>
          <w:color w:val="000000"/>
          <w:lang w:val="en-US" w:eastAsia="zh-CN"/>
        </w:rPr>
      </w:pPr>
      <w:r>
        <w:t xml:space="preserve">The </w:t>
      </w:r>
      <w:r w:rsidR="001973B1">
        <w:t>"</w:t>
      </w:r>
      <w:r>
        <w:t xml:space="preserve">Study on </w:t>
      </w:r>
      <w:r w:rsidR="00761DC0">
        <w:rPr>
          <w:rFonts w:hint="eastAsia"/>
          <w:lang w:val="en-US" w:eastAsia="zh-CN"/>
        </w:rPr>
        <w:t>Application enabler for XR Services</w:t>
      </w:r>
      <w:r w:rsidR="001973B1">
        <w:t>"</w:t>
      </w:r>
      <w:r>
        <w:t xml:space="preserve"> has agreed conclusions for most of the key issues in 3GPP TR 23.700-</w:t>
      </w:r>
      <w:r w:rsidR="00761DC0">
        <w:rPr>
          <w:lang w:eastAsia="zh-CN"/>
        </w:rPr>
        <w:t>23</w:t>
      </w:r>
      <w:r w:rsidRPr="0C7CC0D7">
        <w:rPr>
          <w:lang w:val="en-US" w:eastAsia="zh-CN"/>
        </w:rPr>
        <w:t xml:space="preserve">. In addition, </w:t>
      </w:r>
      <w:r w:rsidRPr="0C7CC0D7">
        <w:rPr>
          <w:color w:val="000000" w:themeColor="text1"/>
          <w:lang w:val="en-US" w:eastAsia="zh-CN"/>
        </w:rPr>
        <w:t xml:space="preserve">TSG-SA has approved </w:t>
      </w:r>
      <w:r w:rsidR="001973B1" w:rsidRPr="0C7CC0D7">
        <w:rPr>
          <w:color w:val="000000" w:themeColor="text1"/>
          <w:lang w:val="en-US" w:eastAsia="zh-CN"/>
        </w:rPr>
        <w:t xml:space="preserve">a normative stage 2 </w:t>
      </w:r>
      <w:r w:rsidRPr="0C7CC0D7">
        <w:rPr>
          <w:color w:val="000000" w:themeColor="text1"/>
          <w:lang w:val="en-US" w:eastAsia="zh-CN"/>
        </w:rPr>
        <w:t>work item</w:t>
      </w:r>
      <w:r w:rsidR="001973B1" w:rsidRPr="0C7CC0D7">
        <w:rPr>
          <w:color w:val="000000" w:themeColor="text1"/>
          <w:lang w:val="en-US" w:eastAsia="zh-CN"/>
        </w:rPr>
        <w:t xml:space="preserve"> (in </w:t>
      </w:r>
      <w:r w:rsidR="00761DC0" w:rsidRPr="00761DC0">
        <w:rPr>
          <w:color w:val="000000" w:themeColor="text1"/>
          <w:lang w:val="en-US" w:eastAsia="zh-CN"/>
        </w:rPr>
        <w:t>SP-241007</w:t>
      </w:r>
      <w:r w:rsidR="001973B1" w:rsidRPr="0C7CC0D7">
        <w:rPr>
          <w:color w:val="000000" w:themeColor="text1"/>
          <w:lang w:val="en-US" w:eastAsia="zh-CN"/>
        </w:rPr>
        <w:t>)</w:t>
      </w:r>
      <w:r w:rsidRPr="0C7CC0D7">
        <w:rPr>
          <w:color w:val="000000" w:themeColor="text1"/>
          <w:lang w:val="en-US" w:eastAsia="zh-CN"/>
        </w:rPr>
        <w:t xml:space="preserve"> </w:t>
      </w:r>
      <w:r w:rsidR="001973B1" w:rsidRPr="0C7CC0D7">
        <w:rPr>
          <w:color w:val="000000" w:themeColor="text1"/>
          <w:lang w:val="en-US" w:eastAsia="zh-CN"/>
        </w:rPr>
        <w:t xml:space="preserve">on </w:t>
      </w:r>
      <w:r w:rsidRPr="0C7CC0D7">
        <w:rPr>
          <w:color w:val="000000" w:themeColor="text1"/>
          <w:lang w:val="en-US" w:eastAsia="zh-CN"/>
        </w:rPr>
        <w:t>"</w:t>
      </w:r>
      <w:r w:rsidR="00761DC0" w:rsidRPr="00761DC0">
        <w:t>Application enablement for XRM Services Phase 2</w:t>
      </w:r>
      <w:r w:rsidRPr="0C7CC0D7">
        <w:rPr>
          <w:color w:val="000000" w:themeColor="text1"/>
          <w:lang w:val="en-US" w:eastAsia="zh-CN"/>
        </w:rPr>
        <w:t>" in TSG SA Meeting #</w:t>
      </w:r>
      <w:r w:rsidR="001973B1" w:rsidRPr="0C7CC0D7">
        <w:rPr>
          <w:color w:val="000000" w:themeColor="text1"/>
          <w:lang w:val="en-US" w:eastAsia="zh-CN"/>
        </w:rPr>
        <w:t>10</w:t>
      </w:r>
      <w:r w:rsidR="00761DC0">
        <w:rPr>
          <w:color w:val="000000" w:themeColor="text1"/>
          <w:lang w:val="en-US" w:eastAsia="zh-CN"/>
        </w:rPr>
        <w:t>4</w:t>
      </w:r>
      <w:r w:rsidR="001973B1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>(</w:t>
      </w:r>
      <w:r w:rsidR="00761DC0">
        <w:rPr>
          <w:color w:val="000000" w:themeColor="text1"/>
          <w:lang w:val="en-US" w:eastAsia="zh-CN"/>
        </w:rPr>
        <w:t xml:space="preserve">June </w:t>
      </w:r>
      <w:r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6ACEADB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</w:t>
      </w:r>
      <w:r w:rsidR="00761DC0" w:rsidRPr="00761DC0">
        <w:rPr>
          <w:lang w:eastAsia="zh-CN"/>
        </w:rPr>
        <w:t>Application enablement for XRM Services Phase 2</w:t>
      </w:r>
      <w:r w:rsidR="00A32BF0">
        <w:rPr>
          <w:rFonts w:hint="eastAsia"/>
          <w:lang w:val="en-US" w:eastAsia="zh-CN"/>
        </w:rPr>
        <w:t>.</w:t>
      </w:r>
    </w:p>
    <w:p w14:paraId="15EC5C6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7A23B3B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761DC0" w:rsidRPr="00761DC0">
        <w:rPr>
          <w:lang w:eastAsia="zh-CN"/>
        </w:rPr>
        <w:t>Application enablement for XRM Services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15C70F6B" w14:textId="77777777" w:rsidR="00FD05FD" w:rsidRDefault="00FD05FD" w:rsidP="00FD05FD">
      <w:r w:rsidRPr="00973BA6">
        <w:rPr>
          <w:u w:val="single"/>
        </w:rPr>
        <w:lastRenderedPageBreak/>
        <w:t>For CT1</w:t>
      </w:r>
      <w:r>
        <w:t>:</w:t>
      </w:r>
    </w:p>
    <w:p w14:paraId="10A72C34" w14:textId="77777777" w:rsidR="000B05FB" w:rsidRDefault="000B05FB" w:rsidP="000B05FB">
      <w:pPr>
        <w:pStyle w:val="B1"/>
        <w:rPr>
          <w:color w:val="000000" w:themeColor="text1"/>
          <w:lang w:val="en-US" w:eastAsia="zh-CN"/>
        </w:rPr>
      </w:pPr>
      <w:r>
        <w:t>1)</w:t>
      </w:r>
      <w:r>
        <w:tab/>
      </w:r>
      <w:r w:rsidRPr="00CC3B97">
        <w:t xml:space="preserve">Support of </w:t>
      </w:r>
      <w:r>
        <w:rPr>
          <w:rFonts w:hint="eastAsia"/>
        </w:rPr>
        <w:t xml:space="preserve">KPI </w:t>
      </w:r>
      <w:r w:rsidR="000518ED">
        <w:rPr>
          <w:color w:val="000000" w:themeColor="text1"/>
          <w:lang w:val="en-US" w:eastAsia="zh-CN"/>
        </w:rPr>
        <w:t>optimization, measurement and exposure, e.g., multi-modal flows end-to-end delay difference, etc.</w:t>
      </w:r>
    </w:p>
    <w:p w14:paraId="7857806F" w14:textId="77777777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Enhancement for support of SEAL</w:t>
      </w:r>
      <w:r>
        <w:rPr>
          <w:rFonts w:hint="eastAsia"/>
          <w:lang w:eastAsia="zh-CN"/>
        </w:rPr>
        <w:t>DD</w:t>
      </w:r>
      <w:r>
        <w:rPr>
          <w:lang w:val="en-US" w:eastAsia="zh-CN"/>
        </w:rPr>
        <w:t xml:space="preserve"> transmission quality measurement.</w:t>
      </w:r>
    </w:p>
    <w:p w14:paraId="4FE70F58" w14:textId="77777777" w:rsidR="000B05FB" w:rsidRDefault="000B05FB" w:rsidP="000B05FB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>
        <w:rPr>
          <w:rFonts w:hint="eastAsia"/>
          <w:lang w:val="en-US" w:eastAsia="zh-CN"/>
        </w:rPr>
        <w:t>E2E Multi-Modal Communication Flows</w:t>
      </w:r>
      <w:r>
        <w:rPr>
          <w:lang w:val="en-US" w:eastAsia="zh-CN"/>
        </w:rPr>
        <w:t>.</w:t>
      </w:r>
      <w:r w:rsidR="000518ED">
        <w:rPr>
          <w:lang w:val="en-US" w:eastAsia="zh-CN"/>
        </w:rPr>
        <w:t xml:space="preserve"> (e.g.</w:t>
      </w:r>
      <w:r w:rsidR="000518ED" w:rsidRPr="000518ED">
        <w:rPr>
          <w:lang w:val="en-US" w:eastAsia="zh-CN"/>
        </w:rPr>
        <w:t xml:space="preserve"> Monitor, align and manage</w:t>
      </w:r>
      <w:r w:rsidR="000518ED">
        <w:rPr>
          <w:lang w:val="en-US" w:eastAsia="zh-CN"/>
        </w:rPr>
        <w:t xml:space="preserve"> </w:t>
      </w:r>
      <w:r w:rsidR="000518ED">
        <w:rPr>
          <w:rFonts w:hint="eastAsia"/>
          <w:lang w:val="en-US" w:eastAsia="zh-CN"/>
        </w:rPr>
        <w:t>them</w:t>
      </w:r>
      <w:r w:rsidR="000518ED">
        <w:rPr>
          <w:lang w:val="en-US" w:eastAsia="zh-CN"/>
        </w:rPr>
        <w:t>)</w:t>
      </w:r>
    </w:p>
    <w:p w14:paraId="6E4487E5" w14:textId="77777777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update on supporting of manage the </w:t>
      </w:r>
      <w:r w:rsidR="00274DDF">
        <w:rPr>
          <w:lang w:eastAsia="zh-CN"/>
        </w:rPr>
        <w:t>multi-flow synchronization</w:t>
      </w:r>
      <w:r>
        <w:rPr>
          <w:lang w:val="en-US" w:eastAsia="zh-CN"/>
        </w:rPr>
        <w:t>.</w:t>
      </w:r>
    </w:p>
    <w:p w14:paraId="561E4FBB" w14:textId="77777777" w:rsidR="000B05FB" w:rsidRDefault="00274DDF" w:rsidP="000B05FB">
      <w:pPr>
        <w:pStyle w:val="B1"/>
      </w:pPr>
      <w:r>
        <w:rPr>
          <w:lang w:eastAsia="zh-CN"/>
        </w:rPr>
        <w:t>3</w:t>
      </w:r>
      <w:r w:rsidR="000B05FB">
        <w:rPr>
          <w:lang w:eastAsia="zh-CN"/>
        </w:rPr>
        <w:t>)</w:t>
      </w:r>
      <w:r w:rsidR="000B05FB">
        <w:tab/>
        <w:t xml:space="preserve">Support of </w:t>
      </w:r>
      <w:r w:rsidR="000B05FB">
        <w:rPr>
          <w:lang w:eastAsia="zh-CN"/>
        </w:rPr>
        <w:t>A</w:t>
      </w:r>
      <w:r w:rsidR="000B05FB">
        <w:t xml:space="preserve">pplication enablement </w:t>
      </w:r>
      <w:r w:rsidR="000B05FB">
        <w:rPr>
          <w:rFonts w:hint="eastAsia"/>
          <w:lang w:val="en-US" w:eastAsia="zh-CN"/>
        </w:rPr>
        <w:t>layer capabilities usage to supporting the XR services</w:t>
      </w:r>
      <w:r w:rsidR="000B05FB">
        <w:t>.</w:t>
      </w:r>
    </w:p>
    <w:p w14:paraId="63E5965E" w14:textId="77777777" w:rsidR="007C2A08" w:rsidRDefault="007C2A08" w:rsidP="007C2A0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E</w:t>
      </w:r>
      <w:r w:rsidRPr="007C2A08">
        <w:rPr>
          <w:lang w:eastAsia="zh-CN"/>
        </w:rPr>
        <w:t>nhancement of the QoS measurement of the SEALDD management for XR traffic;</w:t>
      </w:r>
    </w:p>
    <w:p w14:paraId="79C68164" w14:textId="77777777" w:rsidR="007C2A08" w:rsidRDefault="007C2A08" w:rsidP="007C2A08">
      <w:pPr>
        <w:pStyle w:val="B1"/>
        <w:rPr>
          <w:lang w:val="en-IN" w:eastAsia="zh-CN"/>
        </w:rPr>
      </w:pPr>
      <w:r>
        <w:t>4)</w:t>
      </w:r>
      <w:r>
        <w:tab/>
      </w:r>
      <w:r>
        <w:rPr>
          <w:rFonts w:hint="eastAsia"/>
          <w:lang w:val="en-US" w:eastAsia="zh-CN"/>
        </w:rPr>
        <w:t>S</w:t>
      </w:r>
      <w:r>
        <w:t>upport</w:t>
      </w:r>
      <w:r>
        <w:rPr>
          <w:rFonts w:hint="eastAsia"/>
        </w:rPr>
        <w:t xml:space="preserve"> the</w:t>
      </w:r>
      <w:r>
        <w:rPr>
          <w:color w:val="000000" w:themeColor="text1"/>
        </w:rPr>
        <w:t xml:space="preserve"> multi-modal service over</w:t>
      </w:r>
      <w:r>
        <w:rPr>
          <w:rFonts w:hint="eastAsia"/>
        </w:rPr>
        <w:t xml:space="preserve"> tethered UE</w:t>
      </w:r>
      <w:r>
        <w:t xml:space="preserve">(s). Update the </w:t>
      </w:r>
      <w:r>
        <w:rPr>
          <w:lang w:val="en-IN" w:eastAsia="zh-CN"/>
        </w:rPr>
        <w:t>Application layer architecture.</w:t>
      </w:r>
    </w:p>
    <w:p w14:paraId="4F5ED316" w14:textId="77777777" w:rsidR="00E86517" w:rsidRDefault="00E86517" w:rsidP="00E86517">
      <w:pPr>
        <w:pStyle w:val="B2"/>
        <w:rPr>
          <w:lang w:val="en-US" w:eastAsia="zh-CN"/>
        </w:rPr>
      </w:pPr>
      <w:r>
        <w:rPr>
          <w:rFonts w:hint="eastAsia"/>
        </w:rPr>
        <w:t>-</w:t>
      </w:r>
      <w:r>
        <w:tab/>
        <w:t xml:space="preserve">Enhancement to support </w:t>
      </w:r>
      <w:r>
        <w:rPr>
          <w:rFonts w:hint="eastAsia"/>
          <w:lang w:val="en-US" w:eastAsia="zh-CN"/>
        </w:rPr>
        <w:t>tethered link measurement</w:t>
      </w:r>
      <w:r>
        <w:rPr>
          <w:lang w:val="en-US" w:eastAsia="zh-CN"/>
        </w:rPr>
        <w:t xml:space="preserve"> in SEALDD.</w:t>
      </w:r>
    </w:p>
    <w:p w14:paraId="03D4D347" w14:textId="77777777" w:rsidR="007C2A08" w:rsidRDefault="00E86517" w:rsidP="00E86517">
      <w:pPr>
        <w:pStyle w:val="B2"/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="007C2A08">
        <w:rPr>
          <w:lang w:val="en-US" w:eastAsia="zh-CN"/>
        </w:rPr>
        <w:t xml:space="preserve">Potential </w:t>
      </w:r>
      <w:r w:rsidR="007C2A08">
        <w:rPr>
          <w:rFonts w:eastAsia="MS Mincho" w:hint="eastAsia"/>
          <w:lang w:val="en-US" w:eastAsia="zh-CN"/>
        </w:rPr>
        <w:t>e</w:t>
      </w:r>
      <w:r w:rsidR="007C2A08">
        <w:rPr>
          <w:rFonts w:eastAsia="MS Mincho"/>
          <w:lang w:val="en-US" w:eastAsia="zh-CN"/>
        </w:rPr>
        <w:t>nhancement</w:t>
      </w:r>
      <w:r w:rsidR="007C2A08">
        <w:rPr>
          <w:rFonts w:eastAsia="MS Mincho" w:hint="eastAsia"/>
          <w:lang w:val="en-US" w:eastAsia="zh-CN"/>
        </w:rPr>
        <w:t>s</w:t>
      </w:r>
      <w:r w:rsidR="007C2A08">
        <w:rPr>
          <w:rFonts w:eastAsia="MS Mincho"/>
          <w:lang w:val="en-US" w:eastAsia="zh-CN"/>
        </w:rPr>
        <w:t xml:space="preserve"> to other enablement frameworks (e.g. PINAPP</w:t>
      </w:r>
      <w:r>
        <w:rPr>
          <w:rFonts w:eastAsia="MS Mincho"/>
          <w:lang w:val="en-US" w:eastAsia="zh-CN"/>
        </w:rPr>
        <w:t>, ADAES</w:t>
      </w:r>
      <w:r w:rsidR="007C2A08">
        <w:rPr>
          <w:rFonts w:eastAsia="MS Mincho"/>
          <w:lang w:val="en-US" w:eastAsia="zh-CN"/>
        </w:rPr>
        <w:t>).</w:t>
      </w:r>
    </w:p>
    <w:p w14:paraId="16BA0DEE" w14:textId="77777777" w:rsidR="007C2A08" w:rsidRPr="000518ED" w:rsidRDefault="00E86517" w:rsidP="007C2A08">
      <w:pPr>
        <w:pStyle w:val="B1"/>
        <w:rPr>
          <w:rFonts w:eastAsia="DengXian"/>
        </w:rPr>
      </w:pPr>
      <w:r>
        <w:rPr>
          <w:rFonts w:eastAsia="DengXian"/>
          <w:lang w:val="en-US" w:eastAsia="zh-CN"/>
        </w:rPr>
        <w:t>5</w:t>
      </w:r>
      <w:r w:rsidR="007C2A08">
        <w:rPr>
          <w:rFonts w:eastAsia="DengXian"/>
          <w:lang w:val="en-US" w:eastAsia="zh-CN"/>
        </w:rPr>
        <w:t>)</w:t>
      </w:r>
      <w:r w:rsidR="007C2A08">
        <w:rPr>
          <w:rFonts w:eastAsia="DengXian"/>
          <w:lang w:val="en-US" w:eastAsia="zh-CN"/>
        </w:rPr>
        <w:tab/>
      </w:r>
      <w:r w:rsidR="007C2A08" w:rsidRPr="000518ED">
        <w:rPr>
          <w:rFonts w:eastAsia="DengXian"/>
          <w:lang w:val="en-US" w:eastAsia="zh-CN"/>
        </w:rPr>
        <w:t>Enabler support for QoS/resource coordination (for avatar based communication).</w:t>
      </w:r>
    </w:p>
    <w:p w14:paraId="7AB533B5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148D9534" w14:textId="77777777" w:rsidR="002247BC" w:rsidRDefault="00D364E0" w:rsidP="00942357">
      <w:pPr>
        <w:pStyle w:val="B1"/>
        <w:rPr>
          <w:color w:val="000000" w:themeColor="text1"/>
          <w:lang w:val="en-US" w:eastAsia="zh-CN"/>
        </w:rPr>
      </w:pPr>
      <w:r>
        <w:t>1)</w:t>
      </w:r>
      <w:r>
        <w:tab/>
      </w:r>
      <w:r w:rsidRPr="00CC3B97">
        <w:t xml:space="preserve">Support of </w:t>
      </w:r>
      <w:r w:rsidR="00942357">
        <w:rPr>
          <w:rFonts w:hint="eastAsia"/>
        </w:rPr>
        <w:t xml:space="preserve">KPI </w:t>
      </w:r>
      <w:r w:rsidR="000518ED">
        <w:rPr>
          <w:color w:val="000000" w:themeColor="text1"/>
          <w:lang w:val="en-US" w:eastAsia="zh-CN"/>
        </w:rPr>
        <w:t>optimization, measurement and exposure, e.g., multi-modal flows end-to-end delay difference, etc.</w:t>
      </w:r>
    </w:p>
    <w:p w14:paraId="16A1957B" w14:textId="77777777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B224D">
        <w:rPr>
          <w:lang w:eastAsia="zh-CN"/>
        </w:rPr>
        <w:t xml:space="preserve">Potential </w:t>
      </w:r>
      <w:r>
        <w:rPr>
          <w:lang w:eastAsia="zh-CN"/>
        </w:rPr>
        <w:t>Enhancement for support of SEAL</w:t>
      </w:r>
      <w:r>
        <w:rPr>
          <w:rFonts w:hint="eastAsia"/>
          <w:lang w:eastAsia="zh-CN"/>
        </w:rPr>
        <w:t>DD</w:t>
      </w:r>
      <w:r>
        <w:rPr>
          <w:lang w:val="en-US" w:eastAsia="zh-CN"/>
        </w:rPr>
        <w:t xml:space="preserve"> transmission quality measurement and exposure.</w:t>
      </w:r>
    </w:p>
    <w:p w14:paraId="4FF03BE4" w14:textId="77777777" w:rsidR="00594A09" w:rsidRDefault="00D364E0" w:rsidP="00942357">
      <w:pPr>
        <w:pStyle w:val="B1"/>
        <w:rPr>
          <w:lang w:val="en-US" w:eastAsia="zh-CN"/>
        </w:rPr>
      </w:pPr>
      <w:r>
        <w:t>2)</w:t>
      </w:r>
      <w:r>
        <w:tab/>
        <w:t xml:space="preserve">Enhancement to support </w:t>
      </w:r>
      <w:r w:rsidR="00942357">
        <w:rPr>
          <w:rFonts w:hint="eastAsia"/>
          <w:lang w:val="en-US" w:eastAsia="zh-CN"/>
        </w:rPr>
        <w:t>E2E Multi-Modal Communication Flows</w:t>
      </w:r>
      <w:r w:rsidR="00942357">
        <w:rPr>
          <w:lang w:val="en-US" w:eastAsia="zh-CN"/>
        </w:rPr>
        <w:t>.</w:t>
      </w:r>
      <w:r w:rsidR="000518ED">
        <w:rPr>
          <w:lang w:val="en-US" w:eastAsia="zh-CN"/>
        </w:rPr>
        <w:t xml:space="preserve"> (e.g.</w:t>
      </w:r>
      <w:r w:rsidR="000518ED" w:rsidRPr="000518ED">
        <w:rPr>
          <w:lang w:val="en-US" w:eastAsia="zh-CN"/>
        </w:rPr>
        <w:t xml:space="preserve"> Monitor, align and manage</w:t>
      </w:r>
      <w:r w:rsidR="000518ED">
        <w:rPr>
          <w:lang w:val="en-US" w:eastAsia="zh-CN"/>
        </w:rPr>
        <w:t xml:space="preserve"> </w:t>
      </w:r>
      <w:r w:rsidR="000518ED">
        <w:rPr>
          <w:rFonts w:hint="eastAsia"/>
          <w:lang w:val="en-US" w:eastAsia="zh-CN"/>
        </w:rPr>
        <w:t>them</w:t>
      </w:r>
      <w:r w:rsidR="000518ED">
        <w:rPr>
          <w:lang w:val="en-US" w:eastAsia="zh-CN"/>
        </w:rPr>
        <w:t>)</w:t>
      </w:r>
    </w:p>
    <w:p w14:paraId="4E367A1C" w14:textId="77777777" w:rsidR="00FB71AF" w:rsidRPr="00FB71AF" w:rsidRDefault="00FB71AF" w:rsidP="00FB71AF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B224D">
        <w:rPr>
          <w:lang w:eastAsia="zh-CN"/>
        </w:rPr>
        <w:t xml:space="preserve">Potential </w:t>
      </w:r>
      <w:r>
        <w:rPr>
          <w:lang w:eastAsia="zh-CN"/>
        </w:rPr>
        <w:t>Configure of SEAL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(including SEALDD-S and SEALDD-Uu interface)</w:t>
      </w:r>
      <w:r>
        <w:rPr>
          <w:lang w:val="en-US" w:eastAsia="zh-CN"/>
        </w:rPr>
        <w:t xml:space="preserve"> to support </w:t>
      </w:r>
      <w:r>
        <w:rPr>
          <w:rFonts w:hint="eastAsia"/>
          <w:lang w:val="en-US" w:eastAsia="zh-CN"/>
        </w:rPr>
        <w:t>Multi-Modal</w:t>
      </w:r>
      <w:r>
        <w:rPr>
          <w:lang w:val="en-US" w:eastAsia="zh-CN"/>
        </w:rPr>
        <w:t xml:space="preserve"> XR application.</w:t>
      </w:r>
    </w:p>
    <w:p w14:paraId="1AF76DAC" w14:textId="77777777" w:rsidR="00942357" w:rsidRDefault="007C2A08" w:rsidP="00942357">
      <w:pPr>
        <w:pStyle w:val="B1"/>
      </w:pPr>
      <w:r>
        <w:rPr>
          <w:lang w:eastAsia="zh-CN"/>
        </w:rPr>
        <w:t>3</w:t>
      </w:r>
      <w:r w:rsidR="00D364E0">
        <w:rPr>
          <w:lang w:eastAsia="zh-CN"/>
        </w:rPr>
        <w:t>)</w:t>
      </w:r>
      <w:r w:rsidR="00942357">
        <w:tab/>
        <w:t xml:space="preserve">Support of </w:t>
      </w:r>
      <w:r w:rsidR="00942357">
        <w:rPr>
          <w:lang w:eastAsia="zh-CN"/>
        </w:rPr>
        <w:t>A</w:t>
      </w:r>
      <w:r w:rsidR="00942357">
        <w:t xml:space="preserve">pplication enablement </w:t>
      </w:r>
      <w:r w:rsidR="00942357">
        <w:rPr>
          <w:rFonts w:hint="eastAsia"/>
          <w:lang w:val="en-US" w:eastAsia="zh-CN"/>
        </w:rPr>
        <w:t>layer capabilities usage to supporting the XR services</w:t>
      </w:r>
      <w:r w:rsidR="00942357">
        <w:t>.</w:t>
      </w:r>
    </w:p>
    <w:p w14:paraId="21372FBC" w14:textId="77777777" w:rsidR="00274DDF" w:rsidRDefault="00274DDF" w:rsidP="00274DDF">
      <w:pPr>
        <w:pStyle w:val="B2"/>
        <w:rPr>
          <w:lang w:val="en-US" w:eastAsia="zh-CN"/>
        </w:rPr>
      </w:pPr>
      <w:r>
        <w:rPr>
          <w:rFonts w:hint="eastAsia"/>
        </w:rPr>
        <w:t>-</w:t>
      </w:r>
      <w:r>
        <w:tab/>
      </w:r>
      <w:r w:rsidR="00FB224D">
        <w:t xml:space="preserve">Potential </w:t>
      </w:r>
      <w:r>
        <w:t xml:space="preserve">Update on CAPIF mechanism to </w:t>
      </w:r>
      <w:r>
        <w:rPr>
          <w:lang w:val="en-US"/>
        </w:rPr>
        <w:t xml:space="preserve">support the XR service by invoking the northbound API exposed by the </w:t>
      </w:r>
      <w:r>
        <w:rPr>
          <w:rFonts w:hint="eastAsia"/>
          <w:lang w:val="en-US" w:eastAsia="zh-CN"/>
        </w:rPr>
        <w:t>application enablement</w:t>
      </w:r>
      <w:r>
        <w:rPr>
          <w:lang w:val="en-US" w:eastAsia="zh-CN"/>
        </w:rPr>
        <w:t>;</w:t>
      </w:r>
    </w:p>
    <w:p w14:paraId="5D2F0760" w14:textId="77777777" w:rsidR="00274DDF" w:rsidRPr="00274DDF" w:rsidRDefault="00274DDF" w:rsidP="00274DDF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Potential update on NSCE or SEAL NRM to support optimized QoS for XR applications.</w:t>
      </w:r>
    </w:p>
    <w:p w14:paraId="703AE409" w14:textId="77777777" w:rsidR="00942357" w:rsidRDefault="007C2A08" w:rsidP="00942357">
      <w:pPr>
        <w:pStyle w:val="B1"/>
      </w:pPr>
      <w:r>
        <w:t>4</w:t>
      </w:r>
      <w:r w:rsidR="00942357">
        <w:t>)</w:t>
      </w:r>
      <w:r w:rsidR="00942357">
        <w:tab/>
      </w:r>
      <w:r w:rsidR="00942357">
        <w:rPr>
          <w:rFonts w:hint="eastAsia"/>
          <w:lang w:val="en-US" w:eastAsia="zh-CN"/>
        </w:rPr>
        <w:t>S</w:t>
      </w:r>
      <w:r w:rsidR="00942357">
        <w:t>upport</w:t>
      </w:r>
      <w:r w:rsidR="00942357">
        <w:rPr>
          <w:rFonts w:hint="eastAsia"/>
        </w:rPr>
        <w:t xml:space="preserve"> the</w:t>
      </w:r>
      <w:r w:rsidR="000518ED">
        <w:rPr>
          <w:color w:val="000000" w:themeColor="text1"/>
        </w:rPr>
        <w:t xml:space="preserve"> multi-modal service over</w:t>
      </w:r>
      <w:r w:rsidR="00942357">
        <w:rPr>
          <w:rFonts w:hint="eastAsia"/>
        </w:rPr>
        <w:t xml:space="preserve"> tethered UE</w:t>
      </w:r>
      <w:r w:rsidR="000518ED">
        <w:t>(s)</w:t>
      </w:r>
      <w:r w:rsidR="00942357">
        <w:t>.</w:t>
      </w:r>
      <w:r w:rsidR="00066648">
        <w:t xml:space="preserve"> Update the </w:t>
      </w:r>
      <w:r w:rsidR="00066648">
        <w:rPr>
          <w:lang w:val="en-IN" w:eastAsia="zh-CN"/>
        </w:rPr>
        <w:t>Application layer architecture.</w:t>
      </w:r>
    </w:p>
    <w:p w14:paraId="1E4B1845" w14:textId="77777777" w:rsidR="00E86517" w:rsidRDefault="00E86517" w:rsidP="00E86517">
      <w:pPr>
        <w:pStyle w:val="B2"/>
        <w:rPr>
          <w:lang w:val="en-US" w:eastAsia="zh-CN"/>
        </w:rPr>
      </w:pPr>
      <w:r>
        <w:rPr>
          <w:rFonts w:hint="eastAsia"/>
        </w:rPr>
        <w:t>-</w:t>
      </w:r>
      <w:r>
        <w:tab/>
      </w:r>
      <w:r w:rsidR="00FB224D">
        <w:t xml:space="preserve">Potential </w:t>
      </w:r>
      <w:r>
        <w:t xml:space="preserve">Enhancement to support </w:t>
      </w:r>
      <w:r>
        <w:rPr>
          <w:rFonts w:hint="eastAsia"/>
          <w:lang w:val="en-US" w:eastAsia="zh-CN"/>
        </w:rPr>
        <w:t>tethered link measurement</w:t>
      </w:r>
      <w:r>
        <w:rPr>
          <w:lang w:val="en-US" w:eastAsia="zh-CN"/>
        </w:rPr>
        <w:t xml:space="preserve"> in SEALDD.</w:t>
      </w:r>
    </w:p>
    <w:p w14:paraId="41EED13A" w14:textId="77777777" w:rsidR="007F684F" w:rsidRDefault="00E86517" w:rsidP="00E86517">
      <w:pPr>
        <w:pStyle w:val="B2"/>
      </w:pPr>
      <w:r>
        <w:t>-</w:t>
      </w:r>
      <w:r>
        <w:tab/>
      </w:r>
      <w:r w:rsidR="007F684F">
        <w:rPr>
          <w:lang w:val="en-US" w:eastAsia="zh-CN"/>
        </w:rPr>
        <w:t xml:space="preserve">Potential </w:t>
      </w:r>
      <w:r w:rsidR="007F684F">
        <w:rPr>
          <w:rFonts w:eastAsia="MS Mincho" w:hint="eastAsia"/>
          <w:lang w:val="en-US" w:eastAsia="zh-CN"/>
        </w:rPr>
        <w:t>e</w:t>
      </w:r>
      <w:r w:rsidR="007F684F">
        <w:rPr>
          <w:rFonts w:eastAsia="MS Mincho"/>
          <w:lang w:val="en-US" w:eastAsia="zh-CN"/>
        </w:rPr>
        <w:t>nhancement</w:t>
      </w:r>
      <w:r w:rsidR="007F684F">
        <w:rPr>
          <w:rFonts w:eastAsia="MS Mincho" w:hint="eastAsia"/>
          <w:lang w:val="en-US" w:eastAsia="zh-CN"/>
        </w:rPr>
        <w:t>s</w:t>
      </w:r>
      <w:r w:rsidR="007F684F">
        <w:rPr>
          <w:rFonts w:eastAsia="MS Mincho"/>
          <w:lang w:val="en-US" w:eastAsia="zh-CN"/>
        </w:rPr>
        <w:t xml:space="preserve"> to other enablement frameworks (e.g. PINAPP</w:t>
      </w:r>
      <w:r>
        <w:rPr>
          <w:rFonts w:eastAsia="MS Mincho"/>
          <w:lang w:val="en-US" w:eastAsia="zh-CN"/>
        </w:rPr>
        <w:t>, ADAES</w:t>
      </w:r>
      <w:r w:rsidR="007F684F">
        <w:rPr>
          <w:rFonts w:eastAsia="MS Mincho"/>
          <w:lang w:val="en-US" w:eastAsia="zh-CN"/>
        </w:rPr>
        <w:t>).</w:t>
      </w:r>
    </w:p>
    <w:p w14:paraId="01DD86D3" w14:textId="77777777" w:rsidR="000518ED" w:rsidRPr="000518ED" w:rsidRDefault="00E86517" w:rsidP="000518ED">
      <w:pPr>
        <w:pStyle w:val="B1"/>
        <w:rPr>
          <w:rFonts w:eastAsia="DengXian"/>
        </w:rPr>
      </w:pPr>
      <w:r>
        <w:rPr>
          <w:rFonts w:eastAsia="DengXian"/>
          <w:lang w:val="en-US" w:eastAsia="zh-CN"/>
        </w:rPr>
        <w:t>5</w:t>
      </w:r>
      <w:r w:rsidR="000518ED">
        <w:rPr>
          <w:rFonts w:eastAsia="DengXian"/>
          <w:lang w:val="en-US" w:eastAsia="zh-CN"/>
        </w:rPr>
        <w:t>)</w:t>
      </w:r>
      <w:r w:rsidR="000518ED">
        <w:rPr>
          <w:rFonts w:eastAsia="DengXian"/>
          <w:lang w:val="en-US" w:eastAsia="zh-CN"/>
        </w:rPr>
        <w:tab/>
      </w:r>
      <w:r w:rsidR="000518ED" w:rsidRPr="000518ED">
        <w:rPr>
          <w:rFonts w:eastAsia="DengXian"/>
          <w:lang w:val="en-US" w:eastAsia="zh-CN"/>
        </w:rPr>
        <w:t>Enabler support for QoS/resource coordination (for avatar based communication).</w:t>
      </w:r>
    </w:p>
    <w:p w14:paraId="2A89FD95" w14:textId="77777777" w:rsidR="001E489F" w:rsidRPr="006C2E80" w:rsidRDefault="001E489F" w:rsidP="001E489F"/>
    <w:p w14:paraId="0AD2081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68C0A81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6AC01286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57BD5A6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2B882449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5939AFC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AD9C7F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59A402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6F59B79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5A3405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A8A6D18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5373E9EA" w14:textId="77777777" w:rsidTr="004E7B97">
        <w:trPr>
          <w:cantSplit/>
          <w:jc w:val="center"/>
        </w:trPr>
        <w:tc>
          <w:tcPr>
            <w:tcW w:w="1617" w:type="dxa"/>
          </w:tcPr>
          <w:p w14:paraId="20E4D405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5A692F2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625FFA32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170E376B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1770C2E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5BF14F16" w14:textId="77777777" w:rsidR="001E489F" w:rsidRPr="00251D80" w:rsidRDefault="001E489F" w:rsidP="004E7B97">
            <w:pPr>
              <w:pStyle w:val="TAL"/>
            </w:pPr>
          </w:p>
        </w:tc>
      </w:tr>
    </w:tbl>
    <w:p w14:paraId="20E19791" w14:textId="77777777" w:rsidR="001E489F" w:rsidRDefault="001E489F" w:rsidP="001E489F">
      <w:pPr>
        <w:pStyle w:val="FP"/>
      </w:pPr>
    </w:p>
    <w:p w14:paraId="09805C30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285D7B9" w14:textId="77777777" w:rsidTr="004E7B9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D4DFE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0416C914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1B4DE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746842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0B458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A3844A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066648" w:rsidRPr="006C2E80" w14:paraId="09DD1FCD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AE99" w14:textId="77777777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1579" w14:textId="77777777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Updates to the SEALDD client and the SEALDD server </w:t>
            </w:r>
            <w:r>
              <w:rPr>
                <w:lang w:eastAsia="zh-CN"/>
              </w:rPr>
              <w:t>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A065" w14:textId="77777777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0992" w14:textId="77777777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066648" w:rsidRPr="006C2E80" w14:paraId="5B0A5E21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B565" w14:textId="77777777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A6D5" w14:textId="77777777" w:rsidR="00066648" w:rsidRDefault="00066648" w:rsidP="00066648">
            <w:pPr>
              <w:pStyle w:val="TAL"/>
              <w:rPr>
                <w:lang w:eastAsia="zh-CN"/>
              </w:rPr>
            </w:pPr>
            <w:r>
              <w:t xml:space="preserve">Possible update to </w:t>
            </w:r>
            <w:r w:rsidR="00D53AB6">
              <w:t>XR Application enablement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E345" w14:textId="77777777" w:rsidR="00066648" w:rsidRDefault="00066648" w:rsidP="00066648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86C8" w14:textId="77777777" w:rsidR="00066648" w:rsidRDefault="00066648" w:rsidP="00066648">
            <w:pPr>
              <w:pStyle w:val="TAL"/>
              <w:rPr>
                <w:lang w:val="en-US" w:eastAsia="zh-CN"/>
              </w:rPr>
            </w:pPr>
            <w:r>
              <w:t>CT1</w:t>
            </w:r>
          </w:p>
        </w:tc>
      </w:tr>
      <w:tr w:rsidR="00D53AB6" w:rsidRPr="006C2E80" w14:paraId="7E64AC88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0921" w14:textId="77777777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B77" w14:textId="77777777" w:rsidR="00D53AB6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SEALDD Server APIs to support the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9453" w14:textId="77777777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3CC" w14:textId="77777777" w:rsidR="00D53AB6" w:rsidRDefault="00D53AB6" w:rsidP="00D53AB6">
            <w:pPr>
              <w:pStyle w:val="TAL"/>
              <w:rPr>
                <w:lang w:val="en-US" w:eastAsia="zh-CN"/>
              </w:rPr>
            </w:pPr>
            <w:r>
              <w:t>CT3</w:t>
            </w:r>
          </w:p>
        </w:tc>
      </w:tr>
      <w:tr w:rsidR="00D53AB6" w:rsidRPr="006C2E80" w14:paraId="594519E0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CE52" w14:textId="77777777" w:rsidR="00D53AB6" w:rsidRPr="006C2E80" w:rsidRDefault="00D53AB6" w:rsidP="00D53AB6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5CD" w14:textId="77777777" w:rsidR="00D53AB6" w:rsidRPr="006C2E80" w:rsidRDefault="00D53AB6" w:rsidP="00D53AB6">
            <w:pPr>
              <w:pStyle w:val="TAL"/>
            </w:pPr>
            <w:r>
              <w:t xml:space="preserve">Updates to </w:t>
            </w:r>
            <w:r>
              <w:rPr>
                <w:lang w:eastAsia="zh-CN"/>
              </w:rPr>
              <w:t>the SEAL APIs provided by SEAL Servers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369C" w14:textId="77777777" w:rsidR="00D53AB6" w:rsidRPr="006C2E80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D00C" w14:textId="77777777" w:rsidR="00D53AB6" w:rsidRPr="006C2E80" w:rsidRDefault="00D53AB6" w:rsidP="00D53AB6">
            <w:pPr>
              <w:pStyle w:val="TAL"/>
            </w:pPr>
            <w:r>
              <w:t>CT3</w:t>
            </w:r>
          </w:p>
        </w:tc>
      </w:tr>
      <w:tr w:rsidR="00D53AB6" w:rsidRPr="006C2E80" w14:paraId="38E7CB96" w14:textId="77777777" w:rsidTr="004E7B9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8516" w14:textId="77777777" w:rsidR="00D53AB6" w:rsidRDefault="00D53AB6" w:rsidP="00D53AB6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740" w14:textId="77777777" w:rsidR="00D53AB6" w:rsidRPr="002113DA" w:rsidRDefault="00D53AB6" w:rsidP="00D53AB6">
            <w:pPr>
              <w:pStyle w:val="TAL"/>
            </w:pPr>
            <w:r w:rsidRPr="002113DA">
              <w:t xml:space="preserve">Updates to the </w:t>
            </w:r>
            <w:r>
              <w:rPr>
                <w:rFonts w:cs="Arial"/>
                <w:color w:val="000000"/>
                <w:szCs w:val="18"/>
              </w:rPr>
              <w:t>Enabling Edge Applications APIs</w:t>
            </w:r>
            <w:r w:rsidRPr="002113DA">
              <w:t xml:space="preserve"> to support stage-2 enhancements.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5F3" w14:textId="77777777" w:rsidR="00D53AB6" w:rsidRDefault="00D53AB6" w:rsidP="00D53AB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1DB" w14:textId="77777777" w:rsidR="00D53AB6" w:rsidRDefault="00FB224D" w:rsidP="00D53AB6">
            <w:pPr>
              <w:pStyle w:val="TAL"/>
            </w:pPr>
            <w:r>
              <w:t>CT3</w:t>
            </w:r>
            <w:r w:rsidR="00D53AB6" w:rsidRPr="002113DA">
              <w:t>.</w:t>
            </w:r>
          </w:p>
        </w:tc>
      </w:tr>
    </w:tbl>
    <w:p w14:paraId="2F7A08D8" w14:textId="77777777" w:rsidR="001E489F" w:rsidRDefault="001E489F" w:rsidP="001E489F"/>
    <w:p w14:paraId="77B207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3DC92EC" w14:textId="77777777" w:rsidR="001E489F" w:rsidRPr="006C2E80" w:rsidRDefault="00066648" w:rsidP="001E489F">
      <w:r>
        <w:t>Zhenning, Huang</w:t>
      </w:r>
      <w:r w:rsidR="0065298B">
        <w:t xml:space="preserve">, </w:t>
      </w:r>
      <w:r>
        <w:t>China Mobile</w:t>
      </w:r>
      <w:r w:rsidR="0065298B">
        <w:t xml:space="preserve">, </w:t>
      </w:r>
      <w:r>
        <w:t>huangzhenning</w:t>
      </w:r>
      <w:r w:rsidR="0065298B" w:rsidRPr="0065298B">
        <w:t>@</w:t>
      </w:r>
      <w:r>
        <w:t>chinamobile</w:t>
      </w:r>
      <w:r w:rsidR="0065298B" w:rsidRPr="0065298B">
        <w:t>.com</w:t>
      </w:r>
    </w:p>
    <w:p w14:paraId="3FFD27F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DF2624D" w14:textId="77777777" w:rsidR="001E489F" w:rsidRPr="00557B2E" w:rsidRDefault="0065298B" w:rsidP="001E489F">
      <w:r>
        <w:t>CT3</w:t>
      </w:r>
    </w:p>
    <w:p w14:paraId="06B219B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903632" w14:textId="77777777" w:rsidR="00066648" w:rsidRDefault="00066648" w:rsidP="00066648">
      <w:pPr>
        <w:rPr>
          <w:i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>
        <w:t>SA</w:t>
      </w:r>
      <w:r>
        <w:rPr>
          <w:rFonts w:hint="eastAsia"/>
          <w:lang w:val="en-US" w:eastAsia="zh-CN"/>
        </w:rPr>
        <w:t>4</w:t>
      </w:r>
      <w:r>
        <w:t xml:space="preserve"> for </w:t>
      </w:r>
      <w:r>
        <w:rPr>
          <w:rFonts w:hint="eastAsia"/>
          <w:lang w:val="en-US" w:eastAsia="zh-CN"/>
        </w:rPr>
        <w:t>media</w:t>
      </w:r>
      <w:r>
        <w:t xml:space="preserve"> aspects</w:t>
      </w:r>
    </w:p>
    <w:p w14:paraId="2C7C2463" w14:textId="77777777" w:rsidR="001E489F" w:rsidRPr="00557B2E" w:rsidRDefault="001E489F" w:rsidP="001E489F"/>
    <w:p w14:paraId="318CA62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7BCE3AB8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37A3EE67" w14:textId="77777777" w:rsidTr="0C7CC0D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AF92EA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70936DA7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DC5A1" w14:textId="77777777" w:rsidR="001E489F" w:rsidRDefault="00066648" w:rsidP="004E7B97">
            <w:pPr>
              <w:pStyle w:val="TAL"/>
            </w:pPr>
            <w:r>
              <w:t>China Mobile</w:t>
            </w:r>
          </w:p>
        </w:tc>
      </w:tr>
      <w:tr w:rsidR="001E489F" w14:paraId="2A4A2947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29A66" w14:textId="77777777" w:rsidR="001E489F" w:rsidRDefault="005B2A0F" w:rsidP="004E7B97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B2A0F" w14:paraId="761787EF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1E43AF" w14:textId="77777777" w:rsidR="005B2A0F" w:rsidRDefault="005B2A0F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E072C" w14:paraId="073F34F9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C6C34C" w14:textId="77777777" w:rsidR="000E072C" w:rsidRDefault="000E072C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5B2A0F" w14:paraId="0CA3E697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DFD966" w14:textId="77777777" w:rsidR="005B2A0F" w:rsidRDefault="005B2A0F" w:rsidP="005B2A0F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B2A0F" w14:paraId="3BE7B3EF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D1DBBE" w14:textId="77777777" w:rsidR="005B2A0F" w:rsidRDefault="00B37F71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erizon</w:t>
            </w:r>
          </w:p>
        </w:tc>
      </w:tr>
      <w:tr w:rsidR="005B2A0F" w14:paraId="56EC7D6A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EE9C3C" w14:textId="77777777" w:rsidR="005B2A0F" w:rsidRDefault="005B2A0F" w:rsidP="005B2A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B2A0F" w14:paraId="577FE9EE" w14:textId="77777777" w:rsidTr="0C7CC0D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4409F" w14:textId="77777777" w:rsidR="005B2A0F" w:rsidRDefault="005B2A0F" w:rsidP="005B2A0F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</w:tbl>
    <w:p w14:paraId="613E24F4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07DD3" w14:textId="77777777" w:rsidR="00C82860" w:rsidRDefault="00C82860">
      <w:r>
        <w:separator/>
      </w:r>
    </w:p>
  </w:endnote>
  <w:endnote w:type="continuationSeparator" w:id="0">
    <w:p w14:paraId="652B05A7" w14:textId="77777777" w:rsidR="00C82860" w:rsidRDefault="00C82860">
      <w:r>
        <w:continuationSeparator/>
      </w:r>
    </w:p>
  </w:endnote>
  <w:endnote w:type="continuationNotice" w:id="1">
    <w:p w14:paraId="071B718D" w14:textId="77777777" w:rsidR="00C82860" w:rsidRDefault="00C828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4E0F3D" w14:textId="77777777" w:rsidR="00C82860" w:rsidRDefault="00C82860">
      <w:r>
        <w:separator/>
      </w:r>
    </w:p>
  </w:footnote>
  <w:footnote w:type="continuationSeparator" w:id="0">
    <w:p w14:paraId="3B07C4A3" w14:textId="77777777" w:rsidR="00C82860" w:rsidRDefault="00C82860">
      <w:r>
        <w:continuationSeparator/>
      </w:r>
    </w:p>
  </w:footnote>
  <w:footnote w:type="continuationNotice" w:id="1">
    <w:p w14:paraId="518BD2C6" w14:textId="77777777" w:rsidR="00C82860" w:rsidRDefault="00C828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426BE"/>
    <w:multiLevelType w:val="hybridMultilevel"/>
    <w:tmpl w:val="1A90541E"/>
    <w:lvl w:ilvl="0" w:tplc="1DD26B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71939968">
    <w:abstractNumId w:val="12"/>
  </w:num>
  <w:num w:numId="2" w16cid:durableId="754320228">
    <w:abstractNumId w:val="7"/>
  </w:num>
  <w:num w:numId="3" w16cid:durableId="894782724">
    <w:abstractNumId w:val="6"/>
  </w:num>
  <w:num w:numId="4" w16cid:durableId="9490503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3016657">
    <w:abstractNumId w:val="3"/>
  </w:num>
  <w:num w:numId="6" w16cid:durableId="44188406">
    <w:abstractNumId w:val="5"/>
  </w:num>
  <w:num w:numId="7" w16cid:durableId="191842059">
    <w:abstractNumId w:val="10"/>
  </w:num>
  <w:num w:numId="8" w16cid:durableId="1725519061">
    <w:abstractNumId w:val="11"/>
  </w:num>
  <w:num w:numId="9" w16cid:durableId="1618246744">
    <w:abstractNumId w:val="16"/>
  </w:num>
  <w:num w:numId="10" w16cid:durableId="1971856127">
    <w:abstractNumId w:val="0"/>
  </w:num>
  <w:num w:numId="11" w16cid:durableId="374697814">
    <w:abstractNumId w:val="8"/>
  </w:num>
  <w:num w:numId="12" w16cid:durableId="2090082028">
    <w:abstractNumId w:val="14"/>
  </w:num>
  <w:num w:numId="13" w16cid:durableId="571044709">
    <w:abstractNumId w:val="15"/>
  </w:num>
  <w:num w:numId="14" w16cid:durableId="236476643">
    <w:abstractNumId w:val="2"/>
  </w:num>
  <w:num w:numId="15" w16cid:durableId="775901355">
    <w:abstractNumId w:val="9"/>
  </w:num>
  <w:num w:numId="16" w16cid:durableId="143862882">
    <w:abstractNumId w:val="13"/>
  </w:num>
  <w:num w:numId="17" w16cid:durableId="8454636">
    <w:abstractNumId w:val="4"/>
  </w:num>
  <w:num w:numId="18" w16cid:durableId="98304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3C3"/>
    <w:rsid w:val="00012914"/>
    <w:rsid w:val="0001351B"/>
    <w:rsid w:val="0002191A"/>
    <w:rsid w:val="0003016C"/>
    <w:rsid w:val="00030CD4"/>
    <w:rsid w:val="000344A1"/>
    <w:rsid w:val="00037C53"/>
    <w:rsid w:val="00042051"/>
    <w:rsid w:val="00046686"/>
    <w:rsid w:val="00046FDD"/>
    <w:rsid w:val="00046FF8"/>
    <w:rsid w:val="000475F1"/>
    <w:rsid w:val="00050925"/>
    <w:rsid w:val="000518ED"/>
    <w:rsid w:val="00053A3D"/>
    <w:rsid w:val="00054884"/>
    <w:rsid w:val="0005594E"/>
    <w:rsid w:val="00057E1E"/>
    <w:rsid w:val="0006182E"/>
    <w:rsid w:val="00062E0A"/>
    <w:rsid w:val="00063162"/>
    <w:rsid w:val="0006619D"/>
    <w:rsid w:val="00066648"/>
    <w:rsid w:val="000726EB"/>
    <w:rsid w:val="00072A7C"/>
    <w:rsid w:val="000775E7"/>
    <w:rsid w:val="0007775C"/>
    <w:rsid w:val="00091BFB"/>
    <w:rsid w:val="0009408B"/>
    <w:rsid w:val="00094F23"/>
    <w:rsid w:val="000967F4"/>
    <w:rsid w:val="000A6432"/>
    <w:rsid w:val="000B05FB"/>
    <w:rsid w:val="000B1C0C"/>
    <w:rsid w:val="000D114B"/>
    <w:rsid w:val="000D4741"/>
    <w:rsid w:val="000D6D78"/>
    <w:rsid w:val="000E0429"/>
    <w:rsid w:val="000E0437"/>
    <w:rsid w:val="000E072C"/>
    <w:rsid w:val="000E7D38"/>
    <w:rsid w:val="000F6E51"/>
    <w:rsid w:val="00102A24"/>
    <w:rsid w:val="00107FE5"/>
    <w:rsid w:val="001207CB"/>
    <w:rsid w:val="001244C2"/>
    <w:rsid w:val="0012521A"/>
    <w:rsid w:val="0013259C"/>
    <w:rsid w:val="00135831"/>
    <w:rsid w:val="001376A6"/>
    <w:rsid w:val="001424CD"/>
    <w:rsid w:val="0014389B"/>
    <w:rsid w:val="0014413C"/>
    <w:rsid w:val="00150C36"/>
    <w:rsid w:val="00151B91"/>
    <w:rsid w:val="0015264C"/>
    <w:rsid w:val="00157F50"/>
    <w:rsid w:val="00157FFB"/>
    <w:rsid w:val="001607AE"/>
    <w:rsid w:val="00166A1B"/>
    <w:rsid w:val="001676A3"/>
    <w:rsid w:val="00167F4A"/>
    <w:rsid w:val="00170EDB"/>
    <w:rsid w:val="001749D3"/>
    <w:rsid w:val="00180FBE"/>
    <w:rsid w:val="00192528"/>
    <w:rsid w:val="00192B41"/>
    <w:rsid w:val="0019338C"/>
    <w:rsid w:val="00193EA6"/>
    <w:rsid w:val="001973B1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55D4"/>
    <w:rsid w:val="001D766B"/>
    <w:rsid w:val="001E3628"/>
    <w:rsid w:val="001E489F"/>
    <w:rsid w:val="001E6729"/>
    <w:rsid w:val="001F7653"/>
    <w:rsid w:val="00201A83"/>
    <w:rsid w:val="00203930"/>
    <w:rsid w:val="00206023"/>
    <w:rsid w:val="0020678F"/>
    <w:rsid w:val="002070CB"/>
    <w:rsid w:val="002153E5"/>
    <w:rsid w:val="00221438"/>
    <w:rsid w:val="002247BC"/>
    <w:rsid w:val="002336A6"/>
    <w:rsid w:val="002336BF"/>
    <w:rsid w:val="00235F9B"/>
    <w:rsid w:val="00236BBA"/>
    <w:rsid w:val="00236D1F"/>
    <w:rsid w:val="002407FF"/>
    <w:rsid w:val="00241A03"/>
    <w:rsid w:val="00242EB4"/>
    <w:rsid w:val="00243051"/>
    <w:rsid w:val="002444A4"/>
    <w:rsid w:val="00250F58"/>
    <w:rsid w:val="00253892"/>
    <w:rsid w:val="002541D3"/>
    <w:rsid w:val="00256429"/>
    <w:rsid w:val="0026253E"/>
    <w:rsid w:val="0026656B"/>
    <w:rsid w:val="00266FA6"/>
    <w:rsid w:val="00272D61"/>
    <w:rsid w:val="00274DDF"/>
    <w:rsid w:val="0027588B"/>
    <w:rsid w:val="002919B7"/>
    <w:rsid w:val="00291EF2"/>
    <w:rsid w:val="00291F04"/>
    <w:rsid w:val="00295D61"/>
    <w:rsid w:val="00297C1F"/>
    <w:rsid w:val="002A0A49"/>
    <w:rsid w:val="002A7399"/>
    <w:rsid w:val="002B074C"/>
    <w:rsid w:val="002B1BC5"/>
    <w:rsid w:val="002B2C79"/>
    <w:rsid w:val="002B2FE7"/>
    <w:rsid w:val="002B34EA"/>
    <w:rsid w:val="002B5361"/>
    <w:rsid w:val="002C1155"/>
    <w:rsid w:val="002C1BA4"/>
    <w:rsid w:val="002C47B8"/>
    <w:rsid w:val="002C77D3"/>
    <w:rsid w:val="002E397B"/>
    <w:rsid w:val="002E3AE2"/>
    <w:rsid w:val="002F7CCB"/>
    <w:rsid w:val="00301992"/>
    <w:rsid w:val="0030266A"/>
    <w:rsid w:val="003057FD"/>
    <w:rsid w:val="003101C6"/>
    <w:rsid w:val="00310E59"/>
    <w:rsid w:val="00310E70"/>
    <w:rsid w:val="00313F3E"/>
    <w:rsid w:val="00316B5D"/>
    <w:rsid w:val="00320342"/>
    <w:rsid w:val="00320536"/>
    <w:rsid w:val="00320CDD"/>
    <w:rsid w:val="00325E33"/>
    <w:rsid w:val="00326040"/>
    <w:rsid w:val="003274B2"/>
    <w:rsid w:val="003275E6"/>
    <w:rsid w:val="0033228A"/>
    <w:rsid w:val="00354553"/>
    <w:rsid w:val="003655A5"/>
    <w:rsid w:val="003715B7"/>
    <w:rsid w:val="003720CC"/>
    <w:rsid w:val="00373EFC"/>
    <w:rsid w:val="00376C60"/>
    <w:rsid w:val="00391615"/>
    <w:rsid w:val="00392C87"/>
    <w:rsid w:val="00394E99"/>
    <w:rsid w:val="003A00D0"/>
    <w:rsid w:val="003A1A2F"/>
    <w:rsid w:val="003A5FFA"/>
    <w:rsid w:val="003A67E1"/>
    <w:rsid w:val="003A7108"/>
    <w:rsid w:val="003B2166"/>
    <w:rsid w:val="003B338D"/>
    <w:rsid w:val="003B66DF"/>
    <w:rsid w:val="003D4593"/>
    <w:rsid w:val="003D7DC9"/>
    <w:rsid w:val="003E022E"/>
    <w:rsid w:val="003E28D0"/>
    <w:rsid w:val="003E29F7"/>
    <w:rsid w:val="003E2C8B"/>
    <w:rsid w:val="003E4AC7"/>
    <w:rsid w:val="003E5604"/>
    <w:rsid w:val="003E57A1"/>
    <w:rsid w:val="003E710B"/>
    <w:rsid w:val="003F1C0E"/>
    <w:rsid w:val="003F44FF"/>
    <w:rsid w:val="004008D7"/>
    <w:rsid w:val="0040145D"/>
    <w:rsid w:val="00404E68"/>
    <w:rsid w:val="00411339"/>
    <w:rsid w:val="004131BD"/>
    <w:rsid w:val="004159BE"/>
    <w:rsid w:val="00416CEA"/>
    <w:rsid w:val="00417871"/>
    <w:rsid w:val="00421AFD"/>
    <w:rsid w:val="004235E0"/>
    <w:rsid w:val="004246F2"/>
    <w:rsid w:val="00432048"/>
    <w:rsid w:val="004341E1"/>
    <w:rsid w:val="004417CC"/>
    <w:rsid w:val="00441DDC"/>
    <w:rsid w:val="00442C65"/>
    <w:rsid w:val="00443DC7"/>
    <w:rsid w:val="004452C4"/>
    <w:rsid w:val="00451122"/>
    <w:rsid w:val="004518DB"/>
    <w:rsid w:val="004562FC"/>
    <w:rsid w:val="00461988"/>
    <w:rsid w:val="004644E1"/>
    <w:rsid w:val="004705AD"/>
    <w:rsid w:val="0047464A"/>
    <w:rsid w:val="00477EBC"/>
    <w:rsid w:val="00482246"/>
    <w:rsid w:val="00484421"/>
    <w:rsid w:val="00491391"/>
    <w:rsid w:val="00493084"/>
    <w:rsid w:val="004A01BD"/>
    <w:rsid w:val="004A0A73"/>
    <w:rsid w:val="004A180A"/>
    <w:rsid w:val="004A661C"/>
    <w:rsid w:val="004A78CA"/>
    <w:rsid w:val="004B6A35"/>
    <w:rsid w:val="004C4C9B"/>
    <w:rsid w:val="004C5362"/>
    <w:rsid w:val="004D2FA0"/>
    <w:rsid w:val="004D7AAB"/>
    <w:rsid w:val="004E1010"/>
    <w:rsid w:val="004E7B97"/>
    <w:rsid w:val="004F29F8"/>
    <w:rsid w:val="004F4172"/>
    <w:rsid w:val="0050202A"/>
    <w:rsid w:val="00503679"/>
    <w:rsid w:val="00507903"/>
    <w:rsid w:val="00516043"/>
    <w:rsid w:val="0052032E"/>
    <w:rsid w:val="00521896"/>
    <w:rsid w:val="00521D6B"/>
    <w:rsid w:val="00522A80"/>
    <w:rsid w:val="00525FAF"/>
    <w:rsid w:val="00535A39"/>
    <w:rsid w:val="00544D8F"/>
    <w:rsid w:val="00545F8A"/>
    <w:rsid w:val="00553BDE"/>
    <w:rsid w:val="00556F13"/>
    <w:rsid w:val="00562495"/>
    <w:rsid w:val="005725C9"/>
    <w:rsid w:val="0057401B"/>
    <w:rsid w:val="00575CFA"/>
    <w:rsid w:val="00577727"/>
    <w:rsid w:val="005777AF"/>
    <w:rsid w:val="00586562"/>
    <w:rsid w:val="00590B24"/>
    <w:rsid w:val="00593DC4"/>
    <w:rsid w:val="00594A09"/>
    <w:rsid w:val="0059529B"/>
    <w:rsid w:val="005954DD"/>
    <w:rsid w:val="005A3249"/>
    <w:rsid w:val="005A6ABC"/>
    <w:rsid w:val="005B1577"/>
    <w:rsid w:val="005B2109"/>
    <w:rsid w:val="005B2A0F"/>
    <w:rsid w:val="005B2BB7"/>
    <w:rsid w:val="005B35A2"/>
    <w:rsid w:val="005C0CC6"/>
    <w:rsid w:val="005C0FFC"/>
    <w:rsid w:val="005C3F71"/>
    <w:rsid w:val="005C4434"/>
    <w:rsid w:val="005C5A03"/>
    <w:rsid w:val="005C7352"/>
    <w:rsid w:val="005D1C09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B2"/>
    <w:rsid w:val="00614444"/>
    <w:rsid w:val="00616E18"/>
    <w:rsid w:val="00620287"/>
    <w:rsid w:val="0062143A"/>
    <w:rsid w:val="00622202"/>
    <w:rsid w:val="00623AED"/>
    <w:rsid w:val="0062580F"/>
    <w:rsid w:val="00631B0F"/>
    <w:rsid w:val="00632157"/>
    <w:rsid w:val="00633971"/>
    <w:rsid w:val="006341C6"/>
    <w:rsid w:val="0064121E"/>
    <w:rsid w:val="00642894"/>
    <w:rsid w:val="006434EE"/>
    <w:rsid w:val="00644A5F"/>
    <w:rsid w:val="0065298B"/>
    <w:rsid w:val="00660354"/>
    <w:rsid w:val="006606DB"/>
    <w:rsid w:val="0066583F"/>
    <w:rsid w:val="00665B9B"/>
    <w:rsid w:val="006672CB"/>
    <w:rsid w:val="0067616E"/>
    <w:rsid w:val="006874F6"/>
    <w:rsid w:val="00690725"/>
    <w:rsid w:val="00693606"/>
    <w:rsid w:val="00693D70"/>
    <w:rsid w:val="006975AE"/>
    <w:rsid w:val="006A0418"/>
    <w:rsid w:val="006A0E66"/>
    <w:rsid w:val="006A32D1"/>
    <w:rsid w:val="006A3CF5"/>
    <w:rsid w:val="006B4103"/>
    <w:rsid w:val="006B4BC6"/>
    <w:rsid w:val="006B6A68"/>
    <w:rsid w:val="006C3540"/>
    <w:rsid w:val="006C3D26"/>
    <w:rsid w:val="006D03E2"/>
    <w:rsid w:val="006D0A8E"/>
    <w:rsid w:val="006D2F39"/>
    <w:rsid w:val="006D3D54"/>
    <w:rsid w:val="006E0D1B"/>
    <w:rsid w:val="006E1A49"/>
    <w:rsid w:val="006E3A55"/>
    <w:rsid w:val="006E4684"/>
    <w:rsid w:val="006F1B00"/>
    <w:rsid w:val="006F2EEB"/>
    <w:rsid w:val="006F4B7A"/>
    <w:rsid w:val="006F5B2D"/>
    <w:rsid w:val="00700A59"/>
    <w:rsid w:val="00705DA0"/>
    <w:rsid w:val="00710142"/>
    <w:rsid w:val="007124DB"/>
    <w:rsid w:val="00712E81"/>
    <w:rsid w:val="00715590"/>
    <w:rsid w:val="007201E7"/>
    <w:rsid w:val="00723919"/>
    <w:rsid w:val="00725BB7"/>
    <w:rsid w:val="007261D3"/>
    <w:rsid w:val="007319A7"/>
    <w:rsid w:val="00732A4C"/>
    <w:rsid w:val="00733E86"/>
    <w:rsid w:val="0074260E"/>
    <w:rsid w:val="0074596C"/>
    <w:rsid w:val="0074655B"/>
    <w:rsid w:val="00750225"/>
    <w:rsid w:val="00750D12"/>
    <w:rsid w:val="00756BBB"/>
    <w:rsid w:val="00761952"/>
    <w:rsid w:val="00761B9B"/>
    <w:rsid w:val="00761DC0"/>
    <w:rsid w:val="00762474"/>
    <w:rsid w:val="0076439E"/>
    <w:rsid w:val="00766AB7"/>
    <w:rsid w:val="00774E57"/>
    <w:rsid w:val="007814A8"/>
    <w:rsid w:val="00781A62"/>
    <w:rsid w:val="00781F2F"/>
    <w:rsid w:val="00783C0E"/>
    <w:rsid w:val="007861B8"/>
    <w:rsid w:val="00787383"/>
    <w:rsid w:val="00791B51"/>
    <w:rsid w:val="00795AD1"/>
    <w:rsid w:val="007A17F4"/>
    <w:rsid w:val="007B5456"/>
    <w:rsid w:val="007B5F65"/>
    <w:rsid w:val="007C2A08"/>
    <w:rsid w:val="007C59D0"/>
    <w:rsid w:val="007C6008"/>
    <w:rsid w:val="007C767B"/>
    <w:rsid w:val="007D0E83"/>
    <w:rsid w:val="007D3C7C"/>
    <w:rsid w:val="007D687A"/>
    <w:rsid w:val="007E1BA0"/>
    <w:rsid w:val="007F2297"/>
    <w:rsid w:val="007F55EC"/>
    <w:rsid w:val="007F6574"/>
    <w:rsid w:val="007F684F"/>
    <w:rsid w:val="007F7100"/>
    <w:rsid w:val="00822EC5"/>
    <w:rsid w:val="00831057"/>
    <w:rsid w:val="00837EF8"/>
    <w:rsid w:val="0084119C"/>
    <w:rsid w:val="00846338"/>
    <w:rsid w:val="00850CD4"/>
    <w:rsid w:val="00854A49"/>
    <w:rsid w:val="008578D0"/>
    <w:rsid w:val="008624DE"/>
    <w:rsid w:val="008634EB"/>
    <w:rsid w:val="00866945"/>
    <w:rsid w:val="00870035"/>
    <w:rsid w:val="00870D92"/>
    <w:rsid w:val="00871DBC"/>
    <w:rsid w:val="00876BD5"/>
    <w:rsid w:val="008830CB"/>
    <w:rsid w:val="00897C84"/>
    <w:rsid w:val="008A06BE"/>
    <w:rsid w:val="008A1731"/>
    <w:rsid w:val="008A56FD"/>
    <w:rsid w:val="008D3DA6"/>
    <w:rsid w:val="008D5DA3"/>
    <w:rsid w:val="008E70F7"/>
    <w:rsid w:val="008F1D3B"/>
    <w:rsid w:val="008F58A4"/>
    <w:rsid w:val="008F7444"/>
    <w:rsid w:val="008F7A15"/>
    <w:rsid w:val="0091321C"/>
    <w:rsid w:val="00913788"/>
    <w:rsid w:val="0091399A"/>
    <w:rsid w:val="009162F2"/>
    <w:rsid w:val="00922D75"/>
    <w:rsid w:val="00926791"/>
    <w:rsid w:val="0093661C"/>
    <w:rsid w:val="00936B4F"/>
    <w:rsid w:val="009370FD"/>
    <w:rsid w:val="00940736"/>
    <w:rsid w:val="00941253"/>
    <w:rsid w:val="00942357"/>
    <w:rsid w:val="00947868"/>
    <w:rsid w:val="0095038B"/>
    <w:rsid w:val="00950CF7"/>
    <w:rsid w:val="00960A44"/>
    <w:rsid w:val="00961946"/>
    <w:rsid w:val="00970864"/>
    <w:rsid w:val="00971430"/>
    <w:rsid w:val="009736D5"/>
    <w:rsid w:val="00973BA6"/>
    <w:rsid w:val="009768C3"/>
    <w:rsid w:val="00977C43"/>
    <w:rsid w:val="0098195A"/>
    <w:rsid w:val="00990EEE"/>
    <w:rsid w:val="00996533"/>
    <w:rsid w:val="00997F8C"/>
    <w:rsid w:val="009A0093"/>
    <w:rsid w:val="009A3833"/>
    <w:rsid w:val="009A5F57"/>
    <w:rsid w:val="009A62E2"/>
    <w:rsid w:val="009B110B"/>
    <w:rsid w:val="009B13F0"/>
    <w:rsid w:val="009B196A"/>
    <w:rsid w:val="009C6565"/>
    <w:rsid w:val="009D2425"/>
    <w:rsid w:val="009D5E48"/>
    <w:rsid w:val="009D6D9F"/>
    <w:rsid w:val="009E0B41"/>
    <w:rsid w:val="009E1910"/>
    <w:rsid w:val="009E5DBA"/>
    <w:rsid w:val="009F6047"/>
    <w:rsid w:val="009F6C33"/>
    <w:rsid w:val="00A036B6"/>
    <w:rsid w:val="00A03D2A"/>
    <w:rsid w:val="00A10ADB"/>
    <w:rsid w:val="00A144AB"/>
    <w:rsid w:val="00A151A1"/>
    <w:rsid w:val="00A16C81"/>
    <w:rsid w:val="00A17F01"/>
    <w:rsid w:val="00A24557"/>
    <w:rsid w:val="00A248B2"/>
    <w:rsid w:val="00A25AB9"/>
    <w:rsid w:val="00A262E3"/>
    <w:rsid w:val="00A267D7"/>
    <w:rsid w:val="00A27A64"/>
    <w:rsid w:val="00A32BF0"/>
    <w:rsid w:val="00A37F80"/>
    <w:rsid w:val="00A41FA5"/>
    <w:rsid w:val="00A46B3F"/>
    <w:rsid w:val="00A46F30"/>
    <w:rsid w:val="00A61169"/>
    <w:rsid w:val="00A63024"/>
    <w:rsid w:val="00A65602"/>
    <w:rsid w:val="00A82FCC"/>
    <w:rsid w:val="00A8479D"/>
    <w:rsid w:val="00A906A4"/>
    <w:rsid w:val="00A9251B"/>
    <w:rsid w:val="00A9658E"/>
    <w:rsid w:val="00A97953"/>
    <w:rsid w:val="00A97D71"/>
    <w:rsid w:val="00AA1750"/>
    <w:rsid w:val="00AA2A7E"/>
    <w:rsid w:val="00AA574E"/>
    <w:rsid w:val="00AB2001"/>
    <w:rsid w:val="00AB3F0D"/>
    <w:rsid w:val="00AB594A"/>
    <w:rsid w:val="00AB6FC7"/>
    <w:rsid w:val="00AD324E"/>
    <w:rsid w:val="00AD5B51"/>
    <w:rsid w:val="00AD7B78"/>
    <w:rsid w:val="00AE0FB7"/>
    <w:rsid w:val="00AE72D2"/>
    <w:rsid w:val="00AF2A2E"/>
    <w:rsid w:val="00AF3B1B"/>
    <w:rsid w:val="00AF4118"/>
    <w:rsid w:val="00AF7011"/>
    <w:rsid w:val="00B00077"/>
    <w:rsid w:val="00B03107"/>
    <w:rsid w:val="00B10820"/>
    <w:rsid w:val="00B116D4"/>
    <w:rsid w:val="00B13AE2"/>
    <w:rsid w:val="00B16E03"/>
    <w:rsid w:val="00B1749C"/>
    <w:rsid w:val="00B20675"/>
    <w:rsid w:val="00B30214"/>
    <w:rsid w:val="00B33E88"/>
    <w:rsid w:val="00B3526C"/>
    <w:rsid w:val="00B35483"/>
    <w:rsid w:val="00B376E0"/>
    <w:rsid w:val="00B37F71"/>
    <w:rsid w:val="00B41A2D"/>
    <w:rsid w:val="00B43DA4"/>
    <w:rsid w:val="00B45C31"/>
    <w:rsid w:val="00B47534"/>
    <w:rsid w:val="00B47844"/>
    <w:rsid w:val="00B50B89"/>
    <w:rsid w:val="00B52AFB"/>
    <w:rsid w:val="00B5557E"/>
    <w:rsid w:val="00B63284"/>
    <w:rsid w:val="00B70095"/>
    <w:rsid w:val="00B75CE0"/>
    <w:rsid w:val="00B806D8"/>
    <w:rsid w:val="00B84B54"/>
    <w:rsid w:val="00B90295"/>
    <w:rsid w:val="00B92B0A"/>
    <w:rsid w:val="00B92C7D"/>
    <w:rsid w:val="00B9364A"/>
    <w:rsid w:val="00B93848"/>
    <w:rsid w:val="00B93BB2"/>
    <w:rsid w:val="00B9697B"/>
    <w:rsid w:val="00BA01B7"/>
    <w:rsid w:val="00BA46C7"/>
    <w:rsid w:val="00BA4DA4"/>
    <w:rsid w:val="00BB3D8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39A"/>
    <w:rsid w:val="00BF0A84"/>
    <w:rsid w:val="00BF1246"/>
    <w:rsid w:val="00BF4326"/>
    <w:rsid w:val="00C03706"/>
    <w:rsid w:val="00C03F46"/>
    <w:rsid w:val="00C069A9"/>
    <w:rsid w:val="00C159BC"/>
    <w:rsid w:val="00C15A54"/>
    <w:rsid w:val="00C2214E"/>
    <w:rsid w:val="00C227F6"/>
    <w:rsid w:val="00C247CD"/>
    <w:rsid w:val="00C2519B"/>
    <w:rsid w:val="00C267F5"/>
    <w:rsid w:val="00C278EB"/>
    <w:rsid w:val="00C33ECC"/>
    <w:rsid w:val="00C3782E"/>
    <w:rsid w:val="00C404D1"/>
    <w:rsid w:val="00C42176"/>
    <w:rsid w:val="00C42344"/>
    <w:rsid w:val="00C44F7D"/>
    <w:rsid w:val="00C472D5"/>
    <w:rsid w:val="00C505EB"/>
    <w:rsid w:val="00C52914"/>
    <w:rsid w:val="00C5567D"/>
    <w:rsid w:val="00C56FB2"/>
    <w:rsid w:val="00C63DFF"/>
    <w:rsid w:val="00C63F06"/>
    <w:rsid w:val="00C6590B"/>
    <w:rsid w:val="00C70C67"/>
    <w:rsid w:val="00C7131F"/>
    <w:rsid w:val="00C714F4"/>
    <w:rsid w:val="00C76753"/>
    <w:rsid w:val="00C82860"/>
    <w:rsid w:val="00C8586A"/>
    <w:rsid w:val="00C95FC2"/>
    <w:rsid w:val="00CA163E"/>
    <w:rsid w:val="00CA2B4F"/>
    <w:rsid w:val="00CA5DB0"/>
    <w:rsid w:val="00CB012E"/>
    <w:rsid w:val="00CB3439"/>
    <w:rsid w:val="00CB52D0"/>
    <w:rsid w:val="00CC084E"/>
    <w:rsid w:val="00CC4698"/>
    <w:rsid w:val="00CC58ED"/>
    <w:rsid w:val="00CC7F21"/>
    <w:rsid w:val="00CD1724"/>
    <w:rsid w:val="00CD4C35"/>
    <w:rsid w:val="00CE0C2C"/>
    <w:rsid w:val="00CE65DC"/>
    <w:rsid w:val="00CF391C"/>
    <w:rsid w:val="00CF3CD0"/>
    <w:rsid w:val="00CF4512"/>
    <w:rsid w:val="00CF61EF"/>
    <w:rsid w:val="00CF6F5F"/>
    <w:rsid w:val="00D0135E"/>
    <w:rsid w:val="00D01EC1"/>
    <w:rsid w:val="00D139FE"/>
    <w:rsid w:val="00D145EC"/>
    <w:rsid w:val="00D15FE7"/>
    <w:rsid w:val="00D30E27"/>
    <w:rsid w:val="00D310F1"/>
    <w:rsid w:val="00D340B6"/>
    <w:rsid w:val="00D355FB"/>
    <w:rsid w:val="00D364E0"/>
    <w:rsid w:val="00D43C0B"/>
    <w:rsid w:val="00D44A74"/>
    <w:rsid w:val="00D53AB6"/>
    <w:rsid w:val="00D55CE6"/>
    <w:rsid w:val="00D57CD2"/>
    <w:rsid w:val="00D57E66"/>
    <w:rsid w:val="00D73350"/>
    <w:rsid w:val="00D75395"/>
    <w:rsid w:val="00D775E5"/>
    <w:rsid w:val="00D82231"/>
    <w:rsid w:val="00D824A3"/>
    <w:rsid w:val="00D855CC"/>
    <w:rsid w:val="00D86BBF"/>
    <w:rsid w:val="00D8756E"/>
    <w:rsid w:val="00D938DD"/>
    <w:rsid w:val="00D95EAB"/>
    <w:rsid w:val="00D974EA"/>
    <w:rsid w:val="00DA29AC"/>
    <w:rsid w:val="00DA329A"/>
    <w:rsid w:val="00DA39AC"/>
    <w:rsid w:val="00DB067C"/>
    <w:rsid w:val="00DB521B"/>
    <w:rsid w:val="00DC0F52"/>
    <w:rsid w:val="00DC2B7A"/>
    <w:rsid w:val="00DC4726"/>
    <w:rsid w:val="00DD0AAB"/>
    <w:rsid w:val="00DD0E86"/>
    <w:rsid w:val="00DD3C66"/>
    <w:rsid w:val="00DD40D2"/>
    <w:rsid w:val="00DD6E60"/>
    <w:rsid w:val="00DE462B"/>
    <w:rsid w:val="00DE5BBF"/>
    <w:rsid w:val="00DE63D8"/>
    <w:rsid w:val="00DF01BE"/>
    <w:rsid w:val="00DF7C6E"/>
    <w:rsid w:val="00E013A9"/>
    <w:rsid w:val="00E03A99"/>
    <w:rsid w:val="00E041CD"/>
    <w:rsid w:val="00E06534"/>
    <w:rsid w:val="00E126A5"/>
    <w:rsid w:val="00E1278B"/>
    <w:rsid w:val="00E1463F"/>
    <w:rsid w:val="00E16162"/>
    <w:rsid w:val="00E313DA"/>
    <w:rsid w:val="00E34AA9"/>
    <w:rsid w:val="00E363A9"/>
    <w:rsid w:val="00E413E0"/>
    <w:rsid w:val="00E4670E"/>
    <w:rsid w:val="00E53AE3"/>
    <w:rsid w:val="00E5574A"/>
    <w:rsid w:val="00E5714C"/>
    <w:rsid w:val="00E6401F"/>
    <w:rsid w:val="00E64FB2"/>
    <w:rsid w:val="00E67B7D"/>
    <w:rsid w:val="00E77382"/>
    <w:rsid w:val="00E81E2C"/>
    <w:rsid w:val="00E82BFE"/>
    <w:rsid w:val="00E82FBF"/>
    <w:rsid w:val="00E839FF"/>
    <w:rsid w:val="00E84A98"/>
    <w:rsid w:val="00E86517"/>
    <w:rsid w:val="00EA3F66"/>
    <w:rsid w:val="00EA662E"/>
    <w:rsid w:val="00EB52C4"/>
    <w:rsid w:val="00EB5D2F"/>
    <w:rsid w:val="00EC10EC"/>
    <w:rsid w:val="00EC35D8"/>
    <w:rsid w:val="00EC456C"/>
    <w:rsid w:val="00EC6938"/>
    <w:rsid w:val="00ED166C"/>
    <w:rsid w:val="00ED5FA6"/>
    <w:rsid w:val="00ED6080"/>
    <w:rsid w:val="00EE0176"/>
    <w:rsid w:val="00EF0942"/>
    <w:rsid w:val="00EF0A8C"/>
    <w:rsid w:val="00EF291F"/>
    <w:rsid w:val="00F01B41"/>
    <w:rsid w:val="00F0218C"/>
    <w:rsid w:val="00F0251A"/>
    <w:rsid w:val="00F0393B"/>
    <w:rsid w:val="00F15D08"/>
    <w:rsid w:val="00F16309"/>
    <w:rsid w:val="00F1659D"/>
    <w:rsid w:val="00F1727B"/>
    <w:rsid w:val="00F17784"/>
    <w:rsid w:val="00F17D21"/>
    <w:rsid w:val="00F20E01"/>
    <w:rsid w:val="00F21347"/>
    <w:rsid w:val="00F26827"/>
    <w:rsid w:val="00F313DD"/>
    <w:rsid w:val="00F378BE"/>
    <w:rsid w:val="00F43120"/>
    <w:rsid w:val="00F44FF2"/>
    <w:rsid w:val="00F4550E"/>
    <w:rsid w:val="00F515CD"/>
    <w:rsid w:val="00F565F6"/>
    <w:rsid w:val="00F64378"/>
    <w:rsid w:val="00F67FC3"/>
    <w:rsid w:val="00F71863"/>
    <w:rsid w:val="00F763A4"/>
    <w:rsid w:val="00F80D67"/>
    <w:rsid w:val="00F81CF2"/>
    <w:rsid w:val="00F82A04"/>
    <w:rsid w:val="00F83DF3"/>
    <w:rsid w:val="00F83E27"/>
    <w:rsid w:val="00F87431"/>
    <w:rsid w:val="00F941B8"/>
    <w:rsid w:val="00FA3259"/>
    <w:rsid w:val="00FA5FA5"/>
    <w:rsid w:val="00FA6486"/>
    <w:rsid w:val="00FA6721"/>
    <w:rsid w:val="00FA6CBE"/>
    <w:rsid w:val="00FA7365"/>
    <w:rsid w:val="00FA79A7"/>
    <w:rsid w:val="00FB224D"/>
    <w:rsid w:val="00FB3F93"/>
    <w:rsid w:val="00FB71AF"/>
    <w:rsid w:val="00FC643D"/>
    <w:rsid w:val="00FD05FD"/>
    <w:rsid w:val="00FD0B60"/>
    <w:rsid w:val="00FD1DAF"/>
    <w:rsid w:val="00FD38A5"/>
    <w:rsid w:val="00FE3DCC"/>
    <w:rsid w:val="00FE53C8"/>
    <w:rsid w:val="00FE5FB7"/>
    <w:rsid w:val="00FF5F9B"/>
    <w:rsid w:val="00FF65EE"/>
    <w:rsid w:val="0C7CC0D7"/>
    <w:rsid w:val="177B8A9E"/>
    <w:rsid w:val="1F755D2B"/>
    <w:rsid w:val="46B6222C"/>
    <w:rsid w:val="4A49133A"/>
    <w:rsid w:val="5E325BDB"/>
    <w:rsid w:val="5F7B8AF2"/>
    <w:rsid w:val="625489B1"/>
    <w:rsid w:val="647673D1"/>
    <w:rsid w:val="7810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775DE"/>
  <w15:chartTrackingRefBased/>
  <w15:docId w15:val="{5C0CDD71-8463-42DA-9B0C-EB960719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RBI5PAMIO524-1616901215-29585</_dlc_DocId>
    <_dlc_DocIdUrl xmlns="71c5aaf6-e6ce-465b-b873-5148d2a4c105">
      <Url>https://nokia.sharepoint.com/sites/gxp/_layouts/15/DocIdRedir.aspx?ID=RBI5PAMIO524-1616901215-29585</Url>
      <Description>RBI5PAMIO524-1616901215-29585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0DE124-A549-4904-97F2-12672105A23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1081</Words>
  <Characters>6065</Characters>
  <Application>Microsoft Office Word</Application>
  <DocSecurity>0</DocSecurity>
  <Lines>275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4</cp:revision>
  <cp:lastPrinted>2001-04-23T09:30:00Z</cp:lastPrinted>
  <dcterms:created xsi:type="dcterms:W3CDTF">2024-10-18T01:30:00Z</dcterms:created>
  <dcterms:modified xsi:type="dcterms:W3CDTF">2024-11-30T15:47:00Z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f169dab5-902a-4308-9f16-28ff5543ddf8</vt:lpwstr>
  </property>
  <property fmtid="{D5CDD505-2E9C-101B-9397-08002B2CF9AE}" pid="4" name="MediaServiceImageTags">
    <vt:lpwstr/>
  </property>
  <property fmtid="{D5CDD505-2E9C-101B-9397-08002B2CF9AE}" pid="5" name="GrammarlyDocumentId">
    <vt:lpwstr>69b9616ca8aec1afc4ed61a458bd45e0b8f85096b0f8b012080c002456797983</vt:lpwstr>
  </property>
</Properties>
</file>