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3480E777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AD4A4E">
              <w:t>6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78593B">
              <w:rPr>
                <w:sz w:val="32"/>
                <w:szCs w:val="32"/>
              </w:rPr>
              <w:t>4</w:t>
            </w:r>
            <w:r w:rsidRPr="0002310F">
              <w:rPr>
                <w:sz w:val="32"/>
                <w:szCs w:val="32"/>
              </w:rPr>
              <w:t>-</w:t>
            </w:r>
            <w:r w:rsidR="0078593B">
              <w:rPr>
                <w:sz w:val="32"/>
                <w:szCs w:val="32"/>
              </w:rPr>
              <w:t>0</w:t>
            </w:r>
            <w:r w:rsidR="00AD4A4E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8" o:title=""/>
                </v:shape>
                <o:OLEObject Type="Embed" ProgID="Word.Picture.8" ShapeID="_x0000_i1025" DrawAspect="Content" ObjectID="_1788790851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9F29C3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25pt;height:74.25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64EDA12C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78593B">
              <w:rPr>
                <w:noProof/>
                <w:sz w:val="18"/>
              </w:rPr>
              <w:t>4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251B9206" w14:textId="77777777" w:rsidR="008E65B0" w:rsidRDefault="0069103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E65B0">
        <w:rPr>
          <w:noProof/>
        </w:rPr>
        <w:t>Foreword</w:t>
      </w:r>
      <w:r w:rsidR="008E65B0">
        <w:rPr>
          <w:noProof/>
        </w:rPr>
        <w:tab/>
        <w:t>48</w:t>
      </w:r>
    </w:p>
    <w:p w14:paraId="2DBDC2EE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48</w:t>
      </w:r>
    </w:p>
    <w:p w14:paraId="63EBF3B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49</w:t>
      </w:r>
    </w:p>
    <w:p w14:paraId="6DF253E1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49</w:t>
      </w:r>
    </w:p>
    <w:p w14:paraId="0488BDC0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52</w:t>
      </w:r>
    </w:p>
    <w:p w14:paraId="0CE42E8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52</w:t>
      </w:r>
    </w:p>
    <w:p w14:paraId="28D9478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329A147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Overview</w:t>
      </w:r>
      <w:r>
        <w:rPr>
          <w:noProof/>
        </w:rPr>
        <w:tab/>
        <w:t>53</w:t>
      </w:r>
    </w:p>
    <w:p w14:paraId="5C1097F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methodology</w:t>
      </w:r>
      <w:r>
        <w:rPr>
          <w:noProof/>
        </w:rPr>
        <w:tab/>
        <w:t>53</w:t>
      </w:r>
    </w:p>
    <w:p w14:paraId="03A38E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53</w:t>
      </w:r>
    </w:p>
    <w:p w14:paraId="34A1195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53</w:t>
      </w:r>
    </w:p>
    <w:p w14:paraId="2356993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Implicit testing</w:t>
      </w:r>
      <w:r>
        <w:rPr>
          <w:noProof/>
        </w:rPr>
        <w:tab/>
        <w:t>53</w:t>
      </w:r>
    </w:p>
    <w:p w14:paraId="4C41A98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Repetition of tests</w:t>
      </w:r>
      <w:r>
        <w:rPr>
          <w:noProof/>
        </w:rPr>
        <w:tab/>
        <w:t>53</w:t>
      </w:r>
    </w:p>
    <w:p w14:paraId="0E1271C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53</w:t>
      </w:r>
    </w:p>
    <w:p w14:paraId="74A278F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 conditions</w:t>
      </w:r>
      <w:r>
        <w:rPr>
          <w:noProof/>
        </w:rPr>
        <w:tab/>
        <w:t>53</w:t>
      </w:r>
    </w:p>
    <w:p w14:paraId="180767A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Generic setup procedures</w:t>
      </w:r>
      <w:r>
        <w:rPr>
          <w:noProof/>
        </w:rPr>
        <w:tab/>
        <w:t>54</w:t>
      </w:r>
    </w:p>
    <w:p w14:paraId="6F1F8BD7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54</w:t>
      </w:r>
    </w:p>
    <w:p w14:paraId="284496B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54</w:t>
      </w:r>
    </w:p>
    <w:p w14:paraId="6A56BBA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and TAC</w:t>
      </w:r>
      <w:r>
        <w:rPr>
          <w:noProof/>
        </w:rPr>
        <w:tab/>
        <w:t>54</w:t>
      </w:r>
    </w:p>
    <w:p w14:paraId="1C68DE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Other</w:t>
      </w:r>
      <w:r>
        <w:rPr>
          <w:noProof/>
        </w:rPr>
        <w:tab/>
        <w:t>55</w:t>
      </w:r>
    </w:p>
    <w:p w14:paraId="7E2B3FF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55</w:t>
      </w:r>
    </w:p>
    <w:p w14:paraId="5C40C9A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55</w:t>
      </w:r>
    </w:p>
    <w:p w14:paraId="3C85FC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</w:t>
      </w:r>
      <w:r>
        <w:rPr>
          <w:noProof/>
        </w:rPr>
        <w:tab/>
        <w:t>55</w:t>
      </w:r>
    </w:p>
    <w:p w14:paraId="7B419B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55</w:t>
      </w:r>
    </w:p>
    <w:p w14:paraId="1F01C25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61</w:t>
      </w:r>
    </w:p>
    <w:p w14:paraId="21893B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64</w:t>
      </w:r>
    </w:p>
    <w:p w14:paraId="28AE2B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69</w:t>
      </w:r>
    </w:p>
    <w:p w14:paraId="3CC0A3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74</w:t>
      </w:r>
    </w:p>
    <w:p w14:paraId="454BA1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78</w:t>
      </w:r>
    </w:p>
    <w:p w14:paraId="019127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81</w:t>
      </w:r>
    </w:p>
    <w:p w14:paraId="38AF7C6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85</w:t>
      </w:r>
    </w:p>
    <w:p w14:paraId="3F4401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87</w:t>
      </w:r>
    </w:p>
    <w:p w14:paraId="2EFFB2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90</w:t>
      </w:r>
    </w:p>
    <w:p w14:paraId="226D65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94</w:t>
      </w:r>
    </w:p>
    <w:p w14:paraId="59EC1C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94</w:t>
      </w:r>
    </w:p>
    <w:p w14:paraId="521C86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98</w:t>
      </w:r>
    </w:p>
    <w:p w14:paraId="2B6C66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6.1.1.6b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102</w:t>
      </w:r>
    </w:p>
    <w:p w14:paraId="78B74C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103</w:t>
      </w:r>
    </w:p>
    <w:p w14:paraId="2AEB8B4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105</w:t>
      </w:r>
    </w:p>
    <w:p w14:paraId="294AA5D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108</w:t>
      </w:r>
    </w:p>
    <w:p w14:paraId="2FC9FA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111</w:t>
      </w:r>
    </w:p>
    <w:p w14:paraId="729384A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</w:t>
      </w:r>
      <w:r>
        <w:rPr>
          <w:noProof/>
        </w:rPr>
        <w:tab/>
        <w:t>114</w:t>
      </w:r>
    </w:p>
    <w:p w14:paraId="2055EF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Multi-TAC</w:t>
      </w:r>
      <w:r>
        <w:rPr>
          <w:noProof/>
        </w:rPr>
        <w:tab/>
        <w:t>119</w:t>
      </w:r>
    </w:p>
    <w:p w14:paraId="1BE387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123</w:t>
      </w:r>
    </w:p>
    <w:p w14:paraId="02DDE9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127</w:t>
      </w:r>
    </w:p>
    <w:p w14:paraId="1642F4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6.1.1.14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132</w:t>
      </w:r>
    </w:p>
    <w:p w14:paraId="21BD502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137</w:t>
      </w:r>
    </w:p>
    <w:p w14:paraId="76B8A2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2431EF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</w:t>
      </w:r>
      <w:r>
        <w:rPr>
          <w:noProof/>
        </w:rPr>
        <w:tab/>
        <w:t>137</w:t>
      </w:r>
    </w:p>
    <w:p w14:paraId="2AB88E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</w:t>
      </w:r>
      <w:r>
        <w:rPr>
          <w:noProof/>
        </w:rPr>
        <w:tab/>
        <w:t>140</w:t>
      </w:r>
    </w:p>
    <w:p w14:paraId="05524F5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144</w:t>
      </w:r>
    </w:p>
    <w:p w14:paraId="41BA5E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145</w:t>
      </w:r>
    </w:p>
    <w:p w14:paraId="25C445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148</w:t>
      </w:r>
    </w:p>
    <w:p w14:paraId="75B770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152</w:t>
      </w:r>
    </w:p>
    <w:p w14:paraId="1956E4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157</w:t>
      </w:r>
    </w:p>
    <w:p w14:paraId="357BB7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</w:t>
      </w:r>
      <w:r>
        <w:rPr>
          <w:noProof/>
        </w:rPr>
        <w:tab/>
        <w:t>161</w:t>
      </w:r>
    </w:p>
    <w:p w14:paraId="664576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163</w:t>
      </w:r>
    </w:p>
    <w:p w14:paraId="11E0E5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166</w:t>
      </w:r>
    </w:p>
    <w:p w14:paraId="7BDE704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171</w:t>
      </w:r>
    </w:p>
    <w:p w14:paraId="1F8621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177</w:t>
      </w:r>
    </w:p>
    <w:p w14:paraId="77BA06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Q</w:t>
      </w:r>
      <w:r w:rsidRPr="00663AE6">
        <w:rPr>
          <w:noProof/>
          <w:vertAlign w:val="subscript"/>
        </w:rPr>
        <w:t>hyst</w:t>
      </w:r>
      <w:r>
        <w:rPr>
          <w:noProof/>
        </w:rPr>
        <w:t>, Q</w:t>
      </w:r>
      <w:r w:rsidRPr="00663AE6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663AE6">
        <w:rPr>
          <w:noProof/>
          <w:vertAlign w:val="subscript"/>
        </w:rPr>
        <w:t>reselection</w:t>
      </w:r>
      <w:r>
        <w:rPr>
          <w:noProof/>
        </w:rPr>
        <w:tab/>
        <w:t>179</w:t>
      </w:r>
    </w:p>
    <w:p w14:paraId="36A404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T</w:t>
      </w:r>
      <w:r w:rsidRPr="00663AE6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185</w:t>
      </w:r>
    </w:p>
    <w:p w14:paraId="4D5BB88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6.1.2.6b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189</w:t>
      </w:r>
    </w:p>
    <w:p w14:paraId="52C3D56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192</w:t>
      </w:r>
    </w:p>
    <w:p w14:paraId="3DDDFA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197</w:t>
      </w:r>
    </w:p>
    <w:p w14:paraId="07DEE70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200</w:t>
      </w:r>
    </w:p>
    <w:p w14:paraId="0D52913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206</w:t>
      </w:r>
    </w:p>
    <w:p w14:paraId="339923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211</w:t>
      </w:r>
    </w:p>
    <w:p w14:paraId="14E834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218</w:t>
      </w:r>
    </w:p>
    <w:p w14:paraId="2B42E99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224</w:t>
      </w:r>
    </w:p>
    <w:p w14:paraId="41085E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227</w:t>
      </w:r>
    </w:p>
    <w:p w14:paraId="7917D53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229</w:t>
      </w:r>
    </w:p>
    <w:p w14:paraId="225BA6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230</w:t>
      </w:r>
    </w:p>
    <w:p w14:paraId="3104D3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reselection, S</w:t>
      </w:r>
      <w:r w:rsidRPr="00663AE6">
        <w:rPr>
          <w:noProof/>
          <w:vertAlign w:val="subscript"/>
        </w:rPr>
        <w:t>intrasearch</w:t>
      </w:r>
      <w:r>
        <w:rPr>
          <w:noProof/>
        </w:rPr>
        <w:t>, S</w:t>
      </w:r>
      <w:r w:rsidRPr="00663AE6">
        <w:rPr>
          <w:noProof/>
          <w:vertAlign w:val="subscript"/>
        </w:rPr>
        <w:t>nonintrasearch</w:t>
      </w:r>
      <w:r>
        <w:rPr>
          <w:noProof/>
        </w:rPr>
        <w:tab/>
        <w:t>233</w:t>
      </w:r>
    </w:p>
    <w:p w14:paraId="2138FD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241</w:t>
      </w:r>
    </w:p>
    <w:p w14:paraId="225CEC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247</w:t>
      </w:r>
    </w:p>
    <w:p w14:paraId="61E891F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252</w:t>
      </w:r>
    </w:p>
    <w:p w14:paraId="323440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257</w:t>
      </w:r>
    </w:p>
    <w:p w14:paraId="198B95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260</w:t>
      </w:r>
    </w:p>
    <w:p w14:paraId="1AE9FC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Squal to check against S</w:t>
      </w:r>
      <w:r w:rsidRPr="00663AE6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663AE6">
        <w:rPr>
          <w:noProof/>
          <w:vertAlign w:val="subscript"/>
        </w:rPr>
        <w:t>nonIntraSearchQ</w:t>
      </w:r>
      <w:r>
        <w:rPr>
          <w:noProof/>
        </w:rPr>
        <w:tab/>
        <w:t>267</w:t>
      </w:r>
    </w:p>
    <w:p w14:paraId="1D7C96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based on common priority information with parameters Thresh</w:t>
      </w:r>
      <w:r w:rsidRPr="00663AE6">
        <w:rPr>
          <w:noProof/>
          <w:vertAlign w:val="subscript"/>
        </w:rPr>
        <w:t>X, HighQ</w:t>
      </w:r>
      <w:r>
        <w:rPr>
          <w:noProof/>
        </w:rPr>
        <w:t>, Thresh</w:t>
      </w:r>
      <w:r w:rsidRPr="00663AE6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663AE6">
        <w:rPr>
          <w:noProof/>
          <w:vertAlign w:val="subscript"/>
        </w:rPr>
        <w:t>Serving, LowQ</w:t>
      </w:r>
      <w:r>
        <w:rPr>
          <w:noProof/>
        </w:rPr>
        <w:tab/>
        <w:t>275</w:t>
      </w:r>
    </w:p>
    <w:p w14:paraId="4FB5F1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280</w:t>
      </w:r>
    </w:p>
    <w:p w14:paraId="11EFAD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286</w:t>
      </w:r>
    </w:p>
    <w:p w14:paraId="32D316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290</w:t>
      </w:r>
    </w:p>
    <w:p w14:paraId="67252B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  <w:lang w:eastAsia="zh-CN"/>
        </w:rPr>
        <w:t>C</w:t>
      </w:r>
      <w:r w:rsidRPr="00663AE6">
        <w:rPr>
          <w:rFonts w:eastAsia="Arial Unicode MS"/>
          <w:noProof/>
          <w:color w:val="000000"/>
        </w:rPr>
        <w:t>ell reselection / MFBI</w:t>
      </w:r>
      <w:r w:rsidRPr="00663AE6">
        <w:rPr>
          <w:rFonts w:eastAsia="Arial Unicode MS"/>
          <w:noProof/>
          <w:color w:val="000000"/>
          <w:lang w:eastAsia="zh-CN"/>
        </w:rPr>
        <w:t xml:space="preserve"> / UE does not </w:t>
      </w:r>
      <w:r w:rsidRPr="00663AE6">
        <w:rPr>
          <w:noProof/>
          <w:color w:val="000000"/>
          <w:lang w:eastAsia="zh-CN"/>
        </w:rPr>
        <w:t>support </w:t>
      </w:r>
      <w:r w:rsidRPr="00663AE6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296</w:t>
      </w:r>
    </w:p>
    <w:p w14:paraId="180ED7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</w:t>
      </w:r>
      <w:r w:rsidRPr="00663AE6">
        <w:rPr>
          <w:rFonts w:eastAsia="Arial Unicode MS"/>
          <w:noProof/>
          <w:color w:val="000000"/>
          <w:lang w:eastAsia="zh-CN"/>
        </w:rPr>
        <w:t>er</w:t>
      </w:r>
      <w:r w:rsidRPr="00663AE6">
        <w:rPr>
          <w:rFonts w:eastAsia="Arial Unicode MS"/>
          <w:noProof/>
          <w:color w:val="000000"/>
        </w:rPr>
        <w:t>-</w:t>
      </w:r>
      <w:r w:rsidRPr="00663AE6">
        <w:rPr>
          <w:rFonts w:eastAsia="Arial Unicode MS"/>
          <w:noProof/>
          <w:color w:val="000000"/>
          <w:lang w:eastAsia="zh-CN"/>
        </w:rPr>
        <w:t>band</w:t>
      </w:r>
      <w:r w:rsidRPr="00663AE6">
        <w:rPr>
          <w:rFonts w:eastAsia="Arial Unicode MS"/>
          <w:noProof/>
          <w:color w:val="000000"/>
        </w:rPr>
        <w:t xml:space="preserve"> cell reselection / MFBI</w:t>
      </w:r>
      <w:r w:rsidRPr="00663AE6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299</w:t>
      </w:r>
    </w:p>
    <w:p w14:paraId="0C62BD6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310</w:t>
      </w:r>
    </w:p>
    <w:p w14:paraId="43091E9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</w:t>
      </w:r>
      <w:r>
        <w:rPr>
          <w:noProof/>
        </w:rPr>
        <w:tab/>
        <w:t>310</w:t>
      </w:r>
    </w:p>
    <w:p w14:paraId="4FE853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310</w:t>
      </w:r>
    </w:p>
    <w:p w14:paraId="1EC85B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315</w:t>
      </w:r>
    </w:p>
    <w:p w14:paraId="077CFE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318</w:t>
      </w:r>
    </w:p>
    <w:p w14:paraId="614CAF0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323</w:t>
      </w:r>
    </w:p>
    <w:p w14:paraId="55E36C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noProof/>
        </w:rPr>
        <w:tab/>
        <w:t>326</w:t>
      </w:r>
    </w:p>
    <w:p w14:paraId="10CEAC2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326</w:t>
      </w:r>
    </w:p>
    <w:p w14:paraId="63AE4D4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</w:t>
      </w:r>
      <w:r>
        <w:rPr>
          <w:noProof/>
        </w:rPr>
        <w:tab/>
        <w:t>328</w:t>
      </w:r>
    </w:p>
    <w:p w14:paraId="30D838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328</w:t>
      </w:r>
    </w:p>
    <w:p w14:paraId="71F2A8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334</w:t>
      </w:r>
    </w:p>
    <w:p w14:paraId="053121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340</w:t>
      </w:r>
    </w:p>
    <w:p w14:paraId="48E0A8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344</w:t>
      </w:r>
    </w:p>
    <w:p w14:paraId="6DB8184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No USIM</w:t>
      </w:r>
      <w:r>
        <w:rPr>
          <w:noProof/>
        </w:rPr>
        <w:tab/>
        <w:t>347</w:t>
      </w:r>
    </w:p>
    <w:p w14:paraId="4A8981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349</w:t>
      </w:r>
    </w:p>
    <w:p w14:paraId="182B1D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351</w:t>
      </w:r>
    </w:p>
    <w:p w14:paraId="49160F3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353</w:t>
      </w:r>
    </w:p>
    <w:p w14:paraId="6E5342B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</w:t>
      </w:r>
      <w:r>
        <w:rPr>
          <w:noProof/>
        </w:rPr>
        <w:tab/>
        <w:t>359</w:t>
      </w:r>
    </w:p>
    <w:p w14:paraId="0B326E9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359</w:t>
      </w:r>
    </w:p>
    <w:p w14:paraId="28C9A57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(Squal &lt; Thresh</w:t>
      </w:r>
      <w:r w:rsidRPr="00663AE6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663AE6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663AE6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364</w:t>
      </w:r>
    </w:p>
    <w:p w14:paraId="5ADCD34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</w:t>
      </w:r>
    </w:p>
    <w:p w14:paraId="64A2A5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370</w:t>
      </w:r>
    </w:p>
    <w:p w14:paraId="4EBA0D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(QqualminEUTRA, Squal</w:t>
      </w:r>
      <w:r w:rsidRPr="00663AE6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663AE6">
        <w:rPr>
          <w:noProof/>
          <w:vertAlign w:val="subscript"/>
        </w:rPr>
        <w:t>serving,low2</w:t>
      </w:r>
      <w:r>
        <w:rPr>
          <w:noProof/>
        </w:rPr>
        <w:t>, Squal</w:t>
      </w:r>
      <w:r w:rsidRPr="00663AE6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663AE6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663AE6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663AE6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377</w:t>
      </w:r>
    </w:p>
    <w:p w14:paraId="52B131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384</w:t>
      </w:r>
    </w:p>
    <w:p w14:paraId="72CFFF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390</w:t>
      </w:r>
    </w:p>
    <w:p w14:paraId="309A16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400</w:t>
      </w:r>
    </w:p>
    <w:p w14:paraId="2258E3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(Squal &gt; Thresh</w:t>
      </w:r>
      <w:r w:rsidRPr="00663AE6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663AE6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663AE6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663AE6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402</w:t>
      </w:r>
    </w:p>
    <w:p w14:paraId="472DA5E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410</w:t>
      </w:r>
    </w:p>
    <w:p w14:paraId="3D42C4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422</w:t>
      </w:r>
    </w:p>
    <w:p w14:paraId="456C8E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663AE6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426</w:t>
      </w:r>
    </w:p>
    <w:p w14:paraId="709EA9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431</w:t>
      </w:r>
    </w:p>
    <w:p w14:paraId="11E50EC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663AE6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663AE6">
        <w:rPr>
          <w:noProof/>
          <w:vertAlign w:val="subscript"/>
        </w:rPr>
        <w:t>HRPD, LowP</w:t>
      </w:r>
      <w:r>
        <w:rPr>
          <w:noProof/>
        </w:rPr>
        <w:tab/>
        <w:t>436</w:t>
      </w:r>
    </w:p>
    <w:p w14:paraId="1B7441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441</w:t>
      </w:r>
    </w:p>
    <w:p w14:paraId="55F842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663AE6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446</w:t>
      </w:r>
    </w:p>
    <w:p w14:paraId="301A9F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451</w:t>
      </w:r>
    </w:p>
    <w:p w14:paraId="086AB9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6.2.3.10a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663AE6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663AE6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456</w:t>
      </w:r>
    </w:p>
    <w:p w14:paraId="015B77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462</w:t>
      </w:r>
    </w:p>
    <w:p w14:paraId="2D0F1F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462</w:t>
      </w:r>
    </w:p>
    <w:p w14:paraId="383493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462</w:t>
      </w:r>
    </w:p>
    <w:p w14:paraId="541ACFF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471</w:t>
      </w:r>
    </w:p>
    <w:p w14:paraId="23A8D3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474</w:t>
      </w:r>
    </w:p>
    <w:p w14:paraId="1ECC8B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477</w:t>
      </w:r>
    </w:p>
    <w:p w14:paraId="281E10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480</w:t>
      </w:r>
    </w:p>
    <w:p w14:paraId="2467E9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483</w:t>
      </w:r>
    </w:p>
    <w:p w14:paraId="41799CE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486</w:t>
      </w:r>
    </w:p>
    <w:p w14:paraId="718509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488</w:t>
      </w:r>
    </w:p>
    <w:p w14:paraId="17C008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488</w:t>
      </w:r>
    </w:p>
    <w:p w14:paraId="3D236CE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31596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491</w:t>
      </w:r>
    </w:p>
    <w:p w14:paraId="3E3FBD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495</w:t>
      </w:r>
    </w:p>
    <w:p w14:paraId="2E5402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499</w:t>
      </w:r>
    </w:p>
    <w:p w14:paraId="67F96F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499</w:t>
      </w:r>
    </w:p>
    <w:p w14:paraId="6737DB8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503</w:t>
      </w:r>
    </w:p>
    <w:p w14:paraId="64EE2D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508</w:t>
      </w:r>
    </w:p>
    <w:p w14:paraId="20413A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513</w:t>
      </w:r>
    </w:p>
    <w:p w14:paraId="015F07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518</w:t>
      </w:r>
    </w:p>
    <w:p w14:paraId="35A552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523</w:t>
      </w:r>
    </w:p>
    <w:p w14:paraId="224A95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UTRA_Idle, S</w:t>
      </w:r>
      <w:r w:rsidRPr="00663AE6">
        <w:rPr>
          <w:noProof/>
          <w:vertAlign w:val="subscript"/>
        </w:rPr>
        <w:t>nonintrasearch</w:t>
      </w:r>
      <w:r>
        <w:rPr>
          <w:noProof/>
        </w:rPr>
        <w:tab/>
        <w:t>532</w:t>
      </w:r>
    </w:p>
    <w:p w14:paraId="2254F77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536</w:t>
      </w:r>
    </w:p>
    <w:p w14:paraId="30A710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539</w:t>
      </w:r>
    </w:p>
    <w:p w14:paraId="1424C7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543</w:t>
      </w:r>
    </w:p>
    <w:p w14:paraId="6206269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548</w:t>
      </w:r>
    </w:p>
    <w:p w14:paraId="2103EF7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548</w:t>
      </w:r>
    </w:p>
    <w:p w14:paraId="2F0746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551</w:t>
      </w:r>
    </w:p>
    <w:p w14:paraId="4526CB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554</w:t>
      </w:r>
    </w:p>
    <w:p w14:paraId="7C501A6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557</w:t>
      </w:r>
    </w:p>
    <w:p w14:paraId="2812F9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561</w:t>
      </w:r>
    </w:p>
    <w:p w14:paraId="7AF6BF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565</w:t>
      </w:r>
    </w:p>
    <w:p w14:paraId="672179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663AE6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569</w:t>
      </w:r>
    </w:p>
    <w:p w14:paraId="0A381AB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573</w:t>
      </w:r>
    </w:p>
    <w:p w14:paraId="256626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573</w:t>
      </w:r>
    </w:p>
    <w:p w14:paraId="5AE1553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578</w:t>
      </w:r>
    </w:p>
    <w:p w14:paraId="118F446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584</w:t>
      </w:r>
    </w:p>
    <w:p w14:paraId="4040BF7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591</w:t>
      </w:r>
    </w:p>
    <w:p w14:paraId="0EFE4F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599</w:t>
      </w:r>
    </w:p>
    <w:p w14:paraId="4D3A444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604</w:t>
      </w:r>
    </w:p>
    <w:p w14:paraId="4F5ACB7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6.3.7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608</w:t>
      </w:r>
    </w:p>
    <w:p w14:paraId="693C3C0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6.3.8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616</w:t>
      </w:r>
    </w:p>
    <w:p w14:paraId="46D7509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616</w:t>
      </w:r>
    </w:p>
    <w:p w14:paraId="4D3BF40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100E2A8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0A816EE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22887E2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Hybrid cells</w:t>
      </w:r>
      <w:r>
        <w:rPr>
          <w:noProof/>
        </w:rPr>
        <w:tab/>
        <w:t>619</w:t>
      </w:r>
    </w:p>
    <w:p w14:paraId="695D00D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619</w:t>
      </w:r>
    </w:p>
    <w:p w14:paraId="2FF58A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624</w:t>
      </w:r>
    </w:p>
    <w:p w14:paraId="79C58CC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629</w:t>
      </w:r>
    </w:p>
    <w:p w14:paraId="2AB735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636</w:t>
      </w:r>
    </w:p>
    <w:p w14:paraId="519B464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644</w:t>
      </w:r>
    </w:p>
    <w:p w14:paraId="4CE381C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649</w:t>
      </w:r>
    </w:p>
    <w:p w14:paraId="4EF5CE4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656</w:t>
      </w:r>
    </w:p>
    <w:p w14:paraId="46F6B19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662</w:t>
      </w:r>
    </w:p>
    <w:p w14:paraId="0106B74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WLAN Offload / Cell selection / EUTRA RRC_Idle to/from WLAN (Qrxlevmeas, BeaconRSSI</w:t>
      </w:r>
      <w:r w:rsidRPr="00663AE6">
        <w:rPr>
          <w:rFonts w:eastAsia="MS Mincho" w:cs="Arial"/>
          <w:noProof/>
        </w:rPr>
        <w:t>, WLAN identifier no match/match</w:t>
      </w:r>
      <w:r w:rsidRPr="00663AE6">
        <w:rPr>
          <w:rFonts w:cs="Arial"/>
          <w:noProof/>
        </w:rPr>
        <w:t>)</w:t>
      </w:r>
      <w:r>
        <w:rPr>
          <w:noProof/>
        </w:rPr>
        <w:tab/>
        <w:t>662</w:t>
      </w:r>
    </w:p>
    <w:p w14:paraId="79B11F9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665</w:t>
      </w:r>
    </w:p>
    <w:p w14:paraId="1B14C72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670</w:t>
      </w:r>
    </w:p>
    <w:p w14:paraId="072A1C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674</w:t>
      </w:r>
    </w:p>
    <w:p w14:paraId="7591974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677</w:t>
      </w:r>
    </w:p>
    <w:p w14:paraId="6D666207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Layer 2</w:t>
      </w:r>
      <w:r>
        <w:rPr>
          <w:noProof/>
        </w:rPr>
        <w:tab/>
        <w:t>683</w:t>
      </w:r>
    </w:p>
    <w:p w14:paraId="0BCB868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</w:t>
      </w:r>
      <w:r>
        <w:rPr>
          <w:noProof/>
        </w:rPr>
        <w:tab/>
        <w:t>683</w:t>
      </w:r>
    </w:p>
    <w:p w14:paraId="19F4B6B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683</w:t>
      </w:r>
    </w:p>
    <w:p w14:paraId="5C137EB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683</w:t>
      </w:r>
    </w:p>
    <w:p w14:paraId="72F1680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686</w:t>
      </w:r>
    </w:p>
    <w:p w14:paraId="3230D9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689</w:t>
      </w:r>
    </w:p>
    <w:p w14:paraId="17080D9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RACH</w:t>
      </w:r>
      <w:r>
        <w:rPr>
          <w:noProof/>
        </w:rPr>
        <w:tab/>
        <w:t>696</w:t>
      </w:r>
    </w:p>
    <w:p w14:paraId="2AFDC1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696</w:t>
      </w:r>
    </w:p>
    <w:p w14:paraId="63E6EB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700</w:t>
      </w:r>
    </w:p>
    <w:p w14:paraId="2CD51A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704</w:t>
      </w:r>
    </w:p>
    <w:p w14:paraId="0672480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706</w:t>
      </w:r>
    </w:p>
    <w:p w14:paraId="6942CD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711</w:t>
      </w:r>
    </w:p>
    <w:p w14:paraId="42DEEC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718</w:t>
      </w:r>
    </w:p>
    <w:p w14:paraId="7D3108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722</w:t>
      </w:r>
    </w:p>
    <w:p w14:paraId="5D1E89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730</w:t>
      </w:r>
    </w:p>
    <w:p w14:paraId="7790F6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733</w:t>
      </w:r>
    </w:p>
    <w:p w14:paraId="0F4FDF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737</w:t>
      </w:r>
    </w:p>
    <w:p w14:paraId="064044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740</w:t>
      </w:r>
    </w:p>
    <w:p w14:paraId="6A9083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back off indicator</w:t>
      </w:r>
      <w:r>
        <w:rPr>
          <w:noProof/>
        </w:rPr>
        <w:tab/>
        <w:t>743</w:t>
      </w:r>
    </w:p>
    <w:p w14:paraId="4521A8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747</w:t>
      </w:r>
    </w:p>
    <w:p w14:paraId="375030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747</w:t>
      </w:r>
    </w:p>
    <w:p w14:paraId="1A61F89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755</w:t>
      </w:r>
    </w:p>
    <w:p w14:paraId="3B8B95D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755</w:t>
      </w:r>
    </w:p>
    <w:p w14:paraId="750168F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755</w:t>
      </w:r>
    </w:p>
    <w:p w14:paraId="5225E8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755</w:t>
      </w:r>
    </w:p>
    <w:p w14:paraId="1352D67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763</w:t>
      </w:r>
    </w:p>
    <w:p w14:paraId="6BF9B1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764</w:t>
      </w:r>
    </w:p>
    <w:p w14:paraId="6516812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764</w:t>
      </w:r>
    </w:p>
    <w:p w14:paraId="2B6651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772</w:t>
      </w:r>
    </w:p>
    <w:p w14:paraId="0F6380E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776</w:t>
      </w:r>
    </w:p>
    <w:p w14:paraId="775496F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data transfer</w:t>
      </w:r>
      <w:r>
        <w:rPr>
          <w:noProof/>
        </w:rPr>
        <w:tab/>
        <w:t>783</w:t>
      </w:r>
    </w:p>
    <w:p w14:paraId="032FC6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783</w:t>
      </w:r>
    </w:p>
    <w:p w14:paraId="5AD4E3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785</w:t>
      </w:r>
    </w:p>
    <w:p w14:paraId="342C9C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793</w:t>
      </w:r>
    </w:p>
    <w:p w14:paraId="2E6F9C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MAC PDU header handling </w:t>
      </w:r>
      <w:r w:rsidRPr="00663AE6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798</w:t>
      </w:r>
    </w:p>
    <w:p w14:paraId="0AC539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800</w:t>
      </w:r>
    </w:p>
    <w:p w14:paraId="4B2FBD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803</w:t>
      </w:r>
    </w:p>
    <w:p w14:paraId="019159B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807</w:t>
      </w:r>
    </w:p>
    <w:p w14:paraId="402C49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811</w:t>
      </w:r>
    </w:p>
    <w:p w14:paraId="7E021E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816</w:t>
      </w:r>
    </w:p>
    <w:p w14:paraId="325121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821</w:t>
      </w:r>
    </w:p>
    <w:p w14:paraId="6D9047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827</w:t>
      </w:r>
    </w:p>
    <w:p w14:paraId="5304E3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829</w:t>
      </w:r>
    </w:p>
    <w:p w14:paraId="7D8DEA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reset / DL</w:t>
      </w:r>
      <w:r>
        <w:rPr>
          <w:noProof/>
        </w:rPr>
        <w:tab/>
        <w:t>829</w:t>
      </w:r>
    </w:p>
    <w:p w14:paraId="4876C1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7.1.3.10</w:t>
      </w:r>
      <w:r>
        <w:rPr>
          <w:noProof/>
        </w:rPr>
        <w:tab/>
        <w:t>833</w:t>
      </w:r>
    </w:p>
    <w:p w14:paraId="0EDCAB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833</w:t>
      </w:r>
    </w:p>
    <w:p w14:paraId="42B18E7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7.1.3.11.1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833</w:t>
      </w:r>
    </w:p>
    <w:p w14:paraId="30B253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838</w:t>
      </w:r>
    </w:p>
    <w:p w14:paraId="4428F6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838</w:t>
      </w:r>
    </w:p>
    <w:p w14:paraId="7296072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838</w:t>
      </w:r>
    </w:p>
    <w:p w14:paraId="009DB60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844</w:t>
      </w:r>
    </w:p>
    <w:p w14:paraId="3D5C96B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850</w:t>
      </w:r>
    </w:p>
    <w:p w14:paraId="240DB29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855</w:t>
      </w:r>
    </w:p>
    <w:p w14:paraId="3C89D3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859</w:t>
      </w:r>
    </w:p>
    <w:p w14:paraId="0E7E04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868</w:t>
      </w:r>
    </w:p>
    <w:p w14:paraId="138DF5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877</w:t>
      </w:r>
    </w:p>
    <w:p w14:paraId="481A4B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880</w:t>
      </w:r>
    </w:p>
    <w:p w14:paraId="33D7EB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890</w:t>
      </w:r>
    </w:p>
    <w:p w14:paraId="7D64DCB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893</w:t>
      </w:r>
    </w:p>
    <w:p w14:paraId="2173E5A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899</w:t>
      </w:r>
    </w:p>
    <w:p w14:paraId="763EA9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TTI / Correct handling of DL assignment</w:t>
      </w:r>
      <w:r w:rsidRPr="00663AE6">
        <w:rPr>
          <w:rFonts w:cs="Courier New"/>
          <w:noProof/>
        </w:rPr>
        <w:t>/ Collision handling</w:t>
      </w:r>
      <w:r>
        <w:rPr>
          <w:noProof/>
        </w:rPr>
        <w:tab/>
        <w:t>903</w:t>
      </w:r>
    </w:p>
    <w:p w14:paraId="5D03731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903</w:t>
      </w:r>
    </w:p>
    <w:p w14:paraId="6863C7E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909</w:t>
      </w:r>
    </w:p>
    <w:p w14:paraId="56F97E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 xml:space="preserve">Short TTI / Correct handling of DL assignment / HARQ sharing between PDSCH and </w:t>
      </w:r>
      <w:r w:rsidRPr="00663AE6">
        <w:rPr>
          <w:rFonts w:cs="MS Gothic"/>
          <w:noProof/>
        </w:rPr>
        <w:t>slot/subslot-PDSCH</w:t>
      </w:r>
      <w:r>
        <w:rPr>
          <w:noProof/>
        </w:rPr>
        <w:tab/>
        <w:t>913</w:t>
      </w:r>
    </w:p>
    <w:p w14:paraId="3C86396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 xml:space="preserve">Short TTI / Correct handling of DL assignment / multiplexing of </w:t>
      </w:r>
      <w:r w:rsidRPr="00663AE6">
        <w:rPr>
          <w:rFonts w:cs="MS Gothic"/>
          <w:noProof/>
        </w:rPr>
        <w:t>SPDCCH</w:t>
      </w:r>
      <w:r w:rsidRPr="00663AE6">
        <w:rPr>
          <w:rFonts w:cs="Arial"/>
          <w:noProof/>
        </w:rPr>
        <w:t xml:space="preserve"> and </w:t>
      </w:r>
      <w:r w:rsidRPr="00663AE6">
        <w:rPr>
          <w:rFonts w:cs="MS Gothic"/>
          <w:noProof/>
        </w:rPr>
        <w:t>slot/subslot-PDSCH</w:t>
      </w:r>
      <w:r>
        <w:rPr>
          <w:noProof/>
        </w:rPr>
        <w:tab/>
        <w:t>915</w:t>
      </w:r>
    </w:p>
    <w:p w14:paraId="045554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918</w:t>
      </w:r>
    </w:p>
    <w:p w14:paraId="589D46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921</w:t>
      </w:r>
    </w:p>
    <w:p w14:paraId="24A7D4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924</w:t>
      </w:r>
    </w:p>
    <w:p w14:paraId="5594FCA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UL-SCH data transfer</w:t>
      </w:r>
      <w:r>
        <w:rPr>
          <w:noProof/>
        </w:rPr>
        <w:tab/>
        <w:t>926</w:t>
      </w:r>
    </w:p>
    <w:p w14:paraId="4FAE71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926</w:t>
      </w:r>
    </w:p>
    <w:p w14:paraId="723327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928</w:t>
      </w:r>
    </w:p>
    <w:p w14:paraId="2F74EEC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931</w:t>
      </w:r>
    </w:p>
    <w:p w14:paraId="33F93B4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939</w:t>
      </w:r>
    </w:p>
    <w:p w14:paraId="7B6518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945</w:t>
      </w:r>
    </w:p>
    <w:p w14:paraId="706C6E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952</w:t>
      </w:r>
    </w:p>
    <w:p w14:paraId="0AE4BA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955</w:t>
      </w:r>
    </w:p>
    <w:p w14:paraId="03D266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956</w:t>
      </w:r>
    </w:p>
    <w:p w14:paraId="39AEA0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958</w:t>
      </w:r>
    </w:p>
    <w:p w14:paraId="7B5BEB8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963</w:t>
      </w:r>
    </w:p>
    <w:p w14:paraId="106895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970</w:t>
      </w:r>
    </w:p>
    <w:p w14:paraId="174CA24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975</w:t>
      </w:r>
    </w:p>
    <w:p w14:paraId="71FB51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981</w:t>
      </w:r>
    </w:p>
    <w:p w14:paraId="517EA3B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025B16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986</w:t>
      </w:r>
    </w:p>
    <w:p w14:paraId="7B6A76A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989</w:t>
      </w:r>
    </w:p>
    <w:p w14:paraId="3E577E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996</w:t>
      </w:r>
    </w:p>
    <w:p w14:paraId="3DAD1DC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reset / UL</w:t>
      </w:r>
      <w:r>
        <w:rPr>
          <w:noProof/>
        </w:rPr>
        <w:tab/>
        <w:t>999</w:t>
      </w:r>
    </w:p>
    <w:p w14:paraId="355CCA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1003</w:t>
      </w:r>
    </w:p>
    <w:p w14:paraId="43D009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1007</w:t>
      </w:r>
    </w:p>
    <w:p w14:paraId="1F00BE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1012</w:t>
      </w:r>
    </w:p>
    <w:p w14:paraId="7A9F39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1019</w:t>
      </w:r>
    </w:p>
    <w:p w14:paraId="49690B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1021</w:t>
      </w:r>
    </w:p>
    <w:p w14:paraId="5DF8FE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1024</w:t>
      </w:r>
    </w:p>
    <w:p w14:paraId="3435CC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7.1.4.17</w:t>
      </w:r>
      <w:r>
        <w:rPr>
          <w:noProof/>
        </w:rPr>
        <w:tab/>
        <w:t>1028</w:t>
      </w:r>
    </w:p>
    <w:p w14:paraId="0EEF42F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1028</w:t>
      </w:r>
    </w:p>
    <w:p w14:paraId="0BE7E1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1031</w:t>
      </w:r>
    </w:p>
    <w:p w14:paraId="59D155C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1031</w:t>
      </w:r>
    </w:p>
    <w:p w14:paraId="4ED449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1037</w:t>
      </w:r>
    </w:p>
    <w:p w14:paraId="410238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1037</w:t>
      </w:r>
    </w:p>
    <w:p w14:paraId="0D4177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1037</w:t>
      </w:r>
    </w:p>
    <w:p w14:paraId="23A3C4F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1037</w:t>
      </w:r>
    </w:p>
    <w:p w14:paraId="5CC77B0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1042</w:t>
      </w:r>
    </w:p>
    <w:p w14:paraId="6BC803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1043</w:t>
      </w:r>
    </w:p>
    <w:p w14:paraId="733C24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1043</w:t>
      </w:r>
    </w:p>
    <w:p w14:paraId="65443C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1048</w:t>
      </w:r>
    </w:p>
    <w:p w14:paraId="05C240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1055</w:t>
      </w:r>
    </w:p>
    <w:p w14:paraId="0837420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1060</w:t>
      </w:r>
    </w:p>
    <w:p w14:paraId="4AEBD31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1067</w:t>
      </w:r>
    </w:p>
    <w:p w14:paraId="540DF2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</w:t>
      </w:r>
      <w:r w:rsidRPr="00663AE6">
        <w:rPr>
          <w:noProof/>
          <w:snapToGrid w:val="0"/>
        </w:rPr>
        <w:t xml:space="preserve"> / CE Mode A</w:t>
      </w:r>
      <w:r>
        <w:rPr>
          <w:noProof/>
        </w:rPr>
        <w:tab/>
        <w:t>1068</w:t>
      </w:r>
    </w:p>
    <w:p w14:paraId="360C78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1074</w:t>
      </w:r>
    </w:p>
    <w:p w14:paraId="178234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1080</w:t>
      </w:r>
    </w:p>
    <w:p w14:paraId="792F58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1084</w:t>
      </w:r>
    </w:p>
    <w:p w14:paraId="286459F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1084</w:t>
      </w:r>
    </w:p>
    <w:p w14:paraId="2CDCE6B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1087</w:t>
      </w:r>
    </w:p>
    <w:p w14:paraId="318B25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1090</w:t>
      </w:r>
    </w:p>
    <w:p w14:paraId="42366C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1090</w:t>
      </w:r>
    </w:p>
    <w:p w14:paraId="3CF36F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1095</w:t>
      </w:r>
    </w:p>
    <w:p w14:paraId="6218C8F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1095</w:t>
      </w:r>
    </w:p>
    <w:p w14:paraId="6BE249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1103</w:t>
      </w:r>
    </w:p>
    <w:p w14:paraId="63210B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1104</w:t>
      </w:r>
    </w:p>
    <w:p w14:paraId="05CF3C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1108</w:t>
      </w:r>
    </w:p>
    <w:p w14:paraId="7A5494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</w:rPr>
        <w:tab/>
        <w:t>1114</w:t>
      </w:r>
    </w:p>
    <w:p w14:paraId="19C246B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1114</w:t>
      </w:r>
    </w:p>
    <w:p w14:paraId="4D20C1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1117</w:t>
      </w:r>
    </w:p>
    <w:p w14:paraId="7CB62E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1125</w:t>
      </w:r>
    </w:p>
    <w:p w14:paraId="741F1A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1125</w:t>
      </w:r>
    </w:p>
    <w:p w14:paraId="68386A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1130</w:t>
      </w:r>
    </w:p>
    <w:p w14:paraId="5757A6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1130</w:t>
      </w:r>
    </w:p>
    <w:p w14:paraId="589B3A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1133</w:t>
      </w:r>
    </w:p>
    <w:p w14:paraId="561629C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1136</w:t>
      </w:r>
    </w:p>
    <w:p w14:paraId="2B4D752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7.1.4.32.3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1140</w:t>
      </w:r>
    </w:p>
    <w:p w14:paraId="5595674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1142</w:t>
      </w:r>
    </w:p>
    <w:p w14:paraId="5FA751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30E8C5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6CF2AC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34DCCD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15BFDB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1145</w:t>
      </w:r>
    </w:p>
    <w:p w14:paraId="7C427EB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7.1.4.38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1149</w:t>
      </w:r>
    </w:p>
    <w:p w14:paraId="1E0552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</w:t>
      </w:r>
      <w:r w:rsidRPr="00663AE6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1149</w:t>
      </w:r>
    </w:p>
    <w:p w14:paraId="4D2BC53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</w:t>
      </w:r>
      <w:r w:rsidRPr="00663AE6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1153</w:t>
      </w:r>
    </w:p>
    <w:p w14:paraId="233A1FB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1156</w:t>
      </w:r>
    </w:p>
    <w:p w14:paraId="07E024B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1159</w:t>
      </w:r>
    </w:p>
    <w:p w14:paraId="3CED94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Short TTI / Correct handling of UL assignment / </w:t>
      </w:r>
      <w:r w:rsidRPr="00663AE6">
        <w:rPr>
          <w:rFonts w:cs="Arial"/>
          <w:noProof/>
        </w:rPr>
        <w:t>HARQ sharing between PUSCH and slot/subslot-PUSCH</w:t>
      </w:r>
      <w:r>
        <w:rPr>
          <w:noProof/>
        </w:rPr>
        <w:tab/>
        <w:t>1165</w:t>
      </w:r>
    </w:p>
    <w:p w14:paraId="015CC9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7.1.4.42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1167</w:t>
      </w:r>
    </w:p>
    <w:p w14:paraId="5FAABEB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1170</w:t>
      </w:r>
    </w:p>
    <w:p w14:paraId="34643BF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1173</w:t>
      </w:r>
    </w:p>
    <w:p w14:paraId="045C65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1173</w:t>
      </w:r>
    </w:p>
    <w:p w14:paraId="67A89DC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PUSCH Hopping</w:t>
      </w:r>
      <w:r>
        <w:rPr>
          <w:noProof/>
        </w:rPr>
        <w:tab/>
        <w:t>1187</w:t>
      </w:r>
    </w:p>
    <w:p w14:paraId="4ABAFA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1187</w:t>
      </w:r>
    </w:p>
    <w:p w14:paraId="0238F8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1190</w:t>
      </w:r>
    </w:p>
    <w:p w14:paraId="5EAA5B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1194</w:t>
      </w:r>
    </w:p>
    <w:p w14:paraId="487886E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1196</w:t>
      </w:r>
    </w:p>
    <w:p w14:paraId="52DBDC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1197</w:t>
      </w:r>
    </w:p>
    <w:p w14:paraId="57B472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1198</w:t>
      </w:r>
    </w:p>
    <w:p w14:paraId="40ABF49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1201</w:t>
      </w:r>
    </w:p>
    <w:p w14:paraId="1FD2B3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1201</w:t>
      </w:r>
    </w:p>
    <w:p w14:paraId="712D9E0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1209</w:t>
      </w:r>
    </w:p>
    <w:p w14:paraId="7E1515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1214</w:t>
      </w:r>
    </w:p>
    <w:p w14:paraId="09EC01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1219</w:t>
      </w:r>
    </w:p>
    <w:p w14:paraId="3E14C6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1224</w:t>
      </w:r>
    </w:p>
    <w:p w14:paraId="3E0013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1230</w:t>
      </w:r>
    </w:p>
    <w:p w14:paraId="240883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1235</w:t>
      </w:r>
    </w:p>
    <w:p w14:paraId="75B9CA0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1245</w:t>
      </w:r>
    </w:p>
    <w:p w14:paraId="738756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configurations</w:t>
      </w:r>
      <w:r>
        <w:rPr>
          <w:noProof/>
        </w:rPr>
        <w:tab/>
        <w:t>1245</w:t>
      </w:r>
    </w:p>
    <w:p w14:paraId="2A200A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1246</w:t>
      </w:r>
    </w:p>
    <w:p w14:paraId="2A2DE0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1246</w:t>
      </w:r>
    </w:p>
    <w:p w14:paraId="3CF911F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1265</w:t>
      </w:r>
    </w:p>
    <w:p w14:paraId="3A32EF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1284</w:t>
      </w:r>
    </w:p>
    <w:p w14:paraId="4F2A02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1303</w:t>
      </w:r>
    </w:p>
    <w:p w14:paraId="19B862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1322</w:t>
      </w:r>
    </w:p>
    <w:p w14:paraId="51A4F84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1343</w:t>
      </w:r>
    </w:p>
    <w:p w14:paraId="40D52E8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1364</w:t>
      </w:r>
    </w:p>
    <w:p w14:paraId="4D66EB7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1391</w:t>
      </w:r>
    </w:p>
    <w:p w14:paraId="0064798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1415</w:t>
      </w:r>
    </w:p>
    <w:p w14:paraId="2996A0C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1439</w:t>
      </w:r>
    </w:p>
    <w:p w14:paraId="12A20A3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1464</w:t>
      </w:r>
    </w:p>
    <w:p w14:paraId="6D6EE31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1489</w:t>
      </w:r>
    </w:p>
    <w:p w14:paraId="520B57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1508</w:t>
      </w:r>
    </w:p>
    <w:p w14:paraId="1830669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7.1.7.1.12a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1527</w:t>
      </w:r>
    </w:p>
    <w:p w14:paraId="13DC6C4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1555</w:t>
      </w:r>
    </w:p>
    <w:p w14:paraId="0A33775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1569</w:t>
      </w:r>
    </w:p>
    <w:p w14:paraId="7376861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1574</w:t>
      </w:r>
    </w:p>
    <w:p w14:paraId="25023A3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1584</w:t>
      </w:r>
    </w:p>
    <w:p w14:paraId="6180AD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1589</w:t>
      </w:r>
    </w:p>
    <w:p w14:paraId="20830C2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1589</w:t>
      </w:r>
    </w:p>
    <w:p w14:paraId="5E74F0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1605</w:t>
      </w:r>
    </w:p>
    <w:p w14:paraId="474DA05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1615</w:t>
      </w:r>
    </w:p>
    <w:p w14:paraId="080D8E5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1620</w:t>
      </w:r>
    </w:p>
    <w:p w14:paraId="0B1B4E5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1629</w:t>
      </w:r>
    </w:p>
    <w:p w14:paraId="31984CA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1634</w:t>
      </w:r>
    </w:p>
    <w:p w14:paraId="3AC234C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1656</w:t>
      </w:r>
    </w:p>
    <w:p w14:paraId="476EBA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1656</w:t>
      </w:r>
    </w:p>
    <w:p w14:paraId="7E046A1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1662</w:t>
      </w:r>
    </w:p>
    <w:p w14:paraId="0A669CB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1662</w:t>
      </w:r>
    </w:p>
    <w:p w14:paraId="1D97FB4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1662</w:t>
      </w:r>
    </w:p>
    <w:p w14:paraId="6A8F3C2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1666</w:t>
      </w:r>
    </w:p>
    <w:p w14:paraId="1403F6A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1666</w:t>
      </w:r>
    </w:p>
    <w:p w14:paraId="7719D42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7.1.9.2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1667</w:t>
      </w:r>
    </w:p>
    <w:p w14:paraId="34EDEA6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1670</w:t>
      </w:r>
    </w:p>
    <w:p w14:paraId="2646A8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 xml:space="preserve">Sending SR on PUCCH with DMRS generated by using </w:t>
      </w:r>
      <w:r w:rsidRPr="00663AE6">
        <w:rPr>
          <w:rFonts w:cs="Arial"/>
          <w:noProof/>
          <w:lang w:eastAsia="zh-CN" w:bidi="he-IL"/>
        </w:rPr>
        <w:t xml:space="preserve">virtual cell identity / </w:t>
      </w:r>
      <w:r w:rsidRPr="00663AE6">
        <w:rPr>
          <w:rFonts w:cs="Arial"/>
          <w:noProof/>
          <w:lang w:bidi="he-IL"/>
        </w:rPr>
        <w:t>nPU</w:t>
      </w:r>
      <w:r w:rsidRPr="00663AE6">
        <w:rPr>
          <w:rFonts w:cs="Arial"/>
          <w:noProof/>
          <w:lang w:eastAsia="zh-CN" w:bidi="he-IL"/>
        </w:rPr>
        <w:t>C</w:t>
      </w:r>
      <w:r w:rsidRPr="00663AE6">
        <w:rPr>
          <w:rFonts w:cs="Arial"/>
          <w:noProof/>
          <w:lang w:bidi="he-IL"/>
        </w:rPr>
        <w:t>CH-Identity</w:t>
      </w:r>
      <w:r>
        <w:rPr>
          <w:noProof/>
        </w:rPr>
        <w:tab/>
        <w:t>1670</w:t>
      </w:r>
    </w:p>
    <w:p w14:paraId="7FAE54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zh-CN" w:bidi="he-IL"/>
        </w:rPr>
        <w:t>Transmitting data</w:t>
      </w:r>
      <w:r w:rsidRPr="00663AE6">
        <w:rPr>
          <w:rFonts w:cs="Arial"/>
          <w:noProof/>
          <w:lang w:bidi="he-IL"/>
        </w:rPr>
        <w:t xml:space="preserve"> on PU</w:t>
      </w:r>
      <w:r w:rsidRPr="00663AE6">
        <w:rPr>
          <w:rFonts w:cs="Arial"/>
          <w:noProof/>
          <w:lang w:eastAsia="zh-CN" w:bidi="he-IL"/>
        </w:rPr>
        <w:t>S</w:t>
      </w:r>
      <w:r w:rsidRPr="00663AE6">
        <w:rPr>
          <w:rFonts w:cs="Arial"/>
          <w:noProof/>
          <w:lang w:bidi="he-IL"/>
        </w:rPr>
        <w:t xml:space="preserve">CH with DMRS generated by using </w:t>
      </w:r>
      <w:r w:rsidRPr="00663AE6">
        <w:rPr>
          <w:rFonts w:cs="Arial"/>
          <w:noProof/>
          <w:lang w:eastAsia="zh-CN" w:bidi="he-IL"/>
        </w:rPr>
        <w:t xml:space="preserve">virtual cell identity / </w:t>
      </w:r>
      <w:r w:rsidRPr="00663AE6">
        <w:rPr>
          <w:rFonts w:cs="Arial"/>
          <w:noProof/>
          <w:lang w:bidi="he-IL"/>
        </w:rPr>
        <w:t>nPUSCH-Identity</w:t>
      </w:r>
      <w:r>
        <w:rPr>
          <w:noProof/>
        </w:rPr>
        <w:tab/>
        <w:t>1674</w:t>
      </w:r>
    </w:p>
    <w:p w14:paraId="5DE4461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1678</w:t>
      </w:r>
    </w:p>
    <w:p w14:paraId="1962BF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1678</w:t>
      </w:r>
    </w:p>
    <w:p w14:paraId="7C555F0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</w:t>
      </w:r>
      <w:r w:rsidRPr="00663AE6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1684</w:t>
      </w:r>
    </w:p>
    <w:p w14:paraId="722A96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7.1.12.1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DataInactivityTimer expiry</w:t>
      </w:r>
      <w:r>
        <w:rPr>
          <w:noProof/>
        </w:rPr>
        <w:tab/>
        <w:t>1684</w:t>
      </w:r>
    </w:p>
    <w:p w14:paraId="66EF11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</w:t>
      </w:r>
      <w:r>
        <w:rPr>
          <w:noProof/>
        </w:rPr>
        <w:tab/>
        <w:t>1686</w:t>
      </w:r>
    </w:p>
    <w:p w14:paraId="7C7F07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1686</w:t>
      </w:r>
    </w:p>
    <w:p w14:paraId="305A6A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1686</w:t>
      </w:r>
    </w:p>
    <w:p w14:paraId="17C42BD0" w14:textId="77777777" w:rsidR="008E65B0" w:rsidRDefault="008E65B0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1687</w:t>
      </w:r>
    </w:p>
    <w:p w14:paraId="5BD182C2" w14:textId="77777777" w:rsidR="008E65B0" w:rsidRDefault="008E65B0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1690</w:t>
      </w:r>
    </w:p>
    <w:p w14:paraId="0F922F2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RLC</w:t>
      </w:r>
      <w:r>
        <w:rPr>
          <w:noProof/>
        </w:rPr>
        <w:tab/>
        <w:t>1695</w:t>
      </w:r>
    </w:p>
    <w:p w14:paraId="7627F3D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1695</w:t>
      </w:r>
    </w:p>
    <w:p w14:paraId="75C23E9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Unacknowledged mode</w:t>
      </w:r>
      <w:r>
        <w:rPr>
          <w:noProof/>
        </w:rPr>
        <w:tab/>
        <w:t>1695</w:t>
      </w:r>
    </w:p>
    <w:p w14:paraId="37E73B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1695</w:t>
      </w:r>
    </w:p>
    <w:p w14:paraId="3CD653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1697</w:t>
      </w:r>
    </w:p>
    <w:p w14:paraId="05470A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1699</w:t>
      </w:r>
    </w:p>
    <w:p w14:paraId="1172E2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1700</w:t>
      </w:r>
    </w:p>
    <w:p w14:paraId="7F672D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1701</w:t>
      </w:r>
    </w:p>
    <w:p w14:paraId="344B3BC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1701</w:t>
      </w:r>
    </w:p>
    <w:p w14:paraId="4541657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1705</w:t>
      </w:r>
    </w:p>
    <w:p w14:paraId="78DE38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1708</w:t>
      </w:r>
    </w:p>
    <w:p w14:paraId="003348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663AE6">
        <w:rPr>
          <w:rFonts w:eastAsia="MS Mincho"/>
          <w:i/>
          <w:noProof/>
        </w:rPr>
        <w:t>t-Reordering</w:t>
      </w:r>
      <w:r>
        <w:rPr>
          <w:noProof/>
        </w:rPr>
        <w:tab/>
        <w:t>1713</w:t>
      </w:r>
    </w:p>
    <w:p w14:paraId="4A621C7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663AE6">
        <w:rPr>
          <w:rFonts w:eastAsia="MS Mincho"/>
          <w:i/>
          <w:noProof/>
        </w:rPr>
        <w:t>t-Reordering</w:t>
      </w:r>
      <w:r>
        <w:rPr>
          <w:noProof/>
        </w:rPr>
        <w:tab/>
        <w:t>1716</w:t>
      </w:r>
    </w:p>
    <w:p w14:paraId="30EB91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663AE6">
        <w:rPr>
          <w:rFonts w:eastAsia="MS Mincho"/>
          <w:i/>
          <w:noProof/>
        </w:rPr>
        <w:t>t-Reordering</w:t>
      </w:r>
      <w:r>
        <w:rPr>
          <w:noProof/>
        </w:rPr>
        <w:tab/>
        <w:t>1718</w:t>
      </w:r>
    </w:p>
    <w:p w14:paraId="5834C6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1720</w:t>
      </w:r>
    </w:p>
    <w:p w14:paraId="7BC11F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1722</w:t>
      </w:r>
    </w:p>
    <w:p w14:paraId="3AD53B4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7.2.2.12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1725</w:t>
      </w:r>
    </w:p>
    <w:p w14:paraId="2150662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1730</w:t>
      </w:r>
    </w:p>
    <w:p w14:paraId="246C42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1730</w:t>
      </w:r>
    </w:p>
    <w:p w14:paraId="6849DCB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1734</w:t>
      </w:r>
    </w:p>
    <w:p w14:paraId="74A593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1736</w:t>
      </w:r>
    </w:p>
    <w:p w14:paraId="0F1E3D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1738</w:t>
      </w:r>
    </w:p>
    <w:p w14:paraId="1628E94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1742</w:t>
      </w:r>
    </w:p>
    <w:p w14:paraId="3A8B1E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1743</w:t>
      </w:r>
    </w:p>
    <w:p w14:paraId="061C9F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1747</w:t>
      </w:r>
    </w:p>
    <w:p w14:paraId="132D92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1750</w:t>
      </w:r>
    </w:p>
    <w:p w14:paraId="565D72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1751</w:t>
      </w:r>
    </w:p>
    <w:p w14:paraId="59F552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1756</w:t>
      </w:r>
    </w:p>
    <w:p w14:paraId="335D65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1763</w:t>
      </w:r>
    </w:p>
    <w:p w14:paraId="210CD1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1763</w:t>
      </w:r>
    </w:p>
    <w:p w14:paraId="03C24D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1763</w:t>
      </w:r>
    </w:p>
    <w:p w14:paraId="501A3A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1769</w:t>
      </w:r>
    </w:p>
    <w:p w14:paraId="194EF7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1772</w:t>
      </w:r>
    </w:p>
    <w:p w14:paraId="057ED2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1778</w:t>
      </w:r>
    </w:p>
    <w:p w14:paraId="6D6E96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1781</w:t>
      </w:r>
    </w:p>
    <w:p w14:paraId="468152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1786</w:t>
      </w:r>
    </w:p>
    <w:p w14:paraId="6A4C265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1793</w:t>
      </w:r>
    </w:p>
    <w:p w14:paraId="066773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1793</w:t>
      </w:r>
    </w:p>
    <w:p w14:paraId="49B4BF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AM RLC / RLC re-establishment at RRC connection reconfiguration including </w:t>
      </w:r>
      <w:r w:rsidRPr="00663AE6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1794</w:t>
      </w:r>
    </w:p>
    <w:p w14:paraId="362F7A76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1798</w:t>
      </w:r>
    </w:p>
    <w:p w14:paraId="5679C9E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1798</w:t>
      </w:r>
    </w:p>
    <w:p w14:paraId="194440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1798</w:t>
      </w:r>
    </w:p>
    <w:p w14:paraId="6A673E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</w:t>
      </w:r>
      <w:r w:rsidRPr="00663AE6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1801</w:t>
      </w:r>
    </w:p>
    <w:p w14:paraId="15D4BB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Maintenance of PDCP sequence numbers / User plane </w:t>
      </w:r>
      <w:r w:rsidRPr="00663AE6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1803</w:t>
      </w:r>
    </w:p>
    <w:p w14:paraId="1D323CD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1805</w:t>
      </w:r>
    </w:p>
    <w:p w14:paraId="2B53CF8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1805</w:t>
      </w:r>
    </w:p>
    <w:p w14:paraId="494D51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1805</w:t>
      </w:r>
    </w:p>
    <w:p w14:paraId="3635AA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1808</w:t>
      </w:r>
    </w:p>
    <w:p w14:paraId="43D9F5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1810</w:t>
      </w:r>
    </w:p>
    <w:p w14:paraId="1BADAC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1811</w:t>
      </w:r>
    </w:p>
    <w:p w14:paraId="70C1ECB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1813</w:t>
      </w:r>
    </w:p>
    <w:p w14:paraId="5AA267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1815</w:t>
      </w:r>
    </w:p>
    <w:p w14:paraId="236740C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integrity protection</w:t>
      </w:r>
      <w:r>
        <w:rPr>
          <w:noProof/>
        </w:rPr>
        <w:tab/>
        <w:t>1816</w:t>
      </w:r>
    </w:p>
    <w:p w14:paraId="4B2CED4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1816</w:t>
      </w:r>
    </w:p>
    <w:p w14:paraId="1596C4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1822</w:t>
      </w:r>
    </w:p>
    <w:p w14:paraId="53ED41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1824</w:t>
      </w:r>
    </w:p>
    <w:p w14:paraId="50071B4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663AE6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663AE6">
        <w:rPr>
          <w:rFonts w:eastAsia="MS Gothic"/>
          <w:noProof/>
        </w:rPr>
        <w:t>andover</w:t>
      </w:r>
      <w:r>
        <w:rPr>
          <w:noProof/>
        </w:rPr>
        <w:tab/>
        <w:t>1828</w:t>
      </w:r>
    </w:p>
    <w:p w14:paraId="3BAF62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527574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1828</w:t>
      </w:r>
    </w:p>
    <w:p w14:paraId="7EF2F9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1831</w:t>
      </w:r>
    </w:p>
    <w:p w14:paraId="4A692C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1835</w:t>
      </w:r>
    </w:p>
    <w:p w14:paraId="3FCB6C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1840</w:t>
      </w:r>
    </w:p>
    <w:p w14:paraId="7A1BAC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1846</w:t>
      </w:r>
    </w:p>
    <w:p w14:paraId="12AD0B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1849</w:t>
      </w:r>
    </w:p>
    <w:p w14:paraId="13A92E4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Others</w:t>
      </w:r>
      <w:r>
        <w:rPr>
          <w:noProof/>
        </w:rPr>
        <w:tab/>
        <w:t>1850</w:t>
      </w:r>
    </w:p>
    <w:p w14:paraId="5C6220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Discard</w:t>
      </w:r>
      <w:r>
        <w:rPr>
          <w:noProof/>
        </w:rPr>
        <w:tab/>
        <w:t>1850</w:t>
      </w:r>
    </w:p>
    <w:p w14:paraId="3B84E6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1851</w:t>
      </w:r>
    </w:p>
    <w:p w14:paraId="7494317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Dual Connectivity</w:t>
      </w:r>
      <w:r>
        <w:rPr>
          <w:noProof/>
        </w:rPr>
        <w:tab/>
        <w:t>1857</w:t>
      </w:r>
    </w:p>
    <w:p w14:paraId="743A1E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1857</w:t>
      </w:r>
    </w:p>
    <w:p w14:paraId="74B8F1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1858</w:t>
      </w:r>
    </w:p>
    <w:p w14:paraId="7612BD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1862</w:t>
      </w:r>
    </w:p>
    <w:p w14:paraId="47F0A52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1865</w:t>
      </w:r>
    </w:p>
    <w:p w14:paraId="75FC33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1868</w:t>
      </w:r>
    </w:p>
    <w:p w14:paraId="6756D59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Maximum re-ordering delay below </w:t>
      </w:r>
      <w:r w:rsidRPr="00663AE6">
        <w:rPr>
          <w:i/>
          <w:iCs/>
          <w:noProof/>
        </w:rPr>
        <w:t>t-Reordering</w:t>
      </w:r>
      <w:r>
        <w:rPr>
          <w:noProof/>
        </w:rPr>
        <w:tab/>
        <w:t>1875</w:t>
      </w:r>
    </w:p>
    <w:p w14:paraId="094C59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</w:t>
      </w:r>
      <w:r w:rsidRPr="00663AE6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1878</w:t>
      </w:r>
    </w:p>
    <w:p w14:paraId="51226D5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1883</w:t>
      </w:r>
    </w:p>
    <w:p w14:paraId="30C90B0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1883</w:t>
      </w:r>
    </w:p>
    <w:p w14:paraId="2BB7F6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1888</w:t>
      </w:r>
    </w:p>
    <w:p w14:paraId="4B872D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1892</w:t>
      </w:r>
    </w:p>
    <w:p w14:paraId="1BF966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1892</w:t>
      </w:r>
    </w:p>
    <w:p w14:paraId="49EB11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1892</w:t>
      </w:r>
    </w:p>
    <w:p w14:paraId="59FC323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663AE6">
        <w:rPr>
          <w:rFonts w:eastAsia="MS Gothic"/>
          <w:noProof/>
        </w:rPr>
        <w:t>.</w:t>
      </w:r>
      <w:r w:rsidRPr="00663AE6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PDCP </w:t>
      </w:r>
      <w:r w:rsidRPr="00663AE6">
        <w:rPr>
          <w:rFonts w:eastAsia="SimSun"/>
          <w:noProof/>
          <w:lang w:eastAsia="zh-CN"/>
        </w:rPr>
        <w:t>UDC</w:t>
      </w:r>
      <w:r>
        <w:rPr>
          <w:noProof/>
        </w:rPr>
        <w:tab/>
        <w:t>1895</w:t>
      </w:r>
    </w:p>
    <w:p w14:paraId="3B1E65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663AE6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663AE6">
        <w:rPr>
          <w:rFonts w:cs="Tahoma"/>
          <w:noProof/>
          <w:lang w:eastAsia="zh-CN"/>
        </w:rPr>
        <w:t>dictionary</w:t>
      </w:r>
      <w:r>
        <w:rPr>
          <w:noProof/>
        </w:rPr>
        <w:tab/>
        <w:t>1895</w:t>
      </w:r>
    </w:p>
    <w:p w14:paraId="1829E3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663AE6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663AE6">
        <w:rPr>
          <w:rFonts w:cs="Tahoma"/>
          <w:noProof/>
          <w:lang w:eastAsia="zh-CN"/>
        </w:rPr>
        <w:t>dictionary</w:t>
      </w:r>
      <w:r>
        <w:rPr>
          <w:noProof/>
        </w:rPr>
        <w:tab/>
        <w:t>1900</w:t>
      </w:r>
    </w:p>
    <w:p w14:paraId="19FD2E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663AE6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663AE6">
        <w:rPr>
          <w:rFonts w:eastAsia="SimSun"/>
          <w:noProof/>
          <w:lang w:eastAsia="zh-CN"/>
        </w:rPr>
        <w:t>Reset</w:t>
      </w:r>
      <w:r>
        <w:rPr>
          <w:noProof/>
        </w:rPr>
        <w:tab/>
        <w:t>1904</w:t>
      </w:r>
    </w:p>
    <w:p w14:paraId="20E28092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1907</w:t>
      </w:r>
    </w:p>
    <w:p w14:paraId="2C6B284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1907</w:t>
      </w:r>
    </w:p>
    <w:p w14:paraId="25F5BB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</w:t>
      </w:r>
      <w:r>
        <w:rPr>
          <w:noProof/>
        </w:rPr>
        <w:tab/>
        <w:t>1907</w:t>
      </w:r>
    </w:p>
    <w:p w14:paraId="5F264F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1907</w:t>
      </w:r>
    </w:p>
    <w:p w14:paraId="5BCA77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1907</w:t>
      </w:r>
    </w:p>
    <w:p w14:paraId="015F43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1914</w:t>
      </w:r>
    </w:p>
    <w:p w14:paraId="3EBBE2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1919</w:t>
      </w:r>
    </w:p>
    <w:p w14:paraId="48ED71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1926</w:t>
      </w:r>
    </w:p>
    <w:p w14:paraId="5837F76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1931</w:t>
      </w:r>
    </w:p>
    <w:p w14:paraId="761AD2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1936</w:t>
      </w:r>
    </w:p>
    <w:p w14:paraId="7E01DF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1936</w:t>
      </w:r>
    </w:p>
    <w:p w14:paraId="28F7B9B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/ EAB active</w:t>
      </w:r>
      <w:r>
        <w:rPr>
          <w:noProof/>
        </w:rPr>
        <w:tab/>
        <w:t>1938</w:t>
      </w:r>
    </w:p>
    <w:p w14:paraId="429BC9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1945</w:t>
      </w:r>
    </w:p>
    <w:p w14:paraId="6D917D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1947</w:t>
      </w:r>
    </w:p>
    <w:p w14:paraId="017DC5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1949</w:t>
      </w:r>
    </w:p>
    <w:p w14:paraId="511293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1949</w:t>
      </w:r>
    </w:p>
    <w:p w14:paraId="50AA53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1949</w:t>
      </w:r>
    </w:p>
    <w:p w14:paraId="3148DF3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1953</w:t>
      </w:r>
    </w:p>
    <w:p w14:paraId="53A761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1954</w:t>
      </w:r>
    </w:p>
    <w:p w14:paraId="574C7C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1954</w:t>
      </w:r>
    </w:p>
    <w:p w14:paraId="2C447C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1959</w:t>
      </w:r>
    </w:p>
    <w:p w14:paraId="5A681B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1965</w:t>
      </w:r>
    </w:p>
    <w:p w14:paraId="66F9AC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1971</w:t>
      </w:r>
    </w:p>
    <w:p w14:paraId="135BE5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1978</w:t>
      </w:r>
    </w:p>
    <w:p w14:paraId="476FC8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2664B1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7FE83F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0BC874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1985</w:t>
      </w:r>
    </w:p>
    <w:p w14:paraId="241AC5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1993</w:t>
      </w:r>
    </w:p>
    <w:p w14:paraId="32276B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1994</w:t>
      </w:r>
    </w:p>
    <w:p w14:paraId="2D62C10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</w:t>
      </w:r>
      <w:r>
        <w:rPr>
          <w:noProof/>
        </w:rPr>
        <w:tab/>
        <w:t>2005</w:t>
      </w:r>
    </w:p>
    <w:p w14:paraId="4094E4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2005</w:t>
      </w:r>
    </w:p>
    <w:p w14:paraId="2B1073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2005</w:t>
      </w:r>
    </w:p>
    <w:p w14:paraId="313188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2005</w:t>
      </w:r>
    </w:p>
    <w:p w14:paraId="54454D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2005</w:t>
      </w:r>
    </w:p>
    <w:p w14:paraId="01C78F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2008</w:t>
      </w:r>
    </w:p>
    <w:p w14:paraId="5FDA6C9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2014</w:t>
      </w:r>
    </w:p>
    <w:p w14:paraId="59848C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2018</w:t>
      </w:r>
    </w:p>
    <w:p w14:paraId="4D209B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2021</w:t>
      </w:r>
    </w:p>
    <w:p w14:paraId="76F57B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8.1.3.6b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2025</w:t>
      </w:r>
    </w:p>
    <w:p w14:paraId="429C589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2028</w:t>
      </w:r>
    </w:p>
    <w:p w14:paraId="02FEA9E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2038</w:t>
      </w:r>
    </w:p>
    <w:p w14:paraId="7EC842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2041</w:t>
      </w:r>
    </w:p>
    <w:p w14:paraId="63BC79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2044</w:t>
      </w:r>
    </w:p>
    <w:p w14:paraId="509400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2046</w:t>
      </w:r>
    </w:p>
    <w:p w14:paraId="58EA63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2048</w:t>
      </w:r>
    </w:p>
    <w:p w14:paraId="32F46A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2052</w:t>
      </w:r>
    </w:p>
    <w:p w14:paraId="65B86B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2056</w:t>
      </w:r>
    </w:p>
    <w:p w14:paraId="6F1180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2063</w:t>
      </w:r>
    </w:p>
    <w:p w14:paraId="0D76A0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2070</w:t>
      </w:r>
    </w:p>
    <w:p w14:paraId="1AF6DB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2070</w:t>
      </w:r>
    </w:p>
    <w:p w14:paraId="0B3EA2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2076</w:t>
      </w:r>
    </w:p>
    <w:p w14:paraId="7CED9A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2081</w:t>
      </w:r>
    </w:p>
    <w:p w14:paraId="424D776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2086</w:t>
      </w:r>
    </w:p>
    <w:p w14:paraId="30EA356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2090</w:t>
      </w:r>
    </w:p>
    <w:p w14:paraId="2410B1B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2094</w:t>
      </w:r>
    </w:p>
    <w:p w14:paraId="2F7DF9B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bearer establishment</w:t>
      </w:r>
      <w:r>
        <w:rPr>
          <w:noProof/>
        </w:rPr>
        <w:tab/>
        <w:t>2094</w:t>
      </w:r>
    </w:p>
    <w:p w14:paraId="0EE1CB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2094</w:t>
      </w:r>
    </w:p>
    <w:p w14:paraId="074BCE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2097</w:t>
      </w:r>
    </w:p>
    <w:p w14:paraId="0239EC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2097</w:t>
      </w:r>
    </w:p>
    <w:p w14:paraId="0333F0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2099</w:t>
      </w:r>
    </w:p>
    <w:p w14:paraId="7A92C9B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2099</w:t>
      </w:r>
    </w:p>
    <w:p w14:paraId="6C5165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2105</w:t>
      </w:r>
    </w:p>
    <w:p w14:paraId="09B41F3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2109</w:t>
      </w:r>
    </w:p>
    <w:p w14:paraId="5E1E39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2111</w:t>
      </w:r>
    </w:p>
    <w:p w14:paraId="488176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2115</w:t>
      </w:r>
    </w:p>
    <w:p w14:paraId="299EC2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2115</w:t>
      </w:r>
    </w:p>
    <w:p w14:paraId="4AAA16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2118</w:t>
      </w:r>
    </w:p>
    <w:p w14:paraId="7A2C5E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2121</w:t>
      </w:r>
    </w:p>
    <w:p w14:paraId="1322A5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2121</w:t>
      </w:r>
    </w:p>
    <w:p w14:paraId="3334C1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2128</w:t>
      </w:r>
    </w:p>
    <w:p w14:paraId="09E677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</w:t>
      </w:r>
      <w:r w:rsidRPr="00663AE6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663AE6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663AE6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2128</w:t>
      </w:r>
    </w:p>
    <w:p w14:paraId="697921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2129</w:t>
      </w:r>
    </w:p>
    <w:p w14:paraId="6705EF4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2129</w:t>
      </w:r>
    </w:p>
    <w:p w14:paraId="69B96C3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2134</w:t>
      </w:r>
    </w:p>
    <w:p w14:paraId="0978F8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663AE6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2134</w:t>
      </w:r>
    </w:p>
    <w:p w14:paraId="00F2ADD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2134</w:t>
      </w:r>
    </w:p>
    <w:p w14:paraId="7903A96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2134</w:t>
      </w:r>
    </w:p>
    <w:p w14:paraId="1C85E8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2137</w:t>
      </w:r>
    </w:p>
    <w:p w14:paraId="583ECC2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2137</w:t>
      </w:r>
    </w:p>
    <w:p w14:paraId="7C2B4C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</w:t>
      </w:r>
      <w:r>
        <w:rPr>
          <w:noProof/>
        </w:rPr>
        <w:tab/>
        <w:t>2137</w:t>
      </w:r>
    </w:p>
    <w:p w14:paraId="243079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2137</w:t>
      </w:r>
    </w:p>
    <w:p w14:paraId="72B00F6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8.2.2.5a.2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2143</w:t>
      </w:r>
    </w:p>
    <w:p w14:paraId="674C18C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 xml:space="preserve">without UL / SRS configuration / Collision handling / </w:t>
      </w:r>
      <w:r w:rsidRPr="00663AE6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2149</w:t>
      </w:r>
    </w:p>
    <w:p w14:paraId="6D6002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2155</w:t>
      </w:r>
    </w:p>
    <w:p w14:paraId="173CAD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2159</w:t>
      </w:r>
    </w:p>
    <w:p w14:paraId="0DD5373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2159</w:t>
      </w:r>
    </w:p>
    <w:p w14:paraId="47B4EB7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2164</w:t>
      </w:r>
    </w:p>
    <w:p w14:paraId="02B8FE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2174</w:t>
      </w:r>
    </w:p>
    <w:p w14:paraId="0DF82FA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2179</w:t>
      </w:r>
    </w:p>
    <w:p w14:paraId="054963E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2179</w:t>
      </w:r>
    </w:p>
    <w:p w14:paraId="6B8A68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2179</w:t>
      </w:r>
    </w:p>
    <w:p w14:paraId="37E7A4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2179</w:t>
      </w:r>
    </w:p>
    <w:p w14:paraId="4C9479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2179</w:t>
      </w:r>
    </w:p>
    <w:p w14:paraId="770E859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2185</w:t>
      </w:r>
    </w:p>
    <w:p w14:paraId="03272A4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2185</w:t>
      </w:r>
    </w:p>
    <w:p w14:paraId="108E93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reconfiguration / </w:t>
      </w:r>
      <w:r w:rsidRPr="00663AE6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2185</w:t>
      </w:r>
    </w:p>
    <w:p w14:paraId="48CFCD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2188</w:t>
      </w:r>
    </w:p>
    <w:p w14:paraId="66F8F23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2188</w:t>
      </w:r>
    </w:p>
    <w:p w14:paraId="7770E0B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2190</w:t>
      </w:r>
    </w:p>
    <w:p w14:paraId="4069202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2193</w:t>
      </w:r>
    </w:p>
    <w:p w14:paraId="1C02311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2195</w:t>
      </w:r>
    </w:p>
    <w:p w14:paraId="1B21DB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2195</w:t>
      </w:r>
    </w:p>
    <w:p w14:paraId="7CDE70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2195</w:t>
      </w:r>
    </w:p>
    <w:p w14:paraId="7C7D57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MS Mincho"/>
          <w:noProof/>
        </w:rPr>
        <w:t>Short Processing Time / SRS configuration</w:t>
      </w:r>
      <w:r w:rsidRPr="00663AE6">
        <w:rPr>
          <w:rFonts w:cs="MS Mincho"/>
          <w:noProof/>
          <w:lang w:eastAsia="zh-CN"/>
        </w:rPr>
        <w:t xml:space="preserve"> / </w:t>
      </w:r>
      <w:r w:rsidRPr="00663AE6">
        <w:rPr>
          <w:rFonts w:cs="MS Mincho"/>
          <w:noProof/>
        </w:rPr>
        <w:t>Aperiodic</w:t>
      </w:r>
      <w:r>
        <w:rPr>
          <w:noProof/>
        </w:rPr>
        <w:tab/>
        <w:t>2197</w:t>
      </w:r>
    </w:p>
    <w:p w14:paraId="6F9D11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MS Mincho"/>
          <w:noProof/>
        </w:rPr>
        <w:t xml:space="preserve">Short TTI / SRS configuration / TDD </w:t>
      </w:r>
      <w:r w:rsidRPr="00663AE6">
        <w:rPr>
          <w:rFonts w:cs="MS Mincho"/>
          <w:noProof/>
          <w:lang w:eastAsia="zh-CN"/>
        </w:rPr>
        <w:t xml:space="preserve">/ </w:t>
      </w:r>
      <w:r w:rsidRPr="00663AE6">
        <w:rPr>
          <w:rFonts w:cs="MS Mincho"/>
          <w:noProof/>
        </w:rPr>
        <w:t>Aperiodic</w:t>
      </w:r>
      <w:r>
        <w:rPr>
          <w:noProof/>
        </w:rPr>
        <w:tab/>
        <w:t>2202</w:t>
      </w:r>
    </w:p>
    <w:p w14:paraId="77B491B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2204</w:t>
      </w:r>
    </w:p>
    <w:p w14:paraId="654636C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2204</w:t>
      </w:r>
    </w:p>
    <w:p w14:paraId="51B127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2216</w:t>
      </w:r>
    </w:p>
    <w:p w14:paraId="14554D3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2216</w:t>
      </w:r>
    </w:p>
    <w:p w14:paraId="278037E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bearer release</w:t>
      </w:r>
      <w:r>
        <w:rPr>
          <w:noProof/>
        </w:rPr>
        <w:tab/>
        <w:t>2228</w:t>
      </w:r>
    </w:p>
    <w:p w14:paraId="7CEE967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2228</w:t>
      </w:r>
    </w:p>
    <w:p w14:paraId="680EB6A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</w:t>
      </w:r>
      <w:r>
        <w:rPr>
          <w:noProof/>
        </w:rPr>
        <w:tab/>
        <w:t>2230</w:t>
      </w:r>
    </w:p>
    <w:p w14:paraId="178329A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2230</w:t>
      </w:r>
    </w:p>
    <w:p w14:paraId="1DE08E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2245</w:t>
      </w:r>
    </w:p>
    <w:p w14:paraId="4ACC96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2251</w:t>
      </w:r>
    </w:p>
    <w:p w14:paraId="25B56D9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2255</w:t>
      </w:r>
    </w:p>
    <w:p w14:paraId="3C39CD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2261</w:t>
      </w:r>
    </w:p>
    <w:p w14:paraId="109B5D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2268</w:t>
      </w:r>
    </w:p>
    <w:p w14:paraId="336CEB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2274</w:t>
      </w:r>
    </w:p>
    <w:p w14:paraId="7494B1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2291</w:t>
      </w:r>
    </w:p>
    <w:p w14:paraId="075AED1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2299</w:t>
      </w:r>
    </w:p>
    <w:p w14:paraId="464754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2302</w:t>
      </w:r>
    </w:p>
    <w:p w14:paraId="3970E4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2307</w:t>
      </w:r>
    </w:p>
    <w:p w14:paraId="3AFC96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2307</w:t>
      </w:r>
    </w:p>
    <w:p w14:paraId="07290C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2311</w:t>
      </w:r>
    </w:p>
    <w:p w14:paraId="4CBE0E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2317</w:t>
      </w:r>
    </w:p>
    <w:p w14:paraId="324D8E0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2326</w:t>
      </w:r>
    </w:p>
    <w:p w14:paraId="644E76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2337</w:t>
      </w:r>
    </w:p>
    <w:p w14:paraId="312657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2351</w:t>
      </w:r>
    </w:p>
    <w:p w14:paraId="26F24C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2359</w:t>
      </w:r>
    </w:p>
    <w:p w14:paraId="3867C9B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2372</w:t>
      </w:r>
    </w:p>
    <w:p w14:paraId="00B1A9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2372</w:t>
      </w:r>
    </w:p>
    <w:p w14:paraId="3AD0B10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2376</w:t>
      </w:r>
    </w:p>
    <w:p w14:paraId="732441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663AE6">
        <w:rPr>
          <w:rFonts w:cs="Arial"/>
          <w:noProof/>
          <w:lang w:eastAsia="zh-TW" w:bidi="he-IL"/>
        </w:rPr>
        <w:t>-</w:t>
      </w:r>
      <w:r w:rsidRPr="00663AE6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2376</w:t>
      </w:r>
    </w:p>
    <w:p w14:paraId="50FBFA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2377</w:t>
      </w:r>
    </w:p>
    <w:p w14:paraId="6DD576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2377</w:t>
      </w:r>
    </w:p>
    <w:p w14:paraId="31211C9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2385</w:t>
      </w:r>
    </w:p>
    <w:p w14:paraId="5E528F9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2385</w:t>
      </w:r>
    </w:p>
    <w:p w14:paraId="205C74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2385</w:t>
      </w:r>
    </w:p>
    <w:p w14:paraId="15E1724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2385</w:t>
      </w:r>
    </w:p>
    <w:p w14:paraId="04EB0E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2392</w:t>
      </w:r>
    </w:p>
    <w:p w14:paraId="489CE65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663AE6">
        <w:rPr>
          <w:rFonts w:cs="Arial"/>
          <w:noProof/>
          <w:lang w:eastAsia="zh-TW" w:bidi="he-IL"/>
        </w:rPr>
        <w:t>-</w:t>
      </w:r>
      <w:r w:rsidRPr="00663AE6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2393</w:t>
      </w:r>
    </w:p>
    <w:p w14:paraId="463E809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2394</w:t>
      </w:r>
    </w:p>
    <w:p w14:paraId="66D8C00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2394</w:t>
      </w:r>
    </w:p>
    <w:p w14:paraId="244CBB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2401</w:t>
      </w:r>
    </w:p>
    <w:p w14:paraId="2EC950A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2402</w:t>
      </w:r>
    </w:p>
    <w:p w14:paraId="7C2767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2403</w:t>
      </w:r>
    </w:p>
    <w:p w14:paraId="0EAD89F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2403</w:t>
      </w:r>
    </w:p>
    <w:p w14:paraId="32922B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2409</w:t>
      </w:r>
    </w:p>
    <w:p w14:paraId="2C991A5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663AE6">
        <w:rPr>
          <w:rFonts w:cs="Arial"/>
          <w:noProof/>
          <w:lang w:eastAsia="zh-TW" w:bidi="he-IL"/>
        </w:rPr>
        <w:t>-</w:t>
      </w:r>
      <w:r w:rsidRPr="00663AE6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2409</w:t>
      </w:r>
    </w:p>
    <w:p w14:paraId="08944D5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2409</w:t>
      </w:r>
    </w:p>
    <w:p w14:paraId="3C68560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2409</w:t>
      </w:r>
    </w:p>
    <w:p w14:paraId="09BA213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2417</w:t>
      </w:r>
    </w:p>
    <w:p w14:paraId="449820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2418</w:t>
      </w:r>
    </w:p>
    <w:p w14:paraId="1B3412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2418</w:t>
      </w:r>
    </w:p>
    <w:p w14:paraId="37C68D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2418</w:t>
      </w:r>
    </w:p>
    <w:p w14:paraId="5734EF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2418</w:t>
      </w:r>
    </w:p>
    <w:p w14:paraId="24DC6A1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2431</w:t>
      </w:r>
    </w:p>
    <w:p w14:paraId="36DDBEF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2431</w:t>
      </w:r>
    </w:p>
    <w:p w14:paraId="73F379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2431</w:t>
      </w:r>
    </w:p>
    <w:p w14:paraId="5E9BFF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2431</w:t>
      </w:r>
    </w:p>
    <w:p w14:paraId="21B634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2431</w:t>
      </w:r>
    </w:p>
    <w:p w14:paraId="660E2F9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2431</w:t>
      </w:r>
    </w:p>
    <w:p w14:paraId="4945E1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2444</w:t>
      </w:r>
    </w:p>
    <w:p w14:paraId="18F6EC3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2455</w:t>
      </w:r>
    </w:p>
    <w:p w14:paraId="53D01F3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2460</w:t>
      </w:r>
    </w:p>
    <w:p w14:paraId="724B68A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2462</w:t>
      </w:r>
    </w:p>
    <w:p w14:paraId="51FA0A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2466</w:t>
      </w:r>
    </w:p>
    <w:p w14:paraId="006866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2469</w:t>
      </w:r>
    </w:p>
    <w:p w14:paraId="40221BB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2471</w:t>
      </w:r>
    </w:p>
    <w:p w14:paraId="778ED3C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2471</w:t>
      </w:r>
    </w:p>
    <w:p w14:paraId="3D5FC21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2472</w:t>
      </w:r>
    </w:p>
    <w:p w14:paraId="1DA631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2474</w:t>
      </w:r>
    </w:p>
    <w:p w14:paraId="0BC584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2477</w:t>
      </w:r>
    </w:p>
    <w:p w14:paraId="337E67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2482</w:t>
      </w:r>
    </w:p>
    <w:p w14:paraId="1357CCF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2482</w:t>
      </w:r>
    </w:p>
    <w:p w14:paraId="2A5DF3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2482</w:t>
      </w:r>
    </w:p>
    <w:p w14:paraId="71636B5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2484</w:t>
      </w:r>
    </w:p>
    <w:p w14:paraId="0E18E0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Tahoma"/>
          <w:noProof/>
          <w:lang w:eastAsia="zh-CN"/>
        </w:rPr>
        <w:t xml:space="preserve">UDC/ </w:t>
      </w:r>
      <w:r w:rsidRPr="00663AE6">
        <w:rPr>
          <w:rFonts w:cs="Tahoma"/>
          <w:noProof/>
        </w:rPr>
        <w:t>RRC connection reconfiguration / Handover / Success</w:t>
      </w:r>
      <w:r>
        <w:rPr>
          <w:noProof/>
        </w:rPr>
        <w:tab/>
        <w:t>2488</w:t>
      </w:r>
    </w:p>
    <w:p w14:paraId="6B6227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2488</w:t>
      </w:r>
    </w:p>
    <w:p w14:paraId="2F90E83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2488</w:t>
      </w:r>
    </w:p>
    <w:p w14:paraId="6529FD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2489</w:t>
      </w:r>
    </w:p>
    <w:p w14:paraId="16F93C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2492</w:t>
      </w:r>
    </w:p>
    <w:p w14:paraId="728CC44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2492</w:t>
      </w:r>
    </w:p>
    <w:p w14:paraId="1D5296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2502</w:t>
      </w:r>
    </w:p>
    <w:p w14:paraId="045674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2513</w:t>
      </w:r>
    </w:p>
    <w:p w14:paraId="03D2D13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2526</w:t>
      </w:r>
    </w:p>
    <w:p w14:paraId="49B0495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2529</w:t>
      </w:r>
    </w:p>
    <w:p w14:paraId="0AFAC18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2540</w:t>
      </w:r>
    </w:p>
    <w:p w14:paraId="50DF75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2553</w:t>
      </w:r>
    </w:p>
    <w:p w14:paraId="27A4886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2553</w:t>
      </w:r>
    </w:p>
    <w:p w14:paraId="6E10D6E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2563</w:t>
      </w:r>
    </w:p>
    <w:p w14:paraId="1711BB8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2572</w:t>
      </w:r>
    </w:p>
    <w:p w14:paraId="1E531E4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2582</w:t>
      </w:r>
    </w:p>
    <w:p w14:paraId="75BE530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LWA / LWIP / LWI</w:t>
      </w:r>
      <w:r>
        <w:rPr>
          <w:noProof/>
        </w:rPr>
        <w:tab/>
        <w:t>2595</w:t>
      </w:r>
    </w:p>
    <w:p w14:paraId="218412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2595</w:t>
      </w:r>
    </w:p>
    <w:p w14:paraId="62BFF1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2604</w:t>
      </w:r>
    </w:p>
    <w:p w14:paraId="78AC95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8.2.5.3</w:t>
      </w:r>
      <w:r>
        <w:rPr>
          <w:noProof/>
        </w:rPr>
        <w:tab/>
        <w:t>2611</w:t>
      </w:r>
    </w:p>
    <w:p w14:paraId="0FEF25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2611</w:t>
      </w:r>
    </w:p>
    <w:p w14:paraId="648980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2617</w:t>
      </w:r>
    </w:p>
    <w:p w14:paraId="0A0D47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2623</w:t>
      </w:r>
    </w:p>
    <w:p w14:paraId="3A882D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2634</w:t>
      </w:r>
    </w:p>
    <w:p w14:paraId="155229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LWA / T351 Expiry</w:t>
      </w:r>
      <w:r>
        <w:rPr>
          <w:noProof/>
        </w:rPr>
        <w:tab/>
        <w:t>2644</w:t>
      </w:r>
    </w:p>
    <w:p w14:paraId="0C17A20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`8.3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2651</w:t>
      </w:r>
    </w:p>
    <w:p w14:paraId="01AEED9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 E-UTRAN measurements</w:t>
      </w:r>
      <w:r>
        <w:rPr>
          <w:noProof/>
        </w:rPr>
        <w:tab/>
        <w:t>2651</w:t>
      </w:r>
    </w:p>
    <w:p w14:paraId="2EDE4D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2651</w:t>
      </w:r>
    </w:p>
    <w:p w14:paraId="213F65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2656</w:t>
      </w:r>
    </w:p>
    <w:p w14:paraId="18215A2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2661</w:t>
      </w:r>
    </w:p>
    <w:p w14:paraId="528BBC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2669</w:t>
      </w:r>
    </w:p>
    <w:p w14:paraId="55B8D4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2680</w:t>
      </w:r>
    </w:p>
    <w:p w14:paraId="2EB72D9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2691</w:t>
      </w:r>
    </w:p>
    <w:p w14:paraId="445C590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2700</w:t>
      </w:r>
    </w:p>
    <w:p w14:paraId="25D099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2708</w:t>
      </w:r>
    </w:p>
    <w:p w14:paraId="4E8C0E9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2717</w:t>
      </w:r>
    </w:p>
    <w:p w14:paraId="6E1992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2724</w:t>
      </w:r>
    </w:p>
    <w:p w14:paraId="660891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2733</w:t>
      </w:r>
    </w:p>
    <w:p w14:paraId="71D4D31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2738</w:t>
      </w:r>
    </w:p>
    <w:p w14:paraId="0CB3578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2746</w:t>
      </w:r>
    </w:p>
    <w:p w14:paraId="573189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8.3.1.11a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2758</w:t>
      </w:r>
    </w:p>
    <w:p w14:paraId="228104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2768</w:t>
      </w:r>
    </w:p>
    <w:p w14:paraId="4A955E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2776</w:t>
      </w:r>
    </w:p>
    <w:p w14:paraId="5F65140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2791</w:t>
      </w:r>
    </w:p>
    <w:p w14:paraId="43BD74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2800</w:t>
      </w:r>
    </w:p>
    <w:p w14:paraId="5634FC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2815</w:t>
      </w:r>
    </w:p>
    <w:p w14:paraId="49D186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2824</w:t>
      </w:r>
    </w:p>
    <w:p w14:paraId="062F340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2838</w:t>
      </w:r>
    </w:p>
    <w:p w14:paraId="5BEB10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2846</w:t>
      </w:r>
    </w:p>
    <w:p w14:paraId="63DBA4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2856</w:t>
      </w:r>
    </w:p>
    <w:p w14:paraId="7C43556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2866</w:t>
      </w:r>
    </w:p>
    <w:p w14:paraId="3E3087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2881</w:t>
      </w:r>
    </w:p>
    <w:p w14:paraId="66D8361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2881</w:t>
      </w:r>
    </w:p>
    <w:p w14:paraId="0FA116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2893</w:t>
      </w:r>
    </w:p>
    <w:p w14:paraId="31DAEC2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2894</w:t>
      </w:r>
    </w:p>
    <w:p w14:paraId="36A220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2896</w:t>
      </w:r>
    </w:p>
    <w:p w14:paraId="04C3FA4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2896</w:t>
      </w:r>
    </w:p>
    <w:p w14:paraId="6D64499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2906</w:t>
      </w:r>
    </w:p>
    <w:p w14:paraId="3B68AFC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2908</w:t>
      </w:r>
    </w:p>
    <w:p w14:paraId="3A2C31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2909</w:t>
      </w:r>
    </w:p>
    <w:p w14:paraId="4C73A48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2914</w:t>
      </w:r>
    </w:p>
    <w:p w14:paraId="0B7CF0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2914</w:t>
      </w:r>
    </w:p>
    <w:p w14:paraId="5322025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2922</w:t>
      </w:r>
    </w:p>
    <w:p w14:paraId="5AC16A4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2922</w:t>
      </w:r>
    </w:p>
    <w:p w14:paraId="4917CE8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2930</w:t>
      </w:r>
    </w:p>
    <w:p w14:paraId="315A367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2932</w:t>
      </w:r>
    </w:p>
    <w:p w14:paraId="6CE7E9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2932</w:t>
      </w:r>
    </w:p>
    <w:p w14:paraId="17E9C9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2938</w:t>
      </w:r>
    </w:p>
    <w:p w14:paraId="7EE7F9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2945</w:t>
      </w:r>
    </w:p>
    <w:p w14:paraId="24680E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2952</w:t>
      </w:r>
    </w:p>
    <w:p w14:paraId="4702736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2959</w:t>
      </w:r>
    </w:p>
    <w:p w14:paraId="4412749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2966</w:t>
      </w:r>
    </w:p>
    <w:p w14:paraId="130F787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2971</w:t>
      </w:r>
    </w:p>
    <w:p w14:paraId="538DE6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8.3.1.30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2980</w:t>
      </w:r>
    </w:p>
    <w:p w14:paraId="05C89C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2989</w:t>
      </w:r>
    </w:p>
    <w:p w14:paraId="7C249D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2996</w:t>
      </w:r>
    </w:p>
    <w:p w14:paraId="23C16DD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measurements</w:t>
      </w:r>
      <w:r>
        <w:rPr>
          <w:noProof/>
        </w:rPr>
        <w:tab/>
        <w:t>3000</w:t>
      </w:r>
    </w:p>
    <w:p w14:paraId="4E9F4D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3000</w:t>
      </w:r>
    </w:p>
    <w:p w14:paraId="507038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3007</w:t>
      </w:r>
    </w:p>
    <w:p w14:paraId="7C3D0B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3014</w:t>
      </w:r>
    </w:p>
    <w:p w14:paraId="4CE045A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3023</w:t>
      </w:r>
    </w:p>
    <w:p w14:paraId="52DDFE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3032</w:t>
      </w:r>
    </w:p>
    <w:p w14:paraId="297F09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3042</w:t>
      </w:r>
    </w:p>
    <w:p w14:paraId="0996ED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3053</w:t>
      </w:r>
    </w:p>
    <w:p w14:paraId="7E16DB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3062</w:t>
      </w:r>
    </w:p>
    <w:p w14:paraId="4DEEAD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3069</w:t>
      </w:r>
    </w:p>
    <w:p w14:paraId="5879CA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3080</w:t>
      </w:r>
    </w:p>
    <w:p w14:paraId="5355489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3088</w:t>
      </w:r>
    </w:p>
    <w:p w14:paraId="09CFD8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3100</w:t>
      </w:r>
    </w:p>
    <w:p w14:paraId="05BB013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3108</w:t>
      </w:r>
    </w:p>
    <w:p w14:paraId="722954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3108</w:t>
      </w:r>
    </w:p>
    <w:p w14:paraId="368FE0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3121</w:t>
      </w:r>
    </w:p>
    <w:p w14:paraId="4895FD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bCs/>
          <w:noProof/>
          <w:lang w:eastAsia="zh-CN"/>
        </w:rPr>
        <w:t>8</w:t>
      </w:r>
      <w:r w:rsidRPr="00663AE6">
        <w:rPr>
          <w:bCs/>
          <w:noProof/>
        </w:rPr>
        <w:t>.</w:t>
      </w:r>
      <w:r w:rsidRPr="00663AE6">
        <w:rPr>
          <w:bCs/>
          <w:noProof/>
          <w:lang w:eastAsia="zh-CN"/>
        </w:rPr>
        <w:t>3</w:t>
      </w:r>
      <w:r w:rsidRPr="00663AE6">
        <w:rPr>
          <w:bCs/>
          <w:noProof/>
        </w:rPr>
        <w:t>.</w:t>
      </w:r>
      <w:r w:rsidRPr="00663AE6">
        <w:rPr>
          <w:bCs/>
          <w:noProof/>
          <w:lang w:eastAsia="zh-CN"/>
        </w:rPr>
        <w:t>3</w:t>
      </w:r>
      <w:r w:rsidRPr="00663AE6">
        <w:rPr>
          <w:bCs/>
          <w:noProof/>
        </w:rPr>
        <w:t>.</w:t>
      </w:r>
      <w:r w:rsidRPr="00663AE6">
        <w:rPr>
          <w:bCs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3133</w:t>
      </w:r>
    </w:p>
    <w:p w14:paraId="3D1A86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3144</w:t>
      </w:r>
    </w:p>
    <w:p w14:paraId="3DA25E8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3157</w:t>
      </w:r>
    </w:p>
    <w:p w14:paraId="1912383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3157</w:t>
      </w:r>
    </w:p>
    <w:p w14:paraId="6B036C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3157</w:t>
      </w:r>
    </w:p>
    <w:p w14:paraId="7D6722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3173</w:t>
      </w:r>
    </w:p>
    <w:p w14:paraId="78A92FB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3181</w:t>
      </w:r>
    </w:p>
    <w:p w14:paraId="0D9871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3190</w:t>
      </w:r>
    </w:p>
    <w:p w14:paraId="2C4AC6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3198</w:t>
      </w:r>
    </w:p>
    <w:p w14:paraId="4BB31CB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3207</w:t>
      </w:r>
    </w:p>
    <w:p w14:paraId="3160F5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3207</w:t>
      </w:r>
    </w:p>
    <w:p w14:paraId="6FC21C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3212</w:t>
      </w:r>
    </w:p>
    <w:p w14:paraId="04C862FA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</w:t>
      </w:r>
      <w:r>
        <w:rPr>
          <w:noProof/>
        </w:rPr>
        <w:tab/>
        <w:t>3215</w:t>
      </w:r>
    </w:p>
    <w:p w14:paraId="1689D64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3215</w:t>
      </w:r>
    </w:p>
    <w:p w14:paraId="40EE4A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3215</w:t>
      </w:r>
    </w:p>
    <w:p w14:paraId="10A30E4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3215</w:t>
      </w:r>
    </w:p>
    <w:p w14:paraId="5A68A1B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3218</w:t>
      </w:r>
    </w:p>
    <w:p w14:paraId="7B120D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3218</w:t>
      </w:r>
    </w:p>
    <w:p w14:paraId="7E9538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3222</w:t>
      </w:r>
    </w:p>
    <w:p w14:paraId="3DB518E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3226</w:t>
      </w:r>
    </w:p>
    <w:p w14:paraId="678899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3226</w:t>
      </w:r>
    </w:p>
    <w:p w14:paraId="7E627B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3226</w:t>
      </w:r>
    </w:p>
    <w:p w14:paraId="23230A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3234</w:t>
      </w:r>
    </w:p>
    <w:p w14:paraId="124A62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3234</w:t>
      </w:r>
    </w:p>
    <w:p w14:paraId="4AB18F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18DC35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53066BA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3242</w:t>
      </w:r>
    </w:p>
    <w:p w14:paraId="385BBC6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3242</w:t>
      </w:r>
    </w:p>
    <w:p w14:paraId="3257AF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3251</w:t>
      </w:r>
    </w:p>
    <w:p w14:paraId="68E58A0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3251</w:t>
      </w:r>
    </w:p>
    <w:p w14:paraId="48ED2B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3251</w:t>
      </w:r>
    </w:p>
    <w:p w14:paraId="4DBCCB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3251</w:t>
      </w:r>
    </w:p>
    <w:p w14:paraId="5EE4F5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3253</w:t>
      </w:r>
    </w:p>
    <w:p w14:paraId="10B9C5D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3258</w:t>
      </w:r>
    </w:p>
    <w:p w14:paraId="41E730F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5D4ED44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343303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240DF5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46A01C0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3263</w:t>
      </w:r>
    </w:p>
    <w:p w14:paraId="076002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0946E6F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0016D1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06651C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3263</w:t>
      </w:r>
    </w:p>
    <w:p w14:paraId="6FF4B5B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3277</w:t>
      </w:r>
    </w:p>
    <w:p w14:paraId="19ED116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3277</w:t>
      </w:r>
    </w:p>
    <w:p w14:paraId="36C1B3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40066A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512BD3B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19651F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578736F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7953A5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191232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6A2516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2BD563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344CD7C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3277</w:t>
      </w:r>
    </w:p>
    <w:p w14:paraId="02FEC5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3277</w:t>
      </w:r>
    </w:p>
    <w:p w14:paraId="02DC98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3282</w:t>
      </w:r>
    </w:p>
    <w:p w14:paraId="63D3D5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3286</w:t>
      </w:r>
    </w:p>
    <w:p w14:paraId="50B350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WLAN Offload / Offload Success / </w:t>
      </w:r>
      <w:r w:rsidRPr="00663AE6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3290</w:t>
      </w:r>
    </w:p>
    <w:p w14:paraId="0A2F22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T350 expiry</w:t>
      </w:r>
      <w:r>
        <w:rPr>
          <w:noProof/>
        </w:rPr>
        <w:tab/>
        <w:t>3295</w:t>
      </w:r>
    </w:p>
    <w:p w14:paraId="4D5644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3301</w:t>
      </w:r>
    </w:p>
    <w:p w14:paraId="019C0BC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others</w:t>
      </w:r>
      <w:r>
        <w:rPr>
          <w:noProof/>
        </w:rPr>
        <w:tab/>
        <w:t>3306</w:t>
      </w:r>
    </w:p>
    <w:p w14:paraId="5A7CAE0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</w:t>
      </w:r>
      <w:r>
        <w:rPr>
          <w:noProof/>
        </w:rPr>
        <w:tab/>
        <w:t>3306</w:t>
      </w:r>
    </w:p>
    <w:p w14:paraId="7C2E23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3306</w:t>
      </w:r>
    </w:p>
    <w:p w14:paraId="112731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3311</w:t>
      </w:r>
    </w:p>
    <w:p w14:paraId="27AD27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3314</w:t>
      </w:r>
    </w:p>
    <w:p w14:paraId="38CFAB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3316</w:t>
      </w:r>
    </w:p>
    <w:p w14:paraId="1205E5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3317</w:t>
      </w:r>
    </w:p>
    <w:p w14:paraId="074BAC4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3319</w:t>
      </w:r>
    </w:p>
    <w:p w14:paraId="7D1BE1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3325</w:t>
      </w:r>
    </w:p>
    <w:p w14:paraId="319D317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3325</w:t>
      </w:r>
    </w:p>
    <w:p w14:paraId="767F543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3329</w:t>
      </w:r>
    </w:p>
    <w:p w14:paraId="0DCE550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3329</w:t>
      </w:r>
    </w:p>
    <w:p w14:paraId="3FA033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Dual Connectivity / Radio link failure</w:t>
      </w:r>
      <w:r>
        <w:rPr>
          <w:noProof/>
        </w:rPr>
        <w:tab/>
        <w:t>3329</w:t>
      </w:r>
    </w:p>
    <w:p w14:paraId="7FDDCBD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3329</w:t>
      </w:r>
    </w:p>
    <w:p w14:paraId="7AE11A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3337</w:t>
      </w:r>
    </w:p>
    <w:p w14:paraId="28D09F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8.5.1.9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 w:rsidRPr="00663AE6">
        <w:rPr>
          <w:rFonts w:eastAsia="SimSun"/>
          <w:noProof/>
          <w:lang w:eastAsia="zh-CN"/>
        </w:rPr>
        <w:t>/</w:t>
      </w:r>
      <w:r w:rsidRPr="00663AE6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3345</w:t>
      </w:r>
    </w:p>
    <w:p w14:paraId="669402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3345</w:t>
      </w:r>
    </w:p>
    <w:p w14:paraId="57315D5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3345</w:t>
      </w:r>
    </w:p>
    <w:p w14:paraId="1BD7A9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3346</w:t>
      </w:r>
    </w:p>
    <w:p w14:paraId="3B962DF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</w:t>
      </w:r>
      <w:r>
        <w:rPr>
          <w:noProof/>
        </w:rPr>
        <w:tab/>
        <w:t>3349</w:t>
      </w:r>
    </w:p>
    <w:p w14:paraId="0B6E32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3349</w:t>
      </w:r>
    </w:p>
    <w:p w14:paraId="1DA0972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34D480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</w:t>
      </w:r>
      <w:r>
        <w:rPr>
          <w:noProof/>
        </w:rPr>
        <w:tab/>
        <w:t>3353</w:t>
      </w:r>
    </w:p>
    <w:p w14:paraId="5764B2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3353</w:t>
      </w:r>
    </w:p>
    <w:p w14:paraId="4D1989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3396</w:t>
      </w:r>
    </w:p>
    <w:p w14:paraId="67BAA0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3408</w:t>
      </w:r>
    </w:p>
    <w:p w14:paraId="7DB974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3419</w:t>
      </w:r>
    </w:p>
    <w:p w14:paraId="4EC1EF3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8.5.5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Message Segment transfer</w:t>
      </w:r>
      <w:r>
        <w:rPr>
          <w:noProof/>
        </w:rPr>
        <w:tab/>
        <w:t>3420</w:t>
      </w:r>
    </w:p>
    <w:p w14:paraId="010364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3420</w:t>
      </w:r>
    </w:p>
    <w:p w14:paraId="7A3379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3428</w:t>
      </w:r>
    </w:p>
    <w:p w14:paraId="23D9B43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8.5.6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Non-Terrestrial Networks</w:t>
      </w:r>
      <w:r>
        <w:rPr>
          <w:noProof/>
        </w:rPr>
        <w:tab/>
        <w:t>3433</w:t>
      </w:r>
    </w:p>
    <w:p w14:paraId="71E2B6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3433</w:t>
      </w:r>
    </w:p>
    <w:p w14:paraId="21844D5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3437</w:t>
      </w:r>
    </w:p>
    <w:p w14:paraId="6B981EA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Immediate MDT</w:t>
      </w:r>
      <w:r>
        <w:rPr>
          <w:noProof/>
        </w:rPr>
        <w:tab/>
        <w:t>3437</w:t>
      </w:r>
    </w:p>
    <w:p w14:paraId="45DDE0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3437</w:t>
      </w:r>
    </w:p>
    <w:p w14:paraId="6C0473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3443</w:t>
      </w:r>
    </w:p>
    <w:p w14:paraId="01DE4C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Immediate MDT / </w:t>
      </w:r>
      <w:r w:rsidRPr="00663AE6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3448</w:t>
      </w:r>
    </w:p>
    <w:p w14:paraId="4835ABE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4E102B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5D7451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</w:t>
      </w:r>
      <w:r>
        <w:rPr>
          <w:noProof/>
        </w:rPr>
        <w:tab/>
        <w:t>3458</w:t>
      </w:r>
    </w:p>
    <w:p w14:paraId="52652F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3458</w:t>
      </w:r>
    </w:p>
    <w:p w14:paraId="0ED448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3467</w:t>
      </w:r>
    </w:p>
    <w:p w14:paraId="00FCCA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3475</w:t>
      </w:r>
    </w:p>
    <w:p w14:paraId="7CF1D7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3487</w:t>
      </w:r>
    </w:p>
    <w:p w14:paraId="64DA01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3496</w:t>
      </w:r>
    </w:p>
    <w:p w14:paraId="1A7354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3501</w:t>
      </w:r>
    </w:p>
    <w:p w14:paraId="558E09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3507</w:t>
      </w:r>
    </w:p>
    <w:p w14:paraId="451DA0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3514</w:t>
      </w:r>
    </w:p>
    <w:p w14:paraId="1CB39A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</w:t>
      </w:r>
      <w:r w:rsidRPr="00663AE6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3521</w:t>
      </w:r>
    </w:p>
    <w:p w14:paraId="312921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Location information</w:t>
      </w:r>
      <w:r>
        <w:rPr>
          <w:noProof/>
        </w:rPr>
        <w:tab/>
        <w:t>3532</w:t>
      </w:r>
    </w:p>
    <w:p w14:paraId="11F1BB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3539</w:t>
      </w:r>
    </w:p>
    <w:p w14:paraId="01ABAD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3547</w:t>
      </w:r>
    </w:p>
    <w:p w14:paraId="32252B0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3555</w:t>
      </w:r>
    </w:p>
    <w:p w14:paraId="56EFCE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48C2E5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77EF588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342512F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MDT</w:t>
      </w:r>
      <w:r>
        <w:rPr>
          <w:noProof/>
        </w:rPr>
        <w:tab/>
        <w:t>3562</w:t>
      </w:r>
    </w:p>
    <w:p w14:paraId="0D5607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3562</w:t>
      </w:r>
    </w:p>
    <w:p w14:paraId="386949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3573</w:t>
      </w:r>
    </w:p>
    <w:p w14:paraId="3A3E5B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3580</w:t>
      </w:r>
    </w:p>
    <w:p w14:paraId="053CE2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3586</w:t>
      </w:r>
    </w:p>
    <w:p w14:paraId="0BBCE85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3597</w:t>
      </w:r>
    </w:p>
    <w:p w14:paraId="6929C9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3604</w:t>
      </w:r>
    </w:p>
    <w:p w14:paraId="03248F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Radio Link Failure</w:t>
      </w:r>
      <w:r>
        <w:rPr>
          <w:noProof/>
        </w:rPr>
        <w:tab/>
        <w:t>3613</w:t>
      </w:r>
    </w:p>
    <w:p w14:paraId="2C9334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3613</w:t>
      </w:r>
    </w:p>
    <w:p w14:paraId="2649AB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3623</w:t>
      </w:r>
    </w:p>
    <w:p w14:paraId="73512C7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3632</w:t>
      </w:r>
    </w:p>
    <w:p w14:paraId="0C24C7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3642</w:t>
      </w:r>
    </w:p>
    <w:p w14:paraId="79F7D91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3661</w:t>
      </w:r>
    </w:p>
    <w:p w14:paraId="344FFF4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3672</w:t>
      </w:r>
    </w:p>
    <w:p w14:paraId="7C0027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3672</w:t>
      </w:r>
    </w:p>
    <w:p w14:paraId="2CFAE6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3677</w:t>
      </w:r>
    </w:p>
    <w:p w14:paraId="3065D9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3684</w:t>
      </w:r>
    </w:p>
    <w:p w14:paraId="4E5BCC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3695</w:t>
      </w:r>
    </w:p>
    <w:p w14:paraId="32C1863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3702</w:t>
      </w:r>
    </w:p>
    <w:p w14:paraId="454606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3708</w:t>
      </w:r>
    </w:p>
    <w:p w14:paraId="2A6F856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3708</w:t>
      </w:r>
    </w:p>
    <w:p w14:paraId="135D12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3708</w:t>
      </w:r>
    </w:p>
    <w:p w14:paraId="748CB2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3708</w:t>
      </w:r>
    </w:p>
    <w:p w14:paraId="54ADD15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3723</w:t>
      </w:r>
    </w:p>
    <w:p w14:paraId="2B458E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3738</w:t>
      </w:r>
    </w:p>
    <w:p w14:paraId="26772F1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3751</w:t>
      </w:r>
    </w:p>
    <w:p w14:paraId="45575B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3761</w:t>
      </w:r>
    </w:p>
    <w:p w14:paraId="434EE0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3761</w:t>
      </w:r>
    </w:p>
    <w:p w14:paraId="43F5D9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3769</w:t>
      </w:r>
    </w:p>
    <w:p w14:paraId="49A7714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Handover Failure</w:t>
      </w:r>
      <w:r>
        <w:rPr>
          <w:noProof/>
        </w:rPr>
        <w:tab/>
        <w:t>3778</w:t>
      </w:r>
    </w:p>
    <w:p w14:paraId="37B18B1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3778</w:t>
      </w:r>
    </w:p>
    <w:p w14:paraId="313179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3789</w:t>
      </w:r>
    </w:p>
    <w:p w14:paraId="52187B6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3800</w:t>
      </w:r>
    </w:p>
    <w:p w14:paraId="104361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3800</w:t>
      </w:r>
    </w:p>
    <w:p w14:paraId="0412B7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3805</w:t>
      </w:r>
    </w:p>
    <w:p w14:paraId="5D09D66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3819</w:t>
      </w:r>
    </w:p>
    <w:p w14:paraId="5D73B2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3833</w:t>
      </w:r>
    </w:p>
    <w:p w14:paraId="3AA6983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3845</w:t>
      </w:r>
    </w:p>
    <w:p w14:paraId="242B071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3845</w:t>
      </w:r>
    </w:p>
    <w:p w14:paraId="21BC00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3859</w:t>
      </w:r>
    </w:p>
    <w:p w14:paraId="447103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</w:t>
      </w:r>
      <w:r w:rsidRPr="00663AE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3872</w:t>
      </w:r>
    </w:p>
    <w:p w14:paraId="3E992AA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3886</w:t>
      </w:r>
    </w:p>
    <w:p w14:paraId="1506BFB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3904</w:t>
      </w:r>
    </w:p>
    <w:p w14:paraId="3EF5579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3904</w:t>
      </w:r>
    </w:p>
    <w:p w14:paraId="652D6D8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3908</w:t>
      </w:r>
    </w:p>
    <w:p w14:paraId="1AD0C1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3915</w:t>
      </w:r>
    </w:p>
    <w:p w14:paraId="559DCC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3919</w:t>
      </w:r>
    </w:p>
    <w:p w14:paraId="21CDB1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3923</w:t>
      </w:r>
    </w:p>
    <w:p w14:paraId="6B0ECA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3928</w:t>
      </w:r>
    </w:p>
    <w:p w14:paraId="318E48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3932</w:t>
      </w:r>
    </w:p>
    <w:p w14:paraId="3A896C2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3932</w:t>
      </w:r>
    </w:p>
    <w:p w14:paraId="4507DB4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3932</w:t>
      </w:r>
    </w:p>
    <w:p w14:paraId="59751A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3932</w:t>
      </w:r>
    </w:p>
    <w:p w14:paraId="7C92E2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3939</w:t>
      </w:r>
    </w:p>
    <w:p w14:paraId="29FBA3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</w:t>
      </w:r>
      <w:r w:rsidRPr="00663AE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3945</w:t>
      </w:r>
    </w:p>
    <w:p w14:paraId="35C7C6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3949</w:t>
      </w:r>
    </w:p>
    <w:p w14:paraId="4C04596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3954</w:t>
      </w:r>
    </w:p>
    <w:p w14:paraId="5DE779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3959</w:t>
      </w:r>
    </w:p>
    <w:p w14:paraId="142CE13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</w:t>
      </w:r>
      <w:r>
        <w:rPr>
          <w:noProof/>
        </w:rPr>
        <w:tab/>
        <w:t>3968</w:t>
      </w:r>
    </w:p>
    <w:p w14:paraId="18C9D4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3968</w:t>
      </w:r>
    </w:p>
    <w:p w14:paraId="11F494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3972</w:t>
      </w:r>
    </w:p>
    <w:p w14:paraId="6EE5AA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Inter-RAT </w:t>
      </w:r>
      <w:r w:rsidRPr="00663AE6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3979</w:t>
      </w:r>
    </w:p>
    <w:p w14:paraId="7BC1A85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3986</w:t>
      </w:r>
    </w:p>
    <w:p w14:paraId="4F6460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3986</w:t>
      </w:r>
    </w:p>
    <w:p w14:paraId="58DBFBE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3988</w:t>
      </w:r>
    </w:p>
    <w:p w14:paraId="0A5B604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3988</w:t>
      </w:r>
    </w:p>
    <w:p w14:paraId="6E884BD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3993</w:t>
      </w:r>
    </w:p>
    <w:p w14:paraId="7DD27A1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Yu Mincho"/>
          <w:noProof/>
        </w:rPr>
        <w:t>8.9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Yu Mincho"/>
          <w:noProof/>
        </w:rPr>
        <w:t>Aerial UE communication</w:t>
      </w:r>
      <w:r>
        <w:rPr>
          <w:noProof/>
        </w:rPr>
        <w:tab/>
        <w:t>3993</w:t>
      </w:r>
    </w:p>
    <w:p w14:paraId="0EA23E9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3993</w:t>
      </w:r>
    </w:p>
    <w:p w14:paraId="0147DAE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3995</w:t>
      </w:r>
    </w:p>
    <w:p w14:paraId="3CA6BF8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4001</w:t>
      </w:r>
    </w:p>
    <w:p w14:paraId="640E09B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4007</w:t>
      </w:r>
    </w:p>
    <w:p w14:paraId="0998745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4013</w:t>
      </w:r>
    </w:p>
    <w:p w14:paraId="38B4484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4015</w:t>
      </w:r>
    </w:p>
    <w:p w14:paraId="7744E23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8.9.5a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4021</w:t>
      </w:r>
    </w:p>
    <w:p w14:paraId="28A75AC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4023</w:t>
      </w:r>
    </w:p>
    <w:p w14:paraId="3753705F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EPS mobility managements</w:t>
      </w:r>
      <w:r>
        <w:rPr>
          <w:noProof/>
        </w:rPr>
        <w:tab/>
        <w:t>4032</w:t>
      </w:r>
    </w:p>
    <w:p w14:paraId="170AB6B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EMM common procedures</w:t>
      </w:r>
      <w:r>
        <w:rPr>
          <w:noProof/>
        </w:rPr>
        <w:tab/>
        <w:t>4032</w:t>
      </w:r>
    </w:p>
    <w:p w14:paraId="110F776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1964486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3739F0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44DEA00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procedure</w:t>
      </w:r>
      <w:r>
        <w:rPr>
          <w:noProof/>
        </w:rPr>
        <w:tab/>
        <w:t>4032</w:t>
      </w:r>
    </w:p>
    <w:p w14:paraId="2BAF0E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75DAA6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603C0BD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4032</w:t>
      </w:r>
    </w:p>
    <w:p w14:paraId="7A9FD7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4035</w:t>
      </w:r>
    </w:p>
    <w:p w14:paraId="61158F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4038</w:t>
      </w:r>
    </w:p>
    <w:p w14:paraId="1320D3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4041</w:t>
      </w:r>
    </w:p>
    <w:p w14:paraId="6D5EF8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4043</w:t>
      </w:r>
    </w:p>
    <w:p w14:paraId="6F830F2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4046</w:t>
      </w:r>
    </w:p>
    <w:p w14:paraId="11E90DC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4046</w:t>
      </w:r>
    </w:p>
    <w:p w14:paraId="34C277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4051</w:t>
      </w:r>
    </w:p>
    <w:p w14:paraId="2371BB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4054</w:t>
      </w:r>
    </w:p>
    <w:p w14:paraId="5D27CFA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Identification procedure</w:t>
      </w:r>
      <w:r>
        <w:rPr>
          <w:noProof/>
        </w:rPr>
        <w:tab/>
        <w:t>4058</w:t>
      </w:r>
    </w:p>
    <w:p w14:paraId="5B56D7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4058</w:t>
      </w:r>
    </w:p>
    <w:p w14:paraId="2D8882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4058</w:t>
      </w:r>
    </w:p>
    <w:p w14:paraId="68F8D8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4060</w:t>
      </w:r>
    </w:p>
    <w:p w14:paraId="2D952E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4060</w:t>
      </w:r>
    </w:p>
    <w:p w14:paraId="4F2822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4063</w:t>
      </w:r>
    </w:p>
    <w:p w14:paraId="51B7E11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EMM specific procedures</w:t>
      </w:r>
      <w:r>
        <w:rPr>
          <w:noProof/>
        </w:rPr>
        <w:tab/>
        <w:t>4065</w:t>
      </w:r>
    </w:p>
    <w:p w14:paraId="1642633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</w:t>
      </w:r>
      <w:r>
        <w:rPr>
          <w:noProof/>
        </w:rPr>
        <w:tab/>
        <w:t>4065</w:t>
      </w:r>
    </w:p>
    <w:p w14:paraId="0BE593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4065</w:t>
      </w:r>
    </w:p>
    <w:p w14:paraId="01507B5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4065</w:t>
      </w:r>
    </w:p>
    <w:p w14:paraId="079788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4065</w:t>
      </w:r>
    </w:p>
    <w:p w14:paraId="5B5A7C3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4071</w:t>
      </w:r>
    </w:p>
    <w:p w14:paraId="395B560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 /</w:t>
      </w:r>
      <w:r w:rsidRPr="00663AE6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4079</w:t>
      </w:r>
    </w:p>
    <w:p w14:paraId="0000343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4081</w:t>
      </w:r>
    </w:p>
    <w:p w14:paraId="22DF19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Procedure / </w:t>
      </w:r>
      <w:r w:rsidRPr="00663AE6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4084</w:t>
      </w:r>
    </w:p>
    <w:p w14:paraId="63F4BE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4086</w:t>
      </w:r>
    </w:p>
    <w:p w14:paraId="3F46AA1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4092</w:t>
      </w:r>
    </w:p>
    <w:p w14:paraId="14F7DBC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4098</w:t>
      </w:r>
    </w:p>
    <w:p w14:paraId="03B6DCE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4098</w:t>
      </w:r>
    </w:p>
    <w:p w14:paraId="19443B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4098</w:t>
      </w:r>
    </w:p>
    <w:p w14:paraId="69B3BA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9.2.1.1.7a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 /</w:t>
      </w:r>
      <w:r w:rsidRPr="00663AE6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4103</w:t>
      </w:r>
    </w:p>
    <w:p w14:paraId="2EF7D42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4106</w:t>
      </w:r>
    </w:p>
    <w:p w14:paraId="7493ED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PSM</w:t>
      </w:r>
      <w:r>
        <w:rPr>
          <w:noProof/>
        </w:rPr>
        <w:tab/>
        <w:t>4111</w:t>
      </w:r>
    </w:p>
    <w:p w14:paraId="6A01E3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DCN</w:t>
      </w:r>
      <w:r>
        <w:rPr>
          <w:noProof/>
        </w:rPr>
        <w:tab/>
        <w:t>4114</w:t>
      </w:r>
    </w:p>
    <w:p w14:paraId="65752C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4119</w:t>
      </w:r>
    </w:p>
    <w:p w14:paraId="5B2FC3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4119</w:t>
      </w:r>
    </w:p>
    <w:p w14:paraId="527C67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4123</w:t>
      </w:r>
    </w:p>
    <w:p w14:paraId="098D963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4124</w:t>
      </w:r>
    </w:p>
    <w:p w14:paraId="17C870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4130</w:t>
      </w:r>
    </w:p>
    <w:p w14:paraId="7F7FAC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4135</w:t>
      </w:r>
    </w:p>
    <w:p w14:paraId="5FFBBFD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4139</w:t>
      </w:r>
    </w:p>
    <w:p w14:paraId="57FC52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4143</w:t>
      </w:r>
    </w:p>
    <w:p w14:paraId="05F8FB0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4149</w:t>
      </w:r>
    </w:p>
    <w:p w14:paraId="3BC391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4156</w:t>
      </w:r>
    </w:p>
    <w:p w14:paraId="58B04C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4159</w:t>
      </w:r>
    </w:p>
    <w:p w14:paraId="7E64ABC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4165</w:t>
      </w:r>
    </w:p>
    <w:p w14:paraId="771E064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4168</w:t>
      </w:r>
    </w:p>
    <w:p w14:paraId="55E45C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4175</w:t>
      </w:r>
    </w:p>
    <w:p w14:paraId="34C785D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4178</w:t>
      </w:r>
    </w:p>
    <w:p w14:paraId="65679E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4184</w:t>
      </w:r>
    </w:p>
    <w:p w14:paraId="53372EF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4189</w:t>
      </w:r>
    </w:p>
    <w:p w14:paraId="0712B87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4189</w:t>
      </w:r>
    </w:p>
    <w:p w14:paraId="743B802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4192</w:t>
      </w:r>
    </w:p>
    <w:p w14:paraId="29B11B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4196</w:t>
      </w:r>
    </w:p>
    <w:p w14:paraId="0A69D63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4201</w:t>
      </w:r>
    </w:p>
    <w:p w14:paraId="194BDC0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4203</w:t>
      </w:r>
    </w:p>
    <w:p w14:paraId="0E45403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/ Abnormal case / </w:t>
      </w:r>
      <w:r w:rsidRPr="00663AE6">
        <w:rPr>
          <w:rFonts w:eastAsia="MS Gothic"/>
          <w:noProof/>
        </w:rPr>
        <w:t>Network reject with Extended Wait Timer</w:t>
      </w:r>
      <w:r>
        <w:rPr>
          <w:noProof/>
        </w:rPr>
        <w:tab/>
        <w:t>4208</w:t>
      </w:r>
    </w:p>
    <w:p w14:paraId="11BDCDA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4210</w:t>
      </w:r>
    </w:p>
    <w:p w14:paraId="3988798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9.2.1.1.27b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4214</w:t>
      </w:r>
    </w:p>
    <w:p w14:paraId="43AB30C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</w:t>
      </w:r>
      <w:r>
        <w:rPr>
          <w:noProof/>
        </w:rPr>
        <w:tab/>
        <w:t>4219</w:t>
      </w:r>
    </w:p>
    <w:p w14:paraId="197AD1A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4222</w:t>
      </w:r>
    </w:p>
    <w:p w14:paraId="17C9D69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9.2.1.1.28b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4225</w:t>
      </w:r>
    </w:p>
    <w:p w14:paraId="353996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4231</w:t>
      </w:r>
    </w:p>
    <w:p w14:paraId="7D45EEB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4232</w:t>
      </w:r>
    </w:p>
    <w:p w14:paraId="7EE3B7A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4232</w:t>
      </w:r>
    </w:p>
    <w:p w14:paraId="010A2F8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4244</w:t>
      </w:r>
    </w:p>
    <w:p w14:paraId="7ECF2D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4246</w:t>
      </w:r>
    </w:p>
    <w:p w14:paraId="6D23D66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4250</w:t>
      </w:r>
    </w:p>
    <w:p w14:paraId="12E4A8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4254</w:t>
      </w:r>
    </w:p>
    <w:p w14:paraId="691D247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4254</w:t>
      </w:r>
    </w:p>
    <w:p w14:paraId="1E0C2F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4261</w:t>
      </w:r>
    </w:p>
    <w:p w14:paraId="5499B9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4270</w:t>
      </w:r>
    </w:p>
    <w:p w14:paraId="285E08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4281</w:t>
      </w:r>
    </w:p>
    <w:p w14:paraId="3A7E1C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4286</w:t>
      </w:r>
    </w:p>
    <w:p w14:paraId="13285D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4294</w:t>
      </w:r>
    </w:p>
    <w:p w14:paraId="0E86BB5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4304</w:t>
      </w:r>
    </w:p>
    <w:p w14:paraId="61CD45C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4312</w:t>
      </w:r>
    </w:p>
    <w:p w14:paraId="1AFBC3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4315</w:t>
      </w:r>
    </w:p>
    <w:p w14:paraId="47948D9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4320</w:t>
      </w:r>
    </w:p>
    <w:p w14:paraId="29095B3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4321</w:t>
      </w:r>
    </w:p>
    <w:p w14:paraId="66FDE42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4322</w:t>
      </w:r>
    </w:p>
    <w:p w14:paraId="3526F12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4325</w:t>
      </w:r>
    </w:p>
    <w:p w14:paraId="31FE53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4330</w:t>
      </w:r>
    </w:p>
    <w:p w14:paraId="04D4BE1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4333</w:t>
      </w:r>
    </w:p>
    <w:p w14:paraId="708D6B9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4341</w:t>
      </w:r>
    </w:p>
    <w:p w14:paraId="7C658DF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4346</w:t>
      </w:r>
    </w:p>
    <w:p w14:paraId="5F05392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4354</w:t>
      </w:r>
    </w:p>
    <w:p w14:paraId="666DFB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4358</w:t>
      </w:r>
    </w:p>
    <w:p w14:paraId="244D035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Detach procedure</w:t>
      </w:r>
      <w:r>
        <w:rPr>
          <w:noProof/>
        </w:rPr>
        <w:tab/>
        <w:t>4364</w:t>
      </w:r>
    </w:p>
    <w:p w14:paraId="398718A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4364</w:t>
      </w:r>
    </w:p>
    <w:p w14:paraId="0ECA4B1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4364</w:t>
      </w:r>
    </w:p>
    <w:p w14:paraId="01AE70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4366</w:t>
      </w:r>
    </w:p>
    <w:p w14:paraId="1C26F66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4368</w:t>
      </w:r>
    </w:p>
    <w:p w14:paraId="1DC7595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4374</w:t>
      </w:r>
    </w:p>
    <w:p w14:paraId="03BAFE2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4376</w:t>
      </w:r>
    </w:p>
    <w:p w14:paraId="37B4E3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4376</w:t>
      </w:r>
    </w:p>
    <w:p w14:paraId="3190397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4379</w:t>
      </w:r>
    </w:p>
    <w:p w14:paraId="04F8A8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4381</w:t>
      </w:r>
    </w:p>
    <w:p w14:paraId="5254BCB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4386</w:t>
      </w:r>
    </w:p>
    <w:p w14:paraId="17D7995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4389</w:t>
      </w:r>
    </w:p>
    <w:p w14:paraId="452233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4393</w:t>
      </w:r>
    </w:p>
    <w:p w14:paraId="4C1376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4393</w:t>
      </w:r>
    </w:p>
    <w:p w14:paraId="21B9156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4396</w:t>
      </w:r>
    </w:p>
    <w:p w14:paraId="54772A7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AA528D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2D1BB0F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1A61DCD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3760D78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193A1AB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651F6D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01B754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137967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C94EA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7FA6D0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5D3531C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4400</w:t>
      </w:r>
    </w:p>
    <w:p w14:paraId="5CC2AA5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4402</w:t>
      </w:r>
    </w:p>
    <w:p w14:paraId="330D43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4402</w:t>
      </w:r>
    </w:p>
    <w:p w14:paraId="1EF5205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4402</w:t>
      </w:r>
    </w:p>
    <w:p w14:paraId="3CE679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4405</w:t>
      </w:r>
    </w:p>
    <w:p w14:paraId="70D4EF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4408</w:t>
      </w:r>
    </w:p>
    <w:p w14:paraId="33E2BBB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4414</w:t>
      </w:r>
    </w:p>
    <w:p w14:paraId="1C47D26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4414</w:t>
      </w:r>
    </w:p>
    <w:p w14:paraId="0A6007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4414</w:t>
      </w:r>
    </w:p>
    <w:p w14:paraId="20FFF4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4419</w:t>
      </w:r>
    </w:p>
    <w:p w14:paraId="1656CA8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4424</w:t>
      </w:r>
    </w:p>
    <w:p w14:paraId="1AA5559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4428</w:t>
      </w:r>
    </w:p>
    <w:p w14:paraId="53D08D6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4431</w:t>
      </w:r>
    </w:p>
    <w:p w14:paraId="02CE116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4441</w:t>
      </w:r>
    </w:p>
    <w:p w14:paraId="367D38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4441</w:t>
      </w:r>
    </w:p>
    <w:p w14:paraId="7CF297D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4445</w:t>
      </w:r>
    </w:p>
    <w:p w14:paraId="01B8D12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9.2.3.1.8b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4448</w:t>
      </w:r>
    </w:p>
    <w:p w14:paraId="2A3D87B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4454</w:t>
      </w:r>
    </w:p>
    <w:p w14:paraId="158D0F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4458</w:t>
      </w:r>
    </w:p>
    <w:p w14:paraId="5FA0B6D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4460</w:t>
      </w:r>
    </w:p>
    <w:p w14:paraId="339374B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4464</w:t>
      </w:r>
    </w:p>
    <w:p w14:paraId="3AF1F1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4465</w:t>
      </w:r>
    </w:p>
    <w:p w14:paraId="6ED8938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4467</w:t>
      </w:r>
    </w:p>
    <w:p w14:paraId="059FD57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4469</w:t>
      </w:r>
    </w:p>
    <w:p w14:paraId="5FCD1E2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4470</w:t>
      </w:r>
    </w:p>
    <w:p w14:paraId="5B0ABB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4476</w:t>
      </w:r>
    </w:p>
    <w:p w14:paraId="45D738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4480</w:t>
      </w:r>
    </w:p>
    <w:p w14:paraId="6C9D821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4485</w:t>
      </w:r>
    </w:p>
    <w:p w14:paraId="7193D4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4490</w:t>
      </w:r>
    </w:p>
    <w:p w14:paraId="4F56302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4495</w:t>
      </w:r>
    </w:p>
    <w:p w14:paraId="388236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4500</w:t>
      </w:r>
    </w:p>
    <w:p w14:paraId="7684542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4502</w:t>
      </w:r>
    </w:p>
    <w:p w14:paraId="4D9E8B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9.2.3.1.20a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4505</w:t>
      </w:r>
    </w:p>
    <w:p w14:paraId="56672E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4507</w:t>
      </w:r>
    </w:p>
    <w:p w14:paraId="4F6F4F8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4507</w:t>
      </w:r>
    </w:p>
    <w:p w14:paraId="7C4A808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4512</w:t>
      </w:r>
    </w:p>
    <w:p w14:paraId="513275E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4520</w:t>
      </w:r>
    </w:p>
    <w:p w14:paraId="17E18F8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4520</w:t>
      </w:r>
    </w:p>
    <w:p w14:paraId="434D31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4525</w:t>
      </w:r>
    </w:p>
    <w:p w14:paraId="037958B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4531</w:t>
      </w:r>
    </w:p>
    <w:p w14:paraId="614CCA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4534</w:t>
      </w:r>
    </w:p>
    <w:p w14:paraId="5A09490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 w:rsidRPr="00663AE6">
        <w:rPr>
          <w:rFonts w:cs="Arial"/>
          <w:noProof/>
        </w:rPr>
        <w:t>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4536</w:t>
      </w:r>
    </w:p>
    <w:p w14:paraId="3142C7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4541</w:t>
      </w:r>
    </w:p>
    <w:p w14:paraId="69FE1A5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4545</w:t>
      </w:r>
    </w:p>
    <w:p w14:paraId="544513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4549</w:t>
      </w:r>
    </w:p>
    <w:p w14:paraId="79019A4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4549</w:t>
      </w:r>
    </w:p>
    <w:p w14:paraId="4D888FE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4554</w:t>
      </w:r>
    </w:p>
    <w:p w14:paraId="0B0653F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4565</w:t>
      </w:r>
    </w:p>
    <w:p w14:paraId="0CCED3B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4573</w:t>
      </w:r>
    </w:p>
    <w:p w14:paraId="759BD4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4577</w:t>
      </w:r>
    </w:p>
    <w:p w14:paraId="7644D86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4581</w:t>
      </w:r>
    </w:p>
    <w:p w14:paraId="4A2E996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4590</w:t>
      </w:r>
    </w:p>
    <w:p w14:paraId="78BF97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4593</w:t>
      </w:r>
    </w:p>
    <w:p w14:paraId="6924D5B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4595</w:t>
      </w:r>
    </w:p>
    <w:p w14:paraId="452850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4598</w:t>
      </w:r>
    </w:p>
    <w:p w14:paraId="3694233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4599</w:t>
      </w:r>
    </w:p>
    <w:p w14:paraId="6C17F80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4599</w:t>
      </w:r>
    </w:p>
    <w:p w14:paraId="6E9318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4604</w:t>
      </w:r>
    </w:p>
    <w:p w14:paraId="1C2C79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4609</w:t>
      </w:r>
    </w:p>
    <w:p w14:paraId="7142A54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4611</w:t>
      </w:r>
    </w:p>
    <w:p w14:paraId="24CC3A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4617</w:t>
      </w:r>
    </w:p>
    <w:p w14:paraId="49FECE0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4621</w:t>
      </w:r>
    </w:p>
    <w:p w14:paraId="4F31BFA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4625</w:t>
      </w:r>
    </w:p>
    <w:p w14:paraId="429221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4629</w:t>
      </w:r>
    </w:p>
    <w:p w14:paraId="7B1B9E9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4631</w:t>
      </w:r>
    </w:p>
    <w:p w14:paraId="6DA0BD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4634</w:t>
      </w:r>
    </w:p>
    <w:p w14:paraId="4A95E1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4638</w:t>
      </w:r>
    </w:p>
    <w:p w14:paraId="72EBA8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4638</w:t>
      </w:r>
    </w:p>
    <w:p w14:paraId="55A28E9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4650</w:t>
      </w:r>
    </w:p>
    <w:p w14:paraId="584534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4662</w:t>
      </w:r>
    </w:p>
    <w:p w14:paraId="71EB114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4671</w:t>
      </w:r>
    </w:p>
    <w:p w14:paraId="62034F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routing area update</w:t>
      </w:r>
      <w:r>
        <w:rPr>
          <w:noProof/>
        </w:rPr>
        <w:tab/>
        <w:t>4690</w:t>
      </w:r>
    </w:p>
    <w:p w14:paraId="33FB7ED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Location Update</w:t>
      </w:r>
      <w:r>
        <w:rPr>
          <w:noProof/>
        </w:rPr>
        <w:tab/>
        <w:t>4699</w:t>
      </w:r>
    </w:p>
    <w:p w14:paraId="523E840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4705</w:t>
      </w:r>
    </w:p>
    <w:p w14:paraId="435CE7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4705</w:t>
      </w:r>
    </w:p>
    <w:p w14:paraId="5E2AE2B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4705</w:t>
      </w:r>
    </w:p>
    <w:p w14:paraId="2E49251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4718</w:t>
      </w:r>
    </w:p>
    <w:p w14:paraId="472067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eDRX</w:t>
      </w:r>
      <w:r>
        <w:rPr>
          <w:noProof/>
        </w:rPr>
        <w:tab/>
        <w:t>4718</w:t>
      </w:r>
    </w:p>
    <w:p w14:paraId="413CEC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4718</w:t>
      </w:r>
    </w:p>
    <w:p w14:paraId="593BE1A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4725</w:t>
      </w:r>
    </w:p>
    <w:p w14:paraId="694D26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4733</w:t>
      </w:r>
    </w:p>
    <w:p w14:paraId="4FCFA93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</w:t>
      </w:r>
      <w:r>
        <w:rPr>
          <w:noProof/>
        </w:rPr>
        <w:tab/>
        <w:t>4739</w:t>
      </w:r>
    </w:p>
    <w:p w14:paraId="6C9C25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4739</w:t>
      </w:r>
    </w:p>
    <w:p w14:paraId="3D65323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4745</w:t>
      </w:r>
    </w:p>
    <w:p w14:paraId="6E43C1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4749</w:t>
      </w:r>
    </w:p>
    <w:p w14:paraId="385944E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4756</w:t>
      </w:r>
    </w:p>
    <w:p w14:paraId="53B4788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procedure</w:t>
      </w:r>
      <w:r>
        <w:rPr>
          <w:noProof/>
        </w:rPr>
        <w:tab/>
        <w:t>4756</w:t>
      </w:r>
    </w:p>
    <w:p w14:paraId="4D80B8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4756</w:t>
      </w:r>
    </w:p>
    <w:p w14:paraId="5E32B7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4758</w:t>
      </w:r>
    </w:p>
    <w:p w14:paraId="5ABF41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4758</w:t>
      </w:r>
    </w:p>
    <w:p w14:paraId="763BBB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4762</w:t>
      </w:r>
    </w:p>
    <w:p w14:paraId="6C92C7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4768</w:t>
      </w:r>
    </w:p>
    <w:p w14:paraId="55F87C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4770</w:t>
      </w:r>
    </w:p>
    <w:p w14:paraId="38DBA2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4776</w:t>
      </w:r>
    </w:p>
    <w:p w14:paraId="5CE580A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4777</w:t>
      </w:r>
    </w:p>
    <w:p w14:paraId="6B865B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1C71BB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5238FA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6EF535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500EB4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5F414E0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4780</w:t>
      </w:r>
    </w:p>
    <w:p w14:paraId="675A7A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15107C5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347F95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1D883C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4782</w:t>
      </w:r>
    </w:p>
    <w:p w14:paraId="0E7843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4783</w:t>
      </w:r>
    </w:p>
    <w:p w14:paraId="36C7A9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4786</w:t>
      </w:r>
    </w:p>
    <w:p w14:paraId="24B0BD9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4789</w:t>
      </w:r>
    </w:p>
    <w:p w14:paraId="2B6733B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4793</w:t>
      </w:r>
    </w:p>
    <w:p w14:paraId="31369FE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4794</w:t>
      </w:r>
    </w:p>
    <w:p w14:paraId="17A07C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4794</w:t>
      </w:r>
    </w:p>
    <w:p w14:paraId="02DE3E1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4798</w:t>
      </w:r>
    </w:p>
    <w:p w14:paraId="2301EE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4801</w:t>
      </w:r>
    </w:p>
    <w:p w14:paraId="1C266F2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NAS Security</w:t>
      </w:r>
      <w:r>
        <w:rPr>
          <w:noProof/>
        </w:rPr>
        <w:tab/>
        <w:t>4804</w:t>
      </w:r>
    </w:p>
    <w:p w14:paraId="0983EC5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4804</w:t>
      </w:r>
    </w:p>
    <w:p w14:paraId="250D802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4806</w:t>
      </w:r>
    </w:p>
    <w:p w14:paraId="11FAD9E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4807</w:t>
      </w:r>
    </w:p>
    <w:p w14:paraId="5F87069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4809</w:t>
      </w:r>
    </w:p>
    <w:p w14:paraId="5A143F6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4810</w:t>
      </w:r>
    </w:p>
    <w:p w14:paraId="55D1DC0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4811</w:t>
      </w:r>
    </w:p>
    <w:p w14:paraId="6EF3423F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EPS session management</w:t>
      </w:r>
      <w:r>
        <w:rPr>
          <w:noProof/>
        </w:rPr>
        <w:tab/>
        <w:t>4812</w:t>
      </w:r>
    </w:p>
    <w:p w14:paraId="05416A3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3993A4A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4812</w:t>
      </w:r>
    </w:p>
    <w:p w14:paraId="7020861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4812</w:t>
      </w:r>
    </w:p>
    <w:p w14:paraId="2AC5F28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4815</w:t>
      </w:r>
    </w:p>
    <w:p w14:paraId="06F5355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modification</w:t>
      </w:r>
      <w:r>
        <w:rPr>
          <w:noProof/>
        </w:rPr>
        <w:tab/>
        <w:t>4818</w:t>
      </w:r>
    </w:p>
    <w:p w14:paraId="080B91A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modification / Success</w:t>
      </w:r>
      <w:r>
        <w:rPr>
          <w:noProof/>
        </w:rPr>
        <w:tab/>
        <w:t>4818</w:t>
      </w:r>
    </w:p>
    <w:p w14:paraId="3EDFD8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4823</w:t>
      </w:r>
    </w:p>
    <w:p w14:paraId="2C7F049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deactivation</w:t>
      </w:r>
      <w:r>
        <w:rPr>
          <w:noProof/>
        </w:rPr>
        <w:tab/>
        <w:t>4826</w:t>
      </w:r>
    </w:p>
    <w:p w14:paraId="1FDF44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deactivation / Success</w:t>
      </w:r>
      <w:r>
        <w:rPr>
          <w:noProof/>
        </w:rPr>
        <w:tab/>
        <w:t>4826</w:t>
      </w:r>
    </w:p>
    <w:p w14:paraId="5357D9E8" w14:textId="77777777" w:rsidR="008E65B0" w:rsidRDefault="008E65B0">
      <w:pPr>
        <w:pStyle w:val="TOC3"/>
        <w:rPr>
          <w:noProof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4839</w:t>
      </w:r>
    </w:p>
    <w:p w14:paraId="2ED4774B" w14:textId="0B06207F" w:rsidR="009F29C3" w:rsidRDefault="009F29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9F29C3">
        <w:rPr>
          <w:rFonts w:eastAsia="MS Mincho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</w:t>
      </w:r>
      <w:r>
        <w:rPr>
          <w:noProof/>
        </w:rPr>
        <w:t>41</w:t>
      </w:r>
    </w:p>
    <w:p w14:paraId="6C4F6CD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4843</w:t>
      </w:r>
    </w:p>
    <w:p w14:paraId="3E0EC8C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4843</w:t>
      </w:r>
    </w:p>
    <w:p w14:paraId="583A148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4850</w:t>
      </w:r>
    </w:p>
    <w:p w14:paraId="473321E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4855</w:t>
      </w:r>
    </w:p>
    <w:p w14:paraId="0FA8ECC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4859</w:t>
      </w:r>
    </w:p>
    <w:p w14:paraId="5E90F8F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4859</w:t>
      </w:r>
    </w:p>
    <w:p w14:paraId="7AAC180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4864</w:t>
      </w:r>
    </w:p>
    <w:p w14:paraId="3722F83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663AE6">
        <w:rPr>
          <w:rFonts w:eastAsia="MS Mincho"/>
          <w:noProof/>
        </w:rPr>
        <w:t>E requested PDN disconnect</w:t>
      </w:r>
      <w:r>
        <w:rPr>
          <w:noProof/>
        </w:rPr>
        <w:tab/>
        <w:t>4870</w:t>
      </w:r>
    </w:p>
    <w:p w14:paraId="53996C5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663AE6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4870</w:t>
      </w:r>
    </w:p>
    <w:p w14:paraId="3FDEF4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4873</w:t>
      </w:r>
    </w:p>
    <w:p w14:paraId="67555A6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4873</w:t>
      </w:r>
    </w:p>
    <w:p w14:paraId="507A5E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4873</w:t>
      </w:r>
    </w:p>
    <w:p w14:paraId="0189994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4875</w:t>
      </w:r>
    </w:p>
    <w:p w14:paraId="16CA9ED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4877</w:t>
      </w:r>
    </w:p>
    <w:p w14:paraId="763BD08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4880</w:t>
      </w:r>
    </w:p>
    <w:p w14:paraId="6FBCBD0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4882</w:t>
      </w:r>
    </w:p>
    <w:p w14:paraId="36AB905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4885</w:t>
      </w:r>
    </w:p>
    <w:p w14:paraId="6ECCAC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4885</w:t>
      </w:r>
    </w:p>
    <w:p w14:paraId="3D0556D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4887</w:t>
      </w:r>
    </w:p>
    <w:p w14:paraId="10E2905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4889</w:t>
      </w:r>
    </w:p>
    <w:p w14:paraId="5EC81F9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4892</w:t>
      </w:r>
    </w:p>
    <w:p w14:paraId="3E70B05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4895</w:t>
      </w:r>
    </w:p>
    <w:p w14:paraId="042A7E5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4898</w:t>
      </w:r>
    </w:p>
    <w:p w14:paraId="6D3E471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4900</w:t>
      </w:r>
    </w:p>
    <w:p w14:paraId="093A3BF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4903</w:t>
      </w:r>
    </w:p>
    <w:p w14:paraId="1A1C0B7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4908</w:t>
      </w:r>
    </w:p>
    <w:p w14:paraId="40F1853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4908</w:t>
      </w:r>
    </w:p>
    <w:p w14:paraId="0C8F66E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PDN connectivity</w:t>
      </w:r>
      <w:r>
        <w:rPr>
          <w:noProof/>
        </w:rPr>
        <w:tab/>
        <w:t>4931</w:t>
      </w:r>
    </w:p>
    <w:p w14:paraId="746C0F1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4931</w:t>
      </w:r>
    </w:p>
    <w:p w14:paraId="708C281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4935</w:t>
      </w:r>
    </w:p>
    <w:p w14:paraId="4BEAFDD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4937</w:t>
      </w:r>
    </w:p>
    <w:p w14:paraId="11198C0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4946</w:t>
      </w:r>
    </w:p>
    <w:p w14:paraId="1C1CED3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4952</w:t>
      </w:r>
    </w:p>
    <w:p w14:paraId="1CC50B3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4955</w:t>
      </w:r>
    </w:p>
    <w:p w14:paraId="4E4BBAE2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tests</w:t>
      </w:r>
      <w:r>
        <w:rPr>
          <w:noProof/>
        </w:rPr>
        <w:tab/>
        <w:t>4962</w:t>
      </w:r>
    </w:p>
    <w:p w14:paraId="4A4D46A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SMS over SGs</w:t>
      </w:r>
      <w:r>
        <w:rPr>
          <w:noProof/>
        </w:rPr>
        <w:tab/>
        <w:t>4962</w:t>
      </w:r>
    </w:p>
    <w:p w14:paraId="119BF9E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Idle mode</w:t>
      </w:r>
      <w:r>
        <w:rPr>
          <w:noProof/>
        </w:rPr>
        <w:tab/>
        <w:t>4962</w:t>
      </w:r>
    </w:p>
    <w:p w14:paraId="27CF54E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4964</w:t>
      </w:r>
    </w:p>
    <w:p w14:paraId="57F92C6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Idle mode</w:t>
      </w:r>
      <w:r>
        <w:rPr>
          <w:noProof/>
        </w:rPr>
        <w:tab/>
        <w:t>4967</w:t>
      </w:r>
    </w:p>
    <w:p w14:paraId="0D289F3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4970</w:t>
      </w:r>
    </w:p>
    <w:p w14:paraId="6A70E53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4973</w:t>
      </w:r>
    </w:p>
    <w:p w14:paraId="081709F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4978</w:t>
      </w:r>
    </w:p>
    <w:p w14:paraId="76E6E48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calls over IMS</w:t>
      </w:r>
      <w:r>
        <w:rPr>
          <w:noProof/>
        </w:rPr>
        <w:tab/>
        <w:t>4982</w:t>
      </w:r>
    </w:p>
    <w:p w14:paraId="12DB1D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4982</w:t>
      </w:r>
    </w:p>
    <w:p w14:paraId="7B16628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4982</w:t>
      </w:r>
    </w:p>
    <w:p w14:paraId="24CDF54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4988</w:t>
      </w:r>
    </w:p>
    <w:p w14:paraId="0C47C64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4993</w:t>
      </w:r>
    </w:p>
    <w:p w14:paraId="388DE2E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5000</w:t>
      </w:r>
    </w:p>
    <w:p w14:paraId="3646038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5008</w:t>
      </w:r>
    </w:p>
    <w:p w14:paraId="3702C6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5014</w:t>
      </w:r>
    </w:p>
    <w:p w14:paraId="008A23B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5023</w:t>
      </w:r>
    </w:p>
    <w:p w14:paraId="4E8903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5033</w:t>
      </w:r>
    </w:p>
    <w:p w14:paraId="795999B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5038</w:t>
      </w:r>
    </w:p>
    <w:p w14:paraId="7D6B5CA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5040</w:t>
      </w:r>
    </w:p>
    <w:p w14:paraId="1ACE0B5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5040</w:t>
      </w:r>
    </w:p>
    <w:p w14:paraId="6D9519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5045</w:t>
      </w:r>
    </w:p>
    <w:p w14:paraId="0BFF9BF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5053</w:t>
      </w:r>
    </w:p>
    <w:p w14:paraId="680E239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5062</w:t>
      </w:r>
    </w:p>
    <w:p w14:paraId="0179780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over IMS</w:t>
      </w:r>
      <w:r>
        <w:rPr>
          <w:noProof/>
        </w:rPr>
        <w:tab/>
        <w:t>5069</w:t>
      </w:r>
    </w:p>
    <w:p w14:paraId="2BFDB82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5069</w:t>
      </w:r>
    </w:p>
    <w:p w14:paraId="3F8D5D7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5075</w:t>
      </w:r>
    </w:p>
    <w:p w14:paraId="2D47B2A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5084</w:t>
      </w:r>
    </w:p>
    <w:p w14:paraId="329C872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5090</w:t>
      </w:r>
    </w:p>
    <w:p w14:paraId="39FACE7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5096</w:t>
      </w:r>
    </w:p>
    <w:p w14:paraId="65D0AF5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 w:rsidRPr="00663AE6">
        <w:rPr>
          <w:rFonts w:cs="Arial"/>
          <w:noProof/>
        </w:rPr>
        <w:t>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5100</w:t>
      </w:r>
    </w:p>
    <w:p w14:paraId="11E4325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5103</w:t>
      </w:r>
    </w:p>
    <w:p w14:paraId="7A6D00B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5112</w:t>
      </w:r>
    </w:p>
    <w:p w14:paraId="42C21C2A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radio bearer tests</w:t>
      </w:r>
      <w:r>
        <w:rPr>
          <w:noProof/>
        </w:rPr>
        <w:tab/>
        <w:t>5121</w:t>
      </w:r>
    </w:p>
    <w:p w14:paraId="2BBF587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5121</w:t>
      </w:r>
    </w:p>
    <w:p w14:paraId="66B0B11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5121</w:t>
      </w:r>
    </w:p>
    <w:p w14:paraId="238637C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5121</w:t>
      </w:r>
    </w:p>
    <w:p w14:paraId="6F170CF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5123</w:t>
      </w:r>
    </w:p>
    <w:p w14:paraId="6259054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MIMO not configured</w:t>
      </w:r>
      <w:r>
        <w:rPr>
          <w:noProof/>
        </w:rPr>
        <w:tab/>
        <w:t>5124</w:t>
      </w:r>
    </w:p>
    <w:p w14:paraId="0C2C020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5124</w:t>
      </w:r>
    </w:p>
    <w:p w14:paraId="0F57B2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5125</w:t>
      </w:r>
    </w:p>
    <w:p w14:paraId="326F27D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5126</w:t>
      </w:r>
    </w:p>
    <w:p w14:paraId="6D5725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5127</w:t>
      </w:r>
    </w:p>
    <w:p w14:paraId="4347E3D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MIMO configured</w:t>
      </w:r>
      <w:r>
        <w:rPr>
          <w:noProof/>
        </w:rPr>
        <w:tab/>
        <w:t>5128</w:t>
      </w:r>
    </w:p>
    <w:p w14:paraId="37FC9EA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5128</w:t>
      </w:r>
    </w:p>
    <w:p w14:paraId="7160181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5129</w:t>
      </w:r>
    </w:p>
    <w:p w14:paraId="0E88B12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5130</w:t>
      </w:r>
    </w:p>
    <w:p w14:paraId="2D01D33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5131</w:t>
      </w:r>
    </w:p>
    <w:p w14:paraId="3A10532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5132</w:t>
      </w:r>
    </w:p>
    <w:p w14:paraId="1F52A9C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5132</w:t>
      </w:r>
    </w:p>
    <w:p w14:paraId="414904E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5132</w:t>
      </w:r>
    </w:p>
    <w:p w14:paraId="294CD25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5136</w:t>
      </w:r>
    </w:p>
    <w:p w14:paraId="032DA8E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5139</w:t>
      </w:r>
    </w:p>
    <w:p w14:paraId="09B544D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5146</w:t>
      </w:r>
    </w:p>
    <w:p w14:paraId="0A1FACC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5156</w:t>
      </w:r>
    </w:p>
    <w:p w14:paraId="7C350F2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5167</w:t>
      </w:r>
    </w:p>
    <w:p w14:paraId="1A92275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5171</w:t>
      </w:r>
    </w:p>
    <w:p w14:paraId="73FB994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5171</w:t>
      </w:r>
    </w:p>
    <w:p w14:paraId="1633475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5182</w:t>
      </w:r>
    </w:p>
    <w:p w14:paraId="484521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5188</w:t>
      </w:r>
    </w:p>
    <w:p w14:paraId="1F24567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5192</w:t>
      </w:r>
    </w:p>
    <w:p w14:paraId="5015067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5200</w:t>
      </w:r>
    </w:p>
    <w:p w14:paraId="51A4EB4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5211</w:t>
      </w:r>
    </w:p>
    <w:p w14:paraId="3EE2CE8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5217</w:t>
      </w:r>
    </w:p>
    <w:p w14:paraId="1E1A9C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5229</w:t>
      </w:r>
    </w:p>
    <w:p w14:paraId="7DFF9E9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5229</w:t>
      </w:r>
    </w:p>
    <w:p w14:paraId="527534A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5233</w:t>
      </w:r>
    </w:p>
    <w:p w14:paraId="7571739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5237</w:t>
      </w:r>
    </w:p>
    <w:p w14:paraId="1C6C0C9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5237</w:t>
      </w:r>
    </w:p>
    <w:p w14:paraId="782B172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5237</w:t>
      </w:r>
    </w:p>
    <w:p w14:paraId="282506E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5245</w:t>
      </w:r>
    </w:p>
    <w:p w14:paraId="2F86483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5245</w:t>
      </w:r>
    </w:p>
    <w:p w14:paraId="4D8E768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5255</w:t>
      </w:r>
    </w:p>
    <w:p w14:paraId="6D66B4A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5267</w:t>
      </w:r>
    </w:p>
    <w:p w14:paraId="182D0B5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5280</w:t>
      </w:r>
    </w:p>
    <w:p w14:paraId="1318C39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5292</w:t>
      </w:r>
    </w:p>
    <w:p w14:paraId="3813B65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5292</w:t>
      </w:r>
    </w:p>
    <w:p w14:paraId="6748176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re-establishment</w:t>
      </w:r>
      <w:r>
        <w:rPr>
          <w:noProof/>
        </w:rPr>
        <w:tab/>
        <w:t>5297</w:t>
      </w:r>
    </w:p>
    <w:p w14:paraId="53B7A44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5297</w:t>
      </w:r>
    </w:p>
    <w:p w14:paraId="47266F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5297</w:t>
      </w:r>
    </w:p>
    <w:p w14:paraId="2899A3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5299</w:t>
      </w:r>
    </w:p>
    <w:p w14:paraId="291285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5301</w:t>
      </w:r>
    </w:p>
    <w:p w14:paraId="46A1A2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5307</w:t>
      </w:r>
    </w:p>
    <w:p w14:paraId="41E1896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5307</w:t>
      </w:r>
    </w:p>
    <w:p w14:paraId="046182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5309</w:t>
      </w:r>
    </w:p>
    <w:p w14:paraId="2BD7231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Mobility</w:t>
      </w:r>
      <w:r>
        <w:rPr>
          <w:noProof/>
        </w:rPr>
        <w:tab/>
        <w:t>5312</w:t>
      </w:r>
    </w:p>
    <w:p w14:paraId="7769051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</w:t>
      </w:r>
      <w:r>
        <w:rPr>
          <w:noProof/>
        </w:rPr>
        <w:tab/>
        <w:t>5312</w:t>
      </w:r>
    </w:p>
    <w:p w14:paraId="12F5FD6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5312</w:t>
      </w:r>
    </w:p>
    <w:p w14:paraId="020655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5312</w:t>
      </w:r>
    </w:p>
    <w:p w14:paraId="481CDBD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5317</w:t>
      </w:r>
    </w:p>
    <w:p w14:paraId="162BA6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5323</w:t>
      </w:r>
    </w:p>
    <w:p w14:paraId="2391C9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5328</w:t>
      </w:r>
    </w:p>
    <w:p w14:paraId="2AF5FC0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5333</w:t>
      </w:r>
    </w:p>
    <w:p w14:paraId="39D28F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5333</w:t>
      </w:r>
    </w:p>
    <w:p w14:paraId="5DDBF8D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5344</w:t>
      </w:r>
    </w:p>
    <w:p w14:paraId="5AE6072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5356</w:t>
      </w:r>
    </w:p>
    <w:p w14:paraId="45AE369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5356</w:t>
      </w:r>
    </w:p>
    <w:p w14:paraId="477138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5360</w:t>
      </w:r>
    </w:p>
    <w:p w14:paraId="5D95BF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5364</w:t>
      </w:r>
    </w:p>
    <w:p w14:paraId="54D6900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5369</w:t>
      </w:r>
    </w:p>
    <w:p w14:paraId="46613D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5376</w:t>
      </w:r>
    </w:p>
    <w:p w14:paraId="1B7F793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5382</w:t>
      </w:r>
    </w:p>
    <w:p w14:paraId="0459DFF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5382</w:t>
      </w:r>
    </w:p>
    <w:p w14:paraId="06F0D36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5382</w:t>
      </w:r>
    </w:p>
    <w:p w14:paraId="5FEBE3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5392</w:t>
      </w:r>
    </w:p>
    <w:p w14:paraId="7779E2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5402</w:t>
      </w:r>
    </w:p>
    <w:p w14:paraId="19E9561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5410</w:t>
      </w:r>
    </w:p>
    <w:p w14:paraId="27997E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5422</w:t>
      </w:r>
    </w:p>
    <w:p w14:paraId="46954C3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13.4.3.6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5436</w:t>
      </w:r>
    </w:p>
    <w:p w14:paraId="689A6BB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5442</w:t>
      </w:r>
    </w:p>
    <w:p w14:paraId="0722539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5455</w:t>
      </w:r>
    </w:p>
    <w:p w14:paraId="4AEDD67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5468</w:t>
      </w:r>
    </w:p>
    <w:p w14:paraId="2148A0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5479</w:t>
      </w:r>
    </w:p>
    <w:p w14:paraId="7A3A1E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5491</w:t>
      </w:r>
    </w:p>
    <w:p w14:paraId="22B702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5502</w:t>
      </w:r>
    </w:p>
    <w:p w14:paraId="61F432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5502</w:t>
      </w:r>
    </w:p>
    <w:p w14:paraId="704D5C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5509</w:t>
      </w:r>
    </w:p>
    <w:p w14:paraId="62F2DF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5522</w:t>
      </w:r>
    </w:p>
    <w:p w14:paraId="1A6FE8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5530</w:t>
      </w:r>
    </w:p>
    <w:p w14:paraId="524876E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5545</w:t>
      </w:r>
    </w:p>
    <w:p w14:paraId="4106B1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5545</w:t>
      </w:r>
    </w:p>
    <w:p w14:paraId="38C7A7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5555</w:t>
      </w:r>
    </w:p>
    <w:p w14:paraId="5E6CBE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 w:rsidRPr="00663AE6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</w:t>
      </w:r>
      <w:r w:rsidRPr="00663AE6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663AE6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5564</w:t>
      </w:r>
    </w:p>
    <w:p w14:paraId="0CE0AF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5576</w:t>
      </w:r>
    </w:p>
    <w:p w14:paraId="22C3BE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5587</w:t>
      </w:r>
    </w:p>
    <w:p w14:paraId="4A66AB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5598</w:t>
      </w:r>
    </w:p>
    <w:p w14:paraId="5FCCC4A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5610</w:t>
      </w:r>
    </w:p>
    <w:p w14:paraId="4DA02A8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5620</w:t>
      </w:r>
    </w:p>
    <w:p w14:paraId="148B84C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5632</w:t>
      </w:r>
    </w:p>
    <w:p w14:paraId="4771D8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5642</w:t>
      </w:r>
    </w:p>
    <w:p w14:paraId="7587C8E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5653</w:t>
      </w:r>
    </w:p>
    <w:p w14:paraId="753305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5663</w:t>
      </w:r>
    </w:p>
    <w:p w14:paraId="416534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5663</w:t>
      </w:r>
    </w:p>
    <w:p w14:paraId="629D86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5671</w:t>
      </w:r>
    </w:p>
    <w:p w14:paraId="5043531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5677</w:t>
      </w:r>
    </w:p>
    <w:p w14:paraId="41D769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5682</w:t>
      </w:r>
    </w:p>
    <w:p w14:paraId="7FF567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5687</w:t>
      </w:r>
    </w:p>
    <w:p w14:paraId="049623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5692</w:t>
      </w:r>
    </w:p>
    <w:p w14:paraId="0ED6D1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5698</w:t>
      </w:r>
    </w:p>
    <w:p w14:paraId="6227FA6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5704</w:t>
      </w:r>
    </w:p>
    <w:p w14:paraId="32BEC2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5710</w:t>
      </w:r>
    </w:p>
    <w:p w14:paraId="5B32A4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5716</w:t>
      </w:r>
    </w:p>
    <w:p w14:paraId="40D415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13.4.3.40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5723</w:t>
      </w:r>
    </w:p>
    <w:p w14:paraId="2357F80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5731</w:t>
      </w:r>
    </w:p>
    <w:p w14:paraId="00D42E7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5736</w:t>
      </w:r>
    </w:p>
    <w:p w14:paraId="67067A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7E952A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3B7E25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717D26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693629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5DD7CBAA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Access Control</w:t>
      </w:r>
      <w:r>
        <w:rPr>
          <w:noProof/>
        </w:rPr>
        <w:tab/>
        <w:t>5736</w:t>
      </w:r>
    </w:p>
    <w:p w14:paraId="3AAD2AC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5736</w:t>
      </w:r>
    </w:p>
    <w:p w14:paraId="204FBF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5739</w:t>
      </w:r>
    </w:p>
    <w:p w14:paraId="2E71B6B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5743</w:t>
      </w:r>
    </w:p>
    <w:p w14:paraId="5B7A521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</w:t>
      </w:r>
      <w:r>
        <w:rPr>
          <w:noProof/>
          <w:lang w:eastAsia="ja-JP"/>
        </w:rPr>
        <w:t>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  <w:lang w:eastAsia="ja-JP"/>
        </w:rPr>
        <w:t xml:space="preserve"> / AC-Barring per PLMN</w:t>
      </w:r>
      <w:r>
        <w:rPr>
          <w:noProof/>
        </w:rPr>
        <w:tab/>
        <w:t>5743</w:t>
      </w:r>
    </w:p>
    <w:p w14:paraId="7EABC8C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5747</w:t>
      </w:r>
    </w:p>
    <w:p w14:paraId="1F42F36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5750</w:t>
      </w:r>
    </w:p>
    <w:p w14:paraId="66819B2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5754</w:t>
      </w:r>
    </w:p>
    <w:p w14:paraId="721AB045" w14:textId="0CF0CE6E" w:rsidR="009F29C3" w:rsidRDefault="009F29C3" w:rsidP="009F29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noProof/>
        </w:rPr>
        <w:t>c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9F29C3"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5754</w:t>
      </w:r>
    </w:p>
    <w:p w14:paraId="1529F8F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5754</w:t>
      </w:r>
    </w:p>
    <w:p w14:paraId="0641E93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5756</w:t>
      </w:r>
    </w:p>
    <w:p w14:paraId="299D8F2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5759</w:t>
      </w:r>
    </w:p>
    <w:p w14:paraId="1C894AF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5766</w:t>
      </w:r>
    </w:p>
    <w:p w14:paraId="5A0CEAD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5771</w:t>
      </w:r>
    </w:p>
    <w:p w14:paraId="3C9A64DE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 w:rsidRPr="00663AE6">
        <w:rPr>
          <w:rFonts w:eastAsia="SimSun"/>
          <w:noProof/>
          <w:lang w:eastAsia="zh-CN"/>
        </w:rPr>
        <w:t>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5774</w:t>
      </w:r>
    </w:p>
    <w:p w14:paraId="0A1C70E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5774</w:t>
      </w:r>
    </w:p>
    <w:p w14:paraId="002499C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5780</w:t>
      </w:r>
    </w:p>
    <w:p w14:paraId="172D0A51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ETWS</w:t>
      </w:r>
      <w:r>
        <w:rPr>
          <w:noProof/>
        </w:rPr>
        <w:tab/>
        <w:t>5785</w:t>
      </w:r>
    </w:p>
    <w:p w14:paraId="35F18BC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5785</w:t>
      </w:r>
    </w:p>
    <w:p w14:paraId="0E8C755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5789</w:t>
      </w:r>
    </w:p>
    <w:p w14:paraId="3D7F70EA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5795</w:t>
      </w:r>
    </w:p>
    <w:p w14:paraId="5D1B8BB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5795</w:t>
      </w:r>
    </w:p>
    <w:p w14:paraId="04CBA2A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5795</w:t>
      </w:r>
    </w:p>
    <w:p w14:paraId="132AC85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5797</w:t>
      </w:r>
    </w:p>
    <w:p w14:paraId="6B5480E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5800</w:t>
      </w:r>
    </w:p>
    <w:p w14:paraId="23E1185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5800</w:t>
      </w:r>
    </w:p>
    <w:p w14:paraId="0D6EE0E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5811</w:t>
      </w:r>
    </w:p>
    <w:p w14:paraId="71B5B81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5825</w:t>
      </w:r>
    </w:p>
    <w:p w14:paraId="6364CFA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5828</w:t>
      </w:r>
    </w:p>
    <w:p w14:paraId="2D7E3C0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5831</w:t>
      </w:r>
    </w:p>
    <w:p w14:paraId="5ED127D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5832</w:t>
      </w:r>
    </w:p>
    <w:p w14:paraId="18F23A66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5833</w:t>
      </w:r>
    </w:p>
    <w:p w14:paraId="1FB725F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5835</w:t>
      </w:r>
    </w:p>
    <w:p w14:paraId="5039009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5837</w:t>
      </w:r>
    </w:p>
    <w:p w14:paraId="35D8D56F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Home (e)NB related</w:t>
      </w:r>
      <w:r>
        <w:rPr>
          <w:noProof/>
        </w:rPr>
        <w:tab/>
        <w:t>5840</w:t>
      </w:r>
    </w:p>
    <w:p w14:paraId="5A80D3B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Idle Mode Operations</w:t>
      </w:r>
      <w:r>
        <w:rPr>
          <w:noProof/>
        </w:rPr>
        <w:tab/>
        <w:t>5840</w:t>
      </w:r>
    </w:p>
    <w:p w14:paraId="1B47363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Cell Selection and Reselection</w:t>
      </w:r>
      <w:r>
        <w:rPr>
          <w:noProof/>
        </w:rPr>
        <w:tab/>
        <w:t>5840</w:t>
      </w:r>
    </w:p>
    <w:p w14:paraId="15F816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16.1.1.1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5840</w:t>
      </w:r>
    </w:p>
    <w:p w14:paraId="6988E3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16.1.1.</w:t>
      </w:r>
      <w:r w:rsidRPr="00663AE6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5840</w:t>
      </w:r>
    </w:p>
    <w:p w14:paraId="439AC37E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5840</w:t>
      </w:r>
    </w:p>
    <w:p w14:paraId="234A9EA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5840</w:t>
      </w:r>
    </w:p>
    <w:p w14:paraId="00B62D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5840</w:t>
      </w:r>
    </w:p>
    <w:p w14:paraId="680B2B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5842</w:t>
      </w:r>
    </w:p>
    <w:p w14:paraId="0F92315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5845</w:t>
      </w:r>
    </w:p>
    <w:p w14:paraId="767AA9B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5850</w:t>
      </w:r>
    </w:p>
    <w:p w14:paraId="5ACEDC8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5854</w:t>
      </w:r>
    </w:p>
    <w:p w14:paraId="4CEE0BB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MBMS Data Reception</w:t>
      </w:r>
      <w:r>
        <w:rPr>
          <w:noProof/>
        </w:rPr>
        <w:tab/>
        <w:t>5856</w:t>
      </w:r>
    </w:p>
    <w:p w14:paraId="634456E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5856</w:t>
      </w:r>
    </w:p>
    <w:p w14:paraId="4FC7AE1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5861</w:t>
      </w:r>
    </w:p>
    <w:p w14:paraId="3A6DB89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5866</w:t>
      </w:r>
    </w:p>
    <w:p w14:paraId="1E4E45D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5871</w:t>
      </w:r>
    </w:p>
    <w:p w14:paraId="3BDA985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5875</w:t>
      </w:r>
    </w:p>
    <w:p w14:paraId="4C13C4E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5875</w:t>
      </w:r>
    </w:p>
    <w:p w14:paraId="2D76D18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5879</w:t>
      </w:r>
    </w:p>
    <w:p w14:paraId="4251E81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5885</w:t>
      </w:r>
    </w:p>
    <w:p w14:paraId="5B407F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5886</w:t>
      </w:r>
    </w:p>
    <w:p w14:paraId="5467916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5890</w:t>
      </w:r>
    </w:p>
    <w:p w14:paraId="244343E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5891</w:t>
      </w:r>
    </w:p>
    <w:p w14:paraId="439133C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5894</w:t>
      </w:r>
    </w:p>
    <w:p w14:paraId="347B8BD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5895</w:t>
      </w:r>
    </w:p>
    <w:p w14:paraId="02AFB1D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17.4.3a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5904</w:t>
      </w:r>
    </w:p>
    <w:p w14:paraId="294526B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5904</w:t>
      </w:r>
    </w:p>
    <w:p w14:paraId="5CEB367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5910</w:t>
      </w:r>
    </w:p>
    <w:p w14:paraId="46963B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5916</w:t>
      </w:r>
    </w:p>
    <w:p w14:paraId="0C7521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5922</w:t>
      </w:r>
    </w:p>
    <w:p w14:paraId="049A8A1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663AE6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5927</w:t>
      </w:r>
    </w:p>
    <w:p w14:paraId="37B0B2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5930</w:t>
      </w:r>
    </w:p>
    <w:p w14:paraId="10AF708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5930</w:t>
      </w:r>
    </w:p>
    <w:p w14:paraId="357D26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5939</w:t>
      </w:r>
    </w:p>
    <w:p w14:paraId="1D4C9A7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5940</w:t>
      </w:r>
    </w:p>
    <w:p w14:paraId="1ECF6F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5940</w:t>
      </w:r>
    </w:p>
    <w:p w14:paraId="16E9BD7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5948</w:t>
      </w:r>
    </w:p>
    <w:p w14:paraId="2015373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5949</w:t>
      </w:r>
    </w:p>
    <w:p w14:paraId="68F44E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5949</w:t>
      </w:r>
    </w:p>
    <w:p w14:paraId="7F7E6C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5964</w:t>
      </w:r>
    </w:p>
    <w:p w14:paraId="3015464A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5965</w:t>
      </w:r>
    </w:p>
    <w:p w14:paraId="3B364BF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5965</w:t>
      </w:r>
    </w:p>
    <w:p w14:paraId="2D0E113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5965</w:t>
      </w:r>
    </w:p>
    <w:p w14:paraId="0FB718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5970</w:t>
      </w:r>
    </w:p>
    <w:p w14:paraId="7E324A8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5975</w:t>
      </w:r>
    </w:p>
    <w:p w14:paraId="6A61C07B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5982</w:t>
      </w:r>
    </w:p>
    <w:p w14:paraId="43222BB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5982</w:t>
      </w:r>
    </w:p>
    <w:p w14:paraId="10F4D1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5982</w:t>
      </w:r>
    </w:p>
    <w:p w14:paraId="1B1894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5999</w:t>
      </w:r>
    </w:p>
    <w:p w14:paraId="190D558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663AE6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6010</w:t>
      </w:r>
    </w:p>
    <w:p w14:paraId="2F96958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663AE6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6035</w:t>
      </w:r>
    </w:p>
    <w:p w14:paraId="3EF3171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6051</w:t>
      </w:r>
    </w:p>
    <w:p w14:paraId="0EC985E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6063</w:t>
      </w:r>
    </w:p>
    <w:p w14:paraId="6423B44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6085</w:t>
      </w:r>
    </w:p>
    <w:p w14:paraId="48C715A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19.1.8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6085</w:t>
      </w:r>
    </w:p>
    <w:p w14:paraId="1897758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6088</w:t>
      </w:r>
    </w:p>
    <w:p w14:paraId="058564B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6098</w:t>
      </w:r>
    </w:p>
    <w:p w14:paraId="69746BD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6109</w:t>
      </w:r>
    </w:p>
    <w:p w14:paraId="3259B78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6109</w:t>
      </w:r>
    </w:p>
    <w:p w14:paraId="36E368A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6136</w:t>
      </w:r>
    </w:p>
    <w:p w14:paraId="4D328CA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663AE6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6156</w:t>
      </w:r>
    </w:p>
    <w:p w14:paraId="274A050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6188</w:t>
      </w:r>
    </w:p>
    <w:p w14:paraId="5DAEF59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6188</w:t>
      </w:r>
    </w:p>
    <w:p w14:paraId="1C118AB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6188</w:t>
      </w:r>
    </w:p>
    <w:p w14:paraId="6803399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6193</w:t>
      </w:r>
    </w:p>
    <w:p w14:paraId="5EC4342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6199</w:t>
      </w:r>
    </w:p>
    <w:p w14:paraId="2811E37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6206</w:t>
      </w:r>
    </w:p>
    <w:p w14:paraId="5150D6A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6206</w:t>
      </w:r>
    </w:p>
    <w:p w14:paraId="2548816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6206</w:t>
      </w:r>
    </w:p>
    <w:p w14:paraId="6998AB4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disconnection</w:t>
      </w:r>
      <w:r>
        <w:rPr>
          <w:noProof/>
        </w:rPr>
        <w:tab/>
        <w:t>6215</w:t>
      </w:r>
    </w:p>
    <w:p w14:paraId="20F077E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6215</w:t>
      </w:r>
    </w:p>
    <w:p w14:paraId="44338A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6215</w:t>
      </w:r>
    </w:p>
    <w:p w14:paraId="08466E2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6215</w:t>
      </w:r>
    </w:p>
    <w:p w14:paraId="10FC8C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6215</w:t>
      </w:r>
    </w:p>
    <w:p w14:paraId="4395F6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6215</w:t>
      </w:r>
    </w:p>
    <w:p w14:paraId="6B23A7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6216</w:t>
      </w:r>
    </w:p>
    <w:p w14:paraId="51D3380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6216</w:t>
      </w:r>
    </w:p>
    <w:p w14:paraId="2F1879C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6216</w:t>
      </w:r>
    </w:p>
    <w:p w14:paraId="59045AA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6216</w:t>
      </w:r>
    </w:p>
    <w:p w14:paraId="171580B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6217</w:t>
      </w:r>
    </w:p>
    <w:p w14:paraId="2EF7EF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6217</w:t>
      </w:r>
    </w:p>
    <w:p w14:paraId="78AA22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6217</w:t>
      </w:r>
    </w:p>
    <w:p w14:paraId="31F8E3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6218</w:t>
      </w:r>
    </w:p>
    <w:p w14:paraId="5939692D" w14:textId="3E14A533" w:rsidR="004A6C49" w:rsidRDefault="004A6C49" w:rsidP="004A6C49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4A6C49">
        <w:rPr>
          <w:noProof/>
        </w:rPr>
        <w:t>Initial registration on new P-CSCF / WLAN</w:t>
      </w:r>
      <w:r>
        <w:rPr>
          <w:noProof/>
        </w:rPr>
        <w:tab/>
        <w:t>6216</w:t>
      </w:r>
    </w:p>
    <w:p w14:paraId="34322AA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6219</w:t>
      </w:r>
    </w:p>
    <w:p w14:paraId="039BD2F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6219</w:t>
      </w:r>
    </w:p>
    <w:p w14:paraId="0BF9165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6219</w:t>
      </w:r>
    </w:p>
    <w:p w14:paraId="6DDABB7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6220</w:t>
      </w:r>
    </w:p>
    <w:p w14:paraId="7B5645A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6222</w:t>
      </w:r>
    </w:p>
    <w:p w14:paraId="37BB02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6226</w:t>
      </w:r>
    </w:p>
    <w:p w14:paraId="1C6ABB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6229</w:t>
      </w:r>
    </w:p>
    <w:p w14:paraId="45B9FC7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6232</w:t>
      </w:r>
    </w:p>
    <w:p w14:paraId="0B169C1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6237</w:t>
      </w:r>
    </w:p>
    <w:p w14:paraId="7D6E45A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6238</w:t>
      </w:r>
    </w:p>
    <w:p w14:paraId="0A727C0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6238</w:t>
      </w:r>
    </w:p>
    <w:p w14:paraId="650CA4C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6242</w:t>
      </w:r>
    </w:p>
    <w:p w14:paraId="3119714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6248</w:t>
      </w:r>
    </w:p>
    <w:p w14:paraId="381AAF1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6248</w:t>
      </w:r>
    </w:p>
    <w:p w14:paraId="72BBF57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6253</w:t>
      </w:r>
    </w:p>
    <w:p w14:paraId="2FC40C6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663AE6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663AE6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6254</w:t>
      </w:r>
    </w:p>
    <w:p w14:paraId="0F1D8EB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663AE6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663AE6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663AE6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6258</w:t>
      </w:r>
    </w:p>
    <w:p w14:paraId="7BF993A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6259</w:t>
      </w:r>
    </w:p>
    <w:p w14:paraId="30A2EB0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inter-frequency cell using Qoffset</w:t>
      </w:r>
      <w:r w:rsidRPr="00663AE6">
        <w:rPr>
          <w:rFonts w:eastAsia="MS Gothic"/>
          <w:noProof/>
          <w:vertAlign w:val="subscript"/>
          <w:lang w:eastAsia="ja-JP"/>
        </w:rPr>
        <w:t>SCPTM</w:t>
      </w:r>
      <w:r w:rsidRPr="00663AE6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6259</w:t>
      </w:r>
    </w:p>
    <w:p w14:paraId="751E3DC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6261</w:t>
      </w:r>
    </w:p>
    <w:p w14:paraId="243519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6261</w:t>
      </w:r>
    </w:p>
    <w:p w14:paraId="241635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6261</w:t>
      </w:r>
    </w:p>
    <w:p w14:paraId="030DFD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6264</w:t>
      </w:r>
    </w:p>
    <w:p w14:paraId="4AB6BD9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6264</w:t>
      </w:r>
    </w:p>
    <w:p w14:paraId="5F93B7E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6265</w:t>
      </w:r>
    </w:p>
    <w:p w14:paraId="4101E6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663AE6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6270</w:t>
      </w:r>
    </w:p>
    <w:p w14:paraId="00F23D4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6270</w:t>
      </w:r>
    </w:p>
    <w:p w14:paraId="682526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6270</w:t>
      </w:r>
    </w:p>
    <w:p w14:paraId="744BA3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6270</w:t>
      </w:r>
    </w:p>
    <w:p w14:paraId="14C3F4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Pre-test </w:t>
      </w:r>
      <w:r w:rsidRPr="00663AE6">
        <w:rPr>
          <w:rFonts w:cs="Arial"/>
          <w:noProof/>
          <w:lang w:eastAsia="zh-CN"/>
        </w:rPr>
        <w:t>conditions</w:t>
      </w:r>
      <w:r>
        <w:rPr>
          <w:noProof/>
        </w:rPr>
        <w:tab/>
        <w:t>6270</w:t>
      </w:r>
    </w:p>
    <w:p w14:paraId="3C7B0E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6270</w:t>
      </w:r>
    </w:p>
    <w:p w14:paraId="57F89D3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6270</w:t>
      </w:r>
    </w:p>
    <w:p w14:paraId="77B4689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663AE6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663AE6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6270</w:t>
      </w:r>
    </w:p>
    <w:p w14:paraId="5F1DAE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6270</w:t>
      </w:r>
    </w:p>
    <w:p w14:paraId="10AB9F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6270</w:t>
      </w:r>
    </w:p>
    <w:p w14:paraId="230011F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6273</w:t>
      </w:r>
    </w:p>
    <w:p w14:paraId="54BD8BA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6273</w:t>
      </w:r>
    </w:p>
    <w:p w14:paraId="06A2EFC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6274</w:t>
      </w:r>
    </w:p>
    <w:p w14:paraId="33D5F0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6276</w:t>
      </w:r>
    </w:p>
    <w:p w14:paraId="3180C8F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6278</w:t>
      </w:r>
    </w:p>
    <w:p w14:paraId="34AA8A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6278</w:t>
      </w:r>
    </w:p>
    <w:p w14:paraId="0D9C3A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6279</w:t>
      </w:r>
    </w:p>
    <w:p w14:paraId="3D832A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6280</w:t>
      </w:r>
    </w:p>
    <w:p w14:paraId="6C0FD5A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6280</w:t>
      </w:r>
    </w:p>
    <w:p w14:paraId="3683FC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6281</w:t>
      </w:r>
    </w:p>
    <w:p w14:paraId="008320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6285</w:t>
      </w:r>
    </w:p>
    <w:p w14:paraId="418A1E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6285</w:t>
      </w:r>
    </w:p>
    <w:p w14:paraId="6AB4E2E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6285</w:t>
      </w:r>
    </w:p>
    <w:p w14:paraId="387126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6287</w:t>
      </w:r>
    </w:p>
    <w:p w14:paraId="67E8C9D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6287</w:t>
      </w:r>
    </w:p>
    <w:p w14:paraId="68938C5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6287</w:t>
      </w:r>
    </w:p>
    <w:p w14:paraId="7F7B42D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6289</w:t>
      </w:r>
    </w:p>
    <w:p w14:paraId="36C001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6291</w:t>
      </w:r>
    </w:p>
    <w:p w14:paraId="7EF927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6291</w:t>
      </w:r>
    </w:p>
    <w:p w14:paraId="3764E7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6291</w:t>
      </w:r>
    </w:p>
    <w:p w14:paraId="3511D4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6293</w:t>
      </w:r>
    </w:p>
    <w:p w14:paraId="080558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6293</w:t>
      </w:r>
    </w:p>
    <w:p w14:paraId="5010C4A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6294</w:t>
      </w:r>
    </w:p>
    <w:p w14:paraId="2E559FF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6300</w:t>
      </w:r>
    </w:p>
    <w:p w14:paraId="25E600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6300</w:t>
      </w:r>
    </w:p>
    <w:p w14:paraId="03A367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6300</w:t>
      </w:r>
    </w:p>
    <w:p w14:paraId="2EC53B7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6302</w:t>
      </w:r>
    </w:p>
    <w:p w14:paraId="5F87FC8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6302</w:t>
      </w:r>
    </w:p>
    <w:p w14:paraId="7EEFCA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6302</w:t>
      </w:r>
    </w:p>
    <w:p w14:paraId="502E886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6303</w:t>
      </w:r>
    </w:p>
    <w:p w14:paraId="24330C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663AE6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6304</w:t>
      </w:r>
    </w:p>
    <w:p w14:paraId="55649FA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6304</w:t>
      </w:r>
    </w:p>
    <w:p w14:paraId="104ECCA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6304</w:t>
      </w:r>
    </w:p>
    <w:p w14:paraId="3A0EC2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6305</w:t>
      </w:r>
    </w:p>
    <w:p w14:paraId="635B625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6305</w:t>
      </w:r>
    </w:p>
    <w:p w14:paraId="43D7815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6306</w:t>
      </w:r>
    </w:p>
    <w:p w14:paraId="3D88A34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6307</w:t>
      </w:r>
    </w:p>
    <w:p w14:paraId="3DEC534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6307</w:t>
      </w:r>
    </w:p>
    <w:p w14:paraId="2E4484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6307</w:t>
      </w:r>
    </w:p>
    <w:p w14:paraId="159CAA1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6307</w:t>
      </w:r>
    </w:p>
    <w:p w14:paraId="36365B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6307</w:t>
      </w:r>
    </w:p>
    <w:p w14:paraId="5E5C20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21.3.10.1.3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6309</w:t>
      </w:r>
    </w:p>
    <w:p w14:paraId="0F5CA7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6315</w:t>
      </w:r>
    </w:p>
    <w:p w14:paraId="7093436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6315</w:t>
      </w:r>
    </w:p>
    <w:p w14:paraId="5C8E89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6315</w:t>
      </w:r>
    </w:p>
    <w:p w14:paraId="6341030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6315</w:t>
      </w:r>
    </w:p>
    <w:p w14:paraId="501D0A1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6317</w:t>
      </w:r>
    </w:p>
    <w:p w14:paraId="0518EE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6317</w:t>
      </w:r>
    </w:p>
    <w:p w14:paraId="2876C5D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6317</w:t>
      </w:r>
    </w:p>
    <w:p w14:paraId="6F907C2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6317</w:t>
      </w:r>
    </w:p>
    <w:p w14:paraId="14F6F29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6318</w:t>
      </w:r>
    </w:p>
    <w:p w14:paraId="60C4E3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6324</w:t>
      </w:r>
    </w:p>
    <w:p w14:paraId="7C59314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6324</w:t>
      </w:r>
    </w:p>
    <w:p w14:paraId="04C4EB2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6324</w:t>
      </w:r>
    </w:p>
    <w:p w14:paraId="117D259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6324</w:t>
      </w:r>
    </w:p>
    <w:p w14:paraId="0917A1B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6324</w:t>
      </w:r>
    </w:p>
    <w:p w14:paraId="6AA4BC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6324</w:t>
      </w:r>
    </w:p>
    <w:p w14:paraId="4CF2C38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6324</w:t>
      </w:r>
    </w:p>
    <w:p w14:paraId="1844ADF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6325</w:t>
      </w:r>
    </w:p>
    <w:p w14:paraId="1DD1FFD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6326</w:t>
      </w:r>
    </w:p>
    <w:p w14:paraId="1C4FEC2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6339</w:t>
      </w:r>
    </w:p>
    <w:p w14:paraId="4122D42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6339</w:t>
      </w:r>
    </w:p>
    <w:p w14:paraId="7032BDE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6339</w:t>
      </w:r>
    </w:p>
    <w:p w14:paraId="65AC34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6339</w:t>
      </w:r>
    </w:p>
    <w:p w14:paraId="1A76C15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6339</w:t>
      </w:r>
    </w:p>
    <w:p w14:paraId="58E4C3C8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6343</w:t>
      </w:r>
    </w:p>
    <w:p w14:paraId="5B37B5E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6343</w:t>
      </w:r>
    </w:p>
    <w:p w14:paraId="034B695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6343</w:t>
      </w:r>
    </w:p>
    <w:p w14:paraId="7F150E6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6343</w:t>
      </w:r>
    </w:p>
    <w:p w14:paraId="65D7C4B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6344</w:t>
      </w:r>
    </w:p>
    <w:p w14:paraId="21A386B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6346</w:t>
      </w:r>
    </w:p>
    <w:p w14:paraId="1973DE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6356</w:t>
      </w:r>
    </w:p>
    <w:p w14:paraId="0D20C59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6356</w:t>
      </w:r>
    </w:p>
    <w:p w14:paraId="3D49E5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6357</w:t>
      </w:r>
    </w:p>
    <w:p w14:paraId="56F6A56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6363</w:t>
      </w:r>
    </w:p>
    <w:p w14:paraId="4F3395C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</w:t>
      </w:r>
      <w:r>
        <w:rPr>
          <w:noProof/>
        </w:rPr>
        <w:tab/>
        <w:t>6377</w:t>
      </w:r>
    </w:p>
    <w:p w14:paraId="090643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6377</w:t>
      </w:r>
    </w:p>
    <w:p w14:paraId="505916B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6377</w:t>
      </w:r>
    </w:p>
    <w:p w14:paraId="04C841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6380</w:t>
      </w:r>
    </w:p>
    <w:p w14:paraId="1191CD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6380</w:t>
      </w:r>
    </w:p>
    <w:p w14:paraId="218AB07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6381</w:t>
      </w:r>
    </w:p>
    <w:p w14:paraId="60A0C5A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22.1.2.3.3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6381</w:t>
      </w:r>
    </w:p>
    <w:p w14:paraId="356DF3E6" w14:textId="57180EA4" w:rsidR="009F29C3" w:rsidRDefault="009F29C3" w:rsidP="009F29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65668">
        <w:rPr>
          <w:rFonts w:eastAsia="DengXian"/>
        </w:rPr>
        <w:t>NB-IoT / NTN / Control Plane CIoT Optimization / EDT</w:t>
      </w:r>
      <w:r>
        <w:rPr>
          <w:noProof/>
        </w:rPr>
        <w:tab/>
        <w:t>6382</w:t>
      </w:r>
    </w:p>
    <w:p w14:paraId="76DB30C7" w14:textId="5956EA84" w:rsidR="009F29C3" w:rsidRDefault="009F29C3" w:rsidP="009F29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65668">
        <w:rPr>
          <w:rFonts w:eastAsia="DengXian"/>
        </w:rPr>
        <w:t>NB-IoT / NTN / User Plane CIoT Optimization / EDT</w:t>
      </w:r>
      <w:r>
        <w:rPr>
          <w:noProof/>
        </w:rPr>
        <w:tab/>
        <w:t>6382</w:t>
      </w:r>
    </w:p>
    <w:p w14:paraId="12CBA49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6382</w:t>
      </w:r>
    </w:p>
    <w:p w14:paraId="2976C1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6382</w:t>
      </w:r>
    </w:p>
    <w:p w14:paraId="4BF1BF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6383</w:t>
      </w:r>
    </w:p>
    <w:p w14:paraId="1447AD6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1CD509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6385</w:t>
      </w:r>
    </w:p>
    <w:p w14:paraId="33D9C08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6385</w:t>
      </w:r>
    </w:p>
    <w:p w14:paraId="43BCA74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6387</w:t>
      </w:r>
    </w:p>
    <w:p w14:paraId="376A48A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6388</w:t>
      </w:r>
    </w:p>
    <w:p w14:paraId="0371094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6388</w:t>
      </w:r>
    </w:p>
    <w:p w14:paraId="227EAD6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6388</w:t>
      </w:r>
    </w:p>
    <w:p w14:paraId="70CE5D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37DFE38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6393</w:t>
      </w:r>
    </w:p>
    <w:p w14:paraId="2328242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6396</w:t>
      </w:r>
    </w:p>
    <w:p w14:paraId="5600E1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6396</w:t>
      </w:r>
    </w:p>
    <w:p w14:paraId="7AE1C2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6397</w:t>
      </w:r>
    </w:p>
    <w:p w14:paraId="41F4EE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6C6A19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6401</w:t>
      </w:r>
    </w:p>
    <w:p w14:paraId="3D61B6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6401</w:t>
      </w:r>
    </w:p>
    <w:p w14:paraId="68AB7B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6404</w:t>
      </w:r>
    </w:p>
    <w:p w14:paraId="15B5471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663AE6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6409</w:t>
      </w:r>
    </w:p>
    <w:p w14:paraId="6675E92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6409</w:t>
      </w:r>
    </w:p>
    <w:p w14:paraId="547E00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6409</w:t>
      </w:r>
    </w:p>
    <w:p w14:paraId="00E4AE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6411</w:t>
      </w:r>
    </w:p>
    <w:p w14:paraId="601197B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6411</w:t>
      </w:r>
    </w:p>
    <w:p w14:paraId="1DF6A47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6411</w:t>
      </w:r>
    </w:p>
    <w:p w14:paraId="1A0F819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6416</w:t>
      </w:r>
    </w:p>
    <w:p w14:paraId="5FEBE92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6419</w:t>
      </w:r>
    </w:p>
    <w:p w14:paraId="785B7E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6419</w:t>
      </w:r>
    </w:p>
    <w:p w14:paraId="6909AF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6420</w:t>
      </w:r>
    </w:p>
    <w:p w14:paraId="339B1BC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6421</w:t>
      </w:r>
    </w:p>
    <w:p w14:paraId="608633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6421</w:t>
      </w:r>
    </w:p>
    <w:p w14:paraId="1784F9F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6422</w:t>
      </w:r>
    </w:p>
    <w:p w14:paraId="6376C4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6422</w:t>
      </w:r>
    </w:p>
    <w:p w14:paraId="5E6A177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6424</w:t>
      </w:r>
    </w:p>
    <w:p w14:paraId="2713F6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6424</w:t>
      </w:r>
    </w:p>
    <w:p w14:paraId="43EEADA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6425</w:t>
      </w:r>
    </w:p>
    <w:p w14:paraId="36896B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6426</w:t>
      </w:r>
    </w:p>
    <w:p w14:paraId="50F22E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6426</w:t>
      </w:r>
    </w:p>
    <w:p w14:paraId="75EE640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6427</w:t>
      </w:r>
    </w:p>
    <w:p w14:paraId="55811D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6427</w:t>
      </w:r>
    </w:p>
    <w:p w14:paraId="5546CC0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6429</w:t>
      </w:r>
    </w:p>
    <w:p w14:paraId="180D46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6431</w:t>
      </w:r>
    </w:p>
    <w:p w14:paraId="50635EF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6435</w:t>
      </w:r>
    </w:p>
    <w:p w14:paraId="0F3F71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6441</w:t>
      </w:r>
    </w:p>
    <w:p w14:paraId="0FF1ABF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6441</w:t>
      </w:r>
    </w:p>
    <w:p w14:paraId="455FF21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Multi-TAC</w:t>
      </w:r>
      <w:r>
        <w:rPr>
          <w:noProof/>
        </w:rPr>
        <w:tab/>
        <w:t>6441</w:t>
      </w:r>
    </w:p>
    <w:p w14:paraId="0CD7F6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6441</w:t>
      </w:r>
    </w:p>
    <w:p w14:paraId="542821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6441</w:t>
      </w:r>
    </w:p>
    <w:p w14:paraId="228EE2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6442</w:t>
      </w:r>
    </w:p>
    <w:p w14:paraId="5EA4241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6442</w:t>
      </w:r>
    </w:p>
    <w:p w14:paraId="5A09749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6443</w:t>
      </w:r>
    </w:p>
    <w:p w14:paraId="37CA0C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6444</w:t>
      </w:r>
    </w:p>
    <w:p w14:paraId="5D54806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6445</w:t>
      </w:r>
    </w:p>
    <w:p w14:paraId="0DCE63B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6449</w:t>
      </w:r>
    </w:p>
    <w:p w14:paraId="41D4C9E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6454</w:t>
      </w:r>
    </w:p>
    <w:p w14:paraId="176F8ED3" w14:textId="527A59DA" w:rsidR="009F29C3" w:rsidRDefault="009F29C3" w:rsidP="009F29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65668">
        <w:t>NB-IoT / NTN / cell reselection / Intra E-UTRAN / distance based measurement</w:t>
      </w:r>
      <w:r>
        <w:rPr>
          <w:noProof/>
        </w:rPr>
        <w:tab/>
        <w:t>6454</w:t>
      </w:r>
    </w:p>
    <w:p w14:paraId="1B51D1D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6458</w:t>
      </w:r>
    </w:p>
    <w:p w14:paraId="2CEC372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6458</w:t>
      </w:r>
    </w:p>
    <w:p w14:paraId="7D0C3A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6458</w:t>
      </w:r>
    </w:p>
    <w:p w14:paraId="59309CE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6458</w:t>
      </w:r>
    </w:p>
    <w:p w14:paraId="38FF3E7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6460</w:t>
      </w:r>
    </w:p>
    <w:p w14:paraId="330CA6E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6468</w:t>
      </w:r>
    </w:p>
    <w:p w14:paraId="076B20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6475</w:t>
      </w:r>
    </w:p>
    <w:p w14:paraId="33D4D1E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6475</w:t>
      </w:r>
    </w:p>
    <w:p w14:paraId="068638F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6476</w:t>
      </w:r>
    </w:p>
    <w:p w14:paraId="6643C9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6482</w:t>
      </w:r>
    </w:p>
    <w:p w14:paraId="51A54D8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6488</w:t>
      </w:r>
    </w:p>
    <w:p w14:paraId="4D9D01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6488</w:t>
      </w:r>
    </w:p>
    <w:p w14:paraId="1B5424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6489</w:t>
      </w:r>
    </w:p>
    <w:p w14:paraId="05F8DBA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6497</w:t>
      </w:r>
    </w:p>
    <w:p w14:paraId="370F34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6501</w:t>
      </w:r>
    </w:p>
    <w:p w14:paraId="5D62458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6501</w:t>
      </w:r>
    </w:p>
    <w:p w14:paraId="1E12F5E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6502</w:t>
      </w:r>
    </w:p>
    <w:p w14:paraId="586FB9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513665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6514</w:t>
      </w:r>
    </w:p>
    <w:p w14:paraId="2EEC3B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6514</w:t>
      </w:r>
    </w:p>
    <w:p w14:paraId="37C2928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6515</w:t>
      </w:r>
    </w:p>
    <w:p w14:paraId="3E7C83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6519</w:t>
      </w:r>
    </w:p>
    <w:p w14:paraId="49CE081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6525</w:t>
      </w:r>
    </w:p>
    <w:p w14:paraId="0019297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22.3.1.5a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6525</w:t>
      </w:r>
    </w:p>
    <w:p w14:paraId="6059265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57204B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6533</w:t>
      </w:r>
    </w:p>
    <w:p w14:paraId="0D0791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6537</w:t>
      </w:r>
    </w:p>
    <w:p w14:paraId="765AE43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6537</w:t>
      </w:r>
    </w:p>
    <w:p w14:paraId="17F1E7C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6537</w:t>
      </w:r>
    </w:p>
    <w:p w14:paraId="3655700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06B748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6548</w:t>
      </w:r>
    </w:p>
    <w:p w14:paraId="406665A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6548</w:t>
      </w:r>
    </w:p>
    <w:p w14:paraId="3356356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6548</w:t>
      </w:r>
    </w:p>
    <w:p w14:paraId="0D4C38D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6554</w:t>
      </w:r>
    </w:p>
    <w:p w14:paraId="402D6A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6558</w:t>
      </w:r>
    </w:p>
    <w:p w14:paraId="295499F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6558</w:t>
      </w:r>
    </w:p>
    <w:p w14:paraId="2DA2775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6558</w:t>
      </w:r>
    </w:p>
    <w:p w14:paraId="4CC8EE5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6561</w:t>
      </w:r>
    </w:p>
    <w:p w14:paraId="536C60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6562</w:t>
      </w:r>
    </w:p>
    <w:p w14:paraId="7FB0109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6562</w:t>
      </w:r>
    </w:p>
    <w:p w14:paraId="2078C1A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6563</w:t>
      </w:r>
    </w:p>
    <w:p w14:paraId="53A9ED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6563</w:t>
      </w:r>
    </w:p>
    <w:p w14:paraId="38F6D2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6567</w:t>
      </w:r>
    </w:p>
    <w:p w14:paraId="6FF091F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6567</w:t>
      </w:r>
    </w:p>
    <w:p w14:paraId="7B1DD2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6567</w:t>
      </w:r>
    </w:p>
    <w:p w14:paraId="42227EA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6568</w:t>
      </w:r>
    </w:p>
    <w:p w14:paraId="40619F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6570</w:t>
      </w:r>
    </w:p>
    <w:p w14:paraId="7C1E27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6570</w:t>
      </w:r>
    </w:p>
    <w:p w14:paraId="2BEAE5E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6570</w:t>
      </w:r>
    </w:p>
    <w:p w14:paraId="6D81B7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247A4B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6573</w:t>
      </w:r>
    </w:p>
    <w:p w14:paraId="02BADA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6576</w:t>
      </w:r>
    </w:p>
    <w:p w14:paraId="55612B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6576</w:t>
      </w:r>
    </w:p>
    <w:p w14:paraId="0BD63F2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3540C24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106B2B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6585</w:t>
      </w:r>
    </w:p>
    <w:p w14:paraId="7A5FE0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22.3.1.13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6585</w:t>
      </w:r>
    </w:p>
    <w:p w14:paraId="4B43BA7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6585</w:t>
      </w:r>
    </w:p>
    <w:p w14:paraId="005511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6587</w:t>
      </w:r>
    </w:p>
    <w:p w14:paraId="6B6D57D4" w14:textId="69CAF22F" w:rsidR="009F29C3" w:rsidRDefault="009F29C3" w:rsidP="009F29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65668">
        <w:t>NB-IoT / NTN / Correct HARQ process / HARQ disabling</w:t>
      </w:r>
      <w:r>
        <w:rPr>
          <w:noProof/>
        </w:rPr>
        <w:tab/>
        <w:t>658</w:t>
      </w:r>
      <w:r w:rsidR="004A6C49">
        <w:rPr>
          <w:noProof/>
        </w:rPr>
        <w:t>8</w:t>
      </w:r>
    </w:p>
    <w:p w14:paraId="5A9572F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6591</w:t>
      </w:r>
    </w:p>
    <w:p w14:paraId="326783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6591</w:t>
      </w:r>
    </w:p>
    <w:p w14:paraId="481D9F3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6591</w:t>
      </w:r>
    </w:p>
    <w:p w14:paraId="3370E25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6591</w:t>
      </w:r>
    </w:p>
    <w:p w14:paraId="0CA8A8C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6597</w:t>
      </w:r>
    </w:p>
    <w:p w14:paraId="3D60C8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6600</w:t>
      </w:r>
    </w:p>
    <w:p w14:paraId="44F1B15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22.3.2.2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6600</w:t>
      </w:r>
    </w:p>
    <w:p w14:paraId="072CBE8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6600</w:t>
      </w:r>
    </w:p>
    <w:p w14:paraId="5A971B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6602</w:t>
      </w:r>
    </w:p>
    <w:p w14:paraId="720D069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6605</w:t>
      </w:r>
    </w:p>
    <w:p w14:paraId="78C2099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6605</w:t>
      </w:r>
    </w:p>
    <w:p w14:paraId="46F7F8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6606</w:t>
      </w:r>
    </w:p>
    <w:p w14:paraId="321444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6607</w:t>
      </w:r>
    </w:p>
    <w:p w14:paraId="4EA158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6611</w:t>
      </w:r>
    </w:p>
    <w:p w14:paraId="1ECC038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6611</w:t>
      </w:r>
    </w:p>
    <w:p w14:paraId="13B04F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6612</w:t>
      </w:r>
    </w:p>
    <w:p w14:paraId="6DEB71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6618</w:t>
      </w:r>
    </w:p>
    <w:p w14:paraId="7C5E29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6621</w:t>
      </w:r>
    </w:p>
    <w:p w14:paraId="435E17E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6621</w:t>
      </w:r>
    </w:p>
    <w:p w14:paraId="0BC71B0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6623</w:t>
      </w:r>
    </w:p>
    <w:p w14:paraId="7064EB4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6625</w:t>
      </w:r>
    </w:p>
    <w:p w14:paraId="6AA205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  <w:lang w:eastAsia="zh-TW"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6636</w:t>
      </w:r>
    </w:p>
    <w:p w14:paraId="64B1B84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  <w:lang w:eastAsia="zh-TW"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  <w:lang w:eastAsia="zh-TW"/>
        </w:rPr>
        <w:t>.6</w:t>
      </w:r>
      <w:r w:rsidRPr="00663AE6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6636</w:t>
      </w:r>
    </w:p>
    <w:p w14:paraId="10F778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</w:rPr>
        <w:t>.6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6637</w:t>
      </w:r>
    </w:p>
    <w:p w14:paraId="00CA1D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  <w:lang w:eastAsia="zh-TW"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  <w:lang w:eastAsia="zh-TW"/>
        </w:rPr>
        <w:t>.6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6639</w:t>
      </w:r>
    </w:p>
    <w:p w14:paraId="64EA12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6643</w:t>
      </w:r>
    </w:p>
    <w:p w14:paraId="02DAE5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6650</w:t>
      </w:r>
    </w:p>
    <w:p w14:paraId="229946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22.3.2.7a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6650</w:t>
      </w:r>
    </w:p>
    <w:p w14:paraId="6D337C1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6650</w:t>
      </w:r>
    </w:p>
    <w:p w14:paraId="6B2B6C8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6653</w:t>
      </w:r>
    </w:p>
    <w:p w14:paraId="7BEFFEB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6657</w:t>
      </w:r>
    </w:p>
    <w:p w14:paraId="410B93D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6666</w:t>
      </w:r>
    </w:p>
    <w:p w14:paraId="74326A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6666</w:t>
      </w:r>
    </w:p>
    <w:p w14:paraId="4D3080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6670</w:t>
      </w:r>
    </w:p>
    <w:p w14:paraId="58B2C78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6670</w:t>
      </w:r>
    </w:p>
    <w:p w14:paraId="5D9D0C7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6670</w:t>
      </w:r>
    </w:p>
    <w:p w14:paraId="6CF4E2B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6673</w:t>
      </w:r>
    </w:p>
    <w:p w14:paraId="09AA4F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6677</w:t>
      </w:r>
    </w:p>
    <w:p w14:paraId="65A5F95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6677</w:t>
      </w:r>
    </w:p>
    <w:p w14:paraId="2B5B2A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6678</w:t>
      </w:r>
    </w:p>
    <w:p w14:paraId="637ACE5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6680</w:t>
      </w:r>
    </w:p>
    <w:p w14:paraId="794B99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6682</w:t>
      </w:r>
    </w:p>
    <w:p w14:paraId="6448F9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6682</w:t>
      </w:r>
    </w:p>
    <w:p w14:paraId="5E99ACA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6682</w:t>
      </w:r>
    </w:p>
    <w:p w14:paraId="488138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6685</w:t>
      </w:r>
    </w:p>
    <w:p w14:paraId="206B96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6686</w:t>
      </w:r>
    </w:p>
    <w:p w14:paraId="5A7CDB1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PDCP Discard</w:t>
      </w:r>
      <w:r>
        <w:rPr>
          <w:noProof/>
        </w:rPr>
        <w:tab/>
        <w:t>6690</w:t>
      </w:r>
    </w:p>
    <w:p w14:paraId="02EE296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6693</w:t>
      </w:r>
    </w:p>
    <w:p w14:paraId="05B7D7D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6693</w:t>
      </w:r>
    </w:p>
    <w:p w14:paraId="78DF66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6693</w:t>
      </w:r>
    </w:p>
    <w:p w14:paraId="2D7EBE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6693</w:t>
      </w:r>
    </w:p>
    <w:p w14:paraId="7255CA1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6696</w:t>
      </w:r>
    </w:p>
    <w:p w14:paraId="60376FB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6696</w:t>
      </w:r>
    </w:p>
    <w:p w14:paraId="49C657F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6697</w:t>
      </w:r>
    </w:p>
    <w:p w14:paraId="592867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6697</w:t>
      </w:r>
    </w:p>
    <w:p w14:paraId="7E15C21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6700</w:t>
      </w:r>
    </w:p>
    <w:p w14:paraId="23C44E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6700</w:t>
      </w:r>
    </w:p>
    <w:p w14:paraId="3CF2B3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6700</w:t>
      </w:r>
    </w:p>
    <w:p w14:paraId="45D7FF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6702</w:t>
      </w:r>
    </w:p>
    <w:p w14:paraId="0A812A3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6702</w:t>
      </w:r>
    </w:p>
    <w:p w14:paraId="183C7B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6703</w:t>
      </w:r>
    </w:p>
    <w:p w14:paraId="635AFEA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6703</w:t>
      </w:r>
    </w:p>
    <w:p w14:paraId="34E8DB2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6706</w:t>
      </w:r>
    </w:p>
    <w:p w14:paraId="642C831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6706</w:t>
      </w:r>
    </w:p>
    <w:p w14:paraId="1AAE095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6718</w:t>
      </w:r>
    </w:p>
    <w:p w14:paraId="21A8E50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6731</w:t>
      </w:r>
    </w:p>
    <w:p w14:paraId="676663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6731</w:t>
      </w:r>
    </w:p>
    <w:p w14:paraId="5E0332C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6731</w:t>
      </w:r>
    </w:p>
    <w:p w14:paraId="3BC01F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6732</w:t>
      </w:r>
    </w:p>
    <w:p w14:paraId="547F09A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6732</w:t>
      </w:r>
    </w:p>
    <w:p w14:paraId="28A2E6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6733</w:t>
      </w:r>
    </w:p>
    <w:p w14:paraId="0C7B10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6733</w:t>
      </w:r>
    </w:p>
    <w:p w14:paraId="682FBDF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6734</w:t>
      </w:r>
    </w:p>
    <w:p w14:paraId="0A9782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6734</w:t>
      </w:r>
    </w:p>
    <w:p w14:paraId="7165E8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6735</w:t>
      </w:r>
    </w:p>
    <w:p w14:paraId="6D942E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6735</w:t>
      </w:r>
    </w:p>
    <w:p w14:paraId="68B8205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6735</w:t>
      </w:r>
    </w:p>
    <w:p w14:paraId="7ABE4F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6736</w:t>
      </w:r>
    </w:p>
    <w:p w14:paraId="72045D8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</w:t>
      </w:r>
      <w:r w:rsidRPr="00663AE6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6738</w:t>
      </w:r>
    </w:p>
    <w:p w14:paraId="2C857D5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6738</w:t>
      </w:r>
    </w:p>
    <w:p w14:paraId="1825E5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6738</w:t>
      </w:r>
    </w:p>
    <w:p w14:paraId="00E7B4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6739</w:t>
      </w:r>
    </w:p>
    <w:p w14:paraId="54053A6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6740</w:t>
      </w:r>
    </w:p>
    <w:p w14:paraId="679DF3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6740</w:t>
      </w:r>
    </w:p>
    <w:p w14:paraId="319862F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6741</w:t>
      </w:r>
    </w:p>
    <w:p w14:paraId="3E19AB1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6745</w:t>
      </w:r>
    </w:p>
    <w:p w14:paraId="79C694B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6750</w:t>
      </w:r>
    </w:p>
    <w:p w14:paraId="5244CD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6750</w:t>
      </w:r>
    </w:p>
    <w:p w14:paraId="34842D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6751</w:t>
      </w:r>
    </w:p>
    <w:p w14:paraId="4DC058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6752</w:t>
      </w:r>
    </w:p>
    <w:p w14:paraId="671518B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6763</w:t>
      </w:r>
    </w:p>
    <w:p w14:paraId="2F610F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6763</w:t>
      </w:r>
    </w:p>
    <w:p w14:paraId="39AE9C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6763</w:t>
      </w:r>
    </w:p>
    <w:p w14:paraId="7AC3FF0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6763</w:t>
      </w:r>
    </w:p>
    <w:p w14:paraId="4C1CAE3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0353CCF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6764</w:t>
      </w:r>
    </w:p>
    <w:p w14:paraId="40EA216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6765</w:t>
      </w:r>
    </w:p>
    <w:p w14:paraId="71103CD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</w:t>
      </w:r>
      <w:r w:rsidRPr="00663AE6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6765</w:t>
      </w:r>
    </w:p>
    <w:p w14:paraId="16FA0AF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6766</w:t>
      </w:r>
    </w:p>
    <w:p w14:paraId="1182CA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6766</w:t>
      </w:r>
    </w:p>
    <w:p w14:paraId="61AC8D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6767</w:t>
      </w:r>
    </w:p>
    <w:p w14:paraId="33C2D0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53BB206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6768</w:t>
      </w:r>
    </w:p>
    <w:p w14:paraId="4CD604E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6768</w:t>
      </w:r>
    </w:p>
    <w:p w14:paraId="4985E4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</w:t>
      </w:r>
      <w:r w:rsidRPr="00663AE6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6769</w:t>
      </w:r>
    </w:p>
    <w:p w14:paraId="30A8A8F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6770</w:t>
      </w:r>
    </w:p>
    <w:p w14:paraId="51666FD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6776</w:t>
      </w:r>
    </w:p>
    <w:p w14:paraId="61DE0EE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6782</w:t>
      </w:r>
    </w:p>
    <w:p w14:paraId="1EEDC4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6782</w:t>
      </w:r>
    </w:p>
    <w:p w14:paraId="228F98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6782</w:t>
      </w:r>
    </w:p>
    <w:p w14:paraId="79E9D0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6783</w:t>
      </w:r>
    </w:p>
    <w:p w14:paraId="19E51F2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6783</w:t>
      </w:r>
    </w:p>
    <w:p w14:paraId="05E8E0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6783</w:t>
      </w:r>
    </w:p>
    <w:p w14:paraId="5209C2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6783</w:t>
      </w:r>
    </w:p>
    <w:p w14:paraId="5B668AB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6784</w:t>
      </w:r>
    </w:p>
    <w:p w14:paraId="07E59E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6784</w:t>
      </w:r>
    </w:p>
    <w:p w14:paraId="0EF6AC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6785</w:t>
      </w:r>
    </w:p>
    <w:p w14:paraId="284234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6785</w:t>
      </w:r>
    </w:p>
    <w:p w14:paraId="0EF56C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6785</w:t>
      </w:r>
    </w:p>
    <w:p w14:paraId="783EDD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6786</w:t>
      </w:r>
    </w:p>
    <w:p w14:paraId="1EB7F8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6786</w:t>
      </w:r>
    </w:p>
    <w:p w14:paraId="12D3175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6787</w:t>
      </w:r>
    </w:p>
    <w:p w14:paraId="473260E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6792</w:t>
      </w:r>
    </w:p>
    <w:p w14:paraId="72BB8B8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6800</w:t>
      </w:r>
    </w:p>
    <w:p w14:paraId="1FE39FB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6800</w:t>
      </w:r>
    </w:p>
    <w:p w14:paraId="7A721C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6800</w:t>
      </w:r>
    </w:p>
    <w:p w14:paraId="06B279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6800</w:t>
      </w:r>
    </w:p>
    <w:p w14:paraId="07F1AA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5D20F86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6801</w:t>
      </w:r>
    </w:p>
    <w:p w14:paraId="54E5E8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6801</w:t>
      </w:r>
    </w:p>
    <w:p w14:paraId="1325825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6802</w:t>
      </w:r>
    </w:p>
    <w:p w14:paraId="2106574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6802</w:t>
      </w:r>
    </w:p>
    <w:p w14:paraId="0B4F8C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6802</w:t>
      </w:r>
    </w:p>
    <w:p w14:paraId="05C428F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6805</w:t>
      </w:r>
    </w:p>
    <w:p w14:paraId="5164BB5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22.4.20a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6807</w:t>
      </w:r>
    </w:p>
    <w:p w14:paraId="2074AFA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6810</w:t>
      </w:r>
    </w:p>
    <w:p w14:paraId="3782B35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6811</w:t>
      </w:r>
    </w:p>
    <w:p w14:paraId="2C25FF9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6817</w:t>
      </w:r>
    </w:p>
    <w:p w14:paraId="48CC3E6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22.4.24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6820</w:t>
      </w:r>
    </w:p>
    <w:p w14:paraId="5E8275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6820</w:t>
      </w:r>
    </w:p>
    <w:p w14:paraId="4DD1045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6820</w:t>
      </w:r>
    </w:p>
    <w:p w14:paraId="66A0FD5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6822</w:t>
      </w:r>
    </w:p>
    <w:p w14:paraId="4923A3C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6822</w:t>
      </w:r>
    </w:p>
    <w:p w14:paraId="774E294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6823</w:t>
      </w:r>
    </w:p>
    <w:p w14:paraId="0C93A1C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6823</w:t>
      </w:r>
    </w:p>
    <w:p w14:paraId="16B12BE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6824</w:t>
      </w:r>
    </w:p>
    <w:p w14:paraId="25ED04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6824</w:t>
      </w:r>
    </w:p>
    <w:p w14:paraId="10C4DC2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6824</w:t>
      </w:r>
    </w:p>
    <w:p w14:paraId="6B3DABE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6825</w:t>
      </w:r>
    </w:p>
    <w:p w14:paraId="37F906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6826</w:t>
      </w:r>
    </w:p>
    <w:p w14:paraId="6771A1C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22.4.27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6832</w:t>
      </w:r>
    </w:p>
    <w:p w14:paraId="0D58826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6843</w:t>
      </w:r>
    </w:p>
    <w:p w14:paraId="178E55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6843</w:t>
      </w:r>
    </w:p>
    <w:p w14:paraId="4A5F96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6843</w:t>
      </w:r>
    </w:p>
    <w:p w14:paraId="5017BA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6844</w:t>
      </w:r>
    </w:p>
    <w:p w14:paraId="396489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6844</w:t>
      </w:r>
    </w:p>
    <w:p w14:paraId="610C47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6845</w:t>
      </w:r>
    </w:p>
    <w:p w14:paraId="2F0EA4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22.4.28.3.3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6845</w:t>
      </w:r>
    </w:p>
    <w:p w14:paraId="5FCA8A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6845</w:t>
      </w:r>
    </w:p>
    <w:p w14:paraId="78346C0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6845</w:t>
      </w:r>
    </w:p>
    <w:p w14:paraId="0E20E4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6845</w:t>
      </w:r>
    </w:p>
    <w:p w14:paraId="1EEA862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6846</w:t>
      </w:r>
    </w:p>
    <w:p w14:paraId="262A1C0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6846</w:t>
      </w:r>
    </w:p>
    <w:p w14:paraId="388119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6847</w:t>
      </w:r>
    </w:p>
    <w:p w14:paraId="4BCC381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22.4.29.3.3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6847</w:t>
      </w:r>
    </w:p>
    <w:p w14:paraId="7491B86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6847</w:t>
      </w:r>
    </w:p>
    <w:p w14:paraId="155B47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6847</w:t>
      </w:r>
    </w:p>
    <w:p w14:paraId="69C50B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6848</w:t>
      </w:r>
    </w:p>
    <w:p w14:paraId="47484B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6849</w:t>
      </w:r>
    </w:p>
    <w:p w14:paraId="3B9773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6849</w:t>
      </w:r>
    </w:p>
    <w:p w14:paraId="3C3C08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6850</w:t>
      </w:r>
    </w:p>
    <w:p w14:paraId="661C6A7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22.4.30.3.3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6852</w:t>
      </w:r>
    </w:p>
    <w:p w14:paraId="6B2CE61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6853</w:t>
      </w:r>
    </w:p>
    <w:p w14:paraId="3482F2A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6853</w:t>
      </w:r>
    </w:p>
    <w:p w14:paraId="1EA451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6853</w:t>
      </w:r>
    </w:p>
    <w:p w14:paraId="20D885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6854</w:t>
      </w:r>
    </w:p>
    <w:p w14:paraId="2D93E5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6856</w:t>
      </w:r>
    </w:p>
    <w:p w14:paraId="1DE84D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6856</w:t>
      </w:r>
    </w:p>
    <w:p w14:paraId="73F2EFC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6858</w:t>
      </w:r>
    </w:p>
    <w:p w14:paraId="49E4DC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6860</w:t>
      </w:r>
    </w:p>
    <w:p w14:paraId="6BF6054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6862</w:t>
      </w:r>
    </w:p>
    <w:p w14:paraId="58351F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6862</w:t>
      </w:r>
    </w:p>
    <w:p w14:paraId="0906600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6863</w:t>
      </w:r>
    </w:p>
    <w:p w14:paraId="549E76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6866</w:t>
      </w:r>
    </w:p>
    <w:p w14:paraId="5E38190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6866</w:t>
      </w:r>
    </w:p>
    <w:p w14:paraId="2924244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6867</w:t>
      </w:r>
    </w:p>
    <w:p w14:paraId="6A90039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6870</w:t>
      </w:r>
    </w:p>
    <w:p w14:paraId="31E5BAB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6873</w:t>
      </w:r>
    </w:p>
    <w:p w14:paraId="55393E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6873</w:t>
      </w:r>
    </w:p>
    <w:p w14:paraId="101AA3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6873</w:t>
      </w:r>
    </w:p>
    <w:p w14:paraId="68F84E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6875</w:t>
      </w:r>
    </w:p>
    <w:p w14:paraId="18E239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6875</w:t>
      </w:r>
    </w:p>
    <w:p w14:paraId="39BFBC3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6876</w:t>
      </w:r>
    </w:p>
    <w:p w14:paraId="0BA467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6878</w:t>
      </w:r>
    </w:p>
    <w:p w14:paraId="3D231AA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6879</w:t>
      </w:r>
    </w:p>
    <w:p w14:paraId="06C13B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6879</w:t>
      </w:r>
    </w:p>
    <w:p w14:paraId="3E1098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6880</w:t>
      </w:r>
    </w:p>
    <w:p w14:paraId="1DBC84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6883</w:t>
      </w:r>
    </w:p>
    <w:p w14:paraId="642964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6883</w:t>
      </w:r>
    </w:p>
    <w:p w14:paraId="230E2F5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6884</w:t>
      </w:r>
    </w:p>
    <w:p w14:paraId="723A44D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6888</w:t>
      </w:r>
    </w:p>
    <w:p w14:paraId="4070B79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6890</w:t>
      </w:r>
    </w:p>
    <w:p w14:paraId="3F3FE5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6890</w:t>
      </w:r>
    </w:p>
    <w:p w14:paraId="11549B4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6891</w:t>
      </w:r>
    </w:p>
    <w:p w14:paraId="75D587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6891</w:t>
      </w:r>
    </w:p>
    <w:p w14:paraId="1BB26C4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6891</w:t>
      </w:r>
    </w:p>
    <w:p w14:paraId="26F0CB5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6893</w:t>
      </w:r>
    </w:p>
    <w:p w14:paraId="7EB4AF0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6896</w:t>
      </w:r>
    </w:p>
    <w:p w14:paraId="74AA854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6897</w:t>
      </w:r>
    </w:p>
    <w:p w14:paraId="4CC75BB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22.5.7a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6916</w:t>
      </w:r>
    </w:p>
    <w:p w14:paraId="171574F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22.5.7b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6927</w:t>
      </w:r>
    </w:p>
    <w:p w14:paraId="2D35BFA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6937</w:t>
      </w:r>
    </w:p>
    <w:p w14:paraId="0206A79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6958</w:t>
      </w:r>
    </w:p>
    <w:p w14:paraId="5458F71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6958</w:t>
      </w:r>
    </w:p>
    <w:p w14:paraId="740D25D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6959</w:t>
      </w:r>
    </w:p>
    <w:p w14:paraId="3772C30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6964</w:t>
      </w:r>
    </w:p>
    <w:p w14:paraId="48B1272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663AE6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6969</w:t>
      </w:r>
    </w:p>
    <w:p w14:paraId="4F38F3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6969</w:t>
      </w:r>
    </w:p>
    <w:p w14:paraId="56E8A66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6969</w:t>
      </w:r>
    </w:p>
    <w:p w14:paraId="3645DC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6971</w:t>
      </w:r>
    </w:p>
    <w:p w14:paraId="31353EB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6971</w:t>
      </w:r>
    </w:p>
    <w:p w14:paraId="62B448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6971</w:t>
      </w:r>
    </w:p>
    <w:p w14:paraId="395300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6972</w:t>
      </w:r>
    </w:p>
    <w:p w14:paraId="4056BBD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6972</w:t>
      </w:r>
    </w:p>
    <w:p w14:paraId="5A7209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6972</w:t>
      </w:r>
    </w:p>
    <w:p w14:paraId="63E6CC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6972</w:t>
      </w:r>
    </w:p>
    <w:p w14:paraId="284BEA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6972</w:t>
      </w:r>
    </w:p>
    <w:p w14:paraId="0377DC8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6972</w:t>
      </w:r>
    </w:p>
    <w:p w14:paraId="2852DD9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6972</w:t>
      </w:r>
    </w:p>
    <w:p w14:paraId="0E0AA69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22.5.1</w:t>
      </w:r>
      <w:r w:rsidRPr="00663AE6">
        <w:rPr>
          <w:rFonts w:eastAsia="PMingLiU"/>
          <w:noProof/>
          <w:lang w:eastAsia="zh-TW"/>
        </w:rPr>
        <w:t>1</w:t>
      </w:r>
      <w:r w:rsidRPr="00663AE6">
        <w:rPr>
          <w:rFonts w:eastAsia="SimSun"/>
          <w:noProof/>
        </w:rPr>
        <w:t>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Specific message contents</w:t>
      </w:r>
      <w:r>
        <w:rPr>
          <w:noProof/>
        </w:rPr>
        <w:tab/>
        <w:t>6973</w:t>
      </w:r>
    </w:p>
    <w:p w14:paraId="49A5E16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6973</w:t>
      </w:r>
    </w:p>
    <w:p w14:paraId="7BC5BBA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6974</w:t>
      </w:r>
    </w:p>
    <w:p w14:paraId="6BBD0A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6974</w:t>
      </w:r>
    </w:p>
    <w:p w14:paraId="4E4A9A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6975</w:t>
      </w:r>
    </w:p>
    <w:p w14:paraId="1F0545B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6977</w:t>
      </w:r>
    </w:p>
    <w:p w14:paraId="285102A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6977</w:t>
      </w:r>
    </w:p>
    <w:p w14:paraId="46E0AEB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6979</w:t>
      </w:r>
    </w:p>
    <w:p w14:paraId="349AA23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6982</w:t>
      </w:r>
    </w:p>
    <w:p w14:paraId="2B4D7FE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6984</w:t>
      </w:r>
    </w:p>
    <w:p w14:paraId="57319B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6997</w:t>
      </w:r>
    </w:p>
    <w:p w14:paraId="2528BAF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22.5.16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7000</w:t>
      </w:r>
    </w:p>
    <w:p w14:paraId="2698D0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7000</w:t>
      </w:r>
    </w:p>
    <w:p w14:paraId="4F83784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7001</w:t>
      </w:r>
    </w:p>
    <w:p w14:paraId="01A9CA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7002</w:t>
      </w:r>
    </w:p>
    <w:p w14:paraId="69CF5A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22.5.16.3.1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Pre-test conditions</w:t>
      </w:r>
      <w:r>
        <w:rPr>
          <w:noProof/>
        </w:rPr>
        <w:tab/>
        <w:t>7002</w:t>
      </w:r>
    </w:p>
    <w:p w14:paraId="52E216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7004</w:t>
      </w:r>
    </w:p>
    <w:p w14:paraId="4686A8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22.5.16.3.3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7007</w:t>
      </w:r>
    </w:p>
    <w:p w14:paraId="36F1D1C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663AE6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7008</w:t>
      </w:r>
    </w:p>
    <w:p w14:paraId="760A9F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7008</w:t>
      </w:r>
    </w:p>
    <w:p w14:paraId="10A559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7009</w:t>
      </w:r>
    </w:p>
    <w:p w14:paraId="326681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7010</w:t>
      </w:r>
    </w:p>
    <w:p w14:paraId="217760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7010</w:t>
      </w:r>
    </w:p>
    <w:p w14:paraId="7BB3CE6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7011</w:t>
      </w:r>
    </w:p>
    <w:p w14:paraId="3C02929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7012</w:t>
      </w:r>
    </w:p>
    <w:p w14:paraId="49BDD1C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663AE6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7013</w:t>
      </w:r>
    </w:p>
    <w:p w14:paraId="122527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7013</w:t>
      </w:r>
    </w:p>
    <w:p w14:paraId="365C63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7015</w:t>
      </w:r>
    </w:p>
    <w:p w14:paraId="116ABE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7016</w:t>
      </w:r>
    </w:p>
    <w:p w14:paraId="472944D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7016</w:t>
      </w:r>
    </w:p>
    <w:p w14:paraId="1543693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7017</w:t>
      </w:r>
    </w:p>
    <w:p w14:paraId="56282CC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7021</w:t>
      </w:r>
    </w:p>
    <w:p w14:paraId="5E4AF1A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7024</w:t>
      </w:r>
    </w:p>
    <w:p w14:paraId="7C24D32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7024</w:t>
      </w:r>
    </w:p>
    <w:p w14:paraId="2BC570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7024</w:t>
      </w:r>
    </w:p>
    <w:p w14:paraId="50726B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7025</w:t>
      </w:r>
    </w:p>
    <w:p w14:paraId="508C4D2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7028</w:t>
      </w:r>
    </w:p>
    <w:p w14:paraId="3179CB7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7028</w:t>
      </w:r>
    </w:p>
    <w:p w14:paraId="28800B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7029</w:t>
      </w:r>
    </w:p>
    <w:p w14:paraId="5345CA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7032</w:t>
      </w:r>
    </w:p>
    <w:p w14:paraId="37764F4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7033</w:t>
      </w:r>
    </w:p>
    <w:p w14:paraId="50CCAB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7033</w:t>
      </w:r>
    </w:p>
    <w:p w14:paraId="56EDF3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7033</w:t>
      </w:r>
    </w:p>
    <w:p w14:paraId="01A92E1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7034</w:t>
      </w:r>
    </w:p>
    <w:p w14:paraId="525A6C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7034</w:t>
      </w:r>
    </w:p>
    <w:p w14:paraId="7201F25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7035</w:t>
      </w:r>
    </w:p>
    <w:p w14:paraId="4FBA2E7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7040</w:t>
      </w:r>
    </w:p>
    <w:p w14:paraId="3494B29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7042</w:t>
      </w:r>
    </w:p>
    <w:p w14:paraId="4794294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7043</w:t>
      </w:r>
    </w:p>
    <w:p w14:paraId="19FFEA7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22.5.22.3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7043</w:t>
      </w:r>
    </w:p>
    <w:p w14:paraId="09D201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7043</w:t>
      </w:r>
    </w:p>
    <w:p w14:paraId="58A21F7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7044</w:t>
      </w:r>
    </w:p>
    <w:p w14:paraId="5E9D33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7044</w:t>
      </w:r>
    </w:p>
    <w:p w14:paraId="4FCE971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7045</w:t>
      </w:r>
    </w:p>
    <w:p w14:paraId="4387070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7045</w:t>
      </w:r>
    </w:p>
    <w:p w14:paraId="2E2652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7045</w:t>
      </w:r>
    </w:p>
    <w:p w14:paraId="0F30CA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7047</w:t>
      </w:r>
    </w:p>
    <w:p w14:paraId="5DC3A89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7047</w:t>
      </w:r>
    </w:p>
    <w:p w14:paraId="3627833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7047</w:t>
      </w:r>
    </w:p>
    <w:p w14:paraId="24E1D7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22.5.23.3.3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7048</w:t>
      </w:r>
    </w:p>
    <w:p w14:paraId="071279D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ESM-CIoT</w:t>
      </w:r>
      <w:r>
        <w:rPr>
          <w:noProof/>
        </w:rPr>
        <w:tab/>
        <w:t>7049</w:t>
      </w:r>
    </w:p>
    <w:p w14:paraId="6ADA0A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7049</w:t>
      </w:r>
    </w:p>
    <w:p w14:paraId="49D183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7049</w:t>
      </w:r>
    </w:p>
    <w:p w14:paraId="05B280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7050</w:t>
      </w:r>
    </w:p>
    <w:p w14:paraId="2BF06C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7057</w:t>
      </w:r>
    </w:p>
    <w:p w14:paraId="417D62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7074</w:t>
      </w:r>
    </w:p>
    <w:p w14:paraId="022F0F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7074</w:t>
      </w:r>
    </w:p>
    <w:p w14:paraId="626D1B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7074</w:t>
      </w:r>
    </w:p>
    <w:p w14:paraId="0ECAD0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7074</w:t>
      </w:r>
    </w:p>
    <w:p w14:paraId="15B55D9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7085</w:t>
      </w:r>
    </w:p>
    <w:p w14:paraId="69D509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7085</w:t>
      </w:r>
    </w:p>
    <w:p w14:paraId="2CE5FF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7085</w:t>
      </w:r>
    </w:p>
    <w:p w14:paraId="0E83C4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7086</w:t>
      </w:r>
    </w:p>
    <w:p w14:paraId="7017F63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7087</w:t>
      </w:r>
    </w:p>
    <w:p w14:paraId="624C8C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7087</w:t>
      </w:r>
    </w:p>
    <w:p w14:paraId="2DBC5D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7087</w:t>
      </w:r>
    </w:p>
    <w:p w14:paraId="2E5BBC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7089</w:t>
      </w:r>
    </w:p>
    <w:p w14:paraId="106A0B9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22.6.4</w:t>
      </w:r>
      <w:r>
        <w:rPr>
          <w:noProof/>
        </w:rPr>
        <w:tab/>
        <w:t>7091</w:t>
      </w:r>
    </w:p>
    <w:p w14:paraId="4F4B390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7091</w:t>
      </w:r>
    </w:p>
    <w:p w14:paraId="13D7C2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7092</w:t>
      </w:r>
    </w:p>
    <w:p w14:paraId="575E8B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7095</w:t>
      </w:r>
    </w:p>
    <w:p w14:paraId="612D4D1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7107</w:t>
      </w:r>
    </w:p>
    <w:p w14:paraId="21F33F9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7107</w:t>
      </w:r>
    </w:p>
    <w:p w14:paraId="0BDACA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7107</w:t>
      </w:r>
    </w:p>
    <w:p w14:paraId="6398C5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7107</w:t>
      </w:r>
    </w:p>
    <w:p w14:paraId="76D726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7108</w:t>
      </w:r>
    </w:p>
    <w:p w14:paraId="36E7D1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7111</w:t>
      </w:r>
    </w:p>
    <w:p w14:paraId="766A224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7121</w:t>
      </w:r>
    </w:p>
    <w:p w14:paraId="60B31E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7121</w:t>
      </w:r>
    </w:p>
    <w:p w14:paraId="52A79F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7121</w:t>
      </w:r>
    </w:p>
    <w:p w14:paraId="039BE5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7123</w:t>
      </w:r>
    </w:p>
    <w:p w14:paraId="0ECABA3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7127</w:t>
      </w:r>
    </w:p>
    <w:p w14:paraId="1256AF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7127</w:t>
      </w:r>
    </w:p>
    <w:p w14:paraId="228F85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7127</w:t>
      </w:r>
    </w:p>
    <w:p w14:paraId="77021E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7130</w:t>
      </w:r>
    </w:p>
    <w:p w14:paraId="27637B8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User Plane</w:t>
      </w:r>
      <w:r>
        <w:rPr>
          <w:noProof/>
        </w:rPr>
        <w:tab/>
        <w:t>7133</w:t>
      </w:r>
    </w:p>
    <w:p w14:paraId="2E85DB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Optimization / User Plane</w:t>
      </w:r>
      <w:r>
        <w:rPr>
          <w:noProof/>
        </w:rPr>
        <w:tab/>
        <w:t>7133</w:t>
      </w:r>
    </w:p>
    <w:p w14:paraId="603558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7133</w:t>
      </w:r>
    </w:p>
    <w:p w14:paraId="798F72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7133</w:t>
      </w:r>
    </w:p>
    <w:p w14:paraId="0F3889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7135</w:t>
      </w:r>
    </w:p>
    <w:p w14:paraId="06F5204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7138</w:t>
      </w:r>
    </w:p>
    <w:p w14:paraId="04E3419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7138</w:t>
      </w:r>
    </w:p>
    <w:p w14:paraId="1D573D5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7138</w:t>
      </w:r>
    </w:p>
    <w:p w14:paraId="36D992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lastRenderedPageBreak/>
        <w:t>23.2.2.3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7138</w:t>
      </w:r>
    </w:p>
    <w:p w14:paraId="53CA3C3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7139</w:t>
      </w:r>
    </w:p>
    <w:p w14:paraId="1075D3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7139</w:t>
      </w:r>
    </w:p>
    <w:p w14:paraId="1334C3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7139</w:t>
      </w:r>
    </w:p>
    <w:p w14:paraId="6A4707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7140</w:t>
      </w:r>
    </w:p>
    <w:p w14:paraId="41F4B6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Optimization / User Plane / EDT</w:t>
      </w:r>
      <w:r>
        <w:rPr>
          <w:noProof/>
        </w:rPr>
        <w:tab/>
        <w:t>7141</w:t>
      </w:r>
    </w:p>
    <w:p w14:paraId="640BB31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7141</w:t>
      </w:r>
    </w:p>
    <w:p w14:paraId="2FE21C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7142</w:t>
      </w:r>
    </w:p>
    <w:p w14:paraId="106C15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7145</w:t>
      </w:r>
    </w:p>
    <w:p w14:paraId="1D77D4F3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</w:t>
      </w:r>
      <w:r>
        <w:rPr>
          <w:noProof/>
        </w:rPr>
        <w:tab/>
        <w:t>7147</w:t>
      </w:r>
    </w:p>
    <w:p w14:paraId="1931378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</w:t>
      </w:r>
      <w:r>
        <w:rPr>
          <w:noProof/>
        </w:rPr>
        <w:tab/>
        <w:t>7147</w:t>
      </w:r>
    </w:p>
    <w:p w14:paraId="102D35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7147</w:t>
      </w:r>
    </w:p>
    <w:p w14:paraId="315CE89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7147</w:t>
      </w:r>
    </w:p>
    <w:p w14:paraId="5453D7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7148</w:t>
      </w:r>
    </w:p>
    <w:p w14:paraId="2F7A54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7153</w:t>
      </w:r>
    </w:p>
    <w:p w14:paraId="030DFE7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7161</w:t>
      </w:r>
    </w:p>
    <w:p w14:paraId="4AE791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7161</w:t>
      </w:r>
    </w:p>
    <w:p w14:paraId="30B411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7161</w:t>
      </w:r>
    </w:p>
    <w:p w14:paraId="071E24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7163</w:t>
      </w:r>
    </w:p>
    <w:p w14:paraId="2A7D4E8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7165</w:t>
      </w:r>
    </w:p>
    <w:p w14:paraId="243B7F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7165</w:t>
      </w:r>
    </w:p>
    <w:p w14:paraId="198C54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7165</w:t>
      </w:r>
    </w:p>
    <w:p w14:paraId="379ECF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7168</w:t>
      </w:r>
    </w:p>
    <w:p w14:paraId="627B4DD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7174</w:t>
      </w:r>
    </w:p>
    <w:p w14:paraId="2F6528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7174</w:t>
      </w:r>
    </w:p>
    <w:p w14:paraId="56BEBF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7175</w:t>
      </w:r>
    </w:p>
    <w:p w14:paraId="6EB951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7176</w:t>
      </w:r>
    </w:p>
    <w:p w14:paraId="5689DC5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7180</w:t>
      </w:r>
    </w:p>
    <w:p w14:paraId="01D732F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7180</w:t>
      </w:r>
    </w:p>
    <w:p w14:paraId="37CA6E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7181</w:t>
      </w:r>
    </w:p>
    <w:p w14:paraId="6BF7E6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7186</w:t>
      </w:r>
    </w:p>
    <w:p w14:paraId="20467D1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663AE6">
        <w:rPr>
          <w:rFonts w:eastAsia="DengXian"/>
          <w:i/>
          <w:noProof/>
        </w:rPr>
        <w:t>v2x-CommTxPoolExceptional</w:t>
      </w:r>
      <w:r w:rsidRPr="00663AE6">
        <w:rPr>
          <w:rFonts w:eastAsia="DengXian"/>
          <w:noProof/>
        </w:rPr>
        <w:t xml:space="preserve"> in </w:t>
      </w:r>
      <w:r w:rsidRPr="00663AE6">
        <w:rPr>
          <w:rFonts w:eastAsia="DengXian"/>
          <w:i/>
          <w:noProof/>
        </w:rPr>
        <w:t>mobilityControlInfoV2X</w:t>
      </w:r>
      <w:r w:rsidRPr="00663AE6">
        <w:rPr>
          <w:rFonts w:eastAsia="DengXian"/>
          <w:noProof/>
        </w:rPr>
        <w:t xml:space="preserve"> / Handover</w:t>
      </w:r>
      <w:r>
        <w:rPr>
          <w:noProof/>
        </w:rPr>
        <w:tab/>
        <w:t>7193</w:t>
      </w:r>
    </w:p>
    <w:p w14:paraId="4B3A3B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7193</w:t>
      </w:r>
    </w:p>
    <w:p w14:paraId="13FCA9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7194</w:t>
      </w:r>
    </w:p>
    <w:p w14:paraId="5F034F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7198</w:t>
      </w:r>
    </w:p>
    <w:p w14:paraId="1D13002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663AE6">
        <w:rPr>
          <w:i/>
          <w:noProof/>
        </w:rPr>
        <w:t>v2x-CommRxPool</w:t>
      </w:r>
      <w:r w:rsidRPr="00663AE6">
        <w:rPr>
          <w:rFonts w:eastAsia="DengXian"/>
          <w:noProof/>
        </w:rPr>
        <w:t> in mobilityControlInfoV2X / handover</w:t>
      </w:r>
      <w:r>
        <w:rPr>
          <w:noProof/>
        </w:rPr>
        <w:tab/>
        <w:t>7208</w:t>
      </w:r>
    </w:p>
    <w:p w14:paraId="7CF892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7208</w:t>
      </w:r>
    </w:p>
    <w:p w14:paraId="6710B90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7208</w:t>
      </w:r>
    </w:p>
    <w:p w14:paraId="07966E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7212</w:t>
      </w:r>
    </w:p>
    <w:p w14:paraId="3117FAC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7216</w:t>
      </w:r>
    </w:p>
    <w:p w14:paraId="7FFBBB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7216</w:t>
      </w:r>
    </w:p>
    <w:p w14:paraId="7748408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7216</w:t>
      </w:r>
    </w:p>
    <w:p w14:paraId="29E068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7218</w:t>
      </w:r>
    </w:p>
    <w:p w14:paraId="210512B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lastRenderedPageBreak/>
        <w:t>24.1.9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7224</w:t>
      </w:r>
    </w:p>
    <w:p w14:paraId="5AACD0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7224</w:t>
      </w:r>
    </w:p>
    <w:p w14:paraId="32BC11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7224</w:t>
      </w:r>
    </w:p>
    <w:p w14:paraId="740437D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7225</w:t>
      </w:r>
    </w:p>
    <w:p w14:paraId="60E041A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7234</w:t>
      </w:r>
    </w:p>
    <w:p w14:paraId="16435CD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7234</w:t>
      </w:r>
    </w:p>
    <w:p w14:paraId="314D6E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7234</w:t>
      </w:r>
    </w:p>
    <w:p w14:paraId="028CB99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7239</w:t>
      </w:r>
    </w:p>
    <w:p w14:paraId="6BB9A6B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7243</w:t>
      </w:r>
    </w:p>
    <w:p w14:paraId="4C3E46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7243</w:t>
      </w:r>
    </w:p>
    <w:p w14:paraId="0C34C2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7244</w:t>
      </w:r>
    </w:p>
    <w:p w14:paraId="5F091EE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7249</w:t>
      </w:r>
    </w:p>
    <w:p w14:paraId="7BF3110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7261</w:t>
      </w:r>
    </w:p>
    <w:p w14:paraId="36E1319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7261</w:t>
      </w:r>
    </w:p>
    <w:p w14:paraId="7837D4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7261</w:t>
      </w:r>
    </w:p>
    <w:p w14:paraId="10D890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7267</w:t>
      </w:r>
    </w:p>
    <w:p w14:paraId="5F2C422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7274</w:t>
      </w:r>
    </w:p>
    <w:p w14:paraId="3FF2F98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7274</w:t>
      </w:r>
    </w:p>
    <w:p w14:paraId="675CB4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7274</w:t>
      </w:r>
    </w:p>
    <w:p w14:paraId="6A8731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7280</w:t>
      </w:r>
    </w:p>
    <w:p w14:paraId="5F7A698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7286</w:t>
      </w:r>
    </w:p>
    <w:p w14:paraId="762E45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7286</w:t>
      </w:r>
    </w:p>
    <w:p w14:paraId="68232B0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7287</w:t>
      </w:r>
    </w:p>
    <w:p w14:paraId="283654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7292</w:t>
      </w:r>
    </w:p>
    <w:p w14:paraId="474FE6D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663AE6">
        <w:rPr>
          <w:rFonts w:eastAsia="DengXian"/>
          <w:noProof/>
          <w:lang w:eastAsia="zh-CN"/>
        </w:rPr>
        <w:t xml:space="preserve">/ </w:t>
      </w:r>
      <w:r w:rsidRPr="00663AE6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7305</w:t>
      </w:r>
    </w:p>
    <w:p w14:paraId="5F581C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7305</w:t>
      </w:r>
    </w:p>
    <w:p w14:paraId="524381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7306</w:t>
      </w:r>
    </w:p>
    <w:p w14:paraId="02DB6E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7313</w:t>
      </w:r>
    </w:p>
    <w:p w14:paraId="37267BE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7320</w:t>
      </w:r>
    </w:p>
    <w:p w14:paraId="5A6CC9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7320</w:t>
      </w:r>
    </w:p>
    <w:p w14:paraId="1A86AF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7321</w:t>
      </w:r>
    </w:p>
    <w:p w14:paraId="3C10BF9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7323</w:t>
      </w:r>
    </w:p>
    <w:p w14:paraId="6992430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 w:rsidRPr="00663AE6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663AE6">
        <w:rPr>
          <w:rFonts w:eastAsia="DengXian"/>
          <w:noProof/>
          <w:lang w:eastAsia="zh-CN"/>
        </w:rPr>
        <w:t>E uses</w:t>
      </w:r>
      <w:r w:rsidRPr="00663AE6">
        <w:rPr>
          <w:rFonts w:eastAsia="DengXian"/>
          <w:noProof/>
        </w:rPr>
        <w:t xml:space="preserve"> </w:t>
      </w:r>
      <w:r w:rsidRPr="00663AE6">
        <w:rPr>
          <w:rFonts w:eastAsia="DengXian"/>
          <w:noProof/>
          <w:lang w:eastAsia="zh-CN"/>
        </w:rPr>
        <w:t xml:space="preserve">Tx </w:t>
      </w:r>
      <w:r w:rsidRPr="00663AE6">
        <w:rPr>
          <w:rFonts w:eastAsia="DengXian"/>
          <w:noProof/>
        </w:rPr>
        <w:t>resource</w:t>
      </w:r>
      <w:r w:rsidRPr="00663AE6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7327</w:t>
      </w:r>
    </w:p>
    <w:p w14:paraId="2B22D24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 w:rsidRPr="00663AE6">
        <w:rPr>
          <w:rFonts w:eastAsia="DengXian"/>
          <w:noProof/>
          <w:lang w:eastAsia="zh-CN"/>
        </w:rPr>
        <w:t>7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7327</w:t>
      </w:r>
    </w:p>
    <w:p w14:paraId="71E949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 w:rsidRPr="00663AE6">
        <w:rPr>
          <w:rFonts w:eastAsia="DengXian"/>
          <w:noProof/>
          <w:lang w:eastAsia="zh-CN"/>
        </w:rPr>
        <w:t>7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7328</w:t>
      </w:r>
    </w:p>
    <w:p w14:paraId="1DADFD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663AE6">
        <w:rPr>
          <w:rFonts w:eastAsia="DengXian"/>
          <w:noProof/>
          <w:lang w:eastAsia="zh-CN"/>
        </w:rPr>
        <w:t xml:space="preserve">/ </w:t>
      </w:r>
      <w:r w:rsidRPr="00663AE6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7337</w:t>
      </w:r>
    </w:p>
    <w:p w14:paraId="36E5816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663AE6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7337</w:t>
      </w:r>
    </w:p>
    <w:p w14:paraId="1DA27B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7338</w:t>
      </w:r>
    </w:p>
    <w:p w14:paraId="7D780F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7345</w:t>
      </w:r>
    </w:p>
    <w:p w14:paraId="020419B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7351</w:t>
      </w:r>
    </w:p>
    <w:p w14:paraId="725BA2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lastRenderedPageBreak/>
        <w:t>24.1.19.1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7351</w:t>
      </w:r>
    </w:p>
    <w:p w14:paraId="407BAF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7351</w:t>
      </w:r>
    </w:p>
    <w:p w14:paraId="6402A9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7355</w:t>
      </w:r>
    </w:p>
    <w:p w14:paraId="5523AD6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</w:t>
      </w:r>
      <w:r w:rsidRPr="00663AE6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7360</w:t>
      </w:r>
    </w:p>
    <w:p w14:paraId="54C028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</w:t>
      </w:r>
      <w:r w:rsidRPr="00663AE6">
        <w:rPr>
          <w:rFonts w:eastAsia="DengXian"/>
          <w:noProof/>
          <w:lang w:eastAsia="zh-CN"/>
        </w:rPr>
        <w:t>20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7361</w:t>
      </w:r>
    </w:p>
    <w:p w14:paraId="6AD505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</w:t>
      </w:r>
      <w:r w:rsidRPr="00663AE6">
        <w:rPr>
          <w:rFonts w:eastAsia="DengXian"/>
          <w:noProof/>
          <w:lang w:eastAsia="zh-CN"/>
        </w:rPr>
        <w:t>20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7361</w:t>
      </w:r>
    </w:p>
    <w:p w14:paraId="093943F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</w:t>
      </w:r>
      <w:r>
        <w:rPr>
          <w:noProof/>
        </w:rPr>
        <w:tab/>
        <w:t>7366</w:t>
      </w:r>
    </w:p>
    <w:p w14:paraId="74F0872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7366</w:t>
      </w:r>
    </w:p>
    <w:p w14:paraId="4A7F01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7366</w:t>
      </w:r>
    </w:p>
    <w:p w14:paraId="057B76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7366</w:t>
      </w:r>
    </w:p>
    <w:p w14:paraId="6C7E5D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7368</w:t>
      </w:r>
    </w:p>
    <w:p w14:paraId="46CC3C0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7370</w:t>
      </w:r>
    </w:p>
    <w:p w14:paraId="242812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7370</w:t>
      </w:r>
    </w:p>
    <w:p w14:paraId="3063C4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7371</w:t>
      </w:r>
    </w:p>
    <w:p w14:paraId="7E87E5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7372</w:t>
      </w:r>
    </w:p>
    <w:p w14:paraId="3E712C4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7376</w:t>
      </w:r>
    </w:p>
    <w:p w14:paraId="16BC43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7376</w:t>
      </w:r>
    </w:p>
    <w:p w14:paraId="4F71EB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7377</w:t>
      </w:r>
    </w:p>
    <w:p w14:paraId="60572E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7378</w:t>
      </w:r>
    </w:p>
    <w:p w14:paraId="0B9558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7378</w:t>
      </w:r>
    </w:p>
    <w:p w14:paraId="7B82B2C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7380</w:t>
      </w:r>
    </w:p>
    <w:p w14:paraId="60124FB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7381</w:t>
      </w:r>
    </w:p>
    <w:p w14:paraId="3989196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663AE6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663AE6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7381</w:t>
      </w:r>
    </w:p>
    <w:p w14:paraId="5B9FD9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7381</w:t>
      </w:r>
    </w:p>
    <w:p w14:paraId="1E58E1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7381</w:t>
      </w:r>
    </w:p>
    <w:p w14:paraId="52CE40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7386</w:t>
      </w:r>
    </w:p>
    <w:p w14:paraId="4D9FEA9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</w:t>
      </w:r>
      <w:r w:rsidRPr="00663AE6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7395</w:t>
      </w:r>
    </w:p>
    <w:p w14:paraId="0AF6D9E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663AE6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663AE6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7395</w:t>
      </w:r>
    </w:p>
    <w:p w14:paraId="3B11435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7400</w:t>
      </w:r>
    </w:p>
    <w:p w14:paraId="20520A3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663AE6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7408</w:t>
      </w:r>
    </w:p>
    <w:p w14:paraId="065EF278" w14:textId="77777777" w:rsidR="008E65B0" w:rsidRDefault="008E65B0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Change history</w:t>
      </w:r>
      <w:r>
        <w:rPr>
          <w:noProof/>
        </w:rPr>
        <w:tab/>
        <w:t>7410</w:t>
      </w:r>
    </w:p>
    <w:p w14:paraId="74F9F777" w14:textId="03889D32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61AAF81B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AD4A4E">
        <w:rPr>
          <w:noProof/>
          <w:lang w:eastAsia="ja-JP"/>
        </w:rPr>
        <w:instrText>i60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56AB8" w14:textId="77777777" w:rsidR="0049446F" w:rsidRDefault="0049446F">
      <w:r>
        <w:separator/>
      </w:r>
    </w:p>
  </w:endnote>
  <w:endnote w:type="continuationSeparator" w:id="0">
    <w:p w14:paraId="3A65FA86" w14:textId="77777777" w:rsidR="0049446F" w:rsidRDefault="0049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76D94" w14:textId="77777777" w:rsidR="0049446F" w:rsidRDefault="0049446F">
      <w:r>
        <w:separator/>
      </w:r>
    </w:p>
  </w:footnote>
  <w:footnote w:type="continuationSeparator" w:id="0">
    <w:p w14:paraId="227B5DB3" w14:textId="77777777" w:rsidR="0049446F" w:rsidRDefault="00494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59B5" w14:textId="77DC9EAA" w:rsidR="00CA346B" w:rsidRDefault="0000000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A6C49">
      <w:rPr>
        <w:noProof/>
      </w:rPr>
      <w:t>3GPP TS 36.523-1 V18.6.0 (2024-09)</w:t>
    </w:r>
    <w:r>
      <w:rPr>
        <w:noProof/>
      </w:rPr>
      <w:fldChar w:fldCharType="end"/>
    </w:r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4083A33F" w:rsidR="00CA346B" w:rsidRDefault="00CA346B">
    <w:pPr>
      <w:pStyle w:val="Header"/>
    </w:pPr>
    <w:r>
      <w:rPr>
        <w:rStyle w:val="ZGSM"/>
      </w:rPr>
      <w:t>Release 1</w:t>
    </w:r>
    <w:r w:rsidR="00FB746B">
      <w:rPr>
        <w:rStyle w:val="ZGSM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65B0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1487</TotalTime>
  <Pages>47</Pages>
  <Words>24485</Words>
  <Characters>139569</Characters>
  <Application>Microsoft Office Word</Application>
  <DocSecurity>0</DocSecurity>
  <Lines>1163</Lines>
  <Paragraphs>327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163727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5579</cp:lastModifiedBy>
  <cp:revision>46</cp:revision>
  <dcterms:created xsi:type="dcterms:W3CDTF">2022-02-15T17:00:00Z</dcterms:created>
  <dcterms:modified xsi:type="dcterms:W3CDTF">2024-09-25T15:23:00Z</dcterms:modified>
  <cp:category/>
</cp:coreProperties>
</file>