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0DE0A743"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19.1.0</w:t>
      </w:r>
      <w:r w:rsidR="00251D91" w:rsidRPr="00501056">
        <w:rPr>
          <w:noProof w:val="0"/>
        </w:rPr>
        <w:t xml:space="preserve"> </w:t>
      </w:r>
      <w:r w:rsidRPr="00501056">
        <w:rPr>
          <w:noProof w:val="0"/>
          <w:sz w:val="32"/>
        </w:rPr>
        <w:t>(</w:t>
      </w:r>
      <w:r w:rsidR="004818DE">
        <w:rPr>
          <w:noProof w:val="0"/>
          <w:sz w:val="32"/>
        </w:rPr>
        <w:t>2024-09</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8pt" o:ole="">
            <v:imagedata r:id="rId12" o:title=""/>
          </v:shape>
          <o:OLEObject Type="Embed" ProgID="Word.Picture.8" ShapeID="_x0000_i1025" DrawAspect="Content" ObjectID="_1788768499"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1B3CE2">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786841A1" w14:textId="511B03AA" w:rsidR="00BA0956"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A0956">
        <w:rPr>
          <w:noProof/>
        </w:rPr>
        <w:t>Foreword</w:t>
      </w:r>
      <w:r w:rsidR="00BA0956">
        <w:rPr>
          <w:noProof/>
        </w:rPr>
        <w:tab/>
      </w:r>
      <w:r w:rsidR="00BA0956">
        <w:rPr>
          <w:noProof/>
        </w:rPr>
        <w:fldChar w:fldCharType="begin" w:fldLock="1"/>
      </w:r>
      <w:r w:rsidR="00BA0956">
        <w:rPr>
          <w:noProof/>
        </w:rPr>
        <w:instrText xml:space="preserve"> PAGEREF _Toc178155846 \h </w:instrText>
      </w:r>
      <w:r w:rsidR="00BA0956">
        <w:rPr>
          <w:noProof/>
        </w:rPr>
      </w:r>
      <w:r w:rsidR="00BA0956">
        <w:rPr>
          <w:noProof/>
        </w:rPr>
        <w:fldChar w:fldCharType="separate"/>
      </w:r>
      <w:r w:rsidR="00BA0956">
        <w:rPr>
          <w:noProof/>
        </w:rPr>
        <w:t>6</w:t>
      </w:r>
      <w:r w:rsidR="00BA0956">
        <w:rPr>
          <w:noProof/>
        </w:rPr>
        <w:fldChar w:fldCharType="end"/>
      </w:r>
    </w:p>
    <w:p w14:paraId="52AABD64" w14:textId="5A29EE30"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_Toc178155847 \h </w:instrText>
      </w:r>
      <w:r>
        <w:rPr>
          <w:noProof/>
        </w:rPr>
      </w:r>
      <w:r>
        <w:rPr>
          <w:noProof/>
        </w:rPr>
        <w:fldChar w:fldCharType="separate"/>
      </w:r>
      <w:r>
        <w:rPr>
          <w:noProof/>
        </w:rPr>
        <w:t>8</w:t>
      </w:r>
      <w:r>
        <w:rPr>
          <w:noProof/>
        </w:rPr>
        <w:fldChar w:fldCharType="end"/>
      </w:r>
    </w:p>
    <w:p w14:paraId="7B308190" w14:textId="154FC686"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_Toc178155848 \h </w:instrText>
      </w:r>
      <w:r>
        <w:rPr>
          <w:noProof/>
        </w:rPr>
      </w:r>
      <w:r>
        <w:rPr>
          <w:noProof/>
        </w:rPr>
        <w:fldChar w:fldCharType="separate"/>
      </w:r>
      <w:r>
        <w:rPr>
          <w:noProof/>
        </w:rPr>
        <w:t>8</w:t>
      </w:r>
      <w:r>
        <w:rPr>
          <w:noProof/>
        </w:rPr>
        <w:fldChar w:fldCharType="end"/>
      </w:r>
    </w:p>
    <w:p w14:paraId="0EE76228" w14:textId="0C95F2B2"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_Toc178155849 \h </w:instrText>
      </w:r>
      <w:r>
        <w:rPr>
          <w:noProof/>
        </w:rPr>
      </w:r>
      <w:r>
        <w:rPr>
          <w:noProof/>
        </w:rPr>
        <w:fldChar w:fldCharType="separate"/>
      </w:r>
      <w:r>
        <w:rPr>
          <w:noProof/>
        </w:rPr>
        <w:t>9</w:t>
      </w:r>
      <w:r>
        <w:rPr>
          <w:noProof/>
        </w:rPr>
        <w:fldChar w:fldCharType="end"/>
      </w:r>
    </w:p>
    <w:p w14:paraId="5DAD6149" w14:textId="7EE4AC31"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_Toc178155850 \h </w:instrText>
      </w:r>
      <w:r>
        <w:rPr>
          <w:noProof/>
        </w:rPr>
      </w:r>
      <w:r>
        <w:rPr>
          <w:noProof/>
        </w:rPr>
        <w:fldChar w:fldCharType="separate"/>
      </w:r>
      <w:r>
        <w:rPr>
          <w:noProof/>
        </w:rPr>
        <w:t>9</w:t>
      </w:r>
      <w:r>
        <w:rPr>
          <w:noProof/>
        </w:rPr>
        <w:fldChar w:fldCharType="end"/>
      </w:r>
    </w:p>
    <w:p w14:paraId="5F7A15AB" w14:textId="6402D41D"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_Toc178155851 \h </w:instrText>
      </w:r>
      <w:r>
        <w:rPr>
          <w:noProof/>
        </w:rPr>
      </w:r>
      <w:r>
        <w:rPr>
          <w:noProof/>
        </w:rPr>
        <w:fldChar w:fldCharType="separate"/>
      </w:r>
      <w:r>
        <w:rPr>
          <w:noProof/>
        </w:rPr>
        <w:t>9</w:t>
      </w:r>
      <w:r>
        <w:rPr>
          <w:noProof/>
        </w:rPr>
        <w:fldChar w:fldCharType="end"/>
      </w:r>
    </w:p>
    <w:p w14:paraId="699E2D64" w14:textId="56BCA531"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_Toc178155852 \h </w:instrText>
      </w:r>
      <w:r>
        <w:rPr>
          <w:noProof/>
        </w:rPr>
      </w:r>
      <w:r>
        <w:rPr>
          <w:noProof/>
        </w:rPr>
        <w:fldChar w:fldCharType="separate"/>
      </w:r>
      <w:r>
        <w:rPr>
          <w:noProof/>
        </w:rPr>
        <w:t>9</w:t>
      </w:r>
      <w:r>
        <w:rPr>
          <w:noProof/>
        </w:rPr>
        <w:fldChar w:fldCharType="end"/>
      </w:r>
    </w:p>
    <w:p w14:paraId="74404139" w14:textId="7D5D9148"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_Toc178155853 \h </w:instrText>
      </w:r>
      <w:r>
        <w:rPr>
          <w:noProof/>
        </w:rPr>
      </w:r>
      <w:r>
        <w:rPr>
          <w:noProof/>
        </w:rPr>
        <w:fldChar w:fldCharType="separate"/>
      </w:r>
      <w:r>
        <w:rPr>
          <w:noProof/>
        </w:rPr>
        <w:t>9</w:t>
      </w:r>
      <w:r>
        <w:rPr>
          <w:noProof/>
        </w:rPr>
        <w:fldChar w:fldCharType="end"/>
      </w:r>
    </w:p>
    <w:p w14:paraId="60131720" w14:textId="6E29B2E9"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_Toc178155854 \h </w:instrText>
      </w:r>
      <w:r>
        <w:rPr>
          <w:noProof/>
        </w:rPr>
      </w:r>
      <w:r>
        <w:rPr>
          <w:noProof/>
        </w:rPr>
        <w:fldChar w:fldCharType="separate"/>
      </w:r>
      <w:r>
        <w:rPr>
          <w:noProof/>
        </w:rPr>
        <w:t>9</w:t>
      </w:r>
      <w:r>
        <w:rPr>
          <w:noProof/>
        </w:rPr>
        <w:fldChar w:fldCharType="end"/>
      </w:r>
    </w:p>
    <w:p w14:paraId="576B045C" w14:textId="292A99C6"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_Toc178155855 \h </w:instrText>
      </w:r>
      <w:r>
        <w:rPr>
          <w:noProof/>
        </w:rPr>
      </w:r>
      <w:r>
        <w:rPr>
          <w:noProof/>
        </w:rPr>
        <w:fldChar w:fldCharType="separate"/>
      </w:r>
      <w:r>
        <w:rPr>
          <w:noProof/>
        </w:rPr>
        <w:t>10</w:t>
      </w:r>
      <w:r>
        <w:rPr>
          <w:noProof/>
        </w:rPr>
        <w:fldChar w:fldCharType="end"/>
      </w:r>
    </w:p>
    <w:p w14:paraId="3F93202D" w14:textId="15E935CC"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_Toc178155856 \h </w:instrText>
      </w:r>
      <w:r>
        <w:rPr>
          <w:noProof/>
        </w:rPr>
      </w:r>
      <w:r>
        <w:rPr>
          <w:noProof/>
        </w:rPr>
        <w:fldChar w:fldCharType="separate"/>
      </w:r>
      <w:r>
        <w:rPr>
          <w:noProof/>
        </w:rPr>
        <w:t>10</w:t>
      </w:r>
      <w:r>
        <w:rPr>
          <w:noProof/>
        </w:rPr>
        <w:fldChar w:fldCharType="end"/>
      </w:r>
    </w:p>
    <w:p w14:paraId="0A4647A0" w14:textId="070769DB"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_Toc178155857 \h </w:instrText>
      </w:r>
      <w:r>
        <w:rPr>
          <w:noProof/>
        </w:rPr>
      </w:r>
      <w:r>
        <w:rPr>
          <w:noProof/>
        </w:rPr>
        <w:fldChar w:fldCharType="separate"/>
      </w:r>
      <w:r>
        <w:rPr>
          <w:noProof/>
        </w:rPr>
        <w:t>10</w:t>
      </w:r>
      <w:r>
        <w:rPr>
          <w:noProof/>
        </w:rPr>
        <w:fldChar w:fldCharType="end"/>
      </w:r>
    </w:p>
    <w:p w14:paraId="45368078" w14:textId="38EAD5E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_Toc178155858 \h </w:instrText>
      </w:r>
      <w:r>
        <w:rPr>
          <w:noProof/>
        </w:rPr>
      </w:r>
      <w:r>
        <w:rPr>
          <w:noProof/>
        </w:rPr>
        <w:fldChar w:fldCharType="separate"/>
      </w:r>
      <w:r>
        <w:rPr>
          <w:noProof/>
        </w:rPr>
        <w:t>10</w:t>
      </w:r>
      <w:r>
        <w:rPr>
          <w:noProof/>
        </w:rPr>
        <w:fldChar w:fldCharType="end"/>
      </w:r>
    </w:p>
    <w:p w14:paraId="56EB5009" w14:textId="077718FD"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_Toc178155859 \h </w:instrText>
      </w:r>
      <w:r>
        <w:rPr>
          <w:noProof/>
        </w:rPr>
      </w:r>
      <w:r>
        <w:rPr>
          <w:noProof/>
        </w:rPr>
        <w:fldChar w:fldCharType="separate"/>
      </w:r>
      <w:r>
        <w:rPr>
          <w:noProof/>
        </w:rPr>
        <w:t>11</w:t>
      </w:r>
      <w:r>
        <w:rPr>
          <w:noProof/>
        </w:rPr>
        <w:fldChar w:fldCharType="end"/>
      </w:r>
    </w:p>
    <w:p w14:paraId="1C6A5E4F" w14:textId="60CDCAB0"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_Toc178155860 \h </w:instrText>
      </w:r>
      <w:r>
        <w:rPr>
          <w:noProof/>
        </w:rPr>
      </w:r>
      <w:r>
        <w:rPr>
          <w:noProof/>
        </w:rPr>
        <w:fldChar w:fldCharType="separate"/>
      </w:r>
      <w:r>
        <w:rPr>
          <w:noProof/>
        </w:rPr>
        <w:t>11</w:t>
      </w:r>
      <w:r>
        <w:rPr>
          <w:noProof/>
        </w:rPr>
        <w:fldChar w:fldCharType="end"/>
      </w:r>
    </w:p>
    <w:p w14:paraId="37B0CBE6" w14:textId="216EED6F"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_Toc178155861 \h </w:instrText>
      </w:r>
      <w:r>
        <w:rPr>
          <w:noProof/>
        </w:rPr>
      </w:r>
      <w:r>
        <w:rPr>
          <w:noProof/>
        </w:rPr>
        <w:fldChar w:fldCharType="separate"/>
      </w:r>
      <w:r>
        <w:rPr>
          <w:noProof/>
        </w:rPr>
        <w:t>18</w:t>
      </w:r>
      <w:r>
        <w:rPr>
          <w:noProof/>
        </w:rPr>
        <w:fldChar w:fldCharType="end"/>
      </w:r>
    </w:p>
    <w:p w14:paraId="148B102C" w14:textId="5E962F46" w:rsidR="00BA0956" w:rsidRDefault="00BA095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_Toc178155862 \h </w:instrText>
      </w:r>
      <w:r>
        <w:rPr>
          <w:noProof/>
        </w:rPr>
      </w:r>
      <w:r>
        <w:rPr>
          <w:noProof/>
        </w:rPr>
        <w:fldChar w:fldCharType="separate"/>
      </w:r>
      <w:r>
        <w:rPr>
          <w:noProof/>
        </w:rPr>
        <w:t>22</w:t>
      </w:r>
      <w:r>
        <w:rPr>
          <w:noProof/>
        </w:rPr>
        <w:fldChar w:fldCharType="end"/>
      </w:r>
    </w:p>
    <w:p w14:paraId="35F824C1" w14:textId="77CA7D2F"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_Toc178155863 \h </w:instrText>
      </w:r>
      <w:r>
        <w:rPr>
          <w:noProof/>
        </w:rPr>
      </w:r>
      <w:r>
        <w:rPr>
          <w:noProof/>
        </w:rPr>
        <w:fldChar w:fldCharType="separate"/>
      </w:r>
      <w:r>
        <w:rPr>
          <w:noProof/>
        </w:rPr>
        <w:t>22</w:t>
      </w:r>
      <w:r>
        <w:rPr>
          <w:noProof/>
        </w:rPr>
        <w:fldChar w:fldCharType="end"/>
      </w:r>
    </w:p>
    <w:p w14:paraId="0BA6BF82" w14:textId="4F0B9A2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_Toc178155864 \h </w:instrText>
      </w:r>
      <w:r>
        <w:rPr>
          <w:noProof/>
        </w:rPr>
      </w:r>
      <w:r>
        <w:rPr>
          <w:noProof/>
        </w:rPr>
        <w:fldChar w:fldCharType="separate"/>
      </w:r>
      <w:r>
        <w:rPr>
          <w:noProof/>
        </w:rPr>
        <w:t>22</w:t>
      </w:r>
      <w:r>
        <w:rPr>
          <w:noProof/>
        </w:rPr>
        <w:fldChar w:fldCharType="end"/>
      </w:r>
    </w:p>
    <w:p w14:paraId="170D84F8" w14:textId="092778B2"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_Toc178155865 \h </w:instrText>
      </w:r>
      <w:r>
        <w:rPr>
          <w:noProof/>
        </w:rPr>
      </w:r>
      <w:r>
        <w:rPr>
          <w:noProof/>
        </w:rPr>
        <w:fldChar w:fldCharType="separate"/>
      </w:r>
      <w:r>
        <w:rPr>
          <w:noProof/>
        </w:rPr>
        <w:t>23</w:t>
      </w:r>
      <w:r>
        <w:rPr>
          <w:noProof/>
        </w:rPr>
        <w:fldChar w:fldCharType="end"/>
      </w:r>
    </w:p>
    <w:p w14:paraId="7CB2CE0B" w14:textId="2244FD56"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_Toc178155866 \h </w:instrText>
      </w:r>
      <w:r>
        <w:rPr>
          <w:noProof/>
        </w:rPr>
      </w:r>
      <w:r>
        <w:rPr>
          <w:noProof/>
        </w:rPr>
        <w:fldChar w:fldCharType="separate"/>
      </w:r>
      <w:r>
        <w:rPr>
          <w:noProof/>
        </w:rPr>
        <w:t>23</w:t>
      </w:r>
      <w:r>
        <w:rPr>
          <w:noProof/>
        </w:rPr>
        <w:fldChar w:fldCharType="end"/>
      </w:r>
    </w:p>
    <w:p w14:paraId="729785C9" w14:textId="4D261053"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_Toc178155867 \h </w:instrText>
      </w:r>
      <w:r>
        <w:rPr>
          <w:noProof/>
        </w:rPr>
      </w:r>
      <w:r>
        <w:rPr>
          <w:noProof/>
        </w:rPr>
        <w:fldChar w:fldCharType="separate"/>
      </w:r>
      <w:r>
        <w:rPr>
          <w:noProof/>
        </w:rPr>
        <w:t>24</w:t>
      </w:r>
      <w:r>
        <w:rPr>
          <w:noProof/>
        </w:rPr>
        <w:fldChar w:fldCharType="end"/>
      </w:r>
    </w:p>
    <w:p w14:paraId="39F471B9" w14:textId="414BFA1B"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_Toc178155868 \h </w:instrText>
      </w:r>
      <w:r>
        <w:rPr>
          <w:noProof/>
        </w:rPr>
      </w:r>
      <w:r>
        <w:rPr>
          <w:noProof/>
        </w:rPr>
        <w:fldChar w:fldCharType="separate"/>
      </w:r>
      <w:r>
        <w:rPr>
          <w:noProof/>
        </w:rPr>
        <w:t>25</w:t>
      </w:r>
      <w:r>
        <w:rPr>
          <w:noProof/>
        </w:rPr>
        <w:fldChar w:fldCharType="end"/>
      </w:r>
    </w:p>
    <w:p w14:paraId="71BB89DD" w14:textId="63FDE125"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_Toc178155869 \h </w:instrText>
      </w:r>
      <w:r>
        <w:rPr>
          <w:noProof/>
        </w:rPr>
      </w:r>
      <w:r>
        <w:rPr>
          <w:noProof/>
        </w:rPr>
        <w:fldChar w:fldCharType="separate"/>
      </w:r>
      <w:r>
        <w:rPr>
          <w:noProof/>
        </w:rPr>
        <w:t>26</w:t>
      </w:r>
      <w:r>
        <w:rPr>
          <w:noProof/>
        </w:rPr>
        <w:fldChar w:fldCharType="end"/>
      </w:r>
    </w:p>
    <w:p w14:paraId="42A4E450" w14:textId="7A35331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_Toc178155870 \h </w:instrText>
      </w:r>
      <w:r>
        <w:rPr>
          <w:noProof/>
        </w:rPr>
      </w:r>
      <w:r>
        <w:rPr>
          <w:noProof/>
        </w:rPr>
        <w:fldChar w:fldCharType="separate"/>
      </w:r>
      <w:r>
        <w:rPr>
          <w:noProof/>
        </w:rPr>
        <w:t>26</w:t>
      </w:r>
      <w:r>
        <w:rPr>
          <w:noProof/>
        </w:rPr>
        <w:fldChar w:fldCharType="end"/>
      </w:r>
    </w:p>
    <w:p w14:paraId="4AD7A2CF" w14:textId="1049EE76"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_Toc178155871 \h </w:instrText>
      </w:r>
      <w:r>
        <w:rPr>
          <w:noProof/>
        </w:rPr>
      </w:r>
      <w:r>
        <w:rPr>
          <w:noProof/>
        </w:rPr>
        <w:fldChar w:fldCharType="separate"/>
      </w:r>
      <w:r>
        <w:rPr>
          <w:noProof/>
        </w:rPr>
        <w:t>27</w:t>
      </w:r>
      <w:r>
        <w:rPr>
          <w:noProof/>
        </w:rPr>
        <w:fldChar w:fldCharType="end"/>
      </w:r>
    </w:p>
    <w:p w14:paraId="4D8DBF8E" w14:textId="7F714F7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_Toc178155872 \h </w:instrText>
      </w:r>
      <w:r>
        <w:rPr>
          <w:noProof/>
        </w:rPr>
      </w:r>
      <w:r>
        <w:rPr>
          <w:noProof/>
        </w:rPr>
        <w:fldChar w:fldCharType="separate"/>
      </w:r>
      <w:r>
        <w:rPr>
          <w:noProof/>
        </w:rPr>
        <w:t>27</w:t>
      </w:r>
      <w:r>
        <w:rPr>
          <w:noProof/>
        </w:rPr>
        <w:fldChar w:fldCharType="end"/>
      </w:r>
    </w:p>
    <w:p w14:paraId="51FA9B0D" w14:textId="3D778DD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_Toc178155873 \h </w:instrText>
      </w:r>
      <w:r>
        <w:rPr>
          <w:noProof/>
        </w:rPr>
      </w:r>
      <w:r>
        <w:rPr>
          <w:noProof/>
        </w:rPr>
        <w:fldChar w:fldCharType="separate"/>
      </w:r>
      <w:r>
        <w:rPr>
          <w:noProof/>
        </w:rPr>
        <w:t>27</w:t>
      </w:r>
      <w:r>
        <w:rPr>
          <w:noProof/>
        </w:rPr>
        <w:fldChar w:fldCharType="end"/>
      </w:r>
    </w:p>
    <w:p w14:paraId="161B3437" w14:textId="08DDB50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_Toc178155874 \h </w:instrText>
      </w:r>
      <w:r>
        <w:rPr>
          <w:noProof/>
        </w:rPr>
      </w:r>
      <w:r>
        <w:rPr>
          <w:noProof/>
        </w:rPr>
        <w:fldChar w:fldCharType="separate"/>
      </w:r>
      <w:r>
        <w:rPr>
          <w:noProof/>
        </w:rPr>
        <w:t>28</w:t>
      </w:r>
      <w:r>
        <w:rPr>
          <w:noProof/>
        </w:rPr>
        <w:fldChar w:fldCharType="end"/>
      </w:r>
    </w:p>
    <w:p w14:paraId="2CAEEA70" w14:textId="7AC6CD2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_Toc178155875 \h </w:instrText>
      </w:r>
      <w:r>
        <w:rPr>
          <w:noProof/>
        </w:rPr>
      </w:r>
      <w:r>
        <w:rPr>
          <w:noProof/>
        </w:rPr>
        <w:fldChar w:fldCharType="separate"/>
      </w:r>
      <w:r>
        <w:rPr>
          <w:noProof/>
        </w:rPr>
        <w:t>28</w:t>
      </w:r>
      <w:r>
        <w:rPr>
          <w:noProof/>
        </w:rPr>
        <w:fldChar w:fldCharType="end"/>
      </w:r>
    </w:p>
    <w:p w14:paraId="4D6496F7" w14:textId="5F166A1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_Toc178155876 \h </w:instrText>
      </w:r>
      <w:r>
        <w:rPr>
          <w:noProof/>
        </w:rPr>
      </w:r>
      <w:r>
        <w:rPr>
          <w:noProof/>
        </w:rPr>
        <w:fldChar w:fldCharType="separate"/>
      </w:r>
      <w:r>
        <w:rPr>
          <w:noProof/>
        </w:rPr>
        <w:t>28</w:t>
      </w:r>
      <w:r>
        <w:rPr>
          <w:noProof/>
        </w:rPr>
        <w:fldChar w:fldCharType="end"/>
      </w:r>
    </w:p>
    <w:p w14:paraId="27005820" w14:textId="2CCA88C9"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_Toc178155877 \h </w:instrText>
      </w:r>
      <w:r>
        <w:rPr>
          <w:noProof/>
        </w:rPr>
      </w:r>
      <w:r>
        <w:rPr>
          <w:noProof/>
        </w:rPr>
        <w:fldChar w:fldCharType="separate"/>
      </w:r>
      <w:r>
        <w:rPr>
          <w:noProof/>
        </w:rPr>
        <w:t>28</w:t>
      </w:r>
      <w:r>
        <w:rPr>
          <w:noProof/>
        </w:rPr>
        <w:fldChar w:fldCharType="end"/>
      </w:r>
    </w:p>
    <w:p w14:paraId="534187A9" w14:textId="20DB1039"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_Toc178155878 \h </w:instrText>
      </w:r>
      <w:r>
        <w:rPr>
          <w:noProof/>
        </w:rPr>
      </w:r>
      <w:r>
        <w:rPr>
          <w:noProof/>
        </w:rPr>
        <w:fldChar w:fldCharType="separate"/>
      </w:r>
      <w:r>
        <w:rPr>
          <w:noProof/>
        </w:rPr>
        <w:t>28</w:t>
      </w:r>
      <w:r>
        <w:rPr>
          <w:noProof/>
        </w:rPr>
        <w:fldChar w:fldCharType="end"/>
      </w:r>
    </w:p>
    <w:p w14:paraId="13FE358A" w14:textId="5F788672"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_Toc178155879 \h </w:instrText>
      </w:r>
      <w:r>
        <w:rPr>
          <w:noProof/>
        </w:rPr>
      </w:r>
      <w:r>
        <w:rPr>
          <w:noProof/>
        </w:rPr>
        <w:fldChar w:fldCharType="separate"/>
      </w:r>
      <w:r>
        <w:rPr>
          <w:noProof/>
        </w:rPr>
        <w:t>28</w:t>
      </w:r>
      <w:r>
        <w:rPr>
          <w:noProof/>
        </w:rPr>
        <w:fldChar w:fldCharType="end"/>
      </w:r>
    </w:p>
    <w:p w14:paraId="1A58AC21" w14:textId="03FC58C9"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_Toc178155880 \h </w:instrText>
      </w:r>
      <w:r>
        <w:rPr>
          <w:noProof/>
        </w:rPr>
      </w:r>
      <w:r>
        <w:rPr>
          <w:noProof/>
        </w:rPr>
        <w:fldChar w:fldCharType="separate"/>
      </w:r>
      <w:r>
        <w:rPr>
          <w:noProof/>
        </w:rPr>
        <w:t>28</w:t>
      </w:r>
      <w:r>
        <w:rPr>
          <w:noProof/>
        </w:rPr>
        <w:fldChar w:fldCharType="end"/>
      </w:r>
    </w:p>
    <w:p w14:paraId="56D01BEB" w14:textId="5936A73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_Toc178155881 \h </w:instrText>
      </w:r>
      <w:r>
        <w:rPr>
          <w:noProof/>
        </w:rPr>
      </w:r>
      <w:r>
        <w:rPr>
          <w:noProof/>
        </w:rPr>
        <w:fldChar w:fldCharType="separate"/>
      </w:r>
      <w:r>
        <w:rPr>
          <w:noProof/>
        </w:rPr>
        <w:t>29</w:t>
      </w:r>
      <w:r>
        <w:rPr>
          <w:noProof/>
        </w:rPr>
        <w:fldChar w:fldCharType="end"/>
      </w:r>
    </w:p>
    <w:p w14:paraId="08CBED7A" w14:textId="544F0D19"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_Toc178155882 \h </w:instrText>
      </w:r>
      <w:r>
        <w:rPr>
          <w:noProof/>
        </w:rPr>
      </w:r>
      <w:r>
        <w:rPr>
          <w:noProof/>
        </w:rPr>
        <w:fldChar w:fldCharType="separate"/>
      </w:r>
      <w:r>
        <w:rPr>
          <w:noProof/>
        </w:rPr>
        <w:t>29</w:t>
      </w:r>
      <w:r>
        <w:rPr>
          <w:noProof/>
        </w:rPr>
        <w:fldChar w:fldCharType="end"/>
      </w:r>
    </w:p>
    <w:p w14:paraId="12621267" w14:textId="71DAE36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_Toc178155883 \h </w:instrText>
      </w:r>
      <w:r>
        <w:rPr>
          <w:noProof/>
        </w:rPr>
      </w:r>
      <w:r>
        <w:rPr>
          <w:noProof/>
        </w:rPr>
        <w:fldChar w:fldCharType="separate"/>
      </w:r>
      <w:r>
        <w:rPr>
          <w:noProof/>
        </w:rPr>
        <w:t>29</w:t>
      </w:r>
      <w:r>
        <w:rPr>
          <w:noProof/>
        </w:rPr>
        <w:fldChar w:fldCharType="end"/>
      </w:r>
    </w:p>
    <w:p w14:paraId="5768ABEB" w14:textId="4AF9CD6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_Toc178155884 \h </w:instrText>
      </w:r>
      <w:r>
        <w:rPr>
          <w:noProof/>
        </w:rPr>
      </w:r>
      <w:r>
        <w:rPr>
          <w:noProof/>
        </w:rPr>
        <w:fldChar w:fldCharType="separate"/>
      </w:r>
      <w:r>
        <w:rPr>
          <w:noProof/>
        </w:rPr>
        <w:t>29</w:t>
      </w:r>
      <w:r>
        <w:rPr>
          <w:noProof/>
        </w:rPr>
        <w:fldChar w:fldCharType="end"/>
      </w:r>
    </w:p>
    <w:p w14:paraId="6598408B" w14:textId="5AD3701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6.1.11.11</w:t>
      </w:r>
      <w:r>
        <w:rPr>
          <w:rFonts w:asciiTheme="minorHAnsi" w:eastAsiaTheme="minorEastAsia" w:hAnsiTheme="minorHAnsi" w:cstheme="minorBidi"/>
          <w:noProof/>
          <w:kern w:val="2"/>
          <w:sz w:val="22"/>
          <w:szCs w:val="22"/>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_Toc178155885 \h </w:instrText>
      </w:r>
      <w:r>
        <w:rPr>
          <w:noProof/>
        </w:rPr>
      </w:r>
      <w:r>
        <w:rPr>
          <w:noProof/>
        </w:rPr>
        <w:fldChar w:fldCharType="separate"/>
      </w:r>
      <w:r>
        <w:rPr>
          <w:noProof/>
        </w:rPr>
        <w:t>29</w:t>
      </w:r>
      <w:r>
        <w:rPr>
          <w:noProof/>
        </w:rPr>
        <w:fldChar w:fldCharType="end"/>
      </w:r>
    </w:p>
    <w:p w14:paraId="1CF0FD19" w14:textId="0286C572" w:rsidR="00BA0956" w:rsidRDefault="00BA095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_Toc178155886 \h </w:instrText>
      </w:r>
      <w:r>
        <w:rPr>
          <w:noProof/>
        </w:rPr>
      </w:r>
      <w:r>
        <w:rPr>
          <w:noProof/>
        </w:rPr>
        <w:fldChar w:fldCharType="separate"/>
      </w:r>
      <w:r>
        <w:rPr>
          <w:noProof/>
        </w:rPr>
        <w:t>29</w:t>
      </w:r>
      <w:r>
        <w:rPr>
          <w:noProof/>
        </w:rPr>
        <w:fldChar w:fldCharType="end"/>
      </w:r>
    </w:p>
    <w:p w14:paraId="642A716F" w14:textId="2172DE86"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_Toc178155887 \h </w:instrText>
      </w:r>
      <w:r>
        <w:rPr>
          <w:noProof/>
        </w:rPr>
      </w:r>
      <w:r>
        <w:rPr>
          <w:noProof/>
        </w:rPr>
        <w:fldChar w:fldCharType="separate"/>
      </w:r>
      <w:r>
        <w:rPr>
          <w:noProof/>
        </w:rPr>
        <w:t>30</w:t>
      </w:r>
      <w:r>
        <w:rPr>
          <w:noProof/>
        </w:rPr>
        <w:fldChar w:fldCharType="end"/>
      </w:r>
    </w:p>
    <w:p w14:paraId="4B4EA8DC" w14:textId="01D933FE"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_Toc178155888 \h </w:instrText>
      </w:r>
      <w:r>
        <w:rPr>
          <w:noProof/>
        </w:rPr>
      </w:r>
      <w:r>
        <w:rPr>
          <w:noProof/>
        </w:rPr>
        <w:fldChar w:fldCharType="separate"/>
      </w:r>
      <w:r>
        <w:rPr>
          <w:noProof/>
        </w:rPr>
        <w:t>30</w:t>
      </w:r>
      <w:r>
        <w:rPr>
          <w:noProof/>
        </w:rPr>
        <w:fldChar w:fldCharType="end"/>
      </w:r>
    </w:p>
    <w:p w14:paraId="23B0CB3A" w14:textId="52FF581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_Toc178155889 \h </w:instrText>
      </w:r>
      <w:r>
        <w:rPr>
          <w:noProof/>
        </w:rPr>
      </w:r>
      <w:r>
        <w:rPr>
          <w:noProof/>
        </w:rPr>
        <w:fldChar w:fldCharType="separate"/>
      </w:r>
      <w:r>
        <w:rPr>
          <w:noProof/>
        </w:rPr>
        <w:t>30</w:t>
      </w:r>
      <w:r>
        <w:rPr>
          <w:noProof/>
        </w:rPr>
        <w:fldChar w:fldCharType="end"/>
      </w:r>
    </w:p>
    <w:p w14:paraId="5071389A" w14:textId="502AC7F9"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_Toc178155890 \h </w:instrText>
      </w:r>
      <w:r>
        <w:rPr>
          <w:noProof/>
        </w:rPr>
      </w:r>
      <w:r>
        <w:rPr>
          <w:noProof/>
        </w:rPr>
        <w:fldChar w:fldCharType="separate"/>
      </w:r>
      <w:r>
        <w:rPr>
          <w:noProof/>
        </w:rPr>
        <w:t>30</w:t>
      </w:r>
      <w:r>
        <w:rPr>
          <w:noProof/>
        </w:rPr>
        <w:fldChar w:fldCharType="end"/>
      </w:r>
    </w:p>
    <w:p w14:paraId="22953F31" w14:textId="35DF49B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_Toc178155891 \h </w:instrText>
      </w:r>
      <w:r>
        <w:rPr>
          <w:noProof/>
        </w:rPr>
      </w:r>
      <w:r>
        <w:rPr>
          <w:noProof/>
        </w:rPr>
        <w:fldChar w:fldCharType="separate"/>
      </w:r>
      <w:r>
        <w:rPr>
          <w:noProof/>
        </w:rPr>
        <w:t>30</w:t>
      </w:r>
      <w:r>
        <w:rPr>
          <w:noProof/>
        </w:rPr>
        <w:fldChar w:fldCharType="end"/>
      </w:r>
    </w:p>
    <w:p w14:paraId="52A60D12" w14:textId="193C0E11"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_Toc178155892 \h </w:instrText>
      </w:r>
      <w:r>
        <w:rPr>
          <w:noProof/>
        </w:rPr>
      </w:r>
      <w:r>
        <w:rPr>
          <w:noProof/>
        </w:rPr>
        <w:fldChar w:fldCharType="separate"/>
      </w:r>
      <w:r>
        <w:rPr>
          <w:noProof/>
        </w:rPr>
        <w:t>30</w:t>
      </w:r>
      <w:r>
        <w:rPr>
          <w:noProof/>
        </w:rPr>
        <w:fldChar w:fldCharType="end"/>
      </w:r>
    </w:p>
    <w:p w14:paraId="47505650" w14:textId="42FF2E0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_Toc178155893 \h </w:instrText>
      </w:r>
      <w:r>
        <w:rPr>
          <w:noProof/>
        </w:rPr>
      </w:r>
      <w:r>
        <w:rPr>
          <w:noProof/>
        </w:rPr>
        <w:fldChar w:fldCharType="separate"/>
      </w:r>
      <w:r>
        <w:rPr>
          <w:noProof/>
        </w:rPr>
        <w:t>30</w:t>
      </w:r>
      <w:r>
        <w:rPr>
          <w:noProof/>
        </w:rPr>
        <w:fldChar w:fldCharType="end"/>
      </w:r>
    </w:p>
    <w:p w14:paraId="700C0EAE" w14:textId="5B63E0D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_Toc178155894 \h </w:instrText>
      </w:r>
      <w:r>
        <w:rPr>
          <w:noProof/>
        </w:rPr>
      </w:r>
      <w:r>
        <w:rPr>
          <w:noProof/>
        </w:rPr>
        <w:fldChar w:fldCharType="separate"/>
      </w:r>
      <w:r>
        <w:rPr>
          <w:noProof/>
        </w:rPr>
        <w:t>30</w:t>
      </w:r>
      <w:r>
        <w:rPr>
          <w:noProof/>
        </w:rPr>
        <w:fldChar w:fldCharType="end"/>
      </w:r>
    </w:p>
    <w:p w14:paraId="199C1E54" w14:textId="0E6BDDF1"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_Toc178155895 \h </w:instrText>
      </w:r>
      <w:r>
        <w:rPr>
          <w:noProof/>
        </w:rPr>
      </w:r>
      <w:r>
        <w:rPr>
          <w:noProof/>
        </w:rPr>
        <w:fldChar w:fldCharType="separate"/>
      </w:r>
      <w:r>
        <w:rPr>
          <w:noProof/>
        </w:rPr>
        <w:t>31</w:t>
      </w:r>
      <w:r>
        <w:rPr>
          <w:noProof/>
        </w:rPr>
        <w:fldChar w:fldCharType="end"/>
      </w:r>
    </w:p>
    <w:p w14:paraId="15442C66" w14:textId="3BA9EADF"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_Toc178155896 \h </w:instrText>
      </w:r>
      <w:r>
        <w:rPr>
          <w:noProof/>
        </w:rPr>
      </w:r>
      <w:r>
        <w:rPr>
          <w:noProof/>
        </w:rPr>
        <w:fldChar w:fldCharType="separate"/>
      </w:r>
      <w:r>
        <w:rPr>
          <w:noProof/>
        </w:rPr>
        <w:t>33</w:t>
      </w:r>
      <w:r>
        <w:rPr>
          <w:noProof/>
        </w:rPr>
        <w:fldChar w:fldCharType="end"/>
      </w:r>
    </w:p>
    <w:p w14:paraId="7367FB26" w14:textId="0D20D47C"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_Toc178155897 \h </w:instrText>
      </w:r>
      <w:r>
        <w:rPr>
          <w:noProof/>
        </w:rPr>
      </w:r>
      <w:r>
        <w:rPr>
          <w:noProof/>
        </w:rPr>
        <w:fldChar w:fldCharType="separate"/>
      </w:r>
      <w:r>
        <w:rPr>
          <w:noProof/>
        </w:rPr>
        <w:t>33</w:t>
      </w:r>
      <w:r>
        <w:rPr>
          <w:noProof/>
        </w:rPr>
        <w:fldChar w:fldCharType="end"/>
      </w:r>
    </w:p>
    <w:p w14:paraId="771AE68C" w14:textId="6DE69A91"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_Toc178155898 \h </w:instrText>
      </w:r>
      <w:r>
        <w:rPr>
          <w:noProof/>
        </w:rPr>
      </w:r>
      <w:r>
        <w:rPr>
          <w:noProof/>
        </w:rPr>
        <w:fldChar w:fldCharType="separate"/>
      </w:r>
      <w:r>
        <w:rPr>
          <w:noProof/>
        </w:rPr>
        <w:t>33</w:t>
      </w:r>
      <w:r>
        <w:rPr>
          <w:noProof/>
        </w:rPr>
        <w:fldChar w:fldCharType="end"/>
      </w:r>
    </w:p>
    <w:p w14:paraId="5E0B91E7" w14:textId="43BF5DC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_Toc178155899 \h </w:instrText>
      </w:r>
      <w:r>
        <w:rPr>
          <w:noProof/>
        </w:rPr>
      </w:r>
      <w:r>
        <w:rPr>
          <w:noProof/>
        </w:rPr>
        <w:fldChar w:fldCharType="separate"/>
      </w:r>
      <w:r>
        <w:rPr>
          <w:noProof/>
        </w:rPr>
        <w:t>33</w:t>
      </w:r>
      <w:r>
        <w:rPr>
          <w:noProof/>
        </w:rPr>
        <w:fldChar w:fldCharType="end"/>
      </w:r>
    </w:p>
    <w:p w14:paraId="7CE92D4C" w14:textId="7525FE5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_Toc178155900 \h </w:instrText>
      </w:r>
      <w:r>
        <w:rPr>
          <w:noProof/>
        </w:rPr>
      </w:r>
      <w:r>
        <w:rPr>
          <w:noProof/>
        </w:rPr>
        <w:fldChar w:fldCharType="separate"/>
      </w:r>
      <w:r>
        <w:rPr>
          <w:noProof/>
        </w:rPr>
        <w:t>34</w:t>
      </w:r>
      <w:r>
        <w:rPr>
          <w:noProof/>
        </w:rPr>
        <w:fldChar w:fldCharType="end"/>
      </w:r>
    </w:p>
    <w:p w14:paraId="187BA968" w14:textId="3F449B60"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_Toc178155901 \h </w:instrText>
      </w:r>
      <w:r>
        <w:rPr>
          <w:noProof/>
        </w:rPr>
      </w:r>
      <w:r>
        <w:rPr>
          <w:noProof/>
        </w:rPr>
        <w:fldChar w:fldCharType="separate"/>
      </w:r>
      <w:r>
        <w:rPr>
          <w:noProof/>
        </w:rPr>
        <w:t>34</w:t>
      </w:r>
      <w:r>
        <w:rPr>
          <w:noProof/>
        </w:rPr>
        <w:fldChar w:fldCharType="end"/>
      </w:r>
    </w:p>
    <w:p w14:paraId="5B1ECABA" w14:textId="47CDF42E"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_Toc178155902 \h </w:instrText>
      </w:r>
      <w:r>
        <w:rPr>
          <w:noProof/>
        </w:rPr>
      </w:r>
      <w:r>
        <w:rPr>
          <w:noProof/>
        </w:rPr>
        <w:fldChar w:fldCharType="separate"/>
      </w:r>
      <w:r>
        <w:rPr>
          <w:noProof/>
        </w:rPr>
        <w:t>35</w:t>
      </w:r>
      <w:r>
        <w:rPr>
          <w:noProof/>
        </w:rPr>
        <w:fldChar w:fldCharType="end"/>
      </w:r>
    </w:p>
    <w:p w14:paraId="47543A81" w14:textId="2F4E1B8C"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_Toc178155903 \h </w:instrText>
      </w:r>
      <w:r>
        <w:rPr>
          <w:noProof/>
        </w:rPr>
      </w:r>
      <w:r>
        <w:rPr>
          <w:noProof/>
        </w:rPr>
        <w:fldChar w:fldCharType="separate"/>
      </w:r>
      <w:r>
        <w:rPr>
          <w:noProof/>
        </w:rPr>
        <w:t>35</w:t>
      </w:r>
      <w:r>
        <w:rPr>
          <w:noProof/>
        </w:rPr>
        <w:fldChar w:fldCharType="end"/>
      </w:r>
    </w:p>
    <w:p w14:paraId="05554726" w14:textId="2C044F3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_Toc178155904 \h </w:instrText>
      </w:r>
      <w:r>
        <w:rPr>
          <w:noProof/>
        </w:rPr>
      </w:r>
      <w:r>
        <w:rPr>
          <w:noProof/>
        </w:rPr>
        <w:fldChar w:fldCharType="separate"/>
      </w:r>
      <w:r>
        <w:rPr>
          <w:noProof/>
        </w:rPr>
        <w:t>35</w:t>
      </w:r>
      <w:r>
        <w:rPr>
          <w:noProof/>
        </w:rPr>
        <w:fldChar w:fldCharType="end"/>
      </w:r>
    </w:p>
    <w:p w14:paraId="33973FF1" w14:textId="76F01BAD"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_Toc178155905 \h </w:instrText>
      </w:r>
      <w:r>
        <w:rPr>
          <w:noProof/>
        </w:rPr>
      </w:r>
      <w:r>
        <w:rPr>
          <w:noProof/>
        </w:rPr>
        <w:fldChar w:fldCharType="separate"/>
      </w:r>
      <w:r>
        <w:rPr>
          <w:noProof/>
        </w:rPr>
        <w:t>35</w:t>
      </w:r>
      <w:r>
        <w:rPr>
          <w:noProof/>
        </w:rPr>
        <w:fldChar w:fldCharType="end"/>
      </w:r>
    </w:p>
    <w:p w14:paraId="4C7CD0CC" w14:textId="7FF32CC9"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871108">
        <w:rPr>
          <w:rFonts w:cs="Arial"/>
          <w:noProof/>
        </w:rPr>
        <w:t>InformationObjectClass – abstract</w:t>
      </w:r>
      <w:r>
        <w:rPr>
          <w:noProof/>
        </w:rPr>
        <w:tab/>
      </w:r>
      <w:r>
        <w:rPr>
          <w:noProof/>
        </w:rPr>
        <w:fldChar w:fldCharType="begin" w:fldLock="1"/>
      </w:r>
      <w:r>
        <w:rPr>
          <w:noProof/>
        </w:rPr>
        <w:instrText xml:space="preserve"> PAGEREF _Toc178155906 \h </w:instrText>
      </w:r>
      <w:r>
        <w:rPr>
          <w:noProof/>
        </w:rPr>
      </w:r>
      <w:r>
        <w:rPr>
          <w:noProof/>
        </w:rPr>
        <w:fldChar w:fldCharType="separate"/>
      </w:r>
      <w:r>
        <w:rPr>
          <w:noProof/>
        </w:rPr>
        <w:t>35</w:t>
      </w:r>
      <w:r>
        <w:rPr>
          <w:noProof/>
        </w:rPr>
        <w:fldChar w:fldCharType="end"/>
      </w:r>
    </w:p>
    <w:p w14:paraId="6B63108D" w14:textId="35558F5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_Toc178155907 \h </w:instrText>
      </w:r>
      <w:r>
        <w:rPr>
          <w:noProof/>
        </w:rPr>
      </w:r>
      <w:r>
        <w:rPr>
          <w:noProof/>
        </w:rPr>
        <w:fldChar w:fldCharType="separate"/>
      </w:r>
      <w:r>
        <w:rPr>
          <w:noProof/>
        </w:rPr>
        <w:t>35</w:t>
      </w:r>
      <w:r>
        <w:rPr>
          <w:noProof/>
        </w:rPr>
        <w:fldChar w:fldCharType="end"/>
      </w:r>
    </w:p>
    <w:p w14:paraId="527EE762" w14:textId="378B9F58"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_Toc178155908 \h </w:instrText>
      </w:r>
      <w:r>
        <w:rPr>
          <w:noProof/>
        </w:rPr>
      </w:r>
      <w:r>
        <w:rPr>
          <w:noProof/>
        </w:rPr>
        <w:fldChar w:fldCharType="separate"/>
      </w:r>
      <w:r>
        <w:rPr>
          <w:noProof/>
        </w:rPr>
        <w:t>36</w:t>
      </w:r>
      <w:r>
        <w:rPr>
          <w:noProof/>
        </w:rPr>
        <w:fldChar w:fldCharType="end"/>
      </w:r>
    </w:p>
    <w:p w14:paraId="697F85AC" w14:textId="0BD0CDE2"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_Toc178155909 \h </w:instrText>
      </w:r>
      <w:r>
        <w:rPr>
          <w:noProof/>
        </w:rPr>
      </w:r>
      <w:r>
        <w:rPr>
          <w:noProof/>
        </w:rPr>
        <w:fldChar w:fldCharType="separate"/>
      </w:r>
      <w:r>
        <w:rPr>
          <w:noProof/>
        </w:rPr>
        <w:t>36</w:t>
      </w:r>
      <w:r>
        <w:rPr>
          <w:noProof/>
        </w:rPr>
        <w:fldChar w:fldCharType="end"/>
      </w:r>
    </w:p>
    <w:p w14:paraId="5C3806FA" w14:textId="1F8DABE0"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_Toc178155910 \h </w:instrText>
      </w:r>
      <w:r>
        <w:rPr>
          <w:noProof/>
        </w:rPr>
      </w:r>
      <w:r>
        <w:rPr>
          <w:noProof/>
        </w:rPr>
        <w:fldChar w:fldCharType="separate"/>
      </w:r>
      <w:r>
        <w:rPr>
          <w:noProof/>
        </w:rPr>
        <w:t>36</w:t>
      </w:r>
      <w:r>
        <w:rPr>
          <w:noProof/>
        </w:rPr>
        <w:fldChar w:fldCharType="end"/>
      </w:r>
    </w:p>
    <w:p w14:paraId="6C708972" w14:textId="2C524FFE"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_Toc178155911 \h </w:instrText>
      </w:r>
      <w:r>
        <w:rPr>
          <w:noProof/>
        </w:rPr>
      </w:r>
      <w:r>
        <w:rPr>
          <w:noProof/>
        </w:rPr>
        <w:fldChar w:fldCharType="separate"/>
      </w:r>
      <w:r>
        <w:rPr>
          <w:noProof/>
        </w:rPr>
        <w:t>36</w:t>
      </w:r>
      <w:r>
        <w:rPr>
          <w:noProof/>
        </w:rPr>
        <w:fldChar w:fldCharType="end"/>
      </w:r>
    </w:p>
    <w:p w14:paraId="3455D872" w14:textId="33472B5B"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871108">
        <w:rPr>
          <w:rFonts w:cs="Arial"/>
          <w:noProof/>
        </w:rPr>
        <w:t>InformationObjectClass – concrete</w:t>
      </w:r>
      <w:r>
        <w:rPr>
          <w:noProof/>
        </w:rPr>
        <w:tab/>
      </w:r>
      <w:r>
        <w:rPr>
          <w:noProof/>
        </w:rPr>
        <w:fldChar w:fldCharType="begin" w:fldLock="1"/>
      </w:r>
      <w:r>
        <w:rPr>
          <w:noProof/>
        </w:rPr>
        <w:instrText xml:space="preserve"> PAGEREF _Toc178155912 \h </w:instrText>
      </w:r>
      <w:r>
        <w:rPr>
          <w:noProof/>
        </w:rPr>
      </w:r>
      <w:r>
        <w:rPr>
          <w:noProof/>
        </w:rPr>
        <w:fldChar w:fldCharType="separate"/>
      </w:r>
      <w:r>
        <w:rPr>
          <w:noProof/>
        </w:rPr>
        <w:t>36</w:t>
      </w:r>
      <w:r>
        <w:rPr>
          <w:noProof/>
        </w:rPr>
        <w:fldChar w:fldCharType="end"/>
      </w:r>
    </w:p>
    <w:p w14:paraId="5C5D54F8" w14:textId="3D88A56F"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_Toc178155913 \h </w:instrText>
      </w:r>
      <w:r>
        <w:rPr>
          <w:noProof/>
        </w:rPr>
      </w:r>
      <w:r>
        <w:rPr>
          <w:noProof/>
        </w:rPr>
        <w:fldChar w:fldCharType="separate"/>
      </w:r>
      <w:r>
        <w:rPr>
          <w:noProof/>
        </w:rPr>
        <w:t>36</w:t>
      </w:r>
      <w:r>
        <w:rPr>
          <w:noProof/>
        </w:rPr>
        <w:fldChar w:fldCharType="end"/>
      </w:r>
    </w:p>
    <w:p w14:paraId="039199D8" w14:textId="6CF66EB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_Toc178155914 \h </w:instrText>
      </w:r>
      <w:r>
        <w:rPr>
          <w:noProof/>
        </w:rPr>
      </w:r>
      <w:r>
        <w:rPr>
          <w:noProof/>
        </w:rPr>
        <w:fldChar w:fldCharType="separate"/>
      </w:r>
      <w:r>
        <w:rPr>
          <w:noProof/>
        </w:rPr>
        <w:t>36</w:t>
      </w:r>
      <w:r>
        <w:rPr>
          <w:noProof/>
        </w:rPr>
        <w:fldChar w:fldCharType="end"/>
      </w:r>
    </w:p>
    <w:p w14:paraId="03C7AE97" w14:textId="45297FA6"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_Toc178155915 \h </w:instrText>
      </w:r>
      <w:r>
        <w:rPr>
          <w:noProof/>
        </w:rPr>
      </w:r>
      <w:r>
        <w:rPr>
          <w:noProof/>
        </w:rPr>
        <w:fldChar w:fldCharType="separate"/>
      </w:r>
      <w:r>
        <w:rPr>
          <w:noProof/>
        </w:rPr>
        <w:t>37</w:t>
      </w:r>
      <w:r>
        <w:rPr>
          <w:noProof/>
        </w:rPr>
        <w:fldChar w:fldCharType="end"/>
      </w:r>
    </w:p>
    <w:p w14:paraId="1E819666" w14:textId="75F6208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_Toc178155916 \h </w:instrText>
      </w:r>
      <w:r>
        <w:rPr>
          <w:noProof/>
        </w:rPr>
      </w:r>
      <w:r>
        <w:rPr>
          <w:noProof/>
        </w:rPr>
        <w:fldChar w:fldCharType="separate"/>
      </w:r>
      <w:r>
        <w:rPr>
          <w:noProof/>
        </w:rPr>
        <w:t>37</w:t>
      </w:r>
      <w:r>
        <w:rPr>
          <w:noProof/>
        </w:rPr>
        <w:fldChar w:fldCharType="end"/>
      </w:r>
    </w:p>
    <w:p w14:paraId="6C737BBA" w14:textId="309EA201"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_Toc178155917 \h </w:instrText>
      </w:r>
      <w:r>
        <w:rPr>
          <w:noProof/>
        </w:rPr>
      </w:r>
      <w:r>
        <w:rPr>
          <w:noProof/>
        </w:rPr>
        <w:fldChar w:fldCharType="separate"/>
      </w:r>
      <w:r>
        <w:rPr>
          <w:noProof/>
        </w:rPr>
        <w:t>37</w:t>
      </w:r>
      <w:r>
        <w:rPr>
          <w:noProof/>
        </w:rPr>
        <w:fldChar w:fldCharType="end"/>
      </w:r>
    </w:p>
    <w:p w14:paraId="255E8303" w14:textId="36AC5C2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_Toc178155918 \h </w:instrText>
      </w:r>
      <w:r>
        <w:rPr>
          <w:noProof/>
        </w:rPr>
      </w:r>
      <w:r>
        <w:rPr>
          <w:noProof/>
        </w:rPr>
        <w:fldChar w:fldCharType="separate"/>
      </w:r>
      <w:r>
        <w:rPr>
          <w:noProof/>
        </w:rPr>
        <w:t>37</w:t>
      </w:r>
      <w:r>
        <w:rPr>
          <w:noProof/>
        </w:rPr>
        <w:fldChar w:fldCharType="end"/>
      </w:r>
    </w:p>
    <w:p w14:paraId="35D4C80E" w14:textId="05607B61"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_Toc178155919 \h </w:instrText>
      </w:r>
      <w:r>
        <w:rPr>
          <w:noProof/>
        </w:rPr>
      </w:r>
      <w:r>
        <w:rPr>
          <w:noProof/>
        </w:rPr>
        <w:fldChar w:fldCharType="separate"/>
      </w:r>
      <w:r>
        <w:rPr>
          <w:noProof/>
        </w:rPr>
        <w:t>37</w:t>
      </w:r>
      <w:r>
        <w:rPr>
          <w:noProof/>
        </w:rPr>
        <w:fldChar w:fldCharType="end"/>
      </w:r>
    </w:p>
    <w:p w14:paraId="3F0BA33E" w14:textId="059EA6D2"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_Toc178155920 \h </w:instrText>
      </w:r>
      <w:r>
        <w:rPr>
          <w:noProof/>
        </w:rPr>
      </w:r>
      <w:r>
        <w:rPr>
          <w:noProof/>
        </w:rPr>
        <w:fldChar w:fldCharType="separate"/>
      </w:r>
      <w:r>
        <w:rPr>
          <w:noProof/>
        </w:rPr>
        <w:t>38</w:t>
      </w:r>
      <w:r>
        <w:rPr>
          <w:noProof/>
        </w:rPr>
        <w:fldChar w:fldCharType="end"/>
      </w:r>
    </w:p>
    <w:p w14:paraId="3C82596A" w14:textId="4831EC0C"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_Toc178155921 \h </w:instrText>
      </w:r>
      <w:r>
        <w:rPr>
          <w:noProof/>
        </w:rPr>
      </w:r>
      <w:r>
        <w:rPr>
          <w:noProof/>
        </w:rPr>
        <w:fldChar w:fldCharType="separate"/>
      </w:r>
      <w:r>
        <w:rPr>
          <w:noProof/>
        </w:rPr>
        <w:t>38</w:t>
      </w:r>
      <w:r>
        <w:rPr>
          <w:noProof/>
        </w:rPr>
        <w:fldChar w:fldCharType="end"/>
      </w:r>
    </w:p>
    <w:p w14:paraId="6FAD13D1" w14:textId="35D5EC2B" w:rsidR="00BA0956" w:rsidRDefault="00BA0956">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_Toc178155922 \h </w:instrText>
      </w:r>
      <w:r>
        <w:rPr>
          <w:noProof/>
        </w:rPr>
      </w:r>
      <w:r>
        <w:rPr>
          <w:noProof/>
        </w:rPr>
        <w:fldChar w:fldCharType="separate"/>
      </w:r>
      <w:r>
        <w:rPr>
          <w:noProof/>
        </w:rPr>
        <w:t>38</w:t>
      </w:r>
      <w:r>
        <w:rPr>
          <w:noProof/>
        </w:rPr>
        <w:fldChar w:fldCharType="end"/>
      </w:r>
    </w:p>
    <w:p w14:paraId="5DDE30BC" w14:textId="54A780CC" w:rsidR="00BA0956" w:rsidRDefault="00BA0956">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_Toc178155923 \h </w:instrText>
      </w:r>
      <w:r>
        <w:rPr>
          <w:noProof/>
        </w:rPr>
      </w:r>
      <w:r>
        <w:rPr>
          <w:noProof/>
        </w:rPr>
        <w:fldChar w:fldCharType="separate"/>
      </w:r>
      <w:r>
        <w:rPr>
          <w:noProof/>
        </w:rPr>
        <w:t>39</w:t>
      </w:r>
      <w:r>
        <w:rPr>
          <w:noProof/>
        </w:rPr>
        <w:fldChar w:fldCharType="end"/>
      </w:r>
    </w:p>
    <w:p w14:paraId="30008739" w14:textId="54D23B7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_Toc178155924 \h </w:instrText>
      </w:r>
      <w:r>
        <w:rPr>
          <w:noProof/>
        </w:rPr>
      </w:r>
      <w:r>
        <w:rPr>
          <w:noProof/>
        </w:rPr>
        <w:fldChar w:fldCharType="separate"/>
      </w:r>
      <w:r>
        <w:rPr>
          <w:noProof/>
        </w:rPr>
        <w:t>40</w:t>
      </w:r>
      <w:r>
        <w:rPr>
          <w:noProof/>
        </w:rPr>
        <w:fldChar w:fldCharType="end"/>
      </w:r>
    </w:p>
    <w:p w14:paraId="1F5050E7" w14:textId="0C5072F5"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_Toc178155925 \h </w:instrText>
      </w:r>
      <w:r>
        <w:rPr>
          <w:noProof/>
        </w:rPr>
      </w:r>
      <w:r>
        <w:rPr>
          <w:noProof/>
        </w:rPr>
        <w:fldChar w:fldCharType="separate"/>
      </w:r>
      <w:r>
        <w:rPr>
          <w:noProof/>
        </w:rPr>
        <w:t>41</w:t>
      </w:r>
      <w:r>
        <w:rPr>
          <w:noProof/>
        </w:rPr>
        <w:fldChar w:fldCharType="end"/>
      </w:r>
    </w:p>
    <w:p w14:paraId="673C746C" w14:textId="08EA831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_Toc178155926 \h </w:instrText>
      </w:r>
      <w:r>
        <w:rPr>
          <w:noProof/>
        </w:rPr>
      </w:r>
      <w:r>
        <w:rPr>
          <w:noProof/>
        </w:rPr>
        <w:fldChar w:fldCharType="separate"/>
      </w:r>
      <w:r>
        <w:rPr>
          <w:noProof/>
        </w:rPr>
        <w:t>41</w:t>
      </w:r>
      <w:r>
        <w:rPr>
          <w:noProof/>
        </w:rPr>
        <w:fldChar w:fldCharType="end"/>
      </w:r>
    </w:p>
    <w:p w14:paraId="154B5084" w14:textId="3E612D0C"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_Toc178155927 \h </w:instrText>
      </w:r>
      <w:r>
        <w:rPr>
          <w:noProof/>
        </w:rPr>
      </w:r>
      <w:r>
        <w:rPr>
          <w:noProof/>
        </w:rPr>
        <w:fldChar w:fldCharType="separate"/>
      </w:r>
      <w:r>
        <w:rPr>
          <w:noProof/>
        </w:rPr>
        <w:t>41</w:t>
      </w:r>
      <w:r>
        <w:rPr>
          <w:noProof/>
        </w:rPr>
        <w:fldChar w:fldCharType="end"/>
      </w:r>
    </w:p>
    <w:p w14:paraId="055CA668" w14:textId="5CD2C990"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_Toc178155928 \h </w:instrText>
      </w:r>
      <w:r>
        <w:rPr>
          <w:noProof/>
        </w:rPr>
      </w:r>
      <w:r>
        <w:rPr>
          <w:noProof/>
        </w:rPr>
        <w:fldChar w:fldCharType="separate"/>
      </w:r>
      <w:r>
        <w:rPr>
          <w:noProof/>
        </w:rPr>
        <w:t>41</w:t>
      </w:r>
      <w:r>
        <w:rPr>
          <w:noProof/>
        </w:rPr>
        <w:fldChar w:fldCharType="end"/>
      </w:r>
    </w:p>
    <w:p w14:paraId="4E689E13" w14:textId="1164EDA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_Toc178155929 \h </w:instrText>
      </w:r>
      <w:r>
        <w:rPr>
          <w:noProof/>
        </w:rPr>
      </w:r>
      <w:r>
        <w:rPr>
          <w:noProof/>
        </w:rPr>
        <w:fldChar w:fldCharType="separate"/>
      </w:r>
      <w:r>
        <w:rPr>
          <w:noProof/>
        </w:rPr>
        <w:t>42</w:t>
      </w:r>
      <w:r>
        <w:rPr>
          <w:noProof/>
        </w:rPr>
        <w:fldChar w:fldCharType="end"/>
      </w:r>
    </w:p>
    <w:p w14:paraId="1E8524E2" w14:textId="729D2DB6"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_Toc178155930 \h </w:instrText>
      </w:r>
      <w:r>
        <w:rPr>
          <w:noProof/>
        </w:rPr>
      </w:r>
      <w:r>
        <w:rPr>
          <w:noProof/>
        </w:rPr>
        <w:fldChar w:fldCharType="separate"/>
      </w:r>
      <w:r>
        <w:rPr>
          <w:noProof/>
        </w:rPr>
        <w:t>42</w:t>
      </w:r>
      <w:r>
        <w:rPr>
          <w:noProof/>
        </w:rPr>
        <w:fldChar w:fldCharType="end"/>
      </w:r>
    </w:p>
    <w:p w14:paraId="74E4ADBE" w14:textId="2C94A7C0"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_Toc178155931 \h </w:instrText>
      </w:r>
      <w:r>
        <w:rPr>
          <w:noProof/>
        </w:rPr>
      </w:r>
      <w:r>
        <w:rPr>
          <w:noProof/>
        </w:rPr>
        <w:fldChar w:fldCharType="separate"/>
      </w:r>
      <w:r>
        <w:rPr>
          <w:noProof/>
        </w:rPr>
        <w:t>42</w:t>
      </w:r>
      <w:r>
        <w:rPr>
          <w:noProof/>
        </w:rPr>
        <w:fldChar w:fldCharType="end"/>
      </w:r>
    </w:p>
    <w:p w14:paraId="03EA4258" w14:textId="1D68838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_Toc178155932 \h </w:instrText>
      </w:r>
      <w:r>
        <w:rPr>
          <w:noProof/>
        </w:rPr>
      </w:r>
      <w:r>
        <w:rPr>
          <w:noProof/>
        </w:rPr>
        <w:fldChar w:fldCharType="separate"/>
      </w:r>
      <w:r>
        <w:rPr>
          <w:noProof/>
        </w:rPr>
        <w:t>42</w:t>
      </w:r>
      <w:r>
        <w:rPr>
          <w:noProof/>
        </w:rPr>
        <w:fldChar w:fldCharType="end"/>
      </w:r>
    </w:p>
    <w:p w14:paraId="4CFFE83C" w14:textId="30143F9A"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_Toc178155933 \h </w:instrText>
      </w:r>
      <w:r>
        <w:rPr>
          <w:noProof/>
        </w:rPr>
      </w:r>
      <w:r>
        <w:rPr>
          <w:noProof/>
        </w:rPr>
        <w:fldChar w:fldCharType="separate"/>
      </w:r>
      <w:r>
        <w:rPr>
          <w:noProof/>
        </w:rPr>
        <w:t>42</w:t>
      </w:r>
      <w:r>
        <w:rPr>
          <w:noProof/>
        </w:rPr>
        <w:fldChar w:fldCharType="end"/>
      </w:r>
    </w:p>
    <w:p w14:paraId="107D1D77" w14:textId="016E783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_Toc178155934 \h </w:instrText>
      </w:r>
      <w:r>
        <w:rPr>
          <w:noProof/>
        </w:rPr>
      </w:r>
      <w:r>
        <w:rPr>
          <w:noProof/>
        </w:rPr>
        <w:fldChar w:fldCharType="separate"/>
      </w:r>
      <w:r>
        <w:rPr>
          <w:noProof/>
        </w:rPr>
        <w:t>42</w:t>
      </w:r>
      <w:r>
        <w:rPr>
          <w:noProof/>
        </w:rPr>
        <w:fldChar w:fldCharType="end"/>
      </w:r>
    </w:p>
    <w:p w14:paraId="2AE025A4" w14:textId="5D20CF7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_Toc178155935 \h </w:instrText>
      </w:r>
      <w:r>
        <w:rPr>
          <w:noProof/>
        </w:rPr>
      </w:r>
      <w:r>
        <w:rPr>
          <w:noProof/>
        </w:rPr>
        <w:fldChar w:fldCharType="separate"/>
      </w:r>
      <w:r>
        <w:rPr>
          <w:noProof/>
        </w:rPr>
        <w:t>42</w:t>
      </w:r>
      <w:r>
        <w:rPr>
          <w:noProof/>
        </w:rPr>
        <w:fldChar w:fldCharType="end"/>
      </w:r>
    </w:p>
    <w:p w14:paraId="7410BC06" w14:textId="075D6D61"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_Toc178155936 \h </w:instrText>
      </w:r>
      <w:r>
        <w:rPr>
          <w:noProof/>
        </w:rPr>
      </w:r>
      <w:r>
        <w:rPr>
          <w:noProof/>
        </w:rPr>
        <w:fldChar w:fldCharType="separate"/>
      </w:r>
      <w:r>
        <w:rPr>
          <w:noProof/>
        </w:rPr>
        <w:t>43</w:t>
      </w:r>
      <w:r>
        <w:rPr>
          <w:noProof/>
        </w:rPr>
        <w:fldChar w:fldCharType="end"/>
      </w:r>
    </w:p>
    <w:p w14:paraId="410A1BE7" w14:textId="49A21AF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_Toc178155937 \h </w:instrText>
      </w:r>
      <w:r>
        <w:rPr>
          <w:noProof/>
        </w:rPr>
      </w:r>
      <w:r>
        <w:rPr>
          <w:noProof/>
        </w:rPr>
        <w:fldChar w:fldCharType="separate"/>
      </w:r>
      <w:r>
        <w:rPr>
          <w:noProof/>
        </w:rPr>
        <w:t>43</w:t>
      </w:r>
      <w:r>
        <w:rPr>
          <w:noProof/>
        </w:rPr>
        <w:fldChar w:fldCharType="end"/>
      </w:r>
    </w:p>
    <w:p w14:paraId="3BDD5226" w14:textId="4869D35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_Toc178155938 \h </w:instrText>
      </w:r>
      <w:r>
        <w:rPr>
          <w:noProof/>
        </w:rPr>
      </w:r>
      <w:r>
        <w:rPr>
          <w:noProof/>
        </w:rPr>
        <w:fldChar w:fldCharType="separate"/>
      </w:r>
      <w:r>
        <w:rPr>
          <w:noProof/>
        </w:rPr>
        <w:t>44</w:t>
      </w:r>
      <w:r>
        <w:rPr>
          <w:noProof/>
        </w:rPr>
        <w:fldChar w:fldCharType="end"/>
      </w:r>
    </w:p>
    <w:p w14:paraId="34A53E7E" w14:textId="5E5533D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_Toc178155939 \h </w:instrText>
      </w:r>
      <w:r>
        <w:rPr>
          <w:noProof/>
        </w:rPr>
      </w:r>
      <w:r>
        <w:rPr>
          <w:noProof/>
        </w:rPr>
        <w:fldChar w:fldCharType="separate"/>
      </w:r>
      <w:r>
        <w:rPr>
          <w:noProof/>
        </w:rPr>
        <w:t>44</w:t>
      </w:r>
      <w:r>
        <w:rPr>
          <w:noProof/>
        </w:rPr>
        <w:fldChar w:fldCharType="end"/>
      </w:r>
    </w:p>
    <w:p w14:paraId="425B3493" w14:textId="2F259745"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_Toc178155940 \h </w:instrText>
      </w:r>
      <w:r>
        <w:rPr>
          <w:noProof/>
        </w:rPr>
      </w:r>
      <w:r>
        <w:rPr>
          <w:noProof/>
        </w:rPr>
        <w:fldChar w:fldCharType="separate"/>
      </w:r>
      <w:r>
        <w:rPr>
          <w:noProof/>
        </w:rPr>
        <w:t>44</w:t>
      </w:r>
      <w:r>
        <w:rPr>
          <w:noProof/>
        </w:rPr>
        <w:fldChar w:fldCharType="end"/>
      </w:r>
    </w:p>
    <w:p w14:paraId="3FFCCC36" w14:textId="7BEB2CDB"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_Toc178155941 \h </w:instrText>
      </w:r>
      <w:r>
        <w:rPr>
          <w:noProof/>
        </w:rPr>
      </w:r>
      <w:r>
        <w:rPr>
          <w:noProof/>
        </w:rPr>
        <w:fldChar w:fldCharType="separate"/>
      </w:r>
      <w:r>
        <w:rPr>
          <w:noProof/>
        </w:rPr>
        <w:t>44</w:t>
      </w:r>
      <w:r>
        <w:rPr>
          <w:noProof/>
        </w:rPr>
        <w:fldChar w:fldCharType="end"/>
      </w:r>
    </w:p>
    <w:p w14:paraId="6033012B" w14:textId="6B62CEF1"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_Toc178155942 \h </w:instrText>
      </w:r>
      <w:r>
        <w:rPr>
          <w:noProof/>
        </w:rPr>
      </w:r>
      <w:r>
        <w:rPr>
          <w:noProof/>
        </w:rPr>
        <w:fldChar w:fldCharType="separate"/>
      </w:r>
      <w:r>
        <w:rPr>
          <w:noProof/>
        </w:rPr>
        <w:t>44</w:t>
      </w:r>
      <w:r>
        <w:rPr>
          <w:noProof/>
        </w:rPr>
        <w:fldChar w:fldCharType="end"/>
      </w:r>
    </w:p>
    <w:p w14:paraId="1FC0A863" w14:textId="7EB8C0B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_Toc178155943 \h </w:instrText>
      </w:r>
      <w:r>
        <w:rPr>
          <w:noProof/>
        </w:rPr>
      </w:r>
      <w:r>
        <w:rPr>
          <w:noProof/>
        </w:rPr>
        <w:fldChar w:fldCharType="separate"/>
      </w:r>
      <w:r>
        <w:rPr>
          <w:noProof/>
        </w:rPr>
        <w:t>44</w:t>
      </w:r>
      <w:r>
        <w:rPr>
          <w:noProof/>
        </w:rPr>
        <w:fldChar w:fldCharType="end"/>
      </w:r>
    </w:p>
    <w:p w14:paraId="3D08A8AB" w14:textId="1EAA1E3F"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_Toc178155944 \h </w:instrText>
      </w:r>
      <w:r>
        <w:rPr>
          <w:noProof/>
        </w:rPr>
      </w:r>
      <w:r>
        <w:rPr>
          <w:noProof/>
        </w:rPr>
        <w:fldChar w:fldCharType="separate"/>
      </w:r>
      <w:r>
        <w:rPr>
          <w:noProof/>
        </w:rPr>
        <w:t>44</w:t>
      </w:r>
      <w:r>
        <w:rPr>
          <w:noProof/>
        </w:rPr>
        <w:fldChar w:fldCharType="end"/>
      </w:r>
    </w:p>
    <w:p w14:paraId="103B85A3" w14:textId="370809D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_Toc178155945 \h </w:instrText>
      </w:r>
      <w:r>
        <w:rPr>
          <w:noProof/>
        </w:rPr>
      </w:r>
      <w:r>
        <w:rPr>
          <w:noProof/>
        </w:rPr>
        <w:fldChar w:fldCharType="separate"/>
      </w:r>
      <w:r>
        <w:rPr>
          <w:noProof/>
        </w:rPr>
        <w:t>45</w:t>
      </w:r>
      <w:r>
        <w:rPr>
          <w:noProof/>
        </w:rPr>
        <w:fldChar w:fldCharType="end"/>
      </w:r>
    </w:p>
    <w:p w14:paraId="568265B3" w14:textId="07EC6118"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_Toc178155946 \h </w:instrText>
      </w:r>
      <w:r>
        <w:rPr>
          <w:noProof/>
        </w:rPr>
      </w:r>
      <w:r>
        <w:rPr>
          <w:noProof/>
        </w:rPr>
        <w:fldChar w:fldCharType="separate"/>
      </w:r>
      <w:r>
        <w:rPr>
          <w:noProof/>
        </w:rPr>
        <w:t>45</w:t>
      </w:r>
      <w:r>
        <w:rPr>
          <w:noProof/>
        </w:rPr>
        <w:fldChar w:fldCharType="end"/>
      </w:r>
    </w:p>
    <w:p w14:paraId="638479AA" w14:textId="64C909E2"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_Toc178155947 \h </w:instrText>
      </w:r>
      <w:r>
        <w:rPr>
          <w:noProof/>
        </w:rPr>
      </w:r>
      <w:r>
        <w:rPr>
          <w:noProof/>
        </w:rPr>
        <w:fldChar w:fldCharType="separate"/>
      </w:r>
      <w:r>
        <w:rPr>
          <w:noProof/>
        </w:rPr>
        <w:t>45</w:t>
      </w:r>
      <w:r>
        <w:rPr>
          <w:noProof/>
        </w:rPr>
        <w:fldChar w:fldCharType="end"/>
      </w:r>
    </w:p>
    <w:p w14:paraId="6C3C4F57" w14:textId="1ABBA5B2"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_Toc178155948 \h </w:instrText>
      </w:r>
      <w:r>
        <w:rPr>
          <w:noProof/>
        </w:rPr>
      </w:r>
      <w:r>
        <w:rPr>
          <w:noProof/>
        </w:rPr>
        <w:fldChar w:fldCharType="separate"/>
      </w:r>
      <w:r>
        <w:rPr>
          <w:noProof/>
        </w:rPr>
        <w:t>45</w:t>
      </w:r>
      <w:r>
        <w:rPr>
          <w:noProof/>
        </w:rPr>
        <w:fldChar w:fldCharType="end"/>
      </w:r>
    </w:p>
    <w:p w14:paraId="60BC9B9D" w14:textId="3BCB961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_Toc178155949 \h </w:instrText>
      </w:r>
      <w:r>
        <w:rPr>
          <w:noProof/>
        </w:rPr>
      </w:r>
      <w:r>
        <w:rPr>
          <w:noProof/>
        </w:rPr>
        <w:fldChar w:fldCharType="separate"/>
      </w:r>
      <w:r>
        <w:rPr>
          <w:noProof/>
        </w:rPr>
        <w:t>45</w:t>
      </w:r>
      <w:r>
        <w:rPr>
          <w:noProof/>
        </w:rPr>
        <w:fldChar w:fldCharType="end"/>
      </w:r>
    </w:p>
    <w:p w14:paraId="3EAABC2A" w14:textId="791F629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_Toc178155950 \h </w:instrText>
      </w:r>
      <w:r>
        <w:rPr>
          <w:noProof/>
        </w:rPr>
      </w:r>
      <w:r>
        <w:rPr>
          <w:noProof/>
        </w:rPr>
        <w:fldChar w:fldCharType="separate"/>
      </w:r>
      <w:r>
        <w:rPr>
          <w:noProof/>
        </w:rPr>
        <w:t>45</w:t>
      </w:r>
      <w:r>
        <w:rPr>
          <w:noProof/>
        </w:rPr>
        <w:fldChar w:fldCharType="end"/>
      </w:r>
    </w:p>
    <w:p w14:paraId="370160D7" w14:textId="6C1C503A"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_Toc178155951 \h </w:instrText>
      </w:r>
      <w:r>
        <w:rPr>
          <w:noProof/>
        </w:rPr>
      </w:r>
      <w:r>
        <w:rPr>
          <w:noProof/>
        </w:rPr>
        <w:fldChar w:fldCharType="separate"/>
      </w:r>
      <w:r>
        <w:rPr>
          <w:noProof/>
        </w:rPr>
        <w:t>45</w:t>
      </w:r>
      <w:r>
        <w:rPr>
          <w:noProof/>
        </w:rPr>
        <w:fldChar w:fldCharType="end"/>
      </w:r>
    </w:p>
    <w:p w14:paraId="4AECD9D1" w14:textId="199F0DF4"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_Toc178155952 \h </w:instrText>
      </w:r>
      <w:r>
        <w:rPr>
          <w:noProof/>
        </w:rPr>
      </w:r>
      <w:r>
        <w:rPr>
          <w:noProof/>
        </w:rPr>
        <w:fldChar w:fldCharType="separate"/>
      </w:r>
      <w:r>
        <w:rPr>
          <w:noProof/>
        </w:rPr>
        <w:t>45</w:t>
      </w:r>
      <w:r>
        <w:rPr>
          <w:noProof/>
        </w:rPr>
        <w:fldChar w:fldCharType="end"/>
      </w:r>
    </w:p>
    <w:p w14:paraId="7B6D0C3A" w14:textId="024B22A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_Toc178155953 \h </w:instrText>
      </w:r>
      <w:r>
        <w:rPr>
          <w:noProof/>
        </w:rPr>
      </w:r>
      <w:r>
        <w:rPr>
          <w:noProof/>
        </w:rPr>
        <w:fldChar w:fldCharType="separate"/>
      </w:r>
      <w:r>
        <w:rPr>
          <w:noProof/>
        </w:rPr>
        <w:t>45</w:t>
      </w:r>
      <w:r>
        <w:rPr>
          <w:noProof/>
        </w:rPr>
        <w:fldChar w:fldCharType="end"/>
      </w:r>
    </w:p>
    <w:p w14:paraId="217AFD17" w14:textId="741D28F4"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_Toc178155954 \h </w:instrText>
      </w:r>
      <w:r>
        <w:rPr>
          <w:noProof/>
        </w:rPr>
      </w:r>
      <w:r>
        <w:rPr>
          <w:noProof/>
        </w:rPr>
        <w:fldChar w:fldCharType="separate"/>
      </w:r>
      <w:r>
        <w:rPr>
          <w:noProof/>
        </w:rPr>
        <w:t>45</w:t>
      </w:r>
      <w:r>
        <w:rPr>
          <w:noProof/>
        </w:rPr>
        <w:fldChar w:fldCharType="end"/>
      </w:r>
    </w:p>
    <w:p w14:paraId="064C241D" w14:textId="57E5F3A0"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_Toc178155955 \h </w:instrText>
      </w:r>
      <w:r>
        <w:rPr>
          <w:noProof/>
        </w:rPr>
      </w:r>
      <w:r>
        <w:rPr>
          <w:noProof/>
        </w:rPr>
        <w:fldChar w:fldCharType="separate"/>
      </w:r>
      <w:r>
        <w:rPr>
          <w:noProof/>
        </w:rPr>
        <w:t>45</w:t>
      </w:r>
      <w:r>
        <w:rPr>
          <w:noProof/>
        </w:rPr>
        <w:fldChar w:fldCharType="end"/>
      </w:r>
    </w:p>
    <w:p w14:paraId="32122E53" w14:textId="37B569E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_Toc178155956 \h </w:instrText>
      </w:r>
      <w:r>
        <w:rPr>
          <w:noProof/>
        </w:rPr>
      </w:r>
      <w:r>
        <w:rPr>
          <w:noProof/>
        </w:rPr>
        <w:fldChar w:fldCharType="separate"/>
      </w:r>
      <w:r>
        <w:rPr>
          <w:noProof/>
        </w:rPr>
        <w:t>46</w:t>
      </w:r>
      <w:r>
        <w:rPr>
          <w:noProof/>
        </w:rPr>
        <w:fldChar w:fldCharType="end"/>
      </w:r>
    </w:p>
    <w:p w14:paraId="7E87EC0F" w14:textId="42766C9F"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_Toc178155957 \h </w:instrText>
      </w:r>
      <w:r>
        <w:rPr>
          <w:noProof/>
        </w:rPr>
      </w:r>
      <w:r>
        <w:rPr>
          <w:noProof/>
        </w:rPr>
        <w:fldChar w:fldCharType="separate"/>
      </w:r>
      <w:r>
        <w:rPr>
          <w:noProof/>
        </w:rPr>
        <w:t>46</w:t>
      </w:r>
      <w:r>
        <w:rPr>
          <w:noProof/>
        </w:rPr>
        <w:fldChar w:fldCharType="end"/>
      </w:r>
    </w:p>
    <w:p w14:paraId="3F77E759" w14:textId="75139AD8"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_Toc178155958 \h </w:instrText>
      </w:r>
      <w:r>
        <w:rPr>
          <w:noProof/>
        </w:rPr>
      </w:r>
      <w:r>
        <w:rPr>
          <w:noProof/>
        </w:rPr>
        <w:fldChar w:fldCharType="separate"/>
      </w:r>
      <w:r>
        <w:rPr>
          <w:noProof/>
        </w:rPr>
        <w:t>46</w:t>
      </w:r>
      <w:r>
        <w:rPr>
          <w:noProof/>
        </w:rPr>
        <w:fldChar w:fldCharType="end"/>
      </w:r>
    </w:p>
    <w:p w14:paraId="75F30A62" w14:textId="530A452E"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_Toc178155959 \h </w:instrText>
      </w:r>
      <w:r>
        <w:rPr>
          <w:noProof/>
        </w:rPr>
      </w:r>
      <w:r>
        <w:rPr>
          <w:noProof/>
        </w:rPr>
        <w:fldChar w:fldCharType="separate"/>
      </w:r>
      <w:r>
        <w:rPr>
          <w:noProof/>
        </w:rPr>
        <w:t>46</w:t>
      </w:r>
      <w:r>
        <w:rPr>
          <w:noProof/>
        </w:rPr>
        <w:fldChar w:fldCharType="end"/>
      </w:r>
    </w:p>
    <w:p w14:paraId="07E255A1" w14:textId="1B67D51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_Toc178155960 \h </w:instrText>
      </w:r>
      <w:r>
        <w:rPr>
          <w:noProof/>
        </w:rPr>
      </w:r>
      <w:r>
        <w:rPr>
          <w:noProof/>
        </w:rPr>
        <w:fldChar w:fldCharType="separate"/>
      </w:r>
      <w:r>
        <w:rPr>
          <w:noProof/>
        </w:rPr>
        <w:t>46</w:t>
      </w:r>
      <w:r>
        <w:rPr>
          <w:noProof/>
        </w:rPr>
        <w:fldChar w:fldCharType="end"/>
      </w:r>
    </w:p>
    <w:p w14:paraId="10FBB711" w14:textId="2002E307"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_Toc178155961 \h </w:instrText>
      </w:r>
      <w:r>
        <w:rPr>
          <w:noProof/>
        </w:rPr>
      </w:r>
      <w:r>
        <w:rPr>
          <w:noProof/>
        </w:rPr>
        <w:fldChar w:fldCharType="separate"/>
      </w:r>
      <w:r>
        <w:rPr>
          <w:noProof/>
        </w:rPr>
        <w:t>46</w:t>
      </w:r>
      <w:r>
        <w:rPr>
          <w:noProof/>
        </w:rPr>
        <w:fldChar w:fldCharType="end"/>
      </w:r>
    </w:p>
    <w:p w14:paraId="23AAB5C9" w14:textId="4DF06C10"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_Toc178155962 \h </w:instrText>
      </w:r>
      <w:r>
        <w:rPr>
          <w:noProof/>
        </w:rPr>
      </w:r>
      <w:r>
        <w:rPr>
          <w:noProof/>
        </w:rPr>
        <w:fldChar w:fldCharType="separate"/>
      </w:r>
      <w:r>
        <w:rPr>
          <w:noProof/>
        </w:rPr>
        <w:t>46</w:t>
      </w:r>
      <w:r>
        <w:rPr>
          <w:noProof/>
        </w:rPr>
        <w:fldChar w:fldCharType="end"/>
      </w:r>
    </w:p>
    <w:p w14:paraId="670C92BE" w14:textId="3870613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_Toc178155963 \h </w:instrText>
      </w:r>
      <w:r>
        <w:rPr>
          <w:noProof/>
        </w:rPr>
      </w:r>
      <w:r>
        <w:rPr>
          <w:noProof/>
        </w:rPr>
        <w:fldChar w:fldCharType="separate"/>
      </w:r>
      <w:r>
        <w:rPr>
          <w:noProof/>
        </w:rPr>
        <w:t>46</w:t>
      </w:r>
      <w:r>
        <w:rPr>
          <w:noProof/>
        </w:rPr>
        <w:fldChar w:fldCharType="end"/>
      </w:r>
    </w:p>
    <w:p w14:paraId="6866821A" w14:textId="181D066C"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_Toc178155964 \h </w:instrText>
      </w:r>
      <w:r>
        <w:rPr>
          <w:noProof/>
        </w:rPr>
      </w:r>
      <w:r>
        <w:rPr>
          <w:noProof/>
        </w:rPr>
        <w:fldChar w:fldCharType="separate"/>
      </w:r>
      <w:r>
        <w:rPr>
          <w:noProof/>
        </w:rPr>
        <w:t>46</w:t>
      </w:r>
      <w:r>
        <w:rPr>
          <w:noProof/>
        </w:rPr>
        <w:fldChar w:fldCharType="end"/>
      </w:r>
    </w:p>
    <w:p w14:paraId="3F99FBAF" w14:textId="21B9167E"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_Toc178155965 \h </w:instrText>
      </w:r>
      <w:r>
        <w:rPr>
          <w:noProof/>
        </w:rPr>
      </w:r>
      <w:r>
        <w:rPr>
          <w:noProof/>
        </w:rPr>
        <w:fldChar w:fldCharType="separate"/>
      </w:r>
      <w:r>
        <w:rPr>
          <w:noProof/>
        </w:rPr>
        <w:t>47</w:t>
      </w:r>
      <w:r>
        <w:rPr>
          <w:noProof/>
        </w:rPr>
        <w:fldChar w:fldCharType="end"/>
      </w:r>
    </w:p>
    <w:p w14:paraId="1159330E" w14:textId="79383497"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_Toc178155966 \h </w:instrText>
      </w:r>
      <w:r>
        <w:rPr>
          <w:noProof/>
        </w:rPr>
      </w:r>
      <w:r>
        <w:rPr>
          <w:noProof/>
        </w:rPr>
        <w:fldChar w:fldCharType="separate"/>
      </w:r>
      <w:r>
        <w:rPr>
          <w:noProof/>
        </w:rPr>
        <w:t>47</w:t>
      </w:r>
      <w:r>
        <w:rPr>
          <w:noProof/>
        </w:rPr>
        <w:fldChar w:fldCharType="end"/>
      </w:r>
    </w:p>
    <w:p w14:paraId="260868B2" w14:textId="6D44AFC2"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_Toc178155967 \h </w:instrText>
      </w:r>
      <w:r>
        <w:rPr>
          <w:noProof/>
        </w:rPr>
      </w:r>
      <w:r>
        <w:rPr>
          <w:noProof/>
        </w:rPr>
        <w:fldChar w:fldCharType="separate"/>
      </w:r>
      <w:r>
        <w:rPr>
          <w:noProof/>
        </w:rPr>
        <w:t>47</w:t>
      </w:r>
      <w:r>
        <w:rPr>
          <w:noProof/>
        </w:rPr>
        <w:fldChar w:fldCharType="end"/>
      </w:r>
    </w:p>
    <w:p w14:paraId="2BA52884" w14:textId="7A2DAF99"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_Toc178155968 \h </w:instrText>
      </w:r>
      <w:r>
        <w:rPr>
          <w:noProof/>
        </w:rPr>
      </w:r>
      <w:r>
        <w:rPr>
          <w:noProof/>
        </w:rPr>
        <w:fldChar w:fldCharType="separate"/>
      </w:r>
      <w:r>
        <w:rPr>
          <w:noProof/>
        </w:rPr>
        <w:t>47</w:t>
      </w:r>
      <w:r>
        <w:rPr>
          <w:noProof/>
        </w:rPr>
        <w:fldChar w:fldCharType="end"/>
      </w:r>
    </w:p>
    <w:p w14:paraId="7A101E1A" w14:textId="34CFA6BA"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_Toc178155969 \h </w:instrText>
      </w:r>
      <w:r>
        <w:rPr>
          <w:noProof/>
        </w:rPr>
      </w:r>
      <w:r>
        <w:rPr>
          <w:noProof/>
        </w:rPr>
        <w:fldChar w:fldCharType="separate"/>
      </w:r>
      <w:r>
        <w:rPr>
          <w:noProof/>
        </w:rPr>
        <w:t>47</w:t>
      </w:r>
      <w:r>
        <w:rPr>
          <w:noProof/>
        </w:rPr>
        <w:fldChar w:fldCharType="end"/>
      </w:r>
    </w:p>
    <w:p w14:paraId="575FB697" w14:textId="02D042C8"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_Toc178155970 \h </w:instrText>
      </w:r>
      <w:r>
        <w:rPr>
          <w:noProof/>
        </w:rPr>
      </w:r>
      <w:r>
        <w:rPr>
          <w:noProof/>
        </w:rPr>
        <w:fldChar w:fldCharType="separate"/>
      </w:r>
      <w:r>
        <w:rPr>
          <w:noProof/>
        </w:rPr>
        <w:t>47</w:t>
      </w:r>
      <w:r>
        <w:rPr>
          <w:noProof/>
        </w:rPr>
        <w:fldChar w:fldCharType="end"/>
      </w:r>
    </w:p>
    <w:p w14:paraId="0DECB578" w14:textId="5EA37EDB"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_Toc178155971 \h </w:instrText>
      </w:r>
      <w:r>
        <w:rPr>
          <w:noProof/>
        </w:rPr>
      </w:r>
      <w:r>
        <w:rPr>
          <w:noProof/>
        </w:rPr>
        <w:fldChar w:fldCharType="separate"/>
      </w:r>
      <w:r>
        <w:rPr>
          <w:noProof/>
        </w:rPr>
        <w:t>47</w:t>
      </w:r>
      <w:r>
        <w:rPr>
          <w:noProof/>
        </w:rPr>
        <w:fldChar w:fldCharType="end"/>
      </w:r>
    </w:p>
    <w:p w14:paraId="4CFA84AD" w14:textId="7882B5F3"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_Toc178155972 \h </w:instrText>
      </w:r>
      <w:r>
        <w:rPr>
          <w:noProof/>
        </w:rPr>
      </w:r>
      <w:r>
        <w:rPr>
          <w:noProof/>
        </w:rPr>
        <w:fldChar w:fldCharType="separate"/>
      </w:r>
      <w:r>
        <w:rPr>
          <w:noProof/>
        </w:rPr>
        <w:t>47</w:t>
      </w:r>
      <w:r>
        <w:rPr>
          <w:noProof/>
        </w:rPr>
        <w:fldChar w:fldCharType="end"/>
      </w:r>
    </w:p>
    <w:p w14:paraId="41C0B0A6" w14:textId="766A2E8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_Toc178155973 \h </w:instrText>
      </w:r>
      <w:r>
        <w:rPr>
          <w:noProof/>
        </w:rPr>
      </w:r>
      <w:r>
        <w:rPr>
          <w:noProof/>
        </w:rPr>
        <w:fldChar w:fldCharType="separate"/>
      </w:r>
      <w:r>
        <w:rPr>
          <w:noProof/>
        </w:rPr>
        <w:t>47</w:t>
      </w:r>
      <w:r>
        <w:rPr>
          <w:noProof/>
        </w:rPr>
        <w:fldChar w:fldCharType="end"/>
      </w:r>
    </w:p>
    <w:p w14:paraId="184594F1" w14:textId="65BF193D" w:rsidR="00BA0956" w:rsidRDefault="00BA0956">
      <w:pPr>
        <w:pStyle w:val="TOC3"/>
        <w:rPr>
          <w:rFonts w:asciiTheme="minorHAnsi" w:eastAsiaTheme="minorEastAsia" w:hAnsiTheme="minorHAnsi" w:cstheme="minorBidi"/>
          <w:noProof/>
          <w:kern w:val="2"/>
          <w:sz w:val="22"/>
          <w:szCs w:val="22"/>
          <w:lang w:eastAsia="en-GB"/>
          <w14:ligatures w14:val="standardContextual"/>
        </w:rPr>
      </w:pPr>
      <w:r>
        <w:rPr>
          <w:noProof/>
        </w:rPr>
        <w:t>6.2.29</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_Toc178155974 \h </w:instrText>
      </w:r>
      <w:r>
        <w:rPr>
          <w:noProof/>
        </w:rPr>
      </w:r>
      <w:r>
        <w:rPr>
          <w:noProof/>
        </w:rPr>
        <w:fldChar w:fldCharType="separate"/>
      </w:r>
      <w:r>
        <w:rPr>
          <w:noProof/>
        </w:rPr>
        <w:t>48</w:t>
      </w:r>
      <w:r>
        <w:rPr>
          <w:noProof/>
        </w:rPr>
        <w:fldChar w:fldCharType="end"/>
      </w:r>
    </w:p>
    <w:p w14:paraId="406FA3B6" w14:textId="4ADB5E2C"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_Toc178155975 \h </w:instrText>
      </w:r>
      <w:r>
        <w:rPr>
          <w:noProof/>
        </w:rPr>
      </w:r>
      <w:r>
        <w:rPr>
          <w:noProof/>
        </w:rPr>
        <w:fldChar w:fldCharType="separate"/>
      </w:r>
      <w:r>
        <w:rPr>
          <w:noProof/>
        </w:rPr>
        <w:t>48</w:t>
      </w:r>
      <w:r>
        <w:rPr>
          <w:noProof/>
        </w:rPr>
        <w:fldChar w:fldCharType="end"/>
      </w:r>
    </w:p>
    <w:p w14:paraId="15E865DF" w14:textId="2332CAE6" w:rsidR="00BA0956" w:rsidRDefault="00BA0956">
      <w:pPr>
        <w:pStyle w:val="TOC4"/>
        <w:rPr>
          <w:rFonts w:asciiTheme="minorHAnsi" w:eastAsiaTheme="minorEastAsia" w:hAnsiTheme="minorHAnsi" w:cstheme="minorBidi"/>
          <w:noProof/>
          <w:kern w:val="2"/>
          <w:sz w:val="22"/>
          <w:szCs w:val="22"/>
          <w:lang w:eastAsia="en-GB"/>
          <w14:ligatures w14:val="standardContextual"/>
        </w:rPr>
      </w:pPr>
      <w:r>
        <w:rPr>
          <w:noProof/>
        </w:rPr>
        <w:t>6.2.29.2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_Toc178155976 \h </w:instrText>
      </w:r>
      <w:r>
        <w:rPr>
          <w:noProof/>
        </w:rPr>
      </w:r>
      <w:r>
        <w:rPr>
          <w:noProof/>
        </w:rPr>
        <w:fldChar w:fldCharType="separate"/>
      </w:r>
      <w:r>
        <w:rPr>
          <w:noProof/>
        </w:rPr>
        <w:t>48</w:t>
      </w:r>
      <w:r>
        <w:rPr>
          <w:noProof/>
        </w:rPr>
        <w:fldChar w:fldCharType="end"/>
      </w:r>
    </w:p>
    <w:p w14:paraId="0F98CCF1" w14:textId="6800E877" w:rsidR="00BA0956" w:rsidRDefault="00BA095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_Toc178155977 \h </w:instrText>
      </w:r>
      <w:r>
        <w:rPr>
          <w:noProof/>
        </w:rPr>
      </w:r>
      <w:r>
        <w:rPr>
          <w:noProof/>
        </w:rPr>
        <w:fldChar w:fldCharType="separate"/>
      </w:r>
      <w:r>
        <w:rPr>
          <w:noProof/>
        </w:rPr>
        <w:t>49</w:t>
      </w:r>
      <w:r>
        <w:rPr>
          <w:noProof/>
        </w:rPr>
        <w:fldChar w:fldCharType="end"/>
      </w:r>
    </w:p>
    <w:p w14:paraId="73FB047A" w14:textId="6FA03A09" w:rsidR="00BA0956" w:rsidRDefault="00BA095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_Toc178155978 \h </w:instrText>
      </w:r>
      <w:r>
        <w:rPr>
          <w:noProof/>
        </w:rPr>
      </w:r>
      <w:r>
        <w:rPr>
          <w:noProof/>
        </w:rPr>
        <w:fldChar w:fldCharType="separate"/>
      </w:r>
      <w:r>
        <w:rPr>
          <w:noProof/>
        </w:rPr>
        <w:t>50</w:t>
      </w:r>
      <w:r>
        <w:rPr>
          <w:noProof/>
        </w:rPr>
        <w:fldChar w:fldCharType="end"/>
      </w:r>
    </w:p>
    <w:p w14:paraId="08B1DB3A" w14:textId="7FE7AEBB" w:rsidR="00080512" w:rsidRPr="00501056" w:rsidRDefault="00192DD0">
      <w:r>
        <w:rPr>
          <w:noProof/>
          <w:sz w:val="22"/>
        </w:rPr>
        <w:fldChar w:fldCharType="end"/>
      </w:r>
    </w:p>
    <w:p w14:paraId="2A33F74B" w14:textId="77777777" w:rsidR="00080512" w:rsidRPr="00501056" w:rsidRDefault="00080512">
      <w:pPr>
        <w:pStyle w:val="Heading1"/>
      </w:pPr>
      <w:r w:rsidRPr="00501056">
        <w:br w:type="page"/>
      </w:r>
      <w:bookmarkStart w:id="4" w:name="_Toc20312224"/>
      <w:bookmarkStart w:id="5" w:name="_Toc27561284"/>
      <w:bookmarkStart w:id="6" w:name="_Toc36041246"/>
      <w:bookmarkStart w:id="7" w:name="_Toc44603359"/>
      <w:bookmarkStart w:id="8" w:name="_Toc178155846"/>
      <w:r w:rsidRPr="00501056">
        <w:lastRenderedPageBreak/>
        <w:t>Foreword</w:t>
      </w:r>
      <w:bookmarkEnd w:id="4"/>
      <w:bookmarkEnd w:id="5"/>
      <w:bookmarkEnd w:id="6"/>
      <w:bookmarkEnd w:id="7"/>
      <w:bookmarkEnd w:id="8"/>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r w:rsidRPr="00501056">
        <w:br w:type="page"/>
      </w:r>
      <w:bookmarkStart w:id="9" w:name="_Toc20312225"/>
      <w:bookmarkStart w:id="10" w:name="_Toc27561285"/>
      <w:bookmarkStart w:id="11" w:name="_Toc36041247"/>
      <w:bookmarkStart w:id="12" w:name="_Toc44603360"/>
      <w:bookmarkStart w:id="13" w:name="_Toc178155847"/>
      <w:r w:rsidRPr="00501056">
        <w:lastRenderedPageBreak/>
        <w:t>1</w:t>
      </w:r>
      <w:r w:rsidRPr="00501056">
        <w:tab/>
        <w:t>Scope</w:t>
      </w:r>
      <w:bookmarkEnd w:id="9"/>
      <w:bookmarkEnd w:id="10"/>
      <w:bookmarkEnd w:id="11"/>
      <w:bookmarkEnd w:id="12"/>
      <w:bookmarkEnd w:id="13"/>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4" w:name="_Toc20312226"/>
      <w:bookmarkStart w:id="15" w:name="_Toc27561286"/>
      <w:bookmarkStart w:id="16" w:name="_Toc36041248"/>
      <w:bookmarkStart w:id="17" w:name="_Toc44603361"/>
      <w:bookmarkStart w:id="18" w:name="_Toc178155848"/>
      <w:r w:rsidRPr="00501056">
        <w:t>2</w:t>
      </w:r>
      <w:r w:rsidRPr="00501056">
        <w:tab/>
        <w:t>References</w:t>
      </w:r>
      <w:bookmarkEnd w:id="14"/>
      <w:bookmarkEnd w:id="15"/>
      <w:bookmarkEnd w:id="16"/>
      <w:bookmarkEnd w:id="17"/>
      <w:bookmarkEnd w:id="18"/>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19" w:name="OLE_LINK1"/>
      <w:bookmarkStart w:id="20" w:name="OLE_LINK2"/>
      <w:bookmarkStart w:id="21" w:name="OLE_LINK3"/>
      <w:bookmarkStart w:id="22"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9"/>
    <w:bookmarkEnd w:id="20"/>
    <w:bookmarkEnd w:id="21"/>
    <w:bookmarkEnd w:id="22"/>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lastRenderedPageBreak/>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3" w:name="_Toc20312227"/>
      <w:bookmarkStart w:id="24" w:name="_Toc27561287"/>
      <w:bookmarkStart w:id="25" w:name="_Toc36041249"/>
      <w:bookmarkStart w:id="26" w:name="_Toc44603362"/>
      <w:bookmarkStart w:id="27" w:name="_Toc178155849"/>
      <w:r w:rsidRPr="00501056">
        <w:t>3</w:t>
      </w:r>
      <w:r w:rsidRPr="00501056">
        <w:tab/>
        <w:t>Definitions</w:t>
      </w:r>
      <w:r w:rsidR="006536D8" w:rsidRPr="00501056">
        <w:t xml:space="preserve"> of terms, </w:t>
      </w:r>
      <w:r w:rsidR="008028A4" w:rsidRPr="00501056">
        <w:t>symbols and abbreviations</w:t>
      </w:r>
      <w:bookmarkEnd w:id="23"/>
      <w:bookmarkEnd w:id="24"/>
      <w:bookmarkEnd w:id="25"/>
      <w:bookmarkEnd w:id="26"/>
      <w:bookmarkEnd w:id="27"/>
    </w:p>
    <w:p w14:paraId="0178AD30" w14:textId="77777777" w:rsidR="00080512" w:rsidRPr="00501056" w:rsidRDefault="00080512">
      <w:pPr>
        <w:pStyle w:val="Heading2"/>
      </w:pPr>
      <w:bookmarkStart w:id="28" w:name="_Toc20312228"/>
      <w:bookmarkStart w:id="29" w:name="_Toc27561288"/>
      <w:bookmarkStart w:id="30" w:name="_Toc36041250"/>
      <w:bookmarkStart w:id="31" w:name="_Toc44603363"/>
      <w:bookmarkStart w:id="32" w:name="_Toc178155850"/>
      <w:r w:rsidRPr="00501056">
        <w:t>3.1</w:t>
      </w:r>
      <w:r w:rsidRPr="00501056">
        <w:tab/>
      </w:r>
      <w:r w:rsidR="006536D8" w:rsidRPr="00501056">
        <w:t>Terms</w:t>
      </w:r>
      <w:bookmarkEnd w:id="28"/>
      <w:bookmarkEnd w:id="29"/>
      <w:bookmarkEnd w:id="30"/>
      <w:bookmarkEnd w:id="31"/>
      <w:bookmarkEnd w:id="32"/>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3" w:name="OLE_LINK6"/>
      <w:bookmarkStart w:id="34" w:name="OLE_LINK7"/>
      <w:bookmarkStart w:id="35" w:name="OLE_LINK8"/>
      <w:r w:rsidR="00DF62CD" w:rsidRPr="00501056">
        <w:t xml:space="preserve">3GPP </w:t>
      </w:r>
      <w:bookmarkEnd w:id="33"/>
      <w:bookmarkEnd w:id="34"/>
      <w:bookmarkEnd w:id="35"/>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36" w:name="_Toc20312229"/>
      <w:bookmarkStart w:id="37" w:name="_Toc27561289"/>
      <w:bookmarkStart w:id="38" w:name="_Toc36041251"/>
      <w:bookmarkStart w:id="39" w:name="_Toc44603364"/>
      <w:bookmarkStart w:id="40" w:name="_Toc178155851"/>
      <w:r w:rsidRPr="00501056">
        <w:t>3.</w:t>
      </w:r>
      <w:r w:rsidR="00607F90" w:rsidRPr="00501056">
        <w:t>2</w:t>
      </w:r>
      <w:r w:rsidR="006536D8" w:rsidRPr="00501056">
        <w:tab/>
        <w:t>Symbols</w:t>
      </w:r>
      <w:bookmarkEnd w:id="36"/>
      <w:bookmarkEnd w:id="37"/>
      <w:bookmarkEnd w:id="38"/>
      <w:bookmarkEnd w:id="39"/>
      <w:bookmarkEnd w:id="4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1" w:name="_Toc20312230"/>
      <w:bookmarkStart w:id="42" w:name="_Toc27561290"/>
      <w:bookmarkStart w:id="43" w:name="_Toc36041252"/>
      <w:bookmarkStart w:id="44" w:name="_Toc44603365"/>
      <w:bookmarkStart w:id="45" w:name="_Toc178155852"/>
      <w:r w:rsidRPr="00501056">
        <w:t>3.3</w:t>
      </w:r>
      <w:r w:rsidRPr="00501056">
        <w:tab/>
      </w:r>
      <w:r w:rsidR="00080512" w:rsidRPr="00501056">
        <w:t>Abbreviations</w:t>
      </w:r>
      <w:bookmarkEnd w:id="41"/>
      <w:bookmarkEnd w:id="42"/>
      <w:bookmarkEnd w:id="43"/>
      <w:bookmarkEnd w:id="44"/>
      <w:bookmarkEnd w:id="45"/>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46" w:name="_Toc20312231"/>
      <w:bookmarkStart w:id="47" w:name="_Toc27561291"/>
      <w:bookmarkStart w:id="48" w:name="_Toc36041253"/>
      <w:bookmarkStart w:id="49" w:name="_Toc44603366"/>
      <w:bookmarkStart w:id="50" w:name="_Toc178155853"/>
      <w:r w:rsidRPr="00501056">
        <w:t>4</w:t>
      </w:r>
      <w:r w:rsidRPr="00501056">
        <w:tab/>
        <w:t>Management service template (stage 1)</w:t>
      </w:r>
      <w:bookmarkEnd w:id="46"/>
      <w:bookmarkEnd w:id="47"/>
      <w:bookmarkEnd w:id="48"/>
      <w:bookmarkEnd w:id="49"/>
      <w:bookmarkEnd w:id="50"/>
    </w:p>
    <w:p w14:paraId="63F65B0D" w14:textId="77777777" w:rsidR="00AA7CDA" w:rsidRPr="00501056" w:rsidRDefault="00AA7CDA" w:rsidP="00AA7CDA">
      <w:pPr>
        <w:pStyle w:val="Heading2"/>
      </w:pPr>
      <w:bookmarkStart w:id="51" w:name="_Toc20312232"/>
      <w:bookmarkStart w:id="52" w:name="_Toc27561292"/>
      <w:bookmarkStart w:id="53" w:name="_Toc36041254"/>
      <w:bookmarkStart w:id="54" w:name="_Toc44603367"/>
      <w:bookmarkStart w:id="55" w:name="_Toc178155854"/>
      <w:r w:rsidRPr="00501056">
        <w:t>4.1</w:t>
      </w:r>
      <w:r w:rsidRPr="00501056">
        <w:tab/>
        <w:t>General</w:t>
      </w:r>
      <w:bookmarkEnd w:id="51"/>
      <w:bookmarkEnd w:id="52"/>
      <w:bookmarkEnd w:id="53"/>
      <w:bookmarkEnd w:id="54"/>
      <w:bookmarkEnd w:id="55"/>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56" w:name="_Toc20312233"/>
      <w:bookmarkStart w:id="57" w:name="_Toc27561293"/>
      <w:bookmarkStart w:id="58" w:name="_Toc36041255"/>
      <w:bookmarkStart w:id="59" w:name="_Toc44603368"/>
      <w:bookmarkStart w:id="60" w:name="_Toc178155855"/>
      <w:r w:rsidRPr="00501056">
        <w:lastRenderedPageBreak/>
        <w:t>4.2</w:t>
      </w:r>
      <w:r w:rsidRPr="00501056">
        <w:tab/>
        <w:t>Template for requirement specifications</w:t>
      </w:r>
      <w:bookmarkEnd w:id="56"/>
      <w:bookmarkEnd w:id="57"/>
      <w:bookmarkEnd w:id="58"/>
      <w:bookmarkEnd w:id="59"/>
      <w:bookmarkEnd w:id="6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0803C7DD"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r w:rsidR="001A6DC8">
        <w:rPr>
          <w:rFonts w:ascii="Arial" w:hAnsi="Arial"/>
          <w:sz w:val="40"/>
        </w:rPr>
        <w:t xml:space="preserve"> - &lt;xx&gt;</w:t>
      </w:r>
    </w:p>
    <w:p w14:paraId="7B5497AC" w14:textId="52AB10B4" w:rsidR="00764646" w:rsidRDefault="00764646" w:rsidP="00764646">
      <w:pPr>
        <w:ind w:left="284"/>
      </w:pPr>
      <w:r>
        <w:rPr>
          <w:i/>
          <w:iCs/>
        </w:rPr>
        <w:t>The management capability name above shall be replaced with the name of the management capability which is to be specified</w:t>
      </w:r>
      <w:r w:rsidR="001A6DC8">
        <w:rPr>
          <w:i/>
          <w:iCs/>
        </w:rPr>
        <w:t>, where xx represents the abbreviation of the management capability name</w:t>
      </w:r>
      <w:r>
        <w:rPr>
          <w:i/>
          <w:iCs/>
        </w:rPr>
        <w:t>.</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6AB1417A" w:rsidR="00764646" w:rsidRDefault="00764646" w:rsidP="00764646">
      <w:pPr>
        <w:ind w:left="284"/>
        <w:rPr>
          <w:rFonts w:ascii="Arial" w:hAnsi="Arial"/>
          <w:sz w:val="36"/>
        </w:rPr>
      </w:pPr>
      <w:r>
        <w:rPr>
          <w:rFonts w:ascii="Arial" w:hAnsi="Arial"/>
          <w:sz w:val="36"/>
        </w:rPr>
        <w:t>X.a.2.b</w:t>
      </w:r>
      <w:r>
        <w:rPr>
          <w:rFonts w:ascii="Arial" w:hAnsi="Arial"/>
          <w:sz w:val="36"/>
        </w:rPr>
        <w:tab/>
        <w:t>&lt; Use case</w:t>
      </w:r>
      <w:r w:rsidR="001A6DC8">
        <w:rPr>
          <w:rFonts w:ascii="Arial" w:hAnsi="Arial"/>
          <w:sz w:val="36"/>
        </w:rPr>
        <w:t xml:space="preserve"> title</w:t>
      </w:r>
      <w:r>
        <w:rPr>
          <w:rFonts w:ascii="Arial" w:hAnsi="Arial"/>
          <w:sz w:val="36"/>
        </w:rPr>
        <w:t xml:space="preserve">&gt; </w:t>
      </w:r>
      <w:r w:rsidR="001A6DC8">
        <w:rPr>
          <w:rFonts w:ascii="Arial" w:hAnsi="Arial"/>
          <w:sz w:val="36"/>
        </w:rPr>
        <w:t xml:space="preserve">- </w:t>
      </w:r>
      <w:r>
        <w:rPr>
          <w:rFonts w:ascii="Arial" w:hAnsi="Arial"/>
          <w:sz w:val="36"/>
        </w:rPr>
        <w:t>&lt;</w:t>
      </w:r>
      <w:r w:rsidR="001A6DC8">
        <w:rPr>
          <w:rFonts w:ascii="Arial" w:hAnsi="Arial"/>
          <w:sz w:val="36"/>
        </w:rPr>
        <w:t>yy</w:t>
      </w:r>
      <w:r>
        <w:rPr>
          <w:rFonts w:ascii="Arial" w:hAnsi="Arial"/>
          <w:sz w:val="36"/>
        </w:rPr>
        <w:t>&gt;</w:t>
      </w:r>
    </w:p>
    <w:p w14:paraId="3BE9F0EC" w14:textId="4C093EA0" w:rsidR="00764646" w:rsidRDefault="00764646" w:rsidP="00764646">
      <w:pPr>
        <w:ind w:left="284"/>
        <w:rPr>
          <w:i/>
          <w:iCs/>
        </w:rPr>
      </w:pPr>
      <w:r>
        <w:rPr>
          <w:i/>
          <w:iCs/>
        </w:rPr>
        <w:t xml:space="preserve">For production of the contents of this clause, describe the </w:t>
      </w:r>
      <w:r w:rsidR="001A6DC8">
        <w:rPr>
          <w:i/>
          <w:iCs/>
        </w:rPr>
        <w:t>use case to motivate</w:t>
      </w:r>
      <w:r>
        <w:rPr>
          <w:i/>
          <w:iCs/>
        </w:rPr>
        <w:t xml:space="preserve"> one or more of the requirements</w:t>
      </w:r>
      <w:r w:rsidR="001A6DC8" w:rsidRPr="001A6DC8">
        <w:rPr>
          <w:i/>
          <w:iCs/>
        </w:rPr>
        <w:t xml:space="preserve"> </w:t>
      </w:r>
      <w:r w:rsidR="001A6DC8">
        <w:rPr>
          <w:i/>
          <w:iCs/>
        </w:rPr>
        <w:t>of the management capability</w:t>
      </w:r>
      <w:r>
        <w:rPr>
          <w:i/>
          <w:iCs/>
        </w:rPr>
        <w:t xml:space="preserve">. The use case should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18CC52F9"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 xml:space="preserve">The format of the requirement label is REQ-xx-yy-zz, where xx is a unique abbreviation of the service/function, yy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zz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&lt;REQ-xx-yy-zz&gt;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&lt;UC-xx-yy&gt; / &lt;Motivation text&gt;</w:t>
            </w:r>
          </w:p>
        </w:tc>
      </w:tr>
    </w:tbl>
    <w:p w14:paraId="3757F83B" w14:textId="77777777" w:rsidR="00E840F0" w:rsidRPr="00501056" w:rsidRDefault="00AA7CDA" w:rsidP="00E840F0">
      <w:pPr>
        <w:pStyle w:val="Heading1"/>
      </w:pPr>
      <w:bookmarkStart w:id="61" w:name="_Toc20312235"/>
      <w:bookmarkStart w:id="62" w:name="_Toc27561295"/>
      <w:bookmarkStart w:id="63" w:name="_Toc36041257"/>
      <w:bookmarkStart w:id="64" w:name="_Toc44603370"/>
      <w:bookmarkStart w:id="65" w:name="_Toc178155856"/>
      <w:r w:rsidRPr="00501056">
        <w:t>5</w:t>
      </w:r>
      <w:r w:rsidR="00E840F0" w:rsidRPr="00501056">
        <w:tab/>
        <w:t>Management service template (stage 2)</w:t>
      </w:r>
      <w:bookmarkEnd w:id="61"/>
      <w:bookmarkEnd w:id="62"/>
      <w:bookmarkEnd w:id="63"/>
      <w:bookmarkEnd w:id="64"/>
      <w:bookmarkEnd w:id="65"/>
    </w:p>
    <w:p w14:paraId="44DAB677" w14:textId="77777777" w:rsidR="00E840F0" w:rsidRPr="00501056" w:rsidRDefault="00AA7CDA" w:rsidP="00E840F0">
      <w:pPr>
        <w:pStyle w:val="Heading2"/>
      </w:pPr>
      <w:bookmarkStart w:id="66" w:name="_Toc20312236"/>
      <w:bookmarkStart w:id="67" w:name="_Toc27561296"/>
      <w:bookmarkStart w:id="68" w:name="_Toc36041258"/>
      <w:bookmarkStart w:id="69" w:name="_Toc44603371"/>
      <w:bookmarkStart w:id="70" w:name="_Toc178155857"/>
      <w:r w:rsidRPr="00501056">
        <w:t>5</w:t>
      </w:r>
      <w:r w:rsidR="00E840F0" w:rsidRPr="00501056">
        <w:t>.1</w:t>
      </w:r>
      <w:r w:rsidR="00E840F0" w:rsidRPr="00501056">
        <w:tab/>
        <w:t>General</w:t>
      </w:r>
      <w:bookmarkEnd w:id="66"/>
      <w:bookmarkEnd w:id="67"/>
      <w:bookmarkEnd w:id="68"/>
      <w:bookmarkEnd w:id="69"/>
      <w:bookmarkEnd w:id="70"/>
    </w:p>
    <w:p w14:paraId="1596D491" w14:textId="77777777" w:rsidR="00E840F0" w:rsidRPr="00501056" w:rsidRDefault="00AA7CDA" w:rsidP="00740109">
      <w:pPr>
        <w:pStyle w:val="Heading3"/>
      </w:pPr>
      <w:bookmarkStart w:id="71" w:name="_Toc20312237"/>
      <w:bookmarkStart w:id="72" w:name="_Toc27561297"/>
      <w:bookmarkStart w:id="73" w:name="_Toc36041259"/>
      <w:bookmarkStart w:id="74" w:name="_Toc44603372"/>
      <w:bookmarkStart w:id="75" w:name="_Toc178155858"/>
      <w:r w:rsidRPr="00501056">
        <w:t>5</w:t>
      </w:r>
      <w:r w:rsidR="00E840F0" w:rsidRPr="00501056">
        <w:t>.1.1</w:t>
      </w:r>
      <w:r w:rsidR="00E840F0" w:rsidRPr="00501056">
        <w:tab/>
        <w:t>General</w:t>
      </w:r>
      <w:bookmarkEnd w:id="71"/>
      <w:bookmarkEnd w:id="72"/>
      <w:bookmarkEnd w:id="73"/>
      <w:bookmarkEnd w:id="74"/>
      <w:bookmarkEnd w:id="75"/>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lastRenderedPageBreak/>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76" w:name="_Toc20312238"/>
      <w:bookmarkStart w:id="77" w:name="_Toc27561298"/>
      <w:bookmarkStart w:id="78" w:name="_Toc36041260"/>
      <w:bookmarkStart w:id="79" w:name="_Toc44603373"/>
      <w:bookmarkStart w:id="80" w:name="_Toc178155859"/>
      <w:r w:rsidRPr="00501056">
        <w:t>5</w:t>
      </w:r>
      <w:r w:rsidR="00E840F0" w:rsidRPr="00501056">
        <w:t>.1.2</w:t>
      </w:r>
      <w:r w:rsidR="00E840F0" w:rsidRPr="00501056">
        <w:tab/>
        <w:t>Management service components</w:t>
      </w:r>
      <w:bookmarkEnd w:id="76"/>
      <w:bookmarkEnd w:id="77"/>
      <w:bookmarkEnd w:id="78"/>
      <w:bookmarkEnd w:id="79"/>
      <w:bookmarkEnd w:id="80"/>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81" w:name="_Toc20312239"/>
      <w:bookmarkStart w:id="82" w:name="_Toc27561299"/>
      <w:bookmarkStart w:id="83" w:name="_Toc36041261"/>
      <w:bookmarkStart w:id="84" w:name="_Toc44603374"/>
      <w:bookmarkStart w:id="85" w:name="_Toc178155860"/>
      <w:r w:rsidRPr="00501056">
        <w:t>5</w:t>
      </w:r>
      <w:r w:rsidR="00E840F0" w:rsidRPr="00501056">
        <w:t>.2</w:t>
      </w:r>
      <w:r w:rsidR="00E840F0" w:rsidRPr="00501056">
        <w:tab/>
        <w:t>Template for NRM</w:t>
      </w:r>
      <w:bookmarkEnd w:id="81"/>
      <w:bookmarkEnd w:id="82"/>
      <w:bookmarkEnd w:id="83"/>
      <w:bookmarkEnd w:id="84"/>
      <w:bookmarkEnd w:id="85"/>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lastRenderedPageBreak/>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3D4888ED"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lastRenderedPageBreak/>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86"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86"/>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r w:rsidRPr="00221A3C">
              <w:rPr>
                <w:b/>
                <w:i/>
                <w:iCs/>
                <w:sz w:val="18"/>
              </w:rPr>
              <w:t>isNotifyable</w:t>
            </w:r>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r w:rsidRPr="00501056">
              <w:rPr>
                <w:rFonts w:ascii="Courier New" w:hAnsi="Courier New" w:cs="Courier New"/>
                <w:lang w:eastAsia="zh-CN"/>
              </w:rPr>
              <w:t>sNSSAIList</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lastRenderedPageBreak/>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lastRenderedPageBreak/>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lastRenderedPageBreak/>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87" w:name="_Toc20312240"/>
      <w:bookmarkStart w:id="88" w:name="_Toc27561300"/>
      <w:bookmarkStart w:id="89" w:name="_Toc36041262"/>
      <w:bookmarkStart w:id="90"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lastRenderedPageBreak/>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91" w:name="_Toc178155861"/>
      <w:r w:rsidRPr="00501056">
        <w:t>5</w:t>
      </w:r>
      <w:r w:rsidR="00E840F0" w:rsidRPr="00501056">
        <w:t>.3</w:t>
      </w:r>
      <w:r w:rsidR="00E840F0" w:rsidRPr="00501056">
        <w:tab/>
        <w:t>Template for Management service operations and notifications</w:t>
      </w:r>
      <w:bookmarkEnd w:id="87"/>
      <w:bookmarkEnd w:id="88"/>
      <w:bookmarkEnd w:id="89"/>
      <w:bookmarkEnd w:id="90"/>
      <w:bookmarkEnd w:id="91"/>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lastRenderedPageBreak/>
        <w:t xml:space="preserve">List of input parameters of the operation. Each element </w:t>
      </w:r>
      <w:r w:rsidR="00CC33C4">
        <w:rPr>
          <w:i/>
        </w:rPr>
        <w:t>contains the</w:t>
      </w:r>
      <w:r w:rsidRPr="00501056">
        <w:rPr>
          <w:i/>
        </w:rPr>
        <w:t xml:space="preserve">Parameter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92" w:name="_Hlk164251490"/>
            <w:r w:rsidRPr="002B6999">
              <w:t>Documentation and Allowed Values</w:t>
            </w:r>
            <w:bookmarkEnd w:id="92"/>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isOrdered: False</w:t>
            </w:r>
          </w:p>
          <w:p w14:paraId="36BF3C71" w14:textId="58AE8783" w:rsidR="00AB1BBF" w:rsidRPr="00501056" w:rsidRDefault="00CC33C4" w:rsidP="00CC33C4">
            <w:pPr>
              <w:pStyle w:val="TAL"/>
            </w:pPr>
            <w:r w:rsidRPr="00621510">
              <w:rPr>
                <w:rFonts w:cs="Arial"/>
              </w:rPr>
              <w:t>isUnique: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The parameter carries the</w:t>
            </w:r>
          </w:p>
          <w:p w14:paraId="7B0DDC74" w14:textId="77777777" w:rsidR="00CC33C4" w:rsidRPr="00621510" w:rsidRDefault="00CC33C4" w:rsidP="00CC33C4">
            <w:pPr>
              <w:keepNext/>
              <w:keepLines/>
              <w:spacing w:after="0"/>
              <w:rPr>
                <w:rFonts w:ascii="Arial" w:hAnsi="Arial" w:cs="Arial"/>
                <w:sz w:val="18"/>
              </w:rPr>
            </w:pPr>
          </w:p>
          <w:p w14:paraId="5DCF38FD"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alarmRaisedTime in case notificationType carries notifyNewAlarm,</w:t>
            </w:r>
          </w:p>
          <w:p w14:paraId="71CA1CA5"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alarmChangedTime in case notificationType carries notifyChangedAlarm,</w:t>
            </w:r>
          </w:p>
          <w:p w14:paraId="71B9E4DE"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alarmClearedTime in case notificationType carries notifyClearedAlarm.</w:t>
            </w:r>
          </w:p>
          <w:p w14:paraId="038E0D77" w14:textId="77777777" w:rsidR="00CC33C4" w:rsidRPr="00621510" w:rsidRDefault="00CC33C4" w:rsidP="00CC33C4">
            <w:pPr>
              <w:keepNext/>
              <w:keepLines/>
              <w:spacing w:after="0"/>
              <w:rPr>
                <w:rFonts w:ascii="Arial" w:hAnsi="Arial" w:cs="Arial"/>
                <w:sz w:val="18"/>
              </w:rPr>
            </w:pPr>
          </w:p>
          <w:p w14:paraId="68228322" w14:textId="0A417F70" w:rsidR="00AB1BBF" w:rsidRPr="00501056" w:rsidRDefault="00CC33C4" w:rsidP="00CC33C4">
            <w:pPr>
              <w:pStyle w:val="TAL"/>
            </w:pPr>
            <w:r w:rsidRPr="00621510">
              <w:rPr>
                <w:rFonts w:cs="Arial"/>
              </w:rPr>
              <w:t>E.g.</w:t>
            </w:r>
            <w:r>
              <w:rPr>
                <w:rFonts w:cs="Arial"/>
              </w:rPr>
              <w:t xml:space="preserve"> </w:t>
            </w:r>
            <w:r w:rsidR="00AB1BBF" w:rsidRPr="00501056">
              <w:rPr>
                <w:rFonts w:ascii="Courier New" w:hAnsi="Courier New" w:cs="Courier New"/>
              </w:rPr>
              <w:t>Alarm</w:t>
            </w:r>
            <w:r w:rsidRPr="00621510">
              <w:rPr>
                <w:rFonts w:cs="Arial"/>
              </w:rPr>
              <w:t>Record</w:t>
            </w:r>
            <w:r w:rsidR="00AB1BBF" w:rsidRPr="00501056">
              <w:rPr>
                <w:rFonts w:ascii="Courier New" w:hAnsi="Courier New" w:cs="Courier New"/>
              </w:rPr>
              <w:t>.alarmRaisedTime</w:t>
            </w:r>
            <w:r w:rsidR="00504360" w:rsidRPr="00501056">
              <w:rPr>
                <w:rFonts w:ascii="Courier New" w:hAnsi="Courier New" w:cs="Courier New"/>
              </w:rPr>
              <w:t xml:space="preserve"> </w:t>
            </w:r>
          </w:p>
        </w:tc>
        <w:tc>
          <w:tcPr>
            <w:tcW w:w="4140" w:type="dxa"/>
          </w:tcPr>
          <w:p w14:paraId="22386504"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DateTime</w:t>
            </w:r>
          </w:p>
          <w:p w14:paraId="688815E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1</w:t>
            </w:r>
          </w:p>
          <w:p w14:paraId="670C5477" w14:textId="2ADC352C" w:rsidR="00AB1BBF" w:rsidRPr="00501056" w:rsidRDefault="00AB1BBF" w:rsidP="00AB1BBF">
            <w:pPr>
              <w:pStyle w:val="TAL"/>
              <w:numPr>
                <w:ilvl w:val="0"/>
                <w:numId w:val="11"/>
              </w:numPr>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lastRenderedPageBreak/>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r w:rsidRPr="00621510">
              <w:rPr>
                <w:rFonts w:cs="Arial"/>
              </w:rPr>
              <w:t>isOrdered: False</w:t>
            </w:r>
          </w:p>
          <w:p w14:paraId="12BB607C" w14:textId="77777777" w:rsidR="00431257" w:rsidRPr="00621510" w:rsidRDefault="00431257" w:rsidP="00431257">
            <w:pPr>
              <w:pStyle w:val="TAL"/>
              <w:rPr>
                <w:rFonts w:cs="Arial"/>
              </w:rPr>
            </w:pPr>
            <w:r w:rsidRPr="00621510">
              <w:rPr>
                <w:rFonts w:cs="Arial"/>
              </w:rPr>
              <w:t>isUnique: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r w:rsidRPr="00501056">
              <w:rPr>
                <w:rFonts w:ascii="Courier New" w:hAnsi="Courier New" w:cs="Courier New"/>
              </w:rPr>
              <w:t xml:space="preserve">AlarmInformation.eventType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lastRenderedPageBreak/>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93" w:name="_Toc20312241"/>
      <w:bookmarkStart w:id="94" w:name="_Toc27561301"/>
      <w:bookmarkStart w:id="95" w:name="_Toc36041263"/>
      <w:bookmarkStart w:id="96" w:name="_Toc44603376"/>
      <w:bookmarkStart w:id="97" w:name="_Toc178155862"/>
      <w:r w:rsidRPr="00501056">
        <w:t>6</w:t>
      </w:r>
      <w:r w:rsidRPr="00501056">
        <w:tab/>
        <w:t>NRM Stage 3 definition rules</w:t>
      </w:r>
      <w:bookmarkEnd w:id="93"/>
      <w:bookmarkEnd w:id="94"/>
      <w:bookmarkEnd w:id="95"/>
      <w:bookmarkEnd w:id="96"/>
      <w:bookmarkEnd w:id="97"/>
    </w:p>
    <w:p w14:paraId="44B314CD" w14:textId="77777777" w:rsidR="00B45F53" w:rsidRPr="00501056" w:rsidRDefault="00B45F53" w:rsidP="00B45F53">
      <w:pPr>
        <w:pStyle w:val="Heading2"/>
      </w:pPr>
      <w:bookmarkStart w:id="98" w:name="_Toc20312242"/>
      <w:bookmarkStart w:id="99" w:name="_Toc27561302"/>
      <w:bookmarkStart w:id="100" w:name="_Toc36041264"/>
      <w:bookmarkStart w:id="101" w:name="_Toc44603377"/>
      <w:bookmarkStart w:id="102" w:name="_Toc178155863"/>
      <w:r w:rsidRPr="00501056">
        <w:t>6.1</w:t>
      </w:r>
      <w:r w:rsidRPr="00501056">
        <w:tab/>
        <w:t>Mappings from stage 2 artefacts to stage 3 JSON schema</w:t>
      </w:r>
      <w:bookmarkEnd w:id="98"/>
      <w:bookmarkEnd w:id="99"/>
      <w:bookmarkEnd w:id="100"/>
      <w:bookmarkEnd w:id="101"/>
      <w:bookmarkEnd w:id="102"/>
    </w:p>
    <w:p w14:paraId="2531E779" w14:textId="77777777" w:rsidR="00B45F53" w:rsidRPr="00501056" w:rsidRDefault="00B45F53" w:rsidP="00B45F53">
      <w:pPr>
        <w:pStyle w:val="Heading3"/>
      </w:pPr>
      <w:bookmarkStart w:id="103" w:name="_Toc20312243"/>
      <w:bookmarkStart w:id="104" w:name="_Toc27561303"/>
      <w:bookmarkStart w:id="105" w:name="_Toc36041265"/>
      <w:bookmarkStart w:id="106" w:name="_Toc44603378"/>
      <w:bookmarkStart w:id="107" w:name="_Toc178155864"/>
      <w:r w:rsidRPr="00501056">
        <w:t>6.1.1</w:t>
      </w:r>
      <w:r w:rsidRPr="00501056">
        <w:tab/>
        <w:t>Usage of JSON schema</w:t>
      </w:r>
      <w:bookmarkEnd w:id="103"/>
      <w:bookmarkEnd w:id="104"/>
      <w:bookmarkEnd w:id="105"/>
      <w:bookmarkEnd w:id="106"/>
      <w:bookmarkEnd w:id="107"/>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08" w:name="_Toc20312244"/>
      <w:bookmarkStart w:id="109" w:name="_Toc27561304"/>
      <w:bookmarkStart w:id="110" w:name="_Toc36041266"/>
      <w:bookmarkStart w:id="111" w:name="_Toc44603379"/>
      <w:bookmarkStart w:id="112" w:name="_Toc178155865"/>
      <w:r w:rsidRPr="00501056">
        <w:lastRenderedPageBreak/>
        <w:t>6.1.2</w:t>
      </w:r>
      <w:r w:rsidRPr="00501056">
        <w:tab/>
        <w:t>Concrete NRM class</w:t>
      </w:r>
      <w:bookmarkEnd w:id="108"/>
      <w:bookmarkEnd w:id="109"/>
      <w:bookmarkEnd w:id="110"/>
      <w:bookmarkEnd w:id="111"/>
      <w:r w:rsidR="00AC2A9A">
        <w:t>es</w:t>
      </w:r>
      <w:bookmarkEnd w:id="112"/>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13" w:name="_Toc20312245"/>
      <w:bookmarkStart w:id="114" w:name="_Toc27561305"/>
      <w:bookmarkStart w:id="115" w:name="_Toc36041267"/>
      <w:bookmarkStart w:id="116" w:name="_Toc44603380"/>
      <w:bookmarkStart w:id="117" w:name="_Toc178155866"/>
      <w:r w:rsidRPr="00501056">
        <w:t>6.1.3</w:t>
      </w:r>
      <w:r w:rsidRPr="00501056">
        <w:tab/>
        <w:t>Abstract class</w:t>
      </w:r>
      <w:bookmarkEnd w:id="113"/>
      <w:bookmarkEnd w:id="114"/>
      <w:bookmarkEnd w:id="115"/>
      <w:bookmarkEnd w:id="116"/>
      <w:r w:rsidR="00AC2A9A">
        <w:t>es</w:t>
      </w:r>
      <w:bookmarkEnd w:id="117"/>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18" w:name="_Toc20312246"/>
      <w:bookmarkStart w:id="119" w:name="_Toc27561306"/>
      <w:bookmarkStart w:id="120" w:name="_Toc36041268"/>
      <w:bookmarkStart w:id="121" w:name="_Toc44603381"/>
      <w:bookmarkStart w:id="122" w:name="_Toc178155867"/>
      <w:r w:rsidRPr="00501056">
        <w:t>6.1.4</w:t>
      </w:r>
      <w:r w:rsidRPr="00501056">
        <w:tab/>
        <w:t>Name containment</w:t>
      </w:r>
      <w:bookmarkEnd w:id="118"/>
      <w:bookmarkEnd w:id="119"/>
      <w:bookmarkEnd w:id="120"/>
      <w:bookmarkEnd w:id="121"/>
      <w:bookmarkEnd w:id="122"/>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23" w:name="_Toc20312247"/>
      <w:bookmarkStart w:id="124" w:name="_Toc27561307"/>
      <w:bookmarkStart w:id="125" w:name="_Toc36041269"/>
      <w:bookmarkStart w:id="126" w:name="_Toc44603382"/>
      <w:bookmarkStart w:id="127" w:name="_Toc178155868"/>
      <w:r w:rsidRPr="00501056">
        <w:t>6.1.5</w:t>
      </w:r>
      <w:r w:rsidRPr="00501056">
        <w:tab/>
        <w:t>Recursive name containment</w:t>
      </w:r>
      <w:bookmarkEnd w:id="123"/>
      <w:bookmarkEnd w:id="124"/>
      <w:bookmarkEnd w:id="125"/>
      <w:bookmarkEnd w:id="126"/>
      <w:bookmarkEnd w:id="127"/>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lastRenderedPageBreak/>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28" w:name="_Toc20312248"/>
      <w:bookmarkStart w:id="129" w:name="_Toc27561308"/>
      <w:bookmarkStart w:id="130" w:name="_Toc36041270"/>
      <w:bookmarkStart w:id="131" w:name="_Toc44603383"/>
      <w:bookmarkStart w:id="132" w:name="_Toc178155869"/>
      <w:r w:rsidRPr="00501056">
        <w:t>6.1.6</w:t>
      </w:r>
      <w:r w:rsidRPr="00501056">
        <w:tab/>
        <w:t>Inheritance</w:t>
      </w:r>
      <w:bookmarkEnd w:id="128"/>
      <w:bookmarkEnd w:id="129"/>
      <w:bookmarkEnd w:id="130"/>
      <w:bookmarkEnd w:id="131"/>
      <w:bookmarkEnd w:id="132"/>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33" w:name="_Toc20312249"/>
      <w:bookmarkStart w:id="134" w:name="_Toc27561309"/>
      <w:bookmarkStart w:id="135" w:name="_Toc36041271"/>
      <w:bookmarkStart w:id="136" w:name="_Toc44603384"/>
      <w:bookmarkStart w:id="137" w:name="_Toc178155870"/>
      <w:r w:rsidRPr="00501056">
        <w:t>6.1.7</w:t>
      </w:r>
      <w:r w:rsidRPr="00501056">
        <w:tab/>
        <w:t>NRM class naming attribute "id"</w:t>
      </w:r>
      <w:bookmarkEnd w:id="133"/>
      <w:bookmarkEnd w:id="134"/>
      <w:bookmarkEnd w:id="135"/>
      <w:bookmarkEnd w:id="136"/>
      <w:bookmarkEnd w:id="137"/>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38" w:name="_Toc20312250"/>
      <w:bookmarkStart w:id="139" w:name="_Toc27561310"/>
      <w:bookmarkStart w:id="140" w:name="_Toc36041272"/>
      <w:bookmarkStart w:id="141" w:name="_Toc44603385"/>
      <w:bookmarkStart w:id="142" w:name="_Toc178155871"/>
      <w:r w:rsidRPr="00501056">
        <w:t>6.1.8</w:t>
      </w:r>
      <w:r w:rsidRPr="00501056">
        <w:tab/>
        <w:t>NRM class attributes</w:t>
      </w:r>
      <w:bookmarkEnd w:id="138"/>
      <w:bookmarkEnd w:id="139"/>
      <w:bookmarkEnd w:id="140"/>
      <w:bookmarkEnd w:id="141"/>
      <w:bookmarkEnd w:id="142"/>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43" w:name="_Toc20312251"/>
      <w:bookmarkStart w:id="144" w:name="_Toc27561311"/>
      <w:bookmarkStart w:id="145" w:name="_Toc36041273"/>
      <w:bookmarkStart w:id="146" w:name="_Toc44603386"/>
      <w:bookmarkStart w:id="147" w:name="_Toc178155872"/>
      <w:r w:rsidRPr="00501056">
        <w:t>6.1.9</w:t>
      </w:r>
      <w:r w:rsidRPr="00501056">
        <w:tab/>
        <w:t>Vendor specific extensions</w:t>
      </w:r>
      <w:bookmarkEnd w:id="143"/>
      <w:bookmarkEnd w:id="144"/>
      <w:bookmarkEnd w:id="145"/>
      <w:bookmarkEnd w:id="146"/>
      <w:bookmarkEnd w:id="147"/>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48" w:name="_Toc20312252"/>
      <w:bookmarkStart w:id="149" w:name="_Toc27561312"/>
      <w:bookmarkStart w:id="150" w:name="_Toc36041274"/>
      <w:bookmarkStart w:id="151" w:name="_Toc44603387"/>
      <w:bookmarkStart w:id="152" w:name="_Toc178155873"/>
      <w:r w:rsidRPr="00501056">
        <w:t>6.1.10</w:t>
      </w:r>
      <w:r w:rsidRPr="00501056">
        <w:tab/>
        <w:t>Attribute support qualifier</w:t>
      </w:r>
      <w:bookmarkEnd w:id="148"/>
      <w:bookmarkEnd w:id="149"/>
      <w:bookmarkEnd w:id="150"/>
      <w:bookmarkEnd w:id="151"/>
      <w:bookmarkEnd w:id="152"/>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53" w:name="_Toc20312253"/>
      <w:bookmarkStart w:id="154" w:name="_Toc27561313"/>
      <w:bookmarkStart w:id="155" w:name="_Toc36041275"/>
      <w:bookmarkStart w:id="156" w:name="_Toc44603388"/>
      <w:bookmarkStart w:id="157" w:name="_Toc178155874"/>
      <w:r w:rsidRPr="00501056">
        <w:lastRenderedPageBreak/>
        <w:t>6.1.11</w:t>
      </w:r>
      <w:r w:rsidRPr="00501056">
        <w:tab/>
        <w:t>Attribute properties</w:t>
      </w:r>
      <w:bookmarkEnd w:id="153"/>
      <w:bookmarkEnd w:id="154"/>
      <w:bookmarkEnd w:id="155"/>
      <w:bookmarkEnd w:id="156"/>
      <w:bookmarkEnd w:id="157"/>
    </w:p>
    <w:p w14:paraId="148A9237" w14:textId="77777777" w:rsidR="00B45F53" w:rsidRPr="00501056" w:rsidRDefault="00B45F53" w:rsidP="000D45BB">
      <w:pPr>
        <w:pStyle w:val="Heading4"/>
      </w:pPr>
      <w:bookmarkStart w:id="158" w:name="_Toc20312254"/>
      <w:bookmarkStart w:id="159" w:name="_Toc27561314"/>
      <w:bookmarkStart w:id="160" w:name="_Toc36041276"/>
      <w:bookmarkStart w:id="161" w:name="_Toc44603389"/>
      <w:bookmarkStart w:id="162" w:name="_Toc178155875"/>
      <w:r w:rsidRPr="00501056">
        <w:t>6.1.11.1</w:t>
      </w:r>
      <w:r w:rsidRPr="00501056">
        <w:tab/>
        <w:t>Introduction</w:t>
      </w:r>
      <w:bookmarkEnd w:id="158"/>
      <w:bookmarkEnd w:id="159"/>
      <w:bookmarkEnd w:id="160"/>
      <w:bookmarkEnd w:id="161"/>
      <w:bookmarkEnd w:id="162"/>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63" w:name="_Toc20312255"/>
      <w:bookmarkStart w:id="164" w:name="_Toc27561315"/>
      <w:bookmarkStart w:id="165" w:name="_Toc36041277"/>
      <w:bookmarkStart w:id="166" w:name="_Toc44603390"/>
      <w:bookmarkStart w:id="167" w:name="_Toc178155876"/>
      <w:r w:rsidRPr="00501056">
        <w:t>6.1.11.2</w:t>
      </w:r>
      <w:r w:rsidRPr="00501056">
        <w:tab/>
        <w:t>Attribute property "multiplicity"</w:t>
      </w:r>
      <w:bookmarkEnd w:id="163"/>
      <w:bookmarkEnd w:id="164"/>
      <w:bookmarkEnd w:id="165"/>
      <w:bookmarkEnd w:id="166"/>
      <w:bookmarkEnd w:id="167"/>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4A97510D"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5B209B8F"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0CFC925F" w14:textId="77777777" w:rsidR="00B45F53" w:rsidRPr="00501056" w:rsidRDefault="00B45F53" w:rsidP="000D45BB">
      <w:pPr>
        <w:pStyle w:val="Heading4"/>
      </w:pPr>
      <w:bookmarkStart w:id="168" w:name="_Toc20312256"/>
      <w:bookmarkStart w:id="169" w:name="_Toc27561316"/>
      <w:bookmarkStart w:id="170" w:name="_Toc36041278"/>
      <w:bookmarkStart w:id="171" w:name="_Toc44603391"/>
      <w:bookmarkStart w:id="172" w:name="_Toc178155877"/>
      <w:r w:rsidRPr="00501056">
        <w:t>6.1.11.3</w:t>
      </w:r>
      <w:r w:rsidRPr="00501056">
        <w:tab/>
        <w:t>Attribute property "isUnique"</w:t>
      </w:r>
      <w:bookmarkEnd w:id="168"/>
      <w:bookmarkEnd w:id="169"/>
      <w:bookmarkEnd w:id="170"/>
      <w:bookmarkEnd w:id="171"/>
      <w:bookmarkEnd w:id="172"/>
    </w:p>
    <w:p w14:paraId="5087FCAF" w14:textId="77777777" w:rsidR="00B45F53" w:rsidRPr="00501056" w:rsidRDefault="00B45F53" w:rsidP="00B45F53">
      <w:r w:rsidRPr="00501056">
        <w:t>The semantics of 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173" w:name="_Toc20312257"/>
      <w:bookmarkStart w:id="174" w:name="_Toc27561317"/>
      <w:bookmarkStart w:id="175" w:name="_Toc36041279"/>
      <w:bookmarkStart w:id="176" w:name="_Toc44603392"/>
      <w:bookmarkStart w:id="177" w:name="_Toc178155878"/>
      <w:r w:rsidRPr="00501056">
        <w:t>6.1.11.4</w:t>
      </w:r>
      <w:r w:rsidRPr="00501056">
        <w:tab/>
        <w:t>Attribute property "isOrdered"</w:t>
      </w:r>
      <w:bookmarkEnd w:id="173"/>
      <w:bookmarkEnd w:id="174"/>
      <w:bookmarkEnd w:id="175"/>
      <w:bookmarkEnd w:id="176"/>
      <w:bookmarkEnd w:id="177"/>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178" w:name="_Toc20312258"/>
      <w:bookmarkStart w:id="179" w:name="_Toc27561318"/>
      <w:bookmarkStart w:id="180" w:name="_Toc36041280"/>
      <w:bookmarkStart w:id="181" w:name="_Toc44603393"/>
      <w:bookmarkStart w:id="182" w:name="_Toc178155879"/>
      <w:r w:rsidRPr="00501056">
        <w:t>6.1.11.5</w:t>
      </w:r>
      <w:r w:rsidRPr="00501056">
        <w:tab/>
        <w:t>Attribute property "defaultValue"</w:t>
      </w:r>
      <w:bookmarkEnd w:id="178"/>
      <w:bookmarkEnd w:id="179"/>
      <w:bookmarkEnd w:id="180"/>
      <w:bookmarkEnd w:id="181"/>
      <w:bookmarkEnd w:id="182"/>
    </w:p>
    <w:p w14:paraId="0752C1B2" w14:textId="77777777" w:rsidR="00B45F53" w:rsidRPr="00501056" w:rsidRDefault="00B45F53" w:rsidP="00B45F53">
      <w:r w:rsidRPr="00501056">
        <w:t>This attribute property is a requirement for the MnS producer and not mapped to any JSON schema keyword.</w:t>
      </w:r>
    </w:p>
    <w:p w14:paraId="0CDD823D"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28DA16F5" w14:textId="77777777" w:rsidR="00B45F53" w:rsidRPr="00501056" w:rsidRDefault="00B45F53" w:rsidP="000D45BB">
      <w:pPr>
        <w:pStyle w:val="Heading4"/>
      </w:pPr>
      <w:bookmarkStart w:id="183" w:name="_Toc20312259"/>
      <w:bookmarkStart w:id="184" w:name="_Toc27561319"/>
      <w:bookmarkStart w:id="185" w:name="_Toc36041281"/>
      <w:bookmarkStart w:id="186" w:name="_Toc44603394"/>
      <w:bookmarkStart w:id="187" w:name="_Toc178155880"/>
      <w:r w:rsidRPr="00501056">
        <w:t>6.1.11.6</w:t>
      </w:r>
      <w:r w:rsidRPr="00501056">
        <w:tab/>
        <w:t>Attribute property "isNullable"</w:t>
      </w:r>
      <w:bookmarkEnd w:id="183"/>
      <w:bookmarkEnd w:id="184"/>
      <w:bookmarkEnd w:id="185"/>
      <w:bookmarkEnd w:id="186"/>
      <w:bookmarkEnd w:id="187"/>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188" w:name="_Toc20312260"/>
      <w:bookmarkStart w:id="189" w:name="_Toc27561320"/>
      <w:bookmarkStart w:id="190" w:name="_Toc36041282"/>
      <w:bookmarkStart w:id="191" w:name="_Toc44603395"/>
      <w:bookmarkStart w:id="192" w:name="_Toc178155881"/>
      <w:r w:rsidRPr="00501056">
        <w:lastRenderedPageBreak/>
        <w:t>6.1.11.7</w:t>
      </w:r>
      <w:r w:rsidRPr="00501056">
        <w:tab/>
        <w:t>Attribute property "isInvariant"</w:t>
      </w:r>
      <w:bookmarkEnd w:id="188"/>
      <w:bookmarkEnd w:id="189"/>
      <w:bookmarkEnd w:id="190"/>
      <w:bookmarkEnd w:id="191"/>
      <w:bookmarkEnd w:id="192"/>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193" w:name="_Toc20312261"/>
      <w:bookmarkStart w:id="194" w:name="_Toc27561321"/>
      <w:bookmarkStart w:id="195" w:name="_Toc36041283"/>
      <w:bookmarkStart w:id="196" w:name="_Toc44603396"/>
      <w:bookmarkStart w:id="197" w:name="_Toc178155882"/>
      <w:r w:rsidRPr="00501056">
        <w:t>6.1.11.8</w:t>
      </w:r>
      <w:r w:rsidRPr="00501056">
        <w:tab/>
        <w:t>Attribute property "isReadable" and "isWritable"</w:t>
      </w:r>
      <w:bookmarkEnd w:id="193"/>
      <w:bookmarkEnd w:id="194"/>
      <w:bookmarkEnd w:id="195"/>
      <w:bookmarkEnd w:id="196"/>
      <w:bookmarkEnd w:id="197"/>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198" w:name="_Toc20312262"/>
      <w:bookmarkStart w:id="199" w:name="_Toc27561322"/>
      <w:bookmarkStart w:id="200" w:name="_Toc36041284"/>
      <w:bookmarkStart w:id="201" w:name="_Toc44603397"/>
      <w:bookmarkStart w:id="202" w:name="_Toc178155883"/>
      <w:r w:rsidRPr="00501056">
        <w:t>6.1.11.</w:t>
      </w:r>
      <w:r w:rsidR="00CB5FDE" w:rsidRPr="00501056">
        <w:t>9</w:t>
      </w:r>
      <w:r w:rsidRPr="00501056">
        <w:tab/>
        <w:t>Attribute property "isNotifyable"</w:t>
      </w:r>
      <w:bookmarkEnd w:id="198"/>
      <w:bookmarkEnd w:id="199"/>
      <w:bookmarkEnd w:id="200"/>
      <w:bookmarkEnd w:id="201"/>
      <w:bookmarkEnd w:id="202"/>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03" w:name="_Toc20312263"/>
      <w:bookmarkStart w:id="204" w:name="_Toc27561323"/>
      <w:bookmarkStart w:id="205" w:name="_Toc36041285"/>
      <w:bookmarkStart w:id="206" w:name="_Toc44603398"/>
      <w:bookmarkStart w:id="207" w:name="_Toc178155884"/>
      <w:r w:rsidRPr="00501056">
        <w:t>6.1.11.</w:t>
      </w:r>
      <w:r w:rsidR="00CB5FDE" w:rsidRPr="00501056">
        <w:t>10</w:t>
      </w:r>
      <w:r w:rsidRPr="00501056">
        <w:tab/>
        <w:t>Attribute property "allowedValues"</w:t>
      </w:r>
      <w:bookmarkEnd w:id="203"/>
      <w:bookmarkEnd w:id="204"/>
      <w:bookmarkEnd w:id="205"/>
      <w:bookmarkEnd w:id="206"/>
      <w:bookmarkEnd w:id="207"/>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08" w:name="_Toc82784611"/>
      <w:bookmarkStart w:id="209" w:name="_Toc178155885"/>
      <w:r w:rsidRPr="00426FEB">
        <w:t>6.1.11.</w:t>
      </w:r>
      <w:r>
        <w:t>11</w:t>
      </w:r>
      <w:r w:rsidRPr="00426FEB">
        <w:tab/>
        <w:t>Attribute property "</w:t>
      </w:r>
      <w:r>
        <w:rPr>
          <w:sz w:val="28"/>
        </w:rPr>
        <w:t>l</w:t>
      </w:r>
      <w:r w:rsidRPr="00416961">
        <w:rPr>
          <w:sz w:val="28"/>
        </w:rPr>
        <w:t>ifecycleStatus</w:t>
      </w:r>
      <w:r w:rsidRPr="00426FEB">
        <w:t>"</w:t>
      </w:r>
      <w:bookmarkEnd w:id="208"/>
      <w:bookmarkEnd w:id="209"/>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10" w:name="_Toc20312264"/>
      <w:bookmarkStart w:id="211" w:name="_Toc27561324"/>
      <w:bookmarkStart w:id="212" w:name="_Toc36041286"/>
      <w:bookmarkStart w:id="213" w:name="_Toc44603399"/>
      <w:bookmarkStart w:id="214" w:name="_Toc178155886"/>
      <w:r w:rsidRPr="00501056">
        <w:t>6.</w:t>
      </w:r>
      <w:r w:rsidR="009C7500" w:rsidRPr="00501056">
        <w:t>2</w:t>
      </w:r>
      <w:r w:rsidRPr="00501056">
        <w:tab/>
        <w:t>Stage 3 YANG style and example</w:t>
      </w:r>
      <w:bookmarkEnd w:id="210"/>
      <w:bookmarkEnd w:id="211"/>
      <w:bookmarkEnd w:id="212"/>
      <w:bookmarkEnd w:id="213"/>
      <w:bookmarkEnd w:id="214"/>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lastRenderedPageBreak/>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15" w:name="_Toc20312265"/>
      <w:bookmarkStart w:id="216" w:name="_Toc27561325"/>
      <w:bookmarkStart w:id="217" w:name="_Toc36041287"/>
      <w:bookmarkStart w:id="218" w:name="_Toc44603400"/>
      <w:bookmarkStart w:id="219" w:name="_Toc178155887"/>
      <w:r w:rsidRPr="00501056">
        <w:t>6.2.1</w:t>
      </w:r>
      <w:r w:rsidRPr="00501056">
        <w:tab/>
        <w:t>General Modeling Rules</w:t>
      </w:r>
      <w:bookmarkEnd w:id="215"/>
      <w:bookmarkEnd w:id="216"/>
      <w:bookmarkEnd w:id="217"/>
      <w:bookmarkEnd w:id="218"/>
      <w:bookmarkEnd w:id="219"/>
    </w:p>
    <w:p w14:paraId="3D569464" w14:textId="77777777" w:rsidR="009C7500" w:rsidRPr="00501056" w:rsidRDefault="009C7500" w:rsidP="009C7500">
      <w:pPr>
        <w:pStyle w:val="Heading4"/>
      </w:pPr>
      <w:bookmarkStart w:id="220" w:name="_Toc20312266"/>
      <w:bookmarkStart w:id="221" w:name="_Toc27561326"/>
      <w:bookmarkStart w:id="222" w:name="_Toc36041288"/>
      <w:bookmarkStart w:id="223" w:name="_Toc44603401"/>
      <w:bookmarkStart w:id="224" w:name="_Toc178155888"/>
      <w:r w:rsidRPr="00501056">
        <w:t>6.2.1.1</w:t>
      </w:r>
      <w:r w:rsidRPr="00501056">
        <w:tab/>
        <w:t>Modeling Resources</w:t>
      </w:r>
      <w:bookmarkEnd w:id="220"/>
      <w:bookmarkEnd w:id="221"/>
      <w:bookmarkEnd w:id="222"/>
      <w:bookmarkEnd w:id="223"/>
      <w:bookmarkEnd w:id="224"/>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25" w:name="_Toc20312267"/>
      <w:bookmarkStart w:id="226" w:name="_Toc27561327"/>
      <w:bookmarkStart w:id="227" w:name="_Toc36041289"/>
      <w:bookmarkStart w:id="228" w:name="_Toc44603402"/>
      <w:bookmarkStart w:id="229" w:name="_Toc178155889"/>
      <w:r w:rsidRPr="00501056">
        <w:t>6.2.1.2</w:t>
      </w:r>
      <w:r w:rsidRPr="00501056">
        <w:tab/>
        <w:t>Unique YANG Module names</w:t>
      </w:r>
      <w:bookmarkEnd w:id="225"/>
      <w:bookmarkEnd w:id="226"/>
      <w:bookmarkEnd w:id="227"/>
      <w:bookmarkEnd w:id="228"/>
      <w:bookmarkEnd w:id="229"/>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30" w:name="_Toc20312268"/>
      <w:bookmarkStart w:id="231" w:name="_Toc27561328"/>
      <w:bookmarkStart w:id="232" w:name="_Toc36041290"/>
      <w:bookmarkStart w:id="233" w:name="_Toc44603403"/>
      <w:bookmarkStart w:id="234" w:name="_Toc178155890"/>
      <w:r w:rsidRPr="00501056">
        <w:t>6.2.1.3</w:t>
      </w:r>
      <w:r w:rsidRPr="00501056">
        <w:tab/>
        <w:t>Unique YANG Namespace</w:t>
      </w:r>
      <w:bookmarkEnd w:id="230"/>
      <w:bookmarkEnd w:id="231"/>
      <w:bookmarkEnd w:id="232"/>
      <w:bookmarkEnd w:id="233"/>
      <w:bookmarkEnd w:id="234"/>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35" w:name="_Toc20312269"/>
      <w:bookmarkStart w:id="236" w:name="_Toc27561329"/>
      <w:bookmarkStart w:id="237" w:name="_Toc36041291"/>
      <w:bookmarkStart w:id="238" w:name="_Toc44603404"/>
      <w:bookmarkStart w:id="239" w:name="_Toc178155891"/>
      <w:r w:rsidRPr="00501056">
        <w:t>6.2.1.4</w:t>
      </w:r>
      <w:r w:rsidRPr="00501056">
        <w:tab/>
        <w:t>Unique YANG Module Prefixes</w:t>
      </w:r>
      <w:bookmarkEnd w:id="235"/>
      <w:bookmarkEnd w:id="236"/>
      <w:bookmarkEnd w:id="237"/>
      <w:bookmarkEnd w:id="238"/>
      <w:bookmarkEnd w:id="239"/>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40" w:name="_Toc20312270"/>
      <w:bookmarkStart w:id="241" w:name="_Toc27561330"/>
      <w:bookmarkStart w:id="242" w:name="_Toc36041292"/>
      <w:bookmarkStart w:id="243" w:name="_Toc44603405"/>
      <w:bookmarkStart w:id="244" w:name="_Toc178155892"/>
      <w:r w:rsidRPr="00501056">
        <w:t>6.2.1.5</w:t>
      </w:r>
      <w:r w:rsidRPr="00501056">
        <w:tab/>
        <w:t xml:space="preserve">Use YANG </w:t>
      </w:r>
      <w:r w:rsidR="00747E03">
        <w:t>v</w:t>
      </w:r>
      <w:r w:rsidR="00747E03" w:rsidRPr="00501056">
        <w:t xml:space="preserve">ersion </w:t>
      </w:r>
      <w:r w:rsidRPr="00501056">
        <w:t>1.1</w:t>
      </w:r>
      <w:bookmarkEnd w:id="240"/>
      <w:bookmarkEnd w:id="241"/>
      <w:bookmarkEnd w:id="242"/>
      <w:bookmarkEnd w:id="243"/>
      <w:bookmarkEnd w:id="244"/>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45" w:name="_Toc20312271"/>
      <w:bookmarkStart w:id="246" w:name="_Toc27561331"/>
      <w:bookmarkStart w:id="247" w:name="_Toc36041293"/>
      <w:bookmarkStart w:id="248" w:name="_Toc44603406"/>
      <w:bookmarkStart w:id="249" w:name="_Toc1781558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45"/>
      <w:bookmarkEnd w:id="246"/>
      <w:bookmarkEnd w:id="247"/>
      <w:bookmarkEnd w:id="248"/>
      <w:r w:rsidR="00747E03">
        <w:t>r</w:t>
      </w:r>
      <w:r w:rsidR="00747E03" w:rsidRPr="00747E03">
        <w:t>ecommended</w:t>
      </w:r>
      <w:bookmarkEnd w:id="249"/>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7777777" w:rsidR="009C7500" w:rsidRPr="00501056" w:rsidRDefault="00D734EA" w:rsidP="00D734EA">
      <w:pPr>
        <w:pStyle w:val="B1"/>
      </w:pPr>
      <w:r w:rsidRPr="00501056">
        <w:t>-</w:t>
      </w:r>
      <w:r w:rsidRPr="00501056">
        <w:tab/>
      </w:r>
      <w:r w:rsidR="00747E03" w:rsidRPr="00747E03">
        <w:t>r</w:t>
      </w:r>
      <w:r w:rsidR="009C7500" w:rsidRPr="00501056">
        <w:t>pc – use actions instead</w:t>
      </w:r>
    </w:p>
    <w:p w14:paraId="5183FBE1" w14:textId="77777777" w:rsidR="00747E03" w:rsidRDefault="00D734EA" w:rsidP="00747E03">
      <w:pPr>
        <w:pStyle w:val="B1"/>
      </w:pPr>
      <w:r w:rsidRPr="00501056">
        <w:t>-</w:t>
      </w:r>
      <w:r w:rsidRPr="00501056">
        <w:tab/>
      </w:r>
      <w:r w:rsidR="00747E03" w:rsidRPr="00747E03">
        <w:t>d</w:t>
      </w:r>
      <w:r w:rsidR="009C7500" w:rsidRPr="00501056">
        <w:t xml:space="preserve">eviation </w:t>
      </w:r>
    </w:p>
    <w:p w14:paraId="4F62BF87" w14:textId="77777777" w:rsidR="00747E03" w:rsidRDefault="00747E03" w:rsidP="00747E03">
      <w:pPr>
        <w:pStyle w:val="B1"/>
      </w:pPr>
      <w:r>
        <w:t>The following YANG statements should not be used in 3GPP YANG models:</w:t>
      </w:r>
    </w:p>
    <w:p w14:paraId="1A5A8140" w14:textId="77777777" w:rsidR="009C7500" w:rsidRPr="00501056" w:rsidRDefault="00747E03" w:rsidP="00747E03">
      <w:pPr>
        <w:pStyle w:val="B1"/>
      </w:pPr>
      <w:r>
        <w:t>-</w:t>
      </w:r>
      <w:r>
        <w:tab/>
        <w:t xml:space="preserve">anydata. </w:t>
      </w:r>
      <w:r>
        <w:tab/>
        <w:t>Whenever possible data should be modeled with list, leaf-list, leaf data nodes. In the rare case where the type of an attribute is unknown (E.g., a an attribute that can be of any attribute type) the YANG “anyadata” statement may be used.</w:t>
      </w:r>
    </w:p>
    <w:p w14:paraId="1D1D3A9C" w14:textId="77777777" w:rsidR="009C7500" w:rsidRPr="00501056" w:rsidRDefault="009C7500" w:rsidP="009C7500">
      <w:pPr>
        <w:pStyle w:val="Heading4"/>
      </w:pPr>
      <w:bookmarkStart w:id="250" w:name="_Toc20312272"/>
      <w:bookmarkStart w:id="251" w:name="_Toc27561332"/>
      <w:bookmarkStart w:id="252" w:name="_Toc36041294"/>
      <w:bookmarkStart w:id="253" w:name="_Toc44603407"/>
      <w:bookmarkStart w:id="254" w:name="_Toc178155894"/>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250"/>
      <w:bookmarkEnd w:id="251"/>
      <w:bookmarkEnd w:id="252"/>
      <w:bookmarkEnd w:id="253"/>
      <w:r w:rsidR="00747E03">
        <w:t>o</w:t>
      </w:r>
      <w:r w:rsidR="00747E03" w:rsidRPr="00501056">
        <w:t>rganizations</w:t>
      </w:r>
      <w:bookmarkEnd w:id="254"/>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lastRenderedPageBreak/>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255" w:name="_Toc20312273"/>
      <w:bookmarkStart w:id="256" w:name="_Toc27561333"/>
      <w:bookmarkStart w:id="257" w:name="_Toc36041295"/>
      <w:bookmarkStart w:id="258" w:name="_Toc44603408"/>
      <w:bookmarkStart w:id="259" w:name="_Toc178155895"/>
      <w:r w:rsidRPr="00501056">
        <w:t>6.2.1.8</w:t>
      </w:r>
      <w:r w:rsidRPr="00501056">
        <w:tab/>
      </w:r>
      <w:r w:rsidR="00AD05EC">
        <w:t xml:space="preserve">Updating the 3GPP YANG </w:t>
      </w:r>
      <w:r w:rsidR="00AD05EC" w:rsidRPr="008B1BA4">
        <w:t>schema tree</w:t>
      </w:r>
      <w:r w:rsidR="00AD05EC">
        <w:t xml:space="preserve"> by external parties</w:t>
      </w:r>
      <w:bookmarkEnd w:id="255"/>
      <w:bookmarkEnd w:id="256"/>
      <w:bookmarkEnd w:id="257"/>
      <w:bookmarkEnd w:id="258"/>
      <w:bookmarkEnd w:id="259"/>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2) A vendor may extend the schema tree with data nodes (see [x] section 7.17). Adding manadatory model elements is potentially backwards incompatible, so the relevant rules in [x]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FAC80A1" w14:textId="77777777" w:rsidR="00AD05EC" w:rsidRDefault="00AD05EC" w:rsidP="00AD05EC">
      <w:r w:rsidRPr="00721B77">
        <w:lastRenderedPageBreak/>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260" w:name="_Toc20312274"/>
      <w:bookmarkStart w:id="261" w:name="_Toc27561334"/>
      <w:bookmarkStart w:id="262" w:name="_Toc36041296"/>
      <w:bookmarkStart w:id="263" w:name="_Toc44603409"/>
      <w:bookmarkStart w:id="264" w:name="_Toc178155896"/>
      <w:r w:rsidRPr="00501056">
        <w:t>6.2.1.9</w:t>
      </w:r>
      <w:r w:rsidRPr="00501056">
        <w:tab/>
        <w:t xml:space="preserve">Model </w:t>
      </w:r>
      <w:r w:rsidR="00096317">
        <w:t>c</w:t>
      </w:r>
      <w:r w:rsidR="00096317" w:rsidRPr="00501056">
        <w:t>orrectness</w:t>
      </w:r>
      <w:r w:rsidRPr="00501056">
        <w:t>, checking</w:t>
      </w:r>
      <w:bookmarkEnd w:id="260"/>
      <w:bookmarkEnd w:id="261"/>
      <w:bookmarkEnd w:id="262"/>
      <w:bookmarkEnd w:id="263"/>
      <w:bookmarkEnd w:id="264"/>
      <w:r w:rsidRPr="00501056">
        <w:t xml:space="preserve"> </w:t>
      </w:r>
    </w:p>
    <w:p w14:paraId="739A105C" w14:textId="1BCFD2FF"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7A59C636"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265" w:name="_Toc178155897"/>
      <w:r w:rsidRPr="00E24F4C">
        <w:t>6.2.1.</w:t>
      </w:r>
      <w:r w:rsidR="00C26059">
        <w:t>10</w:t>
      </w:r>
      <w:r w:rsidRPr="00E24F4C">
        <w:tab/>
      </w:r>
      <w:r>
        <w:t>YANG modules in technical specifications</w:t>
      </w:r>
      <w:bookmarkEnd w:id="265"/>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266" w:name="_Toc7168631"/>
      <w:bookmarkStart w:id="267" w:name="_Toc178155898"/>
      <w:r>
        <w:t>6.2.1.</w:t>
      </w:r>
      <w:r w:rsidR="00C26059">
        <w:t>11</w:t>
      </w:r>
      <w:r w:rsidRPr="00742EDD">
        <w:tab/>
        <w:t xml:space="preserve">Module </w:t>
      </w:r>
      <w:r>
        <w:t>h</w:t>
      </w:r>
      <w:r w:rsidRPr="00742EDD">
        <w:t xml:space="preserve">eader </w:t>
      </w:r>
      <w:r>
        <w:t>s</w:t>
      </w:r>
      <w:r w:rsidRPr="00742EDD">
        <w:t>tatements</w:t>
      </w:r>
      <w:bookmarkEnd w:id="266"/>
      <w:bookmarkEnd w:id="267"/>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268" w:name="_Toc528657256"/>
      <w:bookmarkStart w:id="269" w:name="_Toc7168632"/>
      <w:bookmarkStart w:id="270" w:name="_Toc178155899"/>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8"/>
      <w:bookmarkEnd w:id="269"/>
      <w:bookmarkEnd w:id="270"/>
      <w:r w:rsidRPr="00CA2089">
        <w:t xml:space="preserve"> </w:t>
      </w:r>
    </w:p>
    <w:p w14:paraId="17FA3CEA" w14:textId="77777777" w:rsidR="00245D62" w:rsidRDefault="00245D62" w:rsidP="00245D62">
      <w:bookmarkStart w:id="271" w:name="_Toc528657257"/>
      <w:r>
        <w:t xml:space="preserve">A "description" statement should be present for each YANG schema node. As an exception: for </w:t>
      </w:r>
      <w:bookmarkStart w:id="272" w:name="_Hlk23852981"/>
      <w:r>
        <w:t>individual leafs, leaf-lists, enums, case statements, typedef statements</w:t>
      </w:r>
      <w:bookmarkEnd w:id="272"/>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lastRenderedPageBreak/>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273" w:name="_Toc7168633"/>
      <w:bookmarkStart w:id="274" w:name="_Toc178155900"/>
      <w:bookmarkEnd w:id="271"/>
      <w:r>
        <w:t>6.2.1.</w:t>
      </w:r>
      <w:r w:rsidR="00C26059">
        <w:t>13</w:t>
      </w:r>
      <w:r w:rsidRPr="00CA2089">
        <w:tab/>
        <w:t xml:space="preserve">YANG </w:t>
      </w:r>
      <w:r>
        <w:t>m</w:t>
      </w:r>
      <w:r w:rsidRPr="00CA2089">
        <w:t xml:space="preserve">odule </w:t>
      </w:r>
      <w:r>
        <w:t>r</w:t>
      </w:r>
      <w:r w:rsidRPr="00CA2089">
        <w:t>evisions</w:t>
      </w:r>
      <w:bookmarkEnd w:id="273"/>
      <w:bookmarkEnd w:id="274"/>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275" w:name="_Toc7168654"/>
      <w:bookmarkStart w:id="276" w:name="_Toc178155901"/>
      <w:r>
        <w:t>6.2.</w:t>
      </w:r>
      <w:r w:rsidRPr="00CA2089">
        <w:t>1.</w:t>
      </w:r>
      <w:r w:rsidR="00C26059">
        <w:t>15</w:t>
      </w:r>
      <w:r w:rsidRPr="00CA2089">
        <w:tab/>
        <w:t>Don’t use YANG statements with the</w:t>
      </w:r>
      <w:r>
        <w:t>ir</w:t>
      </w:r>
      <w:r w:rsidRPr="00CA2089">
        <w:t xml:space="preserve"> default meaning</w:t>
      </w:r>
      <w:bookmarkEnd w:id="275"/>
      <w:bookmarkEnd w:id="276"/>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7" w:name="_Toc6931066"/>
      <w:bookmarkStart w:id="278" w:name="_Toc7016808"/>
      <w:bookmarkStart w:id="279" w:name="_Toc7168655"/>
      <w:bookmarkStart w:id="280" w:name="_Toc6931067"/>
      <w:bookmarkStart w:id="281" w:name="_Toc7016809"/>
      <w:bookmarkStart w:id="282" w:name="_Toc7168656"/>
      <w:bookmarkStart w:id="283" w:name="_Toc6931068"/>
      <w:bookmarkStart w:id="284" w:name="_Toc7016810"/>
      <w:bookmarkStart w:id="285" w:name="_Toc7168657"/>
      <w:bookmarkStart w:id="286" w:name="_Toc6931069"/>
      <w:bookmarkStart w:id="287" w:name="_Toc7016811"/>
      <w:bookmarkStart w:id="288" w:name="_Toc7168658"/>
      <w:bookmarkStart w:id="289" w:name="_Toc6931070"/>
      <w:bookmarkStart w:id="290" w:name="_Toc7016812"/>
      <w:bookmarkStart w:id="291" w:name="_Toc7168659"/>
      <w:bookmarkStart w:id="292" w:name="_Toc6931071"/>
      <w:bookmarkStart w:id="293" w:name="_Toc7016813"/>
      <w:bookmarkStart w:id="294" w:name="_Toc7168660"/>
      <w:bookmarkStart w:id="295" w:name="_Toc6931072"/>
      <w:bookmarkStart w:id="296" w:name="_Toc7016814"/>
      <w:bookmarkStart w:id="297" w:name="_Toc7168661"/>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E89EAB0" w14:textId="77777777" w:rsidR="003A7EF7" w:rsidRDefault="003A7EF7" w:rsidP="003A7EF7">
      <w:pPr>
        <w:pStyle w:val="Heading4"/>
      </w:pPr>
      <w:bookmarkStart w:id="298" w:name="_Toc44603410"/>
      <w:bookmarkStart w:id="299" w:name="_Toc178155902"/>
      <w:r>
        <w:lastRenderedPageBreak/>
        <w:t>6.2.1.</w:t>
      </w:r>
      <w:r w:rsidR="00C26059">
        <w:t>16</w:t>
      </w:r>
      <w:r>
        <w:tab/>
        <w:t>Formatting YANG modules/submodules</w:t>
      </w:r>
      <w:bookmarkEnd w:id="298"/>
      <w:bookmarkEnd w:id="299"/>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00" w:name="_Toc178155903"/>
      <w:r>
        <w:t>6.2.1.17</w:t>
      </w:r>
      <w:r>
        <w:tab/>
        <w:t>Use original prefix under import statements</w:t>
      </w:r>
      <w:bookmarkEnd w:id="300"/>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01" w:name="_Toc178155904"/>
      <w:r>
        <w:t>6.2.1.18</w:t>
      </w:r>
      <w:r>
        <w:tab/>
        <w:t>YANG Naming</w:t>
      </w:r>
      <w:bookmarkEnd w:id="301"/>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02" w:name="_Toc130378525"/>
      <w:bookmarkStart w:id="303" w:name="_Toc178155905"/>
      <w:r w:rsidRPr="00742BAA">
        <w:t>6.2.1.</w:t>
      </w:r>
      <w:r>
        <w:t>19</w:t>
      </w:r>
      <w:r w:rsidRPr="00742BAA">
        <w:tab/>
      </w:r>
      <w:bookmarkEnd w:id="302"/>
      <w:r>
        <w:t>Copyright</w:t>
      </w:r>
      <w:bookmarkEnd w:id="303"/>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04" w:name="_Toc20312275"/>
      <w:bookmarkStart w:id="305" w:name="_Toc27561335"/>
      <w:bookmarkStart w:id="306" w:name="_Toc36041297"/>
      <w:bookmarkStart w:id="307" w:name="_Toc44603411"/>
      <w:bookmarkStart w:id="308" w:name="_Toc178155906"/>
      <w:r w:rsidRPr="00501056">
        <w:t>6.</w:t>
      </w:r>
      <w:r w:rsidR="009C7500" w:rsidRPr="00501056">
        <w:t>2</w:t>
      </w:r>
      <w:r w:rsidRPr="00501056">
        <w:t>.</w:t>
      </w:r>
      <w:r w:rsidR="009C7500" w:rsidRPr="00501056">
        <w:t>2</w:t>
      </w:r>
      <w:r w:rsidRPr="00501056">
        <w:tab/>
      </w:r>
      <w:r w:rsidRPr="00501056">
        <w:rPr>
          <w:rFonts w:cs="Arial"/>
        </w:rPr>
        <w:t>InformationObjectClass – abstract</w:t>
      </w:r>
      <w:bookmarkEnd w:id="304"/>
      <w:bookmarkEnd w:id="305"/>
      <w:bookmarkEnd w:id="306"/>
      <w:bookmarkEnd w:id="307"/>
      <w:bookmarkEnd w:id="308"/>
    </w:p>
    <w:p w14:paraId="1BDF5FD7" w14:textId="77777777" w:rsidR="004B4B86" w:rsidRPr="00501056" w:rsidRDefault="004B4B86" w:rsidP="004B4B86">
      <w:pPr>
        <w:pStyle w:val="Heading4"/>
      </w:pPr>
      <w:bookmarkStart w:id="309" w:name="_Toc20312276"/>
      <w:bookmarkStart w:id="310" w:name="_Toc27561336"/>
      <w:bookmarkStart w:id="311" w:name="_Toc36041298"/>
      <w:bookmarkStart w:id="312" w:name="_Toc44603412"/>
      <w:bookmarkStart w:id="313" w:name="_Toc178155907"/>
      <w:r w:rsidRPr="00501056">
        <w:t>6.</w:t>
      </w:r>
      <w:r w:rsidR="009C7500" w:rsidRPr="00501056">
        <w:t>2.2.1</w:t>
      </w:r>
      <w:r w:rsidRPr="00501056">
        <w:tab/>
        <w:t>Introduction</w:t>
      </w:r>
      <w:bookmarkEnd w:id="309"/>
      <w:bookmarkEnd w:id="310"/>
      <w:bookmarkEnd w:id="311"/>
      <w:bookmarkEnd w:id="312"/>
      <w:bookmarkEnd w:id="313"/>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14" w:name="_Toc20312277"/>
      <w:bookmarkStart w:id="315" w:name="_Toc27561337"/>
      <w:bookmarkStart w:id="316" w:name="_Toc36041299"/>
      <w:bookmarkStart w:id="317" w:name="_Toc44603413"/>
      <w:bookmarkStart w:id="318" w:name="_Toc178155908"/>
      <w:r w:rsidRPr="00501056">
        <w:lastRenderedPageBreak/>
        <w:t>6.</w:t>
      </w:r>
      <w:r w:rsidR="009C7500" w:rsidRPr="00501056">
        <w:t>2.2.2</w:t>
      </w:r>
      <w:r w:rsidRPr="00501056">
        <w:tab/>
        <w:t>YANG mapping</w:t>
      </w:r>
      <w:bookmarkEnd w:id="314"/>
      <w:bookmarkEnd w:id="315"/>
      <w:bookmarkEnd w:id="316"/>
      <w:bookmarkEnd w:id="317"/>
      <w:bookmarkEnd w:id="318"/>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19" w:name="_Toc20312278"/>
      <w:bookmarkStart w:id="320" w:name="_Toc27561338"/>
      <w:bookmarkStart w:id="321" w:name="_Toc36041300"/>
      <w:bookmarkStart w:id="322" w:name="_Toc44603414"/>
      <w:bookmarkStart w:id="323" w:name="_Toc178155909"/>
      <w:r w:rsidRPr="00501056">
        <w:t>6.</w:t>
      </w:r>
      <w:r w:rsidR="009C7500" w:rsidRPr="00501056">
        <w:t>2.3</w:t>
      </w:r>
      <w:r w:rsidRPr="00501056">
        <w:tab/>
        <w:t>Naming attribute</w:t>
      </w:r>
      <w:bookmarkEnd w:id="319"/>
      <w:bookmarkEnd w:id="320"/>
      <w:bookmarkEnd w:id="321"/>
      <w:bookmarkEnd w:id="322"/>
      <w:bookmarkEnd w:id="323"/>
      <w:r w:rsidRPr="00501056">
        <w:t xml:space="preserve"> </w:t>
      </w:r>
    </w:p>
    <w:p w14:paraId="30620A06" w14:textId="77777777" w:rsidR="004B4B86" w:rsidRPr="00501056" w:rsidRDefault="004B4B86" w:rsidP="008D4FDC">
      <w:pPr>
        <w:pStyle w:val="Heading4"/>
      </w:pPr>
      <w:bookmarkStart w:id="324" w:name="_Toc20312279"/>
      <w:bookmarkStart w:id="325" w:name="_Toc27561339"/>
      <w:bookmarkStart w:id="326" w:name="_Toc36041301"/>
      <w:bookmarkStart w:id="327" w:name="_Toc44603415"/>
      <w:bookmarkStart w:id="328" w:name="_Toc178155910"/>
      <w:r w:rsidRPr="00501056">
        <w:t>6.</w:t>
      </w:r>
      <w:r w:rsidR="009C7500" w:rsidRPr="00501056">
        <w:t>2.3.1</w:t>
      </w:r>
      <w:r w:rsidRPr="00501056">
        <w:tab/>
        <w:t>Introduction</w:t>
      </w:r>
      <w:bookmarkEnd w:id="324"/>
      <w:bookmarkEnd w:id="325"/>
      <w:bookmarkEnd w:id="326"/>
      <w:bookmarkEnd w:id="327"/>
      <w:bookmarkEnd w:id="328"/>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29" w:name="_Toc20312280"/>
      <w:bookmarkStart w:id="330" w:name="_Toc27561340"/>
      <w:bookmarkStart w:id="331" w:name="_Toc36041302"/>
      <w:bookmarkStart w:id="332" w:name="_Toc44603416"/>
      <w:bookmarkStart w:id="333" w:name="_Toc178155911"/>
      <w:r w:rsidRPr="00501056">
        <w:t>6.</w:t>
      </w:r>
      <w:r w:rsidR="009C7500" w:rsidRPr="00501056">
        <w:t>2.3.2</w:t>
      </w:r>
      <w:r w:rsidRPr="00501056">
        <w:tab/>
        <w:t>Yang mapping</w:t>
      </w:r>
      <w:bookmarkEnd w:id="329"/>
      <w:bookmarkEnd w:id="330"/>
      <w:bookmarkEnd w:id="331"/>
      <w:bookmarkEnd w:id="332"/>
      <w:bookmarkEnd w:id="333"/>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334" w:name="_Toc20312281"/>
      <w:bookmarkStart w:id="335" w:name="_Toc27561341"/>
      <w:bookmarkStart w:id="336" w:name="_Toc36041303"/>
      <w:bookmarkStart w:id="337" w:name="_Toc44603417"/>
      <w:bookmarkStart w:id="338" w:name="_Toc178155912"/>
      <w:r w:rsidRPr="00501056">
        <w:t>6.</w:t>
      </w:r>
      <w:r w:rsidR="009C7500" w:rsidRPr="00501056">
        <w:t>2.4</w:t>
      </w:r>
      <w:r w:rsidRPr="00501056">
        <w:tab/>
      </w:r>
      <w:r w:rsidRPr="00501056">
        <w:rPr>
          <w:rFonts w:cs="Arial"/>
        </w:rPr>
        <w:t>InformationObjectClass – concrete</w:t>
      </w:r>
      <w:bookmarkEnd w:id="334"/>
      <w:bookmarkEnd w:id="335"/>
      <w:bookmarkEnd w:id="336"/>
      <w:bookmarkEnd w:id="337"/>
      <w:bookmarkEnd w:id="338"/>
      <w:r w:rsidRPr="00501056">
        <w:rPr>
          <w:rFonts w:cs="Arial"/>
        </w:rPr>
        <w:t xml:space="preserve"> </w:t>
      </w:r>
    </w:p>
    <w:p w14:paraId="5F5D0A81" w14:textId="77777777" w:rsidR="00073816" w:rsidRPr="00073816" w:rsidRDefault="00073816" w:rsidP="002A2AFD">
      <w:pPr>
        <w:pStyle w:val="Heading4"/>
      </w:pPr>
      <w:bookmarkStart w:id="339" w:name="_Toc27561342"/>
      <w:bookmarkStart w:id="340" w:name="_Toc36041304"/>
      <w:bookmarkStart w:id="341" w:name="_Toc44603418"/>
      <w:bookmarkStart w:id="342" w:name="_Toc178155913"/>
      <w:r>
        <w:t>6.2.4.0</w:t>
      </w:r>
      <w:r>
        <w:tab/>
        <w:t>Introduction</w:t>
      </w:r>
      <w:bookmarkEnd w:id="339"/>
      <w:bookmarkEnd w:id="340"/>
      <w:bookmarkEnd w:id="341"/>
      <w:bookmarkEnd w:id="342"/>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343" w:name="_Toc20312282"/>
      <w:bookmarkStart w:id="344" w:name="_Toc27561343"/>
      <w:bookmarkStart w:id="345" w:name="_Toc36041305"/>
      <w:bookmarkStart w:id="346" w:name="_Toc44603419"/>
      <w:bookmarkStart w:id="347" w:name="_Toc178155914"/>
      <w:r w:rsidRPr="00501056">
        <w:t>6.</w:t>
      </w:r>
      <w:r w:rsidR="009C7500" w:rsidRPr="00501056">
        <w:t>2.4</w:t>
      </w:r>
      <w:r w:rsidRPr="00501056">
        <w:t>.1</w:t>
      </w:r>
      <w:r w:rsidRPr="00501056">
        <w:tab/>
        <w:t>YANG mapping</w:t>
      </w:r>
      <w:bookmarkEnd w:id="343"/>
      <w:bookmarkEnd w:id="344"/>
      <w:bookmarkEnd w:id="345"/>
      <w:bookmarkEnd w:id="346"/>
      <w:bookmarkEnd w:id="34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lastRenderedPageBreak/>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348" w:name="_Toc20312283"/>
      <w:bookmarkStart w:id="349" w:name="_Toc27561344"/>
      <w:bookmarkStart w:id="350" w:name="_Toc36041306"/>
      <w:bookmarkStart w:id="351" w:name="_Toc44603420"/>
      <w:bookmarkStart w:id="352" w:name="_Toc178155915"/>
      <w:r w:rsidRPr="00501056">
        <w:t>6.</w:t>
      </w:r>
      <w:r w:rsidR="009C7500" w:rsidRPr="00501056">
        <w:t>2.5</w:t>
      </w:r>
      <w:r w:rsidRPr="00501056">
        <w:tab/>
        <w:t>Generalization relationship - inheritance from another class</w:t>
      </w:r>
      <w:bookmarkEnd w:id="348"/>
      <w:bookmarkEnd w:id="349"/>
      <w:bookmarkEnd w:id="350"/>
      <w:bookmarkEnd w:id="351"/>
      <w:bookmarkEnd w:id="352"/>
    </w:p>
    <w:p w14:paraId="2DD05167" w14:textId="77777777" w:rsidR="004B4B86" w:rsidRPr="00501056" w:rsidRDefault="004B4B86" w:rsidP="008D4FDC">
      <w:pPr>
        <w:pStyle w:val="Heading4"/>
      </w:pPr>
      <w:bookmarkStart w:id="353" w:name="_Toc20312284"/>
      <w:bookmarkStart w:id="354" w:name="_Toc27561345"/>
      <w:bookmarkStart w:id="355" w:name="_Toc36041307"/>
      <w:bookmarkStart w:id="356" w:name="_Toc44603421"/>
      <w:bookmarkStart w:id="357" w:name="_Toc178155916"/>
      <w:r w:rsidRPr="00501056">
        <w:t>6.</w:t>
      </w:r>
      <w:r w:rsidR="009C7500" w:rsidRPr="00501056">
        <w:t>2.5.1</w:t>
      </w:r>
      <w:r w:rsidRPr="00501056">
        <w:tab/>
        <w:t>Introduction</w:t>
      </w:r>
      <w:bookmarkEnd w:id="353"/>
      <w:bookmarkEnd w:id="354"/>
      <w:bookmarkEnd w:id="355"/>
      <w:bookmarkEnd w:id="356"/>
      <w:bookmarkEnd w:id="357"/>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358" w:name="_Toc20312285"/>
      <w:bookmarkStart w:id="359" w:name="_Toc27561346"/>
      <w:bookmarkStart w:id="360" w:name="_Toc36041308"/>
      <w:bookmarkStart w:id="361" w:name="_Toc44603422"/>
      <w:bookmarkStart w:id="362" w:name="_Toc178155917"/>
      <w:r w:rsidRPr="00501056">
        <w:t>6.</w:t>
      </w:r>
      <w:r w:rsidR="009C7500" w:rsidRPr="00501056">
        <w:t>2.5.2</w:t>
      </w:r>
      <w:r w:rsidRPr="00501056">
        <w:tab/>
        <w:t>YANG mapping</w:t>
      </w:r>
      <w:bookmarkEnd w:id="358"/>
      <w:bookmarkEnd w:id="359"/>
      <w:bookmarkEnd w:id="360"/>
      <w:bookmarkEnd w:id="361"/>
      <w:bookmarkEnd w:id="362"/>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363" w:name="_Toc20312286"/>
      <w:bookmarkStart w:id="364" w:name="_Toc27561347"/>
      <w:bookmarkStart w:id="365" w:name="_Toc36041309"/>
      <w:bookmarkStart w:id="366" w:name="_Toc44603423"/>
      <w:bookmarkStart w:id="367" w:name="_Toc178155918"/>
      <w:r w:rsidRPr="00501056">
        <w:t>6.</w:t>
      </w:r>
      <w:r w:rsidR="009C7500" w:rsidRPr="00501056">
        <w:t>2.6</w:t>
      </w:r>
      <w:r w:rsidRPr="00501056">
        <w:tab/>
        <w:t>Name containment</w:t>
      </w:r>
      <w:bookmarkEnd w:id="363"/>
      <w:bookmarkEnd w:id="364"/>
      <w:bookmarkEnd w:id="365"/>
      <w:bookmarkEnd w:id="366"/>
      <w:bookmarkEnd w:id="367"/>
    </w:p>
    <w:p w14:paraId="2DB12DA5" w14:textId="77777777" w:rsidR="004B4B86" w:rsidRPr="00501056" w:rsidRDefault="004B4B86" w:rsidP="008D4FDC">
      <w:pPr>
        <w:pStyle w:val="Heading4"/>
      </w:pPr>
      <w:bookmarkStart w:id="368" w:name="_Toc20312287"/>
      <w:bookmarkStart w:id="369" w:name="_Toc27561348"/>
      <w:bookmarkStart w:id="370" w:name="_Toc36041310"/>
      <w:bookmarkStart w:id="371" w:name="_Toc44603424"/>
      <w:bookmarkStart w:id="372" w:name="_Toc178155919"/>
      <w:r w:rsidRPr="00501056">
        <w:t>6.</w:t>
      </w:r>
      <w:r w:rsidR="009C7500" w:rsidRPr="00501056">
        <w:t>2.6.1</w:t>
      </w:r>
      <w:r w:rsidRPr="00501056">
        <w:tab/>
        <w:t>Introduction</w:t>
      </w:r>
      <w:bookmarkEnd w:id="368"/>
      <w:bookmarkEnd w:id="369"/>
      <w:bookmarkEnd w:id="370"/>
      <w:bookmarkEnd w:id="371"/>
      <w:bookmarkEnd w:id="372"/>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373" w:name="_Toc20312288"/>
      <w:bookmarkStart w:id="374" w:name="_Toc27561349"/>
      <w:bookmarkStart w:id="375" w:name="_Toc36041311"/>
      <w:bookmarkStart w:id="376" w:name="_Toc44603425"/>
      <w:bookmarkStart w:id="377" w:name="_Toc178155920"/>
      <w:r w:rsidRPr="00501056">
        <w:lastRenderedPageBreak/>
        <w:t>6.</w:t>
      </w:r>
      <w:r w:rsidR="00B45F53" w:rsidRPr="00501056">
        <w:t>2.6.2</w:t>
      </w:r>
      <w:r w:rsidRPr="00501056">
        <w:tab/>
        <w:t>YANG mapping</w:t>
      </w:r>
      <w:bookmarkEnd w:id="373"/>
      <w:bookmarkEnd w:id="374"/>
      <w:bookmarkEnd w:id="375"/>
      <w:bookmarkEnd w:id="376"/>
      <w:bookmarkEnd w:id="377"/>
    </w:p>
    <w:p w14:paraId="72F6B6CD" w14:textId="77777777" w:rsidR="004B4B86" w:rsidRPr="00501056" w:rsidRDefault="0061135C" w:rsidP="0061135C">
      <w:pPr>
        <w:pStyle w:val="Heading4"/>
      </w:pPr>
      <w:bookmarkStart w:id="378" w:name="_Toc178155921"/>
      <w:r>
        <w:t>6.2.6.2.1</w:t>
      </w:r>
      <w:r>
        <w:tab/>
        <w:t>General</w:t>
      </w:r>
      <w:bookmarkEnd w:id="378"/>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379" w:name="_Toc178155922"/>
      <w:r>
        <w:t>6.2.6.2.2</w:t>
      </w:r>
      <w:r>
        <w:tab/>
        <w:t>Simple augment</w:t>
      </w:r>
      <w:bookmarkEnd w:id="379"/>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380" w:name="_Hlk61444754"/>
      <w:bookmarkStart w:id="381" w:name="_Hlk61444712"/>
      <w:r>
        <w:rPr>
          <w:rFonts w:eastAsia="Calibri"/>
        </w:rPr>
        <w:t xml:space="preserve">  feature </w:t>
      </w:r>
      <w:r>
        <w:t>LocalChildClass</w:t>
      </w:r>
      <w:r>
        <w:rPr>
          <w:rFonts w:eastAsia="Calibri"/>
        </w:rPr>
        <w:t>UnderParentClass {</w:t>
      </w:r>
    </w:p>
    <w:p w14:paraId="48078CCE"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LocalChildClassGrp { </w:t>
      </w:r>
    </w:p>
    <w:p w14:paraId="438CF44A" w14:textId="77777777" w:rsidR="0061135C" w:rsidRDefault="0061135C" w:rsidP="005C6485">
      <w:pPr>
        <w:pStyle w:val="PL"/>
      </w:pPr>
      <w:r>
        <w:t xml:space="preserve">    // LocalChildClass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ParentClassGrp {</w:t>
      </w:r>
    </w:p>
    <w:p w14:paraId="062B580C" w14:textId="77777777" w:rsidR="0061135C" w:rsidRDefault="0061135C" w:rsidP="005C6485">
      <w:pPr>
        <w:pStyle w:val="PL"/>
      </w:pPr>
      <w:r>
        <w:t xml:space="preserve">    // ParentClass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ParentClass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380"/>
    </w:p>
    <w:bookmarkEnd w:id="381"/>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 prefix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t xml:space="preserve">      ParentClass”;</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ParentClass”;</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/xx3gpp:ParentClass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/xx3gpp:ParentClass {</w:t>
      </w:r>
    </w:p>
    <w:p w14:paraId="1ED4D194" w14:textId="77777777" w:rsidR="0061135C" w:rsidRDefault="0061135C" w:rsidP="005C6485">
      <w:pPr>
        <w:pStyle w:val="PL"/>
        <w:rPr>
          <w:rFonts w:eastAsia="Calibri"/>
        </w:rPr>
      </w:pPr>
      <w:r>
        <w:rPr>
          <w:rFonts w:eastAsia="Calibri"/>
        </w:rPr>
        <w:lastRenderedPageBreak/>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382" w:name="_Toc178155923"/>
      <w:r>
        <w:t>6.2.6.2.3</w:t>
      </w:r>
      <w:r>
        <w:tab/>
      </w:r>
      <w:r>
        <w:rPr>
          <w:noProof/>
        </w:rPr>
        <w:t>Uses + Subtree grouping</w:t>
      </w:r>
      <w:bookmarkEnd w:id="382"/>
    </w:p>
    <w:p w14:paraId="39A6C7DB"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 prefix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CommonUnderParentClass {</w:t>
      </w:r>
    </w:p>
    <w:p w14:paraId="623F3F6C" w14:textId="77777777" w:rsidR="0061135C" w:rsidRDefault="0061135C" w:rsidP="005C6485">
      <w:pPr>
        <w:pStyle w:val="PL"/>
      </w:pPr>
      <w:r>
        <w:t xml:space="preserve">    description "Indicates that the CommonSubtree shall be contained </w:t>
      </w:r>
    </w:p>
    <w:p w14:paraId="2F70EE53" w14:textId="77777777" w:rsidR="0061135C" w:rsidRDefault="0061135C" w:rsidP="005C6485">
      <w:pPr>
        <w:pStyle w:val="PL"/>
      </w:pPr>
      <w:r>
        <w:t xml:space="preserve">      under ParentClass";</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6539EC47" w14:textId="77777777" w:rsidR="0061135C" w:rsidRDefault="0061135C" w:rsidP="005C6485">
      <w:pPr>
        <w:pStyle w:val="PL"/>
        <w:rPr>
          <w:rFonts w:eastAsia="Calibri"/>
        </w:rPr>
      </w:pPr>
      <w:r>
        <w:rPr>
          <w:rFonts w:eastAsia="Calibri"/>
        </w:rPr>
        <w:t xml:space="preserve">    description “Indicates that LocalChildClass is contained under </w:t>
      </w:r>
    </w:p>
    <w:p w14:paraId="7A2A4DC9" w14:textId="77777777" w:rsidR="0061135C" w:rsidRDefault="0061135C" w:rsidP="005C6485">
      <w:pPr>
        <w:pStyle w:val="PL"/>
        <w:rPr>
          <w:rFonts w:eastAsia="Calibri"/>
        </w:rPr>
      </w:pPr>
      <w:r>
        <w:rPr>
          <w:rFonts w:eastAsia="Calibri"/>
        </w:rPr>
        <w:t xml:space="preserve">      ParentClass”;</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LocalChildClassGrp { </w:t>
      </w:r>
    </w:p>
    <w:p w14:paraId="74864241" w14:textId="77777777" w:rsidR="0061135C" w:rsidRDefault="0061135C" w:rsidP="005C6485">
      <w:pPr>
        <w:pStyle w:val="PL"/>
      </w:pPr>
      <w:r>
        <w:t xml:space="preserve">    // LocalChildClass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ParentClassGrp {</w:t>
      </w:r>
    </w:p>
    <w:p w14:paraId="090C6D9A" w14:textId="77777777" w:rsidR="0061135C" w:rsidRDefault="0061135C" w:rsidP="005C6485">
      <w:pPr>
        <w:pStyle w:val="PL"/>
      </w:pPr>
      <w:r>
        <w:t xml:space="preserve">    // ParentClass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ParentClass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yyy3gpp:CommonSubtree {</w:t>
      </w:r>
    </w:p>
    <w:p w14:paraId="2585905F"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CommonSubtree {</w:t>
      </w:r>
    </w:p>
    <w:p w14:paraId="0C1E4D68" w14:textId="77777777" w:rsidR="0061135C" w:rsidRDefault="0061135C" w:rsidP="005C6485">
      <w:pPr>
        <w:pStyle w:val="PL"/>
        <w:rPr>
          <w:rFonts w:eastAsia="Calibri"/>
        </w:rPr>
      </w:pPr>
      <w:r>
        <w:rPr>
          <w:rFonts w:eastAsia="Calibri"/>
        </w:rPr>
        <w:t xml:space="preserve">    list </w:t>
      </w:r>
      <w:bookmarkStart w:id="383" w:name="_Hlk60906458"/>
      <w:r>
        <w:rPr>
          <w:rFonts w:eastAsia="Calibri"/>
        </w:rPr>
        <w:t xml:space="preserve">ChildClass1 </w:t>
      </w:r>
      <w:bookmarkEnd w:id="383"/>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lastRenderedPageBreak/>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384" w:name="_Toc20312289"/>
      <w:bookmarkStart w:id="385" w:name="_Toc27561350"/>
      <w:bookmarkStart w:id="386" w:name="_Toc36041312"/>
      <w:bookmarkStart w:id="387" w:name="_Toc44603426"/>
      <w:bookmarkStart w:id="388" w:name="_Toc178155924"/>
      <w:r w:rsidRPr="00501056">
        <w:t>6.</w:t>
      </w:r>
      <w:r w:rsidR="00B45F53" w:rsidRPr="00501056">
        <w:t>2.7</w:t>
      </w:r>
      <w:r w:rsidRPr="00501056">
        <w:tab/>
        <w:t>Recursive containment - reference based solution</w:t>
      </w:r>
      <w:bookmarkEnd w:id="384"/>
      <w:bookmarkEnd w:id="385"/>
      <w:bookmarkEnd w:id="386"/>
      <w:bookmarkEnd w:id="387"/>
      <w:bookmarkEnd w:id="388"/>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t xml:space="preserve">  list SubNetwork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SubNetworkGrp;</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containg SubNetwork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modeled using references between the child SubNetwork and the parent </w:t>
      </w:r>
    </w:p>
    <w:p w14:paraId="01530098" w14:textId="77777777" w:rsidR="004B4B86" w:rsidRPr="00501056" w:rsidRDefault="004B4B86" w:rsidP="004B4B86">
      <w:pPr>
        <w:pStyle w:val="PL"/>
        <w:keepNext/>
        <w:ind w:left="284"/>
      </w:pPr>
      <w:r w:rsidRPr="00501056">
        <w:t xml:space="preserve">          SubNetworks. </w:t>
      </w:r>
    </w:p>
    <w:p w14:paraId="684A72C0" w14:textId="77777777" w:rsidR="004B4B86" w:rsidRPr="00501056" w:rsidRDefault="004B4B86" w:rsidP="004B4B86">
      <w:pPr>
        <w:pStyle w:val="PL"/>
        <w:keepNext/>
        <w:ind w:left="284"/>
      </w:pPr>
      <w:r w:rsidRPr="00501056">
        <w:t xml:space="preserve">          This reference MUST NOT be present for the top level SubNetwork and </w:t>
      </w:r>
    </w:p>
    <w:p w14:paraId="0B211E0D" w14:textId="77777777" w:rsidR="004B4B86" w:rsidRPr="00501056" w:rsidRDefault="004B4B86" w:rsidP="004B4B86">
      <w:pPr>
        <w:pStyle w:val="PL"/>
        <w:keepNext/>
        <w:ind w:left="284"/>
      </w:pPr>
      <w:r w:rsidRPr="00501056">
        <w:t xml:space="preserve">          MUST be present for other SubNetworks.";</w:t>
      </w:r>
    </w:p>
    <w:p w14:paraId="108A7FB0" w14:textId="77777777" w:rsidR="004B4B86" w:rsidRPr="00501056" w:rsidRDefault="004B4B86" w:rsidP="004B4B86">
      <w:pPr>
        <w:pStyle w:val="PL"/>
        <w:keepNext/>
        <w:ind w:left="284"/>
      </w:pPr>
      <w:r w:rsidRPr="00501056">
        <w:t xml:space="preserve">        type leafref {</w:t>
      </w:r>
    </w:p>
    <w:p w14:paraId="2C5147CC" w14:textId="77777777" w:rsidR="004B4B86" w:rsidRPr="00501056" w:rsidRDefault="004B4B86" w:rsidP="004B4B86">
      <w:pPr>
        <w:pStyle w:val="PL"/>
        <w:keepNext/>
        <w:ind w:left="284"/>
      </w:pPr>
      <w:r w:rsidRPr="00501056">
        <w:t xml:space="preserve">          path "../../../SubNetwork/id";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containedChildren{</w:t>
      </w:r>
    </w:p>
    <w:p w14:paraId="0B39CF83" w14:textId="77777777" w:rsidR="004B4B86" w:rsidRPr="00501056" w:rsidRDefault="004B4B86" w:rsidP="004B4B86">
      <w:pPr>
        <w:pStyle w:val="PL"/>
        <w:keepNext/>
        <w:ind w:left="284"/>
      </w:pPr>
      <w:r w:rsidRPr="00501056">
        <w:t xml:space="preserve">        description "Reference to all directly contained SubNetwork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modeled using references between the child SubNetwork and the parent </w:t>
      </w:r>
    </w:p>
    <w:p w14:paraId="19A46848" w14:textId="77777777" w:rsidR="004B4B86" w:rsidRPr="00501056" w:rsidRDefault="004B4B86" w:rsidP="004B4B86">
      <w:pPr>
        <w:pStyle w:val="PL"/>
        <w:keepNext/>
        <w:ind w:left="284"/>
      </w:pPr>
      <w:r w:rsidRPr="00501056">
        <w:t xml:space="preserve">          SubNetwork.";</w:t>
      </w:r>
    </w:p>
    <w:p w14:paraId="53414C4D" w14:textId="77777777" w:rsidR="004B4B86" w:rsidRPr="00501056" w:rsidRDefault="004B4B86" w:rsidP="004B4B86">
      <w:pPr>
        <w:pStyle w:val="PL"/>
        <w:keepNext/>
        <w:ind w:left="284"/>
      </w:pPr>
      <w:r w:rsidRPr="00501056">
        <w:t xml:space="preserve">        type leafref {</w:t>
      </w:r>
    </w:p>
    <w:p w14:paraId="0B18FE04" w14:textId="77777777" w:rsidR="004B4B86" w:rsidRPr="00501056" w:rsidRDefault="004B4B86" w:rsidP="004B4B86">
      <w:pPr>
        <w:pStyle w:val="PL"/>
        <w:keepNext/>
        <w:ind w:left="284"/>
      </w:pPr>
      <w:r w:rsidRPr="00501056">
        <w:t xml:space="preserve">          path "../../../SubNetwork/id";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The following instance data example shows how the reference values specify the SubNetwork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Top level: id=root        parents=null         containedChildren= A1,B1,C1</w:t>
      </w:r>
    </w:p>
    <w:p w14:paraId="66F47B61" w14:textId="77777777" w:rsidR="004B4B86" w:rsidRPr="00501056" w:rsidRDefault="004B4B86" w:rsidP="004B4B86">
      <w:pPr>
        <w:pStyle w:val="PL"/>
        <w:ind w:left="284"/>
      </w:pPr>
      <w:r w:rsidRPr="00501056">
        <w:t>Level 1:   id=A1,(B1,C1)  parents=root         containedChildren = A2,B2,C2</w:t>
      </w:r>
    </w:p>
    <w:p w14:paraId="4C2E1779" w14:textId="77777777" w:rsidR="004B4B86" w:rsidRPr="00501056" w:rsidRDefault="004B4B86" w:rsidP="004B4B86">
      <w:pPr>
        <w:pStyle w:val="PL"/>
        <w:ind w:left="284"/>
      </w:pPr>
      <w:r w:rsidRPr="00501056">
        <w:t>Level 2:   id=A2,(B2,C2)  parents=root,A1      containedChildren = A3,B3,C3</w:t>
      </w:r>
    </w:p>
    <w:p w14:paraId="1F4751A1" w14:textId="77777777" w:rsidR="004B4B86" w:rsidRPr="00501056" w:rsidRDefault="004B4B86" w:rsidP="004B4B86">
      <w:pPr>
        <w:pStyle w:val="PL"/>
        <w:ind w:left="284"/>
      </w:pPr>
      <w:r w:rsidRPr="00501056">
        <w:t>Level 3:   id=A3,(B3,C3)  parents=root,A1,A2   containedChildren = A4,B4</w:t>
      </w:r>
    </w:p>
    <w:p w14:paraId="0E134AB5" w14:textId="77777777" w:rsidR="004B4B86" w:rsidRPr="00501056" w:rsidRDefault="004B4B86" w:rsidP="004B4B86"/>
    <w:p w14:paraId="1525C498" w14:textId="77777777" w:rsidR="004B4B86" w:rsidRPr="00501056" w:rsidRDefault="004B4B86" w:rsidP="004B4B86">
      <w:r w:rsidRPr="00501056">
        <w:lastRenderedPageBreak/>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64F3AF97" w14:textId="77777777" w:rsidR="004B4B86" w:rsidRPr="00501056" w:rsidRDefault="004B4B86" w:rsidP="004B4B86">
      <w:pPr>
        <w:pStyle w:val="PL"/>
      </w:pPr>
      <w:r w:rsidRPr="00501056">
        <w:t xml:space="preserve">     &lt;rpc message-id="101" xmlns="urn:ietf:params:xml:ns:netconf:base:1.0"&gt;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&lt;!-- SubNetwork=root, SubNetwork=A1, SubNetwork=B2, NRFrequency=22 --&gt;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&lt;SubNetwork&gt;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&lt;NRFrequency&gt;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&lt;/NRFrequency&gt;</w:t>
      </w:r>
    </w:p>
    <w:p w14:paraId="23772BC6" w14:textId="77777777" w:rsidR="004B4B86" w:rsidRPr="00501056" w:rsidRDefault="004B4B86" w:rsidP="004B4B86">
      <w:pPr>
        <w:pStyle w:val="PL"/>
      </w:pPr>
      <w:r w:rsidRPr="00501056">
        <w:t xml:space="preserve">          &lt;/SubNetwork&gt;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&lt;/rpc&gt;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50C56A" w14:textId="77777777" w:rsidR="004B4B86" w:rsidRPr="00501056" w:rsidRDefault="004B4B86" w:rsidP="004B4B86">
      <w:pPr>
        <w:pStyle w:val="Heading3"/>
      </w:pPr>
      <w:bookmarkStart w:id="389" w:name="_Toc20312290"/>
      <w:bookmarkStart w:id="390" w:name="_Toc27561351"/>
      <w:bookmarkStart w:id="391" w:name="_Toc36041313"/>
      <w:bookmarkStart w:id="392" w:name="_Toc44603427"/>
      <w:bookmarkStart w:id="393" w:name="_Toc178155925"/>
      <w:r w:rsidRPr="00501056">
        <w:t>6.</w:t>
      </w:r>
      <w:r w:rsidR="00B45F53" w:rsidRPr="00501056">
        <w:t>2.8</w:t>
      </w:r>
      <w:r w:rsidRPr="00501056">
        <w:tab/>
        <w:t>Multi-root management tree</w:t>
      </w:r>
      <w:bookmarkEnd w:id="389"/>
      <w:bookmarkEnd w:id="390"/>
      <w:bookmarkEnd w:id="391"/>
      <w:bookmarkEnd w:id="392"/>
      <w:bookmarkEnd w:id="393"/>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394" w:name="_Toc20312291"/>
      <w:bookmarkStart w:id="395" w:name="_Toc27561352"/>
      <w:bookmarkStart w:id="396" w:name="_Toc36041314"/>
      <w:bookmarkStart w:id="397" w:name="_Toc44603428"/>
      <w:bookmarkStart w:id="398" w:name="_Toc178155926"/>
      <w:r w:rsidRPr="00501056">
        <w:t>6.</w:t>
      </w:r>
      <w:r w:rsidR="00B45F53" w:rsidRPr="00501056">
        <w:t>2.9</w:t>
      </w:r>
      <w:r w:rsidRPr="00501056">
        <w:tab/>
        <w:t>Alternative containment</w:t>
      </w:r>
      <w:bookmarkEnd w:id="394"/>
      <w:bookmarkEnd w:id="395"/>
      <w:bookmarkEnd w:id="396"/>
      <w:bookmarkEnd w:id="397"/>
      <w:bookmarkEnd w:id="398"/>
    </w:p>
    <w:p w14:paraId="330AC17A"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399" w:name="_Toc20312292"/>
      <w:bookmarkStart w:id="400" w:name="_Toc27561353"/>
      <w:bookmarkStart w:id="401" w:name="_Toc36041315"/>
      <w:bookmarkStart w:id="402" w:name="_Toc44603429"/>
      <w:bookmarkStart w:id="403" w:name="_Toc178155927"/>
      <w:r w:rsidRPr="00501056">
        <w:t>6.2.10</w:t>
      </w:r>
      <w:r w:rsidRPr="00501056">
        <w:tab/>
        <w:t>Attribute – simple, single value</w:t>
      </w:r>
      <w:bookmarkEnd w:id="399"/>
      <w:bookmarkEnd w:id="400"/>
      <w:bookmarkEnd w:id="401"/>
      <w:bookmarkEnd w:id="402"/>
      <w:bookmarkEnd w:id="403"/>
    </w:p>
    <w:p w14:paraId="01B39808" w14:textId="77777777" w:rsidR="00B45F53" w:rsidRPr="00501056" w:rsidRDefault="00B45F53" w:rsidP="00B45F53">
      <w:pPr>
        <w:pStyle w:val="Heading4"/>
      </w:pPr>
      <w:bookmarkStart w:id="404" w:name="_Toc20312293"/>
      <w:bookmarkStart w:id="405" w:name="_Toc27561354"/>
      <w:bookmarkStart w:id="406" w:name="_Toc36041316"/>
      <w:bookmarkStart w:id="407" w:name="_Toc44603430"/>
      <w:bookmarkStart w:id="408" w:name="_Toc178155928"/>
      <w:r w:rsidRPr="00501056">
        <w:t>6.2.10.1</w:t>
      </w:r>
      <w:r w:rsidRPr="00501056">
        <w:tab/>
        <w:t>Introduction</w:t>
      </w:r>
      <w:bookmarkEnd w:id="404"/>
      <w:bookmarkEnd w:id="405"/>
      <w:bookmarkEnd w:id="406"/>
      <w:bookmarkEnd w:id="407"/>
      <w:bookmarkEnd w:id="408"/>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09" w:name="_Toc20312294"/>
      <w:bookmarkStart w:id="410" w:name="_Toc27561355"/>
      <w:bookmarkStart w:id="411" w:name="_Toc36041317"/>
      <w:bookmarkStart w:id="412" w:name="_Toc44603431"/>
      <w:bookmarkStart w:id="413" w:name="_Toc178155929"/>
      <w:r w:rsidRPr="00501056">
        <w:lastRenderedPageBreak/>
        <w:t>6.2.10.2</w:t>
      </w:r>
      <w:r w:rsidRPr="00501056">
        <w:tab/>
        <w:t>YANG Mapping</w:t>
      </w:r>
      <w:bookmarkEnd w:id="409"/>
      <w:bookmarkEnd w:id="410"/>
      <w:bookmarkEnd w:id="411"/>
      <w:bookmarkEnd w:id="412"/>
      <w:bookmarkEnd w:id="413"/>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14" w:name="_Toc20312295"/>
      <w:bookmarkStart w:id="415" w:name="_Toc27561356"/>
      <w:bookmarkStart w:id="416" w:name="_Toc36041318"/>
      <w:bookmarkStart w:id="417" w:name="_Toc44603432"/>
      <w:bookmarkStart w:id="418" w:name="_Toc178155930"/>
      <w:r w:rsidRPr="00501056">
        <w:t>6.2.11</w:t>
      </w:r>
      <w:r w:rsidRPr="00501056">
        <w:tab/>
        <w:t>Attribute – simple, multivalue</w:t>
      </w:r>
      <w:bookmarkEnd w:id="414"/>
      <w:bookmarkEnd w:id="415"/>
      <w:bookmarkEnd w:id="416"/>
      <w:bookmarkEnd w:id="417"/>
      <w:bookmarkEnd w:id="418"/>
    </w:p>
    <w:p w14:paraId="63A2FEF3" w14:textId="77777777" w:rsidR="00B45F53" w:rsidRPr="00501056" w:rsidRDefault="00B45F53" w:rsidP="00B45F53">
      <w:pPr>
        <w:pStyle w:val="Heading4"/>
      </w:pPr>
      <w:bookmarkStart w:id="419" w:name="_Toc20312296"/>
      <w:bookmarkStart w:id="420" w:name="_Toc27561357"/>
      <w:bookmarkStart w:id="421" w:name="_Toc36041319"/>
      <w:bookmarkStart w:id="422" w:name="_Toc44603433"/>
      <w:bookmarkStart w:id="423" w:name="_Toc178155931"/>
      <w:r w:rsidRPr="00501056">
        <w:t>6.2.11.1</w:t>
      </w:r>
      <w:r w:rsidRPr="00501056">
        <w:tab/>
        <w:t>Introduction</w:t>
      </w:r>
      <w:bookmarkEnd w:id="419"/>
      <w:bookmarkEnd w:id="420"/>
      <w:bookmarkEnd w:id="421"/>
      <w:bookmarkEnd w:id="422"/>
      <w:bookmarkEnd w:id="423"/>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424" w:name="_Toc20312297"/>
      <w:bookmarkStart w:id="425" w:name="_Toc27561358"/>
      <w:bookmarkStart w:id="426" w:name="_Toc36041320"/>
      <w:bookmarkStart w:id="427" w:name="_Toc44603434"/>
      <w:bookmarkStart w:id="428" w:name="_Toc178155932"/>
      <w:r w:rsidRPr="00501056">
        <w:t>6.2.11.2</w:t>
      </w:r>
      <w:r w:rsidRPr="00501056">
        <w:tab/>
        <w:t>YANG mapping</w:t>
      </w:r>
      <w:bookmarkEnd w:id="424"/>
      <w:bookmarkEnd w:id="425"/>
      <w:bookmarkEnd w:id="426"/>
      <w:bookmarkEnd w:id="427"/>
      <w:bookmarkEnd w:id="428"/>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429" w:name="_Toc20312298"/>
      <w:bookmarkStart w:id="430" w:name="_Toc27561359"/>
      <w:bookmarkStart w:id="431" w:name="_Toc36041321"/>
      <w:bookmarkStart w:id="432" w:name="_Toc44603435"/>
      <w:bookmarkStart w:id="433" w:name="_Toc178155933"/>
      <w:r w:rsidRPr="00501056">
        <w:t>6.2.12</w:t>
      </w:r>
      <w:r w:rsidRPr="00501056">
        <w:tab/>
        <w:t>Attribute, structured</w:t>
      </w:r>
      <w:bookmarkEnd w:id="429"/>
      <w:bookmarkEnd w:id="430"/>
      <w:bookmarkEnd w:id="431"/>
      <w:bookmarkEnd w:id="432"/>
      <w:bookmarkEnd w:id="433"/>
    </w:p>
    <w:p w14:paraId="634D434C" w14:textId="77777777" w:rsidR="00073816" w:rsidRPr="00073816" w:rsidRDefault="00073816" w:rsidP="002A2AFD">
      <w:pPr>
        <w:pStyle w:val="Heading4"/>
      </w:pPr>
      <w:bookmarkStart w:id="434" w:name="_Toc27561360"/>
      <w:bookmarkStart w:id="435" w:name="_Toc36041322"/>
      <w:bookmarkStart w:id="436" w:name="_Toc44603436"/>
      <w:bookmarkStart w:id="437" w:name="_Toc178155934"/>
      <w:r>
        <w:t>6.2.12.0</w:t>
      </w:r>
      <w:r>
        <w:tab/>
        <w:t>Introduction</w:t>
      </w:r>
      <w:bookmarkEnd w:id="434"/>
      <w:bookmarkEnd w:id="435"/>
      <w:bookmarkEnd w:id="436"/>
      <w:bookmarkEnd w:id="437"/>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438" w:name="_Toc20312299"/>
      <w:bookmarkStart w:id="439" w:name="_Toc27561361"/>
      <w:bookmarkStart w:id="440" w:name="_Toc36041323"/>
      <w:bookmarkStart w:id="441" w:name="_Toc44603437"/>
      <w:bookmarkStart w:id="442" w:name="_Toc178155935"/>
      <w:r w:rsidRPr="00501056">
        <w:t>6.2.12.1</w:t>
      </w:r>
      <w:r w:rsidRPr="00501056">
        <w:tab/>
        <w:t>YANG Mapping</w:t>
      </w:r>
      <w:bookmarkEnd w:id="438"/>
      <w:bookmarkEnd w:id="439"/>
      <w:bookmarkEnd w:id="440"/>
      <w:bookmarkEnd w:id="441"/>
      <w:bookmarkEnd w:id="442"/>
    </w:p>
    <w:p w14:paraId="43DEBB21"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52BDB847"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7B67FC" w:rsidRDefault="00B45F53" w:rsidP="00B45F53">
      <w:pPr>
        <w:pStyle w:val="PL"/>
        <w:rPr>
          <w:rStyle w:val="HTMLCode"/>
          <w:rFonts w:eastAsia="Calibri"/>
          <w:lang w:val="fr-FR"/>
        </w:rPr>
      </w:pPr>
      <w:r w:rsidRPr="00501056">
        <w:rPr>
          <w:rStyle w:val="HTMLCode"/>
          <w:rFonts w:eastAsia="Calibri"/>
        </w:rPr>
        <w:t xml:space="preserve">  </w:t>
      </w:r>
      <w:r w:rsidRPr="007B67FC">
        <w:rPr>
          <w:rStyle w:val="HTMLCode"/>
          <w:rFonts w:eastAsia="Calibri"/>
          <w:lang w:val="fr-FR"/>
        </w:rPr>
        <w:t xml:space="preserve">description </w:t>
      </w:r>
      <w:r w:rsidR="00FB236D" w:rsidRPr="007B67FC">
        <w:rPr>
          <w:rStyle w:val="HTMLCode"/>
          <w:rFonts w:eastAsia="Calibri"/>
          <w:lang w:val="fr-FR"/>
        </w:rPr>
        <w:t>"</w:t>
      </w:r>
      <w:r w:rsidRPr="007B67FC">
        <w:rPr>
          <w:rStyle w:val="HTMLCode"/>
          <w:rFonts w:eastAsia="Calibri"/>
          <w:lang w:val="fr-FR"/>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7B67F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40E1AFEB" w14:textId="77777777" w:rsidR="00B45F53" w:rsidRPr="007B67FC" w:rsidRDefault="00B45F53" w:rsidP="00B45F53">
      <w:pPr>
        <w:pStyle w:val="PL"/>
        <w:rPr>
          <w:rStyle w:val="HTMLCode"/>
          <w:rFonts w:eastAsia="Calibri"/>
        </w:rPr>
      </w:pPr>
      <w:r w:rsidRPr="00F40DA8">
        <w:rPr>
          <w:rStyle w:val="HTMLCode"/>
          <w:rFonts w:eastAsia="Calibri"/>
          <w:lang w:val="fr-FR"/>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3EB5BA72" w14:textId="77777777" w:rsidR="00B45F53" w:rsidRPr="007B67FC" w:rsidRDefault="00B45F53" w:rsidP="00B45F53">
      <w:pPr>
        <w:pStyle w:val="PL"/>
        <w:rPr>
          <w:rStyle w:val="HTMLCode"/>
          <w:rFonts w:eastAsia="Calibri"/>
        </w:rPr>
      </w:pPr>
    </w:p>
    <w:p w14:paraId="5CBE72DE" w14:textId="77777777" w:rsidR="00B45F53" w:rsidRPr="007B67FC" w:rsidRDefault="00B45F53" w:rsidP="00B45F53">
      <w:pPr>
        <w:pStyle w:val="PL"/>
        <w:rPr>
          <w:rStyle w:val="HTMLCode"/>
          <w:rFonts w:eastAsia="Calibri"/>
        </w:rPr>
      </w:pPr>
      <w:r w:rsidRPr="007B67FC">
        <w:rPr>
          <w:rStyle w:val="HTMLCode"/>
          <w:rFonts w:eastAsia="Calibri"/>
        </w:rPr>
        <w:t>list pLMNIdList {</w:t>
      </w:r>
    </w:p>
    <w:p w14:paraId="1149851E" w14:textId="77777777" w:rsidR="00B45F53" w:rsidRPr="00501056" w:rsidRDefault="00B45F53" w:rsidP="00B45F53">
      <w:pPr>
        <w:pStyle w:val="PL"/>
        <w:rPr>
          <w:rStyle w:val="HTMLCode"/>
          <w:rFonts w:eastAsia="Calibri"/>
        </w:rPr>
      </w:pPr>
      <w:r w:rsidRPr="007B67FC">
        <w:rPr>
          <w:rStyle w:val="HTMLCode"/>
          <w:rFonts w:eastAsia="Calibri"/>
        </w:rPr>
        <w:t xml:space="preserve">  </w:t>
      </w:r>
      <w:r w:rsidRPr="00501056">
        <w:rPr>
          <w:rStyle w:val="HTMLCode"/>
          <w:rFonts w:eastAsia="Calibri"/>
        </w:rPr>
        <w:t>key "MCC MNC";</w:t>
      </w:r>
    </w:p>
    <w:p w14:paraId="4C849AE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163762F1"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65DB74EA" w14:textId="77777777" w:rsidR="00B45F53" w:rsidRPr="00501056" w:rsidRDefault="00B45F53" w:rsidP="00B45F53">
      <w:pPr>
        <w:pStyle w:val="PL"/>
        <w:rPr>
          <w:rStyle w:val="HTMLCode"/>
          <w:rFonts w:eastAsia="Calibri"/>
        </w:rPr>
      </w:pPr>
      <w:r w:rsidRPr="00501056">
        <w:rPr>
          <w:rStyle w:val="HTMLCode"/>
          <w:rFonts w:eastAsia="Calibri"/>
        </w:rPr>
        <w:lastRenderedPageBreak/>
        <w:t xml:space="preserve">  ordered-by user;</w:t>
      </w:r>
    </w:p>
    <w:p w14:paraId="2F212C25"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26A759F0" w14:textId="77777777" w:rsidR="00B45F53" w:rsidRPr="00501056" w:rsidRDefault="00B45F53" w:rsidP="00B45F53">
      <w:pPr>
        <w:pStyle w:val="PL"/>
        <w:rPr>
          <w:rStyle w:val="HTMLCode"/>
          <w:rFonts w:eastAsia="Calibri"/>
        </w:rPr>
      </w:pPr>
      <w:r w:rsidRPr="00501056">
        <w:rPr>
          <w:rStyle w:val="HTMLCode"/>
          <w:rFonts w:eastAsia="Calibri"/>
        </w:rPr>
        <w:t>}</w:t>
      </w:r>
    </w:p>
    <w:p w14:paraId="7D322580" w14:textId="77777777" w:rsidR="00B45F53" w:rsidRPr="00501056" w:rsidRDefault="00B45F53" w:rsidP="00B45F53">
      <w:pPr>
        <w:pStyle w:val="PL"/>
        <w:rPr>
          <w:rStyle w:val="HTMLCode"/>
          <w:rFonts w:eastAsia="Calibri"/>
        </w:rPr>
      </w:pPr>
    </w:p>
    <w:p w14:paraId="07D58D20" w14:textId="77777777" w:rsidR="00B45F53" w:rsidRPr="00501056" w:rsidRDefault="00B45F53" w:rsidP="00B45F53">
      <w:pPr>
        <w:pStyle w:val="PL"/>
        <w:rPr>
          <w:rStyle w:val="HTMLCode"/>
          <w:rFonts w:eastAsia="Calibri"/>
        </w:rPr>
      </w:pPr>
    </w:p>
    <w:p w14:paraId="2693AE36"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A8F2031"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2FD2B1B9"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0F8C958"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23510538"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7641FD6C"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5CA40E65" w14:textId="77777777" w:rsidR="00B45F53" w:rsidRPr="00501056" w:rsidRDefault="00B45F53" w:rsidP="00B45F53">
      <w:pPr>
        <w:pStyle w:val="PL"/>
        <w:rPr>
          <w:rStyle w:val="HTMLCode"/>
          <w:rFonts w:eastAsia="Calibri"/>
        </w:rPr>
      </w:pPr>
      <w:r w:rsidRPr="00501056">
        <w:rPr>
          <w:rStyle w:val="HTMLCode"/>
          <w:rFonts w:eastAsia="Calibri"/>
        </w:rPr>
        <w:t>}</w:t>
      </w:r>
    </w:p>
    <w:p w14:paraId="1CC923C4" w14:textId="77777777" w:rsidR="00B45F53" w:rsidRPr="00501056" w:rsidRDefault="00B45F53" w:rsidP="00B45F53"/>
    <w:p w14:paraId="6B6DDF55" w14:textId="77777777" w:rsidR="00FA1ACB" w:rsidRDefault="00FA1ACB" w:rsidP="00FA1ACB">
      <w:r>
        <w:t>YANG keys for the list shall be selected according to the following steps:</w:t>
      </w:r>
    </w:p>
    <w:p w14:paraId="711DA481" w14:textId="77777777" w:rsidR="00FA1ACB" w:rsidRDefault="00FA1ACB" w:rsidP="003325FD">
      <w:pPr>
        <w:pStyle w:val="B1"/>
      </w:pPr>
      <w:r>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193CE6F8"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5075868B" w14:textId="77777777" w:rsidR="00B45F53" w:rsidRPr="00501056" w:rsidRDefault="00B45F53" w:rsidP="00B45F53">
      <w:pPr>
        <w:pStyle w:val="Heading3"/>
      </w:pPr>
      <w:bookmarkStart w:id="443" w:name="_Toc20312300"/>
      <w:bookmarkStart w:id="444" w:name="_Toc27561362"/>
      <w:bookmarkStart w:id="445" w:name="_Toc36041324"/>
      <w:bookmarkStart w:id="446" w:name="_Toc44603438"/>
      <w:bookmarkStart w:id="447" w:name="_Toc178155936"/>
      <w:r w:rsidRPr="00501056">
        <w:t>6.2.13</w:t>
      </w:r>
      <w:r w:rsidRPr="00501056">
        <w:tab/>
        <w:t>defaultValue</w:t>
      </w:r>
      <w:bookmarkEnd w:id="443"/>
      <w:bookmarkEnd w:id="444"/>
      <w:bookmarkEnd w:id="445"/>
      <w:bookmarkEnd w:id="446"/>
      <w:bookmarkEnd w:id="447"/>
    </w:p>
    <w:p w14:paraId="47B76327" w14:textId="77777777" w:rsidR="00B45F53" w:rsidRPr="00501056" w:rsidRDefault="00B45F53" w:rsidP="00B45F53">
      <w:pPr>
        <w:pStyle w:val="Heading4"/>
      </w:pPr>
      <w:bookmarkStart w:id="448" w:name="_Toc20312301"/>
      <w:bookmarkStart w:id="449" w:name="_Toc27561363"/>
      <w:bookmarkStart w:id="450" w:name="_Toc36041325"/>
      <w:bookmarkStart w:id="451" w:name="_Toc44603439"/>
      <w:bookmarkStart w:id="452" w:name="_Toc178155937"/>
      <w:r w:rsidRPr="00501056">
        <w:t>6.2.13.1</w:t>
      </w:r>
      <w:r w:rsidRPr="00501056">
        <w:tab/>
        <w:t>Introduction</w:t>
      </w:r>
      <w:bookmarkEnd w:id="448"/>
      <w:bookmarkEnd w:id="449"/>
      <w:bookmarkEnd w:id="450"/>
      <w:bookmarkEnd w:id="451"/>
      <w:bookmarkEnd w:id="452"/>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lastRenderedPageBreak/>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453" w:name="_Toc20312302"/>
      <w:bookmarkStart w:id="454" w:name="_Toc27561364"/>
      <w:bookmarkStart w:id="455" w:name="_Toc36041326"/>
      <w:bookmarkStart w:id="456" w:name="_Toc44603440"/>
      <w:bookmarkStart w:id="457" w:name="_Toc178155938"/>
      <w:r w:rsidRPr="00501056">
        <w:t>6.2.13.2</w:t>
      </w:r>
      <w:r w:rsidRPr="00501056">
        <w:tab/>
        <w:t>YANG mapping</w:t>
      </w:r>
      <w:bookmarkEnd w:id="453"/>
      <w:bookmarkEnd w:id="454"/>
      <w:bookmarkEnd w:id="455"/>
      <w:bookmarkEnd w:id="456"/>
      <w:bookmarkEnd w:id="457"/>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458" w:name="_Toc20312303"/>
      <w:bookmarkStart w:id="459" w:name="_Toc27561365"/>
      <w:bookmarkStart w:id="460" w:name="_Toc36041327"/>
      <w:bookmarkStart w:id="461" w:name="_Toc44603441"/>
      <w:bookmarkStart w:id="462" w:name="_Toc178155939"/>
      <w:r w:rsidRPr="00501056">
        <w:t>6.2.14</w:t>
      </w:r>
      <w:r w:rsidRPr="00501056">
        <w:tab/>
        <w:t>multiplicity and cardinality</w:t>
      </w:r>
      <w:bookmarkEnd w:id="458"/>
      <w:bookmarkEnd w:id="459"/>
      <w:bookmarkEnd w:id="460"/>
      <w:bookmarkEnd w:id="461"/>
      <w:bookmarkEnd w:id="462"/>
    </w:p>
    <w:p w14:paraId="3E326466" w14:textId="77777777" w:rsidR="00073816" w:rsidRPr="00073816" w:rsidRDefault="00073816" w:rsidP="002A2AFD">
      <w:pPr>
        <w:pStyle w:val="Heading4"/>
      </w:pPr>
      <w:bookmarkStart w:id="463" w:name="_Toc27561366"/>
      <w:bookmarkStart w:id="464" w:name="_Toc36041328"/>
      <w:bookmarkStart w:id="465" w:name="_Toc44603442"/>
      <w:bookmarkStart w:id="466" w:name="_Toc178155940"/>
      <w:r>
        <w:t>6.2.14.0</w:t>
      </w:r>
      <w:r>
        <w:tab/>
        <w:t>Introduction</w:t>
      </w:r>
      <w:bookmarkEnd w:id="463"/>
      <w:bookmarkEnd w:id="464"/>
      <w:bookmarkEnd w:id="465"/>
      <w:bookmarkEnd w:id="466"/>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467" w:name="_Toc20312304"/>
      <w:bookmarkStart w:id="468" w:name="_Toc27561367"/>
      <w:bookmarkStart w:id="469" w:name="_Toc36041329"/>
      <w:bookmarkStart w:id="470" w:name="_Toc44603443"/>
      <w:bookmarkStart w:id="471" w:name="_Toc178155941"/>
      <w:r w:rsidRPr="00501056">
        <w:t>6.2.14.1</w:t>
      </w:r>
      <w:r w:rsidRPr="00501056">
        <w:tab/>
        <w:t>YANG mapping</w:t>
      </w:r>
      <w:bookmarkEnd w:id="467"/>
      <w:bookmarkEnd w:id="468"/>
      <w:bookmarkEnd w:id="469"/>
      <w:bookmarkEnd w:id="470"/>
      <w:bookmarkEnd w:id="471"/>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472" w:name="_Toc20312305"/>
      <w:bookmarkStart w:id="473" w:name="_Toc27561368"/>
      <w:bookmarkStart w:id="474" w:name="_Toc36041330"/>
      <w:bookmarkStart w:id="475" w:name="_Toc44603444"/>
      <w:bookmarkStart w:id="476" w:name="_Toc178155942"/>
      <w:r w:rsidRPr="00501056">
        <w:t>6.2.15</w:t>
      </w:r>
      <w:r w:rsidRPr="00501056">
        <w:tab/>
        <w:t>isNullable</w:t>
      </w:r>
      <w:bookmarkEnd w:id="472"/>
      <w:bookmarkEnd w:id="473"/>
      <w:bookmarkEnd w:id="474"/>
      <w:bookmarkEnd w:id="475"/>
      <w:bookmarkEnd w:id="476"/>
    </w:p>
    <w:p w14:paraId="1782A3D0" w14:textId="77777777" w:rsidR="0068330B" w:rsidRPr="0068330B" w:rsidRDefault="0068330B" w:rsidP="002A2AFD">
      <w:pPr>
        <w:pStyle w:val="Heading4"/>
      </w:pPr>
      <w:bookmarkStart w:id="477" w:name="_Toc27561369"/>
      <w:bookmarkStart w:id="478" w:name="_Toc36041331"/>
      <w:bookmarkStart w:id="479" w:name="_Toc44603445"/>
      <w:bookmarkStart w:id="480" w:name="_Toc178155943"/>
      <w:r>
        <w:t>6.2.15.0</w:t>
      </w:r>
      <w:r>
        <w:tab/>
        <w:t>Introduction</w:t>
      </w:r>
      <w:bookmarkEnd w:id="477"/>
      <w:bookmarkEnd w:id="478"/>
      <w:bookmarkEnd w:id="479"/>
      <w:bookmarkEnd w:id="480"/>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481" w:name="_Toc20312306"/>
      <w:bookmarkStart w:id="482" w:name="_Toc27561370"/>
      <w:bookmarkStart w:id="483" w:name="_Toc36041332"/>
      <w:bookmarkStart w:id="484" w:name="_Toc44603446"/>
      <w:bookmarkStart w:id="485" w:name="_Toc178155944"/>
      <w:r w:rsidRPr="00501056">
        <w:t>6.2.15.1</w:t>
      </w:r>
      <w:r w:rsidRPr="00501056">
        <w:tab/>
        <w:t>YANG mapping</w:t>
      </w:r>
      <w:bookmarkEnd w:id="481"/>
      <w:bookmarkEnd w:id="482"/>
      <w:bookmarkEnd w:id="483"/>
      <w:bookmarkEnd w:id="484"/>
      <w:bookmarkEnd w:id="485"/>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486" w:name="_Hlk96337169"/>
      <w:r>
        <w:t>isNullable=true shall not be mapped to YANG, because isNullable=true makes the attribute optional to use, which is the default case in YANG, thus it should not be explicitly stated.</w:t>
      </w:r>
      <w:bookmarkEnd w:id="486"/>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lastRenderedPageBreak/>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487" w:name="_Toc20312307"/>
      <w:bookmarkStart w:id="488" w:name="_Toc27561371"/>
      <w:bookmarkStart w:id="489" w:name="_Toc36041333"/>
      <w:bookmarkStart w:id="490" w:name="_Toc44603447"/>
      <w:bookmarkStart w:id="491" w:name="_Toc178155945"/>
      <w:r w:rsidRPr="00501056">
        <w:t>6.2.16</w:t>
      </w:r>
      <w:r w:rsidRPr="00501056">
        <w:tab/>
        <w:t>dataType</w:t>
      </w:r>
      <w:bookmarkEnd w:id="487"/>
      <w:bookmarkEnd w:id="488"/>
      <w:bookmarkEnd w:id="489"/>
      <w:bookmarkEnd w:id="490"/>
      <w:bookmarkEnd w:id="491"/>
    </w:p>
    <w:p w14:paraId="5AD820A4" w14:textId="77777777" w:rsidR="0068330B" w:rsidRPr="0068330B" w:rsidRDefault="0068330B" w:rsidP="002A2AFD">
      <w:pPr>
        <w:pStyle w:val="Heading4"/>
      </w:pPr>
      <w:bookmarkStart w:id="492" w:name="_Toc27561372"/>
      <w:bookmarkStart w:id="493" w:name="_Toc36041334"/>
      <w:bookmarkStart w:id="494" w:name="_Toc44603448"/>
      <w:bookmarkStart w:id="495" w:name="_Toc178155946"/>
      <w:r>
        <w:t>6.2.16.0</w:t>
      </w:r>
      <w:r>
        <w:tab/>
        <w:t>Introduction</w:t>
      </w:r>
      <w:bookmarkEnd w:id="492"/>
      <w:bookmarkEnd w:id="493"/>
      <w:bookmarkEnd w:id="494"/>
      <w:bookmarkEnd w:id="495"/>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496" w:name="_Toc20312308"/>
      <w:bookmarkStart w:id="497" w:name="_Toc27561373"/>
      <w:bookmarkStart w:id="498" w:name="_Toc36041335"/>
      <w:bookmarkStart w:id="499" w:name="_Toc44603449"/>
      <w:bookmarkStart w:id="500" w:name="_Toc178155947"/>
      <w:r w:rsidRPr="00501056">
        <w:t>6.2.16.1</w:t>
      </w:r>
      <w:r w:rsidRPr="00501056">
        <w:tab/>
        <w:t>YANG mapping</w:t>
      </w:r>
      <w:bookmarkEnd w:id="496"/>
      <w:bookmarkEnd w:id="497"/>
      <w:bookmarkEnd w:id="498"/>
      <w:bookmarkEnd w:id="499"/>
      <w:bookmarkEnd w:id="500"/>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501" w:name="_Toc20312309"/>
      <w:bookmarkStart w:id="502" w:name="_Toc27561374"/>
      <w:bookmarkStart w:id="503" w:name="_Toc36041336"/>
      <w:bookmarkStart w:id="504" w:name="_Toc44603450"/>
      <w:bookmarkStart w:id="505" w:name="_Toc178155948"/>
      <w:r w:rsidRPr="00501056">
        <w:t>6.2.17</w:t>
      </w:r>
      <w:r w:rsidRPr="00501056">
        <w:tab/>
        <w:t>enumeration</w:t>
      </w:r>
      <w:bookmarkEnd w:id="501"/>
      <w:bookmarkEnd w:id="502"/>
      <w:bookmarkEnd w:id="503"/>
      <w:bookmarkEnd w:id="504"/>
      <w:bookmarkEnd w:id="505"/>
    </w:p>
    <w:p w14:paraId="7665CBC3" w14:textId="77777777" w:rsidR="0068330B" w:rsidRPr="0068330B" w:rsidRDefault="0068330B" w:rsidP="002A2AFD">
      <w:pPr>
        <w:pStyle w:val="Heading4"/>
      </w:pPr>
      <w:bookmarkStart w:id="506" w:name="_Toc27561375"/>
      <w:bookmarkStart w:id="507" w:name="_Toc36041337"/>
      <w:bookmarkStart w:id="508" w:name="_Toc44603451"/>
      <w:bookmarkStart w:id="509" w:name="_Toc178155949"/>
      <w:r>
        <w:t>6.2.17.0</w:t>
      </w:r>
      <w:r>
        <w:tab/>
        <w:t>Introduction</w:t>
      </w:r>
      <w:bookmarkEnd w:id="506"/>
      <w:bookmarkEnd w:id="507"/>
      <w:bookmarkEnd w:id="508"/>
      <w:bookmarkEnd w:id="509"/>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510" w:name="_Toc20312310"/>
      <w:bookmarkStart w:id="511" w:name="_Toc27561376"/>
      <w:bookmarkStart w:id="512" w:name="_Toc36041338"/>
      <w:bookmarkStart w:id="513" w:name="_Toc44603452"/>
      <w:bookmarkStart w:id="514" w:name="_Toc178155950"/>
      <w:r w:rsidRPr="00501056">
        <w:t>6.2.17.1</w:t>
      </w:r>
      <w:r w:rsidRPr="00501056">
        <w:tab/>
        <w:t>YANG mapping</w:t>
      </w:r>
      <w:bookmarkEnd w:id="510"/>
      <w:bookmarkEnd w:id="511"/>
      <w:bookmarkEnd w:id="512"/>
      <w:bookmarkEnd w:id="513"/>
      <w:bookmarkEnd w:id="514"/>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515" w:name="_Toc20312311"/>
      <w:bookmarkStart w:id="516" w:name="_Toc27561377"/>
      <w:bookmarkStart w:id="517" w:name="_Toc36041339"/>
      <w:bookmarkStart w:id="518" w:name="_Toc44603453"/>
      <w:bookmarkStart w:id="519" w:name="_Toc178155951"/>
      <w:r w:rsidRPr="00501056">
        <w:t>6.2.18</w:t>
      </w:r>
      <w:r w:rsidRPr="00501056">
        <w:tab/>
        <w:t>choice</w:t>
      </w:r>
      <w:bookmarkEnd w:id="515"/>
      <w:bookmarkEnd w:id="516"/>
      <w:bookmarkEnd w:id="517"/>
      <w:bookmarkEnd w:id="518"/>
      <w:bookmarkEnd w:id="519"/>
    </w:p>
    <w:p w14:paraId="6680DA66" w14:textId="77777777" w:rsidR="0068330B" w:rsidRPr="0068330B" w:rsidRDefault="0068330B" w:rsidP="002A2AFD">
      <w:pPr>
        <w:pStyle w:val="Heading4"/>
      </w:pPr>
      <w:bookmarkStart w:id="520" w:name="_Toc27561378"/>
      <w:bookmarkStart w:id="521" w:name="_Toc36041340"/>
      <w:bookmarkStart w:id="522" w:name="_Toc44603454"/>
      <w:bookmarkStart w:id="523" w:name="_Toc178155952"/>
      <w:r>
        <w:t>6.2.18.0</w:t>
      </w:r>
      <w:r>
        <w:tab/>
        <w:t>Introduction</w:t>
      </w:r>
      <w:bookmarkEnd w:id="520"/>
      <w:bookmarkEnd w:id="521"/>
      <w:bookmarkEnd w:id="522"/>
      <w:bookmarkEnd w:id="523"/>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524" w:name="_Toc20312312"/>
      <w:bookmarkStart w:id="525" w:name="_Toc27561379"/>
      <w:bookmarkStart w:id="526" w:name="_Toc36041341"/>
      <w:bookmarkStart w:id="527" w:name="_Toc44603455"/>
      <w:bookmarkStart w:id="528" w:name="_Toc178155953"/>
      <w:r w:rsidRPr="00501056">
        <w:t>6.2.18.1</w:t>
      </w:r>
      <w:r w:rsidRPr="00501056">
        <w:tab/>
        <w:t>YANG mapping</w:t>
      </w:r>
      <w:bookmarkEnd w:id="524"/>
      <w:bookmarkEnd w:id="525"/>
      <w:bookmarkEnd w:id="526"/>
      <w:bookmarkEnd w:id="527"/>
      <w:bookmarkEnd w:id="528"/>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529" w:name="_Toc7168699"/>
      <w:bookmarkStart w:id="530" w:name="_Toc27561380"/>
      <w:bookmarkStart w:id="531" w:name="_Toc36041342"/>
      <w:bookmarkStart w:id="532" w:name="_Toc44603456"/>
      <w:bookmarkStart w:id="533" w:name="_Toc178155954"/>
      <w:r>
        <w:t>6.2.19</w:t>
      </w:r>
      <w:r w:rsidRPr="00CA2089">
        <w:tab/>
        <w:t>isInvariant on attribute</w:t>
      </w:r>
      <w:bookmarkEnd w:id="529"/>
      <w:bookmarkEnd w:id="530"/>
      <w:bookmarkEnd w:id="531"/>
      <w:bookmarkEnd w:id="532"/>
      <w:bookmarkEnd w:id="53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534" w:name="_Toc7168700"/>
      <w:bookmarkStart w:id="535" w:name="_Toc27561381"/>
      <w:bookmarkStart w:id="536" w:name="_Toc36041343"/>
      <w:bookmarkStart w:id="537" w:name="_Toc44603457"/>
      <w:bookmarkStart w:id="538" w:name="_Toc178155955"/>
      <w:r w:rsidRPr="00CA2089">
        <w:t>6.2.</w:t>
      </w:r>
      <w:r w:rsidR="0093038E">
        <w:t>19</w:t>
      </w:r>
      <w:r w:rsidRPr="00CA2089">
        <w:t>.1</w:t>
      </w:r>
      <w:r w:rsidRPr="00CA2089">
        <w:tab/>
        <w:t>YANG mapping</w:t>
      </w:r>
      <w:bookmarkEnd w:id="534"/>
      <w:bookmarkEnd w:id="535"/>
      <w:bookmarkEnd w:id="536"/>
      <w:bookmarkEnd w:id="537"/>
      <w:bookmarkEnd w:id="538"/>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539" w:name="_Toc7168701"/>
      <w:bookmarkStart w:id="540" w:name="_Toc27561382"/>
      <w:bookmarkStart w:id="541" w:name="_Toc36041344"/>
      <w:bookmarkStart w:id="542" w:name="_Toc44603458"/>
      <w:bookmarkStart w:id="543" w:name="_Toc178155956"/>
      <w:r>
        <w:lastRenderedPageBreak/>
        <w:t>6.2.</w:t>
      </w:r>
      <w:r w:rsidR="00F12205">
        <w:t>20</w:t>
      </w:r>
      <w:r w:rsidRPr="00CA2089">
        <w:tab/>
        <w:t>isReadable/isWritable</w:t>
      </w:r>
      <w:bookmarkEnd w:id="539"/>
      <w:bookmarkEnd w:id="540"/>
      <w:bookmarkEnd w:id="541"/>
      <w:bookmarkEnd w:id="542"/>
      <w:bookmarkEnd w:id="543"/>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544" w:name="_Toc7168702"/>
      <w:bookmarkStart w:id="545" w:name="_Toc27561383"/>
      <w:bookmarkStart w:id="546" w:name="_Toc36041345"/>
      <w:bookmarkStart w:id="547" w:name="_Toc44603459"/>
      <w:bookmarkStart w:id="548" w:name="_Toc178155957"/>
      <w:r>
        <w:t>6.2.</w:t>
      </w:r>
      <w:r w:rsidR="00F12205">
        <w:t>20</w:t>
      </w:r>
      <w:r>
        <w:t>.1</w:t>
      </w:r>
      <w:r w:rsidRPr="00CA2089">
        <w:tab/>
        <w:t>YANG mapping</w:t>
      </w:r>
      <w:bookmarkEnd w:id="544"/>
      <w:bookmarkEnd w:id="545"/>
      <w:bookmarkEnd w:id="546"/>
      <w:bookmarkEnd w:id="547"/>
      <w:bookmarkEnd w:id="548"/>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549" w:name="_Toc7168704"/>
      <w:bookmarkStart w:id="550" w:name="_Toc27561384"/>
      <w:bookmarkStart w:id="551" w:name="_Toc36041346"/>
      <w:bookmarkStart w:id="552" w:name="_Toc44603460"/>
      <w:bookmarkStart w:id="553" w:name="_Toc178155958"/>
      <w:r>
        <w:t>6.2.</w:t>
      </w:r>
      <w:r w:rsidR="00F12205">
        <w:t>21</w:t>
      </w:r>
      <w:r w:rsidRPr="00CA2089">
        <w:tab/>
        <w:t>isOrdered</w:t>
      </w:r>
      <w:bookmarkEnd w:id="549"/>
      <w:bookmarkEnd w:id="550"/>
      <w:bookmarkEnd w:id="551"/>
      <w:bookmarkEnd w:id="552"/>
      <w:bookmarkEnd w:id="553"/>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554" w:name="_Toc7168705"/>
      <w:bookmarkStart w:id="555" w:name="_Toc27561385"/>
      <w:bookmarkStart w:id="556" w:name="_Toc36041347"/>
      <w:bookmarkStart w:id="557" w:name="_Toc44603461"/>
      <w:bookmarkStart w:id="558" w:name="_Toc178155959"/>
      <w:r>
        <w:t>6.2.</w:t>
      </w:r>
      <w:r w:rsidR="00F12205">
        <w:t>21</w:t>
      </w:r>
      <w:r>
        <w:t>.</w:t>
      </w:r>
      <w:r w:rsidRPr="00CA2089">
        <w:t>1</w:t>
      </w:r>
      <w:r w:rsidRPr="00CA2089">
        <w:tab/>
        <w:t>YANG mapping</w:t>
      </w:r>
      <w:bookmarkEnd w:id="554"/>
      <w:bookmarkEnd w:id="555"/>
      <w:bookmarkEnd w:id="556"/>
      <w:bookmarkEnd w:id="557"/>
      <w:bookmarkEnd w:id="558"/>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559" w:name="_Toc7168706"/>
      <w:bookmarkStart w:id="560" w:name="_Toc27561386"/>
      <w:bookmarkStart w:id="561" w:name="_Toc36041348"/>
      <w:bookmarkStart w:id="562" w:name="_Toc44603462"/>
      <w:bookmarkStart w:id="563" w:name="_Toc178155960"/>
      <w:r>
        <w:t>6.2.</w:t>
      </w:r>
      <w:r w:rsidR="00F12205">
        <w:t>22</w:t>
      </w:r>
      <w:r w:rsidRPr="00CA2089">
        <w:tab/>
        <w:t>isUnique</w:t>
      </w:r>
      <w:bookmarkEnd w:id="559"/>
      <w:bookmarkEnd w:id="560"/>
      <w:bookmarkEnd w:id="561"/>
      <w:bookmarkEnd w:id="562"/>
      <w:bookmarkEnd w:id="563"/>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564" w:name="_Toc27561387"/>
      <w:bookmarkStart w:id="565" w:name="_Toc36041349"/>
      <w:bookmarkStart w:id="566" w:name="_Toc44603463"/>
      <w:bookmarkStart w:id="567" w:name="_Toc178155961"/>
      <w:r>
        <w:t>6.2.</w:t>
      </w:r>
      <w:r w:rsidR="00F12205">
        <w:t>22</w:t>
      </w:r>
      <w:r w:rsidRPr="003F6505">
        <w:t>.1</w:t>
      </w:r>
      <w:r w:rsidRPr="003F6505">
        <w:tab/>
        <w:t>YANG mapping</w:t>
      </w:r>
      <w:bookmarkEnd w:id="564"/>
      <w:bookmarkEnd w:id="565"/>
      <w:bookmarkEnd w:id="566"/>
      <w:bookmarkEnd w:id="567"/>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568" w:name="_Toc7168710"/>
      <w:bookmarkStart w:id="569" w:name="_Toc27561388"/>
      <w:bookmarkStart w:id="570" w:name="_Toc36041350"/>
      <w:bookmarkStart w:id="571" w:name="_Toc44603464"/>
      <w:bookmarkStart w:id="572" w:name="_Toc178155962"/>
      <w:r>
        <w:t>6.2.</w:t>
      </w:r>
      <w:r w:rsidR="00F12205">
        <w:t>23</w:t>
      </w:r>
      <w:r w:rsidRPr="00CA2089">
        <w:tab/>
        <w:t>allowedValues</w:t>
      </w:r>
      <w:bookmarkEnd w:id="568"/>
      <w:bookmarkEnd w:id="569"/>
      <w:bookmarkEnd w:id="570"/>
      <w:bookmarkEnd w:id="571"/>
      <w:bookmarkEnd w:id="572"/>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573" w:name="_Toc7168711"/>
      <w:bookmarkStart w:id="574" w:name="_Toc27561389"/>
      <w:bookmarkStart w:id="575" w:name="_Toc36041351"/>
      <w:bookmarkStart w:id="576" w:name="_Toc44603465"/>
      <w:bookmarkStart w:id="577" w:name="_Toc178155963"/>
      <w:r>
        <w:t>6.2.</w:t>
      </w:r>
      <w:r w:rsidR="00F12205">
        <w:t>23</w:t>
      </w:r>
      <w:r>
        <w:t>.1</w:t>
      </w:r>
      <w:r w:rsidRPr="00CA2089">
        <w:tab/>
        <w:t>YANG mapping</w:t>
      </w:r>
      <w:bookmarkEnd w:id="573"/>
      <w:bookmarkEnd w:id="574"/>
      <w:bookmarkEnd w:id="575"/>
      <w:bookmarkEnd w:id="576"/>
      <w:bookmarkEnd w:id="577"/>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578" w:name="_Toc7168736"/>
      <w:bookmarkStart w:id="579" w:name="_Toc27561390"/>
      <w:bookmarkStart w:id="580" w:name="_Toc36041352"/>
      <w:bookmarkStart w:id="581" w:name="_Toc44603466"/>
      <w:bookmarkStart w:id="582" w:name="_Toc178155964"/>
      <w:r>
        <w:t>6</w:t>
      </w:r>
      <w:r w:rsidRPr="00CA2089">
        <w:t>.</w:t>
      </w:r>
      <w:r>
        <w:t>2.</w:t>
      </w:r>
      <w:r w:rsidR="00F12205">
        <w:t>24</w:t>
      </w:r>
      <w:r w:rsidRPr="00CA2089">
        <w:tab/>
        <w:t>Xor constraint</w:t>
      </w:r>
      <w:bookmarkEnd w:id="578"/>
      <w:bookmarkEnd w:id="579"/>
      <w:bookmarkEnd w:id="580"/>
      <w:bookmarkEnd w:id="581"/>
      <w:bookmarkEnd w:id="58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583" w:name="_Toc7168737"/>
      <w:bookmarkStart w:id="584" w:name="_Toc27561391"/>
      <w:bookmarkStart w:id="585" w:name="_Toc36041353"/>
      <w:bookmarkStart w:id="586" w:name="_Toc44603467"/>
      <w:bookmarkStart w:id="587" w:name="_Toc178155965"/>
      <w:r>
        <w:lastRenderedPageBreak/>
        <w:t>6.2.</w:t>
      </w:r>
      <w:r w:rsidR="00F12205">
        <w:t>24</w:t>
      </w:r>
      <w:r w:rsidRPr="00CA2089">
        <w:t>.1</w:t>
      </w:r>
      <w:r w:rsidRPr="00CA2089">
        <w:tab/>
        <w:t>YANG mapping</w:t>
      </w:r>
      <w:bookmarkEnd w:id="583"/>
      <w:bookmarkEnd w:id="584"/>
      <w:bookmarkEnd w:id="585"/>
      <w:bookmarkEnd w:id="586"/>
      <w:bookmarkEnd w:id="587"/>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588" w:name="_Toc36041354"/>
      <w:bookmarkStart w:id="589" w:name="_Toc44603468"/>
      <w:bookmarkStart w:id="590" w:name="_Toc178155966"/>
      <w:r>
        <w:t>6</w:t>
      </w:r>
      <w:r w:rsidRPr="00CA2089">
        <w:t>.</w:t>
      </w:r>
      <w:r>
        <w:t>2.25</w:t>
      </w:r>
      <w:r w:rsidRPr="00CA2089">
        <w:tab/>
      </w:r>
      <w:r w:rsidRPr="000450B0">
        <w:t>ProxyClass</w:t>
      </w:r>
      <w:bookmarkEnd w:id="588"/>
      <w:bookmarkEnd w:id="589"/>
      <w:bookmarkEnd w:id="590"/>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591" w:name="_Toc36041355"/>
      <w:bookmarkStart w:id="592" w:name="_Toc44603469"/>
      <w:bookmarkStart w:id="593" w:name="_Toc178155967"/>
      <w:r>
        <w:t>6.2.</w:t>
      </w:r>
      <w:r w:rsidR="0029240F">
        <w:t>25</w:t>
      </w:r>
      <w:r w:rsidRPr="00CA2089">
        <w:t>.1</w:t>
      </w:r>
      <w:r w:rsidRPr="00CA2089">
        <w:tab/>
        <w:t>YANG mapping</w:t>
      </w:r>
      <w:bookmarkEnd w:id="591"/>
      <w:bookmarkEnd w:id="592"/>
      <w:bookmarkEnd w:id="593"/>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594" w:name="_Toc44603470"/>
      <w:bookmarkStart w:id="595" w:name="_Toc178155968"/>
      <w:r w:rsidRPr="00AA149F">
        <w:t>6.2.26</w:t>
      </w:r>
      <w:r w:rsidRPr="00AA149F">
        <w:tab/>
        <w:t>SupportQualifier</w:t>
      </w:r>
      <w:bookmarkEnd w:id="594"/>
      <w:bookmarkEnd w:id="595"/>
    </w:p>
    <w:p w14:paraId="194D6B9D" w14:textId="77777777" w:rsidR="0029240F" w:rsidRPr="00AA149F" w:rsidRDefault="0029240F" w:rsidP="0029240F">
      <w:pPr>
        <w:pStyle w:val="Heading4"/>
      </w:pPr>
      <w:bookmarkStart w:id="596" w:name="_Toc44603471"/>
      <w:bookmarkStart w:id="597" w:name="_Toc178155969"/>
      <w:r w:rsidRPr="00AA149F">
        <w:t>6.2.26.1</w:t>
      </w:r>
      <w:r w:rsidRPr="00AA149F">
        <w:tab/>
        <w:t>Introduction</w:t>
      </w:r>
      <w:bookmarkEnd w:id="596"/>
      <w:bookmarkEnd w:id="597"/>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598" w:name="_Toc44603472"/>
      <w:bookmarkStart w:id="599" w:name="_Toc178155970"/>
      <w:r w:rsidRPr="00501056">
        <w:t>6.2.</w:t>
      </w:r>
      <w:r>
        <w:t>26</w:t>
      </w:r>
      <w:r w:rsidRPr="00501056">
        <w:t>.2</w:t>
      </w:r>
      <w:r w:rsidRPr="00501056">
        <w:tab/>
        <w:t>YANG mapping</w:t>
      </w:r>
      <w:bookmarkEnd w:id="598"/>
      <w:bookmarkEnd w:id="599"/>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600" w:name="_Toc178155971"/>
      <w:r w:rsidRPr="002737A7">
        <w:t>6.2.</w:t>
      </w:r>
      <w:r>
        <w:t>27</w:t>
      </w:r>
      <w:r w:rsidRPr="002737A7">
        <w:tab/>
      </w:r>
      <w:r>
        <w:t>isNotifyable</w:t>
      </w:r>
      <w:bookmarkEnd w:id="600"/>
    </w:p>
    <w:p w14:paraId="7D4E0DD6" w14:textId="77777777" w:rsidR="005B2B03" w:rsidRPr="002737A7" w:rsidRDefault="005B2B03" w:rsidP="005B2B03">
      <w:pPr>
        <w:pStyle w:val="Heading4"/>
      </w:pPr>
      <w:bookmarkStart w:id="601" w:name="_Toc178155972"/>
      <w:r w:rsidRPr="002737A7">
        <w:t>6.2.</w:t>
      </w:r>
      <w:r>
        <w:t>27</w:t>
      </w:r>
      <w:r w:rsidRPr="002737A7">
        <w:t>.1</w:t>
      </w:r>
      <w:r w:rsidRPr="002737A7">
        <w:tab/>
        <w:t>Introduction</w:t>
      </w:r>
      <w:bookmarkEnd w:id="601"/>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602" w:name="_Toc178155973"/>
      <w:r w:rsidRPr="002737A7">
        <w:t>6.2.</w:t>
      </w:r>
      <w:r>
        <w:t>27</w:t>
      </w:r>
      <w:r w:rsidRPr="002737A7">
        <w:t>.2</w:t>
      </w:r>
      <w:r w:rsidRPr="002737A7">
        <w:tab/>
        <w:t>YANG mapping</w:t>
      </w:r>
      <w:bookmarkEnd w:id="602"/>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603" w:name="_Toc82784693"/>
      <w:r w:rsidRPr="00416961">
        <w:rPr>
          <w:rFonts w:ascii="Arial" w:hAnsi="Arial"/>
          <w:sz w:val="28"/>
        </w:rPr>
        <w:lastRenderedPageBreak/>
        <w:t>6.2</w:t>
      </w:r>
      <w:r>
        <w:rPr>
          <w:rFonts w:ascii="Arial" w:hAnsi="Arial"/>
          <w:sz w:val="28"/>
        </w:rPr>
        <w:t>.28</w:t>
      </w:r>
      <w:r w:rsidRPr="00416961">
        <w:rPr>
          <w:rFonts w:ascii="Arial" w:hAnsi="Arial"/>
          <w:sz w:val="28"/>
        </w:rPr>
        <w:tab/>
      </w:r>
      <w:bookmarkEnd w:id="603"/>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604"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604"/>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605"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605"/>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606" w:name="_Toc178155974"/>
      <w:r w:rsidRPr="003479AB">
        <w:t>6.2.</w:t>
      </w:r>
      <w:r>
        <w:t>29</w:t>
      </w:r>
      <w:r w:rsidRPr="003479AB">
        <w:tab/>
      </w:r>
      <w:r>
        <w:t>Restriction on creating/deleting IOCs</w:t>
      </w:r>
      <w:bookmarkEnd w:id="606"/>
    </w:p>
    <w:p w14:paraId="2529161C" w14:textId="674D159B" w:rsidR="00470E7A" w:rsidRPr="00EB74DC" w:rsidRDefault="00470E7A" w:rsidP="00470E7A">
      <w:pPr>
        <w:pStyle w:val="Heading4"/>
      </w:pPr>
      <w:bookmarkStart w:id="607" w:name="_Toc155281271"/>
      <w:bookmarkStart w:id="608" w:name="_Toc178155975"/>
      <w:r w:rsidRPr="00EB74DC">
        <w:t>6.2.2</w:t>
      </w:r>
      <w:r>
        <w:t>9</w:t>
      </w:r>
      <w:r w:rsidRPr="00EB74DC">
        <w:t>.1</w:t>
      </w:r>
      <w:r w:rsidRPr="00EB74DC">
        <w:tab/>
        <w:t>Introduction</w:t>
      </w:r>
      <w:bookmarkEnd w:id="607"/>
      <w:bookmarkEnd w:id="60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609" w:name="_Toc155281272"/>
      <w:bookmarkStart w:id="610" w:name="_Toc178155976"/>
      <w:r w:rsidRPr="00EB74DC">
        <w:t>6.2.2</w:t>
      </w:r>
      <w:r>
        <w:t>9</w:t>
      </w:r>
      <w:r w:rsidRPr="00EB74DC">
        <w:t>.2</w:t>
      </w:r>
      <w:r w:rsidRPr="00EB74DC">
        <w:tab/>
        <w:t>YANG mapping</w:t>
      </w:r>
      <w:bookmarkEnd w:id="609"/>
      <w:bookmarkEnd w:id="610"/>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r>
        <w:br w:type="page"/>
      </w:r>
      <w:bookmarkStart w:id="611" w:name="_Toc178155977"/>
      <w:r>
        <w:lastRenderedPageBreak/>
        <w:t>Annex A (informative):</w:t>
      </w:r>
      <w:r w:rsidRPr="00501056">
        <w:br/>
      </w:r>
      <w:r>
        <w:t>Example usage of the template for one management capability</w:t>
      </w:r>
      <w:bookmarkEnd w:id="611"/>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r w:rsidRPr="00501056">
        <w:br w:type="page"/>
      </w:r>
      <w:bookmarkStart w:id="612" w:name="_Toc20312313"/>
      <w:bookmarkStart w:id="613" w:name="_Toc27561392"/>
      <w:bookmarkStart w:id="614" w:name="_Toc36041356"/>
      <w:bookmarkStart w:id="615" w:name="_Toc44603473"/>
      <w:bookmarkStart w:id="616" w:name="historyclause"/>
      <w:bookmarkStart w:id="617" w:name="_Toc178155978"/>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612"/>
      <w:bookmarkEnd w:id="613"/>
      <w:bookmarkEnd w:id="614"/>
      <w:bookmarkEnd w:id="615"/>
      <w:bookmarkEnd w:id="61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616"/>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bl>
    <w:p w14:paraId="599B2F42" w14:textId="77777777" w:rsidR="003C3971" w:rsidRPr="00E54692" w:rsidRDefault="003C3971" w:rsidP="003C3971"/>
    <w:sectPr w:rsidR="003C3971"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11A0" w14:textId="77777777" w:rsidR="00DA39F2" w:rsidRDefault="00DA39F2">
      <w:r>
        <w:separator/>
      </w:r>
    </w:p>
  </w:endnote>
  <w:endnote w:type="continuationSeparator" w:id="0">
    <w:p w14:paraId="3C784BC3" w14:textId="77777777" w:rsidR="00DA39F2" w:rsidRDefault="00DA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32D3" w14:textId="77777777" w:rsidR="00DA39F2" w:rsidRDefault="00DA39F2">
      <w:r>
        <w:separator/>
      </w:r>
    </w:p>
  </w:footnote>
  <w:footnote w:type="continuationSeparator" w:id="0">
    <w:p w14:paraId="0105D2F0" w14:textId="77777777" w:rsidR="00DA39F2" w:rsidRDefault="00DA3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1B231C9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956">
      <w:rPr>
        <w:rFonts w:ascii="Arial" w:hAnsi="Arial" w:cs="Arial"/>
        <w:b/>
        <w:noProof/>
        <w:sz w:val="18"/>
        <w:szCs w:val="18"/>
      </w:rPr>
      <w:t>3GPP TS 32.160 V19.1.0 (2024-09)</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022636E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956">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oFABtfd4ctAAAA"/>
  </w:docVars>
  <w:rsids>
    <w:rsidRoot w:val="004E213A"/>
    <w:rsid w:val="00006F4F"/>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311FF"/>
    <w:rsid w:val="002347A2"/>
    <w:rsid w:val="00245D62"/>
    <w:rsid w:val="00251700"/>
    <w:rsid w:val="00251D91"/>
    <w:rsid w:val="00262E3A"/>
    <w:rsid w:val="0029240F"/>
    <w:rsid w:val="002A2AFD"/>
    <w:rsid w:val="002A4AEA"/>
    <w:rsid w:val="002A6236"/>
    <w:rsid w:val="002B2A82"/>
    <w:rsid w:val="002B6E98"/>
    <w:rsid w:val="002C2815"/>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70E7A"/>
    <w:rsid w:val="004818DE"/>
    <w:rsid w:val="004958B0"/>
    <w:rsid w:val="004A0664"/>
    <w:rsid w:val="004B4B86"/>
    <w:rsid w:val="004C432B"/>
    <w:rsid w:val="004D10ED"/>
    <w:rsid w:val="004D3578"/>
    <w:rsid w:val="004D3CF1"/>
    <w:rsid w:val="004D5067"/>
    <w:rsid w:val="004D5A22"/>
    <w:rsid w:val="004E213A"/>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606F2"/>
    <w:rsid w:val="009721EB"/>
    <w:rsid w:val="00975520"/>
    <w:rsid w:val="00977530"/>
    <w:rsid w:val="00982FDB"/>
    <w:rsid w:val="00985D94"/>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4247"/>
    <w:rsid w:val="00C20B0F"/>
    <w:rsid w:val="00C20EAA"/>
    <w:rsid w:val="00C26059"/>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17403</Words>
  <Characters>99201</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116372</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dcterms:created xsi:type="dcterms:W3CDTF">2024-09-24T09:05:00Z</dcterms:created>
  <dcterms:modified xsi:type="dcterms:W3CDTF">2024-09-25T09:22:00Z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