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5008B77"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0A754E">
              <w:t>4</w:t>
            </w:r>
            <w:r w:rsidRPr="00470974">
              <w:t>.</w:t>
            </w:r>
            <w:bookmarkEnd w:id="3"/>
            <w:r w:rsidR="009C6FE1">
              <w:t>0</w:t>
            </w:r>
            <w:r w:rsidRPr="00470974">
              <w:t xml:space="preserve"> </w:t>
            </w:r>
            <w:r w:rsidRPr="00470974">
              <w:rPr>
                <w:sz w:val="32"/>
              </w:rPr>
              <w:t>(</w:t>
            </w:r>
            <w:bookmarkStart w:id="4" w:name="issueDate"/>
            <w:r w:rsidR="00355045" w:rsidRPr="00470974">
              <w:rPr>
                <w:sz w:val="32"/>
              </w:rPr>
              <w:t>202</w:t>
            </w:r>
            <w:r w:rsidR="00355045">
              <w:rPr>
                <w:sz w:val="32"/>
              </w:rPr>
              <w:t>4</w:t>
            </w:r>
            <w:r w:rsidRPr="00470974">
              <w:rPr>
                <w:sz w:val="32"/>
              </w:rPr>
              <w:t>-</w:t>
            </w:r>
            <w:bookmarkEnd w:id="4"/>
            <w:r w:rsidR="000A754E">
              <w:rPr>
                <w:sz w:val="32"/>
              </w:rPr>
              <w:t>09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788772695"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4CF0CA16" w:rsidR="00E16509" w:rsidRPr="00133525" w:rsidRDefault="00E16509" w:rsidP="00133525">
            <w:pPr>
              <w:pStyle w:val="FP"/>
              <w:jc w:val="center"/>
              <w:rPr>
                <w:noProof/>
                <w:sz w:val="18"/>
              </w:rPr>
            </w:pPr>
            <w:r w:rsidRPr="00470974">
              <w:rPr>
                <w:noProof/>
                <w:sz w:val="18"/>
              </w:rPr>
              <w:t xml:space="preserve">© </w:t>
            </w:r>
            <w:r w:rsidR="00355045" w:rsidRPr="00470974">
              <w:rPr>
                <w:noProof/>
                <w:sz w:val="18"/>
              </w:rPr>
              <w:t>202</w:t>
            </w:r>
            <w:r w:rsidR="00355045">
              <w:rPr>
                <w:noProof/>
                <w:sz w:val="18"/>
              </w:rPr>
              <w:t>4</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06E92D36" w14:textId="37156BEA" w:rsidR="00D64C87" w:rsidRDefault="00D64C87">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_Toc176445147 \h </w:instrText>
      </w:r>
      <w:r>
        <w:fldChar w:fldCharType="separate"/>
      </w:r>
      <w:r>
        <w:t>16</w:t>
      </w:r>
      <w:r>
        <w:fldChar w:fldCharType="end"/>
      </w:r>
    </w:p>
    <w:p w14:paraId="3A782225" w14:textId="31AEC6A6" w:rsidR="00D64C87" w:rsidRDefault="00D64C87">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_Toc176445148 \h </w:instrText>
      </w:r>
      <w:r>
        <w:fldChar w:fldCharType="separate"/>
      </w:r>
      <w:r>
        <w:t>18</w:t>
      </w:r>
      <w:r>
        <w:fldChar w:fldCharType="end"/>
      </w:r>
    </w:p>
    <w:p w14:paraId="2DC2C1C1" w14:textId="065E36CA" w:rsidR="00D64C87" w:rsidRDefault="00D64C87">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_Toc176445149 \h </w:instrText>
      </w:r>
      <w:r>
        <w:fldChar w:fldCharType="separate"/>
      </w:r>
      <w:r>
        <w:t>18</w:t>
      </w:r>
      <w:r>
        <w:fldChar w:fldCharType="end"/>
      </w:r>
    </w:p>
    <w:p w14:paraId="238FDA90" w14:textId="140E11F3" w:rsidR="00D64C87" w:rsidRDefault="00D64C87">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_Toc176445150 \h </w:instrText>
      </w:r>
      <w:r>
        <w:fldChar w:fldCharType="separate"/>
      </w:r>
      <w:r>
        <w:t>19</w:t>
      </w:r>
      <w:r>
        <w:fldChar w:fldCharType="end"/>
      </w:r>
    </w:p>
    <w:p w14:paraId="60C08ACC" w14:textId="5A914E01" w:rsidR="00D64C87" w:rsidRDefault="00D64C87">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_Toc176445151 \h </w:instrText>
      </w:r>
      <w:r>
        <w:fldChar w:fldCharType="separate"/>
      </w:r>
      <w:r>
        <w:t>19</w:t>
      </w:r>
      <w:r>
        <w:fldChar w:fldCharType="end"/>
      </w:r>
    </w:p>
    <w:p w14:paraId="55998EB2" w14:textId="60665FA2" w:rsidR="00D64C87" w:rsidRDefault="00D64C87">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_Toc176445152 \h </w:instrText>
      </w:r>
      <w:r>
        <w:fldChar w:fldCharType="separate"/>
      </w:r>
      <w:r>
        <w:t>22</w:t>
      </w:r>
      <w:r>
        <w:fldChar w:fldCharType="end"/>
      </w:r>
    </w:p>
    <w:p w14:paraId="7F0433A7" w14:textId="7F4DD26A" w:rsidR="00D64C87" w:rsidRDefault="00D64C87">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_Toc176445153 \h </w:instrText>
      </w:r>
      <w:r>
        <w:fldChar w:fldCharType="separate"/>
      </w:r>
      <w:r>
        <w:t>23</w:t>
      </w:r>
      <w:r>
        <w:fldChar w:fldCharType="end"/>
      </w:r>
    </w:p>
    <w:p w14:paraId="5F3E8A92" w14:textId="4C85B588" w:rsidR="00D64C87" w:rsidRDefault="00D64C87">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_Toc176445154 \h </w:instrText>
      </w:r>
      <w:r>
        <w:fldChar w:fldCharType="separate"/>
      </w:r>
      <w:r>
        <w:t>24</w:t>
      </w:r>
      <w:r>
        <w:fldChar w:fldCharType="end"/>
      </w:r>
    </w:p>
    <w:p w14:paraId="7D56FB72" w14:textId="7706FF1D" w:rsidR="00D64C87" w:rsidRDefault="00D64C87">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_Toc176445155 \h </w:instrText>
      </w:r>
      <w:r>
        <w:fldChar w:fldCharType="separate"/>
      </w:r>
      <w:r>
        <w:t>24</w:t>
      </w:r>
      <w:r>
        <w:fldChar w:fldCharType="end"/>
      </w:r>
    </w:p>
    <w:p w14:paraId="0CF940A6" w14:textId="294390DC" w:rsidR="00D64C87" w:rsidRDefault="00D64C87">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_Toc176445156 \h </w:instrText>
      </w:r>
      <w:r>
        <w:fldChar w:fldCharType="separate"/>
      </w:r>
      <w:r>
        <w:t>24</w:t>
      </w:r>
      <w:r>
        <w:fldChar w:fldCharType="end"/>
      </w:r>
    </w:p>
    <w:p w14:paraId="5131DA13" w14:textId="191F2442" w:rsidR="00D64C87" w:rsidRDefault="00D64C87">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_Toc176445157 \h </w:instrText>
      </w:r>
      <w:r>
        <w:fldChar w:fldCharType="separate"/>
      </w:r>
      <w:r>
        <w:t>24</w:t>
      </w:r>
      <w:r>
        <w:fldChar w:fldCharType="end"/>
      </w:r>
    </w:p>
    <w:p w14:paraId="0087E678" w14:textId="57AF4337" w:rsidR="00D64C87" w:rsidRDefault="00D64C87">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_Toc176445158 \h </w:instrText>
      </w:r>
      <w:r>
        <w:fldChar w:fldCharType="separate"/>
      </w:r>
      <w:r>
        <w:t>24</w:t>
      </w:r>
      <w:r>
        <w:fldChar w:fldCharType="end"/>
      </w:r>
    </w:p>
    <w:p w14:paraId="78A13BB8" w14:textId="026A6A0D" w:rsidR="00D64C87" w:rsidRDefault="00D64C87">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 and SAN type 2-O</w:t>
      </w:r>
      <w:r>
        <w:tab/>
      </w:r>
      <w:r>
        <w:fldChar w:fldCharType="begin"/>
      </w:r>
      <w:r>
        <w:instrText xml:space="preserve"> PAGEREF _Toc176445159 \h </w:instrText>
      </w:r>
      <w:r>
        <w:fldChar w:fldCharType="separate"/>
      </w:r>
      <w:r>
        <w:t>25</w:t>
      </w:r>
      <w:r>
        <w:fldChar w:fldCharType="end"/>
      </w:r>
    </w:p>
    <w:p w14:paraId="5C7CEF8A" w14:textId="1C65EEB8" w:rsidR="00D64C87" w:rsidRDefault="00D64C87">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_Toc176445160 \h </w:instrText>
      </w:r>
      <w:r>
        <w:fldChar w:fldCharType="separate"/>
      </w:r>
      <w:r>
        <w:t>26</w:t>
      </w:r>
      <w:r>
        <w:fldChar w:fldCharType="end"/>
      </w:r>
    </w:p>
    <w:p w14:paraId="3FFE6384" w14:textId="517FF46D" w:rsidR="00D64C87" w:rsidRDefault="00D64C87">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_Toc176445161 \h </w:instrText>
      </w:r>
      <w:r>
        <w:fldChar w:fldCharType="separate"/>
      </w:r>
      <w:r>
        <w:t>26</w:t>
      </w:r>
      <w:r>
        <w:fldChar w:fldCharType="end"/>
      </w:r>
    </w:p>
    <w:p w14:paraId="1D3C8563" w14:textId="3CC3F0A2" w:rsidR="00D64C87" w:rsidRDefault="00D64C87">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_Toc176445162 \h </w:instrText>
      </w:r>
      <w:r>
        <w:fldChar w:fldCharType="separate"/>
      </w:r>
      <w:r>
        <w:t>27</w:t>
      </w:r>
      <w:r>
        <w:fldChar w:fldCharType="end"/>
      </w:r>
    </w:p>
    <w:p w14:paraId="35D5F6EA" w14:textId="38C55BDC" w:rsidR="00D64C87" w:rsidRDefault="00D64C87">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_Toc176445163 \h </w:instrText>
      </w:r>
      <w:r>
        <w:fldChar w:fldCharType="separate"/>
      </w:r>
      <w:r>
        <w:t>28</w:t>
      </w:r>
      <w:r>
        <w:fldChar w:fldCharType="end"/>
      </w:r>
    </w:p>
    <w:p w14:paraId="6C6E4194" w14:textId="16A48B01" w:rsidR="00D64C87" w:rsidRDefault="00D64C87">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_Toc176445164 \h </w:instrText>
      </w:r>
      <w:r>
        <w:fldChar w:fldCharType="separate"/>
      </w:r>
      <w:r>
        <w:t>28</w:t>
      </w:r>
      <w:r>
        <w:fldChar w:fldCharType="end"/>
      </w:r>
    </w:p>
    <w:p w14:paraId="5CD6AB0C" w14:textId="0DC673B1" w:rsidR="00D64C87" w:rsidRDefault="00D64C87">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_Toc176445165 \h </w:instrText>
      </w:r>
      <w:r>
        <w:fldChar w:fldCharType="separate"/>
      </w:r>
      <w:r>
        <w:t>29</w:t>
      </w:r>
      <w:r>
        <w:fldChar w:fldCharType="end"/>
      </w:r>
    </w:p>
    <w:p w14:paraId="326CD4EF" w14:textId="6A114615" w:rsidR="00D64C87" w:rsidRDefault="00D64C87">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_Toc176445166 \h </w:instrText>
      </w:r>
      <w:r>
        <w:fldChar w:fldCharType="separate"/>
      </w:r>
      <w:r>
        <w:t>29</w:t>
      </w:r>
      <w:r>
        <w:fldChar w:fldCharType="end"/>
      </w:r>
    </w:p>
    <w:p w14:paraId="1431AC0B" w14:textId="29C5389B" w:rsidR="00D64C87" w:rsidRDefault="00D64C87">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_Toc176445167 \h </w:instrText>
      </w:r>
      <w:r>
        <w:fldChar w:fldCharType="separate"/>
      </w:r>
      <w:r>
        <w:t>29</w:t>
      </w:r>
      <w:r>
        <w:fldChar w:fldCharType="end"/>
      </w:r>
    </w:p>
    <w:p w14:paraId="50A1E5F5" w14:textId="7BF2B226" w:rsidR="00D64C87" w:rsidRDefault="00D64C87">
      <w:pPr>
        <w:pStyle w:val="TOC3"/>
        <w:rPr>
          <w:rFonts w:asciiTheme="minorHAnsi" w:hAnsiTheme="minorHAnsi" w:cstheme="minorBidi"/>
          <w:kern w:val="2"/>
          <w:sz w:val="24"/>
          <w:szCs w:val="24"/>
          <w:lang w:eastAsia="en-GB"/>
          <w14:ligatures w14:val="standardContextual"/>
        </w:rPr>
      </w:pPr>
      <w:r w:rsidRPr="000B62F0">
        <w:rPr>
          <w:rFonts w:eastAsia="Yu Mincho"/>
        </w:rPr>
        <w:t>5.3.2</w:t>
      </w:r>
      <w:r>
        <w:rPr>
          <w:rFonts w:asciiTheme="minorHAnsi" w:hAnsiTheme="minorHAnsi" w:cstheme="minorBidi"/>
          <w:kern w:val="2"/>
          <w:sz w:val="24"/>
          <w:szCs w:val="24"/>
          <w:lang w:eastAsia="en-GB"/>
          <w14:ligatures w14:val="standardContextual"/>
        </w:rPr>
        <w:tab/>
      </w:r>
      <w:r w:rsidRPr="000B62F0">
        <w:rPr>
          <w:rFonts w:eastAsia="Yu Mincho"/>
        </w:rPr>
        <w:t>Transmission bandwidth configuration</w:t>
      </w:r>
      <w:r>
        <w:tab/>
      </w:r>
      <w:r>
        <w:fldChar w:fldCharType="begin"/>
      </w:r>
      <w:r>
        <w:instrText xml:space="preserve"> PAGEREF _Toc176445168 \h </w:instrText>
      </w:r>
      <w:r>
        <w:fldChar w:fldCharType="separate"/>
      </w:r>
      <w:r>
        <w:t>30</w:t>
      </w:r>
      <w:r>
        <w:fldChar w:fldCharType="end"/>
      </w:r>
    </w:p>
    <w:p w14:paraId="6DFFB82D" w14:textId="1E711652" w:rsidR="00D64C87" w:rsidRDefault="00D64C87">
      <w:pPr>
        <w:pStyle w:val="TOC3"/>
        <w:rPr>
          <w:rFonts w:asciiTheme="minorHAnsi" w:hAnsiTheme="minorHAnsi" w:cstheme="minorBidi"/>
          <w:kern w:val="2"/>
          <w:sz w:val="24"/>
          <w:szCs w:val="24"/>
          <w:lang w:eastAsia="en-GB"/>
          <w14:ligatures w14:val="standardContextual"/>
        </w:rPr>
      </w:pPr>
      <w:r w:rsidRPr="000B62F0">
        <w:rPr>
          <w:rFonts w:eastAsia="Yu Mincho"/>
        </w:rPr>
        <w:t>5.3.3</w:t>
      </w:r>
      <w:r>
        <w:rPr>
          <w:rFonts w:asciiTheme="minorHAnsi" w:hAnsiTheme="minorHAnsi" w:cstheme="minorBidi"/>
          <w:kern w:val="2"/>
          <w:sz w:val="24"/>
          <w:szCs w:val="24"/>
          <w:lang w:eastAsia="en-GB"/>
          <w14:ligatures w14:val="standardContextual"/>
        </w:rPr>
        <w:tab/>
      </w:r>
      <w:r w:rsidRPr="000B62F0">
        <w:rPr>
          <w:rFonts w:eastAsia="Yu Mincho"/>
        </w:rPr>
        <w:t>Minimum guardband and transmission bandwidth configuration</w:t>
      </w:r>
      <w:r>
        <w:tab/>
      </w:r>
      <w:r>
        <w:fldChar w:fldCharType="begin"/>
      </w:r>
      <w:r>
        <w:instrText xml:space="preserve"> PAGEREF _Toc176445169 \h </w:instrText>
      </w:r>
      <w:r>
        <w:fldChar w:fldCharType="separate"/>
      </w:r>
      <w:r>
        <w:t>30</w:t>
      </w:r>
      <w:r>
        <w:fldChar w:fldCharType="end"/>
      </w:r>
    </w:p>
    <w:p w14:paraId="06497DD4" w14:textId="26D5E640" w:rsidR="00D64C87" w:rsidRDefault="00D64C87">
      <w:pPr>
        <w:pStyle w:val="TOC3"/>
        <w:rPr>
          <w:rFonts w:asciiTheme="minorHAnsi" w:hAnsiTheme="minorHAnsi" w:cstheme="minorBidi"/>
          <w:kern w:val="2"/>
          <w:sz w:val="24"/>
          <w:szCs w:val="24"/>
          <w:lang w:eastAsia="en-GB"/>
          <w14:ligatures w14:val="standardContextual"/>
        </w:rPr>
      </w:pPr>
      <w:r w:rsidRPr="000B62F0">
        <w:rPr>
          <w:rFonts w:eastAsia="Yu Mincho"/>
        </w:rPr>
        <w:t>5.3.4</w:t>
      </w:r>
      <w:r>
        <w:rPr>
          <w:rFonts w:asciiTheme="minorHAnsi" w:hAnsiTheme="minorHAnsi" w:cstheme="minorBidi"/>
          <w:kern w:val="2"/>
          <w:sz w:val="24"/>
          <w:szCs w:val="24"/>
          <w:lang w:eastAsia="en-GB"/>
          <w14:ligatures w14:val="standardContextual"/>
        </w:rPr>
        <w:tab/>
      </w:r>
      <w:r w:rsidRPr="000B62F0">
        <w:rPr>
          <w:rFonts w:eastAsia="Yu Mincho"/>
        </w:rPr>
        <w:t>RB alignment</w:t>
      </w:r>
      <w:r>
        <w:tab/>
      </w:r>
      <w:r>
        <w:fldChar w:fldCharType="begin"/>
      </w:r>
      <w:r>
        <w:instrText xml:space="preserve"> PAGEREF _Toc176445170 \h </w:instrText>
      </w:r>
      <w:r>
        <w:fldChar w:fldCharType="separate"/>
      </w:r>
      <w:r>
        <w:t>31</w:t>
      </w:r>
      <w:r>
        <w:fldChar w:fldCharType="end"/>
      </w:r>
    </w:p>
    <w:p w14:paraId="4C6CDBA6" w14:textId="08AA4EC6" w:rsidR="00D64C87" w:rsidRDefault="00D64C87">
      <w:pPr>
        <w:pStyle w:val="TOC3"/>
        <w:rPr>
          <w:rFonts w:asciiTheme="minorHAnsi" w:hAnsiTheme="minorHAnsi" w:cstheme="minorBidi"/>
          <w:kern w:val="2"/>
          <w:sz w:val="24"/>
          <w:szCs w:val="24"/>
          <w:lang w:eastAsia="en-GB"/>
          <w14:ligatures w14:val="standardContextual"/>
        </w:rPr>
      </w:pPr>
      <w:r w:rsidRPr="000B62F0">
        <w:rPr>
          <w:rFonts w:eastAsia="Yu Mincho"/>
        </w:rPr>
        <w:t>5.3.5</w:t>
      </w:r>
      <w:r>
        <w:rPr>
          <w:rFonts w:asciiTheme="minorHAnsi" w:hAnsiTheme="minorHAnsi" w:cstheme="minorBidi"/>
          <w:kern w:val="2"/>
          <w:sz w:val="24"/>
          <w:szCs w:val="24"/>
          <w:lang w:eastAsia="en-GB"/>
          <w14:ligatures w14:val="standardContextual"/>
        </w:rPr>
        <w:tab/>
      </w:r>
      <w:r w:rsidRPr="000B62F0">
        <w:rPr>
          <w:rFonts w:eastAsia="Yu Mincho"/>
        </w:rPr>
        <w:t>SAN channel bandwidth per operating band</w:t>
      </w:r>
      <w:r>
        <w:tab/>
      </w:r>
      <w:r>
        <w:fldChar w:fldCharType="begin"/>
      </w:r>
      <w:r>
        <w:instrText xml:space="preserve"> PAGEREF _Toc176445171 \h </w:instrText>
      </w:r>
      <w:r>
        <w:fldChar w:fldCharType="separate"/>
      </w:r>
      <w:r>
        <w:t>32</w:t>
      </w:r>
      <w:r>
        <w:fldChar w:fldCharType="end"/>
      </w:r>
    </w:p>
    <w:p w14:paraId="07333A89" w14:textId="06680A92" w:rsidR="00D64C87" w:rsidRDefault="00D64C87">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_Toc176445172 \h </w:instrText>
      </w:r>
      <w:r>
        <w:fldChar w:fldCharType="separate"/>
      </w:r>
      <w:r>
        <w:t>32</w:t>
      </w:r>
      <w:r>
        <w:fldChar w:fldCharType="end"/>
      </w:r>
    </w:p>
    <w:p w14:paraId="53595B55" w14:textId="5CDE6CB6" w:rsidR="00D64C87" w:rsidRDefault="00D64C87">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_Toc176445173 \h </w:instrText>
      </w:r>
      <w:r>
        <w:fldChar w:fldCharType="separate"/>
      </w:r>
      <w:r>
        <w:t>32</w:t>
      </w:r>
      <w:r>
        <w:fldChar w:fldCharType="end"/>
      </w:r>
    </w:p>
    <w:p w14:paraId="2611A33F" w14:textId="6FB70B20" w:rsidR="00D64C87" w:rsidRDefault="00D64C87">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_Toc176445174 \h </w:instrText>
      </w:r>
      <w:r>
        <w:fldChar w:fldCharType="separate"/>
      </w:r>
      <w:r>
        <w:t>32</w:t>
      </w:r>
      <w:r>
        <w:fldChar w:fldCharType="end"/>
      </w:r>
    </w:p>
    <w:p w14:paraId="0DB079C9" w14:textId="1461259A" w:rsidR="00D64C87" w:rsidRDefault="00D64C87">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_Toc176445175 \h </w:instrText>
      </w:r>
      <w:r>
        <w:fldChar w:fldCharType="separate"/>
      </w:r>
      <w:r>
        <w:t>33</w:t>
      </w:r>
      <w:r>
        <w:fldChar w:fldCharType="end"/>
      </w:r>
    </w:p>
    <w:p w14:paraId="463CDBF3" w14:textId="50230ED3" w:rsidR="00D64C87" w:rsidRDefault="00D64C87">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_Toc176445176 \h </w:instrText>
      </w:r>
      <w:r>
        <w:fldChar w:fldCharType="separate"/>
      </w:r>
      <w:r>
        <w:t>33</w:t>
      </w:r>
      <w:r>
        <w:fldChar w:fldCharType="end"/>
      </w:r>
    </w:p>
    <w:p w14:paraId="27CEE181" w14:textId="000CDB7C" w:rsidR="00D64C87" w:rsidRDefault="00D64C87">
      <w:pPr>
        <w:pStyle w:val="TOC4"/>
        <w:rPr>
          <w:rFonts w:asciiTheme="minorHAnsi" w:hAnsiTheme="minorHAnsi" w:cstheme="minorBidi"/>
          <w:kern w:val="2"/>
          <w:sz w:val="24"/>
          <w:szCs w:val="24"/>
          <w:lang w:eastAsia="en-GB"/>
          <w14:ligatures w14:val="standardContextual"/>
        </w:rPr>
      </w:pPr>
      <w:r w:rsidRPr="000B62F0">
        <w:rPr>
          <w:rFonts w:eastAsia="Yu Mincho"/>
        </w:rPr>
        <w:t>5.4.2.2</w:t>
      </w:r>
      <w:r>
        <w:rPr>
          <w:rFonts w:asciiTheme="minorHAnsi" w:hAnsiTheme="minorHAnsi" w:cstheme="minorBidi"/>
          <w:kern w:val="2"/>
          <w:sz w:val="24"/>
          <w:szCs w:val="24"/>
          <w:lang w:eastAsia="en-GB"/>
          <w14:ligatures w14:val="standardContextual"/>
        </w:rPr>
        <w:tab/>
      </w:r>
      <w:r w:rsidRPr="000B62F0">
        <w:rPr>
          <w:rFonts w:eastAsia="Yu Mincho"/>
        </w:rPr>
        <w:t>Channel raster to resource element mapping</w:t>
      </w:r>
      <w:r>
        <w:tab/>
      </w:r>
      <w:r>
        <w:fldChar w:fldCharType="begin"/>
      </w:r>
      <w:r>
        <w:instrText xml:space="preserve"> PAGEREF _Toc176445177 \h </w:instrText>
      </w:r>
      <w:r>
        <w:fldChar w:fldCharType="separate"/>
      </w:r>
      <w:r>
        <w:t>33</w:t>
      </w:r>
      <w:r>
        <w:fldChar w:fldCharType="end"/>
      </w:r>
    </w:p>
    <w:p w14:paraId="46ADDEBD" w14:textId="2170B194" w:rsidR="00D64C87" w:rsidRDefault="00D64C87">
      <w:pPr>
        <w:pStyle w:val="TOC4"/>
        <w:rPr>
          <w:rFonts w:asciiTheme="minorHAnsi" w:hAnsiTheme="minorHAnsi" w:cstheme="minorBidi"/>
          <w:kern w:val="2"/>
          <w:sz w:val="24"/>
          <w:szCs w:val="24"/>
          <w:lang w:eastAsia="en-GB"/>
          <w14:ligatures w14:val="standardContextual"/>
        </w:rPr>
      </w:pPr>
      <w:r w:rsidRPr="000B62F0">
        <w:rPr>
          <w:rFonts w:eastAsia="Yu Mincho"/>
        </w:rPr>
        <w:t>5.4.2.3</w:t>
      </w:r>
      <w:r>
        <w:rPr>
          <w:rFonts w:asciiTheme="minorHAnsi" w:hAnsiTheme="minorHAnsi" w:cstheme="minorBidi"/>
          <w:kern w:val="2"/>
          <w:sz w:val="24"/>
          <w:szCs w:val="24"/>
          <w:lang w:eastAsia="en-GB"/>
          <w14:ligatures w14:val="standardContextual"/>
        </w:rPr>
        <w:tab/>
      </w:r>
      <w:r w:rsidRPr="000B62F0">
        <w:rPr>
          <w:rFonts w:eastAsia="Yu Mincho"/>
        </w:rPr>
        <w:t xml:space="preserve">Channel raster entries for each </w:t>
      </w:r>
      <w:r w:rsidRPr="000B62F0">
        <w:rPr>
          <w:rFonts w:eastAsia="Yu Mincho"/>
          <w:i/>
        </w:rPr>
        <w:t>operating band</w:t>
      </w:r>
      <w:r>
        <w:tab/>
      </w:r>
      <w:r>
        <w:fldChar w:fldCharType="begin"/>
      </w:r>
      <w:r>
        <w:instrText xml:space="preserve"> PAGEREF _Toc176445178 \h </w:instrText>
      </w:r>
      <w:r>
        <w:fldChar w:fldCharType="separate"/>
      </w:r>
      <w:r>
        <w:t>34</w:t>
      </w:r>
      <w:r>
        <w:fldChar w:fldCharType="end"/>
      </w:r>
    </w:p>
    <w:p w14:paraId="1746E070" w14:textId="5DA44D5B" w:rsidR="00D64C87" w:rsidRDefault="00D64C87">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_Toc176445179 \h </w:instrText>
      </w:r>
      <w:r>
        <w:fldChar w:fldCharType="separate"/>
      </w:r>
      <w:r>
        <w:t>35</w:t>
      </w:r>
      <w:r>
        <w:fldChar w:fldCharType="end"/>
      </w:r>
    </w:p>
    <w:p w14:paraId="151CF21F" w14:textId="72A3E444" w:rsidR="00D64C87" w:rsidRDefault="00D64C87">
      <w:pPr>
        <w:pStyle w:val="TOC4"/>
        <w:rPr>
          <w:rFonts w:asciiTheme="minorHAnsi" w:hAnsiTheme="minorHAnsi" w:cstheme="minorBidi"/>
          <w:kern w:val="2"/>
          <w:sz w:val="24"/>
          <w:szCs w:val="24"/>
          <w:lang w:eastAsia="en-GB"/>
          <w14:ligatures w14:val="standardContextual"/>
        </w:rPr>
      </w:pPr>
      <w:r w:rsidRPr="000B62F0">
        <w:rPr>
          <w:rFonts w:eastAsia="Yu Mincho"/>
        </w:rPr>
        <w:t>5.4.3.1</w:t>
      </w:r>
      <w:r>
        <w:rPr>
          <w:rFonts w:asciiTheme="minorHAnsi" w:hAnsiTheme="minorHAnsi" w:cstheme="minorBidi"/>
          <w:kern w:val="2"/>
          <w:sz w:val="24"/>
          <w:szCs w:val="24"/>
          <w:lang w:eastAsia="en-GB"/>
          <w14:ligatures w14:val="standardContextual"/>
        </w:rPr>
        <w:tab/>
      </w:r>
      <w:r w:rsidRPr="000B62F0">
        <w:rPr>
          <w:rFonts w:eastAsia="Yu Mincho"/>
        </w:rPr>
        <w:t>Synchronization raster and numbering</w:t>
      </w:r>
      <w:r>
        <w:tab/>
      </w:r>
      <w:r>
        <w:fldChar w:fldCharType="begin"/>
      </w:r>
      <w:r>
        <w:instrText xml:space="preserve"> PAGEREF _Toc176445180 \h </w:instrText>
      </w:r>
      <w:r>
        <w:fldChar w:fldCharType="separate"/>
      </w:r>
      <w:r>
        <w:t>35</w:t>
      </w:r>
      <w:r>
        <w:fldChar w:fldCharType="end"/>
      </w:r>
    </w:p>
    <w:p w14:paraId="1281430A" w14:textId="7F17CD1D" w:rsidR="00D64C87" w:rsidRDefault="00D64C87">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_Toc176445181 \h </w:instrText>
      </w:r>
      <w:r>
        <w:fldChar w:fldCharType="separate"/>
      </w:r>
      <w:r>
        <w:t>35</w:t>
      </w:r>
      <w:r>
        <w:fldChar w:fldCharType="end"/>
      </w:r>
    </w:p>
    <w:p w14:paraId="03F59DD2" w14:textId="7D1AD1B2" w:rsidR="00D64C87" w:rsidRDefault="00D64C87">
      <w:pPr>
        <w:pStyle w:val="TOC4"/>
        <w:rPr>
          <w:rFonts w:asciiTheme="minorHAnsi" w:hAnsiTheme="minorHAnsi" w:cstheme="minorBidi"/>
          <w:kern w:val="2"/>
          <w:sz w:val="24"/>
          <w:szCs w:val="24"/>
          <w:lang w:eastAsia="en-GB"/>
          <w14:ligatures w14:val="standardContextual"/>
        </w:rPr>
      </w:pPr>
      <w:r w:rsidRPr="000B62F0">
        <w:rPr>
          <w:rFonts w:eastAsia="Yu Mincho"/>
        </w:rPr>
        <w:t>5.4.3.3</w:t>
      </w:r>
      <w:r>
        <w:rPr>
          <w:rFonts w:asciiTheme="minorHAnsi" w:hAnsiTheme="minorHAnsi" w:cstheme="minorBidi"/>
          <w:kern w:val="2"/>
          <w:sz w:val="24"/>
          <w:szCs w:val="24"/>
          <w:lang w:eastAsia="en-GB"/>
          <w14:ligatures w14:val="standardContextual"/>
        </w:rPr>
        <w:tab/>
      </w:r>
      <w:r w:rsidRPr="000B62F0">
        <w:rPr>
          <w:rFonts w:eastAsia="Yu Mincho"/>
        </w:rPr>
        <w:t>Synchronization raster entries for each operating band</w:t>
      </w:r>
      <w:r>
        <w:tab/>
      </w:r>
      <w:r>
        <w:fldChar w:fldCharType="begin"/>
      </w:r>
      <w:r>
        <w:instrText xml:space="preserve"> PAGEREF _Toc176445182 \h </w:instrText>
      </w:r>
      <w:r>
        <w:fldChar w:fldCharType="separate"/>
      </w:r>
      <w:r>
        <w:t>35</w:t>
      </w:r>
      <w:r>
        <w:fldChar w:fldCharType="end"/>
      </w:r>
    </w:p>
    <w:p w14:paraId="00B423D6" w14:textId="469AF5D5" w:rsidR="00D64C87" w:rsidRDefault="00D64C87">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_Toc176445183 \h </w:instrText>
      </w:r>
      <w:r>
        <w:fldChar w:fldCharType="separate"/>
      </w:r>
      <w:r>
        <w:t>36</w:t>
      </w:r>
      <w:r>
        <w:fldChar w:fldCharType="end"/>
      </w:r>
    </w:p>
    <w:p w14:paraId="19CF721B" w14:textId="2EC9CCB6" w:rsidR="00D64C87" w:rsidRDefault="00D64C87">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_Toc176445184 \h </w:instrText>
      </w:r>
      <w:r>
        <w:fldChar w:fldCharType="separate"/>
      </w:r>
      <w:r>
        <w:t>36</w:t>
      </w:r>
      <w:r>
        <w:fldChar w:fldCharType="end"/>
      </w:r>
    </w:p>
    <w:p w14:paraId="4659337A" w14:textId="30015190" w:rsidR="00D64C87" w:rsidRDefault="00D64C87">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_Toc176445185 \h </w:instrText>
      </w:r>
      <w:r>
        <w:fldChar w:fldCharType="separate"/>
      </w:r>
      <w:r>
        <w:t>36</w:t>
      </w:r>
      <w:r>
        <w:fldChar w:fldCharType="end"/>
      </w:r>
    </w:p>
    <w:p w14:paraId="6718A11A" w14:textId="5DA02613" w:rsidR="00D64C87" w:rsidRDefault="00D64C87">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_Toc176445186 \h </w:instrText>
      </w:r>
      <w:r>
        <w:fldChar w:fldCharType="separate"/>
      </w:r>
      <w:r>
        <w:t>36</w:t>
      </w:r>
      <w:r>
        <w:fldChar w:fldCharType="end"/>
      </w:r>
    </w:p>
    <w:p w14:paraId="36E9596F" w14:textId="1A8999FE" w:rsidR="00D64C87" w:rsidRDefault="00D64C87">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1-H</w:t>
      </w:r>
      <w:r>
        <w:tab/>
      </w:r>
      <w:r>
        <w:fldChar w:fldCharType="begin"/>
      </w:r>
      <w:r>
        <w:instrText xml:space="preserve"> PAGEREF _Toc176445187 \h </w:instrText>
      </w:r>
      <w:r>
        <w:fldChar w:fldCharType="separate"/>
      </w:r>
      <w:r>
        <w:t>36</w:t>
      </w:r>
      <w:r>
        <w:fldChar w:fldCharType="end"/>
      </w:r>
    </w:p>
    <w:p w14:paraId="3118BBE3" w14:textId="27CB0033" w:rsidR="00D64C87" w:rsidRDefault="00D64C87">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_Toc176445188 \h </w:instrText>
      </w:r>
      <w:r>
        <w:fldChar w:fldCharType="separate"/>
      </w:r>
      <w:r>
        <w:t>36</w:t>
      </w:r>
      <w:r>
        <w:fldChar w:fldCharType="end"/>
      </w:r>
    </w:p>
    <w:p w14:paraId="1CECAEA9" w14:textId="21C8CC72" w:rsidR="00D64C87" w:rsidRDefault="00D64C87">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_Toc176445189 \h </w:instrText>
      </w:r>
      <w:r>
        <w:fldChar w:fldCharType="separate"/>
      </w:r>
      <w:r>
        <w:t>36</w:t>
      </w:r>
      <w:r>
        <w:fldChar w:fldCharType="end"/>
      </w:r>
    </w:p>
    <w:p w14:paraId="3EF54FE7" w14:textId="7C7C6BAB" w:rsidR="00D64C87" w:rsidRDefault="00D64C87">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_Toc176445190 \h </w:instrText>
      </w:r>
      <w:r>
        <w:fldChar w:fldCharType="separate"/>
      </w:r>
      <w:r>
        <w:t>37</w:t>
      </w:r>
      <w:r>
        <w:fldChar w:fldCharType="end"/>
      </w:r>
    </w:p>
    <w:p w14:paraId="640727D5" w14:textId="459C91A3" w:rsidR="00D64C87" w:rsidRDefault="00D64C87">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_Toc176445191 \h </w:instrText>
      </w:r>
      <w:r>
        <w:fldChar w:fldCharType="separate"/>
      </w:r>
      <w:r>
        <w:t>37</w:t>
      </w:r>
      <w:r>
        <w:fldChar w:fldCharType="end"/>
      </w:r>
    </w:p>
    <w:p w14:paraId="01900B32" w14:textId="4AB19226" w:rsidR="00D64C87" w:rsidRDefault="00D64C87">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0B62F0">
        <w:rPr>
          <w:i/>
          <w:iCs/>
          <w:lang w:val="en-US" w:eastAsia="zh-CN"/>
        </w:rPr>
        <w:t>SAN</w:t>
      </w:r>
      <w:r w:rsidRPr="000B62F0">
        <w:rPr>
          <w:i/>
        </w:rPr>
        <w:t xml:space="preserve"> type 1-H</w:t>
      </w:r>
      <w:r>
        <w:tab/>
      </w:r>
      <w:r>
        <w:fldChar w:fldCharType="begin"/>
      </w:r>
      <w:r>
        <w:instrText xml:space="preserve"> PAGEREF _Toc176445192 \h </w:instrText>
      </w:r>
      <w:r>
        <w:fldChar w:fldCharType="separate"/>
      </w:r>
      <w:r>
        <w:t>37</w:t>
      </w:r>
      <w:r>
        <w:fldChar w:fldCharType="end"/>
      </w:r>
    </w:p>
    <w:p w14:paraId="0E0A3776" w14:textId="1B867AAE" w:rsidR="00D64C87" w:rsidRDefault="00D64C87">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_Toc176445193 \h </w:instrText>
      </w:r>
      <w:r>
        <w:fldChar w:fldCharType="separate"/>
      </w:r>
      <w:r>
        <w:t>37</w:t>
      </w:r>
      <w:r>
        <w:fldChar w:fldCharType="end"/>
      </w:r>
    </w:p>
    <w:p w14:paraId="38FE697C" w14:textId="4D95D943" w:rsidR="00D64C87" w:rsidRDefault="00D64C87">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_Toc176445194 \h </w:instrText>
      </w:r>
      <w:r>
        <w:fldChar w:fldCharType="separate"/>
      </w:r>
      <w:r>
        <w:t>37</w:t>
      </w:r>
      <w:r>
        <w:fldChar w:fldCharType="end"/>
      </w:r>
    </w:p>
    <w:p w14:paraId="13218132" w14:textId="551775F5" w:rsidR="00D64C87" w:rsidRDefault="00D64C87">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0B62F0">
        <w:rPr>
          <w:i/>
          <w:lang w:val="en-US" w:eastAsia="zh-CN"/>
        </w:rPr>
        <w:t>SAN</w:t>
      </w:r>
      <w:r w:rsidRPr="000B62F0">
        <w:rPr>
          <w:i/>
        </w:rPr>
        <w:t xml:space="preserve"> type 1-H</w:t>
      </w:r>
      <w:r>
        <w:tab/>
      </w:r>
      <w:r>
        <w:fldChar w:fldCharType="begin"/>
      </w:r>
      <w:r>
        <w:instrText xml:space="preserve"> PAGEREF _Toc176445195 \h </w:instrText>
      </w:r>
      <w:r>
        <w:fldChar w:fldCharType="separate"/>
      </w:r>
      <w:r>
        <w:t>37</w:t>
      </w:r>
      <w:r>
        <w:fldChar w:fldCharType="end"/>
      </w:r>
    </w:p>
    <w:p w14:paraId="07660D5F" w14:textId="00247848" w:rsidR="00D64C87" w:rsidRDefault="00D64C87">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_Toc176445196 \h </w:instrText>
      </w:r>
      <w:r>
        <w:fldChar w:fldCharType="separate"/>
      </w:r>
      <w:r>
        <w:t>37</w:t>
      </w:r>
      <w:r>
        <w:fldChar w:fldCharType="end"/>
      </w:r>
    </w:p>
    <w:p w14:paraId="711B9D72" w14:textId="4B7F3876" w:rsidR="00D64C87" w:rsidRDefault="00D64C87">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_Toc176445197 \h </w:instrText>
      </w:r>
      <w:r>
        <w:fldChar w:fldCharType="separate"/>
      </w:r>
      <w:r>
        <w:t>38</w:t>
      </w:r>
      <w:r>
        <w:fldChar w:fldCharType="end"/>
      </w:r>
    </w:p>
    <w:p w14:paraId="4B74177F" w14:textId="7403279C" w:rsidR="00D64C87" w:rsidRDefault="00D64C87">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_Toc176445198 \h </w:instrText>
      </w:r>
      <w:r>
        <w:fldChar w:fldCharType="separate"/>
      </w:r>
      <w:r>
        <w:t>38</w:t>
      </w:r>
      <w:r>
        <w:fldChar w:fldCharType="end"/>
      </w:r>
    </w:p>
    <w:p w14:paraId="3FB6515B" w14:textId="583BA697" w:rsidR="00D64C87" w:rsidRDefault="00D64C87">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_Toc176445199 \h </w:instrText>
      </w:r>
      <w:r>
        <w:fldChar w:fldCharType="separate"/>
      </w:r>
      <w:r>
        <w:t>38</w:t>
      </w:r>
      <w:r>
        <w:fldChar w:fldCharType="end"/>
      </w:r>
    </w:p>
    <w:p w14:paraId="505BF151" w14:textId="1D6DD073" w:rsidR="00D64C87" w:rsidRDefault="00D64C87">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0B62F0">
        <w:rPr>
          <w:i/>
          <w:lang w:eastAsia="zh-CN"/>
        </w:rPr>
        <w:t>SAN type 1-H</w:t>
      </w:r>
      <w:r>
        <w:tab/>
      </w:r>
      <w:r>
        <w:fldChar w:fldCharType="begin"/>
      </w:r>
      <w:r>
        <w:instrText xml:space="preserve"> PAGEREF _Toc176445200 \h </w:instrText>
      </w:r>
      <w:r>
        <w:fldChar w:fldCharType="separate"/>
      </w:r>
      <w:r>
        <w:t>38</w:t>
      </w:r>
      <w:r>
        <w:fldChar w:fldCharType="end"/>
      </w:r>
    </w:p>
    <w:p w14:paraId="7245816C" w14:textId="1CFBB3ED" w:rsidR="00D64C87" w:rsidRDefault="00D64C87">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_Toc176445201 \h </w:instrText>
      </w:r>
      <w:r>
        <w:fldChar w:fldCharType="separate"/>
      </w:r>
      <w:r>
        <w:t>38</w:t>
      </w:r>
      <w:r>
        <w:fldChar w:fldCharType="end"/>
      </w:r>
    </w:p>
    <w:p w14:paraId="6F82F3A2" w14:textId="2DB52054" w:rsidR="00D64C87" w:rsidRDefault="00D64C87">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_Toc176445202 \h </w:instrText>
      </w:r>
      <w:r>
        <w:fldChar w:fldCharType="separate"/>
      </w:r>
      <w:r>
        <w:t>38</w:t>
      </w:r>
      <w:r>
        <w:fldChar w:fldCharType="end"/>
      </w:r>
    </w:p>
    <w:p w14:paraId="0DC9812B" w14:textId="107F456D" w:rsidR="00D64C87" w:rsidRDefault="00D64C87">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1-H</w:t>
      </w:r>
      <w:r>
        <w:tab/>
      </w:r>
      <w:r>
        <w:fldChar w:fldCharType="begin"/>
      </w:r>
      <w:r>
        <w:instrText xml:space="preserve"> PAGEREF _Toc176445203 \h </w:instrText>
      </w:r>
      <w:r>
        <w:fldChar w:fldCharType="separate"/>
      </w:r>
      <w:r>
        <w:t>38</w:t>
      </w:r>
      <w:r>
        <w:fldChar w:fldCharType="end"/>
      </w:r>
    </w:p>
    <w:p w14:paraId="066D1715" w14:textId="2D4CC272" w:rsidR="00D64C87" w:rsidRDefault="00D64C87">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_Toc176445204 \h </w:instrText>
      </w:r>
      <w:r>
        <w:fldChar w:fldCharType="separate"/>
      </w:r>
      <w:r>
        <w:t>38</w:t>
      </w:r>
      <w:r>
        <w:fldChar w:fldCharType="end"/>
      </w:r>
    </w:p>
    <w:p w14:paraId="221B268B" w14:textId="5240C418" w:rsidR="00D64C87" w:rsidRDefault="00D64C87">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_Toc176445205 \h </w:instrText>
      </w:r>
      <w:r>
        <w:fldChar w:fldCharType="separate"/>
      </w:r>
      <w:r>
        <w:t>38</w:t>
      </w:r>
      <w:r>
        <w:fldChar w:fldCharType="end"/>
      </w:r>
    </w:p>
    <w:p w14:paraId="06A278E4" w14:textId="61F92F7A" w:rsidR="00D64C87" w:rsidRDefault="00D64C87">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_Toc176445206 \h </w:instrText>
      </w:r>
      <w:r>
        <w:fldChar w:fldCharType="separate"/>
      </w:r>
      <w:r>
        <w:t>39</w:t>
      </w:r>
      <w:r>
        <w:fldChar w:fldCharType="end"/>
      </w:r>
    </w:p>
    <w:p w14:paraId="220486DD" w14:textId="382B20F5" w:rsidR="00D64C87" w:rsidRDefault="00D64C87">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_Toc176445207 \h </w:instrText>
      </w:r>
      <w:r>
        <w:fldChar w:fldCharType="separate"/>
      </w:r>
      <w:r>
        <w:t>39</w:t>
      </w:r>
      <w:r>
        <w:fldChar w:fldCharType="end"/>
      </w:r>
    </w:p>
    <w:p w14:paraId="22B6A36E" w14:textId="15544E30" w:rsidR="00D64C87" w:rsidRDefault="00D64C87">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_Toc176445208 \h </w:instrText>
      </w:r>
      <w:r>
        <w:fldChar w:fldCharType="separate"/>
      </w:r>
      <w:r>
        <w:t>39</w:t>
      </w:r>
      <w:r>
        <w:fldChar w:fldCharType="end"/>
      </w:r>
    </w:p>
    <w:p w14:paraId="53A86FF4" w14:textId="440EEA28" w:rsidR="00D64C87" w:rsidRDefault="00D64C87">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_Toc176445209 \h </w:instrText>
      </w:r>
      <w:r>
        <w:fldChar w:fldCharType="separate"/>
      </w:r>
      <w:r>
        <w:t>39</w:t>
      </w:r>
      <w:r>
        <w:fldChar w:fldCharType="end"/>
      </w:r>
    </w:p>
    <w:p w14:paraId="7FDBB7EE" w14:textId="093D3725" w:rsidR="00D64C87" w:rsidRDefault="00D64C87">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0B62F0">
        <w:rPr>
          <w:i/>
        </w:rPr>
        <w:t>SAN type 1-H</w:t>
      </w:r>
      <w:r>
        <w:tab/>
      </w:r>
      <w:r>
        <w:fldChar w:fldCharType="begin"/>
      </w:r>
      <w:r>
        <w:instrText xml:space="preserve"> PAGEREF _Toc176445210 \h </w:instrText>
      </w:r>
      <w:r>
        <w:fldChar w:fldCharType="separate"/>
      </w:r>
      <w:r>
        <w:t>39</w:t>
      </w:r>
      <w:r>
        <w:fldChar w:fldCharType="end"/>
      </w:r>
    </w:p>
    <w:p w14:paraId="2B2C32ED" w14:textId="48631DC8" w:rsidR="00D64C87" w:rsidRDefault="00D64C87">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_Toc176445211 \h </w:instrText>
      </w:r>
      <w:r>
        <w:fldChar w:fldCharType="separate"/>
      </w:r>
      <w:r>
        <w:t>39</w:t>
      </w:r>
      <w:r>
        <w:fldChar w:fldCharType="end"/>
      </w:r>
    </w:p>
    <w:p w14:paraId="59AA858A" w14:textId="01293B81" w:rsidR="00D64C87" w:rsidRDefault="00D64C87">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_Toc176445212 \h </w:instrText>
      </w:r>
      <w:r>
        <w:fldChar w:fldCharType="separate"/>
      </w:r>
      <w:r>
        <w:t>39</w:t>
      </w:r>
      <w:r>
        <w:fldChar w:fldCharType="end"/>
      </w:r>
    </w:p>
    <w:p w14:paraId="7DD1D7FF" w14:textId="678C740F" w:rsidR="00D64C87" w:rsidRDefault="00D64C87">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0B62F0">
        <w:rPr>
          <w:lang w:val="en-US"/>
        </w:rPr>
        <w:t>Minimum requirement</w:t>
      </w:r>
      <w:r>
        <w:rPr>
          <w:lang w:eastAsia="zh-CN"/>
        </w:rPr>
        <w:t xml:space="preserve"> </w:t>
      </w:r>
      <w:r>
        <w:t xml:space="preserve">for </w:t>
      </w:r>
      <w:r w:rsidRPr="000B62F0">
        <w:rPr>
          <w:i/>
        </w:rPr>
        <w:t>SAN type 1-H</w:t>
      </w:r>
      <w:r>
        <w:tab/>
      </w:r>
      <w:r>
        <w:fldChar w:fldCharType="begin"/>
      </w:r>
      <w:r>
        <w:instrText xml:space="preserve"> PAGEREF _Toc176445213 \h </w:instrText>
      </w:r>
      <w:r>
        <w:fldChar w:fldCharType="separate"/>
      </w:r>
      <w:r>
        <w:t>39</w:t>
      </w:r>
      <w:r>
        <w:fldChar w:fldCharType="end"/>
      </w:r>
    </w:p>
    <w:p w14:paraId="76583BCF" w14:textId="0A13417F" w:rsidR="00D64C87" w:rsidRDefault="00D64C87">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_Toc176445214 \h </w:instrText>
      </w:r>
      <w:r>
        <w:fldChar w:fldCharType="separate"/>
      </w:r>
      <w:r>
        <w:t>40</w:t>
      </w:r>
      <w:r>
        <w:fldChar w:fldCharType="end"/>
      </w:r>
    </w:p>
    <w:p w14:paraId="31FB5CE0" w14:textId="5AF8914F" w:rsidR="00D64C87" w:rsidRDefault="00D64C87">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_Toc176445215 \h </w:instrText>
      </w:r>
      <w:r>
        <w:fldChar w:fldCharType="separate"/>
      </w:r>
      <w:r>
        <w:t>40</w:t>
      </w:r>
      <w:r>
        <w:fldChar w:fldCharType="end"/>
      </w:r>
    </w:p>
    <w:p w14:paraId="1326CDC7" w14:textId="41C4FC0E" w:rsidR="00D64C87" w:rsidRDefault="00D64C87">
      <w:pPr>
        <w:pStyle w:val="TOC4"/>
        <w:rPr>
          <w:rFonts w:asciiTheme="minorHAnsi" w:hAnsiTheme="minorHAnsi" w:cstheme="minorBidi"/>
          <w:kern w:val="2"/>
          <w:sz w:val="24"/>
          <w:szCs w:val="24"/>
          <w:lang w:eastAsia="en-GB"/>
          <w14:ligatures w14:val="standardContextual"/>
        </w:rPr>
      </w:pPr>
      <w:r>
        <w:t>6.6.4.2</w:t>
      </w:r>
      <w:r>
        <w:rPr>
          <w:rFonts w:asciiTheme="minorHAnsi" w:hAnsiTheme="minorHAnsi" w:cstheme="minorBidi"/>
          <w:kern w:val="2"/>
          <w:sz w:val="24"/>
          <w:szCs w:val="24"/>
          <w:lang w:eastAsia="en-GB"/>
          <w14:ligatures w14:val="standardContextual"/>
        </w:rPr>
        <w:tab/>
      </w:r>
      <w:r w:rsidRPr="000B62F0">
        <w:rPr>
          <w:i/>
          <w:iCs/>
        </w:rPr>
        <w:t>Basic limits</w:t>
      </w:r>
      <w:r>
        <w:tab/>
      </w:r>
      <w:r>
        <w:fldChar w:fldCharType="begin"/>
      </w:r>
      <w:r>
        <w:instrText xml:space="preserve"> PAGEREF _Toc176445216 \h </w:instrText>
      </w:r>
      <w:r>
        <w:fldChar w:fldCharType="separate"/>
      </w:r>
      <w:r>
        <w:t>40</w:t>
      </w:r>
      <w:r>
        <w:fldChar w:fldCharType="end"/>
      </w:r>
    </w:p>
    <w:p w14:paraId="52B0FAF2" w14:textId="0B207BF8" w:rsidR="00D64C87" w:rsidRDefault="00D64C87">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0B62F0">
        <w:rPr>
          <w:i/>
        </w:rPr>
        <w:t>SAN type 1-H</w:t>
      </w:r>
      <w:r>
        <w:tab/>
      </w:r>
      <w:r>
        <w:fldChar w:fldCharType="begin"/>
      </w:r>
      <w:r>
        <w:instrText xml:space="preserve"> PAGEREF _Toc176445217 \h </w:instrText>
      </w:r>
      <w:r>
        <w:fldChar w:fldCharType="separate"/>
      </w:r>
      <w:r>
        <w:t>41</w:t>
      </w:r>
      <w:r>
        <w:fldChar w:fldCharType="end"/>
      </w:r>
    </w:p>
    <w:p w14:paraId="6A9803D5" w14:textId="5291AE89" w:rsidR="00D64C87" w:rsidRDefault="00D64C87">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_Toc176445218 \h </w:instrText>
      </w:r>
      <w:r>
        <w:fldChar w:fldCharType="separate"/>
      </w:r>
      <w:r>
        <w:t>41</w:t>
      </w:r>
      <w:r>
        <w:fldChar w:fldCharType="end"/>
      </w:r>
    </w:p>
    <w:p w14:paraId="64D7EE20" w14:textId="33354A79" w:rsidR="00D64C87" w:rsidRDefault="00D64C87">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_Toc176445219 \h </w:instrText>
      </w:r>
      <w:r>
        <w:fldChar w:fldCharType="separate"/>
      </w:r>
      <w:r>
        <w:t>41</w:t>
      </w:r>
      <w:r>
        <w:fldChar w:fldCharType="end"/>
      </w:r>
    </w:p>
    <w:p w14:paraId="4AD7231B" w14:textId="314F118C" w:rsidR="00D64C87" w:rsidRDefault="00D64C87">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0B62F0">
        <w:rPr>
          <w:i/>
          <w:iCs/>
          <w:lang w:eastAsia="zh-CN"/>
        </w:rPr>
        <w:t>Basic limits</w:t>
      </w:r>
      <w:r>
        <w:tab/>
      </w:r>
      <w:r>
        <w:fldChar w:fldCharType="begin"/>
      </w:r>
      <w:r>
        <w:instrText xml:space="preserve"> PAGEREF _Toc176445220 \h </w:instrText>
      </w:r>
      <w:r>
        <w:fldChar w:fldCharType="separate"/>
      </w:r>
      <w:r>
        <w:t>41</w:t>
      </w:r>
      <w:r>
        <w:fldChar w:fldCharType="end"/>
      </w:r>
    </w:p>
    <w:p w14:paraId="3A6AA8B6" w14:textId="5C28BDDB" w:rsidR="00D64C87" w:rsidRDefault="00D64C87">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_Toc176445221 \h </w:instrText>
      </w:r>
      <w:r>
        <w:fldChar w:fldCharType="separate"/>
      </w:r>
      <w:r>
        <w:t>41</w:t>
      </w:r>
      <w:r>
        <w:fldChar w:fldCharType="end"/>
      </w:r>
    </w:p>
    <w:p w14:paraId="28D72928" w14:textId="263FA831" w:rsidR="00D64C87" w:rsidRDefault="00D64C87">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_Toc176445222 \h </w:instrText>
      </w:r>
      <w:r>
        <w:fldChar w:fldCharType="separate"/>
      </w:r>
      <w:r>
        <w:t>42</w:t>
      </w:r>
      <w:r>
        <w:fldChar w:fldCharType="end"/>
      </w:r>
    </w:p>
    <w:p w14:paraId="6152B19B" w14:textId="2F681BC2" w:rsidR="00D64C87" w:rsidRDefault="00D64C87">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_Toc176445223 \h </w:instrText>
      </w:r>
      <w:r>
        <w:fldChar w:fldCharType="separate"/>
      </w:r>
      <w:r>
        <w:t>42</w:t>
      </w:r>
      <w:r>
        <w:fldChar w:fldCharType="end"/>
      </w:r>
    </w:p>
    <w:p w14:paraId="3C746B7D" w14:textId="54A5AC7C" w:rsidR="00D64C87" w:rsidRDefault="00D64C87">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_Toc176445224 \h </w:instrText>
      </w:r>
      <w:r>
        <w:fldChar w:fldCharType="separate"/>
      </w:r>
      <w:r>
        <w:t>42</w:t>
      </w:r>
      <w:r>
        <w:fldChar w:fldCharType="end"/>
      </w:r>
    </w:p>
    <w:p w14:paraId="594C6EA1" w14:textId="09744F13" w:rsidR="00D64C87" w:rsidRDefault="00D64C87">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0B62F0">
        <w:rPr>
          <w:lang w:val="en-US"/>
        </w:rPr>
        <w:t>Minimum requirements</w:t>
      </w:r>
      <w:r>
        <w:rPr>
          <w:lang w:eastAsia="zh-CN"/>
        </w:rPr>
        <w:t xml:space="preserve"> </w:t>
      </w:r>
      <w:r>
        <w:t xml:space="preserve">for </w:t>
      </w:r>
      <w:r w:rsidRPr="000B62F0">
        <w:rPr>
          <w:i/>
        </w:rPr>
        <w:t>SAN type 1-H</w:t>
      </w:r>
      <w:r>
        <w:tab/>
      </w:r>
      <w:r>
        <w:fldChar w:fldCharType="begin"/>
      </w:r>
      <w:r>
        <w:instrText xml:space="preserve"> PAGEREF _Toc176445225 \h </w:instrText>
      </w:r>
      <w:r>
        <w:fldChar w:fldCharType="separate"/>
      </w:r>
      <w:r>
        <w:t>42</w:t>
      </w:r>
      <w:r>
        <w:fldChar w:fldCharType="end"/>
      </w:r>
    </w:p>
    <w:p w14:paraId="643CF69F" w14:textId="1442B1B5" w:rsidR="00D64C87" w:rsidRDefault="00D64C87">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_Toc176445226 \h </w:instrText>
      </w:r>
      <w:r>
        <w:fldChar w:fldCharType="separate"/>
      </w:r>
      <w:r>
        <w:t>42</w:t>
      </w:r>
      <w:r>
        <w:fldChar w:fldCharType="end"/>
      </w:r>
    </w:p>
    <w:p w14:paraId="11CE0D54" w14:textId="17F3EC84" w:rsidR="00D64C87" w:rsidRDefault="00D64C87">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_Toc176445227 \h </w:instrText>
      </w:r>
      <w:r>
        <w:fldChar w:fldCharType="separate"/>
      </w:r>
      <w:r>
        <w:t>42</w:t>
      </w:r>
      <w:r>
        <w:fldChar w:fldCharType="end"/>
      </w:r>
    </w:p>
    <w:p w14:paraId="28E201A5" w14:textId="218CB6C3" w:rsidR="00D64C87" w:rsidRDefault="00D64C87">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_Toc176445228 \h </w:instrText>
      </w:r>
      <w:r>
        <w:fldChar w:fldCharType="separate"/>
      </w:r>
      <w:r>
        <w:t>42</w:t>
      </w:r>
      <w:r>
        <w:fldChar w:fldCharType="end"/>
      </w:r>
    </w:p>
    <w:p w14:paraId="0165DE47" w14:textId="7C5A7F03" w:rsidR="00D64C87" w:rsidRDefault="00D64C87">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_Toc176445229 \h </w:instrText>
      </w:r>
      <w:r>
        <w:fldChar w:fldCharType="separate"/>
      </w:r>
      <w:r>
        <w:t>43</w:t>
      </w:r>
      <w:r>
        <w:fldChar w:fldCharType="end"/>
      </w:r>
    </w:p>
    <w:p w14:paraId="3C0CFA46" w14:textId="4935711E" w:rsidR="00D64C87" w:rsidRDefault="00D64C87">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_Toc176445230 \h </w:instrText>
      </w:r>
      <w:r>
        <w:fldChar w:fldCharType="separate"/>
      </w:r>
      <w:r>
        <w:t>43</w:t>
      </w:r>
      <w:r>
        <w:fldChar w:fldCharType="end"/>
      </w:r>
    </w:p>
    <w:p w14:paraId="58EA16E9" w14:textId="5D40694D" w:rsidR="00D64C87" w:rsidRDefault="00D64C87">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62F0">
        <w:rPr>
          <w:i/>
        </w:rPr>
        <w:t>SAN type 1-H</w:t>
      </w:r>
      <w:r>
        <w:tab/>
      </w:r>
      <w:r>
        <w:fldChar w:fldCharType="begin"/>
      </w:r>
      <w:r>
        <w:instrText xml:space="preserve"> PAGEREF _Toc176445231 \h </w:instrText>
      </w:r>
      <w:r>
        <w:fldChar w:fldCharType="separate"/>
      </w:r>
      <w:r>
        <w:t>43</w:t>
      </w:r>
      <w:r>
        <w:fldChar w:fldCharType="end"/>
      </w:r>
    </w:p>
    <w:p w14:paraId="277DD8E4" w14:textId="5544A54B" w:rsidR="00D64C87" w:rsidRDefault="00D64C87">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_Toc176445232 \h </w:instrText>
      </w:r>
      <w:r>
        <w:fldChar w:fldCharType="separate"/>
      </w:r>
      <w:r>
        <w:t>43</w:t>
      </w:r>
      <w:r>
        <w:fldChar w:fldCharType="end"/>
      </w:r>
    </w:p>
    <w:p w14:paraId="21F65A0D" w14:textId="1F4060A7" w:rsidR="00D64C87" w:rsidRDefault="00D64C87">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_Toc176445233 \h </w:instrText>
      </w:r>
      <w:r>
        <w:fldChar w:fldCharType="separate"/>
      </w:r>
      <w:r>
        <w:t>43</w:t>
      </w:r>
      <w:r>
        <w:fldChar w:fldCharType="end"/>
      </w:r>
    </w:p>
    <w:p w14:paraId="02E9798C" w14:textId="4A1DF661" w:rsidR="00D64C87" w:rsidRDefault="00D64C87">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62F0">
        <w:rPr>
          <w:i/>
        </w:rPr>
        <w:t>SAN type 1-H</w:t>
      </w:r>
      <w:r>
        <w:tab/>
      </w:r>
      <w:r>
        <w:fldChar w:fldCharType="begin"/>
      </w:r>
      <w:r>
        <w:instrText xml:space="preserve"> PAGEREF _Toc176445234 \h </w:instrText>
      </w:r>
      <w:r>
        <w:fldChar w:fldCharType="separate"/>
      </w:r>
      <w:r>
        <w:t>44</w:t>
      </w:r>
      <w:r>
        <w:fldChar w:fldCharType="end"/>
      </w:r>
    </w:p>
    <w:p w14:paraId="51E894A6" w14:textId="436B23CA" w:rsidR="00D64C87" w:rsidRDefault="00D64C87">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_Toc176445235 \h </w:instrText>
      </w:r>
      <w:r>
        <w:fldChar w:fldCharType="separate"/>
      </w:r>
      <w:r>
        <w:t>44</w:t>
      </w:r>
      <w:r>
        <w:fldChar w:fldCharType="end"/>
      </w:r>
    </w:p>
    <w:p w14:paraId="629B8543" w14:textId="1CF06AB0" w:rsidR="00D64C87" w:rsidRDefault="00D64C87">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_Toc176445236 \h </w:instrText>
      </w:r>
      <w:r>
        <w:fldChar w:fldCharType="separate"/>
      </w:r>
      <w:r>
        <w:t>44</w:t>
      </w:r>
      <w:r>
        <w:fldChar w:fldCharType="end"/>
      </w:r>
    </w:p>
    <w:p w14:paraId="03544DD6" w14:textId="485C5A14" w:rsidR="00D64C87" w:rsidRDefault="00D64C87">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_Toc176445237 \h </w:instrText>
      </w:r>
      <w:r>
        <w:fldChar w:fldCharType="separate"/>
      </w:r>
      <w:r>
        <w:t>44</w:t>
      </w:r>
      <w:r>
        <w:fldChar w:fldCharType="end"/>
      </w:r>
    </w:p>
    <w:p w14:paraId="543AACD5" w14:textId="0F02D4B2" w:rsidR="00D64C87" w:rsidRDefault="00D64C87">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62F0">
        <w:rPr>
          <w:i/>
        </w:rPr>
        <w:t>SAN type 1-H</w:t>
      </w:r>
      <w:r>
        <w:tab/>
      </w:r>
      <w:r>
        <w:fldChar w:fldCharType="begin"/>
      </w:r>
      <w:r>
        <w:instrText xml:space="preserve"> PAGEREF _Toc176445238 \h </w:instrText>
      </w:r>
      <w:r>
        <w:fldChar w:fldCharType="separate"/>
      </w:r>
      <w:r>
        <w:t>44</w:t>
      </w:r>
      <w:r>
        <w:fldChar w:fldCharType="end"/>
      </w:r>
    </w:p>
    <w:p w14:paraId="6A055A05" w14:textId="4785411D" w:rsidR="00D64C87" w:rsidRDefault="00D64C87">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_Toc176445239 \h </w:instrText>
      </w:r>
      <w:r>
        <w:fldChar w:fldCharType="separate"/>
      </w:r>
      <w:r>
        <w:t>45</w:t>
      </w:r>
      <w:r>
        <w:fldChar w:fldCharType="end"/>
      </w:r>
    </w:p>
    <w:p w14:paraId="6A5B5F36" w14:textId="6B59DA0A" w:rsidR="00D64C87" w:rsidRDefault="00D64C87">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_Toc176445240 \h </w:instrText>
      </w:r>
      <w:r>
        <w:fldChar w:fldCharType="separate"/>
      </w:r>
      <w:r>
        <w:t>45</w:t>
      </w:r>
      <w:r>
        <w:fldChar w:fldCharType="end"/>
      </w:r>
    </w:p>
    <w:p w14:paraId="4E607BF3" w14:textId="199FBCC6" w:rsidR="00D64C87" w:rsidRDefault="00D64C87">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_Toc176445241 \h </w:instrText>
      </w:r>
      <w:r>
        <w:fldChar w:fldCharType="separate"/>
      </w:r>
      <w:r>
        <w:t>45</w:t>
      </w:r>
      <w:r>
        <w:fldChar w:fldCharType="end"/>
      </w:r>
    </w:p>
    <w:p w14:paraId="667FF13E" w14:textId="16DD5107" w:rsidR="00D64C87" w:rsidRDefault="00D64C87">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62F0">
        <w:rPr>
          <w:i/>
        </w:rPr>
        <w:t>SAN type 1-H</w:t>
      </w:r>
      <w:r>
        <w:tab/>
      </w:r>
      <w:r>
        <w:fldChar w:fldCharType="begin"/>
      </w:r>
      <w:r>
        <w:instrText xml:space="preserve"> PAGEREF _Toc176445242 \h </w:instrText>
      </w:r>
      <w:r>
        <w:fldChar w:fldCharType="separate"/>
      </w:r>
      <w:r>
        <w:t>45</w:t>
      </w:r>
      <w:r>
        <w:fldChar w:fldCharType="end"/>
      </w:r>
    </w:p>
    <w:p w14:paraId="5556BACD" w14:textId="3F22EF2F" w:rsidR="00D64C87" w:rsidRDefault="00D64C87">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_Toc176445243 \h </w:instrText>
      </w:r>
      <w:r>
        <w:fldChar w:fldCharType="separate"/>
      </w:r>
      <w:r>
        <w:t>46</w:t>
      </w:r>
      <w:r>
        <w:fldChar w:fldCharType="end"/>
      </w:r>
    </w:p>
    <w:p w14:paraId="7B493E29" w14:textId="0335C26E" w:rsidR="00D64C87" w:rsidRDefault="00D64C87">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_Toc176445244 \h </w:instrText>
      </w:r>
      <w:r>
        <w:fldChar w:fldCharType="separate"/>
      </w:r>
      <w:r>
        <w:t>46</w:t>
      </w:r>
      <w:r>
        <w:fldChar w:fldCharType="end"/>
      </w:r>
    </w:p>
    <w:p w14:paraId="43E2961E" w14:textId="43FC47E7" w:rsidR="00D64C87" w:rsidRDefault="00D64C87">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_Toc176445245 \h </w:instrText>
      </w:r>
      <w:r>
        <w:fldChar w:fldCharType="separate"/>
      </w:r>
      <w:r>
        <w:t>46</w:t>
      </w:r>
      <w:r>
        <w:fldChar w:fldCharType="end"/>
      </w:r>
    </w:p>
    <w:p w14:paraId="66A5D40A" w14:textId="499B2EDA" w:rsidR="00D64C87" w:rsidRDefault="00D64C87">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_Toc176445246 \h </w:instrText>
      </w:r>
      <w:r>
        <w:fldChar w:fldCharType="separate"/>
      </w:r>
      <w:r>
        <w:t>46</w:t>
      </w:r>
      <w:r>
        <w:fldChar w:fldCharType="end"/>
      </w:r>
    </w:p>
    <w:p w14:paraId="02C466FE" w14:textId="739A632D" w:rsidR="00D64C87" w:rsidRDefault="00D64C87">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_Toc176445247 \h </w:instrText>
      </w:r>
      <w:r>
        <w:fldChar w:fldCharType="separate"/>
      </w:r>
      <w:r>
        <w:t>46</w:t>
      </w:r>
      <w:r>
        <w:fldChar w:fldCharType="end"/>
      </w:r>
    </w:p>
    <w:p w14:paraId="43AFCC34" w14:textId="02C86095" w:rsidR="00D64C87" w:rsidRDefault="00D64C87">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_Toc176445248 \h </w:instrText>
      </w:r>
      <w:r>
        <w:fldChar w:fldCharType="separate"/>
      </w:r>
      <w:r>
        <w:t>46</w:t>
      </w:r>
      <w:r>
        <w:fldChar w:fldCharType="end"/>
      </w:r>
    </w:p>
    <w:p w14:paraId="4A39CDFE" w14:textId="0F4C6DF3" w:rsidR="00D64C87" w:rsidRDefault="00D64C87">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62F0">
        <w:rPr>
          <w:i/>
        </w:rPr>
        <w:t>SAN type 1-H</w:t>
      </w:r>
      <w:r>
        <w:tab/>
      </w:r>
      <w:r>
        <w:fldChar w:fldCharType="begin"/>
      </w:r>
      <w:r>
        <w:instrText xml:space="preserve"> PAGEREF _Toc176445249 \h </w:instrText>
      </w:r>
      <w:r>
        <w:fldChar w:fldCharType="separate"/>
      </w:r>
      <w:r>
        <w:t>46</w:t>
      </w:r>
      <w:r>
        <w:fldChar w:fldCharType="end"/>
      </w:r>
    </w:p>
    <w:p w14:paraId="26A077B8" w14:textId="21B37979" w:rsidR="00D64C87" w:rsidRDefault="00D64C87">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_Toc176445250 \h </w:instrText>
      </w:r>
      <w:r>
        <w:fldChar w:fldCharType="separate"/>
      </w:r>
      <w:r>
        <w:t>47</w:t>
      </w:r>
      <w:r>
        <w:fldChar w:fldCharType="end"/>
      </w:r>
    </w:p>
    <w:p w14:paraId="751D9DA4" w14:textId="39CB6195" w:rsidR="00D64C87" w:rsidRDefault="00D64C87">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_Toc176445251 \h </w:instrText>
      </w:r>
      <w:r>
        <w:fldChar w:fldCharType="separate"/>
      </w:r>
      <w:r>
        <w:t>47</w:t>
      </w:r>
      <w:r>
        <w:fldChar w:fldCharType="end"/>
      </w:r>
    </w:p>
    <w:p w14:paraId="0C358794" w14:textId="0624FD8C" w:rsidR="00D64C87" w:rsidRDefault="00D64C87">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_Toc176445252 \h </w:instrText>
      </w:r>
      <w:r>
        <w:fldChar w:fldCharType="separate"/>
      </w:r>
      <w:r>
        <w:t>48</w:t>
      </w:r>
      <w:r>
        <w:fldChar w:fldCharType="end"/>
      </w:r>
    </w:p>
    <w:p w14:paraId="7C9EFAED" w14:textId="1592541D" w:rsidR="00D64C87" w:rsidRDefault="00D64C87">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_Toc176445253 \h </w:instrText>
      </w:r>
      <w:r>
        <w:fldChar w:fldCharType="separate"/>
      </w:r>
      <w:r>
        <w:t>48</w:t>
      </w:r>
      <w:r>
        <w:fldChar w:fldCharType="end"/>
      </w:r>
    </w:p>
    <w:p w14:paraId="7A0D3ED8" w14:textId="6D0C9ACA" w:rsidR="00D64C87" w:rsidRDefault="00D64C87">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_Toc176445254 \h </w:instrText>
      </w:r>
      <w:r>
        <w:fldChar w:fldCharType="separate"/>
      </w:r>
      <w:r>
        <w:t>48</w:t>
      </w:r>
      <w:r>
        <w:fldChar w:fldCharType="end"/>
      </w:r>
    </w:p>
    <w:p w14:paraId="6930E245" w14:textId="30F26932" w:rsidR="00D64C87" w:rsidRDefault="00D64C87">
      <w:pPr>
        <w:pStyle w:val="TOC4"/>
        <w:rPr>
          <w:rFonts w:asciiTheme="minorHAnsi" w:hAnsiTheme="minorHAnsi" w:cstheme="minorBidi"/>
          <w:kern w:val="2"/>
          <w:sz w:val="24"/>
          <w:szCs w:val="24"/>
          <w:lang w:eastAsia="en-GB"/>
          <w14:ligatures w14:val="standardContextual"/>
        </w:rPr>
      </w:pPr>
      <w:r>
        <w:t>8.2.1</w:t>
      </w:r>
      <w:r w:rsidRPr="000B62F0">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_Toc176445255 \h </w:instrText>
      </w:r>
      <w:r>
        <w:fldChar w:fldCharType="separate"/>
      </w:r>
      <w:r>
        <w:t>49</w:t>
      </w:r>
      <w:r>
        <w:fldChar w:fldCharType="end"/>
      </w:r>
    </w:p>
    <w:p w14:paraId="1365705F" w14:textId="7E6CEB0E" w:rsidR="00D64C87" w:rsidRDefault="00D64C87">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_Toc176445256 \h </w:instrText>
      </w:r>
      <w:r>
        <w:fldChar w:fldCharType="separate"/>
      </w:r>
      <w:r>
        <w:t>50</w:t>
      </w:r>
      <w:r>
        <w:fldChar w:fldCharType="end"/>
      </w:r>
    </w:p>
    <w:p w14:paraId="3594B74B" w14:textId="36063CB2" w:rsidR="00D64C87" w:rsidRDefault="00D64C87">
      <w:pPr>
        <w:pStyle w:val="TOC4"/>
        <w:rPr>
          <w:rFonts w:asciiTheme="minorHAnsi" w:hAnsiTheme="minorHAnsi" w:cstheme="minorBidi"/>
          <w:kern w:val="2"/>
          <w:sz w:val="24"/>
          <w:szCs w:val="24"/>
          <w:lang w:eastAsia="en-GB"/>
          <w14:ligatures w14:val="standardContextual"/>
        </w:rPr>
      </w:pPr>
      <w:r>
        <w:t>8.2.</w:t>
      </w:r>
      <w:r w:rsidRPr="000B62F0">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_Toc176445257 \h </w:instrText>
      </w:r>
      <w:r>
        <w:fldChar w:fldCharType="separate"/>
      </w:r>
      <w:r>
        <w:t>50</w:t>
      </w:r>
      <w:r>
        <w:fldChar w:fldCharType="end"/>
      </w:r>
    </w:p>
    <w:p w14:paraId="2548765D" w14:textId="1EBED00F" w:rsidR="00D64C87" w:rsidRDefault="00D64C87">
      <w:pPr>
        <w:pStyle w:val="TOC4"/>
        <w:rPr>
          <w:rFonts w:asciiTheme="minorHAnsi" w:hAnsiTheme="minorHAnsi" w:cstheme="minorBidi"/>
          <w:kern w:val="2"/>
          <w:sz w:val="24"/>
          <w:szCs w:val="24"/>
          <w:lang w:eastAsia="en-GB"/>
          <w14:ligatures w14:val="standardContextual"/>
        </w:rPr>
      </w:pPr>
      <w:r>
        <w:t>8.2.</w:t>
      </w:r>
      <w:r w:rsidRPr="000B62F0">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_Toc176445258 \h </w:instrText>
      </w:r>
      <w:r>
        <w:fldChar w:fldCharType="separate"/>
      </w:r>
      <w:r>
        <w:t>51</w:t>
      </w:r>
      <w:r>
        <w:fldChar w:fldCharType="end"/>
      </w:r>
    </w:p>
    <w:p w14:paraId="67F19783" w14:textId="257FC773" w:rsidR="00D64C87" w:rsidRDefault="00D64C87">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_Toc176445259 \h </w:instrText>
      </w:r>
      <w:r>
        <w:fldChar w:fldCharType="separate"/>
      </w:r>
      <w:r>
        <w:t>53</w:t>
      </w:r>
      <w:r>
        <w:fldChar w:fldCharType="end"/>
      </w:r>
    </w:p>
    <w:p w14:paraId="3A4E729A" w14:textId="7CA2AD49" w:rsidR="00D64C87" w:rsidRDefault="00D64C87">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_Toc176445260 \h </w:instrText>
      </w:r>
      <w:r>
        <w:fldChar w:fldCharType="separate"/>
      </w:r>
      <w:r>
        <w:t>53</w:t>
      </w:r>
      <w:r>
        <w:fldChar w:fldCharType="end"/>
      </w:r>
    </w:p>
    <w:p w14:paraId="6E8F5B01" w14:textId="54459EF2" w:rsidR="00D64C87" w:rsidRDefault="00D64C87">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_Toc176445261 \h </w:instrText>
      </w:r>
      <w:r>
        <w:fldChar w:fldCharType="separate"/>
      </w:r>
      <w:r>
        <w:t>54</w:t>
      </w:r>
      <w:r>
        <w:fldChar w:fldCharType="end"/>
      </w:r>
    </w:p>
    <w:p w14:paraId="0CA32622" w14:textId="24D13D84" w:rsidR="00D64C87" w:rsidRDefault="00D64C87">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_Toc176445262 \h </w:instrText>
      </w:r>
      <w:r>
        <w:fldChar w:fldCharType="separate"/>
      </w:r>
      <w:r>
        <w:t>54</w:t>
      </w:r>
      <w:r>
        <w:fldChar w:fldCharType="end"/>
      </w:r>
    </w:p>
    <w:p w14:paraId="69FAA810" w14:textId="494CF5AA" w:rsidR="00D64C87" w:rsidRDefault="00D64C87">
      <w:pPr>
        <w:pStyle w:val="TOC4"/>
        <w:rPr>
          <w:rFonts w:asciiTheme="minorHAnsi" w:hAnsiTheme="minorHAnsi" w:cstheme="minorBidi"/>
          <w:kern w:val="2"/>
          <w:sz w:val="24"/>
          <w:szCs w:val="24"/>
          <w:lang w:eastAsia="en-GB"/>
          <w14:ligatures w14:val="standardContextual"/>
        </w:rPr>
      </w:pPr>
      <w:r>
        <w:t>8.2.4</w:t>
      </w:r>
      <w:r w:rsidRPr="000B62F0">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_Toc176445263 \h </w:instrText>
      </w:r>
      <w:r>
        <w:fldChar w:fldCharType="separate"/>
      </w:r>
      <w:r>
        <w:t>55</w:t>
      </w:r>
      <w:r>
        <w:fldChar w:fldCharType="end"/>
      </w:r>
    </w:p>
    <w:p w14:paraId="500E531D" w14:textId="5F354B11" w:rsidR="00D64C87" w:rsidRDefault="00D64C87">
      <w:pPr>
        <w:pStyle w:val="TOC3"/>
        <w:rPr>
          <w:rFonts w:asciiTheme="minorHAnsi" w:hAnsiTheme="minorHAnsi" w:cstheme="minorBidi"/>
          <w:kern w:val="2"/>
          <w:sz w:val="24"/>
          <w:szCs w:val="24"/>
          <w:lang w:eastAsia="en-GB"/>
          <w14:ligatures w14:val="standardContextual"/>
        </w:rPr>
      </w:pPr>
      <w:r>
        <w:t>8.2.5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_Toc176445264 \h </w:instrText>
      </w:r>
      <w:r>
        <w:fldChar w:fldCharType="separate"/>
      </w:r>
      <w:r>
        <w:t>56</w:t>
      </w:r>
      <w:r>
        <w:fldChar w:fldCharType="end"/>
      </w:r>
    </w:p>
    <w:p w14:paraId="50976F8D" w14:textId="10BFC54C" w:rsidR="00D64C87" w:rsidRDefault="00D64C87">
      <w:pPr>
        <w:pStyle w:val="TOC4"/>
        <w:rPr>
          <w:rFonts w:asciiTheme="minorHAnsi" w:hAnsiTheme="minorHAnsi" w:cstheme="minorBidi"/>
          <w:kern w:val="2"/>
          <w:sz w:val="24"/>
          <w:szCs w:val="24"/>
          <w:lang w:eastAsia="en-GB"/>
          <w14:ligatures w14:val="standardContextual"/>
        </w:rPr>
      </w:pPr>
      <w:r w:rsidRPr="000B62F0">
        <w:rPr>
          <w:rFonts w:eastAsia="Malgun Gothic"/>
        </w:rPr>
        <w:t>8.2.5.1</w:t>
      </w:r>
      <w:r>
        <w:rPr>
          <w:rFonts w:asciiTheme="minorHAnsi" w:hAnsiTheme="minorHAnsi" w:cstheme="minorBidi"/>
          <w:kern w:val="2"/>
          <w:sz w:val="24"/>
          <w:szCs w:val="24"/>
          <w:lang w:eastAsia="en-GB"/>
          <w14:ligatures w14:val="standardContextual"/>
        </w:rPr>
        <w:tab/>
      </w:r>
      <w:r w:rsidRPr="000B62F0">
        <w:rPr>
          <w:rFonts w:eastAsia="Malgun Gothic"/>
        </w:rPr>
        <w:t>General</w:t>
      </w:r>
      <w:r>
        <w:tab/>
      </w:r>
      <w:r>
        <w:fldChar w:fldCharType="begin"/>
      </w:r>
      <w:r>
        <w:instrText xml:space="preserve"> PAGEREF _Toc176445265 \h </w:instrText>
      </w:r>
      <w:r>
        <w:fldChar w:fldCharType="separate"/>
      </w:r>
      <w:r>
        <w:t>56</w:t>
      </w:r>
      <w:r>
        <w:fldChar w:fldCharType="end"/>
      </w:r>
    </w:p>
    <w:p w14:paraId="5C9F6344" w14:textId="3634D46E" w:rsidR="00D64C87" w:rsidRDefault="00D64C87">
      <w:pPr>
        <w:pStyle w:val="TOC4"/>
        <w:rPr>
          <w:rFonts w:asciiTheme="minorHAnsi" w:hAnsiTheme="minorHAnsi" w:cstheme="minorBidi"/>
          <w:kern w:val="2"/>
          <w:sz w:val="24"/>
          <w:szCs w:val="24"/>
          <w:lang w:eastAsia="en-GB"/>
          <w14:ligatures w14:val="standardContextual"/>
        </w:rPr>
      </w:pPr>
      <w:r w:rsidRPr="000B62F0">
        <w:rPr>
          <w:rFonts w:eastAsia="Malgun Gothic"/>
        </w:rPr>
        <w:t>8.2.5</w:t>
      </w:r>
      <w:r>
        <w:rPr>
          <w:lang w:eastAsia="zh-CN"/>
        </w:rPr>
        <w:t>.2</w:t>
      </w:r>
      <w:r>
        <w:rPr>
          <w:rFonts w:asciiTheme="minorHAnsi" w:hAnsiTheme="minorHAnsi" w:cstheme="minorBidi"/>
          <w:kern w:val="2"/>
          <w:sz w:val="24"/>
          <w:szCs w:val="24"/>
          <w:lang w:eastAsia="en-GB"/>
          <w14:ligatures w14:val="standardContextual"/>
        </w:rPr>
        <w:tab/>
      </w:r>
      <w:r w:rsidRPr="000B62F0">
        <w:rPr>
          <w:rFonts w:eastAsia="Malgun Gothic"/>
        </w:rPr>
        <w:t>Minimum requirements</w:t>
      </w:r>
      <w:r>
        <w:tab/>
      </w:r>
      <w:r>
        <w:fldChar w:fldCharType="begin"/>
      </w:r>
      <w:r>
        <w:instrText xml:space="preserve"> PAGEREF _Toc176445266 \h </w:instrText>
      </w:r>
      <w:r>
        <w:fldChar w:fldCharType="separate"/>
      </w:r>
      <w:r>
        <w:t>57</w:t>
      </w:r>
      <w:r>
        <w:fldChar w:fldCharType="end"/>
      </w:r>
    </w:p>
    <w:p w14:paraId="69B008E2" w14:textId="53F09C31" w:rsidR="00D64C87" w:rsidRDefault="00D64C87">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_Toc176445267 \h </w:instrText>
      </w:r>
      <w:r>
        <w:fldChar w:fldCharType="separate"/>
      </w:r>
      <w:r>
        <w:t>58</w:t>
      </w:r>
      <w:r>
        <w:fldChar w:fldCharType="end"/>
      </w:r>
    </w:p>
    <w:p w14:paraId="2151B67F" w14:textId="7A438F62" w:rsidR="00D64C87" w:rsidRDefault="00D64C87">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_Toc176445268 \h </w:instrText>
      </w:r>
      <w:r>
        <w:fldChar w:fldCharType="separate"/>
      </w:r>
      <w:r>
        <w:t>58</w:t>
      </w:r>
      <w:r>
        <w:fldChar w:fldCharType="end"/>
      </w:r>
    </w:p>
    <w:p w14:paraId="56D2EB4B" w14:textId="4244AD51" w:rsidR="00D64C87" w:rsidRDefault="00D64C87">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_Toc176445269 \h </w:instrText>
      </w:r>
      <w:r>
        <w:fldChar w:fldCharType="separate"/>
      </w:r>
      <w:r>
        <w:t>58</w:t>
      </w:r>
      <w:r>
        <w:fldChar w:fldCharType="end"/>
      </w:r>
    </w:p>
    <w:p w14:paraId="74998F2F" w14:textId="0DB8B8BE" w:rsidR="00D64C87" w:rsidRDefault="00D64C87">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_Toc176445270 \h </w:instrText>
      </w:r>
      <w:r>
        <w:fldChar w:fldCharType="separate"/>
      </w:r>
      <w:r>
        <w:t>58</w:t>
      </w:r>
      <w:r>
        <w:fldChar w:fldCharType="end"/>
      </w:r>
    </w:p>
    <w:p w14:paraId="4216F057" w14:textId="72F8C890" w:rsidR="00D64C87" w:rsidRDefault="00D64C87">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_Toc176445271 \h </w:instrText>
      </w:r>
      <w:r>
        <w:fldChar w:fldCharType="separate"/>
      </w:r>
      <w:r>
        <w:t>58</w:t>
      </w:r>
      <w:r>
        <w:fldChar w:fldCharType="end"/>
      </w:r>
    </w:p>
    <w:p w14:paraId="050F1399" w14:textId="24EF9A82" w:rsidR="00D64C87" w:rsidRDefault="00D64C87">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_Toc176445272 \h </w:instrText>
      </w:r>
      <w:r>
        <w:fldChar w:fldCharType="separate"/>
      </w:r>
      <w:r>
        <w:t>58</w:t>
      </w:r>
      <w:r>
        <w:fldChar w:fldCharType="end"/>
      </w:r>
    </w:p>
    <w:p w14:paraId="2E6F8DD4" w14:textId="3F1F128C" w:rsidR="00D64C87" w:rsidRDefault="00D64C87">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_Toc176445273 \h </w:instrText>
      </w:r>
      <w:r>
        <w:fldChar w:fldCharType="separate"/>
      </w:r>
      <w:r>
        <w:t>59</w:t>
      </w:r>
      <w:r>
        <w:fldChar w:fldCharType="end"/>
      </w:r>
    </w:p>
    <w:p w14:paraId="08A0CF2B" w14:textId="2547B719" w:rsidR="00D64C87" w:rsidRDefault="00D64C87">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_Toc176445274 \h </w:instrText>
      </w:r>
      <w:r>
        <w:fldChar w:fldCharType="separate"/>
      </w:r>
      <w:r>
        <w:t>59</w:t>
      </w:r>
      <w:r>
        <w:fldChar w:fldCharType="end"/>
      </w:r>
    </w:p>
    <w:p w14:paraId="1C384D3C" w14:textId="41190B7A" w:rsidR="00D64C87" w:rsidRDefault="00D64C87">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_Toc176445275 \h </w:instrText>
      </w:r>
      <w:r>
        <w:fldChar w:fldCharType="separate"/>
      </w:r>
      <w:r>
        <w:t>59</w:t>
      </w:r>
      <w:r>
        <w:fldChar w:fldCharType="end"/>
      </w:r>
    </w:p>
    <w:p w14:paraId="36F7BB82" w14:textId="42A265A6" w:rsidR="00D64C87" w:rsidRDefault="00D64C87">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_Toc176445276 \h </w:instrText>
      </w:r>
      <w:r>
        <w:fldChar w:fldCharType="separate"/>
      </w:r>
      <w:r>
        <w:t>59</w:t>
      </w:r>
      <w:r>
        <w:fldChar w:fldCharType="end"/>
      </w:r>
    </w:p>
    <w:p w14:paraId="58E1335B" w14:textId="317F9D5E" w:rsidR="00D64C87" w:rsidRDefault="00D64C87">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_Toc176445277 \h </w:instrText>
      </w:r>
      <w:r>
        <w:fldChar w:fldCharType="separate"/>
      </w:r>
      <w:r>
        <w:t>60</w:t>
      </w:r>
      <w:r>
        <w:fldChar w:fldCharType="end"/>
      </w:r>
    </w:p>
    <w:p w14:paraId="527C0EB0" w14:textId="190ABC19" w:rsidR="00D64C87" w:rsidRDefault="00D64C87">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_Toc176445278 \h </w:instrText>
      </w:r>
      <w:r>
        <w:fldChar w:fldCharType="separate"/>
      </w:r>
      <w:r>
        <w:t>60</w:t>
      </w:r>
      <w:r>
        <w:fldChar w:fldCharType="end"/>
      </w:r>
    </w:p>
    <w:p w14:paraId="7C4C4D9A" w14:textId="4226EF00" w:rsidR="00D64C87" w:rsidRDefault="00D64C87">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_Toc176445279 \h </w:instrText>
      </w:r>
      <w:r>
        <w:fldChar w:fldCharType="separate"/>
      </w:r>
      <w:r>
        <w:t>60</w:t>
      </w:r>
      <w:r>
        <w:fldChar w:fldCharType="end"/>
      </w:r>
    </w:p>
    <w:p w14:paraId="1649FAB8" w14:textId="5B740BD9" w:rsidR="00D64C87" w:rsidRDefault="00D64C87">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_Toc176445280 \h </w:instrText>
      </w:r>
      <w:r>
        <w:fldChar w:fldCharType="separate"/>
      </w:r>
      <w:r>
        <w:t>61</w:t>
      </w:r>
      <w:r>
        <w:fldChar w:fldCharType="end"/>
      </w:r>
    </w:p>
    <w:p w14:paraId="2F241C5E" w14:textId="5BA3D3BC" w:rsidR="00D64C87" w:rsidRDefault="00D64C87">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_Toc176445281 \h </w:instrText>
      </w:r>
      <w:r>
        <w:fldChar w:fldCharType="separate"/>
      </w:r>
      <w:r>
        <w:t>61</w:t>
      </w:r>
      <w:r>
        <w:fldChar w:fldCharType="end"/>
      </w:r>
    </w:p>
    <w:p w14:paraId="17610C7B" w14:textId="0C9DF162" w:rsidR="00D64C87" w:rsidRDefault="00D64C87">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_Toc176445282 \h </w:instrText>
      </w:r>
      <w:r>
        <w:fldChar w:fldCharType="separate"/>
      </w:r>
      <w:r>
        <w:t>61</w:t>
      </w:r>
      <w:r>
        <w:fldChar w:fldCharType="end"/>
      </w:r>
    </w:p>
    <w:p w14:paraId="0128855B" w14:textId="50ED349D" w:rsidR="00D64C87" w:rsidRDefault="00D64C87">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_Toc176445283 \h </w:instrText>
      </w:r>
      <w:r>
        <w:fldChar w:fldCharType="separate"/>
      </w:r>
      <w:r>
        <w:t>61</w:t>
      </w:r>
      <w:r>
        <w:fldChar w:fldCharType="end"/>
      </w:r>
    </w:p>
    <w:p w14:paraId="0A90B028" w14:textId="0CA00FDD" w:rsidR="00D64C87" w:rsidRDefault="00D64C87">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_Toc176445284 \h </w:instrText>
      </w:r>
      <w:r>
        <w:fldChar w:fldCharType="separate"/>
      </w:r>
      <w:r>
        <w:t>61</w:t>
      </w:r>
      <w:r>
        <w:fldChar w:fldCharType="end"/>
      </w:r>
    </w:p>
    <w:p w14:paraId="6BC29591" w14:textId="6402AFA2" w:rsidR="00D64C87" w:rsidRDefault="00D64C87">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_Toc176445285 \h </w:instrText>
      </w:r>
      <w:r>
        <w:fldChar w:fldCharType="separate"/>
      </w:r>
      <w:r>
        <w:t>62</w:t>
      </w:r>
      <w:r>
        <w:fldChar w:fldCharType="end"/>
      </w:r>
    </w:p>
    <w:p w14:paraId="22F0D95F" w14:textId="1BB042F8" w:rsidR="00D64C87" w:rsidRDefault="00D64C87">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_Toc176445286 \h </w:instrText>
      </w:r>
      <w:r>
        <w:fldChar w:fldCharType="separate"/>
      </w:r>
      <w:r>
        <w:t>62</w:t>
      </w:r>
      <w:r>
        <w:fldChar w:fldCharType="end"/>
      </w:r>
    </w:p>
    <w:p w14:paraId="0CCFCCC9" w14:textId="00EBAB07" w:rsidR="00D64C87" w:rsidRDefault="00D64C87">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_Toc176445287 \h </w:instrText>
      </w:r>
      <w:r>
        <w:fldChar w:fldCharType="separate"/>
      </w:r>
      <w:r>
        <w:t>62</w:t>
      </w:r>
      <w:r>
        <w:fldChar w:fldCharType="end"/>
      </w:r>
    </w:p>
    <w:p w14:paraId="1AEFE222" w14:textId="2E7C83DD" w:rsidR="00D64C87" w:rsidRDefault="00D64C87">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_Toc176445288 \h </w:instrText>
      </w:r>
      <w:r>
        <w:fldChar w:fldCharType="separate"/>
      </w:r>
      <w:r>
        <w:t>63</w:t>
      </w:r>
      <w:r>
        <w:fldChar w:fldCharType="end"/>
      </w:r>
    </w:p>
    <w:p w14:paraId="7FC30525" w14:textId="698682A5" w:rsidR="00D64C87" w:rsidRDefault="00D64C87">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_Toc176445289 \h </w:instrText>
      </w:r>
      <w:r>
        <w:fldChar w:fldCharType="separate"/>
      </w:r>
      <w:r>
        <w:t>63</w:t>
      </w:r>
      <w:r>
        <w:fldChar w:fldCharType="end"/>
      </w:r>
    </w:p>
    <w:p w14:paraId="77A951A0" w14:textId="248CE779" w:rsidR="00D64C87" w:rsidRDefault="00D64C87">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_Toc176445290 \h </w:instrText>
      </w:r>
      <w:r>
        <w:fldChar w:fldCharType="separate"/>
      </w:r>
      <w:r>
        <w:t>63</w:t>
      </w:r>
      <w:r>
        <w:fldChar w:fldCharType="end"/>
      </w:r>
    </w:p>
    <w:p w14:paraId="35AD6AA0" w14:textId="2E891CCD" w:rsidR="00D64C87" w:rsidRDefault="00D64C87">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_Toc176445291 \h </w:instrText>
      </w:r>
      <w:r>
        <w:fldChar w:fldCharType="separate"/>
      </w:r>
      <w:r>
        <w:t>64</w:t>
      </w:r>
      <w:r>
        <w:fldChar w:fldCharType="end"/>
      </w:r>
    </w:p>
    <w:p w14:paraId="58E04D92" w14:textId="406FF975" w:rsidR="00D64C87" w:rsidRDefault="00D64C87">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_Toc176445292 \h </w:instrText>
      </w:r>
      <w:r>
        <w:fldChar w:fldCharType="separate"/>
      </w:r>
      <w:r>
        <w:t>64</w:t>
      </w:r>
      <w:r>
        <w:fldChar w:fldCharType="end"/>
      </w:r>
    </w:p>
    <w:p w14:paraId="300CC4E3" w14:textId="6F3282D4" w:rsidR="00D64C87" w:rsidRDefault="00D64C87">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_Toc176445293 \h </w:instrText>
      </w:r>
      <w:r>
        <w:fldChar w:fldCharType="separate"/>
      </w:r>
      <w:r>
        <w:t>64</w:t>
      </w:r>
      <w:r>
        <w:fldChar w:fldCharType="end"/>
      </w:r>
    </w:p>
    <w:p w14:paraId="74EA130D" w14:textId="028E6C77" w:rsidR="00D64C87" w:rsidRDefault="00D64C87">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_Toc176445294 \h </w:instrText>
      </w:r>
      <w:r>
        <w:fldChar w:fldCharType="separate"/>
      </w:r>
      <w:r>
        <w:t>65</w:t>
      </w:r>
      <w:r>
        <w:fldChar w:fldCharType="end"/>
      </w:r>
    </w:p>
    <w:p w14:paraId="52E9CAB7" w14:textId="63B3C3D0" w:rsidR="00D64C87" w:rsidRDefault="00D64C87">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_Toc176445295 \h </w:instrText>
      </w:r>
      <w:r>
        <w:fldChar w:fldCharType="separate"/>
      </w:r>
      <w:r>
        <w:t>65</w:t>
      </w:r>
      <w:r>
        <w:fldChar w:fldCharType="end"/>
      </w:r>
    </w:p>
    <w:p w14:paraId="6E12A505" w14:textId="4DAC4B16" w:rsidR="00D64C87" w:rsidRDefault="00D64C87">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_Toc176445296 \h </w:instrText>
      </w:r>
      <w:r>
        <w:fldChar w:fldCharType="separate"/>
      </w:r>
      <w:r>
        <w:t>65</w:t>
      </w:r>
      <w:r>
        <w:fldChar w:fldCharType="end"/>
      </w:r>
    </w:p>
    <w:p w14:paraId="5C51A926" w14:textId="0AB0CF88" w:rsidR="00D64C87" w:rsidRDefault="00D64C87">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_Toc176445297 \h </w:instrText>
      </w:r>
      <w:r>
        <w:fldChar w:fldCharType="separate"/>
      </w:r>
      <w:r>
        <w:t>65</w:t>
      </w:r>
      <w:r>
        <w:fldChar w:fldCharType="end"/>
      </w:r>
    </w:p>
    <w:p w14:paraId="43D30C38" w14:textId="0F5313C5" w:rsidR="00D64C87" w:rsidRDefault="00D64C87">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_Toc176445298 \h </w:instrText>
      </w:r>
      <w:r>
        <w:fldChar w:fldCharType="separate"/>
      </w:r>
      <w:r>
        <w:t>66</w:t>
      </w:r>
      <w:r>
        <w:fldChar w:fldCharType="end"/>
      </w:r>
    </w:p>
    <w:p w14:paraId="12888C06" w14:textId="5D0C55A7" w:rsidR="00D64C87" w:rsidRDefault="00D64C87">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_Toc176445299 \h </w:instrText>
      </w:r>
      <w:r>
        <w:fldChar w:fldCharType="separate"/>
      </w:r>
      <w:r>
        <w:t>67</w:t>
      </w:r>
      <w:r>
        <w:fldChar w:fldCharType="end"/>
      </w:r>
    </w:p>
    <w:p w14:paraId="1B708731" w14:textId="43CE27E2" w:rsidR="00D64C87" w:rsidRDefault="00D64C87">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_Toc176445300 \h </w:instrText>
      </w:r>
      <w:r>
        <w:fldChar w:fldCharType="separate"/>
      </w:r>
      <w:r>
        <w:t>67</w:t>
      </w:r>
      <w:r>
        <w:fldChar w:fldCharType="end"/>
      </w:r>
    </w:p>
    <w:p w14:paraId="46FF2171" w14:textId="27E7E5A7" w:rsidR="00D64C87" w:rsidRDefault="00D64C87">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_Toc176445301 \h </w:instrText>
      </w:r>
      <w:r>
        <w:fldChar w:fldCharType="separate"/>
      </w:r>
      <w:r>
        <w:t>67</w:t>
      </w:r>
      <w:r>
        <w:fldChar w:fldCharType="end"/>
      </w:r>
    </w:p>
    <w:p w14:paraId="44B2C032" w14:textId="327E5199" w:rsidR="00D64C87" w:rsidRDefault="00D64C87">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_Toc176445302 \h </w:instrText>
      </w:r>
      <w:r>
        <w:fldChar w:fldCharType="separate"/>
      </w:r>
      <w:r>
        <w:t>67</w:t>
      </w:r>
      <w:r>
        <w:fldChar w:fldCharType="end"/>
      </w:r>
    </w:p>
    <w:p w14:paraId="18841755" w14:textId="55ADC0CC" w:rsidR="00D64C87" w:rsidRDefault="00D64C87">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_Toc176445303 \h </w:instrText>
      </w:r>
      <w:r>
        <w:fldChar w:fldCharType="separate"/>
      </w:r>
      <w:r>
        <w:t>67</w:t>
      </w:r>
      <w:r>
        <w:fldChar w:fldCharType="end"/>
      </w:r>
    </w:p>
    <w:p w14:paraId="1E7FD134" w14:textId="23AEE43E" w:rsidR="00D64C87" w:rsidRDefault="00D64C87">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_Toc176445304 \h </w:instrText>
      </w:r>
      <w:r>
        <w:fldChar w:fldCharType="separate"/>
      </w:r>
      <w:r>
        <w:t>67</w:t>
      </w:r>
      <w:r>
        <w:fldChar w:fldCharType="end"/>
      </w:r>
    </w:p>
    <w:p w14:paraId="288969A5" w14:textId="3E070ABB" w:rsidR="00D64C87" w:rsidRDefault="00D64C87">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_Toc176445305 \h </w:instrText>
      </w:r>
      <w:r>
        <w:fldChar w:fldCharType="separate"/>
      </w:r>
      <w:r>
        <w:t>67</w:t>
      </w:r>
      <w:r>
        <w:fldChar w:fldCharType="end"/>
      </w:r>
    </w:p>
    <w:p w14:paraId="3AA6A9CC" w14:textId="584B9F63" w:rsidR="00D64C87" w:rsidRDefault="00D64C87">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_Toc176445306 \h </w:instrText>
      </w:r>
      <w:r>
        <w:fldChar w:fldCharType="separate"/>
      </w:r>
      <w:r>
        <w:t>68</w:t>
      </w:r>
      <w:r>
        <w:fldChar w:fldCharType="end"/>
      </w:r>
    </w:p>
    <w:p w14:paraId="26CCBC32" w14:textId="260B01E5" w:rsidR="00D64C87" w:rsidRDefault="00D64C87">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_Toc176445307 \h </w:instrText>
      </w:r>
      <w:r>
        <w:fldChar w:fldCharType="separate"/>
      </w:r>
      <w:r>
        <w:t>68</w:t>
      </w:r>
      <w:r>
        <w:fldChar w:fldCharType="end"/>
      </w:r>
    </w:p>
    <w:p w14:paraId="175C8FC6" w14:textId="3AEEF66D" w:rsidR="00D64C87" w:rsidRDefault="00D64C87">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_Toc176445308 \h </w:instrText>
      </w:r>
      <w:r>
        <w:fldChar w:fldCharType="separate"/>
      </w:r>
      <w:r>
        <w:t>68</w:t>
      </w:r>
      <w:r>
        <w:fldChar w:fldCharType="end"/>
      </w:r>
    </w:p>
    <w:p w14:paraId="55046EF4" w14:textId="3DB5053F" w:rsidR="00D64C87" w:rsidRDefault="00D64C87">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_Toc176445309 \h </w:instrText>
      </w:r>
      <w:r>
        <w:fldChar w:fldCharType="separate"/>
      </w:r>
      <w:r>
        <w:t>68</w:t>
      </w:r>
      <w:r>
        <w:fldChar w:fldCharType="end"/>
      </w:r>
    </w:p>
    <w:p w14:paraId="2621602F" w14:textId="7346A77A" w:rsidR="00D64C87" w:rsidRDefault="00D64C87">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1-H</w:t>
      </w:r>
      <w:r>
        <w:t xml:space="preserve"> and </w:t>
      </w:r>
      <w:r w:rsidRPr="000B62F0">
        <w:rPr>
          <w:rFonts w:eastAsia="SimSun"/>
          <w:i/>
          <w:lang w:eastAsia="zh-CN"/>
        </w:rPr>
        <w:t>SAN type 1-O</w:t>
      </w:r>
      <w:r>
        <w:tab/>
      </w:r>
      <w:r>
        <w:fldChar w:fldCharType="begin"/>
      </w:r>
      <w:r>
        <w:instrText xml:space="preserve"> PAGEREF _Toc176445310 \h </w:instrText>
      </w:r>
      <w:r>
        <w:fldChar w:fldCharType="separate"/>
      </w:r>
      <w:r>
        <w:t>69</w:t>
      </w:r>
      <w:r>
        <w:fldChar w:fldCharType="end"/>
      </w:r>
    </w:p>
    <w:p w14:paraId="6973A0DF" w14:textId="3569DBDF" w:rsidR="00D64C87" w:rsidRDefault="00D64C87">
      <w:pPr>
        <w:pStyle w:val="TOC3"/>
        <w:rPr>
          <w:rFonts w:asciiTheme="minorHAnsi" w:hAnsiTheme="minorHAnsi" w:cstheme="minorBidi"/>
          <w:kern w:val="2"/>
          <w:sz w:val="24"/>
          <w:szCs w:val="24"/>
          <w:lang w:eastAsia="en-GB"/>
          <w14:ligatures w14:val="standardContextual"/>
        </w:rPr>
      </w:pPr>
      <w:r>
        <w:rPr>
          <w:lang w:eastAsia="zh-CN"/>
        </w:rPr>
        <w:t>9.2.3</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2-O</w:t>
      </w:r>
      <w:r>
        <w:tab/>
      </w:r>
      <w:r>
        <w:fldChar w:fldCharType="begin"/>
      </w:r>
      <w:r>
        <w:instrText xml:space="preserve"> PAGEREF _Toc176445311 \h </w:instrText>
      </w:r>
      <w:r>
        <w:fldChar w:fldCharType="separate"/>
      </w:r>
      <w:r>
        <w:t>69</w:t>
      </w:r>
      <w:r>
        <w:fldChar w:fldCharType="end"/>
      </w:r>
    </w:p>
    <w:p w14:paraId="13EF74E3" w14:textId="2CA7B80A" w:rsidR="00D64C87" w:rsidRDefault="00D64C87">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_Toc176445312 \h </w:instrText>
      </w:r>
      <w:r>
        <w:fldChar w:fldCharType="separate"/>
      </w:r>
      <w:r>
        <w:t>69</w:t>
      </w:r>
      <w:r>
        <w:fldChar w:fldCharType="end"/>
      </w:r>
    </w:p>
    <w:p w14:paraId="6463F531" w14:textId="1A682BEA" w:rsidR="00D64C87" w:rsidRDefault="00D64C87">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_Toc176445313 \h </w:instrText>
      </w:r>
      <w:r>
        <w:fldChar w:fldCharType="separate"/>
      </w:r>
      <w:r>
        <w:t>69</w:t>
      </w:r>
      <w:r>
        <w:fldChar w:fldCharType="end"/>
      </w:r>
    </w:p>
    <w:p w14:paraId="69C232A3" w14:textId="4DA95257" w:rsidR="00D64C87" w:rsidRDefault="00D64C87">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1-O</w:t>
      </w:r>
      <w:r>
        <w:tab/>
      </w:r>
      <w:r>
        <w:fldChar w:fldCharType="begin"/>
      </w:r>
      <w:r>
        <w:instrText xml:space="preserve"> PAGEREF _Toc176445314 \h </w:instrText>
      </w:r>
      <w:r>
        <w:fldChar w:fldCharType="separate"/>
      </w:r>
      <w:r>
        <w:t>69</w:t>
      </w:r>
      <w:r>
        <w:fldChar w:fldCharType="end"/>
      </w:r>
    </w:p>
    <w:p w14:paraId="5A1D8F40" w14:textId="514D2208" w:rsidR="00D64C87" w:rsidRDefault="00D64C87">
      <w:pPr>
        <w:pStyle w:val="TOC3"/>
        <w:rPr>
          <w:rFonts w:asciiTheme="minorHAnsi" w:hAnsiTheme="minorHAnsi" w:cstheme="minorBidi"/>
          <w:kern w:val="2"/>
          <w:sz w:val="24"/>
          <w:szCs w:val="24"/>
          <w:lang w:eastAsia="en-GB"/>
          <w14:ligatures w14:val="standardContextual"/>
        </w:rPr>
      </w:pPr>
      <w:r>
        <w:rPr>
          <w:lang w:eastAsia="zh-CN"/>
        </w:rPr>
        <w:t>9.3.3</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2-O</w:t>
      </w:r>
      <w:r>
        <w:tab/>
      </w:r>
      <w:r>
        <w:fldChar w:fldCharType="begin"/>
      </w:r>
      <w:r>
        <w:instrText xml:space="preserve"> PAGEREF _Toc176445315 \h </w:instrText>
      </w:r>
      <w:r>
        <w:fldChar w:fldCharType="separate"/>
      </w:r>
      <w:r>
        <w:t>69</w:t>
      </w:r>
      <w:r>
        <w:fldChar w:fldCharType="end"/>
      </w:r>
    </w:p>
    <w:p w14:paraId="3B0D63A4" w14:textId="44A7A6D9" w:rsidR="00D64C87" w:rsidRDefault="00D64C87">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_Toc176445316 \h </w:instrText>
      </w:r>
      <w:r>
        <w:fldChar w:fldCharType="separate"/>
      </w:r>
      <w:r>
        <w:t>69</w:t>
      </w:r>
      <w:r>
        <w:fldChar w:fldCharType="end"/>
      </w:r>
    </w:p>
    <w:p w14:paraId="0BB458CF" w14:textId="766685F0" w:rsidR="00D64C87" w:rsidRDefault="00D64C87">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_Toc176445317 \h </w:instrText>
      </w:r>
      <w:r>
        <w:fldChar w:fldCharType="separate"/>
      </w:r>
      <w:r>
        <w:t>69</w:t>
      </w:r>
      <w:r>
        <w:fldChar w:fldCharType="end"/>
      </w:r>
    </w:p>
    <w:p w14:paraId="20BFA297" w14:textId="19E0F3AD" w:rsidR="00D64C87" w:rsidRDefault="00D64C87">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_Toc176445318 \h </w:instrText>
      </w:r>
      <w:r>
        <w:fldChar w:fldCharType="separate"/>
      </w:r>
      <w:r>
        <w:t>70</w:t>
      </w:r>
      <w:r>
        <w:fldChar w:fldCharType="end"/>
      </w:r>
    </w:p>
    <w:p w14:paraId="72CD46D4" w14:textId="6E8A55C3" w:rsidR="00D64C87" w:rsidRDefault="00D64C87">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_Toc176445319 \h </w:instrText>
      </w:r>
      <w:r>
        <w:fldChar w:fldCharType="separate"/>
      </w:r>
      <w:r>
        <w:t>70</w:t>
      </w:r>
      <w:r>
        <w:fldChar w:fldCharType="end"/>
      </w:r>
    </w:p>
    <w:p w14:paraId="48233A43" w14:textId="0A3F61CB" w:rsidR="00D64C87" w:rsidRDefault="00D64C87">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0B62F0">
        <w:rPr>
          <w:rFonts w:eastAsia="SimSun"/>
          <w:i/>
          <w:lang w:eastAsia="zh-CN"/>
        </w:rPr>
        <w:t>SAN</w:t>
      </w:r>
      <w:r w:rsidRPr="000B62F0">
        <w:rPr>
          <w:i/>
        </w:rPr>
        <w:t xml:space="preserve"> type 1-O</w:t>
      </w:r>
      <w:r>
        <w:tab/>
      </w:r>
      <w:r>
        <w:fldChar w:fldCharType="begin"/>
      </w:r>
      <w:r>
        <w:instrText xml:space="preserve"> PAGEREF _Toc176445320 \h </w:instrText>
      </w:r>
      <w:r>
        <w:fldChar w:fldCharType="separate"/>
      </w:r>
      <w:r>
        <w:t>70</w:t>
      </w:r>
      <w:r>
        <w:fldChar w:fldCharType="end"/>
      </w:r>
    </w:p>
    <w:p w14:paraId="0A7EF0F0" w14:textId="45F3575B" w:rsidR="00D64C87" w:rsidRDefault="00D64C87">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_Toc176445321 \h </w:instrText>
      </w:r>
      <w:r>
        <w:fldChar w:fldCharType="separate"/>
      </w:r>
      <w:r>
        <w:t>70</w:t>
      </w:r>
      <w:r>
        <w:fldChar w:fldCharType="end"/>
      </w:r>
    </w:p>
    <w:p w14:paraId="42EDDD70" w14:textId="2732F105" w:rsidR="00D64C87" w:rsidRDefault="00D64C87">
      <w:pPr>
        <w:pStyle w:val="TOC4"/>
        <w:rPr>
          <w:rFonts w:asciiTheme="minorHAnsi" w:hAnsiTheme="minorHAnsi" w:cstheme="minorBidi"/>
          <w:kern w:val="2"/>
          <w:sz w:val="24"/>
          <w:szCs w:val="24"/>
          <w:lang w:eastAsia="en-GB"/>
          <w14:ligatures w14:val="standardContextual"/>
        </w:rPr>
      </w:pPr>
      <w:r>
        <w:lastRenderedPageBreak/>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_Toc176445322 \h </w:instrText>
      </w:r>
      <w:r>
        <w:fldChar w:fldCharType="separate"/>
      </w:r>
      <w:r>
        <w:t>70</w:t>
      </w:r>
      <w:r>
        <w:fldChar w:fldCharType="end"/>
      </w:r>
    </w:p>
    <w:p w14:paraId="3A54D8A5" w14:textId="6DA59673" w:rsidR="00D64C87" w:rsidRDefault="00D64C87">
      <w:pPr>
        <w:pStyle w:val="TOC4"/>
        <w:rPr>
          <w:rFonts w:asciiTheme="minorHAnsi" w:hAnsiTheme="minorHAnsi" w:cstheme="minorBidi"/>
          <w:kern w:val="2"/>
          <w:sz w:val="24"/>
          <w:szCs w:val="24"/>
          <w:lang w:eastAsia="en-GB"/>
          <w14:ligatures w14:val="standardContextual"/>
        </w:rPr>
      </w:pPr>
      <w:r>
        <w:t>9.4.3.2</w:t>
      </w:r>
      <w:r>
        <w:rPr>
          <w:rFonts w:asciiTheme="minorHAnsi" w:hAnsiTheme="minorHAnsi" w:cstheme="minorBidi"/>
          <w:kern w:val="2"/>
          <w:sz w:val="24"/>
          <w:szCs w:val="24"/>
          <w:lang w:eastAsia="en-GB"/>
          <w14:ligatures w14:val="standardContextual"/>
        </w:rPr>
        <w:tab/>
      </w:r>
      <w:r>
        <w:t xml:space="preserve">Minimum requirement for </w:t>
      </w:r>
      <w:r w:rsidRPr="000B62F0">
        <w:rPr>
          <w:rFonts w:eastAsia="SimSun"/>
          <w:i/>
          <w:lang w:eastAsia="zh-CN"/>
        </w:rPr>
        <w:t>SAN</w:t>
      </w:r>
      <w:r w:rsidRPr="000B62F0">
        <w:rPr>
          <w:i/>
        </w:rPr>
        <w:t xml:space="preserve"> type 1-O</w:t>
      </w:r>
      <w:r>
        <w:tab/>
      </w:r>
      <w:r>
        <w:fldChar w:fldCharType="begin"/>
      </w:r>
      <w:r>
        <w:instrText xml:space="preserve"> PAGEREF _Toc176445323 \h </w:instrText>
      </w:r>
      <w:r>
        <w:fldChar w:fldCharType="separate"/>
      </w:r>
      <w:r>
        <w:t>70</w:t>
      </w:r>
      <w:r>
        <w:fldChar w:fldCharType="end"/>
      </w:r>
    </w:p>
    <w:p w14:paraId="64080C4E" w14:textId="1C9A2B55" w:rsidR="00D64C87" w:rsidRDefault="00D64C87">
      <w:pPr>
        <w:pStyle w:val="TOC4"/>
        <w:rPr>
          <w:rFonts w:asciiTheme="minorHAnsi" w:hAnsiTheme="minorHAnsi" w:cstheme="minorBidi"/>
          <w:kern w:val="2"/>
          <w:sz w:val="24"/>
          <w:szCs w:val="24"/>
          <w:lang w:eastAsia="en-GB"/>
          <w14:ligatures w14:val="standardContextual"/>
        </w:rPr>
      </w:pPr>
      <w:r>
        <w:t>9.4.3.3</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2-O</w:t>
      </w:r>
      <w:r>
        <w:tab/>
      </w:r>
      <w:r>
        <w:fldChar w:fldCharType="begin"/>
      </w:r>
      <w:r>
        <w:instrText xml:space="preserve"> PAGEREF _Toc176445324 \h </w:instrText>
      </w:r>
      <w:r>
        <w:fldChar w:fldCharType="separate"/>
      </w:r>
      <w:r>
        <w:t>70</w:t>
      </w:r>
      <w:r>
        <w:fldChar w:fldCharType="end"/>
      </w:r>
    </w:p>
    <w:p w14:paraId="23CCE86D" w14:textId="2E66743B" w:rsidR="00D64C87" w:rsidRDefault="00D64C87">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_Toc176445325 \h </w:instrText>
      </w:r>
      <w:r>
        <w:fldChar w:fldCharType="separate"/>
      </w:r>
      <w:r>
        <w:t>70</w:t>
      </w:r>
      <w:r>
        <w:fldChar w:fldCharType="end"/>
      </w:r>
    </w:p>
    <w:p w14:paraId="06FD5A25" w14:textId="3AB1E34E" w:rsidR="00D64C87" w:rsidRDefault="00D64C87">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_Toc176445326 \h </w:instrText>
      </w:r>
      <w:r>
        <w:fldChar w:fldCharType="separate"/>
      </w:r>
      <w:r>
        <w:t>71</w:t>
      </w:r>
      <w:r>
        <w:fldChar w:fldCharType="end"/>
      </w:r>
    </w:p>
    <w:p w14:paraId="4077E7ED" w14:textId="7AB0BB92" w:rsidR="00D64C87" w:rsidRDefault="00D64C87">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_Toc176445327 \h </w:instrText>
      </w:r>
      <w:r>
        <w:fldChar w:fldCharType="separate"/>
      </w:r>
      <w:r>
        <w:t>71</w:t>
      </w:r>
      <w:r>
        <w:fldChar w:fldCharType="end"/>
      </w:r>
    </w:p>
    <w:p w14:paraId="53094890" w14:textId="6645755E" w:rsidR="00D64C87" w:rsidRDefault="00D64C87">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_Toc176445328 \h </w:instrText>
      </w:r>
      <w:r>
        <w:fldChar w:fldCharType="separate"/>
      </w:r>
      <w:r>
        <w:t>71</w:t>
      </w:r>
      <w:r>
        <w:fldChar w:fldCharType="end"/>
      </w:r>
    </w:p>
    <w:p w14:paraId="26319182" w14:textId="3AB50C69" w:rsidR="00D64C87" w:rsidRDefault="00D64C87">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0B62F0">
        <w:rPr>
          <w:i/>
          <w:lang w:eastAsia="zh-CN"/>
        </w:rPr>
        <w:t>SAN type 1-O</w:t>
      </w:r>
      <w:r>
        <w:tab/>
      </w:r>
      <w:r>
        <w:fldChar w:fldCharType="begin"/>
      </w:r>
      <w:r>
        <w:instrText xml:space="preserve"> PAGEREF _Toc176445329 \h </w:instrText>
      </w:r>
      <w:r>
        <w:fldChar w:fldCharType="separate"/>
      </w:r>
      <w:r>
        <w:t>71</w:t>
      </w:r>
      <w:r>
        <w:fldChar w:fldCharType="end"/>
      </w:r>
    </w:p>
    <w:p w14:paraId="56A7EFDB" w14:textId="3D1B5A10" w:rsidR="00D64C87" w:rsidRDefault="00D64C87">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0B62F0">
        <w:rPr>
          <w:i/>
          <w:lang w:eastAsia="zh-CN"/>
        </w:rPr>
        <w:t>SAN type 2-O</w:t>
      </w:r>
      <w:r>
        <w:tab/>
      </w:r>
      <w:r>
        <w:fldChar w:fldCharType="begin"/>
      </w:r>
      <w:r>
        <w:instrText xml:space="preserve"> PAGEREF _Toc176445330 \h </w:instrText>
      </w:r>
      <w:r>
        <w:fldChar w:fldCharType="separate"/>
      </w:r>
      <w:r>
        <w:t>71</w:t>
      </w:r>
      <w:r>
        <w:fldChar w:fldCharType="end"/>
      </w:r>
    </w:p>
    <w:p w14:paraId="03A99747" w14:textId="1A7B4296" w:rsidR="00D64C87" w:rsidRDefault="00D64C87">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_Toc176445331 \h </w:instrText>
      </w:r>
      <w:r>
        <w:fldChar w:fldCharType="separate"/>
      </w:r>
      <w:r>
        <w:t>71</w:t>
      </w:r>
      <w:r>
        <w:fldChar w:fldCharType="end"/>
      </w:r>
    </w:p>
    <w:p w14:paraId="1C1D35CB" w14:textId="2A105AD0" w:rsidR="00D64C87" w:rsidRDefault="00D64C87">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_Toc176445332 \h </w:instrText>
      </w:r>
      <w:r>
        <w:fldChar w:fldCharType="separate"/>
      </w:r>
      <w:r>
        <w:t>71</w:t>
      </w:r>
      <w:r>
        <w:fldChar w:fldCharType="end"/>
      </w:r>
    </w:p>
    <w:p w14:paraId="27A56CA9" w14:textId="6162531A" w:rsidR="00D64C87" w:rsidRDefault="00D64C87">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0B62F0">
        <w:rPr>
          <w:i/>
          <w:lang w:eastAsia="zh-CN"/>
        </w:rPr>
        <w:t xml:space="preserve">SAN </w:t>
      </w:r>
      <w:r w:rsidRPr="000B62F0">
        <w:rPr>
          <w:i/>
        </w:rPr>
        <w:t>type 1-O</w:t>
      </w:r>
      <w:r>
        <w:tab/>
      </w:r>
      <w:r>
        <w:fldChar w:fldCharType="begin"/>
      </w:r>
      <w:r>
        <w:instrText xml:space="preserve"> PAGEREF _Toc176445333 \h </w:instrText>
      </w:r>
      <w:r>
        <w:fldChar w:fldCharType="separate"/>
      </w:r>
      <w:r>
        <w:t>71</w:t>
      </w:r>
      <w:r>
        <w:fldChar w:fldCharType="end"/>
      </w:r>
    </w:p>
    <w:p w14:paraId="104666EA" w14:textId="773C94F1" w:rsidR="00D64C87" w:rsidRDefault="00D64C87">
      <w:pPr>
        <w:pStyle w:val="TOC4"/>
        <w:rPr>
          <w:rFonts w:asciiTheme="minorHAnsi" w:hAnsiTheme="minorHAnsi" w:cstheme="minorBidi"/>
          <w:kern w:val="2"/>
          <w:sz w:val="24"/>
          <w:szCs w:val="24"/>
          <w:lang w:eastAsia="en-GB"/>
          <w14:ligatures w14:val="standardContextual"/>
        </w:rPr>
      </w:pPr>
      <w:r>
        <w:t>9.6.2.3</w:t>
      </w:r>
      <w:r>
        <w:rPr>
          <w:rFonts w:asciiTheme="minorHAnsi" w:hAnsiTheme="minorHAnsi" w:cstheme="minorBidi"/>
          <w:kern w:val="2"/>
          <w:sz w:val="24"/>
          <w:szCs w:val="24"/>
          <w:lang w:eastAsia="en-GB"/>
          <w14:ligatures w14:val="standardContextual"/>
        </w:rPr>
        <w:tab/>
      </w:r>
      <w:r>
        <w:t xml:space="preserve">Minimum requirement for </w:t>
      </w:r>
      <w:r w:rsidRPr="000B62F0">
        <w:rPr>
          <w:i/>
          <w:lang w:eastAsia="zh-CN"/>
        </w:rPr>
        <w:t xml:space="preserve">SAN </w:t>
      </w:r>
      <w:r w:rsidRPr="000B62F0">
        <w:rPr>
          <w:i/>
        </w:rPr>
        <w:t>type 2-O</w:t>
      </w:r>
      <w:r>
        <w:tab/>
      </w:r>
      <w:r>
        <w:fldChar w:fldCharType="begin"/>
      </w:r>
      <w:r>
        <w:instrText xml:space="preserve"> PAGEREF _Toc176445334 \h </w:instrText>
      </w:r>
      <w:r>
        <w:fldChar w:fldCharType="separate"/>
      </w:r>
      <w:r>
        <w:t>71</w:t>
      </w:r>
      <w:r>
        <w:fldChar w:fldCharType="end"/>
      </w:r>
    </w:p>
    <w:p w14:paraId="77E6D87A" w14:textId="76BC081B" w:rsidR="00D64C87" w:rsidRDefault="00D64C87">
      <w:pPr>
        <w:pStyle w:val="TOC5"/>
        <w:rPr>
          <w:rFonts w:asciiTheme="minorHAnsi" w:hAnsiTheme="minorHAnsi" w:cstheme="minorBidi"/>
          <w:kern w:val="2"/>
          <w:sz w:val="24"/>
          <w:szCs w:val="24"/>
          <w:lang w:eastAsia="en-GB"/>
          <w14:ligatures w14:val="standardContextual"/>
        </w:rPr>
      </w:pPr>
      <w:r>
        <w:t>9.6.2.3.1</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_Toc176445335 \h </w:instrText>
      </w:r>
      <w:r>
        <w:fldChar w:fldCharType="separate"/>
      </w:r>
      <w:r>
        <w:t>71</w:t>
      </w:r>
      <w:r>
        <w:fldChar w:fldCharType="end"/>
      </w:r>
    </w:p>
    <w:p w14:paraId="6E0BA65F" w14:textId="544B9990" w:rsidR="00D64C87" w:rsidRDefault="00D64C87">
      <w:pPr>
        <w:pStyle w:val="TOC5"/>
        <w:rPr>
          <w:rFonts w:asciiTheme="minorHAnsi" w:hAnsiTheme="minorHAnsi" w:cstheme="minorBidi"/>
          <w:kern w:val="2"/>
          <w:sz w:val="24"/>
          <w:szCs w:val="24"/>
          <w:lang w:eastAsia="en-GB"/>
          <w14:ligatures w14:val="standardContextual"/>
        </w:rPr>
      </w:pPr>
      <w:r>
        <w:t>9.6.2.3.2</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_Toc176445336 \h </w:instrText>
      </w:r>
      <w:r>
        <w:fldChar w:fldCharType="separate"/>
      </w:r>
      <w:r>
        <w:t>71</w:t>
      </w:r>
      <w:r>
        <w:fldChar w:fldCharType="end"/>
      </w:r>
    </w:p>
    <w:p w14:paraId="4FFA73A3" w14:textId="146361F5" w:rsidR="00D64C87" w:rsidRDefault="00D64C87">
      <w:pPr>
        <w:pStyle w:val="TOC3"/>
        <w:rPr>
          <w:rFonts w:asciiTheme="minorHAnsi" w:hAnsiTheme="minorHAnsi" w:cstheme="minorBidi"/>
          <w:kern w:val="2"/>
          <w:sz w:val="24"/>
          <w:szCs w:val="24"/>
          <w:lang w:eastAsia="en-GB"/>
          <w14:ligatures w14:val="standardContextual"/>
        </w:rPr>
      </w:pPr>
      <w:r w:rsidRPr="000B62F0">
        <w:rPr>
          <w:lang w:val="en-US"/>
        </w:rPr>
        <w:t>9.6.3</w:t>
      </w:r>
      <w:r>
        <w:rPr>
          <w:rFonts w:asciiTheme="minorHAnsi" w:hAnsiTheme="minorHAnsi" w:cstheme="minorBidi"/>
          <w:kern w:val="2"/>
          <w:sz w:val="24"/>
          <w:szCs w:val="24"/>
          <w:lang w:eastAsia="en-GB"/>
          <w14:ligatures w14:val="standardContextual"/>
        </w:rPr>
        <w:tab/>
      </w:r>
      <w:r w:rsidRPr="000B62F0">
        <w:rPr>
          <w:lang w:val="en-US"/>
        </w:rPr>
        <w:t>OTA time alignment error</w:t>
      </w:r>
      <w:r>
        <w:tab/>
      </w:r>
      <w:r>
        <w:fldChar w:fldCharType="begin"/>
      </w:r>
      <w:r>
        <w:instrText xml:space="preserve"> PAGEREF _Toc176445337 \h </w:instrText>
      </w:r>
      <w:r>
        <w:fldChar w:fldCharType="separate"/>
      </w:r>
      <w:r>
        <w:t>72</w:t>
      </w:r>
      <w:r>
        <w:fldChar w:fldCharType="end"/>
      </w:r>
    </w:p>
    <w:p w14:paraId="5633080F" w14:textId="379147A1" w:rsidR="00D64C87" w:rsidRDefault="00D64C87">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_Toc176445338 \h </w:instrText>
      </w:r>
      <w:r>
        <w:fldChar w:fldCharType="separate"/>
      </w:r>
      <w:r>
        <w:t>72</w:t>
      </w:r>
      <w:r>
        <w:fldChar w:fldCharType="end"/>
      </w:r>
    </w:p>
    <w:p w14:paraId="7EC90B1A" w14:textId="2988EFA1" w:rsidR="00D64C87" w:rsidRDefault="00D64C87">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_Toc176445339 \h </w:instrText>
      </w:r>
      <w:r>
        <w:fldChar w:fldCharType="separate"/>
      </w:r>
      <w:r>
        <w:t>72</w:t>
      </w:r>
      <w:r>
        <w:fldChar w:fldCharType="end"/>
      </w:r>
    </w:p>
    <w:p w14:paraId="01BBD49E" w14:textId="07FE31D4" w:rsidR="00D64C87" w:rsidRDefault="00D64C87">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_Toc176445340 \h </w:instrText>
      </w:r>
      <w:r>
        <w:fldChar w:fldCharType="separate"/>
      </w:r>
      <w:r>
        <w:t>72</w:t>
      </w:r>
      <w:r>
        <w:fldChar w:fldCharType="end"/>
      </w:r>
    </w:p>
    <w:p w14:paraId="1DD861BB" w14:textId="5044D3A0" w:rsidR="00D64C87" w:rsidRDefault="00D64C87">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_Toc176445341 \h </w:instrText>
      </w:r>
      <w:r>
        <w:fldChar w:fldCharType="separate"/>
      </w:r>
      <w:r>
        <w:t>72</w:t>
      </w:r>
      <w:r>
        <w:fldChar w:fldCharType="end"/>
      </w:r>
    </w:p>
    <w:p w14:paraId="1129FC7C" w14:textId="4AFA3AE5" w:rsidR="00D64C87" w:rsidRDefault="00D64C87">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0B62F0">
        <w:rPr>
          <w:i/>
        </w:rPr>
        <w:t xml:space="preserve">SAN type 1-O </w:t>
      </w:r>
      <w:r w:rsidRPr="000B62F0">
        <w:rPr>
          <w:rFonts w:eastAsia="DengXian"/>
        </w:rPr>
        <w:t xml:space="preserve">and </w:t>
      </w:r>
      <w:r w:rsidRPr="000B62F0">
        <w:rPr>
          <w:rFonts w:eastAsia="DengXian"/>
          <w:i/>
        </w:rPr>
        <w:t>SAN type 2-O</w:t>
      </w:r>
      <w:r>
        <w:tab/>
      </w:r>
      <w:r>
        <w:fldChar w:fldCharType="begin"/>
      </w:r>
      <w:r>
        <w:instrText xml:space="preserve"> PAGEREF _Toc176445342 \h </w:instrText>
      </w:r>
      <w:r>
        <w:fldChar w:fldCharType="separate"/>
      </w:r>
      <w:r>
        <w:t>72</w:t>
      </w:r>
      <w:r>
        <w:fldChar w:fldCharType="end"/>
      </w:r>
    </w:p>
    <w:p w14:paraId="12C7D859" w14:textId="0FEB6616" w:rsidR="00D64C87" w:rsidRDefault="00D64C87">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_Toc176445343 \h </w:instrText>
      </w:r>
      <w:r>
        <w:fldChar w:fldCharType="separate"/>
      </w:r>
      <w:r>
        <w:t>72</w:t>
      </w:r>
      <w:r>
        <w:fldChar w:fldCharType="end"/>
      </w:r>
    </w:p>
    <w:p w14:paraId="17C383C2" w14:textId="3800C02E" w:rsidR="00D64C87" w:rsidRDefault="00D64C87">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_Toc176445344 \h </w:instrText>
      </w:r>
      <w:r>
        <w:fldChar w:fldCharType="separate"/>
      </w:r>
      <w:r>
        <w:t>72</w:t>
      </w:r>
      <w:r>
        <w:fldChar w:fldCharType="end"/>
      </w:r>
    </w:p>
    <w:p w14:paraId="42A27082" w14:textId="1BE07DED" w:rsidR="00D64C87" w:rsidRDefault="00D64C87">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1-O</w:t>
      </w:r>
      <w:r>
        <w:tab/>
      </w:r>
      <w:r>
        <w:fldChar w:fldCharType="begin"/>
      </w:r>
      <w:r>
        <w:instrText xml:space="preserve"> PAGEREF _Toc176445345 \h </w:instrText>
      </w:r>
      <w:r>
        <w:fldChar w:fldCharType="separate"/>
      </w:r>
      <w:r>
        <w:t>72</w:t>
      </w:r>
      <w:r>
        <w:fldChar w:fldCharType="end"/>
      </w:r>
    </w:p>
    <w:p w14:paraId="6CC30C8E" w14:textId="45E13AFA" w:rsidR="00D64C87" w:rsidRDefault="00D64C87">
      <w:pPr>
        <w:pStyle w:val="TOC4"/>
        <w:rPr>
          <w:rFonts w:asciiTheme="minorHAnsi" w:hAnsiTheme="minorHAnsi" w:cstheme="minorBidi"/>
          <w:kern w:val="2"/>
          <w:sz w:val="24"/>
          <w:szCs w:val="24"/>
          <w:lang w:eastAsia="en-GB"/>
          <w14:ligatures w14:val="standardContextual"/>
        </w:rPr>
      </w:pPr>
      <w:r>
        <w:t>9.7.3.3</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2-O</w:t>
      </w:r>
      <w:r>
        <w:tab/>
      </w:r>
      <w:r>
        <w:fldChar w:fldCharType="begin"/>
      </w:r>
      <w:r>
        <w:instrText xml:space="preserve"> PAGEREF _Toc176445346 \h </w:instrText>
      </w:r>
      <w:r>
        <w:fldChar w:fldCharType="separate"/>
      </w:r>
      <w:r>
        <w:t>73</w:t>
      </w:r>
      <w:r>
        <w:fldChar w:fldCharType="end"/>
      </w:r>
    </w:p>
    <w:p w14:paraId="11C5A1EB" w14:textId="0CCCB60A" w:rsidR="00D64C87" w:rsidRDefault="00D64C87">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_Toc176445347 \h </w:instrText>
      </w:r>
      <w:r>
        <w:fldChar w:fldCharType="separate"/>
      </w:r>
      <w:r>
        <w:t>73</w:t>
      </w:r>
      <w:r>
        <w:fldChar w:fldCharType="end"/>
      </w:r>
    </w:p>
    <w:p w14:paraId="65E17170" w14:textId="3639CD0A" w:rsidR="00D64C87" w:rsidRDefault="00D64C87">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_Toc176445348 \h </w:instrText>
      </w:r>
      <w:r>
        <w:fldChar w:fldCharType="separate"/>
      </w:r>
      <w:r>
        <w:t>73</w:t>
      </w:r>
      <w:r>
        <w:fldChar w:fldCharType="end"/>
      </w:r>
    </w:p>
    <w:p w14:paraId="14C9B0F4" w14:textId="049CEFB1" w:rsidR="00D64C87" w:rsidRDefault="00D64C87">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1-O</w:t>
      </w:r>
      <w:r>
        <w:tab/>
      </w:r>
      <w:r>
        <w:fldChar w:fldCharType="begin"/>
      </w:r>
      <w:r>
        <w:instrText xml:space="preserve"> PAGEREF _Toc176445349 \h </w:instrText>
      </w:r>
      <w:r>
        <w:fldChar w:fldCharType="separate"/>
      </w:r>
      <w:r>
        <w:t>73</w:t>
      </w:r>
      <w:r>
        <w:fldChar w:fldCharType="end"/>
      </w:r>
    </w:p>
    <w:p w14:paraId="18963D43" w14:textId="4E392B24" w:rsidR="00D64C87" w:rsidRDefault="00D64C87">
      <w:pPr>
        <w:pStyle w:val="TOC4"/>
        <w:rPr>
          <w:rFonts w:asciiTheme="minorHAnsi" w:hAnsiTheme="minorHAnsi" w:cstheme="minorBidi"/>
          <w:kern w:val="2"/>
          <w:sz w:val="24"/>
          <w:szCs w:val="24"/>
          <w:lang w:eastAsia="en-GB"/>
          <w14:ligatures w14:val="standardContextual"/>
        </w:rPr>
      </w:pPr>
      <w:r>
        <w:t>9.7.4.3</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2-O</w:t>
      </w:r>
      <w:r>
        <w:tab/>
      </w:r>
      <w:r>
        <w:fldChar w:fldCharType="begin"/>
      </w:r>
      <w:r>
        <w:instrText xml:space="preserve"> PAGEREF _Toc176445350 \h </w:instrText>
      </w:r>
      <w:r>
        <w:fldChar w:fldCharType="separate"/>
      </w:r>
      <w:r>
        <w:t>73</w:t>
      </w:r>
      <w:r>
        <w:fldChar w:fldCharType="end"/>
      </w:r>
    </w:p>
    <w:p w14:paraId="56B8E4CB" w14:textId="7A99BB6B" w:rsidR="00D64C87" w:rsidRDefault="00D64C87">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_Toc176445351 \h </w:instrText>
      </w:r>
      <w:r>
        <w:fldChar w:fldCharType="separate"/>
      </w:r>
      <w:r>
        <w:t>74</w:t>
      </w:r>
      <w:r>
        <w:fldChar w:fldCharType="end"/>
      </w:r>
    </w:p>
    <w:p w14:paraId="0E2E1518" w14:textId="05588C43" w:rsidR="00D64C87" w:rsidRDefault="00D64C87">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_Toc176445352 \h </w:instrText>
      </w:r>
      <w:r>
        <w:fldChar w:fldCharType="separate"/>
      </w:r>
      <w:r>
        <w:t>74</w:t>
      </w:r>
      <w:r>
        <w:fldChar w:fldCharType="end"/>
      </w:r>
    </w:p>
    <w:p w14:paraId="18EBE8ED" w14:textId="7DD7296C" w:rsidR="00D64C87" w:rsidRDefault="00D64C87">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0B62F0">
        <w:rPr>
          <w:i/>
        </w:rPr>
        <w:t xml:space="preserve"> SAN type 1-O</w:t>
      </w:r>
      <w:r>
        <w:tab/>
      </w:r>
      <w:r>
        <w:fldChar w:fldCharType="begin"/>
      </w:r>
      <w:r>
        <w:instrText xml:space="preserve"> PAGEREF _Toc176445353 \h </w:instrText>
      </w:r>
      <w:r>
        <w:fldChar w:fldCharType="separate"/>
      </w:r>
      <w:r>
        <w:t>74</w:t>
      </w:r>
      <w:r>
        <w:fldChar w:fldCharType="end"/>
      </w:r>
    </w:p>
    <w:p w14:paraId="2D539035" w14:textId="70D5BFE8" w:rsidR="00D64C87" w:rsidRDefault="00D64C87">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_Toc176445354 \h </w:instrText>
      </w:r>
      <w:r>
        <w:fldChar w:fldCharType="separate"/>
      </w:r>
      <w:r>
        <w:t>74</w:t>
      </w:r>
      <w:r>
        <w:fldChar w:fldCharType="end"/>
      </w:r>
    </w:p>
    <w:p w14:paraId="79D01F5C" w14:textId="3F338028" w:rsidR="00D64C87" w:rsidRDefault="00D64C87">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_Toc176445355 \h </w:instrText>
      </w:r>
      <w:r>
        <w:fldChar w:fldCharType="separate"/>
      </w:r>
      <w:r>
        <w:t>74</w:t>
      </w:r>
      <w:r>
        <w:fldChar w:fldCharType="end"/>
      </w:r>
    </w:p>
    <w:p w14:paraId="40501205" w14:textId="21F30486" w:rsidR="00D64C87" w:rsidRDefault="00D64C87">
      <w:pPr>
        <w:pStyle w:val="TOC5"/>
        <w:rPr>
          <w:rFonts w:asciiTheme="minorHAnsi" w:hAnsiTheme="minorHAnsi" w:cstheme="minorBidi"/>
          <w:kern w:val="2"/>
          <w:sz w:val="24"/>
          <w:szCs w:val="24"/>
          <w:lang w:eastAsia="en-GB"/>
          <w14:ligatures w14:val="standardContextual"/>
        </w:rPr>
      </w:pPr>
      <w:r w:rsidRPr="000B62F0">
        <w:rPr>
          <w:rFonts w:cs="Arial"/>
          <w:color w:val="000000" w:themeColor="text1"/>
        </w:rPr>
        <w:t>9</w:t>
      </w:r>
      <w:r w:rsidRPr="000B62F0">
        <w:rPr>
          <w:rFonts w:cs="Arial"/>
          <w:iCs/>
          <w:color w:val="000000" w:themeColor="text1"/>
        </w:rPr>
        <w:t>.7.5.2.3</w:t>
      </w:r>
      <w:r>
        <w:rPr>
          <w:rFonts w:asciiTheme="minorHAnsi" w:hAnsiTheme="minorHAnsi" w:cstheme="minorBidi"/>
          <w:kern w:val="2"/>
          <w:sz w:val="24"/>
          <w:szCs w:val="24"/>
          <w:lang w:eastAsia="en-GB"/>
          <w14:ligatures w14:val="standardContextual"/>
        </w:rPr>
        <w:tab/>
      </w:r>
      <w:r w:rsidRPr="000B62F0">
        <w:rPr>
          <w:rFonts w:cs="Arial"/>
          <w:iCs/>
          <w:color w:val="000000" w:themeColor="text1"/>
        </w:rPr>
        <w:t>Protection of the SAN receiver</w:t>
      </w:r>
      <w:r>
        <w:tab/>
      </w:r>
      <w:r>
        <w:fldChar w:fldCharType="begin"/>
      </w:r>
      <w:r>
        <w:instrText xml:space="preserve"> PAGEREF _Toc176445356 \h </w:instrText>
      </w:r>
      <w:r>
        <w:fldChar w:fldCharType="separate"/>
      </w:r>
      <w:r>
        <w:t>74</w:t>
      </w:r>
      <w:r>
        <w:fldChar w:fldCharType="end"/>
      </w:r>
    </w:p>
    <w:p w14:paraId="5AD01E8F" w14:textId="738D7D90" w:rsidR="00D64C87" w:rsidRDefault="00D64C87">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_Toc176445357 \h </w:instrText>
      </w:r>
      <w:r>
        <w:fldChar w:fldCharType="separate"/>
      </w:r>
      <w:r>
        <w:t>75</w:t>
      </w:r>
      <w:r>
        <w:fldChar w:fldCharType="end"/>
      </w:r>
    </w:p>
    <w:p w14:paraId="7D313E7E" w14:textId="02AFE735" w:rsidR="00D64C87" w:rsidRDefault="00D64C87">
      <w:pPr>
        <w:pStyle w:val="TOC4"/>
        <w:rPr>
          <w:rFonts w:asciiTheme="minorHAnsi" w:hAnsiTheme="minorHAnsi" w:cstheme="minorBidi"/>
          <w:kern w:val="2"/>
          <w:sz w:val="24"/>
          <w:szCs w:val="24"/>
          <w:lang w:eastAsia="en-GB"/>
          <w14:ligatures w14:val="standardContextual"/>
        </w:rPr>
      </w:pPr>
      <w:r>
        <w:t>9.7.5.3</w:t>
      </w:r>
      <w:r>
        <w:rPr>
          <w:rFonts w:asciiTheme="minorHAnsi" w:hAnsiTheme="minorHAnsi" w:cstheme="minorBidi"/>
          <w:kern w:val="2"/>
          <w:sz w:val="24"/>
          <w:szCs w:val="24"/>
          <w:lang w:eastAsia="en-GB"/>
          <w14:ligatures w14:val="standardContextual"/>
        </w:rPr>
        <w:tab/>
      </w:r>
      <w:r>
        <w:t>Minimum requirement for</w:t>
      </w:r>
      <w:r w:rsidRPr="000B62F0">
        <w:rPr>
          <w:i/>
        </w:rPr>
        <w:t xml:space="preserve"> SAN type 2-O</w:t>
      </w:r>
      <w:r>
        <w:tab/>
      </w:r>
      <w:r>
        <w:fldChar w:fldCharType="begin"/>
      </w:r>
      <w:r>
        <w:instrText xml:space="preserve"> PAGEREF _Toc176445358 \h </w:instrText>
      </w:r>
      <w:r>
        <w:fldChar w:fldCharType="separate"/>
      </w:r>
      <w:r>
        <w:t>75</w:t>
      </w:r>
      <w:r>
        <w:fldChar w:fldCharType="end"/>
      </w:r>
    </w:p>
    <w:p w14:paraId="65377337" w14:textId="5D88D02C" w:rsidR="00D64C87" w:rsidRDefault="00D64C87">
      <w:pPr>
        <w:pStyle w:val="TOC5"/>
        <w:rPr>
          <w:rFonts w:asciiTheme="minorHAnsi" w:hAnsiTheme="minorHAnsi" w:cstheme="minorBidi"/>
          <w:kern w:val="2"/>
          <w:sz w:val="24"/>
          <w:szCs w:val="24"/>
          <w:lang w:eastAsia="en-GB"/>
          <w14:ligatures w14:val="standardContextual"/>
        </w:rPr>
      </w:pPr>
      <w:r>
        <w:t>9.7.5.3.1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_Toc176445359 \h </w:instrText>
      </w:r>
      <w:r>
        <w:fldChar w:fldCharType="separate"/>
      </w:r>
      <w:r>
        <w:t>75</w:t>
      </w:r>
      <w:r>
        <w:fldChar w:fldCharType="end"/>
      </w:r>
    </w:p>
    <w:p w14:paraId="1B4BE02C" w14:textId="4015EA14" w:rsidR="00D64C87" w:rsidRDefault="00D64C87">
      <w:pPr>
        <w:pStyle w:val="TOC4"/>
        <w:rPr>
          <w:rFonts w:asciiTheme="minorHAnsi" w:hAnsiTheme="minorHAnsi" w:cstheme="minorBidi"/>
          <w:kern w:val="2"/>
          <w:sz w:val="24"/>
          <w:szCs w:val="24"/>
          <w:lang w:eastAsia="en-GB"/>
          <w14:ligatures w14:val="standardContextual"/>
        </w:rPr>
      </w:pPr>
      <w:r>
        <w:t>9.7.5.3.2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_Toc176445360 \h </w:instrText>
      </w:r>
      <w:r>
        <w:fldChar w:fldCharType="separate"/>
      </w:r>
      <w:r>
        <w:t>75</w:t>
      </w:r>
      <w:r>
        <w:fldChar w:fldCharType="end"/>
      </w:r>
    </w:p>
    <w:p w14:paraId="48E3ADA2" w14:textId="2D89CE92" w:rsidR="00D64C87" w:rsidRDefault="00D64C87">
      <w:pPr>
        <w:pStyle w:val="TOC5"/>
        <w:rPr>
          <w:rFonts w:asciiTheme="minorHAnsi" w:hAnsiTheme="minorHAnsi" w:cstheme="minorBidi"/>
          <w:kern w:val="2"/>
          <w:sz w:val="24"/>
          <w:szCs w:val="24"/>
          <w:lang w:eastAsia="en-GB"/>
          <w14:ligatures w14:val="standardContextual"/>
        </w:rPr>
      </w:pPr>
      <w:r>
        <w:t>9.7.5.3.3</w:t>
      </w:r>
      <w:r>
        <w:rPr>
          <w:rFonts w:asciiTheme="minorHAnsi" w:hAnsiTheme="minorHAnsi" w:cstheme="minorBidi"/>
          <w:kern w:val="2"/>
          <w:sz w:val="24"/>
          <w:szCs w:val="24"/>
          <w:lang w:eastAsia="en-GB"/>
          <w14:ligatures w14:val="standardContextual"/>
        </w:rPr>
        <w:tab/>
      </w:r>
      <w:r>
        <w:t>Protection of the SAN receiver</w:t>
      </w:r>
      <w:r>
        <w:tab/>
      </w:r>
      <w:r>
        <w:fldChar w:fldCharType="begin"/>
      </w:r>
      <w:r>
        <w:instrText xml:space="preserve"> PAGEREF _Toc176445361 \h </w:instrText>
      </w:r>
      <w:r>
        <w:fldChar w:fldCharType="separate"/>
      </w:r>
      <w:r>
        <w:t>75</w:t>
      </w:r>
      <w:r>
        <w:fldChar w:fldCharType="end"/>
      </w:r>
    </w:p>
    <w:p w14:paraId="6188FBC9" w14:textId="75BC89FB" w:rsidR="00D64C87" w:rsidRDefault="00D64C87">
      <w:pPr>
        <w:pStyle w:val="TOC5"/>
        <w:rPr>
          <w:rFonts w:asciiTheme="minorHAnsi" w:hAnsiTheme="minorHAnsi" w:cstheme="minorBidi"/>
          <w:kern w:val="2"/>
          <w:sz w:val="24"/>
          <w:szCs w:val="24"/>
          <w:lang w:eastAsia="en-GB"/>
          <w14:ligatures w14:val="standardContextual"/>
        </w:rPr>
      </w:pPr>
      <w:r>
        <w:rPr>
          <w:lang w:eastAsia="zh-CN"/>
        </w:rPr>
        <w:t>9.7.5.3.4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_Toc176445362 \h </w:instrText>
      </w:r>
      <w:r>
        <w:fldChar w:fldCharType="separate"/>
      </w:r>
      <w:r>
        <w:t>75</w:t>
      </w:r>
      <w:r>
        <w:fldChar w:fldCharType="end"/>
      </w:r>
    </w:p>
    <w:p w14:paraId="5F30495A" w14:textId="4A640BAF" w:rsidR="00D64C87" w:rsidRDefault="00D64C87">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_Toc176445363 \h </w:instrText>
      </w:r>
      <w:r>
        <w:fldChar w:fldCharType="separate"/>
      </w:r>
      <w:r>
        <w:t>75</w:t>
      </w:r>
      <w:r>
        <w:fldChar w:fldCharType="end"/>
      </w:r>
    </w:p>
    <w:p w14:paraId="5A7ADAC9" w14:textId="3E612851" w:rsidR="00D64C87" w:rsidRDefault="00D64C87">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_Toc176445364 \h </w:instrText>
      </w:r>
      <w:r>
        <w:fldChar w:fldCharType="separate"/>
      </w:r>
      <w:r>
        <w:t>76</w:t>
      </w:r>
      <w:r>
        <w:fldChar w:fldCharType="end"/>
      </w:r>
    </w:p>
    <w:p w14:paraId="362829BC" w14:textId="4785E22D" w:rsidR="00D64C87" w:rsidRDefault="00D64C87">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_Toc176445365 \h </w:instrText>
      </w:r>
      <w:r>
        <w:fldChar w:fldCharType="separate"/>
      </w:r>
      <w:r>
        <w:t>76</w:t>
      </w:r>
      <w:r>
        <w:fldChar w:fldCharType="end"/>
      </w:r>
    </w:p>
    <w:p w14:paraId="3DD5ED89" w14:textId="65749A44" w:rsidR="00D64C87" w:rsidRDefault="00D64C87">
      <w:pPr>
        <w:pStyle w:val="TOC2"/>
        <w:rPr>
          <w:rFonts w:asciiTheme="minorHAnsi" w:hAnsiTheme="minorHAnsi" w:cstheme="minorBidi"/>
          <w:kern w:val="2"/>
          <w:sz w:val="24"/>
          <w:szCs w:val="24"/>
          <w:lang w:eastAsia="en-GB"/>
          <w14:ligatures w14:val="standardContextual"/>
        </w:rPr>
      </w:pPr>
      <w:r w:rsidRPr="000B62F0">
        <w:rPr>
          <w:lang w:val="en-US"/>
        </w:rPr>
        <w:t>10.2</w:t>
      </w:r>
      <w:r>
        <w:rPr>
          <w:rFonts w:asciiTheme="minorHAnsi" w:hAnsiTheme="minorHAnsi" w:cstheme="minorBidi"/>
          <w:kern w:val="2"/>
          <w:sz w:val="24"/>
          <w:szCs w:val="24"/>
          <w:lang w:eastAsia="en-GB"/>
          <w14:ligatures w14:val="standardContextual"/>
        </w:rPr>
        <w:tab/>
      </w:r>
      <w:r w:rsidRPr="000B62F0">
        <w:rPr>
          <w:lang w:val="en-US"/>
        </w:rPr>
        <w:t>OTA sensitivity</w:t>
      </w:r>
      <w:r>
        <w:tab/>
      </w:r>
      <w:r>
        <w:fldChar w:fldCharType="begin"/>
      </w:r>
      <w:r>
        <w:instrText xml:space="preserve"> PAGEREF _Toc176445366 \h </w:instrText>
      </w:r>
      <w:r>
        <w:fldChar w:fldCharType="separate"/>
      </w:r>
      <w:r>
        <w:t>76</w:t>
      </w:r>
      <w:r>
        <w:fldChar w:fldCharType="end"/>
      </w:r>
    </w:p>
    <w:p w14:paraId="53066B3F" w14:textId="03ECCD58" w:rsidR="00D64C87" w:rsidRDefault="00D64C87">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_Toc176445367 \h </w:instrText>
      </w:r>
      <w:r>
        <w:fldChar w:fldCharType="separate"/>
      </w:r>
      <w:r>
        <w:t>76</w:t>
      </w:r>
      <w:r>
        <w:fldChar w:fldCharType="end"/>
      </w:r>
    </w:p>
    <w:p w14:paraId="384D3EDB" w14:textId="4895C8E5" w:rsidR="00D64C87" w:rsidRDefault="00D64C87">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0B62F0">
        <w:rPr>
          <w:i/>
          <w:iCs/>
        </w:rPr>
        <w:t>SAN type 1-O</w:t>
      </w:r>
      <w:r>
        <w:tab/>
      </w:r>
      <w:r>
        <w:fldChar w:fldCharType="begin"/>
      </w:r>
      <w:r>
        <w:instrText xml:space="preserve"> PAGEREF _Toc176445368 \h </w:instrText>
      </w:r>
      <w:r>
        <w:fldChar w:fldCharType="separate"/>
      </w:r>
      <w:r>
        <w:t>77</w:t>
      </w:r>
      <w:r>
        <w:fldChar w:fldCharType="end"/>
      </w:r>
    </w:p>
    <w:p w14:paraId="067131C7" w14:textId="49573FB2" w:rsidR="00D64C87" w:rsidRDefault="00D64C87">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_Toc176445369 \h </w:instrText>
      </w:r>
      <w:r>
        <w:fldChar w:fldCharType="separate"/>
      </w:r>
      <w:r>
        <w:t>77</w:t>
      </w:r>
      <w:r>
        <w:fldChar w:fldCharType="end"/>
      </w:r>
    </w:p>
    <w:p w14:paraId="3F8F4715" w14:textId="14DC72C6" w:rsidR="00D64C87" w:rsidRDefault="00D64C87">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rsidRPr="000B62F0">
        <w:rPr>
          <w:rFonts w:eastAsia="SimSun"/>
          <w:lang w:val="en-US" w:eastAsia="zh-CN"/>
        </w:rPr>
        <w:t xml:space="preserve"> </w:t>
      </w:r>
      <w:r>
        <w:t>General</w:t>
      </w:r>
      <w:r>
        <w:tab/>
      </w:r>
      <w:r>
        <w:fldChar w:fldCharType="begin"/>
      </w:r>
      <w:r>
        <w:instrText xml:space="preserve"> PAGEREF _Toc176445370 \h </w:instrText>
      </w:r>
      <w:r>
        <w:fldChar w:fldCharType="separate"/>
      </w:r>
      <w:r>
        <w:t>77</w:t>
      </w:r>
      <w:r>
        <w:fldChar w:fldCharType="end"/>
      </w:r>
    </w:p>
    <w:p w14:paraId="76A6B569" w14:textId="407F7788" w:rsidR="00D64C87" w:rsidRDefault="00D64C87">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rsidRPr="000B62F0">
        <w:rPr>
          <w:rFonts w:eastAsia="SimSun"/>
          <w:lang w:val="en-US" w:eastAsia="zh-CN"/>
        </w:rPr>
        <w:t xml:space="preserve"> </w:t>
      </w:r>
      <w:r>
        <w:t xml:space="preserve">Minimum requirement for </w:t>
      </w:r>
      <w:r w:rsidRPr="000B62F0">
        <w:rPr>
          <w:i/>
          <w:lang w:val="en-US" w:eastAsia="zh-CN"/>
        </w:rPr>
        <w:t>SAN</w:t>
      </w:r>
      <w:r w:rsidRPr="000B62F0">
        <w:rPr>
          <w:i/>
        </w:rPr>
        <w:t xml:space="preserve"> type 1-O</w:t>
      </w:r>
      <w:r>
        <w:tab/>
      </w:r>
      <w:r>
        <w:fldChar w:fldCharType="begin"/>
      </w:r>
      <w:r>
        <w:instrText xml:space="preserve"> PAGEREF _Toc176445371 \h </w:instrText>
      </w:r>
      <w:r>
        <w:fldChar w:fldCharType="separate"/>
      </w:r>
      <w:r>
        <w:t>77</w:t>
      </w:r>
      <w:r>
        <w:fldChar w:fldCharType="end"/>
      </w:r>
    </w:p>
    <w:p w14:paraId="748A739A" w14:textId="30C4342E" w:rsidR="00D64C87" w:rsidRDefault="00D64C87">
      <w:pPr>
        <w:pStyle w:val="TOC3"/>
        <w:rPr>
          <w:rFonts w:asciiTheme="minorHAnsi" w:hAnsiTheme="minorHAnsi" w:cstheme="minorBidi"/>
          <w:kern w:val="2"/>
          <w:sz w:val="24"/>
          <w:szCs w:val="24"/>
          <w:lang w:eastAsia="en-GB"/>
          <w14:ligatures w14:val="standardContextual"/>
        </w:rPr>
      </w:pPr>
      <w:r>
        <w:t>10.3.</w:t>
      </w:r>
      <w:r>
        <w:rPr>
          <w:lang w:eastAsia="zh-CN"/>
        </w:rPr>
        <w:t>3</w:t>
      </w:r>
      <w:r>
        <w:rPr>
          <w:rFonts w:asciiTheme="minorHAnsi" w:hAnsiTheme="minorHAnsi" w:cstheme="minorBidi"/>
          <w:kern w:val="2"/>
          <w:sz w:val="24"/>
          <w:szCs w:val="24"/>
          <w:lang w:eastAsia="en-GB"/>
          <w14:ligatures w14:val="standardContextual"/>
        </w:rPr>
        <w:tab/>
      </w:r>
      <w:r>
        <w:t xml:space="preserve">Minimum requirement for </w:t>
      </w:r>
      <w:r w:rsidRPr="000B62F0">
        <w:rPr>
          <w:i/>
          <w:lang w:val="en-US" w:eastAsia="zh-CN"/>
        </w:rPr>
        <w:t>SAN</w:t>
      </w:r>
      <w:r w:rsidRPr="000B62F0">
        <w:rPr>
          <w:i/>
        </w:rPr>
        <w:t xml:space="preserve"> type </w:t>
      </w:r>
      <w:r w:rsidRPr="000B62F0">
        <w:rPr>
          <w:i/>
          <w:lang w:eastAsia="zh-CN"/>
        </w:rPr>
        <w:t>2</w:t>
      </w:r>
      <w:r w:rsidRPr="000B62F0">
        <w:rPr>
          <w:i/>
        </w:rPr>
        <w:t>-O</w:t>
      </w:r>
      <w:r>
        <w:tab/>
      </w:r>
      <w:r>
        <w:fldChar w:fldCharType="begin"/>
      </w:r>
      <w:r>
        <w:instrText xml:space="preserve"> PAGEREF _Toc176445372 \h </w:instrText>
      </w:r>
      <w:r>
        <w:fldChar w:fldCharType="separate"/>
      </w:r>
      <w:r>
        <w:t>78</w:t>
      </w:r>
      <w:r>
        <w:fldChar w:fldCharType="end"/>
      </w:r>
    </w:p>
    <w:p w14:paraId="7E81E1E3" w14:textId="3758DBC7" w:rsidR="00D64C87" w:rsidRDefault="00D64C87">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_Toc176445373 \h </w:instrText>
      </w:r>
      <w:r>
        <w:fldChar w:fldCharType="separate"/>
      </w:r>
      <w:r>
        <w:t>79</w:t>
      </w:r>
      <w:r>
        <w:fldChar w:fldCharType="end"/>
      </w:r>
    </w:p>
    <w:p w14:paraId="57C3C6E9" w14:textId="72D6F07D" w:rsidR="00D64C87" w:rsidRDefault="00D64C87">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_Toc176445374 \h </w:instrText>
      </w:r>
      <w:r>
        <w:fldChar w:fldCharType="separate"/>
      </w:r>
      <w:r>
        <w:t>79</w:t>
      </w:r>
      <w:r>
        <w:fldChar w:fldCharType="end"/>
      </w:r>
    </w:p>
    <w:p w14:paraId="0CB2C5D2" w14:textId="3B998293" w:rsidR="00D64C87" w:rsidRDefault="00D64C87">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0B62F0">
        <w:rPr>
          <w:i/>
          <w:iCs/>
          <w:lang w:val="en-US" w:eastAsia="zh-CN"/>
        </w:rPr>
        <w:t>SAN</w:t>
      </w:r>
      <w:r w:rsidRPr="000B62F0">
        <w:rPr>
          <w:i/>
        </w:rPr>
        <w:t xml:space="preserve"> type 1-O</w:t>
      </w:r>
      <w:r>
        <w:tab/>
      </w:r>
      <w:r>
        <w:fldChar w:fldCharType="begin"/>
      </w:r>
      <w:r>
        <w:instrText xml:space="preserve"> PAGEREF _Toc176445375 \h </w:instrText>
      </w:r>
      <w:r>
        <w:fldChar w:fldCharType="separate"/>
      </w:r>
      <w:r>
        <w:t>79</w:t>
      </w:r>
      <w:r>
        <w:fldChar w:fldCharType="end"/>
      </w:r>
    </w:p>
    <w:p w14:paraId="415BAF5A" w14:textId="41E08A56" w:rsidR="00D64C87" w:rsidRDefault="00D64C87">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_Toc176445376 \h </w:instrText>
      </w:r>
      <w:r>
        <w:fldChar w:fldCharType="separate"/>
      </w:r>
      <w:r>
        <w:t>80</w:t>
      </w:r>
      <w:r>
        <w:fldChar w:fldCharType="end"/>
      </w:r>
    </w:p>
    <w:p w14:paraId="7562F405" w14:textId="169E3B38" w:rsidR="00D64C87" w:rsidRDefault="00D64C87">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_Toc176445377 \h </w:instrText>
      </w:r>
      <w:r>
        <w:fldChar w:fldCharType="separate"/>
      </w:r>
      <w:r>
        <w:t>80</w:t>
      </w:r>
      <w:r>
        <w:fldChar w:fldCharType="end"/>
      </w:r>
    </w:p>
    <w:p w14:paraId="70386C55" w14:textId="43730203" w:rsidR="00D64C87" w:rsidRDefault="00D64C87">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_Toc176445378 \h </w:instrText>
      </w:r>
      <w:r>
        <w:fldChar w:fldCharType="separate"/>
      </w:r>
      <w:r>
        <w:t>80</w:t>
      </w:r>
      <w:r>
        <w:fldChar w:fldCharType="end"/>
      </w:r>
    </w:p>
    <w:p w14:paraId="3FA0F749" w14:textId="16069FF3" w:rsidR="00D64C87" w:rsidRDefault="00D64C87">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0B62F0">
        <w:rPr>
          <w:i/>
        </w:rPr>
        <w:t>SAN type 1-O</w:t>
      </w:r>
      <w:r>
        <w:tab/>
      </w:r>
      <w:r>
        <w:fldChar w:fldCharType="begin"/>
      </w:r>
      <w:r>
        <w:instrText xml:space="preserve"> PAGEREF _Toc176445379 \h </w:instrText>
      </w:r>
      <w:r>
        <w:fldChar w:fldCharType="separate"/>
      </w:r>
      <w:r>
        <w:t>80</w:t>
      </w:r>
      <w:r>
        <w:fldChar w:fldCharType="end"/>
      </w:r>
    </w:p>
    <w:p w14:paraId="1D3B6F7B" w14:textId="73F60161" w:rsidR="00D64C87" w:rsidRDefault="00D64C87">
      <w:pPr>
        <w:pStyle w:val="TOC4"/>
        <w:rPr>
          <w:rFonts w:asciiTheme="minorHAnsi" w:hAnsiTheme="minorHAnsi" w:cstheme="minorBidi"/>
          <w:kern w:val="2"/>
          <w:sz w:val="24"/>
          <w:szCs w:val="24"/>
          <w:lang w:eastAsia="en-GB"/>
          <w14:ligatures w14:val="standardContextual"/>
        </w:rPr>
      </w:pPr>
      <w:r>
        <w:t>10.5.1.3</w:t>
      </w:r>
      <w:r>
        <w:rPr>
          <w:rFonts w:asciiTheme="minorHAnsi" w:hAnsiTheme="minorHAnsi" w:cstheme="minorBidi"/>
          <w:kern w:val="2"/>
          <w:sz w:val="24"/>
          <w:szCs w:val="24"/>
          <w:lang w:eastAsia="en-GB"/>
          <w14:ligatures w14:val="standardContextual"/>
        </w:rPr>
        <w:tab/>
      </w:r>
      <w:r>
        <w:t xml:space="preserve">Minimum requirement for </w:t>
      </w:r>
      <w:r w:rsidRPr="000B62F0">
        <w:rPr>
          <w:i/>
        </w:rPr>
        <w:t xml:space="preserve">SAN type </w:t>
      </w:r>
      <w:r w:rsidRPr="000B62F0">
        <w:rPr>
          <w:i/>
          <w:lang w:val="en-US" w:eastAsia="zh-CN"/>
        </w:rPr>
        <w:t>2</w:t>
      </w:r>
      <w:r w:rsidRPr="000B62F0">
        <w:rPr>
          <w:i/>
        </w:rPr>
        <w:t>-O</w:t>
      </w:r>
      <w:r>
        <w:tab/>
      </w:r>
      <w:r>
        <w:fldChar w:fldCharType="begin"/>
      </w:r>
      <w:r>
        <w:instrText xml:space="preserve"> PAGEREF _Toc176445380 \h </w:instrText>
      </w:r>
      <w:r>
        <w:fldChar w:fldCharType="separate"/>
      </w:r>
      <w:r>
        <w:t>81</w:t>
      </w:r>
      <w:r>
        <w:fldChar w:fldCharType="end"/>
      </w:r>
    </w:p>
    <w:p w14:paraId="0C3091DC" w14:textId="14A84322" w:rsidR="00D64C87" w:rsidRDefault="00D64C87">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_Toc176445381 \h </w:instrText>
      </w:r>
      <w:r>
        <w:fldChar w:fldCharType="separate"/>
      </w:r>
      <w:r>
        <w:t>82</w:t>
      </w:r>
      <w:r>
        <w:fldChar w:fldCharType="end"/>
      </w:r>
    </w:p>
    <w:p w14:paraId="3E586609" w14:textId="567F3615" w:rsidR="00D64C87" w:rsidRDefault="00D64C87">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_Toc176445382 \h </w:instrText>
      </w:r>
      <w:r>
        <w:fldChar w:fldCharType="separate"/>
      </w:r>
      <w:r>
        <w:t>82</w:t>
      </w:r>
      <w:r>
        <w:fldChar w:fldCharType="end"/>
      </w:r>
    </w:p>
    <w:p w14:paraId="604F3B30" w14:textId="2CC9E2CE" w:rsidR="00D64C87" w:rsidRDefault="00D64C87">
      <w:pPr>
        <w:pStyle w:val="TOC3"/>
        <w:rPr>
          <w:rFonts w:asciiTheme="minorHAnsi" w:hAnsiTheme="minorHAnsi" w:cstheme="minorBidi"/>
          <w:kern w:val="2"/>
          <w:sz w:val="24"/>
          <w:szCs w:val="24"/>
          <w:lang w:eastAsia="en-GB"/>
          <w14:ligatures w14:val="standardContextual"/>
        </w:rPr>
      </w:pPr>
      <w:r>
        <w:lastRenderedPageBreak/>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_Toc176445383 \h </w:instrText>
      </w:r>
      <w:r>
        <w:fldChar w:fldCharType="separate"/>
      </w:r>
      <w:r>
        <w:t>82</w:t>
      </w:r>
      <w:r>
        <w:fldChar w:fldCharType="end"/>
      </w:r>
    </w:p>
    <w:p w14:paraId="5A9E8B0F" w14:textId="3C465BF4" w:rsidR="00D64C87" w:rsidRDefault="00D64C87">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0B62F0">
        <w:rPr>
          <w:i/>
          <w:lang w:val="en-US" w:eastAsia="zh-CN"/>
        </w:rPr>
        <w:t>SAN</w:t>
      </w:r>
      <w:r w:rsidRPr="000B62F0">
        <w:rPr>
          <w:i/>
        </w:rPr>
        <w:t xml:space="preserve"> type 1-O</w:t>
      </w:r>
      <w:r>
        <w:tab/>
      </w:r>
      <w:r>
        <w:fldChar w:fldCharType="begin"/>
      </w:r>
      <w:r>
        <w:instrText xml:space="preserve"> PAGEREF _Toc176445384 \h </w:instrText>
      </w:r>
      <w:r>
        <w:fldChar w:fldCharType="separate"/>
      </w:r>
      <w:r>
        <w:t>82</w:t>
      </w:r>
      <w:r>
        <w:fldChar w:fldCharType="end"/>
      </w:r>
    </w:p>
    <w:p w14:paraId="0F49AA80" w14:textId="37A4C5B8" w:rsidR="00D64C87" w:rsidRDefault="00D64C87">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_Toc176445385 \h </w:instrText>
      </w:r>
      <w:r>
        <w:fldChar w:fldCharType="separate"/>
      </w:r>
      <w:r>
        <w:t>82</w:t>
      </w:r>
      <w:r>
        <w:fldChar w:fldCharType="end"/>
      </w:r>
    </w:p>
    <w:p w14:paraId="181EA122" w14:textId="4B326BF6" w:rsidR="00D64C87" w:rsidRDefault="00D64C87">
      <w:pPr>
        <w:pStyle w:val="TOC3"/>
        <w:rPr>
          <w:rFonts w:asciiTheme="minorHAnsi" w:hAnsiTheme="minorHAnsi" w:cstheme="minorBidi"/>
          <w:kern w:val="2"/>
          <w:sz w:val="24"/>
          <w:szCs w:val="24"/>
          <w:lang w:eastAsia="en-GB"/>
          <w14:ligatures w14:val="standardContextual"/>
        </w:rPr>
      </w:pPr>
      <w:r>
        <w:t>10.6.</w:t>
      </w:r>
      <w:r w:rsidRPr="000B62F0">
        <w:rPr>
          <w:lang w:val="en-US" w:eastAsia="zh-CN"/>
        </w:rPr>
        <w:t>3</w:t>
      </w:r>
      <w:r>
        <w:rPr>
          <w:rFonts w:asciiTheme="minorHAnsi" w:hAnsiTheme="minorHAnsi" w:cstheme="minorBidi"/>
          <w:kern w:val="2"/>
          <w:sz w:val="24"/>
          <w:szCs w:val="24"/>
          <w:lang w:eastAsia="en-GB"/>
          <w14:ligatures w14:val="standardContextual"/>
        </w:rPr>
        <w:tab/>
      </w:r>
      <w:r>
        <w:t xml:space="preserve">Minimum requirement for </w:t>
      </w:r>
      <w:r w:rsidRPr="000B62F0">
        <w:rPr>
          <w:i/>
          <w:lang w:val="en-US" w:eastAsia="zh-CN"/>
        </w:rPr>
        <w:t>SAN</w:t>
      </w:r>
      <w:r w:rsidRPr="000B62F0">
        <w:rPr>
          <w:i/>
        </w:rPr>
        <w:t xml:space="preserve"> type </w:t>
      </w:r>
      <w:r w:rsidRPr="000B62F0">
        <w:rPr>
          <w:i/>
          <w:lang w:val="en-US" w:eastAsia="zh-CN"/>
        </w:rPr>
        <w:t>2</w:t>
      </w:r>
      <w:r w:rsidRPr="000B62F0">
        <w:rPr>
          <w:i/>
        </w:rPr>
        <w:t>-O</w:t>
      </w:r>
      <w:r>
        <w:tab/>
      </w:r>
      <w:r>
        <w:fldChar w:fldCharType="begin"/>
      </w:r>
      <w:r>
        <w:instrText xml:space="preserve"> PAGEREF _Toc176445386 \h </w:instrText>
      </w:r>
      <w:r>
        <w:fldChar w:fldCharType="separate"/>
      </w:r>
      <w:r>
        <w:t>83</w:t>
      </w:r>
      <w:r>
        <w:fldChar w:fldCharType="end"/>
      </w:r>
    </w:p>
    <w:p w14:paraId="6A184467" w14:textId="72ECBCE1" w:rsidR="00D64C87" w:rsidRDefault="00D64C87">
      <w:pPr>
        <w:pStyle w:val="TOC4"/>
        <w:rPr>
          <w:rFonts w:asciiTheme="minorHAnsi" w:hAnsiTheme="minorHAnsi" w:cstheme="minorBidi"/>
          <w:kern w:val="2"/>
          <w:sz w:val="24"/>
          <w:szCs w:val="24"/>
          <w:lang w:eastAsia="en-GB"/>
          <w14:ligatures w14:val="standardContextual"/>
        </w:rPr>
      </w:pPr>
      <w:r>
        <w:t>10.6.3.1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_Toc176445387 \h </w:instrText>
      </w:r>
      <w:r>
        <w:fldChar w:fldCharType="separate"/>
      </w:r>
      <w:r>
        <w:t>83</w:t>
      </w:r>
      <w:r>
        <w:fldChar w:fldCharType="end"/>
      </w:r>
    </w:p>
    <w:p w14:paraId="40052651" w14:textId="391EFDB9" w:rsidR="00D64C87" w:rsidRDefault="00D64C87">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_Toc176445388 \h </w:instrText>
      </w:r>
      <w:r>
        <w:fldChar w:fldCharType="separate"/>
      </w:r>
      <w:r>
        <w:t>83</w:t>
      </w:r>
      <w:r>
        <w:fldChar w:fldCharType="end"/>
      </w:r>
    </w:p>
    <w:p w14:paraId="209BD7C8" w14:textId="6D63B39A" w:rsidR="00D64C87" w:rsidRDefault="00D64C87">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_Toc176445389 \h </w:instrText>
      </w:r>
      <w:r>
        <w:fldChar w:fldCharType="separate"/>
      </w:r>
      <w:r>
        <w:t>83</w:t>
      </w:r>
      <w:r>
        <w:fldChar w:fldCharType="end"/>
      </w:r>
    </w:p>
    <w:p w14:paraId="15B1CBC8" w14:textId="6B090A6C" w:rsidR="00D64C87" w:rsidRDefault="00D64C87">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_Toc176445390 \h </w:instrText>
      </w:r>
      <w:r>
        <w:fldChar w:fldCharType="separate"/>
      </w:r>
      <w:r>
        <w:t>83</w:t>
      </w:r>
      <w:r>
        <w:fldChar w:fldCharType="end"/>
      </w:r>
    </w:p>
    <w:p w14:paraId="60E36D01" w14:textId="2FCFEADC" w:rsidR="00D64C87" w:rsidRDefault="00D64C87">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_Toc176445391 \h </w:instrText>
      </w:r>
      <w:r>
        <w:fldChar w:fldCharType="separate"/>
      </w:r>
      <w:r>
        <w:t>83</w:t>
      </w:r>
      <w:r>
        <w:fldChar w:fldCharType="end"/>
      </w:r>
    </w:p>
    <w:p w14:paraId="0FD9A5CB" w14:textId="4DB5E8A7" w:rsidR="00D64C87" w:rsidRDefault="00D64C87">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_Toc176445392 \h </w:instrText>
      </w:r>
      <w:r>
        <w:fldChar w:fldCharType="separate"/>
      </w:r>
      <w:r>
        <w:t>84</w:t>
      </w:r>
      <w:r>
        <w:fldChar w:fldCharType="end"/>
      </w:r>
    </w:p>
    <w:p w14:paraId="2BBA1BD6" w14:textId="3930FB56" w:rsidR="00D64C87" w:rsidRDefault="00D64C87">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_Toc176445393 \h </w:instrText>
      </w:r>
      <w:r>
        <w:fldChar w:fldCharType="separate"/>
      </w:r>
      <w:r>
        <w:t>84</w:t>
      </w:r>
      <w:r>
        <w:fldChar w:fldCharType="end"/>
      </w:r>
    </w:p>
    <w:p w14:paraId="1DCAB856" w14:textId="07A7610E" w:rsidR="00D64C87" w:rsidRDefault="00D64C87">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0B62F0">
        <w:rPr>
          <w:i/>
          <w:lang w:val="en-US" w:eastAsia="zh-CN"/>
        </w:rPr>
        <w:t>SAN</w:t>
      </w:r>
      <w:r w:rsidRPr="000B62F0">
        <w:rPr>
          <w:i/>
          <w:lang w:eastAsia="zh-CN"/>
        </w:rPr>
        <w:t xml:space="preserve"> type 1-O</w:t>
      </w:r>
      <w:r>
        <w:tab/>
      </w:r>
      <w:r>
        <w:fldChar w:fldCharType="begin"/>
      </w:r>
      <w:r>
        <w:instrText xml:space="preserve"> PAGEREF _Toc176445394 \h </w:instrText>
      </w:r>
      <w:r>
        <w:fldChar w:fldCharType="separate"/>
      </w:r>
      <w:r>
        <w:t>84</w:t>
      </w:r>
      <w:r>
        <w:fldChar w:fldCharType="end"/>
      </w:r>
    </w:p>
    <w:p w14:paraId="050E7BAF" w14:textId="61D51352" w:rsidR="00D64C87" w:rsidRDefault="00D64C87">
      <w:pPr>
        <w:pStyle w:val="TOC3"/>
        <w:rPr>
          <w:rFonts w:asciiTheme="minorHAnsi" w:hAnsiTheme="minorHAnsi" w:cstheme="minorBidi"/>
          <w:kern w:val="2"/>
          <w:sz w:val="24"/>
          <w:szCs w:val="24"/>
          <w:lang w:eastAsia="en-GB"/>
          <w14:ligatures w14:val="standardContextual"/>
        </w:rPr>
      </w:pPr>
      <w:r>
        <w:t>10.</w:t>
      </w:r>
      <w:r>
        <w:rPr>
          <w:lang w:eastAsia="zh-CN"/>
        </w:rPr>
        <w:t>9</w:t>
      </w:r>
      <w:r>
        <w:t>.</w:t>
      </w:r>
      <w:r w:rsidRPr="000B62F0">
        <w:rPr>
          <w:lang w:val="en-US" w:eastAsia="zh-CN"/>
        </w:rPr>
        <w:t>3</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0B62F0">
        <w:rPr>
          <w:i/>
          <w:lang w:val="en-US" w:eastAsia="zh-CN"/>
        </w:rPr>
        <w:t>SAN</w:t>
      </w:r>
      <w:r w:rsidRPr="000B62F0">
        <w:rPr>
          <w:i/>
          <w:lang w:eastAsia="zh-CN"/>
        </w:rPr>
        <w:t xml:space="preserve"> type </w:t>
      </w:r>
      <w:r w:rsidRPr="000B62F0">
        <w:rPr>
          <w:i/>
          <w:lang w:val="en-US" w:eastAsia="zh-CN"/>
        </w:rPr>
        <w:t>2</w:t>
      </w:r>
      <w:r w:rsidRPr="000B62F0">
        <w:rPr>
          <w:i/>
          <w:lang w:eastAsia="zh-CN"/>
        </w:rPr>
        <w:t>-O</w:t>
      </w:r>
      <w:r>
        <w:tab/>
      </w:r>
      <w:r>
        <w:fldChar w:fldCharType="begin"/>
      </w:r>
      <w:r>
        <w:instrText xml:space="preserve"> PAGEREF _Toc176445395 \h </w:instrText>
      </w:r>
      <w:r>
        <w:fldChar w:fldCharType="separate"/>
      </w:r>
      <w:r>
        <w:t>85</w:t>
      </w:r>
      <w:r>
        <w:fldChar w:fldCharType="end"/>
      </w:r>
    </w:p>
    <w:p w14:paraId="17ABA425" w14:textId="275EBB35" w:rsidR="00D64C87" w:rsidRDefault="00D64C87">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_Toc176445396 \h </w:instrText>
      </w:r>
      <w:r>
        <w:fldChar w:fldCharType="separate"/>
      </w:r>
      <w:r>
        <w:t>86</w:t>
      </w:r>
      <w:r>
        <w:fldChar w:fldCharType="end"/>
      </w:r>
    </w:p>
    <w:p w14:paraId="2EC4E26E" w14:textId="6A226B3B" w:rsidR="00D64C87" w:rsidRDefault="00D64C87">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_Toc176445397 \h </w:instrText>
      </w:r>
      <w:r>
        <w:fldChar w:fldCharType="separate"/>
      </w:r>
      <w:r>
        <w:t>86</w:t>
      </w:r>
      <w:r>
        <w:fldChar w:fldCharType="end"/>
      </w:r>
    </w:p>
    <w:p w14:paraId="522F5846" w14:textId="382DDB56" w:rsidR="00D64C87" w:rsidRDefault="00D64C87">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_Toc176445398 \h </w:instrText>
      </w:r>
      <w:r>
        <w:fldChar w:fldCharType="separate"/>
      </w:r>
      <w:r>
        <w:t>86</w:t>
      </w:r>
      <w:r>
        <w:fldChar w:fldCharType="end"/>
      </w:r>
    </w:p>
    <w:p w14:paraId="7D5A45C0" w14:textId="28154CBC" w:rsidR="00D64C87" w:rsidRDefault="00D64C87">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_Toc176445399 \h </w:instrText>
      </w:r>
      <w:r>
        <w:fldChar w:fldCharType="separate"/>
      </w:r>
      <w:r>
        <w:t>86</w:t>
      </w:r>
      <w:r>
        <w:fldChar w:fldCharType="end"/>
      </w:r>
    </w:p>
    <w:p w14:paraId="0B32CC2B" w14:textId="369FE82A" w:rsidR="00D64C87" w:rsidRDefault="00D64C87">
      <w:pPr>
        <w:pStyle w:val="TOC2"/>
        <w:rPr>
          <w:rFonts w:asciiTheme="minorHAnsi" w:hAnsiTheme="minorHAnsi" w:cstheme="minorBidi"/>
          <w:kern w:val="2"/>
          <w:sz w:val="24"/>
          <w:szCs w:val="24"/>
          <w:lang w:eastAsia="en-GB"/>
          <w14:ligatures w14:val="standardContextual"/>
        </w:rPr>
      </w:pPr>
      <w:r>
        <w:t>11.</w:t>
      </w:r>
      <w:r w:rsidRPr="000B62F0">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_Toc176445400 \h </w:instrText>
      </w:r>
      <w:r>
        <w:fldChar w:fldCharType="separate"/>
      </w:r>
      <w:r>
        <w:t>87</w:t>
      </w:r>
      <w:r>
        <w:fldChar w:fldCharType="end"/>
      </w:r>
    </w:p>
    <w:p w14:paraId="36CF3303" w14:textId="29135B61" w:rsidR="00D64C87" w:rsidRDefault="00D64C87">
      <w:pPr>
        <w:pStyle w:val="TOC3"/>
        <w:rPr>
          <w:rFonts w:asciiTheme="minorHAnsi" w:hAnsiTheme="minorHAnsi" w:cstheme="minorBidi"/>
          <w:kern w:val="2"/>
          <w:sz w:val="24"/>
          <w:szCs w:val="24"/>
          <w:lang w:eastAsia="en-GB"/>
          <w14:ligatures w14:val="standardContextual"/>
        </w:rPr>
      </w:pPr>
      <w:r>
        <w:t>11.</w:t>
      </w:r>
      <w:r>
        <w:rPr>
          <w:lang w:eastAsia="zh-CN"/>
        </w:rPr>
        <w:t>2</w:t>
      </w:r>
      <w:r>
        <w:t>.1</w:t>
      </w:r>
      <w:r>
        <w:rPr>
          <w:rFonts w:asciiTheme="minorHAnsi" w:hAnsiTheme="minorHAnsi" w:cstheme="minorBidi"/>
          <w:kern w:val="2"/>
          <w:sz w:val="24"/>
          <w:szCs w:val="24"/>
          <w:lang w:eastAsia="en-GB"/>
          <w14:ligatures w14:val="standardContextual"/>
        </w:rPr>
        <w:tab/>
      </w:r>
      <w:r>
        <w:t xml:space="preserve">Requirements for </w:t>
      </w:r>
      <w:r w:rsidRPr="000B62F0">
        <w:rPr>
          <w:i/>
        </w:rPr>
        <w:t>SAN type 1-O</w:t>
      </w:r>
      <w:r>
        <w:tab/>
      </w:r>
      <w:r>
        <w:fldChar w:fldCharType="begin"/>
      </w:r>
      <w:r>
        <w:instrText xml:space="preserve"> PAGEREF _Toc176445401 \h </w:instrText>
      </w:r>
      <w:r>
        <w:fldChar w:fldCharType="separate"/>
      </w:r>
      <w:r>
        <w:t>87</w:t>
      </w:r>
      <w:r>
        <w:fldChar w:fldCharType="end"/>
      </w:r>
    </w:p>
    <w:p w14:paraId="45E4C611" w14:textId="143D39E7" w:rsidR="00D64C87" w:rsidRDefault="00D64C87">
      <w:pPr>
        <w:pStyle w:val="TOC4"/>
        <w:rPr>
          <w:rFonts w:asciiTheme="minorHAnsi" w:hAnsiTheme="minorHAnsi" w:cstheme="minorBidi"/>
          <w:kern w:val="2"/>
          <w:sz w:val="24"/>
          <w:szCs w:val="24"/>
          <w:lang w:eastAsia="en-GB"/>
          <w14:ligatures w14:val="standardContextual"/>
        </w:rPr>
      </w:pPr>
      <w:r>
        <w:t>11.2.1.1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_Toc176445402 \h </w:instrText>
      </w:r>
      <w:r>
        <w:fldChar w:fldCharType="separate"/>
      </w:r>
      <w:r>
        <w:t>87</w:t>
      </w:r>
      <w:r>
        <w:fldChar w:fldCharType="end"/>
      </w:r>
    </w:p>
    <w:p w14:paraId="748F5B0E" w14:textId="388D1E8C" w:rsidR="00D64C87" w:rsidRDefault="00D64C87">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_Toc176445403 \h </w:instrText>
      </w:r>
      <w:r>
        <w:fldChar w:fldCharType="separate"/>
      </w:r>
      <w:r>
        <w:t>87</w:t>
      </w:r>
      <w:r>
        <w:fldChar w:fldCharType="end"/>
      </w:r>
    </w:p>
    <w:p w14:paraId="3AA522F8" w14:textId="2B55DE3E" w:rsidR="00D64C87" w:rsidRDefault="00D64C87">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_Toc176445404 \h </w:instrText>
      </w:r>
      <w:r>
        <w:fldChar w:fldCharType="separate"/>
      </w:r>
      <w:r>
        <w:t>87</w:t>
      </w:r>
      <w:r>
        <w:fldChar w:fldCharType="end"/>
      </w:r>
    </w:p>
    <w:p w14:paraId="6C3B59BC" w14:textId="60237AC0" w:rsidR="00D64C87" w:rsidRDefault="00D64C87">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_Toc176445405 \h </w:instrText>
      </w:r>
      <w:r>
        <w:fldChar w:fldCharType="separate"/>
      </w:r>
      <w:r>
        <w:t>87</w:t>
      </w:r>
      <w:r>
        <w:fldChar w:fldCharType="end"/>
      </w:r>
    </w:p>
    <w:p w14:paraId="3BEE72BD" w14:textId="67616BC3" w:rsidR="00D64C87" w:rsidRDefault="00D64C87">
      <w:pPr>
        <w:pStyle w:val="TOC4"/>
        <w:rPr>
          <w:rFonts w:asciiTheme="minorHAnsi" w:hAnsiTheme="minorHAnsi" w:cstheme="minorBidi"/>
          <w:kern w:val="2"/>
          <w:sz w:val="24"/>
          <w:szCs w:val="24"/>
          <w:lang w:eastAsia="en-GB"/>
          <w14:ligatures w14:val="standardContextual"/>
        </w:rPr>
      </w:pPr>
      <w:r>
        <w:rPr>
          <w:lang w:eastAsia="ko-KR"/>
        </w:rPr>
        <w:t>11.2.1.</w:t>
      </w:r>
      <w:r>
        <w:rPr>
          <w:lang w:eastAsia="zh-CN"/>
        </w:rPr>
        <w:t>5</w:t>
      </w:r>
      <w:r>
        <w:rPr>
          <w:rFonts w:asciiTheme="minorHAnsi" w:hAnsiTheme="minorHAnsi" w:cstheme="minorBidi"/>
          <w:kern w:val="2"/>
          <w:sz w:val="24"/>
          <w:szCs w:val="24"/>
          <w:lang w:eastAsia="en-GB"/>
          <w14:ligatures w14:val="standardContextual"/>
        </w:rPr>
        <w:tab/>
      </w:r>
      <w:r>
        <w:t>Requirements for PUSCH with DM-RS bundling</w:t>
      </w:r>
      <w:r>
        <w:tab/>
      </w:r>
      <w:r>
        <w:fldChar w:fldCharType="begin"/>
      </w:r>
      <w:r>
        <w:instrText xml:space="preserve"> PAGEREF _Toc176445406 \h </w:instrText>
      </w:r>
      <w:r>
        <w:fldChar w:fldCharType="separate"/>
      </w:r>
      <w:r>
        <w:t>87</w:t>
      </w:r>
      <w:r>
        <w:fldChar w:fldCharType="end"/>
      </w:r>
    </w:p>
    <w:p w14:paraId="45B496CD" w14:textId="563F2D1A" w:rsidR="00D64C87" w:rsidRDefault="00D64C87">
      <w:pPr>
        <w:pStyle w:val="TOC3"/>
        <w:rPr>
          <w:rFonts w:asciiTheme="minorHAnsi" w:hAnsiTheme="minorHAnsi" w:cstheme="minorBidi"/>
          <w:kern w:val="2"/>
          <w:sz w:val="24"/>
          <w:szCs w:val="24"/>
          <w:lang w:eastAsia="en-GB"/>
          <w14:ligatures w14:val="standardContextual"/>
        </w:rPr>
      </w:pPr>
      <w:r>
        <w:t>11.</w:t>
      </w:r>
      <w:r>
        <w:rPr>
          <w:lang w:eastAsia="zh-CN"/>
        </w:rPr>
        <w:t>2</w:t>
      </w:r>
      <w:r>
        <w:t>.2</w:t>
      </w:r>
      <w:r>
        <w:rPr>
          <w:rFonts w:asciiTheme="minorHAnsi" w:hAnsiTheme="minorHAnsi" w:cstheme="minorBidi"/>
          <w:kern w:val="2"/>
          <w:sz w:val="24"/>
          <w:szCs w:val="24"/>
          <w:lang w:eastAsia="en-GB"/>
          <w14:ligatures w14:val="standardContextual"/>
        </w:rPr>
        <w:tab/>
      </w:r>
      <w:r>
        <w:t xml:space="preserve">Requirements for </w:t>
      </w:r>
      <w:r w:rsidRPr="000B62F0">
        <w:rPr>
          <w:i/>
        </w:rPr>
        <w:t>SAN type 2-O</w:t>
      </w:r>
      <w:r>
        <w:tab/>
      </w:r>
      <w:r>
        <w:fldChar w:fldCharType="begin"/>
      </w:r>
      <w:r>
        <w:instrText xml:space="preserve"> PAGEREF _Toc176445407 \h </w:instrText>
      </w:r>
      <w:r>
        <w:fldChar w:fldCharType="separate"/>
      </w:r>
      <w:r>
        <w:t>87</w:t>
      </w:r>
      <w:r>
        <w:fldChar w:fldCharType="end"/>
      </w:r>
    </w:p>
    <w:p w14:paraId="3C09FDA8" w14:textId="0B7D511F" w:rsidR="00D64C87" w:rsidRDefault="00D64C87">
      <w:pPr>
        <w:pStyle w:val="TOC4"/>
        <w:rPr>
          <w:rFonts w:asciiTheme="minorHAnsi" w:hAnsiTheme="minorHAnsi" w:cstheme="minorBidi"/>
          <w:kern w:val="2"/>
          <w:sz w:val="24"/>
          <w:szCs w:val="24"/>
          <w:lang w:eastAsia="en-GB"/>
          <w14:ligatures w14:val="standardContextual"/>
        </w:rPr>
      </w:pPr>
      <w:r>
        <w:t>11.2.2.1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_Toc176445408 \h </w:instrText>
      </w:r>
      <w:r>
        <w:fldChar w:fldCharType="separate"/>
      </w:r>
      <w:r>
        <w:t>87</w:t>
      </w:r>
      <w:r>
        <w:fldChar w:fldCharType="end"/>
      </w:r>
    </w:p>
    <w:p w14:paraId="6654DEEF" w14:textId="796877D5" w:rsidR="00D64C87" w:rsidRDefault="00D64C87">
      <w:pPr>
        <w:pStyle w:val="TOC5"/>
        <w:rPr>
          <w:rFonts w:asciiTheme="minorHAnsi" w:hAnsiTheme="minorHAnsi" w:cstheme="minorBidi"/>
          <w:kern w:val="2"/>
          <w:sz w:val="24"/>
          <w:szCs w:val="24"/>
          <w:lang w:eastAsia="en-GB"/>
          <w14:ligatures w14:val="standardContextual"/>
        </w:rPr>
      </w:pPr>
      <w:r>
        <w:t>11.2.2.1.1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_Toc176445409 \h </w:instrText>
      </w:r>
      <w:r>
        <w:fldChar w:fldCharType="separate"/>
      </w:r>
      <w:r>
        <w:t>87</w:t>
      </w:r>
      <w:r>
        <w:fldChar w:fldCharType="end"/>
      </w:r>
    </w:p>
    <w:p w14:paraId="60F96CE9" w14:textId="268BE061" w:rsidR="00D64C87" w:rsidRDefault="00D64C87">
      <w:pPr>
        <w:pStyle w:val="TOC5"/>
        <w:rPr>
          <w:rFonts w:asciiTheme="minorHAnsi" w:hAnsiTheme="minorHAnsi" w:cstheme="minorBidi"/>
          <w:kern w:val="2"/>
          <w:sz w:val="24"/>
          <w:szCs w:val="24"/>
          <w:lang w:eastAsia="en-GB"/>
          <w14:ligatures w14:val="standardContextual"/>
        </w:rPr>
      </w:pPr>
      <w:r>
        <w:t>11.2.2.1.2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_Toc176445410 \h </w:instrText>
      </w:r>
      <w:r>
        <w:fldChar w:fldCharType="separate"/>
      </w:r>
      <w:r>
        <w:t>88</w:t>
      </w:r>
      <w:r>
        <w:fldChar w:fldCharType="end"/>
      </w:r>
    </w:p>
    <w:p w14:paraId="5BD40AAC" w14:textId="5A84BCD0" w:rsidR="00D64C87" w:rsidRDefault="00D64C87">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_Toc176445411 \h </w:instrText>
      </w:r>
      <w:r>
        <w:fldChar w:fldCharType="separate"/>
      </w:r>
      <w:r>
        <w:t>88</w:t>
      </w:r>
      <w:r>
        <w:fldChar w:fldCharType="end"/>
      </w:r>
    </w:p>
    <w:p w14:paraId="70AA5521" w14:textId="4E4ACAF6" w:rsidR="00D64C87" w:rsidRDefault="00D64C87">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_Toc176445412 \h </w:instrText>
      </w:r>
      <w:r>
        <w:fldChar w:fldCharType="separate"/>
      </w:r>
      <w:r>
        <w:t>88</w:t>
      </w:r>
      <w:r>
        <w:fldChar w:fldCharType="end"/>
      </w:r>
    </w:p>
    <w:p w14:paraId="5190BB5D" w14:textId="04CC7177" w:rsidR="00D64C87" w:rsidRDefault="00D64C87">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en-GB"/>
          <w14:ligatures w14:val="standardContextual"/>
        </w:rPr>
        <w:tab/>
      </w:r>
      <w:r>
        <w:rPr>
          <w:lang w:eastAsia="ko-KR"/>
        </w:rPr>
        <w:t>Minimum</w:t>
      </w:r>
      <w:r w:rsidRPr="000B62F0">
        <w:rPr>
          <w:rFonts w:eastAsia="Malgun Gothic"/>
        </w:rPr>
        <w:t xml:space="preserve"> requirements</w:t>
      </w:r>
      <w:r>
        <w:tab/>
      </w:r>
      <w:r>
        <w:fldChar w:fldCharType="begin"/>
      </w:r>
      <w:r>
        <w:instrText xml:space="preserve"> PAGEREF _Toc176445413 \h </w:instrText>
      </w:r>
      <w:r>
        <w:fldChar w:fldCharType="separate"/>
      </w:r>
      <w:r>
        <w:t>88</w:t>
      </w:r>
      <w:r>
        <w:fldChar w:fldCharType="end"/>
      </w:r>
    </w:p>
    <w:p w14:paraId="3870B9AD" w14:textId="18E2B0CB" w:rsidR="00D64C87" w:rsidRDefault="00D64C87">
      <w:pPr>
        <w:pStyle w:val="TOC4"/>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en-GB"/>
          <w14:ligatures w14:val="standardContextual"/>
        </w:rPr>
        <w:tab/>
      </w:r>
      <w:r>
        <w:rPr>
          <w:lang w:eastAsia="ko-KR"/>
        </w:rPr>
        <w:t>Requirements for PUSCH repetition Type A</w:t>
      </w:r>
      <w:r>
        <w:tab/>
      </w:r>
      <w:r>
        <w:fldChar w:fldCharType="begin"/>
      </w:r>
      <w:r>
        <w:instrText xml:space="preserve"> PAGEREF _Toc176445414 \h </w:instrText>
      </w:r>
      <w:r>
        <w:fldChar w:fldCharType="separate"/>
      </w:r>
      <w:r>
        <w:t>89</w:t>
      </w:r>
      <w:r>
        <w:fldChar w:fldCharType="end"/>
      </w:r>
    </w:p>
    <w:p w14:paraId="578FE1FC" w14:textId="7A5BFFDF" w:rsidR="00D64C87" w:rsidRDefault="00D64C87">
      <w:pPr>
        <w:pStyle w:val="TOC5"/>
        <w:rPr>
          <w:rFonts w:asciiTheme="minorHAnsi" w:hAnsiTheme="minorHAnsi" w:cstheme="minorBidi"/>
          <w:kern w:val="2"/>
          <w:sz w:val="24"/>
          <w:szCs w:val="24"/>
          <w:lang w:eastAsia="en-GB"/>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_Toc176445415 \h </w:instrText>
      </w:r>
      <w:r>
        <w:fldChar w:fldCharType="separate"/>
      </w:r>
      <w:r>
        <w:t>89</w:t>
      </w:r>
      <w:r>
        <w:fldChar w:fldCharType="end"/>
      </w:r>
    </w:p>
    <w:p w14:paraId="45DD6CF8" w14:textId="4BFF025E" w:rsidR="00D64C87" w:rsidRDefault="00D64C87">
      <w:pPr>
        <w:pStyle w:val="TOC5"/>
        <w:rPr>
          <w:rFonts w:asciiTheme="minorHAnsi" w:hAnsiTheme="minorHAnsi" w:cstheme="minorBidi"/>
          <w:kern w:val="2"/>
          <w:sz w:val="24"/>
          <w:szCs w:val="24"/>
          <w:lang w:eastAsia="en-GB"/>
          <w14:ligatures w14:val="standardContextual"/>
        </w:rPr>
      </w:pPr>
      <w:r>
        <w:t>11.2.2.3.2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_Toc176445416 \h </w:instrText>
      </w:r>
      <w:r>
        <w:fldChar w:fldCharType="separate"/>
      </w:r>
      <w:r>
        <w:t>89</w:t>
      </w:r>
      <w:r>
        <w:fldChar w:fldCharType="end"/>
      </w:r>
    </w:p>
    <w:p w14:paraId="5AAA3990" w14:textId="203807AE" w:rsidR="00D64C87" w:rsidRDefault="00D64C87">
      <w:pPr>
        <w:pStyle w:val="TOC2"/>
        <w:rPr>
          <w:rFonts w:asciiTheme="minorHAnsi" w:hAnsiTheme="minorHAnsi" w:cstheme="minorBidi"/>
          <w:kern w:val="2"/>
          <w:sz w:val="24"/>
          <w:szCs w:val="24"/>
          <w:lang w:eastAsia="en-GB"/>
          <w14:ligatures w14:val="standardContextual"/>
        </w:rPr>
      </w:pPr>
      <w:r>
        <w:t>11.</w:t>
      </w:r>
      <w:r w:rsidRPr="000B62F0">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_Toc176445417 \h </w:instrText>
      </w:r>
      <w:r>
        <w:fldChar w:fldCharType="separate"/>
      </w:r>
      <w:r>
        <w:t>90</w:t>
      </w:r>
      <w:r>
        <w:fldChar w:fldCharType="end"/>
      </w:r>
    </w:p>
    <w:p w14:paraId="4F6F307D" w14:textId="33FAA5CF" w:rsidR="00D64C87" w:rsidRDefault="00D64C87">
      <w:pPr>
        <w:pStyle w:val="TOC3"/>
        <w:rPr>
          <w:rFonts w:asciiTheme="minorHAnsi" w:hAnsiTheme="minorHAnsi" w:cstheme="minorBidi"/>
          <w:kern w:val="2"/>
          <w:sz w:val="24"/>
          <w:szCs w:val="24"/>
          <w:lang w:eastAsia="en-GB"/>
          <w14:ligatures w14:val="standardContextual"/>
        </w:rPr>
      </w:pPr>
      <w:r>
        <w:t>11.</w:t>
      </w:r>
      <w:r w:rsidRPr="000B62F0">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0B62F0">
        <w:rPr>
          <w:i/>
        </w:rPr>
        <w:t>SAN type 1-O</w:t>
      </w:r>
      <w:r>
        <w:tab/>
      </w:r>
      <w:r>
        <w:fldChar w:fldCharType="begin"/>
      </w:r>
      <w:r>
        <w:instrText xml:space="preserve"> PAGEREF _Toc176445418 \h </w:instrText>
      </w:r>
      <w:r>
        <w:fldChar w:fldCharType="separate"/>
      </w:r>
      <w:r>
        <w:t>90</w:t>
      </w:r>
      <w:r>
        <w:fldChar w:fldCharType="end"/>
      </w:r>
    </w:p>
    <w:p w14:paraId="77A409D1" w14:textId="71CAEE57" w:rsidR="00D64C87" w:rsidRDefault="00D64C87">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_Toc176445419 \h </w:instrText>
      </w:r>
      <w:r>
        <w:fldChar w:fldCharType="separate"/>
      </w:r>
      <w:r>
        <w:t>90</w:t>
      </w:r>
      <w:r>
        <w:fldChar w:fldCharType="end"/>
      </w:r>
    </w:p>
    <w:p w14:paraId="6B199208" w14:textId="2A1BBC3C" w:rsidR="00D64C87" w:rsidRDefault="00D64C87">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_Toc176445420 \h </w:instrText>
      </w:r>
      <w:r>
        <w:fldChar w:fldCharType="separate"/>
      </w:r>
      <w:r>
        <w:t>90</w:t>
      </w:r>
      <w:r>
        <w:fldChar w:fldCharType="end"/>
      </w:r>
    </w:p>
    <w:p w14:paraId="4F042787" w14:textId="144C40A9" w:rsidR="00D64C87" w:rsidRDefault="00D64C87">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_Toc176445421 \h </w:instrText>
      </w:r>
      <w:r>
        <w:fldChar w:fldCharType="separate"/>
      </w:r>
      <w:r>
        <w:t>90</w:t>
      </w:r>
      <w:r>
        <w:fldChar w:fldCharType="end"/>
      </w:r>
    </w:p>
    <w:p w14:paraId="6D6D5229" w14:textId="703062E0" w:rsidR="00D64C87" w:rsidRDefault="00D64C87">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_Toc176445422 \h </w:instrText>
      </w:r>
      <w:r>
        <w:fldChar w:fldCharType="separate"/>
      </w:r>
      <w:r>
        <w:t>90</w:t>
      </w:r>
      <w:r>
        <w:fldChar w:fldCharType="end"/>
      </w:r>
    </w:p>
    <w:p w14:paraId="15F5F339" w14:textId="0756E04D" w:rsidR="00D64C87" w:rsidRDefault="00D64C87">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_Toc176445423 \h </w:instrText>
      </w:r>
      <w:r>
        <w:fldChar w:fldCharType="separate"/>
      </w:r>
      <w:r>
        <w:t>90</w:t>
      </w:r>
      <w:r>
        <w:fldChar w:fldCharType="end"/>
      </w:r>
    </w:p>
    <w:p w14:paraId="17807CCB" w14:textId="31128092" w:rsidR="00D64C87" w:rsidRDefault="00D64C87">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_Toc176445424 \h </w:instrText>
      </w:r>
      <w:r>
        <w:fldChar w:fldCharType="separate"/>
      </w:r>
      <w:r>
        <w:t>90</w:t>
      </w:r>
      <w:r>
        <w:fldChar w:fldCharType="end"/>
      </w:r>
    </w:p>
    <w:p w14:paraId="37403C3B" w14:textId="1238B285" w:rsidR="00D64C87" w:rsidRDefault="00D64C87">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_Toc176445425 \h </w:instrText>
      </w:r>
      <w:r>
        <w:fldChar w:fldCharType="separate"/>
      </w:r>
      <w:r>
        <w:t>90</w:t>
      </w:r>
      <w:r>
        <w:fldChar w:fldCharType="end"/>
      </w:r>
    </w:p>
    <w:p w14:paraId="36537E06" w14:textId="51539F22" w:rsidR="00D64C87" w:rsidRDefault="00D64C87">
      <w:pPr>
        <w:pStyle w:val="TOC3"/>
        <w:rPr>
          <w:rFonts w:asciiTheme="minorHAnsi" w:hAnsiTheme="minorHAnsi" w:cstheme="minorBidi"/>
          <w:kern w:val="2"/>
          <w:sz w:val="24"/>
          <w:szCs w:val="24"/>
          <w:lang w:eastAsia="en-GB"/>
          <w14:ligatures w14:val="standardContextual"/>
        </w:rPr>
      </w:pPr>
      <w:r>
        <w:t>11.</w:t>
      </w:r>
      <w:r w:rsidRPr="000B62F0">
        <w:rPr>
          <w:rFonts w:eastAsia="DengXian"/>
          <w:lang w:eastAsia="zh-CN"/>
        </w:rPr>
        <w:t>3</w:t>
      </w:r>
      <w:r>
        <w:t>.2</w:t>
      </w:r>
      <w:r>
        <w:rPr>
          <w:rFonts w:asciiTheme="minorHAnsi" w:hAnsiTheme="minorHAnsi" w:cstheme="minorBidi"/>
          <w:kern w:val="2"/>
          <w:sz w:val="24"/>
          <w:szCs w:val="24"/>
          <w:lang w:eastAsia="en-GB"/>
          <w14:ligatures w14:val="standardContextual"/>
        </w:rPr>
        <w:tab/>
      </w:r>
      <w:r>
        <w:t xml:space="preserve">Requirements for </w:t>
      </w:r>
      <w:r w:rsidRPr="000B62F0">
        <w:rPr>
          <w:i/>
        </w:rPr>
        <w:t>SAN type 2-O</w:t>
      </w:r>
      <w:r>
        <w:tab/>
      </w:r>
      <w:r>
        <w:fldChar w:fldCharType="begin"/>
      </w:r>
      <w:r>
        <w:instrText xml:space="preserve"> PAGEREF _Toc176445426 \h </w:instrText>
      </w:r>
      <w:r>
        <w:fldChar w:fldCharType="separate"/>
      </w:r>
      <w:r>
        <w:t>90</w:t>
      </w:r>
      <w:r>
        <w:fldChar w:fldCharType="end"/>
      </w:r>
    </w:p>
    <w:p w14:paraId="3C1676CF" w14:textId="03541CB1" w:rsidR="00D64C87" w:rsidRDefault="00D64C87">
      <w:pPr>
        <w:pStyle w:val="TOC4"/>
        <w:rPr>
          <w:rFonts w:asciiTheme="minorHAnsi" w:hAnsiTheme="minorHAnsi" w:cstheme="minorBidi"/>
          <w:kern w:val="2"/>
          <w:sz w:val="24"/>
          <w:szCs w:val="24"/>
          <w:lang w:eastAsia="en-GB"/>
          <w14:ligatures w14:val="standardContextual"/>
        </w:rPr>
      </w:pPr>
      <w:r>
        <w:t>11.3.2.1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_Toc176445427 \h </w:instrText>
      </w:r>
      <w:r>
        <w:fldChar w:fldCharType="separate"/>
      </w:r>
      <w:r>
        <w:t>90</w:t>
      </w:r>
      <w:r>
        <w:fldChar w:fldCharType="end"/>
      </w:r>
    </w:p>
    <w:p w14:paraId="44D8B9BE" w14:textId="4D1E9FB6" w:rsidR="00D64C87" w:rsidRDefault="00D64C87">
      <w:pPr>
        <w:pStyle w:val="TOC4"/>
        <w:rPr>
          <w:rFonts w:asciiTheme="minorHAnsi" w:hAnsiTheme="minorHAnsi" w:cstheme="minorBidi"/>
          <w:kern w:val="2"/>
          <w:sz w:val="24"/>
          <w:szCs w:val="24"/>
          <w:lang w:eastAsia="en-GB"/>
          <w14:ligatures w14:val="standardContextual"/>
        </w:rPr>
      </w:pPr>
      <w:r>
        <w:t>11.3.2.2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_Toc176445428 \h </w:instrText>
      </w:r>
      <w:r>
        <w:fldChar w:fldCharType="separate"/>
      </w:r>
      <w:r>
        <w:t>91</w:t>
      </w:r>
      <w:r>
        <w:fldChar w:fldCharType="end"/>
      </w:r>
    </w:p>
    <w:p w14:paraId="495A7FFF" w14:textId="4B7FCC67" w:rsidR="00D64C87" w:rsidRDefault="00D64C87">
      <w:pPr>
        <w:pStyle w:val="TOC5"/>
        <w:rPr>
          <w:rFonts w:asciiTheme="minorHAnsi" w:hAnsiTheme="minorHAnsi" w:cstheme="minorBidi"/>
          <w:kern w:val="2"/>
          <w:sz w:val="24"/>
          <w:szCs w:val="24"/>
          <w:lang w:eastAsia="en-GB"/>
          <w14:ligatures w14:val="standardContextual"/>
        </w:rPr>
      </w:pPr>
      <w:r>
        <w:t>11.3.2.2.1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_Toc176445429 \h </w:instrText>
      </w:r>
      <w:r>
        <w:fldChar w:fldCharType="separate"/>
      </w:r>
      <w:r>
        <w:t>91</w:t>
      </w:r>
      <w:r>
        <w:fldChar w:fldCharType="end"/>
      </w:r>
    </w:p>
    <w:p w14:paraId="2FED288A" w14:textId="11C1F76E" w:rsidR="00D64C87" w:rsidRDefault="00D64C87">
      <w:pPr>
        <w:pStyle w:val="TOC5"/>
        <w:rPr>
          <w:rFonts w:asciiTheme="minorHAnsi" w:hAnsiTheme="minorHAnsi" w:cstheme="minorBidi"/>
          <w:kern w:val="2"/>
          <w:sz w:val="24"/>
          <w:szCs w:val="24"/>
          <w:lang w:eastAsia="en-GB"/>
          <w14:ligatures w14:val="standardContextual"/>
        </w:rPr>
      </w:pPr>
      <w:r>
        <w:t>11.3.2.2.2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_Toc176445430 \h </w:instrText>
      </w:r>
      <w:r>
        <w:fldChar w:fldCharType="separate"/>
      </w:r>
      <w:r>
        <w:t>91</w:t>
      </w:r>
      <w:r>
        <w:fldChar w:fldCharType="end"/>
      </w:r>
    </w:p>
    <w:p w14:paraId="3838F3E0" w14:textId="253D9B99" w:rsidR="00D64C87" w:rsidRDefault="00D64C87">
      <w:pPr>
        <w:pStyle w:val="TOC4"/>
        <w:rPr>
          <w:rFonts w:asciiTheme="minorHAnsi" w:hAnsiTheme="minorHAnsi" w:cstheme="minorBidi"/>
          <w:kern w:val="2"/>
          <w:sz w:val="24"/>
          <w:szCs w:val="24"/>
          <w:lang w:eastAsia="en-GB"/>
          <w14:ligatures w14:val="standardContextual"/>
        </w:rPr>
      </w:pPr>
      <w:r>
        <w:t>11.3.2.3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_Toc176445431 \h </w:instrText>
      </w:r>
      <w:r>
        <w:fldChar w:fldCharType="separate"/>
      </w:r>
      <w:r>
        <w:t>91</w:t>
      </w:r>
      <w:r>
        <w:fldChar w:fldCharType="end"/>
      </w:r>
    </w:p>
    <w:p w14:paraId="7BF0A59F" w14:textId="66557E84" w:rsidR="00D64C87" w:rsidRDefault="00D64C87">
      <w:pPr>
        <w:pStyle w:val="TOC5"/>
        <w:rPr>
          <w:rFonts w:asciiTheme="minorHAnsi" w:hAnsiTheme="minorHAnsi" w:cstheme="minorBidi"/>
          <w:kern w:val="2"/>
          <w:sz w:val="24"/>
          <w:szCs w:val="24"/>
          <w:lang w:eastAsia="en-GB"/>
          <w14:ligatures w14:val="standardContextual"/>
        </w:rPr>
      </w:pPr>
      <w:r>
        <w:t>11.3.2.3.1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_Toc176445432 \h </w:instrText>
      </w:r>
      <w:r>
        <w:fldChar w:fldCharType="separate"/>
      </w:r>
      <w:r>
        <w:t>91</w:t>
      </w:r>
      <w:r>
        <w:fldChar w:fldCharType="end"/>
      </w:r>
    </w:p>
    <w:p w14:paraId="5A0ECF61" w14:textId="24ACF3AC" w:rsidR="00D64C87" w:rsidRDefault="00D64C87">
      <w:pPr>
        <w:pStyle w:val="TOC6"/>
        <w:rPr>
          <w:rFonts w:asciiTheme="minorHAnsi" w:hAnsiTheme="minorHAnsi" w:cstheme="minorBidi"/>
          <w:kern w:val="2"/>
          <w:sz w:val="24"/>
          <w:szCs w:val="24"/>
          <w:lang w:eastAsia="en-GB"/>
          <w14:ligatures w14:val="standardContextual"/>
        </w:rPr>
      </w:pPr>
      <w:r>
        <w:t>11.3.2.3.1.1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_Toc176445433 \h </w:instrText>
      </w:r>
      <w:r>
        <w:fldChar w:fldCharType="separate"/>
      </w:r>
      <w:r>
        <w:t>91</w:t>
      </w:r>
      <w:r>
        <w:fldChar w:fldCharType="end"/>
      </w:r>
    </w:p>
    <w:p w14:paraId="05369794" w14:textId="38C51CE2" w:rsidR="00D64C87" w:rsidRDefault="00D64C87">
      <w:pPr>
        <w:pStyle w:val="TOC6"/>
        <w:rPr>
          <w:rFonts w:asciiTheme="minorHAnsi" w:hAnsiTheme="minorHAnsi" w:cstheme="minorBidi"/>
          <w:kern w:val="2"/>
          <w:sz w:val="24"/>
          <w:szCs w:val="24"/>
          <w:lang w:eastAsia="en-GB"/>
          <w14:ligatures w14:val="standardContextual"/>
        </w:rPr>
      </w:pPr>
      <w:r>
        <w:t>11.3.2.3.1.2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_Toc176445434 \h </w:instrText>
      </w:r>
      <w:r>
        <w:fldChar w:fldCharType="separate"/>
      </w:r>
      <w:r>
        <w:t>92</w:t>
      </w:r>
      <w:r>
        <w:fldChar w:fldCharType="end"/>
      </w:r>
    </w:p>
    <w:p w14:paraId="1A61CC5B" w14:textId="40D98980" w:rsidR="00D64C87" w:rsidRDefault="00D64C87">
      <w:pPr>
        <w:pStyle w:val="TOC5"/>
        <w:rPr>
          <w:rFonts w:asciiTheme="minorHAnsi" w:hAnsiTheme="minorHAnsi" w:cstheme="minorBidi"/>
          <w:kern w:val="2"/>
          <w:sz w:val="24"/>
          <w:szCs w:val="24"/>
          <w:lang w:eastAsia="en-GB"/>
          <w14:ligatures w14:val="standardContextual"/>
        </w:rPr>
      </w:pPr>
      <w:r>
        <w:t>11.3.2.3.2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_Toc176445435 \h </w:instrText>
      </w:r>
      <w:r>
        <w:fldChar w:fldCharType="separate"/>
      </w:r>
      <w:r>
        <w:t>92</w:t>
      </w:r>
      <w:r>
        <w:fldChar w:fldCharType="end"/>
      </w:r>
    </w:p>
    <w:p w14:paraId="34E96C64" w14:textId="720C801C" w:rsidR="00D64C87" w:rsidRDefault="00D64C87">
      <w:pPr>
        <w:pStyle w:val="TOC6"/>
        <w:rPr>
          <w:rFonts w:asciiTheme="minorHAnsi" w:hAnsiTheme="minorHAnsi" w:cstheme="minorBidi"/>
          <w:kern w:val="2"/>
          <w:sz w:val="24"/>
          <w:szCs w:val="24"/>
          <w:lang w:eastAsia="en-GB"/>
          <w14:ligatures w14:val="standardContextual"/>
        </w:rPr>
      </w:pPr>
      <w:r>
        <w:t>11.3.2.3.2.1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_Toc176445436 \h </w:instrText>
      </w:r>
      <w:r>
        <w:fldChar w:fldCharType="separate"/>
      </w:r>
      <w:r>
        <w:t>92</w:t>
      </w:r>
      <w:r>
        <w:fldChar w:fldCharType="end"/>
      </w:r>
    </w:p>
    <w:p w14:paraId="79F00E0B" w14:textId="0D0E6118" w:rsidR="00D64C87" w:rsidRDefault="00D64C87">
      <w:pPr>
        <w:pStyle w:val="TOC6"/>
        <w:rPr>
          <w:rFonts w:asciiTheme="minorHAnsi" w:hAnsiTheme="minorHAnsi" w:cstheme="minorBidi"/>
          <w:kern w:val="2"/>
          <w:sz w:val="24"/>
          <w:szCs w:val="24"/>
          <w:lang w:eastAsia="en-GB"/>
          <w14:ligatures w14:val="standardContextual"/>
        </w:rPr>
      </w:pPr>
      <w:r>
        <w:t>11.3.2.3.2.2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_Toc176445437 \h </w:instrText>
      </w:r>
      <w:r>
        <w:fldChar w:fldCharType="separate"/>
      </w:r>
      <w:r>
        <w:t>92</w:t>
      </w:r>
      <w:r>
        <w:fldChar w:fldCharType="end"/>
      </w:r>
    </w:p>
    <w:p w14:paraId="0957B469" w14:textId="7EBF7517" w:rsidR="00D64C87" w:rsidRDefault="00D64C87">
      <w:pPr>
        <w:pStyle w:val="TOC4"/>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_Toc176445438 \h </w:instrText>
      </w:r>
      <w:r>
        <w:fldChar w:fldCharType="separate"/>
      </w:r>
      <w:r>
        <w:t>93</w:t>
      </w:r>
      <w:r>
        <w:fldChar w:fldCharType="end"/>
      </w:r>
    </w:p>
    <w:p w14:paraId="04B0CFBA" w14:textId="68364A91" w:rsidR="00D64C87" w:rsidRDefault="00D64C87">
      <w:pPr>
        <w:pStyle w:val="TOC5"/>
        <w:rPr>
          <w:rFonts w:asciiTheme="minorHAnsi" w:hAnsiTheme="minorHAnsi" w:cstheme="minorBidi"/>
          <w:kern w:val="2"/>
          <w:sz w:val="24"/>
          <w:szCs w:val="24"/>
          <w:lang w:eastAsia="en-GB"/>
          <w14:ligatures w14:val="standardContextual"/>
        </w:rPr>
      </w:pPr>
      <w:r w:rsidRPr="000B62F0">
        <w:rPr>
          <w:rFonts w:eastAsia="Malgun Gothic"/>
        </w:rPr>
        <w:t>11.</w:t>
      </w:r>
      <w:r w:rsidRPr="000B62F0">
        <w:rPr>
          <w:rFonts w:eastAsia="Malgun Gothic"/>
          <w:lang w:eastAsia="zh-CN"/>
        </w:rPr>
        <w:t>3</w:t>
      </w:r>
      <w:r w:rsidRPr="000B62F0">
        <w:rPr>
          <w:rFonts w:eastAsia="Malgun Gothic"/>
        </w:rPr>
        <w:t>.2.</w:t>
      </w:r>
      <w:r w:rsidRPr="000B62F0">
        <w:rPr>
          <w:rFonts w:eastAsia="Malgun Gothic"/>
          <w:lang w:eastAsia="zh-CN"/>
        </w:rPr>
        <w:t>4</w:t>
      </w:r>
      <w:r w:rsidRPr="000B62F0">
        <w:rPr>
          <w:rFonts w:eastAsia="Malgun Gothic"/>
        </w:rPr>
        <w:t>.</w:t>
      </w:r>
      <w:r w:rsidRPr="000B62F0">
        <w:rPr>
          <w:rFonts w:eastAsia="SimSun"/>
          <w:lang w:eastAsia="zh-CN"/>
        </w:rPr>
        <w:t>1</w:t>
      </w:r>
      <w:r>
        <w:rPr>
          <w:rFonts w:asciiTheme="minorHAnsi" w:hAnsiTheme="minorHAnsi" w:cstheme="minorBidi"/>
          <w:kern w:val="2"/>
          <w:sz w:val="24"/>
          <w:szCs w:val="24"/>
          <w:lang w:eastAsia="en-GB"/>
          <w14:ligatures w14:val="standardContextual"/>
        </w:rPr>
        <w:tab/>
      </w:r>
      <w:r w:rsidRPr="000B62F0">
        <w:rPr>
          <w:rFonts w:eastAsia="Malgun Gothic"/>
          <w:lang w:eastAsia="zh-CN"/>
        </w:rPr>
        <w:t>ACK missed detection requirements</w:t>
      </w:r>
      <w:r>
        <w:tab/>
      </w:r>
      <w:r>
        <w:fldChar w:fldCharType="begin"/>
      </w:r>
      <w:r>
        <w:instrText xml:space="preserve"> PAGEREF _Toc176445439 \h </w:instrText>
      </w:r>
      <w:r>
        <w:fldChar w:fldCharType="separate"/>
      </w:r>
      <w:r>
        <w:t>93</w:t>
      </w:r>
      <w:r>
        <w:fldChar w:fldCharType="end"/>
      </w:r>
    </w:p>
    <w:p w14:paraId="0E1DD329" w14:textId="7E415FDF" w:rsidR="00D64C87" w:rsidRDefault="00D64C87">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0B62F0">
        <w:rPr>
          <w:rFonts w:eastAsia="SimSun"/>
          <w:lang w:eastAsia="zh-CN"/>
        </w:rPr>
        <w:t>1</w:t>
      </w:r>
      <w:r>
        <w:rPr>
          <w:lang w:eastAsia="zh-CN"/>
        </w:rPr>
        <w:t>.1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_Toc176445440 \h </w:instrText>
      </w:r>
      <w:r>
        <w:fldChar w:fldCharType="separate"/>
      </w:r>
      <w:r>
        <w:t>93</w:t>
      </w:r>
      <w:r>
        <w:fldChar w:fldCharType="end"/>
      </w:r>
    </w:p>
    <w:p w14:paraId="293A9567" w14:textId="5E654A76" w:rsidR="00D64C87" w:rsidRDefault="00D64C87">
      <w:pPr>
        <w:pStyle w:val="TOC6"/>
        <w:rPr>
          <w:rFonts w:asciiTheme="minorHAnsi" w:hAnsiTheme="minorHAnsi" w:cstheme="minorBidi"/>
          <w:kern w:val="2"/>
          <w:sz w:val="24"/>
          <w:szCs w:val="24"/>
          <w:lang w:eastAsia="en-GB"/>
          <w14:ligatures w14:val="standardContextual"/>
        </w:rPr>
      </w:pPr>
      <w:r>
        <w:t>11.</w:t>
      </w:r>
      <w:r>
        <w:rPr>
          <w:lang w:eastAsia="zh-CN"/>
        </w:rPr>
        <w:t>3</w:t>
      </w:r>
      <w:r>
        <w:t>.2.</w:t>
      </w:r>
      <w:r>
        <w:rPr>
          <w:lang w:eastAsia="zh-CN"/>
        </w:rPr>
        <w:t>4</w:t>
      </w:r>
      <w:r>
        <w:t>.</w:t>
      </w:r>
      <w:r w:rsidRPr="000B62F0">
        <w:rPr>
          <w:rFonts w:eastAsia="SimSun"/>
          <w:lang w:eastAsia="zh-CN"/>
        </w:rPr>
        <w:t>1</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_Toc176445441 \h </w:instrText>
      </w:r>
      <w:r>
        <w:fldChar w:fldCharType="separate"/>
      </w:r>
      <w:r>
        <w:t>93</w:t>
      </w:r>
      <w:r>
        <w:fldChar w:fldCharType="end"/>
      </w:r>
    </w:p>
    <w:p w14:paraId="47824B29" w14:textId="41377155" w:rsidR="00D64C87" w:rsidRDefault="00D64C87">
      <w:pPr>
        <w:pStyle w:val="TOC5"/>
        <w:rPr>
          <w:rFonts w:asciiTheme="minorHAnsi" w:hAnsiTheme="minorHAnsi" w:cstheme="minorBidi"/>
          <w:kern w:val="2"/>
          <w:sz w:val="24"/>
          <w:szCs w:val="24"/>
          <w:lang w:eastAsia="en-GB"/>
          <w14:ligatures w14:val="standardContextual"/>
        </w:rPr>
      </w:pPr>
      <w:r w:rsidRPr="000B62F0">
        <w:rPr>
          <w:rFonts w:eastAsia="Malgun Gothic"/>
        </w:rPr>
        <w:t>11.</w:t>
      </w:r>
      <w:r w:rsidRPr="000B62F0">
        <w:rPr>
          <w:rFonts w:eastAsia="Malgun Gothic"/>
          <w:lang w:eastAsia="zh-CN"/>
        </w:rPr>
        <w:t>3</w:t>
      </w:r>
      <w:r w:rsidRPr="000B62F0">
        <w:rPr>
          <w:rFonts w:eastAsia="Malgun Gothic"/>
        </w:rPr>
        <w:t>.2.</w:t>
      </w:r>
      <w:r w:rsidRPr="000B62F0">
        <w:rPr>
          <w:rFonts w:eastAsia="Malgun Gothic"/>
          <w:lang w:eastAsia="zh-CN"/>
        </w:rPr>
        <w:t>4</w:t>
      </w:r>
      <w:r w:rsidRPr="000B62F0">
        <w:rPr>
          <w:rFonts w:eastAsia="Malgun Gothic"/>
        </w:rPr>
        <w:t>.</w:t>
      </w:r>
      <w:r w:rsidRPr="000B62F0">
        <w:rPr>
          <w:rFonts w:eastAsia="SimSun"/>
          <w:lang w:eastAsia="zh-CN"/>
        </w:rPr>
        <w:t>2</w:t>
      </w:r>
      <w:r>
        <w:rPr>
          <w:rFonts w:asciiTheme="minorHAnsi" w:hAnsiTheme="minorHAnsi" w:cstheme="minorBidi"/>
          <w:kern w:val="2"/>
          <w:sz w:val="24"/>
          <w:szCs w:val="24"/>
          <w:lang w:eastAsia="en-GB"/>
          <w14:ligatures w14:val="standardContextual"/>
        </w:rPr>
        <w:tab/>
      </w:r>
      <w:r w:rsidRPr="000B62F0">
        <w:rPr>
          <w:rFonts w:eastAsia="Malgun Gothic"/>
          <w:lang w:eastAsia="zh-CN"/>
        </w:rPr>
        <w:t xml:space="preserve">UCI </w:t>
      </w:r>
      <w:r w:rsidRPr="000B62F0">
        <w:rPr>
          <w:rFonts w:eastAsia="SimSun"/>
          <w:lang w:eastAsia="zh-CN"/>
        </w:rPr>
        <w:t xml:space="preserve">BLER </w:t>
      </w:r>
      <w:r w:rsidRPr="000B62F0">
        <w:rPr>
          <w:rFonts w:eastAsia="Malgun Gothic"/>
          <w:lang w:eastAsia="zh-CN"/>
        </w:rPr>
        <w:t>performance requirements</w:t>
      </w:r>
      <w:r>
        <w:tab/>
      </w:r>
      <w:r>
        <w:fldChar w:fldCharType="begin"/>
      </w:r>
      <w:r>
        <w:instrText xml:space="preserve"> PAGEREF _Toc176445442 \h </w:instrText>
      </w:r>
      <w:r>
        <w:fldChar w:fldCharType="separate"/>
      </w:r>
      <w:r>
        <w:t>93</w:t>
      </w:r>
      <w:r>
        <w:fldChar w:fldCharType="end"/>
      </w:r>
    </w:p>
    <w:p w14:paraId="6C8A4D51" w14:textId="6D753C02" w:rsidR="00D64C87" w:rsidRDefault="00D64C87">
      <w:pPr>
        <w:pStyle w:val="TOC6"/>
        <w:rPr>
          <w:rFonts w:asciiTheme="minorHAnsi" w:hAnsiTheme="minorHAnsi" w:cstheme="minorBidi"/>
          <w:kern w:val="2"/>
          <w:sz w:val="24"/>
          <w:szCs w:val="24"/>
          <w:lang w:eastAsia="en-GB"/>
          <w14:ligatures w14:val="standardContextual"/>
        </w:rPr>
      </w:pPr>
      <w:r>
        <w:t>11.3.2.4.</w:t>
      </w:r>
      <w:r w:rsidRPr="000B62F0">
        <w:rPr>
          <w:rFonts w:eastAsia="SimSun"/>
        </w:rPr>
        <w:t>2</w:t>
      </w:r>
      <w:r>
        <w:t>.1</w:t>
      </w:r>
      <w:r>
        <w:rPr>
          <w:rFonts w:asciiTheme="minorHAnsi" w:hAnsiTheme="minorHAnsi" w:cstheme="minorBidi"/>
          <w:kern w:val="2"/>
          <w:sz w:val="24"/>
          <w:szCs w:val="24"/>
          <w:lang w:eastAsia="en-GB"/>
          <w14:ligatures w14:val="standardContextual"/>
        </w:rPr>
        <w:tab/>
      </w:r>
      <w:r>
        <w:t>Genera</w:t>
      </w:r>
      <w:r>
        <w:tab/>
      </w:r>
      <w:r>
        <w:fldChar w:fldCharType="begin"/>
      </w:r>
      <w:r>
        <w:instrText xml:space="preserve"> PAGEREF _Toc176445443 \h </w:instrText>
      </w:r>
      <w:r>
        <w:fldChar w:fldCharType="separate"/>
      </w:r>
      <w:r>
        <w:t>93</w:t>
      </w:r>
      <w:r>
        <w:fldChar w:fldCharType="end"/>
      </w:r>
    </w:p>
    <w:p w14:paraId="10C50C12" w14:textId="2D19DAEA" w:rsidR="00D64C87" w:rsidRDefault="00D64C87">
      <w:pPr>
        <w:pStyle w:val="TOC6"/>
        <w:rPr>
          <w:rFonts w:asciiTheme="minorHAnsi" w:hAnsiTheme="minorHAnsi" w:cstheme="minorBidi"/>
          <w:kern w:val="2"/>
          <w:sz w:val="24"/>
          <w:szCs w:val="24"/>
          <w:lang w:eastAsia="en-GB"/>
          <w14:ligatures w14:val="standardContextual"/>
        </w:rPr>
      </w:pPr>
      <w:r>
        <w:lastRenderedPageBreak/>
        <w:t>11.</w:t>
      </w:r>
      <w:r>
        <w:rPr>
          <w:lang w:eastAsia="zh-CN"/>
        </w:rPr>
        <w:t>3</w:t>
      </w:r>
      <w:r>
        <w:t>.2.</w:t>
      </w:r>
      <w:r>
        <w:rPr>
          <w:lang w:eastAsia="zh-CN"/>
        </w:rPr>
        <w:t>4</w:t>
      </w:r>
      <w:r>
        <w:t>.</w:t>
      </w:r>
      <w:r w:rsidRPr="000B62F0">
        <w:rPr>
          <w:rFonts w:eastAsia="SimSun"/>
          <w:lang w:eastAsia="zh-CN"/>
        </w:rPr>
        <w:t>2</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_Toc176445444 \h </w:instrText>
      </w:r>
      <w:r>
        <w:fldChar w:fldCharType="separate"/>
      </w:r>
      <w:r>
        <w:t>94</w:t>
      </w:r>
      <w:r>
        <w:fldChar w:fldCharType="end"/>
      </w:r>
    </w:p>
    <w:p w14:paraId="726CDAE3" w14:textId="3DB49DC9" w:rsidR="00D64C87" w:rsidRDefault="00D64C87">
      <w:pPr>
        <w:pStyle w:val="TOC4"/>
        <w:rPr>
          <w:rFonts w:asciiTheme="minorHAnsi" w:hAnsiTheme="minorHAnsi" w:cstheme="minorBidi"/>
          <w:kern w:val="2"/>
          <w:sz w:val="24"/>
          <w:szCs w:val="24"/>
          <w:lang w:eastAsia="en-GB"/>
          <w14:ligatures w14:val="standardContextual"/>
        </w:rPr>
      </w:pPr>
      <w:r>
        <w:t>11.3.2.5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_Toc176445445 \h </w:instrText>
      </w:r>
      <w:r>
        <w:fldChar w:fldCharType="separate"/>
      </w:r>
      <w:r>
        <w:t>94</w:t>
      </w:r>
      <w:r>
        <w:fldChar w:fldCharType="end"/>
      </w:r>
    </w:p>
    <w:p w14:paraId="55163A30" w14:textId="26BC5D36" w:rsidR="00D64C87" w:rsidRDefault="00D64C87">
      <w:pPr>
        <w:pStyle w:val="TOC5"/>
        <w:rPr>
          <w:rFonts w:asciiTheme="minorHAnsi" w:hAnsiTheme="minorHAnsi" w:cstheme="minorBidi"/>
          <w:kern w:val="2"/>
          <w:sz w:val="24"/>
          <w:szCs w:val="24"/>
          <w:lang w:eastAsia="en-GB"/>
          <w14:ligatures w14:val="standardContextual"/>
        </w:rPr>
      </w:pPr>
      <w:r>
        <w:t>11.3.2.5.1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_Toc176445446 \h </w:instrText>
      </w:r>
      <w:r>
        <w:fldChar w:fldCharType="separate"/>
      </w:r>
      <w:r>
        <w:t>94</w:t>
      </w:r>
      <w:r>
        <w:fldChar w:fldCharType="end"/>
      </w:r>
    </w:p>
    <w:p w14:paraId="50C329DD" w14:textId="49C06FBA" w:rsidR="00D64C87" w:rsidRDefault="00D64C87">
      <w:pPr>
        <w:pStyle w:val="TOC5"/>
        <w:rPr>
          <w:rFonts w:asciiTheme="minorHAnsi" w:hAnsiTheme="minorHAnsi" w:cstheme="minorBidi"/>
          <w:kern w:val="2"/>
          <w:sz w:val="24"/>
          <w:szCs w:val="24"/>
          <w:lang w:eastAsia="en-GB"/>
          <w14:ligatures w14:val="standardContextual"/>
        </w:rPr>
      </w:pPr>
      <w:r>
        <w:t>11.3.2.5.2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_Toc176445447 \h </w:instrText>
      </w:r>
      <w:r>
        <w:fldChar w:fldCharType="separate"/>
      </w:r>
      <w:r>
        <w:t>94</w:t>
      </w:r>
      <w:r>
        <w:fldChar w:fldCharType="end"/>
      </w:r>
    </w:p>
    <w:p w14:paraId="6A29E8BC" w14:textId="62499758" w:rsidR="00D64C87" w:rsidRDefault="00D64C87">
      <w:pPr>
        <w:pStyle w:val="TOC4"/>
        <w:rPr>
          <w:rFonts w:asciiTheme="minorHAnsi" w:hAnsiTheme="minorHAnsi" w:cstheme="minorBidi"/>
          <w:kern w:val="2"/>
          <w:sz w:val="24"/>
          <w:szCs w:val="24"/>
          <w:lang w:eastAsia="en-GB"/>
          <w14:ligatures w14:val="standardContextual"/>
        </w:rPr>
      </w:pPr>
      <w:r>
        <w:t>11.3.2.6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_Toc176445448 \h </w:instrText>
      </w:r>
      <w:r>
        <w:fldChar w:fldCharType="separate"/>
      </w:r>
      <w:r>
        <w:t>95</w:t>
      </w:r>
      <w:r>
        <w:fldChar w:fldCharType="end"/>
      </w:r>
    </w:p>
    <w:p w14:paraId="64D27240" w14:textId="653643F7" w:rsidR="00D64C87" w:rsidRDefault="00D64C87">
      <w:pPr>
        <w:pStyle w:val="TOC5"/>
        <w:rPr>
          <w:rFonts w:asciiTheme="minorHAnsi" w:hAnsiTheme="minorHAnsi" w:cstheme="minorBidi"/>
          <w:kern w:val="2"/>
          <w:sz w:val="24"/>
          <w:szCs w:val="24"/>
          <w:lang w:eastAsia="en-GB"/>
          <w14:ligatures w14:val="standardContextual"/>
        </w:rPr>
      </w:pPr>
      <w:r>
        <w:t>11.3.2.6.1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_Toc176445449 \h </w:instrText>
      </w:r>
      <w:r>
        <w:fldChar w:fldCharType="separate"/>
      </w:r>
      <w:r>
        <w:t>95</w:t>
      </w:r>
      <w:r>
        <w:fldChar w:fldCharType="end"/>
      </w:r>
    </w:p>
    <w:p w14:paraId="7875E80C" w14:textId="6D329458" w:rsidR="00D64C87" w:rsidRDefault="00D64C87">
      <w:pPr>
        <w:pStyle w:val="TOC5"/>
        <w:rPr>
          <w:rFonts w:asciiTheme="minorHAnsi" w:hAnsiTheme="minorHAnsi" w:cstheme="minorBidi"/>
          <w:kern w:val="2"/>
          <w:sz w:val="24"/>
          <w:szCs w:val="24"/>
          <w:lang w:eastAsia="en-GB"/>
          <w14:ligatures w14:val="standardContextual"/>
        </w:rPr>
      </w:pPr>
      <w:r>
        <w:t>11.3.2.6.2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_Toc176445450 \h </w:instrText>
      </w:r>
      <w:r>
        <w:fldChar w:fldCharType="separate"/>
      </w:r>
      <w:r>
        <w:t>95</w:t>
      </w:r>
      <w:r>
        <w:fldChar w:fldCharType="end"/>
      </w:r>
    </w:p>
    <w:p w14:paraId="5E541CA7" w14:textId="079F5B32" w:rsidR="00D64C87" w:rsidRDefault="00D64C87">
      <w:pPr>
        <w:pStyle w:val="TOC2"/>
        <w:rPr>
          <w:rFonts w:asciiTheme="minorHAnsi" w:hAnsiTheme="minorHAnsi" w:cstheme="minorBidi"/>
          <w:kern w:val="2"/>
          <w:sz w:val="24"/>
          <w:szCs w:val="24"/>
          <w:lang w:eastAsia="en-GB"/>
          <w14:ligatures w14:val="standardContextual"/>
        </w:rPr>
      </w:pPr>
      <w:r>
        <w:t>11.</w:t>
      </w:r>
      <w:r w:rsidRPr="000B62F0">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_Toc176445451 \h </w:instrText>
      </w:r>
      <w:r>
        <w:fldChar w:fldCharType="separate"/>
      </w:r>
      <w:r>
        <w:t>96</w:t>
      </w:r>
      <w:r>
        <w:fldChar w:fldCharType="end"/>
      </w:r>
    </w:p>
    <w:p w14:paraId="5BDC1C17" w14:textId="3D28F8DE" w:rsidR="00D64C87" w:rsidRDefault="00D64C87">
      <w:pPr>
        <w:pStyle w:val="TOC3"/>
        <w:rPr>
          <w:rFonts w:asciiTheme="minorHAnsi" w:hAnsiTheme="minorHAnsi" w:cstheme="minorBidi"/>
          <w:kern w:val="2"/>
          <w:sz w:val="24"/>
          <w:szCs w:val="24"/>
          <w:lang w:eastAsia="en-GB"/>
          <w14:ligatures w14:val="standardContextual"/>
        </w:rPr>
      </w:pPr>
      <w:r>
        <w:rPr>
          <w:lang w:eastAsia="zh-CN"/>
        </w:rPr>
        <w:t>11.4.1</w:t>
      </w:r>
      <w:r>
        <w:rPr>
          <w:rFonts w:asciiTheme="minorHAnsi" w:hAnsiTheme="minorHAnsi" w:cstheme="minorBidi"/>
          <w:kern w:val="2"/>
          <w:sz w:val="24"/>
          <w:szCs w:val="24"/>
          <w:lang w:eastAsia="en-GB"/>
          <w14:ligatures w14:val="standardContextual"/>
        </w:rPr>
        <w:tab/>
      </w:r>
      <w:r>
        <w:t>Requirements for SAN type 1-O</w:t>
      </w:r>
      <w:r>
        <w:tab/>
      </w:r>
      <w:r>
        <w:fldChar w:fldCharType="begin"/>
      </w:r>
      <w:r>
        <w:instrText xml:space="preserve"> PAGEREF _Toc176445452 \h </w:instrText>
      </w:r>
      <w:r>
        <w:fldChar w:fldCharType="separate"/>
      </w:r>
      <w:r>
        <w:t>96</w:t>
      </w:r>
      <w:r>
        <w:fldChar w:fldCharType="end"/>
      </w:r>
    </w:p>
    <w:p w14:paraId="262E8E00" w14:textId="4EA64EF2" w:rsidR="00D64C87" w:rsidRDefault="00D64C87">
      <w:pPr>
        <w:pStyle w:val="TOC4"/>
        <w:rPr>
          <w:rFonts w:asciiTheme="minorHAnsi" w:hAnsiTheme="minorHAnsi" w:cstheme="minorBidi"/>
          <w:kern w:val="2"/>
          <w:sz w:val="24"/>
          <w:szCs w:val="24"/>
          <w:lang w:eastAsia="en-GB"/>
          <w14:ligatures w14:val="standardContextual"/>
        </w:rPr>
      </w:pPr>
      <w:r>
        <w:t>11.4</w:t>
      </w:r>
      <w:r>
        <w:rPr>
          <w:lang w:eastAsia="zh-CN"/>
        </w:rPr>
        <w:t>.1</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_Toc176445453 \h </w:instrText>
      </w:r>
      <w:r>
        <w:fldChar w:fldCharType="separate"/>
      </w:r>
      <w:r>
        <w:t>96</w:t>
      </w:r>
      <w:r>
        <w:fldChar w:fldCharType="end"/>
      </w:r>
    </w:p>
    <w:p w14:paraId="630A6233" w14:textId="7AD49C0E" w:rsidR="00D64C87" w:rsidRDefault="00D64C87">
      <w:pPr>
        <w:pStyle w:val="TOC4"/>
        <w:rPr>
          <w:rFonts w:asciiTheme="minorHAnsi" w:hAnsiTheme="minorHAnsi" w:cstheme="minorBidi"/>
          <w:kern w:val="2"/>
          <w:sz w:val="24"/>
          <w:szCs w:val="24"/>
          <w:lang w:eastAsia="en-GB"/>
          <w14:ligatures w14:val="standardContextual"/>
        </w:rPr>
      </w:pPr>
      <w:r>
        <w:t>11.4</w:t>
      </w:r>
      <w:r>
        <w:rPr>
          <w:lang w:eastAsia="zh-CN"/>
        </w:rPr>
        <w:t>.1</w:t>
      </w:r>
      <w: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_Toc176445454 \h </w:instrText>
      </w:r>
      <w:r>
        <w:fldChar w:fldCharType="separate"/>
      </w:r>
      <w:r>
        <w:t>96</w:t>
      </w:r>
      <w:r>
        <w:fldChar w:fldCharType="end"/>
      </w:r>
    </w:p>
    <w:p w14:paraId="20663451" w14:textId="55314F6E" w:rsidR="00D64C87" w:rsidRDefault="00D64C87">
      <w:pPr>
        <w:pStyle w:val="TOC3"/>
        <w:rPr>
          <w:rFonts w:asciiTheme="minorHAnsi" w:hAnsiTheme="minorHAnsi" w:cstheme="minorBidi"/>
          <w:kern w:val="2"/>
          <w:sz w:val="24"/>
          <w:szCs w:val="24"/>
          <w:lang w:eastAsia="en-GB"/>
          <w14:ligatures w14:val="standardContextual"/>
        </w:rPr>
      </w:pPr>
      <w:r>
        <w:rPr>
          <w:lang w:eastAsia="zh-CN"/>
        </w:rPr>
        <w:t>11.4.2</w:t>
      </w:r>
      <w:r>
        <w:rPr>
          <w:rFonts w:asciiTheme="minorHAnsi" w:hAnsiTheme="minorHAnsi" w:cstheme="minorBidi"/>
          <w:kern w:val="2"/>
          <w:sz w:val="24"/>
          <w:szCs w:val="24"/>
          <w:lang w:eastAsia="en-GB"/>
          <w14:ligatures w14:val="standardContextual"/>
        </w:rPr>
        <w:tab/>
      </w:r>
      <w:r>
        <w:t>Requirements for SAN type 2-O</w:t>
      </w:r>
      <w:r>
        <w:tab/>
      </w:r>
      <w:r>
        <w:fldChar w:fldCharType="begin"/>
      </w:r>
      <w:r>
        <w:instrText xml:space="preserve"> PAGEREF _Toc176445455 \h </w:instrText>
      </w:r>
      <w:r>
        <w:fldChar w:fldCharType="separate"/>
      </w:r>
      <w:r>
        <w:t>96</w:t>
      </w:r>
      <w:r>
        <w:fldChar w:fldCharType="end"/>
      </w:r>
    </w:p>
    <w:p w14:paraId="0BF1CF96" w14:textId="6E89D824" w:rsidR="00D64C87" w:rsidRDefault="00D64C87">
      <w:pPr>
        <w:pStyle w:val="TOC4"/>
        <w:rPr>
          <w:rFonts w:asciiTheme="minorHAnsi" w:hAnsiTheme="minorHAnsi" w:cstheme="minorBidi"/>
          <w:kern w:val="2"/>
          <w:sz w:val="24"/>
          <w:szCs w:val="24"/>
          <w:lang w:eastAsia="en-GB"/>
          <w14:ligatures w14:val="standardContextual"/>
        </w:rPr>
      </w:pPr>
      <w:r>
        <w:t>11.4.2.1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_Toc176445456 \h </w:instrText>
      </w:r>
      <w:r>
        <w:fldChar w:fldCharType="separate"/>
      </w:r>
      <w:r>
        <w:t>96</w:t>
      </w:r>
      <w:r>
        <w:fldChar w:fldCharType="end"/>
      </w:r>
    </w:p>
    <w:p w14:paraId="56B55DE5" w14:textId="691283E9" w:rsidR="00D64C87" w:rsidRDefault="00D64C87">
      <w:pPr>
        <w:pStyle w:val="TOC5"/>
        <w:rPr>
          <w:rFonts w:asciiTheme="minorHAnsi" w:hAnsiTheme="minorHAnsi" w:cstheme="minorBidi"/>
          <w:kern w:val="2"/>
          <w:sz w:val="24"/>
          <w:szCs w:val="24"/>
          <w:lang w:eastAsia="en-GB"/>
          <w14:ligatures w14:val="standardContextual"/>
        </w:rPr>
      </w:pPr>
      <w:r w:rsidRPr="000B62F0">
        <w:rPr>
          <w:rFonts w:eastAsia="Malgun Gothic"/>
          <w:lang w:eastAsia="zh-CN"/>
        </w:rPr>
        <w:t>11.4.2.1.1</w:t>
      </w:r>
      <w:r>
        <w:rPr>
          <w:rFonts w:asciiTheme="minorHAnsi" w:hAnsiTheme="minorHAnsi" w:cstheme="minorBidi"/>
          <w:kern w:val="2"/>
          <w:sz w:val="24"/>
          <w:szCs w:val="24"/>
          <w:lang w:eastAsia="en-GB"/>
          <w14:ligatures w14:val="standardContextual"/>
        </w:rPr>
        <w:tab/>
      </w:r>
      <w:r w:rsidRPr="000B62F0">
        <w:rPr>
          <w:rFonts w:eastAsia="Malgun Gothic"/>
          <w:lang w:eastAsia="zh-CN"/>
        </w:rPr>
        <w:t>General</w:t>
      </w:r>
      <w:r>
        <w:tab/>
      </w:r>
      <w:r>
        <w:fldChar w:fldCharType="begin"/>
      </w:r>
      <w:r>
        <w:instrText xml:space="preserve"> PAGEREF _Toc176445457 \h </w:instrText>
      </w:r>
      <w:r>
        <w:fldChar w:fldCharType="separate"/>
      </w:r>
      <w:r>
        <w:t>96</w:t>
      </w:r>
      <w:r>
        <w:fldChar w:fldCharType="end"/>
      </w:r>
    </w:p>
    <w:p w14:paraId="06E00112" w14:textId="43C87FC7" w:rsidR="00D64C87" w:rsidRDefault="00D64C87">
      <w:pPr>
        <w:pStyle w:val="TOC5"/>
        <w:rPr>
          <w:rFonts w:asciiTheme="minorHAnsi" w:hAnsiTheme="minorHAnsi" w:cstheme="minorBidi"/>
          <w:kern w:val="2"/>
          <w:sz w:val="24"/>
          <w:szCs w:val="24"/>
          <w:lang w:eastAsia="en-GB"/>
          <w14:ligatures w14:val="standardContextual"/>
        </w:rPr>
      </w:pPr>
      <w:r w:rsidRPr="000B62F0">
        <w:rPr>
          <w:rFonts w:eastAsia="Malgun Gothic"/>
          <w:lang w:eastAsia="zh-CN"/>
        </w:rPr>
        <w:t>11.4.2.1.2</w:t>
      </w:r>
      <w:r>
        <w:rPr>
          <w:rFonts w:asciiTheme="minorHAnsi" w:hAnsiTheme="minorHAnsi" w:cstheme="minorBidi"/>
          <w:kern w:val="2"/>
          <w:sz w:val="24"/>
          <w:szCs w:val="24"/>
          <w:lang w:eastAsia="en-GB"/>
          <w14:ligatures w14:val="standardContextual"/>
        </w:rPr>
        <w:tab/>
      </w:r>
      <w:r w:rsidRPr="000B62F0">
        <w:rPr>
          <w:rFonts w:eastAsia="Malgun Gothic"/>
          <w:lang w:eastAsia="zh-CN"/>
        </w:rPr>
        <w:t>Minimum requirement</w:t>
      </w:r>
      <w:r>
        <w:tab/>
      </w:r>
      <w:r>
        <w:fldChar w:fldCharType="begin"/>
      </w:r>
      <w:r>
        <w:instrText xml:space="preserve"> PAGEREF _Toc176445458 \h </w:instrText>
      </w:r>
      <w:r>
        <w:fldChar w:fldCharType="separate"/>
      </w:r>
      <w:r>
        <w:t>96</w:t>
      </w:r>
      <w:r>
        <w:fldChar w:fldCharType="end"/>
      </w:r>
    </w:p>
    <w:p w14:paraId="5A95D213" w14:textId="79E91A36" w:rsidR="00D64C87" w:rsidRDefault="00D64C87">
      <w:pPr>
        <w:pStyle w:val="TOC4"/>
        <w:rPr>
          <w:rFonts w:asciiTheme="minorHAnsi" w:hAnsiTheme="minorHAnsi" w:cstheme="minorBidi"/>
          <w:kern w:val="2"/>
          <w:sz w:val="24"/>
          <w:szCs w:val="24"/>
          <w:lang w:eastAsia="en-GB"/>
          <w14:ligatures w14:val="standardContextual"/>
        </w:rPr>
      </w:pPr>
      <w:r>
        <w:t>11.4.2.2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_Toc176445459 \h </w:instrText>
      </w:r>
      <w:r>
        <w:fldChar w:fldCharType="separate"/>
      </w:r>
      <w:r>
        <w:t>96</w:t>
      </w:r>
      <w:r>
        <w:fldChar w:fldCharType="end"/>
      </w:r>
    </w:p>
    <w:p w14:paraId="40A90821" w14:textId="42DB3EAC" w:rsidR="00D64C87" w:rsidRDefault="00D64C87">
      <w:pPr>
        <w:pStyle w:val="TOC5"/>
        <w:rPr>
          <w:rFonts w:asciiTheme="minorHAnsi" w:hAnsiTheme="minorHAnsi" w:cstheme="minorBidi"/>
          <w:kern w:val="2"/>
          <w:sz w:val="24"/>
          <w:szCs w:val="24"/>
          <w:lang w:eastAsia="en-GB"/>
          <w14:ligatures w14:val="standardContextual"/>
        </w:rPr>
      </w:pPr>
      <w:r w:rsidRPr="000B62F0">
        <w:rPr>
          <w:rFonts w:eastAsia="Malgun Gothic"/>
          <w:lang w:eastAsia="zh-CN"/>
        </w:rPr>
        <w:t>11.4.2.</w:t>
      </w:r>
      <w:r>
        <w:rPr>
          <w:lang w:eastAsia="zh-CN"/>
        </w:rPr>
        <w:t>2</w:t>
      </w:r>
      <w:r w:rsidRPr="000B62F0">
        <w:rPr>
          <w:rFonts w:eastAsia="Malgun Gothic"/>
          <w:lang w:eastAsia="zh-CN"/>
        </w:rPr>
        <w:t>.1</w:t>
      </w:r>
      <w:r>
        <w:rPr>
          <w:rFonts w:asciiTheme="minorHAnsi" w:hAnsiTheme="minorHAnsi" w:cstheme="minorBidi"/>
          <w:kern w:val="2"/>
          <w:sz w:val="24"/>
          <w:szCs w:val="24"/>
          <w:lang w:eastAsia="en-GB"/>
          <w14:ligatures w14:val="standardContextual"/>
        </w:rPr>
        <w:tab/>
      </w:r>
      <w:r w:rsidRPr="000B62F0">
        <w:rPr>
          <w:rFonts w:eastAsia="Malgun Gothic"/>
          <w:lang w:eastAsia="zh-CN"/>
        </w:rPr>
        <w:t>General</w:t>
      </w:r>
      <w:r>
        <w:tab/>
      </w:r>
      <w:r>
        <w:fldChar w:fldCharType="begin"/>
      </w:r>
      <w:r>
        <w:instrText xml:space="preserve"> PAGEREF _Toc176445460 \h </w:instrText>
      </w:r>
      <w:r>
        <w:fldChar w:fldCharType="separate"/>
      </w:r>
      <w:r>
        <w:t>96</w:t>
      </w:r>
      <w:r>
        <w:fldChar w:fldCharType="end"/>
      </w:r>
    </w:p>
    <w:p w14:paraId="2FA9C30A" w14:textId="20E5987B" w:rsidR="00D64C87" w:rsidRDefault="00D64C87">
      <w:pPr>
        <w:pStyle w:val="TOC5"/>
        <w:rPr>
          <w:rFonts w:asciiTheme="minorHAnsi" w:hAnsiTheme="minorHAnsi" w:cstheme="minorBidi"/>
          <w:kern w:val="2"/>
          <w:sz w:val="24"/>
          <w:szCs w:val="24"/>
          <w:lang w:eastAsia="en-GB"/>
          <w14:ligatures w14:val="standardContextual"/>
        </w:rPr>
      </w:pPr>
      <w:r w:rsidRPr="000B62F0">
        <w:rPr>
          <w:rFonts w:eastAsia="Malgun Gothic"/>
          <w:lang w:eastAsia="zh-CN"/>
        </w:rPr>
        <w:t>11.4.2.</w:t>
      </w:r>
      <w:r>
        <w:rPr>
          <w:lang w:eastAsia="zh-CN"/>
        </w:rPr>
        <w:t>2</w:t>
      </w:r>
      <w:r w:rsidRPr="000B62F0">
        <w:rPr>
          <w:rFonts w:eastAsia="Malgun Gothic"/>
          <w:lang w:eastAsia="zh-CN"/>
        </w:rPr>
        <w:t>.2</w:t>
      </w:r>
      <w:r>
        <w:rPr>
          <w:rFonts w:asciiTheme="minorHAnsi" w:hAnsiTheme="minorHAnsi" w:cstheme="minorBidi"/>
          <w:kern w:val="2"/>
          <w:sz w:val="24"/>
          <w:szCs w:val="24"/>
          <w:lang w:eastAsia="en-GB"/>
          <w14:ligatures w14:val="standardContextual"/>
        </w:rPr>
        <w:tab/>
      </w:r>
      <w:r w:rsidRPr="000B62F0">
        <w:rPr>
          <w:rFonts w:eastAsia="Malgun Gothic"/>
          <w:lang w:eastAsia="zh-CN"/>
        </w:rPr>
        <w:t>Minimum requirement</w:t>
      </w:r>
      <w:r>
        <w:tab/>
      </w:r>
      <w:r>
        <w:fldChar w:fldCharType="begin"/>
      </w:r>
      <w:r>
        <w:instrText xml:space="preserve"> PAGEREF _Toc176445461 \h </w:instrText>
      </w:r>
      <w:r>
        <w:fldChar w:fldCharType="separate"/>
      </w:r>
      <w:r>
        <w:t>96</w:t>
      </w:r>
      <w:r>
        <w:fldChar w:fldCharType="end"/>
      </w:r>
    </w:p>
    <w:p w14:paraId="1EAC2370" w14:textId="23E959A8" w:rsidR="00D64C87" w:rsidRDefault="00D64C87">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_Toc176445462 \h </w:instrText>
      </w:r>
      <w:r>
        <w:fldChar w:fldCharType="separate"/>
      </w:r>
      <w:r>
        <w:t>97</w:t>
      </w:r>
      <w:r>
        <w:fldChar w:fldCharType="end"/>
      </w:r>
    </w:p>
    <w:p w14:paraId="4CD83A22" w14:textId="5E1390CE" w:rsidR="00D64C87" w:rsidRDefault="00D64C87">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_Toc176445463 \h </w:instrText>
      </w:r>
      <w:r>
        <w:fldChar w:fldCharType="separate"/>
      </w:r>
      <w:r>
        <w:t>97</w:t>
      </w:r>
      <w:r>
        <w:fldChar w:fldCharType="end"/>
      </w:r>
    </w:p>
    <w:p w14:paraId="1E3AF7E8" w14:textId="222B64C7" w:rsidR="00D64C87" w:rsidRDefault="00D64C87">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_Toc176445464 \h </w:instrText>
      </w:r>
      <w:r>
        <w:fldChar w:fldCharType="separate"/>
      </w:r>
      <w:r>
        <w:t>98</w:t>
      </w:r>
      <w:r>
        <w:fldChar w:fldCharType="end"/>
      </w:r>
    </w:p>
    <w:p w14:paraId="574532AE" w14:textId="73079FE8" w:rsidR="00D64C87" w:rsidRDefault="00D64C87">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0B62F0">
        <w:rPr>
          <w:rFonts w:eastAsia="DengXian"/>
        </w:rPr>
        <w:t>Fixed Reference Channels for performance requirements (QPSK, R=308/1024)</w:t>
      </w:r>
      <w:r>
        <w:tab/>
      </w:r>
      <w:r>
        <w:fldChar w:fldCharType="begin"/>
      </w:r>
      <w:r>
        <w:instrText xml:space="preserve"> PAGEREF _Toc176445465 \h </w:instrText>
      </w:r>
      <w:r>
        <w:fldChar w:fldCharType="separate"/>
      </w:r>
      <w:r>
        <w:t>98</w:t>
      </w:r>
      <w:r>
        <w:fldChar w:fldCharType="end"/>
      </w:r>
    </w:p>
    <w:p w14:paraId="14B62E48" w14:textId="029CEB14" w:rsidR="00D64C87" w:rsidRDefault="00D64C87">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_Toc176445466 \h </w:instrText>
      </w:r>
      <w:r>
        <w:fldChar w:fldCharType="separate"/>
      </w:r>
      <w:r>
        <w:t>100</w:t>
      </w:r>
      <w:r>
        <w:fldChar w:fldCharType="end"/>
      </w:r>
    </w:p>
    <w:p w14:paraId="2C1A374E" w14:textId="0BAF0D97" w:rsidR="00D64C87" w:rsidRDefault="00D64C87">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_Toc176445467 \h </w:instrText>
      </w:r>
      <w:r>
        <w:fldChar w:fldCharType="separate"/>
      </w:r>
      <w:r>
        <w:t>102</w:t>
      </w:r>
      <w:r>
        <w:fldChar w:fldCharType="end"/>
      </w:r>
    </w:p>
    <w:p w14:paraId="04C87931" w14:textId="6008433E" w:rsidR="00D64C87" w:rsidRDefault="00D64C87">
      <w:pPr>
        <w:pStyle w:val="TOC1"/>
        <w:rPr>
          <w:rFonts w:asciiTheme="minorHAnsi" w:hAnsiTheme="minorHAnsi" w:cstheme="minorBidi"/>
          <w:kern w:val="2"/>
          <w:sz w:val="24"/>
          <w:szCs w:val="24"/>
          <w:lang w:eastAsia="en-GB"/>
          <w14:ligatures w14:val="standardContextual"/>
        </w:rPr>
      </w:pPr>
      <w:r w:rsidRPr="000B62F0">
        <w:rPr>
          <w:rFonts w:eastAsia="SimSun"/>
        </w:rPr>
        <w:t>A.</w:t>
      </w:r>
      <w:r w:rsidRPr="000B62F0">
        <w:rPr>
          <w:rFonts w:eastAsia="SimSun"/>
          <w:lang w:eastAsia="zh-CN"/>
        </w:rPr>
        <w:t>5</w:t>
      </w:r>
      <w:r>
        <w:rPr>
          <w:rFonts w:asciiTheme="minorHAnsi" w:hAnsiTheme="minorHAnsi" w:cstheme="minorBidi"/>
          <w:kern w:val="2"/>
          <w:sz w:val="24"/>
          <w:szCs w:val="24"/>
          <w:lang w:eastAsia="en-GB"/>
          <w14:ligatures w14:val="standardContextual"/>
        </w:rPr>
        <w:tab/>
      </w:r>
      <w:r w:rsidRPr="000B62F0">
        <w:rPr>
          <w:rFonts w:eastAsia="SimSun"/>
        </w:rPr>
        <w:t>Fixed Reference Channels for performance requirements</w:t>
      </w:r>
      <w:r w:rsidRPr="000B62F0">
        <w:rPr>
          <w:rFonts w:eastAsia="SimSun"/>
          <w:lang w:eastAsia="zh-CN"/>
        </w:rPr>
        <w:t xml:space="preserve"> </w:t>
      </w:r>
      <w:r w:rsidRPr="000B62F0">
        <w:rPr>
          <w:rFonts w:eastAsia="DengXian"/>
          <w:lang w:eastAsia="zh-CN"/>
        </w:rPr>
        <w:t>(QPSK, R=193/1024)</w:t>
      </w:r>
      <w:r>
        <w:tab/>
      </w:r>
      <w:r>
        <w:fldChar w:fldCharType="begin"/>
      </w:r>
      <w:r>
        <w:instrText xml:space="preserve"> PAGEREF _Toc176445468 \h </w:instrText>
      </w:r>
      <w:r>
        <w:fldChar w:fldCharType="separate"/>
      </w:r>
      <w:r>
        <w:t>102</w:t>
      </w:r>
      <w:r>
        <w:fldChar w:fldCharType="end"/>
      </w:r>
    </w:p>
    <w:p w14:paraId="19DDF5B7" w14:textId="7889A0FA" w:rsidR="00D64C87" w:rsidRDefault="00D64C87">
      <w:pPr>
        <w:pStyle w:val="TOC1"/>
        <w:rPr>
          <w:rFonts w:asciiTheme="minorHAnsi" w:hAnsiTheme="minorHAnsi" w:cstheme="minorBidi"/>
          <w:kern w:val="2"/>
          <w:sz w:val="24"/>
          <w:szCs w:val="24"/>
          <w:lang w:eastAsia="en-GB"/>
          <w14:ligatures w14:val="standardContextual"/>
        </w:rPr>
      </w:pPr>
      <w:r w:rsidRPr="000B62F0">
        <w:rPr>
          <w:rFonts w:eastAsia="SimSun"/>
        </w:rPr>
        <w:t>A.</w:t>
      </w:r>
      <w:r w:rsidRPr="000B62F0">
        <w:rPr>
          <w:rFonts w:eastAsia="SimSun"/>
          <w:lang w:eastAsia="zh-CN"/>
        </w:rPr>
        <w:t>6</w:t>
      </w:r>
      <w:r>
        <w:rPr>
          <w:rFonts w:asciiTheme="minorHAnsi" w:hAnsiTheme="minorHAnsi" w:cstheme="minorBidi"/>
          <w:kern w:val="2"/>
          <w:sz w:val="24"/>
          <w:szCs w:val="24"/>
          <w:lang w:eastAsia="en-GB"/>
          <w14:ligatures w14:val="standardContextual"/>
        </w:rPr>
        <w:tab/>
      </w:r>
      <w:r w:rsidRPr="000B62F0">
        <w:rPr>
          <w:rFonts w:eastAsia="SimSun"/>
        </w:rPr>
        <w:t>Fixed Reference Channels for performance requirements</w:t>
      </w:r>
      <w:r w:rsidRPr="000B62F0">
        <w:rPr>
          <w:rFonts w:eastAsia="SimSun"/>
          <w:lang w:eastAsia="zh-CN"/>
        </w:rPr>
        <w:t xml:space="preserve"> </w:t>
      </w:r>
      <w:r w:rsidRPr="000B62F0">
        <w:rPr>
          <w:rFonts w:eastAsia="DengXian"/>
          <w:lang w:eastAsia="zh-CN"/>
        </w:rPr>
        <w:t>(16QAM, R=434/1024)</w:t>
      </w:r>
      <w:r>
        <w:tab/>
      </w:r>
      <w:r>
        <w:fldChar w:fldCharType="begin"/>
      </w:r>
      <w:r>
        <w:instrText xml:space="preserve"> PAGEREF _Toc176445469 \h </w:instrText>
      </w:r>
      <w:r>
        <w:fldChar w:fldCharType="separate"/>
      </w:r>
      <w:r>
        <w:t>103</w:t>
      </w:r>
      <w:r>
        <w:fldChar w:fldCharType="end"/>
      </w:r>
    </w:p>
    <w:p w14:paraId="732827B2" w14:textId="5B228CC9" w:rsidR="00D64C87" w:rsidRDefault="00D64C87">
      <w:pPr>
        <w:pStyle w:val="TOC8"/>
        <w:rPr>
          <w:rFonts w:asciiTheme="minorHAnsi" w:hAnsiTheme="minorHAnsi" w:cstheme="minorBidi"/>
          <w:b w:val="0"/>
          <w:kern w:val="2"/>
          <w:sz w:val="24"/>
          <w:szCs w:val="24"/>
          <w:lang w:eastAsia="en-GB"/>
          <w14:ligatures w14:val="standardContextual"/>
        </w:rPr>
      </w:pPr>
      <w:r>
        <w:t>Annex B (normative): Error Vector Magnitude (FR1-NTN)</w:t>
      </w:r>
      <w:r>
        <w:tab/>
      </w:r>
      <w:r>
        <w:fldChar w:fldCharType="begin"/>
      </w:r>
      <w:r>
        <w:instrText xml:space="preserve"> PAGEREF _Toc176445470 \h </w:instrText>
      </w:r>
      <w:r>
        <w:fldChar w:fldCharType="separate"/>
      </w:r>
      <w:r>
        <w:t>104</w:t>
      </w:r>
      <w:r>
        <w:fldChar w:fldCharType="end"/>
      </w:r>
    </w:p>
    <w:p w14:paraId="6687DD09" w14:textId="7733F44E" w:rsidR="00D64C87" w:rsidRDefault="00D64C87">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_Toc176445471 \h </w:instrText>
      </w:r>
      <w:r>
        <w:fldChar w:fldCharType="separate"/>
      </w:r>
      <w:r>
        <w:t>104</w:t>
      </w:r>
      <w:r>
        <w:fldChar w:fldCharType="end"/>
      </w:r>
    </w:p>
    <w:p w14:paraId="05378867" w14:textId="139B9F9B" w:rsidR="00D64C87" w:rsidRDefault="00D64C87">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_Toc176445472 \h </w:instrText>
      </w:r>
      <w:r>
        <w:fldChar w:fldCharType="separate"/>
      </w:r>
      <w:r>
        <w:t>104</w:t>
      </w:r>
      <w:r>
        <w:fldChar w:fldCharType="end"/>
      </w:r>
    </w:p>
    <w:p w14:paraId="3E787AA2" w14:textId="76C5D499" w:rsidR="00D64C87" w:rsidRDefault="00D64C87">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_Toc176445473 \h </w:instrText>
      </w:r>
      <w:r>
        <w:fldChar w:fldCharType="separate"/>
      </w:r>
      <w:r>
        <w:t>105</w:t>
      </w:r>
      <w:r>
        <w:fldChar w:fldCharType="end"/>
      </w:r>
    </w:p>
    <w:p w14:paraId="2F0580EE" w14:textId="05650BEC" w:rsidR="00D64C87" w:rsidRDefault="00D64C87">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_Toc176445474 \h </w:instrText>
      </w:r>
      <w:r>
        <w:fldChar w:fldCharType="separate"/>
      </w:r>
      <w:r>
        <w:t>105</w:t>
      </w:r>
      <w:r>
        <w:fldChar w:fldCharType="end"/>
      </w:r>
    </w:p>
    <w:p w14:paraId="012FE968" w14:textId="0FE019AD" w:rsidR="00D64C87" w:rsidRDefault="00D64C87">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_Toc176445475 \h </w:instrText>
      </w:r>
      <w:r>
        <w:fldChar w:fldCharType="separate"/>
      </w:r>
      <w:r>
        <w:t>105</w:t>
      </w:r>
      <w:r>
        <w:fldChar w:fldCharType="end"/>
      </w:r>
    </w:p>
    <w:p w14:paraId="2619DE13" w14:textId="29166B08" w:rsidR="00D64C87" w:rsidRDefault="00D64C87">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_Toc176445476 \h </w:instrText>
      </w:r>
      <w:r>
        <w:fldChar w:fldCharType="separate"/>
      </w:r>
      <w:r>
        <w:t>105</w:t>
      </w:r>
      <w:r>
        <w:fldChar w:fldCharType="end"/>
      </w:r>
    </w:p>
    <w:p w14:paraId="49694795" w14:textId="2F00E0B6" w:rsidR="00D64C87" w:rsidRDefault="00D64C87">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_Toc176445477 \h </w:instrText>
      </w:r>
      <w:r>
        <w:fldChar w:fldCharType="separate"/>
      </w:r>
      <w:r>
        <w:t>106</w:t>
      </w:r>
      <w:r>
        <w:fldChar w:fldCharType="end"/>
      </w:r>
    </w:p>
    <w:p w14:paraId="66EC0BCF" w14:textId="57E9A790" w:rsidR="00D64C87" w:rsidRDefault="00D64C87">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_Toc176445478 \h </w:instrText>
      </w:r>
      <w:r>
        <w:fldChar w:fldCharType="separate"/>
      </w:r>
      <w:r>
        <w:t>106</w:t>
      </w:r>
      <w:r>
        <w:fldChar w:fldCharType="end"/>
      </w:r>
    </w:p>
    <w:p w14:paraId="088E0348" w14:textId="3A628E1A" w:rsidR="00D64C87" w:rsidRDefault="00D64C87">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_Toc176445479 \h </w:instrText>
      </w:r>
      <w:r>
        <w:fldChar w:fldCharType="separate"/>
      </w:r>
      <w:r>
        <w:t>108</w:t>
      </w:r>
      <w:r>
        <w:fldChar w:fldCharType="end"/>
      </w:r>
    </w:p>
    <w:p w14:paraId="4B209708" w14:textId="73C1442F" w:rsidR="00D64C87" w:rsidRDefault="00D64C87">
      <w:pPr>
        <w:pStyle w:val="TOC8"/>
        <w:rPr>
          <w:rFonts w:asciiTheme="minorHAnsi" w:hAnsiTheme="minorHAnsi" w:cstheme="minorBidi"/>
          <w:b w:val="0"/>
          <w:kern w:val="2"/>
          <w:sz w:val="24"/>
          <w:szCs w:val="24"/>
          <w:lang w:eastAsia="en-GB"/>
          <w14:ligatures w14:val="standardContextual"/>
        </w:rPr>
      </w:pPr>
      <w:r w:rsidRPr="000B62F0">
        <w:rPr>
          <w:rFonts w:eastAsia="DengXian"/>
        </w:rPr>
        <w:t xml:space="preserve">Annex C (normative): </w:t>
      </w:r>
      <w:r>
        <w:t>Characteristics of the interfering signals</w:t>
      </w:r>
      <w:r>
        <w:tab/>
      </w:r>
      <w:r>
        <w:fldChar w:fldCharType="begin"/>
      </w:r>
      <w:r>
        <w:instrText xml:space="preserve"> PAGEREF _Toc176445480 \h </w:instrText>
      </w:r>
      <w:r>
        <w:fldChar w:fldCharType="separate"/>
      </w:r>
      <w:r>
        <w:t>109</w:t>
      </w:r>
      <w:r>
        <w:fldChar w:fldCharType="end"/>
      </w:r>
    </w:p>
    <w:p w14:paraId="3C4ED863" w14:textId="232116C6" w:rsidR="00D64C87" w:rsidRDefault="00D64C87">
      <w:pPr>
        <w:pStyle w:val="TOC8"/>
        <w:rPr>
          <w:rFonts w:asciiTheme="minorHAnsi" w:hAnsiTheme="minorHAnsi" w:cstheme="minorBidi"/>
          <w:b w:val="0"/>
          <w:kern w:val="2"/>
          <w:sz w:val="24"/>
          <w:szCs w:val="24"/>
          <w:lang w:eastAsia="en-GB"/>
          <w14:ligatures w14:val="standardContextual"/>
        </w:rPr>
      </w:pPr>
      <w:r w:rsidRPr="000B62F0">
        <w:rPr>
          <w:lang w:val="fr-FR"/>
        </w:rPr>
        <w:t>Annex D (Normative): Propagation conditions</w:t>
      </w:r>
      <w:r>
        <w:tab/>
      </w:r>
      <w:r>
        <w:fldChar w:fldCharType="begin"/>
      </w:r>
      <w:r>
        <w:instrText xml:space="preserve"> PAGEREF _Toc176445481 \h </w:instrText>
      </w:r>
      <w:r>
        <w:fldChar w:fldCharType="separate"/>
      </w:r>
      <w:r>
        <w:t>109</w:t>
      </w:r>
      <w:r>
        <w:fldChar w:fldCharType="end"/>
      </w:r>
    </w:p>
    <w:p w14:paraId="37D01692" w14:textId="25C9E7ED" w:rsidR="00D64C87" w:rsidRDefault="00D64C87">
      <w:pPr>
        <w:pStyle w:val="TOC1"/>
        <w:rPr>
          <w:rFonts w:asciiTheme="minorHAnsi" w:hAnsiTheme="minorHAnsi" w:cstheme="minorBidi"/>
          <w:kern w:val="2"/>
          <w:sz w:val="24"/>
          <w:szCs w:val="24"/>
          <w:lang w:eastAsia="en-GB"/>
          <w14:ligatures w14:val="standardContextual"/>
        </w:rPr>
      </w:pPr>
      <w:r w:rsidRPr="000B62F0">
        <w:rPr>
          <w:lang w:val="fr-FR"/>
        </w:rPr>
        <w:t>D.1</w:t>
      </w:r>
      <w:r>
        <w:rPr>
          <w:rFonts w:asciiTheme="minorHAnsi" w:hAnsiTheme="minorHAnsi" w:cstheme="minorBidi"/>
          <w:kern w:val="2"/>
          <w:sz w:val="24"/>
          <w:szCs w:val="24"/>
          <w:lang w:eastAsia="en-GB"/>
          <w14:ligatures w14:val="standardContextual"/>
        </w:rPr>
        <w:tab/>
      </w:r>
      <w:r w:rsidRPr="000B62F0">
        <w:rPr>
          <w:lang w:val="fr-FR"/>
        </w:rPr>
        <w:t>Static propagation condition</w:t>
      </w:r>
      <w:r>
        <w:tab/>
      </w:r>
      <w:r>
        <w:fldChar w:fldCharType="begin"/>
      </w:r>
      <w:r>
        <w:instrText xml:space="preserve"> PAGEREF _Toc176445482 \h </w:instrText>
      </w:r>
      <w:r>
        <w:fldChar w:fldCharType="separate"/>
      </w:r>
      <w:r>
        <w:t>109</w:t>
      </w:r>
      <w:r>
        <w:fldChar w:fldCharType="end"/>
      </w:r>
    </w:p>
    <w:p w14:paraId="44FEB941" w14:textId="1CFD2A21" w:rsidR="00D64C87" w:rsidRDefault="00D64C87">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_Toc176445483 \h </w:instrText>
      </w:r>
      <w:r>
        <w:fldChar w:fldCharType="separate"/>
      </w:r>
      <w:r>
        <w:t>109</w:t>
      </w:r>
      <w:r>
        <w:fldChar w:fldCharType="end"/>
      </w:r>
    </w:p>
    <w:p w14:paraId="7B15C0C3" w14:textId="30D7F368" w:rsidR="00D64C87" w:rsidRDefault="00D64C87">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_Toc176445484 \h </w:instrText>
      </w:r>
      <w:r>
        <w:fldChar w:fldCharType="separate"/>
      </w:r>
      <w:r>
        <w:t>109</w:t>
      </w:r>
      <w:r>
        <w:fldChar w:fldCharType="end"/>
      </w:r>
    </w:p>
    <w:p w14:paraId="0C90E3FE" w14:textId="48137922" w:rsidR="00D64C87" w:rsidRDefault="00D64C87">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_Toc176445485 \h </w:instrText>
      </w:r>
      <w:r>
        <w:fldChar w:fldCharType="separate"/>
      </w:r>
      <w:r>
        <w:t>110</w:t>
      </w:r>
      <w:r>
        <w:fldChar w:fldCharType="end"/>
      </w:r>
    </w:p>
    <w:p w14:paraId="2D873129" w14:textId="487EAA68" w:rsidR="00D64C87" w:rsidRDefault="00D64C87">
      <w:pPr>
        <w:pStyle w:val="TOC3"/>
        <w:rPr>
          <w:rFonts w:asciiTheme="minorHAnsi" w:hAnsiTheme="minorHAnsi" w:cstheme="minorBidi"/>
          <w:kern w:val="2"/>
          <w:sz w:val="24"/>
          <w:szCs w:val="24"/>
          <w:lang w:eastAsia="en-GB"/>
          <w14:ligatures w14:val="standardContextual"/>
        </w:rPr>
      </w:pPr>
      <w:r>
        <w:rPr>
          <w:lang w:eastAsia="zh-CN"/>
        </w:rPr>
        <w:t>D.2.1.2</w:t>
      </w:r>
      <w:r>
        <w:rPr>
          <w:rFonts w:asciiTheme="minorHAnsi" w:hAnsiTheme="minorHAnsi" w:cstheme="minorBidi"/>
          <w:kern w:val="2"/>
          <w:sz w:val="24"/>
          <w:szCs w:val="24"/>
          <w:lang w:eastAsia="en-GB"/>
          <w14:ligatures w14:val="standardContextual"/>
        </w:rPr>
        <w:tab/>
      </w:r>
      <w:r>
        <w:rPr>
          <w:lang w:eastAsia="zh-CN"/>
        </w:rPr>
        <w:t>Delay profiles for FR2-NTN</w:t>
      </w:r>
      <w:r>
        <w:tab/>
      </w:r>
      <w:r>
        <w:fldChar w:fldCharType="begin"/>
      </w:r>
      <w:r>
        <w:instrText xml:space="preserve"> PAGEREF _Toc176445486 \h </w:instrText>
      </w:r>
      <w:r>
        <w:fldChar w:fldCharType="separate"/>
      </w:r>
      <w:r>
        <w:t>110</w:t>
      </w:r>
      <w:r>
        <w:fldChar w:fldCharType="end"/>
      </w:r>
    </w:p>
    <w:p w14:paraId="3675B9FA" w14:textId="772AA7FC" w:rsidR="00D64C87" w:rsidRDefault="00D64C87">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_Toc176445487 \h </w:instrText>
      </w:r>
      <w:r>
        <w:fldChar w:fldCharType="separate"/>
      </w:r>
      <w:r>
        <w:t>111</w:t>
      </w:r>
      <w:r>
        <w:fldChar w:fldCharType="end"/>
      </w:r>
    </w:p>
    <w:p w14:paraId="5D6C7B9E" w14:textId="2177138E" w:rsidR="00D64C87" w:rsidRDefault="00D64C87">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_Toc176445488 \h </w:instrText>
      </w:r>
      <w:r>
        <w:fldChar w:fldCharType="separate"/>
      </w:r>
      <w:r>
        <w:t>111</w:t>
      </w:r>
      <w:r>
        <w:fldChar w:fldCharType="end"/>
      </w:r>
    </w:p>
    <w:p w14:paraId="25CF4766" w14:textId="2F5748BC" w:rsidR="00D64C87" w:rsidRDefault="00D64C87">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_Toc176445489 \h </w:instrText>
      </w:r>
      <w:r>
        <w:fldChar w:fldCharType="separate"/>
      </w:r>
      <w:r>
        <w:t>111</w:t>
      </w:r>
      <w:r>
        <w:fldChar w:fldCharType="end"/>
      </w:r>
    </w:p>
    <w:p w14:paraId="1BF2D638" w14:textId="258A82B3" w:rsidR="00D64C87" w:rsidRDefault="00D64C87">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_Toc176445490 \h </w:instrText>
      </w:r>
      <w:r>
        <w:fldChar w:fldCharType="separate"/>
      </w:r>
      <w:r>
        <w:t>111</w:t>
      </w:r>
      <w:r>
        <w:fldChar w:fldCharType="end"/>
      </w:r>
    </w:p>
    <w:p w14:paraId="4E10E4BB" w14:textId="2EB134EB" w:rsidR="00D64C87" w:rsidRDefault="00D64C87">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_Toc176445491 \h </w:instrText>
      </w:r>
      <w:r>
        <w:fldChar w:fldCharType="separate"/>
      </w:r>
      <w:r>
        <w:t>112</w:t>
      </w:r>
      <w:r>
        <w:fldChar w:fldCharType="end"/>
      </w:r>
    </w:p>
    <w:p w14:paraId="7923B139" w14:textId="526DA1FA" w:rsidR="00D64C87" w:rsidRDefault="00D64C87">
      <w:pPr>
        <w:pStyle w:val="TOC1"/>
        <w:rPr>
          <w:rFonts w:asciiTheme="minorHAnsi" w:hAnsiTheme="minorHAnsi" w:cstheme="minorBidi"/>
          <w:kern w:val="2"/>
          <w:sz w:val="24"/>
          <w:szCs w:val="24"/>
          <w:lang w:eastAsia="en-GB"/>
          <w14:ligatures w14:val="standardContextual"/>
        </w:rPr>
      </w:pPr>
      <w:r>
        <w:lastRenderedPageBreak/>
        <w:t>D.3</w:t>
      </w:r>
      <w:r>
        <w:rPr>
          <w:rFonts w:asciiTheme="minorHAnsi" w:hAnsiTheme="minorHAnsi" w:cstheme="minorBidi"/>
          <w:kern w:val="2"/>
          <w:sz w:val="24"/>
          <w:szCs w:val="24"/>
          <w:lang w:eastAsia="en-GB"/>
          <w14:ligatures w14:val="standardContextual"/>
        </w:rPr>
        <w:tab/>
      </w:r>
      <w:r>
        <w:t>Moving propagation conditions</w:t>
      </w:r>
      <w:r>
        <w:tab/>
      </w:r>
      <w:r>
        <w:fldChar w:fldCharType="begin"/>
      </w:r>
      <w:r>
        <w:instrText xml:space="preserve"> PAGEREF _Toc176445492 \h </w:instrText>
      </w:r>
      <w:r>
        <w:fldChar w:fldCharType="separate"/>
      </w:r>
      <w:r>
        <w:t>112</w:t>
      </w:r>
      <w:r>
        <w:fldChar w:fldCharType="end"/>
      </w:r>
    </w:p>
    <w:p w14:paraId="6952C8FF" w14:textId="3C251D08" w:rsidR="00D64C87" w:rsidRDefault="00D64C87">
      <w:pPr>
        <w:pStyle w:val="TOC8"/>
        <w:rPr>
          <w:rFonts w:asciiTheme="minorHAnsi" w:hAnsiTheme="minorHAnsi" w:cstheme="minorBidi"/>
          <w:b w:val="0"/>
          <w:kern w:val="2"/>
          <w:sz w:val="24"/>
          <w:szCs w:val="24"/>
          <w:lang w:eastAsia="en-GB"/>
          <w14:ligatures w14:val="standardContextual"/>
        </w:rPr>
      </w:pPr>
      <w:r>
        <w:t>Annex E (normative): Error Vector Magnitude (FR2-NTN)</w:t>
      </w:r>
      <w:r>
        <w:tab/>
      </w:r>
      <w:r>
        <w:fldChar w:fldCharType="begin"/>
      </w:r>
      <w:r>
        <w:instrText xml:space="preserve"> PAGEREF _Toc176445493 \h </w:instrText>
      </w:r>
      <w:r>
        <w:fldChar w:fldCharType="separate"/>
      </w:r>
      <w:r>
        <w:t>113</w:t>
      </w:r>
      <w:r>
        <w:fldChar w:fldCharType="end"/>
      </w:r>
    </w:p>
    <w:p w14:paraId="27F5D10E" w14:textId="5A966537" w:rsidR="00D64C87" w:rsidRDefault="00D64C87">
      <w:pPr>
        <w:pStyle w:val="TOC1"/>
        <w:rPr>
          <w:rFonts w:asciiTheme="minorHAnsi" w:hAnsiTheme="minorHAnsi" w:cstheme="minorBidi"/>
          <w:kern w:val="2"/>
          <w:sz w:val="24"/>
          <w:szCs w:val="24"/>
          <w:lang w:eastAsia="en-GB"/>
          <w14:ligatures w14:val="standardContextual"/>
        </w:rPr>
      </w:pPr>
      <w:r>
        <w:t>E.1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_Toc176445494 \h </w:instrText>
      </w:r>
      <w:r>
        <w:fldChar w:fldCharType="separate"/>
      </w:r>
      <w:r>
        <w:t>113</w:t>
      </w:r>
      <w:r>
        <w:fldChar w:fldCharType="end"/>
      </w:r>
    </w:p>
    <w:p w14:paraId="1C61C793" w14:textId="41C62205" w:rsidR="00D64C87" w:rsidRDefault="00D64C87">
      <w:pPr>
        <w:pStyle w:val="TOC1"/>
        <w:rPr>
          <w:rFonts w:asciiTheme="minorHAnsi" w:hAnsiTheme="minorHAnsi" w:cstheme="minorBidi"/>
          <w:kern w:val="2"/>
          <w:sz w:val="24"/>
          <w:szCs w:val="24"/>
          <w:lang w:eastAsia="en-GB"/>
          <w14:ligatures w14:val="standardContextual"/>
        </w:rPr>
      </w:pPr>
      <w:r>
        <w:rPr>
          <w:lang w:eastAsia="en-CA"/>
        </w:rPr>
        <w:t>E.2</w:t>
      </w:r>
      <w:r>
        <w:rPr>
          <w:rFonts w:asciiTheme="minorHAnsi" w:hAnsiTheme="minorHAnsi" w:cstheme="minorBidi"/>
          <w:kern w:val="2"/>
          <w:sz w:val="24"/>
          <w:szCs w:val="24"/>
          <w:lang w:eastAsia="en-GB"/>
          <w14:ligatures w14:val="standardContextual"/>
        </w:rPr>
        <w:tab/>
      </w:r>
      <w:r>
        <w:rPr>
          <w:lang w:eastAsia="en-CA"/>
        </w:rPr>
        <w:t>Basic unit of measurement</w:t>
      </w:r>
      <w:r>
        <w:tab/>
      </w:r>
      <w:r>
        <w:fldChar w:fldCharType="begin"/>
      </w:r>
      <w:r>
        <w:instrText xml:space="preserve"> PAGEREF _Toc176445495 \h </w:instrText>
      </w:r>
      <w:r>
        <w:fldChar w:fldCharType="separate"/>
      </w:r>
      <w:r>
        <w:t>114</w:t>
      </w:r>
      <w:r>
        <w:fldChar w:fldCharType="end"/>
      </w:r>
    </w:p>
    <w:p w14:paraId="6E3222CC" w14:textId="6C48E611" w:rsidR="00D64C87" w:rsidRDefault="00D64C87">
      <w:pPr>
        <w:pStyle w:val="TOC1"/>
        <w:rPr>
          <w:rFonts w:asciiTheme="minorHAnsi" w:hAnsiTheme="minorHAnsi" w:cstheme="minorBidi"/>
          <w:kern w:val="2"/>
          <w:sz w:val="24"/>
          <w:szCs w:val="24"/>
          <w:lang w:eastAsia="en-GB"/>
          <w14:ligatures w14:val="standardContextual"/>
        </w:rPr>
      </w:pPr>
      <w:r>
        <w:rPr>
          <w:lang w:eastAsia="en-CA"/>
        </w:rPr>
        <w:t>E.3</w:t>
      </w:r>
      <w:r>
        <w:rPr>
          <w:rFonts w:asciiTheme="minorHAnsi" w:hAnsiTheme="minorHAnsi" w:cstheme="minorBidi"/>
          <w:kern w:val="2"/>
          <w:sz w:val="24"/>
          <w:szCs w:val="24"/>
          <w:lang w:eastAsia="en-GB"/>
          <w14:ligatures w14:val="standardContextual"/>
        </w:rPr>
        <w:tab/>
      </w:r>
      <w:r>
        <w:rPr>
          <w:lang w:eastAsia="en-CA"/>
        </w:rPr>
        <w:t>Modified signal under test</w:t>
      </w:r>
      <w:r>
        <w:tab/>
      </w:r>
      <w:r>
        <w:fldChar w:fldCharType="begin"/>
      </w:r>
      <w:r>
        <w:instrText xml:space="preserve"> PAGEREF _Toc176445496 \h </w:instrText>
      </w:r>
      <w:r>
        <w:fldChar w:fldCharType="separate"/>
      </w:r>
      <w:r>
        <w:t>114</w:t>
      </w:r>
      <w:r>
        <w:fldChar w:fldCharType="end"/>
      </w:r>
    </w:p>
    <w:p w14:paraId="146DE87E" w14:textId="60AFFE1E" w:rsidR="00D64C87" w:rsidRDefault="00D64C87">
      <w:pPr>
        <w:pStyle w:val="TOC1"/>
        <w:rPr>
          <w:rFonts w:asciiTheme="minorHAnsi" w:hAnsiTheme="minorHAnsi" w:cstheme="minorBidi"/>
          <w:kern w:val="2"/>
          <w:sz w:val="24"/>
          <w:szCs w:val="24"/>
          <w:lang w:eastAsia="en-GB"/>
          <w14:ligatures w14:val="standardContextual"/>
        </w:rPr>
      </w:pPr>
      <w:r>
        <w:rPr>
          <w:lang w:eastAsia="en-CA"/>
        </w:rPr>
        <w:t>E.4</w:t>
      </w:r>
      <w:r>
        <w:rPr>
          <w:rFonts w:asciiTheme="minorHAnsi" w:hAnsiTheme="minorHAnsi" w:cstheme="minorBidi"/>
          <w:kern w:val="2"/>
          <w:sz w:val="24"/>
          <w:szCs w:val="24"/>
          <w:lang w:eastAsia="en-GB"/>
          <w14:ligatures w14:val="standardContextual"/>
        </w:rPr>
        <w:tab/>
      </w:r>
      <w:r>
        <w:rPr>
          <w:lang w:eastAsia="en-CA"/>
        </w:rPr>
        <w:t>Estimation of frequency offset</w:t>
      </w:r>
      <w:r>
        <w:tab/>
      </w:r>
      <w:r>
        <w:fldChar w:fldCharType="begin"/>
      </w:r>
      <w:r>
        <w:instrText xml:space="preserve"> PAGEREF _Toc176445497 \h </w:instrText>
      </w:r>
      <w:r>
        <w:fldChar w:fldCharType="separate"/>
      </w:r>
      <w:r>
        <w:t>115</w:t>
      </w:r>
      <w:r>
        <w:fldChar w:fldCharType="end"/>
      </w:r>
    </w:p>
    <w:p w14:paraId="577CF154" w14:textId="5E9FDB11" w:rsidR="00D64C87" w:rsidRDefault="00D64C87">
      <w:pPr>
        <w:pStyle w:val="TOC1"/>
        <w:rPr>
          <w:rFonts w:asciiTheme="minorHAnsi" w:hAnsiTheme="minorHAnsi" w:cstheme="minorBidi"/>
          <w:kern w:val="2"/>
          <w:sz w:val="24"/>
          <w:szCs w:val="24"/>
          <w:lang w:eastAsia="en-GB"/>
          <w14:ligatures w14:val="standardContextual"/>
        </w:rPr>
      </w:pPr>
      <w:r>
        <w:rPr>
          <w:lang w:eastAsia="en-CA"/>
        </w:rPr>
        <w:t>E.5</w:t>
      </w:r>
      <w:r>
        <w:rPr>
          <w:rFonts w:asciiTheme="minorHAnsi" w:hAnsiTheme="minorHAnsi" w:cstheme="minorBidi"/>
          <w:kern w:val="2"/>
          <w:sz w:val="24"/>
          <w:szCs w:val="24"/>
          <w:lang w:eastAsia="en-GB"/>
          <w14:ligatures w14:val="standardContextual"/>
        </w:rPr>
        <w:tab/>
      </w:r>
      <w:r>
        <w:rPr>
          <w:lang w:eastAsia="en-CA"/>
        </w:rPr>
        <w:t>Estimation of time offset</w:t>
      </w:r>
      <w:r>
        <w:tab/>
      </w:r>
      <w:r>
        <w:fldChar w:fldCharType="begin"/>
      </w:r>
      <w:r>
        <w:instrText xml:space="preserve"> PAGEREF _Toc176445498 \h </w:instrText>
      </w:r>
      <w:r>
        <w:fldChar w:fldCharType="separate"/>
      </w:r>
      <w:r>
        <w:t>115</w:t>
      </w:r>
      <w:r>
        <w:fldChar w:fldCharType="end"/>
      </w:r>
    </w:p>
    <w:p w14:paraId="6F430F43" w14:textId="205D51E1" w:rsidR="00D64C87" w:rsidRDefault="00D64C87">
      <w:pPr>
        <w:pStyle w:val="TOC2"/>
        <w:rPr>
          <w:rFonts w:asciiTheme="minorHAnsi" w:hAnsiTheme="minorHAnsi" w:cstheme="minorBidi"/>
          <w:kern w:val="2"/>
          <w:sz w:val="24"/>
          <w:szCs w:val="24"/>
          <w:lang w:eastAsia="en-GB"/>
          <w14:ligatures w14:val="standardContextual"/>
        </w:rPr>
      </w:pPr>
      <w:r>
        <w:t>E.5.1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_Toc176445499 \h </w:instrText>
      </w:r>
      <w:r>
        <w:fldChar w:fldCharType="separate"/>
      </w:r>
      <w:r>
        <w:t>115</w:t>
      </w:r>
      <w:r>
        <w:fldChar w:fldCharType="end"/>
      </w:r>
    </w:p>
    <w:p w14:paraId="7AAD5ED1" w14:textId="4593024F" w:rsidR="00D64C87" w:rsidRDefault="00D64C87">
      <w:pPr>
        <w:pStyle w:val="TOC2"/>
        <w:rPr>
          <w:rFonts w:asciiTheme="minorHAnsi" w:hAnsiTheme="minorHAnsi" w:cstheme="minorBidi"/>
          <w:kern w:val="2"/>
          <w:sz w:val="24"/>
          <w:szCs w:val="24"/>
          <w:lang w:eastAsia="en-GB"/>
          <w14:ligatures w14:val="standardContextual"/>
        </w:rPr>
      </w:pPr>
      <w:r>
        <w:t>E.5.2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_Toc176445500 \h </w:instrText>
      </w:r>
      <w:r>
        <w:fldChar w:fldCharType="separate"/>
      </w:r>
      <w:r>
        <w:t>115</w:t>
      </w:r>
      <w:r>
        <w:fldChar w:fldCharType="end"/>
      </w:r>
    </w:p>
    <w:p w14:paraId="681B8444" w14:textId="24556C71" w:rsidR="00D64C87" w:rsidRDefault="00D64C87">
      <w:pPr>
        <w:pStyle w:val="TOC1"/>
        <w:rPr>
          <w:rFonts w:asciiTheme="minorHAnsi" w:hAnsiTheme="minorHAnsi" w:cstheme="minorBidi"/>
          <w:kern w:val="2"/>
          <w:sz w:val="24"/>
          <w:szCs w:val="24"/>
          <w:lang w:eastAsia="en-GB"/>
          <w14:ligatures w14:val="standardContextual"/>
        </w:rPr>
      </w:pPr>
      <w:r>
        <w:rPr>
          <w:lang w:eastAsia="en-CA"/>
        </w:rPr>
        <w:t>E.6</w:t>
      </w:r>
      <w:r>
        <w:rPr>
          <w:rFonts w:asciiTheme="minorHAnsi" w:hAnsiTheme="minorHAnsi" w:cstheme="minorBidi"/>
          <w:kern w:val="2"/>
          <w:sz w:val="24"/>
          <w:szCs w:val="24"/>
          <w:lang w:eastAsia="en-GB"/>
          <w14:ligatures w14:val="standardContextual"/>
        </w:rPr>
        <w:tab/>
      </w:r>
      <w:r>
        <w:rPr>
          <w:lang w:eastAsia="en-CA"/>
        </w:rPr>
        <w:t>Estimation of TX chain amplitude and frequency response parameters</w:t>
      </w:r>
      <w:r>
        <w:tab/>
      </w:r>
      <w:r>
        <w:fldChar w:fldCharType="begin"/>
      </w:r>
      <w:r>
        <w:instrText xml:space="preserve"> PAGEREF _Toc176445501 \h </w:instrText>
      </w:r>
      <w:r>
        <w:fldChar w:fldCharType="separate"/>
      </w:r>
      <w:r>
        <w:t>116</w:t>
      </w:r>
      <w:r>
        <w:fldChar w:fldCharType="end"/>
      </w:r>
    </w:p>
    <w:p w14:paraId="02AE06CA" w14:textId="2D81F6D8" w:rsidR="00D64C87" w:rsidRDefault="00D64C87">
      <w:pPr>
        <w:pStyle w:val="TOC1"/>
        <w:rPr>
          <w:rFonts w:asciiTheme="minorHAnsi" w:hAnsiTheme="minorHAnsi" w:cstheme="minorBidi"/>
          <w:kern w:val="2"/>
          <w:sz w:val="24"/>
          <w:szCs w:val="24"/>
          <w:lang w:eastAsia="en-GB"/>
          <w14:ligatures w14:val="standardContextual"/>
        </w:rPr>
      </w:pPr>
      <w:r>
        <w:rPr>
          <w:lang w:eastAsia="en-CA"/>
        </w:rPr>
        <w:t>E.7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_Toc176445502 \h </w:instrText>
      </w:r>
      <w:r>
        <w:fldChar w:fldCharType="separate"/>
      </w:r>
      <w:r>
        <w:t>118</w:t>
      </w:r>
      <w:r>
        <w:fldChar w:fldCharType="end"/>
      </w:r>
    </w:p>
    <w:p w14:paraId="69471DF1" w14:textId="0C6021C3" w:rsidR="00D64C87" w:rsidRDefault="00D64C87">
      <w:pPr>
        <w:pStyle w:val="TOC8"/>
        <w:rPr>
          <w:rFonts w:asciiTheme="minorHAnsi" w:hAnsiTheme="minorHAnsi" w:cstheme="minorBidi"/>
          <w:b w:val="0"/>
          <w:kern w:val="2"/>
          <w:sz w:val="24"/>
          <w:szCs w:val="24"/>
          <w:lang w:eastAsia="en-GB"/>
          <w14:ligatures w14:val="standardContextual"/>
        </w:rPr>
      </w:pPr>
      <w:r>
        <w:t>Annex F (informative): Change history</w:t>
      </w:r>
      <w:r>
        <w:tab/>
      </w:r>
      <w:r>
        <w:fldChar w:fldCharType="begin"/>
      </w:r>
      <w:r>
        <w:instrText xml:space="preserve"> PAGEREF _Toc176445503 \h </w:instrText>
      </w:r>
      <w:r>
        <w:fldChar w:fldCharType="separate"/>
      </w:r>
      <w:r>
        <w:t>120</w:t>
      </w:r>
      <w:r>
        <w:fldChar w:fldCharType="end"/>
      </w:r>
    </w:p>
    <w:p w14:paraId="1DE032E5" w14:textId="7D9A1A69" w:rsidR="00A54DD9" w:rsidRDefault="00D64C87">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0EC30D" w14:textId="77777777" w:rsidR="00080512" w:rsidRPr="004D3578" w:rsidRDefault="00080512">
      <w:r w:rsidRPr="004D3578">
        <w:t xml:space="preserve">This </w:t>
      </w:r>
      <w:r w:rsidRPr="00470974">
        <w:t xml:space="preserve">Technical </w:t>
      </w:r>
      <w:bookmarkStart w:id="33" w:name="spectype3"/>
      <w:r w:rsidRPr="00470974">
        <w:t>Specification</w:t>
      </w:r>
      <w:bookmarkEnd w:id="33"/>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4" w:name="introduction"/>
      <w:bookmarkEnd w:id="34"/>
      <w:r w:rsidRPr="004D3578">
        <w:br w:type="page"/>
      </w:r>
      <w:bookmarkStart w:id="35" w:name="scope"/>
      <w:bookmarkEnd w:id="35"/>
    </w:p>
    <w:p w14:paraId="0D256B1C" w14:textId="747BAF3B" w:rsidR="00080512" w:rsidRPr="004D3578" w:rsidRDefault="00080512" w:rsidP="00FD0493">
      <w:pPr>
        <w:pStyle w:val="Heading1"/>
      </w:pPr>
      <w:bookmarkStart w:id="36" w:name="_Toc104310947"/>
      <w:bookmarkStart w:id="37" w:name="_Toc106126647"/>
      <w:bookmarkStart w:id="38" w:name="_Toc106176960"/>
      <w:bookmarkStart w:id="39" w:name="_Toc114242128"/>
      <w:bookmarkStart w:id="40" w:name="_Toc123044072"/>
      <w:bookmarkStart w:id="41" w:name="_Toc124157711"/>
      <w:bookmarkStart w:id="42" w:name="_Toc124259634"/>
      <w:bookmarkStart w:id="43" w:name="_Toc130584705"/>
      <w:bookmarkStart w:id="44" w:name="_Toc137464361"/>
      <w:bookmarkStart w:id="45" w:name="_Toc138884030"/>
      <w:bookmarkStart w:id="46" w:name="_Toc145643231"/>
      <w:bookmarkStart w:id="47" w:name="_Toc155472065"/>
      <w:bookmarkStart w:id="48" w:name="_Toc155776953"/>
      <w:bookmarkStart w:id="49" w:name="_Toc161668289"/>
      <w:bookmarkStart w:id="50" w:name="_Toc169713597"/>
      <w:bookmarkStart w:id="51" w:name="_Toc176445148"/>
      <w:r w:rsidRPr="004D3578">
        <w:lastRenderedPageBreak/>
        <w:t>1</w:t>
      </w:r>
      <w:r w:rsidRPr="004D3578">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2" w:name="references"/>
      <w:bookmarkStart w:id="53" w:name="_Toc104310948"/>
      <w:bookmarkStart w:id="54" w:name="_Toc106126648"/>
      <w:bookmarkStart w:id="55" w:name="_Toc106176961"/>
      <w:bookmarkStart w:id="56" w:name="_Toc114242129"/>
      <w:bookmarkStart w:id="57" w:name="_Toc123044073"/>
      <w:bookmarkStart w:id="58" w:name="_Toc124157712"/>
      <w:bookmarkStart w:id="59" w:name="_Toc124259635"/>
      <w:bookmarkStart w:id="60" w:name="_Toc130584706"/>
      <w:bookmarkStart w:id="61" w:name="_Toc137464362"/>
      <w:bookmarkStart w:id="62" w:name="_Toc138884031"/>
      <w:bookmarkStart w:id="63" w:name="_Toc145643232"/>
      <w:bookmarkStart w:id="64" w:name="_Toc155472066"/>
      <w:bookmarkStart w:id="65" w:name="_Toc155776954"/>
      <w:bookmarkStart w:id="66" w:name="_Toc161668290"/>
      <w:bookmarkStart w:id="67" w:name="_Toc169713598"/>
      <w:bookmarkStart w:id="68" w:name="_Toc176445149"/>
      <w:bookmarkEnd w:id="52"/>
      <w:r w:rsidRPr="004D3578">
        <w:t>2</w:t>
      </w:r>
      <w:r w:rsidRPr="004D3578">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Pr="004D3578"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6FFB5BA9" w14:textId="6A273A09" w:rsidR="00080512" w:rsidRPr="004D3578" w:rsidRDefault="00080512">
      <w:pPr>
        <w:pStyle w:val="Heading1"/>
      </w:pPr>
      <w:bookmarkStart w:id="69" w:name="definitions"/>
      <w:bookmarkStart w:id="70" w:name="_Toc104310949"/>
      <w:bookmarkStart w:id="71" w:name="_Toc106126649"/>
      <w:bookmarkStart w:id="72" w:name="_Toc106176962"/>
      <w:bookmarkStart w:id="73" w:name="_Toc114242130"/>
      <w:bookmarkStart w:id="74" w:name="_Toc123044074"/>
      <w:bookmarkStart w:id="75" w:name="_Toc124157713"/>
      <w:bookmarkStart w:id="76" w:name="_Toc124259636"/>
      <w:bookmarkStart w:id="77" w:name="_Toc130584707"/>
      <w:bookmarkStart w:id="78" w:name="_Toc137464363"/>
      <w:bookmarkStart w:id="79" w:name="_Toc138884032"/>
      <w:bookmarkStart w:id="80" w:name="_Toc145643233"/>
      <w:bookmarkStart w:id="81" w:name="_Toc155472067"/>
      <w:bookmarkStart w:id="82" w:name="_Toc155776955"/>
      <w:bookmarkStart w:id="83" w:name="_Toc161668291"/>
      <w:bookmarkStart w:id="84" w:name="_Toc169713599"/>
      <w:bookmarkStart w:id="85" w:name="_Toc176445150"/>
      <w:bookmarkEnd w:id="69"/>
      <w:r w:rsidRPr="004D3578">
        <w:lastRenderedPageBreak/>
        <w:t>3</w:t>
      </w:r>
      <w:r w:rsidRPr="004D3578">
        <w:tab/>
        <w:t>Definition</w:t>
      </w:r>
      <w:r w:rsidR="00A80688">
        <w:t>s</w:t>
      </w:r>
      <w:r w:rsidR="00602AEA">
        <w:t>,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7D7E834" w14:textId="0CF87CA4" w:rsidR="00080512" w:rsidRPr="004D3578" w:rsidRDefault="00080512">
      <w:pPr>
        <w:pStyle w:val="Heading2"/>
      </w:pPr>
      <w:bookmarkStart w:id="86" w:name="_Toc104310950"/>
      <w:bookmarkStart w:id="87" w:name="_Toc106126650"/>
      <w:bookmarkStart w:id="88" w:name="_Toc106176963"/>
      <w:bookmarkStart w:id="89" w:name="_Toc114242131"/>
      <w:bookmarkStart w:id="90" w:name="_Toc123044075"/>
      <w:bookmarkStart w:id="91" w:name="_Toc124157714"/>
      <w:bookmarkStart w:id="92" w:name="_Toc124259637"/>
      <w:bookmarkStart w:id="93" w:name="_Toc130584708"/>
      <w:bookmarkStart w:id="94" w:name="_Toc137464364"/>
      <w:bookmarkStart w:id="95" w:name="_Toc138884033"/>
      <w:bookmarkStart w:id="96" w:name="_Toc145643234"/>
      <w:bookmarkStart w:id="97" w:name="_Toc155472068"/>
      <w:bookmarkStart w:id="98" w:name="_Toc155776956"/>
      <w:bookmarkStart w:id="99" w:name="_Toc161668292"/>
      <w:bookmarkStart w:id="100" w:name="_Toc169713600"/>
      <w:bookmarkStart w:id="101" w:name="_Toc176445151"/>
      <w:r w:rsidRPr="004D3578">
        <w:t>3.1</w:t>
      </w:r>
      <w:r w:rsidR="00A80688">
        <w:tab/>
      </w:r>
      <w:r w:rsidR="00624CE1">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02"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3" w:name="_Hlk490252228"/>
      <w:bookmarkStart w:id="104" w:name="_Hlk494631435"/>
      <w:bookmarkEnd w:id="102"/>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lastRenderedPageBreak/>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3"/>
    <w:bookmarkEnd w:id="104"/>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5"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lastRenderedPageBreak/>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5"/>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Pr="00BA2440"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06" w:name="_Hlk166103054"/>
      <w:bookmarkStart w:id="107" w:name="_Hlk167379653"/>
      <w:r w:rsidRPr="00CC7BAA">
        <w:rPr>
          <w:rFonts w:eastAsia="SimSun"/>
        </w:rPr>
        <w:t>transparent</w:t>
      </w:r>
      <w:bookmarkEnd w:id="106"/>
      <w:r w:rsidRPr="00CC7BAA">
        <w:rPr>
          <w:rFonts w:eastAsia="SimSun"/>
        </w:rPr>
        <w:t xml:space="preserve"> </w:t>
      </w:r>
      <w:bookmarkEnd w:id="107"/>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08"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08"/>
    </w:p>
    <w:p w14:paraId="421EAE72" w14:textId="25607976" w:rsidR="003870DE" w:rsidRDefault="00721512" w:rsidP="00721512">
      <w:pPr>
        <w:rPr>
          <w:rFonts w:eastAsia="SimSun"/>
        </w:rPr>
      </w:pPr>
      <w:r>
        <w:rPr>
          <w:rFonts w:eastAsia="SimSun"/>
          <w:b/>
        </w:rPr>
        <w:lastRenderedPageBreak/>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09" w:name="_Toc104310951"/>
      <w:bookmarkStart w:id="110" w:name="_Toc106126651"/>
      <w:bookmarkStart w:id="111" w:name="_Toc106176964"/>
      <w:bookmarkStart w:id="112" w:name="_Toc114242132"/>
      <w:bookmarkStart w:id="113" w:name="_Toc123044076"/>
      <w:bookmarkStart w:id="114" w:name="_Toc124157715"/>
      <w:bookmarkStart w:id="115" w:name="_Toc124259638"/>
      <w:bookmarkStart w:id="116" w:name="_Toc130584709"/>
      <w:bookmarkStart w:id="117" w:name="_Toc137464365"/>
      <w:bookmarkStart w:id="118" w:name="_Toc138884034"/>
      <w:bookmarkStart w:id="119" w:name="_Toc145643235"/>
      <w:bookmarkStart w:id="120" w:name="_Toc155472069"/>
      <w:bookmarkStart w:id="121" w:name="_Toc155776957"/>
      <w:bookmarkStart w:id="122" w:name="_Toc161668293"/>
      <w:bookmarkStart w:id="123" w:name="_Toc169713601"/>
      <w:bookmarkStart w:id="124" w:name="_Toc176445152"/>
      <w:r w:rsidRPr="004D3578">
        <w:t>3.2</w:t>
      </w:r>
      <w:r w:rsidRPr="004D3578">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pt;height:17.5pt" o:ole="">
            <v:imagedata r:id="rId12" o:title=""/>
          </v:shape>
          <o:OLEObject Type="Embed" ProgID="Equation.3" ShapeID="_x0000_i1026" DrawAspect="Content" ObjectID="_1788772696"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lastRenderedPageBreak/>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25" w:name="_Hlk500709692"/>
      <w:r w:rsidRPr="000455B4">
        <w:t>P</w:t>
      </w:r>
      <w:r w:rsidRPr="000455B4">
        <w:rPr>
          <w:vertAlign w:val="subscript"/>
        </w:rPr>
        <w:t>max,c,TABC</w:t>
      </w:r>
      <w:bookmarkEnd w:id="125"/>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26" w:name="_Toc104310952"/>
      <w:bookmarkStart w:id="127" w:name="_Toc106126652"/>
      <w:bookmarkStart w:id="128" w:name="_Toc106176965"/>
      <w:bookmarkStart w:id="129" w:name="_Toc114242133"/>
      <w:bookmarkStart w:id="130" w:name="_Toc123044077"/>
      <w:bookmarkStart w:id="131" w:name="_Toc124157716"/>
      <w:bookmarkStart w:id="132" w:name="_Toc124259639"/>
      <w:bookmarkStart w:id="133" w:name="_Toc130584710"/>
      <w:bookmarkStart w:id="134" w:name="_Toc137464366"/>
      <w:bookmarkStart w:id="135" w:name="_Toc138884035"/>
      <w:bookmarkStart w:id="136" w:name="_Toc145643236"/>
      <w:bookmarkStart w:id="137" w:name="_Toc155472070"/>
      <w:bookmarkStart w:id="138" w:name="_Toc155776958"/>
      <w:bookmarkStart w:id="139" w:name="_Toc161668294"/>
      <w:bookmarkStart w:id="140" w:name="_Toc169713602"/>
      <w:bookmarkStart w:id="141" w:name="_Toc176445153"/>
      <w:r w:rsidRPr="004D3578">
        <w:t>3.3</w:t>
      </w:r>
      <w:r w:rsidRPr="004D3578">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42"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43" w:name="OLE_LINK17"/>
      <w:r w:rsidRPr="00C6596C">
        <w:rPr>
          <w:lang w:val="fr-FR"/>
        </w:rPr>
        <w:t>RB</w:t>
      </w:r>
      <w:r w:rsidRPr="00C6596C">
        <w:rPr>
          <w:lang w:val="fr-FR"/>
        </w:rPr>
        <w:tab/>
        <w:t>Resource Bloc</w:t>
      </w:r>
      <w:bookmarkEnd w:id="143"/>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lastRenderedPageBreak/>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42"/>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44" w:name="clause4"/>
      <w:bookmarkStart w:id="145" w:name="_Toc104310953"/>
      <w:bookmarkStart w:id="146" w:name="_Toc106126653"/>
      <w:bookmarkStart w:id="147" w:name="_Toc106176966"/>
      <w:bookmarkStart w:id="148" w:name="_Toc114242134"/>
      <w:bookmarkStart w:id="149" w:name="_Toc123044078"/>
      <w:bookmarkStart w:id="150" w:name="_Toc124157717"/>
      <w:bookmarkStart w:id="151" w:name="_Toc124259640"/>
      <w:bookmarkStart w:id="152" w:name="_Toc130584711"/>
      <w:bookmarkStart w:id="153" w:name="_Toc137464367"/>
      <w:bookmarkStart w:id="154" w:name="_Toc138884036"/>
      <w:bookmarkStart w:id="155" w:name="_Toc145643237"/>
      <w:bookmarkStart w:id="156" w:name="_Toc155472071"/>
      <w:bookmarkStart w:id="157" w:name="_Toc155776959"/>
      <w:bookmarkStart w:id="158" w:name="_Toc161668295"/>
      <w:bookmarkStart w:id="159" w:name="_Toc169713603"/>
      <w:bookmarkStart w:id="160" w:name="_Toc176445154"/>
      <w:bookmarkEnd w:id="144"/>
      <w:r w:rsidRPr="004D3578">
        <w:t>4</w:t>
      </w:r>
      <w:r w:rsidRPr="004D3578">
        <w:tab/>
      </w:r>
      <w:r w:rsidR="001F6D06">
        <w:rPr>
          <w:rFonts w:hint="eastAsia"/>
          <w:lang w:eastAsia="zh-CN"/>
        </w:rPr>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EA1EB7" w14:textId="6ED433CE" w:rsidR="006A011B" w:rsidRDefault="006A011B" w:rsidP="006A011B">
      <w:pPr>
        <w:pStyle w:val="Heading2"/>
        <w:rPr>
          <w:lang w:eastAsia="zh-CN"/>
        </w:rPr>
      </w:pPr>
      <w:bookmarkStart w:id="161" w:name="_Toc104310954"/>
      <w:bookmarkStart w:id="162" w:name="_Toc106126654"/>
      <w:bookmarkStart w:id="163" w:name="_Toc106176967"/>
      <w:bookmarkStart w:id="164" w:name="_Toc114242135"/>
      <w:bookmarkStart w:id="165" w:name="_Toc123044079"/>
      <w:bookmarkStart w:id="166" w:name="_Toc124157718"/>
      <w:bookmarkStart w:id="167" w:name="_Toc124259641"/>
      <w:bookmarkStart w:id="168" w:name="_Toc130584712"/>
      <w:bookmarkStart w:id="169" w:name="_Toc137464368"/>
      <w:bookmarkStart w:id="170" w:name="_Toc138884037"/>
      <w:bookmarkStart w:id="171" w:name="_Toc145643238"/>
      <w:bookmarkStart w:id="172" w:name="_Toc155472072"/>
      <w:bookmarkStart w:id="173" w:name="_Toc155776960"/>
      <w:bookmarkStart w:id="174" w:name="_Toc161668296"/>
      <w:bookmarkStart w:id="175" w:name="_Toc169713604"/>
      <w:bookmarkStart w:id="176" w:name="_Toc176445155"/>
      <w:bookmarkStart w:id="177"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78" w:name="_Toc104310955"/>
      <w:bookmarkStart w:id="179" w:name="_Toc106126655"/>
      <w:bookmarkStart w:id="180" w:name="_Toc106176968"/>
      <w:bookmarkStart w:id="181" w:name="_Toc114242136"/>
      <w:bookmarkStart w:id="182" w:name="_Toc123044080"/>
      <w:bookmarkStart w:id="183" w:name="_Toc124157719"/>
      <w:bookmarkStart w:id="184" w:name="_Toc124259642"/>
      <w:bookmarkStart w:id="185" w:name="_Toc130584713"/>
      <w:bookmarkStart w:id="186" w:name="_Toc137464369"/>
      <w:bookmarkStart w:id="187" w:name="_Toc138884038"/>
      <w:bookmarkStart w:id="188" w:name="_Toc145643239"/>
      <w:bookmarkStart w:id="189" w:name="_Toc155472073"/>
      <w:bookmarkStart w:id="190" w:name="_Toc155776961"/>
      <w:bookmarkStart w:id="191" w:name="_Toc161668297"/>
      <w:bookmarkStart w:id="192" w:name="_Toc169713605"/>
      <w:bookmarkStart w:id="193" w:name="_Toc176445156"/>
      <w:r>
        <w:t>4.2</w:t>
      </w:r>
      <w:r w:rsidR="00080512" w:rsidRPr="004D3578">
        <w:tab/>
      </w:r>
      <w:r w:rsidR="0047389E" w:rsidRPr="0047389E">
        <w:t>Relationship between minimum requirements and test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94" w:name="_Toc104310956"/>
      <w:bookmarkStart w:id="195" w:name="_Toc106126656"/>
      <w:bookmarkStart w:id="196" w:name="_Toc106176969"/>
      <w:bookmarkStart w:id="197" w:name="_Toc114242137"/>
      <w:bookmarkStart w:id="198" w:name="_Toc123044081"/>
      <w:bookmarkStart w:id="199" w:name="_Toc124157720"/>
      <w:bookmarkStart w:id="200" w:name="_Toc124259643"/>
      <w:bookmarkStart w:id="201" w:name="_Toc130584714"/>
      <w:bookmarkStart w:id="202" w:name="_Toc137464370"/>
      <w:bookmarkStart w:id="203" w:name="_Toc138884039"/>
      <w:bookmarkStart w:id="204" w:name="_Toc145643240"/>
      <w:bookmarkStart w:id="205" w:name="_Toc155472074"/>
      <w:bookmarkStart w:id="206" w:name="_Toc155776962"/>
      <w:bookmarkStart w:id="207" w:name="_Toc161668298"/>
      <w:bookmarkStart w:id="208" w:name="_Toc169713606"/>
      <w:bookmarkStart w:id="209" w:name="_Toc176445157"/>
      <w:r>
        <w:t>4.3</w:t>
      </w:r>
      <w:r w:rsidRPr="004D3578">
        <w:tab/>
      </w:r>
      <w:r>
        <w:rPr>
          <w:lang w:eastAsia="zh-CN"/>
        </w:rPr>
        <w:t>Requirement reference points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573EBA6" w14:textId="66F6AB08" w:rsidR="00681075" w:rsidRPr="00782800" w:rsidRDefault="00681075" w:rsidP="00681075">
      <w:pPr>
        <w:pStyle w:val="Heading3"/>
        <w:rPr>
          <w:lang w:eastAsia="zh-CN"/>
        </w:rPr>
      </w:pPr>
      <w:bookmarkStart w:id="210" w:name="_Toc104310957"/>
      <w:bookmarkStart w:id="211" w:name="_Toc106126657"/>
      <w:bookmarkStart w:id="212" w:name="_Toc106176970"/>
      <w:bookmarkStart w:id="213" w:name="_Toc114242138"/>
      <w:bookmarkStart w:id="214" w:name="_Toc123044082"/>
      <w:bookmarkStart w:id="215" w:name="_Toc124157721"/>
      <w:bookmarkStart w:id="216" w:name="_Toc124259644"/>
      <w:bookmarkStart w:id="217" w:name="_Toc130584715"/>
      <w:bookmarkStart w:id="218" w:name="_Toc137464371"/>
      <w:bookmarkStart w:id="219" w:name="_Toc138884040"/>
      <w:bookmarkStart w:id="220" w:name="_Toc145643241"/>
      <w:bookmarkStart w:id="221" w:name="_Toc155472075"/>
      <w:bookmarkStart w:id="222" w:name="_Toc155776963"/>
      <w:bookmarkStart w:id="223" w:name="_Toc161668299"/>
      <w:bookmarkStart w:id="224" w:name="_Toc169713607"/>
      <w:bookmarkStart w:id="225" w:name="_Toc176445158"/>
      <w:r w:rsidRPr="00F35390">
        <w:rPr>
          <w:rFonts w:hint="eastAsia"/>
        </w:rPr>
        <w:t>4.3.1</w:t>
      </w:r>
      <w:r w:rsidR="00F35390">
        <w:tab/>
      </w:r>
      <w:r w:rsidRPr="000C7AAD">
        <w:t>SAN type 1-H</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AA6E6E0" w:rsidR="00681075" w:rsidRPr="00F95B02" w:rsidRDefault="00721512" w:rsidP="00681075">
      <w:pPr>
        <w:pStyle w:val="TH"/>
      </w:pPr>
      <w:r>
        <w:rPr>
          <w:noProof/>
          <w:lang w:val="fr-FR" w:eastAsia="fr-FR"/>
        </w:rPr>
        <w:lastRenderedPageBreak/>
        <w:drawing>
          <wp:inline distT="0" distB="0" distL="0" distR="0" wp14:anchorId="6FF4147C" wp14:editId="01C2D5A8">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26" w:name="_Toc104310958"/>
      <w:bookmarkStart w:id="227" w:name="_Toc106126658"/>
      <w:bookmarkStart w:id="228" w:name="_Toc106176971"/>
      <w:bookmarkStart w:id="229" w:name="_Toc114242139"/>
      <w:bookmarkStart w:id="230" w:name="_Toc123044083"/>
      <w:bookmarkStart w:id="231" w:name="_Toc124157722"/>
      <w:bookmarkStart w:id="232" w:name="_Toc124259645"/>
      <w:bookmarkStart w:id="233" w:name="_Toc130584716"/>
      <w:bookmarkStart w:id="234" w:name="_Toc137464372"/>
      <w:bookmarkStart w:id="235" w:name="_Toc138884041"/>
      <w:bookmarkStart w:id="236" w:name="_Toc145643242"/>
      <w:bookmarkStart w:id="237" w:name="_Toc155472076"/>
      <w:bookmarkStart w:id="238" w:name="_Toc155776964"/>
      <w:bookmarkStart w:id="239" w:name="_Toc161668300"/>
      <w:bookmarkStart w:id="240" w:name="_Toc169713608"/>
      <w:bookmarkStart w:id="241" w:name="_Toc176445159"/>
      <w:r>
        <w:rPr>
          <w:rFonts w:hint="eastAsia"/>
        </w:rPr>
        <w:t>4.3.</w:t>
      </w:r>
      <w:r>
        <w:t>2</w:t>
      </w:r>
      <w:r w:rsidR="00F35390">
        <w:tab/>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00EE3971">
        <w:t>SAN type 1-O and SAN type 2-O</w:t>
      </w:r>
      <w:bookmarkEnd w:id="240"/>
      <w:bookmarkEnd w:id="241"/>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1B5CA76" w:rsidR="00681075" w:rsidRDefault="00721512" w:rsidP="001657C6">
      <w:pPr>
        <w:pStyle w:val="TH"/>
        <w:rPr>
          <w:lang w:eastAsia="zh-CN"/>
        </w:rPr>
      </w:pPr>
      <w:bookmarkStart w:id="242" w:name="_Hlk500328328"/>
      <w:r>
        <w:rPr>
          <w:noProof/>
          <w:lang w:val="fr-FR" w:eastAsia="fr-FR"/>
        </w:rPr>
        <w:lastRenderedPageBreak/>
        <w:drawing>
          <wp:inline distT="0" distB="0" distL="0" distR="0" wp14:anchorId="7624E4EF" wp14:editId="006F9D63">
            <wp:extent cx="5419725" cy="3060700"/>
            <wp:effectExtent l="0" t="0" r="9525"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9725" cy="3060700"/>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42"/>
    <w:p w14:paraId="24ED76F3" w14:textId="77777777" w:rsidR="00BB1A0F" w:rsidRDefault="00BB1A0F" w:rsidP="00276BEE"/>
    <w:p w14:paraId="1BD13E3A" w14:textId="700827F3" w:rsidR="006A011B" w:rsidRDefault="006A011B" w:rsidP="006A011B">
      <w:pPr>
        <w:pStyle w:val="Heading2"/>
        <w:rPr>
          <w:lang w:eastAsia="zh-CN"/>
        </w:rPr>
      </w:pPr>
      <w:bookmarkStart w:id="243" w:name="_Toc104310959"/>
      <w:bookmarkStart w:id="244" w:name="_Toc106126659"/>
      <w:bookmarkStart w:id="245" w:name="_Toc106176972"/>
      <w:bookmarkStart w:id="246" w:name="_Toc114242140"/>
      <w:bookmarkStart w:id="247" w:name="_Toc123044084"/>
      <w:bookmarkStart w:id="248" w:name="_Toc124157723"/>
      <w:bookmarkStart w:id="249" w:name="_Toc124259646"/>
      <w:bookmarkStart w:id="250" w:name="_Toc130584717"/>
      <w:bookmarkStart w:id="251" w:name="_Toc137464373"/>
      <w:bookmarkStart w:id="252" w:name="_Toc138884042"/>
      <w:bookmarkStart w:id="253" w:name="_Toc145643243"/>
      <w:bookmarkStart w:id="254" w:name="_Toc155472077"/>
      <w:bookmarkStart w:id="255" w:name="_Toc155776965"/>
      <w:bookmarkStart w:id="256" w:name="_Toc161668301"/>
      <w:bookmarkStart w:id="257" w:name="_Toc169713609"/>
      <w:bookmarkStart w:id="258" w:name="_Toc176445160"/>
      <w:r>
        <w:t>4.4</w:t>
      </w:r>
      <w:r w:rsidRPr="004D3578">
        <w:tab/>
      </w:r>
      <w:r>
        <w:rPr>
          <w:lang w:eastAsia="zh-CN"/>
        </w:rPr>
        <w:t>Satellite Access Node classes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05EC7309" w14:textId="1631330E" w:rsidR="00681075" w:rsidRDefault="00681075" w:rsidP="00681075">
      <w:bookmarkStart w:id="259"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59"/>
    </w:tbl>
    <w:p w14:paraId="349A0893" w14:textId="77777777" w:rsidR="00C90C60" w:rsidRDefault="00C90C60" w:rsidP="008F0723"/>
    <w:p w14:paraId="341158E8" w14:textId="0EDB52CA" w:rsidR="006A011B" w:rsidRDefault="006A011B" w:rsidP="006A011B">
      <w:pPr>
        <w:pStyle w:val="Heading2"/>
        <w:rPr>
          <w:lang w:eastAsia="zh-CN"/>
        </w:rPr>
      </w:pPr>
      <w:bookmarkStart w:id="260" w:name="_Toc104310960"/>
      <w:bookmarkStart w:id="261" w:name="_Toc106126660"/>
      <w:bookmarkStart w:id="262" w:name="_Toc106176973"/>
      <w:bookmarkStart w:id="263" w:name="_Toc114242141"/>
      <w:bookmarkStart w:id="264" w:name="_Toc123044085"/>
      <w:bookmarkStart w:id="265" w:name="_Toc124157724"/>
      <w:bookmarkStart w:id="266" w:name="_Toc124259647"/>
      <w:bookmarkStart w:id="267" w:name="_Toc130584718"/>
      <w:bookmarkStart w:id="268" w:name="_Toc137464374"/>
      <w:bookmarkStart w:id="269" w:name="_Toc138884043"/>
      <w:bookmarkStart w:id="270" w:name="_Toc145643244"/>
      <w:bookmarkStart w:id="271" w:name="_Toc155472078"/>
      <w:bookmarkStart w:id="272" w:name="_Toc155776966"/>
      <w:bookmarkStart w:id="273" w:name="_Toc161668302"/>
      <w:bookmarkStart w:id="274" w:name="_Toc169713610"/>
      <w:bookmarkStart w:id="275" w:name="_Toc176445161"/>
      <w:r>
        <w:rPr>
          <w:lang w:eastAsia="zh-CN"/>
        </w:rPr>
        <w:t>4.5</w:t>
      </w:r>
      <w:r>
        <w:rPr>
          <w:lang w:eastAsia="zh-CN"/>
        </w:rPr>
        <w:tab/>
      </w:r>
      <w:r w:rsidR="007C7BC1">
        <w:rPr>
          <w:lang w:eastAsia="zh-CN"/>
        </w:rPr>
        <w:t xml:space="preserve">Regional </w:t>
      </w:r>
      <w:r>
        <w:rPr>
          <w:lang w:eastAsia="zh-CN"/>
        </w:rPr>
        <w:t>requirements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04940F2" w14:textId="77777777" w:rsidR="00F35390" w:rsidRPr="00F95B02" w:rsidRDefault="00F35390" w:rsidP="00F35390">
      <w:pPr>
        <w:keepNext/>
        <w:keepLines/>
        <w:rPr>
          <w:rFonts w:cs="v5.0.0"/>
        </w:rPr>
      </w:pPr>
      <w:bookmarkStart w:id="276"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76"/>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lastRenderedPageBreak/>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77" w:name="_Toc104310961"/>
      <w:bookmarkStart w:id="278" w:name="_Toc106126661"/>
      <w:bookmarkStart w:id="279" w:name="_Toc106176974"/>
      <w:bookmarkStart w:id="280" w:name="_Toc114242142"/>
      <w:bookmarkStart w:id="281" w:name="_Toc123044086"/>
      <w:bookmarkStart w:id="282" w:name="_Toc124157725"/>
      <w:bookmarkStart w:id="283" w:name="_Toc124259648"/>
      <w:bookmarkStart w:id="284" w:name="_Toc130584719"/>
      <w:bookmarkStart w:id="285" w:name="_Toc137464375"/>
      <w:bookmarkStart w:id="286" w:name="_Toc138884044"/>
      <w:bookmarkStart w:id="287" w:name="_Toc145643245"/>
      <w:bookmarkStart w:id="288" w:name="_Toc155472079"/>
      <w:bookmarkStart w:id="289" w:name="_Toc155776967"/>
      <w:bookmarkStart w:id="290" w:name="_Toc161668303"/>
      <w:bookmarkStart w:id="291" w:name="_Toc169713611"/>
      <w:bookmarkStart w:id="292" w:name="_Toc176445162"/>
      <w:r>
        <w:t>4.6</w:t>
      </w:r>
      <w:r w:rsidR="00080512" w:rsidRPr="004D3578">
        <w:tab/>
      </w:r>
      <w:r w:rsidR="0047389E">
        <w:rPr>
          <w:lang w:eastAsia="zh-CN"/>
        </w:rPr>
        <w:t>Applicability of minimum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177"/>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93" w:name="_Toc104310962"/>
      <w:bookmarkStart w:id="294" w:name="_Toc106126662"/>
      <w:bookmarkStart w:id="295" w:name="_Toc106176975"/>
      <w:bookmarkStart w:id="296" w:name="_Toc114242143"/>
      <w:bookmarkStart w:id="297" w:name="_Toc123044087"/>
      <w:bookmarkStart w:id="298" w:name="_Toc124157726"/>
      <w:bookmarkStart w:id="299" w:name="_Toc124259649"/>
      <w:bookmarkStart w:id="300" w:name="_Toc130584720"/>
      <w:bookmarkStart w:id="301" w:name="_Toc137464376"/>
      <w:bookmarkStart w:id="302" w:name="_Toc138884045"/>
      <w:bookmarkStart w:id="303" w:name="_Toc145643246"/>
      <w:bookmarkStart w:id="304" w:name="_Toc155472080"/>
      <w:bookmarkStart w:id="305" w:name="_Toc155776968"/>
      <w:bookmarkStart w:id="306" w:name="_Toc161668304"/>
      <w:bookmarkStart w:id="307" w:name="_Toc169713612"/>
      <w:bookmarkStart w:id="308" w:name="_Toc176445163"/>
      <w:r>
        <w:rPr>
          <w:rFonts w:hint="eastAsia"/>
          <w:lang w:eastAsia="zh-CN"/>
        </w:rPr>
        <w:t>5</w:t>
      </w:r>
      <w:r>
        <w:rPr>
          <w:lang w:eastAsia="zh-CN"/>
        </w:rPr>
        <w:tab/>
        <w:t xml:space="preserve">Operating bands and channel </w:t>
      </w:r>
      <w:r w:rsidR="00CE4C56">
        <w:rPr>
          <w:lang w:eastAsia="zh-CN"/>
        </w:rPr>
        <w:t>arrangement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4B75F00" w14:textId="77777777" w:rsidR="00F61E29" w:rsidRDefault="001F6D06" w:rsidP="001F6D06">
      <w:pPr>
        <w:pStyle w:val="Heading2"/>
        <w:rPr>
          <w:lang w:eastAsia="zh-CN"/>
        </w:rPr>
      </w:pPr>
      <w:bookmarkStart w:id="309" w:name="_Toc104310963"/>
      <w:bookmarkStart w:id="310" w:name="_Toc106126663"/>
      <w:bookmarkStart w:id="311" w:name="_Toc106176976"/>
      <w:bookmarkStart w:id="312" w:name="_Toc114242144"/>
      <w:bookmarkStart w:id="313" w:name="_Toc123044088"/>
      <w:bookmarkStart w:id="314" w:name="_Toc124157727"/>
      <w:bookmarkStart w:id="315" w:name="_Toc124259650"/>
      <w:bookmarkStart w:id="316" w:name="_Toc130584721"/>
      <w:bookmarkStart w:id="317" w:name="_Toc137464377"/>
      <w:bookmarkStart w:id="318" w:name="_Toc138884046"/>
      <w:bookmarkStart w:id="319" w:name="_Toc145643247"/>
      <w:bookmarkStart w:id="320" w:name="_Toc155472081"/>
      <w:bookmarkStart w:id="321" w:name="_Toc155776969"/>
      <w:bookmarkStart w:id="322" w:name="_Toc161668305"/>
      <w:bookmarkStart w:id="323" w:name="_Toc169713613"/>
      <w:bookmarkStart w:id="324" w:name="_Toc176445164"/>
      <w:r>
        <w:rPr>
          <w:lang w:eastAsia="zh-CN"/>
        </w:rPr>
        <w:t>5.1</w:t>
      </w:r>
      <w:r>
        <w:rPr>
          <w:lang w:eastAsia="zh-CN"/>
        </w:rPr>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6F2EA9F" w14:textId="77777777" w:rsidR="009524F5" w:rsidRDefault="009524F5" w:rsidP="009524F5">
      <w:bookmarkStart w:id="325"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26" w:name="_Toc104310964"/>
            <w:bookmarkStart w:id="327" w:name="_Toc106126664"/>
            <w:bookmarkStart w:id="328" w:name="_Toc106176977"/>
            <w:bookmarkStart w:id="329" w:name="_Toc114242145"/>
            <w:bookmarkStart w:id="330" w:name="_Toc123044089"/>
            <w:bookmarkStart w:id="331" w:name="_Toc124157728"/>
            <w:bookmarkStart w:id="332" w:name="_Toc124259651"/>
            <w:bookmarkStart w:id="333" w:name="_Toc130584722"/>
            <w:bookmarkStart w:id="334" w:name="_Toc137464378"/>
            <w:bookmarkStart w:id="335" w:name="_Toc138884047"/>
            <w:bookmarkStart w:id="336" w:name="_Toc145643248"/>
            <w:bookmarkStart w:id="337" w:name="_Toc155472082"/>
            <w:bookmarkStart w:id="338" w:name="_Toc155776970"/>
            <w:bookmarkStart w:id="339" w:name="_Toc161668306"/>
            <w:bookmarkEnd w:id="325"/>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3444AE49" w:rsidR="00EC3B95" w:rsidRDefault="00EC3B95" w:rsidP="00D13E28">
            <w:pPr>
              <w:pStyle w:val="TAN"/>
            </w:pPr>
            <w:r w:rsidRPr="00174061">
              <w:rPr>
                <w:lang w:val="en-US"/>
              </w:rPr>
              <w:t>NOTE 2:</w:t>
            </w:r>
            <w:r>
              <w:tab/>
            </w:r>
            <w:r w:rsidRPr="00174061">
              <w:rPr>
                <w:lang w:val="en-US"/>
              </w:rPr>
              <w:t>NTN bands within this frequency range are regarded as a FR2 band when references from other specifications.</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40" w:name="_Toc169713614"/>
      <w:bookmarkStart w:id="341" w:name="_Toc176445165"/>
      <w:r>
        <w:rPr>
          <w:lang w:eastAsia="zh-CN"/>
        </w:rPr>
        <w:t>5.2</w:t>
      </w:r>
      <w:r>
        <w:rPr>
          <w:lang w:eastAsia="zh-CN"/>
        </w:rPr>
        <w:tab/>
        <w:t>Operating bands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342" w:name="_Toc104310965"/>
      <w:bookmarkStart w:id="343" w:name="_Toc106126665"/>
      <w:bookmarkStart w:id="344" w:name="_Toc106176978"/>
      <w:bookmarkStart w:id="345" w:name="_Toc114242146"/>
      <w:bookmarkStart w:id="346" w:name="_Toc123044090"/>
      <w:bookmarkStart w:id="347" w:name="_Toc124157729"/>
      <w:bookmarkStart w:id="348" w:name="_Toc124259652"/>
      <w:bookmarkStart w:id="349" w:name="_Toc130584723"/>
      <w:bookmarkStart w:id="350" w:name="_Toc137464379"/>
      <w:bookmarkStart w:id="351" w:name="_Toc138884048"/>
      <w:bookmarkStart w:id="352" w:name="_Toc145643249"/>
      <w:bookmarkStart w:id="353" w:name="_Toc155472083"/>
      <w:bookmarkStart w:id="354" w:name="_Toc155776971"/>
      <w:bookmarkStart w:id="355" w:name="_Toc161668307"/>
      <w:bookmarkStart w:id="356" w:name="_Toc169713615"/>
      <w:bookmarkStart w:id="357" w:name="_Toc176445166"/>
      <w:r>
        <w:rPr>
          <w:lang w:eastAsia="zh-CN"/>
        </w:rPr>
        <w:t>5.3</w:t>
      </w:r>
      <w:r>
        <w:rPr>
          <w:lang w:eastAsia="zh-CN"/>
        </w:rPr>
        <w:tab/>
        <w:t>Satellite Access Node</w:t>
      </w:r>
      <w:r w:rsidR="001F6D06">
        <w:rPr>
          <w:lang w:eastAsia="zh-CN"/>
        </w:rPr>
        <w:t xml:space="preserve"> channel bandwidth</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F8E5AB5" w14:textId="77777777" w:rsidR="009F6D15" w:rsidRPr="00F95B02" w:rsidRDefault="009F6D15" w:rsidP="009F6D15">
      <w:pPr>
        <w:pStyle w:val="Heading3"/>
      </w:pPr>
      <w:bookmarkStart w:id="358" w:name="_Toc21127427"/>
      <w:bookmarkStart w:id="359" w:name="_Toc29811633"/>
      <w:bookmarkStart w:id="360" w:name="_Toc36817185"/>
      <w:bookmarkStart w:id="361" w:name="_Toc37260101"/>
      <w:bookmarkStart w:id="362" w:name="_Toc37267489"/>
      <w:bookmarkStart w:id="363" w:name="_Toc44712091"/>
      <w:bookmarkStart w:id="364" w:name="_Toc45893404"/>
      <w:bookmarkStart w:id="365" w:name="_Toc53178131"/>
      <w:bookmarkStart w:id="366" w:name="_Toc53178582"/>
      <w:bookmarkStart w:id="367" w:name="_Toc61178808"/>
      <w:bookmarkStart w:id="368" w:name="_Toc61179278"/>
      <w:bookmarkStart w:id="369" w:name="_Toc67916574"/>
      <w:bookmarkStart w:id="370" w:name="_Toc74663172"/>
      <w:bookmarkStart w:id="371" w:name="_Toc82621712"/>
      <w:bookmarkStart w:id="372" w:name="_Toc90422559"/>
      <w:bookmarkStart w:id="373" w:name="_Toc104310966"/>
      <w:bookmarkStart w:id="374" w:name="_Toc106126666"/>
      <w:bookmarkStart w:id="375" w:name="_Toc106176979"/>
      <w:bookmarkStart w:id="376" w:name="_Toc114242147"/>
      <w:bookmarkStart w:id="377" w:name="_Toc123044091"/>
      <w:bookmarkStart w:id="378" w:name="_Toc124157730"/>
      <w:bookmarkStart w:id="379" w:name="_Toc124259653"/>
      <w:bookmarkStart w:id="380" w:name="_Toc130584724"/>
      <w:bookmarkStart w:id="381" w:name="_Toc137464380"/>
      <w:bookmarkStart w:id="382" w:name="_Toc138884049"/>
      <w:bookmarkStart w:id="383" w:name="_Toc145643250"/>
      <w:bookmarkStart w:id="384" w:name="_Toc155472084"/>
      <w:bookmarkStart w:id="385" w:name="_Toc155776972"/>
      <w:bookmarkStart w:id="386" w:name="_Toc161668308"/>
      <w:bookmarkStart w:id="387" w:name="_Toc169713616"/>
      <w:bookmarkStart w:id="388" w:name="_Toc176445167"/>
      <w:r w:rsidRPr="00F95B02">
        <w:t>5.3.1</w:t>
      </w:r>
      <w:r w:rsidRPr="00F95B02">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w:t>
      </w:r>
      <w:r w:rsidRPr="00F95B02">
        <w:rPr>
          <w:i/>
          <w:kern w:val="2"/>
        </w:rPr>
        <w:lastRenderedPageBreak/>
        <w:t>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788772697" r:id="rId17"/>
        </w:object>
      </w:r>
      <w:r w:rsidRPr="00F95B02">
        <w:rPr>
          <w:rFonts w:eastAsia="Yu Mincho"/>
        </w:rPr>
        <w:t>.</w:t>
      </w:r>
    </w:p>
    <w:p w14:paraId="5D7814C2" w14:textId="77777777" w:rsidR="009F6D15" w:rsidRPr="00F95B02" w:rsidRDefault="009F6D15" w:rsidP="009F6D15">
      <w:pPr>
        <w:pStyle w:val="TF"/>
      </w:pPr>
      <w:bookmarkStart w:id="389"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90" w:name="_Toc13080138"/>
      <w:bookmarkStart w:id="391" w:name="_Toc29811634"/>
      <w:bookmarkStart w:id="392" w:name="_Toc36817186"/>
      <w:bookmarkStart w:id="393" w:name="_Toc37260102"/>
      <w:bookmarkStart w:id="394" w:name="_Toc37267490"/>
      <w:bookmarkStart w:id="395" w:name="_Toc44712092"/>
      <w:bookmarkStart w:id="396" w:name="_Toc45893405"/>
      <w:bookmarkStart w:id="397" w:name="_Toc53178132"/>
      <w:bookmarkStart w:id="398" w:name="_Toc53178583"/>
      <w:bookmarkStart w:id="399" w:name="_Toc61178809"/>
      <w:bookmarkStart w:id="400" w:name="_Toc61179279"/>
      <w:bookmarkStart w:id="401" w:name="_Toc67916575"/>
      <w:bookmarkStart w:id="402" w:name="_Toc74663173"/>
      <w:bookmarkStart w:id="403" w:name="_Toc82621713"/>
      <w:bookmarkStart w:id="404" w:name="_Toc90422560"/>
      <w:bookmarkStart w:id="405" w:name="_Toc104310967"/>
      <w:bookmarkStart w:id="406" w:name="_Toc106126667"/>
      <w:bookmarkStart w:id="407" w:name="_Toc106176980"/>
      <w:bookmarkStart w:id="408" w:name="_Toc114242148"/>
      <w:bookmarkStart w:id="409" w:name="_Toc123044092"/>
      <w:bookmarkStart w:id="410" w:name="_Toc124157731"/>
      <w:bookmarkStart w:id="411" w:name="_Toc124259654"/>
      <w:bookmarkStart w:id="412" w:name="_Toc130584725"/>
      <w:bookmarkStart w:id="413" w:name="_Toc137464381"/>
      <w:bookmarkStart w:id="414" w:name="_Toc138884050"/>
      <w:bookmarkStart w:id="415" w:name="_Toc145643251"/>
      <w:bookmarkStart w:id="416" w:name="_Toc155472085"/>
      <w:bookmarkStart w:id="417" w:name="_Toc155776973"/>
      <w:bookmarkStart w:id="418" w:name="_Toc161668309"/>
      <w:bookmarkStart w:id="419" w:name="_Toc169713617"/>
      <w:bookmarkStart w:id="420" w:name="_Toc176445168"/>
      <w:bookmarkStart w:id="421" w:name="_Toc21127429"/>
      <w:bookmarkEnd w:id="389"/>
      <w:r w:rsidRPr="00F95B02">
        <w:rPr>
          <w:rFonts w:eastAsia="Yu Mincho"/>
        </w:rPr>
        <w:t>5.3.2</w:t>
      </w:r>
      <w:r w:rsidRPr="00F95B02">
        <w:rPr>
          <w:rFonts w:eastAsia="Yu Mincho"/>
        </w:rPr>
        <w:tab/>
      </w:r>
      <w:r w:rsidRPr="00FD0493">
        <w:rPr>
          <w:rFonts w:eastAsia="Yu Mincho"/>
        </w:rPr>
        <w:t>Transmission bandwidth configuration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22" w:name="_Hlk497144372"/>
      <w:r w:rsidRPr="00F95B02">
        <w:rPr>
          <w:rFonts w:eastAsia="Yu Mincho"/>
        </w:rPr>
        <w:t xml:space="preserve">Table 5.3.2-1: </w:t>
      </w:r>
      <w:bookmarkEnd w:id="422"/>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Pr="00F95B02"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3010DE50" w14:textId="77777777" w:rsidR="009F6D15" w:rsidRPr="00F95B02" w:rsidRDefault="009F6D15" w:rsidP="009F6D15">
      <w:pPr>
        <w:pStyle w:val="Heading3"/>
        <w:rPr>
          <w:rFonts w:eastAsia="Yu Mincho"/>
        </w:rPr>
      </w:pPr>
      <w:bookmarkStart w:id="423" w:name="_Toc13080139"/>
      <w:bookmarkStart w:id="424" w:name="_Toc29811635"/>
      <w:bookmarkStart w:id="425" w:name="_Toc36817187"/>
      <w:bookmarkStart w:id="426" w:name="_Toc37260103"/>
      <w:bookmarkStart w:id="427" w:name="_Toc37267491"/>
      <w:bookmarkStart w:id="428" w:name="_Toc44712093"/>
      <w:bookmarkStart w:id="429" w:name="_Toc45893406"/>
      <w:bookmarkStart w:id="430" w:name="_Toc53178133"/>
      <w:bookmarkStart w:id="431" w:name="_Toc53178584"/>
      <w:bookmarkStart w:id="432" w:name="_Toc61178810"/>
      <w:bookmarkStart w:id="433" w:name="_Toc61179280"/>
      <w:bookmarkStart w:id="434" w:name="_Toc67916576"/>
      <w:bookmarkStart w:id="435" w:name="_Toc74663174"/>
      <w:bookmarkStart w:id="436" w:name="_Toc82621714"/>
      <w:bookmarkStart w:id="437" w:name="_Toc90422561"/>
      <w:bookmarkStart w:id="438" w:name="_Toc104310968"/>
      <w:bookmarkStart w:id="439" w:name="_Toc106126668"/>
      <w:bookmarkStart w:id="440" w:name="_Toc106176981"/>
      <w:bookmarkStart w:id="441" w:name="_Toc114242149"/>
      <w:bookmarkStart w:id="442" w:name="_Toc123044093"/>
      <w:bookmarkStart w:id="443" w:name="_Toc124157732"/>
      <w:bookmarkStart w:id="444" w:name="_Toc124259655"/>
      <w:bookmarkStart w:id="445" w:name="_Toc130584726"/>
      <w:bookmarkStart w:id="446" w:name="_Toc137464382"/>
      <w:bookmarkStart w:id="447" w:name="_Toc138884051"/>
      <w:bookmarkStart w:id="448" w:name="_Toc145643252"/>
      <w:bookmarkStart w:id="449" w:name="_Toc155472086"/>
      <w:bookmarkStart w:id="450" w:name="_Toc155776974"/>
      <w:bookmarkStart w:id="451" w:name="_Toc161668310"/>
      <w:bookmarkStart w:id="452" w:name="_Toc169713618"/>
      <w:bookmarkStart w:id="453" w:name="_Toc176445169"/>
      <w:bookmarkEnd w:id="421"/>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lastRenderedPageBreak/>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454"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54"/>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55" w:name="_Toc21127430"/>
      <w:bookmarkStart w:id="456" w:name="_Toc29811636"/>
      <w:bookmarkStart w:id="457" w:name="_Toc36817188"/>
      <w:bookmarkStart w:id="458" w:name="_Toc37260104"/>
      <w:bookmarkStart w:id="459" w:name="_Toc37267492"/>
      <w:bookmarkStart w:id="460" w:name="_Toc44712094"/>
      <w:bookmarkStart w:id="461" w:name="_Toc45893407"/>
      <w:bookmarkStart w:id="462" w:name="_Toc53178134"/>
      <w:bookmarkStart w:id="463" w:name="_Toc53178585"/>
      <w:bookmarkStart w:id="464" w:name="_Toc61178811"/>
      <w:bookmarkStart w:id="465" w:name="_Toc61179281"/>
      <w:bookmarkStart w:id="466" w:name="_Toc67916577"/>
      <w:bookmarkStart w:id="467" w:name="_Toc74663175"/>
      <w:bookmarkStart w:id="468" w:name="_Toc82621715"/>
      <w:bookmarkStart w:id="469" w:name="_Toc90422562"/>
      <w:bookmarkStart w:id="470" w:name="_Toc104310969"/>
      <w:bookmarkStart w:id="471" w:name="_Toc106126669"/>
      <w:bookmarkStart w:id="472" w:name="_Toc106176982"/>
      <w:bookmarkStart w:id="473" w:name="_Toc114242150"/>
      <w:bookmarkStart w:id="474" w:name="_Toc123044094"/>
      <w:bookmarkStart w:id="475" w:name="_Toc124157733"/>
      <w:bookmarkStart w:id="476" w:name="_Toc124259656"/>
      <w:bookmarkStart w:id="477" w:name="_Toc130584727"/>
      <w:bookmarkStart w:id="478" w:name="_Toc137464383"/>
      <w:bookmarkStart w:id="479" w:name="_Toc138884052"/>
      <w:bookmarkStart w:id="480" w:name="_Toc145643253"/>
      <w:bookmarkStart w:id="481" w:name="_Toc155472087"/>
      <w:bookmarkStart w:id="482" w:name="_Toc155776975"/>
      <w:bookmarkStart w:id="483" w:name="_Toc161668311"/>
      <w:bookmarkStart w:id="484" w:name="_Toc169713619"/>
      <w:bookmarkStart w:id="485" w:name="_Toc176445170"/>
      <w:r w:rsidRPr="00F95B02">
        <w:rPr>
          <w:rFonts w:eastAsia="Yu Mincho"/>
        </w:rPr>
        <w:t>5.3.4</w:t>
      </w:r>
      <w:r w:rsidRPr="00F95B02">
        <w:rPr>
          <w:rFonts w:eastAsia="Yu Mincho"/>
        </w:rPr>
        <w:tab/>
        <w:t>RB alignment</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2BB12B4" w14:textId="77777777" w:rsidR="009F6D15" w:rsidRPr="00F95B02" w:rsidRDefault="009F6D15" w:rsidP="009F6D15">
      <w:bookmarkStart w:id="486"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lastRenderedPageBreak/>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86"/>
    </w:p>
    <w:p w14:paraId="1FFB12D9" w14:textId="77777777" w:rsidR="009F6D15" w:rsidRPr="00F95B02" w:rsidRDefault="009F6D15" w:rsidP="009F6D15">
      <w:pPr>
        <w:pStyle w:val="Heading3"/>
        <w:rPr>
          <w:rFonts w:eastAsia="Yu Mincho"/>
        </w:rPr>
      </w:pPr>
      <w:bookmarkStart w:id="487" w:name="_Toc21127431"/>
      <w:bookmarkStart w:id="488" w:name="_Toc29811637"/>
      <w:bookmarkStart w:id="489" w:name="_Toc36817189"/>
      <w:bookmarkStart w:id="490" w:name="_Toc37260105"/>
      <w:bookmarkStart w:id="491" w:name="_Toc37267493"/>
      <w:bookmarkStart w:id="492" w:name="_Toc44712095"/>
      <w:bookmarkStart w:id="493" w:name="_Toc45893408"/>
      <w:bookmarkStart w:id="494" w:name="_Toc53178135"/>
      <w:bookmarkStart w:id="495" w:name="_Toc53178586"/>
      <w:bookmarkStart w:id="496" w:name="_Toc61178812"/>
      <w:bookmarkStart w:id="497" w:name="_Toc61179282"/>
      <w:bookmarkStart w:id="498" w:name="_Toc67916578"/>
      <w:bookmarkStart w:id="499" w:name="_Toc74663176"/>
      <w:bookmarkStart w:id="500" w:name="_Toc82621716"/>
      <w:bookmarkStart w:id="501" w:name="_Toc90422563"/>
      <w:bookmarkStart w:id="502" w:name="_Toc104310970"/>
      <w:bookmarkStart w:id="503" w:name="_Toc106126670"/>
      <w:bookmarkStart w:id="504" w:name="_Toc106176983"/>
      <w:bookmarkStart w:id="505" w:name="_Toc114242151"/>
      <w:bookmarkStart w:id="506" w:name="_Toc123044095"/>
      <w:bookmarkStart w:id="507" w:name="_Toc124157734"/>
      <w:bookmarkStart w:id="508" w:name="_Toc124259657"/>
      <w:bookmarkStart w:id="509" w:name="_Toc130584728"/>
      <w:bookmarkStart w:id="510" w:name="_Toc137464384"/>
      <w:bookmarkStart w:id="511" w:name="_Toc138884053"/>
      <w:bookmarkStart w:id="512" w:name="_Toc145643254"/>
      <w:bookmarkStart w:id="513" w:name="_Toc155472088"/>
      <w:bookmarkStart w:id="514" w:name="_Toc155776976"/>
      <w:bookmarkStart w:id="515" w:name="_Toc161668312"/>
      <w:bookmarkStart w:id="516" w:name="_Toc169713620"/>
      <w:bookmarkStart w:id="517" w:name="_Toc17644517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E0EDF00" w14:textId="15A0E655" w:rsidR="009F6D15" w:rsidRPr="00F95B02" w:rsidRDefault="00F70ABC" w:rsidP="009F6D15">
      <w:pPr>
        <w:rPr>
          <w:rFonts w:eastAsia="Yu Mincho"/>
        </w:rPr>
      </w:pPr>
      <w:bookmarkStart w:id="518"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18"/>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19" w:name="_Toc104310971"/>
      <w:bookmarkStart w:id="520" w:name="_Toc106126671"/>
      <w:bookmarkStart w:id="521" w:name="_Toc106176984"/>
      <w:bookmarkStart w:id="522" w:name="_Toc114242152"/>
      <w:bookmarkStart w:id="523" w:name="_Toc123044096"/>
      <w:bookmarkStart w:id="524" w:name="_Toc124157735"/>
      <w:bookmarkStart w:id="525" w:name="_Toc124259658"/>
      <w:bookmarkStart w:id="526" w:name="_Toc130584729"/>
      <w:bookmarkStart w:id="527" w:name="_Toc137464385"/>
      <w:bookmarkStart w:id="528" w:name="_Toc138884054"/>
      <w:bookmarkStart w:id="529" w:name="_Toc145643255"/>
      <w:bookmarkStart w:id="530" w:name="_Toc155472089"/>
      <w:bookmarkStart w:id="531" w:name="_Toc155776977"/>
      <w:bookmarkStart w:id="532" w:name="_Toc161668313"/>
      <w:bookmarkStart w:id="533" w:name="_Toc169713621"/>
      <w:bookmarkStart w:id="534" w:name="_Toc176445172"/>
      <w:r>
        <w:rPr>
          <w:lang w:eastAsia="zh-CN"/>
        </w:rPr>
        <w:t>5.4</w:t>
      </w:r>
      <w:r>
        <w:rPr>
          <w:lang w:eastAsia="zh-CN"/>
        </w:rPr>
        <w:tab/>
        <w:t>Channel arrangement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B568C8D" w14:textId="3E8DA318" w:rsidR="00E91954" w:rsidRDefault="00E91954" w:rsidP="00684293">
      <w:pPr>
        <w:pStyle w:val="Heading3"/>
        <w:rPr>
          <w:lang w:eastAsia="zh-CN"/>
        </w:rPr>
      </w:pPr>
      <w:bookmarkStart w:id="535" w:name="_Toc104310972"/>
      <w:bookmarkStart w:id="536" w:name="_Toc106126672"/>
      <w:bookmarkStart w:id="537" w:name="_Toc106176985"/>
      <w:bookmarkStart w:id="538" w:name="_Toc114242153"/>
      <w:bookmarkStart w:id="539" w:name="_Toc123044097"/>
      <w:bookmarkStart w:id="540" w:name="_Toc124157736"/>
      <w:bookmarkStart w:id="541" w:name="_Toc124259659"/>
      <w:bookmarkStart w:id="542" w:name="_Toc130584730"/>
      <w:bookmarkStart w:id="543" w:name="_Toc137464386"/>
      <w:bookmarkStart w:id="544" w:name="_Toc138884055"/>
      <w:bookmarkStart w:id="545" w:name="_Toc145643256"/>
      <w:bookmarkStart w:id="546" w:name="_Toc155472090"/>
      <w:bookmarkStart w:id="547" w:name="_Toc155776978"/>
      <w:bookmarkStart w:id="548" w:name="_Toc161668314"/>
      <w:bookmarkStart w:id="549" w:name="_Toc169713622"/>
      <w:bookmarkStart w:id="550" w:name="_Toc176445173"/>
      <w:r>
        <w:rPr>
          <w:lang w:eastAsia="zh-CN"/>
        </w:rPr>
        <w:t>5.4.1</w:t>
      </w:r>
      <w:r>
        <w:rPr>
          <w:lang w:eastAsia="zh-CN"/>
        </w:rPr>
        <w:tab/>
        <w:t>Channel spacing</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5815248" w14:textId="77777777" w:rsidR="009F6D15" w:rsidRPr="00FD0493" w:rsidRDefault="009F6D15" w:rsidP="008F0723">
      <w:pPr>
        <w:pStyle w:val="Heading4"/>
      </w:pPr>
      <w:bookmarkStart w:id="551" w:name="_Toc21127437"/>
      <w:bookmarkStart w:id="552" w:name="_Toc29811643"/>
      <w:bookmarkStart w:id="553" w:name="_Toc36817195"/>
      <w:bookmarkStart w:id="554" w:name="_Toc37260111"/>
      <w:bookmarkStart w:id="555" w:name="_Toc37267499"/>
      <w:bookmarkStart w:id="556" w:name="_Toc44712101"/>
      <w:bookmarkStart w:id="557" w:name="_Toc45893414"/>
      <w:bookmarkStart w:id="558" w:name="_Toc53178141"/>
      <w:bookmarkStart w:id="559" w:name="_Toc53178592"/>
      <w:bookmarkStart w:id="560" w:name="_Toc61178818"/>
      <w:bookmarkStart w:id="561" w:name="_Toc61179288"/>
      <w:bookmarkStart w:id="562" w:name="_Toc67916584"/>
      <w:bookmarkStart w:id="563" w:name="_Toc74663182"/>
      <w:bookmarkStart w:id="564" w:name="_Toc82621722"/>
      <w:bookmarkStart w:id="565" w:name="_Toc90422569"/>
      <w:bookmarkStart w:id="566" w:name="_Toc104310973"/>
      <w:bookmarkStart w:id="567" w:name="_Toc106126673"/>
      <w:bookmarkStart w:id="568" w:name="_Toc106176986"/>
      <w:bookmarkStart w:id="569" w:name="_Toc114242154"/>
      <w:bookmarkStart w:id="570" w:name="_Toc123044098"/>
      <w:bookmarkStart w:id="571" w:name="_Toc124157737"/>
      <w:bookmarkStart w:id="572" w:name="_Toc124259660"/>
      <w:bookmarkStart w:id="573" w:name="_Toc130584731"/>
      <w:bookmarkStart w:id="574" w:name="_Toc137464387"/>
      <w:bookmarkStart w:id="575" w:name="_Toc138884056"/>
      <w:bookmarkStart w:id="576" w:name="_Toc145643257"/>
      <w:bookmarkStart w:id="577" w:name="_Toc155472091"/>
      <w:bookmarkStart w:id="578" w:name="_Toc155776979"/>
      <w:bookmarkStart w:id="579" w:name="_Toc161668315"/>
      <w:bookmarkStart w:id="580" w:name="_Toc169713623"/>
      <w:bookmarkStart w:id="581" w:name="_Toc176445174"/>
      <w:r w:rsidRPr="00FD0493">
        <w:t>5.4.1.1</w:t>
      </w:r>
      <w:r w:rsidRPr="00FD0493">
        <w:tab/>
        <w:t>Channel spacing for adjacent carriers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lastRenderedPageBreak/>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582" w:name="_Toc104310974"/>
      <w:bookmarkStart w:id="583" w:name="_Toc106126674"/>
      <w:bookmarkStart w:id="584" w:name="_Toc106176987"/>
      <w:bookmarkStart w:id="585" w:name="_Toc114242155"/>
      <w:bookmarkStart w:id="586" w:name="_Toc123044099"/>
      <w:bookmarkStart w:id="587" w:name="_Toc124157738"/>
      <w:bookmarkStart w:id="588" w:name="_Toc124259661"/>
      <w:bookmarkStart w:id="589" w:name="_Toc130584732"/>
      <w:bookmarkStart w:id="590" w:name="_Toc137464388"/>
      <w:bookmarkStart w:id="591" w:name="_Toc138884057"/>
      <w:bookmarkStart w:id="592" w:name="_Toc145643258"/>
      <w:bookmarkStart w:id="593" w:name="_Toc155472092"/>
      <w:bookmarkStart w:id="594" w:name="_Toc155776980"/>
      <w:bookmarkStart w:id="595" w:name="_Toc161668316"/>
      <w:bookmarkStart w:id="596" w:name="_Toc169713624"/>
      <w:bookmarkStart w:id="597" w:name="_Toc176445175"/>
      <w:r>
        <w:rPr>
          <w:lang w:eastAsia="zh-CN"/>
        </w:rPr>
        <w:t>5.4.2</w:t>
      </w:r>
      <w:r>
        <w:rPr>
          <w:lang w:eastAsia="zh-CN"/>
        </w:rPr>
        <w:tab/>
        <w:t>Channel raster</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8AB9E55" w14:textId="77777777" w:rsidR="009F6D15" w:rsidRPr="00FD0493" w:rsidRDefault="009F6D15" w:rsidP="008F0723">
      <w:pPr>
        <w:pStyle w:val="Heading4"/>
      </w:pPr>
      <w:bookmarkStart w:id="598" w:name="_Toc21127440"/>
      <w:bookmarkStart w:id="599" w:name="_Toc29811646"/>
      <w:bookmarkStart w:id="600" w:name="_Toc36817198"/>
      <w:bookmarkStart w:id="601" w:name="_Toc37260114"/>
      <w:bookmarkStart w:id="602" w:name="_Toc37267502"/>
      <w:bookmarkStart w:id="603" w:name="_Toc44712104"/>
      <w:bookmarkStart w:id="604" w:name="_Toc45893417"/>
      <w:bookmarkStart w:id="605" w:name="_Toc53178144"/>
      <w:bookmarkStart w:id="606" w:name="_Toc53178595"/>
      <w:bookmarkStart w:id="607" w:name="_Toc61178821"/>
      <w:bookmarkStart w:id="608" w:name="_Toc61179291"/>
      <w:bookmarkStart w:id="609" w:name="_Toc67916587"/>
      <w:bookmarkStart w:id="610" w:name="_Toc74663185"/>
      <w:bookmarkStart w:id="611" w:name="_Toc82621725"/>
      <w:bookmarkStart w:id="612" w:name="_Toc90422572"/>
      <w:bookmarkStart w:id="613" w:name="_Toc104310975"/>
      <w:bookmarkStart w:id="614" w:name="_Toc106126675"/>
      <w:bookmarkStart w:id="615" w:name="_Toc106176988"/>
      <w:bookmarkStart w:id="616" w:name="_Toc114242156"/>
      <w:bookmarkStart w:id="617" w:name="_Toc123044100"/>
      <w:bookmarkStart w:id="618" w:name="_Toc124157739"/>
      <w:bookmarkStart w:id="619" w:name="_Toc124259662"/>
      <w:bookmarkStart w:id="620" w:name="_Toc130584733"/>
      <w:bookmarkStart w:id="621" w:name="_Toc137464389"/>
      <w:bookmarkStart w:id="622" w:name="_Toc138884058"/>
      <w:bookmarkStart w:id="623" w:name="_Toc145643259"/>
      <w:bookmarkStart w:id="624" w:name="_Toc155472093"/>
      <w:bookmarkStart w:id="625" w:name="_Toc155776981"/>
      <w:bookmarkStart w:id="626" w:name="_Toc161668317"/>
      <w:bookmarkStart w:id="627" w:name="_Toc169713625"/>
      <w:bookmarkStart w:id="628" w:name="_Toc176445176"/>
      <w:r w:rsidRPr="00FD0493">
        <w:t>5.4.2.1</w:t>
      </w:r>
      <w:r w:rsidRPr="00FD0493">
        <w:tab/>
        <w:t>NR-ARFCN and channel raster</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AE601E2" w14:textId="77777777" w:rsidR="009F6D15" w:rsidRPr="00F95B02" w:rsidRDefault="009F6D15" w:rsidP="009F6D15">
      <w:pPr>
        <w:rPr>
          <w:rFonts w:eastAsia="Yu Mincho"/>
        </w:rPr>
      </w:pPr>
      <w:r w:rsidRPr="00F95B02">
        <w:rPr>
          <w:rFonts w:eastAsia="Yu Mincho"/>
        </w:rPr>
        <w:t xml:space="preserve">The </w:t>
      </w:r>
      <w:bookmarkStart w:id="629" w:name="_Hlk515622859"/>
      <w:bookmarkStart w:id="630" w:name="_Hlk514074796"/>
      <w:r w:rsidRPr="00F95B02">
        <w:rPr>
          <w:rFonts w:eastAsia="Yu Mincho"/>
        </w:rPr>
        <w:t>global frequency</w:t>
      </w:r>
      <w:bookmarkEnd w:id="629"/>
      <w:bookmarkEnd w:id="63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31" w:name="_Hlk514074832"/>
      <w:r w:rsidRPr="00F95B02">
        <w:t>F</w:t>
      </w:r>
      <w:r w:rsidRPr="00F95B02">
        <w:rPr>
          <w:vertAlign w:val="subscript"/>
        </w:rPr>
        <w:t>REF</w:t>
      </w:r>
      <w:bookmarkEnd w:id="631"/>
      <w:r w:rsidRPr="00F95B02">
        <w:rPr>
          <w:rFonts w:eastAsia="Yu Mincho"/>
        </w:rPr>
        <w:t xml:space="preserve">. The </w:t>
      </w:r>
      <w:r w:rsidRPr="00F95B02">
        <w:rPr>
          <w:rFonts w:eastAsia="Yu Mincho"/>
          <w:i/>
        </w:rPr>
        <w:t>RF reference frequency</w:t>
      </w:r>
      <w:bookmarkStart w:id="632" w:name="_Hlk514074872"/>
      <w:bookmarkStart w:id="633" w:name="_Hlk515622922"/>
      <w:bookmarkStart w:id="634" w:name="_Hlk514075221"/>
      <w:r w:rsidRPr="00F95B02">
        <w:rPr>
          <w:rFonts w:eastAsia="Yu Mincho"/>
        </w:rPr>
        <w:t xml:space="preserve"> is used in signalling to identify the position of RF channels, SS blocks and other elements</w:t>
      </w:r>
      <w:bookmarkEnd w:id="632"/>
      <w:bookmarkEnd w:id="633"/>
      <w:bookmarkEnd w:id="63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63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35"/>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36" w:name="_Toc21127441"/>
      <w:bookmarkStart w:id="637" w:name="_Toc29811648"/>
      <w:bookmarkStart w:id="638" w:name="_Toc36817200"/>
      <w:bookmarkStart w:id="639" w:name="_Toc37260116"/>
      <w:bookmarkStart w:id="640" w:name="_Toc37267504"/>
      <w:bookmarkStart w:id="641" w:name="_Toc44712106"/>
      <w:bookmarkStart w:id="642" w:name="_Toc45893419"/>
      <w:bookmarkStart w:id="643" w:name="_Toc53178146"/>
      <w:bookmarkStart w:id="644" w:name="_Toc53178597"/>
      <w:bookmarkStart w:id="645" w:name="_Toc61178823"/>
      <w:bookmarkStart w:id="646" w:name="_Toc61179293"/>
      <w:bookmarkStart w:id="647" w:name="_Toc67916589"/>
      <w:bookmarkStart w:id="648" w:name="_Toc74663187"/>
      <w:bookmarkStart w:id="649" w:name="_Toc82621727"/>
      <w:bookmarkStart w:id="650" w:name="_Toc90422574"/>
      <w:bookmarkStart w:id="651" w:name="_Toc104310976"/>
      <w:bookmarkStart w:id="652" w:name="_Toc106126676"/>
      <w:bookmarkStart w:id="653" w:name="_Toc106176989"/>
      <w:bookmarkStart w:id="654" w:name="_Toc114242157"/>
      <w:bookmarkStart w:id="655" w:name="_Toc123044101"/>
      <w:bookmarkStart w:id="656" w:name="_Toc124157740"/>
      <w:bookmarkStart w:id="657" w:name="_Toc124259663"/>
      <w:bookmarkStart w:id="658" w:name="_Toc130584734"/>
      <w:bookmarkStart w:id="659" w:name="_Toc137464390"/>
      <w:bookmarkStart w:id="660" w:name="_Toc138884059"/>
      <w:bookmarkStart w:id="661" w:name="_Toc145643260"/>
      <w:bookmarkStart w:id="662" w:name="_Toc155472094"/>
      <w:bookmarkStart w:id="663" w:name="_Toc155776982"/>
      <w:bookmarkStart w:id="664" w:name="_Toc161668318"/>
      <w:bookmarkStart w:id="665" w:name="_Toc169713626"/>
      <w:bookmarkStart w:id="666" w:name="_Toc176445177"/>
      <w:r w:rsidRPr="00681075">
        <w:rPr>
          <w:rFonts w:eastAsia="Yu Mincho"/>
        </w:rPr>
        <w:t>5.4.2.2</w:t>
      </w:r>
      <w:r w:rsidRPr="00681075">
        <w:rPr>
          <w:rFonts w:eastAsia="Yu Mincho"/>
        </w:rPr>
        <w:tab/>
        <w:t>Channel raster to resource element mapping</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67" w:name="_Hlk514075049"/>
      <w:r w:rsidRPr="00F95B02">
        <w:rPr>
          <w:rFonts w:eastAsia="Yu Mincho"/>
        </w:rPr>
        <w:t>and can be used to identify the RF channel position</w:t>
      </w:r>
      <w:bookmarkEnd w:id="66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9.5pt;height:16pt" o:ole="">
                  <v:imagedata r:id="rId20" o:title=""/>
                </v:shape>
                <o:OLEObject Type="Embed" ProgID="Equation.3" ShapeID="_x0000_i1028" DrawAspect="Content" ObjectID="_1788772698"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1.5pt;height:15pt" o:ole="">
                  <v:imagedata r:id="rId12" o:title=""/>
                </v:shape>
                <o:OLEObject Type="Embed" ProgID="Equation.3" ShapeID="_x0000_i1029" DrawAspect="Content" ObjectID="_1788772699"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2pt;height:36.5pt" o:ole="">
                  <v:imagedata r:id="rId23" o:title=""/>
                </v:shape>
                <o:OLEObject Type="Embed" ProgID="Equation.3" ShapeID="_x0000_i1030" DrawAspect="Content" ObjectID="_1788772700"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2pt;height:36.5pt" o:ole="">
                  <v:imagedata r:id="rId25" o:title=""/>
                </v:shape>
                <o:OLEObject Type="Embed" ProgID="Equation.3" ShapeID="_x0000_i1031" DrawAspect="Content" ObjectID="_1788772701"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lastRenderedPageBreak/>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5.5pt;height:16pt" o:ole="">
            <v:imagedata r:id="rId20" o:title=""/>
          </v:shape>
          <o:OLEObject Type="Embed" ProgID="Equation.3" ShapeID="_x0000_i1032" DrawAspect="Content" ObjectID="_1788772702"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68" w:name="_Toc21127442"/>
      <w:bookmarkStart w:id="669" w:name="_Toc29811649"/>
      <w:bookmarkStart w:id="670" w:name="_Toc36817201"/>
      <w:bookmarkStart w:id="671" w:name="_Toc37260117"/>
      <w:bookmarkStart w:id="672" w:name="_Toc37267505"/>
      <w:bookmarkStart w:id="673" w:name="_Toc44712107"/>
      <w:bookmarkStart w:id="674" w:name="_Toc45893420"/>
      <w:bookmarkStart w:id="675" w:name="_Toc53178147"/>
      <w:bookmarkStart w:id="676" w:name="_Toc53178598"/>
      <w:bookmarkStart w:id="677" w:name="_Toc61178824"/>
      <w:bookmarkStart w:id="678" w:name="_Toc61179294"/>
      <w:bookmarkStart w:id="679" w:name="_Toc67916590"/>
      <w:bookmarkStart w:id="680" w:name="_Toc74663188"/>
      <w:bookmarkStart w:id="681" w:name="_Toc82621728"/>
      <w:bookmarkStart w:id="682" w:name="_Toc90422575"/>
      <w:bookmarkStart w:id="683" w:name="_Toc104310977"/>
      <w:bookmarkStart w:id="684" w:name="_Toc106126677"/>
      <w:bookmarkStart w:id="685" w:name="_Toc106176990"/>
      <w:bookmarkStart w:id="686" w:name="_Toc114242158"/>
      <w:bookmarkStart w:id="687" w:name="_Toc123044102"/>
      <w:bookmarkStart w:id="688" w:name="_Toc124157741"/>
      <w:bookmarkStart w:id="689" w:name="_Toc124259664"/>
      <w:bookmarkStart w:id="690" w:name="_Toc130584735"/>
      <w:bookmarkStart w:id="691" w:name="_Toc137464391"/>
      <w:bookmarkStart w:id="692" w:name="_Toc138884060"/>
      <w:bookmarkStart w:id="693" w:name="_Toc145643261"/>
      <w:bookmarkStart w:id="694" w:name="_Toc155472095"/>
      <w:bookmarkStart w:id="695" w:name="_Toc155776983"/>
      <w:bookmarkStart w:id="696" w:name="_Toc161668319"/>
      <w:bookmarkStart w:id="697" w:name="_Toc169713627"/>
      <w:bookmarkStart w:id="698" w:name="_Toc17644517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311FD57" w14:textId="1BDB70F7" w:rsidR="009F6D15" w:rsidRPr="00F95B02" w:rsidRDefault="00850214" w:rsidP="009F6D15">
      <w:r w:rsidRPr="00F95B02">
        <w:t xml:space="preserve">The </w:t>
      </w:r>
      <w:bookmarkStart w:id="699" w:name="_Hlk514075080"/>
      <w:r w:rsidRPr="00F95B02">
        <w:t>RF channel positions on the channel raster</w:t>
      </w:r>
      <w:bookmarkEnd w:id="699"/>
      <w:r w:rsidRPr="00F95B02">
        <w:t xml:space="preserve"> in each </w:t>
      </w:r>
      <w:r>
        <w:t>SAN</w:t>
      </w:r>
      <w:r w:rsidRPr="00F95B02">
        <w:t xml:space="preserve"> </w:t>
      </w:r>
      <w:r w:rsidRPr="00F95B02">
        <w:rPr>
          <w:i/>
        </w:rPr>
        <w:t>operating band</w:t>
      </w:r>
      <w:r w:rsidRPr="00F95B02">
        <w:t xml:space="preserve"> are given </w:t>
      </w:r>
      <w:bookmarkStart w:id="700" w:name="_Hlk514075096"/>
      <w:r w:rsidRPr="00F95B02">
        <w:t>through the applicable NR-ARFCN</w:t>
      </w:r>
      <w:bookmarkEnd w:id="700"/>
      <w:r w:rsidRPr="00F95B02">
        <w:t xml:space="preserve"> in table 5.4.2.3-1 for FR1</w:t>
      </w:r>
      <w:bookmarkStart w:id="701" w:name="_Hlk514075107"/>
      <w:r>
        <w:t>-NTN and table 5.4.2.3-3 for FR2-NTN</w:t>
      </w:r>
      <w:r w:rsidRPr="00F95B02">
        <w:t>, using the channel raster to resource element mapping in clause 5.4.2.2</w:t>
      </w:r>
      <w:bookmarkEnd w:id="701"/>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702" w:name="_Toc104310978"/>
      <w:bookmarkStart w:id="703" w:name="_Toc106126678"/>
      <w:bookmarkStart w:id="704" w:name="_Toc106176991"/>
      <w:bookmarkStart w:id="705" w:name="_Toc114242159"/>
      <w:bookmarkStart w:id="706" w:name="_Toc123044103"/>
      <w:bookmarkStart w:id="707" w:name="_Toc124157742"/>
      <w:bookmarkStart w:id="708" w:name="_Toc124259665"/>
      <w:bookmarkStart w:id="709" w:name="_Toc130584736"/>
      <w:bookmarkStart w:id="710" w:name="_Toc137464392"/>
      <w:bookmarkStart w:id="711" w:name="_Toc138884061"/>
      <w:bookmarkStart w:id="712" w:name="_Toc145643262"/>
      <w:bookmarkStart w:id="713" w:name="_Toc155472096"/>
      <w:bookmarkStart w:id="714" w:name="_Toc155776984"/>
      <w:bookmarkStart w:id="715" w:name="_Toc161668320"/>
      <w:bookmarkStart w:id="716" w:name="_Toc169713628"/>
      <w:bookmarkStart w:id="717" w:name="_Toc176445179"/>
      <w:r>
        <w:rPr>
          <w:lang w:eastAsia="zh-CN"/>
        </w:rPr>
        <w:lastRenderedPageBreak/>
        <w:t>5.4.3</w:t>
      </w:r>
      <w:r>
        <w:rPr>
          <w:lang w:eastAsia="zh-CN"/>
        </w:rPr>
        <w:tab/>
        <w:t>Synchronization raster</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9270A37" w14:textId="77777777" w:rsidR="009F6D15" w:rsidRPr="00F95B02" w:rsidRDefault="009F6D15" w:rsidP="00E17859">
      <w:pPr>
        <w:pStyle w:val="Heading4"/>
        <w:rPr>
          <w:rFonts w:eastAsia="Yu Mincho"/>
        </w:rPr>
      </w:pPr>
      <w:bookmarkStart w:id="718" w:name="_Toc21127444"/>
      <w:bookmarkStart w:id="719" w:name="_Toc29811651"/>
      <w:bookmarkStart w:id="720" w:name="_Toc36817203"/>
      <w:bookmarkStart w:id="721" w:name="_Toc37260119"/>
      <w:bookmarkStart w:id="722" w:name="_Toc37267507"/>
      <w:bookmarkStart w:id="723" w:name="_Toc44712109"/>
      <w:bookmarkStart w:id="724" w:name="_Toc45893422"/>
      <w:bookmarkStart w:id="725" w:name="_Toc53178149"/>
      <w:bookmarkStart w:id="726" w:name="_Toc53178600"/>
      <w:bookmarkStart w:id="727" w:name="_Toc61178826"/>
      <w:bookmarkStart w:id="728" w:name="_Toc61179296"/>
      <w:bookmarkStart w:id="729" w:name="_Toc67916592"/>
      <w:bookmarkStart w:id="730" w:name="_Toc74663190"/>
      <w:bookmarkStart w:id="731" w:name="_Toc82621730"/>
      <w:bookmarkStart w:id="732" w:name="_Toc90422577"/>
      <w:bookmarkStart w:id="733" w:name="_Toc104310979"/>
      <w:bookmarkStart w:id="734" w:name="_Toc106126679"/>
      <w:bookmarkStart w:id="735" w:name="_Toc106176992"/>
      <w:bookmarkStart w:id="736" w:name="_Toc114242160"/>
      <w:bookmarkStart w:id="737" w:name="_Toc123044104"/>
      <w:bookmarkStart w:id="738" w:name="_Toc124157743"/>
      <w:bookmarkStart w:id="739" w:name="_Toc124259666"/>
      <w:bookmarkStart w:id="740" w:name="_Toc130584737"/>
      <w:bookmarkStart w:id="741" w:name="_Toc137464393"/>
      <w:bookmarkStart w:id="742" w:name="_Toc138884062"/>
      <w:bookmarkStart w:id="743" w:name="_Toc145643263"/>
      <w:bookmarkStart w:id="744" w:name="_Toc155472097"/>
      <w:bookmarkStart w:id="745" w:name="_Toc155776985"/>
      <w:bookmarkStart w:id="746" w:name="_Toc161668321"/>
      <w:bookmarkStart w:id="747" w:name="_Toc169713629"/>
      <w:bookmarkStart w:id="748" w:name="_Toc176445180"/>
      <w:r w:rsidRPr="00F95B02">
        <w:rPr>
          <w:rFonts w:eastAsia="Yu Mincho"/>
        </w:rPr>
        <w:t>5.4.3.1</w:t>
      </w:r>
      <w:r w:rsidRPr="00F95B02">
        <w:rPr>
          <w:rFonts w:eastAsia="Yu Mincho"/>
        </w:rPr>
        <w:tab/>
        <w:t>Synchronization raster and numbering</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749" w:name="_Toc13080155"/>
            <w:bookmarkStart w:id="750" w:name="_Toc106126680"/>
            <w:bookmarkStart w:id="751" w:name="_Toc106176993"/>
            <w:bookmarkStart w:id="752" w:name="_Toc114242161"/>
            <w:bookmarkStart w:id="753" w:name="_Toc123044105"/>
            <w:bookmarkStart w:id="754" w:name="_Toc124157744"/>
            <w:bookmarkStart w:id="755" w:name="_Toc124259667"/>
            <w:bookmarkStart w:id="756" w:name="_Toc130584738"/>
            <w:bookmarkStart w:id="757" w:name="_Toc137464394"/>
            <w:bookmarkStart w:id="758" w:name="_Toc138884063"/>
            <w:bookmarkStart w:id="759" w:name="_Toc145643264"/>
            <w:bookmarkStart w:id="760" w:name="_Toc155472098"/>
            <w:bookmarkStart w:id="761" w:name="_Toc155776986"/>
            <w:bookmarkStart w:id="762" w:name="_Toc161668322"/>
            <w:bookmarkStart w:id="763"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764" w:name="_Toc169713630"/>
      <w:bookmarkStart w:id="765" w:name="_Toc176445181"/>
      <w:r w:rsidRPr="00F95B02">
        <w:t>5.4.3.2</w:t>
      </w:r>
      <w:r w:rsidRPr="00F95B02">
        <w:tab/>
        <w:t>Synchronization raster to synchronization block resource element mapping</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4"/>
      <w:bookmarkEnd w:id="765"/>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766" w:name="_Toc29811652"/>
      <w:bookmarkStart w:id="767" w:name="_Toc36817204"/>
      <w:bookmarkStart w:id="768" w:name="_Toc37260120"/>
      <w:bookmarkStart w:id="769" w:name="_Toc37267508"/>
      <w:bookmarkStart w:id="770" w:name="_Toc44712110"/>
      <w:bookmarkStart w:id="771" w:name="_Toc45893423"/>
      <w:bookmarkStart w:id="772" w:name="_Toc53178150"/>
      <w:bookmarkStart w:id="773" w:name="_Toc53178601"/>
      <w:bookmarkStart w:id="774" w:name="_Toc61178827"/>
      <w:bookmarkStart w:id="775" w:name="_Toc61179297"/>
      <w:bookmarkStart w:id="776" w:name="_Toc67916593"/>
      <w:bookmarkStart w:id="777" w:name="_Toc74663191"/>
      <w:bookmarkStart w:id="778" w:name="_Toc82621731"/>
      <w:bookmarkStart w:id="779" w:name="_Toc90422578"/>
      <w:bookmarkStart w:id="780" w:name="_Toc104310980"/>
      <w:bookmarkStart w:id="781" w:name="_Toc106126681"/>
      <w:bookmarkStart w:id="782" w:name="_Toc106176994"/>
      <w:bookmarkStart w:id="783" w:name="_Toc114242162"/>
      <w:bookmarkStart w:id="784" w:name="_Toc123044106"/>
      <w:bookmarkStart w:id="785" w:name="_Toc124157745"/>
      <w:bookmarkStart w:id="786" w:name="_Toc124259668"/>
      <w:bookmarkStart w:id="787" w:name="_Toc130584739"/>
      <w:bookmarkStart w:id="788" w:name="_Toc137464395"/>
      <w:bookmarkStart w:id="789" w:name="_Toc138884064"/>
      <w:bookmarkStart w:id="790" w:name="_Toc145643265"/>
      <w:bookmarkStart w:id="791" w:name="_Toc155472099"/>
      <w:bookmarkStart w:id="792" w:name="_Toc155776987"/>
      <w:bookmarkStart w:id="793" w:name="_Toc161668323"/>
      <w:bookmarkStart w:id="794" w:name="_Toc169713631"/>
      <w:bookmarkStart w:id="795" w:name="_Toc176445182"/>
      <w:r w:rsidRPr="00F95B02">
        <w:rPr>
          <w:rFonts w:eastAsia="Yu Mincho"/>
        </w:rPr>
        <w:t>5.4.3.3</w:t>
      </w:r>
      <w:r w:rsidRPr="00F95B02">
        <w:rPr>
          <w:rFonts w:eastAsia="Yu Mincho"/>
        </w:rPr>
        <w:tab/>
        <w:t>Synchronization raster entries for each operating band</w:t>
      </w:r>
      <w:bookmarkEnd w:id="763"/>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590BF0"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590BF0" w:rsidRPr="00F95B02" w:rsidRDefault="00590BF0" w:rsidP="00590BF0">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35DF5B0A" w:rsidR="00590BF0" w:rsidRDefault="00590BF0" w:rsidP="00590BF0">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590BF0" w:rsidRDefault="00590BF0" w:rsidP="00590BF0">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2783425B" w:rsidR="00590BF0" w:rsidRDefault="00590BF0" w:rsidP="00590BF0">
            <w:pPr>
              <w:pStyle w:val="TAC"/>
              <w:rPr>
                <w:lang w:val="en-US" w:eastAsia="zh-CN"/>
              </w:rPr>
            </w:pPr>
            <w:r>
              <w:rPr>
                <w:rFonts w:eastAsia="SimSun" w:hint="eastAsia"/>
                <w:lang w:val="en-US" w:eastAsia="zh-CN"/>
              </w:rPr>
              <w:t>6218</w:t>
            </w:r>
            <w:r>
              <w:rPr>
                <w:lang w:val="en-US"/>
              </w:rPr>
              <w:t xml:space="preserve"> – &lt;1&gt; –</w:t>
            </w:r>
            <w:r>
              <w:rPr>
                <w:rFonts w:hint="eastAsia"/>
                <w:lang w:val="en-US" w:eastAsia="zh-CN"/>
              </w:rPr>
              <w:t xml:space="preserve"> 6241</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796" w:name="_Toc104310981"/>
      <w:bookmarkStart w:id="797" w:name="_Toc106126682"/>
      <w:bookmarkStart w:id="798" w:name="_Toc106176995"/>
      <w:bookmarkStart w:id="799" w:name="_Toc114242163"/>
      <w:bookmarkStart w:id="800" w:name="_Toc123044107"/>
      <w:bookmarkStart w:id="801" w:name="_Toc124157746"/>
      <w:bookmarkStart w:id="802" w:name="_Toc124259669"/>
      <w:bookmarkStart w:id="803" w:name="_Toc130584740"/>
      <w:bookmarkStart w:id="804" w:name="_Toc137464396"/>
      <w:bookmarkStart w:id="805" w:name="_Toc138884065"/>
      <w:bookmarkStart w:id="806" w:name="_Toc145643266"/>
      <w:bookmarkStart w:id="807" w:name="_Toc155472100"/>
      <w:bookmarkStart w:id="808" w:name="_Toc155776988"/>
      <w:bookmarkStart w:id="809" w:name="_Toc161668324"/>
      <w:bookmarkStart w:id="810" w:name="_Toc169713632"/>
      <w:bookmarkStart w:id="811" w:name="_Toc176445183"/>
      <w:r>
        <w:rPr>
          <w:lang w:eastAsia="zh-CN"/>
        </w:rPr>
        <w:t>6</w:t>
      </w:r>
      <w:r>
        <w:rPr>
          <w:lang w:eastAsia="zh-CN"/>
        </w:rPr>
        <w:tab/>
        <w:t>Conducted transmitter characteristics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2FCC086" w14:textId="34D4D0CB" w:rsidR="001F6D06" w:rsidRDefault="001F6D06" w:rsidP="001F6D06">
      <w:pPr>
        <w:pStyle w:val="Heading2"/>
        <w:rPr>
          <w:lang w:eastAsia="zh-CN"/>
        </w:rPr>
      </w:pPr>
      <w:bookmarkStart w:id="812" w:name="_Toc104310982"/>
      <w:bookmarkStart w:id="813" w:name="_Toc106126683"/>
      <w:bookmarkStart w:id="814" w:name="_Toc106176996"/>
      <w:bookmarkStart w:id="815" w:name="_Toc114242164"/>
      <w:bookmarkStart w:id="816" w:name="_Toc123044108"/>
      <w:bookmarkStart w:id="817" w:name="_Toc124157747"/>
      <w:bookmarkStart w:id="818" w:name="_Toc124259670"/>
      <w:bookmarkStart w:id="819" w:name="_Toc130584741"/>
      <w:bookmarkStart w:id="820" w:name="_Toc137464397"/>
      <w:bookmarkStart w:id="821" w:name="_Toc138884066"/>
      <w:bookmarkStart w:id="822" w:name="_Toc145643267"/>
      <w:bookmarkStart w:id="823" w:name="_Toc155472101"/>
      <w:bookmarkStart w:id="824" w:name="_Toc155776989"/>
      <w:bookmarkStart w:id="825" w:name="_Toc161668325"/>
      <w:bookmarkStart w:id="826" w:name="_Toc169713633"/>
      <w:bookmarkStart w:id="827" w:name="_Toc176445184"/>
      <w:r>
        <w:rPr>
          <w:lang w:eastAsia="zh-CN"/>
        </w:rPr>
        <w:t>6.1</w:t>
      </w:r>
      <w:r>
        <w:rPr>
          <w:lang w:eastAsia="zh-CN"/>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828" w:name="_Toc104310983"/>
      <w:bookmarkStart w:id="829" w:name="_Toc106126684"/>
      <w:bookmarkStart w:id="830" w:name="_Toc106176997"/>
      <w:bookmarkStart w:id="831" w:name="_Toc114242165"/>
      <w:bookmarkStart w:id="832" w:name="_Toc123044109"/>
      <w:bookmarkStart w:id="833" w:name="_Toc124157748"/>
      <w:bookmarkStart w:id="834" w:name="_Toc124259671"/>
      <w:bookmarkStart w:id="835" w:name="_Toc130584742"/>
      <w:bookmarkStart w:id="836" w:name="_Toc137464398"/>
      <w:bookmarkStart w:id="837" w:name="_Toc138884067"/>
      <w:bookmarkStart w:id="838" w:name="_Toc145643268"/>
      <w:bookmarkStart w:id="839" w:name="_Toc155472102"/>
      <w:bookmarkStart w:id="840" w:name="_Toc155776990"/>
      <w:bookmarkStart w:id="841" w:name="_Toc161668326"/>
      <w:bookmarkStart w:id="842" w:name="_Toc169713634"/>
      <w:bookmarkStart w:id="843" w:name="_Toc176445185"/>
      <w:r>
        <w:rPr>
          <w:lang w:eastAsia="zh-CN"/>
        </w:rPr>
        <w:t>6.2</w:t>
      </w:r>
      <w:r>
        <w:rPr>
          <w:lang w:eastAsia="zh-CN"/>
        </w:rPr>
        <w:tab/>
      </w:r>
      <w:r w:rsidR="00E91954">
        <w:rPr>
          <w:lang w:eastAsia="zh-CN"/>
        </w:rPr>
        <w:t>Satellite Access Node output power</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r w:rsidR="00E91954">
        <w:rPr>
          <w:lang w:eastAsia="zh-CN"/>
        </w:rPr>
        <w:t xml:space="preserve"> </w:t>
      </w:r>
    </w:p>
    <w:p w14:paraId="455C497F" w14:textId="77777777" w:rsidR="0021325A" w:rsidRDefault="0021325A" w:rsidP="0021325A">
      <w:pPr>
        <w:pStyle w:val="Heading3"/>
      </w:pPr>
      <w:bookmarkStart w:id="844" w:name="_Toc104310984"/>
      <w:bookmarkStart w:id="845" w:name="_Toc106126685"/>
      <w:bookmarkStart w:id="846" w:name="_Toc106176998"/>
      <w:bookmarkStart w:id="847" w:name="_Toc114242166"/>
      <w:bookmarkStart w:id="848" w:name="_Toc123044110"/>
      <w:bookmarkStart w:id="849" w:name="_Toc124157749"/>
      <w:bookmarkStart w:id="850" w:name="_Toc124259672"/>
      <w:bookmarkStart w:id="851" w:name="_Toc130584743"/>
      <w:bookmarkStart w:id="852" w:name="_Toc137464399"/>
      <w:bookmarkStart w:id="853" w:name="_Toc138884068"/>
      <w:bookmarkStart w:id="854" w:name="_Toc145643269"/>
      <w:bookmarkStart w:id="855" w:name="_Toc155472103"/>
      <w:bookmarkStart w:id="856" w:name="_Toc155776991"/>
      <w:bookmarkStart w:id="857" w:name="_Toc161668327"/>
      <w:bookmarkStart w:id="858" w:name="_Toc169713635"/>
      <w:bookmarkStart w:id="859" w:name="_Toc176445186"/>
      <w:r w:rsidRPr="00F95B02">
        <w:t>6.2.1</w:t>
      </w:r>
      <w:r w:rsidRPr="00F95B02">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60" w:name="_Toc104310985"/>
      <w:bookmarkStart w:id="861" w:name="_Toc106126686"/>
      <w:bookmarkStart w:id="862" w:name="_Toc106176999"/>
      <w:bookmarkStart w:id="863" w:name="_Toc114242167"/>
      <w:bookmarkStart w:id="864" w:name="_Toc123044111"/>
      <w:bookmarkStart w:id="865" w:name="_Toc124157750"/>
      <w:bookmarkStart w:id="866" w:name="_Toc124259673"/>
      <w:bookmarkStart w:id="867" w:name="_Toc130584744"/>
      <w:bookmarkStart w:id="868" w:name="_Toc137464400"/>
      <w:bookmarkStart w:id="869" w:name="_Toc138884069"/>
      <w:bookmarkStart w:id="870" w:name="_Toc145643270"/>
      <w:bookmarkStart w:id="871" w:name="_Toc155472104"/>
      <w:bookmarkStart w:id="872" w:name="_Toc155776992"/>
      <w:bookmarkStart w:id="873" w:name="_Toc161668328"/>
      <w:bookmarkStart w:id="874" w:name="_Toc169713636"/>
      <w:bookmarkStart w:id="875" w:name="_Toc176445187"/>
      <w:r w:rsidRPr="00F95B02">
        <w:t>6.2.</w:t>
      </w:r>
      <w:r>
        <w:rPr>
          <w:rFonts w:hint="eastAsia"/>
          <w:lang w:eastAsia="zh-CN"/>
        </w:rPr>
        <w:t>2</w:t>
      </w:r>
      <w:r w:rsidRPr="00F95B02">
        <w:tab/>
        <w:t xml:space="preserve">Minimum requirement for </w:t>
      </w:r>
      <w:r>
        <w:rPr>
          <w:i/>
        </w:rPr>
        <w:t>SAN</w:t>
      </w:r>
      <w:r w:rsidRPr="00F95B02">
        <w:rPr>
          <w:i/>
        </w:rPr>
        <w:t xml:space="preserve"> type 1-H</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876" w:name="_Toc104310986"/>
      <w:bookmarkStart w:id="877" w:name="_Toc106126687"/>
      <w:bookmarkStart w:id="878" w:name="_Toc106177000"/>
      <w:bookmarkStart w:id="879" w:name="_Toc114242168"/>
      <w:bookmarkStart w:id="880" w:name="_Toc123044112"/>
      <w:bookmarkStart w:id="881" w:name="_Toc124157751"/>
      <w:bookmarkStart w:id="882" w:name="_Toc124259674"/>
      <w:bookmarkStart w:id="883" w:name="_Toc130584745"/>
      <w:bookmarkStart w:id="884" w:name="_Toc137464401"/>
      <w:bookmarkStart w:id="885" w:name="_Toc138884070"/>
      <w:bookmarkStart w:id="886" w:name="_Toc145643271"/>
      <w:bookmarkStart w:id="887" w:name="_Toc155472105"/>
      <w:bookmarkStart w:id="888" w:name="_Toc155776993"/>
      <w:bookmarkStart w:id="889" w:name="_Toc161668329"/>
      <w:bookmarkStart w:id="890" w:name="_Toc169713637"/>
      <w:bookmarkStart w:id="891" w:name="_Toc176445188"/>
      <w:r>
        <w:rPr>
          <w:lang w:eastAsia="zh-CN"/>
        </w:rPr>
        <w:t>6.3</w:t>
      </w:r>
      <w:r>
        <w:rPr>
          <w:lang w:eastAsia="zh-CN"/>
        </w:rPr>
        <w:tab/>
        <w:t>Output power dynamics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F1D1115" w14:textId="76F51A83" w:rsidR="00D144AE" w:rsidRDefault="00D144AE" w:rsidP="00684293">
      <w:pPr>
        <w:pStyle w:val="Heading3"/>
        <w:rPr>
          <w:lang w:eastAsia="zh-CN"/>
        </w:rPr>
      </w:pPr>
      <w:bookmarkStart w:id="892" w:name="_Toc104310987"/>
      <w:bookmarkStart w:id="893" w:name="_Toc106126688"/>
      <w:bookmarkStart w:id="894" w:name="_Toc106177001"/>
      <w:bookmarkStart w:id="895" w:name="_Toc114242169"/>
      <w:bookmarkStart w:id="896" w:name="_Toc123044113"/>
      <w:bookmarkStart w:id="897" w:name="_Toc124157752"/>
      <w:bookmarkStart w:id="898" w:name="_Toc124259675"/>
      <w:bookmarkStart w:id="899" w:name="_Toc130584746"/>
      <w:bookmarkStart w:id="900" w:name="_Toc137464402"/>
      <w:bookmarkStart w:id="901" w:name="_Toc138884071"/>
      <w:bookmarkStart w:id="902" w:name="_Toc145643272"/>
      <w:bookmarkStart w:id="903" w:name="_Toc155472106"/>
      <w:bookmarkStart w:id="904" w:name="_Toc155776994"/>
      <w:bookmarkStart w:id="905" w:name="_Toc161668330"/>
      <w:bookmarkStart w:id="906" w:name="_Toc169713638"/>
      <w:bookmarkStart w:id="907" w:name="_Toc176445189"/>
      <w:r>
        <w:rPr>
          <w:lang w:eastAsia="zh-CN"/>
        </w:rPr>
        <w:t>6.3.1</w:t>
      </w:r>
      <w:r>
        <w:rPr>
          <w:lang w:eastAsia="zh-CN"/>
        </w:rPr>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08" w:name="_Toc104310988"/>
      <w:bookmarkStart w:id="909" w:name="_Toc106126689"/>
      <w:bookmarkStart w:id="910" w:name="_Toc106177002"/>
      <w:bookmarkStart w:id="911" w:name="_Toc114242170"/>
      <w:bookmarkStart w:id="912" w:name="_Toc123044114"/>
      <w:bookmarkStart w:id="913" w:name="_Toc124157753"/>
      <w:bookmarkStart w:id="914" w:name="_Toc124259676"/>
      <w:bookmarkStart w:id="915" w:name="_Toc130584747"/>
      <w:bookmarkStart w:id="916" w:name="_Toc137464403"/>
      <w:bookmarkStart w:id="917" w:name="_Toc138884072"/>
      <w:bookmarkStart w:id="918" w:name="_Toc145643273"/>
      <w:bookmarkStart w:id="919" w:name="_Toc155472107"/>
      <w:bookmarkStart w:id="920" w:name="_Toc155776995"/>
      <w:bookmarkStart w:id="921" w:name="_Toc161668331"/>
      <w:bookmarkStart w:id="922" w:name="_Toc169713639"/>
      <w:bookmarkStart w:id="923" w:name="_Toc176445190"/>
      <w:r>
        <w:rPr>
          <w:lang w:eastAsia="zh-CN"/>
        </w:rPr>
        <w:lastRenderedPageBreak/>
        <w:t>6.3.2</w:t>
      </w:r>
      <w:r>
        <w:rPr>
          <w:lang w:eastAsia="zh-CN"/>
        </w:rPr>
        <w:tab/>
        <w:t>RE power control dynamic range</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01049586" w14:textId="3DF4F0D8" w:rsidR="0021325A" w:rsidRDefault="0021325A" w:rsidP="008F0723">
      <w:pPr>
        <w:pStyle w:val="Heading4"/>
      </w:pPr>
      <w:bookmarkStart w:id="924" w:name="_Toc61178838"/>
      <w:bookmarkStart w:id="925" w:name="_Toc82621742"/>
      <w:bookmarkStart w:id="926" w:name="_Toc21127457"/>
      <w:bookmarkStart w:id="927" w:name="_Toc36817215"/>
      <w:bookmarkStart w:id="928" w:name="_Toc29811663"/>
      <w:bookmarkStart w:id="929" w:name="_Toc53178161"/>
      <w:bookmarkStart w:id="930" w:name="_Toc74663202"/>
      <w:bookmarkStart w:id="931" w:name="_Toc44712121"/>
      <w:bookmarkStart w:id="932" w:name="_Toc61179308"/>
      <w:bookmarkStart w:id="933" w:name="_Toc45893434"/>
      <w:bookmarkStart w:id="934" w:name="_Toc37260131"/>
      <w:bookmarkStart w:id="935" w:name="_Toc37267519"/>
      <w:bookmarkStart w:id="936" w:name="_Toc53178612"/>
      <w:bookmarkStart w:id="937" w:name="_Toc67916604"/>
      <w:bookmarkStart w:id="938" w:name="_Toc90422589"/>
      <w:bookmarkStart w:id="939" w:name="_Toc104310989"/>
      <w:bookmarkStart w:id="940" w:name="_Toc106126690"/>
      <w:bookmarkStart w:id="941" w:name="_Toc106177003"/>
      <w:bookmarkStart w:id="942" w:name="_Toc114242171"/>
      <w:bookmarkStart w:id="943" w:name="_Toc123044115"/>
      <w:bookmarkStart w:id="944" w:name="_Toc124157754"/>
      <w:bookmarkStart w:id="945" w:name="_Toc124259677"/>
      <w:bookmarkStart w:id="946" w:name="_Toc130584748"/>
      <w:bookmarkStart w:id="947" w:name="_Toc137464404"/>
      <w:bookmarkStart w:id="948" w:name="_Toc138884073"/>
      <w:bookmarkStart w:id="949" w:name="_Toc145643274"/>
      <w:bookmarkStart w:id="950" w:name="_Toc155472108"/>
      <w:bookmarkStart w:id="951" w:name="_Toc155776996"/>
      <w:bookmarkStart w:id="952" w:name="_Toc161668332"/>
      <w:bookmarkStart w:id="953" w:name="_Toc169713640"/>
      <w:bookmarkStart w:id="954" w:name="_Toc176445191"/>
      <w:bookmarkStart w:id="955" w:name="_Hlk503810786"/>
      <w:r>
        <w:t>6.3.2.1</w:t>
      </w:r>
      <w:r>
        <w:tab/>
        <w:t>General</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bookmarkEnd w:id="955"/>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956" w:name="_Toc74663203"/>
      <w:bookmarkStart w:id="957" w:name="_Toc37260132"/>
      <w:bookmarkStart w:id="958" w:name="_Toc53178162"/>
      <w:bookmarkStart w:id="959" w:name="_Toc45893435"/>
      <w:bookmarkStart w:id="960" w:name="_Toc90422590"/>
      <w:bookmarkStart w:id="961" w:name="_Toc37267520"/>
      <w:bookmarkStart w:id="962" w:name="_Toc82621743"/>
      <w:bookmarkStart w:id="963" w:name="_Toc53178613"/>
      <w:bookmarkStart w:id="964" w:name="_Toc29811664"/>
      <w:bookmarkStart w:id="965" w:name="_Toc61179309"/>
      <w:bookmarkStart w:id="966" w:name="_Toc67916605"/>
      <w:bookmarkStart w:id="967" w:name="_Toc36817216"/>
      <w:bookmarkStart w:id="968" w:name="_Toc44712122"/>
      <w:bookmarkStart w:id="969" w:name="_Toc61178839"/>
      <w:bookmarkStart w:id="970" w:name="_Toc21127458"/>
      <w:bookmarkStart w:id="971" w:name="_Toc104310990"/>
      <w:bookmarkStart w:id="972" w:name="_Toc106126691"/>
      <w:bookmarkStart w:id="973" w:name="_Toc106177004"/>
      <w:bookmarkStart w:id="974" w:name="_Toc114242172"/>
      <w:bookmarkStart w:id="975" w:name="_Toc123044116"/>
      <w:bookmarkStart w:id="976" w:name="_Toc124157755"/>
      <w:bookmarkStart w:id="977" w:name="_Toc124259678"/>
      <w:bookmarkStart w:id="978" w:name="_Toc130584749"/>
      <w:bookmarkStart w:id="979" w:name="_Toc137464405"/>
      <w:bookmarkStart w:id="980" w:name="_Toc138884074"/>
      <w:bookmarkStart w:id="981" w:name="_Toc145643275"/>
      <w:bookmarkStart w:id="982" w:name="_Toc155472109"/>
      <w:bookmarkStart w:id="983" w:name="_Toc155776997"/>
      <w:bookmarkStart w:id="984" w:name="_Toc161668333"/>
      <w:bookmarkStart w:id="985" w:name="_Toc169713641"/>
      <w:bookmarkStart w:id="986" w:name="_Toc176445192"/>
      <w:r>
        <w:t>6.3.2.2</w:t>
      </w:r>
      <w:r>
        <w:tab/>
        <w:t xml:space="preserve">Minimum requirement for </w:t>
      </w:r>
      <w:r>
        <w:rPr>
          <w:rFonts w:hint="eastAsia"/>
          <w:i/>
          <w:iCs/>
          <w:lang w:val="en-US" w:eastAsia="zh-CN"/>
        </w:rPr>
        <w:t>SAN</w:t>
      </w:r>
      <w:r>
        <w:rPr>
          <w:i/>
        </w:rPr>
        <w:t xml:space="preserve"> type 1-H</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987" w:name="_Toc104310991"/>
      <w:bookmarkStart w:id="988" w:name="_Toc106126692"/>
      <w:bookmarkStart w:id="989" w:name="_Toc106177005"/>
      <w:bookmarkStart w:id="990" w:name="_Toc114242173"/>
      <w:bookmarkStart w:id="991" w:name="_Toc123044117"/>
      <w:bookmarkStart w:id="992" w:name="_Toc124157756"/>
      <w:bookmarkStart w:id="993" w:name="_Toc124259679"/>
      <w:bookmarkStart w:id="994" w:name="_Toc130584750"/>
      <w:bookmarkStart w:id="995" w:name="_Toc137464406"/>
      <w:bookmarkStart w:id="996" w:name="_Toc138884075"/>
      <w:bookmarkStart w:id="997" w:name="_Toc145643276"/>
      <w:bookmarkStart w:id="998" w:name="_Toc155472110"/>
      <w:bookmarkStart w:id="999" w:name="_Toc155776998"/>
      <w:bookmarkStart w:id="1000" w:name="_Toc161668334"/>
      <w:bookmarkStart w:id="1001" w:name="_Toc169713642"/>
      <w:bookmarkStart w:id="1002" w:name="_Toc176445193"/>
      <w:r>
        <w:rPr>
          <w:lang w:eastAsia="zh-CN"/>
        </w:rPr>
        <w:t>6.3.3</w:t>
      </w:r>
      <w:r>
        <w:rPr>
          <w:lang w:eastAsia="zh-CN"/>
        </w:rPr>
        <w:tab/>
        <w:t>Total power dynamic range</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024DBA5" w14:textId="1E404BC8" w:rsidR="0021325A" w:rsidRDefault="0021325A" w:rsidP="008F0723">
      <w:pPr>
        <w:pStyle w:val="Heading4"/>
      </w:pPr>
      <w:bookmarkStart w:id="1003" w:name="_Toc37267522"/>
      <w:bookmarkStart w:id="1004" w:name="_Toc61179311"/>
      <w:bookmarkStart w:id="1005" w:name="_Toc21127460"/>
      <w:bookmarkStart w:id="1006" w:name="_Toc82621745"/>
      <w:bookmarkStart w:id="1007" w:name="_Toc67916607"/>
      <w:bookmarkStart w:id="1008" w:name="_Toc90422592"/>
      <w:bookmarkStart w:id="1009" w:name="_Toc37260134"/>
      <w:bookmarkStart w:id="1010" w:name="_Toc53178164"/>
      <w:bookmarkStart w:id="1011" w:name="_Toc44712124"/>
      <w:bookmarkStart w:id="1012" w:name="_Toc53178615"/>
      <w:bookmarkStart w:id="1013" w:name="_Toc74663205"/>
      <w:bookmarkStart w:id="1014" w:name="_Toc29811666"/>
      <w:bookmarkStart w:id="1015" w:name="_Toc61178841"/>
      <w:bookmarkStart w:id="1016" w:name="_Toc36817218"/>
      <w:bookmarkStart w:id="1017" w:name="_Toc45893437"/>
      <w:bookmarkStart w:id="1018" w:name="_Toc104310992"/>
      <w:bookmarkStart w:id="1019" w:name="_Toc106126693"/>
      <w:bookmarkStart w:id="1020" w:name="_Toc106177006"/>
      <w:bookmarkStart w:id="1021" w:name="_Toc114242174"/>
      <w:bookmarkStart w:id="1022" w:name="_Toc123044118"/>
      <w:bookmarkStart w:id="1023" w:name="_Toc124157757"/>
      <w:bookmarkStart w:id="1024" w:name="_Toc124259680"/>
      <w:bookmarkStart w:id="1025" w:name="_Toc130584751"/>
      <w:bookmarkStart w:id="1026" w:name="_Toc137464407"/>
      <w:bookmarkStart w:id="1027" w:name="_Toc138884076"/>
      <w:bookmarkStart w:id="1028" w:name="_Toc145643277"/>
      <w:bookmarkStart w:id="1029" w:name="_Toc155472111"/>
      <w:bookmarkStart w:id="1030" w:name="_Toc155776999"/>
      <w:bookmarkStart w:id="1031" w:name="_Toc161668335"/>
      <w:bookmarkStart w:id="1032" w:name="_Toc169713643"/>
      <w:bookmarkStart w:id="1033" w:name="_Toc176445194"/>
      <w:r>
        <w:t>6.3.3.1</w:t>
      </w:r>
      <w:r>
        <w:tab/>
        <w:t>General</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34" w:name="_Toc36817219"/>
      <w:bookmarkStart w:id="1035" w:name="_Toc53178616"/>
      <w:bookmarkStart w:id="1036" w:name="_Toc29811667"/>
      <w:bookmarkStart w:id="1037" w:name="_Toc45893438"/>
      <w:bookmarkStart w:id="1038" w:name="_Toc61178842"/>
      <w:bookmarkStart w:id="1039" w:name="_Toc37260135"/>
      <w:bookmarkStart w:id="1040" w:name="_Toc53178165"/>
      <w:bookmarkStart w:id="1041" w:name="_Toc67916608"/>
      <w:bookmarkStart w:id="1042" w:name="_Toc44712125"/>
      <w:bookmarkStart w:id="1043" w:name="_Toc21127461"/>
      <w:bookmarkStart w:id="1044" w:name="_Toc74663206"/>
      <w:bookmarkStart w:id="1045" w:name="_Toc61179312"/>
      <w:bookmarkStart w:id="1046" w:name="_Toc90422593"/>
      <w:bookmarkStart w:id="1047" w:name="_Toc37267523"/>
      <w:bookmarkStart w:id="1048" w:name="_Toc82621746"/>
      <w:bookmarkStart w:id="1049" w:name="_Toc104310993"/>
      <w:bookmarkStart w:id="1050" w:name="_Toc106126694"/>
      <w:bookmarkStart w:id="1051" w:name="_Toc106177007"/>
      <w:bookmarkStart w:id="1052" w:name="_Toc114242175"/>
      <w:bookmarkStart w:id="1053" w:name="_Toc123044119"/>
      <w:bookmarkStart w:id="1054" w:name="_Toc124157758"/>
      <w:bookmarkStart w:id="1055" w:name="_Toc124259681"/>
      <w:bookmarkStart w:id="1056" w:name="_Toc130584752"/>
      <w:bookmarkStart w:id="1057" w:name="_Toc137464408"/>
      <w:bookmarkStart w:id="1058" w:name="_Toc138884077"/>
      <w:bookmarkStart w:id="1059" w:name="_Toc145643278"/>
      <w:bookmarkStart w:id="1060" w:name="_Toc155472112"/>
      <w:bookmarkStart w:id="1061" w:name="_Toc155777000"/>
      <w:bookmarkStart w:id="1062" w:name="_Toc161668336"/>
      <w:bookmarkStart w:id="1063" w:name="_Toc169713644"/>
      <w:bookmarkStart w:id="1064" w:name="_Toc176445195"/>
      <w:r>
        <w:t>6.3.3.2</w:t>
      </w:r>
      <w:r>
        <w:tab/>
        <w:t xml:space="preserve">Minimum requirement for </w:t>
      </w:r>
      <w:r>
        <w:rPr>
          <w:rFonts w:hint="eastAsia"/>
          <w:i/>
          <w:lang w:val="en-US" w:eastAsia="zh-CN"/>
        </w:rPr>
        <w:t>SAN</w:t>
      </w:r>
      <w:r>
        <w:rPr>
          <w:i/>
        </w:rPr>
        <w:t xml:space="preserve"> type 1-H</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065" w:name="_Toc104310994"/>
      <w:bookmarkStart w:id="1066" w:name="_Toc106126695"/>
      <w:bookmarkStart w:id="1067" w:name="_Toc106177008"/>
      <w:bookmarkStart w:id="1068" w:name="_Toc114242176"/>
      <w:bookmarkStart w:id="1069" w:name="_Toc123044120"/>
      <w:bookmarkStart w:id="1070" w:name="_Toc124157759"/>
      <w:bookmarkStart w:id="1071" w:name="_Toc124259682"/>
      <w:bookmarkStart w:id="1072" w:name="_Toc130584753"/>
      <w:bookmarkStart w:id="1073" w:name="_Toc137464409"/>
      <w:bookmarkStart w:id="1074" w:name="_Toc138884078"/>
      <w:bookmarkStart w:id="1075" w:name="_Toc145643279"/>
      <w:bookmarkStart w:id="1076" w:name="_Toc155472113"/>
      <w:bookmarkStart w:id="1077" w:name="_Toc155777001"/>
      <w:bookmarkStart w:id="1078" w:name="_Toc161668337"/>
      <w:bookmarkStart w:id="1079" w:name="_Toc169713645"/>
      <w:bookmarkStart w:id="1080" w:name="_Toc176445196"/>
      <w:r w:rsidRPr="00E80AD8">
        <w:rPr>
          <w:lang w:eastAsia="zh-CN"/>
        </w:rPr>
        <w:t>6.4</w:t>
      </w:r>
      <w:r w:rsidRPr="00E80AD8">
        <w:rPr>
          <w:lang w:eastAsia="zh-CN"/>
        </w:rPr>
        <w:tab/>
        <w:t>Transmit ON/OFF power</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081" w:name="_Toc104310995"/>
      <w:bookmarkStart w:id="1082" w:name="_Toc106126696"/>
      <w:bookmarkStart w:id="1083" w:name="_Toc106177009"/>
      <w:bookmarkStart w:id="1084" w:name="_Toc114242177"/>
      <w:bookmarkStart w:id="1085" w:name="_Toc123044121"/>
      <w:bookmarkStart w:id="1086" w:name="_Toc124157760"/>
      <w:bookmarkStart w:id="1087" w:name="_Toc124259683"/>
      <w:bookmarkStart w:id="1088" w:name="_Toc130584754"/>
      <w:bookmarkStart w:id="1089" w:name="_Toc137464410"/>
      <w:bookmarkStart w:id="1090" w:name="_Toc138884079"/>
      <w:bookmarkStart w:id="1091" w:name="_Toc145643280"/>
      <w:bookmarkStart w:id="1092" w:name="_Toc155472114"/>
      <w:bookmarkStart w:id="1093" w:name="_Toc155777002"/>
      <w:bookmarkStart w:id="1094" w:name="_Toc161668338"/>
      <w:bookmarkStart w:id="1095" w:name="_Toc169713646"/>
      <w:bookmarkStart w:id="1096" w:name="_Toc176445197"/>
      <w:r>
        <w:rPr>
          <w:lang w:eastAsia="zh-CN"/>
        </w:rPr>
        <w:lastRenderedPageBreak/>
        <w:t>6.5</w:t>
      </w:r>
      <w:r>
        <w:rPr>
          <w:lang w:eastAsia="zh-CN"/>
        </w:rPr>
        <w:tab/>
        <w:t>Transmitted signal quality</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112E387" w14:textId="413CFCDE" w:rsidR="00E91954" w:rsidRDefault="00E91954" w:rsidP="00E91954">
      <w:pPr>
        <w:pStyle w:val="Heading3"/>
        <w:rPr>
          <w:lang w:eastAsia="zh-CN"/>
        </w:rPr>
      </w:pPr>
      <w:bookmarkStart w:id="1097" w:name="_Toc104310996"/>
      <w:bookmarkStart w:id="1098" w:name="_Toc106126697"/>
      <w:bookmarkStart w:id="1099" w:name="_Toc106177010"/>
      <w:bookmarkStart w:id="1100" w:name="_Toc114242178"/>
      <w:bookmarkStart w:id="1101" w:name="_Toc123044122"/>
      <w:bookmarkStart w:id="1102" w:name="_Toc124157761"/>
      <w:bookmarkStart w:id="1103" w:name="_Toc124259684"/>
      <w:bookmarkStart w:id="1104" w:name="_Toc130584755"/>
      <w:bookmarkStart w:id="1105" w:name="_Toc137464411"/>
      <w:bookmarkStart w:id="1106" w:name="_Toc138884080"/>
      <w:bookmarkStart w:id="1107" w:name="_Toc145643281"/>
      <w:bookmarkStart w:id="1108" w:name="_Toc155472115"/>
      <w:bookmarkStart w:id="1109" w:name="_Toc155777003"/>
      <w:bookmarkStart w:id="1110" w:name="_Toc161668339"/>
      <w:bookmarkStart w:id="1111" w:name="_Toc169713647"/>
      <w:bookmarkStart w:id="1112" w:name="_Toc176445198"/>
      <w:r>
        <w:rPr>
          <w:lang w:eastAsia="zh-CN"/>
        </w:rPr>
        <w:t>6.5.1</w:t>
      </w:r>
      <w:r>
        <w:rPr>
          <w:lang w:eastAsia="zh-CN"/>
        </w:rPr>
        <w:tab/>
        <w:t>Frequency error</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467A9EA2" w14:textId="23F63AE1" w:rsidR="00F510F5" w:rsidRPr="00C75B91" w:rsidRDefault="00F510F5" w:rsidP="00F510F5">
      <w:pPr>
        <w:pStyle w:val="Heading4"/>
        <w:rPr>
          <w:lang w:eastAsia="zh-CN"/>
        </w:rPr>
      </w:pPr>
      <w:bookmarkStart w:id="1113" w:name="_Toc21127473"/>
      <w:bookmarkStart w:id="1114" w:name="_Toc29811682"/>
      <w:bookmarkStart w:id="1115" w:name="_Toc36817234"/>
      <w:bookmarkStart w:id="1116" w:name="_Toc37260150"/>
      <w:bookmarkStart w:id="1117" w:name="_Toc37267538"/>
      <w:bookmarkStart w:id="1118" w:name="_Toc44712140"/>
      <w:bookmarkStart w:id="1119" w:name="_Toc45893453"/>
      <w:bookmarkStart w:id="1120" w:name="_Toc53178180"/>
      <w:bookmarkStart w:id="1121" w:name="_Toc53178631"/>
      <w:bookmarkStart w:id="1122" w:name="_Toc61178857"/>
      <w:bookmarkStart w:id="1123" w:name="_Toc61179327"/>
      <w:bookmarkStart w:id="1124" w:name="_Toc67916623"/>
      <w:bookmarkStart w:id="1125" w:name="_Toc74663221"/>
      <w:bookmarkStart w:id="1126" w:name="_Toc82621761"/>
      <w:bookmarkStart w:id="1127" w:name="_Toc90422608"/>
      <w:bookmarkStart w:id="1128" w:name="_Toc104310997"/>
      <w:bookmarkStart w:id="1129" w:name="_Toc106126698"/>
      <w:bookmarkStart w:id="1130" w:name="_Toc106177011"/>
      <w:bookmarkStart w:id="1131" w:name="_Toc114242179"/>
      <w:bookmarkStart w:id="1132" w:name="_Toc123044123"/>
      <w:bookmarkStart w:id="1133" w:name="_Toc124157762"/>
      <w:bookmarkStart w:id="1134" w:name="_Toc124259685"/>
      <w:bookmarkStart w:id="1135" w:name="_Toc130584756"/>
      <w:bookmarkStart w:id="1136" w:name="_Toc137464412"/>
      <w:bookmarkStart w:id="1137" w:name="_Toc138884081"/>
      <w:bookmarkStart w:id="1138" w:name="_Toc145643282"/>
      <w:bookmarkStart w:id="1139" w:name="_Toc155472116"/>
      <w:bookmarkStart w:id="1140" w:name="_Toc155777004"/>
      <w:bookmarkStart w:id="1141" w:name="_Toc161668340"/>
      <w:bookmarkStart w:id="1142" w:name="_Toc169713648"/>
      <w:bookmarkStart w:id="1143" w:name="_Toc176445199"/>
      <w:r w:rsidRPr="00C75B91">
        <w:t>6.5.1.1</w:t>
      </w:r>
      <w:r w:rsidRPr="00C75B91">
        <w:tab/>
      </w:r>
      <w:r w:rsidRPr="00C75B91">
        <w:rPr>
          <w:lang w:eastAsia="zh-CN"/>
        </w:rPr>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44" w:name="_Toc21127474"/>
      <w:bookmarkStart w:id="1145" w:name="_Toc29811683"/>
      <w:bookmarkStart w:id="1146" w:name="_Toc36817235"/>
      <w:bookmarkStart w:id="1147" w:name="_Toc37260151"/>
      <w:bookmarkStart w:id="1148" w:name="_Toc37267539"/>
      <w:bookmarkStart w:id="1149" w:name="_Toc44712141"/>
      <w:bookmarkStart w:id="1150" w:name="_Toc45893454"/>
      <w:bookmarkStart w:id="1151" w:name="_Toc53178181"/>
      <w:bookmarkStart w:id="1152" w:name="_Toc53178632"/>
      <w:bookmarkStart w:id="1153" w:name="_Toc61178858"/>
      <w:bookmarkStart w:id="1154" w:name="_Toc61179328"/>
      <w:bookmarkStart w:id="1155" w:name="_Toc67916624"/>
      <w:bookmarkStart w:id="1156" w:name="_Toc74663222"/>
      <w:bookmarkStart w:id="1157" w:name="_Toc82621762"/>
      <w:bookmarkStart w:id="1158" w:name="_Toc90422609"/>
      <w:bookmarkStart w:id="1159" w:name="_Toc104310998"/>
      <w:bookmarkStart w:id="1160" w:name="_Toc106126699"/>
      <w:bookmarkStart w:id="1161" w:name="_Toc106177012"/>
      <w:bookmarkStart w:id="1162" w:name="_Toc114242180"/>
      <w:bookmarkStart w:id="1163" w:name="_Toc123044124"/>
      <w:bookmarkStart w:id="1164" w:name="_Toc124157763"/>
      <w:bookmarkStart w:id="1165" w:name="_Toc124259686"/>
      <w:bookmarkStart w:id="1166" w:name="_Toc130584757"/>
      <w:bookmarkStart w:id="1167" w:name="_Toc137464413"/>
      <w:bookmarkStart w:id="1168" w:name="_Toc138884082"/>
      <w:bookmarkStart w:id="1169" w:name="_Toc145643283"/>
      <w:bookmarkStart w:id="1170" w:name="_Toc155472117"/>
      <w:bookmarkStart w:id="1171" w:name="_Toc155777005"/>
      <w:bookmarkStart w:id="1172" w:name="_Toc161668341"/>
      <w:bookmarkStart w:id="1173" w:name="_Toc169713649"/>
      <w:bookmarkStart w:id="1174" w:name="_Toc176445200"/>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175" w:name="_Toc104310999"/>
      <w:bookmarkStart w:id="1176" w:name="_Toc106126700"/>
      <w:bookmarkStart w:id="1177" w:name="_Toc106177013"/>
      <w:bookmarkStart w:id="1178" w:name="_Toc114242181"/>
      <w:bookmarkStart w:id="1179" w:name="_Toc123044125"/>
      <w:bookmarkStart w:id="1180" w:name="_Toc124157764"/>
      <w:bookmarkStart w:id="1181" w:name="_Toc124259687"/>
      <w:bookmarkStart w:id="1182" w:name="_Toc130584758"/>
      <w:bookmarkStart w:id="1183" w:name="_Toc137464414"/>
      <w:bookmarkStart w:id="1184" w:name="_Toc138884083"/>
      <w:bookmarkStart w:id="1185" w:name="_Toc145643284"/>
      <w:bookmarkStart w:id="1186" w:name="_Toc155472118"/>
      <w:bookmarkStart w:id="1187" w:name="_Toc155777006"/>
      <w:bookmarkStart w:id="1188" w:name="_Toc161668342"/>
      <w:bookmarkStart w:id="1189" w:name="_Toc169713650"/>
      <w:bookmarkStart w:id="1190" w:name="_Toc176445201"/>
      <w:r>
        <w:rPr>
          <w:lang w:eastAsia="zh-CN"/>
        </w:rPr>
        <w:t>6.5.2</w:t>
      </w:r>
      <w:r>
        <w:rPr>
          <w:lang w:eastAsia="zh-CN"/>
        </w:rPr>
        <w:tab/>
        <w:t>Modulation quality</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B17193D" w14:textId="77777777" w:rsidR="00F510F5" w:rsidRPr="00C75B91" w:rsidRDefault="00F510F5" w:rsidP="008F0723">
      <w:pPr>
        <w:pStyle w:val="Heading4"/>
      </w:pPr>
      <w:bookmarkStart w:id="1191" w:name="_Toc21127476"/>
      <w:bookmarkStart w:id="1192" w:name="_Toc29811685"/>
      <w:bookmarkStart w:id="1193" w:name="_Toc36817237"/>
      <w:bookmarkStart w:id="1194" w:name="_Toc37260153"/>
      <w:bookmarkStart w:id="1195" w:name="_Toc37267541"/>
      <w:bookmarkStart w:id="1196" w:name="_Toc44712143"/>
      <w:bookmarkStart w:id="1197" w:name="_Toc45893456"/>
      <w:bookmarkStart w:id="1198" w:name="_Toc53178183"/>
      <w:bookmarkStart w:id="1199" w:name="_Toc53178634"/>
      <w:bookmarkStart w:id="1200" w:name="_Toc61178860"/>
      <w:bookmarkStart w:id="1201" w:name="_Toc61179330"/>
      <w:bookmarkStart w:id="1202" w:name="_Toc67916626"/>
      <w:bookmarkStart w:id="1203" w:name="_Toc74663224"/>
      <w:bookmarkStart w:id="1204" w:name="_Toc82621764"/>
      <w:bookmarkStart w:id="1205" w:name="_Toc90422611"/>
      <w:bookmarkStart w:id="1206" w:name="_Toc104311000"/>
      <w:bookmarkStart w:id="1207" w:name="_Toc106126701"/>
      <w:bookmarkStart w:id="1208" w:name="_Toc106177014"/>
      <w:bookmarkStart w:id="1209" w:name="_Toc114242182"/>
      <w:bookmarkStart w:id="1210" w:name="_Toc123044126"/>
      <w:bookmarkStart w:id="1211" w:name="_Toc124157765"/>
      <w:bookmarkStart w:id="1212" w:name="_Toc124259688"/>
      <w:bookmarkStart w:id="1213" w:name="_Toc130584759"/>
      <w:bookmarkStart w:id="1214" w:name="_Toc137464415"/>
      <w:bookmarkStart w:id="1215" w:name="_Toc138884084"/>
      <w:bookmarkStart w:id="1216" w:name="_Toc145643285"/>
      <w:bookmarkStart w:id="1217" w:name="_Toc155472119"/>
      <w:bookmarkStart w:id="1218" w:name="_Toc155777007"/>
      <w:bookmarkStart w:id="1219" w:name="_Toc161668343"/>
      <w:bookmarkStart w:id="1220" w:name="_Toc169713651"/>
      <w:bookmarkStart w:id="1221" w:name="_Toc176445202"/>
      <w:r w:rsidRPr="00C75B91">
        <w:t>6.5.2.1</w:t>
      </w:r>
      <w:r w:rsidRPr="00C75B91">
        <w:tab/>
        <w:t>General</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222" w:name="_Toc21127477"/>
      <w:bookmarkStart w:id="1223" w:name="_Toc29811686"/>
      <w:bookmarkStart w:id="1224" w:name="_Toc36817238"/>
      <w:bookmarkStart w:id="1225" w:name="_Toc37260154"/>
      <w:bookmarkStart w:id="1226" w:name="_Toc37267542"/>
      <w:bookmarkStart w:id="1227" w:name="_Toc44712144"/>
      <w:bookmarkStart w:id="1228" w:name="_Toc45893457"/>
      <w:bookmarkStart w:id="1229" w:name="_Toc53178184"/>
      <w:bookmarkStart w:id="1230" w:name="_Toc53178635"/>
      <w:bookmarkStart w:id="1231" w:name="_Toc61178861"/>
      <w:bookmarkStart w:id="1232" w:name="_Toc61179331"/>
      <w:bookmarkStart w:id="1233" w:name="_Toc67916627"/>
      <w:bookmarkStart w:id="1234" w:name="_Toc74663225"/>
      <w:bookmarkStart w:id="1235" w:name="_Toc82621765"/>
      <w:bookmarkStart w:id="1236" w:name="_Toc90422612"/>
      <w:bookmarkStart w:id="1237" w:name="_Toc104311001"/>
      <w:bookmarkStart w:id="1238" w:name="_Toc106126702"/>
      <w:bookmarkStart w:id="1239" w:name="_Toc106177015"/>
      <w:bookmarkStart w:id="1240" w:name="_Toc114242183"/>
      <w:bookmarkStart w:id="1241" w:name="_Toc123044127"/>
      <w:bookmarkStart w:id="1242" w:name="_Toc124157766"/>
      <w:bookmarkStart w:id="1243" w:name="_Toc124259689"/>
      <w:bookmarkStart w:id="1244" w:name="_Toc130584760"/>
      <w:bookmarkStart w:id="1245" w:name="_Toc137464416"/>
      <w:bookmarkStart w:id="1246" w:name="_Toc138884085"/>
      <w:bookmarkStart w:id="1247" w:name="_Toc145643286"/>
      <w:bookmarkStart w:id="1248" w:name="_Toc155472120"/>
      <w:bookmarkStart w:id="1249" w:name="_Toc155777008"/>
      <w:bookmarkStart w:id="1250" w:name="_Toc161668344"/>
      <w:bookmarkStart w:id="1251" w:name="_Toc169713652"/>
      <w:bookmarkStart w:id="1252" w:name="_Toc176445203"/>
      <w:r w:rsidRPr="00C75B91">
        <w:t>6.5.2.2</w:t>
      </w:r>
      <w:r w:rsidRPr="00C75B91">
        <w:tab/>
        <w:t xml:space="preserve">Minimum Requirement for </w:t>
      </w:r>
      <w:r w:rsidRPr="00C75B91">
        <w:rPr>
          <w:i/>
        </w:rPr>
        <w:t>SAN type 1-H</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253" w:name="_Toc21127478"/>
      <w:bookmarkStart w:id="1254" w:name="_Toc29811687"/>
      <w:bookmarkStart w:id="1255" w:name="_Toc36817239"/>
      <w:bookmarkStart w:id="1256" w:name="_Toc37260155"/>
      <w:bookmarkStart w:id="1257" w:name="_Toc37267543"/>
      <w:bookmarkStart w:id="1258" w:name="_Toc44712145"/>
      <w:bookmarkStart w:id="1259" w:name="_Toc45893458"/>
      <w:bookmarkStart w:id="1260" w:name="_Toc53178185"/>
      <w:bookmarkStart w:id="1261" w:name="_Toc53178636"/>
      <w:bookmarkStart w:id="1262" w:name="_Toc61178862"/>
      <w:bookmarkStart w:id="1263" w:name="_Toc61179332"/>
      <w:bookmarkStart w:id="1264" w:name="_Toc67916628"/>
      <w:bookmarkStart w:id="1265" w:name="_Toc74663226"/>
      <w:bookmarkStart w:id="1266" w:name="_Toc82621766"/>
      <w:bookmarkStart w:id="1267" w:name="_Toc90422613"/>
    </w:p>
    <w:p w14:paraId="687DE492" w14:textId="77777777" w:rsidR="00F510F5" w:rsidRPr="00B30A2A" w:rsidRDefault="00F510F5" w:rsidP="00F510F5">
      <w:pPr>
        <w:pStyle w:val="Heading4"/>
      </w:pPr>
      <w:bookmarkStart w:id="1268" w:name="_Toc104311002"/>
      <w:bookmarkStart w:id="1269" w:name="_Toc106126703"/>
      <w:bookmarkStart w:id="1270" w:name="_Toc106177016"/>
      <w:bookmarkStart w:id="1271" w:name="_Toc114242184"/>
      <w:bookmarkStart w:id="1272" w:name="_Toc123044128"/>
      <w:bookmarkStart w:id="1273" w:name="_Toc124157767"/>
      <w:bookmarkStart w:id="1274" w:name="_Toc124259690"/>
      <w:bookmarkStart w:id="1275" w:name="_Toc130584761"/>
      <w:bookmarkStart w:id="1276" w:name="_Toc137464417"/>
      <w:bookmarkStart w:id="1277" w:name="_Toc138884086"/>
      <w:bookmarkStart w:id="1278" w:name="_Toc145643287"/>
      <w:bookmarkStart w:id="1279" w:name="_Toc155472121"/>
      <w:bookmarkStart w:id="1280" w:name="_Toc155777009"/>
      <w:bookmarkStart w:id="1281" w:name="_Toc161668345"/>
      <w:bookmarkStart w:id="1282" w:name="_Toc169713653"/>
      <w:bookmarkStart w:id="1283" w:name="_Toc176445204"/>
      <w:r w:rsidRPr="00B30A2A">
        <w:t>6.5.2.3</w:t>
      </w:r>
      <w:r w:rsidRPr="00B30A2A">
        <w:tab/>
        <w:t>EVM frame structure for measurement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284" w:name="_Toc104311003"/>
      <w:bookmarkStart w:id="1285" w:name="_Toc106126704"/>
      <w:bookmarkStart w:id="1286" w:name="_Toc106177017"/>
      <w:bookmarkStart w:id="1287" w:name="_Toc114242185"/>
      <w:bookmarkStart w:id="1288" w:name="_Toc123044129"/>
      <w:bookmarkStart w:id="1289" w:name="_Toc124157768"/>
      <w:bookmarkStart w:id="1290" w:name="_Toc124259691"/>
      <w:bookmarkStart w:id="1291" w:name="_Toc130584762"/>
      <w:bookmarkStart w:id="1292" w:name="_Toc137464418"/>
      <w:bookmarkStart w:id="1293" w:name="_Toc138884087"/>
      <w:bookmarkStart w:id="1294" w:name="_Toc145643288"/>
      <w:bookmarkStart w:id="1295" w:name="_Toc155472122"/>
      <w:bookmarkStart w:id="1296" w:name="_Toc155777010"/>
      <w:bookmarkStart w:id="1297" w:name="_Toc161668346"/>
      <w:bookmarkStart w:id="1298" w:name="_Toc169713654"/>
      <w:bookmarkStart w:id="1299" w:name="_Toc176445205"/>
      <w:r>
        <w:rPr>
          <w:lang w:eastAsia="zh-CN"/>
        </w:rPr>
        <w:t>6.5.3</w:t>
      </w:r>
      <w:r>
        <w:rPr>
          <w:lang w:eastAsia="zh-CN"/>
        </w:rPr>
        <w:tab/>
        <w:t>Time alignment error</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300" w:name="_Toc104311004"/>
      <w:bookmarkStart w:id="1301" w:name="_Toc106126705"/>
      <w:bookmarkStart w:id="1302" w:name="_Toc106177018"/>
      <w:bookmarkStart w:id="1303" w:name="_Toc114242186"/>
      <w:bookmarkStart w:id="1304" w:name="_Toc123044130"/>
      <w:bookmarkStart w:id="1305" w:name="_Toc124157769"/>
      <w:bookmarkStart w:id="1306" w:name="_Toc124259692"/>
      <w:bookmarkStart w:id="1307" w:name="_Toc130584763"/>
      <w:bookmarkStart w:id="1308" w:name="_Toc137464419"/>
      <w:bookmarkStart w:id="1309" w:name="_Toc138884088"/>
      <w:bookmarkStart w:id="1310" w:name="_Toc145643289"/>
      <w:bookmarkStart w:id="1311" w:name="_Toc155472123"/>
      <w:bookmarkStart w:id="1312" w:name="_Toc155777011"/>
      <w:bookmarkStart w:id="1313" w:name="_Toc161668347"/>
      <w:bookmarkStart w:id="1314" w:name="_Toc169713655"/>
      <w:bookmarkStart w:id="1315" w:name="_Toc176445206"/>
      <w:r>
        <w:rPr>
          <w:lang w:eastAsia="zh-CN"/>
        </w:rPr>
        <w:lastRenderedPageBreak/>
        <w:t>6.6</w:t>
      </w:r>
      <w:r>
        <w:rPr>
          <w:lang w:eastAsia="zh-CN"/>
        </w:rPr>
        <w:tab/>
        <w:t>Unwanted emissions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AFCA72C" w14:textId="6AC2659A" w:rsidR="008C5D68" w:rsidRDefault="008C5D68" w:rsidP="00FA1729">
      <w:pPr>
        <w:pStyle w:val="Heading3"/>
        <w:rPr>
          <w:lang w:eastAsia="zh-CN"/>
        </w:rPr>
      </w:pPr>
      <w:bookmarkStart w:id="1316" w:name="_Toc104311005"/>
      <w:bookmarkStart w:id="1317" w:name="_Toc106126706"/>
      <w:bookmarkStart w:id="1318" w:name="_Toc106177019"/>
      <w:bookmarkStart w:id="1319" w:name="_Toc114242187"/>
      <w:bookmarkStart w:id="1320" w:name="_Toc123044131"/>
      <w:bookmarkStart w:id="1321" w:name="_Toc124157770"/>
      <w:bookmarkStart w:id="1322" w:name="_Toc124259693"/>
      <w:bookmarkStart w:id="1323" w:name="_Toc130584764"/>
      <w:bookmarkStart w:id="1324" w:name="_Toc137464420"/>
      <w:bookmarkStart w:id="1325" w:name="_Toc138884089"/>
      <w:bookmarkStart w:id="1326" w:name="_Toc145643290"/>
      <w:bookmarkStart w:id="1327" w:name="_Toc155472124"/>
      <w:bookmarkStart w:id="1328" w:name="_Toc155777012"/>
      <w:bookmarkStart w:id="1329" w:name="_Toc161668348"/>
      <w:bookmarkStart w:id="1330" w:name="_Toc169713656"/>
      <w:bookmarkStart w:id="1331" w:name="_Toc176445207"/>
      <w:r>
        <w:rPr>
          <w:lang w:eastAsia="zh-CN"/>
        </w:rPr>
        <w:t>6.6.1</w:t>
      </w:r>
      <w:r>
        <w:rPr>
          <w:lang w:eastAsia="zh-CN"/>
        </w:rPr>
        <w:tab/>
        <w:t>General</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32" w:name="_Hlk497217795"/>
      <w:r>
        <w:rPr>
          <w:rFonts w:cs="v5.0.0"/>
        </w:rPr>
        <w:t xml:space="preserve">Adjacent Channel Leakage power Ratio </w:t>
      </w:r>
      <w:bookmarkEnd w:id="133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333" w:name="_Toc104311006"/>
      <w:bookmarkStart w:id="1334" w:name="_Toc106126707"/>
      <w:bookmarkStart w:id="1335" w:name="_Toc106177020"/>
      <w:bookmarkStart w:id="1336" w:name="_Toc114242188"/>
      <w:bookmarkStart w:id="1337" w:name="_Toc123044132"/>
      <w:bookmarkStart w:id="1338" w:name="_Toc124157771"/>
      <w:bookmarkStart w:id="1339" w:name="_Toc124259694"/>
      <w:bookmarkStart w:id="1340" w:name="_Toc130584765"/>
      <w:bookmarkStart w:id="1341" w:name="_Toc137464421"/>
      <w:bookmarkStart w:id="1342" w:name="_Toc138884090"/>
      <w:bookmarkStart w:id="1343" w:name="_Toc145643291"/>
      <w:bookmarkStart w:id="1344" w:name="_Toc155472125"/>
      <w:bookmarkStart w:id="1345" w:name="_Toc155777013"/>
      <w:bookmarkStart w:id="1346" w:name="_Toc161668349"/>
      <w:bookmarkStart w:id="1347" w:name="_Toc169713657"/>
      <w:bookmarkStart w:id="1348" w:name="_Toc176445208"/>
      <w:r>
        <w:rPr>
          <w:lang w:eastAsia="zh-CN"/>
        </w:rPr>
        <w:t>6.6.2</w:t>
      </w:r>
      <w:r>
        <w:rPr>
          <w:lang w:eastAsia="zh-CN"/>
        </w:rPr>
        <w:tab/>
        <w:t>Occupied bandwidth</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17103AA8" w14:textId="469C3036" w:rsidR="008C5D68" w:rsidRDefault="008C5D68" w:rsidP="00E203D6">
      <w:pPr>
        <w:pStyle w:val="Heading4"/>
        <w:rPr>
          <w:lang w:eastAsia="zh-CN"/>
        </w:rPr>
      </w:pPr>
      <w:bookmarkStart w:id="1349" w:name="_Toc104311007"/>
      <w:bookmarkStart w:id="1350" w:name="_Toc106126708"/>
      <w:bookmarkStart w:id="1351" w:name="_Toc106177021"/>
      <w:bookmarkStart w:id="1352" w:name="_Toc114242189"/>
      <w:bookmarkStart w:id="1353" w:name="_Toc123044133"/>
      <w:bookmarkStart w:id="1354" w:name="_Toc124157772"/>
      <w:bookmarkStart w:id="1355" w:name="_Toc124259695"/>
      <w:bookmarkStart w:id="1356" w:name="_Toc130584766"/>
      <w:bookmarkStart w:id="1357" w:name="_Toc137464422"/>
      <w:bookmarkStart w:id="1358" w:name="_Toc138884091"/>
      <w:bookmarkStart w:id="1359" w:name="_Toc145643292"/>
      <w:bookmarkStart w:id="1360" w:name="_Toc155472126"/>
      <w:bookmarkStart w:id="1361" w:name="_Toc155777014"/>
      <w:bookmarkStart w:id="1362" w:name="_Toc161668350"/>
      <w:bookmarkStart w:id="1363" w:name="_Toc169713658"/>
      <w:bookmarkStart w:id="1364" w:name="_Toc176445209"/>
      <w:r w:rsidRPr="00FA1729">
        <w:rPr>
          <w:lang w:eastAsia="zh-CN"/>
        </w:rPr>
        <w:t>6.6.2</w:t>
      </w:r>
      <w:r w:rsidR="00E203D6">
        <w:rPr>
          <w:lang w:eastAsia="zh-CN"/>
        </w:rPr>
        <w:t>.1</w:t>
      </w:r>
      <w:r w:rsidR="00FA1729" w:rsidRPr="00FA1729">
        <w:rPr>
          <w:lang w:eastAsia="zh-CN"/>
        </w:rPr>
        <w:tab/>
      </w:r>
      <w:r w:rsidRPr="00FA1729">
        <w:rPr>
          <w:lang w:eastAsia="zh-CN"/>
        </w:rPr>
        <w:t>General</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365" w:name="_Toc104311008"/>
      <w:bookmarkStart w:id="1366" w:name="_Toc106126709"/>
      <w:bookmarkStart w:id="1367" w:name="_Toc106177022"/>
      <w:bookmarkStart w:id="1368" w:name="_Toc114242190"/>
      <w:bookmarkStart w:id="1369" w:name="_Toc123044134"/>
      <w:bookmarkStart w:id="1370" w:name="_Toc124157773"/>
      <w:bookmarkStart w:id="1371" w:name="_Toc124259696"/>
      <w:bookmarkStart w:id="1372" w:name="_Toc130584767"/>
      <w:bookmarkStart w:id="1373" w:name="_Toc137464423"/>
      <w:bookmarkStart w:id="1374" w:name="_Toc138884092"/>
      <w:bookmarkStart w:id="1375" w:name="_Toc145643293"/>
      <w:bookmarkStart w:id="1376" w:name="_Toc155472127"/>
      <w:bookmarkStart w:id="1377" w:name="_Toc155777015"/>
      <w:bookmarkStart w:id="1378" w:name="_Toc161668351"/>
      <w:bookmarkStart w:id="1379" w:name="_Toc169713659"/>
      <w:bookmarkStart w:id="1380" w:name="_Toc176445210"/>
      <w:r>
        <w:rPr>
          <w:lang w:eastAsia="zh-CN"/>
        </w:rPr>
        <w:t>6.6.2.2</w:t>
      </w:r>
      <w:r w:rsidRPr="00FA1729">
        <w:rPr>
          <w:lang w:eastAsia="zh-CN"/>
        </w:rPr>
        <w:tab/>
        <w:t>Minimum requirement</w:t>
      </w:r>
      <w:bookmarkEnd w:id="1365"/>
      <w:bookmarkEnd w:id="1366"/>
      <w:bookmarkEnd w:id="1367"/>
      <w:r>
        <w:rPr>
          <w:lang w:eastAsia="zh-CN"/>
        </w:rPr>
        <w:t xml:space="preserve"> </w:t>
      </w:r>
      <w:r>
        <w:t xml:space="preserve">for </w:t>
      </w:r>
      <w:r>
        <w:rPr>
          <w:i/>
        </w:rPr>
        <w:t>SAN type 1-H</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381" w:name="_Toc104311009"/>
      <w:bookmarkStart w:id="1382" w:name="_Toc106126710"/>
      <w:bookmarkStart w:id="1383" w:name="_Toc106177023"/>
      <w:bookmarkStart w:id="1384" w:name="_Toc114242191"/>
      <w:bookmarkStart w:id="1385" w:name="_Toc123044135"/>
      <w:bookmarkStart w:id="1386" w:name="_Toc124157774"/>
      <w:bookmarkStart w:id="1387" w:name="_Toc124259697"/>
      <w:bookmarkStart w:id="1388" w:name="_Toc130584768"/>
      <w:bookmarkStart w:id="1389" w:name="_Toc137464424"/>
      <w:bookmarkStart w:id="1390" w:name="_Toc138884093"/>
      <w:bookmarkStart w:id="1391" w:name="_Toc145643294"/>
      <w:bookmarkStart w:id="1392" w:name="_Toc155472128"/>
      <w:bookmarkStart w:id="1393" w:name="_Toc155777016"/>
      <w:bookmarkStart w:id="1394" w:name="_Toc161668352"/>
      <w:bookmarkStart w:id="1395" w:name="_Toc169713660"/>
      <w:bookmarkStart w:id="1396" w:name="_Toc176445211"/>
      <w:r>
        <w:rPr>
          <w:lang w:eastAsia="zh-CN"/>
        </w:rPr>
        <w:t>6.6.3</w:t>
      </w:r>
      <w:r>
        <w:rPr>
          <w:lang w:eastAsia="zh-CN"/>
        </w:rPr>
        <w:tab/>
      </w:r>
      <w:r w:rsidR="00736494">
        <w:rPr>
          <w:lang w:eastAsia="zh-CN"/>
        </w:rPr>
        <w:t>Adjacent Channel Leakage Power Ratio</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B995395" w14:textId="57E14AB8" w:rsidR="00736494" w:rsidRPr="00FA1729" w:rsidRDefault="00E203D6" w:rsidP="00E203D6">
      <w:pPr>
        <w:pStyle w:val="Heading4"/>
        <w:rPr>
          <w:lang w:eastAsia="zh-CN"/>
        </w:rPr>
      </w:pPr>
      <w:bookmarkStart w:id="1397" w:name="_Toc104311010"/>
      <w:bookmarkStart w:id="1398" w:name="_Toc106126711"/>
      <w:bookmarkStart w:id="1399" w:name="_Toc106177024"/>
      <w:bookmarkStart w:id="1400" w:name="_Toc114242192"/>
      <w:bookmarkStart w:id="1401" w:name="_Toc123044136"/>
      <w:bookmarkStart w:id="1402" w:name="_Toc124157775"/>
      <w:bookmarkStart w:id="1403" w:name="_Toc124259698"/>
      <w:bookmarkStart w:id="1404" w:name="_Toc130584769"/>
      <w:bookmarkStart w:id="1405" w:name="_Toc137464425"/>
      <w:bookmarkStart w:id="1406" w:name="_Toc138884094"/>
      <w:bookmarkStart w:id="1407" w:name="_Toc145643295"/>
      <w:bookmarkStart w:id="1408" w:name="_Toc155472129"/>
      <w:bookmarkStart w:id="1409" w:name="_Toc155777017"/>
      <w:bookmarkStart w:id="1410" w:name="_Toc161668353"/>
      <w:bookmarkStart w:id="1411" w:name="_Toc169713661"/>
      <w:bookmarkStart w:id="1412" w:name="_Toc176445212"/>
      <w:r>
        <w:rPr>
          <w:lang w:eastAsia="zh-CN"/>
        </w:rPr>
        <w:t>6.6.3.1</w:t>
      </w:r>
      <w:r w:rsidR="00FA1729" w:rsidRPr="00FA1729">
        <w:rPr>
          <w:lang w:eastAsia="zh-CN"/>
        </w:rPr>
        <w:tab/>
      </w:r>
      <w:r w:rsidR="00736494" w:rsidRPr="00FA1729">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413" w:name="_Toc90422624"/>
      <w:bookmarkStart w:id="1414" w:name="_Toc82621777"/>
      <w:bookmarkStart w:id="1415" w:name="_Toc74663237"/>
      <w:bookmarkStart w:id="1416" w:name="_Toc67916639"/>
      <w:bookmarkStart w:id="1417" w:name="_Toc61179343"/>
      <w:bookmarkStart w:id="1418" w:name="_Toc61178873"/>
      <w:bookmarkStart w:id="1419" w:name="_Toc53178647"/>
      <w:bookmarkStart w:id="1420" w:name="_Toc53178196"/>
      <w:bookmarkStart w:id="1421" w:name="_Toc45893469"/>
      <w:bookmarkStart w:id="1422" w:name="_Toc44712156"/>
      <w:bookmarkStart w:id="1423" w:name="_Toc37267554"/>
      <w:bookmarkStart w:id="1424" w:name="_Toc37260166"/>
      <w:bookmarkStart w:id="1425" w:name="_Toc36817250"/>
      <w:bookmarkStart w:id="1426" w:name="_Toc29811698"/>
      <w:bookmarkStart w:id="1427" w:name="_Toc13080199"/>
      <w:bookmarkStart w:id="1428" w:name="_Toc104311011"/>
      <w:bookmarkStart w:id="1429" w:name="_Toc106126712"/>
      <w:bookmarkStart w:id="1430" w:name="_Toc106177025"/>
      <w:bookmarkStart w:id="1431" w:name="_Toc114242193"/>
      <w:bookmarkStart w:id="1432" w:name="_Toc123044137"/>
      <w:bookmarkStart w:id="1433" w:name="_Toc124157776"/>
      <w:bookmarkStart w:id="1434" w:name="_Toc124259699"/>
      <w:bookmarkStart w:id="1435" w:name="_Toc130584770"/>
      <w:bookmarkStart w:id="1436" w:name="_Toc137464426"/>
      <w:bookmarkStart w:id="1437" w:name="_Toc138884095"/>
      <w:bookmarkStart w:id="1438" w:name="_Toc145643296"/>
      <w:bookmarkStart w:id="1439" w:name="_Toc155472130"/>
      <w:bookmarkStart w:id="1440" w:name="_Toc155777018"/>
      <w:bookmarkStart w:id="1441" w:name="_Toc161668354"/>
      <w:bookmarkStart w:id="1442" w:name="_Toc169713662"/>
      <w:bookmarkStart w:id="1443" w:name="_Toc176445213"/>
      <w:r>
        <w:t>6.6.3.2</w:t>
      </w:r>
      <w:r>
        <w:tab/>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r>
        <w:rPr>
          <w:rFonts w:hint="eastAsia"/>
          <w:lang w:val="en-US"/>
        </w:rPr>
        <w:t>Minimum requirement</w:t>
      </w:r>
      <w:bookmarkEnd w:id="1428"/>
      <w:bookmarkEnd w:id="1429"/>
      <w:bookmarkEnd w:id="1430"/>
      <w:r>
        <w:rPr>
          <w:lang w:eastAsia="zh-CN"/>
        </w:rPr>
        <w:t xml:space="preserve"> </w:t>
      </w:r>
      <w:r>
        <w:t xml:space="preserve">for </w:t>
      </w:r>
      <w:r>
        <w:rPr>
          <w:i/>
        </w:rPr>
        <w:t>SAN type 1-H</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lastRenderedPageBreak/>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444" w:name="_Toc104311012"/>
      <w:bookmarkStart w:id="1445" w:name="_Toc106126713"/>
      <w:bookmarkStart w:id="1446" w:name="_Toc106177026"/>
      <w:bookmarkStart w:id="1447" w:name="_Toc114242194"/>
      <w:bookmarkStart w:id="1448" w:name="_Toc123044138"/>
      <w:bookmarkStart w:id="1449" w:name="_Toc124157777"/>
      <w:bookmarkStart w:id="1450" w:name="_Toc124259700"/>
      <w:bookmarkStart w:id="1451" w:name="_Toc130584771"/>
      <w:bookmarkStart w:id="1452" w:name="_Toc137464427"/>
      <w:bookmarkStart w:id="1453" w:name="_Toc138884096"/>
      <w:bookmarkStart w:id="1454" w:name="_Toc145643297"/>
      <w:bookmarkStart w:id="1455" w:name="_Toc155472131"/>
      <w:bookmarkStart w:id="1456" w:name="_Toc155777019"/>
      <w:bookmarkStart w:id="1457" w:name="_Toc161668355"/>
      <w:bookmarkStart w:id="1458" w:name="_Toc169713663"/>
      <w:bookmarkStart w:id="1459" w:name="_Toc176445214"/>
      <w:r>
        <w:rPr>
          <w:lang w:eastAsia="zh-CN"/>
        </w:rPr>
        <w:t>6.6.4</w:t>
      </w:r>
      <w:r>
        <w:rPr>
          <w:lang w:eastAsia="zh-CN"/>
        </w:rPr>
        <w:tab/>
      </w:r>
      <w:bookmarkEnd w:id="1444"/>
      <w:bookmarkEnd w:id="1445"/>
      <w:bookmarkEnd w:id="1446"/>
      <w:bookmarkEnd w:id="1447"/>
      <w:bookmarkEnd w:id="1448"/>
      <w:bookmarkEnd w:id="1449"/>
      <w:bookmarkEnd w:id="1450"/>
      <w:r w:rsidR="00991DDB">
        <w:rPr>
          <w:lang w:eastAsia="zh-CN"/>
        </w:rPr>
        <w:t>Out-of-band emissions</w:t>
      </w:r>
      <w:bookmarkEnd w:id="1451"/>
      <w:bookmarkEnd w:id="1452"/>
      <w:bookmarkEnd w:id="1453"/>
      <w:bookmarkEnd w:id="1454"/>
      <w:bookmarkEnd w:id="1455"/>
      <w:bookmarkEnd w:id="1456"/>
      <w:bookmarkEnd w:id="1457"/>
      <w:bookmarkEnd w:id="1458"/>
      <w:bookmarkEnd w:id="1459"/>
    </w:p>
    <w:p w14:paraId="5A71AA04" w14:textId="5D37F10B" w:rsidR="000A4698" w:rsidRPr="00FA1729" w:rsidRDefault="00E203D6" w:rsidP="00E203D6">
      <w:pPr>
        <w:pStyle w:val="Heading4"/>
        <w:rPr>
          <w:lang w:eastAsia="zh-CN"/>
        </w:rPr>
      </w:pPr>
      <w:bookmarkStart w:id="1460" w:name="_Toc104311013"/>
      <w:bookmarkStart w:id="1461" w:name="_Toc106126714"/>
      <w:bookmarkStart w:id="1462" w:name="_Toc106177027"/>
      <w:bookmarkStart w:id="1463" w:name="_Toc114242195"/>
      <w:bookmarkStart w:id="1464" w:name="_Toc123044139"/>
      <w:bookmarkStart w:id="1465" w:name="_Toc124157778"/>
      <w:bookmarkStart w:id="1466" w:name="_Toc124259701"/>
      <w:bookmarkStart w:id="1467" w:name="_Toc130584772"/>
      <w:bookmarkStart w:id="1468" w:name="_Toc137464428"/>
      <w:bookmarkStart w:id="1469" w:name="_Toc138884097"/>
      <w:bookmarkStart w:id="1470" w:name="_Toc145643298"/>
      <w:bookmarkStart w:id="1471" w:name="_Toc155472132"/>
      <w:bookmarkStart w:id="1472" w:name="_Toc155777020"/>
      <w:bookmarkStart w:id="1473" w:name="_Toc161668356"/>
      <w:bookmarkStart w:id="1474" w:name="_Toc169713664"/>
      <w:bookmarkStart w:id="1475" w:name="_Toc176445215"/>
      <w:r>
        <w:rPr>
          <w:lang w:eastAsia="zh-CN"/>
        </w:rPr>
        <w:t>6.6.4.1</w:t>
      </w:r>
      <w:r w:rsidR="00FA1729" w:rsidRPr="00FA1729">
        <w:rPr>
          <w:lang w:eastAsia="zh-CN"/>
        </w:rPr>
        <w:tab/>
      </w:r>
      <w:r w:rsidR="000A4698" w:rsidRPr="00FA1729">
        <w:rPr>
          <w:lang w:eastAsia="zh-CN"/>
        </w:rPr>
        <w:t>General</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476" w:name="_Hlk497218315"/>
      <w:r w:rsidRPr="00347785">
        <w:sym w:font="Symbol" w:char="F044"/>
      </w:r>
      <w:r w:rsidRPr="00347785">
        <w:t>f</w:t>
      </w:r>
      <w:bookmarkEnd w:id="1476"/>
      <w:r w:rsidRPr="00347785">
        <w:t xml:space="preserve"> is the </w:t>
      </w:r>
      <w:bookmarkStart w:id="147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477"/>
      <w:r w:rsidRPr="00347785">
        <w:t>.</w:t>
      </w:r>
    </w:p>
    <w:p w14:paraId="37DFA950" w14:textId="77777777" w:rsidR="00590BF0" w:rsidRPr="002D095A" w:rsidRDefault="00590BF0" w:rsidP="00590BF0">
      <w:pPr>
        <w:pStyle w:val="B1"/>
      </w:pPr>
      <w:r w:rsidRPr="00347785">
        <w:t>-</w:t>
      </w:r>
      <w:r w:rsidRPr="00347785">
        <w:tab/>
      </w:r>
      <w:bookmarkStart w:id="1478" w:name="_Hlk497218343"/>
      <w:r w:rsidRPr="002D095A">
        <w:t xml:space="preserve">f_offset </w:t>
      </w:r>
      <w:bookmarkEnd w:id="1478"/>
      <w:r w:rsidRPr="002D095A">
        <w:t xml:space="preserve">is the </w:t>
      </w:r>
      <w:bookmarkStart w:id="1479" w:name="_Hlk497218356"/>
      <w:r w:rsidRPr="002D095A">
        <w:t xml:space="preserve">separation between the </w:t>
      </w:r>
      <w:r w:rsidRPr="002D095A">
        <w:rPr>
          <w:i/>
        </w:rPr>
        <w:t>channel edge</w:t>
      </w:r>
      <w:r w:rsidRPr="002D095A">
        <w:t xml:space="preserve"> frequency and the centre of the measuring filter</w:t>
      </w:r>
      <w:bookmarkEnd w:id="147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33E416D1" w:rsidR="00883FA2" w:rsidRDefault="00883FA2" w:rsidP="00D63CE4">
      <w:pPr>
        <w:pStyle w:val="Heading4"/>
        <w:rPr>
          <w:i/>
        </w:rPr>
      </w:pPr>
      <w:bookmarkStart w:id="1480" w:name="_Toc13080204"/>
      <w:bookmarkStart w:id="1481" w:name="_Toc29811703"/>
      <w:bookmarkStart w:id="1482" w:name="_Toc36817255"/>
      <w:bookmarkStart w:id="1483" w:name="_Toc37260171"/>
      <w:bookmarkStart w:id="1484" w:name="_Toc37267559"/>
      <w:bookmarkStart w:id="1485" w:name="_Toc44712161"/>
      <w:bookmarkStart w:id="1486" w:name="_Toc45893474"/>
      <w:bookmarkStart w:id="1487" w:name="_Toc53178201"/>
      <w:bookmarkStart w:id="1488" w:name="_Toc53178652"/>
      <w:bookmarkStart w:id="1489" w:name="_Toc61178878"/>
      <w:bookmarkStart w:id="1490" w:name="_Toc61179348"/>
      <w:bookmarkStart w:id="1491" w:name="_Toc67916644"/>
      <w:bookmarkStart w:id="1492" w:name="_Toc74663242"/>
      <w:bookmarkStart w:id="1493" w:name="_Toc82621782"/>
      <w:bookmarkStart w:id="1494" w:name="_Toc90422629"/>
      <w:bookmarkStart w:id="1495" w:name="_Toc155777021"/>
      <w:bookmarkStart w:id="1496" w:name="_Toc161668357"/>
      <w:bookmarkStart w:id="1497" w:name="_Toc169713665"/>
      <w:bookmarkStart w:id="1498" w:name="_Toc176445216"/>
      <w:r w:rsidRPr="00347785">
        <w:t>6.6.4.2</w:t>
      </w:r>
      <w:r w:rsidRPr="00347785">
        <w:tab/>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r w:rsidR="003B7C36" w:rsidRPr="0069449D">
        <w:rPr>
          <w:i/>
          <w:iCs/>
        </w:rPr>
        <w:t>Basic limits</w:t>
      </w:r>
      <w:bookmarkEnd w:id="1497"/>
      <w:bookmarkEnd w:id="1498"/>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499" w:name="_Toc104311014"/>
      <w:bookmarkStart w:id="1500" w:name="_Toc106126715"/>
      <w:bookmarkStart w:id="1501" w:name="_Toc106177028"/>
      <w:r w:rsidRPr="00D17A86">
        <w:rPr>
          <w:rFonts w:cs="Arial"/>
          <w:lang w:val="en-US"/>
        </w:rPr>
        <w:lastRenderedPageBreak/>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502" w:name="_Toc169713666"/>
      <w:bookmarkStart w:id="1503" w:name="_Toc176445217"/>
      <w:r w:rsidRPr="00347785">
        <w:t>6.6.4.</w:t>
      </w:r>
      <w:r>
        <w:t>3</w:t>
      </w:r>
      <w:r w:rsidRPr="00347785">
        <w:tab/>
      </w:r>
      <w:r w:rsidRPr="00276BEE">
        <w:t xml:space="preserve">Minimum requirements for </w:t>
      </w:r>
      <w:r w:rsidRPr="00276BEE">
        <w:rPr>
          <w:i/>
        </w:rPr>
        <w:t>SAN type 1-H</w:t>
      </w:r>
      <w:bookmarkEnd w:id="1502"/>
      <w:bookmarkEnd w:id="1503"/>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504" w:name="_Toc114242196"/>
      <w:bookmarkStart w:id="1505" w:name="_Toc123044140"/>
      <w:bookmarkStart w:id="1506" w:name="_Toc124157779"/>
      <w:bookmarkStart w:id="1507" w:name="_Toc124259702"/>
      <w:bookmarkStart w:id="1508" w:name="_Toc130584773"/>
      <w:bookmarkStart w:id="1509" w:name="_Toc137464429"/>
      <w:bookmarkStart w:id="1510" w:name="_Toc138884098"/>
      <w:bookmarkStart w:id="1511" w:name="_Toc145643299"/>
      <w:bookmarkStart w:id="1512" w:name="_Toc155472133"/>
      <w:bookmarkStart w:id="1513" w:name="_Toc155777022"/>
      <w:bookmarkStart w:id="1514" w:name="_Toc161668358"/>
      <w:bookmarkStart w:id="1515" w:name="_Toc169713667"/>
      <w:bookmarkStart w:id="1516" w:name="_Toc176445218"/>
      <w:r>
        <w:rPr>
          <w:lang w:eastAsia="zh-CN"/>
        </w:rPr>
        <w:t>6.6.</w:t>
      </w:r>
      <w:r w:rsidR="000A4698">
        <w:rPr>
          <w:lang w:eastAsia="zh-CN"/>
        </w:rPr>
        <w:t>5</w:t>
      </w:r>
      <w:r>
        <w:rPr>
          <w:lang w:eastAsia="zh-CN"/>
        </w:rPr>
        <w:tab/>
        <w:t>Transmitter spurious emissions</w:t>
      </w:r>
      <w:bookmarkEnd w:id="1499"/>
      <w:bookmarkEnd w:id="1500"/>
      <w:bookmarkEnd w:id="1501"/>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0BF97827" w14:textId="006B83E9" w:rsidR="000A4698" w:rsidRDefault="00736494" w:rsidP="00E203D6">
      <w:pPr>
        <w:pStyle w:val="Heading4"/>
        <w:rPr>
          <w:lang w:eastAsia="zh-CN"/>
        </w:rPr>
      </w:pPr>
      <w:bookmarkStart w:id="1517" w:name="_Toc104311015"/>
      <w:bookmarkStart w:id="1518" w:name="_Toc106126716"/>
      <w:bookmarkStart w:id="1519" w:name="_Toc106177029"/>
      <w:bookmarkStart w:id="1520" w:name="_Toc114242197"/>
      <w:bookmarkStart w:id="1521" w:name="_Toc123044141"/>
      <w:bookmarkStart w:id="1522" w:name="_Toc124157780"/>
      <w:bookmarkStart w:id="1523" w:name="_Toc124259703"/>
      <w:bookmarkStart w:id="1524" w:name="_Toc130584774"/>
      <w:bookmarkStart w:id="1525" w:name="_Toc137464430"/>
      <w:bookmarkStart w:id="1526" w:name="_Toc138884099"/>
      <w:bookmarkStart w:id="1527" w:name="_Toc145643300"/>
      <w:bookmarkStart w:id="1528" w:name="_Toc155472134"/>
      <w:bookmarkStart w:id="1529" w:name="_Toc155777023"/>
      <w:bookmarkStart w:id="1530" w:name="_Toc161668359"/>
      <w:bookmarkStart w:id="1531" w:name="_Toc169713668"/>
      <w:bookmarkStart w:id="1532" w:name="_Toc176445219"/>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533" w:name="_Toc104311016"/>
      <w:bookmarkStart w:id="1534" w:name="_Toc106126717"/>
      <w:bookmarkStart w:id="1535" w:name="_Toc106177030"/>
      <w:bookmarkStart w:id="1536" w:name="_Toc114242198"/>
      <w:bookmarkStart w:id="1537" w:name="_Toc123044142"/>
      <w:bookmarkStart w:id="1538" w:name="_Toc124157781"/>
      <w:bookmarkStart w:id="1539" w:name="_Toc124259704"/>
      <w:bookmarkStart w:id="1540" w:name="_Toc130584775"/>
      <w:bookmarkStart w:id="1541" w:name="_Toc137464431"/>
      <w:bookmarkStart w:id="1542" w:name="_Toc138884100"/>
      <w:bookmarkStart w:id="1543" w:name="_Toc145643301"/>
      <w:bookmarkStart w:id="1544" w:name="_Toc155472135"/>
      <w:bookmarkStart w:id="1545" w:name="_Toc155777024"/>
      <w:bookmarkStart w:id="1546" w:name="_Toc161668360"/>
      <w:bookmarkStart w:id="1547" w:name="_Toc169713669"/>
      <w:bookmarkStart w:id="1548" w:name="_Toc176445220"/>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r w:rsidR="00ED39B2" w:rsidRPr="0069449D">
        <w:rPr>
          <w:i/>
          <w:iCs/>
          <w:lang w:eastAsia="zh-CN"/>
        </w:rPr>
        <w:t>Basic limits</w:t>
      </w:r>
      <w:bookmarkEnd w:id="1547"/>
      <w:bookmarkEnd w:id="1548"/>
    </w:p>
    <w:p w14:paraId="56586BE3" w14:textId="1BB5980F" w:rsidR="00736494" w:rsidRDefault="00FA1729" w:rsidP="00E203D6">
      <w:pPr>
        <w:pStyle w:val="Heading5"/>
        <w:rPr>
          <w:lang w:eastAsia="zh-CN"/>
        </w:rPr>
      </w:pPr>
      <w:bookmarkStart w:id="1549" w:name="_Toc104311017"/>
      <w:bookmarkStart w:id="1550" w:name="_Toc106126718"/>
      <w:bookmarkStart w:id="1551" w:name="_Toc106177031"/>
      <w:bookmarkStart w:id="1552" w:name="_Toc114242199"/>
      <w:bookmarkStart w:id="1553" w:name="_Toc123044143"/>
      <w:bookmarkStart w:id="1554" w:name="_Toc124157782"/>
      <w:bookmarkStart w:id="1555" w:name="_Toc124259705"/>
      <w:bookmarkStart w:id="1556" w:name="_Toc130584776"/>
      <w:bookmarkStart w:id="1557" w:name="_Toc137464432"/>
      <w:bookmarkStart w:id="1558" w:name="_Toc138884101"/>
      <w:bookmarkStart w:id="1559" w:name="_Toc145643302"/>
      <w:bookmarkStart w:id="1560" w:name="_Toc155472136"/>
      <w:bookmarkStart w:id="1561" w:name="_Toc155777025"/>
      <w:bookmarkStart w:id="1562" w:name="_Toc161668361"/>
      <w:bookmarkStart w:id="1563" w:name="_Toc169713670"/>
      <w:bookmarkStart w:id="1564" w:name="_Toc176445221"/>
      <w:r w:rsidRPr="00FA1729">
        <w:rPr>
          <w:lang w:eastAsia="zh-CN"/>
        </w:rPr>
        <w:t>6.6.5.2.1</w:t>
      </w:r>
      <w:r w:rsidRPr="00FA1729">
        <w:rPr>
          <w:lang w:eastAsia="zh-CN"/>
        </w:rPr>
        <w:tab/>
      </w:r>
      <w:r w:rsidR="005B4244" w:rsidRPr="00FA1729">
        <w:rPr>
          <w:lang w:eastAsia="zh-CN"/>
        </w:rPr>
        <w:t>General transmitter spurious emissions requirements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565" w:name="_Toc106126719"/>
      <w:bookmarkStart w:id="1566" w:name="_Toc106177032"/>
      <w:bookmarkStart w:id="1567" w:name="_Toc114242200"/>
      <w:bookmarkStart w:id="1568" w:name="_Toc123044144"/>
      <w:bookmarkStart w:id="1569" w:name="_Toc124157783"/>
      <w:bookmarkStart w:id="1570" w:name="_Toc124259706"/>
      <w:bookmarkStart w:id="1571" w:name="_Toc130584777"/>
      <w:bookmarkStart w:id="1572" w:name="_Toc137464433"/>
      <w:bookmarkStart w:id="1573" w:name="_Toc138884102"/>
      <w:bookmarkStart w:id="1574" w:name="_Toc145643303"/>
      <w:bookmarkStart w:id="1575" w:name="_Toc155472137"/>
      <w:bookmarkStart w:id="1576" w:name="_Toc155777026"/>
      <w:bookmarkStart w:id="1577" w:name="_Toc161668362"/>
      <w:bookmarkStart w:id="1578" w:name="_Toc169713671"/>
      <w:bookmarkStart w:id="1579" w:name="_Toc176445222"/>
      <w:bookmarkStart w:id="1580" w:name="_Toc104311018"/>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rsidR="005B4244" w:rsidRPr="00FA1729">
        <w:rPr>
          <w:lang w:eastAsia="zh-CN"/>
        </w:rPr>
        <w:t xml:space="preserve"> </w:t>
      </w:r>
      <w:bookmarkEnd w:id="158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581" w:name="_Toc104311019"/>
      <w:bookmarkStart w:id="1582" w:name="_Toc106126720"/>
      <w:bookmarkStart w:id="1583" w:name="_Toc106177033"/>
      <w:bookmarkStart w:id="1584" w:name="_Toc114242201"/>
      <w:bookmarkStart w:id="1585" w:name="_Toc123044145"/>
      <w:bookmarkStart w:id="1586" w:name="_Toc124157784"/>
      <w:bookmarkStart w:id="1587" w:name="_Toc124259707"/>
      <w:bookmarkStart w:id="1588" w:name="_Toc130584778"/>
      <w:bookmarkStart w:id="1589" w:name="_Toc137464434"/>
      <w:bookmarkStart w:id="1590" w:name="_Toc138884103"/>
      <w:bookmarkStart w:id="1591" w:name="_Toc145643304"/>
      <w:bookmarkStart w:id="1592" w:name="_Toc155472138"/>
      <w:bookmarkStart w:id="1593" w:name="_Toc155777027"/>
      <w:bookmarkStart w:id="1594" w:name="_Toc161668363"/>
      <w:bookmarkStart w:id="1595" w:name="_Toc169713672"/>
      <w:bookmarkStart w:id="1596" w:name="_Toc176445223"/>
      <w:r w:rsidRPr="00FA1729">
        <w:rPr>
          <w:lang w:eastAsia="zh-CN"/>
        </w:rPr>
        <w:t>6.6.5.2.</w:t>
      </w:r>
      <w:r>
        <w:rPr>
          <w:lang w:eastAsia="zh-CN"/>
        </w:rPr>
        <w:t>3</w:t>
      </w:r>
      <w:r w:rsidRPr="00FA1729">
        <w:rPr>
          <w:lang w:eastAsia="zh-CN"/>
        </w:rPr>
        <w:tab/>
      </w:r>
      <w:r w:rsidRPr="00F95B02">
        <w:t>Additional spurious emissions requirements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597" w:name="_Toc104311020"/>
      <w:bookmarkStart w:id="1598" w:name="_Toc106126721"/>
      <w:bookmarkStart w:id="1599" w:name="_Toc106177034"/>
      <w:bookmarkStart w:id="1600" w:name="_Toc114242202"/>
      <w:bookmarkStart w:id="1601" w:name="_Toc123044146"/>
      <w:bookmarkStart w:id="1602" w:name="_Toc124157785"/>
      <w:bookmarkStart w:id="1603" w:name="_Toc124259708"/>
      <w:bookmarkStart w:id="1604" w:name="_Toc130584779"/>
      <w:bookmarkStart w:id="1605" w:name="_Toc137464435"/>
      <w:bookmarkStart w:id="1606" w:name="_Toc138884104"/>
      <w:bookmarkStart w:id="1607" w:name="_Toc145643305"/>
      <w:bookmarkStart w:id="1608" w:name="_Toc155472139"/>
      <w:bookmarkStart w:id="1609" w:name="_Toc155777028"/>
      <w:bookmarkStart w:id="1610" w:name="_Toc161668364"/>
      <w:bookmarkStart w:id="1611" w:name="_Toc169713673"/>
      <w:bookmarkStart w:id="1612" w:name="_Toc176445224"/>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613" w:name="_Toc169713674"/>
      <w:bookmarkStart w:id="1614" w:name="_Toc176445225"/>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613"/>
      <w:bookmarkEnd w:id="1614"/>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615" w:name="_Toc104311021"/>
      <w:bookmarkStart w:id="1616" w:name="_Toc106126722"/>
      <w:bookmarkStart w:id="1617" w:name="_Toc106177035"/>
      <w:bookmarkStart w:id="1618" w:name="_Toc114242203"/>
      <w:bookmarkStart w:id="1619" w:name="_Toc123044147"/>
      <w:bookmarkStart w:id="1620" w:name="_Toc124157786"/>
      <w:bookmarkStart w:id="1621" w:name="_Toc124259709"/>
      <w:bookmarkStart w:id="1622" w:name="_Toc130584780"/>
      <w:bookmarkStart w:id="1623" w:name="_Toc137464436"/>
      <w:bookmarkStart w:id="1624" w:name="_Toc138884105"/>
      <w:bookmarkStart w:id="1625" w:name="_Toc145643306"/>
      <w:bookmarkStart w:id="1626" w:name="_Toc155472140"/>
      <w:bookmarkStart w:id="1627" w:name="_Toc155777029"/>
      <w:bookmarkStart w:id="1628" w:name="_Toc161668365"/>
      <w:bookmarkStart w:id="1629" w:name="_Toc169713675"/>
      <w:bookmarkStart w:id="1630" w:name="_Toc176445226"/>
      <w:r w:rsidRPr="00E80AD8">
        <w:rPr>
          <w:lang w:eastAsia="zh-CN"/>
        </w:rPr>
        <w:t>6.7</w:t>
      </w:r>
      <w:r w:rsidRPr="00E80AD8">
        <w:rPr>
          <w:lang w:eastAsia="zh-CN"/>
        </w:rPr>
        <w:tab/>
        <w:t>Transmitter intermodulation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631" w:name="_Toc104311022"/>
      <w:bookmarkStart w:id="1632" w:name="_Toc106126723"/>
      <w:bookmarkStart w:id="1633" w:name="_Toc106177036"/>
      <w:bookmarkStart w:id="1634" w:name="_Toc114242204"/>
      <w:bookmarkStart w:id="1635" w:name="_Toc123044148"/>
      <w:bookmarkStart w:id="1636" w:name="_Toc124157787"/>
      <w:bookmarkStart w:id="1637" w:name="_Toc124259710"/>
      <w:bookmarkStart w:id="1638" w:name="_Toc130584781"/>
      <w:bookmarkStart w:id="1639" w:name="_Toc137464437"/>
      <w:bookmarkStart w:id="1640" w:name="_Toc138884106"/>
      <w:bookmarkStart w:id="1641" w:name="_Toc145643307"/>
      <w:bookmarkStart w:id="1642" w:name="_Toc155472141"/>
      <w:bookmarkStart w:id="1643" w:name="_Toc155777030"/>
      <w:bookmarkStart w:id="1644" w:name="_Toc161668366"/>
      <w:bookmarkStart w:id="1645" w:name="_Toc169713676"/>
      <w:bookmarkStart w:id="1646" w:name="_Toc176445227"/>
      <w:r>
        <w:rPr>
          <w:lang w:eastAsia="zh-CN"/>
        </w:rPr>
        <w:t>7</w:t>
      </w:r>
      <w:r>
        <w:rPr>
          <w:lang w:eastAsia="zh-CN"/>
        </w:rPr>
        <w:tab/>
        <w:t>Conducted receiver characteristics</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1DE189DF" w14:textId="70721F50" w:rsidR="001F6D06" w:rsidRDefault="001F6D06" w:rsidP="001F6D06">
      <w:pPr>
        <w:pStyle w:val="Heading2"/>
        <w:rPr>
          <w:lang w:eastAsia="zh-CN"/>
        </w:rPr>
      </w:pPr>
      <w:bookmarkStart w:id="1647" w:name="_Toc104311023"/>
      <w:bookmarkStart w:id="1648" w:name="_Toc106126724"/>
      <w:bookmarkStart w:id="1649" w:name="_Toc106177037"/>
      <w:bookmarkStart w:id="1650" w:name="_Toc114242205"/>
      <w:bookmarkStart w:id="1651" w:name="_Toc123044149"/>
      <w:bookmarkStart w:id="1652" w:name="_Toc124157788"/>
      <w:bookmarkStart w:id="1653" w:name="_Toc124259711"/>
      <w:bookmarkStart w:id="1654" w:name="_Toc130584782"/>
      <w:bookmarkStart w:id="1655" w:name="_Toc137464438"/>
      <w:bookmarkStart w:id="1656" w:name="_Toc138884107"/>
      <w:bookmarkStart w:id="1657" w:name="_Toc145643308"/>
      <w:bookmarkStart w:id="1658" w:name="_Toc155472142"/>
      <w:bookmarkStart w:id="1659" w:name="_Toc155777031"/>
      <w:bookmarkStart w:id="1660" w:name="_Toc161668367"/>
      <w:bookmarkStart w:id="1661" w:name="_Toc169713677"/>
      <w:bookmarkStart w:id="1662" w:name="_Toc176445228"/>
      <w:r>
        <w:rPr>
          <w:lang w:eastAsia="zh-CN"/>
        </w:rPr>
        <w:t>7.1</w:t>
      </w:r>
      <w:r>
        <w:rPr>
          <w:lang w:eastAsia="zh-CN"/>
        </w:rPr>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663" w:name="_Toc104311024"/>
      <w:bookmarkStart w:id="1664" w:name="_Toc106126725"/>
      <w:bookmarkStart w:id="1665" w:name="_Toc106177038"/>
      <w:bookmarkStart w:id="1666" w:name="_Toc114242206"/>
      <w:bookmarkStart w:id="1667" w:name="_Toc123044150"/>
      <w:bookmarkStart w:id="1668" w:name="_Toc124157789"/>
      <w:bookmarkStart w:id="1669" w:name="_Toc124259712"/>
      <w:bookmarkStart w:id="1670" w:name="_Toc130584783"/>
      <w:bookmarkStart w:id="1671" w:name="_Toc137464439"/>
      <w:bookmarkStart w:id="1672" w:name="_Toc138884108"/>
      <w:bookmarkStart w:id="1673" w:name="_Toc145643309"/>
      <w:bookmarkStart w:id="1674" w:name="_Toc155472143"/>
      <w:bookmarkStart w:id="1675" w:name="_Toc155777032"/>
      <w:bookmarkStart w:id="1676" w:name="_Toc161668368"/>
      <w:bookmarkStart w:id="1677" w:name="_Toc169713678"/>
      <w:bookmarkStart w:id="1678" w:name="_Toc176445229"/>
      <w:r>
        <w:rPr>
          <w:lang w:eastAsia="zh-CN"/>
        </w:rPr>
        <w:lastRenderedPageBreak/>
        <w:t>7.2</w:t>
      </w:r>
      <w:r>
        <w:rPr>
          <w:lang w:eastAsia="zh-CN"/>
        </w:rPr>
        <w:tab/>
      </w:r>
      <w:r w:rsidR="000A4698">
        <w:rPr>
          <w:lang w:eastAsia="zh-CN"/>
        </w:rPr>
        <w:t>Reference sensitivity level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r>
        <w:rPr>
          <w:lang w:eastAsia="zh-CN"/>
        </w:rPr>
        <w:t xml:space="preserve"> </w:t>
      </w:r>
    </w:p>
    <w:p w14:paraId="117FDC4A" w14:textId="48D22DA3" w:rsidR="000A4698" w:rsidRDefault="000A4698" w:rsidP="000A4698">
      <w:pPr>
        <w:pStyle w:val="Heading3"/>
        <w:rPr>
          <w:lang w:eastAsia="zh-CN"/>
        </w:rPr>
      </w:pPr>
      <w:bookmarkStart w:id="1679" w:name="_Toc104311025"/>
      <w:bookmarkStart w:id="1680" w:name="_Toc106126726"/>
      <w:bookmarkStart w:id="1681" w:name="_Toc106177039"/>
      <w:bookmarkStart w:id="1682" w:name="_Toc114242207"/>
      <w:bookmarkStart w:id="1683" w:name="_Toc123044151"/>
      <w:bookmarkStart w:id="1684" w:name="_Toc124157790"/>
      <w:bookmarkStart w:id="1685" w:name="_Toc124259713"/>
      <w:bookmarkStart w:id="1686" w:name="_Toc130584784"/>
      <w:bookmarkStart w:id="1687" w:name="_Toc137464440"/>
      <w:bookmarkStart w:id="1688" w:name="_Toc138884109"/>
      <w:bookmarkStart w:id="1689" w:name="_Toc145643310"/>
      <w:bookmarkStart w:id="1690" w:name="_Toc155472144"/>
      <w:bookmarkStart w:id="1691" w:name="_Toc155777033"/>
      <w:bookmarkStart w:id="1692" w:name="_Toc161668369"/>
      <w:bookmarkStart w:id="1693" w:name="_Toc169713679"/>
      <w:bookmarkStart w:id="1694" w:name="_Toc176445230"/>
      <w:r>
        <w:rPr>
          <w:lang w:eastAsia="zh-CN"/>
        </w:rPr>
        <w:t>7.2.1</w:t>
      </w:r>
      <w:r>
        <w:rPr>
          <w:lang w:eastAsia="zh-CN"/>
        </w:rPr>
        <w:tab/>
        <w:t>General</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695"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695"/>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696" w:name="_Toc114242208"/>
      <w:bookmarkStart w:id="1697" w:name="_Toc123044152"/>
      <w:bookmarkStart w:id="1698" w:name="_Toc124157791"/>
      <w:bookmarkStart w:id="1699" w:name="_Toc124259714"/>
      <w:bookmarkStart w:id="1700" w:name="_Toc130584785"/>
      <w:bookmarkStart w:id="1701" w:name="_Toc137464441"/>
      <w:bookmarkStart w:id="1702" w:name="_Toc138884110"/>
      <w:bookmarkStart w:id="1703" w:name="_Toc145643311"/>
      <w:bookmarkStart w:id="1704" w:name="_Toc155472145"/>
      <w:bookmarkStart w:id="1705" w:name="_Toc155777034"/>
      <w:bookmarkStart w:id="1706" w:name="_Toc161668370"/>
      <w:bookmarkStart w:id="1707" w:name="_Toc169713680"/>
      <w:bookmarkStart w:id="1708" w:name="_Toc176445231"/>
      <w:r>
        <w:rPr>
          <w:lang w:eastAsia="zh-CN"/>
        </w:rPr>
        <w:t>7.2.2</w:t>
      </w:r>
      <w:r>
        <w:rPr>
          <w:lang w:eastAsia="zh-CN"/>
        </w:rPr>
        <w:tab/>
        <w:t xml:space="preserve">Minimum requirements for </w:t>
      </w:r>
      <w:r>
        <w:rPr>
          <w:i/>
        </w:rPr>
        <w:t>SAN type 1-H</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BC349A" w:rsidRPr="00A12B23" w14:paraId="25CCEA05" w14:textId="77777777" w:rsidTr="00E17859">
        <w:trPr>
          <w:cantSplit/>
          <w:jc w:val="center"/>
        </w:trPr>
        <w:tc>
          <w:tcPr>
            <w:tcW w:w="2263" w:type="dxa"/>
            <w:tcBorders>
              <w:bottom w:val="nil"/>
            </w:tcBorders>
            <w:vAlign w:val="center"/>
          </w:tcPr>
          <w:p w14:paraId="133A7147" w14:textId="77777777" w:rsidR="00BC349A" w:rsidRPr="00FD0493" w:rsidRDefault="00BC349A" w:rsidP="00BC349A">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BC349A" w:rsidRPr="00FD0493" w:rsidRDefault="00BC349A" w:rsidP="00BC349A">
            <w:pPr>
              <w:pStyle w:val="TAC"/>
              <w:rPr>
                <w:rFonts w:eastAsia="MS Mincho" w:cs="Arial"/>
              </w:rPr>
            </w:pPr>
            <w:r w:rsidRPr="00FD0493">
              <w:rPr>
                <w:rFonts w:cs="Arial"/>
              </w:rPr>
              <w:t>15</w:t>
            </w:r>
          </w:p>
        </w:tc>
        <w:tc>
          <w:tcPr>
            <w:tcW w:w="3119" w:type="dxa"/>
            <w:vAlign w:val="center"/>
          </w:tcPr>
          <w:p w14:paraId="75F6C64E" w14:textId="32C24D20"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BC349A" w:rsidRPr="00FD0493" w:rsidRDefault="00BC349A" w:rsidP="00BC349A">
            <w:pPr>
              <w:pStyle w:val="TAC"/>
              <w:rPr>
                <w:rFonts w:eastAsia="MS Mincho" w:cs="Arial"/>
              </w:rPr>
            </w:pPr>
            <w:r w:rsidRPr="00681075">
              <w:rPr>
                <w:rFonts w:cs="Arial"/>
              </w:rPr>
              <w:t xml:space="preserve"> -99.3 </w:t>
            </w:r>
          </w:p>
        </w:tc>
      </w:tr>
      <w:tr w:rsidR="00BC349A" w:rsidRPr="00A12B23" w14:paraId="4A84E1B0" w14:textId="77777777" w:rsidTr="00E17859">
        <w:trPr>
          <w:cantSplit/>
          <w:jc w:val="center"/>
        </w:trPr>
        <w:tc>
          <w:tcPr>
            <w:tcW w:w="2263" w:type="dxa"/>
            <w:vAlign w:val="center"/>
          </w:tcPr>
          <w:p w14:paraId="413A8C98" w14:textId="77777777" w:rsidR="00BC349A" w:rsidRPr="00FD0493" w:rsidRDefault="00BC349A" w:rsidP="00BC349A">
            <w:pPr>
              <w:pStyle w:val="TAC"/>
              <w:rPr>
                <w:rFonts w:eastAsia="MS Mincho" w:cs="Arial"/>
              </w:rPr>
            </w:pPr>
            <w:r w:rsidRPr="00681075">
              <w:rPr>
                <w:rFonts w:cs="Arial"/>
              </w:rPr>
              <w:t xml:space="preserve">10, 15 </w:t>
            </w:r>
          </w:p>
        </w:tc>
        <w:tc>
          <w:tcPr>
            <w:tcW w:w="1701" w:type="dxa"/>
          </w:tcPr>
          <w:p w14:paraId="7E3087B2"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26D2A7C2" w14:textId="5053028E"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BC349A" w:rsidRPr="00FD0493" w:rsidRDefault="00BC349A" w:rsidP="00BC349A">
            <w:pPr>
              <w:pStyle w:val="TAC"/>
              <w:rPr>
                <w:rFonts w:eastAsia="MS Mincho" w:cs="Arial"/>
              </w:rPr>
            </w:pPr>
            <w:r w:rsidRPr="00681075">
              <w:rPr>
                <w:rFonts w:cs="Arial"/>
              </w:rPr>
              <w:t xml:space="preserve"> -99.4 </w:t>
            </w:r>
          </w:p>
        </w:tc>
      </w:tr>
      <w:tr w:rsidR="00BC349A" w:rsidRPr="00A12B23" w14:paraId="100E38E4" w14:textId="77777777" w:rsidTr="00E17859">
        <w:trPr>
          <w:cantSplit/>
          <w:jc w:val="center"/>
        </w:trPr>
        <w:tc>
          <w:tcPr>
            <w:tcW w:w="2263" w:type="dxa"/>
            <w:tcBorders>
              <w:bottom w:val="single" w:sz="4" w:space="0" w:color="auto"/>
            </w:tcBorders>
            <w:vAlign w:val="center"/>
          </w:tcPr>
          <w:p w14:paraId="66D2E77D" w14:textId="77777777" w:rsidR="00BC349A" w:rsidRPr="00FD0493" w:rsidRDefault="00BC349A" w:rsidP="00BC349A">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7305D86C" w14:textId="61545C25"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BC349A" w:rsidRPr="00FD0493" w:rsidRDefault="00BC349A" w:rsidP="00BC349A">
            <w:pPr>
              <w:pStyle w:val="TAC"/>
              <w:rPr>
                <w:rFonts w:eastAsia="MS Mincho" w:cs="Arial"/>
              </w:rPr>
            </w:pPr>
            <w:r w:rsidRPr="00681075">
              <w:rPr>
                <w:rFonts w:cs="Arial"/>
              </w:rPr>
              <w:t xml:space="preserve"> -96.5 </w:t>
            </w:r>
          </w:p>
        </w:tc>
      </w:tr>
      <w:tr w:rsidR="00BC349A" w:rsidRPr="00A12B23" w14:paraId="114D0ADD" w14:textId="77777777" w:rsidTr="00E17859">
        <w:trPr>
          <w:cantSplit/>
          <w:jc w:val="center"/>
        </w:trPr>
        <w:tc>
          <w:tcPr>
            <w:tcW w:w="2263" w:type="dxa"/>
            <w:tcBorders>
              <w:bottom w:val="nil"/>
            </w:tcBorders>
            <w:vAlign w:val="center"/>
          </w:tcPr>
          <w:p w14:paraId="0CA93E53" w14:textId="77777777" w:rsidR="00BC349A" w:rsidRPr="00FD0493" w:rsidRDefault="00BC349A" w:rsidP="00BC349A">
            <w:pPr>
              <w:pStyle w:val="TAC"/>
              <w:rPr>
                <w:rFonts w:eastAsia="MS Mincho" w:cs="Arial"/>
              </w:rPr>
            </w:pPr>
            <w:r w:rsidRPr="00681075">
              <w:rPr>
                <w:rFonts w:cs="Arial"/>
              </w:rPr>
              <w:t xml:space="preserve">20 </w:t>
            </w:r>
          </w:p>
        </w:tc>
        <w:tc>
          <w:tcPr>
            <w:tcW w:w="1701" w:type="dxa"/>
            <w:tcBorders>
              <w:bottom w:val="nil"/>
            </w:tcBorders>
          </w:tcPr>
          <w:p w14:paraId="53C8B22B" w14:textId="77777777" w:rsidR="00BC349A" w:rsidRPr="00FD0493" w:rsidRDefault="00BC349A" w:rsidP="00BC349A">
            <w:pPr>
              <w:pStyle w:val="TAC"/>
              <w:rPr>
                <w:rFonts w:eastAsia="MS Mincho" w:cs="Arial"/>
              </w:rPr>
            </w:pPr>
            <w:r w:rsidRPr="00681075">
              <w:rPr>
                <w:rFonts w:cs="Arial"/>
              </w:rPr>
              <w:t>15</w:t>
            </w:r>
          </w:p>
        </w:tc>
        <w:tc>
          <w:tcPr>
            <w:tcW w:w="3119" w:type="dxa"/>
            <w:vAlign w:val="center"/>
          </w:tcPr>
          <w:p w14:paraId="5568086A" w14:textId="0495F5B1"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BC349A" w:rsidRPr="00FD0493" w:rsidRDefault="00BC349A" w:rsidP="00BC349A">
            <w:pPr>
              <w:pStyle w:val="TAC"/>
              <w:rPr>
                <w:rFonts w:eastAsia="MS Mincho" w:cs="Arial"/>
              </w:rPr>
            </w:pPr>
            <w:r w:rsidRPr="00681075">
              <w:rPr>
                <w:rFonts w:cs="Arial"/>
              </w:rPr>
              <w:t xml:space="preserve"> -92.9 </w:t>
            </w:r>
          </w:p>
        </w:tc>
      </w:tr>
      <w:tr w:rsidR="00BC349A" w:rsidRPr="00A12B23" w14:paraId="3FB49FA2" w14:textId="77777777" w:rsidTr="00E17859">
        <w:trPr>
          <w:cantSplit/>
          <w:jc w:val="center"/>
        </w:trPr>
        <w:tc>
          <w:tcPr>
            <w:tcW w:w="2263" w:type="dxa"/>
            <w:vAlign w:val="center"/>
          </w:tcPr>
          <w:p w14:paraId="53A67A34"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34AB0664"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2020FA94" w14:textId="6608AFC1"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BC349A" w:rsidRPr="00FD0493" w:rsidRDefault="00BC349A" w:rsidP="00BC349A">
            <w:pPr>
              <w:pStyle w:val="TAC"/>
              <w:rPr>
                <w:rFonts w:eastAsia="MS Mincho" w:cs="Arial"/>
              </w:rPr>
            </w:pPr>
            <w:r w:rsidRPr="00681075">
              <w:rPr>
                <w:rFonts w:cs="Arial"/>
              </w:rPr>
              <w:t xml:space="preserve"> -93.2 </w:t>
            </w:r>
          </w:p>
        </w:tc>
      </w:tr>
      <w:tr w:rsidR="00BC349A" w:rsidRPr="00A12B23" w14:paraId="1D9E1385" w14:textId="77777777" w:rsidTr="00E17859">
        <w:trPr>
          <w:cantSplit/>
          <w:jc w:val="center"/>
        </w:trPr>
        <w:tc>
          <w:tcPr>
            <w:tcW w:w="2263" w:type="dxa"/>
            <w:vAlign w:val="center"/>
          </w:tcPr>
          <w:p w14:paraId="0F5CCE7D"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766A5392"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6814F0C9" w14:textId="4868E338"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BC349A" w:rsidRPr="00FD0493" w:rsidRDefault="00BC349A" w:rsidP="00BC349A">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BC349A" w:rsidRPr="00A12B23" w14:paraId="2A62FD82" w14:textId="77777777" w:rsidTr="00E17859">
        <w:trPr>
          <w:cantSplit/>
          <w:jc w:val="center"/>
        </w:trPr>
        <w:tc>
          <w:tcPr>
            <w:tcW w:w="2263" w:type="dxa"/>
            <w:tcBorders>
              <w:bottom w:val="nil"/>
            </w:tcBorders>
            <w:vAlign w:val="center"/>
          </w:tcPr>
          <w:p w14:paraId="7C149EA6" w14:textId="77777777" w:rsidR="00BC349A" w:rsidRPr="00FD0493" w:rsidRDefault="00BC349A" w:rsidP="00BC349A">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BC349A" w:rsidRPr="00FD0493" w:rsidRDefault="00BC349A" w:rsidP="00BC349A">
            <w:pPr>
              <w:pStyle w:val="TAC"/>
              <w:rPr>
                <w:rFonts w:eastAsia="MS Mincho" w:cs="Arial"/>
              </w:rPr>
            </w:pPr>
            <w:r w:rsidRPr="00FD0493">
              <w:rPr>
                <w:rFonts w:cs="Arial"/>
              </w:rPr>
              <w:t>15</w:t>
            </w:r>
          </w:p>
        </w:tc>
        <w:tc>
          <w:tcPr>
            <w:tcW w:w="3119" w:type="dxa"/>
            <w:vAlign w:val="center"/>
          </w:tcPr>
          <w:p w14:paraId="1EB95263" w14:textId="3FEB23C3"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BC349A" w:rsidRPr="00FD0493" w:rsidRDefault="00BC349A" w:rsidP="00BC349A">
            <w:pPr>
              <w:pStyle w:val="TAC"/>
              <w:rPr>
                <w:rFonts w:eastAsia="MS Mincho" w:cs="Arial"/>
              </w:rPr>
            </w:pPr>
            <w:r w:rsidRPr="00681075">
              <w:rPr>
                <w:rFonts w:cs="Arial"/>
              </w:rPr>
              <w:t xml:space="preserve"> -102.4 </w:t>
            </w:r>
          </w:p>
        </w:tc>
      </w:tr>
      <w:tr w:rsidR="00BC349A" w:rsidRPr="00A12B23" w14:paraId="55CD4A7B" w14:textId="77777777" w:rsidTr="00E17859">
        <w:trPr>
          <w:cantSplit/>
          <w:jc w:val="center"/>
        </w:trPr>
        <w:tc>
          <w:tcPr>
            <w:tcW w:w="2263" w:type="dxa"/>
            <w:vAlign w:val="center"/>
          </w:tcPr>
          <w:p w14:paraId="32A42AF6" w14:textId="77777777" w:rsidR="00BC349A" w:rsidRPr="00FD0493" w:rsidRDefault="00BC349A" w:rsidP="00BC349A">
            <w:pPr>
              <w:pStyle w:val="TAC"/>
              <w:rPr>
                <w:rFonts w:eastAsia="MS Mincho" w:cs="Arial"/>
              </w:rPr>
            </w:pPr>
            <w:r w:rsidRPr="00681075">
              <w:rPr>
                <w:rFonts w:cs="Arial"/>
              </w:rPr>
              <w:t xml:space="preserve">10, 15 </w:t>
            </w:r>
          </w:p>
        </w:tc>
        <w:tc>
          <w:tcPr>
            <w:tcW w:w="1701" w:type="dxa"/>
          </w:tcPr>
          <w:p w14:paraId="5F10E4D3"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26275B1B" w14:textId="1CF5B0DE"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BC349A" w:rsidRPr="00FD0493" w:rsidRDefault="00BC349A" w:rsidP="00BC349A">
            <w:pPr>
              <w:pStyle w:val="TAC"/>
              <w:rPr>
                <w:rFonts w:eastAsia="MS Mincho" w:cs="Arial"/>
              </w:rPr>
            </w:pPr>
            <w:r w:rsidRPr="00681075">
              <w:rPr>
                <w:rFonts w:cs="Arial"/>
              </w:rPr>
              <w:t xml:space="preserve"> -102.5 </w:t>
            </w:r>
          </w:p>
        </w:tc>
      </w:tr>
      <w:tr w:rsidR="00BC349A" w:rsidRPr="00A12B23" w14:paraId="35B50DBF" w14:textId="77777777" w:rsidTr="00E17859">
        <w:trPr>
          <w:cantSplit/>
          <w:jc w:val="center"/>
        </w:trPr>
        <w:tc>
          <w:tcPr>
            <w:tcW w:w="2263" w:type="dxa"/>
            <w:tcBorders>
              <w:bottom w:val="single" w:sz="4" w:space="0" w:color="auto"/>
            </w:tcBorders>
            <w:vAlign w:val="center"/>
          </w:tcPr>
          <w:p w14:paraId="3FAF419A" w14:textId="77777777" w:rsidR="00BC349A" w:rsidRPr="00FD0493" w:rsidRDefault="00BC349A" w:rsidP="00BC349A">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2D734469" w14:textId="41F5310D"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BC349A" w:rsidRPr="00FD0493" w:rsidRDefault="00BC349A" w:rsidP="00BC349A">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BC349A" w:rsidRPr="00A12B23" w14:paraId="68E0146C" w14:textId="77777777" w:rsidTr="00E17859">
        <w:trPr>
          <w:cantSplit/>
          <w:jc w:val="center"/>
        </w:trPr>
        <w:tc>
          <w:tcPr>
            <w:tcW w:w="2263" w:type="dxa"/>
            <w:tcBorders>
              <w:bottom w:val="nil"/>
            </w:tcBorders>
            <w:vAlign w:val="center"/>
          </w:tcPr>
          <w:p w14:paraId="7DDD3A3D" w14:textId="77777777" w:rsidR="00BC349A" w:rsidRPr="00FD0493" w:rsidRDefault="00BC349A" w:rsidP="00BC349A">
            <w:pPr>
              <w:pStyle w:val="TAC"/>
              <w:rPr>
                <w:rFonts w:eastAsia="MS Mincho" w:cs="Arial"/>
              </w:rPr>
            </w:pPr>
            <w:r w:rsidRPr="00681075">
              <w:rPr>
                <w:rFonts w:cs="Arial"/>
              </w:rPr>
              <w:t xml:space="preserve">20 </w:t>
            </w:r>
          </w:p>
        </w:tc>
        <w:tc>
          <w:tcPr>
            <w:tcW w:w="1701" w:type="dxa"/>
            <w:tcBorders>
              <w:bottom w:val="nil"/>
            </w:tcBorders>
          </w:tcPr>
          <w:p w14:paraId="2B103EE8" w14:textId="77777777" w:rsidR="00BC349A" w:rsidRPr="00FD0493" w:rsidRDefault="00BC349A" w:rsidP="00BC349A">
            <w:pPr>
              <w:pStyle w:val="TAC"/>
              <w:rPr>
                <w:rFonts w:eastAsia="MS Mincho" w:cs="Arial"/>
              </w:rPr>
            </w:pPr>
            <w:r w:rsidRPr="00681075">
              <w:rPr>
                <w:rFonts w:cs="Arial"/>
              </w:rPr>
              <w:t>15</w:t>
            </w:r>
          </w:p>
        </w:tc>
        <w:tc>
          <w:tcPr>
            <w:tcW w:w="3119" w:type="dxa"/>
            <w:vAlign w:val="center"/>
          </w:tcPr>
          <w:p w14:paraId="294A10CA" w14:textId="7D1F5624"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BC349A" w:rsidRPr="00FD0493" w:rsidRDefault="00BC349A" w:rsidP="00BC349A">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BC349A" w:rsidRPr="00A12B23" w14:paraId="6D27B89F" w14:textId="77777777" w:rsidTr="00E17859">
        <w:trPr>
          <w:cantSplit/>
          <w:jc w:val="center"/>
        </w:trPr>
        <w:tc>
          <w:tcPr>
            <w:tcW w:w="2263" w:type="dxa"/>
            <w:vAlign w:val="center"/>
          </w:tcPr>
          <w:p w14:paraId="777C53E4"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77AB37CD" w14:textId="77777777" w:rsidR="00BC349A" w:rsidRPr="00FD0493" w:rsidRDefault="00BC349A" w:rsidP="00BC349A">
            <w:pPr>
              <w:pStyle w:val="TAC"/>
              <w:rPr>
                <w:rFonts w:eastAsia="MS Mincho" w:cs="Arial"/>
              </w:rPr>
            </w:pPr>
            <w:r w:rsidRPr="00681075">
              <w:rPr>
                <w:rFonts w:cs="Arial"/>
              </w:rPr>
              <w:t>30</w:t>
            </w:r>
          </w:p>
        </w:tc>
        <w:tc>
          <w:tcPr>
            <w:tcW w:w="3119" w:type="dxa"/>
            <w:vAlign w:val="center"/>
          </w:tcPr>
          <w:p w14:paraId="7E88BBEA" w14:textId="3341F0E8"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BC349A" w:rsidRPr="00FD0493" w:rsidRDefault="00BC349A" w:rsidP="00BC349A">
            <w:pPr>
              <w:pStyle w:val="TAC"/>
              <w:rPr>
                <w:rFonts w:eastAsia="MS Mincho" w:cs="Arial"/>
              </w:rPr>
            </w:pPr>
            <w:r w:rsidRPr="00681075">
              <w:rPr>
                <w:rFonts w:cs="Arial"/>
              </w:rPr>
              <w:t xml:space="preserve"> -96.3 </w:t>
            </w:r>
          </w:p>
        </w:tc>
      </w:tr>
      <w:tr w:rsidR="00BC349A" w:rsidRPr="00A12B23" w14:paraId="7A509E32" w14:textId="77777777" w:rsidTr="00E17859">
        <w:trPr>
          <w:cantSplit/>
          <w:jc w:val="center"/>
        </w:trPr>
        <w:tc>
          <w:tcPr>
            <w:tcW w:w="2263" w:type="dxa"/>
            <w:vAlign w:val="center"/>
          </w:tcPr>
          <w:p w14:paraId="27E2A60C" w14:textId="77777777" w:rsidR="00BC349A" w:rsidRPr="00FD0493" w:rsidRDefault="00BC349A" w:rsidP="00BC349A">
            <w:pPr>
              <w:pStyle w:val="TAC"/>
              <w:rPr>
                <w:rFonts w:eastAsia="MS Mincho" w:cs="Arial"/>
              </w:rPr>
            </w:pPr>
            <w:r w:rsidRPr="00681075">
              <w:rPr>
                <w:rFonts w:cs="Arial"/>
              </w:rPr>
              <w:t xml:space="preserve">20 </w:t>
            </w:r>
          </w:p>
        </w:tc>
        <w:tc>
          <w:tcPr>
            <w:tcW w:w="1701" w:type="dxa"/>
          </w:tcPr>
          <w:p w14:paraId="3D08DE9F" w14:textId="77777777" w:rsidR="00BC349A" w:rsidRPr="00FD0493" w:rsidRDefault="00BC349A" w:rsidP="00BC349A">
            <w:pPr>
              <w:pStyle w:val="TAC"/>
              <w:rPr>
                <w:rFonts w:eastAsia="MS Mincho" w:cs="Arial"/>
              </w:rPr>
            </w:pPr>
            <w:r w:rsidRPr="00681075">
              <w:rPr>
                <w:rFonts w:cs="Arial"/>
              </w:rPr>
              <w:t>60</w:t>
            </w:r>
          </w:p>
        </w:tc>
        <w:tc>
          <w:tcPr>
            <w:tcW w:w="3119" w:type="dxa"/>
            <w:vAlign w:val="center"/>
          </w:tcPr>
          <w:p w14:paraId="18513F73" w14:textId="0A4E66DC" w:rsidR="00BC349A" w:rsidRPr="00FD0493" w:rsidRDefault="00BC349A" w:rsidP="00BC349A">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BC349A" w:rsidRPr="00FD0493" w:rsidRDefault="00BC349A" w:rsidP="00BC349A">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09" w:name="_Toc104311027"/>
      <w:bookmarkStart w:id="1710" w:name="_Toc106126728"/>
      <w:bookmarkStart w:id="1711" w:name="_Toc106177041"/>
      <w:bookmarkStart w:id="1712" w:name="_Toc114242209"/>
      <w:bookmarkStart w:id="1713" w:name="_Toc123044153"/>
      <w:bookmarkStart w:id="1714" w:name="_Toc124157792"/>
      <w:bookmarkStart w:id="1715" w:name="_Toc124259715"/>
      <w:bookmarkStart w:id="1716" w:name="_Toc130584786"/>
      <w:bookmarkStart w:id="1717" w:name="_Toc137464442"/>
      <w:bookmarkStart w:id="1718" w:name="_Toc138884111"/>
      <w:bookmarkStart w:id="1719" w:name="_Toc145643312"/>
      <w:bookmarkStart w:id="1720" w:name="_Toc155472146"/>
      <w:bookmarkStart w:id="1721" w:name="_Toc155777035"/>
      <w:bookmarkStart w:id="1722" w:name="_Toc161668371"/>
      <w:bookmarkStart w:id="1723" w:name="_Toc169713681"/>
      <w:bookmarkStart w:id="1724" w:name="_Toc176445232"/>
      <w:r>
        <w:rPr>
          <w:lang w:eastAsia="zh-CN"/>
        </w:rPr>
        <w:t>7.3</w:t>
      </w:r>
      <w:r>
        <w:rPr>
          <w:lang w:eastAsia="zh-CN"/>
        </w:rPr>
        <w:tab/>
      </w:r>
      <w:r w:rsidR="000A4698">
        <w:rPr>
          <w:lang w:eastAsia="zh-CN"/>
        </w:rPr>
        <w:t>Dynamic range</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2D1FE37" w14:textId="0908C67C" w:rsidR="000A4698" w:rsidRDefault="000A4698" w:rsidP="000A4698">
      <w:pPr>
        <w:pStyle w:val="Heading3"/>
        <w:rPr>
          <w:lang w:eastAsia="zh-CN"/>
        </w:rPr>
      </w:pPr>
      <w:bookmarkStart w:id="1725" w:name="_Toc104311028"/>
      <w:bookmarkStart w:id="1726" w:name="_Toc106126729"/>
      <w:bookmarkStart w:id="1727" w:name="_Toc106177042"/>
      <w:bookmarkStart w:id="1728" w:name="_Toc114242210"/>
      <w:bookmarkStart w:id="1729" w:name="_Toc123044154"/>
      <w:bookmarkStart w:id="1730" w:name="_Toc124157793"/>
      <w:bookmarkStart w:id="1731" w:name="_Toc124259716"/>
      <w:bookmarkStart w:id="1732" w:name="_Toc130584787"/>
      <w:bookmarkStart w:id="1733" w:name="_Toc137464443"/>
      <w:bookmarkStart w:id="1734" w:name="_Toc138884112"/>
      <w:bookmarkStart w:id="1735" w:name="_Toc145643313"/>
      <w:bookmarkStart w:id="1736" w:name="_Toc155472147"/>
      <w:bookmarkStart w:id="1737" w:name="_Toc155777036"/>
      <w:bookmarkStart w:id="1738" w:name="_Toc161668372"/>
      <w:bookmarkStart w:id="1739" w:name="_Toc169713682"/>
      <w:bookmarkStart w:id="1740" w:name="_Toc176445233"/>
      <w:r>
        <w:rPr>
          <w:lang w:eastAsia="zh-CN"/>
        </w:rPr>
        <w:t>7.3.1</w:t>
      </w:r>
      <w:r>
        <w:rPr>
          <w:lang w:eastAsia="zh-CN"/>
        </w:rPr>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741"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741"/>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742" w:name="_Toc104311029"/>
      <w:bookmarkStart w:id="1743" w:name="_Toc106126730"/>
      <w:bookmarkStart w:id="1744" w:name="_Toc106177043"/>
      <w:bookmarkStart w:id="1745" w:name="_Toc114242211"/>
      <w:bookmarkStart w:id="1746" w:name="_Toc123044155"/>
      <w:bookmarkStart w:id="1747" w:name="_Toc124157794"/>
      <w:bookmarkStart w:id="1748" w:name="_Toc124259717"/>
      <w:bookmarkStart w:id="1749" w:name="_Toc130584788"/>
      <w:bookmarkStart w:id="1750" w:name="_Toc137464444"/>
      <w:bookmarkStart w:id="1751" w:name="_Toc138884113"/>
      <w:bookmarkStart w:id="1752" w:name="_Toc145643314"/>
      <w:bookmarkStart w:id="1753" w:name="_Toc155472148"/>
      <w:bookmarkStart w:id="1754" w:name="_Toc155777037"/>
      <w:bookmarkStart w:id="1755" w:name="_Toc161668373"/>
      <w:bookmarkStart w:id="1756" w:name="_Toc169713683"/>
      <w:bookmarkStart w:id="1757" w:name="_Toc176445234"/>
      <w:r>
        <w:rPr>
          <w:lang w:eastAsia="zh-CN"/>
        </w:rPr>
        <w:lastRenderedPageBreak/>
        <w:t>7.3.2</w:t>
      </w:r>
      <w:r>
        <w:rPr>
          <w:lang w:eastAsia="zh-CN"/>
        </w:rPr>
        <w:tab/>
        <w:t xml:space="preserve">Minimum requirements for </w:t>
      </w:r>
      <w:r>
        <w:rPr>
          <w:i/>
        </w:rPr>
        <w:t>SAN type 1-H</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758" w:name="_Toc104311030"/>
      <w:bookmarkStart w:id="1759" w:name="_Toc106126731"/>
      <w:bookmarkStart w:id="1760" w:name="_Toc106177044"/>
      <w:bookmarkStart w:id="1761" w:name="_Toc114242212"/>
      <w:bookmarkStart w:id="1762" w:name="_Toc123044156"/>
      <w:bookmarkStart w:id="1763" w:name="_Toc124157795"/>
      <w:bookmarkStart w:id="1764" w:name="_Toc124259718"/>
      <w:bookmarkStart w:id="1765" w:name="_Toc130584789"/>
      <w:bookmarkStart w:id="1766" w:name="_Toc137464445"/>
      <w:bookmarkStart w:id="1767" w:name="_Toc138884114"/>
      <w:bookmarkStart w:id="1768" w:name="_Toc145643315"/>
      <w:bookmarkStart w:id="1769" w:name="_Toc155472149"/>
      <w:bookmarkStart w:id="1770" w:name="_Toc155777038"/>
      <w:bookmarkStart w:id="1771" w:name="_Toc161668374"/>
      <w:bookmarkStart w:id="1772" w:name="_Toc169713684"/>
      <w:bookmarkStart w:id="1773" w:name="_Toc176445235"/>
      <w:r>
        <w:rPr>
          <w:lang w:eastAsia="zh-CN"/>
        </w:rPr>
        <w:t>7.4</w:t>
      </w:r>
      <w:r>
        <w:rPr>
          <w:lang w:eastAsia="zh-CN"/>
        </w:rPr>
        <w:tab/>
        <w:t>In-band selectivity and blocking</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636FB9E9" w14:textId="0B6EBB8D" w:rsidR="000A4698" w:rsidRDefault="000A4698" w:rsidP="000A4698">
      <w:pPr>
        <w:pStyle w:val="Heading3"/>
        <w:rPr>
          <w:lang w:eastAsia="zh-CN"/>
        </w:rPr>
      </w:pPr>
      <w:bookmarkStart w:id="1774" w:name="_Toc104311031"/>
      <w:bookmarkStart w:id="1775" w:name="_Toc106126732"/>
      <w:bookmarkStart w:id="1776" w:name="_Toc106177045"/>
      <w:bookmarkStart w:id="1777" w:name="_Toc114242213"/>
      <w:bookmarkStart w:id="1778" w:name="_Toc123044157"/>
      <w:bookmarkStart w:id="1779" w:name="_Toc124157796"/>
      <w:bookmarkStart w:id="1780" w:name="_Toc124259719"/>
      <w:bookmarkStart w:id="1781" w:name="_Toc130584790"/>
      <w:bookmarkStart w:id="1782" w:name="_Toc137464446"/>
      <w:bookmarkStart w:id="1783" w:name="_Toc138884115"/>
      <w:bookmarkStart w:id="1784" w:name="_Toc145643316"/>
      <w:bookmarkStart w:id="1785" w:name="_Toc155472150"/>
      <w:bookmarkStart w:id="1786" w:name="_Toc155777039"/>
      <w:bookmarkStart w:id="1787" w:name="_Toc161668375"/>
      <w:bookmarkStart w:id="1788" w:name="_Toc169713685"/>
      <w:bookmarkStart w:id="1789" w:name="_Toc176445236"/>
      <w:r>
        <w:rPr>
          <w:lang w:eastAsia="zh-CN"/>
        </w:rPr>
        <w:t>7.4.1</w:t>
      </w:r>
      <w:r>
        <w:rPr>
          <w:lang w:eastAsia="zh-CN"/>
        </w:rPr>
        <w:tab/>
        <w:t>Adjacent Channel Selectivity (ACS)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80D2DEB" w14:textId="4BA0370A" w:rsidR="000A4698" w:rsidRDefault="00E203D6" w:rsidP="00E203D6">
      <w:pPr>
        <w:pStyle w:val="Heading4"/>
        <w:rPr>
          <w:lang w:eastAsia="zh-CN"/>
        </w:rPr>
      </w:pPr>
      <w:bookmarkStart w:id="1790" w:name="_Toc104311032"/>
      <w:bookmarkStart w:id="1791" w:name="_Toc106126733"/>
      <w:bookmarkStart w:id="1792" w:name="_Toc106177046"/>
      <w:bookmarkStart w:id="1793" w:name="_Toc114242214"/>
      <w:bookmarkStart w:id="1794" w:name="_Toc123044158"/>
      <w:bookmarkStart w:id="1795" w:name="_Toc124157797"/>
      <w:bookmarkStart w:id="1796" w:name="_Toc124259720"/>
      <w:bookmarkStart w:id="1797" w:name="_Toc130584791"/>
      <w:bookmarkStart w:id="1798" w:name="_Toc137464447"/>
      <w:bookmarkStart w:id="1799" w:name="_Toc138884116"/>
      <w:bookmarkStart w:id="1800" w:name="_Toc145643317"/>
      <w:bookmarkStart w:id="1801" w:name="_Toc155472151"/>
      <w:bookmarkStart w:id="1802" w:name="_Toc155777040"/>
      <w:bookmarkStart w:id="1803" w:name="_Toc161668376"/>
      <w:bookmarkStart w:id="1804" w:name="_Toc169713686"/>
      <w:bookmarkStart w:id="1805" w:name="_Toc176445237"/>
      <w:r>
        <w:rPr>
          <w:lang w:eastAsia="zh-CN"/>
        </w:rPr>
        <w:t>7.4.1.1</w:t>
      </w:r>
      <w:r w:rsidR="00FA1729" w:rsidRPr="00FA1729">
        <w:rPr>
          <w:lang w:eastAsia="zh-CN"/>
        </w:rPr>
        <w:tab/>
      </w:r>
      <w:r w:rsidR="000A4698" w:rsidRPr="00FA1729">
        <w:rPr>
          <w:lang w:eastAsia="zh-CN"/>
        </w:rPr>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806" w:name="_Toc104311033"/>
      <w:bookmarkStart w:id="1807" w:name="_Toc106126734"/>
      <w:bookmarkStart w:id="1808" w:name="_Toc106177047"/>
      <w:bookmarkStart w:id="1809" w:name="_Toc114242215"/>
      <w:bookmarkStart w:id="1810" w:name="_Toc123044159"/>
      <w:bookmarkStart w:id="1811" w:name="_Toc124157798"/>
      <w:bookmarkStart w:id="1812" w:name="_Toc124259721"/>
      <w:bookmarkStart w:id="1813" w:name="_Toc130584792"/>
      <w:bookmarkStart w:id="1814" w:name="_Toc137464448"/>
      <w:bookmarkStart w:id="1815" w:name="_Toc138884117"/>
      <w:bookmarkStart w:id="1816" w:name="_Toc145643318"/>
      <w:bookmarkStart w:id="1817" w:name="_Toc155472152"/>
      <w:bookmarkStart w:id="1818" w:name="_Toc155777041"/>
      <w:bookmarkStart w:id="1819" w:name="_Toc161668377"/>
      <w:bookmarkStart w:id="1820" w:name="_Toc169713687"/>
      <w:bookmarkStart w:id="1821" w:name="_Toc176445238"/>
      <w:r>
        <w:rPr>
          <w:lang w:eastAsia="zh-CN"/>
        </w:rPr>
        <w:t>7.4.1.2</w:t>
      </w:r>
      <w:r w:rsidRPr="00FA1729">
        <w:rPr>
          <w:lang w:eastAsia="zh-CN"/>
        </w:rPr>
        <w:tab/>
        <w:t xml:space="preserve">Minimum requirements for </w:t>
      </w:r>
      <w:r>
        <w:rPr>
          <w:i/>
        </w:rPr>
        <w:t>SAN type 1-H</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822" w:name="_Toc104311034"/>
      <w:bookmarkStart w:id="1823" w:name="_Toc106126735"/>
      <w:bookmarkStart w:id="1824" w:name="_Toc106177048"/>
      <w:bookmarkStart w:id="1825" w:name="_Toc114242216"/>
      <w:bookmarkStart w:id="1826" w:name="_Toc123044160"/>
      <w:bookmarkStart w:id="1827" w:name="_Toc124157799"/>
      <w:bookmarkStart w:id="1828" w:name="_Toc124259722"/>
      <w:bookmarkStart w:id="1829" w:name="_Toc130584793"/>
      <w:bookmarkStart w:id="1830" w:name="_Toc137464449"/>
      <w:bookmarkStart w:id="1831" w:name="_Toc138884118"/>
      <w:bookmarkStart w:id="1832" w:name="_Toc145643319"/>
      <w:bookmarkStart w:id="1833" w:name="_Toc155472153"/>
      <w:bookmarkStart w:id="1834" w:name="_Toc155777042"/>
      <w:bookmarkStart w:id="1835" w:name="_Toc161668378"/>
      <w:bookmarkStart w:id="1836" w:name="_Toc169713688"/>
      <w:bookmarkStart w:id="1837" w:name="_Toc176445239"/>
      <w:r>
        <w:rPr>
          <w:lang w:eastAsia="zh-CN"/>
        </w:rPr>
        <w:t>7.4.2</w:t>
      </w:r>
      <w:r>
        <w:rPr>
          <w:lang w:eastAsia="zh-CN"/>
        </w:rPr>
        <w:tab/>
      </w:r>
      <w:r w:rsidR="000A4698">
        <w:rPr>
          <w:lang w:eastAsia="zh-CN"/>
        </w:rPr>
        <w:t>In-band blocking</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838" w:name="_Toc104311035"/>
      <w:bookmarkStart w:id="1839" w:name="_Toc106126736"/>
      <w:bookmarkStart w:id="1840" w:name="_Toc106177049"/>
      <w:bookmarkStart w:id="1841" w:name="_Toc114242217"/>
      <w:bookmarkStart w:id="1842" w:name="_Toc123044161"/>
      <w:bookmarkStart w:id="1843" w:name="_Toc124157800"/>
      <w:bookmarkStart w:id="1844" w:name="_Toc124259723"/>
      <w:bookmarkStart w:id="1845" w:name="_Toc130584794"/>
      <w:bookmarkStart w:id="1846" w:name="_Toc137464450"/>
      <w:bookmarkStart w:id="1847" w:name="_Toc138884119"/>
      <w:bookmarkStart w:id="1848" w:name="_Toc145643320"/>
      <w:bookmarkStart w:id="1849" w:name="_Toc155472154"/>
      <w:bookmarkStart w:id="1850" w:name="_Toc155777043"/>
      <w:bookmarkStart w:id="1851" w:name="_Toc161668379"/>
      <w:bookmarkStart w:id="1852" w:name="_Toc169713689"/>
      <w:bookmarkStart w:id="1853" w:name="_Toc176445240"/>
      <w:r>
        <w:rPr>
          <w:lang w:eastAsia="zh-CN"/>
        </w:rPr>
        <w:t>7.5</w:t>
      </w:r>
      <w:r>
        <w:rPr>
          <w:lang w:eastAsia="zh-CN"/>
        </w:rPr>
        <w:tab/>
        <w:t>Out-of-band blocking</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7758F94D" w14:textId="7E7453F4" w:rsidR="000A4698" w:rsidRDefault="000A4698" w:rsidP="000A4698">
      <w:pPr>
        <w:pStyle w:val="Heading3"/>
        <w:rPr>
          <w:lang w:eastAsia="zh-CN"/>
        </w:rPr>
      </w:pPr>
      <w:bookmarkStart w:id="1854" w:name="_Toc104311036"/>
      <w:bookmarkStart w:id="1855" w:name="_Toc106126737"/>
      <w:bookmarkStart w:id="1856" w:name="_Toc106177050"/>
      <w:bookmarkStart w:id="1857" w:name="_Toc114242218"/>
      <w:bookmarkStart w:id="1858" w:name="_Toc123044162"/>
      <w:bookmarkStart w:id="1859" w:name="_Toc124157801"/>
      <w:bookmarkStart w:id="1860" w:name="_Toc124259724"/>
      <w:bookmarkStart w:id="1861" w:name="_Toc130584795"/>
      <w:bookmarkStart w:id="1862" w:name="_Toc137464451"/>
      <w:bookmarkStart w:id="1863" w:name="_Toc138884120"/>
      <w:bookmarkStart w:id="1864" w:name="_Toc145643321"/>
      <w:bookmarkStart w:id="1865" w:name="_Toc155472155"/>
      <w:bookmarkStart w:id="1866" w:name="_Toc155777044"/>
      <w:bookmarkStart w:id="1867" w:name="_Toc161668380"/>
      <w:bookmarkStart w:id="1868" w:name="_Toc169713690"/>
      <w:bookmarkStart w:id="1869" w:name="_Toc176445241"/>
      <w:r>
        <w:rPr>
          <w:lang w:eastAsia="zh-CN"/>
        </w:rPr>
        <w:t>7.5.1</w:t>
      </w:r>
      <w:r>
        <w:rPr>
          <w:lang w:eastAsia="zh-CN"/>
        </w:rPr>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870" w:name="_Toc104311037"/>
      <w:bookmarkStart w:id="1871" w:name="_Toc106126738"/>
      <w:bookmarkStart w:id="1872" w:name="_Toc106177051"/>
      <w:bookmarkStart w:id="1873" w:name="_Toc114242219"/>
      <w:bookmarkStart w:id="1874" w:name="_Toc123044163"/>
      <w:bookmarkStart w:id="1875" w:name="_Toc124157802"/>
      <w:bookmarkStart w:id="1876" w:name="_Toc124259725"/>
      <w:bookmarkStart w:id="1877" w:name="_Toc130584796"/>
      <w:bookmarkStart w:id="1878" w:name="_Toc137464452"/>
      <w:bookmarkStart w:id="1879" w:name="_Toc138884121"/>
      <w:bookmarkStart w:id="1880" w:name="_Toc145643322"/>
      <w:bookmarkStart w:id="1881" w:name="_Toc155472156"/>
      <w:bookmarkStart w:id="1882" w:name="_Toc155777045"/>
      <w:bookmarkStart w:id="1883" w:name="_Toc161668381"/>
      <w:bookmarkStart w:id="1884" w:name="_Toc169713691"/>
      <w:bookmarkStart w:id="1885" w:name="_Toc176445242"/>
      <w:r>
        <w:rPr>
          <w:lang w:eastAsia="zh-CN"/>
        </w:rPr>
        <w:t>7.5.2</w:t>
      </w:r>
      <w:r>
        <w:rPr>
          <w:lang w:eastAsia="zh-CN"/>
        </w:rPr>
        <w:tab/>
        <w:t xml:space="preserve">Minimum requirements for </w:t>
      </w:r>
      <w:r>
        <w:rPr>
          <w:i/>
        </w:rPr>
        <w:t>SAN type 1-H</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886" w:name="_Toc104311038"/>
      <w:bookmarkStart w:id="1887" w:name="_Toc106126739"/>
      <w:bookmarkStart w:id="1888" w:name="_Toc106177052"/>
      <w:bookmarkStart w:id="1889" w:name="_Toc114242220"/>
      <w:bookmarkStart w:id="1890" w:name="_Toc123044164"/>
      <w:bookmarkStart w:id="1891" w:name="_Toc124157803"/>
      <w:bookmarkStart w:id="1892" w:name="_Toc124259726"/>
      <w:bookmarkStart w:id="1893" w:name="_Toc130584797"/>
      <w:bookmarkStart w:id="1894" w:name="_Toc137464453"/>
      <w:bookmarkStart w:id="1895" w:name="_Toc138884122"/>
      <w:bookmarkStart w:id="1896" w:name="_Toc145643323"/>
      <w:bookmarkStart w:id="1897" w:name="_Toc155472157"/>
      <w:bookmarkStart w:id="1898" w:name="_Toc155777046"/>
      <w:bookmarkStart w:id="1899" w:name="_Toc161668382"/>
      <w:bookmarkStart w:id="1900" w:name="_Toc169713692"/>
      <w:bookmarkStart w:id="1901" w:name="_Toc176445243"/>
      <w:r>
        <w:rPr>
          <w:lang w:eastAsia="zh-CN"/>
        </w:rPr>
        <w:t>7.6</w:t>
      </w:r>
      <w:r>
        <w:rPr>
          <w:lang w:eastAsia="zh-CN"/>
        </w:rPr>
        <w:tab/>
      </w:r>
      <w:r w:rsidR="000A4698">
        <w:rPr>
          <w:lang w:eastAsia="zh-CN"/>
        </w:rPr>
        <w:t>Receiver spurious emissions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902" w:name="_Toc104311039"/>
      <w:bookmarkStart w:id="1903" w:name="_Toc106126740"/>
      <w:bookmarkStart w:id="1904" w:name="_Toc106177053"/>
      <w:bookmarkStart w:id="1905" w:name="_Toc114242221"/>
      <w:bookmarkStart w:id="1906" w:name="_Toc123044165"/>
      <w:bookmarkStart w:id="1907" w:name="_Toc124157804"/>
      <w:bookmarkStart w:id="1908" w:name="_Toc124259727"/>
      <w:bookmarkStart w:id="1909" w:name="_Toc130584798"/>
      <w:bookmarkStart w:id="1910" w:name="_Toc137464454"/>
      <w:bookmarkStart w:id="1911" w:name="_Toc138884123"/>
      <w:bookmarkStart w:id="1912" w:name="_Toc145643324"/>
      <w:bookmarkStart w:id="1913" w:name="_Toc155472158"/>
      <w:bookmarkStart w:id="1914" w:name="_Toc155777047"/>
      <w:bookmarkStart w:id="1915" w:name="_Toc161668383"/>
      <w:bookmarkStart w:id="1916" w:name="_Toc169713693"/>
      <w:bookmarkStart w:id="1917" w:name="_Toc176445244"/>
      <w:r>
        <w:rPr>
          <w:lang w:eastAsia="zh-CN"/>
        </w:rPr>
        <w:t>7.6.1</w:t>
      </w:r>
      <w:r>
        <w:rPr>
          <w:lang w:eastAsia="zh-CN"/>
        </w:rPr>
        <w:tab/>
      </w:r>
      <w:bookmarkEnd w:id="1902"/>
      <w:bookmarkEnd w:id="1903"/>
      <w:bookmarkEnd w:id="1904"/>
      <w:r w:rsidR="009141E2">
        <w:rPr>
          <w:lang w:eastAsia="zh-CN"/>
        </w:rPr>
        <w:t>Void</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2F9A31DF" w14:textId="379388BC" w:rsidR="00BE7F01" w:rsidRPr="00755D7B" w:rsidRDefault="00BE7F01" w:rsidP="00BE7F01">
      <w:pPr>
        <w:pStyle w:val="Heading3"/>
      </w:pPr>
      <w:bookmarkStart w:id="1918" w:name="_Toc13080261"/>
      <w:bookmarkStart w:id="1919" w:name="_Toc29811760"/>
      <w:bookmarkStart w:id="1920" w:name="_Toc36817312"/>
      <w:bookmarkStart w:id="1921" w:name="_Toc37260229"/>
      <w:bookmarkStart w:id="1922" w:name="_Toc37267617"/>
      <w:bookmarkStart w:id="1923" w:name="_Toc44712219"/>
      <w:bookmarkStart w:id="1924" w:name="_Toc45893532"/>
      <w:bookmarkStart w:id="1925" w:name="_Toc53178254"/>
      <w:bookmarkStart w:id="1926" w:name="_Toc53178705"/>
      <w:bookmarkStart w:id="1927" w:name="_Toc61178931"/>
      <w:bookmarkStart w:id="1928" w:name="_Toc61179401"/>
      <w:bookmarkStart w:id="1929" w:name="_Toc67916697"/>
      <w:bookmarkStart w:id="1930" w:name="_Toc74663295"/>
      <w:bookmarkStart w:id="1931" w:name="_Toc82621835"/>
      <w:bookmarkStart w:id="1932" w:name="_Toc90422682"/>
      <w:bookmarkStart w:id="1933" w:name="_Toc104311040"/>
      <w:bookmarkStart w:id="1934" w:name="_Toc106126741"/>
      <w:bookmarkStart w:id="1935" w:name="_Toc106177054"/>
      <w:bookmarkStart w:id="1936" w:name="_Toc114242222"/>
      <w:bookmarkStart w:id="1937" w:name="_Toc123044166"/>
      <w:bookmarkStart w:id="1938" w:name="_Toc124157805"/>
      <w:bookmarkStart w:id="1939" w:name="_Toc124259728"/>
      <w:bookmarkStart w:id="1940" w:name="_Toc130584799"/>
      <w:bookmarkStart w:id="1941" w:name="_Toc137464455"/>
      <w:bookmarkStart w:id="1942" w:name="_Toc138884124"/>
      <w:bookmarkStart w:id="1943" w:name="_Toc145643325"/>
      <w:bookmarkStart w:id="1944" w:name="_Toc155472159"/>
      <w:bookmarkStart w:id="1945" w:name="_Toc155777048"/>
      <w:bookmarkStart w:id="1946" w:name="_Toc161668384"/>
      <w:bookmarkStart w:id="1947" w:name="_Toc169713694"/>
      <w:bookmarkStart w:id="1948" w:name="_Toc176445245"/>
      <w:r w:rsidRPr="00755D7B">
        <w:t>7.6.2</w:t>
      </w:r>
      <w:r w:rsidRPr="00755D7B">
        <w:tab/>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r w:rsidR="009141E2">
        <w:t>Void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2DF0DB94" w14:textId="768C6B82" w:rsidR="000A4698" w:rsidRPr="00E80AD8" w:rsidRDefault="000A4698" w:rsidP="000A4698">
      <w:pPr>
        <w:pStyle w:val="Heading2"/>
        <w:rPr>
          <w:lang w:eastAsia="zh-CN"/>
        </w:rPr>
      </w:pPr>
      <w:bookmarkStart w:id="1949" w:name="_Toc104311041"/>
      <w:bookmarkStart w:id="1950" w:name="_Toc106126742"/>
      <w:bookmarkStart w:id="1951" w:name="_Toc106177055"/>
      <w:bookmarkStart w:id="1952" w:name="_Toc114242223"/>
      <w:bookmarkStart w:id="1953" w:name="_Toc123044167"/>
      <w:bookmarkStart w:id="1954" w:name="_Toc124157806"/>
      <w:bookmarkStart w:id="1955" w:name="_Toc124259729"/>
      <w:bookmarkStart w:id="1956" w:name="_Toc130584800"/>
      <w:bookmarkStart w:id="1957" w:name="_Toc137464456"/>
      <w:bookmarkStart w:id="1958" w:name="_Toc138884125"/>
      <w:bookmarkStart w:id="1959" w:name="_Toc145643326"/>
      <w:bookmarkStart w:id="1960" w:name="_Toc155472160"/>
      <w:bookmarkStart w:id="1961" w:name="_Toc155777049"/>
      <w:bookmarkStart w:id="1962" w:name="_Toc161668385"/>
      <w:bookmarkStart w:id="1963" w:name="_Toc169713695"/>
      <w:bookmarkStart w:id="1964" w:name="_Toc176445246"/>
      <w:r w:rsidRPr="00E80AD8">
        <w:rPr>
          <w:lang w:eastAsia="zh-CN"/>
        </w:rPr>
        <w:t>7.7</w:t>
      </w:r>
      <w:r w:rsidRPr="00E80AD8">
        <w:rPr>
          <w:lang w:eastAsia="zh-CN"/>
        </w:rPr>
        <w:tab/>
        <w:t>Receiver intermodulation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965" w:name="_Toc104311042"/>
      <w:bookmarkStart w:id="1966" w:name="_Toc106126743"/>
      <w:bookmarkStart w:id="1967" w:name="_Toc106177056"/>
      <w:bookmarkStart w:id="1968" w:name="_Toc114242224"/>
      <w:bookmarkStart w:id="1969" w:name="_Toc123044168"/>
      <w:bookmarkStart w:id="1970" w:name="_Toc124157807"/>
      <w:bookmarkStart w:id="1971" w:name="_Toc124259730"/>
      <w:bookmarkStart w:id="1972" w:name="_Toc130584801"/>
      <w:bookmarkStart w:id="1973" w:name="_Toc137464457"/>
      <w:bookmarkStart w:id="1974" w:name="_Toc138884126"/>
      <w:bookmarkStart w:id="1975" w:name="_Toc145643327"/>
      <w:bookmarkStart w:id="1976" w:name="_Toc155472161"/>
      <w:bookmarkStart w:id="1977" w:name="_Toc155777050"/>
      <w:bookmarkStart w:id="1978" w:name="_Toc161668386"/>
      <w:bookmarkStart w:id="1979" w:name="_Toc169713696"/>
      <w:bookmarkStart w:id="1980" w:name="_Toc176445247"/>
      <w:r>
        <w:rPr>
          <w:lang w:eastAsia="zh-CN"/>
        </w:rPr>
        <w:t>7.8</w:t>
      </w:r>
      <w:r>
        <w:rPr>
          <w:lang w:eastAsia="zh-CN"/>
        </w:rPr>
        <w:tab/>
        <w:t>In-channel selectivity</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EC3C552" w14:textId="4C443862" w:rsidR="00E71843" w:rsidRDefault="00E71843" w:rsidP="00E71843">
      <w:pPr>
        <w:pStyle w:val="Heading3"/>
        <w:rPr>
          <w:lang w:eastAsia="zh-CN"/>
        </w:rPr>
      </w:pPr>
      <w:bookmarkStart w:id="1981" w:name="_Toc104311043"/>
      <w:bookmarkStart w:id="1982" w:name="_Toc106126744"/>
      <w:bookmarkStart w:id="1983" w:name="_Toc106177057"/>
      <w:bookmarkStart w:id="1984" w:name="_Toc114242225"/>
      <w:bookmarkStart w:id="1985" w:name="_Toc123044169"/>
      <w:bookmarkStart w:id="1986" w:name="_Toc124157808"/>
      <w:bookmarkStart w:id="1987" w:name="_Toc124259731"/>
      <w:bookmarkStart w:id="1988" w:name="_Toc130584802"/>
      <w:bookmarkStart w:id="1989" w:name="_Toc137464458"/>
      <w:bookmarkStart w:id="1990" w:name="_Toc138884127"/>
      <w:bookmarkStart w:id="1991" w:name="_Toc145643328"/>
      <w:bookmarkStart w:id="1992" w:name="_Toc155472162"/>
      <w:bookmarkStart w:id="1993" w:name="_Toc155777051"/>
      <w:bookmarkStart w:id="1994" w:name="_Toc161668387"/>
      <w:bookmarkStart w:id="1995" w:name="_Toc169713697"/>
      <w:bookmarkStart w:id="1996" w:name="_Toc176445248"/>
      <w:r>
        <w:rPr>
          <w:lang w:eastAsia="zh-CN"/>
        </w:rPr>
        <w:t>7.8.1</w:t>
      </w:r>
      <w:r>
        <w:rPr>
          <w:lang w:eastAsia="zh-CN"/>
        </w:rPr>
        <w:tab/>
        <w:t>General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997" w:name="_Toc104311044"/>
      <w:bookmarkStart w:id="1998" w:name="_Toc106126745"/>
      <w:bookmarkStart w:id="1999" w:name="_Toc106177058"/>
      <w:bookmarkStart w:id="2000" w:name="_Toc114242226"/>
      <w:bookmarkStart w:id="2001" w:name="_Toc123044170"/>
      <w:bookmarkStart w:id="2002" w:name="_Toc124157809"/>
      <w:bookmarkStart w:id="2003" w:name="_Toc124259732"/>
      <w:bookmarkStart w:id="2004" w:name="_Toc130584803"/>
      <w:bookmarkStart w:id="2005" w:name="_Toc137464459"/>
      <w:bookmarkStart w:id="2006" w:name="_Toc138884128"/>
      <w:bookmarkStart w:id="2007" w:name="_Toc145643329"/>
      <w:bookmarkStart w:id="2008" w:name="_Toc155472163"/>
      <w:bookmarkStart w:id="2009" w:name="_Toc155777052"/>
      <w:bookmarkStart w:id="2010" w:name="_Toc161668388"/>
      <w:bookmarkStart w:id="2011" w:name="_Toc169713698"/>
      <w:bookmarkStart w:id="2012" w:name="_Toc176445249"/>
      <w:r>
        <w:rPr>
          <w:lang w:eastAsia="zh-CN"/>
        </w:rPr>
        <w:t>7.8.2</w:t>
      </w:r>
      <w:r>
        <w:rPr>
          <w:lang w:eastAsia="zh-CN"/>
        </w:rPr>
        <w:tab/>
        <w:t xml:space="preserve">Minimum requirements for </w:t>
      </w:r>
      <w:r>
        <w:rPr>
          <w:i/>
        </w:rPr>
        <w:t>SAN type 1-H</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013" w:name="_Toc104311045"/>
      <w:bookmarkStart w:id="2014" w:name="_Toc106126746"/>
      <w:bookmarkStart w:id="2015"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016" w:name="_Toc114242227"/>
      <w:bookmarkStart w:id="2017" w:name="_Toc123044171"/>
      <w:bookmarkStart w:id="2018" w:name="_Toc124157810"/>
      <w:bookmarkStart w:id="2019" w:name="_Toc124259733"/>
      <w:bookmarkStart w:id="2020" w:name="_Toc130584804"/>
      <w:bookmarkStart w:id="2021" w:name="_Toc137464460"/>
      <w:bookmarkStart w:id="2022" w:name="_Toc138884129"/>
      <w:bookmarkStart w:id="2023" w:name="_Toc145643330"/>
      <w:bookmarkStart w:id="2024" w:name="_Toc155472164"/>
      <w:bookmarkStart w:id="2025" w:name="_Toc155777053"/>
      <w:bookmarkStart w:id="2026" w:name="_Toc161668389"/>
      <w:bookmarkStart w:id="2027" w:name="_Toc169713699"/>
      <w:bookmarkStart w:id="2028" w:name="_Toc176445250"/>
      <w:r>
        <w:rPr>
          <w:lang w:eastAsia="zh-CN"/>
        </w:rPr>
        <w:t>8</w:t>
      </w:r>
      <w:r>
        <w:rPr>
          <w:lang w:eastAsia="zh-CN"/>
        </w:rPr>
        <w:tab/>
        <w:t>Conducted performance requirements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26255C4E" w14:textId="77777777" w:rsidR="001F6D06" w:rsidRDefault="001F6D06" w:rsidP="001F6D06">
      <w:pPr>
        <w:pStyle w:val="Heading2"/>
        <w:rPr>
          <w:lang w:eastAsia="zh-CN"/>
        </w:rPr>
      </w:pPr>
      <w:bookmarkStart w:id="2029" w:name="_Toc104311046"/>
      <w:bookmarkStart w:id="2030" w:name="_Toc106126747"/>
      <w:bookmarkStart w:id="2031" w:name="_Toc106177060"/>
      <w:bookmarkStart w:id="2032" w:name="_Toc114242228"/>
      <w:bookmarkStart w:id="2033" w:name="_Toc123044172"/>
      <w:bookmarkStart w:id="2034" w:name="_Toc124157811"/>
      <w:bookmarkStart w:id="2035" w:name="_Toc124259734"/>
      <w:bookmarkStart w:id="2036" w:name="_Toc130584805"/>
      <w:bookmarkStart w:id="2037" w:name="_Toc137464461"/>
      <w:bookmarkStart w:id="2038" w:name="_Toc138884130"/>
      <w:bookmarkStart w:id="2039" w:name="_Toc145643331"/>
      <w:bookmarkStart w:id="2040" w:name="_Toc155472165"/>
      <w:bookmarkStart w:id="2041" w:name="_Toc155777054"/>
      <w:bookmarkStart w:id="2042" w:name="_Toc161668390"/>
      <w:bookmarkStart w:id="2043" w:name="_Toc169713700"/>
      <w:bookmarkStart w:id="2044" w:name="_Toc176445251"/>
      <w:r>
        <w:rPr>
          <w:lang w:eastAsia="zh-CN"/>
        </w:rPr>
        <w:t>8.1</w:t>
      </w:r>
      <w:r>
        <w:rPr>
          <w:lang w:eastAsia="zh-CN"/>
        </w:rPr>
        <w:tab/>
        <w:t>General</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lastRenderedPageBreak/>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045" w:name="_Toc104311047"/>
      <w:bookmarkStart w:id="2046" w:name="_Toc106126748"/>
      <w:bookmarkStart w:id="2047" w:name="_Toc106177061"/>
      <w:bookmarkStart w:id="2048" w:name="_Toc114242229"/>
      <w:bookmarkStart w:id="2049" w:name="_Toc123044173"/>
      <w:bookmarkStart w:id="2050" w:name="_Toc124157812"/>
      <w:bookmarkStart w:id="2051" w:name="_Toc124259735"/>
      <w:bookmarkStart w:id="2052" w:name="_Toc130584806"/>
      <w:bookmarkStart w:id="2053" w:name="_Toc137464462"/>
      <w:bookmarkStart w:id="2054" w:name="_Toc138884131"/>
      <w:bookmarkStart w:id="2055" w:name="_Toc145643332"/>
      <w:bookmarkStart w:id="2056" w:name="_Toc155472166"/>
      <w:bookmarkStart w:id="2057" w:name="_Toc155777055"/>
      <w:bookmarkStart w:id="2058" w:name="_Toc161668391"/>
      <w:bookmarkStart w:id="2059" w:name="_Toc169713701"/>
      <w:bookmarkStart w:id="2060" w:name="_Toc176445252"/>
      <w:r>
        <w:rPr>
          <w:lang w:eastAsia="zh-CN"/>
        </w:rPr>
        <w:t>8.2</w:t>
      </w:r>
      <w:r>
        <w:rPr>
          <w:lang w:eastAsia="zh-CN"/>
        </w:rPr>
        <w:tab/>
      </w:r>
      <w:r w:rsidR="000A4698">
        <w:rPr>
          <w:lang w:eastAsia="zh-CN"/>
        </w:rPr>
        <w:t>Performance requirements for PUSCH</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72BAEB6B" w14:textId="77777777" w:rsidR="00F400A3" w:rsidRPr="007464A4" w:rsidRDefault="00F400A3" w:rsidP="00F400A3">
      <w:pPr>
        <w:pStyle w:val="Heading3"/>
      </w:pPr>
      <w:bookmarkStart w:id="2061" w:name="_Toc21127565"/>
      <w:bookmarkStart w:id="2062" w:name="_Toc29811774"/>
      <w:bookmarkStart w:id="2063" w:name="_Toc36817326"/>
      <w:bookmarkStart w:id="2064" w:name="_Toc37260243"/>
      <w:bookmarkStart w:id="2065" w:name="_Toc37267631"/>
      <w:bookmarkStart w:id="2066" w:name="_Toc44712233"/>
      <w:bookmarkStart w:id="2067" w:name="_Toc45893546"/>
      <w:bookmarkStart w:id="2068" w:name="_Toc53178268"/>
      <w:bookmarkStart w:id="2069" w:name="_Toc53178719"/>
      <w:bookmarkStart w:id="2070" w:name="_Toc61178945"/>
      <w:bookmarkStart w:id="2071" w:name="_Toc61179415"/>
      <w:bookmarkStart w:id="2072" w:name="_Toc67916711"/>
      <w:bookmarkStart w:id="2073" w:name="_Toc74663309"/>
      <w:bookmarkStart w:id="2074" w:name="_Toc82621849"/>
      <w:bookmarkStart w:id="2075" w:name="_Toc90422696"/>
      <w:bookmarkStart w:id="2076" w:name="_Toc106782892"/>
      <w:bookmarkStart w:id="2077" w:name="_Toc107311783"/>
      <w:bookmarkStart w:id="2078" w:name="_Toc107419367"/>
      <w:bookmarkStart w:id="2079" w:name="_Toc107474994"/>
      <w:bookmarkStart w:id="2080" w:name="_Toc114255587"/>
      <w:bookmarkStart w:id="2081" w:name="_Toc115186267"/>
      <w:bookmarkStart w:id="2082" w:name="_Toc123044174"/>
      <w:bookmarkStart w:id="2083" w:name="_Toc124157813"/>
      <w:bookmarkStart w:id="2084" w:name="_Toc124259736"/>
      <w:bookmarkStart w:id="2085" w:name="_Toc130584807"/>
      <w:bookmarkStart w:id="2086" w:name="_Toc137464463"/>
      <w:bookmarkStart w:id="2087" w:name="_Toc138884132"/>
      <w:bookmarkStart w:id="2088" w:name="_Toc145643333"/>
      <w:bookmarkStart w:id="2089" w:name="_Toc155472167"/>
      <w:bookmarkStart w:id="2090" w:name="_Toc155777056"/>
      <w:bookmarkStart w:id="2091" w:name="_Toc161668392"/>
      <w:bookmarkStart w:id="2092" w:name="_Toc169713702"/>
      <w:bookmarkStart w:id="2093" w:name="_Toc176445253"/>
      <w:r w:rsidRPr="007464A4">
        <w:t>8.2.1</w:t>
      </w:r>
      <w:r w:rsidRPr="007464A4">
        <w:tab/>
        <w:t>Requirements for PUSCH with transform precoding disabled</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07E66E4C" w14:textId="77777777" w:rsidR="00F400A3" w:rsidRPr="007464A4" w:rsidRDefault="00F400A3" w:rsidP="00F400A3">
      <w:pPr>
        <w:pStyle w:val="Heading4"/>
      </w:pPr>
      <w:bookmarkStart w:id="2094" w:name="_Toc21127566"/>
      <w:bookmarkStart w:id="2095" w:name="_Toc29811775"/>
      <w:bookmarkStart w:id="2096" w:name="_Toc36817327"/>
      <w:bookmarkStart w:id="2097" w:name="_Toc37260244"/>
      <w:bookmarkStart w:id="2098" w:name="_Toc37267632"/>
      <w:bookmarkStart w:id="2099" w:name="_Toc44712234"/>
      <w:bookmarkStart w:id="2100" w:name="_Toc45893547"/>
      <w:bookmarkStart w:id="2101" w:name="_Toc53178269"/>
      <w:bookmarkStart w:id="2102" w:name="_Toc53178720"/>
      <w:bookmarkStart w:id="2103" w:name="_Toc61178946"/>
      <w:bookmarkStart w:id="2104" w:name="_Toc61179416"/>
      <w:bookmarkStart w:id="2105" w:name="_Toc67916712"/>
      <w:bookmarkStart w:id="2106" w:name="_Toc74663310"/>
      <w:bookmarkStart w:id="2107" w:name="_Toc82621850"/>
      <w:bookmarkStart w:id="2108" w:name="_Toc90422697"/>
      <w:bookmarkStart w:id="2109" w:name="_Toc106782893"/>
      <w:bookmarkStart w:id="2110" w:name="_Toc107311784"/>
      <w:bookmarkStart w:id="2111" w:name="_Toc107419368"/>
      <w:bookmarkStart w:id="2112" w:name="_Toc107474995"/>
      <w:bookmarkStart w:id="2113" w:name="_Toc114255588"/>
      <w:bookmarkStart w:id="2114" w:name="_Toc115186268"/>
      <w:bookmarkStart w:id="2115" w:name="_Toc123044175"/>
      <w:bookmarkStart w:id="2116" w:name="_Toc124157814"/>
      <w:bookmarkStart w:id="2117" w:name="_Toc124259737"/>
      <w:bookmarkStart w:id="2118" w:name="_Toc130584808"/>
      <w:bookmarkStart w:id="2119" w:name="_Toc137464464"/>
      <w:bookmarkStart w:id="2120" w:name="_Toc138884133"/>
      <w:bookmarkStart w:id="2121" w:name="_Toc145643334"/>
      <w:bookmarkStart w:id="2122" w:name="_Toc155472168"/>
      <w:bookmarkStart w:id="2123" w:name="_Toc155777057"/>
      <w:bookmarkStart w:id="2124" w:name="_Toc161668393"/>
      <w:bookmarkStart w:id="2125" w:name="_Toc169713703"/>
      <w:bookmarkStart w:id="2126" w:name="_Toc176445254"/>
      <w:r w:rsidRPr="007464A4">
        <w:t>8.2.1.1</w:t>
      </w:r>
      <w:r w:rsidRPr="007464A4">
        <w:tab/>
        <w:t>General</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127" w:name="_Toc21127567"/>
      <w:bookmarkStart w:id="2128" w:name="_Toc29811776"/>
      <w:bookmarkStart w:id="2129" w:name="_Toc36817328"/>
      <w:bookmarkStart w:id="2130" w:name="_Toc37260245"/>
      <w:bookmarkStart w:id="2131" w:name="_Toc37267633"/>
      <w:bookmarkStart w:id="2132" w:name="_Toc44712235"/>
      <w:bookmarkStart w:id="2133" w:name="_Toc45893548"/>
      <w:bookmarkStart w:id="2134" w:name="_Toc53178270"/>
      <w:bookmarkStart w:id="2135" w:name="_Toc53178721"/>
      <w:bookmarkStart w:id="2136" w:name="_Toc61178947"/>
      <w:bookmarkStart w:id="2137" w:name="_Toc61179417"/>
      <w:bookmarkStart w:id="2138" w:name="_Toc67916713"/>
      <w:bookmarkStart w:id="2139" w:name="_Toc74663311"/>
      <w:bookmarkStart w:id="2140" w:name="_Toc82621851"/>
      <w:bookmarkStart w:id="2141" w:name="_Toc90422698"/>
      <w:bookmarkStart w:id="2142" w:name="_Toc106782894"/>
      <w:bookmarkStart w:id="2143" w:name="_Toc107311785"/>
      <w:bookmarkStart w:id="2144" w:name="_Toc107419369"/>
      <w:bookmarkStart w:id="2145" w:name="_Toc107474996"/>
      <w:bookmarkStart w:id="2146" w:name="_Toc114255589"/>
      <w:bookmarkStart w:id="2147" w:name="_Toc115186269"/>
      <w:bookmarkStart w:id="2148" w:name="_Toc123044176"/>
      <w:bookmarkStart w:id="2149" w:name="_Toc124157815"/>
      <w:bookmarkStart w:id="2150" w:name="_Toc124259738"/>
      <w:bookmarkStart w:id="2151" w:name="_Toc130584809"/>
      <w:bookmarkStart w:id="2152" w:name="_Toc137464465"/>
      <w:bookmarkStart w:id="2153" w:name="_Toc138884134"/>
      <w:bookmarkStart w:id="2154" w:name="_Toc145643335"/>
      <w:bookmarkStart w:id="2155" w:name="_Toc155472169"/>
      <w:bookmarkStart w:id="2156" w:name="_Toc155777058"/>
      <w:bookmarkStart w:id="2157" w:name="_Toc161668394"/>
      <w:bookmarkStart w:id="2158" w:name="_Toc169713704"/>
      <w:bookmarkStart w:id="2159" w:name="_Toc176445255"/>
      <w:r w:rsidRPr="007464A4">
        <w:lastRenderedPageBreak/>
        <w:t>8.2.1</w:t>
      </w:r>
      <w:r w:rsidRPr="007464A4">
        <w:rPr>
          <w:rFonts w:eastAsia="DengXian"/>
          <w:lang w:eastAsia="zh-CN"/>
        </w:rPr>
        <w:t>.2</w:t>
      </w:r>
      <w:r w:rsidRPr="007464A4">
        <w:tab/>
        <w:t>Minimum requirements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lastRenderedPageBreak/>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160" w:name="_Toc21127568"/>
      <w:bookmarkStart w:id="2161" w:name="_Toc29811777"/>
      <w:bookmarkStart w:id="2162" w:name="_Toc36817329"/>
      <w:bookmarkStart w:id="2163" w:name="_Toc37260246"/>
      <w:bookmarkStart w:id="2164" w:name="_Toc37267634"/>
      <w:bookmarkStart w:id="2165" w:name="_Toc44712236"/>
      <w:bookmarkStart w:id="2166" w:name="_Toc45893549"/>
      <w:bookmarkStart w:id="2167" w:name="_Toc53178271"/>
      <w:bookmarkStart w:id="2168" w:name="_Toc53178722"/>
      <w:bookmarkStart w:id="2169" w:name="_Toc61178948"/>
      <w:bookmarkStart w:id="2170" w:name="_Toc61179418"/>
      <w:bookmarkStart w:id="2171" w:name="_Toc67916714"/>
      <w:bookmarkStart w:id="2172" w:name="_Toc74663312"/>
      <w:bookmarkStart w:id="2173" w:name="_Toc82621852"/>
      <w:bookmarkStart w:id="2174" w:name="_Toc90422699"/>
      <w:bookmarkStart w:id="2175" w:name="_Toc106782895"/>
      <w:bookmarkStart w:id="2176" w:name="_Toc107311786"/>
      <w:bookmarkStart w:id="2177" w:name="_Toc107419370"/>
      <w:bookmarkStart w:id="2178" w:name="_Toc107474997"/>
      <w:bookmarkStart w:id="2179" w:name="_Toc114255590"/>
      <w:bookmarkStart w:id="2180" w:name="_Toc115186270"/>
      <w:bookmarkStart w:id="2181" w:name="_Toc123044177"/>
      <w:bookmarkStart w:id="2182" w:name="_Toc124157816"/>
      <w:bookmarkStart w:id="2183" w:name="_Toc124259739"/>
      <w:bookmarkStart w:id="2184" w:name="_Toc130584810"/>
      <w:bookmarkStart w:id="2185" w:name="_Toc137464466"/>
      <w:bookmarkStart w:id="2186" w:name="_Toc138884135"/>
      <w:bookmarkStart w:id="2187" w:name="_Toc145643336"/>
      <w:bookmarkStart w:id="2188" w:name="_Toc155472170"/>
      <w:bookmarkStart w:id="2189" w:name="_Toc155777059"/>
      <w:bookmarkStart w:id="2190" w:name="_Toc161668395"/>
      <w:bookmarkStart w:id="2191" w:name="_Toc169713705"/>
      <w:bookmarkStart w:id="2192" w:name="_Toc176445256"/>
      <w:r w:rsidRPr="007464A4">
        <w:t>8.2.</w:t>
      </w:r>
      <w:r w:rsidRPr="007464A4">
        <w:rPr>
          <w:lang w:eastAsia="zh-CN"/>
        </w:rPr>
        <w:t>2</w:t>
      </w:r>
      <w:r w:rsidRPr="007464A4">
        <w:tab/>
        <w:t>Requirements for PUSCH with transform precoding enabled</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3A378620" w14:textId="77777777" w:rsidR="00F400A3" w:rsidRPr="007464A4" w:rsidRDefault="00F400A3" w:rsidP="00F400A3">
      <w:pPr>
        <w:pStyle w:val="Heading4"/>
      </w:pPr>
      <w:bookmarkStart w:id="2193" w:name="_Toc21127569"/>
      <w:bookmarkStart w:id="2194" w:name="_Toc29811778"/>
      <w:bookmarkStart w:id="2195" w:name="_Toc36817330"/>
      <w:bookmarkStart w:id="2196" w:name="_Toc37260247"/>
      <w:bookmarkStart w:id="2197" w:name="_Toc37267635"/>
      <w:bookmarkStart w:id="2198" w:name="_Toc44712237"/>
      <w:bookmarkStart w:id="2199" w:name="_Toc45893550"/>
      <w:bookmarkStart w:id="2200" w:name="_Toc53178272"/>
      <w:bookmarkStart w:id="2201" w:name="_Toc53178723"/>
      <w:bookmarkStart w:id="2202" w:name="_Toc61178949"/>
      <w:bookmarkStart w:id="2203" w:name="_Toc61179419"/>
      <w:bookmarkStart w:id="2204" w:name="_Toc67916715"/>
      <w:bookmarkStart w:id="2205" w:name="_Toc74663313"/>
      <w:bookmarkStart w:id="2206" w:name="_Toc82621853"/>
      <w:bookmarkStart w:id="2207" w:name="_Toc90422700"/>
      <w:bookmarkStart w:id="2208" w:name="_Toc106782896"/>
      <w:bookmarkStart w:id="2209" w:name="_Toc107311787"/>
      <w:bookmarkStart w:id="2210" w:name="_Toc107419371"/>
      <w:bookmarkStart w:id="2211" w:name="_Toc107474998"/>
      <w:bookmarkStart w:id="2212" w:name="_Toc114255591"/>
      <w:bookmarkStart w:id="2213" w:name="_Toc115186271"/>
      <w:bookmarkStart w:id="2214" w:name="_Toc123044178"/>
      <w:bookmarkStart w:id="2215" w:name="_Toc124157817"/>
      <w:bookmarkStart w:id="2216" w:name="_Toc124259740"/>
      <w:bookmarkStart w:id="2217" w:name="_Toc130584811"/>
      <w:bookmarkStart w:id="2218" w:name="_Toc137464467"/>
      <w:bookmarkStart w:id="2219" w:name="_Toc138884136"/>
      <w:bookmarkStart w:id="2220" w:name="_Toc145643337"/>
      <w:bookmarkStart w:id="2221" w:name="_Toc155472171"/>
      <w:bookmarkStart w:id="2222" w:name="_Toc155777060"/>
      <w:bookmarkStart w:id="2223" w:name="_Toc161668396"/>
      <w:bookmarkStart w:id="2224" w:name="_Toc169713706"/>
      <w:bookmarkStart w:id="2225" w:name="_Toc176445257"/>
      <w:r w:rsidRPr="007464A4">
        <w:t>8.2.</w:t>
      </w:r>
      <w:r w:rsidRPr="007464A4">
        <w:rPr>
          <w:rFonts w:eastAsia="DengXian"/>
          <w:lang w:eastAsia="zh-CN"/>
        </w:rPr>
        <w:t>2</w:t>
      </w:r>
      <w:r w:rsidRPr="007464A4">
        <w:t>.1</w:t>
      </w:r>
      <w:r w:rsidRPr="007464A4">
        <w:tab/>
        <w:t>General</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lastRenderedPageBreak/>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226" w:name="_Toc21127570"/>
      <w:bookmarkStart w:id="2227" w:name="_Toc29811779"/>
      <w:bookmarkStart w:id="2228" w:name="_Toc36817331"/>
      <w:bookmarkStart w:id="2229" w:name="_Toc37260248"/>
      <w:bookmarkStart w:id="2230" w:name="_Toc37267636"/>
      <w:bookmarkStart w:id="2231" w:name="_Toc44712238"/>
      <w:bookmarkStart w:id="2232" w:name="_Toc45893551"/>
      <w:bookmarkStart w:id="2233" w:name="_Toc53178273"/>
      <w:bookmarkStart w:id="2234" w:name="_Toc53178724"/>
      <w:bookmarkStart w:id="2235" w:name="_Toc61178950"/>
      <w:bookmarkStart w:id="2236" w:name="_Toc61179420"/>
      <w:bookmarkStart w:id="2237" w:name="_Toc67916716"/>
      <w:bookmarkStart w:id="2238" w:name="_Toc74663314"/>
      <w:bookmarkStart w:id="2239" w:name="_Toc82621854"/>
      <w:bookmarkStart w:id="2240" w:name="_Toc90422701"/>
      <w:bookmarkStart w:id="2241" w:name="_Toc106782897"/>
      <w:bookmarkStart w:id="2242" w:name="_Toc107311788"/>
      <w:bookmarkStart w:id="2243" w:name="_Toc107419372"/>
      <w:bookmarkStart w:id="2244" w:name="_Toc107474999"/>
      <w:bookmarkStart w:id="2245" w:name="_Toc114255592"/>
      <w:bookmarkStart w:id="2246" w:name="_Toc115186272"/>
      <w:bookmarkStart w:id="2247" w:name="_Toc123044179"/>
      <w:bookmarkStart w:id="2248" w:name="_Toc124157818"/>
      <w:bookmarkStart w:id="2249" w:name="_Toc124259741"/>
      <w:bookmarkStart w:id="2250" w:name="_Toc130584812"/>
      <w:bookmarkStart w:id="2251" w:name="_Toc137464468"/>
      <w:bookmarkStart w:id="2252" w:name="_Toc138884137"/>
      <w:bookmarkStart w:id="2253" w:name="_Toc145643338"/>
      <w:bookmarkStart w:id="2254" w:name="_Toc155472172"/>
      <w:bookmarkStart w:id="2255" w:name="_Toc155777061"/>
      <w:bookmarkStart w:id="2256" w:name="_Toc161668397"/>
      <w:bookmarkStart w:id="2257" w:name="_Toc169713707"/>
      <w:bookmarkStart w:id="2258" w:name="_Toc176445258"/>
      <w:r w:rsidRPr="007464A4">
        <w:t>8.2.</w:t>
      </w:r>
      <w:r w:rsidRPr="007464A4">
        <w:rPr>
          <w:rFonts w:eastAsia="DengXian"/>
          <w:lang w:eastAsia="zh-CN"/>
        </w:rPr>
        <w:t>2.2</w:t>
      </w:r>
      <w:r w:rsidRPr="007464A4">
        <w:tab/>
        <w:t>Minimum requirements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lastRenderedPageBreak/>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259" w:name="_Toc53178280"/>
      <w:bookmarkStart w:id="2260" w:name="_Toc53178731"/>
      <w:bookmarkStart w:id="2261" w:name="_Toc61178957"/>
      <w:bookmarkStart w:id="2262" w:name="_Toc61179427"/>
      <w:bookmarkStart w:id="2263" w:name="_Toc67916723"/>
      <w:bookmarkStart w:id="2264" w:name="_Toc74663321"/>
      <w:bookmarkStart w:id="2265" w:name="_Toc82621861"/>
      <w:bookmarkStart w:id="2266" w:name="_Toc90422708"/>
      <w:bookmarkStart w:id="2267" w:name="_Toc106782904"/>
      <w:bookmarkStart w:id="2268" w:name="_Toc107311795"/>
      <w:bookmarkStart w:id="2269" w:name="_Toc107419379"/>
      <w:bookmarkStart w:id="2270" w:name="_Toc107475006"/>
      <w:bookmarkStart w:id="2271" w:name="_Toc114255599"/>
      <w:bookmarkStart w:id="2272" w:name="_Toc115186279"/>
      <w:bookmarkStart w:id="2273" w:name="_Toc123044180"/>
      <w:bookmarkStart w:id="2274" w:name="_Toc124157819"/>
      <w:bookmarkStart w:id="2275" w:name="_Toc124259742"/>
      <w:bookmarkStart w:id="2276" w:name="_Toc130584813"/>
      <w:bookmarkStart w:id="2277" w:name="_Toc137464469"/>
      <w:bookmarkStart w:id="2278" w:name="_Toc138884138"/>
      <w:bookmarkStart w:id="2279" w:name="_Toc145643339"/>
      <w:bookmarkStart w:id="2280" w:name="_Toc155472173"/>
      <w:bookmarkStart w:id="2281" w:name="_Toc155777062"/>
      <w:bookmarkStart w:id="2282" w:name="_Toc161668398"/>
      <w:bookmarkStart w:id="2283" w:name="_Toc169713708"/>
      <w:bookmarkStart w:id="2284" w:name="_Toc176445259"/>
      <w:r w:rsidRPr="007464A4">
        <w:lastRenderedPageBreak/>
        <w:t>8.2.</w:t>
      </w:r>
      <w:r>
        <w:t>3</w:t>
      </w:r>
      <w:r w:rsidRPr="007464A4">
        <w:tab/>
        <w:t>Requirements for UL timing adjustment</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285" w:name="_Toc82621863"/>
      <w:bookmarkStart w:id="2286" w:name="_Toc90422710"/>
      <w:bookmarkStart w:id="2287" w:name="_Toc106782906"/>
      <w:bookmarkStart w:id="2288" w:name="_Toc107311797"/>
      <w:bookmarkStart w:id="2289" w:name="_Toc107419381"/>
      <w:bookmarkStart w:id="2290" w:name="_Toc107475008"/>
      <w:bookmarkStart w:id="2291" w:name="_Toc114255601"/>
      <w:bookmarkStart w:id="2292" w:name="_Toc115186281"/>
      <w:bookmarkStart w:id="2293" w:name="_Toc123044181"/>
      <w:bookmarkStart w:id="2294" w:name="_Toc124157820"/>
      <w:bookmarkStart w:id="2295" w:name="_Toc124259743"/>
      <w:bookmarkStart w:id="2296" w:name="_Toc130584814"/>
      <w:bookmarkStart w:id="2297" w:name="_Toc137464470"/>
      <w:bookmarkStart w:id="2298" w:name="_Toc138884139"/>
      <w:bookmarkStart w:id="2299" w:name="_Toc145643340"/>
      <w:bookmarkStart w:id="2300" w:name="_Toc155472174"/>
      <w:bookmarkStart w:id="2301" w:name="_Toc155777063"/>
      <w:bookmarkStart w:id="2302" w:name="_Toc161668399"/>
      <w:bookmarkStart w:id="2303" w:name="_Toc169713709"/>
      <w:bookmarkStart w:id="2304" w:name="_Toc176445260"/>
      <w:r w:rsidRPr="007464A4">
        <w:t>8.2.</w:t>
      </w:r>
      <w:r>
        <w:t>3</w:t>
      </w:r>
      <w:r w:rsidRPr="007464A4">
        <w:t>.2</w:t>
      </w:r>
      <w:r w:rsidRPr="007464A4">
        <w:tab/>
        <w:t>Minimum requirements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lastRenderedPageBreak/>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305" w:name="_Toc61178962"/>
      <w:bookmarkStart w:id="2306" w:name="_Toc61179432"/>
      <w:bookmarkStart w:id="2307" w:name="_Toc67916728"/>
      <w:bookmarkStart w:id="2308" w:name="_Toc74663326"/>
      <w:bookmarkStart w:id="2309" w:name="_Toc82621867"/>
      <w:bookmarkStart w:id="2310" w:name="_Toc90422714"/>
      <w:bookmarkStart w:id="2311" w:name="_Toc106782910"/>
      <w:bookmarkStart w:id="2312" w:name="_Toc107311801"/>
      <w:bookmarkStart w:id="2313" w:name="_Toc107419385"/>
      <w:bookmarkStart w:id="2314" w:name="_Toc107475012"/>
      <w:bookmarkStart w:id="2315" w:name="_Toc114255605"/>
      <w:bookmarkStart w:id="2316" w:name="_Toc115186285"/>
      <w:bookmarkStart w:id="2317" w:name="_Toc123044182"/>
      <w:bookmarkStart w:id="2318" w:name="_Toc124157821"/>
      <w:bookmarkStart w:id="2319" w:name="_Toc124259744"/>
      <w:bookmarkStart w:id="2320" w:name="_Toc130584815"/>
      <w:bookmarkStart w:id="2321" w:name="_Toc137464471"/>
      <w:bookmarkStart w:id="2322" w:name="_Toc138884140"/>
      <w:bookmarkStart w:id="2323" w:name="_Toc145643341"/>
      <w:bookmarkStart w:id="2324" w:name="_Toc155472175"/>
      <w:bookmarkStart w:id="2325" w:name="_Toc155777064"/>
      <w:bookmarkStart w:id="2326" w:name="_Toc161668400"/>
      <w:bookmarkStart w:id="2327" w:name="_Toc169713710"/>
      <w:bookmarkStart w:id="2328" w:name="_Toc176445261"/>
      <w:r>
        <w:t>8.2.4</w:t>
      </w:r>
      <w:r w:rsidRPr="007464A4">
        <w:tab/>
        <w:t>Requirements for PUSCH repetition Type A</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2BF5A231" w14:textId="77777777" w:rsidR="00F400A3" w:rsidRPr="007464A4" w:rsidRDefault="00F400A3" w:rsidP="00F400A3">
      <w:pPr>
        <w:pStyle w:val="Heading4"/>
      </w:pPr>
      <w:bookmarkStart w:id="2329" w:name="_Toc61178963"/>
      <w:bookmarkStart w:id="2330" w:name="_Toc61179433"/>
      <w:bookmarkStart w:id="2331" w:name="_Toc67916729"/>
      <w:bookmarkStart w:id="2332" w:name="_Toc74663327"/>
      <w:bookmarkStart w:id="2333" w:name="_Toc82621868"/>
      <w:bookmarkStart w:id="2334" w:name="_Toc90422715"/>
      <w:bookmarkStart w:id="2335" w:name="_Toc106782911"/>
      <w:bookmarkStart w:id="2336" w:name="_Toc107311802"/>
      <w:bookmarkStart w:id="2337" w:name="_Toc107419386"/>
      <w:bookmarkStart w:id="2338" w:name="_Toc107475013"/>
      <w:bookmarkStart w:id="2339" w:name="_Toc114255606"/>
      <w:bookmarkStart w:id="2340" w:name="_Toc115186286"/>
      <w:bookmarkStart w:id="2341" w:name="_Toc123044183"/>
      <w:bookmarkStart w:id="2342" w:name="_Toc124157822"/>
      <w:bookmarkStart w:id="2343" w:name="_Toc124259745"/>
      <w:bookmarkStart w:id="2344" w:name="_Toc130584816"/>
      <w:bookmarkStart w:id="2345" w:name="_Toc137464472"/>
      <w:bookmarkStart w:id="2346" w:name="_Toc138884141"/>
      <w:bookmarkStart w:id="2347" w:name="_Toc145643342"/>
      <w:bookmarkStart w:id="2348" w:name="_Toc155472176"/>
      <w:bookmarkStart w:id="2349" w:name="_Toc155777065"/>
      <w:bookmarkStart w:id="2350" w:name="_Toc161668401"/>
      <w:bookmarkStart w:id="2351" w:name="_Toc169713711"/>
      <w:bookmarkStart w:id="2352" w:name="_Toc176445262"/>
      <w:r>
        <w:t>8.2.4</w:t>
      </w:r>
      <w:r w:rsidRPr="007464A4">
        <w:t>.1</w:t>
      </w:r>
      <w:r w:rsidRPr="007464A4">
        <w:tab/>
        <w:t>General</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353" w:name="_Toc61178964"/>
      <w:bookmarkStart w:id="2354" w:name="_Toc61179434"/>
      <w:bookmarkStart w:id="2355" w:name="_Toc67916730"/>
      <w:bookmarkStart w:id="2356" w:name="_Toc74663328"/>
      <w:bookmarkStart w:id="2357" w:name="_Toc82621869"/>
      <w:bookmarkStart w:id="2358" w:name="_Toc90422716"/>
      <w:bookmarkStart w:id="2359" w:name="_Toc106782912"/>
      <w:bookmarkStart w:id="2360" w:name="_Toc107311803"/>
      <w:bookmarkStart w:id="2361" w:name="_Toc107419387"/>
      <w:bookmarkStart w:id="2362" w:name="_Toc107475014"/>
      <w:bookmarkStart w:id="2363" w:name="_Toc114255607"/>
      <w:bookmarkStart w:id="2364" w:name="_Toc115186287"/>
      <w:bookmarkStart w:id="2365" w:name="_Toc123044184"/>
      <w:bookmarkStart w:id="2366" w:name="_Toc124157823"/>
      <w:bookmarkStart w:id="2367" w:name="_Toc124259746"/>
      <w:bookmarkStart w:id="2368" w:name="_Toc130584817"/>
      <w:bookmarkStart w:id="2369" w:name="_Toc137464473"/>
      <w:bookmarkStart w:id="2370" w:name="_Toc138884142"/>
      <w:bookmarkStart w:id="2371" w:name="_Toc145643343"/>
      <w:bookmarkStart w:id="2372" w:name="_Toc155472177"/>
      <w:bookmarkStart w:id="2373" w:name="_Toc155777066"/>
      <w:bookmarkStart w:id="2374" w:name="_Toc161668402"/>
      <w:bookmarkStart w:id="2375" w:name="_Toc169713712"/>
      <w:bookmarkStart w:id="2376" w:name="_Toc176445263"/>
      <w:r>
        <w:t>8.2.4</w:t>
      </w:r>
      <w:r w:rsidRPr="007464A4">
        <w:rPr>
          <w:rFonts w:eastAsia="DengXian"/>
          <w:lang w:eastAsia="zh-CN"/>
        </w:rPr>
        <w:t>.2</w:t>
      </w:r>
      <w:r w:rsidRPr="007464A4">
        <w:tab/>
        <w:t>Minimum requirements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377" w:name="_Toc123049117"/>
      <w:bookmarkStart w:id="2378" w:name="_Toc123052036"/>
      <w:bookmarkStart w:id="2379" w:name="_Toc123054505"/>
      <w:bookmarkStart w:id="2380" w:name="_Toc123717606"/>
      <w:bookmarkStart w:id="2381" w:name="_Toc124157182"/>
      <w:bookmarkStart w:id="2382" w:name="_Toc124266586"/>
      <w:bookmarkStart w:id="2383" w:name="_Toc131595944"/>
      <w:bookmarkStart w:id="2384" w:name="_Toc131740942"/>
      <w:bookmarkStart w:id="2385" w:name="_Toc131766476"/>
      <w:bookmarkStart w:id="2386" w:name="_Toc138837698"/>
      <w:bookmarkStart w:id="2387" w:name="_Toc156567519"/>
      <w:bookmarkStart w:id="2388" w:name="_Toc169713713"/>
      <w:bookmarkStart w:id="2389" w:name="_Toc176445264"/>
      <w:r>
        <w:t>8.2.5</w:t>
      </w:r>
      <w:r w:rsidRPr="00F95B02">
        <w:tab/>
        <w:t xml:space="preserve">Requirements for PUSCH </w:t>
      </w:r>
      <w:r>
        <w:t>with DM-RS bundling</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4C5952F9" w14:textId="77777777" w:rsidR="00C940F1" w:rsidRPr="00F95B02" w:rsidRDefault="00C940F1" w:rsidP="00C940F1">
      <w:pPr>
        <w:pStyle w:val="Heading4"/>
        <w:rPr>
          <w:rFonts w:eastAsia="Malgun Gothic"/>
        </w:rPr>
      </w:pPr>
      <w:bookmarkStart w:id="2390" w:name="_Toc123049118"/>
      <w:bookmarkStart w:id="2391" w:name="_Toc123052037"/>
      <w:bookmarkStart w:id="2392" w:name="_Toc123054506"/>
      <w:bookmarkStart w:id="2393" w:name="_Toc123717607"/>
      <w:bookmarkStart w:id="2394" w:name="_Toc124157183"/>
      <w:bookmarkStart w:id="2395" w:name="_Toc124266587"/>
      <w:bookmarkStart w:id="2396" w:name="_Toc131595945"/>
      <w:bookmarkStart w:id="2397" w:name="_Toc131740943"/>
      <w:bookmarkStart w:id="2398" w:name="_Toc131766477"/>
      <w:bookmarkStart w:id="2399" w:name="_Toc138837699"/>
      <w:bookmarkStart w:id="2400" w:name="_Toc156567520"/>
      <w:bookmarkStart w:id="2401" w:name="_Toc169713714"/>
      <w:bookmarkStart w:id="2402" w:name="_Toc176445265"/>
      <w:r>
        <w:rPr>
          <w:rFonts w:eastAsia="Malgun Gothic"/>
        </w:rPr>
        <w:t>8.2.5</w:t>
      </w:r>
      <w:r w:rsidRPr="00F95B02">
        <w:rPr>
          <w:rFonts w:eastAsia="Malgun Gothic"/>
        </w:rPr>
        <w:t>.1</w:t>
      </w:r>
      <w:r w:rsidRPr="00F95B02">
        <w:rPr>
          <w:rFonts w:eastAsia="Malgun Gothic"/>
        </w:rPr>
        <w:tab/>
        <w:t>General</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lastRenderedPageBreak/>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403" w:name="_Toc123049119"/>
      <w:bookmarkStart w:id="2404" w:name="_Toc123052038"/>
      <w:bookmarkStart w:id="2405" w:name="_Toc123054507"/>
      <w:bookmarkStart w:id="2406" w:name="_Toc123717608"/>
      <w:bookmarkStart w:id="2407" w:name="_Toc124157184"/>
      <w:bookmarkStart w:id="2408" w:name="_Toc124266588"/>
      <w:bookmarkStart w:id="2409" w:name="_Toc131595946"/>
      <w:bookmarkStart w:id="2410" w:name="_Toc131740944"/>
      <w:bookmarkStart w:id="2411" w:name="_Toc131766478"/>
      <w:bookmarkStart w:id="2412" w:name="_Toc138837700"/>
      <w:bookmarkStart w:id="2413" w:name="_Toc156567521"/>
      <w:bookmarkStart w:id="2414" w:name="_Toc169713715"/>
      <w:bookmarkStart w:id="2415" w:name="_Toc176445266"/>
      <w:r>
        <w:rPr>
          <w:rFonts w:eastAsia="Malgun Gothic"/>
        </w:rPr>
        <w:t>8.2.5</w:t>
      </w:r>
      <w:r w:rsidRPr="00F95B02">
        <w:rPr>
          <w:lang w:eastAsia="zh-CN"/>
        </w:rPr>
        <w:t>.2</w:t>
      </w:r>
      <w:r w:rsidRPr="00F95B02">
        <w:rPr>
          <w:rFonts w:eastAsia="Malgun Gothic"/>
        </w:rPr>
        <w:tab/>
        <w:t>Minimum requirements</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1C7545" w:rsidRPr="00F95B02" w14:paraId="36343C3D" w14:textId="77777777" w:rsidTr="001C7545">
        <w:trPr>
          <w:trHeight w:val="105"/>
        </w:trPr>
        <w:tc>
          <w:tcPr>
            <w:tcW w:w="1028" w:type="dxa"/>
            <w:vMerge w:val="restart"/>
            <w:vAlign w:val="center"/>
          </w:tcPr>
          <w:p w14:paraId="62D55A23" w14:textId="77777777" w:rsidR="001C7545" w:rsidRPr="00F95B02" w:rsidRDefault="001C7545" w:rsidP="001C7545">
            <w:pPr>
              <w:pStyle w:val="TAC"/>
            </w:pPr>
            <w:r w:rsidRPr="00F95B02">
              <w:t>1</w:t>
            </w:r>
          </w:p>
        </w:tc>
        <w:tc>
          <w:tcPr>
            <w:tcW w:w="1089" w:type="dxa"/>
            <w:vAlign w:val="center"/>
          </w:tcPr>
          <w:p w14:paraId="2DEFE12F" w14:textId="77777777" w:rsidR="001C7545" w:rsidRPr="00F95B02" w:rsidRDefault="001C7545" w:rsidP="001C7545">
            <w:pPr>
              <w:pStyle w:val="TAC"/>
            </w:pPr>
            <w:r>
              <w:t>1</w:t>
            </w:r>
          </w:p>
        </w:tc>
        <w:tc>
          <w:tcPr>
            <w:tcW w:w="888" w:type="dxa"/>
            <w:vAlign w:val="center"/>
          </w:tcPr>
          <w:p w14:paraId="669E9433" w14:textId="77777777" w:rsidR="001C7545" w:rsidRPr="00F95B02" w:rsidRDefault="001C7545" w:rsidP="001C7545">
            <w:pPr>
              <w:pStyle w:val="TAC"/>
            </w:pPr>
            <w:r w:rsidRPr="00F95B02">
              <w:t>Normal</w:t>
            </w:r>
          </w:p>
        </w:tc>
        <w:tc>
          <w:tcPr>
            <w:tcW w:w="1880" w:type="dxa"/>
            <w:vAlign w:val="center"/>
          </w:tcPr>
          <w:p w14:paraId="6CA85758" w14:textId="77777777" w:rsidR="001C7545" w:rsidRPr="00F95B02" w:rsidRDefault="001C7545" w:rsidP="001C7545">
            <w:pPr>
              <w:pStyle w:val="TAC"/>
            </w:pPr>
            <w:r w:rsidRPr="00312333">
              <w:t>NTN-TDLA100-200 Low</w:t>
            </w:r>
          </w:p>
        </w:tc>
        <w:tc>
          <w:tcPr>
            <w:tcW w:w="1199" w:type="dxa"/>
            <w:vAlign w:val="center"/>
          </w:tcPr>
          <w:p w14:paraId="112BBD9D" w14:textId="77777777" w:rsidR="001C7545" w:rsidRPr="00F95B02" w:rsidRDefault="001C7545" w:rsidP="001C7545">
            <w:pPr>
              <w:pStyle w:val="TAC"/>
            </w:pPr>
            <w:r>
              <w:t>70</w:t>
            </w:r>
            <w:r w:rsidRPr="00F95B02">
              <w:t>%</w:t>
            </w:r>
            <w:r>
              <w:t xml:space="preserve"> </w:t>
            </w:r>
          </w:p>
        </w:tc>
        <w:tc>
          <w:tcPr>
            <w:tcW w:w="1426" w:type="dxa"/>
            <w:vAlign w:val="center"/>
          </w:tcPr>
          <w:p w14:paraId="5615E037" w14:textId="53C0D3CA" w:rsidR="001C7545" w:rsidRPr="00F95B02" w:rsidRDefault="001C7545" w:rsidP="001C7545">
            <w:pPr>
              <w:pStyle w:val="TAC"/>
              <w:rPr>
                <w:lang w:eastAsia="zh-CN"/>
              </w:rPr>
            </w:pPr>
            <w:r>
              <w:rPr>
                <w:lang w:val="fr-FR" w:eastAsia="zh-CN"/>
              </w:rPr>
              <w:t>G-FR1-NTN-A3-7</w:t>
            </w:r>
          </w:p>
        </w:tc>
        <w:tc>
          <w:tcPr>
            <w:tcW w:w="1293" w:type="dxa"/>
            <w:vAlign w:val="center"/>
          </w:tcPr>
          <w:p w14:paraId="20476FF4" w14:textId="77777777" w:rsidR="001C7545" w:rsidRPr="00F95B02" w:rsidRDefault="001C7545" w:rsidP="001C7545">
            <w:pPr>
              <w:pStyle w:val="TAC"/>
            </w:pPr>
            <w:r>
              <w:t>p</w:t>
            </w:r>
            <w:r w:rsidRPr="00F95B02">
              <w:t>os</w:t>
            </w:r>
            <w:r>
              <w:t>1</w:t>
            </w:r>
          </w:p>
        </w:tc>
        <w:tc>
          <w:tcPr>
            <w:tcW w:w="974" w:type="dxa"/>
            <w:vAlign w:val="center"/>
          </w:tcPr>
          <w:p w14:paraId="6F9EB28A" w14:textId="13B38F24" w:rsidR="001C7545" w:rsidRPr="00F95B02" w:rsidRDefault="001C7545" w:rsidP="001C7545">
            <w:pPr>
              <w:pStyle w:val="TAC"/>
              <w:rPr>
                <w:lang w:eastAsia="zh-CN"/>
              </w:rPr>
            </w:pPr>
            <w:r>
              <w:rPr>
                <w:lang w:eastAsia="zh-CN"/>
              </w:rPr>
              <w:t>[-0.7]</w:t>
            </w:r>
          </w:p>
        </w:tc>
      </w:tr>
      <w:tr w:rsidR="001C7545" w14:paraId="4D6F49BC" w14:textId="77777777" w:rsidTr="001C7545">
        <w:trPr>
          <w:trHeight w:val="105"/>
        </w:trPr>
        <w:tc>
          <w:tcPr>
            <w:tcW w:w="1028" w:type="dxa"/>
            <w:vMerge/>
            <w:vAlign w:val="center"/>
          </w:tcPr>
          <w:p w14:paraId="0CF7BD6A" w14:textId="77777777" w:rsidR="001C7545" w:rsidRPr="00F95B02" w:rsidRDefault="001C7545" w:rsidP="001C7545">
            <w:pPr>
              <w:pStyle w:val="TAC"/>
            </w:pPr>
          </w:p>
        </w:tc>
        <w:tc>
          <w:tcPr>
            <w:tcW w:w="1089" w:type="dxa"/>
            <w:vAlign w:val="center"/>
          </w:tcPr>
          <w:p w14:paraId="172A4967" w14:textId="77777777" w:rsidR="001C7545" w:rsidRPr="00F95B02" w:rsidRDefault="001C7545" w:rsidP="001C7545">
            <w:pPr>
              <w:pStyle w:val="TAC"/>
            </w:pPr>
            <w:r>
              <w:t>2</w:t>
            </w:r>
          </w:p>
        </w:tc>
        <w:tc>
          <w:tcPr>
            <w:tcW w:w="888" w:type="dxa"/>
            <w:vAlign w:val="center"/>
          </w:tcPr>
          <w:p w14:paraId="4C4EA93E" w14:textId="77777777" w:rsidR="001C7545" w:rsidRPr="00F95B02" w:rsidRDefault="001C7545" w:rsidP="001C7545">
            <w:pPr>
              <w:pStyle w:val="TAC"/>
            </w:pPr>
            <w:r w:rsidRPr="00F95B02">
              <w:t>Normal</w:t>
            </w:r>
          </w:p>
        </w:tc>
        <w:tc>
          <w:tcPr>
            <w:tcW w:w="1880" w:type="dxa"/>
            <w:vAlign w:val="center"/>
          </w:tcPr>
          <w:p w14:paraId="00BF8B8A" w14:textId="77777777" w:rsidR="001C7545" w:rsidRPr="00F95B02" w:rsidRDefault="001C7545" w:rsidP="001C7545">
            <w:pPr>
              <w:pStyle w:val="TAC"/>
            </w:pPr>
            <w:r w:rsidRPr="00312333">
              <w:t>NTN-TDLA100-200 Low</w:t>
            </w:r>
          </w:p>
        </w:tc>
        <w:tc>
          <w:tcPr>
            <w:tcW w:w="1199" w:type="dxa"/>
            <w:vAlign w:val="center"/>
          </w:tcPr>
          <w:p w14:paraId="4F58E2B5" w14:textId="77777777" w:rsidR="001C7545" w:rsidRDefault="001C7545" w:rsidP="001C7545">
            <w:pPr>
              <w:pStyle w:val="TAC"/>
            </w:pPr>
            <w:r>
              <w:t>70</w:t>
            </w:r>
            <w:r w:rsidRPr="00F95B02">
              <w:t>%</w:t>
            </w:r>
            <w:r>
              <w:t xml:space="preserve"> </w:t>
            </w:r>
          </w:p>
        </w:tc>
        <w:tc>
          <w:tcPr>
            <w:tcW w:w="1426" w:type="dxa"/>
            <w:vAlign w:val="center"/>
          </w:tcPr>
          <w:p w14:paraId="1FFE0EBA" w14:textId="79AB9F94" w:rsidR="001C7545" w:rsidRPr="0003430F" w:rsidRDefault="001C7545" w:rsidP="001C7545">
            <w:pPr>
              <w:pStyle w:val="TAC"/>
              <w:rPr>
                <w:lang w:eastAsia="zh-CN"/>
              </w:rPr>
            </w:pPr>
            <w:r>
              <w:rPr>
                <w:lang w:val="fr-FR" w:eastAsia="zh-CN"/>
              </w:rPr>
              <w:t>G-FR1-NTN-A3-7</w:t>
            </w:r>
          </w:p>
        </w:tc>
        <w:tc>
          <w:tcPr>
            <w:tcW w:w="1293" w:type="dxa"/>
            <w:vAlign w:val="center"/>
          </w:tcPr>
          <w:p w14:paraId="7087B3C2" w14:textId="77777777" w:rsidR="001C7545" w:rsidRDefault="001C7545" w:rsidP="001C7545">
            <w:pPr>
              <w:pStyle w:val="TAC"/>
            </w:pPr>
            <w:r>
              <w:t>p</w:t>
            </w:r>
            <w:r w:rsidRPr="00F95B02">
              <w:t>os</w:t>
            </w:r>
            <w:r>
              <w:t>1</w:t>
            </w:r>
          </w:p>
        </w:tc>
        <w:tc>
          <w:tcPr>
            <w:tcW w:w="974" w:type="dxa"/>
            <w:vAlign w:val="center"/>
          </w:tcPr>
          <w:p w14:paraId="2108108A" w14:textId="5B17E9A5" w:rsidR="001C7545" w:rsidRDefault="001C7545" w:rsidP="001C7545">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1C7545" w:rsidRPr="0054322B" w14:paraId="395DC480" w14:textId="77777777" w:rsidTr="001C7545">
        <w:trPr>
          <w:trHeight w:val="105"/>
        </w:trPr>
        <w:tc>
          <w:tcPr>
            <w:tcW w:w="1028" w:type="dxa"/>
            <w:vMerge w:val="restart"/>
            <w:vAlign w:val="center"/>
          </w:tcPr>
          <w:p w14:paraId="3318941C" w14:textId="77777777" w:rsidR="001C7545" w:rsidRPr="0054322B" w:rsidRDefault="001C7545" w:rsidP="001C7545">
            <w:pPr>
              <w:pStyle w:val="TAC"/>
            </w:pPr>
            <w:r w:rsidRPr="0054322B">
              <w:t>1</w:t>
            </w:r>
          </w:p>
        </w:tc>
        <w:tc>
          <w:tcPr>
            <w:tcW w:w="1089" w:type="dxa"/>
            <w:vAlign w:val="center"/>
          </w:tcPr>
          <w:p w14:paraId="50F6D7F4" w14:textId="77777777" w:rsidR="001C7545" w:rsidRPr="0054322B" w:rsidRDefault="001C7545" w:rsidP="001C7545">
            <w:pPr>
              <w:pStyle w:val="TAC"/>
            </w:pPr>
            <w:r w:rsidRPr="0054322B">
              <w:t>1</w:t>
            </w:r>
          </w:p>
        </w:tc>
        <w:tc>
          <w:tcPr>
            <w:tcW w:w="888" w:type="dxa"/>
            <w:vAlign w:val="center"/>
          </w:tcPr>
          <w:p w14:paraId="28C7870E" w14:textId="77777777" w:rsidR="001C7545" w:rsidRPr="0054322B" w:rsidRDefault="001C7545" w:rsidP="001C7545">
            <w:pPr>
              <w:pStyle w:val="TAC"/>
            </w:pPr>
            <w:r w:rsidRPr="0054322B">
              <w:t>Normal</w:t>
            </w:r>
          </w:p>
        </w:tc>
        <w:tc>
          <w:tcPr>
            <w:tcW w:w="1880" w:type="dxa"/>
            <w:vAlign w:val="center"/>
          </w:tcPr>
          <w:p w14:paraId="0994EEA5" w14:textId="77777777" w:rsidR="001C7545" w:rsidRPr="0054322B" w:rsidRDefault="001C7545" w:rsidP="001C7545">
            <w:pPr>
              <w:pStyle w:val="TAC"/>
            </w:pPr>
            <w:r w:rsidRPr="0054322B">
              <w:t>NTN-TDLA100-200 Low</w:t>
            </w:r>
          </w:p>
        </w:tc>
        <w:tc>
          <w:tcPr>
            <w:tcW w:w="1199" w:type="dxa"/>
            <w:vAlign w:val="center"/>
          </w:tcPr>
          <w:p w14:paraId="3193D927" w14:textId="77777777" w:rsidR="001C7545" w:rsidRPr="0054322B" w:rsidRDefault="001C7545" w:rsidP="001C7545">
            <w:pPr>
              <w:pStyle w:val="TAC"/>
            </w:pPr>
            <w:r w:rsidRPr="0054322B">
              <w:t xml:space="preserve">70% </w:t>
            </w:r>
          </w:p>
        </w:tc>
        <w:tc>
          <w:tcPr>
            <w:tcW w:w="1426" w:type="dxa"/>
            <w:vAlign w:val="center"/>
          </w:tcPr>
          <w:p w14:paraId="0FFE8344" w14:textId="2C87F7AE" w:rsidR="001C7545" w:rsidRPr="0054322B" w:rsidRDefault="001C7545" w:rsidP="001C7545">
            <w:pPr>
              <w:pStyle w:val="TAC"/>
              <w:rPr>
                <w:lang w:eastAsia="zh-CN"/>
              </w:rPr>
            </w:pPr>
            <w:r w:rsidRPr="0054322B">
              <w:rPr>
                <w:lang w:val="fr-FR" w:eastAsia="zh-CN"/>
              </w:rPr>
              <w:t>G-FR1-NTN-A3-8</w:t>
            </w:r>
          </w:p>
        </w:tc>
        <w:tc>
          <w:tcPr>
            <w:tcW w:w="1293" w:type="dxa"/>
            <w:vAlign w:val="center"/>
          </w:tcPr>
          <w:p w14:paraId="31FE6FDE" w14:textId="77777777" w:rsidR="001C7545" w:rsidRPr="0054322B" w:rsidRDefault="001C7545" w:rsidP="001C7545">
            <w:pPr>
              <w:pStyle w:val="TAC"/>
            </w:pPr>
            <w:r w:rsidRPr="0054322B">
              <w:t>pos1</w:t>
            </w:r>
          </w:p>
        </w:tc>
        <w:tc>
          <w:tcPr>
            <w:tcW w:w="974" w:type="dxa"/>
            <w:vAlign w:val="center"/>
          </w:tcPr>
          <w:p w14:paraId="091658EA" w14:textId="0E90CC4A" w:rsidR="001C7545" w:rsidRPr="0054322B" w:rsidRDefault="001C7545" w:rsidP="001C7545">
            <w:pPr>
              <w:pStyle w:val="TAC"/>
              <w:rPr>
                <w:lang w:eastAsia="zh-CN"/>
              </w:rPr>
            </w:pPr>
            <w:r>
              <w:rPr>
                <w:lang w:eastAsia="zh-CN"/>
              </w:rPr>
              <w:t>[-3.5]</w:t>
            </w:r>
          </w:p>
        </w:tc>
      </w:tr>
      <w:tr w:rsidR="001C7545" w:rsidRPr="0054322B" w14:paraId="67FF743D" w14:textId="77777777" w:rsidTr="001C7545">
        <w:trPr>
          <w:trHeight w:val="105"/>
        </w:trPr>
        <w:tc>
          <w:tcPr>
            <w:tcW w:w="1028" w:type="dxa"/>
            <w:vMerge/>
            <w:vAlign w:val="center"/>
          </w:tcPr>
          <w:p w14:paraId="5D4844E1" w14:textId="77777777" w:rsidR="001C7545" w:rsidRPr="0054322B" w:rsidRDefault="001C7545" w:rsidP="001C7545">
            <w:pPr>
              <w:pStyle w:val="TAC"/>
            </w:pPr>
          </w:p>
        </w:tc>
        <w:tc>
          <w:tcPr>
            <w:tcW w:w="1089" w:type="dxa"/>
            <w:vAlign w:val="center"/>
          </w:tcPr>
          <w:p w14:paraId="38875889" w14:textId="77777777" w:rsidR="001C7545" w:rsidRPr="0054322B" w:rsidRDefault="001C7545" w:rsidP="001C7545">
            <w:pPr>
              <w:pStyle w:val="TAC"/>
            </w:pPr>
            <w:r w:rsidRPr="0054322B">
              <w:t>2</w:t>
            </w:r>
          </w:p>
        </w:tc>
        <w:tc>
          <w:tcPr>
            <w:tcW w:w="888" w:type="dxa"/>
            <w:vAlign w:val="center"/>
          </w:tcPr>
          <w:p w14:paraId="3B5C4FB8" w14:textId="77777777" w:rsidR="001C7545" w:rsidRPr="0054322B" w:rsidRDefault="001C7545" w:rsidP="001C7545">
            <w:pPr>
              <w:pStyle w:val="TAC"/>
            </w:pPr>
            <w:r w:rsidRPr="0054322B">
              <w:t>Normal</w:t>
            </w:r>
          </w:p>
        </w:tc>
        <w:tc>
          <w:tcPr>
            <w:tcW w:w="1880" w:type="dxa"/>
            <w:vAlign w:val="center"/>
          </w:tcPr>
          <w:p w14:paraId="5F6B186A" w14:textId="77777777" w:rsidR="001C7545" w:rsidRPr="0054322B" w:rsidRDefault="001C7545" w:rsidP="001C7545">
            <w:pPr>
              <w:pStyle w:val="TAC"/>
            </w:pPr>
            <w:r w:rsidRPr="0054322B">
              <w:t>NTN-TDLA100-200 Low</w:t>
            </w:r>
          </w:p>
        </w:tc>
        <w:tc>
          <w:tcPr>
            <w:tcW w:w="1199" w:type="dxa"/>
            <w:vAlign w:val="center"/>
          </w:tcPr>
          <w:p w14:paraId="2A947ACB" w14:textId="77777777" w:rsidR="001C7545" w:rsidRPr="0054322B" w:rsidRDefault="001C7545" w:rsidP="001C7545">
            <w:pPr>
              <w:pStyle w:val="TAC"/>
            </w:pPr>
            <w:r w:rsidRPr="0054322B">
              <w:t xml:space="preserve">70% </w:t>
            </w:r>
          </w:p>
        </w:tc>
        <w:tc>
          <w:tcPr>
            <w:tcW w:w="1426" w:type="dxa"/>
            <w:vAlign w:val="center"/>
          </w:tcPr>
          <w:p w14:paraId="1D3780E2" w14:textId="5D845935" w:rsidR="001C7545" w:rsidRPr="0054322B" w:rsidRDefault="001C7545" w:rsidP="001C7545">
            <w:pPr>
              <w:pStyle w:val="TAC"/>
              <w:rPr>
                <w:lang w:eastAsia="zh-CN"/>
              </w:rPr>
            </w:pPr>
            <w:r w:rsidRPr="0054322B">
              <w:rPr>
                <w:lang w:val="fr-FR" w:eastAsia="zh-CN"/>
              </w:rPr>
              <w:t>G-FR1-NTN-A3-8</w:t>
            </w:r>
          </w:p>
        </w:tc>
        <w:tc>
          <w:tcPr>
            <w:tcW w:w="1293" w:type="dxa"/>
            <w:vAlign w:val="center"/>
          </w:tcPr>
          <w:p w14:paraId="75582E59" w14:textId="77777777" w:rsidR="001C7545" w:rsidRPr="0054322B" w:rsidRDefault="001C7545" w:rsidP="001C7545">
            <w:pPr>
              <w:pStyle w:val="TAC"/>
            </w:pPr>
            <w:r w:rsidRPr="0054322B">
              <w:t>pos1</w:t>
            </w:r>
          </w:p>
        </w:tc>
        <w:tc>
          <w:tcPr>
            <w:tcW w:w="974" w:type="dxa"/>
            <w:vAlign w:val="center"/>
          </w:tcPr>
          <w:p w14:paraId="52F6FAC7" w14:textId="068577E6" w:rsidR="001C7545" w:rsidRPr="0054322B" w:rsidRDefault="001C7545" w:rsidP="001C7545">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lastRenderedPageBreak/>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1C7545" w:rsidRPr="0054322B" w14:paraId="1AA5BCF2" w14:textId="77777777" w:rsidTr="001C7545">
        <w:trPr>
          <w:trHeight w:val="105"/>
        </w:trPr>
        <w:tc>
          <w:tcPr>
            <w:tcW w:w="1028" w:type="dxa"/>
            <w:vMerge w:val="restart"/>
            <w:vAlign w:val="center"/>
          </w:tcPr>
          <w:p w14:paraId="5F58EB39" w14:textId="77777777" w:rsidR="001C7545" w:rsidRPr="0054322B" w:rsidRDefault="001C7545" w:rsidP="001C7545">
            <w:pPr>
              <w:pStyle w:val="TAC"/>
            </w:pPr>
            <w:r w:rsidRPr="0054322B">
              <w:t>1</w:t>
            </w:r>
          </w:p>
        </w:tc>
        <w:tc>
          <w:tcPr>
            <w:tcW w:w="1089" w:type="dxa"/>
            <w:vAlign w:val="center"/>
          </w:tcPr>
          <w:p w14:paraId="7144D933" w14:textId="77777777" w:rsidR="001C7545" w:rsidRPr="0054322B" w:rsidRDefault="001C7545" w:rsidP="001C7545">
            <w:pPr>
              <w:pStyle w:val="TAC"/>
              <w:rPr>
                <w:lang w:eastAsia="zh-CN"/>
              </w:rPr>
            </w:pPr>
            <w:r w:rsidRPr="0054322B">
              <w:rPr>
                <w:rFonts w:hint="eastAsia"/>
                <w:lang w:eastAsia="zh-CN"/>
              </w:rPr>
              <w:t>1</w:t>
            </w:r>
          </w:p>
        </w:tc>
        <w:tc>
          <w:tcPr>
            <w:tcW w:w="888" w:type="dxa"/>
            <w:vAlign w:val="center"/>
          </w:tcPr>
          <w:p w14:paraId="794D5E27" w14:textId="77777777" w:rsidR="001C7545" w:rsidRPr="0054322B" w:rsidRDefault="001C7545" w:rsidP="001C7545">
            <w:pPr>
              <w:pStyle w:val="TAC"/>
            </w:pPr>
            <w:r w:rsidRPr="0054322B">
              <w:t>Normal</w:t>
            </w:r>
          </w:p>
        </w:tc>
        <w:tc>
          <w:tcPr>
            <w:tcW w:w="1880" w:type="dxa"/>
            <w:vAlign w:val="center"/>
          </w:tcPr>
          <w:p w14:paraId="2821FC46" w14:textId="77777777" w:rsidR="001C7545" w:rsidRPr="0054322B" w:rsidRDefault="001C7545" w:rsidP="001C7545">
            <w:pPr>
              <w:pStyle w:val="TAC"/>
            </w:pPr>
            <w:r w:rsidRPr="0054322B">
              <w:t>NTN-TDLA100-200 Low</w:t>
            </w:r>
          </w:p>
        </w:tc>
        <w:tc>
          <w:tcPr>
            <w:tcW w:w="1199" w:type="dxa"/>
            <w:vAlign w:val="center"/>
          </w:tcPr>
          <w:p w14:paraId="3AD7D7E1" w14:textId="77777777" w:rsidR="001C7545" w:rsidRPr="0054322B" w:rsidRDefault="001C7545" w:rsidP="001C7545">
            <w:pPr>
              <w:pStyle w:val="TAC"/>
            </w:pPr>
            <w:r w:rsidRPr="0054322B">
              <w:t xml:space="preserve">70% </w:t>
            </w:r>
          </w:p>
        </w:tc>
        <w:tc>
          <w:tcPr>
            <w:tcW w:w="1426" w:type="dxa"/>
            <w:vAlign w:val="center"/>
          </w:tcPr>
          <w:p w14:paraId="0581B366" w14:textId="4D14F3F2" w:rsidR="001C7545" w:rsidRPr="0054322B" w:rsidRDefault="001C7545" w:rsidP="001C7545">
            <w:pPr>
              <w:pStyle w:val="TAC"/>
            </w:pPr>
            <w:r w:rsidRPr="0054322B">
              <w:rPr>
                <w:lang w:val="fr-FR" w:eastAsia="zh-CN"/>
              </w:rPr>
              <w:t>G-FR1-NTN-A3-7</w:t>
            </w:r>
          </w:p>
        </w:tc>
        <w:tc>
          <w:tcPr>
            <w:tcW w:w="1293" w:type="dxa"/>
            <w:vAlign w:val="center"/>
          </w:tcPr>
          <w:p w14:paraId="5BCC0FAB" w14:textId="77777777" w:rsidR="001C7545" w:rsidRPr="0054322B" w:rsidRDefault="001C7545" w:rsidP="001C7545">
            <w:pPr>
              <w:pStyle w:val="TAC"/>
            </w:pPr>
            <w:r w:rsidRPr="0054322B">
              <w:t>pos1</w:t>
            </w:r>
          </w:p>
        </w:tc>
        <w:tc>
          <w:tcPr>
            <w:tcW w:w="974" w:type="dxa"/>
            <w:vAlign w:val="center"/>
          </w:tcPr>
          <w:p w14:paraId="3E81F521" w14:textId="49555A91" w:rsidR="001C7545" w:rsidRPr="0054322B" w:rsidRDefault="001C7545" w:rsidP="001C7545">
            <w:pPr>
              <w:pStyle w:val="TAC"/>
              <w:rPr>
                <w:lang w:eastAsia="zh-CN"/>
              </w:rPr>
            </w:pPr>
            <w:r>
              <w:rPr>
                <w:lang w:eastAsia="zh-CN"/>
              </w:rPr>
              <w:t>[-0.6]</w:t>
            </w:r>
          </w:p>
        </w:tc>
      </w:tr>
      <w:tr w:rsidR="001C7545" w:rsidRPr="0054322B" w14:paraId="1AB50AFB" w14:textId="77777777" w:rsidTr="001C7545">
        <w:trPr>
          <w:trHeight w:val="105"/>
        </w:trPr>
        <w:tc>
          <w:tcPr>
            <w:tcW w:w="1028" w:type="dxa"/>
            <w:vMerge/>
            <w:vAlign w:val="center"/>
          </w:tcPr>
          <w:p w14:paraId="634E4E1A" w14:textId="77777777" w:rsidR="001C7545" w:rsidRPr="0054322B" w:rsidRDefault="001C7545" w:rsidP="001C7545">
            <w:pPr>
              <w:pStyle w:val="TAC"/>
            </w:pPr>
          </w:p>
        </w:tc>
        <w:tc>
          <w:tcPr>
            <w:tcW w:w="1089" w:type="dxa"/>
            <w:vAlign w:val="center"/>
          </w:tcPr>
          <w:p w14:paraId="4E173281" w14:textId="77777777" w:rsidR="001C7545" w:rsidRPr="0054322B" w:rsidRDefault="001C7545" w:rsidP="001C7545">
            <w:pPr>
              <w:pStyle w:val="TAC"/>
              <w:rPr>
                <w:lang w:eastAsia="zh-CN"/>
              </w:rPr>
            </w:pPr>
            <w:r w:rsidRPr="0054322B">
              <w:rPr>
                <w:rFonts w:hint="eastAsia"/>
                <w:lang w:eastAsia="zh-CN"/>
              </w:rPr>
              <w:t>2</w:t>
            </w:r>
          </w:p>
        </w:tc>
        <w:tc>
          <w:tcPr>
            <w:tcW w:w="888" w:type="dxa"/>
            <w:vAlign w:val="center"/>
          </w:tcPr>
          <w:p w14:paraId="6AF970C1" w14:textId="77777777" w:rsidR="001C7545" w:rsidRPr="0054322B" w:rsidRDefault="001C7545" w:rsidP="001C7545">
            <w:pPr>
              <w:pStyle w:val="TAC"/>
            </w:pPr>
            <w:r w:rsidRPr="0054322B">
              <w:t>Normal</w:t>
            </w:r>
          </w:p>
        </w:tc>
        <w:tc>
          <w:tcPr>
            <w:tcW w:w="1880" w:type="dxa"/>
            <w:vAlign w:val="center"/>
          </w:tcPr>
          <w:p w14:paraId="7E67798C" w14:textId="77777777" w:rsidR="001C7545" w:rsidRPr="0054322B" w:rsidRDefault="001C7545" w:rsidP="001C7545">
            <w:pPr>
              <w:pStyle w:val="TAC"/>
            </w:pPr>
            <w:r w:rsidRPr="0054322B">
              <w:t>NTN-TDLA100-200 Low</w:t>
            </w:r>
          </w:p>
        </w:tc>
        <w:tc>
          <w:tcPr>
            <w:tcW w:w="1199" w:type="dxa"/>
            <w:vAlign w:val="center"/>
          </w:tcPr>
          <w:p w14:paraId="62AEDD2E" w14:textId="77777777" w:rsidR="001C7545" w:rsidRPr="0054322B" w:rsidRDefault="001C7545" w:rsidP="001C7545">
            <w:pPr>
              <w:pStyle w:val="TAC"/>
            </w:pPr>
            <w:r w:rsidRPr="0054322B">
              <w:t xml:space="preserve">70% </w:t>
            </w:r>
          </w:p>
        </w:tc>
        <w:tc>
          <w:tcPr>
            <w:tcW w:w="1426" w:type="dxa"/>
            <w:vAlign w:val="center"/>
          </w:tcPr>
          <w:p w14:paraId="69680826" w14:textId="38EAEFA2" w:rsidR="001C7545" w:rsidRPr="0054322B" w:rsidRDefault="001C7545" w:rsidP="001C7545">
            <w:pPr>
              <w:pStyle w:val="TAC"/>
              <w:rPr>
                <w:lang w:eastAsia="zh-CN"/>
              </w:rPr>
            </w:pPr>
            <w:r w:rsidRPr="0054322B">
              <w:rPr>
                <w:lang w:val="fr-FR" w:eastAsia="zh-CN"/>
              </w:rPr>
              <w:t>G-FR1-NTN-A3-7</w:t>
            </w:r>
          </w:p>
        </w:tc>
        <w:tc>
          <w:tcPr>
            <w:tcW w:w="1293" w:type="dxa"/>
            <w:vAlign w:val="center"/>
          </w:tcPr>
          <w:p w14:paraId="570D7CDC" w14:textId="77777777" w:rsidR="001C7545" w:rsidRPr="0054322B" w:rsidRDefault="001C7545" w:rsidP="001C7545">
            <w:pPr>
              <w:pStyle w:val="TAC"/>
            </w:pPr>
            <w:r w:rsidRPr="0054322B">
              <w:t>pos1</w:t>
            </w:r>
          </w:p>
        </w:tc>
        <w:tc>
          <w:tcPr>
            <w:tcW w:w="974" w:type="dxa"/>
            <w:vAlign w:val="center"/>
          </w:tcPr>
          <w:p w14:paraId="3B7BE2B5" w14:textId="6A80465D" w:rsidR="001C7545" w:rsidRPr="0054322B" w:rsidRDefault="001C7545" w:rsidP="001C7545">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1C7545" w:rsidRPr="00F95B02" w14:paraId="7C224403" w14:textId="77777777" w:rsidTr="001C7545">
        <w:trPr>
          <w:trHeight w:val="105"/>
        </w:trPr>
        <w:tc>
          <w:tcPr>
            <w:tcW w:w="1028" w:type="dxa"/>
            <w:vMerge w:val="restart"/>
            <w:vAlign w:val="center"/>
          </w:tcPr>
          <w:p w14:paraId="4D20B83C" w14:textId="77777777" w:rsidR="001C7545" w:rsidRPr="00F95B02" w:rsidRDefault="001C7545" w:rsidP="001C7545">
            <w:pPr>
              <w:pStyle w:val="TAC"/>
            </w:pPr>
            <w:r w:rsidRPr="00F95B02">
              <w:t>1</w:t>
            </w:r>
          </w:p>
        </w:tc>
        <w:tc>
          <w:tcPr>
            <w:tcW w:w="1089" w:type="dxa"/>
            <w:vAlign w:val="center"/>
          </w:tcPr>
          <w:p w14:paraId="7B48C3DD" w14:textId="77777777" w:rsidR="001C7545" w:rsidRPr="00F95B02" w:rsidRDefault="001C7545" w:rsidP="001C7545">
            <w:pPr>
              <w:pStyle w:val="TAC"/>
            </w:pPr>
            <w:r>
              <w:t>1</w:t>
            </w:r>
          </w:p>
        </w:tc>
        <w:tc>
          <w:tcPr>
            <w:tcW w:w="888" w:type="dxa"/>
            <w:vAlign w:val="center"/>
          </w:tcPr>
          <w:p w14:paraId="318EEEF8" w14:textId="77777777" w:rsidR="001C7545" w:rsidRPr="00F95B02" w:rsidRDefault="001C7545" w:rsidP="001C7545">
            <w:pPr>
              <w:pStyle w:val="TAC"/>
            </w:pPr>
            <w:r w:rsidRPr="00F95B02">
              <w:t>Normal</w:t>
            </w:r>
          </w:p>
        </w:tc>
        <w:tc>
          <w:tcPr>
            <w:tcW w:w="1880" w:type="dxa"/>
            <w:vAlign w:val="center"/>
          </w:tcPr>
          <w:p w14:paraId="53727955" w14:textId="77777777" w:rsidR="001C7545" w:rsidRPr="00F95B02" w:rsidRDefault="001C7545" w:rsidP="001C7545">
            <w:pPr>
              <w:pStyle w:val="TAC"/>
            </w:pPr>
            <w:r w:rsidRPr="00E21D43">
              <w:t>NTN-TDLA100-200 Low</w:t>
            </w:r>
          </w:p>
        </w:tc>
        <w:tc>
          <w:tcPr>
            <w:tcW w:w="1199" w:type="dxa"/>
            <w:vAlign w:val="center"/>
          </w:tcPr>
          <w:p w14:paraId="69A59887" w14:textId="77777777" w:rsidR="001C7545" w:rsidRPr="00F95B02" w:rsidRDefault="001C7545" w:rsidP="001C7545">
            <w:pPr>
              <w:pStyle w:val="TAC"/>
            </w:pPr>
            <w:r>
              <w:t>70</w:t>
            </w:r>
            <w:r w:rsidRPr="00F95B02">
              <w:t>%</w:t>
            </w:r>
            <w:r>
              <w:t xml:space="preserve"> </w:t>
            </w:r>
          </w:p>
        </w:tc>
        <w:tc>
          <w:tcPr>
            <w:tcW w:w="1426" w:type="dxa"/>
            <w:vAlign w:val="center"/>
          </w:tcPr>
          <w:p w14:paraId="10D96D67" w14:textId="532099FA" w:rsidR="001C7545" w:rsidRPr="00F95B02" w:rsidRDefault="001C7545" w:rsidP="001C7545">
            <w:pPr>
              <w:pStyle w:val="TAC"/>
            </w:pPr>
            <w:r>
              <w:rPr>
                <w:lang w:val="fr-FR" w:eastAsia="zh-CN"/>
              </w:rPr>
              <w:t>G-FR1-NTN-A3-8</w:t>
            </w:r>
          </w:p>
        </w:tc>
        <w:tc>
          <w:tcPr>
            <w:tcW w:w="1293" w:type="dxa"/>
            <w:vAlign w:val="center"/>
          </w:tcPr>
          <w:p w14:paraId="0046D3A6" w14:textId="77777777" w:rsidR="001C7545" w:rsidRPr="00F95B02" w:rsidRDefault="001C7545" w:rsidP="001C7545">
            <w:pPr>
              <w:pStyle w:val="TAC"/>
            </w:pPr>
            <w:r>
              <w:t>p</w:t>
            </w:r>
            <w:r w:rsidRPr="00F95B02">
              <w:t>os</w:t>
            </w:r>
            <w:r>
              <w:t>1</w:t>
            </w:r>
          </w:p>
        </w:tc>
        <w:tc>
          <w:tcPr>
            <w:tcW w:w="974" w:type="dxa"/>
            <w:vAlign w:val="center"/>
          </w:tcPr>
          <w:p w14:paraId="383248DE" w14:textId="561847E2" w:rsidR="001C7545" w:rsidRPr="00F95B02" w:rsidRDefault="001C7545" w:rsidP="001C7545">
            <w:pPr>
              <w:pStyle w:val="TAC"/>
              <w:rPr>
                <w:lang w:eastAsia="zh-CN"/>
              </w:rPr>
            </w:pPr>
            <w:r>
              <w:rPr>
                <w:lang w:eastAsia="zh-CN"/>
              </w:rPr>
              <w:t>[-3.4]</w:t>
            </w:r>
          </w:p>
        </w:tc>
      </w:tr>
      <w:tr w:rsidR="001C7545" w14:paraId="503AA221" w14:textId="77777777" w:rsidTr="001C7545">
        <w:trPr>
          <w:trHeight w:val="105"/>
        </w:trPr>
        <w:tc>
          <w:tcPr>
            <w:tcW w:w="1028" w:type="dxa"/>
            <w:vMerge/>
            <w:vAlign w:val="center"/>
          </w:tcPr>
          <w:p w14:paraId="49982DBC" w14:textId="77777777" w:rsidR="001C7545" w:rsidRPr="00F95B02" w:rsidRDefault="001C7545" w:rsidP="001C7545">
            <w:pPr>
              <w:pStyle w:val="TAC"/>
            </w:pPr>
          </w:p>
        </w:tc>
        <w:tc>
          <w:tcPr>
            <w:tcW w:w="1089" w:type="dxa"/>
            <w:vAlign w:val="center"/>
          </w:tcPr>
          <w:p w14:paraId="6E1F6EDE" w14:textId="77777777" w:rsidR="001C7545" w:rsidRPr="00F95B02" w:rsidRDefault="001C7545" w:rsidP="001C7545">
            <w:pPr>
              <w:pStyle w:val="TAC"/>
              <w:rPr>
                <w:lang w:eastAsia="zh-CN"/>
              </w:rPr>
            </w:pPr>
            <w:r>
              <w:rPr>
                <w:rFonts w:hint="eastAsia"/>
                <w:lang w:eastAsia="zh-CN"/>
              </w:rPr>
              <w:t>2</w:t>
            </w:r>
          </w:p>
        </w:tc>
        <w:tc>
          <w:tcPr>
            <w:tcW w:w="888" w:type="dxa"/>
            <w:vAlign w:val="center"/>
          </w:tcPr>
          <w:p w14:paraId="46ED383A" w14:textId="77777777" w:rsidR="001C7545" w:rsidRPr="00F95B02" w:rsidRDefault="001C7545" w:rsidP="001C7545">
            <w:pPr>
              <w:pStyle w:val="TAC"/>
            </w:pPr>
            <w:r w:rsidRPr="00F95B02">
              <w:t>Normal</w:t>
            </w:r>
          </w:p>
        </w:tc>
        <w:tc>
          <w:tcPr>
            <w:tcW w:w="1880" w:type="dxa"/>
            <w:vAlign w:val="center"/>
          </w:tcPr>
          <w:p w14:paraId="1592F365" w14:textId="77777777" w:rsidR="001C7545" w:rsidRPr="00F95B02" w:rsidRDefault="001C7545" w:rsidP="001C7545">
            <w:pPr>
              <w:pStyle w:val="TAC"/>
            </w:pPr>
            <w:r w:rsidRPr="00E21D43">
              <w:t>NTN-TDLA100-200 Low</w:t>
            </w:r>
          </w:p>
        </w:tc>
        <w:tc>
          <w:tcPr>
            <w:tcW w:w="1199" w:type="dxa"/>
            <w:vAlign w:val="center"/>
          </w:tcPr>
          <w:p w14:paraId="419039DD" w14:textId="77777777" w:rsidR="001C7545" w:rsidRDefault="001C7545" w:rsidP="001C7545">
            <w:pPr>
              <w:pStyle w:val="TAC"/>
            </w:pPr>
            <w:r>
              <w:t>70</w:t>
            </w:r>
            <w:r w:rsidRPr="00F95B02">
              <w:t>%</w:t>
            </w:r>
            <w:r>
              <w:t xml:space="preserve"> </w:t>
            </w:r>
          </w:p>
        </w:tc>
        <w:tc>
          <w:tcPr>
            <w:tcW w:w="1426" w:type="dxa"/>
            <w:vAlign w:val="center"/>
          </w:tcPr>
          <w:p w14:paraId="5508BAC3" w14:textId="1FF58991" w:rsidR="001C7545" w:rsidRPr="0003430F" w:rsidRDefault="001C7545" w:rsidP="001C7545">
            <w:pPr>
              <w:pStyle w:val="TAC"/>
              <w:rPr>
                <w:lang w:eastAsia="zh-CN"/>
              </w:rPr>
            </w:pPr>
            <w:r>
              <w:rPr>
                <w:lang w:val="fr-FR" w:eastAsia="zh-CN"/>
              </w:rPr>
              <w:t>G-FR1-NTN-A3-8</w:t>
            </w:r>
          </w:p>
        </w:tc>
        <w:tc>
          <w:tcPr>
            <w:tcW w:w="1293" w:type="dxa"/>
            <w:vAlign w:val="center"/>
          </w:tcPr>
          <w:p w14:paraId="4AF19EC2" w14:textId="77777777" w:rsidR="001C7545" w:rsidRDefault="001C7545" w:rsidP="001C7545">
            <w:pPr>
              <w:pStyle w:val="TAC"/>
            </w:pPr>
            <w:r>
              <w:t>p</w:t>
            </w:r>
            <w:r w:rsidRPr="00F95B02">
              <w:t>os</w:t>
            </w:r>
            <w:r>
              <w:t>1</w:t>
            </w:r>
          </w:p>
        </w:tc>
        <w:tc>
          <w:tcPr>
            <w:tcW w:w="974" w:type="dxa"/>
            <w:vAlign w:val="center"/>
          </w:tcPr>
          <w:p w14:paraId="3264631A" w14:textId="7C8A8ABB" w:rsidR="001C7545" w:rsidRDefault="001C7545" w:rsidP="001C7545">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416" w:name="_Toc104311048"/>
      <w:bookmarkStart w:id="2417" w:name="_Toc106126749"/>
      <w:bookmarkStart w:id="2418" w:name="_Toc106177062"/>
      <w:bookmarkStart w:id="2419" w:name="_Toc114242230"/>
      <w:bookmarkStart w:id="2420" w:name="_Toc123044185"/>
      <w:bookmarkStart w:id="2421" w:name="_Toc124157824"/>
      <w:bookmarkStart w:id="2422" w:name="_Toc124259747"/>
      <w:bookmarkStart w:id="2423" w:name="_Toc130584818"/>
      <w:bookmarkStart w:id="2424" w:name="_Toc137464474"/>
      <w:bookmarkStart w:id="2425" w:name="_Toc138884143"/>
      <w:bookmarkStart w:id="2426" w:name="_Toc145643344"/>
      <w:bookmarkStart w:id="2427" w:name="_Toc155472178"/>
      <w:bookmarkStart w:id="2428" w:name="_Toc155777067"/>
      <w:bookmarkStart w:id="2429" w:name="_Toc161668403"/>
      <w:bookmarkStart w:id="2430" w:name="_Toc169713716"/>
      <w:bookmarkStart w:id="2431" w:name="_Toc176445267"/>
      <w:r>
        <w:rPr>
          <w:lang w:eastAsia="zh-CN"/>
        </w:rPr>
        <w:t>8.3</w:t>
      </w:r>
      <w:r>
        <w:rPr>
          <w:lang w:eastAsia="zh-CN"/>
        </w:rPr>
        <w:tab/>
      </w:r>
      <w:r w:rsidR="000A4698">
        <w:rPr>
          <w:lang w:eastAsia="zh-CN"/>
        </w:rPr>
        <w:t>Performance requirements for PUCCH</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3B7E529B" w14:textId="77777777" w:rsidR="00A32616" w:rsidRPr="00F95B02" w:rsidRDefault="00A32616" w:rsidP="00A32616">
      <w:pPr>
        <w:pStyle w:val="Heading3"/>
      </w:pPr>
      <w:bookmarkStart w:id="2432" w:name="_Toc21127575"/>
      <w:bookmarkStart w:id="2433" w:name="_Toc29811784"/>
      <w:bookmarkStart w:id="2434" w:name="_Toc36817336"/>
      <w:bookmarkStart w:id="2435" w:name="_Toc37260258"/>
      <w:bookmarkStart w:id="2436" w:name="_Toc37267646"/>
      <w:bookmarkStart w:id="2437" w:name="_Toc44712248"/>
      <w:bookmarkStart w:id="2438" w:name="_Toc45893561"/>
      <w:bookmarkStart w:id="2439" w:name="_Toc53178283"/>
      <w:bookmarkStart w:id="2440" w:name="_Toc53178734"/>
      <w:bookmarkStart w:id="2441" w:name="_Toc61178972"/>
      <w:bookmarkStart w:id="2442" w:name="_Toc61179442"/>
      <w:bookmarkStart w:id="2443" w:name="_Toc67916738"/>
      <w:bookmarkStart w:id="2444" w:name="_Toc74663342"/>
      <w:bookmarkStart w:id="2445" w:name="_Toc82621883"/>
      <w:bookmarkStart w:id="2446" w:name="_Toc90422730"/>
      <w:bookmarkStart w:id="2447" w:name="_Toc106782926"/>
      <w:bookmarkStart w:id="2448" w:name="_Toc107311817"/>
      <w:bookmarkStart w:id="2449" w:name="_Toc107419401"/>
      <w:bookmarkStart w:id="2450" w:name="_Toc107475028"/>
      <w:bookmarkStart w:id="2451" w:name="_Toc123044186"/>
      <w:bookmarkStart w:id="2452" w:name="_Toc124157825"/>
      <w:bookmarkStart w:id="2453" w:name="_Toc124259748"/>
      <w:bookmarkStart w:id="2454" w:name="_Toc130584819"/>
      <w:bookmarkStart w:id="2455" w:name="_Toc137464475"/>
      <w:bookmarkStart w:id="2456" w:name="_Toc138884144"/>
      <w:bookmarkStart w:id="2457" w:name="_Toc145643345"/>
      <w:bookmarkStart w:id="2458" w:name="_Toc155472179"/>
      <w:bookmarkStart w:id="2459" w:name="_Toc155777068"/>
      <w:bookmarkStart w:id="2460" w:name="_Toc161668404"/>
      <w:bookmarkStart w:id="2461" w:name="_Toc169713717"/>
      <w:bookmarkStart w:id="2462" w:name="_Toc176445268"/>
      <w:r w:rsidRPr="00F95B02">
        <w:t>8.3.1</w:t>
      </w:r>
      <w:r w:rsidRPr="00F95B02">
        <w:tab/>
        <w:t>DTX to ACK probability</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7833CCB0" w14:textId="77777777" w:rsidR="00A32616" w:rsidRPr="00F95B02" w:rsidRDefault="00A32616" w:rsidP="00A32616">
      <w:pPr>
        <w:pStyle w:val="Heading4"/>
      </w:pPr>
      <w:bookmarkStart w:id="2463" w:name="_Toc21127576"/>
      <w:bookmarkStart w:id="2464" w:name="_Toc29811785"/>
      <w:bookmarkStart w:id="2465" w:name="_Toc36817337"/>
      <w:bookmarkStart w:id="2466" w:name="_Toc37260259"/>
      <w:bookmarkStart w:id="2467" w:name="_Toc37267647"/>
      <w:bookmarkStart w:id="2468" w:name="_Toc44712249"/>
      <w:bookmarkStart w:id="2469" w:name="_Toc45893562"/>
      <w:bookmarkStart w:id="2470" w:name="_Toc53178284"/>
      <w:bookmarkStart w:id="2471" w:name="_Toc53178735"/>
      <w:bookmarkStart w:id="2472" w:name="_Toc61178973"/>
      <w:bookmarkStart w:id="2473" w:name="_Toc61179443"/>
      <w:bookmarkStart w:id="2474" w:name="_Toc67916739"/>
      <w:bookmarkStart w:id="2475" w:name="_Toc74663343"/>
      <w:bookmarkStart w:id="2476" w:name="_Toc82621884"/>
      <w:bookmarkStart w:id="2477" w:name="_Toc90422731"/>
      <w:bookmarkStart w:id="2478" w:name="_Toc106782927"/>
      <w:bookmarkStart w:id="2479" w:name="_Toc107311818"/>
      <w:bookmarkStart w:id="2480" w:name="_Toc107419402"/>
      <w:bookmarkStart w:id="2481" w:name="_Toc107475029"/>
      <w:bookmarkStart w:id="2482" w:name="_Toc123044187"/>
      <w:bookmarkStart w:id="2483" w:name="_Toc124157826"/>
      <w:bookmarkStart w:id="2484" w:name="_Toc124259749"/>
      <w:bookmarkStart w:id="2485" w:name="_Toc130584820"/>
      <w:bookmarkStart w:id="2486" w:name="_Toc137464476"/>
      <w:bookmarkStart w:id="2487" w:name="_Toc138884145"/>
      <w:bookmarkStart w:id="2488" w:name="_Toc145643346"/>
      <w:bookmarkStart w:id="2489" w:name="_Toc155472180"/>
      <w:bookmarkStart w:id="2490" w:name="_Toc155777069"/>
      <w:bookmarkStart w:id="2491" w:name="_Toc161668405"/>
      <w:bookmarkStart w:id="2492" w:name="_Toc169713718"/>
      <w:bookmarkStart w:id="2493" w:name="_Toc176445269"/>
      <w:r w:rsidRPr="00F95B02">
        <w:t>8.3.1.1</w:t>
      </w:r>
      <w:r w:rsidRPr="00F95B02">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494" w:name="_Toc21127577"/>
      <w:bookmarkStart w:id="2495" w:name="_Toc29811786"/>
      <w:bookmarkStart w:id="2496" w:name="_Toc36817338"/>
      <w:bookmarkStart w:id="2497" w:name="_Toc37260260"/>
      <w:bookmarkStart w:id="2498" w:name="_Toc37267648"/>
      <w:bookmarkStart w:id="2499" w:name="_Toc44712250"/>
      <w:bookmarkStart w:id="2500" w:name="_Toc45893563"/>
      <w:bookmarkStart w:id="2501" w:name="_Toc53178285"/>
      <w:bookmarkStart w:id="2502" w:name="_Toc53178736"/>
      <w:bookmarkStart w:id="2503" w:name="_Toc61178974"/>
      <w:bookmarkStart w:id="2504" w:name="_Toc61179444"/>
      <w:bookmarkStart w:id="2505" w:name="_Toc67916740"/>
      <w:bookmarkStart w:id="2506" w:name="_Toc74663344"/>
      <w:bookmarkStart w:id="2507" w:name="_Toc82621885"/>
      <w:bookmarkStart w:id="2508" w:name="_Toc90422732"/>
      <w:bookmarkStart w:id="2509" w:name="_Toc106782928"/>
      <w:bookmarkStart w:id="2510" w:name="_Toc107311819"/>
      <w:bookmarkStart w:id="2511" w:name="_Toc107419403"/>
      <w:bookmarkStart w:id="2512" w:name="_Toc107475030"/>
      <w:bookmarkStart w:id="2513" w:name="_Toc123044188"/>
      <w:bookmarkStart w:id="2514" w:name="_Toc124157827"/>
      <w:bookmarkStart w:id="2515" w:name="_Toc124259750"/>
      <w:bookmarkStart w:id="2516" w:name="_Toc130584821"/>
      <w:bookmarkStart w:id="2517" w:name="_Toc137464477"/>
      <w:bookmarkStart w:id="2518" w:name="_Toc138884146"/>
      <w:bookmarkStart w:id="2519" w:name="_Toc145643347"/>
      <w:bookmarkStart w:id="2520" w:name="_Toc155472181"/>
      <w:bookmarkStart w:id="2521" w:name="_Toc155777070"/>
      <w:bookmarkStart w:id="2522" w:name="_Toc161668406"/>
      <w:bookmarkStart w:id="2523" w:name="_Toc169713719"/>
      <w:bookmarkStart w:id="2524" w:name="_Toc176445270"/>
      <w:r w:rsidRPr="00F95B02">
        <w:t>8.3.1.2</w:t>
      </w:r>
      <w:r w:rsidRPr="00F95B02">
        <w:tab/>
        <w:t>Minimum requirement</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525" w:name="_Toc21127578"/>
      <w:bookmarkStart w:id="2526" w:name="_Toc29811787"/>
      <w:bookmarkStart w:id="2527" w:name="_Toc36817339"/>
      <w:bookmarkStart w:id="2528" w:name="_Toc37260261"/>
      <w:bookmarkStart w:id="2529" w:name="_Toc37267649"/>
      <w:bookmarkStart w:id="2530" w:name="_Toc44712251"/>
      <w:bookmarkStart w:id="2531" w:name="_Toc45893564"/>
      <w:bookmarkStart w:id="2532" w:name="_Toc53178286"/>
      <w:bookmarkStart w:id="2533" w:name="_Toc53178737"/>
      <w:bookmarkStart w:id="2534" w:name="_Toc61178975"/>
      <w:bookmarkStart w:id="2535" w:name="_Toc61179445"/>
      <w:bookmarkStart w:id="2536" w:name="_Toc67916741"/>
      <w:bookmarkStart w:id="2537" w:name="_Toc74663345"/>
      <w:bookmarkStart w:id="2538" w:name="_Toc82621886"/>
      <w:bookmarkStart w:id="2539" w:name="_Toc90422733"/>
      <w:bookmarkStart w:id="2540" w:name="_Toc106782929"/>
      <w:bookmarkStart w:id="2541" w:name="_Toc107311820"/>
      <w:bookmarkStart w:id="2542" w:name="_Toc107419404"/>
      <w:bookmarkStart w:id="2543" w:name="_Toc107475031"/>
      <w:bookmarkStart w:id="2544" w:name="_Toc123044189"/>
      <w:bookmarkStart w:id="2545" w:name="_Toc124157828"/>
      <w:bookmarkStart w:id="2546" w:name="_Toc124259751"/>
      <w:bookmarkStart w:id="2547" w:name="_Toc130584822"/>
      <w:bookmarkStart w:id="2548" w:name="_Toc137464478"/>
      <w:bookmarkStart w:id="2549" w:name="_Toc138884147"/>
      <w:bookmarkStart w:id="2550" w:name="_Toc145643348"/>
      <w:bookmarkStart w:id="2551" w:name="_Toc155472182"/>
      <w:bookmarkStart w:id="2552" w:name="_Toc155777071"/>
      <w:bookmarkStart w:id="2553" w:name="_Toc161668407"/>
      <w:bookmarkStart w:id="2554" w:name="_Toc169713720"/>
      <w:bookmarkStart w:id="2555" w:name="_Toc176445271"/>
      <w:r w:rsidRPr="00F95B02">
        <w:t>8.3.2</w:t>
      </w:r>
      <w:r w:rsidRPr="00F95B02">
        <w:tab/>
        <w:t xml:space="preserve">Performance requirements for PUCCH format </w:t>
      </w:r>
      <w:r w:rsidRPr="00F95B02">
        <w:rPr>
          <w:lang w:eastAsia="zh-CN"/>
        </w:rPr>
        <w:t>0</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1A96EA78" w14:textId="77777777" w:rsidR="00A32616" w:rsidRPr="00F95B02" w:rsidRDefault="00A32616" w:rsidP="00A32616">
      <w:pPr>
        <w:pStyle w:val="Heading4"/>
      </w:pPr>
      <w:bookmarkStart w:id="2556" w:name="_Toc21127579"/>
      <w:bookmarkStart w:id="2557" w:name="_Toc29811788"/>
      <w:bookmarkStart w:id="2558" w:name="_Toc36817340"/>
      <w:bookmarkStart w:id="2559" w:name="_Toc37260262"/>
      <w:bookmarkStart w:id="2560" w:name="_Toc37267650"/>
      <w:bookmarkStart w:id="2561" w:name="_Toc44712252"/>
      <w:bookmarkStart w:id="2562" w:name="_Toc45893565"/>
      <w:bookmarkStart w:id="2563" w:name="_Toc53178287"/>
      <w:bookmarkStart w:id="2564" w:name="_Toc53178738"/>
      <w:bookmarkStart w:id="2565" w:name="_Toc61178976"/>
      <w:bookmarkStart w:id="2566" w:name="_Toc61179446"/>
      <w:bookmarkStart w:id="2567" w:name="_Toc67916742"/>
      <w:bookmarkStart w:id="2568" w:name="_Toc74663346"/>
      <w:bookmarkStart w:id="2569" w:name="_Toc82621887"/>
      <w:bookmarkStart w:id="2570" w:name="_Toc90422734"/>
      <w:bookmarkStart w:id="2571" w:name="_Toc106782930"/>
      <w:bookmarkStart w:id="2572" w:name="_Toc107311821"/>
      <w:bookmarkStart w:id="2573" w:name="_Toc107419405"/>
      <w:bookmarkStart w:id="2574" w:name="_Toc107475032"/>
      <w:bookmarkStart w:id="2575" w:name="_Toc123044190"/>
      <w:bookmarkStart w:id="2576" w:name="_Toc124157829"/>
      <w:bookmarkStart w:id="2577" w:name="_Toc124259752"/>
      <w:bookmarkStart w:id="2578" w:name="_Toc130584823"/>
      <w:bookmarkStart w:id="2579" w:name="_Toc137464479"/>
      <w:bookmarkStart w:id="2580" w:name="_Toc138884148"/>
      <w:bookmarkStart w:id="2581" w:name="_Toc145643349"/>
      <w:bookmarkStart w:id="2582" w:name="_Toc155472183"/>
      <w:bookmarkStart w:id="2583" w:name="_Toc155777072"/>
      <w:bookmarkStart w:id="2584" w:name="_Toc161668408"/>
      <w:bookmarkStart w:id="2585" w:name="_Toc169713721"/>
      <w:bookmarkStart w:id="2586" w:name="_Toc176445272"/>
      <w:r w:rsidRPr="00F95B02">
        <w:t>8.3.2.1</w:t>
      </w:r>
      <w:r w:rsidRPr="00F95B02">
        <w:tab/>
        <w:t>General</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2789C7DF" w:rsidR="00A32616" w:rsidRPr="00F95B02" w:rsidRDefault="00771514" w:rsidP="005F7560">
            <w:pPr>
              <w:pStyle w:val="TAC"/>
              <w:rPr>
                <w:rFonts w:eastAsia="?? ??" w:cs="Arial"/>
              </w:rPr>
            </w:pPr>
            <w:r w:rsidRPr="00F95B02">
              <w:rPr>
                <w:rFonts w:eastAsia="?? ??" w:cs="Arial"/>
              </w:rPr>
              <w:t>The largest PRB index – (nrofPRBs –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587" w:name="_Toc21127580"/>
      <w:bookmarkStart w:id="2588" w:name="_Toc29811789"/>
      <w:bookmarkStart w:id="2589" w:name="_Toc36817341"/>
      <w:bookmarkStart w:id="2590" w:name="_Toc37260263"/>
      <w:bookmarkStart w:id="2591" w:name="_Toc37267651"/>
      <w:bookmarkStart w:id="2592" w:name="_Toc44712253"/>
      <w:bookmarkStart w:id="2593" w:name="_Toc45893566"/>
      <w:bookmarkStart w:id="2594" w:name="_Toc53178288"/>
      <w:bookmarkStart w:id="2595" w:name="_Toc53178739"/>
      <w:bookmarkStart w:id="2596" w:name="_Toc61178977"/>
      <w:bookmarkStart w:id="2597" w:name="_Toc61179447"/>
      <w:bookmarkStart w:id="2598" w:name="_Toc67916743"/>
      <w:bookmarkStart w:id="2599" w:name="_Toc74663347"/>
      <w:bookmarkStart w:id="2600" w:name="_Toc82621888"/>
      <w:bookmarkStart w:id="2601" w:name="_Toc90422735"/>
      <w:bookmarkStart w:id="2602" w:name="_Toc106782931"/>
      <w:bookmarkStart w:id="2603" w:name="_Toc107311822"/>
      <w:bookmarkStart w:id="2604" w:name="_Toc107419406"/>
      <w:bookmarkStart w:id="2605" w:name="_Toc107475033"/>
      <w:bookmarkStart w:id="2606" w:name="_Toc123044191"/>
      <w:bookmarkStart w:id="2607" w:name="_Toc124157830"/>
      <w:bookmarkStart w:id="2608" w:name="_Toc124259753"/>
      <w:bookmarkStart w:id="2609" w:name="_Toc130584824"/>
      <w:bookmarkStart w:id="2610" w:name="_Toc137464480"/>
      <w:bookmarkStart w:id="2611" w:name="_Toc138884149"/>
      <w:bookmarkStart w:id="2612" w:name="_Toc145643350"/>
      <w:bookmarkStart w:id="2613" w:name="_Toc155472184"/>
      <w:bookmarkStart w:id="2614" w:name="_Toc155777073"/>
      <w:bookmarkStart w:id="2615" w:name="_Toc161668409"/>
      <w:bookmarkStart w:id="2616" w:name="_Toc169713722"/>
      <w:bookmarkStart w:id="2617" w:name="_Toc176445273"/>
      <w:r w:rsidRPr="00F95B02">
        <w:t>8.3.2.2</w:t>
      </w:r>
      <w:r w:rsidRPr="00F95B02">
        <w:tab/>
        <w:t>Minimum requirements</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2618" w:name="_Hlk176444713"/>
      <w:r w:rsidR="00340A10">
        <w:rPr>
          <w:rFonts w:hint="eastAsia"/>
          <w:lang w:eastAsia="zh-CN"/>
        </w:rPr>
        <w:t>in FR1-NTN</w:t>
      </w:r>
      <w:bookmarkEnd w:id="2618"/>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2619" w:name="_Toc21127581"/>
      <w:bookmarkStart w:id="2620" w:name="_Toc29811790"/>
      <w:bookmarkStart w:id="2621" w:name="_Toc36817342"/>
      <w:bookmarkStart w:id="2622" w:name="_Toc37260264"/>
      <w:bookmarkStart w:id="2623" w:name="_Toc37267652"/>
      <w:bookmarkStart w:id="2624" w:name="_Toc44712254"/>
      <w:bookmarkStart w:id="2625" w:name="_Toc45893567"/>
      <w:bookmarkStart w:id="2626" w:name="_Toc53178289"/>
      <w:bookmarkStart w:id="2627" w:name="_Toc53178740"/>
      <w:bookmarkStart w:id="2628" w:name="_Toc61178978"/>
      <w:bookmarkStart w:id="2629" w:name="_Toc61179448"/>
      <w:bookmarkStart w:id="2630" w:name="_Toc67916744"/>
      <w:bookmarkStart w:id="2631" w:name="_Toc74663348"/>
      <w:bookmarkStart w:id="2632" w:name="_Toc82621889"/>
      <w:bookmarkStart w:id="2633" w:name="_Toc90422736"/>
      <w:bookmarkStart w:id="2634" w:name="_Toc106782932"/>
      <w:bookmarkStart w:id="2635" w:name="_Toc107311823"/>
      <w:bookmarkStart w:id="2636" w:name="_Toc107419407"/>
      <w:bookmarkStart w:id="2637" w:name="_Toc107475034"/>
      <w:bookmarkStart w:id="2638" w:name="_Toc123044192"/>
      <w:bookmarkStart w:id="2639" w:name="_Toc124157831"/>
      <w:bookmarkStart w:id="2640" w:name="_Toc124259754"/>
      <w:bookmarkStart w:id="2641" w:name="_Toc130584825"/>
      <w:bookmarkStart w:id="2642" w:name="_Toc137464481"/>
      <w:bookmarkStart w:id="2643" w:name="_Toc138884150"/>
      <w:bookmarkStart w:id="2644" w:name="_Toc145643351"/>
      <w:bookmarkStart w:id="2645" w:name="_Toc155472185"/>
      <w:bookmarkStart w:id="2646" w:name="_Toc155777074"/>
      <w:bookmarkStart w:id="2647" w:name="_Toc161668410"/>
      <w:bookmarkStart w:id="2648" w:name="_Toc169713723"/>
      <w:bookmarkStart w:id="2649" w:name="_Toc176445274"/>
      <w:r w:rsidRPr="00F95B02">
        <w:t>8.3.</w:t>
      </w:r>
      <w:r w:rsidRPr="00F95B02">
        <w:rPr>
          <w:lang w:eastAsia="zh-CN"/>
        </w:rPr>
        <w:t>3</w:t>
      </w:r>
      <w:r w:rsidRPr="00F95B02">
        <w:tab/>
        <w:t>Performance requirements for PUCCH format 1</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377A5EE8" w14:textId="77777777" w:rsidR="00A32616" w:rsidRPr="00F95B02" w:rsidRDefault="00A32616" w:rsidP="00A32616">
      <w:pPr>
        <w:pStyle w:val="Heading4"/>
        <w:rPr>
          <w:lang w:eastAsia="ko-KR"/>
        </w:rPr>
      </w:pPr>
      <w:bookmarkStart w:id="2650" w:name="_Toc21127582"/>
      <w:bookmarkStart w:id="2651" w:name="_Toc29811791"/>
      <w:bookmarkStart w:id="2652" w:name="_Toc36817343"/>
      <w:bookmarkStart w:id="2653" w:name="_Toc37260265"/>
      <w:bookmarkStart w:id="2654" w:name="_Toc37267653"/>
      <w:bookmarkStart w:id="2655" w:name="_Toc44712255"/>
      <w:bookmarkStart w:id="2656" w:name="_Toc45893568"/>
      <w:bookmarkStart w:id="2657" w:name="_Toc53178290"/>
      <w:bookmarkStart w:id="2658" w:name="_Toc53178741"/>
      <w:bookmarkStart w:id="2659" w:name="_Toc61178979"/>
      <w:bookmarkStart w:id="2660" w:name="_Toc61179449"/>
      <w:bookmarkStart w:id="2661" w:name="_Toc67916745"/>
      <w:bookmarkStart w:id="2662" w:name="_Toc74663349"/>
      <w:bookmarkStart w:id="2663" w:name="_Toc82621890"/>
      <w:bookmarkStart w:id="2664" w:name="_Toc90422737"/>
      <w:bookmarkStart w:id="2665" w:name="_Toc106782933"/>
      <w:bookmarkStart w:id="2666" w:name="_Toc107311824"/>
      <w:bookmarkStart w:id="2667" w:name="_Toc107419408"/>
      <w:bookmarkStart w:id="2668" w:name="_Toc107475035"/>
      <w:bookmarkStart w:id="2669" w:name="_Toc123044193"/>
      <w:bookmarkStart w:id="2670" w:name="_Toc124157832"/>
      <w:bookmarkStart w:id="2671" w:name="_Toc124259755"/>
      <w:bookmarkStart w:id="2672" w:name="_Toc130584826"/>
      <w:bookmarkStart w:id="2673" w:name="_Toc137464482"/>
      <w:bookmarkStart w:id="2674" w:name="_Toc138884151"/>
      <w:bookmarkStart w:id="2675" w:name="_Toc145643352"/>
      <w:bookmarkStart w:id="2676" w:name="_Toc155472186"/>
      <w:bookmarkStart w:id="2677" w:name="_Toc155777075"/>
      <w:bookmarkStart w:id="2678" w:name="_Toc161668411"/>
      <w:bookmarkStart w:id="2679" w:name="_Toc169713724"/>
      <w:bookmarkStart w:id="2680" w:name="_Toc176445275"/>
      <w:r w:rsidRPr="00F95B02">
        <w:t>8.3.3.1</w:t>
      </w:r>
      <w:r w:rsidRPr="00F95B02">
        <w:tab/>
        <w:t>NACK to ACK requirements</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6C97B582" w14:textId="77777777" w:rsidR="00A32616" w:rsidRPr="00F95B02" w:rsidRDefault="00A32616" w:rsidP="00A32616">
      <w:pPr>
        <w:pStyle w:val="Heading5"/>
      </w:pPr>
      <w:bookmarkStart w:id="2681" w:name="_Toc21127583"/>
      <w:bookmarkStart w:id="2682" w:name="_Toc29811792"/>
      <w:bookmarkStart w:id="2683" w:name="_Toc36817344"/>
      <w:bookmarkStart w:id="2684" w:name="_Toc37260266"/>
      <w:bookmarkStart w:id="2685" w:name="_Toc37267654"/>
      <w:bookmarkStart w:id="2686" w:name="_Toc44712256"/>
      <w:bookmarkStart w:id="2687" w:name="_Toc45893569"/>
      <w:bookmarkStart w:id="2688" w:name="_Toc53178291"/>
      <w:bookmarkStart w:id="2689" w:name="_Toc53178742"/>
      <w:bookmarkStart w:id="2690" w:name="_Toc61178980"/>
      <w:bookmarkStart w:id="2691" w:name="_Toc61179450"/>
      <w:bookmarkStart w:id="2692" w:name="_Toc67916746"/>
      <w:bookmarkStart w:id="2693" w:name="_Toc74663350"/>
      <w:bookmarkStart w:id="2694" w:name="_Toc82621891"/>
      <w:bookmarkStart w:id="2695" w:name="_Toc90422738"/>
      <w:bookmarkStart w:id="2696" w:name="_Toc106782934"/>
      <w:bookmarkStart w:id="2697" w:name="_Toc107311825"/>
      <w:bookmarkStart w:id="2698" w:name="_Toc107419409"/>
      <w:bookmarkStart w:id="2699" w:name="_Toc107475036"/>
      <w:bookmarkStart w:id="2700" w:name="_Toc123044194"/>
      <w:bookmarkStart w:id="2701" w:name="_Toc124157833"/>
      <w:bookmarkStart w:id="2702" w:name="_Toc124259756"/>
      <w:bookmarkStart w:id="2703" w:name="_Toc130584827"/>
      <w:bookmarkStart w:id="2704" w:name="_Toc137464483"/>
      <w:bookmarkStart w:id="2705" w:name="_Toc138884152"/>
      <w:bookmarkStart w:id="2706" w:name="_Toc145643353"/>
      <w:bookmarkStart w:id="2707" w:name="_Toc155472187"/>
      <w:bookmarkStart w:id="2708" w:name="_Toc155777076"/>
      <w:bookmarkStart w:id="2709" w:name="_Toc161668412"/>
      <w:bookmarkStart w:id="2710" w:name="_Toc169713725"/>
      <w:bookmarkStart w:id="2711" w:name="_Toc176445276"/>
      <w:r w:rsidRPr="00F95B02">
        <w:t>8.3.3.1.1</w:t>
      </w:r>
      <w:r w:rsidRPr="00F95B02">
        <w:tab/>
        <w:t>General</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lastRenderedPageBreak/>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712" w:name="_Toc21127584"/>
      <w:bookmarkStart w:id="2713" w:name="_Toc29811793"/>
      <w:bookmarkStart w:id="2714" w:name="_Toc36817345"/>
      <w:bookmarkStart w:id="2715" w:name="_Toc37260267"/>
      <w:bookmarkStart w:id="2716" w:name="_Toc37267655"/>
      <w:bookmarkStart w:id="2717" w:name="_Toc44712257"/>
      <w:bookmarkStart w:id="2718" w:name="_Toc45893570"/>
      <w:bookmarkStart w:id="2719" w:name="_Toc53178292"/>
      <w:bookmarkStart w:id="2720" w:name="_Toc53178743"/>
      <w:bookmarkStart w:id="2721" w:name="_Toc61178981"/>
      <w:bookmarkStart w:id="2722" w:name="_Toc61179451"/>
      <w:bookmarkStart w:id="2723" w:name="_Toc67916747"/>
      <w:bookmarkStart w:id="2724" w:name="_Toc74663351"/>
      <w:bookmarkStart w:id="2725" w:name="_Toc82621892"/>
      <w:bookmarkStart w:id="2726" w:name="_Toc90422739"/>
      <w:bookmarkStart w:id="2727" w:name="_Toc106782935"/>
      <w:bookmarkStart w:id="2728" w:name="_Toc107311826"/>
      <w:bookmarkStart w:id="2729" w:name="_Toc107419410"/>
      <w:bookmarkStart w:id="2730" w:name="_Toc107475037"/>
      <w:bookmarkStart w:id="2731" w:name="_Toc123044195"/>
      <w:bookmarkStart w:id="2732" w:name="_Toc124157834"/>
      <w:bookmarkStart w:id="2733" w:name="_Toc124259757"/>
      <w:bookmarkStart w:id="2734" w:name="_Toc130584828"/>
      <w:bookmarkStart w:id="2735" w:name="_Toc137464484"/>
      <w:bookmarkStart w:id="2736" w:name="_Toc138884153"/>
      <w:bookmarkStart w:id="2737" w:name="_Toc145643354"/>
      <w:bookmarkStart w:id="2738" w:name="_Toc155472188"/>
      <w:bookmarkStart w:id="2739" w:name="_Toc155777077"/>
      <w:bookmarkStart w:id="2740" w:name="_Toc161668413"/>
      <w:bookmarkStart w:id="2741" w:name="_Toc169713726"/>
      <w:bookmarkStart w:id="2742" w:name="_Toc176445277"/>
      <w:r w:rsidRPr="00F95B02">
        <w:t>8.3.3.1.2</w:t>
      </w:r>
      <w:r w:rsidRPr="00F95B02">
        <w:tab/>
        <w:t>Minimum requirements</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743" w:name="_Toc21127585"/>
      <w:bookmarkStart w:id="2744" w:name="_Toc29811794"/>
      <w:bookmarkStart w:id="2745" w:name="_Toc36817346"/>
      <w:bookmarkStart w:id="2746" w:name="_Toc37260268"/>
      <w:bookmarkStart w:id="2747" w:name="_Toc37267656"/>
      <w:bookmarkStart w:id="2748" w:name="_Toc44712258"/>
      <w:bookmarkStart w:id="2749" w:name="_Toc45893571"/>
      <w:bookmarkStart w:id="2750" w:name="_Toc53178293"/>
      <w:bookmarkStart w:id="2751" w:name="_Toc53178744"/>
      <w:bookmarkStart w:id="2752" w:name="_Toc61178982"/>
      <w:bookmarkStart w:id="2753" w:name="_Toc61179452"/>
      <w:bookmarkStart w:id="2754" w:name="_Toc67916748"/>
      <w:bookmarkStart w:id="2755" w:name="_Toc74663352"/>
      <w:bookmarkStart w:id="2756" w:name="_Toc82621893"/>
      <w:bookmarkStart w:id="2757" w:name="_Toc90422740"/>
      <w:bookmarkStart w:id="2758" w:name="_Toc106782936"/>
      <w:bookmarkStart w:id="2759" w:name="_Toc107311827"/>
      <w:bookmarkStart w:id="2760" w:name="_Toc107419411"/>
      <w:bookmarkStart w:id="2761" w:name="_Toc107475038"/>
      <w:bookmarkStart w:id="2762" w:name="_Toc123044196"/>
      <w:bookmarkStart w:id="2763" w:name="_Toc124157835"/>
      <w:bookmarkStart w:id="2764" w:name="_Toc124259758"/>
      <w:bookmarkStart w:id="2765" w:name="_Toc130584829"/>
      <w:bookmarkStart w:id="2766" w:name="_Toc137464485"/>
      <w:bookmarkStart w:id="2767" w:name="_Toc138884154"/>
      <w:bookmarkStart w:id="2768" w:name="_Toc145643355"/>
      <w:bookmarkStart w:id="2769" w:name="_Toc155472189"/>
      <w:bookmarkStart w:id="2770" w:name="_Toc155777078"/>
      <w:bookmarkStart w:id="2771" w:name="_Toc161668414"/>
      <w:bookmarkStart w:id="2772" w:name="_Toc169713727"/>
      <w:bookmarkStart w:id="2773" w:name="_Toc176445278"/>
      <w:r w:rsidRPr="00F95B02">
        <w:t>8.3.3.2</w:t>
      </w:r>
      <w:r w:rsidRPr="00F95B02">
        <w:tab/>
        <w:t>ACK missed detection requirements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23A3E13A" w14:textId="77777777" w:rsidR="00A32616" w:rsidRPr="00F95B02" w:rsidRDefault="00A32616" w:rsidP="00A32616">
      <w:pPr>
        <w:pStyle w:val="Heading5"/>
      </w:pPr>
      <w:bookmarkStart w:id="2774" w:name="_Toc21127586"/>
      <w:bookmarkStart w:id="2775" w:name="_Toc29811795"/>
      <w:bookmarkStart w:id="2776" w:name="_Toc36817347"/>
      <w:bookmarkStart w:id="2777" w:name="_Toc37260269"/>
      <w:bookmarkStart w:id="2778" w:name="_Toc37267657"/>
      <w:bookmarkStart w:id="2779" w:name="_Toc44712259"/>
      <w:bookmarkStart w:id="2780" w:name="_Toc45893572"/>
      <w:bookmarkStart w:id="2781" w:name="_Toc53178294"/>
      <w:bookmarkStart w:id="2782" w:name="_Toc53178745"/>
      <w:bookmarkStart w:id="2783" w:name="_Toc61178983"/>
      <w:bookmarkStart w:id="2784" w:name="_Toc61179453"/>
      <w:bookmarkStart w:id="2785" w:name="_Toc67916749"/>
      <w:bookmarkStart w:id="2786" w:name="_Toc74663353"/>
      <w:bookmarkStart w:id="2787" w:name="_Toc82621894"/>
      <w:bookmarkStart w:id="2788" w:name="_Toc90422741"/>
      <w:bookmarkStart w:id="2789" w:name="_Toc106782937"/>
      <w:bookmarkStart w:id="2790" w:name="_Toc107311828"/>
      <w:bookmarkStart w:id="2791" w:name="_Toc107419412"/>
      <w:bookmarkStart w:id="2792" w:name="_Toc107475039"/>
      <w:bookmarkStart w:id="2793" w:name="_Toc123044197"/>
      <w:bookmarkStart w:id="2794" w:name="_Toc124157836"/>
      <w:bookmarkStart w:id="2795" w:name="_Toc124259759"/>
      <w:bookmarkStart w:id="2796" w:name="_Toc130584830"/>
      <w:bookmarkStart w:id="2797" w:name="_Toc137464486"/>
      <w:bookmarkStart w:id="2798" w:name="_Toc138884155"/>
      <w:bookmarkStart w:id="2799" w:name="_Toc145643356"/>
      <w:bookmarkStart w:id="2800" w:name="_Toc155472190"/>
      <w:bookmarkStart w:id="2801" w:name="_Toc155777079"/>
      <w:bookmarkStart w:id="2802" w:name="_Toc161668415"/>
      <w:bookmarkStart w:id="2803" w:name="_Toc169713728"/>
      <w:bookmarkStart w:id="2804" w:name="_Toc176445279"/>
      <w:r w:rsidRPr="00F95B02">
        <w:t>8.3.3.2.1</w:t>
      </w:r>
      <w:r w:rsidRPr="00F95B02">
        <w:tab/>
        <w:t>General</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805" w:name="_Toc21127587"/>
      <w:bookmarkStart w:id="2806" w:name="_Toc29811796"/>
      <w:bookmarkStart w:id="2807" w:name="_Toc36817348"/>
      <w:bookmarkStart w:id="2808" w:name="_Toc37260270"/>
      <w:bookmarkStart w:id="2809" w:name="_Toc37267658"/>
      <w:bookmarkStart w:id="2810" w:name="_Toc44712260"/>
      <w:bookmarkStart w:id="2811" w:name="_Toc45893573"/>
      <w:bookmarkStart w:id="2812" w:name="_Toc53178295"/>
      <w:bookmarkStart w:id="2813" w:name="_Toc53178746"/>
      <w:bookmarkStart w:id="2814" w:name="_Toc61178984"/>
      <w:bookmarkStart w:id="2815" w:name="_Toc61179454"/>
      <w:bookmarkStart w:id="2816" w:name="_Toc67916750"/>
      <w:bookmarkStart w:id="2817" w:name="_Toc74663354"/>
      <w:bookmarkStart w:id="2818" w:name="_Toc82621895"/>
      <w:bookmarkStart w:id="2819" w:name="_Toc90422742"/>
      <w:bookmarkStart w:id="2820" w:name="_Toc106782938"/>
      <w:bookmarkStart w:id="2821" w:name="_Toc107311829"/>
      <w:bookmarkStart w:id="2822" w:name="_Toc107419413"/>
      <w:bookmarkStart w:id="2823" w:name="_Toc107475040"/>
      <w:bookmarkStart w:id="2824" w:name="_Toc123044198"/>
      <w:bookmarkStart w:id="2825" w:name="_Toc124157837"/>
      <w:bookmarkStart w:id="2826" w:name="_Toc124259760"/>
      <w:bookmarkStart w:id="2827" w:name="_Toc130584831"/>
      <w:bookmarkStart w:id="2828" w:name="_Toc137464487"/>
      <w:bookmarkStart w:id="2829" w:name="_Toc138884156"/>
      <w:bookmarkStart w:id="2830" w:name="_Toc145643357"/>
      <w:bookmarkStart w:id="2831" w:name="_Toc155472191"/>
      <w:bookmarkStart w:id="2832" w:name="_Toc155777080"/>
      <w:bookmarkStart w:id="2833" w:name="_Toc161668416"/>
      <w:bookmarkStart w:id="2834" w:name="_Toc169713729"/>
      <w:bookmarkStart w:id="2835" w:name="_Toc176445280"/>
      <w:r w:rsidRPr="00F95B02">
        <w:lastRenderedPageBreak/>
        <w:t>8.3.3.2.2</w:t>
      </w:r>
      <w:r w:rsidRPr="00F95B02">
        <w:tab/>
        <w:t>Minimum requirements</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836" w:name="_Toc21127588"/>
      <w:bookmarkStart w:id="2837" w:name="_Toc29811797"/>
      <w:bookmarkStart w:id="2838" w:name="_Toc36817349"/>
      <w:bookmarkStart w:id="2839" w:name="_Toc37260271"/>
      <w:bookmarkStart w:id="2840" w:name="_Toc37267659"/>
      <w:bookmarkStart w:id="2841" w:name="_Toc44712261"/>
      <w:bookmarkStart w:id="2842" w:name="_Toc45893574"/>
      <w:bookmarkStart w:id="2843" w:name="_Toc53178296"/>
      <w:bookmarkStart w:id="2844" w:name="_Toc53178747"/>
      <w:bookmarkStart w:id="2845" w:name="_Toc61178985"/>
      <w:bookmarkStart w:id="2846" w:name="_Toc61179455"/>
      <w:bookmarkStart w:id="2847" w:name="_Toc67916751"/>
      <w:bookmarkStart w:id="2848" w:name="_Toc74663355"/>
      <w:bookmarkStart w:id="2849" w:name="_Toc82621896"/>
      <w:bookmarkStart w:id="2850" w:name="_Toc90422743"/>
      <w:bookmarkStart w:id="2851" w:name="_Toc106782939"/>
      <w:bookmarkStart w:id="2852" w:name="_Toc107311830"/>
      <w:bookmarkStart w:id="2853" w:name="_Toc107419414"/>
      <w:bookmarkStart w:id="2854" w:name="_Toc107475041"/>
      <w:bookmarkStart w:id="2855" w:name="_Toc123044199"/>
      <w:bookmarkStart w:id="2856" w:name="_Toc124157838"/>
      <w:bookmarkStart w:id="2857" w:name="_Toc124259761"/>
      <w:bookmarkStart w:id="2858" w:name="_Toc130584832"/>
      <w:bookmarkStart w:id="2859" w:name="_Toc137464488"/>
      <w:bookmarkStart w:id="2860" w:name="_Toc138884157"/>
      <w:bookmarkStart w:id="2861" w:name="_Toc145643358"/>
      <w:bookmarkStart w:id="2862" w:name="_Toc155472192"/>
      <w:bookmarkStart w:id="2863" w:name="_Toc155777081"/>
      <w:bookmarkStart w:id="2864" w:name="_Toc161668417"/>
      <w:bookmarkStart w:id="2865" w:name="_Toc169713730"/>
      <w:bookmarkStart w:id="2866" w:name="_Toc176445281"/>
      <w:r w:rsidRPr="00F95B02">
        <w:t>8.3.</w:t>
      </w:r>
      <w:r w:rsidRPr="00F95B02">
        <w:rPr>
          <w:lang w:eastAsia="zh-CN"/>
        </w:rPr>
        <w:t>4</w:t>
      </w:r>
      <w:r w:rsidRPr="00F95B02">
        <w:tab/>
        <w:t xml:space="preserve">Performance requirements for PUCCH format </w:t>
      </w:r>
      <w:r w:rsidRPr="00F95B02">
        <w:rPr>
          <w:lang w:eastAsia="zh-CN"/>
        </w:rPr>
        <w:t>2</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23121641" w14:textId="77777777" w:rsidR="00A32616" w:rsidRPr="00F95B02" w:rsidRDefault="00A32616" w:rsidP="00A32616">
      <w:pPr>
        <w:pStyle w:val="Heading4"/>
        <w:rPr>
          <w:rFonts w:eastAsia="DengXian"/>
          <w:lang w:eastAsia="zh-CN"/>
        </w:rPr>
      </w:pPr>
      <w:bookmarkStart w:id="2867" w:name="_Toc21127589"/>
      <w:bookmarkStart w:id="2868" w:name="_Toc29811798"/>
      <w:bookmarkStart w:id="2869" w:name="_Toc36817350"/>
      <w:bookmarkStart w:id="2870" w:name="_Toc37260272"/>
      <w:bookmarkStart w:id="2871" w:name="_Toc37267660"/>
      <w:bookmarkStart w:id="2872" w:name="_Toc44712262"/>
      <w:bookmarkStart w:id="2873" w:name="_Toc45893575"/>
      <w:bookmarkStart w:id="2874" w:name="_Toc53178297"/>
      <w:bookmarkStart w:id="2875" w:name="_Toc53178748"/>
      <w:bookmarkStart w:id="2876" w:name="_Toc61178986"/>
      <w:bookmarkStart w:id="2877" w:name="_Toc61179456"/>
      <w:bookmarkStart w:id="2878" w:name="_Toc67916752"/>
      <w:bookmarkStart w:id="2879" w:name="_Toc74663356"/>
      <w:bookmarkStart w:id="2880" w:name="_Toc82621897"/>
      <w:bookmarkStart w:id="2881" w:name="_Toc90422744"/>
      <w:bookmarkStart w:id="2882" w:name="_Toc106782940"/>
      <w:bookmarkStart w:id="2883" w:name="_Toc107311831"/>
      <w:bookmarkStart w:id="2884" w:name="_Toc107419415"/>
      <w:bookmarkStart w:id="2885" w:name="_Toc107475042"/>
      <w:bookmarkStart w:id="2886" w:name="_Toc123044200"/>
      <w:bookmarkStart w:id="2887" w:name="_Toc124157839"/>
      <w:bookmarkStart w:id="2888" w:name="_Toc124259762"/>
      <w:bookmarkStart w:id="2889" w:name="_Toc130584833"/>
      <w:bookmarkStart w:id="2890" w:name="_Toc137464489"/>
      <w:bookmarkStart w:id="2891" w:name="_Toc138884158"/>
      <w:bookmarkStart w:id="2892" w:name="_Toc145643359"/>
      <w:bookmarkStart w:id="2893" w:name="_Toc155472193"/>
      <w:bookmarkStart w:id="2894" w:name="_Toc155777082"/>
      <w:bookmarkStart w:id="2895" w:name="_Toc161668418"/>
      <w:bookmarkStart w:id="2896" w:name="_Toc169713731"/>
      <w:bookmarkStart w:id="2897" w:name="_Toc176445282"/>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07EC6F8B" w14:textId="77777777" w:rsidR="00A32616" w:rsidRPr="00F95B02" w:rsidRDefault="00A32616" w:rsidP="00A32616">
      <w:pPr>
        <w:pStyle w:val="Heading5"/>
        <w:rPr>
          <w:rFonts w:eastAsia="DengXian"/>
          <w:lang w:eastAsia="zh-CN"/>
        </w:rPr>
      </w:pPr>
      <w:bookmarkStart w:id="2898" w:name="_Toc21127590"/>
      <w:bookmarkStart w:id="2899" w:name="_Toc29811799"/>
      <w:bookmarkStart w:id="2900" w:name="_Toc36817351"/>
      <w:bookmarkStart w:id="2901" w:name="_Toc37260273"/>
      <w:bookmarkStart w:id="2902" w:name="_Toc37267661"/>
      <w:bookmarkStart w:id="2903" w:name="_Toc44712263"/>
      <w:bookmarkStart w:id="2904" w:name="_Toc45893576"/>
      <w:bookmarkStart w:id="2905" w:name="_Toc53178298"/>
      <w:bookmarkStart w:id="2906" w:name="_Toc53178749"/>
      <w:bookmarkStart w:id="2907" w:name="_Toc61178987"/>
      <w:bookmarkStart w:id="2908" w:name="_Toc61179457"/>
      <w:bookmarkStart w:id="2909" w:name="_Toc67916753"/>
      <w:bookmarkStart w:id="2910" w:name="_Toc74663357"/>
      <w:bookmarkStart w:id="2911" w:name="_Toc82621898"/>
      <w:bookmarkStart w:id="2912" w:name="_Toc90422745"/>
      <w:bookmarkStart w:id="2913" w:name="_Toc106782941"/>
      <w:bookmarkStart w:id="2914" w:name="_Toc107311832"/>
      <w:bookmarkStart w:id="2915" w:name="_Toc107419416"/>
      <w:bookmarkStart w:id="2916" w:name="_Toc107475043"/>
      <w:bookmarkStart w:id="2917" w:name="_Toc123044201"/>
      <w:bookmarkStart w:id="2918" w:name="_Toc124157840"/>
      <w:bookmarkStart w:id="2919" w:name="_Toc124259763"/>
      <w:bookmarkStart w:id="2920" w:name="_Toc130584834"/>
      <w:bookmarkStart w:id="2921" w:name="_Toc137464490"/>
      <w:bookmarkStart w:id="2922" w:name="_Toc138884159"/>
      <w:bookmarkStart w:id="2923" w:name="_Toc145643360"/>
      <w:bookmarkStart w:id="2924" w:name="_Toc155472194"/>
      <w:bookmarkStart w:id="2925" w:name="_Toc155777083"/>
      <w:bookmarkStart w:id="2926" w:name="_Toc161668419"/>
      <w:bookmarkStart w:id="2927" w:name="_Toc169713732"/>
      <w:bookmarkStart w:id="2928" w:name="_Toc176445283"/>
      <w:r w:rsidRPr="00F95B02">
        <w:t>8.3.</w:t>
      </w:r>
      <w:r w:rsidRPr="00F95B02">
        <w:rPr>
          <w:lang w:eastAsia="zh-CN"/>
        </w:rPr>
        <w:t>4</w:t>
      </w:r>
      <w:r w:rsidRPr="00F95B02">
        <w:t>.</w:t>
      </w:r>
      <w:r w:rsidRPr="00F95B02">
        <w:rPr>
          <w:lang w:eastAsia="zh-CN"/>
        </w:rPr>
        <w:t>1</w:t>
      </w:r>
      <w:r w:rsidRPr="00F95B02">
        <w:t>.1</w:t>
      </w:r>
      <w:r w:rsidRPr="00F95B02">
        <w:tab/>
        <w:t>General</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929" w:name="_Toc29811800"/>
      <w:bookmarkStart w:id="2930" w:name="_Toc36817352"/>
      <w:bookmarkStart w:id="2931"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932" w:name="_Toc37260274"/>
      <w:bookmarkStart w:id="2933" w:name="_Toc37267662"/>
      <w:bookmarkStart w:id="2934" w:name="_Toc44712264"/>
      <w:bookmarkStart w:id="2935" w:name="_Toc45893577"/>
      <w:bookmarkStart w:id="2936" w:name="_Toc53178299"/>
      <w:bookmarkStart w:id="2937" w:name="_Toc53178750"/>
      <w:bookmarkStart w:id="2938" w:name="_Toc61178988"/>
      <w:bookmarkStart w:id="2939" w:name="_Toc61179458"/>
      <w:bookmarkStart w:id="2940" w:name="_Toc67916754"/>
      <w:bookmarkStart w:id="2941" w:name="_Toc74663358"/>
      <w:bookmarkStart w:id="2942" w:name="_Toc82621899"/>
      <w:bookmarkStart w:id="2943" w:name="_Toc90422746"/>
      <w:bookmarkStart w:id="2944" w:name="_Toc106782942"/>
      <w:bookmarkStart w:id="2945" w:name="_Toc107311833"/>
      <w:bookmarkStart w:id="2946" w:name="_Toc107419417"/>
      <w:bookmarkStart w:id="2947" w:name="_Toc107475044"/>
      <w:bookmarkStart w:id="2948" w:name="_Toc123044202"/>
      <w:bookmarkStart w:id="2949" w:name="_Toc124157841"/>
      <w:bookmarkStart w:id="2950" w:name="_Toc124259764"/>
      <w:bookmarkStart w:id="2951" w:name="_Toc130584835"/>
      <w:bookmarkStart w:id="2952" w:name="_Toc137464491"/>
      <w:bookmarkStart w:id="2953" w:name="_Toc138884160"/>
      <w:bookmarkStart w:id="2954" w:name="_Toc145643361"/>
      <w:bookmarkStart w:id="2955" w:name="_Toc155472195"/>
      <w:bookmarkStart w:id="2956" w:name="_Toc155777084"/>
      <w:bookmarkStart w:id="2957" w:name="_Toc161668420"/>
      <w:bookmarkStart w:id="2958" w:name="_Toc169713733"/>
      <w:bookmarkStart w:id="2959" w:name="_Toc176445284"/>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960" w:name="_Toc21127592"/>
      <w:bookmarkStart w:id="2961" w:name="_Toc29811801"/>
      <w:bookmarkStart w:id="2962" w:name="_Toc36817353"/>
      <w:bookmarkStart w:id="2963" w:name="_Toc37260275"/>
      <w:bookmarkStart w:id="2964" w:name="_Toc37267663"/>
      <w:bookmarkStart w:id="2965" w:name="_Toc44712265"/>
      <w:bookmarkStart w:id="2966" w:name="_Toc45893578"/>
      <w:bookmarkStart w:id="2967" w:name="_Toc53178300"/>
      <w:bookmarkStart w:id="2968" w:name="_Toc53178751"/>
      <w:bookmarkStart w:id="2969" w:name="_Toc61178989"/>
      <w:bookmarkStart w:id="2970" w:name="_Toc61179459"/>
      <w:bookmarkStart w:id="2971" w:name="_Toc67916755"/>
      <w:bookmarkStart w:id="2972" w:name="_Toc74663359"/>
      <w:bookmarkStart w:id="2973" w:name="_Toc82621900"/>
      <w:bookmarkStart w:id="2974" w:name="_Toc90422747"/>
      <w:bookmarkStart w:id="2975" w:name="_Toc106782943"/>
      <w:bookmarkStart w:id="2976" w:name="_Toc107311834"/>
      <w:bookmarkStart w:id="2977" w:name="_Toc107419418"/>
      <w:bookmarkStart w:id="2978" w:name="_Toc107475045"/>
      <w:bookmarkStart w:id="2979" w:name="_Toc123044203"/>
      <w:bookmarkStart w:id="2980" w:name="_Toc124157842"/>
      <w:bookmarkStart w:id="2981" w:name="_Toc124259765"/>
      <w:bookmarkStart w:id="2982" w:name="_Toc130584836"/>
      <w:bookmarkStart w:id="2983" w:name="_Toc137464492"/>
      <w:bookmarkStart w:id="2984" w:name="_Toc138884161"/>
      <w:bookmarkStart w:id="2985" w:name="_Toc145643362"/>
      <w:bookmarkStart w:id="2986" w:name="_Toc155472196"/>
      <w:bookmarkStart w:id="2987" w:name="_Toc155777085"/>
      <w:bookmarkStart w:id="2988" w:name="_Toc161668421"/>
      <w:bookmarkStart w:id="2989" w:name="_Toc169713734"/>
      <w:bookmarkStart w:id="2990" w:name="_Toc176445285"/>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A1BBF2D" w14:textId="77777777" w:rsidR="00A32616" w:rsidRPr="00F95B02" w:rsidRDefault="00A32616" w:rsidP="00A32616">
      <w:pPr>
        <w:pStyle w:val="Heading5"/>
        <w:rPr>
          <w:rFonts w:eastAsia="DengXian"/>
          <w:lang w:eastAsia="zh-CN"/>
        </w:rPr>
      </w:pPr>
      <w:bookmarkStart w:id="2991" w:name="_Toc21127593"/>
      <w:bookmarkStart w:id="2992" w:name="_Toc29811802"/>
      <w:bookmarkStart w:id="2993" w:name="_Toc36817354"/>
      <w:bookmarkStart w:id="2994" w:name="_Toc37260276"/>
      <w:bookmarkStart w:id="2995" w:name="_Toc37267664"/>
      <w:bookmarkStart w:id="2996" w:name="_Toc44712266"/>
      <w:bookmarkStart w:id="2997" w:name="_Toc45893579"/>
      <w:bookmarkStart w:id="2998" w:name="_Toc53178301"/>
      <w:bookmarkStart w:id="2999" w:name="_Toc53178752"/>
      <w:bookmarkStart w:id="3000" w:name="_Toc61178990"/>
      <w:bookmarkStart w:id="3001" w:name="_Toc61179460"/>
      <w:bookmarkStart w:id="3002" w:name="_Toc67916756"/>
      <w:bookmarkStart w:id="3003" w:name="_Toc74663360"/>
      <w:bookmarkStart w:id="3004" w:name="_Toc82621901"/>
      <w:bookmarkStart w:id="3005" w:name="_Toc90422748"/>
      <w:bookmarkStart w:id="3006" w:name="_Toc106782944"/>
      <w:bookmarkStart w:id="3007" w:name="_Toc107311835"/>
      <w:bookmarkStart w:id="3008" w:name="_Toc107419419"/>
      <w:bookmarkStart w:id="3009" w:name="_Toc107475046"/>
      <w:bookmarkStart w:id="3010" w:name="_Toc123044204"/>
      <w:bookmarkStart w:id="3011" w:name="_Toc124157843"/>
      <w:bookmarkStart w:id="3012" w:name="_Toc124259766"/>
      <w:bookmarkStart w:id="3013" w:name="_Toc130584837"/>
      <w:bookmarkStart w:id="3014" w:name="_Toc137464493"/>
      <w:bookmarkStart w:id="3015" w:name="_Toc138884162"/>
      <w:bookmarkStart w:id="3016" w:name="_Toc145643363"/>
      <w:bookmarkStart w:id="3017" w:name="_Toc155472197"/>
      <w:bookmarkStart w:id="3018" w:name="_Toc155777086"/>
      <w:bookmarkStart w:id="3019" w:name="_Toc161668422"/>
      <w:bookmarkStart w:id="3020" w:name="_Toc169713735"/>
      <w:bookmarkStart w:id="3021" w:name="_Toc176445286"/>
      <w:r w:rsidRPr="00F95B02">
        <w:t>8.3.</w:t>
      </w:r>
      <w:r w:rsidRPr="00F95B02">
        <w:rPr>
          <w:lang w:eastAsia="zh-CN"/>
        </w:rPr>
        <w:t>4</w:t>
      </w:r>
      <w:r w:rsidRPr="00F95B02">
        <w:t>.</w:t>
      </w:r>
      <w:r w:rsidRPr="00F95B02">
        <w:rPr>
          <w:lang w:eastAsia="zh-CN"/>
        </w:rPr>
        <w:t>2</w:t>
      </w:r>
      <w:r w:rsidRPr="00F95B02">
        <w:t>.1</w:t>
      </w:r>
      <w:r w:rsidRPr="00F95B02">
        <w:tab/>
        <w:t>General</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022" w:name="_Toc21127594"/>
      <w:bookmarkStart w:id="3023" w:name="_Toc29811803"/>
      <w:bookmarkStart w:id="3024" w:name="_Toc36817355"/>
      <w:bookmarkStart w:id="3025" w:name="_Toc37260277"/>
      <w:bookmarkStart w:id="3026" w:name="_Toc37267665"/>
      <w:bookmarkStart w:id="3027" w:name="_Toc44712267"/>
      <w:bookmarkStart w:id="3028" w:name="_Toc45893580"/>
      <w:bookmarkStart w:id="3029" w:name="_Toc53178302"/>
      <w:bookmarkStart w:id="3030" w:name="_Toc53178753"/>
      <w:bookmarkStart w:id="3031" w:name="_Toc61178991"/>
      <w:bookmarkStart w:id="3032" w:name="_Toc61179461"/>
      <w:bookmarkStart w:id="3033" w:name="_Toc67916757"/>
      <w:bookmarkStart w:id="3034" w:name="_Toc74663361"/>
      <w:bookmarkStart w:id="3035" w:name="_Toc82621902"/>
      <w:bookmarkStart w:id="3036" w:name="_Toc90422749"/>
      <w:bookmarkStart w:id="3037" w:name="_Toc106782945"/>
      <w:bookmarkStart w:id="3038" w:name="_Toc107311836"/>
      <w:bookmarkStart w:id="3039" w:name="_Toc107419420"/>
      <w:bookmarkStart w:id="3040" w:name="_Toc107475047"/>
      <w:bookmarkStart w:id="3041" w:name="_Toc123044205"/>
      <w:bookmarkStart w:id="3042" w:name="_Toc124157844"/>
      <w:bookmarkStart w:id="3043" w:name="_Toc124259767"/>
      <w:bookmarkStart w:id="3044" w:name="_Toc130584838"/>
      <w:bookmarkStart w:id="3045" w:name="_Toc137464494"/>
      <w:bookmarkStart w:id="3046" w:name="_Toc138884163"/>
      <w:bookmarkStart w:id="3047" w:name="_Toc145643364"/>
      <w:bookmarkStart w:id="3048" w:name="_Toc155472198"/>
      <w:bookmarkStart w:id="3049" w:name="_Toc155777087"/>
      <w:bookmarkStart w:id="3050" w:name="_Toc161668423"/>
      <w:bookmarkStart w:id="3051" w:name="_Toc169713736"/>
      <w:bookmarkStart w:id="3052" w:name="_Toc176445287"/>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053" w:name="_Toc21127595"/>
      <w:bookmarkStart w:id="3054" w:name="_Toc29811804"/>
      <w:bookmarkStart w:id="3055" w:name="_Toc36817356"/>
      <w:bookmarkStart w:id="3056" w:name="_Toc37260278"/>
      <w:bookmarkStart w:id="3057" w:name="_Toc37267666"/>
      <w:bookmarkStart w:id="3058" w:name="_Toc44712268"/>
      <w:bookmarkStart w:id="3059" w:name="_Toc45893581"/>
      <w:bookmarkStart w:id="3060" w:name="_Toc53178303"/>
      <w:bookmarkStart w:id="3061" w:name="_Toc53178754"/>
      <w:bookmarkStart w:id="3062" w:name="_Toc61178992"/>
      <w:bookmarkStart w:id="3063" w:name="_Toc61179462"/>
      <w:bookmarkStart w:id="3064" w:name="_Toc67916758"/>
      <w:bookmarkStart w:id="3065" w:name="_Toc74663362"/>
      <w:bookmarkStart w:id="3066" w:name="_Toc82621903"/>
      <w:bookmarkStart w:id="3067" w:name="_Toc90422750"/>
      <w:bookmarkStart w:id="3068" w:name="_Toc106782946"/>
      <w:bookmarkStart w:id="3069" w:name="_Toc107311837"/>
      <w:bookmarkStart w:id="3070" w:name="_Toc107419421"/>
      <w:bookmarkStart w:id="3071" w:name="_Toc107475048"/>
      <w:bookmarkStart w:id="3072" w:name="_Toc123044206"/>
      <w:bookmarkStart w:id="3073" w:name="_Toc124157845"/>
      <w:bookmarkStart w:id="3074" w:name="_Toc124259768"/>
      <w:bookmarkStart w:id="3075" w:name="_Toc130584839"/>
      <w:bookmarkStart w:id="3076" w:name="_Toc137464495"/>
      <w:bookmarkStart w:id="3077" w:name="_Toc138884164"/>
      <w:bookmarkStart w:id="3078" w:name="_Toc145643365"/>
      <w:bookmarkStart w:id="3079" w:name="_Toc155472199"/>
      <w:bookmarkStart w:id="3080" w:name="_Toc155777088"/>
      <w:bookmarkStart w:id="3081" w:name="_Toc161668424"/>
      <w:bookmarkStart w:id="3082" w:name="_Toc169713737"/>
      <w:bookmarkStart w:id="3083" w:name="_Toc176445288"/>
      <w:r w:rsidRPr="00F95B02">
        <w:t>8.3.5</w:t>
      </w:r>
      <w:r w:rsidRPr="00F95B02">
        <w:tab/>
        <w:t>Performance requirements for PUCCH format 3</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3C0100EC" w14:textId="77777777" w:rsidR="00A32616" w:rsidRPr="00F95B02" w:rsidRDefault="00A32616" w:rsidP="00A32616">
      <w:pPr>
        <w:pStyle w:val="Heading4"/>
      </w:pPr>
      <w:bookmarkStart w:id="3084" w:name="_Toc21127596"/>
      <w:bookmarkStart w:id="3085" w:name="_Toc29811805"/>
      <w:bookmarkStart w:id="3086" w:name="_Toc36817357"/>
      <w:bookmarkStart w:id="3087" w:name="_Toc37260279"/>
      <w:bookmarkStart w:id="3088" w:name="_Toc37267667"/>
      <w:bookmarkStart w:id="3089" w:name="_Toc44712269"/>
      <w:bookmarkStart w:id="3090" w:name="_Toc45893582"/>
      <w:bookmarkStart w:id="3091" w:name="_Toc53178304"/>
      <w:bookmarkStart w:id="3092" w:name="_Toc53178755"/>
      <w:bookmarkStart w:id="3093" w:name="_Toc61178993"/>
      <w:bookmarkStart w:id="3094" w:name="_Toc61179463"/>
      <w:bookmarkStart w:id="3095" w:name="_Toc67916759"/>
      <w:bookmarkStart w:id="3096" w:name="_Toc74663363"/>
      <w:bookmarkStart w:id="3097" w:name="_Toc82621904"/>
      <w:bookmarkStart w:id="3098" w:name="_Toc90422751"/>
      <w:bookmarkStart w:id="3099" w:name="_Toc106782947"/>
      <w:bookmarkStart w:id="3100" w:name="_Toc107311838"/>
      <w:bookmarkStart w:id="3101" w:name="_Toc107419422"/>
      <w:bookmarkStart w:id="3102" w:name="_Toc107475049"/>
      <w:bookmarkStart w:id="3103" w:name="_Toc123044207"/>
      <w:bookmarkStart w:id="3104" w:name="_Toc124157846"/>
      <w:bookmarkStart w:id="3105" w:name="_Toc124259769"/>
      <w:bookmarkStart w:id="3106" w:name="_Toc130584840"/>
      <w:bookmarkStart w:id="3107" w:name="_Toc137464496"/>
      <w:bookmarkStart w:id="3108" w:name="_Toc138884165"/>
      <w:bookmarkStart w:id="3109" w:name="_Toc145643366"/>
      <w:bookmarkStart w:id="3110" w:name="_Toc155472200"/>
      <w:bookmarkStart w:id="3111" w:name="_Toc155777089"/>
      <w:bookmarkStart w:id="3112" w:name="_Toc161668425"/>
      <w:bookmarkStart w:id="3113" w:name="_Toc169713738"/>
      <w:bookmarkStart w:id="3114" w:name="_Toc176445289"/>
      <w:r w:rsidRPr="00F95B02">
        <w:t>8.3.5.1</w:t>
      </w:r>
      <w:r w:rsidRPr="00F95B02">
        <w:tab/>
        <w:t>General</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115" w:name="_Toc21127597"/>
      <w:bookmarkStart w:id="3116" w:name="_Toc29811806"/>
      <w:bookmarkStart w:id="3117" w:name="_Toc36817358"/>
      <w:bookmarkStart w:id="3118" w:name="_Toc37260280"/>
      <w:bookmarkStart w:id="3119" w:name="_Toc37267668"/>
      <w:bookmarkStart w:id="3120" w:name="_Toc44712270"/>
      <w:bookmarkStart w:id="3121" w:name="_Toc45893583"/>
      <w:bookmarkStart w:id="3122" w:name="_Toc53178305"/>
      <w:bookmarkStart w:id="3123" w:name="_Toc53178756"/>
      <w:bookmarkStart w:id="3124" w:name="_Toc61178994"/>
      <w:bookmarkStart w:id="3125" w:name="_Toc61179464"/>
      <w:bookmarkStart w:id="3126" w:name="_Toc67916760"/>
      <w:bookmarkStart w:id="3127" w:name="_Toc74663364"/>
      <w:bookmarkStart w:id="3128" w:name="_Toc82621905"/>
      <w:bookmarkStart w:id="3129" w:name="_Toc90422752"/>
      <w:bookmarkStart w:id="3130" w:name="_Toc106782948"/>
      <w:bookmarkStart w:id="3131" w:name="_Toc107311839"/>
      <w:bookmarkStart w:id="3132" w:name="_Toc107419423"/>
      <w:bookmarkStart w:id="3133" w:name="_Toc107475050"/>
      <w:bookmarkStart w:id="3134" w:name="_Toc123044208"/>
      <w:bookmarkStart w:id="3135" w:name="_Toc124157847"/>
      <w:bookmarkStart w:id="3136" w:name="_Toc124259770"/>
      <w:bookmarkStart w:id="3137" w:name="_Toc130584841"/>
      <w:bookmarkStart w:id="3138" w:name="_Toc137464497"/>
      <w:bookmarkStart w:id="3139" w:name="_Toc138884166"/>
      <w:bookmarkStart w:id="3140" w:name="_Toc145643367"/>
      <w:bookmarkStart w:id="3141" w:name="_Toc155472201"/>
      <w:bookmarkStart w:id="3142" w:name="_Toc155777090"/>
      <w:bookmarkStart w:id="3143" w:name="_Toc161668426"/>
      <w:bookmarkStart w:id="3144" w:name="_Toc169713739"/>
      <w:bookmarkStart w:id="3145" w:name="_Toc176445290"/>
      <w:r w:rsidRPr="00F95B02">
        <w:t>8.3.5.2</w:t>
      </w:r>
      <w:r w:rsidRPr="00F95B02">
        <w:tab/>
        <w:t>Minimum requirements</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146" w:name="_Toc21127598"/>
      <w:bookmarkStart w:id="3147" w:name="_Toc29811807"/>
      <w:bookmarkStart w:id="3148" w:name="_Toc36817359"/>
      <w:bookmarkStart w:id="3149" w:name="_Toc37260281"/>
      <w:bookmarkStart w:id="3150" w:name="_Toc37267669"/>
      <w:bookmarkStart w:id="3151" w:name="_Toc44712271"/>
      <w:bookmarkStart w:id="3152" w:name="_Toc45893584"/>
      <w:bookmarkStart w:id="3153" w:name="_Toc53178306"/>
      <w:bookmarkStart w:id="3154" w:name="_Toc53178757"/>
      <w:bookmarkStart w:id="3155" w:name="_Toc61178995"/>
      <w:bookmarkStart w:id="3156" w:name="_Toc61179465"/>
      <w:bookmarkStart w:id="3157" w:name="_Toc67916761"/>
      <w:bookmarkStart w:id="3158" w:name="_Toc74663365"/>
      <w:bookmarkStart w:id="3159" w:name="_Toc82621906"/>
      <w:bookmarkStart w:id="3160" w:name="_Toc90422753"/>
      <w:bookmarkStart w:id="3161" w:name="_Toc106782949"/>
      <w:bookmarkStart w:id="3162" w:name="_Toc107311840"/>
      <w:bookmarkStart w:id="3163" w:name="_Toc107419424"/>
      <w:bookmarkStart w:id="3164" w:name="_Toc107475051"/>
      <w:bookmarkStart w:id="3165" w:name="_Toc123044209"/>
      <w:bookmarkStart w:id="3166" w:name="_Toc124157848"/>
      <w:bookmarkStart w:id="3167" w:name="_Toc124259771"/>
      <w:bookmarkStart w:id="3168" w:name="_Toc130584842"/>
      <w:bookmarkStart w:id="3169" w:name="_Toc137464498"/>
      <w:bookmarkStart w:id="3170" w:name="_Toc138884167"/>
      <w:bookmarkStart w:id="3171" w:name="_Toc145643368"/>
      <w:bookmarkStart w:id="3172" w:name="_Toc155472202"/>
      <w:bookmarkStart w:id="3173" w:name="_Toc155777091"/>
      <w:bookmarkStart w:id="3174" w:name="_Toc161668427"/>
      <w:bookmarkStart w:id="3175" w:name="_Toc169713740"/>
      <w:bookmarkStart w:id="3176" w:name="_Toc176445291"/>
      <w:r w:rsidRPr="00F95B02">
        <w:t>8.3.6</w:t>
      </w:r>
      <w:r w:rsidRPr="00F95B02">
        <w:tab/>
        <w:t>Performance requirements for PUCCH format 4</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65018F0A" w14:textId="77777777" w:rsidR="00A32616" w:rsidRPr="00F95B02" w:rsidRDefault="00A32616" w:rsidP="00A32616">
      <w:pPr>
        <w:pStyle w:val="Heading4"/>
      </w:pPr>
      <w:bookmarkStart w:id="3177" w:name="_Toc21127599"/>
      <w:bookmarkStart w:id="3178" w:name="_Toc29811808"/>
      <w:bookmarkStart w:id="3179" w:name="_Toc36817360"/>
      <w:bookmarkStart w:id="3180" w:name="_Toc37260282"/>
      <w:bookmarkStart w:id="3181" w:name="_Toc37267670"/>
      <w:bookmarkStart w:id="3182" w:name="_Toc44712272"/>
      <w:bookmarkStart w:id="3183" w:name="_Toc45893585"/>
      <w:bookmarkStart w:id="3184" w:name="_Toc53178307"/>
      <w:bookmarkStart w:id="3185" w:name="_Toc53178758"/>
      <w:bookmarkStart w:id="3186" w:name="_Toc61178996"/>
      <w:bookmarkStart w:id="3187" w:name="_Toc61179466"/>
      <w:bookmarkStart w:id="3188" w:name="_Toc67916762"/>
      <w:bookmarkStart w:id="3189" w:name="_Toc74663366"/>
      <w:bookmarkStart w:id="3190" w:name="_Toc82621907"/>
      <w:bookmarkStart w:id="3191" w:name="_Toc90422754"/>
      <w:bookmarkStart w:id="3192" w:name="_Toc106782950"/>
      <w:bookmarkStart w:id="3193" w:name="_Toc107311841"/>
      <w:bookmarkStart w:id="3194" w:name="_Toc107419425"/>
      <w:bookmarkStart w:id="3195" w:name="_Toc107475052"/>
      <w:bookmarkStart w:id="3196" w:name="_Toc123044210"/>
      <w:bookmarkStart w:id="3197" w:name="_Toc124157849"/>
      <w:bookmarkStart w:id="3198" w:name="_Toc124259772"/>
      <w:bookmarkStart w:id="3199" w:name="_Toc130584843"/>
      <w:bookmarkStart w:id="3200" w:name="_Toc137464499"/>
      <w:bookmarkStart w:id="3201" w:name="_Toc138884168"/>
      <w:bookmarkStart w:id="3202" w:name="_Toc145643369"/>
      <w:bookmarkStart w:id="3203" w:name="_Toc155472203"/>
      <w:bookmarkStart w:id="3204" w:name="_Toc155777092"/>
      <w:bookmarkStart w:id="3205" w:name="_Toc161668428"/>
      <w:bookmarkStart w:id="3206" w:name="_Toc169713741"/>
      <w:bookmarkStart w:id="3207" w:name="_Toc176445292"/>
      <w:r w:rsidRPr="00F95B02">
        <w:t>8.3.6.1</w:t>
      </w:r>
      <w:r w:rsidRPr="00F95B02">
        <w:tab/>
        <w:t>General</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208" w:name="_Toc21127600"/>
      <w:bookmarkStart w:id="3209" w:name="_Toc29811809"/>
      <w:bookmarkStart w:id="3210" w:name="_Toc36817361"/>
      <w:bookmarkStart w:id="3211" w:name="_Toc37260283"/>
      <w:bookmarkStart w:id="3212" w:name="_Toc37267671"/>
      <w:bookmarkStart w:id="3213" w:name="_Toc44712273"/>
      <w:bookmarkStart w:id="3214" w:name="_Toc45893586"/>
      <w:bookmarkStart w:id="3215" w:name="_Toc53178308"/>
      <w:bookmarkStart w:id="3216" w:name="_Toc53178759"/>
      <w:bookmarkStart w:id="3217" w:name="_Toc61178997"/>
      <w:bookmarkStart w:id="3218" w:name="_Toc61179467"/>
      <w:bookmarkStart w:id="3219" w:name="_Toc67916763"/>
      <w:bookmarkStart w:id="3220" w:name="_Toc74663367"/>
      <w:bookmarkStart w:id="3221" w:name="_Toc82621908"/>
      <w:bookmarkStart w:id="3222" w:name="_Toc90422755"/>
      <w:bookmarkStart w:id="3223" w:name="_Toc106782951"/>
      <w:bookmarkStart w:id="3224" w:name="_Toc107311842"/>
      <w:bookmarkStart w:id="3225" w:name="_Toc107419426"/>
      <w:bookmarkStart w:id="3226" w:name="_Toc107475053"/>
      <w:bookmarkStart w:id="3227" w:name="_Toc123044211"/>
      <w:bookmarkStart w:id="3228" w:name="_Toc124157850"/>
      <w:bookmarkStart w:id="3229" w:name="_Toc124259773"/>
      <w:bookmarkStart w:id="3230" w:name="_Toc130584844"/>
      <w:bookmarkStart w:id="3231" w:name="_Toc137464500"/>
      <w:bookmarkStart w:id="3232" w:name="_Toc138884169"/>
      <w:bookmarkStart w:id="3233" w:name="_Toc145643370"/>
      <w:bookmarkStart w:id="3234" w:name="_Toc155472204"/>
      <w:bookmarkStart w:id="3235" w:name="_Toc155777093"/>
      <w:bookmarkStart w:id="3236" w:name="_Toc161668429"/>
      <w:bookmarkStart w:id="3237" w:name="_Toc169713742"/>
      <w:bookmarkStart w:id="3238" w:name="_Toc176445293"/>
      <w:r w:rsidRPr="00F95B02">
        <w:t>8.3.6.2</w:t>
      </w:r>
      <w:r w:rsidRPr="00F95B02">
        <w:tab/>
        <w:t>Minimum requirement</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239" w:name="_Toc21127601"/>
      <w:bookmarkStart w:id="3240" w:name="_Toc29811810"/>
      <w:bookmarkStart w:id="3241" w:name="_Toc36817362"/>
      <w:bookmarkStart w:id="3242" w:name="_Toc37260284"/>
      <w:bookmarkStart w:id="3243" w:name="_Toc37267672"/>
      <w:bookmarkStart w:id="3244" w:name="_Toc44712274"/>
      <w:bookmarkStart w:id="3245" w:name="_Toc45893587"/>
      <w:bookmarkStart w:id="3246" w:name="_Toc53178309"/>
      <w:bookmarkStart w:id="3247" w:name="_Toc53178760"/>
      <w:bookmarkStart w:id="3248" w:name="_Toc61178998"/>
      <w:bookmarkStart w:id="3249" w:name="_Toc61179468"/>
      <w:bookmarkStart w:id="3250" w:name="_Toc67916764"/>
      <w:bookmarkStart w:id="3251" w:name="_Toc74663368"/>
      <w:bookmarkStart w:id="3252" w:name="_Toc82621909"/>
      <w:bookmarkStart w:id="3253" w:name="_Toc90422756"/>
      <w:bookmarkStart w:id="3254" w:name="_Toc106782952"/>
      <w:bookmarkStart w:id="3255" w:name="_Toc107311843"/>
      <w:bookmarkStart w:id="3256" w:name="_Toc107419427"/>
      <w:bookmarkStart w:id="3257" w:name="_Toc107475054"/>
      <w:bookmarkStart w:id="3258" w:name="_Toc114255647"/>
      <w:bookmarkStart w:id="3259" w:name="_Toc115186327"/>
      <w:bookmarkStart w:id="3260" w:name="_Toc123044212"/>
      <w:bookmarkStart w:id="3261" w:name="_Toc124157851"/>
      <w:bookmarkStart w:id="3262" w:name="_Toc124259774"/>
      <w:bookmarkStart w:id="3263" w:name="_Toc130584845"/>
      <w:bookmarkStart w:id="3264" w:name="_Toc137464501"/>
      <w:bookmarkStart w:id="3265" w:name="_Toc138884170"/>
      <w:bookmarkStart w:id="3266" w:name="_Toc145643371"/>
      <w:bookmarkStart w:id="3267" w:name="_Toc155472205"/>
      <w:bookmarkStart w:id="3268" w:name="_Toc155777094"/>
      <w:bookmarkStart w:id="3269" w:name="_Toc161668430"/>
      <w:bookmarkStart w:id="3270" w:name="_Toc169713743"/>
      <w:bookmarkStart w:id="3271" w:name="_Toc176445294"/>
      <w:r w:rsidRPr="00F95B02">
        <w:t>8.3.</w:t>
      </w:r>
      <w:r w:rsidRPr="00F95B02">
        <w:rPr>
          <w:lang w:eastAsia="zh-CN"/>
        </w:rPr>
        <w:t>7</w:t>
      </w:r>
      <w:r w:rsidRPr="00F95B02">
        <w:tab/>
        <w:t>Performance requirements for multi-slot PUCCH</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6001C99A" w14:textId="77777777" w:rsidR="00A32616" w:rsidRPr="00F95B02" w:rsidRDefault="00A32616" w:rsidP="00A32616">
      <w:pPr>
        <w:pStyle w:val="Heading4"/>
      </w:pPr>
      <w:bookmarkStart w:id="3272" w:name="_Toc21127602"/>
      <w:bookmarkStart w:id="3273" w:name="_Toc29811811"/>
      <w:bookmarkStart w:id="3274" w:name="_Toc36817363"/>
      <w:bookmarkStart w:id="3275" w:name="_Toc37260285"/>
      <w:bookmarkStart w:id="3276" w:name="_Toc37267673"/>
      <w:bookmarkStart w:id="3277" w:name="_Toc44712275"/>
      <w:bookmarkStart w:id="3278" w:name="_Toc45893588"/>
      <w:bookmarkStart w:id="3279" w:name="_Toc53178310"/>
      <w:bookmarkStart w:id="3280" w:name="_Toc53178761"/>
      <w:bookmarkStart w:id="3281" w:name="_Toc61178999"/>
      <w:bookmarkStart w:id="3282" w:name="_Toc61179469"/>
      <w:bookmarkStart w:id="3283" w:name="_Toc67916765"/>
      <w:bookmarkStart w:id="3284" w:name="_Toc74663369"/>
      <w:bookmarkStart w:id="3285" w:name="_Toc82621910"/>
      <w:bookmarkStart w:id="3286" w:name="_Toc90422757"/>
      <w:bookmarkStart w:id="3287" w:name="_Toc106782953"/>
      <w:bookmarkStart w:id="3288" w:name="_Toc107311844"/>
      <w:bookmarkStart w:id="3289" w:name="_Toc107419428"/>
      <w:bookmarkStart w:id="3290" w:name="_Toc107475055"/>
      <w:bookmarkStart w:id="3291" w:name="_Toc114255648"/>
      <w:bookmarkStart w:id="3292" w:name="_Toc115186328"/>
      <w:bookmarkStart w:id="3293" w:name="_Toc123044213"/>
      <w:bookmarkStart w:id="3294" w:name="_Toc124157852"/>
      <w:bookmarkStart w:id="3295" w:name="_Toc124259775"/>
      <w:bookmarkStart w:id="3296" w:name="_Toc130584846"/>
      <w:bookmarkStart w:id="3297" w:name="_Toc137464502"/>
      <w:bookmarkStart w:id="3298" w:name="_Toc138884171"/>
      <w:bookmarkStart w:id="3299" w:name="_Toc145643372"/>
      <w:bookmarkStart w:id="3300" w:name="_Toc155472206"/>
      <w:bookmarkStart w:id="3301" w:name="_Toc155777095"/>
      <w:bookmarkStart w:id="3302" w:name="_Toc161668431"/>
      <w:bookmarkStart w:id="3303" w:name="_Toc169713744"/>
      <w:bookmarkStart w:id="3304" w:name="_Toc176445295"/>
      <w:r w:rsidRPr="00F95B02">
        <w:t>8.3.7.1</w:t>
      </w:r>
      <w:r w:rsidRPr="00F95B02">
        <w:tab/>
        <w:t>General</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3F9FFFD2" w14:textId="77777777" w:rsidR="00A32616" w:rsidRPr="00F95B02" w:rsidRDefault="00A32616" w:rsidP="00A32616">
      <w:pPr>
        <w:pStyle w:val="Heading4"/>
        <w:rPr>
          <w:lang w:eastAsia="zh-CN"/>
        </w:rPr>
      </w:pPr>
      <w:bookmarkStart w:id="3305" w:name="_Toc21127603"/>
      <w:bookmarkStart w:id="3306" w:name="_Toc29811812"/>
      <w:bookmarkStart w:id="3307" w:name="_Toc36817364"/>
      <w:bookmarkStart w:id="3308" w:name="_Toc37260286"/>
      <w:bookmarkStart w:id="3309" w:name="_Toc37267674"/>
      <w:bookmarkStart w:id="3310" w:name="_Toc44712276"/>
      <w:bookmarkStart w:id="3311" w:name="_Toc45893589"/>
      <w:bookmarkStart w:id="3312" w:name="_Toc53178311"/>
      <w:bookmarkStart w:id="3313" w:name="_Toc53178762"/>
      <w:bookmarkStart w:id="3314" w:name="_Toc61179000"/>
      <w:bookmarkStart w:id="3315" w:name="_Toc61179470"/>
      <w:bookmarkStart w:id="3316" w:name="_Toc67916766"/>
      <w:bookmarkStart w:id="3317" w:name="_Toc74663370"/>
      <w:bookmarkStart w:id="3318" w:name="_Toc82621911"/>
      <w:bookmarkStart w:id="3319" w:name="_Toc90422758"/>
      <w:bookmarkStart w:id="3320" w:name="_Toc106782954"/>
      <w:bookmarkStart w:id="3321" w:name="_Toc107311845"/>
      <w:bookmarkStart w:id="3322" w:name="_Toc107419429"/>
      <w:bookmarkStart w:id="3323" w:name="_Toc107475056"/>
      <w:bookmarkStart w:id="3324" w:name="_Toc114255649"/>
      <w:bookmarkStart w:id="3325" w:name="_Toc115186329"/>
      <w:bookmarkStart w:id="3326" w:name="_Toc123044214"/>
      <w:bookmarkStart w:id="3327" w:name="_Toc124157853"/>
      <w:bookmarkStart w:id="3328" w:name="_Toc124259776"/>
      <w:bookmarkStart w:id="3329" w:name="_Toc130584847"/>
      <w:bookmarkStart w:id="3330" w:name="_Toc137464503"/>
      <w:bookmarkStart w:id="3331" w:name="_Toc138884172"/>
      <w:bookmarkStart w:id="3332" w:name="_Toc145643373"/>
      <w:bookmarkStart w:id="3333" w:name="_Toc155472207"/>
      <w:bookmarkStart w:id="3334" w:name="_Toc155777096"/>
      <w:bookmarkStart w:id="3335" w:name="_Toc161668432"/>
      <w:bookmarkStart w:id="3336" w:name="_Toc169713745"/>
      <w:bookmarkStart w:id="3337" w:name="_Toc176445296"/>
      <w:r w:rsidRPr="00F95B02">
        <w:rPr>
          <w:lang w:eastAsia="zh-CN"/>
        </w:rPr>
        <w:t>8.3.7.2</w:t>
      </w:r>
      <w:r w:rsidRPr="00F95B02">
        <w:rPr>
          <w:lang w:eastAsia="zh-CN"/>
        </w:rPr>
        <w:tab/>
        <w:t>Performance requirements for multi-slot PUCCH format 1</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78260430" w14:textId="77777777" w:rsidR="00A32616" w:rsidRPr="00F95B02" w:rsidRDefault="00A32616" w:rsidP="00A32616">
      <w:pPr>
        <w:pStyle w:val="Heading5"/>
      </w:pPr>
      <w:bookmarkStart w:id="3338" w:name="_Toc21127604"/>
      <w:bookmarkStart w:id="3339" w:name="_Toc29811813"/>
      <w:bookmarkStart w:id="3340" w:name="_Toc36817365"/>
      <w:bookmarkStart w:id="3341" w:name="_Toc37260287"/>
      <w:bookmarkStart w:id="3342" w:name="_Toc37267675"/>
      <w:bookmarkStart w:id="3343" w:name="_Toc44712277"/>
      <w:bookmarkStart w:id="3344" w:name="_Toc45893590"/>
      <w:bookmarkStart w:id="3345" w:name="_Toc53178312"/>
      <w:bookmarkStart w:id="3346" w:name="_Toc53178763"/>
      <w:bookmarkStart w:id="3347" w:name="_Toc61179001"/>
      <w:bookmarkStart w:id="3348" w:name="_Toc61179471"/>
      <w:bookmarkStart w:id="3349" w:name="_Toc67916767"/>
      <w:bookmarkStart w:id="3350" w:name="_Toc74663371"/>
      <w:bookmarkStart w:id="3351" w:name="_Toc82621912"/>
      <w:bookmarkStart w:id="3352" w:name="_Toc90422759"/>
      <w:bookmarkStart w:id="3353" w:name="_Toc106782955"/>
      <w:bookmarkStart w:id="3354" w:name="_Toc107311846"/>
      <w:bookmarkStart w:id="3355" w:name="_Toc107419430"/>
      <w:bookmarkStart w:id="3356" w:name="_Toc107475057"/>
      <w:bookmarkStart w:id="3357" w:name="_Toc114255650"/>
      <w:bookmarkStart w:id="3358" w:name="_Toc115186330"/>
      <w:bookmarkStart w:id="3359" w:name="_Toc123044215"/>
      <w:bookmarkStart w:id="3360" w:name="_Toc124157854"/>
      <w:bookmarkStart w:id="3361" w:name="_Toc124259777"/>
      <w:bookmarkStart w:id="3362" w:name="_Toc130584848"/>
      <w:bookmarkStart w:id="3363" w:name="_Toc137464504"/>
      <w:bookmarkStart w:id="3364" w:name="_Toc138884173"/>
      <w:bookmarkStart w:id="3365" w:name="_Toc145643374"/>
      <w:bookmarkStart w:id="3366" w:name="_Toc155472208"/>
      <w:bookmarkStart w:id="3367" w:name="_Toc155777097"/>
      <w:bookmarkStart w:id="3368" w:name="_Toc161668433"/>
      <w:bookmarkStart w:id="3369" w:name="_Toc169713746"/>
      <w:bookmarkStart w:id="3370" w:name="_Toc176445297"/>
      <w:r w:rsidRPr="00F95B02">
        <w:t>8.3.7.2.1</w:t>
      </w:r>
      <w:r w:rsidRPr="00F95B02">
        <w:tab/>
        <w:t>NACK to ACK requirements</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657B8AAA" w14:textId="77777777" w:rsidR="00A32616" w:rsidRPr="00F95B02" w:rsidRDefault="00A32616" w:rsidP="00D63CE4">
      <w:pPr>
        <w:pStyle w:val="H6"/>
      </w:pPr>
      <w:bookmarkStart w:id="3371" w:name="_Toc21127605"/>
      <w:bookmarkStart w:id="3372" w:name="_Toc29811814"/>
      <w:bookmarkStart w:id="3373" w:name="_Toc36817366"/>
      <w:bookmarkStart w:id="3374" w:name="_Toc37260288"/>
      <w:bookmarkStart w:id="3375" w:name="_Toc37267676"/>
      <w:bookmarkStart w:id="3376" w:name="_Toc44712278"/>
      <w:bookmarkStart w:id="3377" w:name="_Toc45893591"/>
      <w:bookmarkStart w:id="3378" w:name="_Toc53178313"/>
      <w:bookmarkStart w:id="3379" w:name="_Toc53178764"/>
      <w:bookmarkStart w:id="3380" w:name="_Toc61179002"/>
      <w:bookmarkStart w:id="3381" w:name="_Toc61179472"/>
      <w:bookmarkStart w:id="3382" w:name="_Toc67916768"/>
      <w:bookmarkStart w:id="3383" w:name="_Toc74663372"/>
      <w:bookmarkStart w:id="3384" w:name="_Toc82621913"/>
      <w:bookmarkStart w:id="3385" w:name="_Toc90422760"/>
      <w:bookmarkStart w:id="3386" w:name="_Toc106782956"/>
      <w:bookmarkStart w:id="3387" w:name="_Toc107311847"/>
      <w:bookmarkStart w:id="3388" w:name="_Toc107419431"/>
      <w:bookmarkStart w:id="3389" w:name="_Toc107475058"/>
      <w:bookmarkStart w:id="3390" w:name="_Toc114255651"/>
      <w:bookmarkStart w:id="3391" w:name="_Toc115186331"/>
      <w:bookmarkStart w:id="3392" w:name="_Toc123044216"/>
      <w:bookmarkStart w:id="3393" w:name="_Toc124157855"/>
      <w:bookmarkStart w:id="3394" w:name="_Toc124259778"/>
      <w:bookmarkStart w:id="3395" w:name="_Toc130584849"/>
      <w:bookmarkStart w:id="3396" w:name="_Toc137464505"/>
      <w:bookmarkStart w:id="3397" w:name="_Toc138884174"/>
      <w:bookmarkStart w:id="3398" w:name="_Toc145643375"/>
      <w:bookmarkStart w:id="3399" w:name="_Toc155472209"/>
      <w:bookmarkStart w:id="3400" w:name="_Toc155777098"/>
      <w:r w:rsidRPr="00F95B02">
        <w:t>8.3.7.2.1.1</w:t>
      </w:r>
      <w:r w:rsidRPr="00F95B02">
        <w:tab/>
        <w:t>General</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401" w:name="_Toc21127606"/>
      <w:bookmarkStart w:id="3402" w:name="_Toc29811815"/>
      <w:bookmarkStart w:id="3403" w:name="_Toc36817367"/>
      <w:bookmarkStart w:id="3404" w:name="_Toc37260289"/>
      <w:bookmarkStart w:id="3405" w:name="_Toc37267677"/>
      <w:bookmarkStart w:id="3406" w:name="_Toc44712279"/>
      <w:bookmarkStart w:id="3407" w:name="_Toc45893592"/>
      <w:bookmarkStart w:id="3408" w:name="_Toc53178314"/>
      <w:bookmarkStart w:id="3409" w:name="_Toc53178765"/>
      <w:bookmarkStart w:id="3410" w:name="_Toc61179003"/>
      <w:bookmarkStart w:id="3411" w:name="_Toc61179473"/>
      <w:bookmarkStart w:id="3412" w:name="_Toc67916769"/>
      <w:bookmarkStart w:id="3413" w:name="_Toc74663373"/>
      <w:bookmarkStart w:id="3414" w:name="_Toc82621914"/>
      <w:bookmarkStart w:id="3415" w:name="_Toc90422761"/>
      <w:bookmarkStart w:id="3416" w:name="_Toc106782957"/>
      <w:bookmarkStart w:id="3417" w:name="_Toc107311848"/>
      <w:bookmarkStart w:id="3418" w:name="_Toc107419432"/>
      <w:bookmarkStart w:id="3419" w:name="_Toc107475059"/>
      <w:bookmarkStart w:id="3420" w:name="_Toc114255652"/>
      <w:bookmarkStart w:id="3421" w:name="_Toc115186332"/>
      <w:bookmarkStart w:id="3422" w:name="_Toc123044217"/>
      <w:bookmarkStart w:id="3423" w:name="_Toc124157856"/>
      <w:bookmarkStart w:id="3424" w:name="_Toc124259779"/>
      <w:bookmarkStart w:id="3425" w:name="_Toc130584850"/>
      <w:bookmarkStart w:id="3426" w:name="_Toc137464506"/>
      <w:bookmarkStart w:id="3427" w:name="_Toc138884175"/>
      <w:bookmarkStart w:id="3428" w:name="_Toc145643376"/>
      <w:bookmarkStart w:id="3429" w:name="_Toc155472210"/>
      <w:bookmarkStart w:id="3430" w:name="_Toc155777099"/>
      <w:r w:rsidRPr="00F95B02">
        <w:lastRenderedPageBreak/>
        <w:t>8.3.7.2.1.2</w:t>
      </w:r>
      <w:r w:rsidRPr="00F95B02">
        <w:tab/>
        <w:t>Minimum requirements</w:t>
      </w:r>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431" w:name="_Toc21127607"/>
      <w:bookmarkStart w:id="3432" w:name="_Toc29811816"/>
      <w:bookmarkStart w:id="3433" w:name="_Toc36817368"/>
      <w:bookmarkStart w:id="3434" w:name="_Toc37260290"/>
      <w:bookmarkStart w:id="3435" w:name="_Toc37267678"/>
      <w:bookmarkStart w:id="3436" w:name="_Toc44712280"/>
      <w:bookmarkStart w:id="3437" w:name="_Toc45893593"/>
      <w:bookmarkStart w:id="3438" w:name="_Toc53178315"/>
      <w:bookmarkStart w:id="3439" w:name="_Toc53178766"/>
      <w:bookmarkStart w:id="3440" w:name="_Toc61179004"/>
      <w:bookmarkStart w:id="3441" w:name="_Toc61179474"/>
      <w:bookmarkStart w:id="3442" w:name="_Toc67916770"/>
      <w:bookmarkStart w:id="3443" w:name="_Toc74663374"/>
      <w:bookmarkStart w:id="3444" w:name="_Toc82621915"/>
      <w:bookmarkStart w:id="3445" w:name="_Toc90422762"/>
      <w:bookmarkStart w:id="3446" w:name="_Toc106782958"/>
      <w:bookmarkStart w:id="3447" w:name="_Toc107311849"/>
      <w:bookmarkStart w:id="3448" w:name="_Toc107419433"/>
      <w:bookmarkStart w:id="3449" w:name="_Toc107475060"/>
      <w:bookmarkStart w:id="3450" w:name="_Toc114255653"/>
      <w:bookmarkStart w:id="3451" w:name="_Toc115186333"/>
      <w:bookmarkStart w:id="3452" w:name="_Toc123044218"/>
      <w:bookmarkStart w:id="3453" w:name="_Toc124157857"/>
      <w:bookmarkStart w:id="3454" w:name="_Toc124259780"/>
      <w:bookmarkStart w:id="3455" w:name="_Toc130584851"/>
      <w:bookmarkStart w:id="3456" w:name="_Toc137464507"/>
      <w:bookmarkStart w:id="3457" w:name="_Toc138884176"/>
      <w:bookmarkStart w:id="3458" w:name="_Toc145643377"/>
      <w:bookmarkStart w:id="3459" w:name="_Toc155472211"/>
      <w:bookmarkStart w:id="3460" w:name="_Toc155777100"/>
      <w:bookmarkStart w:id="3461" w:name="_Toc161668434"/>
      <w:bookmarkStart w:id="3462" w:name="_Toc169713747"/>
      <w:bookmarkStart w:id="3463" w:name="_Toc176445298"/>
      <w:r w:rsidRPr="00F95B02">
        <w:t>8.3.7.2.2</w:t>
      </w:r>
      <w:r w:rsidRPr="00F95B02">
        <w:tab/>
        <w:t>ACK missed detection requirements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0BAFC841" w14:textId="77777777" w:rsidR="00A32616" w:rsidRPr="008307D3" w:rsidRDefault="00A32616" w:rsidP="00D63CE4">
      <w:pPr>
        <w:pStyle w:val="H6"/>
      </w:pPr>
      <w:bookmarkStart w:id="3464" w:name="_Toc21127608"/>
      <w:bookmarkStart w:id="3465" w:name="_Toc29811817"/>
      <w:bookmarkStart w:id="3466" w:name="_Toc36817369"/>
      <w:bookmarkStart w:id="3467" w:name="_Toc37260291"/>
      <w:bookmarkStart w:id="3468" w:name="_Toc37267679"/>
      <w:bookmarkStart w:id="3469" w:name="_Toc44712281"/>
      <w:bookmarkStart w:id="3470" w:name="_Toc45893594"/>
      <w:bookmarkStart w:id="3471" w:name="_Toc123044219"/>
      <w:bookmarkStart w:id="3472" w:name="_Toc124157858"/>
      <w:bookmarkStart w:id="3473" w:name="_Toc124259781"/>
      <w:bookmarkStart w:id="3474" w:name="_Toc130584852"/>
      <w:bookmarkStart w:id="3475" w:name="_Toc137464508"/>
      <w:bookmarkStart w:id="3476" w:name="_Toc138884177"/>
      <w:bookmarkStart w:id="3477" w:name="_Toc145643378"/>
      <w:bookmarkStart w:id="3478" w:name="_Toc155472212"/>
      <w:bookmarkStart w:id="3479" w:name="_Toc155777101"/>
      <w:r w:rsidRPr="008307D3">
        <w:t>8.3.7.2.2.1</w:t>
      </w:r>
      <w:r w:rsidRPr="008307D3">
        <w:tab/>
        <w:t>General</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3480" w:name="_Toc21127609"/>
      <w:bookmarkStart w:id="3481" w:name="_Toc29811818"/>
      <w:bookmarkStart w:id="3482" w:name="_Toc36817370"/>
      <w:bookmarkStart w:id="3483" w:name="_Toc37260292"/>
      <w:bookmarkStart w:id="3484" w:name="_Toc37267680"/>
      <w:bookmarkStart w:id="3485" w:name="_Toc44712282"/>
      <w:bookmarkStart w:id="3486" w:name="_Toc45893595"/>
      <w:bookmarkStart w:id="3487" w:name="_Toc123044220"/>
      <w:bookmarkStart w:id="3488" w:name="_Toc124157859"/>
      <w:bookmarkStart w:id="3489" w:name="_Toc124259782"/>
      <w:bookmarkStart w:id="3490" w:name="_Toc130584853"/>
      <w:bookmarkStart w:id="3491" w:name="_Toc137464509"/>
      <w:bookmarkStart w:id="3492" w:name="_Toc138884178"/>
      <w:bookmarkStart w:id="3493" w:name="_Toc145643379"/>
      <w:bookmarkStart w:id="3494" w:name="_Toc155472213"/>
      <w:bookmarkStart w:id="3495" w:name="_Toc155777102"/>
      <w:r w:rsidRPr="008307D3">
        <w:t>8.3.7.2.2.2</w:t>
      </w:r>
      <w:r w:rsidRPr="008307D3">
        <w:tab/>
        <w:t>Minimum requirements</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496" w:name="_Toc104311049"/>
      <w:bookmarkStart w:id="3497" w:name="_Toc106126750"/>
      <w:bookmarkStart w:id="3498" w:name="_Toc106177063"/>
      <w:bookmarkStart w:id="3499" w:name="_Toc114242231"/>
      <w:bookmarkStart w:id="3500" w:name="_Toc123044221"/>
      <w:bookmarkStart w:id="3501" w:name="_Toc124157860"/>
      <w:bookmarkStart w:id="3502" w:name="_Toc124259783"/>
      <w:bookmarkStart w:id="3503" w:name="_Toc130584854"/>
      <w:bookmarkStart w:id="3504" w:name="_Toc137464510"/>
      <w:bookmarkStart w:id="3505" w:name="_Toc138884179"/>
      <w:bookmarkStart w:id="3506" w:name="_Toc145643380"/>
      <w:bookmarkStart w:id="3507" w:name="_Toc155472214"/>
      <w:bookmarkStart w:id="3508" w:name="_Toc155777103"/>
      <w:bookmarkStart w:id="3509" w:name="_Toc161668435"/>
      <w:bookmarkStart w:id="3510" w:name="_Toc169713748"/>
      <w:bookmarkStart w:id="3511" w:name="_Toc176445299"/>
      <w:r>
        <w:rPr>
          <w:lang w:eastAsia="zh-CN"/>
        </w:rPr>
        <w:lastRenderedPageBreak/>
        <w:t>8.4</w:t>
      </w:r>
      <w:r>
        <w:rPr>
          <w:lang w:eastAsia="zh-CN"/>
        </w:rPr>
        <w:tab/>
        <w:t>Performance requirements for PRACH</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5F31DAC2" w14:textId="77777777" w:rsidR="00465EAA" w:rsidRPr="00C958DD" w:rsidRDefault="00465EAA" w:rsidP="00465EAA">
      <w:pPr>
        <w:pStyle w:val="Heading3"/>
      </w:pPr>
      <w:bookmarkStart w:id="3512" w:name="_Toc21127611"/>
      <w:bookmarkStart w:id="3513" w:name="_Toc29811820"/>
      <w:bookmarkStart w:id="3514" w:name="_Toc36817372"/>
      <w:bookmarkStart w:id="3515" w:name="_Toc37260294"/>
      <w:bookmarkStart w:id="3516" w:name="_Toc37267682"/>
      <w:bookmarkStart w:id="3517" w:name="_Toc44712284"/>
      <w:bookmarkStart w:id="3518" w:name="_Toc45893597"/>
      <w:bookmarkStart w:id="3519" w:name="_Toc53178317"/>
      <w:bookmarkStart w:id="3520" w:name="_Toc53178768"/>
      <w:bookmarkStart w:id="3521" w:name="_Toc61179006"/>
      <w:bookmarkStart w:id="3522" w:name="_Toc61179476"/>
      <w:bookmarkStart w:id="3523" w:name="_Toc67916772"/>
      <w:bookmarkStart w:id="3524" w:name="_Toc74663392"/>
      <w:bookmarkStart w:id="3525" w:name="_Toc82621933"/>
      <w:bookmarkStart w:id="3526" w:name="_Toc90422780"/>
      <w:bookmarkStart w:id="3527" w:name="_Toc106782976"/>
      <w:bookmarkStart w:id="3528" w:name="_Toc107311867"/>
      <w:bookmarkStart w:id="3529" w:name="_Toc107419451"/>
      <w:bookmarkStart w:id="3530" w:name="_Toc107475078"/>
      <w:bookmarkStart w:id="3531" w:name="_Toc114255671"/>
      <w:bookmarkStart w:id="3532" w:name="_Toc115186351"/>
      <w:bookmarkStart w:id="3533" w:name="_Toc123044222"/>
      <w:bookmarkStart w:id="3534" w:name="_Toc124157861"/>
      <w:bookmarkStart w:id="3535" w:name="_Toc124259784"/>
      <w:bookmarkStart w:id="3536" w:name="_Toc130584855"/>
      <w:bookmarkStart w:id="3537" w:name="_Toc137464511"/>
      <w:bookmarkStart w:id="3538" w:name="_Toc138884180"/>
      <w:bookmarkStart w:id="3539" w:name="_Toc145643381"/>
      <w:bookmarkStart w:id="3540" w:name="_Toc155472215"/>
      <w:bookmarkStart w:id="3541" w:name="_Toc155777104"/>
      <w:bookmarkStart w:id="3542" w:name="_Toc161668436"/>
      <w:bookmarkStart w:id="3543" w:name="_Toc169713749"/>
      <w:bookmarkStart w:id="3544" w:name="_Toc176445300"/>
      <w:r w:rsidRPr="00C958DD">
        <w:t>8.4.1</w:t>
      </w:r>
      <w:r w:rsidRPr="00C958DD">
        <w:tab/>
        <w:t>PRACH False alarm probability</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16A2304D" w14:textId="77777777" w:rsidR="00465EAA" w:rsidRPr="00C958DD" w:rsidRDefault="00465EAA" w:rsidP="00465EAA">
      <w:pPr>
        <w:pStyle w:val="Heading4"/>
        <w:rPr>
          <w:lang w:eastAsia="zh-CN"/>
        </w:rPr>
      </w:pPr>
      <w:bookmarkStart w:id="3545" w:name="_Toc21127612"/>
      <w:bookmarkStart w:id="3546" w:name="_Toc29811821"/>
      <w:bookmarkStart w:id="3547" w:name="_Toc36817373"/>
      <w:bookmarkStart w:id="3548" w:name="_Toc37260295"/>
      <w:bookmarkStart w:id="3549" w:name="_Toc37267683"/>
      <w:bookmarkStart w:id="3550" w:name="_Toc44712285"/>
      <w:bookmarkStart w:id="3551" w:name="_Toc45893598"/>
      <w:bookmarkStart w:id="3552" w:name="_Toc53178318"/>
      <w:bookmarkStart w:id="3553" w:name="_Toc53178769"/>
      <w:bookmarkStart w:id="3554" w:name="_Toc61179007"/>
      <w:bookmarkStart w:id="3555" w:name="_Toc61179477"/>
      <w:bookmarkStart w:id="3556" w:name="_Toc67916773"/>
      <w:bookmarkStart w:id="3557" w:name="_Toc74663393"/>
      <w:bookmarkStart w:id="3558" w:name="_Toc82621934"/>
      <w:bookmarkStart w:id="3559" w:name="_Toc90422781"/>
      <w:bookmarkStart w:id="3560" w:name="_Toc106782977"/>
      <w:bookmarkStart w:id="3561" w:name="_Toc107311868"/>
      <w:bookmarkStart w:id="3562" w:name="_Toc107419452"/>
      <w:bookmarkStart w:id="3563" w:name="_Toc107475079"/>
      <w:bookmarkStart w:id="3564" w:name="_Toc114255672"/>
      <w:bookmarkStart w:id="3565" w:name="_Toc115186352"/>
      <w:bookmarkStart w:id="3566" w:name="_Toc123044223"/>
      <w:bookmarkStart w:id="3567" w:name="_Toc124157862"/>
      <w:bookmarkStart w:id="3568" w:name="_Toc124259785"/>
      <w:bookmarkStart w:id="3569" w:name="_Toc130584856"/>
      <w:bookmarkStart w:id="3570" w:name="_Toc137464512"/>
      <w:bookmarkStart w:id="3571" w:name="_Toc138884181"/>
      <w:bookmarkStart w:id="3572" w:name="_Toc145643382"/>
      <w:bookmarkStart w:id="3573" w:name="_Toc155472216"/>
      <w:bookmarkStart w:id="3574" w:name="_Toc155777105"/>
      <w:bookmarkStart w:id="3575" w:name="_Toc161668437"/>
      <w:bookmarkStart w:id="3576" w:name="_Toc169713750"/>
      <w:bookmarkStart w:id="3577" w:name="_Toc176445301"/>
      <w:r w:rsidRPr="00C958DD">
        <w:t>8.4.1.1</w:t>
      </w:r>
      <w:r w:rsidRPr="00C958DD">
        <w:tab/>
      </w:r>
      <w:r w:rsidRPr="00C958DD">
        <w:rPr>
          <w:lang w:eastAsia="zh-CN"/>
        </w:rPr>
        <w:t>General</w:t>
      </w:r>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578" w:name="_Toc21127613"/>
      <w:bookmarkStart w:id="3579" w:name="_Toc29811822"/>
      <w:bookmarkStart w:id="3580" w:name="_Toc36817374"/>
      <w:bookmarkStart w:id="3581" w:name="_Toc37260296"/>
      <w:bookmarkStart w:id="3582" w:name="_Toc37267684"/>
      <w:bookmarkStart w:id="3583" w:name="_Toc44712286"/>
      <w:bookmarkStart w:id="3584" w:name="_Toc45893599"/>
      <w:bookmarkStart w:id="3585" w:name="_Toc53178319"/>
      <w:bookmarkStart w:id="3586" w:name="_Toc53178770"/>
      <w:bookmarkStart w:id="3587" w:name="_Toc61179008"/>
      <w:bookmarkStart w:id="3588" w:name="_Toc61179478"/>
      <w:bookmarkStart w:id="3589" w:name="_Toc67916774"/>
      <w:bookmarkStart w:id="3590" w:name="_Toc74663394"/>
      <w:bookmarkStart w:id="3591" w:name="_Toc82621935"/>
      <w:bookmarkStart w:id="3592" w:name="_Toc90422782"/>
      <w:bookmarkStart w:id="3593" w:name="_Toc106782978"/>
      <w:bookmarkStart w:id="3594" w:name="_Toc107311869"/>
      <w:bookmarkStart w:id="3595" w:name="_Toc107419453"/>
      <w:bookmarkStart w:id="3596" w:name="_Toc107475080"/>
      <w:bookmarkStart w:id="3597" w:name="_Toc114255673"/>
      <w:bookmarkStart w:id="3598" w:name="_Toc115186353"/>
      <w:bookmarkStart w:id="3599" w:name="_Toc123044224"/>
      <w:bookmarkStart w:id="3600" w:name="_Toc124157863"/>
      <w:bookmarkStart w:id="3601" w:name="_Toc124259786"/>
      <w:bookmarkStart w:id="3602" w:name="_Toc130584857"/>
      <w:bookmarkStart w:id="3603" w:name="_Toc137464513"/>
      <w:bookmarkStart w:id="3604" w:name="_Toc138884182"/>
      <w:bookmarkStart w:id="3605" w:name="_Toc145643383"/>
      <w:bookmarkStart w:id="3606" w:name="_Toc155472217"/>
      <w:bookmarkStart w:id="3607" w:name="_Toc155777106"/>
      <w:bookmarkStart w:id="3608" w:name="_Toc161668438"/>
      <w:bookmarkStart w:id="3609" w:name="_Toc169713751"/>
      <w:bookmarkStart w:id="3610" w:name="_Toc176445302"/>
      <w:r w:rsidRPr="00C958DD">
        <w:t>8.4.1.2</w:t>
      </w:r>
      <w:r w:rsidRPr="00C958DD">
        <w:tab/>
        <w:t>Minimum requirement</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611" w:name="_Toc21127614"/>
      <w:bookmarkStart w:id="3612" w:name="_Toc29811823"/>
      <w:bookmarkStart w:id="3613" w:name="_Toc36817375"/>
      <w:bookmarkStart w:id="3614" w:name="_Toc37260297"/>
      <w:bookmarkStart w:id="3615" w:name="_Toc37267685"/>
      <w:bookmarkStart w:id="3616" w:name="_Toc44712287"/>
      <w:bookmarkStart w:id="3617" w:name="_Toc45893600"/>
      <w:bookmarkStart w:id="3618" w:name="_Toc53178320"/>
      <w:bookmarkStart w:id="3619" w:name="_Toc53178771"/>
      <w:bookmarkStart w:id="3620" w:name="_Toc61179009"/>
      <w:bookmarkStart w:id="3621" w:name="_Toc61179479"/>
      <w:bookmarkStart w:id="3622" w:name="_Toc67916775"/>
      <w:bookmarkStart w:id="3623" w:name="_Toc74663395"/>
      <w:bookmarkStart w:id="3624" w:name="_Toc82621936"/>
      <w:bookmarkStart w:id="3625" w:name="_Toc90422783"/>
      <w:bookmarkStart w:id="3626" w:name="_Toc106782979"/>
      <w:bookmarkStart w:id="3627" w:name="_Toc107311870"/>
      <w:bookmarkStart w:id="3628" w:name="_Toc107419454"/>
      <w:bookmarkStart w:id="3629" w:name="_Toc107475081"/>
      <w:bookmarkStart w:id="3630" w:name="_Toc114255674"/>
      <w:bookmarkStart w:id="3631" w:name="_Toc115186354"/>
      <w:bookmarkStart w:id="3632" w:name="_Toc123044225"/>
      <w:bookmarkStart w:id="3633" w:name="_Toc124157864"/>
      <w:bookmarkStart w:id="3634" w:name="_Toc124259787"/>
      <w:bookmarkStart w:id="3635" w:name="_Toc130584858"/>
      <w:bookmarkStart w:id="3636" w:name="_Toc137464514"/>
      <w:bookmarkStart w:id="3637" w:name="_Toc138884183"/>
      <w:bookmarkStart w:id="3638" w:name="_Toc145643384"/>
      <w:bookmarkStart w:id="3639" w:name="_Toc155472218"/>
      <w:bookmarkStart w:id="3640" w:name="_Toc155777107"/>
      <w:bookmarkStart w:id="3641" w:name="_Toc161668439"/>
      <w:bookmarkStart w:id="3642" w:name="_Toc169713752"/>
      <w:bookmarkStart w:id="3643" w:name="_Toc176445303"/>
      <w:r w:rsidRPr="00C958DD">
        <w:t>8.4.2</w:t>
      </w:r>
      <w:r w:rsidRPr="00C958DD">
        <w:tab/>
        <w:t>PRACH detection requirements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49D2F33A" w14:textId="77777777" w:rsidR="00465EAA" w:rsidRPr="00C958DD" w:rsidRDefault="00465EAA" w:rsidP="00465EAA">
      <w:pPr>
        <w:pStyle w:val="Heading4"/>
        <w:rPr>
          <w:lang w:eastAsia="zh-CN"/>
        </w:rPr>
      </w:pPr>
      <w:bookmarkStart w:id="3644" w:name="_Toc21127615"/>
      <w:bookmarkStart w:id="3645" w:name="_Toc29811824"/>
      <w:bookmarkStart w:id="3646" w:name="_Toc36817376"/>
      <w:bookmarkStart w:id="3647" w:name="_Toc37260298"/>
      <w:bookmarkStart w:id="3648" w:name="_Toc37267686"/>
      <w:bookmarkStart w:id="3649" w:name="_Toc44712288"/>
      <w:bookmarkStart w:id="3650" w:name="_Toc45893601"/>
      <w:bookmarkStart w:id="3651" w:name="_Toc53178321"/>
      <w:bookmarkStart w:id="3652" w:name="_Toc53178772"/>
      <w:bookmarkStart w:id="3653" w:name="_Toc61179010"/>
      <w:bookmarkStart w:id="3654" w:name="_Toc61179480"/>
      <w:bookmarkStart w:id="3655" w:name="_Toc67916776"/>
      <w:bookmarkStart w:id="3656" w:name="_Toc74663396"/>
      <w:bookmarkStart w:id="3657" w:name="_Toc82621937"/>
      <w:bookmarkStart w:id="3658" w:name="_Toc90422784"/>
      <w:bookmarkStart w:id="3659" w:name="_Toc106782980"/>
      <w:bookmarkStart w:id="3660" w:name="_Toc107311871"/>
      <w:bookmarkStart w:id="3661" w:name="_Toc107419455"/>
      <w:bookmarkStart w:id="3662" w:name="_Toc107475082"/>
      <w:bookmarkStart w:id="3663" w:name="_Toc114255675"/>
      <w:bookmarkStart w:id="3664" w:name="_Toc115186355"/>
      <w:bookmarkStart w:id="3665" w:name="_Toc123044226"/>
      <w:bookmarkStart w:id="3666" w:name="_Toc124157865"/>
      <w:bookmarkStart w:id="3667" w:name="_Toc124259788"/>
      <w:bookmarkStart w:id="3668" w:name="_Toc130584859"/>
      <w:bookmarkStart w:id="3669" w:name="_Toc137464515"/>
      <w:bookmarkStart w:id="3670" w:name="_Toc138884184"/>
      <w:bookmarkStart w:id="3671" w:name="_Toc145643385"/>
      <w:bookmarkStart w:id="3672" w:name="_Toc155472219"/>
      <w:bookmarkStart w:id="3673" w:name="_Toc155777108"/>
      <w:bookmarkStart w:id="3674" w:name="_Toc161668440"/>
      <w:bookmarkStart w:id="3675" w:name="_Toc169713753"/>
      <w:bookmarkStart w:id="3676" w:name="_Toc176445304"/>
      <w:r w:rsidRPr="00C958DD">
        <w:t>8.4.2.1</w:t>
      </w:r>
      <w:r w:rsidRPr="00C958DD">
        <w:tab/>
      </w:r>
      <w:r w:rsidRPr="00C958DD">
        <w:rPr>
          <w:lang w:eastAsia="zh-CN"/>
        </w:rPr>
        <w:t>General</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677" w:name="_Toc21127616"/>
      <w:bookmarkStart w:id="3678" w:name="_Toc29811825"/>
      <w:bookmarkStart w:id="3679" w:name="_Toc36817377"/>
      <w:bookmarkStart w:id="3680" w:name="_Toc37260299"/>
      <w:bookmarkStart w:id="3681" w:name="_Toc37267687"/>
      <w:bookmarkStart w:id="3682" w:name="_Toc44712289"/>
      <w:bookmarkStart w:id="3683" w:name="_Toc45893602"/>
      <w:bookmarkStart w:id="3684" w:name="_Toc53178322"/>
      <w:bookmarkStart w:id="3685" w:name="_Toc53178773"/>
      <w:bookmarkStart w:id="3686" w:name="_Toc61179011"/>
      <w:bookmarkStart w:id="3687" w:name="_Toc61179481"/>
      <w:bookmarkStart w:id="3688"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689" w:name="_Toc74663397"/>
      <w:bookmarkStart w:id="3690" w:name="_Toc82621938"/>
      <w:bookmarkStart w:id="3691" w:name="_Toc90422785"/>
      <w:bookmarkStart w:id="3692" w:name="_Toc106782981"/>
      <w:bookmarkStart w:id="3693" w:name="_Toc107311872"/>
      <w:bookmarkStart w:id="3694" w:name="_Toc107419456"/>
      <w:bookmarkStart w:id="3695" w:name="_Toc107475083"/>
      <w:bookmarkStart w:id="3696" w:name="_Toc114255676"/>
      <w:bookmarkStart w:id="3697" w:name="_Toc115186356"/>
      <w:bookmarkStart w:id="3698" w:name="_Toc123044227"/>
      <w:bookmarkStart w:id="3699" w:name="_Toc124157866"/>
      <w:bookmarkStart w:id="3700" w:name="_Toc124259789"/>
      <w:bookmarkStart w:id="3701" w:name="_Toc130584860"/>
      <w:bookmarkStart w:id="3702" w:name="_Toc137464516"/>
      <w:bookmarkStart w:id="3703" w:name="_Toc138884185"/>
      <w:bookmarkStart w:id="3704" w:name="_Toc145643386"/>
      <w:bookmarkStart w:id="3705" w:name="_Toc155472220"/>
      <w:bookmarkStart w:id="3706" w:name="_Toc155777109"/>
      <w:bookmarkStart w:id="3707" w:name="_Toc161668441"/>
      <w:bookmarkStart w:id="3708" w:name="_Toc169713754"/>
      <w:bookmarkStart w:id="3709" w:name="_Toc176445305"/>
      <w:r w:rsidRPr="00C958DD">
        <w:t>8.4.2.</w:t>
      </w:r>
      <w:r w:rsidRPr="00C958DD">
        <w:rPr>
          <w:lang w:eastAsia="zh-CN"/>
        </w:rPr>
        <w:t>2</w:t>
      </w:r>
      <w:r w:rsidRPr="00C958DD">
        <w:tab/>
        <w:t>Minimum requirements</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6"/>
        <w:gridCol w:w="2691"/>
        <w:gridCol w:w="1331"/>
        <w:gridCol w:w="1030"/>
        <w:gridCol w:w="1030"/>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710" w:name="_Toc21127617"/>
      <w:bookmarkStart w:id="3711" w:name="_Toc29811826"/>
      <w:bookmarkStart w:id="3712" w:name="_Toc36817378"/>
      <w:bookmarkStart w:id="3713" w:name="_Toc37260300"/>
      <w:bookmarkStart w:id="3714" w:name="_Toc37267688"/>
      <w:bookmarkStart w:id="3715" w:name="_Toc44712291"/>
      <w:bookmarkStart w:id="3716" w:name="_Toc45893604"/>
      <w:bookmarkStart w:id="3717" w:name="_Toc53178324"/>
      <w:bookmarkStart w:id="3718" w:name="_Toc53178775"/>
      <w:bookmarkStart w:id="3719" w:name="_Toc61179013"/>
      <w:bookmarkStart w:id="3720" w:name="_Toc61179483"/>
      <w:bookmarkStart w:id="3721" w:name="_Toc67916779"/>
      <w:bookmarkStart w:id="3722" w:name="_Toc74663400"/>
      <w:bookmarkStart w:id="3723" w:name="_Toc104311050"/>
      <w:bookmarkStart w:id="3724" w:name="_Toc106126751"/>
      <w:bookmarkStart w:id="3725" w:name="_Toc106177064"/>
      <w:bookmarkStart w:id="3726" w:name="_Toc114242232"/>
      <w:bookmarkStart w:id="3727" w:name="_Toc123044228"/>
      <w:bookmarkStart w:id="3728" w:name="_Toc124157867"/>
      <w:bookmarkStart w:id="3729" w:name="_Toc124259790"/>
      <w:bookmarkStart w:id="3730" w:name="_Toc130584861"/>
      <w:bookmarkStart w:id="3731" w:name="_Toc137464517"/>
      <w:bookmarkStart w:id="3732" w:name="_Toc138884186"/>
      <w:bookmarkStart w:id="3733" w:name="_Toc145643387"/>
      <w:bookmarkStart w:id="3734" w:name="_Toc155472221"/>
      <w:bookmarkStart w:id="3735" w:name="_Toc155777110"/>
      <w:bookmarkStart w:id="3736" w:name="_Toc161668442"/>
      <w:bookmarkStart w:id="3737" w:name="_Toc169713755"/>
      <w:bookmarkStart w:id="3738" w:name="_Toc176445306"/>
      <w:r w:rsidRPr="00F95B02">
        <w:t>9</w:t>
      </w:r>
      <w:r w:rsidRPr="00F95B02">
        <w:tab/>
        <w:t>Radiated transmitter characteristics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7AD0F26D" w14:textId="53E4F199" w:rsidR="00DA0CFA" w:rsidRDefault="00DA0CFA" w:rsidP="00DA0CFA">
      <w:pPr>
        <w:pStyle w:val="Heading2"/>
      </w:pPr>
      <w:bookmarkStart w:id="3739" w:name="_Toc21127618"/>
      <w:bookmarkStart w:id="3740" w:name="_Toc29811827"/>
      <w:bookmarkStart w:id="3741" w:name="_Toc36817379"/>
      <w:bookmarkStart w:id="3742" w:name="_Toc37260301"/>
      <w:bookmarkStart w:id="3743" w:name="_Toc37267689"/>
      <w:bookmarkStart w:id="3744" w:name="_Toc44712292"/>
      <w:bookmarkStart w:id="3745" w:name="_Toc45893605"/>
      <w:bookmarkStart w:id="3746" w:name="_Toc53178325"/>
      <w:bookmarkStart w:id="3747" w:name="_Toc53178776"/>
      <w:bookmarkStart w:id="3748" w:name="_Toc61179014"/>
      <w:bookmarkStart w:id="3749" w:name="_Toc61179484"/>
      <w:bookmarkStart w:id="3750" w:name="_Toc67916780"/>
      <w:bookmarkStart w:id="3751" w:name="_Toc74663401"/>
      <w:bookmarkStart w:id="3752" w:name="_Toc104311051"/>
      <w:bookmarkStart w:id="3753" w:name="_Toc106126752"/>
      <w:bookmarkStart w:id="3754" w:name="_Toc106177065"/>
      <w:bookmarkStart w:id="3755" w:name="_Toc114242233"/>
      <w:bookmarkStart w:id="3756" w:name="_Toc123044229"/>
      <w:bookmarkStart w:id="3757" w:name="_Toc124157868"/>
      <w:bookmarkStart w:id="3758" w:name="_Toc124259791"/>
      <w:bookmarkStart w:id="3759" w:name="_Toc130584862"/>
      <w:bookmarkStart w:id="3760" w:name="_Toc137464518"/>
      <w:bookmarkStart w:id="3761" w:name="_Toc138884187"/>
      <w:bookmarkStart w:id="3762" w:name="_Toc145643388"/>
      <w:bookmarkStart w:id="3763" w:name="_Toc155472222"/>
      <w:bookmarkStart w:id="3764" w:name="_Toc155777111"/>
      <w:bookmarkStart w:id="3765" w:name="_Toc161668443"/>
      <w:bookmarkStart w:id="3766" w:name="_Toc169713756"/>
      <w:bookmarkStart w:id="3767" w:name="_Toc176445307"/>
      <w:r w:rsidRPr="00F95B02">
        <w:t>9.1</w:t>
      </w:r>
      <w:r w:rsidRPr="00F95B02">
        <w:tab/>
        <w:t>General</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768" w:name="_Toc21127619"/>
      <w:bookmarkStart w:id="3769" w:name="_Toc29811828"/>
      <w:bookmarkStart w:id="3770" w:name="_Toc36817380"/>
      <w:bookmarkStart w:id="3771" w:name="_Toc37260302"/>
      <w:bookmarkStart w:id="3772" w:name="_Toc37267690"/>
      <w:bookmarkStart w:id="3773" w:name="_Toc44712293"/>
      <w:bookmarkStart w:id="3774" w:name="_Toc45893606"/>
      <w:bookmarkStart w:id="3775" w:name="_Toc53178326"/>
      <w:bookmarkStart w:id="3776" w:name="_Toc53178777"/>
      <w:bookmarkStart w:id="3777" w:name="_Toc61179015"/>
      <w:bookmarkStart w:id="3778" w:name="_Toc61179485"/>
      <w:bookmarkStart w:id="3779" w:name="_Toc67916781"/>
      <w:bookmarkStart w:id="3780" w:name="_Toc74663402"/>
      <w:bookmarkStart w:id="3781" w:name="_Toc104311052"/>
      <w:bookmarkStart w:id="3782" w:name="_Toc106126753"/>
      <w:bookmarkStart w:id="3783" w:name="_Toc106177066"/>
      <w:bookmarkStart w:id="3784" w:name="_Toc114242234"/>
      <w:bookmarkStart w:id="3785" w:name="_Toc123044230"/>
      <w:bookmarkStart w:id="3786" w:name="_Toc124157869"/>
      <w:bookmarkStart w:id="3787" w:name="_Toc124259792"/>
      <w:bookmarkStart w:id="3788" w:name="_Toc130584863"/>
      <w:bookmarkStart w:id="3789" w:name="_Toc137464519"/>
      <w:bookmarkStart w:id="3790" w:name="_Toc138884188"/>
      <w:bookmarkStart w:id="3791" w:name="_Toc145643389"/>
      <w:bookmarkStart w:id="3792" w:name="_Toc155472223"/>
      <w:bookmarkStart w:id="3793" w:name="_Toc155777112"/>
      <w:bookmarkStart w:id="3794" w:name="_Toc161668444"/>
      <w:bookmarkStart w:id="3795" w:name="_Toc169713757"/>
      <w:bookmarkStart w:id="3796" w:name="_Toc176445308"/>
      <w:r w:rsidRPr="00F95B02">
        <w:t>9.2</w:t>
      </w:r>
      <w:r w:rsidRPr="00F95B02">
        <w:tab/>
        <w:t>Radiated transmit power</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3AF597F9" w14:textId="77777777" w:rsidR="00356079" w:rsidRPr="00F95B02" w:rsidRDefault="00356079" w:rsidP="006822DB">
      <w:pPr>
        <w:pStyle w:val="Heading3"/>
      </w:pPr>
      <w:bookmarkStart w:id="3797" w:name="_Toc104311053"/>
      <w:bookmarkStart w:id="3798" w:name="_Toc106126754"/>
      <w:bookmarkStart w:id="3799" w:name="_Toc106177067"/>
      <w:bookmarkStart w:id="3800" w:name="_Toc114242235"/>
      <w:bookmarkStart w:id="3801" w:name="_Toc123044231"/>
      <w:bookmarkStart w:id="3802" w:name="_Toc124157870"/>
      <w:bookmarkStart w:id="3803" w:name="_Toc124259793"/>
      <w:bookmarkStart w:id="3804" w:name="_Toc130584864"/>
      <w:bookmarkStart w:id="3805" w:name="_Toc137464520"/>
      <w:bookmarkStart w:id="3806" w:name="_Toc138884189"/>
      <w:bookmarkStart w:id="3807" w:name="_Toc145643390"/>
      <w:bookmarkStart w:id="3808" w:name="_Toc155472224"/>
      <w:bookmarkStart w:id="3809" w:name="_Toc155777113"/>
      <w:bookmarkStart w:id="3810" w:name="_Toc161668445"/>
      <w:bookmarkStart w:id="3811" w:name="_Toc169713758"/>
      <w:bookmarkStart w:id="3812" w:name="_Toc176445309"/>
      <w:r w:rsidRPr="00F95B02">
        <w:t>9.2.1</w:t>
      </w:r>
      <w:r w:rsidRPr="00F95B02">
        <w:tab/>
        <w:t>General</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813" w:name="_Toc104311054"/>
      <w:bookmarkStart w:id="3814" w:name="_Toc106126755"/>
      <w:bookmarkStart w:id="3815" w:name="_Toc106177068"/>
      <w:bookmarkStart w:id="3816" w:name="_Toc114242236"/>
      <w:bookmarkStart w:id="3817" w:name="_Toc123044232"/>
      <w:bookmarkStart w:id="3818" w:name="_Toc124157871"/>
      <w:bookmarkStart w:id="3819" w:name="_Toc124259794"/>
      <w:bookmarkStart w:id="3820" w:name="_Toc130584865"/>
      <w:bookmarkStart w:id="3821" w:name="_Toc137464521"/>
      <w:bookmarkStart w:id="3822" w:name="_Toc138884190"/>
      <w:bookmarkStart w:id="3823" w:name="_Toc145643391"/>
      <w:bookmarkStart w:id="3824" w:name="_Toc155472225"/>
      <w:bookmarkStart w:id="3825" w:name="_Toc155777114"/>
      <w:bookmarkStart w:id="3826" w:name="_Toc161668446"/>
      <w:bookmarkStart w:id="3827" w:name="_Toc169713759"/>
      <w:bookmarkStart w:id="3828" w:name="_Toc176445310"/>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3829" w:name="_Toc21127622"/>
      <w:bookmarkStart w:id="3830" w:name="_Toc29811831"/>
      <w:bookmarkStart w:id="3831" w:name="_Toc36817383"/>
      <w:bookmarkStart w:id="3832" w:name="_Toc37260305"/>
      <w:bookmarkStart w:id="3833" w:name="_Toc37267693"/>
      <w:bookmarkStart w:id="3834" w:name="_Toc44712296"/>
      <w:bookmarkStart w:id="3835" w:name="_Toc45893609"/>
      <w:bookmarkStart w:id="3836" w:name="_Toc53178329"/>
      <w:bookmarkStart w:id="3837" w:name="_Toc53178780"/>
      <w:bookmarkStart w:id="3838" w:name="_Toc61179018"/>
      <w:bookmarkStart w:id="3839" w:name="_Toc61179488"/>
      <w:bookmarkStart w:id="3840" w:name="_Toc67916784"/>
      <w:bookmarkStart w:id="3841" w:name="_Toc74663405"/>
      <w:bookmarkStart w:id="3842" w:name="_Toc82621946"/>
      <w:bookmarkStart w:id="3843" w:name="_Toc90422793"/>
      <w:bookmarkStart w:id="3844" w:name="_Toc106782989"/>
      <w:bookmarkStart w:id="3845" w:name="_Toc107311880"/>
      <w:bookmarkStart w:id="3846" w:name="_Toc107419464"/>
      <w:bookmarkStart w:id="3847" w:name="_Toc107475091"/>
      <w:bookmarkStart w:id="3848" w:name="_Toc114255684"/>
      <w:bookmarkStart w:id="3849" w:name="_Toc115186364"/>
      <w:bookmarkStart w:id="3850" w:name="_Toc123049194"/>
      <w:bookmarkStart w:id="3851" w:name="_Toc123052116"/>
      <w:bookmarkStart w:id="3852" w:name="_Toc123054585"/>
      <w:bookmarkStart w:id="3853" w:name="_Toc123717686"/>
      <w:bookmarkStart w:id="3854" w:name="_Toc124157262"/>
      <w:bookmarkStart w:id="3855" w:name="_Toc124266666"/>
      <w:bookmarkStart w:id="3856" w:name="_Toc131596024"/>
      <w:bookmarkStart w:id="3857" w:name="_Toc131741022"/>
      <w:bookmarkStart w:id="3858" w:name="_Toc131766556"/>
      <w:bookmarkStart w:id="3859" w:name="_Toc138837778"/>
      <w:bookmarkStart w:id="3860" w:name="_Toc138934864"/>
      <w:bookmarkStart w:id="3861" w:name="_Toc169713760"/>
      <w:bookmarkStart w:id="3862" w:name="_Toc176445311"/>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3863" w:name="_Toc21127623"/>
      <w:bookmarkStart w:id="3864" w:name="_Toc29811832"/>
      <w:bookmarkStart w:id="3865" w:name="_Toc36817384"/>
      <w:bookmarkStart w:id="3866" w:name="_Toc37260306"/>
      <w:bookmarkStart w:id="3867" w:name="_Toc37267694"/>
      <w:bookmarkStart w:id="3868" w:name="_Toc44712297"/>
      <w:bookmarkStart w:id="3869" w:name="_Toc45893610"/>
      <w:bookmarkStart w:id="3870" w:name="_Toc53178330"/>
      <w:bookmarkStart w:id="3871" w:name="_Toc53178781"/>
      <w:bookmarkStart w:id="3872" w:name="_Toc61179019"/>
      <w:bookmarkStart w:id="3873" w:name="_Toc61179489"/>
      <w:bookmarkStart w:id="3874" w:name="_Toc67916785"/>
      <w:bookmarkStart w:id="3875" w:name="_Toc74663406"/>
      <w:bookmarkStart w:id="3876" w:name="_Toc104311055"/>
      <w:bookmarkStart w:id="3877" w:name="_Toc106126756"/>
      <w:bookmarkStart w:id="3878" w:name="_Toc106177069"/>
      <w:bookmarkStart w:id="3879" w:name="_Toc114242237"/>
      <w:bookmarkStart w:id="3880" w:name="_Toc123044233"/>
      <w:bookmarkStart w:id="3881" w:name="_Toc124157872"/>
      <w:bookmarkStart w:id="3882" w:name="_Toc124259795"/>
      <w:bookmarkStart w:id="3883" w:name="_Toc130584866"/>
      <w:bookmarkStart w:id="3884" w:name="_Toc137464522"/>
      <w:bookmarkStart w:id="3885" w:name="_Toc138884191"/>
      <w:bookmarkStart w:id="3886" w:name="_Toc145643392"/>
      <w:bookmarkStart w:id="3887" w:name="_Toc155472226"/>
      <w:bookmarkStart w:id="3888" w:name="_Toc155777115"/>
      <w:bookmarkStart w:id="3889" w:name="_Toc161668447"/>
      <w:bookmarkStart w:id="3890" w:name="_Toc169713761"/>
      <w:bookmarkStart w:id="3891" w:name="_Toc176445312"/>
      <w:r w:rsidRPr="00F95B02">
        <w:t>9.3</w:t>
      </w:r>
      <w:r w:rsidRPr="00F95B02">
        <w:tab/>
        <w:t xml:space="preserve">OTA </w:t>
      </w:r>
      <w:r w:rsidR="00624CE1">
        <w:t>Satellite Access Node</w:t>
      </w:r>
      <w:r w:rsidRPr="00F95B02">
        <w:t xml:space="preserve"> output power</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p>
    <w:p w14:paraId="2CDFFC39" w14:textId="77777777" w:rsidR="00FE798D" w:rsidRDefault="00FE798D" w:rsidP="00FE798D">
      <w:pPr>
        <w:pStyle w:val="Heading3"/>
      </w:pPr>
      <w:bookmarkStart w:id="3892" w:name="_Toc90422795"/>
      <w:bookmarkStart w:id="3893" w:name="_Toc82621948"/>
      <w:bookmarkStart w:id="3894" w:name="_Toc74663407"/>
      <w:bookmarkStart w:id="3895" w:name="_Toc67916786"/>
      <w:bookmarkStart w:id="3896" w:name="_Toc61179490"/>
      <w:bookmarkStart w:id="3897" w:name="_Toc61179020"/>
      <w:bookmarkStart w:id="3898" w:name="_Toc53178782"/>
      <w:bookmarkStart w:id="3899" w:name="_Toc53178331"/>
      <w:bookmarkStart w:id="3900" w:name="_Toc45893611"/>
      <w:bookmarkStart w:id="3901" w:name="_Toc44712298"/>
      <w:bookmarkStart w:id="3902" w:name="_Toc37267695"/>
      <w:bookmarkStart w:id="3903" w:name="_Toc37260307"/>
      <w:bookmarkStart w:id="3904" w:name="_Toc36817385"/>
      <w:bookmarkStart w:id="3905" w:name="_Toc29811833"/>
      <w:bookmarkStart w:id="3906" w:name="_Toc21127624"/>
      <w:bookmarkStart w:id="3907" w:name="_Toc104311056"/>
      <w:bookmarkStart w:id="3908" w:name="_Toc106126757"/>
      <w:bookmarkStart w:id="3909" w:name="_Toc106177070"/>
      <w:bookmarkStart w:id="3910" w:name="_Toc114242238"/>
      <w:bookmarkStart w:id="3911" w:name="_Toc123044234"/>
      <w:bookmarkStart w:id="3912" w:name="_Toc124157873"/>
      <w:bookmarkStart w:id="3913" w:name="_Toc124259796"/>
      <w:bookmarkStart w:id="3914" w:name="_Toc130584867"/>
      <w:bookmarkStart w:id="3915" w:name="_Toc137464523"/>
      <w:bookmarkStart w:id="3916" w:name="_Toc138884192"/>
      <w:bookmarkStart w:id="3917" w:name="_Toc145643393"/>
      <w:bookmarkStart w:id="3918" w:name="_Toc155472227"/>
      <w:bookmarkStart w:id="3919" w:name="_Toc155777116"/>
      <w:bookmarkStart w:id="3920" w:name="_Toc161668448"/>
      <w:bookmarkStart w:id="3921" w:name="_Toc169713762"/>
      <w:bookmarkStart w:id="3922" w:name="_Toc176445313"/>
      <w:r>
        <w:t>9.3.1</w:t>
      </w:r>
      <w:r>
        <w:tab/>
        <w:t>General</w:t>
      </w:r>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3923"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3923"/>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924" w:name="_Toc90422796"/>
      <w:bookmarkStart w:id="3925" w:name="_Toc82621949"/>
      <w:bookmarkStart w:id="3926" w:name="_Toc74663408"/>
      <w:bookmarkStart w:id="3927" w:name="_Toc67916787"/>
      <w:bookmarkStart w:id="3928" w:name="_Toc61179491"/>
      <w:bookmarkStart w:id="3929" w:name="_Toc61179021"/>
      <w:bookmarkStart w:id="3930" w:name="_Toc53178783"/>
      <w:bookmarkStart w:id="3931" w:name="_Toc53178332"/>
      <w:bookmarkStart w:id="3932" w:name="_Toc45893612"/>
      <w:bookmarkStart w:id="3933" w:name="_Toc44712299"/>
      <w:bookmarkStart w:id="3934" w:name="_Toc37267696"/>
      <w:bookmarkStart w:id="3935" w:name="_Toc37260308"/>
      <w:bookmarkStart w:id="3936" w:name="_Toc36817386"/>
      <w:bookmarkStart w:id="3937" w:name="_Toc29811834"/>
      <w:bookmarkStart w:id="3938" w:name="_Toc21127625"/>
      <w:bookmarkStart w:id="3939" w:name="_Toc104311057"/>
      <w:bookmarkStart w:id="3940" w:name="_Toc106126758"/>
      <w:bookmarkStart w:id="3941" w:name="_Toc106177071"/>
      <w:bookmarkStart w:id="3942" w:name="_Toc114242239"/>
      <w:bookmarkStart w:id="3943" w:name="_Toc123044235"/>
      <w:bookmarkStart w:id="3944" w:name="_Toc124157874"/>
      <w:bookmarkStart w:id="3945" w:name="_Toc124259797"/>
      <w:bookmarkStart w:id="3946" w:name="_Toc130584868"/>
      <w:bookmarkStart w:id="3947" w:name="_Toc137464524"/>
      <w:bookmarkStart w:id="3948" w:name="_Toc138884193"/>
      <w:bookmarkStart w:id="3949" w:name="_Toc145643394"/>
      <w:bookmarkStart w:id="3950" w:name="_Toc155472228"/>
      <w:bookmarkStart w:id="3951" w:name="_Toc155777117"/>
      <w:bookmarkStart w:id="3952" w:name="_Toc161668449"/>
      <w:bookmarkStart w:id="3953" w:name="_Toc169713763"/>
      <w:bookmarkStart w:id="3954" w:name="_Toc176445314"/>
      <w:r>
        <w:t>9.3.2</w:t>
      </w:r>
      <w:r>
        <w:tab/>
        <w:t xml:space="preserve">Minimum requirement for </w:t>
      </w:r>
      <w:r>
        <w:rPr>
          <w:i/>
        </w:rPr>
        <w:t>SAN type 1-O</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3955" w:name="_Toc21127626"/>
      <w:bookmarkStart w:id="3956" w:name="_Toc29811835"/>
      <w:bookmarkStart w:id="3957" w:name="_Toc36817387"/>
      <w:bookmarkStart w:id="3958" w:name="_Toc37260309"/>
      <w:bookmarkStart w:id="3959" w:name="_Toc37267697"/>
      <w:bookmarkStart w:id="3960" w:name="_Toc44712300"/>
      <w:bookmarkStart w:id="3961" w:name="_Toc45893613"/>
      <w:bookmarkStart w:id="3962" w:name="_Toc53178333"/>
      <w:bookmarkStart w:id="3963" w:name="_Toc53178784"/>
      <w:bookmarkStart w:id="3964" w:name="_Toc61179022"/>
      <w:bookmarkStart w:id="3965" w:name="_Toc61179492"/>
      <w:bookmarkStart w:id="3966" w:name="_Toc67916788"/>
      <w:bookmarkStart w:id="3967" w:name="_Toc74663409"/>
      <w:bookmarkStart w:id="3968" w:name="_Toc82621950"/>
      <w:bookmarkStart w:id="3969" w:name="_Toc90422797"/>
      <w:bookmarkStart w:id="3970" w:name="_Toc106782993"/>
      <w:bookmarkStart w:id="3971" w:name="_Toc107311884"/>
      <w:bookmarkStart w:id="3972" w:name="_Toc107419468"/>
      <w:bookmarkStart w:id="3973" w:name="_Toc107475095"/>
      <w:bookmarkStart w:id="3974" w:name="_Toc114255688"/>
      <w:bookmarkStart w:id="3975" w:name="_Toc115186368"/>
      <w:bookmarkStart w:id="3976" w:name="_Toc123049198"/>
      <w:bookmarkStart w:id="3977" w:name="_Toc123052120"/>
      <w:bookmarkStart w:id="3978" w:name="_Toc123054589"/>
      <w:bookmarkStart w:id="3979" w:name="_Toc123717690"/>
      <w:bookmarkStart w:id="3980" w:name="_Toc124157266"/>
      <w:bookmarkStart w:id="3981" w:name="_Toc124266670"/>
      <w:bookmarkStart w:id="3982" w:name="_Toc131596028"/>
      <w:bookmarkStart w:id="3983" w:name="_Toc131741026"/>
      <w:bookmarkStart w:id="3984" w:name="_Toc131766560"/>
      <w:bookmarkStart w:id="3985" w:name="_Toc138837782"/>
      <w:bookmarkStart w:id="3986" w:name="_Toc138934868"/>
      <w:bookmarkStart w:id="3987" w:name="_Toc169713764"/>
      <w:bookmarkStart w:id="3988" w:name="_Toc176445315"/>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3989" w:name="_Toc21127628"/>
      <w:bookmarkStart w:id="3990" w:name="_Toc29811837"/>
      <w:bookmarkStart w:id="3991" w:name="_Toc36817389"/>
      <w:bookmarkStart w:id="3992" w:name="_Toc37260311"/>
      <w:bookmarkStart w:id="3993" w:name="_Toc37267699"/>
      <w:bookmarkStart w:id="3994" w:name="_Toc44712302"/>
      <w:bookmarkStart w:id="3995" w:name="_Toc45893615"/>
      <w:bookmarkStart w:id="3996" w:name="_Toc53178335"/>
      <w:bookmarkStart w:id="3997" w:name="_Toc53178786"/>
      <w:bookmarkStart w:id="3998" w:name="_Toc61179024"/>
      <w:bookmarkStart w:id="3999" w:name="_Toc61179494"/>
      <w:bookmarkStart w:id="4000" w:name="_Toc67916790"/>
      <w:bookmarkStart w:id="4001" w:name="_Toc74663411"/>
      <w:bookmarkStart w:id="4002" w:name="_Toc104311058"/>
      <w:bookmarkStart w:id="4003" w:name="_Toc106126759"/>
      <w:bookmarkStart w:id="4004" w:name="_Toc106177072"/>
      <w:bookmarkStart w:id="4005" w:name="_Toc114242240"/>
      <w:bookmarkStart w:id="4006" w:name="_Toc123044236"/>
      <w:bookmarkStart w:id="4007" w:name="_Toc124157875"/>
      <w:bookmarkStart w:id="4008" w:name="_Toc124259798"/>
      <w:bookmarkStart w:id="4009" w:name="_Toc130584869"/>
      <w:bookmarkStart w:id="4010" w:name="_Toc137464525"/>
      <w:bookmarkStart w:id="4011" w:name="_Toc138884194"/>
      <w:bookmarkStart w:id="4012" w:name="_Toc145643395"/>
      <w:bookmarkStart w:id="4013" w:name="_Toc155472229"/>
      <w:bookmarkStart w:id="4014" w:name="_Toc155777118"/>
      <w:bookmarkStart w:id="4015" w:name="_Toc161668450"/>
      <w:bookmarkStart w:id="4016" w:name="_Toc169713765"/>
      <w:bookmarkStart w:id="4017" w:name="_Toc176445316"/>
      <w:bookmarkStart w:id="4018" w:name="_Hlk500499328"/>
      <w:r w:rsidRPr="00F95B02">
        <w:t>9.4</w:t>
      </w:r>
      <w:r w:rsidRPr="00F95B02">
        <w:tab/>
        <w:t>OTA output power dynamics</w:t>
      </w:r>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p>
    <w:p w14:paraId="3D2790D3" w14:textId="77777777" w:rsidR="000836C7" w:rsidRDefault="000836C7" w:rsidP="000836C7">
      <w:pPr>
        <w:pStyle w:val="Heading3"/>
      </w:pPr>
      <w:bookmarkStart w:id="4019" w:name="_Toc37267700"/>
      <w:bookmarkStart w:id="4020" w:name="_Toc21127629"/>
      <w:bookmarkStart w:id="4021" w:name="_Toc37260312"/>
      <w:bookmarkStart w:id="4022" w:name="_Toc29811838"/>
      <w:bookmarkStart w:id="4023" w:name="_Toc36817390"/>
      <w:bookmarkStart w:id="4024" w:name="_Toc53178336"/>
      <w:bookmarkStart w:id="4025" w:name="_Toc53178787"/>
      <w:bookmarkStart w:id="4026" w:name="_Toc90422800"/>
      <w:bookmarkStart w:id="4027" w:name="_Toc61179025"/>
      <w:bookmarkStart w:id="4028" w:name="_Toc44712303"/>
      <w:bookmarkStart w:id="4029" w:name="_Toc61179495"/>
      <w:bookmarkStart w:id="4030" w:name="_Toc74663412"/>
      <w:bookmarkStart w:id="4031" w:name="_Toc67916791"/>
      <w:bookmarkStart w:id="4032" w:name="_Toc82621953"/>
      <w:bookmarkStart w:id="4033" w:name="_Toc45893616"/>
      <w:bookmarkStart w:id="4034" w:name="_Toc104311059"/>
      <w:bookmarkStart w:id="4035" w:name="_Toc106126760"/>
      <w:bookmarkStart w:id="4036" w:name="_Toc106177073"/>
      <w:bookmarkStart w:id="4037" w:name="_Toc114242241"/>
      <w:bookmarkStart w:id="4038" w:name="_Toc123044237"/>
      <w:bookmarkStart w:id="4039" w:name="_Toc124157876"/>
      <w:bookmarkStart w:id="4040" w:name="_Toc124259799"/>
      <w:bookmarkStart w:id="4041" w:name="_Toc130584870"/>
      <w:bookmarkStart w:id="4042" w:name="_Toc137464526"/>
      <w:bookmarkStart w:id="4043" w:name="_Toc138884195"/>
      <w:bookmarkStart w:id="4044" w:name="_Toc145643396"/>
      <w:bookmarkStart w:id="4045" w:name="_Toc155472230"/>
      <w:bookmarkStart w:id="4046" w:name="_Toc155777119"/>
      <w:bookmarkStart w:id="4047" w:name="_Toc161668451"/>
      <w:bookmarkStart w:id="4048" w:name="_Toc169713766"/>
      <w:bookmarkStart w:id="4049" w:name="_Toc176445317"/>
      <w:r>
        <w:t>9.4.1</w:t>
      </w:r>
      <w:r>
        <w:tab/>
        <w:t>General</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lastRenderedPageBreak/>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050" w:name="_Toc67916792"/>
      <w:bookmarkStart w:id="4051" w:name="_Toc44712304"/>
      <w:bookmarkStart w:id="4052" w:name="_Toc82621954"/>
      <w:bookmarkStart w:id="4053" w:name="_Toc74663413"/>
      <w:bookmarkStart w:id="4054" w:name="_Toc61179496"/>
      <w:bookmarkStart w:id="4055" w:name="_Toc29811839"/>
      <w:bookmarkStart w:id="4056" w:name="_Toc21127630"/>
      <w:bookmarkStart w:id="4057" w:name="_Toc37267701"/>
      <w:bookmarkStart w:id="4058" w:name="_Toc61179026"/>
      <w:bookmarkStart w:id="4059" w:name="_Toc45893617"/>
      <w:bookmarkStart w:id="4060" w:name="_Toc36817391"/>
      <w:bookmarkStart w:id="4061" w:name="_Toc90422801"/>
      <w:bookmarkStart w:id="4062" w:name="_Toc53178788"/>
      <w:bookmarkStart w:id="4063" w:name="_Toc53178337"/>
      <w:bookmarkStart w:id="4064" w:name="_Toc37260313"/>
      <w:bookmarkStart w:id="4065" w:name="_Toc104311060"/>
      <w:bookmarkStart w:id="4066" w:name="_Toc106126761"/>
      <w:bookmarkStart w:id="4067" w:name="_Toc106177074"/>
      <w:bookmarkStart w:id="4068" w:name="_Toc114242242"/>
      <w:bookmarkStart w:id="4069" w:name="_Toc123044238"/>
      <w:bookmarkStart w:id="4070" w:name="_Toc124157877"/>
      <w:bookmarkStart w:id="4071" w:name="_Toc124259800"/>
      <w:bookmarkStart w:id="4072" w:name="_Toc130584871"/>
      <w:bookmarkStart w:id="4073" w:name="_Toc137464527"/>
      <w:bookmarkStart w:id="4074" w:name="_Toc138884196"/>
      <w:bookmarkStart w:id="4075" w:name="_Toc145643397"/>
      <w:bookmarkStart w:id="4076" w:name="_Toc155472231"/>
      <w:bookmarkStart w:id="4077" w:name="_Toc155777120"/>
      <w:bookmarkStart w:id="4078" w:name="_Toc161668452"/>
      <w:bookmarkStart w:id="4079" w:name="_Toc169713767"/>
      <w:bookmarkStart w:id="4080" w:name="_Toc176445318"/>
      <w:r>
        <w:t>9.4.2</w:t>
      </w:r>
      <w:r>
        <w:tab/>
        <w:t>OTA RE power control dynamic range</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p>
    <w:p w14:paraId="627541C8" w14:textId="77777777" w:rsidR="000836C7" w:rsidRDefault="000836C7" w:rsidP="000836C7">
      <w:pPr>
        <w:pStyle w:val="Heading4"/>
      </w:pPr>
      <w:bookmarkStart w:id="4081" w:name="_Toc45893618"/>
      <w:bookmarkStart w:id="4082" w:name="_Toc36817392"/>
      <w:bookmarkStart w:id="4083" w:name="_Toc53178338"/>
      <w:bookmarkStart w:id="4084" w:name="_Toc37267702"/>
      <w:bookmarkStart w:id="4085" w:name="_Toc61179027"/>
      <w:bookmarkStart w:id="4086" w:name="_Toc61179497"/>
      <w:bookmarkStart w:id="4087" w:name="_Toc44712305"/>
      <w:bookmarkStart w:id="4088" w:name="_Toc74663414"/>
      <w:bookmarkStart w:id="4089" w:name="_Toc82621955"/>
      <w:bookmarkStart w:id="4090" w:name="_Toc37260314"/>
      <w:bookmarkStart w:id="4091" w:name="_Toc90422802"/>
      <w:bookmarkStart w:id="4092" w:name="_Toc29811840"/>
      <w:bookmarkStart w:id="4093" w:name="_Toc21127631"/>
      <w:bookmarkStart w:id="4094" w:name="_Toc53178789"/>
      <w:bookmarkStart w:id="4095" w:name="_Toc67916793"/>
      <w:bookmarkStart w:id="4096" w:name="_Toc104311061"/>
      <w:bookmarkStart w:id="4097" w:name="_Toc106126762"/>
      <w:bookmarkStart w:id="4098" w:name="_Toc106177075"/>
      <w:bookmarkStart w:id="4099" w:name="_Toc114242243"/>
      <w:bookmarkStart w:id="4100" w:name="_Toc123044239"/>
      <w:bookmarkStart w:id="4101" w:name="_Toc124157878"/>
      <w:bookmarkStart w:id="4102" w:name="_Toc124259801"/>
      <w:bookmarkStart w:id="4103" w:name="_Toc130584872"/>
      <w:bookmarkStart w:id="4104" w:name="_Toc137464528"/>
      <w:bookmarkStart w:id="4105" w:name="_Toc138884197"/>
      <w:bookmarkStart w:id="4106" w:name="_Toc145643398"/>
      <w:bookmarkStart w:id="4107" w:name="_Toc155472232"/>
      <w:bookmarkStart w:id="4108" w:name="_Toc155777121"/>
      <w:bookmarkStart w:id="4109" w:name="_Toc161668453"/>
      <w:bookmarkStart w:id="4110" w:name="_Toc169713768"/>
      <w:bookmarkStart w:id="4111" w:name="_Toc176445319"/>
      <w:r>
        <w:t>9.4.2.1</w:t>
      </w:r>
      <w:r>
        <w:tab/>
        <w:t>General</w:t>
      </w:r>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112" w:name="_Toc53178790"/>
      <w:bookmarkStart w:id="4113" w:name="_Toc74663415"/>
      <w:bookmarkStart w:id="4114" w:name="_Toc90422803"/>
      <w:bookmarkStart w:id="4115" w:name="_Toc67916794"/>
      <w:bookmarkStart w:id="4116" w:name="_Toc61179028"/>
      <w:bookmarkStart w:id="4117" w:name="_Toc21127632"/>
      <w:bookmarkStart w:id="4118" w:name="_Toc53178339"/>
      <w:bookmarkStart w:id="4119" w:name="_Toc44712306"/>
      <w:bookmarkStart w:id="4120" w:name="_Toc29811841"/>
      <w:bookmarkStart w:id="4121" w:name="_Toc37267703"/>
      <w:bookmarkStart w:id="4122" w:name="_Toc61179498"/>
      <w:bookmarkStart w:id="4123" w:name="_Toc37260315"/>
      <w:bookmarkStart w:id="4124" w:name="_Toc36817393"/>
      <w:bookmarkStart w:id="4125" w:name="_Toc82621956"/>
      <w:bookmarkStart w:id="4126" w:name="_Toc45893619"/>
      <w:bookmarkStart w:id="4127" w:name="_Toc104311062"/>
      <w:bookmarkStart w:id="4128" w:name="_Toc106126763"/>
      <w:bookmarkStart w:id="4129" w:name="_Toc106177076"/>
      <w:bookmarkStart w:id="4130" w:name="_Toc114242244"/>
      <w:bookmarkStart w:id="4131" w:name="_Toc123044240"/>
      <w:bookmarkStart w:id="4132" w:name="_Toc124157879"/>
      <w:bookmarkStart w:id="4133" w:name="_Toc124259802"/>
      <w:bookmarkStart w:id="4134" w:name="_Toc130584873"/>
      <w:bookmarkStart w:id="4135" w:name="_Toc137464529"/>
      <w:bookmarkStart w:id="4136" w:name="_Toc138884198"/>
      <w:bookmarkStart w:id="4137" w:name="_Toc145643399"/>
      <w:bookmarkStart w:id="4138" w:name="_Toc155472233"/>
      <w:bookmarkStart w:id="4139" w:name="_Toc155777122"/>
      <w:bookmarkStart w:id="4140" w:name="_Toc161668454"/>
      <w:bookmarkStart w:id="4141" w:name="_Toc169713769"/>
      <w:bookmarkStart w:id="4142" w:name="_Toc176445320"/>
      <w:r>
        <w:t>9.4.2.2</w:t>
      </w:r>
      <w:r>
        <w:tab/>
        <w:t xml:space="preserve">Minimum requirement for </w:t>
      </w:r>
      <w:r>
        <w:rPr>
          <w:rFonts w:eastAsia="SimSun" w:hint="eastAsia"/>
          <w:i/>
          <w:lang w:eastAsia="zh-CN"/>
        </w:rPr>
        <w:t>SAN</w:t>
      </w:r>
      <w:r>
        <w:rPr>
          <w:i/>
        </w:rPr>
        <w:t xml:space="preserve"> type 1-O</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143" w:name="_Toc45893620"/>
      <w:bookmarkStart w:id="4144" w:name="_Toc53178340"/>
      <w:bookmarkStart w:id="4145" w:name="_Toc74663416"/>
      <w:bookmarkStart w:id="4146" w:name="_Toc36817394"/>
      <w:bookmarkStart w:id="4147" w:name="_Toc61179029"/>
      <w:bookmarkStart w:id="4148" w:name="_Toc37260316"/>
      <w:bookmarkStart w:id="4149" w:name="_Toc29811842"/>
      <w:bookmarkStart w:id="4150" w:name="_Toc37267704"/>
      <w:bookmarkStart w:id="4151" w:name="_Toc44712307"/>
      <w:bookmarkStart w:id="4152" w:name="_Toc67916795"/>
      <w:bookmarkStart w:id="4153" w:name="_Toc82621957"/>
      <w:bookmarkStart w:id="4154" w:name="_Toc61179499"/>
      <w:bookmarkStart w:id="4155" w:name="_Toc90422804"/>
      <w:bookmarkStart w:id="4156" w:name="_Toc21127633"/>
      <w:bookmarkStart w:id="4157" w:name="_Toc53178791"/>
      <w:bookmarkStart w:id="4158" w:name="_Toc104311063"/>
      <w:bookmarkStart w:id="4159" w:name="_Toc106126764"/>
      <w:bookmarkStart w:id="4160" w:name="_Toc106177077"/>
      <w:bookmarkStart w:id="4161" w:name="_Toc114242245"/>
      <w:bookmarkStart w:id="4162" w:name="_Toc123044241"/>
      <w:bookmarkStart w:id="4163" w:name="_Toc124157880"/>
      <w:bookmarkStart w:id="4164" w:name="_Toc124259803"/>
      <w:bookmarkStart w:id="4165" w:name="_Toc130584874"/>
      <w:bookmarkStart w:id="4166" w:name="_Toc137464530"/>
      <w:bookmarkStart w:id="4167" w:name="_Toc138884199"/>
      <w:bookmarkStart w:id="4168" w:name="_Toc145643400"/>
      <w:bookmarkStart w:id="4169" w:name="_Toc155472234"/>
      <w:bookmarkStart w:id="4170" w:name="_Toc155777123"/>
      <w:bookmarkStart w:id="4171" w:name="_Toc161668455"/>
      <w:bookmarkStart w:id="4172" w:name="_Toc169713770"/>
      <w:bookmarkStart w:id="4173" w:name="_Toc176445321"/>
      <w:r>
        <w:t>9.4.3</w:t>
      </w:r>
      <w:r>
        <w:tab/>
        <w:t>OTA total power dynamic range</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15582AA9" w14:textId="77777777" w:rsidR="000836C7" w:rsidRDefault="000836C7" w:rsidP="000836C7">
      <w:pPr>
        <w:pStyle w:val="Heading4"/>
      </w:pPr>
      <w:bookmarkStart w:id="4174" w:name="_Toc29811843"/>
      <w:bookmarkStart w:id="4175" w:name="_Toc21127634"/>
      <w:bookmarkStart w:id="4176" w:name="_Toc37260317"/>
      <w:bookmarkStart w:id="4177" w:name="_Toc44712308"/>
      <w:bookmarkStart w:id="4178" w:name="_Toc61179030"/>
      <w:bookmarkStart w:id="4179" w:name="_Toc53178792"/>
      <w:bookmarkStart w:id="4180" w:name="_Toc90422805"/>
      <w:bookmarkStart w:id="4181" w:name="_Toc82621958"/>
      <w:bookmarkStart w:id="4182" w:name="_Toc74663417"/>
      <w:bookmarkStart w:id="4183" w:name="_Toc67916796"/>
      <w:bookmarkStart w:id="4184" w:name="_Toc37267705"/>
      <w:bookmarkStart w:id="4185" w:name="_Toc36817395"/>
      <w:bookmarkStart w:id="4186" w:name="_Toc53178341"/>
      <w:bookmarkStart w:id="4187" w:name="_Toc61179500"/>
      <w:bookmarkStart w:id="4188" w:name="_Toc45893621"/>
      <w:bookmarkStart w:id="4189" w:name="_Toc104311064"/>
      <w:bookmarkStart w:id="4190" w:name="_Toc106126765"/>
      <w:bookmarkStart w:id="4191" w:name="_Toc106177078"/>
      <w:bookmarkStart w:id="4192" w:name="_Toc114242246"/>
      <w:bookmarkStart w:id="4193" w:name="_Toc123044242"/>
      <w:bookmarkStart w:id="4194" w:name="_Toc124157881"/>
      <w:bookmarkStart w:id="4195" w:name="_Toc124259804"/>
      <w:bookmarkStart w:id="4196" w:name="_Toc130584875"/>
      <w:bookmarkStart w:id="4197" w:name="_Toc137464531"/>
      <w:bookmarkStart w:id="4198" w:name="_Toc138884200"/>
      <w:bookmarkStart w:id="4199" w:name="_Toc145643401"/>
      <w:bookmarkStart w:id="4200" w:name="_Toc155472235"/>
      <w:bookmarkStart w:id="4201" w:name="_Toc155777124"/>
      <w:bookmarkStart w:id="4202" w:name="_Toc161668456"/>
      <w:bookmarkStart w:id="4203" w:name="_Toc169713771"/>
      <w:bookmarkStart w:id="4204" w:name="_Toc176445322"/>
      <w:r>
        <w:t>9.4.3.1</w:t>
      </w:r>
      <w:r>
        <w:tab/>
        <w:t>General</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205" w:name="_Hlk528437478"/>
      <w:r>
        <w:t>when transmitting on all RBs</w:t>
      </w:r>
      <w:bookmarkEnd w:id="4205"/>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206" w:name="_Toc21127635"/>
      <w:bookmarkStart w:id="4207" w:name="_Toc53178793"/>
      <w:bookmarkStart w:id="4208" w:name="_Toc45893622"/>
      <w:bookmarkStart w:id="4209" w:name="_Toc90422806"/>
      <w:bookmarkStart w:id="4210" w:name="_Toc37267706"/>
      <w:bookmarkStart w:id="4211" w:name="_Toc74663418"/>
      <w:bookmarkStart w:id="4212" w:name="_Toc61179501"/>
      <w:bookmarkStart w:id="4213" w:name="_Toc44712309"/>
      <w:bookmarkStart w:id="4214" w:name="_Toc53178342"/>
      <w:bookmarkStart w:id="4215" w:name="_Toc82621959"/>
      <w:bookmarkStart w:id="4216" w:name="_Toc37260318"/>
      <w:bookmarkStart w:id="4217" w:name="_Toc67916797"/>
      <w:bookmarkStart w:id="4218" w:name="_Toc29811844"/>
      <w:bookmarkStart w:id="4219" w:name="_Toc36817396"/>
      <w:bookmarkStart w:id="4220" w:name="_Toc61179031"/>
      <w:bookmarkStart w:id="4221" w:name="_Toc104311065"/>
      <w:bookmarkStart w:id="4222" w:name="_Toc106126766"/>
      <w:bookmarkStart w:id="4223" w:name="_Toc106177079"/>
      <w:bookmarkStart w:id="4224" w:name="_Toc114242247"/>
      <w:bookmarkStart w:id="4225" w:name="_Toc123044243"/>
      <w:bookmarkStart w:id="4226" w:name="_Toc124157882"/>
      <w:bookmarkStart w:id="4227" w:name="_Toc124259805"/>
      <w:bookmarkStart w:id="4228" w:name="_Toc130584876"/>
      <w:bookmarkStart w:id="4229" w:name="_Toc137464532"/>
      <w:bookmarkStart w:id="4230" w:name="_Toc138884201"/>
      <w:bookmarkStart w:id="4231" w:name="_Toc145643402"/>
      <w:bookmarkStart w:id="4232" w:name="_Toc155472236"/>
      <w:bookmarkStart w:id="4233" w:name="_Toc155777125"/>
      <w:bookmarkStart w:id="4234" w:name="_Toc161668457"/>
      <w:bookmarkStart w:id="4235" w:name="_Toc169713772"/>
      <w:bookmarkStart w:id="4236" w:name="_Toc176445323"/>
      <w:r>
        <w:t>9.4.3.2</w:t>
      </w:r>
      <w:r>
        <w:tab/>
        <w:t xml:space="preserve">Minimum requirement for </w:t>
      </w:r>
      <w:r>
        <w:rPr>
          <w:rFonts w:eastAsia="SimSun" w:hint="eastAsia"/>
          <w:i/>
          <w:lang w:eastAsia="zh-CN"/>
        </w:rPr>
        <w:t>SAN</w:t>
      </w:r>
      <w:r>
        <w:rPr>
          <w:i/>
        </w:rPr>
        <w:t xml:space="preserve"> type 1-O</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237" w:name="_Toc21127636"/>
      <w:bookmarkStart w:id="4238" w:name="_Toc29811845"/>
      <w:bookmarkStart w:id="4239" w:name="_Toc36817397"/>
      <w:bookmarkStart w:id="4240" w:name="_Toc37260319"/>
      <w:bookmarkStart w:id="4241" w:name="_Toc37267707"/>
      <w:bookmarkStart w:id="4242" w:name="_Toc44712310"/>
      <w:bookmarkStart w:id="4243" w:name="_Toc45893623"/>
      <w:bookmarkStart w:id="4244" w:name="_Toc53178343"/>
      <w:bookmarkStart w:id="4245" w:name="_Toc53178794"/>
      <w:bookmarkStart w:id="4246" w:name="_Toc61179032"/>
      <w:bookmarkStart w:id="4247" w:name="_Toc61179502"/>
      <w:bookmarkStart w:id="4248" w:name="_Toc67916798"/>
      <w:bookmarkStart w:id="4249" w:name="_Toc74663419"/>
      <w:bookmarkStart w:id="4250" w:name="_Toc82621960"/>
      <w:bookmarkStart w:id="4251" w:name="_Toc90422807"/>
      <w:bookmarkStart w:id="4252" w:name="_Toc106783003"/>
      <w:bookmarkStart w:id="4253" w:name="_Toc107311894"/>
      <w:bookmarkStart w:id="4254" w:name="_Toc107419478"/>
      <w:bookmarkStart w:id="4255" w:name="_Toc107475105"/>
      <w:bookmarkStart w:id="4256" w:name="_Toc169713773"/>
      <w:bookmarkStart w:id="4257" w:name="_Toc176445324"/>
      <w:r w:rsidRPr="00F95B02">
        <w:t>9.4.3.3</w:t>
      </w:r>
      <w:r w:rsidRPr="00F95B02">
        <w:tab/>
        <w:t xml:space="preserve">Minimum requirement for </w:t>
      </w:r>
      <w:r w:rsidR="00045A71">
        <w:rPr>
          <w:i/>
        </w:rPr>
        <w:t>SAN</w:t>
      </w:r>
      <w:r w:rsidRPr="00F95B02">
        <w:rPr>
          <w:i/>
        </w:rPr>
        <w:t xml:space="preserve"> type 2-O</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Pr="00A80688" w:rsidRDefault="003B2FE6" w:rsidP="00E80AD8"/>
    <w:p w14:paraId="60EE6E44" w14:textId="41E7C6D3" w:rsidR="00DA0CFA" w:rsidRPr="00E80AD8" w:rsidRDefault="00DA0CFA" w:rsidP="00DA0CFA">
      <w:pPr>
        <w:pStyle w:val="Heading2"/>
      </w:pPr>
      <w:bookmarkStart w:id="4258" w:name="_Toc21127637"/>
      <w:bookmarkStart w:id="4259" w:name="_Toc29811846"/>
      <w:bookmarkStart w:id="4260" w:name="_Toc36817398"/>
      <w:bookmarkStart w:id="4261" w:name="_Toc37260320"/>
      <w:bookmarkStart w:id="4262" w:name="_Toc37267708"/>
      <w:bookmarkStart w:id="4263" w:name="_Toc44712311"/>
      <w:bookmarkStart w:id="4264" w:name="_Toc45893624"/>
      <w:bookmarkStart w:id="4265" w:name="_Toc53178344"/>
      <w:bookmarkStart w:id="4266" w:name="_Toc53178795"/>
      <w:bookmarkStart w:id="4267" w:name="_Toc61179033"/>
      <w:bookmarkStart w:id="4268" w:name="_Toc61179503"/>
      <w:bookmarkStart w:id="4269" w:name="_Toc67916799"/>
      <w:bookmarkStart w:id="4270" w:name="_Toc74663420"/>
      <w:bookmarkStart w:id="4271" w:name="_Toc104311066"/>
      <w:bookmarkStart w:id="4272" w:name="_Toc106126767"/>
      <w:bookmarkStart w:id="4273" w:name="_Toc106177080"/>
      <w:bookmarkStart w:id="4274" w:name="_Toc114242248"/>
      <w:bookmarkStart w:id="4275" w:name="_Toc123044244"/>
      <w:bookmarkStart w:id="4276" w:name="_Toc124157883"/>
      <w:bookmarkStart w:id="4277" w:name="_Toc124259806"/>
      <w:bookmarkStart w:id="4278" w:name="_Toc130584877"/>
      <w:bookmarkStart w:id="4279" w:name="_Toc137464533"/>
      <w:bookmarkStart w:id="4280" w:name="_Toc138884202"/>
      <w:bookmarkStart w:id="4281" w:name="_Toc145643403"/>
      <w:bookmarkStart w:id="4282" w:name="_Toc155472237"/>
      <w:bookmarkStart w:id="4283" w:name="_Toc155777126"/>
      <w:bookmarkStart w:id="4284" w:name="_Toc161668458"/>
      <w:bookmarkStart w:id="4285" w:name="_Toc169713774"/>
      <w:bookmarkStart w:id="4286" w:name="_Toc176445325"/>
      <w:bookmarkEnd w:id="4018"/>
      <w:r w:rsidRPr="00E80AD8">
        <w:t>9.5</w:t>
      </w:r>
      <w:r w:rsidRPr="00E80AD8">
        <w:tab/>
        <w:t>OTA transmit ON/OFF power</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287" w:name="_Toc21127647"/>
      <w:bookmarkStart w:id="4288" w:name="_Toc29811856"/>
      <w:bookmarkStart w:id="4289" w:name="_Toc36817408"/>
      <w:bookmarkStart w:id="4290" w:name="_Toc37260330"/>
      <w:bookmarkStart w:id="4291" w:name="_Toc37267718"/>
      <w:bookmarkStart w:id="4292" w:name="_Toc44712321"/>
      <w:bookmarkStart w:id="4293" w:name="_Toc45893634"/>
      <w:bookmarkStart w:id="4294" w:name="_Toc53178354"/>
      <w:bookmarkStart w:id="4295" w:name="_Toc53178805"/>
      <w:bookmarkStart w:id="4296" w:name="_Toc61179043"/>
      <w:bookmarkStart w:id="4297" w:name="_Toc61179513"/>
      <w:bookmarkStart w:id="4298" w:name="_Toc67916809"/>
      <w:bookmarkStart w:id="4299" w:name="_Toc74663430"/>
      <w:bookmarkStart w:id="4300" w:name="_Toc104311067"/>
      <w:bookmarkStart w:id="4301" w:name="_Toc106126768"/>
      <w:bookmarkStart w:id="4302" w:name="_Toc106177081"/>
      <w:bookmarkStart w:id="4303" w:name="_Toc114242249"/>
      <w:bookmarkStart w:id="4304" w:name="_Toc123044245"/>
      <w:bookmarkStart w:id="4305" w:name="_Toc124157884"/>
      <w:bookmarkStart w:id="4306" w:name="_Toc124259807"/>
      <w:bookmarkStart w:id="4307" w:name="_Toc130584878"/>
      <w:bookmarkStart w:id="4308" w:name="_Toc137464534"/>
      <w:bookmarkStart w:id="4309" w:name="_Toc138884203"/>
      <w:bookmarkStart w:id="4310" w:name="_Toc145643404"/>
      <w:bookmarkStart w:id="4311" w:name="_Toc155472238"/>
      <w:bookmarkStart w:id="4312" w:name="_Toc155777127"/>
      <w:bookmarkStart w:id="4313" w:name="_Toc161668459"/>
      <w:bookmarkStart w:id="4314" w:name="_Toc169713775"/>
      <w:bookmarkStart w:id="4315" w:name="_Toc176445326"/>
      <w:r w:rsidRPr="00F95B02">
        <w:lastRenderedPageBreak/>
        <w:t>9.6</w:t>
      </w:r>
      <w:r w:rsidRPr="00F95B02">
        <w:tab/>
        <w:t>OTA transmitted signal quality</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7253F343" w14:textId="77777777" w:rsidR="009C098A" w:rsidRPr="00F95B02" w:rsidRDefault="009C098A" w:rsidP="009C098A">
      <w:pPr>
        <w:pStyle w:val="Heading3"/>
      </w:pPr>
      <w:bookmarkStart w:id="4316" w:name="_Toc104311068"/>
      <w:bookmarkStart w:id="4317" w:name="_Toc106126769"/>
      <w:bookmarkStart w:id="4318" w:name="_Toc106177082"/>
      <w:bookmarkStart w:id="4319" w:name="_Toc114242250"/>
      <w:bookmarkStart w:id="4320" w:name="_Toc123044246"/>
      <w:bookmarkStart w:id="4321" w:name="_Toc124157885"/>
      <w:bookmarkStart w:id="4322" w:name="_Toc124259808"/>
      <w:bookmarkStart w:id="4323" w:name="_Toc130584879"/>
      <w:bookmarkStart w:id="4324" w:name="_Toc137464535"/>
      <w:bookmarkStart w:id="4325" w:name="_Toc138884204"/>
      <w:bookmarkStart w:id="4326" w:name="_Toc145643405"/>
      <w:bookmarkStart w:id="4327" w:name="_Toc155472239"/>
      <w:bookmarkStart w:id="4328" w:name="_Toc155777128"/>
      <w:bookmarkStart w:id="4329" w:name="_Toc161668460"/>
      <w:bookmarkStart w:id="4330" w:name="_Toc169713776"/>
      <w:bookmarkStart w:id="4331" w:name="_Toc176445327"/>
      <w:r w:rsidRPr="00F566AD">
        <w:rPr>
          <w:lang w:eastAsia="zh-CN"/>
        </w:rPr>
        <w:t>9</w:t>
      </w:r>
      <w:r w:rsidRPr="00F566AD">
        <w:t>.</w:t>
      </w:r>
      <w:r w:rsidRPr="00F566AD">
        <w:rPr>
          <w:lang w:eastAsia="zh-CN"/>
        </w:rPr>
        <w:t>6</w:t>
      </w:r>
      <w:r w:rsidRPr="00F566AD">
        <w:t>.1</w:t>
      </w:r>
      <w:r w:rsidRPr="00F566AD">
        <w:tab/>
        <w:t>OTA frequency error</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19A852F8" w14:textId="77777777" w:rsidR="009C098A" w:rsidRPr="00F95B02" w:rsidRDefault="009C098A" w:rsidP="009C098A">
      <w:pPr>
        <w:pStyle w:val="Heading4"/>
        <w:rPr>
          <w:lang w:eastAsia="zh-CN"/>
        </w:rPr>
      </w:pPr>
      <w:bookmarkStart w:id="4332" w:name="_Toc21127649"/>
      <w:bookmarkStart w:id="4333" w:name="_Toc29811858"/>
      <w:bookmarkStart w:id="4334" w:name="_Toc36817410"/>
      <w:bookmarkStart w:id="4335" w:name="_Toc37260332"/>
      <w:bookmarkStart w:id="4336" w:name="_Toc37267720"/>
      <w:bookmarkStart w:id="4337" w:name="_Toc44712323"/>
      <w:bookmarkStart w:id="4338" w:name="_Toc45893636"/>
      <w:bookmarkStart w:id="4339" w:name="_Toc53178356"/>
      <w:bookmarkStart w:id="4340" w:name="_Toc53178807"/>
      <w:bookmarkStart w:id="4341" w:name="_Toc61179045"/>
      <w:bookmarkStart w:id="4342" w:name="_Toc61179515"/>
      <w:bookmarkStart w:id="4343" w:name="_Toc67916811"/>
      <w:bookmarkStart w:id="4344" w:name="_Toc74663432"/>
      <w:bookmarkStart w:id="4345" w:name="_Toc82621973"/>
      <w:bookmarkStart w:id="4346" w:name="_Toc90422820"/>
      <w:bookmarkStart w:id="4347" w:name="_Toc104311069"/>
      <w:bookmarkStart w:id="4348" w:name="_Toc106126770"/>
      <w:bookmarkStart w:id="4349" w:name="_Toc106177083"/>
      <w:bookmarkStart w:id="4350" w:name="_Toc114242251"/>
      <w:bookmarkStart w:id="4351" w:name="_Toc123044247"/>
      <w:bookmarkStart w:id="4352" w:name="_Toc124157886"/>
      <w:bookmarkStart w:id="4353" w:name="_Toc124259809"/>
      <w:bookmarkStart w:id="4354" w:name="_Toc130584880"/>
      <w:bookmarkStart w:id="4355" w:name="_Toc137464536"/>
      <w:bookmarkStart w:id="4356" w:name="_Toc138884205"/>
      <w:bookmarkStart w:id="4357" w:name="_Toc145643406"/>
      <w:bookmarkStart w:id="4358" w:name="_Toc155472240"/>
      <w:bookmarkStart w:id="4359" w:name="_Toc155777129"/>
      <w:bookmarkStart w:id="4360" w:name="_Toc161668461"/>
      <w:bookmarkStart w:id="4361" w:name="_Toc169713777"/>
      <w:bookmarkStart w:id="4362" w:name="_Toc176445328"/>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363"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364" w:name="_Toc29811859"/>
      <w:bookmarkStart w:id="4365" w:name="_Toc36817411"/>
      <w:bookmarkStart w:id="4366" w:name="_Toc37260333"/>
      <w:bookmarkStart w:id="4367" w:name="_Toc37267721"/>
      <w:bookmarkStart w:id="4368" w:name="_Toc44712324"/>
      <w:bookmarkStart w:id="4369" w:name="_Toc45893637"/>
      <w:bookmarkStart w:id="4370" w:name="_Toc53178357"/>
      <w:bookmarkStart w:id="4371" w:name="_Toc53178808"/>
      <w:bookmarkStart w:id="4372" w:name="_Toc61179046"/>
      <w:bookmarkStart w:id="4373" w:name="_Toc61179516"/>
      <w:bookmarkStart w:id="4374" w:name="_Toc67916812"/>
      <w:bookmarkStart w:id="4375" w:name="_Toc74663433"/>
      <w:bookmarkStart w:id="4376" w:name="_Toc82621974"/>
      <w:bookmarkStart w:id="4377" w:name="_Toc90422821"/>
      <w:bookmarkStart w:id="4378" w:name="_Toc104311070"/>
      <w:bookmarkStart w:id="4379" w:name="_Toc106126771"/>
      <w:bookmarkStart w:id="4380" w:name="_Toc106177084"/>
      <w:bookmarkStart w:id="4381" w:name="_Toc114242252"/>
      <w:bookmarkStart w:id="4382" w:name="_Toc123044248"/>
      <w:bookmarkStart w:id="4383" w:name="_Toc124157887"/>
      <w:bookmarkStart w:id="4384" w:name="_Toc124259810"/>
      <w:bookmarkStart w:id="4385" w:name="_Toc130584881"/>
      <w:bookmarkStart w:id="4386" w:name="_Toc137464537"/>
      <w:bookmarkStart w:id="4387" w:name="_Toc138884206"/>
      <w:bookmarkStart w:id="4388" w:name="_Toc145643407"/>
      <w:bookmarkStart w:id="4389" w:name="_Toc155472241"/>
      <w:bookmarkStart w:id="4390" w:name="_Toc155777130"/>
      <w:bookmarkStart w:id="4391" w:name="_Toc161668462"/>
      <w:bookmarkStart w:id="4392" w:name="_Toc169713778"/>
      <w:bookmarkStart w:id="4393" w:name="_Toc176445329"/>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4B0B6828" w14:textId="77777777" w:rsidR="00965012" w:rsidRPr="00F95B02" w:rsidRDefault="00965012" w:rsidP="00965012">
      <w:pPr>
        <w:pStyle w:val="Heading4"/>
        <w:rPr>
          <w:lang w:eastAsia="zh-CN"/>
        </w:rPr>
      </w:pPr>
      <w:bookmarkStart w:id="4394" w:name="_Toc169713779"/>
      <w:bookmarkStart w:id="4395" w:name="_Toc176445330"/>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4394"/>
      <w:bookmarkEnd w:id="4395"/>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396" w:name="_Toc21127652"/>
      <w:bookmarkStart w:id="4397" w:name="_Toc29811861"/>
      <w:bookmarkStart w:id="4398" w:name="_Toc36817413"/>
      <w:bookmarkStart w:id="4399" w:name="_Toc37260335"/>
      <w:bookmarkStart w:id="4400" w:name="_Toc37267723"/>
      <w:bookmarkStart w:id="4401" w:name="_Toc44712326"/>
      <w:bookmarkStart w:id="4402" w:name="_Toc45893639"/>
      <w:bookmarkStart w:id="4403" w:name="_Toc53178359"/>
      <w:bookmarkStart w:id="4404" w:name="_Toc53178810"/>
      <w:bookmarkStart w:id="4405" w:name="_Toc61179048"/>
      <w:bookmarkStart w:id="4406" w:name="_Toc61179518"/>
      <w:bookmarkStart w:id="4407" w:name="_Toc67916814"/>
      <w:bookmarkStart w:id="4408" w:name="_Toc74663435"/>
      <w:bookmarkStart w:id="4409" w:name="_Toc82621976"/>
      <w:bookmarkStart w:id="4410" w:name="_Toc90422823"/>
      <w:bookmarkStart w:id="4411" w:name="_Toc104311071"/>
      <w:bookmarkStart w:id="4412" w:name="_Toc106126772"/>
      <w:bookmarkStart w:id="4413" w:name="_Toc106177085"/>
      <w:bookmarkStart w:id="4414" w:name="_Toc114242253"/>
      <w:bookmarkStart w:id="4415" w:name="_Toc123044249"/>
      <w:bookmarkStart w:id="4416" w:name="_Toc124157888"/>
      <w:bookmarkStart w:id="4417" w:name="_Toc124259811"/>
      <w:bookmarkStart w:id="4418" w:name="_Toc130584882"/>
      <w:bookmarkStart w:id="4419" w:name="_Toc137464538"/>
      <w:bookmarkStart w:id="4420" w:name="_Toc138884207"/>
      <w:bookmarkStart w:id="4421" w:name="_Toc145643408"/>
      <w:bookmarkStart w:id="4422" w:name="_Toc155472242"/>
      <w:bookmarkStart w:id="4423" w:name="_Toc155777131"/>
      <w:bookmarkStart w:id="4424" w:name="_Toc161668463"/>
      <w:bookmarkStart w:id="4425" w:name="_Toc169713780"/>
      <w:bookmarkStart w:id="4426" w:name="_Toc176445331"/>
      <w:r w:rsidRPr="00F95B02">
        <w:t>9.6.2</w:t>
      </w:r>
      <w:r w:rsidRPr="00F95B02">
        <w:tab/>
        <w:t>OTA modulation quality</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p>
    <w:p w14:paraId="32582176" w14:textId="77777777" w:rsidR="009C098A" w:rsidRPr="00F95B02" w:rsidRDefault="009C098A" w:rsidP="009C098A">
      <w:pPr>
        <w:pStyle w:val="Heading4"/>
      </w:pPr>
      <w:bookmarkStart w:id="4427" w:name="_Toc21127653"/>
      <w:bookmarkStart w:id="4428" w:name="_Toc29811862"/>
      <w:bookmarkStart w:id="4429" w:name="_Toc36817414"/>
      <w:bookmarkStart w:id="4430" w:name="_Toc37260336"/>
      <w:bookmarkStart w:id="4431" w:name="_Toc37267724"/>
      <w:bookmarkStart w:id="4432" w:name="_Toc44712327"/>
      <w:bookmarkStart w:id="4433" w:name="_Toc45893640"/>
      <w:bookmarkStart w:id="4434" w:name="_Toc53178360"/>
      <w:bookmarkStart w:id="4435" w:name="_Toc53178811"/>
      <w:bookmarkStart w:id="4436" w:name="_Toc61179049"/>
      <w:bookmarkStart w:id="4437" w:name="_Toc61179519"/>
      <w:bookmarkStart w:id="4438" w:name="_Toc67916815"/>
      <w:bookmarkStart w:id="4439" w:name="_Toc74663436"/>
      <w:bookmarkStart w:id="4440" w:name="_Toc82621977"/>
      <w:bookmarkStart w:id="4441" w:name="_Toc90422824"/>
      <w:bookmarkStart w:id="4442" w:name="_Toc104311072"/>
      <w:bookmarkStart w:id="4443" w:name="_Toc106126773"/>
      <w:bookmarkStart w:id="4444" w:name="_Toc106177086"/>
      <w:bookmarkStart w:id="4445" w:name="_Toc114242254"/>
      <w:bookmarkStart w:id="4446" w:name="_Toc123044250"/>
      <w:bookmarkStart w:id="4447" w:name="_Toc124157889"/>
      <w:bookmarkStart w:id="4448" w:name="_Toc124259812"/>
      <w:bookmarkStart w:id="4449" w:name="_Toc130584883"/>
      <w:bookmarkStart w:id="4450" w:name="_Toc137464539"/>
      <w:bookmarkStart w:id="4451" w:name="_Toc138884208"/>
      <w:bookmarkStart w:id="4452" w:name="_Toc145643409"/>
      <w:bookmarkStart w:id="4453" w:name="_Toc155472243"/>
      <w:bookmarkStart w:id="4454" w:name="_Toc155777132"/>
      <w:bookmarkStart w:id="4455" w:name="_Toc161668464"/>
      <w:bookmarkStart w:id="4456" w:name="_Toc169713781"/>
      <w:bookmarkStart w:id="4457" w:name="_Toc176445332"/>
      <w:r w:rsidRPr="00F95B02">
        <w:t>9.6.2.1</w:t>
      </w:r>
      <w:r w:rsidRPr="00F95B02">
        <w:tab/>
        <w:t>General</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458"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459" w:name="_Toc29811863"/>
      <w:bookmarkStart w:id="4460" w:name="_Toc36817415"/>
      <w:bookmarkStart w:id="4461" w:name="_Toc37260337"/>
      <w:bookmarkStart w:id="4462" w:name="_Toc37267725"/>
      <w:bookmarkStart w:id="4463" w:name="_Toc44712328"/>
      <w:bookmarkStart w:id="4464" w:name="_Toc45893641"/>
      <w:bookmarkStart w:id="4465" w:name="_Toc53178361"/>
      <w:bookmarkStart w:id="4466" w:name="_Toc53178812"/>
      <w:bookmarkStart w:id="4467" w:name="_Toc61179050"/>
      <w:bookmarkStart w:id="4468" w:name="_Toc61179520"/>
      <w:bookmarkStart w:id="4469" w:name="_Toc67916816"/>
      <w:bookmarkStart w:id="4470" w:name="_Toc74663437"/>
      <w:bookmarkStart w:id="4471" w:name="_Toc82621978"/>
      <w:bookmarkStart w:id="4472" w:name="_Toc90422825"/>
      <w:bookmarkStart w:id="4473" w:name="_Toc104311073"/>
      <w:bookmarkStart w:id="4474" w:name="_Toc106126774"/>
      <w:bookmarkStart w:id="4475" w:name="_Toc106177087"/>
      <w:bookmarkStart w:id="4476" w:name="_Toc114242255"/>
      <w:bookmarkStart w:id="4477" w:name="_Toc123044251"/>
      <w:bookmarkStart w:id="4478" w:name="_Toc124157890"/>
      <w:bookmarkStart w:id="4479" w:name="_Toc124259813"/>
      <w:bookmarkStart w:id="4480" w:name="_Toc130584884"/>
      <w:bookmarkStart w:id="4481" w:name="_Toc137464540"/>
      <w:bookmarkStart w:id="4482" w:name="_Toc138884209"/>
      <w:bookmarkStart w:id="4483" w:name="_Toc145643410"/>
      <w:bookmarkStart w:id="4484" w:name="_Toc155472244"/>
      <w:bookmarkStart w:id="4485" w:name="_Toc155777133"/>
      <w:bookmarkStart w:id="4486" w:name="_Toc161668465"/>
      <w:bookmarkStart w:id="4487" w:name="_Toc169713782"/>
      <w:bookmarkStart w:id="4488" w:name="_Toc176445333"/>
      <w:r>
        <w:t>9.6.2.2</w:t>
      </w:r>
      <w:r>
        <w:tab/>
        <w:t>Minimum r</w:t>
      </w:r>
      <w:r w:rsidRPr="00F95B02">
        <w:t xml:space="preserve">equirement for </w:t>
      </w:r>
      <w:r>
        <w:rPr>
          <w:i/>
          <w:lang w:eastAsia="zh-CN"/>
        </w:rPr>
        <w:t xml:space="preserve">SAN </w:t>
      </w:r>
      <w:r w:rsidRPr="00F95B02">
        <w:rPr>
          <w:i/>
        </w:rPr>
        <w:t>type 1-O</w:t>
      </w:r>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7ADE7E1" w14:textId="77777777" w:rsidR="00A24217" w:rsidRPr="00F95B02" w:rsidRDefault="00A24217" w:rsidP="00A24217">
      <w:pPr>
        <w:pStyle w:val="Heading4"/>
      </w:pPr>
      <w:bookmarkStart w:id="4489" w:name="_Toc169713783"/>
      <w:bookmarkStart w:id="4490" w:name="_Toc176445334"/>
      <w:r>
        <w:t>9.6.2.3</w:t>
      </w:r>
      <w:r>
        <w:tab/>
        <w:t>Minimum r</w:t>
      </w:r>
      <w:r w:rsidRPr="00F95B02">
        <w:t xml:space="preserve">equirement for </w:t>
      </w:r>
      <w:r>
        <w:rPr>
          <w:i/>
          <w:lang w:eastAsia="zh-CN"/>
        </w:rPr>
        <w:t xml:space="preserve">SAN </w:t>
      </w:r>
      <w:r>
        <w:rPr>
          <w:i/>
        </w:rPr>
        <w:t>type 2</w:t>
      </w:r>
      <w:r w:rsidRPr="00F95B02">
        <w:rPr>
          <w:i/>
        </w:rPr>
        <w:t>-O</w:t>
      </w:r>
      <w:bookmarkEnd w:id="4489"/>
      <w:bookmarkEnd w:id="4490"/>
    </w:p>
    <w:p w14:paraId="55A55E9B" w14:textId="77777777" w:rsidR="00A24217" w:rsidRPr="00F95B02" w:rsidRDefault="00A24217" w:rsidP="00A24217">
      <w:pPr>
        <w:pStyle w:val="Heading5"/>
      </w:pPr>
      <w:bookmarkStart w:id="4491" w:name="_Toc169713784"/>
      <w:bookmarkStart w:id="4492" w:name="_Toc176445335"/>
      <w:r w:rsidRPr="00F95B02">
        <w:t>9.6.2.3.1</w:t>
      </w:r>
      <w:r w:rsidRPr="00F95B02">
        <w:tab/>
        <w:t>EVM frame structure for measurement</w:t>
      </w:r>
      <w:bookmarkEnd w:id="4491"/>
      <w:bookmarkEnd w:id="4492"/>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4493" w:name="_Toc106783023"/>
      <w:bookmarkStart w:id="4494" w:name="_Toc107311914"/>
      <w:bookmarkStart w:id="4495" w:name="_Toc107419498"/>
      <w:bookmarkStart w:id="4496" w:name="_Toc107475125"/>
      <w:bookmarkStart w:id="4497" w:name="_Toc114255718"/>
      <w:bookmarkStart w:id="4498" w:name="_Toc115186398"/>
      <w:bookmarkStart w:id="4499" w:name="_Toc123049228"/>
      <w:bookmarkStart w:id="4500" w:name="_Toc123052150"/>
      <w:bookmarkStart w:id="4501" w:name="_Toc123054619"/>
      <w:bookmarkStart w:id="4502" w:name="_Toc123717720"/>
      <w:bookmarkStart w:id="4503" w:name="_Toc124157296"/>
      <w:bookmarkStart w:id="4504" w:name="_Toc124266700"/>
      <w:bookmarkStart w:id="4505" w:name="_Toc131596058"/>
      <w:bookmarkStart w:id="4506" w:name="_Toc131741056"/>
      <w:bookmarkStart w:id="4507" w:name="_Toc131766590"/>
      <w:bookmarkStart w:id="4508" w:name="_Toc138837812"/>
      <w:bookmarkStart w:id="4509" w:name="_Toc138934898"/>
      <w:bookmarkStart w:id="4510" w:name="_Toc169713785"/>
      <w:bookmarkStart w:id="4511" w:name="_Toc176445336"/>
      <w:r w:rsidRPr="00F95B02">
        <w:t>9.6.2.3.</w:t>
      </w:r>
      <w:r>
        <w:t>2</w:t>
      </w:r>
      <w:r w:rsidRPr="00F95B02">
        <w:tab/>
        <w:t>EVM frame structure for measurement</w:t>
      </w:r>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4512" w:name="_Toc21127657"/>
      <w:bookmarkStart w:id="4513" w:name="_Toc29811866"/>
      <w:bookmarkStart w:id="4514" w:name="_Toc36817418"/>
      <w:bookmarkStart w:id="4515" w:name="_Toc37260340"/>
      <w:bookmarkStart w:id="4516" w:name="_Toc37267728"/>
      <w:bookmarkStart w:id="4517" w:name="_Toc44712331"/>
      <w:bookmarkStart w:id="4518" w:name="_Toc45893644"/>
      <w:bookmarkStart w:id="4519" w:name="_Toc53178364"/>
      <w:bookmarkStart w:id="4520" w:name="_Toc53178815"/>
      <w:bookmarkStart w:id="4521" w:name="_Toc61179053"/>
      <w:bookmarkStart w:id="4522" w:name="_Toc61179523"/>
      <w:bookmarkStart w:id="4523" w:name="_Toc67916819"/>
      <w:bookmarkStart w:id="4524" w:name="_Toc74663440"/>
      <w:bookmarkStart w:id="4525" w:name="_Toc82621981"/>
      <w:bookmarkStart w:id="4526" w:name="_Toc90422828"/>
      <w:bookmarkStart w:id="4527" w:name="_Toc104311074"/>
      <w:bookmarkStart w:id="4528" w:name="_Toc106126775"/>
      <w:bookmarkStart w:id="4529" w:name="_Toc106177088"/>
      <w:bookmarkStart w:id="4530" w:name="_Toc114242256"/>
      <w:bookmarkStart w:id="4531" w:name="_Toc123044252"/>
      <w:bookmarkStart w:id="4532" w:name="_Toc124157891"/>
      <w:bookmarkStart w:id="4533" w:name="_Toc124259814"/>
      <w:bookmarkStart w:id="4534" w:name="_Toc130584885"/>
      <w:bookmarkStart w:id="4535" w:name="_Toc137464541"/>
      <w:bookmarkStart w:id="4536" w:name="_Toc138884210"/>
      <w:bookmarkStart w:id="4537" w:name="_Toc145643411"/>
      <w:bookmarkStart w:id="4538" w:name="_Toc155472245"/>
      <w:bookmarkStart w:id="4539" w:name="_Toc155777134"/>
      <w:bookmarkStart w:id="4540" w:name="_Toc161668466"/>
      <w:bookmarkStart w:id="4541" w:name="_Toc169713786"/>
      <w:bookmarkStart w:id="4542" w:name="_Toc176445337"/>
      <w:r w:rsidRPr="00F95B02">
        <w:rPr>
          <w:lang w:val="en-US"/>
        </w:rPr>
        <w:lastRenderedPageBreak/>
        <w:t>9.6.3</w:t>
      </w:r>
      <w:r w:rsidRPr="00F95B02">
        <w:rPr>
          <w:lang w:val="en-US"/>
        </w:rPr>
        <w:tab/>
        <w:t>OTA time alignment error</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543" w:name="_Toc21127661"/>
      <w:bookmarkStart w:id="4544" w:name="_Toc29811870"/>
      <w:bookmarkStart w:id="4545" w:name="_Toc36817422"/>
      <w:bookmarkStart w:id="4546" w:name="_Toc37260344"/>
      <w:bookmarkStart w:id="4547" w:name="_Toc37267732"/>
      <w:bookmarkStart w:id="4548" w:name="_Toc44712335"/>
      <w:bookmarkStart w:id="4549" w:name="_Toc45893648"/>
      <w:bookmarkStart w:id="4550" w:name="_Toc53178368"/>
      <w:bookmarkStart w:id="4551" w:name="_Toc53178819"/>
      <w:bookmarkStart w:id="4552" w:name="_Toc61179057"/>
      <w:bookmarkStart w:id="4553" w:name="_Toc61179527"/>
      <w:bookmarkStart w:id="4554" w:name="_Toc67916823"/>
      <w:bookmarkStart w:id="4555" w:name="_Toc74663444"/>
      <w:bookmarkStart w:id="4556" w:name="_Toc104311075"/>
      <w:bookmarkStart w:id="4557" w:name="_Toc106126776"/>
      <w:bookmarkStart w:id="4558" w:name="_Toc106177089"/>
      <w:bookmarkStart w:id="4559" w:name="_Toc114242257"/>
      <w:bookmarkStart w:id="4560" w:name="_Toc123044253"/>
      <w:bookmarkStart w:id="4561" w:name="_Toc124157892"/>
      <w:bookmarkStart w:id="4562" w:name="_Toc124259815"/>
      <w:bookmarkStart w:id="4563" w:name="_Toc130584886"/>
      <w:bookmarkStart w:id="4564" w:name="_Toc137464542"/>
      <w:bookmarkStart w:id="4565" w:name="_Toc138884211"/>
      <w:bookmarkStart w:id="4566" w:name="_Toc145643412"/>
      <w:bookmarkStart w:id="4567" w:name="_Toc155472246"/>
      <w:bookmarkStart w:id="4568" w:name="_Toc155777135"/>
      <w:bookmarkStart w:id="4569" w:name="_Toc161668467"/>
      <w:bookmarkStart w:id="4570" w:name="_Toc169713787"/>
      <w:bookmarkStart w:id="4571" w:name="_Toc176445338"/>
      <w:r w:rsidRPr="00F95B02">
        <w:t>9.7</w:t>
      </w:r>
      <w:r w:rsidRPr="00F95B02">
        <w:tab/>
        <w:t>OTA unwanted emissions</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4D80BE5E" w14:textId="65B0327A" w:rsidR="00E17859" w:rsidRDefault="00E17859" w:rsidP="00DB39F1">
      <w:pPr>
        <w:pStyle w:val="Heading3"/>
      </w:pPr>
      <w:bookmarkStart w:id="4572" w:name="_Toc90422833"/>
      <w:bookmarkStart w:id="4573" w:name="_Toc82621986"/>
      <w:bookmarkStart w:id="4574" w:name="_Toc74663445"/>
      <w:bookmarkStart w:id="4575" w:name="_Toc67916824"/>
      <w:bookmarkStart w:id="4576" w:name="_Toc61179528"/>
      <w:bookmarkStart w:id="4577" w:name="_Toc61179058"/>
      <w:bookmarkStart w:id="4578" w:name="_Toc53178820"/>
      <w:bookmarkStart w:id="4579" w:name="_Toc53178369"/>
      <w:bookmarkStart w:id="4580" w:name="_Toc45893649"/>
      <w:bookmarkStart w:id="4581" w:name="_Toc44712336"/>
      <w:bookmarkStart w:id="4582" w:name="_Toc37267733"/>
      <w:bookmarkStart w:id="4583" w:name="_Toc37260345"/>
      <w:bookmarkStart w:id="4584" w:name="_Toc36817423"/>
      <w:bookmarkStart w:id="4585" w:name="_Toc29811871"/>
      <w:bookmarkStart w:id="4586" w:name="_Toc21127662"/>
      <w:bookmarkStart w:id="4587" w:name="_Toc104311076"/>
      <w:bookmarkStart w:id="4588" w:name="_Toc106126777"/>
      <w:bookmarkStart w:id="4589" w:name="_Toc106177090"/>
      <w:bookmarkStart w:id="4590" w:name="_Toc114242258"/>
      <w:bookmarkStart w:id="4591" w:name="_Toc123044254"/>
      <w:bookmarkStart w:id="4592" w:name="_Toc124157893"/>
      <w:bookmarkStart w:id="4593" w:name="_Toc124259816"/>
      <w:bookmarkStart w:id="4594" w:name="_Toc130584887"/>
      <w:bookmarkStart w:id="4595" w:name="_Toc137464543"/>
      <w:bookmarkStart w:id="4596" w:name="_Toc138884212"/>
      <w:bookmarkStart w:id="4597" w:name="_Toc145643413"/>
      <w:bookmarkStart w:id="4598" w:name="_Toc155472247"/>
      <w:bookmarkStart w:id="4599" w:name="_Toc155777136"/>
      <w:bookmarkStart w:id="4600" w:name="_Toc161668468"/>
      <w:bookmarkStart w:id="4601" w:name="_Toc169713788"/>
      <w:bookmarkStart w:id="4602" w:name="_Toc176445339"/>
      <w:r>
        <w:t>9.7.1</w:t>
      </w:r>
      <w:r>
        <w:tab/>
        <w:t>General</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p>
    <w:p w14:paraId="5F13FB15" w14:textId="77777777" w:rsidR="00E17859" w:rsidRDefault="00E17859" w:rsidP="00E17859">
      <w:bookmarkStart w:id="4603"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4603"/>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604" w:name="_Toc90422834"/>
      <w:bookmarkStart w:id="4605" w:name="_Toc82621987"/>
      <w:bookmarkStart w:id="4606" w:name="_Toc74663446"/>
      <w:bookmarkStart w:id="4607" w:name="_Toc67916825"/>
      <w:bookmarkStart w:id="4608" w:name="_Toc61179529"/>
      <w:bookmarkStart w:id="4609" w:name="_Toc61179059"/>
      <w:bookmarkStart w:id="4610" w:name="_Toc53178821"/>
      <w:bookmarkStart w:id="4611" w:name="_Toc53178370"/>
      <w:bookmarkStart w:id="4612" w:name="_Toc45893650"/>
      <w:bookmarkStart w:id="4613" w:name="_Toc44712337"/>
      <w:bookmarkStart w:id="4614" w:name="_Toc37267734"/>
      <w:bookmarkStart w:id="4615" w:name="_Toc37260346"/>
      <w:bookmarkStart w:id="4616" w:name="_Toc36817424"/>
      <w:bookmarkStart w:id="4617" w:name="_Toc29811872"/>
      <w:bookmarkStart w:id="4618" w:name="_Toc21127663"/>
      <w:bookmarkStart w:id="4619" w:name="_Toc104311077"/>
      <w:bookmarkStart w:id="4620" w:name="_Toc106126778"/>
      <w:bookmarkStart w:id="4621" w:name="_Toc106177091"/>
      <w:bookmarkStart w:id="4622" w:name="_Toc114242259"/>
      <w:bookmarkStart w:id="4623" w:name="_Toc123044255"/>
      <w:bookmarkStart w:id="4624" w:name="_Toc124157894"/>
      <w:bookmarkStart w:id="4625" w:name="_Toc124259817"/>
      <w:bookmarkStart w:id="4626" w:name="_Toc130584888"/>
      <w:bookmarkStart w:id="4627" w:name="_Toc137464544"/>
      <w:bookmarkStart w:id="4628" w:name="_Toc138884213"/>
      <w:bookmarkStart w:id="4629" w:name="_Toc145643414"/>
      <w:bookmarkStart w:id="4630" w:name="_Toc155472248"/>
      <w:bookmarkStart w:id="4631" w:name="_Toc155777137"/>
      <w:bookmarkStart w:id="4632" w:name="_Toc161668469"/>
      <w:bookmarkStart w:id="4633" w:name="_Toc169713789"/>
      <w:bookmarkStart w:id="4634" w:name="_Toc176445340"/>
      <w:r>
        <w:t>9.7.2</w:t>
      </w:r>
      <w:r>
        <w:tab/>
        <w:t>OTA occupied bandwidth</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6F5F66C5" w14:textId="77777777" w:rsidR="00E17859" w:rsidRDefault="00E17859" w:rsidP="00DB39F1">
      <w:pPr>
        <w:pStyle w:val="Heading4"/>
      </w:pPr>
      <w:bookmarkStart w:id="4635" w:name="_Toc90422835"/>
      <w:bookmarkStart w:id="4636" w:name="_Toc82621988"/>
      <w:bookmarkStart w:id="4637" w:name="_Toc74663447"/>
      <w:bookmarkStart w:id="4638" w:name="_Toc67916826"/>
      <w:bookmarkStart w:id="4639" w:name="_Toc61179530"/>
      <w:bookmarkStart w:id="4640" w:name="_Toc61179060"/>
      <w:bookmarkStart w:id="4641" w:name="_Toc53178822"/>
      <w:bookmarkStart w:id="4642" w:name="_Toc53178371"/>
      <w:bookmarkStart w:id="4643" w:name="_Toc45893651"/>
      <w:bookmarkStart w:id="4644" w:name="_Toc44712338"/>
      <w:bookmarkStart w:id="4645" w:name="_Toc37267735"/>
      <w:bookmarkStart w:id="4646" w:name="_Toc37260347"/>
      <w:bookmarkStart w:id="4647" w:name="_Toc36817425"/>
      <w:bookmarkStart w:id="4648" w:name="_Toc29811873"/>
      <w:bookmarkStart w:id="4649" w:name="_Toc21127664"/>
      <w:bookmarkStart w:id="4650" w:name="_Toc104311078"/>
      <w:bookmarkStart w:id="4651" w:name="_Toc106126779"/>
      <w:bookmarkStart w:id="4652" w:name="_Toc106177092"/>
      <w:bookmarkStart w:id="4653" w:name="_Toc114242260"/>
      <w:bookmarkStart w:id="4654" w:name="_Toc123044256"/>
      <w:bookmarkStart w:id="4655" w:name="_Toc124157895"/>
      <w:bookmarkStart w:id="4656" w:name="_Toc124259818"/>
      <w:bookmarkStart w:id="4657" w:name="_Toc130584889"/>
      <w:bookmarkStart w:id="4658" w:name="_Toc137464545"/>
      <w:bookmarkStart w:id="4659" w:name="_Toc138884214"/>
      <w:bookmarkStart w:id="4660" w:name="_Toc145643415"/>
      <w:bookmarkStart w:id="4661" w:name="_Toc155472249"/>
      <w:bookmarkStart w:id="4662" w:name="_Toc155777138"/>
      <w:bookmarkStart w:id="4663" w:name="_Toc161668470"/>
      <w:bookmarkStart w:id="4664" w:name="_Toc169713790"/>
      <w:bookmarkStart w:id="4665" w:name="_Toc176445341"/>
      <w:r>
        <w:t>9.7.2.1</w:t>
      </w:r>
      <w:r>
        <w:tab/>
        <w:t>General</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6664D1E1" w:rsidR="00E17859" w:rsidRDefault="00E17859" w:rsidP="00E17859">
      <w:pPr>
        <w:pStyle w:val="Heading4"/>
        <w:rPr>
          <w:szCs w:val="28"/>
        </w:rPr>
      </w:pPr>
      <w:bookmarkStart w:id="4666" w:name="_Toc90422836"/>
      <w:bookmarkStart w:id="4667" w:name="_Toc82621989"/>
      <w:bookmarkStart w:id="4668" w:name="_Toc74663448"/>
      <w:bookmarkStart w:id="4669" w:name="_Toc67916827"/>
      <w:bookmarkStart w:id="4670" w:name="_Toc61179531"/>
      <w:bookmarkStart w:id="4671" w:name="_Toc61179061"/>
      <w:bookmarkStart w:id="4672" w:name="_Toc53178823"/>
      <w:bookmarkStart w:id="4673" w:name="_Toc53178372"/>
      <w:bookmarkStart w:id="4674" w:name="_Toc45893652"/>
      <w:bookmarkStart w:id="4675" w:name="_Toc44712339"/>
      <w:bookmarkStart w:id="4676" w:name="_Toc37267736"/>
      <w:bookmarkStart w:id="4677" w:name="_Toc37260348"/>
      <w:bookmarkStart w:id="4678" w:name="_Toc36817426"/>
      <w:bookmarkStart w:id="4679" w:name="_Toc29811874"/>
      <w:bookmarkStart w:id="4680" w:name="_Toc21127665"/>
      <w:bookmarkStart w:id="4681" w:name="_Toc104311079"/>
      <w:bookmarkStart w:id="4682" w:name="_Toc106126780"/>
      <w:bookmarkStart w:id="4683" w:name="_Toc106177093"/>
      <w:bookmarkStart w:id="4684" w:name="_Toc114242261"/>
      <w:bookmarkStart w:id="4685" w:name="_Toc123044257"/>
      <w:bookmarkStart w:id="4686" w:name="_Toc124157896"/>
      <w:bookmarkStart w:id="4687" w:name="_Toc124259819"/>
      <w:bookmarkStart w:id="4688" w:name="_Toc130584890"/>
      <w:bookmarkStart w:id="4689" w:name="_Toc137464546"/>
      <w:bookmarkStart w:id="4690" w:name="_Toc138884215"/>
      <w:bookmarkStart w:id="4691" w:name="_Toc145643416"/>
      <w:bookmarkStart w:id="4692" w:name="_Toc155472250"/>
      <w:bookmarkStart w:id="4693" w:name="_Toc155777139"/>
      <w:bookmarkStart w:id="4694" w:name="_Toc161668471"/>
      <w:bookmarkStart w:id="4695" w:name="_Toc169713791"/>
      <w:bookmarkStart w:id="4696" w:name="_Toc176445342"/>
      <w:r>
        <w:t>9.7.2.2</w:t>
      </w:r>
      <w:r>
        <w:tab/>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4695"/>
      <w:bookmarkEnd w:id="4696"/>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697" w:name="_Toc90422837"/>
      <w:bookmarkStart w:id="4698" w:name="_Toc82621990"/>
      <w:bookmarkStart w:id="4699" w:name="_Toc74663449"/>
      <w:bookmarkStart w:id="4700" w:name="_Toc67916828"/>
      <w:bookmarkStart w:id="4701" w:name="_Toc61179532"/>
      <w:bookmarkStart w:id="4702" w:name="_Toc61179062"/>
      <w:bookmarkStart w:id="4703" w:name="_Toc53178824"/>
      <w:bookmarkStart w:id="4704" w:name="_Toc53178373"/>
      <w:bookmarkStart w:id="4705" w:name="_Toc45893653"/>
      <w:bookmarkStart w:id="4706" w:name="_Toc44712340"/>
      <w:bookmarkStart w:id="4707" w:name="_Toc37267737"/>
      <w:bookmarkStart w:id="4708" w:name="_Toc37260349"/>
      <w:bookmarkStart w:id="4709" w:name="_Toc36817427"/>
      <w:bookmarkStart w:id="4710" w:name="_Toc29811875"/>
      <w:bookmarkStart w:id="4711" w:name="_Toc21127666"/>
    </w:p>
    <w:p w14:paraId="400D7293" w14:textId="1E16F35A" w:rsidR="00E17859" w:rsidRDefault="00E17859" w:rsidP="00E17859">
      <w:pPr>
        <w:pStyle w:val="Heading3"/>
      </w:pPr>
      <w:bookmarkStart w:id="4712" w:name="_Toc104311080"/>
      <w:bookmarkStart w:id="4713" w:name="_Toc106126781"/>
      <w:bookmarkStart w:id="4714" w:name="_Toc106177094"/>
      <w:bookmarkStart w:id="4715" w:name="_Toc114242262"/>
      <w:bookmarkStart w:id="4716" w:name="_Toc123044258"/>
      <w:bookmarkStart w:id="4717" w:name="_Toc124157897"/>
      <w:bookmarkStart w:id="4718" w:name="_Toc124259820"/>
      <w:bookmarkStart w:id="4719" w:name="_Toc130584891"/>
      <w:bookmarkStart w:id="4720" w:name="_Toc137464547"/>
      <w:bookmarkStart w:id="4721" w:name="_Toc138884216"/>
      <w:bookmarkStart w:id="4722" w:name="_Toc145643417"/>
      <w:bookmarkStart w:id="4723" w:name="_Toc155472251"/>
      <w:bookmarkStart w:id="4724" w:name="_Toc155777140"/>
      <w:bookmarkStart w:id="4725" w:name="_Toc161668472"/>
      <w:bookmarkStart w:id="4726" w:name="_Toc169713792"/>
      <w:bookmarkStart w:id="4727" w:name="_Toc176445343"/>
      <w:r>
        <w:t>9.7.3</w:t>
      </w:r>
      <w:r>
        <w:tab/>
        <w:t>OTA Adjacent Channel Leakage Power Ratio (ACLR)</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5EF15222" w14:textId="77777777" w:rsidR="00E17859" w:rsidRDefault="00E17859" w:rsidP="00E17859">
      <w:pPr>
        <w:pStyle w:val="Heading4"/>
      </w:pPr>
      <w:bookmarkStart w:id="4728" w:name="_Toc90422838"/>
      <w:bookmarkStart w:id="4729" w:name="_Toc82621991"/>
      <w:bookmarkStart w:id="4730" w:name="_Toc74663450"/>
      <w:bookmarkStart w:id="4731" w:name="_Toc67916829"/>
      <w:bookmarkStart w:id="4732" w:name="_Toc61179533"/>
      <w:bookmarkStart w:id="4733" w:name="_Toc61179063"/>
      <w:bookmarkStart w:id="4734" w:name="_Toc53178825"/>
      <w:bookmarkStart w:id="4735" w:name="_Toc53178374"/>
      <w:bookmarkStart w:id="4736" w:name="_Toc45893654"/>
      <w:bookmarkStart w:id="4737" w:name="_Toc44712341"/>
      <w:bookmarkStart w:id="4738" w:name="_Toc37267738"/>
      <w:bookmarkStart w:id="4739" w:name="_Toc37260350"/>
      <w:bookmarkStart w:id="4740" w:name="_Toc36817428"/>
      <w:bookmarkStart w:id="4741" w:name="_Toc29811876"/>
      <w:bookmarkStart w:id="4742" w:name="_Toc21127667"/>
      <w:bookmarkStart w:id="4743" w:name="_Toc104311081"/>
      <w:bookmarkStart w:id="4744" w:name="_Toc106126782"/>
      <w:bookmarkStart w:id="4745" w:name="_Toc106177095"/>
      <w:bookmarkStart w:id="4746" w:name="_Toc114242263"/>
      <w:bookmarkStart w:id="4747" w:name="_Toc123044259"/>
      <w:bookmarkStart w:id="4748" w:name="_Toc124157898"/>
      <w:bookmarkStart w:id="4749" w:name="_Toc124259821"/>
      <w:bookmarkStart w:id="4750" w:name="_Toc130584892"/>
      <w:bookmarkStart w:id="4751" w:name="_Toc137464548"/>
      <w:bookmarkStart w:id="4752" w:name="_Toc138884217"/>
      <w:bookmarkStart w:id="4753" w:name="_Toc145643418"/>
      <w:bookmarkStart w:id="4754" w:name="_Toc155472252"/>
      <w:bookmarkStart w:id="4755" w:name="_Toc155777141"/>
      <w:bookmarkStart w:id="4756" w:name="_Toc161668473"/>
      <w:bookmarkStart w:id="4757" w:name="_Toc169713793"/>
      <w:bookmarkStart w:id="4758" w:name="_Toc176445344"/>
      <w:r>
        <w:t>9.7.3.1</w:t>
      </w:r>
      <w:r>
        <w:tab/>
        <w:t>General</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759" w:name="_Toc90422839"/>
      <w:bookmarkStart w:id="4760" w:name="_Toc82621992"/>
      <w:bookmarkStart w:id="4761" w:name="_Toc74663451"/>
      <w:bookmarkStart w:id="4762" w:name="_Toc67916830"/>
      <w:bookmarkStart w:id="4763" w:name="_Toc61179534"/>
      <w:bookmarkStart w:id="4764" w:name="_Toc61179064"/>
      <w:bookmarkStart w:id="4765" w:name="_Toc53178826"/>
      <w:bookmarkStart w:id="4766" w:name="_Toc53178375"/>
      <w:bookmarkStart w:id="4767" w:name="_Toc45893655"/>
      <w:bookmarkStart w:id="4768" w:name="_Toc44712342"/>
      <w:bookmarkStart w:id="4769" w:name="_Toc37267739"/>
      <w:bookmarkStart w:id="4770" w:name="_Toc37260351"/>
      <w:bookmarkStart w:id="4771" w:name="_Toc36817429"/>
      <w:bookmarkStart w:id="4772" w:name="_Toc29811877"/>
      <w:bookmarkStart w:id="4773" w:name="_Toc21127668"/>
      <w:bookmarkStart w:id="4774" w:name="_Toc104311082"/>
      <w:bookmarkStart w:id="4775" w:name="_Toc106126783"/>
      <w:bookmarkStart w:id="4776" w:name="_Toc106177096"/>
      <w:bookmarkStart w:id="4777" w:name="_Toc114242264"/>
      <w:bookmarkStart w:id="4778" w:name="_Toc123044260"/>
      <w:bookmarkStart w:id="4779" w:name="_Toc124157899"/>
      <w:bookmarkStart w:id="4780" w:name="_Toc124259822"/>
      <w:bookmarkStart w:id="4781" w:name="_Toc130584893"/>
      <w:bookmarkStart w:id="4782" w:name="_Toc137464549"/>
      <w:bookmarkStart w:id="4783" w:name="_Toc138884218"/>
      <w:bookmarkStart w:id="4784" w:name="_Toc145643419"/>
      <w:bookmarkStart w:id="4785" w:name="_Toc155472253"/>
      <w:bookmarkStart w:id="4786" w:name="_Toc155777142"/>
      <w:bookmarkStart w:id="4787" w:name="_Toc161668474"/>
      <w:bookmarkStart w:id="4788" w:name="_Toc169713794"/>
      <w:bookmarkStart w:id="4789" w:name="_Toc176445345"/>
      <w:r>
        <w:t>9.7.3.2</w:t>
      </w:r>
      <w:r>
        <w:tab/>
        <w:t xml:space="preserve">Minimum requirement for </w:t>
      </w:r>
      <w:r>
        <w:rPr>
          <w:i/>
        </w:rPr>
        <w:t>SAN type 1-O</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4790" w:name="_Toc169713795"/>
      <w:bookmarkStart w:id="4791" w:name="_Toc176445346"/>
      <w:r w:rsidRPr="00B74040">
        <w:lastRenderedPageBreak/>
        <w:t>9</w:t>
      </w:r>
      <w:r>
        <w:t>.7.3.3</w:t>
      </w:r>
      <w:r w:rsidRPr="00B74040">
        <w:tab/>
        <w:t xml:space="preserve">Minimum requirement for </w:t>
      </w:r>
      <w:r>
        <w:rPr>
          <w:i/>
        </w:rPr>
        <w:t>SAN type 2</w:t>
      </w:r>
      <w:r w:rsidRPr="00B74040">
        <w:rPr>
          <w:i/>
        </w:rPr>
        <w:t>-O</w:t>
      </w:r>
      <w:bookmarkEnd w:id="4790"/>
      <w:bookmarkEnd w:id="4791"/>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77777777" w:rsidR="00C437B3" w:rsidRPr="00F95B02" w:rsidRDefault="00C437B3" w:rsidP="00D13E28">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4792" w:name="_Toc21127670"/>
      <w:bookmarkStart w:id="4793" w:name="_Toc29811879"/>
      <w:bookmarkStart w:id="4794" w:name="_Toc36817431"/>
      <w:bookmarkStart w:id="4795" w:name="_Toc37260353"/>
      <w:bookmarkStart w:id="4796" w:name="_Toc37267741"/>
      <w:bookmarkStart w:id="4797" w:name="_Toc44712344"/>
      <w:bookmarkStart w:id="4798" w:name="_Toc45893657"/>
      <w:bookmarkStart w:id="4799" w:name="_Toc53178377"/>
      <w:bookmarkStart w:id="4800" w:name="_Toc53178828"/>
      <w:bookmarkStart w:id="4801" w:name="_Toc61179066"/>
      <w:bookmarkStart w:id="4802" w:name="_Toc61179536"/>
      <w:bookmarkStart w:id="4803" w:name="_Toc67916832"/>
      <w:bookmarkStart w:id="4804" w:name="_Toc74663453"/>
      <w:bookmarkStart w:id="4805" w:name="_Toc82621994"/>
      <w:bookmarkStart w:id="4806" w:name="_Toc90422841"/>
      <w:bookmarkStart w:id="4807" w:name="_Toc104311083"/>
      <w:bookmarkStart w:id="4808" w:name="_Toc106126784"/>
      <w:bookmarkStart w:id="4809" w:name="_Toc106177097"/>
      <w:bookmarkStart w:id="4810" w:name="_Toc114242265"/>
      <w:bookmarkStart w:id="4811" w:name="_Toc123044261"/>
      <w:bookmarkStart w:id="4812" w:name="_Toc124157900"/>
      <w:bookmarkStart w:id="4813" w:name="_Toc124259823"/>
      <w:bookmarkStart w:id="4814" w:name="_Toc130584894"/>
      <w:bookmarkStart w:id="4815" w:name="_Toc137464550"/>
      <w:bookmarkStart w:id="4816" w:name="_Toc138884219"/>
      <w:bookmarkStart w:id="4817" w:name="_Toc145643420"/>
      <w:bookmarkStart w:id="4818" w:name="_Toc155472254"/>
      <w:bookmarkStart w:id="4819" w:name="_Toc155777143"/>
      <w:bookmarkStart w:id="4820" w:name="_Toc161668475"/>
      <w:bookmarkStart w:id="4821" w:name="_Toc169713796"/>
      <w:bookmarkStart w:id="4822" w:name="_Toc176445347"/>
      <w:r>
        <w:t>9.7.4</w:t>
      </w:r>
      <w:r>
        <w:tab/>
      </w:r>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r w:rsidR="00C1584F">
        <w:t>OTA</w:t>
      </w:r>
      <w:bookmarkStart w:id="4823" w:name="_Hlk496084370"/>
      <w:r w:rsidR="00C1584F">
        <w:t xml:space="preserve"> out-of-band emissions</w:t>
      </w:r>
      <w:bookmarkEnd w:id="4814"/>
      <w:bookmarkEnd w:id="4815"/>
      <w:bookmarkEnd w:id="4816"/>
      <w:bookmarkEnd w:id="4817"/>
      <w:bookmarkEnd w:id="4818"/>
      <w:bookmarkEnd w:id="4819"/>
      <w:bookmarkEnd w:id="4820"/>
      <w:bookmarkEnd w:id="4821"/>
      <w:bookmarkEnd w:id="4822"/>
      <w:bookmarkEnd w:id="4823"/>
    </w:p>
    <w:p w14:paraId="20C6F4E5" w14:textId="77777777" w:rsidR="00E17859" w:rsidRDefault="00E17859" w:rsidP="00E17859">
      <w:pPr>
        <w:pStyle w:val="Heading4"/>
      </w:pPr>
      <w:bookmarkStart w:id="4824" w:name="_Toc90422842"/>
      <w:bookmarkStart w:id="4825" w:name="_Toc82621995"/>
      <w:bookmarkStart w:id="4826" w:name="_Toc74663454"/>
      <w:bookmarkStart w:id="4827" w:name="_Toc67916833"/>
      <w:bookmarkStart w:id="4828" w:name="_Toc61179537"/>
      <w:bookmarkStart w:id="4829" w:name="_Toc61179067"/>
      <w:bookmarkStart w:id="4830" w:name="_Toc53178829"/>
      <w:bookmarkStart w:id="4831" w:name="_Toc53178378"/>
      <w:bookmarkStart w:id="4832" w:name="_Toc45893658"/>
      <w:bookmarkStart w:id="4833" w:name="_Toc44712345"/>
      <w:bookmarkStart w:id="4834" w:name="_Toc37267742"/>
      <w:bookmarkStart w:id="4835" w:name="_Toc37260354"/>
      <w:bookmarkStart w:id="4836" w:name="_Toc36817432"/>
      <w:bookmarkStart w:id="4837" w:name="_Toc29811880"/>
      <w:bookmarkStart w:id="4838" w:name="_Toc21127671"/>
      <w:bookmarkStart w:id="4839" w:name="_Toc104311084"/>
      <w:bookmarkStart w:id="4840" w:name="_Toc106126785"/>
      <w:bookmarkStart w:id="4841" w:name="_Toc106177098"/>
      <w:bookmarkStart w:id="4842" w:name="_Toc114242266"/>
      <w:bookmarkStart w:id="4843" w:name="_Toc123044262"/>
      <w:bookmarkStart w:id="4844" w:name="_Toc124157901"/>
      <w:bookmarkStart w:id="4845" w:name="_Toc124259824"/>
      <w:bookmarkStart w:id="4846" w:name="_Toc130584895"/>
      <w:bookmarkStart w:id="4847" w:name="_Toc137464551"/>
      <w:bookmarkStart w:id="4848" w:name="_Toc138884220"/>
      <w:bookmarkStart w:id="4849" w:name="_Toc145643421"/>
      <w:bookmarkStart w:id="4850" w:name="_Toc155472255"/>
      <w:bookmarkStart w:id="4851" w:name="_Toc155777144"/>
      <w:bookmarkStart w:id="4852" w:name="_Toc161668476"/>
      <w:bookmarkStart w:id="4853" w:name="_Toc169713797"/>
      <w:bookmarkStart w:id="4854" w:name="_Toc176445348"/>
      <w:r>
        <w:t>9.7.4.1</w:t>
      </w:r>
      <w:r>
        <w:tab/>
        <w:t>General</w:t>
      </w:r>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855" w:name="_Toc90422843"/>
      <w:bookmarkStart w:id="4856" w:name="_Toc82621996"/>
      <w:bookmarkStart w:id="4857" w:name="_Toc74663455"/>
      <w:bookmarkStart w:id="4858" w:name="_Toc67916834"/>
      <w:bookmarkStart w:id="4859" w:name="_Toc61179538"/>
      <w:bookmarkStart w:id="4860" w:name="_Toc61179068"/>
      <w:bookmarkStart w:id="4861" w:name="_Toc53178830"/>
      <w:bookmarkStart w:id="4862" w:name="_Toc53178379"/>
      <w:bookmarkStart w:id="4863" w:name="_Toc45893659"/>
      <w:bookmarkStart w:id="4864" w:name="_Toc44712346"/>
      <w:bookmarkStart w:id="4865" w:name="_Toc37267743"/>
      <w:bookmarkStart w:id="4866" w:name="_Toc37260355"/>
      <w:bookmarkStart w:id="4867" w:name="_Toc36817433"/>
      <w:bookmarkStart w:id="4868" w:name="_Toc29811881"/>
      <w:bookmarkStart w:id="4869" w:name="_Toc21127672"/>
      <w:bookmarkStart w:id="4870" w:name="_Toc104311085"/>
      <w:bookmarkStart w:id="4871" w:name="_Toc106126786"/>
      <w:bookmarkStart w:id="4872" w:name="_Toc106177099"/>
      <w:bookmarkStart w:id="4873" w:name="_Toc114242267"/>
      <w:bookmarkStart w:id="4874" w:name="_Toc123044263"/>
      <w:bookmarkStart w:id="4875" w:name="_Toc124157902"/>
      <w:bookmarkStart w:id="4876" w:name="_Toc124259825"/>
      <w:bookmarkStart w:id="4877" w:name="_Toc130584896"/>
      <w:bookmarkStart w:id="4878" w:name="_Toc137464552"/>
      <w:bookmarkStart w:id="4879" w:name="_Toc138884221"/>
      <w:bookmarkStart w:id="4880" w:name="_Toc145643422"/>
      <w:bookmarkStart w:id="4881" w:name="_Toc155472256"/>
      <w:bookmarkStart w:id="4882" w:name="_Toc155777145"/>
      <w:bookmarkStart w:id="4883" w:name="_Toc161668477"/>
      <w:bookmarkStart w:id="4884" w:name="_Toc169713798"/>
      <w:bookmarkStart w:id="4885" w:name="_Toc176445349"/>
      <w:r>
        <w:t>9.7.4.2</w:t>
      </w:r>
      <w:r>
        <w:tab/>
        <w:t xml:space="preserve">Minimum requirement for </w:t>
      </w:r>
      <w:r>
        <w:rPr>
          <w:i/>
        </w:rPr>
        <w:t>SAN type 1-O</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4886" w:name="_Toc169713799"/>
      <w:bookmarkStart w:id="4887" w:name="_Toc176445350"/>
      <w:r>
        <w:t>9.7.4.3</w:t>
      </w:r>
      <w:r w:rsidRPr="00B74040">
        <w:tab/>
        <w:t xml:space="preserve">Minimum requirement for </w:t>
      </w:r>
      <w:r>
        <w:rPr>
          <w:i/>
        </w:rPr>
        <w:t>SAN type 2</w:t>
      </w:r>
      <w:r w:rsidRPr="00B74040">
        <w:rPr>
          <w:i/>
        </w:rPr>
        <w:t>-O</w:t>
      </w:r>
      <w:bookmarkEnd w:id="4886"/>
      <w:bookmarkEnd w:id="4887"/>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w:t>
      </w:r>
      <w:r w:rsidRPr="00B74040">
        <w:rPr>
          <w:rFonts w:eastAsia="DengXian"/>
        </w:rPr>
        <w:lastRenderedPageBreak/>
        <w:t>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4888" w:name="_Toc90422850"/>
      <w:bookmarkStart w:id="4889" w:name="_Toc82622003"/>
      <w:bookmarkStart w:id="4890" w:name="_Toc74663462"/>
      <w:bookmarkStart w:id="4891" w:name="_Toc67916841"/>
      <w:bookmarkStart w:id="4892" w:name="_Toc61179545"/>
      <w:bookmarkStart w:id="4893" w:name="_Toc61179075"/>
      <w:bookmarkStart w:id="4894" w:name="_Toc53178837"/>
      <w:bookmarkStart w:id="4895" w:name="_Toc53178386"/>
      <w:bookmarkStart w:id="4896" w:name="_Toc45893668"/>
      <w:bookmarkStart w:id="4897" w:name="_Toc44712356"/>
      <w:bookmarkStart w:id="4898" w:name="_Toc37267751"/>
      <w:bookmarkStart w:id="4899" w:name="_Toc37260363"/>
      <w:bookmarkStart w:id="4900" w:name="_Toc36817441"/>
      <w:bookmarkStart w:id="4901" w:name="_Toc29811889"/>
      <w:bookmarkStart w:id="4902" w:name="_Toc21127680"/>
      <w:bookmarkStart w:id="4903" w:name="_Toc104311086"/>
      <w:bookmarkStart w:id="4904" w:name="_Toc106126787"/>
      <w:bookmarkStart w:id="4905" w:name="_Toc106177100"/>
      <w:bookmarkStart w:id="4906" w:name="_Toc114242268"/>
      <w:bookmarkStart w:id="4907" w:name="_Toc123044264"/>
      <w:bookmarkStart w:id="4908" w:name="_Toc124157903"/>
      <w:bookmarkStart w:id="4909" w:name="_Toc124259826"/>
      <w:bookmarkStart w:id="4910" w:name="_Toc130584897"/>
      <w:bookmarkStart w:id="4911" w:name="_Toc137464553"/>
      <w:bookmarkStart w:id="4912" w:name="_Toc138884222"/>
      <w:bookmarkStart w:id="4913" w:name="_Toc145643423"/>
      <w:bookmarkStart w:id="4914" w:name="_Toc155472257"/>
      <w:bookmarkStart w:id="4915" w:name="_Toc155777146"/>
      <w:bookmarkStart w:id="4916" w:name="_Toc161668478"/>
      <w:bookmarkStart w:id="4917" w:name="_Toc169713800"/>
      <w:bookmarkStart w:id="4918" w:name="_Toc176445351"/>
      <w:r>
        <w:t>9.7.5</w:t>
      </w:r>
      <w:r>
        <w:tab/>
        <w:t>OTA transmitter spurious emissions</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294EE3C0" w14:textId="77777777" w:rsidR="00E17859" w:rsidRDefault="00E17859" w:rsidP="00E17859">
      <w:pPr>
        <w:pStyle w:val="Heading4"/>
      </w:pPr>
      <w:bookmarkStart w:id="4919" w:name="_Toc90422851"/>
      <w:bookmarkStart w:id="4920" w:name="_Toc82622004"/>
      <w:bookmarkStart w:id="4921" w:name="_Toc74663463"/>
      <w:bookmarkStart w:id="4922" w:name="_Toc67916842"/>
      <w:bookmarkStart w:id="4923" w:name="_Toc61179546"/>
      <w:bookmarkStart w:id="4924" w:name="_Toc61179076"/>
      <w:bookmarkStart w:id="4925" w:name="_Toc53178838"/>
      <w:bookmarkStart w:id="4926" w:name="_Toc53178387"/>
      <w:bookmarkStart w:id="4927" w:name="_Toc45893669"/>
      <w:bookmarkStart w:id="4928" w:name="_Toc44712357"/>
      <w:bookmarkStart w:id="4929" w:name="_Toc37267752"/>
      <w:bookmarkStart w:id="4930" w:name="_Toc37260364"/>
      <w:bookmarkStart w:id="4931" w:name="_Toc36817442"/>
      <w:bookmarkStart w:id="4932" w:name="_Toc29811890"/>
      <w:bookmarkStart w:id="4933" w:name="_Toc21127681"/>
      <w:bookmarkStart w:id="4934" w:name="_Toc104311087"/>
      <w:bookmarkStart w:id="4935" w:name="_Toc106126788"/>
      <w:bookmarkStart w:id="4936" w:name="_Toc106177101"/>
      <w:bookmarkStart w:id="4937" w:name="_Toc114242269"/>
      <w:bookmarkStart w:id="4938" w:name="_Toc123044265"/>
      <w:bookmarkStart w:id="4939" w:name="_Toc124157904"/>
      <w:bookmarkStart w:id="4940" w:name="_Toc124259827"/>
      <w:bookmarkStart w:id="4941" w:name="_Toc130584898"/>
      <w:bookmarkStart w:id="4942" w:name="_Toc137464554"/>
      <w:bookmarkStart w:id="4943" w:name="_Toc138884223"/>
      <w:bookmarkStart w:id="4944" w:name="_Toc145643424"/>
      <w:bookmarkStart w:id="4945" w:name="_Toc155472258"/>
      <w:bookmarkStart w:id="4946" w:name="_Toc155777147"/>
      <w:bookmarkStart w:id="4947" w:name="_Toc161668479"/>
      <w:bookmarkStart w:id="4948" w:name="_Toc169713801"/>
      <w:bookmarkStart w:id="4949" w:name="_Toc176445352"/>
      <w:r>
        <w:t>9.7.5.1</w:t>
      </w:r>
      <w:r>
        <w:tab/>
        <w:t>General</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950" w:name="_Toc90422852"/>
      <w:bookmarkStart w:id="4951" w:name="_Toc82622005"/>
      <w:bookmarkStart w:id="4952" w:name="_Toc74663464"/>
      <w:bookmarkStart w:id="4953" w:name="_Toc67916843"/>
      <w:bookmarkStart w:id="4954" w:name="_Toc61179547"/>
      <w:bookmarkStart w:id="4955" w:name="_Toc61179077"/>
      <w:bookmarkStart w:id="4956" w:name="_Toc53178839"/>
      <w:bookmarkStart w:id="4957" w:name="_Toc53178388"/>
      <w:bookmarkStart w:id="4958" w:name="_Toc45893670"/>
      <w:bookmarkStart w:id="4959" w:name="_Toc44712358"/>
      <w:bookmarkStart w:id="4960" w:name="_Toc37267753"/>
      <w:bookmarkStart w:id="4961" w:name="_Toc37260365"/>
      <w:bookmarkStart w:id="4962" w:name="_Toc36817443"/>
      <w:bookmarkStart w:id="4963" w:name="_Toc29811891"/>
      <w:bookmarkStart w:id="4964" w:name="_Toc21127682"/>
      <w:bookmarkStart w:id="4965" w:name="_Toc104311088"/>
      <w:bookmarkStart w:id="4966" w:name="_Toc106126789"/>
      <w:bookmarkStart w:id="4967" w:name="_Toc106177102"/>
      <w:bookmarkStart w:id="4968" w:name="_Toc114242270"/>
      <w:bookmarkStart w:id="4969" w:name="_Toc123044266"/>
      <w:bookmarkStart w:id="4970" w:name="_Toc124157905"/>
      <w:bookmarkStart w:id="4971" w:name="_Toc124259828"/>
      <w:bookmarkStart w:id="4972" w:name="_Toc130584899"/>
      <w:bookmarkStart w:id="4973" w:name="_Toc137464555"/>
      <w:bookmarkStart w:id="4974" w:name="_Toc138884224"/>
      <w:bookmarkStart w:id="4975" w:name="_Toc145643425"/>
      <w:bookmarkStart w:id="4976" w:name="_Toc155472259"/>
      <w:bookmarkStart w:id="4977" w:name="_Toc155777148"/>
      <w:bookmarkStart w:id="4978" w:name="_Toc161668480"/>
      <w:bookmarkStart w:id="4979" w:name="_Toc169713802"/>
      <w:bookmarkStart w:id="4980" w:name="_Toc176445353"/>
      <w:r>
        <w:t>9.7.5.2</w:t>
      </w:r>
      <w:r>
        <w:tab/>
        <w:t>Minimum requirement for</w:t>
      </w:r>
      <w:r>
        <w:rPr>
          <w:rFonts w:hint="eastAsia"/>
          <w:i/>
        </w:rPr>
        <w:t xml:space="preserve"> SAN</w:t>
      </w:r>
      <w:r>
        <w:rPr>
          <w:i/>
        </w:rPr>
        <w:t xml:space="preserve"> type 1-O</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53AEF6E1" w14:textId="77777777" w:rsidR="00E17859" w:rsidRDefault="00E17859" w:rsidP="00E17859">
      <w:pPr>
        <w:pStyle w:val="Heading5"/>
      </w:pPr>
      <w:bookmarkStart w:id="4981" w:name="_Toc90422853"/>
      <w:bookmarkStart w:id="4982" w:name="_Toc82622006"/>
      <w:bookmarkStart w:id="4983" w:name="_Toc74663465"/>
      <w:bookmarkStart w:id="4984" w:name="_Toc67916844"/>
      <w:bookmarkStart w:id="4985" w:name="_Toc61179548"/>
      <w:bookmarkStart w:id="4986" w:name="_Toc61179078"/>
      <w:bookmarkStart w:id="4987" w:name="_Toc53178840"/>
      <w:bookmarkStart w:id="4988" w:name="_Toc53178389"/>
      <w:bookmarkStart w:id="4989" w:name="_Toc45893671"/>
      <w:bookmarkStart w:id="4990" w:name="_Toc44712359"/>
      <w:bookmarkStart w:id="4991" w:name="_Toc37267754"/>
      <w:bookmarkStart w:id="4992" w:name="_Toc37260366"/>
      <w:bookmarkStart w:id="4993" w:name="_Toc36817444"/>
      <w:bookmarkStart w:id="4994" w:name="_Toc29811892"/>
      <w:bookmarkStart w:id="4995" w:name="_Toc21127683"/>
      <w:bookmarkStart w:id="4996" w:name="_Toc104311089"/>
      <w:bookmarkStart w:id="4997" w:name="_Toc106126790"/>
      <w:bookmarkStart w:id="4998" w:name="_Toc106177103"/>
      <w:bookmarkStart w:id="4999" w:name="_Toc114242271"/>
      <w:bookmarkStart w:id="5000" w:name="_Toc123044267"/>
      <w:bookmarkStart w:id="5001" w:name="_Toc124157906"/>
      <w:bookmarkStart w:id="5002" w:name="_Toc124259829"/>
      <w:bookmarkStart w:id="5003" w:name="_Toc130584900"/>
      <w:bookmarkStart w:id="5004" w:name="_Toc137464556"/>
      <w:bookmarkStart w:id="5005" w:name="_Toc138884225"/>
      <w:bookmarkStart w:id="5006" w:name="_Toc145643426"/>
      <w:bookmarkStart w:id="5007" w:name="_Toc155472260"/>
      <w:bookmarkStart w:id="5008" w:name="_Toc155777149"/>
      <w:bookmarkStart w:id="5009" w:name="_Toc161668481"/>
      <w:bookmarkStart w:id="5010" w:name="_Toc169713803"/>
      <w:bookmarkStart w:id="5011" w:name="_Toc176445354"/>
      <w:r>
        <w:t>9.7.5.2.1</w:t>
      </w:r>
      <w:r>
        <w:tab/>
        <w:t>General</w:t>
      </w:r>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012" w:name="_Toc90422854"/>
      <w:bookmarkStart w:id="5013" w:name="_Toc82622007"/>
      <w:bookmarkStart w:id="5014" w:name="_Toc74663466"/>
      <w:bookmarkStart w:id="5015" w:name="_Toc67916845"/>
      <w:bookmarkStart w:id="5016" w:name="_Toc61179549"/>
      <w:bookmarkStart w:id="5017" w:name="_Toc61179079"/>
      <w:bookmarkStart w:id="5018" w:name="_Toc53178841"/>
      <w:bookmarkStart w:id="5019" w:name="_Toc53178390"/>
      <w:bookmarkStart w:id="5020" w:name="_Toc45893672"/>
      <w:bookmarkStart w:id="5021" w:name="_Toc44712360"/>
      <w:bookmarkStart w:id="5022" w:name="_Toc37267755"/>
      <w:bookmarkStart w:id="5023" w:name="_Toc37260367"/>
      <w:bookmarkStart w:id="5024" w:name="_Toc36817445"/>
      <w:bookmarkStart w:id="5025" w:name="_Toc29811893"/>
      <w:bookmarkStart w:id="5026" w:name="_Toc21127684"/>
      <w:bookmarkStart w:id="5027" w:name="_Toc104311090"/>
      <w:bookmarkStart w:id="5028" w:name="_Toc106126791"/>
      <w:bookmarkStart w:id="5029" w:name="_Toc106177104"/>
      <w:bookmarkStart w:id="5030" w:name="_Toc114242272"/>
      <w:bookmarkStart w:id="5031" w:name="_Toc123044268"/>
      <w:bookmarkStart w:id="5032" w:name="_Toc124157907"/>
      <w:bookmarkStart w:id="5033" w:name="_Toc124259830"/>
      <w:bookmarkStart w:id="5034" w:name="_Toc130584901"/>
      <w:bookmarkStart w:id="5035" w:name="_Toc137464557"/>
      <w:bookmarkStart w:id="5036" w:name="_Toc138884226"/>
      <w:bookmarkStart w:id="5037" w:name="_Toc145643427"/>
      <w:bookmarkStart w:id="5038" w:name="_Toc155472261"/>
      <w:bookmarkStart w:id="5039" w:name="_Toc155777150"/>
      <w:bookmarkStart w:id="5040" w:name="_Toc161668482"/>
      <w:bookmarkStart w:id="5041" w:name="_Toc169713804"/>
      <w:bookmarkStart w:id="5042" w:name="_Toc176445355"/>
      <w:r>
        <w:t>9.7.5.2.2</w:t>
      </w:r>
      <w:r>
        <w:tab/>
        <w:t>General OTA transmitter spurious emissions requirements</w:t>
      </w:r>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3BB2B0B9" w14:textId="63539AB7" w:rsidR="001C30EA" w:rsidRPr="00A9637C" w:rsidRDefault="003116AF" w:rsidP="001C30EA">
      <w:pPr>
        <w:keepNext/>
        <w:rPr>
          <w:rFonts w:cs="v5.0.0"/>
          <w:lang w:val="en-US"/>
        </w:rPr>
      </w:pPr>
      <w:bookmarkStart w:id="5043" w:name="_Toc90422855"/>
      <w:bookmarkStart w:id="5044" w:name="_Toc82622008"/>
      <w:bookmarkStart w:id="5045" w:name="_Toc74663467"/>
      <w:bookmarkStart w:id="5046" w:name="_Toc67916846"/>
      <w:bookmarkStart w:id="5047" w:name="_Toc61179550"/>
      <w:bookmarkStart w:id="5048" w:name="_Toc61179080"/>
      <w:bookmarkStart w:id="5049" w:name="_Toc53178842"/>
      <w:bookmarkStart w:id="5050" w:name="_Toc53178391"/>
      <w:bookmarkStart w:id="5051" w:name="_Toc45893673"/>
      <w:bookmarkStart w:id="5052" w:name="_Toc44712361"/>
      <w:bookmarkStart w:id="5053" w:name="_Toc37267756"/>
      <w:bookmarkStart w:id="5054" w:name="_Toc37260368"/>
      <w:bookmarkStart w:id="5055" w:name="_Toc36817446"/>
      <w:bookmarkStart w:id="5056" w:name="_Toc29811894"/>
      <w:bookmarkStart w:id="5057" w:name="_Toc21127685"/>
      <w:bookmarkStart w:id="5058" w:name="_Toc104311091"/>
      <w:bookmarkStart w:id="5059" w:name="_Toc106126792"/>
      <w:bookmarkStart w:id="5060"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061" w:name="_Toc124157908"/>
      <w:bookmarkStart w:id="5062" w:name="_Toc124259831"/>
      <w:bookmarkStart w:id="5063" w:name="_Toc130584902"/>
      <w:bookmarkStart w:id="5064" w:name="_Toc137464558"/>
      <w:bookmarkStart w:id="5065" w:name="_Toc138884227"/>
      <w:bookmarkStart w:id="5066" w:name="_Toc145643428"/>
      <w:bookmarkStart w:id="5067" w:name="_Toc155472262"/>
      <w:bookmarkStart w:id="5068" w:name="_Toc155777151"/>
      <w:bookmarkStart w:id="5069" w:name="_Toc161668483"/>
      <w:bookmarkStart w:id="5070" w:name="_Toc169713805"/>
      <w:bookmarkStart w:id="5071" w:name="_Toc176445356"/>
      <w:bookmarkStart w:id="5072" w:name="_Toc9532"/>
      <w:bookmarkStart w:id="5073" w:name="_Toc114242273"/>
      <w:bookmarkStart w:id="5074" w:name="_Toc123044269"/>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061"/>
      <w:bookmarkEnd w:id="5062"/>
      <w:bookmarkEnd w:id="5063"/>
      <w:bookmarkEnd w:id="5064"/>
      <w:bookmarkEnd w:id="5065"/>
      <w:bookmarkEnd w:id="5066"/>
      <w:bookmarkEnd w:id="5067"/>
      <w:bookmarkEnd w:id="5068"/>
      <w:bookmarkEnd w:id="5069"/>
      <w:bookmarkEnd w:id="5070"/>
      <w:bookmarkEnd w:id="5071"/>
      <w:r w:rsidRPr="00F527E5">
        <w:rPr>
          <w:rFonts w:cs="Arial"/>
          <w:iCs/>
          <w:color w:val="000000" w:themeColor="text1"/>
        </w:rPr>
        <w:t xml:space="preserve"> </w:t>
      </w:r>
      <w:bookmarkEnd w:id="5072"/>
      <w:bookmarkEnd w:id="5073"/>
      <w:bookmarkEnd w:id="5074"/>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075" w:name="_Toc130584903"/>
      <w:bookmarkStart w:id="5076" w:name="_Toc137464559"/>
      <w:bookmarkStart w:id="5077" w:name="_Toc138884228"/>
      <w:bookmarkStart w:id="5078" w:name="_Toc145643429"/>
      <w:bookmarkStart w:id="5079" w:name="_Toc155472263"/>
      <w:bookmarkStart w:id="5080" w:name="_Toc155777152"/>
      <w:bookmarkStart w:id="5081" w:name="_Toc161668484"/>
      <w:bookmarkStart w:id="5082" w:name="_Toc169713806"/>
      <w:bookmarkStart w:id="5083" w:name="_Toc176445357"/>
      <w:r>
        <w:rPr>
          <w:lang w:eastAsia="zh-CN"/>
        </w:rPr>
        <w:lastRenderedPageBreak/>
        <w:t>9.7.5.2.4</w:t>
      </w:r>
      <w:r>
        <w:rPr>
          <w:lang w:eastAsia="zh-CN"/>
        </w:rPr>
        <w:tab/>
      </w:r>
      <w:r>
        <w:t>Additional spurious emissions requirements</w:t>
      </w:r>
      <w:bookmarkEnd w:id="5075"/>
      <w:bookmarkEnd w:id="5076"/>
      <w:bookmarkEnd w:id="5077"/>
      <w:bookmarkEnd w:id="5078"/>
      <w:bookmarkEnd w:id="5079"/>
      <w:bookmarkEnd w:id="5080"/>
      <w:bookmarkEnd w:id="5081"/>
      <w:bookmarkEnd w:id="5082"/>
      <w:bookmarkEnd w:id="5083"/>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084" w:name="_Toc169713807"/>
      <w:bookmarkStart w:id="5085" w:name="_Toc176445358"/>
      <w:r>
        <w:t>9.7.5.3</w:t>
      </w:r>
      <w:r w:rsidRPr="00B74040">
        <w:tab/>
        <w:t>Minimum requirement for</w:t>
      </w:r>
      <w:r w:rsidRPr="00B74040">
        <w:rPr>
          <w:rFonts w:hint="eastAsia"/>
          <w:i/>
        </w:rPr>
        <w:t xml:space="preserve"> SAN</w:t>
      </w:r>
      <w:r>
        <w:rPr>
          <w:i/>
        </w:rPr>
        <w:t xml:space="preserve"> type 2</w:t>
      </w:r>
      <w:r w:rsidRPr="00B74040">
        <w:rPr>
          <w:i/>
        </w:rPr>
        <w:t>-O</w:t>
      </w:r>
      <w:bookmarkEnd w:id="5084"/>
      <w:bookmarkEnd w:id="5085"/>
    </w:p>
    <w:p w14:paraId="605EA15A" w14:textId="77777777" w:rsidR="00EE6037" w:rsidRPr="00B74040" w:rsidRDefault="00EE6037" w:rsidP="00EE6037">
      <w:pPr>
        <w:pStyle w:val="Heading5"/>
      </w:pPr>
      <w:bookmarkStart w:id="5086" w:name="_Toc169713808"/>
      <w:bookmarkStart w:id="5087" w:name="_Toc176445359"/>
      <w:r>
        <w:t>9.7.5.3</w:t>
      </w:r>
      <w:r w:rsidRPr="00B74040">
        <w:t>.1</w:t>
      </w:r>
      <w:r w:rsidRPr="00B74040">
        <w:tab/>
        <w:t>General</w:t>
      </w:r>
      <w:bookmarkEnd w:id="5086"/>
      <w:bookmarkEnd w:id="5087"/>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088" w:name="_Toc169713809"/>
      <w:bookmarkStart w:id="5089" w:name="_Toc176445360"/>
      <w:r>
        <w:t>9.7.5.3</w:t>
      </w:r>
      <w:r w:rsidRPr="00B74040">
        <w:t>.2</w:t>
      </w:r>
      <w:r w:rsidRPr="00B74040">
        <w:tab/>
        <w:t>General OTA transmitter spurious emissions requirements</w:t>
      </w:r>
      <w:bookmarkEnd w:id="5088"/>
      <w:bookmarkEnd w:id="5089"/>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090" w:name="_Toc169713810"/>
      <w:bookmarkStart w:id="5091" w:name="_Toc176445361"/>
      <w:r w:rsidRPr="00B74040">
        <w:t>9</w:t>
      </w:r>
      <w:r>
        <w:t>.7.5.3</w:t>
      </w:r>
      <w:r w:rsidRPr="00B74040">
        <w:t>.3</w:t>
      </w:r>
      <w:r w:rsidRPr="00B74040">
        <w:tab/>
        <w:t>Protection of the SAN receiver</w:t>
      </w:r>
      <w:bookmarkEnd w:id="5090"/>
      <w:bookmarkEnd w:id="5091"/>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092" w:name="_Toc169713811"/>
      <w:bookmarkStart w:id="5093" w:name="_Toc176445362"/>
      <w:r>
        <w:rPr>
          <w:lang w:eastAsia="zh-CN"/>
        </w:rPr>
        <w:t>9.7.5.3</w:t>
      </w:r>
      <w:r w:rsidRPr="00B74040">
        <w:rPr>
          <w:lang w:eastAsia="zh-CN"/>
        </w:rPr>
        <w:t>.4</w:t>
      </w:r>
      <w:r w:rsidRPr="00B74040">
        <w:rPr>
          <w:lang w:eastAsia="zh-CN"/>
        </w:rPr>
        <w:tab/>
      </w:r>
      <w:r w:rsidRPr="00B74040">
        <w:t>Additional spurious emissions requirements</w:t>
      </w:r>
      <w:bookmarkEnd w:id="5092"/>
      <w:bookmarkEnd w:id="5093"/>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094" w:name="_Toc44712372"/>
      <w:bookmarkStart w:id="5095" w:name="_Toc45893684"/>
      <w:bookmarkStart w:id="5096" w:name="_Toc53178398"/>
      <w:bookmarkStart w:id="5097" w:name="_Toc53178849"/>
      <w:bookmarkStart w:id="5098" w:name="_Toc61179087"/>
      <w:bookmarkStart w:id="5099" w:name="_Toc61179557"/>
      <w:bookmarkStart w:id="5100" w:name="_Toc67916853"/>
      <w:bookmarkStart w:id="5101" w:name="_Toc74663474"/>
      <w:bookmarkStart w:id="5102" w:name="_Toc104311092"/>
      <w:bookmarkStart w:id="5103" w:name="_Toc106126793"/>
      <w:bookmarkStart w:id="5104" w:name="_Toc106177106"/>
      <w:bookmarkStart w:id="5105" w:name="_Toc114242274"/>
      <w:bookmarkStart w:id="5106" w:name="_Toc123044270"/>
      <w:bookmarkStart w:id="5107" w:name="_Toc124157909"/>
      <w:bookmarkStart w:id="5108" w:name="_Toc124259832"/>
      <w:bookmarkStart w:id="5109" w:name="_Toc130584904"/>
      <w:bookmarkStart w:id="5110" w:name="_Toc137464560"/>
      <w:bookmarkStart w:id="5111" w:name="_Toc138884229"/>
      <w:bookmarkStart w:id="5112" w:name="_Toc145643430"/>
      <w:bookmarkStart w:id="5113" w:name="_Toc155472264"/>
      <w:bookmarkStart w:id="5114" w:name="_Toc155777153"/>
      <w:bookmarkStart w:id="5115" w:name="_Toc161668485"/>
      <w:bookmarkStart w:id="5116" w:name="_Toc169713812"/>
      <w:bookmarkStart w:id="5117" w:name="_Toc176445363"/>
      <w:r w:rsidRPr="00E80AD8">
        <w:t>9.8</w:t>
      </w:r>
      <w:r w:rsidRPr="00E80AD8">
        <w:tab/>
        <w:t>OTA transmitter intermodulation</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118" w:name="_Toc21127698"/>
      <w:bookmarkStart w:id="5119" w:name="_Toc29811907"/>
      <w:bookmarkStart w:id="5120" w:name="_Toc36817459"/>
      <w:bookmarkStart w:id="5121" w:name="_Toc37260381"/>
      <w:bookmarkStart w:id="5122" w:name="_Toc37267769"/>
      <w:bookmarkStart w:id="5123" w:name="_Toc44712375"/>
      <w:bookmarkStart w:id="5124" w:name="_Toc45893687"/>
      <w:bookmarkStart w:id="5125" w:name="_Toc53178401"/>
      <w:bookmarkStart w:id="5126" w:name="_Toc53178852"/>
      <w:bookmarkStart w:id="5127" w:name="_Toc61179090"/>
      <w:bookmarkStart w:id="5128" w:name="_Toc61179560"/>
      <w:bookmarkStart w:id="5129" w:name="_Toc67916856"/>
      <w:bookmarkStart w:id="5130" w:name="_Toc74663477"/>
      <w:bookmarkStart w:id="5131" w:name="_Toc104311093"/>
      <w:bookmarkStart w:id="5132" w:name="_Toc106126794"/>
      <w:bookmarkStart w:id="5133" w:name="_Toc106177107"/>
      <w:bookmarkStart w:id="5134" w:name="_Toc114242275"/>
      <w:bookmarkStart w:id="5135" w:name="_Toc123044271"/>
      <w:bookmarkStart w:id="5136" w:name="_Toc124157910"/>
      <w:bookmarkStart w:id="5137" w:name="_Toc124259833"/>
      <w:bookmarkStart w:id="5138" w:name="_Toc130584905"/>
      <w:bookmarkStart w:id="5139" w:name="_Toc137464561"/>
      <w:bookmarkStart w:id="5140" w:name="_Toc138884230"/>
      <w:bookmarkStart w:id="5141" w:name="_Toc145643431"/>
      <w:bookmarkStart w:id="5142" w:name="_Toc155472265"/>
      <w:bookmarkStart w:id="5143" w:name="_Toc155777154"/>
      <w:bookmarkStart w:id="5144" w:name="_Toc161668486"/>
      <w:bookmarkStart w:id="5145" w:name="_Toc169713813"/>
      <w:bookmarkStart w:id="5146" w:name="_Toc176445364"/>
      <w:r w:rsidRPr="00F95B02">
        <w:lastRenderedPageBreak/>
        <w:t>10</w:t>
      </w:r>
      <w:r w:rsidRPr="00F95B02">
        <w:tab/>
        <w:t>Radiated receiver characteristics</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518EB76D" w14:textId="10C4F9B9" w:rsidR="00DA0CFA" w:rsidRDefault="00DA0CFA" w:rsidP="00DA0CFA">
      <w:pPr>
        <w:pStyle w:val="Heading2"/>
      </w:pPr>
      <w:bookmarkStart w:id="5147" w:name="_Toc21127699"/>
      <w:bookmarkStart w:id="5148" w:name="_Toc29811908"/>
      <w:bookmarkStart w:id="5149" w:name="_Toc36817460"/>
      <w:bookmarkStart w:id="5150" w:name="_Toc37260382"/>
      <w:bookmarkStart w:id="5151" w:name="_Toc37267770"/>
      <w:bookmarkStart w:id="5152" w:name="_Toc44712376"/>
      <w:bookmarkStart w:id="5153" w:name="_Toc45893688"/>
      <w:bookmarkStart w:id="5154" w:name="_Toc53178402"/>
      <w:bookmarkStart w:id="5155" w:name="_Toc53178853"/>
      <w:bookmarkStart w:id="5156" w:name="_Toc61179091"/>
      <w:bookmarkStart w:id="5157" w:name="_Toc61179561"/>
      <w:bookmarkStart w:id="5158" w:name="_Toc67916857"/>
      <w:bookmarkStart w:id="5159" w:name="_Toc74663478"/>
      <w:bookmarkStart w:id="5160" w:name="_Toc104311094"/>
      <w:bookmarkStart w:id="5161" w:name="_Toc106126795"/>
      <w:bookmarkStart w:id="5162" w:name="_Toc106177108"/>
      <w:bookmarkStart w:id="5163" w:name="_Toc114242276"/>
      <w:bookmarkStart w:id="5164" w:name="_Toc123044272"/>
      <w:bookmarkStart w:id="5165" w:name="_Toc124157911"/>
      <w:bookmarkStart w:id="5166" w:name="_Toc124259834"/>
      <w:bookmarkStart w:id="5167" w:name="_Toc130584906"/>
      <w:bookmarkStart w:id="5168" w:name="_Toc137464562"/>
      <w:bookmarkStart w:id="5169" w:name="_Toc138884231"/>
      <w:bookmarkStart w:id="5170" w:name="_Toc145643432"/>
      <w:bookmarkStart w:id="5171" w:name="_Toc155472266"/>
      <w:bookmarkStart w:id="5172" w:name="_Toc155777155"/>
      <w:bookmarkStart w:id="5173" w:name="_Toc161668487"/>
      <w:bookmarkStart w:id="5174" w:name="_Toc169713814"/>
      <w:bookmarkStart w:id="5175" w:name="_Toc176445365"/>
      <w:r w:rsidRPr="00F95B02">
        <w:t>10.1</w:t>
      </w:r>
      <w:r w:rsidRPr="00F95B02">
        <w:tab/>
        <w:t>General</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176" w:name="_Toc21127700"/>
      <w:bookmarkStart w:id="5177" w:name="_Toc29811909"/>
      <w:bookmarkStart w:id="5178" w:name="_Toc36817461"/>
      <w:bookmarkStart w:id="5179" w:name="_Toc37260383"/>
      <w:bookmarkStart w:id="5180" w:name="_Toc37267771"/>
      <w:bookmarkStart w:id="5181" w:name="_Toc44712377"/>
      <w:bookmarkStart w:id="5182" w:name="_Toc45893689"/>
      <w:bookmarkStart w:id="5183" w:name="_Toc53178403"/>
      <w:bookmarkStart w:id="5184" w:name="_Toc53178854"/>
      <w:bookmarkStart w:id="5185" w:name="_Toc61179092"/>
      <w:bookmarkStart w:id="5186" w:name="_Toc61179562"/>
      <w:bookmarkStart w:id="5187" w:name="_Toc67916858"/>
      <w:bookmarkStart w:id="5188" w:name="_Toc74663479"/>
      <w:bookmarkStart w:id="5189" w:name="_Toc104311095"/>
      <w:bookmarkStart w:id="5190"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191" w:name="_Toc106177109"/>
      <w:bookmarkStart w:id="5192" w:name="_Toc114242277"/>
      <w:bookmarkStart w:id="5193" w:name="_Toc123044273"/>
      <w:bookmarkStart w:id="5194" w:name="_Toc124157912"/>
      <w:bookmarkStart w:id="5195" w:name="_Toc124259835"/>
      <w:bookmarkStart w:id="5196" w:name="_Toc130584907"/>
      <w:bookmarkStart w:id="5197" w:name="_Toc137464563"/>
      <w:bookmarkStart w:id="5198" w:name="_Toc138884232"/>
      <w:bookmarkStart w:id="5199" w:name="_Toc145643433"/>
      <w:bookmarkStart w:id="5200" w:name="_Toc155472267"/>
      <w:bookmarkStart w:id="5201" w:name="_Toc155777156"/>
      <w:bookmarkStart w:id="5202" w:name="_Toc161668488"/>
      <w:bookmarkStart w:id="5203" w:name="_Toc169713815"/>
      <w:bookmarkStart w:id="5204" w:name="_Toc176445366"/>
      <w:r w:rsidRPr="00F95B02">
        <w:rPr>
          <w:lang w:val="en-US"/>
        </w:rPr>
        <w:t>10.2</w:t>
      </w:r>
      <w:r w:rsidRPr="00F95B02">
        <w:rPr>
          <w:lang w:val="en-US"/>
        </w:rPr>
        <w:tab/>
        <w:t>OTA sensitivity</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3E237F64" w14:textId="77777777" w:rsidR="006D6925" w:rsidRPr="00FD0493" w:rsidRDefault="006D6925" w:rsidP="006822DB">
      <w:pPr>
        <w:pStyle w:val="Heading4"/>
        <w:ind w:left="1134" w:hanging="1134"/>
        <w:rPr>
          <w:sz w:val="28"/>
        </w:rPr>
      </w:pPr>
      <w:bookmarkStart w:id="5205" w:name="_Toc29811911"/>
      <w:bookmarkStart w:id="5206" w:name="_Toc36817463"/>
      <w:bookmarkStart w:id="5207" w:name="_Toc37260385"/>
      <w:bookmarkStart w:id="5208" w:name="_Toc37267773"/>
      <w:bookmarkStart w:id="5209" w:name="_Toc44712379"/>
      <w:bookmarkStart w:id="5210" w:name="_Toc45893691"/>
      <w:bookmarkStart w:id="5211" w:name="_Toc53178405"/>
      <w:bookmarkStart w:id="5212" w:name="_Toc53178856"/>
      <w:bookmarkStart w:id="5213" w:name="_Toc61179094"/>
      <w:bookmarkStart w:id="5214" w:name="_Toc61179564"/>
      <w:bookmarkStart w:id="5215" w:name="_Toc67916860"/>
      <w:bookmarkStart w:id="5216" w:name="_Toc74663481"/>
      <w:bookmarkStart w:id="5217" w:name="_Toc82622022"/>
      <w:bookmarkStart w:id="5218" w:name="_Toc90422869"/>
      <w:bookmarkStart w:id="5219" w:name="_Toc104311096"/>
      <w:bookmarkStart w:id="5220" w:name="_Toc106126797"/>
      <w:bookmarkStart w:id="5221" w:name="_Toc106177110"/>
      <w:bookmarkStart w:id="5222" w:name="_Toc114242278"/>
      <w:bookmarkStart w:id="5223" w:name="_Toc123044274"/>
      <w:bookmarkStart w:id="5224" w:name="_Toc124157913"/>
      <w:bookmarkStart w:id="5225" w:name="_Toc124259836"/>
      <w:bookmarkStart w:id="5226" w:name="_Toc130584908"/>
      <w:bookmarkStart w:id="5227" w:name="_Toc137464564"/>
      <w:bookmarkStart w:id="5228" w:name="_Toc138884233"/>
      <w:bookmarkStart w:id="5229" w:name="_Toc145643434"/>
      <w:bookmarkStart w:id="5230" w:name="_Toc155472268"/>
      <w:bookmarkStart w:id="5231" w:name="_Toc155777157"/>
      <w:bookmarkStart w:id="5232" w:name="_Toc161668489"/>
      <w:bookmarkStart w:id="5233" w:name="_Toc169713816"/>
      <w:bookmarkStart w:id="5234" w:name="_Toc176445367"/>
      <w:r w:rsidRPr="00FD0493">
        <w:rPr>
          <w:sz w:val="28"/>
        </w:rPr>
        <w:t>10.2.1</w:t>
      </w:r>
      <w:r w:rsidRPr="00FD0493">
        <w:rPr>
          <w:sz w:val="28"/>
        </w:rPr>
        <w:tab/>
        <w:t>General</w:t>
      </w:r>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72DB0441" w14:textId="77777777" w:rsidR="006D6925" w:rsidRPr="00CD4556" w:rsidRDefault="006D6925" w:rsidP="006D6925">
      <w:pPr>
        <w:rPr>
          <w:lang w:val="en-US"/>
        </w:rPr>
      </w:pPr>
      <w:r w:rsidRPr="00CD4556">
        <w:rPr>
          <w:lang w:val="en-US"/>
        </w:rPr>
        <w:t xml:space="preserve">The OTA sensitivity requirement is </w:t>
      </w:r>
      <w:bookmarkStart w:id="5235" w:name="_Hlk500328880"/>
      <w:r w:rsidRPr="00CD4556">
        <w:rPr>
          <w:lang w:val="en-US"/>
        </w:rPr>
        <w:t xml:space="preserve">a </w:t>
      </w:r>
      <w:r w:rsidRPr="00CD4556">
        <w:rPr>
          <w:i/>
          <w:lang w:val="en-US"/>
        </w:rPr>
        <w:t>directional requirement</w:t>
      </w:r>
      <w:bookmarkEnd w:id="5235"/>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lastRenderedPageBreak/>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5236" w:name="_Toc21127703"/>
      <w:bookmarkStart w:id="5237" w:name="_Toc29811912"/>
      <w:bookmarkStart w:id="5238" w:name="_Toc36817464"/>
      <w:bookmarkStart w:id="5239" w:name="_Toc37260386"/>
      <w:bookmarkStart w:id="5240" w:name="_Toc37267774"/>
      <w:bookmarkStart w:id="5241" w:name="_Toc44712380"/>
      <w:bookmarkStart w:id="5242" w:name="_Toc45893692"/>
      <w:bookmarkStart w:id="5243" w:name="_Toc53178406"/>
      <w:bookmarkStart w:id="5244" w:name="_Toc53178857"/>
      <w:bookmarkStart w:id="5245" w:name="_Toc61179095"/>
      <w:bookmarkStart w:id="5246" w:name="_Toc61179565"/>
      <w:bookmarkStart w:id="5247" w:name="_Toc67916861"/>
      <w:bookmarkStart w:id="5248" w:name="_Toc74663482"/>
      <w:bookmarkStart w:id="5249" w:name="_Toc82622023"/>
      <w:bookmarkStart w:id="5250" w:name="_Toc90422870"/>
      <w:bookmarkStart w:id="5251" w:name="_Toc104311097"/>
      <w:bookmarkStart w:id="5252" w:name="_Toc106126798"/>
      <w:bookmarkStart w:id="5253" w:name="_Toc106177111"/>
      <w:bookmarkStart w:id="5254" w:name="_Toc114242279"/>
      <w:bookmarkStart w:id="5255" w:name="_Toc123044275"/>
      <w:bookmarkStart w:id="5256" w:name="_Toc124157914"/>
      <w:bookmarkStart w:id="5257" w:name="_Toc124259837"/>
      <w:bookmarkStart w:id="5258" w:name="_Toc130584909"/>
      <w:bookmarkStart w:id="5259" w:name="_Toc137464565"/>
      <w:bookmarkStart w:id="5260" w:name="_Toc138884234"/>
      <w:bookmarkStart w:id="5261" w:name="_Toc145643435"/>
      <w:bookmarkStart w:id="5262" w:name="_Toc155472269"/>
      <w:bookmarkStart w:id="5263" w:name="_Toc155777158"/>
      <w:bookmarkStart w:id="5264" w:name="_Toc161668490"/>
      <w:bookmarkStart w:id="5265" w:name="_Toc169713817"/>
      <w:bookmarkStart w:id="5266" w:name="_Toc176445368"/>
      <w:r w:rsidRPr="00FD0493">
        <w:t>10.2.2</w:t>
      </w:r>
      <w:r w:rsidRPr="00FD0493">
        <w:tab/>
        <w:t>Minimum requirement</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r>
        <w:t xml:space="preserve"> for </w:t>
      </w:r>
      <w:r w:rsidRPr="003F69DC">
        <w:rPr>
          <w:i/>
          <w:iCs/>
        </w:rPr>
        <w:t>SAN type 1-O</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267" w:name="_Toc21127705"/>
      <w:bookmarkStart w:id="5268" w:name="_Toc29811914"/>
      <w:bookmarkStart w:id="5269" w:name="_Toc36817466"/>
      <w:bookmarkStart w:id="5270" w:name="_Toc37260388"/>
      <w:bookmarkStart w:id="5271" w:name="_Toc37267776"/>
      <w:bookmarkStart w:id="5272" w:name="_Toc44712382"/>
      <w:bookmarkStart w:id="5273" w:name="_Toc45893694"/>
      <w:bookmarkStart w:id="5274" w:name="_Toc53178408"/>
      <w:bookmarkStart w:id="5275" w:name="_Toc53178859"/>
      <w:bookmarkStart w:id="5276" w:name="_Toc61179097"/>
      <w:bookmarkStart w:id="5277" w:name="_Toc61179567"/>
      <w:bookmarkStart w:id="5278" w:name="_Toc67916863"/>
      <w:bookmarkStart w:id="5279" w:name="_Toc74663484"/>
      <w:bookmarkStart w:id="5280" w:name="_Toc104311098"/>
      <w:bookmarkStart w:id="5281" w:name="_Toc106126799"/>
      <w:bookmarkStart w:id="5282" w:name="_Toc106177112"/>
      <w:bookmarkStart w:id="5283" w:name="_Toc114242280"/>
      <w:bookmarkStart w:id="5284" w:name="_Toc123044276"/>
      <w:bookmarkStart w:id="5285" w:name="_Toc124157915"/>
      <w:bookmarkStart w:id="5286" w:name="_Toc124259838"/>
      <w:bookmarkStart w:id="5287" w:name="_Toc130584910"/>
      <w:bookmarkStart w:id="5288" w:name="_Toc137464566"/>
      <w:bookmarkStart w:id="5289" w:name="_Toc138884235"/>
      <w:bookmarkStart w:id="5290" w:name="_Toc145643436"/>
      <w:bookmarkStart w:id="5291" w:name="_Toc155472270"/>
      <w:bookmarkStart w:id="5292" w:name="_Toc155777159"/>
      <w:bookmarkStart w:id="5293" w:name="_Toc161668491"/>
      <w:bookmarkStart w:id="5294" w:name="_Toc169713818"/>
      <w:bookmarkStart w:id="5295" w:name="_Toc176445369"/>
      <w:r w:rsidRPr="00F95B02">
        <w:t>10.3</w:t>
      </w:r>
      <w:r w:rsidRPr="00F95B02">
        <w:tab/>
        <w:t>OTA reference sensitivity level</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45A8A559" w14:textId="77777777" w:rsidR="006D6925" w:rsidRDefault="006D6925" w:rsidP="00E61BAF">
      <w:pPr>
        <w:pStyle w:val="Heading3"/>
        <w:numPr>
          <w:ilvl w:val="2"/>
          <w:numId w:val="0"/>
        </w:numPr>
        <w:ind w:left="1134" w:hanging="1134"/>
      </w:pPr>
      <w:bookmarkStart w:id="5296" w:name="_Toc74663485"/>
      <w:bookmarkStart w:id="5297" w:name="_Toc29811915"/>
      <w:bookmarkStart w:id="5298" w:name="_Toc90422873"/>
      <w:bookmarkStart w:id="5299" w:name="_Toc67916864"/>
      <w:bookmarkStart w:id="5300" w:name="_Toc36817467"/>
      <w:bookmarkStart w:id="5301" w:name="_Toc37267777"/>
      <w:bookmarkStart w:id="5302" w:name="_Toc44712383"/>
      <w:bookmarkStart w:id="5303" w:name="_Toc53178409"/>
      <w:bookmarkStart w:id="5304" w:name="_Toc82622026"/>
      <w:bookmarkStart w:id="5305" w:name="_Toc53178860"/>
      <w:bookmarkStart w:id="5306" w:name="_Toc21127706"/>
      <w:bookmarkStart w:id="5307" w:name="_Toc45893695"/>
      <w:bookmarkStart w:id="5308" w:name="_Toc37260389"/>
      <w:bookmarkStart w:id="5309" w:name="_Toc61179568"/>
      <w:bookmarkStart w:id="5310" w:name="_Toc61179098"/>
      <w:bookmarkStart w:id="5311" w:name="_Toc104311099"/>
      <w:bookmarkStart w:id="5312" w:name="_Toc106126800"/>
      <w:bookmarkStart w:id="5313" w:name="_Toc106177113"/>
      <w:bookmarkStart w:id="5314" w:name="_Toc114242281"/>
      <w:bookmarkStart w:id="5315" w:name="_Toc123044277"/>
      <w:bookmarkStart w:id="5316" w:name="_Toc124157916"/>
      <w:bookmarkStart w:id="5317" w:name="_Toc124259839"/>
      <w:bookmarkStart w:id="5318" w:name="_Toc130584911"/>
      <w:bookmarkStart w:id="5319" w:name="_Toc137464567"/>
      <w:bookmarkStart w:id="5320" w:name="_Toc138884236"/>
      <w:bookmarkStart w:id="5321" w:name="_Toc145643437"/>
      <w:bookmarkStart w:id="5322" w:name="_Toc155472271"/>
      <w:bookmarkStart w:id="5323" w:name="_Toc155777160"/>
      <w:bookmarkStart w:id="5324" w:name="_Toc161668492"/>
      <w:bookmarkStart w:id="5325" w:name="_Toc169713819"/>
      <w:bookmarkStart w:id="5326" w:name="_Toc176445370"/>
      <w:bookmarkStart w:id="5327" w:name="_Hlk500365921"/>
      <w:r>
        <w:t>10.3.1</w:t>
      </w:r>
      <w:r>
        <w:tab/>
      </w:r>
      <w:r>
        <w:rPr>
          <w:rFonts w:eastAsia="SimSun" w:hint="eastAsia"/>
          <w:lang w:val="en-US" w:eastAsia="zh-CN"/>
        </w:rPr>
        <w:tab/>
      </w:r>
      <w:r>
        <w:t>General</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5328" w:name="_Toc53178410"/>
      <w:bookmarkStart w:id="5329" w:name="_Toc37267778"/>
      <w:bookmarkStart w:id="5330" w:name="_Toc67916865"/>
      <w:bookmarkStart w:id="5331" w:name="_Toc44712384"/>
      <w:bookmarkStart w:id="5332" w:name="_Toc53178861"/>
      <w:bookmarkStart w:id="5333" w:name="_Toc45893696"/>
      <w:bookmarkStart w:id="5334" w:name="_Toc90422874"/>
      <w:bookmarkStart w:id="5335" w:name="_Toc82622027"/>
      <w:bookmarkStart w:id="5336" w:name="_Toc29811916"/>
      <w:bookmarkStart w:id="5337" w:name="_Toc74663486"/>
      <w:bookmarkStart w:id="5338" w:name="_Toc36817468"/>
      <w:bookmarkStart w:id="5339" w:name="_Toc61179569"/>
      <w:bookmarkStart w:id="5340" w:name="_Toc61179099"/>
      <w:bookmarkStart w:id="5341" w:name="_Toc21127707"/>
      <w:bookmarkStart w:id="5342" w:name="_Toc37260390"/>
      <w:bookmarkStart w:id="5343" w:name="_Toc104311100"/>
      <w:bookmarkStart w:id="5344" w:name="_Toc106126801"/>
      <w:bookmarkStart w:id="5345" w:name="_Toc106177114"/>
      <w:bookmarkStart w:id="5346" w:name="_Toc114242282"/>
      <w:bookmarkStart w:id="5347" w:name="_Toc123044278"/>
      <w:bookmarkStart w:id="5348" w:name="_Toc124157917"/>
      <w:bookmarkStart w:id="5349" w:name="_Toc124259840"/>
      <w:bookmarkStart w:id="5350" w:name="_Toc130584912"/>
      <w:bookmarkStart w:id="5351" w:name="_Toc137464568"/>
      <w:bookmarkStart w:id="5352" w:name="_Toc138884237"/>
      <w:bookmarkStart w:id="5353" w:name="_Toc145643438"/>
      <w:bookmarkStart w:id="5354" w:name="_Toc155472272"/>
      <w:bookmarkStart w:id="5355" w:name="_Toc155777161"/>
      <w:bookmarkStart w:id="5356" w:name="_Toc161668493"/>
      <w:bookmarkStart w:id="5357" w:name="_Toc169713820"/>
      <w:bookmarkStart w:id="5358" w:name="_Toc176445371"/>
      <w:bookmarkEnd w:id="5327"/>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359" w:name="_Toc21127709"/>
      <w:bookmarkStart w:id="5360" w:name="_Toc29811918"/>
      <w:bookmarkStart w:id="5361" w:name="_Toc36817470"/>
      <w:bookmarkStart w:id="5362" w:name="_Toc37260392"/>
      <w:bookmarkStart w:id="5363" w:name="_Toc37267780"/>
      <w:bookmarkStart w:id="5364" w:name="_Toc44712386"/>
      <w:bookmarkStart w:id="5365" w:name="_Toc45893698"/>
      <w:bookmarkStart w:id="5366" w:name="_Toc53178412"/>
      <w:bookmarkStart w:id="5367" w:name="_Toc53178863"/>
      <w:bookmarkStart w:id="5368" w:name="_Toc61179101"/>
      <w:bookmarkStart w:id="5369" w:name="_Toc61179571"/>
      <w:bookmarkStart w:id="5370" w:name="_Toc67916867"/>
      <w:bookmarkStart w:id="5371" w:name="_Toc74663488"/>
      <w:bookmarkStart w:id="5372" w:name="_Toc104311101"/>
      <w:bookmarkStart w:id="5373" w:name="_Toc106126802"/>
      <w:bookmarkStart w:id="5374"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39105F" w14:paraId="31EC8C72" w14:textId="77777777" w:rsidTr="00D6277E">
        <w:trPr>
          <w:cantSplit/>
          <w:jc w:val="center"/>
        </w:trPr>
        <w:tc>
          <w:tcPr>
            <w:tcW w:w="2235" w:type="dxa"/>
            <w:vAlign w:val="center"/>
          </w:tcPr>
          <w:p w14:paraId="08FC58A6" w14:textId="77777777" w:rsidR="0039105F" w:rsidRDefault="0039105F" w:rsidP="0039105F">
            <w:pPr>
              <w:pStyle w:val="TAC"/>
            </w:pPr>
            <w:r>
              <w:rPr>
                <w:rFonts w:cs="Arial"/>
              </w:rPr>
              <w:t>5, 10, 15</w:t>
            </w:r>
          </w:p>
        </w:tc>
        <w:tc>
          <w:tcPr>
            <w:tcW w:w="1842" w:type="dxa"/>
            <w:vAlign w:val="center"/>
          </w:tcPr>
          <w:p w14:paraId="53E19FB6" w14:textId="77777777" w:rsidR="0039105F" w:rsidRDefault="0039105F" w:rsidP="0039105F">
            <w:pPr>
              <w:pStyle w:val="TAC"/>
              <w:rPr>
                <w:lang w:eastAsia="zh-CN"/>
              </w:rPr>
            </w:pPr>
            <w:r>
              <w:rPr>
                <w:rFonts w:cs="Arial"/>
                <w:lang w:eastAsia="zh-CN"/>
              </w:rPr>
              <w:t>15</w:t>
            </w:r>
          </w:p>
        </w:tc>
        <w:tc>
          <w:tcPr>
            <w:tcW w:w="3119" w:type="dxa"/>
            <w:vAlign w:val="center"/>
          </w:tcPr>
          <w:p w14:paraId="11B8E6EE" w14:textId="3FB4948E" w:rsidR="0039105F" w:rsidRDefault="0039105F" w:rsidP="0039105F">
            <w:pPr>
              <w:pStyle w:val="TAC"/>
            </w:pPr>
            <w:r>
              <w:rPr>
                <w:rFonts w:cs="Arial"/>
                <w:lang w:eastAsia="zh-CN"/>
              </w:rPr>
              <w:t>G-FR1-NTN-A1-1</w:t>
            </w:r>
          </w:p>
        </w:tc>
        <w:tc>
          <w:tcPr>
            <w:tcW w:w="2659" w:type="dxa"/>
            <w:vAlign w:val="center"/>
          </w:tcPr>
          <w:p w14:paraId="7D7FFBD1" w14:textId="77777777" w:rsidR="0039105F" w:rsidRDefault="0039105F" w:rsidP="0039105F">
            <w:pPr>
              <w:pStyle w:val="TAC"/>
            </w:pPr>
            <w:r>
              <w:t>-99.3</w:t>
            </w:r>
            <w:r>
              <w:rPr>
                <w:rFonts w:cs="Arial"/>
                <w:lang w:eastAsia="zh-CN"/>
              </w:rPr>
              <w:t xml:space="preserve"> </w:t>
            </w:r>
            <w:r>
              <w:rPr>
                <w:rFonts w:cs="Arial"/>
              </w:rPr>
              <w:t>- Δ</w:t>
            </w:r>
            <w:r>
              <w:rPr>
                <w:rFonts w:cs="Arial"/>
                <w:vertAlign w:val="subscript"/>
              </w:rPr>
              <w:t>OTAREFSENS</w:t>
            </w:r>
          </w:p>
        </w:tc>
      </w:tr>
      <w:tr w:rsidR="0039105F" w14:paraId="2B24E22B" w14:textId="77777777" w:rsidTr="00D6277E">
        <w:trPr>
          <w:cantSplit/>
          <w:jc w:val="center"/>
        </w:trPr>
        <w:tc>
          <w:tcPr>
            <w:tcW w:w="2235" w:type="dxa"/>
            <w:vAlign w:val="center"/>
          </w:tcPr>
          <w:p w14:paraId="5AD4AD48" w14:textId="77777777" w:rsidR="0039105F" w:rsidRDefault="0039105F" w:rsidP="0039105F">
            <w:pPr>
              <w:pStyle w:val="TAC"/>
            </w:pPr>
            <w:r>
              <w:rPr>
                <w:rFonts w:cs="Arial"/>
              </w:rPr>
              <w:t xml:space="preserve">10, 15 </w:t>
            </w:r>
          </w:p>
        </w:tc>
        <w:tc>
          <w:tcPr>
            <w:tcW w:w="1842" w:type="dxa"/>
            <w:vAlign w:val="center"/>
          </w:tcPr>
          <w:p w14:paraId="2C088204" w14:textId="77777777" w:rsidR="0039105F" w:rsidRDefault="0039105F" w:rsidP="0039105F">
            <w:pPr>
              <w:pStyle w:val="TAC"/>
              <w:rPr>
                <w:lang w:eastAsia="zh-CN"/>
              </w:rPr>
            </w:pPr>
            <w:r>
              <w:rPr>
                <w:rFonts w:cs="Arial"/>
                <w:lang w:eastAsia="zh-CN"/>
              </w:rPr>
              <w:t>30</w:t>
            </w:r>
          </w:p>
        </w:tc>
        <w:tc>
          <w:tcPr>
            <w:tcW w:w="3119" w:type="dxa"/>
            <w:vAlign w:val="center"/>
          </w:tcPr>
          <w:p w14:paraId="5D70ABA4" w14:textId="4A894BDB" w:rsidR="0039105F" w:rsidRDefault="0039105F" w:rsidP="0039105F">
            <w:pPr>
              <w:pStyle w:val="TAC"/>
            </w:pPr>
            <w:r>
              <w:rPr>
                <w:rFonts w:cs="Arial"/>
                <w:lang w:eastAsia="zh-CN"/>
              </w:rPr>
              <w:t>G-FR1-NTN-A1-2</w:t>
            </w:r>
          </w:p>
        </w:tc>
        <w:tc>
          <w:tcPr>
            <w:tcW w:w="2659" w:type="dxa"/>
            <w:vAlign w:val="center"/>
          </w:tcPr>
          <w:p w14:paraId="4675AAC3" w14:textId="77777777" w:rsidR="0039105F" w:rsidRDefault="0039105F" w:rsidP="0039105F">
            <w:pPr>
              <w:pStyle w:val="TAC"/>
            </w:pPr>
            <w:r>
              <w:t xml:space="preserve">-99.4 </w:t>
            </w:r>
            <w:r>
              <w:rPr>
                <w:rFonts w:cs="Arial"/>
                <w:lang w:eastAsia="zh-CN"/>
              </w:rPr>
              <w:t xml:space="preserve"> </w:t>
            </w:r>
            <w:r>
              <w:rPr>
                <w:rFonts w:cs="Arial"/>
              </w:rPr>
              <w:t>- Δ</w:t>
            </w:r>
            <w:r>
              <w:rPr>
                <w:rFonts w:cs="Arial"/>
                <w:vertAlign w:val="subscript"/>
              </w:rPr>
              <w:t>OTAREFSENS</w:t>
            </w:r>
          </w:p>
        </w:tc>
      </w:tr>
      <w:tr w:rsidR="0039105F" w14:paraId="7ECFAD3F" w14:textId="77777777" w:rsidTr="00D6277E">
        <w:trPr>
          <w:cantSplit/>
          <w:jc w:val="center"/>
        </w:trPr>
        <w:tc>
          <w:tcPr>
            <w:tcW w:w="2235" w:type="dxa"/>
            <w:vAlign w:val="center"/>
          </w:tcPr>
          <w:p w14:paraId="4105519B" w14:textId="77777777" w:rsidR="0039105F" w:rsidRDefault="0039105F" w:rsidP="0039105F">
            <w:pPr>
              <w:pStyle w:val="TAC"/>
              <w:rPr>
                <w:lang w:eastAsia="zh-CN"/>
              </w:rPr>
            </w:pPr>
            <w:r>
              <w:rPr>
                <w:rFonts w:cs="Arial"/>
              </w:rPr>
              <w:t>10, 15</w:t>
            </w:r>
          </w:p>
        </w:tc>
        <w:tc>
          <w:tcPr>
            <w:tcW w:w="1842" w:type="dxa"/>
            <w:vAlign w:val="center"/>
          </w:tcPr>
          <w:p w14:paraId="041873D0" w14:textId="77777777" w:rsidR="0039105F" w:rsidRDefault="0039105F" w:rsidP="0039105F">
            <w:pPr>
              <w:pStyle w:val="TAC"/>
              <w:rPr>
                <w:lang w:eastAsia="zh-CN"/>
              </w:rPr>
            </w:pPr>
            <w:r>
              <w:rPr>
                <w:rFonts w:cs="Arial"/>
                <w:lang w:eastAsia="zh-CN"/>
              </w:rPr>
              <w:t>60</w:t>
            </w:r>
          </w:p>
        </w:tc>
        <w:tc>
          <w:tcPr>
            <w:tcW w:w="3119" w:type="dxa"/>
            <w:vAlign w:val="center"/>
          </w:tcPr>
          <w:p w14:paraId="391FB77F" w14:textId="1762F233" w:rsidR="0039105F" w:rsidRDefault="0039105F" w:rsidP="0039105F">
            <w:pPr>
              <w:pStyle w:val="TAC"/>
              <w:rPr>
                <w:lang w:eastAsia="zh-CN"/>
              </w:rPr>
            </w:pPr>
            <w:r>
              <w:rPr>
                <w:rFonts w:cs="Arial"/>
                <w:lang w:eastAsia="zh-CN"/>
              </w:rPr>
              <w:t>G-FR1-NTN-A1-3</w:t>
            </w:r>
          </w:p>
        </w:tc>
        <w:tc>
          <w:tcPr>
            <w:tcW w:w="2659" w:type="dxa"/>
            <w:vAlign w:val="center"/>
          </w:tcPr>
          <w:p w14:paraId="10CF612D" w14:textId="77777777" w:rsidR="0039105F" w:rsidRDefault="0039105F" w:rsidP="0039105F">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39105F" w14:paraId="437E7CAE" w14:textId="77777777" w:rsidTr="00D6277E">
        <w:trPr>
          <w:cantSplit/>
          <w:jc w:val="center"/>
        </w:trPr>
        <w:tc>
          <w:tcPr>
            <w:tcW w:w="2235" w:type="dxa"/>
            <w:vAlign w:val="center"/>
          </w:tcPr>
          <w:p w14:paraId="0036490B" w14:textId="77777777" w:rsidR="0039105F" w:rsidRDefault="0039105F" w:rsidP="0039105F">
            <w:pPr>
              <w:pStyle w:val="TAC"/>
              <w:rPr>
                <w:lang w:eastAsia="zh-CN"/>
              </w:rPr>
            </w:pPr>
            <w:r>
              <w:rPr>
                <w:rFonts w:cs="Arial"/>
              </w:rPr>
              <w:t xml:space="preserve">20 </w:t>
            </w:r>
          </w:p>
        </w:tc>
        <w:tc>
          <w:tcPr>
            <w:tcW w:w="1842" w:type="dxa"/>
            <w:vAlign w:val="center"/>
          </w:tcPr>
          <w:p w14:paraId="3D9CE7EA" w14:textId="77777777" w:rsidR="0039105F" w:rsidRDefault="0039105F" w:rsidP="0039105F">
            <w:pPr>
              <w:pStyle w:val="TAC"/>
              <w:rPr>
                <w:lang w:eastAsia="zh-CN"/>
              </w:rPr>
            </w:pPr>
            <w:r>
              <w:rPr>
                <w:rFonts w:cs="Arial"/>
                <w:lang w:eastAsia="zh-CN"/>
              </w:rPr>
              <w:t>15</w:t>
            </w:r>
          </w:p>
        </w:tc>
        <w:tc>
          <w:tcPr>
            <w:tcW w:w="3119" w:type="dxa"/>
            <w:vAlign w:val="center"/>
          </w:tcPr>
          <w:p w14:paraId="4779C956" w14:textId="6CD27DEE" w:rsidR="0039105F" w:rsidRDefault="0039105F" w:rsidP="0039105F">
            <w:pPr>
              <w:pStyle w:val="TAC"/>
              <w:rPr>
                <w:lang w:eastAsia="zh-CN"/>
              </w:rPr>
            </w:pPr>
            <w:r>
              <w:rPr>
                <w:rFonts w:cs="Arial"/>
                <w:lang w:eastAsia="zh-CN"/>
              </w:rPr>
              <w:t>G-FR1-NTN-A1-4</w:t>
            </w:r>
          </w:p>
        </w:tc>
        <w:tc>
          <w:tcPr>
            <w:tcW w:w="2659" w:type="dxa"/>
            <w:vAlign w:val="center"/>
          </w:tcPr>
          <w:p w14:paraId="262DBB7D" w14:textId="77777777" w:rsidR="0039105F" w:rsidRDefault="0039105F" w:rsidP="0039105F">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39105F" w14:paraId="55C2FEB4" w14:textId="77777777" w:rsidTr="00D6277E">
        <w:trPr>
          <w:cantSplit/>
          <w:jc w:val="center"/>
        </w:trPr>
        <w:tc>
          <w:tcPr>
            <w:tcW w:w="2235" w:type="dxa"/>
            <w:vAlign w:val="center"/>
          </w:tcPr>
          <w:p w14:paraId="668209FB" w14:textId="77777777" w:rsidR="0039105F" w:rsidRDefault="0039105F" w:rsidP="0039105F">
            <w:pPr>
              <w:pStyle w:val="TAC"/>
              <w:rPr>
                <w:lang w:eastAsia="zh-CN"/>
              </w:rPr>
            </w:pPr>
            <w:r>
              <w:rPr>
                <w:rFonts w:cs="Arial"/>
              </w:rPr>
              <w:t>20</w:t>
            </w:r>
          </w:p>
        </w:tc>
        <w:tc>
          <w:tcPr>
            <w:tcW w:w="1842" w:type="dxa"/>
            <w:vAlign w:val="center"/>
          </w:tcPr>
          <w:p w14:paraId="25C5DC2B" w14:textId="77777777" w:rsidR="0039105F" w:rsidRDefault="0039105F" w:rsidP="0039105F">
            <w:pPr>
              <w:pStyle w:val="TAC"/>
              <w:rPr>
                <w:lang w:eastAsia="zh-CN"/>
              </w:rPr>
            </w:pPr>
            <w:r>
              <w:rPr>
                <w:rFonts w:cs="Arial"/>
                <w:lang w:eastAsia="zh-CN"/>
              </w:rPr>
              <w:t>30</w:t>
            </w:r>
          </w:p>
        </w:tc>
        <w:tc>
          <w:tcPr>
            <w:tcW w:w="3119" w:type="dxa"/>
            <w:vAlign w:val="center"/>
          </w:tcPr>
          <w:p w14:paraId="329C2C5F" w14:textId="4EDF7B0A" w:rsidR="0039105F" w:rsidRDefault="0039105F" w:rsidP="0039105F">
            <w:pPr>
              <w:pStyle w:val="TAC"/>
              <w:rPr>
                <w:lang w:eastAsia="zh-CN"/>
              </w:rPr>
            </w:pPr>
            <w:r>
              <w:rPr>
                <w:rFonts w:cs="Arial"/>
                <w:lang w:eastAsia="zh-CN"/>
              </w:rPr>
              <w:t>G-FR1-NTN-A1-5</w:t>
            </w:r>
          </w:p>
        </w:tc>
        <w:tc>
          <w:tcPr>
            <w:tcW w:w="2659" w:type="dxa"/>
            <w:vAlign w:val="center"/>
          </w:tcPr>
          <w:p w14:paraId="2C5F0EAE" w14:textId="77777777" w:rsidR="0039105F" w:rsidRDefault="0039105F" w:rsidP="0039105F">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39105F" w14:paraId="71CE2B77" w14:textId="77777777" w:rsidTr="00D6277E">
        <w:trPr>
          <w:cantSplit/>
          <w:jc w:val="center"/>
        </w:trPr>
        <w:tc>
          <w:tcPr>
            <w:tcW w:w="2235" w:type="dxa"/>
            <w:vAlign w:val="center"/>
          </w:tcPr>
          <w:p w14:paraId="34B222E5" w14:textId="77777777" w:rsidR="0039105F" w:rsidRDefault="0039105F" w:rsidP="0039105F">
            <w:pPr>
              <w:pStyle w:val="TAC"/>
              <w:rPr>
                <w:lang w:eastAsia="zh-CN"/>
              </w:rPr>
            </w:pPr>
            <w:r>
              <w:rPr>
                <w:rFonts w:cs="Arial"/>
              </w:rPr>
              <w:t xml:space="preserve">20 </w:t>
            </w:r>
          </w:p>
        </w:tc>
        <w:tc>
          <w:tcPr>
            <w:tcW w:w="1842" w:type="dxa"/>
            <w:vAlign w:val="center"/>
          </w:tcPr>
          <w:p w14:paraId="30F18D6C" w14:textId="77777777" w:rsidR="0039105F" w:rsidRDefault="0039105F" w:rsidP="0039105F">
            <w:pPr>
              <w:pStyle w:val="TAC"/>
              <w:rPr>
                <w:lang w:eastAsia="zh-CN"/>
              </w:rPr>
            </w:pPr>
            <w:r>
              <w:rPr>
                <w:rFonts w:cs="Arial"/>
                <w:lang w:eastAsia="zh-CN"/>
              </w:rPr>
              <w:t>60</w:t>
            </w:r>
          </w:p>
        </w:tc>
        <w:tc>
          <w:tcPr>
            <w:tcW w:w="3119" w:type="dxa"/>
            <w:vAlign w:val="center"/>
          </w:tcPr>
          <w:p w14:paraId="3DCB4718" w14:textId="42502A6E" w:rsidR="0039105F" w:rsidRDefault="0039105F" w:rsidP="0039105F">
            <w:pPr>
              <w:pStyle w:val="TAC"/>
              <w:rPr>
                <w:lang w:eastAsia="zh-CN"/>
              </w:rPr>
            </w:pPr>
            <w:r>
              <w:rPr>
                <w:rFonts w:cs="Arial"/>
                <w:lang w:eastAsia="zh-CN"/>
              </w:rPr>
              <w:t>G-FR1-NTN-A1-6</w:t>
            </w:r>
          </w:p>
        </w:tc>
        <w:tc>
          <w:tcPr>
            <w:tcW w:w="2659" w:type="dxa"/>
            <w:vAlign w:val="center"/>
          </w:tcPr>
          <w:p w14:paraId="3A733BE9" w14:textId="77777777" w:rsidR="0039105F" w:rsidRDefault="0039105F" w:rsidP="0039105F">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39105F" w14:paraId="4A55512F" w14:textId="77777777" w:rsidTr="00D6277E">
        <w:trPr>
          <w:cantSplit/>
          <w:jc w:val="center"/>
        </w:trPr>
        <w:tc>
          <w:tcPr>
            <w:tcW w:w="2235" w:type="dxa"/>
            <w:vAlign w:val="center"/>
          </w:tcPr>
          <w:p w14:paraId="6AF36847" w14:textId="77777777" w:rsidR="0039105F" w:rsidRDefault="0039105F" w:rsidP="0039105F">
            <w:pPr>
              <w:pStyle w:val="TAC"/>
            </w:pPr>
            <w:r>
              <w:rPr>
                <w:rFonts w:cs="Arial"/>
              </w:rPr>
              <w:t>5, 10, 15</w:t>
            </w:r>
          </w:p>
        </w:tc>
        <w:tc>
          <w:tcPr>
            <w:tcW w:w="1842" w:type="dxa"/>
            <w:vAlign w:val="center"/>
          </w:tcPr>
          <w:p w14:paraId="16F466AE" w14:textId="77777777" w:rsidR="0039105F" w:rsidRDefault="0039105F" w:rsidP="0039105F">
            <w:pPr>
              <w:pStyle w:val="TAC"/>
              <w:rPr>
                <w:lang w:eastAsia="zh-CN"/>
              </w:rPr>
            </w:pPr>
            <w:r>
              <w:rPr>
                <w:rFonts w:cs="Arial"/>
                <w:lang w:eastAsia="zh-CN"/>
              </w:rPr>
              <w:t>15</w:t>
            </w:r>
          </w:p>
        </w:tc>
        <w:tc>
          <w:tcPr>
            <w:tcW w:w="3119" w:type="dxa"/>
            <w:vAlign w:val="center"/>
          </w:tcPr>
          <w:p w14:paraId="3913D07E" w14:textId="7FB32AC4" w:rsidR="0039105F" w:rsidRDefault="0039105F" w:rsidP="0039105F">
            <w:pPr>
              <w:pStyle w:val="TAC"/>
            </w:pPr>
            <w:r>
              <w:rPr>
                <w:rFonts w:cs="Arial"/>
                <w:lang w:eastAsia="zh-CN"/>
              </w:rPr>
              <w:t>G-FR1-NTN-A1-1</w:t>
            </w:r>
          </w:p>
        </w:tc>
        <w:tc>
          <w:tcPr>
            <w:tcW w:w="2659" w:type="dxa"/>
            <w:vAlign w:val="center"/>
          </w:tcPr>
          <w:p w14:paraId="48323CDA" w14:textId="77777777" w:rsidR="0039105F" w:rsidRDefault="0039105F" w:rsidP="0039105F">
            <w:pPr>
              <w:pStyle w:val="TAC"/>
            </w:pPr>
            <w:r>
              <w:t xml:space="preserve">-102.4 </w:t>
            </w:r>
            <w:r>
              <w:rPr>
                <w:rFonts w:cs="Arial"/>
                <w:lang w:eastAsia="zh-CN"/>
              </w:rPr>
              <w:t xml:space="preserve"> </w:t>
            </w:r>
            <w:r>
              <w:rPr>
                <w:rFonts w:cs="Arial"/>
              </w:rPr>
              <w:t>- Δ</w:t>
            </w:r>
            <w:r>
              <w:rPr>
                <w:rFonts w:cs="Arial"/>
                <w:vertAlign w:val="subscript"/>
              </w:rPr>
              <w:t>OTAREFSENS</w:t>
            </w:r>
          </w:p>
        </w:tc>
      </w:tr>
      <w:tr w:rsidR="0039105F" w14:paraId="43C51C26" w14:textId="77777777" w:rsidTr="00D6277E">
        <w:trPr>
          <w:cantSplit/>
          <w:jc w:val="center"/>
        </w:trPr>
        <w:tc>
          <w:tcPr>
            <w:tcW w:w="2235" w:type="dxa"/>
            <w:vAlign w:val="center"/>
          </w:tcPr>
          <w:p w14:paraId="461857AF" w14:textId="77777777" w:rsidR="0039105F" w:rsidRDefault="0039105F" w:rsidP="0039105F">
            <w:pPr>
              <w:pStyle w:val="TAC"/>
            </w:pPr>
            <w:r>
              <w:rPr>
                <w:rFonts w:cs="Arial"/>
              </w:rPr>
              <w:t xml:space="preserve">10, 15 </w:t>
            </w:r>
          </w:p>
        </w:tc>
        <w:tc>
          <w:tcPr>
            <w:tcW w:w="1842" w:type="dxa"/>
            <w:vAlign w:val="center"/>
          </w:tcPr>
          <w:p w14:paraId="2EE8A5B9" w14:textId="77777777" w:rsidR="0039105F" w:rsidRDefault="0039105F" w:rsidP="0039105F">
            <w:pPr>
              <w:pStyle w:val="TAC"/>
              <w:rPr>
                <w:lang w:eastAsia="zh-CN"/>
              </w:rPr>
            </w:pPr>
            <w:r>
              <w:rPr>
                <w:rFonts w:cs="Arial"/>
                <w:lang w:eastAsia="zh-CN"/>
              </w:rPr>
              <w:t>30</w:t>
            </w:r>
          </w:p>
        </w:tc>
        <w:tc>
          <w:tcPr>
            <w:tcW w:w="3119" w:type="dxa"/>
            <w:vAlign w:val="center"/>
          </w:tcPr>
          <w:p w14:paraId="2E2A792F" w14:textId="21071E9A" w:rsidR="0039105F" w:rsidRDefault="0039105F" w:rsidP="0039105F">
            <w:pPr>
              <w:pStyle w:val="TAC"/>
            </w:pPr>
            <w:r>
              <w:rPr>
                <w:rFonts w:cs="Arial"/>
                <w:lang w:eastAsia="zh-CN"/>
              </w:rPr>
              <w:t>G-FR1-NTN-A1-2</w:t>
            </w:r>
          </w:p>
        </w:tc>
        <w:tc>
          <w:tcPr>
            <w:tcW w:w="2659" w:type="dxa"/>
            <w:vAlign w:val="center"/>
          </w:tcPr>
          <w:p w14:paraId="2E77C4C9" w14:textId="77777777" w:rsidR="0039105F" w:rsidRDefault="0039105F" w:rsidP="0039105F">
            <w:pPr>
              <w:pStyle w:val="TAC"/>
            </w:pPr>
            <w:r>
              <w:t>-102.5</w:t>
            </w:r>
            <w:r>
              <w:rPr>
                <w:rFonts w:cs="Arial"/>
                <w:lang w:eastAsia="zh-CN"/>
              </w:rPr>
              <w:t xml:space="preserve"> </w:t>
            </w:r>
            <w:r>
              <w:rPr>
                <w:rFonts w:cs="Arial"/>
              </w:rPr>
              <w:t>- Δ</w:t>
            </w:r>
            <w:r>
              <w:rPr>
                <w:rFonts w:cs="Arial"/>
                <w:vertAlign w:val="subscript"/>
              </w:rPr>
              <w:t>OTAREFSENS</w:t>
            </w:r>
          </w:p>
        </w:tc>
      </w:tr>
      <w:tr w:rsidR="0039105F" w14:paraId="0CD89853" w14:textId="77777777" w:rsidTr="00D6277E">
        <w:trPr>
          <w:cantSplit/>
          <w:jc w:val="center"/>
        </w:trPr>
        <w:tc>
          <w:tcPr>
            <w:tcW w:w="2235" w:type="dxa"/>
            <w:vAlign w:val="center"/>
          </w:tcPr>
          <w:p w14:paraId="7BD5C26E" w14:textId="77777777" w:rsidR="0039105F" w:rsidRDefault="0039105F" w:rsidP="0039105F">
            <w:pPr>
              <w:pStyle w:val="TAC"/>
              <w:rPr>
                <w:lang w:eastAsia="zh-CN"/>
              </w:rPr>
            </w:pPr>
            <w:r>
              <w:rPr>
                <w:rFonts w:cs="Arial"/>
              </w:rPr>
              <w:t>10, 15</w:t>
            </w:r>
          </w:p>
        </w:tc>
        <w:tc>
          <w:tcPr>
            <w:tcW w:w="1842" w:type="dxa"/>
            <w:vAlign w:val="center"/>
          </w:tcPr>
          <w:p w14:paraId="5290F3FD" w14:textId="77777777" w:rsidR="0039105F" w:rsidRDefault="0039105F" w:rsidP="0039105F">
            <w:pPr>
              <w:pStyle w:val="TAC"/>
              <w:rPr>
                <w:lang w:eastAsia="zh-CN"/>
              </w:rPr>
            </w:pPr>
            <w:r>
              <w:rPr>
                <w:rFonts w:cs="Arial"/>
                <w:lang w:eastAsia="zh-CN"/>
              </w:rPr>
              <w:t>60</w:t>
            </w:r>
          </w:p>
        </w:tc>
        <w:tc>
          <w:tcPr>
            <w:tcW w:w="3119" w:type="dxa"/>
            <w:vAlign w:val="center"/>
          </w:tcPr>
          <w:p w14:paraId="1DED1ED5" w14:textId="580F7DA8" w:rsidR="0039105F" w:rsidRDefault="0039105F" w:rsidP="0039105F">
            <w:pPr>
              <w:pStyle w:val="TAC"/>
              <w:rPr>
                <w:lang w:eastAsia="zh-CN"/>
              </w:rPr>
            </w:pPr>
            <w:r>
              <w:rPr>
                <w:rFonts w:cs="Arial"/>
                <w:lang w:eastAsia="zh-CN"/>
              </w:rPr>
              <w:t>G-FR1-NTN-A1-3</w:t>
            </w:r>
          </w:p>
        </w:tc>
        <w:tc>
          <w:tcPr>
            <w:tcW w:w="2659" w:type="dxa"/>
            <w:vAlign w:val="center"/>
          </w:tcPr>
          <w:p w14:paraId="2CC496C4" w14:textId="77777777" w:rsidR="0039105F" w:rsidRDefault="0039105F" w:rsidP="0039105F">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39105F" w14:paraId="1762C097" w14:textId="77777777" w:rsidTr="00D6277E">
        <w:trPr>
          <w:cantSplit/>
          <w:jc w:val="center"/>
        </w:trPr>
        <w:tc>
          <w:tcPr>
            <w:tcW w:w="2235" w:type="dxa"/>
            <w:vAlign w:val="center"/>
          </w:tcPr>
          <w:p w14:paraId="6C5867B0" w14:textId="77777777" w:rsidR="0039105F" w:rsidRDefault="0039105F" w:rsidP="0039105F">
            <w:pPr>
              <w:pStyle w:val="TAC"/>
              <w:rPr>
                <w:lang w:eastAsia="zh-CN"/>
              </w:rPr>
            </w:pPr>
            <w:r>
              <w:rPr>
                <w:rFonts w:cs="Arial"/>
              </w:rPr>
              <w:t xml:space="preserve">20 </w:t>
            </w:r>
          </w:p>
        </w:tc>
        <w:tc>
          <w:tcPr>
            <w:tcW w:w="1842" w:type="dxa"/>
            <w:vAlign w:val="center"/>
          </w:tcPr>
          <w:p w14:paraId="168ECC57" w14:textId="77777777" w:rsidR="0039105F" w:rsidRDefault="0039105F" w:rsidP="0039105F">
            <w:pPr>
              <w:pStyle w:val="TAC"/>
              <w:rPr>
                <w:lang w:eastAsia="zh-CN"/>
              </w:rPr>
            </w:pPr>
            <w:r>
              <w:rPr>
                <w:rFonts w:cs="Arial"/>
                <w:lang w:eastAsia="zh-CN"/>
              </w:rPr>
              <w:t>15</w:t>
            </w:r>
          </w:p>
        </w:tc>
        <w:tc>
          <w:tcPr>
            <w:tcW w:w="3119" w:type="dxa"/>
            <w:vAlign w:val="center"/>
          </w:tcPr>
          <w:p w14:paraId="7F41F3C1" w14:textId="73ECE8D4" w:rsidR="0039105F" w:rsidRDefault="0039105F" w:rsidP="0039105F">
            <w:pPr>
              <w:pStyle w:val="TAC"/>
              <w:rPr>
                <w:lang w:eastAsia="zh-CN"/>
              </w:rPr>
            </w:pPr>
            <w:r>
              <w:rPr>
                <w:rFonts w:cs="Arial"/>
                <w:lang w:eastAsia="zh-CN"/>
              </w:rPr>
              <w:t>G-FR1-NTN-A1-4</w:t>
            </w:r>
          </w:p>
        </w:tc>
        <w:tc>
          <w:tcPr>
            <w:tcW w:w="2659" w:type="dxa"/>
            <w:vAlign w:val="center"/>
          </w:tcPr>
          <w:p w14:paraId="20311E43" w14:textId="77777777" w:rsidR="0039105F" w:rsidRDefault="0039105F" w:rsidP="0039105F">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39105F" w14:paraId="766D7590" w14:textId="77777777" w:rsidTr="00D6277E">
        <w:trPr>
          <w:cantSplit/>
          <w:jc w:val="center"/>
        </w:trPr>
        <w:tc>
          <w:tcPr>
            <w:tcW w:w="2235" w:type="dxa"/>
            <w:vAlign w:val="center"/>
          </w:tcPr>
          <w:p w14:paraId="428328F0" w14:textId="77777777" w:rsidR="0039105F" w:rsidRDefault="0039105F" w:rsidP="0039105F">
            <w:pPr>
              <w:pStyle w:val="TAC"/>
              <w:rPr>
                <w:lang w:eastAsia="zh-CN"/>
              </w:rPr>
            </w:pPr>
            <w:r>
              <w:rPr>
                <w:rFonts w:cs="Arial"/>
              </w:rPr>
              <w:t xml:space="preserve">20 </w:t>
            </w:r>
          </w:p>
        </w:tc>
        <w:tc>
          <w:tcPr>
            <w:tcW w:w="1842" w:type="dxa"/>
            <w:vAlign w:val="center"/>
          </w:tcPr>
          <w:p w14:paraId="3CC64EFD" w14:textId="77777777" w:rsidR="0039105F" w:rsidRDefault="0039105F" w:rsidP="0039105F">
            <w:pPr>
              <w:pStyle w:val="TAC"/>
              <w:rPr>
                <w:lang w:eastAsia="zh-CN"/>
              </w:rPr>
            </w:pPr>
            <w:r>
              <w:rPr>
                <w:rFonts w:cs="Arial"/>
                <w:lang w:eastAsia="zh-CN"/>
              </w:rPr>
              <w:t>30</w:t>
            </w:r>
          </w:p>
        </w:tc>
        <w:tc>
          <w:tcPr>
            <w:tcW w:w="3119" w:type="dxa"/>
            <w:vAlign w:val="center"/>
          </w:tcPr>
          <w:p w14:paraId="1ED1048C" w14:textId="1FD33DDB" w:rsidR="0039105F" w:rsidRDefault="0039105F" w:rsidP="0039105F">
            <w:pPr>
              <w:pStyle w:val="TAC"/>
              <w:rPr>
                <w:lang w:eastAsia="zh-CN"/>
              </w:rPr>
            </w:pPr>
            <w:r>
              <w:rPr>
                <w:rFonts w:cs="Arial"/>
                <w:lang w:eastAsia="zh-CN"/>
              </w:rPr>
              <w:t>G-FR1-NTN-A1-5</w:t>
            </w:r>
          </w:p>
        </w:tc>
        <w:tc>
          <w:tcPr>
            <w:tcW w:w="2659" w:type="dxa"/>
            <w:vAlign w:val="center"/>
          </w:tcPr>
          <w:p w14:paraId="53A83105" w14:textId="77777777" w:rsidR="0039105F" w:rsidRDefault="0039105F" w:rsidP="0039105F">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39105F" w14:paraId="1101B120" w14:textId="77777777" w:rsidTr="00D6277E">
        <w:trPr>
          <w:cantSplit/>
          <w:jc w:val="center"/>
        </w:trPr>
        <w:tc>
          <w:tcPr>
            <w:tcW w:w="2235" w:type="dxa"/>
            <w:vAlign w:val="center"/>
          </w:tcPr>
          <w:p w14:paraId="604412F7" w14:textId="77777777" w:rsidR="0039105F" w:rsidRDefault="0039105F" w:rsidP="0039105F">
            <w:pPr>
              <w:pStyle w:val="TAC"/>
              <w:rPr>
                <w:lang w:eastAsia="zh-CN"/>
              </w:rPr>
            </w:pPr>
            <w:r>
              <w:rPr>
                <w:rFonts w:cs="Arial"/>
              </w:rPr>
              <w:t>20</w:t>
            </w:r>
          </w:p>
        </w:tc>
        <w:tc>
          <w:tcPr>
            <w:tcW w:w="1842" w:type="dxa"/>
            <w:vAlign w:val="center"/>
          </w:tcPr>
          <w:p w14:paraId="2E987F19" w14:textId="77777777" w:rsidR="0039105F" w:rsidRDefault="0039105F" w:rsidP="0039105F">
            <w:pPr>
              <w:pStyle w:val="TAC"/>
              <w:rPr>
                <w:lang w:eastAsia="zh-CN"/>
              </w:rPr>
            </w:pPr>
            <w:r>
              <w:rPr>
                <w:rFonts w:cs="Arial"/>
                <w:lang w:eastAsia="zh-CN"/>
              </w:rPr>
              <w:t>60</w:t>
            </w:r>
          </w:p>
        </w:tc>
        <w:tc>
          <w:tcPr>
            <w:tcW w:w="3119" w:type="dxa"/>
            <w:vAlign w:val="center"/>
          </w:tcPr>
          <w:p w14:paraId="2B50B51B" w14:textId="30F9F847" w:rsidR="0039105F" w:rsidRDefault="0039105F" w:rsidP="0039105F">
            <w:pPr>
              <w:pStyle w:val="TAC"/>
              <w:rPr>
                <w:lang w:eastAsia="zh-CN"/>
              </w:rPr>
            </w:pPr>
            <w:r>
              <w:rPr>
                <w:rFonts w:cs="Arial"/>
                <w:lang w:eastAsia="zh-CN"/>
              </w:rPr>
              <w:t>G-FR1-NTN-A1-6</w:t>
            </w:r>
          </w:p>
        </w:tc>
        <w:tc>
          <w:tcPr>
            <w:tcW w:w="2659" w:type="dxa"/>
            <w:vAlign w:val="center"/>
          </w:tcPr>
          <w:p w14:paraId="52408A2D" w14:textId="77777777" w:rsidR="0039105F" w:rsidRDefault="0039105F" w:rsidP="0039105F">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Default="00BC2037" w:rsidP="00BC2037"/>
    <w:p w14:paraId="64C426B3" w14:textId="6D4C4255" w:rsidR="002A415A" w:rsidRDefault="002A415A" w:rsidP="002A415A">
      <w:pPr>
        <w:pStyle w:val="Heading3"/>
      </w:pPr>
      <w:bookmarkStart w:id="5375" w:name="_Toc169713821"/>
      <w:bookmarkStart w:id="5376" w:name="_Toc176445372"/>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5375"/>
      <w:bookmarkEnd w:id="5376"/>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lastRenderedPageBreak/>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5377" w:name="_Toc114242283"/>
      <w:bookmarkStart w:id="5378" w:name="_Toc123044279"/>
      <w:bookmarkStart w:id="5379" w:name="_Toc124157918"/>
      <w:bookmarkStart w:id="5380" w:name="_Toc124259841"/>
      <w:bookmarkStart w:id="5381" w:name="_Toc130584913"/>
      <w:bookmarkStart w:id="5382" w:name="_Toc137464569"/>
      <w:bookmarkStart w:id="5383" w:name="_Toc138884238"/>
      <w:bookmarkStart w:id="5384" w:name="_Toc145643439"/>
      <w:bookmarkStart w:id="5385" w:name="_Toc155472273"/>
      <w:bookmarkStart w:id="5386" w:name="_Toc155777162"/>
      <w:bookmarkStart w:id="5387" w:name="_Toc161668494"/>
      <w:bookmarkStart w:id="5388" w:name="_Toc169713822"/>
      <w:bookmarkStart w:id="5389" w:name="_Toc176445373"/>
      <w:r w:rsidRPr="00F95B02">
        <w:t>10.4</w:t>
      </w:r>
      <w:r w:rsidRPr="00F95B02">
        <w:tab/>
        <w:t xml:space="preserve">OTA </w:t>
      </w:r>
      <w:bookmarkEnd w:id="5359"/>
      <w:r w:rsidRPr="00F95B02">
        <w:t>dynamic range</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211E055A" w14:textId="5DDB7946" w:rsidR="006D6925" w:rsidRDefault="006D6925" w:rsidP="0090261D">
      <w:pPr>
        <w:pStyle w:val="Heading2"/>
      </w:pPr>
      <w:bookmarkStart w:id="5390" w:name="_Toc37260393"/>
      <w:bookmarkStart w:id="5391" w:name="_Toc45893699"/>
      <w:bookmarkStart w:id="5392" w:name="_Toc74663489"/>
      <w:bookmarkStart w:id="5393" w:name="_Toc82622030"/>
      <w:bookmarkStart w:id="5394" w:name="_Toc67916868"/>
      <w:bookmarkStart w:id="5395" w:name="_Toc29811919"/>
      <w:bookmarkStart w:id="5396" w:name="_Toc61179572"/>
      <w:bookmarkStart w:id="5397" w:name="_Toc37267781"/>
      <w:bookmarkStart w:id="5398" w:name="_Toc21127710"/>
      <w:bookmarkStart w:id="5399" w:name="_Toc44712387"/>
      <w:bookmarkStart w:id="5400" w:name="_Toc61179102"/>
      <w:bookmarkStart w:id="5401" w:name="_Toc53178413"/>
      <w:bookmarkStart w:id="5402" w:name="_Toc90422877"/>
      <w:bookmarkStart w:id="5403" w:name="_Toc36817471"/>
      <w:bookmarkStart w:id="5404" w:name="_Toc53178864"/>
      <w:bookmarkStart w:id="5405" w:name="_Toc104311102"/>
      <w:bookmarkStart w:id="5406" w:name="_Toc106126803"/>
      <w:bookmarkStart w:id="5407" w:name="_Toc106177116"/>
      <w:bookmarkStart w:id="5408" w:name="_Toc114242284"/>
      <w:bookmarkStart w:id="5409" w:name="_Toc123044280"/>
      <w:bookmarkStart w:id="5410" w:name="_Toc124157919"/>
      <w:bookmarkStart w:id="5411" w:name="_Toc124259842"/>
      <w:bookmarkStart w:id="5412" w:name="_Toc130584914"/>
      <w:bookmarkStart w:id="5413" w:name="_Toc137464570"/>
      <w:bookmarkStart w:id="5414" w:name="_Toc138884239"/>
      <w:bookmarkStart w:id="5415" w:name="_Toc145643440"/>
      <w:bookmarkStart w:id="5416" w:name="_Toc155472274"/>
      <w:bookmarkStart w:id="5417" w:name="_Toc155777163"/>
      <w:bookmarkStart w:id="5418" w:name="_Toc161668495"/>
      <w:bookmarkStart w:id="5419" w:name="_Toc169713823"/>
      <w:bookmarkStart w:id="5420" w:name="_Toc176445374"/>
      <w:r>
        <w:t>10.4.1</w:t>
      </w:r>
      <w:r>
        <w:tab/>
        <w:t>General</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421" w:name="_Toc61179573"/>
      <w:bookmarkStart w:id="5422" w:name="_Toc45893700"/>
      <w:bookmarkStart w:id="5423" w:name="_Toc44712388"/>
      <w:bookmarkStart w:id="5424" w:name="_Toc37267782"/>
      <w:bookmarkStart w:id="5425" w:name="_Toc90422878"/>
      <w:bookmarkStart w:id="5426" w:name="_Toc82622031"/>
      <w:bookmarkStart w:id="5427" w:name="_Toc67916869"/>
      <w:bookmarkStart w:id="5428" w:name="_Toc29811920"/>
      <w:bookmarkStart w:id="5429" w:name="_Toc61179103"/>
      <w:bookmarkStart w:id="5430" w:name="_Toc74663490"/>
      <w:bookmarkStart w:id="5431" w:name="_Toc21127711"/>
      <w:bookmarkStart w:id="5432" w:name="_Toc53178865"/>
      <w:bookmarkStart w:id="5433" w:name="_Toc53178414"/>
      <w:bookmarkStart w:id="5434" w:name="_Toc37260394"/>
      <w:bookmarkStart w:id="5435" w:name="_Toc36817472"/>
      <w:bookmarkStart w:id="5436" w:name="_Toc104311103"/>
      <w:bookmarkStart w:id="5437" w:name="_Toc106126804"/>
      <w:bookmarkStart w:id="5438" w:name="_Toc106177117"/>
      <w:bookmarkStart w:id="5439" w:name="_Toc114242285"/>
      <w:bookmarkStart w:id="5440" w:name="_Toc123044281"/>
      <w:bookmarkStart w:id="5441" w:name="_Toc124157920"/>
      <w:bookmarkStart w:id="5442" w:name="_Toc124259843"/>
      <w:bookmarkStart w:id="5443" w:name="_Toc130584915"/>
      <w:bookmarkStart w:id="5444" w:name="_Toc137464571"/>
      <w:bookmarkStart w:id="5445" w:name="_Toc138884240"/>
      <w:bookmarkStart w:id="5446" w:name="_Toc145643441"/>
      <w:bookmarkStart w:id="5447" w:name="_Toc155472275"/>
      <w:bookmarkStart w:id="5448" w:name="_Toc155777164"/>
      <w:bookmarkStart w:id="5449" w:name="_Toc161668496"/>
      <w:bookmarkStart w:id="5450" w:name="_Toc169713824"/>
      <w:bookmarkStart w:id="5451" w:name="_Toc176445375"/>
      <w:r>
        <w:t>10.4.2</w:t>
      </w:r>
      <w:r>
        <w:tab/>
        <w:t xml:space="preserve">Minimum requirement for </w:t>
      </w:r>
      <w:r>
        <w:rPr>
          <w:rFonts w:hint="eastAsia"/>
          <w:i/>
          <w:iCs/>
          <w:lang w:val="en-US" w:eastAsia="zh-CN"/>
        </w:rPr>
        <w:t>SAN</w:t>
      </w:r>
      <w:r>
        <w:rPr>
          <w:i/>
        </w:rPr>
        <w:t xml:space="preserve"> type 1-O</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452" w:name="_Toc21127712"/>
      <w:bookmarkStart w:id="5453" w:name="_Toc29811921"/>
      <w:bookmarkStart w:id="5454" w:name="_Toc36817473"/>
      <w:bookmarkStart w:id="5455" w:name="_Toc37260395"/>
      <w:bookmarkStart w:id="5456" w:name="_Toc37267783"/>
      <w:bookmarkStart w:id="5457" w:name="_Toc44712389"/>
      <w:bookmarkStart w:id="5458" w:name="_Toc45893701"/>
      <w:bookmarkStart w:id="5459" w:name="_Toc53178415"/>
      <w:bookmarkStart w:id="5460" w:name="_Toc53178866"/>
      <w:bookmarkStart w:id="5461" w:name="_Toc61179104"/>
      <w:bookmarkStart w:id="5462" w:name="_Toc61179574"/>
      <w:bookmarkStart w:id="5463" w:name="_Toc67916870"/>
      <w:bookmarkStart w:id="5464" w:name="_Toc74663491"/>
      <w:bookmarkStart w:id="5465" w:name="_Toc104311104"/>
      <w:bookmarkStart w:id="5466" w:name="_Toc106126805"/>
      <w:bookmarkStart w:id="5467" w:name="_Toc106177118"/>
      <w:bookmarkStart w:id="5468" w:name="_Toc114242286"/>
      <w:bookmarkStart w:id="5469" w:name="_Toc123044282"/>
      <w:bookmarkStart w:id="5470" w:name="_Toc124157921"/>
      <w:bookmarkStart w:id="5471" w:name="_Toc124259844"/>
      <w:bookmarkStart w:id="5472" w:name="_Toc130584916"/>
      <w:bookmarkStart w:id="5473" w:name="_Toc137464572"/>
      <w:bookmarkStart w:id="5474" w:name="_Toc138884241"/>
      <w:bookmarkStart w:id="5475" w:name="_Toc145643442"/>
      <w:bookmarkStart w:id="5476" w:name="_Toc155472276"/>
      <w:bookmarkStart w:id="5477" w:name="_Toc155777165"/>
      <w:bookmarkStart w:id="5478" w:name="_Toc161668497"/>
      <w:bookmarkStart w:id="5479" w:name="_Toc169713825"/>
      <w:bookmarkStart w:id="5480" w:name="_Toc176445376"/>
      <w:r w:rsidRPr="00F95B02">
        <w:t>10.5</w:t>
      </w:r>
      <w:r w:rsidRPr="00F95B02">
        <w:tab/>
        <w:t>OTA in-band selectivity and blocking</w:t>
      </w:r>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29B1061C" w14:textId="77777777" w:rsidR="006D6925" w:rsidRDefault="006D6925" w:rsidP="0090261D">
      <w:pPr>
        <w:pStyle w:val="Heading3"/>
      </w:pPr>
      <w:bookmarkStart w:id="5481" w:name="_Toc90422880"/>
      <w:bookmarkStart w:id="5482" w:name="_Toc82622033"/>
      <w:bookmarkStart w:id="5483" w:name="_Toc74663492"/>
      <w:bookmarkStart w:id="5484" w:name="_Toc67916871"/>
      <w:bookmarkStart w:id="5485" w:name="_Toc61179575"/>
      <w:bookmarkStart w:id="5486" w:name="_Toc61179105"/>
      <w:bookmarkStart w:id="5487" w:name="_Toc53178867"/>
      <w:bookmarkStart w:id="5488" w:name="_Toc53178416"/>
      <w:bookmarkStart w:id="5489" w:name="_Toc45893702"/>
      <w:bookmarkStart w:id="5490" w:name="_Toc44712390"/>
      <w:bookmarkStart w:id="5491" w:name="_Toc37267784"/>
      <w:bookmarkStart w:id="5492" w:name="_Toc37260396"/>
      <w:bookmarkStart w:id="5493" w:name="_Toc36817474"/>
      <w:bookmarkStart w:id="5494" w:name="_Toc29811922"/>
      <w:bookmarkStart w:id="5495" w:name="_Toc21127713"/>
      <w:bookmarkStart w:id="5496" w:name="_Toc104311105"/>
      <w:bookmarkStart w:id="5497" w:name="_Toc106126806"/>
      <w:bookmarkStart w:id="5498" w:name="_Toc106177119"/>
      <w:bookmarkStart w:id="5499" w:name="_Toc114242287"/>
      <w:bookmarkStart w:id="5500" w:name="_Toc123044283"/>
      <w:bookmarkStart w:id="5501" w:name="_Toc124157922"/>
      <w:bookmarkStart w:id="5502" w:name="_Toc124259845"/>
      <w:bookmarkStart w:id="5503" w:name="_Toc130584917"/>
      <w:bookmarkStart w:id="5504" w:name="_Toc137464573"/>
      <w:bookmarkStart w:id="5505" w:name="_Toc138884242"/>
      <w:bookmarkStart w:id="5506" w:name="_Toc145643443"/>
      <w:bookmarkStart w:id="5507" w:name="_Toc155472277"/>
      <w:bookmarkStart w:id="5508" w:name="_Toc155777166"/>
      <w:bookmarkStart w:id="5509" w:name="_Toc161668498"/>
      <w:bookmarkStart w:id="5510" w:name="_Toc169713826"/>
      <w:bookmarkStart w:id="5511" w:name="_Toc176445377"/>
      <w:r>
        <w:t>10.5.1</w:t>
      </w:r>
      <w:r>
        <w:tab/>
        <w:t>OTA adjacent channel selectivity</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p>
    <w:p w14:paraId="074432AC" w14:textId="77777777" w:rsidR="006D6925" w:rsidRDefault="006D6925" w:rsidP="0090261D">
      <w:pPr>
        <w:pStyle w:val="Heading4"/>
      </w:pPr>
      <w:bookmarkStart w:id="5512" w:name="_Toc90422881"/>
      <w:bookmarkStart w:id="5513" w:name="_Toc82622034"/>
      <w:bookmarkStart w:id="5514" w:name="_Toc74663493"/>
      <w:bookmarkStart w:id="5515" w:name="_Toc67916872"/>
      <w:bookmarkStart w:id="5516" w:name="_Toc61179576"/>
      <w:bookmarkStart w:id="5517" w:name="_Toc61179106"/>
      <w:bookmarkStart w:id="5518" w:name="_Toc53178868"/>
      <w:bookmarkStart w:id="5519" w:name="_Toc53178417"/>
      <w:bookmarkStart w:id="5520" w:name="_Toc45893703"/>
      <w:bookmarkStart w:id="5521" w:name="_Toc44712391"/>
      <w:bookmarkStart w:id="5522" w:name="_Toc37267785"/>
      <w:bookmarkStart w:id="5523" w:name="_Toc37260397"/>
      <w:bookmarkStart w:id="5524" w:name="_Toc36817475"/>
      <w:bookmarkStart w:id="5525" w:name="_Toc29811923"/>
      <w:bookmarkStart w:id="5526" w:name="_Toc21127714"/>
      <w:bookmarkStart w:id="5527" w:name="_Toc104311106"/>
      <w:bookmarkStart w:id="5528" w:name="_Toc106126807"/>
      <w:bookmarkStart w:id="5529" w:name="_Toc106177120"/>
      <w:bookmarkStart w:id="5530" w:name="_Toc114242288"/>
      <w:bookmarkStart w:id="5531" w:name="_Toc123044284"/>
      <w:bookmarkStart w:id="5532" w:name="_Toc124157923"/>
      <w:bookmarkStart w:id="5533" w:name="_Toc124259846"/>
      <w:bookmarkStart w:id="5534" w:name="_Toc130584918"/>
      <w:bookmarkStart w:id="5535" w:name="_Toc137464574"/>
      <w:bookmarkStart w:id="5536" w:name="_Toc138884243"/>
      <w:bookmarkStart w:id="5537" w:name="_Toc145643444"/>
      <w:bookmarkStart w:id="5538" w:name="_Toc155472278"/>
      <w:bookmarkStart w:id="5539" w:name="_Toc155777167"/>
      <w:bookmarkStart w:id="5540" w:name="_Toc161668499"/>
      <w:bookmarkStart w:id="5541" w:name="_Toc169713827"/>
      <w:bookmarkStart w:id="5542" w:name="_Toc176445378"/>
      <w:r>
        <w:t>10.5.1.1</w:t>
      </w:r>
      <w:r>
        <w:tab/>
        <w:t>General</w:t>
      </w:r>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543" w:name="_Toc90422882"/>
      <w:bookmarkStart w:id="5544" w:name="_Toc82622035"/>
      <w:bookmarkStart w:id="5545" w:name="_Toc74663494"/>
      <w:bookmarkStart w:id="5546" w:name="_Toc67916873"/>
      <w:bookmarkStart w:id="5547" w:name="_Toc61179577"/>
      <w:bookmarkStart w:id="5548" w:name="_Toc61179107"/>
      <w:bookmarkStart w:id="5549" w:name="_Toc53178869"/>
      <w:bookmarkStart w:id="5550" w:name="_Toc53178418"/>
      <w:bookmarkStart w:id="5551" w:name="_Toc45893704"/>
      <w:bookmarkStart w:id="5552" w:name="_Toc44712392"/>
      <w:bookmarkStart w:id="5553" w:name="_Toc37267786"/>
      <w:bookmarkStart w:id="5554" w:name="_Toc37260398"/>
      <w:bookmarkStart w:id="5555" w:name="_Toc36817476"/>
      <w:bookmarkStart w:id="5556" w:name="_Toc29811924"/>
      <w:bookmarkStart w:id="5557" w:name="_Toc21127715"/>
      <w:bookmarkStart w:id="5558" w:name="_Toc104311107"/>
      <w:bookmarkStart w:id="5559" w:name="_Toc106126808"/>
      <w:bookmarkStart w:id="5560" w:name="_Toc106177121"/>
      <w:bookmarkStart w:id="5561" w:name="_Toc114242289"/>
      <w:bookmarkStart w:id="5562" w:name="_Toc123044285"/>
      <w:bookmarkStart w:id="5563" w:name="_Toc124157924"/>
      <w:bookmarkStart w:id="5564" w:name="_Toc124259847"/>
      <w:bookmarkStart w:id="5565" w:name="_Toc130584919"/>
      <w:bookmarkStart w:id="5566" w:name="_Toc137464575"/>
      <w:bookmarkStart w:id="5567" w:name="_Toc138884244"/>
      <w:bookmarkStart w:id="5568" w:name="_Toc145643445"/>
      <w:bookmarkStart w:id="5569" w:name="_Toc155472279"/>
      <w:bookmarkStart w:id="5570" w:name="_Toc155777168"/>
      <w:bookmarkStart w:id="5571" w:name="_Toc161668500"/>
      <w:bookmarkStart w:id="5572" w:name="_Toc169713828"/>
      <w:bookmarkStart w:id="5573" w:name="_Toc176445379"/>
      <w:r>
        <w:t>10.5.1.2</w:t>
      </w:r>
      <w:r>
        <w:tab/>
        <w:t xml:space="preserve">Minimum requirement for </w:t>
      </w:r>
      <w:r>
        <w:rPr>
          <w:i/>
        </w:rPr>
        <w:t>SAN type 1-O</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574" w:name="_Toc104311108"/>
      <w:bookmarkStart w:id="5575" w:name="_Toc106126809"/>
      <w:bookmarkStart w:id="5576"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5577" w:name="_Toc169713829"/>
      <w:bookmarkStart w:id="5578" w:name="_Toc176445380"/>
      <w:r>
        <w:t>10.5.1.3</w:t>
      </w:r>
      <w:r>
        <w:tab/>
        <w:t xml:space="preserve">Minimum requirement for </w:t>
      </w:r>
      <w:r>
        <w:rPr>
          <w:i/>
        </w:rPr>
        <w:t xml:space="preserve">SAN type </w:t>
      </w:r>
      <w:r>
        <w:rPr>
          <w:rFonts w:hint="eastAsia"/>
          <w:i/>
          <w:lang w:val="en-US" w:eastAsia="zh-CN"/>
        </w:rPr>
        <w:t>2</w:t>
      </w:r>
      <w:r>
        <w:rPr>
          <w:i/>
        </w:rPr>
        <w:t>-O</w:t>
      </w:r>
      <w:bookmarkEnd w:id="5577"/>
      <w:bookmarkEnd w:id="5578"/>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77777777"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ACS. The reference measurement channel for the OTA wanted signal is further specified in annex A.1. The characteristics of the interfering signal is further specified in annex D.</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lastRenderedPageBreak/>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5579" w:name="_Toc114242290"/>
      <w:bookmarkStart w:id="5580" w:name="_Toc123044286"/>
      <w:bookmarkStart w:id="5581" w:name="_Toc124157925"/>
      <w:bookmarkStart w:id="5582" w:name="_Toc124259848"/>
      <w:bookmarkStart w:id="5583" w:name="_Toc130584920"/>
      <w:bookmarkStart w:id="5584" w:name="_Toc137464576"/>
      <w:bookmarkStart w:id="5585" w:name="_Toc138884245"/>
      <w:bookmarkStart w:id="5586" w:name="_Toc145643446"/>
      <w:bookmarkStart w:id="5587" w:name="_Toc155472280"/>
      <w:bookmarkStart w:id="5588" w:name="_Toc155777169"/>
      <w:bookmarkStart w:id="5589" w:name="_Toc161668501"/>
      <w:bookmarkStart w:id="5590" w:name="_Toc169713830"/>
      <w:bookmarkStart w:id="5591" w:name="_Toc176445381"/>
      <w:r>
        <w:t>10.5.2</w:t>
      </w:r>
      <w:r>
        <w:tab/>
        <w:t>OTA in-band blocking</w:t>
      </w:r>
      <w:bookmarkEnd w:id="5574"/>
      <w:bookmarkEnd w:id="5575"/>
      <w:bookmarkEnd w:id="5576"/>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592" w:name="_Toc21127721"/>
      <w:bookmarkStart w:id="5593" w:name="_Toc29811930"/>
      <w:bookmarkStart w:id="5594" w:name="_Toc36817482"/>
      <w:bookmarkStart w:id="5595" w:name="_Toc37260404"/>
      <w:bookmarkStart w:id="5596" w:name="_Toc37267792"/>
      <w:bookmarkStart w:id="5597" w:name="_Toc44712398"/>
      <w:bookmarkStart w:id="5598" w:name="_Toc45893710"/>
      <w:bookmarkStart w:id="5599" w:name="_Toc53178424"/>
      <w:bookmarkStart w:id="5600" w:name="_Toc53178875"/>
      <w:bookmarkStart w:id="5601" w:name="_Toc61179113"/>
      <w:bookmarkStart w:id="5602" w:name="_Toc61179583"/>
      <w:bookmarkStart w:id="5603" w:name="_Toc67916879"/>
      <w:bookmarkStart w:id="5604" w:name="_Toc74663500"/>
      <w:bookmarkStart w:id="5605" w:name="_Toc104311109"/>
      <w:bookmarkStart w:id="5606" w:name="_Toc106126810"/>
      <w:bookmarkStart w:id="5607" w:name="_Toc106177123"/>
      <w:bookmarkStart w:id="5608" w:name="_Toc114242291"/>
      <w:bookmarkStart w:id="5609" w:name="_Toc123044287"/>
      <w:bookmarkStart w:id="5610" w:name="_Toc124157926"/>
      <w:bookmarkStart w:id="5611" w:name="_Toc124259849"/>
      <w:bookmarkStart w:id="5612" w:name="_Toc130584921"/>
      <w:bookmarkStart w:id="5613" w:name="_Toc137464577"/>
      <w:bookmarkStart w:id="5614" w:name="_Toc138884246"/>
      <w:bookmarkStart w:id="5615" w:name="_Toc145643447"/>
      <w:bookmarkStart w:id="5616" w:name="_Toc155472281"/>
      <w:bookmarkStart w:id="5617" w:name="_Toc155777170"/>
      <w:bookmarkStart w:id="5618" w:name="_Toc161668502"/>
      <w:bookmarkStart w:id="5619" w:name="_Toc169713831"/>
      <w:bookmarkStart w:id="5620" w:name="_Toc176445382"/>
      <w:r w:rsidRPr="00F95B02">
        <w:t>10.6</w:t>
      </w:r>
      <w:r w:rsidRPr="00F95B02">
        <w:tab/>
        <w:t>OTA out-of-band blocking</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174D8760" w14:textId="38136C20" w:rsidR="006D6925" w:rsidRDefault="006D6925" w:rsidP="0090261D">
      <w:pPr>
        <w:pStyle w:val="Heading3"/>
      </w:pPr>
      <w:bookmarkStart w:id="5621" w:name="_Toc90422889"/>
      <w:bookmarkStart w:id="5622" w:name="_Toc74663501"/>
      <w:bookmarkStart w:id="5623" w:name="_Toc21127722"/>
      <w:bookmarkStart w:id="5624" w:name="_Toc61179584"/>
      <w:bookmarkStart w:id="5625" w:name="_Toc67916880"/>
      <w:bookmarkStart w:id="5626" w:name="_Toc44712399"/>
      <w:bookmarkStart w:id="5627" w:name="_Toc45893711"/>
      <w:bookmarkStart w:id="5628" w:name="_Toc29811931"/>
      <w:bookmarkStart w:id="5629" w:name="_Toc61179114"/>
      <w:bookmarkStart w:id="5630" w:name="_Toc37260405"/>
      <w:bookmarkStart w:id="5631" w:name="_Toc53178425"/>
      <w:bookmarkStart w:id="5632" w:name="_Toc82622042"/>
      <w:bookmarkStart w:id="5633" w:name="_Toc37267793"/>
      <w:bookmarkStart w:id="5634" w:name="_Toc53178876"/>
      <w:bookmarkStart w:id="5635" w:name="_Toc36817483"/>
      <w:bookmarkStart w:id="5636" w:name="_Toc104311110"/>
      <w:bookmarkStart w:id="5637" w:name="_Toc106126811"/>
      <w:bookmarkStart w:id="5638" w:name="_Toc106177124"/>
      <w:bookmarkStart w:id="5639" w:name="_Toc114242292"/>
      <w:bookmarkStart w:id="5640" w:name="_Toc123044288"/>
      <w:bookmarkStart w:id="5641" w:name="_Toc124157927"/>
      <w:bookmarkStart w:id="5642" w:name="_Toc124259850"/>
      <w:bookmarkStart w:id="5643" w:name="_Toc130584922"/>
      <w:bookmarkStart w:id="5644" w:name="_Toc137464578"/>
      <w:bookmarkStart w:id="5645" w:name="_Toc138884247"/>
      <w:bookmarkStart w:id="5646" w:name="_Toc145643448"/>
      <w:bookmarkStart w:id="5647" w:name="_Toc155472282"/>
      <w:bookmarkStart w:id="5648" w:name="_Toc155777171"/>
      <w:bookmarkStart w:id="5649" w:name="_Toc161668503"/>
      <w:bookmarkStart w:id="5650" w:name="_Toc169713832"/>
      <w:bookmarkStart w:id="5651" w:name="_Toc176445383"/>
      <w:r>
        <w:t>10.6.1</w:t>
      </w:r>
      <w:r>
        <w:tab/>
        <w:t>General</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652" w:name="_Toc61179115"/>
      <w:bookmarkStart w:id="5653" w:name="_Toc37260406"/>
      <w:bookmarkStart w:id="5654" w:name="_Toc53178426"/>
      <w:bookmarkStart w:id="5655" w:name="_Toc61179585"/>
      <w:bookmarkStart w:id="5656" w:name="_Toc67916881"/>
      <w:bookmarkStart w:id="5657" w:name="_Toc45893712"/>
      <w:bookmarkStart w:id="5658" w:name="_Toc21127723"/>
      <w:bookmarkStart w:id="5659" w:name="_Toc82622043"/>
      <w:bookmarkStart w:id="5660" w:name="_Toc29811932"/>
      <w:bookmarkStart w:id="5661" w:name="_Toc37267794"/>
      <w:bookmarkStart w:id="5662" w:name="_Toc36817484"/>
      <w:bookmarkStart w:id="5663" w:name="_Toc74663502"/>
      <w:bookmarkStart w:id="5664" w:name="_Toc44712400"/>
      <w:bookmarkStart w:id="5665" w:name="_Toc90422890"/>
      <w:bookmarkStart w:id="5666" w:name="_Toc53178877"/>
      <w:bookmarkStart w:id="5667" w:name="_Toc104311111"/>
      <w:bookmarkStart w:id="5668" w:name="_Toc106126812"/>
      <w:bookmarkStart w:id="5669" w:name="_Toc106177125"/>
      <w:bookmarkStart w:id="5670" w:name="_Toc114242293"/>
      <w:bookmarkStart w:id="5671" w:name="_Toc123044289"/>
      <w:bookmarkStart w:id="5672" w:name="_Toc124157928"/>
      <w:bookmarkStart w:id="5673" w:name="_Toc124259851"/>
      <w:bookmarkStart w:id="5674" w:name="_Toc130584923"/>
      <w:bookmarkStart w:id="5675" w:name="_Toc137464579"/>
      <w:bookmarkStart w:id="5676" w:name="_Toc138884248"/>
      <w:bookmarkStart w:id="5677" w:name="_Toc145643449"/>
      <w:bookmarkStart w:id="5678" w:name="_Toc155472283"/>
      <w:bookmarkStart w:id="5679" w:name="_Toc155777172"/>
      <w:bookmarkStart w:id="5680" w:name="_Toc161668504"/>
      <w:bookmarkStart w:id="5681" w:name="_Toc169713833"/>
      <w:bookmarkStart w:id="5682" w:name="_Toc176445384"/>
      <w:r>
        <w:t>10.6.2</w:t>
      </w:r>
      <w:r>
        <w:tab/>
        <w:t xml:space="preserve">Minimum requirement for </w:t>
      </w:r>
      <w:r>
        <w:rPr>
          <w:rFonts w:hint="eastAsia"/>
          <w:i/>
          <w:lang w:val="en-US" w:eastAsia="zh-CN"/>
        </w:rPr>
        <w:t>SAN</w:t>
      </w:r>
      <w:r>
        <w:rPr>
          <w:i/>
        </w:rPr>
        <w:t xml:space="preserve"> type 1-O</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7CD7049A" w14:textId="1F0587F1" w:rsidR="006D6925" w:rsidRDefault="006D6925" w:rsidP="00CE253C">
      <w:pPr>
        <w:pStyle w:val="Heading4"/>
      </w:pPr>
      <w:bookmarkStart w:id="5683" w:name="_Toc90422891"/>
      <w:bookmarkStart w:id="5684" w:name="_Toc44712401"/>
      <w:bookmarkStart w:id="5685" w:name="_Toc45893713"/>
      <w:bookmarkStart w:id="5686" w:name="_Toc61179586"/>
      <w:bookmarkStart w:id="5687" w:name="_Toc21127724"/>
      <w:bookmarkStart w:id="5688" w:name="_Toc36817485"/>
      <w:bookmarkStart w:id="5689" w:name="_Toc53178427"/>
      <w:bookmarkStart w:id="5690" w:name="_Toc29811933"/>
      <w:bookmarkStart w:id="5691" w:name="_Toc74663503"/>
      <w:bookmarkStart w:id="5692" w:name="_Toc37267795"/>
      <w:bookmarkStart w:id="5693" w:name="_Toc53178878"/>
      <w:bookmarkStart w:id="5694" w:name="_Toc67916882"/>
      <w:bookmarkStart w:id="5695" w:name="_Toc37260407"/>
      <w:bookmarkStart w:id="5696" w:name="_Toc61179116"/>
      <w:bookmarkStart w:id="5697" w:name="_Toc82622044"/>
      <w:bookmarkStart w:id="5698" w:name="_Toc104311112"/>
      <w:bookmarkStart w:id="5699" w:name="_Toc106126813"/>
      <w:bookmarkStart w:id="5700" w:name="_Toc106177126"/>
      <w:bookmarkStart w:id="5701" w:name="_Toc114242294"/>
      <w:bookmarkStart w:id="5702" w:name="_Toc123044290"/>
      <w:bookmarkStart w:id="5703" w:name="_Toc124157929"/>
      <w:bookmarkStart w:id="5704" w:name="_Toc124259852"/>
      <w:bookmarkStart w:id="5705" w:name="_Toc130584924"/>
      <w:bookmarkStart w:id="5706" w:name="_Toc137464580"/>
      <w:bookmarkStart w:id="5707" w:name="_Toc138884249"/>
      <w:bookmarkStart w:id="5708" w:name="_Toc145643450"/>
      <w:bookmarkStart w:id="5709" w:name="_Toc155472284"/>
      <w:bookmarkStart w:id="5710" w:name="_Toc155777173"/>
      <w:bookmarkStart w:id="5711" w:name="_Toc161668505"/>
      <w:bookmarkStart w:id="5712" w:name="_Toc169713834"/>
      <w:bookmarkStart w:id="5713" w:name="_Toc176445385"/>
      <w:r>
        <w:t>10.6.2.1</w:t>
      </w:r>
      <w:r w:rsidR="00CE253C">
        <w:tab/>
      </w:r>
      <w:r>
        <w:t>General minimum requirement</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pt;height:31pt" o:ole="">
                  <v:imagedata r:id="rId32" o:title=""/>
                </v:shape>
                <o:OLEObject Type="Embed" ProgID="Equation.3" ShapeID="_x0000_i1033" DrawAspect="Content" ObjectID="_1788772703" r:id="rId33"/>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lastRenderedPageBreak/>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5714" w:name="_Toc169713835"/>
      <w:bookmarkStart w:id="5715" w:name="_Toc176445386"/>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5714"/>
      <w:bookmarkEnd w:id="5715"/>
    </w:p>
    <w:p w14:paraId="4A14F684" w14:textId="77777777" w:rsidR="00F84126" w:rsidRDefault="00F84126" w:rsidP="00F84126">
      <w:pPr>
        <w:pStyle w:val="Heading4"/>
      </w:pPr>
      <w:bookmarkStart w:id="5716" w:name="_Toc74663506"/>
      <w:bookmarkStart w:id="5717" w:name="_Toc37267798"/>
      <w:bookmarkStart w:id="5718" w:name="_Toc29811936"/>
      <w:bookmarkStart w:id="5719" w:name="_Toc53178430"/>
      <w:bookmarkStart w:id="5720" w:name="_Toc44712404"/>
      <w:bookmarkStart w:id="5721" w:name="_Toc67916885"/>
      <w:bookmarkStart w:id="5722" w:name="_Toc61179119"/>
      <w:bookmarkStart w:id="5723" w:name="_Toc45893716"/>
      <w:bookmarkStart w:id="5724" w:name="_Toc53178881"/>
      <w:bookmarkStart w:id="5725" w:name="_Toc36817488"/>
      <w:bookmarkStart w:id="5726" w:name="_Toc21127727"/>
      <w:bookmarkStart w:id="5727" w:name="_Toc61179589"/>
      <w:bookmarkStart w:id="5728" w:name="_Toc37260410"/>
      <w:bookmarkStart w:id="5729" w:name="_Toc169713836"/>
      <w:bookmarkStart w:id="5730" w:name="_Toc176445387"/>
      <w:r>
        <w:t>10.6.3.1</w:t>
      </w:r>
      <w:r>
        <w:tab/>
        <w:t>General minimum requirement</w:t>
      </w:r>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77777777" w:rsidR="00F84126" w:rsidRDefault="00F84126"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 1500 MHz</w:t>
      </w:r>
      <w:r>
        <w:t xml:space="preserve"> and from </w:t>
      </w:r>
      <w:r>
        <w:rPr>
          <w:rFonts w:cs="Arial"/>
        </w:rPr>
        <w:t>F</w:t>
      </w:r>
      <w:r>
        <w:rPr>
          <w:rFonts w:cs="Arial"/>
          <w:vertAlign w:val="subscript"/>
        </w:rPr>
        <w:t>UL,high</w:t>
      </w:r>
      <w:r>
        <w:rPr>
          <w:rFonts w:cs="Arial"/>
        </w:rPr>
        <w:t xml:space="preserve"> + 1500 </w:t>
      </w:r>
      <w:r>
        <w:t>MHz up to 2</w:t>
      </w:r>
      <w:r>
        <w:rPr>
          <w:vertAlign w:val="superscript"/>
        </w:rPr>
        <w:t>nd</w:t>
      </w:r>
      <w:r>
        <w:t xml:space="preserve"> harmonic of the upper frequency edge of the </w:t>
      </w:r>
      <w:r>
        <w:rPr>
          <w:i/>
        </w:rPr>
        <w:t>operating band</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84126" w14:paraId="3DC08BEE" w14:textId="77777777" w:rsidTr="00D13E28">
        <w:trPr>
          <w:cantSplit/>
          <w:jc w:val="center"/>
        </w:trPr>
        <w:tc>
          <w:tcPr>
            <w:tcW w:w="2771" w:type="dxa"/>
          </w:tcPr>
          <w:p w14:paraId="5E8D7E23" w14:textId="6296FE62" w:rsidR="00F84126" w:rsidRDefault="00F84126" w:rsidP="00D13E28">
            <w:pPr>
              <w:pStyle w:val="TAC"/>
              <w:rPr>
                <w:lang w:val="en-US" w:eastAsia="zh-CN"/>
              </w:rPr>
            </w:pPr>
            <w:r>
              <w:t>30 to F</w:t>
            </w:r>
            <w:r>
              <w:rPr>
                <w:vertAlign w:val="subscript"/>
              </w:rPr>
              <w:t>UL</w:t>
            </w:r>
            <w:r>
              <w:rPr>
                <w:rFonts w:cs="Arial"/>
                <w:vertAlign w:val="subscript"/>
              </w:rPr>
              <w:t xml:space="preserve">,low </w:t>
            </w:r>
            <w:r>
              <w:rPr>
                <w:rFonts w:cs="Arial"/>
              </w:rPr>
              <w:t xml:space="preserve">– </w:t>
            </w:r>
            <w:r>
              <w:rPr>
                <w:rFonts w:cs="Arial" w:hint="eastAsia"/>
                <w:lang w:val="en-US" w:eastAsia="zh-CN"/>
              </w:rPr>
              <w:t>[</w:t>
            </w:r>
            <w:r>
              <w:rPr>
                <w:rFonts w:cs="Arial"/>
              </w:rPr>
              <w:t>1500</w:t>
            </w:r>
            <w:r>
              <w:rPr>
                <w:rFonts w:cs="Arial" w:hint="eastAsia"/>
                <w:lang w:val="en-US" w:eastAsia="zh-CN"/>
              </w:rPr>
              <w:t>]</w:t>
            </w:r>
          </w:p>
        </w:tc>
        <w:tc>
          <w:tcPr>
            <w:tcW w:w="1851" w:type="dxa"/>
            <w:shd w:val="clear" w:color="auto" w:fill="auto"/>
          </w:tcPr>
          <w:p w14:paraId="752CDB7B" w14:textId="77777777" w:rsidR="00F84126" w:rsidRDefault="00F84126" w:rsidP="00D13E28">
            <w:pPr>
              <w:pStyle w:val="TAC"/>
            </w:pPr>
            <w:r>
              <w:rPr>
                <w:rFonts w:cs="Arial"/>
              </w:rPr>
              <w:t>EIS</w:t>
            </w:r>
            <w:r>
              <w:rPr>
                <w:rFonts w:cs="Arial"/>
                <w:vertAlign w:val="subscript"/>
              </w:rPr>
              <w:t>REFSENS</w:t>
            </w:r>
            <w:r>
              <w:rPr>
                <w:rFonts w:cs="Arial"/>
              </w:rPr>
              <w:t xml:space="preserve"> + 6 dB</w:t>
            </w:r>
          </w:p>
        </w:tc>
        <w:tc>
          <w:tcPr>
            <w:tcW w:w="1955" w:type="dxa"/>
          </w:tcPr>
          <w:p w14:paraId="54ECE48F" w14:textId="77777777" w:rsidR="00F84126" w:rsidRDefault="00F84126" w:rsidP="00D13E28">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1F092AED" w14:textId="77777777" w:rsidR="00F84126" w:rsidRDefault="00F84126" w:rsidP="00D13E28">
            <w:pPr>
              <w:pStyle w:val="TAC"/>
            </w:pPr>
            <w:r>
              <w:t>CW</w:t>
            </w:r>
          </w:p>
        </w:tc>
      </w:tr>
      <w:tr w:rsidR="00F84126" w14:paraId="209C7E2D" w14:textId="77777777" w:rsidTr="00D13E28">
        <w:trPr>
          <w:cantSplit/>
          <w:jc w:val="center"/>
        </w:trPr>
        <w:tc>
          <w:tcPr>
            <w:tcW w:w="2771" w:type="dxa"/>
          </w:tcPr>
          <w:p w14:paraId="1EC50E64" w14:textId="77777777" w:rsidR="00F84126" w:rsidRDefault="00F84126" w:rsidP="00D13E28">
            <w:pPr>
              <w:pStyle w:val="TAC"/>
            </w:pPr>
            <w:r>
              <w:t>F</w:t>
            </w:r>
            <w:r>
              <w:rPr>
                <w:vertAlign w:val="subscript"/>
              </w:rPr>
              <w:t>UL</w:t>
            </w:r>
            <w:r>
              <w:rPr>
                <w:rFonts w:cs="Arial"/>
                <w:vertAlign w:val="subscript"/>
              </w:rPr>
              <w:t xml:space="preserve">,high </w:t>
            </w:r>
            <w:r>
              <w:rPr>
                <w:rFonts w:cs="Arial"/>
              </w:rPr>
              <w:t>+ 1500</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84126" w:rsidRDefault="00F84126" w:rsidP="00D13E28">
            <w:pPr>
              <w:pStyle w:val="TAC"/>
            </w:pPr>
            <w:r>
              <w:rPr>
                <w:rFonts w:cs="Arial"/>
              </w:rPr>
              <w:t>EIS</w:t>
            </w:r>
            <w:r>
              <w:rPr>
                <w:rFonts w:cs="Arial"/>
                <w:vertAlign w:val="subscript"/>
              </w:rPr>
              <w:t>REFSENS</w:t>
            </w:r>
            <w:r>
              <w:rPr>
                <w:rFonts w:cs="Arial"/>
              </w:rPr>
              <w:t xml:space="preserve"> + 6 dB</w:t>
            </w:r>
          </w:p>
        </w:tc>
        <w:tc>
          <w:tcPr>
            <w:tcW w:w="1955" w:type="dxa"/>
          </w:tcPr>
          <w:p w14:paraId="2A1C3527" w14:textId="77777777" w:rsidR="00F84126" w:rsidRDefault="00F84126" w:rsidP="00D13E28">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172FD21E" w14:textId="77777777" w:rsidR="00F84126" w:rsidRDefault="00F84126" w:rsidP="00D13E28">
            <w:pPr>
              <w:pStyle w:val="TAC"/>
            </w:pPr>
            <w:r>
              <w:t>CW</w:t>
            </w:r>
          </w:p>
        </w:tc>
      </w:tr>
    </w:tbl>
    <w:p w14:paraId="2EA13D72" w14:textId="77777777" w:rsidR="00F84126" w:rsidRDefault="00F84126" w:rsidP="00F84126"/>
    <w:p w14:paraId="42BEFC6D" w14:textId="422A2689" w:rsidR="00DA0CFA" w:rsidRDefault="00DA0CFA" w:rsidP="00DA0CFA">
      <w:pPr>
        <w:pStyle w:val="Heading2"/>
      </w:pPr>
      <w:bookmarkStart w:id="5731" w:name="_Toc21127728"/>
      <w:bookmarkStart w:id="5732" w:name="_Toc29811937"/>
      <w:bookmarkStart w:id="5733" w:name="_Toc36817489"/>
      <w:bookmarkStart w:id="5734" w:name="_Toc37260411"/>
      <w:bookmarkStart w:id="5735" w:name="_Toc37267799"/>
      <w:bookmarkStart w:id="5736" w:name="_Toc44712405"/>
      <w:bookmarkStart w:id="5737" w:name="_Toc45893717"/>
      <w:bookmarkStart w:id="5738" w:name="_Toc53178431"/>
      <w:bookmarkStart w:id="5739" w:name="_Toc53178882"/>
      <w:bookmarkStart w:id="5740" w:name="_Toc61179120"/>
      <w:bookmarkStart w:id="5741" w:name="_Toc61179590"/>
      <w:bookmarkStart w:id="5742" w:name="_Toc67916886"/>
      <w:bookmarkStart w:id="5743" w:name="_Toc74663507"/>
      <w:bookmarkStart w:id="5744" w:name="_Toc104311113"/>
      <w:bookmarkStart w:id="5745" w:name="_Toc106126814"/>
      <w:bookmarkStart w:id="5746" w:name="_Toc106177127"/>
      <w:bookmarkStart w:id="5747" w:name="_Toc114242295"/>
      <w:bookmarkStart w:id="5748" w:name="_Toc123044291"/>
      <w:bookmarkStart w:id="5749" w:name="_Toc124157930"/>
      <w:bookmarkStart w:id="5750" w:name="_Toc124259853"/>
      <w:bookmarkStart w:id="5751" w:name="_Toc130584925"/>
      <w:bookmarkStart w:id="5752" w:name="_Toc137464581"/>
      <w:bookmarkStart w:id="5753" w:name="_Toc138884250"/>
      <w:bookmarkStart w:id="5754" w:name="_Toc145643451"/>
      <w:bookmarkStart w:id="5755" w:name="_Toc155472285"/>
      <w:bookmarkStart w:id="5756" w:name="_Toc155777174"/>
      <w:bookmarkStart w:id="5757" w:name="_Toc161668506"/>
      <w:bookmarkStart w:id="5758" w:name="_Toc169713837"/>
      <w:bookmarkStart w:id="5759" w:name="_Toc176445388"/>
      <w:r w:rsidRPr="00F95B02">
        <w:t>10.7</w:t>
      </w:r>
      <w:r w:rsidRPr="00F95B02">
        <w:tab/>
        <w:t>OTA receiver spurious emissions</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760" w:name="_Toc21127729"/>
      <w:bookmarkStart w:id="5761" w:name="_Toc29811938"/>
      <w:bookmarkStart w:id="5762" w:name="_Toc36817490"/>
      <w:bookmarkStart w:id="5763" w:name="_Toc37260412"/>
      <w:bookmarkStart w:id="5764" w:name="_Toc37267800"/>
      <w:bookmarkStart w:id="5765" w:name="_Toc44712406"/>
      <w:bookmarkStart w:id="5766" w:name="_Toc45893718"/>
      <w:bookmarkStart w:id="5767" w:name="_Toc53178432"/>
      <w:bookmarkStart w:id="5768" w:name="_Toc53178883"/>
      <w:bookmarkStart w:id="5769" w:name="_Toc61179121"/>
      <w:bookmarkStart w:id="5770" w:name="_Toc61179591"/>
      <w:bookmarkStart w:id="5771" w:name="_Toc67916887"/>
      <w:bookmarkStart w:id="5772" w:name="_Toc74663508"/>
      <w:bookmarkStart w:id="5773" w:name="_Toc82622049"/>
      <w:bookmarkStart w:id="5774" w:name="_Toc90422896"/>
      <w:bookmarkStart w:id="5775" w:name="_Toc104311114"/>
      <w:bookmarkStart w:id="5776" w:name="_Toc106126815"/>
      <w:bookmarkStart w:id="5777" w:name="_Toc106177128"/>
      <w:bookmarkStart w:id="5778" w:name="_Toc114242296"/>
      <w:bookmarkStart w:id="5779" w:name="_Toc123044292"/>
      <w:bookmarkStart w:id="5780" w:name="_Toc124157931"/>
      <w:bookmarkStart w:id="5781" w:name="_Toc124259854"/>
      <w:bookmarkStart w:id="5782" w:name="_Toc130584926"/>
      <w:bookmarkStart w:id="5783" w:name="_Toc137464582"/>
      <w:bookmarkStart w:id="5784" w:name="_Toc138884251"/>
      <w:bookmarkStart w:id="5785" w:name="_Toc145643452"/>
      <w:bookmarkStart w:id="5786" w:name="_Toc155472286"/>
      <w:bookmarkStart w:id="5787" w:name="_Toc155777175"/>
      <w:bookmarkStart w:id="5788" w:name="_Toc161668507"/>
      <w:bookmarkStart w:id="5789" w:name="_Toc169713838"/>
      <w:bookmarkStart w:id="5790" w:name="_Toc176445389"/>
      <w:r w:rsidRPr="00472C57">
        <w:t>10.7.1</w:t>
      </w:r>
      <w:r w:rsidRPr="00472C57">
        <w:tab/>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r w:rsidR="00EB6FA4">
        <w:t>Void</w:t>
      </w:r>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713970A2" w14:textId="1C4D2804" w:rsidR="0021325A" w:rsidRPr="00F95B02" w:rsidRDefault="0021325A" w:rsidP="0021325A">
      <w:pPr>
        <w:pStyle w:val="Heading3"/>
      </w:pPr>
      <w:bookmarkStart w:id="5791" w:name="_Toc21127730"/>
      <w:bookmarkStart w:id="5792" w:name="_Toc29811939"/>
      <w:bookmarkStart w:id="5793" w:name="_Toc36817491"/>
      <w:bookmarkStart w:id="5794" w:name="_Toc37260413"/>
      <w:bookmarkStart w:id="5795" w:name="_Toc37267801"/>
      <w:bookmarkStart w:id="5796" w:name="_Toc44712407"/>
      <w:bookmarkStart w:id="5797" w:name="_Toc45893719"/>
      <w:bookmarkStart w:id="5798" w:name="_Toc53178433"/>
      <w:bookmarkStart w:id="5799" w:name="_Toc53178884"/>
      <w:bookmarkStart w:id="5800" w:name="_Toc61179122"/>
      <w:bookmarkStart w:id="5801" w:name="_Toc61179592"/>
      <w:bookmarkStart w:id="5802" w:name="_Toc67916888"/>
      <w:bookmarkStart w:id="5803" w:name="_Toc74663509"/>
      <w:bookmarkStart w:id="5804" w:name="_Toc82622050"/>
      <w:bookmarkStart w:id="5805" w:name="_Toc90422897"/>
      <w:bookmarkStart w:id="5806" w:name="_Toc104311115"/>
      <w:bookmarkStart w:id="5807" w:name="_Toc106126816"/>
      <w:bookmarkStart w:id="5808" w:name="_Toc106177129"/>
      <w:bookmarkStart w:id="5809" w:name="_Toc114242297"/>
      <w:bookmarkStart w:id="5810" w:name="_Toc123044293"/>
      <w:bookmarkStart w:id="5811" w:name="_Toc124157932"/>
      <w:bookmarkStart w:id="5812" w:name="_Toc124259855"/>
      <w:bookmarkStart w:id="5813" w:name="_Toc130584927"/>
      <w:bookmarkStart w:id="5814" w:name="_Toc137464583"/>
      <w:bookmarkStart w:id="5815" w:name="_Toc138884252"/>
      <w:bookmarkStart w:id="5816" w:name="_Toc145643453"/>
      <w:bookmarkStart w:id="5817" w:name="_Toc155472287"/>
      <w:bookmarkStart w:id="5818" w:name="_Toc155777176"/>
      <w:bookmarkStart w:id="5819" w:name="_Toc161668508"/>
      <w:bookmarkStart w:id="5820" w:name="_Toc169713839"/>
      <w:bookmarkStart w:id="5821" w:name="_Toc176445390"/>
      <w:r w:rsidRPr="00472C57">
        <w:t>10.7.2</w:t>
      </w:r>
      <w:r w:rsidRPr="00472C57">
        <w:tab/>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r w:rsidR="00EB6FA4">
        <w:t>Void</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2359874F" w14:textId="77777777" w:rsidR="003B2FE6" w:rsidRPr="00A80688" w:rsidRDefault="003B2FE6" w:rsidP="00E80AD8"/>
    <w:p w14:paraId="7FE029A1" w14:textId="278A61C2" w:rsidR="00DA0CFA" w:rsidRPr="00E80AD8" w:rsidRDefault="00DA0CFA" w:rsidP="00DA0CFA">
      <w:pPr>
        <w:pStyle w:val="Heading2"/>
      </w:pPr>
      <w:bookmarkStart w:id="5822" w:name="_Toc21127732"/>
      <w:bookmarkStart w:id="5823" w:name="_Toc29811941"/>
      <w:bookmarkStart w:id="5824" w:name="_Toc36817493"/>
      <w:bookmarkStart w:id="5825" w:name="_Toc37260415"/>
      <w:bookmarkStart w:id="5826" w:name="_Toc37267803"/>
      <w:bookmarkStart w:id="5827" w:name="_Toc44712409"/>
      <w:bookmarkStart w:id="5828" w:name="_Toc45893721"/>
      <w:bookmarkStart w:id="5829" w:name="_Toc53178435"/>
      <w:bookmarkStart w:id="5830" w:name="_Toc53178886"/>
      <w:bookmarkStart w:id="5831" w:name="_Toc61179124"/>
      <w:bookmarkStart w:id="5832" w:name="_Toc61179594"/>
      <w:bookmarkStart w:id="5833" w:name="_Toc67916890"/>
      <w:bookmarkStart w:id="5834" w:name="_Toc74663511"/>
      <w:bookmarkStart w:id="5835" w:name="_Toc104311116"/>
      <w:bookmarkStart w:id="5836" w:name="_Toc106126817"/>
      <w:bookmarkStart w:id="5837" w:name="_Toc106177130"/>
      <w:bookmarkStart w:id="5838" w:name="_Toc114242298"/>
      <w:bookmarkStart w:id="5839" w:name="_Toc123044294"/>
      <w:bookmarkStart w:id="5840" w:name="_Toc124157933"/>
      <w:bookmarkStart w:id="5841" w:name="_Toc124259856"/>
      <w:bookmarkStart w:id="5842" w:name="_Toc130584928"/>
      <w:bookmarkStart w:id="5843" w:name="_Toc137464584"/>
      <w:bookmarkStart w:id="5844" w:name="_Toc138884253"/>
      <w:bookmarkStart w:id="5845" w:name="_Toc145643454"/>
      <w:bookmarkStart w:id="5846" w:name="_Toc155472288"/>
      <w:bookmarkStart w:id="5847" w:name="_Toc155777177"/>
      <w:bookmarkStart w:id="5848" w:name="_Toc161668509"/>
      <w:bookmarkStart w:id="5849" w:name="_Toc169713840"/>
      <w:bookmarkStart w:id="5850" w:name="_Toc176445391"/>
      <w:r w:rsidRPr="00E80AD8">
        <w:t>10.8</w:t>
      </w:r>
      <w:r w:rsidRPr="00E80AD8">
        <w:tab/>
        <w:t>OTA receiver intermodulation</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5851" w:name="_Toc21127736"/>
      <w:bookmarkStart w:id="5852" w:name="_Toc29811945"/>
      <w:bookmarkStart w:id="5853" w:name="_Toc36817497"/>
      <w:bookmarkStart w:id="5854" w:name="_Toc37260419"/>
      <w:bookmarkStart w:id="5855" w:name="_Toc37267807"/>
      <w:bookmarkStart w:id="5856" w:name="_Toc44712413"/>
      <w:bookmarkStart w:id="5857" w:name="_Toc45893725"/>
      <w:bookmarkStart w:id="5858" w:name="_Toc53178439"/>
      <w:bookmarkStart w:id="5859" w:name="_Toc53178890"/>
      <w:bookmarkStart w:id="5860" w:name="_Toc61179128"/>
      <w:bookmarkStart w:id="5861" w:name="_Toc61179598"/>
      <w:bookmarkStart w:id="5862" w:name="_Toc67916894"/>
      <w:bookmarkStart w:id="5863" w:name="_Toc74663515"/>
      <w:bookmarkStart w:id="5864" w:name="_Toc104311117"/>
      <w:bookmarkStart w:id="5865" w:name="_Toc106126818"/>
      <w:bookmarkStart w:id="5866" w:name="_Toc106177131"/>
      <w:bookmarkStart w:id="5867" w:name="_Toc114242299"/>
      <w:bookmarkStart w:id="5868" w:name="_Toc123044295"/>
      <w:bookmarkStart w:id="5869" w:name="_Toc124157934"/>
      <w:bookmarkStart w:id="5870" w:name="_Toc124259857"/>
      <w:bookmarkStart w:id="5871" w:name="_Toc130584929"/>
      <w:bookmarkStart w:id="5872" w:name="_Toc137464585"/>
      <w:bookmarkStart w:id="5873" w:name="_Toc138884254"/>
      <w:bookmarkStart w:id="5874" w:name="_Toc145643455"/>
      <w:bookmarkStart w:id="5875" w:name="_Toc155472289"/>
      <w:bookmarkStart w:id="5876" w:name="_Toc155777178"/>
      <w:bookmarkStart w:id="5877" w:name="_Toc161668510"/>
      <w:bookmarkStart w:id="5878" w:name="_Toc169713841"/>
      <w:bookmarkStart w:id="5879" w:name="_Toc176445392"/>
      <w:r w:rsidRPr="00F95B02">
        <w:lastRenderedPageBreak/>
        <w:t>10.9</w:t>
      </w:r>
      <w:r w:rsidRPr="00F95B02">
        <w:tab/>
        <w:t>OTA in-channel selectivity</w:t>
      </w:r>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p>
    <w:p w14:paraId="6EE9D939" w14:textId="067C19CF" w:rsidR="006D6925" w:rsidRDefault="006D6925" w:rsidP="0090261D">
      <w:pPr>
        <w:pStyle w:val="Heading3"/>
      </w:pPr>
      <w:bookmarkStart w:id="5880" w:name="_Toc36817498"/>
      <w:bookmarkStart w:id="5881" w:name="_Toc37267808"/>
      <w:bookmarkStart w:id="5882" w:name="_Toc53178440"/>
      <w:bookmarkStart w:id="5883" w:name="_Toc74663516"/>
      <w:bookmarkStart w:id="5884" w:name="_Toc61179129"/>
      <w:bookmarkStart w:id="5885" w:name="_Toc21127737"/>
      <w:bookmarkStart w:id="5886" w:name="_Toc44712414"/>
      <w:bookmarkStart w:id="5887" w:name="_Toc53178891"/>
      <w:bookmarkStart w:id="5888" w:name="_Toc45893726"/>
      <w:bookmarkStart w:id="5889" w:name="_Toc61179599"/>
      <w:bookmarkStart w:id="5890" w:name="_Toc29811946"/>
      <w:bookmarkStart w:id="5891" w:name="_Toc90422904"/>
      <w:bookmarkStart w:id="5892" w:name="_Toc37260420"/>
      <w:bookmarkStart w:id="5893" w:name="_Toc67916895"/>
      <w:bookmarkStart w:id="5894" w:name="_Toc82622057"/>
      <w:bookmarkStart w:id="5895" w:name="_Toc104311118"/>
      <w:bookmarkStart w:id="5896" w:name="_Toc106126819"/>
      <w:bookmarkStart w:id="5897" w:name="_Toc106177132"/>
      <w:bookmarkStart w:id="5898" w:name="_Toc114242300"/>
      <w:bookmarkStart w:id="5899" w:name="_Toc123044296"/>
      <w:bookmarkStart w:id="5900" w:name="_Toc124157935"/>
      <w:bookmarkStart w:id="5901" w:name="_Toc124259858"/>
      <w:bookmarkStart w:id="5902" w:name="_Toc130584930"/>
      <w:bookmarkStart w:id="5903" w:name="_Toc137464586"/>
      <w:bookmarkStart w:id="5904" w:name="_Toc138884255"/>
      <w:bookmarkStart w:id="5905" w:name="_Toc145643456"/>
      <w:bookmarkStart w:id="5906" w:name="_Toc155472290"/>
      <w:bookmarkStart w:id="5907" w:name="_Toc155777179"/>
      <w:bookmarkStart w:id="5908" w:name="_Toc161668511"/>
      <w:bookmarkStart w:id="5909" w:name="_Toc169713842"/>
      <w:bookmarkStart w:id="5910" w:name="_Toc176445393"/>
      <w:r>
        <w:t>10.</w:t>
      </w:r>
      <w:r>
        <w:rPr>
          <w:lang w:eastAsia="zh-CN"/>
        </w:rPr>
        <w:t>9</w:t>
      </w:r>
      <w:r>
        <w:t>.1</w:t>
      </w:r>
      <w:r>
        <w:tab/>
        <w:t>General</w:t>
      </w:r>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911" w:name="_Toc53178892"/>
      <w:bookmarkStart w:id="5912" w:name="_Toc61179130"/>
      <w:bookmarkStart w:id="5913" w:name="_Toc82622058"/>
      <w:bookmarkStart w:id="5914" w:name="_Toc37267809"/>
      <w:bookmarkStart w:id="5915" w:name="_Toc21127738"/>
      <w:bookmarkStart w:id="5916" w:name="_Toc37260421"/>
      <w:bookmarkStart w:id="5917" w:name="_Toc44712415"/>
      <w:bookmarkStart w:id="5918" w:name="_Toc67916896"/>
      <w:bookmarkStart w:id="5919" w:name="_Toc36817499"/>
      <w:bookmarkStart w:id="5920" w:name="_Toc29811947"/>
      <w:bookmarkStart w:id="5921" w:name="_Toc90422905"/>
      <w:bookmarkStart w:id="5922" w:name="_Toc74663517"/>
      <w:bookmarkStart w:id="5923" w:name="_Toc61179600"/>
      <w:bookmarkStart w:id="5924" w:name="_Toc45893727"/>
      <w:bookmarkStart w:id="5925" w:name="_Toc53178441"/>
      <w:bookmarkStart w:id="5926" w:name="_Toc104311119"/>
      <w:bookmarkStart w:id="5927" w:name="_Toc106126820"/>
      <w:bookmarkStart w:id="5928" w:name="_Toc106177133"/>
      <w:bookmarkStart w:id="5929" w:name="_Toc114242301"/>
      <w:bookmarkStart w:id="5930" w:name="_Toc123044297"/>
      <w:bookmarkStart w:id="5931" w:name="_Toc124157936"/>
      <w:bookmarkStart w:id="5932" w:name="_Toc124259859"/>
      <w:bookmarkStart w:id="5933" w:name="_Toc130584931"/>
      <w:bookmarkStart w:id="5934" w:name="_Toc137464587"/>
      <w:bookmarkStart w:id="5935" w:name="_Toc138884256"/>
      <w:bookmarkStart w:id="5936" w:name="_Toc145643457"/>
      <w:bookmarkStart w:id="5937" w:name="_Toc155472291"/>
      <w:bookmarkStart w:id="5938" w:name="_Toc155777180"/>
      <w:bookmarkStart w:id="5939" w:name="_Toc161668512"/>
      <w:bookmarkStart w:id="5940" w:name="_Toc169713843"/>
      <w:bookmarkStart w:id="5941" w:name="_Toc17644539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942" w:name="_Toc21127740"/>
      <w:bookmarkStart w:id="5943" w:name="_Toc29811949"/>
      <w:bookmarkStart w:id="5944" w:name="_Toc36817501"/>
      <w:bookmarkStart w:id="5945" w:name="_Toc37260423"/>
      <w:bookmarkStart w:id="5946" w:name="_Toc37267811"/>
      <w:bookmarkStart w:id="5947" w:name="_Toc44712417"/>
      <w:bookmarkStart w:id="5948" w:name="_Toc45893729"/>
      <w:bookmarkStart w:id="5949" w:name="_Toc53178443"/>
      <w:bookmarkStart w:id="5950" w:name="_Toc53178894"/>
      <w:bookmarkStart w:id="5951" w:name="_Toc61179132"/>
      <w:bookmarkStart w:id="5952" w:name="_Toc61179602"/>
      <w:bookmarkStart w:id="5953" w:name="_Toc67916898"/>
      <w:bookmarkStart w:id="5954" w:name="_Toc74663519"/>
      <w:bookmarkStart w:id="5955" w:name="_Toc104311120"/>
    </w:p>
    <w:p w14:paraId="64B3D9AA" w14:textId="77777777" w:rsidR="00F76F05" w:rsidRDefault="00F76F05" w:rsidP="00F76F05">
      <w:pPr>
        <w:pStyle w:val="Heading3"/>
        <w:rPr>
          <w:lang w:eastAsia="zh-CN"/>
        </w:rPr>
      </w:pPr>
      <w:bookmarkStart w:id="5956" w:name="_Toc169713844"/>
      <w:bookmarkStart w:id="5957" w:name="_Toc176445395"/>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5956"/>
      <w:bookmarkEnd w:id="5957"/>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777777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The characteristics of the interfering signal is further specified in annex D.</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5958" w:name="_Toc106126821"/>
      <w:bookmarkStart w:id="5959" w:name="_Toc106177134"/>
      <w:bookmarkStart w:id="5960" w:name="_Toc114242302"/>
      <w:bookmarkStart w:id="5961" w:name="_Toc123044298"/>
      <w:bookmarkStart w:id="5962" w:name="_Toc124157937"/>
      <w:bookmarkStart w:id="5963" w:name="_Toc124259860"/>
      <w:bookmarkStart w:id="5964" w:name="_Toc130584932"/>
      <w:bookmarkStart w:id="5965" w:name="_Toc137464588"/>
      <w:bookmarkStart w:id="5966" w:name="_Toc138884257"/>
      <w:bookmarkStart w:id="5967" w:name="_Toc145643458"/>
      <w:bookmarkStart w:id="5968" w:name="_Toc155472292"/>
      <w:bookmarkStart w:id="5969" w:name="_Toc155777181"/>
      <w:bookmarkStart w:id="5970" w:name="_Toc161668513"/>
      <w:bookmarkStart w:id="5971" w:name="_Toc169713845"/>
      <w:bookmarkStart w:id="5972" w:name="_Toc176445396"/>
      <w:r w:rsidRPr="00F95B02">
        <w:lastRenderedPageBreak/>
        <w:t>11</w:t>
      </w:r>
      <w:r w:rsidRPr="00F95B02">
        <w:tab/>
        <w:t>Radiated performance requirements</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7457C0AC" w14:textId="041B7525" w:rsidR="00DA0CFA" w:rsidRDefault="00DA0CFA" w:rsidP="00DA0CFA">
      <w:pPr>
        <w:pStyle w:val="Heading2"/>
        <w:rPr>
          <w:noProof/>
        </w:rPr>
      </w:pPr>
      <w:bookmarkStart w:id="5973" w:name="_Toc21127741"/>
      <w:bookmarkStart w:id="5974" w:name="_Toc29811950"/>
      <w:bookmarkStart w:id="5975" w:name="_Toc36817502"/>
      <w:bookmarkStart w:id="5976" w:name="_Toc37260424"/>
      <w:bookmarkStart w:id="5977" w:name="_Toc37267812"/>
      <w:bookmarkStart w:id="5978" w:name="_Toc44712418"/>
      <w:bookmarkStart w:id="5979" w:name="_Toc45893730"/>
      <w:bookmarkStart w:id="5980" w:name="_Toc53178444"/>
      <w:bookmarkStart w:id="5981" w:name="_Toc53178895"/>
      <w:bookmarkStart w:id="5982" w:name="_Toc61179133"/>
      <w:bookmarkStart w:id="5983" w:name="_Toc61179603"/>
      <w:bookmarkStart w:id="5984" w:name="_Toc67916899"/>
      <w:bookmarkStart w:id="5985" w:name="_Toc74663520"/>
      <w:bookmarkStart w:id="5986" w:name="_Toc104311121"/>
      <w:bookmarkStart w:id="5987" w:name="_Toc106126822"/>
      <w:bookmarkStart w:id="5988" w:name="_Toc106177135"/>
      <w:bookmarkStart w:id="5989" w:name="_Toc114242303"/>
      <w:bookmarkStart w:id="5990" w:name="_Toc123044299"/>
      <w:bookmarkStart w:id="5991" w:name="_Toc124157938"/>
      <w:bookmarkStart w:id="5992" w:name="_Toc124259861"/>
      <w:bookmarkStart w:id="5993" w:name="_Toc130584933"/>
      <w:bookmarkStart w:id="5994" w:name="_Toc137464589"/>
      <w:bookmarkStart w:id="5995" w:name="_Toc138884258"/>
      <w:bookmarkStart w:id="5996" w:name="_Toc145643459"/>
      <w:bookmarkStart w:id="5997" w:name="_Toc155472293"/>
      <w:bookmarkStart w:id="5998" w:name="_Toc155777182"/>
      <w:bookmarkStart w:id="5999" w:name="_Toc161668514"/>
      <w:bookmarkStart w:id="6000" w:name="_Toc169713846"/>
      <w:bookmarkStart w:id="6001" w:name="_Toc176445397"/>
      <w:r w:rsidRPr="00F95B02">
        <w:rPr>
          <w:noProof/>
        </w:rPr>
        <w:t>11.1</w:t>
      </w:r>
      <w:r w:rsidRPr="00F95B02">
        <w:rPr>
          <w:noProof/>
        </w:rPr>
        <w:tab/>
        <w:t>General</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p>
    <w:p w14:paraId="72A0B4D9" w14:textId="77777777" w:rsidR="005D74BC" w:rsidRPr="00F95B02" w:rsidRDefault="005D74BC" w:rsidP="005D74BC">
      <w:pPr>
        <w:pStyle w:val="Heading3"/>
        <w:rPr>
          <w:lang w:eastAsia="ko-KR"/>
        </w:rPr>
      </w:pPr>
      <w:bookmarkStart w:id="6002" w:name="_Toc123044300"/>
      <w:bookmarkStart w:id="6003" w:name="_Toc124157939"/>
      <w:bookmarkStart w:id="6004" w:name="_Toc124259862"/>
      <w:bookmarkStart w:id="6005" w:name="_Toc130584934"/>
      <w:bookmarkStart w:id="6006" w:name="_Toc137464590"/>
      <w:bookmarkStart w:id="6007" w:name="_Toc138884259"/>
      <w:bookmarkStart w:id="6008" w:name="_Toc145643460"/>
      <w:bookmarkStart w:id="6009" w:name="_Toc155472294"/>
      <w:bookmarkStart w:id="6010" w:name="_Toc155777183"/>
      <w:bookmarkStart w:id="6011" w:name="_Toc161668515"/>
      <w:bookmarkStart w:id="6012" w:name="_Toc169713847"/>
      <w:bookmarkStart w:id="6013" w:name="_Toc176445398"/>
      <w:r w:rsidRPr="00F95B02">
        <w:rPr>
          <w:lang w:eastAsia="ko-KR"/>
        </w:rPr>
        <w:t>11.1.1</w:t>
      </w:r>
      <w:r w:rsidRPr="00F95B02">
        <w:rPr>
          <w:lang w:eastAsia="ko-KR"/>
        </w:rPr>
        <w:tab/>
        <w:t>Scope and definitions</w:t>
      </w:r>
      <w:bookmarkEnd w:id="6002"/>
      <w:bookmarkEnd w:id="6003"/>
      <w:bookmarkEnd w:id="6004"/>
      <w:bookmarkEnd w:id="6005"/>
      <w:bookmarkEnd w:id="6006"/>
      <w:bookmarkEnd w:id="6007"/>
      <w:bookmarkEnd w:id="6008"/>
      <w:bookmarkEnd w:id="6009"/>
      <w:bookmarkEnd w:id="6010"/>
      <w:bookmarkEnd w:id="6011"/>
      <w:bookmarkEnd w:id="6012"/>
      <w:bookmarkEnd w:id="6013"/>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014" w:name="_Toc123044301"/>
      <w:bookmarkStart w:id="6015" w:name="_Toc124157940"/>
      <w:bookmarkStart w:id="6016" w:name="_Toc124259863"/>
      <w:bookmarkStart w:id="6017" w:name="_Toc130584935"/>
      <w:bookmarkStart w:id="6018" w:name="_Toc137464591"/>
      <w:bookmarkStart w:id="6019" w:name="_Toc138884260"/>
      <w:bookmarkStart w:id="6020" w:name="_Toc145643461"/>
      <w:bookmarkStart w:id="6021" w:name="_Toc155472295"/>
      <w:bookmarkStart w:id="6022" w:name="_Toc155777184"/>
      <w:bookmarkStart w:id="6023" w:name="_Toc161668516"/>
      <w:bookmarkStart w:id="6024" w:name="_Toc169713848"/>
      <w:bookmarkStart w:id="6025" w:name="_Toc176445399"/>
      <w:r w:rsidRPr="00A1057A">
        <w:t>11.1.2</w:t>
      </w:r>
      <w:r w:rsidRPr="00A1057A">
        <w:tab/>
        <w:t>OTA demodulation branches</w:t>
      </w:r>
      <w:bookmarkEnd w:id="6014"/>
      <w:bookmarkEnd w:id="6015"/>
      <w:bookmarkEnd w:id="6016"/>
      <w:bookmarkEnd w:id="6017"/>
      <w:bookmarkEnd w:id="6018"/>
      <w:bookmarkEnd w:id="6019"/>
      <w:bookmarkEnd w:id="6020"/>
      <w:bookmarkEnd w:id="6021"/>
      <w:bookmarkEnd w:id="6022"/>
      <w:bookmarkEnd w:id="6023"/>
      <w:bookmarkEnd w:id="6024"/>
      <w:bookmarkEnd w:id="6025"/>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026" w:name="_Toc21127745"/>
      <w:bookmarkStart w:id="6027" w:name="_Toc29811954"/>
      <w:bookmarkStart w:id="6028" w:name="_Toc36817506"/>
      <w:bookmarkStart w:id="6029" w:name="_Toc37260428"/>
      <w:bookmarkStart w:id="6030" w:name="_Toc37267816"/>
      <w:bookmarkStart w:id="6031" w:name="_Toc44712422"/>
      <w:bookmarkStart w:id="6032" w:name="_Toc45893734"/>
      <w:bookmarkStart w:id="6033" w:name="_Toc53178448"/>
      <w:bookmarkStart w:id="6034" w:name="_Toc53178899"/>
      <w:bookmarkStart w:id="6035" w:name="_Toc61179137"/>
      <w:bookmarkStart w:id="6036" w:name="_Toc61179607"/>
      <w:bookmarkStart w:id="6037" w:name="_Toc67916903"/>
      <w:bookmarkStart w:id="6038" w:name="_Toc74663524"/>
      <w:bookmarkStart w:id="6039" w:name="_Toc104311122"/>
      <w:bookmarkStart w:id="6040" w:name="_Toc106126823"/>
      <w:bookmarkStart w:id="6041" w:name="_Toc106177136"/>
      <w:bookmarkStart w:id="6042" w:name="_Toc114242304"/>
      <w:bookmarkStart w:id="6043" w:name="_Toc123044302"/>
      <w:bookmarkStart w:id="6044" w:name="_Toc124157941"/>
      <w:bookmarkStart w:id="6045" w:name="_Toc124259864"/>
      <w:bookmarkStart w:id="6046" w:name="_Toc130584936"/>
      <w:bookmarkStart w:id="6047" w:name="_Toc137464592"/>
      <w:bookmarkStart w:id="6048" w:name="_Toc138884261"/>
      <w:bookmarkStart w:id="6049" w:name="_Toc145643462"/>
      <w:bookmarkStart w:id="6050" w:name="_Toc155472296"/>
      <w:bookmarkStart w:id="6051" w:name="_Toc155777185"/>
      <w:bookmarkStart w:id="6052" w:name="_Toc161668517"/>
      <w:bookmarkStart w:id="6053" w:name="_Toc169713849"/>
      <w:bookmarkStart w:id="6054" w:name="_Toc176445400"/>
      <w:r w:rsidRPr="00F95B02">
        <w:rPr>
          <w:noProof/>
        </w:rPr>
        <w:lastRenderedPageBreak/>
        <w:t>11.</w:t>
      </w:r>
      <w:r w:rsidRPr="00F95B02">
        <w:rPr>
          <w:rFonts w:eastAsia="DengXian"/>
          <w:noProof/>
          <w:lang w:eastAsia="zh-CN"/>
        </w:rPr>
        <w:t>2</w:t>
      </w:r>
      <w:r w:rsidRPr="00F95B02">
        <w:rPr>
          <w:noProof/>
        </w:rPr>
        <w:tab/>
        <w:t>Performance requirements for PUSCH</w:t>
      </w:r>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389802EE" w14:textId="50CCC82F" w:rsidR="00AB7909" w:rsidRPr="00AB7909" w:rsidRDefault="00AB7909" w:rsidP="00AB7909">
      <w:pPr>
        <w:pStyle w:val="Heading3"/>
      </w:pPr>
      <w:bookmarkStart w:id="6055" w:name="_Toc21127746"/>
      <w:bookmarkStart w:id="6056" w:name="_Toc29811955"/>
      <w:bookmarkStart w:id="6057" w:name="_Toc36817507"/>
      <w:bookmarkStart w:id="6058" w:name="_Toc37260429"/>
      <w:bookmarkStart w:id="6059" w:name="_Toc37267817"/>
      <w:bookmarkStart w:id="6060" w:name="_Toc44712423"/>
      <w:bookmarkStart w:id="6061" w:name="_Toc45893735"/>
      <w:bookmarkStart w:id="6062" w:name="_Toc53178449"/>
      <w:bookmarkStart w:id="6063" w:name="_Toc53178900"/>
      <w:bookmarkStart w:id="6064" w:name="_Toc61179138"/>
      <w:bookmarkStart w:id="6065" w:name="_Toc61179608"/>
      <w:bookmarkStart w:id="6066" w:name="_Toc67916904"/>
      <w:bookmarkStart w:id="6067" w:name="_Toc74663525"/>
      <w:bookmarkStart w:id="6068" w:name="_Toc82622066"/>
      <w:bookmarkStart w:id="6069" w:name="_Toc90422913"/>
      <w:bookmarkStart w:id="6070" w:name="_Toc106783109"/>
      <w:bookmarkStart w:id="6071" w:name="_Toc107312000"/>
      <w:bookmarkStart w:id="6072" w:name="_Toc107419584"/>
      <w:bookmarkStart w:id="6073" w:name="_Toc107475213"/>
      <w:bookmarkStart w:id="6074" w:name="_Toc114255806"/>
      <w:bookmarkStart w:id="6075" w:name="_Toc115186486"/>
      <w:bookmarkStart w:id="6076" w:name="_Toc123049316"/>
      <w:bookmarkStart w:id="6077" w:name="_Toc123052238"/>
      <w:bookmarkStart w:id="6078" w:name="_Toc123054707"/>
      <w:bookmarkStart w:id="6079" w:name="_Toc123717808"/>
      <w:bookmarkStart w:id="6080" w:name="_Toc124157384"/>
      <w:bookmarkStart w:id="6081" w:name="_Toc124266788"/>
      <w:bookmarkStart w:id="6082" w:name="_Toc131596146"/>
      <w:bookmarkStart w:id="6083" w:name="_Toc131741144"/>
      <w:bookmarkStart w:id="6084" w:name="_Toc131766678"/>
      <w:bookmarkStart w:id="6085" w:name="_Toc138837900"/>
      <w:bookmarkStart w:id="6086" w:name="_Toc156567722"/>
      <w:bookmarkStart w:id="6087" w:name="_Toc169713850"/>
      <w:bookmarkStart w:id="6088" w:name="_Toc176445401"/>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p>
    <w:p w14:paraId="4CB4BE05" w14:textId="6FAC3539" w:rsidR="005D74BC" w:rsidRPr="00312333" w:rsidRDefault="005D74BC" w:rsidP="00E5559F">
      <w:pPr>
        <w:pStyle w:val="Heading4"/>
      </w:pPr>
      <w:bookmarkStart w:id="6089" w:name="_Toc21127747"/>
      <w:bookmarkStart w:id="6090" w:name="_Toc29811956"/>
      <w:bookmarkStart w:id="6091" w:name="_Toc36817508"/>
      <w:bookmarkStart w:id="6092" w:name="_Toc37260430"/>
      <w:bookmarkStart w:id="6093" w:name="_Toc37267818"/>
      <w:bookmarkStart w:id="6094" w:name="_Toc44712424"/>
      <w:bookmarkStart w:id="6095" w:name="_Toc45893736"/>
      <w:bookmarkStart w:id="6096" w:name="_Toc53178450"/>
      <w:bookmarkStart w:id="6097" w:name="_Toc53178901"/>
      <w:bookmarkStart w:id="6098" w:name="_Toc61179139"/>
      <w:bookmarkStart w:id="6099" w:name="_Toc61179609"/>
      <w:bookmarkStart w:id="6100" w:name="_Toc67916905"/>
      <w:bookmarkStart w:id="6101" w:name="_Toc74663526"/>
      <w:bookmarkStart w:id="6102" w:name="_Toc82622067"/>
      <w:bookmarkStart w:id="6103" w:name="_Toc90422914"/>
      <w:bookmarkStart w:id="6104" w:name="_Toc106783110"/>
      <w:bookmarkStart w:id="6105" w:name="_Toc107312001"/>
      <w:bookmarkStart w:id="6106" w:name="_Toc107419585"/>
      <w:bookmarkStart w:id="6107" w:name="_Toc107475214"/>
      <w:bookmarkStart w:id="6108" w:name="_Toc114255807"/>
      <w:bookmarkStart w:id="6109" w:name="_Toc115186487"/>
      <w:bookmarkStart w:id="6110" w:name="_Toc123044303"/>
      <w:bookmarkStart w:id="6111" w:name="_Toc124157942"/>
      <w:bookmarkStart w:id="6112" w:name="_Toc124259865"/>
      <w:bookmarkStart w:id="6113" w:name="_Toc130584937"/>
      <w:bookmarkStart w:id="6114" w:name="_Toc137464593"/>
      <w:bookmarkStart w:id="6115" w:name="_Toc138884262"/>
      <w:bookmarkStart w:id="6116" w:name="_Toc145643463"/>
      <w:bookmarkStart w:id="6117" w:name="_Toc155472297"/>
      <w:bookmarkStart w:id="6118" w:name="_Toc155777186"/>
      <w:bookmarkStart w:id="6119" w:name="_Toc161668518"/>
      <w:bookmarkStart w:id="6120" w:name="_Toc169713851"/>
      <w:bookmarkStart w:id="6121" w:name="_Toc176445402"/>
      <w:r w:rsidRPr="00312333">
        <w:t>11.2.1</w:t>
      </w:r>
      <w:r w:rsidR="00AB7909">
        <w:t>.1</w:t>
      </w:r>
      <w:r w:rsidRPr="00312333">
        <w:tab/>
        <w:t>Requirements for PUSCH with transform precoding disabled</w:t>
      </w:r>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6122" w:name="_Toc21127748"/>
      <w:bookmarkStart w:id="6123" w:name="_Toc29811957"/>
      <w:bookmarkStart w:id="6124" w:name="_Toc36817509"/>
      <w:bookmarkStart w:id="6125" w:name="_Toc37260431"/>
      <w:bookmarkStart w:id="6126" w:name="_Toc37267819"/>
      <w:bookmarkStart w:id="6127" w:name="_Toc44712425"/>
      <w:bookmarkStart w:id="6128" w:name="_Toc45893737"/>
      <w:bookmarkStart w:id="6129" w:name="_Toc53178451"/>
      <w:bookmarkStart w:id="6130" w:name="_Toc53178902"/>
      <w:bookmarkStart w:id="6131" w:name="_Toc61179140"/>
      <w:bookmarkStart w:id="6132" w:name="_Toc61179610"/>
      <w:bookmarkStart w:id="6133" w:name="_Toc67916906"/>
      <w:bookmarkStart w:id="6134" w:name="_Toc74663527"/>
      <w:bookmarkStart w:id="6135" w:name="_Toc82622068"/>
      <w:bookmarkStart w:id="6136" w:name="_Toc90422915"/>
      <w:bookmarkStart w:id="6137" w:name="_Toc106783111"/>
      <w:bookmarkStart w:id="6138" w:name="_Toc107312002"/>
      <w:bookmarkStart w:id="6139" w:name="_Toc107419586"/>
      <w:bookmarkStart w:id="6140" w:name="_Toc107475215"/>
      <w:bookmarkStart w:id="6141" w:name="_Toc114255808"/>
      <w:bookmarkStart w:id="6142" w:name="_Toc115186488"/>
      <w:bookmarkStart w:id="6143" w:name="_Toc123044304"/>
      <w:bookmarkStart w:id="6144" w:name="_Toc124157943"/>
      <w:bookmarkStart w:id="6145" w:name="_Toc124259866"/>
      <w:bookmarkStart w:id="6146" w:name="_Toc130584938"/>
      <w:bookmarkStart w:id="6147" w:name="_Toc137464594"/>
      <w:bookmarkStart w:id="6148" w:name="_Toc138884263"/>
      <w:bookmarkStart w:id="6149" w:name="_Toc145643464"/>
      <w:bookmarkStart w:id="6150" w:name="_Toc155472298"/>
      <w:bookmarkStart w:id="6151" w:name="_Toc155777187"/>
      <w:bookmarkStart w:id="6152" w:name="_Toc161668519"/>
      <w:bookmarkStart w:id="6153" w:name="_Toc169713852"/>
      <w:bookmarkStart w:id="6154" w:name="_Toc176445403"/>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6155" w:name="_Toc44712428"/>
      <w:bookmarkStart w:id="6156" w:name="_Toc45893740"/>
      <w:bookmarkStart w:id="6157" w:name="_Toc53178454"/>
      <w:bookmarkStart w:id="6158" w:name="_Toc53178905"/>
      <w:bookmarkStart w:id="6159" w:name="_Toc61179143"/>
      <w:bookmarkStart w:id="6160" w:name="_Toc61179613"/>
      <w:bookmarkStart w:id="6161" w:name="_Toc67916909"/>
      <w:bookmarkStart w:id="6162" w:name="_Toc74663530"/>
      <w:bookmarkStart w:id="6163" w:name="_Toc82622071"/>
      <w:bookmarkStart w:id="6164" w:name="_Toc90422918"/>
      <w:bookmarkStart w:id="6165" w:name="_Toc106783114"/>
      <w:bookmarkStart w:id="6166" w:name="_Toc107312005"/>
      <w:bookmarkStart w:id="6167" w:name="_Toc107419589"/>
      <w:bookmarkStart w:id="6168" w:name="_Toc107475218"/>
      <w:bookmarkStart w:id="6169" w:name="_Toc114255811"/>
      <w:bookmarkStart w:id="6170" w:name="_Toc115186491"/>
      <w:bookmarkStart w:id="6171" w:name="_Toc123044305"/>
      <w:bookmarkStart w:id="6172" w:name="_Toc124157944"/>
      <w:bookmarkStart w:id="6173" w:name="_Toc124259867"/>
      <w:bookmarkStart w:id="6174" w:name="_Toc130584939"/>
      <w:bookmarkStart w:id="6175" w:name="_Toc137464595"/>
      <w:bookmarkStart w:id="6176" w:name="_Toc138884264"/>
      <w:bookmarkStart w:id="6177" w:name="_Toc145643465"/>
      <w:bookmarkStart w:id="6178" w:name="_Toc155472299"/>
      <w:bookmarkStart w:id="6179" w:name="_Toc155777188"/>
      <w:bookmarkStart w:id="6180" w:name="_Toc161668520"/>
      <w:bookmarkStart w:id="6181" w:name="_Toc169713853"/>
      <w:bookmarkStart w:id="6182" w:name="_Toc176445404"/>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6183" w:name="_Toc61179145"/>
      <w:bookmarkStart w:id="6184" w:name="_Toc61179615"/>
      <w:bookmarkStart w:id="6185" w:name="_Toc67916911"/>
      <w:bookmarkStart w:id="6186" w:name="_Toc74663532"/>
      <w:bookmarkStart w:id="6187" w:name="_Toc82622073"/>
      <w:bookmarkStart w:id="6188" w:name="_Toc90422920"/>
      <w:bookmarkStart w:id="6189" w:name="_Toc106783116"/>
      <w:bookmarkStart w:id="6190" w:name="_Toc107312007"/>
      <w:bookmarkStart w:id="6191" w:name="_Toc107419591"/>
      <w:bookmarkStart w:id="6192" w:name="_Toc107475220"/>
      <w:bookmarkStart w:id="6193" w:name="_Toc114255813"/>
      <w:bookmarkStart w:id="6194" w:name="_Toc115186493"/>
      <w:bookmarkStart w:id="6195" w:name="_Toc123044306"/>
      <w:bookmarkStart w:id="6196" w:name="_Toc124157945"/>
      <w:bookmarkStart w:id="6197" w:name="_Toc124259868"/>
      <w:bookmarkStart w:id="6198" w:name="_Toc130584940"/>
      <w:bookmarkStart w:id="6199" w:name="_Toc137464596"/>
      <w:bookmarkStart w:id="6200" w:name="_Toc138884265"/>
      <w:bookmarkStart w:id="6201" w:name="_Toc145643466"/>
      <w:bookmarkStart w:id="6202" w:name="_Toc155472300"/>
      <w:bookmarkStart w:id="6203" w:name="_Toc155777189"/>
      <w:bookmarkStart w:id="6204" w:name="_Toc161668521"/>
      <w:bookmarkStart w:id="6205" w:name="_Toc169713854"/>
      <w:bookmarkStart w:id="6206" w:name="_Toc176445405"/>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6207" w:name="_Toc176445406"/>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6207"/>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6208" w:name="_Toc169713855"/>
      <w:bookmarkStart w:id="6209" w:name="_Toc176445407"/>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6208"/>
      <w:bookmarkEnd w:id="6209"/>
    </w:p>
    <w:p w14:paraId="35B20F2D" w14:textId="77777777" w:rsidR="00802E2F" w:rsidRPr="00242C10" w:rsidRDefault="00802E2F" w:rsidP="00BC3D93">
      <w:pPr>
        <w:pStyle w:val="Heading4"/>
      </w:pPr>
      <w:bookmarkStart w:id="6210" w:name="_Toc21127751"/>
      <w:bookmarkStart w:id="6211" w:name="_Toc29811960"/>
      <w:bookmarkStart w:id="6212" w:name="_Toc36817512"/>
      <w:bookmarkStart w:id="6213" w:name="_Toc37260435"/>
      <w:bookmarkStart w:id="6214" w:name="_Toc37267823"/>
      <w:bookmarkStart w:id="6215" w:name="_Toc44712430"/>
      <w:bookmarkStart w:id="6216" w:name="_Toc45893742"/>
      <w:bookmarkStart w:id="6217" w:name="_Toc53178456"/>
      <w:bookmarkStart w:id="6218" w:name="_Toc53178907"/>
      <w:bookmarkStart w:id="6219" w:name="_Toc61179149"/>
      <w:bookmarkStart w:id="6220" w:name="_Toc61179619"/>
      <w:bookmarkStart w:id="6221" w:name="_Toc67916915"/>
      <w:bookmarkStart w:id="6222" w:name="_Toc74663536"/>
      <w:bookmarkStart w:id="6223" w:name="_Toc82622079"/>
      <w:bookmarkStart w:id="6224" w:name="_Toc90422926"/>
      <w:bookmarkStart w:id="6225" w:name="_Toc106783122"/>
      <w:bookmarkStart w:id="6226" w:name="_Toc107312013"/>
      <w:bookmarkStart w:id="6227" w:name="_Toc107419597"/>
      <w:bookmarkStart w:id="6228" w:name="_Toc107475226"/>
      <w:bookmarkStart w:id="6229" w:name="_Toc114255819"/>
      <w:bookmarkStart w:id="6230" w:name="_Toc115186499"/>
      <w:bookmarkStart w:id="6231" w:name="_Toc123049329"/>
      <w:bookmarkStart w:id="6232" w:name="_Toc123052251"/>
      <w:bookmarkStart w:id="6233" w:name="_Toc123054720"/>
      <w:bookmarkStart w:id="6234" w:name="_Toc123717823"/>
      <w:bookmarkStart w:id="6235" w:name="_Toc124157399"/>
      <w:bookmarkStart w:id="6236" w:name="_Toc124266803"/>
      <w:bookmarkStart w:id="6237" w:name="_Toc131596161"/>
      <w:bookmarkStart w:id="6238" w:name="_Toc131741159"/>
      <w:bookmarkStart w:id="6239" w:name="_Toc131766693"/>
      <w:bookmarkStart w:id="6240" w:name="_Toc138837915"/>
      <w:bookmarkStart w:id="6241" w:name="_Toc156567737"/>
      <w:bookmarkStart w:id="6242" w:name="_Toc169713856"/>
      <w:bookmarkStart w:id="6243" w:name="_Toc176445408"/>
      <w:r w:rsidRPr="00242C10">
        <w:t>11.2.2.1</w:t>
      </w:r>
      <w:r w:rsidRPr="00242C10">
        <w:tab/>
        <w:t>Requirements for PUSCH with transform precoding disabled</w:t>
      </w:r>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0AFD0B0A" w14:textId="77777777" w:rsidR="00802E2F" w:rsidRPr="00242C10" w:rsidRDefault="00802E2F" w:rsidP="00BC3D93">
      <w:pPr>
        <w:pStyle w:val="Heading5"/>
      </w:pPr>
      <w:bookmarkStart w:id="6244" w:name="_Toc21127752"/>
      <w:bookmarkStart w:id="6245" w:name="_Toc29811961"/>
      <w:bookmarkStart w:id="6246" w:name="_Toc36817513"/>
      <w:bookmarkStart w:id="6247" w:name="_Toc37260436"/>
      <w:bookmarkStart w:id="6248" w:name="_Toc37267824"/>
      <w:bookmarkStart w:id="6249" w:name="_Toc44712431"/>
      <w:bookmarkStart w:id="6250" w:name="_Toc45893743"/>
      <w:bookmarkStart w:id="6251" w:name="_Toc53178457"/>
      <w:bookmarkStart w:id="6252" w:name="_Toc53178908"/>
      <w:bookmarkStart w:id="6253" w:name="_Toc61179150"/>
      <w:bookmarkStart w:id="6254" w:name="_Toc61179620"/>
      <w:bookmarkStart w:id="6255" w:name="_Toc67916916"/>
      <w:bookmarkStart w:id="6256" w:name="_Toc74663537"/>
      <w:bookmarkStart w:id="6257" w:name="_Toc82622080"/>
      <w:bookmarkStart w:id="6258" w:name="_Toc90422927"/>
      <w:bookmarkStart w:id="6259" w:name="_Toc106783123"/>
      <w:bookmarkStart w:id="6260" w:name="_Toc107312014"/>
      <w:bookmarkStart w:id="6261" w:name="_Toc107419598"/>
      <w:bookmarkStart w:id="6262" w:name="_Toc107475227"/>
      <w:bookmarkStart w:id="6263" w:name="_Toc114255820"/>
      <w:bookmarkStart w:id="6264" w:name="_Toc115186500"/>
      <w:bookmarkStart w:id="6265" w:name="_Toc123049330"/>
      <w:bookmarkStart w:id="6266" w:name="_Toc123052252"/>
      <w:bookmarkStart w:id="6267" w:name="_Toc123054721"/>
      <w:bookmarkStart w:id="6268" w:name="_Toc123717824"/>
      <w:bookmarkStart w:id="6269" w:name="_Toc124157400"/>
      <w:bookmarkStart w:id="6270" w:name="_Toc124266804"/>
      <w:bookmarkStart w:id="6271" w:name="_Toc131596162"/>
      <w:bookmarkStart w:id="6272" w:name="_Toc131741160"/>
      <w:bookmarkStart w:id="6273" w:name="_Toc131766694"/>
      <w:bookmarkStart w:id="6274" w:name="_Toc138837916"/>
      <w:bookmarkStart w:id="6275" w:name="_Toc156567738"/>
      <w:bookmarkStart w:id="6276" w:name="_Toc169713857"/>
      <w:bookmarkStart w:id="6277" w:name="_Toc176445409"/>
      <w:r w:rsidRPr="00242C10">
        <w:t>11.2.2.1.1</w:t>
      </w:r>
      <w:r w:rsidRPr="00242C10">
        <w:tab/>
        <w:t>General</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6278" w:name="_Toc21127753"/>
      <w:bookmarkStart w:id="6279" w:name="_Toc29811962"/>
      <w:bookmarkStart w:id="6280" w:name="_Toc36817514"/>
      <w:bookmarkStart w:id="6281" w:name="_Toc37260437"/>
      <w:bookmarkStart w:id="6282" w:name="_Toc37267825"/>
      <w:bookmarkStart w:id="6283" w:name="_Toc44712432"/>
      <w:bookmarkStart w:id="6284" w:name="_Toc45893744"/>
      <w:bookmarkStart w:id="6285" w:name="_Toc53178458"/>
      <w:bookmarkStart w:id="6286" w:name="_Toc53178909"/>
      <w:bookmarkStart w:id="6287" w:name="_Toc61179151"/>
      <w:bookmarkStart w:id="6288" w:name="_Toc61179621"/>
      <w:bookmarkStart w:id="6289" w:name="_Toc67916917"/>
      <w:bookmarkStart w:id="6290" w:name="_Toc74663538"/>
      <w:bookmarkStart w:id="6291" w:name="_Toc82622081"/>
      <w:bookmarkStart w:id="6292" w:name="_Toc90422928"/>
      <w:bookmarkStart w:id="6293" w:name="_Toc106783124"/>
      <w:bookmarkStart w:id="6294" w:name="_Toc107312015"/>
      <w:bookmarkStart w:id="6295" w:name="_Toc107419599"/>
      <w:bookmarkStart w:id="6296" w:name="_Toc107475228"/>
      <w:bookmarkStart w:id="6297" w:name="_Toc114255821"/>
      <w:bookmarkStart w:id="6298" w:name="_Toc115186501"/>
      <w:bookmarkStart w:id="6299" w:name="_Toc123049331"/>
      <w:bookmarkStart w:id="6300" w:name="_Toc123052253"/>
      <w:bookmarkStart w:id="6301" w:name="_Toc123054722"/>
      <w:bookmarkStart w:id="6302" w:name="_Toc123717825"/>
      <w:bookmarkStart w:id="6303" w:name="_Toc124157401"/>
      <w:bookmarkStart w:id="6304" w:name="_Toc124266805"/>
      <w:bookmarkStart w:id="6305" w:name="_Toc131596163"/>
      <w:bookmarkStart w:id="6306" w:name="_Toc131741161"/>
      <w:bookmarkStart w:id="6307" w:name="_Toc131766695"/>
      <w:bookmarkStart w:id="6308" w:name="_Toc138837917"/>
      <w:bookmarkStart w:id="6309" w:name="_Toc156567739"/>
      <w:bookmarkStart w:id="6310" w:name="_Toc169713858"/>
      <w:bookmarkStart w:id="6311" w:name="_Toc176445410"/>
      <w:r w:rsidRPr="00242C10">
        <w:lastRenderedPageBreak/>
        <w:t>11.2.2.1.2</w:t>
      </w:r>
      <w:r w:rsidRPr="00242C10">
        <w:tab/>
        <w:t>Minimum requirements</w:t>
      </w:r>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6312"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802E2F" w:rsidRPr="00242C10" w14:paraId="28887D92" w14:textId="77777777" w:rsidTr="009B44D0">
        <w:trPr>
          <w:cantSplit/>
          <w:jc w:val="center"/>
        </w:trPr>
        <w:tc>
          <w:tcPr>
            <w:tcW w:w="1007" w:type="dxa"/>
            <w:vMerge w:val="restart"/>
            <w:shd w:val="clear" w:color="auto" w:fill="auto"/>
            <w:vAlign w:val="center"/>
          </w:tcPr>
          <w:p w14:paraId="28A9FFC9" w14:textId="77777777" w:rsidR="00802E2F" w:rsidRPr="00242C10" w:rsidRDefault="00802E2F" w:rsidP="0038545D">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802E2F" w:rsidRPr="00242C10" w:rsidRDefault="00802E2F" w:rsidP="0038545D">
            <w:pPr>
              <w:pStyle w:val="TAC"/>
              <w:rPr>
                <w:rFonts w:eastAsia="Times New Roman"/>
              </w:rPr>
            </w:pPr>
            <w:r w:rsidRPr="00242C10">
              <w:rPr>
                <w:rFonts w:eastAsia="Times New Roman"/>
              </w:rPr>
              <w:t>1</w:t>
            </w:r>
          </w:p>
        </w:tc>
        <w:tc>
          <w:tcPr>
            <w:tcW w:w="992" w:type="dxa"/>
            <w:vAlign w:val="center"/>
          </w:tcPr>
          <w:p w14:paraId="0A5BD857" w14:textId="77777777" w:rsidR="00802E2F" w:rsidRPr="00242C10" w:rsidRDefault="00802E2F" w:rsidP="0038545D">
            <w:pPr>
              <w:pStyle w:val="TAC"/>
            </w:pPr>
            <w:r w:rsidRPr="00242C10">
              <w:t>Normal</w:t>
            </w:r>
          </w:p>
        </w:tc>
        <w:tc>
          <w:tcPr>
            <w:tcW w:w="1711" w:type="dxa"/>
            <w:vAlign w:val="center"/>
          </w:tcPr>
          <w:p w14:paraId="00872C65" w14:textId="77777777" w:rsidR="00802E2F" w:rsidRPr="00242C10" w:rsidRDefault="00802E2F" w:rsidP="0038545D">
            <w:pPr>
              <w:pStyle w:val="TAC"/>
              <w:rPr>
                <w:lang w:val="fr-FR"/>
              </w:rPr>
            </w:pPr>
            <w:r w:rsidRPr="00242C10">
              <w:t>NTN-TDLC5-1200 Low</w:t>
            </w:r>
          </w:p>
        </w:tc>
        <w:tc>
          <w:tcPr>
            <w:tcW w:w="1275" w:type="dxa"/>
            <w:vAlign w:val="center"/>
          </w:tcPr>
          <w:p w14:paraId="5CBEC74D" w14:textId="77777777" w:rsidR="00802E2F" w:rsidRPr="00242C10" w:rsidRDefault="00802E2F" w:rsidP="0038545D">
            <w:pPr>
              <w:pStyle w:val="TAC"/>
            </w:pPr>
            <w:r w:rsidRPr="00242C10">
              <w:t>70 %</w:t>
            </w:r>
          </w:p>
        </w:tc>
        <w:tc>
          <w:tcPr>
            <w:tcW w:w="1306" w:type="dxa"/>
            <w:vAlign w:val="center"/>
          </w:tcPr>
          <w:p w14:paraId="1DF0C00C" w14:textId="77777777" w:rsidR="00802E2F" w:rsidRPr="00242C10" w:rsidRDefault="00802E2F" w:rsidP="0038545D">
            <w:pPr>
              <w:pStyle w:val="TAC"/>
            </w:pPr>
            <w:r w:rsidRPr="00010452">
              <w:t>G-FR2-NTN-A5-1</w:t>
            </w:r>
          </w:p>
        </w:tc>
        <w:tc>
          <w:tcPr>
            <w:tcW w:w="1098" w:type="dxa"/>
            <w:vAlign w:val="center"/>
          </w:tcPr>
          <w:p w14:paraId="380460F4" w14:textId="77777777" w:rsidR="00802E2F" w:rsidRPr="00242C10" w:rsidRDefault="00802E2F" w:rsidP="0038545D">
            <w:pPr>
              <w:pStyle w:val="TAC"/>
            </w:pPr>
            <w:r w:rsidRPr="00242C10">
              <w:t>pos1</w:t>
            </w:r>
          </w:p>
        </w:tc>
        <w:tc>
          <w:tcPr>
            <w:tcW w:w="842" w:type="dxa"/>
            <w:vAlign w:val="center"/>
          </w:tcPr>
          <w:p w14:paraId="1B084D41" w14:textId="77777777" w:rsidR="00802E2F" w:rsidRPr="00242C10" w:rsidRDefault="00802E2F" w:rsidP="0038545D">
            <w:pPr>
              <w:pStyle w:val="TAC"/>
              <w:rPr>
                <w:lang w:eastAsia="zh-CN"/>
              </w:rPr>
            </w:pPr>
            <w:r>
              <w:t>[0.0]</w:t>
            </w:r>
          </w:p>
        </w:tc>
      </w:tr>
      <w:tr w:rsidR="00802E2F" w:rsidRPr="00242C10" w14:paraId="22307584" w14:textId="77777777" w:rsidTr="009B44D0">
        <w:trPr>
          <w:cantSplit/>
          <w:jc w:val="center"/>
        </w:trPr>
        <w:tc>
          <w:tcPr>
            <w:tcW w:w="1007" w:type="dxa"/>
            <w:vMerge/>
            <w:shd w:val="clear" w:color="auto" w:fill="auto"/>
            <w:vAlign w:val="center"/>
          </w:tcPr>
          <w:p w14:paraId="17462468" w14:textId="77777777" w:rsidR="00802E2F" w:rsidRPr="00242C10" w:rsidRDefault="00802E2F" w:rsidP="0038545D">
            <w:pPr>
              <w:pStyle w:val="TAC"/>
              <w:rPr>
                <w:rFonts w:eastAsia="Times New Roman"/>
              </w:rPr>
            </w:pPr>
          </w:p>
        </w:tc>
        <w:tc>
          <w:tcPr>
            <w:tcW w:w="1398" w:type="dxa"/>
            <w:vMerge/>
            <w:shd w:val="clear" w:color="auto" w:fill="auto"/>
            <w:vAlign w:val="center"/>
          </w:tcPr>
          <w:p w14:paraId="78EF5F80" w14:textId="77777777" w:rsidR="00802E2F" w:rsidRPr="00242C10" w:rsidRDefault="00802E2F" w:rsidP="0038545D">
            <w:pPr>
              <w:pStyle w:val="TAC"/>
              <w:rPr>
                <w:rFonts w:eastAsia="Times New Roman"/>
              </w:rPr>
            </w:pPr>
          </w:p>
        </w:tc>
        <w:tc>
          <w:tcPr>
            <w:tcW w:w="992" w:type="dxa"/>
            <w:vAlign w:val="center"/>
          </w:tcPr>
          <w:p w14:paraId="122FBAC6" w14:textId="77777777" w:rsidR="00802E2F" w:rsidRPr="00242C10" w:rsidRDefault="00802E2F" w:rsidP="0038545D">
            <w:pPr>
              <w:pStyle w:val="TAC"/>
            </w:pPr>
            <w:r w:rsidRPr="00242C10">
              <w:t>Normal</w:t>
            </w:r>
          </w:p>
        </w:tc>
        <w:tc>
          <w:tcPr>
            <w:tcW w:w="1711" w:type="dxa"/>
            <w:vAlign w:val="center"/>
          </w:tcPr>
          <w:p w14:paraId="4C1CE86A" w14:textId="77777777" w:rsidR="00802E2F" w:rsidRPr="00242C10" w:rsidRDefault="00802E2F" w:rsidP="0038545D">
            <w:pPr>
              <w:pStyle w:val="TAC"/>
            </w:pPr>
            <w:r w:rsidRPr="00242C10">
              <w:t>NTN-TDLC5-1200 Low</w:t>
            </w:r>
          </w:p>
        </w:tc>
        <w:tc>
          <w:tcPr>
            <w:tcW w:w="1275" w:type="dxa"/>
            <w:vAlign w:val="center"/>
          </w:tcPr>
          <w:p w14:paraId="0C0D03FA" w14:textId="77777777" w:rsidR="00802E2F" w:rsidRPr="00242C10" w:rsidRDefault="00802E2F" w:rsidP="0038545D">
            <w:pPr>
              <w:pStyle w:val="TAC"/>
            </w:pPr>
            <w:r w:rsidRPr="00242C10">
              <w:t>70 %</w:t>
            </w:r>
          </w:p>
        </w:tc>
        <w:tc>
          <w:tcPr>
            <w:tcW w:w="1306" w:type="dxa"/>
            <w:vAlign w:val="center"/>
          </w:tcPr>
          <w:p w14:paraId="6A5E3CA6" w14:textId="77777777" w:rsidR="00802E2F" w:rsidRPr="00242C10" w:rsidRDefault="00802E2F" w:rsidP="0038545D">
            <w:pPr>
              <w:pStyle w:val="TAC"/>
            </w:pPr>
            <w:r w:rsidRPr="000A7EFB">
              <w:t>G-FR2-NTN-A6-1</w:t>
            </w:r>
          </w:p>
        </w:tc>
        <w:tc>
          <w:tcPr>
            <w:tcW w:w="1098" w:type="dxa"/>
            <w:vAlign w:val="center"/>
          </w:tcPr>
          <w:p w14:paraId="3C499A4D" w14:textId="77777777" w:rsidR="00802E2F" w:rsidRPr="00242C10" w:rsidRDefault="00802E2F" w:rsidP="0038545D">
            <w:pPr>
              <w:pStyle w:val="TAC"/>
            </w:pPr>
            <w:r w:rsidRPr="00242C10">
              <w:t>pos1</w:t>
            </w:r>
          </w:p>
        </w:tc>
        <w:tc>
          <w:tcPr>
            <w:tcW w:w="842" w:type="dxa"/>
            <w:vAlign w:val="center"/>
          </w:tcPr>
          <w:p w14:paraId="6EB14852" w14:textId="77777777" w:rsidR="00802E2F" w:rsidRPr="00242C10" w:rsidRDefault="00802E2F" w:rsidP="0038545D">
            <w:pPr>
              <w:pStyle w:val="TAC"/>
            </w:pPr>
            <w:r>
              <w:t>[8.9]</w:t>
            </w:r>
          </w:p>
        </w:tc>
      </w:tr>
      <w:tr w:rsidR="00802E2F" w:rsidRPr="00242C10" w14:paraId="5BF323A3" w14:textId="77777777" w:rsidTr="009B44D0">
        <w:trPr>
          <w:cantSplit/>
          <w:jc w:val="center"/>
        </w:trPr>
        <w:tc>
          <w:tcPr>
            <w:tcW w:w="1007" w:type="dxa"/>
            <w:vMerge/>
            <w:shd w:val="clear" w:color="auto" w:fill="auto"/>
            <w:vAlign w:val="center"/>
          </w:tcPr>
          <w:p w14:paraId="38190905" w14:textId="77777777" w:rsidR="00802E2F" w:rsidRPr="00242C10" w:rsidRDefault="00802E2F" w:rsidP="0038545D">
            <w:pPr>
              <w:pStyle w:val="TAC"/>
              <w:rPr>
                <w:rFonts w:eastAsia="Times New Roman"/>
              </w:rPr>
            </w:pPr>
          </w:p>
        </w:tc>
        <w:tc>
          <w:tcPr>
            <w:tcW w:w="1398" w:type="dxa"/>
            <w:vMerge w:val="restart"/>
            <w:shd w:val="clear" w:color="auto" w:fill="auto"/>
            <w:vAlign w:val="center"/>
          </w:tcPr>
          <w:p w14:paraId="337BC3E8" w14:textId="77777777" w:rsidR="00802E2F" w:rsidRPr="00242C10" w:rsidRDefault="00802E2F" w:rsidP="0038545D">
            <w:pPr>
              <w:pStyle w:val="TAC"/>
              <w:rPr>
                <w:lang w:eastAsia="zh-CN"/>
              </w:rPr>
            </w:pPr>
            <w:r w:rsidRPr="00242C10">
              <w:rPr>
                <w:rFonts w:hint="eastAsia"/>
                <w:lang w:eastAsia="zh-CN"/>
              </w:rPr>
              <w:t>2</w:t>
            </w:r>
          </w:p>
        </w:tc>
        <w:tc>
          <w:tcPr>
            <w:tcW w:w="992" w:type="dxa"/>
            <w:vAlign w:val="center"/>
          </w:tcPr>
          <w:p w14:paraId="2E1772E0" w14:textId="77777777" w:rsidR="00802E2F" w:rsidRPr="00242C10" w:rsidRDefault="00802E2F" w:rsidP="0038545D">
            <w:pPr>
              <w:pStyle w:val="TAC"/>
            </w:pPr>
            <w:r w:rsidRPr="00242C10">
              <w:t>Normal</w:t>
            </w:r>
          </w:p>
        </w:tc>
        <w:tc>
          <w:tcPr>
            <w:tcW w:w="1711" w:type="dxa"/>
            <w:vAlign w:val="center"/>
          </w:tcPr>
          <w:p w14:paraId="549EBBD0" w14:textId="77777777" w:rsidR="00802E2F" w:rsidRPr="00242C10" w:rsidRDefault="00802E2F" w:rsidP="0038545D">
            <w:pPr>
              <w:pStyle w:val="TAC"/>
            </w:pPr>
            <w:r w:rsidRPr="00242C10">
              <w:t>NTN-TDLC5-1200 Low</w:t>
            </w:r>
          </w:p>
        </w:tc>
        <w:tc>
          <w:tcPr>
            <w:tcW w:w="1275" w:type="dxa"/>
            <w:vAlign w:val="center"/>
          </w:tcPr>
          <w:p w14:paraId="6897FC7E" w14:textId="77777777" w:rsidR="00802E2F" w:rsidRPr="00242C10" w:rsidRDefault="00802E2F" w:rsidP="0038545D">
            <w:pPr>
              <w:pStyle w:val="TAC"/>
            </w:pPr>
            <w:r w:rsidRPr="00242C10">
              <w:t>70 %</w:t>
            </w:r>
          </w:p>
        </w:tc>
        <w:tc>
          <w:tcPr>
            <w:tcW w:w="1306" w:type="dxa"/>
            <w:vAlign w:val="center"/>
          </w:tcPr>
          <w:p w14:paraId="29BE5720" w14:textId="77777777" w:rsidR="00802E2F" w:rsidRPr="00242C10" w:rsidRDefault="00802E2F" w:rsidP="0038545D">
            <w:pPr>
              <w:pStyle w:val="TAC"/>
            </w:pPr>
            <w:r w:rsidRPr="002F3749">
              <w:t>G-FR2-NTN-A5-1</w:t>
            </w:r>
          </w:p>
        </w:tc>
        <w:tc>
          <w:tcPr>
            <w:tcW w:w="1098" w:type="dxa"/>
            <w:vAlign w:val="center"/>
          </w:tcPr>
          <w:p w14:paraId="062128F1" w14:textId="77777777" w:rsidR="00802E2F" w:rsidRPr="00242C10" w:rsidRDefault="00802E2F" w:rsidP="0038545D">
            <w:pPr>
              <w:pStyle w:val="TAC"/>
            </w:pPr>
            <w:r w:rsidRPr="00242C10">
              <w:t>pos1</w:t>
            </w:r>
          </w:p>
        </w:tc>
        <w:tc>
          <w:tcPr>
            <w:tcW w:w="842" w:type="dxa"/>
            <w:vAlign w:val="center"/>
          </w:tcPr>
          <w:p w14:paraId="412C4F83" w14:textId="77777777" w:rsidR="00802E2F" w:rsidRPr="00242C10" w:rsidRDefault="00802E2F" w:rsidP="0038545D">
            <w:pPr>
              <w:pStyle w:val="TAC"/>
            </w:pPr>
            <w:r>
              <w:t>[-3.4]</w:t>
            </w:r>
          </w:p>
        </w:tc>
      </w:tr>
      <w:tr w:rsidR="00802E2F" w:rsidRPr="00242C10" w14:paraId="1B044BEE" w14:textId="77777777" w:rsidTr="009B44D0">
        <w:trPr>
          <w:cantSplit/>
          <w:jc w:val="center"/>
        </w:trPr>
        <w:tc>
          <w:tcPr>
            <w:tcW w:w="1007" w:type="dxa"/>
            <w:vMerge/>
            <w:shd w:val="clear" w:color="auto" w:fill="auto"/>
            <w:vAlign w:val="center"/>
          </w:tcPr>
          <w:p w14:paraId="19AB1642" w14:textId="77777777" w:rsidR="00802E2F" w:rsidRPr="00242C10" w:rsidRDefault="00802E2F" w:rsidP="009B44D0">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802E2F" w:rsidRPr="00242C10" w:rsidRDefault="00802E2F" w:rsidP="009B44D0">
            <w:pPr>
              <w:keepNext/>
              <w:spacing w:after="0"/>
              <w:jc w:val="center"/>
              <w:rPr>
                <w:rFonts w:ascii="Arial" w:eastAsia="Times New Roman" w:hAnsi="Arial"/>
                <w:sz w:val="18"/>
              </w:rPr>
            </w:pPr>
          </w:p>
        </w:tc>
        <w:tc>
          <w:tcPr>
            <w:tcW w:w="992" w:type="dxa"/>
            <w:vAlign w:val="center"/>
          </w:tcPr>
          <w:p w14:paraId="2FEFF68D" w14:textId="77777777" w:rsidR="00802E2F" w:rsidRPr="00242C10" w:rsidRDefault="00802E2F" w:rsidP="0038545D">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802E2F" w:rsidRPr="00242C10" w:rsidRDefault="00802E2F" w:rsidP="0038545D">
            <w:pPr>
              <w:pStyle w:val="TAC"/>
            </w:pPr>
            <w:r w:rsidRPr="00242C10">
              <w:t>NTN-TDLC5-1200 Low</w:t>
            </w:r>
          </w:p>
        </w:tc>
        <w:tc>
          <w:tcPr>
            <w:tcW w:w="1275" w:type="dxa"/>
            <w:vAlign w:val="center"/>
          </w:tcPr>
          <w:p w14:paraId="56D51650" w14:textId="77777777" w:rsidR="00802E2F" w:rsidRPr="00242C10" w:rsidRDefault="00802E2F" w:rsidP="0038545D">
            <w:pPr>
              <w:pStyle w:val="TAC"/>
            </w:pPr>
            <w:r w:rsidRPr="00242C10">
              <w:rPr>
                <w:rFonts w:hint="eastAsia"/>
                <w:lang w:eastAsia="zh-CN"/>
              </w:rPr>
              <w:t>7</w:t>
            </w:r>
            <w:r w:rsidRPr="00242C10">
              <w:rPr>
                <w:lang w:eastAsia="zh-CN"/>
              </w:rPr>
              <w:t>0%</w:t>
            </w:r>
          </w:p>
        </w:tc>
        <w:tc>
          <w:tcPr>
            <w:tcW w:w="1306" w:type="dxa"/>
            <w:vAlign w:val="center"/>
          </w:tcPr>
          <w:p w14:paraId="47C5DABF" w14:textId="77777777" w:rsidR="00802E2F" w:rsidRPr="00242C10" w:rsidRDefault="00802E2F" w:rsidP="0038545D">
            <w:pPr>
              <w:pStyle w:val="TAC"/>
            </w:pPr>
            <w:r w:rsidRPr="000A7EFB">
              <w:t>G-FR2-NTN-A6-1</w:t>
            </w:r>
          </w:p>
        </w:tc>
        <w:tc>
          <w:tcPr>
            <w:tcW w:w="1098" w:type="dxa"/>
            <w:vAlign w:val="center"/>
          </w:tcPr>
          <w:p w14:paraId="0C65A982" w14:textId="77777777" w:rsidR="00802E2F" w:rsidRPr="00242C10" w:rsidRDefault="00802E2F" w:rsidP="0038545D">
            <w:pPr>
              <w:pStyle w:val="TAC"/>
            </w:pPr>
            <w:r w:rsidRPr="00242C10">
              <w:rPr>
                <w:rFonts w:hint="eastAsia"/>
                <w:lang w:eastAsia="zh-CN"/>
              </w:rPr>
              <w:t>p</w:t>
            </w:r>
            <w:r w:rsidRPr="00242C10">
              <w:rPr>
                <w:lang w:eastAsia="zh-CN"/>
              </w:rPr>
              <w:t>os1</w:t>
            </w:r>
          </w:p>
        </w:tc>
        <w:tc>
          <w:tcPr>
            <w:tcW w:w="842" w:type="dxa"/>
            <w:vAlign w:val="center"/>
          </w:tcPr>
          <w:p w14:paraId="332484B8" w14:textId="77777777" w:rsidR="00802E2F" w:rsidRPr="00242C10" w:rsidRDefault="00802E2F" w:rsidP="0038545D">
            <w:pPr>
              <w:pStyle w:val="TAC"/>
            </w:pPr>
            <w:r>
              <w:t>[5.5]</w:t>
            </w:r>
          </w:p>
        </w:tc>
      </w:tr>
      <w:bookmarkEnd w:id="6312"/>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6313" w:name="_Toc21127754"/>
      <w:bookmarkStart w:id="6314" w:name="_Toc29811963"/>
      <w:bookmarkStart w:id="6315" w:name="_Toc36817515"/>
      <w:bookmarkStart w:id="6316" w:name="_Toc37260438"/>
      <w:bookmarkStart w:id="6317" w:name="_Toc37267826"/>
      <w:bookmarkStart w:id="6318" w:name="_Toc44712433"/>
      <w:bookmarkStart w:id="6319" w:name="_Toc45893745"/>
      <w:bookmarkStart w:id="6320" w:name="_Toc53178459"/>
      <w:bookmarkStart w:id="6321" w:name="_Toc53178910"/>
      <w:bookmarkStart w:id="6322" w:name="_Toc61179152"/>
      <w:bookmarkStart w:id="6323" w:name="_Toc61179622"/>
      <w:bookmarkStart w:id="6324" w:name="_Toc67916918"/>
      <w:bookmarkStart w:id="6325" w:name="_Toc74663539"/>
      <w:bookmarkStart w:id="6326" w:name="_Toc82622082"/>
      <w:bookmarkStart w:id="6327" w:name="_Toc90422929"/>
      <w:bookmarkStart w:id="6328" w:name="_Toc106783125"/>
      <w:bookmarkStart w:id="6329" w:name="_Toc107312016"/>
      <w:bookmarkStart w:id="6330" w:name="_Toc107419600"/>
      <w:bookmarkStart w:id="6331" w:name="_Toc107475229"/>
      <w:bookmarkStart w:id="6332" w:name="_Toc114255822"/>
      <w:bookmarkStart w:id="6333" w:name="_Toc115186502"/>
      <w:bookmarkStart w:id="6334" w:name="_Toc123049332"/>
      <w:bookmarkStart w:id="6335" w:name="_Toc123052254"/>
      <w:bookmarkStart w:id="6336" w:name="_Toc123054723"/>
      <w:bookmarkStart w:id="6337" w:name="_Toc123717826"/>
      <w:bookmarkStart w:id="6338" w:name="_Toc124157402"/>
      <w:bookmarkStart w:id="6339" w:name="_Toc124266806"/>
      <w:bookmarkStart w:id="6340" w:name="_Toc131596164"/>
      <w:bookmarkStart w:id="6341" w:name="_Toc131741162"/>
      <w:bookmarkStart w:id="6342" w:name="_Toc131766696"/>
      <w:bookmarkStart w:id="6343" w:name="_Toc138837918"/>
      <w:bookmarkStart w:id="6344" w:name="_Toc156567740"/>
      <w:bookmarkStart w:id="6345" w:name="_Toc169713859"/>
      <w:bookmarkStart w:id="6346" w:name="_Toc176445411"/>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1B760EDB" w14:textId="77777777" w:rsidR="00802E2F" w:rsidRPr="00242C10" w:rsidRDefault="00802E2F" w:rsidP="0038545D">
      <w:pPr>
        <w:pStyle w:val="Heading5"/>
      </w:pPr>
      <w:bookmarkStart w:id="6347" w:name="_Toc21127755"/>
      <w:bookmarkStart w:id="6348" w:name="_Toc29811964"/>
      <w:bookmarkStart w:id="6349" w:name="_Toc36817516"/>
      <w:bookmarkStart w:id="6350" w:name="_Toc37260439"/>
      <w:bookmarkStart w:id="6351" w:name="_Toc37267827"/>
      <w:bookmarkStart w:id="6352" w:name="_Toc44712434"/>
      <w:bookmarkStart w:id="6353" w:name="_Toc45893746"/>
      <w:bookmarkStart w:id="6354" w:name="_Toc53178460"/>
      <w:bookmarkStart w:id="6355" w:name="_Toc53178911"/>
      <w:bookmarkStart w:id="6356" w:name="_Toc61179153"/>
      <w:bookmarkStart w:id="6357" w:name="_Toc61179623"/>
      <w:bookmarkStart w:id="6358" w:name="_Toc67916919"/>
      <w:bookmarkStart w:id="6359" w:name="_Toc74663540"/>
      <w:bookmarkStart w:id="6360" w:name="_Toc82622083"/>
      <w:bookmarkStart w:id="6361" w:name="_Toc90422930"/>
      <w:bookmarkStart w:id="6362" w:name="_Toc106783126"/>
      <w:bookmarkStart w:id="6363" w:name="_Toc107312017"/>
      <w:bookmarkStart w:id="6364" w:name="_Toc107419601"/>
      <w:bookmarkStart w:id="6365" w:name="_Toc107475230"/>
      <w:bookmarkStart w:id="6366" w:name="_Toc114255823"/>
      <w:bookmarkStart w:id="6367" w:name="_Toc115186503"/>
      <w:bookmarkStart w:id="6368" w:name="_Toc123049333"/>
      <w:bookmarkStart w:id="6369" w:name="_Toc123052255"/>
      <w:bookmarkStart w:id="6370" w:name="_Toc123054724"/>
      <w:bookmarkStart w:id="6371" w:name="_Toc123717827"/>
      <w:bookmarkStart w:id="6372" w:name="_Toc124157403"/>
      <w:bookmarkStart w:id="6373" w:name="_Toc124266807"/>
      <w:bookmarkStart w:id="6374" w:name="_Toc131596165"/>
      <w:bookmarkStart w:id="6375" w:name="_Toc131741163"/>
      <w:bookmarkStart w:id="6376" w:name="_Toc131766697"/>
      <w:bookmarkStart w:id="6377" w:name="_Toc138837919"/>
      <w:bookmarkStart w:id="6378" w:name="_Toc156567741"/>
      <w:bookmarkStart w:id="6379" w:name="_Toc169713860"/>
      <w:bookmarkStart w:id="6380" w:name="_Toc176445412"/>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6381" w:name="_Toc21127756"/>
      <w:bookmarkStart w:id="6382" w:name="_Toc29811965"/>
      <w:bookmarkStart w:id="6383" w:name="_Toc36817517"/>
      <w:bookmarkStart w:id="6384" w:name="_Toc37260440"/>
      <w:bookmarkStart w:id="6385" w:name="_Toc37267828"/>
      <w:bookmarkStart w:id="6386" w:name="_Toc44712435"/>
      <w:bookmarkStart w:id="6387" w:name="_Toc45893747"/>
      <w:bookmarkStart w:id="6388" w:name="_Toc53178461"/>
      <w:bookmarkStart w:id="6389" w:name="_Toc53178912"/>
      <w:bookmarkStart w:id="6390" w:name="_Toc61179154"/>
      <w:bookmarkStart w:id="6391" w:name="_Toc61179624"/>
      <w:bookmarkStart w:id="6392" w:name="_Toc67916920"/>
      <w:bookmarkStart w:id="6393" w:name="_Toc74663541"/>
      <w:bookmarkStart w:id="6394" w:name="_Toc82622084"/>
      <w:bookmarkStart w:id="6395" w:name="_Toc90422931"/>
      <w:bookmarkStart w:id="6396" w:name="_Toc106783127"/>
      <w:bookmarkStart w:id="6397" w:name="_Toc107312018"/>
      <w:bookmarkStart w:id="6398" w:name="_Toc107419602"/>
      <w:bookmarkStart w:id="6399" w:name="_Toc107475231"/>
      <w:bookmarkStart w:id="6400" w:name="_Toc114255824"/>
      <w:bookmarkStart w:id="6401" w:name="_Toc115186504"/>
      <w:bookmarkStart w:id="6402" w:name="_Toc123049334"/>
      <w:bookmarkStart w:id="6403" w:name="_Toc123052256"/>
      <w:bookmarkStart w:id="6404" w:name="_Toc123054725"/>
      <w:bookmarkStart w:id="6405" w:name="_Toc123717828"/>
      <w:bookmarkStart w:id="6406" w:name="_Toc124157404"/>
      <w:bookmarkStart w:id="6407" w:name="_Toc124266808"/>
      <w:bookmarkStart w:id="6408" w:name="_Toc131596166"/>
      <w:bookmarkStart w:id="6409" w:name="_Toc131741164"/>
      <w:bookmarkStart w:id="6410" w:name="_Toc131766698"/>
      <w:bookmarkStart w:id="6411" w:name="_Toc138837920"/>
      <w:bookmarkStart w:id="6412" w:name="_Toc156567742"/>
      <w:bookmarkStart w:id="6413" w:name="_Toc169713861"/>
      <w:bookmarkStart w:id="6414" w:name="_Toc176445413"/>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lastRenderedPageBreak/>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9B44D0">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34"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802E2F" w:rsidRPr="00242C10" w14:paraId="420501DC" w14:textId="77777777" w:rsidTr="0038545D">
        <w:trPr>
          <w:cantSplit/>
          <w:jc w:val="center"/>
        </w:trPr>
        <w:tc>
          <w:tcPr>
            <w:tcW w:w="0" w:type="auto"/>
            <w:tcBorders>
              <w:bottom w:val="nil"/>
            </w:tcBorders>
            <w:shd w:val="clear" w:color="auto" w:fill="auto"/>
            <w:vAlign w:val="center"/>
          </w:tcPr>
          <w:p w14:paraId="5D710927" w14:textId="77777777" w:rsidR="00802E2F" w:rsidRPr="00242C10" w:rsidRDefault="00802E2F" w:rsidP="0038545D">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802E2F" w:rsidRPr="00242C10" w:rsidRDefault="00802E2F" w:rsidP="0038545D">
            <w:pPr>
              <w:pStyle w:val="TAC"/>
              <w:rPr>
                <w:rFonts w:eastAsia="Times New Roman"/>
              </w:rPr>
            </w:pPr>
            <w:r w:rsidRPr="00242C10">
              <w:rPr>
                <w:rFonts w:eastAsia="Times New Roman"/>
              </w:rPr>
              <w:t>1</w:t>
            </w:r>
          </w:p>
        </w:tc>
        <w:tc>
          <w:tcPr>
            <w:tcW w:w="888" w:type="dxa"/>
            <w:vAlign w:val="center"/>
          </w:tcPr>
          <w:p w14:paraId="43718DD1" w14:textId="77777777" w:rsidR="00802E2F" w:rsidRPr="00242C10" w:rsidRDefault="00802E2F" w:rsidP="0038545D">
            <w:pPr>
              <w:pStyle w:val="TAC"/>
              <w:rPr>
                <w:rFonts w:eastAsia="Times New Roman"/>
              </w:rPr>
            </w:pPr>
            <w:r w:rsidRPr="00242C10">
              <w:rPr>
                <w:rFonts w:eastAsia="Times New Roman" w:cs="Arial"/>
              </w:rPr>
              <w:t>Normal</w:t>
            </w:r>
          </w:p>
        </w:tc>
        <w:tc>
          <w:tcPr>
            <w:tcW w:w="1701" w:type="dxa"/>
            <w:vAlign w:val="center"/>
          </w:tcPr>
          <w:p w14:paraId="765A5C98" w14:textId="77777777" w:rsidR="00802E2F" w:rsidRPr="00242C10" w:rsidRDefault="00802E2F" w:rsidP="0038545D">
            <w:pPr>
              <w:pStyle w:val="TAC"/>
              <w:rPr>
                <w:rFonts w:eastAsia="Times New Roman"/>
                <w:lang w:val="fr-FR"/>
              </w:rPr>
            </w:pPr>
            <w:r w:rsidRPr="00242C10">
              <w:rPr>
                <w:rFonts w:eastAsia="Times New Roman"/>
              </w:rPr>
              <w:t>NTN-TDLC5-1200 Low</w:t>
            </w:r>
          </w:p>
        </w:tc>
        <w:tc>
          <w:tcPr>
            <w:tcW w:w="1134" w:type="dxa"/>
            <w:vAlign w:val="center"/>
          </w:tcPr>
          <w:p w14:paraId="039F32FA" w14:textId="77777777" w:rsidR="00802E2F" w:rsidRPr="00242C10" w:rsidRDefault="00802E2F" w:rsidP="0038545D">
            <w:pPr>
              <w:pStyle w:val="TAC"/>
              <w:rPr>
                <w:rFonts w:eastAsia="Times New Roman"/>
              </w:rPr>
            </w:pPr>
            <w:r w:rsidRPr="00242C10">
              <w:rPr>
                <w:rFonts w:eastAsia="Times New Roman"/>
              </w:rPr>
              <w:t>70 %</w:t>
            </w:r>
          </w:p>
        </w:tc>
        <w:tc>
          <w:tcPr>
            <w:tcW w:w="1454" w:type="dxa"/>
            <w:vAlign w:val="center"/>
          </w:tcPr>
          <w:p w14:paraId="0D7348C3" w14:textId="77777777" w:rsidR="00802E2F" w:rsidRPr="00242C10" w:rsidRDefault="00802E2F" w:rsidP="0038545D">
            <w:pPr>
              <w:pStyle w:val="TAC"/>
              <w:rPr>
                <w:rFonts w:eastAsia="Times New Roman"/>
              </w:rPr>
            </w:pPr>
            <w:r w:rsidRPr="002F3749">
              <w:rPr>
                <w:rFonts w:eastAsia="Times New Roman"/>
              </w:rPr>
              <w:t>G-FR2-NTN-A5-2</w:t>
            </w:r>
          </w:p>
        </w:tc>
        <w:tc>
          <w:tcPr>
            <w:tcW w:w="1240" w:type="dxa"/>
            <w:vAlign w:val="center"/>
          </w:tcPr>
          <w:p w14:paraId="1ABB0D33" w14:textId="77777777" w:rsidR="00802E2F" w:rsidRPr="00242C10" w:rsidRDefault="00802E2F" w:rsidP="0038545D">
            <w:pPr>
              <w:pStyle w:val="TAC"/>
              <w:rPr>
                <w:rFonts w:eastAsia="Times New Roman"/>
              </w:rPr>
            </w:pPr>
            <w:r w:rsidRPr="00242C10">
              <w:rPr>
                <w:rFonts w:eastAsia="Times New Roman"/>
              </w:rPr>
              <w:t>pos1</w:t>
            </w:r>
          </w:p>
        </w:tc>
        <w:tc>
          <w:tcPr>
            <w:tcW w:w="703" w:type="dxa"/>
            <w:vAlign w:val="center"/>
          </w:tcPr>
          <w:p w14:paraId="14F62563" w14:textId="77777777" w:rsidR="00802E2F" w:rsidRPr="00242C10" w:rsidRDefault="00802E2F" w:rsidP="0038545D">
            <w:pPr>
              <w:pStyle w:val="TAC"/>
              <w:rPr>
                <w:lang w:eastAsia="zh-CN"/>
              </w:rPr>
            </w:pPr>
            <w:r>
              <w:rPr>
                <w:rFonts w:eastAsia="Times New Roman"/>
              </w:rPr>
              <w:t>[0.1]</w:t>
            </w:r>
          </w:p>
        </w:tc>
      </w:tr>
      <w:tr w:rsidR="00802E2F" w:rsidRPr="00242C10" w14:paraId="7676B7F0" w14:textId="77777777" w:rsidTr="0038545D">
        <w:trPr>
          <w:cantSplit/>
          <w:jc w:val="center"/>
        </w:trPr>
        <w:tc>
          <w:tcPr>
            <w:tcW w:w="0" w:type="auto"/>
            <w:tcBorders>
              <w:top w:val="nil"/>
            </w:tcBorders>
            <w:shd w:val="clear" w:color="auto" w:fill="auto"/>
            <w:vAlign w:val="center"/>
          </w:tcPr>
          <w:p w14:paraId="552525EB" w14:textId="77777777" w:rsidR="00802E2F" w:rsidRPr="00242C10" w:rsidRDefault="00802E2F" w:rsidP="0038545D">
            <w:pPr>
              <w:pStyle w:val="TAC"/>
              <w:rPr>
                <w:rFonts w:eastAsia="Times New Roman"/>
              </w:rPr>
            </w:pPr>
          </w:p>
        </w:tc>
        <w:tc>
          <w:tcPr>
            <w:tcW w:w="1396" w:type="dxa"/>
            <w:shd w:val="clear" w:color="auto" w:fill="auto"/>
            <w:vAlign w:val="center"/>
          </w:tcPr>
          <w:p w14:paraId="0D2C8FC7" w14:textId="77777777" w:rsidR="00802E2F" w:rsidRPr="00242C10" w:rsidRDefault="00802E2F" w:rsidP="0038545D">
            <w:pPr>
              <w:pStyle w:val="TAC"/>
              <w:rPr>
                <w:lang w:eastAsia="zh-CN"/>
              </w:rPr>
            </w:pPr>
            <w:r w:rsidRPr="00242C10">
              <w:rPr>
                <w:rFonts w:hint="eastAsia"/>
                <w:lang w:eastAsia="zh-CN"/>
              </w:rPr>
              <w:t>2</w:t>
            </w:r>
          </w:p>
        </w:tc>
        <w:tc>
          <w:tcPr>
            <w:tcW w:w="888" w:type="dxa"/>
            <w:vAlign w:val="center"/>
          </w:tcPr>
          <w:p w14:paraId="01946BE3" w14:textId="77777777" w:rsidR="00802E2F" w:rsidRPr="00242C10" w:rsidRDefault="00802E2F" w:rsidP="0038545D">
            <w:pPr>
              <w:pStyle w:val="TAC"/>
              <w:rPr>
                <w:rFonts w:eastAsia="Times New Roman" w:cs="Arial"/>
              </w:rPr>
            </w:pPr>
            <w:r w:rsidRPr="00242C10">
              <w:rPr>
                <w:rFonts w:eastAsia="Times New Roman" w:cs="Arial"/>
              </w:rPr>
              <w:t>Normal</w:t>
            </w:r>
          </w:p>
        </w:tc>
        <w:tc>
          <w:tcPr>
            <w:tcW w:w="1701" w:type="dxa"/>
            <w:vAlign w:val="center"/>
          </w:tcPr>
          <w:p w14:paraId="35FB857C" w14:textId="77777777" w:rsidR="00802E2F" w:rsidRPr="00242C10" w:rsidRDefault="00802E2F" w:rsidP="0038545D">
            <w:pPr>
              <w:pStyle w:val="TAC"/>
              <w:rPr>
                <w:rFonts w:eastAsia="Times New Roman"/>
              </w:rPr>
            </w:pPr>
            <w:r w:rsidRPr="00242C10">
              <w:rPr>
                <w:rFonts w:eastAsia="Times New Roman"/>
              </w:rPr>
              <w:t>NTN-TDLC5-1200 Low</w:t>
            </w:r>
          </w:p>
        </w:tc>
        <w:tc>
          <w:tcPr>
            <w:tcW w:w="1134" w:type="dxa"/>
            <w:vAlign w:val="center"/>
          </w:tcPr>
          <w:p w14:paraId="0D3CAB5C" w14:textId="77777777" w:rsidR="00802E2F" w:rsidRPr="00242C10" w:rsidRDefault="00802E2F" w:rsidP="0038545D">
            <w:pPr>
              <w:pStyle w:val="TAC"/>
              <w:rPr>
                <w:rFonts w:eastAsia="Times New Roman"/>
              </w:rPr>
            </w:pPr>
            <w:r w:rsidRPr="00242C10">
              <w:rPr>
                <w:rFonts w:eastAsia="Times New Roman"/>
              </w:rPr>
              <w:t>70 %</w:t>
            </w:r>
          </w:p>
        </w:tc>
        <w:tc>
          <w:tcPr>
            <w:tcW w:w="1454" w:type="dxa"/>
            <w:vAlign w:val="center"/>
          </w:tcPr>
          <w:p w14:paraId="6B86A809" w14:textId="77777777" w:rsidR="00802E2F" w:rsidRPr="00242C10" w:rsidRDefault="00802E2F" w:rsidP="0038545D">
            <w:pPr>
              <w:pStyle w:val="TAC"/>
              <w:rPr>
                <w:rFonts w:eastAsia="Times New Roman"/>
              </w:rPr>
            </w:pPr>
            <w:r w:rsidRPr="002F3749">
              <w:rPr>
                <w:rFonts w:eastAsia="Times New Roman"/>
              </w:rPr>
              <w:t>G-FR2-NTN-A5-2</w:t>
            </w:r>
          </w:p>
        </w:tc>
        <w:tc>
          <w:tcPr>
            <w:tcW w:w="1240" w:type="dxa"/>
            <w:vAlign w:val="center"/>
          </w:tcPr>
          <w:p w14:paraId="27E94347" w14:textId="77777777" w:rsidR="00802E2F" w:rsidRPr="00242C10" w:rsidRDefault="00802E2F" w:rsidP="0038545D">
            <w:pPr>
              <w:pStyle w:val="TAC"/>
              <w:rPr>
                <w:rFonts w:eastAsia="Times New Roman"/>
              </w:rPr>
            </w:pPr>
            <w:r w:rsidRPr="00242C10">
              <w:rPr>
                <w:rFonts w:eastAsia="Times New Roman"/>
              </w:rPr>
              <w:t>pos1</w:t>
            </w:r>
          </w:p>
        </w:tc>
        <w:tc>
          <w:tcPr>
            <w:tcW w:w="703" w:type="dxa"/>
            <w:vAlign w:val="center"/>
          </w:tcPr>
          <w:p w14:paraId="3AC6C4BF" w14:textId="77777777" w:rsidR="00802E2F" w:rsidRPr="00242C10" w:rsidRDefault="00802E2F" w:rsidP="0038545D">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6415" w:name="_Toc67916927"/>
      <w:bookmarkStart w:id="6416" w:name="_Toc74663548"/>
      <w:bookmarkStart w:id="6417" w:name="_Toc82622091"/>
      <w:bookmarkStart w:id="6418" w:name="_Toc90422938"/>
      <w:bookmarkStart w:id="6419" w:name="_Toc106783134"/>
      <w:bookmarkStart w:id="6420" w:name="_Toc107312025"/>
      <w:bookmarkStart w:id="6421" w:name="_Toc107419609"/>
      <w:bookmarkStart w:id="6422" w:name="_Toc107475238"/>
      <w:bookmarkStart w:id="6423" w:name="_Toc114255831"/>
      <w:bookmarkStart w:id="6424" w:name="_Toc115186511"/>
      <w:bookmarkStart w:id="6425" w:name="_Toc123049341"/>
      <w:bookmarkStart w:id="6426" w:name="_Toc123052263"/>
      <w:bookmarkStart w:id="6427" w:name="_Toc123054732"/>
      <w:bookmarkStart w:id="6428" w:name="_Toc123717835"/>
      <w:bookmarkStart w:id="6429" w:name="_Toc124157411"/>
      <w:bookmarkStart w:id="6430" w:name="_Toc124266815"/>
      <w:bookmarkStart w:id="6431" w:name="_Toc131596173"/>
      <w:bookmarkStart w:id="6432" w:name="_Toc131741171"/>
      <w:bookmarkStart w:id="6433" w:name="_Toc131766705"/>
      <w:bookmarkStart w:id="6434" w:name="_Toc138837927"/>
      <w:bookmarkStart w:id="6435" w:name="_Toc156567749"/>
      <w:bookmarkStart w:id="6436" w:name="_Toc169713862"/>
      <w:bookmarkStart w:id="6437" w:name="_Toc176445414"/>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34459A9A" w14:textId="77777777" w:rsidR="00802E2F" w:rsidRPr="00242C10" w:rsidRDefault="00802E2F" w:rsidP="0038545D">
      <w:pPr>
        <w:pStyle w:val="Heading5"/>
      </w:pPr>
      <w:bookmarkStart w:id="6438" w:name="_Toc67916928"/>
      <w:bookmarkStart w:id="6439" w:name="_Toc74663549"/>
      <w:bookmarkStart w:id="6440" w:name="_Toc82622092"/>
      <w:bookmarkStart w:id="6441" w:name="_Toc90422939"/>
      <w:bookmarkStart w:id="6442" w:name="_Toc106783135"/>
      <w:bookmarkStart w:id="6443" w:name="_Toc107312026"/>
      <w:bookmarkStart w:id="6444" w:name="_Toc107419610"/>
      <w:bookmarkStart w:id="6445" w:name="_Toc107475239"/>
      <w:bookmarkStart w:id="6446" w:name="_Toc114255832"/>
      <w:bookmarkStart w:id="6447" w:name="_Toc115186512"/>
      <w:bookmarkStart w:id="6448" w:name="_Toc123049342"/>
      <w:bookmarkStart w:id="6449" w:name="_Toc123052264"/>
      <w:bookmarkStart w:id="6450" w:name="_Toc123054733"/>
      <w:bookmarkStart w:id="6451" w:name="_Toc123717836"/>
      <w:bookmarkStart w:id="6452" w:name="_Toc124157412"/>
      <w:bookmarkStart w:id="6453" w:name="_Toc124266816"/>
      <w:bookmarkStart w:id="6454" w:name="_Toc131596174"/>
      <w:bookmarkStart w:id="6455" w:name="_Toc131741172"/>
      <w:bookmarkStart w:id="6456" w:name="_Toc131766706"/>
      <w:bookmarkStart w:id="6457" w:name="_Toc138837928"/>
      <w:bookmarkStart w:id="6458" w:name="_Toc156567750"/>
      <w:bookmarkStart w:id="6459" w:name="_Toc169713863"/>
      <w:bookmarkStart w:id="6460" w:name="_Toc176445415"/>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6461" w:name="_Toc67916929"/>
      <w:bookmarkStart w:id="6462" w:name="_Toc74663550"/>
      <w:bookmarkStart w:id="6463" w:name="_Toc82622093"/>
      <w:bookmarkStart w:id="6464" w:name="_Toc90422940"/>
      <w:bookmarkStart w:id="6465" w:name="_Toc106783136"/>
      <w:bookmarkStart w:id="6466" w:name="_Toc107312027"/>
      <w:bookmarkStart w:id="6467" w:name="_Toc107419611"/>
      <w:bookmarkStart w:id="6468" w:name="_Toc107475240"/>
      <w:bookmarkStart w:id="6469" w:name="_Toc114255833"/>
      <w:bookmarkStart w:id="6470" w:name="_Toc115186513"/>
      <w:bookmarkStart w:id="6471" w:name="_Toc123049343"/>
      <w:bookmarkStart w:id="6472" w:name="_Toc123052265"/>
      <w:bookmarkStart w:id="6473" w:name="_Toc123054734"/>
      <w:bookmarkStart w:id="6474" w:name="_Toc123717837"/>
      <w:bookmarkStart w:id="6475" w:name="_Toc124157413"/>
      <w:bookmarkStart w:id="6476" w:name="_Toc124266817"/>
      <w:bookmarkStart w:id="6477" w:name="_Toc131596175"/>
      <w:bookmarkStart w:id="6478" w:name="_Toc131741173"/>
      <w:bookmarkStart w:id="6479" w:name="_Toc131766707"/>
      <w:bookmarkStart w:id="6480" w:name="_Toc138837929"/>
      <w:bookmarkStart w:id="6481" w:name="_Toc156567751"/>
      <w:bookmarkStart w:id="6482" w:name="_Toc169713864"/>
      <w:bookmarkStart w:id="6483" w:name="_Toc176445416"/>
      <w:r w:rsidRPr="00242C10">
        <w:t>11.2.2.</w:t>
      </w:r>
      <w:r>
        <w:t>3</w:t>
      </w:r>
      <w:r w:rsidRPr="00242C10">
        <w:t>.2</w:t>
      </w:r>
      <w:r w:rsidRPr="00242C10">
        <w:tab/>
        <w:t>Minimum requirements</w:t>
      </w:r>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lastRenderedPageBreak/>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9B34D8"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9B34D8" w:rsidRPr="00242C10" w:rsidRDefault="009B34D8" w:rsidP="009B34D8">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9B34D8" w:rsidRPr="00242C10" w:rsidRDefault="009B34D8" w:rsidP="009B34D8">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9B34D8" w:rsidRPr="00242C10" w:rsidRDefault="009B34D8" w:rsidP="009B34D8">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9B34D8" w:rsidRPr="00242C10" w:rsidRDefault="009B34D8" w:rsidP="009B34D8">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9B34D8" w:rsidRPr="00242C10" w:rsidRDefault="009B34D8" w:rsidP="009B34D8">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9B34D8" w:rsidRPr="00242C10" w:rsidRDefault="009B34D8" w:rsidP="009B34D8">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9B34D8" w:rsidRPr="00242C10" w:rsidRDefault="009B34D8" w:rsidP="009B34D8">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FE3D755" w:rsidR="009B34D8" w:rsidRPr="00242C10" w:rsidRDefault="009B34D8" w:rsidP="009B34D8">
            <w:pPr>
              <w:pStyle w:val="TAC"/>
              <w:rPr>
                <w:lang w:eastAsia="zh-CN"/>
              </w:rPr>
            </w:pPr>
            <w:r>
              <w:rPr>
                <w:lang w:eastAsia="zh-CN"/>
              </w:rPr>
              <w:t>[-8.6]</w:t>
            </w:r>
          </w:p>
        </w:tc>
      </w:tr>
      <w:tr w:rsidR="009B34D8"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9B34D8" w:rsidRPr="00242C10" w:rsidRDefault="009B34D8" w:rsidP="009B34D8">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9B34D8" w:rsidRPr="00242C10" w:rsidRDefault="009B34D8" w:rsidP="009B34D8">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9B34D8" w:rsidRPr="00242C10" w:rsidRDefault="009B34D8" w:rsidP="009B34D8">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9B34D8" w:rsidRPr="00242C10" w:rsidRDefault="009B34D8" w:rsidP="009B34D8">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9B34D8" w:rsidRPr="00242C10" w:rsidRDefault="009B34D8" w:rsidP="009B34D8">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9B34D8" w:rsidRDefault="009B34D8" w:rsidP="009B34D8">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9B34D8" w:rsidRPr="00242C10" w:rsidRDefault="009B34D8" w:rsidP="009B34D8">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62C8E292" w:rsidR="009B34D8" w:rsidRPr="00B74D01" w:rsidRDefault="009B34D8" w:rsidP="009B34D8">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6484" w:name="_Toc67916933"/>
      <w:bookmarkStart w:id="6485" w:name="_Toc74663554"/>
      <w:bookmarkStart w:id="6486" w:name="_Toc104311123"/>
      <w:bookmarkStart w:id="6487" w:name="_Toc106126824"/>
      <w:bookmarkStart w:id="6488" w:name="_Toc106177137"/>
      <w:bookmarkStart w:id="6489" w:name="_Toc114242305"/>
      <w:bookmarkStart w:id="6490" w:name="_Toc123044307"/>
      <w:bookmarkStart w:id="6491" w:name="_Toc124157946"/>
      <w:bookmarkStart w:id="6492" w:name="_Toc124259869"/>
      <w:bookmarkStart w:id="6493" w:name="_Toc130584941"/>
      <w:bookmarkStart w:id="6494" w:name="_Toc137464597"/>
      <w:bookmarkStart w:id="6495" w:name="_Toc138884266"/>
      <w:bookmarkStart w:id="6496" w:name="_Toc145643467"/>
      <w:bookmarkStart w:id="6497" w:name="_Toc155472301"/>
      <w:bookmarkStart w:id="6498" w:name="_Toc155777190"/>
      <w:bookmarkStart w:id="6499" w:name="_Toc161668522"/>
      <w:bookmarkStart w:id="6500" w:name="_Toc169713865"/>
      <w:bookmarkStart w:id="6501" w:name="_Toc176445417"/>
      <w:r w:rsidRPr="00F95B02">
        <w:rPr>
          <w:noProof/>
        </w:rPr>
        <w:t>11.</w:t>
      </w:r>
      <w:r w:rsidRPr="00F95B02">
        <w:rPr>
          <w:rFonts w:eastAsia="DengXian"/>
          <w:noProof/>
          <w:lang w:eastAsia="zh-CN"/>
        </w:rPr>
        <w:t>3</w:t>
      </w:r>
      <w:r w:rsidRPr="00F95B02">
        <w:rPr>
          <w:noProof/>
        </w:rPr>
        <w:tab/>
        <w:t>Performance requirements for PUCCH</w:t>
      </w:r>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p>
    <w:p w14:paraId="6E1872D5" w14:textId="77777777" w:rsidR="005D74BC" w:rsidRPr="00F95B02" w:rsidRDefault="005D74BC" w:rsidP="005D74BC">
      <w:pPr>
        <w:pStyle w:val="Heading3"/>
        <w:rPr>
          <w:rFonts w:eastAsia="DengXian"/>
          <w:noProof/>
          <w:lang w:eastAsia="zh-CN"/>
        </w:rPr>
      </w:pPr>
      <w:bookmarkStart w:id="6502" w:name="_Toc123044308"/>
      <w:bookmarkStart w:id="6503" w:name="_Toc124157947"/>
      <w:bookmarkStart w:id="6504" w:name="_Toc124259870"/>
      <w:bookmarkStart w:id="6505" w:name="_Toc130584942"/>
      <w:bookmarkStart w:id="6506" w:name="_Toc137464598"/>
      <w:bookmarkStart w:id="6507" w:name="_Toc138884267"/>
      <w:bookmarkStart w:id="6508" w:name="_Toc145643468"/>
      <w:bookmarkStart w:id="6509" w:name="_Toc155472302"/>
      <w:bookmarkStart w:id="6510" w:name="_Toc155777191"/>
      <w:bookmarkStart w:id="6511" w:name="_Toc161668523"/>
      <w:bookmarkStart w:id="6512" w:name="_Toc169713866"/>
      <w:bookmarkStart w:id="6513" w:name="_Toc176445418"/>
      <w:bookmarkStart w:id="6514" w:name="_Toc21127761"/>
      <w:bookmarkStart w:id="6515" w:name="_Toc29811970"/>
      <w:bookmarkStart w:id="6516" w:name="_Toc36817522"/>
      <w:bookmarkStart w:id="6517" w:name="_Toc37260445"/>
      <w:bookmarkStart w:id="6518" w:name="_Toc37267833"/>
      <w:bookmarkStart w:id="6519" w:name="_Toc44712440"/>
      <w:bookmarkStart w:id="6520" w:name="_Toc45893752"/>
      <w:bookmarkStart w:id="6521" w:name="_Toc53178466"/>
      <w:bookmarkStart w:id="6522" w:name="_Toc53178917"/>
      <w:bookmarkStart w:id="6523" w:name="_Toc61179162"/>
      <w:bookmarkStart w:id="6524" w:name="_Toc61179632"/>
      <w:bookmarkStart w:id="6525" w:name="_Toc67916934"/>
      <w:bookmarkStart w:id="6526" w:name="_Toc74663555"/>
      <w:bookmarkStart w:id="6527" w:name="_Toc82622098"/>
      <w:bookmarkStart w:id="6528" w:name="_Toc90422945"/>
      <w:bookmarkStart w:id="6529" w:name="_Toc106783147"/>
      <w:bookmarkStart w:id="6530" w:name="_Toc107312038"/>
      <w:bookmarkStart w:id="6531" w:name="_Toc107419622"/>
      <w:bookmarkStart w:id="6532"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502"/>
      <w:bookmarkEnd w:id="6503"/>
      <w:bookmarkEnd w:id="6504"/>
      <w:bookmarkEnd w:id="6505"/>
      <w:bookmarkEnd w:id="6506"/>
      <w:bookmarkEnd w:id="6507"/>
      <w:bookmarkEnd w:id="6508"/>
      <w:bookmarkEnd w:id="6509"/>
      <w:bookmarkEnd w:id="6510"/>
      <w:bookmarkEnd w:id="6511"/>
      <w:bookmarkEnd w:id="6512"/>
      <w:bookmarkEnd w:id="6513"/>
    </w:p>
    <w:p w14:paraId="3AFA537C" w14:textId="77777777" w:rsidR="005D74BC" w:rsidRPr="00F95B02" w:rsidRDefault="005D74BC" w:rsidP="005D74BC">
      <w:pPr>
        <w:pStyle w:val="Heading4"/>
      </w:pPr>
      <w:bookmarkStart w:id="6533" w:name="_Toc123044309"/>
      <w:bookmarkStart w:id="6534" w:name="_Toc124157948"/>
      <w:bookmarkStart w:id="6535" w:name="_Toc124259871"/>
      <w:bookmarkStart w:id="6536" w:name="_Toc130584943"/>
      <w:bookmarkStart w:id="6537" w:name="_Toc137464599"/>
      <w:bookmarkStart w:id="6538" w:name="_Toc138884268"/>
      <w:bookmarkStart w:id="6539" w:name="_Toc145643469"/>
      <w:bookmarkStart w:id="6540" w:name="_Toc155472303"/>
      <w:bookmarkStart w:id="6541" w:name="_Toc155777192"/>
      <w:bookmarkStart w:id="6542" w:name="_Toc161668524"/>
      <w:bookmarkStart w:id="6543" w:name="_Toc169713867"/>
      <w:bookmarkStart w:id="6544" w:name="_Toc176445419"/>
      <w:r w:rsidRPr="00F95B02">
        <w:t>11.3.1.1</w:t>
      </w:r>
      <w:r w:rsidRPr="00F95B02">
        <w:tab/>
        <w:t>DTX to ACK probability</w:t>
      </w:r>
      <w:bookmarkEnd w:id="6533"/>
      <w:bookmarkEnd w:id="6534"/>
      <w:bookmarkEnd w:id="6535"/>
      <w:bookmarkEnd w:id="6536"/>
      <w:bookmarkEnd w:id="6537"/>
      <w:bookmarkEnd w:id="6538"/>
      <w:bookmarkEnd w:id="6539"/>
      <w:bookmarkEnd w:id="6540"/>
      <w:bookmarkEnd w:id="6541"/>
      <w:bookmarkEnd w:id="6542"/>
      <w:bookmarkEnd w:id="6543"/>
      <w:bookmarkEnd w:id="6544"/>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545" w:name="_Toc123044310"/>
      <w:bookmarkStart w:id="6546" w:name="_Toc124157949"/>
      <w:bookmarkStart w:id="6547" w:name="_Toc124259872"/>
      <w:bookmarkStart w:id="6548" w:name="_Toc130584944"/>
      <w:bookmarkStart w:id="6549" w:name="_Toc137464600"/>
      <w:bookmarkStart w:id="6550" w:name="_Toc138884269"/>
      <w:bookmarkStart w:id="6551" w:name="_Toc145643470"/>
      <w:bookmarkStart w:id="6552" w:name="_Toc155472304"/>
      <w:bookmarkStart w:id="6553" w:name="_Toc155777193"/>
      <w:bookmarkStart w:id="6554" w:name="_Toc161668525"/>
      <w:bookmarkStart w:id="6555" w:name="_Toc169713868"/>
      <w:bookmarkStart w:id="6556" w:name="_Toc176445420"/>
      <w:r w:rsidRPr="00F95B02">
        <w:t>11.3.1.2</w:t>
      </w:r>
      <w:r w:rsidRPr="00F95B02">
        <w:tab/>
        <w:t>Performance requirements for PUCCH format 0</w:t>
      </w:r>
      <w:bookmarkEnd w:id="6545"/>
      <w:bookmarkEnd w:id="6546"/>
      <w:bookmarkEnd w:id="6547"/>
      <w:bookmarkEnd w:id="6548"/>
      <w:bookmarkEnd w:id="6549"/>
      <w:bookmarkEnd w:id="6550"/>
      <w:bookmarkEnd w:id="6551"/>
      <w:bookmarkEnd w:id="6552"/>
      <w:bookmarkEnd w:id="6553"/>
      <w:bookmarkEnd w:id="6554"/>
      <w:bookmarkEnd w:id="6555"/>
      <w:bookmarkEnd w:id="6556"/>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557" w:name="_Toc123044311"/>
      <w:bookmarkStart w:id="6558" w:name="_Toc124157950"/>
      <w:bookmarkStart w:id="6559" w:name="_Toc124259873"/>
      <w:bookmarkStart w:id="6560" w:name="_Toc130584945"/>
      <w:bookmarkStart w:id="6561" w:name="_Toc137464601"/>
      <w:bookmarkStart w:id="6562" w:name="_Toc138884270"/>
      <w:bookmarkStart w:id="6563" w:name="_Toc145643471"/>
      <w:bookmarkStart w:id="6564" w:name="_Toc155472305"/>
      <w:bookmarkStart w:id="6565" w:name="_Toc155777194"/>
      <w:bookmarkStart w:id="6566" w:name="_Toc161668526"/>
      <w:bookmarkStart w:id="6567" w:name="_Toc169713869"/>
      <w:bookmarkStart w:id="6568" w:name="_Toc176445421"/>
      <w:r w:rsidRPr="00F95B02">
        <w:t>11.3.1.</w:t>
      </w:r>
      <w:r w:rsidRPr="00F95B02">
        <w:rPr>
          <w:lang w:eastAsia="zh-CN"/>
        </w:rPr>
        <w:t>3</w:t>
      </w:r>
      <w:r w:rsidRPr="00F95B02">
        <w:tab/>
        <w:t>Performance requirements for PUCCH format 1</w:t>
      </w:r>
      <w:bookmarkEnd w:id="6557"/>
      <w:bookmarkEnd w:id="6558"/>
      <w:bookmarkEnd w:id="6559"/>
      <w:bookmarkEnd w:id="6560"/>
      <w:bookmarkEnd w:id="6561"/>
      <w:bookmarkEnd w:id="6562"/>
      <w:bookmarkEnd w:id="6563"/>
      <w:bookmarkEnd w:id="6564"/>
      <w:bookmarkEnd w:id="6565"/>
      <w:bookmarkEnd w:id="6566"/>
      <w:bookmarkEnd w:id="6567"/>
      <w:bookmarkEnd w:id="6568"/>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569" w:name="_Toc123044312"/>
      <w:bookmarkStart w:id="6570" w:name="_Toc124157951"/>
      <w:bookmarkStart w:id="6571" w:name="_Toc124259874"/>
      <w:bookmarkStart w:id="6572" w:name="_Toc130584946"/>
      <w:bookmarkStart w:id="6573" w:name="_Toc137464602"/>
      <w:bookmarkStart w:id="6574" w:name="_Toc138884271"/>
      <w:bookmarkStart w:id="6575" w:name="_Toc145643472"/>
      <w:bookmarkStart w:id="6576" w:name="_Toc155472306"/>
      <w:bookmarkStart w:id="6577" w:name="_Toc155777195"/>
      <w:bookmarkStart w:id="6578" w:name="_Toc161668527"/>
      <w:bookmarkStart w:id="6579" w:name="_Toc169713870"/>
      <w:bookmarkStart w:id="6580" w:name="_Toc176445422"/>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569"/>
      <w:bookmarkEnd w:id="6570"/>
      <w:bookmarkEnd w:id="6571"/>
      <w:bookmarkEnd w:id="6572"/>
      <w:bookmarkEnd w:id="6573"/>
      <w:bookmarkEnd w:id="6574"/>
      <w:bookmarkEnd w:id="6575"/>
      <w:bookmarkEnd w:id="6576"/>
      <w:bookmarkEnd w:id="6577"/>
      <w:bookmarkEnd w:id="6578"/>
      <w:bookmarkEnd w:id="6579"/>
      <w:bookmarkEnd w:id="6580"/>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581" w:name="_Toc123044313"/>
      <w:bookmarkStart w:id="6582" w:name="_Toc124157952"/>
      <w:bookmarkStart w:id="6583" w:name="_Toc124259875"/>
      <w:bookmarkStart w:id="6584" w:name="_Toc130584947"/>
      <w:bookmarkStart w:id="6585" w:name="_Toc137464603"/>
      <w:bookmarkStart w:id="6586" w:name="_Toc138884272"/>
      <w:bookmarkStart w:id="6587" w:name="_Toc145643473"/>
      <w:bookmarkStart w:id="6588" w:name="_Toc155472307"/>
      <w:bookmarkStart w:id="6589" w:name="_Toc155777196"/>
      <w:bookmarkStart w:id="6590" w:name="_Toc161668528"/>
      <w:bookmarkStart w:id="6591" w:name="_Toc169713871"/>
      <w:bookmarkStart w:id="6592" w:name="_Toc176445423"/>
      <w:r w:rsidRPr="00F95B02">
        <w:t>11.3.1.5</w:t>
      </w:r>
      <w:r>
        <w:tab/>
      </w:r>
      <w:r w:rsidRPr="00F95B02">
        <w:t>Performance requirements for PUCCH format 3</w:t>
      </w:r>
      <w:bookmarkEnd w:id="6581"/>
      <w:bookmarkEnd w:id="6582"/>
      <w:bookmarkEnd w:id="6583"/>
      <w:bookmarkEnd w:id="6584"/>
      <w:bookmarkEnd w:id="6585"/>
      <w:bookmarkEnd w:id="6586"/>
      <w:bookmarkEnd w:id="6587"/>
      <w:bookmarkEnd w:id="6588"/>
      <w:bookmarkEnd w:id="6589"/>
      <w:bookmarkEnd w:id="6590"/>
      <w:bookmarkEnd w:id="6591"/>
      <w:bookmarkEnd w:id="6592"/>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593" w:name="_Toc123044314"/>
      <w:bookmarkStart w:id="6594" w:name="_Toc124157953"/>
      <w:bookmarkStart w:id="6595" w:name="_Toc124259876"/>
      <w:bookmarkStart w:id="6596" w:name="_Toc130584948"/>
      <w:bookmarkStart w:id="6597" w:name="_Toc137464604"/>
      <w:bookmarkStart w:id="6598" w:name="_Toc138884273"/>
      <w:bookmarkStart w:id="6599" w:name="_Toc145643474"/>
      <w:bookmarkStart w:id="6600" w:name="_Toc155472308"/>
      <w:bookmarkStart w:id="6601" w:name="_Toc155777197"/>
      <w:bookmarkStart w:id="6602" w:name="_Toc161668529"/>
      <w:bookmarkStart w:id="6603" w:name="_Toc169713872"/>
      <w:bookmarkStart w:id="6604" w:name="_Toc176445424"/>
      <w:r w:rsidRPr="00F95B02">
        <w:t>11.3.1.6</w:t>
      </w:r>
      <w:r>
        <w:tab/>
      </w:r>
      <w:r w:rsidRPr="00F95B02">
        <w:t>Performance requirements for PUCCH format 4</w:t>
      </w:r>
      <w:bookmarkEnd w:id="6593"/>
      <w:bookmarkEnd w:id="6594"/>
      <w:bookmarkEnd w:id="6595"/>
      <w:bookmarkEnd w:id="6596"/>
      <w:bookmarkEnd w:id="6597"/>
      <w:bookmarkEnd w:id="6598"/>
      <w:bookmarkEnd w:id="6599"/>
      <w:bookmarkEnd w:id="6600"/>
      <w:bookmarkEnd w:id="6601"/>
      <w:bookmarkEnd w:id="6602"/>
      <w:bookmarkEnd w:id="6603"/>
      <w:bookmarkEnd w:id="6604"/>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605" w:name="_Toc123044315"/>
      <w:bookmarkStart w:id="6606" w:name="_Toc124157954"/>
      <w:bookmarkStart w:id="6607" w:name="_Toc124259877"/>
      <w:bookmarkStart w:id="6608" w:name="_Toc130584949"/>
      <w:bookmarkStart w:id="6609" w:name="_Toc137464605"/>
      <w:bookmarkStart w:id="6610" w:name="_Toc138884274"/>
      <w:bookmarkStart w:id="6611" w:name="_Toc145643475"/>
      <w:bookmarkStart w:id="6612" w:name="_Toc155472309"/>
      <w:bookmarkStart w:id="6613" w:name="_Toc155777198"/>
      <w:bookmarkStart w:id="6614" w:name="_Toc161668530"/>
      <w:bookmarkStart w:id="6615" w:name="_Toc169713873"/>
      <w:bookmarkStart w:id="6616" w:name="_Toc176445425"/>
      <w:r w:rsidRPr="00F95B02">
        <w:t>11.3.1.</w:t>
      </w:r>
      <w:r>
        <w:t>7</w:t>
      </w:r>
      <w:r>
        <w:tab/>
      </w:r>
      <w:r w:rsidRPr="00F95B02">
        <w:t xml:space="preserve">Performance requirements for </w:t>
      </w:r>
      <w:r>
        <w:t>multi-slot</w:t>
      </w:r>
      <w:r w:rsidRPr="00F95B02">
        <w:t xml:space="preserve"> PUCCH</w:t>
      </w:r>
      <w:bookmarkEnd w:id="6605"/>
      <w:bookmarkEnd w:id="6606"/>
      <w:bookmarkEnd w:id="6607"/>
      <w:bookmarkEnd w:id="6608"/>
      <w:bookmarkEnd w:id="6609"/>
      <w:bookmarkEnd w:id="6610"/>
      <w:bookmarkEnd w:id="6611"/>
      <w:bookmarkEnd w:id="6612"/>
      <w:bookmarkEnd w:id="6613"/>
      <w:bookmarkEnd w:id="6614"/>
      <w:bookmarkEnd w:id="6615"/>
      <w:bookmarkEnd w:id="6616"/>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6617" w:name="_Toc169713874"/>
      <w:bookmarkStart w:id="6618" w:name="_Toc176445426"/>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6617"/>
      <w:bookmarkEnd w:id="6618"/>
    </w:p>
    <w:p w14:paraId="3EFC3039" w14:textId="77777777" w:rsidR="00FA740A" w:rsidRPr="00F95B02" w:rsidRDefault="00FA740A" w:rsidP="00FA740A">
      <w:pPr>
        <w:pStyle w:val="Heading4"/>
      </w:pPr>
      <w:bookmarkStart w:id="6619" w:name="_Toc114255622"/>
      <w:bookmarkStart w:id="6620" w:name="_Toc115186302"/>
      <w:bookmarkStart w:id="6621" w:name="_Toc123049122"/>
      <w:bookmarkStart w:id="6622" w:name="_Toc123052041"/>
      <w:bookmarkStart w:id="6623" w:name="_Toc123054510"/>
      <w:bookmarkStart w:id="6624" w:name="_Toc123717611"/>
      <w:bookmarkStart w:id="6625" w:name="_Toc124157187"/>
      <w:bookmarkStart w:id="6626" w:name="_Toc124266591"/>
      <w:bookmarkStart w:id="6627" w:name="_Toc131595949"/>
      <w:bookmarkStart w:id="6628" w:name="_Toc131740947"/>
      <w:bookmarkStart w:id="6629" w:name="_Toc131766481"/>
      <w:bookmarkStart w:id="6630" w:name="_Toc138837703"/>
      <w:bookmarkStart w:id="6631" w:name="_Toc156567524"/>
      <w:bookmarkStart w:id="6632" w:name="_Toc169713875"/>
      <w:bookmarkStart w:id="6633" w:name="_Toc176445427"/>
      <w:r>
        <w:t>11</w:t>
      </w:r>
      <w:r w:rsidRPr="00F95B02">
        <w:t>.3.</w:t>
      </w:r>
      <w:r>
        <w:t>2</w:t>
      </w:r>
      <w:r w:rsidRPr="00F95B02">
        <w:t>.1</w:t>
      </w:r>
      <w:r w:rsidRPr="00F95B02">
        <w:tab/>
        <w:t>General</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lastRenderedPageBreak/>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6634" w:name="_Toc169713876"/>
      <w:bookmarkStart w:id="6635" w:name="_Toc176445428"/>
      <w:r w:rsidRPr="00F95B02">
        <w:t>11.3.</w:t>
      </w:r>
      <w:r>
        <w:t>2</w:t>
      </w:r>
      <w:r w:rsidRPr="00F95B02">
        <w:t>.2</w:t>
      </w:r>
      <w:r w:rsidRPr="00F95B02">
        <w:tab/>
        <w:t>Performance requirements for PUCCH format 0</w:t>
      </w:r>
      <w:bookmarkEnd w:id="6634"/>
      <w:bookmarkEnd w:id="6635"/>
    </w:p>
    <w:p w14:paraId="20AB9A90" w14:textId="77777777" w:rsidR="00FA740A" w:rsidRPr="00F95B02" w:rsidRDefault="00FA740A" w:rsidP="00FA740A">
      <w:pPr>
        <w:pStyle w:val="Heading5"/>
      </w:pPr>
      <w:bookmarkStart w:id="6636" w:name="_Toc21127771"/>
      <w:bookmarkStart w:id="6637" w:name="_Toc29811980"/>
      <w:bookmarkStart w:id="6638" w:name="_Toc36817532"/>
      <w:bookmarkStart w:id="6639" w:name="_Toc37260455"/>
      <w:bookmarkStart w:id="6640" w:name="_Toc37267843"/>
      <w:bookmarkStart w:id="6641" w:name="_Toc44712450"/>
      <w:bookmarkStart w:id="6642" w:name="_Toc45893762"/>
      <w:bookmarkStart w:id="6643" w:name="_Toc53178476"/>
      <w:bookmarkStart w:id="6644" w:name="_Toc53178927"/>
      <w:bookmarkStart w:id="6645" w:name="_Toc61179172"/>
      <w:bookmarkStart w:id="6646" w:name="_Toc61179642"/>
      <w:bookmarkStart w:id="6647" w:name="_Toc67916944"/>
      <w:bookmarkStart w:id="6648" w:name="_Toc74663565"/>
      <w:bookmarkStart w:id="6649" w:name="_Toc82622108"/>
      <w:bookmarkStart w:id="6650" w:name="_Toc90422955"/>
      <w:bookmarkStart w:id="6651" w:name="_Toc106783157"/>
      <w:bookmarkStart w:id="6652" w:name="_Toc107312048"/>
      <w:bookmarkStart w:id="6653" w:name="_Toc107419632"/>
      <w:bookmarkStart w:id="6654" w:name="_Toc107475261"/>
      <w:bookmarkStart w:id="6655" w:name="_Toc114255854"/>
      <w:bookmarkStart w:id="6656" w:name="_Toc115186534"/>
      <w:bookmarkStart w:id="6657" w:name="_Toc123049373"/>
      <w:bookmarkStart w:id="6658" w:name="_Toc123052296"/>
      <w:bookmarkStart w:id="6659" w:name="_Toc123054765"/>
      <w:bookmarkStart w:id="6660" w:name="_Toc123717868"/>
      <w:bookmarkStart w:id="6661" w:name="_Toc124157444"/>
      <w:bookmarkStart w:id="6662" w:name="_Toc124266848"/>
      <w:bookmarkStart w:id="6663" w:name="_Toc131596206"/>
      <w:bookmarkStart w:id="6664" w:name="_Toc131741204"/>
      <w:bookmarkStart w:id="6665" w:name="_Toc131766738"/>
      <w:bookmarkStart w:id="6666" w:name="_Toc138837960"/>
      <w:bookmarkStart w:id="6667" w:name="_Toc156567782"/>
      <w:bookmarkStart w:id="6668" w:name="_Toc169713877"/>
      <w:bookmarkStart w:id="6669" w:name="_Toc176445429"/>
      <w:r w:rsidRPr="00F95B02">
        <w:t>11.3.2.2.1</w:t>
      </w:r>
      <w:r w:rsidRPr="00F95B02">
        <w:tab/>
        <w:t>General</w:t>
      </w:r>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48"/>
      </w:tblGrid>
      <w:tr w:rsidR="00FA740A" w:rsidRPr="00F95451" w14:paraId="7E42DC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6670" w:name="_Toc21127772"/>
      <w:bookmarkStart w:id="6671" w:name="_Toc29811981"/>
      <w:bookmarkStart w:id="6672" w:name="_Toc36817533"/>
      <w:bookmarkStart w:id="6673" w:name="_Toc37260456"/>
      <w:bookmarkStart w:id="6674" w:name="_Toc37267844"/>
      <w:bookmarkStart w:id="6675" w:name="_Toc44712451"/>
      <w:bookmarkStart w:id="6676" w:name="_Toc45893763"/>
      <w:bookmarkStart w:id="6677" w:name="_Toc53178477"/>
      <w:bookmarkStart w:id="6678" w:name="_Toc53178928"/>
      <w:bookmarkStart w:id="6679" w:name="_Toc61179173"/>
      <w:bookmarkStart w:id="6680" w:name="_Toc61179643"/>
      <w:bookmarkStart w:id="6681" w:name="_Toc67916945"/>
      <w:bookmarkStart w:id="6682" w:name="_Toc74663566"/>
      <w:bookmarkStart w:id="6683" w:name="_Toc82622109"/>
      <w:bookmarkStart w:id="6684" w:name="_Toc90422956"/>
      <w:bookmarkStart w:id="6685" w:name="_Toc106783158"/>
      <w:bookmarkStart w:id="6686" w:name="_Toc107312049"/>
      <w:bookmarkStart w:id="6687" w:name="_Toc107419633"/>
      <w:bookmarkStart w:id="6688" w:name="_Toc107475262"/>
      <w:bookmarkStart w:id="6689" w:name="_Toc114255855"/>
      <w:bookmarkStart w:id="6690" w:name="_Toc115186535"/>
      <w:bookmarkStart w:id="6691" w:name="_Toc123049374"/>
      <w:bookmarkStart w:id="6692" w:name="_Toc123052297"/>
      <w:bookmarkStart w:id="6693" w:name="_Toc123054766"/>
      <w:bookmarkStart w:id="6694" w:name="_Toc123717869"/>
      <w:bookmarkStart w:id="6695" w:name="_Toc124157445"/>
      <w:bookmarkStart w:id="6696" w:name="_Toc124266849"/>
      <w:bookmarkStart w:id="6697" w:name="_Toc131596207"/>
      <w:bookmarkStart w:id="6698" w:name="_Toc131741205"/>
      <w:bookmarkStart w:id="6699" w:name="_Toc131766739"/>
      <w:bookmarkStart w:id="6700" w:name="_Toc138837961"/>
      <w:bookmarkStart w:id="6701" w:name="_Toc156567783"/>
      <w:bookmarkStart w:id="6702" w:name="_Toc169713878"/>
      <w:bookmarkStart w:id="6703" w:name="_Toc176445430"/>
      <w:r w:rsidRPr="00F95B02">
        <w:t>11.3.2.2.2</w:t>
      </w:r>
      <w:r w:rsidRPr="00F95B02">
        <w:tab/>
        <w:t>Minimum requirements</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9B34D8" w:rsidRPr="00020021" w14:paraId="1469BCCD" w14:textId="77777777" w:rsidTr="009B44D0">
        <w:trPr>
          <w:cantSplit/>
          <w:jc w:val="center"/>
        </w:trPr>
        <w:tc>
          <w:tcPr>
            <w:tcW w:w="1007" w:type="dxa"/>
            <w:tcBorders>
              <w:top w:val="nil"/>
              <w:bottom w:val="nil"/>
            </w:tcBorders>
          </w:tcPr>
          <w:p w14:paraId="1BE80F66" w14:textId="77777777" w:rsidR="009B34D8" w:rsidRPr="00020021" w:rsidRDefault="009B34D8" w:rsidP="009B34D8">
            <w:pPr>
              <w:pStyle w:val="TAC"/>
            </w:pPr>
            <w:r>
              <w:t>1</w:t>
            </w:r>
          </w:p>
        </w:tc>
        <w:tc>
          <w:tcPr>
            <w:tcW w:w="1407" w:type="dxa"/>
            <w:tcBorders>
              <w:top w:val="single" w:sz="4" w:space="0" w:color="auto"/>
              <w:bottom w:val="single" w:sz="4" w:space="0" w:color="auto"/>
            </w:tcBorders>
          </w:tcPr>
          <w:p w14:paraId="30A38E67" w14:textId="77777777" w:rsidR="009B34D8" w:rsidRPr="00020021" w:rsidRDefault="009B34D8" w:rsidP="009B34D8">
            <w:pPr>
              <w:pStyle w:val="TAC"/>
            </w:pPr>
            <w:r>
              <w:t>1</w:t>
            </w:r>
          </w:p>
        </w:tc>
        <w:tc>
          <w:tcPr>
            <w:tcW w:w="2690" w:type="dxa"/>
            <w:tcBorders>
              <w:top w:val="single" w:sz="4" w:space="0" w:color="auto"/>
              <w:bottom w:val="single" w:sz="4" w:space="0" w:color="auto"/>
            </w:tcBorders>
          </w:tcPr>
          <w:p w14:paraId="0D9AD0CD" w14:textId="77777777" w:rsidR="009B34D8" w:rsidRPr="00020021"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6E2F9923" w:rsidR="009B34D8" w:rsidRPr="00F95B02" w:rsidRDefault="009B34D8" w:rsidP="009B34D8">
            <w:pPr>
              <w:pStyle w:val="TAC"/>
            </w:pPr>
            <w:r>
              <w:t>TBD</w:t>
            </w:r>
          </w:p>
        </w:tc>
      </w:tr>
      <w:tr w:rsidR="009B34D8" w:rsidRPr="00020021" w14:paraId="5EB87DA9" w14:textId="77777777" w:rsidTr="009B44D0">
        <w:trPr>
          <w:cantSplit/>
          <w:jc w:val="center"/>
        </w:trPr>
        <w:tc>
          <w:tcPr>
            <w:tcW w:w="1007" w:type="dxa"/>
            <w:tcBorders>
              <w:top w:val="nil"/>
            </w:tcBorders>
          </w:tcPr>
          <w:p w14:paraId="377CB0C2" w14:textId="77777777" w:rsidR="009B34D8" w:rsidRPr="00020021" w:rsidRDefault="009B34D8" w:rsidP="009B34D8">
            <w:pPr>
              <w:pStyle w:val="TAC"/>
            </w:pPr>
          </w:p>
        </w:tc>
        <w:tc>
          <w:tcPr>
            <w:tcW w:w="1407" w:type="dxa"/>
            <w:tcBorders>
              <w:top w:val="single" w:sz="4" w:space="0" w:color="auto"/>
            </w:tcBorders>
          </w:tcPr>
          <w:p w14:paraId="4595C35D" w14:textId="77777777" w:rsidR="009B34D8" w:rsidRDefault="009B34D8" w:rsidP="009B34D8">
            <w:pPr>
              <w:pStyle w:val="TAC"/>
            </w:pPr>
            <w:r>
              <w:t>2</w:t>
            </w:r>
          </w:p>
        </w:tc>
        <w:tc>
          <w:tcPr>
            <w:tcW w:w="2690" w:type="dxa"/>
            <w:tcBorders>
              <w:top w:val="single" w:sz="4" w:space="0" w:color="auto"/>
            </w:tcBorders>
          </w:tcPr>
          <w:p w14:paraId="1D74AC2A"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1C3D7EEE" w:rsidR="009B34D8" w:rsidRPr="00F95B02" w:rsidRDefault="009B34D8" w:rsidP="009B34D8">
            <w:pPr>
              <w:pStyle w:val="TAC"/>
            </w:pPr>
            <w:r w:rsidRPr="003A31AB">
              <w:t>1.</w:t>
            </w:r>
            <w:r>
              <w:t>3</w:t>
            </w:r>
          </w:p>
        </w:tc>
      </w:tr>
    </w:tbl>
    <w:p w14:paraId="66B99DF3" w14:textId="77777777" w:rsidR="00FA740A" w:rsidRDefault="00FA740A" w:rsidP="00FA740A">
      <w:pPr>
        <w:rPr>
          <w:noProof/>
        </w:rPr>
      </w:pPr>
      <w:bookmarkStart w:id="6704" w:name="_Toc21127773"/>
      <w:bookmarkStart w:id="6705" w:name="_Toc29811982"/>
      <w:bookmarkStart w:id="6706" w:name="_Toc36817534"/>
      <w:bookmarkStart w:id="6707" w:name="_Toc37260457"/>
      <w:bookmarkStart w:id="6708" w:name="_Toc37267845"/>
      <w:bookmarkStart w:id="6709" w:name="_Toc44712452"/>
      <w:bookmarkStart w:id="6710" w:name="_Toc45893764"/>
      <w:bookmarkStart w:id="6711" w:name="_Toc53178478"/>
      <w:bookmarkStart w:id="6712" w:name="_Toc53178929"/>
      <w:bookmarkStart w:id="6713" w:name="_Toc61179174"/>
      <w:bookmarkStart w:id="6714" w:name="_Toc61179644"/>
      <w:bookmarkStart w:id="6715" w:name="_Toc67916946"/>
      <w:bookmarkStart w:id="6716" w:name="_Toc74663567"/>
      <w:bookmarkStart w:id="6717" w:name="_Toc82622110"/>
      <w:bookmarkStart w:id="6718" w:name="_Toc90422957"/>
      <w:bookmarkStart w:id="6719" w:name="_Toc106783159"/>
      <w:bookmarkStart w:id="6720" w:name="_Toc107312050"/>
      <w:bookmarkStart w:id="6721" w:name="_Toc107419634"/>
      <w:bookmarkStart w:id="6722" w:name="_Toc107475263"/>
      <w:bookmarkStart w:id="6723" w:name="_Toc114255856"/>
      <w:bookmarkStart w:id="6724" w:name="_Toc115186536"/>
      <w:bookmarkStart w:id="6725" w:name="_Toc123049375"/>
      <w:bookmarkStart w:id="6726" w:name="_Toc123052298"/>
      <w:bookmarkStart w:id="6727" w:name="_Toc123054767"/>
      <w:bookmarkStart w:id="6728" w:name="_Toc123717870"/>
      <w:bookmarkStart w:id="6729" w:name="_Toc124157446"/>
      <w:bookmarkStart w:id="6730" w:name="_Toc124266850"/>
      <w:bookmarkStart w:id="6731" w:name="_Toc131596208"/>
      <w:bookmarkStart w:id="6732" w:name="_Toc131741206"/>
      <w:bookmarkStart w:id="6733" w:name="_Toc131766740"/>
      <w:bookmarkStart w:id="6734" w:name="_Toc138837962"/>
      <w:bookmarkStart w:id="6735" w:name="_Toc156567784"/>
    </w:p>
    <w:p w14:paraId="79ED6025" w14:textId="77777777" w:rsidR="00FA740A" w:rsidRPr="00F95B02" w:rsidRDefault="00FA740A" w:rsidP="00FA740A">
      <w:pPr>
        <w:pStyle w:val="Heading4"/>
        <w:rPr>
          <w:noProof/>
        </w:rPr>
      </w:pPr>
      <w:bookmarkStart w:id="6736" w:name="_Toc169713879"/>
      <w:bookmarkStart w:id="6737" w:name="_Toc176445431"/>
      <w:r w:rsidRPr="00F95B02">
        <w:rPr>
          <w:noProof/>
        </w:rPr>
        <w:t>11.3.2.3</w:t>
      </w:r>
      <w:r w:rsidRPr="00F95B02">
        <w:rPr>
          <w:noProof/>
        </w:rPr>
        <w:tab/>
        <w:t>Performance requirements for PUCCH format 1</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r>
        <w:rPr>
          <w:noProof/>
        </w:rPr>
        <w:t>.</w:t>
      </w:r>
      <w:bookmarkEnd w:id="6731"/>
      <w:bookmarkEnd w:id="6732"/>
      <w:bookmarkEnd w:id="6733"/>
      <w:bookmarkEnd w:id="6734"/>
      <w:bookmarkEnd w:id="6735"/>
      <w:bookmarkEnd w:id="6736"/>
      <w:bookmarkEnd w:id="6737"/>
    </w:p>
    <w:p w14:paraId="228E68B9" w14:textId="77777777" w:rsidR="00FA740A" w:rsidRPr="00F95B02" w:rsidRDefault="00FA740A" w:rsidP="00FA740A">
      <w:pPr>
        <w:pStyle w:val="Heading5"/>
        <w:rPr>
          <w:noProof/>
        </w:rPr>
      </w:pPr>
      <w:bookmarkStart w:id="6738" w:name="_Toc21127774"/>
      <w:bookmarkStart w:id="6739" w:name="_Toc29811983"/>
      <w:bookmarkStart w:id="6740" w:name="_Toc36817535"/>
      <w:bookmarkStart w:id="6741" w:name="_Toc37260458"/>
      <w:bookmarkStart w:id="6742" w:name="_Toc37267846"/>
      <w:bookmarkStart w:id="6743" w:name="_Toc44712453"/>
      <w:bookmarkStart w:id="6744" w:name="_Toc45893765"/>
      <w:bookmarkStart w:id="6745" w:name="_Toc53178479"/>
      <w:bookmarkStart w:id="6746" w:name="_Toc53178930"/>
      <w:bookmarkStart w:id="6747" w:name="_Toc61179175"/>
      <w:bookmarkStart w:id="6748" w:name="_Toc61179645"/>
      <w:bookmarkStart w:id="6749" w:name="_Toc67916947"/>
      <w:bookmarkStart w:id="6750" w:name="_Toc74663568"/>
      <w:bookmarkStart w:id="6751" w:name="_Toc82622111"/>
      <w:bookmarkStart w:id="6752" w:name="_Toc90422958"/>
      <w:bookmarkStart w:id="6753" w:name="_Toc106783160"/>
      <w:bookmarkStart w:id="6754" w:name="_Toc107312051"/>
      <w:bookmarkStart w:id="6755" w:name="_Toc107419635"/>
      <w:bookmarkStart w:id="6756" w:name="_Toc107475264"/>
      <w:bookmarkStart w:id="6757" w:name="_Toc114255857"/>
      <w:bookmarkStart w:id="6758" w:name="_Toc115186537"/>
      <w:bookmarkStart w:id="6759" w:name="_Toc123049376"/>
      <w:bookmarkStart w:id="6760" w:name="_Toc123052299"/>
      <w:bookmarkStart w:id="6761" w:name="_Toc123054768"/>
      <w:bookmarkStart w:id="6762" w:name="_Toc123717871"/>
      <w:bookmarkStart w:id="6763" w:name="_Toc124157447"/>
      <w:bookmarkStart w:id="6764" w:name="_Toc124266851"/>
      <w:bookmarkStart w:id="6765" w:name="_Toc131596209"/>
      <w:bookmarkStart w:id="6766" w:name="_Toc131741207"/>
      <w:bookmarkStart w:id="6767" w:name="_Toc131766741"/>
      <w:bookmarkStart w:id="6768" w:name="_Toc138837963"/>
      <w:bookmarkStart w:id="6769" w:name="_Toc156567785"/>
      <w:bookmarkStart w:id="6770" w:name="_Toc169713880"/>
      <w:bookmarkStart w:id="6771" w:name="_Toc176445432"/>
      <w:r w:rsidRPr="00F95B02">
        <w:rPr>
          <w:noProof/>
        </w:rPr>
        <w:t>11.3.2.3.1</w:t>
      </w:r>
      <w:r w:rsidRPr="00F95B02">
        <w:rPr>
          <w:noProof/>
        </w:rPr>
        <w:tab/>
        <w:t>NACK to ACK requirements</w:t>
      </w:r>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p>
    <w:p w14:paraId="4C544FA8" w14:textId="77777777" w:rsidR="00FA740A" w:rsidRPr="008307D3" w:rsidRDefault="00FA740A" w:rsidP="00FA740A">
      <w:pPr>
        <w:pStyle w:val="Heading6"/>
        <w:rPr>
          <w:noProof/>
        </w:rPr>
      </w:pPr>
      <w:bookmarkStart w:id="6772" w:name="_Toc21127775"/>
      <w:bookmarkStart w:id="6773" w:name="_Toc29811984"/>
      <w:bookmarkStart w:id="6774" w:name="_Toc36817536"/>
      <w:bookmarkStart w:id="6775" w:name="_Toc37260459"/>
      <w:bookmarkStart w:id="6776" w:name="_Toc37267847"/>
      <w:bookmarkStart w:id="6777" w:name="_Toc44712454"/>
      <w:bookmarkStart w:id="6778" w:name="_Toc45893766"/>
      <w:bookmarkStart w:id="6779" w:name="_Toc107475265"/>
      <w:bookmarkStart w:id="6780" w:name="_Toc114255858"/>
      <w:bookmarkStart w:id="6781" w:name="_Toc115186538"/>
      <w:bookmarkStart w:id="6782" w:name="_Toc123049377"/>
      <w:bookmarkStart w:id="6783" w:name="_Toc123052300"/>
      <w:bookmarkStart w:id="6784" w:name="_Toc123054769"/>
      <w:bookmarkStart w:id="6785" w:name="_Toc123717872"/>
      <w:bookmarkStart w:id="6786" w:name="_Toc124157448"/>
      <w:bookmarkStart w:id="6787" w:name="_Toc124266852"/>
      <w:bookmarkStart w:id="6788" w:name="_Toc131596210"/>
      <w:bookmarkStart w:id="6789" w:name="_Toc131741208"/>
      <w:bookmarkStart w:id="6790" w:name="_Toc131766742"/>
      <w:bookmarkStart w:id="6791" w:name="_Toc138837964"/>
      <w:bookmarkStart w:id="6792" w:name="_Toc156567786"/>
      <w:bookmarkStart w:id="6793" w:name="_Toc169713881"/>
      <w:bookmarkStart w:id="6794" w:name="_Toc176445433"/>
      <w:r w:rsidRPr="008307D3">
        <w:rPr>
          <w:noProof/>
        </w:rPr>
        <w:t>11.3.2.3.1.1</w:t>
      </w:r>
      <w:r w:rsidRPr="008307D3">
        <w:rPr>
          <w:noProof/>
        </w:rPr>
        <w:tab/>
        <w:t>General</w:t>
      </w:r>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lastRenderedPageBreak/>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3408"/>
      </w:tblGrid>
      <w:tr w:rsidR="00FA740A" w:rsidRPr="00233643" w14:paraId="124085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0" w:type="auto"/>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FA740A" w:rsidRPr="00233643" w14:paraId="3993BA7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9E1A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(nrofPRBs – 1)</w:t>
            </w:r>
          </w:p>
        </w:tc>
      </w:tr>
      <w:tr w:rsidR="00FA740A" w:rsidRPr="00233643" w14:paraId="69E952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04024"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FA740A" w:rsidRPr="00233643" w14:paraId="44EA955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32B8C"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628701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14453"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0AB66A9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2B27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01338D0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98AEE" w14:textId="77777777" w:rsidR="00FA740A" w:rsidRPr="00233643" w:rsidRDefault="00FA740A" w:rsidP="009B44D0">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6795" w:name="_Toc21127776"/>
      <w:bookmarkStart w:id="6796" w:name="_Toc29811985"/>
      <w:bookmarkStart w:id="6797" w:name="_Toc36817537"/>
      <w:bookmarkStart w:id="6798" w:name="_Toc37260460"/>
      <w:bookmarkStart w:id="6799" w:name="_Toc37267848"/>
      <w:bookmarkStart w:id="6800" w:name="_Toc44712455"/>
      <w:bookmarkStart w:id="6801" w:name="_Toc45893767"/>
      <w:bookmarkStart w:id="6802" w:name="_Toc107475266"/>
      <w:bookmarkStart w:id="6803" w:name="_Toc114255859"/>
      <w:bookmarkStart w:id="6804" w:name="_Toc115186539"/>
      <w:bookmarkStart w:id="6805" w:name="_Toc123049378"/>
      <w:bookmarkStart w:id="6806" w:name="_Toc123052301"/>
      <w:bookmarkStart w:id="6807" w:name="_Toc123054770"/>
      <w:bookmarkStart w:id="6808" w:name="_Toc123717873"/>
      <w:bookmarkStart w:id="6809" w:name="_Toc124157449"/>
      <w:bookmarkStart w:id="6810" w:name="_Toc124266853"/>
      <w:bookmarkStart w:id="6811" w:name="_Toc131596211"/>
      <w:bookmarkStart w:id="6812" w:name="_Toc131741209"/>
      <w:bookmarkStart w:id="6813" w:name="_Toc131766743"/>
      <w:bookmarkStart w:id="6814" w:name="_Toc138837965"/>
      <w:bookmarkStart w:id="6815" w:name="_Toc156567787"/>
      <w:bookmarkStart w:id="6816" w:name="_Toc169713882"/>
      <w:bookmarkStart w:id="6817" w:name="_Toc176445434"/>
      <w:r w:rsidRPr="00DA037C">
        <w:t>11.3.2.3.1.2</w:t>
      </w:r>
      <w:r w:rsidRPr="00DA037C">
        <w:tab/>
        <w:t>Minimum requirement</w:t>
      </w:r>
      <w:r w:rsidRPr="008307D3">
        <w:rPr>
          <w:noProof/>
        </w:rPr>
        <w:t>s</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6818" w:name="_Toc21127777"/>
      <w:bookmarkStart w:id="6819" w:name="_Toc29811986"/>
      <w:bookmarkStart w:id="6820" w:name="_Toc36817538"/>
      <w:bookmarkStart w:id="6821" w:name="_Toc37260461"/>
      <w:bookmarkStart w:id="6822" w:name="_Toc37267849"/>
      <w:bookmarkStart w:id="6823" w:name="_Toc44712456"/>
      <w:bookmarkStart w:id="6824" w:name="_Toc45893768"/>
      <w:bookmarkStart w:id="6825" w:name="_Toc53178480"/>
      <w:bookmarkStart w:id="6826" w:name="_Toc53178931"/>
      <w:bookmarkStart w:id="6827" w:name="_Toc61179176"/>
      <w:bookmarkStart w:id="6828" w:name="_Toc61179646"/>
      <w:bookmarkStart w:id="6829" w:name="_Toc67916948"/>
      <w:bookmarkStart w:id="6830" w:name="_Toc74663569"/>
      <w:bookmarkStart w:id="6831" w:name="_Toc82622112"/>
      <w:bookmarkStart w:id="6832" w:name="_Toc90422959"/>
      <w:bookmarkStart w:id="6833" w:name="_Toc106783161"/>
      <w:bookmarkStart w:id="6834" w:name="_Toc107312052"/>
      <w:bookmarkStart w:id="6835" w:name="_Toc107419636"/>
      <w:bookmarkStart w:id="6836" w:name="_Toc107475267"/>
      <w:bookmarkStart w:id="6837" w:name="_Toc114255860"/>
      <w:bookmarkStart w:id="6838" w:name="_Toc115186540"/>
      <w:bookmarkStart w:id="6839" w:name="_Toc123049379"/>
      <w:bookmarkStart w:id="6840" w:name="_Toc123052302"/>
      <w:bookmarkStart w:id="6841" w:name="_Toc123054771"/>
      <w:bookmarkStart w:id="6842" w:name="_Toc123717874"/>
      <w:bookmarkStart w:id="6843" w:name="_Toc124157450"/>
      <w:bookmarkStart w:id="6844" w:name="_Toc124266854"/>
      <w:bookmarkStart w:id="6845" w:name="_Toc131596212"/>
      <w:bookmarkStart w:id="6846" w:name="_Toc131741210"/>
      <w:bookmarkStart w:id="6847" w:name="_Toc131766744"/>
      <w:bookmarkStart w:id="6848" w:name="_Toc138837966"/>
      <w:bookmarkStart w:id="6849" w:name="_Toc156567788"/>
    </w:p>
    <w:p w14:paraId="030F99FF" w14:textId="0F9D8FE6" w:rsidR="00FA740A" w:rsidRPr="00F95B02" w:rsidRDefault="00FA740A" w:rsidP="00FA740A">
      <w:pPr>
        <w:pStyle w:val="Heading5"/>
        <w:rPr>
          <w:noProof/>
        </w:rPr>
      </w:pPr>
      <w:bookmarkStart w:id="6850" w:name="_Toc169713883"/>
      <w:bookmarkStart w:id="6851" w:name="_Toc176445435"/>
      <w:r w:rsidRPr="00F95B02">
        <w:rPr>
          <w:noProof/>
        </w:rPr>
        <w:t>11.3.2.3.2</w:t>
      </w:r>
      <w:r w:rsidRPr="00F95B02">
        <w:rPr>
          <w:noProof/>
        </w:rPr>
        <w:tab/>
        <w:t>ACK missed detection requirements</w:t>
      </w:r>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p>
    <w:p w14:paraId="08937573" w14:textId="77777777" w:rsidR="00FA740A" w:rsidRPr="008307D3" w:rsidRDefault="00FA740A" w:rsidP="00FA740A">
      <w:pPr>
        <w:pStyle w:val="Heading6"/>
        <w:rPr>
          <w:noProof/>
        </w:rPr>
      </w:pPr>
      <w:bookmarkStart w:id="6852" w:name="_Toc21127778"/>
      <w:bookmarkStart w:id="6853" w:name="_Toc29811987"/>
      <w:bookmarkStart w:id="6854" w:name="_Toc36817539"/>
      <w:bookmarkStart w:id="6855" w:name="_Toc37260462"/>
      <w:bookmarkStart w:id="6856" w:name="_Toc37267850"/>
      <w:bookmarkStart w:id="6857" w:name="_Toc44712457"/>
      <w:bookmarkStart w:id="6858" w:name="_Toc45893769"/>
      <w:bookmarkStart w:id="6859" w:name="_Toc107475268"/>
      <w:bookmarkStart w:id="6860" w:name="_Toc114255861"/>
      <w:bookmarkStart w:id="6861" w:name="_Toc115186541"/>
      <w:bookmarkStart w:id="6862" w:name="_Toc123049380"/>
      <w:bookmarkStart w:id="6863" w:name="_Toc123052303"/>
      <w:bookmarkStart w:id="6864" w:name="_Toc123054772"/>
      <w:bookmarkStart w:id="6865" w:name="_Toc123717875"/>
      <w:bookmarkStart w:id="6866" w:name="_Toc124157451"/>
      <w:bookmarkStart w:id="6867" w:name="_Toc124266855"/>
      <w:bookmarkStart w:id="6868" w:name="_Toc131596213"/>
      <w:bookmarkStart w:id="6869" w:name="_Toc131741211"/>
      <w:bookmarkStart w:id="6870" w:name="_Toc131766745"/>
      <w:bookmarkStart w:id="6871" w:name="_Toc138837967"/>
      <w:bookmarkStart w:id="6872" w:name="_Toc156567789"/>
      <w:bookmarkStart w:id="6873" w:name="_Toc169713884"/>
      <w:bookmarkStart w:id="6874" w:name="_Toc176445436"/>
      <w:r w:rsidRPr="008307D3">
        <w:rPr>
          <w:noProof/>
        </w:rPr>
        <w:t>11.3.2.3.2.1</w:t>
      </w:r>
      <w:r w:rsidRPr="008307D3">
        <w:rPr>
          <w:noProof/>
        </w:rPr>
        <w:tab/>
        <w:t>General</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6875" w:name="_Toc21127779"/>
      <w:bookmarkStart w:id="6876" w:name="_Toc29811988"/>
      <w:bookmarkStart w:id="6877" w:name="_Toc36817540"/>
      <w:bookmarkStart w:id="6878" w:name="_Toc37260463"/>
      <w:bookmarkStart w:id="6879" w:name="_Toc37267851"/>
      <w:bookmarkStart w:id="6880" w:name="_Toc44712458"/>
      <w:bookmarkStart w:id="6881" w:name="_Toc45893770"/>
      <w:bookmarkStart w:id="6882" w:name="_Toc107475269"/>
      <w:bookmarkStart w:id="6883" w:name="_Toc114255862"/>
      <w:bookmarkStart w:id="6884" w:name="_Toc115186542"/>
      <w:bookmarkStart w:id="6885" w:name="_Toc123049381"/>
      <w:bookmarkStart w:id="6886" w:name="_Toc123052304"/>
      <w:bookmarkStart w:id="6887" w:name="_Toc123054773"/>
      <w:bookmarkStart w:id="6888" w:name="_Toc123717876"/>
      <w:bookmarkStart w:id="6889" w:name="_Toc124157452"/>
      <w:bookmarkStart w:id="6890" w:name="_Toc124266856"/>
      <w:bookmarkStart w:id="6891" w:name="_Toc131596214"/>
      <w:bookmarkStart w:id="6892" w:name="_Toc131741212"/>
      <w:bookmarkStart w:id="6893" w:name="_Toc131766746"/>
      <w:bookmarkStart w:id="6894" w:name="_Toc138837968"/>
      <w:bookmarkStart w:id="6895" w:name="_Toc156567790"/>
      <w:bookmarkStart w:id="6896" w:name="_Toc169713885"/>
      <w:bookmarkStart w:id="6897" w:name="_Toc176445437"/>
      <w:r w:rsidRPr="008307D3">
        <w:rPr>
          <w:noProof/>
        </w:rPr>
        <w:t>11.3.2.3.2.2</w:t>
      </w:r>
      <w:r w:rsidRPr="008307D3">
        <w:rPr>
          <w:noProof/>
        </w:rPr>
        <w:tab/>
        <w:t>Minimum requirements</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lastRenderedPageBreak/>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6898" w:name="_Toc21127780"/>
      <w:bookmarkStart w:id="6899" w:name="_Toc29811989"/>
      <w:bookmarkStart w:id="6900" w:name="_Toc36817541"/>
      <w:bookmarkStart w:id="6901" w:name="_Toc37260464"/>
      <w:bookmarkStart w:id="6902" w:name="_Toc37267852"/>
      <w:bookmarkStart w:id="6903" w:name="_Toc44712459"/>
      <w:bookmarkStart w:id="6904" w:name="_Toc45893771"/>
      <w:bookmarkStart w:id="6905" w:name="_Toc53178481"/>
      <w:bookmarkStart w:id="6906" w:name="_Toc53178932"/>
      <w:bookmarkStart w:id="6907" w:name="_Toc61179177"/>
      <w:bookmarkStart w:id="6908" w:name="_Toc61179647"/>
      <w:bookmarkStart w:id="6909" w:name="_Toc67916949"/>
      <w:bookmarkStart w:id="6910" w:name="_Toc74663570"/>
      <w:bookmarkStart w:id="6911" w:name="_Toc82622113"/>
      <w:bookmarkStart w:id="6912" w:name="_Toc90422960"/>
      <w:bookmarkStart w:id="6913" w:name="_Toc106783162"/>
      <w:bookmarkStart w:id="6914" w:name="_Toc107312053"/>
      <w:bookmarkStart w:id="6915" w:name="_Toc107419637"/>
      <w:bookmarkStart w:id="6916" w:name="_Toc107475270"/>
      <w:bookmarkStart w:id="6917" w:name="_Toc114255863"/>
      <w:bookmarkStart w:id="6918" w:name="_Toc115186543"/>
      <w:bookmarkStart w:id="6919" w:name="_Toc123049382"/>
      <w:bookmarkStart w:id="6920" w:name="_Toc123052305"/>
      <w:bookmarkStart w:id="6921" w:name="_Toc123054774"/>
      <w:bookmarkStart w:id="6922" w:name="_Toc123717877"/>
      <w:bookmarkStart w:id="6923" w:name="_Toc124157453"/>
      <w:bookmarkStart w:id="6924" w:name="_Toc124266857"/>
      <w:bookmarkStart w:id="6925" w:name="_Toc131596215"/>
      <w:bookmarkStart w:id="6926" w:name="_Toc131741213"/>
      <w:bookmarkStart w:id="6927" w:name="_Toc131766747"/>
      <w:bookmarkStart w:id="6928" w:name="_Toc138837969"/>
      <w:bookmarkStart w:id="6929" w:name="_Toc156567791"/>
      <w:bookmarkStart w:id="6930" w:name="_Toc169713886"/>
      <w:bookmarkStart w:id="6931" w:name="_Toc176445438"/>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p>
    <w:p w14:paraId="5B8D1965" w14:textId="77777777" w:rsidR="00FA740A" w:rsidRPr="00F95B02" w:rsidRDefault="00FA740A" w:rsidP="00FA740A">
      <w:pPr>
        <w:pStyle w:val="Heading5"/>
        <w:rPr>
          <w:rFonts w:eastAsia="DengXian"/>
          <w:lang w:eastAsia="zh-CN"/>
        </w:rPr>
      </w:pPr>
      <w:bookmarkStart w:id="6932" w:name="_Toc21127781"/>
      <w:bookmarkStart w:id="6933" w:name="_Toc29811990"/>
      <w:bookmarkStart w:id="6934" w:name="_Toc36817542"/>
      <w:bookmarkStart w:id="6935" w:name="_Toc37260465"/>
      <w:bookmarkStart w:id="6936" w:name="_Toc37267853"/>
      <w:bookmarkStart w:id="6937" w:name="_Toc44712460"/>
      <w:bookmarkStart w:id="6938" w:name="_Toc45893772"/>
      <w:bookmarkStart w:id="6939" w:name="_Toc53178482"/>
      <w:bookmarkStart w:id="6940" w:name="_Toc53178933"/>
      <w:bookmarkStart w:id="6941" w:name="_Toc61179178"/>
      <w:bookmarkStart w:id="6942" w:name="_Toc61179648"/>
      <w:bookmarkStart w:id="6943" w:name="_Toc67916950"/>
      <w:bookmarkStart w:id="6944" w:name="_Toc74663571"/>
      <w:bookmarkStart w:id="6945" w:name="_Toc82622114"/>
      <w:bookmarkStart w:id="6946" w:name="_Toc90422961"/>
      <w:bookmarkStart w:id="6947" w:name="_Toc106783163"/>
      <w:bookmarkStart w:id="6948" w:name="_Toc107312054"/>
      <w:bookmarkStart w:id="6949" w:name="_Toc107419638"/>
      <w:bookmarkStart w:id="6950" w:name="_Toc107475271"/>
      <w:bookmarkStart w:id="6951" w:name="_Toc114255864"/>
      <w:bookmarkStart w:id="6952" w:name="_Toc115186544"/>
      <w:bookmarkStart w:id="6953" w:name="_Toc123049383"/>
      <w:bookmarkStart w:id="6954" w:name="_Toc123052306"/>
      <w:bookmarkStart w:id="6955" w:name="_Toc123054775"/>
      <w:bookmarkStart w:id="6956" w:name="_Toc123717878"/>
      <w:bookmarkStart w:id="6957" w:name="_Toc124157454"/>
      <w:bookmarkStart w:id="6958" w:name="_Toc124266858"/>
      <w:bookmarkStart w:id="6959" w:name="_Toc131596216"/>
      <w:bookmarkStart w:id="6960" w:name="_Toc131741214"/>
      <w:bookmarkStart w:id="6961" w:name="_Toc131766748"/>
      <w:bookmarkStart w:id="6962" w:name="_Toc138837970"/>
      <w:bookmarkStart w:id="6963" w:name="_Toc156567792"/>
      <w:bookmarkStart w:id="6964" w:name="_Toc169713887"/>
      <w:bookmarkStart w:id="6965" w:name="_Toc176445439"/>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4F140D7C" w14:textId="77777777" w:rsidR="00FA740A" w:rsidRPr="008307D3" w:rsidRDefault="00FA740A" w:rsidP="00FA740A">
      <w:pPr>
        <w:pStyle w:val="Heading6"/>
        <w:rPr>
          <w:rFonts w:eastAsia="DengXian"/>
          <w:lang w:eastAsia="zh-CN"/>
        </w:rPr>
      </w:pPr>
      <w:bookmarkStart w:id="6966" w:name="_Toc21127782"/>
      <w:bookmarkStart w:id="6967" w:name="_Toc29811991"/>
      <w:bookmarkStart w:id="6968" w:name="_Toc36817543"/>
      <w:bookmarkStart w:id="6969" w:name="_Toc37260466"/>
      <w:bookmarkStart w:id="6970" w:name="_Toc37267854"/>
      <w:bookmarkStart w:id="6971" w:name="_Toc44712461"/>
      <w:bookmarkStart w:id="6972" w:name="_Toc45893773"/>
      <w:bookmarkStart w:id="6973" w:name="_Toc107475272"/>
      <w:bookmarkStart w:id="6974" w:name="_Toc114255865"/>
      <w:bookmarkStart w:id="6975" w:name="_Toc115186545"/>
      <w:bookmarkStart w:id="6976" w:name="_Toc123049384"/>
      <w:bookmarkStart w:id="6977" w:name="_Toc123052307"/>
      <w:bookmarkStart w:id="6978" w:name="_Toc123054776"/>
      <w:bookmarkStart w:id="6979" w:name="_Toc123717879"/>
      <w:bookmarkStart w:id="6980" w:name="_Toc124157455"/>
      <w:bookmarkStart w:id="6981" w:name="_Toc124266859"/>
      <w:bookmarkStart w:id="6982" w:name="_Toc131596217"/>
      <w:bookmarkStart w:id="6983" w:name="_Toc131741215"/>
      <w:bookmarkStart w:id="6984" w:name="_Toc131766749"/>
      <w:bookmarkStart w:id="6985" w:name="_Toc138837971"/>
      <w:bookmarkStart w:id="6986" w:name="_Toc156567793"/>
      <w:bookmarkStart w:id="6987" w:name="_Toc169713888"/>
      <w:bookmarkStart w:id="6988" w:name="_Toc176445440"/>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6989" w:name="_Toc21127783"/>
      <w:bookmarkStart w:id="6990" w:name="_Toc29811992"/>
      <w:bookmarkStart w:id="6991" w:name="_Toc36817544"/>
      <w:bookmarkStart w:id="6992" w:name="_Toc37260467"/>
      <w:bookmarkStart w:id="6993" w:name="_Toc37267855"/>
      <w:bookmarkStart w:id="6994" w:name="_Toc44712462"/>
      <w:bookmarkStart w:id="6995" w:name="_Toc45893774"/>
      <w:bookmarkStart w:id="6996" w:name="_Toc107475273"/>
      <w:bookmarkStart w:id="6997" w:name="_Toc114255866"/>
      <w:bookmarkStart w:id="6998" w:name="_Toc115186546"/>
      <w:bookmarkStart w:id="6999" w:name="_Toc123049385"/>
      <w:bookmarkStart w:id="7000" w:name="_Toc123052308"/>
      <w:bookmarkStart w:id="7001" w:name="_Toc123054777"/>
      <w:bookmarkStart w:id="7002" w:name="_Toc123717880"/>
      <w:bookmarkStart w:id="7003" w:name="_Toc124157456"/>
      <w:bookmarkStart w:id="7004" w:name="_Toc124266860"/>
      <w:bookmarkStart w:id="7005" w:name="_Toc131596218"/>
      <w:bookmarkStart w:id="7006" w:name="_Toc131741216"/>
      <w:bookmarkStart w:id="7007" w:name="_Toc131766750"/>
      <w:bookmarkStart w:id="7008" w:name="_Toc138837972"/>
      <w:bookmarkStart w:id="7009" w:name="_Toc156567794"/>
      <w:bookmarkStart w:id="7010" w:name="_Toc169713889"/>
      <w:bookmarkStart w:id="7011" w:name="_Toc176445441"/>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7012" w:name="_Toc21127784"/>
      <w:bookmarkStart w:id="7013" w:name="_Toc29811993"/>
      <w:bookmarkStart w:id="7014" w:name="_Toc36817545"/>
      <w:bookmarkStart w:id="7015" w:name="_Toc37260468"/>
      <w:bookmarkStart w:id="7016" w:name="_Toc37267856"/>
      <w:bookmarkStart w:id="7017" w:name="_Toc44712463"/>
      <w:bookmarkStart w:id="7018" w:name="_Toc45893775"/>
      <w:bookmarkStart w:id="7019" w:name="_Toc53178483"/>
      <w:bookmarkStart w:id="7020" w:name="_Toc53178934"/>
      <w:bookmarkStart w:id="7021" w:name="_Toc61179179"/>
      <w:bookmarkStart w:id="7022" w:name="_Toc61179649"/>
      <w:bookmarkStart w:id="7023" w:name="_Toc67916951"/>
      <w:bookmarkStart w:id="7024" w:name="_Toc74663572"/>
      <w:bookmarkStart w:id="7025" w:name="_Toc82622115"/>
      <w:bookmarkStart w:id="7026" w:name="_Toc90422962"/>
      <w:bookmarkStart w:id="7027" w:name="_Toc106783164"/>
      <w:bookmarkStart w:id="7028" w:name="_Toc107312055"/>
      <w:bookmarkStart w:id="7029" w:name="_Toc107419639"/>
      <w:bookmarkStart w:id="7030" w:name="_Toc107475274"/>
      <w:bookmarkStart w:id="7031" w:name="_Toc114255867"/>
      <w:bookmarkStart w:id="7032" w:name="_Toc115186547"/>
      <w:bookmarkStart w:id="7033" w:name="_Toc123049386"/>
      <w:bookmarkStart w:id="7034" w:name="_Toc123052309"/>
      <w:bookmarkStart w:id="7035" w:name="_Toc123054778"/>
      <w:bookmarkStart w:id="7036" w:name="_Toc123717881"/>
      <w:bookmarkStart w:id="7037" w:name="_Toc124157457"/>
      <w:bookmarkStart w:id="7038" w:name="_Toc124266861"/>
      <w:bookmarkStart w:id="7039" w:name="_Toc131596219"/>
      <w:bookmarkStart w:id="7040" w:name="_Toc131741217"/>
      <w:bookmarkStart w:id="7041" w:name="_Toc131766751"/>
      <w:bookmarkStart w:id="7042" w:name="_Toc138837973"/>
      <w:bookmarkStart w:id="7043" w:name="_Toc156567795"/>
      <w:bookmarkStart w:id="7044" w:name="_Toc169713890"/>
      <w:bookmarkStart w:id="7045" w:name="_Toc176445442"/>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p>
    <w:p w14:paraId="6836D01A" w14:textId="77777777" w:rsidR="00FA740A" w:rsidRPr="008307D3" w:rsidRDefault="00FA740A" w:rsidP="00FA740A">
      <w:pPr>
        <w:pStyle w:val="H6"/>
        <w:rPr>
          <w:rFonts w:eastAsia="DengXian"/>
          <w:lang w:eastAsia="zh-CN"/>
        </w:rPr>
      </w:pPr>
      <w:bookmarkStart w:id="7046" w:name="_Toc107475275"/>
      <w:bookmarkStart w:id="7047" w:name="_Toc114255868"/>
      <w:bookmarkStart w:id="7048" w:name="_Toc115186548"/>
      <w:bookmarkStart w:id="7049" w:name="_Toc123049387"/>
      <w:bookmarkStart w:id="7050" w:name="_Toc123052310"/>
      <w:bookmarkStart w:id="7051" w:name="_Toc123054779"/>
      <w:bookmarkStart w:id="7052" w:name="_Toc123717882"/>
      <w:bookmarkStart w:id="7053" w:name="_Toc124157458"/>
      <w:bookmarkStart w:id="7054" w:name="_Toc124266862"/>
      <w:bookmarkStart w:id="7055" w:name="_Toc131596220"/>
      <w:bookmarkStart w:id="7056" w:name="_Toc131741218"/>
      <w:bookmarkStart w:id="7057" w:name="_Toc131766752"/>
      <w:bookmarkStart w:id="7058" w:name="_Toc138837974"/>
      <w:bookmarkStart w:id="7059" w:name="_Toc156567796"/>
      <w:bookmarkStart w:id="7060" w:name="_Toc169713891"/>
      <w:bookmarkStart w:id="7061" w:name="_Toc176445443"/>
      <w:bookmarkStart w:id="7062" w:name="_Toc21127785"/>
      <w:bookmarkStart w:id="7063" w:name="_Toc29811994"/>
      <w:bookmarkStart w:id="7064" w:name="_Toc36817546"/>
      <w:bookmarkStart w:id="7065" w:name="_Toc37260469"/>
      <w:bookmarkStart w:id="7066" w:name="_Toc37267857"/>
      <w:bookmarkStart w:id="7067" w:name="_Toc44712464"/>
      <w:bookmarkStart w:id="7068"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r w:rsidRPr="008307D3">
        <w:rPr>
          <w:lang w:eastAsia="zh-CN"/>
        </w:rPr>
        <w:t>l</w:t>
      </w:r>
      <w:bookmarkEnd w:id="7062"/>
      <w:bookmarkEnd w:id="7063"/>
      <w:bookmarkEnd w:id="7064"/>
      <w:bookmarkEnd w:id="7065"/>
      <w:bookmarkEnd w:id="7066"/>
      <w:bookmarkEnd w:id="7067"/>
      <w:bookmarkEnd w:id="7068"/>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FA740A" w:rsidRPr="00F95B02" w14:paraId="6A589B17" w14:textId="77777777" w:rsidTr="009B44D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1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9B44D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1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9B44D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9B44D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9B44D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1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9B44D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1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9B44D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1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9B44D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1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9B44D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1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9B44D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1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7069" w:name="_Toc21127786"/>
      <w:bookmarkStart w:id="7070" w:name="_Toc29811995"/>
      <w:bookmarkStart w:id="7071" w:name="_Toc36817547"/>
      <w:bookmarkStart w:id="7072" w:name="_Toc37260470"/>
      <w:bookmarkStart w:id="7073" w:name="_Toc37267858"/>
      <w:bookmarkStart w:id="7074" w:name="_Toc44712465"/>
      <w:bookmarkStart w:id="7075" w:name="_Toc45893777"/>
      <w:bookmarkStart w:id="7076" w:name="_Toc107475276"/>
      <w:bookmarkStart w:id="7077" w:name="_Toc114255869"/>
      <w:bookmarkStart w:id="7078" w:name="_Toc115186549"/>
      <w:bookmarkStart w:id="7079" w:name="_Toc123049388"/>
      <w:bookmarkStart w:id="7080" w:name="_Toc123052311"/>
      <w:bookmarkStart w:id="7081" w:name="_Toc123054780"/>
      <w:bookmarkStart w:id="7082" w:name="_Toc123717883"/>
      <w:bookmarkStart w:id="7083" w:name="_Toc124157459"/>
      <w:bookmarkStart w:id="7084" w:name="_Toc124266863"/>
      <w:bookmarkStart w:id="7085" w:name="_Toc131596221"/>
      <w:bookmarkStart w:id="7086" w:name="_Toc131741219"/>
      <w:bookmarkStart w:id="7087" w:name="_Toc131766753"/>
      <w:bookmarkStart w:id="7088" w:name="_Toc138837975"/>
      <w:bookmarkStart w:id="7089" w:name="_Toc156567797"/>
      <w:bookmarkStart w:id="7090" w:name="_Toc169713892"/>
      <w:bookmarkStart w:id="7091" w:name="_Toc17644544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7092" w:name="_Toc21127787"/>
      <w:bookmarkStart w:id="7093" w:name="_Toc29811996"/>
      <w:bookmarkStart w:id="7094" w:name="_Toc36817548"/>
      <w:bookmarkStart w:id="7095" w:name="_Toc37260471"/>
      <w:bookmarkStart w:id="7096" w:name="_Toc37267859"/>
      <w:bookmarkStart w:id="7097" w:name="_Toc44712466"/>
      <w:bookmarkStart w:id="7098" w:name="_Toc45893778"/>
      <w:bookmarkStart w:id="7099" w:name="_Toc53178484"/>
      <w:bookmarkStart w:id="7100" w:name="_Toc53178935"/>
      <w:bookmarkStart w:id="7101" w:name="_Toc61179180"/>
      <w:bookmarkStart w:id="7102" w:name="_Toc61179650"/>
      <w:bookmarkStart w:id="7103" w:name="_Toc67916952"/>
      <w:bookmarkStart w:id="7104" w:name="_Toc74663573"/>
      <w:bookmarkStart w:id="7105" w:name="_Toc82622116"/>
      <w:bookmarkStart w:id="7106" w:name="_Toc90422963"/>
      <w:bookmarkStart w:id="7107" w:name="_Toc106783165"/>
      <w:bookmarkStart w:id="7108" w:name="_Toc107312056"/>
      <w:bookmarkStart w:id="7109" w:name="_Toc107419640"/>
      <w:bookmarkStart w:id="7110" w:name="_Toc107475277"/>
      <w:bookmarkStart w:id="7111" w:name="_Toc114255870"/>
      <w:bookmarkStart w:id="7112" w:name="_Toc115186550"/>
      <w:bookmarkStart w:id="7113" w:name="_Toc123049389"/>
      <w:bookmarkStart w:id="7114" w:name="_Toc123052312"/>
      <w:bookmarkStart w:id="7115" w:name="_Toc123054781"/>
      <w:bookmarkStart w:id="7116" w:name="_Toc123717884"/>
      <w:bookmarkStart w:id="7117" w:name="_Toc124157460"/>
      <w:bookmarkStart w:id="7118" w:name="_Toc124266864"/>
      <w:bookmarkStart w:id="7119" w:name="_Toc131596222"/>
      <w:bookmarkStart w:id="7120" w:name="_Toc131741220"/>
      <w:bookmarkStart w:id="7121" w:name="_Toc131766754"/>
      <w:bookmarkStart w:id="7122" w:name="_Toc138837976"/>
      <w:bookmarkStart w:id="7123" w:name="_Toc156567798"/>
      <w:bookmarkStart w:id="7124" w:name="_Toc169713893"/>
      <w:bookmarkStart w:id="7125" w:name="_Toc176445445"/>
      <w:r w:rsidRPr="00F95B02">
        <w:t>11.3.2.5</w:t>
      </w:r>
      <w:r w:rsidRPr="00F95B02">
        <w:tab/>
        <w:t>Performance requirements for PUCCH format 3</w:t>
      </w:r>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
    <w:p w14:paraId="60D80318" w14:textId="77777777" w:rsidR="00FA740A" w:rsidRPr="00F95B02" w:rsidRDefault="00FA740A" w:rsidP="00FA740A">
      <w:pPr>
        <w:pStyle w:val="Heading5"/>
      </w:pPr>
      <w:bookmarkStart w:id="7126" w:name="_Toc21127788"/>
      <w:bookmarkStart w:id="7127" w:name="_Toc29811997"/>
      <w:bookmarkStart w:id="7128" w:name="_Toc36817549"/>
      <w:bookmarkStart w:id="7129" w:name="_Toc37260472"/>
      <w:bookmarkStart w:id="7130" w:name="_Toc37267860"/>
      <w:bookmarkStart w:id="7131" w:name="_Toc44712467"/>
      <w:bookmarkStart w:id="7132" w:name="_Toc45893779"/>
      <w:bookmarkStart w:id="7133" w:name="_Toc53178485"/>
      <w:bookmarkStart w:id="7134" w:name="_Toc53178936"/>
      <w:bookmarkStart w:id="7135" w:name="_Toc61179181"/>
      <w:bookmarkStart w:id="7136" w:name="_Toc61179651"/>
      <w:bookmarkStart w:id="7137" w:name="_Toc67916953"/>
      <w:bookmarkStart w:id="7138" w:name="_Toc74663574"/>
      <w:bookmarkStart w:id="7139" w:name="_Toc82622117"/>
      <w:bookmarkStart w:id="7140" w:name="_Toc90422964"/>
      <w:bookmarkStart w:id="7141" w:name="_Toc106783166"/>
      <w:bookmarkStart w:id="7142" w:name="_Toc107312057"/>
      <w:bookmarkStart w:id="7143" w:name="_Toc107419641"/>
      <w:bookmarkStart w:id="7144" w:name="_Toc107475278"/>
      <w:bookmarkStart w:id="7145" w:name="_Toc114255871"/>
      <w:bookmarkStart w:id="7146" w:name="_Toc115186551"/>
      <w:bookmarkStart w:id="7147" w:name="_Toc123049390"/>
      <w:bookmarkStart w:id="7148" w:name="_Toc123052313"/>
      <w:bookmarkStart w:id="7149" w:name="_Toc123054782"/>
      <w:bookmarkStart w:id="7150" w:name="_Toc123717885"/>
      <w:bookmarkStart w:id="7151" w:name="_Toc124157461"/>
      <w:bookmarkStart w:id="7152" w:name="_Toc124266865"/>
      <w:bookmarkStart w:id="7153" w:name="_Toc131596223"/>
      <w:bookmarkStart w:id="7154" w:name="_Toc131741221"/>
      <w:bookmarkStart w:id="7155" w:name="_Toc131766755"/>
      <w:bookmarkStart w:id="7156" w:name="_Toc138837977"/>
      <w:bookmarkStart w:id="7157" w:name="_Toc156567799"/>
      <w:bookmarkStart w:id="7158" w:name="_Toc169713894"/>
      <w:bookmarkStart w:id="7159" w:name="_Toc176445446"/>
      <w:r w:rsidRPr="00F95B02">
        <w:t>11.3.2.5.1</w:t>
      </w:r>
      <w:r w:rsidRPr="00F95B02">
        <w:tab/>
        <w:t>General</w:t>
      </w:r>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7160" w:name="_Toc21127789"/>
      <w:bookmarkStart w:id="7161" w:name="_Toc29811998"/>
      <w:bookmarkStart w:id="7162" w:name="_Toc36817550"/>
      <w:bookmarkStart w:id="7163" w:name="_Toc37260473"/>
      <w:bookmarkStart w:id="7164" w:name="_Toc37267861"/>
      <w:bookmarkStart w:id="7165" w:name="_Toc44712468"/>
      <w:bookmarkStart w:id="7166" w:name="_Toc45893780"/>
      <w:bookmarkStart w:id="7167" w:name="_Toc53178486"/>
      <w:bookmarkStart w:id="7168" w:name="_Toc53178937"/>
      <w:bookmarkStart w:id="7169" w:name="_Toc61179182"/>
      <w:bookmarkStart w:id="7170" w:name="_Toc61179652"/>
      <w:bookmarkStart w:id="7171" w:name="_Toc67916954"/>
      <w:bookmarkStart w:id="7172" w:name="_Toc74663575"/>
      <w:bookmarkStart w:id="7173" w:name="_Toc82622118"/>
      <w:bookmarkStart w:id="7174" w:name="_Toc90422965"/>
      <w:bookmarkStart w:id="7175" w:name="_Toc106783167"/>
      <w:bookmarkStart w:id="7176" w:name="_Toc107312058"/>
      <w:bookmarkStart w:id="7177" w:name="_Toc107419642"/>
      <w:bookmarkStart w:id="7178" w:name="_Toc107475279"/>
      <w:bookmarkStart w:id="7179" w:name="_Toc114255872"/>
      <w:bookmarkStart w:id="7180" w:name="_Toc115186552"/>
      <w:bookmarkStart w:id="7181" w:name="_Toc123049391"/>
      <w:bookmarkStart w:id="7182" w:name="_Toc123052314"/>
      <w:bookmarkStart w:id="7183" w:name="_Toc123054783"/>
      <w:bookmarkStart w:id="7184" w:name="_Toc123717886"/>
      <w:bookmarkStart w:id="7185" w:name="_Toc124157462"/>
      <w:bookmarkStart w:id="7186" w:name="_Toc124266866"/>
      <w:bookmarkStart w:id="7187" w:name="_Toc131596224"/>
      <w:bookmarkStart w:id="7188" w:name="_Toc131741222"/>
      <w:bookmarkStart w:id="7189" w:name="_Toc131766756"/>
      <w:bookmarkStart w:id="7190" w:name="_Toc138837978"/>
      <w:bookmarkStart w:id="7191" w:name="_Toc156567800"/>
      <w:bookmarkStart w:id="7192" w:name="_Toc169713895"/>
      <w:bookmarkStart w:id="7193" w:name="_Toc176445447"/>
      <w:r w:rsidRPr="00F95B02">
        <w:t>11.3.2.5.2</w:t>
      </w:r>
      <w:r w:rsidRPr="00F95B02">
        <w:tab/>
        <w:t>Minimum requirements</w:t>
      </w:r>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lastRenderedPageBreak/>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9B34D8" w:rsidRPr="00F95B02" w14:paraId="09A040DC" w14:textId="77777777" w:rsidTr="009B44D0">
        <w:trPr>
          <w:cantSplit/>
          <w:jc w:val="center"/>
        </w:trPr>
        <w:tc>
          <w:tcPr>
            <w:tcW w:w="1134" w:type="dxa"/>
            <w:tcBorders>
              <w:bottom w:val="nil"/>
            </w:tcBorders>
          </w:tcPr>
          <w:p w14:paraId="4423FEBD" w14:textId="77777777" w:rsidR="009B34D8" w:rsidRPr="00F95B02" w:rsidRDefault="009B34D8" w:rsidP="009B34D8">
            <w:pPr>
              <w:pStyle w:val="TAC"/>
              <w:rPr>
                <w:lang w:eastAsia="zh-CN"/>
              </w:rPr>
            </w:pPr>
          </w:p>
        </w:tc>
        <w:tc>
          <w:tcPr>
            <w:tcW w:w="1417" w:type="dxa"/>
            <w:tcBorders>
              <w:bottom w:val="nil"/>
            </w:tcBorders>
          </w:tcPr>
          <w:p w14:paraId="33F076EC" w14:textId="77777777" w:rsidR="009B34D8" w:rsidRPr="00F95B02" w:rsidRDefault="009B34D8" w:rsidP="009B34D8">
            <w:pPr>
              <w:pStyle w:val="TAC"/>
              <w:rPr>
                <w:lang w:eastAsia="zh-CN"/>
              </w:rPr>
            </w:pPr>
            <w:r>
              <w:rPr>
                <w:rFonts w:cs="Arial"/>
                <w:lang w:eastAsia="zh-CN"/>
              </w:rPr>
              <w:t>1</w:t>
            </w:r>
          </w:p>
        </w:tc>
        <w:tc>
          <w:tcPr>
            <w:tcW w:w="845" w:type="dxa"/>
            <w:tcBorders>
              <w:bottom w:val="nil"/>
            </w:tcBorders>
          </w:tcPr>
          <w:p w14:paraId="2B0F028B" w14:textId="77777777" w:rsidR="009B34D8" w:rsidRPr="00F95B02" w:rsidRDefault="009B34D8" w:rsidP="009B34D8">
            <w:pPr>
              <w:pStyle w:val="TAC"/>
            </w:pPr>
            <w:r w:rsidRPr="00F95B02">
              <w:rPr>
                <w:rFonts w:cs="Arial"/>
              </w:rPr>
              <w:t>Normal</w:t>
            </w:r>
          </w:p>
        </w:tc>
        <w:tc>
          <w:tcPr>
            <w:tcW w:w="1849" w:type="dxa"/>
            <w:tcBorders>
              <w:bottom w:val="nil"/>
            </w:tcBorders>
          </w:tcPr>
          <w:p w14:paraId="79E15AEB"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9B34D8" w:rsidRPr="00F95B02" w:rsidRDefault="009B34D8" w:rsidP="009B34D8">
            <w:pPr>
              <w:pStyle w:val="TAC"/>
            </w:pPr>
            <w:r w:rsidRPr="00F95B02">
              <w:rPr>
                <w:rFonts w:cs="Arial"/>
                <w:lang w:eastAsia="zh-CN"/>
              </w:rPr>
              <w:t>No additional DM-RS</w:t>
            </w:r>
          </w:p>
        </w:tc>
        <w:tc>
          <w:tcPr>
            <w:tcW w:w="1982" w:type="dxa"/>
            <w:shd w:val="clear" w:color="auto" w:fill="auto"/>
          </w:tcPr>
          <w:p w14:paraId="5CC4EC0B" w14:textId="5686665C" w:rsidR="009B34D8" w:rsidRPr="00F95B02" w:rsidRDefault="009B34D8" w:rsidP="009B34D8">
            <w:pPr>
              <w:pStyle w:val="TAC"/>
              <w:rPr>
                <w:lang w:eastAsia="zh-CN"/>
              </w:rPr>
            </w:pPr>
            <w:r>
              <w:rPr>
                <w:rFonts w:cs="Arial"/>
                <w:lang w:eastAsia="zh-CN"/>
              </w:rPr>
              <w:t>[1.4]</w:t>
            </w:r>
          </w:p>
        </w:tc>
      </w:tr>
      <w:tr w:rsidR="009B34D8" w:rsidRPr="00F95B02" w14:paraId="49333597" w14:textId="77777777" w:rsidTr="009B44D0">
        <w:trPr>
          <w:cantSplit/>
          <w:jc w:val="center"/>
        </w:trPr>
        <w:tc>
          <w:tcPr>
            <w:tcW w:w="1134" w:type="dxa"/>
            <w:tcBorders>
              <w:top w:val="nil"/>
              <w:bottom w:val="nil"/>
            </w:tcBorders>
          </w:tcPr>
          <w:p w14:paraId="63E4E9BF" w14:textId="77777777" w:rsidR="009B34D8" w:rsidRPr="00F95B02" w:rsidRDefault="009B34D8" w:rsidP="009B34D8">
            <w:pPr>
              <w:pStyle w:val="TAC"/>
              <w:rPr>
                <w:lang w:eastAsia="zh-CN"/>
              </w:rPr>
            </w:pPr>
          </w:p>
        </w:tc>
        <w:tc>
          <w:tcPr>
            <w:tcW w:w="1417" w:type="dxa"/>
            <w:tcBorders>
              <w:top w:val="nil"/>
              <w:bottom w:val="single" w:sz="4" w:space="0" w:color="auto"/>
            </w:tcBorders>
          </w:tcPr>
          <w:p w14:paraId="5FE83C92" w14:textId="77777777" w:rsidR="009B34D8" w:rsidRPr="00F95B02" w:rsidRDefault="009B34D8" w:rsidP="009B34D8">
            <w:pPr>
              <w:pStyle w:val="TAC"/>
              <w:rPr>
                <w:lang w:eastAsia="zh-CN"/>
              </w:rPr>
            </w:pPr>
          </w:p>
        </w:tc>
        <w:tc>
          <w:tcPr>
            <w:tcW w:w="845" w:type="dxa"/>
            <w:tcBorders>
              <w:top w:val="nil"/>
              <w:bottom w:val="single" w:sz="4" w:space="0" w:color="auto"/>
            </w:tcBorders>
          </w:tcPr>
          <w:p w14:paraId="6B68945D" w14:textId="77777777" w:rsidR="009B34D8" w:rsidRPr="00F95B02" w:rsidRDefault="009B34D8" w:rsidP="009B34D8">
            <w:pPr>
              <w:pStyle w:val="TAC"/>
            </w:pPr>
          </w:p>
        </w:tc>
        <w:tc>
          <w:tcPr>
            <w:tcW w:w="1849" w:type="dxa"/>
            <w:tcBorders>
              <w:top w:val="nil"/>
              <w:bottom w:val="single" w:sz="4" w:space="0" w:color="auto"/>
            </w:tcBorders>
          </w:tcPr>
          <w:p w14:paraId="2610A022" w14:textId="77777777" w:rsidR="009B34D8" w:rsidRPr="00F95B02" w:rsidRDefault="009B34D8" w:rsidP="009B34D8">
            <w:pPr>
              <w:pStyle w:val="TAC"/>
            </w:pPr>
          </w:p>
        </w:tc>
        <w:tc>
          <w:tcPr>
            <w:tcW w:w="1701" w:type="dxa"/>
            <w:vAlign w:val="center"/>
          </w:tcPr>
          <w:p w14:paraId="66DC0500" w14:textId="77777777" w:rsidR="009B34D8" w:rsidRPr="00F95B02" w:rsidRDefault="009B34D8" w:rsidP="009B34D8">
            <w:pPr>
              <w:pStyle w:val="TAC"/>
            </w:pPr>
            <w:r w:rsidRPr="00F95B02">
              <w:rPr>
                <w:rFonts w:cs="Arial"/>
                <w:lang w:eastAsia="zh-CN"/>
              </w:rPr>
              <w:t>Additional DM-RS</w:t>
            </w:r>
          </w:p>
        </w:tc>
        <w:tc>
          <w:tcPr>
            <w:tcW w:w="1982" w:type="dxa"/>
          </w:tcPr>
          <w:p w14:paraId="21B8CA3C" w14:textId="1269B665" w:rsidR="009B34D8" w:rsidRPr="00F95B02" w:rsidRDefault="009B34D8" w:rsidP="009B34D8">
            <w:pPr>
              <w:pStyle w:val="TAC"/>
              <w:rPr>
                <w:rFonts w:cs="Arial"/>
                <w:lang w:eastAsia="zh-CN"/>
              </w:rPr>
            </w:pPr>
            <w:r>
              <w:rPr>
                <w:rFonts w:cs="Arial"/>
                <w:lang w:eastAsia="zh-CN"/>
              </w:rPr>
              <w:t>[-2.6]</w:t>
            </w:r>
          </w:p>
        </w:tc>
      </w:tr>
      <w:tr w:rsidR="009B34D8" w:rsidRPr="00F95B02" w14:paraId="411EBAEE" w14:textId="77777777" w:rsidTr="009B44D0">
        <w:trPr>
          <w:cantSplit/>
          <w:jc w:val="center"/>
        </w:trPr>
        <w:tc>
          <w:tcPr>
            <w:tcW w:w="1134" w:type="dxa"/>
            <w:tcBorders>
              <w:top w:val="nil"/>
              <w:bottom w:val="nil"/>
            </w:tcBorders>
          </w:tcPr>
          <w:p w14:paraId="4C9BBADF" w14:textId="77777777" w:rsidR="009B34D8" w:rsidRPr="00F95B02" w:rsidRDefault="009B34D8" w:rsidP="009B34D8">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9B34D8" w:rsidRPr="00F95B02" w:rsidRDefault="009B34D8" w:rsidP="009B34D8">
            <w:pPr>
              <w:pStyle w:val="TAC"/>
              <w:rPr>
                <w:lang w:eastAsia="zh-CN"/>
              </w:rPr>
            </w:pPr>
            <w:r>
              <w:rPr>
                <w:lang w:eastAsia="zh-CN"/>
              </w:rPr>
              <w:t>2</w:t>
            </w:r>
          </w:p>
        </w:tc>
        <w:tc>
          <w:tcPr>
            <w:tcW w:w="845" w:type="dxa"/>
            <w:tcBorders>
              <w:top w:val="single" w:sz="4" w:space="0" w:color="auto"/>
              <w:bottom w:val="nil"/>
            </w:tcBorders>
          </w:tcPr>
          <w:p w14:paraId="3C74C8D6" w14:textId="77777777" w:rsidR="009B34D8" w:rsidRPr="00F95B02" w:rsidRDefault="009B34D8" w:rsidP="009B34D8">
            <w:pPr>
              <w:pStyle w:val="TAC"/>
            </w:pPr>
            <w:r w:rsidRPr="00F95B02">
              <w:rPr>
                <w:rFonts w:cs="Arial"/>
              </w:rPr>
              <w:t>Normal</w:t>
            </w:r>
          </w:p>
        </w:tc>
        <w:tc>
          <w:tcPr>
            <w:tcW w:w="1849" w:type="dxa"/>
            <w:tcBorders>
              <w:top w:val="single" w:sz="4" w:space="0" w:color="auto"/>
              <w:bottom w:val="nil"/>
            </w:tcBorders>
          </w:tcPr>
          <w:p w14:paraId="674983D8"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9B34D8" w:rsidRPr="00F95B02" w:rsidRDefault="009B34D8" w:rsidP="009B34D8">
            <w:pPr>
              <w:pStyle w:val="TAC"/>
              <w:rPr>
                <w:rFonts w:cs="Arial"/>
                <w:lang w:eastAsia="zh-CN"/>
              </w:rPr>
            </w:pPr>
            <w:r w:rsidRPr="00F95B02">
              <w:rPr>
                <w:rFonts w:cs="Arial"/>
                <w:lang w:eastAsia="zh-CN"/>
              </w:rPr>
              <w:t>No additional DM-RS</w:t>
            </w:r>
          </w:p>
        </w:tc>
        <w:tc>
          <w:tcPr>
            <w:tcW w:w="1982" w:type="dxa"/>
          </w:tcPr>
          <w:p w14:paraId="4FF690D2" w14:textId="0664E67F" w:rsidR="009B34D8" w:rsidRDefault="009B34D8" w:rsidP="009B34D8">
            <w:pPr>
              <w:pStyle w:val="TAC"/>
              <w:rPr>
                <w:rFonts w:cs="Arial"/>
                <w:lang w:eastAsia="zh-CN"/>
              </w:rPr>
            </w:pPr>
            <w:r>
              <w:rPr>
                <w:rFonts w:cs="Arial"/>
                <w:lang w:eastAsia="zh-CN"/>
              </w:rPr>
              <w:t>[1.9]</w:t>
            </w:r>
          </w:p>
        </w:tc>
      </w:tr>
      <w:tr w:rsidR="009B34D8" w:rsidRPr="00F95B02" w14:paraId="68CD1270" w14:textId="77777777" w:rsidTr="009B44D0">
        <w:trPr>
          <w:cantSplit/>
          <w:jc w:val="center"/>
        </w:trPr>
        <w:tc>
          <w:tcPr>
            <w:tcW w:w="1134" w:type="dxa"/>
            <w:tcBorders>
              <w:top w:val="nil"/>
              <w:bottom w:val="single" w:sz="4" w:space="0" w:color="auto"/>
            </w:tcBorders>
          </w:tcPr>
          <w:p w14:paraId="52F612DA" w14:textId="77777777" w:rsidR="009B34D8" w:rsidRPr="00F95B02" w:rsidRDefault="009B34D8" w:rsidP="009B34D8">
            <w:pPr>
              <w:pStyle w:val="TAC"/>
              <w:rPr>
                <w:lang w:eastAsia="zh-CN"/>
              </w:rPr>
            </w:pPr>
          </w:p>
        </w:tc>
        <w:tc>
          <w:tcPr>
            <w:tcW w:w="1417" w:type="dxa"/>
            <w:tcBorders>
              <w:top w:val="nil"/>
              <w:bottom w:val="single" w:sz="4" w:space="0" w:color="auto"/>
            </w:tcBorders>
          </w:tcPr>
          <w:p w14:paraId="453E1F98" w14:textId="77777777" w:rsidR="009B34D8" w:rsidRPr="00F95B02" w:rsidRDefault="009B34D8" w:rsidP="009B34D8">
            <w:pPr>
              <w:pStyle w:val="TAC"/>
              <w:rPr>
                <w:lang w:eastAsia="zh-CN"/>
              </w:rPr>
            </w:pPr>
          </w:p>
        </w:tc>
        <w:tc>
          <w:tcPr>
            <w:tcW w:w="845" w:type="dxa"/>
            <w:tcBorders>
              <w:top w:val="nil"/>
              <w:bottom w:val="single" w:sz="4" w:space="0" w:color="auto"/>
            </w:tcBorders>
          </w:tcPr>
          <w:p w14:paraId="7B4EE15B" w14:textId="77777777" w:rsidR="009B34D8" w:rsidRPr="00F95B02" w:rsidRDefault="009B34D8" w:rsidP="009B34D8">
            <w:pPr>
              <w:pStyle w:val="TAC"/>
            </w:pPr>
          </w:p>
        </w:tc>
        <w:tc>
          <w:tcPr>
            <w:tcW w:w="1849" w:type="dxa"/>
            <w:tcBorders>
              <w:top w:val="nil"/>
              <w:bottom w:val="single" w:sz="4" w:space="0" w:color="auto"/>
            </w:tcBorders>
          </w:tcPr>
          <w:p w14:paraId="1C2869C8" w14:textId="77777777" w:rsidR="009B34D8" w:rsidRPr="00F95B02" w:rsidRDefault="009B34D8" w:rsidP="009B34D8">
            <w:pPr>
              <w:pStyle w:val="TAC"/>
            </w:pPr>
          </w:p>
        </w:tc>
        <w:tc>
          <w:tcPr>
            <w:tcW w:w="1701" w:type="dxa"/>
            <w:tcBorders>
              <w:bottom w:val="single" w:sz="4" w:space="0" w:color="auto"/>
            </w:tcBorders>
            <w:vAlign w:val="center"/>
          </w:tcPr>
          <w:p w14:paraId="556ECBBC" w14:textId="77777777" w:rsidR="009B34D8" w:rsidRPr="00F95B02" w:rsidRDefault="009B34D8" w:rsidP="009B34D8">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6D17FDFE" w:rsidR="009B34D8" w:rsidRDefault="009B34D8" w:rsidP="009B34D8">
            <w:pPr>
              <w:pStyle w:val="TAC"/>
              <w:rPr>
                <w:rFonts w:cs="Arial"/>
                <w:lang w:eastAsia="zh-CN"/>
              </w:rPr>
            </w:pPr>
            <w:r>
              <w:rPr>
                <w:rFonts w:cs="Arial"/>
                <w:lang w:eastAsia="zh-CN"/>
              </w:rPr>
              <w:t>[-2.0]</w:t>
            </w:r>
          </w:p>
        </w:tc>
      </w:tr>
    </w:tbl>
    <w:p w14:paraId="7DF526E2" w14:textId="77777777" w:rsidR="00FA740A" w:rsidRDefault="00FA740A" w:rsidP="00FA740A">
      <w:bookmarkStart w:id="7194" w:name="_Toc21127790"/>
      <w:bookmarkStart w:id="7195" w:name="_Toc29811999"/>
      <w:bookmarkStart w:id="7196" w:name="_Toc36817551"/>
      <w:bookmarkStart w:id="7197" w:name="_Toc37260474"/>
      <w:bookmarkStart w:id="7198" w:name="_Toc37267862"/>
      <w:bookmarkStart w:id="7199" w:name="_Toc44712469"/>
      <w:bookmarkStart w:id="7200" w:name="_Toc45893781"/>
      <w:bookmarkStart w:id="7201" w:name="_Toc53178487"/>
      <w:bookmarkStart w:id="7202" w:name="_Toc53178938"/>
      <w:bookmarkStart w:id="7203" w:name="_Toc61179183"/>
      <w:bookmarkStart w:id="7204" w:name="_Toc61179653"/>
      <w:bookmarkStart w:id="7205" w:name="_Toc67916955"/>
      <w:bookmarkStart w:id="7206" w:name="_Toc74663576"/>
      <w:bookmarkStart w:id="7207" w:name="_Toc82622119"/>
      <w:bookmarkStart w:id="7208" w:name="_Toc90422966"/>
      <w:bookmarkStart w:id="7209" w:name="_Toc106783168"/>
      <w:bookmarkStart w:id="7210" w:name="_Toc107312059"/>
      <w:bookmarkStart w:id="7211" w:name="_Toc107419643"/>
      <w:bookmarkStart w:id="7212" w:name="_Toc107475280"/>
      <w:bookmarkStart w:id="7213" w:name="_Toc114255873"/>
      <w:bookmarkStart w:id="7214" w:name="_Toc115186553"/>
      <w:bookmarkStart w:id="7215" w:name="_Toc123049392"/>
      <w:bookmarkStart w:id="7216" w:name="_Toc123052315"/>
      <w:bookmarkStart w:id="7217" w:name="_Toc123054784"/>
      <w:bookmarkStart w:id="7218" w:name="_Toc123717887"/>
      <w:bookmarkStart w:id="7219" w:name="_Toc124157463"/>
      <w:bookmarkStart w:id="7220" w:name="_Toc124266867"/>
      <w:bookmarkStart w:id="7221" w:name="_Toc131596225"/>
      <w:bookmarkStart w:id="7222" w:name="_Toc131741223"/>
      <w:bookmarkStart w:id="7223" w:name="_Toc131766757"/>
      <w:bookmarkStart w:id="7224" w:name="_Toc138837979"/>
      <w:bookmarkStart w:id="7225" w:name="_Toc156567801"/>
    </w:p>
    <w:p w14:paraId="40E1B838" w14:textId="77777777" w:rsidR="00FA740A" w:rsidRPr="00F95B02" w:rsidRDefault="00FA740A" w:rsidP="00FA740A">
      <w:pPr>
        <w:pStyle w:val="Heading4"/>
      </w:pPr>
      <w:bookmarkStart w:id="7226" w:name="_Toc169713896"/>
      <w:bookmarkStart w:id="7227" w:name="_Toc176445448"/>
      <w:r w:rsidRPr="00F95B02">
        <w:t>11.3.2.6</w:t>
      </w:r>
      <w:r w:rsidRPr="00F95B02">
        <w:tab/>
        <w:t>Performance requirements for PUCCH format 4</w:t>
      </w:r>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2E650999" w14:textId="77777777" w:rsidR="00FA740A" w:rsidRPr="00F95B02" w:rsidRDefault="00FA740A" w:rsidP="00FA740A">
      <w:pPr>
        <w:pStyle w:val="Heading5"/>
      </w:pPr>
      <w:bookmarkStart w:id="7228" w:name="_Toc21127791"/>
      <w:bookmarkStart w:id="7229" w:name="_Toc29812000"/>
      <w:bookmarkStart w:id="7230" w:name="_Toc36817552"/>
      <w:bookmarkStart w:id="7231" w:name="_Toc37260475"/>
      <w:bookmarkStart w:id="7232" w:name="_Toc37267863"/>
      <w:bookmarkStart w:id="7233" w:name="_Toc44712470"/>
      <w:bookmarkStart w:id="7234" w:name="_Toc45893782"/>
      <w:bookmarkStart w:id="7235" w:name="_Toc53178488"/>
      <w:bookmarkStart w:id="7236" w:name="_Toc53178939"/>
      <w:bookmarkStart w:id="7237" w:name="_Toc61179184"/>
      <w:bookmarkStart w:id="7238" w:name="_Toc61179654"/>
      <w:bookmarkStart w:id="7239" w:name="_Toc67916956"/>
      <w:bookmarkStart w:id="7240" w:name="_Toc74663577"/>
      <w:bookmarkStart w:id="7241" w:name="_Toc82622120"/>
      <w:bookmarkStart w:id="7242" w:name="_Toc90422967"/>
      <w:bookmarkStart w:id="7243" w:name="_Toc106783169"/>
      <w:bookmarkStart w:id="7244" w:name="_Toc107312060"/>
      <w:bookmarkStart w:id="7245" w:name="_Toc107419644"/>
      <w:bookmarkStart w:id="7246" w:name="_Toc107475281"/>
      <w:bookmarkStart w:id="7247" w:name="_Toc114255874"/>
      <w:bookmarkStart w:id="7248" w:name="_Toc115186554"/>
      <w:bookmarkStart w:id="7249" w:name="_Toc123049393"/>
      <w:bookmarkStart w:id="7250" w:name="_Toc123052316"/>
      <w:bookmarkStart w:id="7251" w:name="_Toc123054785"/>
      <w:bookmarkStart w:id="7252" w:name="_Toc123717888"/>
      <w:bookmarkStart w:id="7253" w:name="_Toc124157464"/>
      <w:bookmarkStart w:id="7254" w:name="_Toc124266868"/>
      <w:bookmarkStart w:id="7255" w:name="_Toc131596226"/>
      <w:bookmarkStart w:id="7256" w:name="_Toc131741224"/>
      <w:bookmarkStart w:id="7257" w:name="_Toc131766758"/>
      <w:bookmarkStart w:id="7258" w:name="_Toc138837980"/>
      <w:bookmarkStart w:id="7259" w:name="_Toc156567802"/>
      <w:bookmarkStart w:id="7260" w:name="_Toc169713897"/>
      <w:bookmarkStart w:id="7261" w:name="_Toc176445449"/>
      <w:r w:rsidRPr="00F95B02">
        <w:t>11.3.2.6.1</w:t>
      </w:r>
      <w:r w:rsidRPr="00F95B02">
        <w:tab/>
        <w:t>General</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7262" w:name="_Toc21127792"/>
      <w:bookmarkStart w:id="7263" w:name="_Toc29812001"/>
      <w:bookmarkStart w:id="7264" w:name="_Toc36817553"/>
      <w:bookmarkStart w:id="7265" w:name="_Toc37260476"/>
      <w:bookmarkStart w:id="7266" w:name="_Toc37267864"/>
      <w:bookmarkStart w:id="7267" w:name="_Toc44712471"/>
      <w:bookmarkStart w:id="7268" w:name="_Toc45893783"/>
      <w:bookmarkStart w:id="7269" w:name="_Toc53178489"/>
      <w:bookmarkStart w:id="7270" w:name="_Toc53178940"/>
      <w:bookmarkStart w:id="7271" w:name="_Toc61179185"/>
      <w:bookmarkStart w:id="7272" w:name="_Toc61179655"/>
      <w:bookmarkStart w:id="7273" w:name="_Toc67916957"/>
      <w:bookmarkStart w:id="7274" w:name="_Toc74663578"/>
      <w:bookmarkStart w:id="7275" w:name="_Toc82622121"/>
      <w:bookmarkStart w:id="7276" w:name="_Toc90422968"/>
      <w:bookmarkStart w:id="7277" w:name="_Toc106783170"/>
      <w:bookmarkStart w:id="7278" w:name="_Toc107312061"/>
      <w:bookmarkStart w:id="7279" w:name="_Toc107419645"/>
      <w:bookmarkStart w:id="7280" w:name="_Toc107475282"/>
      <w:bookmarkStart w:id="7281" w:name="_Toc114255875"/>
      <w:bookmarkStart w:id="7282" w:name="_Toc115186555"/>
      <w:bookmarkStart w:id="7283" w:name="_Toc123049394"/>
      <w:bookmarkStart w:id="7284" w:name="_Toc123052317"/>
      <w:bookmarkStart w:id="7285" w:name="_Toc123054786"/>
      <w:bookmarkStart w:id="7286" w:name="_Toc123717889"/>
      <w:bookmarkStart w:id="7287" w:name="_Toc124157465"/>
      <w:bookmarkStart w:id="7288" w:name="_Toc124266869"/>
      <w:bookmarkStart w:id="7289" w:name="_Toc131596227"/>
      <w:bookmarkStart w:id="7290" w:name="_Toc131741225"/>
      <w:bookmarkStart w:id="7291" w:name="_Toc131766759"/>
      <w:bookmarkStart w:id="7292" w:name="_Toc138837981"/>
      <w:bookmarkStart w:id="7293" w:name="_Toc156567803"/>
      <w:bookmarkStart w:id="7294" w:name="_Toc169713898"/>
      <w:bookmarkStart w:id="7295" w:name="_Toc176445450"/>
      <w:r w:rsidRPr="00F95B02">
        <w:t>11.3.2.6.2</w:t>
      </w:r>
      <w:r w:rsidRPr="00F95B02">
        <w:tab/>
        <w:t>Minimum requirements</w:t>
      </w:r>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9B34D8" w:rsidRPr="00F95B02" w14:paraId="701710C8" w14:textId="77777777" w:rsidTr="009B44D0">
        <w:trPr>
          <w:cantSplit/>
          <w:jc w:val="center"/>
        </w:trPr>
        <w:tc>
          <w:tcPr>
            <w:tcW w:w="1134" w:type="dxa"/>
            <w:tcBorders>
              <w:bottom w:val="nil"/>
            </w:tcBorders>
          </w:tcPr>
          <w:p w14:paraId="1608051B" w14:textId="77777777" w:rsidR="009B34D8" w:rsidRPr="00F95B02" w:rsidRDefault="009B34D8" w:rsidP="009B34D8">
            <w:pPr>
              <w:pStyle w:val="TAC"/>
              <w:rPr>
                <w:lang w:eastAsia="zh-CN"/>
              </w:rPr>
            </w:pPr>
          </w:p>
        </w:tc>
        <w:tc>
          <w:tcPr>
            <w:tcW w:w="1417" w:type="dxa"/>
            <w:tcBorders>
              <w:bottom w:val="nil"/>
            </w:tcBorders>
          </w:tcPr>
          <w:p w14:paraId="4CB88F9D" w14:textId="77777777" w:rsidR="009B34D8" w:rsidRPr="00F95B02" w:rsidRDefault="009B34D8" w:rsidP="009B34D8">
            <w:pPr>
              <w:pStyle w:val="TAC"/>
              <w:rPr>
                <w:lang w:eastAsia="zh-CN"/>
              </w:rPr>
            </w:pPr>
            <w:r>
              <w:rPr>
                <w:rFonts w:cs="Arial"/>
                <w:lang w:eastAsia="zh-CN"/>
              </w:rPr>
              <w:t>1</w:t>
            </w:r>
          </w:p>
        </w:tc>
        <w:tc>
          <w:tcPr>
            <w:tcW w:w="845" w:type="dxa"/>
            <w:tcBorders>
              <w:bottom w:val="nil"/>
            </w:tcBorders>
          </w:tcPr>
          <w:p w14:paraId="5F6A4A5B" w14:textId="77777777" w:rsidR="009B34D8" w:rsidRPr="00F95B02" w:rsidRDefault="009B34D8" w:rsidP="009B34D8">
            <w:pPr>
              <w:pStyle w:val="TAC"/>
            </w:pPr>
            <w:r w:rsidRPr="00F95B02">
              <w:rPr>
                <w:rFonts w:cs="Arial"/>
              </w:rPr>
              <w:t>Normal</w:t>
            </w:r>
          </w:p>
        </w:tc>
        <w:tc>
          <w:tcPr>
            <w:tcW w:w="1849" w:type="dxa"/>
            <w:tcBorders>
              <w:bottom w:val="nil"/>
            </w:tcBorders>
          </w:tcPr>
          <w:p w14:paraId="0BB37A7A"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9B34D8" w:rsidRPr="00F95B02" w:rsidRDefault="009B34D8" w:rsidP="009B34D8">
            <w:pPr>
              <w:pStyle w:val="TAC"/>
            </w:pPr>
            <w:r w:rsidRPr="00F95B02">
              <w:rPr>
                <w:rFonts w:cs="Arial"/>
                <w:lang w:eastAsia="zh-CN"/>
              </w:rPr>
              <w:t>No additional DM-RS</w:t>
            </w:r>
          </w:p>
        </w:tc>
        <w:tc>
          <w:tcPr>
            <w:tcW w:w="1982" w:type="dxa"/>
            <w:shd w:val="clear" w:color="auto" w:fill="auto"/>
          </w:tcPr>
          <w:p w14:paraId="438C1539" w14:textId="0AD25768" w:rsidR="009B34D8" w:rsidRPr="00F95B02" w:rsidRDefault="009B34D8" w:rsidP="009B34D8">
            <w:pPr>
              <w:pStyle w:val="TAC"/>
              <w:rPr>
                <w:lang w:eastAsia="zh-CN"/>
              </w:rPr>
            </w:pPr>
            <w:r>
              <w:rPr>
                <w:rFonts w:cs="Arial"/>
                <w:lang w:eastAsia="zh-CN"/>
              </w:rPr>
              <w:t>TBD</w:t>
            </w:r>
          </w:p>
        </w:tc>
      </w:tr>
      <w:tr w:rsidR="009B34D8" w:rsidRPr="00F95B02" w14:paraId="53B9285B" w14:textId="77777777" w:rsidTr="009B44D0">
        <w:trPr>
          <w:cantSplit/>
          <w:jc w:val="center"/>
        </w:trPr>
        <w:tc>
          <w:tcPr>
            <w:tcW w:w="1134" w:type="dxa"/>
            <w:tcBorders>
              <w:top w:val="nil"/>
              <w:bottom w:val="nil"/>
            </w:tcBorders>
          </w:tcPr>
          <w:p w14:paraId="3FEBCA22" w14:textId="77777777" w:rsidR="009B34D8" w:rsidRPr="00F95B02" w:rsidRDefault="009B34D8" w:rsidP="009B34D8">
            <w:pPr>
              <w:pStyle w:val="TAC"/>
              <w:rPr>
                <w:lang w:eastAsia="zh-CN"/>
              </w:rPr>
            </w:pPr>
          </w:p>
        </w:tc>
        <w:tc>
          <w:tcPr>
            <w:tcW w:w="1417" w:type="dxa"/>
            <w:tcBorders>
              <w:top w:val="nil"/>
              <w:bottom w:val="single" w:sz="4" w:space="0" w:color="auto"/>
            </w:tcBorders>
          </w:tcPr>
          <w:p w14:paraId="53B64F65" w14:textId="77777777" w:rsidR="009B34D8" w:rsidRPr="00F95B02" w:rsidRDefault="009B34D8" w:rsidP="009B34D8">
            <w:pPr>
              <w:pStyle w:val="TAC"/>
              <w:rPr>
                <w:lang w:eastAsia="zh-CN"/>
              </w:rPr>
            </w:pPr>
          </w:p>
        </w:tc>
        <w:tc>
          <w:tcPr>
            <w:tcW w:w="845" w:type="dxa"/>
            <w:tcBorders>
              <w:top w:val="nil"/>
              <w:bottom w:val="single" w:sz="4" w:space="0" w:color="auto"/>
            </w:tcBorders>
          </w:tcPr>
          <w:p w14:paraId="1410B5C1" w14:textId="77777777" w:rsidR="009B34D8" w:rsidRPr="00F95B02" w:rsidRDefault="009B34D8" w:rsidP="009B34D8">
            <w:pPr>
              <w:pStyle w:val="TAC"/>
            </w:pPr>
          </w:p>
        </w:tc>
        <w:tc>
          <w:tcPr>
            <w:tcW w:w="1849" w:type="dxa"/>
            <w:tcBorders>
              <w:top w:val="nil"/>
              <w:bottom w:val="single" w:sz="4" w:space="0" w:color="auto"/>
            </w:tcBorders>
          </w:tcPr>
          <w:p w14:paraId="60195B58" w14:textId="77777777" w:rsidR="009B34D8" w:rsidRPr="00F95B02" w:rsidRDefault="009B34D8" w:rsidP="009B34D8">
            <w:pPr>
              <w:pStyle w:val="TAC"/>
            </w:pPr>
          </w:p>
        </w:tc>
        <w:tc>
          <w:tcPr>
            <w:tcW w:w="1701" w:type="dxa"/>
            <w:vAlign w:val="center"/>
          </w:tcPr>
          <w:p w14:paraId="47D21B94" w14:textId="77777777" w:rsidR="009B34D8" w:rsidRPr="00F95B02" w:rsidRDefault="009B34D8" w:rsidP="009B34D8">
            <w:pPr>
              <w:pStyle w:val="TAC"/>
            </w:pPr>
            <w:r w:rsidRPr="00F95B02">
              <w:rPr>
                <w:rFonts w:cs="Arial"/>
                <w:lang w:eastAsia="zh-CN"/>
              </w:rPr>
              <w:t>Additional DM-RS</w:t>
            </w:r>
          </w:p>
        </w:tc>
        <w:tc>
          <w:tcPr>
            <w:tcW w:w="1982" w:type="dxa"/>
          </w:tcPr>
          <w:p w14:paraId="6278EA16" w14:textId="5BF8CE1A" w:rsidR="009B34D8" w:rsidRPr="00F95B02" w:rsidRDefault="009B34D8" w:rsidP="009B34D8">
            <w:pPr>
              <w:pStyle w:val="TAC"/>
              <w:rPr>
                <w:rFonts w:cs="Arial"/>
                <w:lang w:eastAsia="zh-CN"/>
              </w:rPr>
            </w:pPr>
            <w:r>
              <w:rPr>
                <w:rFonts w:cs="Arial"/>
                <w:lang w:eastAsia="zh-CN"/>
              </w:rPr>
              <w:t>TBD</w:t>
            </w:r>
          </w:p>
        </w:tc>
      </w:tr>
      <w:tr w:rsidR="009B34D8" w:rsidRPr="00F95B02" w14:paraId="2A9AFE81" w14:textId="77777777" w:rsidTr="009B44D0">
        <w:trPr>
          <w:cantSplit/>
          <w:jc w:val="center"/>
        </w:trPr>
        <w:tc>
          <w:tcPr>
            <w:tcW w:w="1134" w:type="dxa"/>
            <w:tcBorders>
              <w:top w:val="nil"/>
              <w:bottom w:val="nil"/>
            </w:tcBorders>
          </w:tcPr>
          <w:p w14:paraId="014E0726" w14:textId="77777777" w:rsidR="009B34D8" w:rsidRPr="00F95B02" w:rsidRDefault="009B34D8" w:rsidP="009B34D8">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9B34D8" w:rsidRPr="00F95B02" w:rsidRDefault="009B34D8" w:rsidP="009B34D8">
            <w:pPr>
              <w:pStyle w:val="TAC"/>
              <w:rPr>
                <w:lang w:eastAsia="zh-CN"/>
              </w:rPr>
            </w:pPr>
            <w:r>
              <w:rPr>
                <w:lang w:eastAsia="zh-CN"/>
              </w:rPr>
              <w:t>2</w:t>
            </w:r>
          </w:p>
        </w:tc>
        <w:tc>
          <w:tcPr>
            <w:tcW w:w="845" w:type="dxa"/>
            <w:tcBorders>
              <w:top w:val="single" w:sz="4" w:space="0" w:color="auto"/>
              <w:bottom w:val="nil"/>
            </w:tcBorders>
          </w:tcPr>
          <w:p w14:paraId="078E9C2F" w14:textId="77777777" w:rsidR="009B34D8" w:rsidRPr="00F95B02" w:rsidRDefault="009B34D8" w:rsidP="009B34D8">
            <w:pPr>
              <w:pStyle w:val="TAC"/>
            </w:pPr>
            <w:r w:rsidRPr="00F95B02">
              <w:rPr>
                <w:rFonts w:cs="Arial"/>
              </w:rPr>
              <w:t>Normal</w:t>
            </w:r>
          </w:p>
        </w:tc>
        <w:tc>
          <w:tcPr>
            <w:tcW w:w="1849" w:type="dxa"/>
            <w:tcBorders>
              <w:top w:val="single" w:sz="4" w:space="0" w:color="auto"/>
              <w:bottom w:val="nil"/>
            </w:tcBorders>
          </w:tcPr>
          <w:p w14:paraId="050A75A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9B34D8" w:rsidRPr="00F95B02" w:rsidRDefault="009B34D8" w:rsidP="009B34D8">
            <w:pPr>
              <w:pStyle w:val="TAC"/>
              <w:rPr>
                <w:rFonts w:cs="Arial"/>
                <w:lang w:eastAsia="zh-CN"/>
              </w:rPr>
            </w:pPr>
            <w:r w:rsidRPr="00F95B02">
              <w:rPr>
                <w:rFonts w:cs="Arial"/>
                <w:lang w:eastAsia="zh-CN"/>
              </w:rPr>
              <w:t>No additional DM-RS</w:t>
            </w:r>
          </w:p>
        </w:tc>
        <w:tc>
          <w:tcPr>
            <w:tcW w:w="1982" w:type="dxa"/>
          </w:tcPr>
          <w:p w14:paraId="33B7BB58" w14:textId="6EBD8202" w:rsidR="009B34D8" w:rsidRDefault="009B34D8" w:rsidP="009B34D8">
            <w:pPr>
              <w:pStyle w:val="TAC"/>
              <w:rPr>
                <w:rFonts w:cs="Arial"/>
                <w:lang w:eastAsia="zh-CN"/>
              </w:rPr>
            </w:pPr>
            <w:r>
              <w:rPr>
                <w:rFonts w:cs="Arial"/>
                <w:lang w:eastAsia="zh-CN"/>
              </w:rPr>
              <w:t>TBD</w:t>
            </w:r>
          </w:p>
        </w:tc>
      </w:tr>
      <w:tr w:rsidR="009B34D8" w:rsidRPr="00F95B02" w14:paraId="70DC376E" w14:textId="77777777" w:rsidTr="009B44D0">
        <w:trPr>
          <w:cantSplit/>
          <w:jc w:val="center"/>
        </w:trPr>
        <w:tc>
          <w:tcPr>
            <w:tcW w:w="1134" w:type="dxa"/>
            <w:tcBorders>
              <w:top w:val="nil"/>
              <w:bottom w:val="single" w:sz="4" w:space="0" w:color="auto"/>
            </w:tcBorders>
          </w:tcPr>
          <w:p w14:paraId="1722650C" w14:textId="77777777" w:rsidR="009B34D8" w:rsidRPr="00F95B02" w:rsidRDefault="009B34D8" w:rsidP="009B34D8">
            <w:pPr>
              <w:pStyle w:val="TAC"/>
              <w:rPr>
                <w:lang w:eastAsia="zh-CN"/>
              </w:rPr>
            </w:pPr>
          </w:p>
        </w:tc>
        <w:tc>
          <w:tcPr>
            <w:tcW w:w="1417" w:type="dxa"/>
            <w:tcBorders>
              <w:top w:val="nil"/>
              <w:bottom w:val="single" w:sz="4" w:space="0" w:color="auto"/>
            </w:tcBorders>
          </w:tcPr>
          <w:p w14:paraId="1D8B2A18" w14:textId="77777777" w:rsidR="009B34D8" w:rsidRPr="00F95B02" w:rsidRDefault="009B34D8" w:rsidP="009B34D8">
            <w:pPr>
              <w:pStyle w:val="TAC"/>
              <w:rPr>
                <w:lang w:eastAsia="zh-CN"/>
              </w:rPr>
            </w:pPr>
          </w:p>
        </w:tc>
        <w:tc>
          <w:tcPr>
            <w:tcW w:w="845" w:type="dxa"/>
            <w:tcBorders>
              <w:top w:val="nil"/>
              <w:bottom w:val="single" w:sz="4" w:space="0" w:color="auto"/>
            </w:tcBorders>
          </w:tcPr>
          <w:p w14:paraId="7EDA9F0D" w14:textId="77777777" w:rsidR="009B34D8" w:rsidRPr="00F95B02" w:rsidRDefault="009B34D8" w:rsidP="009B34D8">
            <w:pPr>
              <w:pStyle w:val="TAC"/>
            </w:pPr>
          </w:p>
        </w:tc>
        <w:tc>
          <w:tcPr>
            <w:tcW w:w="1849" w:type="dxa"/>
            <w:tcBorders>
              <w:top w:val="nil"/>
              <w:bottom w:val="single" w:sz="4" w:space="0" w:color="auto"/>
            </w:tcBorders>
          </w:tcPr>
          <w:p w14:paraId="2414A8BD" w14:textId="77777777" w:rsidR="009B34D8" w:rsidRPr="00F95B02" w:rsidRDefault="009B34D8" w:rsidP="009B34D8">
            <w:pPr>
              <w:pStyle w:val="TAC"/>
            </w:pPr>
          </w:p>
        </w:tc>
        <w:tc>
          <w:tcPr>
            <w:tcW w:w="1701" w:type="dxa"/>
            <w:tcBorders>
              <w:bottom w:val="single" w:sz="4" w:space="0" w:color="auto"/>
            </w:tcBorders>
            <w:vAlign w:val="center"/>
          </w:tcPr>
          <w:p w14:paraId="479A2D9B" w14:textId="77777777" w:rsidR="009B34D8" w:rsidRPr="00F95B02" w:rsidRDefault="009B34D8" w:rsidP="009B34D8">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3387ADA8" w:rsidR="009B34D8" w:rsidRDefault="009B34D8" w:rsidP="009B34D8">
            <w:pPr>
              <w:pStyle w:val="TAC"/>
              <w:rPr>
                <w:rFonts w:cs="Arial"/>
                <w:lang w:eastAsia="zh-CN"/>
              </w:rPr>
            </w:pPr>
            <w:r>
              <w:rPr>
                <w:rFonts w:cs="Arial"/>
                <w:lang w:eastAsia="zh-CN"/>
              </w:rPr>
              <w:t>TBD</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7296" w:name="_Toc21127793"/>
      <w:bookmarkStart w:id="7297" w:name="_Toc29812002"/>
      <w:bookmarkStart w:id="7298" w:name="_Toc36817554"/>
      <w:bookmarkStart w:id="7299" w:name="_Toc37260477"/>
      <w:bookmarkStart w:id="7300" w:name="_Toc37267865"/>
      <w:bookmarkStart w:id="7301" w:name="_Toc44712472"/>
      <w:bookmarkStart w:id="7302" w:name="_Toc45893784"/>
      <w:bookmarkStart w:id="7303" w:name="_Toc53178490"/>
      <w:bookmarkStart w:id="7304" w:name="_Toc53178941"/>
      <w:bookmarkStart w:id="7305" w:name="_Toc61179186"/>
      <w:bookmarkStart w:id="7306" w:name="_Toc61179656"/>
      <w:bookmarkStart w:id="7307" w:name="_Toc67916958"/>
      <w:bookmarkStart w:id="7308" w:name="_Toc74663579"/>
      <w:bookmarkStart w:id="7309" w:name="_Toc104311124"/>
      <w:bookmarkStart w:id="7310" w:name="_Toc106126825"/>
      <w:bookmarkStart w:id="7311" w:name="_Toc106177138"/>
      <w:bookmarkStart w:id="7312" w:name="_Toc114242306"/>
      <w:bookmarkStart w:id="7313" w:name="_Toc123044316"/>
      <w:bookmarkStart w:id="7314" w:name="_Toc124157955"/>
      <w:bookmarkStart w:id="7315" w:name="_Toc124259878"/>
      <w:bookmarkStart w:id="7316" w:name="_Toc130584950"/>
      <w:bookmarkStart w:id="7317" w:name="_Toc137464606"/>
      <w:bookmarkStart w:id="7318" w:name="_Toc138884275"/>
      <w:bookmarkStart w:id="7319" w:name="_Toc145643476"/>
      <w:bookmarkStart w:id="7320" w:name="_Toc155472310"/>
      <w:bookmarkStart w:id="7321" w:name="_Toc155777199"/>
      <w:bookmarkStart w:id="7322" w:name="_Toc161668531"/>
      <w:bookmarkStart w:id="7323" w:name="_Toc169713899"/>
      <w:bookmarkStart w:id="7324" w:name="_Toc176445451"/>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r w:rsidRPr="00F95B02">
        <w:rPr>
          <w:noProof/>
        </w:rPr>
        <w:lastRenderedPageBreak/>
        <w:t>11.</w:t>
      </w:r>
      <w:r w:rsidRPr="00F95B02">
        <w:rPr>
          <w:rFonts w:eastAsia="DengXian"/>
          <w:noProof/>
          <w:lang w:eastAsia="zh-CN"/>
        </w:rPr>
        <w:t>4</w:t>
      </w:r>
      <w:r w:rsidRPr="00F95B02">
        <w:rPr>
          <w:noProof/>
        </w:rPr>
        <w:tab/>
        <w:t>Performance requirements for PRACH</w:t>
      </w:r>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p>
    <w:p w14:paraId="29B3F712" w14:textId="7A35728A" w:rsidR="00500CEC" w:rsidRPr="00500CEC" w:rsidRDefault="00500CEC" w:rsidP="00500CEC">
      <w:pPr>
        <w:pStyle w:val="Heading3"/>
      </w:pPr>
      <w:bookmarkStart w:id="7325" w:name="_Toc169713900"/>
      <w:bookmarkStart w:id="7326" w:name="_Toc176445452"/>
      <w:r>
        <w:rPr>
          <w:rFonts w:hint="eastAsia"/>
          <w:lang w:eastAsia="zh-CN"/>
        </w:rPr>
        <w:t>11.4.1</w:t>
      </w:r>
      <w:r>
        <w:rPr>
          <w:lang w:eastAsia="zh-CN"/>
        </w:rPr>
        <w:tab/>
      </w:r>
      <w:r>
        <w:rPr>
          <w:rFonts w:hint="eastAsia"/>
        </w:rPr>
        <w:t>Requirements for SAN type 1-O</w:t>
      </w:r>
      <w:bookmarkEnd w:id="7325"/>
      <w:bookmarkEnd w:id="7326"/>
    </w:p>
    <w:p w14:paraId="2BA1CDD4" w14:textId="2557DBAD" w:rsidR="005D74BC" w:rsidRPr="00C958DD" w:rsidRDefault="00500CEC" w:rsidP="00500CEC">
      <w:pPr>
        <w:pStyle w:val="Heading4"/>
        <w:rPr>
          <w:lang w:val="sv-FI" w:eastAsia="zh-CN"/>
        </w:rPr>
      </w:pPr>
      <w:bookmarkStart w:id="7327" w:name="_Toc21127795"/>
      <w:bookmarkStart w:id="7328" w:name="_Toc29812004"/>
      <w:bookmarkStart w:id="7329" w:name="_Toc36817556"/>
      <w:bookmarkStart w:id="7330" w:name="_Toc37260479"/>
      <w:bookmarkStart w:id="7331" w:name="_Toc37267867"/>
      <w:bookmarkStart w:id="7332" w:name="_Toc44712474"/>
      <w:bookmarkStart w:id="7333" w:name="_Toc45893786"/>
      <w:bookmarkStart w:id="7334" w:name="_Toc53178492"/>
      <w:bookmarkStart w:id="7335" w:name="_Toc53178943"/>
      <w:bookmarkStart w:id="7336" w:name="_Toc61179188"/>
      <w:bookmarkStart w:id="7337" w:name="_Toc61179658"/>
      <w:bookmarkStart w:id="7338" w:name="_Toc67916960"/>
      <w:bookmarkStart w:id="7339" w:name="_Toc74663581"/>
      <w:bookmarkStart w:id="7340" w:name="_Toc82622124"/>
      <w:bookmarkStart w:id="7341" w:name="_Toc90422971"/>
      <w:bookmarkStart w:id="7342" w:name="_Toc106783173"/>
      <w:bookmarkStart w:id="7343" w:name="_Toc107312064"/>
      <w:bookmarkStart w:id="7344" w:name="_Toc107419648"/>
      <w:bookmarkStart w:id="7345" w:name="_Toc107475285"/>
      <w:bookmarkStart w:id="7346" w:name="_Toc114255878"/>
      <w:bookmarkStart w:id="7347" w:name="_Toc115186558"/>
      <w:bookmarkStart w:id="7348" w:name="_Toc123044317"/>
      <w:bookmarkStart w:id="7349" w:name="_Toc124157956"/>
      <w:bookmarkStart w:id="7350" w:name="_Toc124259879"/>
      <w:bookmarkStart w:id="7351" w:name="_Toc130584951"/>
      <w:bookmarkStart w:id="7352" w:name="_Toc137464607"/>
      <w:bookmarkStart w:id="7353" w:name="_Toc138884276"/>
      <w:bookmarkStart w:id="7354" w:name="_Toc145643477"/>
      <w:bookmarkStart w:id="7355" w:name="_Toc155472311"/>
      <w:bookmarkStart w:id="7356" w:name="_Toc155777200"/>
      <w:bookmarkStart w:id="7357" w:name="_Toc161668532"/>
      <w:bookmarkStart w:id="7358" w:name="_Toc169713901"/>
      <w:bookmarkStart w:id="7359" w:name="_Toc176445453"/>
      <w:r w:rsidRPr="00C958DD">
        <w:t>11.4</w:t>
      </w:r>
      <w:r>
        <w:rPr>
          <w:rFonts w:hint="eastAsia"/>
          <w:lang w:eastAsia="zh-CN"/>
        </w:rPr>
        <w:t>.1</w:t>
      </w:r>
      <w:r w:rsidRPr="00C958DD">
        <w:t>.1</w:t>
      </w:r>
      <w:r w:rsidR="005D74BC" w:rsidRPr="00C958DD">
        <w:tab/>
        <w:t>PRACH False alarm probability</w:t>
      </w:r>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7360" w:name="_Toc21127796"/>
      <w:bookmarkStart w:id="7361" w:name="_Toc29812005"/>
      <w:bookmarkStart w:id="7362" w:name="_Toc36817557"/>
      <w:bookmarkStart w:id="7363" w:name="_Toc37260480"/>
      <w:bookmarkStart w:id="7364" w:name="_Toc37267868"/>
      <w:bookmarkStart w:id="7365" w:name="_Toc44712475"/>
      <w:bookmarkStart w:id="7366" w:name="_Toc45893787"/>
      <w:bookmarkStart w:id="7367" w:name="_Toc53178493"/>
      <w:bookmarkStart w:id="7368" w:name="_Toc53178944"/>
      <w:bookmarkStart w:id="7369" w:name="_Toc61179189"/>
      <w:bookmarkStart w:id="7370" w:name="_Toc61179659"/>
      <w:bookmarkStart w:id="7371" w:name="_Toc67916961"/>
      <w:bookmarkStart w:id="7372" w:name="_Toc74663582"/>
      <w:bookmarkStart w:id="7373" w:name="_Toc82622125"/>
      <w:bookmarkStart w:id="7374" w:name="_Toc90422972"/>
      <w:bookmarkStart w:id="7375" w:name="_Toc106783174"/>
      <w:bookmarkStart w:id="7376" w:name="_Toc107312065"/>
      <w:bookmarkStart w:id="7377" w:name="_Toc107419649"/>
      <w:bookmarkStart w:id="7378" w:name="_Toc107475286"/>
      <w:bookmarkStart w:id="7379" w:name="_Toc114255879"/>
      <w:bookmarkStart w:id="7380" w:name="_Toc115186559"/>
      <w:bookmarkStart w:id="7381" w:name="_Toc123044318"/>
      <w:bookmarkStart w:id="7382" w:name="_Toc124157957"/>
      <w:bookmarkStart w:id="7383" w:name="_Toc124259880"/>
      <w:bookmarkStart w:id="7384" w:name="_Toc130584952"/>
      <w:bookmarkStart w:id="7385" w:name="_Toc137464608"/>
      <w:bookmarkStart w:id="7386" w:name="_Toc138884277"/>
      <w:bookmarkStart w:id="7387" w:name="_Toc145643478"/>
      <w:bookmarkStart w:id="7388" w:name="_Toc155472312"/>
      <w:bookmarkStart w:id="7389" w:name="_Toc155777201"/>
      <w:bookmarkStart w:id="7390" w:name="_Toc161668533"/>
      <w:bookmarkStart w:id="7391" w:name="_Toc169713902"/>
      <w:bookmarkStart w:id="7392" w:name="_Toc176445454"/>
      <w:r w:rsidRPr="00C958DD">
        <w:t>11.4</w:t>
      </w:r>
      <w:r>
        <w:rPr>
          <w:rFonts w:hint="eastAsia"/>
          <w:lang w:eastAsia="zh-CN"/>
        </w:rPr>
        <w:t>.1</w:t>
      </w:r>
      <w:r w:rsidRPr="00C958DD">
        <w:t>.2</w:t>
      </w:r>
      <w:r w:rsidR="005D74BC" w:rsidRPr="00C958DD">
        <w:tab/>
        <w:t>PRACH detection requirements</w:t>
      </w:r>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7393" w:name="_Toc169713903"/>
      <w:bookmarkStart w:id="7394" w:name="_Toc176445455"/>
      <w:r>
        <w:rPr>
          <w:rFonts w:hint="eastAsia"/>
          <w:lang w:eastAsia="zh-CN"/>
        </w:rPr>
        <w:t>11.4.2</w:t>
      </w:r>
      <w:r>
        <w:rPr>
          <w:lang w:eastAsia="zh-CN"/>
        </w:rPr>
        <w:tab/>
      </w:r>
      <w:r>
        <w:rPr>
          <w:rFonts w:hint="eastAsia"/>
        </w:rPr>
        <w:t>Requirements for SAN type 2-O</w:t>
      </w:r>
      <w:bookmarkEnd w:id="7393"/>
      <w:bookmarkEnd w:id="7394"/>
    </w:p>
    <w:p w14:paraId="3DD22EFF" w14:textId="77777777" w:rsidR="00500CEC" w:rsidRDefault="00500CEC" w:rsidP="00500CEC">
      <w:pPr>
        <w:pStyle w:val="Heading4"/>
      </w:pPr>
      <w:bookmarkStart w:id="7395" w:name="_Toc169713904"/>
      <w:bookmarkStart w:id="7396" w:name="_Toc176445456"/>
      <w:r>
        <w:rPr>
          <w:rFonts w:hint="eastAsia"/>
        </w:rPr>
        <w:t>11.4.2.1</w:t>
      </w:r>
      <w:r>
        <w:tab/>
        <w:t>PRACH False alarm probability</w:t>
      </w:r>
      <w:bookmarkEnd w:id="7395"/>
      <w:bookmarkEnd w:id="7396"/>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397" w:name="_Toc169713905"/>
      <w:bookmarkStart w:id="7398" w:name="_Toc176445457"/>
      <w:r w:rsidRPr="00005B2D">
        <w:rPr>
          <w:rFonts w:eastAsia="Malgun Gothic"/>
          <w:lang w:eastAsia="zh-CN"/>
        </w:rPr>
        <w:t>11.4.2.1.1</w:t>
      </w:r>
      <w:r w:rsidRPr="00005B2D">
        <w:rPr>
          <w:rFonts w:eastAsia="Malgun Gothic"/>
          <w:lang w:eastAsia="zh-CN"/>
        </w:rPr>
        <w:tab/>
        <w:t>General</w:t>
      </w:r>
      <w:bookmarkEnd w:id="7397"/>
      <w:bookmarkEnd w:id="7398"/>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399" w:name="_Toc169713906"/>
      <w:bookmarkStart w:id="7400" w:name="_Toc176445458"/>
      <w:r w:rsidRPr="00005B2D">
        <w:rPr>
          <w:rFonts w:eastAsia="Malgun Gothic"/>
          <w:lang w:eastAsia="zh-CN"/>
        </w:rPr>
        <w:t>11.4.2.1.2</w:t>
      </w:r>
      <w:r w:rsidRPr="00005B2D">
        <w:rPr>
          <w:rFonts w:eastAsia="Malgun Gothic"/>
          <w:lang w:eastAsia="zh-CN"/>
        </w:rPr>
        <w:tab/>
        <w:t>Minimum requirement</w:t>
      </w:r>
      <w:bookmarkEnd w:id="7399"/>
      <w:bookmarkEnd w:id="7400"/>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7401" w:name="_Toc169713907"/>
      <w:bookmarkStart w:id="7402" w:name="_Toc176445459"/>
      <w:r>
        <w:rPr>
          <w:rFonts w:hint="eastAsia"/>
        </w:rPr>
        <w:t>11.4.2.2</w:t>
      </w:r>
      <w:r>
        <w:tab/>
        <w:t>PRACH detection requirements</w:t>
      </w:r>
      <w:bookmarkEnd w:id="7401"/>
      <w:bookmarkEnd w:id="7402"/>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403" w:name="_Toc169713908"/>
      <w:bookmarkStart w:id="7404" w:name="_Toc176445460"/>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7403"/>
      <w:bookmarkEnd w:id="7404"/>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7405" w:name="_Toc169713909"/>
      <w:bookmarkStart w:id="7406" w:name="_Toc176445461"/>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7405"/>
      <w:bookmarkEnd w:id="7406"/>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500CEC" w:rsidRPr="00C958DD" w14:paraId="5C0E02D9" w14:textId="77777777" w:rsidTr="009B44D0">
        <w:trPr>
          <w:cantSplit/>
          <w:jc w:val="center"/>
        </w:trPr>
        <w:tc>
          <w:tcPr>
            <w:tcW w:w="0" w:type="auto"/>
            <w:vMerge w:val="restart"/>
            <w:shd w:val="clear" w:color="auto" w:fill="auto"/>
            <w:vAlign w:val="center"/>
          </w:tcPr>
          <w:p w14:paraId="5CB43198" w14:textId="77777777" w:rsidR="00500CEC" w:rsidRPr="00C958DD" w:rsidRDefault="00500CEC" w:rsidP="009B44D0">
            <w:pPr>
              <w:pStyle w:val="TAC"/>
              <w:rPr>
                <w:lang w:eastAsia="en-GB"/>
              </w:rPr>
            </w:pPr>
            <w:r w:rsidRPr="00C958DD">
              <w:rPr>
                <w:lang w:eastAsia="en-GB"/>
              </w:rPr>
              <w:t>1</w:t>
            </w:r>
          </w:p>
        </w:tc>
        <w:tc>
          <w:tcPr>
            <w:tcW w:w="0" w:type="auto"/>
            <w:shd w:val="clear" w:color="auto" w:fill="auto"/>
            <w:vAlign w:val="center"/>
          </w:tcPr>
          <w:p w14:paraId="07DF6A17" w14:textId="77777777" w:rsidR="00500CEC" w:rsidRPr="00C958DD" w:rsidRDefault="00500CEC" w:rsidP="009B44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500CEC" w:rsidRPr="00C958DD" w:rsidRDefault="00500CEC" w:rsidP="009B44D0">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500CEC" w:rsidRPr="00C958DD" w:rsidRDefault="00500CEC" w:rsidP="009B44D0">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77777777" w:rsidR="00500CEC" w:rsidRPr="00C958DD" w:rsidRDefault="00500CEC" w:rsidP="009B44D0">
            <w:pPr>
              <w:pStyle w:val="TAC"/>
              <w:rPr>
                <w:lang w:eastAsia="zh-CN"/>
              </w:rPr>
            </w:pPr>
            <w:r>
              <w:rPr>
                <w:rFonts w:eastAsia="DengXian" w:hint="eastAsia"/>
                <w:lang w:eastAsia="zh-CN"/>
              </w:rPr>
              <w:t>[-6.3]</w:t>
            </w:r>
          </w:p>
        </w:tc>
        <w:tc>
          <w:tcPr>
            <w:tcW w:w="0" w:type="auto"/>
            <w:vAlign w:val="center"/>
          </w:tcPr>
          <w:p w14:paraId="45189B63" w14:textId="77777777" w:rsidR="00500CEC" w:rsidRPr="00C958DD" w:rsidRDefault="00500CEC" w:rsidP="009B44D0">
            <w:pPr>
              <w:pStyle w:val="TAC"/>
              <w:rPr>
                <w:lang w:eastAsia="zh-CN"/>
              </w:rPr>
            </w:pPr>
            <w:r>
              <w:rPr>
                <w:rFonts w:eastAsia="DengXian" w:hint="eastAsia"/>
                <w:lang w:eastAsia="zh-CN"/>
              </w:rPr>
              <w:t>[-3.3]</w:t>
            </w:r>
          </w:p>
        </w:tc>
      </w:tr>
      <w:tr w:rsidR="00500CEC" w:rsidRPr="00C958DD" w14:paraId="614C8A0A" w14:textId="77777777" w:rsidTr="009B44D0">
        <w:trPr>
          <w:cantSplit/>
          <w:jc w:val="center"/>
        </w:trPr>
        <w:tc>
          <w:tcPr>
            <w:tcW w:w="0" w:type="auto"/>
            <w:vMerge/>
            <w:shd w:val="clear" w:color="auto" w:fill="auto"/>
            <w:vAlign w:val="center"/>
          </w:tcPr>
          <w:p w14:paraId="20902F87" w14:textId="77777777" w:rsidR="00500CEC" w:rsidRPr="00C958DD" w:rsidRDefault="00500CEC" w:rsidP="009B44D0">
            <w:pPr>
              <w:pStyle w:val="TAC"/>
              <w:rPr>
                <w:lang w:eastAsia="en-GB"/>
              </w:rPr>
            </w:pPr>
          </w:p>
        </w:tc>
        <w:tc>
          <w:tcPr>
            <w:tcW w:w="0" w:type="auto"/>
            <w:shd w:val="clear" w:color="auto" w:fill="auto"/>
            <w:vAlign w:val="center"/>
          </w:tcPr>
          <w:p w14:paraId="567C08B6" w14:textId="77777777" w:rsidR="00500CEC" w:rsidRPr="00C958DD" w:rsidRDefault="00500CEC" w:rsidP="009B44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500CEC" w:rsidRPr="00C958DD" w:rsidRDefault="00500CEC" w:rsidP="009B44D0">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500CEC" w:rsidRPr="00C958DD" w:rsidRDefault="00500CEC" w:rsidP="009B44D0">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77777777" w:rsidR="00500CEC" w:rsidRPr="00C958DD" w:rsidRDefault="00500CEC" w:rsidP="009B44D0">
            <w:pPr>
              <w:pStyle w:val="TAC"/>
              <w:rPr>
                <w:lang w:eastAsia="zh-CN"/>
              </w:rPr>
            </w:pPr>
            <w:r>
              <w:rPr>
                <w:rFonts w:eastAsia="DengXian" w:hint="eastAsia"/>
                <w:lang w:eastAsia="zh-CN"/>
              </w:rPr>
              <w:t>[-11.9]</w:t>
            </w:r>
          </w:p>
        </w:tc>
        <w:tc>
          <w:tcPr>
            <w:tcW w:w="0" w:type="auto"/>
            <w:vAlign w:val="center"/>
          </w:tcPr>
          <w:p w14:paraId="07A1B294" w14:textId="77777777" w:rsidR="00500CEC" w:rsidRPr="00C958DD" w:rsidRDefault="00500CEC" w:rsidP="009B44D0">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7407" w:name="startOfAnnexes"/>
      <w:bookmarkStart w:id="7408" w:name="_Toc104311125"/>
      <w:bookmarkStart w:id="7409" w:name="_Toc106126826"/>
      <w:bookmarkStart w:id="7410" w:name="_Toc106177139"/>
      <w:bookmarkStart w:id="7411" w:name="_Toc114242307"/>
      <w:bookmarkStart w:id="7412" w:name="_Toc123044319"/>
      <w:bookmarkStart w:id="7413" w:name="_Toc124157958"/>
      <w:bookmarkStart w:id="7414" w:name="_Toc124259881"/>
      <w:bookmarkStart w:id="7415" w:name="_Toc130584953"/>
      <w:bookmarkStart w:id="7416" w:name="_Toc137464609"/>
      <w:bookmarkStart w:id="7417" w:name="_Toc138884278"/>
      <w:bookmarkStart w:id="7418" w:name="_Toc145643479"/>
      <w:bookmarkStart w:id="7419" w:name="_Toc155472313"/>
      <w:bookmarkStart w:id="7420" w:name="_Toc155777202"/>
      <w:bookmarkStart w:id="7421" w:name="_Toc161668534"/>
      <w:bookmarkStart w:id="7422" w:name="_Toc169713910"/>
      <w:bookmarkStart w:id="7423" w:name="_Toc176445462"/>
      <w:bookmarkEnd w:id="7407"/>
      <w:r w:rsidRPr="004D3578">
        <w:lastRenderedPageBreak/>
        <w:t xml:space="preserve">Annex </w:t>
      </w:r>
      <w:r>
        <w:t>A</w:t>
      </w:r>
      <w:r w:rsidRPr="004D3578">
        <w:t xml:space="preserve"> (normative):</w:t>
      </w:r>
      <w:r w:rsidR="00080512" w:rsidRPr="004D3578">
        <w:br/>
      </w:r>
      <w:r w:rsidR="00624CE1">
        <w:t>Reference measurement channels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p>
    <w:p w14:paraId="396842BE" w14:textId="69E47AC8" w:rsidR="008D0B52" w:rsidRPr="001176AB" w:rsidRDefault="008D0B52" w:rsidP="008D0B52">
      <w:pPr>
        <w:pStyle w:val="Heading1"/>
      </w:pPr>
      <w:bookmarkStart w:id="7424" w:name="_Toc21127805"/>
      <w:bookmarkStart w:id="7425" w:name="_Toc29812014"/>
      <w:bookmarkStart w:id="7426" w:name="_Toc36817566"/>
      <w:bookmarkStart w:id="7427" w:name="_Toc37260489"/>
      <w:bookmarkStart w:id="7428" w:name="_Toc37267877"/>
      <w:bookmarkStart w:id="7429" w:name="_Toc44712484"/>
      <w:bookmarkStart w:id="7430" w:name="_Toc45893796"/>
      <w:bookmarkStart w:id="7431" w:name="_Toc53178502"/>
      <w:bookmarkStart w:id="7432" w:name="_Toc53178953"/>
      <w:bookmarkStart w:id="7433" w:name="_Toc61179198"/>
      <w:bookmarkStart w:id="7434" w:name="_Toc61179668"/>
      <w:bookmarkStart w:id="7435" w:name="_Toc67916970"/>
      <w:bookmarkStart w:id="7436" w:name="_Toc74663591"/>
      <w:bookmarkStart w:id="7437" w:name="_Toc82622134"/>
      <w:bookmarkStart w:id="7438" w:name="_Toc90422981"/>
      <w:bookmarkStart w:id="7439" w:name="_Toc104311126"/>
      <w:bookmarkStart w:id="7440" w:name="_Toc106126827"/>
      <w:bookmarkStart w:id="7441" w:name="_Toc106177140"/>
      <w:bookmarkStart w:id="7442" w:name="_Toc114242308"/>
      <w:bookmarkStart w:id="7443" w:name="_Toc123044320"/>
      <w:bookmarkStart w:id="7444" w:name="_Toc124157959"/>
      <w:bookmarkStart w:id="7445" w:name="_Toc124259882"/>
      <w:bookmarkStart w:id="7446" w:name="_Toc130584954"/>
      <w:bookmarkStart w:id="7447" w:name="_Toc137464610"/>
      <w:bookmarkStart w:id="7448" w:name="_Toc138884279"/>
      <w:bookmarkStart w:id="7449" w:name="_Toc145643480"/>
      <w:bookmarkStart w:id="7450" w:name="_Toc155472314"/>
      <w:bookmarkStart w:id="7451" w:name="_Toc155777203"/>
      <w:bookmarkStart w:id="7452" w:name="_Toc161668535"/>
      <w:bookmarkStart w:id="7453" w:name="_Toc169713911"/>
      <w:bookmarkStart w:id="7454" w:name="_Toc176445463"/>
      <w:r w:rsidRPr="005C4058">
        <w:t>A.1</w:t>
      </w:r>
      <w:r w:rsidRPr="005C4058">
        <w:tab/>
      </w:r>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7454"/>
    </w:p>
    <w:p w14:paraId="6FD54657" w14:textId="6F2CFC43" w:rsidR="008D0B52" w:rsidRPr="001176AB" w:rsidRDefault="0004179E" w:rsidP="008D0B52">
      <w:bookmarkStart w:id="7455" w:name="OLE_LINK15"/>
      <w:bookmarkStart w:id="7456"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7455"/>
      <w:bookmarkEnd w:id="7456"/>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3965A6" w:rsidRPr="001176AB" w14:paraId="0752C6F7" w14:textId="77777777" w:rsidTr="008E2975">
        <w:trPr>
          <w:cantSplit/>
          <w:jc w:val="center"/>
        </w:trPr>
        <w:tc>
          <w:tcPr>
            <w:tcW w:w="0" w:type="auto"/>
          </w:tcPr>
          <w:p w14:paraId="409F0226" w14:textId="77777777" w:rsidR="003965A6" w:rsidRPr="001176AB" w:rsidRDefault="003965A6" w:rsidP="003965A6">
            <w:pPr>
              <w:pStyle w:val="TAH"/>
              <w:rPr>
                <w:rFonts w:cs="Arial"/>
              </w:rPr>
            </w:pPr>
            <w:bookmarkStart w:id="7457" w:name="OLE_LINK11"/>
            <w:bookmarkStart w:id="7458" w:name="OLE_LINK12"/>
            <w:bookmarkStart w:id="7459" w:name="OLE_LINK13"/>
            <w:r w:rsidRPr="001176AB">
              <w:rPr>
                <w:rFonts w:cs="Arial"/>
              </w:rPr>
              <w:t>Reference channel</w:t>
            </w:r>
          </w:p>
        </w:tc>
        <w:tc>
          <w:tcPr>
            <w:tcW w:w="0" w:type="auto"/>
          </w:tcPr>
          <w:p w14:paraId="2F2232EA" w14:textId="5C6A5995" w:rsidR="003965A6" w:rsidRPr="001176AB" w:rsidRDefault="003965A6" w:rsidP="003965A6">
            <w:pPr>
              <w:pStyle w:val="TAH"/>
              <w:rPr>
                <w:rFonts w:cs="Arial"/>
              </w:rPr>
            </w:pPr>
            <w:bookmarkStart w:id="7460" w:name="OLE_LINK32"/>
            <w:bookmarkStart w:id="7461" w:name="OLE_LINK33"/>
            <w:bookmarkStart w:id="7462" w:name="OLE_LINK34"/>
            <w:bookmarkStart w:id="7463" w:name="OLE_LINK40"/>
            <w:bookmarkStart w:id="7464" w:name="OLE_LINK41"/>
            <w:bookmarkStart w:id="7465" w:name="OLE_LINK42"/>
            <w:bookmarkStart w:id="7466" w:name="OLE_LINK43"/>
            <w:r w:rsidRPr="001176AB">
              <w:rPr>
                <w:rFonts w:cs="Arial"/>
                <w:lang w:eastAsia="zh-CN"/>
              </w:rPr>
              <w:t>G-FR1-</w:t>
            </w:r>
            <w:r>
              <w:rPr>
                <w:rFonts w:cs="Arial"/>
                <w:lang w:eastAsia="zh-CN"/>
              </w:rPr>
              <w:t>NTN-</w:t>
            </w:r>
            <w:r w:rsidRPr="001176AB">
              <w:rPr>
                <w:rFonts w:cs="Arial"/>
                <w:lang w:eastAsia="zh-CN"/>
              </w:rPr>
              <w:t>A1-1</w:t>
            </w:r>
            <w:bookmarkEnd w:id="7460"/>
            <w:bookmarkEnd w:id="7461"/>
            <w:bookmarkEnd w:id="7462"/>
            <w:bookmarkEnd w:id="7463"/>
            <w:bookmarkEnd w:id="7464"/>
            <w:bookmarkEnd w:id="7465"/>
            <w:bookmarkEnd w:id="7466"/>
          </w:p>
        </w:tc>
        <w:tc>
          <w:tcPr>
            <w:tcW w:w="0" w:type="auto"/>
          </w:tcPr>
          <w:p w14:paraId="4E07FCF2" w14:textId="2AB0EC32"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2DDFB973"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2281ABAD"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20847010"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0CE1A2F4" w:rsidR="003965A6" w:rsidRPr="001176AB" w:rsidRDefault="003965A6" w:rsidP="003965A6">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5CD9AAAC" w:rsidR="003965A6" w:rsidRPr="001176AB" w:rsidRDefault="003965A6" w:rsidP="003965A6">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23E514D8" w:rsidR="003965A6" w:rsidRPr="001176AB" w:rsidRDefault="003965A6" w:rsidP="003965A6">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66CAEA2B" w:rsidR="003965A6" w:rsidRPr="001176AB" w:rsidRDefault="003965A6" w:rsidP="003965A6">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7467" w:name="OLE_LINK19"/>
            <w:r w:rsidRPr="001176AB">
              <w:rPr>
                <w:rFonts w:cs="Arial"/>
                <w:lang w:eastAsia="zh-CN"/>
              </w:rPr>
              <w:t>1</w:t>
            </w:r>
            <w:bookmarkEnd w:id="7467"/>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7468"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457"/>
      <w:bookmarkEnd w:id="7458"/>
      <w:bookmarkEnd w:id="7459"/>
      <w:bookmarkEnd w:id="7468"/>
    </w:tbl>
    <w:p w14:paraId="68C0848A" w14:textId="77777777" w:rsidR="008D0B52" w:rsidRDefault="008D0B52" w:rsidP="008D0B52">
      <w:pPr>
        <w:rPr>
          <w:highlight w:val="yellow"/>
          <w:lang w:eastAsia="zh-CN"/>
        </w:rPr>
      </w:pPr>
    </w:p>
    <w:p w14:paraId="350C425B" w14:textId="77777777" w:rsidR="009B34D8" w:rsidRDefault="009B34D8" w:rsidP="009B34D8">
      <w:pPr>
        <w:pStyle w:val="TH"/>
        <w:rPr>
          <w:highlight w:val="yellow"/>
        </w:rPr>
      </w:pPr>
      <w:r>
        <w:lastRenderedPageBreak/>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7469" w:name="_Toc21127806"/>
      <w:bookmarkStart w:id="7470" w:name="_Toc29812015"/>
      <w:bookmarkStart w:id="7471" w:name="_Toc36817567"/>
      <w:bookmarkStart w:id="7472" w:name="_Toc37260490"/>
      <w:bookmarkStart w:id="7473" w:name="_Toc37267878"/>
      <w:bookmarkStart w:id="7474" w:name="_Toc44712485"/>
      <w:bookmarkStart w:id="7475" w:name="_Toc45893797"/>
      <w:bookmarkStart w:id="7476" w:name="_Toc53178503"/>
      <w:bookmarkStart w:id="7477" w:name="_Toc53178954"/>
      <w:bookmarkStart w:id="7478" w:name="_Toc61179199"/>
      <w:bookmarkStart w:id="7479" w:name="_Toc61179669"/>
      <w:bookmarkStart w:id="7480" w:name="_Toc67916971"/>
      <w:bookmarkStart w:id="7481" w:name="_Toc74663592"/>
      <w:bookmarkStart w:id="7482" w:name="_Toc82622135"/>
      <w:bookmarkStart w:id="7483" w:name="_Toc90422982"/>
      <w:bookmarkStart w:id="7484" w:name="_Toc104311127"/>
      <w:bookmarkStart w:id="7485" w:name="_Toc106126828"/>
      <w:bookmarkStart w:id="7486" w:name="_Toc106177141"/>
      <w:bookmarkStart w:id="7487" w:name="_Toc114242309"/>
      <w:bookmarkStart w:id="7488" w:name="_Toc123044321"/>
      <w:bookmarkStart w:id="7489" w:name="_Toc124157960"/>
      <w:bookmarkStart w:id="7490" w:name="_Toc124259883"/>
      <w:bookmarkStart w:id="7491" w:name="_Toc130584955"/>
      <w:bookmarkStart w:id="7492" w:name="_Toc137464611"/>
      <w:bookmarkStart w:id="7493" w:name="_Toc138884280"/>
      <w:bookmarkStart w:id="7494" w:name="_Toc145643481"/>
      <w:bookmarkStart w:id="7495" w:name="_Toc155472315"/>
      <w:bookmarkStart w:id="7496" w:name="_Toc155777204"/>
      <w:bookmarkStart w:id="7497" w:name="_Toc161668536"/>
      <w:bookmarkStart w:id="7498" w:name="_Toc169713912"/>
      <w:bookmarkStart w:id="7499" w:name="_Toc176445464"/>
      <w:r w:rsidRPr="001176AB">
        <w:t>A.2</w:t>
      </w:r>
      <w:r w:rsidRPr="001176AB">
        <w:tab/>
        <w:t>Fixed Reference Channels for dynamic range (16QAM, R=2/3)</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7500" w:name="OLE_LINK104"/>
            <w:bookmarkStart w:id="7501" w:name="OLE_LINK105"/>
            <w:r w:rsidRPr="00B37968">
              <w:rPr>
                <w:rFonts w:cs="Arial"/>
                <w:lang w:eastAsia="zh-CN"/>
              </w:rPr>
              <w:t xml:space="preserve">slot </w:t>
            </w:r>
            <w:bookmarkEnd w:id="7500"/>
            <w:bookmarkEnd w:id="7501"/>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7502" w:name="_Hlk498674609"/>
            <w:bookmarkStart w:id="7503"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7502"/>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750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7504"/>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7503"/>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7505" w:name="_Toc104311128"/>
      <w:bookmarkStart w:id="7506" w:name="_Toc106126829"/>
      <w:bookmarkStart w:id="7507" w:name="_Toc106177142"/>
      <w:bookmarkStart w:id="7508" w:name="_Toc114242310"/>
      <w:bookmarkStart w:id="7509" w:name="_Toc123044322"/>
      <w:bookmarkStart w:id="7510" w:name="_Toc124157961"/>
      <w:bookmarkStart w:id="7511" w:name="_Toc124259884"/>
      <w:bookmarkStart w:id="7512" w:name="_Toc130584956"/>
      <w:bookmarkStart w:id="7513" w:name="_Toc137464612"/>
      <w:bookmarkStart w:id="7514" w:name="_Toc138884281"/>
      <w:bookmarkStart w:id="7515" w:name="_Toc145643482"/>
      <w:bookmarkStart w:id="7516" w:name="_Toc155472316"/>
      <w:bookmarkStart w:id="7517" w:name="_Toc155777205"/>
      <w:bookmarkStart w:id="7518" w:name="_Toc161668537"/>
      <w:bookmarkStart w:id="7519" w:name="_Toc169713913"/>
      <w:bookmarkStart w:id="7520" w:name="_Toc176445465"/>
      <w:r>
        <w:t>A.3</w:t>
      </w:r>
      <w:r w:rsidRPr="001176AB">
        <w:tab/>
      </w:r>
      <w:bookmarkEnd w:id="7505"/>
      <w:bookmarkEnd w:id="7506"/>
      <w:bookmarkEnd w:id="7507"/>
      <w:bookmarkEnd w:id="7508"/>
      <w:r w:rsidR="005D74BC" w:rsidRPr="00114CB6">
        <w:rPr>
          <w:rFonts w:eastAsia="DengXian"/>
        </w:rPr>
        <w:t>Fixed Reference Channels for performance requirements (QPSK, R=308/1024)</w:t>
      </w:r>
      <w:bookmarkEnd w:id="7509"/>
      <w:bookmarkEnd w:id="7510"/>
      <w:bookmarkEnd w:id="7511"/>
      <w:bookmarkEnd w:id="7512"/>
      <w:bookmarkEnd w:id="7513"/>
      <w:bookmarkEnd w:id="7514"/>
      <w:bookmarkEnd w:id="7515"/>
      <w:bookmarkEnd w:id="7516"/>
      <w:bookmarkEnd w:id="7517"/>
      <w:bookmarkEnd w:id="7518"/>
      <w:bookmarkEnd w:id="7519"/>
      <w:bookmarkEnd w:id="7520"/>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lastRenderedPageBreak/>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2C5C459B" w:rsidR="00BB0AB0" w:rsidRPr="009B61FE" w:rsidRDefault="00BB0AB0" w:rsidP="00BB0AB0">
            <w:pPr>
              <w:pStyle w:val="TAH"/>
            </w:pPr>
            <w:r w:rsidRPr="001234B7">
              <w:rPr>
                <w:lang w:eastAsia="zh-CN"/>
              </w:rPr>
              <w:t>G-FR1-</w:t>
            </w:r>
            <w:r>
              <w:rPr>
                <w:lang w:eastAsia="zh-CN"/>
              </w:rPr>
              <w:t>NTN-</w:t>
            </w:r>
            <w:r w:rsidRPr="001234B7">
              <w:rPr>
                <w:lang w:eastAsia="zh-CN"/>
              </w:rPr>
              <w:t>A3-1</w:t>
            </w:r>
          </w:p>
        </w:tc>
        <w:tc>
          <w:tcPr>
            <w:tcW w:w="1355" w:type="dxa"/>
          </w:tcPr>
          <w:p w14:paraId="05709365" w14:textId="3F63C1AB" w:rsidR="00BB0AB0" w:rsidRPr="00563E41" w:rsidRDefault="00BB0AB0" w:rsidP="00BB0AB0">
            <w:pPr>
              <w:pStyle w:val="TAH"/>
            </w:pPr>
            <w:r w:rsidRPr="00970F3A">
              <w:rPr>
                <w:lang w:eastAsia="zh-CN"/>
              </w:rPr>
              <w:t>G-FR1-</w:t>
            </w:r>
            <w:r>
              <w:rPr>
                <w:lang w:eastAsia="zh-CN"/>
              </w:rPr>
              <w:t>NTN-</w:t>
            </w:r>
            <w:r w:rsidRPr="00970F3A">
              <w:rPr>
                <w:lang w:eastAsia="zh-CN"/>
              </w:rPr>
              <w:t>A3-2</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7521" w:name="_Toc123044323"/>
      <w:bookmarkStart w:id="7522" w:name="_Toc124157962"/>
      <w:bookmarkStart w:id="7523" w:name="_Toc124259885"/>
      <w:bookmarkStart w:id="7524" w:name="_Toc130584957"/>
      <w:bookmarkStart w:id="7525" w:name="_Toc137464613"/>
      <w:bookmarkStart w:id="7526" w:name="_Toc138884282"/>
      <w:bookmarkStart w:id="7527" w:name="_Toc145643483"/>
      <w:bookmarkStart w:id="7528" w:name="_Toc155472317"/>
      <w:bookmarkStart w:id="7529" w:name="_Toc155777206"/>
      <w:bookmarkStart w:id="7530" w:name="_Toc161668538"/>
      <w:bookmarkStart w:id="7531" w:name="_Toc169713914"/>
      <w:bookmarkStart w:id="7532" w:name="_Toc176445466"/>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7521"/>
      <w:bookmarkEnd w:id="7522"/>
      <w:bookmarkEnd w:id="7523"/>
      <w:bookmarkEnd w:id="7524"/>
      <w:bookmarkEnd w:id="7525"/>
      <w:bookmarkEnd w:id="7526"/>
      <w:bookmarkEnd w:id="7527"/>
      <w:bookmarkEnd w:id="7528"/>
      <w:bookmarkEnd w:id="7529"/>
      <w:bookmarkEnd w:id="7530"/>
      <w:bookmarkEnd w:id="7531"/>
      <w:bookmarkEnd w:id="7532"/>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lastRenderedPageBreak/>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7533" w:name="_Toc101453670"/>
      <w:bookmarkStart w:id="7534" w:name="_Toc123044324"/>
      <w:bookmarkStart w:id="7535" w:name="_Toc124157963"/>
      <w:bookmarkStart w:id="7536" w:name="_Toc124259886"/>
      <w:bookmarkStart w:id="7537" w:name="_Toc130584958"/>
      <w:bookmarkStart w:id="7538" w:name="_Toc137464614"/>
      <w:bookmarkStart w:id="7539" w:name="_Toc138884283"/>
      <w:bookmarkStart w:id="7540" w:name="_Toc145643484"/>
      <w:bookmarkStart w:id="7541" w:name="_Toc155472318"/>
      <w:bookmarkStart w:id="7542" w:name="_Toc155777207"/>
      <w:bookmarkStart w:id="7543" w:name="_Toc161668539"/>
      <w:bookmarkStart w:id="7544" w:name="_Toc169713915"/>
      <w:bookmarkStart w:id="7545" w:name="_Toc176445467"/>
      <w:r w:rsidRPr="00241D94">
        <w:rPr>
          <w:rFonts w:hint="eastAsia"/>
          <w:lang w:eastAsia="zh-CN"/>
        </w:rPr>
        <w:lastRenderedPageBreak/>
        <w:t>A.4</w:t>
      </w:r>
      <w:r w:rsidRPr="00241D94">
        <w:rPr>
          <w:rFonts w:hint="eastAsia"/>
          <w:lang w:eastAsia="zh-CN"/>
        </w:rPr>
        <w:tab/>
        <w:t xml:space="preserve">PRACH test </w:t>
      </w:r>
      <w:bookmarkEnd w:id="7533"/>
      <w:r w:rsidRPr="00241D94">
        <w:rPr>
          <w:lang w:eastAsia="zh-CN"/>
        </w:rPr>
        <w:t>preambles</w:t>
      </w:r>
      <w:bookmarkEnd w:id="7534"/>
      <w:bookmarkEnd w:id="7535"/>
      <w:bookmarkEnd w:id="7536"/>
      <w:bookmarkEnd w:id="7537"/>
      <w:bookmarkEnd w:id="7538"/>
      <w:bookmarkEnd w:id="7539"/>
      <w:bookmarkEnd w:id="7540"/>
      <w:bookmarkEnd w:id="7541"/>
      <w:bookmarkEnd w:id="7542"/>
      <w:bookmarkEnd w:id="7543"/>
      <w:bookmarkEnd w:id="7544"/>
      <w:bookmarkEnd w:id="7545"/>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7546" w:name="_Toc169713916"/>
      <w:bookmarkStart w:id="7547" w:name="_Toc176445468"/>
      <w:bookmarkStart w:id="7548" w:name="_Toc21127808"/>
      <w:bookmarkStart w:id="7549" w:name="_Toc29812017"/>
      <w:bookmarkStart w:id="7550" w:name="_Toc36817569"/>
      <w:bookmarkStart w:id="7551" w:name="_Toc37260492"/>
      <w:bookmarkStart w:id="7552" w:name="_Toc37267880"/>
      <w:bookmarkStart w:id="7553" w:name="_Toc44712487"/>
      <w:bookmarkStart w:id="7554" w:name="_Toc45893799"/>
      <w:bookmarkStart w:id="7555" w:name="_Toc53178505"/>
      <w:bookmarkStart w:id="7556" w:name="_Toc53178956"/>
      <w:bookmarkStart w:id="7557" w:name="_Toc61179203"/>
      <w:bookmarkStart w:id="7558" w:name="_Toc61179673"/>
      <w:bookmarkStart w:id="7559" w:name="_Toc67916975"/>
      <w:bookmarkStart w:id="7560" w:name="_Toc74663596"/>
      <w:bookmarkStart w:id="7561" w:name="_Toc82622139"/>
      <w:bookmarkStart w:id="7562" w:name="_Toc90422986"/>
      <w:bookmarkStart w:id="7563" w:name="_Toc106783188"/>
      <w:bookmarkStart w:id="7564" w:name="_Toc107312080"/>
      <w:bookmarkStart w:id="7565" w:name="_Toc107419664"/>
      <w:bookmarkStart w:id="7566" w:name="_Toc107475301"/>
      <w:bookmarkStart w:id="7567" w:name="_Toc114255894"/>
      <w:bookmarkStart w:id="7568" w:name="_Toc115186574"/>
      <w:bookmarkStart w:id="7569" w:name="_Toc123049423"/>
      <w:bookmarkStart w:id="7570" w:name="_Toc123052346"/>
      <w:bookmarkStart w:id="7571" w:name="_Toc123054815"/>
      <w:bookmarkStart w:id="7572" w:name="_Toc123717918"/>
      <w:bookmarkStart w:id="7573" w:name="_Toc124157494"/>
      <w:bookmarkStart w:id="7574" w:name="_Toc124266898"/>
      <w:bookmarkStart w:id="7575" w:name="_Toc131596257"/>
      <w:bookmarkStart w:id="7576" w:name="_Toc131741255"/>
      <w:bookmarkStart w:id="7577" w:name="_Toc131766789"/>
      <w:bookmarkStart w:id="7578" w:name="_Toc138838011"/>
      <w:bookmarkStart w:id="7579" w:name="_Toc156567833"/>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7546"/>
      <w:bookmarkEnd w:id="7547"/>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lastRenderedPageBreak/>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7580" w:name="_Toc169713917"/>
      <w:bookmarkStart w:id="7581" w:name="_Toc176445469"/>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7580"/>
      <w:bookmarkEnd w:id="7581"/>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7582" w:name="_Toc104311129"/>
      <w:bookmarkStart w:id="7583" w:name="_Toc106126830"/>
      <w:bookmarkStart w:id="7584" w:name="_Toc106177143"/>
      <w:bookmarkStart w:id="7585" w:name="_Toc114242311"/>
      <w:bookmarkStart w:id="7586" w:name="_Toc123044325"/>
      <w:bookmarkStart w:id="7587" w:name="_Toc124157964"/>
      <w:bookmarkStart w:id="7588" w:name="_Toc124259887"/>
      <w:bookmarkStart w:id="7589" w:name="_Toc130584959"/>
      <w:bookmarkStart w:id="7590" w:name="_Toc137464615"/>
      <w:bookmarkStart w:id="7591" w:name="_Toc138884284"/>
      <w:bookmarkStart w:id="7592" w:name="_Toc145643485"/>
      <w:bookmarkStart w:id="7593" w:name="_Toc155472319"/>
      <w:bookmarkStart w:id="7594" w:name="_Toc155777208"/>
      <w:bookmarkStart w:id="7595" w:name="_Toc161668540"/>
      <w:bookmarkStart w:id="7596" w:name="_Toc169713918"/>
      <w:bookmarkStart w:id="7597" w:name="_Toc176445470"/>
      <w:r w:rsidRPr="00047AD5">
        <w:lastRenderedPageBreak/>
        <w:t>Annex B (normative):</w:t>
      </w:r>
      <w:r w:rsidRPr="00047AD5">
        <w:br/>
        <w:t>Error Vector Magnitude (FR1</w:t>
      </w:r>
      <w:r w:rsidR="00377FD9">
        <w:t>-NTN</w:t>
      </w:r>
      <w:r w:rsidRPr="00047AD5">
        <w:t>)</w:t>
      </w:r>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p>
    <w:p w14:paraId="2B1EFC93" w14:textId="2DF412CB" w:rsidR="00FE798D" w:rsidRDefault="00FE798D" w:rsidP="00FD0493">
      <w:pPr>
        <w:pStyle w:val="Heading1"/>
        <w:numPr>
          <w:ilvl w:val="255"/>
          <w:numId w:val="0"/>
        </w:numPr>
        <w:ind w:left="1134" w:hanging="1134"/>
      </w:pPr>
      <w:bookmarkStart w:id="7598" w:name="_Toc29812021"/>
      <w:bookmarkStart w:id="7599" w:name="_Toc53178510"/>
      <w:bookmarkStart w:id="7600" w:name="_Toc67916981"/>
      <w:bookmarkStart w:id="7601" w:name="_Toc37267885"/>
      <w:bookmarkStart w:id="7602" w:name="_Toc21127812"/>
      <w:bookmarkStart w:id="7603" w:name="_Toc53178961"/>
      <w:bookmarkStart w:id="7604" w:name="_Toc61179209"/>
      <w:bookmarkStart w:id="7605" w:name="_Toc44712492"/>
      <w:bookmarkStart w:id="7606" w:name="_Toc74663602"/>
      <w:bookmarkStart w:id="7607" w:name="_Toc61179679"/>
      <w:bookmarkStart w:id="7608" w:name="_Toc82622145"/>
      <w:bookmarkStart w:id="7609" w:name="_Toc36817573"/>
      <w:bookmarkStart w:id="7610" w:name="_Toc37260497"/>
      <w:bookmarkStart w:id="7611" w:name="_Toc90422992"/>
      <w:bookmarkStart w:id="7612" w:name="_Toc45893804"/>
      <w:bookmarkStart w:id="7613" w:name="_Toc104311130"/>
      <w:bookmarkStart w:id="7614" w:name="_Toc106126831"/>
      <w:bookmarkStart w:id="7615" w:name="_Toc106177144"/>
      <w:bookmarkStart w:id="7616" w:name="_Toc114242312"/>
      <w:bookmarkStart w:id="7617" w:name="_Toc123044326"/>
      <w:bookmarkStart w:id="7618" w:name="_Toc124157965"/>
      <w:bookmarkStart w:id="7619" w:name="_Toc124259888"/>
      <w:bookmarkStart w:id="7620" w:name="_Toc130584960"/>
      <w:bookmarkStart w:id="7621" w:name="_Toc137464616"/>
      <w:bookmarkStart w:id="7622" w:name="_Toc138884285"/>
      <w:bookmarkStart w:id="7623" w:name="_Toc145643486"/>
      <w:bookmarkStart w:id="7624" w:name="_Toc155472320"/>
      <w:bookmarkStart w:id="7625" w:name="_Toc155777209"/>
      <w:bookmarkStart w:id="7626" w:name="_Toc161668541"/>
      <w:bookmarkStart w:id="7627" w:name="_Toc169713919"/>
      <w:bookmarkStart w:id="7628" w:name="_Toc176445471"/>
      <w:r>
        <w:t>B.1</w:t>
      </w:r>
      <w:r w:rsidR="00252052">
        <w:rPr>
          <w:rFonts w:eastAsia="SimSun"/>
          <w:lang w:val="en-US" w:eastAsia="zh-CN"/>
        </w:rPr>
        <w:tab/>
      </w:r>
      <w:r>
        <w:t>Reference point for measurement</w:t>
      </w:r>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pt" o:ole="">
            <v:imagedata r:id="rId34" o:title=""/>
          </v:shape>
          <o:OLEObject Type="Embed" ProgID="Word.Picture.8" ShapeID="_x0000_i1034" DrawAspect="Content" ObjectID="_1788772704"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7629" w:name="_Toc21127813"/>
      <w:bookmarkStart w:id="7630" w:name="_Toc37260498"/>
      <w:bookmarkStart w:id="7631" w:name="_Toc44712493"/>
      <w:bookmarkStart w:id="7632" w:name="_Toc29812022"/>
      <w:bookmarkStart w:id="7633" w:name="_Toc36817574"/>
      <w:bookmarkStart w:id="7634" w:name="_Toc53178962"/>
      <w:bookmarkStart w:id="7635" w:name="_Toc74663603"/>
      <w:bookmarkStart w:id="7636" w:name="_Toc37267886"/>
      <w:bookmarkStart w:id="7637" w:name="_Toc61179680"/>
      <w:bookmarkStart w:id="7638" w:name="_Toc82622146"/>
      <w:bookmarkStart w:id="7639" w:name="_Toc45893805"/>
      <w:bookmarkStart w:id="7640" w:name="_Toc53178511"/>
      <w:bookmarkStart w:id="7641" w:name="_Toc67916982"/>
      <w:bookmarkStart w:id="7642" w:name="_Toc61179210"/>
      <w:bookmarkStart w:id="7643" w:name="_Toc90422993"/>
      <w:bookmarkStart w:id="7644" w:name="_Toc104311131"/>
      <w:bookmarkStart w:id="7645" w:name="_Toc106126832"/>
      <w:bookmarkStart w:id="7646" w:name="_Toc106177145"/>
      <w:bookmarkStart w:id="7647" w:name="_Toc114242313"/>
      <w:bookmarkStart w:id="7648" w:name="_Toc123044327"/>
      <w:bookmarkStart w:id="7649" w:name="_Toc124157966"/>
      <w:bookmarkStart w:id="7650" w:name="_Toc124259889"/>
      <w:bookmarkStart w:id="7651" w:name="_Toc130584961"/>
      <w:bookmarkStart w:id="7652" w:name="_Toc137464617"/>
      <w:bookmarkStart w:id="7653" w:name="_Toc138884286"/>
      <w:bookmarkStart w:id="7654" w:name="_Toc145643487"/>
      <w:bookmarkStart w:id="7655" w:name="_Toc155472321"/>
      <w:bookmarkStart w:id="7656" w:name="_Toc155777210"/>
      <w:bookmarkStart w:id="7657" w:name="_Toc161668542"/>
      <w:bookmarkStart w:id="7658" w:name="_Toc169713920"/>
      <w:bookmarkStart w:id="7659" w:name="_Toc176445472"/>
      <w:r>
        <w:t>B.2</w:t>
      </w:r>
      <w:r>
        <w:tab/>
        <w:t>Basic unit of measurement</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5pt;height:20.5pt" o:ole="">
            <v:imagedata r:id="rId36" o:title=""/>
          </v:shape>
          <o:OLEObject Type="Embed" ProgID="Equation.3" ShapeID="_x0000_i1035" DrawAspect="Content" ObjectID="_1788772705"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1pt;height:62pt" o:ole="">
            <v:imagedata r:id="rId38" o:title=""/>
          </v:shape>
          <o:OLEObject Type="Embed" ProgID="Equation.3" ShapeID="_x0000_i1036" DrawAspect="Content" ObjectID="_1788772706"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5pt;height:15pt" o:ole="">
            <v:imagedata r:id="rId40" o:title=""/>
          </v:shape>
          <o:OLEObject Type="Embed" ProgID="Equation.3" ShapeID="_x0000_i1037" DrawAspect="Content" ObjectID="_1788772707" r:id="rId41"/>
        </w:object>
      </w:r>
      <w:r>
        <w:t xml:space="preserve">is the set of subcarriers within the </w:t>
      </w:r>
      <w:r>
        <w:rPr>
          <w:position w:val="-10"/>
        </w:rPr>
        <w:object w:dxaOrig="410" w:dyaOrig="310" w14:anchorId="19EC2227">
          <v:shape id="_x0000_i1038" type="#_x0000_t75" style="width:20.5pt;height:15pt" o:ole="">
            <v:imagedata r:id="rId42" o:title=""/>
          </v:shape>
          <o:OLEObject Type="Embed" ProgID="Equation.3" ShapeID="_x0000_i1038" DrawAspect="Content" ObjectID="_1788772708"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pt" o:ole="">
            <v:imagedata r:id="rId44" o:title=""/>
          </v:shape>
          <o:OLEObject Type="Embed" ProgID="Equation.3" ShapeID="_x0000_i1039" DrawAspect="Content" ObjectID="_1788772709"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5pt;height:15pt" o:ole="">
            <v:imagedata r:id="rId46" o:title=""/>
          </v:shape>
          <o:OLEObject Type="Embed" ProgID="Equation.3" ShapeID="_x0000_i1040" DrawAspect="Content" ObjectID="_1788772710"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7660" w:name="_Toc53178963"/>
      <w:bookmarkStart w:id="7661" w:name="_Toc21127814"/>
      <w:bookmarkStart w:id="7662" w:name="_Toc90422994"/>
      <w:bookmarkStart w:id="7663" w:name="_Toc45893806"/>
      <w:bookmarkStart w:id="7664" w:name="_Toc29812023"/>
      <w:bookmarkStart w:id="7665" w:name="_Toc37260499"/>
      <w:bookmarkStart w:id="7666" w:name="_Toc44712494"/>
      <w:bookmarkStart w:id="7667" w:name="_Toc67916983"/>
      <w:bookmarkStart w:id="7668" w:name="_Toc37267887"/>
      <w:bookmarkStart w:id="7669" w:name="_Toc61179211"/>
      <w:bookmarkStart w:id="7670" w:name="_Toc61179681"/>
      <w:bookmarkStart w:id="7671" w:name="_Toc36817575"/>
      <w:bookmarkStart w:id="7672" w:name="_Toc74663604"/>
      <w:bookmarkStart w:id="7673" w:name="_Toc82622147"/>
      <w:bookmarkStart w:id="7674" w:name="_Toc53178512"/>
      <w:bookmarkStart w:id="7675" w:name="_Toc104311132"/>
      <w:bookmarkStart w:id="7676" w:name="_Toc106126833"/>
      <w:bookmarkStart w:id="7677" w:name="_Toc106177146"/>
      <w:bookmarkStart w:id="7678" w:name="_Toc114242314"/>
      <w:bookmarkStart w:id="7679" w:name="_Toc123044328"/>
      <w:bookmarkStart w:id="7680" w:name="_Toc124157967"/>
      <w:bookmarkStart w:id="7681" w:name="_Toc124259890"/>
      <w:bookmarkStart w:id="7682" w:name="_Toc130584962"/>
      <w:bookmarkStart w:id="7683" w:name="_Toc137464618"/>
      <w:bookmarkStart w:id="7684" w:name="_Toc138884287"/>
      <w:bookmarkStart w:id="7685" w:name="_Toc145643488"/>
      <w:bookmarkStart w:id="7686" w:name="_Toc155472322"/>
      <w:bookmarkStart w:id="7687" w:name="_Toc155777211"/>
      <w:bookmarkStart w:id="7688" w:name="_Toc161668543"/>
      <w:bookmarkStart w:id="7689" w:name="_Toc169713921"/>
      <w:bookmarkStart w:id="7690" w:name="_Toc176445473"/>
      <w:r>
        <w:lastRenderedPageBreak/>
        <w:t>B.3</w:t>
      </w:r>
      <w:r>
        <w:tab/>
        <w:t>Modified signal under test</w:t>
      </w:r>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5pt" o:ole="">
            <v:imagedata r:id="rId48" o:title=""/>
          </v:shape>
          <o:OLEObject Type="Embed" ProgID="Equation.3" ShapeID="_x0000_i1041" DrawAspect="Content" ObjectID="_1788772711"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5pt;height:15pt" o:ole="">
            <v:imagedata r:id="rId50" o:title=""/>
          </v:shape>
          <o:OLEObject Type="Embed" ProgID="Equation.3" ShapeID="_x0000_i1042" DrawAspect="Content" ObjectID="_1788772712"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5pt;height:15pt" o:ole="">
            <v:imagedata r:id="rId52" o:title=""/>
          </v:shape>
          <o:OLEObject Type="Embed" ProgID="Equation.3" ShapeID="_x0000_i1043" DrawAspect="Content" ObjectID="_1788772713"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5pt;height:20.5pt" o:ole="">
            <v:imagedata r:id="rId54" o:title=""/>
          </v:shape>
          <o:OLEObject Type="Embed" ProgID="Equation.3" ShapeID="_x0000_i1044" DrawAspect="Content" ObjectID="_1788772714"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pt" o:ole="">
            <v:imagedata r:id="rId56" o:title=""/>
          </v:shape>
          <o:OLEObject Type="Embed" ProgID="Equation.3" ShapeID="_x0000_i1045" DrawAspect="Content" ObjectID="_1788772715"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pt" o:ole="">
            <v:imagedata r:id="rId58" o:title=""/>
          </v:shape>
          <o:OLEObject Type="Embed" ProgID="Equation.3" ShapeID="_x0000_i1046" DrawAspect="Content" ObjectID="_1788772716"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7691" w:name="_Toc61179212"/>
      <w:bookmarkStart w:id="7692" w:name="_Toc37267888"/>
      <w:bookmarkStart w:id="7693" w:name="_Toc53178964"/>
      <w:bookmarkStart w:id="7694" w:name="_Toc44712495"/>
      <w:bookmarkStart w:id="7695" w:name="_Toc45893807"/>
      <w:bookmarkStart w:id="7696" w:name="_Toc74663605"/>
      <w:bookmarkStart w:id="7697" w:name="_Toc90422995"/>
      <w:bookmarkStart w:id="7698" w:name="_Toc21127815"/>
      <w:bookmarkStart w:id="7699" w:name="_Toc29812024"/>
      <w:bookmarkStart w:id="7700" w:name="_Toc67916984"/>
      <w:bookmarkStart w:id="7701" w:name="_Toc36817576"/>
      <w:bookmarkStart w:id="7702" w:name="_Toc82622148"/>
      <w:bookmarkStart w:id="7703" w:name="_Toc61179682"/>
      <w:bookmarkStart w:id="7704" w:name="_Toc37260500"/>
      <w:bookmarkStart w:id="7705" w:name="_Toc53178513"/>
      <w:bookmarkStart w:id="7706" w:name="_Toc104311133"/>
      <w:bookmarkStart w:id="7707" w:name="_Toc106126834"/>
      <w:bookmarkStart w:id="7708" w:name="_Toc106177147"/>
      <w:bookmarkStart w:id="7709" w:name="_Toc114242315"/>
      <w:bookmarkStart w:id="7710" w:name="_Toc123044329"/>
      <w:bookmarkStart w:id="7711" w:name="_Toc124157968"/>
      <w:bookmarkStart w:id="7712" w:name="_Toc124259891"/>
      <w:bookmarkStart w:id="7713" w:name="_Toc130584963"/>
      <w:bookmarkStart w:id="7714" w:name="_Toc137464619"/>
      <w:bookmarkStart w:id="7715" w:name="_Toc138884288"/>
      <w:bookmarkStart w:id="7716" w:name="_Toc145643489"/>
      <w:bookmarkStart w:id="7717" w:name="_Toc155472323"/>
      <w:bookmarkStart w:id="7718" w:name="_Toc155777212"/>
      <w:bookmarkStart w:id="7719" w:name="_Toc161668544"/>
      <w:bookmarkStart w:id="7720" w:name="_Toc169713922"/>
      <w:bookmarkStart w:id="7721" w:name="_Toc176445474"/>
      <w:r>
        <w:t>B.4</w:t>
      </w:r>
      <w:r>
        <w:tab/>
        <w:t>Estimation of frequency offset</w:t>
      </w:r>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5pt;height:20.5pt" o:ole="">
            <v:imagedata r:id="rId54" o:title=""/>
          </v:shape>
          <o:OLEObject Type="Embed" ProgID="Equation.3" ShapeID="_x0000_i1047" DrawAspect="Content" ObjectID="_1788772717" r:id="rId60"/>
        </w:object>
      </w:r>
      <w:r>
        <w:t xml:space="preserve"> shall be 1 slot.</w:t>
      </w:r>
    </w:p>
    <w:p w14:paraId="0EB7B834" w14:textId="00849F2C" w:rsidR="00FE798D" w:rsidRDefault="00FE798D" w:rsidP="00FD0493">
      <w:pPr>
        <w:pStyle w:val="Heading1"/>
        <w:numPr>
          <w:ilvl w:val="255"/>
          <w:numId w:val="0"/>
        </w:numPr>
        <w:ind w:left="1134" w:hanging="1134"/>
      </w:pPr>
      <w:bookmarkStart w:id="7722" w:name="_Toc61179683"/>
      <w:bookmarkStart w:id="7723" w:name="_Toc45893808"/>
      <w:bookmarkStart w:id="7724" w:name="_Toc67916985"/>
      <w:bookmarkStart w:id="7725" w:name="_Toc37260501"/>
      <w:bookmarkStart w:id="7726" w:name="_Toc29812025"/>
      <w:bookmarkStart w:id="7727" w:name="_Toc74663606"/>
      <w:bookmarkStart w:id="7728" w:name="_Toc82622149"/>
      <w:bookmarkStart w:id="7729" w:name="_Toc21127816"/>
      <w:bookmarkStart w:id="7730" w:name="_Toc61179213"/>
      <w:bookmarkStart w:id="7731" w:name="_Toc53178965"/>
      <w:bookmarkStart w:id="7732" w:name="_Toc36817577"/>
      <w:bookmarkStart w:id="7733" w:name="_Toc90422996"/>
      <w:bookmarkStart w:id="7734" w:name="_Toc44712496"/>
      <w:bookmarkStart w:id="7735" w:name="_Toc53178514"/>
      <w:bookmarkStart w:id="7736" w:name="_Toc37267889"/>
      <w:bookmarkStart w:id="7737" w:name="_Toc104311134"/>
      <w:bookmarkStart w:id="7738" w:name="_Toc106126835"/>
      <w:bookmarkStart w:id="7739" w:name="_Toc106177148"/>
      <w:bookmarkStart w:id="7740" w:name="_Toc114242316"/>
      <w:bookmarkStart w:id="7741" w:name="_Toc123044330"/>
      <w:bookmarkStart w:id="7742" w:name="_Toc124157969"/>
      <w:bookmarkStart w:id="7743" w:name="_Toc124259892"/>
      <w:bookmarkStart w:id="7744" w:name="_Toc130584964"/>
      <w:bookmarkStart w:id="7745" w:name="_Toc137464620"/>
      <w:bookmarkStart w:id="7746" w:name="_Toc138884289"/>
      <w:bookmarkStart w:id="7747" w:name="_Toc145643490"/>
      <w:bookmarkStart w:id="7748" w:name="_Toc155472324"/>
      <w:bookmarkStart w:id="7749" w:name="_Toc155777213"/>
      <w:bookmarkStart w:id="7750" w:name="_Toc161668545"/>
      <w:bookmarkStart w:id="7751" w:name="_Toc169713923"/>
      <w:bookmarkStart w:id="7752" w:name="_Toc176445475"/>
      <w:r>
        <w:t>B.5</w:t>
      </w:r>
      <w:r>
        <w:tab/>
        <w:t>Estimation of time offset</w:t>
      </w:r>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p>
    <w:p w14:paraId="3922492E" w14:textId="77777777" w:rsidR="00FE798D" w:rsidRDefault="00FE798D" w:rsidP="00FD0493">
      <w:pPr>
        <w:pStyle w:val="Heading2"/>
        <w:numPr>
          <w:ilvl w:val="255"/>
          <w:numId w:val="0"/>
        </w:numPr>
        <w:ind w:left="1134" w:hanging="1134"/>
      </w:pPr>
      <w:bookmarkStart w:id="7753" w:name="_Toc82622150"/>
      <w:bookmarkStart w:id="7754" w:name="_Toc74663607"/>
      <w:bookmarkStart w:id="7755" w:name="_Toc36817578"/>
      <w:bookmarkStart w:id="7756" w:name="_Toc45893809"/>
      <w:bookmarkStart w:id="7757" w:name="_Toc53178515"/>
      <w:bookmarkStart w:id="7758" w:name="_Toc67916986"/>
      <w:bookmarkStart w:id="7759" w:name="_Toc21127817"/>
      <w:bookmarkStart w:id="7760" w:name="_Toc37267890"/>
      <w:bookmarkStart w:id="7761" w:name="_Toc61179684"/>
      <w:bookmarkStart w:id="7762" w:name="_Toc44712497"/>
      <w:bookmarkStart w:id="7763" w:name="_Toc53178966"/>
      <w:bookmarkStart w:id="7764" w:name="_Toc61179214"/>
      <w:bookmarkStart w:id="7765" w:name="_Toc29812026"/>
      <w:bookmarkStart w:id="7766" w:name="_Toc90422997"/>
      <w:bookmarkStart w:id="7767" w:name="_Toc37260502"/>
      <w:bookmarkStart w:id="7768" w:name="_Toc104311135"/>
      <w:bookmarkStart w:id="7769" w:name="_Toc106126836"/>
      <w:bookmarkStart w:id="7770" w:name="_Toc106177149"/>
      <w:bookmarkStart w:id="7771" w:name="_Toc114242317"/>
      <w:bookmarkStart w:id="7772" w:name="_Toc123044331"/>
      <w:bookmarkStart w:id="7773" w:name="_Toc124157970"/>
      <w:bookmarkStart w:id="7774" w:name="_Toc124259893"/>
      <w:bookmarkStart w:id="7775" w:name="_Toc130584965"/>
      <w:bookmarkStart w:id="7776" w:name="_Toc137464621"/>
      <w:bookmarkStart w:id="7777" w:name="_Toc138884290"/>
      <w:bookmarkStart w:id="7778" w:name="_Toc145643491"/>
      <w:bookmarkStart w:id="7779" w:name="_Toc155472325"/>
      <w:bookmarkStart w:id="7780" w:name="_Toc155777214"/>
      <w:bookmarkStart w:id="7781" w:name="_Toc161668546"/>
      <w:bookmarkStart w:id="7782" w:name="_Toc169713924"/>
      <w:bookmarkStart w:id="7783" w:name="_Toc176445476"/>
      <w:r>
        <w:t>B.5.1</w:t>
      </w:r>
      <w:r>
        <w:tab/>
        <w:t>General</w:t>
      </w:r>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5pt;height:15pt" o:ole="">
            <v:imagedata r:id="rId52" o:title=""/>
          </v:shape>
          <o:OLEObject Type="Embed" ProgID="Equation.3" ShapeID="_x0000_i1048" DrawAspect="Content" ObjectID="_1788772718"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5pt;height:15pt" o:ole="">
            <v:imagedata r:id="rId62" o:title=""/>
          </v:shape>
          <o:OLEObject Type="Embed" ProgID="Equation.3" ShapeID="_x0000_i1049" DrawAspect="Content" ObjectID="_1788772719"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5pt;height:15pt" o:ole="">
            <v:imagedata r:id="rId62" o:title=""/>
          </v:shape>
          <o:OLEObject Type="Embed" ProgID="Equation.3" ShapeID="_x0000_i1050" DrawAspect="Content" ObjectID="_1788772720"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5pt;height:15pt" o:ole="">
            <v:imagedata r:id="rId65" o:title=""/>
          </v:shape>
          <o:OLEObject Type="Embed" ProgID="Equation.3" ShapeID="_x0000_i1051" DrawAspect="Content" ObjectID="_1788772721"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5pt" o:ole="">
            <v:imagedata r:id="rId67" o:title=""/>
          </v:shape>
          <o:OLEObject Type="Embed" ProgID="Equation.3" ShapeID="_x0000_i1052" DrawAspect="Content" ObjectID="_1788772722" r:id="rId68"/>
        </w:object>
      </w:r>
      <w:r>
        <w:t xml:space="preserve"> and</w:t>
      </w:r>
    </w:p>
    <w:p w14:paraId="53F148A1" w14:textId="77777777" w:rsidR="00FE798D" w:rsidRDefault="00FE798D" w:rsidP="00FE798D">
      <w:r>
        <w:rPr>
          <w:position w:val="-28"/>
        </w:rPr>
        <w:object w:dxaOrig="1650" w:dyaOrig="720" w14:anchorId="60FBB7EA">
          <v:shape id="_x0000_i1053" type="#_x0000_t75" style="width:83pt;height:36.5pt" o:ole="">
            <v:imagedata r:id="rId69" o:title=""/>
          </v:shape>
          <o:OLEObject Type="Embed" ProgID="Equation.3" ShapeID="_x0000_i1053" DrawAspect="Content" ObjectID="_1788772723" r:id="rId70"/>
        </w:object>
      </w:r>
      <w:r>
        <w:t xml:space="preserve"> where </w:t>
      </w:r>
      <w:r>
        <w:rPr>
          <w:position w:val="-6"/>
        </w:rPr>
        <w:object w:dxaOrig="620" w:dyaOrig="310" w14:anchorId="33CB8911">
          <v:shape id="_x0000_i1054" type="#_x0000_t75" style="width:31pt;height:15pt" o:ole="">
            <v:imagedata r:id="rId71" o:title=""/>
          </v:shape>
          <o:OLEObject Type="Embed" ProgID="Equation.3" ShapeID="_x0000_i1054" DrawAspect="Content" ObjectID="_1788772724" r:id="rId72"/>
        </w:object>
      </w:r>
      <w:r>
        <w:t xml:space="preserve"> if </w:t>
      </w:r>
      <w:r>
        <w:rPr>
          <w:i/>
        </w:rPr>
        <w:t>W</w:t>
      </w:r>
      <w:r>
        <w:t xml:space="preserve"> is odd and </w:t>
      </w:r>
      <w:r>
        <w:rPr>
          <w:position w:val="-6"/>
        </w:rPr>
        <w:object w:dxaOrig="620" w:dyaOrig="310" w14:anchorId="225621BA">
          <v:shape id="_x0000_i1055" type="#_x0000_t75" style="width:31pt;height:15pt" o:ole="">
            <v:imagedata r:id="rId73" o:title=""/>
          </v:shape>
          <o:OLEObject Type="Embed" ProgID="Equation.3" ShapeID="_x0000_i1055" DrawAspect="Content" ObjectID="_1788772725"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7784" w:name="_Toc36817579"/>
      <w:bookmarkStart w:id="7785" w:name="_Toc44712498"/>
      <w:bookmarkStart w:id="7786" w:name="_Toc61179215"/>
      <w:bookmarkStart w:id="7787" w:name="_Toc53178516"/>
      <w:bookmarkStart w:id="7788" w:name="_Toc53178967"/>
      <w:bookmarkStart w:id="7789" w:name="_Toc21127818"/>
      <w:bookmarkStart w:id="7790" w:name="_Toc61179685"/>
      <w:bookmarkStart w:id="7791" w:name="_Toc90422998"/>
      <w:bookmarkStart w:id="7792" w:name="_Toc37260503"/>
      <w:bookmarkStart w:id="7793" w:name="_Toc45893810"/>
      <w:bookmarkStart w:id="7794" w:name="_Toc74663608"/>
      <w:bookmarkStart w:id="7795" w:name="_Toc29812027"/>
      <w:bookmarkStart w:id="7796" w:name="_Toc37267891"/>
      <w:bookmarkStart w:id="7797" w:name="_Toc67916987"/>
      <w:bookmarkStart w:id="7798" w:name="_Toc82622151"/>
      <w:bookmarkStart w:id="7799" w:name="_Toc104311136"/>
      <w:bookmarkStart w:id="7800" w:name="_Toc106126837"/>
      <w:bookmarkStart w:id="7801" w:name="_Toc106177150"/>
      <w:bookmarkStart w:id="7802" w:name="_Toc114242318"/>
      <w:bookmarkStart w:id="7803" w:name="_Toc123044332"/>
      <w:bookmarkStart w:id="7804" w:name="_Toc124157971"/>
      <w:bookmarkStart w:id="7805" w:name="_Toc124259894"/>
      <w:bookmarkStart w:id="7806" w:name="_Toc130584966"/>
      <w:bookmarkStart w:id="7807" w:name="_Toc137464622"/>
      <w:bookmarkStart w:id="7808" w:name="_Toc138884291"/>
      <w:bookmarkStart w:id="7809" w:name="_Toc145643492"/>
      <w:bookmarkStart w:id="7810" w:name="_Toc155472326"/>
      <w:bookmarkStart w:id="7811" w:name="_Toc155777215"/>
      <w:bookmarkStart w:id="7812" w:name="_Toc161668547"/>
      <w:bookmarkStart w:id="7813" w:name="_Toc169713925"/>
      <w:bookmarkStart w:id="7814" w:name="_Toc176445477"/>
      <w:r>
        <w:lastRenderedPageBreak/>
        <w:t>B.5.2</w:t>
      </w:r>
      <w:r>
        <w:tab/>
        <w:t>Window length</w:t>
      </w:r>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70C3C84C" w14:textId="77777777" w:rsidR="00FE798D" w:rsidRDefault="00FE798D" w:rsidP="00FE798D">
      <w:bookmarkStart w:id="7815"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7816" w:name="_Toc53178517"/>
      <w:bookmarkStart w:id="7817" w:name="_Toc36817580"/>
      <w:bookmarkStart w:id="7818" w:name="_Toc44712499"/>
      <w:bookmarkStart w:id="7819" w:name="_Toc61179216"/>
      <w:bookmarkStart w:id="7820" w:name="_Toc82622152"/>
      <w:bookmarkStart w:id="7821" w:name="_Toc45893811"/>
      <w:bookmarkStart w:id="7822" w:name="_Toc90422999"/>
      <w:bookmarkStart w:id="7823" w:name="_Toc37267892"/>
      <w:bookmarkStart w:id="7824" w:name="_Toc61179686"/>
      <w:bookmarkStart w:id="7825" w:name="_Toc67916988"/>
      <w:bookmarkStart w:id="7826" w:name="_Toc53178968"/>
      <w:bookmarkStart w:id="7827" w:name="_Toc37260504"/>
      <w:bookmarkStart w:id="7828" w:name="_Toc21127819"/>
      <w:bookmarkStart w:id="7829" w:name="_Toc74663609"/>
      <w:bookmarkStart w:id="7830" w:name="_Toc29812028"/>
      <w:bookmarkStart w:id="7831" w:name="_Toc104311137"/>
      <w:bookmarkStart w:id="7832" w:name="_Toc106126838"/>
      <w:bookmarkStart w:id="7833" w:name="_Toc106177151"/>
      <w:bookmarkStart w:id="7834" w:name="_Toc114242319"/>
      <w:bookmarkStart w:id="7835" w:name="_Toc123044333"/>
      <w:bookmarkStart w:id="7836" w:name="_Toc124157972"/>
      <w:bookmarkStart w:id="7837" w:name="_Toc124259895"/>
      <w:bookmarkStart w:id="7838" w:name="_Toc130584967"/>
      <w:bookmarkStart w:id="7839" w:name="_Toc137464623"/>
      <w:bookmarkStart w:id="7840" w:name="_Toc138884292"/>
      <w:bookmarkStart w:id="7841" w:name="_Toc145643493"/>
      <w:bookmarkStart w:id="7842" w:name="_Toc155472327"/>
      <w:bookmarkStart w:id="7843" w:name="_Toc155777216"/>
      <w:bookmarkStart w:id="7844" w:name="_Toc161668548"/>
      <w:bookmarkStart w:id="7845" w:name="_Toc169713926"/>
      <w:bookmarkStart w:id="7846" w:name="_Toc176445478"/>
      <w:bookmarkEnd w:id="7815"/>
      <w:r>
        <w:t>B.6</w:t>
      </w:r>
      <w:r>
        <w:tab/>
        <w:t>Estimation of TX chain amplitude and frequency response parameters</w:t>
      </w:r>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3.5pt;height:5in" o:ole="">
            <v:imagedata r:id="rId89" o:title=""/>
          </v:shape>
          <o:OLEObject Type="Embed" ProgID="Word.Picture.8" ShapeID="_x0000_i1056" DrawAspect="Content" ObjectID="_1788772726"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7847" w:name="_Toc21127820"/>
      <w:bookmarkStart w:id="7848" w:name="_Toc61179217"/>
      <w:bookmarkStart w:id="7849" w:name="_Toc90423000"/>
      <w:bookmarkStart w:id="7850" w:name="_Toc45893812"/>
      <w:bookmarkStart w:id="7851" w:name="_Toc44712500"/>
      <w:bookmarkStart w:id="7852" w:name="_Toc36817581"/>
      <w:bookmarkStart w:id="7853" w:name="_Toc37260505"/>
      <w:bookmarkStart w:id="7854" w:name="_Toc29812029"/>
      <w:bookmarkStart w:id="7855" w:name="_Toc82622153"/>
      <w:bookmarkStart w:id="7856" w:name="_Toc53178969"/>
      <w:bookmarkStart w:id="7857" w:name="_Toc67916989"/>
      <w:bookmarkStart w:id="7858" w:name="_Toc37267893"/>
      <w:bookmarkStart w:id="7859" w:name="_Toc53178518"/>
      <w:bookmarkStart w:id="7860" w:name="_Toc61179687"/>
      <w:bookmarkStart w:id="7861" w:name="_Toc74663610"/>
      <w:bookmarkStart w:id="7862" w:name="_Toc104311138"/>
      <w:bookmarkStart w:id="7863" w:name="_Toc106126839"/>
      <w:bookmarkStart w:id="7864" w:name="_Toc106177152"/>
      <w:bookmarkStart w:id="7865" w:name="_Toc114242320"/>
      <w:bookmarkStart w:id="7866" w:name="_Toc123044334"/>
      <w:bookmarkStart w:id="7867" w:name="_Toc124157973"/>
      <w:bookmarkStart w:id="7868" w:name="_Toc124259896"/>
      <w:bookmarkStart w:id="7869" w:name="_Toc130584968"/>
      <w:bookmarkStart w:id="7870" w:name="_Toc137464624"/>
      <w:bookmarkStart w:id="7871" w:name="_Toc138884293"/>
      <w:bookmarkStart w:id="7872" w:name="_Toc145643494"/>
      <w:bookmarkStart w:id="7873" w:name="_Toc155472328"/>
      <w:bookmarkStart w:id="7874" w:name="_Toc155777217"/>
      <w:bookmarkStart w:id="7875" w:name="_Toc161668549"/>
      <w:bookmarkStart w:id="7876" w:name="_Toc169713927"/>
      <w:bookmarkStart w:id="7877" w:name="_Toc176445479"/>
      <w:r>
        <w:rPr>
          <w:lang w:eastAsia="en-CA"/>
        </w:rPr>
        <w:t>B.7</w:t>
      </w:r>
      <w:r>
        <w:rPr>
          <w:lang w:eastAsia="en-CA"/>
        </w:rPr>
        <w:tab/>
        <w:t>Averaged EVM</w:t>
      </w:r>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7878" w:name="_Toc104311139"/>
      <w:bookmarkStart w:id="7879" w:name="_Toc106126840"/>
      <w:bookmarkStart w:id="7880" w:name="_Toc106177153"/>
      <w:bookmarkStart w:id="7881" w:name="_Toc114242321"/>
      <w:bookmarkStart w:id="7882" w:name="_Toc123044335"/>
      <w:bookmarkStart w:id="7883" w:name="_Toc124157974"/>
      <w:bookmarkStart w:id="7884" w:name="_Toc124259897"/>
      <w:bookmarkStart w:id="7885" w:name="_Toc130584969"/>
      <w:bookmarkStart w:id="7886" w:name="_Toc137464625"/>
      <w:bookmarkStart w:id="7887" w:name="_Toc138884294"/>
      <w:bookmarkStart w:id="7888" w:name="_Toc145643495"/>
      <w:bookmarkStart w:id="7889" w:name="_Toc155472329"/>
      <w:bookmarkStart w:id="7890" w:name="_Toc155777218"/>
      <w:bookmarkStart w:id="7891" w:name="_Toc161668550"/>
      <w:bookmarkStart w:id="7892" w:name="_Toc169713928"/>
      <w:bookmarkStart w:id="7893" w:name="_Toc176445480"/>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7894" w:name="_Toc21127837"/>
      <w:bookmarkStart w:id="7895" w:name="_Toc29812046"/>
      <w:bookmarkStart w:id="7896" w:name="_Toc36817598"/>
      <w:bookmarkStart w:id="7897" w:name="_Toc37260522"/>
      <w:bookmarkStart w:id="7898" w:name="_Toc37267910"/>
      <w:bookmarkStart w:id="7899" w:name="_Toc44712517"/>
      <w:bookmarkStart w:id="7900" w:name="_Toc45893829"/>
      <w:bookmarkStart w:id="7901" w:name="_Toc53178535"/>
      <w:bookmarkStart w:id="7902" w:name="_Toc53178986"/>
      <w:bookmarkStart w:id="7903" w:name="_Toc61179234"/>
      <w:bookmarkStart w:id="7904" w:name="_Toc61179704"/>
      <w:bookmarkStart w:id="7905" w:name="_Toc67917006"/>
      <w:bookmarkStart w:id="7906" w:name="_Toc74663627"/>
      <w:bookmarkStart w:id="7907" w:name="_Toc82622170"/>
      <w:bookmarkStart w:id="7908" w:name="_Toc90423017"/>
      <w:bookmarkStart w:id="7909" w:name="_Toc106783221"/>
      <w:bookmarkStart w:id="7910" w:name="_Toc107312113"/>
      <w:bookmarkStart w:id="7911" w:name="_Toc107419697"/>
      <w:bookmarkStart w:id="7912" w:name="_Toc107475334"/>
      <w:bookmarkStart w:id="7913" w:name="_Toc114255927"/>
      <w:bookmarkStart w:id="7914" w:name="_Toc115186607"/>
      <w:bookmarkStart w:id="7915" w:name="_Toc123044336"/>
      <w:bookmarkStart w:id="7916" w:name="_Toc124157975"/>
      <w:bookmarkStart w:id="7917" w:name="_Toc124259898"/>
      <w:bookmarkStart w:id="7918" w:name="_Toc130584970"/>
      <w:bookmarkStart w:id="7919" w:name="_Toc137464626"/>
      <w:bookmarkStart w:id="7920" w:name="_Toc138884295"/>
      <w:bookmarkStart w:id="7921" w:name="_Toc145643496"/>
      <w:bookmarkStart w:id="7922" w:name="_Toc155472330"/>
      <w:bookmarkStart w:id="7923" w:name="_Toc155777219"/>
      <w:bookmarkStart w:id="7924" w:name="_Toc161668551"/>
      <w:bookmarkStart w:id="7925" w:name="_Toc169713929"/>
      <w:bookmarkStart w:id="7926" w:name="_Toc176445481"/>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p>
    <w:p w14:paraId="268F13F3" w14:textId="77777777" w:rsidR="005D74BC" w:rsidRPr="009C5E3E" w:rsidRDefault="005D74BC" w:rsidP="005D74BC">
      <w:pPr>
        <w:pStyle w:val="Heading1"/>
        <w:rPr>
          <w:lang w:val="fr-FR"/>
        </w:rPr>
      </w:pPr>
      <w:bookmarkStart w:id="7927" w:name="_Toc21127838"/>
      <w:bookmarkStart w:id="7928" w:name="_Toc29812047"/>
      <w:bookmarkStart w:id="7929" w:name="_Toc36817599"/>
      <w:bookmarkStart w:id="7930" w:name="_Toc37260523"/>
      <w:bookmarkStart w:id="7931" w:name="_Toc37267911"/>
      <w:bookmarkStart w:id="7932" w:name="_Toc44712518"/>
      <w:bookmarkStart w:id="7933" w:name="_Toc45893830"/>
      <w:bookmarkStart w:id="7934" w:name="_Toc53178536"/>
      <w:bookmarkStart w:id="7935" w:name="_Toc53178987"/>
      <w:bookmarkStart w:id="7936" w:name="_Toc61179235"/>
      <w:bookmarkStart w:id="7937" w:name="_Toc61179705"/>
      <w:bookmarkStart w:id="7938" w:name="_Toc67917007"/>
      <w:bookmarkStart w:id="7939" w:name="_Toc74663628"/>
      <w:bookmarkStart w:id="7940" w:name="_Toc82622171"/>
      <w:bookmarkStart w:id="7941" w:name="_Toc90423018"/>
      <w:bookmarkStart w:id="7942" w:name="_Toc106783222"/>
      <w:bookmarkStart w:id="7943" w:name="_Toc107312114"/>
      <w:bookmarkStart w:id="7944" w:name="_Toc107419698"/>
      <w:bookmarkStart w:id="7945" w:name="_Toc107475335"/>
      <w:bookmarkStart w:id="7946" w:name="_Toc114255928"/>
      <w:bookmarkStart w:id="7947" w:name="_Toc115186608"/>
      <w:bookmarkStart w:id="7948" w:name="_Toc123044337"/>
      <w:bookmarkStart w:id="7949" w:name="_Toc124157976"/>
      <w:bookmarkStart w:id="7950" w:name="_Toc124259899"/>
      <w:bookmarkStart w:id="7951" w:name="_Toc130584971"/>
      <w:bookmarkStart w:id="7952" w:name="_Toc137464627"/>
      <w:bookmarkStart w:id="7953" w:name="_Toc138884296"/>
      <w:bookmarkStart w:id="7954" w:name="_Toc145643497"/>
      <w:bookmarkStart w:id="7955" w:name="_Toc155472331"/>
      <w:bookmarkStart w:id="7956" w:name="_Toc155777220"/>
      <w:bookmarkStart w:id="7957" w:name="_Toc161668552"/>
      <w:bookmarkStart w:id="7958" w:name="_Toc169713930"/>
      <w:bookmarkStart w:id="7959" w:name="_Toc176445482"/>
      <w:r>
        <w:rPr>
          <w:lang w:val="fr-FR"/>
        </w:rPr>
        <w:t>D</w:t>
      </w:r>
      <w:r w:rsidRPr="009C5E3E">
        <w:rPr>
          <w:lang w:val="fr-FR"/>
        </w:rPr>
        <w:t>.1</w:t>
      </w:r>
      <w:r w:rsidRPr="009C5E3E">
        <w:rPr>
          <w:lang w:val="fr-FR"/>
        </w:rPr>
        <w:tab/>
        <w:t>Static propagation condition</w:t>
      </w:r>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7960" w:name="_Toc21127839"/>
      <w:bookmarkStart w:id="7961" w:name="_Toc29812048"/>
      <w:bookmarkStart w:id="7962" w:name="_Toc36817600"/>
      <w:bookmarkStart w:id="7963" w:name="_Toc37260524"/>
      <w:bookmarkStart w:id="7964" w:name="_Toc37267912"/>
      <w:bookmarkStart w:id="7965" w:name="_Toc44712519"/>
      <w:bookmarkStart w:id="7966" w:name="_Toc45893831"/>
      <w:bookmarkStart w:id="7967" w:name="_Toc53178537"/>
      <w:bookmarkStart w:id="7968" w:name="_Toc53178988"/>
      <w:bookmarkStart w:id="7969" w:name="_Toc61179236"/>
      <w:bookmarkStart w:id="7970" w:name="_Toc61179706"/>
      <w:bookmarkStart w:id="7971" w:name="_Toc67917008"/>
      <w:bookmarkStart w:id="7972" w:name="_Toc74663629"/>
      <w:bookmarkStart w:id="7973" w:name="_Toc82622172"/>
      <w:bookmarkStart w:id="7974" w:name="_Toc90423019"/>
      <w:bookmarkStart w:id="7975" w:name="_Toc106783223"/>
      <w:bookmarkStart w:id="7976" w:name="_Toc107312115"/>
      <w:bookmarkStart w:id="7977" w:name="_Toc107419699"/>
      <w:bookmarkStart w:id="7978" w:name="_Toc107475336"/>
      <w:bookmarkStart w:id="7979" w:name="_Toc114255929"/>
      <w:bookmarkStart w:id="7980" w:name="_Toc115186609"/>
      <w:bookmarkStart w:id="7981" w:name="_Toc123044338"/>
      <w:bookmarkStart w:id="7982" w:name="_Toc124157977"/>
      <w:bookmarkStart w:id="7983" w:name="_Toc124259900"/>
      <w:bookmarkStart w:id="7984" w:name="_Toc130584972"/>
      <w:bookmarkStart w:id="7985" w:name="_Toc137464628"/>
      <w:bookmarkStart w:id="7986" w:name="_Toc138884297"/>
      <w:bookmarkStart w:id="7987" w:name="_Toc145643498"/>
      <w:bookmarkStart w:id="7988" w:name="_Toc155472332"/>
      <w:bookmarkStart w:id="7989" w:name="_Toc155777221"/>
      <w:bookmarkStart w:id="7990" w:name="_Toc161668553"/>
      <w:bookmarkStart w:id="7991" w:name="_Toc169713931"/>
      <w:bookmarkStart w:id="7992" w:name="_Toc176445483"/>
      <w:r>
        <w:rPr>
          <w:lang w:eastAsia="zh-CN"/>
        </w:rPr>
        <w:t>D</w:t>
      </w:r>
      <w:r w:rsidRPr="009C5E3E">
        <w:rPr>
          <w:lang w:eastAsia="zh-CN"/>
        </w:rPr>
        <w:t>.2</w:t>
      </w:r>
      <w:r w:rsidRPr="009C5E3E">
        <w:rPr>
          <w:lang w:eastAsia="zh-CN"/>
        </w:rPr>
        <w:tab/>
        <w:t>Multi-path fading propagation conditions</w:t>
      </w:r>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7993" w:name="_Toc21127840"/>
      <w:bookmarkStart w:id="7994" w:name="_Toc29812049"/>
      <w:bookmarkStart w:id="7995" w:name="_Toc36817601"/>
      <w:bookmarkStart w:id="7996" w:name="_Toc37260525"/>
      <w:bookmarkStart w:id="7997" w:name="_Toc37267913"/>
      <w:bookmarkStart w:id="7998" w:name="_Toc44712520"/>
      <w:bookmarkStart w:id="7999" w:name="_Toc45893832"/>
      <w:bookmarkStart w:id="8000" w:name="_Toc53178538"/>
      <w:bookmarkStart w:id="8001" w:name="_Toc53178989"/>
      <w:bookmarkStart w:id="8002" w:name="_Toc61179237"/>
      <w:bookmarkStart w:id="8003" w:name="_Toc61179707"/>
      <w:bookmarkStart w:id="8004" w:name="_Toc67917009"/>
      <w:bookmarkStart w:id="8005" w:name="_Toc74663630"/>
      <w:bookmarkStart w:id="8006" w:name="_Toc82622173"/>
      <w:bookmarkStart w:id="8007" w:name="_Toc90423020"/>
      <w:bookmarkStart w:id="8008" w:name="_Toc106783224"/>
      <w:bookmarkStart w:id="8009" w:name="_Toc107312116"/>
      <w:bookmarkStart w:id="8010" w:name="_Toc107419700"/>
      <w:bookmarkStart w:id="8011" w:name="_Toc107475337"/>
      <w:bookmarkStart w:id="8012" w:name="_Toc114255930"/>
      <w:bookmarkStart w:id="8013" w:name="_Toc115186610"/>
      <w:bookmarkStart w:id="8014" w:name="_Toc123044339"/>
      <w:bookmarkStart w:id="8015" w:name="_Toc124157978"/>
      <w:bookmarkStart w:id="8016" w:name="_Toc124259901"/>
      <w:bookmarkStart w:id="8017" w:name="_Toc130584973"/>
      <w:bookmarkStart w:id="8018" w:name="_Toc137464629"/>
      <w:bookmarkStart w:id="8019" w:name="_Toc138884298"/>
      <w:bookmarkStart w:id="8020" w:name="_Toc145643499"/>
      <w:bookmarkStart w:id="8021" w:name="_Toc155472333"/>
      <w:bookmarkStart w:id="8022" w:name="_Toc155777222"/>
      <w:bookmarkStart w:id="8023" w:name="_Toc161668554"/>
      <w:bookmarkStart w:id="8024" w:name="_Toc169713932"/>
      <w:bookmarkStart w:id="8025" w:name="_Toc176445484"/>
      <w:r>
        <w:rPr>
          <w:rFonts w:hint="eastAsia"/>
          <w:lang w:eastAsia="zh-CN"/>
        </w:rPr>
        <w:t>D</w:t>
      </w:r>
      <w:r w:rsidRPr="009C5E3E">
        <w:rPr>
          <w:lang w:eastAsia="zh-CN"/>
        </w:rPr>
        <w:t>.2.1</w:t>
      </w:r>
      <w:r w:rsidRPr="009C5E3E">
        <w:rPr>
          <w:lang w:eastAsia="zh-CN"/>
        </w:rPr>
        <w:tab/>
        <w:t>Delay profiles</w:t>
      </w:r>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8026" w:name="_Toc21127841"/>
      <w:bookmarkStart w:id="8027" w:name="_Toc29812050"/>
      <w:bookmarkStart w:id="8028" w:name="_Toc36817602"/>
      <w:bookmarkStart w:id="8029" w:name="_Toc37260526"/>
      <w:bookmarkStart w:id="8030" w:name="_Toc37267914"/>
      <w:bookmarkStart w:id="8031" w:name="_Toc44712521"/>
      <w:bookmarkStart w:id="8032" w:name="_Toc45893833"/>
      <w:bookmarkStart w:id="8033" w:name="_Toc53178539"/>
      <w:bookmarkStart w:id="8034" w:name="_Toc53178990"/>
      <w:bookmarkStart w:id="8035" w:name="_Toc61179238"/>
      <w:bookmarkStart w:id="8036" w:name="_Toc61179708"/>
      <w:bookmarkStart w:id="8037" w:name="_Toc67917010"/>
      <w:bookmarkStart w:id="8038" w:name="_Toc74663631"/>
      <w:bookmarkStart w:id="8039" w:name="_Toc82622174"/>
      <w:bookmarkStart w:id="8040" w:name="_Toc90423021"/>
      <w:bookmarkStart w:id="8041" w:name="_Toc106783225"/>
      <w:bookmarkStart w:id="8042" w:name="_Toc107312117"/>
      <w:bookmarkStart w:id="8043" w:name="_Toc107419701"/>
      <w:bookmarkStart w:id="8044" w:name="_Toc107475338"/>
      <w:bookmarkStart w:id="8045" w:name="_Toc114255931"/>
      <w:bookmarkStart w:id="8046" w:name="_Toc115186611"/>
      <w:bookmarkStart w:id="8047" w:name="_Toc123044340"/>
      <w:bookmarkStart w:id="8048" w:name="_Toc124157979"/>
      <w:bookmarkStart w:id="8049" w:name="_Toc124259902"/>
      <w:bookmarkStart w:id="8050" w:name="_Toc130584974"/>
      <w:bookmarkStart w:id="8051" w:name="_Toc137464630"/>
      <w:bookmarkStart w:id="8052" w:name="_Toc138884299"/>
      <w:bookmarkStart w:id="8053" w:name="_Toc145643500"/>
      <w:bookmarkStart w:id="8054" w:name="_Toc155472334"/>
      <w:bookmarkStart w:id="8055" w:name="_Toc155777223"/>
      <w:bookmarkStart w:id="8056" w:name="_Toc161668555"/>
      <w:bookmarkStart w:id="8057" w:name="_Toc169713933"/>
      <w:bookmarkStart w:id="8058" w:name="_Toc176445485"/>
      <w:r>
        <w:rPr>
          <w:lang w:eastAsia="zh-CN"/>
        </w:rPr>
        <w:t>D</w:t>
      </w:r>
      <w:r w:rsidRPr="009C5E3E">
        <w:rPr>
          <w:lang w:eastAsia="zh-CN"/>
        </w:rPr>
        <w:t>.2.1.1</w:t>
      </w:r>
      <w:r w:rsidRPr="009C5E3E">
        <w:rPr>
          <w:lang w:eastAsia="zh-CN"/>
        </w:rPr>
        <w:tab/>
        <w:t>Delay profiles for FR1</w:t>
      </w:r>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r w:rsidR="00377FD9">
        <w:rPr>
          <w:lang w:eastAsia="zh-CN"/>
        </w:rPr>
        <w:t>-NTN</w:t>
      </w:r>
      <w:bookmarkEnd w:id="8058"/>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8059" w:name="_Toc169713934"/>
      <w:bookmarkStart w:id="8060" w:name="_Toc176445486"/>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8059"/>
      <w:bookmarkEnd w:id="8060"/>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8061" w:name="_Toc21127843"/>
      <w:bookmarkStart w:id="8062" w:name="_Toc29812052"/>
      <w:bookmarkStart w:id="8063" w:name="_Toc36817604"/>
      <w:bookmarkStart w:id="8064" w:name="_Toc37260528"/>
      <w:bookmarkStart w:id="8065" w:name="_Toc37267916"/>
      <w:bookmarkStart w:id="8066" w:name="_Toc44712523"/>
      <w:bookmarkStart w:id="8067" w:name="_Toc45893835"/>
      <w:bookmarkStart w:id="8068" w:name="_Toc53178541"/>
      <w:bookmarkStart w:id="8069" w:name="_Toc53178992"/>
      <w:bookmarkStart w:id="8070" w:name="_Toc61179240"/>
      <w:bookmarkStart w:id="8071" w:name="_Toc61179710"/>
      <w:bookmarkStart w:id="8072" w:name="_Toc67917012"/>
      <w:bookmarkStart w:id="8073" w:name="_Toc74663633"/>
      <w:bookmarkStart w:id="8074" w:name="_Toc82622176"/>
      <w:bookmarkStart w:id="8075" w:name="_Toc90423023"/>
      <w:bookmarkStart w:id="8076" w:name="_Toc106783227"/>
      <w:bookmarkStart w:id="8077" w:name="_Toc107312119"/>
      <w:bookmarkStart w:id="8078" w:name="_Toc107419703"/>
      <w:bookmarkStart w:id="8079" w:name="_Toc107475340"/>
      <w:bookmarkStart w:id="8080" w:name="_Toc114255933"/>
      <w:bookmarkStart w:id="8081" w:name="_Toc115186613"/>
      <w:bookmarkStart w:id="8082" w:name="_Toc123044341"/>
      <w:bookmarkStart w:id="8083" w:name="_Toc124157980"/>
      <w:bookmarkStart w:id="8084" w:name="_Toc124259903"/>
      <w:bookmarkStart w:id="8085" w:name="_Toc130584975"/>
      <w:bookmarkStart w:id="8086" w:name="_Toc137464631"/>
      <w:bookmarkStart w:id="8087" w:name="_Toc138884300"/>
      <w:bookmarkStart w:id="8088" w:name="_Toc145643501"/>
      <w:bookmarkStart w:id="8089" w:name="_Toc155472335"/>
      <w:bookmarkStart w:id="8090" w:name="_Toc155777224"/>
      <w:bookmarkStart w:id="8091" w:name="_Toc161668556"/>
      <w:bookmarkStart w:id="8092" w:name="_Toc169713935"/>
      <w:bookmarkStart w:id="8093" w:name="_Toc176445487"/>
      <w:r>
        <w:rPr>
          <w:lang w:eastAsia="zh-CN"/>
        </w:rPr>
        <w:lastRenderedPageBreak/>
        <w:t>D.</w:t>
      </w:r>
      <w:r w:rsidRPr="009C5E3E">
        <w:rPr>
          <w:lang w:eastAsia="zh-CN"/>
        </w:rPr>
        <w:t>2.2</w:t>
      </w:r>
      <w:r w:rsidRPr="009C5E3E">
        <w:rPr>
          <w:lang w:eastAsia="zh-CN"/>
        </w:rPr>
        <w:tab/>
        <w:t>Combinations of channel model parameters</w:t>
      </w:r>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8094" w:name="_Toc58860591"/>
      <w:bookmarkStart w:id="8095" w:name="_Toc58863095"/>
      <w:bookmarkStart w:id="8096" w:name="_Toc61183080"/>
      <w:bookmarkStart w:id="8097" w:name="_Toc66728395"/>
      <w:bookmarkStart w:id="8098" w:name="_Toc74962272"/>
      <w:bookmarkStart w:id="8099" w:name="_Toc75243182"/>
      <w:bookmarkStart w:id="8100" w:name="_Toc76545528"/>
      <w:bookmarkStart w:id="8101" w:name="_Toc82595631"/>
      <w:bookmarkStart w:id="8102" w:name="_Toc89955662"/>
      <w:bookmarkStart w:id="8103" w:name="_Toc98774090"/>
      <w:bookmarkStart w:id="8104" w:name="_Toc106201851"/>
      <w:bookmarkStart w:id="8105" w:name="_Toc120545067"/>
      <w:bookmarkStart w:id="8106" w:name="_Toc120545426"/>
      <w:bookmarkStart w:id="8107" w:name="_Toc120546056"/>
      <w:bookmarkStart w:id="8108" w:name="_Toc120606960"/>
      <w:bookmarkStart w:id="8109" w:name="_Toc120607314"/>
      <w:bookmarkStart w:id="8110" w:name="_Toc120607671"/>
      <w:bookmarkStart w:id="8111" w:name="_Toc120608034"/>
      <w:bookmarkStart w:id="8112" w:name="_Toc120608399"/>
      <w:bookmarkStart w:id="8113" w:name="_Toc120608779"/>
      <w:bookmarkStart w:id="8114" w:name="_Toc120609159"/>
      <w:bookmarkStart w:id="8115" w:name="_Toc120609550"/>
      <w:bookmarkStart w:id="8116" w:name="_Toc120609941"/>
      <w:bookmarkStart w:id="8117" w:name="_Toc120610342"/>
      <w:bookmarkStart w:id="8118" w:name="_Toc120611095"/>
      <w:bookmarkStart w:id="8119" w:name="_Toc120611504"/>
      <w:bookmarkStart w:id="8120" w:name="_Toc120611922"/>
      <w:bookmarkStart w:id="8121" w:name="_Toc120612342"/>
      <w:bookmarkStart w:id="8122" w:name="_Toc120612769"/>
      <w:bookmarkStart w:id="8123" w:name="_Toc120613198"/>
      <w:bookmarkStart w:id="8124" w:name="_Toc120613628"/>
      <w:bookmarkStart w:id="8125" w:name="_Toc120614058"/>
      <w:bookmarkStart w:id="8126" w:name="_Toc120614501"/>
      <w:bookmarkStart w:id="8127" w:name="_Toc120614960"/>
      <w:bookmarkStart w:id="8128" w:name="_Toc120615435"/>
      <w:bookmarkStart w:id="8129" w:name="_Toc120622643"/>
      <w:bookmarkStart w:id="8130" w:name="_Toc120623149"/>
      <w:bookmarkStart w:id="8131" w:name="_Toc120623787"/>
      <w:bookmarkStart w:id="8132" w:name="_Toc120624324"/>
      <w:bookmarkStart w:id="8133" w:name="_Toc120624861"/>
      <w:bookmarkStart w:id="8134" w:name="_Toc120625398"/>
      <w:bookmarkStart w:id="8135" w:name="_Toc120625935"/>
      <w:bookmarkStart w:id="8136" w:name="_Toc120626482"/>
      <w:bookmarkStart w:id="8137" w:name="_Toc120627038"/>
      <w:bookmarkStart w:id="8138" w:name="_Toc120627603"/>
      <w:bookmarkStart w:id="8139" w:name="_Toc120628179"/>
      <w:bookmarkStart w:id="8140" w:name="_Toc120628764"/>
      <w:bookmarkStart w:id="8141" w:name="_Toc120629352"/>
      <w:bookmarkStart w:id="8142" w:name="_Toc120629972"/>
      <w:bookmarkStart w:id="8143" w:name="_Toc120631503"/>
      <w:bookmarkStart w:id="8144" w:name="_Toc120632154"/>
      <w:bookmarkStart w:id="8145" w:name="_Toc120632804"/>
      <w:bookmarkStart w:id="8146" w:name="_Toc120633454"/>
      <w:bookmarkStart w:id="8147" w:name="_Toc120634104"/>
      <w:bookmarkStart w:id="8148" w:name="_Toc120634756"/>
      <w:bookmarkStart w:id="8149" w:name="_Toc120635412"/>
      <w:bookmarkStart w:id="8150" w:name="_Toc121754536"/>
      <w:bookmarkStart w:id="8151" w:name="_Toc121755206"/>
      <w:bookmarkStart w:id="8152" w:name="_Toc121823162"/>
      <w:bookmarkStart w:id="8153" w:name="_Toc137464632"/>
      <w:bookmarkStart w:id="8154" w:name="_Toc138884301"/>
      <w:bookmarkStart w:id="8155" w:name="_Toc145643502"/>
      <w:bookmarkStart w:id="8156" w:name="_Toc155472336"/>
      <w:bookmarkStart w:id="8157" w:name="_Toc155777225"/>
      <w:bookmarkStart w:id="8158" w:name="_Toc161668557"/>
      <w:bookmarkStart w:id="8159" w:name="_Toc169713936"/>
      <w:bookmarkStart w:id="8160" w:name="_Toc176445488"/>
      <w:r>
        <w:rPr>
          <w:lang w:eastAsia="en-GB"/>
        </w:rPr>
        <w:t>D</w:t>
      </w:r>
      <w:r w:rsidRPr="00CB6754">
        <w:rPr>
          <w:lang w:eastAsia="en-GB"/>
        </w:rPr>
        <w:t>.2.3</w:t>
      </w:r>
      <w:r w:rsidRPr="00CB6754">
        <w:rPr>
          <w:lang w:eastAsia="en-GB"/>
        </w:rPr>
        <w:tab/>
        <w:t>MIMO channel correlation matrices</w:t>
      </w:r>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8161" w:name="_Toc21100279"/>
      <w:bookmarkStart w:id="8162" w:name="_Toc29810077"/>
      <w:bookmarkStart w:id="8163" w:name="_Toc36645470"/>
      <w:bookmarkStart w:id="8164" w:name="_Toc37272524"/>
      <w:bookmarkStart w:id="8165" w:name="_Toc45884771"/>
      <w:bookmarkStart w:id="8166" w:name="_Toc53182805"/>
      <w:bookmarkStart w:id="8167" w:name="_Toc58860592"/>
      <w:bookmarkStart w:id="8168" w:name="_Toc58863096"/>
      <w:bookmarkStart w:id="8169" w:name="_Toc61183081"/>
      <w:bookmarkStart w:id="8170" w:name="_Toc66728396"/>
      <w:bookmarkStart w:id="8171" w:name="_Toc74962273"/>
      <w:bookmarkStart w:id="8172" w:name="_Toc75243183"/>
      <w:bookmarkStart w:id="8173" w:name="_Toc76545529"/>
      <w:bookmarkStart w:id="8174" w:name="_Toc82595632"/>
      <w:bookmarkStart w:id="8175" w:name="_Toc89955663"/>
      <w:bookmarkStart w:id="8176" w:name="_Toc98774091"/>
      <w:bookmarkStart w:id="8177" w:name="_Toc106201852"/>
      <w:bookmarkStart w:id="8178" w:name="_Toc120545068"/>
      <w:bookmarkStart w:id="8179" w:name="_Toc120545427"/>
      <w:bookmarkStart w:id="8180" w:name="_Toc120546057"/>
      <w:bookmarkStart w:id="8181" w:name="_Toc120606961"/>
      <w:bookmarkStart w:id="8182" w:name="_Toc120607315"/>
      <w:bookmarkStart w:id="8183" w:name="_Toc120607672"/>
      <w:bookmarkStart w:id="8184" w:name="_Toc120608035"/>
      <w:bookmarkStart w:id="8185" w:name="_Toc120608400"/>
      <w:bookmarkStart w:id="8186" w:name="_Toc120608780"/>
      <w:bookmarkStart w:id="8187" w:name="_Toc120609160"/>
      <w:bookmarkStart w:id="8188" w:name="_Toc120609551"/>
      <w:bookmarkStart w:id="8189" w:name="_Toc120609942"/>
      <w:bookmarkStart w:id="8190" w:name="_Toc120610343"/>
      <w:bookmarkStart w:id="8191" w:name="_Toc120611096"/>
      <w:bookmarkStart w:id="8192" w:name="_Toc120611505"/>
      <w:bookmarkStart w:id="8193" w:name="_Toc120611923"/>
      <w:bookmarkStart w:id="8194" w:name="_Toc120612343"/>
      <w:bookmarkStart w:id="8195" w:name="_Toc120612770"/>
      <w:bookmarkStart w:id="8196" w:name="_Toc120613199"/>
      <w:bookmarkStart w:id="8197" w:name="_Toc120613629"/>
      <w:bookmarkStart w:id="8198" w:name="_Toc120614059"/>
      <w:bookmarkStart w:id="8199" w:name="_Toc120614502"/>
      <w:bookmarkStart w:id="8200" w:name="_Toc120614961"/>
      <w:bookmarkStart w:id="8201" w:name="_Toc120615436"/>
      <w:bookmarkStart w:id="8202" w:name="_Toc120622644"/>
      <w:bookmarkStart w:id="8203" w:name="_Toc120623150"/>
      <w:bookmarkStart w:id="8204" w:name="_Toc120623788"/>
      <w:bookmarkStart w:id="8205" w:name="_Toc120624325"/>
      <w:bookmarkStart w:id="8206" w:name="_Toc120624862"/>
      <w:bookmarkStart w:id="8207" w:name="_Toc120625399"/>
      <w:bookmarkStart w:id="8208" w:name="_Toc120625936"/>
      <w:bookmarkStart w:id="8209" w:name="_Toc120626483"/>
      <w:bookmarkStart w:id="8210" w:name="_Toc120627039"/>
      <w:bookmarkStart w:id="8211" w:name="_Toc120627604"/>
      <w:bookmarkStart w:id="8212" w:name="_Toc120628180"/>
      <w:bookmarkStart w:id="8213" w:name="_Toc120628765"/>
      <w:bookmarkStart w:id="8214" w:name="_Toc120629353"/>
      <w:bookmarkStart w:id="8215" w:name="_Toc120629973"/>
      <w:bookmarkStart w:id="8216" w:name="_Toc120631504"/>
      <w:bookmarkStart w:id="8217" w:name="_Toc120632155"/>
      <w:bookmarkStart w:id="8218" w:name="_Toc120632805"/>
      <w:bookmarkStart w:id="8219" w:name="_Toc120633455"/>
      <w:bookmarkStart w:id="8220" w:name="_Toc120634105"/>
      <w:bookmarkStart w:id="8221" w:name="_Toc120634757"/>
      <w:bookmarkStart w:id="8222" w:name="_Toc120635413"/>
      <w:bookmarkStart w:id="8223" w:name="_Toc121754537"/>
      <w:bookmarkStart w:id="8224" w:name="_Toc121755207"/>
      <w:bookmarkStart w:id="8225" w:name="_Toc121823163"/>
      <w:bookmarkStart w:id="8226" w:name="_Toc137464633"/>
      <w:bookmarkStart w:id="8227" w:name="_Toc138884302"/>
      <w:bookmarkStart w:id="8228" w:name="_Toc145643503"/>
      <w:bookmarkStart w:id="8229" w:name="_Toc155472337"/>
      <w:bookmarkStart w:id="8230" w:name="_Toc155777226"/>
      <w:bookmarkStart w:id="8231" w:name="_Toc161668558"/>
      <w:bookmarkStart w:id="8232" w:name="_Toc169713937"/>
      <w:bookmarkStart w:id="8233" w:name="_Toc176445489"/>
      <w:r>
        <w:rPr>
          <w:lang w:eastAsia="en-GB"/>
        </w:rPr>
        <w:t>D</w:t>
      </w:r>
      <w:r w:rsidRPr="00CB6754">
        <w:rPr>
          <w:lang w:eastAsia="en-GB"/>
        </w:rPr>
        <w:t>.2.3.1</w:t>
      </w:r>
      <w:r w:rsidRPr="00CB6754">
        <w:rPr>
          <w:lang w:eastAsia="en-GB"/>
        </w:rPr>
        <w:tab/>
        <w:t>MIMO correlation matrices using Uniform Linear Array</w:t>
      </w:r>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8234" w:name="_Toc21100280"/>
      <w:bookmarkStart w:id="8235" w:name="_Toc29810078"/>
      <w:bookmarkStart w:id="8236" w:name="_Toc36645471"/>
      <w:bookmarkStart w:id="8237" w:name="_Toc37272525"/>
      <w:bookmarkStart w:id="8238" w:name="_Toc45884772"/>
      <w:bookmarkStart w:id="8239" w:name="_Toc53182806"/>
      <w:bookmarkStart w:id="8240" w:name="_Toc58860593"/>
      <w:bookmarkStart w:id="8241" w:name="_Toc58863097"/>
      <w:bookmarkStart w:id="8242" w:name="_Toc61183082"/>
      <w:bookmarkStart w:id="8243" w:name="_Toc66728397"/>
      <w:bookmarkStart w:id="8244" w:name="_Toc74962274"/>
      <w:bookmarkStart w:id="8245" w:name="_Toc75243184"/>
      <w:bookmarkStart w:id="8246" w:name="_Toc76545530"/>
      <w:bookmarkStart w:id="8247" w:name="_Toc82595633"/>
      <w:bookmarkStart w:id="8248" w:name="_Toc89955664"/>
      <w:bookmarkStart w:id="8249" w:name="_Toc98774092"/>
      <w:bookmarkStart w:id="8250" w:name="_Toc106201853"/>
      <w:bookmarkStart w:id="8251" w:name="_Toc120545069"/>
      <w:bookmarkStart w:id="8252" w:name="_Toc120545428"/>
      <w:bookmarkStart w:id="8253" w:name="_Toc120546058"/>
      <w:bookmarkStart w:id="8254" w:name="_Toc120606962"/>
      <w:bookmarkStart w:id="8255" w:name="_Toc120607316"/>
      <w:bookmarkStart w:id="8256" w:name="_Toc120607673"/>
      <w:bookmarkStart w:id="8257" w:name="_Toc120608036"/>
      <w:bookmarkStart w:id="8258" w:name="_Toc120608401"/>
      <w:bookmarkStart w:id="8259" w:name="_Toc120608781"/>
      <w:bookmarkStart w:id="8260" w:name="_Toc120609161"/>
      <w:bookmarkStart w:id="8261" w:name="_Toc120609552"/>
      <w:bookmarkStart w:id="8262" w:name="_Toc120609943"/>
      <w:bookmarkStart w:id="8263" w:name="_Toc120610344"/>
      <w:bookmarkStart w:id="8264" w:name="_Toc120611097"/>
      <w:bookmarkStart w:id="8265" w:name="_Toc120611506"/>
      <w:bookmarkStart w:id="8266" w:name="_Toc120611924"/>
      <w:bookmarkStart w:id="8267" w:name="_Toc120612344"/>
      <w:bookmarkStart w:id="8268" w:name="_Toc120612771"/>
      <w:bookmarkStart w:id="8269" w:name="_Toc120613200"/>
      <w:bookmarkStart w:id="8270" w:name="_Toc120613630"/>
      <w:bookmarkStart w:id="8271" w:name="_Toc120614060"/>
      <w:bookmarkStart w:id="8272" w:name="_Toc120614503"/>
      <w:bookmarkStart w:id="8273" w:name="_Toc120614962"/>
      <w:bookmarkStart w:id="8274" w:name="_Toc120615437"/>
      <w:bookmarkStart w:id="8275" w:name="_Toc120622645"/>
      <w:bookmarkStart w:id="8276" w:name="_Toc120623151"/>
      <w:bookmarkStart w:id="8277" w:name="_Toc120623789"/>
      <w:bookmarkStart w:id="8278" w:name="_Toc120624326"/>
      <w:bookmarkStart w:id="8279" w:name="_Toc120624863"/>
      <w:bookmarkStart w:id="8280" w:name="_Toc120625400"/>
      <w:bookmarkStart w:id="8281" w:name="_Toc120625937"/>
      <w:bookmarkStart w:id="8282" w:name="_Toc120626484"/>
      <w:bookmarkStart w:id="8283" w:name="_Toc120627040"/>
      <w:bookmarkStart w:id="8284" w:name="_Toc120627605"/>
      <w:bookmarkStart w:id="8285" w:name="_Toc120628181"/>
      <w:bookmarkStart w:id="8286" w:name="_Toc120628766"/>
      <w:bookmarkStart w:id="8287" w:name="_Toc120629354"/>
      <w:bookmarkStart w:id="8288" w:name="_Toc120629974"/>
      <w:bookmarkStart w:id="8289" w:name="_Toc120631505"/>
      <w:bookmarkStart w:id="8290" w:name="_Toc120632156"/>
      <w:bookmarkStart w:id="8291" w:name="_Toc120632806"/>
      <w:bookmarkStart w:id="8292" w:name="_Toc120633456"/>
      <w:bookmarkStart w:id="8293" w:name="_Toc120634106"/>
      <w:bookmarkStart w:id="8294" w:name="_Toc120634758"/>
      <w:bookmarkStart w:id="8295" w:name="_Toc120635414"/>
      <w:bookmarkStart w:id="8296" w:name="_Toc121754538"/>
      <w:bookmarkStart w:id="8297" w:name="_Toc121755208"/>
      <w:bookmarkStart w:id="8298" w:name="_Toc121823164"/>
      <w:bookmarkStart w:id="8299" w:name="_Toc137464634"/>
      <w:bookmarkStart w:id="8300" w:name="_Toc138884303"/>
      <w:bookmarkStart w:id="8301" w:name="_Toc145643504"/>
      <w:bookmarkStart w:id="8302" w:name="_Toc155472338"/>
      <w:bookmarkStart w:id="8303" w:name="_Toc155777227"/>
      <w:bookmarkStart w:id="8304" w:name="_Toc161668559"/>
      <w:bookmarkStart w:id="8305" w:name="_Toc169713938"/>
      <w:bookmarkStart w:id="8306" w:name="_Toc176445490"/>
      <w:r>
        <w:rPr>
          <w:lang w:eastAsia="ko-KR"/>
        </w:rPr>
        <w:t>D</w:t>
      </w:r>
      <w:r w:rsidRPr="00CB6754">
        <w:rPr>
          <w:lang w:eastAsia="ko-KR"/>
        </w:rPr>
        <w:t>.2.3.1.1</w:t>
      </w:r>
      <w:r w:rsidRPr="00CB6754">
        <w:rPr>
          <w:lang w:eastAsia="ko-KR"/>
        </w:rPr>
        <w:tab/>
        <w:t>Definition of MIMO correlation matrices</w:t>
      </w:r>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lastRenderedPageBreak/>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8307" w:name="_Toc21100281"/>
      <w:bookmarkStart w:id="8308" w:name="_Toc29810079"/>
      <w:bookmarkStart w:id="8309" w:name="_Toc36645472"/>
      <w:bookmarkStart w:id="8310" w:name="_Toc37272526"/>
      <w:bookmarkStart w:id="8311" w:name="_Toc45884773"/>
      <w:bookmarkStart w:id="8312" w:name="_Toc53182807"/>
      <w:bookmarkStart w:id="8313" w:name="_Toc58860594"/>
      <w:bookmarkStart w:id="8314" w:name="_Toc58863098"/>
      <w:bookmarkStart w:id="8315" w:name="_Toc61183083"/>
      <w:bookmarkStart w:id="8316" w:name="_Toc66728398"/>
      <w:bookmarkStart w:id="8317" w:name="_Toc74962275"/>
      <w:bookmarkStart w:id="8318" w:name="_Toc75243185"/>
      <w:bookmarkStart w:id="8319" w:name="_Toc76545531"/>
      <w:bookmarkStart w:id="8320" w:name="_Toc82595634"/>
      <w:bookmarkStart w:id="8321" w:name="_Toc89955665"/>
      <w:bookmarkStart w:id="8322" w:name="_Toc98774093"/>
      <w:bookmarkStart w:id="8323" w:name="_Toc106201854"/>
      <w:bookmarkStart w:id="8324" w:name="_Toc120545070"/>
      <w:bookmarkStart w:id="8325" w:name="_Toc120545429"/>
      <w:bookmarkStart w:id="8326" w:name="_Toc120546059"/>
      <w:bookmarkStart w:id="8327" w:name="_Toc120606963"/>
      <w:bookmarkStart w:id="8328" w:name="_Toc120607317"/>
      <w:bookmarkStart w:id="8329" w:name="_Toc120607674"/>
      <w:bookmarkStart w:id="8330" w:name="_Toc120608037"/>
      <w:bookmarkStart w:id="8331" w:name="_Toc120608402"/>
      <w:bookmarkStart w:id="8332" w:name="_Toc120608782"/>
      <w:bookmarkStart w:id="8333" w:name="_Toc120609162"/>
      <w:bookmarkStart w:id="8334" w:name="_Toc120609553"/>
      <w:bookmarkStart w:id="8335" w:name="_Toc120609944"/>
      <w:bookmarkStart w:id="8336" w:name="_Toc120610345"/>
      <w:bookmarkStart w:id="8337" w:name="_Toc120611098"/>
      <w:bookmarkStart w:id="8338" w:name="_Toc120611507"/>
      <w:bookmarkStart w:id="8339" w:name="_Toc120611925"/>
      <w:bookmarkStart w:id="8340" w:name="_Toc120612345"/>
      <w:bookmarkStart w:id="8341" w:name="_Toc120612772"/>
      <w:bookmarkStart w:id="8342" w:name="_Toc120613201"/>
      <w:bookmarkStart w:id="8343" w:name="_Toc120613631"/>
      <w:bookmarkStart w:id="8344" w:name="_Toc120614061"/>
      <w:bookmarkStart w:id="8345" w:name="_Toc120614504"/>
      <w:bookmarkStart w:id="8346" w:name="_Toc120614963"/>
      <w:bookmarkStart w:id="8347" w:name="_Toc120615438"/>
      <w:bookmarkStart w:id="8348" w:name="_Toc120622646"/>
      <w:bookmarkStart w:id="8349" w:name="_Toc120623152"/>
      <w:bookmarkStart w:id="8350" w:name="_Toc120623790"/>
      <w:bookmarkStart w:id="8351" w:name="_Toc120624327"/>
      <w:bookmarkStart w:id="8352" w:name="_Toc120624864"/>
      <w:bookmarkStart w:id="8353" w:name="_Toc120625401"/>
      <w:bookmarkStart w:id="8354" w:name="_Toc120625938"/>
      <w:bookmarkStart w:id="8355" w:name="_Toc120626485"/>
      <w:bookmarkStart w:id="8356" w:name="_Toc120627041"/>
      <w:bookmarkStart w:id="8357" w:name="_Toc120627606"/>
      <w:bookmarkStart w:id="8358" w:name="_Toc120628182"/>
      <w:bookmarkStart w:id="8359" w:name="_Toc120628767"/>
      <w:bookmarkStart w:id="8360" w:name="_Toc120629355"/>
      <w:bookmarkStart w:id="8361" w:name="_Toc120629975"/>
      <w:bookmarkStart w:id="8362" w:name="_Toc120631506"/>
      <w:bookmarkStart w:id="8363" w:name="_Toc120632157"/>
      <w:bookmarkStart w:id="8364" w:name="_Toc120632807"/>
      <w:bookmarkStart w:id="8365" w:name="_Toc120633457"/>
      <w:bookmarkStart w:id="8366" w:name="_Toc120634107"/>
      <w:bookmarkStart w:id="8367" w:name="_Toc120634759"/>
      <w:bookmarkStart w:id="8368" w:name="_Toc120635415"/>
      <w:bookmarkStart w:id="8369" w:name="_Toc121754539"/>
      <w:bookmarkStart w:id="8370" w:name="_Toc121755209"/>
      <w:bookmarkStart w:id="8371" w:name="_Toc121823165"/>
      <w:bookmarkStart w:id="8372" w:name="_Toc137464635"/>
      <w:bookmarkStart w:id="8373" w:name="_Toc138884304"/>
      <w:bookmarkStart w:id="8374" w:name="_Toc145643505"/>
      <w:bookmarkStart w:id="8375" w:name="_Toc155472339"/>
      <w:bookmarkStart w:id="8376" w:name="_Toc155777228"/>
      <w:bookmarkStart w:id="8377" w:name="_Toc161668560"/>
      <w:bookmarkStart w:id="8378" w:name="_Toc169713939"/>
      <w:bookmarkStart w:id="8379" w:name="_Toc176445491"/>
      <w:r>
        <w:rPr>
          <w:lang w:eastAsia="ko-KR"/>
        </w:rPr>
        <w:t>D</w:t>
      </w:r>
      <w:r w:rsidRPr="00CB6754">
        <w:rPr>
          <w:lang w:eastAsia="ko-KR"/>
        </w:rPr>
        <w:t>.2.3.1.2</w:t>
      </w:r>
      <w:r w:rsidRPr="00CB6754">
        <w:rPr>
          <w:lang w:eastAsia="ko-KR"/>
        </w:rPr>
        <w:tab/>
        <w:t>MIMO correlation matrices at high, medium and low level</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5pt;height:15pt" o:ole="">
                  <v:imagedata r:id="rId103" o:title=""/>
                </v:shape>
                <o:OLEObject Type="Embed" ProgID="Equation.3" ShapeID="_x0000_i1057" DrawAspect="Content" ObjectID="_1788772727"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8380" w:name="_Toc508717195"/>
      <w:bookmarkStart w:id="8381" w:name="_Toc37260540"/>
      <w:bookmarkStart w:id="8382" w:name="_Toc37267928"/>
      <w:bookmarkStart w:id="8383" w:name="_Toc44712535"/>
      <w:bookmarkStart w:id="8384" w:name="_Toc45893847"/>
      <w:bookmarkStart w:id="8385" w:name="_Toc53178553"/>
      <w:bookmarkStart w:id="8386" w:name="_Toc53179004"/>
      <w:bookmarkStart w:id="8387" w:name="_Toc61179252"/>
      <w:bookmarkStart w:id="8388" w:name="_Toc61179722"/>
      <w:bookmarkStart w:id="8389" w:name="_Toc67917024"/>
      <w:bookmarkStart w:id="8390" w:name="_Toc74663645"/>
      <w:bookmarkStart w:id="8391" w:name="_Toc82622188"/>
      <w:bookmarkStart w:id="8392" w:name="_Toc90423035"/>
      <w:bookmarkStart w:id="8393" w:name="_Toc106783239"/>
      <w:bookmarkStart w:id="8394" w:name="_Toc107312131"/>
      <w:bookmarkStart w:id="8395" w:name="_Toc107419715"/>
      <w:bookmarkStart w:id="8396" w:name="_Toc107475352"/>
      <w:bookmarkStart w:id="8397" w:name="_Toc114255945"/>
      <w:bookmarkStart w:id="8398" w:name="_Toc115186625"/>
      <w:bookmarkStart w:id="8399" w:name="_Toc169713940"/>
      <w:bookmarkStart w:id="8400" w:name="_Toc176445492"/>
      <w:r>
        <w:rPr>
          <w:noProof/>
        </w:rPr>
        <w:t>D.3</w:t>
      </w:r>
      <w:r w:rsidRPr="009C5E3E">
        <w:rPr>
          <w:noProof/>
        </w:rPr>
        <w:tab/>
        <w:t>Moving propagation conditions</w:t>
      </w:r>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p>
    <w:p w14:paraId="3F39DAEF" w14:textId="77777777" w:rsidR="005D74BC" w:rsidRPr="009C5E3E" w:rsidRDefault="005D74BC" w:rsidP="005D74BC">
      <w:pPr>
        <w:rPr>
          <w:rFonts w:eastAsia="DengXian" w:cs="v5.0.0"/>
        </w:rPr>
      </w:pPr>
      <w:bookmarkStart w:id="8401" w:name="_MON_987703773"/>
      <w:bookmarkStart w:id="8402" w:name="_MON_989248841"/>
      <w:bookmarkStart w:id="8403" w:name="_MON_1280167238"/>
      <w:bookmarkStart w:id="8404" w:name="_MON_1280167446"/>
      <w:bookmarkStart w:id="8405" w:name="_MON_1280167494"/>
      <w:bookmarkStart w:id="8406" w:name="_MON_987700724"/>
      <w:bookmarkStart w:id="8407" w:name="_MON_987701350"/>
      <w:bookmarkStart w:id="8408" w:name="_MON_987701393"/>
      <w:bookmarkStart w:id="8409" w:name="_MON_987701529"/>
      <w:bookmarkStart w:id="8410" w:name="_MON_987701557"/>
      <w:bookmarkStart w:id="8411" w:name="_MON_987701658"/>
      <w:bookmarkStart w:id="8412" w:name="_MON_987701769"/>
      <w:bookmarkStart w:id="8413" w:name="_MON_987702060"/>
      <w:bookmarkStart w:id="8414" w:name="_MON_987702611"/>
      <w:bookmarkStart w:id="8415" w:name="_MON_987703631"/>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w:t>
      </w:r>
      <w:r w:rsidRPr="009C5E3E">
        <w:rPr>
          <w:rFonts w:eastAsia="DengXian" w:cs="v5.0.0"/>
        </w:rPr>
        <w:lastRenderedPageBreak/>
        <w:t xml:space="preserve">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8416" w:name="_MON_987703744"/>
    <w:bookmarkEnd w:id="8416"/>
    <w:p w14:paraId="2990C9C8" w14:textId="77777777" w:rsidR="005D74BC" w:rsidRPr="009C5E3E" w:rsidRDefault="005D74BC" w:rsidP="00D63CE4">
      <w:pPr>
        <w:pStyle w:val="TH"/>
      </w:pPr>
      <w:r w:rsidRPr="009C5E3E">
        <w:object w:dxaOrig="4317" w:dyaOrig="2878" w14:anchorId="72BAE475">
          <v:shape id="_x0000_i1058" type="#_x0000_t75" style="width:267.5pt;height:113pt" o:ole="" fillcolor="window">
            <v:imagedata r:id="rId107" o:title=""/>
          </v:shape>
          <o:OLEObject Type="Embed" ProgID="Word.Picture.8" ShapeID="_x0000_i1058" DrawAspect="Content" ObjectID="_1788772728"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8pt;height:31pt" o:ole="">
            <v:imagedata r:id="rId109" o:title=""/>
          </v:shape>
          <o:OLEObject Type="Embed" ProgID="Equation.3" ShapeID="_x0000_i1059" DrawAspect="Content" ObjectID="_1788772729"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8417" w:name="_Toc169713941"/>
      <w:bookmarkStart w:id="8418" w:name="_Toc176445493"/>
      <w:r w:rsidRPr="00047AD5">
        <w:t xml:space="preserve">Annex </w:t>
      </w:r>
      <w:r>
        <w:t>E</w:t>
      </w:r>
      <w:r w:rsidRPr="00047AD5">
        <w:t xml:space="preserve"> (normative):</w:t>
      </w:r>
      <w:r w:rsidRPr="00047AD5">
        <w:br/>
        <w:t>Error Vector Magnitude (FR</w:t>
      </w:r>
      <w:r>
        <w:t>2-NTN</w:t>
      </w:r>
      <w:r w:rsidRPr="00047AD5">
        <w:t>)</w:t>
      </w:r>
      <w:bookmarkEnd w:id="8417"/>
      <w:bookmarkEnd w:id="8418"/>
    </w:p>
    <w:p w14:paraId="402B910E" w14:textId="77777777" w:rsidR="008F3EAD" w:rsidRDefault="008F3EAD" w:rsidP="008F3EAD">
      <w:pPr>
        <w:pStyle w:val="Heading1"/>
        <w:numPr>
          <w:ilvl w:val="255"/>
          <w:numId w:val="0"/>
        </w:numPr>
        <w:ind w:left="1134" w:hanging="1134"/>
      </w:pPr>
      <w:bookmarkStart w:id="8419" w:name="_Toc169713942"/>
      <w:bookmarkStart w:id="8420" w:name="_Toc176445494"/>
      <w:r>
        <w:t>E.1</w:t>
      </w:r>
      <w:r>
        <w:rPr>
          <w:rFonts w:eastAsia="SimSun"/>
          <w:lang w:val="en-US" w:eastAsia="zh-CN"/>
        </w:rPr>
        <w:tab/>
      </w:r>
      <w:r>
        <w:t>Reference point for measurement</w:t>
      </w:r>
      <w:bookmarkEnd w:id="8419"/>
      <w:bookmarkEnd w:id="8420"/>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8421" w:name="_MON_1761399509"/>
    <w:bookmarkEnd w:id="8421"/>
    <w:p w14:paraId="63AC4EAE" w14:textId="11F9359C" w:rsidR="008F3EAD" w:rsidRDefault="008F3EAD" w:rsidP="008F3EAD">
      <w:pPr>
        <w:jc w:val="center"/>
      </w:pPr>
      <w:r>
        <w:object w:dxaOrig="9720" w:dyaOrig="5051" w14:anchorId="3B49C31B">
          <v:shape id="_x0000_i1060" type="#_x0000_t75" style="width:485pt;height:253.5pt" o:ole="">
            <v:imagedata r:id="rId111" o:title=""/>
          </v:shape>
          <o:OLEObject Type="Embed" ProgID="Word.Picture.8" ShapeID="_x0000_i1060" DrawAspect="Content" ObjectID="_1788772730"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8422" w:name="_Toc138935116"/>
      <w:bookmarkStart w:id="8423" w:name="_Toc138838030"/>
      <w:bookmarkStart w:id="8424" w:name="_Toc131766808"/>
      <w:bookmarkStart w:id="8425" w:name="_Toc131741274"/>
      <w:bookmarkStart w:id="8426" w:name="_Toc131596276"/>
      <w:bookmarkStart w:id="8427" w:name="_Toc124266917"/>
      <w:bookmarkStart w:id="8428" w:name="_Toc124157513"/>
      <w:bookmarkStart w:id="8429" w:name="_Toc123717937"/>
      <w:bookmarkStart w:id="8430" w:name="_Toc123054834"/>
      <w:bookmarkStart w:id="8431" w:name="_Toc123052365"/>
      <w:bookmarkStart w:id="8432" w:name="_Toc123049442"/>
      <w:bookmarkStart w:id="8433" w:name="_Toc115186593"/>
      <w:bookmarkStart w:id="8434" w:name="_Toc114255913"/>
      <w:bookmarkStart w:id="8435" w:name="_Toc107475320"/>
      <w:bookmarkStart w:id="8436" w:name="_Toc107419683"/>
      <w:bookmarkStart w:id="8437" w:name="_Toc107312099"/>
      <w:bookmarkStart w:id="8438" w:name="_Toc106783207"/>
      <w:bookmarkStart w:id="8439" w:name="_Toc90423003"/>
      <w:bookmarkStart w:id="8440" w:name="_Toc82622156"/>
      <w:bookmarkStart w:id="8441" w:name="_Toc74663613"/>
      <w:bookmarkStart w:id="8442" w:name="_Toc67916992"/>
      <w:bookmarkStart w:id="8443" w:name="_Toc61179690"/>
      <w:bookmarkStart w:id="8444" w:name="_Toc61179220"/>
      <w:bookmarkStart w:id="8445" w:name="_Toc53178972"/>
      <w:bookmarkStart w:id="8446" w:name="_Toc53178521"/>
      <w:bookmarkStart w:id="8447" w:name="_Toc45893815"/>
      <w:bookmarkStart w:id="8448" w:name="_Toc44712503"/>
      <w:bookmarkStart w:id="8449" w:name="_Toc37267896"/>
      <w:bookmarkStart w:id="8450" w:name="_Toc37260508"/>
      <w:bookmarkStart w:id="8451" w:name="_Toc36817584"/>
      <w:bookmarkStart w:id="8452" w:name="_Toc29812032"/>
      <w:bookmarkStart w:id="8453" w:name="_Toc21127823"/>
      <w:bookmarkStart w:id="8454" w:name="_Toc169713943"/>
      <w:bookmarkStart w:id="8455" w:name="_Toc176445495"/>
      <w:r>
        <w:rPr>
          <w:lang w:eastAsia="en-CA"/>
        </w:rPr>
        <w:t>E.2</w:t>
      </w:r>
      <w:r>
        <w:rPr>
          <w:lang w:eastAsia="en-CA"/>
        </w:rPr>
        <w:tab/>
        <w:t>Basic unit of measurement</w:t>
      </w:r>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0.5pt;height:20.5pt" o:ole="">
            <v:imagedata r:id="rId113" o:title=""/>
          </v:shape>
          <o:OLEObject Type="Embed" ProgID="Equation.3" ShapeID="_x0000_i1061" DrawAspect="Content" ObjectID="_1788772731"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90pt;height:62pt" o:ole="">
            <v:imagedata r:id="rId115" o:title=""/>
          </v:shape>
          <o:OLEObject Type="Embed" ProgID="Equation.3" ShapeID="_x0000_i1062" DrawAspect="Content" ObjectID="_1788772732"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pt;height:15.5pt" o:ole="">
            <v:imagedata r:id="rId117" o:title=""/>
          </v:shape>
          <o:OLEObject Type="Embed" ProgID="Equation.3" ShapeID="_x0000_i1063" DrawAspect="Content" ObjectID="_1788772733"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0.5pt;height:15.5pt" o:ole="">
            <v:imagedata r:id="rId119" o:title=""/>
          </v:shape>
          <o:OLEObject Type="Embed" ProgID="Equation.3" ShapeID="_x0000_i1064" DrawAspect="Content" ObjectID="_1788772734" r:id="rId120"/>
        </w:object>
      </w:r>
      <w:r>
        <w:rPr>
          <w:lang w:eastAsia="ko-KR"/>
        </w:rPr>
        <w:t xml:space="preserve">is the set of subcarriers within the </w:t>
      </w:r>
      <w:r>
        <w:rPr>
          <w:position w:val="-10"/>
          <w:lang w:eastAsia="ko-KR"/>
        </w:rPr>
        <w:object w:dxaOrig="405" w:dyaOrig="315" w14:anchorId="458B299A">
          <v:shape id="_x0000_i1065" type="#_x0000_t75" style="width:20.5pt;height:15.5pt" o:ole="">
            <v:imagedata r:id="rId121" o:title=""/>
          </v:shape>
          <o:OLEObject Type="Embed" ProgID="Equation.3" ShapeID="_x0000_i1065" DrawAspect="Content" ObjectID="_1788772735"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0.5pt;height:15.5pt" o:ole="">
            <v:imagedata r:id="rId123" o:title=""/>
          </v:shape>
          <o:OLEObject Type="Embed" ProgID="Equation.3" ShapeID="_x0000_i1066" DrawAspect="Content" ObjectID="_1788772736"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5pt;height:15.5pt" o:ole="">
            <v:imagedata r:id="rId125" o:title=""/>
          </v:shape>
          <o:OLEObject Type="Embed" ProgID="Equation.3" ShapeID="_x0000_i1067" DrawAspect="Content" ObjectID="_1788772737"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8456" w:name="_Toc138935117"/>
      <w:bookmarkStart w:id="8457" w:name="_Toc138838031"/>
      <w:bookmarkStart w:id="8458" w:name="_Toc131766809"/>
      <w:bookmarkStart w:id="8459" w:name="_Toc131741275"/>
      <w:bookmarkStart w:id="8460" w:name="_Toc131596277"/>
      <w:bookmarkStart w:id="8461" w:name="_Toc124266918"/>
      <w:bookmarkStart w:id="8462" w:name="_Toc124157514"/>
      <w:bookmarkStart w:id="8463" w:name="_Toc123717938"/>
      <w:bookmarkStart w:id="8464" w:name="_Toc123054835"/>
      <w:bookmarkStart w:id="8465" w:name="_Toc123052366"/>
      <w:bookmarkStart w:id="8466" w:name="_Toc123049443"/>
      <w:bookmarkStart w:id="8467" w:name="_Toc115186594"/>
      <w:bookmarkStart w:id="8468" w:name="_Toc114255914"/>
      <w:bookmarkStart w:id="8469" w:name="_Toc107475321"/>
      <w:bookmarkStart w:id="8470" w:name="_Toc107419684"/>
      <w:bookmarkStart w:id="8471" w:name="_Toc107312100"/>
      <w:bookmarkStart w:id="8472" w:name="_Toc106783208"/>
      <w:bookmarkStart w:id="8473" w:name="_Toc90423004"/>
      <w:bookmarkStart w:id="8474" w:name="_Toc82622157"/>
      <w:bookmarkStart w:id="8475" w:name="_Toc74663614"/>
      <w:bookmarkStart w:id="8476" w:name="_Toc67916993"/>
      <w:bookmarkStart w:id="8477" w:name="_Toc61179691"/>
      <w:bookmarkStart w:id="8478" w:name="_Toc61179221"/>
      <w:bookmarkStart w:id="8479" w:name="_Toc53178973"/>
      <w:bookmarkStart w:id="8480" w:name="_Toc53178522"/>
      <w:bookmarkStart w:id="8481" w:name="_Toc45893816"/>
      <w:bookmarkStart w:id="8482" w:name="_Toc44712504"/>
      <w:bookmarkStart w:id="8483" w:name="_Toc37267897"/>
      <w:bookmarkStart w:id="8484" w:name="_Toc37260509"/>
      <w:bookmarkStart w:id="8485" w:name="_Toc36817585"/>
      <w:bookmarkStart w:id="8486" w:name="_Toc29812033"/>
      <w:bookmarkStart w:id="8487" w:name="_Toc21127824"/>
      <w:bookmarkStart w:id="8488" w:name="_Toc169713944"/>
      <w:bookmarkStart w:id="8489" w:name="_Toc176445496"/>
      <w:r>
        <w:rPr>
          <w:lang w:eastAsia="en-CA"/>
        </w:rPr>
        <w:t>E.3</w:t>
      </w:r>
      <w:r>
        <w:rPr>
          <w:lang w:eastAsia="en-CA"/>
        </w:rPr>
        <w:tab/>
        <w:t>Modified signal under test</w:t>
      </w:r>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lastRenderedPageBreak/>
        <w:tab/>
      </w:r>
      <w:r>
        <w:rPr>
          <w:position w:val="-30"/>
          <w:lang w:eastAsia="ko-KR"/>
        </w:rPr>
        <w:object w:dxaOrig="4005" w:dyaOrig="720" w14:anchorId="390D7D58">
          <v:shape id="_x0000_i1068" type="#_x0000_t75" style="width:200.5pt;height:36.5pt" o:ole="">
            <v:imagedata r:id="rId127" o:title=""/>
          </v:shape>
          <o:OLEObject Type="Embed" ProgID="Equation.3" ShapeID="_x0000_i1068" DrawAspect="Content" ObjectID="_1788772738"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0.5pt;height:15.5pt" o:ole="">
            <v:imagedata r:id="rId129" o:title=""/>
          </v:shape>
          <o:OLEObject Type="Embed" ProgID="Equation.3" ShapeID="_x0000_i1069" DrawAspect="Content" ObjectID="_1788772739"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0.5pt;height:15.5pt" o:ole="" fillcolor="window">
            <v:imagedata r:id="rId131" o:title=""/>
          </v:shape>
          <o:OLEObject Type="Embed" ProgID="Equation.3" ShapeID="_x0000_i1070" DrawAspect="Content" ObjectID="_1788772740"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0.5pt;height:20.5pt" o:ole="" fillcolor="window">
            <v:imagedata r:id="rId133" o:title=""/>
          </v:shape>
          <o:OLEObject Type="Embed" ProgID="Equation.3" ShapeID="_x0000_i1071" DrawAspect="Content" ObjectID="_1788772741"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0.5pt;height:15.5pt" o:ole="" fillcolor="window">
            <v:imagedata r:id="rId135" o:title=""/>
          </v:shape>
          <o:OLEObject Type="Embed" ProgID="Equation.3" ShapeID="_x0000_i1072" DrawAspect="Content" ObjectID="_1788772742"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0.5pt;height:15.5pt" o:ole="" fillcolor="window">
            <v:imagedata r:id="rId137" o:title=""/>
          </v:shape>
          <o:OLEObject Type="Embed" ProgID="Equation.3" ShapeID="_x0000_i1073" DrawAspect="Content" ObjectID="_1788772743"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8490" w:name="_Toc138935118"/>
      <w:bookmarkStart w:id="8491" w:name="_Toc138838032"/>
      <w:bookmarkStart w:id="8492" w:name="_Toc131766810"/>
      <w:bookmarkStart w:id="8493" w:name="_Toc131741276"/>
      <w:bookmarkStart w:id="8494" w:name="_Toc131596278"/>
      <w:bookmarkStart w:id="8495" w:name="_Toc124266919"/>
      <w:bookmarkStart w:id="8496" w:name="_Toc124157515"/>
      <w:bookmarkStart w:id="8497" w:name="_Toc123717939"/>
      <w:bookmarkStart w:id="8498" w:name="_Toc123054836"/>
      <w:bookmarkStart w:id="8499" w:name="_Toc123052367"/>
      <w:bookmarkStart w:id="8500" w:name="_Toc123049444"/>
      <w:bookmarkStart w:id="8501" w:name="_Toc115186595"/>
      <w:bookmarkStart w:id="8502" w:name="_Toc114255915"/>
      <w:bookmarkStart w:id="8503" w:name="_Toc107475322"/>
      <w:bookmarkStart w:id="8504" w:name="_Toc107419685"/>
      <w:bookmarkStart w:id="8505" w:name="_Toc107312101"/>
      <w:bookmarkStart w:id="8506" w:name="_Toc106783209"/>
      <w:bookmarkStart w:id="8507" w:name="_Toc90423005"/>
      <w:bookmarkStart w:id="8508" w:name="_Toc82622158"/>
      <w:bookmarkStart w:id="8509" w:name="_Toc74663615"/>
      <w:bookmarkStart w:id="8510" w:name="_Toc67916994"/>
      <w:bookmarkStart w:id="8511" w:name="_Toc61179692"/>
      <w:bookmarkStart w:id="8512" w:name="_Toc61179222"/>
      <w:bookmarkStart w:id="8513" w:name="_Toc53178974"/>
      <w:bookmarkStart w:id="8514" w:name="_Toc53178523"/>
      <w:bookmarkStart w:id="8515" w:name="_Toc45893817"/>
      <w:bookmarkStart w:id="8516" w:name="_Toc44712505"/>
      <w:bookmarkStart w:id="8517" w:name="_Toc37267898"/>
      <w:bookmarkStart w:id="8518" w:name="_Toc37260510"/>
      <w:bookmarkStart w:id="8519" w:name="_Toc36817586"/>
      <w:bookmarkStart w:id="8520" w:name="_Toc29812034"/>
      <w:bookmarkStart w:id="8521" w:name="_Toc21127825"/>
      <w:bookmarkStart w:id="8522" w:name="_Toc169713945"/>
      <w:bookmarkStart w:id="8523" w:name="_Toc176445497"/>
      <w:r>
        <w:rPr>
          <w:lang w:eastAsia="en-CA"/>
        </w:rPr>
        <w:t>E.4</w:t>
      </w:r>
      <w:r>
        <w:rPr>
          <w:lang w:eastAsia="en-CA"/>
        </w:rPr>
        <w:tab/>
        <w:t>Estimation of frequency offset</w:t>
      </w:r>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0.5pt;height:20.5pt" o:ole="" fillcolor="window">
            <v:imagedata r:id="rId133" o:title=""/>
          </v:shape>
          <o:OLEObject Type="Embed" ProgID="Equation.3" ShapeID="_x0000_i1074" DrawAspect="Content" ObjectID="_1788772744"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8524" w:name="_Toc138935119"/>
      <w:bookmarkStart w:id="8525" w:name="_Toc138838033"/>
      <w:bookmarkStart w:id="8526" w:name="_Toc131766811"/>
      <w:bookmarkStart w:id="8527" w:name="_Toc131741277"/>
      <w:bookmarkStart w:id="8528" w:name="_Toc131596279"/>
      <w:bookmarkStart w:id="8529" w:name="_Toc124266920"/>
      <w:bookmarkStart w:id="8530" w:name="_Toc124157516"/>
      <w:bookmarkStart w:id="8531" w:name="_Toc123717940"/>
      <w:bookmarkStart w:id="8532" w:name="_Toc123054837"/>
      <w:bookmarkStart w:id="8533" w:name="_Toc123052368"/>
      <w:bookmarkStart w:id="8534" w:name="_Toc123049445"/>
      <w:bookmarkStart w:id="8535" w:name="_Toc115186596"/>
      <w:bookmarkStart w:id="8536" w:name="_Toc114255916"/>
      <w:bookmarkStart w:id="8537" w:name="_Toc107475323"/>
      <w:bookmarkStart w:id="8538" w:name="_Toc107419686"/>
      <w:bookmarkStart w:id="8539" w:name="_Toc107312102"/>
      <w:bookmarkStart w:id="8540" w:name="_Toc106783210"/>
      <w:bookmarkStart w:id="8541" w:name="_Toc90423006"/>
      <w:bookmarkStart w:id="8542" w:name="_Toc82622159"/>
      <w:bookmarkStart w:id="8543" w:name="_Toc74663616"/>
      <w:bookmarkStart w:id="8544" w:name="_Toc67916995"/>
      <w:bookmarkStart w:id="8545" w:name="_Toc61179693"/>
      <w:bookmarkStart w:id="8546" w:name="_Toc61179223"/>
      <w:bookmarkStart w:id="8547" w:name="_Toc53178975"/>
      <w:bookmarkStart w:id="8548" w:name="_Toc53178524"/>
      <w:bookmarkStart w:id="8549" w:name="_Toc45893818"/>
      <w:bookmarkStart w:id="8550" w:name="_Toc44712506"/>
      <w:bookmarkStart w:id="8551" w:name="_Toc37267899"/>
      <w:bookmarkStart w:id="8552" w:name="_Toc37260511"/>
      <w:bookmarkStart w:id="8553" w:name="_Toc36817587"/>
      <w:bookmarkStart w:id="8554" w:name="_Toc29812035"/>
      <w:bookmarkStart w:id="8555" w:name="_Toc21127826"/>
      <w:bookmarkStart w:id="8556" w:name="_Toc169713946"/>
      <w:bookmarkStart w:id="8557" w:name="_Toc176445498"/>
      <w:r>
        <w:rPr>
          <w:lang w:eastAsia="en-CA"/>
        </w:rPr>
        <w:t>E.5</w:t>
      </w:r>
      <w:r>
        <w:rPr>
          <w:lang w:eastAsia="en-CA"/>
        </w:rPr>
        <w:tab/>
        <w:t>Estimation of time offset</w:t>
      </w:r>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p>
    <w:p w14:paraId="081A0FF8" w14:textId="77777777" w:rsidR="008F3EAD" w:rsidRDefault="008F3EAD" w:rsidP="008F3EAD">
      <w:pPr>
        <w:pStyle w:val="Heading2"/>
      </w:pPr>
      <w:bookmarkStart w:id="8558" w:name="_Toc138935120"/>
      <w:bookmarkStart w:id="8559" w:name="_Toc138838034"/>
      <w:bookmarkStart w:id="8560" w:name="_Toc131766812"/>
      <w:bookmarkStart w:id="8561" w:name="_Toc131741278"/>
      <w:bookmarkStart w:id="8562" w:name="_Toc131596280"/>
      <w:bookmarkStart w:id="8563" w:name="_Toc124266921"/>
      <w:bookmarkStart w:id="8564" w:name="_Toc124157517"/>
      <w:bookmarkStart w:id="8565" w:name="_Toc123717941"/>
      <w:bookmarkStart w:id="8566" w:name="_Toc123054838"/>
      <w:bookmarkStart w:id="8567" w:name="_Toc123052369"/>
      <w:bookmarkStart w:id="8568" w:name="_Toc123049446"/>
      <w:bookmarkStart w:id="8569" w:name="_Toc115186597"/>
      <w:bookmarkStart w:id="8570" w:name="_Toc114255917"/>
      <w:bookmarkStart w:id="8571" w:name="_Toc107475324"/>
      <w:bookmarkStart w:id="8572" w:name="_Toc107419687"/>
      <w:bookmarkStart w:id="8573" w:name="_Toc107312103"/>
      <w:bookmarkStart w:id="8574" w:name="_Toc106783211"/>
      <w:bookmarkStart w:id="8575" w:name="_Toc90423007"/>
      <w:bookmarkStart w:id="8576" w:name="_Toc82622160"/>
      <w:bookmarkStart w:id="8577" w:name="_Toc74663617"/>
      <w:bookmarkStart w:id="8578" w:name="_Toc67916996"/>
      <w:bookmarkStart w:id="8579" w:name="_Toc61179694"/>
      <w:bookmarkStart w:id="8580" w:name="_Toc61179224"/>
      <w:bookmarkStart w:id="8581" w:name="_Toc53178976"/>
      <w:bookmarkStart w:id="8582" w:name="_Toc53178525"/>
      <w:bookmarkStart w:id="8583" w:name="_Toc45893819"/>
      <w:bookmarkStart w:id="8584" w:name="_Toc44712507"/>
      <w:bookmarkStart w:id="8585" w:name="_Toc37267900"/>
      <w:bookmarkStart w:id="8586" w:name="_Toc37260512"/>
      <w:bookmarkStart w:id="8587" w:name="_Toc36817588"/>
      <w:bookmarkStart w:id="8588" w:name="_Toc29812036"/>
      <w:bookmarkStart w:id="8589" w:name="_Toc21127827"/>
      <w:bookmarkStart w:id="8590" w:name="_Toc169713947"/>
      <w:bookmarkStart w:id="8591" w:name="_Toc176445499"/>
      <w:r>
        <w:t>E.5.1</w:t>
      </w:r>
      <w:r>
        <w:tab/>
        <w:t>General</w:t>
      </w:r>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0.5pt;height:15.5pt" o:ole="" fillcolor="window">
            <v:imagedata r:id="rId131" o:title=""/>
          </v:shape>
          <o:OLEObject Type="Embed" ProgID="Equation.3" ShapeID="_x0000_i1075" DrawAspect="Content" ObjectID="_1788772745"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0.5pt;height:15.5pt" o:ole="" fillcolor="window">
            <v:imagedata r:id="rId141" o:title=""/>
          </v:shape>
          <o:OLEObject Type="Embed" ProgID="Equation.3" ShapeID="_x0000_i1076" DrawAspect="Content" ObjectID="_1788772746"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5pt;height:15.5pt" o:ole="">
            <v:imagedata r:id="rId143" o:title=""/>
          </v:shape>
          <o:OLEObject Type="Embed" ProgID="Equation.3" ShapeID="_x0000_i1077" DrawAspect="Content" ObjectID="_1788772747"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5pt;height:15.5pt" o:ole="">
            <v:imagedata r:id="rId143" o:title=""/>
          </v:shape>
          <o:OLEObject Type="Embed" ProgID="Equation.3" ShapeID="_x0000_i1078" DrawAspect="Content" ObjectID="_1788772748"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0.5pt;height:15.5pt" o:ole="" fillcolor="window">
            <v:imagedata r:id="rId141" o:title=""/>
          </v:shape>
          <o:OLEObject Type="Embed" ProgID="Equation.3" ShapeID="_x0000_i1079" DrawAspect="Content" ObjectID="_1788772749" r:id="rId146"/>
        </w:object>
      </w:r>
      <w:r>
        <w:rPr>
          <w:lang w:eastAsia="ko-KR"/>
        </w:rPr>
        <w:t xml:space="preserve">is estimated so that the EVM window of length </w:t>
      </w:r>
      <w:r>
        <w:rPr>
          <w:position w:val="-6"/>
          <w:lang w:eastAsia="ko-KR"/>
        </w:rPr>
        <w:object w:dxaOrig="315" w:dyaOrig="315" w14:anchorId="3CF3A545">
          <v:shape id="_x0000_i1080" type="#_x0000_t75" style="width:15.5pt;height:15.5pt" o:ole="">
            <v:imagedata r:id="rId143" o:title=""/>
          </v:shape>
          <o:OLEObject Type="Embed" ProgID="Equation.3" ShapeID="_x0000_i1080" DrawAspect="Content" ObjectID="_1788772750"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0.5pt;height:15.5pt" o:ole="" fillcolor="window">
            <v:imagedata r:id="rId148" o:title=""/>
          </v:shape>
          <o:OLEObject Type="Embed" ProgID="Equation.3" ShapeID="_x0000_i1081" DrawAspect="Content" ObjectID="_1788772751"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5pt" o:ole="" fillcolor="window">
            <v:imagedata r:id="rId150" o:title=""/>
          </v:shape>
          <o:OLEObject Type="Embed" ProgID="Equation.3" ShapeID="_x0000_i1082" DrawAspect="Content" ObjectID="_1788772752"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pt;height:36.5pt" o:ole="" fillcolor="window">
            <v:imagedata r:id="rId152" o:title=""/>
          </v:shape>
          <o:OLEObject Type="Embed" ProgID="Equation.3" ShapeID="_x0000_i1083" DrawAspect="Content" ObjectID="_1788772753" r:id="rId153"/>
        </w:object>
      </w:r>
      <w:r>
        <w:rPr>
          <w:lang w:eastAsia="ko-KR"/>
        </w:rPr>
        <w:t xml:space="preserve"> where </w:t>
      </w:r>
      <w:r>
        <w:rPr>
          <w:position w:val="-6"/>
          <w:lang w:eastAsia="ko-KR"/>
        </w:rPr>
        <w:object w:dxaOrig="615" w:dyaOrig="315" w14:anchorId="4FED5836">
          <v:shape id="_x0000_i1084" type="#_x0000_t75" style="width:30.5pt;height:15.5pt" o:ole="" fillcolor="window">
            <v:imagedata r:id="rId154" o:title=""/>
          </v:shape>
          <o:OLEObject Type="Embed" ProgID="Equation.3" ShapeID="_x0000_i1084" DrawAspect="Content" ObjectID="_1788772754" r:id="rId155"/>
        </w:object>
      </w:r>
      <w:r>
        <w:rPr>
          <w:lang w:eastAsia="ko-KR"/>
        </w:rPr>
        <w:t xml:space="preserve"> if </w:t>
      </w:r>
      <w:r>
        <w:rPr>
          <w:position w:val="-6"/>
          <w:lang w:eastAsia="ko-KR"/>
        </w:rPr>
        <w:object w:dxaOrig="315" w:dyaOrig="315" w14:anchorId="5F5DDFF0">
          <v:shape id="_x0000_i1085" type="#_x0000_t75" style="width:15.5pt;height:15.5pt" o:ole="">
            <v:imagedata r:id="rId156" o:title=""/>
          </v:shape>
          <o:OLEObject Type="Embed" ProgID="Equation.3" ShapeID="_x0000_i1085" DrawAspect="Content" ObjectID="_1788772755" r:id="rId157"/>
        </w:object>
      </w:r>
      <w:r>
        <w:rPr>
          <w:lang w:eastAsia="ko-KR"/>
        </w:rPr>
        <w:t xml:space="preserve"> is odd and </w:t>
      </w:r>
      <w:r>
        <w:rPr>
          <w:position w:val="-6"/>
          <w:lang w:eastAsia="ko-KR"/>
        </w:rPr>
        <w:object w:dxaOrig="615" w:dyaOrig="315" w14:anchorId="2F64EF9A">
          <v:shape id="_x0000_i1086" type="#_x0000_t75" style="width:30.5pt;height:15.5pt" o:ole="" fillcolor="window">
            <v:imagedata r:id="rId158" o:title=""/>
          </v:shape>
          <o:OLEObject Type="Embed" ProgID="Equation.3" ShapeID="_x0000_i1086" DrawAspect="Content" ObjectID="_1788772756" r:id="rId159"/>
        </w:object>
      </w:r>
      <w:r>
        <w:rPr>
          <w:lang w:eastAsia="ko-KR"/>
        </w:rPr>
        <w:t xml:space="preserve"> if </w:t>
      </w:r>
      <w:r>
        <w:rPr>
          <w:position w:val="-6"/>
          <w:lang w:eastAsia="ko-KR"/>
        </w:rPr>
        <w:object w:dxaOrig="315" w:dyaOrig="315" w14:anchorId="4E48B29F">
          <v:shape id="_x0000_i1087" type="#_x0000_t75" style="width:15.5pt;height:15.5pt" o:ole="">
            <v:imagedata r:id="rId160" o:title=""/>
          </v:shape>
          <o:OLEObject Type="Embed" ProgID="Equation.3" ShapeID="_x0000_i1087" DrawAspect="Content" ObjectID="_1788772757"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5pt;height:15.5pt" o:ole="">
            <v:imagedata r:id="rId162" o:title=""/>
          </v:shape>
          <o:OLEObject Type="Embed" ProgID="Equation.3" ShapeID="_x0000_i1088" DrawAspect="Content" ObjectID="_1788772758"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8592" w:name="_Toc138935121"/>
      <w:bookmarkStart w:id="8593" w:name="_Toc138838035"/>
      <w:bookmarkStart w:id="8594" w:name="_Toc131766813"/>
      <w:bookmarkStart w:id="8595" w:name="_Toc131741279"/>
      <w:bookmarkStart w:id="8596" w:name="_Toc131596281"/>
      <w:bookmarkStart w:id="8597" w:name="_Toc124266922"/>
      <w:bookmarkStart w:id="8598" w:name="_Toc124157518"/>
      <w:bookmarkStart w:id="8599" w:name="_Toc123717942"/>
      <w:bookmarkStart w:id="8600" w:name="_Toc123054839"/>
      <w:bookmarkStart w:id="8601" w:name="_Toc123052370"/>
      <w:bookmarkStart w:id="8602" w:name="_Toc123049447"/>
      <w:bookmarkStart w:id="8603" w:name="_Toc115186598"/>
      <w:bookmarkStart w:id="8604" w:name="_Toc114255918"/>
      <w:bookmarkStart w:id="8605" w:name="_Toc107475325"/>
      <w:bookmarkStart w:id="8606" w:name="_Toc107419688"/>
      <w:bookmarkStart w:id="8607" w:name="_Toc107312104"/>
      <w:bookmarkStart w:id="8608" w:name="_Toc106783212"/>
      <w:bookmarkStart w:id="8609" w:name="_Toc90423008"/>
      <w:bookmarkStart w:id="8610" w:name="_Toc82622161"/>
      <w:bookmarkStart w:id="8611" w:name="_Toc74663618"/>
      <w:bookmarkStart w:id="8612" w:name="_Toc67916997"/>
      <w:bookmarkStart w:id="8613" w:name="_Toc61179695"/>
      <w:bookmarkStart w:id="8614" w:name="_Toc61179225"/>
      <w:bookmarkStart w:id="8615" w:name="_Toc53178977"/>
      <w:bookmarkStart w:id="8616" w:name="_Toc53178526"/>
      <w:bookmarkStart w:id="8617" w:name="_Toc45893820"/>
      <w:bookmarkStart w:id="8618" w:name="_Toc44712508"/>
      <w:bookmarkStart w:id="8619" w:name="_Toc37267901"/>
      <w:bookmarkStart w:id="8620" w:name="_Toc37260513"/>
      <w:bookmarkStart w:id="8621" w:name="_Toc36817589"/>
      <w:bookmarkStart w:id="8622" w:name="_Toc29812037"/>
      <w:bookmarkStart w:id="8623" w:name="_Toc21127828"/>
      <w:bookmarkStart w:id="8624" w:name="_Toc169713948"/>
      <w:bookmarkStart w:id="8625" w:name="_Toc176445500"/>
      <w:r>
        <w:t>E.5.2</w:t>
      </w:r>
      <w:r>
        <w:tab/>
        <w:t>Window length</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p>
    <w:p w14:paraId="175E9A3A" w14:textId="77777777" w:rsidR="008F3EAD" w:rsidRDefault="008F3EAD" w:rsidP="008F3EAD">
      <w:pPr>
        <w:rPr>
          <w:lang w:eastAsia="ko-KR"/>
        </w:rPr>
      </w:pPr>
      <w:bookmarkStart w:id="8626"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lastRenderedPageBreak/>
        <w:t>Table E.5.2-1: EVM window length for normal CP</w:t>
      </w:r>
      <w:r>
        <w:rPr>
          <w:lang w:val="en-US"/>
        </w:rPr>
        <w:t>, FR2-NTN, 60 kHz SCS</w:t>
      </w:r>
      <w:bookmarkStart w:id="8627" w:name="_Hlk501113868"/>
      <w:bookmarkEnd w:id="86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8627"/>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8628" w:name="OLE_LINK14"/>
            <w:r>
              <w:rPr>
                <w:rFonts w:eastAsia="SimSun"/>
                <w:lang w:val="en-US" w:eastAsia="zh-CN"/>
              </w:rPr>
              <w:t>of slot 0 and slot 2</w:t>
            </w:r>
            <w:bookmarkEnd w:id="8628"/>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8629" w:name="_Toc138935122"/>
      <w:bookmarkStart w:id="8630" w:name="_Toc138838036"/>
      <w:bookmarkStart w:id="8631" w:name="_Toc131766814"/>
      <w:bookmarkStart w:id="8632" w:name="_Toc131741280"/>
      <w:bookmarkStart w:id="8633" w:name="_Toc131596282"/>
      <w:bookmarkStart w:id="8634" w:name="_Toc124266923"/>
      <w:bookmarkStart w:id="8635" w:name="_Toc124157519"/>
      <w:bookmarkStart w:id="8636" w:name="_Toc123717943"/>
      <w:bookmarkStart w:id="8637" w:name="_Toc123054840"/>
      <w:bookmarkStart w:id="8638" w:name="_Toc123052371"/>
      <w:bookmarkStart w:id="8639" w:name="_Toc123049448"/>
      <w:bookmarkStart w:id="8640" w:name="_Toc115186599"/>
      <w:bookmarkStart w:id="8641" w:name="_Toc114255919"/>
      <w:bookmarkStart w:id="8642" w:name="_Toc107475326"/>
      <w:bookmarkStart w:id="8643" w:name="_Toc107419689"/>
      <w:bookmarkStart w:id="8644" w:name="_Toc107312105"/>
      <w:bookmarkStart w:id="8645" w:name="_Toc106783213"/>
      <w:bookmarkStart w:id="8646" w:name="_Toc90423009"/>
      <w:bookmarkStart w:id="8647" w:name="_Toc82622162"/>
      <w:bookmarkStart w:id="8648" w:name="_Toc74663619"/>
      <w:bookmarkStart w:id="8649" w:name="_Toc67916998"/>
      <w:bookmarkStart w:id="8650" w:name="_Toc61179696"/>
      <w:bookmarkStart w:id="8651" w:name="_Toc61179226"/>
      <w:bookmarkStart w:id="8652" w:name="_Toc53178978"/>
      <w:bookmarkStart w:id="8653" w:name="_Toc53178527"/>
      <w:bookmarkStart w:id="8654" w:name="_Toc45893821"/>
      <w:bookmarkStart w:id="8655" w:name="_Toc44712509"/>
      <w:bookmarkStart w:id="8656" w:name="_Toc37267902"/>
      <w:bookmarkStart w:id="8657" w:name="_Toc37260514"/>
      <w:bookmarkStart w:id="8658" w:name="_Toc36817590"/>
      <w:bookmarkStart w:id="8659" w:name="_Toc29812038"/>
      <w:bookmarkStart w:id="8660" w:name="_Toc21127829"/>
      <w:bookmarkStart w:id="8661" w:name="_Toc169713949"/>
      <w:bookmarkStart w:id="8662" w:name="_Toc176445501"/>
      <w:r>
        <w:rPr>
          <w:lang w:eastAsia="en-CA"/>
        </w:rPr>
        <w:t>E.6</w:t>
      </w:r>
      <w:r>
        <w:rPr>
          <w:lang w:eastAsia="en-CA"/>
        </w:rPr>
        <w:tab/>
        <w:t>Estimation of TX chain amplitude and frequency response parameters</w:t>
      </w:r>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w:lastRenderedPageBreak/>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8663" w:name="_MON_1417454025"/>
    <w:bookmarkEnd w:id="8663"/>
    <w:bookmarkStart w:id="8664" w:name="_MON_1354977729"/>
    <w:bookmarkEnd w:id="8664"/>
    <w:p w14:paraId="6B940CA6" w14:textId="77777777" w:rsidR="008F3EAD" w:rsidRDefault="008F3EAD" w:rsidP="008F3EAD">
      <w:pPr>
        <w:pStyle w:val="TH"/>
      </w:pPr>
      <w:r>
        <w:object w:dxaOrig="9465" w:dyaOrig="7200" w14:anchorId="5C43225A">
          <v:shape id="_x0000_i1089" type="#_x0000_t75" style="width:474pt;height:5in" o:ole="">
            <v:imagedata r:id="rId170" o:title=""/>
          </v:shape>
          <o:OLEObject Type="Embed" ProgID="Word.Picture.8" ShapeID="_x0000_i1089" DrawAspect="Content" ObjectID="_1788772759"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8665" w:name="_Toc138935123"/>
      <w:bookmarkStart w:id="8666" w:name="_Toc138838037"/>
      <w:bookmarkStart w:id="8667" w:name="_Toc131766815"/>
      <w:bookmarkStart w:id="8668" w:name="_Toc131741281"/>
      <w:bookmarkStart w:id="8669" w:name="_Toc131596283"/>
      <w:bookmarkStart w:id="8670" w:name="_Toc124266924"/>
      <w:bookmarkStart w:id="8671" w:name="_Toc124157520"/>
      <w:bookmarkStart w:id="8672" w:name="_Toc123717944"/>
      <w:bookmarkStart w:id="8673" w:name="_Toc123054841"/>
      <w:bookmarkStart w:id="8674" w:name="_Toc123052372"/>
      <w:bookmarkStart w:id="8675" w:name="_Toc123049449"/>
      <w:bookmarkStart w:id="8676" w:name="_Toc115186600"/>
      <w:bookmarkStart w:id="8677" w:name="_Toc114255920"/>
      <w:bookmarkStart w:id="8678" w:name="_Toc107475327"/>
      <w:bookmarkStart w:id="8679" w:name="_Toc107419690"/>
      <w:bookmarkStart w:id="8680" w:name="_Toc107312106"/>
      <w:bookmarkStart w:id="8681" w:name="_Toc106783214"/>
      <w:bookmarkStart w:id="8682" w:name="_Toc90423010"/>
      <w:bookmarkStart w:id="8683" w:name="_Toc82622163"/>
      <w:bookmarkStart w:id="8684" w:name="_Toc74663620"/>
      <w:bookmarkStart w:id="8685" w:name="_Toc67916999"/>
      <w:bookmarkStart w:id="8686" w:name="_Toc61179697"/>
      <w:bookmarkStart w:id="8687" w:name="_Toc61179227"/>
      <w:bookmarkStart w:id="8688" w:name="_Toc53178979"/>
      <w:bookmarkStart w:id="8689" w:name="_Toc53178528"/>
      <w:bookmarkStart w:id="8690" w:name="_Toc45893822"/>
      <w:bookmarkStart w:id="8691" w:name="_Toc44712510"/>
      <w:bookmarkStart w:id="8692" w:name="_Toc37267903"/>
      <w:bookmarkStart w:id="8693" w:name="_Toc37260515"/>
      <w:bookmarkStart w:id="8694" w:name="_Toc36817591"/>
      <w:bookmarkStart w:id="8695" w:name="_Toc29812039"/>
      <w:bookmarkStart w:id="8696" w:name="_Toc21127830"/>
      <w:bookmarkStart w:id="8697" w:name="_Toc169713950"/>
      <w:bookmarkStart w:id="8698" w:name="_Toc176445502"/>
      <w:r>
        <w:rPr>
          <w:lang w:eastAsia="en-CA"/>
        </w:rPr>
        <w:t>E.7</w:t>
      </w:r>
      <w:r>
        <w:rPr>
          <w:lang w:eastAsia="en-CA"/>
        </w:rPr>
        <w:tab/>
        <w:t>Averaged EVM</w:t>
      </w:r>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8699" w:name="_Toc104311140"/>
      <w:bookmarkStart w:id="8700" w:name="_Toc106126841"/>
      <w:bookmarkStart w:id="8701" w:name="_Toc106177154"/>
      <w:bookmarkStart w:id="8702" w:name="_Toc114242322"/>
      <w:bookmarkStart w:id="8703" w:name="_Toc123044342"/>
      <w:bookmarkStart w:id="8704" w:name="_Toc124157981"/>
      <w:bookmarkStart w:id="8705" w:name="_Toc124259904"/>
      <w:bookmarkStart w:id="8706" w:name="_Toc130584976"/>
      <w:bookmarkStart w:id="8707" w:name="_Toc137464636"/>
      <w:bookmarkStart w:id="8708" w:name="_Toc138884305"/>
      <w:bookmarkStart w:id="8709" w:name="_Toc145643506"/>
      <w:bookmarkStart w:id="8710" w:name="_Toc155472340"/>
      <w:bookmarkStart w:id="8711" w:name="_Toc155777229"/>
      <w:bookmarkStart w:id="8712" w:name="_Toc161668561"/>
      <w:bookmarkStart w:id="8713" w:name="_Toc169713951"/>
      <w:bookmarkStart w:id="8714" w:name="_Toc176445503"/>
      <w:r w:rsidRPr="00047AD5">
        <w:lastRenderedPageBreak/>
        <w:t xml:space="preserve">Annex </w:t>
      </w:r>
      <w:r w:rsidR="007E1447">
        <w:t>F</w:t>
      </w:r>
      <w:r w:rsidR="007E1447" w:rsidRPr="00047AD5">
        <w:t xml:space="preserve"> </w:t>
      </w:r>
      <w:r w:rsidRPr="00047AD5">
        <w:t>(informative):</w:t>
      </w:r>
      <w:r w:rsidRPr="00047AD5">
        <w:br/>
        <w:t>Change history</w:t>
      </w:r>
      <w:bookmarkStart w:id="8715" w:name="historyclause"/>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8716"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8716"/>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11083" w14:textId="77777777" w:rsidR="00E312E0" w:rsidRDefault="00E312E0">
      <w:r>
        <w:separator/>
      </w:r>
    </w:p>
  </w:endnote>
  <w:endnote w:type="continuationSeparator" w:id="0">
    <w:p w14:paraId="45FB3BB5" w14:textId="77777777" w:rsidR="00E312E0" w:rsidRDefault="00E3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CA9D62" w14:textId="77777777" w:rsidR="00E312E0" w:rsidRDefault="00E312E0">
      <w:r>
        <w:separator/>
      </w:r>
    </w:p>
  </w:footnote>
  <w:footnote w:type="continuationSeparator" w:id="0">
    <w:p w14:paraId="7B5E801D" w14:textId="77777777" w:rsidR="00E312E0" w:rsidRDefault="00E3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490DE87C"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26CB">
      <w:rPr>
        <w:rFonts w:ascii="Arial" w:hAnsi="Arial" w:cs="Arial"/>
        <w:b/>
        <w:noProof/>
        <w:sz w:val="18"/>
        <w:szCs w:val="18"/>
      </w:rPr>
      <w:t>3GPP TS 38.108 V18.34.0 (2024-0609)</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5860314A"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26CB">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75A7"/>
    <w:rsid w:val="00133525"/>
    <w:rsid w:val="00137390"/>
    <w:rsid w:val="0014331C"/>
    <w:rsid w:val="0016232B"/>
    <w:rsid w:val="001657C6"/>
    <w:rsid w:val="001711ED"/>
    <w:rsid w:val="00173E05"/>
    <w:rsid w:val="00181E79"/>
    <w:rsid w:val="00191D13"/>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840"/>
    <w:rsid w:val="004052AA"/>
    <w:rsid w:val="00405FD0"/>
    <w:rsid w:val="00406C44"/>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2212"/>
    <w:rsid w:val="0053388B"/>
    <w:rsid w:val="00535773"/>
    <w:rsid w:val="00543E6C"/>
    <w:rsid w:val="00545BED"/>
    <w:rsid w:val="005563A9"/>
    <w:rsid w:val="00563CDB"/>
    <w:rsid w:val="00565087"/>
    <w:rsid w:val="00570AC3"/>
    <w:rsid w:val="005734C7"/>
    <w:rsid w:val="00590BF0"/>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A011B"/>
    <w:rsid w:val="006A0EB6"/>
    <w:rsid w:val="006A1AD2"/>
    <w:rsid w:val="006A323F"/>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BF7"/>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AB7"/>
    <w:rsid w:val="00AC2DC8"/>
    <w:rsid w:val="00AC6BC6"/>
    <w:rsid w:val="00AD0328"/>
    <w:rsid w:val="00AD1DD6"/>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54EB8"/>
    <w:rsid w:val="00B574A2"/>
    <w:rsid w:val="00B575EA"/>
    <w:rsid w:val="00B61912"/>
    <w:rsid w:val="00B61F35"/>
    <w:rsid w:val="00B62FAA"/>
    <w:rsid w:val="00B64CF1"/>
    <w:rsid w:val="00B67DCF"/>
    <w:rsid w:val="00B711C6"/>
    <w:rsid w:val="00B77EB2"/>
    <w:rsid w:val="00B90D1A"/>
    <w:rsid w:val="00B9308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382E"/>
    <w:rsid w:val="00D260B2"/>
    <w:rsid w:val="00D37243"/>
    <w:rsid w:val="00D3724B"/>
    <w:rsid w:val="00D4068A"/>
    <w:rsid w:val="00D443E6"/>
    <w:rsid w:val="00D53C47"/>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50CD1"/>
    <w:rsid w:val="00F510F5"/>
    <w:rsid w:val="00F54B4A"/>
    <w:rsid w:val="00F61E29"/>
    <w:rsid w:val="00F645CA"/>
    <w:rsid w:val="00F653B8"/>
    <w:rsid w:val="00F70ABC"/>
    <w:rsid w:val="00F76F05"/>
    <w:rsid w:val="00F77805"/>
    <w:rsid w:val="00F80352"/>
    <w:rsid w:val="00F84126"/>
    <w:rsid w:val="00F84A34"/>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115</Pages>
  <Words>37653</Words>
  <Characters>214626</Characters>
  <Application>Microsoft Office Word</Application>
  <DocSecurity>0</DocSecurity>
  <Lines>1788</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251776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2022-05-25T14:27:00Z</cp:lastPrinted>
  <dcterms:created xsi:type="dcterms:W3CDTF">2024-06-28T07:37:00Z</dcterms:created>
  <dcterms:modified xsi:type="dcterms:W3CDTF">2024-09-25T10:30:00Z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