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71B3BA58"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r w:rsidR="009B724B">
        <w:rPr>
          <w:noProof w:val="0"/>
        </w:rPr>
        <w:t>6</w:t>
      </w:r>
      <w:r w:rsidR="00DE075C">
        <w:rPr>
          <w:noProof w:val="0"/>
        </w:rPr>
        <w:t>.0</w:t>
      </w:r>
      <w:r w:rsidR="00637BB9">
        <w:rPr>
          <w:noProof w:val="0"/>
        </w:rPr>
        <w:t xml:space="preserve"> </w:t>
      </w:r>
      <w:r>
        <w:rPr>
          <w:noProof w:val="0"/>
          <w:sz w:val="32"/>
        </w:rPr>
        <w:t>(</w:t>
      </w:r>
      <w:r w:rsidR="00DE075C">
        <w:rPr>
          <w:noProof w:val="0"/>
          <w:sz w:val="32"/>
        </w:rPr>
        <w:t>202</w:t>
      </w:r>
      <w:r w:rsidR="005D49DD">
        <w:rPr>
          <w:noProof w:val="0"/>
          <w:sz w:val="32"/>
        </w:rPr>
        <w:t>4</w:t>
      </w:r>
      <w:r w:rsidR="00DE075C">
        <w:rPr>
          <w:noProof w:val="0"/>
          <w:sz w:val="32"/>
        </w:rPr>
        <w:t>-</w:t>
      </w:r>
      <w:r w:rsidR="009B724B">
        <w:rPr>
          <w:noProof w:val="0"/>
          <w:sz w:val="32"/>
        </w:rPr>
        <w:t>06</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15pt" o:ole="">
            <v:imagedata r:id="rId9" o:title=""/>
          </v:shape>
          <o:OLEObject Type="Embed" ProgID="Word.Picture.8" ShapeID="_x0000_i1025" DrawAspect="Content" ObjectID="_1782306747"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77777777" w:rsidR="009B1C39" w:rsidRDefault="009B1C39">
      <w:pPr>
        <w:pStyle w:val="FP"/>
        <w:framePr w:h="3057" w:hRule="exact" w:wrap="notBeside" w:vAnchor="page" w:hAnchor="margin" w:y="12605"/>
        <w:jc w:val="center"/>
        <w:rPr>
          <w:noProof/>
          <w:sz w:val="18"/>
        </w:rPr>
      </w:pPr>
      <w:r>
        <w:rPr>
          <w:noProof/>
          <w:sz w:val="18"/>
        </w:rPr>
        <w:t xml:space="preserve">© </w:t>
      </w:r>
      <w:r w:rsidR="00F9626C">
        <w:rPr>
          <w:noProof/>
          <w:sz w:val="18"/>
        </w:rPr>
        <w:t>202</w:t>
      </w:r>
      <w:r w:rsidR="005D49DD">
        <w:rPr>
          <w:noProof/>
          <w:sz w:val="18"/>
        </w:rPr>
        <w:t>4</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101E8E29" w14:textId="25920E00" w:rsidR="00762177" w:rsidRDefault="00615F8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62177">
        <w:rPr>
          <w:noProof/>
        </w:rPr>
        <w:t>Foreword</w:t>
      </w:r>
      <w:r w:rsidR="00762177">
        <w:rPr>
          <w:noProof/>
        </w:rPr>
        <w:tab/>
      </w:r>
      <w:r w:rsidR="00762177">
        <w:rPr>
          <w:noProof/>
        </w:rPr>
        <w:fldChar w:fldCharType="begin" w:fldLock="1"/>
      </w:r>
      <w:r w:rsidR="00762177">
        <w:rPr>
          <w:noProof/>
        </w:rPr>
        <w:instrText xml:space="preserve"> PAGEREF _Toc171693826 \h </w:instrText>
      </w:r>
      <w:r w:rsidR="00762177">
        <w:rPr>
          <w:noProof/>
        </w:rPr>
      </w:r>
      <w:r w:rsidR="00762177">
        <w:rPr>
          <w:noProof/>
        </w:rPr>
        <w:fldChar w:fldCharType="separate"/>
      </w:r>
      <w:r w:rsidR="00762177">
        <w:rPr>
          <w:noProof/>
        </w:rPr>
        <w:t>16</w:t>
      </w:r>
      <w:r w:rsidR="00762177">
        <w:rPr>
          <w:noProof/>
        </w:rPr>
        <w:fldChar w:fldCharType="end"/>
      </w:r>
    </w:p>
    <w:p w14:paraId="7F4071AA" w14:textId="0FB68D55"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_Toc171693827 \h </w:instrText>
      </w:r>
      <w:r>
        <w:rPr>
          <w:noProof/>
        </w:rPr>
      </w:r>
      <w:r>
        <w:rPr>
          <w:noProof/>
        </w:rPr>
        <w:fldChar w:fldCharType="separate"/>
      </w:r>
      <w:r>
        <w:rPr>
          <w:noProof/>
        </w:rPr>
        <w:t>17</w:t>
      </w:r>
      <w:r>
        <w:rPr>
          <w:noProof/>
        </w:rPr>
        <w:fldChar w:fldCharType="end"/>
      </w:r>
    </w:p>
    <w:p w14:paraId="66557E7E" w14:textId="7FCC6AFE"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_Toc171693828 \h </w:instrText>
      </w:r>
      <w:r>
        <w:rPr>
          <w:noProof/>
        </w:rPr>
      </w:r>
      <w:r>
        <w:rPr>
          <w:noProof/>
        </w:rPr>
        <w:fldChar w:fldCharType="separate"/>
      </w:r>
      <w:r>
        <w:rPr>
          <w:noProof/>
        </w:rPr>
        <w:t>18</w:t>
      </w:r>
      <w:r>
        <w:rPr>
          <w:noProof/>
        </w:rPr>
        <w:fldChar w:fldCharType="end"/>
      </w:r>
    </w:p>
    <w:p w14:paraId="78E28BCD" w14:textId="2A6FF4DB"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_Toc171693829 \h </w:instrText>
      </w:r>
      <w:r>
        <w:rPr>
          <w:noProof/>
        </w:rPr>
      </w:r>
      <w:r>
        <w:rPr>
          <w:noProof/>
        </w:rPr>
        <w:fldChar w:fldCharType="separate"/>
      </w:r>
      <w:r>
        <w:rPr>
          <w:noProof/>
        </w:rPr>
        <w:t>23</w:t>
      </w:r>
      <w:r>
        <w:rPr>
          <w:noProof/>
        </w:rPr>
        <w:fldChar w:fldCharType="end"/>
      </w:r>
    </w:p>
    <w:p w14:paraId="261A241F" w14:textId="26D2DE43"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_Toc171693830 \h </w:instrText>
      </w:r>
      <w:r>
        <w:rPr>
          <w:noProof/>
        </w:rPr>
      </w:r>
      <w:r>
        <w:rPr>
          <w:noProof/>
        </w:rPr>
        <w:fldChar w:fldCharType="separate"/>
      </w:r>
      <w:r>
        <w:rPr>
          <w:noProof/>
        </w:rPr>
        <w:t>23</w:t>
      </w:r>
      <w:r>
        <w:rPr>
          <w:noProof/>
        </w:rPr>
        <w:fldChar w:fldCharType="end"/>
      </w:r>
    </w:p>
    <w:p w14:paraId="53E87B6C" w14:textId="7066997F"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_Toc171693831 \h </w:instrText>
      </w:r>
      <w:r>
        <w:rPr>
          <w:noProof/>
        </w:rPr>
      </w:r>
      <w:r>
        <w:rPr>
          <w:noProof/>
        </w:rPr>
        <w:fldChar w:fldCharType="separate"/>
      </w:r>
      <w:r>
        <w:rPr>
          <w:noProof/>
        </w:rPr>
        <w:t>23</w:t>
      </w:r>
      <w:r>
        <w:rPr>
          <w:noProof/>
        </w:rPr>
        <w:fldChar w:fldCharType="end"/>
      </w:r>
    </w:p>
    <w:p w14:paraId="18D3C6FD" w14:textId="5258BB20"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_Toc171693832 \h </w:instrText>
      </w:r>
      <w:r>
        <w:rPr>
          <w:noProof/>
        </w:rPr>
      </w:r>
      <w:r>
        <w:rPr>
          <w:noProof/>
        </w:rPr>
        <w:fldChar w:fldCharType="separate"/>
      </w:r>
      <w:r>
        <w:rPr>
          <w:noProof/>
        </w:rPr>
        <w:t>23</w:t>
      </w:r>
      <w:r>
        <w:rPr>
          <w:noProof/>
        </w:rPr>
        <w:fldChar w:fldCharType="end"/>
      </w:r>
    </w:p>
    <w:p w14:paraId="0F8588D7" w14:textId="261F460A"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_Toc171693833 \h </w:instrText>
      </w:r>
      <w:r>
        <w:rPr>
          <w:noProof/>
        </w:rPr>
      </w:r>
      <w:r>
        <w:rPr>
          <w:noProof/>
        </w:rPr>
        <w:fldChar w:fldCharType="separate"/>
      </w:r>
      <w:r>
        <w:rPr>
          <w:noProof/>
        </w:rPr>
        <w:t>25</w:t>
      </w:r>
      <w:r>
        <w:rPr>
          <w:noProof/>
        </w:rPr>
        <w:fldChar w:fldCharType="end"/>
      </w:r>
    </w:p>
    <w:p w14:paraId="10DF6B09" w14:textId="3BF08A6A"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_Toc171693834 \h </w:instrText>
      </w:r>
      <w:r>
        <w:rPr>
          <w:noProof/>
        </w:rPr>
      </w:r>
      <w:r>
        <w:rPr>
          <w:noProof/>
        </w:rPr>
        <w:fldChar w:fldCharType="separate"/>
      </w:r>
      <w:r>
        <w:rPr>
          <w:noProof/>
        </w:rPr>
        <w:t>26</w:t>
      </w:r>
      <w:r>
        <w:rPr>
          <w:noProof/>
        </w:rPr>
        <w:fldChar w:fldCharType="end"/>
      </w:r>
    </w:p>
    <w:p w14:paraId="661A0452" w14:textId="2C434572"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_Toc171693835 \h </w:instrText>
      </w:r>
      <w:r>
        <w:rPr>
          <w:noProof/>
        </w:rPr>
      </w:r>
      <w:r>
        <w:rPr>
          <w:noProof/>
        </w:rPr>
        <w:fldChar w:fldCharType="separate"/>
      </w:r>
      <w:r>
        <w:rPr>
          <w:noProof/>
        </w:rPr>
        <w:t>26</w:t>
      </w:r>
      <w:r>
        <w:rPr>
          <w:noProof/>
        </w:rPr>
        <w:fldChar w:fldCharType="end"/>
      </w:r>
    </w:p>
    <w:p w14:paraId="0F24A5A5" w14:textId="29BF064A"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_Toc171693836 \h </w:instrText>
      </w:r>
      <w:r>
        <w:rPr>
          <w:noProof/>
        </w:rPr>
      </w:r>
      <w:r>
        <w:rPr>
          <w:noProof/>
        </w:rPr>
        <w:fldChar w:fldCharType="separate"/>
      </w:r>
      <w:r>
        <w:rPr>
          <w:noProof/>
        </w:rPr>
        <w:t>26</w:t>
      </w:r>
      <w:r>
        <w:rPr>
          <w:noProof/>
        </w:rPr>
        <w:fldChar w:fldCharType="end"/>
      </w:r>
    </w:p>
    <w:p w14:paraId="0BF354FB" w14:textId="3BF0EB08"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fldLock="1"/>
      </w:r>
      <w:r>
        <w:rPr>
          <w:noProof/>
        </w:rPr>
        <w:instrText xml:space="preserve"> PAGEREF _Toc171693837 \h </w:instrText>
      </w:r>
      <w:r>
        <w:rPr>
          <w:noProof/>
        </w:rPr>
      </w:r>
      <w:r>
        <w:rPr>
          <w:noProof/>
        </w:rPr>
        <w:fldChar w:fldCharType="separate"/>
      </w:r>
      <w:r>
        <w:rPr>
          <w:noProof/>
        </w:rPr>
        <w:t>26</w:t>
      </w:r>
      <w:r>
        <w:rPr>
          <w:noProof/>
        </w:rPr>
        <w:fldChar w:fldCharType="end"/>
      </w:r>
    </w:p>
    <w:p w14:paraId="110FD0D7" w14:textId="3F012554"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_Toc171693838 \h </w:instrText>
      </w:r>
      <w:r>
        <w:rPr>
          <w:noProof/>
        </w:rPr>
      </w:r>
      <w:r>
        <w:rPr>
          <w:noProof/>
        </w:rPr>
        <w:fldChar w:fldCharType="separate"/>
      </w:r>
      <w:r>
        <w:rPr>
          <w:noProof/>
        </w:rPr>
        <w:t>26</w:t>
      </w:r>
      <w:r>
        <w:rPr>
          <w:noProof/>
        </w:rPr>
        <w:fldChar w:fldCharType="end"/>
      </w:r>
    </w:p>
    <w:p w14:paraId="26CB8FAA" w14:textId="2EC3B5B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5.1.1.1.0A</w:t>
      </w:r>
      <w:r>
        <w:rPr>
          <w:rFonts w:asciiTheme="minorHAnsi" w:eastAsiaTheme="minorEastAsia"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_Toc171693839 \h </w:instrText>
      </w:r>
      <w:r>
        <w:rPr>
          <w:noProof/>
        </w:rPr>
      </w:r>
      <w:r>
        <w:rPr>
          <w:noProof/>
        </w:rPr>
        <w:fldChar w:fldCharType="separate"/>
      </w:r>
      <w:r>
        <w:rPr>
          <w:noProof/>
        </w:rPr>
        <w:t>26</w:t>
      </w:r>
      <w:r>
        <w:rPr>
          <w:noProof/>
        </w:rPr>
        <w:fldChar w:fldCharType="end"/>
      </w:r>
    </w:p>
    <w:p w14:paraId="6A533224" w14:textId="4CC5C7F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5.1.1.1.0B</w:t>
      </w:r>
      <w:r>
        <w:rPr>
          <w:rFonts w:asciiTheme="minorHAnsi" w:eastAsiaTheme="minorEastAsia"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fldLock="1"/>
      </w:r>
      <w:r>
        <w:rPr>
          <w:noProof/>
        </w:rPr>
        <w:instrText xml:space="preserve"> PAGEREF _Toc171693840 \h </w:instrText>
      </w:r>
      <w:r>
        <w:rPr>
          <w:noProof/>
        </w:rPr>
      </w:r>
      <w:r>
        <w:rPr>
          <w:noProof/>
        </w:rPr>
        <w:fldChar w:fldCharType="separate"/>
      </w:r>
      <w:r>
        <w:rPr>
          <w:noProof/>
        </w:rPr>
        <w:t>26</w:t>
      </w:r>
      <w:r>
        <w:rPr>
          <w:noProof/>
        </w:rPr>
        <w:fldChar w:fldCharType="end"/>
      </w:r>
    </w:p>
    <w:p w14:paraId="14B77090" w14:textId="38D1058F"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_Toc171693841 \h </w:instrText>
      </w:r>
      <w:r>
        <w:rPr>
          <w:noProof/>
        </w:rPr>
      </w:r>
      <w:r>
        <w:rPr>
          <w:noProof/>
        </w:rPr>
        <w:fldChar w:fldCharType="separate"/>
      </w:r>
      <w:r>
        <w:rPr>
          <w:noProof/>
        </w:rPr>
        <w:t>26</w:t>
      </w:r>
      <w:r>
        <w:rPr>
          <w:noProof/>
        </w:rPr>
        <w:fldChar w:fldCharType="end"/>
      </w:r>
    </w:p>
    <w:p w14:paraId="5C6603DA" w14:textId="61DEC4E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fldLock="1"/>
      </w:r>
      <w:r>
        <w:rPr>
          <w:noProof/>
        </w:rPr>
        <w:instrText xml:space="preserve"> PAGEREF _Toc171693842 \h </w:instrText>
      </w:r>
      <w:r>
        <w:rPr>
          <w:noProof/>
        </w:rPr>
      </w:r>
      <w:r>
        <w:rPr>
          <w:noProof/>
        </w:rPr>
        <w:fldChar w:fldCharType="separate"/>
      </w:r>
      <w:r>
        <w:rPr>
          <w:noProof/>
        </w:rPr>
        <w:t>26</w:t>
      </w:r>
      <w:r>
        <w:rPr>
          <w:noProof/>
        </w:rPr>
        <w:fldChar w:fldCharType="end"/>
      </w:r>
    </w:p>
    <w:p w14:paraId="50AE9D3C" w14:textId="0A64DA3B"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_Toc171693843 \h </w:instrText>
      </w:r>
      <w:r>
        <w:rPr>
          <w:noProof/>
        </w:rPr>
      </w:r>
      <w:r>
        <w:rPr>
          <w:noProof/>
        </w:rPr>
        <w:fldChar w:fldCharType="separate"/>
      </w:r>
      <w:r>
        <w:rPr>
          <w:noProof/>
        </w:rPr>
        <w:t>26</w:t>
      </w:r>
      <w:r>
        <w:rPr>
          <w:noProof/>
        </w:rPr>
        <w:fldChar w:fldCharType="end"/>
      </w:r>
    </w:p>
    <w:p w14:paraId="55D2D4DF" w14:textId="69B62017"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fldLock="1"/>
      </w:r>
      <w:r>
        <w:rPr>
          <w:noProof/>
        </w:rPr>
        <w:instrText xml:space="preserve"> PAGEREF _Toc171693844 \h </w:instrText>
      </w:r>
      <w:r>
        <w:rPr>
          <w:noProof/>
        </w:rPr>
      </w:r>
      <w:r>
        <w:rPr>
          <w:noProof/>
        </w:rPr>
        <w:fldChar w:fldCharType="separate"/>
      </w:r>
      <w:r>
        <w:rPr>
          <w:noProof/>
        </w:rPr>
        <w:t>27</w:t>
      </w:r>
      <w:r>
        <w:rPr>
          <w:noProof/>
        </w:rPr>
        <w:fldChar w:fldCharType="end"/>
      </w:r>
    </w:p>
    <w:p w14:paraId="143D5332" w14:textId="61743933"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fldLock="1"/>
      </w:r>
      <w:r>
        <w:rPr>
          <w:noProof/>
        </w:rPr>
        <w:instrText xml:space="preserve"> PAGEREF _Toc171693845 \h </w:instrText>
      </w:r>
      <w:r>
        <w:rPr>
          <w:noProof/>
        </w:rPr>
      </w:r>
      <w:r>
        <w:rPr>
          <w:noProof/>
        </w:rPr>
        <w:fldChar w:fldCharType="separate"/>
      </w:r>
      <w:r>
        <w:rPr>
          <w:noProof/>
        </w:rPr>
        <w:t>27</w:t>
      </w:r>
      <w:r>
        <w:rPr>
          <w:noProof/>
        </w:rPr>
        <w:fldChar w:fldCharType="end"/>
      </w:r>
    </w:p>
    <w:p w14:paraId="0FAD5306" w14:textId="473FEDF6"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5.1.1.6</w:t>
      </w:r>
      <w:r>
        <w:rPr>
          <w:rFonts w:asciiTheme="minorHAnsi" w:eastAsiaTheme="minorEastAsia"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fldLock="1"/>
      </w:r>
      <w:r>
        <w:rPr>
          <w:noProof/>
        </w:rPr>
        <w:instrText xml:space="preserve"> PAGEREF _Toc171693846 \h </w:instrText>
      </w:r>
      <w:r>
        <w:rPr>
          <w:noProof/>
        </w:rPr>
      </w:r>
      <w:r>
        <w:rPr>
          <w:noProof/>
        </w:rPr>
        <w:fldChar w:fldCharType="separate"/>
      </w:r>
      <w:r>
        <w:rPr>
          <w:noProof/>
        </w:rPr>
        <w:t>27</w:t>
      </w:r>
      <w:r>
        <w:rPr>
          <w:noProof/>
        </w:rPr>
        <w:fldChar w:fldCharType="end"/>
      </w:r>
    </w:p>
    <w:p w14:paraId="0756C6F4" w14:textId="12A129C7"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_Toc171693847 \h </w:instrText>
      </w:r>
      <w:r>
        <w:rPr>
          <w:noProof/>
        </w:rPr>
      </w:r>
      <w:r>
        <w:rPr>
          <w:noProof/>
        </w:rPr>
        <w:fldChar w:fldCharType="separate"/>
      </w:r>
      <w:r>
        <w:rPr>
          <w:noProof/>
        </w:rPr>
        <w:t>27</w:t>
      </w:r>
      <w:r>
        <w:rPr>
          <w:noProof/>
        </w:rPr>
        <w:fldChar w:fldCharType="end"/>
      </w:r>
    </w:p>
    <w:p w14:paraId="271B33D7" w14:textId="5F77F8EA"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fldLock="1"/>
      </w:r>
      <w:r>
        <w:rPr>
          <w:noProof/>
        </w:rPr>
        <w:instrText xml:space="preserve"> PAGEREF _Toc171693848 \h </w:instrText>
      </w:r>
      <w:r>
        <w:rPr>
          <w:noProof/>
        </w:rPr>
      </w:r>
      <w:r>
        <w:rPr>
          <w:noProof/>
        </w:rPr>
        <w:fldChar w:fldCharType="separate"/>
      </w:r>
      <w:r>
        <w:rPr>
          <w:noProof/>
        </w:rPr>
        <w:t>27</w:t>
      </w:r>
      <w:r>
        <w:rPr>
          <w:noProof/>
        </w:rPr>
        <w:fldChar w:fldCharType="end"/>
      </w:r>
    </w:p>
    <w:p w14:paraId="59A09798" w14:textId="3008D902"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_Toc171693849 \h </w:instrText>
      </w:r>
      <w:r>
        <w:rPr>
          <w:noProof/>
        </w:rPr>
      </w:r>
      <w:r>
        <w:rPr>
          <w:noProof/>
        </w:rPr>
        <w:fldChar w:fldCharType="separate"/>
      </w:r>
      <w:r>
        <w:rPr>
          <w:noProof/>
        </w:rPr>
        <w:t>27</w:t>
      </w:r>
      <w:r>
        <w:rPr>
          <w:noProof/>
        </w:rPr>
        <w:fldChar w:fldCharType="end"/>
      </w:r>
    </w:p>
    <w:p w14:paraId="00E48FEB" w14:textId="29117F69"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_Toc171693850 \h </w:instrText>
      </w:r>
      <w:r>
        <w:rPr>
          <w:noProof/>
        </w:rPr>
      </w:r>
      <w:r>
        <w:rPr>
          <w:noProof/>
        </w:rPr>
        <w:fldChar w:fldCharType="separate"/>
      </w:r>
      <w:r>
        <w:rPr>
          <w:noProof/>
        </w:rPr>
        <w:t>27</w:t>
      </w:r>
      <w:r>
        <w:rPr>
          <w:noProof/>
        </w:rPr>
        <w:fldChar w:fldCharType="end"/>
      </w:r>
    </w:p>
    <w:p w14:paraId="5B71DAD9" w14:textId="7404BD31"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_Toc171693851 \h </w:instrText>
      </w:r>
      <w:r>
        <w:rPr>
          <w:noProof/>
        </w:rPr>
      </w:r>
      <w:r>
        <w:rPr>
          <w:noProof/>
        </w:rPr>
        <w:fldChar w:fldCharType="separate"/>
      </w:r>
      <w:r>
        <w:rPr>
          <w:noProof/>
        </w:rPr>
        <w:t>27</w:t>
      </w:r>
      <w:r>
        <w:rPr>
          <w:noProof/>
        </w:rPr>
        <w:fldChar w:fldCharType="end"/>
      </w:r>
    </w:p>
    <w:p w14:paraId="39E5A4AE" w14:textId="267FC6C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_Toc171693852 \h </w:instrText>
      </w:r>
      <w:r>
        <w:rPr>
          <w:noProof/>
        </w:rPr>
      </w:r>
      <w:r>
        <w:rPr>
          <w:noProof/>
        </w:rPr>
        <w:fldChar w:fldCharType="separate"/>
      </w:r>
      <w:r>
        <w:rPr>
          <w:noProof/>
        </w:rPr>
        <w:t>27</w:t>
      </w:r>
      <w:r>
        <w:rPr>
          <w:noProof/>
        </w:rPr>
        <w:fldChar w:fldCharType="end"/>
      </w:r>
    </w:p>
    <w:p w14:paraId="39EB7117" w14:textId="70DD7EC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_Toc171693853 \h </w:instrText>
      </w:r>
      <w:r>
        <w:rPr>
          <w:noProof/>
        </w:rPr>
      </w:r>
      <w:r>
        <w:rPr>
          <w:noProof/>
        </w:rPr>
        <w:fldChar w:fldCharType="separate"/>
      </w:r>
      <w:r>
        <w:rPr>
          <w:noProof/>
        </w:rPr>
        <w:t>27</w:t>
      </w:r>
      <w:r>
        <w:rPr>
          <w:noProof/>
        </w:rPr>
        <w:fldChar w:fldCharType="end"/>
      </w:r>
    </w:p>
    <w:p w14:paraId="185E5CF2" w14:textId="4A711EF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_Toc171693854 \h </w:instrText>
      </w:r>
      <w:r>
        <w:rPr>
          <w:noProof/>
        </w:rPr>
      </w:r>
      <w:r>
        <w:rPr>
          <w:noProof/>
        </w:rPr>
        <w:fldChar w:fldCharType="separate"/>
      </w:r>
      <w:r>
        <w:rPr>
          <w:noProof/>
        </w:rPr>
        <w:t>27</w:t>
      </w:r>
      <w:r>
        <w:rPr>
          <w:noProof/>
        </w:rPr>
        <w:fldChar w:fldCharType="end"/>
      </w:r>
    </w:p>
    <w:p w14:paraId="77205E5E" w14:textId="442A7A6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w:t>
      </w:r>
      <w:r>
        <w:rPr>
          <w:rFonts w:asciiTheme="minorHAnsi" w:eastAsiaTheme="minorEastAsia"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_Toc171693855 \h </w:instrText>
      </w:r>
      <w:r>
        <w:rPr>
          <w:noProof/>
        </w:rPr>
      </w:r>
      <w:r>
        <w:rPr>
          <w:noProof/>
        </w:rPr>
        <w:fldChar w:fldCharType="separate"/>
      </w:r>
      <w:r>
        <w:rPr>
          <w:noProof/>
        </w:rPr>
        <w:t>28</w:t>
      </w:r>
      <w:r>
        <w:rPr>
          <w:noProof/>
        </w:rPr>
        <w:fldChar w:fldCharType="end"/>
      </w:r>
    </w:p>
    <w:p w14:paraId="2FD12DAB" w14:textId="4376B5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w:t>
      </w:r>
      <w:r>
        <w:rPr>
          <w:rFonts w:asciiTheme="minorHAnsi" w:eastAsiaTheme="minorEastAsia"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fldLock="1"/>
      </w:r>
      <w:r>
        <w:rPr>
          <w:noProof/>
        </w:rPr>
        <w:instrText xml:space="preserve"> PAGEREF _Toc171693856 \h </w:instrText>
      </w:r>
      <w:r>
        <w:rPr>
          <w:noProof/>
        </w:rPr>
      </w:r>
      <w:r>
        <w:rPr>
          <w:noProof/>
        </w:rPr>
        <w:fldChar w:fldCharType="separate"/>
      </w:r>
      <w:r>
        <w:rPr>
          <w:noProof/>
        </w:rPr>
        <w:t>28</w:t>
      </w:r>
      <w:r>
        <w:rPr>
          <w:noProof/>
        </w:rPr>
        <w:fldChar w:fldCharType="end"/>
      </w:r>
    </w:p>
    <w:p w14:paraId="06D1B3CB" w14:textId="30F8590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w:t>
      </w:r>
      <w:r>
        <w:rPr>
          <w:rFonts w:asciiTheme="minorHAnsi" w:eastAsiaTheme="minorEastAsia"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fldLock="1"/>
      </w:r>
      <w:r>
        <w:rPr>
          <w:noProof/>
        </w:rPr>
        <w:instrText xml:space="preserve"> PAGEREF _Toc171693857 \h </w:instrText>
      </w:r>
      <w:r>
        <w:rPr>
          <w:noProof/>
        </w:rPr>
      </w:r>
      <w:r>
        <w:rPr>
          <w:noProof/>
        </w:rPr>
        <w:fldChar w:fldCharType="separate"/>
      </w:r>
      <w:r>
        <w:rPr>
          <w:noProof/>
        </w:rPr>
        <w:t>30</w:t>
      </w:r>
      <w:r>
        <w:rPr>
          <w:noProof/>
        </w:rPr>
        <w:fldChar w:fldCharType="end"/>
      </w:r>
    </w:p>
    <w:p w14:paraId="35EB2ED7" w14:textId="0385104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w:t>
      </w:r>
      <w:r>
        <w:rPr>
          <w:rFonts w:asciiTheme="minorHAnsi" w:eastAsiaTheme="minorEastAsia"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_Toc171693858 \h </w:instrText>
      </w:r>
      <w:r>
        <w:rPr>
          <w:noProof/>
        </w:rPr>
      </w:r>
      <w:r>
        <w:rPr>
          <w:noProof/>
        </w:rPr>
        <w:fldChar w:fldCharType="separate"/>
      </w:r>
      <w:r>
        <w:rPr>
          <w:noProof/>
        </w:rPr>
        <w:t>30</w:t>
      </w:r>
      <w:r>
        <w:rPr>
          <w:noProof/>
        </w:rPr>
        <w:fldChar w:fldCharType="end"/>
      </w:r>
    </w:p>
    <w:p w14:paraId="1A70BB82" w14:textId="5601E4C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w:t>
      </w:r>
      <w:r>
        <w:rPr>
          <w:rFonts w:asciiTheme="minorHAnsi" w:eastAsiaTheme="minorEastAsia"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fldLock="1"/>
      </w:r>
      <w:r>
        <w:rPr>
          <w:noProof/>
        </w:rPr>
        <w:instrText xml:space="preserve"> PAGEREF _Toc171693859 \h </w:instrText>
      </w:r>
      <w:r>
        <w:rPr>
          <w:noProof/>
        </w:rPr>
      </w:r>
      <w:r>
        <w:rPr>
          <w:noProof/>
        </w:rPr>
        <w:fldChar w:fldCharType="separate"/>
      </w:r>
      <w:r>
        <w:rPr>
          <w:noProof/>
        </w:rPr>
        <w:t>30</w:t>
      </w:r>
      <w:r>
        <w:rPr>
          <w:noProof/>
        </w:rPr>
        <w:fldChar w:fldCharType="end"/>
      </w:r>
    </w:p>
    <w:p w14:paraId="71D6360D" w14:textId="04D7E4C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w:t>
      </w:r>
      <w:r>
        <w:rPr>
          <w:rFonts w:asciiTheme="minorHAnsi" w:eastAsiaTheme="minorEastAsia"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_Toc171693860 \h </w:instrText>
      </w:r>
      <w:r>
        <w:rPr>
          <w:noProof/>
        </w:rPr>
      </w:r>
      <w:r>
        <w:rPr>
          <w:noProof/>
        </w:rPr>
        <w:fldChar w:fldCharType="separate"/>
      </w:r>
      <w:r>
        <w:rPr>
          <w:noProof/>
        </w:rPr>
        <w:t>30</w:t>
      </w:r>
      <w:r>
        <w:rPr>
          <w:noProof/>
        </w:rPr>
        <w:fldChar w:fldCharType="end"/>
      </w:r>
    </w:p>
    <w:p w14:paraId="41E48A08" w14:textId="643FE01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5.1.2.1.9</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_Toc171693861 \h </w:instrText>
      </w:r>
      <w:r>
        <w:rPr>
          <w:noProof/>
        </w:rPr>
      </w:r>
      <w:r>
        <w:rPr>
          <w:noProof/>
        </w:rPr>
        <w:fldChar w:fldCharType="separate"/>
      </w:r>
      <w:r>
        <w:rPr>
          <w:noProof/>
        </w:rPr>
        <w:t>31</w:t>
      </w:r>
      <w:r>
        <w:rPr>
          <w:noProof/>
        </w:rPr>
        <w:fldChar w:fldCharType="end"/>
      </w:r>
    </w:p>
    <w:p w14:paraId="779031BD" w14:textId="5A7F9CC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5.1.2.1.10</w:t>
      </w:r>
      <w:r>
        <w:rPr>
          <w:rFonts w:asciiTheme="minorHAnsi" w:eastAsiaTheme="minorEastAsia"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_Toc171693862 \h </w:instrText>
      </w:r>
      <w:r>
        <w:rPr>
          <w:noProof/>
        </w:rPr>
      </w:r>
      <w:r>
        <w:rPr>
          <w:noProof/>
        </w:rPr>
        <w:fldChar w:fldCharType="separate"/>
      </w:r>
      <w:r>
        <w:rPr>
          <w:noProof/>
        </w:rPr>
        <w:t>31</w:t>
      </w:r>
      <w:r>
        <w:rPr>
          <w:noProof/>
        </w:rPr>
        <w:fldChar w:fldCharType="end"/>
      </w:r>
    </w:p>
    <w:p w14:paraId="71D121E2" w14:textId="6C44DB9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5.1.2.1.11</w:t>
      </w:r>
      <w:r>
        <w:rPr>
          <w:rFonts w:asciiTheme="minorHAnsi" w:eastAsiaTheme="minorEastAsia"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_Toc171693863 \h </w:instrText>
      </w:r>
      <w:r>
        <w:rPr>
          <w:noProof/>
        </w:rPr>
      </w:r>
      <w:r>
        <w:rPr>
          <w:noProof/>
        </w:rPr>
        <w:fldChar w:fldCharType="separate"/>
      </w:r>
      <w:r>
        <w:rPr>
          <w:noProof/>
        </w:rPr>
        <w:t>31</w:t>
      </w:r>
      <w:r>
        <w:rPr>
          <w:noProof/>
        </w:rPr>
        <w:fldChar w:fldCharType="end"/>
      </w:r>
    </w:p>
    <w:p w14:paraId="7F0DCF9D" w14:textId="74BC182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5.1.2.1.12</w:t>
      </w:r>
      <w:r>
        <w:rPr>
          <w:rFonts w:asciiTheme="minorHAnsi" w:eastAsiaTheme="minorEastAsia"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fldLock="1"/>
      </w:r>
      <w:r>
        <w:rPr>
          <w:noProof/>
        </w:rPr>
        <w:instrText xml:space="preserve"> PAGEREF _Toc171693864 \h </w:instrText>
      </w:r>
      <w:r>
        <w:rPr>
          <w:noProof/>
        </w:rPr>
      </w:r>
      <w:r>
        <w:rPr>
          <w:noProof/>
        </w:rPr>
        <w:fldChar w:fldCharType="separate"/>
      </w:r>
      <w:r>
        <w:rPr>
          <w:noProof/>
        </w:rPr>
        <w:t>31</w:t>
      </w:r>
      <w:r>
        <w:rPr>
          <w:noProof/>
        </w:rPr>
        <w:fldChar w:fldCharType="end"/>
      </w:r>
    </w:p>
    <w:p w14:paraId="4FE2A542" w14:textId="27A5192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5.1.2.1.13</w:t>
      </w:r>
      <w:r>
        <w:rPr>
          <w:rFonts w:asciiTheme="minorHAnsi" w:eastAsiaTheme="minorEastAsia"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fldLock="1"/>
      </w:r>
      <w:r>
        <w:rPr>
          <w:noProof/>
        </w:rPr>
        <w:instrText xml:space="preserve"> PAGEREF _Toc171693865 \h </w:instrText>
      </w:r>
      <w:r>
        <w:rPr>
          <w:noProof/>
        </w:rPr>
      </w:r>
      <w:r>
        <w:rPr>
          <w:noProof/>
        </w:rPr>
        <w:fldChar w:fldCharType="separate"/>
      </w:r>
      <w:r>
        <w:rPr>
          <w:noProof/>
        </w:rPr>
        <w:t>32</w:t>
      </w:r>
      <w:r>
        <w:rPr>
          <w:noProof/>
        </w:rPr>
        <w:fldChar w:fldCharType="end"/>
      </w:r>
    </w:p>
    <w:p w14:paraId="44EAAC1E" w14:textId="10755BE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5.1.2.1.14</w:t>
      </w:r>
      <w:r>
        <w:rPr>
          <w:rFonts w:asciiTheme="minorHAnsi" w:eastAsiaTheme="minorEastAsia"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_Toc171693866 \h </w:instrText>
      </w:r>
      <w:r>
        <w:rPr>
          <w:noProof/>
        </w:rPr>
      </w:r>
      <w:r>
        <w:rPr>
          <w:noProof/>
        </w:rPr>
        <w:fldChar w:fldCharType="separate"/>
      </w:r>
      <w:r>
        <w:rPr>
          <w:noProof/>
        </w:rPr>
        <w:t>32</w:t>
      </w:r>
      <w:r>
        <w:rPr>
          <w:noProof/>
        </w:rPr>
        <w:fldChar w:fldCharType="end"/>
      </w:r>
    </w:p>
    <w:p w14:paraId="79D9DE40" w14:textId="0C71D6D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5.1.2.1.15</w:t>
      </w:r>
      <w:r>
        <w:rPr>
          <w:rFonts w:asciiTheme="minorHAnsi" w:eastAsiaTheme="minorEastAsia" w:hAnsiTheme="minorHAnsi" w:cstheme="minorBidi"/>
          <w:noProof/>
          <w:kern w:val="2"/>
          <w:sz w:val="22"/>
          <w:szCs w:val="22"/>
          <w:lang w:eastAsia="en-GB"/>
          <w14:ligatures w14:val="standardContextual"/>
        </w:rPr>
        <w:tab/>
      </w:r>
      <w:r>
        <w:rPr>
          <w:noProof/>
        </w:rPr>
        <w:t>Data volume</w:t>
      </w:r>
      <w:r>
        <w:rPr>
          <w:noProof/>
        </w:rPr>
        <w:tab/>
      </w:r>
      <w:r>
        <w:rPr>
          <w:noProof/>
        </w:rPr>
        <w:fldChar w:fldCharType="begin" w:fldLock="1"/>
      </w:r>
      <w:r>
        <w:rPr>
          <w:noProof/>
        </w:rPr>
        <w:instrText xml:space="preserve"> PAGEREF _Toc171693867 \h </w:instrText>
      </w:r>
      <w:r>
        <w:rPr>
          <w:noProof/>
        </w:rPr>
      </w:r>
      <w:r>
        <w:rPr>
          <w:noProof/>
        </w:rPr>
        <w:fldChar w:fldCharType="separate"/>
      </w:r>
      <w:r>
        <w:rPr>
          <w:noProof/>
        </w:rPr>
        <w:t>32</w:t>
      </w:r>
      <w:r>
        <w:rPr>
          <w:noProof/>
        </w:rPr>
        <w:fldChar w:fldCharType="end"/>
      </w:r>
    </w:p>
    <w:p w14:paraId="363037E9" w14:textId="2FFD886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5.1.2.1.16</w:t>
      </w:r>
      <w:r>
        <w:rPr>
          <w:rFonts w:asciiTheme="minorHAnsi" w:eastAsiaTheme="minorEastAsia"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_Toc171693868 \h </w:instrText>
      </w:r>
      <w:r>
        <w:rPr>
          <w:noProof/>
        </w:rPr>
      </w:r>
      <w:r>
        <w:rPr>
          <w:noProof/>
        </w:rPr>
        <w:fldChar w:fldCharType="separate"/>
      </w:r>
      <w:r>
        <w:rPr>
          <w:noProof/>
        </w:rPr>
        <w:t>32</w:t>
      </w:r>
      <w:r>
        <w:rPr>
          <w:noProof/>
        </w:rPr>
        <w:fldChar w:fldCharType="end"/>
      </w:r>
    </w:p>
    <w:p w14:paraId="72DDA674" w14:textId="4AF557D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5.1.2.1.17</w:t>
      </w:r>
      <w:r>
        <w:rPr>
          <w:rFonts w:asciiTheme="minorHAnsi" w:eastAsiaTheme="minorEastAsia"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_Toc171693869 \h </w:instrText>
      </w:r>
      <w:r>
        <w:rPr>
          <w:noProof/>
        </w:rPr>
      </w:r>
      <w:r>
        <w:rPr>
          <w:noProof/>
        </w:rPr>
        <w:fldChar w:fldCharType="separate"/>
      </w:r>
      <w:r>
        <w:rPr>
          <w:noProof/>
        </w:rPr>
        <w:t>32</w:t>
      </w:r>
      <w:r>
        <w:rPr>
          <w:noProof/>
        </w:rPr>
        <w:fldChar w:fldCharType="end"/>
      </w:r>
    </w:p>
    <w:p w14:paraId="3C47B4EA" w14:textId="043CDA3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_Toc171693870 \h </w:instrText>
      </w:r>
      <w:r>
        <w:rPr>
          <w:noProof/>
        </w:rPr>
      </w:r>
      <w:r>
        <w:rPr>
          <w:noProof/>
        </w:rPr>
        <w:fldChar w:fldCharType="separate"/>
      </w:r>
      <w:r>
        <w:rPr>
          <w:noProof/>
        </w:rPr>
        <w:t>32</w:t>
      </w:r>
      <w:r>
        <w:rPr>
          <w:noProof/>
        </w:rPr>
        <w:fldChar w:fldCharType="end"/>
      </w:r>
    </w:p>
    <w:p w14:paraId="25F449C1" w14:textId="63C3070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5.1.2.1.19</w:t>
      </w:r>
      <w:r>
        <w:rPr>
          <w:rFonts w:asciiTheme="minorHAnsi" w:eastAsiaTheme="minorEastAsia" w:hAnsiTheme="minorHAnsi" w:cstheme="minorBidi"/>
          <w:noProof/>
          <w:kern w:val="2"/>
          <w:sz w:val="22"/>
          <w:szCs w:val="22"/>
          <w:lang w:eastAsia="en-GB"/>
          <w14:ligatures w14:val="standardContextual"/>
        </w:rPr>
        <w:tab/>
      </w:r>
      <w:r>
        <w:rPr>
          <w:noProof/>
        </w:rPr>
        <w:t>EMS-Digits</w:t>
      </w:r>
      <w:r>
        <w:rPr>
          <w:noProof/>
        </w:rPr>
        <w:tab/>
      </w:r>
      <w:r>
        <w:rPr>
          <w:noProof/>
        </w:rPr>
        <w:fldChar w:fldCharType="begin" w:fldLock="1"/>
      </w:r>
      <w:r>
        <w:rPr>
          <w:noProof/>
        </w:rPr>
        <w:instrText xml:space="preserve"> PAGEREF _Toc171693871 \h </w:instrText>
      </w:r>
      <w:r>
        <w:rPr>
          <w:noProof/>
        </w:rPr>
      </w:r>
      <w:r>
        <w:rPr>
          <w:noProof/>
        </w:rPr>
        <w:fldChar w:fldCharType="separate"/>
      </w:r>
      <w:r>
        <w:rPr>
          <w:noProof/>
        </w:rPr>
        <w:t>33</w:t>
      </w:r>
      <w:r>
        <w:rPr>
          <w:noProof/>
        </w:rPr>
        <w:fldChar w:fldCharType="end"/>
      </w:r>
    </w:p>
    <w:p w14:paraId="27BE354D" w14:textId="0366AB5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5.1.2.1.20</w:t>
      </w:r>
      <w:r>
        <w:rPr>
          <w:rFonts w:asciiTheme="minorHAnsi" w:eastAsiaTheme="minorEastAsia" w:hAnsiTheme="minorHAnsi" w:cstheme="minorBidi"/>
          <w:noProof/>
          <w:kern w:val="2"/>
          <w:sz w:val="22"/>
          <w:szCs w:val="22"/>
          <w:lang w:eastAsia="en-GB"/>
          <w14:ligatures w14:val="standardContextual"/>
        </w:rPr>
        <w:tab/>
      </w:r>
      <w:r>
        <w:rPr>
          <w:noProof/>
        </w:rPr>
        <w:t>EMS-Key</w:t>
      </w:r>
      <w:r>
        <w:rPr>
          <w:noProof/>
        </w:rPr>
        <w:tab/>
      </w:r>
      <w:r>
        <w:rPr>
          <w:noProof/>
        </w:rPr>
        <w:fldChar w:fldCharType="begin" w:fldLock="1"/>
      </w:r>
      <w:r>
        <w:rPr>
          <w:noProof/>
        </w:rPr>
        <w:instrText xml:space="preserve"> PAGEREF _Toc171693872 \h </w:instrText>
      </w:r>
      <w:r>
        <w:rPr>
          <w:noProof/>
        </w:rPr>
      </w:r>
      <w:r>
        <w:rPr>
          <w:noProof/>
        </w:rPr>
        <w:fldChar w:fldCharType="separate"/>
      </w:r>
      <w:r>
        <w:rPr>
          <w:noProof/>
        </w:rPr>
        <w:t>33</w:t>
      </w:r>
      <w:r>
        <w:rPr>
          <w:noProof/>
        </w:rPr>
        <w:fldChar w:fldCharType="end"/>
      </w:r>
    </w:p>
    <w:p w14:paraId="470F89B0" w14:textId="7E98D5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5.1.2.1.21</w:t>
      </w:r>
      <w:r>
        <w:rPr>
          <w:rFonts w:asciiTheme="minorHAnsi" w:eastAsiaTheme="minorEastAsia"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fldLock="1"/>
      </w:r>
      <w:r>
        <w:rPr>
          <w:noProof/>
        </w:rPr>
        <w:instrText xml:space="preserve"> PAGEREF _Toc171693873 \h </w:instrText>
      </w:r>
      <w:r>
        <w:rPr>
          <w:noProof/>
        </w:rPr>
      </w:r>
      <w:r>
        <w:rPr>
          <w:noProof/>
        </w:rPr>
        <w:fldChar w:fldCharType="separate"/>
      </w:r>
      <w:r>
        <w:rPr>
          <w:noProof/>
        </w:rPr>
        <w:t>33</w:t>
      </w:r>
      <w:r>
        <w:rPr>
          <w:noProof/>
        </w:rPr>
        <w:fldChar w:fldCharType="end"/>
      </w:r>
    </w:p>
    <w:p w14:paraId="3A22000D" w14:textId="4F1EEF1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5.1.2.1.22</w:t>
      </w:r>
      <w:r>
        <w:rPr>
          <w:rFonts w:asciiTheme="minorHAnsi" w:eastAsiaTheme="minorEastAsia" w:hAnsiTheme="minorHAnsi" w:cstheme="minorBidi"/>
          <w:noProof/>
          <w:kern w:val="2"/>
          <w:sz w:val="22"/>
          <w:szCs w:val="22"/>
          <w:lang w:eastAsia="en-GB"/>
          <w14:ligatures w14:val="standardContextual"/>
        </w:rPr>
        <w:tab/>
      </w:r>
      <w:r>
        <w:rPr>
          <w:noProof/>
        </w:rPr>
        <w:t>Equipment id</w:t>
      </w:r>
      <w:r>
        <w:rPr>
          <w:noProof/>
        </w:rPr>
        <w:tab/>
      </w:r>
      <w:r>
        <w:rPr>
          <w:noProof/>
        </w:rPr>
        <w:fldChar w:fldCharType="begin" w:fldLock="1"/>
      </w:r>
      <w:r>
        <w:rPr>
          <w:noProof/>
        </w:rPr>
        <w:instrText xml:space="preserve"> PAGEREF _Toc171693874 \h </w:instrText>
      </w:r>
      <w:r>
        <w:rPr>
          <w:noProof/>
        </w:rPr>
      </w:r>
      <w:r>
        <w:rPr>
          <w:noProof/>
        </w:rPr>
        <w:fldChar w:fldCharType="separate"/>
      </w:r>
      <w:r>
        <w:rPr>
          <w:noProof/>
        </w:rPr>
        <w:t>33</w:t>
      </w:r>
      <w:r>
        <w:rPr>
          <w:noProof/>
        </w:rPr>
        <w:fldChar w:fldCharType="end"/>
      </w:r>
    </w:p>
    <w:p w14:paraId="4568C7C4" w14:textId="05A22D7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5.1.2.1.23</w:t>
      </w:r>
      <w:r>
        <w:rPr>
          <w:rFonts w:asciiTheme="minorHAnsi" w:eastAsiaTheme="minorEastAsia"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fldLock="1"/>
      </w:r>
      <w:r>
        <w:rPr>
          <w:noProof/>
        </w:rPr>
        <w:instrText xml:space="preserve"> PAGEREF _Toc171693875 \h </w:instrText>
      </w:r>
      <w:r>
        <w:rPr>
          <w:noProof/>
        </w:rPr>
      </w:r>
      <w:r>
        <w:rPr>
          <w:noProof/>
        </w:rPr>
        <w:fldChar w:fldCharType="separate"/>
      </w:r>
      <w:r>
        <w:rPr>
          <w:noProof/>
        </w:rPr>
        <w:t>33</w:t>
      </w:r>
      <w:r>
        <w:rPr>
          <w:noProof/>
        </w:rPr>
        <w:fldChar w:fldCharType="end"/>
      </w:r>
    </w:p>
    <w:p w14:paraId="5FC48A42" w14:textId="412560E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_Toc171693876 \h </w:instrText>
      </w:r>
      <w:r>
        <w:rPr>
          <w:noProof/>
        </w:rPr>
      </w:r>
      <w:r>
        <w:rPr>
          <w:noProof/>
        </w:rPr>
        <w:fldChar w:fldCharType="separate"/>
      </w:r>
      <w:r>
        <w:rPr>
          <w:noProof/>
        </w:rPr>
        <w:t>33</w:t>
      </w:r>
      <w:r>
        <w:rPr>
          <w:noProof/>
        </w:rPr>
        <w:fldChar w:fldCharType="end"/>
      </w:r>
    </w:p>
    <w:p w14:paraId="11F900F0" w14:textId="41018C9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5.1.2.1.25</w:t>
      </w:r>
      <w:r>
        <w:rPr>
          <w:rFonts w:asciiTheme="minorHAnsi" w:eastAsiaTheme="minorEastAsia"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_Toc171693877 \h </w:instrText>
      </w:r>
      <w:r>
        <w:rPr>
          <w:noProof/>
        </w:rPr>
      </w:r>
      <w:r>
        <w:rPr>
          <w:noProof/>
        </w:rPr>
        <w:fldChar w:fldCharType="separate"/>
      </w:r>
      <w:r>
        <w:rPr>
          <w:noProof/>
        </w:rPr>
        <w:t>34</w:t>
      </w:r>
      <w:r>
        <w:rPr>
          <w:noProof/>
        </w:rPr>
        <w:fldChar w:fldCharType="end"/>
      </w:r>
    </w:p>
    <w:p w14:paraId="18A5AD70" w14:textId="11555AF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5.1.2.1.26</w:t>
      </w:r>
      <w:r>
        <w:rPr>
          <w:rFonts w:asciiTheme="minorHAnsi" w:eastAsiaTheme="minorEastAsia"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fldLock="1"/>
      </w:r>
      <w:r>
        <w:rPr>
          <w:noProof/>
        </w:rPr>
        <w:instrText xml:space="preserve"> PAGEREF _Toc171693878 \h </w:instrText>
      </w:r>
      <w:r>
        <w:rPr>
          <w:noProof/>
        </w:rPr>
      </w:r>
      <w:r>
        <w:rPr>
          <w:noProof/>
        </w:rPr>
        <w:fldChar w:fldCharType="separate"/>
      </w:r>
      <w:r>
        <w:rPr>
          <w:noProof/>
        </w:rPr>
        <w:t>34</w:t>
      </w:r>
      <w:r>
        <w:rPr>
          <w:noProof/>
        </w:rPr>
        <w:fldChar w:fldCharType="end"/>
      </w:r>
    </w:p>
    <w:p w14:paraId="26FB68A5" w14:textId="1A60803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5.1.2.1.27</w:t>
      </w:r>
      <w:r>
        <w:rPr>
          <w:rFonts w:asciiTheme="minorHAnsi" w:eastAsiaTheme="minorEastAsia"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_Toc171693879 \h </w:instrText>
      </w:r>
      <w:r>
        <w:rPr>
          <w:noProof/>
        </w:rPr>
      </w:r>
      <w:r>
        <w:rPr>
          <w:noProof/>
        </w:rPr>
        <w:fldChar w:fldCharType="separate"/>
      </w:r>
      <w:r>
        <w:rPr>
          <w:noProof/>
        </w:rPr>
        <w:t>34</w:t>
      </w:r>
      <w:r>
        <w:rPr>
          <w:noProof/>
        </w:rPr>
        <w:fldChar w:fldCharType="end"/>
      </w:r>
    </w:p>
    <w:p w14:paraId="15EA5C4F" w14:textId="1F4AF41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5.1.2.1.28</w:t>
      </w:r>
      <w:r>
        <w:rPr>
          <w:rFonts w:asciiTheme="minorHAnsi" w:eastAsiaTheme="minorEastAsia"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fldLock="1"/>
      </w:r>
      <w:r>
        <w:rPr>
          <w:noProof/>
        </w:rPr>
        <w:instrText xml:space="preserve"> PAGEREF _Toc171693880 \h </w:instrText>
      </w:r>
      <w:r>
        <w:rPr>
          <w:noProof/>
        </w:rPr>
      </w:r>
      <w:r>
        <w:rPr>
          <w:noProof/>
        </w:rPr>
        <w:fldChar w:fldCharType="separate"/>
      </w:r>
      <w:r>
        <w:rPr>
          <w:noProof/>
        </w:rPr>
        <w:t>34</w:t>
      </w:r>
      <w:r>
        <w:rPr>
          <w:noProof/>
        </w:rPr>
        <w:fldChar w:fldCharType="end"/>
      </w:r>
    </w:p>
    <w:p w14:paraId="5AE3F86C" w14:textId="3B84DE3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5.1.2.1.29</w:t>
      </w:r>
      <w:r>
        <w:rPr>
          <w:rFonts w:asciiTheme="minorHAnsi" w:eastAsiaTheme="minorEastAsia"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fldLock="1"/>
      </w:r>
      <w:r>
        <w:rPr>
          <w:noProof/>
        </w:rPr>
        <w:instrText xml:space="preserve"> PAGEREF _Toc171693881 \h </w:instrText>
      </w:r>
      <w:r>
        <w:rPr>
          <w:noProof/>
        </w:rPr>
      </w:r>
      <w:r>
        <w:rPr>
          <w:noProof/>
        </w:rPr>
        <w:fldChar w:fldCharType="separate"/>
      </w:r>
      <w:r>
        <w:rPr>
          <w:noProof/>
        </w:rPr>
        <w:t>34</w:t>
      </w:r>
      <w:r>
        <w:rPr>
          <w:noProof/>
        </w:rPr>
        <w:fldChar w:fldCharType="end"/>
      </w:r>
    </w:p>
    <w:p w14:paraId="76BE2A23" w14:textId="093CECD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5.1.2.1.30</w:t>
      </w:r>
      <w:r>
        <w:rPr>
          <w:rFonts w:asciiTheme="minorHAnsi" w:eastAsiaTheme="minorEastAsia"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_Toc171693882 \h </w:instrText>
      </w:r>
      <w:r>
        <w:rPr>
          <w:noProof/>
        </w:rPr>
      </w:r>
      <w:r>
        <w:rPr>
          <w:noProof/>
        </w:rPr>
        <w:fldChar w:fldCharType="separate"/>
      </w:r>
      <w:r>
        <w:rPr>
          <w:noProof/>
        </w:rPr>
        <w:t>35</w:t>
      </w:r>
      <w:r>
        <w:rPr>
          <w:noProof/>
        </w:rPr>
        <w:fldChar w:fldCharType="end"/>
      </w:r>
    </w:p>
    <w:p w14:paraId="786377EC" w14:textId="52D1FAB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5.1.2.1.31</w:t>
      </w:r>
      <w:r>
        <w:rPr>
          <w:rFonts w:asciiTheme="minorHAnsi" w:eastAsiaTheme="minorEastAsia"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_Toc171693883 \h </w:instrText>
      </w:r>
      <w:r>
        <w:rPr>
          <w:noProof/>
        </w:rPr>
      </w:r>
      <w:r>
        <w:rPr>
          <w:noProof/>
        </w:rPr>
        <w:fldChar w:fldCharType="separate"/>
      </w:r>
      <w:r>
        <w:rPr>
          <w:noProof/>
        </w:rPr>
        <w:t>35</w:t>
      </w:r>
      <w:r>
        <w:rPr>
          <w:noProof/>
        </w:rPr>
        <w:fldChar w:fldCharType="end"/>
      </w:r>
    </w:p>
    <w:p w14:paraId="1AFC98A4" w14:textId="1D4D87F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5.1.2.1.32</w:t>
      </w:r>
      <w:r>
        <w:rPr>
          <w:rFonts w:asciiTheme="minorHAnsi" w:eastAsiaTheme="minorEastAsia"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fldLock="1"/>
      </w:r>
      <w:r>
        <w:rPr>
          <w:noProof/>
        </w:rPr>
        <w:instrText xml:space="preserve"> PAGEREF _Toc171693884 \h </w:instrText>
      </w:r>
      <w:r>
        <w:rPr>
          <w:noProof/>
        </w:rPr>
      </w:r>
      <w:r>
        <w:rPr>
          <w:noProof/>
        </w:rPr>
        <w:fldChar w:fldCharType="separate"/>
      </w:r>
      <w:r>
        <w:rPr>
          <w:noProof/>
        </w:rPr>
        <w:t>35</w:t>
      </w:r>
      <w:r>
        <w:rPr>
          <w:noProof/>
        </w:rPr>
        <w:fldChar w:fldCharType="end"/>
      </w:r>
    </w:p>
    <w:p w14:paraId="67788173" w14:textId="7BEC921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5.1.2.1.33</w:t>
      </w:r>
      <w:r>
        <w:rPr>
          <w:rFonts w:asciiTheme="minorHAnsi" w:eastAsiaTheme="minorEastAsia"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fldLock="1"/>
      </w:r>
      <w:r>
        <w:rPr>
          <w:noProof/>
        </w:rPr>
        <w:instrText xml:space="preserve"> PAGEREF _Toc171693885 \h </w:instrText>
      </w:r>
      <w:r>
        <w:rPr>
          <w:noProof/>
        </w:rPr>
      </w:r>
      <w:r>
        <w:rPr>
          <w:noProof/>
        </w:rPr>
        <w:fldChar w:fldCharType="separate"/>
      </w:r>
      <w:r>
        <w:rPr>
          <w:noProof/>
        </w:rPr>
        <w:t>35</w:t>
      </w:r>
      <w:r>
        <w:rPr>
          <w:noProof/>
        </w:rPr>
        <w:fldChar w:fldCharType="end"/>
      </w:r>
    </w:p>
    <w:p w14:paraId="150B099F" w14:textId="70FA41D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5.1.2.1.34</w:t>
      </w:r>
      <w:r>
        <w:rPr>
          <w:rFonts w:asciiTheme="minorHAnsi" w:eastAsiaTheme="minorEastAsia" w:hAnsiTheme="minorHAnsi" w:cstheme="minorBidi"/>
          <w:noProof/>
          <w:kern w:val="2"/>
          <w:sz w:val="22"/>
          <w:szCs w:val="22"/>
          <w:lang w:eastAsia="en-GB"/>
          <w14:ligatures w14:val="standardContextual"/>
        </w:rPr>
        <w:tab/>
      </w:r>
      <w:r>
        <w:rPr>
          <w:noProof/>
        </w:rPr>
        <w:t>IMEI Status</w:t>
      </w:r>
      <w:r>
        <w:rPr>
          <w:noProof/>
        </w:rPr>
        <w:tab/>
      </w:r>
      <w:r>
        <w:rPr>
          <w:noProof/>
        </w:rPr>
        <w:fldChar w:fldCharType="begin" w:fldLock="1"/>
      </w:r>
      <w:r>
        <w:rPr>
          <w:noProof/>
        </w:rPr>
        <w:instrText xml:space="preserve"> PAGEREF _Toc171693886 \h </w:instrText>
      </w:r>
      <w:r>
        <w:rPr>
          <w:noProof/>
        </w:rPr>
      </w:r>
      <w:r>
        <w:rPr>
          <w:noProof/>
        </w:rPr>
        <w:fldChar w:fldCharType="separate"/>
      </w:r>
      <w:r>
        <w:rPr>
          <w:noProof/>
        </w:rPr>
        <w:t>35</w:t>
      </w:r>
      <w:r>
        <w:rPr>
          <w:noProof/>
        </w:rPr>
        <w:fldChar w:fldCharType="end"/>
      </w:r>
    </w:p>
    <w:p w14:paraId="637CE15E" w14:textId="4326135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5.1.2.1.35</w:t>
      </w:r>
      <w:r>
        <w:rPr>
          <w:rFonts w:asciiTheme="minorHAnsi" w:eastAsiaTheme="minorEastAsia"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fldLock="1"/>
      </w:r>
      <w:r>
        <w:rPr>
          <w:noProof/>
        </w:rPr>
        <w:instrText xml:space="preserve"> PAGEREF _Toc171693887 \h </w:instrText>
      </w:r>
      <w:r>
        <w:rPr>
          <w:noProof/>
        </w:rPr>
      </w:r>
      <w:r>
        <w:rPr>
          <w:noProof/>
        </w:rPr>
        <w:fldChar w:fldCharType="separate"/>
      </w:r>
      <w:r>
        <w:rPr>
          <w:noProof/>
        </w:rPr>
        <w:t>36</w:t>
      </w:r>
      <w:r>
        <w:rPr>
          <w:noProof/>
        </w:rPr>
        <w:fldChar w:fldCharType="end"/>
      </w:r>
    </w:p>
    <w:p w14:paraId="48DEAD5D" w14:textId="0BD9805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5.1.2.1.36</w:t>
      </w:r>
      <w:r>
        <w:rPr>
          <w:rFonts w:asciiTheme="minorHAnsi" w:eastAsiaTheme="minorEastAsia"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_Toc171693888 \h </w:instrText>
      </w:r>
      <w:r>
        <w:rPr>
          <w:noProof/>
        </w:rPr>
      </w:r>
      <w:r>
        <w:rPr>
          <w:noProof/>
        </w:rPr>
        <w:fldChar w:fldCharType="separate"/>
      </w:r>
      <w:r>
        <w:rPr>
          <w:noProof/>
        </w:rPr>
        <w:t>36</w:t>
      </w:r>
      <w:r>
        <w:rPr>
          <w:noProof/>
        </w:rPr>
        <w:fldChar w:fldCharType="end"/>
      </w:r>
    </w:p>
    <w:p w14:paraId="21AD96F0" w14:textId="2F44F40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5.1.2.1.37</w:t>
      </w:r>
      <w:r>
        <w:rPr>
          <w:rFonts w:asciiTheme="minorHAnsi" w:eastAsiaTheme="minorEastAsia"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fldLock="1"/>
      </w:r>
      <w:r>
        <w:rPr>
          <w:noProof/>
        </w:rPr>
        <w:instrText xml:space="preserve"> PAGEREF _Toc171693889 \h </w:instrText>
      </w:r>
      <w:r>
        <w:rPr>
          <w:noProof/>
        </w:rPr>
      </w:r>
      <w:r>
        <w:rPr>
          <w:noProof/>
        </w:rPr>
        <w:fldChar w:fldCharType="separate"/>
      </w:r>
      <w:r>
        <w:rPr>
          <w:noProof/>
        </w:rPr>
        <w:t>36</w:t>
      </w:r>
      <w:r>
        <w:rPr>
          <w:noProof/>
        </w:rPr>
        <w:fldChar w:fldCharType="end"/>
      </w:r>
    </w:p>
    <w:p w14:paraId="1B8439F9" w14:textId="22EA740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5.1.2.1.38</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_Toc171693890 \h </w:instrText>
      </w:r>
      <w:r>
        <w:rPr>
          <w:noProof/>
        </w:rPr>
      </w:r>
      <w:r>
        <w:rPr>
          <w:noProof/>
        </w:rPr>
        <w:fldChar w:fldCharType="separate"/>
      </w:r>
      <w:r>
        <w:rPr>
          <w:noProof/>
        </w:rPr>
        <w:t>36</w:t>
      </w:r>
      <w:r>
        <w:rPr>
          <w:noProof/>
        </w:rPr>
        <w:fldChar w:fldCharType="end"/>
      </w:r>
    </w:p>
    <w:p w14:paraId="3AB0D58E" w14:textId="642F43E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5.1.2.1.39</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_Toc171693891 \h </w:instrText>
      </w:r>
      <w:r>
        <w:rPr>
          <w:noProof/>
        </w:rPr>
      </w:r>
      <w:r>
        <w:rPr>
          <w:noProof/>
        </w:rPr>
        <w:fldChar w:fldCharType="separate"/>
      </w:r>
      <w:r>
        <w:rPr>
          <w:noProof/>
        </w:rPr>
        <w:t>36</w:t>
      </w:r>
      <w:r>
        <w:rPr>
          <w:noProof/>
        </w:rPr>
        <w:fldChar w:fldCharType="end"/>
      </w:r>
    </w:p>
    <w:p w14:paraId="2CFD8918" w14:textId="0C0B50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5.1.2.1.40</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LCS </w:t>
      </w:r>
      <w:r w:rsidRPr="0018338C">
        <w:rPr>
          <w:noProof/>
          <w:color w:val="000000"/>
          <w:lang w:val="en-US"/>
        </w:rPr>
        <w:t>Client</w:t>
      </w:r>
      <w:r w:rsidRPr="0018338C">
        <w:rPr>
          <w:noProof/>
          <w:lang w:val="en-US"/>
        </w:rPr>
        <w:t xml:space="preserve"> Type</w:t>
      </w:r>
      <w:r>
        <w:rPr>
          <w:noProof/>
        </w:rPr>
        <w:tab/>
      </w:r>
      <w:r>
        <w:rPr>
          <w:noProof/>
        </w:rPr>
        <w:fldChar w:fldCharType="begin" w:fldLock="1"/>
      </w:r>
      <w:r>
        <w:rPr>
          <w:noProof/>
        </w:rPr>
        <w:instrText xml:space="preserve"> PAGEREF _Toc171693892 \h </w:instrText>
      </w:r>
      <w:r>
        <w:rPr>
          <w:noProof/>
        </w:rPr>
      </w:r>
      <w:r>
        <w:rPr>
          <w:noProof/>
        </w:rPr>
        <w:fldChar w:fldCharType="separate"/>
      </w:r>
      <w:r>
        <w:rPr>
          <w:noProof/>
        </w:rPr>
        <w:t>36</w:t>
      </w:r>
      <w:r>
        <w:rPr>
          <w:noProof/>
        </w:rPr>
        <w:fldChar w:fldCharType="end"/>
      </w:r>
    </w:p>
    <w:p w14:paraId="158135C3" w14:textId="764C16B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5.1.2.1.41</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_Toc171693893 \h </w:instrText>
      </w:r>
      <w:r>
        <w:rPr>
          <w:noProof/>
        </w:rPr>
      </w:r>
      <w:r>
        <w:rPr>
          <w:noProof/>
        </w:rPr>
        <w:fldChar w:fldCharType="separate"/>
      </w:r>
      <w:r>
        <w:rPr>
          <w:noProof/>
        </w:rPr>
        <w:t>36</w:t>
      </w:r>
      <w:r>
        <w:rPr>
          <w:noProof/>
        </w:rPr>
        <w:fldChar w:fldCharType="end"/>
      </w:r>
    </w:p>
    <w:p w14:paraId="18F83DBA" w14:textId="33B348D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5.1.2.1.42</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_Toc171693894 \h </w:instrText>
      </w:r>
      <w:r>
        <w:rPr>
          <w:noProof/>
        </w:rPr>
      </w:r>
      <w:r>
        <w:rPr>
          <w:noProof/>
        </w:rPr>
        <w:fldChar w:fldCharType="separate"/>
      </w:r>
      <w:r>
        <w:rPr>
          <w:noProof/>
        </w:rPr>
        <w:t>36</w:t>
      </w:r>
      <w:r>
        <w:rPr>
          <w:noProof/>
        </w:rPr>
        <w:fldChar w:fldCharType="end"/>
      </w:r>
    </w:p>
    <w:p w14:paraId="0664D1C7" w14:textId="6C9D59A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5.1.2.1.43</w:t>
      </w:r>
      <w:r>
        <w:rPr>
          <w:rFonts w:asciiTheme="minorHAnsi" w:eastAsiaTheme="minorEastAsia"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fldLock="1"/>
      </w:r>
      <w:r>
        <w:rPr>
          <w:noProof/>
        </w:rPr>
        <w:instrText xml:space="preserve"> PAGEREF _Toc171693895 \h </w:instrText>
      </w:r>
      <w:r>
        <w:rPr>
          <w:noProof/>
        </w:rPr>
      </w:r>
      <w:r>
        <w:rPr>
          <w:noProof/>
        </w:rPr>
        <w:fldChar w:fldCharType="separate"/>
      </w:r>
      <w:r>
        <w:rPr>
          <w:noProof/>
        </w:rPr>
        <w:t>37</w:t>
      </w:r>
      <w:r>
        <w:rPr>
          <w:noProof/>
        </w:rPr>
        <w:fldChar w:fldCharType="end"/>
      </w:r>
    </w:p>
    <w:p w14:paraId="64D08486" w14:textId="4AFA173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5.1.2.1.44</w:t>
      </w:r>
      <w:r>
        <w:rPr>
          <w:rFonts w:asciiTheme="minorHAnsi" w:eastAsiaTheme="minorEastAsia"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_Toc171693896 \h </w:instrText>
      </w:r>
      <w:r>
        <w:rPr>
          <w:noProof/>
        </w:rPr>
      </w:r>
      <w:r>
        <w:rPr>
          <w:noProof/>
        </w:rPr>
        <w:fldChar w:fldCharType="separate"/>
      </w:r>
      <w:r>
        <w:rPr>
          <w:noProof/>
        </w:rPr>
        <w:t>37</w:t>
      </w:r>
      <w:r>
        <w:rPr>
          <w:noProof/>
        </w:rPr>
        <w:fldChar w:fldCharType="end"/>
      </w:r>
    </w:p>
    <w:p w14:paraId="2E790297" w14:textId="3589DB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_Toc171693897 \h </w:instrText>
      </w:r>
      <w:r>
        <w:rPr>
          <w:noProof/>
        </w:rPr>
      </w:r>
      <w:r>
        <w:rPr>
          <w:noProof/>
        </w:rPr>
        <w:fldChar w:fldCharType="separate"/>
      </w:r>
      <w:r>
        <w:rPr>
          <w:noProof/>
        </w:rPr>
        <w:t>37</w:t>
      </w:r>
      <w:r>
        <w:rPr>
          <w:noProof/>
        </w:rPr>
        <w:fldChar w:fldCharType="end"/>
      </w:r>
    </w:p>
    <w:p w14:paraId="736522A2" w14:textId="4A82D15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5.1.2.1.46</w:t>
      </w:r>
      <w:r>
        <w:rPr>
          <w:rFonts w:asciiTheme="minorHAnsi" w:eastAsiaTheme="minorEastAsia"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fldLock="1"/>
      </w:r>
      <w:r>
        <w:rPr>
          <w:noProof/>
        </w:rPr>
        <w:instrText xml:space="preserve"> PAGEREF _Toc171693898 \h </w:instrText>
      </w:r>
      <w:r>
        <w:rPr>
          <w:noProof/>
        </w:rPr>
      </w:r>
      <w:r>
        <w:rPr>
          <w:noProof/>
        </w:rPr>
        <w:fldChar w:fldCharType="separate"/>
      </w:r>
      <w:r>
        <w:rPr>
          <w:noProof/>
        </w:rPr>
        <w:t>37</w:t>
      </w:r>
      <w:r>
        <w:rPr>
          <w:noProof/>
        </w:rPr>
        <w:fldChar w:fldCharType="end"/>
      </w:r>
    </w:p>
    <w:p w14:paraId="09EEA182" w14:textId="1C01B5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5.1.2.1.47</w:t>
      </w:r>
      <w:r>
        <w:rPr>
          <w:rFonts w:asciiTheme="minorHAnsi" w:eastAsiaTheme="minorEastAsia"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_Toc171693899 \h </w:instrText>
      </w:r>
      <w:r>
        <w:rPr>
          <w:noProof/>
        </w:rPr>
      </w:r>
      <w:r>
        <w:rPr>
          <w:noProof/>
        </w:rPr>
        <w:fldChar w:fldCharType="separate"/>
      </w:r>
      <w:r>
        <w:rPr>
          <w:noProof/>
        </w:rPr>
        <w:t>37</w:t>
      </w:r>
      <w:r>
        <w:rPr>
          <w:noProof/>
        </w:rPr>
        <w:fldChar w:fldCharType="end"/>
      </w:r>
    </w:p>
    <w:p w14:paraId="22B6A70F" w14:textId="585E240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5.1.2.1.48</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_Toc171693900 \h </w:instrText>
      </w:r>
      <w:r>
        <w:rPr>
          <w:noProof/>
        </w:rPr>
      </w:r>
      <w:r>
        <w:rPr>
          <w:noProof/>
        </w:rPr>
        <w:fldChar w:fldCharType="separate"/>
      </w:r>
      <w:r>
        <w:rPr>
          <w:noProof/>
        </w:rPr>
        <w:t>37</w:t>
      </w:r>
      <w:r>
        <w:rPr>
          <w:noProof/>
        </w:rPr>
        <w:fldChar w:fldCharType="end"/>
      </w:r>
    </w:p>
    <w:p w14:paraId="5433B214" w14:textId="642B807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5.1.2.1.49</w:t>
      </w:r>
      <w:r>
        <w:rPr>
          <w:rFonts w:asciiTheme="minorHAnsi" w:eastAsiaTheme="minorEastAsia"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_Toc171693901 \h </w:instrText>
      </w:r>
      <w:r>
        <w:rPr>
          <w:noProof/>
        </w:rPr>
      </w:r>
      <w:r>
        <w:rPr>
          <w:noProof/>
        </w:rPr>
        <w:fldChar w:fldCharType="separate"/>
      </w:r>
      <w:r>
        <w:rPr>
          <w:noProof/>
        </w:rPr>
        <w:t>37</w:t>
      </w:r>
      <w:r>
        <w:rPr>
          <w:noProof/>
        </w:rPr>
        <w:fldChar w:fldCharType="end"/>
      </w:r>
    </w:p>
    <w:p w14:paraId="5E439BFB" w14:textId="4CCEF38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5.1.2.1.50</w:t>
      </w:r>
      <w:r>
        <w:rPr>
          <w:rFonts w:asciiTheme="minorHAnsi" w:eastAsiaTheme="minorEastAsia"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fldLock="1"/>
      </w:r>
      <w:r>
        <w:rPr>
          <w:noProof/>
        </w:rPr>
        <w:instrText xml:space="preserve"> PAGEREF _Toc171693902 \h </w:instrText>
      </w:r>
      <w:r>
        <w:rPr>
          <w:noProof/>
        </w:rPr>
      </w:r>
      <w:r>
        <w:rPr>
          <w:noProof/>
        </w:rPr>
        <w:fldChar w:fldCharType="separate"/>
      </w:r>
      <w:r>
        <w:rPr>
          <w:noProof/>
        </w:rPr>
        <w:t>38</w:t>
      </w:r>
      <w:r>
        <w:rPr>
          <w:noProof/>
        </w:rPr>
        <w:fldChar w:fldCharType="end"/>
      </w:r>
    </w:p>
    <w:p w14:paraId="62C3C98B" w14:textId="6F5A8C0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5.1.2.1.51</w:t>
      </w:r>
      <w:r>
        <w:rPr>
          <w:rFonts w:asciiTheme="minorHAnsi" w:eastAsiaTheme="minorEastAsia"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fldLock="1"/>
      </w:r>
      <w:r>
        <w:rPr>
          <w:noProof/>
        </w:rPr>
        <w:instrText xml:space="preserve"> PAGEREF _Toc171693903 \h </w:instrText>
      </w:r>
      <w:r>
        <w:rPr>
          <w:noProof/>
        </w:rPr>
      </w:r>
      <w:r>
        <w:rPr>
          <w:noProof/>
        </w:rPr>
        <w:fldChar w:fldCharType="separate"/>
      </w:r>
      <w:r>
        <w:rPr>
          <w:noProof/>
        </w:rPr>
        <w:t>38</w:t>
      </w:r>
      <w:r>
        <w:rPr>
          <w:noProof/>
        </w:rPr>
        <w:fldChar w:fldCharType="end"/>
      </w:r>
    </w:p>
    <w:p w14:paraId="0C17BFC7" w14:textId="01EEC3A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5.1.2.1.52</w:t>
      </w:r>
      <w:r>
        <w:rPr>
          <w:rFonts w:asciiTheme="minorHAnsi" w:eastAsiaTheme="minorEastAsia"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fldLock="1"/>
      </w:r>
      <w:r>
        <w:rPr>
          <w:noProof/>
        </w:rPr>
        <w:instrText xml:space="preserve"> PAGEREF _Toc171693904 \h </w:instrText>
      </w:r>
      <w:r>
        <w:rPr>
          <w:noProof/>
        </w:rPr>
      </w:r>
      <w:r>
        <w:rPr>
          <w:noProof/>
        </w:rPr>
        <w:fldChar w:fldCharType="separate"/>
      </w:r>
      <w:r>
        <w:rPr>
          <w:noProof/>
        </w:rPr>
        <w:t>38</w:t>
      </w:r>
      <w:r>
        <w:rPr>
          <w:noProof/>
        </w:rPr>
        <w:fldChar w:fldCharType="end"/>
      </w:r>
    </w:p>
    <w:p w14:paraId="0624E673" w14:textId="5046CBB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5.1.2.1.53</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_Toc171693905 \h </w:instrText>
      </w:r>
      <w:r>
        <w:rPr>
          <w:noProof/>
        </w:rPr>
      </w:r>
      <w:r>
        <w:rPr>
          <w:noProof/>
        </w:rPr>
        <w:fldChar w:fldCharType="separate"/>
      </w:r>
      <w:r>
        <w:rPr>
          <w:noProof/>
        </w:rPr>
        <w:t>38</w:t>
      </w:r>
      <w:r>
        <w:rPr>
          <w:noProof/>
        </w:rPr>
        <w:fldChar w:fldCharType="end"/>
      </w:r>
    </w:p>
    <w:p w14:paraId="50A9833F" w14:textId="7A03D65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5.1.2.1.54</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_Toc171693906 \h </w:instrText>
      </w:r>
      <w:r>
        <w:rPr>
          <w:noProof/>
        </w:rPr>
      </w:r>
      <w:r>
        <w:rPr>
          <w:noProof/>
        </w:rPr>
        <w:fldChar w:fldCharType="separate"/>
      </w:r>
      <w:r>
        <w:rPr>
          <w:noProof/>
        </w:rPr>
        <w:t>38</w:t>
      </w:r>
      <w:r>
        <w:rPr>
          <w:noProof/>
        </w:rPr>
        <w:fldChar w:fldCharType="end"/>
      </w:r>
    </w:p>
    <w:p w14:paraId="121CEDF1" w14:textId="6D400F0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5.1.2.1.55</w:t>
      </w:r>
      <w:r>
        <w:rPr>
          <w:rFonts w:asciiTheme="minorHAnsi" w:eastAsiaTheme="minorEastAsia"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_Toc171693907 \h </w:instrText>
      </w:r>
      <w:r>
        <w:rPr>
          <w:noProof/>
        </w:rPr>
      </w:r>
      <w:r>
        <w:rPr>
          <w:noProof/>
        </w:rPr>
        <w:fldChar w:fldCharType="separate"/>
      </w:r>
      <w:r>
        <w:rPr>
          <w:noProof/>
        </w:rPr>
        <w:t>38</w:t>
      </w:r>
      <w:r>
        <w:rPr>
          <w:noProof/>
        </w:rPr>
        <w:fldChar w:fldCharType="end"/>
      </w:r>
    </w:p>
    <w:p w14:paraId="7AE0F929" w14:textId="73B1FE8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5.1.2.1.56</w:t>
      </w:r>
      <w:r>
        <w:rPr>
          <w:rFonts w:asciiTheme="minorHAnsi" w:eastAsiaTheme="minorEastAsia" w:hAnsiTheme="minorHAnsi" w:cstheme="minorBidi"/>
          <w:noProof/>
          <w:kern w:val="2"/>
          <w:sz w:val="22"/>
          <w:szCs w:val="22"/>
          <w:lang w:eastAsia="en-GB"/>
          <w14:ligatures w14:val="standardContextual"/>
        </w:rPr>
        <w:tab/>
      </w:r>
      <w:r>
        <w:rPr>
          <w:noProof/>
        </w:rPr>
        <w:t>MOLR Type</w:t>
      </w:r>
      <w:r>
        <w:rPr>
          <w:noProof/>
        </w:rPr>
        <w:tab/>
      </w:r>
      <w:r>
        <w:rPr>
          <w:noProof/>
        </w:rPr>
        <w:fldChar w:fldCharType="begin" w:fldLock="1"/>
      </w:r>
      <w:r>
        <w:rPr>
          <w:noProof/>
        </w:rPr>
        <w:instrText xml:space="preserve"> PAGEREF _Toc171693908 \h </w:instrText>
      </w:r>
      <w:r>
        <w:rPr>
          <w:noProof/>
        </w:rPr>
      </w:r>
      <w:r>
        <w:rPr>
          <w:noProof/>
        </w:rPr>
        <w:fldChar w:fldCharType="separate"/>
      </w:r>
      <w:r>
        <w:rPr>
          <w:noProof/>
        </w:rPr>
        <w:t>38</w:t>
      </w:r>
      <w:r>
        <w:rPr>
          <w:noProof/>
        </w:rPr>
        <w:fldChar w:fldCharType="end"/>
      </w:r>
    </w:p>
    <w:p w14:paraId="23C38618" w14:textId="0553B92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5.1.2.1.57</w:t>
      </w:r>
      <w:r>
        <w:rPr>
          <w:rFonts w:asciiTheme="minorHAnsi" w:eastAsiaTheme="minorEastAsia" w:hAnsiTheme="minorHAnsi" w:cstheme="minorBidi"/>
          <w:noProof/>
          <w:kern w:val="2"/>
          <w:sz w:val="22"/>
          <w:szCs w:val="22"/>
          <w:lang w:eastAsia="en-GB"/>
          <w14:ligatures w14:val="standardContextual"/>
        </w:rPr>
        <w:tab/>
      </w:r>
      <w:r>
        <w:rPr>
          <w:noProof/>
        </w:rPr>
        <w:t>MSC Address</w:t>
      </w:r>
      <w:r>
        <w:rPr>
          <w:noProof/>
        </w:rPr>
        <w:tab/>
      </w:r>
      <w:r>
        <w:rPr>
          <w:noProof/>
        </w:rPr>
        <w:fldChar w:fldCharType="begin" w:fldLock="1"/>
      </w:r>
      <w:r>
        <w:rPr>
          <w:noProof/>
        </w:rPr>
        <w:instrText xml:space="preserve"> PAGEREF _Toc171693909 \h </w:instrText>
      </w:r>
      <w:r>
        <w:rPr>
          <w:noProof/>
        </w:rPr>
      </w:r>
      <w:r>
        <w:rPr>
          <w:noProof/>
        </w:rPr>
        <w:fldChar w:fldCharType="separate"/>
      </w:r>
      <w:r>
        <w:rPr>
          <w:noProof/>
        </w:rPr>
        <w:t>38</w:t>
      </w:r>
      <w:r>
        <w:rPr>
          <w:noProof/>
        </w:rPr>
        <w:fldChar w:fldCharType="end"/>
      </w:r>
    </w:p>
    <w:p w14:paraId="1EFC0549" w14:textId="78AD4D3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5.1.2.1.58</w:t>
      </w:r>
      <w:r>
        <w:rPr>
          <w:rFonts w:asciiTheme="minorHAnsi" w:eastAsiaTheme="minorEastAsia"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fldLock="1"/>
      </w:r>
      <w:r>
        <w:rPr>
          <w:noProof/>
        </w:rPr>
        <w:instrText xml:space="preserve"> PAGEREF _Toc171693910 \h </w:instrText>
      </w:r>
      <w:r>
        <w:rPr>
          <w:noProof/>
        </w:rPr>
      </w:r>
      <w:r>
        <w:rPr>
          <w:noProof/>
        </w:rPr>
        <w:fldChar w:fldCharType="separate"/>
      </w:r>
      <w:r>
        <w:rPr>
          <w:noProof/>
        </w:rPr>
        <w:t>39</w:t>
      </w:r>
      <w:r>
        <w:rPr>
          <w:noProof/>
        </w:rPr>
        <w:fldChar w:fldCharType="end"/>
      </w:r>
    </w:p>
    <w:p w14:paraId="45638EB2" w14:textId="360B42A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5.1.2.1.59</w:t>
      </w:r>
      <w:r>
        <w:rPr>
          <w:rFonts w:asciiTheme="minorHAnsi" w:eastAsiaTheme="minorEastAsia"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fldLock="1"/>
      </w:r>
      <w:r>
        <w:rPr>
          <w:noProof/>
        </w:rPr>
        <w:instrText xml:space="preserve"> PAGEREF _Toc171693911 \h </w:instrText>
      </w:r>
      <w:r>
        <w:rPr>
          <w:noProof/>
        </w:rPr>
      </w:r>
      <w:r>
        <w:rPr>
          <w:noProof/>
        </w:rPr>
        <w:fldChar w:fldCharType="separate"/>
      </w:r>
      <w:r>
        <w:rPr>
          <w:noProof/>
        </w:rPr>
        <w:t>39</w:t>
      </w:r>
      <w:r>
        <w:rPr>
          <w:noProof/>
        </w:rPr>
        <w:fldChar w:fldCharType="end"/>
      </w:r>
    </w:p>
    <w:p w14:paraId="17661FF4" w14:textId="11B1762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5.1.2.1.60</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_Toc171693912 \h </w:instrText>
      </w:r>
      <w:r>
        <w:rPr>
          <w:noProof/>
        </w:rPr>
      </w:r>
      <w:r>
        <w:rPr>
          <w:noProof/>
        </w:rPr>
        <w:fldChar w:fldCharType="separate"/>
      </w:r>
      <w:r>
        <w:rPr>
          <w:noProof/>
        </w:rPr>
        <w:t>39</w:t>
      </w:r>
      <w:r>
        <w:rPr>
          <w:noProof/>
        </w:rPr>
        <w:fldChar w:fldCharType="end"/>
      </w:r>
    </w:p>
    <w:p w14:paraId="43E48C96" w14:textId="61AEAF1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5.1.2.1.61</w:t>
      </w:r>
      <w:r>
        <w:rPr>
          <w:rFonts w:asciiTheme="minorHAnsi" w:eastAsiaTheme="minorEastAsia"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_Toc171693913 \h </w:instrText>
      </w:r>
      <w:r>
        <w:rPr>
          <w:noProof/>
        </w:rPr>
      </w:r>
      <w:r>
        <w:rPr>
          <w:noProof/>
        </w:rPr>
        <w:fldChar w:fldCharType="separate"/>
      </w:r>
      <w:r>
        <w:rPr>
          <w:noProof/>
        </w:rPr>
        <w:t>39</w:t>
      </w:r>
      <w:r>
        <w:rPr>
          <w:noProof/>
        </w:rPr>
        <w:fldChar w:fldCharType="end"/>
      </w:r>
    </w:p>
    <w:p w14:paraId="31F23221" w14:textId="68BF81C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5.1.2.1.62</w:t>
      </w:r>
      <w:r>
        <w:rPr>
          <w:rFonts w:asciiTheme="minorHAnsi" w:eastAsiaTheme="minorEastAsia"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fldLock="1"/>
      </w:r>
      <w:r>
        <w:rPr>
          <w:noProof/>
        </w:rPr>
        <w:instrText xml:space="preserve"> PAGEREF _Toc171693914 \h </w:instrText>
      </w:r>
      <w:r>
        <w:rPr>
          <w:noProof/>
        </w:rPr>
      </w:r>
      <w:r>
        <w:rPr>
          <w:noProof/>
        </w:rPr>
        <w:fldChar w:fldCharType="separate"/>
      </w:r>
      <w:r>
        <w:rPr>
          <w:noProof/>
        </w:rPr>
        <w:t>39</w:t>
      </w:r>
      <w:r>
        <w:rPr>
          <w:noProof/>
        </w:rPr>
        <w:fldChar w:fldCharType="end"/>
      </w:r>
    </w:p>
    <w:p w14:paraId="3379FB73" w14:textId="78B34CA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5.1.2.1.63</w:t>
      </w:r>
      <w:r>
        <w:rPr>
          <w:rFonts w:asciiTheme="minorHAnsi" w:eastAsiaTheme="minorEastAsia"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fldLock="1"/>
      </w:r>
      <w:r>
        <w:rPr>
          <w:noProof/>
        </w:rPr>
        <w:instrText xml:space="preserve"> PAGEREF _Toc171693915 \h </w:instrText>
      </w:r>
      <w:r>
        <w:rPr>
          <w:noProof/>
        </w:rPr>
      </w:r>
      <w:r>
        <w:rPr>
          <w:noProof/>
        </w:rPr>
        <w:fldChar w:fldCharType="separate"/>
      </w:r>
      <w:r>
        <w:rPr>
          <w:noProof/>
        </w:rPr>
        <w:t>39</w:t>
      </w:r>
      <w:r>
        <w:rPr>
          <w:noProof/>
        </w:rPr>
        <w:fldChar w:fldCharType="end"/>
      </w:r>
    </w:p>
    <w:p w14:paraId="69B02DFC" w14:textId="0DB6263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5.1.2.1.64</w:t>
      </w:r>
      <w:r>
        <w:rPr>
          <w:rFonts w:asciiTheme="minorHAnsi" w:eastAsiaTheme="minorEastAsia"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fldLock="1"/>
      </w:r>
      <w:r>
        <w:rPr>
          <w:noProof/>
        </w:rPr>
        <w:instrText xml:space="preserve"> PAGEREF _Toc171693916 \h </w:instrText>
      </w:r>
      <w:r>
        <w:rPr>
          <w:noProof/>
        </w:rPr>
      </w:r>
      <w:r>
        <w:rPr>
          <w:noProof/>
        </w:rPr>
        <w:fldChar w:fldCharType="separate"/>
      </w:r>
      <w:r>
        <w:rPr>
          <w:noProof/>
        </w:rPr>
        <w:t>39</w:t>
      </w:r>
      <w:r>
        <w:rPr>
          <w:noProof/>
        </w:rPr>
        <w:fldChar w:fldCharType="end"/>
      </w:r>
    </w:p>
    <w:p w14:paraId="26E11A21" w14:textId="631E2E6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5.1.2.1.65</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_Toc171693917 \h </w:instrText>
      </w:r>
      <w:r>
        <w:rPr>
          <w:noProof/>
        </w:rPr>
      </w:r>
      <w:r>
        <w:rPr>
          <w:noProof/>
        </w:rPr>
        <w:fldChar w:fldCharType="separate"/>
      </w:r>
      <w:r>
        <w:rPr>
          <w:noProof/>
        </w:rPr>
        <w:t>39</w:t>
      </w:r>
      <w:r>
        <w:rPr>
          <w:noProof/>
        </w:rPr>
        <w:fldChar w:fldCharType="end"/>
      </w:r>
    </w:p>
    <w:p w14:paraId="24B427F3" w14:textId="696FE8F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5.1.2.1.66</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_Toc171693918 \h </w:instrText>
      </w:r>
      <w:r>
        <w:rPr>
          <w:noProof/>
        </w:rPr>
      </w:r>
      <w:r>
        <w:rPr>
          <w:noProof/>
        </w:rPr>
        <w:fldChar w:fldCharType="separate"/>
      </w:r>
      <w:r>
        <w:rPr>
          <w:noProof/>
        </w:rPr>
        <w:t>39</w:t>
      </w:r>
      <w:r>
        <w:rPr>
          <w:noProof/>
        </w:rPr>
        <w:fldChar w:fldCharType="end"/>
      </w:r>
    </w:p>
    <w:p w14:paraId="2E6D6574" w14:textId="2F35DA5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5.1.2.1.67</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_Toc171693919 \h </w:instrText>
      </w:r>
      <w:r>
        <w:rPr>
          <w:noProof/>
        </w:rPr>
      </w:r>
      <w:r>
        <w:rPr>
          <w:noProof/>
        </w:rPr>
        <w:fldChar w:fldCharType="separate"/>
      </w:r>
      <w:r>
        <w:rPr>
          <w:noProof/>
        </w:rPr>
        <w:t>39</w:t>
      </w:r>
      <w:r>
        <w:rPr>
          <w:noProof/>
        </w:rPr>
        <w:fldChar w:fldCharType="end"/>
      </w:r>
    </w:p>
    <w:p w14:paraId="35D9D441" w14:textId="44A89AB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5.1.2.1.68</w:t>
      </w:r>
      <w:r>
        <w:rPr>
          <w:rFonts w:asciiTheme="minorHAnsi" w:eastAsiaTheme="minorEastAsia"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_Toc171693920 \h </w:instrText>
      </w:r>
      <w:r>
        <w:rPr>
          <w:noProof/>
        </w:rPr>
      </w:r>
      <w:r>
        <w:rPr>
          <w:noProof/>
        </w:rPr>
        <w:fldChar w:fldCharType="separate"/>
      </w:r>
      <w:r>
        <w:rPr>
          <w:noProof/>
        </w:rPr>
        <w:t>39</w:t>
      </w:r>
      <w:r>
        <w:rPr>
          <w:noProof/>
        </w:rPr>
        <w:fldChar w:fldCharType="end"/>
      </w:r>
    </w:p>
    <w:p w14:paraId="00B0958A" w14:textId="29C02D0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5.1.2.1.69</w:t>
      </w:r>
      <w:r>
        <w:rPr>
          <w:rFonts w:asciiTheme="minorHAnsi" w:eastAsiaTheme="minorEastAsia"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fldLock="1"/>
      </w:r>
      <w:r>
        <w:rPr>
          <w:noProof/>
        </w:rPr>
        <w:instrText xml:space="preserve"> PAGEREF _Toc171693921 \h </w:instrText>
      </w:r>
      <w:r>
        <w:rPr>
          <w:noProof/>
        </w:rPr>
      </w:r>
      <w:r>
        <w:rPr>
          <w:noProof/>
        </w:rPr>
        <w:fldChar w:fldCharType="separate"/>
      </w:r>
      <w:r>
        <w:rPr>
          <w:noProof/>
        </w:rPr>
        <w:t>40</w:t>
      </w:r>
      <w:r>
        <w:rPr>
          <w:noProof/>
        </w:rPr>
        <w:fldChar w:fldCharType="end"/>
      </w:r>
    </w:p>
    <w:p w14:paraId="11656D08" w14:textId="3C2A3B6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5.1.2.1.70</w:t>
      </w:r>
      <w:r>
        <w:rPr>
          <w:rFonts w:asciiTheme="minorHAnsi" w:eastAsiaTheme="minorEastAsia"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_Toc171693922 \h </w:instrText>
      </w:r>
      <w:r>
        <w:rPr>
          <w:noProof/>
        </w:rPr>
      </w:r>
      <w:r>
        <w:rPr>
          <w:noProof/>
        </w:rPr>
        <w:fldChar w:fldCharType="separate"/>
      </w:r>
      <w:r>
        <w:rPr>
          <w:noProof/>
        </w:rPr>
        <w:t>40</w:t>
      </w:r>
      <w:r>
        <w:rPr>
          <w:noProof/>
        </w:rPr>
        <w:fldChar w:fldCharType="end"/>
      </w:r>
    </w:p>
    <w:p w14:paraId="7B149196" w14:textId="7C8120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_Toc171693923 \h </w:instrText>
      </w:r>
      <w:r>
        <w:rPr>
          <w:noProof/>
        </w:rPr>
      </w:r>
      <w:r>
        <w:rPr>
          <w:noProof/>
        </w:rPr>
        <w:fldChar w:fldCharType="separate"/>
      </w:r>
      <w:r>
        <w:rPr>
          <w:noProof/>
        </w:rPr>
        <w:t>40</w:t>
      </w:r>
      <w:r>
        <w:rPr>
          <w:noProof/>
        </w:rPr>
        <w:fldChar w:fldCharType="end"/>
      </w:r>
    </w:p>
    <w:p w14:paraId="5F223059" w14:textId="4E08C8A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_Toc171693924 \h </w:instrText>
      </w:r>
      <w:r>
        <w:rPr>
          <w:noProof/>
        </w:rPr>
      </w:r>
      <w:r>
        <w:rPr>
          <w:noProof/>
        </w:rPr>
        <w:fldChar w:fldCharType="separate"/>
      </w:r>
      <w:r>
        <w:rPr>
          <w:noProof/>
        </w:rPr>
        <w:t>40</w:t>
      </w:r>
      <w:r>
        <w:rPr>
          <w:noProof/>
        </w:rPr>
        <w:fldChar w:fldCharType="end"/>
      </w:r>
    </w:p>
    <w:p w14:paraId="3DA5AA83" w14:textId="4189932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5.1.2.1.73</w:t>
      </w:r>
      <w:r>
        <w:rPr>
          <w:rFonts w:asciiTheme="minorHAnsi" w:eastAsiaTheme="minorEastAsia"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fldLock="1"/>
      </w:r>
      <w:r>
        <w:rPr>
          <w:noProof/>
        </w:rPr>
        <w:instrText xml:space="preserve"> PAGEREF _Toc171693925 \h </w:instrText>
      </w:r>
      <w:r>
        <w:rPr>
          <w:noProof/>
        </w:rPr>
      </w:r>
      <w:r>
        <w:rPr>
          <w:noProof/>
        </w:rPr>
        <w:fldChar w:fldCharType="separate"/>
      </w:r>
      <w:r>
        <w:rPr>
          <w:noProof/>
        </w:rPr>
        <w:t>40</w:t>
      </w:r>
      <w:r>
        <w:rPr>
          <w:noProof/>
        </w:rPr>
        <w:fldChar w:fldCharType="end"/>
      </w:r>
    </w:p>
    <w:p w14:paraId="178B37D0" w14:textId="1739F0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5.1.2.1.74</w:t>
      </w:r>
      <w:r>
        <w:rPr>
          <w:rFonts w:asciiTheme="minorHAnsi" w:eastAsiaTheme="minorEastAsia"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fldLock="1"/>
      </w:r>
      <w:r>
        <w:rPr>
          <w:noProof/>
        </w:rPr>
        <w:instrText xml:space="preserve"> PAGEREF _Toc171693926 \h </w:instrText>
      </w:r>
      <w:r>
        <w:rPr>
          <w:noProof/>
        </w:rPr>
      </w:r>
      <w:r>
        <w:rPr>
          <w:noProof/>
        </w:rPr>
        <w:fldChar w:fldCharType="separate"/>
      </w:r>
      <w:r>
        <w:rPr>
          <w:noProof/>
        </w:rPr>
        <w:t>40</w:t>
      </w:r>
      <w:r>
        <w:rPr>
          <w:noProof/>
        </w:rPr>
        <w:fldChar w:fldCharType="end"/>
      </w:r>
    </w:p>
    <w:p w14:paraId="52E8E055" w14:textId="434CCAA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5.1.2.1.74A</w:t>
      </w:r>
      <w:r>
        <w:rPr>
          <w:rFonts w:asciiTheme="minorHAnsi" w:eastAsiaTheme="minorEastAsia" w:hAnsiTheme="minorHAnsi" w:cstheme="minorBidi"/>
          <w:noProof/>
          <w:kern w:val="2"/>
          <w:sz w:val="22"/>
          <w:szCs w:val="22"/>
          <w:lang w:eastAsia="en-GB"/>
          <w14:ligatures w14:val="standardContextual"/>
        </w:rPr>
        <w:tab/>
      </w:r>
      <w:r>
        <w:rPr>
          <w:noProof/>
        </w:rPr>
        <w:t>Related ICID</w:t>
      </w:r>
      <w:r>
        <w:rPr>
          <w:noProof/>
        </w:rPr>
        <w:tab/>
      </w:r>
      <w:r>
        <w:rPr>
          <w:noProof/>
        </w:rPr>
        <w:fldChar w:fldCharType="begin" w:fldLock="1"/>
      </w:r>
      <w:r>
        <w:rPr>
          <w:noProof/>
        </w:rPr>
        <w:instrText xml:space="preserve"> PAGEREF _Toc171693927 \h </w:instrText>
      </w:r>
      <w:r>
        <w:rPr>
          <w:noProof/>
        </w:rPr>
      </w:r>
      <w:r>
        <w:rPr>
          <w:noProof/>
        </w:rPr>
        <w:fldChar w:fldCharType="separate"/>
      </w:r>
      <w:r>
        <w:rPr>
          <w:noProof/>
        </w:rPr>
        <w:t>40</w:t>
      </w:r>
      <w:r>
        <w:rPr>
          <w:noProof/>
        </w:rPr>
        <w:fldChar w:fldCharType="end"/>
      </w:r>
    </w:p>
    <w:p w14:paraId="4AF2F871" w14:textId="2EC82AC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5.1.2.1.75</w:t>
      </w:r>
      <w:r>
        <w:rPr>
          <w:rFonts w:asciiTheme="minorHAnsi" w:eastAsiaTheme="minorEastAsia"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fldLock="1"/>
      </w:r>
      <w:r>
        <w:rPr>
          <w:noProof/>
        </w:rPr>
        <w:instrText xml:space="preserve"> PAGEREF _Toc171693928 \h </w:instrText>
      </w:r>
      <w:r>
        <w:rPr>
          <w:noProof/>
        </w:rPr>
      </w:r>
      <w:r>
        <w:rPr>
          <w:noProof/>
        </w:rPr>
        <w:fldChar w:fldCharType="separate"/>
      </w:r>
      <w:r>
        <w:rPr>
          <w:noProof/>
        </w:rPr>
        <w:t>40</w:t>
      </w:r>
      <w:r>
        <w:rPr>
          <w:noProof/>
        </w:rPr>
        <w:fldChar w:fldCharType="end"/>
      </w:r>
    </w:p>
    <w:p w14:paraId="6631DF8A" w14:textId="501F556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5.1.2.1.76</w:t>
      </w:r>
      <w:r>
        <w:rPr>
          <w:rFonts w:asciiTheme="minorHAnsi" w:eastAsiaTheme="minorEastAsia"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fldLock="1"/>
      </w:r>
      <w:r>
        <w:rPr>
          <w:noProof/>
        </w:rPr>
        <w:instrText xml:space="preserve"> PAGEREF _Toc171693929 \h </w:instrText>
      </w:r>
      <w:r>
        <w:rPr>
          <w:noProof/>
        </w:rPr>
      </w:r>
      <w:r>
        <w:rPr>
          <w:noProof/>
        </w:rPr>
        <w:fldChar w:fldCharType="separate"/>
      </w:r>
      <w:r>
        <w:rPr>
          <w:noProof/>
        </w:rPr>
        <w:t>40</w:t>
      </w:r>
      <w:r>
        <w:rPr>
          <w:noProof/>
        </w:rPr>
        <w:fldChar w:fldCharType="end"/>
      </w:r>
    </w:p>
    <w:p w14:paraId="22599ED4" w14:textId="71E9DBE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5.1.2.1.77</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_Toc171693930 \h </w:instrText>
      </w:r>
      <w:r>
        <w:rPr>
          <w:noProof/>
        </w:rPr>
      </w:r>
      <w:r>
        <w:rPr>
          <w:noProof/>
        </w:rPr>
        <w:fldChar w:fldCharType="separate"/>
      </w:r>
      <w:r>
        <w:rPr>
          <w:noProof/>
        </w:rPr>
        <w:t>41</w:t>
      </w:r>
      <w:r>
        <w:rPr>
          <w:noProof/>
        </w:rPr>
        <w:fldChar w:fldCharType="end"/>
      </w:r>
    </w:p>
    <w:p w14:paraId="632F01DB" w14:textId="458D5E6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_Toc171693931 \h </w:instrText>
      </w:r>
      <w:r>
        <w:rPr>
          <w:noProof/>
        </w:rPr>
      </w:r>
      <w:r>
        <w:rPr>
          <w:noProof/>
        </w:rPr>
        <w:fldChar w:fldCharType="separate"/>
      </w:r>
      <w:r>
        <w:rPr>
          <w:noProof/>
        </w:rPr>
        <w:t>41</w:t>
      </w:r>
      <w:r>
        <w:rPr>
          <w:noProof/>
        </w:rPr>
        <w:fldChar w:fldCharType="end"/>
      </w:r>
    </w:p>
    <w:p w14:paraId="1D671C68" w14:textId="10CEE39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5.1.2.1.79</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_Toc171693932 \h </w:instrText>
      </w:r>
      <w:r>
        <w:rPr>
          <w:noProof/>
        </w:rPr>
      </w:r>
      <w:r>
        <w:rPr>
          <w:noProof/>
        </w:rPr>
        <w:fldChar w:fldCharType="separate"/>
      </w:r>
      <w:r>
        <w:rPr>
          <w:noProof/>
        </w:rPr>
        <w:t>41</w:t>
      </w:r>
      <w:r>
        <w:rPr>
          <w:noProof/>
        </w:rPr>
        <w:fldChar w:fldCharType="end"/>
      </w:r>
    </w:p>
    <w:p w14:paraId="17B98033" w14:textId="2E61009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5.1.2.1.80</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_Toc171693933 \h </w:instrText>
      </w:r>
      <w:r>
        <w:rPr>
          <w:noProof/>
        </w:rPr>
      </w:r>
      <w:r>
        <w:rPr>
          <w:noProof/>
        </w:rPr>
        <w:fldChar w:fldCharType="separate"/>
      </w:r>
      <w:r>
        <w:rPr>
          <w:noProof/>
        </w:rPr>
        <w:t>41</w:t>
      </w:r>
      <w:r>
        <w:rPr>
          <w:noProof/>
        </w:rPr>
        <w:fldChar w:fldCharType="end"/>
      </w:r>
    </w:p>
    <w:p w14:paraId="4277E3C4" w14:textId="03AD7A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5.1.2.1.81</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_Toc171693934 \h </w:instrText>
      </w:r>
      <w:r>
        <w:rPr>
          <w:noProof/>
        </w:rPr>
      </w:r>
      <w:r>
        <w:rPr>
          <w:noProof/>
        </w:rPr>
        <w:fldChar w:fldCharType="separate"/>
      </w:r>
      <w:r>
        <w:rPr>
          <w:noProof/>
        </w:rPr>
        <w:t>41</w:t>
      </w:r>
      <w:r>
        <w:rPr>
          <w:noProof/>
        </w:rPr>
        <w:fldChar w:fldCharType="end"/>
      </w:r>
    </w:p>
    <w:p w14:paraId="0C69BBBC" w14:textId="5DEDF4C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5.1.2.1.82</w:t>
      </w:r>
      <w:r>
        <w:rPr>
          <w:rFonts w:asciiTheme="minorHAnsi" w:eastAsiaTheme="minorEastAsia"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_Toc171693935 \h </w:instrText>
      </w:r>
      <w:r>
        <w:rPr>
          <w:noProof/>
        </w:rPr>
      </w:r>
      <w:r>
        <w:rPr>
          <w:noProof/>
        </w:rPr>
        <w:fldChar w:fldCharType="separate"/>
      </w:r>
      <w:r>
        <w:rPr>
          <w:noProof/>
        </w:rPr>
        <w:t>41</w:t>
      </w:r>
      <w:r>
        <w:rPr>
          <w:noProof/>
        </w:rPr>
        <w:fldChar w:fldCharType="end"/>
      </w:r>
    </w:p>
    <w:p w14:paraId="4F53D37E" w14:textId="51C334C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5.1.2.1.83</w:t>
      </w:r>
      <w:r>
        <w:rPr>
          <w:rFonts w:asciiTheme="minorHAnsi" w:eastAsiaTheme="minorEastAsia" w:hAnsiTheme="minorHAnsi" w:cstheme="minorBidi"/>
          <w:noProof/>
          <w:kern w:val="2"/>
          <w:sz w:val="22"/>
          <w:szCs w:val="22"/>
          <w:lang w:eastAsia="en-GB"/>
          <w14:ligatures w14:val="standardContextual"/>
        </w:rPr>
        <w:tab/>
      </w:r>
      <w:r>
        <w:rPr>
          <w:noProof/>
        </w:rPr>
        <w:t>Service key</w:t>
      </w:r>
      <w:r>
        <w:rPr>
          <w:noProof/>
        </w:rPr>
        <w:tab/>
      </w:r>
      <w:r>
        <w:rPr>
          <w:noProof/>
        </w:rPr>
        <w:fldChar w:fldCharType="begin" w:fldLock="1"/>
      </w:r>
      <w:r>
        <w:rPr>
          <w:noProof/>
        </w:rPr>
        <w:instrText xml:space="preserve"> PAGEREF _Toc171693936 \h </w:instrText>
      </w:r>
      <w:r>
        <w:rPr>
          <w:noProof/>
        </w:rPr>
      </w:r>
      <w:r>
        <w:rPr>
          <w:noProof/>
        </w:rPr>
        <w:fldChar w:fldCharType="separate"/>
      </w:r>
      <w:r>
        <w:rPr>
          <w:noProof/>
        </w:rPr>
        <w:t>41</w:t>
      </w:r>
      <w:r>
        <w:rPr>
          <w:noProof/>
        </w:rPr>
        <w:fldChar w:fldCharType="end"/>
      </w:r>
    </w:p>
    <w:p w14:paraId="5DE56B74" w14:textId="446F5C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5.1.2.1.84</w:t>
      </w:r>
      <w:r>
        <w:rPr>
          <w:rFonts w:asciiTheme="minorHAnsi" w:eastAsiaTheme="minorEastAsia"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_Toc171693937 \h </w:instrText>
      </w:r>
      <w:r>
        <w:rPr>
          <w:noProof/>
        </w:rPr>
      </w:r>
      <w:r>
        <w:rPr>
          <w:noProof/>
        </w:rPr>
        <w:fldChar w:fldCharType="separate"/>
      </w:r>
      <w:r>
        <w:rPr>
          <w:noProof/>
        </w:rPr>
        <w:t>41</w:t>
      </w:r>
      <w:r>
        <w:rPr>
          <w:noProof/>
        </w:rPr>
        <w:fldChar w:fldCharType="end"/>
      </w:r>
    </w:p>
    <w:p w14:paraId="45582372" w14:textId="5387C65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5.1.2.1.85</w:t>
      </w:r>
      <w:r>
        <w:rPr>
          <w:rFonts w:asciiTheme="minorHAnsi" w:eastAsiaTheme="minorEastAsia"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_Toc171693938 \h </w:instrText>
      </w:r>
      <w:r>
        <w:rPr>
          <w:noProof/>
        </w:rPr>
      </w:r>
      <w:r>
        <w:rPr>
          <w:noProof/>
        </w:rPr>
        <w:fldChar w:fldCharType="separate"/>
      </w:r>
      <w:r>
        <w:rPr>
          <w:noProof/>
        </w:rPr>
        <w:t>41</w:t>
      </w:r>
      <w:r>
        <w:rPr>
          <w:noProof/>
        </w:rPr>
        <w:fldChar w:fldCharType="end"/>
      </w:r>
    </w:p>
    <w:p w14:paraId="6154B23D" w14:textId="38F3015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5.1.2.1.86</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_Toc171693939 \h </w:instrText>
      </w:r>
      <w:r>
        <w:rPr>
          <w:noProof/>
        </w:rPr>
      </w:r>
      <w:r>
        <w:rPr>
          <w:noProof/>
        </w:rPr>
        <w:fldChar w:fldCharType="separate"/>
      </w:r>
      <w:r>
        <w:rPr>
          <w:noProof/>
        </w:rPr>
        <w:t>41</w:t>
      </w:r>
      <w:r>
        <w:rPr>
          <w:noProof/>
        </w:rPr>
        <w:fldChar w:fldCharType="end"/>
      </w:r>
    </w:p>
    <w:p w14:paraId="0946C899" w14:textId="2F73637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5.1.2.1.87</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_Toc171693940 \h </w:instrText>
      </w:r>
      <w:r>
        <w:rPr>
          <w:noProof/>
        </w:rPr>
      </w:r>
      <w:r>
        <w:rPr>
          <w:noProof/>
        </w:rPr>
        <w:fldChar w:fldCharType="separate"/>
      </w:r>
      <w:r>
        <w:rPr>
          <w:noProof/>
        </w:rPr>
        <w:t>42</w:t>
      </w:r>
      <w:r>
        <w:rPr>
          <w:noProof/>
        </w:rPr>
        <w:fldChar w:fldCharType="end"/>
      </w:r>
    </w:p>
    <w:p w14:paraId="7B8A4169" w14:textId="45DE961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5.1.2.1.88</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_Toc171693941 \h </w:instrText>
      </w:r>
      <w:r>
        <w:rPr>
          <w:noProof/>
        </w:rPr>
      </w:r>
      <w:r>
        <w:rPr>
          <w:noProof/>
        </w:rPr>
        <w:fldChar w:fldCharType="separate"/>
      </w:r>
      <w:r>
        <w:rPr>
          <w:noProof/>
        </w:rPr>
        <w:t>42</w:t>
      </w:r>
      <w:r>
        <w:rPr>
          <w:noProof/>
        </w:rPr>
        <w:fldChar w:fldCharType="end"/>
      </w:r>
    </w:p>
    <w:p w14:paraId="01FC6351" w14:textId="4E78535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5.1.2.1.89</w:t>
      </w:r>
      <w:r>
        <w:rPr>
          <w:rFonts w:asciiTheme="minorHAnsi" w:eastAsiaTheme="minorEastAsia"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_Toc171693942 \h </w:instrText>
      </w:r>
      <w:r>
        <w:rPr>
          <w:noProof/>
        </w:rPr>
      </w:r>
      <w:r>
        <w:rPr>
          <w:noProof/>
        </w:rPr>
        <w:fldChar w:fldCharType="separate"/>
      </w:r>
      <w:r>
        <w:rPr>
          <w:noProof/>
        </w:rPr>
        <w:t>42</w:t>
      </w:r>
      <w:r>
        <w:rPr>
          <w:noProof/>
        </w:rPr>
        <w:fldChar w:fldCharType="end"/>
      </w:r>
    </w:p>
    <w:p w14:paraId="4A7ACBCE" w14:textId="2211ED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5.1.2.1.90</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_Toc171693943 \h </w:instrText>
      </w:r>
      <w:r>
        <w:rPr>
          <w:noProof/>
        </w:rPr>
      </w:r>
      <w:r>
        <w:rPr>
          <w:noProof/>
        </w:rPr>
        <w:fldChar w:fldCharType="separate"/>
      </w:r>
      <w:r>
        <w:rPr>
          <w:noProof/>
        </w:rPr>
        <w:t>42</w:t>
      </w:r>
      <w:r>
        <w:rPr>
          <w:noProof/>
        </w:rPr>
        <w:fldChar w:fldCharType="end"/>
      </w:r>
    </w:p>
    <w:p w14:paraId="63E96C36" w14:textId="3BC9632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5.1.2.1.91</w:t>
      </w:r>
      <w:r>
        <w:rPr>
          <w:rFonts w:asciiTheme="minorHAnsi" w:eastAsiaTheme="minorEastAsia" w:hAnsiTheme="minorHAnsi" w:cstheme="minorBidi"/>
          <w:noProof/>
          <w:kern w:val="2"/>
          <w:sz w:val="22"/>
          <w:szCs w:val="22"/>
          <w:lang w:eastAsia="en-GB"/>
          <w14:ligatures w14:val="standardContextual"/>
        </w:rPr>
        <w:tab/>
      </w:r>
      <w:r>
        <w:rPr>
          <w:noProof/>
        </w:rPr>
        <w:t>System type</w:t>
      </w:r>
      <w:r>
        <w:rPr>
          <w:noProof/>
        </w:rPr>
        <w:tab/>
      </w:r>
      <w:r>
        <w:rPr>
          <w:noProof/>
        </w:rPr>
        <w:fldChar w:fldCharType="begin" w:fldLock="1"/>
      </w:r>
      <w:r>
        <w:rPr>
          <w:noProof/>
        </w:rPr>
        <w:instrText xml:space="preserve"> PAGEREF _Toc171693944 \h </w:instrText>
      </w:r>
      <w:r>
        <w:rPr>
          <w:noProof/>
        </w:rPr>
      </w:r>
      <w:r>
        <w:rPr>
          <w:noProof/>
        </w:rPr>
        <w:fldChar w:fldCharType="separate"/>
      </w:r>
      <w:r>
        <w:rPr>
          <w:noProof/>
        </w:rPr>
        <w:t>42</w:t>
      </w:r>
      <w:r>
        <w:rPr>
          <w:noProof/>
        </w:rPr>
        <w:fldChar w:fldCharType="end"/>
      </w:r>
    </w:p>
    <w:p w14:paraId="0CE94450" w14:textId="05EA6AB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5.1.2.1.92</w:t>
      </w:r>
      <w:r>
        <w:rPr>
          <w:rFonts w:asciiTheme="minorHAnsi" w:eastAsiaTheme="minorEastAsia"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fldLock="1"/>
      </w:r>
      <w:r>
        <w:rPr>
          <w:noProof/>
        </w:rPr>
        <w:instrText xml:space="preserve"> PAGEREF _Toc171693945 \h </w:instrText>
      </w:r>
      <w:r>
        <w:rPr>
          <w:noProof/>
        </w:rPr>
      </w:r>
      <w:r>
        <w:rPr>
          <w:noProof/>
        </w:rPr>
        <w:fldChar w:fldCharType="separate"/>
      </w:r>
      <w:r>
        <w:rPr>
          <w:noProof/>
        </w:rPr>
        <w:t>42</w:t>
      </w:r>
      <w:r>
        <w:rPr>
          <w:noProof/>
        </w:rPr>
        <w:fldChar w:fldCharType="end"/>
      </w:r>
    </w:p>
    <w:p w14:paraId="6BEE6BBB" w14:textId="437E50B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5.1.2.1.93</w:t>
      </w:r>
      <w:r>
        <w:rPr>
          <w:rFonts w:asciiTheme="minorHAnsi" w:eastAsiaTheme="minorEastAsia"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fldLock="1"/>
      </w:r>
      <w:r>
        <w:rPr>
          <w:noProof/>
        </w:rPr>
        <w:instrText xml:space="preserve"> PAGEREF _Toc171693946 \h </w:instrText>
      </w:r>
      <w:r>
        <w:rPr>
          <w:noProof/>
        </w:rPr>
      </w:r>
      <w:r>
        <w:rPr>
          <w:noProof/>
        </w:rPr>
        <w:fldChar w:fldCharType="separate"/>
      </w:r>
      <w:r>
        <w:rPr>
          <w:noProof/>
        </w:rPr>
        <w:t>42</w:t>
      </w:r>
      <w:r>
        <w:rPr>
          <w:noProof/>
        </w:rPr>
        <w:fldChar w:fldCharType="end"/>
      </w:r>
    </w:p>
    <w:p w14:paraId="34A7C764" w14:textId="4F102FA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_Toc171693947 \h </w:instrText>
      </w:r>
      <w:r>
        <w:rPr>
          <w:noProof/>
        </w:rPr>
      </w:r>
      <w:r>
        <w:rPr>
          <w:noProof/>
        </w:rPr>
        <w:fldChar w:fldCharType="separate"/>
      </w:r>
      <w:r>
        <w:rPr>
          <w:noProof/>
        </w:rPr>
        <w:t>42</w:t>
      </w:r>
      <w:r>
        <w:rPr>
          <w:noProof/>
        </w:rPr>
        <w:fldChar w:fldCharType="end"/>
      </w:r>
    </w:p>
    <w:p w14:paraId="239914E2" w14:textId="21688F8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5.1.2.2.A</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_Toc171693948 \h </w:instrText>
      </w:r>
      <w:r>
        <w:rPr>
          <w:noProof/>
        </w:rPr>
      </w:r>
      <w:r>
        <w:rPr>
          <w:noProof/>
        </w:rPr>
        <w:fldChar w:fldCharType="separate"/>
      </w:r>
      <w:r>
        <w:rPr>
          <w:noProof/>
        </w:rPr>
        <w:t>42</w:t>
      </w:r>
      <w:r>
        <w:rPr>
          <w:noProof/>
        </w:rPr>
        <w:fldChar w:fldCharType="end"/>
      </w:r>
    </w:p>
    <w:p w14:paraId="42C2D581" w14:textId="1311283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fr-FR"/>
        </w:rPr>
        <w:t>5.1.2.2.B</w:t>
      </w:r>
      <w:r>
        <w:rPr>
          <w:rFonts w:asciiTheme="minorHAnsi" w:eastAsiaTheme="minorEastAsia" w:hAnsiTheme="minorHAnsi" w:cstheme="minorBidi"/>
          <w:noProof/>
          <w:kern w:val="2"/>
          <w:sz w:val="22"/>
          <w:szCs w:val="22"/>
          <w:lang w:eastAsia="en-GB"/>
          <w14:ligatures w14:val="standardContextual"/>
        </w:rPr>
        <w:tab/>
      </w:r>
      <w:r w:rsidRPr="0018338C">
        <w:rPr>
          <w:noProof/>
          <w:lang w:val="fr-FR"/>
        </w:rPr>
        <w:t>Void</w:t>
      </w:r>
      <w:r>
        <w:rPr>
          <w:noProof/>
        </w:rPr>
        <w:tab/>
      </w:r>
      <w:r>
        <w:rPr>
          <w:noProof/>
        </w:rPr>
        <w:fldChar w:fldCharType="begin" w:fldLock="1"/>
      </w:r>
      <w:r>
        <w:rPr>
          <w:noProof/>
        </w:rPr>
        <w:instrText xml:space="preserve"> PAGEREF _Toc171693949 \h </w:instrText>
      </w:r>
      <w:r>
        <w:rPr>
          <w:noProof/>
        </w:rPr>
      </w:r>
      <w:r>
        <w:rPr>
          <w:noProof/>
        </w:rPr>
        <w:fldChar w:fldCharType="separate"/>
      </w:r>
      <w:r>
        <w:rPr>
          <w:noProof/>
        </w:rPr>
        <w:t>43</w:t>
      </w:r>
      <w:r>
        <w:rPr>
          <w:noProof/>
        </w:rPr>
        <w:fldChar w:fldCharType="end"/>
      </w:r>
    </w:p>
    <w:p w14:paraId="47858091" w14:textId="7747E2C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fr-FR"/>
        </w:rPr>
        <w:t>5.1.2.2.0</w:t>
      </w:r>
      <w:r>
        <w:rPr>
          <w:rFonts w:asciiTheme="minorHAnsi" w:eastAsiaTheme="minorEastAsia" w:hAnsiTheme="minorHAnsi" w:cstheme="minorBidi"/>
          <w:noProof/>
          <w:kern w:val="2"/>
          <w:sz w:val="22"/>
          <w:szCs w:val="22"/>
          <w:lang w:eastAsia="en-GB"/>
          <w14:ligatures w14:val="standardContextual"/>
        </w:rPr>
        <w:tab/>
      </w:r>
      <w:r w:rsidRPr="0018338C">
        <w:rPr>
          <w:noProof/>
          <w:lang w:val="fr-FR"/>
        </w:rPr>
        <w:t>3GPP2 User Location Information</w:t>
      </w:r>
      <w:r>
        <w:rPr>
          <w:noProof/>
        </w:rPr>
        <w:tab/>
      </w:r>
      <w:r>
        <w:rPr>
          <w:noProof/>
        </w:rPr>
        <w:fldChar w:fldCharType="begin" w:fldLock="1"/>
      </w:r>
      <w:r>
        <w:rPr>
          <w:noProof/>
        </w:rPr>
        <w:instrText xml:space="preserve"> PAGEREF _Toc171693950 \h </w:instrText>
      </w:r>
      <w:r>
        <w:rPr>
          <w:noProof/>
        </w:rPr>
      </w:r>
      <w:r>
        <w:rPr>
          <w:noProof/>
        </w:rPr>
        <w:fldChar w:fldCharType="separate"/>
      </w:r>
      <w:r>
        <w:rPr>
          <w:noProof/>
        </w:rPr>
        <w:t>43</w:t>
      </w:r>
      <w:r>
        <w:rPr>
          <w:noProof/>
        </w:rPr>
        <w:fldChar w:fldCharType="end"/>
      </w:r>
    </w:p>
    <w:p w14:paraId="67A2182F" w14:textId="4841C20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2"/>
          <w:szCs w:val="22"/>
          <w:lang w:eastAsia="en-GB"/>
          <w14:ligatures w14:val="standardContextual"/>
        </w:rPr>
        <w:tab/>
      </w:r>
      <w:r w:rsidRPr="0018338C">
        <w:rPr>
          <w:noProof/>
          <w:lang w:val="en-US" w:eastAsia="zh-CN"/>
        </w:rPr>
        <w:t xml:space="preserve">Access </w:t>
      </w:r>
      <w:r>
        <w:rPr>
          <w:noProof/>
          <w:lang w:eastAsia="zh-CN"/>
        </w:rPr>
        <w:t>A</w:t>
      </w:r>
      <w:r w:rsidRPr="0018338C">
        <w:rPr>
          <w:noProof/>
          <w:lang w:val="en-US" w:eastAsia="zh-CN"/>
        </w:rPr>
        <w:t>vailability Change Reason</w:t>
      </w:r>
      <w:r>
        <w:rPr>
          <w:noProof/>
        </w:rPr>
        <w:tab/>
      </w:r>
      <w:r>
        <w:rPr>
          <w:noProof/>
        </w:rPr>
        <w:fldChar w:fldCharType="begin" w:fldLock="1"/>
      </w:r>
      <w:r>
        <w:rPr>
          <w:noProof/>
        </w:rPr>
        <w:instrText xml:space="preserve"> PAGEREF _Toc171693951 \h </w:instrText>
      </w:r>
      <w:r>
        <w:rPr>
          <w:noProof/>
        </w:rPr>
      </w:r>
      <w:r>
        <w:rPr>
          <w:noProof/>
        </w:rPr>
        <w:fldChar w:fldCharType="separate"/>
      </w:r>
      <w:r>
        <w:rPr>
          <w:noProof/>
        </w:rPr>
        <w:t>43</w:t>
      </w:r>
      <w:r>
        <w:rPr>
          <w:noProof/>
        </w:rPr>
        <w:fldChar w:fldCharType="end"/>
      </w:r>
    </w:p>
    <w:p w14:paraId="5086B74A" w14:textId="5DA29C7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5.1.2.2.0A</w:t>
      </w:r>
      <w:r>
        <w:rPr>
          <w:rFonts w:asciiTheme="minorHAnsi" w:eastAsiaTheme="minorEastAsia"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_Toc171693952 \h </w:instrText>
      </w:r>
      <w:r>
        <w:rPr>
          <w:noProof/>
        </w:rPr>
      </w:r>
      <w:r>
        <w:rPr>
          <w:noProof/>
        </w:rPr>
        <w:fldChar w:fldCharType="separate"/>
      </w:r>
      <w:r>
        <w:rPr>
          <w:noProof/>
        </w:rPr>
        <w:t>43</w:t>
      </w:r>
      <w:r>
        <w:rPr>
          <w:noProof/>
        </w:rPr>
        <w:fldChar w:fldCharType="end"/>
      </w:r>
    </w:p>
    <w:p w14:paraId="5B326128" w14:textId="16D8FDD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_Toc171693953 \h </w:instrText>
      </w:r>
      <w:r>
        <w:rPr>
          <w:noProof/>
        </w:rPr>
      </w:r>
      <w:r>
        <w:rPr>
          <w:noProof/>
        </w:rPr>
        <w:fldChar w:fldCharType="separate"/>
      </w:r>
      <w:r>
        <w:rPr>
          <w:noProof/>
        </w:rPr>
        <w:t>43</w:t>
      </w:r>
      <w:r>
        <w:rPr>
          <w:noProof/>
        </w:rPr>
        <w:fldChar w:fldCharType="end"/>
      </w:r>
    </w:p>
    <w:p w14:paraId="36C61C1D" w14:textId="653016C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5.1.2.2.1A</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_Toc171693954 \h </w:instrText>
      </w:r>
      <w:r>
        <w:rPr>
          <w:noProof/>
        </w:rPr>
      </w:r>
      <w:r>
        <w:rPr>
          <w:noProof/>
        </w:rPr>
        <w:fldChar w:fldCharType="separate"/>
      </w:r>
      <w:r>
        <w:rPr>
          <w:noProof/>
        </w:rPr>
        <w:t>43</w:t>
      </w:r>
      <w:r>
        <w:rPr>
          <w:noProof/>
        </w:rPr>
        <w:fldChar w:fldCharType="end"/>
      </w:r>
    </w:p>
    <w:p w14:paraId="6931638B" w14:textId="66A6AD4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fldLock="1"/>
      </w:r>
      <w:r>
        <w:rPr>
          <w:noProof/>
        </w:rPr>
        <w:instrText xml:space="preserve"> PAGEREF _Toc171693955 \h </w:instrText>
      </w:r>
      <w:r>
        <w:rPr>
          <w:noProof/>
        </w:rPr>
      </w:r>
      <w:r>
        <w:rPr>
          <w:noProof/>
        </w:rPr>
        <w:fldChar w:fldCharType="separate"/>
      </w:r>
      <w:r>
        <w:rPr>
          <w:noProof/>
        </w:rPr>
        <w:t>43</w:t>
      </w:r>
      <w:r>
        <w:rPr>
          <w:noProof/>
        </w:rPr>
        <w:fldChar w:fldCharType="end"/>
      </w:r>
    </w:p>
    <w:p w14:paraId="26C4B1A0" w14:textId="41F7BDF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_Toc171693956 \h </w:instrText>
      </w:r>
      <w:r>
        <w:rPr>
          <w:noProof/>
        </w:rPr>
      </w:r>
      <w:r>
        <w:rPr>
          <w:noProof/>
        </w:rPr>
        <w:fldChar w:fldCharType="separate"/>
      </w:r>
      <w:r>
        <w:rPr>
          <w:noProof/>
        </w:rPr>
        <w:t>43</w:t>
      </w:r>
      <w:r>
        <w:rPr>
          <w:noProof/>
        </w:rPr>
        <w:fldChar w:fldCharType="end"/>
      </w:r>
    </w:p>
    <w:p w14:paraId="62DF10B4" w14:textId="650DE93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_Toc171693957 \h </w:instrText>
      </w:r>
      <w:r>
        <w:rPr>
          <w:noProof/>
        </w:rPr>
      </w:r>
      <w:r>
        <w:rPr>
          <w:noProof/>
        </w:rPr>
        <w:fldChar w:fldCharType="separate"/>
      </w:r>
      <w:r>
        <w:rPr>
          <w:noProof/>
        </w:rPr>
        <w:t>43</w:t>
      </w:r>
      <w:r>
        <w:rPr>
          <w:noProof/>
        </w:rPr>
        <w:fldChar w:fldCharType="end"/>
      </w:r>
    </w:p>
    <w:p w14:paraId="2290B178" w14:textId="4C36430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_Toc171693958 \h </w:instrText>
      </w:r>
      <w:r>
        <w:rPr>
          <w:noProof/>
        </w:rPr>
      </w:r>
      <w:r>
        <w:rPr>
          <w:noProof/>
        </w:rPr>
        <w:fldChar w:fldCharType="separate"/>
      </w:r>
      <w:r>
        <w:rPr>
          <w:noProof/>
        </w:rPr>
        <w:t>45</w:t>
      </w:r>
      <w:r>
        <w:rPr>
          <w:noProof/>
        </w:rPr>
        <w:fldChar w:fldCharType="end"/>
      </w:r>
    </w:p>
    <w:p w14:paraId="23F50789" w14:textId="4C5A164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w:t>
      </w:r>
      <w:r>
        <w:rPr>
          <w:rFonts w:asciiTheme="minorHAnsi" w:eastAsiaTheme="minorEastAsia"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fldLock="1"/>
      </w:r>
      <w:r>
        <w:rPr>
          <w:noProof/>
        </w:rPr>
        <w:instrText xml:space="preserve"> PAGEREF _Toc171693959 \h </w:instrText>
      </w:r>
      <w:r>
        <w:rPr>
          <w:noProof/>
        </w:rPr>
      </w:r>
      <w:r>
        <w:rPr>
          <w:noProof/>
        </w:rPr>
        <w:fldChar w:fldCharType="separate"/>
      </w:r>
      <w:r>
        <w:rPr>
          <w:noProof/>
        </w:rPr>
        <w:t>45</w:t>
      </w:r>
      <w:r>
        <w:rPr>
          <w:noProof/>
        </w:rPr>
        <w:fldChar w:fldCharType="end"/>
      </w:r>
    </w:p>
    <w:p w14:paraId="0A2EDC6D" w14:textId="22BA50D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_Toc171693960 \h </w:instrText>
      </w:r>
      <w:r>
        <w:rPr>
          <w:noProof/>
        </w:rPr>
      </w:r>
      <w:r>
        <w:rPr>
          <w:noProof/>
        </w:rPr>
        <w:fldChar w:fldCharType="separate"/>
      </w:r>
      <w:r>
        <w:rPr>
          <w:noProof/>
        </w:rPr>
        <w:t>46</w:t>
      </w:r>
      <w:r>
        <w:rPr>
          <w:noProof/>
        </w:rPr>
        <w:fldChar w:fldCharType="end"/>
      </w:r>
    </w:p>
    <w:p w14:paraId="42CB0A47" w14:textId="3E4C505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5.1.2.2.8</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_Toc171693961 \h </w:instrText>
      </w:r>
      <w:r>
        <w:rPr>
          <w:noProof/>
        </w:rPr>
      </w:r>
      <w:r>
        <w:rPr>
          <w:noProof/>
        </w:rPr>
        <w:fldChar w:fldCharType="separate"/>
      </w:r>
      <w:r>
        <w:rPr>
          <w:noProof/>
        </w:rPr>
        <w:t>46</w:t>
      </w:r>
      <w:r>
        <w:rPr>
          <w:noProof/>
        </w:rPr>
        <w:fldChar w:fldCharType="end"/>
      </w:r>
    </w:p>
    <w:p w14:paraId="025626FB" w14:textId="0AE131E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5.1.2.2.9</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_Toc171693962 \h </w:instrText>
      </w:r>
      <w:r>
        <w:rPr>
          <w:noProof/>
        </w:rPr>
      </w:r>
      <w:r>
        <w:rPr>
          <w:noProof/>
        </w:rPr>
        <w:fldChar w:fldCharType="separate"/>
      </w:r>
      <w:r>
        <w:rPr>
          <w:noProof/>
        </w:rPr>
        <w:t>47</w:t>
      </w:r>
      <w:r>
        <w:rPr>
          <w:noProof/>
        </w:rPr>
        <w:fldChar w:fldCharType="end"/>
      </w:r>
    </w:p>
    <w:p w14:paraId="3E220EDA" w14:textId="2DD12F3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5.1.2.2.9A</w:t>
      </w:r>
      <w:r>
        <w:rPr>
          <w:rFonts w:asciiTheme="minorHAnsi" w:eastAsiaTheme="minorEastAsia"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_Toc171693963 \h </w:instrText>
      </w:r>
      <w:r>
        <w:rPr>
          <w:noProof/>
        </w:rPr>
      </w:r>
      <w:r>
        <w:rPr>
          <w:noProof/>
        </w:rPr>
        <w:fldChar w:fldCharType="separate"/>
      </w:r>
      <w:r>
        <w:rPr>
          <w:noProof/>
        </w:rPr>
        <w:t>47</w:t>
      </w:r>
      <w:r>
        <w:rPr>
          <w:noProof/>
        </w:rPr>
        <w:fldChar w:fldCharType="end"/>
      </w:r>
    </w:p>
    <w:p w14:paraId="3BA0865B" w14:textId="731F661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5.1.2.2.9Aa</w:t>
      </w:r>
      <w:r>
        <w:rPr>
          <w:rFonts w:asciiTheme="minorHAnsi" w:eastAsiaTheme="minorEastAsia"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_Toc171693964 \h </w:instrText>
      </w:r>
      <w:r>
        <w:rPr>
          <w:noProof/>
        </w:rPr>
      </w:r>
      <w:r>
        <w:rPr>
          <w:noProof/>
        </w:rPr>
        <w:fldChar w:fldCharType="separate"/>
      </w:r>
      <w:r>
        <w:rPr>
          <w:noProof/>
        </w:rPr>
        <w:t>47</w:t>
      </w:r>
      <w:r>
        <w:rPr>
          <w:noProof/>
        </w:rPr>
        <w:fldChar w:fldCharType="end"/>
      </w:r>
    </w:p>
    <w:p w14:paraId="184F34A4" w14:textId="1A6CB4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5.1.2.2.9B</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_Toc171693965 \h </w:instrText>
      </w:r>
      <w:r>
        <w:rPr>
          <w:noProof/>
        </w:rPr>
      </w:r>
      <w:r>
        <w:rPr>
          <w:noProof/>
        </w:rPr>
        <w:fldChar w:fldCharType="separate"/>
      </w:r>
      <w:r>
        <w:rPr>
          <w:noProof/>
        </w:rPr>
        <w:t>47</w:t>
      </w:r>
      <w:r>
        <w:rPr>
          <w:noProof/>
        </w:rPr>
        <w:fldChar w:fldCharType="end"/>
      </w:r>
    </w:p>
    <w:p w14:paraId="31A33A6A" w14:textId="013C785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5.1.2.2.10</w:t>
      </w:r>
      <w:r>
        <w:rPr>
          <w:rFonts w:asciiTheme="minorHAnsi" w:eastAsiaTheme="minorEastAsia"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fldLock="1"/>
      </w:r>
      <w:r>
        <w:rPr>
          <w:noProof/>
        </w:rPr>
        <w:instrText xml:space="preserve"> PAGEREF _Toc171693966 \h </w:instrText>
      </w:r>
      <w:r>
        <w:rPr>
          <w:noProof/>
        </w:rPr>
      </w:r>
      <w:r>
        <w:rPr>
          <w:noProof/>
        </w:rPr>
        <w:fldChar w:fldCharType="separate"/>
      </w:r>
      <w:r>
        <w:rPr>
          <w:noProof/>
        </w:rPr>
        <w:t>47</w:t>
      </w:r>
      <w:r>
        <w:rPr>
          <w:noProof/>
        </w:rPr>
        <w:fldChar w:fldCharType="end"/>
      </w:r>
    </w:p>
    <w:p w14:paraId="5E04CF3F" w14:textId="13FDB59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5.1.2.2.11</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_Toc171693967 \h </w:instrText>
      </w:r>
      <w:r>
        <w:rPr>
          <w:noProof/>
        </w:rPr>
      </w:r>
      <w:r>
        <w:rPr>
          <w:noProof/>
        </w:rPr>
        <w:fldChar w:fldCharType="separate"/>
      </w:r>
      <w:r>
        <w:rPr>
          <w:noProof/>
        </w:rPr>
        <w:t>47</w:t>
      </w:r>
      <w:r>
        <w:rPr>
          <w:noProof/>
        </w:rPr>
        <w:fldChar w:fldCharType="end"/>
      </w:r>
    </w:p>
    <w:p w14:paraId="798F7C73" w14:textId="1C59FB9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5.1.2.2.12</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_Toc171693968 \h </w:instrText>
      </w:r>
      <w:r>
        <w:rPr>
          <w:noProof/>
        </w:rPr>
      </w:r>
      <w:r>
        <w:rPr>
          <w:noProof/>
        </w:rPr>
        <w:fldChar w:fldCharType="separate"/>
      </w:r>
      <w:r>
        <w:rPr>
          <w:noProof/>
        </w:rPr>
        <w:t>47</w:t>
      </w:r>
      <w:r>
        <w:rPr>
          <w:noProof/>
        </w:rPr>
        <w:fldChar w:fldCharType="end"/>
      </w:r>
    </w:p>
    <w:p w14:paraId="10A63C72" w14:textId="3A6BCC5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fldLock="1"/>
      </w:r>
      <w:r>
        <w:rPr>
          <w:noProof/>
        </w:rPr>
        <w:instrText xml:space="preserve"> PAGEREF _Toc171693969 \h </w:instrText>
      </w:r>
      <w:r>
        <w:rPr>
          <w:noProof/>
        </w:rPr>
      </w:r>
      <w:r>
        <w:rPr>
          <w:noProof/>
        </w:rPr>
        <w:fldChar w:fldCharType="separate"/>
      </w:r>
      <w:r>
        <w:rPr>
          <w:noProof/>
        </w:rPr>
        <w:t>48</w:t>
      </w:r>
      <w:r>
        <w:rPr>
          <w:noProof/>
        </w:rPr>
        <w:fldChar w:fldCharType="end"/>
      </w:r>
    </w:p>
    <w:p w14:paraId="54698DD8" w14:textId="3CD73D1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5.1.2.2.13A</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_Toc171693970 \h </w:instrText>
      </w:r>
      <w:r>
        <w:rPr>
          <w:noProof/>
        </w:rPr>
      </w:r>
      <w:r>
        <w:rPr>
          <w:noProof/>
        </w:rPr>
        <w:fldChar w:fldCharType="separate"/>
      </w:r>
      <w:r>
        <w:rPr>
          <w:noProof/>
        </w:rPr>
        <w:t>48</w:t>
      </w:r>
      <w:r>
        <w:rPr>
          <w:noProof/>
        </w:rPr>
        <w:fldChar w:fldCharType="end"/>
      </w:r>
    </w:p>
    <w:p w14:paraId="70738CA7" w14:textId="7FF8E30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5.1.2.2.13Aa</w:t>
      </w:r>
      <w:r>
        <w:rPr>
          <w:rFonts w:asciiTheme="minorHAnsi" w:eastAsiaTheme="minorEastAsia"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fldLock="1"/>
      </w:r>
      <w:r>
        <w:rPr>
          <w:noProof/>
        </w:rPr>
        <w:instrText xml:space="preserve"> PAGEREF _Toc171693971 \h </w:instrText>
      </w:r>
      <w:r>
        <w:rPr>
          <w:noProof/>
        </w:rPr>
      </w:r>
      <w:r>
        <w:rPr>
          <w:noProof/>
        </w:rPr>
        <w:fldChar w:fldCharType="separate"/>
      </w:r>
      <w:r>
        <w:rPr>
          <w:noProof/>
        </w:rPr>
        <w:t>48</w:t>
      </w:r>
      <w:r>
        <w:rPr>
          <w:noProof/>
        </w:rPr>
        <w:fldChar w:fldCharType="end"/>
      </w:r>
    </w:p>
    <w:p w14:paraId="1BE7E62B" w14:textId="25303A7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5.1.2.2.13B</w:t>
      </w:r>
      <w:r>
        <w:rPr>
          <w:rFonts w:asciiTheme="minorHAnsi" w:eastAsiaTheme="minorEastAsia"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fldLock="1"/>
      </w:r>
      <w:r>
        <w:rPr>
          <w:noProof/>
        </w:rPr>
        <w:instrText xml:space="preserve"> PAGEREF _Toc171693972 \h </w:instrText>
      </w:r>
      <w:r>
        <w:rPr>
          <w:noProof/>
        </w:rPr>
      </w:r>
      <w:r>
        <w:rPr>
          <w:noProof/>
        </w:rPr>
        <w:fldChar w:fldCharType="separate"/>
      </w:r>
      <w:r>
        <w:rPr>
          <w:noProof/>
        </w:rPr>
        <w:t>48</w:t>
      </w:r>
      <w:r>
        <w:rPr>
          <w:noProof/>
        </w:rPr>
        <w:fldChar w:fldCharType="end"/>
      </w:r>
    </w:p>
    <w:p w14:paraId="2A75D112" w14:textId="14EE826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5.1.2.2.13C</w:t>
      </w:r>
      <w:r>
        <w:rPr>
          <w:rFonts w:asciiTheme="minorHAnsi" w:eastAsiaTheme="minorEastAsia"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fldLock="1"/>
      </w:r>
      <w:r>
        <w:rPr>
          <w:noProof/>
        </w:rPr>
        <w:instrText xml:space="preserve"> PAGEREF _Toc171693973 \h </w:instrText>
      </w:r>
      <w:r>
        <w:rPr>
          <w:noProof/>
        </w:rPr>
      </w:r>
      <w:r>
        <w:rPr>
          <w:noProof/>
        </w:rPr>
        <w:fldChar w:fldCharType="separate"/>
      </w:r>
      <w:r>
        <w:rPr>
          <w:noProof/>
        </w:rPr>
        <w:t>48</w:t>
      </w:r>
      <w:r>
        <w:rPr>
          <w:noProof/>
        </w:rPr>
        <w:fldChar w:fldCharType="end"/>
      </w:r>
    </w:p>
    <w:p w14:paraId="04E26407" w14:textId="3A55F5E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5.1.2.2.13D</w:t>
      </w:r>
      <w:r>
        <w:rPr>
          <w:rFonts w:asciiTheme="minorHAnsi" w:eastAsiaTheme="minorEastAsia"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fldLock="1"/>
      </w:r>
      <w:r>
        <w:rPr>
          <w:noProof/>
        </w:rPr>
        <w:instrText xml:space="preserve"> PAGEREF _Toc171693974 \h </w:instrText>
      </w:r>
      <w:r>
        <w:rPr>
          <w:noProof/>
        </w:rPr>
      </w:r>
      <w:r>
        <w:rPr>
          <w:noProof/>
        </w:rPr>
        <w:fldChar w:fldCharType="separate"/>
      </w:r>
      <w:r>
        <w:rPr>
          <w:noProof/>
        </w:rPr>
        <w:t>48</w:t>
      </w:r>
      <w:r>
        <w:rPr>
          <w:noProof/>
        </w:rPr>
        <w:fldChar w:fldCharType="end"/>
      </w:r>
    </w:p>
    <w:p w14:paraId="7C2414C4" w14:textId="34B7141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_Toc171693975 \h </w:instrText>
      </w:r>
      <w:r>
        <w:rPr>
          <w:noProof/>
        </w:rPr>
      </w:r>
      <w:r>
        <w:rPr>
          <w:noProof/>
        </w:rPr>
        <w:fldChar w:fldCharType="separate"/>
      </w:r>
      <w:r>
        <w:rPr>
          <w:noProof/>
        </w:rPr>
        <w:t>48</w:t>
      </w:r>
      <w:r>
        <w:rPr>
          <w:noProof/>
        </w:rPr>
        <w:fldChar w:fldCharType="end"/>
      </w:r>
    </w:p>
    <w:p w14:paraId="0F3D9433" w14:textId="700218C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_Toc171693976 \h </w:instrText>
      </w:r>
      <w:r>
        <w:rPr>
          <w:noProof/>
        </w:rPr>
      </w:r>
      <w:r>
        <w:rPr>
          <w:noProof/>
        </w:rPr>
        <w:fldChar w:fldCharType="separate"/>
      </w:r>
      <w:r>
        <w:rPr>
          <w:noProof/>
        </w:rPr>
        <w:t>48</w:t>
      </w:r>
      <w:r>
        <w:rPr>
          <w:noProof/>
        </w:rPr>
        <w:fldChar w:fldCharType="end"/>
      </w:r>
    </w:p>
    <w:p w14:paraId="486B18B5" w14:textId="1EC905B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5.1.2.2.15A</w:t>
      </w:r>
      <w:r>
        <w:rPr>
          <w:rFonts w:asciiTheme="minorHAnsi" w:eastAsiaTheme="minorEastAsia"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_Toc171693977 \h </w:instrText>
      </w:r>
      <w:r>
        <w:rPr>
          <w:noProof/>
        </w:rPr>
      </w:r>
      <w:r>
        <w:rPr>
          <w:noProof/>
        </w:rPr>
        <w:fldChar w:fldCharType="separate"/>
      </w:r>
      <w:r>
        <w:rPr>
          <w:noProof/>
        </w:rPr>
        <w:t>48</w:t>
      </w:r>
      <w:r>
        <w:rPr>
          <w:noProof/>
        </w:rPr>
        <w:fldChar w:fldCharType="end"/>
      </w:r>
    </w:p>
    <w:p w14:paraId="4F9FA9BA" w14:textId="7F17B2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5.1.2.2.16</w:t>
      </w:r>
      <w:r>
        <w:rPr>
          <w:rFonts w:asciiTheme="minorHAnsi" w:eastAsiaTheme="minorEastAsia"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fldLock="1"/>
      </w:r>
      <w:r>
        <w:rPr>
          <w:noProof/>
        </w:rPr>
        <w:instrText xml:space="preserve"> PAGEREF _Toc171693978 \h </w:instrText>
      </w:r>
      <w:r>
        <w:rPr>
          <w:noProof/>
        </w:rPr>
      </w:r>
      <w:r>
        <w:rPr>
          <w:noProof/>
        </w:rPr>
        <w:fldChar w:fldCharType="separate"/>
      </w:r>
      <w:r>
        <w:rPr>
          <w:noProof/>
        </w:rPr>
        <w:t>48</w:t>
      </w:r>
      <w:r>
        <w:rPr>
          <w:noProof/>
        </w:rPr>
        <w:fldChar w:fldCharType="end"/>
      </w:r>
    </w:p>
    <w:p w14:paraId="3B3F1378" w14:textId="6381409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5.1.2.2.16A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_Toc171693979 \h </w:instrText>
      </w:r>
      <w:r>
        <w:rPr>
          <w:noProof/>
        </w:rPr>
      </w:r>
      <w:r>
        <w:rPr>
          <w:noProof/>
        </w:rPr>
        <w:fldChar w:fldCharType="separate"/>
      </w:r>
      <w:r>
        <w:rPr>
          <w:noProof/>
        </w:rPr>
        <w:t>48</w:t>
      </w:r>
      <w:r>
        <w:rPr>
          <w:noProof/>
        </w:rPr>
        <w:fldChar w:fldCharType="end"/>
      </w:r>
    </w:p>
    <w:p w14:paraId="7DDAC6B2" w14:textId="3CB5F60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5.1.2.2.17</w:t>
      </w:r>
      <w:r>
        <w:rPr>
          <w:rFonts w:asciiTheme="minorHAnsi" w:eastAsiaTheme="minorEastAsia"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fldLock="1"/>
      </w:r>
      <w:r>
        <w:rPr>
          <w:noProof/>
        </w:rPr>
        <w:instrText xml:space="preserve"> PAGEREF _Toc171693980 \h </w:instrText>
      </w:r>
      <w:r>
        <w:rPr>
          <w:noProof/>
        </w:rPr>
      </w:r>
      <w:r>
        <w:rPr>
          <w:noProof/>
        </w:rPr>
        <w:fldChar w:fldCharType="separate"/>
      </w:r>
      <w:r>
        <w:rPr>
          <w:noProof/>
        </w:rPr>
        <w:t>49</w:t>
      </w:r>
      <w:r>
        <w:rPr>
          <w:noProof/>
        </w:rPr>
        <w:fldChar w:fldCharType="end"/>
      </w:r>
    </w:p>
    <w:p w14:paraId="4D058E47" w14:textId="7B5461F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w:t>
      </w:r>
      <w:r>
        <w:rPr>
          <w:rFonts w:asciiTheme="minorHAnsi" w:eastAsiaTheme="minorEastAsia"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_Toc171693981 \h </w:instrText>
      </w:r>
      <w:r>
        <w:rPr>
          <w:noProof/>
        </w:rPr>
      </w:r>
      <w:r>
        <w:rPr>
          <w:noProof/>
        </w:rPr>
        <w:fldChar w:fldCharType="separate"/>
      </w:r>
      <w:r>
        <w:rPr>
          <w:noProof/>
        </w:rPr>
        <w:t>49</w:t>
      </w:r>
      <w:r>
        <w:rPr>
          <w:noProof/>
        </w:rPr>
        <w:fldChar w:fldCharType="end"/>
      </w:r>
    </w:p>
    <w:p w14:paraId="69301E1F" w14:textId="55C361F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5.1.2.2.18A</w:t>
      </w:r>
      <w:r>
        <w:rPr>
          <w:rFonts w:asciiTheme="minorHAnsi" w:eastAsiaTheme="minorEastAsia"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fldLock="1"/>
      </w:r>
      <w:r>
        <w:rPr>
          <w:noProof/>
        </w:rPr>
        <w:instrText xml:space="preserve"> PAGEREF _Toc171693982 \h </w:instrText>
      </w:r>
      <w:r>
        <w:rPr>
          <w:noProof/>
        </w:rPr>
      </w:r>
      <w:r>
        <w:rPr>
          <w:noProof/>
        </w:rPr>
        <w:fldChar w:fldCharType="separate"/>
      </w:r>
      <w:r>
        <w:rPr>
          <w:noProof/>
        </w:rPr>
        <w:t>49</w:t>
      </w:r>
      <w:r>
        <w:rPr>
          <w:noProof/>
        </w:rPr>
        <w:fldChar w:fldCharType="end"/>
      </w:r>
    </w:p>
    <w:p w14:paraId="76006D6A" w14:textId="759CE87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5.1.2.2.18B</w:t>
      </w:r>
      <w:r>
        <w:rPr>
          <w:rFonts w:asciiTheme="minorHAnsi" w:eastAsiaTheme="minorEastAsia"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fldLock="1"/>
      </w:r>
      <w:r>
        <w:rPr>
          <w:noProof/>
        </w:rPr>
        <w:instrText xml:space="preserve"> PAGEREF _Toc171693983 \h </w:instrText>
      </w:r>
      <w:r>
        <w:rPr>
          <w:noProof/>
        </w:rPr>
      </w:r>
      <w:r>
        <w:rPr>
          <w:noProof/>
        </w:rPr>
        <w:fldChar w:fldCharType="separate"/>
      </w:r>
      <w:r>
        <w:rPr>
          <w:noProof/>
        </w:rPr>
        <w:t>49</w:t>
      </w:r>
      <w:r>
        <w:rPr>
          <w:noProof/>
        </w:rPr>
        <w:fldChar w:fldCharType="end"/>
      </w:r>
    </w:p>
    <w:p w14:paraId="097279C4" w14:textId="1BCF211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5.1.2.2.18C</w:t>
      </w:r>
      <w:r>
        <w:rPr>
          <w:rFonts w:asciiTheme="minorHAnsi" w:eastAsiaTheme="minorEastAsia"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fldLock="1"/>
      </w:r>
      <w:r>
        <w:rPr>
          <w:noProof/>
        </w:rPr>
        <w:instrText xml:space="preserve"> PAGEREF _Toc171693984 \h </w:instrText>
      </w:r>
      <w:r>
        <w:rPr>
          <w:noProof/>
        </w:rPr>
      </w:r>
      <w:r>
        <w:rPr>
          <w:noProof/>
        </w:rPr>
        <w:fldChar w:fldCharType="separate"/>
      </w:r>
      <w:r>
        <w:rPr>
          <w:noProof/>
        </w:rPr>
        <w:t>49</w:t>
      </w:r>
      <w:r>
        <w:rPr>
          <w:noProof/>
        </w:rPr>
        <w:fldChar w:fldCharType="end"/>
      </w:r>
    </w:p>
    <w:p w14:paraId="07B60A3B" w14:textId="6E4EC47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5.1.2.2.18D</w:t>
      </w:r>
      <w:r>
        <w:rPr>
          <w:rFonts w:asciiTheme="minorHAnsi" w:eastAsiaTheme="minorEastAsia"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_Toc171693985 \h </w:instrText>
      </w:r>
      <w:r>
        <w:rPr>
          <w:noProof/>
        </w:rPr>
      </w:r>
      <w:r>
        <w:rPr>
          <w:noProof/>
        </w:rPr>
        <w:fldChar w:fldCharType="separate"/>
      </w:r>
      <w:r>
        <w:rPr>
          <w:noProof/>
        </w:rPr>
        <w:t>49</w:t>
      </w:r>
      <w:r>
        <w:rPr>
          <w:noProof/>
        </w:rPr>
        <w:fldChar w:fldCharType="end"/>
      </w:r>
    </w:p>
    <w:p w14:paraId="6DB32B7C" w14:textId="6CA6A3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5.1.2.2.18E</w:t>
      </w:r>
      <w:r>
        <w:rPr>
          <w:rFonts w:asciiTheme="minorHAnsi" w:eastAsiaTheme="minorEastAsia"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fldLock="1"/>
      </w:r>
      <w:r>
        <w:rPr>
          <w:noProof/>
        </w:rPr>
        <w:instrText xml:space="preserve"> PAGEREF _Toc171693986 \h </w:instrText>
      </w:r>
      <w:r>
        <w:rPr>
          <w:noProof/>
        </w:rPr>
      </w:r>
      <w:r>
        <w:rPr>
          <w:noProof/>
        </w:rPr>
        <w:fldChar w:fldCharType="separate"/>
      </w:r>
      <w:r>
        <w:rPr>
          <w:noProof/>
        </w:rPr>
        <w:t>49</w:t>
      </w:r>
      <w:r>
        <w:rPr>
          <w:noProof/>
        </w:rPr>
        <w:fldChar w:fldCharType="end"/>
      </w:r>
    </w:p>
    <w:p w14:paraId="0D981AC7" w14:textId="15FAFAF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5.1.2.2.18F</w:t>
      </w:r>
      <w:r>
        <w:rPr>
          <w:rFonts w:asciiTheme="minorHAnsi" w:eastAsiaTheme="minorEastAsia"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_Toc171693987 \h </w:instrText>
      </w:r>
      <w:r>
        <w:rPr>
          <w:noProof/>
        </w:rPr>
      </w:r>
      <w:r>
        <w:rPr>
          <w:noProof/>
        </w:rPr>
        <w:fldChar w:fldCharType="separate"/>
      </w:r>
      <w:r>
        <w:rPr>
          <w:noProof/>
        </w:rPr>
        <w:t>49</w:t>
      </w:r>
      <w:r>
        <w:rPr>
          <w:noProof/>
        </w:rPr>
        <w:fldChar w:fldCharType="end"/>
      </w:r>
    </w:p>
    <w:p w14:paraId="1F47F8F8" w14:textId="04C4FC9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5.1.2.2.19</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_Toc171693988 \h </w:instrText>
      </w:r>
      <w:r>
        <w:rPr>
          <w:noProof/>
        </w:rPr>
      </w:r>
      <w:r>
        <w:rPr>
          <w:noProof/>
        </w:rPr>
        <w:fldChar w:fldCharType="separate"/>
      </w:r>
      <w:r>
        <w:rPr>
          <w:noProof/>
        </w:rPr>
        <w:t>49</w:t>
      </w:r>
      <w:r>
        <w:rPr>
          <w:noProof/>
        </w:rPr>
        <w:fldChar w:fldCharType="end"/>
      </w:r>
    </w:p>
    <w:p w14:paraId="2727102C" w14:textId="63DD2F1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5.1.2.2.20</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_Toc171693989 \h </w:instrText>
      </w:r>
      <w:r>
        <w:rPr>
          <w:noProof/>
        </w:rPr>
      </w:r>
      <w:r>
        <w:rPr>
          <w:noProof/>
        </w:rPr>
        <w:fldChar w:fldCharType="separate"/>
      </w:r>
      <w:r>
        <w:rPr>
          <w:noProof/>
        </w:rPr>
        <w:t>49</w:t>
      </w:r>
      <w:r>
        <w:rPr>
          <w:noProof/>
        </w:rPr>
        <w:fldChar w:fldCharType="end"/>
      </w:r>
    </w:p>
    <w:p w14:paraId="20A425CD" w14:textId="3CCDA17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sidRPr="0018338C">
        <w:rPr>
          <w:noProof/>
          <w:color w:val="000000"/>
        </w:rPr>
        <w:t>Client</w:t>
      </w:r>
      <w:r>
        <w:rPr>
          <w:noProof/>
        </w:rPr>
        <w:t xml:space="preserve"> Type</w:t>
      </w:r>
      <w:r>
        <w:rPr>
          <w:noProof/>
        </w:rPr>
        <w:tab/>
      </w:r>
      <w:r>
        <w:rPr>
          <w:noProof/>
        </w:rPr>
        <w:fldChar w:fldCharType="begin" w:fldLock="1"/>
      </w:r>
      <w:r>
        <w:rPr>
          <w:noProof/>
        </w:rPr>
        <w:instrText xml:space="preserve"> PAGEREF _Toc171693990 \h </w:instrText>
      </w:r>
      <w:r>
        <w:rPr>
          <w:noProof/>
        </w:rPr>
      </w:r>
      <w:r>
        <w:rPr>
          <w:noProof/>
        </w:rPr>
        <w:fldChar w:fldCharType="separate"/>
      </w:r>
      <w:r>
        <w:rPr>
          <w:noProof/>
        </w:rPr>
        <w:t>49</w:t>
      </w:r>
      <w:r>
        <w:rPr>
          <w:noProof/>
        </w:rPr>
        <w:fldChar w:fldCharType="end"/>
      </w:r>
    </w:p>
    <w:p w14:paraId="544AFDB1" w14:textId="4C7048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_Toc171693991 \h </w:instrText>
      </w:r>
      <w:r>
        <w:rPr>
          <w:noProof/>
        </w:rPr>
      </w:r>
      <w:r>
        <w:rPr>
          <w:noProof/>
        </w:rPr>
        <w:fldChar w:fldCharType="separate"/>
      </w:r>
      <w:r>
        <w:rPr>
          <w:noProof/>
        </w:rPr>
        <w:t>50</w:t>
      </w:r>
      <w:r>
        <w:rPr>
          <w:noProof/>
        </w:rPr>
        <w:fldChar w:fldCharType="end"/>
      </w:r>
    </w:p>
    <w:p w14:paraId="5BF34F6F" w14:textId="285746B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5.1.2.2.23</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_Toc171693992 \h </w:instrText>
      </w:r>
      <w:r>
        <w:rPr>
          <w:noProof/>
        </w:rPr>
      </w:r>
      <w:r>
        <w:rPr>
          <w:noProof/>
        </w:rPr>
        <w:fldChar w:fldCharType="separate"/>
      </w:r>
      <w:r>
        <w:rPr>
          <w:noProof/>
        </w:rPr>
        <w:t>50</w:t>
      </w:r>
      <w:r>
        <w:rPr>
          <w:noProof/>
        </w:rPr>
        <w:fldChar w:fldCharType="end"/>
      </w:r>
    </w:p>
    <w:p w14:paraId="203B30E4" w14:textId="38A0FE4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5.1.2.2.23A</w:t>
      </w:r>
      <w:r>
        <w:rPr>
          <w:rFonts w:asciiTheme="minorHAnsi" w:eastAsiaTheme="minorEastAsia"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_Toc171693993 \h </w:instrText>
      </w:r>
      <w:r>
        <w:rPr>
          <w:noProof/>
        </w:rPr>
      </w:r>
      <w:r>
        <w:rPr>
          <w:noProof/>
        </w:rPr>
        <w:fldChar w:fldCharType="separate"/>
      </w:r>
      <w:r>
        <w:rPr>
          <w:noProof/>
        </w:rPr>
        <w:t>50</w:t>
      </w:r>
      <w:r>
        <w:rPr>
          <w:noProof/>
        </w:rPr>
        <w:fldChar w:fldCharType="end"/>
      </w:r>
    </w:p>
    <w:p w14:paraId="19CF4CF5" w14:textId="0BB1FB6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5.1.2.2.24</w:t>
      </w:r>
      <w:r>
        <w:rPr>
          <w:rFonts w:asciiTheme="minorHAnsi" w:eastAsiaTheme="minorEastAsia"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fldLock="1"/>
      </w:r>
      <w:r>
        <w:rPr>
          <w:noProof/>
        </w:rPr>
        <w:instrText xml:space="preserve"> PAGEREF _Toc171693994 \h </w:instrText>
      </w:r>
      <w:r>
        <w:rPr>
          <w:noProof/>
        </w:rPr>
      </w:r>
      <w:r>
        <w:rPr>
          <w:noProof/>
        </w:rPr>
        <w:fldChar w:fldCharType="separate"/>
      </w:r>
      <w:r>
        <w:rPr>
          <w:noProof/>
        </w:rPr>
        <w:t>50</w:t>
      </w:r>
      <w:r>
        <w:rPr>
          <w:noProof/>
        </w:rPr>
        <w:fldChar w:fldCharType="end"/>
      </w:r>
    </w:p>
    <w:p w14:paraId="40C81A56" w14:textId="50E2114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5.1.2.2.25</w:t>
      </w:r>
      <w:r>
        <w:rPr>
          <w:rFonts w:asciiTheme="minorHAnsi" w:eastAsiaTheme="minorEastAsia"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_Toc171693995 \h </w:instrText>
      </w:r>
      <w:r>
        <w:rPr>
          <w:noProof/>
        </w:rPr>
      </w:r>
      <w:r>
        <w:rPr>
          <w:noProof/>
        </w:rPr>
        <w:fldChar w:fldCharType="separate"/>
      </w:r>
      <w:r>
        <w:rPr>
          <w:noProof/>
        </w:rPr>
        <w:t>54</w:t>
      </w:r>
      <w:r>
        <w:rPr>
          <w:noProof/>
        </w:rPr>
        <w:fldChar w:fldCharType="end"/>
      </w:r>
    </w:p>
    <w:p w14:paraId="57A72C15" w14:textId="7DB7D48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_Toc171693996 \h </w:instrText>
      </w:r>
      <w:r>
        <w:rPr>
          <w:noProof/>
        </w:rPr>
      </w:r>
      <w:r>
        <w:rPr>
          <w:noProof/>
        </w:rPr>
        <w:fldChar w:fldCharType="separate"/>
      </w:r>
      <w:r>
        <w:rPr>
          <w:noProof/>
        </w:rPr>
        <w:t>57</w:t>
      </w:r>
      <w:r>
        <w:rPr>
          <w:noProof/>
        </w:rPr>
        <w:fldChar w:fldCharType="end"/>
      </w:r>
    </w:p>
    <w:p w14:paraId="43530F79" w14:textId="6D7370E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5.1.2.2.27</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_Toc171693997 \h </w:instrText>
      </w:r>
      <w:r>
        <w:rPr>
          <w:noProof/>
        </w:rPr>
      </w:r>
      <w:r>
        <w:rPr>
          <w:noProof/>
        </w:rPr>
        <w:fldChar w:fldCharType="separate"/>
      </w:r>
      <w:r>
        <w:rPr>
          <w:noProof/>
        </w:rPr>
        <w:t>57</w:t>
      </w:r>
      <w:r>
        <w:rPr>
          <w:noProof/>
        </w:rPr>
        <w:fldChar w:fldCharType="end"/>
      </w:r>
    </w:p>
    <w:p w14:paraId="648579BC" w14:textId="384EFBB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5.1.2.2.28</w:t>
      </w:r>
      <w:r>
        <w:rPr>
          <w:rFonts w:asciiTheme="minorHAnsi" w:eastAsiaTheme="minorEastAsia"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fldLock="1"/>
      </w:r>
      <w:r>
        <w:rPr>
          <w:noProof/>
        </w:rPr>
        <w:instrText xml:space="preserve"> PAGEREF _Toc171693998 \h </w:instrText>
      </w:r>
      <w:r>
        <w:rPr>
          <w:noProof/>
        </w:rPr>
      </w:r>
      <w:r>
        <w:rPr>
          <w:noProof/>
        </w:rPr>
        <w:fldChar w:fldCharType="separate"/>
      </w:r>
      <w:r>
        <w:rPr>
          <w:noProof/>
        </w:rPr>
        <w:t>57</w:t>
      </w:r>
      <w:r>
        <w:rPr>
          <w:noProof/>
        </w:rPr>
        <w:fldChar w:fldCharType="end"/>
      </w:r>
    </w:p>
    <w:p w14:paraId="6F9C06E6" w14:textId="2F1DC40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_Toc171693999 \h </w:instrText>
      </w:r>
      <w:r>
        <w:rPr>
          <w:noProof/>
        </w:rPr>
      </w:r>
      <w:r>
        <w:rPr>
          <w:noProof/>
        </w:rPr>
        <w:fldChar w:fldCharType="separate"/>
      </w:r>
      <w:r>
        <w:rPr>
          <w:noProof/>
        </w:rPr>
        <w:t>57</w:t>
      </w:r>
      <w:r>
        <w:rPr>
          <w:noProof/>
        </w:rPr>
        <w:fldChar w:fldCharType="end"/>
      </w:r>
    </w:p>
    <w:p w14:paraId="4FC18B15" w14:textId="5C53885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5.1.2.2.29A</w:t>
      </w:r>
      <w:r>
        <w:rPr>
          <w:rFonts w:asciiTheme="minorHAnsi" w:eastAsiaTheme="minorEastAsia"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fldLock="1"/>
      </w:r>
      <w:r>
        <w:rPr>
          <w:noProof/>
        </w:rPr>
        <w:instrText xml:space="preserve"> PAGEREF _Toc171694000 \h </w:instrText>
      </w:r>
      <w:r>
        <w:rPr>
          <w:noProof/>
        </w:rPr>
      </w:r>
      <w:r>
        <w:rPr>
          <w:noProof/>
        </w:rPr>
        <w:fldChar w:fldCharType="separate"/>
      </w:r>
      <w:r>
        <w:rPr>
          <w:noProof/>
        </w:rPr>
        <w:t>57</w:t>
      </w:r>
      <w:r>
        <w:rPr>
          <w:noProof/>
        </w:rPr>
        <w:fldChar w:fldCharType="end"/>
      </w:r>
    </w:p>
    <w:p w14:paraId="4F018343" w14:textId="13BEC23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_Toc171694001 \h </w:instrText>
      </w:r>
      <w:r>
        <w:rPr>
          <w:noProof/>
        </w:rPr>
      </w:r>
      <w:r>
        <w:rPr>
          <w:noProof/>
        </w:rPr>
        <w:fldChar w:fldCharType="separate"/>
      </w:r>
      <w:r>
        <w:rPr>
          <w:noProof/>
        </w:rPr>
        <w:t>57</w:t>
      </w:r>
      <w:r>
        <w:rPr>
          <w:noProof/>
        </w:rPr>
        <w:fldChar w:fldCharType="end"/>
      </w:r>
    </w:p>
    <w:p w14:paraId="08158AFE" w14:textId="683E7A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fldLock="1"/>
      </w:r>
      <w:r>
        <w:rPr>
          <w:noProof/>
        </w:rPr>
        <w:instrText xml:space="preserve"> PAGEREF _Toc171694002 \h </w:instrText>
      </w:r>
      <w:r>
        <w:rPr>
          <w:noProof/>
        </w:rPr>
      </w:r>
      <w:r>
        <w:rPr>
          <w:noProof/>
        </w:rPr>
        <w:fldChar w:fldCharType="separate"/>
      </w:r>
      <w:r>
        <w:rPr>
          <w:noProof/>
        </w:rPr>
        <w:t>58</w:t>
      </w:r>
      <w:r>
        <w:rPr>
          <w:noProof/>
        </w:rPr>
        <w:fldChar w:fldCharType="end"/>
      </w:r>
    </w:p>
    <w:p w14:paraId="3D81EA18" w14:textId="4791278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5.1.2.2.30</w:t>
      </w:r>
      <w:r>
        <w:rPr>
          <w:rFonts w:asciiTheme="minorHAnsi" w:eastAsiaTheme="minorEastAsia"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fldLock="1"/>
      </w:r>
      <w:r>
        <w:rPr>
          <w:noProof/>
        </w:rPr>
        <w:instrText xml:space="preserve"> PAGEREF _Toc171694003 \h </w:instrText>
      </w:r>
      <w:r>
        <w:rPr>
          <w:noProof/>
        </w:rPr>
      </w:r>
      <w:r>
        <w:rPr>
          <w:noProof/>
        </w:rPr>
        <w:fldChar w:fldCharType="separate"/>
      </w:r>
      <w:r>
        <w:rPr>
          <w:noProof/>
        </w:rPr>
        <w:t>58</w:t>
      </w:r>
      <w:r>
        <w:rPr>
          <w:noProof/>
        </w:rPr>
        <w:fldChar w:fldCharType="end"/>
      </w:r>
    </w:p>
    <w:p w14:paraId="3BFE80EC" w14:textId="145983E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_Toc171694004 \h </w:instrText>
      </w:r>
      <w:r>
        <w:rPr>
          <w:noProof/>
        </w:rPr>
      </w:r>
      <w:r>
        <w:rPr>
          <w:noProof/>
        </w:rPr>
        <w:fldChar w:fldCharType="separate"/>
      </w:r>
      <w:r>
        <w:rPr>
          <w:noProof/>
        </w:rPr>
        <w:t>58</w:t>
      </w:r>
      <w:r>
        <w:rPr>
          <w:noProof/>
        </w:rPr>
        <w:fldChar w:fldCharType="end"/>
      </w:r>
    </w:p>
    <w:p w14:paraId="2DA4AE49" w14:textId="763B5F0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5.1.2.2.32</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_Toc171694005 \h </w:instrText>
      </w:r>
      <w:r>
        <w:rPr>
          <w:noProof/>
        </w:rPr>
      </w:r>
      <w:r>
        <w:rPr>
          <w:noProof/>
        </w:rPr>
        <w:fldChar w:fldCharType="separate"/>
      </w:r>
      <w:r>
        <w:rPr>
          <w:noProof/>
        </w:rPr>
        <w:t>58</w:t>
      </w:r>
      <w:r>
        <w:rPr>
          <w:noProof/>
        </w:rPr>
        <w:fldChar w:fldCharType="end"/>
      </w:r>
    </w:p>
    <w:p w14:paraId="21BEE41D" w14:textId="0025693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5.1.2.2.32A</w:t>
      </w:r>
      <w:r>
        <w:rPr>
          <w:rFonts w:asciiTheme="minorHAnsi" w:eastAsiaTheme="minorEastAsia" w:hAnsiTheme="minorHAnsi" w:cstheme="minorBidi"/>
          <w:noProof/>
          <w:kern w:val="2"/>
          <w:sz w:val="22"/>
          <w:szCs w:val="22"/>
          <w:lang w:eastAsia="en-GB"/>
          <w14:ligatures w14:val="standardContextual"/>
        </w:rPr>
        <w:tab/>
      </w:r>
      <w:r>
        <w:rPr>
          <w:noProof/>
        </w:rPr>
        <w:t>MME Name</w:t>
      </w:r>
      <w:r>
        <w:rPr>
          <w:noProof/>
        </w:rPr>
        <w:tab/>
      </w:r>
      <w:r>
        <w:rPr>
          <w:noProof/>
        </w:rPr>
        <w:fldChar w:fldCharType="begin" w:fldLock="1"/>
      </w:r>
      <w:r>
        <w:rPr>
          <w:noProof/>
        </w:rPr>
        <w:instrText xml:space="preserve"> PAGEREF _Toc171694006 \h </w:instrText>
      </w:r>
      <w:r>
        <w:rPr>
          <w:noProof/>
        </w:rPr>
      </w:r>
      <w:r>
        <w:rPr>
          <w:noProof/>
        </w:rPr>
        <w:fldChar w:fldCharType="separate"/>
      </w:r>
      <w:r>
        <w:rPr>
          <w:noProof/>
        </w:rPr>
        <w:t>58</w:t>
      </w:r>
      <w:r>
        <w:rPr>
          <w:noProof/>
        </w:rPr>
        <w:fldChar w:fldCharType="end"/>
      </w:r>
    </w:p>
    <w:p w14:paraId="3341EBDA" w14:textId="0D85A39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5.1.2.2.32B</w:t>
      </w:r>
      <w:r>
        <w:rPr>
          <w:rFonts w:asciiTheme="minorHAnsi" w:eastAsiaTheme="minorEastAsia" w:hAnsiTheme="minorHAnsi" w:cstheme="minorBidi"/>
          <w:noProof/>
          <w:kern w:val="2"/>
          <w:sz w:val="22"/>
          <w:szCs w:val="22"/>
          <w:lang w:eastAsia="en-GB"/>
          <w14:ligatures w14:val="standardContextual"/>
        </w:rPr>
        <w:tab/>
      </w:r>
      <w:r>
        <w:rPr>
          <w:noProof/>
        </w:rPr>
        <w:t>MME Realm</w:t>
      </w:r>
      <w:r>
        <w:rPr>
          <w:noProof/>
        </w:rPr>
        <w:tab/>
      </w:r>
      <w:r>
        <w:rPr>
          <w:noProof/>
        </w:rPr>
        <w:fldChar w:fldCharType="begin" w:fldLock="1"/>
      </w:r>
      <w:r>
        <w:rPr>
          <w:noProof/>
        </w:rPr>
        <w:instrText xml:space="preserve"> PAGEREF _Toc171694007 \h </w:instrText>
      </w:r>
      <w:r>
        <w:rPr>
          <w:noProof/>
        </w:rPr>
      </w:r>
      <w:r>
        <w:rPr>
          <w:noProof/>
        </w:rPr>
        <w:fldChar w:fldCharType="separate"/>
      </w:r>
      <w:r>
        <w:rPr>
          <w:noProof/>
        </w:rPr>
        <w:t>58</w:t>
      </w:r>
      <w:r>
        <w:rPr>
          <w:noProof/>
        </w:rPr>
        <w:fldChar w:fldCharType="end"/>
      </w:r>
    </w:p>
    <w:p w14:paraId="0301D055" w14:textId="2465F3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5.1.2.2.33</w:t>
      </w:r>
      <w:r>
        <w:rPr>
          <w:rFonts w:asciiTheme="minorHAnsi" w:eastAsiaTheme="minorEastAsia"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fldLock="1"/>
      </w:r>
      <w:r>
        <w:rPr>
          <w:noProof/>
        </w:rPr>
        <w:instrText xml:space="preserve"> PAGEREF _Toc171694008 \h </w:instrText>
      </w:r>
      <w:r>
        <w:rPr>
          <w:noProof/>
        </w:rPr>
      </w:r>
      <w:r>
        <w:rPr>
          <w:noProof/>
        </w:rPr>
        <w:fldChar w:fldCharType="separate"/>
      </w:r>
      <w:r>
        <w:rPr>
          <w:noProof/>
        </w:rPr>
        <w:t>58</w:t>
      </w:r>
      <w:r>
        <w:rPr>
          <w:noProof/>
        </w:rPr>
        <w:fldChar w:fldCharType="end"/>
      </w:r>
    </w:p>
    <w:p w14:paraId="77A200F3" w14:textId="28B284C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5.1.2.2.34</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_Toc171694009 \h </w:instrText>
      </w:r>
      <w:r>
        <w:rPr>
          <w:noProof/>
        </w:rPr>
      </w:r>
      <w:r>
        <w:rPr>
          <w:noProof/>
        </w:rPr>
        <w:fldChar w:fldCharType="separate"/>
      </w:r>
      <w:r>
        <w:rPr>
          <w:noProof/>
        </w:rPr>
        <w:t>58</w:t>
      </w:r>
      <w:r>
        <w:rPr>
          <w:noProof/>
        </w:rPr>
        <w:fldChar w:fldCharType="end"/>
      </w:r>
    </w:p>
    <w:p w14:paraId="1D0B73B3" w14:textId="46B863A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5.1.2.2.35</w:t>
      </w:r>
      <w:r>
        <w:rPr>
          <w:rFonts w:asciiTheme="minorHAnsi" w:eastAsiaTheme="minorEastAsia"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_Toc171694010 \h </w:instrText>
      </w:r>
      <w:r>
        <w:rPr>
          <w:noProof/>
        </w:rPr>
      </w:r>
      <w:r>
        <w:rPr>
          <w:noProof/>
        </w:rPr>
        <w:fldChar w:fldCharType="separate"/>
      </w:r>
      <w:r>
        <w:rPr>
          <w:noProof/>
        </w:rPr>
        <w:t>58</w:t>
      </w:r>
      <w:r>
        <w:rPr>
          <w:noProof/>
        </w:rPr>
        <w:fldChar w:fldCharType="end"/>
      </w:r>
    </w:p>
    <w:p w14:paraId="5B626986" w14:textId="2A82221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5.1.2.2.36</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_Toc171694011 \h </w:instrText>
      </w:r>
      <w:r>
        <w:rPr>
          <w:noProof/>
        </w:rPr>
      </w:r>
      <w:r>
        <w:rPr>
          <w:noProof/>
        </w:rPr>
        <w:fldChar w:fldCharType="separate"/>
      </w:r>
      <w:r>
        <w:rPr>
          <w:noProof/>
        </w:rPr>
        <w:t>58</w:t>
      </w:r>
      <w:r>
        <w:rPr>
          <w:noProof/>
        </w:rPr>
        <w:fldChar w:fldCharType="end"/>
      </w:r>
    </w:p>
    <w:p w14:paraId="69772F2A" w14:textId="54C6EDC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5.1.2.2.37</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_Toc171694012 \h </w:instrText>
      </w:r>
      <w:r>
        <w:rPr>
          <w:noProof/>
        </w:rPr>
      </w:r>
      <w:r>
        <w:rPr>
          <w:noProof/>
        </w:rPr>
        <w:fldChar w:fldCharType="separate"/>
      </w:r>
      <w:r>
        <w:rPr>
          <w:noProof/>
        </w:rPr>
        <w:t>58</w:t>
      </w:r>
      <w:r>
        <w:rPr>
          <w:noProof/>
        </w:rPr>
        <w:fldChar w:fldCharType="end"/>
      </w:r>
    </w:p>
    <w:p w14:paraId="1C595745" w14:textId="6491E97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5.1.2.2.37A</w:t>
      </w:r>
      <w:r>
        <w:rPr>
          <w:rFonts w:asciiTheme="minorHAnsi" w:eastAsiaTheme="minorEastAsia"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fldLock="1"/>
      </w:r>
      <w:r>
        <w:rPr>
          <w:noProof/>
        </w:rPr>
        <w:instrText xml:space="preserve"> PAGEREF _Toc171694013 \h </w:instrText>
      </w:r>
      <w:r>
        <w:rPr>
          <w:noProof/>
        </w:rPr>
      </w:r>
      <w:r>
        <w:rPr>
          <w:noProof/>
        </w:rPr>
        <w:fldChar w:fldCharType="separate"/>
      </w:r>
      <w:r>
        <w:rPr>
          <w:noProof/>
        </w:rPr>
        <w:t>58</w:t>
      </w:r>
      <w:r>
        <w:rPr>
          <w:noProof/>
        </w:rPr>
        <w:fldChar w:fldCharType="end"/>
      </w:r>
    </w:p>
    <w:p w14:paraId="2A75B2F5" w14:textId="75D0FA4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5.1.2.2.37B</w:t>
      </w:r>
      <w:r>
        <w:rPr>
          <w:rFonts w:asciiTheme="minorHAnsi" w:eastAsiaTheme="minorEastAsia"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fldLock="1"/>
      </w:r>
      <w:r>
        <w:rPr>
          <w:noProof/>
        </w:rPr>
        <w:instrText xml:space="preserve"> PAGEREF _Toc171694014 \h </w:instrText>
      </w:r>
      <w:r>
        <w:rPr>
          <w:noProof/>
        </w:rPr>
      </w:r>
      <w:r>
        <w:rPr>
          <w:noProof/>
        </w:rPr>
        <w:fldChar w:fldCharType="separate"/>
      </w:r>
      <w:r>
        <w:rPr>
          <w:noProof/>
        </w:rPr>
        <w:t>58</w:t>
      </w:r>
      <w:r>
        <w:rPr>
          <w:noProof/>
        </w:rPr>
        <w:fldChar w:fldCharType="end"/>
      </w:r>
    </w:p>
    <w:p w14:paraId="005F2006" w14:textId="7CA58DB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5.1.2.2.38</w:t>
      </w:r>
      <w:r>
        <w:rPr>
          <w:rFonts w:asciiTheme="minorHAnsi" w:eastAsiaTheme="minorEastAsia"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fldLock="1"/>
      </w:r>
      <w:r>
        <w:rPr>
          <w:noProof/>
        </w:rPr>
        <w:instrText xml:space="preserve"> PAGEREF _Toc171694015 \h </w:instrText>
      </w:r>
      <w:r>
        <w:rPr>
          <w:noProof/>
        </w:rPr>
      </w:r>
      <w:r>
        <w:rPr>
          <w:noProof/>
        </w:rPr>
        <w:fldChar w:fldCharType="separate"/>
      </w:r>
      <w:r>
        <w:rPr>
          <w:noProof/>
        </w:rPr>
        <w:t>58</w:t>
      </w:r>
      <w:r>
        <w:rPr>
          <w:noProof/>
        </w:rPr>
        <w:fldChar w:fldCharType="end"/>
      </w:r>
    </w:p>
    <w:p w14:paraId="5C5C3070" w14:textId="1A8214F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5.1.2.2.39</w:t>
      </w:r>
      <w:r>
        <w:rPr>
          <w:rFonts w:asciiTheme="minorHAnsi" w:eastAsiaTheme="minorEastAsia"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fldLock="1"/>
      </w:r>
      <w:r>
        <w:rPr>
          <w:noProof/>
        </w:rPr>
        <w:instrText xml:space="preserve"> PAGEREF _Toc171694016 \h </w:instrText>
      </w:r>
      <w:r>
        <w:rPr>
          <w:noProof/>
        </w:rPr>
      </w:r>
      <w:r>
        <w:rPr>
          <w:noProof/>
        </w:rPr>
        <w:fldChar w:fldCharType="separate"/>
      </w:r>
      <w:r>
        <w:rPr>
          <w:noProof/>
        </w:rPr>
        <w:t>59</w:t>
      </w:r>
      <w:r>
        <w:rPr>
          <w:noProof/>
        </w:rPr>
        <w:fldChar w:fldCharType="end"/>
      </w:r>
    </w:p>
    <w:p w14:paraId="57BB239C" w14:textId="1778AF8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5.1.2.2.40</w:t>
      </w:r>
      <w:r>
        <w:rPr>
          <w:rFonts w:asciiTheme="minorHAnsi" w:eastAsiaTheme="minorEastAsia"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_Toc171694017 \h </w:instrText>
      </w:r>
      <w:r>
        <w:rPr>
          <w:noProof/>
        </w:rPr>
      </w:r>
      <w:r>
        <w:rPr>
          <w:noProof/>
        </w:rPr>
        <w:fldChar w:fldCharType="separate"/>
      </w:r>
      <w:r>
        <w:rPr>
          <w:noProof/>
        </w:rPr>
        <w:t>59</w:t>
      </w:r>
      <w:r>
        <w:rPr>
          <w:noProof/>
        </w:rPr>
        <w:fldChar w:fldCharType="end"/>
      </w:r>
    </w:p>
    <w:p w14:paraId="4152079D" w14:textId="6B5F03D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5.1.2.2.41</w:t>
      </w:r>
      <w:r>
        <w:rPr>
          <w:rFonts w:asciiTheme="minorHAnsi" w:eastAsiaTheme="minorEastAsia" w:hAnsiTheme="minorHAnsi" w:cstheme="minorBidi"/>
          <w:noProof/>
          <w:kern w:val="2"/>
          <w:sz w:val="22"/>
          <w:szCs w:val="22"/>
          <w:lang w:eastAsia="en-GB"/>
          <w14:ligatures w14:val="standardContextual"/>
        </w:rPr>
        <w:tab/>
      </w:r>
      <w:r>
        <w:rPr>
          <w:noProof/>
        </w:rPr>
        <w:t>PDP Type</w:t>
      </w:r>
      <w:r>
        <w:rPr>
          <w:noProof/>
        </w:rPr>
        <w:tab/>
      </w:r>
      <w:r>
        <w:rPr>
          <w:noProof/>
        </w:rPr>
        <w:fldChar w:fldCharType="begin" w:fldLock="1"/>
      </w:r>
      <w:r>
        <w:rPr>
          <w:noProof/>
        </w:rPr>
        <w:instrText xml:space="preserve"> PAGEREF _Toc171694018 \h </w:instrText>
      </w:r>
      <w:r>
        <w:rPr>
          <w:noProof/>
        </w:rPr>
      </w:r>
      <w:r>
        <w:rPr>
          <w:noProof/>
        </w:rPr>
        <w:fldChar w:fldCharType="separate"/>
      </w:r>
      <w:r>
        <w:rPr>
          <w:noProof/>
        </w:rPr>
        <w:t>59</w:t>
      </w:r>
      <w:r>
        <w:rPr>
          <w:noProof/>
        </w:rPr>
        <w:fldChar w:fldCharType="end"/>
      </w:r>
    </w:p>
    <w:p w14:paraId="02FAFA1D" w14:textId="4730AE9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5.1.2.2.42</w:t>
      </w:r>
      <w:r>
        <w:rPr>
          <w:rFonts w:asciiTheme="minorHAnsi" w:eastAsiaTheme="minorEastAsia" w:hAnsiTheme="minorHAnsi" w:cstheme="minorBidi"/>
          <w:noProof/>
          <w:kern w:val="2"/>
          <w:sz w:val="22"/>
          <w:szCs w:val="22"/>
          <w:lang w:eastAsia="en-GB"/>
          <w14:ligatures w14:val="standardContextual"/>
        </w:rPr>
        <w:tab/>
      </w:r>
      <w:r>
        <w:rPr>
          <w:noProof/>
        </w:rPr>
        <w:t>PDP/PDN Type</w:t>
      </w:r>
      <w:r>
        <w:rPr>
          <w:noProof/>
        </w:rPr>
        <w:tab/>
      </w:r>
      <w:r>
        <w:rPr>
          <w:noProof/>
        </w:rPr>
        <w:fldChar w:fldCharType="begin" w:fldLock="1"/>
      </w:r>
      <w:r>
        <w:rPr>
          <w:noProof/>
        </w:rPr>
        <w:instrText xml:space="preserve"> PAGEREF _Toc171694019 \h </w:instrText>
      </w:r>
      <w:r>
        <w:rPr>
          <w:noProof/>
        </w:rPr>
      </w:r>
      <w:r>
        <w:rPr>
          <w:noProof/>
        </w:rPr>
        <w:fldChar w:fldCharType="separate"/>
      </w:r>
      <w:r>
        <w:rPr>
          <w:noProof/>
        </w:rPr>
        <w:t>59</w:t>
      </w:r>
      <w:r>
        <w:rPr>
          <w:noProof/>
        </w:rPr>
        <w:fldChar w:fldCharType="end"/>
      </w:r>
    </w:p>
    <w:p w14:paraId="7159E979" w14:textId="4022E57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5.1.2.2.42A</w:t>
      </w:r>
      <w:r>
        <w:rPr>
          <w:rFonts w:asciiTheme="minorHAnsi" w:eastAsiaTheme="minorEastAsia"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fldLock="1"/>
      </w:r>
      <w:r>
        <w:rPr>
          <w:noProof/>
        </w:rPr>
        <w:instrText xml:space="preserve"> PAGEREF _Toc171694020 \h </w:instrText>
      </w:r>
      <w:r>
        <w:rPr>
          <w:noProof/>
        </w:rPr>
      </w:r>
      <w:r>
        <w:rPr>
          <w:noProof/>
        </w:rPr>
        <w:fldChar w:fldCharType="separate"/>
      </w:r>
      <w:r>
        <w:rPr>
          <w:noProof/>
        </w:rPr>
        <w:t>59</w:t>
      </w:r>
      <w:r>
        <w:rPr>
          <w:noProof/>
        </w:rPr>
        <w:fldChar w:fldCharType="end"/>
      </w:r>
    </w:p>
    <w:p w14:paraId="215EB6FB" w14:textId="388F281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5.1.2.2.43</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_Toc171694021 \h </w:instrText>
      </w:r>
      <w:r>
        <w:rPr>
          <w:noProof/>
        </w:rPr>
      </w:r>
      <w:r>
        <w:rPr>
          <w:noProof/>
        </w:rPr>
        <w:fldChar w:fldCharType="separate"/>
      </w:r>
      <w:r>
        <w:rPr>
          <w:noProof/>
        </w:rPr>
        <w:t>59</w:t>
      </w:r>
      <w:r>
        <w:rPr>
          <w:noProof/>
        </w:rPr>
        <w:fldChar w:fldCharType="end"/>
      </w:r>
    </w:p>
    <w:p w14:paraId="499E7481" w14:textId="6036BB8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5.1.2.2.43A</w:t>
      </w:r>
      <w:r>
        <w:rPr>
          <w:rFonts w:asciiTheme="minorHAnsi" w:eastAsiaTheme="minorEastAsia"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_Toc171694022 \h </w:instrText>
      </w:r>
      <w:r>
        <w:rPr>
          <w:noProof/>
        </w:rPr>
      </w:r>
      <w:r>
        <w:rPr>
          <w:noProof/>
        </w:rPr>
        <w:fldChar w:fldCharType="separate"/>
      </w:r>
      <w:r>
        <w:rPr>
          <w:noProof/>
        </w:rPr>
        <w:t>59</w:t>
      </w:r>
      <w:r>
        <w:rPr>
          <w:noProof/>
        </w:rPr>
        <w:fldChar w:fldCharType="end"/>
      </w:r>
    </w:p>
    <w:p w14:paraId="5EE850FA" w14:textId="4D4F9DA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5.1.2.2.44</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_Toc171694023 \h </w:instrText>
      </w:r>
      <w:r>
        <w:rPr>
          <w:noProof/>
        </w:rPr>
      </w:r>
      <w:r>
        <w:rPr>
          <w:noProof/>
        </w:rPr>
        <w:fldChar w:fldCharType="separate"/>
      </w:r>
      <w:r>
        <w:rPr>
          <w:noProof/>
        </w:rPr>
        <w:t>59</w:t>
      </w:r>
      <w:r>
        <w:rPr>
          <w:noProof/>
        </w:rPr>
        <w:fldChar w:fldCharType="end"/>
      </w:r>
    </w:p>
    <w:p w14:paraId="1177780A" w14:textId="75892CA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5.1.2.2.45</w:t>
      </w:r>
      <w:r>
        <w:rPr>
          <w:rFonts w:asciiTheme="minorHAnsi" w:eastAsiaTheme="minorEastAsia"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_Toc171694024 \h </w:instrText>
      </w:r>
      <w:r>
        <w:rPr>
          <w:noProof/>
        </w:rPr>
      </w:r>
      <w:r>
        <w:rPr>
          <w:noProof/>
        </w:rPr>
        <w:fldChar w:fldCharType="separate"/>
      </w:r>
      <w:r>
        <w:rPr>
          <w:noProof/>
        </w:rPr>
        <w:t>59</w:t>
      </w:r>
      <w:r>
        <w:rPr>
          <w:noProof/>
        </w:rPr>
        <w:fldChar w:fldCharType="end"/>
      </w:r>
    </w:p>
    <w:p w14:paraId="2F44DCB8" w14:textId="5EE24A7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5.1.2.2.46</w:t>
      </w:r>
      <w:r>
        <w:rPr>
          <w:rFonts w:asciiTheme="minorHAnsi" w:eastAsiaTheme="minorEastAsia"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_Toc171694025 \h </w:instrText>
      </w:r>
      <w:r>
        <w:rPr>
          <w:noProof/>
        </w:rPr>
      </w:r>
      <w:r>
        <w:rPr>
          <w:noProof/>
        </w:rPr>
        <w:fldChar w:fldCharType="separate"/>
      </w:r>
      <w:r>
        <w:rPr>
          <w:noProof/>
        </w:rPr>
        <w:t>60</w:t>
      </w:r>
      <w:r>
        <w:rPr>
          <w:noProof/>
        </w:rPr>
        <w:fldChar w:fldCharType="end"/>
      </w:r>
    </w:p>
    <w:p w14:paraId="7FD44473" w14:textId="036978F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5.1.2.2.46A</w:t>
      </w:r>
      <w:r>
        <w:rPr>
          <w:rFonts w:asciiTheme="minorHAnsi" w:eastAsiaTheme="minorEastAsia" w:hAnsiTheme="minorHAnsi" w:cstheme="minorBidi"/>
          <w:noProof/>
          <w:kern w:val="2"/>
          <w:sz w:val="22"/>
          <w:szCs w:val="22"/>
          <w:lang w:eastAsia="en-GB"/>
          <w14:ligatures w14:val="standardContextual"/>
        </w:rPr>
        <w:tab/>
      </w:r>
      <w:r>
        <w:rPr>
          <w:noProof/>
        </w:rPr>
        <w:t>RAN End Time</w:t>
      </w:r>
      <w:r>
        <w:rPr>
          <w:noProof/>
        </w:rPr>
        <w:tab/>
      </w:r>
      <w:r>
        <w:rPr>
          <w:noProof/>
        </w:rPr>
        <w:fldChar w:fldCharType="begin" w:fldLock="1"/>
      </w:r>
      <w:r>
        <w:rPr>
          <w:noProof/>
        </w:rPr>
        <w:instrText xml:space="preserve"> PAGEREF _Toc171694026 \h </w:instrText>
      </w:r>
      <w:r>
        <w:rPr>
          <w:noProof/>
        </w:rPr>
      </w:r>
      <w:r>
        <w:rPr>
          <w:noProof/>
        </w:rPr>
        <w:fldChar w:fldCharType="separate"/>
      </w:r>
      <w:r>
        <w:rPr>
          <w:noProof/>
        </w:rPr>
        <w:t>60</w:t>
      </w:r>
      <w:r>
        <w:rPr>
          <w:noProof/>
        </w:rPr>
        <w:fldChar w:fldCharType="end"/>
      </w:r>
    </w:p>
    <w:p w14:paraId="0D52E62B" w14:textId="48986EB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5.1.2.2.46B</w:t>
      </w:r>
      <w:r>
        <w:rPr>
          <w:rFonts w:asciiTheme="minorHAnsi" w:eastAsiaTheme="minorEastAsia"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fldLock="1"/>
      </w:r>
      <w:r>
        <w:rPr>
          <w:noProof/>
        </w:rPr>
        <w:instrText xml:space="preserve"> PAGEREF _Toc171694027 \h </w:instrText>
      </w:r>
      <w:r>
        <w:rPr>
          <w:noProof/>
        </w:rPr>
      </w:r>
      <w:r>
        <w:rPr>
          <w:noProof/>
        </w:rPr>
        <w:fldChar w:fldCharType="separate"/>
      </w:r>
      <w:r>
        <w:rPr>
          <w:noProof/>
        </w:rPr>
        <w:t>60</w:t>
      </w:r>
      <w:r>
        <w:rPr>
          <w:noProof/>
        </w:rPr>
        <w:fldChar w:fldCharType="end"/>
      </w:r>
    </w:p>
    <w:p w14:paraId="4054B2CC" w14:textId="7B3D2BE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_Toc171694028 \h </w:instrText>
      </w:r>
      <w:r>
        <w:rPr>
          <w:noProof/>
        </w:rPr>
      </w:r>
      <w:r>
        <w:rPr>
          <w:noProof/>
        </w:rPr>
        <w:fldChar w:fldCharType="separate"/>
      </w:r>
      <w:r>
        <w:rPr>
          <w:noProof/>
        </w:rPr>
        <w:t>60</w:t>
      </w:r>
      <w:r>
        <w:rPr>
          <w:noProof/>
        </w:rPr>
        <w:fldChar w:fldCharType="end"/>
      </w:r>
    </w:p>
    <w:p w14:paraId="0C5C1846" w14:textId="42453BE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5.1.2.2.48</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_Toc171694029 \h </w:instrText>
      </w:r>
      <w:r>
        <w:rPr>
          <w:noProof/>
        </w:rPr>
      </w:r>
      <w:r>
        <w:rPr>
          <w:noProof/>
        </w:rPr>
        <w:fldChar w:fldCharType="separate"/>
      </w:r>
      <w:r>
        <w:rPr>
          <w:noProof/>
        </w:rPr>
        <w:t>60</w:t>
      </w:r>
      <w:r>
        <w:rPr>
          <w:noProof/>
        </w:rPr>
        <w:fldChar w:fldCharType="end"/>
      </w:r>
    </w:p>
    <w:p w14:paraId="441BF8F1" w14:textId="2CC9C27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5.1.2.2.49</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_Toc171694030 \h </w:instrText>
      </w:r>
      <w:r>
        <w:rPr>
          <w:noProof/>
        </w:rPr>
      </w:r>
      <w:r>
        <w:rPr>
          <w:noProof/>
        </w:rPr>
        <w:fldChar w:fldCharType="separate"/>
      </w:r>
      <w:r>
        <w:rPr>
          <w:noProof/>
        </w:rPr>
        <w:t>60</w:t>
      </w:r>
      <w:r>
        <w:rPr>
          <w:noProof/>
        </w:rPr>
        <w:fldChar w:fldCharType="end"/>
      </w:r>
    </w:p>
    <w:p w14:paraId="002A0248" w14:textId="5847427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5.1.2.2.50</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_Toc171694031 \h </w:instrText>
      </w:r>
      <w:r>
        <w:rPr>
          <w:noProof/>
        </w:rPr>
      </w:r>
      <w:r>
        <w:rPr>
          <w:noProof/>
        </w:rPr>
        <w:fldChar w:fldCharType="separate"/>
      </w:r>
      <w:r>
        <w:rPr>
          <w:noProof/>
        </w:rPr>
        <w:t>60</w:t>
      </w:r>
      <w:r>
        <w:rPr>
          <w:noProof/>
        </w:rPr>
        <w:fldChar w:fldCharType="end"/>
      </w:r>
    </w:p>
    <w:p w14:paraId="66A637A1" w14:textId="1A7C8EA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5.1.2.2.51</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_Toc171694032 \h </w:instrText>
      </w:r>
      <w:r>
        <w:rPr>
          <w:noProof/>
        </w:rPr>
      </w:r>
      <w:r>
        <w:rPr>
          <w:noProof/>
        </w:rPr>
        <w:fldChar w:fldCharType="separate"/>
      </w:r>
      <w:r>
        <w:rPr>
          <w:noProof/>
        </w:rPr>
        <w:t>61</w:t>
      </w:r>
      <w:r>
        <w:rPr>
          <w:noProof/>
        </w:rPr>
        <w:fldChar w:fldCharType="end"/>
      </w:r>
    </w:p>
    <w:p w14:paraId="11B11387" w14:textId="64F128E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5.1.2.2.52</w:t>
      </w:r>
      <w:r>
        <w:rPr>
          <w:rFonts w:asciiTheme="minorHAnsi" w:eastAsiaTheme="minorEastAsia"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_Toc171694033 \h </w:instrText>
      </w:r>
      <w:r>
        <w:rPr>
          <w:noProof/>
        </w:rPr>
      </w:r>
      <w:r>
        <w:rPr>
          <w:noProof/>
        </w:rPr>
        <w:fldChar w:fldCharType="separate"/>
      </w:r>
      <w:r>
        <w:rPr>
          <w:noProof/>
        </w:rPr>
        <w:t>61</w:t>
      </w:r>
      <w:r>
        <w:rPr>
          <w:noProof/>
        </w:rPr>
        <w:fldChar w:fldCharType="end"/>
      </w:r>
    </w:p>
    <w:p w14:paraId="5146E374" w14:textId="59705E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5.1.2.2.52A</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_Toc171694034 \h </w:instrText>
      </w:r>
      <w:r>
        <w:rPr>
          <w:noProof/>
        </w:rPr>
      </w:r>
      <w:r>
        <w:rPr>
          <w:noProof/>
        </w:rPr>
        <w:fldChar w:fldCharType="separate"/>
      </w:r>
      <w:r>
        <w:rPr>
          <w:noProof/>
        </w:rPr>
        <w:t>61</w:t>
      </w:r>
      <w:r>
        <w:rPr>
          <w:noProof/>
        </w:rPr>
        <w:fldChar w:fldCharType="end"/>
      </w:r>
    </w:p>
    <w:p w14:paraId="2790C8EF" w14:textId="75C188F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5.1.2.2.53</w:t>
      </w:r>
      <w:r>
        <w:rPr>
          <w:rFonts w:asciiTheme="minorHAnsi" w:eastAsiaTheme="minorEastAsia"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_Toc171694035 \h </w:instrText>
      </w:r>
      <w:r>
        <w:rPr>
          <w:noProof/>
        </w:rPr>
      </w:r>
      <w:r>
        <w:rPr>
          <w:noProof/>
        </w:rPr>
        <w:fldChar w:fldCharType="separate"/>
      </w:r>
      <w:r>
        <w:rPr>
          <w:noProof/>
        </w:rPr>
        <w:t>61</w:t>
      </w:r>
      <w:r>
        <w:rPr>
          <w:noProof/>
        </w:rPr>
        <w:fldChar w:fldCharType="end"/>
      </w:r>
    </w:p>
    <w:p w14:paraId="787952F6" w14:textId="31306E1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5.1.2.2.54</w:t>
      </w:r>
      <w:r>
        <w:rPr>
          <w:rFonts w:asciiTheme="minorHAnsi" w:eastAsiaTheme="minorEastAsia"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_Toc171694036 \h </w:instrText>
      </w:r>
      <w:r>
        <w:rPr>
          <w:noProof/>
        </w:rPr>
      </w:r>
      <w:r>
        <w:rPr>
          <w:noProof/>
        </w:rPr>
        <w:fldChar w:fldCharType="separate"/>
      </w:r>
      <w:r>
        <w:rPr>
          <w:noProof/>
        </w:rPr>
        <w:t>61</w:t>
      </w:r>
      <w:r>
        <w:rPr>
          <w:noProof/>
        </w:rPr>
        <w:fldChar w:fldCharType="end"/>
      </w:r>
    </w:p>
    <w:p w14:paraId="617094E9" w14:textId="06789A0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5.1.2.2.54A</w:t>
      </w:r>
      <w:r>
        <w:rPr>
          <w:rFonts w:asciiTheme="minorHAnsi" w:eastAsiaTheme="minorEastAsia"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fldLock="1"/>
      </w:r>
      <w:r>
        <w:rPr>
          <w:noProof/>
        </w:rPr>
        <w:instrText xml:space="preserve"> PAGEREF _Toc171694037 \h </w:instrText>
      </w:r>
      <w:r>
        <w:rPr>
          <w:noProof/>
        </w:rPr>
      </w:r>
      <w:r>
        <w:rPr>
          <w:noProof/>
        </w:rPr>
        <w:fldChar w:fldCharType="separate"/>
      </w:r>
      <w:r>
        <w:rPr>
          <w:noProof/>
        </w:rPr>
        <w:t>61</w:t>
      </w:r>
      <w:r>
        <w:rPr>
          <w:noProof/>
        </w:rPr>
        <w:fldChar w:fldCharType="end"/>
      </w:r>
    </w:p>
    <w:p w14:paraId="370D9E10" w14:textId="02DC980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5.1.2.2.55</w:t>
      </w:r>
      <w:r>
        <w:rPr>
          <w:rFonts w:asciiTheme="minorHAnsi" w:eastAsiaTheme="minorEastAsia"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fldLock="1"/>
      </w:r>
      <w:r>
        <w:rPr>
          <w:noProof/>
        </w:rPr>
        <w:instrText xml:space="preserve"> PAGEREF _Toc171694038 \h </w:instrText>
      </w:r>
      <w:r>
        <w:rPr>
          <w:noProof/>
        </w:rPr>
      </w:r>
      <w:r>
        <w:rPr>
          <w:noProof/>
        </w:rPr>
        <w:fldChar w:fldCharType="separate"/>
      </w:r>
      <w:r>
        <w:rPr>
          <w:noProof/>
        </w:rPr>
        <w:t>61</w:t>
      </w:r>
      <w:r>
        <w:rPr>
          <w:noProof/>
        </w:rPr>
        <w:fldChar w:fldCharType="end"/>
      </w:r>
    </w:p>
    <w:p w14:paraId="2075A97A" w14:textId="133EF18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5.1.2.2.56</w:t>
      </w:r>
      <w:r>
        <w:rPr>
          <w:rFonts w:asciiTheme="minorHAnsi" w:eastAsiaTheme="minorEastAsia" w:hAnsiTheme="minorHAnsi" w:cstheme="minorBidi"/>
          <w:noProof/>
          <w:kern w:val="2"/>
          <w:sz w:val="22"/>
          <w:szCs w:val="22"/>
          <w:lang w:eastAsia="en-GB"/>
          <w14:ligatures w14:val="standardContextual"/>
        </w:rPr>
        <w:tab/>
      </w:r>
      <w:r>
        <w:rPr>
          <w:noProof/>
        </w:rPr>
        <w:t>S-GW Change</w:t>
      </w:r>
      <w:r>
        <w:rPr>
          <w:noProof/>
        </w:rPr>
        <w:tab/>
      </w:r>
      <w:r>
        <w:rPr>
          <w:noProof/>
        </w:rPr>
        <w:fldChar w:fldCharType="begin" w:fldLock="1"/>
      </w:r>
      <w:r>
        <w:rPr>
          <w:noProof/>
        </w:rPr>
        <w:instrText xml:space="preserve"> PAGEREF _Toc171694039 \h </w:instrText>
      </w:r>
      <w:r>
        <w:rPr>
          <w:noProof/>
        </w:rPr>
      </w:r>
      <w:r>
        <w:rPr>
          <w:noProof/>
        </w:rPr>
        <w:fldChar w:fldCharType="separate"/>
      </w:r>
      <w:r>
        <w:rPr>
          <w:noProof/>
        </w:rPr>
        <w:t>61</w:t>
      </w:r>
      <w:r>
        <w:rPr>
          <w:noProof/>
        </w:rPr>
        <w:fldChar w:fldCharType="end"/>
      </w:r>
    </w:p>
    <w:p w14:paraId="5CF362BE" w14:textId="3D76F29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5.1.2.2.56A</w:t>
      </w:r>
      <w:r>
        <w:rPr>
          <w:rFonts w:asciiTheme="minorHAnsi" w:eastAsiaTheme="minorEastAsia"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fldLock="1"/>
      </w:r>
      <w:r>
        <w:rPr>
          <w:noProof/>
        </w:rPr>
        <w:instrText xml:space="preserve"> PAGEREF _Toc171694040 \h </w:instrText>
      </w:r>
      <w:r>
        <w:rPr>
          <w:noProof/>
        </w:rPr>
      </w:r>
      <w:r>
        <w:rPr>
          <w:noProof/>
        </w:rPr>
        <w:fldChar w:fldCharType="separate"/>
      </w:r>
      <w:r>
        <w:rPr>
          <w:noProof/>
        </w:rPr>
        <w:t>61</w:t>
      </w:r>
      <w:r>
        <w:rPr>
          <w:noProof/>
        </w:rPr>
        <w:fldChar w:fldCharType="end"/>
      </w:r>
    </w:p>
    <w:p w14:paraId="0020006C" w14:textId="3969776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5.1.2.2.57</w:t>
      </w:r>
      <w:r>
        <w:rPr>
          <w:rFonts w:asciiTheme="minorHAnsi" w:eastAsiaTheme="minorEastAsia"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fldLock="1"/>
      </w:r>
      <w:r>
        <w:rPr>
          <w:noProof/>
        </w:rPr>
        <w:instrText xml:space="preserve"> PAGEREF _Toc171694041 \h </w:instrText>
      </w:r>
      <w:r>
        <w:rPr>
          <w:noProof/>
        </w:rPr>
      </w:r>
      <w:r>
        <w:rPr>
          <w:noProof/>
        </w:rPr>
        <w:fldChar w:fldCharType="separate"/>
      </w:r>
      <w:r>
        <w:rPr>
          <w:noProof/>
        </w:rPr>
        <w:t>61</w:t>
      </w:r>
      <w:r>
        <w:rPr>
          <w:noProof/>
        </w:rPr>
        <w:fldChar w:fldCharType="end"/>
      </w:r>
    </w:p>
    <w:p w14:paraId="66BCEA33" w14:textId="3C122D3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5.1.2.2.57A</w:t>
      </w:r>
      <w:r>
        <w:rPr>
          <w:rFonts w:asciiTheme="minorHAnsi" w:eastAsiaTheme="minorEastAsia"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_Toc171694042 \h </w:instrText>
      </w:r>
      <w:r>
        <w:rPr>
          <w:noProof/>
        </w:rPr>
      </w:r>
      <w:r>
        <w:rPr>
          <w:noProof/>
        </w:rPr>
        <w:fldChar w:fldCharType="separate"/>
      </w:r>
      <w:r>
        <w:rPr>
          <w:noProof/>
        </w:rPr>
        <w:t>62</w:t>
      </w:r>
      <w:r>
        <w:rPr>
          <w:noProof/>
        </w:rPr>
        <w:fldChar w:fldCharType="end"/>
      </w:r>
    </w:p>
    <w:p w14:paraId="7871A4DB" w14:textId="06406FE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_Toc171694043 \h </w:instrText>
      </w:r>
      <w:r>
        <w:rPr>
          <w:noProof/>
        </w:rPr>
      </w:r>
      <w:r>
        <w:rPr>
          <w:noProof/>
        </w:rPr>
        <w:fldChar w:fldCharType="separate"/>
      </w:r>
      <w:r>
        <w:rPr>
          <w:noProof/>
        </w:rPr>
        <w:t>62</w:t>
      </w:r>
      <w:r>
        <w:rPr>
          <w:noProof/>
        </w:rPr>
        <w:fldChar w:fldCharType="end"/>
      </w:r>
    </w:p>
    <w:p w14:paraId="3ACE573A" w14:textId="45F3E89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5.1.2.2.58A</w:t>
      </w:r>
      <w:r>
        <w:rPr>
          <w:rFonts w:asciiTheme="minorHAnsi" w:eastAsiaTheme="minorEastAsia"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fldLock="1"/>
      </w:r>
      <w:r>
        <w:rPr>
          <w:noProof/>
        </w:rPr>
        <w:instrText xml:space="preserve"> PAGEREF _Toc171694044 \h </w:instrText>
      </w:r>
      <w:r>
        <w:rPr>
          <w:noProof/>
        </w:rPr>
      </w:r>
      <w:r>
        <w:rPr>
          <w:noProof/>
        </w:rPr>
        <w:fldChar w:fldCharType="separate"/>
      </w:r>
      <w:r>
        <w:rPr>
          <w:noProof/>
        </w:rPr>
        <w:t>62</w:t>
      </w:r>
      <w:r>
        <w:rPr>
          <w:noProof/>
        </w:rPr>
        <w:fldChar w:fldCharType="end"/>
      </w:r>
    </w:p>
    <w:p w14:paraId="18F514AE" w14:textId="5F4B3C4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_Toc171694045 \h </w:instrText>
      </w:r>
      <w:r>
        <w:rPr>
          <w:noProof/>
        </w:rPr>
      </w:r>
      <w:r>
        <w:rPr>
          <w:noProof/>
        </w:rPr>
        <w:fldChar w:fldCharType="separate"/>
      </w:r>
      <w:r>
        <w:rPr>
          <w:noProof/>
        </w:rPr>
        <w:t>62</w:t>
      </w:r>
      <w:r>
        <w:rPr>
          <w:noProof/>
        </w:rPr>
        <w:fldChar w:fldCharType="end"/>
      </w:r>
    </w:p>
    <w:p w14:paraId="0D270B11" w14:textId="6B6B587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5.1.2.2.60</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_Toc171694046 \h </w:instrText>
      </w:r>
      <w:r>
        <w:rPr>
          <w:noProof/>
        </w:rPr>
      </w:r>
      <w:r>
        <w:rPr>
          <w:noProof/>
        </w:rPr>
        <w:fldChar w:fldCharType="separate"/>
      </w:r>
      <w:r>
        <w:rPr>
          <w:noProof/>
        </w:rPr>
        <w:t>62</w:t>
      </w:r>
      <w:r>
        <w:rPr>
          <w:noProof/>
        </w:rPr>
        <w:fldChar w:fldCharType="end"/>
      </w:r>
    </w:p>
    <w:p w14:paraId="2DE032F7" w14:textId="5459656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5.1.2.2.60A</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_Toc171694047 \h </w:instrText>
      </w:r>
      <w:r>
        <w:rPr>
          <w:noProof/>
        </w:rPr>
      </w:r>
      <w:r>
        <w:rPr>
          <w:noProof/>
        </w:rPr>
        <w:fldChar w:fldCharType="separate"/>
      </w:r>
      <w:r>
        <w:rPr>
          <w:noProof/>
        </w:rPr>
        <w:t>62</w:t>
      </w:r>
      <w:r>
        <w:rPr>
          <w:noProof/>
        </w:rPr>
        <w:fldChar w:fldCharType="end"/>
      </w:r>
    </w:p>
    <w:p w14:paraId="0D0FF285" w14:textId="6587C73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5.1.2.2.60B</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_Toc171694048 \h </w:instrText>
      </w:r>
      <w:r>
        <w:rPr>
          <w:noProof/>
        </w:rPr>
      </w:r>
      <w:r>
        <w:rPr>
          <w:noProof/>
        </w:rPr>
        <w:fldChar w:fldCharType="separate"/>
      </w:r>
      <w:r>
        <w:rPr>
          <w:noProof/>
        </w:rPr>
        <w:t>62</w:t>
      </w:r>
      <w:r>
        <w:rPr>
          <w:noProof/>
        </w:rPr>
        <w:fldChar w:fldCharType="end"/>
      </w:r>
    </w:p>
    <w:p w14:paraId="37D7820D" w14:textId="122F754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5.1.2.2.61</w:t>
      </w:r>
      <w:r>
        <w:rPr>
          <w:rFonts w:asciiTheme="minorHAnsi" w:eastAsiaTheme="minorEastAsia"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fldLock="1"/>
      </w:r>
      <w:r>
        <w:rPr>
          <w:noProof/>
        </w:rPr>
        <w:instrText xml:space="preserve"> PAGEREF _Toc171694049 \h </w:instrText>
      </w:r>
      <w:r>
        <w:rPr>
          <w:noProof/>
        </w:rPr>
      </w:r>
      <w:r>
        <w:rPr>
          <w:noProof/>
        </w:rPr>
        <w:fldChar w:fldCharType="separate"/>
      </w:r>
      <w:r>
        <w:rPr>
          <w:noProof/>
        </w:rPr>
        <w:t>62</w:t>
      </w:r>
      <w:r>
        <w:rPr>
          <w:noProof/>
        </w:rPr>
        <w:fldChar w:fldCharType="end"/>
      </w:r>
    </w:p>
    <w:p w14:paraId="61A50D3B" w14:textId="54A8551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_Toc171694050 \h </w:instrText>
      </w:r>
      <w:r>
        <w:rPr>
          <w:noProof/>
        </w:rPr>
      </w:r>
      <w:r>
        <w:rPr>
          <w:noProof/>
        </w:rPr>
        <w:fldChar w:fldCharType="separate"/>
      </w:r>
      <w:r>
        <w:rPr>
          <w:noProof/>
        </w:rPr>
        <w:t>62</w:t>
      </w:r>
      <w:r>
        <w:rPr>
          <w:noProof/>
        </w:rPr>
        <w:fldChar w:fldCharType="end"/>
      </w:r>
    </w:p>
    <w:p w14:paraId="13F9687A" w14:textId="3D43331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5.1.2.2.63</w:t>
      </w:r>
      <w:r>
        <w:rPr>
          <w:rFonts w:asciiTheme="minorHAnsi" w:eastAsiaTheme="minorEastAsia"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fldLock="1"/>
      </w:r>
      <w:r>
        <w:rPr>
          <w:noProof/>
        </w:rPr>
        <w:instrText xml:space="preserve"> PAGEREF _Toc171694051 \h </w:instrText>
      </w:r>
      <w:r>
        <w:rPr>
          <w:noProof/>
        </w:rPr>
      </w:r>
      <w:r>
        <w:rPr>
          <w:noProof/>
        </w:rPr>
        <w:fldChar w:fldCharType="separate"/>
      </w:r>
      <w:r>
        <w:rPr>
          <w:noProof/>
        </w:rPr>
        <w:t>62</w:t>
      </w:r>
      <w:r>
        <w:rPr>
          <w:noProof/>
        </w:rPr>
        <w:fldChar w:fldCharType="end"/>
      </w:r>
    </w:p>
    <w:p w14:paraId="6229D434" w14:textId="3BCCA3D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5.1.2.2.64</w:t>
      </w:r>
      <w:r>
        <w:rPr>
          <w:rFonts w:asciiTheme="minorHAnsi" w:eastAsiaTheme="minorEastAsia"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fldLock="1"/>
      </w:r>
      <w:r>
        <w:rPr>
          <w:noProof/>
        </w:rPr>
        <w:instrText xml:space="preserve"> PAGEREF _Toc171694052 \h </w:instrText>
      </w:r>
      <w:r>
        <w:rPr>
          <w:noProof/>
        </w:rPr>
      </w:r>
      <w:r>
        <w:rPr>
          <w:noProof/>
        </w:rPr>
        <w:fldChar w:fldCharType="separate"/>
      </w:r>
      <w:r>
        <w:rPr>
          <w:noProof/>
        </w:rPr>
        <w:t>62</w:t>
      </w:r>
      <w:r>
        <w:rPr>
          <w:noProof/>
        </w:rPr>
        <w:fldChar w:fldCharType="end"/>
      </w:r>
    </w:p>
    <w:p w14:paraId="79BEBE75" w14:textId="22807D8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5.1.2.2.64A</w:t>
      </w:r>
      <w:r>
        <w:rPr>
          <w:rFonts w:asciiTheme="minorHAnsi" w:eastAsiaTheme="minorEastAsia"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_Toc171694053 \h </w:instrText>
      </w:r>
      <w:r>
        <w:rPr>
          <w:noProof/>
        </w:rPr>
      </w:r>
      <w:r>
        <w:rPr>
          <w:noProof/>
        </w:rPr>
        <w:fldChar w:fldCharType="separate"/>
      </w:r>
      <w:r>
        <w:rPr>
          <w:noProof/>
        </w:rPr>
        <w:t>63</w:t>
      </w:r>
      <w:r>
        <w:rPr>
          <w:noProof/>
        </w:rPr>
        <w:fldChar w:fldCharType="end"/>
      </w:r>
    </w:p>
    <w:p w14:paraId="259D7A1A" w14:textId="09649AE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5.1.2.2.64B</w:t>
      </w:r>
      <w:r>
        <w:rPr>
          <w:rFonts w:asciiTheme="minorHAnsi" w:eastAsiaTheme="minorEastAsia"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_Toc171694054 \h </w:instrText>
      </w:r>
      <w:r>
        <w:rPr>
          <w:noProof/>
        </w:rPr>
      </w:r>
      <w:r>
        <w:rPr>
          <w:noProof/>
        </w:rPr>
        <w:fldChar w:fldCharType="separate"/>
      </w:r>
      <w:r>
        <w:rPr>
          <w:noProof/>
        </w:rPr>
        <w:t>63</w:t>
      </w:r>
      <w:r>
        <w:rPr>
          <w:noProof/>
        </w:rPr>
        <w:fldChar w:fldCharType="end"/>
      </w:r>
    </w:p>
    <w:p w14:paraId="25620AFE" w14:textId="1674099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5.1.2.2.65</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_Toc171694055 \h </w:instrText>
      </w:r>
      <w:r>
        <w:rPr>
          <w:noProof/>
        </w:rPr>
      </w:r>
      <w:r>
        <w:rPr>
          <w:noProof/>
        </w:rPr>
        <w:fldChar w:fldCharType="separate"/>
      </w:r>
      <w:r>
        <w:rPr>
          <w:noProof/>
        </w:rPr>
        <w:t>63</w:t>
      </w:r>
      <w:r>
        <w:rPr>
          <w:noProof/>
        </w:rPr>
        <w:fldChar w:fldCharType="end"/>
      </w:r>
    </w:p>
    <w:p w14:paraId="3D4C7A0E" w14:textId="3857D31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5.1.2.2.66</w:t>
      </w:r>
      <w:r>
        <w:rPr>
          <w:rFonts w:asciiTheme="minorHAnsi" w:eastAsiaTheme="minorEastAsia"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fldLock="1"/>
      </w:r>
      <w:r>
        <w:rPr>
          <w:noProof/>
        </w:rPr>
        <w:instrText xml:space="preserve"> PAGEREF _Toc171694056 \h </w:instrText>
      </w:r>
      <w:r>
        <w:rPr>
          <w:noProof/>
        </w:rPr>
      </w:r>
      <w:r>
        <w:rPr>
          <w:noProof/>
        </w:rPr>
        <w:fldChar w:fldCharType="separate"/>
      </w:r>
      <w:r>
        <w:rPr>
          <w:noProof/>
        </w:rPr>
        <w:t>63</w:t>
      </w:r>
      <w:r>
        <w:rPr>
          <w:noProof/>
        </w:rPr>
        <w:fldChar w:fldCharType="end"/>
      </w:r>
    </w:p>
    <w:p w14:paraId="39F34560" w14:textId="5593D2C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5.1.2.2.66A</w:t>
      </w:r>
      <w:r>
        <w:rPr>
          <w:rFonts w:asciiTheme="minorHAnsi" w:eastAsiaTheme="minorEastAsia"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_Toc171694057 \h </w:instrText>
      </w:r>
      <w:r>
        <w:rPr>
          <w:noProof/>
        </w:rPr>
      </w:r>
      <w:r>
        <w:rPr>
          <w:noProof/>
        </w:rPr>
        <w:fldChar w:fldCharType="separate"/>
      </w:r>
      <w:r>
        <w:rPr>
          <w:noProof/>
        </w:rPr>
        <w:t>63</w:t>
      </w:r>
      <w:r>
        <w:rPr>
          <w:noProof/>
        </w:rPr>
        <w:fldChar w:fldCharType="end"/>
      </w:r>
    </w:p>
    <w:p w14:paraId="44B948FE" w14:textId="3A34924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5.1.2.2.67</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_Toc171694058 \h </w:instrText>
      </w:r>
      <w:r>
        <w:rPr>
          <w:noProof/>
        </w:rPr>
      </w:r>
      <w:r>
        <w:rPr>
          <w:noProof/>
        </w:rPr>
        <w:fldChar w:fldCharType="separate"/>
      </w:r>
      <w:r>
        <w:rPr>
          <w:noProof/>
        </w:rPr>
        <w:t>63</w:t>
      </w:r>
      <w:r>
        <w:rPr>
          <w:noProof/>
        </w:rPr>
        <w:fldChar w:fldCharType="end"/>
      </w:r>
    </w:p>
    <w:p w14:paraId="13321F4E" w14:textId="7FA9364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5.1.2.2.68</w:t>
      </w:r>
      <w:r>
        <w:rPr>
          <w:rFonts w:asciiTheme="minorHAnsi" w:eastAsiaTheme="minorEastAsia"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_Toc171694059 \h </w:instrText>
      </w:r>
      <w:r>
        <w:rPr>
          <w:noProof/>
        </w:rPr>
      </w:r>
      <w:r>
        <w:rPr>
          <w:noProof/>
        </w:rPr>
        <w:fldChar w:fldCharType="separate"/>
      </w:r>
      <w:r>
        <w:rPr>
          <w:noProof/>
        </w:rPr>
        <w:t>63</w:t>
      </w:r>
      <w:r>
        <w:rPr>
          <w:noProof/>
        </w:rPr>
        <w:fldChar w:fldCharType="end"/>
      </w:r>
    </w:p>
    <w:p w14:paraId="04E79D73" w14:textId="5DB569C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5.1.2.2.68A</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_Toc171694060 \h </w:instrText>
      </w:r>
      <w:r>
        <w:rPr>
          <w:noProof/>
        </w:rPr>
      </w:r>
      <w:r>
        <w:rPr>
          <w:noProof/>
        </w:rPr>
        <w:fldChar w:fldCharType="separate"/>
      </w:r>
      <w:r>
        <w:rPr>
          <w:noProof/>
        </w:rPr>
        <w:t>63</w:t>
      </w:r>
      <w:r>
        <w:rPr>
          <w:noProof/>
        </w:rPr>
        <w:fldChar w:fldCharType="end"/>
      </w:r>
    </w:p>
    <w:p w14:paraId="448FFB66" w14:textId="3530C18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5.1.2.2.68B</w:t>
      </w:r>
      <w:r>
        <w:rPr>
          <w:rFonts w:asciiTheme="minorHAnsi" w:eastAsiaTheme="minorEastAsia"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_Toc171694061 \h </w:instrText>
      </w:r>
      <w:r>
        <w:rPr>
          <w:noProof/>
        </w:rPr>
      </w:r>
      <w:r>
        <w:rPr>
          <w:noProof/>
        </w:rPr>
        <w:fldChar w:fldCharType="separate"/>
      </w:r>
      <w:r>
        <w:rPr>
          <w:noProof/>
        </w:rPr>
        <w:t>63</w:t>
      </w:r>
      <w:r>
        <w:rPr>
          <w:noProof/>
        </w:rPr>
        <w:fldChar w:fldCharType="end"/>
      </w:r>
    </w:p>
    <w:p w14:paraId="62AC61DA" w14:textId="2CD0CF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5.1.2.2.69</w:t>
      </w:r>
      <w:r>
        <w:rPr>
          <w:rFonts w:asciiTheme="minorHAnsi" w:eastAsiaTheme="minorEastAsia" w:hAnsiTheme="minorHAnsi" w:cstheme="minorBidi"/>
          <w:noProof/>
          <w:kern w:val="2"/>
          <w:sz w:val="22"/>
          <w:szCs w:val="22"/>
          <w:lang w:eastAsia="en-GB"/>
          <w14:ligatures w14:val="standardContextual"/>
        </w:rPr>
        <w:tab/>
      </w:r>
      <w:r>
        <w:rPr>
          <w:noProof/>
        </w:rPr>
        <w:t>SGSN Address</w:t>
      </w:r>
      <w:r>
        <w:rPr>
          <w:noProof/>
        </w:rPr>
        <w:tab/>
      </w:r>
      <w:r>
        <w:rPr>
          <w:noProof/>
        </w:rPr>
        <w:fldChar w:fldCharType="begin" w:fldLock="1"/>
      </w:r>
      <w:r>
        <w:rPr>
          <w:noProof/>
        </w:rPr>
        <w:instrText xml:space="preserve"> PAGEREF _Toc171694062 \h </w:instrText>
      </w:r>
      <w:r>
        <w:rPr>
          <w:noProof/>
        </w:rPr>
      </w:r>
      <w:r>
        <w:rPr>
          <w:noProof/>
        </w:rPr>
        <w:fldChar w:fldCharType="separate"/>
      </w:r>
      <w:r>
        <w:rPr>
          <w:noProof/>
        </w:rPr>
        <w:t>63</w:t>
      </w:r>
      <w:r>
        <w:rPr>
          <w:noProof/>
        </w:rPr>
        <w:fldChar w:fldCharType="end"/>
      </w:r>
    </w:p>
    <w:p w14:paraId="0A32D452" w14:textId="3F89680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5.1.2.2.69A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_Toc171694063 \h </w:instrText>
      </w:r>
      <w:r>
        <w:rPr>
          <w:noProof/>
        </w:rPr>
      </w:r>
      <w:r>
        <w:rPr>
          <w:noProof/>
        </w:rPr>
        <w:fldChar w:fldCharType="separate"/>
      </w:r>
      <w:r>
        <w:rPr>
          <w:noProof/>
        </w:rPr>
        <w:t>64</w:t>
      </w:r>
      <w:r>
        <w:rPr>
          <w:noProof/>
        </w:rPr>
        <w:fldChar w:fldCharType="end"/>
      </w:r>
    </w:p>
    <w:p w14:paraId="5B080562" w14:textId="38B0244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5.1.2.2.70</w:t>
      </w:r>
      <w:r>
        <w:rPr>
          <w:rFonts w:asciiTheme="minorHAnsi" w:eastAsiaTheme="minorEastAsia" w:hAnsiTheme="minorHAnsi" w:cstheme="minorBidi"/>
          <w:noProof/>
          <w:kern w:val="2"/>
          <w:sz w:val="22"/>
          <w:szCs w:val="22"/>
          <w:lang w:eastAsia="en-GB"/>
          <w14:ligatures w14:val="standardContextual"/>
        </w:rPr>
        <w:tab/>
      </w:r>
      <w:r>
        <w:rPr>
          <w:noProof/>
        </w:rPr>
        <w:t>SGSN Change</w:t>
      </w:r>
      <w:r>
        <w:rPr>
          <w:noProof/>
        </w:rPr>
        <w:tab/>
      </w:r>
      <w:r>
        <w:rPr>
          <w:noProof/>
        </w:rPr>
        <w:fldChar w:fldCharType="begin" w:fldLock="1"/>
      </w:r>
      <w:r>
        <w:rPr>
          <w:noProof/>
        </w:rPr>
        <w:instrText xml:space="preserve"> PAGEREF _Toc171694064 \h </w:instrText>
      </w:r>
      <w:r>
        <w:rPr>
          <w:noProof/>
        </w:rPr>
      </w:r>
      <w:r>
        <w:rPr>
          <w:noProof/>
        </w:rPr>
        <w:fldChar w:fldCharType="separate"/>
      </w:r>
      <w:r>
        <w:rPr>
          <w:noProof/>
        </w:rPr>
        <w:t>64</w:t>
      </w:r>
      <w:r>
        <w:rPr>
          <w:noProof/>
        </w:rPr>
        <w:fldChar w:fldCharType="end"/>
      </w:r>
    </w:p>
    <w:p w14:paraId="5DC37843" w14:textId="24940A2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5.1.2.2.71</w:t>
      </w:r>
      <w:r>
        <w:rPr>
          <w:rFonts w:asciiTheme="minorHAnsi" w:eastAsiaTheme="minorEastAsia"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_Toc171694065 \h </w:instrText>
      </w:r>
      <w:r>
        <w:rPr>
          <w:noProof/>
        </w:rPr>
      </w:r>
      <w:r>
        <w:rPr>
          <w:noProof/>
        </w:rPr>
        <w:fldChar w:fldCharType="separate"/>
      </w:r>
      <w:r>
        <w:rPr>
          <w:noProof/>
        </w:rPr>
        <w:t>64</w:t>
      </w:r>
      <w:r>
        <w:rPr>
          <w:noProof/>
        </w:rPr>
        <w:fldChar w:fldCharType="end"/>
      </w:r>
    </w:p>
    <w:p w14:paraId="2EE97F41" w14:textId="7FFD984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5.1.2.2.72</w:t>
      </w:r>
      <w:r>
        <w:rPr>
          <w:rFonts w:asciiTheme="minorHAnsi" w:eastAsiaTheme="minorEastAsia" w:hAnsiTheme="minorHAnsi" w:cstheme="minorBidi"/>
          <w:noProof/>
          <w:kern w:val="2"/>
          <w:sz w:val="22"/>
          <w:szCs w:val="22"/>
          <w:lang w:eastAsia="en-GB"/>
          <w14:ligatures w14:val="standardContextual"/>
        </w:rPr>
        <w:tab/>
      </w:r>
      <w:r>
        <w:rPr>
          <w:noProof/>
        </w:rPr>
        <w:t>Start Time</w:t>
      </w:r>
      <w:r>
        <w:rPr>
          <w:noProof/>
        </w:rPr>
        <w:tab/>
      </w:r>
      <w:r>
        <w:rPr>
          <w:noProof/>
        </w:rPr>
        <w:fldChar w:fldCharType="begin" w:fldLock="1"/>
      </w:r>
      <w:r>
        <w:rPr>
          <w:noProof/>
        </w:rPr>
        <w:instrText xml:space="preserve"> PAGEREF _Toc171694066 \h </w:instrText>
      </w:r>
      <w:r>
        <w:rPr>
          <w:noProof/>
        </w:rPr>
      </w:r>
      <w:r>
        <w:rPr>
          <w:noProof/>
        </w:rPr>
        <w:fldChar w:fldCharType="separate"/>
      </w:r>
      <w:r>
        <w:rPr>
          <w:noProof/>
        </w:rPr>
        <w:t>64</w:t>
      </w:r>
      <w:r>
        <w:rPr>
          <w:noProof/>
        </w:rPr>
        <w:fldChar w:fldCharType="end"/>
      </w:r>
    </w:p>
    <w:p w14:paraId="4EC39D14" w14:textId="59CBC91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5.1.2.2.73</w:t>
      </w:r>
      <w:r>
        <w:rPr>
          <w:rFonts w:asciiTheme="minorHAnsi" w:eastAsiaTheme="minorEastAsia" w:hAnsiTheme="minorHAnsi" w:cstheme="minorBidi"/>
          <w:noProof/>
          <w:kern w:val="2"/>
          <w:sz w:val="22"/>
          <w:szCs w:val="22"/>
          <w:lang w:eastAsia="en-GB"/>
          <w14:ligatures w14:val="standardContextual"/>
        </w:rPr>
        <w:tab/>
      </w:r>
      <w:r>
        <w:rPr>
          <w:noProof/>
        </w:rPr>
        <w:t>Stop Time</w:t>
      </w:r>
      <w:r>
        <w:rPr>
          <w:noProof/>
        </w:rPr>
        <w:tab/>
      </w:r>
      <w:r>
        <w:rPr>
          <w:noProof/>
        </w:rPr>
        <w:fldChar w:fldCharType="begin" w:fldLock="1"/>
      </w:r>
      <w:r>
        <w:rPr>
          <w:noProof/>
        </w:rPr>
        <w:instrText xml:space="preserve"> PAGEREF _Toc171694067 \h </w:instrText>
      </w:r>
      <w:r>
        <w:rPr>
          <w:noProof/>
        </w:rPr>
      </w:r>
      <w:r>
        <w:rPr>
          <w:noProof/>
        </w:rPr>
        <w:fldChar w:fldCharType="separate"/>
      </w:r>
      <w:r>
        <w:rPr>
          <w:noProof/>
        </w:rPr>
        <w:t>64</w:t>
      </w:r>
      <w:r>
        <w:rPr>
          <w:noProof/>
        </w:rPr>
        <w:fldChar w:fldCharType="end"/>
      </w:r>
    </w:p>
    <w:p w14:paraId="416DF882" w14:textId="13DAE0F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5.1.2.2.73aA</w:t>
      </w:r>
      <w:r>
        <w:rPr>
          <w:rFonts w:asciiTheme="minorHAnsi" w:eastAsiaTheme="minorEastAsia"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fldLock="1"/>
      </w:r>
      <w:r>
        <w:rPr>
          <w:noProof/>
        </w:rPr>
        <w:instrText xml:space="preserve"> PAGEREF _Toc171694068 \h </w:instrText>
      </w:r>
      <w:r>
        <w:rPr>
          <w:noProof/>
        </w:rPr>
      </w:r>
      <w:r>
        <w:rPr>
          <w:noProof/>
        </w:rPr>
        <w:fldChar w:fldCharType="separate"/>
      </w:r>
      <w:r>
        <w:rPr>
          <w:noProof/>
        </w:rPr>
        <w:t>64</w:t>
      </w:r>
      <w:r>
        <w:rPr>
          <w:noProof/>
        </w:rPr>
        <w:fldChar w:fldCharType="end"/>
      </w:r>
    </w:p>
    <w:p w14:paraId="32E370D0" w14:textId="16E93A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5.1.2.2.73bA</w:t>
      </w:r>
      <w:r>
        <w:rPr>
          <w:rFonts w:asciiTheme="minorHAnsi" w:eastAsiaTheme="minorEastAsia"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fldLock="1"/>
      </w:r>
      <w:r>
        <w:rPr>
          <w:noProof/>
        </w:rPr>
        <w:instrText xml:space="preserve"> PAGEREF _Toc171694069 \h </w:instrText>
      </w:r>
      <w:r>
        <w:rPr>
          <w:noProof/>
        </w:rPr>
      </w:r>
      <w:r>
        <w:rPr>
          <w:noProof/>
        </w:rPr>
        <w:fldChar w:fldCharType="separate"/>
      </w:r>
      <w:r>
        <w:rPr>
          <w:noProof/>
        </w:rPr>
        <w:t>64</w:t>
      </w:r>
      <w:r>
        <w:rPr>
          <w:noProof/>
        </w:rPr>
        <w:fldChar w:fldCharType="end"/>
      </w:r>
    </w:p>
    <w:p w14:paraId="5A6BB061" w14:textId="460D074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5.1.2.2.73cA</w:t>
      </w:r>
      <w:r>
        <w:rPr>
          <w:rFonts w:asciiTheme="minorHAnsi" w:eastAsiaTheme="minorEastAsia"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fldLock="1"/>
      </w:r>
      <w:r>
        <w:rPr>
          <w:noProof/>
        </w:rPr>
        <w:instrText xml:space="preserve"> PAGEREF _Toc171694070 \h </w:instrText>
      </w:r>
      <w:r>
        <w:rPr>
          <w:noProof/>
        </w:rPr>
      </w:r>
      <w:r>
        <w:rPr>
          <w:noProof/>
        </w:rPr>
        <w:fldChar w:fldCharType="separate"/>
      </w:r>
      <w:r>
        <w:rPr>
          <w:noProof/>
        </w:rPr>
        <w:t>64</w:t>
      </w:r>
      <w:r>
        <w:rPr>
          <w:noProof/>
        </w:rPr>
        <w:fldChar w:fldCharType="end"/>
      </w:r>
    </w:p>
    <w:p w14:paraId="705A6AC1" w14:textId="0250605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5.1.2.2.73cAa</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_Toc171694071 \h </w:instrText>
      </w:r>
      <w:r>
        <w:rPr>
          <w:noProof/>
        </w:rPr>
      </w:r>
      <w:r>
        <w:rPr>
          <w:noProof/>
        </w:rPr>
        <w:fldChar w:fldCharType="separate"/>
      </w:r>
      <w:r>
        <w:rPr>
          <w:noProof/>
        </w:rPr>
        <w:t>64</w:t>
      </w:r>
      <w:r>
        <w:rPr>
          <w:noProof/>
        </w:rPr>
        <w:fldChar w:fldCharType="end"/>
      </w:r>
    </w:p>
    <w:p w14:paraId="57BE4F12" w14:textId="435A510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5.1.2.2.73cAb</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_Toc171694072 \h </w:instrText>
      </w:r>
      <w:r>
        <w:rPr>
          <w:noProof/>
        </w:rPr>
      </w:r>
      <w:r>
        <w:rPr>
          <w:noProof/>
        </w:rPr>
        <w:fldChar w:fldCharType="separate"/>
      </w:r>
      <w:r>
        <w:rPr>
          <w:noProof/>
        </w:rPr>
        <w:t>64</w:t>
      </w:r>
      <w:r>
        <w:rPr>
          <w:noProof/>
        </w:rPr>
        <w:fldChar w:fldCharType="end"/>
      </w:r>
    </w:p>
    <w:p w14:paraId="3AEC412D" w14:textId="0B815EE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5.1.2.2.73dA</w:t>
      </w:r>
      <w:r>
        <w:rPr>
          <w:rFonts w:asciiTheme="minorHAnsi" w:eastAsiaTheme="minorEastAsia"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fldLock="1"/>
      </w:r>
      <w:r>
        <w:rPr>
          <w:noProof/>
        </w:rPr>
        <w:instrText xml:space="preserve"> PAGEREF _Toc171694073 \h </w:instrText>
      </w:r>
      <w:r>
        <w:rPr>
          <w:noProof/>
        </w:rPr>
      </w:r>
      <w:r>
        <w:rPr>
          <w:noProof/>
        </w:rPr>
        <w:fldChar w:fldCharType="separate"/>
      </w:r>
      <w:r>
        <w:rPr>
          <w:noProof/>
        </w:rPr>
        <w:t>64</w:t>
      </w:r>
      <w:r>
        <w:rPr>
          <w:noProof/>
        </w:rPr>
        <w:fldChar w:fldCharType="end"/>
      </w:r>
    </w:p>
    <w:p w14:paraId="148D3ACF" w14:textId="61DB7AD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5.1.2.2.73eA</w:t>
      </w:r>
      <w:r>
        <w:rPr>
          <w:rFonts w:asciiTheme="minorHAnsi" w:eastAsiaTheme="minorEastAsia"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fldLock="1"/>
      </w:r>
      <w:r>
        <w:rPr>
          <w:noProof/>
        </w:rPr>
        <w:instrText xml:space="preserve"> PAGEREF _Toc171694074 \h </w:instrText>
      </w:r>
      <w:r>
        <w:rPr>
          <w:noProof/>
        </w:rPr>
      </w:r>
      <w:r>
        <w:rPr>
          <w:noProof/>
        </w:rPr>
        <w:fldChar w:fldCharType="separate"/>
      </w:r>
      <w:r>
        <w:rPr>
          <w:noProof/>
        </w:rPr>
        <w:t>64</w:t>
      </w:r>
      <w:r>
        <w:rPr>
          <w:noProof/>
        </w:rPr>
        <w:fldChar w:fldCharType="end"/>
      </w:r>
    </w:p>
    <w:p w14:paraId="0915DA6A" w14:textId="04D17C5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5.1.2.2.73A</w:t>
      </w:r>
      <w:r>
        <w:rPr>
          <w:rFonts w:asciiTheme="minorHAnsi" w:eastAsiaTheme="minorEastAsia"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_Toc171694075 \h </w:instrText>
      </w:r>
      <w:r>
        <w:rPr>
          <w:noProof/>
        </w:rPr>
      </w:r>
      <w:r>
        <w:rPr>
          <w:noProof/>
        </w:rPr>
        <w:fldChar w:fldCharType="separate"/>
      </w:r>
      <w:r>
        <w:rPr>
          <w:noProof/>
        </w:rPr>
        <w:t>64</w:t>
      </w:r>
      <w:r>
        <w:rPr>
          <w:noProof/>
        </w:rPr>
        <w:fldChar w:fldCharType="end"/>
      </w:r>
    </w:p>
    <w:p w14:paraId="2668C55D" w14:textId="0319D13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fr-FR"/>
        </w:rPr>
        <w:t>5.1.2.2.73B</w:t>
      </w:r>
      <w:r>
        <w:rPr>
          <w:rFonts w:asciiTheme="minorHAnsi" w:eastAsiaTheme="minorEastAsia" w:hAnsiTheme="minorHAnsi" w:cstheme="minorBidi"/>
          <w:noProof/>
          <w:kern w:val="2"/>
          <w:sz w:val="22"/>
          <w:szCs w:val="22"/>
          <w:lang w:eastAsia="en-GB"/>
          <w14:ligatures w14:val="standardContextual"/>
        </w:rPr>
        <w:tab/>
      </w:r>
      <w:r w:rsidRPr="0018338C">
        <w:rPr>
          <w:noProof/>
          <w:lang w:val="fr-FR"/>
        </w:rPr>
        <w:t>UNI PDU CP Only Flag</w:t>
      </w:r>
      <w:r>
        <w:rPr>
          <w:noProof/>
        </w:rPr>
        <w:tab/>
      </w:r>
      <w:r>
        <w:rPr>
          <w:noProof/>
        </w:rPr>
        <w:fldChar w:fldCharType="begin" w:fldLock="1"/>
      </w:r>
      <w:r>
        <w:rPr>
          <w:noProof/>
        </w:rPr>
        <w:instrText xml:space="preserve"> PAGEREF _Toc171694076 \h </w:instrText>
      </w:r>
      <w:r>
        <w:rPr>
          <w:noProof/>
        </w:rPr>
      </w:r>
      <w:r>
        <w:rPr>
          <w:noProof/>
        </w:rPr>
        <w:fldChar w:fldCharType="separate"/>
      </w:r>
      <w:r>
        <w:rPr>
          <w:noProof/>
        </w:rPr>
        <w:t>65</w:t>
      </w:r>
      <w:r>
        <w:rPr>
          <w:noProof/>
        </w:rPr>
        <w:fldChar w:fldCharType="end"/>
      </w:r>
    </w:p>
    <w:p w14:paraId="1C6844BF" w14:textId="735032D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5.1.2.2.74</w:t>
      </w:r>
      <w:r>
        <w:rPr>
          <w:rFonts w:asciiTheme="minorHAnsi" w:eastAsiaTheme="minorEastAsia"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fldLock="1"/>
      </w:r>
      <w:r>
        <w:rPr>
          <w:noProof/>
        </w:rPr>
        <w:instrText xml:space="preserve"> PAGEREF _Toc171694077 \h </w:instrText>
      </w:r>
      <w:r>
        <w:rPr>
          <w:noProof/>
        </w:rPr>
      </w:r>
      <w:r>
        <w:rPr>
          <w:noProof/>
        </w:rPr>
        <w:fldChar w:fldCharType="separate"/>
      </w:r>
      <w:r>
        <w:rPr>
          <w:noProof/>
        </w:rPr>
        <w:t>65</w:t>
      </w:r>
      <w:r>
        <w:rPr>
          <w:noProof/>
        </w:rPr>
        <w:fldChar w:fldCharType="end"/>
      </w:r>
    </w:p>
    <w:p w14:paraId="6722238F" w14:textId="0EF64A9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_Toc171694078 \h </w:instrText>
      </w:r>
      <w:r>
        <w:rPr>
          <w:noProof/>
        </w:rPr>
      </w:r>
      <w:r>
        <w:rPr>
          <w:noProof/>
        </w:rPr>
        <w:fldChar w:fldCharType="separate"/>
      </w:r>
      <w:r>
        <w:rPr>
          <w:noProof/>
        </w:rPr>
        <w:t>65</w:t>
      </w:r>
      <w:r>
        <w:rPr>
          <w:noProof/>
        </w:rPr>
        <w:fldChar w:fldCharType="end"/>
      </w:r>
    </w:p>
    <w:p w14:paraId="23BB0C6D" w14:textId="5AA1D8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5.1.2.2.75A</w:t>
      </w:r>
      <w:r>
        <w:rPr>
          <w:rFonts w:asciiTheme="minorHAnsi" w:eastAsiaTheme="minorEastAsia"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_Toc171694079 \h </w:instrText>
      </w:r>
      <w:r>
        <w:rPr>
          <w:noProof/>
        </w:rPr>
      </w:r>
      <w:r>
        <w:rPr>
          <w:noProof/>
        </w:rPr>
        <w:fldChar w:fldCharType="separate"/>
      </w:r>
      <w:r>
        <w:rPr>
          <w:noProof/>
        </w:rPr>
        <w:t>65</w:t>
      </w:r>
      <w:r>
        <w:rPr>
          <w:noProof/>
        </w:rPr>
        <w:fldChar w:fldCharType="end"/>
      </w:r>
    </w:p>
    <w:p w14:paraId="59D88584" w14:textId="1EB9AD7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_Toc171694080 \h </w:instrText>
      </w:r>
      <w:r>
        <w:rPr>
          <w:noProof/>
        </w:rPr>
      </w:r>
      <w:r>
        <w:rPr>
          <w:noProof/>
        </w:rPr>
        <w:fldChar w:fldCharType="separate"/>
      </w:r>
      <w:r>
        <w:rPr>
          <w:noProof/>
        </w:rPr>
        <w:t>65</w:t>
      </w:r>
      <w:r>
        <w:rPr>
          <w:noProof/>
        </w:rPr>
        <w:fldChar w:fldCharType="end"/>
      </w:r>
    </w:p>
    <w:p w14:paraId="62870393" w14:textId="5F006F9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5.1.2.2.77</w:t>
      </w:r>
      <w:r>
        <w:rPr>
          <w:rFonts w:asciiTheme="minorHAnsi" w:eastAsiaTheme="minorEastAsia"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_Toc171694081 \h </w:instrText>
      </w:r>
      <w:r>
        <w:rPr>
          <w:noProof/>
        </w:rPr>
      </w:r>
      <w:r>
        <w:rPr>
          <w:noProof/>
        </w:rPr>
        <w:fldChar w:fldCharType="separate"/>
      </w:r>
      <w:r>
        <w:rPr>
          <w:noProof/>
        </w:rPr>
        <w:t>65</w:t>
      </w:r>
      <w:r>
        <w:rPr>
          <w:noProof/>
        </w:rPr>
        <w:fldChar w:fldCharType="end"/>
      </w:r>
    </w:p>
    <w:p w14:paraId="70A10A72" w14:textId="5EA8DFDD"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_Toc171694082 \h </w:instrText>
      </w:r>
      <w:r>
        <w:rPr>
          <w:noProof/>
        </w:rPr>
      </w:r>
      <w:r>
        <w:rPr>
          <w:noProof/>
        </w:rPr>
        <w:fldChar w:fldCharType="separate"/>
      </w:r>
      <w:r>
        <w:rPr>
          <w:noProof/>
        </w:rPr>
        <w:t>65</w:t>
      </w:r>
      <w:r>
        <w:rPr>
          <w:noProof/>
        </w:rPr>
        <w:fldChar w:fldCharType="end"/>
      </w:r>
    </w:p>
    <w:p w14:paraId="6D1AB4C4" w14:textId="616F6CBD"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_Toc171694083 \h </w:instrText>
      </w:r>
      <w:r>
        <w:rPr>
          <w:noProof/>
        </w:rPr>
      </w:r>
      <w:r>
        <w:rPr>
          <w:noProof/>
        </w:rPr>
        <w:fldChar w:fldCharType="separate"/>
      </w:r>
      <w:r>
        <w:rPr>
          <w:noProof/>
        </w:rPr>
        <w:t>65</w:t>
      </w:r>
      <w:r>
        <w:rPr>
          <w:noProof/>
        </w:rPr>
        <w:fldChar w:fldCharType="end"/>
      </w:r>
    </w:p>
    <w:p w14:paraId="3495BF10" w14:textId="1845970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_Toc171694084 \h </w:instrText>
      </w:r>
      <w:r>
        <w:rPr>
          <w:noProof/>
        </w:rPr>
      </w:r>
      <w:r>
        <w:rPr>
          <w:noProof/>
        </w:rPr>
        <w:fldChar w:fldCharType="separate"/>
      </w:r>
      <w:r>
        <w:rPr>
          <w:noProof/>
        </w:rPr>
        <w:t>65</w:t>
      </w:r>
      <w:r>
        <w:rPr>
          <w:noProof/>
        </w:rPr>
        <w:fldChar w:fldCharType="end"/>
      </w:r>
    </w:p>
    <w:p w14:paraId="6FCF8607" w14:textId="172C05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_Toc171694085 \h </w:instrText>
      </w:r>
      <w:r>
        <w:rPr>
          <w:noProof/>
        </w:rPr>
      </w:r>
      <w:r>
        <w:rPr>
          <w:noProof/>
        </w:rPr>
        <w:fldChar w:fldCharType="separate"/>
      </w:r>
      <w:r>
        <w:rPr>
          <w:noProof/>
        </w:rPr>
        <w:t>65</w:t>
      </w:r>
      <w:r>
        <w:rPr>
          <w:noProof/>
        </w:rPr>
        <w:fldChar w:fldCharType="end"/>
      </w:r>
    </w:p>
    <w:p w14:paraId="0755A3BF" w14:textId="4C26F7C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5.1.2.4.3</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_Toc171694086 \h </w:instrText>
      </w:r>
      <w:r>
        <w:rPr>
          <w:noProof/>
        </w:rPr>
      </w:r>
      <w:r>
        <w:rPr>
          <w:noProof/>
        </w:rPr>
        <w:fldChar w:fldCharType="separate"/>
      </w:r>
      <w:r>
        <w:rPr>
          <w:noProof/>
        </w:rPr>
        <w:t>65</w:t>
      </w:r>
      <w:r>
        <w:rPr>
          <w:noProof/>
        </w:rPr>
        <w:fldChar w:fldCharType="end"/>
      </w:r>
    </w:p>
    <w:p w14:paraId="7B778AC2" w14:textId="07A4F3D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_Toc171694087 \h </w:instrText>
      </w:r>
      <w:r>
        <w:rPr>
          <w:noProof/>
        </w:rPr>
      </w:r>
      <w:r>
        <w:rPr>
          <w:noProof/>
        </w:rPr>
        <w:fldChar w:fldCharType="separate"/>
      </w:r>
      <w:r>
        <w:rPr>
          <w:noProof/>
        </w:rPr>
        <w:t>66</w:t>
      </w:r>
      <w:r>
        <w:rPr>
          <w:noProof/>
        </w:rPr>
        <w:fldChar w:fldCharType="end"/>
      </w:r>
    </w:p>
    <w:p w14:paraId="34133368" w14:textId="70BFC8D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5.1.2.4.5</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_Toc171694088 \h </w:instrText>
      </w:r>
      <w:r>
        <w:rPr>
          <w:noProof/>
        </w:rPr>
      </w:r>
      <w:r>
        <w:rPr>
          <w:noProof/>
        </w:rPr>
        <w:fldChar w:fldCharType="separate"/>
      </w:r>
      <w:r>
        <w:rPr>
          <w:noProof/>
        </w:rPr>
        <w:t>66</w:t>
      </w:r>
      <w:r>
        <w:rPr>
          <w:noProof/>
        </w:rPr>
        <w:fldChar w:fldCharType="end"/>
      </w:r>
    </w:p>
    <w:p w14:paraId="5FA7EB3B" w14:textId="66F75C4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5.1.2.4.6</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_Toc171694089 \h </w:instrText>
      </w:r>
      <w:r>
        <w:rPr>
          <w:noProof/>
        </w:rPr>
      </w:r>
      <w:r>
        <w:rPr>
          <w:noProof/>
        </w:rPr>
        <w:fldChar w:fldCharType="separate"/>
      </w:r>
      <w:r>
        <w:rPr>
          <w:noProof/>
        </w:rPr>
        <w:t>67</w:t>
      </w:r>
      <w:r>
        <w:rPr>
          <w:noProof/>
        </w:rPr>
        <w:fldChar w:fldCharType="end"/>
      </w:r>
    </w:p>
    <w:p w14:paraId="47F81717" w14:textId="73C6625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5.1.2.4.7</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_Toc171694090 \h </w:instrText>
      </w:r>
      <w:r>
        <w:rPr>
          <w:noProof/>
        </w:rPr>
      </w:r>
      <w:r>
        <w:rPr>
          <w:noProof/>
        </w:rPr>
        <w:fldChar w:fldCharType="separate"/>
      </w:r>
      <w:r>
        <w:rPr>
          <w:noProof/>
        </w:rPr>
        <w:t>67</w:t>
      </w:r>
      <w:r>
        <w:rPr>
          <w:noProof/>
        </w:rPr>
        <w:fldChar w:fldCharType="end"/>
      </w:r>
    </w:p>
    <w:p w14:paraId="139AB356" w14:textId="3CC929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_Toc171694091 \h </w:instrText>
      </w:r>
      <w:r>
        <w:rPr>
          <w:noProof/>
        </w:rPr>
      </w:r>
      <w:r>
        <w:rPr>
          <w:noProof/>
        </w:rPr>
        <w:fldChar w:fldCharType="separate"/>
      </w:r>
      <w:r>
        <w:rPr>
          <w:noProof/>
        </w:rPr>
        <w:t>67</w:t>
      </w:r>
      <w:r>
        <w:rPr>
          <w:noProof/>
        </w:rPr>
        <w:fldChar w:fldCharType="end"/>
      </w:r>
    </w:p>
    <w:p w14:paraId="30DEA5E3" w14:textId="035F666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5.1.2.4.9</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_Toc171694092 \h </w:instrText>
      </w:r>
      <w:r>
        <w:rPr>
          <w:noProof/>
        </w:rPr>
      </w:r>
      <w:r>
        <w:rPr>
          <w:noProof/>
        </w:rPr>
        <w:fldChar w:fldCharType="separate"/>
      </w:r>
      <w:r>
        <w:rPr>
          <w:noProof/>
        </w:rPr>
        <w:t>68</w:t>
      </w:r>
      <w:r>
        <w:rPr>
          <w:noProof/>
        </w:rPr>
        <w:fldChar w:fldCharType="end"/>
      </w:r>
    </w:p>
    <w:p w14:paraId="688EBF6B" w14:textId="5C7C8F2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5.1.2.4.10</w:t>
      </w:r>
      <w:r>
        <w:rPr>
          <w:rFonts w:asciiTheme="minorHAnsi" w:eastAsiaTheme="minorEastAsia"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fldLock="1"/>
      </w:r>
      <w:r>
        <w:rPr>
          <w:noProof/>
        </w:rPr>
        <w:instrText xml:space="preserve"> PAGEREF _Toc171694093 \h </w:instrText>
      </w:r>
      <w:r>
        <w:rPr>
          <w:noProof/>
        </w:rPr>
      </w:r>
      <w:r>
        <w:rPr>
          <w:noProof/>
        </w:rPr>
        <w:fldChar w:fldCharType="separate"/>
      </w:r>
      <w:r>
        <w:rPr>
          <w:noProof/>
        </w:rPr>
        <w:t>68</w:t>
      </w:r>
      <w:r>
        <w:rPr>
          <w:noProof/>
        </w:rPr>
        <w:fldChar w:fldCharType="end"/>
      </w:r>
    </w:p>
    <w:p w14:paraId="4752506D" w14:textId="0AE01B9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5.1.2.4.11</w:t>
      </w:r>
      <w:r>
        <w:rPr>
          <w:rFonts w:asciiTheme="minorHAnsi" w:eastAsiaTheme="minorEastAsia"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_Toc171694094 \h </w:instrText>
      </w:r>
      <w:r>
        <w:rPr>
          <w:noProof/>
        </w:rPr>
      </w:r>
      <w:r>
        <w:rPr>
          <w:noProof/>
        </w:rPr>
        <w:fldChar w:fldCharType="separate"/>
      </w:r>
      <w:r>
        <w:rPr>
          <w:noProof/>
        </w:rPr>
        <w:t>68</w:t>
      </w:r>
      <w:r>
        <w:rPr>
          <w:noProof/>
        </w:rPr>
        <w:fldChar w:fldCharType="end"/>
      </w:r>
    </w:p>
    <w:p w14:paraId="3BE4364C" w14:textId="5662E16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_Toc171694095 \h </w:instrText>
      </w:r>
      <w:r>
        <w:rPr>
          <w:noProof/>
        </w:rPr>
      </w:r>
      <w:r>
        <w:rPr>
          <w:noProof/>
        </w:rPr>
        <w:fldChar w:fldCharType="separate"/>
      </w:r>
      <w:r>
        <w:rPr>
          <w:noProof/>
        </w:rPr>
        <w:t>68</w:t>
      </w:r>
      <w:r>
        <w:rPr>
          <w:noProof/>
        </w:rPr>
        <w:fldChar w:fldCharType="end"/>
      </w:r>
    </w:p>
    <w:p w14:paraId="3D03CD23" w14:textId="7B82706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5.1.2.4.13</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_Toc171694096 \h </w:instrText>
      </w:r>
      <w:r>
        <w:rPr>
          <w:noProof/>
        </w:rPr>
      </w:r>
      <w:r>
        <w:rPr>
          <w:noProof/>
        </w:rPr>
        <w:fldChar w:fldCharType="separate"/>
      </w:r>
      <w:r>
        <w:rPr>
          <w:noProof/>
        </w:rPr>
        <w:t>69</w:t>
      </w:r>
      <w:r>
        <w:rPr>
          <w:noProof/>
        </w:rPr>
        <w:fldChar w:fldCharType="end"/>
      </w:r>
    </w:p>
    <w:p w14:paraId="55E19526" w14:textId="7E1E353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5.1.2.4.14</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_Toc171694097 \h </w:instrText>
      </w:r>
      <w:r>
        <w:rPr>
          <w:noProof/>
        </w:rPr>
      </w:r>
      <w:r>
        <w:rPr>
          <w:noProof/>
        </w:rPr>
        <w:fldChar w:fldCharType="separate"/>
      </w:r>
      <w:r>
        <w:rPr>
          <w:noProof/>
        </w:rPr>
        <w:t>69</w:t>
      </w:r>
      <w:r>
        <w:rPr>
          <w:noProof/>
        </w:rPr>
        <w:fldChar w:fldCharType="end"/>
      </w:r>
    </w:p>
    <w:p w14:paraId="4A23C00D" w14:textId="175025E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5.1.2.4.15</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_Toc171694098 \h </w:instrText>
      </w:r>
      <w:r>
        <w:rPr>
          <w:noProof/>
        </w:rPr>
      </w:r>
      <w:r>
        <w:rPr>
          <w:noProof/>
        </w:rPr>
        <w:fldChar w:fldCharType="separate"/>
      </w:r>
      <w:r>
        <w:rPr>
          <w:noProof/>
        </w:rPr>
        <w:t>69</w:t>
      </w:r>
      <w:r>
        <w:rPr>
          <w:noProof/>
        </w:rPr>
        <w:fldChar w:fldCharType="end"/>
      </w:r>
    </w:p>
    <w:p w14:paraId="588B861E" w14:textId="777B35B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5.1.2.4.16</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_Toc171694099 \h </w:instrText>
      </w:r>
      <w:r>
        <w:rPr>
          <w:noProof/>
        </w:rPr>
      </w:r>
      <w:r>
        <w:rPr>
          <w:noProof/>
        </w:rPr>
        <w:fldChar w:fldCharType="separate"/>
      </w:r>
      <w:r>
        <w:rPr>
          <w:noProof/>
        </w:rPr>
        <w:t>69</w:t>
      </w:r>
      <w:r>
        <w:rPr>
          <w:noProof/>
        </w:rPr>
        <w:fldChar w:fldCharType="end"/>
      </w:r>
    </w:p>
    <w:p w14:paraId="7BA50D1A" w14:textId="4DFEB9A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5.1.2.4.17</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_Toc171694100 \h </w:instrText>
      </w:r>
      <w:r>
        <w:rPr>
          <w:noProof/>
        </w:rPr>
      </w:r>
      <w:r>
        <w:rPr>
          <w:noProof/>
        </w:rPr>
        <w:fldChar w:fldCharType="separate"/>
      </w:r>
      <w:r>
        <w:rPr>
          <w:noProof/>
        </w:rPr>
        <w:t>69</w:t>
      </w:r>
      <w:r>
        <w:rPr>
          <w:noProof/>
        </w:rPr>
        <w:fldChar w:fldCharType="end"/>
      </w:r>
    </w:p>
    <w:p w14:paraId="05F4A758" w14:textId="52E3671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_Toc171694101 \h </w:instrText>
      </w:r>
      <w:r>
        <w:rPr>
          <w:noProof/>
        </w:rPr>
      </w:r>
      <w:r>
        <w:rPr>
          <w:noProof/>
        </w:rPr>
        <w:fldChar w:fldCharType="separate"/>
      </w:r>
      <w:r>
        <w:rPr>
          <w:noProof/>
        </w:rPr>
        <w:t>69</w:t>
      </w:r>
      <w:r>
        <w:rPr>
          <w:noProof/>
        </w:rPr>
        <w:fldChar w:fldCharType="end"/>
      </w:r>
    </w:p>
    <w:p w14:paraId="15C4890D" w14:textId="3544F16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5.1.2.4.19</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_Toc171694102 \h </w:instrText>
      </w:r>
      <w:r>
        <w:rPr>
          <w:noProof/>
        </w:rPr>
      </w:r>
      <w:r>
        <w:rPr>
          <w:noProof/>
        </w:rPr>
        <w:fldChar w:fldCharType="separate"/>
      </w:r>
      <w:r>
        <w:rPr>
          <w:noProof/>
        </w:rPr>
        <w:t>69</w:t>
      </w:r>
      <w:r>
        <w:rPr>
          <w:noProof/>
        </w:rPr>
        <w:fldChar w:fldCharType="end"/>
      </w:r>
    </w:p>
    <w:p w14:paraId="2FCA8666" w14:textId="216C9D4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5.1.2.4.20</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_Toc171694103 \h </w:instrText>
      </w:r>
      <w:r>
        <w:rPr>
          <w:noProof/>
        </w:rPr>
      </w:r>
      <w:r>
        <w:rPr>
          <w:noProof/>
        </w:rPr>
        <w:fldChar w:fldCharType="separate"/>
      </w:r>
      <w:r>
        <w:rPr>
          <w:noProof/>
        </w:rPr>
        <w:t>69</w:t>
      </w:r>
      <w:r>
        <w:rPr>
          <w:noProof/>
        </w:rPr>
        <w:fldChar w:fldCharType="end"/>
      </w:r>
    </w:p>
    <w:p w14:paraId="0792C642" w14:textId="0575D93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5.1.2.4.21</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_Toc171694104 \h </w:instrText>
      </w:r>
      <w:r>
        <w:rPr>
          <w:noProof/>
        </w:rPr>
      </w:r>
      <w:r>
        <w:rPr>
          <w:noProof/>
        </w:rPr>
        <w:fldChar w:fldCharType="separate"/>
      </w:r>
      <w:r>
        <w:rPr>
          <w:noProof/>
        </w:rPr>
        <w:t>69</w:t>
      </w:r>
      <w:r>
        <w:rPr>
          <w:noProof/>
        </w:rPr>
        <w:fldChar w:fldCharType="end"/>
      </w:r>
    </w:p>
    <w:p w14:paraId="24CC853B" w14:textId="48D454D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_Toc171694105 \h </w:instrText>
      </w:r>
      <w:r>
        <w:rPr>
          <w:noProof/>
        </w:rPr>
      </w:r>
      <w:r>
        <w:rPr>
          <w:noProof/>
        </w:rPr>
        <w:fldChar w:fldCharType="separate"/>
      </w:r>
      <w:r>
        <w:rPr>
          <w:noProof/>
        </w:rPr>
        <w:t>69</w:t>
      </w:r>
      <w:r>
        <w:rPr>
          <w:noProof/>
        </w:rPr>
        <w:fldChar w:fldCharType="end"/>
      </w:r>
    </w:p>
    <w:p w14:paraId="551FE533" w14:textId="6CF46E7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5.1.2.4.23</w:t>
      </w:r>
      <w:r>
        <w:rPr>
          <w:rFonts w:asciiTheme="minorHAnsi" w:eastAsiaTheme="minorEastAsia"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fldLock="1"/>
      </w:r>
      <w:r>
        <w:rPr>
          <w:noProof/>
        </w:rPr>
        <w:instrText xml:space="preserve"> PAGEREF _Toc171694106 \h </w:instrText>
      </w:r>
      <w:r>
        <w:rPr>
          <w:noProof/>
        </w:rPr>
      </w:r>
      <w:r>
        <w:rPr>
          <w:noProof/>
        </w:rPr>
        <w:fldChar w:fldCharType="separate"/>
      </w:r>
      <w:r>
        <w:rPr>
          <w:noProof/>
        </w:rPr>
        <w:t>69</w:t>
      </w:r>
      <w:r>
        <w:rPr>
          <w:noProof/>
        </w:rPr>
        <w:fldChar w:fldCharType="end"/>
      </w:r>
    </w:p>
    <w:p w14:paraId="43A8BB48" w14:textId="4FACDBB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5.1.2.4.24</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_Toc171694107 \h </w:instrText>
      </w:r>
      <w:r>
        <w:rPr>
          <w:noProof/>
        </w:rPr>
      </w:r>
      <w:r>
        <w:rPr>
          <w:noProof/>
        </w:rPr>
        <w:fldChar w:fldCharType="separate"/>
      </w:r>
      <w:r>
        <w:rPr>
          <w:noProof/>
        </w:rPr>
        <w:t>70</w:t>
      </w:r>
      <w:r>
        <w:rPr>
          <w:noProof/>
        </w:rPr>
        <w:fldChar w:fldCharType="end"/>
      </w:r>
    </w:p>
    <w:p w14:paraId="3B258642" w14:textId="40AD148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5.1.2.4.25</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_Toc171694108 \h </w:instrText>
      </w:r>
      <w:r>
        <w:rPr>
          <w:noProof/>
        </w:rPr>
      </w:r>
      <w:r>
        <w:rPr>
          <w:noProof/>
        </w:rPr>
        <w:fldChar w:fldCharType="separate"/>
      </w:r>
      <w:r>
        <w:rPr>
          <w:noProof/>
        </w:rPr>
        <w:t>70</w:t>
      </w:r>
      <w:r>
        <w:rPr>
          <w:noProof/>
        </w:rPr>
        <w:fldChar w:fldCharType="end"/>
      </w:r>
    </w:p>
    <w:p w14:paraId="299C684C" w14:textId="1B4D89C4"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_Toc171694109 \h </w:instrText>
      </w:r>
      <w:r>
        <w:rPr>
          <w:noProof/>
        </w:rPr>
      </w:r>
      <w:r>
        <w:rPr>
          <w:noProof/>
        </w:rPr>
        <w:fldChar w:fldCharType="separate"/>
      </w:r>
      <w:r>
        <w:rPr>
          <w:noProof/>
        </w:rPr>
        <w:t>70</w:t>
      </w:r>
      <w:r>
        <w:rPr>
          <w:noProof/>
        </w:rPr>
        <w:fldChar w:fldCharType="end"/>
      </w:r>
    </w:p>
    <w:p w14:paraId="7059E8AC" w14:textId="018B14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_Toc171694110 \h </w:instrText>
      </w:r>
      <w:r>
        <w:rPr>
          <w:noProof/>
        </w:rPr>
      </w:r>
      <w:r>
        <w:rPr>
          <w:noProof/>
        </w:rPr>
        <w:fldChar w:fldCharType="separate"/>
      </w:r>
      <w:r>
        <w:rPr>
          <w:noProof/>
        </w:rPr>
        <w:t>70</w:t>
      </w:r>
      <w:r>
        <w:rPr>
          <w:noProof/>
        </w:rPr>
        <w:fldChar w:fldCharType="end"/>
      </w:r>
    </w:p>
    <w:p w14:paraId="4440101C" w14:textId="67F3394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5.1.2.5.2</w:t>
      </w:r>
      <w:r>
        <w:rPr>
          <w:rFonts w:asciiTheme="minorHAnsi" w:eastAsiaTheme="minorEastAsia" w:hAnsiTheme="minorHAnsi" w:cstheme="minorBidi"/>
          <w:noProof/>
          <w:kern w:val="2"/>
          <w:sz w:val="22"/>
          <w:szCs w:val="22"/>
          <w:lang w:eastAsia="en-GB"/>
          <w14:ligatures w14:val="standardContextual"/>
        </w:rPr>
        <w:tab/>
      </w:r>
      <w:r>
        <w:rPr>
          <w:noProof/>
        </w:rPr>
        <w:t>API Content</w:t>
      </w:r>
      <w:r>
        <w:rPr>
          <w:noProof/>
        </w:rPr>
        <w:tab/>
      </w:r>
      <w:r>
        <w:rPr>
          <w:noProof/>
        </w:rPr>
        <w:fldChar w:fldCharType="begin" w:fldLock="1"/>
      </w:r>
      <w:r>
        <w:rPr>
          <w:noProof/>
        </w:rPr>
        <w:instrText xml:space="preserve"> PAGEREF _Toc171694111 \h </w:instrText>
      </w:r>
      <w:r>
        <w:rPr>
          <w:noProof/>
        </w:rPr>
      </w:r>
      <w:r>
        <w:rPr>
          <w:noProof/>
        </w:rPr>
        <w:fldChar w:fldCharType="separate"/>
      </w:r>
      <w:r>
        <w:rPr>
          <w:noProof/>
        </w:rPr>
        <w:t>70</w:t>
      </w:r>
      <w:r>
        <w:rPr>
          <w:noProof/>
        </w:rPr>
        <w:fldChar w:fldCharType="end"/>
      </w:r>
    </w:p>
    <w:p w14:paraId="68B6E54D" w14:textId="7440950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5.1.2.5.3</w:t>
      </w:r>
      <w:r>
        <w:rPr>
          <w:rFonts w:asciiTheme="minorHAnsi" w:eastAsiaTheme="minorEastAsia"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fldLock="1"/>
      </w:r>
      <w:r>
        <w:rPr>
          <w:noProof/>
        </w:rPr>
        <w:instrText xml:space="preserve"> PAGEREF _Toc171694112 \h </w:instrText>
      </w:r>
      <w:r>
        <w:rPr>
          <w:noProof/>
        </w:rPr>
      </w:r>
      <w:r>
        <w:rPr>
          <w:noProof/>
        </w:rPr>
        <w:fldChar w:fldCharType="separate"/>
      </w:r>
      <w:r>
        <w:rPr>
          <w:noProof/>
        </w:rPr>
        <w:t>70</w:t>
      </w:r>
      <w:r>
        <w:rPr>
          <w:noProof/>
        </w:rPr>
        <w:fldChar w:fldCharType="end"/>
      </w:r>
    </w:p>
    <w:p w14:paraId="4B87A0BA" w14:textId="459CED8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5.1.2.5.4</w:t>
      </w:r>
      <w:r>
        <w:rPr>
          <w:rFonts w:asciiTheme="minorHAnsi" w:eastAsiaTheme="minorEastAsia"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fldLock="1"/>
      </w:r>
      <w:r>
        <w:rPr>
          <w:noProof/>
        </w:rPr>
        <w:instrText xml:space="preserve"> PAGEREF _Toc171694113 \h </w:instrText>
      </w:r>
      <w:r>
        <w:rPr>
          <w:noProof/>
        </w:rPr>
      </w:r>
      <w:r>
        <w:rPr>
          <w:noProof/>
        </w:rPr>
        <w:fldChar w:fldCharType="separate"/>
      </w:r>
      <w:r>
        <w:rPr>
          <w:noProof/>
        </w:rPr>
        <w:t>70</w:t>
      </w:r>
      <w:r>
        <w:rPr>
          <w:noProof/>
        </w:rPr>
        <w:fldChar w:fldCharType="end"/>
      </w:r>
    </w:p>
    <w:p w14:paraId="2D2DCCAC" w14:textId="61C0D8D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5.1.2.5.5</w:t>
      </w:r>
      <w:r>
        <w:rPr>
          <w:rFonts w:asciiTheme="minorHAnsi" w:eastAsiaTheme="minorEastAsia"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_Toc171694114 \h </w:instrText>
      </w:r>
      <w:r>
        <w:rPr>
          <w:noProof/>
        </w:rPr>
      </w:r>
      <w:r>
        <w:rPr>
          <w:noProof/>
        </w:rPr>
        <w:fldChar w:fldCharType="separate"/>
      </w:r>
      <w:r>
        <w:rPr>
          <w:noProof/>
        </w:rPr>
        <w:t>70</w:t>
      </w:r>
      <w:r>
        <w:rPr>
          <w:noProof/>
        </w:rPr>
        <w:fldChar w:fldCharType="end"/>
      </w:r>
    </w:p>
    <w:p w14:paraId="5111B8CD" w14:textId="65B49B1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5.1.2.5.6</w:t>
      </w:r>
      <w:r>
        <w:rPr>
          <w:rFonts w:asciiTheme="minorHAnsi" w:eastAsiaTheme="minorEastAsia"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_Toc171694115 \h </w:instrText>
      </w:r>
      <w:r>
        <w:rPr>
          <w:noProof/>
        </w:rPr>
      </w:r>
      <w:r>
        <w:rPr>
          <w:noProof/>
        </w:rPr>
        <w:fldChar w:fldCharType="separate"/>
      </w:r>
      <w:r>
        <w:rPr>
          <w:noProof/>
        </w:rPr>
        <w:t>70</w:t>
      </w:r>
      <w:r>
        <w:rPr>
          <w:noProof/>
        </w:rPr>
        <w:fldChar w:fldCharType="end"/>
      </w:r>
    </w:p>
    <w:p w14:paraId="2FEB73E7" w14:textId="08B6D58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5.1.2.5.7</w:t>
      </w:r>
      <w:r>
        <w:rPr>
          <w:rFonts w:asciiTheme="minorHAnsi" w:eastAsiaTheme="minorEastAsia"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fldLock="1"/>
      </w:r>
      <w:r>
        <w:rPr>
          <w:noProof/>
        </w:rPr>
        <w:instrText xml:space="preserve"> PAGEREF _Toc171694116 \h </w:instrText>
      </w:r>
      <w:r>
        <w:rPr>
          <w:noProof/>
        </w:rPr>
      </w:r>
      <w:r>
        <w:rPr>
          <w:noProof/>
        </w:rPr>
        <w:fldChar w:fldCharType="separate"/>
      </w:r>
      <w:r>
        <w:rPr>
          <w:noProof/>
        </w:rPr>
        <w:t>70</w:t>
      </w:r>
      <w:r>
        <w:rPr>
          <w:noProof/>
        </w:rPr>
        <w:fldChar w:fldCharType="end"/>
      </w:r>
    </w:p>
    <w:p w14:paraId="76CA402D" w14:textId="77F845F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5.1.2.5.8</w:t>
      </w:r>
      <w:r>
        <w:rPr>
          <w:rFonts w:asciiTheme="minorHAnsi" w:eastAsiaTheme="minorEastAsia" w:hAnsiTheme="minorHAnsi" w:cstheme="minorBidi"/>
          <w:noProof/>
          <w:kern w:val="2"/>
          <w:sz w:val="22"/>
          <w:szCs w:val="22"/>
          <w:lang w:eastAsia="en-GB"/>
          <w14:ligatures w14:val="standardContextual"/>
        </w:rPr>
        <w:tab/>
      </w:r>
      <w:r>
        <w:rPr>
          <w:noProof/>
        </w:rPr>
        <w:t>API Size</w:t>
      </w:r>
      <w:r>
        <w:rPr>
          <w:noProof/>
        </w:rPr>
        <w:tab/>
      </w:r>
      <w:r>
        <w:rPr>
          <w:noProof/>
        </w:rPr>
        <w:fldChar w:fldCharType="begin" w:fldLock="1"/>
      </w:r>
      <w:r>
        <w:rPr>
          <w:noProof/>
        </w:rPr>
        <w:instrText xml:space="preserve"> PAGEREF _Toc171694117 \h </w:instrText>
      </w:r>
      <w:r>
        <w:rPr>
          <w:noProof/>
        </w:rPr>
      </w:r>
      <w:r>
        <w:rPr>
          <w:noProof/>
        </w:rPr>
        <w:fldChar w:fldCharType="separate"/>
      </w:r>
      <w:r>
        <w:rPr>
          <w:noProof/>
        </w:rPr>
        <w:t>70</w:t>
      </w:r>
      <w:r>
        <w:rPr>
          <w:noProof/>
        </w:rPr>
        <w:fldChar w:fldCharType="end"/>
      </w:r>
    </w:p>
    <w:p w14:paraId="480D07B1" w14:textId="2A2F759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5.1.2.5.9</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_Toc171694118 \h </w:instrText>
      </w:r>
      <w:r>
        <w:rPr>
          <w:noProof/>
        </w:rPr>
      </w:r>
      <w:r>
        <w:rPr>
          <w:noProof/>
        </w:rPr>
        <w:fldChar w:fldCharType="separate"/>
      </w:r>
      <w:r>
        <w:rPr>
          <w:noProof/>
        </w:rPr>
        <w:t>70</w:t>
      </w:r>
      <w:r>
        <w:rPr>
          <w:noProof/>
        </w:rPr>
        <w:fldChar w:fldCharType="end"/>
      </w:r>
    </w:p>
    <w:p w14:paraId="36ECE931" w14:textId="26C8B00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5.1.2.5.10</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_Toc171694119 \h </w:instrText>
      </w:r>
      <w:r>
        <w:rPr>
          <w:noProof/>
        </w:rPr>
      </w:r>
      <w:r>
        <w:rPr>
          <w:noProof/>
        </w:rPr>
        <w:fldChar w:fldCharType="separate"/>
      </w:r>
      <w:r>
        <w:rPr>
          <w:noProof/>
        </w:rPr>
        <w:t>70</w:t>
      </w:r>
      <w:r>
        <w:rPr>
          <w:noProof/>
        </w:rPr>
        <w:fldChar w:fldCharType="end"/>
      </w:r>
    </w:p>
    <w:p w14:paraId="39BAD91D" w14:textId="0B90F98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5.1.2.5.11</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_Toc171694120 \h </w:instrText>
      </w:r>
      <w:r>
        <w:rPr>
          <w:noProof/>
        </w:rPr>
      </w:r>
      <w:r>
        <w:rPr>
          <w:noProof/>
        </w:rPr>
        <w:fldChar w:fldCharType="separate"/>
      </w:r>
      <w:r>
        <w:rPr>
          <w:noProof/>
        </w:rPr>
        <w:t>70</w:t>
      </w:r>
      <w:r>
        <w:rPr>
          <w:noProof/>
        </w:rPr>
        <w:fldChar w:fldCharType="end"/>
      </w:r>
    </w:p>
    <w:p w14:paraId="5027FEFB" w14:textId="2E737C2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_Toc171694121 \h </w:instrText>
      </w:r>
      <w:r>
        <w:rPr>
          <w:noProof/>
        </w:rPr>
      </w:r>
      <w:r>
        <w:rPr>
          <w:noProof/>
        </w:rPr>
        <w:fldChar w:fldCharType="separate"/>
      </w:r>
      <w:r>
        <w:rPr>
          <w:noProof/>
        </w:rPr>
        <w:t>70</w:t>
      </w:r>
      <w:r>
        <w:rPr>
          <w:noProof/>
        </w:rPr>
        <w:fldChar w:fldCharType="end"/>
      </w:r>
    </w:p>
    <w:p w14:paraId="296DCE08" w14:textId="5772F90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5.1.2.5.13</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_Toc171694122 \h </w:instrText>
      </w:r>
      <w:r>
        <w:rPr>
          <w:noProof/>
        </w:rPr>
      </w:r>
      <w:r>
        <w:rPr>
          <w:noProof/>
        </w:rPr>
        <w:fldChar w:fldCharType="separate"/>
      </w:r>
      <w:r>
        <w:rPr>
          <w:noProof/>
        </w:rPr>
        <w:t>70</w:t>
      </w:r>
      <w:r>
        <w:rPr>
          <w:noProof/>
        </w:rPr>
        <w:fldChar w:fldCharType="end"/>
      </w:r>
    </w:p>
    <w:p w14:paraId="7485E37E" w14:textId="1AF86E0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5.1.2.5.14</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_Toc171694123 \h </w:instrText>
      </w:r>
      <w:r>
        <w:rPr>
          <w:noProof/>
        </w:rPr>
      </w:r>
      <w:r>
        <w:rPr>
          <w:noProof/>
        </w:rPr>
        <w:fldChar w:fldCharType="separate"/>
      </w:r>
      <w:r>
        <w:rPr>
          <w:noProof/>
        </w:rPr>
        <w:t>71</w:t>
      </w:r>
      <w:r>
        <w:rPr>
          <w:noProof/>
        </w:rPr>
        <w:fldChar w:fldCharType="end"/>
      </w:r>
    </w:p>
    <w:p w14:paraId="4F7549C4" w14:textId="5490BE3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5.1.2.5.15</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_Toc171694124 \h </w:instrText>
      </w:r>
      <w:r>
        <w:rPr>
          <w:noProof/>
        </w:rPr>
      </w:r>
      <w:r>
        <w:rPr>
          <w:noProof/>
        </w:rPr>
        <w:fldChar w:fldCharType="separate"/>
      </w:r>
      <w:r>
        <w:rPr>
          <w:noProof/>
        </w:rPr>
        <w:t>71</w:t>
      </w:r>
      <w:r>
        <w:rPr>
          <w:noProof/>
        </w:rPr>
        <w:fldChar w:fldCharType="end"/>
      </w:r>
    </w:p>
    <w:p w14:paraId="619BBABE" w14:textId="5473E4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5.1.2.5.16</w:t>
      </w:r>
      <w:r>
        <w:rPr>
          <w:rFonts w:asciiTheme="minorHAnsi" w:eastAsiaTheme="minorEastAsia" w:hAnsiTheme="minorHAnsi" w:cstheme="minorBidi"/>
          <w:noProof/>
          <w:kern w:val="2"/>
          <w:sz w:val="22"/>
          <w:szCs w:val="22"/>
          <w:lang w:eastAsia="en-GB"/>
          <w14:ligatures w14:val="standardContextual"/>
        </w:rPr>
        <w:tab/>
      </w:r>
      <w:r>
        <w:rPr>
          <w:noProof/>
        </w:rPr>
        <w:t>SCEF Address</w:t>
      </w:r>
      <w:r>
        <w:rPr>
          <w:noProof/>
        </w:rPr>
        <w:tab/>
      </w:r>
      <w:r>
        <w:rPr>
          <w:noProof/>
        </w:rPr>
        <w:fldChar w:fldCharType="begin" w:fldLock="1"/>
      </w:r>
      <w:r>
        <w:rPr>
          <w:noProof/>
        </w:rPr>
        <w:instrText xml:space="preserve"> PAGEREF _Toc171694125 \h </w:instrText>
      </w:r>
      <w:r>
        <w:rPr>
          <w:noProof/>
        </w:rPr>
      </w:r>
      <w:r>
        <w:rPr>
          <w:noProof/>
        </w:rPr>
        <w:fldChar w:fldCharType="separate"/>
      </w:r>
      <w:r>
        <w:rPr>
          <w:noProof/>
        </w:rPr>
        <w:t>71</w:t>
      </w:r>
      <w:r>
        <w:rPr>
          <w:noProof/>
        </w:rPr>
        <w:fldChar w:fldCharType="end"/>
      </w:r>
    </w:p>
    <w:p w14:paraId="2E58035C" w14:textId="17B1AAB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5.1.2.5.17</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_Toc171694126 \h </w:instrText>
      </w:r>
      <w:r>
        <w:rPr>
          <w:noProof/>
        </w:rPr>
      </w:r>
      <w:r>
        <w:rPr>
          <w:noProof/>
        </w:rPr>
        <w:fldChar w:fldCharType="separate"/>
      </w:r>
      <w:r>
        <w:rPr>
          <w:noProof/>
        </w:rPr>
        <w:t>71</w:t>
      </w:r>
      <w:r>
        <w:rPr>
          <w:noProof/>
        </w:rPr>
        <w:fldChar w:fldCharType="end"/>
      </w:r>
    </w:p>
    <w:p w14:paraId="0185AF53" w14:textId="1C6FA52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5.1.2.5.18</w:t>
      </w:r>
      <w:r>
        <w:rPr>
          <w:rFonts w:asciiTheme="minorHAnsi" w:eastAsiaTheme="minorEastAsia"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fldLock="1"/>
      </w:r>
      <w:r>
        <w:rPr>
          <w:noProof/>
        </w:rPr>
        <w:instrText xml:space="preserve"> PAGEREF _Toc171694127 \h </w:instrText>
      </w:r>
      <w:r>
        <w:rPr>
          <w:noProof/>
        </w:rPr>
      </w:r>
      <w:r>
        <w:rPr>
          <w:noProof/>
        </w:rPr>
        <w:fldChar w:fldCharType="separate"/>
      </w:r>
      <w:r>
        <w:rPr>
          <w:noProof/>
        </w:rPr>
        <w:t>71</w:t>
      </w:r>
      <w:r>
        <w:rPr>
          <w:noProof/>
        </w:rPr>
        <w:fldChar w:fldCharType="end"/>
      </w:r>
    </w:p>
    <w:p w14:paraId="00A3C0E6" w14:textId="75B17C1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5.1.2.5.19</w:t>
      </w:r>
      <w:r>
        <w:rPr>
          <w:rFonts w:asciiTheme="minorHAnsi" w:eastAsiaTheme="minorEastAsia" w:hAnsiTheme="minorHAnsi" w:cstheme="minorBidi"/>
          <w:noProof/>
          <w:kern w:val="2"/>
          <w:sz w:val="22"/>
          <w:szCs w:val="22"/>
          <w:lang w:eastAsia="en-GB"/>
          <w14:ligatures w14:val="standardContextual"/>
        </w:rPr>
        <w:tab/>
      </w:r>
      <w:r>
        <w:rPr>
          <w:noProof/>
        </w:rPr>
        <w:t>TLTRI</w:t>
      </w:r>
      <w:r>
        <w:rPr>
          <w:noProof/>
        </w:rPr>
        <w:tab/>
      </w:r>
      <w:r>
        <w:rPr>
          <w:noProof/>
        </w:rPr>
        <w:fldChar w:fldCharType="begin" w:fldLock="1"/>
      </w:r>
      <w:r>
        <w:rPr>
          <w:noProof/>
        </w:rPr>
        <w:instrText xml:space="preserve"> PAGEREF _Toc171694128 \h </w:instrText>
      </w:r>
      <w:r>
        <w:rPr>
          <w:noProof/>
        </w:rPr>
      </w:r>
      <w:r>
        <w:rPr>
          <w:noProof/>
        </w:rPr>
        <w:fldChar w:fldCharType="separate"/>
      </w:r>
      <w:r>
        <w:rPr>
          <w:noProof/>
        </w:rPr>
        <w:t>71</w:t>
      </w:r>
      <w:r>
        <w:rPr>
          <w:noProof/>
        </w:rPr>
        <w:fldChar w:fldCharType="end"/>
      </w:r>
    </w:p>
    <w:p w14:paraId="252BDE72" w14:textId="3CE6681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5.1.2.5.20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_Toc171694129 \h </w:instrText>
      </w:r>
      <w:r>
        <w:rPr>
          <w:noProof/>
        </w:rPr>
      </w:r>
      <w:r>
        <w:rPr>
          <w:noProof/>
        </w:rPr>
        <w:fldChar w:fldCharType="separate"/>
      </w:r>
      <w:r>
        <w:rPr>
          <w:noProof/>
        </w:rPr>
        <w:t>71</w:t>
      </w:r>
      <w:r>
        <w:rPr>
          <w:noProof/>
        </w:rPr>
        <w:fldChar w:fldCharType="end"/>
      </w:r>
    </w:p>
    <w:p w14:paraId="1F0184CE" w14:textId="5E7EE00B"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_Toc171694130 \h </w:instrText>
      </w:r>
      <w:r>
        <w:rPr>
          <w:noProof/>
        </w:rPr>
      </w:r>
      <w:r>
        <w:rPr>
          <w:noProof/>
        </w:rPr>
        <w:fldChar w:fldCharType="separate"/>
      </w:r>
      <w:r>
        <w:rPr>
          <w:noProof/>
        </w:rPr>
        <w:t>72</w:t>
      </w:r>
      <w:r>
        <w:rPr>
          <w:noProof/>
        </w:rPr>
        <w:fldChar w:fldCharType="end"/>
      </w:r>
    </w:p>
    <w:p w14:paraId="1850A5AC" w14:textId="2F142A6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_Toc171694131 \h </w:instrText>
      </w:r>
      <w:r>
        <w:rPr>
          <w:noProof/>
        </w:rPr>
      </w:r>
      <w:r>
        <w:rPr>
          <w:noProof/>
        </w:rPr>
        <w:fldChar w:fldCharType="separate"/>
      </w:r>
      <w:r>
        <w:rPr>
          <w:noProof/>
        </w:rPr>
        <w:t>72</w:t>
      </w:r>
      <w:r>
        <w:rPr>
          <w:noProof/>
        </w:rPr>
        <w:fldChar w:fldCharType="end"/>
      </w:r>
    </w:p>
    <w:p w14:paraId="68F0769C" w14:textId="7A84FB07"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fldLock="1"/>
      </w:r>
      <w:r>
        <w:rPr>
          <w:noProof/>
        </w:rPr>
        <w:instrText xml:space="preserve"> PAGEREF _Toc171694132 \h </w:instrText>
      </w:r>
      <w:r>
        <w:rPr>
          <w:noProof/>
        </w:rPr>
      </w:r>
      <w:r>
        <w:rPr>
          <w:noProof/>
        </w:rPr>
        <w:fldChar w:fldCharType="separate"/>
      </w:r>
      <w:r>
        <w:rPr>
          <w:noProof/>
        </w:rPr>
        <w:t>72</w:t>
      </w:r>
      <w:r>
        <w:rPr>
          <w:noProof/>
        </w:rPr>
        <w:fldChar w:fldCharType="end"/>
      </w:r>
    </w:p>
    <w:p w14:paraId="6C032CED" w14:textId="46D6FEA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_Toc171694133 \h </w:instrText>
      </w:r>
      <w:r>
        <w:rPr>
          <w:noProof/>
        </w:rPr>
      </w:r>
      <w:r>
        <w:rPr>
          <w:noProof/>
        </w:rPr>
        <w:fldChar w:fldCharType="separate"/>
      </w:r>
      <w:r>
        <w:rPr>
          <w:noProof/>
        </w:rPr>
        <w:t>72</w:t>
      </w:r>
      <w:r>
        <w:rPr>
          <w:noProof/>
        </w:rPr>
        <w:fldChar w:fldCharType="end"/>
      </w:r>
    </w:p>
    <w:p w14:paraId="50DF77FB" w14:textId="677D631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fldLock="1"/>
      </w:r>
      <w:r>
        <w:rPr>
          <w:noProof/>
        </w:rPr>
        <w:instrText xml:space="preserve"> PAGEREF _Toc171694134 \h </w:instrText>
      </w:r>
      <w:r>
        <w:rPr>
          <w:noProof/>
        </w:rPr>
      </w:r>
      <w:r>
        <w:rPr>
          <w:noProof/>
        </w:rPr>
        <w:fldChar w:fldCharType="separate"/>
      </w:r>
      <w:r>
        <w:rPr>
          <w:noProof/>
        </w:rPr>
        <w:t>72</w:t>
      </w:r>
      <w:r>
        <w:rPr>
          <w:noProof/>
        </w:rPr>
        <w:fldChar w:fldCharType="end"/>
      </w:r>
    </w:p>
    <w:p w14:paraId="280ACA00" w14:textId="584C149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_Toc171694135 \h </w:instrText>
      </w:r>
      <w:r>
        <w:rPr>
          <w:noProof/>
        </w:rPr>
      </w:r>
      <w:r>
        <w:rPr>
          <w:noProof/>
        </w:rPr>
        <w:fldChar w:fldCharType="separate"/>
      </w:r>
      <w:r>
        <w:rPr>
          <w:noProof/>
        </w:rPr>
        <w:t>72</w:t>
      </w:r>
      <w:r>
        <w:rPr>
          <w:noProof/>
        </w:rPr>
        <w:fldChar w:fldCharType="end"/>
      </w:r>
    </w:p>
    <w:p w14:paraId="40F43878" w14:textId="68B4D50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5.1.3.1.2aA</w:t>
      </w:r>
      <w:r>
        <w:rPr>
          <w:rFonts w:asciiTheme="minorHAnsi" w:eastAsiaTheme="minorEastAsia"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fldLock="1"/>
      </w:r>
      <w:r>
        <w:rPr>
          <w:noProof/>
        </w:rPr>
        <w:instrText xml:space="preserve"> PAGEREF _Toc171694136 \h </w:instrText>
      </w:r>
      <w:r>
        <w:rPr>
          <w:noProof/>
        </w:rPr>
      </w:r>
      <w:r>
        <w:rPr>
          <w:noProof/>
        </w:rPr>
        <w:fldChar w:fldCharType="separate"/>
      </w:r>
      <w:r>
        <w:rPr>
          <w:noProof/>
        </w:rPr>
        <w:t>72</w:t>
      </w:r>
      <w:r>
        <w:rPr>
          <w:noProof/>
        </w:rPr>
        <w:fldChar w:fldCharType="end"/>
      </w:r>
    </w:p>
    <w:p w14:paraId="74271E98" w14:textId="0F21C1B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5.1.3.1.2A</w:t>
      </w:r>
      <w:r>
        <w:rPr>
          <w:rFonts w:asciiTheme="minorHAnsi" w:eastAsiaTheme="minorEastAsia"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_Toc171694137 \h </w:instrText>
      </w:r>
      <w:r>
        <w:rPr>
          <w:noProof/>
        </w:rPr>
      </w:r>
      <w:r>
        <w:rPr>
          <w:noProof/>
        </w:rPr>
        <w:fldChar w:fldCharType="separate"/>
      </w:r>
      <w:r>
        <w:rPr>
          <w:noProof/>
        </w:rPr>
        <w:t>72</w:t>
      </w:r>
      <w:r>
        <w:rPr>
          <w:noProof/>
        </w:rPr>
        <w:fldChar w:fldCharType="end"/>
      </w:r>
    </w:p>
    <w:p w14:paraId="1BCDA69B" w14:textId="6CF2316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_Toc171694138 \h </w:instrText>
      </w:r>
      <w:r>
        <w:rPr>
          <w:noProof/>
        </w:rPr>
      </w:r>
      <w:r>
        <w:rPr>
          <w:noProof/>
        </w:rPr>
        <w:fldChar w:fldCharType="separate"/>
      </w:r>
      <w:r>
        <w:rPr>
          <w:noProof/>
        </w:rPr>
        <w:t>72</w:t>
      </w:r>
      <w:r>
        <w:rPr>
          <w:noProof/>
        </w:rPr>
        <w:fldChar w:fldCharType="end"/>
      </w:r>
    </w:p>
    <w:p w14:paraId="3B7D45AD" w14:textId="4B8257C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5.1.3.1.3A</w:t>
      </w:r>
      <w:r>
        <w:rPr>
          <w:rFonts w:asciiTheme="minorHAnsi" w:eastAsiaTheme="minorEastAsia"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fldLock="1"/>
      </w:r>
      <w:r>
        <w:rPr>
          <w:noProof/>
        </w:rPr>
        <w:instrText xml:space="preserve"> PAGEREF _Toc171694139 \h </w:instrText>
      </w:r>
      <w:r>
        <w:rPr>
          <w:noProof/>
        </w:rPr>
      </w:r>
      <w:r>
        <w:rPr>
          <w:noProof/>
        </w:rPr>
        <w:fldChar w:fldCharType="separate"/>
      </w:r>
      <w:r>
        <w:rPr>
          <w:noProof/>
        </w:rPr>
        <w:t>73</w:t>
      </w:r>
      <w:r>
        <w:rPr>
          <w:noProof/>
        </w:rPr>
        <w:fldChar w:fldCharType="end"/>
      </w:r>
    </w:p>
    <w:p w14:paraId="4FE6CE9F" w14:textId="7517006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_Toc171694140 \h </w:instrText>
      </w:r>
      <w:r>
        <w:rPr>
          <w:noProof/>
        </w:rPr>
      </w:r>
      <w:r>
        <w:rPr>
          <w:noProof/>
        </w:rPr>
        <w:fldChar w:fldCharType="separate"/>
      </w:r>
      <w:r>
        <w:rPr>
          <w:noProof/>
        </w:rPr>
        <w:t>73</w:t>
      </w:r>
      <w:r>
        <w:rPr>
          <w:noProof/>
        </w:rPr>
        <w:fldChar w:fldCharType="end"/>
      </w:r>
    </w:p>
    <w:p w14:paraId="64917C42" w14:textId="3867C52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_Toc171694141 \h </w:instrText>
      </w:r>
      <w:r>
        <w:rPr>
          <w:noProof/>
        </w:rPr>
      </w:r>
      <w:r>
        <w:rPr>
          <w:noProof/>
        </w:rPr>
        <w:fldChar w:fldCharType="separate"/>
      </w:r>
      <w:r>
        <w:rPr>
          <w:noProof/>
        </w:rPr>
        <w:t>73</w:t>
      </w:r>
      <w:r>
        <w:rPr>
          <w:noProof/>
        </w:rPr>
        <w:fldChar w:fldCharType="end"/>
      </w:r>
    </w:p>
    <w:p w14:paraId="3C58C94B" w14:textId="6B75E3A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Servers </w:t>
      </w:r>
      <w:r w:rsidRPr="0018338C">
        <w:rPr>
          <w:caps/>
          <w:noProof/>
        </w:rPr>
        <w:t>i</w:t>
      </w:r>
      <w:r>
        <w:rPr>
          <w:noProof/>
        </w:rPr>
        <w:t>nvolved</w:t>
      </w:r>
      <w:r>
        <w:rPr>
          <w:noProof/>
        </w:rPr>
        <w:tab/>
      </w:r>
      <w:r>
        <w:rPr>
          <w:noProof/>
        </w:rPr>
        <w:fldChar w:fldCharType="begin" w:fldLock="1"/>
      </w:r>
      <w:r>
        <w:rPr>
          <w:noProof/>
        </w:rPr>
        <w:instrText xml:space="preserve"> PAGEREF _Toc171694142 \h </w:instrText>
      </w:r>
      <w:r>
        <w:rPr>
          <w:noProof/>
        </w:rPr>
      </w:r>
      <w:r>
        <w:rPr>
          <w:noProof/>
        </w:rPr>
        <w:fldChar w:fldCharType="separate"/>
      </w:r>
      <w:r>
        <w:rPr>
          <w:noProof/>
        </w:rPr>
        <w:t>73</w:t>
      </w:r>
      <w:r>
        <w:rPr>
          <w:noProof/>
        </w:rPr>
        <w:fldChar w:fldCharType="end"/>
      </w:r>
    </w:p>
    <w:p w14:paraId="352F0981" w14:textId="3024DCD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_Toc171694143 \h </w:instrText>
      </w:r>
      <w:r>
        <w:rPr>
          <w:noProof/>
        </w:rPr>
      </w:r>
      <w:r>
        <w:rPr>
          <w:noProof/>
        </w:rPr>
        <w:fldChar w:fldCharType="separate"/>
      </w:r>
      <w:r>
        <w:rPr>
          <w:noProof/>
        </w:rPr>
        <w:t>73</w:t>
      </w:r>
      <w:r>
        <w:rPr>
          <w:noProof/>
        </w:rPr>
        <w:fldChar w:fldCharType="end"/>
      </w:r>
    </w:p>
    <w:p w14:paraId="688C69BC" w14:textId="7162122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5.1.3.1.8</w:t>
      </w:r>
      <w:r>
        <w:rPr>
          <w:rFonts w:asciiTheme="minorHAnsi" w:eastAsiaTheme="minorEastAsia"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fldLock="1"/>
      </w:r>
      <w:r>
        <w:rPr>
          <w:noProof/>
        </w:rPr>
        <w:instrText xml:space="preserve"> PAGEREF _Toc171694144 \h </w:instrText>
      </w:r>
      <w:r>
        <w:rPr>
          <w:noProof/>
        </w:rPr>
      </w:r>
      <w:r>
        <w:rPr>
          <w:noProof/>
        </w:rPr>
        <w:fldChar w:fldCharType="separate"/>
      </w:r>
      <w:r>
        <w:rPr>
          <w:noProof/>
        </w:rPr>
        <w:t>73</w:t>
      </w:r>
      <w:r>
        <w:rPr>
          <w:noProof/>
        </w:rPr>
        <w:fldChar w:fldCharType="end"/>
      </w:r>
    </w:p>
    <w:p w14:paraId="6DC14343" w14:textId="4C47C1A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5.1.3.1.9</w:t>
      </w:r>
      <w:r>
        <w:rPr>
          <w:rFonts w:asciiTheme="minorHAnsi" w:eastAsiaTheme="minorEastAsia"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fldLock="1"/>
      </w:r>
      <w:r>
        <w:rPr>
          <w:noProof/>
        </w:rPr>
        <w:instrText xml:space="preserve"> PAGEREF _Toc171694145 \h </w:instrText>
      </w:r>
      <w:r>
        <w:rPr>
          <w:noProof/>
        </w:rPr>
      </w:r>
      <w:r>
        <w:rPr>
          <w:noProof/>
        </w:rPr>
        <w:fldChar w:fldCharType="separate"/>
      </w:r>
      <w:r>
        <w:rPr>
          <w:noProof/>
        </w:rPr>
        <w:t>73</w:t>
      </w:r>
      <w:r>
        <w:rPr>
          <w:noProof/>
        </w:rPr>
        <w:fldChar w:fldCharType="end"/>
      </w:r>
    </w:p>
    <w:p w14:paraId="2A3E45BF" w14:textId="7435F86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5.1.3.1.10</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_Toc171694146 \h </w:instrText>
      </w:r>
      <w:r>
        <w:rPr>
          <w:noProof/>
        </w:rPr>
      </w:r>
      <w:r>
        <w:rPr>
          <w:noProof/>
        </w:rPr>
        <w:fldChar w:fldCharType="separate"/>
      </w:r>
      <w:r>
        <w:rPr>
          <w:noProof/>
        </w:rPr>
        <w:t>73</w:t>
      </w:r>
      <w:r>
        <w:rPr>
          <w:noProof/>
        </w:rPr>
        <w:fldChar w:fldCharType="end"/>
      </w:r>
    </w:p>
    <w:p w14:paraId="32067326" w14:textId="7F6487B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5.1.3.1.11</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_Toc171694147 \h </w:instrText>
      </w:r>
      <w:r>
        <w:rPr>
          <w:noProof/>
        </w:rPr>
      </w:r>
      <w:r>
        <w:rPr>
          <w:noProof/>
        </w:rPr>
        <w:fldChar w:fldCharType="separate"/>
      </w:r>
      <w:r>
        <w:rPr>
          <w:noProof/>
        </w:rPr>
        <w:t>73</w:t>
      </w:r>
      <w:r>
        <w:rPr>
          <w:noProof/>
        </w:rPr>
        <w:fldChar w:fldCharType="end"/>
      </w:r>
    </w:p>
    <w:p w14:paraId="3C7C4C93" w14:textId="3B15D75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5.1.3.1.11A</w:t>
      </w:r>
      <w:r>
        <w:rPr>
          <w:rFonts w:asciiTheme="minorHAnsi" w:eastAsiaTheme="minorEastAsia"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_Toc171694148 \h </w:instrText>
      </w:r>
      <w:r>
        <w:rPr>
          <w:noProof/>
        </w:rPr>
      </w:r>
      <w:r>
        <w:rPr>
          <w:noProof/>
        </w:rPr>
        <w:fldChar w:fldCharType="separate"/>
      </w:r>
      <w:r>
        <w:rPr>
          <w:noProof/>
        </w:rPr>
        <w:t>73</w:t>
      </w:r>
      <w:r>
        <w:rPr>
          <w:noProof/>
        </w:rPr>
        <w:fldChar w:fldCharType="end"/>
      </w:r>
    </w:p>
    <w:p w14:paraId="07928018" w14:textId="661FD5E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5.1.3.1.12</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Content Disposition</w:t>
      </w:r>
      <w:r>
        <w:rPr>
          <w:noProof/>
        </w:rPr>
        <w:tab/>
      </w:r>
      <w:r>
        <w:rPr>
          <w:noProof/>
        </w:rPr>
        <w:fldChar w:fldCharType="begin" w:fldLock="1"/>
      </w:r>
      <w:r>
        <w:rPr>
          <w:noProof/>
        </w:rPr>
        <w:instrText xml:space="preserve"> PAGEREF _Toc171694149 \h </w:instrText>
      </w:r>
      <w:r>
        <w:rPr>
          <w:noProof/>
        </w:rPr>
      </w:r>
      <w:r>
        <w:rPr>
          <w:noProof/>
        </w:rPr>
        <w:fldChar w:fldCharType="separate"/>
      </w:r>
      <w:r>
        <w:rPr>
          <w:noProof/>
        </w:rPr>
        <w:t>74</w:t>
      </w:r>
      <w:r>
        <w:rPr>
          <w:noProof/>
        </w:rPr>
        <w:fldChar w:fldCharType="end"/>
      </w:r>
    </w:p>
    <w:p w14:paraId="1A48C049" w14:textId="4C09A71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5.1.3.1.13</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Content Length</w:t>
      </w:r>
      <w:r>
        <w:rPr>
          <w:noProof/>
        </w:rPr>
        <w:tab/>
      </w:r>
      <w:r>
        <w:rPr>
          <w:noProof/>
        </w:rPr>
        <w:fldChar w:fldCharType="begin" w:fldLock="1"/>
      </w:r>
      <w:r>
        <w:rPr>
          <w:noProof/>
        </w:rPr>
        <w:instrText xml:space="preserve"> PAGEREF _Toc171694150 \h </w:instrText>
      </w:r>
      <w:r>
        <w:rPr>
          <w:noProof/>
        </w:rPr>
      </w:r>
      <w:r>
        <w:rPr>
          <w:noProof/>
        </w:rPr>
        <w:fldChar w:fldCharType="separate"/>
      </w:r>
      <w:r>
        <w:rPr>
          <w:noProof/>
        </w:rPr>
        <w:t>74</w:t>
      </w:r>
      <w:r>
        <w:rPr>
          <w:noProof/>
        </w:rPr>
        <w:fldChar w:fldCharType="end"/>
      </w:r>
    </w:p>
    <w:p w14:paraId="74056065" w14:textId="0F34E70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5.1.3.1.14</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Content Type</w:t>
      </w:r>
      <w:r>
        <w:rPr>
          <w:noProof/>
        </w:rPr>
        <w:tab/>
      </w:r>
      <w:r>
        <w:rPr>
          <w:noProof/>
        </w:rPr>
        <w:fldChar w:fldCharType="begin" w:fldLock="1"/>
      </w:r>
      <w:r>
        <w:rPr>
          <w:noProof/>
        </w:rPr>
        <w:instrText xml:space="preserve"> PAGEREF _Toc171694151 \h </w:instrText>
      </w:r>
      <w:r>
        <w:rPr>
          <w:noProof/>
        </w:rPr>
      </w:r>
      <w:r>
        <w:rPr>
          <w:noProof/>
        </w:rPr>
        <w:fldChar w:fldCharType="separate"/>
      </w:r>
      <w:r>
        <w:rPr>
          <w:noProof/>
        </w:rPr>
        <w:t>74</w:t>
      </w:r>
      <w:r>
        <w:rPr>
          <w:noProof/>
        </w:rPr>
        <w:fldChar w:fldCharType="end"/>
      </w:r>
    </w:p>
    <w:p w14:paraId="0D500585" w14:textId="7A6E697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5.1.3.1.15</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Event</w:t>
      </w:r>
      <w:r>
        <w:rPr>
          <w:noProof/>
        </w:rPr>
        <w:tab/>
      </w:r>
      <w:r>
        <w:rPr>
          <w:noProof/>
        </w:rPr>
        <w:fldChar w:fldCharType="begin" w:fldLock="1"/>
      </w:r>
      <w:r>
        <w:rPr>
          <w:noProof/>
        </w:rPr>
        <w:instrText xml:space="preserve"> PAGEREF _Toc171694152 \h </w:instrText>
      </w:r>
      <w:r>
        <w:rPr>
          <w:noProof/>
        </w:rPr>
      </w:r>
      <w:r>
        <w:rPr>
          <w:noProof/>
        </w:rPr>
        <w:fldChar w:fldCharType="separate"/>
      </w:r>
      <w:r>
        <w:rPr>
          <w:noProof/>
        </w:rPr>
        <w:t>74</w:t>
      </w:r>
      <w:r>
        <w:rPr>
          <w:noProof/>
        </w:rPr>
        <w:fldChar w:fldCharType="end"/>
      </w:r>
    </w:p>
    <w:p w14:paraId="51F0787C" w14:textId="3B4EC22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5.1.3.1.16</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Expires</w:t>
      </w:r>
      <w:r>
        <w:rPr>
          <w:noProof/>
        </w:rPr>
        <w:tab/>
      </w:r>
      <w:r>
        <w:rPr>
          <w:noProof/>
        </w:rPr>
        <w:fldChar w:fldCharType="begin" w:fldLock="1"/>
      </w:r>
      <w:r>
        <w:rPr>
          <w:noProof/>
        </w:rPr>
        <w:instrText xml:space="preserve"> PAGEREF _Toc171694153 \h </w:instrText>
      </w:r>
      <w:r>
        <w:rPr>
          <w:noProof/>
        </w:rPr>
      </w:r>
      <w:r>
        <w:rPr>
          <w:noProof/>
        </w:rPr>
        <w:fldChar w:fldCharType="separate"/>
      </w:r>
      <w:r>
        <w:rPr>
          <w:noProof/>
        </w:rPr>
        <w:t>74</w:t>
      </w:r>
      <w:r>
        <w:rPr>
          <w:noProof/>
        </w:rPr>
        <w:fldChar w:fldCharType="end"/>
      </w:r>
    </w:p>
    <w:p w14:paraId="114B1D98" w14:textId="608A7E5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5.1.3.1.16aA</w:t>
      </w:r>
      <w:r>
        <w:rPr>
          <w:rFonts w:asciiTheme="minorHAnsi" w:eastAsiaTheme="minorEastAsia"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fldLock="1"/>
      </w:r>
      <w:r>
        <w:rPr>
          <w:noProof/>
        </w:rPr>
        <w:instrText xml:space="preserve"> PAGEREF _Toc171694154 \h </w:instrText>
      </w:r>
      <w:r>
        <w:rPr>
          <w:noProof/>
        </w:rPr>
      </w:r>
      <w:r>
        <w:rPr>
          <w:noProof/>
        </w:rPr>
        <w:fldChar w:fldCharType="separate"/>
      </w:r>
      <w:r>
        <w:rPr>
          <w:noProof/>
        </w:rPr>
        <w:t>74</w:t>
      </w:r>
      <w:r>
        <w:rPr>
          <w:noProof/>
        </w:rPr>
        <w:fldChar w:fldCharType="end"/>
      </w:r>
    </w:p>
    <w:p w14:paraId="09BAFCF4" w14:textId="6686AE0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5.1.3.1.16A</w:t>
      </w:r>
      <w:r>
        <w:rPr>
          <w:rFonts w:asciiTheme="minorHAnsi" w:eastAsiaTheme="minorEastAsia" w:hAnsiTheme="minorHAnsi" w:cstheme="minorBidi"/>
          <w:noProof/>
          <w:kern w:val="2"/>
          <w:sz w:val="22"/>
          <w:szCs w:val="22"/>
          <w:lang w:eastAsia="en-GB"/>
          <w14:ligatures w14:val="standardContextual"/>
        </w:rPr>
        <w:tab/>
      </w:r>
      <w:r w:rsidRPr="0018338C">
        <w:rPr>
          <w:noProof/>
          <w:snapToGrid w:val="0"/>
        </w:rPr>
        <w:t>From Address</w:t>
      </w:r>
      <w:r>
        <w:rPr>
          <w:noProof/>
        </w:rPr>
        <w:tab/>
      </w:r>
      <w:r>
        <w:rPr>
          <w:noProof/>
        </w:rPr>
        <w:fldChar w:fldCharType="begin" w:fldLock="1"/>
      </w:r>
      <w:r>
        <w:rPr>
          <w:noProof/>
        </w:rPr>
        <w:instrText xml:space="preserve"> PAGEREF _Toc171694155 \h </w:instrText>
      </w:r>
      <w:r>
        <w:rPr>
          <w:noProof/>
        </w:rPr>
      </w:r>
      <w:r>
        <w:rPr>
          <w:noProof/>
        </w:rPr>
        <w:fldChar w:fldCharType="separate"/>
      </w:r>
      <w:r>
        <w:rPr>
          <w:noProof/>
        </w:rPr>
        <w:t>74</w:t>
      </w:r>
      <w:r>
        <w:rPr>
          <w:noProof/>
        </w:rPr>
        <w:fldChar w:fldCharType="end"/>
      </w:r>
    </w:p>
    <w:p w14:paraId="6586E0F9" w14:textId="790DB39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5.1.3.1.17</w:t>
      </w:r>
      <w:r>
        <w:rPr>
          <w:rFonts w:asciiTheme="minorHAnsi" w:eastAsiaTheme="minorEastAsia" w:hAnsiTheme="minorHAnsi" w:cstheme="minorBidi"/>
          <w:noProof/>
          <w:kern w:val="2"/>
          <w:sz w:val="22"/>
          <w:szCs w:val="22"/>
          <w:lang w:eastAsia="en-GB"/>
          <w14:ligatures w14:val="standardContextual"/>
        </w:rPr>
        <w:tab/>
      </w:r>
      <w:r>
        <w:rPr>
          <w:noProof/>
        </w:rPr>
        <w:t>GGSN Address</w:t>
      </w:r>
      <w:r>
        <w:rPr>
          <w:noProof/>
        </w:rPr>
        <w:tab/>
      </w:r>
      <w:r>
        <w:rPr>
          <w:noProof/>
        </w:rPr>
        <w:fldChar w:fldCharType="begin" w:fldLock="1"/>
      </w:r>
      <w:r>
        <w:rPr>
          <w:noProof/>
        </w:rPr>
        <w:instrText xml:space="preserve"> PAGEREF _Toc171694156 \h </w:instrText>
      </w:r>
      <w:r>
        <w:rPr>
          <w:noProof/>
        </w:rPr>
      </w:r>
      <w:r>
        <w:rPr>
          <w:noProof/>
        </w:rPr>
        <w:fldChar w:fldCharType="separate"/>
      </w:r>
      <w:r>
        <w:rPr>
          <w:noProof/>
        </w:rPr>
        <w:t>74</w:t>
      </w:r>
      <w:r>
        <w:rPr>
          <w:noProof/>
        </w:rPr>
        <w:fldChar w:fldCharType="end"/>
      </w:r>
    </w:p>
    <w:p w14:paraId="0271A37A" w14:textId="394558B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5.1.3.1.18</w:t>
      </w:r>
      <w:r>
        <w:rPr>
          <w:rFonts w:asciiTheme="minorHAnsi" w:eastAsiaTheme="minorEastAsia"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fldLock="1"/>
      </w:r>
      <w:r>
        <w:rPr>
          <w:noProof/>
        </w:rPr>
        <w:instrText xml:space="preserve"> PAGEREF _Toc171694157 \h </w:instrText>
      </w:r>
      <w:r>
        <w:rPr>
          <w:noProof/>
        </w:rPr>
      </w:r>
      <w:r>
        <w:rPr>
          <w:noProof/>
        </w:rPr>
        <w:fldChar w:fldCharType="separate"/>
      </w:r>
      <w:r>
        <w:rPr>
          <w:noProof/>
        </w:rPr>
        <w:t>74</w:t>
      </w:r>
      <w:r>
        <w:rPr>
          <w:noProof/>
        </w:rPr>
        <w:fldChar w:fldCharType="end"/>
      </w:r>
    </w:p>
    <w:p w14:paraId="5C992BD4" w14:textId="1BBC525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5.1.3.1.18A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_Toc171694158 \h </w:instrText>
      </w:r>
      <w:r>
        <w:rPr>
          <w:noProof/>
        </w:rPr>
      </w:r>
      <w:r>
        <w:rPr>
          <w:noProof/>
        </w:rPr>
        <w:fldChar w:fldCharType="separate"/>
      </w:r>
      <w:r>
        <w:rPr>
          <w:noProof/>
        </w:rPr>
        <w:t>74</w:t>
      </w:r>
      <w:r>
        <w:rPr>
          <w:noProof/>
        </w:rPr>
        <w:fldChar w:fldCharType="end"/>
      </w:r>
    </w:p>
    <w:p w14:paraId="7B3339CF" w14:textId="355F223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5.1.3.1.19</w:t>
      </w:r>
      <w:r>
        <w:rPr>
          <w:rFonts w:asciiTheme="minorHAnsi" w:eastAsiaTheme="minorEastAsia"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_Toc171694159 \h </w:instrText>
      </w:r>
      <w:r>
        <w:rPr>
          <w:noProof/>
        </w:rPr>
      </w:r>
      <w:r>
        <w:rPr>
          <w:noProof/>
        </w:rPr>
        <w:fldChar w:fldCharType="separate"/>
      </w:r>
      <w:r>
        <w:rPr>
          <w:noProof/>
        </w:rPr>
        <w:t>74</w:t>
      </w:r>
      <w:r>
        <w:rPr>
          <w:noProof/>
        </w:rPr>
        <w:fldChar w:fldCharType="end"/>
      </w:r>
    </w:p>
    <w:p w14:paraId="773DAA37" w14:textId="72447F8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5.1.3.1.20</w:t>
      </w:r>
      <w:r>
        <w:rPr>
          <w:rFonts w:asciiTheme="minorHAnsi" w:eastAsiaTheme="minorEastAsia"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_Toc171694160 \h </w:instrText>
      </w:r>
      <w:r>
        <w:rPr>
          <w:noProof/>
        </w:rPr>
      </w:r>
      <w:r>
        <w:rPr>
          <w:noProof/>
        </w:rPr>
        <w:fldChar w:fldCharType="separate"/>
      </w:r>
      <w:r>
        <w:rPr>
          <w:noProof/>
        </w:rPr>
        <w:t>75</w:t>
      </w:r>
      <w:r>
        <w:rPr>
          <w:noProof/>
        </w:rPr>
        <w:fldChar w:fldCharType="end"/>
      </w:r>
    </w:p>
    <w:p w14:paraId="13B7EF1A" w14:textId="6A19F75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5.1.3.1.20A</w:t>
      </w:r>
      <w:r>
        <w:rPr>
          <w:rFonts w:asciiTheme="minorHAnsi" w:eastAsiaTheme="minorEastAsia"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_Toc171694161 \h </w:instrText>
      </w:r>
      <w:r>
        <w:rPr>
          <w:noProof/>
        </w:rPr>
      </w:r>
      <w:r>
        <w:rPr>
          <w:noProof/>
        </w:rPr>
        <w:fldChar w:fldCharType="separate"/>
      </w:r>
      <w:r>
        <w:rPr>
          <w:noProof/>
        </w:rPr>
        <w:t>75</w:t>
      </w:r>
      <w:r>
        <w:rPr>
          <w:noProof/>
        </w:rPr>
        <w:fldChar w:fldCharType="end"/>
      </w:r>
    </w:p>
    <w:p w14:paraId="125C7A4F" w14:textId="45E929C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5.1.3.1.20B</w:t>
      </w:r>
      <w:r>
        <w:rPr>
          <w:rFonts w:asciiTheme="minorHAnsi" w:eastAsiaTheme="minorEastAsia"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_Toc171694162 \h </w:instrText>
      </w:r>
      <w:r>
        <w:rPr>
          <w:noProof/>
        </w:rPr>
      </w:r>
      <w:r>
        <w:rPr>
          <w:noProof/>
        </w:rPr>
        <w:fldChar w:fldCharType="separate"/>
      </w:r>
      <w:r>
        <w:rPr>
          <w:noProof/>
        </w:rPr>
        <w:t>75</w:t>
      </w:r>
      <w:r>
        <w:rPr>
          <w:noProof/>
        </w:rPr>
        <w:fldChar w:fldCharType="end"/>
      </w:r>
    </w:p>
    <w:p w14:paraId="00CCF594" w14:textId="33B89C7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w:t>
      </w:r>
      <w:r>
        <w:rPr>
          <w:rFonts w:asciiTheme="minorHAnsi" w:eastAsiaTheme="minorEastAsia"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_Toc171694163 \h </w:instrText>
      </w:r>
      <w:r>
        <w:rPr>
          <w:noProof/>
        </w:rPr>
      </w:r>
      <w:r>
        <w:rPr>
          <w:noProof/>
        </w:rPr>
        <w:fldChar w:fldCharType="separate"/>
      </w:r>
      <w:r>
        <w:rPr>
          <w:noProof/>
        </w:rPr>
        <w:t>75</w:t>
      </w:r>
      <w:r>
        <w:rPr>
          <w:noProof/>
        </w:rPr>
        <w:fldChar w:fldCharType="end"/>
      </w:r>
    </w:p>
    <w:p w14:paraId="51F5F02D" w14:textId="33F7E05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5.1.3.1.21A</w:t>
      </w:r>
      <w:r>
        <w:rPr>
          <w:rFonts w:asciiTheme="minorHAnsi" w:eastAsiaTheme="minorEastAsia"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_Toc171694164 \h </w:instrText>
      </w:r>
      <w:r>
        <w:rPr>
          <w:noProof/>
        </w:rPr>
      </w:r>
      <w:r>
        <w:rPr>
          <w:noProof/>
        </w:rPr>
        <w:fldChar w:fldCharType="separate"/>
      </w:r>
      <w:r>
        <w:rPr>
          <w:noProof/>
        </w:rPr>
        <w:t>75</w:t>
      </w:r>
      <w:r>
        <w:rPr>
          <w:noProof/>
        </w:rPr>
        <w:fldChar w:fldCharType="end"/>
      </w:r>
    </w:p>
    <w:p w14:paraId="630BDE24" w14:textId="348DB01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5.1.3.1.21Aa</w:t>
      </w:r>
      <w:r>
        <w:rPr>
          <w:rFonts w:asciiTheme="minorHAnsi" w:eastAsiaTheme="minorEastAsia" w:hAnsiTheme="minorHAnsi" w:cstheme="minorBidi"/>
          <w:noProof/>
          <w:kern w:val="2"/>
          <w:sz w:val="22"/>
          <w:szCs w:val="22"/>
          <w:lang w:eastAsia="en-GB"/>
          <w14:ligatures w14:val="standardContextual"/>
        </w:rPr>
        <w:tab/>
      </w:r>
      <w:r>
        <w:rPr>
          <w:noProof/>
        </w:rPr>
        <w:t>Instance Id</w:t>
      </w:r>
      <w:r>
        <w:rPr>
          <w:noProof/>
        </w:rPr>
        <w:tab/>
      </w:r>
      <w:r>
        <w:rPr>
          <w:noProof/>
        </w:rPr>
        <w:fldChar w:fldCharType="begin" w:fldLock="1"/>
      </w:r>
      <w:r>
        <w:rPr>
          <w:noProof/>
        </w:rPr>
        <w:instrText xml:space="preserve"> PAGEREF _Toc171694165 \h </w:instrText>
      </w:r>
      <w:r>
        <w:rPr>
          <w:noProof/>
        </w:rPr>
      </w:r>
      <w:r>
        <w:rPr>
          <w:noProof/>
        </w:rPr>
        <w:fldChar w:fldCharType="separate"/>
      </w:r>
      <w:r>
        <w:rPr>
          <w:noProof/>
        </w:rPr>
        <w:t>75</w:t>
      </w:r>
      <w:r>
        <w:rPr>
          <w:noProof/>
        </w:rPr>
        <w:fldChar w:fldCharType="end"/>
      </w:r>
    </w:p>
    <w:p w14:paraId="5955F0AE" w14:textId="53D44CF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5.1.3.1.21Aaa</w:t>
      </w:r>
      <w:r>
        <w:rPr>
          <w:rFonts w:asciiTheme="minorHAnsi" w:eastAsiaTheme="minorEastAsia"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fldLock="1"/>
      </w:r>
      <w:r>
        <w:rPr>
          <w:noProof/>
        </w:rPr>
        <w:instrText xml:space="preserve"> PAGEREF _Toc171694166 \h </w:instrText>
      </w:r>
      <w:r>
        <w:rPr>
          <w:noProof/>
        </w:rPr>
      </w:r>
      <w:r>
        <w:rPr>
          <w:noProof/>
        </w:rPr>
        <w:fldChar w:fldCharType="separate"/>
      </w:r>
      <w:r>
        <w:rPr>
          <w:noProof/>
        </w:rPr>
        <w:t>75</w:t>
      </w:r>
      <w:r>
        <w:rPr>
          <w:noProof/>
        </w:rPr>
        <w:fldChar w:fldCharType="end"/>
      </w:r>
    </w:p>
    <w:p w14:paraId="50FF28BD" w14:textId="64F7C30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5.1.3.1.21B</w:t>
      </w:r>
      <w:r>
        <w:rPr>
          <w:rFonts w:asciiTheme="minorHAnsi" w:eastAsiaTheme="minorEastAsia"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_Toc171694167 \h </w:instrText>
      </w:r>
      <w:r>
        <w:rPr>
          <w:noProof/>
        </w:rPr>
      </w:r>
      <w:r>
        <w:rPr>
          <w:noProof/>
        </w:rPr>
        <w:fldChar w:fldCharType="separate"/>
      </w:r>
      <w:r>
        <w:rPr>
          <w:noProof/>
        </w:rPr>
        <w:t>75</w:t>
      </w:r>
      <w:r>
        <w:rPr>
          <w:noProof/>
        </w:rPr>
        <w:fldChar w:fldCharType="end"/>
      </w:r>
    </w:p>
    <w:p w14:paraId="67CAB938" w14:textId="72822E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5.1.3.1.21C</w:t>
      </w:r>
      <w:r>
        <w:rPr>
          <w:rFonts w:asciiTheme="minorHAnsi" w:eastAsiaTheme="minorEastAsia" w:hAnsiTheme="minorHAnsi" w:cstheme="minorBidi"/>
          <w:noProof/>
          <w:kern w:val="2"/>
          <w:sz w:val="22"/>
          <w:szCs w:val="22"/>
          <w:lang w:eastAsia="en-GB"/>
          <w14:ligatures w14:val="standardContextual"/>
        </w:rPr>
        <w:tab/>
      </w:r>
      <w:r>
        <w:rPr>
          <w:noProof/>
        </w:rPr>
        <w:t>ISUP Cause</w:t>
      </w:r>
      <w:r>
        <w:rPr>
          <w:noProof/>
        </w:rPr>
        <w:tab/>
      </w:r>
      <w:r>
        <w:rPr>
          <w:noProof/>
        </w:rPr>
        <w:fldChar w:fldCharType="begin" w:fldLock="1"/>
      </w:r>
      <w:r>
        <w:rPr>
          <w:noProof/>
        </w:rPr>
        <w:instrText xml:space="preserve"> PAGEREF _Toc171694168 \h </w:instrText>
      </w:r>
      <w:r>
        <w:rPr>
          <w:noProof/>
        </w:rPr>
      </w:r>
      <w:r>
        <w:rPr>
          <w:noProof/>
        </w:rPr>
        <w:fldChar w:fldCharType="separate"/>
      </w:r>
      <w:r>
        <w:rPr>
          <w:noProof/>
        </w:rPr>
        <w:t>76</w:t>
      </w:r>
      <w:r>
        <w:rPr>
          <w:noProof/>
        </w:rPr>
        <w:fldChar w:fldCharType="end"/>
      </w:r>
    </w:p>
    <w:p w14:paraId="67307C06" w14:textId="1EB8561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5.1.3.1.21Ca</w:t>
      </w:r>
      <w:r>
        <w:rPr>
          <w:rFonts w:asciiTheme="minorHAnsi" w:eastAsiaTheme="minorEastAsia"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_Toc171694169 \h </w:instrText>
      </w:r>
      <w:r>
        <w:rPr>
          <w:noProof/>
        </w:rPr>
      </w:r>
      <w:r>
        <w:rPr>
          <w:noProof/>
        </w:rPr>
        <w:fldChar w:fldCharType="separate"/>
      </w:r>
      <w:r>
        <w:rPr>
          <w:noProof/>
        </w:rPr>
        <w:t>76</w:t>
      </w:r>
      <w:r>
        <w:rPr>
          <w:noProof/>
        </w:rPr>
        <w:fldChar w:fldCharType="end"/>
      </w:r>
    </w:p>
    <w:p w14:paraId="4A12D47C" w14:textId="24A79A3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5.1.3.1.21D</w:t>
      </w:r>
      <w:r>
        <w:rPr>
          <w:rFonts w:asciiTheme="minorHAnsi" w:eastAsiaTheme="minorEastAsia"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_Toc171694170 \h </w:instrText>
      </w:r>
      <w:r>
        <w:rPr>
          <w:noProof/>
        </w:rPr>
      </w:r>
      <w:r>
        <w:rPr>
          <w:noProof/>
        </w:rPr>
        <w:fldChar w:fldCharType="separate"/>
      </w:r>
      <w:r>
        <w:rPr>
          <w:noProof/>
        </w:rPr>
        <w:t>76</w:t>
      </w:r>
      <w:r>
        <w:rPr>
          <w:noProof/>
        </w:rPr>
        <w:fldChar w:fldCharType="end"/>
      </w:r>
    </w:p>
    <w:p w14:paraId="4F6E7EE0" w14:textId="0969715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5.1.3.1.22</w:t>
      </w:r>
      <w:r>
        <w:rPr>
          <w:rFonts w:asciiTheme="minorHAnsi" w:eastAsiaTheme="minorEastAsia"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fldLock="1"/>
      </w:r>
      <w:r>
        <w:rPr>
          <w:noProof/>
        </w:rPr>
        <w:instrText xml:space="preserve"> PAGEREF _Toc171694171 \h </w:instrText>
      </w:r>
      <w:r>
        <w:rPr>
          <w:noProof/>
        </w:rPr>
      </w:r>
      <w:r>
        <w:rPr>
          <w:noProof/>
        </w:rPr>
        <w:fldChar w:fldCharType="separate"/>
      </w:r>
      <w:r>
        <w:rPr>
          <w:noProof/>
        </w:rPr>
        <w:t>76</w:t>
      </w:r>
      <w:r>
        <w:rPr>
          <w:noProof/>
        </w:rPr>
        <w:fldChar w:fldCharType="end"/>
      </w:r>
    </w:p>
    <w:p w14:paraId="5D062B71" w14:textId="5D16D27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5.1.3.1.23</w:t>
      </w:r>
      <w:r>
        <w:rPr>
          <w:rFonts w:asciiTheme="minorHAnsi" w:eastAsiaTheme="minorEastAsia"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_Toc171694172 \h </w:instrText>
      </w:r>
      <w:r>
        <w:rPr>
          <w:noProof/>
        </w:rPr>
      </w:r>
      <w:r>
        <w:rPr>
          <w:noProof/>
        </w:rPr>
        <w:fldChar w:fldCharType="separate"/>
      </w:r>
      <w:r>
        <w:rPr>
          <w:noProof/>
        </w:rPr>
        <w:t>76</w:t>
      </w:r>
      <w:r>
        <w:rPr>
          <w:noProof/>
        </w:rPr>
        <w:fldChar w:fldCharType="end"/>
      </w:r>
    </w:p>
    <w:p w14:paraId="50BD869C" w14:textId="4249BBA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5.1.3.1.23A</w:t>
      </w:r>
      <w:r>
        <w:rPr>
          <w:rFonts w:asciiTheme="minorHAnsi" w:eastAsiaTheme="minorEastAsia"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_Toc171694173 \h </w:instrText>
      </w:r>
      <w:r>
        <w:rPr>
          <w:noProof/>
        </w:rPr>
      </w:r>
      <w:r>
        <w:rPr>
          <w:noProof/>
        </w:rPr>
        <w:fldChar w:fldCharType="separate"/>
      </w:r>
      <w:r>
        <w:rPr>
          <w:noProof/>
        </w:rPr>
        <w:t>76</w:t>
      </w:r>
      <w:r>
        <w:rPr>
          <w:noProof/>
        </w:rPr>
        <w:fldChar w:fldCharType="end"/>
      </w:r>
    </w:p>
    <w:p w14:paraId="11E1F27B" w14:textId="739273C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5.1.3.1.24</w:t>
      </w:r>
      <w:r>
        <w:rPr>
          <w:rFonts w:asciiTheme="minorHAnsi" w:eastAsiaTheme="minorEastAsia"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_Toc171694174 \h </w:instrText>
      </w:r>
      <w:r>
        <w:rPr>
          <w:noProof/>
        </w:rPr>
      </w:r>
      <w:r>
        <w:rPr>
          <w:noProof/>
        </w:rPr>
        <w:fldChar w:fldCharType="separate"/>
      </w:r>
      <w:r>
        <w:rPr>
          <w:noProof/>
        </w:rPr>
        <w:t>77</w:t>
      </w:r>
      <w:r>
        <w:rPr>
          <w:noProof/>
        </w:rPr>
        <w:fldChar w:fldCharType="end"/>
      </w:r>
    </w:p>
    <w:p w14:paraId="24200A10" w14:textId="1D50FA5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5.1.3.1.25</w:t>
      </w:r>
      <w:r>
        <w:rPr>
          <w:rFonts w:asciiTheme="minorHAnsi" w:eastAsiaTheme="minorEastAsia"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_Toc171694175 \h </w:instrText>
      </w:r>
      <w:r>
        <w:rPr>
          <w:noProof/>
        </w:rPr>
      </w:r>
      <w:r>
        <w:rPr>
          <w:noProof/>
        </w:rPr>
        <w:fldChar w:fldCharType="separate"/>
      </w:r>
      <w:r>
        <w:rPr>
          <w:noProof/>
        </w:rPr>
        <w:t>77</w:t>
      </w:r>
      <w:r>
        <w:rPr>
          <w:noProof/>
        </w:rPr>
        <w:fldChar w:fldCharType="end"/>
      </w:r>
    </w:p>
    <w:p w14:paraId="7C2ED62F" w14:textId="20EEB97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5.1.3.1.26</w:t>
      </w:r>
      <w:r>
        <w:rPr>
          <w:rFonts w:asciiTheme="minorHAnsi" w:eastAsiaTheme="minorEastAsia"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_Toc171694176 \h </w:instrText>
      </w:r>
      <w:r>
        <w:rPr>
          <w:noProof/>
        </w:rPr>
      </w:r>
      <w:r>
        <w:rPr>
          <w:noProof/>
        </w:rPr>
        <w:fldChar w:fldCharType="separate"/>
      </w:r>
      <w:r>
        <w:rPr>
          <w:noProof/>
        </w:rPr>
        <w:t>77</w:t>
      </w:r>
      <w:r>
        <w:rPr>
          <w:noProof/>
        </w:rPr>
        <w:fldChar w:fldCharType="end"/>
      </w:r>
    </w:p>
    <w:p w14:paraId="2BDBC921" w14:textId="1BCE207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5.1.3.1.27</w:t>
      </w:r>
      <w:r>
        <w:rPr>
          <w:rFonts w:asciiTheme="minorHAnsi" w:eastAsiaTheme="minorEastAsia"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fldLock="1"/>
      </w:r>
      <w:r>
        <w:rPr>
          <w:noProof/>
        </w:rPr>
        <w:instrText xml:space="preserve"> PAGEREF _Toc171694177 \h </w:instrText>
      </w:r>
      <w:r>
        <w:rPr>
          <w:noProof/>
        </w:rPr>
      </w:r>
      <w:r>
        <w:rPr>
          <w:noProof/>
        </w:rPr>
        <w:fldChar w:fldCharType="separate"/>
      </w:r>
      <w:r>
        <w:rPr>
          <w:noProof/>
        </w:rPr>
        <w:t>77</w:t>
      </w:r>
      <w:r>
        <w:rPr>
          <w:noProof/>
        </w:rPr>
        <w:fldChar w:fldCharType="end"/>
      </w:r>
    </w:p>
    <w:p w14:paraId="29BFBACD" w14:textId="407522D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5.1.3.1.27A</w:t>
      </w:r>
      <w:r>
        <w:rPr>
          <w:rFonts w:asciiTheme="minorHAnsi" w:eastAsiaTheme="minorEastAsia"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_Toc171694178 \h </w:instrText>
      </w:r>
      <w:r>
        <w:rPr>
          <w:noProof/>
        </w:rPr>
      </w:r>
      <w:r>
        <w:rPr>
          <w:noProof/>
        </w:rPr>
        <w:fldChar w:fldCharType="separate"/>
      </w:r>
      <w:r>
        <w:rPr>
          <w:noProof/>
        </w:rPr>
        <w:t>77</w:t>
      </w:r>
      <w:r>
        <w:rPr>
          <w:noProof/>
        </w:rPr>
        <w:fldChar w:fldCharType="end"/>
      </w:r>
    </w:p>
    <w:p w14:paraId="3B6E0CB6" w14:textId="7386091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5.1.3.1.28</w:t>
      </w:r>
      <w:r>
        <w:rPr>
          <w:rFonts w:asciiTheme="minorHAnsi" w:eastAsiaTheme="minorEastAsia"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_Toc171694179 \h </w:instrText>
      </w:r>
      <w:r>
        <w:rPr>
          <w:noProof/>
        </w:rPr>
      </w:r>
      <w:r>
        <w:rPr>
          <w:noProof/>
        </w:rPr>
        <w:fldChar w:fldCharType="separate"/>
      </w:r>
      <w:r>
        <w:rPr>
          <w:noProof/>
        </w:rPr>
        <w:t>78</w:t>
      </w:r>
      <w:r>
        <w:rPr>
          <w:noProof/>
        </w:rPr>
        <w:fldChar w:fldCharType="end"/>
      </w:r>
    </w:p>
    <w:p w14:paraId="07EA6B7A" w14:textId="3AB4529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5.1.3.1.28A</w:t>
      </w:r>
      <w:r>
        <w:rPr>
          <w:rFonts w:asciiTheme="minorHAnsi" w:eastAsiaTheme="minorEastAsia"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fldLock="1"/>
      </w:r>
      <w:r>
        <w:rPr>
          <w:noProof/>
        </w:rPr>
        <w:instrText xml:space="preserve"> PAGEREF _Toc171694180 \h </w:instrText>
      </w:r>
      <w:r>
        <w:rPr>
          <w:noProof/>
        </w:rPr>
      </w:r>
      <w:r>
        <w:rPr>
          <w:noProof/>
        </w:rPr>
        <w:fldChar w:fldCharType="separate"/>
      </w:r>
      <w:r>
        <w:rPr>
          <w:noProof/>
        </w:rPr>
        <w:t>78</w:t>
      </w:r>
      <w:r>
        <w:rPr>
          <w:noProof/>
        </w:rPr>
        <w:fldChar w:fldCharType="end"/>
      </w:r>
    </w:p>
    <w:p w14:paraId="4729D421" w14:textId="3487935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5.1.3.1.28B</w:t>
      </w:r>
      <w:r>
        <w:rPr>
          <w:rFonts w:asciiTheme="minorHAnsi" w:eastAsiaTheme="minorEastAsia"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_Toc171694181 \h </w:instrText>
      </w:r>
      <w:r>
        <w:rPr>
          <w:noProof/>
        </w:rPr>
      </w:r>
      <w:r>
        <w:rPr>
          <w:noProof/>
        </w:rPr>
        <w:fldChar w:fldCharType="separate"/>
      </w:r>
      <w:r>
        <w:rPr>
          <w:noProof/>
        </w:rPr>
        <w:t>78</w:t>
      </w:r>
      <w:r>
        <w:rPr>
          <w:noProof/>
        </w:rPr>
        <w:fldChar w:fldCharType="end"/>
      </w:r>
    </w:p>
    <w:p w14:paraId="2ABBC14B" w14:textId="70A7E46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5.1.3.1.29</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_Toc171694182 \h </w:instrText>
      </w:r>
      <w:r>
        <w:rPr>
          <w:noProof/>
        </w:rPr>
      </w:r>
      <w:r>
        <w:rPr>
          <w:noProof/>
        </w:rPr>
        <w:fldChar w:fldCharType="separate"/>
      </w:r>
      <w:r>
        <w:rPr>
          <w:noProof/>
        </w:rPr>
        <w:t>78</w:t>
      </w:r>
      <w:r>
        <w:rPr>
          <w:noProof/>
        </w:rPr>
        <w:fldChar w:fldCharType="end"/>
      </w:r>
    </w:p>
    <w:p w14:paraId="7FF322C6" w14:textId="282BDCB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5.1.3.1.30</w:t>
      </w:r>
      <w:r>
        <w:rPr>
          <w:rFonts w:asciiTheme="minorHAnsi" w:eastAsiaTheme="minorEastAsia"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fldLock="1"/>
      </w:r>
      <w:r>
        <w:rPr>
          <w:noProof/>
        </w:rPr>
        <w:instrText xml:space="preserve"> PAGEREF _Toc171694183 \h </w:instrText>
      </w:r>
      <w:r>
        <w:rPr>
          <w:noProof/>
        </w:rPr>
      </w:r>
      <w:r>
        <w:rPr>
          <w:noProof/>
        </w:rPr>
        <w:fldChar w:fldCharType="separate"/>
      </w:r>
      <w:r>
        <w:rPr>
          <w:noProof/>
        </w:rPr>
        <w:t>78</w:t>
      </w:r>
      <w:r>
        <w:rPr>
          <w:noProof/>
        </w:rPr>
        <w:fldChar w:fldCharType="end"/>
      </w:r>
    </w:p>
    <w:p w14:paraId="2D89FF8A" w14:textId="53E294E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rFonts w:asciiTheme="minorHAnsi" w:eastAsiaTheme="minorEastAsia"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_Toc171694184 \h </w:instrText>
      </w:r>
      <w:r>
        <w:rPr>
          <w:noProof/>
        </w:rPr>
      </w:r>
      <w:r>
        <w:rPr>
          <w:noProof/>
        </w:rPr>
        <w:fldChar w:fldCharType="separate"/>
      </w:r>
      <w:r>
        <w:rPr>
          <w:noProof/>
        </w:rPr>
        <w:t>78</w:t>
      </w:r>
      <w:r>
        <w:rPr>
          <w:noProof/>
        </w:rPr>
        <w:fldChar w:fldCharType="end"/>
      </w:r>
    </w:p>
    <w:p w14:paraId="221D237B" w14:textId="6F04F70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_Toc171694185 \h </w:instrText>
      </w:r>
      <w:r>
        <w:rPr>
          <w:noProof/>
        </w:rPr>
      </w:r>
      <w:r>
        <w:rPr>
          <w:noProof/>
        </w:rPr>
        <w:fldChar w:fldCharType="separate"/>
      </w:r>
      <w:r>
        <w:rPr>
          <w:noProof/>
        </w:rPr>
        <w:t>78</w:t>
      </w:r>
      <w:r>
        <w:rPr>
          <w:noProof/>
        </w:rPr>
        <w:fldChar w:fldCharType="end"/>
      </w:r>
    </w:p>
    <w:p w14:paraId="52E6F110" w14:textId="4F54EF3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_Toc171694186 \h </w:instrText>
      </w:r>
      <w:r>
        <w:rPr>
          <w:noProof/>
        </w:rPr>
      </w:r>
      <w:r>
        <w:rPr>
          <w:noProof/>
        </w:rPr>
        <w:fldChar w:fldCharType="separate"/>
      </w:r>
      <w:r>
        <w:rPr>
          <w:noProof/>
        </w:rPr>
        <w:t>78</w:t>
      </w:r>
      <w:r>
        <w:rPr>
          <w:noProof/>
        </w:rPr>
        <w:fldChar w:fldCharType="end"/>
      </w:r>
    </w:p>
    <w:p w14:paraId="00BAC251" w14:textId="5229ACC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Neighbour Node Address</w:t>
      </w:r>
      <w:r>
        <w:rPr>
          <w:noProof/>
        </w:rPr>
        <w:tab/>
      </w:r>
      <w:r>
        <w:rPr>
          <w:noProof/>
        </w:rPr>
        <w:fldChar w:fldCharType="begin" w:fldLock="1"/>
      </w:r>
      <w:r>
        <w:rPr>
          <w:noProof/>
        </w:rPr>
        <w:instrText xml:space="preserve"> PAGEREF _Toc171694187 \h </w:instrText>
      </w:r>
      <w:r>
        <w:rPr>
          <w:noProof/>
        </w:rPr>
      </w:r>
      <w:r>
        <w:rPr>
          <w:noProof/>
        </w:rPr>
        <w:fldChar w:fldCharType="separate"/>
      </w:r>
      <w:r>
        <w:rPr>
          <w:noProof/>
        </w:rPr>
        <w:t>79</w:t>
      </w:r>
      <w:r>
        <w:rPr>
          <w:noProof/>
        </w:rPr>
        <w:fldChar w:fldCharType="end"/>
      </w:r>
    </w:p>
    <w:p w14:paraId="17BD4631" w14:textId="61FCF71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5.1.3.1.31B</w:t>
      </w:r>
      <w:r>
        <w:rPr>
          <w:rFonts w:asciiTheme="minorHAnsi" w:eastAsiaTheme="minorEastAsia" w:hAnsiTheme="minorHAnsi" w:cstheme="minorBidi"/>
          <w:noProof/>
          <w:kern w:val="2"/>
          <w:sz w:val="22"/>
          <w:szCs w:val="22"/>
          <w:lang w:eastAsia="en-GB"/>
          <w14:ligatures w14:val="standardContextual"/>
        </w:rPr>
        <w:tab/>
      </w:r>
      <w:r>
        <w:rPr>
          <w:noProof/>
        </w:rPr>
        <w:t>NNI Type</w:t>
      </w:r>
      <w:r>
        <w:rPr>
          <w:noProof/>
        </w:rPr>
        <w:tab/>
      </w:r>
      <w:r>
        <w:rPr>
          <w:noProof/>
        </w:rPr>
        <w:fldChar w:fldCharType="begin" w:fldLock="1"/>
      </w:r>
      <w:r>
        <w:rPr>
          <w:noProof/>
        </w:rPr>
        <w:instrText xml:space="preserve"> PAGEREF _Toc171694188 \h </w:instrText>
      </w:r>
      <w:r>
        <w:rPr>
          <w:noProof/>
        </w:rPr>
      </w:r>
      <w:r>
        <w:rPr>
          <w:noProof/>
        </w:rPr>
        <w:fldChar w:fldCharType="separate"/>
      </w:r>
      <w:r>
        <w:rPr>
          <w:noProof/>
        </w:rPr>
        <w:t>79</w:t>
      </w:r>
      <w:r>
        <w:rPr>
          <w:noProof/>
        </w:rPr>
        <w:fldChar w:fldCharType="end"/>
      </w:r>
    </w:p>
    <w:p w14:paraId="533A7215" w14:textId="5316FBA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5.1.3.1.31C</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_Toc171694189 \h </w:instrText>
      </w:r>
      <w:r>
        <w:rPr>
          <w:noProof/>
        </w:rPr>
      </w:r>
      <w:r>
        <w:rPr>
          <w:noProof/>
        </w:rPr>
        <w:fldChar w:fldCharType="separate"/>
      </w:r>
      <w:r>
        <w:rPr>
          <w:noProof/>
        </w:rPr>
        <w:t>79</w:t>
      </w:r>
      <w:r>
        <w:rPr>
          <w:noProof/>
        </w:rPr>
        <w:fldChar w:fldCharType="end"/>
      </w:r>
    </w:p>
    <w:p w14:paraId="04378263" w14:textId="35DD70A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5.1.3.1.32</w:t>
      </w:r>
      <w:r>
        <w:rPr>
          <w:rFonts w:asciiTheme="minorHAnsi" w:eastAsiaTheme="minorEastAsia" w:hAnsiTheme="minorHAnsi" w:cstheme="minorBidi"/>
          <w:noProof/>
          <w:kern w:val="2"/>
          <w:sz w:val="22"/>
          <w:szCs w:val="22"/>
          <w:lang w:eastAsia="en-GB"/>
          <w14:ligatures w14:val="standardContextual"/>
        </w:rPr>
        <w:tab/>
      </w:r>
      <w:r>
        <w:rPr>
          <w:noProof/>
        </w:rPr>
        <w:t>Node Address</w:t>
      </w:r>
      <w:r>
        <w:rPr>
          <w:noProof/>
        </w:rPr>
        <w:tab/>
      </w:r>
      <w:r>
        <w:rPr>
          <w:noProof/>
        </w:rPr>
        <w:fldChar w:fldCharType="begin" w:fldLock="1"/>
      </w:r>
      <w:r>
        <w:rPr>
          <w:noProof/>
        </w:rPr>
        <w:instrText xml:space="preserve"> PAGEREF _Toc171694190 \h </w:instrText>
      </w:r>
      <w:r>
        <w:rPr>
          <w:noProof/>
        </w:rPr>
      </w:r>
      <w:r>
        <w:rPr>
          <w:noProof/>
        </w:rPr>
        <w:fldChar w:fldCharType="separate"/>
      </w:r>
      <w:r>
        <w:rPr>
          <w:noProof/>
        </w:rPr>
        <w:t>79</w:t>
      </w:r>
      <w:r>
        <w:rPr>
          <w:noProof/>
        </w:rPr>
        <w:fldChar w:fldCharType="end"/>
      </w:r>
    </w:p>
    <w:p w14:paraId="6091B73A" w14:textId="6409E76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5.1.3.1.33</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_Toc171694191 \h </w:instrText>
      </w:r>
      <w:r>
        <w:rPr>
          <w:noProof/>
        </w:rPr>
      </w:r>
      <w:r>
        <w:rPr>
          <w:noProof/>
        </w:rPr>
        <w:fldChar w:fldCharType="separate"/>
      </w:r>
      <w:r>
        <w:rPr>
          <w:noProof/>
        </w:rPr>
        <w:t>79</w:t>
      </w:r>
      <w:r>
        <w:rPr>
          <w:noProof/>
        </w:rPr>
        <w:fldChar w:fldCharType="end"/>
      </w:r>
    </w:p>
    <w:p w14:paraId="512F0CCD" w14:textId="45EEBE8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5.1.3.1.33A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_Toc171694192 \h </w:instrText>
      </w:r>
      <w:r>
        <w:rPr>
          <w:noProof/>
        </w:rPr>
      </w:r>
      <w:r>
        <w:rPr>
          <w:noProof/>
        </w:rPr>
        <w:fldChar w:fldCharType="separate"/>
      </w:r>
      <w:r>
        <w:rPr>
          <w:noProof/>
        </w:rPr>
        <w:t>79</w:t>
      </w:r>
      <w:r>
        <w:rPr>
          <w:noProof/>
        </w:rPr>
        <w:fldChar w:fldCharType="end"/>
      </w:r>
    </w:p>
    <w:p w14:paraId="150B016C" w14:textId="21D04B7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5.1.3.1.34</w:t>
      </w:r>
      <w:r>
        <w:rPr>
          <w:rFonts w:asciiTheme="minorHAnsi" w:eastAsiaTheme="minorEastAsia"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fldLock="1"/>
      </w:r>
      <w:r>
        <w:rPr>
          <w:noProof/>
        </w:rPr>
        <w:instrText xml:space="preserve"> PAGEREF _Toc171694193 \h </w:instrText>
      </w:r>
      <w:r>
        <w:rPr>
          <w:noProof/>
        </w:rPr>
      </w:r>
      <w:r>
        <w:rPr>
          <w:noProof/>
        </w:rPr>
        <w:fldChar w:fldCharType="separate"/>
      </w:r>
      <w:r>
        <w:rPr>
          <w:noProof/>
        </w:rPr>
        <w:t>79</w:t>
      </w:r>
      <w:r>
        <w:rPr>
          <w:noProof/>
        </w:rPr>
        <w:fldChar w:fldCharType="end"/>
      </w:r>
    </w:p>
    <w:p w14:paraId="624243C1" w14:textId="6A9E5B1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5.1.3.1.35</w:t>
      </w:r>
      <w:r>
        <w:rPr>
          <w:rFonts w:asciiTheme="minorHAnsi" w:eastAsiaTheme="minorEastAsia" w:hAnsiTheme="minorHAnsi" w:cstheme="minorBidi"/>
          <w:noProof/>
          <w:kern w:val="2"/>
          <w:sz w:val="22"/>
          <w:szCs w:val="22"/>
          <w:lang w:eastAsia="en-GB"/>
          <w14:ligatures w14:val="standardContextual"/>
        </w:rPr>
        <w:tab/>
      </w:r>
      <w:r>
        <w:rPr>
          <w:noProof/>
        </w:rPr>
        <w:t>Originator</w:t>
      </w:r>
      <w:r>
        <w:rPr>
          <w:noProof/>
        </w:rPr>
        <w:tab/>
      </w:r>
      <w:r>
        <w:rPr>
          <w:noProof/>
        </w:rPr>
        <w:fldChar w:fldCharType="begin" w:fldLock="1"/>
      </w:r>
      <w:r>
        <w:rPr>
          <w:noProof/>
        </w:rPr>
        <w:instrText xml:space="preserve"> PAGEREF _Toc171694194 \h </w:instrText>
      </w:r>
      <w:r>
        <w:rPr>
          <w:noProof/>
        </w:rPr>
      </w:r>
      <w:r>
        <w:rPr>
          <w:noProof/>
        </w:rPr>
        <w:fldChar w:fldCharType="separate"/>
      </w:r>
      <w:r>
        <w:rPr>
          <w:noProof/>
        </w:rPr>
        <w:t>79</w:t>
      </w:r>
      <w:r>
        <w:rPr>
          <w:noProof/>
        </w:rPr>
        <w:fldChar w:fldCharType="end"/>
      </w:r>
    </w:p>
    <w:p w14:paraId="232E33CF" w14:textId="6A71A41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5.1.3.1.35A</w:t>
      </w:r>
      <w:r>
        <w:rPr>
          <w:rFonts w:asciiTheme="minorHAnsi" w:eastAsiaTheme="minorEastAsia"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fldLock="1"/>
      </w:r>
      <w:r>
        <w:rPr>
          <w:noProof/>
        </w:rPr>
        <w:instrText xml:space="preserve"> PAGEREF _Toc171694195 \h </w:instrText>
      </w:r>
      <w:r>
        <w:rPr>
          <w:noProof/>
        </w:rPr>
      </w:r>
      <w:r>
        <w:rPr>
          <w:noProof/>
        </w:rPr>
        <w:fldChar w:fldCharType="separate"/>
      </w:r>
      <w:r>
        <w:rPr>
          <w:noProof/>
        </w:rPr>
        <w:t>79</w:t>
      </w:r>
      <w:r>
        <w:rPr>
          <w:noProof/>
        </w:rPr>
        <w:fldChar w:fldCharType="end"/>
      </w:r>
    </w:p>
    <w:p w14:paraId="3E8646DE" w14:textId="04FA185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5.1.3.1.36</w:t>
      </w:r>
      <w:r>
        <w:rPr>
          <w:rFonts w:asciiTheme="minorHAnsi" w:eastAsiaTheme="minorEastAsia"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fldLock="1"/>
      </w:r>
      <w:r>
        <w:rPr>
          <w:noProof/>
        </w:rPr>
        <w:instrText xml:space="preserve"> PAGEREF _Toc171694196 \h </w:instrText>
      </w:r>
      <w:r>
        <w:rPr>
          <w:noProof/>
        </w:rPr>
      </w:r>
      <w:r>
        <w:rPr>
          <w:noProof/>
        </w:rPr>
        <w:fldChar w:fldCharType="separate"/>
      </w:r>
      <w:r>
        <w:rPr>
          <w:noProof/>
        </w:rPr>
        <w:t>79</w:t>
      </w:r>
      <w:r>
        <w:rPr>
          <w:noProof/>
        </w:rPr>
        <w:fldChar w:fldCharType="end"/>
      </w:r>
    </w:p>
    <w:p w14:paraId="4059951B" w14:textId="1DB020D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5.1.3.1.37</w:t>
      </w:r>
      <w:r>
        <w:rPr>
          <w:rFonts w:asciiTheme="minorHAnsi" w:eastAsiaTheme="minorEastAsia"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_Toc171694197 \h </w:instrText>
      </w:r>
      <w:r>
        <w:rPr>
          <w:noProof/>
        </w:rPr>
      </w:r>
      <w:r>
        <w:rPr>
          <w:noProof/>
        </w:rPr>
        <w:fldChar w:fldCharType="separate"/>
      </w:r>
      <w:r>
        <w:rPr>
          <w:noProof/>
        </w:rPr>
        <w:t>79</w:t>
      </w:r>
      <w:r>
        <w:rPr>
          <w:noProof/>
        </w:rPr>
        <w:fldChar w:fldCharType="end"/>
      </w:r>
    </w:p>
    <w:p w14:paraId="47B9FA36" w14:textId="698B3C4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5.1.3.1.38</w:t>
      </w:r>
      <w:r>
        <w:rPr>
          <w:rFonts w:asciiTheme="minorHAnsi" w:eastAsiaTheme="minorEastAsia"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fldLock="1"/>
      </w:r>
      <w:r>
        <w:rPr>
          <w:noProof/>
        </w:rPr>
        <w:instrText xml:space="preserve"> PAGEREF _Toc171694198 \h </w:instrText>
      </w:r>
      <w:r>
        <w:rPr>
          <w:noProof/>
        </w:rPr>
      </w:r>
      <w:r>
        <w:rPr>
          <w:noProof/>
        </w:rPr>
        <w:fldChar w:fldCharType="separate"/>
      </w:r>
      <w:r>
        <w:rPr>
          <w:noProof/>
        </w:rPr>
        <w:t>79</w:t>
      </w:r>
      <w:r>
        <w:rPr>
          <w:noProof/>
        </w:rPr>
        <w:fldChar w:fldCharType="end"/>
      </w:r>
    </w:p>
    <w:p w14:paraId="44C0B572" w14:textId="1BAE1A4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5.1.3.1.39</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_Toc171694199 \h </w:instrText>
      </w:r>
      <w:r>
        <w:rPr>
          <w:noProof/>
        </w:rPr>
      </w:r>
      <w:r>
        <w:rPr>
          <w:noProof/>
        </w:rPr>
        <w:fldChar w:fldCharType="separate"/>
      </w:r>
      <w:r>
        <w:rPr>
          <w:noProof/>
        </w:rPr>
        <w:t>80</w:t>
      </w:r>
      <w:r>
        <w:rPr>
          <w:noProof/>
        </w:rPr>
        <w:fldChar w:fldCharType="end"/>
      </w:r>
    </w:p>
    <w:p w14:paraId="2FFDA95C" w14:textId="106A37F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5.1.3.1.40</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_Toc171694200 \h </w:instrText>
      </w:r>
      <w:r>
        <w:rPr>
          <w:noProof/>
        </w:rPr>
      </w:r>
      <w:r>
        <w:rPr>
          <w:noProof/>
        </w:rPr>
        <w:fldChar w:fldCharType="separate"/>
      </w:r>
      <w:r>
        <w:rPr>
          <w:noProof/>
        </w:rPr>
        <w:t>80</w:t>
      </w:r>
      <w:r>
        <w:rPr>
          <w:noProof/>
        </w:rPr>
        <w:fldChar w:fldCharType="end"/>
      </w:r>
    </w:p>
    <w:p w14:paraId="31570B2F" w14:textId="789106D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5.1.3.1.41</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_Toc171694201 \h </w:instrText>
      </w:r>
      <w:r>
        <w:rPr>
          <w:noProof/>
        </w:rPr>
      </w:r>
      <w:r>
        <w:rPr>
          <w:noProof/>
        </w:rPr>
        <w:fldChar w:fldCharType="separate"/>
      </w:r>
      <w:r>
        <w:rPr>
          <w:noProof/>
        </w:rPr>
        <w:t>80</w:t>
      </w:r>
      <w:r>
        <w:rPr>
          <w:noProof/>
        </w:rPr>
        <w:fldChar w:fldCharType="end"/>
      </w:r>
    </w:p>
    <w:p w14:paraId="7354DEF7" w14:textId="678FA15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_Toc171694202 \h </w:instrText>
      </w:r>
      <w:r>
        <w:rPr>
          <w:noProof/>
        </w:rPr>
      </w:r>
      <w:r>
        <w:rPr>
          <w:noProof/>
        </w:rPr>
        <w:fldChar w:fldCharType="separate"/>
      </w:r>
      <w:r>
        <w:rPr>
          <w:noProof/>
        </w:rPr>
        <w:t>80</w:t>
      </w:r>
      <w:r>
        <w:rPr>
          <w:noProof/>
        </w:rPr>
        <w:fldChar w:fldCharType="end"/>
      </w:r>
    </w:p>
    <w:p w14:paraId="19FAA238" w14:textId="1A03D79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_Toc171694203 \h </w:instrText>
      </w:r>
      <w:r>
        <w:rPr>
          <w:noProof/>
        </w:rPr>
      </w:r>
      <w:r>
        <w:rPr>
          <w:noProof/>
        </w:rPr>
        <w:fldChar w:fldCharType="separate"/>
      </w:r>
      <w:r>
        <w:rPr>
          <w:noProof/>
        </w:rPr>
        <w:t>80</w:t>
      </w:r>
      <w:r>
        <w:rPr>
          <w:noProof/>
        </w:rPr>
        <w:fldChar w:fldCharType="end"/>
      </w:r>
    </w:p>
    <w:p w14:paraId="3F2DF4D1" w14:textId="74885E8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5.1.3.1.42B</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_Toc171694204 \h </w:instrText>
      </w:r>
      <w:r>
        <w:rPr>
          <w:noProof/>
        </w:rPr>
      </w:r>
      <w:r>
        <w:rPr>
          <w:noProof/>
        </w:rPr>
        <w:fldChar w:fldCharType="separate"/>
      </w:r>
      <w:r>
        <w:rPr>
          <w:noProof/>
        </w:rPr>
        <w:t>80</w:t>
      </w:r>
      <w:r>
        <w:rPr>
          <w:noProof/>
        </w:rPr>
        <w:fldChar w:fldCharType="end"/>
      </w:r>
    </w:p>
    <w:p w14:paraId="6115D1C9" w14:textId="6049C11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fldLock="1"/>
      </w:r>
      <w:r>
        <w:rPr>
          <w:noProof/>
        </w:rPr>
        <w:instrText xml:space="preserve"> PAGEREF _Toc171694205 \h </w:instrText>
      </w:r>
      <w:r>
        <w:rPr>
          <w:noProof/>
        </w:rPr>
      </w:r>
      <w:r>
        <w:rPr>
          <w:noProof/>
        </w:rPr>
        <w:fldChar w:fldCharType="separate"/>
      </w:r>
      <w:r>
        <w:rPr>
          <w:noProof/>
        </w:rPr>
        <w:t>80</w:t>
      </w:r>
      <w:r>
        <w:rPr>
          <w:noProof/>
        </w:rPr>
        <w:fldChar w:fldCharType="end"/>
      </w:r>
    </w:p>
    <w:p w14:paraId="1D1E0063" w14:textId="51FBFC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5.1.3.1.43</w:t>
      </w:r>
      <w:r>
        <w:rPr>
          <w:rFonts w:asciiTheme="minorHAnsi" w:eastAsiaTheme="minorEastAsia"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_Toc171694206 \h </w:instrText>
      </w:r>
      <w:r>
        <w:rPr>
          <w:noProof/>
        </w:rPr>
      </w:r>
      <w:r>
        <w:rPr>
          <w:noProof/>
        </w:rPr>
        <w:fldChar w:fldCharType="separate"/>
      </w:r>
      <w:r>
        <w:rPr>
          <w:noProof/>
        </w:rPr>
        <w:t>80</w:t>
      </w:r>
      <w:r>
        <w:rPr>
          <w:noProof/>
        </w:rPr>
        <w:fldChar w:fldCharType="end"/>
      </w:r>
    </w:p>
    <w:p w14:paraId="23018CD0" w14:textId="523A573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5.1.3.1.44</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_Toc171694207 \h </w:instrText>
      </w:r>
      <w:r>
        <w:rPr>
          <w:noProof/>
        </w:rPr>
      </w:r>
      <w:r>
        <w:rPr>
          <w:noProof/>
        </w:rPr>
        <w:fldChar w:fldCharType="separate"/>
      </w:r>
      <w:r>
        <w:rPr>
          <w:noProof/>
        </w:rPr>
        <w:t>80</w:t>
      </w:r>
      <w:r>
        <w:rPr>
          <w:noProof/>
        </w:rPr>
        <w:fldChar w:fldCharType="end"/>
      </w:r>
    </w:p>
    <w:p w14:paraId="0D83DFE8" w14:textId="019CB0F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5.1.3.1.45</w:t>
      </w:r>
      <w:r>
        <w:rPr>
          <w:rFonts w:asciiTheme="minorHAnsi" w:eastAsiaTheme="minorEastAsia" w:hAnsiTheme="minorHAnsi" w:cstheme="minorBidi"/>
          <w:noProof/>
          <w:kern w:val="2"/>
          <w:sz w:val="22"/>
          <w:szCs w:val="22"/>
          <w:lang w:eastAsia="en-GB"/>
          <w14:ligatures w14:val="standardContextual"/>
        </w:rPr>
        <w:tab/>
      </w:r>
      <w:r>
        <w:rPr>
          <w:noProof/>
        </w:rPr>
        <w:t>Role of Node</w:t>
      </w:r>
      <w:r>
        <w:rPr>
          <w:noProof/>
        </w:rPr>
        <w:tab/>
      </w:r>
      <w:r>
        <w:rPr>
          <w:noProof/>
        </w:rPr>
        <w:fldChar w:fldCharType="begin" w:fldLock="1"/>
      </w:r>
      <w:r>
        <w:rPr>
          <w:noProof/>
        </w:rPr>
        <w:instrText xml:space="preserve"> PAGEREF _Toc171694208 \h </w:instrText>
      </w:r>
      <w:r>
        <w:rPr>
          <w:noProof/>
        </w:rPr>
      </w:r>
      <w:r>
        <w:rPr>
          <w:noProof/>
        </w:rPr>
        <w:fldChar w:fldCharType="separate"/>
      </w:r>
      <w:r>
        <w:rPr>
          <w:noProof/>
        </w:rPr>
        <w:t>80</w:t>
      </w:r>
      <w:r>
        <w:rPr>
          <w:noProof/>
        </w:rPr>
        <w:fldChar w:fldCharType="end"/>
      </w:r>
    </w:p>
    <w:p w14:paraId="173180AE" w14:textId="6722853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5.1.3.1.45A</w:t>
      </w:r>
      <w:r>
        <w:rPr>
          <w:rFonts w:asciiTheme="minorHAnsi" w:eastAsiaTheme="minorEastAsia"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fldLock="1"/>
      </w:r>
      <w:r>
        <w:rPr>
          <w:noProof/>
        </w:rPr>
        <w:instrText xml:space="preserve"> PAGEREF _Toc171694209 \h </w:instrText>
      </w:r>
      <w:r>
        <w:rPr>
          <w:noProof/>
        </w:rPr>
      </w:r>
      <w:r>
        <w:rPr>
          <w:noProof/>
        </w:rPr>
        <w:fldChar w:fldCharType="separate"/>
      </w:r>
      <w:r>
        <w:rPr>
          <w:noProof/>
        </w:rPr>
        <w:t>80</w:t>
      </w:r>
      <w:r>
        <w:rPr>
          <w:noProof/>
        </w:rPr>
        <w:fldChar w:fldCharType="end"/>
      </w:r>
    </w:p>
    <w:p w14:paraId="61224BEE" w14:textId="76CFBB4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5.1.3.1.45B</w:t>
      </w:r>
      <w:r>
        <w:rPr>
          <w:rFonts w:asciiTheme="minorHAnsi" w:eastAsiaTheme="minorEastAsia"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_Toc171694210 \h </w:instrText>
      </w:r>
      <w:r>
        <w:rPr>
          <w:noProof/>
        </w:rPr>
      </w:r>
      <w:r>
        <w:rPr>
          <w:noProof/>
        </w:rPr>
        <w:fldChar w:fldCharType="separate"/>
      </w:r>
      <w:r>
        <w:rPr>
          <w:noProof/>
        </w:rPr>
        <w:t>80</w:t>
      </w:r>
      <w:r>
        <w:rPr>
          <w:noProof/>
        </w:rPr>
        <w:fldChar w:fldCharType="end"/>
      </w:r>
    </w:p>
    <w:p w14:paraId="7BC7D68E" w14:textId="3E14E2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5.1.3.1.46</w:t>
      </w:r>
      <w:r>
        <w:rPr>
          <w:rFonts w:asciiTheme="minorHAnsi" w:eastAsiaTheme="minorEastAsia"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fldLock="1"/>
      </w:r>
      <w:r>
        <w:rPr>
          <w:noProof/>
        </w:rPr>
        <w:instrText xml:space="preserve"> PAGEREF _Toc171694211 \h </w:instrText>
      </w:r>
      <w:r>
        <w:rPr>
          <w:noProof/>
        </w:rPr>
      </w:r>
      <w:r>
        <w:rPr>
          <w:noProof/>
        </w:rPr>
        <w:fldChar w:fldCharType="separate"/>
      </w:r>
      <w:r>
        <w:rPr>
          <w:noProof/>
        </w:rPr>
        <w:t>81</w:t>
      </w:r>
      <w:r>
        <w:rPr>
          <w:noProof/>
        </w:rPr>
        <w:fldChar w:fldCharType="end"/>
      </w:r>
    </w:p>
    <w:p w14:paraId="3C7EF169" w14:textId="7AAF7CF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5.1.3.1.47</w:t>
      </w:r>
      <w:r>
        <w:rPr>
          <w:rFonts w:asciiTheme="minorHAnsi" w:eastAsiaTheme="minorEastAsia"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fldLock="1"/>
      </w:r>
      <w:r>
        <w:rPr>
          <w:noProof/>
        </w:rPr>
        <w:instrText xml:space="preserve"> PAGEREF _Toc171694212 \h </w:instrText>
      </w:r>
      <w:r>
        <w:rPr>
          <w:noProof/>
        </w:rPr>
      </w:r>
      <w:r>
        <w:rPr>
          <w:noProof/>
        </w:rPr>
        <w:fldChar w:fldCharType="separate"/>
      </w:r>
      <w:r>
        <w:rPr>
          <w:noProof/>
        </w:rPr>
        <w:t>81</w:t>
      </w:r>
      <w:r>
        <w:rPr>
          <w:noProof/>
        </w:rPr>
        <w:fldChar w:fldCharType="end"/>
      </w:r>
    </w:p>
    <w:p w14:paraId="6D000B4E" w14:textId="175D9F3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5.1.3.1.48</w:t>
      </w:r>
      <w:r>
        <w:rPr>
          <w:rFonts w:asciiTheme="minorHAnsi" w:eastAsiaTheme="minorEastAsia"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fldLock="1"/>
      </w:r>
      <w:r>
        <w:rPr>
          <w:noProof/>
        </w:rPr>
        <w:instrText xml:space="preserve"> PAGEREF _Toc171694213 \h </w:instrText>
      </w:r>
      <w:r>
        <w:rPr>
          <w:noProof/>
        </w:rPr>
      </w:r>
      <w:r>
        <w:rPr>
          <w:noProof/>
        </w:rPr>
        <w:fldChar w:fldCharType="separate"/>
      </w:r>
      <w:r>
        <w:rPr>
          <w:noProof/>
        </w:rPr>
        <w:t>81</w:t>
      </w:r>
      <w:r>
        <w:rPr>
          <w:noProof/>
        </w:rPr>
        <w:fldChar w:fldCharType="end"/>
      </w:r>
    </w:p>
    <w:p w14:paraId="35BE9816" w14:textId="6102712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5.1.3.1.49</w:t>
      </w:r>
      <w:r>
        <w:rPr>
          <w:rFonts w:asciiTheme="minorHAnsi" w:eastAsiaTheme="minorEastAsia"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fldLock="1"/>
      </w:r>
      <w:r>
        <w:rPr>
          <w:noProof/>
        </w:rPr>
        <w:instrText xml:space="preserve"> PAGEREF _Toc171694214 \h </w:instrText>
      </w:r>
      <w:r>
        <w:rPr>
          <w:noProof/>
        </w:rPr>
      </w:r>
      <w:r>
        <w:rPr>
          <w:noProof/>
        </w:rPr>
        <w:fldChar w:fldCharType="separate"/>
      </w:r>
      <w:r>
        <w:rPr>
          <w:noProof/>
        </w:rPr>
        <w:t>81</w:t>
      </w:r>
      <w:r>
        <w:rPr>
          <w:noProof/>
        </w:rPr>
        <w:fldChar w:fldCharType="end"/>
      </w:r>
    </w:p>
    <w:p w14:paraId="6BDD5B6E" w14:textId="2FE2F30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5.1.3.1.50</w:t>
      </w:r>
      <w:r>
        <w:rPr>
          <w:rFonts w:asciiTheme="minorHAnsi" w:eastAsiaTheme="minorEastAsia"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fldLock="1"/>
      </w:r>
      <w:r>
        <w:rPr>
          <w:noProof/>
        </w:rPr>
        <w:instrText xml:space="preserve"> PAGEREF _Toc171694215 \h </w:instrText>
      </w:r>
      <w:r>
        <w:rPr>
          <w:noProof/>
        </w:rPr>
      </w:r>
      <w:r>
        <w:rPr>
          <w:noProof/>
        </w:rPr>
        <w:fldChar w:fldCharType="separate"/>
      </w:r>
      <w:r>
        <w:rPr>
          <w:noProof/>
        </w:rPr>
        <w:t>81</w:t>
      </w:r>
      <w:r>
        <w:rPr>
          <w:noProof/>
        </w:rPr>
        <w:fldChar w:fldCharType="end"/>
      </w:r>
    </w:p>
    <w:p w14:paraId="26098A31" w14:textId="124D264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5.1.3.1.51</w:t>
      </w:r>
      <w:r>
        <w:rPr>
          <w:rFonts w:asciiTheme="minorHAnsi" w:eastAsiaTheme="minorEastAsia"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_Toc171694216 \h </w:instrText>
      </w:r>
      <w:r>
        <w:rPr>
          <w:noProof/>
        </w:rPr>
      </w:r>
      <w:r>
        <w:rPr>
          <w:noProof/>
        </w:rPr>
        <w:fldChar w:fldCharType="separate"/>
      </w:r>
      <w:r>
        <w:rPr>
          <w:noProof/>
        </w:rPr>
        <w:t>81</w:t>
      </w:r>
      <w:r>
        <w:rPr>
          <w:noProof/>
        </w:rPr>
        <w:fldChar w:fldCharType="end"/>
      </w:r>
    </w:p>
    <w:p w14:paraId="57073DC2" w14:textId="353A967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5.1.3.1.52</w:t>
      </w:r>
      <w:r>
        <w:rPr>
          <w:rFonts w:asciiTheme="minorHAnsi" w:eastAsiaTheme="minorEastAsia" w:hAnsiTheme="minorHAnsi" w:cstheme="minorBidi"/>
          <w:noProof/>
          <w:kern w:val="2"/>
          <w:sz w:val="22"/>
          <w:szCs w:val="22"/>
          <w:lang w:eastAsia="en-GB"/>
          <w14:ligatures w14:val="standardContextual"/>
        </w:rPr>
        <w:tab/>
      </w:r>
      <w:r>
        <w:rPr>
          <w:noProof/>
        </w:rPr>
        <w:t>SDP Type</w:t>
      </w:r>
      <w:r>
        <w:rPr>
          <w:noProof/>
        </w:rPr>
        <w:tab/>
      </w:r>
      <w:r>
        <w:rPr>
          <w:noProof/>
        </w:rPr>
        <w:fldChar w:fldCharType="begin" w:fldLock="1"/>
      </w:r>
      <w:r>
        <w:rPr>
          <w:noProof/>
        </w:rPr>
        <w:instrText xml:space="preserve"> PAGEREF _Toc171694217 \h </w:instrText>
      </w:r>
      <w:r>
        <w:rPr>
          <w:noProof/>
        </w:rPr>
      </w:r>
      <w:r>
        <w:rPr>
          <w:noProof/>
        </w:rPr>
        <w:fldChar w:fldCharType="separate"/>
      </w:r>
      <w:r>
        <w:rPr>
          <w:noProof/>
        </w:rPr>
        <w:t>82</w:t>
      </w:r>
      <w:r>
        <w:rPr>
          <w:noProof/>
        </w:rPr>
        <w:fldChar w:fldCharType="end"/>
      </w:r>
    </w:p>
    <w:p w14:paraId="4BD93203" w14:textId="0A5FD4C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5.1.3.1.53</w:t>
      </w:r>
      <w:r>
        <w:rPr>
          <w:rFonts w:asciiTheme="minorHAnsi" w:eastAsiaTheme="minorEastAsia"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_Toc171694218 \h </w:instrText>
      </w:r>
      <w:r>
        <w:rPr>
          <w:noProof/>
        </w:rPr>
      </w:r>
      <w:r>
        <w:rPr>
          <w:noProof/>
        </w:rPr>
        <w:fldChar w:fldCharType="separate"/>
      </w:r>
      <w:r>
        <w:rPr>
          <w:noProof/>
        </w:rPr>
        <w:t>82</w:t>
      </w:r>
      <w:r>
        <w:rPr>
          <w:noProof/>
        </w:rPr>
        <w:fldChar w:fldCharType="end"/>
      </w:r>
    </w:p>
    <w:p w14:paraId="66608490" w14:textId="34B6FBB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5.1.3.1.54</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_Toc171694219 \h </w:instrText>
      </w:r>
      <w:r>
        <w:rPr>
          <w:noProof/>
        </w:rPr>
      </w:r>
      <w:r>
        <w:rPr>
          <w:noProof/>
        </w:rPr>
        <w:fldChar w:fldCharType="separate"/>
      </w:r>
      <w:r>
        <w:rPr>
          <w:noProof/>
        </w:rPr>
        <w:t>82</w:t>
      </w:r>
      <w:r>
        <w:rPr>
          <w:noProof/>
        </w:rPr>
        <w:fldChar w:fldCharType="end"/>
      </w:r>
    </w:p>
    <w:p w14:paraId="1FCA8299" w14:textId="02CBF14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5.1.3.1.54A</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_Toc171694220 \h </w:instrText>
      </w:r>
      <w:r>
        <w:rPr>
          <w:noProof/>
        </w:rPr>
      </w:r>
      <w:r>
        <w:rPr>
          <w:noProof/>
        </w:rPr>
        <w:fldChar w:fldCharType="separate"/>
      </w:r>
      <w:r>
        <w:rPr>
          <w:noProof/>
        </w:rPr>
        <w:t>82</w:t>
      </w:r>
      <w:r>
        <w:rPr>
          <w:noProof/>
        </w:rPr>
        <w:fldChar w:fldCharType="end"/>
      </w:r>
    </w:p>
    <w:p w14:paraId="3700EBD8" w14:textId="7449DB0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5.1.3.1.55</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_Toc171694221 \h </w:instrText>
      </w:r>
      <w:r>
        <w:rPr>
          <w:noProof/>
        </w:rPr>
      </w:r>
      <w:r>
        <w:rPr>
          <w:noProof/>
        </w:rPr>
        <w:fldChar w:fldCharType="separate"/>
      </w:r>
      <w:r>
        <w:rPr>
          <w:noProof/>
        </w:rPr>
        <w:t>82</w:t>
      </w:r>
      <w:r>
        <w:rPr>
          <w:noProof/>
        </w:rPr>
        <w:fldChar w:fldCharType="end"/>
      </w:r>
    </w:p>
    <w:p w14:paraId="39648327" w14:textId="0DBF3A1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5.1.3.1.55A</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_Toc171694222 \h </w:instrText>
      </w:r>
      <w:r>
        <w:rPr>
          <w:noProof/>
        </w:rPr>
      </w:r>
      <w:r>
        <w:rPr>
          <w:noProof/>
        </w:rPr>
        <w:fldChar w:fldCharType="separate"/>
      </w:r>
      <w:r>
        <w:rPr>
          <w:noProof/>
        </w:rPr>
        <w:t>82</w:t>
      </w:r>
      <w:r>
        <w:rPr>
          <w:noProof/>
        </w:rPr>
        <w:fldChar w:fldCharType="end"/>
      </w:r>
    </w:p>
    <w:p w14:paraId="60084628" w14:textId="1651D5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5.1.3.1.56</w:t>
      </w:r>
      <w:r>
        <w:rPr>
          <w:rFonts w:asciiTheme="minorHAnsi" w:eastAsiaTheme="minorEastAsia" w:hAnsiTheme="minorHAnsi" w:cstheme="minorBidi"/>
          <w:noProof/>
          <w:kern w:val="2"/>
          <w:sz w:val="22"/>
          <w:szCs w:val="22"/>
          <w:lang w:eastAsia="en-GB"/>
          <w14:ligatures w14:val="standardContextual"/>
        </w:rPr>
        <w:tab/>
      </w:r>
      <w:r>
        <w:rPr>
          <w:noProof/>
        </w:rPr>
        <w:t>Service ID</w:t>
      </w:r>
      <w:r>
        <w:rPr>
          <w:noProof/>
        </w:rPr>
        <w:tab/>
      </w:r>
      <w:r>
        <w:rPr>
          <w:noProof/>
        </w:rPr>
        <w:fldChar w:fldCharType="begin" w:fldLock="1"/>
      </w:r>
      <w:r>
        <w:rPr>
          <w:noProof/>
        </w:rPr>
        <w:instrText xml:space="preserve"> PAGEREF _Toc171694223 \h </w:instrText>
      </w:r>
      <w:r>
        <w:rPr>
          <w:noProof/>
        </w:rPr>
      </w:r>
      <w:r>
        <w:rPr>
          <w:noProof/>
        </w:rPr>
        <w:fldChar w:fldCharType="separate"/>
      </w:r>
      <w:r>
        <w:rPr>
          <w:noProof/>
        </w:rPr>
        <w:t>82</w:t>
      </w:r>
      <w:r>
        <w:rPr>
          <w:noProof/>
        </w:rPr>
        <w:fldChar w:fldCharType="end"/>
      </w:r>
    </w:p>
    <w:p w14:paraId="38786850" w14:textId="141D2A8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5.1.3.1.57</w:t>
      </w:r>
      <w:r>
        <w:rPr>
          <w:rFonts w:asciiTheme="minorHAnsi" w:eastAsiaTheme="minorEastAsia"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_Toc171694224 \h </w:instrText>
      </w:r>
      <w:r>
        <w:rPr>
          <w:noProof/>
        </w:rPr>
      </w:r>
      <w:r>
        <w:rPr>
          <w:noProof/>
        </w:rPr>
        <w:fldChar w:fldCharType="separate"/>
      </w:r>
      <w:r>
        <w:rPr>
          <w:noProof/>
        </w:rPr>
        <w:t>82</w:t>
      </w:r>
      <w:r>
        <w:rPr>
          <w:noProof/>
        </w:rPr>
        <w:fldChar w:fldCharType="end"/>
      </w:r>
    </w:p>
    <w:p w14:paraId="7E46A198" w14:textId="0362A16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5.1.3.1.58</w:t>
      </w:r>
      <w:r>
        <w:rPr>
          <w:rFonts w:asciiTheme="minorHAnsi" w:eastAsiaTheme="minorEastAsia"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_Toc171694225 \h </w:instrText>
      </w:r>
      <w:r>
        <w:rPr>
          <w:noProof/>
        </w:rPr>
      </w:r>
      <w:r>
        <w:rPr>
          <w:noProof/>
        </w:rPr>
        <w:fldChar w:fldCharType="separate"/>
      </w:r>
      <w:r>
        <w:rPr>
          <w:noProof/>
        </w:rPr>
        <w:t>82</w:t>
      </w:r>
      <w:r>
        <w:rPr>
          <w:noProof/>
        </w:rPr>
        <w:fldChar w:fldCharType="end"/>
      </w:r>
    </w:p>
    <w:p w14:paraId="76B250EE" w14:textId="79329AB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5.1.3.1.58A</w:t>
      </w:r>
      <w:r>
        <w:rPr>
          <w:rFonts w:asciiTheme="minorHAnsi" w:eastAsiaTheme="minorEastAsia"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_Toc171694226 \h </w:instrText>
      </w:r>
      <w:r>
        <w:rPr>
          <w:noProof/>
        </w:rPr>
      </w:r>
      <w:r>
        <w:rPr>
          <w:noProof/>
        </w:rPr>
        <w:fldChar w:fldCharType="separate"/>
      </w:r>
      <w:r>
        <w:rPr>
          <w:noProof/>
        </w:rPr>
        <w:t>82</w:t>
      </w:r>
      <w:r>
        <w:rPr>
          <w:noProof/>
        </w:rPr>
        <w:fldChar w:fldCharType="end"/>
      </w:r>
    </w:p>
    <w:p w14:paraId="31D7BF76" w14:textId="30569C1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5.1.3.1.58B</w:t>
      </w:r>
      <w:r>
        <w:rPr>
          <w:rFonts w:asciiTheme="minorHAnsi" w:eastAsiaTheme="minorEastAsia"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fldLock="1"/>
      </w:r>
      <w:r>
        <w:rPr>
          <w:noProof/>
        </w:rPr>
        <w:instrText xml:space="preserve"> PAGEREF _Toc171694227 \h </w:instrText>
      </w:r>
      <w:r>
        <w:rPr>
          <w:noProof/>
        </w:rPr>
      </w:r>
      <w:r>
        <w:rPr>
          <w:noProof/>
        </w:rPr>
        <w:fldChar w:fldCharType="separate"/>
      </w:r>
      <w:r>
        <w:rPr>
          <w:noProof/>
        </w:rPr>
        <w:t>83</w:t>
      </w:r>
      <w:r>
        <w:rPr>
          <w:noProof/>
        </w:rPr>
        <w:fldChar w:fldCharType="end"/>
      </w:r>
    </w:p>
    <w:p w14:paraId="3CD8D53A" w14:textId="3A55628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5.1.3.1.59</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_Toc171694228 \h </w:instrText>
      </w:r>
      <w:r>
        <w:rPr>
          <w:noProof/>
        </w:rPr>
      </w:r>
      <w:r>
        <w:rPr>
          <w:noProof/>
        </w:rPr>
        <w:fldChar w:fldCharType="separate"/>
      </w:r>
      <w:r>
        <w:rPr>
          <w:noProof/>
        </w:rPr>
        <w:t>83</w:t>
      </w:r>
      <w:r>
        <w:rPr>
          <w:noProof/>
        </w:rPr>
        <w:fldChar w:fldCharType="end"/>
      </w:r>
    </w:p>
    <w:p w14:paraId="6578F739" w14:textId="2A04FC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5.1.3.1.60</w:t>
      </w:r>
      <w:r>
        <w:rPr>
          <w:rFonts w:asciiTheme="minorHAnsi" w:eastAsiaTheme="minorEastAsia"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fldLock="1"/>
      </w:r>
      <w:r>
        <w:rPr>
          <w:noProof/>
        </w:rPr>
        <w:instrText xml:space="preserve"> PAGEREF _Toc171694229 \h </w:instrText>
      </w:r>
      <w:r>
        <w:rPr>
          <w:noProof/>
        </w:rPr>
      </w:r>
      <w:r>
        <w:rPr>
          <w:noProof/>
        </w:rPr>
        <w:fldChar w:fldCharType="separate"/>
      </w:r>
      <w:r>
        <w:rPr>
          <w:noProof/>
        </w:rPr>
        <w:t>83</w:t>
      </w:r>
      <w:r>
        <w:rPr>
          <w:noProof/>
        </w:rPr>
        <w:fldChar w:fldCharType="end"/>
      </w:r>
    </w:p>
    <w:p w14:paraId="6CB127C9" w14:textId="2F86CC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5.1.3.1.61</w:t>
      </w:r>
      <w:r>
        <w:rPr>
          <w:rFonts w:asciiTheme="minorHAnsi" w:eastAsiaTheme="minorEastAsia" w:hAnsiTheme="minorHAnsi" w:cstheme="minorBidi"/>
          <w:noProof/>
          <w:kern w:val="2"/>
          <w:sz w:val="22"/>
          <w:szCs w:val="22"/>
          <w:lang w:eastAsia="en-GB"/>
          <w14:ligatures w14:val="standardContextual"/>
        </w:rPr>
        <w:tab/>
      </w:r>
      <w:r>
        <w:rPr>
          <w:noProof/>
        </w:rPr>
        <w:t>SIP Method</w:t>
      </w:r>
      <w:r>
        <w:rPr>
          <w:noProof/>
        </w:rPr>
        <w:tab/>
      </w:r>
      <w:r>
        <w:rPr>
          <w:noProof/>
        </w:rPr>
        <w:fldChar w:fldCharType="begin" w:fldLock="1"/>
      </w:r>
      <w:r>
        <w:rPr>
          <w:noProof/>
        </w:rPr>
        <w:instrText xml:space="preserve"> PAGEREF _Toc171694230 \h </w:instrText>
      </w:r>
      <w:r>
        <w:rPr>
          <w:noProof/>
        </w:rPr>
      </w:r>
      <w:r>
        <w:rPr>
          <w:noProof/>
        </w:rPr>
        <w:fldChar w:fldCharType="separate"/>
      </w:r>
      <w:r>
        <w:rPr>
          <w:noProof/>
        </w:rPr>
        <w:t>83</w:t>
      </w:r>
      <w:r>
        <w:rPr>
          <w:noProof/>
        </w:rPr>
        <w:fldChar w:fldCharType="end"/>
      </w:r>
    </w:p>
    <w:p w14:paraId="6350414E" w14:textId="01A70CB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5.1.3.1.62</w:t>
      </w:r>
      <w:r>
        <w:rPr>
          <w:rFonts w:asciiTheme="minorHAnsi" w:eastAsiaTheme="minorEastAsia"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fldLock="1"/>
      </w:r>
      <w:r>
        <w:rPr>
          <w:noProof/>
        </w:rPr>
        <w:instrText xml:space="preserve"> PAGEREF _Toc171694231 \h </w:instrText>
      </w:r>
      <w:r>
        <w:rPr>
          <w:noProof/>
        </w:rPr>
      </w:r>
      <w:r>
        <w:rPr>
          <w:noProof/>
        </w:rPr>
        <w:fldChar w:fldCharType="separate"/>
      </w:r>
      <w:r>
        <w:rPr>
          <w:noProof/>
        </w:rPr>
        <w:t>83</w:t>
      </w:r>
      <w:r>
        <w:rPr>
          <w:noProof/>
        </w:rPr>
        <w:fldChar w:fldCharType="end"/>
      </w:r>
    </w:p>
    <w:p w14:paraId="18E62DC5" w14:textId="54BC64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5.1.3.1.63</w:t>
      </w:r>
      <w:r>
        <w:rPr>
          <w:rFonts w:asciiTheme="minorHAnsi" w:eastAsiaTheme="minorEastAsia"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_Toc171694232 \h </w:instrText>
      </w:r>
      <w:r>
        <w:rPr>
          <w:noProof/>
        </w:rPr>
      </w:r>
      <w:r>
        <w:rPr>
          <w:noProof/>
        </w:rPr>
        <w:fldChar w:fldCharType="separate"/>
      </w:r>
      <w:r>
        <w:rPr>
          <w:noProof/>
        </w:rPr>
        <w:t>83</w:t>
      </w:r>
      <w:r>
        <w:rPr>
          <w:noProof/>
        </w:rPr>
        <w:fldChar w:fldCharType="end"/>
      </w:r>
    </w:p>
    <w:p w14:paraId="5176AFA3" w14:textId="48BB5CD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5.1.3.1.64</w:t>
      </w:r>
      <w:r>
        <w:rPr>
          <w:rFonts w:asciiTheme="minorHAnsi" w:eastAsiaTheme="minorEastAsia"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fldLock="1"/>
      </w:r>
      <w:r>
        <w:rPr>
          <w:noProof/>
        </w:rPr>
        <w:instrText xml:space="preserve"> PAGEREF _Toc171694233 \h </w:instrText>
      </w:r>
      <w:r>
        <w:rPr>
          <w:noProof/>
        </w:rPr>
      </w:r>
      <w:r>
        <w:rPr>
          <w:noProof/>
        </w:rPr>
        <w:fldChar w:fldCharType="separate"/>
      </w:r>
      <w:r>
        <w:rPr>
          <w:noProof/>
        </w:rPr>
        <w:t>83</w:t>
      </w:r>
      <w:r>
        <w:rPr>
          <w:noProof/>
        </w:rPr>
        <w:fldChar w:fldCharType="end"/>
      </w:r>
    </w:p>
    <w:p w14:paraId="513CEE95" w14:textId="6E3262E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5.1.3.1.65</w:t>
      </w:r>
      <w:r>
        <w:rPr>
          <w:rFonts w:asciiTheme="minorHAnsi" w:eastAsiaTheme="minorEastAsia"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_Toc171694234 \h </w:instrText>
      </w:r>
      <w:r>
        <w:rPr>
          <w:noProof/>
        </w:rPr>
      </w:r>
      <w:r>
        <w:rPr>
          <w:noProof/>
        </w:rPr>
        <w:fldChar w:fldCharType="separate"/>
      </w:r>
      <w:r>
        <w:rPr>
          <w:noProof/>
        </w:rPr>
        <w:t>83</w:t>
      </w:r>
      <w:r>
        <w:rPr>
          <w:noProof/>
        </w:rPr>
        <w:fldChar w:fldCharType="end"/>
      </w:r>
    </w:p>
    <w:p w14:paraId="2999B953" w14:textId="41539FA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rFonts w:asciiTheme="minorHAnsi" w:eastAsiaTheme="minorEastAsia"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fldLock="1"/>
      </w:r>
      <w:r>
        <w:rPr>
          <w:noProof/>
        </w:rPr>
        <w:instrText xml:space="preserve"> PAGEREF _Toc171694235 \h </w:instrText>
      </w:r>
      <w:r>
        <w:rPr>
          <w:noProof/>
        </w:rPr>
      </w:r>
      <w:r>
        <w:rPr>
          <w:noProof/>
        </w:rPr>
        <w:fldChar w:fldCharType="separate"/>
      </w:r>
      <w:r>
        <w:rPr>
          <w:noProof/>
        </w:rPr>
        <w:t>83</w:t>
      </w:r>
      <w:r>
        <w:rPr>
          <w:noProof/>
        </w:rPr>
        <w:fldChar w:fldCharType="end"/>
      </w:r>
    </w:p>
    <w:p w14:paraId="09676DE9" w14:textId="1316C1A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_Toc171694236 \h </w:instrText>
      </w:r>
      <w:r>
        <w:rPr>
          <w:noProof/>
        </w:rPr>
      </w:r>
      <w:r>
        <w:rPr>
          <w:noProof/>
        </w:rPr>
        <w:fldChar w:fldCharType="separate"/>
      </w:r>
      <w:r>
        <w:rPr>
          <w:noProof/>
        </w:rPr>
        <w:t>83</w:t>
      </w:r>
      <w:r>
        <w:rPr>
          <w:noProof/>
        </w:rPr>
        <w:fldChar w:fldCharType="end"/>
      </w:r>
    </w:p>
    <w:p w14:paraId="5FF0456E" w14:textId="7F3236A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5.1.3.1.66B</w:t>
      </w:r>
      <w:r>
        <w:rPr>
          <w:rFonts w:asciiTheme="minorHAnsi" w:eastAsiaTheme="minorEastAsia"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fldLock="1"/>
      </w:r>
      <w:r>
        <w:rPr>
          <w:noProof/>
        </w:rPr>
        <w:instrText xml:space="preserve"> PAGEREF _Toc171694237 \h </w:instrText>
      </w:r>
      <w:r>
        <w:rPr>
          <w:noProof/>
        </w:rPr>
      </w:r>
      <w:r>
        <w:rPr>
          <w:noProof/>
        </w:rPr>
        <w:fldChar w:fldCharType="separate"/>
      </w:r>
      <w:r>
        <w:rPr>
          <w:noProof/>
        </w:rPr>
        <w:t>83</w:t>
      </w:r>
      <w:r>
        <w:rPr>
          <w:noProof/>
        </w:rPr>
        <w:fldChar w:fldCharType="end"/>
      </w:r>
    </w:p>
    <w:p w14:paraId="1FA4793C" w14:textId="77AC171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5.1.3.1.67</w:t>
      </w:r>
      <w:r>
        <w:rPr>
          <w:rFonts w:asciiTheme="minorHAnsi" w:eastAsiaTheme="minorEastAsia"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fldLock="1"/>
      </w:r>
      <w:r>
        <w:rPr>
          <w:noProof/>
        </w:rPr>
        <w:instrText xml:space="preserve"> PAGEREF _Toc171694238 \h </w:instrText>
      </w:r>
      <w:r>
        <w:rPr>
          <w:noProof/>
        </w:rPr>
      </w:r>
      <w:r>
        <w:rPr>
          <w:noProof/>
        </w:rPr>
        <w:fldChar w:fldCharType="separate"/>
      </w:r>
      <w:r>
        <w:rPr>
          <w:noProof/>
        </w:rPr>
        <w:t>83</w:t>
      </w:r>
      <w:r>
        <w:rPr>
          <w:noProof/>
        </w:rPr>
        <w:fldChar w:fldCharType="end"/>
      </w:r>
    </w:p>
    <w:p w14:paraId="03CBB856" w14:textId="21C8B04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5.1.3.1.68</w:t>
      </w:r>
      <w:r>
        <w:rPr>
          <w:rFonts w:asciiTheme="minorHAnsi" w:eastAsiaTheme="minorEastAsia" w:hAnsiTheme="minorHAnsi" w:cstheme="minorBidi"/>
          <w:noProof/>
          <w:kern w:val="2"/>
          <w:sz w:val="22"/>
          <w:szCs w:val="22"/>
          <w:lang w:eastAsia="en-GB"/>
          <w14:ligatures w14:val="standardContextual"/>
        </w:rPr>
        <w:tab/>
      </w:r>
      <w:r>
        <w:rPr>
          <w:noProof/>
        </w:rPr>
        <w:t>Tariff XML</w:t>
      </w:r>
      <w:r>
        <w:rPr>
          <w:noProof/>
        </w:rPr>
        <w:tab/>
      </w:r>
      <w:r>
        <w:rPr>
          <w:noProof/>
        </w:rPr>
        <w:fldChar w:fldCharType="begin" w:fldLock="1"/>
      </w:r>
      <w:r>
        <w:rPr>
          <w:noProof/>
        </w:rPr>
        <w:instrText xml:space="preserve"> PAGEREF _Toc171694239 \h </w:instrText>
      </w:r>
      <w:r>
        <w:rPr>
          <w:noProof/>
        </w:rPr>
      </w:r>
      <w:r>
        <w:rPr>
          <w:noProof/>
        </w:rPr>
        <w:fldChar w:fldCharType="separate"/>
      </w:r>
      <w:r>
        <w:rPr>
          <w:noProof/>
        </w:rPr>
        <w:t>83</w:t>
      </w:r>
      <w:r>
        <w:rPr>
          <w:noProof/>
        </w:rPr>
        <w:fldChar w:fldCharType="end"/>
      </w:r>
    </w:p>
    <w:p w14:paraId="396B5DEF" w14:textId="735A0EE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5.1.3.1.68A</w:t>
      </w:r>
      <w:r>
        <w:rPr>
          <w:rFonts w:asciiTheme="minorHAnsi" w:eastAsiaTheme="minorEastAsia"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_Toc171694240 \h </w:instrText>
      </w:r>
      <w:r>
        <w:rPr>
          <w:noProof/>
        </w:rPr>
      </w:r>
      <w:r>
        <w:rPr>
          <w:noProof/>
        </w:rPr>
        <w:fldChar w:fldCharType="separate"/>
      </w:r>
      <w:r>
        <w:rPr>
          <w:noProof/>
        </w:rPr>
        <w:t>83</w:t>
      </w:r>
      <w:r>
        <w:rPr>
          <w:noProof/>
        </w:rPr>
        <w:fldChar w:fldCharType="end"/>
      </w:r>
    </w:p>
    <w:p w14:paraId="66FF777C" w14:textId="4B47BC2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5.1.3.1.68B</w:t>
      </w:r>
      <w:r>
        <w:rPr>
          <w:rFonts w:asciiTheme="minorHAnsi" w:eastAsiaTheme="minorEastAsia"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fldLock="1"/>
      </w:r>
      <w:r>
        <w:rPr>
          <w:noProof/>
        </w:rPr>
        <w:instrText xml:space="preserve"> PAGEREF _Toc171694241 \h </w:instrText>
      </w:r>
      <w:r>
        <w:rPr>
          <w:noProof/>
        </w:rPr>
      </w:r>
      <w:r>
        <w:rPr>
          <w:noProof/>
        </w:rPr>
        <w:fldChar w:fldCharType="separate"/>
      </w:r>
      <w:r>
        <w:rPr>
          <w:noProof/>
        </w:rPr>
        <w:t>84</w:t>
      </w:r>
      <w:r>
        <w:rPr>
          <w:noProof/>
        </w:rPr>
        <w:fldChar w:fldCharType="end"/>
      </w:r>
    </w:p>
    <w:p w14:paraId="7197ABD5" w14:textId="5C8CD1A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5.1.3.1.69</w:t>
      </w:r>
      <w:r>
        <w:rPr>
          <w:rFonts w:asciiTheme="minorHAnsi" w:eastAsiaTheme="minorEastAsia"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_Toc171694242 \h </w:instrText>
      </w:r>
      <w:r>
        <w:rPr>
          <w:noProof/>
        </w:rPr>
      </w:r>
      <w:r>
        <w:rPr>
          <w:noProof/>
        </w:rPr>
        <w:fldChar w:fldCharType="separate"/>
      </w:r>
      <w:r>
        <w:rPr>
          <w:noProof/>
        </w:rPr>
        <w:t>84</w:t>
      </w:r>
      <w:r>
        <w:rPr>
          <w:noProof/>
        </w:rPr>
        <w:fldChar w:fldCharType="end"/>
      </w:r>
    </w:p>
    <w:p w14:paraId="62A7F7C6" w14:textId="1CF7CF3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5.1.3.1.69A</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_Toc171694243 \h </w:instrText>
      </w:r>
      <w:r>
        <w:rPr>
          <w:noProof/>
        </w:rPr>
      </w:r>
      <w:r>
        <w:rPr>
          <w:noProof/>
        </w:rPr>
        <w:fldChar w:fldCharType="separate"/>
      </w:r>
      <w:r>
        <w:rPr>
          <w:noProof/>
        </w:rPr>
        <w:t>84</w:t>
      </w:r>
      <w:r>
        <w:rPr>
          <w:noProof/>
        </w:rPr>
        <w:fldChar w:fldCharType="end"/>
      </w:r>
    </w:p>
    <w:p w14:paraId="60D94843" w14:textId="2C91F2F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_Toc171694244 \h </w:instrText>
      </w:r>
      <w:r>
        <w:rPr>
          <w:noProof/>
        </w:rPr>
      </w:r>
      <w:r>
        <w:rPr>
          <w:noProof/>
        </w:rPr>
        <w:fldChar w:fldCharType="separate"/>
      </w:r>
      <w:r>
        <w:rPr>
          <w:noProof/>
        </w:rPr>
        <w:t>84</w:t>
      </w:r>
      <w:r>
        <w:rPr>
          <w:noProof/>
        </w:rPr>
        <w:fldChar w:fldCharType="end"/>
      </w:r>
    </w:p>
    <w:p w14:paraId="0AB60A4F" w14:textId="71B7355F"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_Toc171694245 \h </w:instrText>
      </w:r>
      <w:r>
        <w:rPr>
          <w:noProof/>
        </w:rPr>
      </w:r>
      <w:r>
        <w:rPr>
          <w:noProof/>
        </w:rPr>
        <w:fldChar w:fldCharType="separate"/>
      </w:r>
      <w:r>
        <w:rPr>
          <w:noProof/>
        </w:rPr>
        <w:t>85</w:t>
      </w:r>
      <w:r>
        <w:rPr>
          <w:noProof/>
        </w:rPr>
        <w:fldChar w:fldCharType="end"/>
      </w:r>
    </w:p>
    <w:p w14:paraId="04B6359F" w14:textId="4E013018"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fldLock="1"/>
      </w:r>
      <w:r>
        <w:rPr>
          <w:noProof/>
        </w:rPr>
        <w:instrText xml:space="preserve"> PAGEREF _Toc171694246 \h </w:instrText>
      </w:r>
      <w:r>
        <w:rPr>
          <w:noProof/>
        </w:rPr>
      </w:r>
      <w:r>
        <w:rPr>
          <w:noProof/>
        </w:rPr>
        <w:fldChar w:fldCharType="separate"/>
      </w:r>
      <w:r>
        <w:rPr>
          <w:noProof/>
        </w:rPr>
        <w:t>85</w:t>
      </w:r>
      <w:r>
        <w:rPr>
          <w:noProof/>
        </w:rPr>
        <w:fldChar w:fldCharType="end"/>
      </w:r>
    </w:p>
    <w:p w14:paraId="5D33BBB9" w14:textId="4095901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_Toc171694247 \h </w:instrText>
      </w:r>
      <w:r>
        <w:rPr>
          <w:noProof/>
        </w:rPr>
      </w:r>
      <w:r>
        <w:rPr>
          <w:noProof/>
        </w:rPr>
        <w:fldChar w:fldCharType="separate"/>
      </w:r>
      <w:r>
        <w:rPr>
          <w:noProof/>
        </w:rPr>
        <w:t>85</w:t>
      </w:r>
      <w:r>
        <w:rPr>
          <w:noProof/>
        </w:rPr>
        <w:fldChar w:fldCharType="end"/>
      </w:r>
    </w:p>
    <w:p w14:paraId="24B5936E" w14:textId="19D6031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fldLock="1"/>
      </w:r>
      <w:r>
        <w:rPr>
          <w:noProof/>
        </w:rPr>
        <w:instrText xml:space="preserve"> PAGEREF _Toc171694248 \h </w:instrText>
      </w:r>
      <w:r>
        <w:rPr>
          <w:noProof/>
        </w:rPr>
      </w:r>
      <w:r>
        <w:rPr>
          <w:noProof/>
        </w:rPr>
        <w:fldChar w:fldCharType="separate"/>
      </w:r>
      <w:r>
        <w:rPr>
          <w:noProof/>
        </w:rPr>
        <w:t>85</w:t>
      </w:r>
      <w:r>
        <w:rPr>
          <w:noProof/>
        </w:rPr>
        <w:fldChar w:fldCharType="end"/>
      </w:r>
    </w:p>
    <w:p w14:paraId="64E5BA07" w14:textId="1D4EC00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fldLock="1"/>
      </w:r>
      <w:r>
        <w:rPr>
          <w:noProof/>
        </w:rPr>
        <w:instrText xml:space="preserve"> PAGEREF _Toc171694249 \h </w:instrText>
      </w:r>
      <w:r>
        <w:rPr>
          <w:noProof/>
        </w:rPr>
      </w:r>
      <w:r>
        <w:rPr>
          <w:noProof/>
        </w:rPr>
        <w:fldChar w:fldCharType="separate"/>
      </w:r>
      <w:r>
        <w:rPr>
          <w:noProof/>
        </w:rPr>
        <w:t>85</w:t>
      </w:r>
      <w:r>
        <w:rPr>
          <w:noProof/>
        </w:rPr>
        <w:fldChar w:fldCharType="end"/>
      </w:r>
    </w:p>
    <w:p w14:paraId="5C1E7AEE" w14:textId="42F3076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w:t>
      </w:r>
      <w:r>
        <w:rPr>
          <w:rFonts w:asciiTheme="minorHAnsi" w:eastAsiaTheme="minorEastAsia"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_Toc171694250 \h </w:instrText>
      </w:r>
      <w:r>
        <w:rPr>
          <w:noProof/>
        </w:rPr>
      </w:r>
      <w:r>
        <w:rPr>
          <w:noProof/>
        </w:rPr>
        <w:fldChar w:fldCharType="separate"/>
      </w:r>
      <w:r>
        <w:rPr>
          <w:noProof/>
        </w:rPr>
        <w:t>85</w:t>
      </w:r>
      <w:r>
        <w:rPr>
          <w:noProof/>
        </w:rPr>
        <w:fldChar w:fldCharType="end"/>
      </w:r>
    </w:p>
    <w:p w14:paraId="185ED4E1" w14:textId="43F84D9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w:t>
      </w:r>
      <w:r>
        <w:rPr>
          <w:rFonts w:asciiTheme="minorHAnsi" w:eastAsiaTheme="minorEastAsia"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fldLock="1"/>
      </w:r>
      <w:r>
        <w:rPr>
          <w:noProof/>
        </w:rPr>
        <w:instrText xml:space="preserve"> PAGEREF _Toc171694251 \h </w:instrText>
      </w:r>
      <w:r>
        <w:rPr>
          <w:noProof/>
        </w:rPr>
      </w:r>
      <w:r>
        <w:rPr>
          <w:noProof/>
        </w:rPr>
        <w:fldChar w:fldCharType="separate"/>
      </w:r>
      <w:r>
        <w:rPr>
          <w:noProof/>
        </w:rPr>
        <w:t>85</w:t>
      </w:r>
      <w:r>
        <w:rPr>
          <w:noProof/>
        </w:rPr>
        <w:fldChar w:fldCharType="end"/>
      </w:r>
    </w:p>
    <w:p w14:paraId="09197C1B" w14:textId="497FCCB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w:t>
      </w:r>
      <w:r>
        <w:rPr>
          <w:rFonts w:asciiTheme="minorHAnsi" w:eastAsiaTheme="minorEastAsia"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fldLock="1"/>
      </w:r>
      <w:r>
        <w:rPr>
          <w:noProof/>
        </w:rPr>
        <w:instrText xml:space="preserve"> PAGEREF _Toc171694252 \h </w:instrText>
      </w:r>
      <w:r>
        <w:rPr>
          <w:noProof/>
        </w:rPr>
      </w:r>
      <w:r>
        <w:rPr>
          <w:noProof/>
        </w:rPr>
        <w:fldChar w:fldCharType="separate"/>
      </w:r>
      <w:r>
        <w:rPr>
          <w:noProof/>
        </w:rPr>
        <w:t>85</w:t>
      </w:r>
      <w:r>
        <w:rPr>
          <w:noProof/>
        </w:rPr>
        <w:fldChar w:fldCharType="end"/>
      </w:r>
    </w:p>
    <w:p w14:paraId="31BACC69" w14:textId="2148DFF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5.1.4.1.6</w:t>
      </w:r>
      <w:r>
        <w:rPr>
          <w:rFonts w:asciiTheme="minorHAnsi" w:eastAsiaTheme="minorEastAsia"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fldLock="1"/>
      </w:r>
      <w:r>
        <w:rPr>
          <w:noProof/>
        </w:rPr>
        <w:instrText xml:space="preserve"> PAGEREF _Toc171694253 \h </w:instrText>
      </w:r>
      <w:r>
        <w:rPr>
          <w:noProof/>
        </w:rPr>
      </w:r>
      <w:r>
        <w:rPr>
          <w:noProof/>
        </w:rPr>
        <w:fldChar w:fldCharType="separate"/>
      </w:r>
      <w:r>
        <w:rPr>
          <w:noProof/>
        </w:rPr>
        <w:t>85</w:t>
      </w:r>
      <w:r>
        <w:rPr>
          <w:noProof/>
        </w:rPr>
        <w:fldChar w:fldCharType="end"/>
      </w:r>
    </w:p>
    <w:p w14:paraId="66409F40" w14:textId="651355E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5.1.4.1.7</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_Toc171694254 \h </w:instrText>
      </w:r>
      <w:r>
        <w:rPr>
          <w:noProof/>
        </w:rPr>
      </w:r>
      <w:r>
        <w:rPr>
          <w:noProof/>
        </w:rPr>
        <w:fldChar w:fldCharType="separate"/>
      </w:r>
      <w:r>
        <w:rPr>
          <w:noProof/>
        </w:rPr>
        <w:t>86</w:t>
      </w:r>
      <w:r>
        <w:rPr>
          <w:noProof/>
        </w:rPr>
        <w:fldChar w:fldCharType="end"/>
      </w:r>
    </w:p>
    <w:p w14:paraId="582A428D" w14:textId="6A30AF4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5.1.4.1.8</w:t>
      </w:r>
      <w:r>
        <w:rPr>
          <w:rFonts w:asciiTheme="minorHAnsi" w:eastAsiaTheme="minorEastAsia"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_Toc171694255 \h </w:instrText>
      </w:r>
      <w:r>
        <w:rPr>
          <w:noProof/>
        </w:rPr>
      </w:r>
      <w:r>
        <w:rPr>
          <w:noProof/>
        </w:rPr>
        <w:fldChar w:fldCharType="separate"/>
      </w:r>
      <w:r>
        <w:rPr>
          <w:noProof/>
        </w:rPr>
        <w:t>86</w:t>
      </w:r>
      <w:r>
        <w:rPr>
          <w:noProof/>
        </w:rPr>
        <w:fldChar w:fldCharType="end"/>
      </w:r>
    </w:p>
    <w:p w14:paraId="6847EF11" w14:textId="0CC6C9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5.1.4.1.9</w:t>
      </w:r>
      <w:r>
        <w:rPr>
          <w:rFonts w:asciiTheme="minorHAnsi" w:eastAsiaTheme="minorEastAsia"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_Toc171694256 \h </w:instrText>
      </w:r>
      <w:r>
        <w:rPr>
          <w:noProof/>
        </w:rPr>
      </w:r>
      <w:r>
        <w:rPr>
          <w:noProof/>
        </w:rPr>
        <w:fldChar w:fldCharType="separate"/>
      </w:r>
      <w:r>
        <w:rPr>
          <w:noProof/>
        </w:rPr>
        <w:t>86</w:t>
      </w:r>
      <w:r>
        <w:rPr>
          <w:noProof/>
        </w:rPr>
        <w:fldChar w:fldCharType="end"/>
      </w:r>
    </w:p>
    <w:p w14:paraId="2AAB42D5" w14:textId="56D4B6E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5.1.4.1.10</w:t>
      </w:r>
      <w:r>
        <w:rPr>
          <w:rFonts w:asciiTheme="minorHAnsi" w:eastAsiaTheme="minorEastAsia"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_Toc171694257 \h </w:instrText>
      </w:r>
      <w:r>
        <w:rPr>
          <w:noProof/>
        </w:rPr>
      </w:r>
      <w:r>
        <w:rPr>
          <w:noProof/>
        </w:rPr>
        <w:fldChar w:fldCharType="separate"/>
      </w:r>
      <w:r>
        <w:rPr>
          <w:noProof/>
        </w:rPr>
        <w:t>86</w:t>
      </w:r>
      <w:r>
        <w:rPr>
          <w:noProof/>
        </w:rPr>
        <w:fldChar w:fldCharType="end"/>
      </w:r>
    </w:p>
    <w:p w14:paraId="072FAF30" w14:textId="4646F13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5.1.4.1.11</w:t>
      </w:r>
      <w:r>
        <w:rPr>
          <w:rFonts w:asciiTheme="minorHAnsi" w:eastAsiaTheme="minorEastAsia"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fldLock="1"/>
      </w:r>
      <w:r>
        <w:rPr>
          <w:noProof/>
        </w:rPr>
        <w:instrText xml:space="preserve"> PAGEREF _Toc171694258 \h </w:instrText>
      </w:r>
      <w:r>
        <w:rPr>
          <w:noProof/>
        </w:rPr>
      </w:r>
      <w:r>
        <w:rPr>
          <w:noProof/>
        </w:rPr>
        <w:fldChar w:fldCharType="separate"/>
      </w:r>
      <w:r>
        <w:rPr>
          <w:noProof/>
        </w:rPr>
        <w:t>86</w:t>
      </w:r>
      <w:r>
        <w:rPr>
          <w:noProof/>
        </w:rPr>
        <w:fldChar w:fldCharType="end"/>
      </w:r>
    </w:p>
    <w:p w14:paraId="4B6074B1" w14:textId="642E642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5.1.4.1.12</w:t>
      </w:r>
      <w:r>
        <w:rPr>
          <w:rFonts w:asciiTheme="minorHAnsi" w:eastAsiaTheme="minorEastAsia"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fldLock="1"/>
      </w:r>
      <w:r>
        <w:rPr>
          <w:noProof/>
        </w:rPr>
        <w:instrText xml:space="preserve"> PAGEREF _Toc171694259 \h </w:instrText>
      </w:r>
      <w:r>
        <w:rPr>
          <w:noProof/>
        </w:rPr>
      </w:r>
      <w:r>
        <w:rPr>
          <w:noProof/>
        </w:rPr>
        <w:fldChar w:fldCharType="separate"/>
      </w:r>
      <w:r>
        <w:rPr>
          <w:noProof/>
        </w:rPr>
        <w:t>86</w:t>
      </w:r>
      <w:r>
        <w:rPr>
          <w:noProof/>
        </w:rPr>
        <w:fldChar w:fldCharType="end"/>
      </w:r>
    </w:p>
    <w:p w14:paraId="4E69833D" w14:textId="02CDCEB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5.1.4.1.13</w:t>
      </w:r>
      <w:r>
        <w:rPr>
          <w:rFonts w:asciiTheme="minorHAnsi" w:eastAsiaTheme="minorEastAsia"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_Toc171694260 \h </w:instrText>
      </w:r>
      <w:r>
        <w:rPr>
          <w:noProof/>
        </w:rPr>
      </w:r>
      <w:r>
        <w:rPr>
          <w:noProof/>
        </w:rPr>
        <w:fldChar w:fldCharType="separate"/>
      </w:r>
      <w:r>
        <w:rPr>
          <w:noProof/>
        </w:rPr>
        <w:t>86</w:t>
      </w:r>
      <w:r>
        <w:rPr>
          <w:noProof/>
        </w:rPr>
        <w:fldChar w:fldCharType="end"/>
      </w:r>
    </w:p>
    <w:p w14:paraId="40DCAC4D" w14:textId="331CF6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5.1.4.1.14</w:t>
      </w:r>
      <w:r>
        <w:rPr>
          <w:rFonts w:asciiTheme="minorHAnsi" w:eastAsiaTheme="minorEastAsia" w:hAnsiTheme="minorHAnsi" w:cstheme="minorBidi"/>
          <w:noProof/>
          <w:kern w:val="2"/>
          <w:sz w:val="22"/>
          <w:szCs w:val="22"/>
          <w:lang w:eastAsia="en-GB"/>
          <w14:ligatures w14:val="standardContextual"/>
        </w:rPr>
        <w:tab/>
      </w:r>
      <w:r>
        <w:rPr>
          <w:noProof/>
        </w:rPr>
        <w:t>Limit</w:t>
      </w:r>
      <w:r>
        <w:rPr>
          <w:noProof/>
        </w:rPr>
        <w:tab/>
      </w:r>
      <w:r>
        <w:rPr>
          <w:noProof/>
        </w:rPr>
        <w:fldChar w:fldCharType="begin" w:fldLock="1"/>
      </w:r>
      <w:r>
        <w:rPr>
          <w:noProof/>
        </w:rPr>
        <w:instrText xml:space="preserve"> PAGEREF _Toc171694261 \h </w:instrText>
      </w:r>
      <w:r>
        <w:rPr>
          <w:noProof/>
        </w:rPr>
      </w:r>
      <w:r>
        <w:rPr>
          <w:noProof/>
        </w:rPr>
        <w:fldChar w:fldCharType="separate"/>
      </w:r>
      <w:r>
        <w:rPr>
          <w:noProof/>
        </w:rPr>
        <w:t>86</w:t>
      </w:r>
      <w:r>
        <w:rPr>
          <w:noProof/>
        </w:rPr>
        <w:fldChar w:fldCharType="end"/>
      </w:r>
    </w:p>
    <w:p w14:paraId="6CCAEA73" w14:textId="4E91EF2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5.1.4.1.15</w:t>
      </w:r>
      <w:r>
        <w:rPr>
          <w:rFonts w:asciiTheme="minorHAnsi" w:eastAsiaTheme="minorEastAsia" w:hAnsiTheme="minorHAnsi" w:cstheme="minorBidi"/>
          <w:noProof/>
          <w:kern w:val="2"/>
          <w:sz w:val="22"/>
          <w:szCs w:val="22"/>
          <w:lang w:eastAsia="en-GB"/>
          <w14:ligatures w14:val="standardContextual"/>
        </w:rPr>
        <w:tab/>
      </w:r>
      <w:r>
        <w:rPr>
          <w:noProof/>
        </w:rPr>
        <w:t>Linked ID</w:t>
      </w:r>
      <w:r>
        <w:rPr>
          <w:noProof/>
        </w:rPr>
        <w:tab/>
      </w:r>
      <w:r>
        <w:rPr>
          <w:noProof/>
        </w:rPr>
        <w:fldChar w:fldCharType="begin" w:fldLock="1"/>
      </w:r>
      <w:r>
        <w:rPr>
          <w:noProof/>
        </w:rPr>
        <w:instrText xml:space="preserve"> PAGEREF _Toc171694262 \h </w:instrText>
      </w:r>
      <w:r>
        <w:rPr>
          <w:noProof/>
        </w:rPr>
      </w:r>
      <w:r>
        <w:rPr>
          <w:noProof/>
        </w:rPr>
        <w:fldChar w:fldCharType="separate"/>
      </w:r>
      <w:r>
        <w:rPr>
          <w:noProof/>
        </w:rPr>
        <w:t>86</w:t>
      </w:r>
      <w:r>
        <w:rPr>
          <w:noProof/>
        </w:rPr>
        <w:fldChar w:fldCharType="end"/>
      </w:r>
    </w:p>
    <w:p w14:paraId="3F912DDF" w14:textId="0106C40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_Toc171694263 \h </w:instrText>
      </w:r>
      <w:r>
        <w:rPr>
          <w:noProof/>
        </w:rPr>
      </w:r>
      <w:r>
        <w:rPr>
          <w:noProof/>
        </w:rPr>
        <w:fldChar w:fldCharType="separate"/>
      </w:r>
      <w:r>
        <w:rPr>
          <w:noProof/>
        </w:rPr>
        <w:t>86</w:t>
      </w:r>
      <w:r>
        <w:rPr>
          <w:noProof/>
        </w:rPr>
        <w:fldChar w:fldCharType="end"/>
      </w:r>
    </w:p>
    <w:p w14:paraId="3F9993A9" w14:textId="69664DE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5.1.4.1.17</w:t>
      </w:r>
      <w:r>
        <w:rPr>
          <w:rFonts w:asciiTheme="minorHAnsi" w:eastAsiaTheme="minorEastAsia"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fldLock="1"/>
      </w:r>
      <w:r>
        <w:rPr>
          <w:noProof/>
        </w:rPr>
        <w:instrText xml:space="preserve"> PAGEREF _Toc171694264 \h </w:instrText>
      </w:r>
      <w:r>
        <w:rPr>
          <w:noProof/>
        </w:rPr>
      </w:r>
      <w:r>
        <w:rPr>
          <w:noProof/>
        </w:rPr>
        <w:fldChar w:fldCharType="separate"/>
      </w:r>
      <w:r>
        <w:rPr>
          <w:noProof/>
        </w:rPr>
        <w:t>86</w:t>
      </w:r>
      <w:r>
        <w:rPr>
          <w:noProof/>
        </w:rPr>
        <w:fldChar w:fldCharType="end"/>
      </w:r>
    </w:p>
    <w:p w14:paraId="01C29776" w14:textId="272DC6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5.1.4.1.18</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_Toc171694265 \h </w:instrText>
      </w:r>
      <w:r>
        <w:rPr>
          <w:noProof/>
        </w:rPr>
      </w:r>
      <w:r>
        <w:rPr>
          <w:noProof/>
        </w:rPr>
        <w:fldChar w:fldCharType="separate"/>
      </w:r>
      <w:r>
        <w:rPr>
          <w:noProof/>
        </w:rPr>
        <w:t>87</w:t>
      </w:r>
      <w:r>
        <w:rPr>
          <w:noProof/>
        </w:rPr>
        <w:fldChar w:fldCharType="end"/>
      </w:r>
    </w:p>
    <w:p w14:paraId="21392DE9" w14:textId="1E74E95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5.1.4.1.19</w:t>
      </w:r>
      <w:r>
        <w:rPr>
          <w:rFonts w:asciiTheme="minorHAnsi" w:eastAsiaTheme="minorEastAsia"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_Toc171694266 \h </w:instrText>
      </w:r>
      <w:r>
        <w:rPr>
          <w:noProof/>
        </w:rPr>
      </w:r>
      <w:r>
        <w:rPr>
          <w:noProof/>
        </w:rPr>
        <w:fldChar w:fldCharType="separate"/>
      </w:r>
      <w:r>
        <w:rPr>
          <w:noProof/>
        </w:rPr>
        <w:t>87</w:t>
      </w:r>
      <w:r>
        <w:rPr>
          <w:noProof/>
        </w:rPr>
        <w:fldChar w:fldCharType="end"/>
      </w:r>
    </w:p>
    <w:p w14:paraId="29A30549" w14:textId="5FF217C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5.1.4.1.20</w:t>
      </w:r>
      <w:r>
        <w:rPr>
          <w:rFonts w:asciiTheme="minorHAnsi" w:eastAsiaTheme="minorEastAsia" w:hAnsiTheme="minorHAnsi" w:cstheme="minorBidi"/>
          <w:noProof/>
          <w:kern w:val="2"/>
          <w:sz w:val="22"/>
          <w:szCs w:val="22"/>
          <w:lang w:eastAsia="en-GB"/>
          <w14:ligatures w14:val="standardContextual"/>
        </w:rPr>
        <w:tab/>
      </w:r>
      <w:r>
        <w:rPr>
          <w:noProof/>
        </w:rPr>
        <w:t>Message ID</w:t>
      </w:r>
      <w:r>
        <w:rPr>
          <w:noProof/>
        </w:rPr>
        <w:tab/>
      </w:r>
      <w:r>
        <w:rPr>
          <w:noProof/>
        </w:rPr>
        <w:fldChar w:fldCharType="begin" w:fldLock="1"/>
      </w:r>
      <w:r>
        <w:rPr>
          <w:noProof/>
        </w:rPr>
        <w:instrText xml:space="preserve"> PAGEREF _Toc171694267 \h </w:instrText>
      </w:r>
      <w:r>
        <w:rPr>
          <w:noProof/>
        </w:rPr>
      </w:r>
      <w:r>
        <w:rPr>
          <w:noProof/>
        </w:rPr>
        <w:fldChar w:fldCharType="separate"/>
      </w:r>
      <w:r>
        <w:rPr>
          <w:noProof/>
        </w:rPr>
        <w:t>87</w:t>
      </w:r>
      <w:r>
        <w:rPr>
          <w:noProof/>
        </w:rPr>
        <w:fldChar w:fldCharType="end"/>
      </w:r>
    </w:p>
    <w:p w14:paraId="6E0E907E" w14:textId="39D6EC0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_Toc171694268 \h </w:instrText>
      </w:r>
      <w:r>
        <w:rPr>
          <w:noProof/>
        </w:rPr>
      </w:r>
      <w:r>
        <w:rPr>
          <w:noProof/>
        </w:rPr>
        <w:fldChar w:fldCharType="separate"/>
      </w:r>
      <w:r>
        <w:rPr>
          <w:noProof/>
        </w:rPr>
        <w:t>87</w:t>
      </w:r>
      <w:r>
        <w:rPr>
          <w:noProof/>
        </w:rPr>
        <w:fldChar w:fldCharType="end"/>
      </w:r>
    </w:p>
    <w:p w14:paraId="3FCA1CD9" w14:textId="614E39C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5.1.4.1.22</w:t>
      </w:r>
      <w:r>
        <w:rPr>
          <w:rFonts w:asciiTheme="minorHAnsi" w:eastAsiaTheme="minorEastAsia"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fldLock="1"/>
      </w:r>
      <w:r>
        <w:rPr>
          <w:noProof/>
        </w:rPr>
        <w:instrText xml:space="preserve"> PAGEREF _Toc171694269 \h </w:instrText>
      </w:r>
      <w:r>
        <w:rPr>
          <w:noProof/>
        </w:rPr>
      </w:r>
      <w:r>
        <w:rPr>
          <w:noProof/>
        </w:rPr>
        <w:fldChar w:fldCharType="separate"/>
      </w:r>
      <w:r>
        <w:rPr>
          <w:noProof/>
        </w:rPr>
        <w:t>87</w:t>
      </w:r>
      <w:r>
        <w:rPr>
          <w:noProof/>
        </w:rPr>
        <w:fldChar w:fldCharType="end"/>
      </w:r>
    </w:p>
    <w:p w14:paraId="47C17A09" w14:textId="43D528C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5.1.4.1.23</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_Toc171694270 \h </w:instrText>
      </w:r>
      <w:r>
        <w:rPr>
          <w:noProof/>
        </w:rPr>
      </w:r>
      <w:r>
        <w:rPr>
          <w:noProof/>
        </w:rPr>
        <w:fldChar w:fldCharType="separate"/>
      </w:r>
      <w:r>
        <w:rPr>
          <w:noProof/>
        </w:rPr>
        <w:t>87</w:t>
      </w:r>
      <w:r>
        <w:rPr>
          <w:noProof/>
        </w:rPr>
        <w:fldChar w:fldCharType="end"/>
      </w:r>
    </w:p>
    <w:p w14:paraId="647396DD" w14:textId="6B8506E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5.1.4.1.24</w:t>
      </w:r>
      <w:r>
        <w:rPr>
          <w:rFonts w:asciiTheme="minorHAnsi" w:eastAsiaTheme="minorEastAsia"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_Toc171694271 \h </w:instrText>
      </w:r>
      <w:r>
        <w:rPr>
          <w:noProof/>
        </w:rPr>
      </w:r>
      <w:r>
        <w:rPr>
          <w:noProof/>
        </w:rPr>
        <w:fldChar w:fldCharType="separate"/>
      </w:r>
      <w:r>
        <w:rPr>
          <w:noProof/>
        </w:rPr>
        <w:t>87</w:t>
      </w:r>
      <w:r>
        <w:rPr>
          <w:noProof/>
        </w:rPr>
        <w:fldChar w:fldCharType="end"/>
      </w:r>
    </w:p>
    <w:p w14:paraId="416F9632" w14:textId="678EDE3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5.1.4.1.25</w:t>
      </w:r>
      <w:r>
        <w:rPr>
          <w:rFonts w:asciiTheme="minorHAnsi" w:eastAsiaTheme="minorEastAsia"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fldLock="1"/>
      </w:r>
      <w:r>
        <w:rPr>
          <w:noProof/>
        </w:rPr>
        <w:instrText xml:space="preserve"> PAGEREF _Toc171694272 \h </w:instrText>
      </w:r>
      <w:r>
        <w:rPr>
          <w:noProof/>
        </w:rPr>
      </w:r>
      <w:r>
        <w:rPr>
          <w:noProof/>
        </w:rPr>
        <w:fldChar w:fldCharType="separate"/>
      </w:r>
      <w:r>
        <w:rPr>
          <w:noProof/>
        </w:rPr>
        <w:t>87</w:t>
      </w:r>
      <w:r>
        <w:rPr>
          <w:noProof/>
        </w:rPr>
        <w:fldChar w:fldCharType="end"/>
      </w:r>
    </w:p>
    <w:p w14:paraId="70E1C3F1" w14:textId="72F1EDF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5.1.4.1.26</w:t>
      </w:r>
      <w:r>
        <w:rPr>
          <w:rFonts w:asciiTheme="minorHAnsi" w:eastAsiaTheme="minorEastAsia"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fldLock="1"/>
      </w:r>
      <w:r>
        <w:rPr>
          <w:noProof/>
        </w:rPr>
        <w:instrText xml:space="preserve"> PAGEREF _Toc171694273 \h </w:instrText>
      </w:r>
      <w:r>
        <w:rPr>
          <w:noProof/>
        </w:rPr>
      </w:r>
      <w:r>
        <w:rPr>
          <w:noProof/>
        </w:rPr>
        <w:fldChar w:fldCharType="separate"/>
      </w:r>
      <w:r>
        <w:rPr>
          <w:noProof/>
        </w:rPr>
        <w:t>87</w:t>
      </w:r>
      <w:r>
        <w:rPr>
          <w:noProof/>
        </w:rPr>
        <w:fldChar w:fldCharType="end"/>
      </w:r>
    </w:p>
    <w:p w14:paraId="2026F534" w14:textId="510B76A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5.1.4.1.27</w:t>
      </w:r>
      <w:r>
        <w:rPr>
          <w:rFonts w:asciiTheme="minorHAnsi" w:eastAsiaTheme="minorEastAsia" w:hAnsiTheme="minorHAnsi" w:cstheme="minorBidi"/>
          <w:noProof/>
          <w:kern w:val="2"/>
          <w:sz w:val="22"/>
          <w:szCs w:val="22"/>
          <w:lang w:eastAsia="en-GB"/>
          <w14:ligatures w14:val="standardContextual"/>
        </w:rPr>
        <w:tab/>
      </w:r>
      <w:r>
        <w:rPr>
          <w:noProof/>
        </w:rPr>
        <w:t>MM Listing</w:t>
      </w:r>
      <w:r>
        <w:rPr>
          <w:noProof/>
        </w:rPr>
        <w:tab/>
      </w:r>
      <w:r>
        <w:rPr>
          <w:noProof/>
        </w:rPr>
        <w:fldChar w:fldCharType="begin" w:fldLock="1"/>
      </w:r>
      <w:r>
        <w:rPr>
          <w:noProof/>
        </w:rPr>
        <w:instrText xml:space="preserve"> PAGEREF _Toc171694274 \h </w:instrText>
      </w:r>
      <w:r>
        <w:rPr>
          <w:noProof/>
        </w:rPr>
      </w:r>
      <w:r>
        <w:rPr>
          <w:noProof/>
        </w:rPr>
        <w:fldChar w:fldCharType="separate"/>
      </w:r>
      <w:r>
        <w:rPr>
          <w:noProof/>
        </w:rPr>
        <w:t>88</w:t>
      </w:r>
      <w:r>
        <w:rPr>
          <w:noProof/>
        </w:rPr>
        <w:fldChar w:fldCharType="end"/>
      </w:r>
    </w:p>
    <w:p w14:paraId="1199A116" w14:textId="7F4AD23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5.1.4.1.28</w:t>
      </w:r>
      <w:r>
        <w:rPr>
          <w:rFonts w:asciiTheme="minorHAnsi" w:eastAsiaTheme="minorEastAsia"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fldLock="1"/>
      </w:r>
      <w:r>
        <w:rPr>
          <w:noProof/>
        </w:rPr>
        <w:instrText xml:space="preserve"> PAGEREF _Toc171694275 \h </w:instrText>
      </w:r>
      <w:r>
        <w:rPr>
          <w:noProof/>
        </w:rPr>
      </w:r>
      <w:r>
        <w:rPr>
          <w:noProof/>
        </w:rPr>
        <w:fldChar w:fldCharType="separate"/>
      </w:r>
      <w:r>
        <w:rPr>
          <w:noProof/>
        </w:rPr>
        <w:t>88</w:t>
      </w:r>
      <w:r>
        <w:rPr>
          <w:noProof/>
        </w:rPr>
        <w:fldChar w:fldCharType="end"/>
      </w:r>
    </w:p>
    <w:p w14:paraId="4DC590A0" w14:textId="60A973C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5.1.4.1.28A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_Toc171694276 \h </w:instrText>
      </w:r>
      <w:r>
        <w:rPr>
          <w:noProof/>
        </w:rPr>
      </w:r>
      <w:r>
        <w:rPr>
          <w:noProof/>
        </w:rPr>
        <w:fldChar w:fldCharType="separate"/>
      </w:r>
      <w:r>
        <w:rPr>
          <w:noProof/>
        </w:rPr>
        <w:t>88</w:t>
      </w:r>
      <w:r>
        <w:rPr>
          <w:noProof/>
        </w:rPr>
        <w:fldChar w:fldCharType="end"/>
      </w:r>
    </w:p>
    <w:p w14:paraId="2F4A167A" w14:textId="40D432A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5.1.4.1.29</w:t>
      </w:r>
      <w:r>
        <w:rPr>
          <w:rFonts w:asciiTheme="minorHAnsi" w:eastAsiaTheme="minorEastAsia"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fldLock="1"/>
      </w:r>
      <w:r>
        <w:rPr>
          <w:noProof/>
        </w:rPr>
        <w:instrText xml:space="preserve"> PAGEREF _Toc171694277 \h </w:instrText>
      </w:r>
      <w:r>
        <w:rPr>
          <w:noProof/>
        </w:rPr>
      </w:r>
      <w:r>
        <w:rPr>
          <w:noProof/>
        </w:rPr>
        <w:fldChar w:fldCharType="separate"/>
      </w:r>
      <w:r>
        <w:rPr>
          <w:noProof/>
        </w:rPr>
        <w:t>88</w:t>
      </w:r>
      <w:r>
        <w:rPr>
          <w:noProof/>
        </w:rPr>
        <w:fldChar w:fldCharType="end"/>
      </w:r>
    </w:p>
    <w:p w14:paraId="484D23AE" w14:textId="60E5602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5.1.4.1.30</w:t>
      </w:r>
      <w:r>
        <w:rPr>
          <w:rFonts w:asciiTheme="minorHAnsi" w:eastAsiaTheme="minorEastAsia"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fldLock="1"/>
      </w:r>
      <w:r>
        <w:rPr>
          <w:noProof/>
        </w:rPr>
        <w:instrText xml:space="preserve"> PAGEREF _Toc171694278 \h </w:instrText>
      </w:r>
      <w:r>
        <w:rPr>
          <w:noProof/>
        </w:rPr>
      </w:r>
      <w:r>
        <w:rPr>
          <w:noProof/>
        </w:rPr>
        <w:fldChar w:fldCharType="separate"/>
      </w:r>
      <w:r>
        <w:rPr>
          <w:noProof/>
        </w:rPr>
        <w:t>88</w:t>
      </w:r>
      <w:r>
        <w:rPr>
          <w:noProof/>
        </w:rPr>
        <w:fldChar w:fldCharType="end"/>
      </w:r>
    </w:p>
    <w:p w14:paraId="525EB07D" w14:textId="4604A38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5.1.4.1.31</w:t>
      </w:r>
      <w:r>
        <w:rPr>
          <w:rFonts w:asciiTheme="minorHAnsi" w:eastAsiaTheme="minorEastAsia"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_Toc171694279 \h </w:instrText>
      </w:r>
      <w:r>
        <w:rPr>
          <w:noProof/>
        </w:rPr>
      </w:r>
      <w:r>
        <w:rPr>
          <w:noProof/>
        </w:rPr>
        <w:fldChar w:fldCharType="separate"/>
      </w:r>
      <w:r>
        <w:rPr>
          <w:noProof/>
        </w:rPr>
        <w:t>88</w:t>
      </w:r>
      <w:r>
        <w:rPr>
          <w:noProof/>
        </w:rPr>
        <w:fldChar w:fldCharType="end"/>
      </w:r>
    </w:p>
    <w:p w14:paraId="15A582EE" w14:textId="183D466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5.1.4.1.32</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_Toc171694280 \h </w:instrText>
      </w:r>
      <w:r>
        <w:rPr>
          <w:noProof/>
        </w:rPr>
      </w:r>
      <w:r>
        <w:rPr>
          <w:noProof/>
        </w:rPr>
        <w:fldChar w:fldCharType="separate"/>
      </w:r>
      <w:r>
        <w:rPr>
          <w:noProof/>
        </w:rPr>
        <w:t>88</w:t>
      </w:r>
      <w:r>
        <w:rPr>
          <w:noProof/>
        </w:rPr>
        <w:fldChar w:fldCharType="end"/>
      </w:r>
    </w:p>
    <w:p w14:paraId="099C9DEF" w14:textId="16C89CA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5.1.4.1.33</w:t>
      </w:r>
      <w:r>
        <w:rPr>
          <w:rFonts w:asciiTheme="minorHAnsi" w:eastAsiaTheme="minorEastAsia" w:hAnsiTheme="minorHAnsi" w:cstheme="minorBidi"/>
          <w:noProof/>
          <w:kern w:val="2"/>
          <w:sz w:val="22"/>
          <w:szCs w:val="22"/>
          <w:lang w:eastAsia="en-GB"/>
          <w14:ligatures w14:val="standardContextual"/>
        </w:rPr>
        <w:tab/>
      </w:r>
      <w:r>
        <w:rPr>
          <w:noProof/>
        </w:rPr>
        <w:t>Quotas</w:t>
      </w:r>
      <w:r>
        <w:rPr>
          <w:noProof/>
        </w:rPr>
        <w:tab/>
      </w:r>
      <w:r>
        <w:rPr>
          <w:noProof/>
        </w:rPr>
        <w:fldChar w:fldCharType="begin" w:fldLock="1"/>
      </w:r>
      <w:r>
        <w:rPr>
          <w:noProof/>
        </w:rPr>
        <w:instrText xml:space="preserve"> PAGEREF _Toc171694281 \h </w:instrText>
      </w:r>
      <w:r>
        <w:rPr>
          <w:noProof/>
        </w:rPr>
      </w:r>
      <w:r>
        <w:rPr>
          <w:noProof/>
        </w:rPr>
        <w:fldChar w:fldCharType="separate"/>
      </w:r>
      <w:r>
        <w:rPr>
          <w:noProof/>
        </w:rPr>
        <w:t>88</w:t>
      </w:r>
      <w:r>
        <w:rPr>
          <w:noProof/>
        </w:rPr>
        <w:fldChar w:fldCharType="end"/>
      </w:r>
    </w:p>
    <w:p w14:paraId="58639983" w14:textId="0783AEA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5.1.4.1.34</w:t>
      </w:r>
      <w:r>
        <w:rPr>
          <w:rFonts w:asciiTheme="minorHAnsi" w:eastAsiaTheme="minorEastAsia"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fldLock="1"/>
      </w:r>
      <w:r>
        <w:rPr>
          <w:noProof/>
        </w:rPr>
        <w:instrText xml:space="preserve"> PAGEREF _Toc171694282 \h </w:instrText>
      </w:r>
      <w:r>
        <w:rPr>
          <w:noProof/>
        </w:rPr>
      </w:r>
      <w:r>
        <w:rPr>
          <w:noProof/>
        </w:rPr>
        <w:fldChar w:fldCharType="separate"/>
      </w:r>
      <w:r>
        <w:rPr>
          <w:noProof/>
        </w:rPr>
        <w:t>88</w:t>
      </w:r>
      <w:r>
        <w:rPr>
          <w:noProof/>
        </w:rPr>
        <w:fldChar w:fldCharType="end"/>
      </w:r>
    </w:p>
    <w:p w14:paraId="00051F92" w14:textId="7DE17B0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5.1.4.1.35</w:t>
      </w:r>
      <w:r>
        <w:rPr>
          <w:rFonts w:asciiTheme="minorHAnsi" w:eastAsiaTheme="minorEastAsia"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fldLock="1"/>
      </w:r>
      <w:r>
        <w:rPr>
          <w:noProof/>
        </w:rPr>
        <w:instrText xml:space="preserve"> PAGEREF _Toc171694283 \h </w:instrText>
      </w:r>
      <w:r>
        <w:rPr>
          <w:noProof/>
        </w:rPr>
      </w:r>
      <w:r>
        <w:rPr>
          <w:noProof/>
        </w:rPr>
        <w:fldChar w:fldCharType="separate"/>
      </w:r>
      <w:r>
        <w:rPr>
          <w:noProof/>
        </w:rPr>
        <w:t>88</w:t>
      </w:r>
      <w:r>
        <w:rPr>
          <w:noProof/>
        </w:rPr>
        <w:fldChar w:fldCharType="end"/>
      </w:r>
    </w:p>
    <w:p w14:paraId="5F98C382" w14:textId="029D941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5.1.4.1.36</w:t>
      </w:r>
      <w:r>
        <w:rPr>
          <w:rFonts w:asciiTheme="minorHAnsi" w:eastAsiaTheme="minorEastAsia" w:hAnsiTheme="minorHAnsi" w:cstheme="minorBidi"/>
          <w:noProof/>
          <w:kern w:val="2"/>
          <w:sz w:val="22"/>
          <w:szCs w:val="22"/>
          <w:lang w:eastAsia="en-GB"/>
          <w14:ligatures w14:val="standardContextual"/>
        </w:rPr>
        <w:tab/>
      </w:r>
      <w:r>
        <w:rPr>
          <w:noProof/>
        </w:rPr>
        <w:t>Read Status</w:t>
      </w:r>
      <w:r>
        <w:rPr>
          <w:noProof/>
        </w:rPr>
        <w:tab/>
      </w:r>
      <w:r>
        <w:rPr>
          <w:noProof/>
        </w:rPr>
        <w:fldChar w:fldCharType="begin" w:fldLock="1"/>
      </w:r>
      <w:r>
        <w:rPr>
          <w:noProof/>
        </w:rPr>
        <w:instrText xml:space="preserve"> PAGEREF _Toc171694284 \h </w:instrText>
      </w:r>
      <w:r>
        <w:rPr>
          <w:noProof/>
        </w:rPr>
      </w:r>
      <w:r>
        <w:rPr>
          <w:noProof/>
        </w:rPr>
        <w:fldChar w:fldCharType="separate"/>
      </w:r>
      <w:r>
        <w:rPr>
          <w:noProof/>
        </w:rPr>
        <w:t>88</w:t>
      </w:r>
      <w:r>
        <w:rPr>
          <w:noProof/>
        </w:rPr>
        <w:fldChar w:fldCharType="end"/>
      </w:r>
    </w:p>
    <w:p w14:paraId="02913729" w14:textId="7565C13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5.1.4.1.37</w:t>
      </w:r>
      <w:r>
        <w:rPr>
          <w:rFonts w:asciiTheme="minorHAnsi" w:eastAsiaTheme="minorEastAsia"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fldLock="1"/>
      </w:r>
      <w:r>
        <w:rPr>
          <w:noProof/>
        </w:rPr>
        <w:instrText xml:space="preserve"> PAGEREF _Toc171694285 \h </w:instrText>
      </w:r>
      <w:r>
        <w:rPr>
          <w:noProof/>
        </w:rPr>
      </w:r>
      <w:r>
        <w:rPr>
          <w:noProof/>
        </w:rPr>
        <w:fldChar w:fldCharType="separate"/>
      </w:r>
      <w:r>
        <w:rPr>
          <w:noProof/>
        </w:rPr>
        <w:t>88</w:t>
      </w:r>
      <w:r>
        <w:rPr>
          <w:noProof/>
        </w:rPr>
        <w:fldChar w:fldCharType="end"/>
      </w:r>
    </w:p>
    <w:p w14:paraId="17FDD492" w14:textId="18B081E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5.1.4.1.38</w:t>
      </w:r>
      <w:r>
        <w:rPr>
          <w:rFonts w:asciiTheme="minorHAnsi" w:eastAsiaTheme="minorEastAsia"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_Toc171694286 \h </w:instrText>
      </w:r>
      <w:r>
        <w:rPr>
          <w:noProof/>
        </w:rPr>
      </w:r>
      <w:r>
        <w:rPr>
          <w:noProof/>
        </w:rPr>
        <w:fldChar w:fldCharType="separate"/>
      </w:r>
      <w:r>
        <w:rPr>
          <w:noProof/>
        </w:rPr>
        <w:t>89</w:t>
      </w:r>
      <w:r>
        <w:rPr>
          <w:noProof/>
        </w:rPr>
        <w:fldChar w:fldCharType="end"/>
      </w:r>
    </w:p>
    <w:p w14:paraId="7FD0B31D" w14:textId="682C9A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5.1.4.1.39</w:t>
      </w:r>
      <w:r>
        <w:rPr>
          <w:rFonts w:asciiTheme="minorHAnsi" w:eastAsiaTheme="minorEastAsia"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_Toc171694287 \h </w:instrText>
      </w:r>
      <w:r>
        <w:rPr>
          <w:noProof/>
        </w:rPr>
      </w:r>
      <w:r>
        <w:rPr>
          <w:noProof/>
        </w:rPr>
        <w:fldChar w:fldCharType="separate"/>
      </w:r>
      <w:r>
        <w:rPr>
          <w:noProof/>
        </w:rPr>
        <w:t>89</w:t>
      </w:r>
      <w:r>
        <w:rPr>
          <w:noProof/>
        </w:rPr>
        <w:fldChar w:fldCharType="end"/>
      </w:r>
    </w:p>
    <w:p w14:paraId="04745AB9" w14:textId="428CEF2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5.1.4.1.40</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_Toc171694288 \h </w:instrText>
      </w:r>
      <w:r>
        <w:rPr>
          <w:noProof/>
        </w:rPr>
      </w:r>
      <w:r>
        <w:rPr>
          <w:noProof/>
        </w:rPr>
        <w:fldChar w:fldCharType="separate"/>
      </w:r>
      <w:r>
        <w:rPr>
          <w:noProof/>
        </w:rPr>
        <w:t>89</w:t>
      </w:r>
      <w:r>
        <w:rPr>
          <w:noProof/>
        </w:rPr>
        <w:fldChar w:fldCharType="end"/>
      </w:r>
    </w:p>
    <w:p w14:paraId="7EC90FFE" w14:textId="7A61706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5.1.4.1.41</w:t>
      </w:r>
      <w:r>
        <w:rPr>
          <w:rFonts w:asciiTheme="minorHAnsi" w:eastAsiaTheme="minorEastAsia"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fldLock="1"/>
      </w:r>
      <w:r>
        <w:rPr>
          <w:noProof/>
        </w:rPr>
        <w:instrText xml:space="preserve"> PAGEREF _Toc171694289 \h </w:instrText>
      </w:r>
      <w:r>
        <w:rPr>
          <w:noProof/>
        </w:rPr>
      </w:r>
      <w:r>
        <w:rPr>
          <w:noProof/>
        </w:rPr>
        <w:fldChar w:fldCharType="separate"/>
      </w:r>
      <w:r>
        <w:rPr>
          <w:noProof/>
        </w:rPr>
        <w:t>89</w:t>
      </w:r>
      <w:r>
        <w:rPr>
          <w:noProof/>
        </w:rPr>
        <w:fldChar w:fldCharType="end"/>
      </w:r>
    </w:p>
    <w:p w14:paraId="02778A99" w14:textId="2A345CE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_Toc171694290 \h </w:instrText>
      </w:r>
      <w:r>
        <w:rPr>
          <w:noProof/>
        </w:rPr>
      </w:r>
      <w:r>
        <w:rPr>
          <w:noProof/>
        </w:rPr>
        <w:fldChar w:fldCharType="separate"/>
      </w:r>
      <w:r>
        <w:rPr>
          <w:noProof/>
        </w:rPr>
        <w:t>89</w:t>
      </w:r>
      <w:r>
        <w:rPr>
          <w:noProof/>
        </w:rPr>
        <w:fldChar w:fldCharType="end"/>
      </w:r>
    </w:p>
    <w:p w14:paraId="3F0CC4DB" w14:textId="26579BE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5.1.4.1.43</w:t>
      </w:r>
      <w:r>
        <w:rPr>
          <w:rFonts w:asciiTheme="minorHAnsi" w:eastAsiaTheme="minorEastAsia"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fldLock="1"/>
      </w:r>
      <w:r>
        <w:rPr>
          <w:noProof/>
        </w:rPr>
        <w:instrText xml:space="preserve"> PAGEREF _Toc171694291 \h </w:instrText>
      </w:r>
      <w:r>
        <w:rPr>
          <w:noProof/>
        </w:rPr>
      </w:r>
      <w:r>
        <w:rPr>
          <w:noProof/>
        </w:rPr>
        <w:fldChar w:fldCharType="separate"/>
      </w:r>
      <w:r>
        <w:rPr>
          <w:noProof/>
        </w:rPr>
        <w:t>89</w:t>
      </w:r>
      <w:r>
        <w:rPr>
          <w:noProof/>
        </w:rPr>
        <w:fldChar w:fldCharType="end"/>
      </w:r>
    </w:p>
    <w:p w14:paraId="67E8E504" w14:textId="3960180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5.1.4.1.44</w:t>
      </w:r>
      <w:r>
        <w:rPr>
          <w:rFonts w:asciiTheme="minorHAnsi" w:eastAsiaTheme="minorEastAsia"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fldLock="1"/>
      </w:r>
      <w:r>
        <w:rPr>
          <w:noProof/>
        </w:rPr>
        <w:instrText xml:space="preserve"> PAGEREF _Toc171694292 \h </w:instrText>
      </w:r>
      <w:r>
        <w:rPr>
          <w:noProof/>
        </w:rPr>
      </w:r>
      <w:r>
        <w:rPr>
          <w:noProof/>
        </w:rPr>
        <w:fldChar w:fldCharType="separate"/>
      </w:r>
      <w:r>
        <w:rPr>
          <w:noProof/>
        </w:rPr>
        <w:t>89</w:t>
      </w:r>
      <w:r>
        <w:rPr>
          <w:noProof/>
        </w:rPr>
        <w:fldChar w:fldCharType="end"/>
      </w:r>
    </w:p>
    <w:p w14:paraId="6CA6CB07" w14:textId="13896B6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5.1.4.1.45</w:t>
      </w:r>
      <w:r>
        <w:rPr>
          <w:rFonts w:asciiTheme="minorHAnsi" w:eastAsiaTheme="minorEastAsia"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fldLock="1"/>
      </w:r>
      <w:r>
        <w:rPr>
          <w:noProof/>
        </w:rPr>
        <w:instrText xml:space="preserve"> PAGEREF _Toc171694293 \h </w:instrText>
      </w:r>
      <w:r>
        <w:rPr>
          <w:noProof/>
        </w:rPr>
      </w:r>
      <w:r>
        <w:rPr>
          <w:noProof/>
        </w:rPr>
        <w:fldChar w:fldCharType="separate"/>
      </w:r>
      <w:r>
        <w:rPr>
          <w:noProof/>
        </w:rPr>
        <w:t>89</w:t>
      </w:r>
      <w:r>
        <w:rPr>
          <w:noProof/>
        </w:rPr>
        <w:fldChar w:fldCharType="end"/>
      </w:r>
    </w:p>
    <w:p w14:paraId="55C7C00E" w14:textId="18F5177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5.1.4.1.46</w:t>
      </w:r>
      <w:r>
        <w:rPr>
          <w:rFonts w:asciiTheme="minorHAnsi" w:eastAsiaTheme="minorEastAsia"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fldLock="1"/>
      </w:r>
      <w:r>
        <w:rPr>
          <w:noProof/>
        </w:rPr>
        <w:instrText xml:space="preserve"> PAGEREF _Toc171694294 \h </w:instrText>
      </w:r>
      <w:r>
        <w:rPr>
          <w:noProof/>
        </w:rPr>
      </w:r>
      <w:r>
        <w:rPr>
          <w:noProof/>
        </w:rPr>
        <w:fldChar w:fldCharType="separate"/>
      </w:r>
      <w:r>
        <w:rPr>
          <w:noProof/>
        </w:rPr>
        <w:t>89</w:t>
      </w:r>
      <w:r>
        <w:rPr>
          <w:noProof/>
        </w:rPr>
        <w:fldChar w:fldCharType="end"/>
      </w:r>
    </w:p>
    <w:p w14:paraId="6B1FC44E" w14:textId="084D014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5.1.4.1.47</w:t>
      </w:r>
      <w:r>
        <w:rPr>
          <w:rFonts w:asciiTheme="minorHAnsi" w:eastAsiaTheme="minorEastAsia"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fldLock="1"/>
      </w:r>
      <w:r>
        <w:rPr>
          <w:noProof/>
        </w:rPr>
        <w:instrText xml:space="preserve"> PAGEREF _Toc171694295 \h </w:instrText>
      </w:r>
      <w:r>
        <w:rPr>
          <w:noProof/>
        </w:rPr>
      </w:r>
      <w:r>
        <w:rPr>
          <w:noProof/>
        </w:rPr>
        <w:fldChar w:fldCharType="separate"/>
      </w:r>
      <w:r>
        <w:rPr>
          <w:noProof/>
        </w:rPr>
        <w:t>90</w:t>
      </w:r>
      <w:r>
        <w:rPr>
          <w:noProof/>
        </w:rPr>
        <w:fldChar w:fldCharType="end"/>
      </w:r>
    </w:p>
    <w:p w14:paraId="3CBAE1C4" w14:textId="11CFF61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5.1.4.1.48</w:t>
      </w:r>
      <w:r>
        <w:rPr>
          <w:rFonts w:asciiTheme="minorHAnsi" w:eastAsiaTheme="minorEastAsia"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fldLock="1"/>
      </w:r>
      <w:r>
        <w:rPr>
          <w:noProof/>
        </w:rPr>
        <w:instrText xml:space="preserve"> PAGEREF _Toc171694296 \h </w:instrText>
      </w:r>
      <w:r>
        <w:rPr>
          <w:noProof/>
        </w:rPr>
      </w:r>
      <w:r>
        <w:rPr>
          <w:noProof/>
        </w:rPr>
        <w:fldChar w:fldCharType="separate"/>
      </w:r>
      <w:r>
        <w:rPr>
          <w:noProof/>
        </w:rPr>
        <w:t>90</w:t>
      </w:r>
      <w:r>
        <w:rPr>
          <w:noProof/>
        </w:rPr>
        <w:fldChar w:fldCharType="end"/>
      </w:r>
    </w:p>
    <w:p w14:paraId="6873F8BD" w14:textId="7C4DD1B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5.1.4.1.49</w:t>
      </w:r>
      <w:r>
        <w:rPr>
          <w:rFonts w:asciiTheme="minorHAnsi" w:eastAsiaTheme="minorEastAsia"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fldLock="1"/>
      </w:r>
      <w:r>
        <w:rPr>
          <w:noProof/>
        </w:rPr>
        <w:instrText xml:space="preserve"> PAGEREF _Toc171694297 \h </w:instrText>
      </w:r>
      <w:r>
        <w:rPr>
          <w:noProof/>
        </w:rPr>
      </w:r>
      <w:r>
        <w:rPr>
          <w:noProof/>
        </w:rPr>
        <w:fldChar w:fldCharType="separate"/>
      </w:r>
      <w:r>
        <w:rPr>
          <w:noProof/>
        </w:rPr>
        <w:t>90</w:t>
      </w:r>
      <w:r>
        <w:rPr>
          <w:noProof/>
        </w:rPr>
        <w:fldChar w:fldCharType="end"/>
      </w:r>
    </w:p>
    <w:p w14:paraId="441A5103" w14:textId="7A8F2CA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5.1.4.1.50</w:t>
      </w:r>
      <w:r>
        <w:rPr>
          <w:rFonts w:asciiTheme="minorHAnsi" w:eastAsiaTheme="minorEastAsia"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fldLock="1"/>
      </w:r>
      <w:r>
        <w:rPr>
          <w:noProof/>
        </w:rPr>
        <w:instrText xml:space="preserve"> PAGEREF _Toc171694298 \h </w:instrText>
      </w:r>
      <w:r>
        <w:rPr>
          <w:noProof/>
        </w:rPr>
      </w:r>
      <w:r>
        <w:rPr>
          <w:noProof/>
        </w:rPr>
        <w:fldChar w:fldCharType="separate"/>
      </w:r>
      <w:r>
        <w:rPr>
          <w:noProof/>
        </w:rPr>
        <w:t>90</w:t>
      </w:r>
      <w:r>
        <w:rPr>
          <w:noProof/>
        </w:rPr>
        <w:fldChar w:fldCharType="end"/>
      </w:r>
    </w:p>
    <w:p w14:paraId="40A2BE93" w14:textId="72AE091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5.1.4.1.51</w:t>
      </w:r>
      <w:r>
        <w:rPr>
          <w:rFonts w:asciiTheme="minorHAnsi" w:eastAsiaTheme="minorEastAsia"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fldLock="1"/>
      </w:r>
      <w:r>
        <w:rPr>
          <w:noProof/>
        </w:rPr>
        <w:instrText xml:space="preserve"> PAGEREF _Toc171694299 \h </w:instrText>
      </w:r>
      <w:r>
        <w:rPr>
          <w:noProof/>
        </w:rPr>
      </w:r>
      <w:r>
        <w:rPr>
          <w:noProof/>
        </w:rPr>
        <w:fldChar w:fldCharType="separate"/>
      </w:r>
      <w:r>
        <w:rPr>
          <w:noProof/>
        </w:rPr>
        <w:t>90</w:t>
      </w:r>
      <w:r>
        <w:rPr>
          <w:noProof/>
        </w:rPr>
        <w:fldChar w:fldCharType="end"/>
      </w:r>
    </w:p>
    <w:p w14:paraId="3E75E91D" w14:textId="65AF0BC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5.1.4.1.52</w:t>
      </w:r>
      <w:r>
        <w:rPr>
          <w:rFonts w:asciiTheme="minorHAnsi" w:eastAsiaTheme="minorEastAsia"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fldLock="1"/>
      </w:r>
      <w:r>
        <w:rPr>
          <w:noProof/>
        </w:rPr>
        <w:instrText xml:space="preserve"> PAGEREF _Toc171694300 \h </w:instrText>
      </w:r>
      <w:r>
        <w:rPr>
          <w:noProof/>
        </w:rPr>
      </w:r>
      <w:r>
        <w:rPr>
          <w:noProof/>
        </w:rPr>
        <w:fldChar w:fldCharType="separate"/>
      </w:r>
      <w:r>
        <w:rPr>
          <w:noProof/>
        </w:rPr>
        <w:t>90</w:t>
      </w:r>
      <w:r>
        <w:rPr>
          <w:noProof/>
        </w:rPr>
        <w:fldChar w:fldCharType="end"/>
      </w:r>
    </w:p>
    <w:p w14:paraId="4C7CE3F6" w14:textId="2A1F7F1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5.1.4.1.53</w:t>
      </w:r>
      <w:r>
        <w:rPr>
          <w:rFonts w:asciiTheme="minorHAnsi" w:eastAsiaTheme="minorEastAsia" w:hAnsiTheme="minorHAnsi" w:cstheme="minorBidi"/>
          <w:noProof/>
          <w:kern w:val="2"/>
          <w:sz w:val="22"/>
          <w:szCs w:val="22"/>
          <w:lang w:eastAsia="en-GB"/>
          <w14:ligatures w14:val="standardContextual"/>
        </w:rPr>
        <w:tab/>
      </w:r>
      <w:r>
        <w:rPr>
          <w:noProof/>
        </w:rPr>
        <w:t>Service code</w:t>
      </w:r>
      <w:r>
        <w:rPr>
          <w:noProof/>
        </w:rPr>
        <w:tab/>
      </w:r>
      <w:r>
        <w:rPr>
          <w:noProof/>
        </w:rPr>
        <w:fldChar w:fldCharType="begin" w:fldLock="1"/>
      </w:r>
      <w:r>
        <w:rPr>
          <w:noProof/>
        </w:rPr>
        <w:instrText xml:space="preserve"> PAGEREF _Toc171694301 \h </w:instrText>
      </w:r>
      <w:r>
        <w:rPr>
          <w:noProof/>
        </w:rPr>
      </w:r>
      <w:r>
        <w:rPr>
          <w:noProof/>
        </w:rPr>
        <w:fldChar w:fldCharType="separate"/>
      </w:r>
      <w:r>
        <w:rPr>
          <w:noProof/>
        </w:rPr>
        <w:t>90</w:t>
      </w:r>
      <w:r>
        <w:rPr>
          <w:noProof/>
        </w:rPr>
        <w:fldChar w:fldCharType="end"/>
      </w:r>
    </w:p>
    <w:p w14:paraId="6E4239D1" w14:textId="5206642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5.1.4.1.54</w:t>
      </w:r>
      <w:r>
        <w:rPr>
          <w:rFonts w:asciiTheme="minorHAnsi" w:eastAsiaTheme="minorEastAsia" w:hAnsiTheme="minorHAnsi" w:cstheme="minorBidi"/>
          <w:noProof/>
          <w:kern w:val="2"/>
          <w:sz w:val="22"/>
          <w:szCs w:val="22"/>
          <w:lang w:eastAsia="en-GB"/>
          <w14:ligatures w14:val="standardContextual"/>
        </w:rPr>
        <w:tab/>
      </w:r>
      <w:r>
        <w:rPr>
          <w:noProof/>
        </w:rPr>
        <w:t>Start</w:t>
      </w:r>
      <w:r>
        <w:rPr>
          <w:noProof/>
        </w:rPr>
        <w:tab/>
      </w:r>
      <w:r>
        <w:rPr>
          <w:noProof/>
        </w:rPr>
        <w:fldChar w:fldCharType="begin" w:fldLock="1"/>
      </w:r>
      <w:r>
        <w:rPr>
          <w:noProof/>
        </w:rPr>
        <w:instrText xml:space="preserve"> PAGEREF _Toc171694302 \h </w:instrText>
      </w:r>
      <w:r>
        <w:rPr>
          <w:noProof/>
        </w:rPr>
      </w:r>
      <w:r>
        <w:rPr>
          <w:noProof/>
        </w:rPr>
        <w:fldChar w:fldCharType="separate"/>
      </w:r>
      <w:r>
        <w:rPr>
          <w:noProof/>
        </w:rPr>
        <w:t>90</w:t>
      </w:r>
      <w:r>
        <w:rPr>
          <w:noProof/>
        </w:rPr>
        <w:fldChar w:fldCharType="end"/>
      </w:r>
    </w:p>
    <w:p w14:paraId="7DB104E0" w14:textId="6A5780A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5.1.4.1.55</w:t>
      </w:r>
      <w:r>
        <w:rPr>
          <w:rFonts w:asciiTheme="minorHAnsi" w:eastAsiaTheme="minorEastAsia" w:hAnsiTheme="minorHAnsi" w:cstheme="minorBidi"/>
          <w:noProof/>
          <w:kern w:val="2"/>
          <w:sz w:val="22"/>
          <w:szCs w:val="22"/>
          <w:lang w:eastAsia="en-GB"/>
          <w14:ligatures w14:val="standardContextual"/>
        </w:rPr>
        <w:tab/>
      </w:r>
      <w:r>
        <w:rPr>
          <w:noProof/>
        </w:rPr>
        <w:t>Status Text</w:t>
      </w:r>
      <w:r>
        <w:rPr>
          <w:noProof/>
        </w:rPr>
        <w:tab/>
      </w:r>
      <w:r>
        <w:rPr>
          <w:noProof/>
        </w:rPr>
        <w:fldChar w:fldCharType="begin" w:fldLock="1"/>
      </w:r>
      <w:r>
        <w:rPr>
          <w:noProof/>
        </w:rPr>
        <w:instrText xml:space="preserve"> PAGEREF _Toc171694303 \h </w:instrText>
      </w:r>
      <w:r>
        <w:rPr>
          <w:noProof/>
        </w:rPr>
      </w:r>
      <w:r>
        <w:rPr>
          <w:noProof/>
        </w:rPr>
        <w:fldChar w:fldCharType="separate"/>
      </w:r>
      <w:r>
        <w:rPr>
          <w:noProof/>
        </w:rPr>
        <w:t>90</w:t>
      </w:r>
      <w:r>
        <w:rPr>
          <w:noProof/>
        </w:rPr>
        <w:fldChar w:fldCharType="end"/>
      </w:r>
    </w:p>
    <w:p w14:paraId="0B15129E" w14:textId="00FF4F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_Toc171694304 \h </w:instrText>
      </w:r>
      <w:r>
        <w:rPr>
          <w:noProof/>
        </w:rPr>
      </w:r>
      <w:r>
        <w:rPr>
          <w:noProof/>
        </w:rPr>
        <w:fldChar w:fldCharType="separate"/>
      </w:r>
      <w:r>
        <w:rPr>
          <w:noProof/>
        </w:rPr>
        <w:t>90</w:t>
      </w:r>
      <w:r>
        <w:rPr>
          <w:noProof/>
        </w:rPr>
        <w:fldChar w:fldCharType="end"/>
      </w:r>
    </w:p>
    <w:p w14:paraId="4277FA03" w14:textId="2EBFABB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5.1.4.1.57</w:t>
      </w:r>
      <w:r>
        <w:rPr>
          <w:rFonts w:asciiTheme="minorHAnsi" w:eastAsiaTheme="minorEastAsia"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fldLock="1"/>
      </w:r>
      <w:r>
        <w:rPr>
          <w:noProof/>
        </w:rPr>
        <w:instrText xml:space="preserve"> PAGEREF _Toc171694305 \h </w:instrText>
      </w:r>
      <w:r>
        <w:rPr>
          <w:noProof/>
        </w:rPr>
      </w:r>
      <w:r>
        <w:rPr>
          <w:noProof/>
        </w:rPr>
        <w:fldChar w:fldCharType="separate"/>
      </w:r>
      <w:r>
        <w:rPr>
          <w:noProof/>
        </w:rPr>
        <w:t>90</w:t>
      </w:r>
      <w:r>
        <w:rPr>
          <w:noProof/>
        </w:rPr>
        <w:fldChar w:fldCharType="end"/>
      </w:r>
    </w:p>
    <w:p w14:paraId="0FBF0AED" w14:textId="76C51FC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5.1.4.1.58</w:t>
      </w:r>
      <w:r>
        <w:rPr>
          <w:rFonts w:asciiTheme="minorHAnsi" w:eastAsiaTheme="minorEastAsia" w:hAnsiTheme="minorHAnsi" w:cstheme="minorBidi"/>
          <w:noProof/>
          <w:kern w:val="2"/>
          <w:sz w:val="22"/>
          <w:szCs w:val="22"/>
          <w:lang w:eastAsia="en-GB"/>
          <w14:ligatures w14:val="standardContextual"/>
        </w:rPr>
        <w:tab/>
      </w:r>
      <w:r>
        <w:rPr>
          <w:noProof/>
        </w:rPr>
        <w:t>Totals</w:t>
      </w:r>
      <w:r>
        <w:rPr>
          <w:noProof/>
        </w:rPr>
        <w:tab/>
      </w:r>
      <w:r>
        <w:rPr>
          <w:noProof/>
        </w:rPr>
        <w:fldChar w:fldCharType="begin" w:fldLock="1"/>
      </w:r>
      <w:r>
        <w:rPr>
          <w:noProof/>
        </w:rPr>
        <w:instrText xml:space="preserve"> PAGEREF _Toc171694306 \h </w:instrText>
      </w:r>
      <w:r>
        <w:rPr>
          <w:noProof/>
        </w:rPr>
      </w:r>
      <w:r>
        <w:rPr>
          <w:noProof/>
        </w:rPr>
        <w:fldChar w:fldCharType="separate"/>
      </w:r>
      <w:r>
        <w:rPr>
          <w:noProof/>
        </w:rPr>
        <w:t>90</w:t>
      </w:r>
      <w:r>
        <w:rPr>
          <w:noProof/>
        </w:rPr>
        <w:fldChar w:fldCharType="end"/>
      </w:r>
    </w:p>
    <w:p w14:paraId="2F12E4AA" w14:textId="425ACC7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5.1.4.1.59</w:t>
      </w:r>
      <w:r>
        <w:rPr>
          <w:rFonts w:asciiTheme="minorHAnsi" w:eastAsiaTheme="minorEastAsia"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fldLock="1"/>
      </w:r>
      <w:r>
        <w:rPr>
          <w:noProof/>
        </w:rPr>
        <w:instrText xml:space="preserve"> PAGEREF _Toc171694307 \h </w:instrText>
      </w:r>
      <w:r>
        <w:rPr>
          <w:noProof/>
        </w:rPr>
      </w:r>
      <w:r>
        <w:rPr>
          <w:noProof/>
        </w:rPr>
        <w:fldChar w:fldCharType="separate"/>
      </w:r>
      <w:r>
        <w:rPr>
          <w:noProof/>
        </w:rPr>
        <w:t>90</w:t>
      </w:r>
      <w:r>
        <w:rPr>
          <w:noProof/>
        </w:rPr>
        <w:fldChar w:fldCharType="end"/>
      </w:r>
    </w:p>
    <w:p w14:paraId="02DB1AF0" w14:textId="4B9F8E6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5.1.4.1.60</w:t>
      </w:r>
      <w:r>
        <w:rPr>
          <w:rFonts w:asciiTheme="minorHAnsi" w:eastAsiaTheme="minorEastAsia" w:hAnsiTheme="minorHAnsi" w:cstheme="minorBidi"/>
          <w:noProof/>
          <w:kern w:val="2"/>
          <w:sz w:val="22"/>
          <w:szCs w:val="22"/>
          <w:lang w:eastAsia="en-GB"/>
          <w14:ligatures w14:val="standardContextual"/>
        </w:rPr>
        <w:tab/>
      </w:r>
      <w:r>
        <w:rPr>
          <w:noProof/>
        </w:rPr>
        <w:t>Upload Time</w:t>
      </w:r>
      <w:r>
        <w:rPr>
          <w:noProof/>
        </w:rPr>
        <w:tab/>
      </w:r>
      <w:r>
        <w:rPr>
          <w:noProof/>
        </w:rPr>
        <w:fldChar w:fldCharType="begin" w:fldLock="1"/>
      </w:r>
      <w:r>
        <w:rPr>
          <w:noProof/>
        </w:rPr>
        <w:instrText xml:space="preserve"> PAGEREF _Toc171694308 \h </w:instrText>
      </w:r>
      <w:r>
        <w:rPr>
          <w:noProof/>
        </w:rPr>
      </w:r>
      <w:r>
        <w:rPr>
          <w:noProof/>
        </w:rPr>
        <w:fldChar w:fldCharType="separate"/>
      </w:r>
      <w:r>
        <w:rPr>
          <w:noProof/>
        </w:rPr>
        <w:t>91</w:t>
      </w:r>
      <w:r>
        <w:rPr>
          <w:noProof/>
        </w:rPr>
        <w:fldChar w:fldCharType="end"/>
      </w:r>
    </w:p>
    <w:p w14:paraId="2AA5201D" w14:textId="0F7BED3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5.1.4.1.61</w:t>
      </w:r>
      <w:r>
        <w:rPr>
          <w:rFonts w:asciiTheme="minorHAnsi" w:eastAsiaTheme="minorEastAsia" w:hAnsiTheme="minorHAnsi" w:cstheme="minorBidi"/>
          <w:noProof/>
          <w:kern w:val="2"/>
          <w:sz w:val="22"/>
          <w:szCs w:val="22"/>
          <w:lang w:eastAsia="en-GB"/>
          <w14:ligatures w14:val="standardContextual"/>
        </w:rPr>
        <w:tab/>
      </w:r>
      <w:r>
        <w:rPr>
          <w:noProof/>
        </w:rPr>
        <w:t>VAS ID</w:t>
      </w:r>
      <w:r>
        <w:rPr>
          <w:noProof/>
        </w:rPr>
        <w:tab/>
      </w:r>
      <w:r>
        <w:rPr>
          <w:noProof/>
        </w:rPr>
        <w:fldChar w:fldCharType="begin" w:fldLock="1"/>
      </w:r>
      <w:r>
        <w:rPr>
          <w:noProof/>
        </w:rPr>
        <w:instrText xml:space="preserve"> PAGEREF _Toc171694309 \h </w:instrText>
      </w:r>
      <w:r>
        <w:rPr>
          <w:noProof/>
        </w:rPr>
      </w:r>
      <w:r>
        <w:rPr>
          <w:noProof/>
        </w:rPr>
        <w:fldChar w:fldCharType="separate"/>
      </w:r>
      <w:r>
        <w:rPr>
          <w:noProof/>
        </w:rPr>
        <w:t>91</w:t>
      </w:r>
      <w:r>
        <w:rPr>
          <w:noProof/>
        </w:rPr>
        <w:fldChar w:fldCharType="end"/>
      </w:r>
    </w:p>
    <w:p w14:paraId="1BCDB17C" w14:textId="17DB4FF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5.1.4.1.62</w:t>
      </w:r>
      <w:r>
        <w:rPr>
          <w:rFonts w:asciiTheme="minorHAnsi" w:eastAsiaTheme="minorEastAsia" w:hAnsiTheme="minorHAnsi" w:cstheme="minorBidi"/>
          <w:noProof/>
          <w:kern w:val="2"/>
          <w:sz w:val="22"/>
          <w:szCs w:val="22"/>
          <w:lang w:eastAsia="en-GB"/>
          <w14:ligatures w14:val="standardContextual"/>
        </w:rPr>
        <w:tab/>
      </w:r>
      <w:r>
        <w:rPr>
          <w:noProof/>
        </w:rPr>
        <w:t>VASP ID</w:t>
      </w:r>
      <w:r>
        <w:rPr>
          <w:noProof/>
        </w:rPr>
        <w:tab/>
      </w:r>
      <w:r>
        <w:rPr>
          <w:noProof/>
        </w:rPr>
        <w:fldChar w:fldCharType="begin" w:fldLock="1"/>
      </w:r>
      <w:r>
        <w:rPr>
          <w:noProof/>
        </w:rPr>
        <w:instrText xml:space="preserve"> PAGEREF _Toc171694310 \h </w:instrText>
      </w:r>
      <w:r>
        <w:rPr>
          <w:noProof/>
        </w:rPr>
      </w:r>
      <w:r>
        <w:rPr>
          <w:noProof/>
        </w:rPr>
        <w:fldChar w:fldCharType="separate"/>
      </w:r>
      <w:r>
        <w:rPr>
          <w:noProof/>
        </w:rPr>
        <w:t>91</w:t>
      </w:r>
      <w:r>
        <w:rPr>
          <w:noProof/>
        </w:rPr>
        <w:fldChar w:fldCharType="end"/>
      </w:r>
    </w:p>
    <w:p w14:paraId="3D1EAE53" w14:textId="67750982"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fldLock="1"/>
      </w:r>
      <w:r>
        <w:rPr>
          <w:noProof/>
        </w:rPr>
        <w:instrText xml:space="preserve"> PAGEREF _Toc171694311 \h </w:instrText>
      </w:r>
      <w:r>
        <w:rPr>
          <w:noProof/>
        </w:rPr>
      </w:r>
      <w:r>
        <w:rPr>
          <w:noProof/>
        </w:rPr>
        <w:fldChar w:fldCharType="separate"/>
      </w:r>
      <w:r>
        <w:rPr>
          <w:noProof/>
        </w:rPr>
        <w:t>91</w:t>
      </w:r>
      <w:r>
        <w:rPr>
          <w:noProof/>
        </w:rPr>
        <w:fldChar w:fldCharType="end"/>
      </w:r>
    </w:p>
    <w:p w14:paraId="5D127C8B" w14:textId="211F446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_Toc171694312 \h </w:instrText>
      </w:r>
      <w:r>
        <w:rPr>
          <w:noProof/>
        </w:rPr>
      </w:r>
      <w:r>
        <w:rPr>
          <w:noProof/>
        </w:rPr>
        <w:fldChar w:fldCharType="separate"/>
      </w:r>
      <w:r>
        <w:rPr>
          <w:noProof/>
        </w:rPr>
        <w:t>91</w:t>
      </w:r>
      <w:r>
        <w:rPr>
          <w:noProof/>
        </w:rPr>
        <w:fldChar w:fldCharType="end"/>
      </w:r>
    </w:p>
    <w:p w14:paraId="2940CAE5" w14:textId="2BA292A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fldLock="1"/>
      </w:r>
      <w:r>
        <w:rPr>
          <w:noProof/>
        </w:rPr>
        <w:instrText xml:space="preserve"> PAGEREF _Toc171694313 \h </w:instrText>
      </w:r>
      <w:r>
        <w:rPr>
          <w:noProof/>
        </w:rPr>
      </w:r>
      <w:r>
        <w:rPr>
          <w:noProof/>
        </w:rPr>
        <w:fldChar w:fldCharType="separate"/>
      </w:r>
      <w:r>
        <w:rPr>
          <w:noProof/>
        </w:rPr>
        <w:t>91</w:t>
      </w:r>
      <w:r>
        <w:rPr>
          <w:noProof/>
        </w:rPr>
        <w:fldChar w:fldCharType="end"/>
      </w:r>
    </w:p>
    <w:p w14:paraId="35B48A55" w14:textId="3B8480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_Toc171694314 \h </w:instrText>
      </w:r>
      <w:r>
        <w:rPr>
          <w:noProof/>
        </w:rPr>
      </w:r>
      <w:r>
        <w:rPr>
          <w:noProof/>
        </w:rPr>
        <w:fldChar w:fldCharType="separate"/>
      </w:r>
      <w:r>
        <w:rPr>
          <w:noProof/>
        </w:rPr>
        <w:t>91</w:t>
      </w:r>
      <w:r>
        <w:rPr>
          <w:noProof/>
        </w:rPr>
        <w:fldChar w:fldCharType="end"/>
      </w:r>
    </w:p>
    <w:p w14:paraId="6A2BC23B" w14:textId="1A6844C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5.1.4.2.3</w:t>
      </w:r>
      <w:r>
        <w:rPr>
          <w:rFonts w:asciiTheme="minorHAnsi" w:eastAsiaTheme="minorEastAsia"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fldLock="1"/>
      </w:r>
      <w:r>
        <w:rPr>
          <w:noProof/>
        </w:rPr>
        <w:instrText xml:space="preserve"> PAGEREF _Toc171694315 \h </w:instrText>
      </w:r>
      <w:r>
        <w:rPr>
          <w:noProof/>
        </w:rPr>
      </w:r>
      <w:r>
        <w:rPr>
          <w:noProof/>
        </w:rPr>
        <w:fldChar w:fldCharType="separate"/>
      </w:r>
      <w:r>
        <w:rPr>
          <w:noProof/>
        </w:rPr>
        <w:t>91</w:t>
      </w:r>
      <w:r>
        <w:rPr>
          <w:noProof/>
        </w:rPr>
        <w:fldChar w:fldCharType="end"/>
      </w:r>
    </w:p>
    <w:p w14:paraId="2BC74C18" w14:textId="75AD5E6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5.1.4.2.4</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_Toc171694316 \h </w:instrText>
      </w:r>
      <w:r>
        <w:rPr>
          <w:noProof/>
        </w:rPr>
      </w:r>
      <w:r>
        <w:rPr>
          <w:noProof/>
        </w:rPr>
        <w:fldChar w:fldCharType="separate"/>
      </w:r>
      <w:r>
        <w:rPr>
          <w:noProof/>
        </w:rPr>
        <w:t>91</w:t>
      </w:r>
      <w:r>
        <w:rPr>
          <w:noProof/>
        </w:rPr>
        <w:fldChar w:fldCharType="end"/>
      </w:r>
    </w:p>
    <w:p w14:paraId="17BEF576" w14:textId="58504CF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_Toc171694317 \h </w:instrText>
      </w:r>
      <w:r>
        <w:rPr>
          <w:noProof/>
        </w:rPr>
      </w:r>
      <w:r>
        <w:rPr>
          <w:noProof/>
        </w:rPr>
        <w:fldChar w:fldCharType="separate"/>
      </w:r>
      <w:r>
        <w:rPr>
          <w:noProof/>
        </w:rPr>
        <w:t>91</w:t>
      </w:r>
      <w:r>
        <w:rPr>
          <w:noProof/>
        </w:rPr>
        <w:fldChar w:fldCharType="end"/>
      </w:r>
    </w:p>
    <w:p w14:paraId="13DB60F3" w14:textId="20D4BE3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5.1.4.2.6</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_Toc171694318 \h </w:instrText>
      </w:r>
      <w:r>
        <w:rPr>
          <w:noProof/>
        </w:rPr>
      </w:r>
      <w:r>
        <w:rPr>
          <w:noProof/>
        </w:rPr>
        <w:fldChar w:fldCharType="separate"/>
      </w:r>
      <w:r>
        <w:rPr>
          <w:noProof/>
        </w:rPr>
        <w:t>91</w:t>
      </w:r>
      <w:r>
        <w:rPr>
          <w:noProof/>
        </w:rPr>
        <w:fldChar w:fldCharType="end"/>
      </w:r>
    </w:p>
    <w:p w14:paraId="6222FCC7" w14:textId="1898FDA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5.1.4.2.7</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_Toc171694319 \h </w:instrText>
      </w:r>
      <w:r>
        <w:rPr>
          <w:noProof/>
        </w:rPr>
      </w:r>
      <w:r>
        <w:rPr>
          <w:noProof/>
        </w:rPr>
        <w:fldChar w:fldCharType="separate"/>
      </w:r>
      <w:r>
        <w:rPr>
          <w:noProof/>
        </w:rPr>
        <w:t>91</w:t>
      </w:r>
      <w:r>
        <w:rPr>
          <w:noProof/>
        </w:rPr>
        <w:fldChar w:fldCharType="end"/>
      </w:r>
    </w:p>
    <w:p w14:paraId="73484877" w14:textId="48DA095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5.1.4.2.8</w:t>
      </w:r>
      <w:r>
        <w:rPr>
          <w:rFonts w:asciiTheme="minorHAnsi" w:eastAsiaTheme="minorEastAsia"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fldLock="1"/>
      </w:r>
      <w:r>
        <w:rPr>
          <w:noProof/>
        </w:rPr>
        <w:instrText xml:space="preserve"> PAGEREF _Toc171694320 \h </w:instrText>
      </w:r>
      <w:r>
        <w:rPr>
          <w:noProof/>
        </w:rPr>
      </w:r>
      <w:r>
        <w:rPr>
          <w:noProof/>
        </w:rPr>
        <w:fldChar w:fldCharType="separate"/>
      </w:r>
      <w:r>
        <w:rPr>
          <w:noProof/>
        </w:rPr>
        <w:t>91</w:t>
      </w:r>
      <w:r>
        <w:rPr>
          <w:noProof/>
        </w:rPr>
        <w:fldChar w:fldCharType="end"/>
      </w:r>
    </w:p>
    <w:p w14:paraId="3710E5D5" w14:textId="221CD72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5.1.4.2.9</w:t>
      </w:r>
      <w:r>
        <w:rPr>
          <w:rFonts w:asciiTheme="minorHAnsi" w:eastAsiaTheme="minorEastAsia"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_Toc171694321 \h </w:instrText>
      </w:r>
      <w:r>
        <w:rPr>
          <w:noProof/>
        </w:rPr>
      </w:r>
      <w:r>
        <w:rPr>
          <w:noProof/>
        </w:rPr>
        <w:fldChar w:fldCharType="separate"/>
      </w:r>
      <w:r>
        <w:rPr>
          <w:noProof/>
        </w:rPr>
        <w:t>91</w:t>
      </w:r>
      <w:r>
        <w:rPr>
          <w:noProof/>
        </w:rPr>
        <w:fldChar w:fldCharType="end"/>
      </w:r>
    </w:p>
    <w:p w14:paraId="1E4DE5BC" w14:textId="71CB11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5.1.4.2.10</w:t>
      </w:r>
      <w:r>
        <w:rPr>
          <w:rFonts w:asciiTheme="minorHAnsi" w:eastAsiaTheme="minorEastAsia" w:hAnsiTheme="minorHAnsi" w:cstheme="minorBidi"/>
          <w:noProof/>
          <w:kern w:val="2"/>
          <w:sz w:val="22"/>
          <w:szCs w:val="22"/>
          <w:lang w:eastAsia="en-GB"/>
          <w14:ligatures w14:val="standardContextual"/>
        </w:rPr>
        <w:tab/>
      </w:r>
      <w:r>
        <w:rPr>
          <w:noProof/>
        </w:rPr>
        <w:t>Result code</w:t>
      </w:r>
      <w:r>
        <w:rPr>
          <w:noProof/>
        </w:rPr>
        <w:tab/>
      </w:r>
      <w:r>
        <w:rPr>
          <w:noProof/>
        </w:rPr>
        <w:fldChar w:fldCharType="begin" w:fldLock="1"/>
      </w:r>
      <w:r>
        <w:rPr>
          <w:noProof/>
        </w:rPr>
        <w:instrText xml:space="preserve"> PAGEREF _Toc171694322 \h </w:instrText>
      </w:r>
      <w:r>
        <w:rPr>
          <w:noProof/>
        </w:rPr>
      </w:r>
      <w:r>
        <w:rPr>
          <w:noProof/>
        </w:rPr>
        <w:fldChar w:fldCharType="separate"/>
      </w:r>
      <w:r>
        <w:rPr>
          <w:noProof/>
        </w:rPr>
        <w:t>91</w:t>
      </w:r>
      <w:r>
        <w:rPr>
          <w:noProof/>
        </w:rPr>
        <w:fldChar w:fldCharType="end"/>
      </w:r>
    </w:p>
    <w:p w14:paraId="2D733078" w14:textId="19EDC1C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5.1.4.2.11</w:t>
      </w:r>
      <w:r>
        <w:rPr>
          <w:rFonts w:asciiTheme="minorHAnsi" w:eastAsiaTheme="minorEastAsia" w:hAnsiTheme="minorHAnsi" w:cstheme="minorBidi"/>
          <w:noProof/>
          <w:kern w:val="2"/>
          <w:sz w:val="22"/>
          <w:szCs w:val="22"/>
          <w:lang w:eastAsia="en-GB"/>
          <w14:ligatures w14:val="standardContextual"/>
        </w:rPr>
        <w:tab/>
      </w:r>
      <w:r>
        <w:rPr>
          <w:noProof/>
        </w:rPr>
        <w:t>Target IMSI</w:t>
      </w:r>
      <w:r>
        <w:rPr>
          <w:noProof/>
        </w:rPr>
        <w:tab/>
      </w:r>
      <w:r>
        <w:rPr>
          <w:noProof/>
        </w:rPr>
        <w:fldChar w:fldCharType="begin" w:fldLock="1"/>
      </w:r>
      <w:r>
        <w:rPr>
          <w:noProof/>
        </w:rPr>
        <w:instrText xml:space="preserve"> PAGEREF _Toc171694323 \h </w:instrText>
      </w:r>
      <w:r>
        <w:rPr>
          <w:noProof/>
        </w:rPr>
      </w:r>
      <w:r>
        <w:rPr>
          <w:noProof/>
        </w:rPr>
        <w:fldChar w:fldCharType="separate"/>
      </w:r>
      <w:r>
        <w:rPr>
          <w:noProof/>
        </w:rPr>
        <w:t>92</w:t>
      </w:r>
      <w:r>
        <w:rPr>
          <w:noProof/>
        </w:rPr>
        <w:fldChar w:fldCharType="end"/>
      </w:r>
    </w:p>
    <w:p w14:paraId="371736E6" w14:textId="0CFC461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5.1.4.2.12</w:t>
      </w:r>
      <w:r>
        <w:rPr>
          <w:rFonts w:asciiTheme="minorHAnsi" w:eastAsiaTheme="minorEastAsia"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fldLock="1"/>
      </w:r>
      <w:r>
        <w:rPr>
          <w:noProof/>
        </w:rPr>
        <w:instrText xml:space="preserve"> PAGEREF _Toc171694324 \h </w:instrText>
      </w:r>
      <w:r>
        <w:rPr>
          <w:noProof/>
        </w:rPr>
      </w:r>
      <w:r>
        <w:rPr>
          <w:noProof/>
        </w:rPr>
        <w:fldChar w:fldCharType="separate"/>
      </w:r>
      <w:r>
        <w:rPr>
          <w:noProof/>
        </w:rPr>
        <w:t>92</w:t>
      </w:r>
      <w:r>
        <w:rPr>
          <w:noProof/>
        </w:rPr>
        <w:fldChar w:fldCharType="end"/>
      </w:r>
    </w:p>
    <w:p w14:paraId="10A1DE17" w14:textId="7BC3E52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5.1.4.2.13</w:t>
      </w:r>
      <w:r>
        <w:rPr>
          <w:rFonts w:asciiTheme="minorHAnsi" w:eastAsiaTheme="minorEastAsia" w:hAnsiTheme="minorHAnsi" w:cstheme="minorBidi"/>
          <w:noProof/>
          <w:kern w:val="2"/>
          <w:sz w:val="22"/>
          <w:szCs w:val="22"/>
          <w:lang w:eastAsia="en-GB"/>
          <w14:ligatures w14:val="standardContextual"/>
        </w:rPr>
        <w:tab/>
      </w:r>
      <w:r>
        <w:rPr>
          <w:noProof/>
        </w:rPr>
        <w:t>User Error</w:t>
      </w:r>
      <w:r>
        <w:rPr>
          <w:noProof/>
        </w:rPr>
        <w:tab/>
      </w:r>
      <w:r>
        <w:rPr>
          <w:noProof/>
        </w:rPr>
        <w:fldChar w:fldCharType="begin" w:fldLock="1"/>
      </w:r>
      <w:r>
        <w:rPr>
          <w:noProof/>
        </w:rPr>
        <w:instrText xml:space="preserve"> PAGEREF _Toc171694325 \h </w:instrText>
      </w:r>
      <w:r>
        <w:rPr>
          <w:noProof/>
        </w:rPr>
      </w:r>
      <w:r>
        <w:rPr>
          <w:noProof/>
        </w:rPr>
        <w:fldChar w:fldCharType="separate"/>
      </w:r>
      <w:r>
        <w:rPr>
          <w:noProof/>
        </w:rPr>
        <w:t>92</w:t>
      </w:r>
      <w:r>
        <w:rPr>
          <w:noProof/>
        </w:rPr>
        <w:fldChar w:fldCharType="end"/>
      </w:r>
    </w:p>
    <w:p w14:paraId="2CD1C53D" w14:textId="72ADAEE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5.1.4.2.14</w:t>
      </w:r>
      <w:r>
        <w:rPr>
          <w:rFonts w:asciiTheme="minorHAnsi" w:eastAsiaTheme="minorEastAsia"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fldLock="1"/>
      </w:r>
      <w:r>
        <w:rPr>
          <w:noProof/>
        </w:rPr>
        <w:instrText xml:space="preserve"> PAGEREF _Toc171694326 \h </w:instrText>
      </w:r>
      <w:r>
        <w:rPr>
          <w:noProof/>
        </w:rPr>
      </w:r>
      <w:r>
        <w:rPr>
          <w:noProof/>
        </w:rPr>
        <w:fldChar w:fldCharType="separate"/>
      </w:r>
      <w:r>
        <w:rPr>
          <w:noProof/>
        </w:rPr>
        <w:t>92</w:t>
      </w:r>
      <w:r>
        <w:rPr>
          <w:noProof/>
        </w:rPr>
        <w:fldChar w:fldCharType="end"/>
      </w:r>
    </w:p>
    <w:p w14:paraId="0688876F" w14:textId="6F7140C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fldLock="1"/>
      </w:r>
      <w:r>
        <w:rPr>
          <w:noProof/>
        </w:rPr>
        <w:instrText xml:space="preserve"> PAGEREF _Toc171694327 \h </w:instrText>
      </w:r>
      <w:r>
        <w:rPr>
          <w:noProof/>
        </w:rPr>
      </w:r>
      <w:r>
        <w:rPr>
          <w:noProof/>
        </w:rPr>
        <w:fldChar w:fldCharType="separate"/>
      </w:r>
      <w:r>
        <w:rPr>
          <w:noProof/>
        </w:rPr>
        <w:t>92</w:t>
      </w:r>
      <w:r>
        <w:rPr>
          <w:noProof/>
        </w:rPr>
        <w:fldChar w:fldCharType="end"/>
      </w:r>
    </w:p>
    <w:p w14:paraId="3EC071BC" w14:textId="415C004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_Toc171694328 \h </w:instrText>
      </w:r>
      <w:r>
        <w:rPr>
          <w:noProof/>
        </w:rPr>
      </w:r>
      <w:r>
        <w:rPr>
          <w:noProof/>
        </w:rPr>
        <w:fldChar w:fldCharType="separate"/>
      </w:r>
      <w:r>
        <w:rPr>
          <w:noProof/>
        </w:rPr>
        <w:t>92</w:t>
      </w:r>
      <w:r>
        <w:rPr>
          <w:noProof/>
        </w:rPr>
        <w:fldChar w:fldCharType="end"/>
      </w:r>
    </w:p>
    <w:p w14:paraId="77D80CEA" w14:textId="7EF61C6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lang w:eastAsia="zh-CN"/>
        </w:rPr>
        <w:t>Called Party Address</w:t>
      </w:r>
      <w:r>
        <w:rPr>
          <w:noProof/>
        </w:rPr>
        <w:tab/>
      </w:r>
      <w:r>
        <w:rPr>
          <w:noProof/>
        </w:rPr>
        <w:fldChar w:fldCharType="begin" w:fldLock="1"/>
      </w:r>
      <w:r>
        <w:rPr>
          <w:noProof/>
        </w:rPr>
        <w:instrText xml:space="preserve"> PAGEREF _Toc171694329 \h </w:instrText>
      </w:r>
      <w:r>
        <w:rPr>
          <w:noProof/>
        </w:rPr>
      </w:r>
      <w:r>
        <w:rPr>
          <w:noProof/>
        </w:rPr>
        <w:fldChar w:fldCharType="separate"/>
      </w:r>
      <w:r>
        <w:rPr>
          <w:noProof/>
        </w:rPr>
        <w:t>92</w:t>
      </w:r>
      <w:r>
        <w:rPr>
          <w:noProof/>
        </w:rPr>
        <w:fldChar w:fldCharType="end"/>
      </w:r>
    </w:p>
    <w:p w14:paraId="3674621F" w14:textId="457A17A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fldLock="1"/>
      </w:r>
      <w:r>
        <w:rPr>
          <w:noProof/>
        </w:rPr>
        <w:instrText xml:space="preserve"> PAGEREF _Toc171694330 \h </w:instrText>
      </w:r>
      <w:r>
        <w:rPr>
          <w:noProof/>
        </w:rPr>
      </w:r>
      <w:r>
        <w:rPr>
          <w:noProof/>
        </w:rPr>
        <w:fldChar w:fldCharType="separate"/>
      </w:r>
      <w:r>
        <w:rPr>
          <w:noProof/>
        </w:rPr>
        <w:t>92</w:t>
      </w:r>
      <w:r>
        <w:rPr>
          <w:noProof/>
        </w:rPr>
        <w:fldChar w:fldCharType="end"/>
      </w:r>
    </w:p>
    <w:p w14:paraId="29E51581" w14:textId="2937166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5.1.4.3.3</w:t>
      </w:r>
      <w:r>
        <w:rPr>
          <w:rFonts w:asciiTheme="minorHAnsi" w:eastAsiaTheme="minorEastAsia"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_Toc171694331 \h </w:instrText>
      </w:r>
      <w:r>
        <w:rPr>
          <w:noProof/>
        </w:rPr>
      </w:r>
      <w:r>
        <w:rPr>
          <w:noProof/>
        </w:rPr>
        <w:fldChar w:fldCharType="separate"/>
      </w:r>
      <w:r>
        <w:rPr>
          <w:noProof/>
        </w:rPr>
        <w:t>93</w:t>
      </w:r>
      <w:r>
        <w:rPr>
          <w:noProof/>
        </w:rPr>
        <w:fldChar w:fldCharType="end"/>
      </w:r>
    </w:p>
    <w:p w14:paraId="5476D253" w14:textId="29F8845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5.1.4.3.4</w:t>
      </w:r>
      <w:r>
        <w:rPr>
          <w:rFonts w:asciiTheme="minorHAnsi" w:eastAsiaTheme="minorEastAsia"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fldLock="1"/>
      </w:r>
      <w:r>
        <w:rPr>
          <w:noProof/>
        </w:rPr>
        <w:instrText xml:space="preserve"> PAGEREF _Toc171694332 \h </w:instrText>
      </w:r>
      <w:r>
        <w:rPr>
          <w:noProof/>
        </w:rPr>
      </w:r>
      <w:r>
        <w:rPr>
          <w:noProof/>
        </w:rPr>
        <w:fldChar w:fldCharType="separate"/>
      </w:r>
      <w:r>
        <w:rPr>
          <w:noProof/>
        </w:rPr>
        <w:t>93</w:t>
      </w:r>
      <w:r>
        <w:rPr>
          <w:noProof/>
        </w:rPr>
        <w:fldChar w:fldCharType="end"/>
      </w:r>
    </w:p>
    <w:p w14:paraId="6D6F9989" w14:textId="4B432EB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5.1.4.3.5</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Participant</w:t>
      </w:r>
      <w:r w:rsidRPr="0018338C">
        <w:rPr>
          <w:rFonts w:cs="Arial"/>
          <w:noProof/>
          <w:lang w:eastAsia="zh-CN"/>
        </w:rPr>
        <w:t xml:space="preserve"> </w:t>
      </w:r>
      <w:r w:rsidRPr="0018338C">
        <w:rPr>
          <w:rFonts w:cs="Arial"/>
          <w:noProof/>
        </w:rPr>
        <w:t>Access</w:t>
      </w:r>
      <w:r w:rsidRPr="0018338C">
        <w:rPr>
          <w:rFonts w:cs="Arial"/>
          <w:noProof/>
          <w:lang w:eastAsia="zh-CN"/>
        </w:rPr>
        <w:t xml:space="preserve"> </w:t>
      </w:r>
      <w:r w:rsidRPr="0018338C">
        <w:rPr>
          <w:rFonts w:cs="Arial"/>
          <w:noProof/>
        </w:rPr>
        <w:t>Priority</w:t>
      </w:r>
      <w:r>
        <w:rPr>
          <w:noProof/>
        </w:rPr>
        <w:tab/>
      </w:r>
      <w:r>
        <w:rPr>
          <w:noProof/>
        </w:rPr>
        <w:fldChar w:fldCharType="begin" w:fldLock="1"/>
      </w:r>
      <w:r>
        <w:rPr>
          <w:noProof/>
        </w:rPr>
        <w:instrText xml:space="preserve"> PAGEREF _Toc171694333 \h </w:instrText>
      </w:r>
      <w:r>
        <w:rPr>
          <w:noProof/>
        </w:rPr>
      </w:r>
      <w:r>
        <w:rPr>
          <w:noProof/>
        </w:rPr>
        <w:fldChar w:fldCharType="separate"/>
      </w:r>
      <w:r>
        <w:rPr>
          <w:noProof/>
        </w:rPr>
        <w:t>93</w:t>
      </w:r>
      <w:r>
        <w:rPr>
          <w:noProof/>
        </w:rPr>
        <w:fldChar w:fldCharType="end"/>
      </w:r>
    </w:p>
    <w:p w14:paraId="6D61FF5F" w14:textId="7D083B3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5.1.4.3.6</w:t>
      </w:r>
      <w:r>
        <w:rPr>
          <w:rFonts w:asciiTheme="minorHAnsi" w:eastAsiaTheme="minorEastAsia"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fldLock="1"/>
      </w:r>
      <w:r>
        <w:rPr>
          <w:noProof/>
        </w:rPr>
        <w:instrText xml:space="preserve"> PAGEREF _Toc171694334 \h </w:instrText>
      </w:r>
      <w:r>
        <w:rPr>
          <w:noProof/>
        </w:rPr>
      </w:r>
      <w:r>
        <w:rPr>
          <w:noProof/>
        </w:rPr>
        <w:fldChar w:fldCharType="separate"/>
      </w:r>
      <w:r>
        <w:rPr>
          <w:noProof/>
        </w:rPr>
        <w:t>93</w:t>
      </w:r>
      <w:r>
        <w:rPr>
          <w:noProof/>
        </w:rPr>
        <w:fldChar w:fldCharType="end"/>
      </w:r>
    </w:p>
    <w:p w14:paraId="638EE136" w14:textId="74E85BC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5.1.4.3.7</w:t>
      </w:r>
      <w:r>
        <w:rPr>
          <w:rFonts w:asciiTheme="minorHAnsi" w:eastAsiaTheme="minorEastAsia"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_Toc171694335 \h </w:instrText>
      </w:r>
      <w:r>
        <w:rPr>
          <w:noProof/>
        </w:rPr>
      </w:r>
      <w:r>
        <w:rPr>
          <w:noProof/>
        </w:rPr>
        <w:fldChar w:fldCharType="separate"/>
      </w:r>
      <w:r>
        <w:rPr>
          <w:noProof/>
        </w:rPr>
        <w:t>93</w:t>
      </w:r>
      <w:r>
        <w:rPr>
          <w:noProof/>
        </w:rPr>
        <w:fldChar w:fldCharType="end"/>
      </w:r>
    </w:p>
    <w:p w14:paraId="7B62BEA3" w14:textId="3D450DD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5.1.4.3.8</w:t>
      </w:r>
      <w:r>
        <w:rPr>
          <w:rFonts w:asciiTheme="minorHAnsi" w:eastAsiaTheme="minorEastAsia"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_Toc171694336 \h </w:instrText>
      </w:r>
      <w:r>
        <w:rPr>
          <w:noProof/>
        </w:rPr>
      </w:r>
      <w:r>
        <w:rPr>
          <w:noProof/>
        </w:rPr>
        <w:fldChar w:fldCharType="separate"/>
      </w:r>
      <w:r>
        <w:rPr>
          <w:noProof/>
        </w:rPr>
        <w:t>93</w:t>
      </w:r>
      <w:r>
        <w:rPr>
          <w:noProof/>
        </w:rPr>
        <w:fldChar w:fldCharType="end"/>
      </w:r>
    </w:p>
    <w:p w14:paraId="1638743F" w14:textId="7A0300B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5.1.4.3.9</w:t>
      </w:r>
      <w:r>
        <w:rPr>
          <w:rFonts w:asciiTheme="minorHAnsi" w:eastAsiaTheme="minorEastAsia"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fldLock="1"/>
      </w:r>
      <w:r>
        <w:rPr>
          <w:noProof/>
        </w:rPr>
        <w:instrText xml:space="preserve"> PAGEREF _Toc171694337 \h </w:instrText>
      </w:r>
      <w:r>
        <w:rPr>
          <w:noProof/>
        </w:rPr>
      </w:r>
      <w:r>
        <w:rPr>
          <w:noProof/>
        </w:rPr>
        <w:fldChar w:fldCharType="separate"/>
      </w:r>
      <w:r>
        <w:rPr>
          <w:noProof/>
        </w:rPr>
        <w:t>93</w:t>
      </w:r>
      <w:r>
        <w:rPr>
          <w:noProof/>
        </w:rPr>
        <w:fldChar w:fldCharType="end"/>
      </w:r>
    </w:p>
    <w:p w14:paraId="0ED04046" w14:textId="482C0B5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5.1.4.3.10</w:t>
      </w:r>
      <w:r>
        <w:rPr>
          <w:rFonts w:asciiTheme="minorHAnsi" w:eastAsiaTheme="minorEastAsia"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fldLock="1"/>
      </w:r>
      <w:r>
        <w:rPr>
          <w:noProof/>
        </w:rPr>
        <w:instrText xml:space="preserve"> PAGEREF _Toc171694338 \h </w:instrText>
      </w:r>
      <w:r>
        <w:rPr>
          <w:noProof/>
        </w:rPr>
      </w:r>
      <w:r>
        <w:rPr>
          <w:noProof/>
        </w:rPr>
        <w:fldChar w:fldCharType="separate"/>
      </w:r>
      <w:r>
        <w:rPr>
          <w:noProof/>
        </w:rPr>
        <w:t>93</w:t>
      </w:r>
      <w:r>
        <w:rPr>
          <w:noProof/>
        </w:rPr>
        <w:fldChar w:fldCharType="end"/>
      </w:r>
    </w:p>
    <w:p w14:paraId="663E776C" w14:textId="26284BD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_Toc171694339 \h </w:instrText>
      </w:r>
      <w:r>
        <w:rPr>
          <w:noProof/>
        </w:rPr>
      </w:r>
      <w:r>
        <w:rPr>
          <w:noProof/>
        </w:rPr>
        <w:fldChar w:fldCharType="separate"/>
      </w:r>
      <w:r>
        <w:rPr>
          <w:noProof/>
        </w:rPr>
        <w:t>94</w:t>
      </w:r>
      <w:r>
        <w:rPr>
          <w:noProof/>
        </w:rPr>
        <w:fldChar w:fldCharType="end"/>
      </w:r>
    </w:p>
    <w:p w14:paraId="05785AB5" w14:textId="28686E3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5.1.4.3.12</w:t>
      </w:r>
      <w:r>
        <w:rPr>
          <w:rFonts w:asciiTheme="minorHAnsi" w:eastAsiaTheme="minorEastAsia"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fldLock="1"/>
      </w:r>
      <w:r>
        <w:rPr>
          <w:noProof/>
        </w:rPr>
        <w:instrText xml:space="preserve"> PAGEREF _Toc171694340 \h </w:instrText>
      </w:r>
      <w:r>
        <w:rPr>
          <w:noProof/>
        </w:rPr>
      </w:r>
      <w:r>
        <w:rPr>
          <w:noProof/>
        </w:rPr>
        <w:fldChar w:fldCharType="separate"/>
      </w:r>
      <w:r>
        <w:rPr>
          <w:noProof/>
        </w:rPr>
        <w:t>94</w:t>
      </w:r>
      <w:r>
        <w:rPr>
          <w:noProof/>
        </w:rPr>
        <w:fldChar w:fldCharType="end"/>
      </w:r>
    </w:p>
    <w:p w14:paraId="753C7784" w14:textId="741F6A6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_Toc171694341 \h </w:instrText>
      </w:r>
      <w:r>
        <w:rPr>
          <w:noProof/>
        </w:rPr>
      </w:r>
      <w:r>
        <w:rPr>
          <w:noProof/>
        </w:rPr>
        <w:fldChar w:fldCharType="separate"/>
      </w:r>
      <w:r>
        <w:rPr>
          <w:noProof/>
        </w:rPr>
        <w:t>94</w:t>
      </w:r>
      <w:r>
        <w:rPr>
          <w:noProof/>
        </w:rPr>
        <w:fldChar w:fldCharType="end"/>
      </w:r>
    </w:p>
    <w:p w14:paraId="2BC1F1C6" w14:textId="5A8C388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5.1.4.3.14</w:t>
      </w:r>
      <w:r>
        <w:rPr>
          <w:rFonts w:asciiTheme="minorHAnsi" w:eastAsiaTheme="minorEastAsia"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_Toc171694342 \h </w:instrText>
      </w:r>
      <w:r>
        <w:rPr>
          <w:noProof/>
        </w:rPr>
      </w:r>
      <w:r>
        <w:rPr>
          <w:noProof/>
        </w:rPr>
        <w:fldChar w:fldCharType="separate"/>
      </w:r>
      <w:r>
        <w:rPr>
          <w:noProof/>
        </w:rPr>
        <w:t>94</w:t>
      </w:r>
      <w:r>
        <w:rPr>
          <w:noProof/>
        </w:rPr>
        <w:fldChar w:fldCharType="end"/>
      </w:r>
    </w:p>
    <w:p w14:paraId="4A650548" w14:textId="33C44D74"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fldLock="1"/>
      </w:r>
      <w:r>
        <w:rPr>
          <w:noProof/>
        </w:rPr>
        <w:instrText xml:space="preserve"> PAGEREF _Toc171694343 \h </w:instrText>
      </w:r>
      <w:r>
        <w:rPr>
          <w:noProof/>
        </w:rPr>
      </w:r>
      <w:r>
        <w:rPr>
          <w:noProof/>
        </w:rPr>
        <w:fldChar w:fldCharType="separate"/>
      </w:r>
      <w:r>
        <w:rPr>
          <w:noProof/>
        </w:rPr>
        <w:t>94</w:t>
      </w:r>
      <w:r>
        <w:rPr>
          <w:noProof/>
        </w:rPr>
        <w:fldChar w:fldCharType="end"/>
      </w:r>
    </w:p>
    <w:p w14:paraId="20887885" w14:textId="0DDAF4F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_Toc171694344 \h </w:instrText>
      </w:r>
      <w:r>
        <w:rPr>
          <w:noProof/>
        </w:rPr>
      </w:r>
      <w:r>
        <w:rPr>
          <w:noProof/>
        </w:rPr>
        <w:fldChar w:fldCharType="separate"/>
      </w:r>
      <w:r>
        <w:rPr>
          <w:noProof/>
        </w:rPr>
        <w:t>94</w:t>
      </w:r>
      <w:r>
        <w:rPr>
          <w:noProof/>
        </w:rPr>
        <w:fldChar w:fldCharType="end"/>
      </w:r>
    </w:p>
    <w:p w14:paraId="2E84463B" w14:textId="0C10FF9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_Toc171694345 \h </w:instrText>
      </w:r>
      <w:r>
        <w:rPr>
          <w:noProof/>
        </w:rPr>
      </w:r>
      <w:r>
        <w:rPr>
          <w:noProof/>
        </w:rPr>
        <w:fldChar w:fldCharType="separate"/>
      </w:r>
      <w:r>
        <w:rPr>
          <w:noProof/>
        </w:rPr>
        <w:t>94</w:t>
      </w:r>
      <w:r>
        <w:rPr>
          <w:noProof/>
        </w:rPr>
        <w:fldChar w:fldCharType="end"/>
      </w:r>
    </w:p>
    <w:p w14:paraId="23871CF4" w14:textId="71FA636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fldLock="1"/>
      </w:r>
      <w:r>
        <w:rPr>
          <w:noProof/>
        </w:rPr>
        <w:instrText xml:space="preserve"> PAGEREF _Toc171694346 \h </w:instrText>
      </w:r>
      <w:r>
        <w:rPr>
          <w:noProof/>
        </w:rPr>
      </w:r>
      <w:r>
        <w:rPr>
          <w:noProof/>
        </w:rPr>
        <w:fldChar w:fldCharType="separate"/>
      </w:r>
      <w:r>
        <w:rPr>
          <w:noProof/>
        </w:rPr>
        <w:t>94</w:t>
      </w:r>
      <w:r>
        <w:rPr>
          <w:noProof/>
        </w:rPr>
        <w:fldChar w:fldCharType="end"/>
      </w:r>
    </w:p>
    <w:p w14:paraId="116E761D" w14:textId="380CDDF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5.1.4.4.2A</w:t>
      </w:r>
      <w:r>
        <w:rPr>
          <w:rFonts w:asciiTheme="minorHAnsi" w:eastAsiaTheme="minorEastAsia"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_Toc171694347 \h </w:instrText>
      </w:r>
      <w:r>
        <w:rPr>
          <w:noProof/>
        </w:rPr>
      </w:r>
      <w:r>
        <w:rPr>
          <w:noProof/>
        </w:rPr>
        <w:fldChar w:fldCharType="separate"/>
      </w:r>
      <w:r>
        <w:rPr>
          <w:noProof/>
        </w:rPr>
        <w:t>94</w:t>
      </w:r>
      <w:r>
        <w:rPr>
          <w:noProof/>
        </w:rPr>
        <w:fldChar w:fldCharType="end"/>
      </w:r>
    </w:p>
    <w:p w14:paraId="55B5F639" w14:textId="3429E27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5.1.4.4.2B</w:t>
      </w:r>
      <w:r>
        <w:rPr>
          <w:rFonts w:asciiTheme="minorHAnsi" w:eastAsiaTheme="minorEastAsia"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_Toc171694348 \h </w:instrText>
      </w:r>
      <w:r>
        <w:rPr>
          <w:noProof/>
        </w:rPr>
      </w:r>
      <w:r>
        <w:rPr>
          <w:noProof/>
        </w:rPr>
        <w:fldChar w:fldCharType="separate"/>
      </w:r>
      <w:r>
        <w:rPr>
          <w:noProof/>
        </w:rPr>
        <w:t>94</w:t>
      </w:r>
      <w:r>
        <w:rPr>
          <w:noProof/>
        </w:rPr>
        <w:fldChar w:fldCharType="end"/>
      </w:r>
    </w:p>
    <w:p w14:paraId="40B3D1AF" w14:textId="532052E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_Toc171694349 \h </w:instrText>
      </w:r>
      <w:r>
        <w:rPr>
          <w:noProof/>
        </w:rPr>
      </w:r>
      <w:r>
        <w:rPr>
          <w:noProof/>
        </w:rPr>
        <w:fldChar w:fldCharType="separate"/>
      </w:r>
      <w:r>
        <w:rPr>
          <w:noProof/>
        </w:rPr>
        <w:t>94</w:t>
      </w:r>
      <w:r>
        <w:rPr>
          <w:noProof/>
        </w:rPr>
        <w:fldChar w:fldCharType="end"/>
      </w:r>
    </w:p>
    <w:p w14:paraId="4D7FEC68" w14:textId="1AFCB43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5.1.4.4.4</w:t>
      </w:r>
      <w:r>
        <w:rPr>
          <w:rFonts w:asciiTheme="minorHAnsi" w:eastAsiaTheme="minorEastAsia"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fldLock="1"/>
      </w:r>
      <w:r>
        <w:rPr>
          <w:noProof/>
        </w:rPr>
        <w:instrText xml:space="preserve"> PAGEREF _Toc171694350 \h </w:instrText>
      </w:r>
      <w:r>
        <w:rPr>
          <w:noProof/>
        </w:rPr>
      </w:r>
      <w:r>
        <w:rPr>
          <w:noProof/>
        </w:rPr>
        <w:fldChar w:fldCharType="separate"/>
      </w:r>
      <w:r>
        <w:rPr>
          <w:noProof/>
        </w:rPr>
        <w:t>94</w:t>
      </w:r>
      <w:r>
        <w:rPr>
          <w:noProof/>
        </w:rPr>
        <w:fldChar w:fldCharType="end"/>
      </w:r>
    </w:p>
    <w:p w14:paraId="3F9D36B6" w14:textId="25CB268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5.1.4.4.5</w:t>
      </w:r>
      <w:r>
        <w:rPr>
          <w:rFonts w:asciiTheme="minorHAnsi" w:eastAsiaTheme="minorEastAsia"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fldLock="1"/>
      </w:r>
      <w:r>
        <w:rPr>
          <w:noProof/>
        </w:rPr>
        <w:instrText xml:space="preserve"> PAGEREF _Toc171694351 \h </w:instrText>
      </w:r>
      <w:r>
        <w:rPr>
          <w:noProof/>
        </w:rPr>
      </w:r>
      <w:r>
        <w:rPr>
          <w:noProof/>
        </w:rPr>
        <w:fldChar w:fldCharType="separate"/>
      </w:r>
      <w:r>
        <w:rPr>
          <w:noProof/>
        </w:rPr>
        <w:t>94</w:t>
      </w:r>
      <w:r>
        <w:rPr>
          <w:noProof/>
        </w:rPr>
        <w:fldChar w:fldCharType="end"/>
      </w:r>
    </w:p>
    <w:p w14:paraId="0D48B14C" w14:textId="1440DA8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5.1.4.4.6</w:t>
      </w:r>
      <w:r>
        <w:rPr>
          <w:rFonts w:asciiTheme="minorHAnsi" w:eastAsiaTheme="minorEastAsia"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fldLock="1"/>
      </w:r>
      <w:r>
        <w:rPr>
          <w:noProof/>
        </w:rPr>
        <w:instrText xml:space="preserve"> PAGEREF _Toc171694352 \h </w:instrText>
      </w:r>
      <w:r>
        <w:rPr>
          <w:noProof/>
        </w:rPr>
      </w:r>
      <w:r>
        <w:rPr>
          <w:noProof/>
        </w:rPr>
        <w:fldChar w:fldCharType="separate"/>
      </w:r>
      <w:r>
        <w:rPr>
          <w:noProof/>
        </w:rPr>
        <w:t>95</w:t>
      </w:r>
      <w:r>
        <w:rPr>
          <w:noProof/>
        </w:rPr>
        <w:fldChar w:fldCharType="end"/>
      </w:r>
    </w:p>
    <w:p w14:paraId="38C66788" w14:textId="123249A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5.1.4.4.7</w:t>
      </w:r>
      <w:r>
        <w:rPr>
          <w:rFonts w:asciiTheme="minorHAnsi" w:eastAsiaTheme="minorEastAsia"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_Toc171694353 \h </w:instrText>
      </w:r>
      <w:r>
        <w:rPr>
          <w:noProof/>
        </w:rPr>
      </w:r>
      <w:r>
        <w:rPr>
          <w:noProof/>
        </w:rPr>
        <w:fldChar w:fldCharType="separate"/>
      </w:r>
      <w:r>
        <w:rPr>
          <w:noProof/>
        </w:rPr>
        <w:t>95</w:t>
      </w:r>
      <w:r>
        <w:rPr>
          <w:noProof/>
        </w:rPr>
        <w:fldChar w:fldCharType="end"/>
      </w:r>
    </w:p>
    <w:p w14:paraId="2E7EABB7" w14:textId="07C17D8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5.1.4.4.8</w:t>
      </w:r>
      <w:r>
        <w:rPr>
          <w:rFonts w:asciiTheme="minorHAnsi" w:eastAsiaTheme="minorEastAsia" w:hAnsiTheme="minorHAnsi" w:cstheme="minorBidi"/>
          <w:noProof/>
          <w:kern w:val="2"/>
          <w:sz w:val="22"/>
          <w:szCs w:val="22"/>
          <w:lang w:eastAsia="en-GB"/>
          <w14:ligatures w14:val="standardContextual"/>
        </w:rPr>
        <w:tab/>
      </w:r>
      <w:r>
        <w:rPr>
          <w:noProof/>
        </w:rPr>
        <w:t>TMGI</w:t>
      </w:r>
      <w:r>
        <w:rPr>
          <w:noProof/>
        </w:rPr>
        <w:tab/>
      </w:r>
      <w:r>
        <w:rPr>
          <w:noProof/>
        </w:rPr>
        <w:fldChar w:fldCharType="begin" w:fldLock="1"/>
      </w:r>
      <w:r>
        <w:rPr>
          <w:noProof/>
        </w:rPr>
        <w:instrText xml:space="preserve"> PAGEREF _Toc171694354 \h </w:instrText>
      </w:r>
      <w:r>
        <w:rPr>
          <w:noProof/>
        </w:rPr>
      </w:r>
      <w:r>
        <w:rPr>
          <w:noProof/>
        </w:rPr>
        <w:fldChar w:fldCharType="separate"/>
      </w:r>
      <w:r>
        <w:rPr>
          <w:noProof/>
        </w:rPr>
        <w:t>95</w:t>
      </w:r>
      <w:r>
        <w:rPr>
          <w:noProof/>
        </w:rPr>
        <w:fldChar w:fldCharType="end"/>
      </w:r>
    </w:p>
    <w:p w14:paraId="4C8E671E" w14:textId="078D341E"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fldLock="1"/>
      </w:r>
      <w:r>
        <w:rPr>
          <w:noProof/>
        </w:rPr>
        <w:instrText xml:space="preserve"> PAGEREF _Toc171694355 \h </w:instrText>
      </w:r>
      <w:r>
        <w:rPr>
          <w:noProof/>
        </w:rPr>
      </w:r>
      <w:r>
        <w:rPr>
          <w:noProof/>
        </w:rPr>
        <w:fldChar w:fldCharType="separate"/>
      </w:r>
      <w:r>
        <w:rPr>
          <w:noProof/>
        </w:rPr>
        <w:t>95</w:t>
      </w:r>
      <w:r>
        <w:rPr>
          <w:noProof/>
        </w:rPr>
        <w:fldChar w:fldCharType="end"/>
      </w:r>
    </w:p>
    <w:p w14:paraId="0E16C95C" w14:textId="376B9B4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_Toc171694356 \h </w:instrText>
      </w:r>
      <w:r>
        <w:rPr>
          <w:noProof/>
        </w:rPr>
      </w:r>
      <w:r>
        <w:rPr>
          <w:noProof/>
        </w:rPr>
        <w:fldChar w:fldCharType="separate"/>
      </w:r>
      <w:r>
        <w:rPr>
          <w:noProof/>
        </w:rPr>
        <w:t>95</w:t>
      </w:r>
      <w:r>
        <w:rPr>
          <w:noProof/>
        </w:rPr>
        <w:fldChar w:fldCharType="end"/>
      </w:r>
    </w:p>
    <w:p w14:paraId="1B3791A3" w14:textId="73F841D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5.1.4.5.1</w:t>
      </w:r>
      <w:r>
        <w:rPr>
          <w:rFonts w:asciiTheme="minorHAnsi" w:eastAsiaTheme="minorEastAsia"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_Toc171694357 \h </w:instrText>
      </w:r>
      <w:r>
        <w:rPr>
          <w:noProof/>
        </w:rPr>
      </w:r>
      <w:r>
        <w:rPr>
          <w:noProof/>
        </w:rPr>
        <w:fldChar w:fldCharType="separate"/>
      </w:r>
      <w:r>
        <w:rPr>
          <w:noProof/>
        </w:rPr>
        <w:t>95</w:t>
      </w:r>
      <w:r>
        <w:rPr>
          <w:noProof/>
        </w:rPr>
        <w:fldChar w:fldCharType="end"/>
      </w:r>
    </w:p>
    <w:p w14:paraId="3DDACB12" w14:textId="25853D0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5.1.4.5.2</w:t>
      </w:r>
      <w:r>
        <w:rPr>
          <w:rFonts w:asciiTheme="minorHAnsi" w:eastAsiaTheme="minorEastAsia"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_Toc171694358 \h </w:instrText>
      </w:r>
      <w:r>
        <w:rPr>
          <w:noProof/>
        </w:rPr>
      </w:r>
      <w:r>
        <w:rPr>
          <w:noProof/>
        </w:rPr>
        <w:fldChar w:fldCharType="separate"/>
      </w:r>
      <w:r>
        <w:rPr>
          <w:noProof/>
        </w:rPr>
        <w:t>95</w:t>
      </w:r>
      <w:r>
        <w:rPr>
          <w:noProof/>
        </w:rPr>
        <w:fldChar w:fldCharType="end"/>
      </w:r>
    </w:p>
    <w:p w14:paraId="0DAD3581" w14:textId="4D9F67E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5.1.4.5.3</w:t>
      </w:r>
      <w:r>
        <w:rPr>
          <w:rFonts w:asciiTheme="minorHAnsi" w:eastAsiaTheme="minorEastAsia"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fldLock="1"/>
      </w:r>
      <w:r>
        <w:rPr>
          <w:noProof/>
        </w:rPr>
        <w:instrText xml:space="preserve"> PAGEREF _Toc171694359 \h </w:instrText>
      </w:r>
      <w:r>
        <w:rPr>
          <w:noProof/>
        </w:rPr>
      </w:r>
      <w:r>
        <w:rPr>
          <w:noProof/>
        </w:rPr>
        <w:fldChar w:fldCharType="separate"/>
      </w:r>
      <w:r>
        <w:rPr>
          <w:noProof/>
        </w:rPr>
        <w:t>96</w:t>
      </w:r>
      <w:r>
        <w:rPr>
          <w:noProof/>
        </w:rPr>
        <w:fldChar w:fldCharType="end"/>
      </w:r>
    </w:p>
    <w:p w14:paraId="48EA3FAC" w14:textId="3087AD5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_Toc171694360 \h </w:instrText>
      </w:r>
      <w:r>
        <w:rPr>
          <w:noProof/>
        </w:rPr>
      </w:r>
      <w:r>
        <w:rPr>
          <w:noProof/>
        </w:rPr>
        <w:fldChar w:fldCharType="separate"/>
      </w:r>
      <w:r>
        <w:rPr>
          <w:noProof/>
        </w:rPr>
        <w:t>96</w:t>
      </w:r>
      <w:r>
        <w:rPr>
          <w:noProof/>
        </w:rPr>
        <w:fldChar w:fldCharType="end"/>
      </w:r>
    </w:p>
    <w:p w14:paraId="5D9990F5" w14:textId="50E28DA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5.1.4.5.5</w:t>
      </w:r>
      <w:r>
        <w:rPr>
          <w:rFonts w:asciiTheme="minorHAnsi" w:eastAsiaTheme="minorEastAsia" w:hAnsiTheme="minorHAnsi" w:cstheme="minorBidi"/>
          <w:noProof/>
          <w:kern w:val="2"/>
          <w:sz w:val="22"/>
          <w:szCs w:val="22"/>
          <w:lang w:eastAsia="en-GB"/>
          <w14:ligatures w14:val="standardContextual"/>
        </w:rPr>
        <w:tab/>
      </w:r>
      <w:r>
        <w:rPr>
          <w:noProof/>
        </w:rPr>
        <w:t>Service Mode</w:t>
      </w:r>
      <w:r>
        <w:rPr>
          <w:noProof/>
        </w:rPr>
        <w:tab/>
      </w:r>
      <w:r>
        <w:rPr>
          <w:noProof/>
        </w:rPr>
        <w:fldChar w:fldCharType="begin" w:fldLock="1"/>
      </w:r>
      <w:r>
        <w:rPr>
          <w:noProof/>
        </w:rPr>
        <w:instrText xml:space="preserve"> PAGEREF _Toc171694361 \h </w:instrText>
      </w:r>
      <w:r>
        <w:rPr>
          <w:noProof/>
        </w:rPr>
      </w:r>
      <w:r>
        <w:rPr>
          <w:noProof/>
        </w:rPr>
        <w:fldChar w:fldCharType="separate"/>
      </w:r>
      <w:r>
        <w:rPr>
          <w:noProof/>
        </w:rPr>
        <w:t>96</w:t>
      </w:r>
      <w:r>
        <w:rPr>
          <w:noProof/>
        </w:rPr>
        <w:fldChar w:fldCharType="end"/>
      </w:r>
    </w:p>
    <w:p w14:paraId="675B0149" w14:textId="303FAF1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5.1.4.5.6</w:t>
      </w:r>
      <w:r>
        <w:rPr>
          <w:rFonts w:asciiTheme="minorHAnsi" w:eastAsiaTheme="minorEastAsia" w:hAnsiTheme="minorHAnsi" w:cstheme="minorBidi"/>
          <w:noProof/>
          <w:kern w:val="2"/>
          <w:sz w:val="22"/>
          <w:szCs w:val="22"/>
          <w:lang w:eastAsia="en-GB"/>
          <w14:ligatures w14:val="standardContextual"/>
        </w:rPr>
        <w:tab/>
      </w:r>
      <w:r>
        <w:rPr>
          <w:noProof/>
        </w:rPr>
        <w:t>Service Type</w:t>
      </w:r>
      <w:r>
        <w:rPr>
          <w:noProof/>
        </w:rPr>
        <w:tab/>
      </w:r>
      <w:r>
        <w:rPr>
          <w:noProof/>
        </w:rPr>
        <w:fldChar w:fldCharType="begin" w:fldLock="1"/>
      </w:r>
      <w:r>
        <w:rPr>
          <w:noProof/>
        </w:rPr>
        <w:instrText xml:space="preserve"> PAGEREF _Toc171694362 \h </w:instrText>
      </w:r>
      <w:r>
        <w:rPr>
          <w:noProof/>
        </w:rPr>
      </w:r>
      <w:r>
        <w:rPr>
          <w:noProof/>
        </w:rPr>
        <w:fldChar w:fldCharType="separate"/>
      </w:r>
      <w:r>
        <w:rPr>
          <w:noProof/>
        </w:rPr>
        <w:t>96</w:t>
      </w:r>
      <w:r>
        <w:rPr>
          <w:noProof/>
        </w:rPr>
        <w:fldChar w:fldCharType="end"/>
      </w:r>
    </w:p>
    <w:p w14:paraId="294D3825" w14:textId="129CB54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_Toc171694363 \h </w:instrText>
      </w:r>
      <w:r>
        <w:rPr>
          <w:noProof/>
        </w:rPr>
      </w:r>
      <w:r>
        <w:rPr>
          <w:noProof/>
        </w:rPr>
        <w:fldChar w:fldCharType="separate"/>
      </w:r>
      <w:r>
        <w:rPr>
          <w:noProof/>
        </w:rPr>
        <w:t>96</w:t>
      </w:r>
      <w:r>
        <w:rPr>
          <w:noProof/>
        </w:rPr>
        <w:fldChar w:fldCharType="end"/>
      </w:r>
    </w:p>
    <w:p w14:paraId="126FA921" w14:textId="1726D00C"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5.1.4.6</w:t>
      </w:r>
      <w:r>
        <w:rPr>
          <w:rFonts w:asciiTheme="minorHAnsi" w:eastAsiaTheme="minorEastAsia"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fldLock="1"/>
      </w:r>
      <w:r>
        <w:rPr>
          <w:noProof/>
        </w:rPr>
        <w:instrText xml:space="preserve"> PAGEREF _Toc171694364 \h </w:instrText>
      </w:r>
      <w:r>
        <w:rPr>
          <w:noProof/>
        </w:rPr>
      </w:r>
      <w:r>
        <w:rPr>
          <w:noProof/>
        </w:rPr>
        <w:fldChar w:fldCharType="separate"/>
      </w:r>
      <w:r>
        <w:rPr>
          <w:noProof/>
        </w:rPr>
        <w:t>96</w:t>
      </w:r>
      <w:r>
        <w:rPr>
          <w:noProof/>
        </w:rPr>
        <w:fldChar w:fldCharType="end"/>
      </w:r>
    </w:p>
    <w:p w14:paraId="60B8079D" w14:textId="1376E04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_Toc171694365 \h </w:instrText>
      </w:r>
      <w:r>
        <w:rPr>
          <w:noProof/>
        </w:rPr>
      </w:r>
      <w:r>
        <w:rPr>
          <w:noProof/>
        </w:rPr>
        <w:fldChar w:fldCharType="separate"/>
      </w:r>
      <w:r>
        <w:rPr>
          <w:noProof/>
        </w:rPr>
        <w:t>96</w:t>
      </w:r>
      <w:r>
        <w:rPr>
          <w:noProof/>
        </w:rPr>
        <w:fldChar w:fldCharType="end"/>
      </w:r>
    </w:p>
    <w:p w14:paraId="0F090DD2" w14:textId="6C1E062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_Toc171694366 \h </w:instrText>
      </w:r>
      <w:r>
        <w:rPr>
          <w:noProof/>
        </w:rPr>
      </w:r>
      <w:r>
        <w:rPr>
          <w:noProof/>
        </w:rPr>
        <w:fldChar w:fldCharType="separate"/>
      </w:r>
      <w:r>
        <w:rPr>
          <w:noProof/>
        </w:rPr>
        <w:t>96</w:t>
      </w:r>
      <w:r>
        <w:rPr>
          <w:noProof/>
        </w:rPr>
        <w:fldChar w:fldCharType="end"/>
      </w:r>
    </w:p>
    <w:p w14:paraId="6963E776" w14:textId="3AE66A5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5.1.4.6.0A</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_Toc171694367 \h </w:instrText>
      </w:r>
      <w:r>
        <w:rPr>
          <w:noProof/>
        </w:rPr>
      </w:r>
      <w:r>
        <w:rPr>
          <w:noProof/>
        </w:rPr>
        <w:fldChar w:fldCharType="separate"/>
      </w:r>
      <w:r>
        <w:rPr>
          <w:noProof/>
        </w:rPr>
        <w:t>96</w:t>
      </w:r>
      <w:r>
        <w:rPr>
          <w:noProof/>
        </w:rPr>
        <w:fldChar w:fldCharType="end"/>
      </w:r>
    </w:p>
    <w:p w14:paraId="38B38038" w14:textId="2E36F9A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5.1.4.6.1A</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_Toc171694368 \h </w:instrText>
      </w:r>
      <w:r>
        <w:rPr>
          <w:noProof/>
        </w:rPr>
      </w:r>
      <w:r>
        <w:rPr>
          <w:noProof/>
        </w:rPr>
        <w:fldChar w:fldCharType="separate"/>
      </w:r>
      <w:r>
        <w:rPr>
          <w:noProof/>
        </w:rPr>
        <w:t>96</w:t>
      </w:r>
      <w:r>
        <w:rPr>
          <w:noProof/>
        </w:rPr>
        <w:fldChar w:fldCharType="end"/>
      </w:r>
    </w:p>
    <w:p w14:paraId="594AC2D4" w14:textId="6FDC72B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_Toc171694369 \h </w:instrText>
      </w:r>
      <w:r>
        <w:rPr>
          <w:noProof/>
        </w:rPr>
      </w:r>
      <w:r>
        <w:rPr>
          <w:noProof/>
        </w:rPr>
        <w:fldChar w:fldCharType="separate"/>
      </w:r>
      <w:r>
        <w:rPr>
          <w:noProof/>
        </w:rPr>
        <w:t>96</w:t>
      </w:r>
      <w:r>
        <w:rPr>
          <w:noProof/>
        </w:rPr>
        <w:fldChar w:fldCharType="end"/>
      </w:r>
    </w:p>
    <w:p w14:paraId="24211ABB" w14:textId="4D55AD7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_Toc171694370 \h </w:instrText>
      </w:r>
      <w:r>
        <w:rPr>
          <w:noProof/>
        </w:rPr>
      </w:r>
      <w:r>
        <w:rPr>
          <w:noProof/>
        </w:rPr>
        <w:fldChar w:fldCharType="separate"/>
      </w:r>
      <w:r>
        <w:rPr>
          <w:noProof/>
        </w:rPr>
        <w:t>96</w:t>
      </w:r>
      <w:r>
        <w:rPr>
          <w:noProof/>
        </w:rPr>
        <w:fldChar w:fldCharType="end"/>
      </w:r>
    </w:p>
    <w:p w14:paraId="250B3800" w14:textId="6C7D479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_Toc171694371 \h </w:instrText>
      </w:r>
      <w:r>
        <w:rPr>
          <w:noProof/>
        </w:rPr>
      </w:r>
      <w:r>
        <w:rPr>
          <w:noProof/>
        </w:rPr>
        <w:fldChar w:fldCharType="separate"/>
      </w:r>
      <w:r>
        <w:rPr>
          <w:noProof/>
        </w:rPr>
        <w:t>97</w:t>
      </w:r>
      <w:r>
        <w:rPr>
          <w:noProof/>
        </w:rPr>
        <w:fldChar w:fldCharType="end"/>
      </w:r>
    </w:p>
    <w:p w14:paraId="3A701717" w14:textId="566FECE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5.1.4.6.5</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_Toc171694372 \h </w:instrText>
      </w:r>
      <w:r>
        <w:rPr>
          <w:noProof/>
        </w:rPr>
      </w:r>
      <w:r>
        <w:rPr>
          <w:noProof/>
        </w:rPr>
        <w:fldChar w:fldCharType="separate"/>
      </w:r>
      <w:r>
        <w:rPr>
          <w:noProof/>
        </w:rPr>
        <w:t>97</w:t>
      </w:r>
      <w:r>
        <w:rPr>
          <w:noProof/>
        </w:rPr>
        <w:fldChar w:fldCharType="end"/>
      </w:r>
    </w:p>
    <w:p w14:paraId="7932A4F2" w14:textId="6681304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5.1.4.6.6</w:t>
      </w:r>
      <w:r>
        <w:rPr>
          <w:rFonts w:asciiTheme="minorHAnsi" w:eastAsiaTheme="minorEastAsia"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fldLock="1"/>
      </w:r>
      <w:r>
        <w:rPr>
          <w:noProof/>
        </w:rPr>
        <w:instrText xml:space="preserve"> PAGEREF _Toc171694373 \h </w:instrText>
      </w:r>
      <w:r>
        <w:rPr>
          <w:noProof/>
        </w:rPr>
      </w:r>
      <w:r>
        <w:rPr>
          <w:noProof/>
        </w:rPr>
        <w:fldChar w:fldCharType="separate"/>
      </w:r>
      <w:r>
        <w:rPr>
          <w:noProof/>
        </w:rPr>
        <w:t>97</w:t>
      </w:r>
      <w:r>
        <w:rPr>
          <w:noProof/>
        </w:rPr>
        <w:fldChar w:fldCharType="end"/>
      </w:r>
    </w:p>
    <w:p w14:paraId="26EEBEB8" w14:textId="7D6F54F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5.1.4.6.6A</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_Toc171694374 \h </w:instrText>
      </w:r>
      <w:r>
        <w:rPr>
          <w:noProof/>
        </w:rPr>
      </w:r>
      <w:r>
        <w:rPr>
          <w:noProof/>
        </w:rPr>
        <w:fldChar w:fldCharType="separate"/>
      </w:r>
      <w:r>
        <w:rPr>
          <w:noProof/>
        </w:rPr>
        <w:t>97</w:t>
      </w:r>
      <w:r>
        <w:rPr>
          <w:noProof/>
        </w:rPr>
        <w:fldChar w:fldCharType="end"/>
      </w:r>
    </w:p>
    <w:p w14:paraId="3017546A" w14:textId="4157ADE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5.1.4.6.7</w:t>
      </w:r>
      <w:r>
        <w:rPr>
          <w:rFonts w:asciiTheme="minorHAnsi" w:eastAsiaTheme="minorEastAsia"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fldLock="1"/>
      </w:r>
      <w:r>
        <w:rPr>
          <w:noProof/>
        </w:rPr>
        <w:instrText xml:space="preserve"> PAGEREF _Toc171694375 \h </w:instrText>
      </w:r>
      <w:r>
        <w:rPr>
          <w:noProof/>
        </w:rPr>
      </w:r>
      <w:r>
        <w:rPr>
          <w:noProof/>
        </w:rPr>
        <w:fldChar w:fldCharType="separate"/>
      </w:r>
      <w:r>
        <w:rPr>
          <w:noProof/>
        </w:rPr>
        <w:t>97</w:t>
      </w:r>
      <w:r>
        <w:rPr>
          <w:noProof/>
        </w:rPr>
        <w:fldChar w:fldCharType="end"/>
      </w:r>
    </w:p>
    <w:p w14:paraId="0A0E297F" w14:textId="3810EC3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5.1.4.6.8</w:t>
      </w:r>
      <w:r>
        <w:rPr>
          <w:rFonts w:asciiTheme="minorHAnsi" w:eastAsiaTheme="minorEastAsia"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fldLock="1"/>
      </w:r>
      <w:r>
        <w:rPr>
          <w:noProof/>
        </w:rPr>
        <w:instrText xml:space="preserve"> PAGEREF _Toc171694376 \h </w:instrText>
      </w:r>
      <w:r>
        <w:rPr>
          <w:noProof/>
        </w:rPr>
      </w:r>
      <w:r>
        <w:rPr>
          <w:noProof/>
        </w:rPr>
        <w:fldChar w:fldCharType="separate"/>
      </w:r>
      <w:r>
        <w:rPr>
          <w:noProof/>
        </w:rPr>
        <w:t>97</w:t>
      </w:r>
      <w:r>
        <w:rPr>
          <w:noProof/>
        </w:rPr>
        <w:fldChar w:fldCharType="end"/>
      </w:r>
    </w:p>
    <w:p w14:paraId="5C5AAF72" w14:textId="0526533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5.1.4.6.9</w:t>
      </w:r>
      <w:r>
        <w:rPr>
          <w:rFonts w:asciiTheme="minorHAnsi" w:eastAsiaTheme="minorEastAsia"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fldLock="1"/>
      </w:r>
      <w:r>
        <w:rPr>
          <w:noProof/>
        </w:rPr>
        <w:instrText xml:space="preserve"> PAGEREF _Toc171694377 \h </w:instrText>
      </w:r>
      <w:r>
        <w:rPr>
          <w:noProof/>
        </w:rPr>
      </w:r>
      <w:r>
        <w:rPr>
          <w:noProof/>
        </w:rPr>
        <w:fldChar w:fldCharType="separate"/>
      </w:r>
      <w:r>
        <w:rPr>
          <w:noProof/>
        </w:rPr>
        <w:t>97</w:t>
      </w:r>
      <w:r>
        <w:rPr>
          <w:noProof/>
        </w:rPr>
        <w:fldChar w:fldCharType="end"/>
      </w:r>
    </w:p>
    <w:p w14:paraId="1E099F1A" w14:textId="026732B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5.1.4.6.10</w:t>
      </w:r>
      <w:r>
        <w:rPr>
          <w:rFonts w:asciiTheme="minorHAnsi" w:eastAsiaTheme="minorEastAsia"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_Toc171694378 \h </w:instrText>
      </w:r>
      <w:r>
        <w:rPr>
          <w:noProof/>
        </w:rPr>
      </w:r>
      <w:r>
        <w:rPr>
          <w:noProof/>
        </w:rPr>
        <w:fldChar w:fldCharType="separate"/>
      </w:r>
      <w:r>
        <w:rPr>
          <w:noProof/>
        </w:rPr>
        <w:t>97</w:t>
      </w:r>
      <w:r>
        <w:rPr>
          <w:noProof/>
        </w:rPr>
        <w:fldChar w:fldCharType="end"/>
      </w:r>
    </w:p>
    <w:p w14:paraId="7229777E" w14:textId="47B2659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5.1.4.6.11</w:t>
      </w:r>
      <w:r>
        <w:rPr>
          <w:rFonts w:asciiTheme="minorHAnsi" w:eastAsiaTheme="minorEastAsia"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_Toc171694379 \h </w:instrText>
      </w:r>
      <w:r>
        <w:rPr>
          <w:noProof/>
        </w:rPr>
      </w:r>
      <w:r>
        <w:rPr>
          <w:noProof/>
        </w:rPr>
        <w:fldChar w:fldCharType="separate"/>
      </w:r>
      <w:r>
        <w:rPr>
          <w:noProof/>
        </w:rPr>
        <w:t>97</w:t>
      </w:r>
      <w:r>
        <w:rPr>
          <w:noProof/>
        </w:rPr>
        <w:fldChar w:fldCharType="end"/>
      </w:r>
    </w:p>
    <w:p w14:paraId="3BDA0ED1" w14:textId="3172E0F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5.1.4.6.12</w:t>
      </w:r>
      <w:r>
        <w:rPr>
          <w:rFonts w:asciiTheme="minorHAnsi" w:eastAsiaTheme="minorEastAsia"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_Toc171694380 \h </w:instrText>
      </w:r>
      <w:r>
        <w:rPr>
          <w:noProof/>
        </w:rPr>
      </w:r>
      <w:r>
        <w:rPr>
          <w:noProof/>
        </w:rPr>
        <w:fldChar w:fldCharType="separate"/>
      </w:r>
      <w:r>
        <w:rPr>
          <w:noProof/>
        </w:rPr>
        <w:t>97</w:t>
      </w:r>
      <w:r>
        <w:rPr>
          <w:noProof/>
        </w:rPr>
        <w:fldChar w:fldCharType="end"/>
      </w:r>
    </w:p>
    <w:p w14:paraId="37772D16" w14:textId="6206F17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5.1.4.6.12A</w:t>
      </w:r>
      <w:r>
        <w:rPr>
          <w:rFonts w:asciiTheme="minorHAnsi" w:eastAsiaTheme="minorEastAsia" w:hAnsiTheme="minorHAnsi" w:cstheme="minorBidi"/>
          <w:noProof/>
          <w:kern w:val="2"/>
          <w:sz w:val="22"/>
          <w:szCs w:val="22"/>
          <w:lang w:eastAsia="en-GB"/>
          <w14:ligatures w14:val="standardContextual"/>
        </w:rPr>
        <w:tab/>
      </w:r>
      <w:r>
        <w:rPr>
          <w:noProof/>
        </w:rPr>
        <w:t>PDP Address</w:t>
      </w:r>
      <w:r>
        <w:rPr>
          <w:noProof/>
        </w:rPr>
        <w:tab/>
      </w:r>
      <w:r>
        <w:rPr>
          <w:noProof/>
        </w:rPr>
        <w:fldChar w:fldCharType="begin" w:fldLock="1"/>
      </w:r>
      <w:r>
        <w:rPr>
          <w:noProof/>
        </w:rPr>
        <w:instrText xml:space="preserve"> PAGEREF _Toc171694381 \h </w:instrText>
      </w:r>
      <w:r>
        <w:rPr>
          <w:noProof/>
        </w:rPr>
      </w:r>
      <w:r>
        <w:rPr>
          <w:noProof/>
        </w:rPr>
        <w:fldChar w:fldCharType="separate"/>
      </w:r>
      <w:r>
        <w:rPr>
          <w:noProof/>
        </w:rPr>
        <w:t>97</w:t>
      </w:r>
      <w:r>
        <w:rPr>
          <w:noProof/>
        </w:rPr>
        <w:fldChar w:fldCharType="end"/>
      </w:r>
    </w:p>
    <w:p w14:paraId="72097191" w14:textId="02DD2B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5.1.4.6.13</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_Toc171694382 \h </w:instrText>
      </w:r>
      <w:r>
        <w:rPr>
          <w:noProof/>
        </w:rPr>
      </w:r>
      <w:r>
        <w:rPr>
          <w:noProof/>
        </w:rPr>
        <w:fldChar w:fldCharType="separate"/>
      </w:r>
      <w:r>
        <w:rPr>
          <w:noProof/>
        </w:rPr>
        <w:t>98</w:t>
      </w:r>
      <w:r>
        <w:rPr>
          <w:noProof/>
        </w:rPr>
        <w:fldChar w:fldCharType="end"/>
      </w:r>
    </w:p>
    <w:p w14:paraId="6F56B9F0" w14:textId="3C06065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5.1.4.6.14</w:t>
      </w:r>
      <w:r>
        <w:rPr>
          <w:rFonts w:asciiTheme="minorHAnsi" w:eastAsiaTheme="minorEastAsia"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fldLock="1"/>
      </w:r>
      <w:r>
        <w:rPr>
          <w:noProof/>
        </w:rPr>
        <w:instrText xml:space="preserve"> PAGEREF _Toc171694383 \h </w:instrText>
      </w:r>
      <w:r>
        <w:rPr>
          <w:noProof/>
        </w:rPr>
      </w:r>
      <w:r>
        <w:rPr>
          <w:noProof/>
        </w:rPr>
        <w:fldChar w:fldCharType="separate"/>
      </w:r>
      <w:r>
        <w:rPr>
          <w:noProof/>
        </w:rPr>
        <w:t>98</w:t>
      </w:r>
      <w:r>
        <w:rPr>
          <w:noProof/>
        </w:rPr>
        <w:fldChar w:fldCharType="end"/>
      </w:r>
    </w:p>
    <w:p w14:paraId="6D282C8A" w14:textId="1C76C51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5.1.4.6.15</w:t>
      </w:r>
      <w:r>
        <w:rPr>
          <w:rFonts w:asciiTheme="minorHAnsi" w:eastAsiaTheme="minorEastAsia"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fldLock="1"/>
      </w:r>
      <w:r>
        <w:rPr>
          <w:noProof/>
        </w:rPr>
        <w:instrText xml:space="preserve"> PAGEREF _Toc171694384 \h </w:instrText>
      </w:r>
      <w:r>
        <w:rPr>
          <w:noProof/>
        </w:rPr>
      </w:r>
      <w:r>
        <w:rPr>
          <w:noProof/>
        </w:rPr>
        <w:fldChar w:fldCharType="separate"/>
      </w:r>
      <w:r>
        <w:rPr>
          <w:noProof/>
        </w:rPr>
        <w:t>98</w:t>
      </w:r>
      <w:r>
        <w:rPr>
          <w:noProof/>
        </w:rPr>
        <w:fldChar w:fldCharType="end"/>
      </w:r>
    </w:p>
    <w:p w14:paraId="394189D1" w14:textId="3B5B882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5.1.4.6.16</w:t>
      </w:r>
      <w:r>
        <w:rPr>
          <w:rFonts w:asciiTheme="minorHAnsi" w:eastAsiaTheme="minorEastAsia"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fldLock="1"/>
      </w:r>
      <w:r>
        <w:rPr>
          <w:noProof/>
        </w:rPr>
        <w:instrText xml:space="preserve"> PAGEREF _Toc171694385 \h </w:instrText>
      </w:r>
      <w:r>
        <w:rPr>
          <w:noProof/>
        </w:rPr>
      </w:r>
      <w:r>
        <w:rPr>
          <w:noProof/>
        </w:rPr>
        <w:fldChar w:fldCharType="separate"/>
      </w:r>
      <w:r>
        <w:rPr>
          <w:noProof/>
        </w:rPr>
        <w:t>98</w:t>
      </w:r>
      <w:r>
        <w:rPr>
          <w:noProof/>
        </w:rPr>
        <w:fldChar w:fldCharType="end"/>
      </w:r>
    </w:p>
    <w:p w14:paraId="2250EF1E" w14:textId="5C83A72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5.1.4.6.17</w:t>
      </w:r>
      <w:r>
        <w:rPr>
          <w:rFonts w:asciiTheme="minorHAnsi" w:eastAsiaTheme="minorEastAsia"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_Toc171694386 \h </w:instrText>
      </w:r>
      <w:r>
        <w:rPr>
          <w:noProof/>
        </w:rPr>
      </w:r>
      <w:r>
        <w:rPr>
          <w:noProof/>
        </w:rPr>
        <w:fldChar w:fldCharType="separate"/>
      </w:r>
      <w:r>
        <w:rPr>
          <w:noProof/>
        </w:rPr>
        <w:t>98</w:t>
      </w:r>
      <w:r>
        <w:rPr>
          <w:noProof/>
        </w:rPr>
        <w:fldChar w:fldCharType="end"/>
      </w:r>
    </w:p>
    <w:p w14:paraId="15F223B9" w14:textId="68E56FF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5.1.4.6.18</w:t>
      </w:r>
      <w:r>
        <w:rPr>
          <w:rFonts w:asciiTheme="minorHAnsi" w:eastAsiaTheme="minorEastAsia"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_Toc171694387 \h </w:instrText>
      </w:r>
      <w:r>
        <w:rPr>
          <w:noProof/>
        </w:rPr>
      </w:r>
      <w:r>
        <w:rPr>
          <w:noProof/>
        </w:rPr>
        <w:fldChar w:fldCharType="separate"/>
      </w:r>
      <w:r>
        <w:rPr>
          <w:noProof/>
        </w:rPr>
        <w:t>98</w:t>
      </w:r>
      <w:r>
        <w:rPr>
          <w:noProof/>
        </w:rPr>
        <w:fldChar w:fldCharType="end"/>
      </w:r>
    </w:p>
    <w:p w14:paraId="0551312C" w14:textId="5A04D9D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5.1.4.6.19</w:t>
      </w:r>
      <w:r>
        <w:rPr>
          <w:rFonts w:asciiTheme="minorHAnsi" w:eastAsiaTheme="minorEastAsia"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fldLock="1"/>
      </w:r>
      <w:r>
        <w:rPr>
          <w:noProof/>
        </w:rPr>
        <w:instrText xml:space="preserve"> PAGEREF _Toc171694388 \h </w:instrText>
      </w:r>
      <w:r>
        <w:rPr>
          <w:noProof/>
        </w:rPr>
      </w:r>
      <w:r>
        <w:rPr>
          <w:noProof/>
        </w:rPr>
        <w:fldChar w:fldCharType="separate"/>
      </w:r>
      <w:r>
        <w:rPr>
          <w:noProof/>
        </w:rPr>
        <w:t>98</w:t>
      </w:r>
      <w:r>
        <w:rPr>
          <w:noProof/>
        </w:rPr>
        <w:fldChar w:fldCharType="end"/>
      </w:r>
    </w:p>
    <w:p w14:paraId="16D82AF8" w14:textId="6F881AE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_Toc171694389 \h </w:instrText>
      </w:r>
      <w:r>
        <w:rPr>
          <w:noProof/>
        </w:rPr>
      </w:r>
      <w:r>
        <w:rPr>
          <w:noProof/>
        </w:rPr>
        <w:fldChar w:fldCharType="separate"/>
      </w:r>
      <w:r>
        <w:rPr>
          <w:noProof/>
        </w:rPr>
        <w:t>98</w:t>
      </w:r>
      <w:r>
        <w:rPr>
          <w:noProof/>
        </w:rPr>
        <w:fldChar w:fldCharType="end"/>
      </w:r>
    </w:p>
    <w:p w14:paraId="7DF53898" w14:textId="72AD1BA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_Toc171694390 \h </w:instrText>
      </w:r>
      <w:r>
        <w:rPr>
          <w:noProof/>
        </w:rPr>
      </w:r>
      <w:r>
        <w:rPr>
          <w:noProof/>
        </w:rPr>
        <w:fldChar w:fldCharType="separate"/>
      </w:r>
      <w:r>
        <w:rPr>
          <w:noProof/>
        </w:rPr>
        <w:t>98</w:t>
      </w:r>
      <w:r>
        <w:rPr>
          <w:noProof/>
        </w:rPr>
        <w:fldChar w:fldCharType="end"/>
      </w:r>
    </w:p>
    <w:p w14:paraId="43890A84" w14:textId="101D011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5.1.4.6.22</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_Toc171694391 \h </w:instrText>
      </w:r>
      <w:r>
        <w:rPr>
          <w:noProof/>
        </w:rPr>
      </w:r>
      <w:r>
        <w:rPr>
          <w:noProof/>
        </w:rPr>
        <w:fldChar w:fldCharType="separate"/>
      </w:r>
      <w:r>
        <w:rPr>
          <w:noProof/>
        </w:rPr>
        <w:t>98</w:t>
      </w:r>
      <w:r>
        <w:rPr>
          <w:noProof/>
        </w:rPr>
        <w:fldChar w:fldCharType="end"/>
      </w:r>
    </w:p>
    <w:p w14:paraId="7B6547FC" w14:textId="5D68504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5.1.4.6.22A</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_Toc171694392 \h </w:instrText>
      </w:r>
      <w:r>
        <w:rPr>
          <w:noProof/>
        </w:rPr>
      </w:r>
      <w:r>
        <w:rPr>
          <w:noProof/>
        </w:rPr>
        <w:fldChar w:fldCharType="separate"/>
      </w:r>
      <w:r>
        <w:rPr>
          <w:noProof/>
        </w:rPr>
        <w:t>98</w:t>
      </w:r>
      <w:r>
        <w:rPr>
          <w:noProof/>
        </w:rPr>
        <w:fldChar w:fldCharType="end"/>
      </w:r>
    </w:p>
    <w:p w14:paraId="77878D2C" w14:textId="3378ADB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5.1.4.6.23</w:t>
      </w:r>
      <w:r>
        <w:rPr>
          <w:rFonts w:asciiTheme="minorHAnsi" w:eastAsiaTheme="minorEastAsia"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fldLock="1"/>
      </w:r>
      <w:r>
        <w:rPr>
          <w:noProof/>
        </w:rPr>
        <w:instrText xml:space="preserve"> PAGEREF _Toc171694393 \h </w:instrText>
      </w:r>
      <w:r>
        <w:rPr>
          <w:noProof/>
        </w:rPr>
      </w:r>
      <w:r>
        <w:rPr>
          <w:noProof/>
        </w:rPr>
        <w:fldChar w:fldCharType="separate"/>
      </w:r>
      <w:r>
        <w:rPr>
          <w:noProof/>
        </w:rPr>
        <w:t>99</w:t>
      </w:r>
      <w:r>
        <w:rPr>
          <w:noProof/>
        </w:rPr>
        <w:fldChar w:fldCharType="end"/>
      </w:r>
    </w:p>
    <w:p w14:paraId="263FD04A" w14:textId="330545D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5.1.4.6.24</w:t>
      </w:r>
      <w:r>
        <w:rPr>
          <w:rFonts w:asciiTheme="minorHAnsi" w:eastAsiaTheme="minorEastAsia"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_Toc171694394 \h </w:instrText>
      </w:r>
      <w:r>
        <w:rPr>
          <w:noProof/>
        </w:rPr>
      </w:r>
      <w:r>
        <w:rPr>
          <w:noProof/>
        </w:rPr>
        <w:fldChar w:fldCharType="separate"/>
      </w:r>
      <w:r>
        <w:rPr>
          <w:noProof/>
        </w:rPr>
        <w:t>99</w:t>
      </w:r>
      <w:r>
        <w:rPr>
          <w:noProof/>
        </w:rPr>
        <w:fldChar w:fldCharType="end"/>
      </w:r>
    </w:p>
    <w:p w14:paraId="792671BC" w14:textId="75E4B71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5.1.4.6.25</w:t>
      </w:r>
      <w:r>
        <w:rPr>
          <w:rFonts w:asciiTheme="minorHAnsi" w:eastAsiaTheme="minorEastAsia"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_Toc171694395 \h </w:instrText>
      </w:r>
      <w:r>
        <w:rPr>
          <w:noProof/>
        </w:rPr>
      </w:r>
      <w:r>
        <w:rPr>
          <w:noProof/>
        </w:rPr>
        <w:fldChar w:fldCharType="separate"/>
      </w:r>
      <w:r>
        <w:rPr>
          <w:noProof/>
        </w:rPr>
        <w:t>99</w:t>
      </w:r>
      <w:r>
        <w:rPr>
          <w:noProof/>
        </w:rPr>
        <w:fldChar w:fldCharType="end"/>
      </w:r>
    </w:p>
    <w:p w14:paraId="52E624BE" w14:textId="35CF290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5.1.4.6.26</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Device Trigger Indicator</w:t>
      </w:r>
      <w:r>
        <w:rPr>
          <w:noProof/>
        </w:rPr>
        <w:tab/>
      </w:r>
      <w:r>
        <w:rPr>
          <w:noProof/>
        </w:rPr>
        <w:fldChar w:fldCharType="begin" w:fldLock="1"/>
      </w:r>
      <w:r>
        <w:rPr>
          <w:noProof/>
        </w:rPr>
        <w:instrText xml:space="preserve"> PAGEREF _Toc171694396 \h </w:instrText>
      </w:r>
      <w:r>
        <w:rPr>
          <w:noProof/>
        </w:rPr>
      </w:r>
      <w:r>
        <w:rPr>
          <w:noProof/>
        </w:rPr>
        <w:fldChar w:fldCharType="separate"/>
      </w:r>
      <w:r>
        <w:rPr>
          <w:noProof/>
        </w:rPr>
        <w:t>99</w:t>
      </w:r>
      <w:r>
        <w:rPr>
          <w:noProof/>
        </w:rPr>
        <w:fldChar w:fldCharType="end"/>
      </w:r>
    </w:p>
    <w:p w14:paraId="621C7925" w14:textId="6F2E71C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5.1.4.6.27</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Device Trigger information</w:t>
      </w:r>
      <w:r>
        <w:rPr>
          <w:noProof/>
        </w:rPr>
        <w:tab/>
      </w:r>
      <w:r>
        <w:rPr>
          <w:noProof/>
        </w:rPr>
        <w:fldChar w:fldCharType="begin" w:fldLock="1"/>
      </w:r>
      <w:r>
        <w:rPr>
          <w:noProof/>
        </w:rPr>
        <w:instrText xml:space="preserve"> PAGEREF _Toc171694397 \h </w:instrText>
      </w:r>
      <w:r>
        <w:rPr>
          <w:noProof/>
        </w:rPr>
      </w:r>
      <w:r>
        <w:rPr>
          <w:noProof/>
        </w:rPr>
        <w:fldChar w:fldCharType="separate"/>
      </w:r>
      <w:r>
        <w:rPr>
          <w:noProof/>
        </w:rPr>
        <w:t>99</w:t>
      </w:r>
      <w:r>
        <w:rPr>
          <w:noProof/>
        </w:rPr>
        <w:fldChar w:fldCharType="end"/>
      </w:r>
    </w:p>
    <w:p w14:paraId="79605E66" w14:textId="2A37C4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5.1.4.6.28</w:t>
      </w:r>
      <w:r>
        <w:rPr>
          <w:rFonts w:asciiTheme="minorHAnsi" w:eastAsiaTheme="minorEastAsia"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fldLock="1"/>
      </w:r>
      <w:r>
        <w:rPr>
          <w:noProof/>
        </w:rPr>
        <w:instrText xml:space="preserve"> PAGEREF _Toc171694398 \h </w:instrText>
      </w:r>
      <w:r>
        <w:rPr>
          <w:noProof/>
        </w:rPr>
      </w:r>
      <w:r>
        <w:rPr>
          <w:noProof/>
        </w:rPr>
        <w:fldChar w:fldCharType="separate"/>
      </w:r>
      <w:r>
        <w:rPr>
          <w:noProof/>
        </w:rPr>
        <w:t>99</w:t>
      </w:r>
      <w:r>
        <w:rPr>
          <w:noProof/>
        </w:rPr>
        <w:fldChar w:fldCharType="end"/>
      </w:r>
    </w:p>
    <w:p w14:paraId="011266B8" w14:textId="3DD1854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5.1.4.6.29</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DT Priority Indication</w:t>
      </w:r>
      <w:r>
        <w:rPr>
          <w:noProof/>
        </w:rPr>
        <w:tab/>
      </w:r>
      <w:r>
        <w:rPr>
          <w:noProof/>
        </w:rPr>
        <w:fldChar w:fldCharType="begin" w:fldLock="1"/>
      </w:r>
      <w:r>
        <w:rPr>
          <w:noProof/>
        </w:rPr>
        <w:instrText xml:space="preserve"> PAGEREF _Toc171694399 \h </w:instrText>
      </w:r>
      <w:r>
        <w:rPr>
          <w:noProof/>
        </w:rPr>
      </w:r>
      <w:r>
        <w:rPr>
          <w:noProof/>
        </w:rPr>
        <w:fldChar w:fldCharType="separate"/>
      </w:r>
      <w:r>
        <w:rPr>
          <w:noProof/>
        </w:rPr>
        <w:t>99</w:t>
      </w:r>
      <w:r>
        <w:rPr>
          <w:noProof/>
        </w:rPr>
        <w:fldChar w:fldCharType="end"/>
      </w:r>
    </w:p>
    <w:p w14:paraId="39FB5778" w14:textId="489F168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5.1.4.6.30</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DT Reference Number</w:t>
      </w:r>
      <w:r>
        <w:rPr>
          <w:noProof/>
        </w:rPr>
        <w:tab/>
      </w:r>
      <w:r>
        <w:rPr>
          <w:noProof/>
        </w:rPr>
        <w:fldChar w:fldCharType="begin" w:fldLock="1"/>
      </w:r>
      <w:r>
        <w:rPr>
          <w:noProof/>
        </w:rPr>
        <w:instrText xml:space="preserve"> PAGEREF _Toc171694400 \h </w:instrText>
      </w:r>
      <w:r>
        <w:rPr>
          <w:noProof/>
        </w:rPr>
      </w:r>
      <w:r>
        <w:rPr>
          <w:noProof/>
        </w:rPr>
        <w:fldChar w:fldCharType="separate"/>
      </w:r>
      <w:r>
        <w:rPr>
          <w:noProof/>
        </w:rPr>
        <w:t>99</w:t>
      </w:r>
      <w:r>
        <w:rPr>
          <w:noProof/>
        </w:rPr>
        <w:fldChar w:fldCharType="end"/>
      </w:r>
    </w:p>
    <w:p w14:paraId="7A575A07" w14:textId="612C921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5.1.4.6.31</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DT Validity Period</w:t>
      </w:r>
      <w:r>
        <w:rPr>
          <w:noProof/>
        </w:rPr>
        <w:tab/>
      </w:r>
      <w:r>
        <w:rPr>
          <w:noProof/>
        </w:rPr>
        <w:fldChar w:fldCharType="begin" w:fldLock="1"/>
      </w:r>
      <w:r>
        <w:rPr>
          <w:noProof/>
        </w:rPr>
        <w:instrText xml:space="preserve"> PAGEREF _Toc171694401 \h </w:instrText>
      </w:r>
      <w:r>
        <w:rPr>
          <w:noProof/>
        </w:rPr>
      </w:r>
      <w:r>
        <w:rPr>
          <w:noProof/>
        </w:rPr>
        <w:fldChar w:fldCharType="separate"/>
      </w:r>
      <w:r>
        <w:rPr>
          <w:noProof/>
        </w:rPr>
        <w:t>99</w:t>
      </w:r>
      <w:r>
        <w:rPr>
          <w:noProof/>
        </w:rPr>
        <w:fldChar w:fldCharType="end"/>
      </w:r>
    </w:p>
    <w:p w14:paraId="0425B622" w14:textId="1E5055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5.1.4.6.32</w:t>
      </w:r>
      <w:r>
        <w:rPr>
          <w:rFonts w:asciiTheme="minorHAnsi" w:eastAsiaTheme="minorEastAsia"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fldLock="1"/>
      </w:r>
      <w:r>
        <w:rPr>
          <w:noProof/>
        </w:rPr>
        <w:instrText xml:space="preserve"> PAGEREF _Toc171694402 \h </w:instrText>
      </w:r>
      <w:r>
        <w:rPr>
          <w:noProof/>
        </w:rPr>
      </w:r>
      <w:r>
        <w:rPr>
          <w:noProof/>
        </w:rPr>
        <w:fldChar w:fldCharType="separate"/>
      </w:r>
      <w:r>
        <w:rPr>
          <w:noProof/>
        </w:rPr>
        <w:t>99</w:t>
      </w:r>
      <w:r>
        <w:rPr>
          <w:noProof/>
        </w:rPr>
        <w:fldChar w:fldCharType="end"/>
      </w:r>
    </w:p>
    <w:p w14:paraId="35C8E5EF" w14:textId="415587A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5.1.4.6.33</w:t>
      </w:r>
      <w:r>
        <w:rPr>
          <w:rFonts w:asciiTheme="minorHAnsi" w:eastAsiaTheme="minorEastAsia"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_Toc171694403 \h </w:instrText>
      </w:r>
      <w:r>
        <w:rPr>
          <w:noProof/>
        </w:rPr>
      </w:r>
      <w:r>
        <w:rPr>
          <w:noProof/>
        </w:rPr>
        <w:fldChar w:fldCharType="separate"/>
      </w:r>
      <w:r>
        <w:rPr>
          <w:noProof/>
        </w:rPr>
        <w:t>99</w:t>
      </w:r>
      <w:r>
        <w:rPr>
          <w:noProof/>
        </w:rPr>
        <w:fldChar w:fldCharType="end"/>
      </w:r>
    </w:p>
    <w:p w14:paraId="7729C269" w14:textId="3F3E845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it-IT"/>
        </w:rPr>
        <w:t>5.1.4.6.34</w:t>
      </w:r>
      <w:r>
        <w:rPr>
          <w:rFonts w:asciiTheme="minorHAnsi" w:eastAsiaTheme="minorEastAsia" w:hAnsiTheme="minorHAnsi" w:cstheme="minorBidi"/>
          <w:noProof/>
          <w:kern w:val="2"/>
          <w:sz w:val="22"/>
          <w:szCs w:val="22"/>
          <w:lang w:eastAsia="en-GB"/>
          <w14:ligatures w14:val="standardContextual"/>
        </w:rPr>
        <w:tab/>
      </w:r>
      <w:r w:rsidRPr="0018338C">
        <w:rPr>
          <w:rFonts w:eastAsia="MS Mincho"/>
          <w:noProof/>
          <w:lang w:val="it-IT"/>
        </w:rPr>
        <w:t>SM Originator Protocol Id</w:t>
      </w:r>
      <w:r>
        <w:rPr>
          <w:noProof/>
        </w:rPr>
        <w:tab/>
      </w:r>
      <w:r>
        <w:rPr>
          <w:noProof/>
        </w:rPr>
        <w:fldChar w:fldCharType="begin" w:fldLock="1"/>
      </w:r>
      <w:r>
        <w:rPr>
          <w:noProof/>
        </w:rPr>
        <w:instrText xml:space="preserve"> PAGEREF _Toc171694404 \h </w:instrText>
      </w:r>
      <w:r>
        <w:rPr>
          <w:noProof/>
        </w:rPr>
      </w:r>
      <w:r>
        <w:rPr>
          <w:noProof/>
        </w:rPr>
        <w:fldChar w:fldCharType="separate"/>
      </w:r>
      <w:r>
        <w:rPr>
          <w:noProof/>
        </w:rPr>
        <w:t>100</w:t>
      </w:r>
      <w:r>
        <w:rPr>
          <w:noProof/>
        </w:rPr>
        <w:fldChar w:fldCharType="end"/>
      </w:r>
    </w:p>
    <w:p w14:paraId="18142604" w14:textId="08D620B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5.1.4.6.35</w:t>
      </w:r>
      <w:r>
        <w:rPr>
          <w:rFonts w:asciiTheme="minorHAnsi" w:eastAsiaTheme="minorEastAsia" w:hAnsiTheme="minorHAnsi" w:cstheme="minorBidi"/>
          <w:noProof/>
          <w:kern w:val="2"/>
          <w:sz w:val="22"/>
          <w:szCs w:val="22"/>
          <w:lang w:eastAsia="en-GB"/>
          <w14:ligatures w14:val="standardContextual"/>
        </w:rPr>
        <w:tab/>
      </w:r>
      <w:r>
        <w:rPr>
          <w:noProof/>
        </w:rPr>
        <w:t>SM Priority</w:t>
      </w:r>
      <w:r>
        <w:rPr>
          <w:noProof/>
        </w:rPr>
        <w:tab/>
      </w:r>
      <w:r>
        <w:rPr>
          <w:noProof/>
        </w:rPr>
        <w:fldChar w:fldCharType="begin" w:fldLock="1"/>
      </w:r>
      <w:r>
        <w:rPr>
          <w:noProof/>
        </w:rPr>
        <w:instrText xml:space="preserve"> PAGEREF _Toc171694405 \h </w:instrText>
      </w:r>
      <w:r>
        <w:rPr>
          <w:noProof/>
        </w:rPr>
      </w:r>
      <w:r>
        <w:rPr>
          <w:noProof/>
        </w:rPr>
        <w:fldChar w:fldCharType="separate"/>
      </w:r>
      <w:r>
        <w:rPr>
          <w:noProof/>
        </w:rPr>
        <w:t>100</w:t>
      </w:r>
      <w:r>
        <w:rPr>
          <w:noProof/>
        </w:rPr>
        <w:fldChar w:fldCharType="end"/>
      </w:r>
    </w:p>
    <w:p w14:paraId="58032245" w14:textId="23FFAF2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5.1.4.6.36</w:t>
      </w:r>
      <w:r>
        <w:rPr>
          <w:rFonts w:asciiTheme="minorHAnsi" w:eastAsiaTheme="minorEastAsia"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_Toc171694406 \h </w:instrText>
      </w:r>
      <w:r>
        <w:rPr>
          <w:noProof/>
        </w:rPr>
      </w:r>
      <w:r>
        <w:rPr>
          <w:noProof/>
        </w:rPr>
        <w:fldChar w:fldCharType="separate"/>
      </w:r>
      <w:r>
        <w:rPr>
          <w:noProof/>
        </w:rPr>
        <w:t>100</w:t>
      </w:r>
      <w:r>
        <w:rPr>
          <w:noProof/>
        </w:rPr>
        <w:fldChar w:fldCharType="end"/>
      </w:r>
    </w:p>
    <w:p w14:paraId="0B46A176" w14:textId="6C546D5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5.1.4.6.37</w:t>
      </w:r>
      <w:r>
        <w:rPr>
          <w:rFonts w:asciiTheme="minorHAnsi" w:eastAsiaTheme="minorEastAsia"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_Toc171694407 \h </w:instrText>
      </w:r>
      <w:r>
        <w:rPr>
          <w:noProof/>
        </w:rPr>
      </w:r>
      <w:r>
        <w:rPr>
          <w:noProof/>
        </w:rPr>
        <w:fldChar w:fldCharType="separate"/>
      </w:r>
      <w:r>
        <w:rPr>
          <w:noProof/>
        </w:rPr>
        <w:t>100</w:t>
      </w:r>
      <w:r>
        <w:rPr>
          <w:noProof/>
        </w:rPr>
        <w:fldChar w:fldCharType="end"/>
      </w:r>
    </w:p>
    <w:p w14:paraId="2FACF107" w14:textId="78257EA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5.1.4.6.38</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SMS Application Port ID</w:t>
      </w:r>
      <w:r>
        <w:rPr>
          <w:noProof/>
        </w:rPr>
        <w:tab/>
      </w:r>
      <w:r>
        <w:rPr>
          <w:noProof/>
        </w:rPr>
        <w:fldChar w:fldCharType="begin" w:fldLock="1"/>
      </w:r>
      <w:r>
        <w:rPr>
          <w:noProof/>
        </w:rPr>
        <w:instrText xml:space="preserve"> PAGEREF _Toc171694408 \h </w:instrText>
      </w:r>
      <w:r>
        <w:rPr>
          <w:noProof/>
        </w:rPr>
      </w:r>
      <w:r>
        <w:rPr>
          <w:noProof/>
        </w:rPr>
        <w:fldChar w:fldCharType="separate"/>
      </w:r>
      <w:r>
        <w:rPr>
          <w:noProof/>
        </w:rPr>
        <w:t>100</w:t>
      </w:r>
      <w:r>
        <w:rPr>
          <w:noProof/>
        </w:rPr>
        <w:fldChar w:fldCharType="end"/>
      </w:r>
    </w:p>
    <w:p w14:paraId="18A7661F" w14:textId="2DA2492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5.1.4.6.39</w:t>
      </w:r>
      <w:r>
        <w:rPr>
          <w:rFonts w:asciiTheme="minorHAnsi" w:eastAsiaTheme="minorEastAsia" w:hAnsiTheme="minorHAnsi" w:cstheme="minorBidi"/>
          <w:noProof/>
          <w:kern w:val="2"/>
          <w:sz w:val="22"/>
          <w:szCs w:val="22"/>
          <w:lang w:eastAsia="en-GB"/>
          <w14:ligatures w14:val="standardContextual"/>
        </w:rPr>
        <w:tab/>
      </w:r>
      <w:r>
        <w:rPr>
          <w:noProof/>
        </w:rPr>
        <w:t xml:space="preserve">SM </w:t>
      </w:r>
      <w:r w:rsidRPr="0018338C">
        <w:rPr>
          <w:noProof/>
          <w:lang w:val="en-US"/>
        </w:rPr>
        <w:t>Sequence Number</w:t>
      </w:r>
      <w:r>
        <w:rPr>
          <w:noProof/>
        </w:rPr>
        <w:tab/>
      </w:r>
      <w:r>
        <w:rPr>
          <w:noProof/>
        </w:rPr>
        <w:fldChar w:fldCharType="begin" w:fldLock="1"/>
      </w:r>
      <w:r>
        <w:rPr>
          <w:noProof/>
        </w:rPr>
        <w:instrText xml:space="preserve"> PAGEREF _Toc171694409 \h </w:instrText>
      </w:r>
      <w:r>
        <w:rPr>
          <w:noProof/>
        </w:rPr>
      </w:r>
      <w:r>
        <w:rPr>
          <w:noProof/>
        </w:rPr>
        <w:fldChar w:fldCharType="separate"/>
      </w:r>
      <w:r>
        <w:rPr>
          <w:noProof/>
        </w:rPr>
        <w:t>100</w:t>
      </w:r>
      <w:r>
        <w:rPr>
          <w:noProof/>
        </w:rPr>
        <w:fldChar w:fldCharType="end"/>
      </w:r>
    </w:p>
    <w:p w14:paraId="69057F29" w14:textId="0B4862B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5.1.4.6.40</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 xml:space="preserve">SM </w:t>
      </w:r>
      <w:r>
        <w:rPr>
          <w:noProof/>
        </w:rPr>
        <w:t>Serving Node</w:t>
      </w:r>
      <w:r>
        <w:rPr>
          <w:noProof/>
        </w:rPr>
        <w:tab/>
      </w:r>
      <w:r>
        <w:rPr>
          <w:noProof/>
        </w:rPr>
        <w:fldChar w:fldCharType="begin" w:fldLock="1"/>
      </w:r>
      <w:r>
        <w:rPr>
          <w:noProof/>
        </w:rPr>
        <w:instrText xml:space="preserve"> PAGEREF _Toc171694410 \h </w:instrText>
      </w:r>
      <w:r>
        <w:rPr>
          <w:noProof/>
        </w:rPr>
      </w:r>
      <w:r>
        <w:rPr>
          <w:noProof/>
        </w:rPr>
        <w:fldChar w:fldCharType="separate"/>
      </w:r>
      <w:r>
        <w:rPr>
          <w:noProof/>
        </w:rPr>
        <w:t>100</w:t>
      </w:r>
      <w:r>
        <w:rPr>
          <w:noProof/>
        </w:rPr>
        <w:fldChar w:fldCharType="end"/>
      </w:r>
    </w:p>
    <w:p w14:paraId="12EC482D" w14:textId="303E339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_Toc171694411 \h </w:instrText>
      </w:r>
      <w:r>
        <w:rPr>
          <w:noProof/>
        </w:rPr>
      </w:r>
      <w:r>
        <w:rPr>
          <w:noProof/>
        </w:rPr>
        <w:fldChar w:fldCharType="separate"/>
      </w:r>
      <w:r>
        <w:rPr>
          <w:noProof/>
        </w:rPr>
        <w:t>100</w:t>
      </w:r>
      <w:r>
        <w:rPr>
          <w:noProof/>
        </w:rPr>
        <w:fldChar w:fldCharType="end"/>
      </w:r>
    </w:p>
    <w:p w14:paraId="0D9998A1" w14:textId="5D8DD3C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_Toc171694412 \h </w:instrText>
      </w:r>
      <w:r>
        <w:rPr>
          <w:noProof/>
        </w:rPr>
      </w:r>
      <w:r>
        <w:rPr>
          <w:noProof/>
        </w:rPr>
        <w:fldChar w:fldCharType="separate"/>
      </w:r>
      <w:r>
        <w:rPr>
          <w:noProof/>
        </w:rPr>
        <w:t>100</w:t>
      </w:r>
      <w:r>
        <w:rPr>
          <w:noProof/>
        </w:rPr>
        <w:fldChar w:fldCharType="end"/>
      </w:r>
    </w:p>
    <w:p w14:paraId="58810764" w14:textId="13A7F07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5.1.4.6.43</w:t>
      </w:r>
      <w:r>
        <w:rPr>
          <w:rFonts w:asciiTheme="minorHAnsi" w:eastAsiaTheme="minorEastAsia" w:hAnsiTheme="minorHAnsi" w:cstheme="minorBidi"/>
          <w:noProof/>
          <w:kern w:val="2"/>
          <w:sz w:val="22"/>
          <w:szCs w:val="22"/>
          <w:lang w:eastAsia="en-GB"/>
          <w14:ligatures w14:val="standardContextual"/>
        </w:rPr>
        <w:tab/>
      </w:r>
      <w:r>
        <w:rPr>
          <w:noProof/>
        </w:rPr>
        <w:t>SM Status</w:t>
      </w:r>
      <w:r>
        <w:rPr>
          <w:noProof/>
        </w:rPr>
        <w:tab/>
      </w:r>
      <w:r>
        <w:rPr>
          <w:noProof/>
        </w:rPr>
        <w:fldChar w:fldCharType="begin" w:fldLock="1"/>
      </w:r>
      <w:r>
        <w:rPr>
          <w:noProof/>
        </w:rPr>
        <w:instrText xml:space="preserve"> PAGEREF _Toc171694413 \h </w:instrText>
      </w:r>
      <w:r>
        <w:rPr>
          <w:noProof/>
        </w:rPr>
      </w:r>
      <w:r>
        <w:rPr>
          <w:noProof/>
        </w:rPr>
        <w:fldChar w:fldCharType="separate"/>
      </w:r>
      <w:r>
        <w:rPr>
          <w:noProof/>
        </w:rPr>
        <w:t>100</w:t>
      </w:r>
      <w:r>
        <w:rPr>
          <w:noProof/>
        </w:rPr>
        <w:fldChar w:fldCharType="end"/>
      </w:r>
    </w:p>
    <w:p w14:paraId="69057C4A" w14:textId="38AA8A2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5.1.4.6.44</w:t>
      </w:r>
      <w:r>
        <w:rPr>
          <w:rFonts w:asciiTheme="minorHAnsi" w:eastAsiaTheme="minorEastAsia"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fldLock="1"/>
      </w:r>
      <w:r>
        <w:rPr>
          <w:noProof/>
        </w:rPr>
        <w:instrText xml:space="preserve"> PAGEREF _Toc171694414 \h </w:instrText>
      </w:r>
      <w:r>
        <w:rPr>
          <w:noProof/>
        </w:rPr>
      </w:r>
      <w:r>
        <w:rPr>
          <w:noProof/>
        </w:rPr>
        <w:fldChar w:fldCharType="separate"/>
      </w:r>
      <w:r>
        <w:rPr>
          <w:noProof/>
        </w:rPr>
        <w:t>100</w:t>
      </w:r>
      <w:r>
        <w:rPr>
          <w:noProof/>
        </w:rPr>
        <w:fldChar w:fldCharType="end"/>
      </w:r>
    </w:p>
    <w:p w14:paraId="127E117B" w14:textId="430C5D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5.1.4.6.45</w:t>
      </w:r>
      <w:r>
        <w:rPr>
          <w:rFonts w:asciiTheme="minorHAnsi" w:eastAsiaTheme="minorEastAsia"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fldLock="1"/>
      </w:r>
      <w:r>
        <w:rPr>
          <w:noProof/>
        </w:rPr>
        <w:instrText xml:space="preserve"> PAGEREF _Toc171694415 \h </w:instrText>
      </w:r>
      <w:r>
        <w:rPr>
          <w:noProof/>
        </w:rPr>
      </w:r>
      <w:r>
        <w:rPr>
          <w:noProof/>
        </w:rPr>
        <w:fldChar w:fldCharType="separate"/>
      </w:r>
      <w:r>
        <w:rPr>
          <w:noProof/>
        </w:rPr>
        <w:t>100</w:t>
      </w:r>
      <w:r>
        <w:rPr>
          <w:noProof/>
        </w:rPr>
        <w:fldChar w:fldCharType="end"/>
      </w:r>
    </w:p>
    <w:p w14:paraId="0971530F" w14:textId="0DFBCBE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5.1.4.6.45A</w:t>
      </w:r>
      <w:r>
        <w:rPr>
          <w:rFonts w:asciiTheme="minorHAnsi" w:eastAsiaTheme="minorEastAsia"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fldLock="1"/>
      </w:r>
      <w:r>
        <w:rPr>
          <w:noProof/>
        </w:rPr>
        <w:instrText xml:space="preserve"> PAGEREF _Toc171694416 \h </w:instrText>
      </w:r>
      <w:r>
        <w:rPr>
          <w:noProof/>
        </w:rPr>
      </w:r>
      <w:r>
        <w:rPr>
          <w:noProof/>
        </w:rPr>
        <w:fldChar w:fldCharType="separate"/>
      </w:r>
      <w:r>
        <w:rPr>
          <w:noProof/>
        </w:rPr>
        <w:t>100</w:t>
      </w:r>
      <w:r>
        <w:rPr>
          <w:noProof/>
        </w:rPr>
        <w:fldChar w:fldCharType="end"/>
      </w:r>
    </w:p>
    <w:p w14:paraId="5B8C22D7" w14:textId="5D2F2BE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5.1.4.6.45B</w:t>
      </w:r>
      <w:r>
        <w:rPr>
          <w:rFonts w:asciiTheme="minorHAnsi" w:eastAsiaTheme="minorEastAsia" w:hAnsiTheme="minorHAnsi" w:cstheme="minorBidi"/>
          <w:noProof/>
          <w:kern w:val="2"/>
          <w:sz w:val="22"/>
          <w:szCs w:val="22"/>
          <w:lang w:eastAsia="en-GB"/>
          <w14:ligatures w14:val="standardContextual"/>
        </w:rPr>
        <w:tab/>
      </w:r>
      <w:r>
        <w:rPr>
          <w:noProof/>
        </w:rPr>
        <w:t>SMS Result</w:t>
      </w:r>
      <w:r>
        <w:rPr>
          <w:noProof/>
        </w:rPr>
        <w:tab/>
      </w:r>
      <w:r>
        <w:rPr>
          <w:noProof/>
        </w:rPr>
        <w:fldChar w:fldCharType="begin" w:fldLock="1"/>
      </w:r>
      <w:r>
        <w:rPr>
          <w:noProof/>
        </w:rPr>
        <w:instrText xml:space="preserve"> PAGEREF _Toc171694417 \h </w:instrText>
      </w:r>
      <w:r>
        <w:rPr>
          <w:noProof/>
        </w:rPr>
      </w:r>
      <w:r>
        <w:rPr>
          <w:noProof/>
        </w:rPr>
        <w:fldChar w:fldCharType="separate"/>
      </w:r>
      <w:r>
        <w:rPr>
          <w:noProof/>
        </w:rPr>
        <w:t>100</w:t>
      </w:r>
      <w:r>
        <w:rPr>
          <w:noProof/>
        </w:rPr>
        <w:fldChar w:fldCharType="end"/>
      </w:r>
    </w:p>
    <w:p w14:paraId="2A217B62" w14:textId="234C80E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_Toc171694418 \h </w:instrText>
      </w:r>
      <w:r>
        <w:rPr>
          <w:noProof/>
        </w:rPr>
      </w:r>
      <w:r>
        <w:rPr>
          <w:noProof/>
        </w:rPr>
        <w:fldChar w:fldCharType="separate"/>
      </w:r>
      <w:r>
        <w:rPr>
          <w:noProof/>
        </w:rPr>
        <w:t>100</w:t>
      </w:r>
      <w:r>
        <w:rPr>
          <w:noProof/>
        </w:rPr>
        <w:fldChar w:fldCharType="end"/>
      </w:r>
    </w:p>
    <w:p w14:paraId="618719F1" w14:textId="117C9D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sidRPr="0018338C">
        <w:rPr>
          <w:noProof/>
          <w:lang w:val="en-US"/>
        </w:rPr>
        <w:t>5.1.4.6.47</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UE Time Zone</w:t>
      </w:r>
      <w:r>
        <w:rPr>
          <w:noProof/>
        </w:rPr>
        <w:tab/>
      </w:r>
      <w:r>
        <w:rPr>
          <w:noProof/>
        </w:rPr>
        <w:fldChar w:fldCharType="begin" w:fldLock="1"/>
      </w:r>
      <w:r>
        <w:rPr>
          <w:noProof/>
        </w:rPr>
        <w:instrText xml:space="preserve"> PAGEREF _Toc171694419 \h </w:instrText>
      </w:r>
      <w:r>
        <w:rPr>
          <w:noProof/>
        </w:rPr>
      </w:r>
      <w:r>
        <w:rPr>
          <w:noProof/>
        </w:rPr>
        <w:fldChar w:fldCharType="separate"/>
      </w:r>
      <w:r>
        <w:rPr>
          <w:noProof/>
        </w:rPr>
        <w:t>101</w:t>
      </w:r>
      <w:r>
        <w:rPr>
          <w:noProof/>
        </w:rPr>
        <w:fldChar w:fldCharType="end"/>
      </w:r>
    </w:p>
    <w:p w14:paraId="16FB2D5C" w14:textId="116B613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5.1.4.6.48</w:t>
      </w:r>
      <w:r>
        <w:rPr>
          <w:rFonts w:asciiTheme="minorHAnsi" w:eastAsiaTheme="minorEastAsia"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fldLock="1"/>
      </w:r>
      <w:r>
        <w:rPr>
          <w:noProof/>
        </w:rPr>
        <w:instrText xml:space="preserve"> PAGEREF _Toc171694420 \h </w:instrText>
      </w:r>
      <w:r>
        <w:rPr>
          <w:noProof/>
        </w:rPr>
      </w:r>
      <w:r>
        <w:rPr>
          <w:noProof/>
        </w:rPr>
        <w:fldChar w:fldCharType="separate"/>
      </w:r>
      <w:r>
        <w:rPr>
          <w:noProof/>
        </w:rPr>
        <w:t>101</w:t>
      </w:r>
      <w:r>
        <w:rPr>
          <w:noProof/>
        </w:rPr>
        <w:fldChar w:fldCharType="end"/>
      </w:r>
    </w:p>
    <w:p w14:paraId="3D07F119" w14:textId="7271369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5.1.4.7</w:t>
      </w:r>
      <w:r>
        <w:rPr>
          <w:rFonts w:asciiTheme="minorHAnsi" w:eastAsiaTheme="minorEastAsia"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_Toc171694421 \h </w:instrText>
      </w:r>
      <w:r>
        <w:rPr>
          <w:noProof/>
        </w:rPr>
      </w:r>
      <w:r>
        <w:rPr>
          <w:noProof/>
        </w:rPr>
        <w:fldChar w:fldCharType="separate"/>
      </w:r>
      <w:r>
        <w:rPr>
          <w:noProof/>
        </w:rPr>
        <w:t>101</w:t>
      </w:r>
      <w:r>
        <w:rPr>
          <w:noProof/>
        </w:rPr>
        <w:fldChar w:fldCharType="end"/>
      </w:r>
    </w:p>
    <w:p w14:paraId="74B91B47" w14:textId="57A5B86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_Toc171694422 \h </w:instrText>
      </w:r>
      <w:r>
        <w:rPr>
          <w:noProof/>
        </w:rPr>
      </w:r>
      <w:r>
        <w:rPr>
          <w:noProof/>
        </w:rPr>
        <w:fldChar w:fldCharType="separate"/>
      </w:r>
      <w:r>
        <w:rPr>
          <w:noProof/>
        </w:rPr>
        <w:t>101</w:t>
      </w:r>
      <w:r>
        <w:rPr>
          <w:noProof/>
        </w:rPr>
        <w:fldChar w:fldCharType="end"/>
      </w:r>
    </w:p>
    <w:p w14:paraId="7C5872C4" w14:textId="750305D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_Toc171694423 \h </w:instrText>
      </w:r>
      <w:r>
        <w:rPr>
          <w:noProof/>
        </w:rPr>
      </w:r>
      <w:r>
        <w:rPr>
          <w:noProof/>
        </w:rPr>
        <w:fldChar w:fldCharType="separate"/>
      </w:r>
      <w:r>
        <w:rPr>
          <w:noProof/>
        </w:rPr>
        <w:t>101</w:t>
      </w:r>
      <w:r>
        <w:rPr>
          <w:noProof/>
        </w:rPr>
        <w:fldChar w:fldCharType="end"/>
      </w:r>
    </w:p>
    <w:p w14:paraId="6837D2B2" w14:textId="5C460C4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_Toc171694424 \h </w:instrText>
      </w:r>
      <w:r>
        <w:rPr>
          <w:noProof/>
        </w:rPr>
      </w:r>
      <w:r>
        <w:rPr>
          <w:noProof/>
        </w:rPr>
        <w:fldChar w:fldCharType="separate"/>
      </w:r>
      <w:r>
        <w:rPr>
          <w:noProof/>
        </w:rPr>
        <w:t>101</w:t>
      </w:r>
      <w:r>
        <w:rPr>
          <w:noProof/>
        </w:rPr>
        <w:fldChar w:fldCharType="end"/>
      </w:r>
    </w:p>
    <w:p w14:paraId="409ADC7E" w14:textId="01245C7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_Toc171694425 \h </w:instrText>
      </w:r>
      <w:r>
        <w:rPr>
          <w:noProof/>
        </w:rPr>
      </w:r>
      <w:r>
        <w:rPr>
          <w:noProof/>
        </w:rPr>
        <w:fldChar w:fldCharType="separate"/>
      </w:r>
      <w:r>
        <w:rPr>
          <w:noProof/>
        </w:rPr>
        <w:t>101</w:t>
      </w:r>
      <w:r>
        <w:rPr>
          <w:noProof/>
        </w:rPr>
        <w:fldChar w:fldCharType="end"/>
      </w:r>
    </w:p>
    <w:p w14:paraId="1009A1D9" w14:textId="7D1708F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_Toc171694426 \h </w:instrText>
      </w:r>
      <w:r>
        <w:rPr>
          <w:noProof/>
        </w:rPr>
      </w:r>
      <w:r>
        <w:rPr>
          <w:noProof/>
        </w:rPr>
        <w:fldChar w:fldCharType="separate"/>
      </w:r>
      <w:r>
        <w:rPr>
          <w:noProof/>
        </w:rPr>
        <w:t>101</w:t>
      </w:r>
      <w:r>
        <w:rPr>
          <w:noProof/>
        </w:rPr>
        <w:fldChar w:fldCharType="end"/>
      </w:r>
    </w:p>
    <w:p w14:paraId="5C92ADAA" w14:textId="0F21616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_Toc171694427 \h </w:instrText>
      </w:r>
      <w:r>
        <w:rPr>
          <w:noProof/>
        </w:rPr>
      </w:r>
      <w:r>
        <w:rPr>
          <w:noProof/>
        </w:rPr>
        <w:fldChar w:fldCharType="separate"/>
      </w:r>
      <w:r>
        <w:rPr>
          <w:noProof/>
        </w:rPr>
        <w:t>101</w:t>
      </w:r>
      <w:r>
        <w:rPr>
          <w:noProof/>
        </w:rPr>
        <w:fldChar w:fldCharType="end"/>
      </w:r>
    </w:p>
    <w:p w14:paraId="021D3691" w14:textId="65AEA32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_Toc171694428 \h </w:instrText>
      </w:r>
      <w:r>
        <w:rPr>
          <w:noProof/>
        </w:rPr>
      </w:r>
      <w:r>
        <w:rPr>
          <w:noProof/>
        </w:rPr>
        <w:fldChar w:fldCharType="separate"/>
      </w:r>
      <w:r>
        <w:rPr>
          <w:noProof/>
        </w:rPr>
        <w:t>101</w:t>
      </w:r>
      <w:r>
        <w:rPr>
          <w:noProof/>
        </w:rPr>
        <w:fldChar w:fldCharType="end"/>
      </w:r>
    </w:p>
    <w:p w14:paraId="35C30A0E" w14:textId="1D46106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5.1.4.7.5A</w:t>
      </w:r>
      <w:r>
        <w:rPr>
          <w:rFonts w:asciiTheme="minorHAnsi" w:eastAsiaTheme="minorEastAsia"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_Toc171694429 \h </w:instrText>
      </w:r>
      <w:r>
        <w:rPr>
          <w:noProof/>
        </w:rPr>
      </w:r>
      <w:r>
        <w:rPr>
          <w:noProof/>
        </w:rPr>
        <w:fldChar w:fldCharType="separate"/>
      </w:r>
      <w:r>
        <w:rPr>
          <w:noProof/>
        </w:rPr>
        <w:t>101</w:t>
      </w:r>
      <w:r>
        <w:rPr>
          <w:noProof/>
        </w:rPr>
        <w:fldChar w:fldCharType="end"/>
      </w:r>
    </w:p>
    <w:p w14:paraId="16658977" w14:textId="0ED7A81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5.1.4.7.5B</w:t>
      </w:r>
      <w:r>
        <w:rPr>
          <w:rFonts w:asciiTheme="minorHAnsi" w:eastAsiaTheme="minorEastAsia"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_Toc171694430 \h </w:instrText>
      </w:r>
      <w:r>
        <w:rPr>
          <w:noProof/>
        </w:rPr>
      </w:r>
      <w:r>
        <w:rPr>
          <w:noProof/>
        </w:rPr>
        <w:fldChar w:fldCharType="separate"/>
      </w:r>
      <w:r>
        <w:rPr>
          <w:noProof/>
        </w:rPr>
        <w:t>101</w:t>
      </w:r>
      <w:r>
        <w:rPr>
          <w:noProof/>
        </w:rPr>
        <w:fldChar w:fldCharType="end"/>
      </w:r>
    </w:p>
    <w:p w14:paraId="5057648F" w14:textId="059B2B0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5.1.4.7.5C</w:t>
      </w:r>
      <w:r>
        <w:rPr>
          <w:rFonts w:asciiTheme="minorHAnsi" w:eastAsiaTheme="minorEastAsia"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_Toc171694431 \h </w:instrText>
      </w:r>
      <w:r>
        <w:rPr>
          <w:noProof/>
        </w:rPr>
      </w:r>
      <w:r>
        <w:rPr>
          <w:noProof/>
        </w:rPr>
        <w:fldChar w:fldCharType="separate"/>
      </w:r>
      <w:r>
        <w:rPr>
          <w:noProof/>
        </w:rPr>
        <w:t>101</w:t>
      </w:r>
      <w:r>
        <w:rPr>
          <w:noProof/>
        </w:rPr>
        <w:fldChar w:fldCharType="end"/>
      </w:r>
    </w:p>
    <w:p w14:paraId="43B9A2FB" w14:textId="3C9193C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5.1.4.7.5D</w:t>
      </w:r>
      <w:r>
        <w:rPr>
          <w:rFonts w:asciiTheme="minorHAnsi" w:eastAsiaTheme="minorEastAsia"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_Toc171694432 \h </w:instrText>
      </w:r>
      <w:r>
        <w:rPr>
          <w:noProof/>
        </w:rPr>
      </w:r>
      <w:r>
        <w:rPr>
          <w:noProof/>
        </w:rPr>
        <w:fldChar w:fldCharType="separate"/>
      </w:r>
      <w:r>
        <w:rPr>
          <w:noProof/>
        </w:rPr>
        <w:t>102</w:t>
      </w:r>
      <w:r>
        <w:rPr>
          <w:noProof/>
        </w:rPr>
        <w:fldChar w:fldCharType="end"/>
      </w:r>
    </w:p>
    <w:p w14:paraId="43AE59A4" w14:textId="5263E74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_Toc171694433 \h </w:instrText>
      </w:r>
      <w:r>
        <w:rPr>
          <w:noProof/>
        </w:rPr>
      </w:r>
      <w:r>
        <w:rPr>
          <w:noProof/>
        </w:rPr>
        <w:fldChar w:fldCharType="separate"/>
      </w:r>
      <w:r>
        <w:rPr>
          <w:noProof/>
        </w:rPr>
        <w:t>102</w:t>
      </w:r>
      <w:r>
        <w:rPr>
          <w:noProof/>
        </w:rPr>
        <w:fldChar w:fldCharType="end"/>
      </w:r>
    </w:p>
    <w:p w14:paraId="12B1B5FB" w14:textId="6AF98DC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5.1.4.7.6A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_Toc171694434 \h </w:instrText>
      </w:r>
      <w:r>
        <w:rPr>
          <w:noProof/>
        </w:rPr>
      </w:r>
      <w:r>
        <w:rPr>
          <w:noProof/>
        </w:rPr>
        <w:fldChar w:fldCharType="separate"/>
      </w:r>
      <w:r>
        <w:rPr>
          <w:noProof/>
        </w:rPr>
        <w:t>102</w:t>
      </w:r>
      <w:r>
        <w:rPr>
          <w:noProof/>
        </w:rPr>
        <w:fldChar w:fldCharType="end"/>
      </w:r>
    </w:p>
    <w:p w14:paraId="469F2A03" w14:textId="1A76C87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5.1.4.7.6B</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_Toc171694435 \h </w:instrText>
      </w:r>
      <w:r>
        <w:rPr>
          <w:noProof/>
        </w:rPr>
      </w:r>
      <w:r>
        <w:rPr>
          <w:noProof/>
        </w:rPr>
        <w:fldChar w:fldCharType="separate"/>
      </w:r>
      <w:r>
        <w:rPr>
          <w:noProof/>
        </w:rPr>
        <w:t>102</w:t>
      </w:r>
      <w:r>
        <w:rPr>
          <w:noProof/>
        </w:rPr>
        <w:fldChar w:fldCharType="end"/>
      </w:r>
    </w:p>
    <w:p w14:paraId="631B8809" w14:textId="22FEDE6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5.1.4.7.6C</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_Toc171694436 \h </w:instrText>
      </w:r>
      <w:r>
        <w:rPr>
          <w:noProof/>
        </w:rPr>
      </w:r>
      <w:r>
        <w:rPr>
          <w:noProof/>
        </w:rPr>
        <w:fldChar w:fldCharType="separate"/>
      </w:r>
      <w:r>
        <w:rPr>
          <w:noProof/>
        </w:rPr>
        <w:t>102</w:t>
      </w:r>
      <w:r>
        <w:rPr>
          <w:noProof/>
        </w:rPr>
        <w:fldChar w:fldCharType="end"/>
      </w:r>
    </w:p>
    <w:p w14:paraId="323E9E08" w14:textId="6EF68FD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_Toc171694437 \h </w:instrText>
      </w:r>
      <w:r>
        <w:rPr>
          <w:noProof/>
        </w:rPr>
      </w:r>
      <w:r>
        <w:rPr>
          <w:noProof/>
        </w:rPr>
        <w:fldChar w:fldCharType="separate"/>
      </w:r>
      <w:r>
        <w:rPr>
          <w:noProof/>
        </w:rPr>
        <w:t>102</w:t>
      </w:r>
      <w:r>
        <w:rPr>
          <w:noProof/>
        </w:rPr>
        <w:fldChar w:fldCharType="end"/>
      </w:r>
    </w:p>
    <w:p w14:paraId="27416DCD" w14:textId="3DCE3B0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5.1.4.7.7A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_Toc171694438 \h </w:instrText>
      </w:r>
      <w:r>
        <w:rPr>
          <w:noProof/>
        </w:rPr>
      </w:r>
      <w:r>
        <w:rPr>
          <w:noProof/>
        </w:rPr>
        <w:fldChar w:fldCharType="separate"/>
      </w:r>
      <w:r>
        <w:rPr>
          <w:noProof/>
        </w:rPr>
        <w:t>103</w:t>
      </w:r>
      <w:r>
        <w:rPr>
          <w:noProof/>
        </w:rPr>
        <w:fldChar w:fldCharType="end"/>
      </w:r>
    </w:p>
    <w:p w14:paraId="141E2399" w14:textId="0338A7C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_Toc171694439 \h </w:instrText>
      </w:r>
      <w:r>
        <w:rPr>
          <w:noProof/>
        </w:rPr>
      </w:r>
      <w:r>
        <w:rPr>
          <w:noProof/>
        </w:rPr>
        <w:fldChar w:fldCharType="separate"/>
      </w:r>
      <w:r>
        <w:rPr>
          <w:noProof/>
        </w:rPr>
        <w:t>103</w:t>
      </w:r>
      <w:r>
        <w:rPr>
          <w:noProof/>
        </w:rPr>
        <w:fldChar w:fldCharType="end"/>
      </w:r>
    </w:p>
    <w:p w14:paraId="63485B0E" w14:textId="3A87DE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_Toc171694440 \h </w:instrText>
      </w:r>
      <w:r>
        <w:rPr>
          <w:noProof/>
        </w:rPr>
      </w:r>
      <w:r>
        <w:rPr>
          <w:noProof/>
        </w:rPr>
        <w:fldChar w:fldCharType="separate"/>
      </w:r>
      <w:r>
        <w:rPr>
          <w:noProof/>
        </w:rPr>
        <w:t>103</w:t>
      </w:r>
      <w:r>
        <w:rPr>
          <w:noProof/>
        </w:rPr>
        <w:fldChar w:fldCharType="end"/>
      </w:r>
    </w:p>
    <w:p w14:paraId="69DA03F2" w14:textId="53D9E86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_Toc171694441 \h </w:instrText>
      </w:r>
      <w:r>
        <w:rPr>
          <w:noProof/>
        </w:rPr>
      </w:r>
      <w:r>
        <w:rPr>
          <w:noProof/>
        </w:rPr>
        <w:fldChar w:fldCharType="separate"/>
      </w:r>
      <w:r>
        <w:rPr>
          <w:noProof/>
        </w:rPr>
        <w:t>103</w:t>
      </w:r>
      <w:r>
        <w:rPr>
          <w:noProof/>
        </w:rPr>
        <w:fldChar w:fldCharType="end"/>
      </w:r>
    </w:p>
    <w:p w14:paraId="6BD64F46" w14:textId="1DCC366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_Toc171694442 \h </w:instrText>
      </w:r>
      <w:r>
        <w:rPr>
          <w:noProof/>
        </w:rPr>
      </w:r>
      <w:r>
        <w:rPr>
          <w:noProof/>
        </w:rPr>
        <w:fldChar w:fldCharType="separate"/>
      </w:r>
      <w:r>
        <w:rPr>
          <w:noProof/>
        </w:rPr>
        <w:t>103</w:t>
      </w:r>
      <w:r>
        <w:rPr>
          <w:noProof/>
        </w:rPr>
        <w:fldChar w:fldCharType="end"/>
      </w:r>
    </w:p>
    <w:p w14:paraId="17AC3402" w14:textId="51A0C8D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_Toc171694443 \h </w:instrText>
      </w:r>
      <w:r>
        <w:rPr>
          <w:noProof/>
        </w:rPr>
      </w:r>
      <w:r>
        <w:rPr>
          <w:noProof/>
        </w:rPr>
        <w:fldChar w:fldCharType="separate"/>
      </w:r>
      <w:r>
        <w:rPr>
          <w:noProof/>
        </w:rPr>
        <w:t>103</w:t>
      </w:r>
      <w:r>
        <w:rPr>
          <w:noProof/>
        </w:rPr>
        <w:fldChar w:fldCharType="end"/>
      </w:r>
    </w:p>
    <w:p w14:paraId="4453E2B4" w14:textId="6F91069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_Toc171694444 \h </w:instrText>
      </w:r>
      <w:r>
        <w:rPr>
          <w:noProof/>
        </w:rPr>
      </w:r>
      <w:r>
        <w:rPr>
          <w:noProof/>
        </w:rPr>
        <w:fldChar w:fldCharType="separate"/>
      </w:r>
      <w:r>
        <w:rPr>
          <w:noProof/>
        </w:rPr>
        <w:t>103</w:t>
      </w:r>
      <w:r>
        <w:rPr>
          <w:noProof/>
        </w:rPr>
        <w:fldChar w:fldCharType="end"/>
      </w:r>
    </w:p>
    <w:p w14:paraId="612CF326" w14:textId="155DF8D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_Toc171694445 \h </w:instrText>
      </w:r>
      <w:r>
        <w:rPr>
          <w:noProof/>
        </w:rPr>
      </w:r>
      <w:r>
        <w:rPr>
          <w:noProof/>
        </w:rPr>
        <w:fldChar w:fldCharType="separate"/>
      </w:r>
      <w:r>
        <w:rPr>
          <w:noProof/>
        </w:rPr>
        <w:t>103</w:t>
      </w:r>
      <w:r>
        <w:rPr>
          <w:noProof/>
        </w:rPr>
        <w:fldChar w:fldCharType="end"/>
      </w:r>
    </w:p>
    <w:p w14:paraId="1478D7E4" w14:textId="6588074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fldLock="1"/>
      </w:r>
      <w:r>
        <w:rPr>
          <w:noProof/>
        </w:rPr>
        <w:instrText xml:space="preserve"> PAGEREF _Toc171694446 \h </w:instrText>
      </w:r>
      <w:r>
        <w:rPr>
          <w:noProof/>
        </w:rPr>
      </w:r>
      <w:r>
        <w:rPr>
          <w:noProof/>
        </w:rPr>
        <w:fldChar w:fldCharType="separate"/>
      </w:r>
      <w:r>
        <w:rPr>
          <w:noProof/>
        </w:rPr>
        <w:t>103</w:t>
      </w:r>
      <w:r>
        <w:rPr>
          <w:noProof/>
        </w:rPr>
        <w:fldChar w:fldCharType="end"/>
      </w:r>
    </w:p>
    <w:p w14:paraId="7AFF0C8F" w14:textId="70420FC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_Toc171694447 \h </w:instrText>
      </w:r>
      <w:r>
        <w:rPr>
          <w:noProof/>
        </w:rPr>
      </w:r>
      <w:r>
        <w:rPr>
          <w:noProof/>
        </w:rPr>
        <w:fldChar w:fldCharType="separate"/>
      </w:r>
      <w:r>
        <w:rPr>
          <w:noProof/>
        </w:rPr>
        <w:t>103</w:t>
      </w:r>
      <w:r>
        <w:rPr>
          <w:noProof/>
        </w:rPr>
        <w:fldChar w:fldCharType="end"/>
      </w:r>
    </w:p>
    <w:p w14:paraId="2591B5C6" w14:textId="0AEB7BA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_Toc171694448 \h </w:instrText>
      </w:r>
      <w:r>
        <w:rPr>
          <w:noProof/>
        </w:rPr>
      </w:r>
      <w:r>
        <w:rPr>
          <w:noProof/>
        </w:rPr>
        <w:fldChar w:fldCharType="separate"/>
      </w:r>
      <w:r>
        <w:rPr>
          <w:noProof/>
        </w:rPr>
        <w:t>103</w:t>
      </w:r>
      <w:r>
        <w:rPr>
          <w:noProof/>
        </w:rPr>
        <w:fldChar w:fldCharType="end"/>
      </w:r>
    </w:p>
    <w:p w14:paraId="61F72F17" w14:textId="2654375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_Toc171694449 \h </w:instrText>
      </w:r>
      <w:r>
        <w:rPr>
          <w:noProof/>
        </w:rPr>
      </w:r>
      <w:r>
        <w:rPr>
          <w:noProof/>
        </w:rPr>
        <w:fldChar w:fldCharType="separate"/>
      </w:r>
      <w:r>
        <w:rPr>
          <w:noProof/>
        </w:rPr>
        <w:t>103</w:t>
      </w:r>
      <w:r>
        <w:rPr>
          <w:noProof/>
        </w:rPr>
        <w:fldChar w:fldCharType="end"/>
      </w:r>
    </w:p>
    <w:p w14:paraId="62D66E1A" w14:textId="29AFAAD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_Toc171694450 \h </w:instrText>
      </w:r>
      <w:r>
        <w:rPr>
          <w:noProof/>
        </w:rPr>
      </w:r>
      <w:r>
        <w:rPr>
          <w:noProof/>
        </w:rPr>
        <w:fldChar w:fldCharType="separate"/>
      </w:r>
      <w:r>
        <w:rPr>
          <w:noProof/>
        </w:rPr>
        <w:t>104</w:t>
      </w:r>
      <w:r>
        <w:rPr>
          <w:noProof/>
        </w:rPr>
        <w:fldChar w:fldCharType="end"/>
      </w:r>
    </w:p>
    <w:p w14:paraId="574AD919" w14:textId="1E9B79F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_Toc171694451 \h </w:instrText>
      </w:r>
      <w:r>
        <w:rPr>
          <w:noProof/>
        </w:rPr>
      </w:r>
      <w:r>
        <w:rPr>
          <w:noProof/>
        </w:rPr>
        <w:fldChar w:fldCharType="separate"/>
      </w:r>
      <w:r>
        <w:rPr>
          <w:noProof/>
        </w:rPr>
        <w:t>104</w:t>
      </w:r>
      <w:r>
        <w:rPr>
          <w:noProof/>
        </w:rPr>
        <w:fldChar w:fldCharType="end"/>
      </w:r>
    </w:p>
    <w:p w14:paraId="6D77855F" w14:textId="13C5688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_Toc171694452 \h </w:instrText>
      </w:r>
      <w:r>
        <w:rPr>
          <w:noProof/>
        </w:rPr>
      </w:r>
      <w:r>
        <w:rPr>
          <w:noProof/>
        </w:rPr>
        <w:fldChar w:fldCharType="separate"/>
      </w:r>
      <w:r>
        <w:rPr>
          <w:noProof/>
        </w:rPr>
        <w:t>104</w:t>
      </w:r>
      <w:r>
        <w:rPr>
          <w:noProof/>
        </w:rPr>
        <w:fldChar w:fldCharType="end"/>
      </w:r>
    </w:p>
    <w:p w14:paraId="1D447FEE" w14:textId="5CCC202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_Toc171694453 \h </w:instrText>
      </w:r>
      <w:r>
        <w:rPr>
          <w:noProof/>
        </w:rPr>
      </w:r>
      <w:r>
        <w:rPr>
          <w:noProof/>
        </w:rPr>
        <w:fldChar w:fldCharType="separate"/>
      </w:r>
      <w:r>
        <w:rPr>
          <w:noProof/>
        </w:rPr>
        <w:t>104</w:t>
      </w:r>
      <w:r>
        <w:rPr>
          <w:noProof/>
        </w:rPr>
        <w:fldChar w:fldCharType="end"/>
      </w:r>
    </w:p>
    <w:p w14:paraId="67EC8F05" w14:textId="150C202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_Toc171694454 \h </w:instrText>
      </w:r>
      <w:r>
        <w:rPr>
          <w:noProof/>
        </w:rPr>
      </w:r>
      <w:r>
        <w:rPr>
          <w:noProof/>
        </w:rPr>
        <w:fldChar w:fldCharType="separate"/>
      </w:r>
      <w:r>
        <w:rPr>
          <w:noProof/>
        </w:rPr>
        <w:t>104</w:t>
      </w:r>
      <w:r>
        <w:rPr>
          <w:noProof/>
        </w:rPr>
        <w:fldChar w:fldCharType="end"/>
      </w:r>
    </w:p>
    <w:p w14:paraId="7937B08B" w14:textId="124DD11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5.1.4.7.22A</w:t>
      </w:r>
      <w:r>
        <w:rPr>
          <w:rFonts w:asciiTheme="minorHAnsi" w:eastAsiaTheme="minorEastAsia"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fldLock="1"/>
      </w:r>
      <w:r>
        <w:rPr>
          <w:noProof/>
        </w:rPr>
        <w:instrText xml:space="preserve"> PAGEREF _Toc171694455 \h </w:instrText>
      </w:r>
      <w:r>
        <w:rPr>
          <w:noProof/>
        </w:rPr>
      </w:r>
      <w:r>
        <w:rPr>
          <w:noProof/>
        </w:rPr>
        <w:fldChar w:fldCharType="separate"/>
      </w:r>
      <w:r>
        <w:rPr>
          <w:noProof/>
        </w:rPr>
        <w:t>104</w:t>
      </w:r>
      <w:r>
        <w:rPr>
          <w:noProof/>
        </w:rPr>
        <w:fldChar w:fldCharType="end"/>
      </w:r>
    </w:p>
    <w:p w14:paraId="687CBCC1" w14:textId="7BAEDB8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_Toc171694456 \h </w:instrText>
      </w:r>
      <w:r>
        <w:rPr>
          <w:noProof/>
        </w:rPr>
      </w:r>
      <w:r>
        <w:rPr>
          <w:noProof/>
        </w:rPr>
        <w:fldChar w:fldCharType="separate"/>
      </w:r>
      <w:r>
        <w:rPr>
          <w:noProof/>
        </w:rPr>
        <w:t>104</w:t>
      </w:r>
      <w:r>
        <w:rPr>
          <w:noProof/>
        </w:rPr>
        <w:fldChar w:fldCharType="end"/>
      </w:r>
    </w:p>
    <w:p w14:paraId="1462267C" w14:textId="66627C3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5.1.4.7.23A</w:t>
      </w:r>
      <w:r>
        <w:rPr>
          <w:rFonts w:asciiTheme="minorHAnsi" w:eastAsiaTheme="minorEastAsia"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_Toc171694457 \h </w:instrText>
      </w:r>
      <w:r>
        <w:rPr>
          <w:noProof/>
        </w:rPr>
      </w:r>
      <w:r>
        <w:rPr>
          <w:noProof/>
        </w:rPr>
        <w:fldChar w:fldCharType="separate"/>
      </w:r>
      <w:r>
        <w:rPr>
          <w:noProof/>
        </w:rPr>
        <w:t>104</w:t>
      </w:r>
      <w:r>
        <w:rPr>
          <w:noProof/>
        </w:rPr>
        <w:fldChar w:fldCharType="end"/>
      </w:r>
    </w:p>
    <w:p w14:paraId="146B2BE1" w14:textId="574D663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_Toc171694458 \h </w:instrText>
      </w:r>
      <w:r>
        <w:rPr>
          <w:noProof/>
        </w:rPr>
      </w:r>
      <w:r>
        <w:rPr>
          <w:noProof/>
        </w:rPr>
        <w:fldChar w:fldCharType="separate"/>
      </w:r>
      <w:r>
        <w:rPr>
          <w:noProof/>
        </w:rPr>
        <w:t>104</w:t>
      </w:r>
      <w:r>
        <w:rPr>
          <w:noProof/>
        </w:rPr>
        <w:fldChar w:fldCharType="end"/>
      </w:r>
    </w:p>
    <w:p w14:paraId="6E7F1F7E" w14:textId="2374202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_Toc171694459 \h </w:instrText>
      </w:r>
      <w:r>
        <w:rPr>
          <w:noProof/>
        </w:rPr>
      </w:r>
      <w:r>
        <w:rPr>
          <w:noProof/>
        </w:rPr>
        <w:fldChar w:fldCharType="separate"/>
      </w:r>
      <w:r>
        <w:rPr>
          <w:noProof/>
        </w:rPr>
        <w:t>104</w:t>
      </w:r>
      <w:r>
        <w:rPr>
          <w:noProof/>
        </w:rPr>
        <w:fldChar w:fldCharType="end"/>
      </w:r>
    </w:p>
    <w:p w14:paraId="1DE80CED" w14:textId="5DD4FA8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_Toc171694460 \h </w:instrText>
      </w:r>
      <w:r>
        <w:rPr>
          <w:noProof/>
        </w:rPr>
      </w:r>
      <w:r>
        <w:rPr>
          <w:noProof/>
        </w:rPr>
        <w:fldChar w:fldCharType="separate"/>
      </w:r>
      <w:r>
        <w:rPr>
          <w:noProof/>
        </w:rPr>
        <w:t>104</w:t>
      </w:r>
      <w:r>
        <w:rPr>
          <w:noProof/>
        </w:rPr>
        <w:fldChar w:fldCharType="end"/>
      </w:r>
    </w:p>
    <w:p w14:paraId="6A44A627" w14:textId="794179A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_Toc171694461 \h </w:instrText>
      </w:r>
      <w:r>
        <w:rPr>
          <w:noProof/>
        </w:rPr>
      </w:r>
      <w:r>
        <w:rPr>
          <w:noProof/>
        </w:rPr>
        <w:fldChar w:fldCharType="separate"/>
      </w:r>
      <w:r>
        <w:rPr>
          <w:noProof/>
        </w:rPr>
        <w:t>104</w:t>
      </w:r>
      <w:r>
        <w:rPr>
          <w:noProof/>
        </w:rPr>
        <w:fldChar w:fldCharType="end"/>
      </w:r>
    </w:p>
    <w:p w14:paraId="66A72000" w14:textId="02289D0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_Toc171694462 \h </w:instrText>
      </w:r>
      <w:r>
        <w:rPr>
          <w:noProof/>
        </w:rPr>
      </w:r>
      <w:r>
        <w:rPr>
          <w:noProof/>
        </w:rPr>
        <w:fldChar w:fldCharType="separate"/>
      </w:r>
      <w:r>
        <w:rPr>
          <w:noProof/>
        </w:rPr>
        <w:t>105</w:t>
      </w:r>
      <w:r>
        <w:rPr>
          <w:noProof/>
        </w:rPr>
        <w:fldChar w:fldCharType="end"/>
      </w:r>
    </w:p>
    <w:p w14:paraId="3483872D" w14:textId="43A8052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_Toc171694463 \h </w:instrText>
      </w:r>
      <w:r>
        <w:rPr>
          <w:noProof/>
        </w:rPr>
      </w:r>
      <w:r>
        <w:rPr>
          <w:noProof/>
        </w:rPr>
        <w:fldChar w:fldCharType="separate"/>
      </w:r>
      <w:r>
        <w:rPr>
          <w:noProof/>
        </w:rPr>
        <w:t>105</w:t>
      </w:r>
      <w:r>
        <w:rPr>
          <w:noProof/>
        </w:rPr>
        <w:fldChar w:fldCharType="end"/>
      </w:r>
    </w:p>
    <w:p w14:paraId="34E5A7C2" w14:textId="6D35CA6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_Toc171694464 \h </w:instrText>
      </w:r>
      <w:r>
        <w:rPr>
          <w:noProof/>
        </w:rPr>
      </w:r>
      <w:r>
        <w:rPr>
          <w:noProof/>
        </w:rPr>
        <w:fldChar w:fldCharType="separate"/>
      </w:r>
      <w:r>
        <w:rPr>
          <w:noProof/>
        </w:rPr>
        <w:t>105</w:t>
      </w:r>
      <w:r>
        <w:rPr>
          <w:noProof/>
        </w:rPr>
        <w:fldChar w:fldCharType="end"/>
      </w:r>
    </w:p>
    <w:p w14:paraId="69619238" w14:textId="5A8CBB1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5.1.4.7.30A</w:t>
      </w:r>
      <w:r>
        <w:rPr>
          <w:rFonts w:asciiTheme="minorHAnsi" w:eastAsiaTheme="minorEastAsia"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fldLock="1"/>
      </w:r>
      <w:r>
        <w:rPr>
          <w:noProof/>
        </w:rPr>
        <w:instrText xml:space="preserve"> PAGEREF _Toc171694465 \h </w:instrText>
      </w:r>
      <w:r>
        <w:rPr>
          <w:noProof/>
        </w:rPr>
      </w:r>
      <w:r>
        <w:rPr>
          <w:noProof/>
        </w:rPr>
        <w:fldChar w:fldCharType="separate"/>
      </w:r>
      <w:r>
        <w:rPr>
          <w:noProof/>
        </w:rPr>
        <w:t>105</w:t>
      </w:r>
      <w:r>
        <w:rPr>
          <w:noProof/>
        </w:rPr>
        <w:fldChar w:fldCharType="end"/>
      </w:r>
    </w:p>
    <w:p w14:paraId="5F3358E4" w14:textId="18FE371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_Toc171694466 \h </w:instrText>
      </w:r>
      <w:r>
        <w:rPr>
          <w:noProof/>
        </w:rPr>
      </w:r>
      <w:r>
        <w:rPr>
          <w:noProof/>
        </w:rPr>
        <w:fldChar w:fldCharType="separate"/>
      </w:r>
      <w:r>
        <w:rPr>
          <w:noProof/>
        </w:rPr>
        <w:t>105</w:t>
      </w:r>
      <w:r>
        <w:rPr>
          <w:noProof/>
        </w:rPr>
        <w:fldChar w:fldCharType="end"/>
      </w:r>
    </w:p>
    <w:p w14:paraId="4FE607E8" w14:textId="366A363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_Toc171694467 \h </w:instrText>
      </w:r>
      <w:r>
        <w:rPr>
          <w:noProof/>
        </w:rPr>
      </w:r>
      <w:r>
        <w:rPr>
          <w:noProof/>
        </w:rPr>
        <w:fldChar w:fldCharType="separate"/>
      </w:r>
      <w:r>
        <w:rPr>
          <w:noProof/>
        </w:rPr>
        <w:t>105</w:t>
      </w:r>
      <w:r>
        <w:rPr>
          <w:noProof/>
        </w:rPr>
        <w:fldChar w:fldCharType="end"/>
      </w:r>
    </w:p>
    <w:p w14:paraId="46CA2A65" w14:textId="68C4007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_Toc171694468 \h </w:instrText>
      </w:r>
      <w:r>
        <w:rPr>
          <w:noProof/>
        </w:rPr>
      </w:r>
      <w:r>
        <w:rPr>
          <w:noProof/>
        </w:rPr>
        <w:fldChar w:fldCharType="separate"/>
      </w:r>
      <w:r>
        <w:rPr>
          <w:noProof/>
        </w:rPr>
        <w:t>105</w:t>
      </w:r>
      <w:r>
        <w:rPr>
          <w:noProof/>
        </w:rPr>
        <w:fldChar w:fldCharType="end"/>
      </w:r>
    </w:p>
    <w:p w14:paraId="54C939BC" w14:textId="2E1C6C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_Toc171694469 \h </w:instrText>
      </w:r>
      <w:r>
        <w:rPr>
          <w:noProof/>
        </w:rPr>
      </w:r>
      <w:r>
        <w:rPr>
          <w:noProof/>
        </w:rPr>
        <w:fldChar w:fldCharType="separate"/>
      </w:r>
      <w:r>
        <w:rPr>
          <w:noProof/>
        </w:rPr>
        <w:t>105</w:t>
      </w:r>
      <w:r>
        <w:rPr>
          <w:noProof/>
        </w:rPr>
        <w:fldChar w:fldCharType="end"/>
      </w:r>
    </w:p>
    <w:p w14:paraId="46B8C15B" w14:textId="4662715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_Toc171694470 \h </w:instrText>
      </w:r>
      <w:r>
        <w:rPr>
          <w:noProof/>
        </w:rPr>
      </w:r>
      <w:r>
        <w:rPr>
          <w:noProof/>
        </w:rPr>
        <w:fldChar w:fldCharType="separate"/>
      </w:r>
      <w:r>
        <w:rPr>
          <w:noProof/>
        </w:rPr>
        <w:t>105</w:t>
      </w:r>
      <w:r>
        <w:rPr>
          <w:noProof/>
        </w:rPr>
        <w:fldChar w:fldCharType="end"/>
      </w:r>
    </w:p>
    <w:p w14:paraId="38DE94A7" w14:textId="546C64D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_Toc171694471 \h </w:instrText>
      </w:r>
      <w:r>
        <w:rPr>
          <w:noProof/>
        </w:rPr>
      </w:r>
      <w:r>
        <w:rPr>
          <w:noProof/>
        </w:rPr>
        <w:fldChar w:fldCharType="separate"/>
      </w:r>
      <w:r>
        <w:rPr>
          <w:noProof/>
        </w:rPr>
        <w:t>105</w:t>
      </w:r>
      <w:r>
        <w:rPr>
          <w:noProof/>
        </w:rPr>
        <w:fldChar w:fldCharType="end"/>
      </w:r>
    </w:p>
    <w:p w14:paraId="4DF9A747" w14:textId="1A6512B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5.1.4.7.37</w:t>
      </w:r>
      <w:r>
        <w:rPr>
          <w:rFonts w:asciiTheme="minorHAnsi" w:eastAsiaTheme="minorEastAsia" w:hAnsiTheme="minorHAnsi" w:cstheme="minorBidi"/>
          <w:noProof/>
          <w:kern w:val="2"/>
          <w:sz w:val="22"/>
          <w:szCs w:val="22"/>
          <w:lang w:eastAsia="en-GB"/>
          <w14:ligatures w14:val="standardContextual"/>
        </w:rPr>
        <w:tab/>
      </w:r>
      <w:r>
        <w:rPr>
          <w:noProof/>
        </w:rPr>
        <w:t>Role Of UE</w:t>
      </w:r>
      <w:r>
        <w:rPr>
          <w:noProof/>
        </w:rPr>
        <w:tab/>
      </w:r>
      <w:r>
        <w:rPr>
          <w:noProof/>
        </w:rPr>
        <w:fldChar w:fldCharType="begin" w:fldLock="1"/>
      </w:r>
      <w:r>
        <w:rPr>
          <w:noProof/>
        </w:rPr>
        <w:instrText xml:space="preserve"> PAGEREF _Toc171694472 \h </w:instrText>
      </w:r>
      <w:r>
        <w:rPr>
          <w:noProof/>
        </w:rPr>
      </w:r>
      <w:r>
        <w:rPr>
          <w:noProof/>
        </w:rPr>
        <w:fldChar w:fldCharType="separate"/>
      </w:r>
      <w:r>
        <w:rPr>
          <w:noProof/>
        </w:rPr>
        <w:t>105</w:t>
      </w:r>
      <w:r>
        <w:rPr>
          <w:noProof/>
        </w:rPr>
        <w:fldChar w:fldCharType="end"/>
      </w:r>
    </w:p>
    <w:p w14:paraId="7D933C1C" w14:textId="663D360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5.1.4.7.38</w:t>
      </w:r>
      <w:r>
        <w:rPr>
          <w:rFonts w:asciiTheme="minorHAnsi" w:eastAsiaTheme="minorEastAsia"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fldLock="1"/>
      </w:r>
      <w:r>
        <w:rPr>
          <w:noProof/>
        </w:rPr>
        <w:instrText xml:space="preserve"> PAGEREF _Toc171694473 \h </w:instrText>
      </w:r>
      <w:r>
        <w:rPr>
          <w:noProof/>
        </w:rPr>
      </w:r>
      <w:r>
        <w:rPr>
          <w:noProof/>
        </w:rPr>
        <w:fldChar w:fldCharType="separate"/>
      </w:r>
      <w:r>
        <w:rPr>
          <w:noProof/>
        </w:rPr>
        <w:t>105</w:t>
      </w:r>
      <w:r>
        <w:rPr>
          <w:noProof/>
        </w:rPr>
        <w:fldChar w:fldCharType="end"/>
      </w:r>
    </w:p>
    <w:p w14:paraId="1475FEE7" w14:textId="7BE83C3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fldLock="1"/>
      </w:r>
      <w:r>
        <w:rPr>
          <w:noProof/>
        </w:rPr>
        <w:instrText xml:space="preserve"> PAGEREF _Toc171694474 \h </w:instrText>
      </w:r>
      <w:r>
        <w:rPr>
          <w:noProof/>
        </w:rPr>
      </w:r>
      <w:r>
        <w:rPr>
          <w:noProof/>
        </w:rPr>
        <w:fldChar w:fldCharType="separate"/>
      </w:r>
      <w:r>
        <w:rPr>
          <w:noProof/>
        </w:rPr>
        <w:t>106</w:t>
      </w:r>
      <w:r>
        <w:rPr>
          <w:noProof/>
        </w:rPr>
        <w:fldChar w:fldCharType="end"/>
      </w:r>
    </w:p>
    <w:p w14:paraId="0DC099CB" w14:textId="200DE7E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_Toc171694475 \h </w:instrText>
      </w:r>
      <w:r>
        <w:rPr>
          <w:noProof/>
        </w:rPr>
      </w:r>
      <w:r>
        <w:rPr>
          <w:noProof/>
        </w:rPr>
        <w:fldChar w:fldCharType="separate"/>
      </w:r>
      <w:r>
        <w:rPr>
          <w:noProof/>
        </w:rPr>
        <w:t>106</w:t>
      </w:r>
      <w:r>
        <w:rPr>
          <w:noProof/>
        </w:rPr>
        <w:fldChar w:fldCharType="end"/>
      </w:r>
    </w:p>
    <w:p w14:paraId="30D8CB3A" w14:textId="1B9712A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5.1.4.7.38B</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_Toc171694476 \h </w:instrText>
      </w:r>
      <w:r>
        <w:rPr>
          <w:noProof/>
        </w:rPr>
      </w:r>
      <w:r>
        <w:rPr>
          <w:noProof/>
        </w:rPr>
        <w:fldChar w:fldCharType="separate"/>
      </w:r>
      <w:r>
        <w:rPr>
          <w:noProof/>
        </w:rPr>
        <w:t>106</w:t>
      </w:r>
      <w:r>
        <w:rPr>
          <w:noProof/>
        </w:rPr>
        <w:fldChar w:fldCharType="end"/>
      </w:r>
    </w:p>
    <w:p w14:paraId="07F938AE" w14:textId="3F23291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_Toc171694477 \h </w:instrText>
      </w:r>
      <w:r>
        <w:rPr>
          <w:noProof/>
        </w:rPr>
      </w:r>
      <w:r>
        <w:rPr>
          <w:noProof/>
        </w:rPr>
        <w:fldChar w:fldCharType="separate"/>
      </w:r>
      <w:r>
        <w:rPr>
          <w:noProof/>
        </w:rPr>
        <w:t>106</w:t>
      </w:r>
      <w:r>
        <w:rPr>
          <w:noProof/>
        </w:rPr>
        <w:fldChar w:fldCharType="end"/>
      </w:r>
    </w:p>
    <w:p w14:paraId="7F001F0F" w14:textId="13987D9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_Toc171694478 \h </w:instrText>
      </w:r>
      <w:r>
        <w:rPr>
          <w:noProof/>
        </w:rPr>
      </w:r>
      <w:r>
        <w:rPr>
          <w:noProof/>
        </w:rPr>
        <w:fldChar w:fldCharType="separate"/>
      </w:r>
      <w:r>
        <w:rPr>
          <w:noProof/>
        </w:rPr>
        <w:t>106</w:t>
      </w:r>
      <w:r>
        <w:rPr>
          <w:noProof/>
        </w:rPr>
        <w:fldChar w:fldCharType="end"/>
      </w:r>
    </w:p>
    <w:p w14:paraId="42B476F6" w14:textId="01AE228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_Toc171694479 \h </w:instrText>
      </w:r>
      <w:r>
        <w:rPr>
          <w:noProof/>
        </w:rPr>
      </w:r>
      <w:r>
        <w:rPr>
          <w:noProof/>
        </w:rPr>
        <w:fldChar w:fldCharType="separate"/>
      </w:r>
      <w:r>
        <w:rPr>
          <w:noProof/>
        </w:rPr>
        <w:t>106</w:t>
      </w:r>
      <w:r>
        <w:rPr>
          <w:noProof/>
        </w:rPr>
        <w:fldChar w:fldCharType="end"/>
      </w:r>
    </w:p>
    <w:p w14:paraId="2044A698" w14:textId="2EF9C178"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_Toc171694480 \h </w:instrText>
      </w:r>
      <w:r>
        <w:rPr>
          <w:noProof/>
        </w:rPr>
      </w:r>
      <w:r>
        <w:rPr>
          <w:noProof/>
        </w:rPr>
        <w:fldChar w:fldCharType="separate"/>
      </w:r>
      <w:r>
        <w:rPr>
          <w:noProof/>
        </w:rPr>
        <w:t>106</w:t>
      </w:r>
      <w:r>
        <w:rPr>
          <w:noProof/>
        </w:rPr>
        <w:fldChar w:fldCharType="end"/>
      </w:r>
    </w:p>
    <w:p w14:paraId="04B7C5ED" w14:textId="3B97ABBF"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_Toc171694481 \h </w:instrText>
      </w:r>
      <w:r>
        <w:rPr>
          <w:noProof/>
        </w:rPr>
      </w:r>
      <w:r>
        <w:rPr>
          <w:noProof/>
        </w:rPr>
        <w:fldChar w:fldCharType="separate"/>
      </w:r>
      <w:r>
        <w:rPr>
          <w:noProof/>
        </w:rPr>
        <w:t>106</w:t>
      </w:r>
      <w:r>
        <w:rPr>
          <w:noProof/>
        </w:rPr>
        <w:fldChar w:fldCharType="end"/>
      </w:r>
    </w:p>
    <w:p w14:paraId="1930CB20" w14:textId="7AEA050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_Toc171694482 \h </w:instrText>
      </w:r>
      <w:r>
        <w:rPr>
          <w:noProof/>
        </w:rPr>
      </w:r>
      <w:r>
        <w:rPr>
          <w:noProof/>
        </w:rPr>
        <w:fldChar w:fldCharType="separate"/>
      </w:r>
      <w:r>
        <w:rPr>
          <w:noProof/>
        </w:rPr>
        <w:t>106</w:t>
      </w:r>
      <w:r>
        <w:rPr>
          <w:noProof/>
        </w:rPr>
        <w:fldChar w:fldCharType="end"/>
      </w:r>
    </w:p>
    <w:p w14:paraId="7FED3CAC" w14:textId="6C850AC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Accuracy</w:t>
      </w:r>
      <w:r>
        <w:rPr>
          <w:noProof/>
        </w:rPr>
        <w:tab/>
      </w:r>
      <w:r>
        <w:rPr>
          <w:noProof/>
        </w:rPr>
        <w:fldChar w:fldCharType="begin" w:fldLock="1"/>
      </w:r>
      <w:r>
        <w:rPr>
          <w:noProof/>
        </w:rPr>
        <w:instrText xml:space="preserve"> PAGEREF _Toc171694483 \h </w:instrText>
      </w:r>
      <w:r>
        <w:rPr>
          <w:noProof/>
        </w:rPr>
      </w:r>
      <w:r>
        <w:rPr>
          <w:noProof/>
        </w:rPr>
        <w:fldChar w:fldCharType="separate"/>
      </w:r>
      <w:r>
        <w:rPr>
          <w:noProof/>
        </w:rPr>
        <w:t>106</w:t>
      </w:r>
      <w:r>
        <w:rPr>
          <w:noProof/>
        </w:rPr>
        <w:fldChar w:fldCharType="end"/>
      </w:r>
    </w:p>
    <w:p w14:paraId="4B3D9F93" w14:textId="47546A1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Chargeable Party Identifier</w:t>
      </w:r>
      <w:r>
        <w:rPr>
          <w:noProof/>
        </w:rPr>
        <w:tab/>
      </w:r>
      <w:r>
        <w:rPr>
          <w:noProof/>
        </w:rPr>
        <w:fldChar w:fldCharType="begin" w:fldLock="1"/>
      </w:r>
      <w:r>
        <w:rPr>
          <w:noProof/>
        </w:rPr>
        <w:instrText xml:space="preserve"> PAGEREF _Toc171694484 \h </w:instrText>
      </w:r>
      <w:r>
        <w:rPr>
          <w:noProof/>
        </w:rPr>
      </w:r>
      <w:r>
        <w:rPr>
          <w:noProof/>
        </w:rPr>
        <w:fldChar w:fldCharType="separate"/>
      </w:r>
      <w:r>
        <w:rPr>
          <w:noProof/>
        </w:rPr>
        <w:t>106</w:t>
      </w:r>
      <w:r>
        <w:rPr>
          <w:noProof/>
        </w:rPr>
        <w:fldChar w:fldCharType="end"/>
      </w:r>
    </w:p>
    <w:p w14:paraId="161FA571" w14:textId="08548C6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_Toc171694485 \h </w:instrText>
      </w:r>
      <w:r>
        <w:rPr>
          <w:noProof/>
        </w:rPr>
      </w:r>
      <w:r>
        <w:rPr>
          <w:noProof/>
        </w:rPr>
        <w:fldChar w:fldCharType="separate"/>
      </w:r>
      <w:r>
        <w:rPr>
          <w:noProof/>
        </w:rPr>
        <w:t>106</w:t>
      </w:r>
      <w:r>
        <w:rPr>
          <w:noProof/>
        </w:rPr>
        <w:fldChar w:fldCharType="end"/>
      </w:r>
    </w:p>
    <w:p w14:paraId="571AAE20" w14:textId="3E30B35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List of Locations</w:t>
      </w:r>
      <w:r>
        <w:rPr>
          <w:noProof/>
        </w:rPr>
        <w:tab/>
      </w:r>
      <w:r>
        <w:rPr>
          <w:noProof/>
        </w:rPr>
        <w:fldChar w:fldCharType="begin" w:fldLock="1"/>
      </w:r>
      <w:r>
        <w:rPr>
          <w:noProof/>
        </w:rPr>
        <w:instrText xml:space="preserve"> PAGEREF _Toc171694486 \h </w:instrText>
      </w:r>
      <w:r>
        <w:rPr>
          <w:noProof/>
        </w:rPr>
      </w:r>
      <w:r>
        <w:rPr>
          <w:noProof/>
        </w:rPr>
        <w:fldChar w:fldCharType="separate"/>
      </w:r>
      <w:r>
        <w:rPr>
          <w:noProof/>
        </w:rPr>
        <w:t>106</w:t>
      </w:r>
      <w:r>
        <w:rPr>
          <w:noProof/>
        </w:rPr>
        <w:fldChar w:fldCharType="end"/>
      </w:r>
    </w:p>
    <w:p w14:paraId="3596E5CE" w14:textId="434E802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lang w:bidi="ar-IQ"/>
        </w:rPr>
        <w:t>List of Monitoring Event Report Data</w:t>
      </w:r>
      <w:r>
        <w:rPr>
          <w:noProof/>
        </w:rPr>
        <w:tab/>
      </w:r>
      <w:r>
        <w:rPr>
          <w:noProof/>
        </w:rPr>
        <w:fldChar w:fldCharType="begin" w:fldLock="1"/>
      </w:r>
      <w:r>
        <w:rPr>
          <w:noProof/>
        </w:rPr>
        <w:instrText xml:space="preserve"> PAGEREF _Toc171694487 \h </w:instrText>
      </w:r>
      <w:r>
        <w:rPr>
          <w:noProof/>
        </w:rPr>
      </w:r>
      <w:r>
        <w:rPr>
          <w:noProof/>
        </w:rPr>
        <w:fldChar w:fldCharType="separate"/>
      </w:r>
      <w:r>
        <w:rPr>
          <w:noProof/>
        </w:rPr>
        <w:t>106</w:t>
      </w:r>
      <w:r>
        <w:rPr>
          <w:noProof/>
        </w:rPr>
        <w:fldChar w:fldCharType="end"/>
      </w:r>
    </w:p>
    <w:p w14:paraId="78FAE40D" w14:textId="6137712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_Toc171694488 \h </w:instrText>
      </w:r>
      <w:r>
        <w:rPr>
          <w:noProof/>
        </w:rPr>
      </w:r>
      <w:r>
        <w:rPr>
          <w:noProof/>
        </w:rPr>
        <w:fldChar w:fldCharType="separate"/>
      </w:r>
      <w:r>
        <w:rPr>
          <w:noProof/>
        </w:rPr>
        <w:t>107</w:t>
      </w:r>
      <w:r>
        <w:rPr>
          <w:noProof/>
        </w:rPr>
        <w:fldChar w:fldCharType="end"/>
      </w:r>
    </w:p>
    <w:p w14:paraId="4C0BCD38" w14:textId="24411BFA"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Location Type</w:t>
      </w:r>
      <w:r>
        <w:rPr>
          <w:noProof/>
        </w:rPr>
        <w:tab/>
      </w:r>
      <w:r>
        <w:rPr>
          <w:noProof/>
        </w:rPr>
        <w:fldChar w:fldCharType="begin" w:fldLock="1"/>
      </w:r>
      <w:r>
        <w:rPr>
          <w:noProof/>
        </w:rPr>
        <w:instrText xml:space="preserve"> PAGEREF _Toc171694489 \h </w:instrText>
      </w:r>
      <w:r>
        <w:rPr>
          <w:noProof/>
        </w:rPr>
      </w:r>
      <w:r>
        <w:rPr>
          <w:noProof/>
        </w:rPr>
        <w:fldChar w:fldCharType="separate"/>
      </w:r>
      <w:r>
        <w:rPr>
          <w:noProof/>
        </w:rPr>
        <w:t>107</w:t>
      </w:r>
      <w:r>
        <w:rPr>
          <w:noProof/>
        </w:rPr>
        <w:fldChar w:fldCharType="end"/>
      </w:r>
    </w:p>
    <w:p w14:paraId="7BCCB8FA" w14:textId="51E85FB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Maximum Detection Time</w:t>
      </w:r>
      <w:r>
        <w:rPr>
          <w:noProof/>
        </w:rPr>
        <w:tab/>
      </w:r>
      <w:r>
        <w:rPr>
          <w:noProof/>
        </w:rPr>
        <w:fldChar w:fldCharType="begin" w:fldLock="1"/>
      </w:r>
      <w:r>
        <w:rPr>
          <w:noProof/>
        </w:rPr>
        <w:instrText xml:space="preserve"> PAGEREF _Toc171694490 \h </w:instrText>
      </w:r>
      <w:r>
        <w:rPr>
          <w:noProof/>
        </w:rPr>
      </w:r>
      <w:r>
        <w:rPr>
          <w:noProof/>
        </w:rPr>
        <w:fldChar w:fldCharType="separate"/>
      </w:r>
      <w:r>
        <w:rPr>
          <w:noProof/>
        </w:rPr>
        <w:t>108</w:t>
      </w:r>
      <w:r>
        <w:rPr>
          <w:noProof/>
        </w:rPr>
        <w:fldChar w:fldCharType="end"/>
      </w:r>
    </w:p>
    <w:p w14:paraId="77E154A4" w14:textId="21EA456B"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Maximum Number of Reports</w:t>
      </w:r>
      <w:r>
        <w:rPr>
          <w:noProof/>
        </w:rPr>
        <w:tab/>
      </w:r>
      <w:r>
        <w:rPr>
          <w:noProof/>
        </w:rPr>
        <w:fldChar w:fldCharType="begin" w:fldLock="1"/>
      </w:r>
      <w:r>
        <w:rPr>
          <w:noProof/>
        </w:rPr>
        <w:instrText xml:space="preserve"> PAGEREF _Toc171694491 \h </w:instrText>
      </w:r>
      <w:r>
        <w:rPr>
          <w:noProof/>
        </w:rPr>
      </w:r>
      <w:r>
        <w:rPr>
          <w:noProof/>
        </w:rPr>
        <w:fldChar w:fldCharType="separate"/>
      </w:r>
      <w:r>
        <w:rPr>
          <w:noProof/>
        </w:rPr>
        <w:t>108</w:t>
      </w:r>
      <w:r>
        <w:rPr>
          <w:noProof/>
        </w:rPr>
        <w:fldChar w:fldCharType="end"/>
      </w:r>
    </w:p>
    <w:p w14:paraId="1A79014E" w14:textId="410E119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Monitored User</w:t>
      </w:r>
      <w:r>
        <w:rPr>
          <w:noProof/>
        </w:rPr>
        <w:tab/>
      </w:r>
      <w:r>
        <w:rPr>
          <w:noProof/>
        </w:rPr>
        <w:fldChar w:fldCharType="begin" w:fldLock="1"/>
      </w:r>
      <w:r>
        <w:rPr>
          <w:noProof/>
        </w:rPr>
        <w:instrText xml:space="preserve"> PAGEREF _Toc171694492 \h </w:instrText>
      </w:r>
      <w:r>
        <w:rPr>
          <w:noProof/>
        </w:rPr>
      </w:r>
      <w:r>
        <w:rPr>
          <w:noProof/>
        </w:rPr>
        <w:fldChar w:fldCharType="separate"/>
      </w:r>
      <w:r>
        <w:rPr>
          <w:noProof/>
        </w:rPr>
        <w:t>108</w:t>
      </w:r>
      <w:r>
        <w:rPr>
          <w:noProof/>
        </w:rPr>
        <w:fldChar w:fldCharType="end"/>
      </w:r>
    </w:p>
    <w:p w14:paraId="2F33CC34" w14:textId="0AA8BC9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Monitoring Duration</w:t>
      </w:r>
      <w:r>
        <w:rPr>
          <w:noProof/>
        </w:rPr>
        <w:tab/>
      </w:r>
      <w:r>
        <w:rPr>
          <w:noProof/>
        </w:rPr>
        <w:fldChar w:fldCharType="begin" w:fldLock="1"/>
      </w:r>
      <w:r>
        <w:rPr>
          <w:noProof/>
        </w:rPr>
        <w:instrText xml:space="preserve"> PAGEREF _Toc171694493 \h </w:instrText>
      </w:r>
      <w:r>
        <w:rPr>
          <w:noProof/>
        </w:rPr>
      </w:r>
      <w:r>
        <w:rPr>
          <w:noProof/>
        </w:rPr>
        <w:fldChar w:fldCharType="separate"/>
      </w:r>
      <w:r>
        <w:rPr>
          <w:noProof/>
        </w:rPr>
        <w:t>108</w:t>
      </w:r>
      <w:r>
        <w:rPr>
          <w:noProof/>
        </w:rPr>
        <w:fldChar w:fldCharType="end"/>
      </w:r>
    </w:p>
    <w:p w14:paraId="712DA993" w14:textId="65291AC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lang w:eastAsia="zh-CN"/>
        </w:rPr>
        <w:t>Monitoring Event Config Status</w:t>
      </w:r>
      <w:r>
        <w:rPr>
          <w:noProof/>
        </w:rPr>
        <w:tab/>
      </w:r>
      <w:r>
        <w:rPr>
          <w:noProof/>
        </w:rPr>
        <w:fldChar w:fldCharType="begin" w:fldLock="1"/>
      </w:r>
      <w:r>
        <w:rPr>
          <w:noProof/>
        </w:rPr>
        <w:instrText xml:space="preserve"> PAGEREF _Toc171694494 \h </w:instrText>
      </w:r>
      <w:r>
        <w:rPr>
          <w:noProof/>
        </w:rPr>
      </w:r>
      <w:r>
        <w:rPr>
          <w:noProof/>
        </w:rPr>
        <w:fldChar w:fldCharType="separate"/>
      </w:r>
      <w:r>
        <w:rPr>
          <w:noProof/>
        </w:rPr>
        <w:t>108</w:t>
      </w:r>
      <w:r>
        <w:rPr>
          <w:noProof/>
        </w:rPr>
        <w:fldChar w:fldCharType="end"/>
      </w:r>
    </w:p>
    <w:p w14:paraId="7FCF5F90" w14:textId="53D934C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lang w:eastAsia="zh-CN" w:bidi="ar-IQ"/>
        </w:rPr>
        <w:t>M</w:t>
      </w:r>
      <w:r w:rsidRPr="0018338C">
        <w:rPr>
          <w:rFonts w:cs="Arial"/>
          <w:noProof/>
          <w:lang w:bidi="ar-IQ"/>
        </w:rPr>
        <w:t>onitoring</w:t>
      </w:r>
      <w:r w:rsidRPr="0018338C">
        <w:rPr>
          <w:rFonts w:cs="Arial"/>
          <w:noProof/>
          <w:lang w:eastAsia="zh-CN" w:bidi="ar-IQ"/>
        </w:rPr>
        <w:t xml:space="preserve"> </w:t>
      </w:r>
      <w:r w:rsidRPr="0018338C">
        <w:rPr>
          <w:rFonts w:cs="Arial"/>
          <w:noProof/>
          <w:lang w:bidi="ar-IQ"/>
        </w:rPr>
        <w:t>Event</w:t>
      </w:r>
      <w:r w:rsidRPr="0018338C">
        <w:rPr>
          <w:rFonts w:cs="Arial"/>
          <w:noProof/>
          <w:lang w:eastAsia="zh-CN" w:bidi="ar-IQ"/>
        </w:rPr>
        <w:t xml:space="preserve"> </w:t>
      </w:r>
      <w:r w:rsidRPr="0018338C">
        <w:rPr>
          <w:rFonts w:cs="Arial"/>
          <w:noProof/>
          <w:lang w:bidi="ar-IQ"/>
        </w:rPr>
        <w:t>Configuration</w:t>
      </w:r>
      <w:r w:rsidRPr="0018338C">
        <w:rPr>
          <w:rFonts w:cs="Arial"/>
          <w:noProof/>
          <w:lang w:eastAsia="zh-CN" w:bidi="ar-IQ"/>
        </w:rPr>
        <w:t xml:space="preserve"> </w:t>
      </w:r>
      <w:r w:rsidRPr="0018338C">
        <w:rPr>
          <w:rFonts w:cs="Arial"/>
          <w:noProof/>
          <w:lang w:bidi="ar-IQ"/>
        </w:rPr>
        <w:t>Activity</w:t>
      </w:r>
      <w:r>
        <w:rPr>
          <w:noProof/>
        </w:rPr>
        <w:tab/>
      </w:r>
      <w:r>
        <w:rPr>
          <w:noProof/>
        </w:rPr>
        <w:fldChar w:fldCharType="begin" w:fldLock="1"/>
      </w:r>
      <w:r>
        <w:rPr>
          <w:noProof/>
        </w:rPr>
        <w:instrText xml:space="preserve"> PAGEREF _Toc171694495 \h </w:instrText>
      </w:r>
      <w:r>
        <w:rPr>
          <w:noProof/>
        </w:rPr>
      </w:r>
      <w:r>
        <w:rPr>
          <w:noProof/>
        </w:rPr>
        <w:fldChar w:fldCharType="separate"/>
      </w:r>
      <w:r>
        <w:rPr>
          <w:noProof/>
        </w:rPr>
        <w:t>108</w:t>
      </w:r>
      <w:r>
        <w:rPr>
          <w:noProof/>
        </w:rPr>
        <w:fldChar w:fldCharType="end"/>
      </w:r>
    </w:p>
    <w:p w14:paraId="51921E8F" w14:textId="1FA75FC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Monitoring Type</w:t>
      </w:r>
      <w:r>
        <w:rPr>
          <w:noProof/>
        </w:rPr>
        <w:tab/>
      </w:r>
      <w:r>
        <w:rPr>
          <w:noProof/>
        </w:rPr>
        <w:fldChar w:fldCharType="begin" w:fldLock="1"/>
      </w:r>
      <w:r>
        <w:rPr>
          <w:noProof/>
        </w:rPr>
        <w:instrText xml:space="preserve"> PAGEREF _Toc171694496 \h </w:instrText>
      </w:r>
      <w:r>
        <w:rPr>
          <w:noProof/>
        </w:rPr>
      </w:r>
      <w:r>
        <w:rPr>
          <w:noProof/>
        </w:rPr>
        <w:fldChar w:fldCharType="separate"/>
      </w:r>
      <w:r>
        <w:rPr>
          <w:noProof/>
        </w:rPr>
        <w:t>108</w:t>
      </w:r>
      <w:r>
        <w:rPr>
          <w:noProof/>
        </w:rPr>
        <w:fldChar w:fldCharType="end"/>
      </w:r>
    </w:p>
    <w:p w14:paraId="6DAB288A" w14:textId="3321AA9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5.1.4.8.15</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_Toc171694497 \h </w:instrText>
      </w:r>
      <w:r>
        <w:rPr>
          <w:noProof/>
        </w:rPr>
      </w:r>
      <w:r>
        <w:rPr>
          <w:noProof/>
        </w:rPr>
        <w:fldChar w:fldCharType="separate"/>
      </w:r>
      <w:r>
        <w:rPr>
          <w:noProof/>
        </w:rPr>
        <w:t>108</w:t>
      </w:r>
      <w:r>
        <w:rPr>
          <w:noProof/>
        </w:rPr>
        <w:fldChar w:fldCharType="end"/>
      </w:r>
    </w:p>
    <w:p w14:paraId="5A3F391B" w14:textId="1A92BD7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sidRPr="0018338C">
        <w:rPr>
          <w:noProof/>
          <w:lang w:val="en-US"/>
        </w:rPr>
        <w:t>Reachability</w:t>
      </w:r>
      <w:r w:rsidRPr="0018338C">
        <w:rPr>
          <w:noProof/>
          <w:lang w:val="en-US" w:eastAsia="zh-CN"/>
        </w:rPr>
        <w:t xml:space="preserve"> </w:t>
      </w:r>
      <w:r w:rsidRPr="0018338C">
        <w:rPr>
          <w:noProof/>
          <w:lang w:val="en-US"/>
        </w:rPr>
        <w:t>Configuration</w:t>
      </w:r>
      <w:r>
        <w:rPr>
          <w:noProof/>
        </w:rPr>
        <w:tab/>
      </w:r>
      <w:r>
        <w:rPr>
          <w:noProof/>
        </w:rPr>
        <w:fldChar w:fldCharType="begin" w:fldLock="1"/>
      </w:r>
      <w:r>
        <w:rPr>
          <w:noProof/>
        </w:rPr>
        <w:instrText xml:space="preserve"> PAGEREF _Toc171694498 \h </w:instrText>
      </w:r>
      <w:r>
        <w:rPr>
          <w:noProof/>
        </w:rPr>
      </w:r>
      <w:r>
        <w:rPr>
          <w:noProof/>
        </w:rPr>
        <w:fldChar w:fldCharType="separate"/>
      </w:r>
      <w:r>
        <w:rPr>
          <w:noProof/>
        </w:rPr>
        <w:t>108</w:t>
      </w:r>
      <w:r>
        <w:rPr>
          <w:noProof/>
        </w:rPr>
        <w:fldChar w:fldCharType="end"/>
      </w:r>
    </w:p>
    <w:p w14:paraId="467EAE21" w14:textId="769FBC4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_Toc171694499 \h </w:instrText>
      </w:r>
      <w:r>
        <w:rPr>
          <w:noProof/>
        </w:rPr>
      </w:r>
      <w:r>
        <w:rPr>
          <w:noProof/>
        </w:rPr>
        <w:fldChar w:fldCharType="separate"/>
      </w:r>
      <w:r>
        <w:rPr>
          <w:noProof/>
        </w:rPr>
        <w:t>108</w:t>
      </w:r>
      <w:r>
        <w:rPr>
          <w:noProof/>
        </w:rPr>
        <w:fldChar w:fldCharType="end"/>
      </w:r>
    </w:p>
    <w:p w14:paraId="04EB025B" w14:textId="5F162F0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_Toc171694500 \h </w:instrText>
      </w:r>
      <w:r>
        <w:rPr>
          <w:noProof/>
        </w:rPr>
      </w:r>
      <w:r>
        <w:rPr>
          <w:noProof/>
        </w:rPr>
        <w:fldChar w:fldCharType="separate"/>
      </w:r>
      <w:r>
        <w:rPr>
          <w:noProof/>
        </w:rPr>
        <w:t>108</w:t>
      </w:r>
      <w:r>
        <w:rPr>
          <w:noProof/>
        </w:rPr>
        <w:fldChar w:fldCharType="end"/>
      </w:r>
    </w:p>
    <w:p w14:paraId="46C612C8" w14:textId="50B53AF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w:t>
      </w: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Retransmission</w:t>
      </w:r>
      <w:r>
        <w:rPr>
          <w:noProof/>
        </w:rPr>
        <w:tab/>
      </w:r>
      <w:r>
        <w:rPr>
          <w:noProof/>
        </w:rPr>
        <w:fldChar w:fldCharType="begin" w:fldLock="1"/>
      </w:r>
      <w:r>
        <w:rPr>
          <w:noProof/>
        </w:rPr>
        <w:instrText xml:space="preserve"> PAGEREF _Toc171694501 \h </w:instrText>
      </w:r>
      <w:r>
        <w:rPr>
          <w:noProof/>
        </w:rPr>
      </w:r>
      <w:r>
        <w:rPr>
          <w:noProof/>
        </w:rPr>
        <w:fldChar w:fldCharType="separate"/>
      </w:r>
      <w:r>
        <w:rPr>
          <w:noProof/>
        </w:rPr>
        <w:t>109</w:t>
      </w:r>
      <w:r>
        <w:rPr>
          <w:noProof/>
        </w:rPr>
        <w:fldChar w:fldCharType="end"/>
      </w:r>
    </w:p>
    <w:p w14:paraId="37CB6590" w14:textId="2C43A8A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SCEF ID</w:t>
      </w:r>
      <w:r>
        <w:rPr>
          <w:noProof/>
        </w:rPr>
        <w:tab/>
      </w:r>
      <w:r>
        <w:rPr>
          <w:noProof/>
        </w:rPr>
        <w:fldChar w:fldCharType="begin" w:fldLock="1"/>
      </w:r>
      <w:r>
        <w:rPr>
          <w:noProof/>
        </w:rPr>
        <w:instrText xml:space="preserve"> PAGEREF _Toc171694502 \h </w:instrText>
      </w:r>
      <w:r>
        <w:rPr>
          <w:noProof/>
        </w:rPr>
      </w:r>
      <w:r>
        <w:rPr>
          <w:noProof/>
        </w:rPr>
        <w:fldChar w:fldCharType="separate"/>
      </w:r>
      <w:r>
        <w:rPr>
          <w:noProof/>
        </w:rPr>
        <w:t>109</w:t>
      </w:r>
      <w:r>
        <w:rPr>
          <w:noProof/>
        </w:rPr>
        <w:fldChar w:fldCharType="end"/>
      </w:r>
    </w:p>
    <w:p w14:paraId="1104162A" w14:textId="3CED07B5"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18338C">
        <w:rPr>
          <w:rFonts w:cs="Arial"/>
          <w:noProof/>
        </w:rPr>
        <w:t>SCEF Reference ID</w:t>
      </w:r>
      <w:r>
        <w:rPr>
          <w:noProof/>
        </w:rPr>
        <w:tab/>
      </w:r>
      <w:r>
        <w:rPr>
          <w:noProof/>
        </w:rPr>
        <w:fldChar w:fldCharType="begin" w:fldLock="1"/>
      </w:r>
      <w:r>
        <w:rPr>
          <w:noProof/>
        </w:rPr>
        <w:instrText xml:space="preserve"> PAGEREF _Toc171694503 \h </w:instrText>
      </w:r>
      <w:r>
        <w:rPr>
          <w:noProof/>
        </w:rPr>
      </w:r>
      <w:r>
        <w:rPr>
          <w:noProof/>
        </w:rPr>
        <w:fldChar w:fldCharType="separate"/>
      </w:r>
      <w:r>
        <w:rPr>
          <w:noProof/>
        </w:rPr>
        <w:t>109</w:t>
      </w:r>
      <w:r>
        <w:rPr>
          <w:noProof/>
        </w:rPr>
        <w:fldChar w:fldCharType="end"/>
      </w:r>
    </w:p>
    <w:p w14:paraId="64D2FC5B" w14:textId="2602A1FE"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_Toc171694504 \h </w:instrText>
      </w:r>
      <w:r>
        <w:rPr>
          <w:noProof/>
        </w:rPr>
      </w:r>
      <w:r>
        <w:rPr>
          <w:noProof/>
        </w:rPr>
        <w:fldChar w:fldCharType="separate"/>
      </w:r>
      <w:r>
        <w:rPr>
          <w:noProof/>
        </w:rPr>
        <w:t>109</w:t>
      </w:r>
      <w:r>
        <w:rPr>
          <w:noProof/>
        </w:rPr>
        <w:fldChar w:fldCharType="end"/>
      </w:r>
    </w:p>
    <w:p w14:paraId="0D282A9E" w14:textId="3ACD2392"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5.1.5.0</w:t>
      </w:r>
      <w:r>
        <w:rPr>
          <w:rFonts w:asciiTheme="minorHAnsi" w:eastAsiaTheme="minorEastAsia"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_Toc171694505 \h </w:instrText>
      </w:r>
      <w:r>
        <w:rPr>
          <w:noProof/>
        </w:rPr>
      </w:r>
      <w:r>
        <w:rPr>
          <w:noProof/>
        </w:rPr>
        <w:fldChar w:fldCharType="separate"/>
      </w:r>
      <w:r>
        <w:rPr>
          <w:noProof/>
        </w:rPr>
        <w:t>109</w:t>
      </w:r>
      <w:r>
        <w:rPr>
          <w:noProof/>
        </w:rPr>
        <w:fldChar w:fldCharType="end"/>
      </w:r>
    </w:p>
    <w:p w14:paraId="58F7B707" w14:textId="43D5D010"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fldLock="1"/>
      </w:r>
      <w:r>
        <w:rPr>
          <w:noProof/>
        </w:rPr>
        <w:instrText xml:space="preserve"> PAGEREF _Toc171694506 \h </w:instrText>
      </w:r>
      <w:r>
        <w:rPr>
          <w:noProof/>
        </w:rPr>
      </w:r>
      <w:r>
        <w:rPr>
          <w:noProof/>
        </w:rPr>
        <w:fldChar w:fldCharType="separate"/>
      </w:r>
      <w:r>
        <w:rPr>
          <w:noProof/>
        </w:rPr>
        <w:t>113</w:t>
      </w:r>
      <w:r>
        <w:rPr>
          <w:noProof/>
        </w:rPr>
        <w:fldChar w:fldCharType="end"/>
      </w:r>
    </w:p>
    <w:p w14:paraId="32357A42" w14:textId="2DFE3BA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_Toc171694507 \h </w:instrText>
      </w:r>
      <w:r>
        <w:rPr>
          <w:noProof/>
        </w:rPr>
      </w:r>
      <w:r>
        <w:rPr>
          <w:noProof/>
        </w:rPr>
        <w:fldChar w:fldCharType="separate"/>
      </w:r>
      <w:r>
        <w:rPr>
          <w:noProof/>
        </w:rPr>
        <w:t>113</w:t>
      </w:r>
      <w:r>
        <w:rPr>
          <w:noProof/>
        </w:rPr>
        <w:fldChar w:fldCharType="end"/>
      </w:r>
    </w:p>
    <w:p w14:paraId="48A01356" w14:textId="60E16E11"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_Toc171694508 \h </w:instrText>
      </w:r>
      <w:r>
        <w:rPr>
          <w:noProof/>
        </w:rPr>
      </w:r>
      <w:r>
        <w:rPr>
          <w:noProof/>
        </w:rPr>
        <w:fldChar w:fldCharType="separate"/>
      </w:r>
      <w:r>
        <w:rPr>
          <w:noProof/>
        </w:rPr>
        <w:t>113</w:t>
      </w:r>
      <w:r>
        <w:rPr>
          <w:noProof/>
        </w:rPr>
        <w:fldChar w:fldCharType="end"/>
      </w:r>
    </w:p>
    <w:p w14:paraId="4012B085" w14:textId="7D08EC1F"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5.1.5.1.3</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_Toc171694509 \h </w:instrText>
      </w:r>
      <w:r>
        <w:rPr>
          <w:noProof/>
        </w:rPr>
      </w:r>
      <w:r>
        <w:rPr>
          <w:noProof/>
        </w:rPr>
        <w:fldChar w:fldCharType="separate"/>
      </w:r>
      <w:r>
        <w:rPr>
          <w:noProof/>
        </w:rPr>
        <w:t>113</w:t>
      </w:r>
      <w:r>
        <w:rPr>
          <w:noProof/>
        </w:rPr>
        <w:fldChar w:fldCharType="end"/>
      </w:r>
    </w:p>
    <w:p w14:paraId="280AB5D6" w14:textId="38A04D7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5.1.5.1.4</w:t>
      </w:r>
      <w:r>
        <w:rPr>
          <w:rFonts w:asciiTheme="minorHAnsi" w:eastAsiaTheme="minorEastAsia"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_Toc171694510 \h </w:instrText>
      </w:r>
      <w:r>
        <w:rPr>
          <w:noProof/>
        </w:rPr>
      </w:r>
      <w:r>
        <w:rPr>
          <w:noProof/>
        </w:rPr>
        <w:fldChar w:fldCharType="separate"/>
      </w:r>
      <w:r>
        <w:rPr>
          <w:noProof/>
        </w:rPr>
        <w:t>113</w:t>
      </w:r>
      <w:r>
        <w:rPr>
          <w:noProof/>
        </w:rPr>
        <w:fldChar w:fldCharType="end"/>
      </w:r>
    </w:p>
    <w:p w14:paraId="3DEE8C36" w14:textId="01C6DD2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5.1.5.1.5</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_Toc171694511 \h </w:instrText>
      </w:r>
      <w:r>
        <w:rPr>
          <w:noProof/>
        </w:rPr>
      </w:r>
      <w:r>
        <w:rPr>
          <w:noProof/>
        </w:rPr>
        <w:fldChar w:fldCharType="separate"/>
      </w:r>
      <w:r>
        <w:rPr>
          <w:noProof/>
        </w:rPr>
        <w:t>113</w:t>
      </w:r>
      <w:r>
        <w:rPr>
          <w:noProof/>
        </w:rPr>
        <w:fldChar w:fldCharType="end"/>
      </w:r>
    </w:p>
    <w:p w14:paraId="0385D9AC" w14:textId="1E023DB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5.1.5.1.6</w:t>
      </w:r>
      <w:r>
        <w:rPr>
          <w:rFonts w:asciiTheme="minorHAnsi" w:eastAsiaTheme="minorEastAsia"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_Toc171694512 \h </w:instrText>
      </w:r>
      <w:r>
        <w:rPr>
          <w:noProof/>
        </w:rPr>
      </w:r>
      <w:r>
        <w:rPr>
          <w:noProof/>
        </w:rPr>
        <w:fldChar w:fldCharType="separate"/>
      </w:r>
      <w:r>
        <w:rPr>
          <w:noProof/>
        </w:rPr>
        <w:t>114</w:t>
      </w:r>
      <w:r>
        <w:rPr>
          <w:noProof/>
        </w:rPr>
        <w:fldChar w:fldCharType="end"/>
      </w:r>
    </w:p>
    <w:p w14:paraId="40FC5E19" w14:textId="4EA8CDB0"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5.1.5.1.7</w:t>
      </w:r>
      <w:r>
        <w:rPr>
          <w:rFonts w:asciiTheme="minorHAnsi" w:eastAsiaTheme="minorEastAsia" w:hAnsiTheme="minorHAnsi" w:cstheme="minorBidi"/>
          <w:noProof/>
          <w:kern w:val="2"/>
          <w:sz w:val="22"/>
          <w:szCs w:val="22"/>
          <w:lang w:eastAsia="en-GB"/>
          <w14:ligatures w14:val="standardContextual"/>
        </w:rPr>
        <w:tab/>
      </w:r>
      <w:r>
        <w:rPr>
          <w:noProof/>
        </w:rPr>
        <w:t>Rating Group</w:t>
      </w:r>
      <w:r>
        <w:rPr>
          <w:noProof/>
        </w:rPr>
        <w:tab/>
      </w:r>
      <w:r>
        <w:rPr>
          <w:noProof/>
        </w:rPr>
        <w:fldChar w:fldCharType="begin" w:fldLock="1"/>
      </w:r>
      <w:r>
        <w:rPr>
          <w:noProof/>
        </w:rPr>
        <w:instrText xml:space="preserve"> PAGEREF _Toc171694513 \h </w:instrText>
      </w:r>
      <w:r>
        <w:rPr>
          <w:noProof/>
        </w:rPr>
      </w:r>
      <w:r>
        <w:rPr>
          <w:noProof/>
        </w:rPr>
        <w:fldChar w:fldCharType="separate"/>
      </w:r>
      <w:r>
        <w:rPr>
          <w:noProof/>
        </w:rPr>
        <w:t>114</w:t>
      </w:r>
      <w:r>
        <w:rPr>
          <w:noProof/>
        </w:rPr>
        <w:fldChar w:fldCharType="end"/>
      </w:r>
    </w:p>
    <w:p w14:paraId="2CB2AAEB" w14:textId="3181B58E"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5.1.5.1.8</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_Toc171694514 \h </w:instrText>
      </w:r>
      <w:r>
        <w:rPr>
          <w:noProof/>
        </w:rPr>
      </w:r>
      <w:r>
        <w:rPr>
          <w:noProof/>
        </w:rPr>
        <w:fldChar w:fldCharType="separate"/>
      </w:r>
      <w:r>
        <w:rPr>
          <w:noProof/>
        </w:rPr>
        <w:t>114</w:t>
      </w:r>
      <w:r>
        <w:rPr>
          <w:noProof/>
        </w:rPr>
        <w:fldChar w:fldCharType="end"/>
      </w:r>
    </w:p>
    <w:p w14:paraId="5D53B7EF" w14:textId="363ED599"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5.1.5.1.9</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_Toc171694515 \h </w:instrText>
      </w:r>
      <w:r>
        <w:rPr>
          <w:noProof/>
        </w:rPr>
      </w:r>
      <w:r>
        <w:rPr>
          <w:noProof/>
        </w:rPr>
        <w:fldChar w:fldCharType="separate"/>
      </w:r>
      <w:r>
        <w:rPr>
          <w:noProof/>
        </w:rPr>
        <w:t>114</w:t>
      </w:r>
      <w:r>
        <w:rPr>
          <w:noProof/>
        </w:rPr>
        <w:fldChar w:fldCharType="end"/>
      </w:r>
    </w:p>
    <w:p w14:paraId="6FC43F5C" w14:textId="021C115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_Toc171694516 \h </w:instrText>
      </w:r>
      <w:r>
        <w:rPr>
          <w:noProof/>
        </w:rPr>
      </w:r>
      <w:r>
        <w:rPr>
          <w:noProof/>
        </w:rPr>
        <w:fldChar w:fldCharType="separate"/>
      </w:r>
      <w:r>
        <w:rPr>
          <w:noProof/>
        </w:rPr>
        <w:t>114</w:t>
      </w:r>
      <w:r>
        <w:rPr>
          <w:noProof/>
        </w:rPr>
        <w:fldChar w:fldCharType="end"/>
      </w:r>
    </w:p>
    <w:p w14:paraId="56BFB012" w14:textId="71937C87"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5.1.5.1.11</w:t>
      </w:r>
      <w:r>
        <w:rPr>
          <w:rFonts w:asciiTheme="minorHAnsi" w:eastAsiaTheme="minorEastAsia"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_Toc171694517 \h </w:instrText>
      </w:r>
      <w:r>
        <w:rPr>
          <w:noProof/>
        </w:rPr>
      </w:r>
      <w:r>
        <w:rPr>
          <w:noProof/>
        </w:rPr>
        <w:fldChar w:fldCharType="separate"/>
      </w:r>
      <w:r>
        <w:rPr>
          <w:noProof/>
        </w:rPr>
        <w:t>114</w:t>
      </w:r>
      <w:r>
        <w:rPr>
          <w:noProof/>
        </w:rPr>
        <w:fldChar w:fldCharType="end"/>
      </w:r>
    </w:p>
    <w:p w14:paraId="12D281ED" w14:textId="1BDF76C2"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5.1.5.1.12</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_Toc171694518 \h </w:instrText>
      </w:r>
      <w:r>
        <w:rPr>
          <w:noProof/>
        </w:rPr>
      </w:r>
      <w:r>
        <w:rPr>
          <w:noProof/>
        </w:rPr>
        <w:fldChar w:fldCharType="separate"/>
      </w:r>
      <w:r>
        <w:rPr>
          <w:noProof/>
        </w:rPr>
        <w:t>114</w:t>
      </w:r>
      <w:r>
        <w:rPr>
          <w:noProof/>
        </w:rPr>
        <w:fldChar w:fldCharType="end"/>
      </w:r>
    </w:p>
    <w:p w14:paraId="30CF1D57" w14:textId="5B2D339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5.1.5.1.13</w:t>
      </w:r>
      <w:r>
        <w:rPr>
          <w:rFonts w:asciiTheme="minorHAnsi" w:eastAsiaTheme="minorEastAsia"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fldLock="1"/>
      </w:r>
      <w:r>
        <w:rPr>
          <w:noProof/>
        </w:rPr>
        <w:instrText xml:space="preserve"> PAGEREF _Toc171694519 \h </w:instrText>
      </w:r>
      <w:r>
        <w:rPr>
          <w:noProof/>
        </w:rPr>
      </w:r>
      <w:r>
        <w:rPr>
          <w:noProof/>
        </w:rPr>
        <w:fldChar w:fldCharType="separate"/>
      </w:r>
      <w:r>
        <w:rPr>
          <w:noProof/>
        </w:rPr>
        <w:t>114</w:t>
      </w:r>
      <w:r>
        <w:rPr>
          <w:noProof/>
        </w:rPr>
        <w:fldChar w:fldCharType="end"/>
      </w:r>
    </w:p>
    <w:p w14:paraId="14A56DF2" w14:textId="23B4BF3C"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5.1.5.1.14</w:t>
      </w:r>
      <w:r>
        <w:rPr>
          <w:rFonts w:asciiTheme="minorHAnsi" w:eastAsiaTheme="minorEastAsia"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fldLock="1"/>
      </w:r>
      <w:r>
        <w:rPr>
          <w:noProof/>
        </w:rPr>
        <w:instrText xml:space="preserve"> PAGEREF _Toc171694520 \h </w:instrText>
      </w:r>
      <w:r>
        <w:rPr>
          <w:noProof/>
        </w:rPr>
      </w:r>
      <w:r>
        <w:rPr>
          <w:noProof/>
        </w:rPr>
        <w:fldChar w:fldCharType="separate"/>
      </w:r>
      <w:r>
        <w:rPr>
          <w:noProof/>
        </w:rPr>
        <w:t>114</w:t>
      </w:r>
      <w:r>
        <w:rPr>
          <w:noProof/>
        </w:rPr>
        <w:fldChar w:fldCharType="end"/>
      </w:r>
    </w:p>
    <w:p w14:paraId="2977A080" w14:textId="59C3B28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_Toc171694521 \h </w:instrText>
      </w:r>
      <w:r>
        <w:rPr>
          <w:noProof/>
        </w:rPr>
      </w:r>
      <w:r>
        <w:rPr>
          <w:noProof/>
        </w:rPr>
        <w:fldChar w:fldCharType="separate"/>
      </w:r>
      <w:r>
        <w:rPr>
          <w:noProof/>
        </w:rPr>
        <w:t>115</w:t>
      </w:r>
      <w:r>
        <w:rPr>
          <w:noProof/>
        </w:rPr>
        <w:fldChar w:fldCharType="end"/>
      </w:r>
    </w:p>
    <w:p w14:paraId="6D552231" w14:textId="4133009D"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_Toc171694522 \h </w:instrText>
      </w:r>
      <w:r>
        <w:rPr>
          <w:noProof/>
        </w:rPr>
      </w:r>
      <w:r>
        <w:rPr>
          <w:noProof/>
        </w:rPr>
        <w:fldChar w:fldCharType="separate"/>
      </w:r>
      <w:r>
        <w:rPr>
          <w:noProof/>
        </w:rPr>
        <w:t>115</w:t>
      </w:r>
      <w:r>
        <w:rPr>
          <w:noProof/>
        </w:rPr>
        <w:fldChar w:fldCharType="end"/>
      </w:r>
    </w:p>
    <w:p w14:paraId="760DADE1" w14:textId="00EA6B46"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_Toc171694523 \h </w:instrText>
      </w:r>
      <w:r>
        <w:rPr>
          <w:noProof/>
        </w:rPr>
      </w:r>
      <w:r>
        <w:rPr>
          <w:noProof/>
        </w:rPr>
        <w:fldChar w:fldCharType="separate"/>
      </w:r>
      <w:r>
        <w:rPr>
          <w:noProof/>
        </w:rPr>
        <w:t>115</w:t>
      </w:r>
      <w:r>
        <w:rPr>
          <w:noProof/>
        </w:rPr>
        <w:fldChar w:fldCharType="end"/>
      </w:r>
    </w:p>
    <w:p w14:paraId="05D48927" w14:textId="6D5AA104"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5.1.5.1.18</w:t>
      </w:r>
      <w:r>
        <w:rPr>
          <w:rFonts w:asciiTheme="minorHAnsi" w:eastAsiaTheme="minorEastAsia"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fldLock="1"/>
      </w:r>
      <w:r>
        <w:rPr>
          <w:noProof/>
        </w:rPr>
        <w:instrText xml:space="preserve"> PAGEREF _Toc171694524 \h </w:instrText>
      </w:r>
      <w:r>
        <w:rPr>
          <w:noProof/>
        </w:rPr>
      </w:r>
      <w:r>
        <w:rPr>
          <w:noProof/>
        </w:rPr>
        <w:fldChar w:fldCharType="separate"/>
      </w:r>
      <w:r>
        <w:rPr>
          <w:noProof/>
        </w:rPr>
        <w:t>115</w:t>
      </w:r>
      <w:r>
        <w:rPr>
          <w:noProof/>
        </w:rPr>
        <w:fldChar w:fldCharType="end"/>
      </w:r>
    </w:p>
    <w:p w14:paraId="459E4CBF" w14:textId="1650A823" w:rsidR="00762177" w:rsidRDefault="00762177">
      <w:pPr>
        <w:pStyle w:val="TOC5"/>
        <w:rPr>
          <w:rFonts w:asciiTheme="minorHAnsi" w:eastAsiaTheme="minorEastAsia" w:hAnsiTheme="minorHAnsi" w:cstheme="minorBidi"/>
          <w:noProof/>
          <w:kern w:val="2"/>
          <w:sz w:val="22"/>
          <w:szCs w:val="22"/>
          <w:lang w:eastAsia="en-GB"/>
          <w14:ligatures w14:val="standardContextual"/>
        </w:rPr>
      </w:pPr>
      <w:r>
        <w:rPr>
          <w:noProof/>
        </w:rPr>
        <w:t>5.1.5.1.19</w:t>
      </w:r>
      <w:r>
        <w:rPr>
          <w:rFonts w:asciiTheme="minorHAnsi" w:eastAsiaTheme="minorEastAsia" w:hAnsiTheme="minorHAnsi" w:cstheme="minorBidi"/>
          <w:noProof/>
          <w:kern w:val="2"/>
          <w:sz w:val="22"/>
          <w:szCs w:val="22"/>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_Toc171694525 \h </w:instrText>
      </w:r>
      <w:r>
        <w:rPr>
          <w:noProof/>
        </w:rPr>
      </w:r>
      <w:r>
        <w:rPr>
          <w:noProof/>
        </w:rPr>
        <w:fldChar w:fldCharType="separate"/>
      </w:r>
      <w:r>
        <w:rPr>
          <w:noProof/>
        </w:rPr>
        <w:t>115</w:t>
      </w:r>
      <w:r>
        <w:rPr>
          <w:noProof/>
        </w:rPr>
        <w:fldChar w:fldCharType="end"/>
      </w:r>
    </w:p>
    <w:p w14:paraId="64F32256" w14:textId="27AC43E4"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_Toc171694526 \h </w:instrText>
      </w:r>
      <w:r>
        <w:rPr>
          <w:noProof/>
        </w:rPr>
      </w:r>
      <w:r>
        <w:rPr>
          <w:noProof/>
        </w:rPr>
        <w:fldChar w:fldCharType="separate"/>
      </w:r>
      <w:r>
        <w:rPr>
          <w:noProof/>
        </w:rPr>
        <w:t>116</w:t>
      </w:r>
      <w:r>
        <w:rPr>
          <w:noProof/>
        </w:rPr>
        <w:fldChar w:fldCharType="end"/>
      </w:r>
    </w:p>
    <w:p w14:paraId="5E792D1C" w14:textId="182ECFBB"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_Toc171694527 \h </w:instrText>
      </w:r>
      <w:r>
        <w:rPr>
          <w:noProof/>
        </w:rPr>
      </w:r>
      <w:r>
        <w:rPr>
          <w:noProof/>
        </w:rPr>
        <w:fldChar w:fldCharType="separate"/>
      </w:r>
      <w:r>
        <w:rPr>
          <w:noProof/>
        </w:rPr>
        <w:t>116</w:t>
      </w:r>
      <w:r>
        <w:rPr>
          <w:noProof/>
        </w:rPr>
        <w:fldChar w:fldCharType="end"/>
      </w:r>
    </w:p>
    <w:p w14:paraId="69C46C47" w14:textId="43A9B051"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_Toc171694528 \h </w:instrText>
      </w:r>
      <w:r>
        <w:rPr>
          <w:noProof/>
        </w:rPr>
      </w:r>
      <w:r>
        <w:rPr>
          <w:noProof/>
        </w:rPr>
        <w:fldChar w:fldCharType="separate"/>
      </w:r>
      <w:r>
        <w:rPr>
          <w:noProof/>
        </w:rPr>
        <w:t>127</w:t>
      </w:r>
      <w:r>
        <w:rPr>
          <w:noProof/>
        </w:rPr>
        <w:fldChar w:fldCharType="end"/>
      </w:r>
    </w:p>
    <w:p w14:paraId="2F7AC938" w14:textId="0A10BA6E"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_Toc171694529 \h </w:instrText>
      </w:r>
      <w:r>
        <w:rPr>
          <w:noProof/>
        </w:rPr>
      </w:r>
      <w:r>
        <w:rPr>
          <w:noProof/>
        </w:rPr>
        <w:fldChar w:fldCharType="separate"/>
      </w:r>
      <w:r>
        <w:rPr>
          <w:noProof/>
        </w:rPr>
        <w:t>127</w:t>
      </w:r>
      <w:r>
        <w:rPr>
          <w:noProof/>
        </w:rPr>
        <w:fldChar w:fldCharType="end"/>
      </w:r>
    </w:p>
    <w:p w14:paraId="148632A0" w14:textId="407CC1EB"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fldLock="1"/>
      </w:r>
      <w:r>
        <w:rPr>
          <w:noProof/>
        </w:rPr>
        <w:instrText xml:space="preserve"> PAGEREF _Toc171694530 \h </w:instrText>
      </w:r>
      <w:r>
        <w:rPr>
          <w:noProof/>
        </w:rPr>
      </w:r>
      <w:r>
        <w:rPr>
          <w:noProof/>
        </w:rPr>
        <w:fldChar w:fldCharType="separate"/>
      </w:r>
      <w:r>
        <w:rPr>
          <w:noProof/>
        </w:rPr>
        <w:t>127</w:t>
      </w:r>
      <w:r>
        <w:rPr>
          <w:noProof/>
        </w:rPr>
        <w:fldChar w:fldCharType="end"/>
      </w:r>
    </w:p>
    <w:p w14:paraId="7B50F053" w14:textId="4D9192C3"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fldLock="1"/>
      </w:r>
      <w:r>
        <w:rPr>
          <w:noProof/>
        </w:rPr>
        <w:instrText xml:space="preserve"> PAGEREF _Toc171694531 \h </w:instrText>
      </w:r>
      <w:r>
        <w:rPr>
          <w:noProof/>
        </w:rPr>
      </w:r>
      <w:r>
        <w:rPr>
          <w:noProof/>
        </w:rPr>
        <w:fldChar w:fldCharType="separate"/>
      </w:r>
      <w:r>
        <w:rPr>
          <w:noProof/>
        </w:rPr>
        <w:t>147</w:t>
      </w:r>
      <w:r>
        <w:rPr>
          <w:noProof/>
        </w:rPr>
        <w:fldChar w:fldCharType="end"/>
      </w:r>
    </w:p>
    <w:p w14:paraId="6B2095F0" w14:textId="39271FF1"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_Toc171694532 \h </w:instrText>
      </w:r>
      <w:r>
        <w:rPr>
          <w:noProof/>
        </w:rPr>
      </w:r>
      <w:r>
        <w:rPr>
          <w:noProof/>
        </w:rPr>
        <w:fldChar w:fldCharType="separate"/>
      </w:r>
      <w:r>
        <w:rPr>
          <w:noProof/>
        </w:rPr>
        <w:t>166</w:t>
      </w:r>
      <w:r>
        <w:rPr>
          <w:noProof/>
        </w:rPr>
        <w:fldChar w:fldCharType="end"/>
      </w:r>
    </w:p>
    <w:p w14:paraId="5C2506B5" w14:textId="4D90DE9C"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_Toc171694533 \h </w:instrText>
      </w:r>
      <w:r>
        <w:rPr>
          <w:noProof/>
        </w:rPr>
      </w:r>
      <w:r>
        <w:rPr>
          <w:noProof/>
        </w:rPr>
        <w:fldChar w:fldCharType="separate"/>
      </w:r>
      <w:r>
        <w:rPr>
          <w:noProof/>
        </w:rPr>
        <w:t>166</w:t>
      </w:r>
      <w:r>
        <w:rPr>
          <w:noProof/>
        </w:rPr>
        <w:fldChar w:fldCharType="end"/>
      </w:r>
    </w:p>
    <w:p w14:paraId="137F2499" w14:textId="0B1CA7C9"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_Toc171694534 \h </w:instrText>
      </w:r>
      <w:r>
        <w:rPr>
          <w:noProof/>
        </w:rPr>
      </w:r>
      <w:r>
        <w:rPr>
          <w:noProof/>
        </w:rPr>
        <w:fldChar w:fldCharType="separate"/>
      </w:r>
      <w:r>
        <w:rPr>
          <w:noProof/>
        </w:rPr>
        <w:t>168</w:t>
      </w:r>
      <w:r>
        <w:rPr>
          <w:noProof/>
        </w:rPr>
        <w:fldChar w:fldCharType="end"/>
      </w:r>
    </w:p>
    <w:p w14:paraId="0FABC911" w14:textId="145884C9"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_Toc171694535 \h </w:instrText>
      </w:r>
      <w:r>
        <w:rPr>
          <w:noProof/>
        </w:rPr>
      </w:r>
      <w:r>
        <w:rPr>
          <w:noProof/>
        </w:rPr>
        <w:fldChar w:fldCharType="separate"/>
      </w:r>
      <w:r>
        <w:rPr>
          <w:noProof/>
        </w:rPr>
        <w:t>170</w:t>
      </w:r>
      <w:r>
        <w:rPr>
          <w:noProof/>
        </w:rPr>
        <w:fldChar w:fldCharType="end"/>
      </w:r>
    </w:p>
    <w:p w14:paraId="4C4D4F97" w14:textId="7388A179"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_Toc171694536 \h </w:instrText>
      </w:r>
      <w:r>
        <w:rPr>
          <w:noProof/>
        </w:rPr>
      </w:r>
      <w:r>
        <w:rPr>
          <w:noProof/>
        </w:rPr>
        <w:fldChar w:fldCharType="separate"/>
      </w:r>
      <w:r>
        <w:rPr>
          <w:noProof/>
        </w:rPr>
        <w:t>170</w:t>
      </w:r>
      <w:r>
        <w:rPr>
          <w:noProof/>
        </w:rPr>
        <w:fldChar w:fldCharType="end"/>
      </w:r>
    </w:p>
    <w:p w14:paraId="4CF33975" w14:textId="5914AB55"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IMS CDRs</w:t>
      </w:r>
      <w:r>
        <w:rPr>
          <w:noProof/>
        </w:rPr>
        <w:tab/>
      </w:r>
      <w:r>
        <w:rPr>
          <w:noProof/>
        </w:rPr>
        <w:fldChar w:fldCharType="begin" w:fldLock="1"/>
      </w:r>
      <w:r>
        <w:rPr>
          <w:noProof/>
        </w:rPr>
        <w:instrText xml:space="preserve"> PAGEREF _Toc171694537 \h </w:instrText>
      </w:r>
      <w:r>
        <w:rPr>
          <w:noProof/>
        </w:rPr>
      </w:r>
      <w:r>
        <w:rPr>
          <w:noProof/>
        </w:rPr>
        <w:fldChar w:fldCharType="separate"/>
      </w:r>
      <w:r>
        <w:rPr>
          <w:noProof/>
        </w:rPr>
        <w:t>170</w:t>
      </w:r>
      <w:r>
        <w:rPr>
          <w:noProof/>
        </w:rPr>
        <w:fldChar w:fldCharType="end"/>
      </w:r>
    </w:p>
    <w:p w14:paraId="29F02309" w14:textId="4EDE9957"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_Toc171694538 \h </w:instrText>
      </w:r>
      <w:r>
        <w:rPr>
          <w:noProof/>
        </w:rPr>
      </w:r>
      <w:r>
        <w:rPr>
          <w:noProof/>
        </w:rPr>
        <w:fldChar w:fldCharType="separate"/>
      </w:r>
      <w:r>
        <w:rPr>
          <w:noProof/>
        </w:rPr>
        <w:t>184</w:t>
      </w:r>
      <w:r>
        <w:rPr>
          <w:noProof/>
        </w:rPr>
        <w:fldChar w:fldCharType="end"/>
      </w:r>
    </w:p>
    <w:p w14:paraId="7C7CC876" w14:textId="232F9657"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_Toc171694539 \h </w:instrText>
      </w:r>
      <w:r>
        <w:rPr>
          <w:noProof/>
        </w:rPr>
      </w:r>
      <w:r>
        <w:rPr>
          <w:noProof/>
        </w:rPr>
        <w:fldChar w:fldCharType="separate"/>
      </w:r>
      <w:r>
        <w:rPr>
          <w:noProof/>
        </w:rPr>
        <w:t>184</w:t>
      </w:r>
      <w:r>
        <w:rPr>
          <w:noProof/>
        </w:rPr>
        <w:fldChar w:fldCharType="end"/>
      </w:r>
    </w:p>
    <w:p w14:paraId="5A235FE9" w14:textId="04ABDA16"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MMS CDRs</w:t>
      </w:r>
      <w:r>
        <w:rPr>
          <w:noProof/>
        </w:rPr>
        <w:tab/>
      </w:r>
      <w:r>
        <w:rPr>
          <w:noProof/>
        </w:rPr>
        <w:fldChar w:fldCharType="begin" w:fldLock="1"/>
      </w:r>
      <w:r>
        <w:rPr>
          <w:noProof/>
        </w:rPr>
        <w:instrText xml:space="preserve"> PAGEREF _Toc171694540 \h </w:instrText>
      </w:r>
      <w:r>
        <w:rPr>
          <w:noProof/>
        </w:rPr>
      </w:r>
      <w:r>
        <w:rPr>
          <w:noProof/>
        </w:rPr>
        <w:fldChar w:fldCharType="separate"/>
      </w:r>
      <w:r>
        <w:rPr>
          <w:noProof/>
        </w:rPr>
        <w:t>184</w:t>
      </w:r>
      <w:r>
        <w:rPr>
          <w:noProof/>
        </w:rPr>
        <w:fldChar w:fldCharType="end"/>
      </w:r>
    </w:p>
    <w:p w14:paraId="1A235007" w14:textId="26195488"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LCS CDRs</w:t>
      </w:r>
      <w:r>
        <w:rPr>
          <w:noProof/>
        </w:rPr>
        <w:tab/>
      </w:r>
      <w:r>
        <w:rPr>
          <w:noProof/>
        </w:rPr>
        <w:fldChar w:fldCharType="begin" w:fldLock="1"/>
      </w:r>
      <w:r>
        <w:rPr>
          <w:noProof/>
        </w:rPr>
        <w:instrText xml:space="preserve"> PAGEREF _Toc171694541 \h </w:instrText>
      </w:r>
      <w:r>
        <w:rPr>
          <w:noProof/>
        </w:rPr>
      </w:r>
      <w:r>
        <w:rPr>
          <w:noProof/>
        </w:rPr>
        <w:fldChar w:fldCharType="separate"/>
      </w:r>
      <w:r>
        <w:rPr>
          <w:noProof/>
        </w:rPr>
        <w:t>196</w:t>
      </w:r>
      <w:r>
        <w:rPr>
          <w:noProof/>
        </w:rPr>
        <w:fldChar w:fldCharType="end"/>
      </w:r>
    </w:p>
    <w:p w14:paraId="57C1E2F9" w14:textId="7E60119E"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PoC CDRs</w:t>
      </w:r>
      <w:r>
        <w:rPr>
          <w:noProof/>
        </w:rPr>
        <w:tab/>
      </w:r>
      <w:r>
        <w:rPr>
          <w:noProof/>
        </w:rPr>
        <w:fldChar w:fldCharType="begin" w:fldLock="1"/>
      </w:r>
      <w:r>
        <w:rPr>
          <w:noProof/>
        </w:rPr>
        <w:instrText xml:space="preserve"> PAGEREF _Toc171694542 \h </w:instrText>
      </w:r>
      <w:r>
        <w:rPr>
          <w:noProof/>
        </w:rPr>
      </w:r>
      <w:r>
        <w:rPr>
          <w:noProof/>
        </w:rPr>
        <w:fldChar w:fldCharType="separate"/>
      </w:r>
      <w:r>
        <w:rPr>
          <w:noProof/>
        </w:rPr>
        <w:t>198</w:t>
      </w:r>
      <w:r>
        <w:rPr>
          <w:noProof/>
        </w:rPr>
        <w:fldChar w:fldCharType="end"/>
      </w:r>
    </w:p>
    <w:p w14:paraId="442D60C5" w14:textId="12BAFCA7"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MBMS CDRs</w:t>
      </w:r>
      <w:r>
        <w:rPr>
          <w:noProof/>
        </w:rPr>
        <w:tab/>
      </w:r>
      <w:r>
        <w:rPr>
          <w:noProof/>
        </w:rPr>
        <w:fldChar w:fldCharType="begin" w:fldLock="1"/>
      </w:r>
      <w:r>
        <w:rPr>
          <w:noProof/>
        </w:rPr>
        <w:instrText xml:space="preserve"> PAGEREF _Toc171694543 \h </w:instrText>
      </w:r>
      <w:r>
        <w:rPr>
          <w:noProof/>
        </w:rPr>
      </w:r>
      <w:r>
        <w:rPr>
          <w:noProof/>
        </w:rPr>
        <w:fldChar w:fldCharType="separate"/>
      </w:r>
      <w:r>
        <w:rPr>
          <w:noProof/>
        </w:rPr>
        <w:t>202</w:t>
      </w:r>
      <w:r>
        <w:rPr>
          <w:noProof/>
        </w:rPr>
        <w:fldChar w:fldCharType="end"/>
      </w:r>
    </w:p>
    <w:p w14:paraId="1BE63824" w14:textId="26698F2D"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MMTel CDRs</w:t>
      </w:r>
      <w:r>
        <w:rPr>
          <w:noProof/>
        </w:rPr>
        <w:tab/>
      </w:r>
      <w:r>
        <w:rPr>
          <w:noProof/>
        </w:rPr>
        <w:fldChar w:fldCharType="begin" w:fldLock="1"/>
      </w:r>
      <w:r>
        <w:rPr>
          <w:noProof/>
        </w:rPr>
        <w:instrText xml:space="preserve"> PAGEREF _Toc171694544 \h </w:instrText>
      </w:r>
      <w:r>
        <w:rPr>
          <w:noProof/>
        </w:rPr>
      </w:r>
      <w:r>
        <w:rPr>
          <w:noProof/>
        </w:rPr>
        <w:fldChar w:fldCharType="separate"/>
      </w:r>
      <w:r>
        <w:rPr>
          <w:noProof/>
        </w:rPr>
        <w:t>203</w:t>
      </w:r>
      <w:r>
        <w:rPr>
          <w:noProof/>
        </w:rPr>
        <w:fldChar w:fldCharType="end"/>
      </w:r>
    </w:p>
    <w:p w14:paraId="6A0476FF" w14:textId="51893FC3"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SMS CDRs</w:t>
      </w:r>
      <w:r>
        <w:rPr>
          <w:noProof/>
        </w:rPr>
        <w:tab/>
      </w:r>
      <w:r>
        <w:rPr>
          <w:noProof/>
        </w:rPr>
        <w:fldChar w:fldCharType="begin" w:fldLock="1"/>
      </w:r>
      <w:r>
        <w:rPr>
          <w:noProof/>
        </w:rPr>
        <w:instrText xml:space="preserve"> PAGEREF _Toc171694545 \h </w:instrText>
      </w:r>
      <w:r>
        <w:rPr>
          <w:noProof/>
        </w:rPr>
      </w:r>
      <w:r>
        <w:rPr>
          <w:noProof/>
        </w:rPr>
        <w:fldChar w:fldCharType="separate"/>
      </w:r>
      <w:r>
        <w:rPr>
          <w:noProof/>
        </w:rPr>
        <w:t>206</w:t>
      </w:r>
      <w:r>
        <w:rPr>
          <w:noProof/>
        </w:rPr>
        <w:fldChar w:fldCharType="end"/>
      </w:r>
    </w:p>
    <w:p w14:paraId="4855FE23" w14:textId="0C6C7676"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ProSe CDRs</w:t>
      </w:r>
      <w:r>
        <w:rPr>
          <w:noProof/>
        </w:rPr>
        <w:tab/>
      </w:r>
      <w:r>
        <w:rPr>
          <w:noProof/>
        </w:rPr>
        <w:fldChar w:fldCharType="begin" w:fldLock="1"/>
      </w:r>
      <w:r>
        <w:rPr>
          <w:noProof/>
        </w:rPr>
        <w:instrText xml:space="preserve"> PAGEREF _Toc171694546 \h </w:instrText>
      </w:r>
      <w:r>
        <w:rPr>
          <w:noProof/>
        </w:rPr>
      </w:r>
      <w:r>
        <w:rPr>
          <w:noProof/>
        </w:rPr>
        <w:fldChar w:fldCharType="separate"/>
      </w:r>
      <w:r>
        <w:rPr>
          <w:noProof/>
        </w:rPr>
        <w:t>211</w:t>
      </w:r>
      <w:r>
        <w:rPr>
          <w:noProof/>
        </w:rPr>
        <w:fldChar w:fldCharType="end"/>
      </w:r>
    </w:p>
    <w:p w14:paraId="260354F7" w14:textId="66B17AC6"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_Toc171694547 \h </w:instrText>
      </w:r>
      <w:r>
        <w:rPr>
          <w:noProof/>
        </w:rPr>
      </w:r>
      <w:r>
        <w:rPr>
          <w:noProof/>
        </w:rPr>
        <w:fldChar w:fldCharType="separate"/>
      </w:r>
      <w:r>
        <w:rPr>
          <w:noProof/>
        </w:rPr>
        <w:t>215</w:t>
      </w:r>
      <w:r>
        <w:rPr>
          <w:noProof/>
        </w:rPr>
        <w:fldChar w:fldCharType="end"/>
      </w:r>
    </w:p>
    <w:p w14:paraId="68DF4FCF" w14:textId="1FA4EE7F" w:rsidR="00762177" w:rsidRDefault="00762177">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_Toc171694548 \h </w:instrText>
      </w:r>
      <w:r>
        <w:rPr>
          <w:noProof/>
        </w:rPr>
      </w:r>
      <w:r>
        <w:rPr>
          <w:noProof/>
        </w:rPr>
        <w:fldChar w:fldCharType="separate"/>
      </w:r>
      <w:r>
        <w:rPr>
          <w:noProof/>
        </w:rPr>
        <w:t>219</w:t>
      </w:r>
      <w:r>
        <w:rPr>
          <w:noProof/>
        </w:rPr>
        <w:fldChar w:fldCharType="end"/>
      </w:r>
    </w:p>
    <w:p w14:paraId="5A05AE5C" w14:textId="57E891AE"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_Toc171694549 \h </w:instrText>
      </w:r>
      <w:r>
        <w:rPr>
          <w:noProof/>
        </w:rPr>
      </w:r>
      <w:r>
        <w:rPr>
          <w:noProof/>
        </w:rPr>
        <w:fldChar w:fldCharType="separate"/>
      </w:r>
      <w:r>
        <w:rPr>
          <w:noProof/>
        </w:rPr>
        <w:t>219</w:t>
      </w:r>
      <w:r>
        <w:rPr>
          <w:noProof/>
        </w:rPr>
        <w:fldChar w:fldCharType="end"/>
      </w:r>
    </w:p>
    <w:p w14:paraId="26FEEA6C" w14:textId="253EFAB0" w:rsidR="00762177" w:rsidRDefault="00762177">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CHF CDRs</w:t>
      </w:r>
      <w:r>
        <w:rPr>
          <w:noProof/>
        </w:rPr>
        <w:tab/>
      </w:r>
      <w:r>
        <w:rPr>
          <w:noProof/>
        </w:rPr>
        <w:fldChar w:fldCharType="begin" w:fldLock="1"/>
      </w:r>
      <w:r>
        <w:rPr>
          <w:noProof/>
        </w:rPr>
        <w:instrText xml:space="preserve"> PAGEREF _Toc171694550 \h </w:instrText>
      </w:r>
      <w:r>
        <w:rPr>
          <w:noProof/>
        </w:rPr>
      </w:r>
      <w:r>
        <w:rPr>
          <w:noProof/>
        </w:rPr>
        <w:fldChar w:fldCharType="separate"/>
      </w:r>
      <w:r>
        <w:rPr>
          <w:noProof/>
        </w:rPr>
        <w:t>219</w:t>
      </w:r>
      <w:r>
        <w:rPr>
          <w:noProof/>
        </w:rPr>
        <w:fldChar w:fldCharType="end"/>
      </w:r>
    </w:p>
    <w:p w14:paraId="1C73F366" w14:textId="7417C543" w:rsidR="00762177" w:rsidRDefault="0076217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encoding rules</w:t>
      </w:r>
      <w:r>
        <w:rPr>
          <w:noProof/>
        </w:rPr>
        <w:tab/>
      </w:r>
      <w:r>
        <w:rPr>
          <w:noProof/>
        </w:rPr>
        <w:fldChar w:fldCharType="begin" w:fldLock="1"/>
      </w:r>
      <w:r>
        <w:rPr>
          <w:noProof/>
        </w:rPr>
        <w:instrText xml:space="preserve"> PAGEREF _Toc171694551 \h </w:instrText>
      </w:r>
      <w:r>
        <w:rPr>
          <w:noProof/>
        </w:rPr>
      </w:r>
      <w:r>
        <w:rPr>
          <w:noProof/>
        </w:rPr>
        <w:fldChar w:fldCharType="separate"/>
      </w:r>
      <w:r>
        <w:rPr>
          <w:noProof/>
        </w:rPr>
        <w:t>252</w:t>
      </w:r>
      <w:r>
        <w:rPr>
          <w:noProof/>
        </w:rPr>
        <w:fldChar w:fldCharType="end"/>
      </w:r>
    </w:p>
    <w:p w14:paraId="274D5271" w14:textId="1F1FEC5C"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_Toc171694552 \h </w:instrText>
      </w:r>
      <w:r>
        <w:rPr>
          <w:noProof/>
        </w:rPr>
      </w:r>
      <w:r>
        <w:rPr>
          <w:noProof/>
        </w:rPr>
        <w:fldChar w:fldCharType="separate"/>
      </w:r>
      <w:r>
        <w:rPr>
          <w:noProof/>
        </w:rPr>
        <w:t>252</w:t>
      </w:r>
      <w:r>
        <w:rPr>
          <w:noProof/>
        </w:rPr>
        <w:fldChar w:fldCharType="end"/>
      </w:r>
    </w:p>
    <w:p w14:paraId="5C609057" w14:textId="70CD5D80"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_Toc171694553 \h </w:instrText>
      </w:r>
      <w:r>
        <w:rPr>
          <w:noProof/>
        </w:rPr>
      </w:r>
      <w:r>
        <w:rPr>
          <w:noProof/>
        </w:rPr>
        <w:fldChar w:fldCharType="separate"/>
      </w:r>
      <w:r>
        <w:rPr>
          <w:noProof/>
        </w:rPr>
        <w:t>252</w:t>
      </w:r>
      <w:r>
        <w:rPr>
          <w:noProof/>
        </w:rPr>
        <w:fldChar w:fldCharType="end"/>
      </w:r>
    </w:p>
    <w:p w14:paraId="7F8E4AE5" w14:textId="34897010" w:rsidR="00762177" w:rsidRDefault="0076217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_Toc171694554 \h </w:instrText>
      </w:r>
      <w:r>
        <w:rPr>
          <w:noProof/>
        </w:rPr>
      </w:r>
      <w:r>
        <w:rPr>
          <w:noProof/>
        </w:rPr>
        <w:fldChar w:fldCharType="separate"/>
      </w:r>
      <w:r>
        <w:rPr>
          <w:noProof/>
        </w:rPr>
        <w:t>252</w:t>
      </w:r>
      <w:r>
        <w:rPr>
          <w:noProof/>
        </w:rPr>
        <w:fldChar w:fldCharType="end"/>
      </w:r>
    </w:p>
    <w:p w14:paraId="10DC259C" w14:textId="20B9A5DD" w:rsidR="00762177" w:rsidRDefault="00762177" w:rsidP="0076217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_Toc171694555 \h </w:instrText>
      </w:r>
      <w:r>
        <w:rPr>
          <w:noProof/>
        </w:rPr>
      </w:r>
      <w:r>
        <w:rPr>
          <w:noProof/>
        </w:rPr>
        <w:fldChar w:fldCharType="separate"/>
      </w:r>
      <w:r>
        <w:rPr>
          <w:noProof/>
        </w:rPr>
        <w:t>253</w:t>
      </w:r>
      <w:r>
        <w:rPr>
          <w:noProof/>
        </w:rPr>
        <w:fldChar w:fldCharType="end"/>
      </w:r>
    </w:p>
    <w:p w14:paraId="689B933B" w14:textId="25FDA6C5" w:rsidR="00762177" w:rsidRDefault="00762177" w:rsidP="0076217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_Toc171694556 \h </w:instrText>
      </w:r>
      <w:r>
        <w:rPr>
          <w:noProof/>
        </w:rPr>
      </w:r>
      <w:r>
        <w:rPr>
          <w:noProof/>
        </w:rPr>
        <w:fldChar w:fldCharType="separate"/>
      </w:r>
      <w:r>
        <w:rPr>
          <w:noProof/>
        </w:rPr>
        <w:t>254</w:t>
      </w:r>
      <w:r>
        <w:rPr>
          <w:noProof/>
        </w:rPr>
        <w:fldChar w:fldCharType="end"/>
      </w:r>
    </w:p>
    <w:p w14:paraId="336C3C2A" w14:textId="312E700C" w:rsidR="00762177" w:rsidRDefault="00762177" w:rsidP="0076217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_Toc171694557 \h </w:instrText>
      </w:r>
      <w:r>
        <w:rPr>
          <w:noProof/>
        </w:rPr>
      </w:r>
      <w:r>
        <w:rPr>
          <w:noProof/>
        </w:rPr>
        <w:fldChar w:fldCharType="separate"/>
      </w:r>
      <w:r>
        <w:rPr>
          <w:noProof/>
        </w:rPr>
        <w:t>255</w:t>
      </w:r>
      <w:r>
        <w:rPr>
          <w:noProof/>
        </w:rPr>
        <w:fldChar w:fldCharType="end"/>
      </w:r>
    </w:p>
    <w:p w14:paraId="5A4CE927" w14:textId="0F6D9404" w:rsidR="00762177" w:rsidRDefault="00762177" w:rsidP="0076217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_Toc171694558 \h </w:instrText>
      </w:r>
      <w:r>
        <w:rPr>
          <w:noProof/>
        </w:rPr>
      </w:r>
      <w:r>
        <w:rPr>
          <w:noProof/>
        </w:rPr>
        <w:fldChar w:fldCharType="separate"/>
      </w:r>
      <w:r>
        <w:rPr>
          <w:noProof/>
        </w:rPr>
        <w:t>256</w:t>
      </w:r>
      <w:r>
        <w:rPr>
          <w:noProof/>
        </w:rPr>
        <w:fldChar w:fldCharType="end"/>
      </w:r>
    </w:p>
    <w:p w14:paraId="20EDEDE8" w14:textId="53996B76"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r>
        <w:br w:type="page"/>
      </w:r>
      <w:bookmarkStart w:id="4" w:name="_Toc20232587"/>
      <w:bookmarkStart w:id="5" w:name="_Toc28026166"/>
      <w:bookmarkStart w:id="6" w:name="_Toc36116001"/>
      <w:bookmarkStart w:id="7" w:name="_Toc44682184"/>
      <w:bookmarkStart w:id="8" w:name="_Toc51926035"/>
      <w:bookmarkStart w:id="9" w:name="_Toc171693826"/>
      <w:r>
        <w:lastRenderedPageBreak/>
        <w:t>Foreword</w:t>
      </w:r>
      <w:bookmarkEnd w:id="4"/>
      <w:bookmarkEnd w:id="5"/>
      <w:bookmarkEnd w:id="6"/>
      <w:bookmarkEnd w:id="7"/>
      <w:bookmarkEnd w:id="8"/>
      <w:bookmarkEnd w:id="9"/>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r>
        <w:br w:type="page"/>
      </w:r>
      <w:bookmarkStart w:id="10" w:name="_Toc20232588"/>
      <w:bookmarkStart w:id="11" w:name="_Toc28026167"/>
      <w:bookmarkStart w:id="12" w:name="_Toc36116002"/>
      <w:bookmarkStart w:id="13" w:name="_Toc44682185"/>
      <w:bookmarkStart w:id="14" w:name="_Toc51926036"/>
      <w:bookmarkStart w:id="15" w:name="_Toc171693827"/>
      <w:r>
        <w:lastRenderedPageBreak/>
        <w:t>1</w:t>
      </w:r>
      <w:r>
        <w:tab/>
        <w:t>Scope</w:t>
      </w:r>
      <w:bookmarkEnd w:id="10"/>
      <w:bookmarkEnd w:id="11"/>
      <w:bookmarkEnd w:id="12"/>
      <w:bookmarkEnd w:id="13"/>
      <w:bookmarkEnd w:id="14"/>
      <w:bookmarkEnd w:id="15"/>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r>
        <w:br w:type="page"/>
      </w:r>
      <w:bookmarkStart w:id="16" w:name="_Toc20232589"/>
      <w:bookmarkStart w:id="17" w:name="_Toc28026168"/>
      <w:bookmarkStart w:id="18" w:name="_Toc36116003"/>
      <w:bookmarkStart w:id="19" w:name="_Toc44682186"/>
      <w:bookmarkStart w:id="20" w:name="_Toc51926037"/>
      <w:bookmarkStart w:id="21" w:name="_Toc171693828"/>
      <w:r w:rsidR="009B1C39">
        <w:lastRenderedPageBreak/>
        <w:t>2</w:t>
      </w:r>
      <w:r w:rsidR="009B1C39">
        <w:tab/>
        <w:t>References</w:t>
      </w:r>
      <w:bookmarkEnd w:id="16"/>
      <w:bookmarkEnd w:id="17"/>
      <w:bookmarkEnd w:id="18"/>
      <w:bookmarkEnd w:id="19"/>
      <w:bookmarkEnd w:id="20"/>
      <w:bookmarkEnd w:id="21"/>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lastRenderedPageBreak/>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2"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2"/>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3" w:name="_Toc20232590"/>
      <w:bookmarkStart w:id="24" w:name="_Toc28026169"/>
      <w:bookmarkStart w:id="25" w:name="_Toc36116004"/>
      <w:bookmarkStart w:id="26" w:name="_Toc44682187"/>
      <w:bookmarkStart w:id="27" w:name="_Toc51926038"/>
      <w:bookmarkStart w:id="28" w:name="_Toc171693829"/>
      <w:r>
        <w:t>3</w:t>
      </w:r>
      <w:r>
        <w:tab/>
        <w:t>Definitions</w:t>
      </w:r>
      <w:r w:rsidR="00174565">
        <w:t xml:space="preserve"> of terms</w:t>
      </w:r>
      <w:r>
        <w:t>, symbols and abbreviations</w:t>
      </w:r>
      <w:bookmarkEnd w:id="23"/>
      <w:bookmarkEnd w:id="24"/>
      <w:bookmarkEnd w:id="25"/>
      <w:bookmarkEnd w:id="26"/>
      <w:bookmarkEnd w:id="27"/>
      <w:bookmarkEnd w:id="28"/>
    </w:p>
    <w:p w14:paraId="7E6CA393" w14:textId="77777777" w:rsidR="009B1C39" w:rsidRDefault="009B1C39">
      <w:pPr>
        <w:pStyle w:val="Heading2"/>
      </w:pPr>
      <w:bookmarkStart w:id="29" w:name="_Toc20232591"/>
      <w:bookmarkStart w:id="30" w:name="_Toc28026170"/>
      <w:bookmarkStart w:id="31" w:name="_Toc36116005"/>
      <w:bookmarkStart w:id="32" w:name="_Toc44682188"/>
      <w:bookmarkStart w:id="33" w:name="_Toc51926039"/>
      <w:bookmarkStart w:id="34" w:name="_Toc171693830"/>
      <w:r>
        <w:t>3.1</w:t>
      </w:r>
      <w:r>
        <w:tab/>
      </w:r>
      <w:bookmarkEnd w:id="29"/>
      <w:bookmarkEnd w:id="30"/>
      <w:bookmarkEnd w:id="31"/>
      <w:bookmarkEnd w:id="32"/>
      <w:bookmarkEnd w:id="33"/>
      <w:r w:rsidR="00174565">
        <w:t>Terms</w:t>
      </w:r>
      <w:bookmarkEnd w:id="34"/>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35" w:name="_Toc20232592"/>
      <w:bookmarkStart w:id="36" w:name="_Toc28026171"/>
      <w:bookmarkStart w:id="37" w:name="_Toc36116006"/>
      <w:bookmarkStart w:id="38" w:name="_Toc44682189"/>
      <w:bookmarkStart w:id="39" w:name="_Toc51926040"/>
      <w:bookmarkStart w:id="40" w:name="_Toc171693831"/>
      <w:r>
        <w:t>3.2</w:t>
      </w:r>
      <w:r>
        <w:tab/>
        <w:t>Symbols</w:t>
      </w:r>
      <w:bookmarkEnd w:id="35"/>
      <w:bookmarkEnd w:id="36"/>
      <w:bookmarkEnd w:id="37"/>
      <w:bookmarkEnd w:id="38"/>
      <w:bookmarkEnd w:id="39"/>
      <w:bookmarkEnd w:id="40"/>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1" w:name="_Toc20232593"/>
      <w:bookmarkStart w:id="42" w:name="_Toc28026172"/>
      <w:bookmarkStart w:id="43" w:name="_Toc36116007"/>
      <w:bookmarkStart w:id="44" w:name="_Toc44682190"/>
      <w:bookmarkStart w:id="45" w:name="_Toc51926041"/>
      <w:bookmarkStart w:id="46" w:name="_Toc171693832"/>
      <w:r>
        <w:t>3.3</w:t>
      </w:r>
      <w:r>
        <w:tab/>
        <w:t>Abbreviations</w:t>
      </w:r>
      <w:bookmarkEnd w:id="41"/>
      <w:bookmarkEnd w:id="42"/>
      <w:bookmarkEnd w:id="43"/>
      <w:bookmarkEnd w:id="44"/>
      <w:bookmarkEnd w:id="45"/>
      <w:bookmarkEnd w:id="46"/>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r>
        <w:br w:type="page"/>
      </w:r>
      <w:bookmarkStart w:id="47" w:name="_Toc20232594"/>
      <w:bookmarkStart w:id="48" w:name="_Toc28026173"/>
      <w:bookmarkStart w:id="49" w:name="_Toc36116008"/>
      <w:bookmarkStart w:id="50" w:name="_Toc44682191"/>
      <w:bookmarkStart w:id="51" w:name="_Toc51926042"/>
      <w:bookmarkStart w:id="52" w:name="_Toc171693833"/>
      <w:r w:rsidR="009B1C39">
        <w:lastRenderedPageBreak/>
        <w:t>4</w:t>
      </w:r>
      <w:r w:rsidR="009B1C39">
        <w:tab/>
        <w:t xml:space="preserve">Architecture </w:t>
      </w:r>
      <w:r w:rsidR="00AE1DF9">
        <w:t>c</w:t>
      </w:r>
      <w:r w:rsidR="009B1C39">
        <w:t>onsiderations</w:t>
      </w:r>
      <w:bookmarkEnd w:id="47"/>
      <w:bookmarkEnd w:id="48"/>
      <w:bookmarkEnd w:id="49"/>
      <w:bookmarkEnd w:id="50"/>
      <w:bookmarkEnd w:id="51"/>
      <w:bookmarkEnd w:id="52"/>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r>
        <w:br w:type="page"/>
      </w:r>
      <w:bookmarkStart w:id="53" w:name="_Toc20232595"/>
      <w:bookmarkStart w:id="54" w:name="_Toc28026174"/>
      <w:bookmarkStart w:id="55" w:name="_Toc36116009"/>
      <w:bookmarkStart w:id="56" w:name="_Toc44682192"/>
      <w:bookmarkStart w:id="57" w:name="_Toc51926043"/>
      <w:bookmarkStart w:id="58" w:name="_Toc171693834"/>
      <w:r>
        <w:lastRenderedPageBreak/>
        <w:t>5</w:t>
      </w:r>
      <w:r>
        <w:tab/>
        <w:t>CDR parameters and abstract syntax</w:t>
      </w:r>
      <w:bookmarkEnd w:id="53"/>
      <w:bookmarkEnd w:id="54"/>
      <w:bookmarkEnd w:id="55"/>
      <w:bookmarkEnd w:id="56"/>
      <w:bookmarkEnd w:id="57"/>
      <w:bookmarkEnd w:id="58"/>
    </w:p>
    <w:p w14:paraId="07EF10EA" w14:textId="77777777" w:rsidR="00230EF5" w:rsidRPr="00230EF5" w:rsidRDefault="00230EF5" w:rsidP="00EA3AB1">
      <w:pPr>
        <w:pStyle w:val="Heading2"/>
      </w:pPr>
      <w:bookmarkStart w:id="59" w:name="_Toc20232596"/>
      <w:bookmarkStart w:id="60" w:name="_Toc28026175"/>
      <w:bookmarkStart w:id="61" w:name="_Toc36116010"/>
      <w:bookmarkStart w:id="62" w:name="_Toc44682193"/>
      <w:bookmarkStart w:id="63" w:name="_Toc51926044"/>
      <w:bookmarkStart w:id="64" w:name="_Toc171693835"/>
      <w:r>
        <w:t>5.0</w:t>
      </w:r>
      <w:r>
        <w:tab/>
      </w:r>
      <w:r w:rsidR="00A7509E">
        <w:t>General</w:t>
      </w:r>
      <w:bookmarkEnd w:id="59"/>
      <w:bookmarkEnd w:id="60"/>
      <w:bookmarkEnd w:id="61"/>
      <w:bookmarkEnd w:id="62"/>
      <w:bookmarkEnd w:id="63"/>
      <w:bookmarkEnd w:id="6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65" w:name="_Toc20232597"/>
      <w:bookmarkStart w:id="66" w:name="_Toc28026176"/>
      <w:bookmarkStart w:id="67" w:name="_Toc36116011"/>
      <w:bookmarkStart w:id="68" w:name="_Toc44682194"/>
      <w:bookmarkStart w:id="69" w:name="_Toc51926045"/>
      <w:bookmarkStart w:id="70" w:name="_Toc171693836"/>
      <w:r>
        <w:t>5.1</w:t>
      </w:r>
      <w:r>
        <w:tab/>
        <w:t>CDR parameter description</w:t>
      </w:r>
      <w:bookmarkEnd w:id="65"/>
      <w:bookmarkEnd w:id="66"/>
      <w:bookmarkEnd w:id="67"/>
      <w:bookmarkEnd w:id="68"/>
      <w:bookmarkEnd w:id="69"/>
      <w:bookmarkEnd w:id="70"/>
    </w:p>
    <w:p w14:paraId="76E9F36B" w14:textId="77777777" w:rsidR="009B1C39" w:rsidRDefault="009B1C39">
      <w:pPr>
        <w:pStyle w:val="Heading3"/>
      </w:pPr>
      <w:bookmarkStart w:id="71" w:name="_Toc20232598"/>
      <w:bookmarkStart w:id="72" w:name="_Toc28026177"/>
      <w:bookmarkStart w:id="73" w:name="_Toc36116012"/>
      <w:bookmarkStart w:id="74" w:name="_Toc44682195"/>
      <w:bookmarkStart w:id="75" w:name="_Toc51926046"/>
      <w:bookmarkStart w:id="76" w:name="_Toc171693837"/>
      <w:r>
        <w:t>5.1.1</w:t>
      </w:r>
      <w:r>
        <w:tab/>
        <w:t>Generic CDR parameters</w:t>
      </w:r>
      <w:bookmarkEnd w:id="71"/>
      <w:bookmarkEnd w:id="72"/>
      <w:bookmarkEnd w:id="73"/>
      <w:bookmarkEnd w:id="74"/>
      <w:bookmarkEnd w:id="75"/>
      <w:bookmarkEnd w:id="76"/>
    </w:p>
    <w:p w14:paraId="082C46B6" w14:textId="77777777" w:rsidR="00230EF5" w:rsidRPr="00230EF5" w:rsidRDefault="00230EF5" w:rsidP="00A7509E">
      <w:pPr>
        <w:pStyle w:val="Heading4"/>
      </w:pPr>
      <w:bookmarkStart w:id="77" w:name="_Toc20232599"/>
      <w:bookmarkStart w:id="78" w:name="_Toc28026178"/>
      <w:bookmarkStart w:id="79" w:name="_Toc36116013"/>
      <w:bookmarkStart w:id="80" w:name="_Toc44682196"/>
      <w:bookmarkStart w:id="81" w:name="_Toc51926047"/>
      <w:bookmarkStart w:id="82" w:name="_Toc171693838"/>
      <w:r>
        <w:t>5.1.1.0</w:t>
      </w:r>
      <w:r>
        <w:tab/>
      </w:r>
      <w:r w:rsidR="00A7509E">
        <w:t>Introduction</w:t>
      </w:r>
      <w:bookmarkEnd w:id="77"/>
      <w:bookmarkEnd w:id="78"/>
      <w:bookmarkEnd w:id="79"/>
      <w:bookmarkEnd w:id="80"/>
      <w:bookmarkEnd w:id="81"/>
      <w:bookmarkEnd w:id="82"/>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83" w:name="_Toc20232600"/>
      <w:bookmarkStart w:id="84" w:name="_Toc28026179"/>
      <w:bookmarkStart w:id="85" w:name="_Toc36116014"/>
      <w:bookmarkStart w:id="86" w:name="_Toc44682197"/>
      <w:bookmarkStart w:id="87" w:name="_Toc51926048"/>
      <w:bookmarkStart w:id="88" w:name="_Toc171693839"/>
      <w:r w:rsidRPr="00343179">
        <w:t>5.1.</w:t>
      </w:r>
      <w:r>
        <w:t>1.1</w:t>
      </w:r>
      <w:r w:rsidRPr="00343179">
        <w:t>.</w:t>
      </w:r>
      <w:r>
        <w:t>0A</w:t>
      </w:r>
      <w:r>
        <w:tab/>
        <w:t>3GPP PS Data Off Status</w:t>
      </w:r>
      <w:bookmarkEnd w:id="83"/>
      <w:bookmarkEnd w:id="84"/>
      <w:bookmarkEnd w:id="85"/>
      <w:bookmarkEnd w:id="86"/>
      <w:bookmarkEnd w:id="87"/>
      <w:bookmarkEnd w:id="88"/>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89" w:name="_Toc20232601"/>
      <w:bookmarkStart w:id="90" w:name="_Toc28026180"/>
      <w:bookmarkStart w:id="91" w:name="_Toc36116015"/>
      <w:bookmarkStart w:id="92" w:name="_Toc44682198"/>
      <w:bookmarkStart w:id="93" w:name="_Toc51926049"/>
      <w:bookmarkStart w:id="94" w:name="_Toc171693840"/>
      <w:r w:rsidRPr="00B60A3F">
        <w:t>5.1.1.1.0B</w:t>
      </w:r>
      <w:r w:rsidRPr="00B60A3F">
        <w:tab/>
        <w:t>Data volume octets</w:t>
      </w:r>
      <w:bookmarkEnd w:id="89"/>
      <w:bookmarkEnd w:id="90"/>
      <w:bookmarkEnd w:id="91"/>
      <w:bookmarkEnd w:id="92"/>
      <w:bookmarkEnd w:id="93"/>
      <w:bookmarkEnd w:id="94"/>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95" w:name="_Toc20232602"/>
      <w:bookmarkStart w:id="96" w:name="_Toc28026181"/>
      <w:bookmarkStart w:id="97" w:name="_Toc36116016"/>
      <w:bookmarkStart w:id="98" w:name="_Toc44682199"/>
      <w:bookmarkStart w:id="99" w:name="_Toc51926050"/>
      <w:bookmarkStart w:id="100" w:name="_Toc171693841"/>
      <w:r>
        <w:t>5.1.1.1</w:t>
      </w:r>
      <w:r>
        <w:tab/>
        <w:t>Serving Network Identity</w:t>
      </w:r>
      <w:bookmarkEnd w:id="95"/>
      <w:bookmarkEnd w:id="96"/>
      <w:bookmarkEnd w:id="97"/>
      <w:bookmarkEnd w:id="98"/>
      <w:bookmarkEnd w:id="99"/>
      <w:bookmarkEnd w:id="100"/>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01" w:name="_Toc20232603"/>
      <w:bookmarkStart w:id="102" w:name="_Toc28026182"/>
      <w:bookmarkStart w:id="103" w:name="_Toc36116017"/>
      <w:bookmarkStart w:id="104" w:name="_Toc44682200"/>
      <w:bookmarkStart w:id="105" w:name="_Toc51926051"/>
      <w:bookmarkStart w:id="106" w:name="_Toc171693842"/>
      <w:r>
        <w:t>5.1.1.2</w:t>
      </w:r>
      <w:r>
        <w:tab/>
        <w:t>Service Context Id</w:t>
      </w:r>
      <w:bookmarkEnd w:id="101"/>
      <w:bookmarkEnd w:id="102"/>
      <w:bookmarkEnd w:id="103"/>
      <w:bookmarkEnd w:id="104"/>
      <w:bookmarkEnd w:id="105"/>
      <w:bookmarkEnd w:id="106"/>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07" w:name="_Toc20232604"/>
      <w:bookmarkStart w:id="108" w:name="_Toc28026183"/>
      <w:bookmarkStart w:id="109" w:name="_Toc36116018"/>
      <w:bookmarkStart w:id="110" w:name="_Toc44682201"/>
      <w:bookmarkStart w:id="111" w:name="_Toc51926052"/>
      <w:bookmarkStart w:id="112" w:name="_Toc171693843"/>
      <w:r>
        <w:t>5.1.1.3</w:t>
      </w:r>
      <w:r>
        <w:tab/>
        <w:t>Subscription Identifier</w:t>
      </w:r>
      <w:bookmarkEnd w:id="107"/>
      <w:bookmarkEnd w:id="108"/>
      <w:bookmarkEnd w:id="109"/>
      <w:bookmarkEnd w:id="110"/>
      <w:bookmarkEnd w:id="111"/>
      <w:bookmarkEnd w:id="112"/>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13" w:name="_Toc20232605"/>
      <w:bookmarkStart w:id="114" w:name="_Toc28026184"/>
      <w:bookmarkStart w:id="115" w:name="_Toc36116019"/>
      <w:bookmarkStart w:id="116" w:name="_Toc44682202"/>
      <w:bookmarkStart w:id="117" w:name="_Toc51926053"/>
      <w:bookmarkStart w:id="118" w:name="_Toc171693844"/>
      <w:r>
        <w:t>5.1.1.4</w:t>
      </w:r>
      <w:r>
        <w:tab/>
        <w:t>Service Specific Info</w:t>
      </w:r>
      <w:bookmarkEnd w:id="113"/>
      <w:bookmarkEnd w:id="114"/>
      <w:bookmarkEnd w:id="115"/>
      <w:bookmarkEnd w:id="116"/>
      <w:bookmarkEnd w:id="117"/>
      <w:bookmarkEnd w:id="118"/>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19" w:name="_Toc20232606"/>
      <w:bookmarkStart w:id="120" w:name="_Toc28026185"/>
      <w:bookmarkStart w:id="121" w:name="_Toc36116020"/>
      <w:bookmarkStart w:id="122" w:name="_Toc44682203"/>
      <w:bookmarkStart w:id="123" w:name="_Toc51926054"/>
      <w:bookmarkStart w:id="124" w:name="_Toc171693845"/>
      <w:r>
        <w:t>5.1.1.5</w:t>
      </w:r>
      <w:r>
        <w:tab/>
        <w:t>Service Specific Type</w:t>
      </w:r>
      <w:bookmarkEnd w:id="119"/>
      <w:bookmarkEnd w:id="120"/>
      <w:bookmarkEnd w:id="121"/>
      <w:bookmarkEnd w:id="122"/>
      <w:bookmarkEnd w:id="123"/>
      <w:bookmarkEnd w:id="12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25" w:name="_Toc20232607"/>
      <w:bookmarkStart w:id="126" w:name="_Toc28026186"/>
      <w:bookmarkStart w:id="127" w:name="_Toc36116021"/>
      <w:bookmarkStart w:id="128" w:name="_Toc44682204"/>
      <w:bookmarkStart w:id="129" w:name="_Toc51926055"/>
      <w:bookmarkStart w:id="130" w:name="_Toc171693846"/>
      <w:r>
        <w:t>5.1.1.6</w:t>
      </w:r>
      <w:r>
        <w:tab/>
        <w:t>Service Specific Data</w:t>
      </w:r>
      <w:bookmarkEnd w:id="125"/>
      <w:bookmarkEnd w:id="126"/>
      <w:bookmarkEnd w:id="127"/>
      <w:bookmarkEnd w:id="128"/>
      <w:bookmarkEnd w:id="129"/>
      <w:bookmarkEnd w:id="130"/>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31" w:name="_Toc20232608"/>
      <w:bookmarkStart w:id="132" w:name="_Toc28026187"/>
      <w:bookmarkStart w:id="133" w:name="_Toc36116022"/>
      <w:bookmarkStart w:id="134" w:name="_Toc44682205"/>
      <w:bookmarkStart w:id="135" w:name="_Toc51926056"/>
      <w:bookmarkStart w:id="136" w:name="_Toc171693847"/>
      <w:r>
        <w:t>5.1.1.7</w:t>
      </w:r>
      <w:r>
        <w:tab/>
        <w:t>Subscriber Equipment Number</w:t>
      </w:r>
      <w:bookmarkEnd w:id="131"/>
      <w:bookmarkEnd w:id="132"/>
      <w:bookmarkEnd w:id="133"/>
      <w:bookmarkEnd w:id="134"/>
      <w:bookmarkEnd w:id="135"/>
      <w:bookmarkEnd w:id="136"/>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37" w:name="_Toc171693848"/>
      <w:r>
        <w:t>5.1.1.8</w:t>
      </w:r>
      <w:r>
        <w:tab/>
        <w:t>PSCell Information</w:t>
      </w:r>
      <w:bookmarkEnd w:id="137"/>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38" w:name="_Toc20232609"/>
      <w:bookmarkStart w:id="139" w:name="_Toc28026188"/>
      <w:bookmarkStart w:id="140" w:name="_Toc36116023"/>
      <w:bookmarkStart w:id="141" w:name="_Toc44682206"/>
      <w:bookmarkStart w:id="142" w:name="_Toc51926057"/>
      <w:bookmarkStart w:id="143" w:name="_Toc171693849"/>
      <w:r>
        <w:t>5.1.2</w:t>
      </w:r>
      <w:r>
        <w:tab/>
        <w:t>Bearer level CDR parameters</w:t>
      </w:r>
      <w:bookmarkEnd w:id="138"/>
      <w:bookmarkEnd w:id="139"/>
      <w:bookmarkEnd w:id="140"/>
      <w:bookmarkEnd w:id="141"/>
      <w:bookmarkEnd w:id="142"/>
      <w:bookmarkEnd w:id="143"/>
    </w:p>
    <w:p w14:paraId="66869091" w14:textId="77777777" w:rsidR="003907DC" w:rsidRPr="003907DC" w:rsidRDefault="003907DC" w:rsidP="004A1423">
      <w:pPr>
        <w:pStyle w:val="Heading4"/>
      </w:pPr>
      <w:bookmarkStart w:id="144" w:name="_Toc20232610"/>
      <w:bookmarkStart w:id="145" w:name="_Toc28026189"/>
      <w:bookmarkStart w:id="146" w:name="_Toc36116024"/>
      <w:bookmarkStart w:id="147" w:name="_Toc44682207"/>
      <w:bookmarkStart w:id="148" w:name="_Toc51926058"/>
      <w:bookmarkStart w:id="149" w:name="_Toc171693850"/>
      <w:r>
        <w:t>5.1.2.0</w:t>
      </w:r>
      <w:r>
        <w:tab/>
      </w:r>
      <w:r w:rsidR="00A7509E">
        <w:t>General</w:t>
      </w:r>
      <w:bookmarkEnd w:id="144"/>
      <w:bookmarkEnd w:id="145"/>
      <w:bookmarkEnd w:id="146"/>
      <w:bookmarkEnd w:id="147"/>
      <w:bookmarkEnd w:id="148"/>
      <w:bookmarkEnd w:id="149"/>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50" w:name="_Toc20232611"/>
      <w:bookmarkStart w:id="151" w:name="_Toc28026190"/>
      <w:bookmarkStart w:id="152" w:name="_Toc36116025"/>
      <w:bookmarkStart w:id="153" w:name="_Toc44682208"/>
      <w:bookmarkStart w:id="154" w:name="_Toc51926059"/>
      <w:bookmarkStart w:id="155" w:name="_Toc171693851"/>
      <w:r>
        <w:t>5.1.2.1</w:t>
      </w:r>
      <w:r>
        <w:tab/>
        <w:t>CS domain CDR parameters</w:t>
      </w:r>
      <w:bookmarkEnd w:id="150"/>
      <w:bookmarkEnd w:id="151"/>
      <w:bookmarkEnd w:id="152"/>
      <w:bookmarkEnd w:id="153"/>
      <w:bookmarkEnd w:id="154"/>
      <w:bookmarkEnd w:id="155"/>
    </w:p>
    <w:p w14:paraId="2F48E1F4" w14:textId="77777777" w:rsidR="003907DC" w:rsidRPr="003907DC" w:rsidRDefault="003907DC" w:rsidP="00A7509E">
      <w:pPr>
        <w:pStyle w:val="Heading5"/>
      </w:pPr>
      <w:bookmarkStart w:id="156" w:name="_Toc20232612"/>
      <w:bookmarkStart w:id="157" w:name="_Toc28026191"/>
      <w:bookmarkStart w:id="158" w:name="_Toc36116026"/>
      <w:bookmarkStart w:id="159" w:name="_Toc44682209"/>
      <w:bookmarkStart w:id="160" w:name="_Toc51926060"/>
      <w:bookmarkStart w:id="161" w:name="_Toc171693852"/>
      <w:r>
        <w:t>5.1.2.1.0</w:t>
      </w:r>
      <w:r>
        <w:tab/>
      </w:r>
      <w:r w:rsidR="00A7509E">
        <w:t>Introduction</w:t>
      </w:r>
      <w:bookmarkEnd w:id="156"/>
      <w:bookmarkEnd w:id="157"/>
      <w:bookmarkEnd w:id="158"/>
      <w:bookmarkEnd w:id="159"/>
      <w:bookmarkEnd w:id="160"/>
      <w:bookmarkEnd w:id="161"/>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62" w:name="_Toc20232613"/>
      <w:bookmarkStart w:id="163" w:name="_Toc28026192"/>
      <w:bookmarkStart w:id="164" w:name="_Toc36116027"/>
      <w:bookmarkStart w:id="165" w:name="_Toc44682210"/>
      <w:bookmarkStart w:id="166" w:name="_Toc51926061"/>
      <w:bookmarkStart w:id="167" w:name="_Toc171693853"/>
      <w:r>
        <w:t>5.1.2.1.1</w:t>
      </w:r>
      <w:r>
        <w:tab/>
        <w:t>Additional Charging Information</w:t>
      </w:r>
      <w:bookmarkEnd w:id="162"/>
      <w:bookmarkEnd w:id="163"/>
      <w:bookmarkEnd w:id="164"/>
      <w:bookmarkEnd w:id="165"/>
      <w:bookmarkEnd w:id="166"/>
      <w:bookmarkEnd w:id="167"/>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68" w:name="_Toc20232614"/>
      <w:bookmarkStart w:id="169" w:name="_Toc28026193"/>
      <w:bookmarkStart w:id="170" w:name="_Toc36116028"/>
      <w:bookmarkStart w:id="171" w:name="_Toc44682211"/>
      <w:bookmarkStart w:id="172" w:name="_Toc51926062"/>
      <w:bookmarkStart w:id="173" w:name="_Toc171693854"/>
      <w:r>
        <w:t>5.1.2.1.2</w:t>
      </w:r>
      <w:r>
        <w:tab/>
        <w:t>AoC parameters/change of AoC parameters</w:t>
      </w:r>
      <w:bookmarkEnd w:id="168"/>
      <w:bookmarkEnd w:id="169"/>
      <w:bookmarkEnd w:id="170"/>
      <w:bookmarkEnd w:id="171"/>
      <w:bookmarkEnd w:id="172"/>
      <w:bookmarkEnd w:id="17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174" w:name="_Toc20232615"/>
      <w:bookmarkStart w:id="175" w:name="_Toc28026194"/>
      <w:bookmarkStart w:id="176" w:name="_Toc36116029"/>
      <w:bookmarkStart w:id="177" w:name="_Toc44682212"/>
      <w:bookmarkStart w:id="178" w:name="_Toc51926063"/>
      <w:bookmarkStart w:id="179" w:name="_Toc171693855"/>
      <w:r>
        <w:lastRenderedPageBreak/>
        <w:t>5.1.2.1.3</w:t>
      </w:r>
      <w:r>
        <w:tab/>
        <w:t>Basic Service/change of service/ISDN Basic Service</w:t>
      </w:r>
      <w:bookmarkEnd w:id="174"/>
      <w:bookmarkEnd w:id="175"/>
      <w:bookmarkEnd w:id="176"/>
      <w:bookmarkEnd w:id="177"/>
      <w:bookmarkEnd w:id="178"/>
      <w:bookmarkEnd w:id="17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180" w:name="_Toc20232616"/>
      <w:bookmarkStart w:id="181" w:name="_Toc28026195"/>
      <w:bookmarkStart w:id="182" w:name="_Toc36116030"/>
      <w:bookmarkStart w:id="183" w:name="_Toc44682213"/>
      <w:bookmarkStart w:id="184" w:name="_Toc51926064"/>
      <w:bookmarkStart w:id="185" w:name="_Toc171693856"/>
      <w:r>
        <w:t>5.1.2.1.4</w:t>
      </w:r>
      <w:r>
        <w:tab/>
        <w:t>Call duration</w:t>
      </w:r>
      <w:bookmarkEnd w:id="180"/>
      <w:bookmarkEnd w:id="181"/>
      <w:bookmarkEnd w:id="182"/>
      <w:bookmarkEnd w:id="183"/>
      <w:bookmarkEnd w:id="184"/>
      <w:bookmarkEnd w:id="185"/>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r>
        <w:t xml:space="preserve">Figure </w:t>
      </w:r>
      <w:r w:rsidR="007264E5">
        <w:t>5.1.2.1.4.1</w:t>
      </w:r>
      <w:r>
        <w:t>: Call duration measurement in follow-on scenarios</w:t>
      </w:r>
    </w:p>
    <w:p w14:paraId="0EE8617D" w14:textId="77777777" w:rsidR="009B1C39" w:rsidRDefault="007801A3">
      <w:pPr>
        <w:pStyle w:val="Heading5"/>
      </w:pPr>
      <w:r>
        <w:br w:type="page"/>
      </w:r>
      <w:bookmarkStart w:id="186" w:name="_Toc20232617"/>
      <w:bookmarkStart w:id="187" w:name="_Toc28026196"/>
      <w:bookmarkStart w:id="188" w:name="_Toc36116031"/>
      <w:bookmarkStart w:id="189" w:name="_Toc44682214"/>
      <w:bookmarkStart w:id="190" w:name="_Toc51926065"/>
      <w:bookmarkStart w:id="191" w:name="_Toc171693857"/>
      <w:r w:rsidR="009B1C39">
        <w:lastRenderedPageBreak/>
        <w:t>5.1.2.1.5</w:t>
      </w:r>
      <w:r w:rsidR="009B1C39">
        <w:tab/>
        <w:t>Call reference</w:t>
      </w:r>
      <w:bookmarkEnd w:id="186"/>
      <w:bookmarkEnd w:id="187"/>
      <w:bookmarkEnd w:id="188"/>
      <w:bookmarkEnd w:id="189"/>
      <w:bookmarkEnd w:id="190"/>
      <w:bookmarkEnd w:id="191"/>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192" w:name="_Toc20232618"/>
      <w:bookmarkStart w:id="193" w:name="_Toc28026197"/>
      <w:bookmarkStart w:id="194" w:name="_Toc36116032"/>
      <w:bookmarkStart w:id="195" w:name="_Toc44682215"/>
      <w:bookmarkStart w:id="196" w:name="_Toc51926066"/>
      <w:bookmarkStart w:id="197" w:name="_Toc171693858"/>
      <w:r>
        <w:t>5.1.2.1.6</w:t>
      </w:r>
      <w:r>
        <w:tab/>
        <w:t>Calling/called/connected/translated number</w:t>
      </w:r>
      <w:bookmarkEnd w:id="192"/>
      <w:bookmarkEnd w:id="193"/>
      <w:bookmarkEnd w:id="194"/>
      <w:bookmarkEnd w:id="195"/>
      <w:bookmarkEnd w:id="196"/>
      <w:bookmarkEnd w:id="197"/>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198" w:name="_Toc20232619"/>
      <w:bookmarkStart w:id="199" w:name="_Toc28026198"/>
      <w:bookmarkStart w:id="200" w:name="_Toc36116033"/>
      <w:bookmarkStart w:id="201" w:name="_Toc44682216"/>
      <w:bookmarkStart w:id="202" w:name="_Toc51926067"/>
      <w:bookmarkStart w:id="203" w:name="_Toc171693859"/>
      <w:r>
        <w:t>5.1.2.1.7</w:t>
      </w:r>
      <w:r>
        <w:tab/>
        <w:t>Calling Party Number</w:t>
      </w:r>
      <w:bookmarkEnd w:id="198"/>
      <w:bookmarkEnd w:id="199"/>
      <w:bookmarkEnd w:id="200"/>
      <w:bookmarkEnd w:id="201"/>
      <w:bookmarkEnd w:id="202"/>
      <w:bookmarkEnd w:id="203"/>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04" w:name="_Toc20232620"/>
      <w:bookmarkStart w:id="205" w:name="_Toc28026199"/>
      <w:bookmarkStart w:id="206" w:name="_Toc36116034"/>
      <w:bookmarkStart w:id="207" w:name="_Toc44682217"/>
      <w:bookmarkStart w:id="208" w:name="_Toc51926068"/>
      <w:bookmarkStart w:id="209" w:name="_Toc171693860"/>
      <w:r>
        <w:t>5.1.2.1.8</w:t>
      </w:r>
      <w:r>
        <w:tab/>
        <w:t>CAMEL call leg information</w:t>
      </w:r>
      <w:bookmarkEnd w:id="204"/>
      <w:bookmarkEnd w:id="205"/>
      <w:bookmarkEnd w:id="206"/>
      <w:bookmarkEnd w:id="207"/>
      <w:bookmarkEnd w:id="208"/>
      <w:bookmarkEnd w:id="209"/>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r>
        <w:br w:type="page"/>
      </w:r>
      <w:bookmarkStart w:id="210" w:name="_Toc20232621"/>
      <w:bookmarkStart w:id="211" w:name="_Toc28026200"/>
      <w:bookmarkStart w:id="212" w:name="_Toc36116035"/>
      <w:bookmarkStart w:id="213" w:name="_Toc44682218"/>
      <w:bookmarkStart w:id="214" w:name="_Toc51926069"/>
      <w:bookmarkStart w:id="215" w:name="_Toc171693861"/>
      <w:r w:rsidR="009B1C39">
        <w:lastRenderedPageBreak/>
        <w:t>5.1.2.1.9</w:t>
      </w:r>
      <w:r w:rsidR="009B1C39">
        <w:tab/>
        <w:t>CAMEL information</w:t>
      </w:r>
      <w:bookmarkEnd w:id="210"/>
      <w:bookmarkEnd w:id="211"/>
      <w:bookmarkEnd w:id="212"/>
      <w:bookmarkEnd w:id="213"/>
      <w:bookmarkEnd w:id="214"/>
      <w:bookmarkEnd w:id="215"/>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16" w:name="_Toc20232622"/>
      <w:bookmarkStart w:id="217" w:name="_Toc28026201"/>
      <w:bookmarkStart w:id="218" w:name="_Toc36116036"/>
      <w:bookmarkStart w:id="219" w:name="_Toc44682219"/>
      <w:bookmarkStart w:id="220" w:name="_Toc51926070"/>
      <w:bookmarkStart w:id="221" w:name="_Toc171693862"/>
      <w:r>
        <w:t>5.1.2.1.10</w:t>
      </w:r>
      <w:r>
        <w:tab/>
        <w:t>CAMEL initiated CF indicator</w:t>
      </w:r>
      <w:bookmarkEnd w:id="216"/>
      <w:bookmarkEnd w:id="217"/>
      <w:bookmarkEnd w:id="218"/>
      <w:bookmarkEnd w:id="219"/>
      <w:bookmarkEnd w:id="220"/>
      <w:bookmarkEnd w:id="221"/>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22" w:name="_Toc20232623"/>
      <w:bookmarkStart w:id="223" w:name="_Toc28026202"/>
      <w:bookmarkStart w:id="224" w:name="_Toc36116037"/>
      <w:bookmarkStart w:id="225" w:name="_Toc44682220"/>
      <w:bookmarkStart w:id="226" w:name="_Toc51926071"/>
      <w:bookmarkStart w:id="227" w:name="_Toc171693863"/>
      <w:r>
        <w:t>5.1.2.1.11</w:t>
      </w:r>
      <w:r>
        <w:tab/>
        <w:t>CAMEL modified Service Centre</w:t>
      </w:r>
      <w:bookmarkEnd w:id="222"/>
      <w:bookmarkEnd w:id="223"/>
      <w:bookmarkEnd w:id="224"/>
      <w:bookmarkEnd w:id="225"/>
      <w:bookmarkEnd w:id="226"/>
      <w:bookmarkEnd w:id="22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28" w:name="_Toc20232624"/>
      <w:bookmarkStart w:id="229" w:name="_Toc28026203"/>
      <w:bookmarkStart w:id="230" w:name="_Toc36116038"/>
      <w:bookmarkStart w:id="231" w:name="_Toc44682221"/>
      <w:bookmarkStart w:id="232" w:name="_Toc51926072"/>
      <w:bookmarkStart w:id="233" w:name="_Toc171693864"/>
      <w:r>
        <w:t>5.1.2.1.12</w:t>
      </w:r>
      <w:r>
        <w:tab/>
        <w:t>CAMEL SMS Information</w:t>
      </w:r>
      <w:bookmarkEnd w:id="228"/>
      <w:bookmarkEnd w:id="229"/>
      <w:bookmarkEnd w:id="230"/>
      <w:bookmarkEnd w:id="231"/>
      <w:bookmarkEnd w:id="232"/>
      <w:bookmarkEnd w:id="23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r>
        <w:br w:type="page"/>
      </w:r>
      <w:bookmarkStart w:id="234" w:name="_Toc20232625"/>
      <w:bookmarkStart w:id="235" w:name="_Toc28026204"/>
      <w:bookmarkStart w:id="236" w:name="_Toc36116039"/>
      <w:bookmarkStart w:id="237" w:name="_Toc44682222"/>
      <w:bookmarkStart w:id="238" w:name="_Toc51926073"/>
      <w:bookmarkStart w:id="239" w:name="_Toc171693865"/>
      <w:r w:rsidR="009B1C39">
        <w:lastRenderedPageBreak/>
        <w:t>5.1.2.1.13</w:t>
      </w:r>
      <w:r w:rsidR="009B1C39">
        <w:tab/>
        <w:t>Cause for termination</w:t>
      </w:r>
      <w:bookmarkEnd w:id="234"/>
      <w:bookmarkEnd w:id="235"/>
      <w:bookmarkEnd w:id="236"/>
      <w:bookmarkEnd w:id="237"/>
      <w:bookmarkEnd w:id="238"/>
      <w:bookmarkEnd w:id="239"/>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40" w:name="_Toc20232626"/>
      <w:bookmarkStart w:id="241" w:name="_Toc28026205"/>
      <w:bookmarkStart w:id="242" w:name="_Toc36116040"/>
      <w:bookmarkStart w:id="243" w:name="_Toc44682223"/>
      <w:bookmarkStart w:id="244" w:name="_Toc51926074"/>
      <w:bookmarkStart w:id="245" w:name="_Toc171693866"/>
      <w:r>
        <w:t>5.1.2.1.14</w:t>
      </w:r>
      <w:r>
        <w:tab/>
        <w:t>Channel Coding Accepted/Channel Coding Used</w:t>
      </w:r>
      <w:bookmarkEnd w:id="240"/>
      <w:bookmarkEnd w:id="241"/>
      <w:bookmarkEnd w:id="242"/>
      <w:bookmarkEnd w:id="243"/>
      <w:bookmarkEnd w:id="244"/>
      <w:bookmarkEnd w:id="245"/>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46" w:name="_Toc20232627"/>
      <w:bookmarkStart w:id="247" w:name="_Toc28026206"/>
      <w:bookmarkStart w:id="248" w:name="_Toc36116041"/>
      <w:bookmarkStart w:id="249" w:name="_Toc44682224"/>
      <w:bookmarkStart w:id="250" w:name="_Toc51926075"/>
      <w:bookmarkStart w:id="251" w:name="_Toc171693867"/>
      <w:r>
        <w:t>5.1.2.1.15</w:t>
      </w:r>
      <w:r>
        <w:tab/>
        <w:t>Data volume</w:t>
      </w:r>
      <w:bookmarkEnd w:id="246"/>
      <w:bookmarkEnd w:id="247"/>
      <w:bookmarkEnd w:id="248"/>
      <w:bookmarkEnd w:id="249"/>
      <w:bookmarkEnd w:id="250"/>
      <w:bookmarkEnd w:id="251"/>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52" w:name="_Toc20232628"/>
      <w:bookmarkStart w:id="253" w:name="_Toc28026207"/>
      <w:bookmarkStart w:id="254" w:name="_Toc36116042"/>
      <w:bookmarkStart w:id="255" w:name="_Toc44682225"/>
      <w:bookmarkStart w:id="256" w:name="_Toc51926076"/>
      <w:bookmarkStart w:id="257" w:name="_Toc171693868"/>
      <w:r>
        <w:t>5.1.2.1.16</w:t>
      </w:r>
      <w:r>
        <w:tab/>
        <w:t>Default call/SMS handling</w:t>
      </w:r>
      <w:bookmarkEnd w:id="252"/>
      <w:bookmarkEnd w:id="253"/>
      <w:bookmarkEnd w:id="254"/>
      <w:bookmarkEnd w:id="255"/>
      <w:bookmarkEnd w:id="256"/>
      <w:bookmarkEnd w:id="257"/>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258" w:name="_Toc20232629"/>
      <w:bookmarkStart w:id="259" w:name="_Toc28026208"/>
      <w:bookmarkStart w:id="260" w:name="_Toc36116043"/>
      <w:bookmarkStart w:id="261" w:name="_Toc44682226"/>
      <w:bookmarkStart w:id="262" w:name="_Toc51926077"/>
      <w:bookmarkStart w:id="263" w:name="_Toc171693869"/>
      <w:r>
        <w:t>5.1.2.1.17</w:t>
      </w:r>
      <w:r>
        <w:tab/>
        <w:t>Destination Subscriber Number</w:t>
      </w:r>
      <w:bookmarkEnd w:id="258"/>
      <w:bookmarkEnd w:id="259"/>
      <w:bookmarkEnd w:id="260"/>
      <w:bookmarkEnd w:id="261"/>
      <w:bookmarkEnd w:id="262"/>
      <w:bookmarkEnd w:id="263"/>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264" w:name="_Toc20232630"/>
      <w:bookmarkStart w:id="265" w:name="_Toc28026209"/>
      <w:bookmarkStart w:id="266" w:name="_Toc36116044"/>
      <w:bookmarkStart w:id="267" w:name="_Toc44682227"/>
      <w:bookmarkStart w:id="268" w:name="_Toc51926078"/>
      <w:bookmarkStart w:id="269" w:name="_Toc171693870"/>
      <w:r>
        <w:t>5.1.2.1.18</w:t>
      </w:r>
      <w:r>
        <w:tab/>
        <w:t>Diagnostics</w:t>
      </w:r>
      <w:bookmarkEnd w:id="264"/>
      <w:bookmarkEnd w:id="265"/>
      <w:bookmarkEnd w:id="266"/>
      <w:bookmarkEnd w:id="267"/>
      <w:bookmarkEnd w:id="268"/>
      <w:bookmarkEnd w:id="269"/>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r>
        <w:br w:type="page"/>
      </w:r>
      <w:bookmarkStart w:id="270" w:name="_Toc20232631"/>
      <w:bookmarkStart w:id="271" w:name="_Toc28026210"/>
      <w:bookmarkStart w:id="272" w:name="_Toc36116045"/>
      <w:bookmarkStart w:id="273" w:name="_Toc44682228"/>
      <w:bookmarkStart w:id="274" w:name="_Toc51926079"/>
      <w:bookmarkStart w:id="275" w:name="_Toc171693871"/>
      <w:r w:rsidR="009B1C39">
        <w:lastRenderedPageBreak/>
        <w:t>5.1.2.1.19</w:t>
      </w:r>
      <w:r w:rsidR="009B1C39">
        <w:tab/>
        <w:t>EMS-Digits</w:t>
      </w:r>
      <w:bookmarkEnd w:id="270"/>
      <w:bookmarkEnd w:id="271"/>
      <w:bookmarkEnd w:id="272"/>
      <w:bookmarkEnd w:id="273"/>
      <w:bookmarkEnd w:id="274"/>
      <w:bookmarkEnd w:id="275"/>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276" w:name="_Toc20232632"/>
      <w:bookmarkStart w:id="277" w:name="_Toc28026211"/>
      <w:bookmarkStart w:id="278" w:name="_Toc36116046"/>
      <w:bookmarkStart w:id="279" w:name="_Toc44682229"/>
      <w:bookmarkStart w:id="280" w:name="_Toc51926080"/>
      <w:bookmarkStart w:id="281" w:name="_Toc171693872"/>
      <w:r>
        <w:t>5.1.2.1.20</w:t>
      </w:r>
      <w:r>
        <w:tab/>
        <w:t>EMS-Key</w:t>
      </w:r>
      <w:bookmarkEnd w:id="276"/>
      <w:bookmarkEnd w:id="277"/>
      <w:bookmarkEnd w:id="278"/>
      <w:bookmarkEnd w:id="279"/>
      <w:bookmarkEnd w:id="280"/>
      <w:bookmarkEnd w:id="281"/>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282" w:name="_Toc20232633"/>
      <w:bookmarkStart w:id="283" w:name="_Toc28026212"/>
      <w:bookmarkStart w:id="284" w:name="_Toc36116047"/>
      <w:bookmarkStart w:id="285" w:name="_Toc44682230"/>
      <w:bookmarkStart w:id="286" w:name="_Toc51926081"/>
      <w:bookmarkStart w:id="287" w:name="_Toc171693873"/>
      <w:r>
        <w:t>5.1.2.1.21</w:t>
      </w:r>
      <w:r>
        <w:tab/>
        <w:t>Entity number</w:t>
      </w:r>
      <w:bookmarkEnd w:id="282"/>
      <w:bookmarkEnd w:id="283"/>
      <w:bookmarkEnd w:id="284"/>
      <w:bookmarkEnd w:id="285"/>
      <w:bookmarkEnd w:id="286"/>
      <w:bookmarkEnd w:id="28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288" w:name="_Toc20232634"/>
      <w:bookmarkStart w:id="289" w:name="_Toc28026213"/>
      <w:bookmarkStart w:id="290" w:name="_Toc36116048"/>
      <w:bookmarkStart w:id="291" w:name="_Toc44682231"/>
      <w:bookmarkStart w:id="292" w:name="_Toc51926082"/>
      <w:bookmarkStart w:id="293" w:name="_Toc171693874"/>
      <w:r>
        <w:t>5.1.2.1.22</w:t>
      </w:r>
      <w:r>
        <w:tab/>
        <w:t>Equipment id</w:t>
      </w:r>
      <w:bookmarkEnd w:id="288"/>
      <w:bookmarkEnd w:id="289"/>
      <w:bookmarkEnd w:id="290"/>
      <w:bookmarkEnd w:id="291"/>
      <w:bookmarkEnd w:id="292"/>
      <w:bookmarkEnd w:id="29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294" w:name="_Toc20232635"/>
      <w:bookmarkStart w:id="295" w:name="_Toc28026214"/>
      <w:bookmarkStart w:id="296" w:name="_Toc36116049"/>
      <w:bookmarkStart w:id="297" w:name="_Toc44682232"/>
      <w:bookmarkStart w:id="298" w:name="_Toc51926083"/>
      <w:bookmarkStart w:id="299" w:name="_Toc171693875"/>
      <w:r>
        <w:t>5.1.2.1.23</w:t>
      </w:r>
      <w:r>
        <w:tab/>
        <w:t>Equipment type</w:t>
      </w:r>
      <w:bookmarkEnd w:id="294"/>
      <w:bookmarkEnd w:id="295"/>
      <w:bookmarkEnd w:id="296"/>
      <w:bookmarkEnd w:id="297"/>
      <w:bookmarkEnd w:id="298"/>
      <w:bookmarkEnd w:id="299"/>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00" w:name="_Toc20232636"/>
      <w:bookmarkStart w:id="301" w:name="_Toc28026215"/>
      <w:bookmarkStart w:id="302" w:name="_Toc36116050"/>
      <w:bookmarkStart w:id="303" w:name="_Toc44682233"/>
      <w:bookmarkStart w:id="304" w:name="_Toc51926084"/>
      <w:bookmarkStart w:id="305" w:name="_Toc171693876"/>
      <w:r>
        <w:t>5.1.2.1.24</w:t>
      </w:r>
      <w:r>
        <w:tab/>
        <w:t>Event time stamps</w:t>
      </w:r>
      <w:bookmarkEnd w:id="300"/>
      <w:bookmarkEnd w:id="301"/>
      <w:bookmarkEnd w:id="302"/>
      <w:bookmarkEnd w:id="303"/>
      <w:bookmarkEnd w:id="304"/>
      <w:bookmarkEnd w:id="305"/>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06" w:name="_Toc20232637"/>
      <w:bookmarkStart w:id="307" w:name="_Toc28026216"/>
      <w:bookmarkStart w:id="308" w:name="_Toc36116051"/>
      <w:bookmarkStart w:id="309" w:name="_Toc44682234"/>
      <w:bookmarkStart w:id="310" w:name="_Toc51926085"/>
      <w:bookmarkStart w:id="311" w:name="_Toc171693877"/>
      <w:r>
        <w:t>5.1.2.1.25</w:t>
      </w:r>
      <w:r>
        <w:tab/>
        <w:t>Fixed Network User Rate</w:t>
      </w:r>
      <w:bookmarkEnd w:id="306"/>
      <w:bookmarkEnd w:id="307"/>
      <w:bookmarkEnd w:id="308"/>
      <w:bookmarkEnd w:id="309"/>
      <w:bookmarkEnd w:id="310"/>
      <w:bookmarkEnd w:id="311"/>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12" w:name="_Toc20232638"/>
      <w:bookmarkStart w:id="313" w:name="_Toc28026217"/>
      <w:bookmarkStart w:id="314" w:name="_Toc36116052"/>
      <w:bookmarkStart w:id="315" w:name="_Toc44682235"/>
      <w:bookmarkStart w:id="316" w:name="_Toc51926086"/>
      <w:bookmarkStart w:id="317" w:name="_Toc171693878"/>
      <w:r>
        <w:t>5.1.2.1.26</w:t>
      </w:r>
      <w:r>
        <w:tab/>
        <w:t>Free format data</w:t>
      </w:r>
      <w:bookmarkEnd w:id="312"/>
      <w:bookmarkEnd w:id="313"/>
      <w:bookmarkEnd w:id="314"/>
      <w:bookmarkEnd w:id="315"/>
      <w:bookmarkEnd w:id="316"/>
      <w:bookmarkEnd w:id="317"/>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18" w:name="_Toc20232639"/>
      <w:bookmarkStart w:id="319" w:name="_Toc28026218"/>
      <w:bookmarkStart w:id="320" w:name="_Toc36116053"/>
      <w:bookmarkStart w:id="321" w:name="_Toc44682236"/>
      <w:bookmarkStart w:id="322" w:name="_Toc51926087"/>
      <w:bookmarkStart w:id="323" w:name="_Toc171693879"/>
      <w:r>
        <w:t>5.1.2.1.27</w:t>
      </w:r>
      <w:r>
        <w:tab/>
        <w:t>Free format data append indicator</w:t>
      </w:r>
      <w:bookmarkEnd w:id="318"/>
      <w:bookmarkEnd w:id="319"/>
      <w:bookmarkEnd w:id="320"/>
      <w:bookmarkEnd w:id="321"/>
      <w:bookmarkEnd w:id="322"/>
      <w:bookmarkEnd w:id="323"/>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24" w:name="_Toc20232640"/>
      <w:bookmarkStart w:id="325" w:name="_Toc28026219"/>
      <w:bookmarkStart w:id="326" w:name="_Toc36116054"/>
      <w:bookmarkStart w:id="327" w:name="_Toc44682237"/>
      <w:bookmarkStart w:id="328" w:name="_Toc51926088"/>
      <w:bookmarkStart w:id="329" w:name="_Toc171693880"/>
      <w:r>
        <w:t>5.1.2.1.28</w:t>
      </w:r>
      <w:r>
        <w:tab/>
        <w:t>GsmSCF address</w:t>
      </w:r>
      <w:bookmarkEnd w:id="324"/>
      <w:bookmarkEnd w:id="325"/>
      <w:bookmarkEnd w:id="326"/>
      <w:bookmarkEnd w:id="327"/>
      <w:bookmarkEnd w:id="328"/>
      <w:bookmarkEnd w:id="329"/>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30" w:name="_Toc20232641"/>
      <w:bookmarkStart w:id="331" w:name="_Toc28026220"/>
      <w:bookmarkStart w:id="332" w:name="_Toc36116055"/>
      <w:bookmarkStart w:id="333" w:name="_Toc44682238"/>
      <w:bookmarkStart w:id="334" w:name="_Toc51926089"/>
      <w:bookmarkStart w:id="335" w:name="_Toc171693881"/>
      <w:r>
        <w:t>5.1.2.1.29</w:t>
      </w:r>
      <w:r>
        <w:tab/>
        <w:t>Guaranteed Bit Rate</w:t>
      </w:r>
      <w:bookmarkEnd w:id="330"/>
      <w:bookmarkEnd w:id="331"/>
      <w:bookmarkEnd w:id="332"/>
      <w:bookmarkEnd w:id="333"/>
      <w:bookmarkEnd w:id="334"/>
      <w:bookmarkEnd w:id="335"/>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36" w:name="_Toc20232642"/>
      <w:bookmarkStart w:id="337" w:name="_Toc28026221"/>
      <w:bookmarkStart w:id="338" w:name="_Toc36116056"/>
      <w:bookmarkStart w:id="339" w:name="_Toc44682239"/>
      <w:bookmarkStart w:id="340" w:name="_Toc51926090"/>
      <w:bookmarkStart w:id="341" w:name="_Toc171693882"/>
      <w:r>
        <w:lastRenderedPageBreak/>
        <w:t>5.1.2.1.30</w:t>
      </w:r>
      <w:r>
        <w:tab/>
        <w:t>HSCSD parameters/Change of HSCSD parameters</w:t>
      </w:r>
      <w:bookmarkEnd w:id="336"/>
      <w:bookmarkEnd w:id="337"/>
      <w:bookmarkEnd w:id="338"/>
      <w:bookmarkEnd w:id="339"/>
      <w:bookmarkEnd w:id="340"/>
      <w:bookmarkEnd w:id="341"/>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342" w:name="_Toc20232643"/>
      <w:bookmarkStart w:id="343" w:name="_Toc28026222"/>
      <w:bookmarkStart w:id="344" w:name="_Toc36116057"/>
      <w:bookmarkStart w:id="345" w:name="_Toc44682240"/>
      <w:bookmarkStart w:id="346" w:name="_Toc51926091"/>
      <w:bookmarkStart w:id="347" w:name="_Toc171693883"/>
      <w:r>
        <w:t>5.1.2.1.31</w:t>
      </w:r>
      <w:r>
        <w:tab/>
        <w:t>Incoming/outgoing trunk group</w:t>
      </w:r>
      <w:bookmarkEnd w:id="342"/>
      <w:bookmarkEnd w:id="343"/>
      <w:bookmarkEnd w:id="344"/>
      <w:bookmarkEnd w:id="345"/>
      <w:bookmarkEnd w:id="346"/>
      <w:bookmarkEnd w:id="34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348" w:name="_Toc20232644"/>
      <w:bookmarkStart w:id="349" w:name="_Toc28026223"/>
      <w:bookmarkStart w:id="350" w:name="_Toc36116058"/>
      <w:bookmarkStart w:id="351" w:name="_Toc44682241"/>
      <w:bookmarkStart w:id="352" w:name="_Toc51926092"/>
      <w:bookmarkStart w:id="353" w:name="_Toc171693884"/>
      <w:r>
        <w:t>5.1.2.1.32</w:t>
      </w:r>
      <w:r>
        <w:tab/>
        <w:t>Interrogation result</w:t>
      </w:r>
      <w:bookmarkEnd w:id="348"/>
      <w:bookmarkEnd w:id="349"/>
      <w:bookmarkEnd w:id="350"/>
      <w:bookmarkEnd w:id="351"/>
      <w:bookmarkEnd w:id="352"/>
      <w:bookmarkEnd w:id="35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354" w:name="_Toc20232645"/>
      <w:bookmarkStart w:id="355" w:name="_Toc28026224"/>
      <w:bookmarkStart w:id="356" w:name="_Toc36116059"/>
      <w:bookmarkStart w:id="357" w:name="_Toc44682242"/>
      <w:bookmarkStart w:id="358" w:name="_Toc51926093"/>
      <w:bookmarkStart w:id="359" w:name="_Toc171693885"/>
      <w:r>
        <w:t>5.1.2.1.33</w:t>
      </w:r>
      <w:r>
        <w:tab/>
        <w:t>IMEI Check Event</w:t>
      </w:r>
      <w:bookmarkEnd w:id="354"/>
      <w:bookmarkEnd w:id="355"/>
      <w:bookmarkEnd w:id="356"/>
      <w:bookmarkEnd w:id="357"/>
      <w:bookmarkEnd w:id="358"/>
      <w:bookmarkEnd w:id="359"/>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360" w:name="_Toc20232646"/>
      <w:bookmarkStart w:id="361" w:name="_Toc28026225"/>
      <w:bookmarkStart w:id="362" w:name="_Toc36116060"/>
      <w:bookmarkStart w:id="363" w:name="_Toc44682243"/>
      <w:bookmarkStart w:id="364" w:name="_Toc51926094"/>
      <w:bookmarkStart w:id="365" w:name="_Toc171693886"/>
      <w:r>
        <w:t>5.1.2.1.34</w:t>
      </w:r>
      <w:r>
        <w:tab/>
        <w:t>IMEI Status</w:t>
      </w:r>
      <w:bookmarkEnd w:id="360"/>
      <w:bookmarkEnd w:id="361"/>
      <w:bookmarkEnd w:id="362"/>
      <w:bookmarkEnd w:id="363"/>
      <w:bookmarkEnd w:id="364"/>
      <w:bookmarkEnd w:id="365"/>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r>
        <w:br w:type="page"/>
      </w:r>
      <w:bookmarkStart w:id="366" w:name="_Toc20232647"/>
      <w:bookmarkStart w:id="367" w:name="_Toc28026226"/>
      <w:bookmarkStart w:id="368" w:name="_Toc36116061"/>
      <w:bookmarkStart w:id="369" w:name="_Toc44682244"/>
      <w:bookmarkStart w:id="370" w:name="_Toc51926095"/>
      <w:bookmarkStart w:id="371" w:name="_Toc171693887"/>
      <w:r w:rsidR="009B1C39">
        <w:lastRenderedPageBreak/>
        <w:t>5.1.2.1.35</w:t>
      </w:r>
      <w:r w:rsidR="009B1C39">
        <w:tab/>
        <w:t>JIP Parameter</w:t>
      </w:r>
      <w:bookmarkEnd w:id="366"/>
      <w:bookmarkEnd w:id="367"/>
      <w:bookmarkEnd w:id="368"/>
      <w:bookmarkEnd w:id="369"/>
      <w:bookmarkEnd w:id="370"/>
      <w:bookmarkEnd w:id="371"/>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372" w:name="_Toc20232648"/>
      <w:bookmarkStart w:id="373" w:name="_Toc28026227"/>
      <w:bookmarkStart w:id="374" w:name="_Toc36116062"/>
      <w:bookmarkStart w:id="375" w:name="_Toc44682245"/>
      <w:bookmarkStart w:id="376" w:name="_Toc51926096"/>
      <w:bookmarkStart w:id="377" w:name="_Toc171693888"/>
      <w:r>
        <w:t>5.1.2.1.36</w:t>
      </w:r>
      <w:r>
        <w:tab/>
        <w:t>JIP Query Status Indicator</w:t>
      </w:r>
      <w:bookmarkEnd w:id="372"/>
      <w:bookmarkEnd w:id="373"/>
      <w:bookmarkEnd w:id="374"/>
      <w:bookmarkEnd w:id="375"/>
      <w:bookmarkEnd w:id="376"/>
      <w:bookmarkEnd w:id="377"/>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378" w:name="_Toc20232649"/>
      <w:bookmarkStart w:id="379" w:name="_Toc28026228"/>
      <w:bookmarkStart w:id="380" w:name="_Toc36116063"/>
      <w:bookmarkStart w:id="381" w:name="_Toc44682246"/>
      <w:bookmarkStart w:id="382" w:name="_Toc51926097"/>
      <w:bookmarkStart w:id="383" w:name="_Toc171693889"/>
      <w:r>
        <w:t>5.1.2.1.37</w:t>
      </w:r>
      <w:r>
        <w:tab/>
        <w:t>JIP Source Indicator</w:t>
      </w:r>
      <w:bookmarkEnd w:id="378"/>
      <w:bookmarkEnd w:id="379"/>
      <w:bookmarkEnd w:id="380"/>
      <w:bookmarkEnd w:id="381"/>
      <w:bookmarkEnd w:id="382"/>
      <w:bookmarkEnd w:id="383"/>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384" w:name="_Toc20232650"/>
      <w:bookmarkStart w:id="385" w:name="_Toc28026229"/>
      <w:bookmarkStart w:id="386" w:name="_Toc36116064"/>
      <w:bookmarkStart w:id="387" w:name="_Toc44682247"/>
      <w:bookmarkStart w:id="388" w:name="_Toc51926098"/>
      <w:bookmarkStart w:id="389" w:name="_Toc171693890"/>
      <w:r>
        <w:t>5.1.2.1.38</w:t>
      </w:r>
      <w:r>
        <w:tab/>
        <w:t>LCS Cause</w:t>
      </w:r>
      <w:bookmarkEnd w:id="384"/>
      <w:bookmarkEnd w:id="385"/>
      <w:bookmarkEnd w:id="386"/>
      <w:bookmarkEnd w:id="387"/>
      <w:bookmarkEnd w:id="388"/>
      <w:bookmarkEnd w:id="389"/>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390" w:name="_Toc20232651"/>
      <w:bookmarkStart w:id="391" w:name="_Toc28026230"/>
      <w:bookmarkStart w:id="392" w:name="_Toc36116065"/>
      <w:bookmarkStart w:id="393" w:name="_Toc44682248"/>
      <w:bookmarkStart w:id="394" w:name="_Toc51926099"/>
      <w:bookmarkStart w:id="395" w:name="_Toc171693891"/>
      <w:r>
        <w:t>5.1.2.1.39</w:t>
      </w:r>
      <w:r>
        <w:tab/>
        <w:t>LCS Client Identity</w:t>
      </w:r>
      <w:bookmarkEnd w:id="390"/>
      <w:bookmarkEnd w:id="391"/>
      <w:bookmarkEnd w:id="392"/>
      <w:bookmarkEnd w:id="393"/>
      <w:bookmarkEnd w:id="394"/>
      <w:bookmarkEnd w:id="395"/>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396" w:name="_Toc20232652"/>
      <w:bookmarkStart w:id="397" w:name="_Toc28026231"/>
      <w:bookmarkStart w:id="398" w:name="_Toc36116066"/>
      <w:bookmarkStart w:id="399" w:name="_Toc44682249"/>
      <w:bookmarkStart w:id="400" w:name="_Toc51926100"/>
      <w:bookmarkStart w:id="401" w:name="_Toc171693892"/>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396"/>
      <w:bookmarkEnd w:id="397"/>
      <w:bookmarkEnd w:id="398"/>
      <w:bookmarkEnd w:id="399"/>
      <w:bookmarkEnd w:id="400"/>
      <w:bookmarkEnd w:id="401"/>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02" w:name="_Toc20232653"/>
      <w:bookmarkStart w:id="403" w:name="_Toc28026232"/>
      <w:bookmarkStart w:id="404" w:name="_Toc36116067"/>
      <w:bookmarkStart w:id="405" w:name="_Toc44682250"/>
      <w:bookmarkStart w:id="406" w:name="_Toc51926101"/>
      <w:bookmarkStart w:id="407" w:name="_Toc171693893"/>
      <w:r>
        <w:t>5.1.2.1.41</w:t>
      </w:r>
      <w:r>
        <w:tab/>
        <w:t>LCS Priority</w:t>
      </w:r>
      <w:bookmarkEnd w:id="402"/>
      <w:bookmarkEnd w:id="403"/>
      <w:bookmarkEnd w:id="404"/>
      <w:bookmarkEnd w:id="405"/>
      <w:bookmarkEnd w:id="406"/>
      <w:bookmarkEnd w:id="40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08" w:name="_Toc20232654"/>
      <w:bookmarkStart w:id="409" w:name="_Toc28026233"/>
      <w:bookmarkStart w:id="410" w:name="_Toc36116068"/>
      <w:bookmarkStart w:id="411" w:name="_Toc44682251"/>
      <w:bookmarkStart w:id="412" w:name="_Toc51926102"/>
      <w:bookmarkStart w:id="413" w:name="_Toc171693894"/>
      <w:r>
        <w:t>5.1.2.1.42</w:t>
      </w:r>
      <w:r>
        <w:tab/>
        <w:t>LCS QoS</w:t>
      </w:r>
      <w:bookmarkEnd w:id="408"/>
      <w:bookmarkEnd w:id="409"/>
      <w:bookmarkEnd w:id="410"/>
      <w:bookmarkEnd w:id="411"/>
      <w:bookmarkEnd w:id="412"/>
      <w:bookmarkEnd w:id="41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r>
        <w:br w:type="page"/>
      </w:r>
      <w:bookmarkStart w:id="414" w:name="_Toc20232655"/>
      <w:bookmarkStart w:id="415" w:name="_Toc28026234"/>
      <w:bookmarkStart w:id="416" w:name="_Toc36116069"/>
      <w:bookmarkStart w:id="417" w:name="_Toc44682252"/>
      <w:bookmarkStart w:id="418" w:name="_Toc51926103"/>
      <w:bookmarkStart w:id="419" w:name="_Toc171693895"/>
      <w:r w:rsidR="009B1C39">
        <w:lastRenderedPageBreak/>
        <w:t>5.1.2.1.43</w:t>
      </w:r>
      <w:r w:rsidR="009B1C39">
        <w:tab/>
        <w:t>Level of CAMEL service</w:t>
      </w:r>
      <w:bookmarkEnd w:id="414"/>
      <w:bookmarkEnd w:id="415"/>
      <w:bookmarkEnd w:id="416"/>
      <w:bookmarkEnd w:id="417"/>
      <w:bookmarkEnd w:id="418"/>
      <w:bookmarkEnd w:id="419"/>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20" w:name="_Toc20232656"/>
      <w:bookmarkStart w:id="421" w:name="_Toc28026235"/>
      <w:bookmarkStart w:id="422" w:name="_Toc36116070"/>
      <w:bookmarkStart w:id="423" w:name="_Toc44682253"/>
      <w:bookmarkStart w:id="424" w:name="_Toc51926104"/>
      <w:bookmarkStart w:id="425" w:name="_Toc171693896"/>
      <w:r>
        <w:t>5.1.2.1.44</w:t>
      </w:r>
      <w:r>
        <w:tab/>
        <w:t>Location/change of location</w:t>
      </w:r>
      <w:bookmarkEnd w:id="420"/>
      <w:bookmarkEnd w:id="421"/>
      <w:bookmarkEnd w:id="422"/>
      <w:bookmarkEnd w:id="423"/>
      <w:bookmarkEnd w:id="424"/>
      <w:bookmarkEnd w:id="425"/>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26" w:name="_Toc20232657"/>
      <w:bookmarkStart w:id="427" w:name="_Toc28026236"/>
      <w:bookmarkStart w:id="428" w:name="_Toc36116071"/>
      <w:bookmarkStart w:id="429" w:name="_Toc44682254"/>
      <w:bookmarkStart w:id="430" w:name="_Toc51926105"/>
      <w:bookmarkStart w:id="431" w:name="_Toc171693897"/>
      <w:r>
        <w:t>5.1.2.1.45</w:t>
      </w:r>
      <w:r>
        <w:tab/>
        <w:t>Location Estimate</w:t>
      </w:r>
      <w:bookmarkEnd w:id="426"/>
      <w:bookmarkEnd w:id="427"/>
      <w:bookmarkEnd w:id="428"/>
      <w:bookmarkEnd w:id="429"/>
      <w:bookmarkEnd w:id="430"/>
      <w:bookmarkEnd w:id="431"/>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432" w:name="_Toc20232658"/>
      <w:bookmarkStart w:id="433" w:name="_Toc28026237"/>
      <w:bookmarkStart w:id="434" w:name="_Toc36116072"/>
      <w:bookmarkStart w:id="435" w:name="_Toc44682255"/>
      <w:bookmarkStart w:id="436" w:name="_Toc51926106"/>
      <w:bookmarkStart w:id="437" w:name="_Toc171693898"/>
      <w:r>
        <w:t>5.1.2.1.46</w:t>
      </w:r>
      <w:r>
        <w:tab/>
        <w:t>Location Extension</w:t>
      </w:r>
      <w:bookmarkEnd w:id="432"/>
      <w:bookmarkEnd w:id="433"/>
      <w:bookmarkEnd w:id="434"/>
      <w:bookmarkEnd w:id="435"/>
      <w:bookmarkEnd w:id="436"/>
      <w:bookmarkEnd w:id="437"/>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438" w:name="_Toc20232659"/>
      <w:bookmarkStart w:id="439" w:name="_Toc28026238"/>
      <w:bookmarkStart w:id="440" w:name="_Toc36116073"/>
      <w:bookmarkStart w:id="441" w:name="_Toc44682256"/>
      <w:bookmarkStart w:id="442" w:name="_Toc51926107"/>
      <w:bookmarkStart w:id="443" w:name="_Toc171693899"/>
      <w:r>
        <w:t>5.1.2.1.47</w:t>
      </w:r>
      <w:r>
        <w:tab/>
        <w:t>Location Routing Number (LRN)</w:t>
      </w:r>
      <w:bookmarkEnd w:id="438"/>
      <w:bookmarkEnd w:id="439"/>
      <w:bookmarkEnd w:id="440"/>
      <w:bookmarkEnd w:id="441"/>
      <w:bookmarkEnd w:id="442"/>
      <w:bookmarkEnd w:id="443"/>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444" w:name="_Toc20232660"/>
      <w:bookmarkStart w:id="445" w:name="_Toc28026239"/>
      <w:bookmarkStart w:id="446" w:name="_Toc36116074"/>
      <w:bookmarkStart w:id="447" w:name="_Toc44682257"/>
      <w:bookmarkStart w:id="448" w:name="_Toc51926108"/>
      <w:bookmarkStart w:id="449" w:name="_Toc171693900"/>
      <w:r>
        <w:t>5.1.2.1.48</w:t>
      </w:r>
      <w:r>
        <w:tab/>
        <w:t>Location Type</w:t>
      </w:r>
      <w:bookmarkEnd w:id="444"/>
      <w:bookmarkEnd w:id="445"/>
      <w:bookmarkEnd w:id="446"/>
      <w:bookmarkEnd w:id="447"/>
      <w:bookmarkEnd w:id="448"/>
      <w:bookmarkEnd w:id="449"/>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450" w:name="_Toc20232661"/>
      <w:bookmarkStart w:id="451" w:name="_Toc28026240"/>
      <w:bookmarkStart w:id="452" w:name="_Toc36116075"/>
      <w:bookmarkStart w:id="453" w:name="_Toc44682258"/>
      <w:bookmarkStart w:id="454" w:name="_Toc51926109"/>
      <w:bookmarkStart w:id="455" w:name="_Toc171693901"/>
      <w:r>
        <w:t>5.1.2.1.49</w:t>
      </w:r>
      <w:r>
        <w:tab/>
        <w:t>LRN Query Status Indicator</w:t>
      </w:r>
      <w:bookmarkEnd w:id="450"/>
      <w:bookmarkEnd w:id="451"/>
      <w:bookmarkEnd w:id="452"/>
      <w:bookmarkEnd w:id="453"/>
      <w:bookmarkEnd w:id="454"/>
      <w:bookmarkEnd w:id="455"/>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456" w:name="_Toc20232662"/>
      <w:bookmarkStart w:id="457" w:name="_Toc28026241"/>
      <w:bookmarkStart w:id="458" w:name="_Toc36116076"/>
      <w:bookmarkStart w:id="459" w:name="_Toc44682259"/>
      <w:bookmarkStart w:id="460" w:name="_Toc51926110"/>
      <w:bookmarkStart w:id="461" w:name="_Toc171693902"/>
      <w:r>
        <w:t>5.1.2.1.50</w:t>
      </w:r>
      <w:r>
        <w:tab/>
        <w:t>LRN Source Indicator</w:t>
      </w:r>
      <w:bookmarkEnd w:id="456"/>
      <w:bookmarkEnd w:id="457"/>
      <w:bookmarkEnd w:id="458"/>
      <w:bookmarkEnd w:id="459"/>
      <w:bookmarkEnd w:id="460"/>
      <w:bookmarkEnd w:id="461"/>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462" w:name="_Toc20232663"/>
      <w:bookmarkStart w:id="463" w:name="_Toc28026242"/>
      <w:bookmarkStart w:id="464" w:name="_Toc36116077"/>
      <w:bookmarkStart w:id="465" w:name="_Toc44682260"/>
      <w:bookmarkStart w:id="466" w:name="_Toc51926111"/>
      <w:bookmarkStart w:id="467" w:name="_Toc171693903"/>
      <w:r>
        <w:t>5.1.2.1.51</w:t>
      </w:r>
      <w:r>
        <w:tab/>
        <w:t>Maximum Bit Rate</w:t>
      </w:r>
      <w:bookmarkEnd w:id="462"/>
      <w:bookmarkEnd w:id="463"/>
      <w:bookmarkEnd w:id="464"/>
      <w:bookmarkEnd w:id="465"/>
      <w:bookmarkEnd w:id="466"/>
      <w:bookmarkEnd w:id="46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468" w:name="_Toc20232664"/>
      <w:bookmarkStart w:id="469" w:name="_Toc28026243"/>
      <w:bookmarkStart w:id="470" w:name="_Toc36116078"/>
      <w:bookmarkStart w:id="471" w:name="_Toc44682261"/>
      <w:bookmarkStart w:id="472" w:name="_Toc51926112"/>
      <w:bookmarkStart w:id="473" w:name="_Toc171693904"/>
      <w:r>
        <w:t>5.1.2.1.52</w:t>
      </w:r>
      <w:r>
        <w:tab/>
        <w:t>Measure Duration</w:t>
      </w:r>
      <w:bookmarkEnd w:id="468"/>
      <w:bookmarkEnd w:id="469"/>
      <w:bookmarkEnd w:id="470"/>
      <w:bookmarkEnd w:id="471"/>
      <w:bookmarkEnd w:id="472"/>
      <w:bookmarkEnd w:id="47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474" w:name="_Toc20232665"/>
      <w:bookmarkStart w:id="475" w:name="_Toc28026244"/>
      <w:bookmarkStart w:id="476" w:name="_Toc36116079"/>
      <w:bookmarkStart w:id="477" w:name="_Toc44682262"/>
      <w:bookmarkStart w:id="478" w:name="_Toc51926113"/>
      <w:bookmarkStart w:id="479" w:name="_Toc171693905"/>
      <w:r>
        <w:t>5.1.2.1.53</w:t>
      </w:r>
      <w:r>
        <w:tab/>
        <w:t>Message reference</w:t>
      </w:r>
      <w:bookmarkEnd w:id="474"/>
      <w:bookmarkEnd w:id="475"/>
      <w:bookmarkEnd w:id="476"/>
      <w:bookmarkEnd w:id="477"/>
      <w:bookmarkEnd w:id="478"/>
      <w:bookmarkEnd w:id="479"/>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480" w:name="_Toc20232666"/>
      <w:bookmarkStart w:id="481" w:name="_Toc28026245"/>
      <w:bookmarkStart w:id="482" w:name="_Toc36116080"/>
      <w:bookmarkStart w:id="483" w:name="_Toc44682263"/>
      <w:bookmarkStart w:id="484" w:name="_Toc51926114"/>
      <w:bookmarkStart w:id="485" w:name="_Toc171693906"/>
      <w:r>
        <w:t>5.1.2.1.54</w:t>
      </w:r>
      <w:r>
        <w:tab/>
        <w:t>MLC Number</w:t>
      </w:r>
      <w:bookmarkEnd w:id="480"/>
      <w:bookmarkEnd w:id="481"/>
      <w:bookmarkEnd w:id="482"/>
      <w:bookmarkEnd w:id="483"/>
      <w:bookmarkEnd w:id="484"/>
      <w:bookmarkEnd w:id="485"/>
    </w:p>
    <w:p w14:paraId="0672405D" w14:textId="77777777" w:rsidR="009B1C39" w:rsidRDefault="009B1C39">
      <w:r>
        <w:t>This parameter refers to the ISDN (E.164[308]) number of an MLC.</w:t>
      </w:r>
    </w:p>
    <w:p w14:paraId="681BF23F" w14:textId="77777777" w:rsidR="009B1C39" w:rsidRDefault="009B1C39">
      <w:pPr>
        <w:pStyle w:val="Heading5"/>
      </w:pPr>
      <w:bookmarkStart w:id="486" w:name="_Toc20232667"/>
      <w:bookmarkStart w:id="487" w:name="_Toc28026246"/>
      <w:bookmarkStart w:id="488" w:name="_Toc36116081"/>
      <w:bookmarkStart w:id="489" w:name="_Toc44682264"/>
      <w:bookmarkStart w:id="490" w:name="_Toc51926115"/>
      <w:bookmarkStart w:id="491" w:name="_Toc171693907"/>
      <w:r>
        <w:t>5.1.2.1.55</w:t>
      </w:r>
      <w:r>
        <w:tab/>
      </w:r>
      <w:smartTag w:uri="urn:schemas-microsoft-com:office:smarttags" w:element="place">
        <w:r>
          <w:t>Mobile</w:t>
        </w:r>
      </w:smartTag>
      <w:r>
        <w:t xml:space="preserve"> station classmark/change of classmark</w:t>
      </w:r>
      <w:bookmarkEnd w:id="486"/>
      <w:bookmarkEnd w:id="487"/>
      <w:bookmarkEnd w:id="488"/>
      <w:bookmarkEnd w:id="489"/>
      <w:bookmarkEnd w:id="490"/>
      <w:bookmarkEnd w:id="491"/>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492" w:name="_Toc20232668"/>
      <w:bookmarkStart w:id="493" w:name="_Toc28026247"/>
      <w:bookmarkStart w:id="494" w:name="_Toc36116082"/>
      <w:bookmarkStart w:id="495" w:name="_Toc44682265"/>
      <w:bookmarkStart w:id="496" w:name="_Toc51926116"/>
      <w:bookmarkStart w:id="497" w:name="_Toc171693908"/>
      <w:r>
        <w:t>5.1.2.1.56</w:t>
      </w:r>
      <w:r>
        <w:tab/>
        <w:t>MOLR Type</w:t>
      </w:r>
      <w:bookmarkEnd w:id="492"/>
      <w:bookmarkEnd w:id="493"/>
      <w:bookmarkEnd w:id="494"/>
      <w:bookmarkEnd w:id="495"/>
      <w:bookmarkEnd w:id="496"/>
      <w:bookmarkEnd w:id="497"/>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498" w:name="_Toc20232669"/>
      <w:bookmarkStart w:id="499" w:name="_Toc28026248"/>
      <w:bookmarkStart w:id="500" w:name="_Toc36116083"/>
      <w:bookmarkStart w:id="501" w:name="_Toc44682266"/>
      <w:bookmarkStart w:id="502" w:name="_Toc51926117"/>
      <w:bookmarkStart w:id="503" w:name="_Toc171693909"/>
      <w:r>
        <w:t>5.1.2.1.57</w:t>
      </w:r>
      <w:r>
        <w:tab/>
        <w:t>MSC Address</w:t>
      </w:r>
      <w:bookmarkEnd w:id="498"/>
      <w:bookmarkEnd w:id="499"/>
      <w:bookmarkEnd w:id="500"/>
      <w:bookmarkEnd w:id="501"/>
      <w:bookmarkEnd w:id="502"/>
      <w:bookmarkEnd w:id="503"/>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04" w:name="_Toc20232670"/>
      <w:bookmarkStart w:id="505" w:name="_Toc28026249"/>
      <w:bookmarkStart w:id="506" w:name="_Toc36116084"/>
      <w:bookmarkStart w:id="507" w:name="_Toc44682267"/>
      <w:bookmarkStart w:id="508" w:name="_Toc51926118"/>
      <w:bookmarkStart w:id="509" w:name="_Toc171693910"/>
      <w:r>
        <w:lastRenderedPageBreak/>
        <w:t>5.1.2.1.58</w:t>
      </w:r>
      <w:r>
        <w:tab/>
        <w:t>MSC Server Indication</w:t>
      </w:r>
      <w:bookmarkEnd w:id="504"/>
      <w:bookmarkEnd w:id="505"/>
      <w:bookmarkEnd w:id="506"/>
      <w:bookmarkEnd w:id="507"/>
      <w:bookmarkEnd w:id="508"/>
      <w:bookmarkEnd w:id="509"/>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10" w:name="_Toc20232671"/>
      <w:bookmarkStart w:id="511" w:name="_Toc28026250"/>
      <w:bookmarkStart w:id="512" w:name="_Toc36116085"/>
      <w:bookmarkStart w:id="513" w:name="_Toc44682268"/>
      <w:bookmarkStart w:id="514" w:name="_Toc51926119"/>
      <w:bookmarkStart w:id="515" w:name="_Toc171693911"/>
      <w:r>
        <w:t>5.1.2.1.59</w:t>
      </w:r>
      <w:r>
        <w:tab/>
        <w:t>Network Call Reference</w:t>
      </w:r>
      <w:bookmarkEnd w:id="510"/>
      <w:bookmarkEnd w:id="511"/>
      <w:bookmarkEnd w:id="512"/>
      <w:bookmarkEnd w:id="513"/>
      <w:bookmarkEnd w:id="514"/>
      <w:bookmarkEnd w:id="515"/>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516" w:name="_Toc20232672"/>
      <w:bookmarkStart w:id="517" w:name="_Toc28026251"/>
      <w:bookmarkStart w:id="518" w:name="_Toc36116086"/>
      <w:bookmarkStart w:id="519" w:name="_Toc44682269"/>
      <w:bookmarkStart w:id="520" w:name="_Toc51926120"/>
      <w:bookmarkStart w:id="521" w:name="_Toc171693912"/>
      <w:r>
        <w:t>5.1.2.1.60</w:t>
      </w:r>
      <w:r>
        <w:tab/>
        <w:t>Notification to MS user</w:t>
      </w:r>
      <w:bookmarkEnd w:id="516"/>
      <w:bookmarkEnd w:id="517"/>
      <w:bookmarkEnd w:id="518"/>
      <w:bookmarkEnd w:id="519"/>
      <w:bookmarkEnd w:id="520"/>
      <w:bookmarkEnd w:id="521"/>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522" w:name="_Toc20232673"/>
      <w:bookmarkStart w:id="523" w:name="_Toc28026252"/>
      <w:bookmarkStart w:id="524" w:name="_Toc36116087"/>
      <w:bookmarkStart w:id="525" w:name="_Toc44682270"/>
      <w:bookmarkStart w:id="526" w:name="_Toc51926121"/>
      <w:bookmarkStart w:id="527" w:name="_Toc171693913"/>
      <w:r>
        <w:t>5.1.2.1.61</w:t>
      </w:r>
      <w:r>
        <w:tab/>
        <w:t>Number of DP encountered</w:t>
      </w:r>
      <w:bookmarkEnd w:id="522"/>
      <w:bookmarkEnd w:id="523"/>
      <w:bookmarkEnd w:id="524"/>
      <w:bookmarkEnd w:id="525"/>
      <w:bookmarkEnd w:id="526"/>
      <w:bookmarkEnd w:id="52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528" w:name="_Toc20232674"/>
      <w:bookmarkStart w:id="529" w:name="_Toc28026253"/>
      <w:bookmarkStart w:id="530" w:name="_Toc36116088"/>
      <w:bookmarkStart w:id="531" w:name="_Toc44682271"/>
      <w:bookmarkStart w:id="532" w:name="_Toc51926122"/>
      <w:bookmarkStart w:id="533" w:name="_Toc171693914"/>
      <w:r>
        <w:t>5.1.2.1.62</w:t>
      </w:r>
      <w:r>
        <w:tab/>
        <w:t>Number of forwarding</w:t>
      </w:r>
      <w:bookmarkEnd w:id="528"/>
      <w:bookmarkEnd w:id="529"/>
      <w:bookmarkEnd w:id="530"/>
      <w:bookmarkEnd w:id="531"/>
      <w:bookmarkEnd w:id="532"/>
      <w:bookmarkEnd w:id="53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534" w:name="_Toc20232675"/>
      <w:bookmarkStart w:id="535" w:name="_Toc28026254"/>
      <w:bookmarkStart w:id="536" w:name="_Toc36116089"/>
      <w:bookmarkStart w:id="537" w:name="_Toc44682272"/>
      <w:bookmarkStart w:id="538" w:name="_Toc51926123"/>
      <w:bookmarkStart w:id="539" w:name="_Toc171693915"/>
      <w:r>
        <w:t>5.1.2.1.63</w:t>
      </w:r>
      <w:r>
        <w:tab/>
        <w:t>Old /new location</w:t>
      </w:r>
      <w:bookmarkEnd w:id="534"/>
      <w:bookmarkEnd w:id="535"/>
      <w:bookmarkEnd w:id="536"/>
      <w:bookmarkEnd w:id="537"/>
      <w:bookmarkEnd w:id="538"/>
      <w:bookmarkEnd w:id="539"/>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540" w:name="_Toc20232676"/>
      <w:bookmarkStart w:id="541" w:name="_Toc28026255"/>
      <w:bookmarkStart w:id="542" w:name="_Toc36116090"/>
      <w:bookmarkStart w:id="543" w:name="_Toc44682273"/>
      <w:bookmarkStart w:id="544" w:name="_Toc51926124"/>
      <w:bookmarkStart w:id="545" w:name="_Toc171693916"/>
      <w:r>
        <w:t>5.1.2.1.64</w:t>
      </w:r>
      <w:r>
        <w:tab/>
        <w:t>Partial Record Type</w:t>
      </w:r>
      <w:bookmarkEnd w:id="540"/>
      <w:bookmarkEnd w:id="541"/>
      <w:bookmarkEnd w:id="542"/>
      <w:bookmarkEnd w:id="543"/>
      <w:bookmarkEnd w:id="544"/>
      <w:bookmarkEnd w:id="545"/>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546" w:name="_Toc20232677"/>
      <w:bookmarkStart w:id="547" w:name="_Toc28026256"/>
      <w:bookmarkStart w:id="548" w:name="_Toc36116091"/>
      <w:bookmarkStart w:id="549" w:name="_Toc44682274"/>
      <w:bookmarkStart w:id="550" w:name="_Toc51926125"/>
      <w:bookmarkStart w:id="551" w:name="_Toc171693917"/>
      <w:r>
        <w:t>5.1.2.1.65</w:t>
      </w:r>
      <w:r>
        <w:tab/>
        <w:t>Positioning Data</w:t>
      </w:r>
      <w:bookmarkEnd w:id="546"/>
      <w:bookmarkEnd w:id="547"/>
      <w:bookmarkEnd w:id="548"/>
      <w:bookmarkEnd w:id="549"/>
      <w:bookmarkEnd w:id="550"/>
      <w:bookmarkEnd w:id="551"/>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552" w:name="_Toc20232678"/>
      <w:bookmarkStart w:id="553" w:name="_Toc28026257"/>
      <w:bookmarkStart w:id="554" w:name="_Toc36116092"/>
      <w:bookmarkStart w:id="555" w:name="_Toc44682275"/>
      <w:bookmarkStart w:id="556" w:name="_Toc51926126"/>
      <w:bookmarkStart w:id="557" w:name="_Toc171693918"/>
      <w:r>
        <w:t>5.1.2.1.66</w:t>
      </w:r>
      <w:r>
        <w:tab/>
        <w:t>Positioning Data</w:t>
      </w:r>
      <w:bookmarkEnd w:id="552"/>
      <w:bookmarkEnd w:id="553"/>
      <w:bookmarkEnd w:id="554"/>
      <w:bookmarkEnd w:id="555"/>
      <w:bookmarkEnd w:id="556"/>
      <w:bookmarkEnd w:id="557"/>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558" w:name="_Toc20232679"/>
      <w:bookmarkStart w:id="559" w:name="_Toc28026258"/>
      <w:bookmarkStart w:id="560" w:name="_Toc36116093"/>
      <w:bookmarkStart w:id="561" w:name="_Toc44682276"/>
      <w:bookmarkStart w:id="562" w:name="_Toc51926127"/>
      <w:bookmarkStart w:id="563" w:name="_Toc171693919"/>
      <w:r>
        <w:t>5.1.2.1.67</w:t>
      </w:r>
      <w:r>
        <w:tab/>
        <w:t>Privacy Override</w:t>
      </w:r>
      <w:bookmarkEnd w:id="558"/>
      <w:bookmarkEnd w:id="559"/>
      <w:bookmarkEnd w:id="560"/>
      <w:bookmarkEnd w:id="561"/>
      <w:bookmarkEnd w:id="562"/>
      <w:bookmarkEnd w:id="563"/>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564" w:name="_Toc20232680"/>
      <w:bookmarkStart w:id="565" w:name="_Toc28026259"/>
      <w:bookmarkStart w:id="566" w:name="_Toc36116094"/>
      <w:bookmarkStart w:id="567" w:name="_Toc44682277"/>
      <w:bookmarkStart w:id="568" w:name="_Toc51926128"/>
      <w:bookmarkStart w:id="569" w:name="_Toc171693920"/>
      <w:r>
        <w:t>5.1.2.1.68</w:t>
      </w:r>
      <w:r>
        <w:tab/>
        <w:t>Radio channel requested/radio channel used/change of radio channel</w:t>
      </w:r>
      <w:bookmarkEnd w:id="564"/>
      <w:bookmarkEnd w:id="565"/>
      <w:bookmarkEnd w:id="566"/>
      <w:bookmarkEnd w:id="567"/>
      <w:bookmarkEnd w:id="568"/>
      <w:bookmarkEnd w:id="569"/>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570" w:name="_Toc20232681"/>
      <w:bookmarkStart w:id="571" w:name="_Toc28026260"/>
      <w:bookmarkStart w:id="572" w:name="_Toc36116095"/>
      <w:bookmarkStart w:id="573" w:name="_Toc44682278"/>
      <w:bookmarkStart w:id="574" w:name="_Toc51926129"/>
      <w:bookmarkStart w:id="575" w:name="_Toc171693921"/>
      <w:r>
        <w:t>5.1.2.1.69</w:t>
      </w:r>
      <w:r>
        <w:tab/>
        <w:t>Rate Indication</w:t>
      </w:r>
      <w:bookmarkEnd w:id="570"/>
      <w:bookmarkEnd w:id="571"/>
      <w:bookmarkEnd w:id="572"/>
      <w:bookmarkEnd w:id="573"/>
      <w:bookmarkEnd w:id="574"/>
      <w:bookmarkEnd w:id="575"/>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576" w:name="_Toc20232682"/>
      <w:bookmarkStart w:id="577" w:name="_Toc28026261"/>
      <w:bookmarkStart w:id="578" w:name="_Toc36116096"/>
      <w:bookmarkStart w:id="579" w:name="_Toc44682279"/>
      <w:bookmarkStart w:id="580" w:name="_Toc51926130"/>
      <w:bookmarkStart w:id="581" w:name="_Toc171693922"/>
      <w:r>
        <w:t>5.1.2.1.70</w:t>
      </w:r>
      <w:r>
        <w:tab/>
        <w:t>Reason for Service Change</w:t>
      </w:r>
      <w:bookmarkEnd w:id="576"/>
      <w:bookmarkEnd w:id="577"/>
      <w:bookmarkEnd w:id="578"/>
      <w:bookmarkEnd w:id="579"/>
      <w:bookmarkEnd w:id="580"/>
      <w:bookmarkEnd w:id="581"/>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582" w:name="_Toc20232683"/>
      <w:bookmarkStart w:id="583" w:name="_Toc28026262"/>
      <w:bookmarkStart w:id="584" w:name="_Toc36116097"/>
      <w:bookmarkStart w:id="585" w:name="_Toc44682280"/>
      <w:bookmarkStart w:id="586" w:name="_Toc51926131"/>
      <w:bookmarkStart w:id="587" w:name="_Toc171693923"/>
      <w:r>
        <w:t>5.1.2.1.71</w:t>
      </w:r>
      <w:r>
        <w:tab/>
        <w:t>Record extensions</w:t>
      </w:r>
      <w:bookmarkEnd w:id="582"/>
      <w:bookmarkEnd w:id="583"/>
      <w:bookmarkEnd w:id="584"/>
      <w:bookmarkEnd w:id="585"/>
      <w:bookmarkEnd w:id="586"/>
      <w:bookmarkEnd w:id="5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588" w:name="_Toc20232684"/>
      <w:bookmarkStart w:id="589" w:name="_Toc28026263"/>
      <w:bookmarkStart w:id="590" w:name="_Toc36116098"/>
      <w:bookmarkStart w:id="591" w:name="_Toc44682281"/>
      <w:bookmarkStart w:id="592" w:name="_Toc51926132"/>
      <w:bookmarkStart w:id="593" w:name="_Toc171693924"/>
      <w:r>
        <w:t>5.1.2.1.72</w:t>
      </w:r>
      <w:r>
        <w:tab/>
        <w:t>Record type</w:t>
      </w:r>
      <w:bookmarkEnd w:id="588"/>
      <w:bookmarkEnd w:id="589"/>
      <w:bookmarkEnd w:id="590"/>
      <w:bookmarkEnd w:id="591"/>
      <w:bookmarkEnd w:id="592"/>
      <w:bookmarkEnd w:id="5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594" w:name="_Toc20232685"/>
      <w:bookmarkStart w:id="595" w:name="_Toc28026264"/>
      <w:bookmarkStart w:id="596" w:name="_Toc36116099"/>
      <w:bookmarkStart w:id="597" w:name="_Toc44682282"/>
      <w:bookmarkStart w:id="598" w:name="_Toc51926133"/>
      <w:bookmarkStart w:id="599" w:name="_Toc171693925"/>
      <w:r>
        <w:t>5.1.2.1.73</w:t>
      </w:r>
      <w:r>
        <w:tab/>
        <w:t>Recording Entity</w:t>
      </w:r>
      <w:bookmarkEnd w:id="594"/>
      <w:bookmarkEnd w:id="595"/>
      <w:bookmarkEnd w:id="596"/>
      <w:bookmarkEnd w:id="597"/>
      <w:bookmarkEnd w:id="598"/>
      <w:bookmarkEnd w:id="599"/>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600" w:name="_Toc20232686"/>
      <w:bookmarkStart w:id="601" w:name="_Toc28026265"/>
      <w:bookmarkStart w:id="602" w:name="_Toc36116100"/>
      <w:bookmarkStart w:id="603" w:name="_Toc44682283"/>
      <w:bookmarkStart w:id="604" w:name="_Toc51926134"/>
      <w:bookmarkStart w:id="605" w:name="_Toc171693926"/>
      <w:r>
        <w:t>5.1.2.1.74</w:t>
      </w:r>
      <w:r>
        <w:tab/>
        <w:t>Redial attempt</w:t>
      </w:r>
      <w:bookmarkEnd w:id="600"/>
      <w:bookmarkEnd w:id="601"/>
      <w:bookmarkEnd w:id="602"/>
      <w:bookmarkEnd w:id="603"/>
      <w:bookmarkEnd w:id="604"/>
      <w:bookmarkEnd w:id="605"/>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606" w:name="_Toc20232687"/>
      <w:bookmarkStart w:id="607" w:name="_Toc28026266"/>
      <w:bookmarkStart w:id="608" w:name="_Toc36116101"/>
      <w:bookmarkStart w:id="609" w:name="_Toc44682284"/>
      <w:bookmarkStart w:id="610" w:name="_Toc51926135"/>
      <w:bookmarkStart w:id="611" w:name="_Toc171693927"/>
      <w:r>
        <w:t>5.1.2.1.74</w:t>
      </w:r>
      <w:r w:rsidR="00902768">
        <w:t>A</w:t>
      </w:r>
      <w:r>
        <w:tab/>
        <w:t>Related ICID</w:t>
      </w:r>
      <w:bookmarkEnd w:id="606"/>
      <w:bookmarkEnd w:id="607"/>
      <w:bookmarkEnd w:id="608"/>
      <w:bookmarkEnd w:id="609"/>
      <w:bookmarkEnd w:id="610"/>
      <w:bookmarkEnd w:id="611"/>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612" w:name="_Toc20232688"/>
      <w:bookmarkStart w:id="613" w:name="_Toc28026267"/>
      <w:bookmarkStart w:id="614" w:name="_Toc36116102"/>
      <w:bookmarkStart w:id="615" w:name="_Toc44682285"/>
      <w:bookmarkStart w:id="616" w:name="_Toc51926136"/>
      <w:bookmarkStart w:id="617" w:name="_Toc171693928"/>
      <w:r>
        <w:t>5.1.2.1.75</w:t>
      </w:r>
      <w:r>
        <w:tab/>
        <w:t>Roaming number</w:t>
      </w:r>
      <w:bookmarkEnd w:id="612"/>
      <w:bookmarkEnd w:id="613"/>
      <w:bookmarkEnd w:id="614"/>
      <w:bookmarkEnd w:id="615"/>
      <w:bookmarkEnd w:id="616"/>
      <w:bookmarkEnd w:id="617"/>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618" w:name="_Toc20232689"/>
      <w:bookmarkStart w:id="619" w:name="_Toc28026268"/>
      <w:bookmarkStart w:id="620" w:name="_Toc36116103"/>
      <w:bookmarkStart w:id="621" w:name="_Toc44682286"/>
      <w:bookmarkStart w:id="622" w:name="_Toc51926137"/>
      <w:bookmarkStart w:id="623" w:name="_Toc171693929"/>
      <w:r>
        <w:t>5.1.2.1.76</w:t>
      </w:r>
      <w:r>
        <w:tab/>
        <w:t>Routing number</w:t>
      </w:r>
      <w:bookmarkEnd w:id="618"/>
      <w:bookmarkEnd w:id="619"/>
      <w:bookmarkEnd w:id="620"/>
      <w:bookmarkEnd w:id="621"/>
      <w:bookmarkEnd w:id="622"/>
      <w:bookmarkEnd w:id="623"/>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624" w:name="_Toc20232690"/>
      <w:bookmarkStart w:id="625" w:name="_Toc28026269"/>
      <w:bookmarkStart w:id="626" w:name="_Toc36116104"/>
      <w:bookmarkStart w:id="627" w:name="_Toc44682287"/>
      <w:bookmarkStart w:id="628" w:name="_Toc51926138"/>
      <w:bookmarkStart w:id="629" w:name="_Toc171693930"/>
      <w:r>
        <w:lastRenderedPageBreak/>
        <w:t>5.1.2.1.77</w:t>
      </w:r>
      <w:r>
        <w:tab/>
        <w:t>Sequence number</w:t>
      </w:r>
      <w:bookmarkEnd w:id="624"/>
      <w:bookmarkEnd w:id="625"/>
      <w:bookmarkEnd w:id="626"/>
      <w:bookmarkEnd w:id="627"/>
      <w:bookmarkEnd w:id="628"/>
      <w:bookmarkEnd w:id="629"/>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630" w:name="_Toc20232691"/>
      <w:bookmarkStart w:id="631" w:name="_Toc28026270"/>
      <w:bookmarkStart w:id="632" w:name="_Toc36116105"/>
      <w:bookmarkStart w:id="633" w:name="_Toc44682288"/>
      <w:bookmarkStart w:id="634" w:name="_Toc51926139"/>
      <w:bookmarkStart w:id="635" w:name="_Toc171693931"/>
      <w:r>
        <w:t>5.1.2.1.78</w:t>
      </w:r>
      <w:r>
        <w:tab/>
        <w:t>Served IMEI</w:t>
      </w:r>
      <w:bookmarkEnd w:id="630"/>
      <w:bookmarkEnd w:id="631"/>
      <w:bookmarkEnd w:id="632"/>
      <w:bookmarkEnd w:id="633"/>
      <w:bookmarkEnd w:id="634"/>
      <w:bookmarkEnd w:id="635"/>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636" w:name="_Toc20232692"/>
      <w:bookmarkStart w:id="637" w:name="_Toc28026271"/>
      <w:bookmarkStart w:id="638" w:name="_Toc36116106"/>
      <w:bookmarkStart w:id="639" w:name="_Toc44682289"/>
      <w:bookmarkStart w:id="640" w:name="_Toc51926140"/>
      <w:bookmarkStart w:id="641" w:name="_Toc171693932"/>
      <w:r>
        <w:t>5.1.2.1.79</w:t>
      </w:r>
      <w:r>
        <w:tab/>
        <w:t>Served IMSI</w:t>
      </w:r>
      <w:bookmarkEnd w:id="636"/>
      <w:bookmarkEnd w:id="637"/>
      <w:bookmarkEnd w:id="638"/>
      <w:bookmarkEnd w:id="639"/>
      <w:bookmarkEnd w:id="640"/>
      <w:bookmarkEnd w:id="641"/>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642" w:name="_Toc20232693"/>
      <w:bookmarkStart w:id="643" w:name="_Toc28026272"/>
      <w:bookmarkStart w:id="644" w:name="_Toc36116107"/>
      <w:bookmarkStart w:id="645" w:name="_Toc44682290"/>
      <w:bookmarkStart w:id="646" w:name="_Toc51926141"/>
      <w:bookmarkStart w:id="647" w:name="_Toc171693933"/>
      <w:r>
        <w:t>5.1.2.1.80</w:t>
      </w:r>
      <w:r>
        <w:tab/>
        <w:t>Served MSISDN</w:t>
      </w:r>
      <w:bookmarkEnd w:id="642"/>
      <w:bookmarkEnd w:id="643"/>
      <w:bookmarkEnd w:id="644"/>
      <w:bookmarkEnd w:id="645"/>
      <w:bookmarkEnd w:id="646"/>
      <w:bookmarkEnd w:id="64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648" w:name="_Toc20232694"/>
      <w:bookmarkStart w:id="649" w:name="_Toc28026273"/>
      <w:bookmarkStart w:id="650" w:name="_Toc36116108"/>
      <w:bookmarkStart w:id="651" w:name="_Toc44682291"/>
      <w:bookmarkStart w:id="652" w:name="_Toc51926142"/>
      <w:bookmarkStart w:id="653" w:name="_Toc171693934"/>
      <w:r>
        <w:t>5.1.2.1.81</w:t>
      </w:r>
      <w:r>
        <w:tab/>
        <w:t>Service centre address</w:t>
      </w:r>
      <w:bookmarkEnd w:id="648"/>
      <w:bookmarkEnd w:id="649"/>
      <w:bookmarkEnd w:id="650"/>
      <w:bookmarkEnd w:id="651"/>
      <w:bookmarkEnd w:id="652"/>
      <w:bookmarkEnd w:id="65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654" w:name="_Toc20232695"/>
      <w:bookmarkStart w:id="655" w:name="_Toc28026274"/>
      <w:bookmarkStart w:id="656" w:name="_Toc36116109"/>
      <w:bookmarkStart w:id="657" w:name="_Toc44682292"/>
      <w:bookmarkStart w:id="658" w:name="_Toc51926143"/>
      <w:bookmarkStart w:id="659" w:name="_Toc171693935"/>
      <w:r>
        <w:t>5.1.2.1.82</w:t>
      </w:r>
      <w:r>
        <w:tab/>
        <w:t>Service Change Initiator</w:t>
      </w:r>
      <w:bookmarkEnd w:id="654"/>
      <w:bookmarkEnd w:id="655"/>
      <w:bookmarkEnd w:id="656"/>
      <w:bookmarkEnd w:id="657"/>
      <w:bookmarkEnd w:id="658"/>
      <w:bookmarkEnd w:id="659"/>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660" w:name="_Toc20232696"/>
      <w:bookmarkStart w:id="661" w:name="_Toc28026275"/>
      <w:bookmarkStart w:id="662" w:name="_Toc36116110"/>
      <w:bookmarkStart w:id="663" w:name="_Toc44682293"/>
      <w:bookmarkStart w:id="664" w:name="_Toc51926144"/>
      <w:bookmarkStart w:id="665" w:name="_Toc171693936"/>
      <w:r>
        <w:t>5.1.2.1.83</w:t>
      </w:r>
      <w:r>
        <w:tab/>
        <w:t>Service key</w:t>
      </w:r>
      <w:bookmarkEnd w:id="660"/>
      <w:bookmarkEnd w:id="661"/>
      <w:bookmarkEnd w:id="662"/>
      <w:bookmarkEnd w:id="663"/>
      <w:bookmarkEnd w:id="664"/>
      <w:bookmarkEnd w:id="665"/>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666" w:name="_Toc20232697"/>
      <w:bookmarkStart w:id="667" w:name="_Toc28026276"/>
      <w:bookmarkStart w:id="668" w:name="_Toc36116111"/>
      <w:bookmarkStart w:id="669" w:name="_Toc44682294"/>
      <w:bookmarkStart w:id="670" w:name="_Toc51926145"/>
      <w:bookmarkStart w:id="671" w:name="_Toc171693937"/>
      <w:r>
        <w:t>5.1.2.1.84</w:t>
      </w:r>
      <w:r>
        <w:tab/>
        <w:t>Short message service result</w:t>
      </w:r>
      <w:bookmarkEnd w:id="666"/>
      <w:bookmarkEnd w:id="667"/>
      <w:bookmarkEnd w:id="668"/>
      <w:bookmarkEnd w:id="669"/>
      <w:bookmarkEnd w:id="670"/>
      <w:bookmarkEnd w:id="671"/>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672" w:name="_Toc20232698"/>
      <w:bookmarkStart w:id="673" w:name="_Toc28026277"/>
      <w:bookmarkStart w:id="674" w:name="_Toc36116112"/>
      <w:bookmarkStart w:id="675" w:name="_Toc44682295"/>
      <w:bookmarkStart w:id="676" w:name="_Toc51926146"/>
      <w:bookmarkStart w:id="677" w:name="_Toc171693938"/>
      <w:r>
        <w:t>5.1.2.1.85</w:t>
      </w:r>
      <w:r>
        <w:tab/>
        <w:t>Speech version supported/Speech version used</w:t>
      </w:r>
      <w:bookmarkEnd w:id="672"/>
      <w:bookmarkEnd w:id="673"/>
      <w:bookmarkEnd w:id="674"/>
      <w:bookmarkEnd w:id="675"/>
      <w:bookmarkEnd w:id="676"/>
      <w:bookmarkEnd w:id="677"/>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678" w:name="_Toc20232699"/>
      <w:bookmarkStart w:id="679" w:name="_Toc28026278"/>
      <w:bookmarkStart w:id="680" w:name="_Toc36116113"/>
      <w:bookmarkStart w:id="681" w:name="_Toc44682296"/>
      <w:bookmarkStart w:id="682" w:name="_Toc51926147"/>
      <w:bookmarkStart w:id="683" w:name="_Toc171693939"/>
      <w:r>
        <w:t>5.1.2.1.86</w:t>
      </w:r>
      <w:r>
        <w:tab/>
        <w:t>Supplementary service(s)</w:t>
      </w:r>
      <w:bookmarkEnd w:id="678"/>
      <w:bookmarkEnd w:id="679"/>
      <w:bookmarkEnd w:id="680"/>
      <w:bookmarkEnd w:id="681"/>
      <w:bookmarkEnd w:id="682"/>
      <w:bookmarkEnd w:id="683"/>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684" w:name="_Toc20232700"/>
      <w:bookmarkStart w:id="685" w:name="_Toc28026279"/>
      <w:bookmarkStart w:id="686" w:name="_Toc36116114"/>
      <w:bookmarkStart w:id="687" w:name="_Toc44682297"/>
      <w:bookmarkStart w:id="688" w:name="_Toc51926148"/>
      <w:bookmarkStart w:id="689" w:name="_Toc171693940"/>
      <w:r>
        <w:lastRenderedPageBreak/>
        <w:t>5.1.2.1.87</w:t>
      </w:r>
      <w:r>
        <w:tab/>
        <w:t>Supplementary service action</w:t>
      </w:r>
      <w:bookmarkEnd w:id="684"/>
      <w:bookmarkEnd w:id="685"/>
      <w:bookmarkEnd w:id="686"/>
      <w:bookmarkEnd w:id="687"/>
      <w:bookmarkEnd w:id="688"/>
      <w:bookmarkEnd w:id="689"/>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690" w:name="_Toc20232701"/>
      <w:bookmarkStart w:id="691" w:name="_Toc28026280"/>
      <w:bookmarkStart w:id="692" w:name="_Toc36116115"/>
      <w:bookmarkStart w:id="693" w:name="_Toc44682298"/>
      <w:bookmarkStart w:id="694" w:name="_Toc51926149"/>
      <w:bookmarkStart w:id="695" w:name="_Toc171693941"/>
      <w:r>
        <w:t>5.1.2.1.88</w:t>
      </w:r>
      <w:r>
        <w:tab/>
        <w:t>Supplementary service action result</w:t>
      </w:r>
      <w:bookmarkEnd w:id="690"/>
      <w:bookmarkEnd w:id="691"/>
      <w:bookmarkEnd w:id="692"/>
      <w:bookmarkEnd w:id="693"/>
      <w:bookmarkEnd w:id="694"/>
      <w:bookmarkEnd w:id="695"/>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696" w:name="_Toc20232702"/>
      <w:bookmarkStart w:id="697" w:name="_Toc28026281"/>
      <w:bookmarkStart w:id="698" w:name="_Toc36116116"/>
      <w:bookmarkStart w:id="699" w:name="_Toc44682299"/>
      <w:bookmarkStart w:id="700" w:name="_Toc51926150"/>
      <w:bookmarkStart w:id="701" w:name="_Toc171693942"/>
      <w:r>
        <w:t>5.1.2.1.89</w:t>
      </w:r>
      <w:r>
        <w:tab/>
        <w:t>Supplementary service parameters</w:t>
      </w:r>
      <w:bookmarkEnd w:id="696"/>
      <w:bookmarkEnd w:id="697"/>
      <w:bookmarkEnd w:id="698"/>
      <w:bookmarkEnd w:id="699"/>
      <w:bookmarkEnd w:id="700"/>
      <w:bookmarkEnd w:id="701"/>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702" w:name="_Toc20232703"/>
      <w:bookmarkStart w:id="703" w:name="_Toc28026282"/>
      <w:bookmarkStart w:id="704" w:name="_Toc36116117"/>
      <w:bookmarkStart w:id="705" w:name="_Toc44682300"/>
      <w:bookmarkStart w:id="706" w:name="_Toc51926151"/>
      <w:bookmarkStart w:id="707" w:name="_Toc171693943"/>
      <w:r>
        <w:t>5.1.2.1.90</w:t>
      </w:r>
      <w:r>
        <w:tab/>
        <w:t>Supplementary service(s)</w:t>
      </w:r>
      <w:bookmarkEnd w:id="702"/>
      <w:bookmarkEnd w:id="703"/>
      <w:bookmarkEnd w:id="704"/>
      <w:bookmarkEnd w:id="705"/>
      <w:bookmarkEnd w:id="706"/>
      <w:bookmarkEnd w:id="70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708" w:name="_Toc20232704"/>
      <w:bookmarkStart w:id="709" w:name="_Toc28026283"/>
      <w:bookmarkStart w:id="710" w:name="_Toc36116118"/>
      <w:bookmarkStart w:id="711" w:name="_Toc44682301"/>
      <w:bookmarkStart w:id="712" w:name="_Toc51926152"/>
      <w:bookmarkStart w:id="713" w:name="_Toc171693944"/>
      <w:r>
        <w:t>5.1.2.1.91</w:t>
      </w:r>
      <w:r>
        <w:tab/>
        <w:t>System type</w:t>
      </w:r>
      <w:bookmarkEnd w:id="708"/>
      <w:bookmarkEnd w:id="709"/>
      <w:bookmarkEnd w:id="710"/>
      <w:bookmarkEnd w:id="711"/>
      <w:bookmarkEnd w:id="712"/>
      <w:bookmarkEnd w:id="71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714" w:name="_Toc20232705"/>
      <w:bookmarkStart w:id="715" w:name="_Toc28026284"/>
      <w:bookmarkStart w:id="716" w:name="_Toc36116119"/>
      <w:bookmarkStart w:id="717" w:name="_Toc44682302"/>
      <w:bookmarkStart w:id="718" w:name="_Toc51926153"/>
      <w:bookmarkStart w:id="719" w:name="_Toc171693945"/>
      <w:r>
        <w:t>5.1.2.1.92</w:t>
      </w:r>
      <w:r>
        <w:tab/>
        <w:t>Transparency indicator</w:t>
      </w:r>
      <w:bookmarkEnd w:id="714"/>
      <w:bookmarkEnd w:id="715"/>
      <w:bookmarkEnd w:id="716"/>
      <w:bookmarkEnd w:id="717"/>
      <w:bookmarkEnd w:id="718"/>
      <w:bookmarkEnd w:id="719"/>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720" w:name="_Toc20232706"/>
      <w:bookmarkStart w:id="721" w:name="_Toc28026285"/>
      <w:bookmarkStart w:id="722" w:name="_Toc36116120"/>
      <w:bookmarkStart w:id="723" w:name="_Toc44682303"/>
      <w:bookmarkStart w:id="724" w:name="_Toc51926154"/>
      <w:bookmarkStart w:id="725" w:name="_Toc171693946"/>
      <w:r>
        <w:t>5.1.2.1.93</w:t>
      </w:r>
      <w:r>
        <w:tab/>
        <w:t>Update result</w:t>
      </w:r>
      <w:bookmarkEnd w:id="720"/>
      <w:bookmarkEnd w:id="721"/>
      <w:bookmarkEnd w:id="722"/>
      <w:bookmarkEnd w:id="723"/>
      <w:bookmarkEnd w:id="724"/>
      <w:bookmarkEnd w:id="725"/>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726" w:name="_Toc20232707"/>
      <w:bookmarkStart w:id="727" w:name="_Toc28026286"/>
      <w:bookmarkStart w:id="728" w:name="_Toc36116121"/>
      <w:bookmarkStart w:id="729" w:name="_Toc44682304"/>
      <w:bookmarkStart w:id="730" w:name="_Toc51926155"/>
      <w:bookmarkStart w:id="731" w:name="_Toc171693947"/>
      <w:r>
        <w:t>5.1.2.2</w:t>
      </w:r>
      <w:r>
        <w:tab/>
        <w:t>PS domain CDR parameters</w:t>
      </w:r>
      <w:bookmarkEnd w:id="726"/>
      <w:bookmarkEnd w:id="727"/>
      <w:bookmarkEnd w:id="728"/>
      <w:bookmarkEnd w:id="729"/>
      <w:bookmarkEnd w:id="730"/>
      <w:bookmarkEnd w:id="731"/>
    </w:p>
    <w:p w14:paraId="11FD6BD4" w14:textId="77777777" w:rsidR="003907DC" w:rsidRPr="003907DC" w:rsidRDefault="003907DC" w:rsidP="00A7509E">
      <w:pPr>
        <w:pStyle w:val="Heading5"/>
      </w:pPr>
      <w:bookmarkStart w:id="732" w:name="_Toc20232708"/>
      <w:bookmarkStart w:id="733" w:name="_Toc28026287"/>
      <w:bookmarkStart w:id="734" w:name="_Toc36116122"/>
      <w:bookmarkStart w:id="735" w:name="_Toc44682305"/>
      <w:bookmarkStart w:id="736" w:name="_Toc51926156"/>
      <w:bookmarkStart w:id="737" w:name="_Toc171693948"/>
      <w:r>
        <w:t>5.1.2.2.</w:t>
      </w:r>
      <w:r w:rsidR="00D00006">
        <w:t>A</w:t>
      </w:r>
      <w:r>
        <w:tab/>
      </w:r>
      <w:r w:rsidR="00A7509E">
        <w:t>Introduction</w:t>
      </w:r>
      <w:bookmarkEnd w:id="732"/>
      <w:bookmarkEnd w:id="733"/>
      <w:bookmarkEnd w:id="734"/>
      <w:bookmarkEnd w:id="735"/>
      <w:bookmarkEnd w:id="736"/>
      <w:bookmarkEnd w:id="737"/>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738" w:name="_Toc20232709"/>
      <w:bookmarkStart w:id="739" w:name="_Toc28026288"/>
      <w:bookmarkStart w:id="740" w:name="_Toc36116123"/>
      <w:bookmarkStart w:id="741" w:name="_Toc44682306"/>
      <w:bookmarkStart w:id="742" w:name="_Toc51926157"/>
      <w:bookmarkStart w:id="743" w:name="_Toc171693949"/>
      <w:r w:rsidRPr="00473961">
        <w:rPr>
          <w:lang w:val="fr-FR"/>
        </w:rPr>
        <w:lastRenderedPageBreak/>
        <w:t>5.1.2.2.B</w:t>
      </w:r>
      <w:r w:rsidRPr="00473961">
        <w:rPr>
          <w:lang w:val="fr-FR"/>
        </w:rPr>
        <w:tab/>
      </w:r>
      <w:r w:rsidR="00BF177D" w:rsidRPr="00473961">
        <w:rPr>
          <w:lang w:val="fr-FR"/>
        </w:rPr>
        <w:t>Void</w:t>
      </w:r>
      <w:bookmarkEnd w:id="738"/>
      <w:bookmarkEnd w:id="739"/>
      <w:bookmarkEnd w:id="740"/>
      <w:bookmarkEnd w:id="741"/>
      <w:bookmarkEnd w:id="742"/>
      <w:bookmarkEnd w:id="743"/>
    </w:p>
    <w:p w14:paraId="2D980E0D" w14:textId="77777777" w:rsidR="009B1C39" w:rsidRPr="00473961" w:rsidRDefault="009B1C39" w:rsidP="00686E21">
      <w:pPr>
        <w:pStyle w:val="Heading5"/>
        <w:rPr>
          <w:lang w:val="fr-FR"/>
        </w:rPr>
      </w:pPr>
      <w:bookmarkStart w:id="744" w:name="_Toc20232710"/>
      <w:bookmarkStart w:id="745" w:name="_Toc28026289"/>
      <w:bookmarkStart w:id="746" w:name="_Toc36116124"/>
      <w:bookmarkStart w:id="747" w:name="_Toc44682307"/>
      <w:bookmarkStart w:id="748" w:name="_Toc51926158"/>
      <w:bookmarkStart w:id="749" w:name="_Toc171693950"/>
      <w:r w:rsidRPr="00473961">
        <w:rPr>
          <w:lang w:val="fr-FR"/>
        </w:rPr>
        <w:t>5.1.2.2.0</w:t>
      </w:r>
      <w:r w:rsidRPr="00473961">
        <w:rPr>
          <w:lang w:val="fr-FR"/>
        </w:rPr>
        <w:tab/>
        <w:t>3GPP2 User Location Information</w:t>
      </w:r>
      <w:bookmarkEnd w:id="744"/>
      <w:bookmarkEnd w:id="745"/>
      <w:bookmarkEnd w:id="746"/>
      <w:bookmarkEnd w:id="747"/>
      <w:bookmarkEnd w:id="748"/>
      <w:bookmarkEnd w:id="749"/>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750" w:name="_Toc20232711"/>
      <w:bookmarkStart w:id="751" w:name="_Toc28026290"/>
      <w:bookmarkStart w:id="752" w:name="_Toc36116125"/>
      <w:bookmarkStart w:id="753" w:name="_Toc44682308"/>
      <w:bookmarkStart w:id="754" w:name="_Toc51926159"/>
      <w:bookmarkStart w:id="755" w:name="_Toc171693951"/>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750"/>
      <w:bookmarkEnd w:id="751"/>
      <w:bookmarkEnd w:id="752"/>
      <w:bookmarkEnd w:id="753"/>
      <w:bookmarkEnd w:id="754"/>
      <w:bookmarkEnd w:id="755"/>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756" w:name="_Toc20232712"/>
      <w:bookmarkStart w:id="757" w:name="_Toc28026291"/>
      <w:bookmarkStart w:id="758" w:name="_Toc36116126"/>
      <w:bookmarkStart w:id="759" w:name="_Toc44682309"/>
      <w:bookmarkStart w:id="760" w:name="_Toc51926160"/>
      <w:bookmarkStart w:id="761" w:name="_Toc171693952"/>
      <w:r>
        <w:t>5.1.2.2.0A</w:t>
      </w:r>
      <w:r>
        <w:tab/>
      </w:r>
      <w:r>
        <w:rPr>
          <w:lang w:bidi="ar-IQ"/>
        </w:rPr>
        <w:t>Access Line Identifier</w:t>
      </w:r>
      <w:bookmarkEnd w:id="756"/>
      <w:bookmarkEnd w:id="757"/>
      <w:bookmarkEnd w:id="758"/>
      <w:bookmarkEnd w:id="759"/>
      <w:bookmarkEnd w:id="760"/>
      <w:bookmarkEnd w:id="761"/>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762" w:name="_Toc20232713"/>
      <w:bookmarkStart w:id="763" w:name="_Toc28026292"/>
      <w:bookmarkStart w:id="764" w:name="_Toc36116127"/>
      <w:bookmarkStart w:id="765" w:name="_Toc44682310"/>
      <w:bookmarkStart w:id="766" w:name="_Toc51926161"/>
      <w:bookmarkStart w:id="767" w:name="_Toc171693953"/>
      <w:r>
        <w:t>5.1.2.2.1</w:t>
      </w:r>
      <w:r>
        <w:tab/>
        <w:t>Access Point Name (APN) Network/Operator Identifier</w:t>
      </w:r>
      <w:bookmarkEnd w:id="762"/>
      <w:bookmarkEnd w:id="763"/>
      <w:bookmarkEnd w:id="764"/>
      <w:bookmarkEnd w:id="765"/>
      <w:bookmarkEnd w:id="766"/>
      <w:bookmarkEnd w:id="76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768" w:name="_Toc20232714"/>
      <w:bookmarkStart w:id="769" w:name="_Toc28026293"/>
      <w:bookmarkStart w:id="770" w:name="_Toc36116128"/>
      <w:bookmarkStart w:id="771" w:name="_Toc44682311"/>
      <w:bookmarkStart w:id="772" w:name="_Toc51926162"/>
      <w:bookmarkStart w:id="773" w:name="_Toc171693954"/>
      <w:r>
        <w:t>5.1.2.2</w:t>
      </w:r>
      <w:r w:rsidRPr="00FD24F2">
        <w:t>.</w:t>
      </w:r>
      <w:r>
        <w:t>1A</w:t>
      </w:r>
      <w:r w:rsidRPr="00FD24F2">
        <w:tab/>
      </w:r>
      <w:r>
        <w:t>APN Rate Control</w:t>
      </w:r>
      <w:bookmarkEnd w:id="768"/>
      <w:bookmarkEnd w:id="769"/>
      <w:bookmarkEnd w:id="770"/>
      <w:bookmarkEnd w:id="771"/>
      <w:bookmarkEnd w:id="772"/>
      <w:bookmarkEnd w:id="77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774" w:name="_Toc20232715"/>
      <w:bookmarkStart w:id="775" w:name="_Toc28026294"/>
      <w:bookmarkStart w:id="776" w:name="_Toc36116129"/>
      <w:bookmarkStart w:id="777" w:name="_Toc44682312"/>
      <w:bookmarkStart w:id="778" w:name="_Toc51926163"/>
      <w:bookmarkStart w:id="779" w:name="_Toc171693955"/>
      <w:r>
        <w:t>5.1.2.2.2</w:t>
      </w:r>
      <w:r>
        <w:tab/>
        <w:t>APN Selection Mode</w:t>
      </w:r>
      <w:bookmarkEnd w:id="774"/>
      <w:bookmarkEnd w:id="775"/>
      <w:bookmarkEnd w:id="776"/>
      <w:bookmarkEnd w:id="777"/>
      <w:bookmarkEnd w:id="778"/>
      <w:bookmarkEnd w:id="779"/>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780" w:name="_Toc20232716"/>
      <w:bookmarkStart w:id="781" w:name="_Toc28026295"/>
      <w:bookmarkStart w:id="782" w:name="_Toc36116130"/>
      <w:bookmarkStart w:id="783" w:name="_Toc44682313"/>
      <w:bookmarkStart w:id="784" w:name="_Toc51926164"/>
      <w:bookmarkStart w:id="785" w:name="_Toc171693956"/>
      <w:r>
        <w:t>5.1.2.2.3</w:t>
      </w:r>
      <w:r>
        <w:tab/>
        <w:t>CAMEL Charging Information</w:t>
      </w:r>
      <w:bookmarkEnd w:id="780"/>
      <w:bookmarkEnd w:id="781"/>
      <w:bookmarkEnd w:id="782"/>
      <w:bookmarkEnd w:id="783"/>
      <w:bookmarkEnd w:id="784"/>
      <w:bookmarkEnd w:id="785"/>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786" w:name="_Toc20232717"/>
      <w:bookmarkStart w:id="787" w:name="_Toc28026296"/>
      <w:bookmarkStart w:id="788" w:name="_Toc36116131"/>
      <w:bookmarkStart w:id="789" w:name="_Toc44682314"/>
      <w:bookmarkStart w:id="790" w:name="_Toc51926165"/>
      <w:bookmarkStart w:id="791" w:name="_Toc171693957"/>
      <w:r>
        <w:t>5.1.2.2.4</w:t>
      </w:r>
      <w:r>
        <w:tab/>
        <w:t>CAMEL Information</w:t>
      </w:r>
      <w:bookmarkEnd w:id="786"/>
      <w:bookmarkEnd w:id="787"/>
      <w:bookmarkEnd w:id="788"/>
      <w:bookmarkEnd w:id="789"/>
      <w:bookmarkEnd w:id="790"/>
      <w:bookmarkEnd w:id="791"/>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792" w:name="MCCQCTEMPBM_00000018"/>
      <w:r>
        <w:t>-</w:t>
      </w:r>
      <w:r>
        <w:tab/>
      </w:r>
      <w:r w:rsidR="009B1C39">
        <w:t>FFD Append Indicator (S-CDR, M-CDR):</w:t>
      </w:r>
    </w:p>
    <w:bookmarkEnd w:id="792"/>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793" w:name="MCCQCTEMPBM_00000019"/>
    </w:p>
    <w:p w14:paraId="00F31719" w14:textId="77777777" w:rsidR="009B1C39" w:rsidRDefault="00E11C23" w:rsidP="00E11C23">
      <w:pPr>
        <w:pStyle w:val="B1"/>
      </w:pPr>
      <w:r>
        <w:t>-</w:t>
      </w:r>
      <w:r>
        <w:tab/>
      </w:r>
      <w:r w:rsidR="009B1C39">
        <w:t>Level of CAMEL services (S-CDR, M-CDR):</w:t>
      </w:r>
    </w:p>
    <w:bookmarkEnd w:id="793"/>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794" w:name="MCCQCTEMPBM_00000020"/>
      <w:r>
        <w:t>-</w:t>
      </w:r>
      <w:r>
        <w:tab/>
      </w:r>
      <w:r w:rsidR="009B1C39">
        <w:t>smsReferenceNumber (S-SMO-CDR, S-SMT-CDR)</w:t>
      </w:r>
      <w:r>
        <w:t>.</w:t>
      </w:r>
    </w:p>
    <w:bookmarkEnd w:id="794"/>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795" w:name="_Toc20232718"/>
      <w:bookmarkStart w:id="796" w:name="_Toc28026297"/>
      <w:bookmarkStart w:id="797" w:name="_Toc36116132"/>
      <w:bookmarkStart w:id="798" w:name="_Toc44682315"/>
      <w:bookmarkStart w:id="799" w:name="_Toc51926166"/>
      <w:bookmarkStart w:id="800" w:name="_Toc171693958"/>
      <w:r>
        <w:t>5.1.2.2.5</w:t>
      </w:r>
      <w:r>
        <w:tab/>
        <w:t>Cause for Record Closing</w:t>
      </w:r>
      <w:bookmarkEnd w:id="795"/>
      <w:bookmarkEnd w:id="796"/>
      <w:bookmarkEnd w:id="797"/>
      <w:bookmarkEnd w:id="798"/>
      <w:bookmarkEnd w:id="799"/>
      <w:bookmarkEnd w:id="800"/>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801" w:name="_Toc20232719"/>
      <w:bookmarkStart w:id="802" w:name="_Toc28026298"/>
      <w:bookmarkStart w:id="803" w:name="_Toc36116133"/>
      <w:bookmarkStart w:id="804" w:name="_Toc44682316"/>
      <w:bookmarkStart w:id="805" w:name="_Toc51926167"/>
      <w:bookmarkStart w:id="806" w:name="_Toc171693959"/>
      <w:r>
        <w:t>5.1.2.2.6</w:t>
      </w:r>
      <w:r>
        <w:tab/>
        <w:t>Cell Identifier</w:t>
      </w:r>
      <w:bookmarkEnd w:id="801"/>
      <w:bookmarkEnd w:id="802"/>
      <w:bookmarkEnd w:id="803"/>
      <w:bookmarkEnd w:id="804"/>
      <w:bookmarkEnd w:id="805"/>
      <w:bookmarkEnd w:id="806"/>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807" w:name="_Toc20232720"/>
      <w:bookmarkStart w:id="808" w:name="_Toc28026299"/>
      <w:bookmarkStart w:id="809" w:name="_Toc36116134"/>
      <w:bookmarkStart w:id="810" w:name="_Toc44682317"/>
      <w:bookmarkStart w:id="811" w:name="_Toc51926168"/>
      <w:bookmarkStart w:id="812" w:name="_Toc171693960"/>
      <w:r>
        <w:lastRenderedPageBreak/>
        <w:t>5.1.2.2.7</w:t>
      </w:r>
      <w:r>
        <w:tab/>
        <w:t>Charging Characteristics</w:t>
      </w:r>
      <w:bookmarkEnd w:id="807"/>
      <w:bookmarkEnd w:id="808"/>
      <w:bookmarkEnd w:id="809"/>
      <w:bookmarkEnd w:id="810"/>
      <w:bookmarkEnd w:id="811"/>
      <w:bookmarkEnd w:id="812"/>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813" w:name="_MON_1448803454"/>
    <w:bookmarkEnd w:id="813"/>
    <w:p w14:paraId="5F5B2FE7" w14:textId="77777777" w:rsidR="00C91F3B" w:rsidRDefault="00C91F3B" w:rsidP="00C91F3B">
      <w:pPr>
        <w:pStyle w:val="TH"/>
      </w:pPr>
      <w:r>
        <w:object w:dxaOrig="6119" w:dyaOrig="3420" w14:anchorId="22ECC725">
          <v:shape id="_x0000_i1026" type="#_x0000_t75" style="width:306.1pt;height:171.35pt" o:ole="">
            <v:imagedata r:id="rId14" o:title=""/>
          </v:shape>
          <o:OLEObject Type="Embed" ProgID="Word.Picture.8" ShapeID="_x0000_i1026" DrawAspect="Content" ObjectID="_1782306748" r:id="rId15"/>
        </w:object>
      </w:r>
    </w:p>
    <w:p w14:paraId="48499971" w14:textId="77777777" w:rsidR="009B1C39" w:rsidRDefault="009B1C39">
      <w:pPr>
        <w:pStyle w:val="TF"/>
      </w:pPr>
      <w:r>
        <w:t>Figure 5.1.2.2.7.1: Charging Characteristics flags</w:t>
      </w:r>
    </w:p>
    <w:p w14:paraId="4A906CCD" w14:textId="77777777" w:rsidR="009B1C39" w:rsidRDefault="009B1C39">
      <w:pPr>
        <w:pStyle w:val="Heading5"/>
      </w:pPr>
      <w:bookmarkStart w:id="814" w:name="_Toc20232721"/>
      <w:bookmarkStart w:id="815" w:name="_Toc28026300"/>
      <w:bookmarkStart w:id="816" w:name="_Toc36116135"/>
      <w:bookmarkStart w:id="817" w:name="_Toc44682318"/>
      <w:bookmarkStart w:id="818" w:name="_Toc51926169"/>
      <w:bookmarkStart w:id="819" w:name="_Toc171693961"/>
      <w:r>
        <w:t>5.1.2.2.8</w:t>
      </w:r>
      <w:r>
        <w:tab/>
        <w:t xml:space="preserve">Charging Characteristics </w:t>
      </w:r>
      <w:r w:rsidR="00D00006">
        <w:t>s</w:t>
      </w:r>
      <w:r>
        <w:t xml:space="preserve">election </w:t>
      </w:r>
      <w:r w:rsidR="00D00006">
        <w:t>m</w:t>
      </w:r>
      <w:r>
        <w:t>ode</w:t>
      </w:r>
      <w:bookmarkEnd w:id="814"/>
      <w:bookmarkEnd w:id="815"/>
      <w:bookmarkEnd w:id="816"/>
      <w:bookmarkEnd w:id="817"/>
      <w:bookmarkEnd w:id="818"/>
      <w:bookmarkEnd w:id="819"/>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820" w:name="_Toc20232722"/>
      <w:bookmarkStart w:id="821" w:name="_Toc28026301"/>
      <w:bookmarkStart w:id="822" w:name="_Toc36116136"/>
      <w:bookmarkStart w:id="823" w:name="_Toc44682319"/>
      <w:bookmarkStart w:id="824" w:name="_Toc51926170"/>
      <w:bookmarkStart w:id="825" w:name="_Toc171693962"/>
      <w:r>
        <w:t>5.1.2.2.9</w:t>
      </w:r>
      <w:r>
        <w:tab/>
        <w:t>Charging ID</w:t>
      </w:r>
      <w:bookmarkEnd w:id="820"/>
      <w:bookmarkEnd w:id="821"/>
      <w:bookmarkEnd w:id="822"/>
      <w:bookmarkEnd w:id="823"/>
      <w:bookmarkEnd w:id="824"/>
      <w:bookmarkEnd w:id="82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826" w:name="_Toc20232723"/>
      <w:bookmarkStart w:id="827" w:name="_Toc28026302"/>
      <w:bookmarkStart w:id="828" w:name="_Toc36116137"/>
      <w:bookmarkStart w:id="829" w:name="_Toc44682320"/>
      <w:bookmarkStart w:id="830" w:name="_Toc51926171"/>
      <w:bookmarkStart w:id="831" w:name="_Toc171693963"/>
      <w:r>
        <w:t>5.1.2.2.9A</w:t>
      </w:r>
      <w:r>
        <w:tab/>
      </w:r>
      <w:r>
        <w:rPr>
          <w:noProof/>
        </w:rPr>
        <w:t>CN Operator Selection Entity</w:t>
      </w:r>
      <w:bookmarkEnd w:id="826"/>
      <w:bookmarkEnd w:id="827"/>
      <w:bookmarkEnd w:id="828"/>
      <w:bookmarkEnd w:id="829"/>
      <w:bookmarkEnd w:id="830"/>
      <w:bookmarkEnd w:id="83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832" w:name="_Toc20232724"/>
      <w:bookmarkStart w:id="833" w:name="_Toc28026303"/>
      <w:bookmarkStart w:id="834" w:name="_Toc36116138"/>
      <w:bookmarkStart w:id="835" w:name="_Toc44682321"/>
      <w:bookmarkStart w:id="836" w:name="_Toc51926172"/>
      <w:bookmarkStart w:id="837" w:name="_Toc171693964"/>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832"/>
      <w:bookmarkEnd w:id="833"/>
      <w:bookmarkEnd w:id="834"/>
      <w:bookmarkEnd w:id="835"/>
      <w:bookmarkEnd w:id="836"/>
      <w:bookmarkEnd w:id="837"/>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838" w:name="_Toc20232725"/>
      <w:bookmarkStart w:id="839" w:name="_Toc28026304"/>
      <w:bookmarkStart w:id="840" w:name="_Toc36116139"/>
      <w:bookmarkStart w:id="841" w:name="_Toc44682322"/>
      <w:bookmarkStart w:id="842" w:name="_Toc51926173"/>
      <w:bookmarkStart w:id="843" w:name="_Toc171693965"/>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838"/>
      <w:bookmarkEnd w:id="839"/>
      <w:bookmarkEnd w:id="840"/>
      <w:bookmarkEnd w:id="841"/>
      <w:bookmarkEnd w:id="842"/>
      <w:bookmarkEnd w:id="843"/>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844" w:name="_Toc20232726"/>
      <w:bookmarkStart w:id="845" w:name="_Toc28026305"/>
      <w:bookmarkStart w:id="846" w:name="_Toc36116140"/>
      <w:bookmarkStart w:id="847" w:name="_Toc44682323"/>
      <w:bookmarkStart w:id="848" w:name="_Toc51926174"/>
      <w:bookmarkStart w:id="849" w:name="_Toc171693966"/>
      <w:r>
        <w:t>5.1.2.2.10</w:t>
      </w:r>
      <w:r>
        <w:tab/>
        <w:t>Destination Number</w:t>
      </w:r>
      <w:bookmarkEnd w:id="844"/>
      <w:bookmarkEnd w:id="845"/>
      <w:bookmarkEnd w:id="846"/>
      <w:bookmarkEnd w:id="847"/>
      <w:bookmarkEnd w:id="848"/>
      <w:bookmarkEnd w:id="849"/>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850" w:name="_Toc20232727"/>
      <w:bookmarkStart w:id="851" w:name="_Toc28026306"/>
      <w:bookmarkStart w:id="852" w:name="_Toc36116141"/>
      <w:bookmarkStart w:id="853" w:name="_Toc44682324"/>
      <w:bookmarkStart w:id="854" w:name="_Toc51926175"/>
      <w:bookmarkStart w:id="855" w:name="_Toc171693967"/>
      <w:r>
        <w:t>5.1.2.2.11</w:t>
      </w:r>
      <w:r>
        <w:tab/>
        <w:t>Diagnostics</w:t>
      </w:r>
      <w:bookmarkEnd w:id="850"/>
      <w:bookmarkEnd w:id="851"/>
      <w:bookmarkEnd w:id="852"/>
      <w:bookmarkEnd w:id="853"/>
      <w:bookmarkEnd w:id="854"/>
      <w:bookmarkEnd w:id="855"/>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856" w:name="_Toc20232728"/>
      <w:bookmarkStart w:id="857" w:name="_Toc28026307"/>
      <w:bookmarkStart w:id="858" w:name="_Toc36116142"/>
      <w:bookmarkStart w:id="859" w:name="_Toc44682325"/>
      <w:bookmarkStart w:id="860" w:name="_Toc51926176"/>
      <w:bookmarkStart w:id="861" w:name="_Toc171693968"/>
      <w:r>
        <w:t>5.1.2.2.12</w:t>
      </w:r>
      <w:r>
        <w:tab/>
        <w:t>Duration</w:t>
      </w:r>
      <w:bookmarkEnd w:id="856"/>
      <w:bookmarkEnd w:id="857"/>
      <w:bookmarkEnd w:id="858"/>
      <w:bookmarkEnd w:id="859"/>
      <w:bookmarkEnd w:id="860"/>
      <w:bookmarkEnd w:id="861"/>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862" w:name="_Toc20232729"/>
      <w:bookmarkStart w:id="863" w:name="_Toc28026308"/>
      <w:bookmarkStart w:id="864" w:name="_Toc36116143"/>
      <w:bookmarkStart w:id="865" w:name="_Toc44682326"/>
      <w:bookmarkStart w:id="866" w:name="_Toc51926177"/>
      <w:bookmarkStart w:id="867" w:name="_Toc171693969"/>
      <w:r>
        <w:t>5.1.2.2.13</w:t>
      </w:r>
      <w:r>
        <w:tab/>
        <w:t>Dynamic Address Flag</w:t>
      </w:r>
      <w:bookmarkEnd w:id="862"/>
      <w:bookmarkEnd w:id="863"/>
      <w:bookmarkEnd w:id="864"/>
      <w:bookmarkEnd w:id="865"/>
      <w:bookmarkEnd w:id="866"/>
      <w:bookmarkEnd w:id="867"/>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868" w:name="_Toc20232730"/>
      <w:bookmarkStart w:id="869" w:name="_Toc28026309"/>
      <w:bookmarkStart w:id="870" w:name="_Toc36116144"/>
      <w:bookmarkStart w:id="871" w:name="_Toc44682327"/>
      <w:bookmarkStart w:id="872" w:name="_Toc51926178"/>
      <w:bookmarkStart w:id="873" w:name="_Toc171693970"/>
      <w:r>
        <w:t>5.1.2.2.13</w:t>
      </w:r>
      <w:r w:rsidR="00902768">
        <w:t>A</w:t>
      </w:r>
      <w:r>
        <w:tab/>
        <w:t>Dynamic Address Flag</w:t>
      </w:r>
      <w:r>
        <w:rPr>
          <w:lang w:eastAsia="zh-CN"/>
        </w:rPr>
        <w:t xml:space="preserve"> Extension</w:t>
      </w:r>
      <w:bookmarkEnd w:id="868"/>
      <w:bookmarkEnd w:id="869"/>
      <w:bookmarkEnd w:id="870"/>
      <w:bookmarkEnd w:id="871"/>
      <w:bookmarkEnd w:id="872"/>
      <w:bookmarkEnd w:id="873"/>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874" w:name="_Toc20232731"/>
      <w:bookmarkStart w:id="875" w:name="_Toc28026310"/>
      <w:bookmarkStart w:id="876" w:name="_Toc36116145"/>
      <w:bookmarkStart w:id="877" w:name="_Toc44682328"/>
      <w:bookmarkStart w:id="878" w:name="_Toc51926179"/>
      <w:bookmarkStart w:id="879" w:name="_Toc171693971"/>
      <w:r>
        <w:t>5.1.2.2.13Aa</w:t>
      </w:r>
      <w:r>
        <w:tab/>
      </w:r>
      <w:r>
        <w:rPr>
          <w:noProof/>
          <w:lang w:eastAsia="en-US"/>
        </w:rPr>
        <w:t>Enhanced Diagnostics</w:t>
      </w:r>
      <w:bookmarkEnd w:id="874"/>
      <w:bookmarkEnd w:id="875"/>
      <w:bookmarkEnd w:id="876"/>
      <w:bookmarkEnd w:id="877"/>
      <w:bookmarkEnd w:id="878"/>
      <w:bookmarkEnd w:id="879"/>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880" w:name="_Toc20232732"/>
      <w:bookmarkStart w:id="881" w:name="_Toc28026311"/>
      <w:bookmarkStart w:id="882" w:name="_Toc36116146"/>
      <w:bookmarkStart w:id="883" w:name="_Toc44682329"/>
      <w:bookmarkStart w:id="884" w:name="_Toc51926180"/>
      <w:bookmarkStart w:id="885" w:name="_Toc171693972"/>
      <w:r>
        <w:t>5.1.2.2.13B</w:t>
      </w:r>
      <w:r>
        <w:tab/>
        <w:t>EPC QoS Information</w:t>
      </w:r>
      <w:bookmarkEnd w:id="880"/>
      <w:bookmarkEnd w:id="881"/>
      <w:bookmarkEnd w:id="882"/>
      <w:bookmarkEnd w:id="883"/>
      <w:bookmarkEnd w:id="884"/>
      <w:bookmarkEnd w:id="88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886" w:name="_Toc20232733"/>
      <w:bookmarkStart w:id="887" w:name="_Toc28026312"/>
      <w:bookmarkStart w:id="888" w:name="_Toc36116147"/>
      <w:bookmarkStart w:id="889" w:name="_Toc44682330"/>
      <w:bookmarkStart w:id="890" w:name="_Toc51926181"/>
      <w:bookmarkStart w:id="891" w:name="_Toc171693973"/>
      <w:r>
        <w:t>5.1.2.2.13C</w:t>
      </w:r>
      <w:r>
        <w:tab/>
        <w:t>ePDG Address Used</w:t>
      </w:r>
      <w:bookmarkEnd w:id="886"/>
      <w:bookmarkEnd w:id="887"/>
      <w:bookmarkEnd w:id="888"/>
      <w:bookmarkEnd w:id="889"/>
      <w:bookmarkEnd w:id="890"/>
      <w:bookmarkEnd w:id="89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892" w:name="_Toc20232734"/>
      <w:bookmarkStart w:id="893" w:name="_Toc28026313"/>
      <w:bookmarkStart w:id="894" w:name="_Toc36116148"/>
      <w:bookmarkStart w:id="895" w:name="_Toc44682331"/>
      <w:bookmarkStart w:id="896" w:name="_Toc51926182"/>
      <w:bookmarkStart w:id="897" w:name="_Toc171693974"/>
      <w:r>
        <w:t>5.1.2.2.13D</w:t>
      </w:r>
      <w:r>
        <w:tab/>
        <w:t>ePDG IPv6 Address</w:t>
      </w:r>
      <w:bookmarkEnd w:id="892"/>
      <w:bookmarkEnd w:id="893"/>
      <w:bookmarkEnd w:id="894"/>
      <w:bookmarkEnd w:id="895"/>
      <w:bookmarkEnd w:id="896"/>
      <w:bookmarkEnd w:id="897"/>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898" w:name="_Toc20232735"/>
      <w:bookmarkStart w:id="899" w:name="_Toc28026314"/>
      <w:bookmarkStart w:id="900" w:name="_Toc36116149"/>
      <w:bookmarkStart w:id="901" w:name="_Toc44682332"/>
      <w:bookmarkStart w:id="902" w:name="_Toc51926183"/>
      <w:bookmarkStart w:id="903" w:name="_Toc171693975"/>
      <w:r>
        <w:t>5.1.2.2.14</w:t>
      </w:r>
      <w:r>
        <w:tab/>
        <w:t>Event Time Stamps</w:t>
      </w:r>
      <w:bookmarkEnd w:id="898"/>
      <w:bookmarkEnd w:id="899"/>
      <w:bookmarkEnd w:id="900"/>
      <w:bookmarkEnd w:id="901"/>
      <w:bookmarkEnd w:id="902"/>
      <w:bookmarkEnd w:id="903"/>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904" w:name="_Toc20232736"/>
      <w:bookmarkStart w:id="905" w:name="_Toc28026315"/>
      <w:bookmarkStart w:id="906" w:name="_Toc36116150"/>
      <w:bookmarkStart w:id="907" w:name="_Toc44682333"/>
      <w:bookmarkStart w:id="908" w:name="_Toc51926184"/>
      <w:bookmarkStart w:id="909" w:name="_Toc171693976"/>
      <w:r>
        <w:t>5.1.2.2.15</w:t>
      </w:r>
      <w:r>
        <w:tab/>
      </w:r>
      <w:r w:rsidR="00B11DB1">
        <w:t>Void</w:t>
      </w:r>
      <w:bookmarkEnd w:id="904"/>
      <w:bookmarkEnd w:id="905"/>
      <w:bookmarkEnd w:id="906"/>
      <w:bookmarkEnd w:id="907"/>
      <w:bookmarkEnd w:id="908"/>
      <w:bookmarkEnd w:id="909"/>
    </w:p>
    <w:p w14:paraId="09F1FBAA" w14:textId="77777777" w:rsidR="005779B2" w:rsidRDefault="005779B2" w:rsidP="005779B2">
      <w:pPr>
        <w:pStyle w:val="Heading5"/>
      </w:pPr>
      <w:bookmarkStart w:id="910" w:name="_Toc20232737"/>
      <w:bookmarkStart w:id="911" w:name="_Toc28026316"/>
      <w:bookmarkStart w:id="912" w:name="_Toc36116151"/>
      <w:bookmarkStart w:id="913" w:name="_Toc44682334"/>
      <w:bookmarkStart w:id="914" w:name="_Toc51926185"/>
      <w:bookmarkStart w:id="915" w:name="_Toc171693977"/>
      <w:r>
        <w:t>5.1.2.2.15A</w:t>
      </w:r>
      <w:r>
        <w:tab/>
        <w:t>Fixed User Location Information</w:t>
      </w:r>
      <w:bookmarkEnd w:id="910"/>
      <w:bookmarkEnd w:id="911"/>
      <w:bookmarkEnd w:id="912"/>
      <w:bookmarkEnd w:id="913"/>
      <w:bookmarkEnd w:id="914"/>
      <w:bookmarkEnd w:id="915"/>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916" w:name="_Toc20232738"/>
      <w:bookmarkStart w:id="917" w:name="_Toc28026317"/>
      <w:bookmarkStart w:id="918" w:name="_Toc36116152"/>
      <w:bookmarkStart w:id="919" w:name="_Toc44682335"/>
      <w:bookmarkStart w:id="920" w:name="_Toc51926186"/>
      <w:bookmarkStart w:id="921" w:name="_Toc171693978"/>
      <w:r>
        <w:t>5.1.2.2.16</w:t>
      </w:r>
      <w:r>
        <w:tab/>
        <w:t>GGSN Address Used</w:t>
      </w:r>
      <w:bookmarkEnd w:id="916"/>
      <w:bookmarkEnd w:id="917"/>
      <w:bookmarkEnd w:id="918"/>
      <w:bookmarkEnd w:id="919"/>
      <w:bookmarkEnd w:id="920"/>
      <w:bookmarkEnd w:id="921"/>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922" w:name="_Toc20232739"/>
      <w:bookmarkStart w:id="923" w:name="_Toc28026318"/>
      <w:bookmarkStart w:id="924" w:name="_Toc36116153"/>
      <w:bookmarkStart w:id="925" w:name="_Toc44682336"/>
      <w:bookmarkStart w:id="926" w:name="_Toc51926187"/>
      <w:bookmarkStart w:id="927" w:name="_Toc171693979"/>
      <w:r>
        <w:t>5.1.2.2.16A</w:t>
      </w:r>
      <w:r>
        <w:tab/>
      </w:r>
      <w:r w:rsidR="00767E9D">
        <w:t>Void</w:t>
      </w:r>
      <w:bookmarkEnd w:id="922"/>
      <w:bookmarkEnd w:id="923"/>
      <w:bookmarkEnd w:id="924"/>
      <w:bookmarkEnd w:id="925"/>
      <w:bookmarkEnd w:id="926"/>
      <w:bookmarkEnd w:id="927"/>
    </w:p>
    <w:p w14:paraId="191E31D9" w14:textId="77777777" w:rsidR="009B1C39" w:rsidRDefault="00767E9D">
      <w:r>
        <w:t>(Void)</w:t>
      </w:r>
    </w:p>
    <w:p w14:paraId="366B0562" w14:textId="77777777" w:rsidR="009B1C39" w:rsidRDefault="009B1C39">
      <w:pPr>
        <w:pStyle w:val="Heading5"/>
      </w:pPr>
      <w:bookmarkStart w:id="928" w:name="_Toc20232740"/>
      <w:bookmarkStart w:id="929" w:name="_Toc28026319"/>
      <w:bookmarkStart w:id="930" w:name="_Toc36116154"/>
      <w:bookmarkStart w:id="931" w:name="_Toc44682337"/>
      <w:bookmarkStart w:id="932" w:name="_Toc51926188"/>
      <w:bookmarkStart w:id="933" w:name="_Toc171693980"/>
      <w:r>
        <w:lastRenderedPageBreak/>
        <w:t>5.1.2.2.17</w:t>
      </w:r>
      <w:r>
        <w:tab/>
        <w:t>IMS Signalling Context</w:t>
      </w:r>
      <w:bookmarkEnd w:id="928"/>
      <w:bookmarkEnd w:id="929"/>
      <w:bookmarkEnd w:id="930"/>
      <w:bookmarkEnd w:id="931"/>
      <w:bookmarkEnd w:id="932"/>
      <w:bookmarkEnd w:id="933"/>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934" w:name="_Toc20232741"/>
      <w:bookmarkStart w:id="935" w:name="_Toc28026320"/>
      <w:bookmarkStart w:id="936" w:name="_Toc36116155"/>
      <w:bookmarkStart w:id="937" w:name="_Toc44682338"/>
      <w:bookmarkStart w:id="938" w:name="_Toc51926189"/>
      <w:bookmarkStart w:id="939" w:name="_Toc171693981"/>
      <w:r>
        <w:t>5.1.2.2.18</w:t>
      </w:r>
      <w:r>
        <w:tab/>
        <w:t>IMSI Unauthenticated Flag</w:t>
      </w:r>
      <w:bookmarkEnd w:id="934"/>
      <w:bookmarkEnd w:id="935"/>
      <w:bookmarkEnd w:id="936"/>
      <w:bookmarkEnd w:id="937"/>
      <w:bookmarkEnd w:id="938"/>
      <w:bookmarkEnd w:id="939"/>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940" w:name="_Toc20232742"/>
      <w:bookmarkStart w:id="941" w:name="_Toc28026321"/>
      <w:bookmarkStart w:id="942" w:name="_Toc36116156"/>
      <w:bookmarkStart w:id="943" w:name="_Toc44682339"/>
      <w:bookmarkStart w:id="944" w:name="_Toc51926190"/>
      <w:bookmarkStart w:id="945" w:name="_Toc171693982"/>
      <w:r>
        <w:t>5.1.2.2.18A</w:t>
      </w:r>
      <w:r>
        <w:tab/>
        <w:t>IP-CAN session Type</w:t>
      </w:r>
      <w:bookmarkEnd w:id="940"/>
      <w:bookmarkEnd w:id="941"/>
      <w:bookmarkEnd w:id="942"/>
      <w:bookmarkEnd w:id="943"/>
      <w:bookmarkEnd w:id="944"/>
      <w:bookmarkEnd w:id="94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946" w:name="_Toc20232743"/>
      <w:bookmarkStart w:id="947" w:name="_Toc28026322"/>
      <w:bookmarkStart w:id="948" w:name="_Toc36116157"/>
      <w:bookmarkStart w:id="949" w:name="_Toc44682340"/>
      <w:bookmarkStart w:id="950" w:name="_Toc51926191"/>
      <w:bookmarkStart w:id="951" w:name="_Toc171693983"/>
      <w:r>
        <w:t>5.1.2.2.18B</w:t>
      </w:r>
      <w:r>
        <w:tab/>
        <w:t>IP-Edge Address IPv6</w:t>
      </w:r>
      <w:bookmarkEnd w:id="946"/>
      <w:bookmarkEnd w:id="947"/>
      <w:bookmarkEnd w:id="948"/>
      <w:bookmarkEnd w:id="949"/>
      <w:bookmarkEnd w:id="950"/>
      <w:bookmarkEnd w:id="95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952" w:name="_Toc20232744"/>
      <w:bookmarkStart w:id="953" w:name="_Toc28026323"/>
      <w:bookmarkStart w:id="954" w:name="_Toc36116158"/>
      <w:bookmarkStart w:id="955" w:name="_Toc44682341"/>
      <w:bookmarkStart w:id="956" w:name="_Toc51926192"/>
      <w:bookmarkStart w:id="957" w:name="_Toc171693984"/>
      <w:r>
        <w:t>5.1.2.2.18C</w:t>
      </w:r>
      <w:r>
        <w:tab/>
        <w:t>IP-Edge Address Used</w:t>
      </w:r>
      <w:bookmarkEnd w:id="952"/>
      <w:bookmarkEnd w:id="953"/>
      <w:bookmarkEnd w:id="954"/>
      <w:bookmarkEnd w:id="955"/>
      <w:bookmarkEnd w:id="956"/>
      <w:bookmarkEnd w:id="957"/>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958" w:name="_Toc20232745"/>
      <w:bookmarkStart w:id="959" w:name="_Toc28026324"/>
      <w:bookmarkStart w:id="960" w:name="_Toc36116159"/>
      <w:bookmarkStart w:id="961" w:name="_Toc44682342"/>
      <w:bookmarkStart w:id="962" w:name="_Toc51926193"/>
      <w:bookmarkStart w:id="963" w:name="_Toc171693985"/>
      <w:r>
        <w:t>5.1.2.2.18D</w:t>
      </w:r>
      <w:r>
        <w:tab/>
        <w:t>IP-Edge Operator Identifier</w:t>
      </w:r>
      <w:bookmarkEnd w:id="958"/>
      <w:bookmarkEnd w:id="959"/>
      <w:bookmarkEnd w:id="960"/>
      <w:bookmarkEnd w:id="961"/>
      <w:bookmarkEnd w:id="962"/>
      <w:bookmarkEnd w:id="963"/>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964" w:name="_Toc20232746"/>
      <w:bookmarkStart w:id="965" w:name="_Toc28026325"/>
      <w:bookmarkStart w:id="966" w:name="_Toc36116160"/>
      <w:bookmarkStart w:id="967" w:name="_Toc44682343"/>
      <w:bookmarkStart w:id="968" w:name="_Toc51926194"/>
      <w:bookmarkStart w:id="969" w:name="_Toc171693986"/>
      <w:r>
        <w:t>5.1.2.2.18E</w:t>
      </w:r>
      <w:r>
        <w:tab/>
        <w:t>Last MS Time Zone</w:t>
      </w:r>
      <w:bookmarkEnd w:id="964"/>
      <w:bookmarkEnd w:id="965"/>
      <w:bookmarkEnd w:id="966"/>
      <w:bookmarkEnd w:id="967"/>
      <w:bookmarkEnd w:id="968"/>
      <w:bookmarkEnd w:id="969"/>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970" w:name="_Toc20232747"/>
      <w:bookmarkStart w:id="971" w:name="_Toc28026326"/>
      <w:bookmarkStart w:id="972" w:name="_Toc36116161"/>
      <w:bookmarkStart w:id="973" w:name="_Toc44682344"/>
      <w:bookmarkStart w:id="974" w:name="_Toc51926195"/>
      <w:bookmarkStart w:id="975" w:name="_Toc171693987"/>
      <w:r>
        <w:t>5.1.2.2.18F</w:t>
      </w:r>
      <w:r>
        <w:tab/>
      </w:r>
      <w:r w:rsidRPr="00AF242C">
        <w:t>Last User Location Information</w:t>
      </w:r>
      <w:bookmarkEnd w:id="970"/>
      <w:bookmarkEnd w:id="971"/>
      <w:bookmarkEnd w:id="972"/>
      <w:bookmarkEnd w:id="973"/>
      <w:bookmarkEnd w:id="974"/>
      <w:bookmarkEnd w:id="975"/>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976" w:name="_Toc20232748"/>
      <w:bookmarkStart w:id="977" w:name="_Toc28026327"/>
      <w:bookmarkStart w:id="978" w:name="_Toc36116162"/>
      <w:bookmarkStart w:id="979" w:name="_Toc44682345"/>
      <w:bookmarkStart w:id="980" w:name="_Toc51926196"/>
      <w:bookmarkStart w:id="981" w:name="_Toc171693988"/>
      <w:r>
        <w:t>5.1.2.2.19</w:t>
      </w:r>
      <w:r>
        <w:tab/>
        <w:t>LCS Cause</w:t>
      </w:r>
      <w:bookmarkEnd w:id="976"/>
      <w:bookmarkEnd w:id="977"/>
      <w:bookmarkEnd w:id="978"/>
      <w:bookmarkEnd w:id="979"/>
      <w:bookmarkEnd w:id="980"/>
      <w:bookmarkEnd w:id="981"/>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982" w:name="_Toc20232749"/>
      <w:bookmarkStart w:id="983" w:name="_Toc28026328"/>
      <w:bookmarkStart w:id="984" w:name="_Toc36116163"/>
      <w:bookmarkStart w:id="985" w:name="_Toc44682346"/>
      <w:bookmarkStart w:id="986" w:name="_Toc51926197"/>
      <w:bookmarkStart w:id="987" w:name="_Toc171693989"/>
      <w:r>
        <w:t>5.1.2.2.20</w:t>
      </w:r>
      <w:r>
        <w:tab/>
        <w:t>LCS Client Identity</w:t>
      </w:r>
      <w:bookmarkEnd w:id="982"/>
      <w:bookmarkEnd w:id="983"/>
      <w:bookmarkEnd w:id="984"/>
      <w:bookmarkEnd w:id="985"/>
      <w:bookmarkEnd w:id="986"/>
      <w:bookmarkEnd w:id="987"/>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988" w:name="MCCQCTEMPBM_00000021"/>
      <w:r w:rsidR="009B1C39">
        <w:t>Client External ID;</w:t>
      </w:r>
    </w:p>
    <w:p w14:paraId="4BD6511F" w14:textId="77777777" w:rsidR="009B1C39" w:rsidRDefault="005F33D0" w:rsidP="005F33D0">
      <w:pPr>
        <w:pStyle w:val="B1"/>
      </w:pPr>
      <w:bookmarkStart w:id="989" w:name="MCCQCTEMPBM_00000022"/>
      <w:bookmarkEnd w:id="988"/>
      <w:r>
        <w:t>-</w:t>
      </w:r>
      <w:r>
        <w:tab/>
      </w:r>
      <w:r w:rsidR="009B1C39">
        <w:t>Client Dialled by MS ID;</w:t>
      </w:r>
    </w:p>
    <w:bookmarkEnd w:id="989"/>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990" w:name="_Toc20232750"/>
      <w:bookmarkStart w:id="991" w:name="_Toc28026329"/>
      <w:bookmarkStart w:id="992" w:name="_Toc36116164"/>
      <w:bookmarkStart w:id="993" w:name="_Toc44682347"/>
      <w:bookmarkStart w:id="994" w:name="_Toc51926198"/>
      <w:bookmarkStart w:id="995" w:name="_Toc171693990"/>
      <w:r>
        <w:t>5.1.2.2.21</w:t>
      </w:r>
      <w:r>
        <w:tab/>
        <w:t xml:space="preserve">LCS </w:t>
      </w:r>
      <w:r>
        <w:rPr>
          <w:color w:val="000000"/>
        </w:rPr>
        <w:t>Client</w:t>
      </w:r>
      <w:r>
        <w:t xml:space="preserve"> Type</w:t>
      </w:r>
      <w:bookmarkEnd w:id="990"/>
      <w:bookmarkEnd w:id="991"/>
      <w:bookmarkEnd w:id="992"/>
      <w:bookmarkEnd w:id="993"/>
      <w:bookmarkEnd w:id="994"/>
      <w:bookmarkEnd w:id="995"/>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996" w:name="_Toc20232751"/>
      <w:bookmarkStart w:id="997" w:name="_Toc28026330"/>
      <w:bookmarkStart w:id="998" w:name="_Toc36116165"/>
      <w:bookmarkStart w:id="999" w:name="_Toc44682348"/>
      <w:bookmarkStart w:id="1000" w:name="_Toc51926199"/>
      <w:bookmarkStart w:id="1001" w:name="_Toc171693991"/>
      <w:r>
        <w:lastRenderedPageBreak/>
        <w:t>5.1.2.2.22</w:t>
      </w:r>
      <w:r>
        <w:tab/>
        <w:t>LCS Priority</w:t>
      </w:r>
      <w:bookmarkEnd w:id="996"/>
      <w:bookmarkEnd w:id="997"/>
      <w:bookmarkEnd w:id="998"/>
      <w:bookmarkEnd w:id="999"/>
      <w:bookmarkEnd w:id="1000"/>
      <w:bookmarkEnd w:id="1001"/>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002" w:name="_Toc20232752"/>
      <w:bookmarkStart w:id="1003" w:name="_Toc28026331"/>
      <w:bookmarkStart w:id="1004" w:name="_Toc36116166"/>
      <w:bookmarkStart w:id="1005" w:name="_Toc44682349"/>
      <w:bookmarkStart w:id="1006" w:name="_Toc51926200"/>
      <w:bookmarkStart w:id="1007" w:name="_Toc171693992"/>
      <w:r>
        <w:t>5.1.2.2.23</w:t>
      </w:r>
      <w:r>
        <w:tab/>
        <w:t>LCS QoS</w:t>
      </w:r>
      <w:bookmarkEnd w:id="1002"/>
      <w:bookmarkEnd w:id="1003"/>
      <w:bookmarkEnd w:id="1004"/>
      <w:bookmarkEnd w:id="1005"/>
      <w:bookmarkEnd w:id="1006"/>
      <w:bookmarkEnd w:id="100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008" w:name="_Toc20232753"/>
      <w:bookmarkStart w:id="1009" w:name="_Toc28026332"/>
      <w:bookmarkStart w:id="1010" w:name="_Toc36116167"/>
      <w:bookmarkStart w:id="1011" w:name="_Toc44682350"/>
      <w:bookmarkStart w:id="1012" w:name="_Toc51926201"/>
      <w:bookmarkStart w:id="1013" w:name="_Toc171693993"/>
      <w:r>
        <w:t>5.1.2.2.23A</w:t>
      </w:r>
      <w:r>
        <w:tab/>
        <w:t>List of RAN Secondary RAT Usage Reports</w:t>
      </w:r>
      <w:bookmarkEnd w:id="1008"/>
      <w:bookmarkEnd w:id="1009"/>
      <w:bookmarkEnd w:id="1010"/>
      <w:bookmarkEnd w:id="1011"/>
      <w:bookmarkEnd w:id="1012"/>
      <w:bookmarkEnd w:id="101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014" w:name="_Toc20232754"/>
      <w:bookmarkStart w:id="1015" w:name="_Toc28026333"/>
      <w:bookmarkStart w:id="1016" w:name="_Toc36116168"/>
      <w:bookmarkStart w:id="1017" w:name="_Toc44682351"/>
      <w:bookmarkStart w:id="1018" w:name="_Toc51926202"/>
      <w:bookmarkStart w:id="1019" w:name="_Toc171693994"/>
      <w:r>
        <w:t>5.1.2.2.24</w:t>
      </w:r>
      <w:r>
        <w:tab/>
        <w:t>List of Service Data</w:t>
      </w:r>
      <w:bookmarkEnd w:id="1014"/>
      <w:bookmarkEnd w:id="1015"/>
      <w:bookmarkEnd w:id="1016"/>
      <w:bookmarkEnd w:id="1017"/>
      <w:bookmarkEnd w:id="1018"/>
      <w:bookmarkEnd w:id="1019"/>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020" w:name="_Toc20232755"/>
      <w:bookmarkStart w:id="1021" w:name="_Toc28026334"/>
      <w:bookmarkStart w:id="1022" w:name="_Toc36116169"/>
      <w:bookmarkStart w:id="1023" w:name="_Toc44682352"/>
      <w:bookmarkStart w:id="1024" w:name="_Toc51926203"/>
      <w:bookmarkStart w:id="1025" w:name="_Toc171693995"/>
      <w:r>
        <w:t>5.1.2.2.25</w:t>
      </w:r>
      <w:r>
        <w:tab/>
        <w:t>List of Traffic Data Volumes</w:t>
      </w:r>
      <w:bookmarkEnd w:id="1020"/>
      <w:bookmarkEnd w:id="1021"/>
      <w:bookmarkEnd w:id="1022"/>
      <w:bookmarkEnd w:id="1023"/>
      <w:bookmarkEnd w:id="1024"/>
      <w:bookmarkEnd w:id="1025"/>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r>
        <w:t>Table 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r w:rsidR="003907DC">
        <w:t>t</w:t>
      </w:r>
      <w:r>
        <w:t>able 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026" w:name="_Toc20232756"/>
      <w:bookmarkStart w:id="1027" w:name="_Toc28026335"/>
      <w:bookmarkStart w:id="1028" w:name="_Toc36116170"/>
      <w:bookmarkStart w:id="1029" w:name="_Toc44682353"/>
      <w:bookmarkStart w:id="1030" w:name="_Toc51926204"/>
      <w:bookmarkStart w:id="1031" w:name="_Toc171693996"/>
      <w:r>
        <w:t>5.1.2.2.26</w:t>
      </w:r>
      <w:r>
        <w:tab/>
        <w:t>Local Record Sequence Number</w:t>
      </w:r>
      <w:bookmarkEnd w:id="1026"/>
      <w:bookmarkEnd w:id="1027"/>
      <w:bookmarkEnd w:id="1028"/>
      <w:bookmarkEnd w:id="1029"/>
      <w:bookmarkEnd w:id="1030"/>
      <w:bookmarkEnd w:id="1031"/>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032" w:name="_Toc20232757"/>
      <w:bookmarkStart w:id="1033" w:name="_Toc28026336"/>
      <w:bookmarkStart w:id="1034" w:name="_Toc36116171"/>
      <w:bookmarkStart w:id="1035" w:name="_Toc44682354"/>
      <w:bookmarkStart w:id="1036" w:name="_Toc51926205"/>
      <w:bookmarkStart w:id="1037" w:name="_Toc171693997"/>
      <w:r>
        <w:t>5.1.2.2.27</w:t>
      </w:r>
      <w:r>
        <w:tab/>
        <w:t>Location Estimate</w:t>
      </w:r>
      <w:bookmarkEnd w:id="1032"/>
      <w:bookmarkEnd w:id="1033"/>
      <w:bookmarkEnd w:id="1034"/>
      <w:bookmarkEnd w:id="1035"/>
      <w:bookmarkEnd w:id="1036"/>
      <w:bookmarkEnd w:id="1037"/>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038" w:name="_Toc20232758"/>
      <w:bookmarkStart w:id="1039" w:name="_Toc28026337"/>
      <w:bookmarkStart w:id="1040" w:name="_Toc36116172"/>
      <w:bookmarkStart w:id="1041" w:name="_Toc44682355"/>
      <w:bookmarkStart w:id="1042" w:name="_Toc51926206"/>
      <w:bookmarkStart w:id="1043" w:name="_Toc171693998"/>
      <w:r>
        <w:t>5.1.2.2.28</w:t>
      </w:r>
      <w:r>
        <w:tab/>
        <w:t>Location Method</w:t>
      </w:r>
      <w:bookmarkEnd w:id="1038"/>
      <w:bookmarkEnd w:id="1039"/>
      <w:bookmarkEnd w:id="1040"/>
      <w:bookmarkEnd w:id="1041"/>
      <w:bookmarkEnd w:id="1042"/>
      <w:bookmarkEnd w:id="1043"/>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044" w:name="_Toc20232759"/>
      <w:bookmarkStart w:id="1045" w:name="_Toc28026338"/>
      <w:bookmarkStart w:id="1046" w:name="_Toc36116173"/>
      <w:bookmarkStart w:id="1047" w:name="_Toc44682356"/>
      <w:bookmarkStart w:id="1048" w:name="_Toc51926207"/>
      <w:bookmarkStart w:id="1049" w:name="_Toc171693999"/>
      <w:r>
        <w:t>5.1.2.2.29</w:t>
      </w:r>
      <w:r>
        <w:tab/>
        <w:t>Location Type</w:t>
      </w:r>
      <w:bookmarkEnd w:id="1044"/>
      <w:bookmarkEnd w:id="1045"/>
      <w:bookmarkEnd w:id="1046"/>
      <w:bookmarkEnd w:id="1047"/>
      <w:bookmarkEnd w:id="1048"/>
      <w:bookmarkEnd w:id="1049"/>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050" w:name="_Toc20232760"/>
      <w:bookmarkStart w:id="1051" w:name="_Toc28026339"/>
      <w:bookmarkStart w:id="1052" w:name="_Toc36116174"/>
      <w:bookmarkStart w:id="1053" w:name="_Toc44682357"/>
      <w:bookmarkStart w:id="1054" w:name="_Toc51926208"/>
      <w:bookmarkStart w:id="1055" w:name="_Toc171694000"/>
      <w:r>
        <w:t>5.1.2.2.29A</w:t>
      </w:r>
      <w:r>
        <w:tab/>
        <w:t>Low Priority Indicator</w:t>
      </w:r>
      <w:bookmarkEnd w:id="1050"/>
      <w:bookmarkEnd w:id="1051"/>
      <w:bookmarkEnd w:id="1052"/>
      <w:bookmarkEnd w:id="1053"/>
      <w:bookmarkEnd w:id="1054"/>
      <w:bookmarkEnd w:id="105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056" w:name="_Toc20232761"/>
      <w:bookmarkStart w:id="1057" w:name="_Toc28026340"/>
      <w:bookmarkStart w:id="1058" w:name="_Toc36116175"/>
      <w:bookmarkStart w:id="1059" w:name="_Toc44682358"/>
      <w:bookmarkStart w:id="1060" w:name="_Toc51926209"/>
      <w:bookmarkStart w:id="1061" w:name="_Toc171694001"/>
      <w:r>
        <w:t>5.1.2.2.29</w:t>
      </w:r>
      <w:r>
        <w:rPr>
          <w:rFonts w:hint="eastAsia"/>
          <w:lang w:eastAsia="zh-CN"/>
        </w:rPr>
        <w:t>B</w:t>
      </w:r>
      <w:r>
        <w:tab/>
      </w:r>
      <w:r>
        <w:rPr>
          <w:rFonts w:hint="eastAsia"/>
          <w:lang w:eastAsia="zh-CN"/>
        </w:rPr>
        <w:t>NBIFOM Mode</w:t>
      </w:r>
      <w:bookmarkEnd w:id="1056"/>
      <w:bookmarkEnd w:id="1057"/>
      <w:bookmarkEnd w:id="1058"/>
      <w:bookmarkEnd w:id="1059"/>
      <w:bookmarkEnd w:id="1060"/>
      <w:bookmarkEnd w:id="106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062" w:name="_Toc20232762"/>
      <w:bookmarkStart w:id="1063" w:name="_Toc28026341"/>
      <w:bookmarkStart w:id="1064" w:name="_Toc36116176"/>
      <w:bookmarkStart w:id="1065" w:name="_Toc44682359"/>
      <w:bookmarkStart w:id="1066" w:name="_Toc51926210"/>
      <w:bookmarkStart w:id="1067" w:name="_Toc171694002"/>
      <w:r>
        <w:lastRenderedPageBreak/>
        <w:t>5.1.2.2.</w:t>
      </w:r>
      <w:r>
        <w:rPr>
          <w:rFonts w:hint="eastAsia"/>
          <w:lang w:eastAsia="zh-CN"/>
        </w:rPr>
        <w:t>29C</w:t>
      </w:r>
      <w:r>
        <w:tab/>
        <w:t>NBIFOM Support</w:t>
      </w:r>
      <w:bookmarkEnd w:id="1062"/>
      <w:bookmarkEnd w:id="1063"/>
      <w:bookmarkEnd w:id="1064"/>
      <w:bookmarkEnd w:id="1065"/>
      <w:bookmarkEnd w:id="1066"/>
      <w:bookmarkEnd w:id="1067"/>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068" w:name="_Toc20232763"/>
      <w:bookmarkStart w:id="1069" w:name="_Toc28026342"/>
      <w:bookmarkStart w:id="1070" w:name="_Toc36116177"/>
      <w:bookmarkStart w:id="1071" w:name="_Toc44682360"/>
      <w:bookmarkStart w:id="1072" w:name="_Toc51926211"/>
      <w:bookmarkStart w:id="1073" w:name="_Toc171694003"/>
      <w:r>
        <w:t>5.1.2.2.30</w:t>
      </w:r>
      <w:r>
        <w:tab/>
        <w:t>Measurement Duration</w:t>
      </w:r>
      <w:bookmarkEnd w:id="1068"/>
      <w:bookmarkEnd w:id="1069"/>
      <w:bookmarkEnd w:id="1070"/>
      <w:bookmarkEnd w:id="1071"/>
      <w:bookmarkEnd w:id="1072"/>
      <w:bookmarkEnd w:id="1073"/>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074" w:name="_Toc20232764"/>
      <w:bookmarkStart w:id="1075" w:name="_Toc28026343"/>
      <w:bookmarkStart w:id="1076" w:name="_Toc36116178"/>
      <w:bookmarkStart w:id="1077" w:name="_Toc44682361"/>
      <w:bookmarkStart w:id="1078" w:name="_Toc51926212"/>
      <w:bookmarkStart w:id="1079" w:name="_Toc171694004"/>
      <w:r>
        <w:t>5.1.2.2.31</w:t>
      </w:r>
      <w:r>
        <w:tab/>
        <w:t>Message reference</w:t>
      </w:r>
      <w:bookmarkEnd w:id="1074"/>
      <w:bookmarkEnd w:id="1075"/>
      <w:bookmarkEnd w:id="1076"/>
      <w:bookmarkEnd w:id="1077"/>
      <w:bookmarkEnd w:id="1078"/>
      <w:bookmarkEnd w:id="1079"/>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080" w:name="_Toc20232765"/>
      <w:bookmarkStart w:id="1081" w:name="_Toc28026344"/>
      <w:bookmarkStart w:id="1082" w:name="_Toc36116179"/>
      <w:bookmarkStart w:id="1083" w:name="_Toc44682362"/>
      <w:bookmarkStart w:id="1084" w:name="_Toc51926213"/>
      <w:bookmarkStart w:id="1085" w:name="_Toc171694005"/>
      <w:r>
        <w:t>5.1.2.2.32</w:t>
      </w:r>
      <w:r>
        <w:tab/>
        <w:t>MLC Number</w:t>
      </w:r>
      <w:bookmarkEnd w:id="1080"/>
      <w:bookmarkEnd w:id="1081"/>
      <w:bookmarkEnd w:id="1082"/>
      <w:bookmarkEnd w:id="1083"/>
      <w:bookmarkEnd w:id="1084"/>
      <w:bookmarkEnd w:id="1085"/>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086" w:name="_Toc20232766"/>
      <w:bookmarkStart w:id="1087" w:name="_Toc28026345"/>
      <w:bookmarkStart w:id="1088" w:name="_Toc36116180"/>
      <w:bookmarkStart w:id="1089" w:name="_Toc44682363"/>
      <w:bookmarkStart w:id="1090" w:name="_Toc51926214"/>
      <w:bookmarkStart w:id="1091" w:name="_Toc171694006"/>
      <w:r>
        <w:t>5.1.2.2.32A</w:t>
      </w:r>
      <w:r>
        <w:tab/>
        <w:t>MME Name</w:t>
      </w:r>
      <w:bookmarkEnd w:id="1086"/>
      <w:bookmarkEnd w:id="1087"/>
      <w:bookmarkEnd w:id="1088"/>
      <w:bookmarkEnd w:id="1089"/>
      <w:bookmarkEnd w:id="1090"/>
      <w:bookmarkEnd w:id="1091"/>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092" w:name="_Toc20232767"/>
      <w:bookmarkStart w:id="1093" w:name="_Toc28026346"/>
      <w:bookmarkStart w:id="1094" w:name="_Toc36116181"/>
      <w:bookmarkStart w:id="1095" w:name="_Toc44682364"/>
      <w:bookmarkStart w:id="1096" w:name="_Toc51926215"/>
      <w:bookmarkStart w:id="1097" w:name="_Toc171694007"/>
      <w:r>
        <w:t>5.1.2.2.32B</w:t>
      </w:r>
      <w:r>
        <w:tab/>
        <w:t>MME Realm</w:t>
      </w:r>
      <w:bookmarkEnd w:id="1092"/>
      <w:bookmarkEnd w:id="1093"/>
      <w:bookmarkEnd w:id="1094"/>
      <w:bookmarkEnd w:id="1095"/>
      <w:bookmarkEnd w:id="1096"/>
      <w:bookmarkEnd w:id="1097"/>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098" w:name="_Toc20232768"/>
      <w:bookmarkStart w:id="1099" w:name="_Toc28026347"/>
      <w:bookmarkStart w:id="1100" w:name="_Toc36116182"/>
      <w:bookmarkStart w:id="1101" w:name="_Toc44682365"/>
      <w:bookmarkStart w:id="1102" w:name="_Toc51926216"/>
      <w:bookmarkStart w:id="1103" w:name="_Toc171694008"/>
      <w:r>
        <w:t>5.1.2.2.33</w:t>
      </w:r>
      <w:r>
        <w:tab/>
        <w:t>MS Network Capability</w:t>
      </w:r>
      <w:bookmarkEnd w:id="1098"/>
      <w:bookmarkEnd w:id="1099"/>
      <w:bookmarkEnd w:id="1100"/>
      <w:bookmarkEnd w:id="1101"/>
      <w:bookmarkEnd w:id="1102"/>
      <w:bookmarkEnd w:id="1103"/>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104" w:name="_Toc20232769"/>
      <w:bookmarkStart w:id="1105" w:name="_Toc28026348"/>
      <w:bookmarkStart w:id="1106" w:name="_Toc36116183"/>
      <w:bookmarkStart w:id="1107" w:name="_Toc44682366"/>
      <w:bookmarkStart w:id="1108" w:name="_Toc51926217"/>
      <w:bookmarkStart w:id="1109" w:name="_Toc171694009"/>
      <w:r>
        <w:t>5.1.2.2.34</w:t>
      </w:r>
      <w:r>
        <w:tab/>
        <w:t>MS Time Zone</w:t>
      </w:r>
      <w:bookmarkEnd w:id="1104"/>
      <w:bookmarkEnd w:id="1105"/>
      <w:bookmarkEnd w:id="1106"/>
      <w:bookmarkEnd w:id="1107"/>
      <w:bookmarkEnd w:id="1108"/>
      <w:bookmarkEnd w:id="1109"/>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110" w:name="_Toc20232770"/>
      <w:bookmarkStart w:id="1111" w:name="_Toc28026349"/>
      <w:bookmarkStart w:id="1112" w:name="_Toc36116184"/>
      <w:bookmarkStart w:id="1113" w:name="_Toc44682367"/>
      <w:bookmarkStart w:id="1114" w:name="_Toc51926218"/>
      <w:bookmarkStart w:id="1115" w:name="_Toc171694010"/>
      <w:r>
        <w:t>5.1.2.2.35</w:t>
      </w:r>
      <w:r>
        <w:tab/>
        <w:t>Network Initiated PDP Context</w:t>
      </w:r>
      <w:bookmarkEnd w:id="1110"/>
      <w:bookmarkEnd w:id="1111"/>
      <w:bookmarkEnd w:id="1112"/>
      <w:bookmarkEnd w:id="1113"/>
      <w:bookmarkEnd w:id="1114"/>
      <w:bookmarkEnd w:id="111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116" w:name="_Toc20232771"/>
      <w:bookmarkStart w:id="1117" w:name="_Toc28026350"/>
      <w:bookmarkStart w:id="1118" w:name="_Toc36116185"/>
      <w:bookmarkStart w:id="1119" w:name="_Toc44682368"/>
      <w:bookmarkStart w:id="1120" w:name="_Toc51926219"/>
      <w:bookmarkStart w:id="1121" w:name="_Toc171694011"/>
      <w:r>
        <w:t>5.1.2.2.36</w:t>
      </w:r>
      <w:r>
        <w:tab/>
        <w:t>Node ID</w:t>
      </w:r>
      <w:bookmarkEnd w:id="1116"/>
      <w:bookmarkEnd w:id="1117"/>
      <w:bookmarkEnd w:id="1118"/>
      <w:bookmarkEnd w:id="1119"/>
      <w:bookmarkEnd w:id="1120"/>
      <w:bookmarkEnd w:id="112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122" w:name="_Toc20232772"/>
      <w:bookmarkStart w:id="1123" w:name="_Toc28026351"/>
      <w:bookmarkStart w:id="1124" w:name="_Toc36116186"/>
      <w:bookmarkStart w:id="1125" w:name="_Toc44682369"/>
      <w:bookmarkStart w:id="1126" w:name="_Toc51926220"/>
      <w:bookmarkStart w:id="1127" w:name="_Toc171694012"/>
      <w:r>
        <w:t>5.1.2.2.37</w:t>
      </w:r>
      <w:r>
        <w:tab/>
        <w:t>Notification to MS user</w:t>
      </w:r>
      <w:bookmarkEnd w:id="1122"/>
      <w:bookmarkEnd w:id="1123"/>
      <w:bookmarkEnd w:id="1124"/>
      <w:bookmarkEnd w:id="1125"/>
      <w:bookmarkEnd w:id="1126"/>
      <w:bookmarkEnd w:id="1127"/>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128" w:name="_Toc20232773"/>
      <w:bookmarkStart w:id="1129" w:name="_Toc28026352"/>
      <w:bookmarkStart w:id="1130" w:name="_Toc36116187"/>
      <w:bookmarkStart w:id="1131" w:name="_Toc44682370"/>
      <w:bookmarkStart w:id="1132" w:name="_Toc51926221"/>
      <w:bookmarkStart w:id="1133" w:name="_Toc171694013"/>
      <w:r w:rsidRPr="009143D4">
        <w:t>5.1.2.2.37A</w:t>
      </w:r>
      <w:r w:rsidRPr="009143D4">
        <w:tab/>
        <w:t>Originating Address</w:t>
      </w:r>
      <w:bookmarkEnd w:id="1128"/>
      <w:bookmarkEnd w:id="1129"/>
      <w:bookmarkEnd w:id="1130"/>
      <w:bookmarkEnd w:id="1131"/>
      <w:bookmarkEnd w:id="1132"/>
      <w:bookmarkEnd w:id="1133"/>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134" w:name="_Toc20232774"/>
      <w:bookmarkStart w:id="1135" w:name="_Toc28026353"/>
      <w:bookmarkStart w:id="1136" w:name="_Toc36116188"/>
      <w:bookmarkStart w:id="1137" w:name="_Toc44682371"/>
      <w:bookmarkStart w:id="1138" w:name="_Toc51926222"/>
      <w:bookmarkStart w:id="1139" w:name="_Toc171694014"/>
      <w:r>
        <w:t>5.1.2.2.37B</w:t>
      </w:r>
      <w:r>
        <w:tab/>
        <w:t>P-GW Address IPv6</w:t>
      </w:r>
      <w:bookmarkEnd w:id="1134"/>
      <w:bookmarkEnd w:id="1135"/>
      <w:bookmarkEnd w:id="1136"/>
      <w:bookmarkEnd w:id="1137"/>
      <w:bookmarkEnd w:id="1138"/>
      <w:bookmarkEnd w:id="1139"/>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140" w:name="_Toc20232775"/>
      <w:bookmarkStart w:id="1141" w:name="_Toc28026354"/>
      <w:bookmarkStart w:id="1142" w:name="_Toc36116189"/>
      <w:bookmarkStart w:id="1143" w:name="_Toc44682372"/>
      <w:bookmarkStart w:id="1144" w:name="_Toc51926223"/>
      <w:bookmarkStart w:id="1145" w:name="_Toc171694015"/>
      <w:r>
        <w:t>5.1.2.2.38</w:t>
      </w:r>
      <w:r>
        <w:tab/>
        <w:t>P-GW Address Used</w:t>
      </w:r>
      <w:bookmarkEnd w:id="1140"/>
      <w:bookmarkEnd w:id="1141"/>
      <w:bookmarkEnd w:id="1142"/>
      <w:bookmarkEnd w:id="1143"/>
      <w:bookmarkEnd w:id="1144"/>
      <w:bookmarkEnd w:id="1145"/>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146" w:name="_Toc20232776"/>
      <w:bookmarkStart w:id="1147" w:name="_Toc28026355"/>
      <w:bookmarkStart w:id="1148" w:name="_Toc36116190"/>
      <w:bookmarkStart w:id="1149" w:name="_Toc44682373"/>
      <w:bookmarkStart w:id="1150" w:name="_Toc51926224"/>
      <w:bookmarkStart w:id="1151" w:name="_Toc171694016"/>
      <w:r>
        <w:lastRenderedPageBreak/>
        <w:t>5.1.2.2.39</w:t>
      </w:r>
      <w:r>
        <w:tab/>
        <w:t>P-GW PLMN Identifier</w:t>
      </w:r>
      <w:bookmarkEnd w:id="1146"/>
      <w:bookmarkEnd w:id="1147"/>
      <w:bookmarkEnd w:id="1148"/>
      <w:bookmarkEnd w:id="1149"/>
      <w:bookmarkEnd w:id="1150"/>
      <w:bookmarkEnd w:id="1151"/>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152" w:name="_Toc20232777"/>
      <w:bookmarkStart w:id="1153" w:name="_Toc28026356"/>
      <w:bookmarkStart w:id="1154" w:name="_Toc36116191"/>
      <w:bookmarkStart w:id="1155" w:name="_Toc44682374"/>
      <w:bookmarkStart w:id="1156" w:name="_Toc51926225"/>
      <w:bookmarkStart w:id="1157" w:name="_Toc171694017"/>
      <w:r>
        <w:t>5.1.2.2.40</w:t>
      </w:r>
      <w:r>
        <w:tab/>
        <w:t>PDN Connection Charging ID</w:t>
      </w:r>
      <w:bookmarkEnd w:id="1152"/>
      <w:bookmarkEnd w:id="1153"/>
      <w:bookmarkEnd w:id="1154"/>
      <w:bookmarkEnd w:id="1155"/>
      <w:bookmarkEnd w:id="1156"/>
      <w:bookmarkEnd w:id="1157"/>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158" w:name="_Toc20232778"/>
      <w:bookmarkStart w:id="1159" w:name="_Toc28026357"/>
      <w:bookmarkStart w:id="1160" w:name="_Toc36116192"/>
      <w:bookmarkStart w:id="1161" w:name="_Toc44682375"/>
      <w:bookmarkStart w:id="1162" w:name="_Toc51926226"/>
      <w:bookmarkStart w:id="1163" w:name="_Toc171694018"/>
      <w:r>
        <w:t>5.1.2.2.41</w:t>
      </w:r>
      <w:r>
        <w:tab/>
        <w:t>PDP Type</w:t>
      </w:r>
      <w:bookmarkEnd w:id="1158"/>
      <w:bookmarkEnd w:id="1159"/>
      <w:bookmarkEnd w:id="1160"/>
      <w:bookmarkEnd w:id="1161"/>
      <w:bookmarkEnd w:id="1162"/>
      <w:bookmarkEnd w:id="1163"/>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164" w:name="_Toc20232779"/>
      <w:bookmarkStart w:id="1165" w:name="_Toc28026358"/>
      <w:bookmarkStart w:id="1166" w:name="_Toc36116193"/>
      <w:bookmarkStart w:id="1167" w:name="_Toc44682376"/>
      <w:bookmarkStart w:id="1168" w:name="_Toc51926227"/>
      <w:bookmarkStart w:id="1169" w:name="_Toc171694019"/>
      <w:r>
        <w:t>5.1.2.2.42</w:t>
      </w:r>
      <w:r>
        <w:tab/>
        <w:t>PDP/PDN Type</w:t>
      </w:r>
      <w:bookmarkEnd w:id="1164"/>
      <w:bookmarkEnd w:id="1165"/>
      <w:bookmarkEnd w:id="1166"/>
      <w:bookmarkEnd w:id="1167"/>
      <w:bookmarkEnd w:id="1168"/>
      <w:bookmarkEnd w:id="1169"/>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170" w:name="_Toc20232780"/>
      <w:bookmarkStart w:id="1171" w:name="_Toc28026359"/>
      <w:bookmarkStart w:id="1172" w:name="_Toc36116194"/>
      <w:bookmarkStart w:id="1173" w:name="_Toc44682377"/>
      <w:bookmarkStart w:id="1174" w:name="_Toc51926228"/>
      <w:bookmarkStart w:id="1175" w:name="_Toc171694020"/>
      <w:r>
        <w:t>5.1.2.2.42A</w:t>
      </w:r>
      <w:r>
        <w:tab/>
        <w:t>PDP/PDN Type Extension</w:t>
      </w:r>
      <w:bookmarkEnd w:id="1170"/>
      <w:bookmarkEnd w:id="1171"/>
      <w:bookmarkEnd w:id="1172"/>
      <w:bookmarkEnd w:id="1173"/>
      <w:bookmarkEnd w:id="1174"/>
      <w:bookmarkEnd w:id="117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176" w:name="_Toc20232781"/>
      <w:bookmarkStart w:id="1177" w:name="_Toc28026360"/>
      <w:bookmarkStart w:id="1178" w:name="_Toc36116195"/>
      <w:bookmarkStart w:id="1179" w:name="_Toc44682378"/>
      <w:bookmarkStart w:id="1180" w:name="_Toc51926229"/>
      <w:bookmarkStart w:id="1181" w:name="_Toc171694021"/>
      <w:r>
        <w:t>5.1.2.2.43</w:t>
      </w:r>
      <w:r>
        <w:tab/>
        <w:t>Positioning Data</w:t>
      </w:r>
      <w:bookmarkEnd w:id="1176"/>
      <w:bookmarkEnd w:id="1177"/>
      <w:bookmarkEnd w:id="1178"/>
      <w:bookmarkEnd w:id="1179"/>
      <w:bookmarkEnd w:id="1180"/>
      <w:bookmarkEnd w:id="11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182" w:name="_Toc20232782"/>
      <w:bookmarkStart w:id="1183" w:name="_Toc28026361"/>
      <w:bookmarkStart w:id="1184" w:name="_Toc36116196"/>
      <w:bookmarkStart w:id="1185" w:name="_Toc44682379"/>
      <w:bookmarkStart w:id="1186" w:name="_Toc51926230"/>
      <w:bookmarkStart w:id="1187" w:name="_Toc171694022"/>
      <w:r>
        <w:t>5.1.2.2.43A</w:t>
      </w:r>
      <w:r>
        <w:tab/>
      </w:r>
      <w:r w:rsidRPr="00FD31C3">
        <w:t>Presence Reporting Area Information</w:t>
      </w:r>
      <w:bookmarkEnd w:id="1182"/>
      <w:bookmarkEnd w:id="1183"/>
      <w:bookmarkEnd w:id="1184"/>
      <w:bookmarkEnd w:id="1185"/>
      <w:bookmarkEnd w:id="1186"/>
      <w:bookmarkEnd w:id="1187"/>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188" w:name="_Toc20232783"/>
      <w:bookmarkStart w:id="1189" w:name="_Toc28026362"/>
      <w:bookmarkStart w:id="1190" w:name="_Toc36116197"/>
      <w:bookmarkStart w:id="1191" w:name="_Toc44682380"/>
      <w:bookmarkStart w:id="1192" w:name="_Toc51926231"/>
      <w:bookmarkStart w:id="1193" w:name="_Toc171694023"/>
      <w:r>
        <w:t>5.1.2.2.44</w:t>
      </w:r>
      <w:r>
        <w:tab/>
        <w:t>Privacy Override</w:t>
      </w:r>
      <w:bookmarkEnd w:id="1188"/>
      <w:bookmarkEnd w:id="1189"/>
      <w:bookmarkEnd w:id="1190"/>
      <w:bookmarkEnd w:id="1191"/>
      <w:bookmarkEnd w:id="1192"/>
      <w:bookmarkEnd w:id="1193"/>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194" w:name="_Toc20232784"/>
      <w:bookmarkStart w:id="1195" w:name="_Toc28026363"/>
      <w:bookmarkStart w:id="1196" w:name="_Toc36116198"/>
      <w:bookmarkStart w:id="1197" w:name="_Toc44682381"/>
      <w:bookmarkStart w:id="1198" w:name="_Toc51926232"/>
      <w:bookmarkStart w:id="1199" w:name="_Toc171694024"/>
      <w:r>
        <w:t>5.1.2.2.45</w:t>
      </w:r>
      <w:r>
        <w:tab/>
        <w:t>PS Furnish Charging Information</w:t>
      </w:r>
      <w:bookmarkEnd w:id="1194"/>
      <w:bookmarkEnd w:id="1195"/>
      <w:bookmarkEnd w:id="1196"/>
      <w:bookmarkEnd w:id="1197"/>
      <w:bookmarkEnd w:id="1198"/>
      <w:bookmarkEnd w:id="1199"/>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200" w:name="MCCQCTEMPBM_00000023"/>
      <w:r>
        <w:tab/>
      </w:r>
      <w:r w:rsidR="009B1C39">
        <w:t xml:space="preserve">PS Free Format Data </w:t>
      </w:r>
      <w:r w:rsidR="009B1C39">
        <w:br/>
      </w:r>
    </w:p>
    <w:bookmarkEnd w:id="1200"/>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201" w:name="MCCQCTEMPBM_00000024"/>
      <w:r w:rsidR="009B1C39">
        <w:t>PS FFD Append Indicator:</w:t>
      </w:r>
      <w:r w:rsidR="009B1C39">
        <w:br/>
      </w:r>
    </w:p>
    <w:bookmarkEnd w:id="1201"/>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202" w:name="_Toc20232785"/>
      <w:bookmarkStart w:id="1203" w:name="_Toc28026364"/>
      <w:bookmarkStart w:id="1204" w:name="_Toc36116199"/>
      <w:bookmarkStart w:id="1205" w:name="_Toc44682382"/>
      <w:bookmarkStart w:id="1206" w:name="_Toc51926233"/>
      <w:bookmarkStart w:id="1207" w:name="_Toc171694025"/>
      <w:r>
        <w:t>5.1.2.2.46</w:t>
      </w:r>
      <w:r>
        <w:tab/>
        <w:t>QoS Requested/QoS Negotiated</w:t>
      </w:r>
      <w:bookmarkEnd w:id="1202"/>
      <w:bookmarkEnd w:id="1203"/>
      <w:bookmarkEnd w:id="1204"/>
      <w:bookmarkEnd w:id="1205"/>
      <w:bookmarkEnd w:id="1206"/>
      <w:bookmarkEnd w:id="1207"/>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208" w:name="_Toc20232786"/>
      <w:bookmarkStart w:id="1209" w:name="_Toc28026365"/>
      <w:bookmarkStart w:id="1210" w:name="_Toc36116200"/>
      <w:bookmarkStart w:id="1211" w:name="_Toc44682383"/>
      <w:bookmarkStart w:id="1212" w:name="_Toc51926234"/>
      <w:bookmarkStart w:id="1213" w:name="_Toc171694026"/>
      <w:r>
        <w:t>5.1.2.2.46A</w:t>
      </w:r>
      <w:r>
        <w:tab/>
        <w:t>RAN End Time</w:t>
      </w:r>
      <w:bookmarkEnd w:id="1208"/>
      <w:bookmarkEnd w:id="1209"/>
      <w:bookmarkEnd w:id="1210"/>
      <w:bookmarkEnd w:id="1211"/>
      <w:bookmarkEnd w:id="1212"/>
      <w:bookmarkEnd w:id="1213"/>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214" w:name="_Toc20232787"/>
      <w:bookmarkStart w:id="1215" w:name="_Toc28026366"/>
      <w:bookmarkStart w:id="1216" w:name="_Toc36116201"/>
      <w:bookmarkStart w:id="1217" w:name="_Toc44682384"/>
      <w:bookmarkStart w:id="1218" w:name="_Toc51926235"/>
      <w:bookmarkStart w:id="1219" w:name="_Toc171694027"/>
      <w:r>
        <w:t>5.1.2.2.46B</w:t>
      </w:r>
      <w:r>
        <w:tab/>
        <w:t>RAN Start Time</w:t>
      </w:r>
      <w:bookmarkEnd w:id="1214"/>
      <w:bookmarkEnd w:id="1215"/>
      <w:bookmarkEnd w:id="1216"/>
      <w:bookmarkEnd w:id="1217"/>
      <w:bookmarkEnd w:id="1218"/>
      <w:bookmarkEnd w:id="1219"/>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220" w:name="_Toc20232788"/>
      <w:bookmarkStart w:id="1221" w:name="_Toc28026367"/>
      <w:bookmarkStart w:id="1222" w:name="_Toc36116202"/>
      <w:bookmarkStart w:id="1223" w:name="_Toc44682385"/>
      <w:bookmarkStart w:id="1224" w:name="_Toc51926236"/>
      <w:bookmarkStart w:id="1225" w:name="_Toc171694028"/>
      <w:r>
        <w:t>5.1.2.2.47</w:t>
      </w:r>
      <w:r>
        <w:tab/>
        <w:t>RAT Type</w:t>
      </w:r>
      <w:bookmarkEnd w:id="1220"/>
      <w:bookmarkEnd w:id="1221"/>
      <w:bookmarkEnd w:id="1222"/>
      <w:bookmarkEnd w:id="1223"/>
      <w:bookmarkEnd w:id="1224"/>
      <w:bookmarkEnd w:id="1225"/>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226" w:name="_Toc20232789"/>
      <w:bookmarkStart w:id="1227" w:name="_Toc28026368"/>
      <w:bookmarkStart w:id="1228" w:name="_Toc36116203"/>
      <w:bookmarkStart w:id="1229" w:name="_Toc44682386"/>
      <w:bookmarkStart w:id="1230" w:name="_Toc51926237"/>
      <w:bookmarkStart w:id="1231" w:name="_Toc171694029"/>
      <w:r>
        <w:t>5.1.2.2.48</w:t>
      </w:r>
      <w:r>
        <w:tab/>
        <w:t>Record Extensions</w:t>
      </w:r>
      <w:bookmarkEnd w:id="1226"/>
      <w:bookmarkEnd w:id="1227"/>
      <w:bookmarkEnd w:id="1228"/>
      <w:bookmarkEnd w:id="1229"/>
      <w:bookmarkEnd w:id="1230"/>
      <w:bookmarkEnd w:id="1231"/>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232" w:name="_Toc20232790"/>
      <w:bookmarkStart w:id="1233" w:name="_Toc28026369"/>
      <w:bookmarkStart w:id="1234" w:name="_Toc36116204"/>
      <w:bookmarkStart w:id="1235" w:name="_Toc44682387"/>
      <w:bookmarkStart w:id="1236" w:name="_Toc51926238"/>
      <w:bookmarkStart w:id="1237" w:name="_Toc171694030"/>
      <w:r>
        <w:t>5.1.2.2.49</w:t>
      </w:r>
      <w:r>
        <w:tab/>
        <w:t>Record Opening Time</w:t>
      </w:r>
      <w:bookmarkEnd w:id="1232"/>
      <w:bookmarkEnd w:id="1233"/>
      <w:bookmarkEnd w:id="1234"/>
      <w:bookmarkEnd w:id="1235"/>
      <w:bookmarkEnd w:id="1236"/>
      <w:bookmarkEnd w:id="123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238" w:name="_Toc20232791"/>
      <w:bookmarkStart w:id="1239" w:name="_Toc28026370"/>
      <w:bookmarkStart w:id="1240" w:name="_Toc36116205"/>
      <w:bookmarkStart w:id="1241" w:name="_Toc44682388"/>
      <w:bookmarkStart w:id="1242" w:name="_Toc51926239"/>
      <w:bookmarkStart w:id="1243" w:name="_Toc171694031"/>
      <w:r>
        <w:t>5.1.2.2.50</w:t>
      </w:r>
      <w:r>
        <w:tab/>
        <w:t>Record Sequence Number</w:t>
      </w:r>
      <w:bookmarkEnd w:id="1238"/>
      <w:bookmarkEnd w:id="1239"/>
      <w:bookmarkEnd w:id="1240"/>
      <w:bookmarkEnd w:id="1241"/>
      <w:bookmarkEnd w:id="1242"/>
      <w:bookmarkEnd w:id="124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244" w:name="_Toc20232792"/>
      <w:bookmarkStart w:id="1245" w:name="_Toc28026371"/>
      <w:bookmarkStart w:id="1246" w:name="_Toc36116206"/>
      <w:bookmarkStart w:id="1247" w:name="_Toc44682389"/>
      <w:bookmarkStart w:id="1248" w:name="_Toc51926240"/>
      <w:bookmarkStart w:id="1249" w:name="_Toc171694032"/>
      <w:r>
        <w:t>5.1.2.2.51</w:t>
      </w:r>
      <w:r>
        <w:tab/>
        <w:t>Record Type</w:t>
      </w:r>
      <w:bookmarkEnd w:id="1244"/>
      <w:bookmarkEnd w:id="1245"/>
      <w:bookmarkEnd w:id="1246"/>
      <w:bookmarkEnd w:id="1247"/>
      <w:bookmarkEnd w:id="1248"/>
      <w:bookmarkEnd w:id="1249"/>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250" w:name="_Toc20232793"/>
      <w:bookmarkStart w:id="1251" w:name="_Toc28026372"/>
      <w:bookmarkStart w:id="1252" w:name="_Toc36116207"/>
      <w:bookmarkStart w:id="1253" w:name="_Toc44682390"/>
      <w:bookmarkStart w:id="1254" w:name="_Toc51926241"/>
      <w:bookmarkStart w:id="1255" w:name="_Toc171694033"/>
      <w:r>
        <w:t>5.1.2.2.52</w:t>
      </w:r>
      <w:r>
        <w:tab/>
        <w:t>Recording Entity Number</w:t>
      </w:r>
      <w:bookmarkEnd w:id="1250"/>
      <w:bookmarkEnd w:id="1251"/>
      <w:bookmarkEnd w:id="1252"/>
      <w:bookmarkEnd w:id="1253"/>
      <w:bookmarkEnd w:id="1254"/>
      <w:bookmarkEnd w:id="1255"/>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256" w:name="_Toc20232794"/>
      <w:bookmarkStart w:id="1257" w:name="_Toc28026373"/>
      <w:bookmarkStart w:id="1258" w:name="_Toc36116208"/>
      <w:bookmarkStart w:id="1259" w:name="_Toc44682391"/>
      <w:bookmarkStart w:id="1260" w:name="_Toc51926242"/>
      <w:bookmarkStart w:id="1261" w:name="_Toc171694034"/>
      <w:r>
        <w:t>5.1.2.2.52A</w:t>
      </w:r>
      <w:r>
        <w:tab/>
        <w:t>Retransmission</w:t>
      </w:r>
      <w:bookmarkEnd w:id="1256"/>
      <w:bookmarkEnd w:id="1257"/>
      <w:bookmarkEnd w:id="1258"/>
      <w:bookmarkEnd w:id="1259"/>
      <w:bookmarkEnd w:id="1260"/>
      <w:bookmarkEnd w:id="1261"/>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262" w:name="_Toc20232795"/>
      <w:bookmarkStart w:id="1263" w:name="_Toc28026374"/>
      <w:bookmarkStart w:id="1264" w:name="_Toc36116209"/>
      <w:bookmarkStart w:id="1265" w:name="_Toc44682392"/>
      <w:bookmarkStart w:id="1266" w:name="_Toc51926243"/>
      <w:bookmarkStart w:id="1267" w:name="_Toc171694035"/>
      <w:r>
        <w:t>5.1.2.2.53</w:t>
      </w:r>
      <w:r>
        <w:tab/>
        <w:t>RNC Unsent Downlink Volume</w:t>
      </w:r>
      <w:bookmarkEnd w:id="1262"/>
      <w:bookmarkEnd w:id="1263"/>
      <w:bookmarkEnd w:id="1264"/>
      <w:bookmarkEnd w:id="1265"/>
      <w:bookmarkEnd w:id="1266"/>
      <w:bookmarkEnd w:id="1267"/>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268" w:name="_Toc20232796"/>
      <w:bookmarkStart w:id="1269" w:name="_Toc28026375"/>
      <w:bookmarkStart w:id="1270" w:name="_Toc36116210"/>
      <w:bookmarkStart w:id="1271" w:name="_Toc44682393"/>
      <w:bookmarkStart w:id="1272" w:name="_Toc51926244"/>
      <w:bookmarkStart w:id="1273" w:name="_Toc171694036"/>
      <w:r>
        <w:t>5.1.2.2.54</w:t>
      </w:r>
      <w:r>
        <w:tab/>
        <w:t>Routing Area Code/Location/Cell Identifier/Change of location</w:t>
      </w:r>
      <w:bookmarkEnd w:id="1268"/>
      <w:bookmarkEnd w:id="1269"/>
      <w:bookmarkEnd w:id="1270"/>
      <w:bookmarkEnd w:id="1271"/>
      <w:bookmarkEnd w:id="1272"/>
      <w:bookmarkEnd w:id="1273"/>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274" w:name="_Toc20232797"/>
      <w:bookmarkStart w:id="1275" w:name="_Toc28026376"/>
      <w:bookmarkStart w:id="1276" w:name="_Toc36116211"/>
      <w:bookmarkStart w:id="1277" w:name="_Toc44682394"/>
      <w:bookmarkStart w:id="1278" w:name="_Toc51926245"/>
      <w:bookmarkStart w:id="1279" w:name="_Toc171694037"/>
      <w:r>
        <w:t>5.1.2.2.54A</w:t>
      </w:r>
      <w:r>
        <w:tab/>
        <w:t>S-GW Address IPv6</w:t>
      </w:r>
      <w:bookmarkEnd w:id="1274"/>
      <w:bookmarkEnd w:id="1275"/>
      <w:bookmarkEnd w:id="1276"/>
      <w:bookmarkEnd w:id="1277"/>
      <w:bookmarkEnd w:id="1278"/>
      <w:bookmarkEnd w:id="1279"/>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280" w:name="_Toc20232798"/>
      <w:bookmarkStart w:id="1281" w:name="_Toc28026377"/>
      <w:bookmarkStart w:id="1282" w:name="_Toc36116212"/>
      <w:bookmarkStart w:id="1283" w:name="_Toc44682395"/>
      <w:bookmarkStart w:id="1284" w:name="_Toc51926246"/>
      <w:bookmarkStart w:id="1285" w:name="_Toc171694038"/>
      <w:r>
        <w:t>5.1.2.2.55</w:t>
      </w:r>
      <w:r>
        <w:tab/>
        <w:t>S-GW Address Used</w:t>
      </w:r>
      <w:bookmarkEnd w:id="1280"/>
      <w:bookmarkEnd w:id="1281"/>
      <w:bookmarkEnd w:id="1282"/>
      <w:bookmarkEnd w:id="1283"/>
      <w:bookmarkEnd w:id="1284"/>
      <w:bookmarkEnd w:id="1285"/>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286" w:name="_Toc20232799"/>
      <w:bookmarkStart w:id="1287" w:name="_Toc28026378"/>
      <w:bookmarkStart w:id="1288" w:name="_Toc36116213"/>
      <w:bookmarkStart w:id="1289" w:name="_Toc44682396"/>
      <w:bookmarkStart w:id="1290" w:name="_Toc51926247"/>
      <w:bookmarkStart w:id="1291" w:name="_Toc171694039"/>
      <w:r>
        <w:t>5.1.2.2.56</w:t>
      </w:r>
      <w:r>
        <w:tab/>
        <w:t>S-GW Change</w:t>
      </w:r>
      <w:bookmarkEnd w:id="1286"/>
      <w:bookmarkEnd w:id="1287"/>
      <w:bookmarkEnd w:id="1288"/>
      <w:bookmarkEnd w:id="1289"/>
      <w:bookmarkEnd w:id="1290"/>
      <w:bookmarkEnd w:id="1291"/>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292" w:name="_Toc20232800"/>
      <w:bookmarkStart w:id="1293" w:name="_Toc28026379"/>
      <w:bookmarkStart w:id="1294" w:name="_Toc36116214"/>
      <w:bookmarkStart w:id="1295" w:name="_Toc44682397"/>
      <w:bookmarkStart w:id="1296" w:name="_Toc51926248"/>
      <w:bookmarkStart w:id="1297" w:name="_Toc171694040"/>
      <w:r>
        <w:t>5.1.2.2.56A</w:t>
      </w:r>
      <w:r>
        <w:tab/>
        <w:t>Secondary RAT Type</w:t>
      </w:r>
      <w:bookmarkEnd w:id="1292"/>
      <w:bookmarkEnd w:id="1293"/>
      <w:bookmarkEnd w:id="1294"/>
      <w:bookmarkEnd w:id="1295"/>
      <w:bookmarkEnd w:id="1296"/>
      <w:bookmarkEnd w:id="129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298" w:name="_Toc20232801"/>
      <w:bookmarkStart w:id="1299" w:name="_Toc28026380"/>
      <w:bookmarkStart w:id="1300" w:name="_Toc36116215"/>
      <w:bookmarkStart w:id="1301" w:name="_Toc44682398"/>
      <w:bookmarkStart w:id="1302" w:name="_Toc51926249"/>
      <w:bookmarkStart w:id="1303" w:name="_Toc171694041"/>
      <w:r>
        <w:t>5.1.2.2.57</w:t>
      </w:r>
      <w:r>
        <w:tab/>
        <w:t>Served 3GPP2 MEID</w:t>
      </w:r>
      <w:bookmarkEnd w:id="1298"/>
      <w:bookmarkEnd w:id="1299"/>
      <w:bookmarkEnd w:id="1300"/>
      <w:bookmarkEnd w:id="1301"/>
      <w:bookmarkEnd w:id="1302"/>
      <w:bookmarkEnd w:id="130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304" w:name="_Toc20232802"/>
      <w:bookmarkStart w:id="1305" w:name="_Toc28026381"/>
      <w:bookmarkStart w:id="1306" w:name="_Toc36116216"/>
      <w:bookmarkStart w:id="1307" w:name="_Toc44682399"/>
      <w:bookmarkStart w:id="1308" w:name="_Toc51926250"/>
      <w:bookmarkStart w:id="1309" w:name="_Toc171694042"/>
      <w:r>
        <w:lastRenderedPageBreak/>
        <w:t>5.1.2.2.57A</w:t>
      </w:r>
      <w:r>
        <w:tab/>
        <w:t>Served Fixed Subscriber Id</w:t>
      </w:r>
      <w:bookmarkEnd w:id="1304"/>
      <w:bookmarkEnd w:id="1305"/>
      <w:bookmarkEnd w:id="1306"/>
      <w:bookmarkEnd w:id="1307"/>
      <w:bookmarkEnd w:id="1308"/>
      <w:bookmarkEnd w:id="1309"/>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310" w:name="_Toc20232803"/>
      <w:bookmarkStart w:id="1311" w:name="_Toc28026382"/>
      <w:bookmarkStart w:id="1312" w:name="_Toc36116217"/>
      <w:bookmarkStart w:id="1313" w:name="_Toc44682400"/>
      <w:bookmarkStart w:id="1314" w:name="_Toc51926251"/>
      <w:bookmarkStart w:id="1315" w:name="_Toc171694043"/>
      <w:r>
        <w:t>5.1.2.2.58</w:t>
      </w:r>
      <w:r>
        <w:tab/>
        <w:t>Served IMEI</w:t>
      </w:r>
      <w:bookmarkEnd w:id="1310"/>
      <w:bookmarkEnd w:id="1311"/>
      <w:bookmarkEnd w:id="1312"/>
      <w:bookmarkEnd w:id="1313"/>
      <w:bookmarkEnd w:id="1314"/>
      <w:bookmarkEnd w:id="1315"/>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316" w:name="_Toc20232804"/>
      <w:bookmarkStart w:id="1317" w:name="_Toc28026383"/>
      <w:bookmarkStart w:id="1318" w:name="_Toc36116218"/>
      <w:bookmarkStart w:id="1319" w:name="_Toc44682401"/>
      <w:bookmarkStart w:id="1320" w:name="_Toc51926252"/>
      <w:bookmarkStart w:id="1321" w:name="_Toc171694044"/>
      <w:r>
        <w:rPr>
          <w:noProof/>
        </w:rPr>
        <w:t>5.1.2.2.58A</w:t>
      </w:r>
      <w:r>
        <w:rPr>
          <w:noProof/>
        </w:rPr>
        <w:tab/>
        <w:t>SCS/AS Address</w:t>
      </w:r>
      <w:bookmarkEnd w:id="1316"/>
      <w:bookmarkEnd w:id="1317"/>
      <w:bookmarkEnd w:id="1318"/>
      <w:bookmarkEnd w:id="1319"/>
      <w:bookmarkEnd w:id="1320"/>
      <w:bookmarkEnd w:id="1321"/>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322" w:name="_Toc20232805"/>
      <w:bookmarkStart w:id="1323" w:name="_Toc28026384"/>
      <w:bookmarkStart w:id="1324" w:name="_Toc36116219"/>
      <w:bookmarkStart w:id="1325" w:name="_Toc44682402"/>
      <w:bookmarkStart w:id="1326" w:name="_Toc51926253"/>
      <w:bookmarkStart w:id="1327" w:name="_Toc171694045"/>
      <w:r>
        <w:t>5.1.2.2.59</w:t>
      </w:r>
      <w:r>
        <w:tab/>
        <w:t>void</w:t>
      </w:r>
      <w:bookmarkEnd w:id="1322"/>
      <w:bookmarkEnd w:id="1323"/>
      <w:bookmarkEnd w:id="1324"/>
      <w:bookmarkEnd w:id="1325"/>
      <w:bookmarkEnd w:id="1326"/>
      <w:bookmarkEnd w:id="1327"/>
    </w:p>
    <w:p w14:paraId="377F8B4A" w14:textId="77777777" w:rsidR="009B1C39" w:rsidRDefault="009B1C39">
      <w:pPr>
        <w:pStyle w:val="Heading5"/>
      </w:pPr>
      <w:bookmarkStart w:id="1328" w:name="_Toc20232806"/>
      <w:bookmarkStart w:id="1329" w:name="_Toc28026385"/>
      <w:bookmarkStart w:id="1330" w:name="_Toc36116220"/>
      <w:bookmarkStart w:id="1331" w:name="_Toc44682403"/>
      <w:bookmarkStart w:id="1332" w:name="_Toc51926254"/>
      <w:bookmarkStart w:id="1333" w:name="_Toc171694046"/>
      <w:r>
        <w:t>5.1.2.2.60</w:t>
      </w:r>
      <w:r>
        <w:tab/>
        <w:t>Served IMSI</w:t>
      </w:r>
      <w:bookmarkEnd w:id="1328"/>
      <w:bookmarkEnd w:id="1329"/>
      <w:bookmarkEnd w:id="1330"/>
      <w:bookmarkEnd w:id="1331"/>
      <w:bookmarkEnd w:id="1332"/>
      <w:bookmarkEnd w:id="1333"/>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334" w:name="_Toc20232807"/>
      <w:bookmarkStart w:id="1335" w:name="_Toc28026386"/>
      <w:bookmarkStart w:id="1336" w:name="_Toc36116221"/>
      <w:bookmarkStart w:id="1337" w:name="_Toc44682404"/>
      <w:bookmarkStart w:id="1338" w:name="_Toc51926255"/>
      <w:bookmarkStart w:id="1339" w:name="_Toc171694047"/>
      <w:r>
        <w:t>5.1.2.2.60A</w:t>
      </w:r>
      <w:r>
        <w:tab/>
        <w:t>Served IP-CAN session Address</w:t>
      </w:r>
      <w:bookmarkEnd w:id="1334"/>
      <w:bookmarkEnd w:id="1335"/>
      <w:bookmarkEnd w:id="1336"/>
      <w:bookmarkEnd w:id="1337"/>
      <w:bookmarkEnd w:id="1338"/>
      <w:bookmarkEnd w:id="1339"/>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340" w:name="_Toc20232808"/>
      <w:bookmarkStart w:id="1341" w:name="_Toc28026387"/>
      <w:bookmarkStart w:id="1342" w:name="_Toc36116222"/>
      <w:bookmarkStart w:id="1343" w:name="_Toc44682405"/>
      <w:bookmarkStart w:id="1344" w:name="_Toc51926256"/>
      <w:bookmarkStart w:id="1345" w:name="_Toc171694048"/>
      <w:r>
        <w:t>5.1.2.2.60B</w:t>
      </w:r>
      <w:r>
        <w:tab/>
        <w:t>Served IP-CAN session Address Extension</w:t>
      </w:r>
      <w:bookmarkEnd w:id="1340"/>
      <w:bookmarkEnd w:id="1341"/>
      <w:bookmarkEnd w:id="1342"/>
      <w:bookmarkEnd w:id="1343"/>
      <w:bookmarkEnd w:id="1344"/>
      <w:bookmarkEnd w:id="1345"/>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346" w:name="_Toc20232809"/>
      <w:bookmarkStart w:id="1347" w:name="_Toc28026388"/>
      <w:bookmarkStart w:id="1348" w:name="_Toc36116223"/>
      <w:bookmarkStart w:id="1349" w:name="_Toc44682406"/>
      <w:bookmarkStart w:id="1350" w:name="_Toc51926257"/>
      <w:bookmarkStart w:id="1351" w:name="_Toc171694049"/>
      <w:r>
        <w:t>5.1.2.2.61</w:t>
      </w:r>
      <w:r>
        <w:tab/>
        <w:t>Served MN NAI</w:t>
      </w:r>
      <w:bookmarkEnd w:id="1346"/>
      <w:bookmarkEnd w:id="1347"/>
      <w:bookmarkEnd w:id="1348"/>
      <w:bookmarkEnd w:id="1349"/>
      <w:bookmarkEnd w:id="1350"/>
      <w:bookmarkEnd w:id="1351"/>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352" w:name="_Toc20232810"/>
      <w:bookmarkStart w:id="1353" w:name="_Toc28026389"/>
      <w:bookmarkStart w:id="1354" w:name="_Toc36116224"/>
      <w:bookmarkStart w:id="1355" w:name="_Toc44682407"/>
      <w:bookmarkStart w:id="1356" w:name="_Toc51926258"/>
      <w:bookmarkStart w:id="1357" w:name="_Toc171694050"/>
      <w:r>
        <w:t>5.1.2.2.62</w:t>
      </w:r>
      <w:r>
        <w:tab/>
        <w:t>Served MSISDN</w:t>
      </w:r>
      <w:bookmarkEnd w:id="1352"/>
      <w:bookmarkEnd w:id="1353"/>
      <w:bookmarkEnd w:id="1354"/>
      <w:bookmarkEnd w:id="1355"/>
      <w:bookmarkEnd w:id="1356"/>
      <w:bookmarkEnd w:id="135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358" w:name="_Toc20232811"/>
      <w:bookmarkStart w:id="1359" w:name="_Toc28026390"/>
      <w:bookmarkStart w:id="1360" w:name="_Toc36116225"/>
      <w:bookmarkStart w:id="1361" w:name="_Toc44682408"/>
      <w:bookmarkStart w:id="1362" w:name="_Toc51926259"/>
      <w:bookmarkStart w:id="1363" w:name="_Toc171694051"/>
      <w:r>
        <w:t>5.1.2.2.63</w:t>
      </w:r>
      <w:r>
        <w:tab/>
        <w:t>Served PDP Address</w:t>
      </w:r>
      <w:bookmarkEnd w:id="1358"/>
      <w:bookmarkEnd w:id="1359"/>
      <w:bookmarkEnd w:id="1360"/>
      <w:bookmarkEnd w:id="1361"/>
      <w:bookmarkEnd w:id="1362"/>
      <w:bookmarkEnd w:id="136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364" w:name="_Toc20232812"/>
      <w:bookmarkStart w:id="1365" w:name="_Toc28026391"/>
      <w:bookmarkStart w:id="1366" w:name="_Toc36116226"/>
      <w:bookmarkStart w:id="1367" w:name="_Toc44682409"/>
      <w:bookmarkStart w:id="1368" w:name="_Toc51926260"/>
      <w:bookmarkStart w:id="1369" w:name="_Toc171694052"/>
      <w:r>
        <w:t>5.1.2.2.64</w:t>
      </w:r>
      <w:r>
        <w:tab/>
        <w:t>Served PDP/PDN Address</w:t>
      </w:r>
      <w:bookmarkEnd w:id="1364"/>
      <w:bookmarkEnd w:id="1365"/>
      <w:bookmarkEnd w:id="1366"/>
      <w:bookmarkEnd w:id="1367"/>
      <w:bookmarkEnd w:id="1368"/>
      <w:bookmarkEnd w:id="1369"/>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370" w:name="_Toc20232813"/>
      <w:bookmarkStart w:id="1371" w:name="_Toc28026392"/>
      <w:bookmarkStart w:id="1372" w:name="_Toc36116227"/>
      <w:bookmarkStart w:id="1373" w:name="_Toc44682410"/>
      <w:bookmarkStart w:id="1374" w:name="_Toc51926261"/>
      <w:bookmarkStart w:id="1375" w:name="_Toc171694053"/>
      <w:r>
        <w:lastRenderedPageBreak/>
        <w:t>5.1.2.2.64A</w:t>
      </w:r>
      <w:r>
        <w:tab/>
        <w:t>Served PDP/PDN Address Extension</w:t>
      </w:r>
      <w:bookmarkEnd w:id="1370"/>
      <w:bookmarkEnd w:id="1371"/>
      <w:bookmarkEnd w:id="1372"/>
      <w:bookmarkEnd w:id="1373"/>
      <w:bookmarkEnd w:id="1374"/>
      <w:bookmarkEnd w:id="1375"/>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376" w:name="_Toc20232814"/>
      <w:bookmarkStart w:id="1377" w:name="_Toc28026393"/>
      <w:bookmarkStart w:id="1378" w:name="_Toc36116228"/>
      <w:bookmarkStart w:id="1379" w:name="_Toc44682411"/>
      <w:bookmarkStart w:id="1380" w:name="_Toc51926262"/>
      <w:bookmarkStart w:id="1381" w:name="_Toc171694054"/>
      <w:r>
        <w:t>5.1.2.2.64B</w:t>
      </w:r>
      <w:r>
        <w:tab/>
        <w:t>Served PDP/PDN Address prefix length</w:t>
      </w:r>
      <w:bookmarkEnd w:id="1376"/>
      <w:bookmarkEnd w:id="1377"/>
      <w:bookmarkEnd w:id="1378"/>
      <w:bookmarkEnd w:id="1379"/>
      <w:bookmarkEnd w:id="1380"/>
      <w:bookmarkEnd w:id="1381"/>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382" w:name="_Toc20232815"/>
      <w:bookmarkStart w:id="1383" w:name="_Toc28026394"/>
      <w:bookmarkStart w:id="1384" w:name="_Toc36116229"/>
      <w:bookmarkStart w:id="1385" w:name="_Toc44682412"/>
      <w:bookmarkStart w:id="1386" w:name="_Toc51926263"/>
      <w:bookmarkStart w:id="1387" w:name="_Toc171694055"/>
      <w:r>
        <w:t>5.1.2.2.65</w:t>
      </w:r>
      <w:r>
        <w:tab/>
        <w:t>Service Centre Address</w:t>
      </w:r>
      <w:bookmarkEnd w:id="1382"/>
      <w:bookmarkEnd w:id="1383"/>
      <w:bookmarkEnd w:id="1384"/>
      <w:bookmarkEnd w:id="1385"/>
      <w:bookmarkEnd w:id="1386"/>
      <w:bookmarkEnd w:id="1387"/>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388" w:name="_Toc20232816"/>
      <w:bookmarkStart w:id="1389" w:name="_Toc28026395"/>
      <w:bookmarkStart w:id="1390" w:name="_Toc36116230"/>
      <w:bookmarkStart w:id="1391" w:name="_Toc44682413"/>
      <w:bookmarkStart w:id="1392" w:name="_Toc51926264"/>
      <w:bookmarkStart w:id="1393" w:name="_Toc171694056"/>
      <w:r>
        <w:t>5.1.2.2.66</w:t>
      </w:r>
      <w:r>
        <w:tab/>
        <w:t>Serving Node Address</w:t>
      </w:r>
      <w:bookmarkEnd w:id="1388"/>
      <w:bookmarkEnd w:id="1389"/>
      <w:bookmarkEnd w:id="1390"/>
      <w:bookmarkEnd w:id="1391"/>
      <w:bookmarkEnd w:id="1392"/>
      <w:bookmarkEnd w:id="1393"/>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394" w:name="_Toc20232817"/>
      <w:bookmarkStart w:id="1395" w:name="_Toc28026396"/>
      <w:bookmarkStart w:id="1396" w:name="_Toc36116231"/>
      <w:bookmarkStart w:id="1397" w:name="_Toc44682414"/>
      <w:bookmarkStart w:id="1398" w:name="_Toc51926265"/>
      <w:bookmarkStart w:id="1399" w:name="_Toc171694057"/>
      <w:r>
        <w:t>5.1.2.2.66A</w:t>
      </w:r>
      <w:r>
        <w:tab/>
        <w:t>Serving Node IPv6 Address</w:t>
      </w:r>
      <w:bookmarkEnd w:id="1394"/>
      <w:bookmarkEnd w:id="1395"/>
      <w:bookmarkEnd w:id="1396"/>
      <w:bookmarkEnd w:id="1397"/>
      <w:bookmarkEnd w:id="1398"/>
      <w:bookmarkEnd w:id="1399"/>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400" w:name="_Toc20232818"/>
      <w:bookmarkStart w:id="1401" w:name="_Toc28026397"/>
      <w:bookmarkStart w:id="1402" w:name="_Toc36116232"/>
      <w:bookmarkStart w:id="1403" w:name="_Toc44682415"/>
      <w:bookmarkStart w:id="1404" w:name="_Toc51926266"/>
      <w:bookmarkStart w:id="1405" w:name="_Toc171694058"/>
      <w:r>
        <w:t>5.1.2.2.67</w:t>
      </w:r>
      <w:r>
        <w:tab/>
        <w:t>Serving Node PLMN Identifier</w:t>
      </w:r>
      <w:bookmarkEnd w:id="1400"/>
      <w:bookmarkEnd w:id="1401"/>
      <w:bookmarkEnd w:id="1402"/>
      <w:bookmarkEnd w:id="1403"/>
      <w:bookmarkEnd w:id="1404"/>
      <w:bookmarkEnd w:id="1405"/>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406" w:name="_Toc20232819"/>
      <w:bookmarkStart w:id="1407" w:name="_Toc28026398"/>
      <w:bookmarkStart w:id="1408" w:name="_Toc36116233"/>
      <w:bookmarkStart w:id="1409" w:name="_Toc44682416"/>
      <w:bookmarkStart w:id="1410" w:name="_Toc51926267"/>
      <w:bookmarkStart w:id="1411" w:name="_Toc171694059"/>
      <w:r>
        <w:t>5.1.2.2.68</w:t>
      </w:r>
      <w:r>
        <w:tab/>
        <w:t xml:space="preserve">Serving Node </w:t>
      </w:r>
      <w:r>
        <w:rPr>
          <w:lang w:eastAsia="zh-CN"/>
        </w:rPr>
        <w:t>Type</w:t>
      </w:r>
      <w:bookmarkEnd w:id="1406"/>
      <w:bookmarkEnd w:id="1407"/>
      <w:bookmarkEnd w:id="1408"/>
      <w:bookmarkEnd w:id="1409"/>
      <w:bookmarkEnd w:id="1410"/>
      <w:bookmarkEnd w:id="1411"/>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412" w:name="_Toc20232820"/>
      <w:bookmarkStart w:id="1413" w:name="_Toc28026399"/>
      <w:bookmarkStart w:id="1414" w:name="_Toc36116234"/>
      <w:bookmarkStart w:id="1415" w:name="_Toc44682417"/>
      <w:bookmarkStart w:id="1416" w:name="_Toc51926268"/>
      <w:bookmarkStart w:id="1417" w:name="_Toc171694060"/>
      <w:r>
        <w:t>5.1.2.2</w:t>
      </w:r>
      <w:r w:rsidRPr="00FD24F2">
        <w:t>.</w:t>
      </w:r>
      <w:r>
        <w:t>68A</w:t>
      </w:r>
      <w:r w:rsidRPr="00FD24F2">
        <w:tab/>
      </w:r>
      <w:r>
        <w:t>Serving PLMN Rate Control</w:t>
      </w:r>
      <w:bookmarkEnd w:id="1412"/>
      <w:bookmarkEnd w:id="1413"/>
      <w:bookmarkEnd w:id="1414"/>
      <w:bookmarkEnd w:id="1415"/>
      <w:bookmarkEnd w:id="1416"/>
      <w:bookmarkEnd w:id="141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418" w:name="_Toc20232821"/>
      <w:bookmarkStart w:id="1419" w:name="_Toc28026400"/>
      <w:bookmarkStart w:id="1420" w:name="_Toc36116235"/>
      <w:bookmarkStart w:id="1421" w:name="_Toc44682418"/>
      <w:bookmarkStart w:id="1422" w:name="_Toc51926269"/>
      <w:bookmarkStart w:id="1423" w:name="_Toc171694061"/>
      <w:r>
        <w:t>5.1.2.2.68B</w:t>
      </w:r>
      <w:r>
        <w:tab/>
      </w:r>
      <w:r>
        <w:rPr>
          <w:lang w:bidi="ar-IQ"/>
        </w:rPr>
        <w:t>SGi PtP Tunnelling Method</w:t>
      </w:r>
      <w:bookmarkEnd w:id="1418"/>
      <w:bookmarkEnd w:id="1419"/>
      <w:bookmarkEnd w:id="1420"/>
      <w:bookmarkEnd w:id="1421"/>
      <w:bookmarkEnd w:id="1422"/>
      <w:bookmarkEnd w:id="142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424" w:name="_Toc20232822"/>
      <w:bookmarkStart w:id="1425" w:name="_Toc28026401"/>
      <w:bookmarkStart w:id="1426" w:name="_Toc36116236"/>
      <w:bookmarkStart w:id="1427" w:name="_Toc44682419"/>
      <w:bookmarkStart w:id="1428" w:name="_Toc51926270"/>
      <w:bookmarkStart w:id="1429" w:name="_Toc171694062"/>
      <w:r>
        <w:t>5.1.2.2.69</w:t>
      </w:r>
      <w:r>
        <w:tab/>
        <w:t>SGSN Address</w:t>
      </w:r>
      <w:bookmarkEnd w:id="1424"/>
      <w:bookmarkEnd w:id="1425"/>
      <w:bookmarkEnd w:id="1426"/>
      <w:bookmarkEnd w:id="1427"/>
      <w:bookmarkEnd w:id="1428"/>
      <w:bookmarkEnd w:id="1429"/>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430" w:name="_Toc20232823"/>
      <w:bookmarkStart w:id="1431" w:name="_Toc28026402"/>
      <w:bookmarkStart w:id="1432" w:name="_Toc36116237"/>
      <w:bookmarkStart w:id="1433" w:name="_Toc44682420"/>
      <w:bookmarkStart w:id="1434" w:name="_Toc51926271"/>
      <w:bookmarkStart w:id="1435" w:name="_Toc171694063"/>
      <w:r>
        <w:lastRenderedPageBreak/>
        <w:t>5.1.2.2.69A</w:t>
      </w:r>
      <w:r>
        <w:tab/>
      </w:r>
      <w:r w:rsidR="00767E9D">
        <w:t>Void</w:t>
      </w:r>
      <w:bookmarkEnd w:id="1430"/>
      <w:bookmarkEnd w:id="1431"/>
      <w:bookmarkEnd w:id="1432"/>
      <w:bookmarkEnd w:id="1433"/>
      <w:bookmarkEnd w:id="1434"/>
      <w:bookmarkEnd w:id="1435"/>
    </w:p>
    <w:p w14:paraId="2E236F3F" w14:textId="77777777" w:rsidR="009B1C39" w:rsidRDefault="00767E9D">
      <w:r>
        <w:t>(Void)</w:t>
      </w:r>
      <w:r w:rsidR="004F1428">
        <w:t>.</w:t>
      </w:r>
    </w:p>
    <w:p w14:paraId="206F96AF" w14:textId="77777777" w:rsidR="009B1C39" w:rsidRDefault="009B1C39">
      <w:pPr>
        <w:pStyle w:val="Heading5"/>
      </w:pPr>
      <w:bookmarkStart w:id="1436" w:name="_Toc20232824"/>
      <w:bookmarkStart w:id="1437" w:name="_Toc28026403"/>
      <w:bookmarkStart w:id="1438" w:name="_Toc36116238"/>
      <w:bookmarkStart w:id="1439" w:name="_Toc44682421"/>
      <w:bookmarkStart w:id="1440" w:name="_Toc51926272"/>
      <w:bookmarkStart w:id="1441" w:name="_Toc171694064"/>
      <w:r>
        <w:t>5.1.2.2.70</w:t>
      </w:r>
      <w:r>
        <w:tab/>
        <w:t>SGSN Change</w:t>
      </w:r>
      <w:bookmarkEnd w:id="1436"/>
      <w:bookmarkEnd w:id="1437"/>
      <w:bookmarkEnd w:id="1438"/>
      <w:bookmarkEnd w:id="1439"/>
      <w:bookmarkEnd w:id="1440"/>
      <w:bookmarkEnd w:id="1441"/>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442" w:name="_Toc20232825"/>
      <w:bookmarkStart w:id="1443" w:name="_Toc28026404"/>
      <w:bookmarkStart w:id="1444" w:name="_Toc36116239"/>
      <w:bookmarkStart w:id="1445" w:name="_Toc44682422"/>
      <w:bookmarkStart w:id="1446" w:name="_Toc51926273"/>
      <w:bookmarkStart w:id="1447" w:name="_Toc171694065"/>
      <w:r>
        <w:t>5.1.2.2.71</w:t>
      </w:r>
      <w:r>
        <w:tab/>
        <w:t>Short Message Service (SMS) Result</w:t>
      </w:r>
      <w:bookmarkEnd w:id="1442"/>
      <w:bookmarkEnd w:id="1443"/>
      <w:bookmarkEnd w:id="1444"/>
      <w:bookmarkEnd w:id="1445"/>
      <w:bookmarkEnd w:id="1446"/>
      <w:bookmarkEnd w:id="1447"/>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448" w:name="_Toc20232826"/>
      <w:bookmarkStart w:id="1449" w:name="_Toc28026405"/>
      <w:bookmarkStart w:id="1450" w:name="_Toc36116240"/>
      <w:bookmarkStart w:id="1451" w:name="_Toc44682423"/>
      <w:bookmarkStart w:id="1452" w:name="_Toc51926274"/>
      <w:bookmarkStart w:id="1453" w:name="_Toc171694066"/>
      <w:r>
        <w:t>5.1.2.2.72</w:t>
      </w:r>
      <w:r>
        <w:tab/>
        <w:t>Start Time</w:t>
      </w:r>
      <w:bookmarkEnd w:id="1448"/>
      <w:bookmarkEnd w:id="1449"/>
      <w:bookmarkEnd w:id="1450"/>
      <w:bookmarkEnd w:id="1451"/>
      <w:bookmarkEnd w:id="1452"/>
      <w:bookmarkEnd w:id="1453"/>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454" w:name="_Toc20232827"/>
      <w:bookmarkStart w:id="1455" w:name="_Toc28026406"/>
      <w:bookmarkStart w:id="1456" w:name="_Toc36116241"/>
      <w:bookmarkStart w:id="1457" w:name="_Toc44682424"/>
      <w:bookmarkStart w:id="1458" w:name="_Toc51926275"/>
      <w:bookmarkStart w:id="1459" w:name="_Toc171694067"/>
      <w:r>
        <w:t>5.1.2.2.73</w:t>
      </w:r>
      <w:r>
        <w:tab/>
        <w:t>Stop Time</w:t>
      </w:r>
      <w:bookmarkEnd w:id="1454"/>
      <w:bookmarkEnd w:id="1455"/>
      <w:bookmarkEnd w:id="1456"/>
      <w:bookmarkEnd w:id="1457"/>
      <w:bookmarkEnd w:id="1458"/>
      <w:bookmarkEnd w:id="1459"/>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460" w:name="_Toc20232828"/>
      <w:bookmarkStart w:id="1461" w:name="_Toc28026407"/>
      <w:bookmarkStart w:id="1462" w:name="_Toc36116242"/>
      <w:bookmarkStart w:id="1463" w:name="_Toc44682425"/>
      <w:bookmarkStart w:id="1464" w:name="_Toc51926276"/>
      <w:bookmarkStart w:id="1465" w:name="_Toc171694068"/>
      <w:r>
        <w:t>5.1.2.2.73aA</w:t>
      </w:r>
      <w:r>
        <w:tab/>
        <w:t>TDF Address Used</w:t>
      </w:r>
      <w:bookmarkEnd w:id="1460"/>
      <w:bookmarkEnd w:id="1461"/>
      <w:bookmarkEnd w:id="1462"/>
      <w:bookmarkEnd w:id="1463"/>
      <w:bookmarkEnd w:id="1464"/>
      <w:bookmarkEnd w:id="1465"/>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466" w:name="_Toc20232829"/>
      <w:bookmarkStart w:id="1467" w:name="_Toc28026408"/>
      <w:bookmarkStart w:id="1468" w:name="_Toc36116243"/>
      <w:bookmarkStart w:id="1469" w:name="_Toc44682426"/>
      <w:bookmarkStart w:id="1470" w:name="_Toc51926277"/>
      <w:bookmarkStart w:id="1471" w:name="_Toc171694069"/>
      <w:r>
        <w:t>5.1.2.2.73bA</w:t>
      </w:r>
      <w:r>
        <w:tab/>
        <w:t>TDF IPv6 Address Used</w:t>
      </w:r>
      <w:bookmarkEnd w:id="1466"/>
      <w:bookmarkEnd w:id="1467"/>
      <w:bookmarkEnd w:id="1468"/>
      <w:bookmarkEnd w:id="1469"/>
      <w:bookmarkEnd w:id="1470"/>
      <w:bookmarkEnd w:id="1471"/>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472" w:name="_Toc20232830"/>
      <w:bookmarkStart w:id="1473" w:name="_Toc28026409"/>
      <w:bookmarkStart w:id="1474" w:name="_Toc36116244"/>
      <w:bookmarkStart w:id="1475" w:name="_Toc44682427"/>
      <w:bookmarkStart w:id="1476" w:name="_Toc51926278"/>
      <w:bookmarkStart w:id="1477" w:name="_Toc171694070"/>
      <w:r>
        <w:t>5.1.2.2.73cA</w:t>
      </w:r>
      <w:r>
        <w:tab/>
        <w:t>TDF PLMN Identifier</w:t>
      </w:r>
      <w:bookmarkEnd w:id="1472"/>
      <w:bookmarkEnd w:id="1473"/>
      <w:bookmarkEnd w:id="1474"/>
      <w:bookmarkEnd w:id="1475"/>
      <w:bookmarkEnd w:id="1476"/>
      <w:bookmarkEnd w:id="147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478" w:name="_Toc20232831"/>
      <w:bookmarkStart w:id="1479" w:name="_Toc28026410"/>
      <w:bookmarkStart w:id="1480" w:name="_Toc36116245"/>
      <w:bookmarkStart w:id="1481" w:name="_Toc44682428"/>
      <w:bookmarkStart w:id="1482" w:name="_Toc51926279"/>
      <w:bookmarkStart w:id="1483" w:name="_Toc171694071"/>
      <w:r>
        <w:t>5.1.2.2.73cAa</w:t>
      </w:r>
      <w:r>
        <w:tab/>
      </w:r>
      <w:r w:rsidRPr="004B062A">
        <w:t>Traffic Steering Policy Identifier Uplink</w:t>
      </w:r>
      <w:bookmarkEnd w:id="1478"/>
      <w:bookmarkEnd w:id="1479"/>
      <w:bookmarkEnd w:id="1480"/>
      <w:bookmarkEnd w:id="1481"/>
      <w:bookmarkEnd w:id="1482"/>
      <w:bookmarkEnd w:id="148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484" w:name="_Toc20232832"/>
      <w:bookmarkStart w:id="1485" w:name="_Toc28026411"/>
      <w:bookmarkStart w:id="1486" w:name="_Toc36116246"/>
      <w:bookmarkStart w:id="1487" w:name="_Toc44682429"/>
      <w:bookmarkStart w:id="1488" w:name="_Toc51926280"/>
      <w:bookmarkStart w:id="1489" w:name="_Toc171694072"/>
      <w:r>
        <w:t>5.1.2.2.73cAb</w:t>
      </w:r>
      <w:r>
        <w:tab/>
      </w:r>
      <w:r w:rsidRPr="004B062A">
        <w:t>Traffic Steering Policy Identifier Downlink</w:t>
      </w:r>
      <w:bookmarkEnd w:id="1484"/>
      <w:bookmarkEnd w:id="1485"/>
      <w:bookmarkEnd w:id="1486"/>
      <w:bookmarkEnd w:id="1487"/>
      <w:bookmarkEnd w:id="1488"/>
      <w:bookmarkEnd w:id="1489"/>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490" w:name="_Toc20232833"/>
      <w:bookmarkStart w:id="1491" w:name="_Toc28026412"/>
      <w:bookmarkStart w:id="1492" w:name="_Toc36116247"/>
      <w:bookmarkStart w:id="1493" w:name="_Toc44682430"/>
      <w:bookmarkStart w:id="1494" w:name="_Toc51926281"/>
      <w:bookmarkStart w:id="1495" w:name="_Toc171694073"/>
      <w:r>
        <w:t>5.1.2.2.73dA</w:t>
      </w:r>
      <w:r>
        <w:tab/>
        <w:t>TWAG Address Used</w:t>
      </w:r>
      <w:bookmarkEnd w:id="1490"/>
      <w:bookmarkEnd w:id="1491"/>
      <w:bookmarkEnd w:id="1492"/>
      <w:bookmarkEnd w:id="1493"/>
      <w:bookmarkEnd w:id="1494"/>
      <w:bookmarkEnd w:id="1495"/>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496" w:name="_Toc20232834"/>
      <w:bookmarkStart w:id="1497" w:name="_Toc28026413"/>
      <w:bookmarkStart w:id="1498" w:name="_Toc36116248"/>
      <w:bookmarkStart w:id="1499" w:name="_Toc44682431"/>
      <w:bookmarkStart w:id="1500" w:name="_Toc51926282"/>
      <w:bookmarkStart w:id="1501" w:name="_Toc171694074"/>
      <w:r>
        <w:t>5.1.2.2.73eA</w:t>
      </w:r>
      <w:r>
        <w:tab/>
        <w:t>TWAG IPv6 Address</w:t>
      </w:r>
      <w:bookmarkEnd w:id="1496"/>
      <w:bookmarkEnd w:id="1497"/>
      <w:bookmarkEnd w:id="1498"/>
      <w:bookmarkEnd w:id="1499"/>
      <w:bookmarkEnd w:id="1500"/>
      <w:bookmarkEnd w:id="1501"/>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502" w:name="_Toc20232835"/>
      <w:bookmarkStart w:id="1503" w:name="_Toc28026414"/>
      <w:bookmarkStart w:id="1504" w:name="_Toc36116249"/>
      <w:bookmarkStart w:id="1505" w:name="_Toc44682432"/>
      <w:bookmarkStart w:id="1506" w:name="_Toc51926283"/>
      <w:bookmarkStart w:id="1507" w:name="_Toc171694075"/>
      <w:r w:rsidRPr="00EA18AA">
        <w:t>5.1.2.2.73A</w:t>
      </w:r>
      <w:r w:rsidRPr="00EA18AA">
        <w:tab/>
        <w:t>TWAN User Location Information</w:t>
      </w:r>
      <w:bookmarkEnd w:id="1502"/>
      <w:bookmarkEnd w:id="1503"/>
      <w:bookmarkEnd w:id="1504"/>
      <w:bookmarkEnd w:id="1505"/>
      <w:bookmarkEnd w:id="1506"/>
      <w:bookmarkEnd w:id="1507"/>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508" w:name="_Toc20232836"/>
      <w:bookmarkStart w:id="1509" w:name="_Toc28026415"/>
      <w:bookmarkStart w:id="1510" w:name="_Toc36116250"/>
      <w:bookmarkStart w:id="1511" w:name="_Toc44682433"/>
      <w:bookmarkStart w:id="1512" w:name="_Toc51926284"/>
      <w:bookmarkStart w:id="1513" w:name="_Toc171694076"/>
      <w:r w:rsidRPr="00EE6B7F">
        <w:rPr>
          <w:lang w:val="fr-FR"/>
        </w:rPr>
        <w:lastRenderedPageBreak/>
        <w:t>5.1.2.2.73B</w:t>
      </w:r>
      <w:r w:rsidRPr="00EE6B7F">
        <w:rPr>
          <w:lang w:val="fr-FR"/>
        </w:rPr>
        <w:tab/>
      </w:r>
      <w:r w:rsidRPr="00EE6B7F">
        <w:rPr>
          <w:noProof/>
          <w:lang w:val="fr-FR"/>
        </w:rPr>
        <w:t>UNI PDU CP Only Flag</w:t>
      </w:r>
      <w:bookmarkEnd w:id="1508"/>
      <w:bookmarkEnd w:id="1509"/>
      <w:bookmarkEnd w:id="1510"/>
      <w:bookmarkEnd w:id="1511"/>
      <w:bookmarkEnd w:id="1512"/>
      <w:bookmarkEnd w:id="1513"/>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514" w:name="_Toc20232837"/>
      <w:bookmarkStart w:id="1515" w:name="_Toc28026416"/>
      <w:bookmarkStart w:id="1516" w:name="_Toc36116251"/>
      <w:bookmarkStart w:id="1517" w:name="_Toc44682434"/>
      <w:bookmarkStart w:id="1518" w:name="_Toc51926285"/>
      <w:bookmarkStart w:id="1519" w:name="_Toc171694077"/>
      <w:r>
        <w:t>5.1.2.2.74</w:t>
      </w:r>
      <w:r>
        <w:tab/>
        <w:t>User CSG Information</w:t>
      </w:r>
      <w:bookmarkEnd w:id="1514"/>
      <w:bookmarkEnd w:id="1515"/>
      <w:bookmarkEnd w:id="1516"/>
      <w:bookmarkEnd w:id="1517"/>
      <w:bookmarkEnd w:id="1518"/>
      <w:bookmarkEnd w:id="1519"/>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520" w:name="_Toc20232838"/>
      <w:bookmarkStart w:id="1521" w:name="_Toc28026417"/>
      <w:bookmarkStart w:id="1522" w:name="_Toc36116252"/>
      <w:bookmarkStart w:id="1523" w:name="_Toc44682435"/>
      <w:bookmarkStart w:id="1524" w:name="_Toc51926286"/>
      <w:bookmarkStart w:id="1525" w:name="_Toc171694078"/>
      <w:r>
        <w:t>5.1.2.2.75</w:t>
      </w:r>
      <w:r>
        <w:tab/>
        <w:t>User Location Information</w:t>
      </w:r>
      <w:bookmarkEnd w:id="1520"/>
      <w:bookmarkEnd w:id="1521"/>
      <w:bookmarkEnd w:id="1522"/>
      <w:bookmarkEnd w:id="1523"/>
      <w:bookmarkEnd w:id="1524"/>
      <w:bookmarkEnd w:id="1525"/>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526" w:name="_Toc20232839"/>
      <w:bookmarkStart w:id="1527" w:name="_Toc28026418"/>
      <w:bookmarkStart w:id="1528" w:name="_Toc36116253"/>
      <w:bookmarkStart w:id="1529" w:name="_Toc44682436"/>
      <w:bookmarkStart w:id="1530" w:name="_Toc51926287"/>
      <w:bookmarkStart w:id="1531" w:name="_Toc171694079"/>
      <w:r>
        <w:t>5.1.2.2.75A</w:t>
      </w:r>
      <w:r>
        <w:tab/>
        <w:t>User Location Information Time</w:t>
      </w:r>
      <w:bookmarkEnd w:id="1526"/>
      <w:bookmarkEnd w:id="1527"/>
      <w:bookmarkEnd w:id="1528"/>
      <w:bookmarkEnd w:id="1529"/>
      <w:bookmarkEnd w:id="1530"/>
      <w:bookmarkEnd w:id="1531"/>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532" w:name="_Toc20232840"/>
      <w:bookmarkStart w:id="1533" w:name="_Toc28026419"/>
      <w:bookmarkStart w:id="1534" w:name="_Toc36116254"/>
      <w:bookmarkStart w:id="1535" w:name="_Toc44682437"/>
      <w:bookmarkStart w:id="1536" w:name="_Toc51926288"/>
      <w:bookmarkStart w:id="1537" w:name="_Toc171694080"/>
      <w:r>
        <w:t>5.1.2.2.76</w:t>
      </w:r>
      <w:r>
        <w:tab/>
      </w:r>
      <w:r w:rsidR="009143D4">
        <w:t>Void</w:t>
      </w:r>
      <w:bookmarkEnd w:id="1532"/>
      <w:bookmarkEnd w:id="1533"/>
      <w:bookmarkEnd w:id="1534"/>
      <w:bookmarkEnd w:id="1535"/>
      <w:bookmarkEnd w:id="1536"/>
      <w:bookmarkEnd w:id="1537"/>
    </w:p>
    <w:p w14:paraId="7069799E" w14:textId="77777777" w:rsidR="008D221F" w:rsidRDefault="008D221F" w:rsidP="008D221F">
      <w:pPr>
        <w:pStyle w:val="Heading5"/>
      </w:pPr>
      <w:bookmarkStart w:id="1538" w:name="_Toc20232841"/>
      <w:bookmarkStart w:id="1539" w:name="_Toc28026420"/>
      <w:bookmarkStart w:id="1540" w:name="_Toc36116255"/>
      <w:bookmarkStart w:id="1541" w:name="_Toc44682438"/>
      <w:bookmarkStart w:id="1542" w:name="_Toc51926289"/>
      <w:bookmarkStart w:id="1543" w:name="_Toc171694081"/>
      <w:r>
        <w:t>5.1.2.2.77</w:t>
      </w:r>
      <w:r>
        <w:tab/>
        <w:t>UWAN User Location Information</w:t>
      </w:r>
      <w:bookmarkEnd w:id="1538"/>
      <w:bookmarkEnd w:id="1539"/>
      <w:bookmarkEnd w:id="1540"/>
      <w:bookmarkEnd w:id="1541"/>
      <w:bookmarkEnd w:id="1542"/>
      <w:bookmarkEnd w:id="154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544" w:name="_Toc20232842"/>
      <w:bookmarkStart w:id="1545" w:name="_Toc28026421"/>
      <w:bookmarkStart w:id="1546" w:name="_Toc36116256"/>
      <w:bookmarkStart w:id="1547" w:name="_Toc44682439"/>
      <w:bookmarkStart w:id="1548" w:name="_Toc51926290"/>
      <w:bookmarkStart w:id="1549" w:name="_Toc171694082"/>
      <w:r>
        <w:t>5.1.2.3</w:t>
      </w:r>
      <w:r>
        <w:tab/>
      </w:r>
      <w:r w:rsidR="00C64812">
        <w:t>Void</w:t>
      </w:r>
      <w:bookmarkEnd w:id="1544"/>
      <w:bookmarkEnd w:id="1545"/>
      <w:bookmarkEnd w:id="1546"/>
      <w:bookmarkEnd w:id="1547"/>
      <w:bookmarkEnd w:id="1548"/>
      <w:bookmarkEnd w:id="1549"/>
    </w:p>
    <w:p w14:paraId="7683112F" w14:textId="77777777" w:rsidR="00655E2C" w:rsidRDefault="00655E2C" w:rsidP="00655E2C">
      <w:pPr>
        <w:pStyle w:val="Heading4"/>
      </w:pPr>
      <w:bookmarkStart w:id="1550" w:name="_Toc20232843"/>
      <w:bookmarkStart w:id="1551" w:name="_Toc28026422"/>
      <w:bookmarkStart w:id="1552" w:name="_Toc36116257"/>
      <w:bookmarkStart w:id="1553" w:name="_Toc44682440"/>
      <w:bookmarkStart w:id="1554" w:name="_Toc51926291"/>
      <w:bookmarkStart w:id="1555" w:name="_Toc171694083"/>
      <w:r>
        <w:t>5.1.2.4</w:t>
      </w:r>
      <w:r>
        <w:tab/>
        <w:t>CP data transfer domain CDR parameters</w:t>
      </w:r>
      <w:bookmarkEnd w:id="1550"/>
      <w:bookmarkEnd w:id="1551"/>
      <w:bookmarkEnd w:id="1552"/>
      <w:bookmarkEnd w:id="1553"/>
      <w:bookmarkEnd w:id="1554"/>
      <w:bookmarkEnd w:id="1555"/>
    </w:p>
    <w:p w14:paraId="1D372F23" w14:textId="77777777" w:rsidR="00655E2C" w:rsidRPr="003907DC" w:rsidRDefault="00655E2C" w:rsidP="00655E2C">
      <w:pPr>
        <w:pStyle w:val="Heading5"/>
      </w:pPr>
      <w:bookmarkStart w:id="1556" w:name="_Toc20232844"/>
      <w:bookmarkStart w:id="1557" w:name="_Toc28026423"/>
      <w:bookmarkStart w:id="1558" w:name="_Toc36116258"/>
      <w:bookmarkStart w:id="1559" w:name="_Toc44682441"/>
      <w:bookmarkStart w:id="1560" w:name="_Toc51926292"/>
      <w:bookmarkStart w:id="1561" w:name="_Toc171694084"/>
      <w:r>
        <w:t>5.1.2.4.1</w:t>
      </w:r>
      <w:r>
        <w:tab/>
        <w:t>Introduction</w:t>
      </w:r>
      <w:bookmarkEnd w:id="1556"/>
      <w:bookmarkEnd w:id="1557"/>
      <w:bookmarkEnd w:id="1558"/>
      <w:bookmarkEnd w:id="1559"/>
      <w:bookmarkEnd w:id="1560"/>
      <w:bookmarkEnd w:id="1561"/>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562" w:name="_Toc20232845"/>
      <w:bookmarkStart w:id="1563" w:name="_Toc28026424"/>
      <w:bookmarkStart w:id="1564" w:name="_Toc36116259"/>
      <w:bookmarkStart w:id="1565" w:name="_Toc44682442"/>
      <w:bookmarkStart w:id="1566" w:name="_Toc51926293"/>
      <w:bookmarkStart w:id="1567" w:name="_Toc171694085"/>
      <w:r>
        <w:t>5.1.2.4.2</w:t>
      </w:r>
      <w:r>
        <w:tab/>
        <w:t>Access Point Name (APN) Network Identifier</w:t>
      </w:r>
      <w:bookmarkEnd w:id="1562"/>
      <w:bookmarkEnd w:id="1563"/>
      <w:bookmarkEnd w:id="1564"/>
      <w:bookmarkEnd w:id="1565"/>
      <w:bookmarkEnd w:id="1566"/>
      <w:bookmarkEnd w:id="1567"/>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568" w:name="_Toc20232846"/>
      <w:bookmarkStart w:id="1569" w:name="_Toc28026425"/>
      <w:bookmarkStart w:id="1570" w:name="_Toc36116260"/>
      <w:bookmarkStart w:id="1571" w:name="_Toc44682443"/>
      <w:bookmarkStart w:id="1572" w:name="_Toc51926294"/>
      <w:bookmarkStart w:id="1573" w:name="_Toc171694086"/>
      <w:r w:rsidRPr="00FD24F2">
        <w:t>5.1.2.</w:t>
      </w:r>
      <w:r>
        <w:t>4</w:t>
      </w:r>
      <w:r w:rsidRPr="00FD24F2">
        <w:t>.</w:t>
      </w:r>
      <w:r>
        <w:t>3</w:t>
      </w:r>
      <w:r w:rsidRPr="00FD24F2">
        <w:tab/>
      </w:r>
      <w:r>
        <w:t>APN Rate Control</w:t>
      </w:r>
      <w:bookmarkEnd w:id="1568"/>
      <w:bookmarkEnd w:id="1569"/>
      <w:bookmarkEnd w:id="1570"/>
      <w:bookmarkEnd w:id="1571"/>
      <w:bookmarkEnd w:id="1572"/>
      <w:bookmarkEnd w:id="1573"/>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574" w:name="_Toc20232847"/>
      <w:bookmarkStart w:id="1575" w:name="_Toc28026426"/>
      <w:bookmarkStart w:id="1576" w:name="_Toc36116261"/>
      <w:bookmarkStart w:id="1577" w:name="_Toc44682444"/>
      <w:bookmarkStart w:id="1578" w:name="_Toc51926295"/>
      <w:bookmarkStart w:id="1579" w:name="_Toc171694087"/>
      <w:r>
        <w:lastRenderedPageBreak/>
        <w:t>5.1.2.4.4</w:t>
      </w:r>
      <w:r>
        <w:tab/>
        <w:t>Cause for Record Closing</w:t>
      </w:r>
      <w:bookmarkEnd w:id="1574"/>
      <w:bookmarkEnd w:id="1575"/>
      <w:bookmarkEnd w:id="1576"/>
      <w:bookmarkEnd w:id="1577"/>
      <w:bookmarkEnd w:id="1578"/>
      <w:bookmarkEnd w:id="1579"/>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580" w:name="_Toc20232848"/>
      <w:bookmarkStart w:id="1581" w:name="_Toc28026427"/>
      <w:bookmarkStart w:id="1582" w:name="_Toc36116262"/>
      <w:bookmarkStart w:id="1583" w:name="_Toc44682445"/>
      <w:bookmarkStart w:id="1584" w:name="_Toc51926296"/>
      <w:bookmarkStart w:id="1585" w:name="_Toc171694088"/>
      <w:r>
        <w:t>5.1.2.4.5</w:t>
      </w:r>
      <w:r>
        <w:tab/>
        <w:t>Charging Characteristics</w:t>
      </w:r>
      <w:bookmarkEnd w:id="1580"/>
      <w:bookmarkEnd w:id="1581"/>
      <w:bookmarkEnd w:id="1582"/>
      <w:bookmarkEnd w:id="1583"/>
      <w:bookmarkEnd w:id="1584"/>
      <w:bookmarkEnd w:id="1585"/>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1pt;height:171.35pt" o:ole="">
            <v:imagedata r:id="rId14" o:title=""/>
          </v:shape>
          <o:OLEObject Type="Embed" ProgID="Word.Picture.8" ShapeID="_x0000_i1027" DrawAspect="Content" ObjectID="_1782306749" r:id="rId16"/>
        </w:object>
      </w:r>
    </w:p>
    <w:p w14:paraId="385C9A63" w14:textId="77777777" w:rsidR="00655E2C" w:rsidRDefault="00655E2C" w:rsidP="00655E2C">
      <w:pPr>
        <w:pStyle w:val="TF"/>
      </w:pPr>
      <w:r>
        <w:t>Figure 5.1.2.</w:t>
      </w:r>
      <w:r w:rsidRPr="00655E2C">
        <w:t>4.5.</w:t>
      </w:r>
      <w:r>
        <w:t>1: Charging Characteristics flags</w:t>
      </w:r>
    </w:p>
    <w:p w14:paraId="539BAA92" w14:textId="77777777" w:rsidR="00655E2C" w:rsidRDefault="00655E2C" w:rsidP="00655E2C">
      <w:pPr>
        <w:pStyle w:val="Heading5"/>
      </w:pPr>
      <w:bookmarkStart w:id="1586" w:name="_Toc20232849"/>
      <w:bookmarkStart w:id="1587" w:name="_Toc28026428"/>
      <w:bookmarkStart w:id="1588" w:name="_Toc36116263"/>
      <w:bookmarkStart w:id="1589" w:name="_Toc44682446"/>
      <w:bookmarkStart w:id="1590" w:name="_Toc51926297"/>
      <w:bookmarkStart w:id="1591" w:name="_Toc171694089"/>
      <w:r>
        <w:t>5.1.2.4.6</w:t>
      </w:r>
      <w:r>
        <w:tab/>
        <w:t>Charging Characteristics selection mode</w:t>
      </w:r>
      <w:bookmarkEnd w:id="1586"/>
      <w:bookmarkEnd w:id="1587"/>
      <w:bookmarkEnd w:id="1588"/>
      <w:bookmarkEnd w:id="1589"/>
      <w:bookmarkEnd w:id="1590"/>
      <w:bookmarkEnd w:id="159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592" w:name="_Toc20232850"/>
      <w:bookmarkStart w:id="1593" w:name="_Toc28026429"/>
      <w:bookmarkStart w:id="1594" w:name="_Toc36116264"/>
      <w:bookmarkStart w:id="1595" w:name="_Toc44682447"/>
      <w:bookmarkStart w:id="1596" w:name="_Toc51926298"/>
      <w:bookmarkStart w:id="1597" w:name="_Toc171694090"/>
      <w:r>
        <w:t>5.1.2.4.7</w:t>
      </w:r>
      <w:r>
        <w:tab/>
        <w:t>Charging ID</w:t>
      </w:r>
      <w:bookmarkEnd w:id="1592"/>
      <w:bookmarkEnd w:id="1593"/>
      <w:bookmarkEnd w:id="1594"/>
      <w:bookmarkEnd w:id="1595"/>
      <w:bookmarkEnd w:id="1596"/>
      <w:bookmarkEnd w:id="159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598" w:name="_Toc20232851"/>
      <w:bookmarkStart w:id="1599" w:name="_Toc28026430"/>
      <w:bookmarkStart w:id="1600" w:name="_Toc36116265"/>
      <w:bookmarkStart w:id="1601" w:name="_Toc44682448"/>
      <w:bookmarkStart w:id="1602" w:name="_Toc51926299"/>
      <w:bookmarkStart w:id="1603" w:name="_Toc171694091"/>
      <w:r>
        <w:t>5.1.2.4.8</w:t>
      </w:r>
      <w:r>
        <w:tab/>
        <w:t>Diagnostics</w:t>
      </w:r>
      <w:bookmarkEnd w:id="1598"/>
      <w:bookmarkEnd w:id="1599"/>
      <w:bookmarkEnd w:id="1600"/>
      <w:bookmarkEnd w:id="1601"/>
      <w:bookmarkEnd w:id="1602"/>
      <w:bookmarkEnd w:id="1603"/>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604" w:name="_Toc20232852"/>
      <w:bookmarkStart w:id="1605" w:name="_Toc28026431"/>
      <w:bookmarkStart w:id="1606" w:name="_Toc36116266"/>
      <w:bookmarkStart w:id="1607" w:name="_Toc44682449"/>
      <w:bookmarkStart w:id="1608" w:name="_Toc51926300"/>
      <w:bookmarkStart w:id="1609" w:name="_Toc171694092"/>
      <w:r>
        <w:lastRenderedPageBreak/>
        <w:t>5.1.2.4.9</w:t>
      </w:r>
      <w:r>
        <w:tab/>
        <w:t>Duration</w:t>
      </w:r>
      <w:bookmarkEnd w:id="1604"/>
      <w:bookmarkEnd w:id="1605"/>
      <w:bookmarkEnd w:id="1606"/>
      <w:bookmarkEnd w:id="1607"/>
      <w:bookmarkEnd w:id="1608"/>
      <w:bookmarkEnd w:id="1609"/>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610" w:name="_Toc20232853"/>
      <w:bookmarkStart w:id="1611" w:name="_Toc28026432"/>
      <w:bookmarkStart w:id="1612" w:name="_Toc36116267"/>
      <w:bookmarkStart w:id="1613" w:name="_Toc44682450"/>
      <w:bookmarkStart w:id="1614" w:name="_Toc51926301"/>
      <w:bookmarkStart w:id="1615" w:name="_Toc171694093"/>
      <w:r>
        <w:t>5.1.2.4.10</w:t>
      </w:r>
      <w:r>
        <w:tab/>
        <w:t>External-Identifier</w:t>
      </w:r>
      <w:bookmarkEnd w:id="1610"/>
      <w:bookmarkEnd w:id="1611"/>
      <w:bookmarkEnd w:id="1612"/>
      <w:bookmarkEnd w:id="1613"/>
      <w:bookmarkEnd w:id="1614"/>
      <w:bookmarkEnd w:id="1615"/>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616" w:name="_Toc20232854"/>
      <w:bookmarkStart w:id="1617" w:name="_Toc28026433"/>
      <w:bookmarkStart w:id="1618" w:name="_Toc36116268"/>
      <w:bookmarkStart w:id="1619" w:name="_Toc44682451"/>
      <w:bookmarkStart w:id="1620" w:name="_Toc51926302"/>
      <w:bookmarkStart w:id="1621" w:name="_Toc171694094"/>
      <w:r>
        <w:t>5.1.2.4.11</w:t>
      </w:r>
      <w:r>
        <w:tab/>
        <w:t>List of NIDD Submissions</w:t>
      </w:r>
      <w:bookmarkEnd w:id="1616"/>
      <w:bookmarkEnd w:id="1617"/>
      <w:bookmarkEnd w:id="1618"/>
      <w:bookmarkEnd w:id="1619"/>
      <w:bookmarkEnd w:id="1620"/>
      <w:bookmarkEnd w:id="1621"/>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622" w:name="_Toc20232855"/>
      <w:bookmarkStart w:id="1623" w:name="_Toc28026434"/>
      <w:bookmarkStart w:id="1624" w:name="_Toc36116269"/>
      <w:bookmarkStart w:id="1625" w:name="_Toc44682452"/>
      <w:bookmarkStart w:id="1626" w:name="_Toc51926303"/>
      <w:bookmarkStart w:id="1627" w:name="_Toc171694095"/>
      <w:r>
        <w:t>5.1.2.4.12</w:t>
      </w:r>
      <w:r>
        <w:tab/>
        <w:t>Local Record Sequence Number</w:t>
      </w:r>
      <w:bookmarkEnd w:id="1622"/>
      <w:bookmarkEnd w:id="1623"/>
      <w:bookmarkEnd w:id="1624"/>
      <w:bookmarkEnd w:id="1625"/>
      <w:bookmarkEnd w:id="1626"/>
      <w:bookmarkEnd w:id="1627"/>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628" w:name="_Toc20232856"/>
      <w:bookmarkStart w:id="1629" w:name="_Toc28026435"/>
      <w:bookmarkStart w:id="1630" w:name="_Toc36116270"/>
      <w:bookmarkStart w:id="1631" w:name="_Toc44682453"/>
      <w:bookmarkStart w:id="1632" w:name="_Toc51926304"/>
      <w:bookmarkStart w:id="1633" w:name="_Toc171694096"/>
      <w:r>
        <w:lastRenderedPageBreak/>
        <w:t>5.1.2.4.13</w:t>
      </w:r>
      <w:r>
        <w:tab/>
        <w:t>Node ID</w:t>
      </w:r>
      <w:bookmarkEnd w:id="1628"/>
      <w:bookmarkEnd w:id="1629"/>
      <w:bookmarkEnd w:id="1630"/>
      <w:bookmarkEnd w:id="1631"/>
      <w:bookmarkEnd w:id="1632"/>
      <w:bookmarkEnd w:id="1633"/>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634" w:name="_Toc20232857"/>
      <w:bookmarkStart w:id="1635" w:name="_Toc28026436"/>
      <w:bookmarkStart w:id="1636" w:name="_Toc36116271"/>
      <w:bookmarkStart w:id="1637" w:name="_Toc44682454"/>
      <w:bookmarkStart w:id="1638" w:name="_Toc51926305"/>
      <w:bookmarkStart w:id="1639" w:name="_Toc171694097"/>
      <w:r>
        <w:t>5.1.2.4.14</w:t>
      </w:r>
      <w:r>
        <w:tab/>
      </w:r>
      <w:r>
        <w:rPr>
          <w:noProof/>
        </w:rPr>
        <w:t>RAT Type</w:t>
      </w:r>
      <w:bookmarkEnd w:id="1634"/>
      <w:bookmarkEnd w:id="1635"/>
      <w:bookmarkEnd w:id="1636"/>
      <w:bookmarkEnd w:id="1637"/>
      <w:bookmarkEnd w:id="1638"/>
      <w:bookmarkEnd w:id="1639"/>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640" w:name="_Toc20232858"/>
      <w:bookmarkStart w:id="1641" w:name="_Toc28026437"/>
      <w:bookmarkStart w:id="1642" w:name="_Toc36116272"/>
      <w:bookmarkStart w:id="1643" w:name="_Toc44682455"/>
      <w:bookmarkStart w:id="1644" w:name="_Toc51926306"/>
      <w:bookmarkStart w:id="1645" w:name="_Toc171694098"/>
      <w:r>
        <w:t>5.1.2.4.15</w:t>
      </w:r>
      <w:r>
        <w:tab/>
        <w:t>Record Extensions</w:t>
      </w:r>
      <w:bookmarkEnd w:id="1640"/>
      <w:bookmarkEnd w:id="1641"/>
      <w:bookmarkEnd w:id="1642"/>
      <w:bookmarkEnd w:id="1643"/>
      <w:bookmarkEnd w:id="1644"/>
      <w:bookmarkEnd w:id="1645"/>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646" w:name="_Toc20232859"/>
      <w:bookmarkStart w:id="1647" w:name="_Toc28026438"/>
      <w:bookmarkStart w:id="1648" w:name="_Toc36116273"/>
      <w:bookmarkStart w:id="1649" w:name="_Toc44682456"/>
      <w:bookmarkStart w:id="1650" w:name="_Toc51926307"/>
      <w:bookmarkStart w:id="1651" w:name="_Toc171694099"/>
      <w:r>
        <w:t>5.1.2.4.16</w:t>
      </w:r>
      <w:r>
        <w:tab/>
        <w:t>Record Opening Time</w:t>
      </w:r>
      <w:bookmarkEnd w:id="1646"/>
      <w:bookmarkEnd w:id="1647"/>
      <w:bookmarkEnd w:id="1648"/>
      <w:bookmarkEnd w:id="1649"/>
      <w:bookmarkEnd w:id="1650"/>
      <w:bookmarkEnd w:id="165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652" w:name="_Toc20232860"/>
      <w:bookmarkStart w:id="1653" w:name="_Toc28026439"/>
      <w:bookmarkStart w:id="1654" w:name="_Toc36116274"/>
      <w:bookmarkStart w:id="1655" w:name="_Toc44682457"/>
      <w:bookmarkStart w:id="1656" w:name="_Toc51926308"/>
      <w:bookmarkStart w:id="1657" w:name="_Toc171694100"/>
      <w:r>
        <w:t>5.1.2.4.17</w:t>
      </w:r>
      <w:r>
        <w:tab/>
        <w:t>Record Sequence Number</w:t>
      </w:r>
      <w:bookmarkEnd w:id="1652"/>
      <w:bookmarkEnd w:id="1653"/>
      <w:bookmarkEnd w:id="1654"/>
      <w:bookmarkEnd w:id="1655"/>
      <w:bookmarkEnd w:id="1656"/>
      <w:bookmarkEnd w:id="165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658" w:name="_Toc20232861"/>
      <w:bookmarkStart w:id="1659" w:name="_Toc28026440"/>
      <w:bookmarkStart w:id="1660" w:name="_Toc36116275"/>
      <w:bookmarkStart w:id="1661" w:name="_Toc44682458"/>
      <w:bookmarkStart w:id="1662" w:name="_Toc51926309"/>
      <w:bookmarkStart w:id="1663" w:name="_Toc171694101"/>
      <w:r>
        <w:t>5.1.2.4</w:t>
      </w:r>
      <w:r>
        <w:rPr>
          <w:rFonts w:hint="eastAsia"/>
          <w:lang w:eastAsia="zh-CN"/>
        </w:rPr>
        <w:t>.</w:t>
      </w:r>
      <w:r>
        <w:rPr>
          <w:lang w:eastAsia="zh-CN"/>
        </w:rPr>
        <w:t>18</w:t>
      </w:r>
      <w:r w:rsidRPr="00BB6156">
        <w:rPr>
          <w:noProof/>
        </w:rPr>
        <w:tab/>
      </w:r>
      <w:r>
        <w:t>Record Type</w:t>
      </w:r>
      <w:bookmarkEnd w:id="1658"/>
      <w:bookmarkEnd w:id="1659"/>
      <w:bookmarkEnd w:id="1660"/>
      <w:bookmarkEnd w:id="1661"/>
      <w:bookmarkEnd w:id="1662"/>
      <w:bookmarkEnd w:id="1663"/>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664" w:name="_Toc20232862"/>
      <w:bookmarkStart w:id="1665" w:name="_Toc28026441"/>
      <w:bookmarkStart w:id="1666" w:name="_Toc36116276"/>
      <w:bookmarkStart w:id="1667" w:name="_Toc44682459"/>
      <w:bookmarkStart w:id="1668" w:name="_Toc51926310"/>
      <w:bookmarkStart w:id="1669" w:name="_Toc171694102"/>
      <w:r>
        <w:t>5.1.2.4.19</w:t>
      </w:r>
      <w:r>
        <w:tab/>
        <w:t>Retransmission</w:t>
      </w:r>
      <w:bookmarkEnd w:id="1664"/>
      <w:bookmarkEnd w:id="1665"/>
      <w:bookmarkEnd w:id="1666"/>
      <w:bookmarkEnd w:id="1667"/>
      <w:bookmarkEnd w:id="1668"/>
      <w:bookmarkEnd w:id="1669"/>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670" w:name="_Toc20232863"/>
      <w:bookmarkStart w:id="1671" w:name="_Toc28026442"/>
      <w:bookmarkStart w:id="1672" w:name="_Toc36116277"/>
      <w:bookmarkStart w:id="1673" w:name="_Toc44682460"/>
      <w:bookmarkStart w:id="1674" w:name="_Toc51926311"/>
      <w:bookmarkStart w:id="1675" w:name="_Toc171694103"/>
      <w:r w:rsidRPr="00FD24F2">
        <w:t>5.1.2.</w:t>
      </w:r>
      <w:r>
        <w:t>4</w:t>
      </w:r>
      <w:r w:rsidRPr="00FD24F2">
        <w:t>.</w:t>
      </w:r>
      <w:r>
        <w:t>20</w:t>
      </w:r>
      <w:r w:rsidRPr="00FD24F2">
        <w:tab/>
        <w:t xml:space="preserve">SCEF </w:t>
      </w:r>
      <w:r>
        <w:t>ID</w:t>
      </w:r>
      <w:bookmarkEnd w:id="1670"/>
      <w:bookmarkEnd w:id="1671"/>
      <w:bookmarkEnd w:id="1672"/>
      <w:bookmarkEnd w:id="1673"/>
      <w:bookmarkEnd w:id="1674"/>
      <w:bookmarkEnd w:id="1675"/>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676" w:name="_Toc20232864"/>
      <w:bookmarkStart w:id="1677" w:name="_Toc28026443"/>
      <w:bookmarkStart w:id="1678" w:name="_Toc36116278"/>
      <w:bookmarkStart w:id="1679" w:name="_Toc44682461"/>
      <w:bookmarkStart w:id="1680" w:name="_Toc51926312"/>
      <w:bookmarkStart w:id="1681" w:name="_Toc171694104"/>
      <w:r>
        <w:t>5.1.2.4.21</w:t>
      </w:r>
      <w:r>
        <w:tab/>
        <w:t>Served IMSI</w:t>
      </w:r>
      <w:bookmarkEnd w:id="1676"/>
      <w:bookmarkEnd w:id="1677"/>
      <w:bookmarkEnd w:id="1678"/>
      <w:bookmarkEnd w:id="1679"/>
      <w:bookmarkEnd w:id="1680"/>
      <w:bookmarkEnd w:id="1681"/>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682" w:name="_Toc20232865"/>
      <w:bookmarkStart w:id="1683" w:name="_Toc28026444"/>
      <w:bookmarkStart w:id="1684" w:name="_Toc36116279"/>
      <w:bookmarkStart w:id="1685" w:name="_Toc44682462"/>
      <w:bookmarkStart w:id="1686" w:name="_Toc51926313"/>
      <w:bookmarkStart w:id="1687" w:name="_Toc171694105"/>
      <w:r>
        <w:t>5.1.2.4.22</w:t>
      </w:r>
      <w:r>
        <w:tab/>
        <w:t>Served MSISDN</w:t>
      </w:r>
      <w:bookmarkEnd w:id="1682"/>
      <w:bookmarkEnd w:id="1683"/>
      <w:bookmarkEnd w:id="1684"/>
      <w:bookmarkEnd w:id="1685"/>
      <w:bookmarkEnd w:id="1686"/>
      <w:bookmarkEnd w:id="1687"/>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688" w:name="_Toc20232866"/>
      <w:bookmarkStart w:id="1689" w:name="_Toc28026445"/>
      <w:bookmarkStart w:id="1690" w:name="_Toc36116280"/>
      <w:bookmarkStart w:id="1691" w:name="_Toc44682463"/>
      <w:bookmarkStart w:id="1692" w:name="_Toc51926314"/>
      <w:bookmarkStart w:id="1693" w:name="_Toc171694106"/>
      <w:r w:rsidRPr="00FD24F2">
        <w:t>5.1.2.</w:t>
      </w:r>
      <w:r>
        <w:t>4</w:t>
      </w:r>
      <w:r w:rsidRPr="00FD24F2">
        <w:t>.</w:t>
      </w:r>
      <w:r>
        <w:t>23</w:t>
      </w:r>
      <w:r>
        <w:tab/>
        <w:t>Serving Node Identity</w:t>
      </w:r>
      <w:bookmarkEnd w:id="1688"/>
      <w:bookmarkEnd w:id="1689"/>
      <w:bookmarkEnd w:id="1690"/>
      <w:bookmarkEnd w:id="1691"/>
      <w:bookmarkEnd w:id="1692"/>
      <w:bookmarkEnd w:id="1693"/>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694" w:name="_Toc20232867"/>
      <w:bookmarkStart w:id="1695" w:name="_Toc28026446"/>
      <w:bookmarkStart w:id="1696" w:name="_Toc36116281"/>
      <w:bookmarkStart w:id="1697" w:name="_Toc44682464"/>
      <w:bookmarkStart w:id="1698" w:name="_Toc51926315"/>
      <w:bookmarkStart w:id="1699" w:name="_Toc171694107"/>
      <w:r>
        <w:lastRenderedPageBreak/>
        <w:t>5.1.2.4.24</w:t>
      </w:r>
      <w:r>
        <w:tab/>
        <w:t>Serving Node PLMN Identifier</w:t>
      </w:r>
      <w:bookmarkEnd w:id="1694"/>
      <w:bookmarkEnd w:id="1695"/>
      <w:bookmarkEnd w:id="1696"/>
      <w:bookmarkEnd w:id="1697"/>
      <w:bookmarkEnd w:id="1698"/>
      <w:bookmarkEnd w:id="1699"/>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700" w:name="_Toc20232868"/>
      <w:bookmarkStart w:id="1701" w:name="_Toc28026447"/>
      <w:bookmarkStart w:id="1702" w:name="_Toc36116282"/>
      <w:bookmarkStart w:id="1703" w:name="_Toc44682465"/>
      <w:bookmarkStart w:id="1704" w:name="_Toc51926316"/>
      <w:bookmarkStart w:id="1705" w:name="_Toc171694108"/>
      <w:r w:rsidRPr="00FD24F2">
        <w:t>5.1.2.</w:t>
      </w:r>
      <w:r>
        <w:t>4</w:t>
      </w:r>
      <w:r w:rsidRPr="00FD24F2">
        <w:t>.</w:t>
      </w:r>
      <w:r>
        <w:t>25</w:t>
      </w:r>
      <w:r w:rsidRPr="00FD24F2">
        <w:tab/>
      </w:r>
      <w:r>
        <w:t>Serving PLMN Rate Control</w:t>
      </w:r>
      <w:bookmarkEnd w:id="1700"/>
      <w:bookmarkEnd w:id="1701"/>
      <w:bookmarkEnd w:id="1702"/>
      <w:bookmarkEnd w:id="1703"/>
      <w:bookmarkEnd w:id="1704"/>
      <w:bookmarkEnd w:id="1705"/>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706" w:name="_Toc20232869"/>
      <w:bookmarkStart w:id="1707" w:name="_Toc28026448"/>
      <w:bookmarkStart w:id="1708" w:name="_Toc36116283"/>
      <w:bookmarkStart w:id="1709" w:name="_Toc44682466"/>
      <w:bookmarkStart w:id="1710" w:name="_Toc51926317"/>
      <w:bookmarkStart w:id="1711" w:name="_Toc171694109"/>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706"/>
      <w:bookmarkEnd w:id="1707"/>
      <w:bookmarkEnd w:id="1708"/>
      <w:bookmarkEnd w:id="1709"/>
      <w:bookmarkEnd w:id="1710"/>
      <w:bookmarkEnd w:id="1711"/>
    </w:p>
    <w:p w14:paraId="20D33F94" w14:textId="77777777" w:rsidR="00970AF7" w:rsidRPr="003907DC" w:rsidRDefault="00970AF7" w:rsidP="00970AF7">
      <w:pPr>
        <w:pStyle w:val="Heading5"/>
      </w:pPr>
      <w:bookmarkStart w:id="1712" w:name="_Toc20232870"/>
      <w:bookmarkStart w:id="1713" w:name="_Toc28026449"/>
      <w:bookmarkStart w:id="1714" w:name="_Toc36116284"/>
      <w:bookmarkStart w:id="1715" w:name="_Toc44682467"/>
      <w:bookmarkStart w:id="1716" w:name="_Toc51926318"/>
      <w:bookmarkStart w:id="1717" w:name="_Toc171694110"/>
      <w:r>
        <w:t>5.1.2.</w:t>
      </w:r>
      <w:r>
        <w:rPr>
          <w:lang w:eastAsia="zh-CN"/>
        </w:rPr>
        <w:t>5</w:t>
      </w:r>
      <w:r>
        <w:t>.</w:t>
      </w:r>
      <w:r w:rsidR="00D36E7A">
        <w:t>1</w:t>
      </w:r>
      <w:r>
        <w:tab/>
        <w:t>Introduction</w:t>
      </w:r>
      <w:bookmarkEnd w:id="1712"/>
      <w:bookmarkEnd w:id="1713"/>
      <w:bookmarkEnd w:id="1714"/>
      <w:bookmarkEnd w:id="1715"/>
      <w:bookmarkEnd w:id="1716"/>
      <w:bookmarkEnd w:id="171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1718" w:name="_Toc20232871"/>
      <w:bookmarkStart w:id="1719" w:name="_Toc28026450"/>
      <w:bookmarkStart w:id="1720" w:name="_Toc36116285"/>
      <w:bookmarkStart w:id="1721" w:name="_Toc44682468"/>
      <w:bookmarkStart w:id="1722" w:name="_Toc51926319"/>
      <w:bookmarkStart w:id="1723" w:name="_Toc171694111"/>
      <w:r>
        <w:t>5.1.2.5.</w:t>
      </w:r>
      <w:r w:rsidR="00D36E7A">
        <w:t>2</w:t>
      </w:r>
      <w:r>
        <w:tab/>
        <w:t>API</w:t>
      </w:r>
      <w:r w:rsidRPr="00C17DFA">
        <w:t xml:space="preserve"> Content</w:t>
      </w:r>
      <w:bookmarkEnd w:id="1718"/>
      <w:bookmarkEnd w:id="1719"/>
      <w:bookmarkEnd w:id="1720"/>
      <w:bookmarkEnd w:id="1721"/>
      <w:bookmarkEnd w:id="1722"/>
      <w:bookmarkEnd w:id="1723"/>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1724" w:name="_Toc20232872"/>
      <w:bookmarkStart w:id="1725" w:name="_Toc28026451"/>
      <w:bookmarkStart w:id="1726" w:name="_Toc36116286"/>
      <w:bookmarkStart w:id="1727" w:name="_Toc44682469"/>
      <w:bookmarkStart w:id="1728" w:name="_Toc51926320"/>
      <w:bookmarkStart w:id="1729" w:name="_Toc171694112"/>
      <w:r>
        <w:t>5.1.2.5.</w:t>
      </w:r>
      <w:r w:rsidR="00D36E7A">
        <w:t>3</w:t>
      </w:r>
      <w:r>
        <w:tab/>
      </w:r>
      <w:r w:rsidRPr="00C17DFA">
        <w:t>API Direction</w:t>
      </w:r>
      <w:bookmarkEnd w:id="1724"/>
      <w:bookmarkEnd w:id="1725"/>
      <w:bookmarkEnd w:id="1726"/>
      <w:bookmarkEnd w:id="1727"/>
      <w:bookmarkEnd w:id="1728"/>
      <w:bookmarkEnd w:id="1729"/>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1730" w:name="_Toc20232873"/>
      <w:bookmarkStart w:id="1731" w:name="_Toc28026452"/>
      <w:bookmarkStart w:id="1732" w:name="_Toc36116287"/>
      <w:bookmarkStart w:id="1733" w:name="_Toc44682470"/>
      <w:bookmarkStart w:id="1734" w:name="_Toc51926321"/>
      <w:bookmarkStart w:id="1735" w:name="_Toc171694113"/>
      <w:r>
        <w:t>5.1.2.5.</w:t>
      </w:r>
      <w:r w:rsidR="00D36E7A">
        <w:t>4</w:t>
      </w:r>
      <w:r>
        <w:tab/>
      </w:r>
      <w:r w:rsidRPr="00C17DFA">
        <w:t>API Identifier</w:t>
      </w:r>
      <w:bookmarkEnd w:id="1730"/>
      <w:bookmarkEnd w:id="1731"/>
      <w:bookmarkEnd w:id="1732"/>
      <w:bookmarkEnd w:id="1733"/>
      <w:bookmarkEnd w:id="1734"/>
      <w:bookmarkEnd w:id="1735"/>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1736" w:name="_Toc20232874"/>
      <w:bookmarkStart w:id="1737" w:name="_Toc28026453"/>
      <w:bookmarkStart w:id="1738" w:name="_Toc36116288"/>
      <w:bookmarkStart w:id="1739" w:name="_Toc44682471"/>
      <w:bookmarkStart w:id="1740" w:name="_Toc51926322"/>
      <w:bookmarkStart w:id="1741" w:name="_Toc171694114"/>
      <w:r>
        <w:t>5.1.2.5.</w:t>
      </w:r>
      <w:r w:rsidR="00D36E7A">
        <w:t>5</w:t>
      </w:r>
      <w:r>
        <w:tab/>
        <w:t xml:space="preserve">API </w:t>
      </w:r>
      <w:r w:rsidRPr="00C17DFA">
        <w:t>Invocation Timestamp</w:t>
      </w:r>
      <w:bookmarkEnd w:id="1736"/>
      <w:bookmarkEnd w:id="1737"/>
      <w:bookmarkEnd w:id="1738"/>
      <w:bookmarkEnd w:id="1739"/>
      <w:bookmarkEnd w:id="1740"/>
      <w:bookmarkEnd w:id="1741"/>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1742" w:name="_Toc20232875"/>
      <w:bookmarkStart w:id="1743" w:name="_Toc28026454"/>
      <w:bookmarkStart w:id="1744" w:name="_Toc36116289"/>
      <w:bookmarkStart w:id="1745" w:name="_Toc44682472"/>
      <w:bookmarkStart w:id="1746" w:name="_Toc51926323"/>
      <w:bookmarkStart w:id="1747" w:name="_Toc171694115"/>
      <w:r>
        <w:t>5.1.2.5.</w:t>
      </w:r>
      <w:r w:rsidR="00D36E7A">
        <w:t>6</w:t>
      </w:r>
      <w:r>
        <w:tab/>
      </w:r>
      <w:r w:rsidRPr="00184621">
        <w:t xml:space="preserve">API </w:t>
      </w:r>
      <w:r>
        <w:t>Network Service</w:t>
      </w:r>
      <w:r w:rsidRPr="00184621">
        <w:t xml:space="preserve"> Node</w:t>
      </w:r>
      <w:bookmarkEnd w:id="1742"/>
      <w:bookmarkEnd w:id="1743"/>
      <w:bookmarkEnd w:id="1744"/>
      <w:bookmarkEnd w:id="1745"/>
      <w:bookmarkEnd w:id="1746"/>
      <w:bookmarkEnd w:id="1747"/>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1748" w:name="_Toc20232876"/>
      <w:bookmarkStart w:id="1749" w:name="_Toc28026455"/>
      <w:bookmarkStart w:id="1750" w:name="_Toc36116290"/>
      <w:bookmarkStart w:id="1751" w:name="_Toc44682473"/>
      <w:bookmarkStart w:id="1752" w:name="_Toc51926324"/>
      <w:bookmarkStart w:id="1753" w:name="_Toc171694116"/>
      <w:r>
        <w:t>5.1.2.5.</w:t>
      </w:r>
      <w:r w:rsidR="00D36E7A">
        <w:t>7</w:t>
      </w:r>
      <w:r>
        <w:tab/>
        <w:t xml:space="preserve">API </w:t>
      </w:r>
      <w:r w:rsidRPr="00C17DFA">
        <w:t>Result Code</w:t>
      </w:r>
      <w:bookmarkEnd w:id="1748"/>
      <w:bookmarkEnd w:id="1749"/>
      <w:bookmarkEnd w:id="1750"/>
      <w:bookmarkEnd w:id="1751"/>
      <w:bookmarkEnd w:id="1752"/>
      <w:bookmarkEnd w:id="1753"/>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1754" w:name="_Toc20232877"/>
      <w:bookmarkStart w:id="1755" w:name="_Toc28026456"/>
      <w:bookmarkStart w:id="1756" w:name="_Toc36116291"/>
      <w:bookmarkStart w:id="1757" w:name="_Toc44682474"/>
      <w:bookmarkStart w:id="1758" w:name="_Toc51926325"/>
      <w:bookmarkStart w:id="1759" w:name="_Toc171694117"/>
      <w:r>
        <w:t>5.1.2.5.</w:t>
      </w:r>
      <w:r w:rsidR="00D36E7A">
        <w:t>8</w:t>
      </w:r>
      <w:r>
        <w:tab/>
      </w:r>
      <w:r w:rsidRPr="00C17DFA">
        <w:t>API Size</w:t>
      </w:r>
      <w:bookmarkEnd w:id="1754"/>
      <w:bookmarkEnd w:id="1755"/>
      <w:bookmarkEnd w:id="1756"/>
      <w:bookmarkEnd w:id="1757"/>
      <w:bookmarkEnd w:id="1758"/>
      <w:bookmarkEnd w:id="1759"/>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1760" w:name="_Toc20232878"/>
      <w:bookmarkStart w:id="1761" w:name="_Toc28026457"/>
      <w:bookmarkStart w:id="1762" w:name="_Toc36116292"/>
      <w:bookmarkStart w:id="1763" w:name="_Toc44682475"/>
      <w:bookmarkStart w:id="1764" w:name="_Toc51926326"/>
      <w:bookmarkStart w:id="1765" w:name="_Toc171694118"/>
      <w:r>
        <w:t>5.1.2.5.</w:t>
      </w:r>
      <w:r w:rsidR="00D36E7A">
        <w:t>9</w:t>
      </w:r>
      <w:r>
        <w:tab/>
      </w:r>
      <w:r w:rsidRPr="00C17DFA">
        <w:t>Event Timestamp</w:t>
      </w:r>
      <w:bookmarkEnd w:id="1760"/>
      <w:bookmarkEnd w:id="1761"/>
      <w:bookmarkEnd w:id="1762"/>
      <w:bookmarkEnd w:id="1763"/>
      <w:bookmarkEnd w:id="1764"/>
      <w:bookmarkEnd w:id="1765"/>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1766" w:name="_Toc20232879"/>
      <w:bookmarkStart w:id="1767" w:name="_Toc28026458"/>
      <w:bookmarkStart w:id="1768" w:name="_Toc36116293"/>
      <w:bookmarkStart w:id="1769" w:name="_Toc44682476"/>
      <w:bookmarkStart w:id="1770" w:name="_Toc51926327"/>
      <w:bookmarkStart w:id="1771" w:name="_Toc171694119"/>
      <w:r w:rsidRPr="00FB7331">
        <w:t>5.1.</w:t>
      </w:r>
      <w:r>
        <w:t>2</w:t>
      </w:r>
      <w:r w:rsidRPr="00FB7331">
        <w:t>.</w:t>
      </w:r>
      <w:r>
        <w:t>5</w:t>
      </w:r>
      <w:r w:rsidRPr="00FB7331">
        <w:t>.</w:t>
      </w:r>
      <w:r w:rsidR="00D36E7A">
        <w:t>10</w:t>
      </w:r>
      <w:r w:rsidRPr="00FB7331">
        <w:tab/>
        <w:t>External Identifier</w:t>
      </w:r>
      <w:bookmarkEnd w:id="1766"/>
      <w:bookmarkEnd w:id="1767"/>
      <w:bookmarkEnd w:id="1768"/>
      <w:bookmarkEnd w:id="1769"/>
      <w:bookmarkEnd w:id="1770"/>
      <w:bookmarkEnd w:id="17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1772" w:name="_Toc20232880"/>
      <w:bookmarkStart w:id="1773" w:name="_Toc28026459"/>
      <w:bookmarkStart w:id="1774" w:name="_Toc36116294"/>
      <w:bookmarkStart w:id="1775" w:name="_Toc44682477"/>
      <w:bookmarkStart w:id="1776" w:name="_Toc51926328"/>
      <w:bookmarkStart w:id="1777" w:name="_Toc171694120"/>
      <w:r>
        <w:t>5.1.2.5.1</w:t>
      </w:r>
      <w:r w:rsidR="00D36E7A">
        <w:t>1</w:t>
      </w:r>
      <w:r>
        <w:tab/>
      </w:r>
      <w:r w:rsidRPr="00C17DFA">
        <w:t>Local Record Sequence Number</w:t>
      </w:r>
      <w:bookmarkEnd w:id="1772"/>
      <w:bookmarkEnd w:id="1773"/>
      <w:bookmarkEnd w:id="1774"/>
      <w:bookmarkEnd w:id="1775"/>
      <w:bookmarkEnd w:id="1776"/>
      <w:bookmarkEnd w:id="17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1778" w:name="_Toc20232881"/>
      <w:bookmarkStart w:id="1779" w:name="_Toc28026460"/>
      <w:bookmarkStart w:id="1780" w:name="_Toc36116295"/>
      <w:bookmarkStart w:id="1781" w:name="_Toc44682478"/>
      <w:bookmarkStart w:id="1782" w:name="_Toc51926329"/>
      <w:bookmarkStart w:id="1783" w:name="_Toc171694121"/>
      <w:r>
        <w:t>5.1.2.5.1</w:t>
      </w:r>
      <w:r w:rsidR="00D36E7A">
        <w:t>2</w:t>
      </w:r>
      <w:r>
        <w:tab/>
      </w:r>
      <w:r w:rsidRPr="00C17DFA">
        <w:t>Node Id</w:t>
      </w:r>
      <w:bookmarkEnd w:id="1778"/>
      <w:bookmarkEnd w:id="1779"/>
      <w:bookmarkEnd w:id="1780"/>
      <w:bookmarkEnd w:id="1781"/>
      <w:bookmarkEnd w:id="1782"/>
      <w:bookmarkEnd w:id="1783"/>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1784" w:name="_Toc20232882"/>
      <w:bookmarkStart w:id="1785" w:name="_Toc28026461"/>
      <w:bookmarkStart w:id="1786" w:name="_Toc36116296"/>
      <w:bookmarkStart w:id="1787" w:name="_Toc44682479"/>
      <w:bookmarkStart w:id="1788" w:name="_Toc51926330"/>
      <w:bookmarkStart w:id="1789" w:name="_Toc171694122"/>
      <w:r>
        <w:t>5.1.2.5.1</w:t>
      </w:r>
      <w:r w:rsidR="00D36E7A">
        <w:t>3</w:t>
      </w:r>
      <w:r>
        <w:tab/>
      </w:r>
      <w:r w:rsidRPr="00C17DFA">
        <w:t>Record Extensions</w:t>
      </w:r>
      <w:bookmarkEnd w:id="1784"/>
      <w:bookmarkEnd w:id="1785"/>
      <w:bookmarkEnd w:id="1786"/>
      <w:bookmarkEnd w:id="1787"/>
      <w:bookmarkEnd w:id="1788"/>
      <w:bookmarkEnd w:id="1789"/>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1790" w:name="_Toc20232883"/>
      <w:bookmarkStart w:id="1791" w:name="_Toc28026462"/>
      <w:bookmarkStart w:id="1792" w:name="_Toc36116297"/>
      <w:bookmarkStart w:id="1793" w:name="_Toc44682480"/>
      <w:bookmarkStart w:id="1794" w:name="_Toc51926331"/>
      <w:bookmarkStart w:id="1795" w:name="_Toc171694123"/>
      <w:r>
        <w:lastRenderedPageBreak/>
        <w:t>5.1.2.5.1</w:t>
      </w:r>
      <w:r w:rsidR="00D36E7A">
        <w:t>4</w:t>
      </w:r>
      <w:r>
        <w:tab/>
      </w:r>
      <w:r w:rsidRPr="00C17DFA">
        <w:t>Record Type</w:t>
      </w:r>
      <w:bookmarkEnd w:id="1790"/>
      <w:bookmarkEnd w:id="1791"/>
      <w:bookmarkEnd w:id="1792"/>
      <w:bookmarkEnd w:id="1793"/>
      <w:bookmarkEnd w:id="1794"/>
      <w:bookmarkEnd w:id="1795"/>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1796" w:name="_Toc20232884"/>
      <w:bookmarkStart w:id="1797" w:name="_Toc28026463"/>
      <w:bookmarkStart w:id="1798" w:name="_Toc36116298"/>
      <w:bookmarkStart w:id="1799" w:name="_Toc44682481"/>
      <w:bookmarkStart w:id="1800" w:name="_Toc51926332"/>
      <w:bookmarkStart w:id="1801" w:name="_Toc171694124"/>
      <w:r>
        <w:t>5.1.2.5.1</w:t>
      </w:r>
      <w:r w:rsidR="00D36E7A">
        <w:t>5</w:t>
      </w:r>
      <w:r>
        <w:tab/>
      </w:r>
      <w:r w:rsidRPr="00C17DFA">
        <w:t>Retransmission</w:t>
      </w:r>
      <w:bookmarkEnd w:id="1796"/>
      <w:bookmarkEnd w:id="1797"/>
      <w:bookmarkEnd w:id="1798"/>
      <w:bookmarkEnd w:id="1799"/>
      <w:bookmarkEnd w:id="1800"/>
      <w:bookmarkEnd w:id="1801"/>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1802" w:name="_Toc20232885"/>
      <w:bookmarkStart w:id="1803" w:name="_Toc28026464"/>
      <w:bookmarkStart w:id="1804" w:name="_Toc36116299"/>
      <w:bookmarkStart w:id="1805" w:name="_Toc44682482"/>
      <w:bookmarkStart w:id="1806" w:name="_Toc51926333"/>
      <w:bookmarkStart w:id="1807" w:name="_Toc171694125"/>
      <w:r>
        <w:t>5.1.2.5.1</w:t>
      </w:r>
      <w:r w:rsidR="00D36E7A">
        <w:t>6</w:t>
      </w:r>
      <w:r>
        <w:tab/>
      </w:r>
      <w:r w:rsidRPr="00C17DFA">
        <w:t>SCEF Address</w:t>
      </w:r>
      <w:bookmarkEnd w:id="1802"/>
      <w:bookmarkEnd w:id="1803"/>
      <w:bookmarkEnd w:id="1804"/>
      <w:bookmarkEnd w:id="1805"/>
      <w:bookmarkEnd w:id="1806"/>
      <w:bookmarkEnd w:id="1807"/>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1808" w:name="_Toc20232886"/>
      <w:bookmarkStart w:id="1809" w:name="_Toc28026465"/>
      <w:bookmarkStart w:id="1810" w:name="_Toc36116300"/>
      <w:bookmarkStart w:id="1811" w:name="_Toc44682483"/>
      <w:bookmarkStart w:id="1812" w:name="_Toc51926334"/>
      <w:bookmarkStart w:id="1813" w:name="_Toc171694126"/>
      <w:r>
        <w:t>5.1.2.5.1</w:t>
      </w:r>
      <w:r w:rsidR="00D36E7A">
        <w:t>7</w:t>
      </w:r>
      <w:r>
        <w:tab/>
      </w:r>
      <w:r w:rsidRPr="00C17DFA">
        <w:t>SCEF ID</w:t>
      </w:r>
      <w:bookmarkEnd w:id="1808"/>
      <w:bookmarkEnd w:id="1809"/>
      <w:bookmarkEnd w:id="1810"/>
      <w:bookmarkEnd w:id="1811"/>
      <w:bookmarkEnd w:id="1812"/>
      <w:bookmarkEnd w:id="1813"/>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1814" w:name="_Toc20232887"/>
      <w:bookmarkStart w:id="1815" w:name="_Toc28026466"/>
      <w:bookmarkStart w:id="1816" w:name="_Toc36116301"/>
      <w:bookmarkStart w:id="1817" w:name="_Toc44682484"/>
      <w:bookmarkStart w:id="1818" w:name="_Toc51926335"/>
      <w:bookmarkStart w:id="1819" w:name="_Toc171694127"/>
      <w:r>
        <w:t>5.1.2.5.1</w:t>
      </w:r>
      <w:r w:rsidR="00D36E7A">
        <w:t>8</w:t>
      </w:r>
      <w:r>
        <w:tab/>
      </w:r>
      <w:r w:rsidRPr="00C17DFA">
        <w:t>SCS</w:t>
      </w:r>
      <w:r>
        <w:t xml:space="preserve"> </w:t>
      </w:r>
      <w:r w:rsidRPr="00C17DFA">
        <w:t>AS Address</w:t>
      </w:r>
      <w:bookmarkEnd w:id="1814"/>
      <w:bookmarkEnd w:id="1815"/>
      <w:bookmarkEnd w:id="1816"/>
      <w:bookmarkEnd w:id="1817"/>
      <w:bookmarkEnd w:id="1818"/>
      <w:bookmarkEnd w:id="1819"/>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1820" w:name="_Toc20232888"/>
      <w:bookmarkStart w:id="1821" w:name="_Toc28026467"/>
      <w:bookmarkStart w:id="1822" w:name="_Toc36116302"/>
      <w:bookmarkStart w:id="1823" w:name="_Toc44682485"/>
      <w:bookmarkStart w:id="1824" w:name="_Toc51926336"/>
      <w:bookmarkStart w:id="1825" w:name="_Toc171694128"/>
      <w:r>
        <w:t>5.1.2.5.1</w:t>
      </w:r>
      <w:r w:rsidR="00D36E7A">
        <w:t>9</w:t>
      </w:r>
      <w:r>
        <w:tab/>
      </w:r>
      <w:r w:rsidRPr="00C17DFA">
        <w:t>TLTRI</w:t>
      </w:r>
      <w:bookmarkEnd w:id="1820"/>
      <w:bookmarkEnd w:id="1821"/>
      <w:bookmarkEnd w:id="1822"/>
      <w:bookmarkEnd w:id="1823"/>
      <w:bookmarkEnd w:id="1824"/>
      <w:bookmarkEnd w:id="1825"/>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1826" w:name="_Toc20232889"/>
      <w:bookmarkStart w:id="1827" w:name="_Toc28026468"/>
      <w:bookmarkStart w:id="1828" w:name="_Toc36116303"/>
      <w:bookmarkStart w:id="1829" w:name="_Toc44682486"/>
      <w:bookmarkStart w:id="1830" w:name="_Toc51926337"/>
      <w:bookmarkStart w:id="1831" w:name="_Toc171694129"/>
      <w:r>
        <w:t>5.1.2.5.</w:t>
      </w:r>
      <w:r w:rsidR="00D36E7A">
        <w:t>20</w:t>
      </w:r>
      <w:r>
        <w:tab/>
      </w:r>
      <w:r w:rsidR="00AE6A92">
        <w:t>Void</w:t>
      </w:r>
      <w:bookmarkEnd w:id="1826"/>
      <w:bookmarkEnd w:id="1827"/>
      <w:bookmarkEnd w:id="1828"/>
      <w:bookmarkEnd w:id="1829"/>
      <w:bookmarkEnd w:id="1830"/>
      <w:bookmarkEnd w:id="1831"/>
    </w:p>
    <w:p w14:paraId="3EBB1D69" w14:textId="77777777" w:rsidR="00655E2C" w:rsidRDefault="00655E2C"/>
    <w:p w14:paraId="2B640F07" w14:textId="77777777" w:rsidR="009B1C39" w:rsidRDefault="007801A3">
      <w:pPr>
        <w:pStyle w:val="Heading3"/>
      </w:pPr>
      <w:r>
        <w:br w:type="page"/>
      </w:r>
      <w:bookmarkStart w:id="1832" w:name="_Toc20232890"/>
      <w:bookmarkStart w:id="1833" w:name="_Toc28026469"/>
      <w:bookmarkStart w:id="1834" w:name="_Toc36116304"/>
      <w:bookmarkStart w:id="1835" w:name="_Toc44682487"/>
      <w:bookmarkStart w:id="1836" w:name="_Toc51926338"/>
      <w:bookmarkStart w:id="1837" w:name="_Toc171694130"/>
      <w:r w:rsidR="009B1C39">
        <w:lastRenderedPageBreak/>
        <w:t>5.1.3</w:t>
      </w:r>
      <w:r w:rsidR="009B1C39">
        <w:tab/>
        <w:t>Subsystem level CDR parameters</w:t>
      </w:r>
      <w:bookmarkEnd w:id="1832"/>
      <w:bookmarkEnd w:id="1833"/>
      <w:bookmarkEnd w:id="1834"/>
      <w:bookmarkEnd w:id="1835"/>
      <w:bookmarkEnd w:id="1836"/>
      <w:bookmarkEnd w:id="1837"/>
    </w:p>
    <w:p w14:paraId="38A136C4" w14:textId="77777777" w:rsidR="003907DC" w:rsidRPr="003907DC" w:rsidRDefault="00E664B4" w:rsidP="00E664B4">
      <w:pPr>
        <w:pStyle w:val="Heading4"/>
      </w:pPr>
      <w:bookmarkStart w:id="1838" w:name="_Toc20232891"/>
      <w:bookmarkStart w:id="1839" w:name="_Toc28026470"/>
      <w:bookmarkStart w:id="1840" w:name="_Toc36116305"/>
      <w:bookmarkStart w:id="1841" w:name="_Toc44682488"/>
      <w:bookmarkStart w:id="1842" w:name="_Toc51926339"/>
      <w:bookmarkStart w:id="1843" w:name="_Toc171694131"/>
      <w:r>
        <w:t>5.1.3.0</w:t>
      </w:r>
      <w:r>
        <w:tab/>
        <w:t>G</w:t>
      </w:r>
      <w:r w:rsidR="003907DC">
        <w:t>eneral</w:t>
      </w:r>
      <w:bookmarkEnd w:id="1838"/>
      <w:bookmarkEnd w:id="1839"/>
      <w:bookmarkEnd w:id="1840"/>
      <w:bookmarkEnd w:id="1841"/>
      <w:bookmarkEnd w:id="1842"/>
      <w:bookmarkEnd w:id="1843"/>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1844" w:name="_Toc20232892"/>
      <w:bookmarkStart w:id="1845" w:name="_Toc28026471"/>
      <w:bookmarkStart w:id="1846" w:name="_Toc36116306"/>
      <w:bookmarkStart w:id="1847" w:name="_Toc44682489"/>
      <w:bookmarkStart w:id="1848" w:name="_Toc51926340"/>
      <w:bookmarkStart w:id="1849" w:name="_Toc171694132"/>
      <w:r>
        <w:t>5.1.3.1</w:t>
      </w:r>
      <w:r>
        <w:tab/>
        <w:t>IMS CDR parameters</w:t>
      </w:r>
      <w:bookmarkEnd w:id="1844"/>
      <w:bookmarkEnd w:id="1845"/>
      <w:bookmarkEnd w:id="1846"/>
      <w:bookmarkEnd w:id="1847"/>
      <w:bookmarkEnd w:id="1848"/>
      <w:bookmarkEnd w:id="1849"/>
    </w:p>
    <w:p w14:paraId="4F35CCD6" w14:textId="77777777" w:rsidR="003907DC" w:rsidRPr="003907DC" w:rsidRDefault="003907DC" w:rsidP="00A7509E">
      <w:pPr>
        <w:pStyle w:val="Heading5"/>
      </w:pPr>
      <w:bookmarkStart w:id="1850" w:name="_Toc20232893"/>
      <w:bookmarkStart w:id="1851" w:name="_Toc28026472"/>
      <w:bookmarkStart w:id="1852" w:name="_Toc36116307"/>
      <w:bookmarkStart w:id="1853" w:name="_Toc44682490"/>
      <w:bookmarkStart w:id="1854" w:name="_Toc51926341"/>
      <w:bookmarkStart w:id="1855" w:name="_Toc171694133"/>
      <w:r>
        <w:t>5.1.3.1.0</w:t>
      </w:r>
      <w:r>
        <w:tab/>
      </w:r>
      <w:r w:rsidR="00A7509E">
        <w:t>Introduction</w:t>
      </w:r>
      <w:bookmarkEnd w:id="1850"/>
      <w:bookmarkEnd w:id="1851"/>
      <w:bookmarkEnd w:id="1852"/>
      <w:bookmarkEnd w:id="1853"/>
      <w:bookmarkEnd w:id="1854"/>
      <w:bookmarkEnd w:id="1855"/>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1856" w:name="_Toc20232894"/>
      <w:bookmarkStart w:id="1857" w:name="_Toc28026473"/>
      <w:bookmarkStart w:id="1858" w:name="_Toc36116308"/>
      <w:bookmarkStart w:id="1859" w:name="_Toc44682491"/>
      <w:bookmarkStart w:id="1860" w:name="_Toc51926342"/>
      <w:bookmarkStart w:id="1861" w:name="_Toc171694134"/>
      <w:r>
        <w:t>5.1.3.1.1</w:t>
      </w:r>
      <w:r>
        <w:tab/>
        <w:t>Access Correlation ID</w:t>
      </w:r>
      <w:bookmarkEnd w:id="1856"/>
      <w:bookmarkEnd w:id="1857"/>
      <w:bookmarkEnd w:id="1858"/>
      <w:bookmarkEnd w:id="1859"/>
      <w:bookmarkEnd w:id="1860"/>
      <w:bookmarkEnd w:id="1861"/>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1862" w:name="_Toc20232895"/>
      <w:bookmarkStart w:id="1863" w:name="_Toc28026474"/>
      <w:bookmarkStart w:id="1864" w:name="_Toc36116309"/>
      <w:bookmarkStart w:id="1865" w:name="_Toc44682492"/>
      <w:bookmarkStart w:id="1866" w:name="_Toc51926343"/>
      <w:bookmarkStart w:id="1867" w:name="_Toc171694135"/>
      <w:r>
        <w:t>5.1.3.1.2</w:t>
      </w:r>
      <w:r>
        <w:tab/>
        <w:t>Access Network Information</w:t>
      </w:r>
      <w:bookmarkEnd w:id="1862"/>
      <w:bookmarkEnd w:id="1863"/>
      <w:bookmarkEnd w:id="1864"/>
      <w:bookmarkEnd w:id="1865"/>
      <w:bookmarkEnd w:id="1866"/>
      <w:bookmarkEnd w:id="1867"/>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1868" w:name="_Toc20232896"/>
      <w:bookmarkStart w:id="1869" w:name="_Toc28026475"/>
      <w:bookmarkStart w:id="1870" w:name="_Toc36116310"/>
      <w:bookmarkStart w:id="1871" w:name="_Toc44682493"/>
      <w:bookmarkStart w:id="1872" w:name="_Toc51926344"/>
      <w:bookmarkStart w:id="1873" w:name="_Toc171694136"/>
      <w:r>
        <w:t>5.1.3.1.2aA</w:t>
      </w:r>
      <w:r>
        <w:tab/>
      </w:r>
      <w:r w:rsidRPr="006E3E5E">
        <w:t>Access Transfer Type</w:t>
      </w:r>
      <w:bookmarkEnd w:id="1868"/>
      <w:bookmarkEnd w:id="1869"/>
      <w:bookmarkEnd w:id="1870"/>
      <w:bookmarkEnd w:id="1871"/>
      <w:bookmarkEnd w:id="1872"/>
      <w:bookmarkEnd w:id="1873"/>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1874" w:name="_Toc20232897"/>
      <w:bookmarkStart w:id="1875" w:name="_Toc28026476"/>
      <w:bookmarkStart w:id="1876" w:name="_Toc36116311"/>
      <w:bookmarkStart w:id="1877" w:name="_Toc44682494"/>
      <w:bookmarkStart w:id="1878" w:name="_Toc51926345"/>
      <w:bookmarkStart w:id="1879" w:name="_Toc171694137"/>
      <w:r>
        <w:t>5.1.3.1.2A</w:t>
      </w:r>
      <w:r>
        <w:tab/>
        <w:t>Additional Access Network Information</w:t>
      </w:r>
      <w:bookmarkEnd w:id="1874"/>
      <w:bookmarkEnd w:id="1875"/>
      <w:bookmarkEnd w:id="1876"/>
      <w:bookmarkEnd w:id="1877"/>
      <w:bookmarkEnd w:id="1878"/>
      <w:bookmarkEnd w:id="1879"/>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1880" w:name="_Toc20232898"/>
      <w:bookmarkStart w:id="1881" w:name="_Toc28026477"/>
      <w:bookmarkStart w:id="1882" w:name="_Toc36116312"/>
      <w:bookmarkStart w:id="1883" w:name="_Toc44682495"/>
      <w:bookmarkStart w:id="1884" w:name="_Toc51926346"/>
      <w:bookmarkStart w:id="1885" w:name="_Toc171694138"/>
      <w:r>
        <w:t>5.1.3.1.3</w:t>
      </w:r>
      <w:r>
        <w:tab/>
        <w:t>Alternate Charged Party Address</w:t>
      </w:r>
      <w:bookmarkEnd w:id="1880"/>
      <w:bookmarkEnd w:id="1881"/>
      <w:bookmarkEnd w:id="1882"/>
      <w:bookmarkEnd w:id="1883"/>
      <w:bookmarkEnd w:id="1884"/>
      <w:bookmarkEnd w:id="1885"/>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1886" w:name="_Toc20232899"/>
      <w:bookmarkStart w:id="1887" w:name="_Toc28026478"/>
      <w:bookmarkStart w:id="1888" w:name="_Toc36116313"/>
      <w:bookmarkStart w:id="1889" w:name="_Toc44682496"/>
      <w:bookmarkStart w:id="1890" w:name="_Toc51926347"/>
      <w:bookmarkStart w:id="1891" w:name="_Toc171694139"/>
      <w:r>
        <w:lastRenderedPageBreak/>
        <w:t>5.1.3.1.3A</w:t>
      </w:r>
      <w:r>
        <w:tab/>
        <w:t>AoC Information</w:t>
      </w:r>
      <w:bookmarkEnd w:id="1886"/>
      <w:bookmarkEnd w:id="1887"/>
      <w:bookmarkEnd w:id="1888"/>
      <w:bookmarkEnd w:id="1889"/>
      <w:bookmarkEnd w:id="1890"/>
      <w:bookmarkEnd w:id="189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1892" w:name="_Toc20232900"/>
      <w:bookmarkStart w:id="1893" w:name="_Toc28026479"/>
      <w:bookmarkStart w:id="1894" w:name="_Toc36116314"/>
      <w:bookmarkStart w:id="1895" w:name="_Toc44682497"/>
      <w:bookmarkStart w:id="1896" w:name="_Toc51926348"/>
      <w:bookmarkStart w:id="1897" w:name="_Toc171694140"/>
      <w:r>
        <w:t>5.1.3.1.4</w:t>
      </w:r>
      <w:r>
        <w:tab/>
        <w:t>Application Provided Called Parties</w:t>
      </w:r>
      <w:bookmarkEnd w:id="1892"/>
      <w:bookmarkEnd w:id="1893"/>
      <w:bookmarkEnd w:id="1894"/>
      <w:bookmarkEnd w:id="1895"/>
      <w:bookmarkEnd w:id="1896"/>
      <w:bookmarkEnd w:id="189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1898" w:name="_Toc20232901"/>
      <w:bookmarkStart w:id="1899" w:name="_Toc28026480"/>
      <w:bookmarkStart w:id="1900" w:name="_Toc36116315"/>
      <w:bookmarkStart w:id="1901" w:name="_Toc44682498"/>
      <w:bookmarkStart w:id="1902" w:name="_Toc51926349"/>
      <w:bookmarkStart w:id="1903" w:name="_Toc171694141"/>
      <w:r>
        <w:t>5.1.3.1.5</w:t>
      </w:r>
      <w:r>
        <w:tab/>
        <w:t>Application Servers Information</w:t>
      </w:r>
      <w:bookmarkEnd w:id="1898"/>
      <w:bookmarkEnd w:id="1899"/>
      <w:bookmarkEnd w:id="1900"/>
      <w:bookmarkEnd w:id="1901"/>
      <w:bookmarkEnd w:id="1902"/>
      <w:bookmarkEnd w:id="1903"/>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1904" w:name="_Toc20232902"/>
      <w:bookmarkStart w:id="1905" w:name="_Toc28026481"/>
      <w:bookmarkStart w:id="1906" w:name="_Toc36116316"/>
      <w:bookmarkStart w:id="1907" w:name="_Toc44682499"/>
      <w:bookmarkStart w:id="1908" w:name="_Toc51926350"/>
      <w:bookmarkStart w:id="1909" w:name="_Toc171694142"/>
      <w:r>
        <w:t>5.1.3.1.6</w:t>
      </w:r>
      <w:r>
        <w:tab/>
        <w:t xml:space="preserve">Application Servers </w:t>
      </w:r>
      <w:r>
        <w:rPr>
          <w:caps/>
        </w:rPr>
        <w:t>i</w:t>
      </w:r>
      <w:r>
        <w:t>nvolved</w:t>
      </w:r>
      <w:bookmarkEnd w:id="1904"/>
      <w:bookmarkEnd w:id="1905"/>
      <w:bookmarkEnd w:id="1906"/>
      <w:bookmarkEnd w:id="1907"/>
      <w:bookmarkEnd w:id="1908"/>
      <w:bookmarkEnd w:id="1909"/>
    </w:p>
    <w:p w14:paraId="76576BA6" w14:textId="77777777" w:rsidR="009B1C39" w:rsidRDefault="009B1C39">
      <w:r>
        <w:t>Holds the ASs (if any) identified by the SIP URLs.</w:t>
      </w:r>
    </w:p>
    <w:p w14:paraId="12C9AD3A" w14:textId="77777777" w:rsidR="009B1C39" w:rsidRDefault="009B1C39">
      <w:pPr>
        <w:pStyle w:val="Heading5"/>
      </w:pPr>
      <w:bookmarkStart w:id="1910" w:name="_Toc20232903"/>
      <w:bookmarkStart w:id="1911" w:name="_Toc28026482"/>
      <w:bookmarkStart w:id="1912" w:name="_Toc36116317"/>
      <w:bookmarkStart w:id="1913" w:name="_Toc44682500"/>
      <w:bookmarkStart w:id="1914" w:name="_Toc51926351"/>
      <w:bookmarkStart w:id="1915" w:name="_Toc171694143"/>
      <w:r>
        <w:t>5.1.3.1.7</w:t>
      </w:r>
      <w:r>
        <w:tab/>
        <w:t>Void</w:t>
      </w:r>
      <w:bookmarkEnd w:id="1910"/>
      <w:bookmarkEnd w:id="1911"/>
      <w:bookmarkEnd w:id="1912"/>
      <w:bookmarkEnd w:id="1913"/>
      <w:bookmarkEnd w:id="1914"/>
      <w:bookmarkEnd w:id="1915"/>
    </w:p>
    <w:p w14:paraId="5E074F87" w14:textId="77777777" w:rsidR="009B1C39" w:rsidRDefault="009B1C39">
      <w:pPr>
        <w:pStyle w:val="Heading5"/>
      </w:pPr>
      <w:bookmarkStart w:id="1916" w:name="_Toc20232904"/>
      <w:bookmarkStart w:id="1917" w:name="_Toc28026483"/>
      <w:bookmarkStart w:id="1918" w:name="_Toc36116318"/>
      <w:bookmarkStart w:id="1919" w:name="_Toc44682501"/>
      <w:bookmarkStart w:id="1920" w:name="_Toc51926352"/>
      <w:bookmarkStart w:id="1921" w:name="_Toc171694144"/>
      <w:r>
        <w:t>5.1.3.1.8</w:t>
      </w:r>
      <w:r>
        <w:tab/>
        <w:t>Bearer Service</w:t>
      </w:r>
      <w:bookmarkEnd w:id="1916"/>
      <w:bookmarkEnd w:id="1917"/>
      <w:bookmarkEnd w:id="1918"/>
      <w:bookmarkEnd w:id="1919"/>
      <w:bookmarkEnd w:id="1920"/>
      <w:bookmarkEnd w:id="1921"/>
    </w:p>
    <w:p w14:paraId="5982D67E" w14:textId="77777777" w:rsidR="009B1C39" w:rsidRDefault="009B1C39">
      <w:r>
        <w:t>Holds the used bearer service for the PSTN leg.</w:t>
      </w:r>
    </w:p>
    <w:p w14:paraId="0B6B818F" w14:textId="77777777" w:rsidR="009B1C39" w:rsidRDefault="009B1C39">
      <w:pPr>
        <w:pStyle w:val="Heading5"/>
      </w:pPr>
      <w:bookmarkStart w:id="1922" w:name="_Toc20232905"/>
      <w:bookmarkStart w:id="1923" w:name="_Toc28026484"/>
      <w:bookmarkStart w:id="1924" w:name="_Toc36116319"/>
      <w:bookmarkStart w:id="1925" w:name="_Toc44682502"/>
      <w:bookmarkStart w:id="1926" w:name="_Toc51926353"/>
      <w:bookmarkStart w:id="1927" w:name="_Toc171694145"/>
      <w:r>
        <w:t>5.1.3.1.9</w:t>
      </w:r>
      <w:r>
        <w:tab/>
        <w:t>Called Party Address</w:t>
      </w:r>
      <w:bookmarkEnd w:id="1922"/>
      <w:bookmarkEnd w:id="1923"/>
      <w:bookmarkEnd w:id="1924"/>
      <w:bookmarkEnd w:id="1925"/>
      <w:bookmarkEnd w:id="1926"/>
      <w:bookmarkEnd w:id="1927"/>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1928" w:name="_Toc20232906"/>
      <w:bookmarkStart w:id="1929" w:name="_Toc28026485"/>
      <w:bookmarkStart w:id="1930" w:name="_Toc36116320"/>
      <w:bookmarkStart w:id="1931" w:name="_Toc44682503"/>
      <w:bookmarkStart w:id="1932" w:name="_Toc51926354"/>
      <w:bookmarkStart w:id="1933" w:name="_Toc171694146"/>
      <w:r>
        <w:t>5.1.3.1.10</w:t>
      </w:r>
      <w:r>
        <w:tab/>
        <w:t>Carrier Select Routing</w:t>
      </w:r>
      <w:bookmarkEnd w:id="1928"/>
      <w:bookmarkEnd w:id="1929"/>
      <w:bookmarkEnd w:id="1930"/>
      <w:bookmarkEnd w:id="1931"/>
      <w:bookmarkEnd w:id="1932"/>
      <w:bookmarkEnd w:id="1933"/>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1934" w:name="_Toc20232907"/>
      <w:bookmarkStart w:id="1935" w:name="_Toc28026486"/>
      <w:bookmarkStart w:id="1936" w:name="_Toc36116321"/>
      <w:bookmarkStart w:id="1937" w:name="_Toc44682504"/>
      <w:bookmarkStart w:id="1938" w:name="_Toc51926355"/>
      <w:bookmarkStart w:id="1939" w:name="_Toc171694147"/>
      <w:r>
        <w:t>5.1.3.1.11</w:t>
      </w:r>
      <w:r>
        <w:tab/>
        <w:t>Cause for Record Closing</w:t>
      </w:r>
      <w:bookmarkEnd w:id="1934"/>
      <w:bookmarkEnd w:id="1935"/>
      <w:bookmarkEnd w:id="1936"/>
      <w:bookmarkEnd w:id="1937"/>
      <w:bookmarkEnd w:id="1938"/>
      <w:bookmarkEnd w:id="1939"/>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1940" w:name="MCCQCTEMPBM_00000025"/>
      <w:r w:rsidR="009B1C39">
        <w:t>normal release: end of session;</w:t>
      </w:r>
    </w:p>
    <w:p w14:paraId="2F972EF0" w14:textId="77777777" w:rsidR="009B1C39" w:rsidRDefault="004733C7" w:rsidP="004733C7">
      <w:pPr>
        <w:pStyle w:val="B1"/>
      </w:pPr>
      <w:bookmarkStart w:id="1941" w:name="MCCQCTEMPBM_00000026"/>
      <w:bookmarkEnd w:id="1940"/>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1942" w:name="MCCQCTEMPBM_00000027"/>
      <w:bookmarkEnd w:id="1941"/>
      <w:r>
        <w:t>-</w:t>
      </w:r>
      <w:r>
        <w:tab/>
      </w:r>
      <w:r w:rsidR="009B1C39">
        <w:t>abnormal termination;</w:t>
      </w:r>
    </w:p>
    <w:p w14:paraId="040950CB" w14:textId="77777777" w:rsidR="009B1C39" w:rsidRDefault="004733C7" w:rsidP="004733C7">
      <w:pPr>
        <w:pStyle w:val="B1"/>
      </w:pPr>
      <w:bookmarkStart w:id="1943" w:name="MCCQCTEMPBM_00000028"/>
      <w:bookmarkEnd w:id="1942"/>
      <w:r>
        <w:t>-</w:t>
      </w:r>
      <w:r>
        <w:tab/>
      </w:r>
      <w:r w:rsidR="009B1C39">
        <w:t>management intervention (request due to O&amp;M reasons)</w:t>
      </w:r>
      <w:r>
        <w:t>;</w:t>
      </w:r>
    </w:p>
    <w:p w14:paraId="746D29D3" w14:textId="77777777" w:rsidR="009B1C39" w:rsidRDefault="004733C7" w:rsidP="004733C7">
      <w:pPr>
        <w:pStyle w:val="B1"/>
      </w:pPr>
      <w:bookmarkStart w:id="1944" w:name="MCCQCTEMPBM_00000029"/>
      <w:bookmarkEnd w:id="1943"/>
      <w:r>
        <w:t>-</w:t>
      </w:r>
      <w:r>
        <w:tab/>
      </w:r>
      <w:r w:rsidR="009B1C39">
        <w:t>CCF initiated record closure</w:t>
      </w:r>
      <w:r>
        <w:t>.</w:t>
      </w:r>
    </w:p>
    <w:bookmarkEnd w:id="1944"/>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1945" w:name="_Toc20232908"/>
      <w:bookmarkStart w:id="1946" w:name="_Toc28026487"/>
      <w:bookmarkStart w:id="1947" w:name="_Toc36116322"/>
      <w:bookmarkStart w:id="1948" w:name="_Toc44682505"/>
      <w:bookmarkStart w:id="1949" w:name="_Toc51926356"/>
      <w:bookmarkStart w:id="1950" w:name="_Toc171694148"/>
      <w:r>
        <w:t>5.1.3.1.11A</w:t>
      </w:r>
      <w:r>
        <w:tab/>
        <w:t>Cellular Network Information</w:t>
      </w:r>
      <w:bookmarkEnd w:id="1945"/>
      <w:bookmarkEnd w:id="1946"/>
      <w:bookmarkEnd w:id="1947"/>
      <w:bookmarkEnd w:id="1948"/>
      <w:bookmarkEnd w:id="1949"/>
      <w:bookmarkEnd w:id="1950"/>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1951" w:name="_Toc20232909"/>
      <w:bookmarkStart w:id="1952" w:name="_Toc28026488"/>
      <w:bookmarkStart w:id="1953" w:name="_Toc36116323"/>
      <w:bookmarkStart w:id="1954" w:name="_Toc44682506"/>
      <w:bookmarkStart w:id="1955" w:name="_Toc51926357"/>
      <w:bookmarkStart w:id="1956" w:name="_Toc171694149"/>
      <w:r>
        <w:lastRenderedPageBreak/>
        <w:t>5.1.3.1.12</w:t>
      </w:r>
      <w:r>
        <w:tab/>
      </w:r>
      <w:r>
        <w:rPr>
          <w:snapToGrid w:val="0"/>
        </w:rPr>
        <w:t>Content Disposition</w:t>
      </w:r>
      <w:bookmarkEnd w:id="1951"/>
      <w:bookmarkEnd w:id="1952"/>
      <w:bookmarkEnd w:id="1953"/>
      <w:bookmarkEnd w:id="1954"/>
      <w:bookmarkEnd w:id="1955"/>
      <w:bookmarkEnd w:id="195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1957" w:name="_Toc20232910"/>
      <w:bookmarkStart w:id="1958" w:name="_Toc28026489"/>
      <w:bookmarkStart w:id="1959" w:name="_Toc36116324"/>
      <w:bookmarkStart w:id="1960" w:name="_Toc44682507"/>
      <w:bookmarkStart w:id="1961" w:name="_Toc51926358"/>
      <w:bookmarkStart w:id="1962" w:name="_Toc171694150"/>
      <w:r>
        <w:t>5.1.3.1.13</w:t>
      </w:r>
      <w:r>
        <w:tab/>
      </w:r>
      <w:r>
        <w:rPr>
          <w:snapToGrid w:val="0"/>
        </w:rPr>
        <w:t>Content Length</w:t>
      </w:r>
      <w:bookmarkEnd w:id="1957"/>
      <w:bookmarkEnd w:id="1958"/>
      <w:bookmarkEnd w:id="1959"/>
      <w:bookmarkEnd w:id="1960"/>
      <w:bookmarkEnd w:id="1961"/>
      <w:bookmarkEnd w:id="196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1963" w:name="_Toc20232911"/>
      <w:bookmarkStart w:id="1964" w:name="_Toc28026490"/>
      <w:bookmarkStart w:id="1965" w:name="_Toc36116325"/>
      <w:bookmarkStart w:id="1966" w:name="_Toc44682508"/>
      <w:bookmarkStart w:id="1967" w:name="_Toc51926359"/>
      <w:bookmarkStart w:id="1968" w:name="_Toc171694151"/>
      <w:r>
        <w:t>5.1.3.1.14</w:t>
      </w:r>
      <w:r>
        <w:tab/>
      </w:r>
      <w:r>
        <w:rPr>
          <w:snapToGrid w:val="0"/>
        </w:rPr>
        <w:t>Content Type</w:t>
      </w:r>
      <w:bookmarkEnd w:id="1963"/>
      <w:bookmarkEnd w:id="1964"/>
      <w:bookmarkEnd w:id="1965"/>
      <w:bookmarkEnd w:id="1966"/>
      <w:bookmarkEnd w:id="1967"/>
      <w:bookmarkEnd w:id="1968"/>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1969" w:name="_Toc20232912"/>
      <w:bookmarkStart w:id="1970" w:name="_Toc28026491"/>
      <w:bookmarkStart w:id="1971" w:name="_Toc36116326"/>
      <w:bookmarkStart w:id="1972" w:name="_Toc44682509"/>
      <w:bookmarkStart w:id="1973" w:name="_Toc51926360"/>
      <w:bookmarkStart w:id="1974" w:name="_Toc171694152"/>
      <w:r>
        <w:t>5.1.3.1.15</w:t>
      </w:r>
      <w:r>
        <w:tab/>
      </w:r>
      <w:r>
        <w:rPr>
          <w:snapToGrid w:val="0"/>
        </w:rPr>
        <w:t>Event</w:t>
      </w:r>
      <w:bookmarkEnd w:id="1969"/>
      <w:bookmarkEnd w:id="1970"/>
      <w:bookmarkEnd w:id="1971"/>
      <w:bookmarkEnd w:id="1972"/>
      <w:bookmarkEnd w:id="1973"/>
      <w:bookmarkEnd w:id="1974"/>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1975" w:name="_Toc20232913"/>
      <w:bookmarkStart w:id="1976" w:name="_Toc28026492"/>
      <w:bookmarkStart w:id="1977" w:name="_Toc36116327"/>
      <w:bookmarkStart w:id="1978" w:name="_Toc44682510"/>
      <w:bookmarkStart w:id="1979" w:name="_Toc51926361"/>
      <w:bookmarkStart w:id="1980" w:name="_Toc171694153"/>
      <w:r>
        <w:t>5.1.3.1.16</w:t>
      </w:r>
      <w:r>
        <w:tab/>
      </w:r>
      <w:r>
        <w:rPr>
          <w:snapToGrid w:val="0"/>
        </w:rPr>
        <w:t>Expires</w:t>
      </w:r>
      <w:bookmarkEnd w:id="1975"/>
      <w:bookmarkEnd w:id="1976"/>
      <w:bookmarkEnd w:id="1977"/>
      <w:bookmarkEnd w:id="1978"/>
      <w:bookmarkEnd w:id="1979"/>
      <w:bookmarkEnd w:id="1980"/>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1981" w:name="_Toc20232914"/>
      <w:bookmarkStart w:id="1982" w:name="_Toc28026493"/>
      <w:bookmarkStart w:id="1983" w:name="_Toc36116328"/>
      <w:bookmarkStart w:id="1984" w:name="_Toc44682511"/>
      <w:bookmarkStart w:id="1985" w:name="_Toc51926362"/>
      <w:bookmarkStart w:id="1986" w:name="_Toc171694154"/>
      <w:r>
        <w:t>5.1.3.1.16aA</w:t>
      </w:r>
      <w:r>
        <w:tab/>
        <w:t>FE Identifier List</w:t>
      </w:r>
      <w:bookmarkEnd w:id="1981"/>
      <w:bookmarkEnd w:id="1982"/>
      <w:bookmarkEnd w:id="1983"/>
      <w:bookmarkEnd w:id="1984"/>
      <w:bookmarkEnd w:id="1985"/>
      <w:bookmarkEnd w:id="1986"/>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1987" w:name="_Toc20232915"/>
      <w:bookmarkStart w:id="1988" w:name="_Toc28026494"/>
      <w:bookmarkStart w:id="1989" w:name="_Toc36116329"/>
      <w:bookmarkStart w:id="1990" w:name="_Toc44682512"/>
      <w:bookmarkStart w:id="1991" w:name="_Toc51926363"/>
      <w:bookmarkStart w:id="1992" w:name="_Toc171694155"/>
      <w:r>
        <w:t>5.1.3.1.16A</w:t>
      </w:r>
      <w:r>
        <w:tab/>
      </w:r>
      <w:r>
        <w:rPr>
          <w:snapToGrid w:val="0"/>
        </w:rPr>
        <w:t>From Address</w:t>
      </w:r>
      <w:bookmarkEnd w:id="1987"/>
      <w:bookmarkEnd w:id="1988"/>
      <w:bookmarkEnd w:id="1989"/>
      <w:bookmarkEnd w:id="1990"/>
      <w:bookmarkEnd w:id="1991"/>
      <w:bookmarkEnd w:id="1992"/>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1993" w:name="_Toc20232916"/>
      <w:bookmarkStart w:id="1994" w:name="_Toc28026495"/>
      <w:bookmarkStart w:id="1995" w:name="_Toc36116330"/>
      <w:bookmarkStart w:id="1996" w:name="_Toc44682513"/>
      <w:bookmarkStart w:id="1997" w:name="_Toc51926364"/>
      <w:bookmarkStart w:id="1998" w:name="_Toc171694156"/>
      <w:r>
        <w:t>5.1.3.1.17</w:t>
      </w:r>
      <w:r>
        <w:tab/>
        <w:t>GGSN Address</w:t>
      </w:r>
      <w:bookmarkEnd w:id="1993"/>
      <w:bookmarkEnd w:id="1994"/>
      <w:bookmarkEnd w:id="1995"/>
      <w:bookmarkEnd w:id="1996"/>
      <w:bookmarkEnd w:id="1997"/>
      <w:bookmarkEnd w:id="1998"/>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1999" w:name="_Toc20232917"/>
      <w:bookmarkStart w:id="2000" w:name="_Toc28026496"/>
      <w:bookmarkStart w:id="2001" w:name="_Toc36116331"/>
      <w:bookmarkStart w:id="2002" w:name="_Toc44682514"/>
      <w:bookmarkStart w:id="2003" w:name="_Toc51926365"/>
      <w:bookmarkStart w:id="2004" w:name="_Toc171694157"/>
      <w:r>
        <w:t>5.1.3.1.18</w:t>
      </w:r>
      <w:r>
        <w:tab/>
        <w:t>GPRS Charging ID</w:t>
      </w:r>
      <w:bookmarkEnd w:id="1999"/>
      <w:bookmarkEnd w:id="2000"/>
      <w:bookmarkEnd w:id="2001"/>
      <w:bookmarkEnd w:id="2002"/>
      <w:bookmarkEnd w:id="2003"/>
      <w:bookmarkEnd w:id="2004"/>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005" w:name="_Toc20232918"/>
      <w:bookmarkStart w:id="2006" w:name="_Toc28026497"/>
      <w:bookmarkStart w:id="2007" w:name="_Toc36116332"/>
      <w:bookmarkStart w:id="2008" w:name="_Toc44682515"/>
      <w:bookmarkStart w:id="2009" w:name="_Toc51926366"/>
      <w:bookmarkStart w:id="2010" w:name="_Toc171694158"/>
      <w:r>
        <w:t>5.1.3.1.18</w:t>
      </w:r>
      <w:r w:rsidR="00147317">
        <w:t>A</w:t>
      </w:r>
      <w:r>
        <w:tab/>
        <w:t>Void</w:t>
      </w:r>
      <w:bookmarkEnd w:id="2005"/>
      <w:bookmarkEnd w:id="2006"/>
      <w:bookmarkEnd w:id="2007"/>
      <w:bookmarkEnd w:id="2008"/>
      <w:bookmarkEnd w:id="2009"/>
      <w:bookmarkEnd w:id="2010"/>
    </w:p>
    <w:p w14:paraId="5BCFD1E2" w14:textId="77777777" w:rsidR="009B1C39" w:rsidRDefault="009B1C39">
      <w:pPr>
        <w:pStyle w:val="Heading5"/>
      </w:pPr>
      <w:bookmarkStart w:id="2011" w:name="_Toc20232919"/>
      <w:bookmarkStart w:id="2012" w:name="_Toc28026498"/>
      <w:bookmarkStart w:id="2013" w:name="_Toc36116333"/>
      <w:bookmarkStart w:id="2014" w:name="_Toc44682516"/>
      <w:bookmarkStart w:id="2015" w:name="_Toc51926367"/>
      <w:bookmarkStart w:id="2016" w:name="_Toc171694159"/>
      <w:r>
        <w:t>5.1.3.1.19</w:t>
      </w:r>
      <w:r>
        <w:tab/>
        <w:t>IMS Charging Identifier</w:t>
      </w:r>
      <w:bookmarkEnd w:id="2011"/>
      <w:bookmarkEnd w:id="2012"/>
      <w:bookmarkEnd w:id="2013"/>
      <w:bookmarkEnd w:id="2014"/>
      <w:bookmarkEnd w:id="2015"/>
      <w:bookmarkEnd w:id="201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017" w:name="_Toc20232920"/>
      <w:bookmarkStart w:id="2018" w:name="_Toc28026499"/>
      <w:bookmarkStart w:id="2019" w:name="_Toc36116334"/>
      <w:bookmarkStart w:id="2020" w:name="_Toc44682517"/>
      <w:bookmarkStart w:id="2021" w:name="_Toc51926368"/>
      <w:bookmarkStart w:id="2022" w:name="_Toc171694160"/>
      <w:r>
        <w:t>5.1.3.1.20</w:t>
      </w:r>
      <w:r>
        <w:tab/>
        <w:t>IMS Communication Service Identifier</w:t>
      </w:r>
      <w:bookmarkEnd w:id="2017"/>
      <w:bookmarkEnd w:id="2018"/>
      <w:bookmarkEnd w:id="2019"/>
      <w:bookmarkEnd w:id="2020"/>
      <w:bookmarkEnd w:id="2021"/>
      <w:bookmarkEnd w:id="202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023" w:name="_Toc20232921"/>
      <w:bookmarkStart w:id="2024" w:name="_Toc28026500"/>
      <w:bookmarkStart w:id="2025" w:name="_Toc36116335"/>
      <w:bookmarkStart w:id="2026" w:name="_Toc44682518"/>
      <w:bookmarkStart w:id="2027" w:name="_Toc51926369"/>
      <w:bookmarkStart w:id="2028" w:name="_Toc171694161"/>
      <w:r>
        <w:t>5.1.3.1.20A</w:t>
      </w:r>
      <w:r>
        <w:tab/>
        <w:t>IMS Emergency Indicator</w:t>
      </w:r>
      <w:bookmarkEnd w:id="2023"/>
      <w:bookmarkEnd w:id="2024"/>
      <w:bookmarkEnd w:id="2025"/>
      <w:bookmarkEnd w:id="2026"/>
      <w:bookmarkEnd w:id="2027"/>
      <w:bookmarkEnd w:id="2028"/>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029" w:name="_Toc20232922"/>
      <w:bookmarkStart w:id="2030" w:name="_Toc28026501"/>
      <w:bookmarkStart w:id="2031" w:name="_Toc36116336"/>
      <w:bookmarkStart w:id="2032" w:name="_Toc44682519"/>
      <w:bookmarkStart w:id="2033" w:name="_Toc51926370"/>
      <w:bookmarkStart w:id="2034" w:name="_Toc171694162"/>
      <w:r>
        <w:t>5.1.3.1.20B</w:t>
      </w:r>
      <w:r>
        <w:tab/>
        <w:t>IMS Visited Network Identifier</w:t>
      </w:r>
      <w:bookmarkEnd w:id="2029"/>
      <w:bookmarkEnd w:id="2030"/>
      <w:bookmarkEnd w:id="2031"/>
      <w:bookmarkEnd w:id="2032"/>
      <w:bookmarkEnd w:id="2033"/>
      <w:bookmarkEnd w:id="2034"/>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035" w:name="_Toc20232923"/>
      <w:bookmarkStart w:id="2036" w:name="_Toc28026502"/>
      <w:bookmarkStart w:id="2037" w:name="_Toc36116337"/>
      <w:bookmarkStart w:id="2038" w:name="_Toc44682520"/>
      <w:bookmarkStart w:id="2039" w:name="_Toc51926371"/>
      <w:bookmarkStart w:id="2040" w:name="_Toc171694163"/>
      <w:r>
        <w:t>5.1.3.1.21</w:t>
      </w:r>
      <w:r>
        <w:tab/>
        <w:t>Incomplete CDR Indication</w:t>
      </w:r>
      <w:bookmarkEnd w:id="2035"/>
      <w:bookmarkEnd w:id="2036"/>
      <w:bookmarkEnd w:id="2037"/>
      <w:bookmarkEnd w:id="2038"/>
      <w:bookmarkEnd w:id="2039"/>
      <w:bookmarkEnd w:id="2040"/>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041" w:name="_Toc20232924"/>
      <w:bookmarkStart w:id="2042" w:name="_Toc28026503"/>
      <w:bookmarkStart w:id="2043" w:name="_Toc36116338"/>
      <w:bookmarkStart w:id="2044" w:name="_Toc44682521"/>
      <w:bookmarkStart w:id="2045" w:name="_Toc51926372"/>
      <w:bookmarkStart w:id="2046" w:name="_Toc171694164"/>
      <w:r>
        <w:t>5.1.3.1.21A</w:t>
      </w:r>
      <w:r>
        <w:tab/>
        <w:t>Initial IMS Charging Identifier</w:t>
      </w:r>
      <w:bookmarkEnd w:id="2041"/>
      <w:bookmarkEnd w:id="2042"/>
      <w:bookmarkEnd w:id="2043"/>
      <w:bookmarkEnd w:id="2044"/>
      <w:bookmarkEnd w:id="2045"/>
      <w:bookmarkEnd w:id="2046"/>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047" w:name="_Toc20232925"/>
      <w:bookmarkStart w:id="2048" w:name="_Toc28026504"/>
      <w:bookmarkStart w:id="2049" w:name="_Toc36116339"/>
      <w:bookmarkStart w:id="2050" w:name="_Toc44682522"/>
      <w:bookmarkStart w:id="2051" w:name="_Toc51926373"/>
      <w:bookmarkStart w:id="2052" w:name="_Toc171694165"/>
      <w:r>
        <w:t>5.1.3.1.21Aa</w:t>
      </w:r>
      <w:r>
        <w:tab/>
        <w:t>Instance Id</w:t>
      </w:r>
      <w:bookmarkEnd w:id="2047"/>
      <w:bookmarkEnd w:id="2048"/>
      <w:bookmarkEnd w:id="2049"/>
      <w:bookmarkEnd w:id="2050"/>
      <w:bookmarkEnd w:id="2051"/>
      <w:bookmarkEnd w:id="2052"/>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053" w:name="_Toc20232926"/>
      <w:bookmarkStart w:id="2054" w:name="_Toc28026505"/>
      <w:bookmarkStart w:id="2055" w:name="_Toc36116340"/>
      <w:bookmarkStart w:id="2056" w:name="_Toc44682523"/>
      <w:bookmarkStart w:id="2057" w:name="_Toc51926374"/>
      <w:bookmarkStart w:id="2058" w:name="_Toc171694166"/>
      <w:r>
        <w:t>5.1.3.1.21Aaa</w:t>
      </w:r>
      <w:r>
        <w:tab/>
      </w:r>
      <w:r w:rsidRPr="006E3E5E">
        <w:t>Inter-UE Transfer</w:t>
      </w:r>
      <w:bookmarkEnd w:id="2053"/>
      <w:bookmarkEnd w:id="2054"/>
      <w:bookmarkEnd w:id="2055"/>
      <w:bookmarkEnd w:id="2056"/>
      <w:bookmarkEnd w:id="2057"/>
      <w:bookmarkEnd w:id="2058"/>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059" w:name="_Toc20232927"/>
      <w:bookmarkStart w:id="2060" w:name="_Toc28026506"/>
      <w:bookmarkStart w:id="2061" w:name="_Toc36116341"/>
      <w:bookmarkStart w:id="2062" w:name="_Toc44682524"/>
      <w:bookmarkStart w:id="2063" w:name="_Toc51926375"/>
      <w:bookmarkStart w:id="2064" w:name="_Toc171694167"/>
      <w:r>
        <w:t>5.1.3.1.21B</w:t>
      </w:r>
      <w:r>
        <w:tab/>
        <w:t>IP Realm Default Indication</w:t>
      </w:r>
      <w:bookmarkEnd w:id="2059"/>
      <w:bookmarkEnd w:id="2060"/>
      <w:bookmarkEnd w:id="2061"/>
      <w:bookmarkEnd w:id="2062"/>
      <w:bookmarkEnd w:id="2063"/>
      <w:bookmarkEnd w:id="2064"/>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065" w:name="_Toc20232928"/>
      <w:bookmarkStart w:id="2066" w:name="_Toc28026507"/>
      <w:bookmarkStart w:id="2067" w:name="_Toc36116342"/>
      <w:bookmarkStart w:id="2068" w:name="_Toc44682525"/>
      <w:bookmarkStart w:id="2069" w:name="_Toc51926376"/>
      <w:bookmarkStart w:id="2070" w:name="_Toc171694168"/>
      <w:r>
        <w:lastRenderedPageBreak/>
        <w:t>5.1.3.1.21C</w:t>
      </w:r>
      <w:r>
        <w:tab/>
        <w:t>ISUP Cause</w:t>
      </w:r>
      <w:bookmarkEnd w:id="2065"/>
      <w:bookmarkEnd w:id="2066"/>
      <w:bookmarkEnd w:id="2067"/>
      <w:bookmarkEnd w:id="2068"/>
      <w:bookmarkEnd w:id="2069"/>
      <w:bookmarkEnd w:id="2070"/>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071" w:name="_Toc20232929"/>
      <w:bookmarkStart w:id="2072" w:name="_Toc28026508"/>
      <w:bookmarkStart w:id="2073" w:name="_Toc36116343"/>
      <w:bookmarkStart w:id="2074" w:name="_Toc44682526"/>
      <w:bookmarkStart w:id="2075" w:name="_Toc51926377"/>
      <w:bookmarkStart w:id="2076" w:name="_Toc171694169"/>
      <w:r>
        <w:t>5.1.3.1.21Ca</w:t>
      </w:r>
      <w:r>
        <w:tab/>
        <w:t>List of Access Network Info Change</w:t>
      </w:r>
      <w:bookmarkEnd w:id="2071"/>
      <w:bookmarkEnd w:id="2072"/>
      <w:bookmarkEnd w:id="2073"/>
      <w:bookmarkEnd w:id="2074"/>
      <w:bookmarkEnd w:id="2075"/>
      <w:bookmarkEnd w:id="207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077" w:name="_Toc20232930"/>
      <w:bookmarkStart w:id="2078" w:name="_Toc28026509"/>
      <w:bookmarkStart w:id="2079" w:name="_Toc36116344"/>
      <w:bookmarkStart w:id="2080" w:name="_Toc44682527"/>
      <w:bookmarkStart w:id="2081" w:name="_Toc51926378"/>
      <w:bookmarkStart w:id="2082" w:name="_Toc171694170"/>
      <w:r>
        <w:t>5.1.3.1.21</w:t>
      </w:r>
      <w:r w:rsidR="00956168">
        <w:t>D</w:t>
      </w:r>
      <w:r>
        <w:tab/>
        <w:t>List of Access Transfer Information</w:t>
      </w:r>
      <w:bookmarkEnd w:id="2077"/>
      <w:bookmarkEnd w:id="2078"/>
      <w:bookmarkEnd w:id="2079"/>
      <w:bookmarkEnd w:id="2080"/>
      <w:bookmarkEnd w:id="2081"/>
      <w:bookmarkEnd w:id="208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083" w:name="_Toc20232931"/>
      <w:bookmarkStart w:id="2084" w:name="_Toc28026510"/>
      <w:bookmarkStart w:id="2085" w:name="_Toc36116345"/>
      <w:bookmarkStart w:id="2086" w:name="_Toc44682528"/>
      <w:bookmarkStart w:id="2087" w:name="_Toc51926379"/>
      <w:bookmarkStart w:id="2088" w:name="_Toc171694171"/>
      <w:r>
        <w:t>5.1.3.1.22</w:t>
      </w:r>
      <w:r>
        <w:tab/>
        <w:t>List of Associated URI</w:t>
      </w:r>
      <w:bookmarkEnd w:id="2083"/>
      <w:bookmarkEnd w:id="2084"/>
      <w:bookmarkEnd w:id="2085"/>
      <w:bookmarkEnd w:id="2086"/>
      <w:bookmarkEnd w:id="2087"/>
      <w:bookmarkEnd w:id="2088"/>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089" w:name="_Toc20232932"/>
      <w:bookmarkStart w:id="2090" w:name="_Toc28026511"/>
      <w:bookmarkStart w:id="2091" w:name="_Toc36116346"/>
      <w:bookmarkStart w:id="2092" w:name="_Toc44682529"/>
      <w:bookmarkStart w:id="2093" w:name="_Toc51926380"/>
      <w:bookmarkStart w:id="2094" w:name="_Toc171694172"/>
      <w:r>
        <w:t>5.1.3.1.23</w:t>
      </w:r>
      <w:r>
        <w:tab/>
        <w:t>List of Called Asserted Identity</w:t>
      </w:r>
      <w:bookmarkEnd w:id="2089"/>
      <w:bookmarkEnd w:id="2090"/>
      <w:bookmarkEnd w:id="2091"/>
      <w:bookmarkEnd w:id="2092"/>
      <w:bookmarkEnd w:id="2093"/>
      <w:bookmarkEnd w:id="2094"/>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095" w:name="_Toc20232933"/>
      <w:bookmarkStart w:id="2096" w:name="_Toc28026512"/>
      <w:bookmarkStart w:id="2097" w:name="_Toc36116347"/>
      <w:bookmarkStart w:id="2098" w:name="_Toc44682530"/>
      <w:bookmarkStart w:id="2099" w:name="_Toc51926381"/>
      <w:bookmarkStart w:id="2100" w:name="_Toc171694173"/>
      <w:r>
        <w:t>5.1.3.1.23A</w:t>
      </w:r>
      <w:r>
        <w:tab/>
        <w:t>List of Called Identity Changes</w:t>
      </w:r>
      <w:bookmarkEnd w:id="2095"/>
      <w:bookmarkEnd w:id="2096"/>
      <w:bookmarkEnd w:id="2097"/>
      <w:bookmarkEnd w:id="2098"/>
      <w:bookmarkEnd w:id="2099"/>
      <w:bookmarkEnd w:id="2100"/>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101" w:name="_Toc20232934"/>
      <w:bookmarkStart w:id="2102" w:name="_Toc28026513"/>
      <w:bookmarkStart w:id="2103" w:name="_Toc36116348"/>
      <w:bookmarkStart w:id="2104" w:name="_Toc44682531"/>
      <w:bookmarkStart w:id="2105" w:name="_Toc51926382"/>
      <w:bookmarkStart w:id="2106" w:name="_Toc171694174"/>
      <w:r>
        <w:lastRenderedPageBreak/>
        <w:t>5.1.3.1.24</w:t>
      </w:r>
      <w:r>
        <w:tab/>
        <w:t>List of Calling Party Address</w:t>
      </w:r>
      <w:bookmarkEnd w:id="2101"/>
      <w:bookmarkEnd w:id="2102"/>
      <w:bookmarkEnd w:id="2103"/>
      <w:bookmarkEnd w:id="2104"/>
      <w:bookmarkEnd w:id="2105"/>
      <w:bookmarkEnd w:id="2106"/>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107" w:name="_Toc20232935"/>
      <w:bookmarkStart w:id="2108" w:name="_Toc28026514"/>
      <w:bookmarkStart w:id="2109" w:name="_Toc36116349"/>
      <w:bookmarkStart w:id="2110" w:name="_Toc44682532"/>
      <w:bookmarkStart w:id="2111" w:name="_Toc51926383"/>
      <w:bookmarkStart w:id="2112" w:name="_Toc171694175"/>
      <w:r>
        <w:t>5.1.3.1.25</w:t>
      </w:r>
      <w:r>
        <w:tab/>
        <w:t>List of Early SDP Media Components</w:t>
      </w:r>
      <w:bookmarkEnd w:id="2107"/>
      <w:bookmarkEnd w:id="2108"/>
      <w:bookmarkEnd w:id="2109"/>
      <w:bookmarkEnd w:id="2110"/>
      <w:bookmarkEnd w:id="2111"/>
      <w:bookmarkEnd w:id="2112"/>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113" w:name="MCCQCTEMPBM_00000030"/>
      <w:r w:rsidR="009B1C39">
        <w:t>SDP Offer Timestamp;</w:t>
      </w:r>
    </w:p>
    <w:bookmarkEnd w:id="2113"/>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114" w:name="MCCQCTEMPBM_00000032"/>
      <w:r>
        <w:t>-</w:t>
      </w:r>
      <w:r>
        <w:tab/>
      </w:r>
      <w:r w:rsidR="009B1C39">
        <w:t>SDP Media Components;</w:t>
      </w:r>
    </w:p>
    <w:p w14:paraId="079B2616" w14:textId="77777777" w:rsidR="009B1C39" w:rsidRDefault="005B318F" w:rsidP="005B318F">
      <w:pPr>
        <w:pStyle w:val="B1"/>
      </w:pPr>
      <w:bookmarkStart w:id="2115" w:name="MCCQCTEMPBM_00000033"/>
      <w:bookmarkEnd w:id="2114"/>
      <w:r>
        <w:t>-</w:t>
      </w:r>
      <w:r>
        <w:tab/>
      </w:r>
      <w:r w:rsidR="009B1C39">
        <w:t>Media Initiator flag;</w:t>
      </w:r>
    </w:p>
    <w:p w14:paraId="6610C347" w14:textId="77777777" w:rsidR="009B1C39" w:rsidRDefault="005B318F" w:rsidP="005B318F">
      <w:pPr>
        <w:pStyle w:val="B1"/>
      </w:pPr>
      <w:bookmarkStart w:id="2116" w:name="MCCQCTEMPBM_00000034"/>
      <w:bookmarkEnd w:id="2115"/>
      <w:r>
        <w:t>-</w:t>
      </w:r>
      <w:r>
        <w:tab/>
      </w:r>
      <w:r w:rsidR="009B1C39">
        <w:t>SDP Session Description.</w:t>
      </w:r>
    </w:p>
    <w:bookmarkEnd w:id="2116"/>
    <w:p w14:paraId="2C2057DB" w14:textId="77777777" w:rsidR="009B1C39" w:rsidRDefault="009B1C39">
      <w:r>
        <w:t>These fields are described in the appropriate subclause.</w:t>
      </w:r>
    </w:p>
    <w:p w14:paraId="6FD736F6" w14:textId="77777777" w:rsidR="009B1C39" w:rsidRDefault="009B1C39">
      <w:pPr>
        <w:pStyle w:val="Heading5"/>
      </w:pPr>
      <w:bookmarkStart w:id="2117" w:name="_Toc20232936"/>
      <w:bookmarkStart w:id="2118" w:name="_Toc28026515"/>
      <w:bookmarkStart w:id="2119" w:name="_Toc36116350"/>
      <w:bookmarkStart w:id="2120" w:name="_Toc44682533"/>
      <w:bookmarkStart w:id="2121" w:name="_Toc51926384"/>
      <w:bookmarkStart w:id="2122" w:name="_Toc171694176"/>
      <w:r>
        <w:t>5.1.3.1.26</w:t>
      </w:r>
      <w:r>
        <w:tab/>
        <w:t>List of Inter Operator Identifiers</w:t>
      </w:r>
      <w:bookmarkEnd w:id="2117"/>
      <w:bookmarkEnd w:id="2118"/>
      <w:bookmarkEnd w:id="2119"/>
      <w:bookmarkEnd w:id="2120"/>
      <w:bookmarkEnd w:id="2121"/>
      <w:bookmarkEnd w:id="2122"/>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123" w:name="_Toc20232937"/>
      <w:bookmarkStart w:id="2124" w:name="_Toc28026516"/>
      <w:bookmarkStart w:id="2125" w:name="_Toc36116351"/>
      <w:bookmarkStart w:id="2126" w:name="_Toc44682534"/>
      <w:bookmarkStart w:id="2127" w:name="_Toc51926385"/>
      <w:bookmarkStart w:id="2128" w:name="_Toc171694177"/>
      <w:r>
        <w:t>5.1.3.1.27</w:t>
      </w:r>
      <w:r>
        <w:tab/>
        <w:t>List of Message Bodies</w:t>
      </w:r>
      <w:bookmarkEnd w:id="2123"/>
      <w:bookmarkEnd w:id="2124"/>
      <w:bookmarkEnd w:id="2125"/>
      <w:bookmarkEnd w:id="2126"/>
      <w:bookmarkEnd w:id="2127"/>
      <w:bookmarkEnd w:id="2128"/>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129"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130" w:name="MCCQCTEMPBM_00000036"/>
      <w:bookmarkEnd w:id="2129"/>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131" w:name="MCCQCTEMPBM_00000037"/>
      <w:bookmarkEnd w:id="2130"/>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132" w:name="MCCQCTEMPBM_00000038"/>
      <w:bookmarkEnd w:id="2131"/>
      <w:r>
        <w:t>-</w:t>
      </w:r>
      <w:r>
        <w:tab/>
      </w:r>
      <w:r w:rsidR="009B1C39">
        <w:t>Originator.</w:t>
      </w:r>
    </w:p>
    <w:bookmarkEnd w:id="2132"/>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133" w:name="_Toc20232938"/>
      <w:bookmarkStart w:id="2134" w:name="_Toc28026517"/>
      <w:bookmarkStart w:id="2135" w:name="_Toc36116352"/>
      <w:bookmarkStart w:id="2136" w:name="_Toc44682535"/>
      <w:bookmarkStart w:id="2137" w:name="_Toc51926386"/>
      <w:bookmarkStart w:id="2138" w:name="_Toc171694178"/>
      <w:r>
        <w:t>5.1.3.1.27A</w:t>
      </w:r>
      <w:r>
        <w:tab/>
        <w:t>List of NNI Information</w:t>
      </w:r>
      <w:bookmarkEnd w:id="2133"/>
      <w:bookmarkEnd w:id="2134"/>
      <w:bookmarkEnd w:id="2135"/>
      <w:bookmarkEnd w:id="2136"/>
      <w:bookmarkEnd w:id="2137"/>
      <w:bookmarkEnd w:id="2138"/>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139" w:name="_Toc20232939"/>
      <w:bookmarkStart w:id="2140" w:name="_Toc28026518"/>
      <w:bookmarkStart w:id="2141" w:name="_Toc36116353"/>
      <w:bookmarkStart w:id="2142" w:name="_Toc44682536"/>
      <w:bookmarkStart w:id="2143" w:name="_Toc51926387"/>
      <w:bookmarkStart w:id="2144" w:name="_Toc171694179"/>
      <w:r>
        <w:t>5.1.3.1.28</w:t>
      </w:r>
      <w:r>
        <w:tab/>
        <w:t>List of SDP Media Components</w:t>
      </w:r>
      <w:bookmarkEnd w:id="2139"/>
      <w:bookmarkEnd w:id="2140"/>
      <w:bookmarkEnd w:id="2141"/>
      <w:bookmarkEnd w:id="2142"/>
      <w:bookmarkEnd w:id="2143"/>
      <w:bookmarkEnd w:id="214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145" w:name="_Toc20232940"/>
      <w:bookmarkStart w:id="2146" w:name="_Toc28026519"/>
      <w:bookmarkStart w:id="2147" w:name="_Toc36116354"/>
      <w:bookmarkStart w:id="2148" w:name="_Toc44682537"/>
      <w:bookmarkStart w:id="2149" w:name="_Toc51926388"/>
      <w:bookmarkStart w:id="2150" w:name="_Toc171694180"/>
      <w:r>
        <w:t>5.1.3.1.28A</w:t>
      </w:r>
      <w:r>
        <w:tab/>
        <w:t>List of Reason Header</w:t>
      </w:r>
      <w:bookmarkEnd w:id="2145"/>
      <w:bookmarkEnd w:id="2146"/>
      <w:bookmarkEnd w:id="2147"/>
      <w:bookmarkEnd w:id="2148"/>
      <w:bookmarkEnd w:id="2149"/>
      <w:bookmarkEnd w:id="215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151" w:name="_Toc20232941"/>
      <w:bookmarkStart w:id="2152" w:name="_Toc28026520"/>
      <w:bookmarkStart w:id="2153" w:name="_Toc36116355"/>
      <w:bookmarkStart w:id="2154" w:name="_Toc44682538"/>
      <w:bookmarkStart w:id="2155" w:name="_Toc51926389"/>
      <w:bookmarkStart w:id="2156" w:name="_Toc171694181"/>
      <w:r>
        <w:t>5.1.3.1.28B</w:t>
      </w:r>
      <w:r>
        <w:tab/>
        <w:t>Local GW Inserted Indication</w:t>
      </w:r>
      <w:bookmarkEnd w:id="2151"/>
      <w:bookmarkEnd w:id="2152"/>
      <w:bookmarkEnd w:id="2153"/>
      <w:bookmarkEnd w:id="2154"/>
      <w:bookmarkEnd w:id="2155"/>
      <w:bookmarkEnd w:id="2156"/>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157" w:name="_Toc20232942"/>
      <w:bookmarkStart w:id="2158" w:name="_Toc28026521"/>
      <w:bookmarkStart w:id="2159" w:name="_Toc36116356"/>
      <w:bookmarkStart w:id="2160" w:name="_Toc44682539"/>
      <w:bookmarkStart w:id="2161" w:name="_Toc51926390"/>
      <w:bookmarkStart w:id="2162" w:name="_Toc171694182"/>
      <w:r>
        <w:t>5.1.3.1.29</w:t>
      </w:r>
      <w:r>
        <w:tab/>
        <w:t>Local Record Sequence Number</w:t>
      </w:r>
      <w:bookmarkEnd w:id="2157"/>
      <w:bookmarkEnd w:id="2158"/>
      <w:bookmarkEnd w:id="2159"/>
      <w:bookmarkEnd w:id="2160"/>
      <w:bookmarkEnd w:id="2161"/>
      <w:bookmarkEnd w:id="2162"/>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163" w:name="_Toc20232943"/>
      <w:bookmarkStart w:id="2164" w:name="_Toc28026522"/>
      <w:bookmarkStart w:id="2165" w:name="_Toc36116357"/>
      <w:bookmarkStart w:id="2166" w:name="_Toc44682540"/>
      <w:bookmarkStart w:id="2167" w:name="_Toc51926391"/>
      <w:bookmarkStart w:id="2168" w:name="_Toc171694183"/>
      <w:r>
        <w:t>5.1.3.1.30</w:t>
      </w:r>
      <w:r>
        <w:tab/>
        <w:t>Media Initiator Flag</w:t>
      </w:r>
      <w:bookmarkEnd w:id="2163"/>
      <w:bookmarkEnd w:id="2164"/>
      <w:bookmarkEnd w:id="2165"/>
      <w:bookmarkEnd w:id="2166"/>
      <w:bookmarkEnd w:id="2167"/>
      <w:bookmarkEnd w:id="2168"/>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169" w:name="_Toc20232944"/>
      <w:bookmarkStart w:id="2170" w:name="_Toc28026523"/>
      <w:bookmarkStart w:id="2171" w:name="_Toc36116358"/>
      <w:bookmarkStart w:id="2172" w:name="_Toc44682541"/>
      <w:bookmarkStart w:id="2173" w:name="_Toc51926392"/>
      <w:bookmarkStart w:id="2174" w:name="_Toc171694184"/>
      <w:r>
        <w:t>5.1.3.1.31</w:t>
      </w:r>
      <w:r>
        <w:tab/>
        <w:t xml:space="preserve">Media Initiator </w:t>
      </w:r>
      <w:r>
        <w:rPr>
          <w:lang w:eastAsia="zh-CN"/>
        </w:rPr>
        <w:t>Party</w:t>
      </w:r>
      <w:bookmarkEnd w:id="2169"/>
      <w:bookmarkEnd w:id="2170"/>
      <w:bookmarkEnd w:id="2171"/>
      <w:bookmarkEnd w:id="2172"/>
      <w:bookmarkEnd w:id="2173"/>
      <w:bookmarkEnd w:id="2174"/>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175" w:name="_Toc20232945"/>
      <w:bookmarkStart w:id="2176" w:name="_Toc28026524"/>
      <w:bookmarkStart w:id="2177" w:name="_Toc36116359"/>
      <w:bookmarkStart w:id="2178" w:name="_Toc44682542"/>
      <w:bookmarkStart w:id="2179" w:name="_Toc51926393"/>
      <w:bookmarkStart w:id="2180" w:name="_Toc171694185"/>
      <w:r>
        <w:t>5.1.3.1.31a</w:t>
      </w:r>
      <w:r>
        <w:tab/>
        <w:t>MS Time Zone</w:t>
      </w:r>
      <w:bookmarkEnd w:id="2175"/>
      <w:bookmarkEnd w:id="2176"/>
      <w:bookmarkEnd w:id="2177"/>
      <w:bookmarkEnd w:id="2178"/>
      <w:bookmarkEnd w:id="2179"/>
      <w:bookmarkEnd w:id="2180"/>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181" w:name="_Toc20232946"/>
      <w:bookmarkStart w:id="2182" w:name="_Toc28026525"/>
      <w:bookmarkStart w:id="2183" w:name="_Toc36116360"/>
      <w:bookmarkStart w:id="2184" w:name="_Toc44682543"/>
      <w:bookmarkStart w:id="2185" w:name="_Toc51926394"/>
      <w:bookmarkStart w:id="2186" w:name="_Toc17169418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181"/>
      <w:bookmarkEnd w:id="2182"/>
      <w:bookmarkEnd w:id="2183"/>
      <w:bookmarkEnd w:id="2184"/>
      <w:bookmarkEnd w:id="2185"/>
      <w:bookmarkEnd w:id="2186"/>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187" w:name="_Toc20232947"/>
      <w:bookmarkStart w:id="2188" w:name="_Toc28026526"/>
      <w:bookmarkStart w:id="2189" w:name="_Toc36116361"/>
      <w:bookmarkStart w:id="2190" w:name="_Toc44682544"/>
      <w:bookmarkStart w:id="2191" w:name="_Toc51926395"/>
      <w:bookmarkStart w:id="2192" w:name="_Toc171694187"/>
      <w:r>
        <w:lastRenderedPageBreak/>
        <w:t>5.1.3.1.31A</w:t>
      </w:r>
      <w:r>
        <w:tab/>
      </w:r>
      <w:r>
        <w:rPr>
          <w:rFonts w:cs="Arial"/>
        </w:rPr>
        <w:t>Neighbour Node Address</w:t>
      </w:r>
      <w:bookmarkEnd w:id="2187"/>
      <w:bookmarkEnd w:id="2188"/>
      <w:bookmarkEnd w:id="2189"/>
      <w:bookmarkEnd w:id="2190"/>
      <w:bookmarkEnd w:id="2191"/>
      <w:bookmarkEnd w:id="2192"/>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193" w:name="_Toc20232948"/>
      <w:bookmarkStart w:id="2194" w:name="_Toc28026527"/>
      <w:bookmarkStart w:id="2195" w:name="_Toc36116362"/>
      <w:bookmarkStart w:id="2196" w:name="_Toc44682545"/>
      <w:bookmarkStart w:id="2197" w:name="_Toc51926396"/>
      <w:bookmarkStart w:id="2198" w:name="_Toc171694188"/>
      <w:r>
        <w:t>5.1.3.1.31B</w:t>
      </w:r>
      <w:r>
        <w:tab/>
        <w:t>NNI Type</w:t>
      </w:r>
      <w:bookmarkEnd w:id="2193"/>
      <w:bookmarkEnd w:id="2194"/>
      <w:bookmarkEnd w:id="2195"/>
      <w:bookmarkEnd w:id="2196"/>
      <w:bookmarkEnd w:id="2197"/>
      <w:bookmarkEnd w:id="2198"/>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199" w:name="_Toc20232949"/>
      <w:bookmarkStart w:id="2200" w:name="_Toc28026528"/>
      <w:bookmarkStart w:id="2201" w:name="_Toc36116363"/>
      <w:bookmarkStart w:id="2202" w:name="_Toc44682546"/>
      <w:bookmarkStart w:id="2203" w:name="_Toc51926397"/>
      <w:bookmarkStart w:id="2204" w:name="_Toc171694189"/>
      <w:r>
        <w:t>5.1.3.1.31C</w:t>
      </w:r>
      <w:r>
        <w:tab/>
      </w:r>
      <w:r w:rsidR="009143D4">
        <w:t>V</w:t>
      </w:r>
      <w:r w:rsidR="00190316">
        <w:t>oid</w:t>
      </w:r>
      <w:bookmarkEnd w:id="2199"/>
      <w:bookmarkEnd w:id="2200"/>
      <w:bookmarkEnd w:id="2201"/>
      <w:bookmarkEnd w:id="2202"/>
      <w:bookmarkEnd w:id="2203"/>
      <w:bookmarkEnd w:id="2204"/>
    </w:p>
    <w:p w14:paraId="666CD18B" w14:textId="77777777" w:rsidR="009B1C39" w:rsidRDefault="009B1C39">
      <w:pPr>
        <w:pStyle w:val="Heading5"/>
      </w:pPr>
      <w:bookmarkStart w:id="2205" w:name="_Toc20232950"/>
      <w:bookmarkStart w:id="2206" w:name="_Toc28026529"/>
      <w:bookmarkStart w:id="2207" w:name="_Toc36116364"/>
      <w:bookmarkStart w:id="2208" w:name="_Toc44682547"/>
      <w:bookmarkStart w:id="2209" w:name="_Toc51926398"/>
      <w:bookmarkStart w:id="2210" w:name="_Toc171694190"/>
      <w:r>
        <w:t>5.1.3.1.32</w:t>
      </w:r>
      <w:r>
        <w:tab/>
        <w:t>Node Address</w:t>
      </w:r>
      <w:bookmarkEnd w:id="2205"/>
      <w:bookmarkEnd w:id="2206"/>
      <w:bookmarkEnd w:id="2207"/>
      <w:bookmarkEnd w:id="2208"/>
      <w:bookmarkEnd w:id="2209"/>
      <w:bookmarkEnd w:id="221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211" w:name="_Toc20232951"/>
      <w:bookmarkStart w:id="2212" w:name="_Toc28026530"/>
      <w:bookmarkStart w:id="2213" w:name="_Toc36116365"/>
      <w:bookmarkStart w:id="2214" w:name="_Toc44682548"/>
      <w:bookmarkStart w:id="2215" w:name="_Toc51926399"/>
      <w:bookmarkStart w:id="2216" w:name="_Toc171694191"/>
      <w:r>
        <w:t>5.1.3.1.33</w:t>
      </w:r>
      <w:r>
        <w:tab/>
        <w:t>Number Portability Routing</w:t>
      </w:r>
      <w:bookmarkEnd w:id="2211"/>
      <w:bookmarkEnd w:id="2212"/>
      <w:bookmarkEnd w:id="2213"/>
      <w:bookmarkEnd w:id="2214"/>
      <w:bookmarkEnd w:id="2215"/>
      <w:bookmarkEnd w:id="221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217" w:name="_Toc20232952"/>
      <w:bookmarkStart w:id="2218" w:name="_Toc28026531"/>
      <w:bookmarkStart w:id="2219" w:name="_Toc36116366"/>
      <w:bookmarkStart w:id="2220" w:name="_Toc44682549"/>
      <w:bookmarkStart w:id="2221" w:name="_Toc51926400"/>
      <w:bookmarkStart w:id="2222" w:name="_Toc171694192"/>
      <w:r>
        <w:t>5.1.3.1.33A</w:t>
      </w:r>
      <w:r>
        <w:tab/>
      </w:r>
      <w:r w:rsidR="009143D4">
        <w:t>V</w:t>
      </w:r>
      <w:r w:rsidR="007E24BB">
        <w:t>oid</w:t>
      </w:r>
      <w:bookmarkEnd w:id="2217"/>
      <w:bookmarkEnd w:id="2218"/>
      <w:bookmarkEnd w:id="2219"/>
      <w:bookmarkEnd w:id="2220"/>
      <w:bookmarkEnd w:id="2221"/>
      <w:bookmarkEnd w:id="2222"/>
    </w:p>
    <w:p w14:paraId="0A81CB42" w14:textId="77777777" w:rsidR="009B1C39" w:rsidRPr="0087262E" w:rsidRDefault="009B1C39">
      <w:pPr>
        <w:pStyle w:val="Heading5"/>
      </w:pPr>
      <w:bookmarkStart w:id="2223" w:name="_Toc20232953"/>
      <w:bookmarkStart w:id="2224" w:name="_Toc28026532"/>
      <w:bookmarkStart w:id="2225" w:name="_Toc36116367"/>
      <w:bookmarkStart w:id="2226" w:name="_Toc44682550"/>
      <w:bookmarkStart w:id="2227" w:name="_Toc51926401"/>
      <w:bookmarkStart w:id="2228" w:name="_Toc171694193"/>
      <w:r w:rsidRPr="0087262E">
        <w:t>5.1.3.1.34</w:t>
      </w:r>
      <w:r w:rsidRPr="0087262E">
        <w:tab/>
        <w:t>Online Charging Flag</w:t>
      </w:r>
      <w:bookmarkEnd w:id="2223"/>
      <w:bookmarkEnd w:id="2224"/>
      <w:bookmarkEnd w:id="2225"/>
      <w:bookmarkEnd w:id="2226"/>
      <w:bookmarkEnd w:id="2227"/>
      <w:bookmarkEnd w:id="2228"/>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229" w:name="_Toc20232954"/>
      <w:bookmarkStart w:id="2230" w:name="_Toc28026533"/>
      <w:bookmarkStart w:id="2231" w:name="_Toc36116368"/>
      <w:bookmarkStart w:id="2232" w:name="_Toc44682551"/>
      <w:bookmarkStart w:id="2233" w:name="_Toc51926402"/>
      <w:bookmarkStart w:id="2234" w:name="_Toc171694194"/>
      <w:r>
        <w:t>5.1.3.1.35</w:t>
      </w:r>
      <w:r>
        <w:tab/>
      </w:r>
      <w:r w:rsidRPr="0087262E">
        <w:t>Originator</w:t>
      </w:r>
      <w:bookmarkEnd w:id="2229"/>
      <w:bookmarkEnd w:id="2230"/>
      <w:bookmarkEnd w:id="2231"/>
      <w:bookmarkEnd w:id="2232"/>
      <w:bookmarkEnd w:id="2233"/>
      <w:bookmarkEnd w:id="2234"/>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235" w:name="_Toc20232955"/>
      <w:bookmarkStart w:id="2236" w:name="_Toc28026534"/>
      <w:bookmarkStart w:id="2237" w:name="_Toc36116369"/>
      <w:bookmarkStart w:id="2238" w:name="_Toc44682552"/>
      <w:bookmarkStart w:id="2239" w:name="_Toc51926403"/>
      <w:bookmarkStart w:id="2240" w:name="_Toc171694195"/>
      <w:r>
        <w:t>5.1.3.1.35A</w:t>
      </w:r>
      <w:r>
        <w:tab/>
        <w:t>Outgoing Session ID</w:t>
      </w:r>
      <w:bookmarkEnd w:id="2235"/>
      <w:bookmarkEnd w:id="2236"/>
      <w:bookmarkEnd w:id="2237"/>
      <w:bookmarkEnd w:id="2238"/>
      <w:bookmarkEnd w:id="2239"/>
      <w:bookmarkEnd w:id="2240"/>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241" w:name="_Toc20232956"/>
      <w:bookmarkStart w:id="2242" w:name="_Toc28026535"/>
      <w:bookmarkStart w:id="2243" w:name="_Toc36116370"/>
      <w:bookmarkStart w:id="2244" w:name="_Toc44682553"/>
      <w:bookmarkStart w:id="2245" w:name="_Toc51926404"/>
      <w:bookmarkStart w:id="2246" w:name="_Toc171694196"/>
      <w:r>
        <w:t>5.1.3.1.36</w:t>
      </w:r>
      <w:r>
        <w:tab/>
        <w:t>Private User ID</w:t>
      </w:r>
      <w:bookmarkEnd w:id="2241"/>
      <w:bookmarkEnd w:id="2242"/>
      <w:bookmarkEnd w:id="2243"/>
      <w:bookmarkEnd w:id="2244"/>
      <w:bookmarkEnd w:id="2245"/>
      <w:bookmarkEnd w:id="2246"/>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247" w:name="_Toc20232957"/>
      <w:bookmarkStart w:id="2248" w:name="_Toc28026536"/>
      <w:bookmarkStart w:id="2249" w:name="_Toc36116371"/>
      <w:bookmarkStart w:id="2250" w:name="_Toc44682554"/>
      <w:bookmarkStart w:id="2251" w:name="_Toc51926405"/>
      <w:bookmarkStart w:id="2252" w:name="_Toc171694197"/>
      <w:r>
        <w:t>5.1.3.1.37</w:t>
      </w:r>
      <w:r>
        <w:tab/>
        <w:t>Real Time Tariff Information</w:t>
      </w:r>
      <w:bookmarkEnd w:id="2247"/>
      <w:bookmarkEnd w:id="2248"/>
      <w:bookmarkEnd w:id="2249"/>
      <w:bookmarkEnd w:id="2250"/>
      <w:bookmarkEnd w:id="2251"/>
      <w:bookmarkEnd w:id="2252"/>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253" w:name="MCCQCTEMPBM_00000039"/>
      <w:r w:rsidR="009B1C39">
        <w:rPr>
          <w:noProof/>
        </w:rPr>
        <w:t>Tariff XML;</w:t>
      </w:r>
    </w:p>
    <w:p w14:paraId="556949DE" w14:textId="77777777" w:rsidR="009B1C39" w:rsidRDefault="008177BC" w:rsidP="008177BC">
      <w:pPr>
        <w:pStyle w:val="B1"/>
        <w:rPr>
          <w:noProof/>
        </w:rPr>
      </w:pPr>
      <w:bookmarkStart w:id="2254" w:name="MCCQCTEMPBM_00000040"/>
      <w:bookmarkEnd w:id="2253"/>
      <w:r>
        <w:rPr>
          <w:noProof/>
        </w:rPr>
        <w:t>-</w:t>
      </w:r>
      <w:r>
        <w:rPr>
          <w:noProof/>
        </w:rPr>
        <w:tab/>
      </w:r>
      <w:r w:rsidR="009B1C39">
        <w:rPr>
          <w:noProof/>
        </w:rPr>
        <w:t>Tariff Information.</w:t>
      </w:r>
    </w:p>
    <w:bookmarkEnd w:id="2254"/>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255" w:name="_Toc20232958"/>
      <w:bookmarkStart w:id="2256" w:name="_Toc28026537"/>
      <w:bookmarkStart w:id="2257" w:name="_Toc36116372"/>
      <w:bookmarkStart w:id="2258" w:name="_Toc44682555"/>
      <w:bookmarkStart w:id="2259" w:name="_Toc51926406"/>
      <w:bookmarkStart w:id="2260" w:name="_Toc171694198"/>
      <w:r>
        <w:t>5.1.3.1.38</w:t>
      </w:r>
      <w:r>
        <w:tab/>
        <w:t>Record Closure Time</w:t>
      </w:r>
      <w:bookmarkEnd w:id="2255"/>
      <w:bookmarkEnd w:id="2256"/>
      <w:bookmarkEnd w:id="2257"/>
      <w:bookmarkEnd w:id="2258"/>
      <w:bookmarkEnd w:id="2259"/>
      <w:bookmarkEnd w:id="2260"/>
    </w:p>
    <w:p w14:paraId="2E392AE1" w14:textId="77777777" w:rsidR="009B1C39" w:rsidRDefault="009B1C39">
      <w:r>
        <w:t>A Time stamp reflecting the time the CCF closed the record.</w:t>
      </w:r>
    </w:p>
    <w:p w14:paraId="622EC198" w14:textId="77777777" w:rsidR="009B1C39" w:rsidRDefault="009B1C39">
      <w:pPr>
        <w:pStyle w:val="Heading5"/>
      </w:pPr>
      <w:bookmarkStart w:id="2261" w:name="_Toc20232959"/>
      <w:bookmarkStart w:id="2262" w:name="_Toc28026538"/>
      <w:bookmarkStart w:id="2263" w:name="_Toc36116373"/>
      <w:bookmarkStart w:id="2264" w:name="_Toc44682556"/>
      <w:bookmarkStart w:id="2265" w:name="_Toc51926407"/>
      <w:bookmarkStart w:id="2266" w:name="_Toc171694199"/>
      <w:r>
        <w:lastRenderedPageBreak/>
        <w:t>5.1.3.1.39</w:t>
      </w:r>
      <w:r>
        <w:tab/>
        <w:t>Record Extensions</w:t>
      </w:r>
      <w:bookmarkEnd w:id="2261"/>
      <w:bookmarkEnd w:id="2262"/>
      <w:bookmarkEnd w:id="2263"/>
      <w:bookmarkEnd w:id="2264"/>
      <w:bookmarkEnd w:id="2265"/>
      <w:bookmarkEnd w:id="2266"/>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267" w:name="_Toc20232960"/>
      <w:bookmarkStart w:id="2268" w:name="_Toc28026539"/>
      <w:bookmarkStart w:id="2269" w:name="_Toc36116374"/>
      <w:bookmarkStart w:id="2270" w:name="_Toc44682557"/>
      <w:bookmarkStart w:id="2271" w:name="_Toc51926408"/>
      <w:bookmarkStart w:id="2272" w:name="_Toc171694200"/>
      <w:r>
        <w:t>5.1.3.1.40</w:t>
      </w:r>
      <w:r>
        <w:tab/>
        <w:t>Record Opening Time</w:t>
      </w:r>
      <w:bookmarkEnd w:id="2267"/>
      <w:bookmarkEnd w:id="2268"/>
      <w:bookmarkEnd w:id="2269"/>
      <w:bookmarkEnd w:id="2270"/>
      <w:bookmarkEnd w:id="2271"/>
      <w:bookmarkEnd w:id="227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273" w:name="_Toc20232961"/>
      <w:bookmarkStart w:id="2274" w:name="_Toc28026540"/>
      <w:bookmarkStart w:id="2275" w:name="_Toc36116375"/>
      <w:bookmarkStart w:id="2276" w:name="_Toc44682558"/>
      <w:bookmarkStart w:id="2277" w:name="_Toc51926409"/>
      <w:bookmarkStart w:id="2278" w:name="_Toc171694201"/>
      <w:r>
        <w:t>5.1.3.1.41</w:t>
      </w:r>
      <w:r>
        <w:tab/>
        <w:t>Record Sequence Number</w:t>
      </w:r>
      <w:bookmarkEnd w:id="2273"/>
      <w:bookmarkEnd w:id="2274"/>
      <w:bookmarkEnd w:id="2275"/>
      <w:bookmarkEnd w:id="2276"/>
      <w:bookmarkEnd w:id="2277"/>
      <w:bookmarkEnd w:id="227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279" w:name="_Toc20232962"/>
      <w:bookmarkStart w:id="2280" w:name="_Toc28026541"/>
      <w:bookmarkStart w:id="2281" w:name="_Toc36116376"/>
      <w:bookmarkStart w:id="2282" w:name="_Toc44682559"/>
      <w:bookmarkStart w:id="2283" w:name="_Toc51926410"/>
      <w:bookmarkStart w:id="2284" w:name="_Toc171694202"/>
      <w:r>
        <w:t>5.1.3.1.42</w:t>
      </w:r>
      <w:r>
        <w:tab/>
        <w:t>Record Type</w:t>
      </w:r>
      <w:bookmarkEnd w:id="2279"/>
      <w:bookmarkEnd w:id="2280"/>
      <w:bookmarkEnd w:id="2281"/>
      <w:bookmarkEnd w:id="2282"/>
      <w:bookmarkEnd w:id="2283"/>
      <w:bookmarkEnd w:id="2284"/>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285" w:name="_Toc20232963"/>
      <w:bookmarkStart w:id="2286" w:name="_Toc28026542"/>
      <w:bookmarkStart w:id="2287" w:name="_Toc36116377"/>
      <w:bookmarkStart w:id="2288" w:name="_Toc44682560"/>
      <w:bookmarkStart w:id="2289" w:name="_Toc51926411"/>
      <w:bookmarkStart w:id="2290" w:name="_Toc171694203"/>
      <w:r>
        <w:t>5.1.3.1.42A</w:t>
      </w:r>
      <w:r>
        <w:tab/>
        <w:t>Related IMS Charging Identifier</w:t>
      </w:r>
      <w:bookmarkEnd w:id="2285"/>
      <w:bookmarkEnd w:id="2286"/>
      <w:bookmarkEnd w:id="2287"/>
      <w:bookmarkEnd w:id="2288"/>
      <w:bookmarkEnd w:id="2289"/>
      <w:bookmarkEnd w:id="2290"/>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291" w:name="_Toc20232964"/>
      <w:bookmarkStart w:id="2292" w:name="_Toc28026543"/>
      <w:bookmarkStart w:id="2293" w:name="_Toc36116378"/>
      <w:bookmarkStart w:id="2294" w:name="_Toc44682561"/>
      <w:bookmarkStart w:id="2295" w:name="_Toc51926412"/>
      <w:bookmarkStart w:id="2296" w:name="_Toc171694204"/>
      <w:r>
        <w:t>5.1.3.1.42B</w:t>
      </w:r>
      <w:r>
        <w:tab/>
        <w:t>Related IMS Charging Identifier Generation Node</w:t>
      </w:r>
      <w:bookmarkEnd w:id="2291"/>
      <w:bookmarkEnd w:id="2292"/>
      <w:bookmarkEnd w:id="2293"/>
      <w:bookmarkEnd w:id="2294"/>
      <w:bookmarkEnd w:id="2295"/>
      <w:bookmarkEnd w:id="2296"/>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297" w:name="_Toc20232965"/>
      <w:bookmarkStart w:id="2298" w:name="_Toc28026544"/>
      <w:bookmarkStart w:id="2299" w:name="_Toc36116379"/>
      <w:bookmarkStart w:id="2300" w:name="_Toc44682562"/>
      <w:bookmarkStart w:id="2301" w:name="_Toc51926413"/>
      <w:bookmarkStart w:id="2302" w:name="_Toc171694205"/>
      <w:r>
        <w:t>5.1.3.1.42A</w:t>
      </w:r>
      <w:r>
        <w:tab/>
        <w:t>Relationship Mode</w:t>
      </w:r>
      <w:bookmarkEnd w:id="2297"/>
      <w:bookmarkEnd w:id="2298"/>
      <w:bookmarkEnd w:id="2299"/>
      <w:bookmarkEnd w:id="2300"/>
      <w:bookmarkEnd w:id="2301"/>
      <w:bookmarkEnd w:id="2302"/>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303" w:name="_Toc20232966"/>
      <w:bookmarkStart w:id="2304" w:name="_Toc28026545"/>
      <w:bookmarkStart w:id="2305" w:name="_Toc36116380"/>
      <w:bookmarkStart w:id="2306" w:name="_Toc44682563"/>
      <w:bookmarkStart w:id="2307" w:name="_Toc51926414"/>
      <w:bookmarkStart w:id="2308" w:name="_Toc171694206"/>
      <w:r>
        <w:t>5.1.3.1.43</w:t>
      </w:r>
      <w:r>
        <w:tab/>
        <w:t>Requested Party Address</w:t>
      </w:r>
      <w:bookmarkEnd w:id="2303"/>
      <w:bookmarkEnd w:id="2304"/>
      <w:bookmarkEnd w:id="2305"/>
      <w:bookmarkEnd w:id="2306"/>
      <w:bookmarkEnd w:id="2307"/>
      <w:bookmarkEnd w:id="2308"/>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309" w:name="_Toc20232967"/>
      <w:bookmarkStart w:id="2310" w:name="_Toc28026546"/>
      <w:bookmarkStart w:id="2311" w:name="_Toc36116381"/>
      <w:bookmarkStart w:id="2312" w:name="_Toc44682564"/>
      <w:bookmarkStart w:id="2313" w:name="_Toc51926415"/>
      <w:bookmarkStart w:id="2314" w:name="_Toc171694207"/>
      <w:r>
        <w:t>5.1.3.1.44</w:t>
      </w:r>
      <w:r>
        <w:tab/>
        <w:t>Retransmission</w:t>
      </w:r>
      <w:bookmarkEnd w:id="2309"/>
      <w:bookmarkEnd w:id="2310"/>
      <w:bookmarkEnd w:id="2311"/>
      <w:bookmarkEnd w:id="2312"/>
      <w:bookmarkEnd w:id="2313"/>
      <w:bookmarkEnd w:id="2314"/>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315" w:name="_Toc20232968"/>
      <w:bookmarkStart w:id="2316" w:name="_Toc28026547"/>
      <w:bookmarkStart w:id="2317" w:name="_Toc36116382"/>
      <w:bookmarkStart w:id="2318" w:name="_Toc44682565"/>
      <w:bookmarkStart w:id="2319" w:name="_Toc51926416"/>
      <w:bookmarkStart w:id="2320" w:name="_Toc171694208"/>
      <w:r>
        <w:t>5.1.3.1.45</w:t>
      </w:r>
      <w:r>
        <w:tab/>
        <w:t>Role of Node</w:t>
      </w:r>
      <w:bookmarkEnd w:id="2315"/>
      <w:bookmarkEnd w:id="2316"/>
      <w:bookmarkEnd w:id="2317"/>
      <w:bookmarkEnd w:id="2318"/>
      <w:bookmarkEnd w:id="2319"/>
      <w:bookmarkEnd w:id="2320"/>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321" w:name="_Toc20232969"/>
      <w:bookmarkStart w:id="2322" w:name="_Toc28026548"/>
      <w:bookmarkStart w:id="2323" w:name="_Toc36116383"/>
      <w:bookmarkStart w:id="2324" w:name="_Toc44682566"/>
      <w:bookmarkStart w:id="2325" w:name="_Toc51926417"/>
      <w:bookmarkStart w:id="2326" w:name="_Toc171694209"/>
      <w:r>
        <w:t>5.1.3.1.45A</w:t>
      </w:r>
      <w:r>
        <w:tab/>
        <w:t>Route header received</w:t>
      </w:r>
      <w:bookmarkEnd w:id="2321"/>
      <w:bookmarkEnd w:id="2322"/>
      <w:bookmarkEnd w:id="2323"/>
      <w:bookmarkEnd w:id="2324"/>
      <w:bookmarkEnd w:id="2325"/>
      <w:bookmarkEnd w:id="2326"/>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327" w:name="_Toc20232970"/>
      <w:bookmarkStart w:id="2328" w:name="_Toc28026549"/>
      <w:bookmarkStart w:id="2329" w:name="_Toc36116384"/>
      <w:bookmarkStart w:id="2330" w:name="_Toc44682567"/>
      <w:bookmarkStart w:id="2331" w:name="_Toc51926418"/>
      <w:bookmarkStart w:id="2332" w:name="_Toc171694210"/>
      <w:r>
        <w:t>5.1.3.1.45B</w:t>
      </w:r>
      <w:r>
        <w:tab/>
        <w:t>Route header transmitted</w:t>
      </w:r>
      <w:bookmarkEnd w:id="2327"/>
      <w:bookmarkEnd w:id="2328"/>
      <w:bookmarkEnd w:id="2329"/>
      <w:bookmarkEnd w:id="2330"/>
      <w:bookmarkEnd w:id="2331"/>
      <w:bookmarkEnd w:id="2332"/>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333" w:name="_Toc20232971"/>
      <w:bookmarkStart w:id="2334" w:name="_Toc28026550"/>
      <w:bookmarkStart w:id="2335" w:name="_Toc36116385"/>
      <w:bookmarkStart w:id="2336" w:name="_Toc44682568"/>
      <w:bookmarkStart w:id="2337" w:name="_Toc51926419"/>
      <w:bookmarkStart w:id="2338" w:name="_Toc171694211"/>
      <w:r>
        <w:lastRenderedPageBreak/>
        <w:t>5.1.3.1.46</w:t>
      </w:r>
      <w:r>
        <w:tab/>
        <w:t>SDP Answer Timestamp</w:t>
      </w:r>
      <w:bookmarkEnd w:id="2333"/>
      <w:bookmarkEnd w:id="2334"/>
      <w:bookmarkEnd w:id="2335"/>
      <w:bookmarkEnd w:id="2336"/>
      <w:bookmarkEnd w:id="2337"/>
      <w:bookmarkEnd w:id="233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339" w:name="_Toc20232972"/>
      <w:bookmarkStart w:id="2340" w:name="_Toc28026551"/>
      <w:bookmarkStart w:id="2341" w:name="_Toc36116386"/>
      <w:bookmarkStart w:id="2342" w:name="_Toc44682569"/>
      <w:bookmarkStart w:id="2343" w:name="_Toc51926420"/>
      <w:bookmarkStart w:id="2344" w:name="_Toc171694212"/>
      <w:r>
        <w:t>5.1.3.1.47</w:t>
      </w:r>
      <w:r>
        <w:tab/>
        <w:t>SDP Media Components</w:t>
      </w:r>
      <w:bookmarkEnd w:id="2339"/>
      <w:bookmarkEnd w:id="2340"/>
      <w:bookmarkEnd w:id="2341"/>
      <w:bookmarkEnd w:id="2342"/>
      <w:bookmarkEnd w:id="2343"/>
      <w:bookmarkEnd w:id="234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345" w:name="_Toc20232973"/>
      <w:bookmarkStart w:id="2346" w:name="_Toc28026552"/>
      <w:bookmarkStart w:id="2347" w:name="_Toc36116387"/>
      <w:bookmarkStart w:id="2348" w:name="_Toc44682570"/>
      <w:bookmarkStart w:id="2349" w:name="_Toc51926421"/>
      <w:bookmarkStart w:id="2350" w:name="_Toc171694213"/>
      <w:r>
        <w:t>5.1.3.1.48</w:t>
      </w:r>
      <w:r>
        <w:tab/>
        <w:t>SDP Media Description:</w:t>
      </w:r>
      <w:bookmarkEnd w:id="2345"/>
      <w:bookmarkEnd w:id="2346"/>
      <w:bookmarkEnd w:id="2347"/>
      <w:bookmarkEnd w:id="2348"/>
      <w:bookmarkEnd w:id="2349"/>
      <w:bookmarkEnd w:id="2350"/>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351" w:name="_Toc20232974"/>
      <w:bookmarkStart w:id="2352" w:name="_Toc28026553"/>
      <w:bookmarkStart w:id="2353" w:name="_Toc36116388"/>
      <w:bookmarkStart w:id="2354" w:name="_Toc44682571"/>
      <w:bookmarkStart w:id="2355" w:name="_Toc51926422"/>
      <w:bookmarkStart w:id="2356" w:name="_Toc171694214"/>
      <w:r>
        <w:t>5.1.3.1.49</w:t>
      </w:r>
      <w:r>
        <w:tab/>
        <w:t>SDP Media Name</w:t>
      </w:r>
      <w:bookmarkEnd w:id="2351"/>
      <w:bookmarkEnd w:id="2352"/>
      <w:bookmarkEnd w:id="2353"/>
      <w:bookmarkEnd w:id="2354"/>
      <w:bookmarkEnd w:id="2355"/>
      <w:bookmarkEnd w:id="2356"/>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357" w:name="_Toc20232975"/>
      <w:bookmarkStart w:id="2358" w:name="_Toc28026554"/>
      <w:bookmarkStart w:id="2359" w:name="_Toc36116389"/>
      <w:bookmarkStart w:id="2360" w:name="_Toc44682572"/>
      <w:bookmarkStart w:id="2361" w:name="_Toc51926423"/>
      <w:bookmarkStart w:id="2362" w:name="_Toc171694215"/>
      <w:r>
        <w:t>5.1.3.1.50</w:t>
      </w:r>
      <w:r>
        <w:tab/>
        <w:t>SDP Offer Timestamp</w:t>
      </w:r>
      <w:bookmarkEnd w:id="2357"/>
      <w:bookmarkEnd w:id="2358"/>
      <w:bookmarkEnd w:id="2359"/>
      <w:bookmarkEnd w:id="2360"/>
      <w:bookmarkEnd w:id="2361"/>
      <w:bookmarkEnd w:id="2362"/>
    </w:p>
    <w:p w14:paraId="31E2172E" w14:textId="77777777" w:rsidR="009B1C39" w:rsidRDefault="009B1C39">
      <w:r>
        <w:t>This parameter contains the time of the SDP Offer.</w:t>
      </w:r>
    </w:p>
    <w:p w14:paraId="49A00877" w14:textId="77777777" w:rsidR="009B1C39" w:rsidRDefault="009B1C39">
      <w:pPr>
        <w:pStyle w:val="Heading5"/>
      </w:pPr>
      <w:bookmarkStart w:id="2363" w:name="_Toc20232976"/>
      <w:bookmarkStart w:id="2364" w:name="_Toc28026555"/>
      <w:bookmarkStart w:id="2365" w:name="_Toc36116390"/>
      <w:bookmarkStart w:id="2366" w:name="_Toc44682573"/>
      <w:bookmarkStart w:id="2367" w:name="_Toc51926424"/>
      <w:bookmarkStart w:id="2368" w:name="_Toc171694216"/>
      <w:r>
        <w:t>5.1.3.1.51</w:t>
      </w:r>
      <w:r>
        <w:tab/>
        <w:t>SDP Session Description</w:t>
      </w:r>
      <w:bookmarkEnd w:id="2363"/>
      <w:bookmarkEnd w:id="2364"/>
      <w:bookmarkEnd w:id="2365"/>
      <w:bookmarkEnd w:id="2366"/>
      <w:bookmarkEnd w:id="2367"/>
      <w:bookmarkEnd w:id="2368"/>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369" w:name="_Toc20232977"/>
      <w:bookmarkStart w:id="2370" w:name="_Toc28026556"/>
      <w:bookmarkStart w:id="2371" w:name="_Toc36116391"/>
      <w:bookmarkStart w:id="2372" w:name="_Toc44682574"/>
      <w:bookmarkStart w:id="2373" w:name="_Toc51926425"/>
      <w:bookmarkStart w:id="2374" w:name="_Toc171694217"/>
      <w:r>
        <w:lastRenderedPageBreak/>
        <w:t>5.1.3.1.52</w:t>
      </w:r>
      <w:r>
        <w:tab/>
        <w:t>SDP Type</w:t>
      </w:r>
      <w:bookmarkEnd w:id="2369"/>
      <w:bookmarkEnd w:id="2370"/>
      <w:bookmarkEnd w:id="2371"/>
      <w:bookmarkEnd w:id="2372"/>
      <w:bookmarkEnd w:id="2373"/>
      <w:bookmarkEnd w:id="2374"/>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375" w:name="_Toc20232978"/>
      <w:bookmarkStart w:id="2376" w:name="_Toc28026557"/>
      <w:bookmarkStart w:id="2377" w:name="_Toc36116392"/>
      <w:bookmarkStart w:id="2378" w:name="_Toc44682575"/>
      <w:bookmarkStart w:id="2379" w:name="_Toc51926426"/>
      <w:bookmarkStart w:id="2380" w:name="_Toc171694218"/>
      <w:r>
        <w:t>5.1.3.1.53</w:t>
      </w:r>
      <w:r>
        <w:tab/>
        <w:t>Served Party IP Address</w:t>
      </w:r>
      <w:bookmarkEnd w:id="2375"/>
      <w:bookmarkEnd w:id="2376"/>
      <w:bookmarkEnd w:id="2377"/>
      <w:bookmarkEnd w:id="2378"/>
      <w:bookmarkEnd w:id="2379"/>
      <w:bookmarkEnd w:id="2380"/>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381" w:name="_Toc20232979"/>
      <w:bookmarkStart w:id="2382" w:name="_Toc28026558"/>
      <w:bookmarkStart w:id="2383" w:name="_Toc36116393"/>
      <w:bookmarkStart w:id="2384" w:name="_Toc44682576"/>
      <w:bookmarkStart w:id="2385" w:name="_Toc51926427"/>
      <w:bookmarkStart w:id="2386" w:name="_Toc171694219"/>
      <w:r>
        <w:t>5.1.3.1.54</w:t>
      </w:r>
      <w:r>
        <w:tab/>
        <w:t>Service Delivery End Time Stamp</w:t>
      </w:r>
      <w:bookmarkEnd w:id="2381"/>
      <w:bookmarkEnd w:id="2382"/>
      <w:bookmarkEnd w:id="2383"/>
      <w:bookmarkEnd w:id="2384"/>
      <w:bookmarkEnd w:id="2385"/>
      <w:bookmarkEnd w:id="2386"/>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387" w:name="_Toc20232980"/>
      <w:bookmarkStart w:id="2388" w:name="_Toc28026559"/>
      <w:bookmarkStart w:id="2389" w:name="_Toc36116394"/>
      <w:bookmarkStart w:id="2390" w:name="_Toc44682577"/>
      <w:bookmarkStart w:id="2391" w:name="_Toc51926428"/>
      <w:bookmarkStart w:id="2392" w:name="_Toc171694220"/>
      <w:r>
        <w:t>5.1.3.1.54A</w:t>
      </w:r>
      <w:r>
        <w:tab/>
        <w:t>Service Delivery End Time Stamp Fraction</w:t>
      </w:r>
      <w:bookmarkEnd w:id="2387"/>
      <w:bookmarkEnd w:id="2388"/>
      <w:bookmarkEnd w:id="2389"/>
      <w:bookmarkEnd w:id="2390"/>
      <w:bookmarkEnd w:id="2391"/>
      <w:bookmarkEnd w:id="2392"/>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393" w:name="_Toc20232981"/>
      <w:bookmarkStart w:id="2394" w:name="_Toc28026560"/>
      <w:bookmarkStart w:id="2395" w:name="_Toc36116395"/>
      <w:bookmarkStart w:id="2396" w:name="_Toc44682578"/>
      <w:bookmarkStart w:id="2397" w:name="_Toc51926429"/>
      <w:bookmarkStart w:id="2398" w:name="_Toc171694221"/>
      <w:r>
        <w:t>5.1.3.1.55</w:t>
      </w:r>
      <w:r>
        <w:tab/>
        <w:t>Service Delivery Start Time Stamp</w:t>
      </w:r>
      <w:bookmarkEnd w:id="2393"/>
      <w:bookmarkEnd w:id="2394"/>
      <w:bookmarkEnd w:id="2395"/>
      <w:bookmarkEnd w:id="2396"/>
      <w:bookmarkEnd w:id="2397"/>
      <w:bookmarkEnd w:id="23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399" w:name="_Toc20232982"/>
      <w:bookmarkStart w:id="2400" w:name="_Toc28026561"/>
      <w:bookmarkStart w:id="2401" w:name="_Toc36116396"/>
      <w:bookmarkStart w:id="2402" w:name="_Toc44682579"/>
      <w:bookmarkStart w:id="2403" w:name="_Toc51926430"/>
      <w:bookmarkStart w:id="2404" w:name="_Toc171694222"/>
      <w:r>
        <w:t>5.1.3.1.55A</w:t>
      </w:r>
      <w:r>
        <w:tab/>
        <w:t>Service Delivery Start Time Stamp Fraction</w:t>
      </w:r>
      <w:bookmarkEnd w:id="2399"/>
      <w:bookmarkEnd w:id="2400"/>
      <w:bookmarkEnd w:id="2401"/>
      <w:bookmarkEnd w:id="2402"/>
      <w:bookmarkEnd w:id="2403"/>
      <w:bookmarkEnd w:id="24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405" w:name="_Toc20232983"/>
      <w:bookmarkStart w:id="2406" w:name="_Toc28026562"/>
      <w:bookmarkStart w:id="2407" w:name="_Toc36116397"/>
      <w:bookmarkStart w:id="2408" w:name="_Toc44682580"/>
      <w:bookmarkStart w:id="2409" w:name="_Toc51926431"/>
      <w:bookmarkStart w:id="2410" w:name="_Toc171694223"/>
      <w:r>
        <w:t>5.1.3.1.56</w:t>
      </w:r>
      <w:r>
        <w:tab/>
        <w:t>Service ID</w:t>
      </w:r>
      <w:bookmarkEnd w:id="2405"/>
      <w:bookmarkEnd w:id="2406"/>
      <w:bookmarkEnd w:id="2407"/>
      <w:bookmarkEnd w:id="2408"/>
      <w:bookmarkEnd w:id="2409"/>
      <w:bookmarkEnd w:id="2410"/>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411" w:name="_Toc20232984"/>
      <w:bookmarkStart w:id="2412" w:name="_Toc28026563"/>
      <w:bookmarkStart w:id="2413" w:name="_Toc36116398"/>
      <w:bookmarkStart w:id="2414" w:name="_Toc44682581"/>
      <w:bookmarkStart w:id="2415" w:name="_Toc51926432"/>
      <w:bookmarkStart w:id="2416" w:name="_Toc171694224"/>
      <w:r>
        <w:t>5.1.3.1.57</w:t>
      </w:r>
      <w:r>
        <w:tab/>
        <w:t>Service Reason Return Code</w:t>
      </w:r>
      <w:bookmarkEnd w:id="2411"/>
      <w:bookmarkEnd w:id="2412"/>
      <w:bookmarkEnd w:id="2413"/>
      <w:bookmarkEnd w:id="2414"/>
      <w:bookmarkEnd w:id="2415"/>
      <w:bookmarkEnd w:id="2416"/>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417" w:name="_Toc20232985"/>
      <w:bookmarkStart w:id="2418" w:name="_Toc28026564"/>
      <w:bookmarkStart w:id="2419" w:name="_Toc36116399"/>
      <w:bookmarkStart w:id="2420" w:name="_Toc44682582"/>
      <w:bookmarkStart w:id="2421" w:name="_Toc51926433"/>
      <w:bookmarkStart w:id="2422" w:name="_Toc171694225"/>
      <w:r>
        <w:t>5.1.3.1.58</w:t>
      </w:r>
      <w:r>
        <w:tab/>
        <w:t>Service Request Timestamp</w:t>
      </w:r>
      <w:bookmarkEnd w:id="2417"/>
      <w:bookmarkEnd w:id="2418"/>
      <w:bookmarkEnd w:id="2419"/>
      <w:bookmarkEnd w:id="2420"/>
      <w:bookmarkEnd w:id="2421"/>
      <w:bookmarkEnd w:id="2422"/>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423" w:name="_Toc20232986"/>
      <w:bookmarkStart w:id="2424" w:name="_Toc28026565"/>
      <w:bookmarkStart w:id="2425" w:name="_Toc36116400"/>
      <w:bookmarkStart w:id="2426" w:name="_Toc44682583"/>
      <w:bookmarkStart w:id="2427" w:name="_Toc51926434"/>
      <w:bookmarkStart w:id="2428" w:name="_Toc171694226"/>
      <w:r>
        <w:t>5.1.3.1.58A</w:t>
      </w:r>
      <w:r>
        <w:tab/>
        <w:t>Service Request Timestamp Fraction</w:t>
      </w:r>
      <w:bookmarkEnd w:id="2423"/>
      <w:bookmarkEnd w:id="2424"/>
      <w:bookmarkEnd w:id="2425"/>
      <w:bookmarkEnd w:id="2426"/>
      <w:bookmarkEnd w:id="2427"/>
      <w:bookmarkEnd w:id="2428"/>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429" w:name="_Toc20232987"/>
      <w:bookmarkStart w:id="2430" w:name="_Toc28026566"/>
      <w:bookmarkStart w:id="2431" w:name="_Toc36116401"/>
      <w:bookmarkStart w:id="2432" w:name="_Toc44682584"/>
      <w:bookmarkStart w:id="2433" w:name="_Toc51926435"/>
      <w:bookmarkStart w:id="2434" w:name="_Toc171694227"/>
      <w:r>
        <w:lastRenderedPageBreak/>
        <w:t>5.1.3.1.58B</w:t>
      </w:r>
      <w:r>
        <w:tab/>
        <w:t>Session Direction</w:t>
      </w:r>
      <w:bookmarkEnd w:id="2429"/>
      <w:bookmarkEnd w:id="2430"/>
      <w:bookmarkEnd w:id="2431"/>
      <w:bookmarkEnd w:id="2432"/>
      <w:bookmarkEnd w:id="2433"/>
      <w:bookmarkEnd w:id="2434"/>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435" w:name="_Toc20232988"/>
      <w:bookmarkStart w:id="2436" w:name="_Toc28026567"/>
      <w:bookmarkStart w:id="2437" w:name="_Toc36116402"/>
      <w:bookmarkStart w:id="2438" w:name="_Toc44682585"/>
      <w:bookmarkStart w:id="2439" w:name="_Toc51926436"/>
      <w:bookmarkStart w:id="2440" w:name="_Toc171694228"/>
      <w:r>
        <w:t>5.1.3.1.59</w:t>
      </w:r>
      <w:r>
        <w:tab/>
        <w:t>Session ID</w:t>
      </w:r>
      <w:bookmarkEnd w:id="2435"/>
      <w:bookmarkEnd w:id="2436"/>
      <w:bookmarkEnd w:id="2437"/>
      <w:bookmarkEnd w:id="2438"/>
      <w:bookmarkEnd w:id="2439"/>
      <w:bookmarkEnd w:id="2440"/>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441" w:name="_Toc20232989"/>
      <w:bookmarkStart w:id="2442" w:name="_Toc28026568"/>
      <w:bookmarkStart w:id="2443" w:name="_Toc36116403"/>
      <w:bookmarkStart w:id="2444" w:name="_Toc44682586"/>
      <w:bookmarkStart w:id="2445" w:name="_Toc51926437"/>
      <w:bookmarkStart w:id="2446" w:name="_Toc171694229"/>
      <w:r>
        <w:t>5.1.3.1.60</w:t>
      </w:r>
      <w:r>
        <w:tab/>
        <w:t>Session Priority</w:t>
      </w:r>
      <w:bookmarkEnd w:id="2441"/>
      <w:bookmarkEnd w:id="2442"/>
      <w:bookmarkEnd w:id="2443"/>
      <w:bookmarkEnd w:id="2444"/>
      <w:bookmarkEnd w:id="2445"/>
      <w:bookmarkEnd w:id="2446"/>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447" w:name="_Toc20232990"/>
      <w:bookmarkStart w:id="2448" w:name="_Toc28026569"/>
      <w:bookmarkStart w:id="2449" w:name="_Toc36116404"/>
      <w:bookmarkStart w:id="2450" w:name="_Toc44682587"/>
      <w:bookmarkStart w:id="2451" w:name="_Toc51926438"/>
      <w:bookmarkStart w:id="2452" w:name="_Toc171694230"/>
      <w:r>
        <w:t>5.1.3.1.61</w:t>
      </w:r>
      <w:r>
        <w:tab/>
        <w:t>SIP Method</w:t>
      </w:r>
      <w:bookmarkEnd w:id="2447"/>
      <w:bookmarkEnd w:id="2448"/>
      <w:bookmarkEnd w:id="2449"/>
      <w:bookmarkEnd w:id="2450"/>
      <w:bookmarkEnd w:id="2451"/>
      <w:bookmarkEnd w:id="2452"/>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453" w:name="_Toc20232991"/>
      <w:bookmarkStart w:id="2454" w:name="_Toc28026570"/>
      <w:bookmarkStart w:id="2455" w:name="_Toc36116405"/>
      <w:bookmarkStart w:id="2456" w:name="_Toc44682588"/>
      <w:bookmarkStart w:id="2457" w:name="_Toc51926439"/>
      <w:bookmarkStart w:id="2458" w:name="_Toc171694231"/>
      <w:r>
        <w:t>5.1.3.1.62</w:t>
      </w:r>
      <w:r>
        <w:tab/>
        <w:t>SIP Request Timestamp</w:t>
      </w:r>
      <w:bookmarkEnd w:id="2453"/>
      <w:bookmarkEnd w:id="2454"/>
      <w:bookmarkEnd w:id="2455"/>
      <w:bookmarkEnd w:id="2456"/>
      <w:bookmarkEnd w:id="2457"/>
      <w:bookmarkEnd w:id="245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459" w:name="_Toc20232992"/>
      <w:bookmarkStart w:id="2460" w:name="_Toc28026571"/>
      <w:bookmarkStart w:id="2461" w:name="_Toc36116406"/>
      <w:bookmarkStart w:id="2462" w:name="_Toc44682589"/>
      <w:bookmarkStart w:id="2463" w:name="_Toc51926440"/>
      <w:bookmarkStart w:id="2464" w:name="_Toc171694232"/>
      <w:r>
        <w:t>5.1.3.1.63</w:t>
      </w:r>
      <w:r>
        <w:tab/>
        <w:t>SIP Request Timestamp Fraction</w:t>
      </w:r>
      <w:bookmarkEnd w:id="2459"/>
      <w:bookmarkEnd w:id="2460"/>
      <w:bookmarkEnd w:id="2461"/>
      <w:bookmarkEnd w:id="2462"/>
      <w:bookmarkEnd w:id="2463"/>
      <w:bookmarkEnd w:id="246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465" w:name="_Toc20232993"/>
      <w:bookmarkStart w:id="2466" w:name="_Toc28026572"/>
      <w:bookmarkStart w:id="2467" w:name="_Toc36116407"/>
      <w:bookmarkStart w:id="2468" w:name="_Toc44682590"/>
      <w:bookmarkStart w:id="2469" w:name="_Toc51926441"/>
      <w:bookmarkStart w:id="2470" w:name="_Toc171694233"/>
      <w:r>
        <w:t>5.1.3.1.64</w:t>
      </w:r>
      <w:r>
        <w:tab/>
        <w:t>SIP Response Timestamp</w:t>
      </w:r>
      <w:bookmarkEnd w:id="2465"/>
      <w:bookmarkEnd w:id="2466"/>
      <w:bookmarkEnd w:id="2467"/>
      <w:bookmarkEnd w:id="2468"/>
      <w:bookmarkEnd w:id="2469"/>
      <w:bookmarkEnd w:id="2470"/>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471" w:name="_Toc20232994"/>
      <w:bookmarkStart w:id="2472" w:name="_Toc28026573"/>
      <w:bookmarkStart w:id="2473" w:name="_Toc36116408"/>
      <w:bookmarkStart w:id="2474" w:name="_Toc44682591"/>
      <w:bookmarkStart w:id="2475" w:name="_Toc51926442"/>
      <w:bookmarkStart w:id="2476" w:name="_Toc171694234"/>
      <w:r>
        <w:t>5.1.3.1.65</w:t>
      </w:r>
      <w:r>
        <w:tab/>
        <w:t>SIP Response Timestamp Fraction</w:t>
      </w:r>
      <w:bookmarkEnd w:id="2471"/>
      <w:bookmarkEnd w:id="2472"/>
      <w:bookmarkEnd w:id="2473"/>
      <w:bookmarkEnd w:id="2474"/>
      <w:bookmarkEnd w:id="2475"/>
      <w:bookmarkEnd w:id="2476"/>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477" w:name="_Toc20232995"/>
      <w:bookmarkStart w:id="2478" w:name="_Toc28026574"/>
      <w:bookmarkStart w:id="2479" w:name="_Toc36116409"/>
      <w:bookmarkStart w:id="2480" w:name="_Toc44682592"/>
      <w:bookmarkStart w:id="2481" w:name="_Toc51926443"/>
      <w:bookmarkStart w:id="2482" w:name="_Toc171694235"/>
      <w:r>
        <w:t>5.1.3.1.66</w:t>
      </w:r>
      <w:r>
        <w:tab/>
        <w:t>S-CSCF Information</w:t>
      </w:r>
      <w:bookmarkEnd w:id="2477"/>
      <w:bookmarkEnd w:id="2478"/>
      <w:bookmarkEnd w:id="2479"/>
      <w:bookmarkEnd w:id="2480"/>
      <w:bookmarkEnd w:id="2481"/>
      <w:bookmarkEnd w:id="2482"/>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483" w:name="_Toc20232996"/>
      <w:bookmarkStart w:id="2484" w:name="_Toc28026575"/>
      <w:bookmarkStart w:id="2485" w:name="_Toc36116410"/>
      <w:bookmarkStart w:id="2486" w:name="_Toc44682593"/>
      <w:bookmarkStart w:id="2487" w:name="_Toc51926444"/>
      <w:bookmarkStart w:id="2488" w:name="_Toc171694236"/>
      <w:r>
        <w:t>5.1.3.1.66</w:t>
      </w:r>
      <w:r>
        <w:rPr>
          <w:rFonts w:hint="eastAsia"/>
          <w:lang w:eastAsia="zh-CN"/>
        </w:rPr>
        <w:t>A</w:t>
      </w:r>
      <w:r>
        <w:tab/>
        <w:t>S</w:t>
      </w:r>
      <w:r>
        <w:rPr>
          <w:rFonts w:hint="eastAsia"/>
          <w:lang w:eastAsia="zh-CN"/>
        </w:rPr>
        <w:t>tatus</w:t>
      </w:r>
      <w:bookmarkEnd w:id="2483"/>
      <w:bookmarkEnd w:id="2484"/>
      <w:bookmarkEnd w:id="2485"/>
      <w:bookmarkEnd w:id="2486"/>
      <w:bookmarkEnd w:id="2487"/>
      <w:bookmarkEnd w:id="2488"/>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489" w:name="_Toc20232997"/>
      <w:bookmarkStart w:id="2490" w:name="_Toc28026576"/>
      <w:bookmarkStart w:id="2491" w:name="_Toc36116411"/>
      <w:bookmarkStart w:id="2492" w:name="_Toc44682594"/>
      <w:bookmarkStart w:id="2493" w:name="_Toc51926445"/>
      <w:bookmarkStart w:id="2494" w:name="_Toc171694237"/>
      <w:r>
        <w:t>5.1.3.1.66B</w:t>
      </w:r>
      <w:r>
        <w:tab/>
      </w:r>
      <w:r w:rsidRPr="00207DB9">
        <w:t>TAD Identifier</w:t>
      </w:r>
      <w:bookmarkEnd w:id="2489"/>
      <w:bookmarkEnd w:id="2490"/>
      <w:bookmarkEnd w:id="2491"/>
      <w:bookmarkEnd w:id="2492"/>
      <w:bookmarkEnd w:id="2493"/>
      <w:bookmarkEnd w:id="2494"/>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495" w:name="_Toc20232998"/>
      <w:bookmarkStart w:id="2496" w:name="_Toc28026577"/>
      <w:bookmarkStart w:id="2497" w:name="_Toc36116412"/>
      <w:bookmarkStart w:id="2498" w:name="_Toc44682595"/>
      <w:bookmarkStart w:id="2499" w:name="_Toc51926446"/>
      <w:bookmarkStart w:id="2500" w:name="_Toc171694238"/>
      <w:r>
        <w:t>5.1.3.1.67</w:t>
      </w:r>
      <w:r>
        <w:tab/>
        <w:t>Tariff Information</w:t>
      </w:r>
      <w:bookmarkEnd w:id="2495"/>
      <w:bookmarkEnd w:id="2496"/>
      <w:bookmarkEnd w:id="2497"/>
      <w:bookmarkEnd w:id="2498"/>
      <w:bookmarkEnd w:id="2499"/>
      <w:bookmarkEnd w:id="2500"/>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501" w:name="_Toc20232999"/>
      <w:bookmarkStart w:id="2502" w:name="_Toc28026578"/>
      <w:bookmarkStart w:id="2503" w:name="_Toc36116413"/>
      <w:bookmarkStart w:id="2504" w:name="_Toc44682596"/>
      <w:bookmarkStart w:id="2505" w:name="_Toc51926447"/>
      <w:bookmarkStart w:id="2506" w:name="_Toc171694239"/>
      <w:r>
        <w:t>5.1.3.1.68</w:t>
      </w:r>
      <w:r>
        <w:tab/>
        <w:t>Tariff XML</w:t>
      </w:r>
      <w:bookmarkEnd w:id="2501"/>
      <w:bookmarkEnd w:id="2502"/>
      <w:bookmarkEnd w:id="2503"/>
      <w:bookmarkEnd w:id="2504"/>
      <w:bookmarkEnd w:id="2505"/>
      <w:bookmarkEnd w:id="2506"/>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507" w:name="_Toc20233000"/>
      <w:bookmarkStart w:id="2508" w:name="_Toc28026579"/>
      <w:bookmarkStart w:id="2509" w:name="_Toc36116414"/>
      <w:bookmarkStart w:id="2510" w:name="_Toc44682597"/>
      <w:bookmarkStart w:id="2511" w:name="_Toc51926448"/>
      <w:bookmarkStart w:id="2512" w:name="_Toc171694240"/>
      <w:r>
        <w:t>5.1.3.1.68A</w:t>
      </w:r>
      <w:r>
        <w:tab/>
        <w:t>Transcoder Inserted Indication</w:t>
      </w:r>
      <w:bookmarkEnd w:id="2507"/>
      <w:bookmarkEnd w:id="2508"/>
      <w:bookmarkEnd w:id="2509"/>
      <w:bookmarkEnd w:id="2510"/>
      <w:bookmarkEnd w:id="2511"/>
      <w:bookmarkEnd w:id="2512"/>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513" w:name="_Toc20233001"/>
      <w:bookmarkStart w:id="2514" w:name="_Toc28026580"/>
      <w:bookmarkStart w:id="2515" w:name="_Toc36116415"/>
      <w:bookmarkStart w:id="2516" w:name="_Toc44682598"/>
      <w:bookmarkStart w:id="2517" w:name="_Toc51926449"/>
      <w:bookmarkStart w:id="2518" w:name="_Toc171694241"/>
      <w:r>
        <w:lastRenderedPageBreak/>
        <w:t>5.1.3.1.68B</w:t>
      </w:r>
      <w:r>
        <w:tab/>
        <w:t>Transit IOI List</w:t>
      </w:r>
      <w:bookmarkEnd w:id="2513"/>
      <w:bookmarkEnd w:id="2514"/>
      <w:bookmarkEnd w:id="2515"/>
      <w:bookmarkEnd w:id="2516"/>
      <w:bookmarkEnd w:id="2517"/>
      <w:bookmarkEnd w:id="251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519" w:name="_Toc20233002"/>
      <w:bookmarkStart w:id="2520" w:name="_Toc28026581"/>
      <w:bookmarkStart w:id="2521" w:name="_Toc36116416"/>
      <w:bookmarkStart w:id="2522" w:name="_Toc44682599"/>
      <w:bookmarkStart w:id="2523" w:name="_Toc51926450"/>
      <w:bookmarkStart w:id="2524" w:name="_Toc171694242"/>
      <w:r>
        <w:t>5.1.3.1.69</w:t>
      </w:r>
      <w:r>
        <w:tab/>
        <w:t>Trunk Group ID Incoming/Outgoing</w:t>
      </w:r>
      <w:bookmarkEnd w:id="2519"/>
      <w:bookmarkEnd w:id="2520"/>
      <w:bookmarkEnd w:id="2521"/>
      <w:bookmarkEnd w:id="2522"/>
      <w:bookmarkEnd w:id="2523"/>
      <w:bookmarkEnd w:id="252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525" w:name="_Toc20233003"/>
      <w:bookmarkStart w:id="2526" w:name="_Toc28026582"/>
      <w:bookmarkStart w:id="2527" w:name="_Toc36116417"/>
      <w:bookmarkStart w:id="2528" w:name="_Toc44682600"/>
      <w:bookmarkStart w:id="2529" w:name="_Toc51926451"/>
      <w:bookmarkStart w:id="2530" w:name="_Toc171694243"/>
      <w:r>
        <w:t>5.1.3.1.69A</w:t>
      </w:r>
      <w:r>
        <w:tab/>
        <w:t>User Location Information</w:t>
      </w:r>
      <w:bookmarkEnd w:id="2525"/>
      <w:bookmarkEnd w:id="2526"/>
      <w:bookmarkEnd w:id="2527"/>
      <w:bookmarkEnd w:id="2528"/>
      <w:bookmarkEnd w:id="2529"/>
      <w:bookmarkEnd w:id="2530"/>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531" w:name="_Toc20233004"/>
      <w:bookmarkStart w:id="2532" w:name="_Toc28026583"/>
      <w:bookmarkStart w:id="2533" w:name="_Toc36116418"/>
      <w:bookmarkStart w:id="2534" w:name="_Toc44682601"/>
      <w:bookmarkStart w:id="2535" w:name="_Toc51926452"/>
      <w:bookmarkStart w:id="2536" w:name="_Toc171694244"/>
      <w:r>
        <w:t>5.1.3.1.</w:t>
      </w:r>
      <w:r>
        <w:rPr>
          <w:rFonts w:hint="eastAsia"/>
          <w:lang w:eastAsia="zh-CN"/>
        </w:rPr>
        <w:t>70</w:t>
      </w:r>
      <w:r>
        <w:rPr>
          <w:rFonts w:hint="eastAsia"/>
          <w:lang w:eastAsia="zh-CN"/>
        </w:rPr>
        <w:tab/>
      </w:r>
      <w:r>
        <w:t xml:space="preserve">VLR </w:t>
      </w:r>
      <w:r w:rsidRPr="00C03CC6">
        <w:rPr>
          <w:lang w:eastAsia="zh-CN"/>
        </w:rPr>
        <w:t>Number</w:t>
      </w:r>
      <w:bookmarkEnd w:id="2531"/>
      <w:bookmarkEnd w:id="2532"/>
      <w:bookmarkEnd w:id="2533"/>
      <w:bookmarkEnd w:id="2534"/>
      <w:bookmarkEnd w:id="2535"/>
      <w:bookmarkEnd w:id="2536"/>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r>
        <w:br w:type="page"/>
      </w:r>
      <w:bookmarkStart w:id="2537" w:name="_Toc20233005"/>
      <w:bookmarkStart w:id="2538" w:name="_Toc28026584"/>
      <w:bookmarkStart w:id="2539" w:name="_Toc36116419"/>
      <w:bookmarkStart w:id="2540" w:name="_Toc44682602"/>
      <w:bookmarkStart w:id="2541" w:name="_Toc51926453"/>
      <w:bookmarkStart w:id="2542" w:name="_Toc171694245"/>
      <w:r w:rsidR="009B1C39">
        <w:lastRenderedPageBreak/>
        <w:t>5.1.4</w:t>
      </w:r>
      <w:r w:rsidR="009B1C39">
        <w:tab/>
        <w:t>Service level CDR parameters</w:t>
      </w:r>
      <w:bookmarkEnd w:id="2537"/>
      <w:bookmarkEnd w:id="2538"/>
      <w:bookmarkEnd w:id="2539"/>
      <w:bookmarkEnd w:id="2540"/>
      <w:bookmarkEnd w:id="2541"/>
      <w:bookmarkEnd w:id="2542"/>
    </w:p>
    <w:p w14:paraId="17B7650B" w14:textId="77777777" w:rsidR="009B1C39" w:rsidRDefault="009B1C39">
      <w:pPr>
        <w:pStyle w:val="Heading4"/>
      </w:pPr>
      <w:bookmarkStart w:id="2543" w:name="_Toc20233006"/>
      <w:bookmarkStart w:id="2544" w:name="_Toc28026585"/>
      <w:bookmarkStart w:id="2545" w:name="_Toc36116420"/>
      <w:bookmarkStart w:id="2546" w:name="_Toc44682603"/>
      <w:bookmarkStart w:id="2547" w:name="_Toc51926454"/>
      <w:bookmarkStart w:id="2548" w:name="_Toc171694246"/>
      <w:r>
        <w:t>5.1.4.1</w:t>
      </w:r>
      <w:r>
        <w:tab/>
        <w:t>MMS CDR parameters</w:t>
      </w:r>
      <w:bookmarkEnd w:id="2543"/>
      <w:bookmarkEnd w:id="2544"/>
      <w:bookmarkEnd w:id="2545"/>
      <w:bookmarkEnd w:id="2546"/>
      <w:bookmarkEnd w:id="2547"/>
      <w:bookmarkEnd w:id="2548"/>
    </w:p>
    <w:p w14:paraId="71AC10D7" w14:textId="77777777" w:rsidR="003907DC" w:rsidRPr="003907DC" w:rsidRDefault="003907DC" w:rsidP="00E664B4">
      <w:pPr>
        <w:pStyle w:val="Heading5"/>
      </w:pPr>
      <w:bookmarkStart w:id="2549" w:name="_Toc20233007"/>
      <w:bookmarkStart w:id="2550" w:name="_Toc28026586"/>
      <w:bookmarkStart w:id="2551" w:name="_Toc36116421"/>
      <w:bookmarkStart w:id="2552" w:name="_Toc44682604"/>
      <w:bookmarkStart w:id="2553" w:name="_Toc51926455"/>
      <w:bookmarkStart w:id="2554" w:name="_Toc171694247"/>
      <w:r>
        <w:t>5.1.4.1.0</w:t>
      </w:r>
      <w:r>
        <w:tab/>
      </w:r>
      <w:r w:rsidR="00E664B4">
        <w:t>Introduction</w:t>
      </w:r>
      <w:bookmarkEnd w:id="2549"/>
      <w:bookmarkEnd w:id="2550"/>
      <w:bookmarkEnd w:id="2551"/>
      <w:bookmarkEnd w:id="2552"/>
      <w:bookmarkEnd w:id="2553"/>
      <w:bookmarkEnd w:id="2554"/>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555" w:name="_Toc20233008"/>
      <w:bookmarkStart w:id="2556" w:name="_Toc28026587"/>
      <w:bookmarkStart w:id="2557" w:name="_Toc36116422"/>
      <w:bookmarkStart w:id="2558" w:name="_Toc44682605"/>
      <w:bookmarkStart w:id="2559" w:name="_Toc51926456"/>
      <w:bookmarkStart w:id="2560" w:name="_Toc171694248"/>
      <w:r>
        <w:t>5.1.4.1.1</w:t>
      </w:r>
      <w:r>
        <w:tab/>
        <w:t>3GPP MMS Version</w:t>
      </w:r>
      <w:bookmarkEnd w:id="2555"/>
      <w:bookmarkEnd w:id="2556"/>
      <w:bookmarkEnd w:id="2557"/>
      <w:bookmarkEnd w:id="2558"/>
      <w:bookmarkEnd w:id="2559"/>
      <w:bookmarkEnd w:id="2560"/>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561" w:name="_Toc20233009"/>
      <w:bookmarkStart w:id="2562" w:name="_Toc28026588"/>
      <w:bookmarkStart w:id="2563" w:name="_Toc36116423"/>
      <w:bookmarkStart w:id="2564" w:name="_Toc44682606"/>
      <w:bookmarkStart w:id="2565" w:name="_Toc51926457"/>
      <w:bookmarkStart w:id="2566" w:name="_Toc171694249"/>
      <w:r>
        <w:t>5.1.4.1.2</w:t>
      </w:r>
      <w:r>
        <w:tab/>
        <w:t>Access Correlation</w:t>
      </w:r>
      <w:bookmarkEnd w:id="2561"/>
      <w:bookmarkEnd w:id="2562"/>
      <w:bookmarkEnd w:id="2563"/>
      <w:bookmarkEnd w:id="2564"/>
      <w:bookmarkEnd w:id="2565"/>
      <w:bookmarkEnd w:id="2566"/>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567" w:name="_Toc20233010"/>
      <w:bookmarkStart w:id="2568" w:name="_Toc28026589"/>
      <w:bookmarkStart w:id="2569" w:name="_Toc36116424"/>
      <w:bookmarkStart w:id="2570" w:name="_Toc44682607"/>
      <w:bookmarkStart w:id="2571" w:name="_Toc51926458"/>
      <w:bookmarkStart w:id="2572" w:name="_Toc171694250"/>
      <w:r>
        <w:t>5.1.4.1.3</w:t>
      </w:r>
      <w:r>
        <w:tab/>
        <w:t>Acknowledgement Request</w:t>
      </w:r>
      <w:bookmarkEnd w:id="2567"/>
      <w:bookmarkEnd w:id="2568"/>
      <w:bookmarkEnd w:id="2569"/>
      <w:bookmarkEnd w:id="2570"/>
      <w:bookmarkEnd w:id="2571"/>
      <w:bookmarkEnd w:id="2572"/>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2573" w:name="_Toc20233011"/>
      <w:bookmarkStart w:id="2574" w:name="_Toc28026590"/>
      <w:bookmarkStart w:id="2575" w:name="_Toc36116425"/>
      <w:bookmarkStart w:id="2576" w:name="_Toc44682608"/>
      <w:bookmarkStart w:id="2577" w:name="_Toc51926459"/>
      <w:bookmarkStart w:id="2578" w:name="_Toc171694251"/>
      <w:r>
        <w:t>5.1.4.1.4</w:t>
      </w:r>
      <w:r>
        <w:tab/>
        <w:t>Attributes List</w:t>
      </w:r>
      <w:bookmarkEnd w:id="2573"/>
      <w:bookmarkEnd w:id="2574"/>
      <w:bookmarkEnd w:id="2575"/>
      <w:bookmarkEnd w:id="2576"/>
      <w:bookmarkEnd w:id="2577"/>
      <w:bookmarkEnd w:id="257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2579" w:name="_Toc20233012"/>
      <w:bookmarkStart w:id="2580" w:name="_Toc28026591"/>
      <w:bookmarkStart w:id="2581" w:name="_Toc36116426"/>
      <w:bookmarkStart w:id="2582" w:name="_Toc44682609"/>
      <w:bookmarkStart w:id="2583" w:name="_Toc51926460"/>
      <w:bookmarkStart w:id="2584" w:name="_Toc171694252"/>
      <w:r>
        <w:t>5.1.4.1.5</w:t>
      </w:r>
      <w:r>
        <w:tab/>
        <w:t>Billing Information</w:t>
      </w:r>
      <w:bookmarkEnd w:id="2579"/>
      <w:bookmarkEnd w:id="2580"/>
      <w:bookmarkEnd w:id="2581"/>
      <w:bookmarkEnd w:id="2582"/>
      <w:bookmarkEnd w:id="2583"/>
      <w:bookmarkEnd w:id="258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2585" w:name="_Toc20233013"/>
      <w:bookmarkStart w:id="2586" w:name="_Toc28026592"/>
      <w:bookmarkStart w:id="2587" w:name="_Toc36116427"/>
      <w:bookmarkStart w:id="2588" w:name="_Toc44682610"/>
      <w:bookmarkStart w:id="2589" w:name="_Toc51926461"/>
      <w:bookmarkStart w:id="2590" w:name="_Toc171694253"/>
      <w:r>
        <w:t>5.1.4.1.6</w:t>
      </w:r>
      <w:r>
        <w:tab/>
        <w:t>Charge Information</w:t>
      </w:r>
      <w:bookmarkEnd w:id="2585"/>
      <w:bookmarkEnd w:id="2586"/>
      <w:bookmarkEnd w:id="2587"/>
      <w:bookmarkEnd w:id="2588"/>
      <w:bookmarkEnd w:id="2589"/>
      <w:bookmarkEnd w:id="2590"/>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2591" w:name="_Toc20233014"/>
      <w:bookmarkStart w:id="2592" w:name="_Toc28026593"/>
      <w:bookmarkStart w:id="2593" w:name="_Toc36116428"/>
      <w:bookmarkStart w:id="2594" w:name="_Toc44682611"/>
      <w:bookmarkStart w:id="2595" w:name="_Toc51926462"/>
      <w:bookmarkStart w:id="2596" w:name="_Toc171694254"/>
      <w:r>
        <w:t>5.1.4.1.7</w:t>
      </w:r>
      <w:r>
        <w:tab/>
        <w:t>Content Type</w:t>
      </w:r>
      <w:bookmarkEnd w:id="2591"/>
      <w:bookmarkEnd w:id="2592"/>
      <w:bookmarkEnd w:id="2593"/>
      <w:bookmarkEnd w:id="2594"/>
      <w:bookmarkEnd w:id="2595"/>
      <w:bookmarkEnd w:id="2596"/>
    </w:p>
    <w:p w14:paraId="1CCD9F5E" w14:textId="77777777" w:rsidR="009B1C39" w:rsidRDefault="009B1C39">
      <w:r>
        <w:t>The Content Type of the MM as defined in TS 23.140 [206].</w:t>
      </w:r>
    </w:p>
    <w:p w14:paraId="176791CC" w14:textId="77777777" w:rsidR="009B1C39" w:rsidRDefault="009B1C39">
      <w:pPr>
        <w:pStyle w:val="Heading5"/>
      </w:pPr>
      <w:bookmarkStart w:id="2597" w:name="_Toc20233015"/>
      <w:bookmarkStart w:id="2598" w:name="_Toc28026594"/>
      <w:bookmarkStart w:id="2599" w:name="_Toc36116429"/>
      <w:bookmarkStart w:id="2600" w:name="_Toc44682612"/>
      <w:bookmarkStart w:id="2601" w:name="_Toc51926463"/>
      <w:bookmarkStart w:id="2602" w:name="_Toc171694255"/>
      <w:r>
        <w:t>5.1.4.1.8</w:t>
      </w:r>
      <w:r>
        <w:tab/>
        <w:t>Delivery Report Requested</w:t>
      </w:r>
      <w:bookmarkEnd w:id="2597"/>
      <w:bookmarkEnd w:id="2598"/>
      <w:bookmarkEnd w:id="2599"/>
      <w:bookmarkEnd w:id="2600"/>
      <w:bookmarkEnd w:id="2601"/>
      <w:bookmarkEnd w:id="2602"/>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2603" w:name="_Toc20233016"/>
      <w:bookmarkStart w:id="2604" w:name="_Toc28026595"/>
      <w:bookmarkStart w:id="2605" w:name="_Toc36116430"/>
      <w:bookmarkStart w:id="2606" w:name="_Toc44682613"/>
      <w:bookmarkStart w:id="2607" w:name="_Toc51926464"/>
      <w:bookmarkStart w:id="2608" w:name="_Toc171694256"/>
      <w:r>
        <w:t>5.1.4.1.9</w:t>
      </w:r>
      <w:r>
        <w:tab/>
        <w:t>Duration of Transmission</w:t>
      </w:r>
      <w:bookmarkEnd w:id="2603"/>
      <w:bookmarkEnd w:id="2604"/>
      <w:bookmarkEnd w:id="2605"/>
      <w:bookmarkEnd w:id="2606"/>
      <w:bookmarkEnd w:id="2607"/>
      <w:bookmarkEnd w:id="2608"/>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2609" w:name="_Toc20233017"/>
      <w:bookmarkStart w:id="2610" w:name="_Toc28026596"/>
      <w:bookmarkStart w:id="2611" w:name="_Toc36116431"/>
      <w:bookmarkStart w:id="2612" w:name="_Toc44682614"/>
      <w:bookmarkStart w:id="2613" w:name="_Toc51926465"/>
      <w:bookmarkStart w:id="2614" w:name="_Toc171694257"/>
      <w:r>
        <w:t>5.1.4.1.10</w:t>
      </w:r>
      <w:r>
        <w:tab/>
        <w:t>Earliest Time of Delivery</w:t>
      </w:r>
      <w:bookmarkEnd w:id="2609"/>
      <w:bookmarkEnd w:id="2610"/>
      <w:bookmarkEnd w:id="2611"/>
      <w:bookmarkEnd w:id="2612"/>
      <w:bookmarkEnd w:id="2613"/>
      <w:bookmarkEnd w:id="2614"/>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2615" w:name="_Toc20233018"/>
      <w:bookmarkStart w:id="2616" w:name="_Toc28026597"/>
      <w:bookmarkStart w:id="2617" w:name="_Toc36116432"/>
      <w:bookmarkStart w:id="2618" w:name="_Toc44682615"/>
      <w:bookmarkStart w:id="2619" w:name="_Toc51926466"/>
      <w:bookmarkStart w:id="2620" w:name="_Toc171694258"/>
      <w:r>
        <w:t>5.1.4.1.11</w:t>
      </w:r>
      <w:r>
        <w:tab/>
        <w:t>Forward Counter</w:t>
      </w:r>
      <w:bookmarkEnd w:id="2615"/>
      <w:bookmarkEnd w:id="2616"/>
      <w:bookmarkEnd w:id="2617"/>
      <w:bookmarkEnd w:id="2618"/>
      <w:bookmarkEnd w:id="2619"/>
      <w:bookmarkEnd w:id="2620"/>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2621" w:name="_Toc20233019"/>
      <w:bookmarkStart w:id="2622" w:name="_Toc28026598"/>
      <w:bookmarkStart w:id="2623" w:name="_Toc36116433"/>
      <w:bookmarkStart w:id="2624" w:name="_Toc44682616"/>
      <w:bookmarkStart w:id="2625" w:name="_Toc51926467"/>
      <w:bookmarkStart w:id="2626" w:name="_Toc171694259"/>
      <w:r>
        <w:t>5.1.4.1.12</w:t>
      </w:r>
      <w:r>
        <w:tab/>
        <w:t>Forwarding Address</w:t>
      </w:r>
      <w:bookmarkEnd w:id="2621"/>
      <w:bookmarkEnd w:id="2622"/>
      <w:bookmarkEnd w:id="2623"/>
      <w:bookmarkEnd w:id="2624"/>
      <w:bookmarkEnd w:id="2625"/>
      <w:bookmarkEnd w:id="2626"/>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2627" w:name="_Toc20233020"/>
      <w:bookmarkStart w:id="2628" w:name="_Toc28026599"/>
      <w:bookmarkStart w:id="2629" w:name="_Toc36116434"/>
      <w:bookmarkStart w:id="2630" w:name="_Toc44682617"/>
      <w:bookmarkStart w:id="2631" w:name="_Toc51926468"/>
      <w:bookmarkStart w:id="2632" w:name="_Toc171694260"/>
      <w:r>
        <w:t>5.1.4.1.13</w:t>
      </w:r>
      <w:r>
        <w:tab/>
        <w:t>Forwarding MMS Relay/Server Address</w:t>
      </w:r>
      <w:bookmarkEnd w:id="2627"/>
      <w:bookmarkEnd w:id="2628"/>
      <w:bookmarkEnd w:id="2629"/>
      <w:bookmarkEnd w:id="2630"/>
      <w:bookmarkEnd w:id="2631"/>
      <w:bookmarkEnd w:id="2632"/>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2633" w:name="_Toc20233021"/>
      <w:bookmarkStart w:id="2634" w:name="_Toc28026600"/>
      <w:bookmarkStart w:id="2635" w:name="_Toc36116435"/>
      <w:bookmarkStart w:id="2636" w:name="_Toc44682618"/>
      <w:bookmarkStart w:id="2637" w:name="_Toc51926469"/>
      <w:bookmarkStart w:id="2638" w:name="_Toc171694261"/>
      <w:r>
        <w:t>5.1.4.1.14</w:t>
      </w:r>
      <w:r>
        <w:tab/>
        <w:t>Limit</w:t>
      </w:r>
      <w:bookmarkEnd w:id="2633"/>
      <w:bookmarkEnd w:id="2634"/>
      <w:bookmarkEnd w:id="2635"/>
      <w:bookmarkEnd w:id="2636"/>
      <w:bookmarkEnd w:id="2637"/>
      <w:bookmarkEnd w:id="263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2639" w:name="_Toc20233022"/>
      <w:bookmarkStart w:id="2640" w:name="_Toc28026601"/>
      <w:bookmarkStart w:id="2641" w:name="_Toc36116436"/>
      <w:bookmarkStart w:id="2642" w:name="_Toc44682619"/>
      <w:bookmarkStart w:id="2643" w:name="_Toc51926470"/>
      <w:bookmarkStart w:id="2644" w:name="_Toc171694262"/>
      <w:r>
        <w:t>5.1.4.1.15</w:t>
      </w:r>
      <w:r>
        <w:tab/>
        <w:t>Linked ID</w:t>
      </w:r>
      <w:bookmarkEnd w:id="2639"/>
      <w:bookmarkEnd w:id="2640"/>
      <w:bookmarkEnd w:id="2641"/>
      <w:bookmarkEnd w:id="2642"/>
      <w:bookmarkEnd w:id="2643"/>
      <w:bookmarkEnd w:id="264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2645" w:name="_Toc20233023"/>
      <w:bookmarkStart w:id="2646" w:name="_Toc28026602"/>
      <w:bookmarkStart w:id="2647" w:name="_Toc36116437"/>
      <w:bookmarkStart w:id="2648" w:name="_Toc44682620"/>
      <w:bookmarkStart w:id="2649" w:name="_Toc51926471"/>
      <w:bookmarkStart w:id="2650" w:name="_Toc171694263"/>
      <w:r>
        <w:t>5.1.4.1.16</w:t>
      </w:r>
      <w:r>
        <w:tab/>
        <w:t>Local Record Sequence Number</w:t>
      </w:r>
      <w:bookmarkEnd w:id="2645"/>
      <w:bookmarkEnd w:id="2646"/>
      <w:bookmarkEnd w:id="2647"/>
      <w:bookmarkEnd w:id="2648"/>
      <w:bookmarkEnd w:id="2649"/>
      <w:bookmarkEnd w:id="2650"/>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2651" w:name="_Toc20233024"/>
      <w:bookmarkStart w:id="2652" w:name="_Toc28026603"/>
      <w:bookmarkStart w:id="2653" w:name="_Toc36116438"/>
      <w:bookmarkStart w:id="2654" w:name="_Toc44682621"/>
      <w:bookmarkStart w:id="2655" w:name="_Toc51926472"/>
      <w:bookmarkStart w:id="2656" w:name="_Toc171694264"/>
      <w:r>
        <w:t>5.1.4.1.17</w:t>
      </w:r>
      <w:r>
        <w:tab/>
        <w:t>Managing Address</w:t>
      </w:r>
      <w:bookmarkEnd w:id="2651"/>
      <w:bookmarkEnd w:id="2652"/>
      <w:bookmarkEnd w:id="2653"/>
      <w:bookmarkEnd w:id="2654"/>
      <w:bookmarkEnd w:id="2655"/>
      <w:bookmarkEnd w:id="2656"/>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2657" w:name="_Toc20233025"/>
      <w:bookmarkStart w:id="2658" w:name="_Toc28026604"/>
      <w:bookmarkStart w:id="2659" w:name="_Toc36116439"/>
      <w:bookmarkStart w:id="2660" w:name="_Toc44682622"/>
      <w:bookmarkStart w:id="2661" w:name="_Toc51926473"/>
      <w:bookmarkStart w:id="2662" w:name="_Toc171694265"/>
      <w:r>
        <w:lastRenderedPageBreak/>
        <w:t>5.1.4.1.18</w:t>
      </w:r>
      <w:r>
        <w:tab/>
        <w:t>Message Class</w:t>
      </w:r>
      <w:bookmarkEnd w:id="2657"/>
      <w:bookmarkEnd w:id="2658"/>
      <w:bookmarkEnd w:id="2659"/>
      <w:bookmarkEnd w:id="2660"/>
      <w:bookmarkEnd w:id="2661"/>
      <w:bookmarkEnd w:id="2662"/>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2663" w:name="_Toc20233026"/>
      <w:bookmarkStart w:id="2664" w:name="_Toc28026605"/>
      <w:bookmarkStart w:id="2665" w:name="_Toc36116440"/>
      <w:bookmarkStart w:id="2666" w:name="_Toc44682623"/>
      <w:bookmarkStart w:id="2667" w:name="_Toc51926474"/>
      <w:bookmarkStart w:id="2668" w:name="_Toc171694266"/>
      <w:r>
        <w:t>5.1.4.1.19</w:t>
      </w:r>
      <w:r>
        <w:tab/>
        <w:t>Message Distribution Indicator</w:t>
      </w:r>
      <w:bookmarkEnd w:id="2663"/>
      <w:bookmarkEnd w:id="2664"/>
      <w:bookmarkEnd w:id="2665"/>
      <w:bookmarkEnd w:id="2666"/>
      <w:bookmarkEnd w:id="2667"/>
      <w:bookmarkEnd w:id="2668"/>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2669" w:name="_Toc20233027"/>
      <w:bookmarkStart w:id="2670" w:name="_Toc28026606"/>
      <w:bookmarkStart w:id="2671" w:name="_Toc36116441"/>
      <w:bookmarkStart w:id="2672" w:name="_Toc44682624"/>
      <w:bookmarkStart w:id="2673" w:name="_Toc51926475"/>
      <w:bookmarkStart w:id="2674" w:name="_Toc171694267"/>
      <w:r>
        <w:t>5.1.4.1.20</w:t>
      </w:r>
      <w:r>
        <w:tab/>
        <w:t>Message ID</w:t>
      </w:r>
      <w:bookmarkEnd w:id="2669"/>
      <w:bookmarkEnd w:id="2670"/>
      <w:bookmarkEnd w:id="2671"/>
      <w:bookmarkEnd w:id="2672"/>
      <w:bookmarkEnd w:id="2673"/>
      <w:bookmarkEnd w:id="2674"/>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2675" w:name="_Toc20233028"/>
      <w:bookmarkStart w:id="2676" w:name="_Toc28026607"/>
      <w:bookmarkStart w:id="2677" w:name="_Toc36116442"/>
      <w:bookmarkStart w:id="2678" w:name="_Toc44682625"/>
      <w:bookmarkStart w:id="2679" w:name="_Toc51926476"/>
      <w:bookmarkStart w:id="2680" w:name="_Toc171694268"/>
      <w:r>
        <w:t>5.1.4.1.21</w:t>
      </w:r>
      <w:r>
        <w:tab/>
        <w:t>Message Reference</w:t>
      </w:r>
      <w:bookmarkEnd w:id="2675"/>
      <w:bookmarkEnd w:id="2676"/>
      <w:bookmarkEnd w:id="2677"/>
      <w:bookmarkEnd w:id="2678"/>
      <w:bookmarkEnd w:id="2679"/>
      <w:bookmarkEnd w:id="2680"/>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2681" w:name="_Toc20233029"/>
      <w:bookmarkStart w:id="2682" w:name="_Toc28026608"/>
      <w:bookmarkStart w:id="2683" w:name="_Toc36116443"/>
      <w:bookmarkStart w:id="2684" w:name="_Toc44682626"/>
      <w:bookmarkStart w:id="2685" w:name="_Toc51926477"/>
      <w:bookmarkStart w:id="2686" w:name="_Toc171694269"/>
      <w:r>
        <w:t>5.1.4.1.22</w:t>
      </w:r>
      <w:r>
        <w:tab/>
        <w:t>Message selection</w:t>
      </w:r>
      <w:bookmarkEnd w:id="2681"/>
      <w:bookmarkEnd w:id="2682"/>
      <w:bookmarkEnd w:id="2683"/>
      <w:bookmarkEnd w:id="2684"/>
      <w:bookmarkEnd w:id="2685"/>
      <w:bookmarkEnd w:id="2686"/>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2687" w:name="_Toc20233030"/>
      <w:bookmarkStart w:id="2688" w:name="_Toc28026609"/>
      <w:bookmarkStart w:id="2689" w:name="_Toc36116444"/>
      <w:bookmarkStart w:id="2690" w:name="_Toc44682627"/>
      <w:bookmarkStart w:id="2691" w:name="_Toc51926478"/>
      <w:bookmarkStart w:id="2692" w:name="_Toc171694270"/>
      <w:r>
        <w:t>5.1.4.1.23</w:t>
      </w:r>
      <w:r>
        <w:tab/>
        <w:t>Message Size</w:t>
      </w:r>
      <w:bookmarkEnd w:id="2687"/>
      <w:bookmarkEnd w:id="2688"/>
      <w:bookmarkEnd w:id="2689"/>
      <w:bookmarkEnd w:id="2690"/>
      <w:bookmarkEnd w:id="2691"/>
      <w:bookmarkEnd w:id="2692"/>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2693" w:name="_Toc20233031"/>
      <w:bookmarkStart w:id="2694" w:name="_Toc28026610"/>
      <w:bookmarkStart w:id="2695" w:name="_Toc36116445"/>
      <w:bookmarkStart w:id="2696" w:name="_Toc44682628"/>
      <w:bookmarkStart w:id="2697" w:name="_Toc51926479"/>
      <w:bookmarkStart w:id="2698" w:name="_Toc171694271"/>
      <w:r>
        <w:t>5.1.4.1.24</w:t>
      </w:r>
      <w:r>
        <w:tab/>
        <w:t>MMBox Storage Information</w:t>
      </w:r>
      <w:bookmarkEnd w:id="2693"/>
      <w:bookmarkEnd w:id="2694"/>
      <w:bookmarkEnd w:id="2695"/>
      <w:bookmarkEnd w:id="2696"/>
      <w:bookmarkEnd w:id="2697"/>
      <w:bookmarkEnd w:id="269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2699" w:name="_Toc20233032"/>
      <w:bookmarkStart w:id="2700" w:name="_Toc28026611"/>
      <w:bookmarkStart w:id="2701" w:name="_Toc36116446"/>
      <w:bookmarkStart w:id="2702" w:name="_Toc44682629"/>
      <w:bookmarkStart w:id="2703" w:name="_Toc51926480"/>
      <w:bookmarkStart w:id="2704" w:name="_Toc171694272"/>
      <w:r>
        <w:t>5.1.4.1.25</w:t>
      </w:r>
      <w:r>
        <w:tab/>
        <w:t>MM component list</w:t>
      </w:r>
      <w:bookmarkEnd w:id="2699"/>
      <w:bookmarkEnd w:id="2700"/>
      <w:bookmarkEnd w:id="2701"/>
      <w:bookmarkEnd w:id="2702"/>
      <w:bookmarkEnd w:id="2703"/>
      <w:bookmarkEnd w:id="270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2705" w:name="_Toc20233033"/>
      <w:bookmarkStart w:id="2706" w:name="_Toc28026612"/>
      <w:bookmarkStart w:id="2707" w:name="_Toc36116447"/>
      <w:bookmarkStart w:id="2708" w:name="_Toc44682630"/>
      <w:bookmarkStart w:id="2709" w:name="_Toc51926481"/>
      <w:bookmarkStart w:id="2710" w:name="_Toc171694273"/>
      <w:r>
        <w:t>5.1.4.1.26</w:t>
      </w:r>
      <w:r>
        <w:tab/>
        <w:t>MM Date and Time</w:t>
      </w:r>
      <w:bookmarkEnd w:id="2705"/>
      <w:bookmarkEnd w:id="2706"/>
      <w:bookmarkEnd w:id="2707"/>
      <w:bookmarkEnd w:id="2708"/>
      <w:bookmarkEnd w:id="2709"/>
      <w:bookmarkEnd w:id="2710"/>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2711" w:name="_Toc20233034"/>
      <w:bookmarkStart w:id="2712" w:name="_Toc28026613"/>
      <w:bookmarkStart w:id="2713" w:name="_Toc36116448"/>
      <w:bookmarkStart w:id="2714" w:name="_Toc44682631"/>
      <w:bookmarkStart w:id="2715" w:name="_Toc51926482"/>
      <w:bookmarkStart w:id="2716" w:name="_Toc171694274"/>
      <w:r>
        <w:lastRenderedPageBreak/>
        <w:t>5.1.4.1.27</w:t>
      </w:r>
      <w:r>
        <w:tab/>
        <w:t>MM Listing</w:t>
      </w:r>
      <w:bookmarkEnd w:id="2711"/>
      <w:bookmarkEnd w:id="2712"/>
      <w:bookmarkEnd w:id="2713"/>
      <w:bookmarkEnd w:id="2714"/>
      <w:bookmarkEnd w:id="2715"/>
      <w:bookmarkEnd w:id="2716"/>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2717" w:name="_Toc20233035"/>
      <w:bookmarkStart w:id="2718" w:name="_Toc28026614"/>
      <w:bookmarkStart w:id="2719" w:name="_Toc36116449"/>
      <w:bookmarkStart w:id="2720" w:name="_Toc44682632"/>
      <w:bookmarkStart w:id="2721" w:name="_Toc51926483"/>
      <w:bookmarkStart w:id="2722" w:name="_Toc171694275"/>
      <w:r>
        <w:t>5.1.4.1.28</w:t>
      </w:r>
      <w:r>
        <w:tab/>
        <w:t>MM Status Code</w:t>
      </w:r>
      <w:bookmarkEnd w:id="2717"/>
      <w:bookmarkEnd w:id="2718"/>
      <w:bookmarkEnd w:id="2719"/>
      <w:bookmarkEnd w:id="2720"/>
      <w:bookmarkEnd w:id="2721"/>
      <w:bookmarkEnd w:id="2722"/>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2723" w:name="_Toc20233036"/>
      <w:bookmarkStart w:id="2724" w:name="_Toc28026615"/>
      <w:bookmarkStart w:id="2725" w:name="_Toc36116450"/>
      <w:bookmarkStart w:id="2726" w:name="_Toc44682633"/>
      <w:bookmarkStart w:id="2727" w:name="_Toc51926484"/>
      <w:bookmarkStart w:id="2728" w:name="_Toc171694276"/>
      <w:r>
        <w:t>5.1.4.1.28A</w:t>
      </w:r>
      <w:r>
        <w:tab/>
        <w:t>MS Time Zone</w:t>
      </w:r>
      <w:bookmarkEnd w:id="2723"/>
      <w:bookmarkEnd w:id="2724"/>
      <w:bookmarkEnd w:id="2725"/>
      <w:bookmarkEnd w:id="2726"/>
      <w:bookmarkEnd w:id="2727"/>
      <w:bookmarkEnd w:id="2728"/>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2729" w:name="_Toc20233037"/>
      <w:bookmarkStart w:id="2730" w:name="_Toc28026616"/>
      <w:bookmarkStart w:id="2731" w:name="_Toc36116451"/>
      <w:bookmarkStart w:id="2732" w:name="_Toc44682634"/>
      <w:bookmarkStart w:id="2733" w:name="_Toc51926485"/>
      <w:bookmarkStart w:id="2734" w:name="_Toc171694277"/>
      <w:r>
        <w:t>5.1.4.1.29</w:t>
      </w:r>
      <w:r>
        <w:tab/>
        <w:t>MSCF Information</w:t>
      </w:r>
      <w:bookmarkEnd w:id="2729"/>
      <w:bookmarkEnd w:id="2730"/>
      <w:bookmarkEnd w:id="2731"/>
      <w:bookmarkEnd w:id="2732"/>
      <w:bookmarkEnd w:id="2733"/>
      <w:bookmarkEnd w:id="2734"/>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2735" w:name="_Toc20233038"/>
      <w:bookmarkStart w:id="2736" w:name="_Toc28026617"/>
      <w:bookmarkStart w:id="2737" w:name="_Toc36116452"/>
      <w:bookmarkStart w:id="2738" w:name="_Toc44682635"/>
      <w:bookmarkStart w:id="2739" w:name="_Toc51926486"/>
      <w:bookmarkStart w:id="2740" w:name="_Toc171694278"/>
      <w:r>
        <w:t>5.1.4.1.30</w:t>
      </w:r>
      <w:r>
        <w:tab/>
        <w:t>Originator Address</w:t>
      </w:r>
      <w:bookmarkEnd w:id="2735"/>
      <w:bookmarkEnd w:id="2736"/>
      <w:bookmarkEnd w:id="2737"/>
      <w:bookmarkEnd w:id="2738"/>
      <w:bookmarkEnd w:id="2739"/>
      <w:bookmarkEnd w:id="2740"/>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2741" w:name="_Toc20233039"/>
      <w:bookmarkStart w:id="2742" w:name="_Toc28026618"/>
      <w:bookmarkStart w:id="2743" w:name="_Toc36116453"/>
      <w:bookmarkStart w:id="2744" w:name="_Toc44682636"/>
      <w:bookmarkStart w:id="2745" w:name="_Toc51926487"/>
      <w:bookmarkStart w:id="2746" w:name="_Toc171694279"/>
      <w:r>
        <w:t>5.1.4.1.31</w:t>
      </w:r>
      <w:r>
        <w:tab/>
        <w:t>Originator MMS Relay/Server Address</w:t>
      </w:r>
      <w:bookmarkEnd w:id="2741"/>
      <w:bookmarkEnd w:id="2742"/>
      <w:bookmarkEnd w:id="2743"/>
      <w:bookmarkEnd w:id="2744"/>
      <w:bookmarkEnd w:id="2745"/>
      <w:bookmarkEnd w:id="2746"/>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2747" w:name="_Toc20233040"/>
      <w:bookmarkStart w:id="2748" w:name="_Toc28026619"/>
      <w:bookmarkStart w:id="2749" w:name="_Toc36116454"/>
      <w:bookmarkStart w:id="2750" w:name="_Toc44682637"/>
      <w:bookmarkStart w:id="2751" w:name="_Toc51926488"/>
      <w:bookmarkStart w:id="2752" w:name="_Toc171694280"/>
      <w:r>
        <w:t>5.1.4.1.32</w:t>
      </w:r>
      <w:r>
        <w:tab/>
        <w:t>Priority</w:t>
      </w:r>
      <w:bookmarkEnd w:id="2747"/>
      <w:bookmarkEnd w:id="2748"/>
      <w:bookmarkEnd w:id="2749"/>
      <w:bookmarkEnd w:id="2750"/>
      <w:bookmarkEnd w:id="2751"/>
      <w:bookmarkEnd w:id="2752"/>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2753" w:name="_Toc20233041"/>
      <w:bookmarkStart w:id="2754" w:name="_Toc28026620"/>
      <w:bookmarkStart w:id="2755" w:name="_Toc36116455"/>
      <w:bookmarkStart w:id="2756" w:name="_Toc44682638"/>
      <w:bookmarkStart w:id="2757" w:name="_Toc51926489"/>
      <w:bookmarkStart w:id="2758" w:name="_Toc171694281"/>
      <w:r>
        <w:t>5.1.4.1.33</w:t>
      </w:r>
      <w:r>
        <w:tab/>
        <w:t>Quotas</w:t>
      </w:r>
      <w:bookmarkEnd w:id="2753"/>
      <w:bookmarkEnd w:id="2754"/>
      <w:bookmarkEnd w:id="2755"/>
      <w:bookmarkEnd w:id="2756"/>
      <w:bookmarkEnd w:id="2757"/>
      <w:bookmarkEnd w:id="2758"/>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2759" w:name="_Toc20233042"/>
      <w:bookmarkStart w:id="2760" w:name="_Toc28026621"/>
      <w:bookmarkStart w:id="2761" w:name="_Toc36116456"/>
      <w:bookmarkStart w:id="2762" w:name="_Toc44682639"/>
      <w:bookmarkStart w:id="2763" w:name="_Toc51926490"/>
      <w:bookmarkStart w:id="2764" w:name="_Toc171694282"/>
      <w:r>
        <w:t>5.1.4.1.34</w:t>
      </w:r>
      <w:r>
        <w:tab/>
        <w:t>Quotas requested</w:t>
      </w:r>
      <w:bookmarkEnd w:id="2759"/>
      <w:bookmarkEnd w:id="2760"/>
      <w:bookmarkEnd w:id="2761"/>
      <w:bookmarkEnd w:id="2762"/>
      <w:bookmarkEnd w:id="2763"/>
      <w:bookmarkEnd w:id="276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2765" w:name="_Toc20233043"/>
      <w:bookmarkStart w:id="2766" w:name="_Toc28026622"/>
      <w:bookmarkStart w:id="2767" w:name="_Toc36116457"/>
      <w:bookmarkStart w:id="2768" w:name="_Toc44682640"/>
      <w:bookmarkStart w:id="2769" w:name="_Toc51926491"/>
      <w:bookmarkStart w:id="2770" w:name="_Toc171694283"/>
      <w:r>
        <w:t>5.1.4.1.35</w:t>
      </w:r>
      <w:r>
        <w:tab/>
        <w:t>Read Reply Requested</w:t>
      </w:r>
      <w:bookmarkEnd w:id="2765"/>
      <w:bookmarkEnd w:id="2766"/>
      <w:bookmarkEnd w:id="2767"/>
      <w:bookmarkEnd w:id="2768"/>
      <w:bookmarkEnd w:id="2769"/>
      <w:bookmarkEnd w:id="2770"/>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2771" w:name="_Toc20233044"/>
      <w:bookmarkStart w:id="2772" w:name="_Toc28026623"/>
      <w:bookmarkStart w:id="2773" w:name="_Toc36116458"/>
      <w:bookmarkStart w:id="2774" w:name="_Toc44682641"/>
      <w:bookmarkStart w:id="2775" w:name="_Toc51926492"/>
      <w:bookmarkStart w:id="2776" w:name="_Toc171694284"/>
      <w:r>
        <w:t>5.1.4.1.36</w:t>
      </w:r>
      <w:r>
        <w:tab/>
        <w:t>Read Status</w:t>
      </w:r>
      <w:bookmarkEnd w:id="2771"/>
      <w:bookmarkEnd w:id="2772"/>
      <w:bookmarkEnd w:id="2773"/>
      <w:bookmarkEnd w:id="2774"/>
      <w:bookmarkEnd w:id="2775"/>
      <w:bookmarkEnd w:id="2776"/>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2777" w:name="_Toc20233045"/>
      <w:bookmarkStart w:id="2778" w:name="_Toc28026624"/>
      <w:bookmarkStart w:id="2779" w:name="_Toc36116459"/>
      <w:bookmarkStart w:id="2780" w:name="_Toc44682642"/>
      <w:bookmarkStart w:id="2781" w:name="_Toc51926493"/>
      <w:bookmarkStart w:id="2782" w:name="_Toc171694285"/>
      <w:r>
        <w:t>5.1.4.1.37</w:t>
      </w:r>
      <w:r>
        <w:tab/>
        <w:t>Recipient Address</w:t>
      </w:r>
      <w:bookmarkEnd w:id="2777"/>
      <w:bookmarkEnd w:id="2778"/>
      <w:bookmarkEnd w:id="2779"/>
      <w:bookmarkEnd w:id="2780"/>
      <w:bookmarkEnd w:id="2781"/>
      <w:bookmarkEnd w:id="2782"/>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2783" w:name="_Toc20233046"/>
      <w:bookmarkStart w:id="2784" w:name="_Toc28026625"/>
      <w:bookmarkStart w:id="2785" w:name="_Toc36116460"/>
      <w:bookmarkStart w:id="2786" w:name="_Toc44682643"/>
      <w:bookmarkStart w:id="2787" w:name="_Toc51926494"/>
      <w:bookmarkStart w:id="2788" w:name="_Toc171694286"/>
      <w:r>
        <w:lastRenderedPageBreak/>
        <w:t>5.1.4.1.38</w:t>
      </w:r>
      <w:r>
        <w:tab/>
        <w:t>Recipient MMS Relay/Server Address</w:t>
      </w:r>
      <w:bookmarkEnd w:id="2783"/>
      <w:bookmarkEnd w:id="2784"/>
      <w:bookmarkEnd w:id="2785"/>
      <w:bookmarkEnd w:id="2786"/>
      <w:bookmarkEnd w:id="2787"/>
      <w:bookmarkEnd w:id="2788"/>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2789" w:name="_Toc20233047"/>
      <w:bookmarkStart w:id="2790" w:name="_Toc28026626"/>
      <w:bookmarkStart w:id="2791" w:name="_Toc36116461"/>
      <w:bookmarkStart w:id="2792" w:name="_Toc44682644"/>
      <w:bookmarkStart w:id="2793" w:name="_Toc51926495"/>
      <w:bookmarkStart w:id="2794" w:name="_Toc171694287"/>
      <w:r>
        <w:t>5.1.4.1.39</w:t>
      </w:r>
      <w:r>
        <w:tab/>
        <w:t>Recipients Address List</w:t>
      </w:r>
      <w:bookmarkEnd w:id="2789"/>
      <w:bookmarkEnd w:id="2790"/>
      <w:bookmarkEnd w:id="2791"/>
      <w:bookmarkEnd w:id="2792"/>
      <w:bookmarkEnd w:id="2793"/>
      <w:bookmarkEnd w:id="2794"/>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2795" w:name="_Toc20233048"/>
      <w:bookmarkStart w:id="2796" w:name="_Toc28026627"/>
      <w:bookmarkStart w:id="2797" w:name="_Toc36116462"/>
      <w:bookmarkStart w:id="2798" w:name="_Toc44682645"/>
      <w:bookmarkStart w:id="2799" w:name="_Toc51926496"/>
      <w:bookmarkStart w:id="2800" w:name="_Toc171694288"/>
      <w:r>
        <w:t>5.1.4.1.40</w:t>
      </w:r>
      <w:r>
        <w:tab/>
        <w:t>Record Extensions</w:t>
      </w:r>
      <w:bookmarkEnd w:id="2795"/>
      <w:bookmarkEnd w:id="2796"/>
      <w:bookmarkEnd w:id="2797"/>
      <w:bookmarkEnd w:id="2798"/>
      <w:bookmarkEnd w:id="2799"/>
      <w:bookmarkEnd w:id="2800"/>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2801" w:name="_Toc20233049"/>
      <w:bookmarkStart w:id="2802" w:name="_Toc28026628"/>
      <w:bookmarkStart w:id="2803" w:name="_Toc36116463"/>
      <w:bookmarkStart w:id="2804" w:name="_Toc44682646"/>
      <w:bookmarkStart w:id="2805" w:name="_Toc51926497"/>
      <w:bookmarkStart w:id="2806" w:name="_Toc171694289"/>
      <w:r>
        <w:t>5.1.4.1.41</w:t>
      </w:r>
      <w:r>
        <w:tab/>
        <w:t>Record Time Stamp</w:t>
      </w:r>
      <w:bookmarkEnd w:id="2801"/>
      <w:bookmarkEnd w:id="2802"/>
      <w:bookmarkEnd w:id="2803"/>
      <w:bookmarkEnd w:id="2804"/>
      <w:bookmarkEnd w:id="2805"/>
      <w:bookmarkEnd w:id="2806"/>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2807" w:name="_Toc20233050"/>
      <w:bookmarkStart w:id="2808" w:name="_Toc28026629"/>
      <w:bookmarkStart w:id="2809" w:name="_Toc36116464"/>
      <w:bookmarkStart w:id="2810" w:name="_Toc44682647"/>
      <w:bookmarkStart w:id="2811" w:name="_Toc51926498"/>
      <w:bookmarkStart w:id="2812" w:name="_Toc171694290"/>
      <w:r>
        <w:t>5.1.4.1.42</w:t>
      </w:r>
      <w:r>
        <w:tab/>
        <w:t>Record Type</w:t>
      </w:r>
      <w:bookmarkEnd w:id="2807"/>
      <w:bookmarkEnd w:id="2808"/>
      <w:bookmarkEnd w:id="2809"/>
      <w:bookmarkEnd w:id="2810"/>
      <w:bookmarkEnd w:id="2811"/>
      <w:bookmarkEnd w:id="2812"/>
    </w:p>
    <w:p w14:paraId="4612C685" w14:textId="77777777" w:rsidR="009B1C39" w:rsidRDefault="009B1C39">
      <w:r>
        <w:t>The field identifies the type of the record, see TS 32.250 [10].</w:t>
      </w:r>
    </w:p>
    <w:p w14:paraId="5956BA80" w14:textId="77777777" w:rsidR="009B1C39" w:rsidRDefault="009B1C39">
      <w:pPr>
        <w:pStyle w:val="Heading5"/>
      </w:pPr>
      <w:bookmarkStart w:id="2813" w:name="_Toc20233051"/>
      <w:bookmarkStart w:id="2814" w:name="_Toc28026630"/>
      <w:bookmarkStart w:id="2815" w:name="_Toc36116465"/>
      <w:bookmarkStart w:id="2816" w:name="_Toc44682648"/>
      <w:bookmarkStart w:id="2817" w:name="_Toc51926499"/>
      <w:bookmarkStart w:id="2818" w:name="_Toc171694291"/>
      <w:r>
        <w:t>5.1.4.1.43</w:t>
      </w:r>
      <w:r>
        <w:tab/>
        <w:t>Reply Charging</w:t>
      </w:r>
      <w:bookmarkEnd w:id="2813"/>
      <w:bookmarkEnd w:id="2814"/>
      <w:bookmarkEnd w:id="2815"/>
      <w:bookmarkEnd w:id="2816"/>
      <w:bookmarkEnd w:id="2817"/>
      <w:bookmarkEnd w:id="281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2819" w:name="_Toc20233052"/>
      <w:bookmarkStart w:id="2820" w:name="_Toc28026631"/>
      <w:bookmarkStart w:id="2821" w:name="_Toc36116466"/>
      <w:bookmarkStart w:id="2822" w:name="_Toc44682649"/>
      <w:bookmarkStart w:id="2823" w:name="_Toc51926500"/>
      <w:bookmarkStart w:id="2824" w:name="_Toc171694292"/>
      <w:r>
        <w:t>5.1.4.1.44</w:t>
      </w:r>
      <w:r>
        <w:tab/>
        <w:t>Reply Charging ID</w:t>
      </w:r>
      <w:bookmarkEnd w:id="2819"/>
      <w:bookmarkEnd w:id="2820"/>
      <w:bookmarkEnd w:id="2821"/>
      <w:bookmarkEnd w:id="2822"/>
      <w:bookmarkEnd w:id="2823"/>
      <w:bookmarkEnd w:id="282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2825" w:name="_Toc20233053"/>
      <w:bookmarkStart w:id="2826" w:name="_Toc28026632"/>
      <w:bookmarkStart w:id="2827" w:name="_Toc36116467"/>
      <w:bookmarkStart w:id="2828" w:name="_Toc44682650"/>
      <w:bookmarkStart w:id="2829" w:name="_Toc51926501"/>
      <w:bookmarkStart w:id="2830" w:name="_Toc171694293"/>
      <w:r>
        <w:t>5.1.4.1.45</w:t>
      </w:r>
      <w:r>
        <w:tab/>
        <w:t>Reply Charging Size</w:t>
      </w:r>
      <w:bookmarkEnd w:id="2825"/>
      <w:bookmarkEnd w:id="2826"/>
      <w:bookmarkEnd w:id="2827"/>
      <w:bookmarkEnd w:id="2828"/>
      <w:bookmarkEnd w:id="2829"/>
      <w:bookmarkEnd w:id="2830"/>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2831" w:name="_Toc20233054"/>
      <w:bookmarkStart w:id="2832" w:name="_Toc28026633"/>
      <w:bookmarkStart w:id="2833" w:name="_Toc36116468"/>
      <w:bookmarkStart w:id="2834" w:name="_Toc44682651"/>
      <w:bookmarkStart w:id="2835" w:name="_Toc51926502"/>
      <w:bookmarkStart w:id="2836" w:name="_Toc171694294"/>
      <w:r>
        <w:t>5.1.4.1.46</w:t>
      </w:r>
      <w:r>
        <w:tab/>
        <w:t>Reply Deadline</w:t>
      </w:r>
      <w:bookmarkEnd w:id="2831"/>
      <w:bookmarkEnd w:id="2832"/>
      <w:bookmarkEnd w:id="2833"/>
      <w:bookmarkEnd w:id="2834"/>
      <w:bookmarkEnd w:id="2835"/>
      <w:bookmarkEnd w:id="2836"/>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2837" w:name="_Toc20233055"/>
      <w:bookmarkStart w:id="2838" w:name="_Toc28026634"/>
      <w:bookmarkStart w:id="2839" w:name="_Toc36116469"/>
      <w:bookmarkStart w:id="2840" w:name="_Toc44682652"/>
      <w:bookmarkStart w:id="2841" w:name="_Toc51926503"/>
      <w:bookmarkStart w:id="2842" w:name="_Toc171694295"/>
      <w:r>
        <w:lastRenderedPageBreak/>
        <w:t>5.1.4.1.47</w:t>
      </w:r>
      <w:r>
        <w:tab/>
        <w:t>Report allowed</w:t>
      </w:r>
      <w:bookmarkEnd w:id="2837"/>
      <w:bookmarkEnd w:id="2838"/>
      <w:bookmarkEnd w:id="2839"/>
      <w:bookmarkEnd w:id="2840"/>
      <w:bookmarkEnd w:id="2841"/>
      <w:bookmarkEnd w:id="2842"/>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2843" w:name="_Toc20233056"/>
      <w:bookmarkStart w:id="2844" w:name="_Toc28026635"/>
      <w:bookmarkStart w:id="2845" w:name="_Toc36116470"/>
      <w:bookmarkStart w:id="2846" w:name="_Toc44682653"/>
      <w:bookmarkStart w:id="2847" w:name="_Toc51926504"/>
      <w:bookmarkStart w:id="2848" w:name="_Toc171694296"/>
      <w:r>
        <w:t>5.1.4.1.48</w:t>
      </w:r>
      <w:r>
        <w:tab/>
        <w:t>Request Status code</w:t>
      </w:r>
      <w:bookmarkEnd w:id="2843"/>
      <w:bookmarkEnd w:id="2844"/>
      <w:bookmarkEnd w:id="2845"/>
      <w:bookmarkEnd w:id="2846"/>
      <w:bookmarkEnd w:id="2847"/>
      <w:bookmarkEnd w:id="2848"/>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2849" w:name="_Toc20233057"/>
      <w:bookmarkStart w:id="2850" w:name="_Toc28026636"/>
      <w:bookmarkStart w:id="2851" w:name="_Toc36116471"/>
      <w:bookmarkStart w:id="2852" w:name="_Toc44682654"/>
      <w:bookmarkStart w:id="2853" w:name="_Toc51926505"/>
      <w:bookmarkStart w:id="2854" w:name="_Toc171694297"/>
      <w:r>
        <w:t>5.1.4.1.49</w:t>
      </w:r>
      <w:r>
        <w:tab/>
        <w:t>Routeing Address</w:t>
      </w:r>
      <w:bookmarkEnd w:id="2849"/>
      <w:bookmarkEnd w:id="2850"/>
      <w:bookmarkEnd w:id="2851"/>
      <w:bookmarkEnd w:id="2852"/>
      <w:bookmarkEnd w:id="2853"/>
      <w:bookmarkEnd w:id="2854"/>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2855" w:name="_Toc20233058"/>
      <w:bookmarkStart w:id="2856" w:name="_Toc28026637"/>
      <w:bookmarkStart w:id="2857" w:name="_Toc36116472"/>
      <w:bookmarkStart w:id="2858" w:name="_Toc44682655"/>
      <w:bookmarkStart w:id="2859" w:name="_Toc51926506"/>
      <w:bookmarkStart w:id="2860" w:name="_Toc171694298"/>
      <w:r>
        <w:t>5.1.4.1.50</w:t>
      </w:r>
      <w:r>
        <w:tab/>
        <w:t>Routeing Address List</w:t>
      </w:r>
      <w:bookmarkEnd w:id="2855"/>
      <w:bookmarkEnd w:id="2856"/>
      <w:bookmarkEnd w:id="2857"/>
      <w:bookmarkEnd w:id="2858"/>
      <w:bookmarkEnd w:id="2859"/>
      <w:bookmarkEnd w:id="2860"/>
    </w:p>
    <w:p w14:paraId="644F31B3" w14:textId="77777777" w:rsidR="009B1C39" w:rsidRDefault="009B1C39">
      <w:r>
        <w:t>This field contains a list of routeing addresses.</w:t>
      </w:r>
    </w:p>
    <w:p w14:paraId="4D3292E4" w14:textId="77777777" w:rsidR="009B1C39" w:rsidRDefault="009B1C39">
      <w:pPr>
        <w:pStyle w:val="Heading5"/>
      </w:pPr>
      <w:bookmarkStart w:id="2861" w:name="_Toc20233059"/>
      <w:bookmarkStart w:id="2862" w:name="_Toc28026638"/>
      <w:bookmarkStart w:id="2863" w:name="_Toc36116473"/>
      <w:bookmarkStart w:id="2864" w:name="_Toc44682656"/>
      <w:bookmarkStart w:id="2865" w:name="_Toc51926507"/>
      <w:bookmarkStart w:id="2866" w:name="_Toc171694299"/>
      <w:r>
        <w:t>5.1.4.1.51</w:t>
      </w:r>
      <w:r>
        <w:tab/>
        <w:t>Sender Address</w:t>
      </w:r>
      <w:bookmarkEnd w:id="2861"/>
      <w:bookmarkEnd w:id="2862"/>
      <w:bookmarkEnd w:id="2863"/>
      <w:bookmarkEnd w:id="2864"/>
      <w:bookmarkEnd w:id="2865"/>
      <w:bookmarkEnd w:id="2866"/>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2867" w:name="_Toc20233060"/>
      <w:bookmarkStart w:id="2868" w:name="_Toc28026639"/>
      <w:bookmarkStart w:id="2869" w:name="_Toc36116474"/>
      <w:bookmarkStart w:id="2870" w:name="_Toc44682657"/>
      <w:bookmarkStart w:id="2871" w:name="_Toc51926508"/>
      <w:bookmarkStart w:id="2872" w:name="_Toc171694300"/>
      <w:r>
        <w:t>5.1.4.1.52</w:t>
      </w:r>
      <w:r>
        <w:tab/>
        <w:t>Sender Visibility</w:t>
      </w:r>
      <w:bookmarkEnd w:id="2867"/>
      <w:bookmarkEnd w:id="2868"/>
      <w:bookmarkEnd w:id="2869"/>
      <w:bookmarkEnd w:id="2870"/>
      <w:bookmarkEnd w:id="2871"/>
      <w:bookmarkEnd w:id="2872"/>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2873" w:name="_Toc20233061"/>
      <w:bookmarkStart w:id="2874" w:name="_Toc28026640"/>
      <w:bookmarkStart w:id="2875" w:name="_Toc36116475"/>
      <w:bookmarkStart w:id="2876" w:name="_Toc44682658"/>
      <w:bookmarkStart w:id="2877" w:name="_Toc51926509"/>
      <w:bookmarkStart w:id="2878" w:name="_Toc171694301"/>
      <w:r>
        <w:t>5.1.4.1.53</w:t>
      </w:r>
      <w:r>
        <w:tab/>
        <w:t>Service code</w:t>
      </w:r>
      <w:bookmarkEnd w:id="2873"/>
      <w:bookmarkEnd w:id="2874"/>
      <w:bookmarkEnd w:id="2875"/>
      <w:bookmarkEnd w:id="2876"/>
      <w:bookmarkEnd w:id="2877"/>
      <w:bookmarkEnd w:id="287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2879" w:name="_Toc20233062"/>
      <w:bookmarkStart w:id="2880" w:name="_Toc28026641"/>
      <w:bookmarkStart w:id="2881" w:name="_Toc36116476"/>
      <w:bookmarkStart w:id="2882" w:name="_Toc44682659"/>
      <w:bookmarkStart w:id="2883" w:name="_Toc51926510"/>
      <w:bookmarkStart w:id="2884" w:name="_Toc171694302"/>
      <w:r>
        <w:t>5.1.4.1.54</w:t>
      </w:r>
      <w:r>
        <w:tab/>
        <w:t>Start</w:t>
      </w:r>
      <w:bookmarkEnd w:id="2879"/>
      <w:bookmarkEnd w:id="2880"/>
      <w:bookmarkEnd w:id="2881"/>
      <w:bookmarkEnd w:id="2882"/>
      <w:bookmarkEnd w:id="2883"/>
      <w:bookmarkEnd w:id="288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2885" w:name="_Toc20233063"/>
      <w:bookmarkStart w:id="2886" w:name="_Toc28026642"/>
      <w:bookmarkStart w:id="2887" w:name="_Toc36116477"/>
      <w:bookmarkStart w:id="2888" w:name="_Toc44682660"/>
      <w:bookmarkStart w:id="2889" w:name="_Toc51926511"/>
      <w:bookmarkStart w:id="2890" w:name="_Toc171694303"/>
      <w:r>
        <w:t>5.1.4.1.55</w:t>
      </w:r>
      <w:r>
        <w:tab/>
        <w:t>Status Text</w:t>
      </w:r>
      <w:bookmarkEnd w:id="2885"/>
      <w:bookmarkEnd w:id="2886"/>
      <w:bookmarkEnd w:id="2887"/>
      <w:bookmarkEnd w:id="2888"/>
      <w:bookmarkEnd w:id="2889"/>
      <w:bookmarkEnd w:id="2890"/>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2891" w:name="_Toc20233064"/>
      <w:bookmarkStart w:id="2892" w:name="_Toc28026643"/>
      <w:bookmarkStart w:id="2893" w:name="_Toc36116478"/>
      <w:bookmarkStart w:id="2894" w:name="_Toc44682661"/>
      <w:bookmarkStart w:id="2895" w:name="_Toc51926512"/>
      <w:bookmarkStart w:id="2896" w:name="_Toc171694304"/>
      <w:r>
        <w:t>5.1.4.1.56</w:t>
      </w:r>
      <w:r>
        <w:tab/>
        <w:t>Submission Time</w:t>
      </w:r>
      <w:bookmarkEnd w:id="2891"/>
      <w:bookmarkEnd w:id="2892"/>
      <w:bookmarkEnd w:id="2893"/>
      <w:bookmarkEnd w:id="2894"/>
      <w:bookmarkEnd w:id="2895"/>
      <w:bookmarkEnd w:id="2896"/>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2897" w:name="_Toc20233065"/>
      <w:bookmarkStart w:id="2898" w:name="_Toc28026644"/>
      <w:bookmarkStart w:id="2899" w:name="_Toc36116479"/>
      <w:bookmarkStart w:id="2900" w:name="_Toc44682662"/>
      <w:bookmarkStart w:id="2901" w:name="_Toc51926513"/>
      <w:bookmarkStart w:id="2902" w:name="_Toc171694305"/>
      <w:r>
        <w:t>5.1.4.1.57</w:t>
      </w:r>
      <w:r>
        <w:tab/>
        <w:t>Time of Expiry</w:t>
      </w:r>
      <w:bookmarkEnd w:id="2897"/>
      <w:bookmarkEnd w:id="2898"/>
      <w:bookmarkEnd w:id="2899"/>
      <w:bookmarkEnd w:id="2900"/>
      <w:bookmarkEnd w:id="2901"/>
      <w:bookmarkEnd w:id="2902"/>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2903" w:name="_Toc20233066"/>
      <w:bookmarkStart w:id="2904" w:name="_Toc28026645"/>
      <w:bookmarkStart w:id="2905" w:name="_Toc36116480"/>
      <w:bookmarkStart w:id="2906" w:name="_Toc44682663"/>
      <w:bookmarkStart w:id="2907" w:name="_Toc51926514"/>
      <w:bookmarkStart w:id="2908" w:name="_Toc171694306"/>
      <w:r>
        <w:t>5.1.4.1.58</w:t>
      </w:r>
      <w:r>
        <w:tab/>
        <w:t>Totals</w:t>
      </w:r>
      <w:bookmarkEnd w:id="2903"/>
      <w:bookmarkEnd w:id="2904"/>
      <w:bookmarkEnd w:id="2905"/>
      <w:bookmarkEnd w:id="2906"/>
      <w:bookmarkEnd w:id="2907"/>
      <w:bookmarkEnd w:id="2908"/>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2909" w:name="_Toc20233067"/>
      <w:bookmarkStart w:id="2910" w:name="_Toc28026646"/>
      <w:bookmarkStart w:id="2911" w:name="_Toc36116481"/>
      <w:bookmarkStart w:id="2912" w:name="_Toc44682664"/>
      <w:bookmarkStart w:id="2913" w:name="_Toc51926515"/>
      <w:bookmarkStart w:id="2914" w:name="_Toc171694307"/>
      <w:r>
        <w:t>5.1.4.1.59</w:t>
      </w:r>
      <w:r>
        <w:tab/>
        <w:t>Totals requested</w:t>
      </w:r>
      <w:bookmarkEnd w:id="2909"/>
      <w:bookmarkEnd w:id="2910"/>
      <w:bookmarkEnd w:id="2911"/>
      <w:bookmarkEnd w:id="2912"/>
      <w:bookmarkEnd w:id="2913"/>
      <w:bookmarkEnd w:id="2914"/>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2915" w:name="_Toc20233068"/>
      <w:bookmarkStart w:id="2916" w:name="_Toc28026647"/>
      <w:bookmarkStart w:id="2917" w:name="_Toc36116482"/>
      <w:bookmarkStart w:id="2918" w:name="_Toc44682665"/>
      <w:bookmarkStart w:id="2919" w:name="_Toc51926516"/>
      <w:bookmarkStart w:id="2920" w:name="_Toc171694308"/>
      <w:r>
        <w:lastRenderedPageBreak/>
        <w:t>5.1.4.1.60</w:t>
      </w:r>
      <w:r>
        <w:tab/>
        <w:t>Upload Time</w:t>
      </w:r>
      <w:bookmarkEnd w:id="2915"/>
      <w:bookmarkEnd w:id="2916"/>
      <w:bookmarkEnd w:id="2917"/>
      <w:bookmarkEnd w:id="2918"/>
      <w:bookmarkEnd w:id="2919"/>
      <w:bookmarkEnd w:id="2920"/>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2921" w:name="_Toc20233069"/>
      <w:bookmarkStart w:id="2922" w:name="_Toc28026648"/>
      <w:bookmarkStart w:id="2923" w:name="_Toc36116483"/>
      <w:bookmarkStart w:id="2924" w:name="_Toc44682666"/>
      <w:bookmarkStart w:id="2925" w:name="_Toc51926517"/>
      <w:bookmarkStart w:id="2926" w:name="_Toc171694309"/>
      <w:r>
        <w:t>5.1.4.1.61</w:t>
      </w:r>
      <w:r>
        <w:tab/>
        <w:t>VAS ID</w:t>
      </w:r>
      <w:bookmarkEnd w:id="2921"/>
      <w:bookmarkEnd w:id="2922"/>
      <w:bookmarkEnd w:id="2923"/>
      <w:bookmarkEnd w:id="2924"/>
      <w:bookmarkEnd w:id="2925"/>
      <w:bookmarkEnd w:id="2926"/>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2927" w:name="_Toc20233070"/>
      <w:bookmarkStart w:id="2928" w:name="_Toc28026649"/>
      <w:bookmarkStart w:id="2929" w:name="_Toc36116484"/>
      <w:bookmarkStart w:id="2930" w:name="_Toc44682667"/>
      <w:bookmarkStart w:id="2931" w:name="_Toc51926518"/>
      <w:bookmarkStart w:id="2932" w:name="_Toc171694310"/>
      <w:r>
        <w:t>5.1.4.1.62</w:t>
      </w:r>
      <w:r>
        <w:tab/>
        <w:t>VASP ID</w:t>
      </w:r>
      <w:bookmarkEnd w:id="2927"/>
      <w:bookmarkEnd w:id="2928"/>
      <w:bookmarkEnd w:id="2929"/>
      <w:bookmarkEnd w:id="2930"/>
      <w:bookmarkEnd w:id="2931"/>
      <w:bookmarkEnd w:id="2932"/>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2933" w:name="_Toc20233071"/>
      <w:bookmarkStart w:id="2934" w:name="_Toc28026650"/>
      <w:bookmarkStart w:id="2935" w:name="_Toc36116485"/>
      <w:bookmarkStart w:id="2936" w:name="_Toc44682668"/>
      <w:bookmarkStart w:id="2937" w:name="_Toc51926519"/>
      <w:bookmarkStart w:id="2938" w:name="_Toc171694311"/>
      <w:r>
        <w:t>5.1.4.2</w:t>
      </w:r>
      <w:r>
        <w:tab/>
        <w:t>LCS CDR parameters</w:t>
      </w:r>
      <w:bookmarkEnd w:id="2933"/>
      <w:bookmarkEnd w:id="2934"/>
      <w:bookmarkEnd w:id="2935"/>
      <w:bookmarkEnd w:id="2936"/>
      <w:bookmarkEnd w:id="2937"/>
      <w:bookmarkEnd w:id="2938"/>
    </w:p>
    <w:p w14:paraId="4C421299" w14:textId="77777777" w:rsidR="003907DC" w:rsidRPr="003907DC" w:rsidRDefault="003907DC" w:rsidP="00A7509E">
      <w:pPr>
        <w:pStyle w:val="Heading5"/>
      </w:pPr>
      <w:bookmarkStart w:id="2939" w:name="_Toc20233072"/>
      <w:bookmarkStart w:id="2940" w:name="_Toc28026651"/>
      <w:bookmarkStart w:id="2941" w:name="_Toc36116486"/>
      <w:bookmarkStart w:id="2942" w:name="_Toc44682669"/>
      <w:bookmarkStart w:id="2943" w:name="_Toc51926520"/>
      <w:bookmarkStart w:id="2944" w:name="_Toc171694312"/>
      <w:r>
        <w:t>5.1.4.2.0</w:t>
      </w:r>
      <w:r>
        <w:tab/>
      </w:r>
      <w:r w:rsidR="00A7509E">
        <w:t>Introduction</w:t>
      </w:r>
      <w:bookmarkEnd w:id="2939"/>
      <w:bookmarkEnd w:id="2940"/>
      <w:bookmarkEnd w:id="2941"/>
      <w:bookmarkEnd w:id="2942"/>
      <w:bookmarkEnd w:id="2943"/>
      <w:bookmarkEnd w:id="294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2945" w:name="_Toc20233073"/>
      <w:bookmarkStart w:id="2946" w:name="_Toc28026652"/>
      <w:bookmarkStart w:id="2947" w:name="_Toc36116487"/>
      <w:bookmarkStart w:id="2948" w:name="_Toc44682670"/>
      <w:bookmarkStart w:id="2949" w:name="_Toc51926521"/>
      <w:bookmarkStart w:id="2950" w:name="_Toc171694313"/>
      <w:r>
        <w:t>5.1.4.2.1</w:t>
      </w:r>
      <w:r>
        <w:tab/>
        <w:t>Home GMLC Identity</w:t>
      </w:r>
      <w:bookmarkEnd w:id="2945"/>
      <w:bookmarkEnd w:id="2946"/>
      <w:bookmarkEnd w:id="2947"/>
      <w:bookmarkEnd w:id="2948"/>
      <w:bookmarkEnd w:id="2949"/>
      <w:bookmarkEnd w:id="2950"/>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2951" w:name="_Toc20233074"/>
      <w:bookmarkStart w:id="2952" w:name="_Toc28026653"/>
      <w:bookmarkStart w:id="2953" w:name="_Toc36116488"/>
      <w:bookmarkStart w:id="2954" w:name="_Toc44682671"/>
      <w:bookmarkStart w:id="2955" w:name="_Toc51926522"/>
      <w:bookmarkStart w:id="2956" w:name="_Toc171694314"/>
      <w:r>
        <w:t>5.1.4.2.2</w:t>
      </w:r>
      <w:r>
        <w:tab/>
        <w:t>LCS Client Identity</w:t>
      </w:r>
      <w:bookmarkEnd w:id="2951"/>
      <w:bookmarkEnd w:id="2952"/>
      <w:bookmarkEnd w:id="2953"/>
      <w:bookmarkEnd w:id="2954"/>
      <w:bookmarkEnd w:id="2955"/>
      <w:bookmarkEnd w:id="2956"/>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2957" w:name="_Toc20233075"/>
      <w:bookmarkStart w:id="2958" w:name="_Toc28026654"/>
      <w:bookmarkStart w:id="2959" w:name="_Toc36116489"/>
      <w:bookmarkStart w:id="2960" w:name="_Toc44682672"/>
      <w:bookmarkStart w:id="2961" w:name="_Toc51926523"/>
      <w:bookmarkStart w:id="2962" w:name="_Toc171694315"/>
      <w:r>
        <w:t>5.1.4.2.3</w:t>
      </w:r>
      <w:r>
        <w:tab/>
        <w:t>LCS Client Type</w:t>
      </w:r>
      <w:bookmarkEnd w:id="2957"/>
      <w:bookmarkEnd w:id="2958"/>
      <w:bookmarkEnd w:id="2959"/>
      <w:bookmarkEnd w:id="2960"/>
      <w:bookmarkEnd w:id="2961"/>
      <w:bookmarkEnd w:id="2962"/>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2963" w:name="_Toc20233076"/>
      <w:bookmarkStart w:id="2964" w:name="_Toc28026655"/>
      <w:bookmarkStart w:id="2965" w:name="_Toc36116490"/>
      <w:bookmarkStart w:id="2966" w:name="_Toc44682673"/>
      <w:bookmarkStart w:id="2967" w:name="_Toc51926524"/>
      <w:bookmarkStart w:id="2968" w:name="_Toc171694316"/>
      <w:r>
        <w:t>5.1.4.2.4</w:t>
      </w:r>
      <w:r>
        <w:tab/>
        <w:t>LCS Priority</w:t>
      </w:r>
      <w:bookmarkEnd w:id="2963"/>
      <w:bookmarkEnd w:id="2964"/>
      <w:bookmarkEnd w:id="2965"/>
      <w:bookmarkEnd w:id="2966"/>
      <w:bookmarkEnd w:id="2967"/>
      <w:bookmarkEnd w:id="2968"/>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2969" w:name="_Toc20233077"/>
      <w:bookmarkStart w:id="2970" w:name="_Toc28026656"/>
      <w:bookmarkStart w:id="2971" w:name="_Toc36116491"/>
      <w:bookmarkStart w:id="2972" w:name="_Toc44682674"/>
      <w:bookmarkStart w:id="2973" w:name="_Toc51926525"/>
      <w:bookmarkStart w:id="2974" w:name="_Toc171694317"/>
      <w:r>
        <w:t>5.1.4.2.5</w:t>
      </w:r>
      <w:r>
        <w:tab/>
        <w:t>Location Estimate</w:t>
      </w:r>
      <w:bookmarkEnd w:id="2969"/>
      <w:bookmarkEnd w:id="2970"/>
      <w:bookmarkEnd w:id="2971"/>
      <w:bookmarkEnd w:id="2972"/>
      <w:bookmarkEnd w:id="2973"/>
      <w:bookmarkEnd w:id="2974"/>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2975" w:name="_Toc20233078"/>
      <w:bookmarkStart w:id="2976" w:name="_Toc28026657"/>
      <w:bookmarkStart w:id="2977" w:name="_Toc36116492"/>
      <w:bookmarkStart w:id="2978" w:name="_Toc44682675"/>
      <w:bookmarkStart w:id="2979" w:name="_Toc51926526"/>
      <w:bookmarkStart w:id="2980" w:name="_Toc171694318"/>
      <w:r>
        <w:t>5.1.4.2.6</w:t>
      </w:r>
      <w:r>
        <w:tab/>
        <w:t>Location Type</w:t>
      </w:r>
      <w:bookmarkEnd w:id="2975"/>
      <w:bookmarkEnd w:id="2976"/>
      <w:bookmarkEnd w:id="2977"/>
      <w:bookmarkEnd w:id="2978"/>
      <w:bookmarkEnd w:id="2979"/>
      <w:bookmarkEnd w:id="2980"/>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2981" w:name="_Toc20233079"/>
      <w:bookmarkStart w:id="2982" w:name="_Toc28026658"/>
      <w:bookmarkStart w:id="2983" w:name="_Toc36116493"/>
      <w:bookmarkStart w:id="2984" w:name="_Toc44682676"/>
      <w:bookmarkStart w:id="2985" w:name="_Toc51926527"/>
      <w:bookmarkStart w:id="2986" w:name="_Toc171694319"/>
      <w:r>
        <w:t>5.1.4.2.7</w:t>
      </w:r>
      <w:r>
        <w:tab/>
        <w:t>Positioning Data</w:t>
      </w:r>
      <w:bookmarkEnd w:id="2981"/>
      <w:bookmarkEnd w:id="2982"/>
      <w:bookmarkEnd w:id="2983"/>
      <w:bookmarkEnd w:id="2984"/>
      <w:bookmarkEnd w:id="2985"/>
      <w:bookmarkEnd w:id="2986"/>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2987" w:name="_Toc20233080"/>
      <w:bookmarkStart w:id="2988" w:name="_Toc28026659"/>
      <w:bookmarkStart w:id="2989" w:name="_Toc36116494"/>
      <w:bookmarkStart w:id="2990" w:name="_Toc44682677"/>
      <w:bookmarkStart w:id="2991" w:name="_Toc51926528"/>
      <w:bookmarkStart w:id="2992" w:name="_Toc171694320"/>
      <w:r>
        <w:t>5.1.4.2.8</w:t>
      </w:r>
      <w:r>
        <w:tab/>
        <w:t>Provider Error</w:t>
      </w:r>
      <w:bookmarkEnd w:id="2987"/>
      <w:bookmarkEnd w:id="2988"/>
      <w:bookmarkEnd w:id="2989"/>
      <w:bookmarkEnd w:id="2990"/>
      <w:bookmarkEnd w:id="2991"/>
      <w:bookmarkEnd w:id="2992"/>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2993" w:name="_Toc20233081"/>
      <w:bookmarkStart w:id="2994" w:name="_Toc28026660"/>
      <w:bookmarkStart w:id="2995" w:name="_Toc36116495"/>
      <w:bookmarkStart w:id="2996" w:name="_Toc44682678"/>
      <w:bookmarkStart w:id="2997" w:name="_Toc51926529"/>
      <w:bookmarkStart w:id="2998" w:name="_Toc171694321"/>
      <w:r>
        <w:t>5.1.4.2.9</w:t>
      </w:r>
      <w:r>
        <w:tab/>
        <w:t>Requesting GMLC Identity</w:t>
      </w:r>
      <w:bookmarkEnd w:id="2993"/>
      <w:bookmarkEnd w:id="2994"/>
      <w:bookmarkEnd w:id="2995"/>
      <w:bookmarkEnd w:id="2996"/>
      <w:bookmarkEnd w:id="2997"/>
      <w:bookmarkEnd w:id="29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2999" w:name="_Toc20233082"/>
      <w:bookmarkStart w:id="3000" w:name="_Toc28026661"/>
      <w:bookmarkStart w:id="3001" w:name="_Toc36116496"/>
      <w:bookmarkStart w:id="3002" w:name="_Toc44682679"/>
      <w:bookmarkStart w:id="3003" w:name="_Toc51926530"/>
      <w:bookmarkStart w:id="3004" w:name="_Toc171694322"/>
      <w:r>
        <w:t>5.1.4.2.10</w:t>
      </w:r>
      <w:r>
        <w:tab/>
        <w:t>Result code</w:t>
      </w:r>
      <w:bookmarkEnd w:id="2999"/>
      <w:bookmarkEnd w:id="3000"/>
      <w:bookmarkEnd w:id="3001"/>
      <w:bookmarkEnd w:id="3002"/>
      <w:bookmarkEnd w:id="3003"/>
      <w:bookmarkEnd w:id="30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005" w:name="_Toc20233083"/>
      <w:bookmarkStart w:id="3006" w:name="_Toc28026662"/>
      <w:bookmarkStart w:id="3007" w:name="_Toc36116497"/>
      <w:bookmarkStart w:id="3008" w:name="_Toc44682680"/>
      <w:bookmarkStart w:id="3009" w:name="_Toc51926531"/>
      <w:bookmarkStart w:id="3010" w:name="_Toc171694323"/>
      <w:r>
        <w:lastRenderedPageBreak/>
        <w:t>5.1.4.2.11</w:t>
      </w:r>
      <w:r>
        <w:tab/>
        <w:t>Target IMSI</w:t>
      </w:r>
      <w:bookmarkEnd w:id="3005"/>
      <w:bookmarkEnd w:id="3006"/>
      <w:bookmarkEnd w:id="3007"/>
      <w:bookmarkEnd w:id="3008"/>
      <w:bookmarkEnd w:id="3009"/>
      <w:bookmarkEnd w:id="3010"/>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011" w:name="_Toc20233084"/>
      <w:bookmarkStart w:id="3012" w:name="_Toc28026663"/>
      <w:bookmarkStart w:id="3013" w:name="_Toc36116498"/>
      <w:bookmarkStart w:id="3014" w:name="_Toc44682681"/>
      <w:bookmarkStart w:id="3015" w:name="_Toc51926532"/>
      <w:bookmarkStart w:id="3016" w:name="_Toc171694324"/>
      <w:r>
        <w:t>5.1.4.2.12</w:t>
      </w:r>
      <w:r>
        <w:tab/>
        <w:t>Target MSISDN</w:t>
      </w:r>
      <w:bookmarkEnd w:id="3011"/>
      <w:bookmarkEnd w:id="3012"/>
      <w:bookmarkEnd w:id="3013"/>
      <w:bookmarkEnd w:id="3014"/>
      <w:bookmarkEnd w:id="3015"/>
      <w:bookmarkEnd w:id="3016"/>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017" w:name="_Toc20233085"/>
      <w:bookmarkStart w:id="3018" w:name="_Toc28026664"/>
      <w:bookmarkStart w:id="3019" w:name="_Toc36116499"/>
      <w:bookmarkStart w:id="3020" w:name="_Toc44682682"/>
      <w:bookmarkStart w:id="3021" w:name="_Toc51926533"/>
      <w:bookmarkStart w:id="3022" w:name="_Toc171694325"/>
      <w:r>
        <w:t>5.1.4.2.13</w:t>
      </w:r>
      <w:r>
        <w:tab/>
        <w:t>User Error</w:t>
      </w:r>
      <w:bookmarkEnd w:id="3017"/>
      <w:bookmarkEnd w:id="3018"/>
      <w:bookmarkEnd w:id="3019"/>
      <w:bookmarkEnd w:id="3020"/>
      <w:bookmarkEnd w:id="3021"/>
      <w:bookmarkEnd w:id="3022"/>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023" w:name="_Toc20233086"/>
      <w:bookmarkStart w:id="3024" w:name="_Toc28026665"/>
      <w:bookmarkStart w:id="3025" w:name="_Toc36116500"/>
      <w:bookmarkStart w:id="3026" w:name="_Toc44682683"/>
      <w:bookmarkStart w:id="3027" w:name="_Toc51926534"/>
      <w:bookmarkStart w:id="3028" w:name="_Toc171694326"/>
      <w:r>
        <w:t>5.1.4.2.14</w:t>
      </w:r>
      <w:r>
        <w:tab/>
        <w:t>Visited GMLC Identity</w:t>
      </w:r>
      <w:bookmarkEnd w:id="3023"/>
      <w:bookmarkEnd w:id="3024"/>
      <w:bookmarkEnd w:id="3025"/>
      <w:bookmarkEnd w:id="3026"/>
      <w:bookmarkEnd w:id="3027"/>
      <w:bookmarkEnd w:id="3028"/>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029" w:name="_Toc20233087"/>
      <w:bookmarkStart w:id="3030" w:name="_Toc28026666"/>
      <w:bookmarkStart w:id="3031" w:name="_Toc36116501"/>
      <w:bookmarkStart w:id="3032" w:name="_Toc44682684"/>
      <w:bookmarkStart w:id="3033" w:name="_Toc51926535"/>
      <w:bookmarkStart w:id="3034" w:name="_Toc171694327"/>
      <w:r>
        <w:t>5.1.4.3</w:t>
      </w:r>
      <w:r>
        <w:tab/>
        <w:t>PoC CDR parameters</w:t>
      </w:r>
      <w:bookmarkEnd w:id="3029"/>
      <w:bookmarkEnd w:id="3030"/>
      <w:bookmarkEnd w:id="3031"/>
      <w:bookmarkEnd w:id="3032"/>
      <w:bookmarkEnd w:id="3033"/>
      <w:bookmarkEnd w:id="3034"/>
    </w:p>
    <w:p w14:paraId="6BDB3C30" w14:textId="77777777" w:rsidR="00E664B4" w:rsidRPr="003907DC" w:rsidRDefault="00E664B4" w:rsidP="00E664B4">
      <w:pPr>
        <w:pStyle w:val="Heading5"/>
      </w:pPr>
      <w:bookmarkStart w:id="3035" w:name="_Toc20233088"/>
      <w:bookmarkStart w:id="3036" w:name="_Toc28026667"/>
      <w:bookmarkStart w:id="3037" w:name="_Toc36116502"/>
      <w:bookmarkStart w:id="3038" w:name="_Toc44682685"/>
      <w:bookmarkStart w:id="3039" w:name="_Toc51926536"/>
      <w:bookmarkStart w:id="3040" w:name="_Toc171694328"/>
      <w:r>
        <w:t>5.1.4.3.0</w:t>
      </w:r>
      <w:r>
        <w:tab/>
        <w:t>Introduction</w:t>
      </w:r>
      <w:bookmarkEnd w:id="3035"/>
      <w:bookmarkEnd w:id="3036"/>
      <w:bookmarkEnd w:id="3037"/>
      <w:bookmarkEnd w:id="3038"/>
      <w:bookmarkEnd w:id="3039"/>
      <w:bookmarkEnd w:id="3040"/>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041" w:name="_Toc20233089"/>
      <w:bookmarkStart w:id="3042" w:name="_Toc28026668"/>
      <w:bookmarkStart w:id="3043" w:name="_Toc36116503"/>
      <w:bookmarkStart w:id="3044" w:name="_Toc44682686"/>
      <w:bookmarkStart w:id="3045" w:name="_Toc51926537"/>
      <w:bookmarkStart w:id="3046" w:name="_Toc171694329"/>
      <w:r>
        <w:t>5.1.4.3.1</w:t>
      </w:r>
      <w:r>
        <w:tab/>
      </w:r>
      <w:r>
        <w:rPr>
          <w:rFonts w:cs="Arial"/>
          <w:noProof/>
          <w:szCs w:val="18"/>
          <w:lang w:eastAsia="zh-CN"/>
        </w:rPr>
        <w:t>Called Party Address</w:t>
      </w:r>
      <w:bookmarkEnd w:id="3041"/>
      <w:bookmarkEnd w:id="3042"/>
      <w:bookmarkEnd w:id="3043"/>
      <w:bookmarkEnd w:id="3044"/>
      <w:bookmarkEnd w:id="3045"/>
      <w:bookmarkEnd w:id="3046"/>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047" w:name="_Toc20233090"/>
      <w:bookmarkStart w:id="3048" w:name="_Toc28026669"/>
      <w:bookmarkStart w:id="3049" w:name="_Toc36116504"/>
      <w:bookmarkStart w:id="3050" w:name="_Toc44682687"/>
      <w:bookmarkStart w:id="3051" w:name="_Toc51926538"/>
      <w:bookmarkStart w:id="3052" w:name="_Toc171694330"/>
      <w:r>
        <w:t>5.1.4.3.2</w:t>
      </w:r>
      <w:r>
        <w:tab/>
        <w:t>Charged Party</w:t>
      </w:r>
      <w:bookmarkEnd w:id="3047"/>
      <w:bookmarkEnd w:id="3048"/>
      <w:bookmarkEnd w:id="3049"/>
      <w:bookmarkEnd w:id="3050"/>
      <w:bookmarkEnd w:id="3051"/>
      <w:bookmarkEnd w:id="3052"/>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053" w:name="_Toc20233091"/>
      <w:bookmarkStart w:id="3054" w:name="_Toc28026670"/>
      <w:bookmarkStart w:id="3055" w:name="_Toc36116505"/>
      <w:bookmarkStart w:id="3056" w:name="_Toc44682688"/>
      <w:bookmarkStart w:id="3057" w:name="_Toc51926539"/>
      <w:bookmarkStart w:id="3058" w:name="_Toc171694331"/>
      <w:r>
        <w:lastRenderedPageBreak/>
        <w:t>5.1.4.3.3</w:t>
      </w:r>
      <w:r>
        <w:tab/>
        <w:t>List of Talk Burst Exchange</w:t>
      </w:r>
      <w:bookmarkEnd w:id="3053"/>
      <w:bookmarkEnd w:id="3054"/>
      <w:bookmarkEnd w:id="3055"/>
      <w:bookmarkEnd w:id="3056"/>
      <w:bookmarkEnd w:id="3057"/>
      <w:bookmarkEnd w:id="305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059" w:name="_Toc20233092"/>
      <w:bookmarkStart w:id="3060" w:name="_Toc28026671"/>
      <w:bookmarkStart w:id="3061" w:name="_Toc36116506"/>
      <w:bookmarkStart w:id="3062" w:name="_Toc44682689"/>
      <w:bookmarkStart w:id="3063" w:name="_Toc51926540"/>
      <w:bookmarkStart w:id="3064" w:name="_Toc171694332"/>
      <w:r>
        <w:t>5.1.4.3.4</w:t>
      </w:r>
      <w:r>
        <w:tab/>
        <w:t>Number of participants</w:t>
      </w:r>
      <w:bookmarkEnd w:id="3059"/>
      <w:bookmarkEnd w:id="3060"/>
      <w:bookmarkEnd w:id="3061"/>
      <w:bookmarkEnd w:id="3062"/>
      <w:bookmarkEnd w:id="3063"/>
      <w:bookmarkEnd w:id="306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065" w:name="_Toc20233093"/>
      <w:bookmarkStart w:id="3066" w:name="_Toc28026672"/>
      <w:bookmarkStart w:id="3067" w:name="_Toc36116507"/>
      <w:bookmarkStart w:id="3068" w:name="_Toc44682690"/>
      <w:bookmarkStart w:id="3069" w:name="_Toc51926541"/>
      <w:bookmarkStart w:id="3070" w:name="_Toc171694333"/>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065"/>
      <w:bookmarkEnd w:id="3066"/>
      <w:bookmarkEnd w:id="3067"/>
      <w:bookmarkEnd w:id="3068"/>
      <w:bookmarkEnd w:id="3069"/>
      <w:bookmarkEnd w:id="3070"/>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071" w:name="_Toc20233094"/>
      <w:bookmarkStart w:id="3072" w:name="_Toc28026673"/>
      <w:bookmarkStart w:id="3073" w:name="_Toc36116508"/>
      <w:bookmarkStart w:id="3074" w:name="_Toc44682691"/>
      <w:bookmarkStart w:id="3075" w:name="_Toc51926542"/>
      <w:bookmarkStart w:id="3076" w:name="_Toc171694334"/>
      <w:r>
        <w:t>5.1.4.3.6</w:t>
      </w:r>
      <w:r>
        <w:tab/>
        <w:t>Participants involved</w:t>
      </w:r>
      <w:bookmarkEnd w:id="3071"/>
      <w:bookmarkEnd w:id="3072"/>
      <w:bookmarkEnd w:id="3073"/>
      <w:bookmarkEnd w:id="3074"/>
      <w:bookmarkEnd w:id="3075"/>
      <w:bookmarkEnd w:id="3076"/>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077" w:name="_Toc20233095"/>
      <w:bookmarkStart w:id="3078" w:name="_Toc28026674"/>
      <w:bookmarkStart w:id="3079" w:name="_Toc36116509"/>
      <w:bookmarkStart w:id="3080" w:name="_Toc44682692"/>
      <w:bookmarkStart w:id="3081" w:name="_Toc51926543"/>
      <w:bookmarkStart w:id="3082" w:name="_Toc171694335"/>
      <w:r>
        <w:t>5.1.4.3.7</w:t>
      </w:r>
      <w:r>
        <w:tab/>
        <w:t>PoC controlling address</w:t>
      </w:r>
      <w:bookmarkEnd w:id="3077"/>
      <w:bookmarkEnd w:id="3078"/>
      <w:bookmarkEnd w:id="3079"/>
      <w:bookmarkEnd w:id="3080"/>
      <w:bookmarkEnd w:id="3081"/>
      <w:bookmarkEnd w:id="3082"/>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083" w:name="_Toc20233096"/>
      <w:bookmarkStart w:id="3084" w:name="_Toc28026675"/>
      <w:bookmarkStart w:id="3085" w:name="_Toc36116510"/>
      <w:bookmarkStart w:id="3086" w:name="_Toc44682693"/>
      <w:bookmarkStart w:id="3087" w:name="_Toc51926544"/>
      <w:bookmarkStart w:id="3088" w:name="_Toc171694336"/>
      <w:r>
        <w:t>5.1.4.3.8</w:t>
      </w:r>
      <w:r>
        <w:tab/>
      </w:r>
      <w:r>
        <w:rPr>
          <w:noProof/>
          <w:lang w:eastAsia="zh-CN"/>
        </w:rPr>
        <w:t>PoC Event Type</w:t>
      </w:r>
      <w:bookmarkEnd w:id="3083"/>
      <w:bookmarkEnd w:id="3084"/>
      <w:bookmarkEnd w:id="3085"/>
      <w:bookmarkEnd w:id="3086"/>
      <w:bookmarkEnd w:id="3087"/>
      <w:bookmarkEnd w:id="3088"/>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089" w:name="_Toc20233097"/>
      <w:bookmarkStart w:id="3090" w:name="_Toc28026676"/>
      <w:bookmarkStart w:id="3091" w:name="_Toc36116511"/>
      <w:bookmarkStart w:id="3092" w:name="_Toc44682694"/>
      <w:bookmarkStart w:id="3093" w:name="_Toc51926545"/>
      <w:bookmarkStart w:id="3094" w:name="_Toc171694337"/>
      <w:r>
        <w:t>5.1.4.3.9</w:t>
      </w:r>
      <w:r>
        <w:tab/>
        <w:t>PoC group name</w:t>
      </w:r>
      <w:bookmarkEnd w:id="3089"/>
      <w:bookmarkEnd w:id="3090"/>
      <w:bookmarkEnd w:id="3091"/>
      <w:bookmarkEnd w:id="3092"/>
      <w:bookmarkEnd w:id="3093"/>
      <w:bookmarkEnd w:id="3094"/>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095" w:name="_Toc20233098"/>
      <w:bookmarkStart w:id="3096" w:name="_Toc28026677"/>
      <w:bookmarkStart w:id="3097" w:name="_Toc36116512"/>
      <w:bookmarkStart w:id="3098" w:name="_Toc44682695"/>
      <w:bookmarkStart w:id="3099" w:name="_Toc51926546"/>
      <w:bookmarkStart w:id="3100" w:name="_Toc171694338"/>
      <w:r>
        <w:t>5.1.4.3.10</w:t>
      </w:r>
      <w:r>
        <w:tab/>
        <w:t>PoC session id</w:t>
      </w:r>
      <w:bookmarkEnd w:id="3095"/>
      <w:bookmarkEnd w:id="3096"/>
      <w:bookmarkEnd w:id="3097"/>
      <w:bookmarkEnd w:id="3098"/>
      <w:bookmarkEnd w:id="3099"/>
      <w:bookmarkEnd w:id="3100"/>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101" w:name="_Toc20233099"/>
      <w:bookmarkStart w:id="3102" w:name="_Toc28026678"/>
      <w:bookmarkStart w:id="3103" w:name="_Toc36116513"/>
      <w:bookmarkStart w:id="3104" w:name="_Toc44682696"/>
      <w:bookmarkStart w:id="3105" w:name="_Toc51926547"/>
      <w:bookmarkStart w:id="3106" w:name="_Toc171694339"/>
      <w:r>
        <w:lastRenderedPageBreak/>
        <w:t>5.1.4.3.</w:t>
      </w:r>
      <w:r>
        <w:rPr>
          <w:lang w:eastAsia="zh-CN"/>
        </w:rPr>
        <w:t>11</w:t>
      </w:r>
      <w:r>
        <w:rPr>
          <w:lang w:eastAsia="zh-CN"/>
        </w:rPr>
        <w:tab/>
        <w:t>PoC session initiation type</w:t>
      </w:r>
      <w:bookmarkEnd w:id="3101"/>
      <w:bookmarkEnd w:id="3102"/>
      <w:bookmarkEnd w:id="3103"/>
      <w:bookmarkEnd w:id="3104"/>
      <w:bookmarkEnd w:id="3105"/>
      <w:bookmarkEnd w:id="3106"/>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107"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108" w:name="MCCQCTEMPBM_00000042"/>
      <w:bookmarkEnd w:id="3107"/>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109" w:name="_Toc20233100"/>
      <w:bookmarkStart w:id="3110" w:name="_Toc28026679"/>
      <w:bookmarkStart w:id="3111" w:name="_Toc36116514"/>
      <w:bookmarkStart w:id="3112" w:name="_Toc44682697"/>
      <w:bookmarkStart w:id="3113" w:name="_Toc51926548"/>
      <w:bookmarkStart w:id="3114" w:name="_Toc171694340"/>
      <w:bookmarkEnd w:id="3108"/>
      <w:r>
        <w:t>5.1.4.3.12</w:t>
      </w:r>
      <w:r>
        <w:tab/>
        <w:t>PoC session type</w:t>
      </w:r>
      <w:bookmarkEnd w:id="3109"/>
      <w:bookmarkEnd w:id="3110"/>
      <w:bookmarkEnd w:id="3111"/>
      <w:bookmarkEnd w:id="3112"/>
      <w:bookmarkEnd w:id="3113"/>
      <w:bookmarkEnd w:id="3114"/>
    </w:p>
    <w:p w14:paraId="0A30AFF3" w14:textId="77777777" w:rsidR="009B1C39" w:rsidRDefault="009B1C39">
      <w:r>
        <w:t>The field identifies the type of the PoC session.</w:t>
      </w:r>
    </w:p>
    <w:p w14:paraId="08DAB4E1" w14:textId="77777777" w:rsidR="009B1C39" w:rsidRDefault="009B1C39">
      <w:pPr>
        <w:pStyle w:val="Heading5"/>
      </w:pPr>
      <w:bookmarkStart w:id="3115" w:name="_Toc20233101"/>
      <w:bookmarkStart w:id="3116" w:name="_Toc28026680"/>
      <w:bookmarkStart w:id="3117" w:name="_Toc36116515"/>
      <w:bookmarkStart w:id="3118" w:name="_Toc44682698"/>
      <w:bookmarkStart w:id="3119" w:name="_Toc51926549"/>
      <w:bookmarkStart w:id="3120" w:name="_Toc171694341"/>
      <w:r>
        <w:t>5.1.4.3.13</w:t>
      </w:r>
      <w:r>
        <w:tab/>
      </w:r>
      <w:r>
        <w:rPr>
          <w:noProof/>
          <w:lang w:eastAsia="zh-CN"/>
        </w:rPr>
        <w:t xml:space="preserve">User </w:t>
      </w:r>
      <w:r>
        <w:t>location info</w:t>
      </w:r>
      <w:bookmarkEnd w:id="3115"/>
      <w:bookmarkEnd w:id="3116"/>
      <w:bookmarkEnd w:id="3117"/>
      <w:bookmarkEnd w:id="3118"/>
      <w:bookmarkEnd w:id="3119"/>
      <w:bookmarkEnd w:id="312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121" w:name="_Toc20233102"/>
      <w:bookmarkStart w:id="3122" w:name="_Toc28026681"/>
      <w:bookmarkStart w:id="3123" w:name="_Toc36116516"/>
      <w:bookmarkStart w:id="3124" w:name="_Toc44682699"/>
      <w:bookmarkStart w:id="3125" w:name="_Toc51926550"/>
      <w:bookmarkStart w:id="3126" w:name="_Toc171694342"/>
      <w:r>
        <w:t>5.1.4.3.14</w:t>
      </w:r>
      <w:r>
        <w:tab/>
      </w:r>
      <w:r>
        <w:rPr>
          <w:noProof/>
          <w:lang w:eastAsia="zh-CN"/>
        </w:rPr>
        <w:t>User Participating Type</w:t>
      </w:r>
      <w:bookmarkEnd w:id="3121"/>
      <w:bookmarkEnd w:id="3122"/>
      <w:bookmarkEnd w:id="3123"/>
      <w:bookmarkEnd w:id="3124"/>
      <w:bookmarkEnd w:id="3125"/>
      <w:bookmarkEnd w:id="312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127" w:name="_Toc20233103"/>
      <w:bookmarkStart w:id="3128" w:name="_Toc28026682"/>
      <w:bookmarkStart w:id="3129" w:name="_Toc36116517"/>
      <w:bookmarkStart w:id="3130" w:name="_Toc44682700"/>
      <w:bookmarkStart w:id="3131" w:name="_Toc51926551"/>
      <w:bookmarkStart w:id="3132" w:name="_Toc171694343"/>
      <w:r>
        <w:t>5.1.4.4</w:t>
      </w:r>
      <w:r>
        <w:tab/>
        <w:t>MBMS CDR parameters</w:t>
      </w:r>
      <w:bookmarkEnd w:id="3127"/>
      <w:bookmarkEnd w:id="3128"/>
      <w:bookmarkEnd w:id="3129"/>
      <w:bookmarkEnd w:id="3130"/>
      <w:bookmarkEnd w:id="3131"/>
      <w:bookmarkEnd w:id="3132"/>
    </w:p>
    <w:p w14:paraId="5BC5B389" w14:textId="77777777" w:rsidR="004D6DB0" w:rsidRPr="003907DC" w:rsidRDefault="004D6DB0" w:rsidP="004D6DB0">
      <w:pPr>
        <w:pStyle w:val="Heading5"/>
      </w:pPr>
      <w:bookmarkStart w:id="3133" w:name="_Toc20233104"/>
      <w:bookmarkStart w:id="3134" w:name="_Toc28026683"/>
      <w:bookmarkStart w:id="3135" w:name="_Toc36116518"/>
      <w:bookmarkStart w:id="3136" w:name="_Toc44682701"/>
      <w:bookmarkStart w:id="3137" w:name="_Toc51926552"/>
      <w:bookmarkStart w:id="3138" w:name="_Toc171694344"/>
      <w:r>
        <w:t>5.1.4.4.0</w:t>
      </w:r>
      <w:r>
        <w:tab/>
        <w:t>Introduction</w:t>
      </w:r>
      <w:bookmarkEnd w:id="3133"/>
      <w:bookmarkEnd w:id="3134"/>
      <w:bookmarkEnd w:id="3135"/>
      <w:bookmarkEnd w:id="3136"/>
      <w:bookmarkEnd w:id="3137"/>
      <w:bookmarkEnd w:id="3138"/>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139" w:name="_Toc20233105"/>
      <w:bookmarkStart w:id="3140" w:name="_Toc28026684"/>
      <w:bookmarkStart w:id="3141" w:name="_Toc36116519"/>
      <w:bookmarkStart w:id="3142" w:name="_Toc44682702"/>
      <w:bookmarkStart w:id="3143" w:name="_Toc51926553"/>
      <w:bookmarkStart w:id="3144" w:name="_Toc171694345"/>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139"/>
      <w:bookmarkEnd w:id="3140"/>
      <w:bookmarkEnd w:id="3141"/>
      <w:bookmarkEnd w:id="3142"/>
      <w:bookmarkEnd w:id="3143"/>
      <w:bookmarkEnd w:id="3144"/>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145" w:name="_Toc20233106"/>
      <w:bookmarkStart w:id="3146" w:name="_Toc28026685"/>
      <w:bookmarkStart w:id="3147" w:name="_Toc36116520"/>
      <w:bookmarkStart w:id="3148" w:name="_Toc44682703"/>
      <w:bookmarkStart w:id="3149" w:name="_Toc51926554"/>
      <w:bookmarkStart w:id="3150" w:name="_Toc171694346"/>
      <w:r>
        <w:t>5.1.4.4.2</w:t>
      </w:r>
      <w:r>
        <w:tab/>
        <w:t xml:space="preserve">MBMS </w:t>
      </w:r>
      <w:r>
        <w:rPr>
          <w:szCs w:val="28"/>
        </w:rPr>
        <w:t>2G 3G Indicator</w:t>
      </w:r>
      <w:bookmarkEnd w:id="3145"/>
      <w:bookmarkEnd w:id="3146"/>
      <w:bookmarkEnd w:id="3147"/>
      <w:bookmarkEnd w:id="3148"/>
      <w:bookmarkEnd w:id="3149"/>
      <w:bookmarkEnd w:id="3150"/>
    </w:p>
    <w:p w14:paraId="69C2DC13" w14:textId="77777777" w:rsidR="00547BDB" w:rsidRPr="004B702F" w:rsidRDefault="00547BDB" w:rsidP="00547BDB">
      <w:bookmarkStart w:id="3151" w:name="_Toc20233107"/>
      <w:bookmarkStart w:id="3152"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153" w:name="_Toc36116521"/>
      <w:bookmarkStart w:id="3154" w:name="_Toc44682704"/>
      <w:bookmarkStart w:id="3155" w:name="_Toc51926555"/>
      <w:bookmarkStart w:id="3156" w:name="_Toc171694347"/>
      <w:r>
        <w:t>5.1.4.4.2A</w:t>
      </w:r>
      <w:r>
        <w:tab/>
        <w:t>MBMS Data Transfer Start</w:t>
      </w:r>
      <w:bookmarkEnd w:id="3151"/>
      <w:bookmarkEnd w:id="3152"/>
      <w:bookmarkEnd w:id="3153"/>
      <w:bookmarkEnd w:id="3154"/>
      <w:bookmarkEnd w:id="3155"/>
      <w:bookmarkEnd w:id="3156"/>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157" w:name="_Toc20233108"/>
      <w:bookmarkStart w:id="3158" w:name="_Toc28026687"/>
      <w:bookmarkStart w:id="3159" w:name="_Toc36116522"/>
      <w:bookmarkStart w:id="3160" w:name="_Toc44682705"/>
      <w:bookmarkStart w:id="3161" w:name="_Toc51926556"/>
      <w:bookmarkStart w:id="3162" w:name="_Toc171694348"/>
      <w:r>
        <w:t>5.1.4.4.2B</w:t>
      </w:r>
      <w:r>
        <w:tab/>
        <w:t>MBMS Data Transfer Stop</w:t>
      </w:r>
      <w:bookmarkEnd w:id="3157"/>
      <w:bookmarkEnd w:id="3158"/>
      <w:bookmarkEnd w:id="3159"/>
      <w:bookmarkEnd w:id="3160"/>
      <w:bookmarkEnd w:id="3161"/>
      <w:bookmarkEnd w:id="3162"/>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163" w:name="_Toc20233109"/>
      <w:bookmarkStart w:id="3164" w:name="_Toc28026688"/>
      <w:bookmarkStart w:id="3165" w:name="_Toc36116523"/>
      <w:bookmarkStart w:id="3166" w:name="_Toc44682706"/>
      <w:bookmarkStart w:id="3167" w:name="_Toc51926557"/>
      <w:bookmarkStart w:id="3168" w:name="_Toc171694349"/>
      <w:r>
        <w:t>5.1.4.4.</w:t>
      </w:r>
      <w:r>
        <w:rPr>
          <w:lang w:eastAsia="zh-CN"/>
        </w:rPr>
        <w:t>3</w:t>
      </w:r>
      <w:r>
        <w:tab/>
        <w:t xml:space="preserve">MBMS </w:t>
      </w:r>
      <w:r>
        <w:rPr>
          <w:lang w:eastAsia="zh-CN"/>
        </w:rPr>
        <w:t>GW</w:t>
      </w:r>
      <w:r>
        <w:t xml:space="preserve"> </w:t>
      </w:r>
      <w:r>
        <w:rPr>
          <w:lang w:eastAsia="zh-CN"/>
        </w:rPr>
        <w:t>Address</w:t>
      </w:r>
      <w:bookmarkEnd w:id="3163"/>
      <w:bookmarkEnd w:id="3164"/>
      <w:bookmarkEnd w:id="3165"/>
      <w:bookmarkEnd w:id="3166"/>
      <w:bookmarkEnd w:id="3167"/>
      <w:bookmarkEnd w:id="3168"/>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169" w:name="_Toc20233110"/>
      <w:bookmarkStart w:id="3170" w:name="_Toc28026689"/>
      <w:bookmarkStart w:id="3171" w:name="_Toc36116524"/>
      <w:bookmarkStart w:id="3172" w:name="_Toc44682707"/>
      <w:bookmarkStart w:id="3173" w:name="_Toc51926558"/>
      <w:bookmarkStart w:id="3174" w:name="_Toc171694350"/>
      <w:r>
        <w:t>5.1.4.4.4</w:t>
      </w:r>
      <w:r>
        <w:tab/>
        <w:t>MBMS Service Area</w:t>
      </w:r>
      <w:bookmarkEnd w:id="3169"/>
      <w:bookmarkEnd w:id="3170"/>
      <w:bookmarkEnd w:id="3171"/>
      <w:bookmarkEnd w:id="3172"/>
      <w:bookmarkEnd w:id="3173"/>
      <w:bookmarkEnd w:id="3174"/>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175" w:name="_Toc20233111"/>
      <w:bookmarkStart w:id="3176" w:name="_Toc28026690"/>
      <w:bookmarkStart w:id="3177" w:name="_Toc36116525"/>
      <w:bookmarkStart w:id="3178" w:name="_Toc44682708"/>
      <w:bookmarkStart w:id="3179" w:name="_Toc51926559"/>
      <w:bookmarkStart w:id="3180" w:name="_Toc171694351"/>
      <w:r>
        <w:t>5.1.4.4.5</w:t>
      </w:r>
      <w:r>
        <w:tab/>
        <w:t>MBMS Service Type</w:t>
      </w:r>
      <w:bookmarkEnd w:id="3175"/>
      <w:bookmarkEnd w:id="3176"/>
      <w:bookmarkEnd w:id="3177"/>
      <w:bookmarkEnd w:id="3178"/>
      <w:bookmarkEnd w:id="3179"/>
      <w:bookmarkEnd w:id="318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181" w:name="_Toc20233112"/>
      <w:bookmarkStart w:id="3182" w:name="_Toc28026691"/>
      <w:bookmarkStart w:id="3183" w:name="_Toc36116526"/>
      <w:bookmarkStart w:id="3184" w:name="_Toc44682709"/>
      <w:bookmarkStart w:id="3185" w:name="_Toc51926560"/>
      <w:bookmarkStart w:id="3186" w:name="_Toc171694352"/>
      <w:r>
        <w:lastRenderedPageBreak/>
        <w:t>5.1.4.4.6</w:t>
      </w:r>
      <w:r>
        <w:tab/>
        <w:t>MBMS Session Identity</w:t>
      </w:r>
      <w:bookmarkEnd w:id="3181"/>
      <w:bookmarkEnd w:id="3182"/>
      <w:bookmarkEnd w:id="3183"/>
      <w:bookmarkEnd w:id="3184"/>
      <w:bookmarkEnd w:id="3185"/>
      <w:bookmarkEnd w:id="318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187" w:name="_Toc20233113"/>
      <w:bookmarkStart w:id="3188" w:name="_Toc28026692"/>
      <w:bookmarkStart w:id="3189" w:name="_Toc36116527"/>
      <w:bookmarkStart w:id="3190" w:name="_Toc44682710"/>
      <w:bookmarkStart w:id="3191" w:name="_Toc51926561"/>
      <w:bookmarkStart w:id="3192" w:name="_Toc171694353"/>
      <w:r>
        <w:t>5.1.4.4.7</w:t>
      </w:r>
      <w:r>
        <w:tab/>
        <w:t>Required MBMS Bearer Capabilities</w:t>
      </w:r>
      <w:bookmarkEnd w:id="3187"/>
      <w:bookmarkEnd w:id="3188"/>
      <w:bookmarkEnd w:id="3189"/>
      <w:bookmarkEnd w:id="3190"/>
      <w:bookmarkEnd w:id="3191"/>
      <w:bookmarkEnd w:id="3192"/>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193" w:name="_Toc20233114"/>
      <w:bookmarkStart w:id="3194" w:name="_Toc28026693"/>
      <w:bookmarkStart w:id="3195" w:name="_Toc36116528"/>
      <w:bookmarkStart w:id="3196" w:name="_Toc44682711"/>
      <w:bookmarkStart w:id="3197" w:name="_Toc51926562"/>
      <w:bookmarkStart w:id="3198" w:name="_Toc171694354"/>
      <w:r>
        <w:t>5.1.4.4.8</w:t>
      </w:r>
      <w:r>
        <w:tab/>
        <w:t>TMGI</w:t>
      </w:r>
      <w:bookmarkEnd w:id="3193"/>
      <w:bookmarkEnd w:id="3194"/>
      <w:bookmarkEnd w:id="3195"/>
      <w:bookmarkEnd w:id="3196"/>
      <w:bookmarkEnd w:id="3197"/>
      <w:bookmarkEnd w:id="3198"/>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199" w:name="_Toc20233115"/>
      <w:bookmarkStart w:id="3200" w:name="_Toc28026694"/>
      <w:bookmarkStart w:id="3201" w:name="_Toc36116529"/>
      <w:bookmarkStart w:id="3202" w:name="_Toc44682712"/>
      <w:bookmarkStart w:id="3203" w:name="_Toc51926563"/>
      <w:bookmarkStart w:id="3204" w:name="_Toc171694355"/>
      <w:r>
        <w:t>5.1.4.5</w:t>
      </w:r>
      <w:r>
        <w:tab/>
        <w:t>MMTel CDR parameters</w:t>
      </w:r>
      <w:bookmarkEnd w:id="3199"/>
      <w:bookmarkEnd w:id="3200"/>
      <w:bookmarkEnd w:id="3201"/>
      <w:bookmarkEnd w:id="3202"/>
      <w:bookmarkEnd w:id="3203"/>
      <w:bookmarkEnd w:id="3204"/>
    </w:p>
    <w:p w14:paraId="227A77A8" w14:textId="77777777" w:rsidR="00E664B4" w:rsidRPr="003907DC" w:rsidRDefault="00E664B4" w:rsidP="00E664B4">
      <w:pPr>
        <w:pStyle w:val="Heading5"/>
      </w:pPr>
      <w:bookmarkStart w:id="3205" w:name="_Toc20233116"/>
      <w:bookmarkStart w:id="3206" w:name="_Toc28026695"/>
      <w:bookmarkStart w:id="3207" w:name="_Toc36116530"/>
      <w:bookmarkStart w:id="3208" w:name="_Toc44682713"/>
      <w:bookmarkStart w:id="3209" w:name="_Toc51926564"/>
      <w:bookmarkStart w:id="3210" w:name="_Toc171694356"/>
      <w:r>
        <w:t>5.1.4.5.0</w:t>
      </w:r>
      <w:r>
        <w:tab/>
        <w:t>Introduction</w:t>
      </w:r>
      <w:bookmarkEnd w:id="3205"/>
      <w:bookmarkEnd w:id="3206"/>
      <w:bookmarkEnd w:id="3207"/>
      <w:bookmarkEnd w:id="3208"/>
      <w:bookmarkEnd w:id="3209"/>
      <w:bookmarkEnd w:id="3210"/>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211" w:name="_Toc20233117"/>
      <w:bookmarkStart w:id="3212" w:name="_Toc28026696"/>
      <w:bookmarkStart w:id="3213" w:name="_Toc36116531"/>
      <w:bookmarkStart w:id="3214" w:name="_Toc44682714"/>
      <w:bookmarkStart w:id="3215" w:name="_Toc51926565"/>
      <w:bookmarkStart w:id="3216" w:name="_Toc171694357"/>
      <w:r>
        <w:t>5.1.4.5.1</w:t>
      </w:r>
      <w:r>
        <w:tab/>
        <w:t>Associated Party Address</w:t>
      </w:r>
      <w:bookmarkEnd w:id="3211"/>
      <w:bookmarkEnd w:id="3212"/>
      <w:bookmarkEnd w:id="3213"/>
      <w:bookmarkEnd w:id="3214"/>
      <w:bookmarkEnd w:id="3215"/>
      <w:bookmarkEnd w:id="3216"/>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217" w:name="_Toc20233118"/>
      <w:bookmarkStart w:id="3218" w:name="_Toc28026697"/>
      <w:bookmarkStart w:id="3219" w:name="_Toc36116532"/>
      <w:bookmarkStart w:id="3220" w:name="_Toc44682715"/>
      <w:bookmarkStart w:id="3221" w:name="_Toc51926566"/>
      <w:bookmarkStart w:id="3222" w:name="_Toc171694358"/>
      <w:r>
        <w:t>5.1.4.5.2</w:t>
      </w:r>
      <w:r>
        <w:tab/>
        <w:t>List of Supplementary services</w:t>
      </w:r>
      <w:bookmarkEnd w:id="3217"/>
      <w:bookmarkEnd w:id="3218"/>
      <w:bookmarkEnd w:id="3219"/>
      <w:bookmarkEnd w:id="3220"/>
      <w:bookmarkEnd w:id="3221"/>
      <w:bookmarkEnd w:id="3222"/>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223" w:name="_Toc20233119"/>
      <w:bookmarkStart w:id="3224" w:name="_Toc28026698"/>
      <w:bookmarkStart w:id="3225" w:name="_Toc36116533"/>
      <w:bookmarkStart w:id="3226" w:name="_Toc44682716"/>
      <w:bookmarkStart w:id="3227" w:name="_Toc51926567"/>
      <w:bookmarkStart w:id="3228" w:name="_Toc171694359"/>
      <w:r>
        <w:t>5.1.4.5.3</w:t>
      </w:r>
      <w:r>
        <w:tab/>
        <w:t>Number Of Diversions</w:t>
      </w:r>
      <w:bookmarkEnd w:id="3223"/>
      <w:bookmarkEnd w:id="3224"/>
      <w:bookmarkEnd w:id="3225"/>
      <w:bookmarkEnd w:id="3226"/>
      <w:bookmarkEnd w:id="3227"/>
      <w:bookmarkEnd w:id="3228"/>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229" w:name="_Toc20233120"/>
      <w:bookmarkStart w:id="3230" w:name="_Toc28026699"/>
      <w:bookmarkStart w:id="3231" w:name="_Toc36116534"/>
      <w:bookmarkStart w:id="3232" w:name="_Toc44682717"/>
      <w:bookmarkStart w:id="3233" w:name="_Toc51926568"/>
      <w:bookmarkStart w:id="3234" w:name="_Toc171694360"/>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229"/>
      <w:bookmarkEnd w:id="3230"/>
      <w:bookmarkEnd w:id="3231"/>
      <w:bookmarkEnd w:id="3232"/>
      <w:bookmarkEnd w:id="3233"/>
      <w:bookmarkEnd w:id="3234"/>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235" w:name="_Toc20233121"/>
      <w:bookmarkStart w:id="3236" w:name="_Toc28026700"/>
      <w:bookmarkStart w:id="3237" w:name="_Toc36116535"/>
      <w:bookmarkStart w:id="3238" w:name="_Toc44682718"/>
      <w:bookmarkStart w:id="3239" w:name="_Toc51926569"/>
      <w:bookmarkStart w:id="3240" w:name="_Toc171694361"/>
      <w:r>
        <w:t>5.1.4.5.5</w:t>
      </w:r>
      <w:r>
        <w:tab/>
        <w:t>Service Mode</w:t>
      </w:r>
      <w:bookmarkEnd w:id="3235"/>
      <w:bookmarkEnd w:id="3236"/>
      <w:bookmarkEnd w:id="3237"/>
      <w:bookmarkEnd w:id="3238"/>
      <w:bookmarkEnd w:id="3239"/>
      <w:bookmarkEnd w:id="324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241" w:name="_Toc20233122"/>
      <w:bookmarkStart w:id="3242" w:name="_Toc28026701"/>
      <w:bookmarkStart w:id="3243" w:name="_Toc36116536"/>
      <w:bookmarkStart w:id="3244" w:name="_Toc44682719"/>
      <w:bookmarkStart w:id="3245" w:name="_Toc51926570"/>
      <w:bookmarkStart w:id="3246" w:name="_Toc171694362"/>
      <w:r>
        <w:t>5.1.4.5.6</w:t>
      </w:r>
      <w:r>
        <w:tab/>
        <w:t>Service Type</w:t>
      </w:r>
      <w:bookmarkEnd w:id="3241"/>
      <w:bookmarkEnd w:id="3242"/>
      <w:bookmarkEnd w:id="3243"/>
      <w:bookmarkEnd w:id="3244"/>
      <w:bookmarkEnd w:id="3245"/>
      <w:bookmarkEnd w:id="324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247" w:name="_Toc20233123"/>
      <w:bookmarkStart w:id="3248" w:name="_Toc28026702"/>
      <w:bookmarkStart w:id="3249" w:name="_Toc36116537"/>
      <w:bookmarkStart w:id="3250" w:name="_Toc44682720"/>
      <w:bookmarkStart w:id="3251" w:name="_Toc51926571"/>
      <w:bookmarkStart w:id="3252" w:name="_Toc171694363"/>
      <w:r>
        <w:t>5.1.4.5.7</w:t>
      </w:r>
      <w:r>
        <w:tab/>
        <w:t>Void</w:t>
      </w:r>
      <w:bookmarkEnd w:id="3247"/>
      <w:bookmarkEnd w:id="3248"/>
      <w:bookmarkEnd w:id="3249"/>
      <w:bookmarkEnd w:id="3250"/>
      <w:bookmarkEnd w:id="3251"/>
      <w:bookmarkEnd w:id="3252"/>
    </w:p>
    <w:p w14:paraId="1C92258D" w14:textId="77777777" w:rsidR="006F30F9" w:rsidRDefault="006F30F9" w:rsidP="00E664B4">
      <w:pPr>
        <w:pStyle w:val="Heading4"/>
      </w:pPr>
      <w:bookmarkStart w:id="3253" w:name="_Toc20233124"/>
      <w:bookmarkStart w:id="3254" w:name="_Toc28026703"/>
      <w:bookmarkStart w:id="3255" w:name="_Toc36116538"/>
      <w:bookmarkStart w:id="3256" w:name="_Toc44682721"/>
      <w:bookmarkStart w:id="3257" w:name="_Toc51926572"/>
      <w:bookmarkStart w:id="3258" w:name="_Toc171694364"/>
      <w:r>
        <w:t>5.1.4.6</w:t>
      </w:r>
      <w:r w:rsidR="00E664B4">
        <w:tab/>
        <w:t>S</w:t>
      </w:r>
      <w:r>
        <w:t>MS CDR parameters</w:t>
      </w:r>
      <w:bookmarkEnd w:id="3253"/>
      <w:bookmarkEnd w:id="3254"/>
      <w:bookmarkEnd w:id="3255"/>
      <w:bookmarkEnd w:id="3256"/>
      <w:bookmarkEnd w:id="3257"/>
      <w:bookmarkEnd w:id="3258"/>
    </w:p>
    <w:p w14:paraId="2DB755CF" w14:textId="77777777" w:rsidR="006F30F9" w:rsidRDefault="006F30F9" w:rsidP="006F30F9">
      <w:pPr>
        <w:pStyle w:val="Heading5"/>
      </w:pPr>
      <w:bookmarkStart w:id="3259" w:name="_Toc20233125"/>
      <w:bookmarkStart w:id="3260" w:name="_Toc28026704"/>
      <w:bookmarkStart w:id="3261" w:name="_Toc36116539"/>
      <w:bookmarkStart w:id="3262" w:name="_Toc44682722"/>
      <w:bookmarkStart w:id="3263" w:name="_Toc51926573"/>
      <w:bookmarkStart w:id="3264" w:name="_Toc171694365"/>
      <w:r>
        <w:t>5.1.4.6.0</w:t>
      </w:r>
      <w:r>
        <w:tab/>
        <w:t>Introduction</w:t>
      </w:r>
      <w:bookmarkEnd w:id="3259"/>
      <w:bookmarkEnd w:id="3260"/>
      <w:bookmarkEnd w:id="3261"/>
      <w:bookmarkEnd w:id="3262"/>
      <w:bookmarkEnd w:id="3263"/>
      <w:bookmarkEnd w:id="3264"/>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265" w:name="_Toc20233126"/>
      <w:bookmarkStart w:id="3266" w:name="_Toc28026705"/>
      <w:bookmarkStart w:id="3267" w:name="_Toc36116540"/>
      <w:bookmarkStart w:id="3268" w:name="_Toc44682723"/>
      <w:bookmarkStart w:id="3269" w:name="_Toc51926574"/>
      <w:bookmarkStart w:id="3270" w:name="_Toc171694366"/>
      <w:r>
        <w:t>5.1.4.6.1</w:t>
      </w:r>
      <w:r>
        <w:tab/>
        <w:t>Event Timestamp</w:t>
      </w:r>
      <w:bookmarkEnd w:id="3265"/>
      <w:bookmarkEnd w:id="3266"/>
      <w:bookmarkEnd w:id="3267"/>
      <w:bookmarkEnd w:id="3268"/>
      <w:bookmarkEnd w:id="3269"/>
      <w:bookmarkEnd w:id="3270"/>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271" w:name="_Toc20233127"/>
      <w:bookmarkStart w:id="3272" w:name="_Toc28026706"/>
      <w:bookmarkStart w:id="3273" w:name="_Toc36116541"/>
      <w:bookmarkStart w:id="3274" w:name="_Toc44682724"/>
      <w:bookmarkStart w:id="3275" w:name="_Toc51926575"/>
      <w:bookmarkStart w:id="3276" w:name="_Toc171694367"/>
      <w:r>
        <w:t>5.1.4.6.0A</w:t>
      </w:r>
      <w:r>
        <w:tab/>
        <w:t>Carrier Select Routing</w:t>
      </w:r>
      <w:bookmarkEnd w:id="3271"/>
      <w:bookmarkEnd w:id="3272"/>
      <w:bookmarkEnd w:id="3273"/>
      <w:bookmarkEnd w:id="3274"/>
      <w:bookmarkEnd w:id="3275"/>
      <w:bookmarkEnd w:id="3276"/>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277" w:name="_Toc20233128"/>
      <w:bookmarkStart w:id="3278" w:name="_Toc28026707"/>
      <w:bookmarkStart w:id="3279" w:name="_Toc36116542"/>
      <w:bookmarkStart w:id="3280" w:name="_Toc44682725"/>
      <w:bookmarkStart w:id="3281" w:name="_Toc51926576"/>
      <w:bookmarkStart w:id="3282" w:name="_Toc171694368"/>
      <w:r w:rsidRPr="008B1D6D">
        <w:t>5.1.</w:t>
      </w:r>
      <w:r>
        <w:t>4.6</w:t>
      </w:r>
      <w:r w:rsidRPr="008B1D6D">
        <w:t>.1</w:t>
      </w:r>
      <w:r>
        <w:t>A</w:t>
      </w:r>
      <w:r w:rsidRPr="008B1D6D">
        <w:tab/>
        <w:t>External</w:t>
      </w:r>
      <w:r w:rsidRPr="00473961">
        <w:t xml:space="preserve"> </w:t>
      </w:r>
      <w:r w:rsidRPr="008B1D6D">
        <w:t>Identifier</w:t>
      </w:r>
      <w:bookmarkEnd w:id="3277"/>
      <w:bookmarkEnd w:id="3278"/>
      <w:bookmarkEnd w:id="3279"/>
      <w:bookmarkEnd w:id="3280"/>
      <w:bookmarkEnd w:id="3281"/>
      <w:bookmarkEnd w:id="3282"/>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283" w:name="_Toc20233129"/>
      <w:bookmarkStart w:id="3284" w:name="_Toc28026708"/>
      <w:bookmarkStart w:id="3285" w:name="_Toc36116543"/>
      <w:bookmarkStart w:id="3286" w:name="_Toc44682726"/>
      <w:bookmarkStart w:id="3287" w:name="_Toc51926577"/>
      <w:bookmarkStart w:id="3288" w:name="_Toc171694369"/>
      <w:r>
        <w:t>5.1.4.6.2</w:t>
      </w:r>
      <w:r>
        <w:tab/>
        <w:t>Local Record Sequence Number</w:t>
      </w:r>
      <w:bookmarkEnd w:id="3283"/>
      <w:bookmarkEnd w:id="3284"/>
      <w:bookmarkEnd w:id="3285"/>
      <w:bookmarkEnd w:id="3286"/>
      <w:bookmarkEnd w:id="3287"/>
      <w:bookmarkEnd w:id="3288"/>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289" w:name="_Toc20233130"/>
      <w:bookmarkStart w:id="3290" w:name="_Toc28026709"/>
      <w:bookmarkStart w:id="3291" w:name="_Toc36116544"/>
      <w:bookmarkStart w:id="3292" w:name="_Toc44682727"/>
      <w:bookmarkStart w:id="3293" w:name="_Toc51926578"/>
      <w:bookmarkStart w:id="3294" w:name="_Toc171694370"/>
      <w:r>
        <w:t>5.1.4.6.3</w:t>
      </w:r>
      <w:r>
        <w:tab/>
        <w:t>Message Class</w:t>
      </w:r>
      <w:bookmarkEnd w:id="3289"/>
      <w:bookmarkEnd w:id="3290"/>
      <w:bookmarkEnd w:id="3291"/>
      <w:bookmarkEnd w:id="3292"/>
      <w:bookmarkEnd w:id="3293"/>
      <w:bookmarkEnd w:id="3294"/>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295" w:name="_Toc20233131"/>
      <w:bookmarkStart w:id="3296" w:name="_Toc28026710"/>
      <w:bookmarkStart w:id="3297" w:name="_Toc36116545"/>
      <w:bookmarkStart w:id="3298" w:name="_Toc44682728"/>
      <w:bookmarkStart w:id="3299" w:name="_Toc51926579"/>
      <w:bookmarkStart w:id="3300" w:name="_Toc171694371"/>
      <w:r>
        <w:lastRenderedPageBreak/>
        <w:t>5.1.4.6.4</w:t>
      </w:r>
      <w:r>
        <w:tab/>
        <w:t>Message Reference</w:t>
      </w:r>
      <w:bookmarkEnd w:id="3295"/>
      <w:bookmarkEnd w:id="3296"/>
      <w:bookmarkEnd w:id="3297"/>
      <w:bookmarkEnd w:id="3298"/>
      <w:bookmarkEnd w:id="3299"/>
      <w:bookmarkEnd w:id="330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301" w:name="_Toc20233132"/>
      <w:bookmarkStart w:id="3302" w:name="_Toc28026711"/>
      <w:bookmarkStart w:id="3303" w:name="_Toc36116546"/>
      <w:bookmarkStart w:id="3304" w:name="_Toc44682729"/>
      <w:bookmarkStart w:id="3305" w:name="_Toc51926580"/>
      <w:bookmarkStart w:id="3306" w:name="_Toc171694372"/>
      <w:r>
        <w:t>5.1.4.6.5</w:t>
      </w:r>
      <w:r>
        <w:tab/>
        <w:t>Message Size</w:t>
      </w:r>
      <w:bookmarkEnd w:id="3301"/>
      <w:bookmarkEnd w:id="3302"/>
      <w:bookmarkEnd w:id="3303"/>
      <w:bookmarkEnd w:id="3304"/>
      <w:bookmarkEnd w:id="3305"/>
      <w:bookmarkEnd w:id="330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307" w:name="_Toc20233133"/>
      <w:bookmarkStart w:id="3308" w:name="_Toc28026712"/>
      <w:bookmarkStart w:id="3309" w:name="_Toc36116547"/>
      <w:bookmarkStart w:id="3310" w:name="_Toc44682730"/>
      <w:bookmarkStart w:id="3311" w:name="_Toc51926581"/>
      <w:bookmarkStart w:id="3312" w:name="_Toc171694373"/>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307"/>
      <w:bookmarkEnd w:id="3308"/>
      <w:bookmarkEnd w:id="3309"/>
      <w:bookmarkEnd w:id="3310"/>
      <w:bookmarkEnd w:id="3311"/>
      <w:bookmarkEnd w:id="3312"/>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313" w:name="_Toc20233134"/>
      <w:bookmarkStart w:id="3314" w:name="_Toc28026713"/>
      <w:bookmarkStart w:id="3315" w:name="_Toc36116548"/>
      <w:bookmarkStart w:id="3316" w:name="_Toc44682731"/>
      <w:bookmarkStart w:id="3317" w:name="_Toc51926582"/>
      <w:bookmarkStart w:id="3318" w:name="_Toc171694374"/>
      <w:r>
        <w:t>5.1.4.6.6A</w:t>
      </w:r>
      <w:r>
        <w:tab/>
        <w:t>Number Portability Routing</w:t>
      </w:r>
      <w:bookmarkEnd w:id="3313"/>
      <w:bookmarkEnd w:id="3314"/>
      <w:bookmarkEnd w:id="3315"/>
      <w:bookmarkEnd w:id="3316"/>
      <w:bookmarkEnd w:id="3317"/>
      <w:bookmarkEnd w:id="3318"/>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319" w:name="_Toc20233135"/>
      <w:bookmarkStart w:id="3320" w:name="_Toc28026714"/>
      <w:bookmarkStart w:id="3321" w:name="_Toc36116549"/>
      <w:bookmarkStart w:id="3322" w:name="_Toc44682732"/>
      <w:bookmarkStart w:id="3323" w:name="_Toc51926583"/>
      <w:bookmarkStart w:id="3324" w:name="_Toc171694375"/>
      <w:r>
        <w:t>5.1.4.6.7</w:t>
      </w:r>
      <w:r>
        <w:tab/>
        <w:t>Originator IMSI</w:t>
      </w:r>
      <w:bookmarkEnd w:id="3319"/>
      <w:bookmarkEnd w:id="3320"/>
      <w:bookmarkEnd w:id="3321"/>
      <w:bookmarkEnd w:id="3322"/>
      <w:bookmarkEnd w:id="3323"/>
      <w:bookmarkEnd w:id="3324"/>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325" w:name="_Toc20233136"/>
      <w:bookmarkStart w:id="3326" w:name="_Toc28026715"/>
      <w:bookmarkStart w:id="3327" w:name="_Toc36116550"/>
      <w:bookmarkStart w:id="3328" w:name="_Toc44682733"/>
      <w:bookmarkStart w:id="3329" w:name="_Toc51926584"/>
      <w:bookmarkStart w:id="3330" w:name="_Toc171694376"/>
      <w:r>
        <w:t>5.1.4.6.8</w:t>
      </w:r>
      <w:r>
        <w:tab/>
        <w:t>Originator Info</w:t>
      </w:r>
      <w:bookmarkEnd w:id="3325"/>
      <w:bookmarkEnd w:id="3326"/>
      <w:bookmarkEnd w:id="3327"/>
      <w:bookmarkEnd w:id="3328"/>
      <w:bookmarkEnd w:id="3329"/>
      <w:bookmarkEnd w:id="3330"/>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331" w:name="_Toc20233137"/>
      <w:bookmarkStart w:id="3332" w:name="_Toc28026716"/>
      <w:bookmarkStart w:id="3333" w:name="_Toc36116551"/>
      <w:bookmarkStart w:id="3334" w:name="_Toc44682734"/>
      <w:bookmarkStart w:id="3335" w:name="_Toc51926585"/>
      <w:bookmarkStart w:id="3336" w:name="_Toc171694377"/>
      <w:r>
        <w:t>5.1.4.6.9</w:t>
      </w:r>
      <w:r>
        <w:tab/>
        <w:t>Originator MSISDN</w:t>
      </w:r>
      <w:bookmarkEnd w:id="3331"/>
      <w:bookmarkEnd w:id="3332"/>
      <w:bookmarkEnd w:id="3333"/>
      <w:bookmarkEnd w:id="3334"/>
      <w:bookmarkEnd w:id="3335"/>
      <w:bookmarkEnd w:id="3336"/>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337" w:name="_Toc20233138"/>
      <w:bookmarkStart w:id="3338" w:name="_Toc28026717"/>
      <w:bookmarkStart w:id="3339" w:name="_Toc36116552"/>
      <w:bookmarkStart w:id="3340" w:name="_Toc44682735"/>
      <w:bookmarkStart w:id="3341" w:name="_Toc51926586"/>
      <w:bookmarkStart w:id="3342" w:name="_Toc171694378"/>
      <w:r>
        <w:t>5.1.4.6.10</w:t>
      </w:r>
      <w:r>
        <w:tab/>
        <w:t>Originator Other Address</w:t>
      </w:r>
      <w:bookmarkEnd w:id="3337"/>
      <w:bookmarkEnd w:id="3338"/>
      <w:bookmarkEnd w:id="3339"/>
      <w:bookmarkEnd w:id="3340"/>
      <w:bookmarkEnd w:id="3341"/>
      <w:bookmarkEnd w:id="3342"/>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343" w:name="_Toc20233139"/>
      <w:bookmarkStart w:id="3344" w:name="_Toc28026718"/>
      <w:bookmarkStart w:id="3345" w:name="_Toc36116553"/>
      <w:bookmarkStart w:id="3346" w:name="_Toc44682736"/>
      <w:bookmarkStart w:id="3347" w:name="_Toc51926587"/>
      <w:bookmarkStart w:id="3348" w:name="_Toc171694379"/>
      <w:r>
        <w:t>5.1.4.6.11</w:t>
      </w:r>
      <w:r>
        <w:tab/>
        <w:t>Originator Received Address</w:t>
      </w:r>
      <w:bookmarkEnd w:id="3343"/>
      <w:bookmarkEnd w:id="3344"/>
      <w:bookmarkEnd w:id="3345"/>
      <w:bookmarkEnd w:id="3346"/>
      <w:bookmarkEnd w:id="3347"/>
      <w:bookmarkEnd w:id="3348"/>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349" w:name="_Toc20233140"/>
      <w:bookmarkStart w:id="3350" w:name="_Toc28026719"/>
      <w:bookmarkStart w:id="3351" w:name="_Toc36116554"/>
      <w:bookmarkStart w:id="3352" w:name="_Toc44682737"/>
      <w:bookmarkStart w:id="3353" w:name="_Toc51926588"/>
      <w:bookmarkStart w:id="3354" w:name="_Toc171694380"/>
      <w:r>
        <w:t>5.1.4.6.12</w:t>
      </w:r>
      <w:r>
        <w:tab/>
        <w:t>Originator SCCP Address</w:t>
      </w:r>
      <w:bookmarkEnd w:id="3349"/>
      <w:bookmarkEnd w:id="3350"/>
      <w:bookmarkEnd w:id="3351"/>
      <w:bookmarkEnd w:id="3352"/>
      <w:bookmarkEnd w:id="3353"/>
      <w:bookmarkEnd w:id="3354"/>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355" w:name="_Toc20233141"/>
      <w:bookmarkStart w:id="3356" w:name="_Toc28026720"/>
      <w:bookmarkStart w:id="3357" w:name="_Toc36116555"/>
      <w:bookmarkStart w:id="3358" w:name="_Toc44682738"/>
      <w:bookmarkStart w:id="3359" w:name="_Toc51926589"/>
      <w:bookmarkStart w:id="3360" w:name="_Toc171694381"/>
      <w:r>
        <w:t>5.1.4.6.12A</w:t>
      </w:r>
      <w:r>
        <w:tab/>
        <w:t>PDP Address</w:t>
      </w:r>
      <w:bookmarkEnd w:id="3355"/>
      <w:bookmarkEnd w:id="3356"/>
      <w:bookmarkEnd w:id="3357"/>
      <w:bookmarkEnd w:id="3358"/>
      <w:bookmarkEnd w:id="3359"/>
      <w:bookmarkEnd w:id="336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361" w:name="_Toc20233142"/>
      <w:bookmarkStart w:id="3362" w:name="_Toc28026721"/>
      <w:bookmarkStart w:id="3363" w:name="_Toc36116556"/>
      <w:bookmarkStart w:id="3364" w:name="_Toc44682739"/>
      <w:bookmarkStart w:id="3365" w:name="_Toc51926590"/>
      <w:bookmarkStart w:id="3366" w:name="_Toc171694382"/>
      <w:r>
        <w:lastRenderedPageBreak/>
        <w:t>5.1.4.6.13</w:t>
      </w:r>
      <w:r>
        <w:tab/>
      </w:r>
      <w:r>
        <w:rPr>
          <w:noProof/>
        </w:rPr>
        <w:t>RAT Type</w:t>
      </w:r>
      <w:bookmarkEnd w:id="3361"/>
      <w:bookmarkEnd w:id="3362"/>
      <w:bookmarkEnd w:id="3363"/>
      <w:bookmarkEnd w:id="3364"/>
      <w:bookmarkEnd w:id="3365"/>
      <w:bookmarkEnd w:id="336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367" w:name="_Toc20233143"/>
      <w:bookmarkStart w:id="3368" w:name="_Toc28026722"/>
      <w:bookmarkStart w:id="3369" w:name="_Toc36116557"/>
      <w:bookmarkStart w:id="3370" w:name="_Toc44682740"/>
      <w:bookmarkStart w:id="3371" w:name="_Toc51926591"/>
      <w:bookmarkStart w:id="3372" w:name="_Toc171694383"/>
      <w:r>
        <w:t>5.1.4.6.14</w:t>
      </w:r>
      <w:r>
        <w:tab/>
        <w:t>Recipient IMSI</w:t>
      </w:r>
      <w:bookmarkEnd w:id="3367"/>
      <w:bookmarkEnd w:id="3368"/>
      <w:bookmarkEnd w:id="3369"/>
      <w:bookmarkEnd w:id="3370"/>
      <w:bookmarkEnd w:id="3371"/>
      <w:bookmarkEnd w:id="3372"/>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373" w:name="_Toc20233144"/>
      <w:bookmarkStart w:id="3374" w:name="_Toc28026723"/>
      <w:bookmarkStart w:id="3375" w:name="_Toc36116558"/>
      <w:bookmarkStart w:id="3376" w:name="_Toc44682741"/>
      <w:bookmarkStart w:id="3377" w:name="_Toc51926592"/>
      <w:bookmarkStart w:id="3378" w:name="_Toc171694384"/>
      <w:r>
        <w:t>5.1.4.6.15</w:t>
      </w:r>
      <w:r>
        <w:tab/>
        <w:t>Recipient Info</w:t>
      </w:r>
      <w:bookmarkEnd w:id="3373"/>
      <w:bookmarkEnd w:id="3374"/>
      <w:bookmarkEnd w:id="3375"/>
      <w:bookmarkEnd w:id="3376"/>
      <w:bookmarkEnd w:id="3377"/>
      <w:bookmarkEnd w:id="3378"/>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379" w:name="_Toc20233145"/>
      <w:bookmarkStart w:id="3380" w:name="_Toc28026724"/>
      <w:bookmarkStart w:id="3381" w:name="_Toc36116559"/>
      <w:bookmarkStart w:id="3382" w:name="_Toc44682742"/>
      <w:bookmarkStart w:id="3383" w:name="_Toc51926593"/>
      <w:bookmarkStart w:id="3384" w:name="_Toc171694385"/>
      <w:r>
        <w:t>5.1.4.6.16</w:t>
      </w:r>
      <w:r>
        <w:tab/>
        <w:t>Recipient MSISDN</w:t>
      </w:r>
      <w:bookmarkEnd w:id="3379"/>
      <w:bookmarkEnd w:id="3380"/>
      <w:bookmarkEnd w:id="3381"/>
      <w:bookmarkEnd w:id="3382"/>
      <w:bookmarkEnd w:id="3383"/>
      <w:bookmarkEnd w:id="3384"/>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385" w:name="_Toc20233146"/>
      <w:bookmarkStart w:id="3386" w:name="_Toc28026725"/>
      <w:bookmarkStart w:id="3387" w:name="_Toc36116560"/>
      <w:bookmarkStart w:id="3388" w:name="_Toc44682743"/>
      <w:bookmarkStart w:id="3389" w:name="_Toc51926594"/>
      <w:bookmarkStart w:id="3390" w:name="_Toc171694386"/>
      <w:r>
        <w:t>5.1.4.6.17</w:t>
      </w:r>
      <w:r>
        <w:tab/>
        <w:t>Recipient Other Address</w:t>
      </w:r>
      <w:bookmarkEnd w:id="3385"/>
      <w:bookmarkEnd w:id="3386"/>
      <w:bookmarkEnd w:id="3387"/>
      <w:bookmarkEnd w:id="3388"/>
      <w:bookmarkEnd w:id="3389"/>
      <w:bookmarkEnd w:id="3390"/>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391" w:name="_Toc20233147"/>
      <w:bookmarkStart w:id="3392" w:name="_Toc28026726"/>
      <w:bookmarkStart w:id="3393" w:name="_Toc36116561"/>
      <w:bookmarkStart w:id="3394" w:name="_Toc44682744"/>
      <w:bookmarkStart w:id="3395" w:name="_Toc51926595"/>
      <w:bookmarkStart w:id="3396" w:name="_Toc171694387"/>
      <w:r>
        <w:t>5.1.4.6.18</w:t>
      </w:r>
      <w:r>
        <w:tab/>
        <w:t>Recipient Received Address</w:t>
      </w:r>
      <w:bookmarkEnd w:id="3391"/>
      <w:bookmarkEnd w:id="3392"/>
      <w:bookmarkEnd w:id="3393"/>
      <w:bookmarkEnd w:id="3394"/>
      <w:bookmarkEnd w:id="3395"/>
      <w:bookmarkEnd w:id="3396"/>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397" w:name="_Toc20233148"/>
      <w:bookmarkStart w:id="3398" w:name="_Toc28026727"/>
      <w:bookmarkStart w:id="3399" w:name="_Toc36116562"/>
      <w:bookmarkStart w:id="3400" w:name="_Toc44682745"/>
      <w:bookmarkStart w:id="3401" w:name="_Toc51926596"/>
      <w:bookmarkStart w:id="3402" w:name="_Toc171694388"/>
      <w:r>
        <w:t>5.1.4.6.19</w:t>
      </w:r>
      <w:r>
        <w:tab/>
        <w:t>Recipient SCCP Address</w:t>
      </w:r>
      <w:bookmarkEnd w:id="3397"/>
      <w:bookmarkEnd w:id="3398"/>
      <w:bookmarkEnd w:id="3399"/>
      <w:bookmarkEnd w:id="3400"/>
      <w:bookmarkEnd w:id="3401"/>
      <w:bookmarkEnd w:id="3402"/>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403" w:name="_Toc20233149"/>
      <w:bookmarkStart w:id="3404" w:name="_Toc28026728"/>
      <w:bookmarkStart w:id="3405" w:name="_Toc36116563"/>
      <w:bookmarkStart w:id="3406" w:name="_Toc44682746"/>
      <w:bookmarkStart w:id="3407" w:name="_Toc51926597"/>
      <w:bookmarkStart w:id="3408" w:name="_Toc171694389"/>
      <w:r>
        <w:t>5.1.4.6.20</w:t>
      </w:r>
      <w:r>
        <w:tab/>
        <w:t>Record Type</w:t>
      </w:r>
      <w:bookmarkEnd w:id="3403"/>
      <w:bookmarkEnd w:id="3404"/>
      <w:bookmarkEnd w:id="3405"/>
      <w:bookmarkEnd w:id="3406"/>
      <w:bookmarkEnd w:id="3407"/>
      <w:bookmarkEnd w:id="3408"/>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409" w:name="_Toc20233150"/>
      <w:bookmarkStart w:id="3410" w:name="_Toc28026729"/>
      <w:bookmarkStart w:id="3411" w:name="_Toc36116564"/>
      <w:bookmarkStart w:id="3412" w:name="_Toc44682747"/>
      <w:bookmarkStart w:id="3413" w:name="_Toc51926598"/>
      <w:bookmarkStart w:id="3414" w:name="_Toc171694390"/>
      <w:r>
        <w:t>5.1.4.6.21</w:t>
      </w:r>
      <w:r>
        <w:tab/>
        <w:t>Record Extensions</w:t>
      </w:r>
      <w:bookmarkEnd w:id="3409"/>
      <w:bookmarkEnd w:id="3410"/>
      <w:bookmarkEnd w:id="3411"/>
      <w:bookmarkEnd w:id="3412"/>
      <w:bookmarkEnd w:id="3413"/>
      <w:bookmarkEnd w:id="3414"/>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415" w:name="_Toc20233151"/>
      <w:bookmarkStart w:id="3416" w:name="_Toc28026730"/>
      <w:bookmarkStart w:id="3417" w:name="_Toc36116565"/>
      <w:bookmarkStart w:id="3418" w:name="_Toc44682748"/>
      <w:bookmarkStart w:id="3419" w:name="_Toc51926599"/>
      <w:bookmarkStart w:id="3420" w:name="_Toc171694391"/>
      <w:r>
        <w:t>5.1.4.6.22</w:t>
      </w:r>
      <w:r>
        <w:tab/>
        <w:t>Served IMEI</w:t>
      </w:r>
      <w:bookmarkEnd w:id="3415"/>
      <w:bookmarkEnd w:id="3416"/>
      <w:bookmarkEnd w:id="3417"/>
      <w:bookmarkEnd w:id="3418"/>
      <w:bookmarkEnd w:id="3419"/>
      <w:bookmarkEnd w:id="342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421" w:name="_Toc20233152"/>
      <w:bookmarkStart w:id="3422" w:name="_Toc28026731"/>
      <w:bookmarkStart w:id="3423" w:name="_Toc36116566"/>
      <w:bookmarkStart w:id="3424" w:name="_Toc44682749"/>
      <w:bookmarkStart w:id="3425" w:name="_Toc51926600"/>
      <w:bookmarkStart w:id="3426" w:name="_Toc171694392"/>
      <w:r>
        <w:t>5.1.4.6.22A</w:t>
      </w:r>
      <w:r>
        <w:tab/>
        <w:t>Session ID</w:t>
      </w:r>
      <w:bookmarkEnd w:id="3421"/>
      <w:bookmarkEnd w:id="3422"/>
      <w:bookmarkEnd w:id="3423"/>
      <w:bookmarkEnd w:id="3424"/>
      <w:bookmarkEnd w:id="3425"/>
      <w:bookmarkEnd w:id="342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427" w:name="_Toc20233153"/>
      <w:bookmarkStart w:id="3428" w:name="_Toc28026732"/>
      <w:bookmarkStart w:id="3429" w:name="_Toc36116567"/>
      <w:bookmarkStart w:id="3430" w:name="_Toc44682750"/>
      <w:bookmarkStart w:id="3431" w:name="_Toc51926601"/>
      <w:bookmarkStart w:id="3432" w:name="_Toc171694393"/>
      <w:r>
        <w:lastRenderedPageBreak/>
        <w:t>5.1.4.6.23</w:t>
      </w:r>
      <w:r>
        <w:tab/>
        <w:t>SM Data Coding Scheme</w:t>
      </w:r>
      <w:bookmarkEnd w:id="3427"/>
      <w:bookmarkEnd w:id="3428"/>
      <w:bookmarkEnd w:id="3429"/>
      <w:bookmarkEnd w:id="3430"/>
      <w:bookmarkEnd w:id="3431"/>
      <w:bookmarkEnd w:id="3432"/>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3433" w:name="_Toc20233154"/>
      <w:bookmarkStart w:id="3434" w:name="_Toc28026733"/>
      <w:bookmarkStart w:id="3435" w:name="_Toc36116568"/>
      <w:bookmarkStart w:id="3436" w:name="_Toc44682751"/>
      <w:bookmarkStart w:id="3437" w:name="_Toc51926602"/>
      <w:bookmarkStart w:id="3438" w:name="_Toc171694394"/>
      <w:r>
        <w:t>5.1.4.6.24</w:t>
      </w:r>
      <w:r>
        <w:tab/>
        <w:t>SM Delivery Report Requested</w:t>
      </w:r>
      <w:bookmarkEnd w:id="3433"/>
      <w:bookmarkEnd w:id="3434"/>
      <w:bookmarkEnd w:id="3435"/>
      <w:bookmarkEnd w:id="3436"/>
      <w:bookmarkEnd w:id="3437"/>
      <w:bookmarkEnd w:id="3438"/>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3439" w:name="_Toc20233155"/>
      <w:bookmarkStart w:id="3440" w:name="_Toc28026734"/>
      <w:bookmarkStart w:id="3441" w:name="_Toc36116569"/>
      <w:bookmarkStart w:id="3442" w:name="_Toc44682752"/>
      <w:bookmarkStart w:id="3443" w:name="_Toc51926603"/>
      <w:bookmarkStart w:id="3444" w:name="_Toc171694395"/>
      <w:r>
        <w:t>5.1.4.6.25</w:t>
      </w:r>
      <w:r>
        <w:tab/>
        <w:t>SM Destination Interface</w:t>
      </w:r>
      <w:bookmarkEnd w:id="3439"/>
      <w:bookmarkEnd w:id="3440"/>
      <w:bookmarkEnd w:id="3441"/>
      <w:bookmarkEnd w:id="3442"/>
      <w:bookmarkEnd w:id="3443"/>
      <w:bookmarkEnd w:id="3444"/>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3445" w:name="_Toc20233156"/>
      <w:bookmarkStart w:id="3446" w:name="_Toc28026735"/>
      <w:bookmarkStart w:id="3447" w:name="_Toc36116570"/>
      <w:bookmarkStart w:id="3448" w:name="_Toc44682753"/>
      <w:bookmarkStart w:id="3449" w:name="_Toc51926604"/>
      <w:bookmarkStart w:id="3450" w:name="_Toc171694396"/>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445"/>
      <w:bookmarkEnd w:id="3446"/>
      <w:bookmarkEnd w:id="3447"/>
      <w:bookmarkEnd w:id="3448"/>
      <w:bookmarkEnd w:id="3449"/>
      <w:bookmarkEnd w:id="3450"/>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3451" w:name="_Toc20233157"/>
      <w:bookmarkStart w:id="3452" w:name="_Toc28026736"/>
      <w:bookmarkStart w:id="3453" w:name="_Toc36116571"/>
      <w:bookmarkStart w:id="3454" w:name="_Toc44682754"/>
      <w:bookmarkStart w:id="3455" w:name="_Toc51926605"/>
      <w:bookmarkStart w:id="3456" w:name="_Toc171694397"/>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3451"/>
      <w:bookmarkEnd w:id="3452"/>
      <w:bookmarkEnd w:id="3453"/>
      <w:bookmarkEnd w:id="3454"/>
      <w:bookmarkEnd w:id="3455"/>
      <w:bookmarkEnd w:id="3456"/>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3457" w:name="_Toc20233158"/>
      <w:bookmarkStart w:id="3458" w:name="_Toc28026737"/>
      <w:bookmarkStart w:id="3459" w:name="_Toc36116572"/>
      <w:bookmarkStart w:id="3460" w:name="_Toc44682755"/>
      <w:bookmarkStart w:id="3461" w:name="_Toc51926606"/>
      <w:bookmarkStart w:id="3462" w:name="_Toc171694398"/>
      <w:r>
        <w:t>5.1.4.6.28</w:t>
      </w:r>
      <w:r>
        <w:tab/>
      </w:r>
      <w:r>
        <w:rPr>
          <w:noProof/>
        </w:rPr>
        <w:t>SM Discharge Time</w:t>
      </w:r>
      <w:bookmarkEnd w:id="3457"/>
      <w:bookmarkEnd w:id="3458"/>
      <w:bookmarkEnd w:id="3459"/>
      <w:bookmarkEnd w:id="3460"/>
      <w:bookmarkEnd w:id="3461"/>
      <w:bookmarkEnd w:id="3462"/>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3463" w:name="_Toc20233159"/>
      <w:bookmarkStart w:id="3464" w:name="_Toc28026738"/>
      <w:bookmarkStart w:id="3465" w:name="_Toc36116573"/>
      <w:bookmarkStart w:id="3466" w:name="_Toc44682756"/>
      <w:bookmarkStart w:id="3467" w:name="_Toc51926607"/>
      <w:bookmarkStart w:id="3468" w:name="_Toc17169439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3463"/>
      <w:bookmarkEnd w:id="3464"/>
      <w:bookmarkEnd w:id="3465"/>
      <w:bookmarkEnd w:id="3466"/>
      <w:bookmarkEnd w:id="3467"/>
      <w:bookmarkEnd w:id="3468"/>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3469" w:name="_Toc20233160"/>
      <w:bookmarkStart w:id="3470" w:name="_Toc28026739"/>
      <w:bookmarkStart w:id="3471" w:name="_Toc36116574"/>
      <w:bookmarkStart w:id="3472" w:name="_Toc44682757"/>
      <w:bookmarkStart w:id="3473" w:name="_Toc51926608"/>
      <w:bookmarkStart w:id="3474" w:name="_Toc171694400"/>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3469"/>
      <w:bookmarkEnd w:id="3470"/>
      <w:bookmarkEnd w:id="3471"/>
      <w:bookmarkEnd w:id="3472"/>
      <w:bookmarkEnd w:id="3473"/>
      <w:bookmarkEnd w:id="3474"/>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3475" w:name="_Toc20233161"/>
      <w:bookmarkStart w:id="3476" w:name="_Toc28026740"/>
      <w:bookmarkStart w:id="3477" w:name="_Toc36116575"/>
      <w:bookmarkStart w:id="3478" w:name="_Toc44682758"/>
      <w:bookmarkStart w:id="3479" w:name="_Toc51926609"/>
      <w:bookmarkStart w:id="3480" w:name="_Toc171694401"/>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3475"/>
      <w:bookmarkEnd w:id="3476"/>
      <w:bookmarkEnd w:id="3477"/>
      <w:bookmarkEnd w:id="3478"/>
      <w:bookmarkEnd w:id="3479"/>
      <w:bookmarkEnd w:id="348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3481" w:name="_Toc20233162"/>
      <w:bookmarkStart w:id="3482" w:name="_Toc28026741"/>
      <w:bookmarkStart w:id="3483" w:name="_Toc36116576"/>
      <w:bookmarkStart w:id="3484" w:name="_Toc44682759"/>
      <w:bookmarkStart w:id="3485" w:name="_Toc51926610"/>
      <w:bookmarkStart w:id="3486" w:name="_Toc171694402"/>
      <w:r>
        <w:t>5.1.4.6.32</w:t>
      </w:r>
      <w:r>
        <w:tab/>
        <w:t>SM Message Type</w:t>
      </w:r>
      <w:bookmarkEnd w:id="3481"/>
      <w:bookmarkEnd w:id="3482"/>
      <w:bookmarkEnd w:id="3483"/>
      <w:bookmarkEnd w:id="3484"/>
      <w:bookmarkEnd w:id="3485"/>
      <w:bookmarkEnd w:id="348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3487" w:name="_Toc20233163"/>
      <w:bookmarkStart w:id="3488" w:name="_Toc28026742"/>
      <w:bookmarkStart w:id="3489" w:name="_Toc36116577"/>
      <w:bookmarkStart w:id="3490" w:name="_Toc44682760"/>
      <w:bookmarkStart w:id="3491" w:name="_Toc51926611"/>
      <w:bookmarkStart w:id="3492" w:name="_Toc171694403"/>
      <w:r>
        <w:t>5.1.4.6.33</w:t>
      </w:r>
      <w:r>
        <w:tab/>
        <w:t>SM Originator Interface</w:t>
      </w:r>
      <w:bookmarkEnd w:id="3487"/>
      <w:bookmarkEnd w:id="3488"/>
      <w:bookmarkEnd w:id="3489"/>
      <w:bookmarkEnd w:id="3490"/>
      <w:bookmarkEnd w:id="3491"/>
      <w:bookmarkEnd w:id="3492"/>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3493" w:name="_Toc20233164"/>
      <w:bookmarkStart w:id="3494" w:name="_Toc28026743"/>
      <w:bookmarkStart w:id="3495" w:name="_Toc36116578"/>
      <w:bookmarkStart w:id="3496" w:name="_Toc44682761"/>
      <w:bookmarkStart w:id="3497" w:name="_Toc51926612"/>
      <w:bookmarkStart w:id="3498" w:name="_Toc17169440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3493"/>
      <w:bookmarkEnd w:id="3494"/>
      <w:bookmarkEnd w:id="3495"/>
      <w:bookmarkEnd w:id="3496"/>
      <w:bookmarkEnd w:id="3497"/>
      <w:bookmarkEnd w:id="3498"/>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3499" w:name="_Toc20233165"/>
      <w:bookmarkStart w:id="3500" w:name="_Toc28026744"/>
      <w:bookmarkStart w:id="3501" w:name="_Toc36116579"/>
      <w:bookmarkStart w:id="3502" w:name="_Toc44682762"/>
      <w:bookmarkStart w:id="3503" w:name="_Toc51926613"/>
      <w:bookmarkStart w:id="3504" w:name="_Toc171694405"/>
      <w:r>
        <w:t>5.1.4.6.35</w:t>
      </w:r>
      <w:r>
        <w:tab/>
        <w:t xml:space="preserve">SM </w:t>
      </w:r>
      <w:r w:rsidRPr="006949D4">
        <w:rPr>
          <w:noProof/>
        </w:rPr>
        <w:t>Priority</w:t>
      </w:r>
      <w:bookmarkEnd w:id="3499"/>
      <w:bookmarkEnd w:id="3500"/>
      <w:bookmarkEnd w:id="3501"/>
      <w:bookmarkEnd w:id="3502"/>
      <w:bookmarkEnd w:id="3503"/>
      <w:bookmarkEnd w:id="3504"/>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3505" w:name="_Toc20233166"/>
      <w:bookmarkStart w:id="3506" w:name="_Toc28026745"/>
      <w:bookmarkStart w:id="3507" w:name="_Toc36116580"/>
      <w:bookmarkStart w:id="3508" w:name="_Toc44682763"/>
      <w:bookmarkStart w:id="3509" w:name="_Toc51926614"/>
      <w:bookmarkStart w:id="3510" w:name="_Toc171694406"/>
      <w:r>
        <w:t>5.1.4.6.36</w:t>
      </w:r>
      <w:r>
        <w:tab/>
        <w:t>SM Recipient Protocol Id</w:t>
      </w:r>
      <w:bookmarkEnd w:id="3505"/>
      <w:bookmarkEnd w:id="3506"/>
      <w:bookmarkEnd w:id="3507"/>
      <w:bookmarkEnd w:id="3508"/>
      <w:bookmarkEnd w:id="3509"/>
      <w:bookmarkEnd w:id="3510"/>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3511" w:name="_Toc20233167"/>
      <w:bookmarkStart w:id="3512" w:name="_Toc28026746"/>
      <w:bookmarkStart w:id="3513" w:name="_Toc36116581"/>
      <w:bookmarkStart w:id="3514" w:name="_Toc44682764"/>
      <w:bookmarkStart w:id="3515" w:name="_Toc51926615"/>
      <w:bookmarkStart w:id="3516" w:name="_Toc171694407"/>
      <w:r>
        <w:t>5.1.4.6.37</w:t>
      </w:r>
      <w:r>
        <w:tab/>
        <w:t>SM Reply Path Requested</w:t>
      </w:r>
      <w:bookmarkEnd w:id="3511"/>
      <w:bookmarkEnd w:id="3512"/>
      <w:bookmarkEnd w:id="3513"/>
      <w:bookmarkEnd w:id="3514"/>
      <w:bookmarkEnd w:id="3515"/>
      <w:bookmarkEnd w:id="3516"/>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3517" w:name="_Toc20233168"/>
      <w:bookmarkStart w:id="3518" w:name="_Toc28026747"/>
      <w:bookmarkStart w:id="3519" w:name="_Toc36116582"/>
      <w:bookmarkStart w:id="3520" w:name="_Toc44682765"/>
      <w:bookmarkStart w:id="3521" w:name="_Toc51926616"/>
      <w:bookmarkStart w:id="3522" w:name="_Toc171694408"/>
      <w:r w:rsidRPr="00046BE2">
        <w:rPr>
          <w:lang w:val="en-US"/>
        </w:rPr>
        <w:t>5.1.4.6.38</w:t>
      </w:r>
      <w:r w:rsidRPr="00046BE2">
        <w:rPr>
          <w:lang w:val="en-US"/>
        </w:rPr>
        <w:tab/>
      </w:r>
      <w:r w:rsidRPr="00046BE2">
        <w:rPr>
          <w:noProof/>
          <w:lang w:val="en-US"/>
        </w:rPr>
        <w:t>SMS Application Port ID</w:t>
      </w:r>
      <w:bookmarkEnd w:id="3517"/>
      <w:bookmarkEnd w:id="3518"/>
      <w:bookmarkEnd w:id="3519"/>
      <w:bookmarkEnd w:id="3520"/>
      <w:bookmarkEnd w:id="3521"/>
      <w:bookmarkEnd w:id="3522"/>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3523" w:name="_Toc20233169"/>
      <w:bookmarkStart w:id="3524" w:name="_Toc28026748"/>
      <w:bookmarkStart w:id="3525" w:name="_Toc36116583"/>
      <w:bookmarkStart w:id="3526" w:name="_Toc44682766"/>
      <w:bookmarkStart w:id="3527" w:name="_Toc51926617"/>
      <w:bookmarkStart w:id="3528" w:name="_Toc171694409"/>
      <w:r>
        <w:t>5.1.4.6.39</w:t>
      </w:r>
      <w:r>
        <w:tab/>
        <w:t xml:space="preserve">SM </w:t>
      </w:r>
      <w:r>
        <w:rPr>
          <w:lang w:val="en-US"/>
        </w:rPr>
        <w:t>Sequence Number</w:t>
      </w:r>
      <w:bookmarkEnd w:id="3523"/>
      <w:bookmarkEnd w:id="3524"/>
      <w:bookmarkEnd w:id="3525"/>
      <w:bookmarkEnd w:id="3526"/>
      <w:bookmarkEnd w:id="3527"/>
      <w:bookmarkEnd w:id="3528"/>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3529" w:name="_Toc20233170"/>
      <w:bookmarkStart w:id="3530" w:name="_Toc28026749"/>
      <w:bookmarkStart w:id="3531" w:name="_Toc36116584"/>
      <w:bookmarkStart w:id="3532" w:name="_Toc44682767"/>
      <w:bookmarkStart w:id="3533" w:name="_Toc51926618"/>
      <w:bookmarkStart w:id="3534" w:name="_Toc171694410"/>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3529"/>
      <w:bookmarkEnd w:id="3530"/>
      <w:bookmarkEnd w:id="3531"/>
      <w:bookmarkEnd w:id="3532"/>
      <w:bookmarkEnd w:id="3533"/>
      <w:bookmarkEnd w:id="3534"/>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3535" w:name="_Toc20233171"/>
      <w:bookmarkStart w:id="3536" w:name="_Toc28026750"/>
      <w:bookmarkStart w:id="3537" w:name="_Toc36116585"/>
      <w:bookmarkStart w:id="3538" w:name="_Toc44682768"/>
      <w:bookmarkStart w:id="3539" w:name="_Toc51926619"/>
      <w:bookmarkStart w:id="3540" w:name="_Toc171694411"/>
      <w:r>
        <w:t>5.1.4.6.41</w:t>
      </w:r>
      <w:r>
        <w:tab/>
      </w:r>
      <w:r w:rsidR="009143D4">
        <w:t>Void</w:t>
      </w:r>
      <w:bookmarkEnd w:id="3535"/>
      <w:bookmarkEnd w:id="3536"/>
      <w:bookmarkEnd w:id="3537"/>
      <w:bookmarkEnd w:id="3538"/>
      <w:bookmarkEnd w:id="3539"/>
      <w:bookmarkEnd w:id="3540"/>
    </w:p>
    <w:p w14:paraId="665B503B" w14:textId="77777777" w:rsidR="0082149B" w:rsidRDefault="006F30F9" w:rsidP="00D97500">
      <w:pPr>
        <w:pStyle w:val="Heading5"/>
      </w:pPr>
      <w:bookmarkStart w:id="3541" w:name="_Toc20233172"/>
      <w:bookmarkStart w:id="3542" w:name="_Toc28026751"/>
      <w:bookmarkStart w:id="3543" w:name="_Toc36116586"/>
      <w:bookmarkStart w:id="3544" w:name="_Toc44682769"/>
      <w:bookmarkStart w:id="3545" w:name="_Toc51926620"/>
      <w:bookmarkStart w:id="3546" w:name="_Toc171694412"/>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3541"/>
      <w:bookmarkEnd w:id="3542"/>
      <w:bookmarkEnd w:id="3543"/>
      <w:bookmarkEnd w:id="3544"/>
      <w:bookmarkEnd w:id="3545"/>
      <w:bookmarkEnd w:id="3546"/>
    </w:p>
    <w:p w14:paraId="5821CA7D" w14:textId="77777777" w:rsidR="006F30F9" w:rsidRPr="0082149B" w:rsidRDefault="006F30F9" w:rsidP="00D97500">
      <w:pPr>
        <w:pStyle w:val="Heading5"/>
        <w:rPr>
          <w:lang w:val="en-US"/>
        </w:rPr>
      </w:pPr>
      <w:bookmarkStart w:id="3547" w:name="_Toc20233173"/>
      <w:bookmarkStart w:id="3548" w:name="_Toc28026752"/>
      <w:bookmarkStart w:id="3549" w:name="_Toc36116587"/>
      <w:bookmarkStart w:id="3550" w:name="_Toc44682770"/>
      <w:bookmarkStart w:id="3551" w:name="_Toc51926621"/>
      <w:bookmarkStart w:id="3552" w:name="_Toc171694413"/>
      <w:r>
        <w:t>5.1.4.6.43</w:t>
      </w:r>
      <w:r>
        <w:tab/>
      </w:r>
      <w:r>
        <w:rPr>
          <w:noProof/>
        </w:rPr>
        <w:t>SM Status</w:t>
      </w:r>
      <w:bookmarkEnd w:id="3547"/>
      <w:bookmarkEnd w:id="3548"/>
      <w:bookmarkEnd w:id="3549"/>
      <w:bookmarkEnd w:id="3550"/>
      <w:bookmarkEnd w:id="3551"/>
      <w:bookmarkEnd w:id="3552"/>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3553" w:name="_Toc20233174"/>
      <w:bookmarkStart w:id="3554" w:name="_Toc28026753"/>
      <w:bookmarkStart w:id="3555" w:name="_Toc36116588"/>
      <w:bookmarkStart w:id="3556" w:name="_Toc44682771"/>
      <w:bookmarkStart w:id="3557" w:name="_Toc51926622"/>
      <w:bookmarkStart w:id="3558" w:name="_Toc171694414"/>
      <w:r>
        <w:t>5.1.4.6.44</w:t>
      </w:r>
      <w:r>
        <w:tab/>
        <w:t>SM Total Number</w:t>
      </w:r>
      <w:bookmarkEnd w:id="3553"/>
      <w:bookmarkEnd w:id="3554"/>
      <w:bookmarkEnd w:id="3555"/>
      <w:bookmarkEnd w:id="3556"/>
      <w:bookmarkEnd w:id="3557"/>
      <w:bookmarkEnd w:id="3558"/>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3559" w:name="_Toc20233175"/>
      <w:bookmarkStart w:id="3560" w:name="_Toc28026754"/>
      <w:bookmarkStart w:id="3561" w:name="_Toc36116589"/>
      <w:bookmarkStart w:id="3562" w:name="_Toc44682772"/>
      <w:bookmarkStart w:id="3563" w:name="_Toc51926623"/>
      <w:bookmarkStart w:id="3564" w:name="_Toc171694415"/>
      <w:r>
        <w:t>5.1.4.6.45</w:t>
      </w:r>
      <w:r>
        <w:tab/>
        <w:t>SM User Data Header</w:t>
      </w:r>
      <w:bookmarkEnd w:id="3559"/>
      <w:bookmarkEnd w:id="3560"/>
      <w:bookmarkEnd w:id="3561"/>
      <w:bookmarkEnd w:id="3562"/>
      <w:bookmarkEnd w:id="3563"/>
      <w:bookmarkEnd w:id="3564"/>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3565" w:name="_Toc20233176"/>
      <w:bookmarkStart w:id="3566" w:name="_Toc28026755"/>
      <w:bookmarkStart w:id="3567" w:name="_Toc36116590"/>
      <w:bookmarkStart w:id="3568" w:name="_Toc44682773"/>
      <w:bookmarkStart w:id="3569" w:name="_Toc51926624"/>
      <w:bookmarkStart w:id="3570" w:name="_Toc171694416"/>
      <w:r>
        <w:t>5.1.4.6.4</w:t>
      </w:r>
      <w:r w:rsidR="009143D4">
        <w:t>5A</w:t>
      </w:r>
      <w:r>
        <w:tab/>
        <w:t>SMS Node Address</w:t>
      </w:r>
      <w:bookmarkEnd w:id="3565"/>
      <w:bookmarkEnd w:id="3566"/>
      <w:bookmarkEnd w:id="3567"/>
      <w:bookmarkEnd w:id="3568"/>
      <w:bookmarkEnd w:id="3569"/>
      <w:bookmarkEnd w:id="3570"/>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3571" w:name="_Toc20233177"/>
      <w:bookmarkStart w:id="3572" w:name="_Toc28026756"/>
      <w:bookmarkStart w:id="3573" w:name="_Toc36116591"/>
      <w:bookmarkStart w:id="3574" w:name="_Toc44682774"/>
      <w:bookmarkStart w:id="3575" w:name="_Toc51926625"/>
      <w:bookmarkStart w:id="3576" w:name="_Toc171694417"/>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3571"/>
      <w:bookmarkEnd w:id="3572"/>
      <w:bookmarkEnd w:id="3573"/>
      <w:bookmarkEnd w:id="3574"/>
      <w:bookmarkEnd w:id="3575"/>
      <w:bookmarkEnd w:id="3576"/>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3577" w:name="_Toc20233178"/>
      <w:bookmarkStart w:id="3578" w:name="_Toc28026757"/>
      <w:bookmarkStart w:id="3579" w:name="_Toc36116592"/>
      <w:bookmarkStart w:id="3580" w:name="_Toc44682775"/>
      <w:bookmarkStart w:id="3581" w:name="_Toc51926626"/>
      <w:bookmarkStart w:id="3582" w:name="_Toc171694418"/>
      <w:r>
        <w:t>5.1.4.6.46</w:t>
      </w:r>
      <w:r>
        <w:tab/>
        <w:t>Submission Time</w:t>
      </w:r>
      <w:bookmarkEnd w:id="3577"/>
      <w:bookmarkEnd w:id="3578"/>
      <w:bookmarkEnd w:id="3579"/>
      <w:bookmarkEnd w:id="3580"/>
      <w:bookmarkEnd w:id="3581"/>
      <w:bookmarkEnd w:id="3582"/>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3583" w:name="_Toc20233179"/>
      <w:bookmarkStart w:id="3584" w:name="_Toc28026758"/>
      <w:bookmarkStart w:id="3585" w:name="_Toc36116593"/>
      <w:bookmarkStart w:id="3586" w:name="_Toc44682776"/>
      <w:bookmarkStart w:id="3587" w:name="_Toc51926627"/>
      <w:bookmarkStart w:id="3588" w:name="_Toc17169441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3583"/>
      <w:bookmarkEnd w:id="3584"/>
      <w:bookmarkEnd w:id="3585"/>
      <w:bookmarkEnd w:id="3586"/>
      <w:bookmarkEnd w:id="3587"/>
      <w:bookmarkEnd w:id="3588"/>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3589" w:name="_Toc20233180"/>
      <w:bookmarkStart w:id="3590" w:name="_Toc28026759"/>
      <w:bookmarkStart w:id="3591" w:name="_Toc36116594"/>
      <w:bookmarkStart w:id="3592" w:name="_Toc44682777"/>
      <w:bookmarkStart w:id="3593" w:name="_Toc51926628"/>
      <w:bookmarkStart w:id="3594" w:name="_Toc171694420"/>
      <w:r>
        <w:t>5.1.4.6.48</w:t>
      </w:r>
      <w:r>
        <w:tab/>
      </w:r>
      <w:r>
        <w:rPr>
          <w:noProof/>
        </w:rPr>
        <w:t>User Location Info</w:t>
      </w:r>
      <w:bookmarkEnd w:id="3589"/>
      <w:bookmarkEnd w:id="3590"/>
      <w:bookmarkEnd w:id="3591"/>
      <w:bookmarkEnd w:id="3592"/>
      <w:bookmarkEnd w:id="3593"/>
      <w:bookmarkEnd w:id="3594"/>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3595" w:name="_Toc20233181"/>
      <w:bookmarkStart w:id="3596" w:name="_Toc28026760"/>
      <w:bookmarkStart w:id="3597" w:name="_Toc36116595"/>
      <w:bookmarkStart w:id="3598" w:name="_Toc44682778"/>
      <w:bookmarkStart w:id="3599" w:name="_Toc51926629"/>
      <w:bookmarkStart w:id="3600" w:name="_Toc171694421"/>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3595"/>
      <w:bookmarkEnd w:id="3596"/>
      <w:bookmarkEnd w:id="3597"/>
      <w:bookmarkEnd w:id="3598"/>
      <w:bookmarkEnd w:id="3599"/>
      <w:bookmarkEnd w:id="3600"/>
    </w:p>
    <w:p w14:paraId="62E1AA7D" w14:textId="77777777" w:rsidR="00D60DC6" w:rsidRPr="003907DC" w:rsidRDefault="00D60DC6" w:rsidP="00D60DC6">
      <w:pPr>
        <w:pStyle w:val="Heading5"/>
      </w:pPr>
      <w:bookmarkStart w:id="3601" w:name="_Toc20233182"/>
      <w:bookmarkStart w:id="3602" w:name="_Toc28026761"/>
      <w:bookmarkStart w:id="3603" w:name="_Toc36116596"/>
      <w:bookmarkStart w:id="3604" w:name="_Toc44682779"/>
      <w:bookmarkStart w:id="3605" w:name="_Toc51926630"/>
      <w:bookmarkStart w:id="3606" w:name="_Toc171694422"/>
      <w:r>
        <w:t>5.1.4.</w:t>
      </w:r>
      <w:r w:rsidR="00F93F8F">
        <w:rPr>
          <w:rFonts w:hint="eastAsia"/>
          <w:lang w:eastAsia="zh-CN"/>
        </w:rPr>
        <w:t>7</w:t>
      </w:r>
      <w:r>
        <w:t>.0</w:t>
      </w:r>
      <w:r>
        <w:tab/>
        <w:t>Introduction</w:t>
      </w:r>
      <w:bookmarkEnd w:id="3601"/>
      <w:bookmarkEnd w:id="3602"/>
      <w:bookmarkEnd w:id="3603"/>
      <w:bookmarkEnd w:id="3604"/>
      <w:bookmarkEnd w:id="3605"/>
      <w:bookmarkEnd w:id="36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3607" w:name="_Toc20233183"/>
      <w:bookmarkStart w:id="3608" w:name="_Toc28026762"/>
      <w:bookmarkStart w:id="3609" w:name="_Toc36116597"/>
      <w:bookmarkStart w:id="3610" w:name="_Toc44682780"/>
      <w:bookmarkStart w:id="3611" w:name="_Toc51926631"/>
      <w:bookmarkStart w:id="3612" w:name="_Toc171694423"/>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3607"/>
      <w:bookmarkEnd w:id="3608"/>
      <w:bookmarkEnd w:id="3609"/>
      <w:bookmarkEnd w:id="3610"/>
      <w:bookmarkEnd w:id="3611"/>
      <w:bookmarkEnd w:id="3612"/>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3613" w:name="_Toc20233184"/>
      <w:bookmarkStart w:id="3614" w:name="_Toc28026763"/>
      <w:bookmarkStart w:id="3615" w:name="_Toc36116598"/>
      <w:bookmarkStart w:id="3616" w:name="_Toc44682781"/>
      <w:bookmarkStart w:id="3617" w:name="_Toc51926632"/>
      <w:bookmarkStart w:id="3618" w:name="_Toc17169442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3613"/>
      <w:bookmarkEnd w:id="3614"/>
      <w:bookmarkEnd w:id="3615"/>
      <w:bookmarkEnd w:id="3616"/>
      <w:bookmarkEnd w:id="3617"/>
      <w:bookmarkEnd w:id="3618"/>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3619" w:name="_Toc20233185"/>
      <w:bookmarkStart w:id="3620" w:name="_Toc28026764"/>
      <w:bookmarkStart w:id="3621" w:name="_Toc36116599"/>
      <w:bookmarkStart w:id="3622" w:name="_Toc44682782"/>
      <w:bookmarkStart w:id="3623" w:name="_Toc51926633"/>
      <w:bookmarkStart w:id="3624" w:name="_Toc171694425"/>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619"/>
      <w:bookmarkEnd w:id="3620"/>
      <w:bookmarkEnd w:id="3621"/>
      <w:bookmarkEnd w:id="3622"/>
      <w:bookmarkEnd w:id="3623"/>
      <w:bookmarkEnd w:id="3624"/>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3625" w:name="_Toc20233186"/>
      <w:bookmarkStart w:id="3626" w:name="_Toc28026765"/>
      <w:bookmarkStart w:id="3627" w:name="_Toc36116600"/>
      <w:bookmarkStart w:id="3628" w:name="_Toc44682783"/>
      <w:bookmarkStart w:id="3629" w:name="_Toc51926634"/>
      <w:bookmarkStart w:id="3630" w:name="_Toc171694426"/>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3625"/>
      <w:bookmarkEnd w:id="3626"/>
      <w:bookmarkEnd w:id="3627"/>
      <w:bookmarkEnd w:id="3628"/>
      <w:bookmarkEnd w:id="3629"/>
      <w:bookmarkEnd w:id="3630"/>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3631" w:name="_Toc20233187"/>
      <w:bookmarkStart w:id="3632" w:name="_Toc28026766"/>
      <w:bookmarkStart w:id="3633" w:name="_Toc36116601"/>
      <w:bookmarkStart w:id="3634" w:name="_Toc44682784"/>
      <w:bookmarkStart w:id="3635" w:name="_Toc51926635"/>
      <w:bookmarkStart w:id="3636" w:name="_Toc171694427"/>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3631"/>
      <w:bookmarkEnd w:id="3632"/>
      <w:bookmarkEnd w:id="3633"/>
      <w:bookmarkEnd w:id="3634"/>
      <w:bookmarkEnd w:id="3635"/>
      <w:bookmarkEnd w:id="3636"/>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3637" w:name="_Toc20233188"/>
      <w:bookmarkStart w:id="3638" w:name="_Toc28026767"/>
      <w:bookmarkStart w:id="3639" w:name="_Toc36116602"/>
      <w:bookmarkStart w:id="3640" w:name="_Toc44682785"/>
      <w:bookmarkStart w:id="3641" w:name="_Toc51926636"/>
      <w:bookmarkStart w:id="3642" w:name="_Toc171694428"/>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3637"/>
      <w:bookmarkEnd w:id="3638"/>
      <w:bookmarkEnd w:id="3639"/>
      <w:bookmarkEnd w:id="3640"/>
      <w:bookmarkEnd w:id="3641"/>
      <w:bookmarkEnd w:id="3642"/>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3643" w:name="_Toc20233189"/>
      <w:bookmarkStart w:id="3644" w:name="_Toc28026768"/>
      <w:bookmarkStart w:id="3645" w:name="_Toc36116603"/>
      <w:bookmarkStart w:id="3646" w:name="_Toc44682786"/>
      <w:bookmarkStart w:id="3647" w:name="_Toc51926637"/>
      <w:bookmarkStart w:id="3648" w:name="_Toc17169442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3643"/>
      <w:bookmarkEnd w:id="3644"/>
      <w:bookmarkEnd w:id="3645"/>
      <w:bookmarkEnd w:id="3646"/>
      <w:bookmarkEnd w:id="3647"/>
      <w:bookmarkEnd w:id="3648"/>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3649" w:name="_Toc20233190"/>
      <w:bookmarkStart w:id="3650" w:name="_Toc28026769"/>
      <w:bookmarkStart w:id="3651" w:name="_Toc36116604"/>
      <w:bookmarkStart w:id="3652" w:name="_Toc44682787"/>
      <w:bookmarkStart w:id="3653" w:name="_Toc51926638"/>
      <w:bookmarkStart w:id="3654" w:name="_Toc171694430"/>
      <w:r>
        <w:t>5.1.4.</w:t>
      </w:r>
      <w:r>
        <w:rPr>
          <w:rFonts w:hint="eastAsia"/>
        </w:rPr>
        <w:t>7</w:t>
      </w:r>
      <w:r>
        <w:t>.</w:t>
      </w:r>
      <w:r>
        <w:rPr>
          <w:rFonts w:hint="eastAsia"/>
        </w:rPr>
        <w:t>5</w:t>
      </w:r>
      <w:r>
        <w:t>B</w:t>
      </w:r>
      <w:r w:rsidRPr="00BB6156">
        <w:rPr>
          <w:noProof/>
        </w:rPr>
        <w:tab/>
      </w:r>
      <w:r>
        <w:t>Discoveree UE VPLMN Identifier</w:t>
      </w:r>
      <w:bookmarkEnd w:id="3649"/>
      <w:bookmarkEnd w:id="3650"/>
      <w:bookmarkEnd w:id="3651"/>
      <w:bookmarkEnd w:id="3652"/>
      <w:bookmarkEnd w:id="3653"/>
      <w:bookmarkEnd w:id="3654"/>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3655" w:name="_Toc20233191"/>
      <w:bookmarkStart w:id="3656" w:name="_Toc28026770"/>
      <w:bookmarkStart w:id="3657" w:name="_Toc36116605"/>
      <w:bookmarkStart w:id="3658" w:name="_Toc44682788"/>
      <w:bookmarkStart w:id="3659" w:name="_Toc51926639"/>
      <w:bookmarkStart w:id="3660" w:name="_Toc171694431"/>
      <w:r>
        <w:t>5.1.4.</w:t>
      </w:r>
      <w:r>
        <w:rPr>
          <w:rFonts w:hint="eastAsia"/>
        </w:rPr>
        <w:t>7</w:t>
      </w:r>
      <w:r>
        <w:t>.</w:t>
      </w:r>
      <w:r>
        <w:rPr>
          <w:rFonts w:hint="eastAsia"/>
        </w:rPr>
        <w:t>5</w:t>
      </w:r>
      <w:r>
        <w:t>C</w:t>
      </w:r>
      <w:r w:rsidRPr="00BB6156">
        <w:rPr>
          <w:noProof/>
        </w:rPr>
        <w:tab/>
      </w:r>
      <w:r>
        <w:t>Discoverer UE HPLMN Identifier</w:t>
      </w:r>
      <w:bookmarkEnd w:id="3655"/>
      <w:bookmarkEnd w:id="3656"/>
      <w:bookmarkEnd w:id="3657"/>
      <w:bookmarkEnd w:id="3658"/>
      <w:bookmarkEnd w:id="3659"/>
      <w:bookmarkEnd w:id="366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3661" w:name="_Toc20233192"/>
      <w:bookmarkStart w:id="3662" w:name="_Toc28026771"/>
      <w:bookmarkStart w:id="3663" w:name="_Toc36116606"/>
      <w:bookmarkStart w:id="3664" w:name="_Toc44682789"/>
      <w:bookmarkStart w:id="3665" w:name="_Toc51926640"/>
      <w:bookmarkStart w:id="3666" w:name="_Toc171694432"/>
      <w:r>
        <w:lastRenderedPageBreak/>
        <w:t>5.1.4.</w:t>
      </w:r>
      <w:r>
        <w:rPr>
          <w:rFonts w:hint="eastAsia"/>
        </w:rPr>
        <w:t>7</w:t>
      </w:r>
      <w:r>
        <w:t>.</w:t>
      </w:r>
      <w:r>
        <w:rPr>
          <w:rFonts w:hint="eastAsia"/>
        </w:rPr>
        <w:t>5</w:t>
      </w:r>
      <w:r>
        <w:t>D</w:t>
      </w:r>
      <w:r w:rsidRPr="00BB6156">
        <w:rPr>
          <w:noProof/>
        </w:rPr>
        <w:tab/>
      </w:r>
      <w:r>
        <w:t>Discoverer UE VPLMN Identifier</w:t>
      </w:r>
      <w:bookmarkEnd w:id="3661"/>
      <w:bookmarkEnd w:id="3662"/>
      <w:bookmarkEnd w:id="3663"/>
      <w:bookmarkEnd w:id="3664"/>
      <w:bookmarkEnd w:id="3665"/>
      <w:bookmarkEnd w:id="366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3667" w:name="_Toc20233193"/>
      <w:bookmarkStart w:id="3668" w:name="_Toc28026772"/>
      <w:bookmarkStart w:id="3669" w:name="_Toc36116607"/>
      <w:bookmarkStart w:id="3670" w:name="_Toc44682790"/>
      <w:bookmarkStart w:id="3671" w:name="_Toc51926641"/>
      <w:bookmarkStart w:id="3672" w:name="_Toc171694433"/>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3667"/>
      <w:bookmarkEnd w:id="3668"/>
      <w:bookmarkEnd w:id="3669"/>
      <w:bookmarkEnd w:id="3670"/>
      <w:bookmarkEnd w:id="3671"/>
      <w:bookmarkEnd w:id="3672"/>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3673" w:name="_Toc20233194"/>
      <w:bookmarkStart w:id="3674" w:name="_Toc28026773"/>
      <w:bookmarkStart w:id="3675" w:name="_Toc36116608"/>
      <w:bookmarkStart w:id="3676" w:name="_Toc44682791"/>
      <w:bookmarkStart w:id="3677" w:name="_Toc51926642"/>
      <w:bookmarkStart w:id="3678" w:name="_Toc171694434"/>
      <w:r>
        <w:t>5.1.4.7.6A</w:t>
      </w:r>
      <w:r>
        <w:rPr>
          <w:rFonts w:hint="eastAsia"/>
          <w:lang w:eastAsia="zh-CN"/>
        </w:rPr>
        <w:tab/>
      </w:r>
      <w:r>
        <w:rPr>
          <w:lang w:eastAsia="zh-CN"/>
        </w:rPr>
        <w:t>List of Application Specific Data</w:t>
      </w:r>
      <w:bookmarkEnd w:id="3673"/>
      <w:bookmarkEnd w:id="3674"/>
      <w:bookmarkEnd w:id="3675"/>
      <w:bookmarkEnd w:id="3676"/>
      <w:bookmarkEnd w:id="3677"/>
      <w:bookmarkEnd w:id="3678"/>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3679" w:name="_Toc20233195"/>
      <w:bookmarkStart w:id="3680" w:name="_Toc28026774"/>
      <w:bookmarkStart w:id="3681" w:name="_Toc36116609"/>
      <w:bookmarkStart w:id="3682" w:name="_Toc44682792"/>
      <w:bookmarkStart w:id="3683" w:name="_Toc51926643"/>
      <w:bookmarkStart w:id="3684" w:name="_Toc171694435"/>
      <w:r>
        <w:t>5.1.4.7.6B</w:t>
      </w:r>
      <w:r>
        <w:rPr>
          <w:rFonts w:hint="eastAsia"/>
          <w:lang w:eastAsia="zh-CN"/>
        </w:rPr>
        <w:tab/>
      </w:r>
      <w:r>
        <w:rPr>
          <w:rFonts w:hint="eastAsia"/>
          <w:noProof/>
          <w:lang w:eastAsia="zh-CN"/>
        </w:rPr>
        <w:t xml:space="preserve">List of </w:t>
      </w:r>
      <w:r>
        <w:rPr>
          <w:noProof/>
          <w:lang w:eastAsia="zh-CN"/>
        </w:rPr>
        <w:t>Coverage Info</w:t>
      </w:r>
      <w:bookmarkEnd w:id="3679"/>
      <w:bookmarkEnd w:id="3680"/>
      <w:bookmarkEnd w:id="3681"/>
      <w:bookmarkEnd w:id="3682"/>
      <w:bookmarkEnd w:id="3683"/>
      <w:bookmarkEnd w:id="3684"/>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3685" w:name="_Toc20233196"/>
      <w:bookmarkStart w:id="3686" w:name="_Toc28026775"/>
      <w:bookmarkStart w:id="3687" w:name="_Toc36116610"/>
      <w:bookmarkStart w:id="3688" w:name="_Toc44682793"/>
      <w:bookmarkStart w:id="3689" w:name="_Toc51926644"/>
      <w:bookmarkStart w:id="3690" w:name="_Toc171694436"/>
      <w:r>
        <w:t>5.1.4.7.6C</w:t>
      </w:r>
      <w:r>
        <w:rPr>
          <w:rFonts w:hint="eastAsia"/>
          <w:lang w:eastAsia="zh-CN"/>
        </w:rPr>
        <w:tab/>
      </w:r>
      <w:r>
        <w:rPr>
          <w:rFonts w:hint="eastAsia"/>
          <w:noProof/>
          <w:lang w:eastAsia="zh-CN"/>
        </w:rPr>
        <w:t xml:space="preserve">List of </w:t>
      </w:r>
      <w:r>
        <w:rPr>
          <w:noProof/>
          <w:lang w:eastAsia="zh-CN"/>
        </w:rPr>
        <w:t>Radio Parameter Sets</w:t>
      </w:r>
      <w:bookmarkEnd w:id="3685"/>
      <w:bookmarkEnd w:id="3686"/>
      <w:bookmarkEnd w:id="3687"/>
      <w:bookmarkEnd w:id="3688"/>
      <w:bookmarkEnd w:id="3689"/>
      <w:bookmarkEnd w:id="3690"/>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3691" w:name="_Toc20233197"/>
      <w:bookmarkStart w:id="3692" w:name="_Toc28026776"/>
      <w:bookmarkStart w:id="3693" w:name="_Toc36116611"/>
      <w:bookmarkStart w:id="3694" w:name="_Toc44682794"/>
      <w:bookmarkStart w:id="3695" w:name="_Toc51926645"/>
      <w:bookmarkStart w:id="3696" w:name="_Toc171694437"/>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3691"/>
      <w:bookmarkEnd w:id="3692"/>
      <w:bookmarkEnd w:id="3693"/>
      <w:bookmarkEnd w:id="3694"/>
      <w:bookmarkEnd w:id="3695"/>
      <w:bookmarkEnd w:id="3696"/>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3697" w:name="_Toc20233198"/>
      <w:bookmarkStart w:id="3698" w:name="_Toc28026777"/>
      <w:bookmarkStart w:id="3699" w:name="_Toc36116612"/>
      <w:bookmarkStart w:id="3700" w:name="_Toc44682795"/>
      <w:bookmarkStart w:id="3701" w:name="_Toc51926646"/>
      <w:bookmarkStart w:id="3702" w:name="_Toc171694438"/>
      <w:r>
        <w:t>5.1.4.7.7A</w:t>
      </w:r>
      <w:r>
        <w:rPr>
          <w:rFonts w:hint="eastAsia"/>
          <w:lang w:eastAsia="zh-CN"/>
        </w:rPr>
        <w:tab/>
      </w:r>
      <w:r>
        <w:rPr>
          <w:lang w:eastAsia="zh-CN"/>
        </w:rPr>
        <w:t>List of Transmitters</w:t>
      </w:r>
      <w:bookmarkEnd w:id="3697"/>
      <w:bookmarkEnd w:id="3698"/>
      <w:bookmarkEnd w:id="3699"/>
      <w:bookmarkEnd w:id="3700"/>
      <w:bookmarkEnd w:id="3701"/>
      <w:bookmarkEnd w:id="3702"/>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3703" w:name="_Toc20233199"/>
      <w:bookmarkStart w:id="3704" w:name="_Toc28026778"/>
      <w:bookmarkStart w:id="3705" w:name="_Toc36116613"/>
      <w:bookmarkStart w:id="3706" w:name="_Toc44682796"/>
      <w:bookmarkStart w:id="3707" w:name="_Toc51926647"/>
      <w:bookmarkStart w:id="3708" w:name="_Toc17169443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3703"/>
      <w:bookmarkEnd w:id="3704"/>
      <w:bookmarkEnd w:id="3705"/>
      <w:bookmarkEnd w:id="3706"/>
      <w:bookmarkEnd w:id="3707"/>
      <w:bookmarkEnd w:id="3708"/>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3709" w:name="_Toc20233200"/>
      <w:bookmarkStart w:id="3710" w:name="_Toc28026779"/>
      <w:bookmarkStart w:id="3711" w:name="_Toc36116614"/>
      <w:bookmarkStart w:id="3712" w:name="_Toc44682797"/>
      <w:bookmarkStart w:id="3713" w:name="_Toc51926648"/>
      <w:bookmarkStart w:id="3714" w:name="_Toc171694440"/>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709"/>
      <w:bookmarkEnd w:id="3710"/>
      <w:bookmarkEnd w:id="3711"/>
      <w:bookmarkEnd w:id="3712"/>
      <w:bookmarkEnd w:id="3713"/>
      <w:bookmarkEnd w:id="3714"/>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3715" w:name="_Toc20233201"/>
      <w:bookmarkStart w:id="3716" w:name="_Toc28026780"/>
      <w:bookmarkStart w:id="3717" w:name="_Toc36116615"/>
      <w:bookmarkStart w:id="3718" w:name="_Toc44682798"/>
      <w:bookmarkStart w:id="3719" w:name="_Toc51926649"/>
      <w:bookmarkStart w:id="3720" w:name="_Toc171694441"/>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3715"/>
      <w:bookmarkEnd w:id="3716"/>
      <w:bookmarkEnd w:id="3717"/>
      <w:bookmarkEnd w:id="3718"/>
      <w:bookmarkEnd w:id="3719"/>
      <w:bookmarkEnd w:id="372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3721" w:name="_Toc20233202"/>
      <w:bookmarkStart w:id="3722" w:name="_Toc28026781"/>
      <w:bookmarkStart w:id="3723" w:name="_Toc36116616"/>
      <w:bookmarkStart w:id="3724" w:name="_Toc44682799"/>
      <w:bookmarkStart w:id="3725" w:name="_Toc51926650"/>
      <w:bookmarkStart w:id="3726" w:name="_Toc171694442"/>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721"/>
      <w:bookmarkEnd w:id="3722"/>
      <w:bookmarkEnd w:id="3723"/>
      <w:bookmarkEnd w:id="3724"/>
      <w:bookmarkEnd w:id="3725"/>
      <w:bookmarkEnd w:id="372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3727" w:name="_Toc20233203"/>
      <w:bookmarkStart w:id="3728" w:name="_Toc28026782"/>
      <w:bookmarkStart w:id="3729" w:name="_Toc36116617"/>
      <w:bookmarkStart w:id="3730" w:name="_Toc44682800"/>
      <w:bookmarkStart w:id="3731" w:name="_Toc51926651"/>
      <w:bookmarkStart w:id="3732" w:name="_Toc171694443"/>
      <w:r>
        <w:t>5.1.2.</w:t>
      </w:r>
      <w:r w:rsidR="00F93F8F">
        <w:rPr>
          <w:rFonts w:hint="eastAsia"/>
          <w:lang w:eastAsia="zh-CN"/>
        </w:rPr>
        <w:t>7</w:t>
      </w:r>
      <w:r>
        <w:t>.</w:t>
      </w:r>
      <w:r>
        <w:rPr>
          <w:rFonts w:hint="eastAsia"/>
          <w:lang w:eastAsia="zh-CN"/>
        </w:rPr>
        <w:t>12</w:t>
      </w:r>
      <w:r>
        <w:tab/>
        <w:t>Node ID</w:t>
      </w:r>
      <w:bookmarkEnd w:id="3727"/>
      <w:bookmarkEnd w:id="3728"/>
      <w:bookmarkEnd w:id="3729"/>
      <w:bookmarkEnd w:id="3730"/>
      <w:bookmarkEnd w:id="3731"/>
      <w:bookmarkEnd w:id="3732"/>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3733" w:name="_Toc20233204"/>
      <w:bookmarkStart w:id="3734" w:name="_Toc28026783"/>
      <w:bookmarkStart w:id="3735" w:name="_Toc36116618"/>
      <w:bookmarkStart w:id="3736" w:name="_Toc44682801"/>
      <w:bookmarkStart w:id="3737" w:name="_Toc51926652"/>
      <w:bookmarkStart w:id="3738" w:name="_Toc17169444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3733"/>
      <w:bookmarkEnd w:id="3734"/>
      <w:bookmarkEnd w:id="3735"/>
      <w:bookmarkEnd w:id="3736"/>
      <w:bookmarkEnd w:id="3737"/>
      <w:bookmarkEnd w:id="3738"/>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3739" w:name="_Toc20233205"/>
      <w:bookmarkStart w:id="3740" w:name="_Toc28026784"/>
      <w:bookmarkStart w:id="3741" w:name="_Toc36116619"/>
      <w:bookmarkStart w:id="3742" w:name="_Toc44682802"/>
      <w:bookmarkStart w:id="3743" w:name="_Toc51926653"/>
      <w:bookmarkStart w:id="3744" w:name="_Toc171694445"/>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3739"/>
      <w:bookmarkEnd w:id="3740"/>
      <w:bookmarkEnd w:id="3741"/>
      <w:bookmarkEnd w:id="3742"/>
      <w:bookmarkEnd w:id="3743"/>
      <w:bookmarkEnd w:id="3744"/>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3745" w:name="_Toc20233206"/>
      <w:bookmarkStart w:id="3746" w:name="_Toc28026785"/>
      <w:bookmarkStart w:id="3747" w:name="_Toc36116620"/>
      <w:bookmarkStart w:id="3748" w:name="_Toc44682803"/>
      <w:bookmarkStart w:id="3749" w:name="_Toc51926654"/>
      <w:bookmarkStart w:id="3750" w:name="_Toc171694446"/>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3745"/>
      <w:bookmarkEnd w:id="3746"/>
      <w:bookmarkEnd w:id="3747"/>
      <w:bookmarkEnd w:id="3748"/>
      <w:bookmarkEnd w:id="3749"/>
      <w:bookmarkEnd w:id="3750"/>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3751" w:name="_Toc20233207"/>
      <w:bookmarkStart w:id="3752" w:name="_Toc28026786"/>
      <w:bookmarkStart w:id="3753" w:name="_Toc36116621"/>
      <w:bookmarkStart w:id="3754" w:name="_Toc44682804"/>
      <w:bookmarkStart w:id="3755" w:name="_Toc51926655"/>
      <w:bookmarkStart w:id="3756" w:name="_Toc171694447"/>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3751"/>
      <w:bookmarkEnd w:id="3752"/>
      <w:bookmarkEnd w:id="3753"/>
      <w:bookmarkEnd w:id="3754"/>
      <w:bookmarkEnd w:id="3755"/>
      <w:bookmarkEnd w:id="3756"/>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3757" w:name="_Toc20233208"/>
      <w:bookmarkStart w:id="3758" w:name="_Toc28026787"/>
      <w:bookmarkStart w:id="3759" w:name="_Toc36116622"/>
      <w:bookmarkStart w:id="3760" w:name="_Toc44682805"/>
      <w:bookmarkStart w:id="3761" w:name="_Toc51926656"/>
      <w:bookmarkStart w:id="3762" w:name="_Toc171694448"/>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3757"/>
      <w:bookmarkEnd w:id="3758"/>
      <w:bookmarkEnd w:id="3759"/>
      <w:bookmarkEnd w:id="3760"/>
      <w:bookmarkEnd w:id="3761"/>
      <w:bookmarkEnd w:id="3762"/>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3763" w:name="_Toc20233209"/>
      <w:bookmarkStart w:id="3764" w:name="_Toc28026788"/>
      <w:bookmarkStart w:id="3765" w:name="_Toc36116623"/>
      <w:bookmarkStart w:id="3766" w:name="_Toc44682806"/>
      <w:bookmarkStart w:id="3767" w:name="_Toc51926657"/>
      <w:bookmarkStart w:id="3768" w:name="_Toc17169444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3763"/>
      <w:bookmarkEnd w:id="3764"/>
      <w:bookmarkEnd w:id="3765"/>
      <w:bookmarkEnd w:id="3766"/>
      <w:bookmarkEnd w:id="3767"/>
      <w:bookmarkEnd w:id="3768"/>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3769" w:name="_Toc20233210"/>
      <w:bookmarkStart w:id="3770" w:name="_Toc28026789"/>
      <w:bookmarkStart w:id="3771" w:name="_Toc36116624"/>
      <w:bookmarkStart w:id="3772" w:name="_Toc44682807"/>
      <w:bookmarkStart w:id="3773" w:name="_Toc51926658"/>
      <w:bookmarkStart w:id="3774" w:name="_Toc171694450"/>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3769"/>
      <w:bookmarkEnd w:id="3770"/>
      <w:bookmarkEnd w:id="3771"/>
      <w:bookmarkEnd w:id="3772"/>
      <w:bookmarkEnd w:id="3773"/>
      <w:bookmarkEnd w:id="3774"/>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3775" w:name="_Toc20233211"/>
      <w:bookmarkStart w:id="3776" w:name="_Toc28026790"/>
      <w:bookmarkStart w:id="3777" w:name="_Toc36116625"/>
      <w:bookmarkStart w:id="3778" w:name="_Toc44682808"/>
      <w:bookmarkStart w:id="3779" w:name="_Toc51926659"/>
      <w:bookmarkStart w:id="3780" w:name="_Toc171694451"/>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3775"/>
      <w:bookmarkEnd w:id="3776"/>
      <w:bookmarkEnd w:id="3777"/>
      <w:bookmarkEnd w:id="3778"/>
      <w:bookmarkEnd w:id="3779"/>
      <w:bookmarkEnd w:id="378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3781" w:name="_Toc20233212"/>
      <w:bookmarkStart w:id="3782" w:name="_Toc28026791"/>
      <w:bookmarkStart w:id="3783" w:name="_Toc36116626"/>
      <w:bookmarkStart w:id="3784" w:name="_Toc44682809"/>
      <w:bookmarkStart w:id="3785" w:name="_Toc51926660"/>
      <w:bookmarkStart w:id="3786" w:name="_Toc171694452"/>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3781"/>
      <w:bookmarkEnd w:id="3782"/>
      <w:bookmarkEnd w:id="3783"/>
      <w:bookmarkEnd w:id="3784"/>
      <w:bookmarkEnd w:id="3785"/>
      <w:bookmarkEnd w:id="378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3787" w:name="_Toc20233213"/>
      <w:bookmarkStart w:id="3788" w:name="_Toc28026792"/>
      <w:bookmarkStart w:id="3789" w:name="_Toc36116627"/>
      <w:bookmarkStart w:id="3790" w:name="_Toc44682810"/>
      <w:bookmarkStart w:id="3791" w:name="_Toc51926661"/>
      <w:bookmarkStart w:id="3792" w:name="_Toc171694453"/>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787"/>
      <w:bookmarkEnd w:id="3788"/>
      <w:bookmarkEnd w:id="3789"/>
      <w:bookmarkEnd w:id="3790"/>
      <w:bookmarkEnd w:id="3791"/>
      <w:bookmarkEnd w:id="3792"/>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3793" w:name="_Toc20233214"/>
      <w:bookmarkStart w:id="3794" w:name="_Toc28026793"/>
      <w:bookmarkStart w:id="3795" w:name="_Toc36116628"/>
      <w:bookmarkStart w:id="3796" w:name="_Toc44682811"/>
      <w:bookmarkStart w:id="3797" w:name="_Toc51926662"/>
      <w:bookmarkStart w:id="3798" w:name="_Toc17169445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3793"/>
      <w:bookmarkEnd w:id="3794"/>
      <w:bookmarkEnd w:id="3795"/>
      <w:bookmarkEnd w:id="3796"/>
      <w:bookmarkEnd w:id="3797"/>
      <w:bookmarkEnd w:id="3798"/>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3799" w:name="_Toc20233215"/>
      <w:bookmarkStart w:id="3800" w:name="_Toc28026794"/>
      <w:bookmarkStart w:id="3801" w:name="_Toc36116629"/>
      <w:bookmarkStart w:id="3802" w:name="_Toc44682812"/>
      <w:bookmarkStart w:id="3803" w:name="_Toc51926663"/>
      <w:bookmarkStart w:id="3804" w:name="_Toc171694455"/>
      <w:r w:rsidRPr="00EA0118">
        <w:t>5.1.4.7.22A</w:t>
      </w:r>
      <w:r w:rsidRPr="00EA0118">
        <w:rPr>
          <w:rFonts w:hint="eastAsia"/>
          <w:lang w:eastAsia="zh-CN"/>
        </w:rPr>
        <w:tab/>
      </w:r>
      <w:r w:rsidRPr="00EA0118">
        <w:t>ProSe Target Layer-2 ID</w:t>
      </w:r>
      <w:bookmarkEnd w:id="3799"/>
      <w:bookmarkEnd w:id="3800"/>
      <w:bookmarkEnd w:id="3801"/>
      <w:bookmarkEnd w:id="3802"/>
      <w:bookmarkEnd w:id="3803"/>
      <w:bookmarkEnd w:id="3804"/>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3805" w:name="_Toc20233216"/>
      <w:bookmarkStart w:id="3806" w:name="_Toc28026795"/>
      <w:bookmarkStart w:id="3807" w:name="_Toc36116630"/>
      <w:bookmarkStart w:id="3808" w:name="_Toc44682813"/>
      <w:bookmarkStart w:id="3809" w:name="_Toc51926664"/>
      <w:bookmarkStart w:id="3810" w:name="_Toc171694456"/>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3805"/>
      <w:bookmarkEnd w:id="3806"/>
      <w:bookmarkEnd w:id="3807"/>
      <w:bookmarkEnd w:id="3808"/>
      <w:bookmarkEnd w:id="3809"/>
      <w:bookmarkEnd w:id="3810"/>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3811" w:name="_Toc20233217"/>
      <w:bookmarkStart w:id="3812" w:name="_Toc28026796"/>
      <w:bookmarkStart w:id="3813" w:name="_Toc36116631"/>
      <w:bookmarkStart w:id="3814" w:name="_Toc44682814"/>
      <w:bookmarkStart w:id="3815" w:name="_Toc51926665"/>
      <w:bookmarkStart w:id="3816" w:name="_Toc171694457"/>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3811"/>
      <w:bookmarkEnd w:id="3812"/>
      <w:bookmarkEnd w:id="3813"/>
      <w:bookmarkEnd w:id="3814"/>
      <w:bookmarkEnd w:id="3815"/>
      <w:bookmarkEnd w:id="3816"/>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3817" w:name="_Toc20233218"/>
      <w:bookmarkStart w:id="3818" w:name="_Toc28026797"/>
      <w:bookmarkStart w:id="3819" w:name="_Toc36116632"/>
      <w:bookmarkStart w:id="3820" w:name="_Toc44682815"/>
      <w:bookmarkStart w:id="3821" w:name="_Toc51926666"/>
      <w:bookmarkStart w:id="3822" w:name="_Toc171694458"/>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3817"/>
      <w:bookmarkEnd w:id="3818"/>
      <w:bookmarkEnd w:id="3819"/>
      <w:bookmarkEnd w:id="3820"/>
      <w:bookmarkEnd w:id="3821"/>
      <w:bookmarkEnd w:id="3822"/>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3823" w:name="_Toc20233219"/>
      <w:bookmarkStart w:id="3824" w:name="_Toc28026798"/>
      <w:bookmarkStart w:id="3825" w:name="_Toc36116633"/>
      <w:bookmarkStart w:id="3826" w:name="_Toc44682816"/>
      <w:bookmarkStart w:id="3827" w:name="_Toc51926667"/>
      <w:bookmarkStart w:id="3828" w:name="_Toc17169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3823"/>
      <w:bookmarkEnd w:id="3824"/>
      <w:bookmarkEnd w:id="3825"/>
      <w:bookmarkEnd w:id="3826"/>
      <w:bookmarkEnd w:id="3827"/>
      <w:bookmarkEnd w:id="3828"/>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3829" w:name="_Toc20233220"/>
      <w:bookmarkStart w:id="3830" w:name="_Toc28026799"/>
      <w:bookmarkStart w:id="3831" w:name="_Toc36116634"/>
      <w:bookmarkStart w:id="3832" w:name="_Toc44682817"/>
      <w:bookmarkStart w:id="3833" w:name="_Toc51926668"/>
      <w:bookmarkStart w:id="3834" w:name="_Toc171694460"/>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3829"/>
      <w:bookmarkEnd w:id="3830"/>
      <w:bookmarkEnd w:id="3831"/>
      <w:bookmarkEnd w:id="3832"/>
      <w:bookmarkEnd w:id="3833"/>
      <w:bookmarkEnd w:id="3834"/>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3835" w:name="_Toc20233221"/>
      <w:bookmarkStart w:id="3836" w:name="_Toc28026800"/>
      <w:bookmarkStart w:id="3837" w:name="_Toc36116635"/>
      <w:bookmarkStart w:id="3838" w:name="_Toc44682818"/>
      <w:bookmarkStart w:id="3839" w:name="_Toc51926669"/>
      <w:bookmarkStart w:id="3840" w:name="_Toc171694461"/>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3835"/>
      <w:bookmarkEnd w:id="3836"/>
      <w:bookmarkEnd w:id="3837"/>
      <w:bookmarkEnd w:id="3838"/>
      <w:bookmarkEnd w:id="3839"/>
      <w:bookmarkEnd w:id="384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3841" w:name="_Toc20233222"/>
      <w:bookmarkStart w:id="3842" w:name="_Toc28026801"/>
      <w:bookmarkStart w:id="3843" w:name="_Toc36116636"/>
      <w:bookmarkStart w:id="3844" w:name="_Toc44682819"/>
      <w:bookmarkStart w:id="3845" w:name="_Toc51926670"/>
      <w:bookmarkStart w:id="3846" w:name="_Toc171694462"/>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3841"/>
      <w:bookmarkEnd w:id="3842"/>
      <w:bookmarkEnd w:id="3843"/>
      <w:bookmarkEnd w:id="3844"/>
      <w:bookmarkEnd w:id="3845"/>
      <w:bookmarkEnd w:id="384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3847" w:name="_Toc20233223"/>
      <w:bookmarkStart w:id="3848" w:name="_Toc28026802"/>
      <w:bookmarkStart w:id="3849" w:name="_Toc36116637"/>
      <w:bookmarkStart w:id="3850" w:name="_Toc44682820"/>
      <w:bookmarkStart w:id="3851" w:name="_Toc51926671"/>
      <w:bookmarkStart w:id="3852" w:name="_Toc171694463"/>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847"/>
      <w:bookmarkEnd w:id="3848"/>
      <w:bookmarkEnd w:id="3849"/>
      <w:bookmarkEnd w:id="3850"/>
      <w:bookmarkEnd w:id="3851"/>
      <w:bookmarkEnd w:id="3852"/>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3853" w:name="_Toc20233224"/>
      <w:bookmarkStart w:id="3854" w:name="_Toc28026803"/>
      <w:bookmarkStart w:id="3855" w:name="_Toc36116638"/>
      <w:bookmarkStart w:id="3856" w:name="_Toc44682821"/>
      <w:bookmarkStart w:id="3857" w:name="_Toc51926672"/>
      <w:bookmarkStart w:id="3858" w:name="_Toc17169446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3853"/>
      <w:bookmarkEnd w:id="3854"/>
      <w:bookmarkEnd w:id="3855"/>
      <w:bookmarkEnd w:id="3856"/>
      <w:bookmarkEnd w:id="3857"/>
      <w:bookmarkEnd w:id="3858"/>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3859" w:name="_Toc20233225"/>
      <w:bookmarkStart w:id="3860" w:name="_Toc28026804"/>
      <w:bookmarkStart w:id="3861" w:name="_Toc36116639"/>
      <w:bookmarkStart w:id="3862" w:name="_Toc44682822"/>
      <w:bookmarkStart w:id="3863" w:name="_Toc51926673"/>
      <w:bookmarkStart w:id="3864" w:name="_Toc171694465"/>
      <w:r w:rsidRPr="00EA0118">
        <w:t>5.1.4.7.30A</w:t>
      </w:r>
      <w:r w:rsidRPr="00EA0118">
        <w:rPr>
          <w:rFonts w:hint="eastAsia"/>
          <w:lang w:eastAsia="zh-CN"/>
        </w:rPr>
        <w:tab/>
      </w:r>
      <w:r w:rsidRPr="00EA0118">
        <w:t>Relay IP address</w:t>
      </w:r>
      <w:bookmarkEnd w:id="3859"/>
      <w:bookmarkEnd w:id="3860"/>
      <w:bookmarkEnd w:id="3861"/>
      <w:bookmarkEnd w:id="3862"/>
      <w:bookmarkEnd w:id="3863"/>
      <w:bookmarkEnd w:id="3864"/>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3865" w:name="_Toc20233226"/>
      <w:bookmarkStart w:id="3866" w:name="_Toc28026805"/>
      <w:bookmarkStart w:id="3867" w:name="_Toc36116640"/>
      <w:bookmarkStart w:id="3868" w:name="_Toc44682823"/>
      <w:bookmarkStart w:id="3869" w:name="_Toc51926674"/>
      <w:bookmarkStart w:id="3870" w:name="_Toc171694466"/>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65"/>
      <w:bookmarkEnd w:id="3866"/>
      <w:bookmarkEnd w:id="3867"/>
      <w:bookmarkEnd w:id="3868"/>
      <w:bookmarkEnd w:id="3869"/>
      <w:bookmarkEnd w:id="3870"/>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3871" w:name="_Toc20233227"/>
      <w:bookmarkStart w:id="3872" w:name="_Toc28026806"/>
      <w:bookmarkStart w:id="3873" w:name="_Toc36116641"/>
      <w:bookmarkStart w:id="3874" w:name="_Toc44682824"/>
      <w:bookmarkStart w:id="3875" w:name="_Toc51926675"/>
      <w:bookmarkStart w:id="3876" w:name="_Toc171694467"/>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71"/>
      <w:bookmarkEnd w:id="3872"/>
      <w:bookmarkEnd w:id="3873"/>
      <w:bookmarkEnd w:id="3874"/>
      <w:bookmarkEnd w:id="3875"/>
      <w:bookmarkEnd w:id="3876"/>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3877" w:name="_Toc20233228"/>
      <w:bookmarkStart w:id="3878" w:name="_Toc28026807"/>
      <w:bookmarkStart w:id="3879" w:name="_Toc36116642"/>
      <w:bookmarkStart w:id="3880" w:name="_Toc44682825"/>
      <w:bookmarkStart w:id="3881" w:name="_Toc51926676"/>
      <w:bookmarkStart w:id="3882" w:name="_Toc171694468"/>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77"/>
      <w:bookmarkEnd w:id="3878"/>
      <w:bookmarkEnd w:id="3879"/>
      <w:bookmarkEnd w:id="3880"/>
      <w:bookmarkEnd w:id="3881"/>
      <w:bookmarkEnd w:id="3882"/>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3883" w:name="_Toc20233229"/>
      <w:bookmarkStart w:id="3884" w:name="_Toc28026808"/>
      <w:bookmarkStart w:id="3885" w:name="_Toc36116643"/>
      <w:bookmarkStart w:id="3886" w:name="_Toc44682826"/>
      <w:bookmarkStart w:id="3887" w:name="_Toc51926677"/>
      <w:bookmarkStart w:id="3888" w:name="_Toc17169446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83"/>
      <w:bookmarkEnd w:id="3884"/>
      <w:bookmarkEnd w:id="3885"/>
      <w:bookmarkEnd w:id="3886"/>
      <w:bookmarkEnd w:id="3887"/>
      <w:bookmarkEnd w:id="3888"/>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3889" w:name="_Toc20233230"/>
      <w:bookmarkStart w:id="3890" w:name="_Toc28026809"/>
      <w:bookmarkStart w:id="3891" w:name="_Toc36116644"/>
      <w:bookmarkStart w:id="3892" w:name="_Toc44682827"/>
      <w:bookmarkStart w:id="3893" w:name="_Toc51926678"/>
      <w:bookmarkStart w:id="3894" w:name="_Toc171694470"/>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89"/>
      <w:bookmarkEnd w:id="3890"/>
      <w:bookmarkEnd w:id="3891"/>
      <w:bookmarkEnd w:id="3892"/>
      <w:bookmarkEnd w:id="3893"/>
      <w:bookmarkEnd w:id="3894"/>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3895" w:name="_Toc20233231"/>
      <w:bookmarkStart w:id="3896" w:name="_Toc28026810"/>
      <w:bookmarkStart w:id="3897" w:name="_Toc36116645"/>
      <w:bookmarkStart w:id="3898" w:name="_Toc44682828"/>
      <w:bookmarkStart w:id="3899" w:name="_Toc51926679"/>
      <w:bookmarkStart w:id="3900" w:name="_Toc171694471"/>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3895"/>
      <w:bookmarkEnd w:id="3896"/>
      <w:bookmarkEnd w:id="3897"/>
      <w:bookmarkEnd w:id="3898"/>
      <w:bookmarkEnd w:id="3899"/>
      <w:bookmarkEnd w:id="390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3901" w:name="_Toc20233232"/>
      <w:bookmarkStart w:id="3902" w:name="_Toc28026811"/>
      <w:bookmarkStart w:id="3903" w:name="_Toc36116646"/>
      <w:bookmarkStart w:id="3904" w:name="_Toc44682829"/>
      <w:bookmarkStart w:id="3905" w:name="_Toc51926680"/>
      <w:bookmarkStart w:id="3906" w:name="_Toc171694472"/>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3901"/>
      <w:bookmarkEnd w:id="3902"/>
      <w:bookmarkEnd w:id="3903"/>
      <w:bookmarkEnd w:id="3904"/>
      <w:bookmarkEnd w:id="3905"/>
      <w:bookmarkEnd w:id="390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3907" w:name="_Toc20233233"/>
      <w:bookmarkStart w:id="3908" w:name="_Toc28026812"/>
      <w:bookmarkStart w:id="3909" w:name="_Toc36116647"/>
      <w:bookmarkStart w:id="3910" w:name="_Toc44682830"/>
      <w:bookmarkStart w:id="3911" w:name="_Toc51926681"/>
      <w:bookmarkStart w:id="3912" w:name="_Toc171694473"/>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3907"/>
      <w:bookmarkEnd w:id="3908"/>
      <w:bookmarkEnd w:id="3909"/>
      <w:bookmarkEnd w:id="3910"/>
      <w:bookmarkEnd w:id="3911"/>
      <w:bookmarkEnd w:id="3912"/>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3913" w:name="_Toc20233234"/>
      <w:bookmarkStart w:id="3914" w:name="_Toc28026813"/>
      <w:bookmarkStart w:id="3915" w:name="_Toc36116648"/>
      <w:bookmarkStart w:id="3916" w:name="_Toc44682831"/>
      <w:bookmarkStart w:id="3917" w:name="_Toc51926682"/>
      <w:bookmarkStart w:id="3918" w:name="_Toc171694474"/>
      <w:r w:rsidRPr="00EA0118">
        <w:lastRenderedPageBreak/>
        <w:t>5.1.4.7.38</w:t>
      </w:r>
      <w:r>
        <w:t>a</w:t>
      </w:r>
      <w:r w:rsidRPr="00EA0118">
        <w:rPr>
          <w:rFonts w:hint="eastAsia"/>
          <w:lang w:eastAsia="zh-CN"/>
        </w:rPr>
        <w:tab/>
      </w:r>
      <w:r w:rsidRPr="00EA0118">
        <w:t>Target IP address</w:t>
      </w:r>
      <w:bookmarkEnd w:id="3913"/>
      <w:bookmarkEnd w:id="3914"/>
      <w:bookmarkEnd w:id="3915"/>
      <w:bookmarkEnd w:id="3916"/>
      <w:bookmarkEnd w:id="3917"/>
      <w:bookmarkEnd w:id="3918"/>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3919" w:name="_Toc20233235"/>
      <w:bookmarkStart w:id="3920" w:name="_Toc28026814"/>
      <w:bookmarkStart w:id="3921" w:name="_Toc36116649"/>
      <w:bookmarkStart w:id="3922" w:name="_Toc44682832"/>
      <w:bookmarkStart w:id="3923" w:name="_Toc51926683"/>
      <w:bookmarkStart w:id="3924" w:name="_Toc17169447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3919"/>
      <w:bookmarkEnd w:id="3920"/>
      <w:bookmarkEnd w:id="3921"/>
      <w:bookmarkEnd w:id="3922"/>
      <w:bookmarkEnd w:id="3923"/>
      <w:bookmarkEnd w:id="3924"/>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3925" w:name="_Toc20233236"/>
      <w:bookmarkStart w:id="3926" w:name="_Toc28026815"/>
      <w:bookmarkStart w:id="3927" w:name="_Toc36116650"/>
      <w:bookmarkStart w:id="3928" w:name="_Toc44682833"/>
      <w:bookmarkStart w:id="3929" w:name="_Toc51926684"/>
      <w:bookmarkStart w:id="3930" w:name="_Toc171694476"/>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3925"/>
      <w:bookmarkEnd w:id="3926"/>
      <w:bookmarkEnd w:id="3927"/>
      <w:bookmarkEnd w:id="3928"/>
      <w:bookmarkEnd w:id="3929"/>
      <w:bookmarkEnd w:id="3930"/>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3931" w:name="_Toc20233237"/>
      <w:bookmarkStart w:id="3932" w:name="_Toc28026816"/>
      <w:bookmarkStart w:id="3933" w:name="_Toc36116651"/>
      <w:bookmarkStart w:id="3934" w:name="_Toc44682834"/>
      <w:bookmarkStart w:id="3935" w:name="_Toc51926685"/>
      <w:bookmarkStart w:id="3936" w:name="_Toc171694477"/>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3931"/>
      <w:bookmarkEnd w:id="3932"/>
      <w:bookmarkEnd w:id="3933"/>
      <w:bookmarkEnd w:id="3934"/>
      <w:bookmarkEnd w:id="3935"/>
      <w:bookmarkEnd w:id="3936"/>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3937" w:name="_Toc20233238"/>
      <w:bookmarkStart w:id="3938" w:name="_Toc28026817"/>
      <w:bookmarkStart w:id="3939" w:name="_Toc36116652"/>
      <w:bookmarkStart w:id="3940" w:name="_Toc44682835"/>
      <w:bookmarkStart w:id="3941" w:name="_Toc51926686"/>
      <w:bookmarkStart w:id="3942" w:name="_Toc171694478"/>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3937"/>
      <w:bookmarkEnd w:id="3938"/>
      <w:bookmarkEnd w:id="3939"/>
      <w:bookmarkEnd w:id="3940"/>
      <w:bookmarkEnd w:id="3941"/>
      <w:bookmarkEnd w:id="3942"/>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3943" w:name="_Toc20233239"/>
      <w:bookmarkStart w:id="3944" w:name="_Toc28026818"/>
      <w:bookmarkStart w:id="3945" w:name="_Toc36116653"/>
      <w:bookmarkStart w:id="3946" w:name="_Toc44682836"/>
      <w:bookmarkStart w:id="3947" w:name="_Toc51926687"/>
      <w:bookmarkStart w:id="3948" w:name="_Toc17169447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3943"/>
      <w:bookmarkEnd w:id="3944"/>
      <w:bookmarkEnd w:id="3945"/>
      <w:bookmarkEnd w:id="3946"/>
      <w:bookmarkEnd w:id="3947"/>
      <w:bookmarkEnd w:id="3948"/>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3949" w:name="_Toc20233240"/>
      <w:bookmarkStart w:id="3950" w:name="_Toc28026819"/>
      <w:bookmarkStart w:id="3951" w:name="_Toc36116654"/>
      <w:bookmarkStart w:id="3952" w:name="_Toc44682837"/>
      <w:bookmarkStart w:id="3953" w:name="_Toc51926688"/>
      <w:bookmarkStart w:id="3954" w:name="_Toc17169448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3949"/>
      <w:bookmarkEnd w:id="3950"/>
      <w:bookmarkEnd w:id="3951"/>
      <w:bookmarkEnd w:id="3952"/>
      <w:bookmarkEnd w:id="3953"/>
      <w:bookmarkEnd w:id="3954"/>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3955" w:name="_Toc20233241"/>
      <w:bookmarkStart w:id="3956" w:name="_Toc28026820"/>
      <w:bookmarkStart w:id="3957" w:name="_Toc36116655"/>
      <w:bookmarkStart w:id="3958" w:name="_Toc44682838"/>
      <w:bookmarkStart w:id="3959" w:name="_Toc51926689"/>
      <w:bookmarkStart w:id="3960" w:name="_Toc171694481"/>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3955"/>
      <w:bookmarkEnd w:id="3956"/>
      <w:bookmarkEnd w:id="3957"/>
      <w:bookmarkEnd w:id="3958"/>
      <w:bookmarkEnd w:id="3959"/>
      <w:bookmarkEnd w:id="3960"/>
    </w:p>
    <w:p w14:paraId="60F541F4" w14:textId="77777777" w:rsidR="001675F0" w:rsidRPr="003907DC" w:rsidRDefault="001675F0" w:rsidP="001675F0">
      <w:pPr>
        <w:pStyle w:val="Heading5"/>
      </w:pPr>
      <w:bookmarkStart w:id="3961" w:name="_Toc20233242"/>
      <w:bookmarkStart w:id="3962" w:name="_Toc28026821"/>
      <w:bookmarkStart w:id="3963" w:name="_Toc36116656"/>
      <w:bookmarkStart w:id="3964" w:name="_Toc44682839"/>
      <w:bookmarkStart w:id="3965" w:name="_Toc51926690"/>
      <w:bookmarkStart w:id="3966" w:name="_Toc171694482"/>
      <w:r>
        <w:t>5.1.4.</w:t>
      </w:r>
      <w:r>
        <w:rPr>
          <w:rFonts w:hint="eastAsia"/>
          <w:lang w:eastAsia="zh-CN"/>
        </w:rPr>
        <w:t>8</w:t>
      </w:r>
      <w:r>
        <w:t>.0</w:t>
      </w:r>
      <w:r>
        <w:tab/>
        <w:t>Introduction</w:t>
      </w:r>
      <w:bookmarkEnd w:id="3961"/>
      <w:bookmarkEnd w:id="3962"/>
      <w:bookmarkEnd w:id="3963"/>
      <w:bookmarkEnd w:id="3964"/>
      <w:bookmarkEnd w:id="3965"/>
      <w:bookmarkEnd w:id="3966"/>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3967" w:name="_Toc20233243"/>
      <w:bookmarkStart w:id="3968" w:name="_Toc28026822"/>
      <w:bookmarkStart w:id="3969" w:name="_Toc36116657"/>
      <w:bookmarkStart w:id="3970" w:name="_Toc44682840"/>
      <w:bookmarkStart w:id="3971" w:name="_Toc51926691"/>
      <w:bookmarkStart w:id="3972" w:name="_Toc171694483"/>
      <w:r>
        <w:t>5.1.4.</w:t>
      </w:r>
      <w:r>
        <w:rPr>
          <w:rFonts w:hint="eastAsia"/>
          <w:lang w:eastAsia="zh-CN"/>
        </w:rPr>
        <w:t>8</w:t>
      </w:r>
      <w:r>
        <w:t>.</w:t>
      </w:r>
      <w:r>
        <w:rPr>
          <w:rFonts w:hint="eastAsia"/>
          <w:lang w:eastAsia="zh-CN"/>
        </w:rPr>
        <w:t>1</w:t>
      </w:r>
      <w:r>
        <w:tab/>
      </w:r>
      <w:r w:rsidRPr="00F72973">
        <w:rPr>
          <w:rFonts w:cs="Arial"/>
        </w:rPr>
        <w:t>Accuracy</w:t>
      </w:r>
      <w:bookmarkEnd w:id="3967"/>
      <w:bookmarkEnd w:id="3968"/>
      <w:bookmarkEnd w:id="3969"/>
      <w:bookmarkEnd w:id="3970"/>
      <w:bookmarkEnd w:id="3971"/>
      <w:bookmarkEnd w:id="397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3973" w:name="_Toc20233244"/>
      <w:bookmarkStart w:id="3974" w:name="_Toc28026823"/>
      <w:bookmarkStart w:id="3975" w:name="_Toc36116658"/>
      <w:bookmarkStart w:id="3976" w:name="_Toc44682841"/>
      <w:bookmarkStart w:id="3977" w:name="_Toc51926692"/>
      <w:bookmarkStart w:id="3978" w:name="_Toc171694484"/>
      <w:r>
        <w:t>5.1.4.</w:t>
      </w:r>
      <w:r>
        <w:rPr>
          <w:rFonts w:hint="eastAsia"/>
          <w:lang w:eastAsia="zh-CN"/>
        </w:rPr>
        <w:t>8</w:t>
      </w:r>
      <w:r>
        <w:t>.</w:t>
      </w:r>
      <w:r>
        <w:rPr>
          <w:rFonts w:hint="eastAsia"/>
          <w:lang w:eastAsia="zh-CN"/>
        </w:rPr>
        <w:t>2</w:t>
      </w:r>
      <w:r>
        <w:tab/>
      </w:r>
      <w:r w:rsidRPr="00F72973">
        <w:rPr>
          <w:rFonts w:cs="Arial"/>
        </w:rPr>
        <w:t>Chargeable Party Identifier</w:t>
      </w:r>
      <w:bookmarkEnd w:id="3973"/>
      <w:bookmarkEnd w:id="3974"/>
      <w:bookmarkEnd w:id="3975"/>
      <w:bookmarkEnd w:id="3976"/>
      <w:bookmarkEnd w:id="3977"/>
      <w:bookmarkEnd w:id="3978"/>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3979" w:name="_Toc20233245"/>
      <w:bookmarkStart w:id="3980" w:name="_Toc28026824"/>
      <w:bookmarkStart w:id="3981" w:name="_Toc36116659"/>
      <w:bookmarkStart w:id="3982" w:name="_Toc44682842"/>
      <w:bookmarkStart w:id="3983" w:name="_Toc51926693"/>
      <w:bookmarkStart w:id="3984" w:name="_Toc17169448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3979"/>
      <w:bookmarkEnd w:id="3980"/>
      <w:bookmarkEnd w:id="3981"/>
      <w:bookmarkEnd w:id="3982"/>
      <w:bookmarkEnd w:id="3983"/>
      <w:bookmarkEnd w:id="3984"/>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3985" w:name="_Toc20233246"/>
      <w:bookmarkStart w:id="3986" w:name="_Toc28026825"/>
      <w:bookmarkStart w:id="3987" w:name="_Toc36116660"/>
      <w:bookmarkStart w:id="3988" w:name="_Toc44682843"/>
      <w:bookmarkStart w:id="3989" w:name="_Toc51926694"/>
      <w:bookmarkStart w:id="3990" w:name="_Toc171694486"/>
      <w:r>
        <w:t>5.1.4.</w:t>
      </w:r>
      <w:r>
        <w:rPr>
          <w:rFonts w:hint="eastAsia"/>
          <w:lang w:eastAsia="zh-CN"/>
        </w:rPr>
        <w:t>8</w:t>
      </w:r>
      <w:r>
        <w:t>.</w:t>
      </w:r>
      <w:r>
        <w:rPr>
          <w:rFonts w:hint="eastAsia"/>
          <w:lang w:eastAsia="zh-CN"/>
        </w:rPr>
        <w:t>4</w:t>
      </w:r>
      <w:r>
        <w:tab/>
      </w:r>
      <w:r w:rsidRPr="003B7F8A">
        <w:rPr>
          <w:rFonts w:cs="Arial"/>
        </w:rPr>
        <w:t>List of Locations</w:t>
      </w:r>
      <w:bookmarkEnd w:id="3985"/>
      <w:bookmarkEnd w:id="3986"/>
      <w:bookmarkEnd w:id="3987"/>
      <w:bookmarkEnd w:id="3988"/>
      <w:bookmarkEnd w:id="3989"/>
      <w:bookmarkEnd w:id="3990"/>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3991" w:name="_Toc20233247"/>
      <w:bookmarkStart w:id="3992" w:name="_Toc28026826"/>
      <w:bookmarkStart w:id="3993" w:name="_Toc36116661"/>
      <w:bookmarkStart w:id="3994" w:name="_Toc44682844"/>
      <w:bookmarkStart w:id="3995" w:name="_Toc51926695"/>
      <w:bookmarkStart w:id="3996" w:name="_Toc171694487"/>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3991"/>
      <w:bookmarkEnd w:id="3992"/>
      <w:bookmarkEnd w:id="3993"/>
      <w:bookmarkEnd w:id="3994"/>
      <w:bookmarkEnd w:id="3995"/>
      <w:bookmarkEnd w:id="3996"/>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3997" w:name="_Toc20233248"/>
      <w:bookmarkStart w:id="3998" w:name="_Toc28026827"/>
      <w:bookmarkStart w:id="3999" w:name="_Toc36116662"/>
      <w:bookmarkStart w:id="4000" w:name="_Toc44682845"/>
      <w:bookmarkStart w:id="4001" w:name="_Toc51926696"/>
      <w:bookmarkStart w:id="4002" w:name="_Toc171694488"/>
      <w:r>
        <w:t>5.1.4.</w:t>
      </w:r>
      <w:r>
        <w:rPr>
          <w:rFonts w:hint="eastAsia"/>
          <w:lang w:eastAsia="zh-CN"/>
        </w:rPr>
        <w:t>8</w:t>
      </w:r>
      <w:r>
        <w:t>.</w:t>
      </w:r>
      <w:r>
        <w:rPr>
          <w:rFonts w:hint="eastAsia"/>
          <w:lang w:eastAsia="zh-CN"/>
        </w:rPr>
        <w:t>6</w:t>
      </w:r>
      <w:r>
        <w:tab/>
        <w:t>Local Record Sequence Number</w:t>
      </w:r>
      <w:bookmarkEnd w:id="3997"/>
      <w:bookmarkEnd w:id="3998"/>
      <w:bookmarkEnd w:id="3999"/>
      <w:bookmarkEnd w:id="4000"/>
      <w:bookmarkEnd w:id="4001"/>
      <w:bookmarkEnd w:id="400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003" w:name="_Toc20233249"/>
      <w:bookmarkStart w:id="4004" w:name="_Toc28026828"/>
      <w:bookmarkStart w:id="4005" w:name="_Toc36116663"/>
      <w:bookmarkStart w:id="4006" w:name="_Toc44682846"/>
      <w:bookmarkStart w:id="4007" w:name="_Toc51926697"/>
      <w:bookmarkStart w:id="4008" w:name="_Toc171694489"/>
      <w:r>
        <w:t>5.1.4.</w:t>
      </w:r>
      <w:r>
        <w:rPr>
          <w:rFonts w:hint="eastAsia"/>
          <w:lang w:eastAsia="zh-CN"/>
        </w:rPr>
        <w:t>8</w:t>
      </w:r>
      <w:r>
        <w:t>.</w:t>
      </w:r>
      <w:r>
        <w:rPr>
          <w:rFonts w:hint="eastAsia"/>
          <w:lang w:eastAsia="zh-CN"/>
        </w:rPr>
        <w:t>7</w:t>
      </w:r>
      <w:r>
        <w:tab/>
      </w:r>
      <w:r w:rsidRPr="00F72973">
        <w:rPr>
          <w:rFonts w:cs="Arial"/>
        </w:rPr>
        <w:t>Location Type</w:t>
      </w:r>
      <w:bookmarkEnd w:id="4003"/>
      <w:bookmarkEnd w:id="4004"/>
      <w:bookmarkEnd w:id="4005"/>
      <w:bookmarkEnd w:id="4006"/>
      <w:bookmarkEnd w:id="4007"/>
      <w:bookmarkEnd w:id="4008"/>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009" w:name="_Toc20233250"/>
      <w:bookmarkStart w:id="4010" w:name="_Toc28026829"/>
      <w:bookmarkStart w:id="4011" w:name="_Toc36116664"/>
      <w:bookmarkStart w:id="4012" w:name="_Toc44682847"/>
      <w:bookmarkStart w:id="4013" w:name="_Toc51926698"/>
      <w:bookmarkStart w:id="4014" w:name="_Toc171694490"/>
      <w:r>
        <w:lastRenderedPageBreak/>
        <w:t>5.1.4.</w:t>
      </w:r>
      <w:r>
        <w:rPr>
          <w:rFonts w:hint="eastAsia"/>
          <w:lang w:eastAsia="zh-CN"/>
        </w:rPr>
        <w:t>8</w:t>
      </w:r>
      <w:r>
        <w:t>.</w:t>
      </w:r>
      <w:r>
        <w:rPr>
          <w:lang w:eastAsia="zh-CN"/>
        </w:rPr>
        <w:t>8</w:t>
      </w:r>
      <w:r>
        <w:tab/>
      </w:r>
      <w:r w:rsidRPr="00F72973">
        <w:rPr>
          <w:rFonts w:cs="Arial"/>
        </w:rPr>
        <w:t>Maximum Detection Time</w:t>
      </w:r>
      <w:bookmarkEnd w:id="4009"/>
      <w:bookmarkEnd w:id="4010"/>
      <w:bookmarkEnd w:id="4011"/>
      <w:bookmarkEnd w:id="4012"/>
      <w:bookmarkEnd w:id="4013"/>
      <w:bookmarkEnd w:id="4014"/>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015" w:name="_Toc20233251"/>
      <w:bookmarkStart w:id="4016" w:name="_Toc28026830"/>
      <w:bookmarkStart w:id="4017" w:name="_Toc36116665"/>
      <w:bookmarkStart w:id="4018" w:name="_Toc44682848"/>
      <w:bookmarkStart w:id="4019" w:name="_Toc51926699"/>
      <w:bookmarkStart w:id="4020" w:name="_Toc171694491"/>
      <w:r>
        <w:t>5.1.4.</w:t>
      </w:r>
      <w:r>
        <w:rPr>
          <w:rFonts w:hint="eastAsia"/>
          <w:lang w:eastAsia="zh-CN"/>
        </w:rPr>
        <w:t>8</w:t>
      </w:r>
      <w:r>
        <w:t>.</w:t>
      </w:r>
      <w:r>
        <w:rPr>
          <w:lang w:eastAsia="zh-CN"/>
        </w:rPr>
        <w:t>9</w:t>
      </w:r>
      <w:r>
        <w:tab/>
      </w:r>
      <w:r w:rsidRPr="00F72973">
        <w:rPr>
          <w:rFonts w:cs="Arial"/>
        </w:rPr>
        <w:t>Maximum Number of Reports</w:t>
      </w:r>
      <w:bookmarkEnd w:id="4015"/>
      <w:bookmarkEnd w:id="4016"/>
      <w:bookmarkEnd w:id="4017"/>
      <w:bookmarkEnd w:id="4018"/>
      <w:bookmarkEnd w:id="4019"/>
      <w:bookmarkEnd w:id="4020"/>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021" w:name="_Toc20233252"/>
      <w:bookmarkStart w:id="4022" w:name="_Toc28026831"/>
      <w:bookmarkStart w:id="4023" w:name="_Toc36116666"/>
      <w:bookmarkStart w:id="4024" w:name="_Toc44682849"/>
      <w:bookmarkStart w:id="4025" w:name="_Toc51926700"/>
      <w:bookmarkStart w:id="4026" w:name="_Toc171694492"/>
      <w:r>
        <w:t>5.1.4.</w:t>
      </w:r>
      <w:r>
        <w:rPr>
          <w:rFonts w:hint="eastAsia"/>
          <w:lang w:eastAsia="zh-CN"/>
        </w:rPr>
        <w:t>8</w:t>
      </w:r>
      <w:r>
        <w:t>.</w:t>
      </w:r>
      <w:r>
        <w:rPr>
          <w:rFonts w:hint="eastAsia"/>
          <w:lang w:eastAsia="zh-CN"/>
        </w:rPr>
        <w:t>10</w:t>
      </w:r>
      <w:r>
        <w:tab/>
      </w:r>
      <w:r w:rsidRPr="00905A7E">
        <w:rPr>
          <w:rFonts w:cs="Arial"/>
        </w:rPr>
        <w:t>Monitored User</w:t>
      </w:r>
      <w:bookmarkEnd w:id="4021"/>
      <w:bookmarkEnd w:id="4022"/>
      <w:bookmarkEnd w:id="4023"/>
      <w:bookmarkEnd w:id="4024"/>
      <w:bookmarkEnd w:id="4025"/>
      <w:bookmarkEnd w:id="4026"/>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027" w:name="_Toc20233253"/>
      <w:bookmarkStart w:id="4028" w:name="_Toc28026832"/>
      <w:bookmarkStart w:id="4029" w:name="_Toc36116667"/>
      <w:bookmarkStart w:id="4030" w:name="_Toc44682850"/>
      <w:bookmarkStart w:id="4031" w:name="_Toc51926701"/>
      <w:bookmarkStart w:id="4032" w:name="_Toc171694493"/>
      <w:r>
        <w:t>5.1.4.</w:t>
      </w:r>
      <w:r>
        <w:rPr>
          <w:rFonts w:hint="eastAsia"/>
          <w:lang w:eastAsia="zh-CN"/>
        </w:rPr>
        <w:t>8</w:t>
      </w:r>
      <w:r>
        <w:t>.</w:t>
      </w:r>
      <w:r>
        <w:rPr>
          <w:rFonts w:hint="eastAsia"/>
          <w:lang w:eastAsia="zh-CN"/>
        </w:rPr>
        <w:t>11</w:t>
      </w:r>
      <w:r>
        <w:tab/>
      </w:r>
      <w:r w:rsidRPr="00F72973">
        <w:rPr>
          <w:rFonts w:cs="Arial"/>
        </w:rPr>
        <w:t>Monitoring Duration</w:t>
      </w:r>
      <w:bookmarkEnd w:id="4027"/>
      <w:bookmarkEnd w:id="4028"/>
      <w:bookmarkEnd w:id="4029"/>
      <w:bookmarkEnd w:id="4030"/>
      <w:bookmarkEnd w:id="4031"/>
      <w:bookmarkEnd w:id="403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033" w:name="_Toc20233254"/>
      <w:bookmarkStart w:id="4034" w:name="_Toc28026833"/>
      <w:bookmarkStart w:id="4035" w:name="_Toc36116668"/>
      <w:bookmarkStart w:id="4036" w:name="_Toc44682851"/>
      <w:bookmarkStart w:id="4037" w:name="_Toc51926702"/>
      <w:bookmarkStart w:id="4038" w:name="_Toc171694494"/>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033"/>
      <w:bookmarkEnd w:id="4034"/>
      <w:bookmarkEnd w:id="4035"/>
      <w:bookmarkEnd w:id="4036"/>
      <w:bookmarkEnd w:id="4037"/>
      <w:bookmarkEnd w:id="4038"/>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039" w:name="_Toc20233255"/>
      <w:bookmarkStart w:id="4040" w:name="_Toc28026834"/>
      <w:bookmarkStart w:id="4041" w:name="_Toc36116669"/>
      <w:bookmarkStart w:id="4042" w:name="_Toc44682852"/>
      <w:bookmarkStart w:id="4043" w:name="_Toc51926703"/>
      <w:bookmarkStart w:id="4044" w:name="_Toc171694495"/>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039"/>
      <w:bookmarkEnd w:id="4040"/>
      <w:bookmarkEnd w:id="4041"/>
      <w:bookmarkEnd w:id="4042"/>
      <w:bookmarkEnd w:id="4043"/>
      <w:bookmarkEnd w:id="4044"/>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045" w:name="_Toc20233256"/>
      <w:bookmarkStart w:id="4046" w:name="_Toc28026835"/>
      <w:bookmarkStart w:id="4047" w:name="_Toc36116670"/>
      <w:bookmarkStart w:id="4048" w:name="_Toc44682853"/>
      <w:bookmarkStart w:id="4049" w:name="_Toc51926704"/>
      <w:bookmarkStart w:id="4050" w:name="_Toc171694496"/>
      <w:r>
        <w:t>5.1.4.</w:t>
      </w:r>
      <w:r>
        <w:rPr>
          <w:rFonts w:hint="eastAsia"/>
          <w:lang w:eastAsia="zh-CN"/>
        </w:rPr>
        <w:t>8</w:t>
      </w:r>
      <w:r>
        <w:t>.</w:t>
      </w:r>
      <w:r>
        <w:rPr>
          <w:rFonts w:hint="eastAsia"/>
          <w:lang w:eastAsia="zh-CN"/>
        </w:rPr>
        <w:t>14</w:t>
      </w:r>
      <w:r>
        <w:tab/>
      </w:r>
      <w:r w:rsidRPr="00F72973">
        <w:rPr>
          <w:rFonts w:cs="Arial"/>
        </w:rPr>
        <w:t>Monitoring Type</w:t>
      </w:r>
      <w:bookmarkEnd w:id="4045"/>
      <w:bookmarkEnd w:id="4046"/>
      <w:bookmarkEnd w:id="4047"/>
      <w:bookmarkEnd w:id="4048"/>
      <w:bookmarkEnd w:id="4049"/>
      <w:bookmarkEnd w:id="4050"/>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051" w:name="_Toc20233257"/>
      <w:bookmarkStart w:id="4052" w:name="_Toc28026836"/>
      <w:bookmarkStart w:id="4053" w:name="_Toc36116671"/>
      <w:bookmarkStart w:id="4054" w:name="_Toc44682854"/>
      <w:bookmarkStart w:id="4055" w:name="_Toc51926705"/>
      <w:bookmarkStart w:id="4056" w:name="_Toc171694497"/>
      <w:r>
        <w:t>5.1.4.8.15</w:t>
      </w:r>
      <w:r>
        <w:tab/>
        <w:t>Node ID</w:t>
      </w:r>
      <w:bookmarkEnd w:id="4051"/>
      <w:bookmarkEnd w:id="4052"/>
      <w:bookmarkEnd w:id="4053"/>
      <w:bookmarkEnd w:id="4054"/>
      <w:bookmarkEnd w:id="4055"/>
      <w:bookmarkEnd w:id="4056"/>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057" w:name="_Toc20233258"/>
      <w:bookmarkStart w:id="4058" w:name="_Toc28026837"/>
      <w:bookmarkStart w:id="4059" w:name="_Toc36116672"/>
      <w:bookmarkStart w:id="4060" w:name="_Toc44682855"/>
      <w:bookmarkStart w:id="4061" w:name="_Toc51926706"/>
      <w:bookmarkStart w:id="4062" w:name="_Toc171694498"/>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057"/>
      <w:bookmarkEnd w:id="4058"/>
      <w:bookmarkEnd w:id="4059"/>
      <w:bookmarkEnd w:id="4060"/>
      <w:bookmarkEnd w:id="4061"/>
      <w:bookmarkEnd w:id="406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063" w:name="_Toc20233259"/>
      <w:bookmarkStart w:id="4064" w:name="_Toc28026838"/>
      <w:bookmarkStart w:id="4065" w:name="_Toc36116673"/>
      <w:bookmarkStart w:id="4066" w:name="_Toc44682856"/>
      <w:bookmarkStart w:id="4067" w:name="_Toc51926707"/>
      <w:bookmarkStart w:id="4068" w:name="_Toc171694499"/>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063"/>
      <w:bookmarkEnd w:id="4064"/>
      <w:bookmarkEnd w:id="4065"/>
      <w:bookmarkEnd w:id="4066"/>
      <w:bookmarkEnd w:id="4067"/>
      <w:bookmarkEnd w:id="4068"/>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069" w:name="_Toc20233260"/>
      <w:bookmarkStart w:id="4070" w:name="_Toc28026839"/>
      <w:bookmarkStart w:id="4071" w:name="_Toc36116674"/>
      <w:bookmarkStart w:id="4072" w:name="_Toc44682857"/>
      <w:bookmarkStart w:id="4073" w:name="_Toc51926708"/>
      <w:bookmarkStart w:id="4074" w:name="_Toc171694500"/>
      <w:r>
        <w:t>5.1.2.</w:t>
      </w:r>
      <w:r>
        <w:rPr>
          <w:rFonts w:hint="eastAsia"/>
          <w:lang w:eastAsia="zh-CN"/>
        </w:rPr>
        <w:t>8.18</w:t>
      </w:r>
      <w:r w:rsidRPr="00BB6156">
        <w:rPr>
          <w:noProof/>
        </w:rPr>
        <w:tab/>
      </w:r>
      <w:r>
        <w:t>Record Type</w:t>
      </w:r>
      <w:bookmarkEnd w:id="4069"/>
      <w:bookmarkEnd w:id="4070"/>
      <w:bookmarkEnd w:id="4071"/>
      <w:bookmarkEnd w:id="4072"/>
      <w:bookmarkEnd w:id="4073"/>
      <w:bookmarkEnd w:id="4074"/>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075" w:name="_Toc20233261"/>
      <w:bookmarkStart w:id="4076" w:name="_Toc28026840"/>
      <w:bookmarkStart w:id="4077" w:name="_Toc36116675"/>
      <w:bookmarkStart w:id="4078" w:name="_Toc44682858"/>
      <w:bookmarkStart w:id="4079" w:name="_Toc51926709"/>
      <w:bookmarkStart w:id="4080" w:name="_Toc171694501"/>
      <w:r>
        <w:lastRenderedPageBreak/>
        <w:t>5.1.2.</w:t>
      </w:r>
      <w:r>
        <w:rPr>
          <w:rFonts w:hint="eastAsia"/>
          <w:lang w:eastAsia="zh-CN"/>
        </w:rPr>
        <w:t>8.19</w:t>
      </w:r>
      <w:r>
        <w:rPr>
          <w:rFonts w:hint="eastAsia"/>
          <w:lang w:eastAsia="zh-CN"/>
        </w:rPr>
        <w:tab/>
      </w:r>
      <w:r w:rsidRPr="00F72973">
        <w:rPr>
          <w:rFonts w:cs="Arial"/>
        </w:rPr>
        <w:t>Retransmission</w:t>
      </w:r>
      <w:bookmarkEnd w:id="4075"/>
      <w:bookmarkEnd w:id="4076"/>
      <w:bookmarkEnd w:id="4077"/>
      <w:bookmarkEnd w:id="4078"/>
      <w:bookmarkEnd w:id="4079"/>
      <w:bookmarkEnd w:id="4080"/>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081" w:name="_Toc20233262"/>
      <w:bookmarkStart w:id="4082" w:name="_Toc28026841"/>
      <w:bookmarkStart w:id="4083" w:name="_Toc36116676"/>
      <w:bookmarkStart w:id="4084" w:name="_Toc44682859"/>
      <w:bookmarkStart w:id="4085" w:name="_Toc51926710"/>
      <w:bookmarkStart w:id="4086" w:name="_Toc171694502"/>
      <w:r>
        <w:t>5.1.4.</w:t>
      </w:r>
      <w:r>
        <w:rPr>
          <w:rFonts w:hint="eastAsia"/>
          <w:lang w:eastAsia="zh-CN"/>
        </w:rPr>
        <w:t>8</w:t>
      </w:r>
      <w:r>
        <w:t>.</w:t>
      </w:r>
      <w:r>
        <w:rPr>
          <w:rFonts w:hint="eastAsia"/>
          <w:lang w:eastAsia="zh-CN"/>
        </w:rPr>
        <w:t>20</w:t>
      </w:r>
      <w:r>
        <w:tab/>
      </w:r>
      <w:r w:rsidRPr="00F72973">
        <w:rPr>
          <w:rFonts w:cs="Arial"/>
        </w:rPr>
        <w:t>SCEF ID</w:t>
      </w:r>
      <w:bookmarkEnd w:id="4081"/>
      <w:bookmarkEnd w:id="4082"/>
      <w:bookmarkEnd w:id="4083"/>
      <w:bookmarkEnd w:id="4084"/>
      <w:bookmarkEnd w:id="4085"/>
      <w:bookmarkEnd w:id="4086"/>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087" w:name="_Toc20233263"/>
      <w:bookmarkStart w:id="4088" w:name="_Toc28026842"/>
      <w:bookmarkStart w:id="4089" w:name="_Toc36116677"/>
      <w:bookmarkStart w:id="4090" w:name="_Toc44682860"/>
      <w:bookmarkStart w:id="4091" w:name="_Toc51926711"/>
      <w:bookmarkStart w:id="4092" w:name="_Toc171694503"/>
      <w:r>
        <w:t>5.1.4.</w:t>
      </w:r>
      <w:r>
        <w:rPr>
          <w:rFonts w:hint="eastAsia"/>
          <w:lang w:eastAsia="zh-CN"/>
        </w:rPr>
        <w:t>8</w:t>
      </w:r>
      <w:r>
        <w:t>.</w:t>
      </w:r>
      <w:r>
        <w:rPr>
          <w:rFonts w:hint="eastAsia"/>
          <w:lang w:eastAsia="zh-CN"/>
        </w:rPr>
        <w:t>21</w:t>
      </w:r>
      <w:r>
        <w:tab/>
      </w:r>
      <w:r w:rsidRPr="00F72973">
        <w:rPr>
          <w:rFonts w:cs="Arial"/>
        </w:rPr>
        <w:t>SCEF Reference ID</w:t>
      </w:r>
      <w:bookmarkEnd w:id="4087"/>
      <w:bookmarkEnd w:id="4088"/>
      <w:bookmarkEnd w:id="4089"/>
      <w:bookmarkEnd w:id="4090"/>
      <w:bookmarkEnd w:id="4091"/>
      <w:bookmarkEnd w:id="409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093" w:name="_Toc20233264"/>
      <w:bookmarkStart w:id="4094" w:name="_Toc28026843"/>
      <w:bookmarkStart w:id="4095" w:name="_Toc36116678"/>
      <w:bookmarkStart w:id="4096" w:name="_Toc44682861"/>
      <w:bookmarkStart w:id="4097" w:name="_Toc51926712"/>
      <w:bookmarkStart w:id="4098" w:name="_Toc171694504"/>
      <w:r w:rsidRPr="00E53E03">
        <w:rPr>
          <w:lang w:bidi="ar-IQ"/>
        </w:rPr>
        <w:t>5.</w:t>
      </w:r>
      <w:r>
        <w:rPr>
          <w:lang w:bidi="ar-IQ"/>
        </w:rPr>
        <w:t>1.5</w:t>
      </w:r>
      <w:r w:rsidRPr="00F31C3C">
        <w:rPr>
          <w:lang w:bidi="ar-IQ"/>
        </w:rPr>
        <w:tab/>
        <w:t>Common charging data in CHF-CDR</w:t>
      </w:r>
      <w:bookmarkEnd w:id="4093"/>
      <w:bookmarkEnd w:id="4094"/>
      <w:bookmarkEnd w:id="4095"/>
      <w:bookmarkEnd w:id="4096"/>
      <w:bookmarkEnd w:id="4097"/>
      <w:bookmarkEnd w:id="4098"/>
    </w:p>
    <w:p w14:paraId="1AD9EFEF" w14:textId="77777777" w:rsidR="0000456F" w:rsidRDefault="0000456F" w:rsidP="008C54D2">
      <w:pPr>
        <w:pStyle w:val="Heading4"/>
        <w:rPr>
          <w:lang w:bidi="ar-IQ"/>
        </w:rPr>
      </w:pPr>
      <w:bookmarkStart w:id="4099" w:name="_Toc20233265"/>
      <w:bookmarkStart w:id="4100" w:name="_Toc28026844"/>
      <w:bookmarkStart w:id="4101" w:name="_Toc36116679"/>
      <w:bookmarkStart w:id="4102" w:name="_Toc44682862"/>
      <w:bookmarkStart w:id="4103" w:name="_Toc51926713"/>
      <w:bookmarkStart w:id="4104" w:name="_Toc171694505"/>
      <w:r>
        <w:rPr>
          <w:lang w:bidi="ar-IQ"/>
        </w:rPr>
        <w:t>5.1.5.0</w:t>
      </w:r>
      <w:r>
        <w:rPr>
          <w:lang w:bidi="ar-IQ"/>
        </w:rPr>
        <w:tab/>
        <w:t>CHF record (CHF-CDR)</w:t>
      </w:r>
      <w:bookmarkEnd w:id="4099"/>
      <w:bookmarkEnd w:id="4100"/>
      <w:bookmarkEnd w:id="4101"/>
      <w:bookmarkEnd w:id="4102"/>
      <w:bookmarkEnd w:id="4103"/>
      <w:bookmarkEnd w:id="4104"/>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r w:rsidRPr="00620F18">
        <w:rPr>
          <w:lang w:bidi="ar-IQ"/>
        </w:rPr>
        <w:lastRenderedPageBreak/>
        <w:t>Table 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105" w:name="OLE_LINK49"/>
            <w:r>
              <w:rPr>
                <w:lang w:val="fr-FR"/>
              </w:rPr>
              <w:lastRenderedPageBreak/>
              <w:t>PC5 Container</w:t>
            </w:r>
            <w:r w:rsidRPr="00CB2621">
              <w:rPr>
                <w:lang w:val="fr-FR"/>
              </w:rPr>
              <w:t xml:space="preserve"> Information</w:t>
            </w:r>
            <w:bookmarkEnd w:id="4105"/>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106" w:name="_Toc20233266"/>
      <w:bookmarkStart w:id="4107" w:name="_Toc28026845"/>
      <w:bookmarkStart w:id="4108" w:name="_Toc36116680"/>
      <w:bookmarkStart w:id="4109" w:name="_Toc44682863"/>
      <w:bookmarkStart w:id="4110" w:name="_Toc51926714"/>
      <w:bookmarkStart w:id="4111" w:name="_Hlk524949223"/>
      <w:bookmarkStart w:id="4112" w:name="_Toc171694506"/>
      <w:r w:rsidRPr="00281831">
        <w:t>5.1.</w:t>
      </w:r>
      <w:r>
        <w:t>5</w:t>
      </w:r>
      <w:r w:rsidRPr="00281831">
        <w:t>.1</w:t>
      </w:r>
      <w:r w:rsidR="001D0E85">
        <w:tab/>
      </w:r>
      <w:r w:rsidRPr="00281831">
        <w:t>CHF CDR parameters</w:t>
      </w:r>
      <w:bookmarkEnd w:id="4106"/>
      <w:bookmarkEnd w:id="4107"/>
      <w:bookmarkEnd w:id="4108"/>
      <w:bookmarkEnd w:id="4109"/>
      <w:bookmarkEnd w:id="4110"/>
      <w:bookmarkEnd w:id="4112"/>
    </w:p>
    <w:p w14:paraId="3580EAE6" w14:textId="77777777" w:rsidR="0000456F" w:rsidRPr="003907DC" w:rsidRDefault="0000456F" w:rsidP="0000456F">
      <w:pPr>
        <w:pStyle w:val="Heading5"/>
      </w:pPr>
      <w:bookmarkStart w:id="4113" w:name="_Toc20233267"/>
      <w:bookmarkStart w:id="4114" w:name="_Toc28026846"/>
      <w:bookmarkStart w:id="4115" w:name="_Toc36116681"/>
      <w:bookmarkStart w:id="4116" w:name="_Toc44682864"/>
      <w:bookmarkStart w:id="4117" w:name="_Toc51926715"/>
      <w:bookmarkStart w:id="4118" w:name="_Toc171694507"/>
      <w:r>
        <w:t>5.1.5.1.1</w:t>
      </w:r>
      <w:r>
        <w:tab/>
        <w:t>Introduction</w:t>
      </w:r>
      <w:bookmarkEnd w:id="4113"/>
      <w:bookmarkEnd w:id="4114"/>
      <w:bookmarkEnd w:id="4115"/>
      <w:bookmarkEnd w:id="4116"/>
      <w:bookmarkEnd w:id="4117"/>
      <w:bookmarkEnd w:id="411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119" w:name="_Toc20233268"/>
      <w:bookmarkStart w:id="4120" w:name="_Toc28026847"/>
      <w:bookmarkStart w:id="4121" w:name="_Toc36116682"/>
      <w:bookmarkStart w:id="4122" w:name="_Toc44682865"/>
      <w:bookmarkStart w:id="4123" w:name="_Toc51926716"/>
      <w:bookmarkStart w:id="4124" w:name="_Toc171694508"/>
      <w:bookmarkEnd w:id="4111"/>
      <w:r w:rsidRPr="00281831">
        <w:t>5.1.</w:t>
      </w:r>
      <w:r>
        <w:t>5</w:t>
      </w:r>
      <w:r w:rsidRPr="00281831">
        <w:t>.1</w:t>
      </w:r>
      <w:r>
        <w:t>.2</w:t>
      </w:r>
      <w:r w:rsidRPr="00281831">
        <w:tab/>
        <w:t>Cause for Record Closing</w:t>
      </w:r>
      <w:bookmarkEnd w:id="4119"/>
      <w:bookmarkEnd w:id="4120"/>
      <w:bookmarkEnd w:id="4121"/>
      <w:bookmarkEnd w:id="4122"/>
      <w:bookmarkEnd w:id="4123"/>
      <w:bookmarkEnd w:id="4124"/>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125" w:name="_Toc20233269"/>
      <w:bookmarkStart w:id="4126" w:name="_Toc28026848"/>
      <w:bookmarkStart w:id="4127" w:name="_Toc36116683"/>
      <w:bookmarkStart w:id="4128" w:name="_Toc44682866"/>
      <w:bookmarkStart w:id="4129" w:name="_Toc51926717"/>
      <w:bookmarkStart w:id="4130" w:name="_Toc171694509"/>
      <w:r w:rsidRPr="000A0DA1">
        <w:t>5.1.</w:t>
      </w:r>
      <w:r>
        <w:t>5</w:t>
      </w:r>
      <w:r w:rsidRPr="000A0DA1">
        <w:t>.</w:t>
      </w:r>
      <w:r w:rsidRPr="00281831">
        <w:t>1.</w:t>
      </w:r>
      <w:r>
        <w:t>3</w:t>
      </w:r>
      <w:r w:rsidRPr="00281831">
        <w:tab/>
        <w:t>Duration</w:t>
      </w:r>
      <w:bookmarkEnd w:id="4125"/>
      <w:bookmarkEnd w:id="4126"/>
      <w:bookmarkEnd w:id="4127"/>
      <w:bookmarkEnd w:id="4128"/>
      <w:bookmarkEnd w:id="4129"/>
      <w:bookmarkEnd w:id="4130"/>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131" w:name="_Toc20233270"/>
      <w:bookmarkStart w:id="4132" w:name="_Toc28026849"/>
      <w:bookmarkStart w:id="4133" w:name="_Toc36116684"/>
      <w:bookmarkStart w:id="4134" w:name="_Toc44682867"/>
      <w:bookmarkStart w:id="4135" w:name="_Toc51926718"/>
      <w:bookmarkStart w:id="4136" w:name="_Toc171694510"/>
      <w:r w:rsidRPr="000A0DA1">
        <w:t>5.1.</w:t>
      </w:r>
      <w:r>
        <w:t>5</w:t>
      </w:r>
      <w:r w:rsidRPr="000A0DA1">
        <w:t>.</w:t>
      </w:r>
      <w:r w:rsidRPr="00281831">
        <w:t>1.</w:t>
      </w:r>
      <w:r>
        <w:t>4</w:t>
      </w:r>
      <w:r w:rsidRPr="00281831">
        <w:tab/>
        <w:t>List of Multiple Unit Usage</w:t>
      </w:r>
      <w:bookmarkEnd w:id="4131"/>
      <w:bookmarkEnd w:id="4132"/>
      <w:bookmarkEnd w:id="4133"/>
      <w:bookmarkEnd w:id="4134"/>
      <w:bookmarkEnd w:id="4135"/>
      <w:bookmarkEnd w:id="4136"/>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137" w:name="_Toc20233271"/>
      <w:bookmarkStart w:id="4138" w:name="_Toc28026850"/>
      <w:bookmarkStart w:id="4139" w:name="_Toc36116685"/>
      <w:bookmarkStart w:id="4140" w:name="_Toc44682868"/>
      <w:bookmarkStart w:id="4141" w:name="_Toc51926719"/>
      <w:bookmarkStart w:id="4142" w:name="_Toc171694511"/>
      <w:r w:rsidRPr="00EA4D91">
        <w:t>5.1.</w:t>
      </w:r>
      <w:r>
        <w:t>5</w:t>
      </w:r>
      <w:r w:rsidRPr="00EA4D91">
        <w:t>.1.</w:t>
      </w:r>
      <w:r>
        <w:t>5</w:t>
      </w:r>
      <w:r w:rsidRPr="00EA4D91">
        <w:tab/>
        <w:t>Local Record Sequence Number</w:t>
      </w:r>
      <w:bookmarkEnd w:id="4137"/>
      <w:bookmarkEnd w:id="4138"/>
      <w:bookmarkEnd w:id="4139"/>
      <w:bookmarkEnd w:id="4140"/>
      <w:bookmarkEnd w:id="4141"/>
      <w:bookmarkEnd w:id="4142"/>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143" w:name="_Toc20233272"/>
      <w:bookmarkStart w:id="4144" w:name="_Toc28026851"/>
      <w:bookmarkStart w:id="4145" w:name="_Toc36116686"/>
      <w:bookmarkStart w:id="4146" w:name="_Toc44682869"/>
      <w:bookmarkStart w:id="4147" w:name="_Toc51926720"/>
      <w:bookmarkStart w:id="4148" w:name="_Toc171694512"/>
      <w:r w:rsidRPr="00FD143F">
        <w:lastRenderedPageBreak/>
        <w:t>5.1.</w:t>
      </w:r>
      <w:r>
        <w:t>5</w:t>
      </w:r>
      <w:r w:rsidRPr="00FD143F">
        <w:t>.1.</w:t>
      </w:r>
      <w:r>
        <w:t>6</w:t>
      </w:r>
      <w:r w:rsidRPr="00FD143F">
        <w:tab/>
        <w:t xml:space="preserve">NF </w:t>
      </w:r>
      <w:r>
        <w:t xml:space="preserve">Consumer </w:t>
      </w:r>
      <w:r w:rsidRPr="00FD143F">
        <w:t>Information</w:t>
      </w:r>
      <w:bookmarkEnd w:id="4143"/>
      <w:bookmarkEnd w:id="4144"/>
      <w:bookmarkEnd w:id="4145"/>
      <w:bookmarkEnd w:id="4146"/>
      <w:bookmarkEnd w:id="4147"/>
      <w:bookmarkEnd w:id="414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149" w:name="_Toc20233273"/>
      <w:bookmarkStart w:id="4150" w:name="_Toc28026852"/>
      <w:bookmarkStart w:id="4151" w:name="_Toc36116687"/>
      <w:bookmarkStart w:id="4152" w:name="_Toc44682870"/>
      <w:bookmarkStart w:id="4153" w:name="_Toc51926721"/>
      <w:bookmarkStart w:id="4154" w:name="_Toc171694513"/>
      <w:r w:rsidRPr="006D04B0">
        <w:t>5.1.</w:t>
      </w:r>
      <w:r w:rsidR="00B25ADC">
        <w:t>5</w:t>
      </w:r>
      <w:r w:rsidRPr="006D04B0">
        <w:t>.1.</w:t>
      </w:r>
      <w:r>
        <w:t>7</w:t>
      </w:r>
      <w:r w:rsidRPr="006D04B0">
        <w:tab/>
        <w:t>Rating Group</w:t>
      </w:r>
      <w:bookmarkEnd w:id="4149"/>
      <w:bookmarkEnd w:id="4150"/>
      <w:bookmarkEnd w:id="4151"/>
      <w:bookmarkEnd w:id="4152"/>
      <w:bookmarkEnd w:id="4153"/>
      <w:bookmarkEnd w:id="4154"/>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155" w:name="_Toc20233274"/>
      <w:bookmarkStart w:id="4156" w:name="_Toc28026853"/>
      <w:bookmarkStart w:id="4157" w:name="_Toc36116688"/>
      <w:bookmarkStart w:id="4158" w:name="_Toc44682871"/>
      <w:bookmarkStart w:id="4159" w:name="_Toc51926722"/>
      <w:bookmarkStart w:id="4160" w:name="_Toc171694514"/>
      <w:r w:rsidRPr="006D04B0">
        <w:t>5.1.</w:t>
      </w:r>
      <w:r w:rsidR="00B25ADC">
        <w:t>5</w:t>
      </w:r>
      <w:r w:rsidRPr="006D04B0">
        <w:t>.1.</w:t>
      </w:r>
      <w:r>
        <w:t>8</w:t>
      </w:r>
      <w:r w:rsidRPr="006D04B0">
        <w:tab/>
        <w:t>Record Opening Time</w:t>
      </w:r>
      <w:bookmarkEnd w:id="4155"/>
      <w:bookmarkEnd w:id="4156"/>
      <w:bookmarkEnd w:id="4157"/>
      <w:bookmarkEnd w:id="4158"/>
      <w:bookmarkEnd w:id="4159"/>
      <w:bookmarkEnd w:id="4160"/>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161" w:name="_Toc20233275"/>
      <w:bookmarkStart w:id="4162" w:name="_Toc28026854"/>
      <w:bookmarkStart w:id="4163" w:name="_Toc36116689"/>
      <w:bookmarkStart w:id="4164" w:name="_Toc44682872"/>
      <w:bookmarkStart w:id="4165" w:name="_Toc51926723"/>
      <w:bookmarkStart w:id="4166" w:name="_Toc171694515"/>
      <w:r w:rsidRPr="006D04B0">
        <w:t>5.1.</w:t>
      </w:r>
      <w:r w:rsidR="00B25ADC">
        <w:t>5</w:t>
      </w:r>
      <w:r w:rsidRPr="006D04B0">
        <w:t>.1.</w:t>
      </w:r>
      <w:r>
        <w:t>9</w:t>
      </w:r>
      <w:r w:rsidRPr="006D04B0">
        <w:tab/>
        <w:t>Record Sequence Number</w:t>
      </w:r>
      <w:bookmarkEnd w:id="4161"/>
      <w:bookmarkEnd w:id="4162"/>
      <w:bookmarkEnd w:id="4163"/>
      <w:bookmarkEnd w:id="4164"/>
      <w:bookmarkEnd w:id="4165"/>
      <w:bookmarkEnd w:id="4166"/>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167" w:name="_Toc20233276"/>
      <w:bookmarkStart w:id="4168" w:name="_Toc28026855"/>
      <w:bookmarkStart w:id="4169" w:name="_Toc36116690"/>
      <w:bookmarkStart w:id="4170" w:name="_Toc44682873"/>
      <w:bookmarkStart w:id="4171" w:name="_Toc51926724"/>
      <w:bookmarkStart w:id="4172" w:name="_Toc171694516"/>
      <w:r w:rsidRPr="006D04B0">
        <w:t>5.1.</w:t>
      </w:r>
      <w:r w:rsidR="00B25ADC">
        <w:t>5</w:t>
      </w:r>
      <w:r w:rsidRPr="006D04B0">
        <w:t>.1.</w:t>
      </w:r>
      <w:r>
        <w:t>10</w:t>
      </w:r>
      <w:r w:rsidRPr="006D04B0">
        <w:tab/>
        <w:t>Record Type</w:t>
      </w:r>
      <w:bookmarkEnd w:id="4167"/>
      <w:bookmarkEnd w:id="4168"/>
      <w:bookmarkEnd w:id="4169"/>
      <w:bookmarkEnd w:id="4170"/>
      <w:bookmarkEnd w:id="4171"/>
      <w:bookmarkEnd w:id="4172"/>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173" w:name="_Toc20233277"/>
      <w:bookmarkStart w:id="4174" w:name="_Toc28026856"/>
      <w:bookmarkStart w:id="4175" w:name="_Toc36116691"/>
      <w:bookmarkStart w:id="4176" w:name="_Toc44682874"/>
      <w:bookmarkStart w:id="4177" w:name="_Toc51926725"/>
      <w:bookmarkStart w:id="4178" w:name="_Toc171694517"/>
      <w:r w:rsidRPr="006D04B0">
        <w:t>5.1.</w:t>
      </w:r>
      <w:r w:rsidR="00B25ADC">
        <w:t>5</w:t>
      </w:r>
      <w:r w:rsidRPr="006D04B0">
        <w:t>.1.1</w:t>
      </w:r>
      <w:r>
        <w:t>1</w:t>
      </w:r>
      <w:r w:rsidRPr="006D04B0">
        <w:tab/>
        <w:t>Recording Network Function ID</w:t>
      </w:r>
      <w:bookmarkEnd w:id="4173"/>
      <w:bookmarkEnd w:id="4174"/>
      <w:bookmarkEnd w:id="4175"/>
      <w:bookmarkEnd w:id="4176"/>
      <w:bookmarkEnd w:id="4177"/>
      <w:bookmarkEnd w:id="41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179" w:name="_Toc20233278"/>
      <w:bookmarkStart w:id="4180" w:name="_Toc28026857"/>
      <w:bookmarkStart w:id="4181" w:name="_Toc36116692"/>
      <w:bookmarkStart w:id="4182" w:name="_Toc44682875"/>
      <w:bookmarkStart w:id="4183" w:name="_Toc51926726"/>
      <w:bookmarkStart w:id="4184" w:name="_Toc171694518"/>
      <w:r w:rsidRPr="00E53E03">
        <w:t>5.1.</w:t>
      </w:r>
      <w:r w:rsidR="00B25ADC">
        <w:t>5</w:t>
      </w:r>
      <w:r w:rsidR="00996E37">
        <w:t>.</w:t>
      </w:r>
      <w:r w:rsidRPr="00673498">
        <w:t>1</w:t>
      </w:r>
      <w:r w:rsidRPr="00F31C3C">
        <w:t>.1</w:t>
      </w:r>
      <w:r>
        <w:t>2</w:t>
      </w:r>
      <w:r w:rsidRPr="006D04B0">
        <w:tab/>
        <w:t>Record Extensions</w:t>
      </w:r>
      <w:bookmarkEnd w:id="4179"/>
      <w:bookmarkEnd w:id="4180"/>
      <w:bookmarkEnd w:id="4181"/>
      <w:bookmarkEnd w:id="4182"/>
      <w:bookmarkEnd w:id="4183"/>
      <w:bookmarkEnd w:id="4184"/>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185" w:name="_Toc20233279"/>
      <w:bookmarkStart w:id="4186" w:name="_Toc28026858"/>
      <w:bookmarkStart w:id="4187" w:name="_Toc36116693"/>
      <w:bookmarkStart w:id="4188" w:name="_Toc44682876"/>
      <w:bookmarkStart w:id="4189" w:name="_Toc51926727"/>
      <w:bookmarkStart w:id="4190" w:name="_Toc171694519"/>
      <w:r w:rsidRPr="006D04B0">
        <w:t>5.1.</w:t>
      </w:r>
      <w:r w:rsidR="00B25ADC">
        <w:t>5</w:t>
      </w:r>
      <w:r w:rsidRPr="006D04B0">
        <w:t>.1.1</w:t>
      </w:r>
      <w:r>
        <w:t>3</w:t>
      </w:r>
      <w:r w:rsidRPr="006D04B0">
        <w:tab/>
        <w:t>Subscriber Identifier</w:t>
      </w:r>
      <w:bookmarkEnd w:id="4185"/>
      <w:bookmarkEnd w:id="4186"/>
      <w:bookmarkEnd w:id="4187"/>
      <w:bookmarkEnd w:id="4188"/>
      <w:bookmarkEnd w:id="4189"/>
      <w:bookmarkEnd w:id="4190"/>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191" w:name="_Toc20233280"/>
      <w:bookmarkStart w:id="4192" w:name="_Toc28026859"/>
      <w:bookmarkStart w:id="4193" w:name="_Toc36116694"/>
      <w:bookmarkStart w:id="4194" w:name="_Toc44682877"/>
      <w:bookmarkStart w:id="4195" w:name="_Toc51926728"/>
      <w:bookmarkStart w:id="4196" w:name="_Toc171694520"/>
      <w:r w:rsidRPr="006D04B0">
        <w:t>5.1.</w:t>
      </w:r>
      <w:r w:rsidR="00B25ADC">
        <w:t>5</w:t>
      </w:r>
      <w:r w:rsidRPr="006D04B0">
        <w:t>.1</w:t>
      </w:r>
      <w:r w:rsidRPr="00E53E03">
        <w:t>.1</w:t>
      </w:r>
      <w:r>
        <w:t>4</w:t>
      </w:r>
      <w:r w:rsidRPr="006D04B0">
        <w:tab/>
        <w:t>Used Unit Container</w:t>
      </w:r>
      <w:bookmarkEnd w:id="4191"/>
      <w:bookmarkEnd w:id="4192"/>
      <w:bookmarkEnd w:id="4193"/>
      <w:bookmarkEnd w:id="4194"/>
      <w:bookmarkEnd w:id="4195"/>
      <w:bookmarkEnd w:id="4196"/>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lastRenderedPageBreak/>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197" w:name="_Toc20233281"/>
      <w:bookmarkStart w:id="4198" w:name="_Toc28026860"/>
      <w:bookmarkStart w:id="4199" w:name="_Toc36116695"/>
      <w:bookmarkStart w:id="4200" w:name="_Toc44682878"/>
      <w:bookmarkStart w:id="4201" w:name="_Toc51926729"/>
      <w:bookmarkStart w:id="4202" w:name="_Toc171694521"/>
      <w:r>
        <w:t>5.1.5.1.15</w:t>
      </w:r>
      <w:r>
        <w:tab/>
        <w:t>User Location Information</w:t>
      </w:r>
      <w:bookmarkEnd w:id="4197"/>
      <w:bookmarkEnd w:id="4198"/>
      <w:bookmarkEnd w:id="4199"/>
      <w:bookmarkEnd w:id="4200"/>
      <w:bookmarkEnd w:id="4201"/>
      <w:bookmarkEnd w:id="4202"/>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203" w:name="_Toc28026861"/>
      <w:bookmarkStart w:id="4204" w:name="_Toc36116696"/>
      <w:bookmarkStart w:id="4205" w:name="_Toc44682879"/>
      <w:bookmarkStart w:id="4206" w:name="_Toc51926730"/>
      <w:bookmarkStart w:id="4207" w:name="_Toc171694522"/>
      <w:r w:rsidRPr="006346DE">
        <w:t>5.1.5.1.</w:t>
      </w:r>
      <w:r>
        <w:t>16</w:t>
      </w:r>
      <w:r w:rsidRPr="006346DE">
        <w:tab/>
      </w:r>
      <w:r w:rsidRPr="006346DE">
        <w:rPr>
          <w:lang w:eastAsia="zh-CN"/>
        </w:rPr>
        <w:t>Service Specification Information</w:t>
      </w:r>
      <w:bookmarkEnd w:id="4203"/>
      <w:bookmarkEnd w:id="4204"/>
      <w:bookmarkEnd w:id="4205"/>
      <w:bookmarkEnd w:id="4206"/>
      <w:bookmarkEnd w:id="42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208" w:name="_Toc44682880"/>
      <w:bookmarkStart w:id="4209" w:name="_Toc51926731"/>
      <w:bookmarkStart w:id="4210" w:name="_Toc171694523"/>
      <w:r>
        <w:t>5.1.5.1.17</w:t>
      </w:r>
      <w:r>
        <w:tab/>
      </w:r>
      <w:r>
        <w:rPr>
          <w:noProof/>
        </w:rPr>
        <w:t>RAT Type</w:t>
      </w:r>
      <w:bookmarkEnd w:id="4208"/>
      <w:bookmarkEnd w:id="4209"/>
      <w:bookmarkEnd w:id="4210"/>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211" w:name="_Toc171694524"/>
      <w:r>
        <w:t>5.1.5.1.18</w:t>
      </w:r>
      <w:r>
        <w:tab/>
      </w:r>
      <w:bookmarkStart w:id="4212" w:name="_Hlk52368099"/>
      <w:r w:rsidRPr="00454EE6">
        <w:rPr>
          <w:noProof/>
        </w:rPr>
        <w:t>User Equipment</w:t>
      </w:r>
      <w:r>
        <w:rPr>
          <w:noProof/>
        </w:rPr>
        <w:t xml:space="preserve"> (UE)</w:t>
      </w:r>
      <w:r w:rsidRPr="00454EE6">
        <w:rPr>
          <w:noProof/>
        </w:rPr>
        <w:t xml:space="preserve"> Info</w:t>
      </w:r>
      <w:bookmarkEnd w:id="4211"/>
      <w:bookmarkEnd w:id="4212"/>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213" w:name="_Toc171694525"/>
      <w:r w:rsidRPr="006D04B0">
        <w:t>5.1.</w:t>
      </w:r>
      <w:r>
        <w:t>5</w:t>
      </w:r>
      <w:r w:rsidRPr="006D04B0">
        <w:t>.1.</w:t>
      </w:r>
      <w:r>
        <w:t>19</w:t>
      </w:r>
      <w:r w:rsidRPr="006D04B0">
        <w:tab/>
      </w:r>
      <w:r w:rsidRPr="002F3ED2">
        <w:rPr>
          <w:lang w:bidi="ar-IQ"/>
        </w:rPr>
        <w:t>Invocation Timestamp</w:t>
      </w:r>
      <w:bookmarkEnd w:id="4213"/>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r>
        <w:br w:type="page"/>
      </w:r>
      <w:bookmarkStart w:id="4214" w:name="_Toc20233282"/>
      <w:bookmarkStart w:id="4215" w:name="_Toc28026862"/>
      <w:bookmarkStart w:id="4216" w:name="_Toc36116697"/>
      <w:bookmarkStart w:id="4217" w:name="_Toc44682881"/>
      <w:bookmarkStart w:id="4218" w:name="_Toc51926732"/>
      <w:bookmarkStart w:id="4219" w:name="_Toc171694526"/>
      <w:r>
        <w:lastRenderedPageBreak/>
        <w:t>5.2</w:t>
      </w:r>
      <w:r>
        <w:tab/>
        <w:t>CDR abstract syntax specification</w:t>
      </w:r>
      <w:bookmarkEnd w:id="4214"/>
      <w:bookmarkEnd w:id="4215"/>
      <w:bookmarkEnd w:id="4216"/>
      <w:bookmarkEnd w:id="4217"/>
      <w:bookmarkEnd w:id="4218"/>
      <w:bookmarkEnd w:id="4219"/>
    </w:p>
    <w:p w14:paraId="4DF65E87" w14:textId="77777777" w:rsidR="009B1C39" w:rsidRDefault="009B1C39">
      <w:pPr>
        <w:pStyle w:val="Heading3"/>
      </w:pPr>
      <w:bookmarkStart w:id="4220" w:name="_Toc20233283"/>
      <w:bookmarkStart w:id="4221" w:name="_Toc28026863"/>
      <w:bookmarkStart w:id="4222" w:name="_Toc36116698"/>
      <w:bookmarkStart w:id="4223" w:name="_Toc44682882"/>
      <w:bookmarkStart w:id="4224" w:name="_Toc51926733"/>
      <w:bookmarkStart w:id="4225" w:name="_Toc171694527"/>
      <w:r>
        <w:t>5.2.1</w:t>
      </w:r>
      <w:r>
        <w:tab/>
        <w:t>Generic ASN.1 definitions</w:t>
      </w:r>
      <w:bookmarkEnd w:id="4220"/>
      <w:bookmarkEnd w:id="4221"/>
      <w:bookmarkEnd w:id="4222"/>
      <w:bookmarkEnd w:id="4223"/>
      <w:bookmarkEnd w:id="4224"/>
      <w:bookmarkEnd w:id="4225"/>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r>
        <w:t>AddressString,</w:t>
      </w:r>
    </w:p>
    <w:p w14:paraId="0BD6C4AF" w14:textId="77777777" w:rsidR="009B1C39" w:rsidRDefault="009B1C39">
      <w:pPr>
        <w:pStyle w:val="PL"/>
      </w:pPr>
      <w:r>
        <w:t>ISDN-AddressString,</w:t>
      </w:r>
    </w:p>
    <w:p w14:paraId="49441789" w14:textId="77777777" w:rsidR="009B1C39" w:rsidRDefault="009B1C39">
      <w:pPr>
        <w:pStyle w:val="PL"/>
      </w:pPr>
      <w:r>
        <w:t>LCSClientExternalID,</w:t>
      </w:r>
    </w:p>
    <w:p w14:paraId="5447B1D1" w14:textId="77777777" w:rsidR="009B1C39" w:rsidRDefault="009B1C39">
      <w:pPr>
        <w:pStyle w:val="PL"/>
      </w:pPr>
      <w:r>
        <w:t>LCSClientInternalID</w:t>
      </w:r>
    </w:p>
    <w:p w14:paraId="5D7D90F7" w14:textId="492B2B0C" w:rsidR="009B1C39" w:rsidRDefault="009B1C39" w:rsidP="007A42ED">
      <w:pPr>
        <w:pStyle w:val="PL"/>
      </w:pPr>
      <w:r>
        <w:t xml:space="preserve">FROM MAP-CommonDataTypes { itu-t identified-organization (4) etsi (0) mobileDomain (0) gsm-Network (1) modules (3) map-CommonDataTypes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r>
        <w:t>UnauthorizedLCSClient-Diagnostic</w:t>
      </w:r>
    </w:p>
    <w:p w14:paraId="4175FD1C" w14:textId="4C49381B" w:rsidR="009B1C39" w:rsidRDefault="009B1C39" w:rsidP="007A42ED">
      <w:pPr>
        <w:pStyle w:val="PL"/>
      </w:pPr>
      <w:r>
        <w:t xml:space="preserve">FROM MAP-ER-DataTypes { itu-t identified-organization (4) etsi (0) mobileDomain (0) gsm-Network (1) modules (3) map-ER-DataTypes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r>
        <w:t>ObjectInstance</w:t>
      </w:r>
      <w:r>
        <w:tab/>
      </w:r>
    </w:p>
    <w:p w14:paraId="423BECD8" w14:textId="77777777" w:rsidR="009B1C39" w:rsidRDefault="009B1C39">
      <w:pPr>
        <w:pStyle w:val="PL"/>
      </w:pPr>
      <w:r>
        <w:t>FROM CMIP-1 {joint-iso-itu-t ms (9) cmip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r>
        <w:t>ManagementExtension</w:t>
      </w:r>
    </w:p>
    <w:p w14:paraId="207083A8" w14:textId="77777777" w:rsidR="009B1C39" w:rsidRDefault="009B1C39">
      <w:pPr>
        <w:pStyle w:val="PL"/>
      </w:pPr>
      <w:r>
        <w:t>FROM Attribute-ASN1Module {joint-iso-itu-t ms (9) smi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{joint-iso-itu-t association-control (2) modules (0) apdus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r>
        <w:t>BCDDirectoryNumber</w:t>
      </w:r>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r>
        <w:t xml:space="preserve">CallDuration </w:t>
      </w:r>
      <w:r>
        <w:tab/>
      </w:r>
      <w:r>
        <w:tab/>
      </w:r>
      <w:r>
        <w:tab/>
        <w:t>::= INTEGER</w:t>
      </w:r>
    </w:p>
    <w:p w14:paraId="0BDAF3C6" w14:textId="77777777" w:rsidR="009B1C39" w:rsidRDefault="009B1C39">
      <w:pPr>
        <w:pStyle w:val="PL"/>
      </w:pPr>
      <w:r>
        <w:t>--</w:t>
      </w:r>
    </w:p>
    <w:p w14:paraId="69C6A953" w14:textId="77777777" w:rsidR="009B1C39" w:rsidRDefault="009B1C39">
      <w:pPr>
        <w:pStyle w:val="PL"/>
      </w:pPr>
      <w:r>
        <w:lastRenderedPageBreak/>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r>
        <w:t>CalledNumber</w:t>
      </w:r>
      <w:r>
        <w:tab/>
      </w:r>
      <w:r>
        <w:tab/>
      </w:r>
      <w:r>
        <w:tab/>
        <w:t>::= BCDDirectoryNumber</w:t>
      </w:r>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r>
        <w:t>CallingNumber</w:t>
      </w:r>
      <w:r>
        <w:tab/>
        <w:t>::= BCDDirectoryNumber</w:t>
      </w:r>
    </w:p>
    <w:p w14:paraId="59E25BDE" w14:textId="77777777" w:rsidR="009B1C39" w:rsidRDefault="009B1C39">
      <w:pPr>
        <w:pStyle w:val="PL"/>
      </w:pPr>
    </w:p>
    <w:p w14:paraId="5BEB3C9F" w14:textId="77777777" w:rsidR="009B1C39" w:rsidRDefault="009B1C39">
      <w:pPr>
        <w:pStyle w:val="PL"/>
      </w:pPr>
      <w:r>
        <w:t>CellId</w:t>
      </w:r>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r>
        <w:t>ChargeIndicator</w:t>
      </w:r>
      <w:r>
        <w:tab/>
      </w:r>
      <w:r>
        <w:tab/>
      </w:r>
      <w:r>
        <w:tab/>
        <w:t>::= INTEGER</w:t>
      </w:r>
    </w:p>
    <w:p w14:paraId="1710A8A8" w14:textId="77777777" w:rsidR="009B1C39" w:rsidRDefault="009B1C39">
      <w:pPr>
        <w:pStyle w:val="PL"/>
      </w:pPr>
      <w:r>
        <w:t>{</w:t>
      </w:r>
    </w:p>
    <w:p w14:paraId="7522EE33" w14:textId="77777777" w:rsidR="009B1C39" w:rsidRDefault="009B1C39">
      <w:pPr>
        <w:pStyle w:val="PL"/>
      </w:pPr>
      <w:r>
        <w:tab/>
        <w:t>noCharge</w:t>
      </w:r>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r>
        <w:t>CauseForRecClosing</w:t>
      </w:r>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'CauseForTerm'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In PGW-CDR and SGW-CDR the value servingNodeChange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In SGSN servingNodeChange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t>normalRelease</w:t>
      </w:r>
      <w:r>
        <w:tab/>
      </w:r>
      <w:r>
        <w:tab/>
      </w:r>
      <w:r>
        <w:tab/>
      </w:r>
      <w:r>
        <w:tab/>
      </w:r>
      <w:r>
        <w:tab/>
        <w:t>(0),</w:t>
      </w:r>
    </w:p>
    <w:p w14:paraId="7611454B" w14:textId="77777777" w:rsidR="0067630F" w:rsidRDefault="00B7079F" w:rsidP="00B7079F">
      <w:pPr>
        <w:pStyle w:val="PL"/>
      </w:pPr>
      <w:r>
        <w:tab/>
        <w:t>partialRecord</w:t>
      </w:r>
      <w:r>
        <w:tab/>
      </w:r>
      <w:r>
        <w:tab/>
      </w:r>
      <w:r>
        <w:tab/>
      </w:r>
      <w:r>
        <w:tab/>
      </w:r>
      <w:r>
        <w:tab/>
        <w:t>(1),</w:t>
      </w:r>
    </w:p>
    <w:p w14:paraId="0F9C4CF4" w14:textId="77777777" w:rsidR="0067630F" w:rsidRDefault="0067630F" w:rsidP="0067630F">
      <w:pPr>
        <w:pStyle w:val="PL"/>
      </w:pPr>
      <w:r>
        <w:tab/>
        <w:t>abnormalRelease</w:t>
      </w:r>
      <w:r>
        <w:tab/>
      </w:r>
      <w:r>
        <w:tab/>
      </w:r>
      <w:r>
        <w:tab/>
      </w:r>
      <w:r>
        <w:tab/>
      </w:r>
      <w:r>
        <w:tab/>
        <w:t>(4),</w:t>
      </w:r>
    </w:p>
    <w:p w14:paraId="7A40E61B" w14:textId="77777777" w:rsidR="0067630F" w:rsidRDefault="0067630F" w:rsidP="0067630F">
      <w:pPr>
        <w:pStyle w:val="PL"/>
      </w:pPr>
      <w:r>
        <w:tab/>
        <w:t>cAMELInitCallRelease</w:t>
      </w:r>
      <w:r>
        <w:tab/>
      </w:r>
      <w:r>
        <w:tab/>
      </w:r>
      <w:r>
        <w:tab/>
        <w:t>(5),</w:t>
      </w:r>
    </w:p>
    <w:p w14:paraId="26C8A63A" w14:textId="77777777" w:rsidR="0067630F" w:rsidRDefault="0067630F" w:rsidP="0067630F">
      <w:pPr>
        <w:pStyle w:val="PL"/>
      </w:pPr>
      <w:r>
        <w:tab/>
        <w:t>volumeLimit</w:t>
      </w:r>
      <w:r>
        <w:tab/>
      </w:r>
      <w:r>
        <w:tab/>
      </w:r>
      <w:r>
        <w:tab/>
      </w:r>
      <w:r>
        <w:tab/>
      </w:r>
      <w:r>
        <w:tab/>
      </w:r>
      <w:r>
        <w:tab/>
        <w:t>(16),</w:t>
      </w:r>
    </w:p>
    <w:p w14:paraId="7A9DC1D4" w14:textId="77777777" w:rsidR="0067630F" w:rsidRDefault="0067630F" w:rsidP="0067630F">
      <w:pPr>
        <w:pStyle w:val="PL"/>
      </w:pPr>
      <w:r>
        <w:tab/>
        <w:t>timeLimit</w:t>
      </w:r>
      <w:r>
        <w:tab/>
      </w:r>
      <w:r>
        <w:tab/>
      </w:r>
      <w:r>
        <w:tab/>
      </w:r>
      <w:r>
        <w:tab/>
      </w:r>
      <w:r>
        <w:tab/>
      </w:r>
      <w:r>
        <w:tab/>
        <w:t>(17),</w:t>
      </w:r>
    </w:p>
    <w:p w14:paraId="1121DC27" w14:textId="77777777" w:rsidR="0067630F" w:rsidRDefault="0067630F" w:rsidP="0067630F">
      <w:pPr>
        <w:pStyle w:val="PL"/>
      </w:pPr>
      <w:r>
        <w:tab/>
        <w:t>servingNodeChange</w:t>
      </w:r>
      <w:r>
        <w:tab/>
      </w:r>
      <w:r>
        <w:tab/>
      </w:r>
      <w:r>
        <w:tab/>
      </w:r>
      <w:r>
        <w:tab/>
        <w:t>(18),</w:t>
      </w:r>
    </w:p>
    <w:p w14:paraId="5B077AA4" w14:textId="77777777" w:rsidR="0067630F" w:rsidRDefault="0067630F" w:rsidP="0067630F">
      <w:pPr>
        <w:pStyle w:val="PL"/>
      </w:pPr>
      <w:r>
        <w:tab/>
        <w:t>maxChangeCond</w:t>
      </w:r>
      <w:r>
        <w:tab/>
      </w:r>
      <w:r>
        <w:tab/>
      </w:r>
      <w:r>
        <w:tab/>
      </w:r>
      <w:r>
        <w:tab/>
      </w:r>
      <w:r>
        <w:tab/>
        <w:t>(19),</w:t>
      </w:r>
    </w:p>
    <w:p w14:paraId="48F8C171" w14:textId="77777777" w:rsidR="0067630F" w:rsidRDefault="0067630F" w:rsidP="0067630F">
      <w:pPr>
        <w:pStyle w:val="PL"/>
      </w:pPr>
      <w:r>
        <w:tab/>
        <w:t>managementIntervention</w:t>
      </w:r>
      <w:r>
        <w:tab/>
      </w:r>
      <w:r>
        <w:tab/>
      </w:r>
      <w:r>
        <w:tab/>
        <w:t>(20),</w:t>
      </w:r>
    </w:p>
    <w:p w14:paraId="0A21DA0E" w14:textId="77777777" w:rsidR="0067630F" w:rsidRDefault="0067630F" w:rsidP="0067630F">
      <w:pPr>
        <w:pStyle w:val="PL"/>
      </w:pPr>
      <w:r>
        <w:tab/>
        <w:t>intraSGSNIntersystemChange</w:t>
      </w:r>
      <w:r>
        <w:tab/>
      </w:r>
      <w:r>
        <w:tab/>
        <w:t>(21),</w:t>
      </w:r>
    </w:p>
    <w:p w14:paraId="4FB701EF" w14:textId="77777777" w:rsidR="0067630F" w:rsidRDefault="0067630F" w:rsidP="0067630F">
      <w:pPr>
        <w:pStyle w:val="PL"/>
      </w:pPr>
      <w:r>
        <w:tab/>
        <w:t>rATChange</w:t>
      </w:r>
      <w:r>
        <w:tab/>
      </w:r>
      <w:r>
        <w:tab/>
      </w:r>
      <w:r>
        <w:tab/>
      </w:r>
      <w:r>
        <w:tab/>
      </w:r>
      <w:r>
        <w:tab/>
      </w:r>
      <w:r>
        <w:tab/>
        <w:t>(22),</w:t>
      </w:r>
    </w:p>
    <w:p w14:paraId="3AD2062A" w14:textId="77777777" w:rsidR="0067630F" w:rsidRDefault="0067630F" w:rsidP="0067630F">
      <w:pPr>
        <w:pStyle w:val="PL"/>
      </w:pPr>
      <w:r>
        <w:tab/>
        <w:t>mSTimeZoneChange</w:t>
      </w:r>
      <w:r>
        <w:tab/>
      </w:r>
      <w:r>
        <w:tab/>
      </w:r>
      <w:r>
        <w:tab/>
      </w:r>
      <w:r>
        <w:tab/>
        <w:t>(23),</w:t>
      </w:r>
    </w:p>
    <w:p w14:paraId="26435905" w14:textId="77777777" w:rsidR="0067630F" w:rsidRDefault="0067630F" w:rsidP="0067630F">
      <w:pPr>
        <w:pStyle w:val="PL"/>
      </w:pPr>
      <w:r>
        <w:tab/>
        <w:t xml:space="preserve">sGSNPLMNIDChange </w:t>
      </w:r>
      <w:r>
        <w:tab/>
      </w:r>
      <w:r>
        <w:tab/>
      </w:r>
      <w:r>
        <w:tab/>
      </w:r>
      <w:r>
        <w:tab/>
        <w:t>(24),</w:t>
      </w:r>
    </w:p>
    <w:p w14:paraId="00BACD8B" w14:textId="77777777" w:rsidR="0067630F" w:rsidRDefault="0067630F" w:rsidP="0067630F">
      <w:pPr>
        <w:pStyle w:val="PL"/>
      </w:pPr>
      <w:r>
        <w:tab/>
        <w:t>sGWChange</w:t>
      </w:r>
      <w:r>
        <w:tab/>
      </w:r>
      <w:r>
        <w:tab/>
      </w:r>
      <w:r>
        <w:tab/>
      </w:r>
      <w:r>
        <w:tab/>
      </w:r>
      <w:r>
        <w:tab/>
      </w:r>
      <w:r>
        <w:tab/>
        <w:t>(25),</w:t>
      </w:r>
    </w:p>
    <w:p w14:paraId="196BEDDE" w14:textId="77777777" w:rsidR="0067630F" w:rsidRDefault="0067630F" w:rsidP="0067630F">
      <w:pPr>
        <w:pStyle w:val="PL"/>
      </w:pPr>
      <w:r>
        <w:tab/>
        <w:t>aPNAMBRChange</w:t>
      </w:r>
      <w:r>
        <w:tab/>
      </w:r>
      <w:r>
        <w:tab/>
      </w:r>
      <w:r>
        <w:tab/>
      </w:r>
      <w:r>
        <w:tab/>
      </w:r>
      <w:r>
        <w:tab/>
        <w:t>(26),</w:t>
      </w:r>
    </w:p>
    <w:p w14:paraId="5C91231B" w14:textId="77777777" w:rsidR="0067630F" w:rsidRDefault="0067630F" w:rsidP="0067630F">
      <w:pPr>
        <w:pStyle w:val="PL"/>
      </w:pPr>
      <w:r>
        <w:tab/>
      </w:r>
      <w:r w:rsidR="005B208B">
        <w:rPr>
          <w:lang w:bidi="ar-IQ"/>
        </w:rPr>
        <w:t>m</w:t>
      </w:r>
      <w:r>
        <w:rPr>
          <w:lang w:bidi="ar-IQ"/>
        </w:rPr>
        <w:t>OExceptionDataCounterReceipt</w:t>
      </w:r>
      <w:r>
        <w:tab/>
        <w:t>(27),</w:t>
      </w:r>
    </w:p>
    <w:p w14:paraId="46FCB6C3" w14:textId="77777777" w:rsidR="0067630F" w:rsidRDefault="0067630F" w:rsidP="0067630F">
      <w:pPr>
        <w:pStyle w:val="PL"/>
      </w:pPr>
      <w:r>
        <w:tab/>
        <w:t>unauthorizedRequestingNetwork</w:t>
      </w:r>
      <w:r>
        <w:tab/>
        <w:t>(52),</w:t>
      </w:r>
    </w:p>
    <w:p w14:paraId="67FC20DE" w14:textId="77777777" w:rsidR="0067630F" w:rsidRDefault="0067630F" w:rsidP="0067630F">
      <w:pPr>
        <w:pStyle w:val="PL"/>
      </w:pPr>
      <w:r>
        <w:tab/>
        <w:t>unauthorizedLCSClient</w:t>
      </w:r>
      <w:r>
        <w:tab/>
      </w:r>
      <w:r>
        <w:tab/>
      </w:r>
      <w:r>
        <w:tab/>
        <w:t>(53),</w:t>
      </w:r>
    </w:p>
    <w:p w14:paraId="4E85D02C" w14:textId="77777777" w:rsidR="0067630F" w:rsidRDefault="0067630F" w:rsidP="0067630F">
      <w:pPr>
        <w:pStyle w:val="PL"/>
      </w:pPr>
      <w:r>
        <w:tab/>
        <w:t>positionMethodFailure</w:t>
      </w:r>
      <w:r>
        <w:tab/>
      </w:r>
      <w:r>
        <w:tab/>
      </w:r>
      <w:r>
        <w:tab/>
        <w:t>(54),</w:t>
      </w:r>
    </w:p>
    <w:p w14:paraId="7E8FF48F" w14:textId="77777777" w:rsidR="0067630F" w:rsidRDefault="0067630F" w:rsidP="0067630F">
      <w:pPr>
        <w:pStyle w:val="PL"/>
      </w:pPr>
      <w:r>
        <w:tab/>
        <w:t>unknownOrUnreachableLCSClient</w:t>
      </w:r>
      <w:r>
        <w:tab/>
        <w:t>(58),</w:t>
      </w:r>
    </w:p>
    <w:p w14:paraId="73A60436" w14:textId="77777777" w:rsidR="0067630F" w:rsidRDefault="0067630F" w:rsidP="0067630F">
      <w:pPr>
        <w:pStyle w:val="PL"/>
      </w:pPr>
      <w:r>
        <w:tab/>
        <w:t>listofDownstreamNodeChange</w:t>
      </w:r>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r>
        <w:t>CauseForTerm</w:t>
      </w:r>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'CauseForRecClosing'</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t>normalRelease</w:t>
      </w:r>
      <w:r>
        <w:tab/>
      </w:r>
      <w:r>
        <w:tab/>
      </w:r>
      <w:r>
        <w:tab/>
      </w:r>
      <w:r>
        <w:tab/>
      </w:r>
      <w:r>
        <w:tab/>
      </w:r>
      <w:r>
        <w:tab/>
        <w:t>(0),</w:t>
      </w:r>
    </w:p>
    <w:p w14:paraId="33002D7D" w14:textId="77777777" w:rsidR="0067630F" w:rsidRDefault="0067630F" w:rsidP="0067630F">
      <w:pPr>
        <w:pStyle w:val="PL"/>
      </w:pPr>
      <w:r>
        <w:tab/>
        <w:t>partialRecord</w:t>
      </w:r>
      <w:r>
        <w:tab/>
      </w:r>
      <w:r>
        <w:tab/>
      </w:r>
      <w:r>
        <w:tab/>
      </w:r>
      <w:r>
        <w:tab/>
      </w:r>
      <w:r>
        <w:tab/>
      </w:r>
      <w:r>
        <w:tab/>
        <w:t>(1),</w:t>
      </w:r>
    </w:p>
    <w:p w14:paraId="28DDDF91" w14:textId="77777777" w:rsidR="0067630F" w:rsidRDefault="0067630F" w:rsidP="0067630F">
      <w:pPr>
        <w:pStyle w:val="PL"/>
      </w:pPr>
      <w:r>
        <w:tab/>
        <w:t>partialRecordCallReestablishment</w:t>
      </w:r>
      <w:r>
        <w:tab/>
        <w:t>(2),</w:t>
      </w:r>
    </w:p>
    <w:p w14:paraId="62D67845" w14:textId="77777777" w:rsidR="0067630F" w:rsidRDefault="0067630F" w:rsidP="0067630F">
      <w:pPr>
        <w:pStyle w:val="PL"/>
      </w:pPr>
      <w:r>
        <w:tab/>
        <w:t>unsuccessfulCallAttempt</w:t>
      </w:r>
      <w:r>
        <w:tab/>
      </w:r>
      <w:r>
        <w:tab/>
      </w:r>
      <w:r>
        <w:tab/>
      </w:r>
      <w:r>
        <w:tab/>
        <w:t>(3),</w:t>
      </w:r>
    </w:p>
    <w:p w14:paraId="58D0CA8D" w14:textId="77777777" w:rsidR="0067630F" w:rsidRDefault="0067630F" w:rsidP="0067630F">
      <w:pPr>
        <w:pStyle w:val="PL"/>
      </w:pPr>
      <w:r>
        <w:tab/>
        <w:t>abnormalRelease</w:t>
      </w:r>
      <w:r>
        <w:tab/>
      </w:r>
      <w:r>
        <w:tab/>
      </w:r>
      <w:r>
        <w:tab/>
      </w:r>
      <w:r>
        <w:tab/>
      </w:r>
      <w:r>
        <w:tab/>
      </w:r>
      <w:r>
        <w:tab/>
        <w:t>(4),</w:t>
      </w:r>
    </w:p>
    <w:p w14:paraId="5CF77B1B" w14:textId="77777777" w:rsidR="0067630F" w:rsidRDefault="0067630F" w:rsidP="0067630F">
      <w:pPr>
        <w:pStyle w:val="PL"/>
      </w:pPr>
      <w:r>
        <w:tab/>
        <w:t>cAMELInitCallRelease</w:t>
      </w:r>
      <w:r>
        <w:tab/>
      </w:r>
      <w:r>
        <w:tab/>
      </w:r>
      <w:r>
        <w:tab/>
      </w:r>
      <w:r>
        <w:tab/>
        <w:t>(5),</w:t>
      </w:r>
    </w:p>
    <w:p w14:paraId="1D3AACA1" w14:textId="77777777" w:rsidR="0067630F" w:rsidRDefault="0067630F" w:rsidP="0067630F">
      <w:pPr>
        <w:pStyle w:val="PL"/>
      </w:pPr>
      <w:r>
        <w:tab/>
        <w:t>unauthorizedRequestingNetwork</w:t>
      </w:r>
      <w:r>
        <w:tab/>
      </w:r>
      <w:r>
        <w:tab/>
        <w:t>(52),</w:t>
      </w:r>
    </w:p>
    <w:p w14:paraId="6EFD4C97" w14:textId="77777777" w:rsidR="0067630F" w:rsidRDefault="0067630F" w:rsidP="0067630F">
      <w:pPr>
        <w:pStyle w:val="PL"/>
      </w:pPr>
      <w:r>
        <w:tab/>
        <w:t>unauthorizedLCSClient</w:t>
      </w:r>
      <w:r>
        <w:tab/>
      </w:r>
      <w:r>
        <w:tab/>
      </w:r>
      <w:r>
        <w:tab/>
      </w:r>
      <w:r>
        <w:tab/>
        <w:t>(53),</w:t>
      </w:r>
    </w:p>
    <w:p w14:paraId="06702E3A" w14:textId="77777777" w:rsidR="0067630F" w:rsidRDefault="0067630F" w:rsidP="0067630F">
      <w:pPr>
        <w:pStyle w:val="PL"/>
      </w:pPr>
      <w:r>
        <w:tab/>
        <w:t>positionMethodFailure</w:t>
      </w:r>
      <w:r>
        <w:tab/>
      </w:r>
      <w:r>
        <w:tab/>
      </w:r>
      <w:r>
        <w:tab/>
      </w:r>
      <w:r>
        <w:tab/>
        <w:t>(54),</w:t>
      </w:r>
    </w:p>
    <w:p w14:paraId="18AA13CE" w14:textId="77777777" w:rsidR="0067630F" w:rsidRDefault="0067630F" w:rsidP="0067630F">
      <w:pPr>
        <w:pStyle w:val="PL"/>
      </w:pPr>
      <w:r>
        <w:tab/>
        <w:t>unknownOrUnreachableLCSClient</w:t>
      </w:r>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r>
        <w:t>ChargingID</w:t>
      </w:r>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r>
        <w:t>CivicAddressInformation</w:t>
      </w:r>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r>
        <w:rPr>
          <w:rFonts w:hint="eastAsia"/>
          <w:lang w:eastAsia="zh-CN"/>
        </w:rPr>
        <w:t>CNIPMulticastDistribution</w:t>
      </w:r>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t>iP-MULTICAST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r w:rsidRPr="00B60A3F">
        <w:t>DataVolumeOctets</w:t>
      </w:r>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r>
        <w:t>DynamicAddressFlag</w:t>
      </w:r>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t>networkSpecificCause</w:t>
      </w:r>
      <w:r>
        <w:tab/>
      </w:r>
      <w:r>
        <w:tab/>
      </w:r>
      <w:r>
        <w:tab/>
      </w:r>
      <w:r>
        <w:tab/>
      </w:r>
      <w:r>
        <w:tab/>
      </w:r>
      <w:r>
        <w:tab/>
        <w:t>[3] ManagementExtension,</w:t>
      </w:r>
    </w:p>
    <w:p w14:paraId="5D14AF6A" w14:textId="77777777" w:rsidR="009B1C39" w:rsidRDefault="009B1C39">
      <w:pPr>
        <w:pStyle w:val="PL"/>
      </w:pPr>
      <w:r>
        <w:tab/>
        <w:t>-- To be defined by network operator</w:t>
      </w:r>
    </w:p>
    <w:p w14:paraId="7D9A6466" w14:textId="77777777" w:rsidR="009B1C39" w:rsidRDefault="009B1C39">
      <w:pPr>
        <w:pStyle w:val="PL"/>
      </w:pPr>
      <w:r>
        <w:tab/>
        <w:t>manufacturerSpecificCause</w:t>
      </w:r>
      <w:r>
        <w:tab/>
      </w:r>
      <w:r>
        <w:tab/>
      </w:r>
      <w:r>
        <w:tab/>
      </w:r>
      <w:r>
        <w:tab/>
        <w:t>[4] ManagementExtension,</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t>positionMethodFailureCause</w:t>
      </w:r>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t>unauthorizedLCSClientCause</w:t>
      </w:r>
      <w:r>
        <w:tab/>
      </w:r>
      <w:r>
        <w:tab/>
      </w:r>
      <w:r>
        <w:tab/>
      </w:r>
      <w:r>
        <w:tab/>
        <w:t>[6] UnauthorizedLCSClient-Diagnostic,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t>diameterResultCodeAndExperimentalResult</w:t>
      </w:r>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May be used for Nchf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r>
        <w:t>DiameterIdentity</w:t>
      </w:r>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r w:rsidRPr="004313FB">
        <w:t>Ecgi</w:t>
      </w:r>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r>
        <w:t>eutraCellId</w:t>
      </w:r>
      <w:r>
        <w:tab/>
      </w:r>
      <w:r>
        <w:tab/>
      </w:r>
      <w:r>
        <w:tab/>
        <w:t>[1] EutraCellId,</w:t>
      </w:r>
    </w:p>
    <w:p w14:paraId="6F1DE77E" w14:textId="77777777" w:rsidR="006A2E24" w:rsidRDefault="006A2E24" w:rsidP="006A2E24">
      <w:pPr>
        <w:pStyle w:val="PL"/>
      </w:pPr>
      <w:r>
        <w:tab/>
        <w:t>nid</w:t>
      </w:r>
      <w:r>
        <w:tab/>
      </w:r>
      <w:r>
        <w:tab/>
      </w:r>
      <w:r>
        <w:tab/>
      </w:r>
      <w:r>
        <w:tab/>
      </w:r>
      <w:r>
        <w:tab/>
      </w:r>
      <w:r>
        <w:tab/>
        <w:t>[2] Nid</w:t>
      </w:r>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r>
        <w:t>EutraCellId</w:t>
      </w:r>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lastRenderedPageBreak/>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r>
        <w:t>GSNAddress</w:t>
      </w:r>
      <w:r>
        <w:tab/>
        <w:t>::= IPAddress</w:t>
      </w:r>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r w:rsidRPr="00E349B5">
        <w:t xml:space="preserve">InvolvedParty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t>sIP-URI</w:t>
      </w:r>
      <w:r w:rsidRPr="00E349B5">
        <w:tab/>
      </w:r>
      <w:r w:rsidRPr="00E349B5">
        <w:tab/>
        <w:t>[0] GraphicString, -- refer to rfc3261 [401]</w:t>
      </w:r>
    </w:p>
    <w:p w14:paraId="50577A18"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46F3CA41"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11A2E9CC"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31EFE3D8"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r>
        <w:t>IPAddress</w:t>
      </w:r>
      <w:r>
        <w:tab/>
        <w:t>::= CHOICE</w:t>
      </w:r>
    </w:p>
    <w:p w14:paraId="5CBEC45E" w14:textId="77777777" w:rsidR="009B1C39" w:rsidRDefault="009B1C39">
      <w:pPr>
        <w:pStyle w:val="PL"/>
      </w:pPr>
      <w:r>
        <w:t>{</w:t>
      </w:r>
    </w:p>
    <w:p w14:paraId="1D8022DE" w14:textId="77777777" w:rsidR="009B1C39" w:rsidRDefault="009B1C39">
      <w:pPr>
        <w:pStyle w:val="PL"/>
      </w:pPr>
      <w:r>
        <w:tab/>
        <w:t>iPBinaryAddress</w:t>
      </w:r>
      <w:r>
        <w:tab/>
      </w:r>
      <w:r w:rsidR="008116B5">
        <w:tab/>
      </w:r>
      <w:r w:rsidR="008116B5">
        <w:tab/>
      </w:r>
      <w:r w:rsidR="008116B5">
        <w:tab/>
      </w:r>
      <w:r>
        <w:t>IPBinaryAddress,</w:t>
      </w:r>
    </w:p>
    <w:p w14:paraId="57C65485" w14:textId="77777777" w:rsidR="009B1C39" w:rsidRDefault="009B1C39">
      <w:pPr>
        <w:pStyle w:val="PL"/>
      </w:pPr>
      <w:r>
        <w:tab/>
        <w:t>iPTextRepresentedAddress</w:t>
      </w:r>
      <w:r>
        <w:tab/>
        <w:t>IPTextRepresentedAddress</w:t>
      </w:r>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r>
        <w:t>IPBinaryAddress</w:t>
      </w:r>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07AC514"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r>
        <w:t>IPTextRepresentedAddress</w:t>
      </w:r>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r>
        <w:t>LCSCause</w:t>
      </w:r>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r>
        <w:t xml:space="preserve">LCSClientIdentity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t>lcsClientExternalID</w:t>
      </w:r>
      <w:r>
        <w:tab/>
        <w:t>[0] LCSClientExternalID OPTIONAL,</w:t>
      </w:r>
    </w:p>
    <w:p w14:paraId="248B2369" w14:textId="77777777" w:rsidR="009B1C39" w:rsidRDefault="009B1C39">
      <w:pPr>
        <w:pStyle w:val="PL"/>
      </w:pPr>
      <w:r>
        <w:tab/>
        <w:t>lcsClientDialedByMS</w:t>
      </w:r>
      <w:r>
        <w:tab/>
        <w:t>[1] AddressString OPTIONAL,</w:t>
      </w:r>
    </w:p>
    <w:p w14:paraId="08DA3469" w14:textId="77777777" w:rsidR="009B1C39" w:rsidRDefault="009B1C39">
      <w:pPr>
        <w:pStyle w:val="PL"/>
      </w:pPr>
      <w:r>
        <w:tab/>
        <w:t>lcsClientInternalID</w:t>
      </w:r>
      <w:r>
        <w:tab/>
        <w:t xml:space="preserve">[2] LCSClientInternalID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r>
        <w:t>LCSQoSInfo</w:t>
      </w:r>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lastRenderedPageBreak/>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r>
        <w:t>LevelOfCAMELService</w:t>
      </w:r>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t>callDurationSupervision</w:t>
      </w:r>
      <w:r>
        <w:tab/>
      </w:r>
      <w:r w:rsidR="00347D6F">
        <w:tab/>
      </w:r>
      <w:r>
        <w:t>(1),</w:t>
      </w:r>
    </w:p>
    <w:p w14:paraId="2AD8467F" w14:textId="77777777" w:rsidR="009B1C39" w:rsidRDefault="009B1C39">
      <w:pPr>
        <w:pStyle w:val="PL"/>
      </w:pPr>
      <w:r>
        <w:tab/>
        <w:t>onlineCharging</w:t>
      </w:r>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r>
        <w:t>LocalSequenceNumber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r>
        <w:t>LocationAreaAndCell</w:t>
      </w:r>
      <w:r>
        <w:tab/>
      </w:r>
      <w:r>
        <w:tab/>
        <w:t>::= SEQUENCE</w:t>
      </w:r>
    </w:p>
    <w:p w14:paraId="2E0A54CC" w14:textId="77777777" w:rsidR="009B1C39" w:rsidRDefault="009B1C39">
      <w:pPr>
        <w:pStyle w:val="PL"/>
      </w:pPr>
      <w:r>
        <w:t>{</w:t>
      </w:r>
    </w:p>
    <w:p w14:paraId="5D63DEDD" w14:textId="77777777" w:rsidR="009B1C39" w:rsidRDefault="009B1C39">
      <w:pPr>
        <w:pStyle w:val="PL"/>
      </w:pPr>
      <w:r>
        <w:tab/>
        <w:t>locationAreaCode</w:t>
      </w:r>
      <w:r>
        <w:tab/>
        <w:t>[0] LocationAreaCode,</w:t>
      </w:r>
    </w:p>
    <w:p w14:paraId="5B69AC6F" w14:textId="77777777" w:rsidR="009B1C39" w:rsidRDefault="009B1C39">
      <w:pPr>
        <w:pStyle w:val="PL"/>
      </w:pPr>
      <w:r>
        <w:tab/>
        <w:t>cellId</w:t>
      </w:r>
      <w:r>
        <w:tab/>
      </w:r>
      <w:r>
        <w:tab/>
      </w:r>
      <w:r>
        <w:tab/>
      </w:r>
      <w:r>
        <w:tab/>
        <w:t>[1] CellId,</w:t>
      </w:r>
    </w:p>
    <w:p w14:paraId="00090A9A" w14:textId="77777777" w:rsidR="009B1C39" w:rsidRDefault="009B1C39">
      <w:pPr>
        <w:pStyle w:val="PL"/>
      </w:pPr>
      <w:r>
        <w:tab/>
        <w:t>mCC-MNC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r>
        <w:t>LocationAreaCode</w:t>
      </w:r>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r>
        <w:t>ManagementExtensions</w:t>
      </w:r>
      <w:r>
        <w:tab/>
        <w:t>::= SET OF ManagementExtension</w:t>
      </w:r>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t>twoG</w:t>
      </w:r>
      <w:r>
        <w:tab/>
      </w:r>
      <w:r>
        <w:tab/>
      </w:r>
      <w:r>
        <w:tab/>
      </w:r>
      <w:r>
        <w:tab/>
        <w:t>(0),</w:t>
      </w:r>
      <w:r>
        <w:tab/>
        <w:t>-- For GERAN access only</w:t>
      </w:r>
    </w:p>
    <w:p w14:paraId="40F5E160" w14:textId="77777777" w:rsidR="009B1C39" w:rsidRDefault="009B1C39">
      <w:pPr>
        <w:pStyle w:val="PL"/>
      </w:pPr>
      <w:r>
        <w:tab/>
        <w:t>threeG</w:t>
      </w:r>
      <w:r>
        <w:tab/>
      </w:r>
      <w:r>
        <w:tab/>
      </w:r>
      <w:r>
        <w:tab/>
        <w:t>(1),</w:t>
      </w:r>
      <w:r>
        <w:tab/>
        <w:t>-- For UTRAN access only</w:t>
      </w:r>
    </w:p>
    <w:p w14:paraId="33D3FF43" w14:textId="77777777" w:rsidR="009B1C39" w:rsidRDefault="009B1C39">
      <w:pPr>
        <w:pStyle w:val="PL"/>
      </w:pPr>
      <w:r>
        <w:tab/>
        <w:t>twoG-AND-threeG</w:t>
      </w:r>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t>fileRepairSupported</w:t>
      </w:r>
      <w:r>
        <w:tab/>
      </w:r>
      <w:r>
        <w:tab/>
      </w:r>
      <w:r>
        <w:tab/>
        <w:t>[6] BOOLEAN OPTIONAL,</w:t>
      </w:r>
      <w:r>
        <w:tab/>
      </w:r>
      <w:r>
        <w:tab/>
      </w:r>
      <w:r>
        <w:tab/>
        <w:t xml:space="preserve">  -- only supported in the BM-SC</w:t>
      </w:r>
    </w:p>
    <w:p w14:paraId="5C55115A"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46878E8C" w14:textId="77777777" w:rsidR="009B1C39" w:rsidRDefault="009B1C39">
      <w:pPr>
        <w:pStyle w:val="PL"/>
      </w:pPr>
      <w:r>
        <w:tab/>
        <w:t>mBMSServiceArea</w:t>
      </w:r>
      <w:r>
        <w:tab/>
      </w:r>
      <w:r>
        <w:tab/>
      </w:r>
      <w:r>
        <w:tab/>
      </w:r>
      <w:r>
        <w:tab/>
        <w:t>[8] MBMSServiceArea OPTIONAL,</w:t>
      </w:r>
    </w:p>
    <w:p w14:paraId="59747D6E"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4FCC65E"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5052E315"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6DE7BCA"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r>
        <w:t>MBMSServiceArea</w:t>
      </w:r>
      <w:r>
        <w:tab/>
      </w:r>
      <w:r>
        <w:tab/>
        <w:t>::= OCTET STRING</w:t>
      </w:r>
    </w:p>
    <w:p w14:paraId="7A3C5074" w14:textId="77777777" w:rsidR="009B1C39" w:rsidRDefault="009B1C39">
      <w:pPr>
        <w:pStyle w:val="PL"/>
      </w:pPr>
    </w:p>
    <w:p w14:paraId="76E76501" w14:textId="77777777" w:rsidR="009B1C39" w:rsidRDefault="009B1C39">
      <w:pPr>
        <w:pStyle w:val="PL"/>
      </w:pPr>
      <w:r>
        <w:t>MBMSServiceType</w:t>
      </w:r>
      <w:r>
        <w:tab/>
      </w:r>
      <w:r>
        <w:tab/>
        <w:t>::= ENUMERATED</w:t>
      </w:r>
    </w:p>
    <w:p w14:paraId="261AC2BD" w14:textId="77777777" w:rsidR="009B1C39" w:rsidRDefault="009B1C39">
      <w:pPr>
        <w:pStyle w:val="PL"/>
      </w:pPr>
      <w:r>
        <w:t>{</w:t>
      </w:r>
    </w:p>
    <w:p w14:paraId="6BAD8B5F" w14:textId="77777777" w:rsidR="009B1C39" w:rsidRDefault="009B1C39">
      <w:pPr>
        <w:pStyle w:val="PL"/>
      </w:pPr>
      <w:r>
        <w:tab/>
        <w:t>mULTICAST</w:t>
      </w:r>
      <w:r>
        <w:tab/>
      </w:r>
      <w:r>
        <w:tab/>
        <w:t>(0),</w:t>
      </w:r>
    </w:p>
    <w:p w14:paraId="7BC8BCFC" w14:textId="77777777" w:rsidR="009B1C39" w:rsidRDefault="009B1C39">
      <w:pPr>
        <w:pStyle w:val="PL"/>
      </w:pPr>
      <w:r>
        <w:tab/>
        <w:t>bROADCAST</w:t>
      </w:r>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r>
        <w:t>MBMSSessionIdentity</w:t>
      </w:r>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r>
        <w:t>MBMSTime</w:t>
      </w:r>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lastRenderedPageBreak/>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r>
        <w:t>MBMSUserServiceType</w:t>
      </w:r>
      <w:r>
        <w:tab/>
      </w:r>
      <w:r>
        <w:tab/>
        <w:t>::= ENUMERATED</w:t>
      </w:r>
    </w:p>
    <w:p w14:paraId="0FA299AB" w14:textId="77777777" w:rsidR="009B1C39" w:rsidRDefault="009B1C39">
      <w:pPr>
        <w:pStyle w:val="PL"/>
      </w:pPr>
      <w:r>
        <w:t>{</w:t>
      </w:r>
    </w:p>
    <w:p w14:paraId="6BEDFD33" w14:textId="77777777" w:rsidR="009B1C39" w:rsidRDefault="009B1C39">
      <w:pPr>
        <w:pStyle w:val="PL"/>
      </w:pPr>
      <w:r>
        <w:tab/>
        <w:t>dOWNLOAD</w:t>
      </w:r>
      <w:r>
        <w:tab/>
      </w:r>
      <w:r>
        <w:tab/>
        <w:t>(0),</w:t>
      </w:r>
    </w:p>
    <w:p w14:paraId="241783B1" w14:textId="77777777" w:rsidR="009B1C39" w:rsidRDefault="009B1C39">
      <w:pPr>
        <w:pStyle w:val="PL"/>
      </w:pPr>
      <w:r>
        <w:tab/>
        <w:t>sTREAMING</w:t>
      </w:r>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r>
        <w:t>MessageClass</w:t>
      </w:r>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r>
        <w:t>MessageReference</w:t>
      </w:r>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r w:rsidRPr="00BF0EF4">
        <w:t>MSCAddress</w:t>
      </w:r>
      <w:r w:rsidRPr="00BF0EF4">
        <w:tab/>
      </w:r>
      <w:r w:rsidRPr="00BF0EF4">
        <w:tab/>
        <w:t>::= AddressString</w:t>
      </w:r>
    </w:p>
    <w:p w14:paraId="0FCD57AC" w14:textId="77777777" w:rsidR="00641ED5" w:rsidRDefault="00641ED5" w:rsidP="00641ED5">
      <w:pPr>
        <w:pStyle w:val="PL"/>
      </w:pPr>
    </w:p>
    <w:p w14:paraId="53A9169C" w14:textId="77777777" w:rsidR="009B1C39" w:rsidRDefault="009B1C39">
      <w:pPr>
        <w:pStyle w:val="PL"/>
      </w:pPr>
      <w:r>
        <w:t>MscNo</w:t>
      </w:r>
      <w:r>
        <w:tab/>
      </w:r>
      <w:r>
        <w:tab/>
      </w:r>
      <w:r>
        <w:tab/>
      </w:r>
      <w:r>
        <w:tab/>
      </w:r>
      <w:r>
        <w:tab/>
        <w:t>::= ISDN-AddressString</w:t>
      </w:r>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xml:space="preserve">::= ISDN-AddressString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r>
        <w:t>MSTimeZone</w:t>
      </w:r>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r>
        <w:t>Ncgi</w:t>
      </w:r>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t>plmnId</w:t>
      </w:r>
      <w:r>
        <w:tab/>
      </w:r>
      <w:r>
        <w:tab/>
      </w:r>
      <w:r>
        <w:tab/>
      </w:r>
      <w:r>
        <w:tab/>
      </w:r>
      <w:r>
        <w:tab/>
        <w:t>[0] PLMN-Id,</w:t>
      </w:r>
    </w:p>
    <w:p w14:paraId="1C6EE338" w14:textId="77777777" w:rsidR="00BF1003" w:rsidRDefault="00BF1003" w:rsidP="00BF1003">
      <w:pPr>
        <w:pStyle w:val="PL"/>
        <w:tabs>
          <w:tab w:val="clear" w:pos="1920"/>
        </w:tabs>
      </w:pPr>
      <w:r>
        <w:tab/>
        <w:t>nrCellId</w:t>
      </w:r>
      <w:r>
        <w:tab/>
      </w:r>
      <w:r>
        <w:tab/>
      </w:r>
      <w:r>
        <w:tab/>
        <w:t>[1] NrCellId,</w:t>
      </w:r>
    </w:p>
    <w:p w14:paraId="650F8D9E" w14:textId="77777777" w:rsidR="00BF1003" w:rsidRDefault="00BF1003" w:rsidP="00BF1003">
      <w:pPr>
        <w:pStyle w:val="PL"/>
      </w:pPr>
      <w:r>
        <w:tab/>
        <w:t>nid</w:t>
      </w:r>
      <w:r>
        <w:tab/>
      </w:r>
      <w:r>
        <w:tab/>
      </w:r>
      <w:r>
        <w:tab/>
      </w:r>
      <w:r>
        <w:tab/>
      </w:r>
      <w:r>
        <w:tab/>
      </w:r>
      <w:r>
        <w:tab/>
        <w:t>[2] Nid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r>
        <w:t>Nid</w:t>
      </w:r>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r>
        <w:t>NodeID</w:t>
      </w:r>
      <w:r>
        <w:tab/>
      </w:r>
      <w:r>
        <w:tab/>
        <w:t>::= IA5String (SIZE(1..20))</w:t>
      </w:r>
    </w:p>
    <w:p w14:paraId="09153D84" w14:textId="77777777" w:rsidR="009B1C39" w:rsidRDefault="009B1C39">
      <w:pPr>
        <w:pStyle w:val="PL"/>
      </w:pPr>
    </w:p>
    <w:p w14:paraId="0EE59A04" w14:textId="77777777" w:rsidR="009B1C39" w:rsidRDefault="009B1C39">
      <w:pPr>
        <w:pStyle w:val="PL"/>
      </w:pPr>
      <w:r>
        <w:t xml:space="preserve">NodeAddress ::= CHOICE </w:t>
      </w:r>
    </w:p>
    <w:p w14:paraId="1952539D" w14:textId="77777777" w:rsidR="009B1C39" w:rsidRDefault="009B1C39">
      <w:pPr>
        <w:pStyle w:val="PL"/>
      </w:pPr>
      <w:r>
        <w:t>{</w:t>
      </w:r>
    </w:p>
    <w:p w14:paraId="065E5E71" w14:textId="77777777" w:rsidR="009B1C39" w:rsidRDefault="009B1C39">
      <w:pPr>
        <w:pStyle w:val="PL"/>
      </w:pPr>
      <w:r>
        <w:tab/>
        <w:t xml:space="preserve">iPAddress </w:t>
      </w:r>
      <w:r>
        <w:tab/>
        <w:t>[0] IPAddress,</w:t>
      </w:r>
    </w:p>
    <w:p w14:paraId="6D59D590" w14:textId="77777777" w:rsidR="009B1C39" w:rsidRDefault="009B1C39">
      <w:pPr>
        <w:pStyle w:val="PL"/>
      </w:pPr>
      <w:r>
        <w:tab/>
        <w:t>domainName</w:t>
      </w:r>
      <w:r>
        <w:tab/>
        <w:t>[1] GraphicString</w:t>
      </w:r>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r>
        <w:rPr>
          <w:lang w:val="en-US"/>
        </w:rPr>
        <w:t>NrCellId</w:t>
      </w:r>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r>
        <w:lastRenderedPageBreak/>
        <w:t>PDPAddressPrefixLength</w:t>
      </w:r>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r>
        <w:t>PDPAddress</w:t>
      </w:r>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t>iPAddress</w:t>
      </w:r>
      <w:r>
        <w:tab/>
      </w:r>
      <w:r>
        <w:tab/>
      </w:r>
      <w:r>
        <w:tab/>
      </w:r>
      <w:r>
        <w:tab/>
        <w:t>[0] IPAddress</w:t>
      </w:r>
    </w:p>
    <w:p w14:paraId="79D2085F" w14:textId="77777777" w:rsidR="003A0356" w:rsidRDefault="003A0356" w:rsidP="003A0356">
      <w:pPr>
        <w:pStyle w:val="PL"/>
      </w:pPr>
      <w:r>
        <w:t>--</w:t>
      </w:r>
      <w:r>
        <w:tab/>
        <w:t>eTSIAddress</w:t>
      </w:r>
      <w:r>
        <w:tab/>
      </w:r>
      <w:r>
        <w:tab/>
      </w:r>
      <w:r>
        <w:tab/>
      </w:r>
      <w:r>
        <w:tab/>
        <w:t>[1] ETSIAddress</w:t>
      </w:r>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r>
        <w:t>PositioningData</w:t>
      </w:r>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r>
        <w:t>PriorityType</w:t>
      </w:r>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r>
        <w:t>PSCellInformation</w:t>
      </w:r>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t>nRcgi</w:t>
      </w:r>
      <w:r>
        <w:tab/>
      </w:r>
      <w:r>
        <w:tab/>
      </w:r>
      <w:r>
        <w:tab/>
      </w:r>
      <w:r>
        <w:tab/>
      </w:r>
      <w:r>
        <w:tab/>
        <w:t>[0] Ncgi OPTIONAL,</w:t>
      </w:r>
    </w:p>
    <w:p w14:paraId="46FD375A" w14:textId="77777777" w:rsidR="00BF1003" w:rsidRDefault="00BF1003" w:rsidP="00BF1003">
      <w:pPr>
        <w:pStyle w:val="PL"/>
      </w:pPr>
      <w:r>
        <w:tab/>
        <w:t>ecgi</w:t>
      </w:r>
      <w:r>
        <w:tab/>
      </w:r>
      <w:r>
        <w:tab/>
      </w:r>
      <w:r>
        <w:tab/>
      </w:r>
      <w:r>
        <w:tab/>
      </w:r>
      <w:r>
        <w:tab/>
        <w:t xml:space="preserve">[1] Ecgi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r>
        <w:t>RANNASCause</w:t>
      </w:r>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r>
        <w:t>RATType</w:t>
      </w:r>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r>
        <w:t xml:space="preserve">RecordingEntity </w:t>
      </w:r>
      <w:r>
        <w:tab/>
      </w:r>
      <w:r>
        <w:tab/>
        <w:t xml:space="preserve">::= AddressString </w:t>
      </w:r>
    </w:p>
    <w:p w14:paraId="065911C2" w14:textId="77777777" w:rsidR="009B1C39" w:rsidRDefault="009B1C39">
      <w:pPr>
        <w:pStyle w:val="PL"/>
      </w:pPr>
    </w:p>
    <w:p w14:paraId="220AEBE9" w14:textId="77777777" w:rsidR="009B1C39" w:rsidRDefault="009B1C39">
      <w:pPr>
        <w:pStyle w:val="PL"/>
      </w:pPr>
      <w:r>
        <w:t xml:space="preserve">RecordType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t>moCallRecord</w:t>
      </w:r>
      <w:r>
        <w:tab/>
      </w:r>
      <w:r>
        <w:tab/>
      </w:r>
      <w:r w:rsidR="00641ED5">
        <w:tab/>
      </w:r>
      <w:r>
        <w:t>(0),</w:t>
      </w:r>
    </w:p>
    <w:p w14:paraId="5B70738E" w14:textId="77777777" w:rsidR="009B1C39" w:rsidRDefault="009B1C39">
      <w:pPr>
        <w:pStyle w:val="PL"/>
      </w:pPr>
      <w:r>
        <w:tab/>
        <w:t>mtCallRecord</w:t>
      </w:r>
      <w:r>
        <w:tab/>
      </w:r>
      <w:r>
        <w:tab/>
      </w:r>
      <w:r w:rsidR="00641ED5">
        <w:tab/>
      </w:r>
      <w:r>
        <w:t>(1),</w:t>
      </w:r>
    </w:p>
    <w:p w14:paraId="040DE8BB" w14:textId="77777777" w:rsidR="009B1C39" w:rsidRDefault="009B1C39">
      <w:pPr>
        <w:pStyle w:val="PL"/>
      </w:pPr>
      <w:r>
        <w:tab/>
        <w:t>roamingRecord</w:t>
      </w:r>
      <w:r>
        <w:tab/>
      </w:r>
      <w:r>
        <w:tab/>
      </w:r>
      <w:r w:rsidR="008116B5">
        <w:tab/>
      </w:r>
      <w:r>
        <w:t>(2),</w:t>
      </w:r>
    </w:p>
    <w:p w14:paraId="24A5EEC1" w14:textId="77777777" w:rsidR="009B1C39" w:rsidRDefault="009B1C39">
      <w:pPr>
        <w:pStyle w:val="PL"/>
      </w:pPr>
      <w:r>
        <w:tab/>
        <w:t>incGatewayRecord</w:t>
      </w:r>
      <w:r>
        <w:tab/>
      </w:r>
      <w:r w:rsidR="00641ED5">
        <w:tab/>
      </w:r>
      <w:r>
        <w:t>(3),</w:t>
      </w:r>
    </w:p>
    <w:p w14:paraId="0CC52B06" w14:textId="77777777" w:rsidR="009B1C39" w:rsidRDefault="009B1C39">
      <w:pPr>
        <w:pStyle w:val="PL"/>
      </w:pPr>
      <w:r>
        <w:tab/>
        <w:t>outGatewayRecord</w:t>
      </w:r>
      <w:r>
        <w:tab/>
      </w:r>
      <w:r w:rsidR="00641ED5">
        <w:tab/>
      </w:r>
      <w:r>
        <w:t>(4),</w:t>
      </w:r>
    </w:p>
    <w:p w14:paraId="03102E8B" w14:textId="77777777" w:rsidR="009B1C39" w:rsidRDefault="009B1C39">
      <w:pPr>
        <w:pStyle w:val="PL"/>
      </w:pPr>
      <w:r>
        <w:tab/>
        <w:t>transitCallRecord</w:t>
      </w:r>
      <w:r>
        <w:tab/>
      </w:r>
      <w:r w:rsidR="008116B5">
        <w:tab/>
      </w:r>
      <w:r>
        <w:t>(5),</w:t>
      </w:r>
    </w:p>
    <w:p w14:paraId="1ED6482A" w14:textId="77777777" w:rsidR="009B1C39" w:rsidRDefault="009B1C39">
      <w:pPr>
        <w:pStyle w:val="PL"/>
      </w:pPr>
      <w:r>
        <w:tab/>
        <w:t>moSMSRecord</w:t>
      </w:r>
      <w:r>
        <w:tab/>
      </w:r>
      <w:r>
        <w:tab/>
      </w:r>
      <w:r>
        <w:tab/>
      </w:r>
      <w:r w:rsidR="008116B5">
        <w:tab/>
      </w:r>
      <w:r>
        <w:t>(6),</w:t>
      </w:r>
    </w:p>
    <w:p w14:paraId="1D9B398C" w14:textId="77777777" w:rsidR="009B1C39" w:rsidRDefault="009B1C39">
      <w:pPr>
        <w:pStyle w:val="PL"/>
      </w:pPr>
      <w:r>
        <w:tab/>
        <w:t>mtSMSRecord</w:t>
      </w:r>
      <w:r>
        <w:tab/>
      </w:r>
      <w:r>
        <w:tab/>
      </w:r>
      <w:r>
        <w:tab/>
      </w:r>
      <w:r w:rsidR="008116B5">
        <w:tab/>
      </w:r>
      <w:r>
        <w:t>(7),</w:t>
      </w:r>
    </w:p>
    <w:p w14:paraId="66FB6282" w14:textId="77777777" w:rsidR="009B1C39" w:rsidRDefault="009B1C39">
      <w:pPr>
        <w:pStyle w:val="PL"/>
      </w:pPr>
      <w:r>
        <w:tab/>
        <w:t>moSMSIWRecord</w:t>
      </w:r>
      <w:r>
        <w:tab/>
      </w:r>
      <w:r>
        <w:tab/>
      </w:r>
      <w:r w:rsidR="008116B5">
        <w:tab/>
      </w:r>
      <w:r>
        <w:t>(8),</w:t>
      </w:r>
    </w:p>
    <w:p w14:paraId="54FF0D56" w14:textId="77777777" w:rsidR="009B1C39" w:rsidRDefault="009B1C39">
      <w:pPr>
        <w:pStyle w:val="PL"/>
      </w:pPr>
      <w:r>
        <w:tab/>
        <w:t>mtSMSGWRecord</w:t>
      </w:r>
      <w:r>
        <w:tab/>
      </w:r>
      <w:r>
        <w:tab/>
      </w:r>
      <w:r w:rsidR="008116B5">
        <w:tab/>
      </w:r>
      <w:r>
        <w:t>(9),</w:t>
      </w:r>
    </w:p>
    <w:p w14:paraId="57AF7C99" w14:textId="77777777" w:rsidR="009B1C39" w:rsidRDefault="009B1C39">
      <w:pPr>
        <w:pStyle w:val="PL"/>
      </w:pPr>
      <w:r>
        <w:tab/>
        <w:t>ssActionRecord</w:t>
      </w:r>
      <w:r>
        <w:tab/>
      </w:r>
      <w:r>
        <w:tab/>
      </w:r>
      <w:r w:rsidR="008116B5">
        <w:tab/>
      </w:r>
      <w:r>
        <w:t>(10),</w:t>
      </w:r>
    </w:p>
    <w:p w14:paraId="024BEA0E" w14:textId="77777777" w:rsidR="009B1C39" w:rsidRDefault="009B1C39">
      <w:pPr>
        <w:pStyle w:val="PL"/>
      </w:pPr>
      <w:r>
        <w:tab/>
        <w:t>hlrIntRecord</w:t>
      </w:r>
      <w:r>
        <w:tab/>
      </w:r>
      <w:r>
        <w:tab/>
      </w:r>
      <w:r w:rsidR="00641ED5">
        <w:tab/>
      </w:r>
      <w:r>
        <w:t>(11),</w:t>
      </w:r>
    </w:p>
    <w:p w14:paraId="355EC0DA" w14:textId="77777777" w:rsidR="009B1C39" w:rsidRDefault="009B1C39">
      <w:pPr>
        <w:pStyle w:val="PL"/>
      </w:pPr>
      <w:r>
        <w:tab/>
        <w:t>locUpdateHLRRecord</w:t>
      </w:r>
      <w:r>
        <w:tab/>
      </w:r>
      <w:r w:rsidR="008116B5">
        <w:tab/>
      </w:r>
      <w:r>
        <w:t>(12),</w:t>
      </w:r>
    </w:p>
    <w:p w14:paraId="0F1933A8" w14:textId="77777777" w:rsidR="009B1C39" w:rsidRDefault="009B1C39">
      <w:pPr>
        <w:pStyle w:val="PL"/>
      </w:pPr>
      <w:r>
        <w:tab/>
        <w:t>locUpdateVLRRecord</w:t>
      </w:r>
      <w:r>
        <w:tab/>
      </w:r>
      <w:r w:rsidR="008116B5">
        <w:tab/>
      </w:r>
      <w:r>
        <w:t>(13),</w:t>
      </w:r>
    </w:p>
    <w:p w14:paraId="54DF70F2" w14:textId="77777777" w:rsidR="009B1C39" w:rsidRDefault="009B1C39">
      <w:pPr>
        <w:pStyle w:val="PL"/>
      </w:pPr>
      <w:r>
        <w:tab/>
        <w:t>commonEquipRecord</w:t>
      </w:r>
      <w:r>
        <w:tab/>
      </w:r>
      <w:r w:rsidR="008116B5">
        <w:tab/>
      </w:r>
      <w:r>
        <w:t>(14),</w:t>
      </w:r>
    </w:p>
    <w:p w14:paraId="1AFCE79B" w14:textId="77777777" w:rsidR="009B1C39" w:rsidRDefault="009B1C39">
      <w:pPr>
        <w:pStyle w:val="PL"/>
      </w:pPr>
      <w:r>
        <w:tab/>
        <w:t>moTraceRecord</w:t>
      </w:r>
      <w:r>
        <w:tab/>
      </w:r>
      <w:r>
        <w:tab/>
      </w:r>
      <w:r w:rsidR="008116B5">
        <w:tab/>
      </w:r>
      <w:r>
        <w:t>(15),</w:t>
      </w:r>
      <w:r>
        <w:tab/>
        <w:t>-- used in earlier releases</w:t>
      </w:r>
    </w:p>
    <w:p w14:paraId="734DEA2A" w14:textId="77777777" w:rsidR="009B1C39" w:rsidRDefault="009B1C39">
      <w:pPr>
        <w:pStyle w:val="PL"/>
      </w:pPr>
      <w:r>
        <w:tab/>
        <w:t>mtTraceRecord</w:t>
      </w:r>
      <w:r>
        <w:tab/>
      </w:r>
      <w:r>
        <w:tab/>
      </w:r>
      <w:r w:rsidR="008116B5">
        <w:tab/>
      </w:r>
      <w:r>
        <w:t>(16),</w:t>
      </w:r>
      <w:r>
        <w:tab/>
        <w:t>-- used in earlier releases</w:t>
      </w:r>
    </w:p>
    <w:p w14:paraId="0F1D4AB1" w14:textId="77777777" w:rsidR="009B1C39" w:rsidRDefault="009B1C39">
      <w:pPr>
        <w:pStyle w:val="PL"/>
      </w:pPr>
      <w:r>
        <w:tab/>
        <w:t>termCAMELRecord</w:t>
      </w:r>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lastRenderedPageBreak/>
        <w:t>--</w:t>
      </w:r>
    </w:p>
    <w:p w14:paraId="4C8A459A" w14:textId="77777777" w:rsidR="009B1C39" w:rsidRDefault="009B1C39">
      <w:pPr>
        <w:pStyle w:val="PL"/>
      </w:pPr>
      <w:r>
        <w:tab/>
        <w:t>sgsnPDPRecord</w:t>
      </w:r>
      <w:r>
        <w:tab/>
      </w:r>
      <w:r>
        <w:tab/>
      </w:r>
      <w:r w:rsidR="008116B5">
        <w:tab/>
      </w:r>
      <w:r>
        <w:t>(18),</w:t>
      </w:r>
    </w:p>
    <w:p w14:paraId="6F9D0A19" w14:textId="77777777" w:rsidR="009B1C39" w:rsidRDefault="009B1C39">
      <w:pPr>
        <w:pStyle w:val="PL"/>
      </w:pPr>
      <w:r>
        <w:tab/>
        <w:t>sgsnMMRecord</w:t>
      </w:r>
      <w:r>
        <w:tab/>
      </w:r>
      <w:r>
        <w:tab/>
      </w:r>
      <w:r w:rsidR="00641ED5">
        <w:tab/>
      </w:r>
      <w:r>
        <w:t>(20),</w:t>
      </w:r>
    </w:p>
    <w:p w14:paraId="76994329" w14:textId="77777777" w:rsidR="009B1C39" w:rsidRDefault="009B1C39" w:rsidP="005E407C">
      <w:pPr>
        <w:pStyle w:val="PL"/>
      </w:pPr>
      <w:r>
        <w:tab/>
        <w:t>sgsnSMORecord</w:t>
      </w:r>
      <w:r>
        <w:tab/>
      </w:r>
      <w:r>
        <w:tab/>
      </w:r>
      <w:r w:rsidR="008116B5">
        <w:tab/>
      </w:r>
      <w:r>
        <w:t>(21),</w:t>
      </w:r>
      <w:r>
        <w:tab/>
        <w:t>-- also MME UE originated SMS record</w:t>
      </w:r>
    </w:p>
    <w:p w14:paraId="70B27341" w14:textId="77777777" w:rsidR="009B1C39" w:rsidRDefault="009B1C39" w:rsidP="005E407C">
      <w:pPr>
        <w:pStyle w:val="PL"/>
      </w:pPr>
      <w:r>
        <w:tab/>
        <w:t>sgsnSMTRecord</w:t>
      </w:r>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t>mtLCSRecord</w:t>
      </w:r>
      <w:r>
        <w:tab/>
      </w:r>
      <w:r>
        <w:tab/>
      </w:r>
      <w:r>
        <w:tab/>
      </w:r>
      <w:r w:rsidR="008116B5">
        <w:tab/>
      </w:r>
      <w:r>
        <w:t>(23),</w:t>
      </w:r>
    </w:p>
    <w:p w14:paraId="228384C3" w14:textId="77777777" w:rsidR="009B1C39" w:rsidRDefault="009B1C39">
      <w:pPr>
        <w:pStyle w:val="PL"/>
      </w:pPr>
      <w:r>
        <w:tab/>
        <w:t>moLCSRecord</w:t>
      </w:r>
      <w:r>
        <w:tab/>
      </w:r>
      <w:r>
        <w:tab/>
      </w:r>
      <w:r>
        <w:tab/>
      </w:r>
      <w:r w:rsidR="008116B5">
        <w:tab/>
      </w:r>
      <w:r>
        <w:t>(24),</w:t>
      </w:r>
    </w:p>
    <w:p w14:paraId="2A88FEBD" w14:textId="77777777" w:rsidR="009B1C39" w:rsidRDefault="009B1C39">
      <w:pPr>
        <w:pStyle w:val="PL"/>
      </w:pPr>
      <w:r>
        <w:tab/>
        <w:t>niLCSRecord</w:t>
      </w:r>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t>sgsnMTLCSRecord</w:t>
      </w:r>
      <w:r>
        <w:tab/>
      </w:r>
      <w:r>
        <w:tab/>
      </w:r>
      <w:r w:rsidR="008116B5">
        <w:tab/>
      </w:r>
      <w:r>
        <w:t>(26),</w:t>
      </w:r>
    </w:p>
    <w:p w14:paraId="1D0B3803" w14:textId="77777777" w:rsidR="009B1C39" w:rsidRDefault="009B1C39">
      <w:pPr>
        <w:pStyle w:val="PL"/>
      </w:pPr>
      <w:r>
        <w:tab/>
        <w:t>sgsnMOLCSRecord</w:t>
      </w:r>
      <w:r>
        <w:tab/>
      </w:r>
      <w:r>
        <w:tab/>
      </w:r>
      <w:r w:rsidR="008116B5">
        <w:tab/>
      </w:r>
      <w:r>
        <w:t>(27),</w:t>
      </w:r>
    </w:p>
    <w:p w14:paraId="52707EDD" w14:textId="77777777" w:rsidR="009B1C39" w:rsidRDefault="009B1C39">
      <w:pPr>
        <w:pStyle w:val="PL"/>
      </w:pPr>
      <w:r>
        <w:tab/>
        <w:t>sgsnNILCSRecord</w:t>
      </w:r>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t>mMOMDRecord</w:t>
      </w:r>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t>mMRMDRecord</w:t>
      </w:r>
      <w:r>
        <w:tab/>
      </w:r>
      <w:r>
        <w:tab/>
      </w:r>
      <w:r>
        <w:tab/>
      </w:r>
      <w:r w:rsidR="008116B5">
        <w:tab/>
      </w:r>
      <w:r>
        <w:t>(48),</w:t>
      </w:r>
    </w:p>
    <w:p w14:paraId="7EB4B039" w14:textId="77777777" w:rsidR="009B1C39" w:rsidRDefault="009B1C39">
      <w:pPr>
        <w:pStyle w:val="PL"/>
        <w:jc w:val="both"/>
      </w:pPr>
      <w:r>
        <w:tab/>
        <w:t>mMFRecord</w:t>
      </w:r>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t>sCSCFRecord</w:t>
      </w:r>
      <w:r>
        <w:tab/>
      </w:r>
      <w:r>
        <w:tab/>
      </w:r>
      <w:r>
        <w:tab/>
      </w:r>
      <w:r w:rsidR="008116B5">
        <w:tab/>
      </w:r>
      <w:r>
        <w:t>(63),</w:t>
      </w:r>
    </w:p>
    <w:p w14:paraId="20D9B749" w14:textId="77777777" w:rsidR="009B1C39" w:rsidRDefault="009B1C39">
      <w:pPr>
        <w:pStyle w:val="PL"/>
      </w:pPr>
      <w:r>
        <w:tab/>
        <w:t>pCSCFRecord</w:t>
      </w:r>
      <w:r>
        <w:tab/>
      </w:r>
      <w:r>
        <w:tab/>
      </w:r>
      <w:r>
        <w:tab/>
      </w:r>
      <w:r w:rsidR="008116B5">
        <w:tab/>
      </w:r>
      <w:r>
        <w:t>(64),</w:t>
      </w:r>
    </w:p>
    <w:p w14:paraId="5B59292F" w14:textId="77777777" w:rsidR="009B1C39" w:rsidRDefault="009B1C39">
      <w:pPr>
        <w:pStyle w:val="PL"/>
      </w:pPr>
      <w:r>
        <w:tab/>
        <w:t>iCSCFRecord</w:t>
      </w:r>
      <w:r>
        <w:tab/>
      </w:r>
      <w:r>
        <w:tab/>
      </w:r>
      <w:r>
        <w:tab/>
      </w:r>
      <w:r w:rsidR="008116B5">
        <w:tab/>
      </w:r>
      <w:r>
        <w:t>(65),</w:t>
      </w:r>
    </w:p>
    <w:p w14:paraId="068DDCB9" w14:textId="77777777" w:rsidR="009B1C39" w:rsidRDefault="009B1C39">
      <w:pPr>
        <w:pStyle w:val="PL"/>
      </w:pPr>
      <w:r>
        <w:tab/>
        <w:t>mRFCRecord</w:t>
      </w:r>
      <w:r>
        <w:tab/>
      </w:r>
      <w:r>
        <w:tab/>
      </w:r>
      <w:r>
        <w:tab/>
      </w:r>
      <w:r w:rsidR="008116B5">
        <w:tab/>
      </w:r>
      <w:r>
        <w:t>(66),</w:t>
      </w:r>
    </w:p>
    <w:p w14:paraId="0B596739" w14:textId="77777777" w:rsidR="009B1C39" w:rsidRDefault="009B1C39">
      <w:pPr>
        <w:pStyle w:val="PL"/>
      </w:pPr>
      <w:r>
        <w:tab/>
        <w:t>mGCFRecord</w:t>
      </w:r>
      <w:r>
        <w:tab/>
      </w:r>
      <w:r>
        <w:tab/>
      </w:r>
      <w:r>
        <w:tab/>
      </w:r>
      <w:r w:rsidR="008116B5">
        <w:tab/>
      </w:r>
      <w:r>
        <w:t>(67),</w:t>
      </w:r>
    </w:p>
    <w:p w14:paraId="7FD9AA27" w14:textId="77777777" w:rsidR="009B1C39" w:rsidRDefault="009B1C39">
      <w:pPr>
        <w:pStyle w:val="PL"/>
      </w:pPr>
      <w:r>
        <w:tab/>
        <w:t>bGCFRecord</w:t>
      </w:r>
      <w:r>
        <w:tab/>
      </w:r>
      <w:r>
        <w:tab/>
      </w:r>
      <w:r>
        <w:tab/>
      </w:r>
      <w:r w:rsidR="008116B5">
        <w:tab/>
      </w:r>
      <w:r>
        <w:t>(68),</w:t>
      </w:r>
    </w:p>
    <w:p w14:paraId="5C61A010" w14:textId="77777777" w:rsidR="009B1C39" w:rsidRDefault="009B1C39">
      <w:pPr>
        <w:pStyle w:val="PL"/>
      </w:pPr>
      <w:r>
        <w:tab/>
        <w:t>aSRecord</w:t>
      </w:r>
      <w:r>
        <w:tab/>
      </w:r>
      <w:r>
        <w:tab/>
      </w:r>
      <w:r>
        <w:tab/>
      </w:r>
      <w:r w:rsidR="00641ED5">
        <w:tab/>
      </w:r>
      <w:r>
        <w:t>(69),</w:t>
      </w:r>
    </w:p>
    <w:p w14:paraId="2846766E" w14:textId="77777777" w:rsidR="009B1C39" w:rsidRDefault="009B1C39">
      <w:pPr>
        <w:pStyle w:val="PL"/>
      </w:pPr>
      <w:r>
        <w:tab/>
        <w:t>eCSCFRecord</w:t>
      </w:r>
      <w:r>
        <w:tab/>
      </w:r>
      <w:r>
        <w:tab/>
      </w:r>
      <w:r>
        <w:tab/>
      </w:r>
      <w:r w:rsidR="008116B5">
        <w:tab/>
      </w:r>
      <w:r>
        <w:t>(70),</w:t>
      </w:r>
    </w:p>
    <w:p w14:paraId="323A3407" w14:textId="77777777" w:rsidR="009B1C39" w:rsidRDefault="009B1C39" w:rsidP="007A42ED">
      <w:pPr>
        <w:pStyle w:val="PL"/>
      </w:pPr>
      <w:r>
        <w:tab/>
        <w:t>iBCFRecord</w:t>
      </w:r>
      <w:r>
        <w:tab/>
      </w:r>
      <w:r>
        <w:tab/>
      </w:r>
      <w:r>
        <w:tab/>
      </w:r>
      <w:r w:rsidR="008116B5">
        <w:tab/>
      </w:r>
      <w:r>
        <w:t>(82),</w:t>
      </w:r>
    </w:p>
    <w:p w14:paraId="7DEAB0C1" w14:textId="77777777" w:rsidR="009B1C39" w:rsidRDefault="009B1C39" w:rsidP="007A42ED">
      <w:pPr>
        <w:pStyle w:val="PL"/>
      </w:pPr>
      <w:r>
        <w:tab/>
        <w:t>tRFRecord</w:t>
      </w:r>
      <w:r>
        <w:tab/>
      </w:r>
      <w:r>
        <w:tab/>
      </w:r>
      <w:r>
        <w:tab/>
      </w:r>
      <w:r w:rsidR="008116B5">
        <w:tab/>
      </w:r>
      <w:r>
        <w:t>(89)</w:t>
      </w:r>
      <w:r w:rsidR="00D40EBF">
        <w:t>,</w:t>
      </w:r>
    </w:p>
    <w:p w14:paraId="2F8BCF81" w14:textId="77777777" w:rsidR="009B1C39" w:rsidRDefault="009B1C39">
      <w:pPr>
        <w:pStyle w:val="PL"/>
      </w:pPr>
      <w:r>
        <w:tab/>
        <w:t>tFRecord</w:t>
      </w:r>
      <w:r>
        <w:tab/>
      </w:r>
      <w:r>
        <w:tab/>
      </w:r>
      <w:r>
        <w:tab/>
      </w:r>
      <w:r w:rsidR="00641ED5">
        <w:tab/>
      </w:r>
      <w:r>
        <w:t>(90),</w:t>
      </w:r>
    </w:p>
    <w:p w14:paraId="21A45737" w14:textId="77777777" w:rsidR="009B1C39" w:rsidRDefault="009B1C39">
      <w:pPr>
        <w:pStyle w:val="PL"/>
        <w:ind w:left="426"/>
      </w:pPr>
      <w:r>
        <w:t>aTCFRecord</w:t>
      </w:r>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t>lCSGMORecord</w:t>
      </w:r>
      <w:r>
        <w:tab/>
      </w:r>
      <w:r>
        <w:tab/>
      </w:r>
      <w:r w:rsidR="00641ED5">
        <w:tab/>
      </w:r>
      <w:r>
        <w:t>(71),</w:t>
      </w:r>
    </w:p>
    <w:p w14:paraId="3EB601BE" w14:textId="77777777" w:rsidR="009B1C39" w:rsidRDefault="009B1C39">
      <w:pPr>
        <w:pStyle w:val="PL"/>
      </w:pPr>
      <w:r>
        <w:tab/>
        <w:t>lCSRGMTRecord</w:t>
      </w:r>
      <w:r>
        <w:tab/>
      </w:r>
      <w:r>
        <w:tab/>
      </w:r>
      <w:r w:rsidR="008116B5">
        <w:tab/>
      </w:r>
      <w:r>
        <w:t>(72),</w:t>
      </w:r>
    </w:p>
    <w:p w14:paraId="676DBD33" w14:textId="77777777" w:rsidR="009B1C39" w:rsidRDefault="009B1C39">
      <w:pPr>
        <w:pStyle w:val="PL"/>
      </w:pPr>
      <w:r>
        <w:tab/>
        <w:t>lCSHGMTRecord</w:t>
      </w:r>
      <w:r>
        <w:tab/>
      </w:r>
      <w:r>
        <w:tab/>
      </w:r>
      <w:r w:rsidR="008116B5">
        <w:tab/>
      </w:r>
      <w:r>
        <w:t>(73),</w:t>
      </w:r>
    </w:p>
    <w:p w14:paraId="78002BEF" w14:textId="77777777" w:rsidR="009B1C39" w:rsidRDefault="009B1C39">
      <w:pPr>
        <w:pStyle w:val="PL"/>
      </w:pPr>
      <w:r>
        <w:tab/>
        <w:t>lCSVGMTRecord</w:t>
      </w:r>
      <w:r>
        <w:tab/>
      </w:r>
      <w:r>
        <w:tab/>
      </w:r>
      <w:r w:rsidR="008116B5">
        <w:tab/>
      </w:r>
      <w:r>
        <w:t>(74),</w:t>
      </w:r>
    </w:p>
    <w:p w14:paraId="39A26AEF" w14:textId="77777777" w:rsidR="009B1C39" w:rsidRDefault="009B1C39">
      <w:pPr>
        <w:pStyle w:val="PL"/>
      </w:pPr>
      <w:r>
        <w:tab/>
        <w:t>lCSGNIRecord</w:t>
      </w:r>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lastRenderedPageBreak/>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t>sgsnMBMSRecord</w:t>
      </w:r>
      <w:r>
        <w:tab/>
      </w:r>
      <w:r>
        <w:tab/>
      </w:r>
      <w:r w:rsidR="008116B5">
        <w:tab/>
      </w:r>
      <w:r>
        <w:t>(76),</w:t>
      </w:r>
    </w:p>
    <w:p w14:paraId="602B9ADD"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t>sUBBMSCRecord</w:t>
      </w:r>
      <w:r>
        <w:tab/>
      </w:r>
      <w:r>
        <w:tab/>
      </w:r>
      <w:r w:rsidR="008116B5">
        <w:tab/>
      </w:r>
      <w:r>
        <w:t>(78),</w:t>
      </w:r>
    </w:p>
    <w:p w14:paraId="4898E185" w14:textId="77777777" w:rsidR="009B1C39" w:rsidRDefault="009B1C39">
      <w:pPr>
        <w:pStyle w:val="PL"/>
      </w:pPr>
      <w:r>
        <w:tab/>
        <w:t>cONTENTBMSCRecord</w:t>
      </w:r>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t>pPFRecord</w:t>
      </w:r>
      <w:r>
        <w:tab/>
      </w:r>
      <w:r>
        <w:tab/>
      </w:r>
      <w:r>
        <w:tab/>
      </w:r>
      <w:r w:rsidR="008116B5">
        <w:tab/>
      </w:r>
      <w:r>
        <w:t>(80),</w:t>
      </w:r>
    </w:p>
    <w:p w14:paraId="6F7ADB4B" w14:textId="77777777" w:rsidR="009B1C39" w:rsidRDefault="009B1C39">
      <w:pPr>
        <w:pStyle w:val="PL"/>
      </w:pPr>
      <w:r>
        <w:tab/>
        <w:t>cPFRecord</w:t>
      </w:r>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t>sGWRecord</w:t>
      </w:r>
      <w:r>
        <w:tab/>
      </w:r>
      <w:r>
        <w:tab/>
      </w:r>
      <w:r>
        <w:tab/>
      </w:r>
      <w:r w:rsidR="008116B5">
        <w:tab/>
      </w:r>
      <w:r>
        <w:t>(84),</w:t>
      </w:r>
    </w:p>
    <w:p w14:paraId="1CFAE48C" w14:textId="77777777" w:rsidR="00D40EBF" w:rsidRDefault="009B1C39" w:rsidP="007A42ED">
      <w:pPr>
        <w:pStyle w:val="PL"/>
      </w:pPr>
      <w:r>
        <w:tab/>
        <w:t>pGWRecord</w:t>
      </w:r>
      <w:r>
        <w:tab/>
      </w:r>
      <w:r>
        <w:tab/>
      </w:r>
      <w:r>
        <w:tab/>
      </w:r>
      <w:r w:rsidR="00E60BDC">
        <w:tab/>
      </w:r>
      <w:r>
        <w:t>(85),</w:t>
      </w:r>
    </w:p>
    <w:p w14:paraId="601E8E9F" w14:textId="77777777" w:rsidR="00D40EBF" w:rsidRDefault="00D40EBF" w:rsidP="00D40EBF">
      <w:pPr>
        <w:pStyle w:val="PL"/>
      </w:pPr>
      <w:r>
        <w:tab/>
        <w:t>tDFRecord</w:t>
      </w:r>
      <w:r>
        <w:tab/>
      </w:r>
      <w:r>
        <w:tab/>
      </w:r>
      <w:r>
        <w:tab/>
      </w:r>
      <w:r w:rsidR="00E60BDC">
        <w:tab/>
      </w:r>
      <w:r>
        <w:t>(92),</w:t>
      </w:r>
    </w:p>
    <w:p w14:paraId="0F5259B5" w14:textId="77777777" w:rsidR="00DF6731" w:rsidRDefault="005334E6" w:rsidP="00DF6731">
      <w:pPr>
        <w:pStyle w:val="PL"/>
      </w:pPr>
      <w:r>
        <w:tab/>
        <w:t>iPERecord</w:t>
      </w:r>
      <w:r>
        <w:tab/>
      </w:r>
      <w:r>
        <w:tab/>
      </w:r>
      <w:r>
        <w:tab/>
      </w:r>
      <w:r w:rsidR="00E60BDC">
        <w:tab/>
      </w:r>
      <w:r>
        <w:t>(95),</w:t>
      </w:r>
    </w:p>
    <w:p w14:paraId="65483677" w14:textId="77777777" w:rsidR="006E6FB7" w:rsidRDefault="00DF6731" w:rsidP="006E6FB7">
      <w:pPr>
        <w:pStyle w:val="PL"/>
      </w:pPr>
      <w:r>
        <w:tab/>
        <w:t>ePDGRecord</w:t>
      </w:r>
      <w:r>
        <w:tab/>
      </w:r>
      <w:r>
        <w:tab/>
      </w:r>
      <w:r>
        <w:tab/>
      </w:r>
      <w:r w:rsidR="00E60BDC">
        <w:tab/>
      </w:r>
      <w:r>
        <w:t>(96),</w:t>
      </w:r>
    </w:p>
    <w:p w14:paraId="1E5E5889" w14:textId="77777777" w:rsidR="009B1C39" w:rsidRDefault="006E6FB7" w:rsidP="006E6FB7">
      <w:pPr>
        <w:pStyle w:val="PL"/>
      </w:pPr>
      <w:r>
        <w:tab/>
        <w:t>tWAGRecord</w:t>
      </w:r>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t>mMTelRecord</w:t>
      </w:r>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t>mSCsRVCCRecord</w:t>
      </w:r>
      <w:r>
        <w:tab/>
      </w:r>
      <w:r>
        <w:tab/>
      </w:r>
      <w:r w:rsidR="00E60BDC">
        <w:tab/>
      </w:r>
      <w:r>
        <w:t>(87),</w:t>
      </w:r>
    </w:p>
    <w:p w14:paraId="6A1CAEFB" w14:textId="77777777" w:rsidR="000E6D85" w:rsidRDefault="009B1C39" w:rsidP="000E6D85">
      <w:pPr>
        <w:pStyle w:val="PL"/>
      </w:pPr>
      <w:r>
        <w:tab/>
        <w:t>mMTRFRecord</w:t>
      </w:r>
      <w:r>
        <w:tab/>
      </w:r>
      <w:r>
        <w:tab/>
      </w:r>
      <w:r>
        <w:tab/>
      </w:r>
      <w:r w:rsidR="00E60BDC">
        <w:tab/>
      </w:r>
      <w:r>
        <w:t>(88)</w:t>
      </w:r>
      <w:r w:rsidR="008C033D">
        <w:t>,</w:t>
      </w:r>
    </w:p>
    <w:p w14:paraId="6971CF90" w14:textId="77777777" w:rsidR="000E6D85" w:rsidRDefault="000E6D85" w:rsidP="007A42ED">
      <w:pPr>
        <w:pStyle w:val="PL"/>
      </w:pPr>
      <w:r>
        <w:tab/>
        <w:t>iCSRegisterRecord</w:t>
      </w:r>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t>sCSMORecord</w:t>
      </w:r>
      <w:r>
        <w:tab/>
      </w:r>
      <w:r>
        <w:tab/>
      </w:r>
      <w:r>
        <w:tab/>
      </w:r>
      <w:r w:rsidR="00E60BDC">
        <w:tab/>
      </w:r>
      <w:r>
        <w:t>(93),</w:t>
      </w:r>
    </w:p>
    <w:p w14:paraId="76E4076D" w14:textId="77777777" w:rsidR="00973D51" w:rsidRDefault="008C033D" w:rsidP="00973D51">
      <w:pPr>
        <w:pStyle w:val="PL"/>
      </w:pPr>
      <w:r>
        <w:tab/>
        <w:t>sCSMTRecord</w:t>
      </w:r>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271FDC89"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t>cPDTSCERecord</w:t>
      </w:r>
      <w:r>
        <w:tab/>
      </w:r>
      <w:r>
        <w:tab/>
      </w:r>
      <w:r>
        <w:tab/>
        <w:t>(10</w:t>
      </w:r>
      <w:r>
        <w:rPr>
          <w:lang w:eastAsia="zh-CN"/>
        </w:rPr>
        <w:t>5</w:t>
      </w:r>
      <w:r>
        <w:t>),</w:t>
      </w:r>
    </w:p>
    <w:p w14:paraId="3FAF0AB9"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t>iSMSMORecord</w:t>
      </w:r>
      <w:r>
        <w:tab/>
      </w:r>
      <w:r>
        <w:tab/>
      </w:r>
      <w:r>
        <w:tab/>
        <w:t>(112),</w:t>
      </w:r>
    </w:p>
    <w:p w14:paraId="3CAC2C61" w14:textId="77777777" w:rsidR="00473961" w:rsidRDefault="00E43223" w:rsidP="00E43223">
      <w:pPr>
        <w:pStyle w:val="PL"/>
      </w:pPr>
      <w:r>
        <w:tab/>
        <w:t>iSMSMTRecord</w:t>
      </w:r>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t>e</w:t>
      </w:r>
      <w:r w:rsidRPr="004B2816">
        <w:t>ASCERecord</w:t>
      </w:r>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t>chargingFunctionRecord</w:t>
      </w:r>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r>
        <w:t>RequiredMBMSBearerCapabilities</w:t>
      </w:r>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r>
        <w:t>RoutingAreaCode</w:t>
      </w:r>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r>
        <w:t>SCSASAddress</w:t>
      </w:r>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t>sCSAddress</w:t>
      </w:r>
      <w:r>
        <w:tab/>
      </w:r>
      <w:r w:rsidR="00E60BDC">
        <w:tab/>
      </w:r>
      <w:r>
        <w:t>[1] IPAddress,</w:t>
      </w:r>
    </w:p>
    <w:p w14:paraId="1F9E0649" w14:textId="77777777" w:rsidR="003617E9" w:rsidRDefault="003617E9" w:rsidP="003617E9">
      <w:pPr>
        <w:pStyle w:val="PL"/>
      </w:pPr>
      <w:r>
        <w:tab/>
        <w:t>sCSRealm</w:t>
      </w:r>
      <w:r>
        <w:tab/>
      </w:r>
      <w:r>
        <w:tab/>
        <w:t>[2] DiameterIdentity</w:t>
      </w:r>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GraphicString</w:t>
      </w:r>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r>
        <w:t>ServiceContextID</w:t>
      </w:r>
      <w:r>
        <w:tab/>
      </w:r>
      <w:r>
        <w:tab/>
        <w:t>::= UTF8String</w:t>
      </w:r>
    </w:p>
    <w:p w14:paraId="2E932C27" w14:textId="77777777" w:rsidR="009B1C39" w:rsidRDefault="009B1C39">
      <w:pPr>
        <w:pStyle w:val="PL"/>
      </w:pPr>
    </w:p>
    <w:p w14:paraId="5F119F05" w14:textId="77777777" w:rsidR="009B1C39" w:rsidRDefault="009B1C39">
      <w:pPr>
        <w:pStyle w:val="PL"/>
      </w:pPr>
      <w:r>
        <w:t>ServiceSpecificInfo  ::=  SEQUENCE</w:t>
      </w:r>
    </w:p>
    <w:p w14:paraId="420E6E44" w14:textId="77777777" w:rsidR="009B1C39" w:rsidRDefault="009B1C39">
      <w:pPr>
        <w:pStyle w:val="PL"/>
      </w:pPr>
      <w:r>
        <w:t>{</w:t>
      </w:r>
    </w:p>
    <w:p w14:paraId="3EA8EC5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r>
        <w:t>SMSResult</w:t>
      </w:r>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r>
        <w:t>SmsTpDestinationNumber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r>
        <w:t>SubscriberEquipmentNumber</w:t>
      </w:r>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t>subscriberEquipmentNumberType</w:t>
      </w:r>
      <w:r>
        <w:tab/>
        <w:t>[0]</w:t>
      </w:r>
      <w:r>
        <w:tab/>
        <w:t>SubscriberEquipmentType,</w:t>
      </w:r>
    </w:p>
    <w:p w14:paraId="11FA2DFE" w14:textId="77777777" w:rsidR="009B1C39" w:rsidRDefault="009B1C39" w:rsidP="009B1C39">
      <w:pPr>
        <w:pStyle w:val="PL"/>
      </w:pPr>
      <w:r>
        <w:tab/>
        <w:t>subscriberEquipmentNumberData</w:t>
      </w:r>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r>
        <w:t>SubscriberEquipmentType</w:t>
      </w:r>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t>iMEISV</w:t>
      </w:r>
      <w:r>
        <w:tab/>
      </w:r>
      <w:r>
        <w:tab/>
      </w:r>
      <w:r>
        <w:tab/>
        <w:t>(0),</w:t>
      </w:r>
    </w:p>
    <w:p w14:paraId="7B7CE929" w14:textId="77777777" w:rsidR="009B1C39" w:rsidRDefault="009B1C39" w:rsidP="009B1C39">
      <w:pPr>
        <w:pStyle w:val="PL"/>
      </w:pPr>
      <w:r>
        <w:tab/>
        <w:t>mAC</w:t>
      </w:r>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r>
        <w:lastRenderedPageBreak/>
        <w:t>SubscriptionID</w:t>
      </w:r>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t>subscriptionIDType</w:t>
      </w:r>
      <w:r>
        <w:tab/>
        <w:t>[0]</w:t>
      </w:r>
      <w:r>
        <w:tab/>
        <w:t>SubscriptionIDType,</w:t>
      </w:r>
    </w:p>
    <w:p w14:paraId="2637AD80" w14:textId="77777777" w:rsidR="009B1C39" w:rsidRDefault="009B1C39">
      <w:pPr>
        <w:pStyle w:val="PL"/>
      </w:pPr>
      <w:r>
        <w:tab/>
        <w:t>subscriptionIDData</w:t>
      </w:r>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r>
        <w:t>SubscriptionIDType</w:t>
      </w:r>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t>eND-USER-IMSI</w:t>
      </w:r>
      <w:r>
        <w:tab/>
      </w:r>
      <w:r>
        <w:tab/>
        <w:t>(1),</w:t>
      </w:r>
    </w:p>
    <w:p w14:paraId="3004EAC3" w14:textId="77777777" w:rsidR="009B1C39" w:rsidRDefault="009B1C39">
      <w:pPr>
        <w:pStyle w:val="PL"/>
      </w:pPr>
      <w:r>
        <w:tab/>
        <w:t>eND-USER-SIP-URI</w:t>
      </w:r>
      <w:r>
        <w:tab/>
      </w:r>
      <w:r w:rsidR="00641ED5">
        <w:tab/>
      </w:r>
      <w:r>
        <w:t>(2),</w:t>
      </w:r>
    </w:p>
    <w:p w14:paraId="47AEFD00" w14:textId="77777777" w:rsidR="009B1C39" w:rsidRDefault="009B1C39">
      <w:pPr>
        <w:pStyle w:val="PL"/>
      </w:pPr>
      <w:r>
        <w:tab/>
        <w:t>eND-USER-NAI</w:t>
      </w:r>
      <w:r>
        <w:tab/>
      </w:r>
      <w:r>
        <w:tab/>
      </w:r>
      <w:r w:rsidR="00641ED5">
        <w:tab/>
      </w:r>
      <w:r>
        <w:t>(3),</w:t>
      </w:r>
    </w:p>
    <w:p w14:paraId="1F2CD1C1" w14:textId="77777777" w:rsidR="00836C38" w:rsidRDefault="009B1C39" w:rsidP="00836C38">
      <w:pPr>
        <w:pStyle w:val="PL"/>
      </w:pPr>
      <w:r>
        <w:tab/>
        <w:t>eND-USER-PRIVATE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r>
        <w:t>eND-USER-NAI can be used for externalIdentifier.</w:t>
      </w:r>
    </w:p>
    <w:p w14:paraId="2BAB4BA8" w14:textId="77777777" w:rsidR="00836C38" w:rsidRDefault="00836C38" w:rsidP="00836C38">
      <w:pPr>
        <w:pStyle w:val="PL"/>
        <w:rPr>
          <w:lang w:eastAsia="zh-CN"/>
        </w:rPr>
      </w:pPr>
      <w:r>
        <w:t xml:space="preserve">-- </w:t>
      </w:r>
      <w:r w:rsidRPr="00697950">
        <w:t>eND-USER-IMSI can be used for 5G BRG or 5G CRG</w:t>
      </w:r>
      <w:r>
        <w:t>.</w:t>
      </w:r>
    </w:p>
    <w:p w14:paraId="65823C6D"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r>
        <w:t>SystemType</w:t>
      </w:r>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t>iuUTRAN</w:t>
      </w:r>
      <w:r>
        <w:tab/>
      </w:r>
      <w:r>
        <w:tab/>
      </w:r>
      <w:r>
        <w:tab/>
      </w:r>
      <w:r>
        <w:tab/>
        <w:t>(1),</w:t>
      </w:r>
    </w:p>
    <w:p w14:paraId="736D91B0" w14:textId="77777777" w:rsidR="009B1C39" w:rsidRDefault="009B1C39">
      <w:pPr>
        <w:pStyle w:val="PL"/>
      </w:pPr>
      <w:r>
        <w:tab/>
        <w:t>gERAN</w:t>
      </w:r>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r>
        <w:t>T</w:t>
      </w:r>
      <w:r w:rsidRPr="0064052C">
        <w:t>hree</w:t>
      </w:r>
      <w:r>
        <w:t>GPPPSDataOffStatus</w:t>
      </w:r>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r>
        <w:t>TimeStamp</w:t>
      </w:r>
      <w:r>
        <w:tab/>
        <w:t>::= OCTET STRING (SIZE(9))</w:t>
      </w:r>
    </w:p>
    <w:p w14:paraId="53930B93" w14:textId="77777777" w:rsidR="009B1C39" w:rsidRDefault="009B1C39">
      <w:pPr>
        <w:pStyle w:val="PL"/>
      </w:pPr>
      <w:r>
        <w:t>--</w:t>
      </w:r>
    </w:p>
    <w:p w14:paraId="4B2FFA64" w14:textId="77777777" w:rsidR="009B1C39" w:rsidRDefault="009B1C39">
      <w:pPr>
        <w:pStyle w:val="PL"/>
      </w:pPr>
      <w:r>
        <w:t>-- The contents of this field are a compact form of the UTCTime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e.g. YYMMDDhhmmssShhmm</w:t>
      </w:r>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hh</w:t>
      </w:r>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hh</w:t>
      </w:r>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r>
        <w:br w:type="page"/>
      </w:r>
      <w:bookmarkStart w:id="4226" w:name="_Toc20233284"/>
      <w:bookmarkStart w:id="4227" w:name="_Toc28026864"/>
      <w:bookmarkStart w:id="4228" w:name="_Toc36116699"/>
      <w:bookmarkStart w:id="4229" w:name="_Toc44682883"/>
      <w:bookmarkStart w:id="4230" w:name="_Toc51926734"/>
      <w:bookmarkStart w:id="4231" w:name="_Toc171694528"/>
      <w:r>
        <w:lastRenderedPageBreak/>
        <w:t>5.2.2</w:t>
      </w:r>
      <w:r>
        <w:tab/>
        <w:t>Bearer level CDR definitions</w:t>
      </w:r>
      <w:bookmarkEnd w:id="4226"/>
      <w:bookmarkEnd w:id="4227"/>
      <w:bookmarkEnd w:id="4228"/>
      <w:bookmarkEnd w:id="4229"/>
      <w:bookmarkEnd w:id="4230"/>
      <w:bookmarkEnd w:id="4231"/>
    </w:p>
    <w:p w14:paraId="7FD66CFA" w14:textId="77777777" w:rsidR="00902768" w:rsidRPr="00902768" w:rsidRDefault="00902768" w:rsidP="00E664B4">
      <w:pPr>
        <w:pStyle w:val="Heading4"/>
      </w:pPr>
      <w:bookmarkStart w:id="4232" w:name="_Toc20233285"/>
      <w:bookmarkStart w:id="4233" w:name="_Toc28026865"/>
      <w:bookmarkStart w:id="4234" w:name="_Toc36116700"/>
      <w:bookmarkStart w:id="4235" w:name="_Toc44682884"/>
      <w:bookmarkStart w:id="4236" w:name="_Toc51926735"/>
      <w:bookmarkStart w:id="4237" w:name="_Toc171694529"/>
      <w:r>
        <w:t>5.2.2.0</w:t>
      </w:r>
      <w:r>
        <w:tab/>
        <w:t>General</w:t>
      </w:r>
      <w:bookmarkEnd w:id="4232"/>
      <w:bookmarkEnd w:id="4233"/>
      <w:bookmarkEnd w:id="4234"/>
      <w:bookmarkEnd w:id="4235"/>
      <w:bookmarkEnd w:id="4236"/>
      <w:bookmarkEnd w:id="4237"/>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238" w:name="_Toc20233286"/>
      <w:bookmarkStart w:id="4239" w:name="_Toc28026866"/>
      <w:bookmarkStart w:id="4240" w:name="_Toc36116701"/>
      <w:bookmarkStart w:id="4241" w:name="_Toc44682885"/>
      <w:bookmarkStart w:id="4242" w:name="_Toc51926736"/>
      <w:bookmarkStart w:id="4243" w:name="_Toc171694530"/>
      <w:r>
        <w:t>5.2.2.1</w:t>
      </w:r>
      <w:r>
        <w:tab/>
        <w:t>CS domain CDRs</w:t>
      </w:r>
      <w:bookmarkEnd w:id="4238"/>
      <w:bookmarkEnd w:id="4239"/>
      <w:bookmarkEnd w:id="4240"/>
      <w:bookmarkEnd w:id="4241"/>
      <w:bookmarkEnd w:id="4242"/>
      <w:bookmarkEnd w:id="4243"/>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r>
        <w:t>BCDDirectoryNumber,</w:t>
      </w:r>
    </w:p>
    <w:p w14:paraId="46358FE1" w14:textId="77777777" w:rsidR="009B1C39" w:rsidRDefault="009B1C39">
      <w:pPr>
        <w:pStyle w:val="PL"/>
      </w:pPr>
      <w:r>
        <w:t>CallDuration,</w:t>
      </w:r>
    </w:p>
    <w:p w14:paraId="0FDD869B" w14:textId="77777777" w:rsidR="009B1C39" w:rsidRDefault="009B1C39">
      <w:pPr>
        <w:pStyle w:val="PL"/>
      </w:pPr>
      <w:r>
        <w:t>CalledNumber,</w:t>
      </w:r>
    </w:p>
    <w:p w14:paraId="40818FF2" w14:textId="77777777" w:rsidR="0067630F" w:rsidRDefault="009B1C39" w:rsidP="0067630F">
      <w:pPr>
        <w:pStyle w:val="PL"/>
      </w:pPr>
      <w:r>
        <w:t>CallingNumber,</w:t>
      </w:r>
    </w:p>
    <w:p w14:paraId="457C1420" w14:textId="77777777" w:rsidR="009B1C39" w:rsidRDefault="0067630F" w:rsidP="0067630F">
      <w:pPr>
        <w:pStyle w:val="PL"/>
      </w:pPr>
      <w:r>
        <w:t>CauseForTerm,</w:t>
      </w:r>
    </w:p>
    <w:p w14:paraId="441CE7F7" w14:textId="77777777" w:rsidR="009B1C39" w:rsidRDefault="009B1C39">
      <w:pPr>
        <w:pStyle w:val="PL"/>
      </w:pPr>
      <w:r>
        <w:t>CellId,</w:t>
      </w:r>
    </w:p>
    <w:p w14:paraId="23FBCE7E" w14:textId="77777777" w:rsidR="009B1C39" w:rsidRDefault="009B1C39">
      <w:pPr>
        <w:pStyle w:val="PL"/>
      </w:pPr>
      <w:r>
        <w:t>ChargeIndicator,</w:t>
      </w:r>
    </w:p>
    <w:p w14:paraId="0E2D707F" w14:textId="77777777" w:rsidR="009B1C39" w:rsidRDefault="009B1C39">
      <w:pPr>
        <w:pStyle w:val="PL"/>
      </w:pPr>
      <w:r>
        <w:t>Diagnostics,</w:t>
      </w:r>
    </w:p>
    <w:p w14:paraId="00417EE0" w14:textId="77777777" w:rsidR="009B1C39" w:rsidRDefault="009B1C39">
      <w:pPr>
        <w:pStyle w:val="PL"/>
      </w:pPr>
      <w:r>
        <w:t>LCSCause,</w:t>
      </w:r>
    </w:p>
    <w:p w14:paraId="6BACF678" w14:textId="77777777" w:rsidR="009B1C39" w:rsidRDefault="009B1C39">
      <w:pPr>
        <w:pStyle w:val="PL"/>
      </w:pPr>
      <w:r>
        <w:t>LCSClientIdentity,</w:t>
      </w:r>
    </w:p>
    <w:p w14:paraId="6578420B" w14:textId="77777777" w:rsidR="009B1C39" w:rsidRDefault="009B1C39">
      <w:pPr>
        <w:pStyle w:val="PL"/>
      </w:pPr>
      <w:r>
        <w:t>LCSQoSInfo,</w:t>
      </w:r>
    </w:p>
    <w:p w14:paraId="518A902A" w14:textId="77777777" w:rsidR="009B1C39" w:rsidRDefault="009B1C39">
      <w:pPr>
        <w:pStyle w:val="PL"/>
      </w:pPr>
      <w:r>
        <w:t>LevelOfCAMELService,</w:t>
      </w:r>
    </w:p>
    <w:p w14:paraId="4BC971E0" w14:textId="77777777" w:rsidR="009B1C39" w:rsidRDefault="009B1C39">
      <w:pPr>
        <w:pStyle w:val="PL"/>
      </w:pPr>
      <w:r>
        <w:t>LocationAreaAndCell,</w:t>
      </w:r>
    </w:p>
    <w:p w14:paraId="0A227752" w14:textId="77777777" w:rsidR="009B1C39" w:rsidRDefault="009B1C39">
      <w:pPr>
        <w:pStyle w:val="PL"/>
      </w:pPr>
      <w:r>
        <w:t>LocationAreaCode,</w:t>
      </w:r>
    </w:p>
    <w:p w14:paraId="67482934" w14:textId="77777777" w:rsidR="009B1C39" w:rsidRDefault="009B1C39">
      <w:pPr>
        <w:pStyle w:val="PL"/>
      </w:pPr>
      <w:r>
        <w:t>ManagementExtensions,</w:t>
      </w:r>
    </w:p>
    <w:p w14:paraId="5661945E" w14:textId="77777777" w:rsidR="009B1C39" w:rsidRDefault="009B1C39">
      <w:pPr>
        <w:pStyle w:val="PL"/>
      </w:pPr>
      <w:r>
        <w:t>MCC-MNC,</w:t>
      </w:r>
    </w:p>
    <w:p w14:paraId="7885CA3D" w14:textId="77777777" w:rsidR="009B1C39" w:rsidRDefault="009B1C39">
      <w:pPr>
        <w:pStyle w:val="PL"/>
      </w:pPr>
      <w:r>
        <w:t>MessageReference,</w:t>
      </w:r>
    </w:p>
    <w:p w14:paraId="3FAC7C2C" w14:textId="77777777" w:rsidR="00641ED5" w:rsidRDefault="00641ED5">
      <w:pPr>
        <w:pStyle w:val="PL"/>
      </w:pPr>
      <w:r>
        <w:rPr>
          <w:rFonts w:cs="Courier New"/>
          <w:lang w:val="en-US"/>
        </w:rPr>
        <w:t>MSCAddress,</w:t>
      </w:r>
    </w:p>
    <w:p w14:paraId="5724811F" w14:textId="77777777" w:rsidR="009B1C39" w:rsidRDefault="009B1C39">
      <w:pPr>
        <w:pStyle w:val="PL"/>
      </w:pPr>
      <w:r>
        <w:t>MscNo,</w:t>
      </w:r>
    </w:p>
    <w:p w14:paraId="2E7A53A3" w14:textId="77777777" w:rsidR="009B1C39" w:rsidRDefault="009B1C39">
      <w:pPr>
        <w:pStyle w:val="PL"/>
      </w:pPr>
      <w:r>
        <w:t>MSISDN,</w:t>
      </w:r>
    </w:p>
    <w:p w14:paraId="25E751BC" w14:textId="77777777" w:rsidR="00953E7D" w:rsidRDefault="00953E7D" w:rsidP="00953E7D">
      <w:pPr>
        <w:pStyle w:val="PL"/>
      </w:pPr>
      <w:r>
        <w:t>NodeAddress,</w:t>
      </w:r>
    </w:p>
    <w:p w14:paraId="363751A5" w14:textId="77777777" w:rsidR="009B1C39" w:rsidRDefault="009B1C39">
      <w:pPr>
        <w:pStyle w:val="PL"/>
      </w:pPr>
      <w:r>
        <w:t>ObjectInstance,</w:t>
      </w:r>
    </w:p>
    <w:p w14:paraId="0343F133" w14:textId="77777777" w:rsidR="009B1C39" w:rsidRDefault="009B1C39">
      <w:pPr>
        <w:pStyle w:val="PL"/>
      </w:pPr>
      <w:r>
        <w:t>PositioningData,</w:t>
      </w:r>
    </w:p>
    <w:p w14:paraId="6088E53A" w14:textId="77777777" w:rsidR="009B1C39" w:rsidRDefault="009B1C39">
      <w:pPr>
        <w:pStyle w:val="PL"/>
      </w:pPr>
      <w:r>
        <w:t>RecordingEntity,</w:t>
      </w:r>
    </w:p>
    <w:p w14:paraId="7ECEC8A5" w14:textId="77777777" w:rsidR="009B1C39" w:rsidRDefault="009B1C39">
      <w:pPr>
        <w:pStyle w:val="PL"/>
      </w:pPr>
      <w:r>
        <w:t>RecordType,</w:t>
      </w:r>
    </w:p>
    <w:p w14:paraId="5DF46C55" w14:textId="77777777" w:rsidR="009B1C39" w:rsidRDefault="009B1C39">
      <w:pPr>
        <w:pStyle w:val="PL"/>
      </w:pPr>
      <w:r>
        <w:t>SMSResult,</w:t>
      </w:r>
    </w:p>
    <w:p w14:paraId="04ECE59B" w14:textId="77777777" w:rsidR="009B1C39" w:rsidRDefault="009B1C39">
      <w:pPr>
        <w:pStyle w:val="PL"/>
      </w:pPr>
      <w:r>
        <w:t>SmsTpDestinationNumber,</w:t>
      </w:r>
    </w:p>
    <w:p w14:paraId="0F310DEE" w14:textId="77777777" w:rsidR="009B1C39" w:rsidRDefault="009B1C39">
      <w:pPr>
        <w:pStyle w:val="PL"/>
      </w:pPr>
      <w:r>
        <w:t>SystemType,</w:t>
      </w:r>
    </w:p>
    <w:p w14:paraId="67F013CA" w14:textId="77777777" w:rsidR="009B1C39" w:rsidRDefault="009B1C39">
      <w:pPr>
        <w:pStyle w:val="PL"/>
      </w:pPr>
      <w:r>
        <w:t>TimeStamp</w:t>
      </w:r>
    </w:p>
    <w:p w14:paraId="00340C4C"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r>
        <w:t>BearerServiceCode</w:t>
      </w:r>
    </w:p>
    <w:p w14:paraId="542E5186" w14:textId="177CE276" w:rsidR="009B1C39" w:rsidRDefault="009B1C39">
      <w:pPr>
        <w:pStyle w:val="PL"/>
      </w:pPr>
      <w:r>
        <w:t xml:space="preserve">FROM MAP-BS-Code {itu-t identified-organization (4) etsi (0) mobileDomain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r>
        <w:t>TeleserviceCode</w:t>
      </w:r>
    </w:p>
    <w:p w14:paraId="623784B3" w14:textId="15681365" w:rsidR="009B1C39" w:rsidRDefault="009B1C39">
      <w:pPr>
        <w:pStyle w:val="PL"/>
      </w:pPr>
      <w:r>
        <w:t xml:space="preserve">FROM MAP-TS-Code {itu-t identified-organization (4) etsi (0) mobileDomain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itu-t identified-organization (4) etsi (0) mobileDomain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 xml:space="preserve">FROM SS-DataTypes {itu-t identified-organization (4) etsi (0) mobileDomain (0) gsm-Access (2) modules (3) ss-DataTypes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r>
        <w:t>NotificationToMSUser,</w:t>
      </w:r>
    </w:p>
    <w:p w14:paraId="278A4653" w14:textId="77777777" w:rsidR="009B1C39" w:rsidRDefault="009B1C39">
      <w:pPr>
        <w:pStyle w:val="PL"/>
      </w:pPr>
      <w:r>
        <w:lastRenderedPageBreak/>
        <w:t xml:space="preserve">ServiceKey </w:t>
      </w:r>
    </w:p>
    <w:p w14:paraId="7EB8AC86" w14:textId="77777777" w:rsidR="009B1C39" w:rsidRDefault="009B1C39">
      <w:pPr>
        <w:pStyle w:val="PL"/>
      </w:pPr>
      <w:r>
        <w:t>FROM MAP-MS-DataTypes {itu-t identified-organization (4) etsi (0) mobileDomain (0)</w:t>
      </w:r>
    </w:p>
    <w:p w14:paraId="0DBF90BC" w14:textId="2BDC27E8" w:rsidR="009B1C39" w:rsidRDefault="009B1C39">
      <w:pPr>
        <w:pStyle w:val="PL"/>
      </w:pPr>
      <w:r>
        <w:t xml:space="preserve">gsm-Network (1) modules (3) map-MS-DataTypes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r>
        <w:t>CallReferenceNumber,</w:t>
      </w:r>
    </w:p>
    <w:p w14:paraId="204F26AC" w14:textId="77777777" w:rsidR="009B1C39" w:rsidRDefault="009B1C39">
      <w:pPr>
        <w:pStyle w:val="PL"/>
      </w:pPr>
      <w:r>
        <w:t>NumberOfForwarding</w:t>
      </w:r>
    </w:p>
    <w:p w14:paraId="178B5FCA" w14:textId="4B6E4E79" w:rsidR="009B1C39" w:rsidRDefault="009B1C39">
      <w:pPr>
        <w:pStyle w:val="PL"/>
        <w:rPr>
          <w:b/>
        </w:rPr>
      </w:pPr>
      <w:r>
        <w:t xml:space="preserve">FROM MAP-CH-DataTypes {itu-t identified-organization (4) etsi (0) mobileDomain (0) gsm-Network (1) modules (3) map-CH-DataTypes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r>
        <w:t>AddressString,</w:t>
      </w:r>
    </w:p>
    <w:p w14:paraId="28898FE0" w14:textId="77777777" w:rsidR="009B1C39" w:rsidRDefault="009B1C39">
      <w:pPr>
        <w:pStyle w:val="PL"/>
      </w:pPr>
      <w:r>
        <w:t>BasicServiceCode,</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ISDN-AddressString</w:t>
      </w:r>
    </w:p>
    <w:p w14:paraId="534609FE" w14:textId="69F0160D" w:rsidR="009B1C39" w:rsidRDefault="009B1C39">
      <w:pPr>
        <w:pStyle w:val="PL"/>
      </w:pPr>
      <w:r>
        <w:t xml:space="preserve">FROM MAP-CommonDataTypes {itu-t identified-organization (4) etsi (0) mobileDomain (0) gsm-Network (1) modules (3) map-CommonDataTypes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 xml:space="preserve">Ext-GeographicalInformation, </w:t>
      </w:r>
    </w:p>
    <w:p w14:paraId="4FAC7F0A" w14:textId="77777777" w:rsidR="009B1C39" w:rsidRDefault="009B1C39">
      <w:pPr>
        <w:pStyle w:val="PL"/>
      </w:pPr>
      <w:r>
        <w:t xml:space="preserve">LCSClientType, </w:t>
      </w:r>
    </w:p>
    <w:p w14:paraId="279271AF" w14:textId="77777777" w:rsidR="009B1C39" w:rsidRDefault="009B1C39">
      <w:pPr>
        <w:pStyle w:val="PL"/>
      </w:pPr>
      <w:r>
        <w:t xml:space="preserve">LCS-Priority, </w:t>
      </w:r>
    </w:p>
    <w:p w14:paraId="38201241" w14:textId="77777777" w:rsidR="009B1C39" w:rsidRDefault="009B1C39">
      <w:pPr>
        <w:pStyle w:val="PL"/>
      </w:pPr>
      <w:r>
        <w:t>LocationType</w:t>
      </w:r>
    </w:p>
    <w:p w14:paraId="41690C9F" w14:textId="5845F47F" w:rsidR="009B1C39" w:rsidRDefault="009B1C39">
      <w:pPr>
        <w:pStyle w:val="PL"/>
      </w:pPr>
      <w:r>
        <w:t xml:space="preserve">FROM MAP-LCS-DataTypes {itu-t identified-organization (4) etsi (0) mobileDomain (0) gsm-Network (1) modules (3) map-LCS-DataTypes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r>
        <w:t>InterOperatorIdentifier</w:t>
      </w:r>
      <w:r w:rsidR="00953E7D">
        <w:t>L</w:t>
      </w:r>
      <w:r>
        <w:t>ist,</w:t>
      </w:r>
    </w:p>
    <w:p w14:paraId="2052DF4C" w14:textId="77777777" w:rsidR="009B1C39" w:rsidRDefault="000E6D85" w:rsidP="000E6D85">
      <w:pPr>
        <w:pStyle w:val="PL"/>
      </w:pPr>
      <w:r>
        <w:t>TransitIOILists</w:t>
      </w:r>
    </w:p>
    <w:p w14:paraId="264D31D7"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r>
        <w:t>BasicService</w:t>
      </w:r>
    </w:p>
    <w:p w14:paraId="6FB13E74" w14:textId="77777777" w:rsidR="009B1C39" w:rsidRDefault="009B1C39">
      <w:pPr>
        <w:pStyle w:val="PL"/>
      </w:pPr>
      <w:r>
        <w:t>FROM Basic-Service-Elements</w:t>
      </w:r>
      <w:r>
        <w:tab/>
        <w:t>{itu-t(0) identified-organization (4) etsi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r>
        <w:t>SupportedExtensions</w:t>
      </w:r>
    </w:p>
    <w:p w14:paraId="41A40DDF" w14:textId="77777777" w:rsidR="001828A3" w:rsidRDefault="001828A3" w:rsidP="001828A3">
      <w:pPr>
        <w:pStyle w:val="PL"/>
      </w:pPr>
      <w:r>
        <w:t>FROM CAP-classes {itu-t(0) identified-organization(4) etsi(0) mobileDomain(0) umts-network(1) modules(3) cap-classes(54) version8(7)}</w:t>
      </w:r>
    </w:p>
    <w:p w14:paraId="4606F0A5" w14:textId="77777777" w:rsidR="009B1C39" w:rsidRDefault="009B1C39">
      <w:pPr>
        <w:pStyle w:val="PL"/>
      </w:pPr>
    </w:p>
    <w:p w14:paraId="134AC595" w14:textId="77777777" w:rsidR="009B1C39" w:rsidRDefault="009B1C39">
      <w:pPr>
        <w:pStyle w:val="PL"/>
      </w:pPr>
      <w:r>
        <w:t>DestinationRoutingAddress</w:t>
      </w:r>
    </w:p>
    <w:p w14:paraId="368A9E3A"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r>
        <w:t>CSRecord</w:t>
      </w:r>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t>moCallRecord</w:t>
      </w:r>
      <w:r>
        <w:tab/>
      </w:r>
      <w:r>
        <w:tab/>
      </w:r>
      <w:r>
        <w:tab/>
      </w:r>
      <w:r w:rsidR="00641ED5">
        <w:tab/>
      </w:r>
      <w:r>
        <w:t>[0] MOCallRecord</w:t>
      </w:r>
      <w:r w:rsidR="00231DE3">
        <w:t xml:space="preserve"> {bound}</w:t>
      </w:r>
      <w:r>
        <w:t>,</w:t>
      </w:r>
    </w:p>
    <w:p w14:paraId="621A8EE1" w14:textId="77777777" w:rsidR="009B1C39" w:rsidRDefault="009B1C39">
      <w:pPr>
        <w:pStyle w:val="PL"/>
      </w:pPr>
      <w:r>
        <w:tab/>
        <w:t>mtCallRecord</w:t>
      </w:r>
      <w:r>
        <w:tab/>
      </w:r>
      <w:r>
        <w:tab/>
      </w:r>
      <w:r>
        <w:tab/>
      </w:r>
      <w:r w:rsidR="00641ED5">
        <w:tab/>
      </w:r>
      <w:r>
        <w:t>[1] MTCallRecord,</w:t>
      </w:r>
    </w:p>
    <w:p w14:paraId="2FE83F42" w14:textId="77777777" w:rsidR="009B1C39" w:rsidRDefault="009B1C39">
      <w:pPr>
        <w:pStyle w:val="PL"/>
      </w:pPr>
      <w:r>
        <w:tab/>
        <w:t>roamingRecord</w:t>
      </w:r>
      <w:r>
        <w:tab/>
      </w:r>
      <w:r>
        <w:tab/>
      </w:r>
      <w:r>
        <w:tab/>
        <w:t>[2] RoamingRecord,</w:t>
      </w:r>
    </w:p>
    <w:p w14:paraId="7BCF8191" w14:textId="77777777" w:rsidR="009B1C39" w:rsidRDefault="009B1C39">
      <w:pPr>
        <w:pStyle w:val="PL"/>
      </w:pPr>
      <w:r>
        <w:tab/>
        <w:t>incGatewayRecord</w:t>
      </w:r>
      <w:r>
        <w:tab/>
      </w:r>
      <w:r>
        <w:tab/>
      </w:r>
      <w:r w:rsidR="00641ED5">
        <w:tab/>
      </w:r>
      <w:r>
        <w:t>[3] IncGatewayRecord,</w:t>
      </w:r>
    </w:p>
    <w:p w14:paraId="62AA9986" w14:textId="77777777" w:rsidR="009B1C39" w:rsidRDefault="009B1C39">
      <w:pPr>
        <w:pStyle w:val="PL"/>
      </w:pPr>
      <w:r>
        <w:tab/>
        <w:t>outGatewayRecord</w:t>
      </w:r>
      <w:r>
        <w:tab/>
      </w:r>
      <w:r>
        <w:tab/>
      </w:r>
      <w:r w:rsidR="00641ED5">
        <w:tab/>
      </w:r>
      <w:r>
        <w:t>[4] OutGatewayRecord,</w:t>
      </w:r>
    </w:p>
    <w:p w14:paraId="45D0A1A4" w14:textId="77777777" w:rsidR="009B1C39" w:rsidRDefault="009B1C39">
      <w:pPr>
        <w:pStyle w:val="PL"/>
      </w:pPr>
      <w:r>
        <w:tab/>
        <w:t>transitRecord</w:t>
      </w:r>
      <w:r>
        <w:tab/>
      </w:r>
      <w:r>
        <w:tab/>
      </w:r>
      <w:r>
        <w:tab/>
        <w:t>[5] TransitCallRecord,</w:t>
      </w:r>
    </w:p>
    <w:p w14:paraId="6FD5E2FF" w14:textId="77777777" w:rsidR="009B1C39" w:rsidRDefault="009B1C39">
      <w:pPr>
        <w:pStyle w:val="PL"/>
      </w:pPr>
      <w:r>
        <w:tab/>
        <w:t>moSMSRecord</w:t>
      </w:r>
      <w:r>
        <w:tab/>
      </w:r>
      <w:r>
        <w:tab/>
      </w:r>
      <w:r>
        <w:tab/>
      </w:r>
      <w:r>
        <w:tab/>
        <w:t>[6] MOSMSRecord,</w:t>
      </w:r>
    </w:p>
    <w:p w14:paraId="7B724958" w14:textId="77777777" w:rsidR="009B1C39" w:rsidRDefault="009B1C39">
      <w:pPr>
        <w:pStyle w:val="PL"/>
      </w:pPr>
      <w:r>
        <w:tab/>
        <w:t>mtSMSRecord</w:t>
      </w:r>
      <w:r>
        <w:tab/>
      </w:r>
      <w:r>
        <w:tab/>
      </w:r>
      <w:r>
        <w:tab/>
      </w:r>
      <w:r>
        <w:tab/>
        <w:t>[7] MTSMSRecord,</w:t>
      </w:r>
    </w:p>
    <w:p w14:paraId="6A74A6C8" w14:textId="77777777" w:rsidR="009B1C39" w:rsidRDefault="009B1C39">
      <w:pPr>
        <w:pStyle w:val="PL"/>
      </w:pPr>
      <w:r>
        <w:tab/>
        <w:t>moSMSIWRecord</w:t>
      </w:r>
      <w:r>
        <w:tab/>
      </w:r>
      <w:r>
        <w:tab/>
      </w:r>
      <w:r>
        <w:tab/>
        <w:t>[8] MOSMSIWRecord,</w:t>
      </w:r>
    </w:p>
    <w:p w14:paraId="182F4391" w14:textId="77777777" w:rsidR="009B1C39" w:rsidRDefault="009B1C39">
      <w:pPr>
        <w:pStyle w:val="PL"/>
      </w:pPr>
      <w:r>
        <w:tab/>
        <w:t>mtSMSGWRecord</w:t>
      </w:r>
      <w:r>
        <w:tab/>
      </w:r>
      <w:r>
        <w:tab/>
      </w:r>
      <w:r>
        <w:tab/>
        <w:t>[9] MTSMSGWRecord,</w:t>
      </w:r>
    </w:p>
    <w:p w14:paraId="683FBD48" w14:textId="77777777" w:rsidR="009B1C39" w:rsidRDefault="009B1C39">
      <w:pPr>
        <w:pStyle w:val="PL"/>
      </w:pPr>
      <w:r>
        <w:tab/>
        <w:t>ssActionRecord</w:t>
      </w:r>
      <w:r>
        <w:tab/>
      </w:r>
      <w:r>
        <w:tab/>
      </w:r>
      <w:r>
        <w:tab/>
        <w:t>[10] SSActionRecord,</w:t>
      </w:r>
    </w:p>
    <w:p w14:paraId="704D686B" w14:textId="77777777" w:rsidR="009B1C39" w:rsidRDefault="009B1C39">
      <w:pPr>
        <w:pStyle w:val="PL"/>
      </w:pPr>
      <w:r>
        <w:tab/>
        <w:t>hlrIntRecord</w:t>
      </w:r>
      <w:r>
        <w:tab/>
      </w:r>
      <w:r>
        <w:tab/>
      </w:r>
      <w:r>
        <w:tab/>
      </w:r>
      <w:r w:rsidR="00641ED5">
        <w:tab/>
      </w:r>
      <w:r>
        <w:t>[11] HLRIntRecord,</w:t>
      </w:r>
    </w:p>
    <w:p w14:paraId="64ABB4F9" w14:textId="77777777" w:rsidR="009B1C39" w:rsidRDefault="009B1C39">
      <w:pPr>
        <w:pStyle w:val="PL"/>
      </w:pPr>
      <w:r>
        <w:tab/>
        <w:t>locUpdateHLRRecord</w:t>
      </w:r>
      <w:r>
        <w:tab/>
      </w:r>
      <w:r>
        <w:tab/>
        <w:t>[12] LocUpdateHLRRecord,</w:t>
      </w:r>
    </w:p>
    <w:p w14:paraId="2A4AA813" w14:textId="77777777" w:rsidR="009B1C39" w:rsidRDefault="009B1C39">
      <w:pPr>
        <w:pStyle w:val="PL"/>
      </w:pPr>
      <w:r>
        <w:tab/>
        <w:t>locUpdateVLRRecord</w:t>
      </w:r>
      <w:r>
        <w:tab/>
      </w:r>
      <w:r>
        <w:tab/>
        <w:t>[13] LocUpdateVLRRecord,</w:t>
      </w:r>
    </w:p>
    <w:p w14:paraId="0D1E9ECC" w14:textId="77777777" w:rsidR="009B1C39" w:rsidRDefault="009B1C39">
      <w:pPr>
        <w:pStyle w:val="PL"/>
      </w:pPr>
      <w:r>
        <w:tab/>
        <w:t>commonEquipRecord</w:t>
      </w:r>
      <w:r>
        <w:tab/>
      </w:r>
      <w:r>
        <w:tab/>
        <w:t>[14] CommonEquipRecord,</w:t>
      </w:r>
    </w:p>
    <w:p w14:paraId="6ABEACEE" w14:textId="77777777" w:rsidR="009B1C39" w:rsidRDefault="009B1C39">
      <w:pPr>
        <w:pStyle w:val="PL"/>
      </w:pPr>
      <w:r>
        <w:tab/>
        <w:t>recTypeExtensions</w:t>
      </w:r>
      <w:r>
        <w:tab/>
      </w:r>
      <w:r>
        <w:tab/>
        <w:t>[15] ManagementExtensions,</w:t>
      </w:r>
    </w:p>
    <w:p w14:paraId="2FFD28D6" w14:textId="2492D408" w:rsidR="009B1C39" w:rsidRDefault="009B1C39">
      <w:pPr>
        <w:pStyle w:val="PL"/>
      </w:pPr>
      <w:r>
        <w:tab/>
        <w:t>termCAMELRecord</w:t>
      </w:r>
      <w:r>
        <w:tab/>
      </w:r>
      <w:r>
        <w:tab/>
      </w:r>
      <w:r>
        <w:tab/>
        <w:t>[16] TermCAMELRecord</w:t>
      </w:r>
      <w:r w:rsidR="00A72F57">
        <w:t xml:space="preserve"> {bound}</w:t>
      </w:r>
      <w:r>
        <w:t>,</w:t>
      </w:r>
    </w:p>
    <w:p w14:paraId="1E1475AE" w14:textId="77777777" w:rsidR="009B1C39" w:rsidRDefault="009B1C39">
      <w:pPr>
        <w:pStyle w:val="PL"/>
      </w:pPr>
      <w:r>
        <w:lastRenderedPageBreak/>
        <w:tab/>
        <w:t>mtLCSRecord</w:t>
      </w:r>
      <w:r>
        <w:tab/>
      </w:r>
      <w:r>
        <w:tab/>
      </w:r>
      <w:r>
        <w:tab/>
      </w:r>
      <w:r>
        <w:tab/>
        <w:t>[17] MTLCSRecord,</w:t>
      </w:r>
    </w:p>
    <w:p w14:paraId="11F3692F" w14:textId="77777777" w:rsidR="009B1C39" w:rsidRDefault="009B1C39">
      <w:pPr>
        <w:pStyle w:val="PL"/>
      </w:pPr>
      <w:r>
        <w:tab/>
        <w:t>moLCSRecord</w:t>
      </w:r>
      <w:r>
        <w:tab/>
      </w:r>
      <w:r>
        <w:tab/>
      </w:r>
      <w:r>
        <w:tab/>
      </w:r>
      <w:r>
        <w:tab/>
        <w:t>[18] MOLCSRecord,</w:t>
      </w:r>
    </w:p>
    <w:p w14:paraId="4216E2CD" w14:textId="77777777" w:rsidR="009B1C39" w:rsidRDefault="009B1C39">
      <w:pPr>
        <w:pStyle w:val="PL"/>
      </w:pPr>
      <w:r>
        <w:tab/>
        <w:t>niLCSRecord</w:t>
      </w:r>
      <w:r>
        <w:tab/>
      </w:r>
      <w:r>
        <w:tab/>
      </w:r>
      <w:r>
        <w:tab/>
      </w:r>
      <w:r>
        <w:tab/>
        <w:t>[19] NILCSRecord,</w:t>
      </w:r>
    </w:p>
    <w:p w14:paraId="0307AB31" w14:textId="77777777" w:rsidR="009B1C39" w:rsidRDefault="009B1C39">
      <w:pPr>
        <w:pStyle w:val="PL"/>
      </w:pPr>
      <w:r>
        <w:tab/>
        <w:t>mSCsRVCCRecord</w:t>
      </w:r>
      <w:r>
        <w:tab/>
      </w:r>
      <w:r>
        <w:tab/>
      </w:r>
      <w:r>
        <w:tab/>
        <w:t>[20] MSCsRVCCRecord,</w:t>
      </w:r>
    </w:p>
    <w:p w14:paraId="583F2CAC" w14:textId="77777777" w:rsidR="000E6D85" w:rsidRDefault="009B1C39" w:rsidP="000E6D85">
      <w:pPr>
        <w:pStyle w:val="PL"/>
      </w:pPr>
      <w:r>
        <w:tab/>
        <w:t>mMTRFRecord</w:t>
      </w:r>
      <w:r>
        <w:tab/>
      </w:r>
      <w:r>
        <w:tab/>
      </w:r>
      <w:r>
        <w:tab/>
      </w:r>
      <w:r>
        <w:tab/>
        <w:t>[21] MTRFRecord</w:t>
      </w:r>
      <w:r w:rsidR="000E6D85">
        <w:t>,</w:t>
      </w:r>
    </w:p>
    <w:p w14:paraId="0AA1B355" w14:textId="77777777" w:rsidR="009B1C39" w:rsidRDefault="000E6D85" w:rsidP="000E6D85">
      <w:pPr>
        <w:pStyle w:val="PL"/>
      </w:pPr>
      <w:r>
        <w:tab/>
        <w:t>iCSRegisterRecord</w:t>
      </w:r>
      <w:r>
        <w:tab/>
      </w:r>
      <w:r>
        <w:tab/>
        <w:t>[22] ICS</w:t>
      </w:r>
      <w:r w:rsidR="00B4478D">
        <w:t>r</w:t>
      </w:r>
      <w:r>
        <w:t>egisterRecord</w:t>
      </w:r>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r>
        <w:t>MOCallRecord</w:t>
      </w:r>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t>recordType</w:t>
      </w:r>
      <w:r>
        <w:tab/>
      </w:r>
      <w:r>
        <w:tab/>
      </w:r>
      <w:r>
        <w:tab/>
      </w:r>
      <w:r>
        <w:tab/>
      </w:r>
      <w:r>
        <w:tab/>
        <w:t>[0] RecordType,</w:t>
      </w:r>
    </w:p>
    <w:p w14:paraId="5301308C" w14:textId="77777777" w:rsidR="009B1C39" w:rsidRPr="001932E6" w:rsidRDefault="009B1C39">
      <w:pPr>
        <w:pStyle w:val="PL"/>
      </w:pPr>
      <w:r>
        <w:tab/>
      </w:r>
      <w:r w:rsidRPr="001932E6">
        <w:t>servedIMSI</w:t>
      </w:r>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t>servedIMEI</w:t>
      </w:r>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r>
        <w:t>servedMSISDN</w:t>
      </w:r>
      <w:r>
        <w:tab/>
      </w:r>
      <w:r>
        <w:tab/>
      </w:r>
      <w:r>
        <w:tab/>
      </w:r>
      <w:r>
        <w:tab/>
      </w:r>
      <w:r w:rsidR="00641ED5">
        <w:tab/>
      </w:r>
      <w:r>
        <w:t>[3] MSISDN OPTIONAL,</w:t>
      </w:r>
    </w:p>
    <w:p w14:paraId="58E52B90" w14:textId="77777777" w:rsidR="009B1C39" w:rsidRDefault="009B1C39">
      <w:pPr>
        <w:pStyle w:val="PL"/>
      </w:pPr>
      <w:r>
        <w:tab/>
        <w:t>callingNumber</w:t>
      </w:r>
      <w:r>
        <w:tab/>
      </w:r>
      <w:r>
        <w:tab/>
      </w:r>
      <w:r>
        <w:tab/>
      </w:r>
      <w:r>
        <w:tab/>
        <w:t>[4] CallingNumber OPTIONAL,</w:t>
      </w:r>
    </w:p>
    <w:p w14:paraId="6AC51DDC" w14:textId="77777777" w:rsidR="009B1C39" w:rsidRDefault="009B1C39" w:rsidP="00AF10F3">
      <w:pPr>
        <w:pStyle w:val="PL"/>
      </w:pPr>
      <w:r>
        <w:tab/>
        <w:t>calledNumber</w:t>
      </w:r>
      <w:r>
        <w:tab/>
      </w:r>
      <w:r>
        <w:tab/>
      </w:r>
      <w:r>
        <w:tab/>
      </w:r>
      <w:r>
        <w:tab/>
      </w:r>
      <w:r w:rsidR="00641ED5">
        <w:tab/>
      </w:r>
      <w:r>
        <w:t>[5] CalledNumber OPTIONAL,</w:t>
      </w:r>
    </w:p>
    <w:p w14:paraId="27176601" w14:textId="77777777" w:rsidR="009B1C39" w:rsidRDefault="009B1C39">
      <w:pPr>
        <w:pStyle w:val="PL"/>
      </w:pPr>
      <w:r>
        <w:tab/>
        <w:t>translatedNumber</w:t>
      </w:r>
      <w:r>
        <w:tab/>
      </w:r>
      <w:r>
        <w:tab/>
      </w:r>
      <w:r>
        <w:tab/>
      </w:r>
      <w:r w:rsidR="00641ED5">
        <w:tab/>
      </w:r>
      <w:r>
        <w:t>[6] TranslatedNumber OPTIONAL,</w:t>
      </w:r>
    </w:p>
    <w:p w14:paraId="47B0E930" w14:textId="77777777" w:rsidR="009B1C39" w:rsidRDefault="009B1C39">
      <w:pPr>
        <w:pStyle w:val="PL"/>
      </w:pPr>
      <w:r>
        <w:tab/>
        <w:t>connectedNumber</w:t>
      </w:r>
      <w:r>
        <w:tab/>
      </w:r>
      <w:r>
        <w:tab/>
      </w:r>
      <w:r>
        <w:tab/>
      </w:r>
      <w:r>
        <w:tab/>
        <w:t>[7] ConnectedNumber OPTIONAL,</w:t>
      </w:r>
    </w:p>
    <w:p w14:paraId="68EEB273" w14:textId="77777777" w:rsidR="009B1C39" w:rsidRDefault="009B1C39">
      <w:pPr>
        <w:pStyle w:val="PL"/>
      </w:pPr>
      <w:r>
        <w:tab/>
        <w:t>roamingNumber</w:t>
      </w:r>
      <w:r>
        <w:tab/>
      </w:r>
      <w:r>
        <w:tab/>
      </w:r>
      <w:r>
        <w:tab/>
      </w:r>
      <w:r>
        <w:tab/>
        <w:t>[8] RoamingNumber OPTIONAL,</w:t>
      </w:r>
    </w:p>
    <w:p w14:paraId="2840C1B7" w14:textId="77777777" w:rsidR="009B1C39" w:rsidRDefault="009B1C39">
      <w:pPr>
        <w:pStyle w:val="PL"/>
      </w:pPr>
      <w:r>
        <w:tab/>
        <w:t>recordingEntity</w:t>
      </w:r>
      <w:r>
        <w:tab/>
      </w:r>
      <w:r>
        <w:tab/>
      </w:r>
      <w:r>
        <w:tab/>
      </w:r>
      <w:r>
        <w:tab/>
        <w:t>[9] RecordingEntity,</w:t>
      </w:r>
    </w:p>
    <w:p w14:paraId="57545E73" w14:textId="77777777" w:rsidR="009B1C39" w:rsidRDefault="009B1C39">
      <w:pPr>
        <w:pStyle w:val="PL"/>
      </w:pPr>
      <w:r>
        <w:tab/>
        <w:t>mscIncomingTKGP</w:t>
      </w:r>
      <w:r>
        <w:tab/>
      </w:r>
      <w:r>
        <w:tab/>
      </w:r>
      <w:r>
        <w:tab/>
      </w:r>
      <w:r>
        <w:tab/>
        <w:t>[10] TrunkGroup OPTIONAL,</w:t>
      </w:r>
    </w:p>
    <w:p w14:paraId="5AB83ADE" w14:textId="77777777" w:rsidR="009B1C39" w:rsidRDefault="009B1C39">
      <w:pPr>
        <w:pStyle w:val="PL"/>
      </w:pPr>
      <w:r>
        <w:tab/>
        <w:t>mscOutgoingTKGP</w:t>
      </w:r>
      <w:r>
        <w:tab/>
      </w:r>
      <w:r>
        <w:tab/>
      </w:r>
      <w:r>
        <w:tab/>
      </w:r>
      <w:r>
        <w:tab/>
        <w:t>[11] TrunkGroup OPTIONAL,</w:t>
      </w:r>
    </w:p>
    <w:p w14:paraId="68B72F5D" w14:textId="77777777" w:rsidR="009B1C39" w:rsidRDefault="009B1C39">
      <w:pPr>
        <w:pStyle w:val="PL"/>
      </w:pPr>
      <w:r>
        <w:tab/>
        <w:t>location</w:t>
      </w:r>
      <w:r>
        <w:tab/>
      </w:r>
      <w:r>
        <w:tab/>
      </w:r>
      <w:r>
        <w:tab/>
      </w:r>
      <w:r>
        <w:tab/>
      </w:r>
      <w:r>
        <w:tab/>
      </w:r>
      <w:r w:rsidR="00641ED5">
        <w:tab/>
      </w:r>
      <w:r>
        <w:t>[12] LocationAreaAndCell OPTIONAL,</w:t>
      </w:r>
    </w:p>
    <w:p w14:paraId="56A0DF05" w14:textId="77777777" w:rsidR="009B1C39" w:rsidRDefault="009B1C39">
      <w:pPr>
        <w:pStyle w:val="PL"/>
      </w:pPr>
      <w:r>
        <w:tab/>
        <w:t>changeOfLocation</w:t>
      </w:r>
      <w:r>
        <w:tab/>
      </w:r>
      <w:r>
        <w:tab/>
      </w:r>
      <w:r>
        <w:tab/>
      </w:r>
      <w:r w:rsidR="00641ED5">
        <w:tab/>
      </w:r>
      <w:r>
        <w:t>[13] SEQUENCE OF LocationChange OPTIONAL,</w:t>
      </w:r>
    </w:p>
    <w:p w14:paraId="7498B3A8" w14:textId="77777777" w:rsidR="009B1C39" w:rsidRDefault="009B1C39">
      <w:pPr>
        <w:pStyle w:val="PL"/>
      </w:pPr>
      <w:r>
        <w:tab/>
        <w:t>basicService</w:t>
      </w:r>
      <w:r>
        <w:tab/>
      </w:r>
      <w:r>
        <w:tab/>
      </w:r>
      <w:r>
        <w:tab/>
      </w:r>
      <w:r>
        <w:tab/>
      </w:r>
      <w:r w:rsidR="00641ED5">
        <w:tab/>
      </w:r>
      <w:r>
        <w:t>[14] BasicServiceCode OPTIONAL,</w:t>
      </w:r>
    </w:p>
    <w:p w14:paraId="21312301" w14:textId="77777777" w:rsidR="009B1C39" w:rsidRDefault="009B1C39">
      <w:pPr>
        <w:pStyle w:val="PL"/>
      </w:pPr>
      <w:r>
        <w:tab/>
        <w:t>transparencyIndicator</w:t>
      </w:r>
      <w:r>
        <w:tab/>
      </w:r>
      <w:r>
        <w:tab/>
        <w:t>[15] TransparencyInd OPTIONAL,</w:t>
      </w:r>
    </w:p>
    <w:p w14:paraId="75189149" w14:textId="77777777" w:rsidR="009B1C39" w:rsidRDefault="009B1C39">
      <w:pPr>
        <w:pStyle w:val="PL"/>
      </w:pPr>
      <w:r>
        <w:tab/>
        <w:t>changeOfService</w:t>
      </w:r>
      <w:r>
        <w:tab/>
      </w:r>
      <w:r>
        <w:tab/>
      </w:r>
      <w:r>
        <w:tab/>
      </w:r>
      <w:r>
        <w:tab/>
        <w:t>[16] SEQUENCE OF ChangeOfService OPTIONAL,</w:t>
      </w:r>
    </w:p>
    <w:p w14:paraId="4A8A9900" w14:textId="77777777" w:rsidR="009B1C39" w:rsidRDefault="009B1C39">
      <w:pPr>
        <w:pStyle w:val="PL"/>
      </w:pPr>
      <w:r>
        <w:tab/>
        <w:t>supplServicesUsed</w:t>
      </w:r>
      <w:r>
        <w:tab/>
      </w:r>
      <w:r>
        <w:tab/>
      </w:r>
      <w:r>
        <w:tab/>
        <w:t>[17] SEQUENCE OF SuppServiceUsed OPTIONAL,</w:t>
      </w:r>
    </w:p>
    <w:p w14:paraId="421C7C07" w14:textId="77777777" w:rsidR="009B1C39" w:rsidRDefault="009B1C39">
      <w:pPr>
        <w:pStyle w:val="PL"/>
      </w:pPr>
      <w:r>
        <w:tab/>
        <w:t>aocParameters</w:t>
      </w:r>
      <w:r>
        <w:tab/>
      </w:r>
      <w:r>
        <w:tab/>
      </w:r>
      <w:r>
        <w:tab/>
      </w:r>
      <w:r>
        <w:tab/>
        <w:t>[18] AOCParameters OPTIONAL,</w:t>
      </w:r>
    </w:p>
    <w:p w14:paraId="59CEE904" w14:textId="77777777" w:rsidR="009B1C39" w:rsidRDefault="009B1C39">
      <w:pPr>
        <w:pStyle w:val="PL"/>
      </w:pPr>
      <w:r>
        <w:tab/>
        <w:t>changeOfAOCParms</w:t>
      </w:r>
      <w:r>
        <w:tab/>
      </w:r>
      <w:r>
        <w:tab/>
      </w:r>
      <w:r>
        <w:tab/>
      </w:r>
      <w:r w:rsidR="00641ED5">
        <w:tab/>
      </w:r>
      <w:r>
        <w:t>[19] SEQUENCE OF AOCParmChange OPTIONAL,</w:t>
      </w:r>
    </w:p>
    <w:p w14:paraId="71CE1B70" w14:textId="77777777" w:rsidR="009B1C39" w:rsidRDefault="009B1C39">
      <w:pPr>
        <w:pStyle w:val="PL"/>
      </w:pPr>
      <w:r>
        <w:tab/>
        <w:t>msClassmark</w:t>
      </w:r>
      <w:r>
        <w:tab/>
      </w:r>
      <w:r>
        <w:tab/>
      </w:r>
      <w:r>
        <w:tab/>
      </w:r>
      <w:r>
        <w:tab/>
      </w:r>
      <w:r>
        <w:tab/>
        <w:t>[20] Classmark OPTIONAL,</w:t>
      </w:r>
    </w:p>
    <w:p w14:paraId="0AFF817D" w14:textId="77777777" w:rsidR="009B1C39" w:rsidRDefault="009B1C39">
      <w:pPr>
        <w:pStyle w:val="PL"/>
      </w:pPr>
      <w:r>
        <w:tab/>
        <w:t>changeOfClassmark</w:t>
      </w:r>
      <w:r>
        <w:tab/>
      </w:r>
      <w:r>
        <w:tab/>
      </w:r>
      <w:r>
        <w:tab/>
        <w:t>[21] ChangeOfClassmark OPTIONAL,</w:t>
      </w:r>
    </w:p>
    <w:p w14:paraId="07175E2C" w14:textId="77777777" w:rsidR="009B1C39" w:rsidRDefault="009B1C39">
      <w:pPr>
        <w:pStyle w:val="PL"/>
      </w:pPr>
      <w:r>
        <w:tab/>
        <w:t>seizureTime</w:t>
      </w:r>
      <w:r>
        <w:tab/>
      </w:r>
      <w:r>
        <w:tab/>
      </w:r>
      <w:r>
        <w:tab/>
      </w:r>
      <w:r>
        <w:tab/>
      </w:r>
      <w:r>
        <w:tab/>
        <w:t>[22] TimeStamp OPTIONAL,</w:t>
      </w:r>
    </w:p>
    <w:p w14:paraId="26847595" w14:textId="77777777" w:rsidR="009B1C39" w:rsidRDefault="009B1C39">
      <w:pPr>
        <w:pStyle w:val="PL"/>
      </w:pPr>
      <w:r>
        <w:tab/>
        <w:t>answerTime</w:t>
      </w:r>
      <w:r>
        <w:tab/>
      </w:r>
      <w:r>
        <w:tab/>
      </w:r>
      <w:r>
        <w:tab/>
      </w:r>
      <w:r>
        <w:tab/>
      </w:r>
      <w:r>
        <w:tab/>
        <w:t>[23] TimeStamp OPTIONAL,</w:t>
      </w:r>
    </w:p>
    <w:p w14:paraId="429FA66D" w14:textId="77777777" w:rsidR="009B1C39" w:rsidRDefault="009B1C39">
      <w:pPr>
        <w:pStyle w:val="PL"/>
      </w:pPr>
      <w:r>
        <w:tab/>
        <w:t>releaseTime</w:t>
      </w:r>
      <w:r>
        <w:tab/>
      </w:r>
      <w:r>
        <w:tab/>
      </w:r>
      <w:r>
        <w:tab/>
      </w:r>
      <w:r>
        <w:tab/>
      </w:r>
      <w:r>
        <w:tab/>
        <w:t>[24] TimeStamp OPTIONAL,</w:t>
      </w:r>
    </w:p>
    <w:p w14:paraId="01C08083" w14:textId="77777777" w:rsidR="009B1C39" w:rsidRDefault="009B1C39">
      <w:pPr>
        <w:pStyle w:val="PL"/>
      </w:pPr>
      <w:r>
        <w:tab/>
        <w:t>callDuration</w:t>
      </w:r>
      <w:r>
        <w:tab/>
      </w:r>
      <w:r>
        <w:tab/>
      </w:r>
      <w:r>
        <w:tab/>
      </w:r>
      <w:r>
        <w:tab/>
      </w:r>
      <w:r w:rsidR="00641ED5">
        <w:tab/>
      </w:r>
      <w:r>
        <w:t>[25] CallDuration,</w:t>
      </w:r>
    </w:p>
    <w:p w14:paraId="510EDE0E" w14:textId="77777777" w:rsidR="009B1C39" w:rsidRDefault="009B1C39">
      <w:pPr>
        <w:pStyle w:val="PL"/>
      </w:pPr>
      <w:r>
        <w:tab/>
        <w:t>dataVolume</w:t>
      </w:r>
      <w:r>
        <w:tab/>
      </w:r>
      <w:r>
        <w:tab/>
      </w:r>
      <w:r>
        <w:tab/>
      </w:r>
      <w:r>
        <w:tab/>
      </w:r>
      <w:r>
        <w:tab/>
        <w:t>[26] DataVolume OPTIONAL,</w:t>
      </w:r>
    </w:p>
    <w:p w14:paraId="4269AF55" w14:textId="77777777" w:rsidR="009B1C39" w:rsidRDefault="009B1C39">
      <w:pPr>
        <w:pStyle w:val="PL"/>
      </w:pPr>
      <w:r>
        <w:tab/>
        <w:t>radioChanRequested</w:t>
      </w:r>
      <w:r>
        <w:tab/>
      </w:r>
      <w:r>
        <w:tab/>
      </w:r>
      <w:r>
        <w:tab/>
        <w:t>[27] RadioChanRequested OPTIONAL,</w:t>
      </w:r>
    </w:p>
    <w:p w14:paraId="6B781E1A" w14:textId="77777777" w:rsidR="009B1C39" w:rsidRDefault="009B1C39">
      <w:pPr>
        <w:pStyle w:val="PL"/>
      </w:pPr>
      <w:r>
        <w:tab/>
        <w:t>radioChanUsed</w:t>
      </w:r>
      <w:r>
        <w:tab/>
      </w:r>
      <w:r>
        <w:tab/>
      </w:r>
      <w:r>
        <w:tab/>
      </w:r>
      <w:r>
        <w:tab/>
        <w:t>[28] TrafficChannel OPTIONAL,</w:t>
      </w:r>
    </w:p>
    <w:p w14:paraId="7A27BD8F" w14:textId="77777777" w:rsidR="009B1C39" w:rsidRDefault="009B1C39">
      <w:pPr>
        <w:pStyle w:val="PL"/>
      </w:pPr>
      <w:r>
        <w:tab/>
        <w:t>changeOfRadioChan</w:t>
      </w:r>
      <w:r>
        <w:tab/>
      </w:r>
      <w:r>
        <w:tab/>
      </w:r>
      <w:r>
        <w:tab/>
        <w:t>[29] ChangeOfRadioChannel OPTIONAL,</w:t>
      </w:r>
    </w:p>
    <w:p w14:paraId="61A0095D" w14:textId="77777777" w:rsidR="009B1C39" w:rsidRDefault="009B1C39">
      <w:pPr>
        <w:pStyle w:val="PL"/>
      </w:pPr>
      <w:r>
        <w:tab/>
        <w:t>causeForTerm</w:t>
      </w:r>
      <w:r>
        <w:tab/>
      </w:r>
      <w:r>
        <w:tab/>
      </w:r>
      <w:r>
        <w:tab/>
      </w:r>
      <w:r>
        <w:tab/>
      </w:r>
      <w:r w:rsidR="00641ED5">
        <w:tab/>
      </w:r>
      <w:r>
        <w:t>[30] CauseForTerm,</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t>callReference</w:t>
      </w:r>
      <w:r>
        <w:tab/>
      </w:r>
      <w:r>
        <w:tab/>
      </w:r>
      <w:r>
        <w:tab/>
      </w:r>
      <w:r>
        <w:tab/>
        <w:t>[32] CallReferenceNumber,</w:t>
      </w:r>
    </w:p>
    <w:p w14:paraId="48F5EBF1" w14:textId="77777777" w:rsidR="009B1C39" w:rsidRDefault="009B1C39">
      <w:pPr>
        <w:pStyle w:val="PL"/>
      </w:pPr>
      <w:r>
        <w:tab/>
        <w:t>sequenceNumber</w:t>
      </w:r>
      <w:r>
        <w:tab/>
      </w:r>
      <w:r>
        <w:tab/>
      </w:r>
      <w:r>
        <w:tab/>
      </w:r>
      <w:r>
        <w:tab/>
        <w:t>[33] INTEGER OPTIONAL,</w:t>
      </w:r>
    </w:p>
    <w:p w14:paraId="1D696AEC" w14:textId="77777777" w:rsidR="009B1C39" w:rsidRDefault="009B1C39">
      <w:pPr>
        <w:pStyle w:val="PL"/>
      </w:pPr>
      <w:r>
        <w:tab/>
        <w:t>additionalChgInfo</w:t>
      </w:r>
      <w:r>
        <w:tab/>
      </w:r>
      <w:r>
        <w:tab/>
      </w:r>
      <w:r>
        <w:tab/>
        <w:t>[34] AdditionalChgInfo OPTIONAL,</w:t>
      </w:r>
    </w:p>
    <w:p w14:paraId="7037A890" w14:textId="77777777" w:rsidR="009B1C39" w:rsidRDefault="009B1C39">
      <w:pPr>
        <w:pStyle w:val="PL"/>
      </w:pPr>
      <w:r>
        <w:tab/>
        <w:t>recordExtensions</w:t>
      </w:r>
      <w:r>
        <w:tab/>
      </w:r>
      <w:r>
        <w:tab/>
      </w:r>
      <w:r>
        <w:tab/>
      </w:r>
      <w:r w:rsidR="00641ED5">
        <w:tab/>
      </w:r>
      <w:r>
        <w:t>[35] ManagementExtensions OPTIONAL,</w:t>
      </w:r>
    </w:p>
    <w:p w14:paraId="224A8B6F" w14:textId="77777777" w:rsidR="009B1C39" w:rsidRDefault="009B1C39">
      <w:pPr>
        <w:pStyle w:val="PL"/>
      </w:pPr>
      <w:r>
        <w:tab/>
        <w:t>gsm-SCFAddress</w:t>
      </w:r>
      <w:r>
        <w:tab/>
      </w:r>
      <w:r>
        <w:tab/>
      </w:r>
      <w:r>
        <w:tab/>
      </w:r>
      <w:r>
        <w:tab/>
        <w:t>[36] Gsm-SCFAddress OPTIONAL,</w:t>
      </w:r>
    </w:p>
    <w:p w14:paraId="20D3E330" w14:textId="77777777" w:rsidR="009B1C39" w:rsidRDefault="009B1C39">
      <w:pPr>
        <w:pStyle w:val="PL"/>
      </w:pPr>
      <w:r>
        <w:tab/>
        <w:t>serviceKey</w:t>
      </w:r>
      <w:r>
        <w:tab/>
      </w:r>
      <w:r>
        <w:tab/>
      </w:r>
      <w:r>
        <w:tab/>
      </w:r>
      <w:r>
        <w:tab/>
      </w:r>
      <w:r>
        <w:tab/>
        <w:t>[37] ServiceKey OPTIONAL,</w:t>
      </w:r>
    </w:p>
    <w:p w14:paraId="7BBF7550" w14:textId="77777777" w:rsidR="009B1C39" w:rsidRDefault="009B1C39">
      <w:pPr>
        <w:pStyle w:val="PL"/>
      </w:pPr>
      <w:r>
        <w:tab/>
        <w:t>networkCallReference</w:t>
      </w:r>
      <w:r>
        <w:tab/>
      </w:r>
      <w:r>
        <w:tab/>
      </w:r>
      <w:r w:rsidR="00641ED5">
        <w:tab/>
      </w:r>
      <w:r>
        <w:t>[38] NetworkCallReference OPTIONAL,</w:t>
      </w:r>
    </w:p>
    <w:p w14:paraId="7B0465D6" w14:textId="77777777" w:rsidR="009B1C39" w:rsidRDefault="009B1C39">
      <w:pPr>
        <w:pStyle w:val="PL"/>
      </w:pPr>
      <w:r>
        <w:tab/>
        <w:t>mSCAddress</w:t>
      </w:r>
      <w:r>
        <w:tab/>
      </w:r>
      <w:r>
        <w:tab/>
      </w:r>
      <w:r>
        <w:tab/>
      </w:r>
      <w:r>
        <w:tab/>
      </w:r>
      <w:r>
        <w:tab/>
        <w:t>[39] MSCAddress OPTIONAL,</w:t>
      </w:r>
    </w:p>
    <w:p w14:paraId="72C3B29B" w14:textId="77777777" w:rsidR="009B1C39" w:rsidRDefault="009B1C39">
      <w:pPr>
        <w:pStyle w:val="PL"/>
      </w:pPr>
      <w:r>
        <w:tab/>
        <w:t>cAMELInitCFIndicator</w:t>
      </w:r>
      <w:r>
        <w:tab/>
      </w:r>
      <w:r>
        <w:tab/>
      </w:r>
      <w:r w:rsidR="00641ED5">
        <w:tab/>
      </w:r>
      <w:r>
        <w:t>[40] CAMELInitCFIndicator OPTIONAL,</w:t>
      </w:r>
    </w:p>
    <w:p w14:paraId="58A7EBDA" w14:textId="77777777" w:rsidR="009B1C39" w:rsidRDefault="009B1C39">
      <w:pPr>
        <w:pStyle w:val="PL"/>
      </w:pPr>
      <w:r>
        <w:tab/>
        <w:t>defaultCallHandling</w:t>
      </w:r>
      <w:r>
        <w:tab/>
      </w:r>
      <w:r>
        <w:tab/>
      </w:r>
      <w:r>
        <w:tab/>
        <w:t>[41] DefaultCallHandling OPTIONAL,</w:t>
      </w:r>
    </w:p>
    <w:p w14:paraId="3D0FFAAA" w14:textId="77777777" w:rsidR="009B1C39" w:rsidRDefault="009B1C39">
      <w:pPr>
        <w:pStyle w:val="PL"/>
      </w:pPr>
      <w:r>
        <w:tab/>
        <w:t>hSCSDChanRequested</w:t>
      </w:r>
      <w:r>
        <w:tab/>
      </w:r>
      <w:r>
        <w:tab/>
      </w:r>
      <w:r>
        <w:tab/>
        <w:t>[42] NumOfHSCSDChanRequested OPTIONAL,</w:t>
      </w:r>
    </w:p>
    <w:p w14:paraId="291017E3" w14:textId="77777777" w:rsidR="009B1C39" w:rsidRDefault="009B1C39">
      <w:pPr>
        <w:pStyle w:val="PL"/>
        <w:rPr>
          <w:sz w:val="19"/>
        </w:rPr>
      </w:pPr>
      <w:r>
        <w:tab/>
        <w:t>hSCSDChanAllocated</w:t>
      </w:r>
      <w:r>
        <w:tab/>
      </w:r>
      <w:r>
        <w:tab/>
      </w:r>
      <w:r>
        <w:tab/>
        <w:t>[43] NumOfHSCSDChanAllocated OPTIONAL,</w:t>
      </w:r>
    </w:p>
    <w:p w14:paraId="697127EB" w14:textId="77777777" w:rsidR="009B1C39" w:rsidRDefault="009B1C39">
      <w:pPr>
        <w:pStyle w:val="PL"/>
      </w:pPr>
      <w:r>
        <w:tab/>
        <w:t>changeOfHSCSDParms</w:t>
      </w:r>
      <w:r>
        <w:tab/>
      </w:r>
      <w:r>
        <w:tab/>
      </w:r>
      <w:r>
        <w:tab/>
        <w:t>[44] SEQUENCE OF HSCSDParmsChange OPTIONAL,</w:t>
      </w:r>
    </w:p>
    <w:p w14:paraId="35155503" w14:textId="77777777" w:rsidR="009B1C39" w:rsidRDefault="009B1C39">
      <w:pPr>
        <w:pStyle w:val="PL"/>
      </w:pPr>
      <w:r>
        <w:tab/>
        <w:t>fnur</w:t>
      </w:r>
      <w:r>
        <w:tab/>
      </w:r>
      <w:r>
        <w:tab/>
      </w:r>
      <w:r>
        <w:tab/>
      </w:r>
      <w:r>
        <w:tab/>
      </w:r>
      <w:r>
        <w:tab/>
      </w:r>
      <w:r>
        <w:tab/>
      </w:r>
      <w:r w:rsidR="00641ED5">
        <w:tab/>
      </w:r>
      <w:r>
        <w:t>[45] Fnur OPTIONAL,</w:t>
      </w:r>
    </w:p>
    <w:p w14:paraId="0E6B2A7C" w14:textId="77777777" w:rsidR="009B1C39" w:rsidRDefault="009B1C39">
      <w:pPr>
        <w:pStyle w:val="PL"/>
      </w:pPr>
      <w:r>
        <w:tab/>
        <w:t>aiurRequested</w:t>
      </w:r>
      <w:r>
        <w:tab/>
      </w:r>
      <w:r>
        <w:tab/>
      </w:r>
      <w:r>
        <w:tab/>
      </w:r>
      <w:r>
        <w:tab/>
        <w:t>[46] AiurRequested OPTIONAL,</w:t>
      </w:r>
    </w:p>
    <w:p w14:paraId="40499B15" w14:textId="77777777" w:rsidR="009B1C39" w:rsidRDefault="009B1C39">
      <w:pPr>
        <w:pStyle w:val="PL"/>
      </w:pPr>
      <w:r>
        <w:tab/>
        <w:t>chanCodingsAcceptable</w:t>
      </w:r>
      <w:r>
        <w:tab/>
      </w:r>
      <w:r>
        <w:tab/>
        <w:t>[47] SEQUENCE OF ChannelCoding OPTIONAL,</w:t>
      </w:r>
    </w:p>
    <w:p w14:paraId="62CF4BC5" w14:textId="77777777" w:rsidR="009B1C39" w:rsidRDefault="009B1C39">
      <w:pPr>
        <w:pStyle w:val="PL"/>
      </w:pPr>
      <w:r>
        <w:tab/>
        <w:t>chanCodingUsed</w:t>
      </w:r>
      <w:r>
        <w:tab/>
      </w:r>
      <w:r>
        <w:tab/>
      </w:r>
      <w:r>
        <w:tab/>
      </w:r>
      <w:r>
        <w:tab/>
        <w:t>[48] ChannelCoding OPTIONAL,</w:t>
      </w:r>
    </w:p>
    <w:p w14:paraId="459AA7EC" w14:textId="77777777" w:rsidR="009B1C39" w:rsidRDefault="009B1C39">
      <w:pPr>
        <w:pStyle w:val="PL"/>
      </w:pPr>
      <w:r>
        <w:tab/>
        <w:t>speechVersionSupported</w:t>
      </w:r>
      <w:r>
        <w:tab/>
      </w:r>
      <w:r>
        <w:tab/>
        <w:t>[49] SpeechVersionIdentifier OPTIONAL,</w:t>
      </w:r>
    </w:p>
    <w:p w14:paraId="5928DD07" w14:textId="77777777" w:rsidR="009B1C39" w:rsidRDefault="009B1C39">
      <w:pPr>
        <w:pStyle w:val="PL"/>
      </w:pPr>
      <w:r>
        <w:tab/>
        <w:t>speechVersionUsed</w:t>
      </w:r>
      <w:r>
        <w:tab/>
      </w:r>
      <w:r>
        <w:tab/>
      </w:r>
      <w:r>
        <w:tab/>
        <w:t>[50] SpeechVersionIdentifier OPTIONAL,</w:t>
      </w:r>
    </w:p>
    <w:p w14:paraId="0FB43CA6" w14:textId="77777777" w:rsidR="009B1C39" w:rsidRDefault="009B1C39">
      <w:pPr>
        <w:pStyle w:val="PL"/>
      </w:pPr>
      <w:r>
        <w:tab/>
        <w:t>numberOfDPEncountered</w:t>
      </w:r>
      <w:r>
        <w:tab/>
      </w:r>
      <w:r>
        <w:tab/>
        <w:t>[51] INTEGER OPTIONAL,</w:t>
      </w:r>
    </w:p>
    <w:p w14:paraId="10875D63" w14:textId="77777777" w:rsidR="009B1C39" w:rsidRDefault="009B1C39">
      <w:pPr>
        <w:pStyle w:val="PL"/>
      </w:pPr>
      <w:r>
        <w:tab/>
        <w:t>levelOfCAMELService</w:t>
      </w:r>
      <w:r>
        <w:tab/>
      </w:r>
      <w:r>
        <w:tab/>
      </w:r>
      <w:r>
        <w:tab/>
        <w:t>[52] LevelOfCAMELService OPTIONAL,</w:t>
      </w:r>
    </w:p>
    <w:p w14:paraId="34165178" w14:textId="77777777" w:rsidR="009B1C39" w:rsidRDefault="009B1C39">
      <w:pPr>
        <w:pStyle w:val="PL"/>
      </w:pPr>
      <w:r>
        <w:tab/>
        <w:t>freeFormatData</w:t>
      </w:r>
      <w:r>
        <w:tab/>
      </w:r>
      <w:r>
        <w:tab/>
      </w:r>
      <w:r>
        <w:tab/>
      </w:r>
      <w:r>
        <w:tab/>
        <w:t>[53] FreeFormatData OPTIONAL,</w:t>
      </w:r>
    </w:p>
    <w:p w14:paraId="57402C67" w14:textId="0B8A1C0E" w:rsidR="009B1C39" w:rsidRDefault="009B1C39">
      <w:pPr>
        <w:pStyle w:val="PL"/>
      </w:pPr>
      <w:r>
        <w:tab/>
        <w:t>cAMELCallLegInformation</w:t>
      </w:r>
      <w:r>
        <w:tab/>
      </w:r>
      <w:r w:rsidR="00016597">
        <w:tab/>
      </w:r>
      <w:r>
        <w:t>[54] SEQUENCE OF CAMELInformation</w:t>
      </w:r>
      <w:r w:rsidR="00C56108">
        <w:t xml:space="preserve"> {bound}</w:t>
      </w:r>
      <w:r>
        <w:t xml:space="preserve"> OPTIONAL,</w:t>
      </w:r>
    </w:p>
    <w:p w14:paraId="53F45404" w14:textId="77777777" w:rsidR="009B1C39" w:rsidRDefault="009B1C39">
      <w:pPr>
        <w:pStyle w:val="PL"/>
      </w:pPr>
      <w:r>
        <w:tab/>
        <w:t>freeFormatDataAppend</w:t>
      </w:r>
      <w:r>
        <w:tab/>
      </w:r>
      <w:r>
        <w:tab/>
      </w:r>
      <w:r w:rsidR="00641ED5">
        <w:tab/>
      </w:r>
      <w:r>
        <w:t>[55] BOOLEAN OPTIONAL,</w:t>
      </w:r>
    </w:p>
    <w:p w14:paraId="5F480D2B" w14:textId="77777777" w:rsidR="009B1C39" w:rsidRDefault="009B1C39">
      <w:pPr>
        <w:pStyle w:val="PL"/>
      </w:pPr>
      <w:r>
        <w:tab/>
        <w:t>defaultCallHandling-2</w:t>
      </w:r>
      <w:r>
        <w:tab/>
      </w:r>
      <w:r>
        <w:tab/>
        <w:t>[56] DefaultCallHandling OPTIONAL,</w:t>
      </w:r>
    </w:p>
    <w:p w14:paraId="6A2E2427" w14:textId="77777777" w:rsidR="009B1C39" w:rsidRDefault="009B1C39">
      <w:pPr>
        <w:pStyle w:val="PL"/>
      </w:pPr>
      <w:r>
        <w:tab/>
        <w:t>gsm-SCFAddress-2</w:t>
      </w:r>
      <w:r>
        <w:tab/>
      </w:r>
      <w:r>
        <w:tab/>
      </w:r>
      <w:r>
        <w:tab/>
      </w:r>
      <w:r w:rsidR="00641ED5">
        <w:tab/>
      </w:r>
      <w:r>
        <w:t>[57] Gsm-SCFAddress OPTIONAL,</w:t>
      </w:r>
    </w:p>
    <w:p w14:paraId="072DDDD7" w14:textId="77777777" w:rsidR="009B1C39" w:rsidRDefault="009B1C39">
      <w:pPr>
        <w:pStyle w:val="PL"/>
      </w:pPr>
      <w:r>
        <w:tab/>
        <w:t>serviceKey-2</w:t>
      </w:r>
      <w:r>
        <w:tab/>
      </w:r>
      <w:r>
        <w:tab/>
      </w:r>
      <w:r>
        <w:tab/>
      </w:r>
      <w:r>
        <w:tab/>
      </w:r>
      <w:r w:rsidR="00641ED5">
        <w:tab/>
      </w:r>
      <w:r>
        <w:t>[58] ServiceKey OPTIONAL,</w:t>
      </w:r>
    </w:p>
    <w:p w14:paraId="05A42347" w14:textId="77777777" w:rsidR="009B1C39" w:rsidRDefault="009B1C39">
      <w:pPr>
        <w:pStyle w:val="PL"/>
      </w:pPr>
      <w:r>
        <w:tab/>
        <w:t>freeFormatData-2</w:t>
      </w:r>
      <w:r>
        <w:tab/>
      </w:r>
      <w:r>
        <w:tab/>
      </w:r>
      <w:r>
        <w:tab/>
      </w:r>
      <w:r w:rsidR="00641ED5">
        <w:tab/>
      </w:r>
      <w:r>
        <w:t>[59] FreeFormatData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t>systemType</w:t>
      </w:r>
      <w:r>
        <w:tab/>
      </w:r>
      <w:r>
        <w:tab/>
      </w:r>
      <w:r>
        <w:tab/>
      </w:r>
      <w:r>
        <w:tab/>
      </w:r>
      <w:r>
        <w:tab/>
        <w:t>[61] SystemType OPTIONAL,</w:t>
      </w:r>
    </w:p>
    <w:p w14:paraId="14694BAD" w14:textId="77777777" w:rsidR="009B1C39" w:rsidRDefault="009B1C39">
      <w:pPr>
        <w:pStyle w:val="PL"/>
      </w:pPr>
      <w:r>
        <w:tab/>
        <w:t>rateIndication</w:t>
      </w:r>
      <w:r>
        <w:tab/>
      </w:r>
      <w:r>
        <w:tab/>
      </w:r>
      <w:r>
        <w:tab/>
      </w:r>
      <w:r>
        <w:tab/>
        <w:t>[62] RateIndication OPTIONAL,</w:t>
      </w:r>
    </w:p>
    <w:p w14:paraId="2688D91B" w14:textId="77777777" w:rsidR="009B1C39" w:rsidRDefault="009B1C39">
      <w:pPr>
        <w:pStyle w:val="PL"/>
      </w:pPr>
      <w:r>
        <w:tab/>
        <w:t>locationRoutNum</w:t>
      </w:r>
      <w:r>
        <w:tab/>
      </w:r>
      <w:r>
        <w:tab/>
      </w:r>
      <w:r>
        <w:tab/>
      </w:r>
      <w:r>
        <w:tab/>
        <w:t>[63] LocationRoutingNumber OPTIONAL,</w:t>
      </w:r>
    </w:p>
    <w:p w14:paraId="6AFDAF8E" w14:textId="77777777" w:rsidR="009B1C39" w:rsidRDefault="009B1C39">
      <w:pPr>
        <w:pStyle w:val="PL"/>
      </w:pPr>
      <w:r>
        <w:tab/>
        <w:t>lrnSoInd</w:t>
      </w:r>
      <w:r>
        <w:tab/>
      </w:r>
      <w:r>
        <w:tab/>
      </w:r>
      <w:r>
        <w:tab/>
      </w:r>
      <w:r>
        <w:tab/>
      </w:r>
      <w:r>
        <w:tab/>
      </w:r>
      <w:r w:rsidR="00641ED5">
        <w:tab/>
      </w:r>
      <w:r>
        <w:t>[64] LocationRoutingNumberSourceIndicator OPTIONAL,</w:t>
      </w:r>
    </w:p>
    <w:p w14:paraId="2144D71E" w14:textId="77777777" w:rsidR="009B1C39" w:rsidRDefault="009B1C39">
      <w:pPr>
        <w:pStyle w:val="PL"/>
      </w:pPr>
      <w:r>
        <w:tab/>
        <w:t>lrnQuryStatus</w:t>
      </w:r>
      <w:r>
        <w:tab/>
      </w:r>
      <w:r>
        <w:tab/>
      </w:r>
      <w:r>
        <w:tab/>
      </w:r>
      <w:r>
        <w:tab/>
        <w:t>[65] LocationRoutingNumberQueryStatus OPTIONAL,</w:t>
      </w:r>
    </w:p>
    <w:p w14:paraId="68FD6F8A" w14:textId="77777777" w:rsidR="009B1C39" w:rsidRDefault="009B1C39">
      <w:pPr>
        <w:pStyle w:val="PL"/>
      </w:pPr>
      <w:r>
        <w:tab/>
        <w:t>jIPPara</w:t>
      </w:r>
      <w:r>
        <w:tab/>
      </w:r>
      <w:r>
        <w:tab/>
      </w:r>
      <w:r>
        <w:tab/>
      </w:r>
      <w:r>
        <w:tab/>
      </w:r>
      <w:r>
        <w:tab/>
      </w:r>
      <w:r>
        <w:tab/>
        <w:t>[66] JurisdictionInformationParameter OPTIONAL,</w:t>
      </w:r>
    </w:p>
    <w:p w14:paraId="5DACF293" w14:textId="77777777" w:rsidR="009B1C39" w:rsidRDefault="009B1C39">
      <w:pPr>
        <w:pStyle w:val="PL"/>
      </w:pPr>
      <w:r>
        <w:tab/>
        <w:t>jIPSoInd</w:t>
      </w:r>
      <w:r>
        <w:tab/>
      </w:r>
      <w:r>
        <w:tab/>
      </w:r>
      <w:r>
        <w:tab/>
      </w:r>
      <w:r>
        <w:tab/>
      </w:r>
      <w:r>
        <w:tab/>
      </w:r>
      <w:r w:rsidR="00641ED5">
        <w:tab/>
      </w:r>
      <w:r>
        <w:t>[67] JurisdictionInformationParameterSourceIndicator OPTIONAL,</w:t>
      </w:r>
    </w:p>
    <w:p w14:paraId="4EE2CB64" w14:textId="77777777" w:rsidR="009B1C39" w:rsidRDefault="009B1C39">
      <w:pPr>
        <w:pStyle w:val="PL"/>
      </w:pPr>
      <w:r>
        <w:lastRenderedPageBreak/>
        <w:tab/>
        <w:t>jIPQuryStatus</w:t>
      </w:r>
      <w:r>
        <w:tab/>
      </w:r>
      <w:r>
        <w:tab/>
      </w:r>
      <w:r>
        <w:tab/>
      </w:r>
      <w:r>
        <w:tab/>
        <w:t>[68] JurisdictionInformationParameterQueryStatus OPTIONAL,</w:t>
      </w:r>
    </w:p>
    <w:p w14:paraId="6DA19AEF" w14:textId="77777777" w:rsidR="009B1C39" w:rsidRDefault="009B1C39">
      <w:pPr>
        <w:pStyle w:val="PL"/>
      </w:pPr>
      <w:r>
        <w:tab/>
        <w:t>partialRecordType</w:t>
      </w:r>
      <w:r>
        <w:tab/>
      </w:r>
      <w:r>
        <w:tab/>
      </w:r>
      <w:r>
        <w:tab/>
        <w:t>[69] PartialRecordType OPTIONAL,</w:t>
      </w:r>
    </w:p>
    <w:p w14:paraId="6BC1BA55" w14:textId="77777777" w:rsidR="009B1C39" w:rsidRDefault="009B1C39">
      <w:pPr>
        <w:pStyle w:val="PL"/>
      </w:pPr>
      <w:r>
        <w:tab/>
        <w:t>guaranteedBitRate</w:t>
      </w:r>
      <w:r>
        <w:tab/>
      </w:r>
      <w:r>
        <w:tab/>
      </w:r>
      <w:r>
        <w:tab/>
        <w:t>[70] GuaranteedBitRate OPTIONAL,</w:t>
      </w:r>
    </w:p>
    <w:p w14:paraId="0216444C" w14:textId="77777777" w:rsidR="009B1C39" w:rsidRDefault="009B1C39">
      <w:pPr>
        <w:pStyle w:val="PL"/>
      </w:pPr>
      <w:r>
        <w:tab/>
        <w:t>maximumBitRate</w:t>
      </w:r>
      <w:r>
        <w:tab/>
      </w:r>
      <w:r>
        <w:tab/>
      </w:r>
      <w:r>
        <w:tab/>
      </w:r>
      <w:r>
        <w:tab/>
        <w:t>[71] MaximumBitRate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t>reasonForServiceChange</w:t>
      </w:r>
      <w:r>
        <w:tab/>
      </w:r>
      <w:r>
        <w:tab/>
        <w:t>[73] ReasonForServiceChange OPTIONAL,</w:t>
      </w:r>
    </w:p>
    <w:p w14:paraId="0C0D92B6" w14:textId="77777777" w:rsidR="000E6D85" w:rsidRDefault="009B1C39" w:rsidP="000E6D85">
      <w:pPr>
        <w:pStyle w:val="PL"/>
      </w:pPr>
      <w:r>
        <w:tab/>
        <w:t>serviceChangeInitiator</w:t>
      </w:r>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t>iMS-Charging-Identifier</w:t>
      </w:r>
      <w:r>
        <w:tab/>
      </w:r>
      <w:r>
        <w:tab/>
        <w:t>[76] IMS-Charging-Identifier OPTIONAL,</w:t>
      </w:r>
    </w:p>
    <w:p w14:paraId="53692C5C" w14:textId="77777777" w:rsidR="009B1C39" w:rsidRDefault="000E6D85" w:rsidP="000E6D85">
      <w:pPr>
        <w:pStyle w:val="PL"/>
      </w:pPr>
      <w:r>
        <w:tab/>
        <w:t>privateUserID</w:t>
      </w:r>
      <w:r>
        <w:tab/>
      </w:r>
      <w:r>
        <w:tab/>
      </w:r>
      <w:r>
        <w:tab/>
      </w:r>
      <w:r>
        <w:tab/>
        <w:t>[77] GraphicString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r>
        <w:t>MTCallRecord</w:t>
      </w:r>
      <w:r>
        <w:tab/>
      </w:r>
      <w:r>
        <w:tab/>
      </w:r>
      <w:r>
        <w:tab/>
        <w:t>::= SET</w:t>
      </w:r>
    </w:p>
    <w:p w14:paraId="045A732D" w14:textId="77777777" w:rsidR="009B1C39" w:rsidRDefault="009B1C39">
      <w:pPr>
        <w:pStyle w:val="PL"/>
      </w:pPr>
      <w:r>
        <w:t>{</w:t>
      </w:r>
    </w:p>
    <w:p w14:paraId="1D013574" w14:textId="77777777" w:rsidR="009B1C39" w:rsidRDefault="009B1C39">
      <w:pPr>
        <w:pStyle w:val="PL"/>
      </w:pPr>
      <w:r>
        <w:tab/>
        <w:t>recordType</w:t>
      </w:r>
      <w:r>
        <w:tab/>
      </w:r>
      <w:r>
        <w:tab/>
      </w:r>
      <w:r>
        <w:tab/>
      </w:r>
      <w:r>
        <w:tab/>
        <w:t>[0] RecordType,</w:t>
      </w:r>
    </w:p>
    <w:p w14:paraId="526C6E2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r>
        <w:t>servedMSISDN</w:t>
      </w:r>
      <w:r>
        <w:tab/>
      </w:r>
      <w:r>
        <w:tab/>
      </w:r>
      <w:r>
        <w:tab/>
      </w:r>
      <w:r w:rsidR="00641ED5">
        <w:tab/>
      </w:r>
      <w:r>
        <w:t>[3] CalledNumber OPTIONAL,</w:t>
      </w:r>
    </w:p>
    <w:p w14:paraId="6DCABC5A" w14:textId="77777777" w:rsidR="009B1C39" w:rsidRDefault="009B1C39">
      <w:pPr>
        <w:pStyle w:val="PL"/>
      </w:pPr>
      <w:r>
        <w:tab/>
        <w:t>callingNumber</w:t>
      </w:r>
      <w:r>
        <w:tab/>
      </w:r>
      <w:r>
        <w:tab/>
      </w:r>
      <w:r>
        <w:tab/>
        <w:t>[4] CallingNumber OPTIONAL,</w:t>
      </w:r>
    </w:p>
    <w:p w14:paraId="15A8C18F" w14:textId="77777777" w:rsidR="009B1C39" w:rsidRDefault="009B1C39">
      <w:pPr>
        <w:pStyle w:val="PL"/>
      </w:pPr>
      <w:r>
        <w:tab/>
        <w:t>connectedNumber</w:t>
      </w:r>
      <w:r>
        <w:tab/>
      </w:r>
      <w:r>
        <w:tab/>
      </w:r>
      <w:r>
        <w:tab/>
        <w:t>[5] ConnectedNumber OPTIONAL,</w:t>
      </w:r>
    </w:p>
    <w:p w14:paraId="06164985" w14:textId="77777777" w:rsidR="009B1C39" w:rsidRDefault="009B1C39">
      <w:pPr>
        <w:pStyle w:val="PL"/>
      </w:pPr>
      <w:r>
        <w:tab/>
        <w:t>recordingEntity</w:t>
      </w:r>
      <w:r>
        <w:tab/>
      </w:r>
      <w:r>
        <w:tab/>
      </w:r>
      <w:r>
        <w:tab/>
        <w:t>[6] RecordingEntity,</w:t>
      </w:r>
    </w:p>
    <w:p w14:paraId="200F1A22" w14:textId="77777777" w:rsidR="009B1C39" w:rsidRDefault="009B1C39">
      <w:pPr>
        <w:pStyle w:val="PL"/>
      </w:pPr>
      <w:r>
        <w:tab/>
        <w:t>mscIncomingTKGP</w:t>
      </w:r>
      <w:r>
        <w:tab/>
      </w:r>
      <w:r>
        <w:tab/>
      </w:r>
      <w:r>
        <w:tab/>
        <w:t>[7] TrunkGroup OPTIONAL,</w:t>
      </w:r>
    </w:p>
    <w:p w14:paraId="7E6A4145" w14:textId="77777777" w:rsidR="009B1C39" w:rsidRDefault="009B1C39">
      <w:pPr>
        <w:pStyle w:val="PL"/>
      </w:pPr>
      <w:r>
        <w:tab/>
        <w:t>mscOutgoingTKGP</w:t>
      </w:r>
      <w:r>
        <w:tab/>
      </w:r>
      <w:r>
        <w:tab/>
      </w:r>
      <w:r>
        <w:tab/>
        <w:t>[8] TrunkGroup OPTIONAL,</w:t>
      </w:r>
    </w:p>
    <w:p w14:paraId="4D56F9BD" w14:textId="77777777" w:rsidR="009B1C39" w:rsidRDefault="009B1C39">
      <w:pPr>
        <w:pStyle w:val="PL"/>
      </w:pPr>
      <w:r>
        <w:tab/>
        <w:t>location</w:t>
      </w:r>
      <w:r>
        <w:tab/>
      </w:r>
      <w:r>
        <w:tab/>
      </w:r>
      <w:r>
        <w:tab/>
      </w:r>
      <w:r>
        <w:tab/>
      </w:r>
      <w:r w:rsidR="00641ED5">
        <w:tab/>
      </w:r>
      <w:r>
        <w:t>[9] LocationAreaAndCell OPTIONAL,</w:t>
      </w:r>
    </w:p>
    <w:p w14:paraId="1CB7A34D" w14:textId="77777777" w:rsidR="009B1C39" w:rsidRDefault="009B1C39">
      <w:pPr>
        <w:pStyle w:val="PL"/>
      </w:pPr>
      <w:r>
        <w:tab/>
        <w:t>changeOfLocation</w:t>
      </w:r>
      <w:r>
        <w:tab/>
      </w:r>
      <w:r>
        <w:tab/>
      </w:r>
      <w:r w:rsidR="00641ED5">
        <w:tab/>
      </w:r>
      <w:r>
        <w:t>[10] SEQUENCE OF LocationChange OPTIONAL,</w:t>
      </w:r>
    </w:p>
    <w:p w14:paraId="4C007A11" w14:textId="77777777" w:rsidR="009B1C39" w:rsidRDefault="009B1C39">
      <w:pPr>
        <w:pStyle w:val="PL"/>
      </w:pPr>
      <w:r>
        <w:tab/>
        <w:t>basicService</w:t>
      </w:r>
      <w:r>
        <w:tab/>
      </w:r>
      <w:r>
        <w:tab/>
      </w:r>
      <w:r>
        <w:tab/>
      </w:r>
      <w:r w:rsidR="00641ED5">
        <w:tab/>
      </w:r>
      <w:r>
        <w:t>[11] BasicServiceCode OPTIONAL,</w:t>
      </w:r>
    </w:p>
    <w:p w14:paraId="4957C7C0" w14:textId="77777777" w:rsidR="009B1C39" w:rsidRDefault="009B1C39">
      <w:pPr>
        <w:pStyle w:val="PL"/>
      </w:pPr>
      <w:r>
        <w:tab/>
        <w:t>transparencyIndicator</w:t>
      </w:r>
      <w:r>
        <w:tab/>
        <w:t>[12] TransparencyInd OPTIONAL,</w:t>
      </w:r>
    </w:p>
    <w:p w14:paraId="4796E7F7" w14:textId="77777777" w:rsidR="009B1C39" w:rsidRDefault="009B1C39">
      <w:pPr>
        <w:pStyle w:val="PL"/>
      </w:pPr>
      <w:r>
        <w:tab/>
        <w:t>changeOfService</w:t>
      </w:r>
      <w:r>
        <w:tab/>
      </w:r>
      <w:r>
        <w:tab/>
      </w:r>
      <w:r>
        <w:tab/>
        <w:t>[13] SEQUENCE OF ChangeOfService OPTIONAL,</w:t>
      </w:r>
    </w:p>
    <w:p w14:paraId="034DD90F" w14:textId="77777777" w:rsidR="009B1C39" w:rsidRDefault="009B1C39">
      <w:pPr>
        <w:pStyle w:val="PL"/>
      </w:pPr>
      <w:r>
        <w:tab/>
        <w:t>supplServicesUsed</w:t>
      </w:r>
      <w:r>
        <w:tab/>
      </w:r>
      <w:r>
        <w:tab/>
        <w:t>[14] SEQUENCE OF SuppServiceUsed OPTIONAL,</w:t>
      </w:r>
    </w:p>
    <w:p w14:paraId="5C8CBE42" w14:textId="77777777" w:rsidR="009B1C39" w:rsidRDefault="009B1C39">
      <w:pPr>
        <w:pStyle w:val="PL"/>
      </w:pPr>
      <w:r>
        <w:tab/>
        <w:t>aocParameters</w:t>
      </w:r>
      <w:r>
        <w:tab/>
      </w:r>
      <w:r>
        <w:tab/>
      </w:r>
      <w:r>
        <w:tab/>
        <w:t>[15] AOCParameters OPTIONAL,</w:t>
      </w:r>
    </w:p>
    <w:p w14:paraId="1E6BD175" w14:textId="77777777" w:rsidR="009B1C39" w:rsidRDefault="009B1C39">
      <w:pPr>
        <w:pStyle w:val="PL"/>
      </w:pPr>
      <w:r>
        <w:tab/>
        <w:t>changeOfAOCParms</w:t>
      </w:r>
      <w:r>
        <w:tab/>
      </w:r>
      <w:r>
        <w:tab/>
      </w:r>
      <w:r w:rsidR="00641ED5">
        <w:tab/>
      </w:r>
      <w:r>
        <w:t>[16] SEQUENCE OF AOCParmChange OPTIONAL,</w:t>
      </w:r>
    </w:p>
    <w:p w14:paraId="294F3A11" w14:textId="77777777" w:rsidR="009B1C39" w:rsidRDefault="009B1C39">
      <w:pPr>
        <w:pStyle w:val="PL"/>
      </w:pPr>
      <w:r>
        <w:tab/>
        <w:t>msClassmark</w:t>
      </w:r>
      <w:r>
        <w:tab/>
      </w:r>
      <w:r>
        <w:tab/>
      </w:r>
      <w:r>
        <w:tab/>
      </w:r>
      <w:r>
        <w:tab/>
        <w:t>[17] Classmark OPTIONAL,</w:t>
      </w:r>
    </w:p>
    <w:p w14:paraId="5F73595E" w14:textId="77777777" w:rsidR="009B1C39" w:rsidRDefault="009B1C39">
      <w:pPr>
        <w:pStyle w:val="PL"/>
      </w:pPr>
      <w:r>
        <w:tab/>
        <w:t>changeOfClassmark</w:t>
      </w:r>
      <w:r>
        <w:tab/>
      </w:r>
      <w:r>
        <w:tab/>
        <w:t>[18] ChangeOfClassmark OPTIONAL,</w:t>
      </w:r>
    </w:p>
    <w:p w14:paraId="67385804" w14:textId="77777777" w:rsidR="009B1C39" w:rsidRDefault="009B1C39">
      <w:pPr>
        <w:pStyle w:val="PL"/>
      </w:pPr>
      <w:r>
        <w:tab/>
        <w:t>seizureTime</w:t>
      </w:r>
      <w:r>
        <w:tab/>
      </w:r>
      <w:r>
        <w:tab/>
      </w:r>
      <w:r>
        <w:tab/>
      </w:r>
      <w:r>
        <w:tab/>
        <w:t>[19] TimeStamp OPTIONAL,</w:t>
      </w:r>
    </w:p>
    <w:p w14:paraId="77958EBB" w14:textId="77777777" w:rsidR="009B1C39" w:rsidRDefault="009B1C39">
      <w:pPr>
        <w:pStyle w:val="PL"/>
      </w:pPr>
      <w:r>
        <w:tab/>
        <w:t>answerTime</w:t>
      </w:r>
      <w:r>
        <w:tab/>
      </w:r>
      <w:r>
        <w:tab/>
      </w:r>
      <w:r>
        <w:tab/>
      </w:r>
      <w:r>
        <w:tab/>
        <w:t>[20] TimeStamp OPTIONAL,</w:t>
      </w:r>
    </w:p>
    <w:p w14:paraId="3F9190BF" w14:textId="77777777" w:rsidR="009B1C39" w:rsidRDefault="009B1C39">
      <w:pPr>
        <w:pStyle w:val="PL"/>
      </w:pPr>
      <w:r>
        <w:tab/>
        <w:t>releaseTime</w:t>
      </w:r>
      <w:r>
        <w:tab/>
      </w:r>
      <w:r>
        <w:tab/>
      </w:r>
      <w:r>
        <w:tab/>
      </w:r>
      <w:r>
        <w:tab/>
        <w:t>[21] TimeStamp OPTIONAL,</w:t>
      </w:r>
    </w:p>
    <w:p w14:paraId="4E6AD01E" w14:textId="77777777" w:rsidR="009B1C39" w:rsidRDefault="009B1C39">
      <w:pPr>
        <w:pStyle w:val="PL"/>
      </w:pPr>
      <w:r>
        <w:tab/>
        <w:t>callDuration</w:t>
      </w:r>
      <w:r>
        <w:tab/>
      </w:r>
      <w:r>
        <w:tab/>
      </w:r>
      <w:r>
        <w:tab/>
      </w:r>
      <w:r w:rsidR="00641ED5">
        <w:tab/>
      </w:r>
      <w:r>
        <w:t>[22] CallDuration,</w:t>
      </w:r>
    </w:p>
    <w:p w14:paraId="72BEFBD7" w14:textId="77777777" w:rsidR="009B1C39" w:rsidRDefault="009B1C39">
      <w:pPr>
        <w:pStyle w:val="PL"/>
      </w:pPr>
      <w:r>
        <w:tab/>
        <w:t>dataVolume</w:t>
      </w:r>
      <w:r>
        <w:tab/>
      </w:r>
      <w:r>
        <w:tab/>
      </w:r>
      <w:r>
        <w:tab/>
      </w:r>
      <w:r>
        <w:tab/>
        <w:t>[23] DataVolume OPTIONAL,</w:t>
      </w:r>
    </w:p>
    <w:p w14:paraId="23D06B5B" w14:textId="77777777" w:rsidR="009B1C39" w:rsidRDefault="009B1C39">
      <w:pPr>
        <w:pStyle w:val="PL"/>
      </w:pPr>
      <w:r>
        <w:tab/>
        <w:t>radioChanRequested</w:t>
      </w:r>
      <w:r>
        <w:tab/>
      </w:r>
      <w:r>
        <w:tab/>
        <w:t>[24] RadioChanRequested OPTIONAL,</w:t>
      </w:r>
    </w:p>
    <w:p w14:paraId="0DB34C77" w14:textId="77777777" w:rsidR="009B1C39" w:rsidRDefault="009B1C39">
      <w:pPr>
        <w:pStyle w:val="PL"/>
      </w:pPr>
      <w:r>
        <w:tab/>
        <w:t>radioChanUsed</w:t>
      </w:r>
      <w:r>
        <w:tab/>
      </w:r>
      <w:r>
        <w:tab/>
      </w:r>
      <w:r>
        <w:tab/>
        <w:t>[25] TrafficChannel OPTIONAL,</w:t>
      </w:r>
    </w:p>
    <w:p w14:paraId="328932DE" w14:textId="77777777" w:rsidR="009B1C39" w:rsidRDefault="009B1C39">
      <w:pPr>
        <w:pStyle w:val="PL"/>
      </w:pPr>
      <w:r>
        <w:tab/>
        <w:t>changeOfRadioChan</w:t>
      </w:r>
      <w:r>
        <w:tab/>
      </w:r>
      <w:r>
        <w:tab/>
        <w:t>[26] ChangeOfRadioChannel OPTIONAL,</w:t>
      </w:r>
    </w:p>
    <w:p w14:paraId="54714CFB" w14:textId="77777777" w:rsidR="009B1C39" w:rsidRDefault="009B1C39">
      <w:pPr>
        <w:pStyle w:val="PL"/>
      </w:pPr>
      <w:r>
        <w:tab/>
        <w:t>causeForTerm</w:t>
      </w:r>
      <w:r>
        <w:tab/>
      </w:r>
      <w:r>
        <w:tab/>
      </w:r>
      <w:r>
        <w:tab/>
      </w:r>
      <w:r w:rsidR="00641ED5">
        <w:tab/>
      </w:r>
      <w:r>
        <w:t>[27] CauseForTerm,</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t>callReference</w:t>
      </w:r>
      <w:r>
        <w:tab/>
      </w:r>
      <w:r>
        <w:tab/>
      </w:r>
      <w:r>
        <w:tab/>
        <w:t>[29] CallReferenceNumber,</w:t>
      </w:r>
    </w:p>
    <w:p w14:paraId="5DEF1A35" w14:textId="77777777" w:rsidR="009B1C39" w:rsidRDefault="009B1C39">
      <w:pPr>
        <w:pStyle w:val="PL"/>
      </w:pPr>
      <w:r>
        <w:tab/>
        <w:t>sequenceNumber</w:t>
      </w:r>
      <w:r>
        <w:tab/>
      </w:r>
      <w:r>
        <w:tab/>
      </w:r>
      <w:r>
        <w:tab/>
        <w:t>[30] INTEGER OPTIONAL,</w:t>
      </w:r>
    </w:p>
    <w:p w14:paraId="38CD41E4" w14:textId="77777777" w:rsidR="009B1C39" w:rsidRDefault="009B1C39">
      <w:pPr>
        <w:pStyle w:val="PL"/>
      </w:pPr>
      <w:r>
        <w:tab/>
        <w:t>additionalChgInfo</w:t>
      </w:r>
      <w:r>
        <w:tab/>
      </w:r>
      <w:r>
        <w:tab/>
        <w:t>[31] AdditionalChgInfo OPTIONAL,</w:t>
      </w:r>
    </w:p>
    <w:p w14:paraId="35658B1D" w14:textId="77777777" w:rsidR="009B1C39" w:rsidRDefault="009B1C39">
      <w:pPr>
        <w:pStyle w:val="PL"/>
      </w:pPr>
      <w:r>
        <w:tab/>
        <w:t>recordExtensions</w:t>
      </w:r>
      <w:r>
        <w:tab/>
      </w:r>
      <w:r>
        <w:tab/>
      </w:r>
      <w:r w:rsidR="00641ED5">
        <w:tab/>
      </w:r>
      <w:r>
        <w:t>[32] ManagementExtensions OPTIONAL,</w:t>
      </w:r>
    </w:p>
    <w:p w14:paraId="1396B5B9" w14:textId="77777777" w:rsidR="009B1C39" w:rsidRDefault="009B1C39">
      <w:pPr>
        <w:pStyle w:val="PL"/>
      </w:pPr>
      <w:r>
        <w:tab/>
        <w:t>networkCallReference</w:t>
      </w:r>
      <w:r>
        <w:tab/>
      </w:r>
      <w:r w:rsidR="00641ED5">
        <w:tab/>
      </w:r>
      <w:r>
        <w:t>[33] NetworkCallReference OPTIONAL,</w:t>
      </w:r>
    </w:p>
    <w:p w14:paraId="17C63A0C" w14:textId="77777777" w:rsidR="009B1C39" w:rsidRDefault="009B1C39">
      <w:pPr>
        <w:pStyle w:val="PL"/>
      </w:pPr>
      <w:r>
        <w:tab/>
        <w:t>mSCAddress</w:t>
      </w:r>
      <w:r>
        <w:tab/>
      </w:r>
      <w:r>
        <w:tab/>
      </w:r>
      <w:r>
        <w:tab/>
      </w:r>
      <w:r>
        <w:tab/>
        <w:t>[34] MSCAddress OPTIONAL,</w:t>
      </w:r>
    </w:p>
    <w:p w14:paraId="2AADAEE9" w14:textId="77777777" w:rsidR="009B1C39" w:rsidRDefault="009B1C39">
      <w:pPr>
        <w:pStyle w:val="PL"/>
      </w:pPr>
      <w:r>
        <w:tab/>
        <w:t>hSCSDChanRequested</w:t>
      </w:r>
      <w:r>
        <w:tab/>
      </w:r>
      <w:r>
        <w:tab/>
        <w:t>[35] NumOfHSCSDChanRequested OPTIONAL,</w:t>
      </w:r>
    </w:p>
    <w:p w14:paraId="641BDE3C" w14:textId="77777777" w:rsidR="009B1C39" w:rsidRDefault="009B1C39">
      <w:pPr>
        <w:pStyle w:val="PL"/>
        <w:rPr>
          <w:sz w:val="19"/>
        </w:rPr>
      </w:pPr>
      <w:r>
        <w:tab/>
        <w:t>hSCSDChanAllocated</w:t>
      </w:r>
      <w:r>
        <w:tab/>
      </w:r>
      <w:r>
        <w:tab/>
        <w:t>[36] NumOfHSCSDChanAllocated OPTIONAL,</w:t>
      </w:r>
    </w:p>
    <w:p w14:paraId="1C29897A" w14:textId="77777777" w:rsidR="009B1C39" w:rsidRDefault="009B1C39">
      <w:pPr>
        <w:pStyle w:val="PL"/>
      </w:pPr>
      <w:r>
        <w:tab/>
        <w:t>changeOfHSCSDParms</w:t>
      </w:r>
      <w:r>
        <w:tab/>
      </w:r>
      <w:r>
        <w:tab/>
        <w:t>[37] SEQUENCE OF HSCSDParmsChange OPTIONAL,</w:t>
      </w:r>
    </w:p>
    <w:p w14:paraId="008BD375" w14:textId="77777777" w:rsidR="009B1C39" w:rsidRDefault="009B1C39">
      <w:pPr>
        <w:pStyle w:val="PL"/>
      </w:pPr>
      <w:r>
        <w:tab/>
        <w:t>fnur</w:t>
      </w:r>
      <w:r>
        <w:tab/>
      </w:r>
      <w:r>
        <w:tab/>
      </w:r>
      <w:r>
        <w:tab/>
      </w:r>
      <w:r>
        <w:tab/>
      </w:r>
      <w:r>
        <w:tab/>
      </w:r>
      <w:r w:rsidR="00641ED5">
        <w:tab/>
      </w:r>
      <w:r>
        <w:t>[38] Fnur OPTIONAL,</w:t>
      </w:r>
    </w:p>
    <w:p w14:paraId="0F3BE395" w14:textId="77777777" w:rsidR="009B1C39" w:rsidRDefault="009B1C39">
      <w:pPr>
        <w:pStyle w:val="PL"/>
      </w:pPr>
      <w:r>
        <w:tab/>
        <w:t>aiurRequested</w:t>
      </w:r>
      <w:r>
        <w:tab/>
      </w:r>
      <w:r>
        <w:tab/>
      </w:r>
      <w:r>
        <w:tab/>
        <w:t>[39] AiurRequested OPTIONAL,</w:t>
      </w:r>
    </w:p>
    <w:p w14:paraId="079687D3" w14:textId="77777777" w:rsidR="009B1C39" w:rsidRDefault="009B1C39">
      <w:pPr>
        <w:pStyle w:val="PL"/>
      </w:pPr>
      <w:r>
        <w:tab/>
        <w:t>chanCodingsAcceptable</w:t>
      </w:r>
      <w:r>
        <w:tab/>
        <w:t>[40] SEQUENCE OF ChannelCoding OPTIONAL,</w:t>
      </w:r>
    </w:p>
    <w:p w14:paraId="34E56D93" w14:textId="77777777" w:rsidR="009B1C39" w:rsidRDefault="009B1C39">
      <w:pPr>
        <w:pStyle w:val="PL"/>
      </w:pPr>
      <w:r>
        <w:tab/>
        <w:t>chanCodingUsed</w:t>
      </w:r>
      <w:r>
        <w:tab/>
      </w:r>
      <w:r>
        <w:tab/>
      </w:r>
      <w:r>
        <w:tab/>
        <w:t>[41] ChannelCoding OPTIONAL,</w:t>
      </w:r>
    </w:p>
    <w:p w14:paraId="60A98045" w14:textId="77777777" w:rsidR="009B1C39" w:rsidRDefault="009B1C39">
      <w:pPr>
        <w:pStyle w:val="PL"/>
      </w:pPr>
      <w:r>
        <w:tab/>
        <w:t>speechVersionSupported</w:t>
      </w:r>
      <w:r>
        <w:tab/>
        <w:t>[42] SpeechVersionIdentifier OPTIONAL,</w:t>
      </w:r>
    </w:p>
    <w:p w14:paraId="61AAD3C8" w14:textId="77777777" w:rsidR="009B1C39" w:rsidRDefault="009B1C39">
      <w:pPr>
        <w:pStyle w:val="PL"/>
      </w:pPr>
      <w:r>
        <w:tab/>
        <w:t>speechVersionUsed</w:t>
      </w:r>
      <w:r>
        <w:tab/>
      </w:r>
      <w:r>
        <w:tab/>
        <w:t>[43] SpeechVersionIdentifier OPTIONAL,</w:t>
      </w:r>
    </w:p>
    <w:p w14:paraId="718B99C9" w14:textId="77777777" w:rsidR="009B1C39" w:rsidRDefault="009B1C39">
      <w:pPr>
        <w:pStyle w:val="PL"/>
      </w:pPr>
      <w:r>
        <w:tab/>
        <w:t>gsm-SCFAddress</w:t>
      </w:r>
      <w:r>
        <w:tab/>
      </w:r>
      <w:r>
        <w:tab/>
      </w:r>
      <w:r>
        <w:tab/>
        <w:t>[44] Gsm-SCFAddress OPTIONAL,</w:t>
      </w:r>
    </w:p>
    <w:p w14:paraId="1397B712" w14:textId="77777777" w:rsidR="009B1C39" w:rsidRDefault="009B1C39">
      <w:pPr>
        <w:pStyle w:val="PL"/>
      </w:pPr>
      <w:r>
        <w:tab/>
        <w:t>serviceKey</w:t>
      </w:r>
      <w:r>
        <w:tab/>
      </w:r>
      <w:r>
        <w:tab/>
      </w:r>
      <w:r>
        <w:tab/>
      </w:r>
      <w:r>
        <w:tab/>
        <w:t>[45] ServiceKey OPTIONAL,</w:t>
      </w:r>
    </w:p>
    <w:p w14:paraId="3E56FB8A" w14:textId="77777777" w:rsidR="009B1C39" w:rsidRDefault="009B1C39">
      <w:pPr>
        <w:pStyle w:val="PL"/>
      </w:pPr>
      <w:r>
        <w:tab/>
        <w:t>systemType</w:t>
      </w:r>
      <w:r>
        <w:tab/>
      </w:r>
      <w:r>
        <w:tab/>
      </w:r>
      <w:r>
        <w:tab/>
      </w:r>
      <w:r>
        <w:tab/>
        <w:t>[46] SystemType OPTIONAL,</w:t>
      </w:r>
    </w:p>
    <w:p w14:paraId="29FCBA58" w14:textId="77777777" w:rsidR="009B1C39" w:rsidRDefault="009B1C39">
      <w:pPr>
        <w:pStyle w:val="PL"/>
      </w:pPr>
      <w:r>
        <w:tab/>
        <w:t>rateIndication</w:t>
      </w:r>
      <w:r>
        <w:tab/>
      </w:r>
      <w:r>
        <w:tab/>
      </w:r>
      <w:r>
        <w:tab/>
        <w:t>[47] RateIndication OPTIONAL,</w:t>
      </w:r>
    </w:p>
    <w:p w14:paraId="5F859A4F" w14:textId="77777777" w:rsidR="009B1C39" w:rsidRDefault="009B1C39">
      <w:pPr>
        <w:pStyle w:val="PL"/>
      </w:pPr>
      <w:r>
        <w:tab/>
        <w:t>locationRoutNum</w:t>
      </w:r>
      <w:r>
        <w:tab/>
      </w:r>
      <w:r>
        <w:tab/>
      </w:r>
      <w:r>
        <w:tab/>
        <w:t>[48] LocationRoutingNumber OPTIONAL,</w:t>
      </w:r>
    </w:p>
    <w:p w14:paraId="237DA876" w14:textId="77777777" w:rsidR="009B1C39" w:rsidRDefault="009B1C39">
      <w:pPr>
        <w:pStyle w:val="PL"/>
      </w:pPr>
      <w:r>
        <w:tab/>
        <w:t>lrnSoInd</w:t>
      </w:r>
      <w:r>
        <w:tab/>
      </w:r>
      <w:r>
        <w:tab/>
      </w:r>
      <w:r>
        <w:tab/>
      </w:r>
      <w:r>
        <w:tab/>
      </w:r>
      <w:r w:rsidR="00641ED5">
        <w:tab/>
      </w:r>
      <w:r>
        <w:t>[49] LocationRoutingNumberSourceIndicator OPTIONAL,</w:t>
      </w:r>
    </w:p>
    <w:p w14:paraId="26B46F97" w14:textId="77777777" w:rsidR="009B1C39" w:rsidRDefault="009B1C39">
      <w:pPr>
        <w:pStyle w:val="PL"/>
      </w:pPr>
      <w:r>
        <w:tab/>
        <w:t>lrnQuryStatus</w:t>
      </w:r>
      <w:r>
        <w:tab/>
      </w:r>
      <w:r>
        <w:tab/>
      </w:r>
      <w:r>
        <w:tab/>
        <w:t>[50] LocationRoutingNumberQueryStatus OPTIONAL,</w:t>
      </w:r>
    </w:p>
    <w:p w14:paraId="7329BA96" w14:textId="77777777" w:rsidR="009B1C39" w:rsidRDefault="009B1C39">
      <w:pPr>
        <w:pStyle w:val="PL"/>
      </w:pPr>
      <w:r>
        <w:tab/>
        <w:t>jIPPara</w:t>
      </w:r>
      <w:r>
        <w:tab/>
      </w:r>
      <w:r>
        <w:tab/>
      </w:r>
      <w:r>
        <w:tab/>
      </w:r>
      <w:r>
        <w:tab/>
      </w:r>
      <w:r>
        <w:tab/>
        <w:t>[51] JurisdictionInformationParameter OPTIONAL,</w:t>
      </w:r>
    </w:p>
    <w:p w14:paraId="22E7F851" w14:textId="77777777" w:rsidR="009B1C39" w:rsidRDefault="009B1C39">
      <w:pPr>
        <w:pStyle w:val="PL"/>
      </w:pPr>
      <w:r>
        <w:tab/>
        <w:t>jIPSoInd</w:t>
      </w:r>
      <w:r>
        <w:tab/>
      </w:r>
      <w:r>
        <w:tab/>
      </w:r>
      <w:r>
        <w:tab/>
      </w:r>
      <w:r>
        <w:tab/>
      </w:r>
      <w:r w:rsidR="00641ED5">
        <w:tab/>
      </w:r>
      <w:r>
        <w:t>[52] JurisdictionInformationParameterSourceIndicator OPTIONAL,</w:t>
      </w:r>
    </w:p>
    <w:p w14:paraId="382DFD97" w14:textId="77777777" w:rsidR="009B1C39" w:rsidRDefault="009B1C39">
      <w:pPr>
        <w:pStyle w:val="PL"/>
      </w:pPr>
      <w:r>
        <w:tab/>
        <w:t>jIPQuryStatus</w:t>
      </w:r>
      <w:r>
        <w:tab/>
      </w:r>
      <w:r>
        <w:tab/>
      </w:r>
      <w:r>
        <w:tab/>
        <w:t>[53] JurisdictionInformationParameterQueryStatus OPTIONAL,</w:t>
      </w:r>
    </w:p>
    <w:p w14:paraId="57664C3E" w14:textId="77777777" w:rsidR="009B1C39" w:rsidRDefault="009B1C39">
      <w:pPr>
        <w:pStyle w:val="PL"/>
      </w:pPr>
      <w:r>
        <w:tab/>
        <w:t>partialRecordType</w:t>
      </w:r>
      <w:r>
        <w:tab/>
      </w:r>
      <w:r>
        <w:tab/>
        <w:t>[54] PartialRecordType OPTIONAL,</w:t>
      </w:r>
    </w:p>
    <w:p w14:paraId="0A87BDD2" w14:textId="77777777" w:rsidR="009B1C39" w:rsidRDefault="009B1C39">
      <w:pPr>
        <w:pStyle w:val="PL"/>
      </w:pPr>
      <w:r>
        <w:tab/>
        <w:t>guaranteedBitRate</w:t>
      </w:r>
      <w:r>
        <w:tab/>
      </w:r>
      <w:r>
        <w:tab/>
        <w:t>[55] GuaranteedBitRate OPTIONAL,</w:t>
      </w:r>
    </w:p>
    <w:p w14:paraId="1489C5DB" w14:textId="77777777" w:rsidR="009B1C39" w:rsidRDefault="009B1C39">
      <w:pPr>
        <w:pStyle w:val="PL"/>
      </w:pPr>
      <w:r>
        <w:tab/>
        <w:t>maximumBitRate</w:t>
      </w:r>
      <w:r>
        <w:tab/>
      </w:r>
      <w:r>
        <w:tab/>
      </w:r>
      <w:r>
        <w:tab/>
        <w:t>[56] MaximumBitRate OPTIONAL,</w:t>
      </w:r>
    </w:p>
    <w:p w14:paraId="04782E9D" w14:textId="77777777" w:rsidR="009B1C39" w:rsidRDefault="009B1C39">
      <w:pPr>
        <w:pStyle w:val="PL"/>
      </w:pPr>
      <w:r>
        <w:tab/>
        <w:t>reasonForServiceChange</w:t>
      </w:r>
      <w:r>
        <w:tab/>
        <w:t>[57] ReasonForServiceChange OPTIONAL,</w:t>
      </w:r>
    </w:p>
    <w:p w14:paraId="11A0FE87" w14:textId="77777777" w:rsidR="000E6D85" w:rsidRDefault="009B1C39" w:rsidP="000E6D85">
      <w:pPr>
        <w:pStyle w:val="PL"/>
      </w:pPr>
      <w:r>
        <w:tab/>
        <w:t>serviceChangeInitiator</w:t>
      </w:r>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t>iMS-Charging-Identifier</w:t>
      </w:r>
      <w:r>
        <w:tab/>
        <w:t>[60] IMS-Charging-Identifier OPTIONAL,</w:t>
      </w:r>
    </w:p>
    <w:p w14:paraId="32EFDC14" w14:textId="77777777" w:rsidR="000E6D85" w:rsidRDefault="000E6D85" w:rsidP="000E6D85">
      <w:pPr>
        <w:pStyle w:val="PL"/>
      </w:pPr>
      <w:r>
        <w:tab/>
        <w:t>privateUserID</w:t>
      </w:r>
      <w:r>
        <w:tab/>
      </w:r>
      <w:r>
        <w:tab/>
      </w:r>
      <w:r>
        <w:tab/>
        <w:t>[61] GraphicString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r>
        <w:lastRenderedPageBreak/>
        <w:t>RoamingRecord</w:t>
      </w:r>
      <w:r>
        <w:tab/>
      </w:r>
      <w:r>
        <w:tab/>
      </w:r>
      <w:r>
        <w:tab/>
        <w:t>::= SET</w:t>
      </w:r>
    </w:p>
    <w:p w14:paraId="074FA5C7" w14:textId="77777777" w:rsidR="009B1C39" w:rsidRDefault="009B1C39">
      <w:pPr>
        <w:pStyle w:val="PL"/>
      </w:pPr>
      <w:r>
        <w:t>{</w:t>
      </w:r>
    </w:p>
    <w:p w14:paraId="15976B02" w14:textId="77777777" w:rsidR="009B1C39" w:rsidRDefault="009B1C39">
      <w:pPr>
        <w:pStyle w:val="PL"/>
      </w:pPr>
      <w:r>
        <w:tab/>
        <w:t>recordType</w:t>
      </w:r>
      <w:r>
        <w:tab/>
      </w:r>
      <w:r>
        <w:tab/>
      </w:r>
      <w:r>
        <w:tab/>
      </w:r>
      <w:r>
        <w:tab/>
        <w:t>[0] RecordType,</w:t>
      </w:r>
    </w:p>
    <w:p w14:paraId="6CF0E98A" w14:textId="77777777" w:rsidR="009B1C39" w:rsidRDefault="009B1C39">
      <w:pPr>
        <w:pStyle w:val="PL"/>
      </w:pPr>
      <w:r>
        <w:tab/>
        <w:t>servedIMSI</w:t>
      </w:r>
      <w:r>
        <w:tab/>
      </w:r>
      <w:r>
        <w:tab/>
      </w:r>
      <w:r>
        <w:tab/>
      </w:r>
      <w:r>
        <w:tab/>
        <w:t>[1] IMSI,</w:t>
      </w:r>
    </w:p>
    <w:p w14:paraId="713C4DB6" w14:textId="77777777" w:rsidR="009B1C39" w:rsidRDefault="009B1C39">
      <w:pPr>
        <w:pStyle w:val="PL"/>
      </w:pPr>
      <w:r>
        <w:tab/>
        <w:t>servedMSISDN</w:t>
      </w:r>
      <w:r>
        <w:tab/>
      </w:r>
      <w:r>
        <w:tab/>
      </w:r>
      <w:r>
        <w:tab/>
      </w:r>
      <w:r w:rsidR="00641ED5">
        <w:tab/>
      </w:r>
      <w:r>
        <w:t>[2] MSISDN OPTIONAL,</w:t>
      </w:r>
    </w:p>
    <w:p w14:paraId="317E459D" w14:textId="77777777" w:rsidR="009B1C39" w:rsidRDefault="009B1C39" w:rsidP="00AF10F3">
      <w:pPr>
        <w:pStyle w:val="PL"/>
      </w:pPr>
      <w:r>
        <w:tab/>
        <w:t>callingNumber</w:t>
      </w:r>
      <w:r>
        <w:tab/>
      </w:r>
      <w:r>
        <w:tab/>
      </w:r>
      <w:r>
        <w:tab/>
        <w:t>[3] CallingNumber OPTIONAL,</w:t>
      </w:r>
    </w:p>
    <w:p w14:paraId="544173AC" w14:textId="77777777" w:rsidR="009B1C39" w:rsidRDefault="009B1C39">
      <w:pPr>
        <w:pStyle w:val="PL"/>
      </w:pPr>
      <w:r>
        <w:tab/>
        <w:t>roamingNumber</w:t>
      </w:r>
      <w:r>
        <w:tab/>
      </w:r>
      <w:r>
        <w:tab/>
      </w:r>
      <w:r>
        <w:tab/>
        <w:t>[4] RoamingNumber OPTIONAL,</w:t>
      </w:r>
    </w:p>
    <w:p w14:paraId="6DFF6CF1" w14:textId="77777777" w:rsidR="009B1C39" w:rsidRDefault="009B1C39">
      <w:pPr>
        <w:pStyle w:val="PL"/>
      </w:pPr>
      <w:r>
        <w:tab/>
        <w:t>recordingEntity</w:t>
      </w:r>
      <w:r>
        <w:tab/>
      </w:r>
      <w:r>
        <w:tab/>
      </w:r>
      <w:r>
        <w:tab/>
        <w:t>[5] RecordingEntity,</w:t>
      </w:r>
    </w:p>
    <w:p w14:paraId="7B03431F" w14:textId="77777777" w:rsidR="009B1C39" w:rsidRDefault="009B1C39">
      <w:pPr>
        <w:pStyle w:val="PL"/>
      </w:pPr>
      <w:r>
        <w:tab/>
        <w:t>mscIncomingTKGP</w:t>
      </w:r>
      <w:r>
        <w:tab/>
      </w:r>
      <w:r>
        <w:tab/>
      </w:r>
      <w:r>
        <w:tab/>
        <w:t>[6] TrunkGroup OPTIONAL,</w:t>
      </w:r>
    </w:p>
    <w:p w14:paraId="4732F9EB" w14:textId="77777777" w:rsidR="009B1C39" w:rsidRDefault="009B1C39">
      <w:pPr>
        <w:pStyle w:val="PL"/>
      </w:pPr>
      <w:r>
        <w:tab/>
        <w:t>mscOutgoingTKGP</w:t>
      </w:r>
      <w:r>
        <w:tab/>
      </w:r>
      <w:r>
        <w:tab/>
      </w:r>
      <w:r>
        <w:tab/>
        <w:t>[7] TrunkGroup OPTIONAL,</w:t>
      </w:r>
    </w:p>
    <w:p w14:paraId="09AA7761" w14:textId="77777777" w:rsidR="009B1C39" w:rsidRDefault="009B1C39">
      <w:pPr>
        <w:pStyle w:val="PL"/>
      </w:pPr>
      <w:r>
        <w:tab/>
        <w:t>basicService</w:t>
      </w:r>
      <w:r>
        <w:tab/>
      </w:r>
      <w:r>
        <w:tab/>
      </w:r>
      <w:r>
        <w:tab/>
      </w:r>
      <w:r w:rsidR="00641ED5">
        <w:tab/>
      </w:r>
      <w:r>
        <w:t>[8] BasicServiceCode OPTIONAL,</w:t>
      </w:r>
    </w:p>
    <w:p w14:paraId="6BB270E5" w14:textId="77777777" w:rsidR="009B1C39" w:rsidRDefault="009B1C39">
      <w:pPr>
        <w:pStyle w:val="PL"/>
      </w:pPr>
      <w:r>
        <w:tab/>
        <w:t>transparencyIndicator</w:t>
      </w:r>
      <w:r>
        <w:tab/>
        <w:t>[9] TransparencyInd OPTIONAL,</w:t>
      </w:r>
    </w:p>
    <w:p w14:paraId="37A1E4EC" w14:textId="77777777" w:rsidR="009B1C39" w:rsidRDefault="009B1C39">
      <w:pPr>
        <w:pStyle w:val="PL"/>
      </w:pPr>
      <w:r>
        <w:tab/>
        <w:t>changeOfService</w:t>
      </w:r>
      <w:r>
        <w:tab/>
      </w:r>
      <w:r>
        <w:tab/>
      </w:r>
      <w:r>
        <w:tab/>
        <w:t>[10] SEQUENCE OF ChangeOfService OPTIONAL,</w:t>
      </w:r>
    </w:p>
    <w:p w14:paraId="58D80295" w14:textId="77777777" w:rsidR="009B1C39" w:rsidRDefault="009B1C39">
      <w:pPr>
        <w:pStyle w:val="PL"/>
      </w:pPr>
      <w:r>
        <w:tab/>
        <w:t>supplServicesUsed</w:t>
      </w:r>
      <w:r>
        <w:tab/>
      </w:r>
      <w:r>
        <w:tab/>
        <w:t>[11] SEQUENCE OF  SuppServiceUsed OPTIONAL,</w:t>
      </w:r>
    </w:p>
    <w:p w14:paraId="71E7E797" w14:textId="77777777" w:rsidR="009B1C39" w:rsidRDefault="009B1C39">
      <w:pPr>
        <w:pStyle w:val="PL"/>
      </w:pPr>
      <w:r>
        <w:tab/>
        <w:t>seizureTime</w:t>
      </w:r>
      <w:r>
        <w:tab/>
      </w:r>
      <w:r>
        <w:tab/>
      </w:r>
      <w:r>
        <w:tab/>
      </w:r>
      <w:r>
        <w:tab/>
        <w:t>[12] TimeStamp OPTIONAL,</w:t>
      </w:r>
    </w:p>
    <w:p w14:paraId="68AC8769" w14:textId="77777777" w:rsidR="009B1C39" w:rsidRDefault="009B1C39">
      <w:pPr>
        <w:pStyle w:val="PL"/>
      </w:pPr>
      <w:r>
        <w:tab/>
        <w:t>answerTime</w:t>
      </w:r>
      <w:r>
        <w:tab/>
      </w:r>
      <w:r>
        <w:tab/>
      </w:r>
      <w:r>
        <w:tab/>
      </w:r>
      <w:r>
        <w:tab/>
        <w:t>[13] TimeStamp OPTIONAL,</w:t>
      </w:r>
    </w:p>
    <w:p w14:paraId="3DD3B537" w14:textId="77777777" w:rsidR="009B1C39" w:rsidRDefault="009B1C39">
      <w:pPr>
        <w:pStyle w:val="PL"/>
      </w:pPr>
      <w:r>
        <w:tab/>
        <w:t>releaseTime</w:t>
      </w:r>
      <w:r>
        <w:tab/>
      </w:r>
      <w:r>
        <w:tab/>
      </w:r>
      <w:r>
        <w:tab/>
      </w:r>
      <w:r>
        <w:tab/>
        <w:t>[14] TimeStamp OPTIONAL,</w:t>
      </w:r>
    </w:p>
    <w:p w14:paraId="7DDBD24C" w14:textId="77777777" w:rsidR="009B1C39" w:rsidRDefault="009B1C39">
      <w:pPr>
        <w:pStyle w:val="PL"/>
      </w:pPr>
      <w:r>
        <w:tab/>
        <w:t>callDuration</w:t>
      </w:r>
      <w:r>
        <w:tab/>
      </w:r>
      <w:r>
        <w:tab/>
      </w:r>
      <w:r>
        <w:tab/>
      </w:r>
      <w:r w:rsidR="00641ED5">
        <w:tab/>
      </w:r>
      <w:r>
        <w:t>[15] CallDuration,</w:t>
      </w:r>
    </w:p>
    <w:p w14:paraId="751FAD36" w14:textId="77777777" w:rsidR="009B1C39" w:rsidRDefault="009B1C39">
      <w:pPr>
        <w:pStyle w:val="PL"/>
      </w:pPr>
      <w:r>
        <w:tab/>
        <w:t>dataVolume</w:t>
      </w:r>
      <w:r>
        <w:tab/>
      </w:r>
      <w:r>
        <w:tab/>
      </w:r>
      <w:r>
        <w:tab/>
      </w:r>
      <w:r>
        <w:tab/>
        <w:t>[16] DataVolume OPTIONAL,</w:t>
      </w:r>
    </w:p>
    <w:p w14:paraId="5B44D758" w14:textId="77777777" w:rsidR="009B1C39" w:rsidRDefault="009B1C39">
      <w:pPr>
        <w:pStyle w:val="PL"/>
      </w:pPr>
      <w:r>
        <w:tab/>
        <w:t>causeForTerm</w:t>
      </w:r>
      <w:r>
        <w:tab/>
      </w:r>
      <w:r>
        <w:tab/>
      </w:r>
      <w:r>
        <w:tab/>
      </w:r>
      <w:r w:rsidR="00641ED5">
        <w:tab/>
      </w:r>
      <w:r>
        <w:t>[17] CauseForTerm,</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t>callReference</w:t>
      </w:r>
      <w:r>
        <w:tab/>
      </w:r>
      <w:r>
        <w:tab/>
      </w:r>
      <w:r>
        <w:tab/>
        <w:t>[19] CallReferenceNumber,</w:t>
      </w:r>
    </w:p>
    <w:p w14:paraId="5CABE4CD" w14:textId="77777777" w:rsidR="009B1C39" w:rsidRDefault="009B1C39">
      <w:pPr>
        <w:pStyle w:val="PL"/>
      </w:pPr>
      <w:r>
        <w:tab/>
        <w:t>sequenceNumber</w:t>
      </w:r>
      <w:r>
        <w:tab/>
      </w:r>
      <w:r>
        <w:tab/>
      </w:r>
      <w:r>
        <w:tab/>
        <w:t>[20] INTEGER OPTIONAL,</w:t>
      </w:r>
    </w:p>
    <w:p w14:paraId="49756EA1" w14:textId="77777777" w:rsidR="009B1C39" w:rsidRDefault="009B1C39">
      <w:pPr>
        <w:pStyle w:val="PL"/>
      </w:pPr>
      <w:r>
        <w:tab/>
        <w:t>recordExtensions</w:t>
      </w:r>
      <w:r>
        <w:tab/>
      </w:r>
      <w:r>
        <w:tab/>
      </w:r>
      <w:r w:rsidR="00641ED5">
        <w:tab/>
      </w:r>
      <w:r>
        <w:t>[21] ManagementExtensions OPTIONAL,</w:t>
      </w:r>
    </w:p>
    <w:p w14:paraId="3921EE61" w14:textId="77777777" w:rsidR="009B1C39" w:rsidRDefault="009B1C39">
      <w:pPr>
        <w:pStyle w:val="PL"/>
      </w:pPr>
      <w:r>
        <w:tab/>
        <w:t>networkCallReference</w:t>
      </w:r>
      <w:r>
        <w:tab/>
      </w:r>
      <w:r w:rsidR="00641ED5">
        <w:tab/>
      </w:r>
      <w:r>
        <w:t>[22] NetworkCallReference OPTIONAL,</w:t>
      </w:r>
    </w:p>
    <w:p w14:paraId="65C2DB8C" w14:textId="77777777" w:rsidR="009B1C39" w:rsidRDefault="009B1C39">
      <w:pPr>
        <w:pStyle w:val="PL"/>
      </w:pPr>
      <w:r>
        <w:tab/>
        <w:t>mSCAddress</w:t>
      </w:r>
      <w:r>
        <w:tab/>
      </w:r>
      <w:r>
        <w:tab/>
      </w:r>
      <w:r>
        <w:tab/>
      </w:r>
      <w:r>
        <w:tab/>
        <w:t>[23] MSCAddress OPTIONAL,</w:t>
      </w:r>
    </w:p>
    <w:p w14:paraId="7F6D81AB" w14:textId="77777777" w:rsidR="009B1C39" w:rsidRDefault="009B1C39">
      <w:pPr>
        <w:pStyle w:val="PL"/>
      </w:pPr>
      <w:r>
        <w:tab/>
        <w:t>locationRoutNum</w:t>
      </w:r>
      <w:r>
        <w:tab/>
      </w:r>
      <w:r>
        <w:tab/>
      </w:r>
      <w:r>
        <w:tab/>
        <w:t>[24] LocationRoutingNumber OPTIONAL,</w:t>
      </w:r>
    </w:p>
    <w:p w14:paraId="271467F8" w14:textId="77777777" w:rsidR="009B1C39" w:rsidRDefault="009B1C39">
      <w:pPr>
        <w:pStyle w:val="PL"/>
      </w:pPr>
      <w:r>
        <w:tab/>
        <w:t>lrnSoInd</w:t>
      </w:r>
      <w:r>
        <w:tab/>
      </w:r>
      <w:r>
        <w:tab/>
      </w:r>
      <w:r>
        <w:tab/>
      </w:r>
      <w:r>
        <w:tab/>
      </w:r>
      <w:r w:rsidR="00641ED5">
        <w:tab/>
      </w:r>
      <w:r>
        <w:t>[25] LocationRoutingNumberSourceIndicator OPTIONAL,</w:t>
      </w:r>
    </w:p>
    <w:p w14:paraId="54E56FD5" w14:textId="77777777" w:rsidR="009B1C39" w:rsidRDefault="009B1C39">
      <w:pPr>
        <w:pStyle w:val="PL"/>
      </w:pPr>
      <w:r>
        <w:tab/>
        <w:t>lrnQuryStatus</w:t>
      </w:r>
      <w:r>
        <w:tab/>
      </w:r>
      <w:r>
        <w:tab/>
      </w:r>
      <w:r>
        <w:tab/>
        <w:t>[26] LocationRoutingNumberQueryStatus OPTIONAL,</w:t>
      </w:r>
    </w:p>
    <w:p w14:paraId="010016F3" w14:textId="77777777" w:rsidR="009B1C39" w:rsidRDefault="009B1C39">
      <w:pPr>
        <w:pStyle w:val="PL"/>
      </w:pPr>
      <w:r>
        <w:tab/>
        <w:t>jIPPara</w:t>
      </w:r>
      <w:r>
        <w:tab/>
      </w:r>
      <w:r>
        <w:tab/>
      </w:r>
      <w:r>
        <w:tab/>
      </w:r>
      <w:r>
        <w:tab/>
      </w:r>
      <w:r>
        <w:tab/>
        <w:t>[27] JurisdictionInformationParameter OPTIONAL,</w:t>
      </w:r>
    </w:p>
    <w:p w14:paraId="7B7D1036" w14:textId="77777777" w:rsidR="009B1C39" w:rsidRDefault="009B1C39">
      <w:pPr>
        <w:pStyle w:val="PL"/>
      </w:pPr>
      <w:r>
        <w:tab/>
        <w:t>jIPSoInd</w:t>
      </w:r>
      <w:r>
        <w:tab/>
      </w:r>
      <w:r>
        <w:tab/>
      </w:r>
      <w:r>
        <w:tab/>
      </w:r>
      <w:r>
        <w:tab/>
      </w:r>
      <w:r w:rsidR="00641ED5">
        <w:tab/>
      </w:r>
      <w:r>
        <w:t>[28] JurisdictionInformationParameterSourceIndicator OPTIONAL,</w:t>
      </w:r>
    </w:p>
    <w:p w14:paraId="07E3E0B5" w14:textId="77777777" w:rsidR="009B1C39" w:rsidRDefault="009B1C39">
      <w:pPr>
        <w:pStyle w:val="PL"/>
      </w:pPr>
      <w:r>
        <w:tab/>
        <w:t>jIPQuryStatus</w:t>
      </w:r>
      <w:r>
        <w:tab/>
      </w:r>
      <w:r>
        <w:tab/>
      </w:r>
      <w:r>
        <w:tab/>
        <w:t>[29] JurisdictionInformationParameterQueryStatus OPTIONAL,</w:t>
      </w:r>
    </w:p>
    <w:p w14:paraId="4C302CC9" w14:textId="77777777" w:rsidR="009B1C39" w:rsidRDefault="009B1C39">
      <w:pPr>
        <w:pStyle w:val="PL"/>
      </w:pPr>
      <w:r>
        <w:tab/>
        <w:t>partialRecordType</w:t>
      </w:r>
      <w:r>
        <w:tab/>
      </w:r>
      <w:r>
        <w:tab/>
        <w:t>[30] PartialRecordType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r>
        <w:t>TermCAMELRecord</w:t>
      </w:r>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t>recordtype</w:t>
      </w:r>
      <w:r>
        <w:tab/>
      </w:r>
      <w:r>
        <w:tab/>
      </w:r>
      <w:r>
        <w:tab/>
      </w:r>
      <w:r>
        <w:tab/>
      </w:r>
      <w:r>
        <w:tab/>
        <w:t>[0] RecordType,</w:t>
      </w:r>
    </w:p>
    <w:p w14:paraId="1222BBEE" w14:textId="77777777" w:rsidR="009B1C39" w:rsidRDefault="009B1C39">
      <w:pPr>
        <w:pStyle w:val="PL"/>
      </w:pPr>
      <w:r>
        <w:tab/>
        <w:t>servedIMSI</w:t>
      </w:r>
      <w:r>
        <w:tab/>
      </w:r>
      <w:r>
        <w:tab/>
      </w:r>
      <w:r>
        <w:tab/>
      </w:r>
      <w:r>
        <w:tab/>
      </w:r>
      <w:r>
        <w:tab/>
        <w:t>[1] IMSI,</w:t>
      </w:r>
    </w:p>
    <w:p w14:paraId="5990563A" w14:textId="77777777" w:rsidR="009B1C39" w:rsidRDefault="009B1C39">
      <w:pPr>
        <w:pStyle w:val="PL"/>
      </w:pPr>
      <w:r>
        <w:tab/>
        <w:t>servedMSISDN</w:t>
      </w:r>
      <w:r>
        <w:tab/>
      </w:r>
      <w:r>
        <w:tab/>
      </w:r>
      <w:r>
        <w:tab/>
      </w:r>
      <w:r>
        <w:tab/>
      </w:r>
      <w:r w:rsidR="00641ED5">
        <w:tab/>
      </w:r>
      <w:r>
        <w:t>[2] MSISDN OPTIONAL,</w:t>
      </w:r>
    </w:p>
    <w:p w14:paraId="1148D4D3" w14:textId="77777777" w:rsidR="009B1C39" w:rsidRDefault="009B1C39">
      <w:pPr>
        <w:pStyle w:val="PL"/>
      </w:pPr>
      <w:r>
        <w:tab/>
        <w:t>recordingEntity</w:t>
      </w:r>
      <w:r>
        <w:tab/>
      </w:r>
      <w:r>
        <w:tab/>
      </w:r>
      <w:r>
        <w:tab/>
      </w:r>
      <w:r>
        <w:tab/>
        <w:t>[3] RecordingEntity,</w:t>
      </w:r>
    </w:p>
    <w:p w14:paraId="32196FC1" w14:textId="77777777" w:rsidR="009B1C39" w:rsidRDefault="009B1C39">
      <w:pPr>
        <w:pStyle w:val="PL"/>
      </w:pPr>
      <w:r>
        <w:tab/>
        <w:t>interrogationTime</w:t>
      </w:r>
      <w:r>
        <w:tab/>
      </w:r>
      <w:r>
        <w:tab/>
      </w:r>
      <w:r>
        <w:tab/>
        <w:t>[4] TimeStamp,</w:t>
      </w:r>
    </w:p>
    <w:p w14:paraId="14E1156F" w14:textId="16F1D975" w:rsidR="009B1C39" w:rsidRDefault="009B1C39">
      <w:pPr>
        <w:pStyle w:val="PL"/>
      </w:pPr>
      <w:r>
        <w:tab/>
        <w:t>destinationRoutingAddress</w:t>
      </w:r>
      <w:r>
        <w:tab/>
        <w:t>[5] DestinationRoutingAddress</w:t>
      </w:r>
      <w:r w:rsidR="002476E8">
        <w:t xml:space="preserve"> {bound}</w:t>
      </w:r>
      <w:r>
        <w:t>,</w:t>
      </w:r>
    </w:p>
    <w:p w14:paraId="1A000065" w14:textId="77777777" w:rsidR="009B1C39" w:rsidRDefault="009B1C39">
      <w:pPr>
        <w:pStyle w:val="PL"/>
      </w:pPr>
      <w:r>
        <w:tab/>
        <w:t>gsm-SCFAddress</w:t>
      </w:r>
      <w:r>
        <w:tab/>
      </w:r>
      <w:r>
        <w:tab/>
      </w:r>
      <w:r>
        <w:tab/>
      </w:r>
      <w:r>
        <w:tab/>
        <w:t>[6] Gsm-SCFAddress,</w:t>
      </w:r>
    </w:p>
    <w:p w14:paraId="0D1BD798" w14:textId="77777777" w:rsidR="009B1C39" w:rsidRDefault="009B1C39">
      <w:pPr>
        <w:pStyle w:val="PL"/>
      </w:pPr>
      <w:r>
        <w:tab/>
        <w:t>serviceKey</w:t>
      </w:r>
      <w:r>
        <w:tab/>
      </w:r>
      <w:r>
        <w:tab/>
      </w:r>
      <w:r>
        <w:tab/>
      </w:r>
      <w:r>
        <w:tab/>
      </w:r>
      <w:r>
        <w:tab/>
        <w:t>[7] ServiceKey,</w:t>
      </w:r>
    </w:p>
    <w:p w14:paraId="002A9ED7" w14:textId="77777777" w:rsidR="009B1C39" w:rsidRDefault="009B1C39">
      <w:pPr>
        <w:pStyle w:val="PL"/>
      </w:pPr>
      <w:r>
        <w:tab/>
        <w:t>networkCallReference</w:t>
      </w:r>
      <w:r>
        <w:tab/>
      </w:r>
      <w:r>
        <w:tab/>
      </w:r>
      <w:r w:rsidR="00641ED5">
        <w:tab/>
      </w:r>
      <w:r>
        <w:t>[8] NetworkCallReference OPTIONAL,</w:t>
      </w:r>
    </w:p>
    <w:p w14:paraId="7E1C4F8E" w14:textId="77777777" w:rsidR="009B1C39" w:rsidRDefault="009B1C39">
      <w:pPr>
        <w:pStyle w:val="PL"/>
      </w:pPr>
      <w:r>
        <w:tab/>
        <w:t>mSCAddress</w:t>
      </w:r>
      <w:r>
        <w:tab/>
      </w:r>
      <w:r>
        <w:tab/>
      </w:r>
      <w:r>
        <w:tab/>
      </w:r>
      <w:r>
        <w:tab/>
      </w:r>
      <w:r>
        <w:tab/>
        <w:t>[9] MSCAddress OPTIONAL,</w:t>
      </w:r>
    </w:p>
    <w:p w14:paraId="1F24F64C" w14:textId="77777777" w:rsidR="009B1C39" w:rsidRDefault="009B1C39">
      <w:pPr>
        <w:pStyle w:val="PL"/>
      </w:pPr>
      <w:r>
        <w:tab/>
        <w:t>defaultCallHandling</w:t>
      </w:r>
      <w:r>
        <w:tab/>
      </w:r>
      <w:r>
        <w:tab/>
      </w:r>
      <w:r>
        <w:tab/>
        <w:t>[10] DefaultCallHandling OPTIONAL,</w:t>
      </w:r>
    </w:p>
    <w:p w14:paraId="68097F46" w14:textId="77777777" w:rsidR="009B1C39" w:rsidRDefault="009B1C39">
      <w:pPr>
        <w:pStyle w:val="PL"/>
      </w:pPr>
      <w:r>
        <w:tab/>
        <w:t>recordExtensions</w:t>
      </w:r>
      <w:r>
        <w:tab/>
      </w:r>
      <w:r>
        <w:tab/>
      </w:r>
      <w:r>
        <w:tab/>
      </w:r>
      <w:r w:rsidR="00641ED5">
        <w:tab/>
      </w:r>
      <w:r>
        <w:t>[11] ManagementExtensions OPTIONAL,</w:t>
      </w:r>
    </w:p>
    <w:p w14:paraId="4F648D13" w14:textId="77777777" w:rsidR="009B1C39" w:rsidRDefault="009B1C39">
      <w:pPr>
        <w:pStyle w:val="PL"/>
      </w:pPr>
      <w:r>
        <w:tab/>
        <w:t>calledNumber</w:t>
      </w:r>
      <w:r>
        <w:tab/>
      </w:r>
      <w:r>
        <w:tab/>
      </w:r>
      <w:r>
        <w:tab/>
      </w:r>
      <w:r>
        <w:tab/>
      </w:r>
      <w:r w:rsidR="00641ED5">
        <w:tab/>
      </w:r>
      <w:r>
        <w:t>[12] CalledNumber,</w:t>
      </w:r>
    </w:p>
    <w:p w14:paraId="5F84FA47" w14:textId="77777777" w:rsidR="009B1C39" w:rsidRDefault="009B1C39">
      <w:pPr>
        <w:pStyle w:val="PL"/>
      </w:pPr>
      <w:r>
        <w:tab/>
        <w:t>callingNumber</w:t>
      </w:r>
      <w:r>
        <w:tab/>
      </w:r>
      <w:r>
        <w:tab/>
      </w:r>
      <w:r>
        <w:tab/>
      </w:r>
      <w:r>
        <w:tab/>
        <w:t>[13] CallingNumber OPTIONAL,</w:t>
      </w:r>
    </w:p>
    <w:p w14:paraId="0B82509C" w14:textId="77777777" w:rsidR="009B1C39" w:rsidRDefault="009B1C39">
      <w:pPr>
        <w:pStyle w:val="PL"/>
      </w:pPr>
      <w:r>
        <w:tab/>
        <w:t>mscIncomingTKGP</w:t>
      </w:r>
      <w:r>
        <w:tab/>
      </w:r>
      <w:r>
        <w:tab/>
      </w:r>
      <w:r>
        <w:tab/>
      </w:r>
      <w:r>
        <w:tab/>
        <w:t>[14] TrunkGroup OPTIONAL,</w:t>
      </w:r>
    </w:p>
    <w:p w14:paraId="215B29D8" w14:textId="77777777" w:rsidR="009B1C39" w:rsidRDefault="009B1C39">
      <w:pPr>
        <w:pStyle w:val="PL"/>
      </w:pPr>
      <w:r>
        <w:tab/>
        <w:t>mscOutgoingTKGP</w:t>
      </w:r>
      <w:r>
        <w:tab/>
      </w:r>
      <w:r>
        <w:tab/>
      </w:r>
      <w:r>
        <w:tab/>
      </w:r>
      <w:r>
        <w:tab/>
        <w:t>[15] TrunkGroup OPTIONAL,</w:t>
      </w:r>
    </w:p>
    <w:p w14:paraId="41610DA6" w14:textId="77777777" w:rsidR="009B1C39" w:rsidRDefault="009B1C39">
      <w:pPr>
        <w:pStyle w:val="PL"/>
      </w:pPr>
      <w:r>
        <w:tab/>
        <w:t>seizureTime</w:t>
      </w:r>
      <w:r>
        <w:tab/>
      </w:r>
      <w:r>
        <w:tab/>
      </w:r>
      <w:r>
        <w:tab/>
      </w:r>
      <w:r>
        <w:tab/>
      </w:r>
      <w:r>
        <w:tab/>
        <w:t>[16] TimeStamp OPTIONAL,</w:t>
      </w:r>
    </w:p>
    <w:p w14:paraId="43556C66" w14:textId="77777777" w:rsidR="009B1C39" w:rsidRDefault="009B1C39">
      <w:pPr>
        <w:pStyle w:val="PL"/>
      </w:pPr>
      <w:r>
        <w:tab/>
        <w:t>answerTime</w:t>
      </w:r>
      <w:r>
        <w:tab/>
      </w:r>
      <w:r>
        <w:tab/>
      </w:r>
      <w:r>
        <w:tab/>
      </w:r>
      <w:r>
        <w:tab/>
      </w:r>
      <w:r>
        <w:tab/>
        <w:t>[17] TimeStamp OPTIONAL,</w:t>
      </w:r>
    </w:p>
    <w:p w14:paraId="3F2C6FC1" w14:textId="77777777" w:rsidR="009B1C39" w:rsidRDefault="009B1C39">
      <w:pPr>
        <w:pStyle w:val="PL"/>
      </w:pPr>
      <w:r>
        <w:tab/>
        <w:t>releaseTime</w:t>
      </w:r>
      <w:r>
        <w:tab/>
      </w:r>
      <w:r>
        <w:tab/>
      </w:r>
      <w:r>
        <w:tab/>
      </w:r>
      <w:r>
        <w:tab/>
      </w:r>
      <w:r>
        <w:tab/>
        <w:t>[18] TimeStamp OPTIONAL,</w:t>
      </w:r>
    </w:p>
    <w:p w14:paraId="26C80BC4" w14:textId="77777777" w:rsidR="009B1C39" w:rsidRDefault="009B1C39">
      <w:pPr>
        <w:pStyle w:val="PL"/>
      </w:pPr>
      <w:r>
        <w:tab/>
        <w:t>callDuration</w:t>
      </w:r>
      <w:r>
        <w:tab/>
      </w:r>
      <w:r>
        <w:tab/>
      </w:r>
      <w:r>
        <w:tab/>
      </w:r>
      <w:r>
        <w:tab/>
      </w:r>
      <w:r w:rsidR="00641ED5">
        <w:tab/>
      </w:r>
      <w:r>
        <w:t>[19] CallDuration,</w:t>
      </w:r>
    </w:p>
    <w:p w14:paraId="63783112" w14:textId="77777777" w:rsidR="009B1C39" w:rsidRDefault="009B1C39">
      <w:pPr>
        <w:pStyle w:val="PL"/>
      </w:pPr>
      <w:r>
        <w:tab/>
        <w:t>dataVolume</w:t>
      </w:r>
      <w:r>
        <w:tab/>
      </w:r>
      <w:r>
        <w:tab/>
      </w:r>
      <w:r>
        <w:tab/>
      </w:r>
      <w:r>
        <w:tab/>
      </w:r>
      <w:r>
        <w:tab/>
        <w:t>[20] DataVolume OPTIONAL,</w:t>
      </w:r>
    </w:p>
    <w:p w14:paraId="14FF7BB3" w14:textId="77777777" w:rsidR="009B1C39" w:rsidRDefault="009B1C39">
      <w:pPr>
        <w:pStyle w:val="PL"/>
      </w:pPr>
      <w:r>
        <w:tab/>
        <w:t>causeForTerm</w:t>
      </w:r>
      <w:r>
        <w:tab/>
      </w:r>
      <w:r>
        <w:tab/>
      </w:r>
      <w:r>
        <w:tab/>
      </w:r>
      <w:r>
        <w:tab/>
      </w:r>
      <w:r w:rsidR="00641ED5">
        <w:tab/>
      </w:r>
      <w:r>
        <w:t>[21] CauseForTerm,</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t>callReference</w:t>
      </w:r>
      <w:r>
        <w:tab/>
      </w:r>
      <w:r>
        <w:tab/>
      </w:r>
      <w:r>
        <w:tab/>
      </w:r>
      <w:r>
        <w:tab/>
        <w:t>[23] CallReferenceNumber,</w:t>
      </w:r>
    </w:p>
    <w:p w14:paraId="5A783F5C" w14:textId="77777777" w:rsidR="009B1C39" w:rsidRDefault="009B1C39">
      <w:pPr>
        <w:pStyle w:val="PL"/>
      </w:pPr>
      <w:r>
        <w:tab/>
        <w:t>sequenceNumber</w:t>
      </w:r>
      <w:r>
        <w:tab/>
      </w:r>
      <w:r>
        <w:tab/>
      </w:r>
      <w:r>
        <w:tab/>
      </w:r>
      <w:r>
        <w:tab/>
        <w:t>[24] INTEGER OPTIONAL,</w:t>
      </w:r>
    </w:p>
    <w:p w14:paraId="52239CE3" w14:textId="77777777" w:rsidR="009B1C39" w:rsidRDefault="009B1C39">
      <w:pPr>
        <w:pStyle w:val="PL"/>
      </w:pPr>
      <w:r>
        <w:tab/>
        <w:t>numberOfDPEncountered</w:t>
      </w:r>
      <w:r>
        <w:tab/>
      </w:r>
      <w:r>
        <w:tab/>
        <w:t>[25] INTEGER OPTIONAL,</w:t>
      </w:r>
    </w:p>
    <w:p w14:paraId="3B46A2F5" w14:textId="77777777" w:rsidR="009B1C39" w:rsidRDefault="009B1C39">
      <w:pPr>
        <w:pStyle w:val="PL"/>
      </w:pPr>
      <w:r>
        <w:tab/>
        <w:t>levelOfCAMELService</w:t>
      </w:r>
      <w:r>
        <w:tab/>
      </w:r>
      <w:r>
        <w:tab/>
      </w:r>
      <w:r>
        <w:tab/>
        <w:t>[26] LevelOfCAMELService OPTIONAL,</w:t>
      </w:r>
    </w:p>
    <w:p w14:paraId="1FE65976" w14:textId="77777777" w:rsidR="009B1C39" w:rsidRDefault="009B1C39">
      <w:pPr>
        <w:pStyle w:val="PL"/>
      </w:pPr>
      <w:r>
        <w:tab/>
        <w:t>freeFormatData</w:t>
      </w:r>
      <w:r>
        <w:tab/>
      </w:r>
      <w:r>
        <w:tab/>
      </w:r>
      <w:r>
        <w:tab/>
      </w:r>
      <w:r>
        <w:tab/>
        <w:t>[27] FreeFormatData OPTIONAL,</w:t>
      </w:r>
    </w:p>
    <w:p w14:paraId="6302D024" w14:textId="794E580D" w:rsidR="009B1C39" w:rsidRDefault="009B1C39">
      <w:pPr>
        <w:pStyle w:val="PL"/>
      </w:pPr>
      <w:r>
        <w:tab/>
        <w:t>cAMELCallLegInformation</w:t>
      </w:r>
      <w:r>
        <w:tab/>
      </w:r>
      <w:r w:rsidR="00016597">
        <w:tab/>
      </w:r>
      <w:r>
        <w:t>[28] SEQUENCE OF CAMELInformation</w:t>
      </w:r>
      <w:r w:rsidR="003875B6">
        <w:t xml:space="preserve"> {bound}</w:t>
      </w:r>
      <w:r>
        <w:t xml:space="preserve"> OPTIONAL,</w:t>
      </w:r>
    </w:p>
    <w:p w14:paraId="7DF7F1D5" w14:textId="77777777" w:rsidR="009B1C39" w:rsidRDefault="009B1C39">
      <w:pPr>
        <w:pStyle w:val="PL"/>
      </w:pPr>
      <w:r>
        <w:tab/>
        <w:t>freeFormatDataAppend</w:t>
      </w:r>
      <w:r>
        <w:tab/>
      </w:r>
      <w:r>
        <w:tab/>
      </w:r>
      <w:r w:rsidR="00641ED5">
        <w:tab/>
      </w:r>
      <w:r>
        <w:t>[29] BOOLEAN OPTIONAL,</w:t>
      </w:r>
    </w:p>
    <w:p w14:paraId="2C0562C7" w14:textId="77777777" w:rsidR="009B1C39" w:rsidRDefault="009B1C39">
      <w:pPr>
        <w:pStyle w:val="PL"/>
      </w:pPr>
      <w:r>
        <w:tab/>
        <w:t>defaultCallHandling-2</w:t>
      </w:r>
      <w:r>
        <w:tab/>
      </w:r>
      <w:r>
        <w:tab/>
        <w:t>[30] DefaultCallHandling OPTIONAL,</w:t>
      </w:r>
    </w:p>
    <w:p w14:paraId="65AB436F" w14:textId="77777777" w:rsidR="009B1C39" w:rsidRDefault="009B1C39">
      <w:pPr>
        <w:pStyle w:val="PL"/>
      </w:pPr>
      <w:r>
        <w:tab/>
        <w:t>gsm-SCFAddress-2</w:t>
      </w:r>
      <w:r>
        <w:tab/>
      </w:r>
      <w:r>
        <w:tab/>
      </w:r>
      <w:r>
        <w:tab/>
      </w:r>
      <w:r w:rsidR="00641ED5">
        <w:tab/>
      </w:r>
      <w:r>
        <w:t>[31] Gsm-SCFAddress OPTIONAL,</w:t>
      </w:r>
    </w:p>
    <w:p w14:paraId="7646DCAD" w14:textId="77777777" w:rsidR="009B1C39" w:rsidRDefault="009B1C39">
      <w:pPr>
        <w:pStyle w:val="PL"/>
      </w:pPr>
      <w:r>
        <w:tab/>
        <w:t>serviceKey-2</w:t>
      </w:r>
      <w:r>
        <w:tab/>
      </w:r>
      <w:r>
        <w:tab/>
      </w:r>
      <w:r>
        <w:tab/>
      </w:r>
      <w:r>
        <w:tab/>
      </w:r>
      <w:r w:rsidR="00641ED5">
        <w:tab/>
      </w:r>
      <w:r>
        <w:t>[32] ServiceKey OPTIONAL,</w:t>
      </w:r>
    </w:p>
    <w:p w14:paraId="178CD382" w14:textId="77777777" w:rsidR="009B1C39" w:rsidRDefault="009B1C39">
      <w:pPr>
        <w:pStyle w:val="PL"/>
      </w:pPr>
      <w:r>
        <w:tab/>
        <w:t>freeFormatData-2</w:t>
      </w:r>
      <w:r>
        <w:tab/>
      </w:r>
      <w:r>
        <w:tab/>
      </w:r>
      <w:r>
        <w:tab/>
      </w:r>
      <w:r w:rsidR="00641ED5">
        <w:tab/>
      </w:r>
      <w:r>
        <w:t>[33] FreeFormatData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t>mscServerIndication</w:t>
      </w:r>
      <w:r>
        <w:tab/>
      </w:r>
      <w:r>
        <w:tab/>
      </w:r>
      <w:r>
        <w:tab/>
        <w:t>[35] BOOLEAN OPTIONAL,</w:t>
      </w:r>
    </w:p>
    <w:p w14:paraId="516DDBBD" w14:textId="77777777" w:rsidR="009B1C39" w:rsidRDefault="009B1C39">
      <w:pPr>
        <w:pStyle w:val="PL"/>
      </w:pPr>
      <w:r>
        <w:tab/>
        <w:t>locationRoutNum</w:t>
      </w:r>
      <w:r>
        <w:tab/>
      </w:r>
      <w:r>
        <w:tab/>
      </w:r>
      <w:r>
        <w:tab/>
      </w:r>
      <w:r>
        <w:tab/>
        <w:t>[36] LocationRoutingNumber OPTIONAL,</w:t>
      </w:r>
    </w:p>
    <w:p w14:paraId="7E93CC34" w14:textId="77777777" w:rsidR="009B1C39" w:rsidRDefault="009B1C39">
      <w:pPr>
        <w:pStyle w:val="PL"/>
      </w:pPr>
      <w:r>
        <w:tab/>
        <w:t>lrnSoInd</w:t>
      </w:r>
      <w:r>
        <w:tab/>
      </w:r>
      <w:r>
        <w:tab/>
      </w:r>
      <w:r>
        <w:tab/>
      </w:r>
      <w:r>
        <w:tab/>
      </w:r>
      <w:r>
        <w:tab/>
      </w:r>
      <w:r w:rsidR="00641ED5">
        <w:tab/>
      </w:r>
      <w:r>
        <w:t>[37] LocationRoutingNumberSourceIndicator OPTIONAL,</w:t>
      </w:r>
    </w:p>
    <w:p w14:paraId="070DF256" w14:textId="77777777" w:rsidR="009B1C39" w:rsidRDefault="009B1C39">
      <w:pPr>
        <w:pStyle w:val="PL"/>
      </w:pPr>
      <w:r>
        <w:tab/>
        <w:t>lrnQuryStatus</w:t>
      </w:r>
      <w:r>
        <w:tab/>
      </w:r>
      <w:r>
        <w:tab/>
      </w:r>
      <w:r>
        <w:tab/>
      </w:r>
      <w:r>
        <w:tab/>
        <w:t>[38] LocationRoutingNumberQueryStatus OPTIONAL,</w:t>
      </w:r>
    </w:p>
    <w:p w14:paraId="3D168211" w14:textId="77777777" w:rsidR="009B1C39" w:rsidRDefault="009B1C39">
      <w:pPr>
        <w:pStyle w:val="PL"/>
      </w:pPr>
      <w:r>
        <w:tab/>
        <w:t>jIPPara</w:t>
      </w:r>
      <w:r>
        <w:tab/>
      </w:r>
      <w:r>
        <w:tab/>
      </w:r>
      <w:r>
        <w:tab/>
      </w:r>
      <w:r>
        <w:tab/>
      </w:r>
      <w:r>
        <w:tab/>
      </w:r>
      <w:r>
        <w:tab/>
        <w:t>[39] JurisdictionInformationParameter OPTIONAL,</w:t>
      </w:r>
    </w:p>
    <w:p w14:paraId="2388A231" w14:textId="77777777" w:rsidR="009B1C39" w:rsidRDefault="009B1C39">
      <w:pPr>
        <w:pStyle w:val="PL"/>
      </w:pPr>
      <w:r>
        <w:tab/>
        <w:t>jIPSoInd</w:t>
      </w:r>
      <w:r>
        <w:tab/>
      </w:r>
      <w:r>
        <w:tab/>
      </w:r>
      <w:r>
        <w:tab/>
      </w:r>
      <w:r>
        <w:tab/>
      </w:r>
      <w:r>
        <w:tab/>
      </w:r>
      <w:r w:rsidR="00641ED5">
        <w:tab/>
      </w:r>
      <w:r>
        <w:t>[40] JurisdictionInformationParameterSourceIndicator OPTIONAL,</w:t>
      </w:r>
    </w:p>
    <w:p w14:paraId="4BC2E760" w14:textId="77777777" w:rsidR="009B1C39" w:rsidRDefault="009B1C39">
      <w:pPr>
        <w:pStyle w:val="PL"/>
      </w:pPr>
      <w:r>
        <w:lastRenderedPageBreak/>
        <w:tab/>
        <w:t>jIPQuryStatus</w:t>
      </w:r>
      <w:r>
        <w:tab/>
      </w:r>
      <w:r>
        <w:tab/>
      </w:r>
      <w:r>
        <w:tab/>
      </w:r>
      <w:r>
        <w:tab/>
        <w:t>[41] JurisdictionInformationParameterQueryStatus OPTIONAL,</w:t>
      </w:r>
    </w:p>
    <w:p w14:paraId="0F3322D9" w14:textId="77777777" w:rsidR="009B1C39" w:rsidRDefault="009B1C39">
      <w:pPr>
        <w:pStyle w:val="PL"/>
      </w:pPr>
      <w:r>
        <w:tab/>
        <w:t>partialRecordType</w:t>
      </w:r>
      <w:r>
        <w:tab/>
      </w:r>
      <w:r>
        <w:tab/>
      </w:r>
      <w:r>
        <w:tab/>
        <w:t>[42] PartialRecordType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r>
        <w:t>IncGatewayRecord</w:t>
      </w:r>
      <w:r>
        <w:tab/>
      </w:r>
      <w:r>
        <w:tab/>
        <w:t>::= SET</w:t>
      </w:r>
    </w:p>
    <w:p w14:paraId="699BAD1D" w14:textId="77777777" w:rsidR="009B1C39" w:rsidRDefault="009B1C39">
      <w:pPr>
        <w:pStyle w:val="PL"/>
      </w:pPr>
      <w:r>
        <w:t>{</w:t>
      </w:r>
    </w:p>
    <w:p w14:paraId="144D2082" w14:textId="77777777" w:rsidR="009B1C39" w:rsidRDefault="009B1C39">
      <w:pPr>
        <w:pStyle w:val="PL"/>
      </w:pPr>
      <w:r>
        <w:tab/>
        <w:t>recordType</w:t>
      </w:r>
      <w:r>
        <w:tab/>
      </w:r>
      <w:r>
        <w:tab/>
      </w:r>
      <w:r>
        <w:tab/>
      </w:r>
      <w:r>
        <w:tab/>
        <w:t>[0] RecordType,</w:t>
      </w:r>
    </w:p>
    <w:p w14:paraId="6DE4CF13" w14:textId="77777777" w:rsidR="009B1C39" w:rsidRDefault="009B1C39">
      <w:pPr>
        <w:pStyle w:val="PL"/>
      </w:pPr>
      <w:r>
        <w:tab/>
        <w:t>callingNumber</w:t>
      </w:r>
      <w:r>
        <w:tab/>
      </w:r>
      <w:r>
        <w:tab/>
      </w:r>
      <w:r>
        <w:tab/>
        <w:t>[1] CallingNumber OPTIONAL,</w:t>
      </w:r>
    </w:p>
    <w:p w14:paraId="7DE9006A" w14:textId="77777777" w:rsidR="009B1C39" w:rsidRDefault="009B1C39">
      <w:pPr>
        <w:pStyle w:val="PL"/>
      </w:pPr>
      <w:r>
        <w:tab/>
        <w:t>calledNumber</w:t>
      </w:r>
      <w:r>
        <w:tab/>
      </w:r>
      <w:r>
        <w:tab/>
      </w:r>
      <w:r>
        <w:tab/>
      </w:r>
      <w:r w:rsidR="00641ED5">
        <w:tab/>
      </w:r>
      <w:r>
        <w:t>[2] CalledNumber,</w:t>
      </w:r>
    </w:p>
    <w:p w14:paraId="6EC1CDBA" w14:textId="77777777" w:rsidR="009B1C39" w:rsidRDefault="009B1C39">
      <w:pPr>
        <w:pStyle w:val="PL"/>
      </w:pPr>
      <w:r>
        <w:tab/>
        <w:t>recordingEntity</w:t>
      </w:r>
      <w:r>
        <w:tab/>
      </w:r>
      <w:r>
        <w:tab/>
      </w:r>
      <w:r>
        <w:tab/>
        <w:t>[3] RecordingEntity,</w:t>
      </w:r>
    </w:p>
    <w:p w14:paraId="1BFE5614" w14:textId="77777777" w:rsidR="009B1C39" w:rsidRDefault="009B1C39">
      <w:pPr>
        <w:pStyle w:val="PL"/>
      </w:pPr>
      <w:r>
        <w:tab/>
        <w:t>mscIncomingTKGP</w:t>
      </w:r>
      <w:r>
        <w:tab/>
      </w:r>
      <w:r>
        <w:tab/>
      </w:r>
      <w:r>
        <w:tab/>
        <w:t>[4] TrunkGroup OPTIONAL,</w:t>
      </w:r>
    </w:p>
    <w:p w14:paraId="0738FA56" w14:textId="77777777" w:rsidR="009B1C39" w:rsidRDefault="009B1C39">
      <w:pPr>
        <w:pStyle w:val="PL"/>
      </w:pPr>
      <w:r>
        <w:tab/>
        <w:t>mscOutgoingTKGP</w:t>
      </w:r>
      <w:r>
        <w:tab/>
      </w:r>
      <w:r>
        <w:tab/>
      </w:r>
      <w:r>
        <w:tab/>
        <w:t>[5] TrunkGroup OPTIONAL,</w:t>
      </w:r>
    </w:p>
    <w:p w14:paraId="2FE86A25" w14:textId="77777777" w:rsidR="009B1C39" w:rsidRDefault="009B1C39">
      <w:pPr>
        <w:pStyle w:val="PL"/>
      </w:pPr>
      <w:r>
        <w:tab/>
        <w:t>seizureTime</w:t>
      </w:r>
      <w:r>
        <w:tab/>
      </w:r>
      <w:r>
        <w:tab/>
      </w:r>
      <w:r>
        <w:tab/>
      </w:r>
      <w:r>
        <w:tab/>
        <w:t>[6] TimeStamp OPTIONAL,</w:t>
      </w:r>
    </w:p>
    <w:p w14:paraId="023CCA10" w14:textId="77777777" w:rsidR="009B1C39" w:rsidRDefault="009B1C39">
      <w:pPr>
        <w:pStyle w:val="PL"/>
      </w:pPr>
      <w:r>
        <w:tab/>
        <w:t>answerTime</w:t>
      </w:r>
      <w:r>
        <w:tab/>
      </w:r>
      <w:r>
        <w:tab/>
      </w:r>
      <w:r>
        <w:tab/>
      </w:r>
      <w:r>
        <w:tab/>
        <w:t>[7] TimeStamp OPTIONAL,</w:t>
      </w:r>
    </w:p>
    <w:p w14:paraId="71207943" w14:textId="77777777" w:rsidR="009B1C39" w:rsidRDefault="009B1C39">
      <w:pPr>
        <w:pStyle w:val="PL"/>
      </w:pPr>
      <w:r>
        <w:tab/>
        <w:t>releaseTime</w:t>
      </w:r>
      <w:r>
        <w:tab/>
      </w:r>
      <w:r>
        <w:tab/>
      </w:r>
      <w:r>
        <w:tab/>
      </w:r>
      <w:r>
        <w:tab/>
        <w:t>[8] TimeStamp OPTIONAL,</w:t>
      </w:r>
    </w:p>
    <w:p w14:paraId="05D8FB0D" w14:textId="77777777" w:rsidR="009B1C39" w:rsidRDefault="009B1C39">
      <w:pPr>
        <w:pStyle w:val="PL"/>
      </w:pPr>
      <w:r>
        <w:tab/>
        <w:t>callDuration</w:t>
      </w:r>
      <w:r>
        <w:tab/>
      </w:r>
      <w:r>
        <w:tab/>
      </w:r>
      <w:r>
        <w:tab/>
      </w:r>
      <w:r w:rsidR="00641ED5">
        <w:tab/>
      </w:r>
      <w:r>
        <w:t>[9] CallDuration,</w:t>
      </w:r>
    </w:p>
    <w:p w14:paraId="7023E7EE" w14:textId="77777777" w:rsidR="009B1C39" w:rsidRDefault="009B1C39">
      <w:pPr>
        <w:pStyle w:val="PL"/>
      </w:pPr>
      <w:r>
        <w:tab/>
        <w:t>dataVolume</w:t>
      </w:r>
      <w:r>
        <w:tab/>
      </w:r>
      <w:r>
        <w:tab/>
      </w:r>
      <w:r>
        <w:tab/>
      </w:r>
      <w:r>
        <w:tab/>
        <w:t>[10] DataVolume OPTIONAL,</w:t>
      </w:r>
    </w:p>
    <w:p w14:paraId="2C8576DF" w14:textId="77777777" w:rsidR="009B1C39" w:rsidRDefault="009B1C39">
      <w:pPr>
        <w:pStyle w:val="PL"/>
      </w:pPr>
      <w:r>
        <w:tab/>
        <w:t>causeForTerm</w:t>
      </w:r>
      <w:r>
        <w:tab/>
      </w:r>
      <w:r>
        <w:tab/>
      </w:r>
      <w:r>
        <w:tab/>
      </w:r>
      <w:r w:rsidR="00641ED5">
        <w:tab/>
      </w:r>
      <w:r>
        <w:t>[11] CauseForTerm,</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t>callReference</w:t>
      </w:r>
      <w:r>
        <w:tab/>
      </w:r>
      <w:r>
        <w:tab/>
      </w:r>
      <w:r>
        <w:tab/>
        <w:t>[13] CallReferenceNumber,</w:t>
      </w:r>
    </w:p>
    <w:p w14:paraId="194F3496" w14:textId="77777777" w:rsidR="009B1C39" w:rsidRDefault="009B1C39">
      <w:pPr>
        <w:pStyle w:val="PL"/>
      </w:pPr>
      <w:r>
        <w:tab/>
        <w:t>sequenceNumber</w:t>
      </w:r>
      <w:r>
        <w:tab/>
      </w:r>
      <w:r>
        <w:tab/>
      </w:r>
      <w:r>
        <w:tab/>
        <w:t>[14] INTEGER OPTIONAL,</w:t>
      </w:r>
    </w:p>
    <w:p w14:paraId="0EA11FD5" w14:textId="77777777" w:rsidR="009B1C39" w:rsidRDefault="009B1C39">
      <w:pPr>
        <w:pStyle w:val="PL"/>
      </w:pPr>
      <w:r>
        <w:tab/>
        <w:t>recordExtensions</w:t>
      </w:r>
      <w:r>
        <w:tab/>
      </w:r>
      <w:r>
        <w:tab/>
      </w:r>
      <w:r w:rsidR="00641ED5">
        <w:tab/>
      </w:r>
      <w:r>
        <w:t>[15] ManagementExtensions OPTIONAL,</w:t>
      </w:r>
    </w:p>
    <w:p w14:paraId="564EF0D7" w14:textId="77777777" w:rsidR="009B1C39" w:rsidRDefault="009B1C39">
      <w:pPr>
        <w:pStyle w:val="PL"/>
      </w:pPr>
      <w:r>
        <w:tab/>
        <w:t>locationRoutNum</w:t>
      </w:r>
      <w:r>
        <w:tab/>
      </w:r>
      <w:r>
        <w:tab/>
      </w:r>
      <w:r>
        <w:tab/>
        <w:t>[16] LocationRoutingNumber OPTIONAL,</w:t>
      </w:r>
    </w:p>
    <w:p w14:paraId="2D7A465E" w14:textId="77777777" w:rsidR="009B1C39" w:rsidRDefault="009B1C39">
      <w:pPr>
        <w:pStyle w:val="PL"/>
      </w:pPr>
      <w:r>
        <w:tab/>
        <w:t>lrnSoInd</w:t>
      </w:r>
      <w:r>
        <w:tab/>
      </w:r>
      <w:r>
        <w:tab/>
      </w:r>
      <w:r>
        <w:tab/>
      </w:r>
      <w:r>
        <w:tab/>
      </w:r>
      <w:r w:rsidR="00641ED5">
        <w:tab/>
      </w:r>
      <w:r>
        <w:t>[17] LocationRoutingNumberSourceIndicator OPTIONAL,</w:t>
      </w:r>
    </w:p>
    <w:p w14:paraId="46EA4AF5" w14:textId="77777777" w:rsidR="009B1C39" w:rsidRDefault="009B1C39">
      <w:pPr>
        <w:pStyle w:val="PL"/>
      </w:pPr>
      <w:r>
        <w:tab/>
        <w:t>lrnQuryStatus</w:t>
      </w:r>
      <w:r>
        <w:tab/>
      </w:r>
      <w:r>
        <w:tab/>
      </w:r>
      <w:r>
        <w:tab/>
        <w:t>[18] LocationRoutingNumberQueryStatus OPTIONAL,</w:t>
      </w:r>
    </w:p>
    <w:p w14:paraId="254A656F" w14:textId="77777777" w:rsidR="009B1C39" w:rsidRDefault="009B1C39">
      <w:pPr>
        <w:pStyle w:val="PL"/>
      </w:pPr>
      <w:r>
        <w:tab/>
        <w:t>jIPPara</w:t>
      </w:r>
      <w:r>
        <w:tab/>
      </w:r>
      <w:r>
        <w:tab/>
      </w:r>
      <w:r>
        <w:tab/>
      </w:r>
      <w:r>
        <w:tab/>
      </w:r>
      <w:r>
        <w:tab/>
        <w:t>[19] JurisdictionInformationParameter OPTIONAL,</w:t>
      </w:r>
    </w:p>
    <w:p w14:paraId="3222114B" w14:textId="77777777" w:rsidR="009B1C39" w:rsidRDefault="009B1C39">
      <w:pPr>
        <w:pStyle w:val="PL"/>
      </w:pPr>
      <w:r>
        <w:tab/>
        <w:t>jIPSoInd</w:t>
      </w:r>
      <w:r>
        <w:tab/>
      </w:r>
      <w:r>
        <w:tab/>
      </w:r>
      <w:r>
        <w:tab/>
      </w:r>
      <w:r>
        <w:tab/>
      </w:r>
      <w:r w:rsidR="00641ED5">
        <w:tab/>
      </w:r>
      <w:r>
        <w:t>[20] JurisdictionInformationParameterSourceIndicator OPTIONAL,</w:t>
      </w:r>
    </w:p>
    <w:p w14:paraId="5FFE260A" w14:textId="77777777" w:rsidR="009B1C39" w:rsidRDefault="009B1C39">
      <w:pPr>
        <w:pStyle w:val="PL"/>
      </w:pPr>
      <w:r>
        <w:tab/>
        <w:t>jIPQuryStatus</w:t>
      </w:r>
      <w:r>
        <w:tab/>
      </w:r>
      <w:r>
        <w:tab/>
      </w:r>
      <w:r>
        <w:tab/>
        <w:t>[21] JurisdictionInformationParameterQueryStatus OPTIONAL,</w:t>
      </w:r>
    </w:p>
    <w:p w14:paraId="34062586" w14:textId="77777777" w:rsidR="009B1C39" w:rsidRDefault="009B1C39">
      <w:pPr>
        <w:pStyle w:val="PL"/>
      </w:pPr>
      <w:r>
        <w:tab/>
        <w:t>reasonForServiceChange</w:t>
      </w:r>
      <w:r>
        <w:tab/>
        <w:t>[22] ReasonForServiceChange OPTIONAL,</w:t>
      </w:r>
    </w:p>
    <w:p w14:paraId="6ADA61FD" w14:textId="77777777" w:rsidR="009B1C39" w:rsidRDefault="009B1C39">
      <w:pPr>
        <w:pStyle w:val="PL"/>
      </w:pPr>
      <w:r>
        <w:tab/>
        <w:t>serviceChangeInitiator</w:t>
      </w:r>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r>
        <w:t>OutGatewayRecord</w:t>
      </w:r>
      <w:r>
        <w:tab/>
      </w:r>
      <w:r>
        <w:tab/>
        <w:t>::= SET</w:t>
      </w:r>
    </w:p>
    <w:p w14:paraId="2D2CFA59" w14:textId="77777777" w:rsidR="009B1C39" w:rsidRDefault="009B1C39">
      <w:pPr>
        <w:pStyle w:val="PL"/>
      </w:pPr>
      <w:r>
        <w:t>{</w:t>
      </w:r>
    </w:p>
    <w:p w14:paraId="318CFF40" w14:textId="77777777" w:rsidR="009B1C39" w:rsidRDefault="009B1C39">
      <w:pPr>
        <w:pStyle w:val="PL"/>
      </w:pPr>
      <w:r>
        <w:tab/>
        <w:t>recordType</w:t>
      </w:r>
      <w:r>
        <w:tab/>
      </w:r>
      <w:r>
        <w:tab/>
      </w:r>
      <w:r>
        <w:tab/>
      </w:r>
      <w:r>
        <w:tab/>
        <w:t>[0] RecordType,</w:t>
      </w:r>
    </w:p>
    <w:p w14:paraId="092908B4" w14:textId="77777777" w:rsidR="009B1C39" w:rsidRDefault="009B1C39">
      <w:pPr>
        <w:pStyle w:val="PL"/>
      </w:pPr>
      <w:r>
        <w:tab/>
        <w:t>callingNumber</w:t>
      </w:r>
      <w:r>
        <w:tab/>
      </w:r>
      <w:r>
        <w:tab/>
      </w:r>
      <w:r>
        <w:tab/>
        <w:t>[1] CallingNumber OPTIONAL,</w:t>
      </w:r>
    </w:p>
    <w:p w14:paraId="063F9BB0" w14:textId="77777777" w:rsidR="009B1C39" w:rsidRDefault="009B1C39">
      <w:pPr>
        <w:pStyle w:val="PL"/>
      </w:pPr>
      <w:r>
        <w:tab/>
        <w:t>calledNumber</w:t>
      </w:r>
      <w:r>
        <w:tab/>
      </w:r>
      <w:r>
        <w:tab/>
      </w:r>
      <w:r>
        <w:tab/>
      </w:r>
      <w:r w:rsidR="00641ED5">
        <w:tab/>
      </w:r>
      <w:r>
        <w:t>[2] CalledNumber,</w:t>
      </w:r>
    </w:p>
    <w:p w14:paraId="51446E8D" w14:textId="77777777" w:rsidR="009B1C39" w:rsidRDefault="009B1C39">
      <w:pPr>
        <w:pStyle w:val="PL"/>
      </w:pPr>
      <w:r>
        <w:tab/>
        <w:t>recordingEntity</w:t>
      </w:r>
      <w:r>
        <w:tab/>
      </w:r>
      <w:r>
        <w:tab/>
      </w:r>
      <w:r>
        <w:tab/>
        <w:t>[3] RecordingEntity,</w:t>
      </w:r>
    </w:p>
    <w:p w14:paraId="4951F93B" w14:textId="77777777" w:rsidR="009B1C39" w:rsidRDefault="009B1C39">
      <w:pPr>
        <w:pStyle w:val="PL"/>
      </w:pPr>
      <w:r>
        <w:tab/>
        <w:t>mscIncomingTKGP</w:t>
      </w:r>
      <w:r>
        <w:tab/>
      </w:r>
      <w:r>
        <w:tab/>
      </w:r>
      <w:r>
        <w:tab/>
        <w:t>[4] TrunkGroup OPTIONAL,</w:t>
      </w:r>
    </w:p>
    <w:p w14:paraId="68D31663" w14:textId="77777777" w:rsidR="009B1C39" w:rsidRDefault="009B1C39">
      <w:pPr>
        <w:pStyle w:val="PL"/>
      </w:pPr>
      <w:r>
        <w:tab/>
        <w:t>mscOutgoingTKGP</w:t>
      </w:r>
      <w:r>
        <w:tab/>
      </w:r>
      <w:r>
        <w:tab/>
      </w:r>
      <w:r>
        <w:tab/>
        <w:t>[5] TrunkGroup OPTIONAL,</w:t>
      </w:r>
    </w:p>
    <w:p w14:paraId="050EB886" w14:textId="77777777" w:rsidR="009B1C39" w:rsidRDefault="009B1C39">
      <w:pPr>
        <w:pStyle w:val="PL"/>
      </w:pPr>
      <w:r>
        <w:tab/>
        <w:t>seizureTime</w:t>
      </w:r>
      <w:r>
        <w:tab/>
      </w:r>
      <w:r>
        <w:tab/>
      </w:r>
      <w:r>
        <w:tab/>
      </w:r>
      <w:r>
        <w:tab/>
        <w:t>[6] TimeStamp OPTIONAL,</w:t>
      </w:r>
    </w:p>
    <w:p w14:paraId="20C99704" w14:textId="77777777" w:rsidR="009B1C39" w:rsidRDefault="009B1C39">
      <w:pPr>
        <w:pStyle w:val="PL"/>
      </w:pPr>
      <w:r>
        <w:tab/>
        <w:t>answerTime</w:t>
      </w:r>
      <w:r>
        <w:tab/>
      </w:r>
      <w:r>
        <w:tab/>
      </w:r>
      <w:r>
        <w:tab/>
      </w:r>
      <w:r>
        <w:tab/>
        <w:t>[7] TimeStamp OPTIONAL,</w:t>
      </w:r>
    </w:p>
    <w:p w14:paraId="70B33FFA" w14:textId="77777777" w:rsidR="009B1C39" w:rsidRDefault="009B1C39">
      <w:pPr>
        <w:pStyle w:val="PL"/>
      </w:pPr>
      <w:r>
        <w:tab/>
        <w:t>releaseTime</w:t>
      </w:r>
      <w:r>
        <w:tab/>
      </w:r>
      <w:r>
        <w:tab/>
      </w:r>
      <w:r>
        <w:tab/>
      </w:r>
      <w:r>
        <w:tab/>
        <w:t>[8] TimeStamp OPTIONAL,</w:t>
      </w:r>
    </w:p>
    <w:p w14:paraId="27AA5D9F" w14:textId="77777777" w:rsidR="009B1C39" w:rsidRDefault="009B1C39">
      <w:pPr>
        <w:pStyle w:val="PL"/>
      </w:pPr>
      <w:r>
        <w:tab/>
        <w:t>callDuration</w:t>
      </w:r>
      <w:r>
        <w:tab/>
      </w:r>
      <w:r>
        <w:tab/>
      </w:r>
      <w:r>
        <w:tab/>
      </w:r>
      <w:r w:rsidR="00641ED5">
        <w:tab/>
      </w:r>
      <w:r>
        <w:t>[9] CallDuration,</w:t>
      </w:r>
    </w:p>
    <w:p w14:paraId="4DD663B8" w14:textId="77777777" w:rsidR="009B1C39" w:rsidRDefault="009B1C39">
      <w:pPr>
        <w:pStyle w:val="PL"/>
      </w:pPr>
      <w:r>
        <w:tab/>
        <w:t>dataVolume</w:t>
      </w:r>
      <w:r>
        <w:tab/>
      </w:r>
      <w:r>
        <w:tab/>
      </w:r>
      <w:r>
        <w:tab/>
      </w:r>
      <w:r>
        <w:tab/>
        <w:t>[10] DataVolume OPTIONAL,</w:t>
      </w:r>
    </w:p>
    <w:p w14:paraId="34BC6435" w14:textId="77777777" w:rsidR="009B1C39" w:rsidRDefault="009B1C39">
      <w:pPr>
        <w:pStyle w:val="PL"/>
      </w:pPr>
      <w:r>
        <w:tab/>
        <w:t>causeForTerm</w:t>
      </w:r>
      <w:r>
        <w:tab/>
      </w:r>
      <w:r>
        <w:tab/>
      </w:r>
      <w:r>
        <w:tab/>
      </w:r>
      <w:r w:rsidR="00641ED5">
        <w:tab/>
      </w:r>
      <w:r>
        <w:t>[11] CauseForTerm,</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t>callReference</w:t>
      </w:r>
      <w:r>
        <w:tab/>
      </w:r>
      <w:r>
        <w:tab/>
      </w:r>
      <w:r>
        <w:tab/>
        <w:t>[13] CallReferenceNumber,</w:t>
      </w:r>
    </w:p>
    <w:p w14:paraId="000F1771" w14:textId="77777777" w:rsidR="009B1C39" w:rsidRDefault="009B1C39">
      <w:pPr>
        <w:pStyle w:val="PL"/>
      </w:pPr>
      <w:r>
        <w:tab/>
        <w:t>sequenceNumber</w:t>
      </w:r>
      <w:r>
        <w:tab/>
      </w:r>
      <w:r>
        <w:tab/>
      </w:r>
      <w:r>
        <w:tab/>
        <w:t>[14] INTEGER OPTIONAL,</w:t>
      </w:r>
    </w:p>
    <w:p w14:paraId="5E02FD26" w14:textId="77777777" w:rsidR="009B1C39" w:rsidRDefault="009B1C39">
      <w:pPr>
        <w:pStyle w:val="PL"/>
      </w:pPr>
      <w:r>
        <w:tab/>
        <w:t>recordExtensions</w:t>
      </w:r>
      <w:r>
        <w:tab/>
      </w:r>
      <w:r>
        <w:tab/>
      </w:r>
      <w:r w:rsidR="00641ED5">
        <w:tab/>
      </w:r>
      <w:r>
        <w:t>[15] ManagementExtensions OPTIONAL,</w:t>
      </w:r>
    </w:p>
    <w:p w14:paraId="33B6965D" w14:textId="77777777" w:rsidR="009B1C39" w:rsidRDefault="009B1C39">
      <w:pPr>
        <w:pStyle w:val="PL"/>
      </w:pPr>
      <w:r>
        <w:tab/>
        <w:t>locationRoutNum</w:t>
      </w:r>
      <w:r>
        <w:tab/>
      </w:r>
      <w:r>
        <w:tab/>
      </w:r>
      <w:r>
        <w:tab/>
        <w:t>[16] LocationRoutingNumber OPTIONAL,</w:t>
      </w:r>
    </w:p>
    <w:p w14:paraId="7EB3430D" w14:textId="77777777" w:rsidR="009B1C39" w:rsidRDefault="009B1C39">
      <w:pPr>
        <w:pStyle w:val="PL"/>
      </w:pPr>
      <w:r>
        <w:tab/>
        <w:t>lrnSoInd</w:t>
      </w:r>
      <w:r>
        <w:tab/>
      </w:r>
      <w:r>
        <w:tab/>
      </w:r>
      <w:r>
        <w:tab/>
      </w:r>
      <w:r>
        <w:tab/>
      </w:r>
      <w:r w:rsidR="00641ED5">
        <w:tab/>
      </w:r>
      <w:r>
        <w:t>[17] LocationRoutingNumberSourceIndicator OPTIONAL,</w:t>
      </w:r>
    </w:p>
    <w:p w14:paraId="3E203EB0" w14:textId="77777777" w:rsidR="009B1C39" w:rsidRDefault="009B1C39">
      <w:pPr>
        <w:pStyle w:val="PL"/>
      </w:pPr>
      <w:r>
        <w:tab/>
        <w:t>lrnQuryStatus</w:t>
      </w:r>
      <w:r>
        <w:tab/>
      </w:r>
      <w:r>
        <w:tab/>
      </w:r>
      <w:r>
        <w:tab/>
        <w:t>[18] LocationRoutingNumberQueryStatus OPTIONAL,</w:t>
      </w:r>
    </w:p>
    <w:p w14:paraId="7611AE3E" w14:textId="77777777" w:rsidR="009B1C39" w:rsidRDefault="009B1C39">
      <w:pPr>
        <w:pStyle w:val="PL"/>
      </w:pPr>
      <w:r>
        <w:tab/>
        <w:t>jIPPara</w:t>
      </w:r>
      <w:r>
        <w:tab/>
      </w:r>
      <w:r>
        <w:tab/>
      </w:r>
      <w:r>
        <w:tab/>
      </w:r>
      <w:r>
        <w:tab/>
      </w:r>
      <w:r>
        <w:tab/>
        <w:t>[19] JurisdictionInformationParameter OPTIONAL,</w:t>
      </w:r>
    </w:p>
    <w:p w14:paraId="1F56653B" w14:textId="77777777" w:rsidR="009B1C39" w:rsidRDefault="009B1C39">
      <w:pPr>
        <w:pStyle w:val="PL"/>
      </w:pPr>
      <w:r>
        <w:tab/>
        <w:t>jIPSoInd</w:t>
      </w:r>
      <w:r>
        <w:tab/>
      </w:r>
      <w:r>
        <w:tab/>
      </w:r>
      <w:r>
        <w:tab/>
      </w:r>
      <w:r>
        <w:tab/>
      </w:r>
      <w:r w:rsidR="00641ED5">
        <w:tab/>
      </w:r>
      <w:r>
        <w:t>[20] JurisdictionInformationParameterSourceIndicator OPTIONAL,</w:t>
      </w:r>
    </w:p>
    <w:p w14:paraId="507640B4" w14:textId="77777777" w:rsidR="009B1C39" w:rsidRDefault="009B1C39">
      <w:pPr>
        <w:pStyle w:val="PL"/>
      </w:pPr>
      <w:r>
        <w:tab/>
        <w:t>jIPQuryStatus</w:t>
      </w:r>
      <w:r>
        <w:tab/>
      </w:r>
      <w:r>
        <w:tab/>
      </w:r>
      <w:r>
        <w:tab/>
        <w:t>[21] JurisdictionInformationParameterQueryStatus OPTIONAL,</w:t>
      </w:r>
    </w:p>
    <w:p w14:paraId="639D230A" w14:textId="77777777" w:rsidR="009B1C39" w:rsidRDefault="009B1C39">
      <w:pPr>
        <w:pStyle w:val="PL"/>
      </w:pPr>
      <w:r>
        <w:tab/>
        <w:t>reasonForServiceChange</w:t>
      </w:r>
      <w:r>
        <w:tab/>
        <w:t>[22] ReasonForServiceChange OPTIONAL,</w:t>
      </w:r>
    </w:p>
    <w:p w14:paraId="1E5614D2" w14:textId="77777777" w:rsidR="009B1C39" w:rsidRDefault="009B1C39">
      <w:pPr>
        <w:pStyle w:val="PL"/>
      </w:pPr>
      <w:r>
        <w:tab/>
        <w:t>serviceChangeInitiator</w:t>
      </w:r>
      <w:r>
        <w:tab/>
        <w:t>[23] BOOLEAN OPTIONAL</w:t>
      </w:r>
      <w:r>
        <w:br/>
        <w:t>}</w:t>
      </w:r>
    </w:p>
    <w:p w14:paraId="67697C20" w14:textId="77777777" w:rsidR="009B1C39" w:rsidRDefault="009B1C39">
      <w:pPr>
        <w:pStyle w:val="PL"/>
      </w:pPr>
    </w:p>
    <w:p w14:paraId="54CBCE89" w14:textId="77777777" w:rsidR="009B1C39" w:rsidRDefault="009B1C39">
      <w:pPr>
        <w:pStyle w:val="PL"/>
      </w:pPr>
      <w:r>
        <w:t>TransitCallRecord</w:t>
      </w:r>
      <w:r>
        <w:tab/>
      </w:r>
      <w:r>
        <w:tab/>
        <w:t>::= SET</w:t>
      </w:r>
    </w:p>
    <w:p w14:paraId="29BF41BA" w14:textId="77777777" w:rsidR="009B1C39" w:rsidRDefault="009B1C39">
      <w:pPr>
        <w:pStyle w:val="PL"/>
      </w:pPr>
      <w:r>
        <w:t>{</w:t>
      </w:r>
    </w:p>
    <w:p w14:paraId="29493BE3" w14:textId="77777777" w:rsidR="009B1C39" w:rsidRDefault="009B1C39">
      <w:pPr>
        <w:pStyle w:val="PL"/>
      </w:pPr>
      <w:r>
        <w:tab/>
        <w:t>recordType</w:t>
      </w:r>
      <w:r>
        <w:tab/>
      </w:r>
      <w:r>
        <w:tab/>
      </w:r>
      <w:r>
        <w:tab/>
      </w:r>
      <w:r>
        <w:tab/>
        <w:t>[0] RecordType,</w:t>
      </w:r>
    </w:p>
    <w:p w14:paraId="798B3998" w14:textId="77777777" w:rsidR="009B1C39" w:rsidRDefault="009B1C39">
      <w:pPr>
        <w:pStyle w:val="PL"/>
      </w:pPr>
      <w:r>
        <w:tab/>
        <w:t>recordingEntity</w:t>
      </w:r>
      <w:r>
        <w:tab/>
      </w:r>
      <w:r>
        <w:tab/>
      </w:r>
      <w:r>
        <w:tab/>
        <w:t>[1] RecordingEntity,</w:t>
      </w:r>
    </w:p>
    <w:p w14:paraId="6D2D7D05" w14:textId="77777777" w:rsidR="009B1C39" w:rsidRDefault="009B1C39">
      <w:pPr>
        <w:pStyle w:val="PL"/>
      </w:pPr>
      <w:r>
        <w:tab/>
        <w:t>mscIncomingTKGP</w:t>
      </w:r>
      <w:r>
        <w:tab/>
      </w:r>
      <w:r>
        <w:tab/>
      </w:r>
      <w:r>
        <w:tab/>
        <w:t>[2] TrunkGroup OPTIONAL,</w:t>
      </w:r>
    </w:p>
    <w:p w14:paraId="05220BF3" w14:textId="77777777" w:rsidR="009B1C39" w:rsidRDefault="009B1C39">
      <w:pPr>
        <w:pStyle w:val="PL"/>
      </w:pPr>
      <w:r>
        <w:tab/>
        <w:t>mscOutgoingTKGP</w:t>
      </w:r>
      <w:r>
        <w:tab/>
      </w:r>
      <w:r>
        <w:tab/>
      </w:r>
      <w:r>
        <w:tab/>
        <w:t>[3] TrunkGroup OPTIONAL,</w:t>
      </w:r>
    </w:p>
    <w:p w14:paraId="063128BF" w14:textId="77777777" w:rsidR="009B1C39" w:rsidRDefault="009B1C39">
      <w:pPr>
        <w:pStyle w:val="PL"/>
      </w:pPr>
      <w:r>
        <w:tab/>
        <w:t>callingNumber</w:t>
      </w:r>
      <w:r>
        <w:tab/>
      </w:r>
      <w:r>
        <w:tab/>
      </w:r>
      <w:r>
        <w:tab/>
        <w:t>[4] CallingNumber OPTIONAL,</w:t>
      </w:r>
    </w:p>
    <w:p w14:paraId="26F4D518" w14:textId="77777777" w:rsidR="009B1C39" w:rsidRDefault="009B1C39">
      <w:pPr>
        <w:pStyle w:val="PL"/>
      </w:pPr>
      <w:r>
        <w:tab/>
        <w:t>calledNumber</w:t>
      </w:r>
      <w:r>
        <w:tab/>
      </w:r>
      <w:r>
        <w:tab/>
      </w:r>
      <w:r>
        <w:tab/>
      </w:r>
      <w:r w:rsidR="00641ED5">
        <w:tab/>
      </w:r>
      <w:r>
        <w:t>[5] CalledNumber,</w:t>
      </w:r>
    </w:p>
    <w:p w14:paraId="199FCBEB" w14:textId="77777777" w:rsidR="009B1C39" w:rsidRDefault="009B1C39">
      <w:pPr>
        <w:pStyle w:val="PL"/>
      </w:pPr>
      <w:r>
        <w:tab/>
        <w:t>isdnBasicService</w:t>
      </w:r>
      <w:r>
        <w:tab/>
      </w:r>
      <w:r>
        <w:tab/>
      </w:r>
      <w:r w:rsidR="00641ED5">
        <w:tab/>
      </w:r>
      <w:r>
        <w:t>[6] BasicService OPTIONAL,</w:t>
      </w:r>
    </w:p>
    <w:p w14:paraId="225EB3D0" w14:textId="77777777" w:rsidR="009B1C39" w:rsidRDefault="009B1C39">
      <w:pPr>
        <w:pStyle w:val="PL"/>
      </w:pPr>
      <w:r>
        <w:tab/>
        <w:t>seizureTimestamp</w:t>
      </w:r>
      <w:r>
        <w:tab/>
      </w:r>
      <w:r>
        <w:tab/>
      </w:r>
      <w:r w:rsidR="00641ED5">
        <w:tab/>
      </w:r>
      <w:r>
        <w:t>[7] TimeStamp OPTIONAL,</w:t>
      </w:r>
    </w:p>
    <w:p w14:paraId="26250A4E" w14:textId="77777777" w:rsidR="009B1C39" w:rsidRDefault="009B1C39">
      <w:pPr>
        <w:pStyle w:val="PL"/>
      </w:pPr>
      <w:r>
        <w:tab/>
        <w:t>answerTimestamp</w:t>
      </w:r>
      <w:r>
        <w:tab/>
      </w:r>
      <w:r>
        <w:tab/>
      </w:r>
      <w:r>
        <w:tab/>
        <w:t>[8] TimeStamp OPTIONAL,</w:t>
      </w:r>
    </w:p>
    <w:p w14:paraId="760920B5" w14:textId="77777777" w:rsidR="009B1C39" w:rsidRDefault="009B1C39">
      <w:pPr>
        <w:pStyle w:val="PL"/>
      </w:pPr>
      <w:r>
        <w:tab/>
        <w:t>releaseTimestamp</w:t>
      </w:r>
      <w:r>
        <w:tab/>
      </w:r>
      <w:r>
        <w:tab/>
      </w:r>
      <w:r w:rsidR="00641ED5">
        <w:tab/>
      </w:r>
      <w:r>
        <w:t>[9] TimeStamp OPTIONAL,</w:t>
      </w:r>
    </w:p>
    <w:p w14:paraId="5738BFCE" w14:textId="77777777" w:rsidR="009B1C39" w:rsidRDefault="009B1C39">
      <w:pPr>
        <w:pStyle w:val="PL"/>
      </w:pPr>
      <w:r>
        <w:tab/>
        <w:t>callDuration</w:t>
      </w:r>
      <w:r>
        <w:tab/>
      </w:r>
      <w:r>
        <w:tab/>
      </w:r>
      <w:r>
        <w:tab/>
      </w:r>
      <w:r w:rsidR="00641ED5">
        <w:tab/>
      </w:r>
      <w:r>
        <w:t>[10] CallDuration,</w:t>
      </w:r>
    </w:p>
    <w:p w14:paraId="37232C03" w14:textId="77777777" w:rsidR="009B1C39" w:rsidRDefault="009B1C39">
      <w:pPr>
        <w:pStyle w:val="PL"/>
      </w:pPr>
      <w:r>
        <w:tab/>
        <w:t>dataVolume</w:t>
      </w:r>
      <w:r>
        <w:tab/>
      </w:r>
      <w:r>
        <w:tab/>
      </w:r>
      <w:r>
        <w:tab/>
      </w:r>
      <w:r>
        <w:tab/>
        <w:t>[11] DataVolume OPTIONAL,</w:t>
      </w:r>
    </w:p>
    <w:p w14:paraId="5B5C3153" w14:textId="77777777" w:rsidR="009B1C39" w:rsidRDefault="009B1C39">
      <w:pPr>
        <w:pStyle w:val="PL"/>
      </w:pPr>
      <w:r>
        <w:tab/>
        <w:t>causeForTerm</w:t>
      </w:r>
      <w:r>
        <w:tab/>
      </w:r>
      <w:r>
        <w:tab/>
      </w:r>
      <w:r>
        <w:tab/>
      </w:r>
      <w:r w:rsidR="00641ED5">
        <w:tab/>
      </w:r>
      <w:r>
        <w:t>[12] CauseForTerm,</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t>callReference</w:t>
      </w:r>
      <w:r>
        <w:tab/>
      </w:r>
      <w:r>
        <w:tab/>
      </w:r>
      <w:r>
        <w:tab/>
        <w:t>[14] CallReferenceNumber,</w:t>
      </w:r>
    </w:p>
    <w:p w14:paraId="6D37E886" w14:textId="77777777" w:rsidR="009B1C39" w:rsidRDefault="009B1C39">
      <w:pPr>
        <w:pStyle w:val="PL"/>
      </w:pPr>
      <w:r>
        <w:tab/>
        <w:t>sequenceNumber</w:t>
      </w:r>
      <w:r>
        <w:tab/>
      </w:r>
      <w:r>
        <w:tab/>
      </w:r>
      <w:r>
        <w:tab/>
        <w:t>[15] INTEGER OPTIONAL,</w:t>
      </w:r>
    </w:p>
    <w:p w14:paraId="14E05983" w14:textId="77777777" w:rsidR="009B1C39" w:rsidRDefault="009B1C39">
      <w:pPr>
        <w:pStyle w:val="PL"/>
      </w:pPr>
      <w:r>
        <w:lastRenderedPageBreak/>
        <w:tab/>
        <w:t>recordExtensions</w:t>
      </w:r>
      <w:r>
        <w:tab/>
      </w:r>
      <w:r>
        <w:tab/>
      </w:r>
      <w:r w:rsidR="00641ED5">
        <w:tab/>
      </w:r>
      <w:r>
        <w:t>[16] ManagementExtensions OPTIONAL,</w:t>
      </w:r>
    </w:p>
    <w:p w14:paraId="7DD6C1BD" w14:textId="77777777" w:rsidR="009B1C39" w:rsidRDefault="009B1C39">
      <w:pPr>
        <w:pStyle w:val="PL"/>
      </w:pPr>
      <w:r>
        <w:tab/>
        <w:t>locationRoutNum</w:t>
      </w:r>
      <w:r>
        <w:tab/>
      </w:r>
      <w:r>
        <w:tab/>
      </w:r>
      <w:r>
        <w:tab/>
        <w:t>[17] LocationRoutingNumber OPTIONAL,</w:t>
      </w:r>
    </w:p>
    <w:p w14:paraId="32D376FB" w14:textId="77777777" w:rsidR="009B1C39" w:rsidRDefault="009B1C39">
      <w:pPr>
        <w:pStyle w:val="PL"/>
      </w:pPr>
      <w:r>
        <w:tab/>
        <w:t>lrnSoInd</w:t>
      </w:r>
      <w:r>
        <w:tab/>
      </w:r>
      <w:r>
        <w:tab/>
      </w:r>
      <w:r>
        <w:tab/>
      </w:r>
      <w:r>
        <w:tab/>
      </w:r>
      <w:r w:rsidR="00641ED5">
        <w:tab/>
      </w:r>
      <w:r>
        <w:t>[18] LocationRoutingNumberSourceIndicator OPTIONAL,</w:t>
      </w:r>
    </w:p>
    <w:p w14:paraId="758856D1" w14:textId="77777777" w:rsidR="009B1C39" w:rsidRDefault="009B1C39">
      <w:pPr>
        <w:pStyle w:val="PL"/>
      </w:pPr>
      <w:r>
        <w:tab/>
        <w:t>lrnQuryStatus</w:t>
      </w:r>
      <w:r>
        <w:tab/>
      </w:r>
      <w:r>
        <w:tab/>
      </w:r>
      <w:r>
        <w:tab/>
        <w:t>[19] LocationRoutingNumberQueryStatus OPTIONAL,</w:t>
      </w:r>
    </w:p>
    <w:p w14:paraId="0A7795C0" w14:textId="77777777" w:rsidR="009B1C39" w:rsidRDefault="009B1C39">
      <w:pPr>
        <w:pStyle w:val="PL"/>
      </w:pPr>
      <w:r>
        <w:tab/>
        <w:t>jIPPara</w:t>
      </w:r>
      <w:r>
        <w:tab/>
      </w:r>
      <w:r>
        <w:tab/>
      </w:r>
      <w:r>
        <w:tab/>
      </w:r>
      <w:r>
        <w:tab/>
      </w:r>
      <w:r>
        <w:tab/>
        <w:t>[20] JurisdictionInformationParameter OPTIONAL,</w:t>
      </w:r>
    </w:p>
    <w:p w14:paraId="28B8AA1D" w14:textId="77777777" w:rsidR="009B1C39" w:rsidRDefault="009B1C39">
      <w:pPr>
        <w:pStyle w:val="PL"/>
      </w:pPr>
      <w:r>
        <w:tab/>
        <w:t>jIPSoInd</w:t>
      </w:r>
      <w:r>
        <w:tab/>
      </w:r>
      <w:r>
        <w:tab/>
      </w:r>
      <w:r>
        <w:tab/>
      </w:r>
      <w:r>
        <w:tab/>
      </w:r>
      <w:r w:rsidR="00641ED5">
        <w:tab/>
      </w:r>
      <w:r>
        <w:t>[21] JurisdictionInformationParameterSourceIndicator OPTIONAL,</w:t>
      </w:r>
    </w:p>
    <w:p w14:paraId="4F62D953" w14:textId="77777777" w:rsidR="009B1C39" w:rsidRDefault="009B1C39">
      <w:pPr>
        <w:pStyle w:val="PL"/>
      </w:pPr>
      <w:r>
        <w:tab/>
        <w:t>jIPQuryStatus</w:t>
      </w:r>
      <w:r>
        <w:tab/>
      </w:r>
      <w:r>
        <w:tab/>
      </w:r>
      <w:r>
        <w:tab/>
        <w:t>[22] JurisdictionInformationParameterQueryStatus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r>
        <w:t>MOSMSRecord</w:t>
      </w:r>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t>recordType</w:t>
      </w:r>
      <w:r>
        <w:tab/>
      </w:r>
      <w:r>
        <w:tab/>
      </w:r>
      <w:r>
        <w:tab/>
      </w:r>
      <w:r>
        <w:tab/>
        <w:t>[0] RecordType,</w:t>
      </w:r>
    </w:p>
    <w:p w14:paraId="26F137A0" w14:textId="77777777" w:rsidR="009B1C39" w:rsidRDefault="009B1C39">
      <w:pPr>
        <w:pStyle w:val="PL"/>
      </w:pPr>
      <w:r>
        <w:tab/>
        <w:t>servedIMSI</w:t>
      </w:r>
      <w:r>
        <w:tab/>
      </w:r>
      <w:r>
        <w:tab/>
      </w:r>
      <w:r>
        <w:tab/>
      </w:r>
      <w:r>
        <w:tab/>
        <w:t>[1] IMSI,</w:t>
      </w:r>
    </w:p>
    <w:p w14:paraId="0EEFBA23" w14:textId="77777777" w:rsidR="009B1C39" w:rsidRDefault="009B1C39">
      <w:pPr>
        <w:pStyle w:val="PL"/>
      </w:pPr>
      <w:r>
        <w:tab/>
        <w:t>servedIMEI</w:t>
      </w:r>
      <w:r>
        <w:tab/>
      </w:r>
      <w:r>
        <w:tab/>
      </w:r>
      <w:r>
        <w:tab/>
      </w:r>
      <w:r>
        <w:tab/>
        <w:t>[2] IMEI OPTIONAL,</w:t>
      </w:r>
    </w:p>
    <w:p w14:paraId="1DC48F5B" w14:textId="77777777" w:rsidR="009B1C39" w:rsidRDefault="009B1C39">
      <w:pPr>
        <w:pStyle w:val="PL"/>
      </w:pPr>
      <w:r>
        <w:tab/>
        <w:t>servedMSISDN</w:t>
      </w:r>
      <w:r>
        <w:tab/>
      </w:r>
      <w:r>
        <w:tab/>
      </w:r>
      <w:r>
        <w:tab/>
      </w:r>
      <w:r w:rsidR="00641ED5">
        <w:tab/>
      </w:r>
      <w:r>
        <w:t>[3] MSISDN OPTIONAL,</w:t>
      </w:r>
    </w:p>
    <w:p w14:paraId="18BC6A35" w14:textId="77777777" w:rsidR="009B1C39" w:rsidRDefault="009B1C39">
      <w:pPr>
        <w:pStyle w:val="PL"/>
      </w:pPr>
      <w:r>
        <w:tab/>
        <w:t>msClassmark</w:t>
      </w:r>
      <w:r>
        <w:tab/>
      </w:r>
      <w:r>
        <w:tab/>
      </w:r>
      <w:r>
        <w:tab/>
      </w:r>
      <w:r>
        <w:tab/>
        <w:t>[4] Classmark,</w:t>
      </w:r>
    </w:p>
    <w:p w14:paraId="0F43260F" w14:textId="77777777" w:rsidR="009B1C39" w:rsidRDefault="009B1C39">
      <w:pPr>
        <w:pStyle w:val="PL"/>
      </w:pPr>
      <w:r>
        <w:tab/>
        <w:t>serviceCentre</w:t>
      </w:r>
      <w:r>
        <w:tab/>
      </w:r>
      <w:r>
        <w:tab/>
      </w:r>
      <w:r>
        <w:tab/>
        <w:t>[5] AddressString,</w:t>
      </w:r>
    </w:p>
    <w:p w14:paraId="1E17C6C6" w14:textId="77777777" w:rsidR="009B1C39" w:rsidRDefault="009B1C39">
      <w:pPr>
        <w:pStyle w:val="PL"/>
      </w:pPr>
      <w:r>
        <w:tab/>
        <w:t>recordingEntity</w:t>
      </w:r>
      <w:r>
        <w:tab/>
      </w:r>
      <w:r>
        <w:tab/>
      </w:r>
      <w:r>
        <w:tab/>
        <w:t>[6] RecordingEntity,</w:t>
      </w:r>
    </w:p>
    <w:p w14:paraId="11314BAF" w14:textId="77777777" w:rsidR="009B1C39" w:rsidRDefault="009B1C39">
      <w:pPr>
        <w:pStyle w:val="PL"/>
      </w:pPr>
      <w:r>
        <w:tab/>
        <w:t>location</w:t>
      </w:r>
      <w:r>
        <w:tab/>
      </w:r>
      <w:r>
        <w:tab/>
      </w:r>
      <w:r>
        <w:tab/>
      </w:r>
      <w:r>
        <w:tab/>
      </w:r>
      <w:r w:rsidR="00641ED5">
        <w:tab/>
      </w:r>
      <w:r>
        <w:t>[7] LocationAreaAndCell OPTIONAL,</w:t>
      </w:r>
    </w:p>
    <w:p w14:paraId="2B31436E" w14:textId="77777777" w:rsidR="009B1C39" w:rsidRDefault="009B1C39">
      <w:pPr>
        <w:pStyle w:val="PL"/>
      </w:pPr>
      <w:r>
        <w:tab/>
        <w:t>messageReference</w:t>
      </w:r>
      <w:r>
        <w:tab/>
      </w:r>
      <w:r>
        <w:tab/>
      </w:r>
      <w:r w:rsidR="00641ED5">
        <w:tab/>
      </w:r>
      <w:r>
        <w:t>[8] MessageReference,</w:t>
      </w:r>
    </w:p>
    <w:p w14:paraId="1BF4980C" w14:textId="77777777" w:rsidR="009B1C39" w:rsidRDefault="009B1C39">
      <w:pPr>
        <w:pStyle w:val="PL"/>
      </w:pPr>
      <w:r>
        <w:tab/>
        <w:t>originationTime</w:t>
      </w:r>
      <w:r>
        <w:tab/>
      </w:r>
      <w:r>
        <w:tab/>
      </w:r>
      <w:r>
        <w:tab/>
        <w:t>[9] TimeStamp,</w:t>
      </w:r>
    </w:p>
    <w:p w14:paraId="1179C9F9" w14:textId="77777777" w:rsidR="009B1C39" w:rsidRDefault="009B1C39">
      <w:pPr>
        <w:pStyle w:val="PL"/>
      </w:pPr>
      <w:r>
        <w:tab/>
        <w:t>smsResult</w:t>
      </w:r>
      <w:r>
        <w:tab/>
      </w:r>
      <w:r>
        <w:tab/>
      </w:r>
      <w:r>
        <w:tab/>
      </w:r>
      <w:r>
        <w:tab/>
        <w:t>[10] SMSResult OPTIONAL,</w:t>
      </w:r>
    </w:p>
    <w:p w14:paraId="0845FF1F" w14:textId="77777777" w:rsidR="009B1C39" w:rsidRDefault="009B1C39">
      <w:pPr>
        <w:pStyle w:val="PL"/>
      </w:pPr>
      <w:r>
        <w:tab/>
        <w:t>recordExtensions</w:t>
      </w:r>
      <w:r>
        <w:tab/>
      </w:r>
      <w:r>
        <w:tab/>
      </w:r>
      <w:r w:rsidR="00641ED5">
        <w:tab/>
      </w:r>
      <w:r>
        <w:t>[11] ManagementExtensions OPTIONAL,</w:t>
      </w:r>
    </w:p>
    <w:p w14:paraId="0058FB71" w14:textId="77777777" w:rsidR="009B1C39" w:rsidRDefault="009B1C39">
      <w:pPr>
        <w:pStyle w:val="PL"/>
      </w:pPr>
      <w:r>
        <w:tab/>
        <w:t>destinationNumber</w:t>
      </w:r>
      <w:r>
        <w:tab/>
      </w:r>
      <w:r>
        <w:tab/>
        <w:t>[12] SmsTpDestinationNumber OPTIONAL,</w:t>
      </w:r>
    </w:p>
    <w:p w14:paraId="70B2D3D9" w14:textId="77777777" w:rsidR="009B1C39" w:rsidRDefault="009B1C39">
      <w:pPr>
        <w:pStyle w:val="PL"/>
      </w:pPr>
      <w:r>
        <w:tab/>
        <w:t>cAMELSMSInformation</w:t>
      </w:r>
      <w:r>
        <w:tab/>
      </w:r>
      <w:r>
        <w:tab/>
        <w:t>[13] CAMELSMSInformation OPTIONAL,</w:t>
      </w:r>
    </w:p>
    <w:p w14:paraId="177615B6" w14:textId="77777777" w:rsidR="009B1C39" w:rsidRDefault="009B1C39">
      <w:pPr>
        <w:pStyle w:val="PL"/>
      </w:pPr>
      <w:r>
        <w:tab/>
        <w:t>systemType</w:t>
      </w:r>
      <w:r>
        <w:tab/>
      </w:r>
      <w:r>
        <w:tab/>
      </w:r>
      <w:r>
        <w:tab/>
      </w:r>
      <w:r>
        <w:tab/>
        <w:t>[14] SystemType OPTIONAL,</w:t>
      </w:r>
    </w:p>
    <w:p w14:paraId="282B9BF2" w14:textId="77777777" w:rsidR="009B1C39" w:rsidRDefault="009B1C39">
      <w:pPr>
        <w:pStyle w:val="PL"/>
      </w:pPr>
      <w:r>
        <w:tab/>
        <w:t>locationExtension</w:t>
      </w:r>
      <w:r>
        <w:tab/>
      </w:r>
      <w:r>
        <w:tab/>
        <w:t>[15] LocationCellExtension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r>
        <w:t>MTSMSRecord</w:t>
      </w:r>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t>recordType</w:t>
      </w:r>
      <w:r>
        <w:tab/>
      </w:r>
      <w:r>
        <w:tab/>
      </w:r>
      <w:r>
        <w:tab/>
      </w:r>
      <w:r>
        <w:tab/>
        <w:t>[0] RecordType,</w:t>
      </w:r>
    </w:p>
    <w:p w14:paraId="1E2103BE" w14:textId="77777777" w:rsidR="009B1C39" w:rsidRDefault="009B1C39">
      <w:pPr>
        <w:pStyle w:val="PL"/>
      </w:pPr>
      <w:r>
        <w:tab/>
        <w:t>serviceCentre</w:t>
      </w:r>
      <w:r>
        <w:tab/>
      </w:r>
      <w:r>
        <w:tab/>
      </w:r>
      <w:r>
        <w:tab/>
        <w:t>[1] AddressString,</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r>
        <w:t>servedMSISDN</w:t>
      </w:r>
      <w:r>
        <w:tab/>
      </w:r>
      <w:r>
        <w:tab/>
      </w:r>
      <w:r>
        <w:tab/>
      </w:r>
      <w:r w:rsidR="00641ED5">
        <w:tab/>
      </w:r>
      <w:r>
        <w:t>[4] MSISDN OPTIONAL,</w:t>
      </w:r>
    </w:p>
    <w:p w14:paraId="368C3FF1" w14:textId="77777777" w:rsidR="009B1C39" w:rsidRDefault="009B1C39">
      <w:pPr>
        <w:pStyle w:val="PL"/>
      </w:pPr>
      <w:r>
        <w:tab/>
        <w:t>msClassmark</w:t>
      </w:r>
      <w:r>
        <w:tab/>
      </w:r>
      <w:r>
        <w:tab/>
      </w:r>
      <w:r>
        <w:tab/>
      </w:r>
      <w:r>
        <w:tab/>
        <w:t>[5] Classmark,</w:t>
      </w:r>
    </w:p>
    <w:p w14:paraId="3D7DBEF7" w14:textId="77777777" w:rsidR="009B1C39" w:rsidRDefault="009B1C39">
      <w:pPr>
        <w:pStyle w:val="PL"/>
      </w:pPr>
      <w:r>
        <w:tab/>
        <w:t>recordingEntity</w:t>
      </w:r>
      <w:r>
        <w:tab/>
      </w:r>
      <w:r>
        <w:tab/>
      </w:r>
      <w:r>
        <w:tab/>
        <w:t>[6] RecordingEntity,</w:t>
      </w:r>
    </w:p>
    <w:p w14:paraId="1C13EF56" w14:textId="77777777" w:rsidR="009B1C39" w:rsidRDefault="009B1C39">
      <w:pPr>
        <w:pStyle w:val="PL"/>
      </w:pPr>
      <w:r>
        <w:tab/>
        <w:t>location</w:t>
      </w:r>
      <w:r>
        <w:tab/>
      </w:r>
      <w:r>
        <w:tab/>
      </w:r>
      <w:r>
        <w:tab/>
      </w:r>
      <w:r>
        <w:tab/>
      </w:r>
      <w:r w:rsidR="00641ED5">
        <w:tab/>
      </w:r>
      <w:r>
        <w:t>[7] LocationAreaAndCell OPTIONAL,</w:t>
      </w:r>
    </w:p>
    <w:p w14:paraId="43D17568" w14:textId="77777777" w:rsidR="009B1C39" w:rsidRDefault="009B1C39">
      <w:pPr>
        <w:pStyle w:val="PL"/>
      </w:pPr>
      <w:r>
        <w:tab/>
        <w:t>deliveryTime</w:t>
      </w:r>
      <w:r>
        <w:tab/>
      </w:r>
      <w:r>
        <w:tab/>
      </w:r>
      <w:r>
        <w:tab/>
      </w:r>
      <w:r w:rsidR="00641ED5">
        <w:tab/>
      </w:r>
      <w:r>
        <w:t>[8] TimeStamp,</w:t>
      </w:r>
    </w:p>
    <w:p w14:paraId="5591F557" w14:textId="77777777" w:rsidR="009B1C39" w:rsidRDefault="009B1C39">
      <w:pPr>
        <w:pStyle w:val="PL"/>
      </w:pPr>
      <w:r>
        <w:tab/>
        <w:t>smsResult</w:t>
      </w:r>
      <w:r>
        <w:tab/>
      </w:r>
      <w:r>
        <w:tab/>
      </w:r>
      <w:r>
        <w:tab/>
      </w:r>
      <w:r>
        <w:tab/>
        <w:t>[9] SMSResult OPTIONAL,</w:t>
      </w:r>
    </w:p>
    <w:p w14:paraId="5B7DED49" w14:textId="77777777" w:rsidR="009B1C39" w:rsidRDefault="009B1C39">
      <w:pPr>
        <w:pStyle w:val="PL"/>
      </w:pPr>
      <w:r>
        <w:tab/>
        <w:t>recordExtensions</w:t>
      </w:r>
      <w:r>
        <w:tab/>
      </w:r>
      <w:r>
        <w:tab/>
      </w:r>
      <w:r w:rsidR="00641ED5">
        <w:tab/>
      </w:r>
      <w:r>
        <w:t>[10] ManagementExtensions OPTIONAL,</w:t>
      </w:r>
    </w:p>
    <w:p w14:paraId="0904EBD4" w14:textId="77777777" w:rsidR="009B1C39" w:rsidRDefault="009B1C39">
      <w:pPr>
        <w:pStyle w:val="PL"/>
      </w:pPr>
      <w:r>
        <w:tab/>
        <w:t>systemType</w:t>
      </w:r>
      <w:r>
        <w:tab/>
      </w:r>
      <w:r>
        <w:tab/>
      </w:r>
      <w:r>
        <w:tab/>
      </w:r>
      <w:r>
        <w:tab/>
        <w:t>[11] SystemType OPTIONAL,</w:t>
      </w:r>
    </w:p>
    <w:p w14:paraId="1CD7E37B" w14:textId="77777777" w:rsidR="009B1C39" w:rsidRDefault="009B1C39">
      <w:pPr>
        <w:pStyle w:val="PL"/>
      </w:pPr>
      <w:r>
        <w:tab/>
        <w:t>cAMELSMSInformation</w:t>
      </w:r>
      <w:r>
        <w:tab/>
      </w:r>
      <w:r>
        <w:tab/>
        <w:t>[12] CAMELSMSInformation OPTIONAL,</w:t>
      </w:r>
    </w:p>
    <w:p w14:paraId="213EB9C1" w14:textId="77777777" w:rsidR="009B1C39" w:rsidRDefault="009B1C39">
      <w:pPr>
        <w:pStyle w:val="PL"/>
      </w:pPr>
      <w:r>
        <w:tab/>
        <w:t>locationExtension</w:t>
      </w:r>
      <w:r>
        <w:tab/>
      </w:r>
      <w:r>
        <w:tab/>
        <w:t>[13] LocationCellExtension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r>
        <w:t>MOSMSIWRecord</w:t>
      </w:r>
      <w:r>
        <w:tab/>
      </w:r>
      <w:r>
        <w:tab/>
      </w:r>
      <w:r>
        <w:tab/>
        <w:t>::= SET</w:t>
      </w:r>
    </w:p>
    <w:p w14:paraId="48FCCDAF" w14:textId="77777777" w:rsidR="009B1C39" w:rsidRDefault="009B1C39">
      <w:pPr>
        <w:pStyle w:val="PL"/>
      </w:pPr>
      <w:r>
        <w:t>{</w:t>
      </w:r>
    </w:p>
    <w:p w14:paraId="256B8C44" w14:textId="77777777" w:rsidR="009B1C39" w:rsidRDefault="009B1C39">
      <w:pPr>
        <w:pStyle w:val="PL"/>
      </w:pPr>
      <w:r>
        <w:tab/>
        <w:t>recordType</w:t>
      </w:r>
      <w:r>
        <w:tab/>
      </w:r>
      <w:r>
        <w:tab/>
      </w:r>
      <w:r>
        <w:tab/>
        <w:t>[0] RecordType,</w:t>
      </w:r>
    </w:p>
    <w:p w14:paraId="29F0D071" w14:textId="77777777" w:rsidR="009B1C39" w:rsidRDefault="009B1C39">
      <w:pPr>
        <w:pStyle w:val="PL"/>
      </w:pPr>
      <w:r>
        <w:tab/>
        <w:t>serviceCentre</w:t>
      </w:r>
      <w:r>
        <w:tab/>
      </w:r>
      <w:r>
        <w:tab/>
        <w:t>[1] AddressString,</w:t>
      </w:r>
    </w:p>
    <w:p w14:paraId="16793A52" w14:textId="77777777" w:rsidR="009B1C39" w:rsidRDefault="009B1C39">
      <w:pPr>
        <w:pStyle w:val="PL"/>
      </w:pPr>
      <w:r>
        <w:tab/>
        <w:t>servedIMSI</w:t>
      </w:r>
      <w:r>
        <w:tab/>
      </w:r>
      <w:r>
        <w:tab/>
      </w:r>
      <w:r>
        <w:tab/>
        <w:t>[2] IMSI,</w:t>
      </w:r>
    </w:p>
    <w:p w14:paraId="43BF2944" w14:textId="77777777" w:rsidR="009B1C39" w:rsidRDefault="009B1C39">
      <w:pPr>
        <w:pStyle w:val="PL"/>
      </w:pPr>
      <w:r>
        <w:tab/>
        <w:t>recordingEntity</w:t>
      </w:r>
      <w:r>
        <w:tab/>
      </w:r>
      <w:r>
        <w:tab/>
        <w:t>[3] RecordingEntity,</w:t>
      </w:r>
    </w:p>
    <w:p w14:paraId="179EE880" w14:textId="77777777" w:rsidR="009B1C39" w:rsidRDefault="009B1C39">
      <w:pPr>
        <w:pStyle w:val="PL"/>
      </w:pPr>
      <w:r>
        <w:tab/>
        <w:t>eventTime</w:t>
      </w:r>
      <w:r>
        <w:tab/>
      </w:r>
      <w:r>
        <w:tab/>
      </w:r>
      <w:r>
        <w:tab/>
        <w:t>[4] TimeStamp,</w:t>
      </w:r>
    </w:p>
    <w:p w14:paraId="464A4553" w14:textId="77777777" w:rsidR="009B1C39" w:rsidRDefault="009B1C39">
      <w:pPr>
        <w:pStyle w:val="PL"/>
      </w:pPr>
      <w:r>
        <w:tab/>
        <w:t>smsResult</w:t>
      </w:r>
      <w:r>
        <w:tab/>
      </w:r>
      <w:r>
        <w:tab/>
      </w:r>
      <w:r>
        <w:tab/>
        <w:t>[5] SMSResult OPTIONAL,</w:t>
      </w:r>
    </w:p>
    <w:p w14:paraId="2A525E4A" w14:textId="77777777" w:rsidR="009B1C39" w:rsidRDefault="009B1C39">
      <w:pPr>
        <w:pStyle w:val="PL"/>
      </w:pPr>
      <w:r>
        <w:tab/>
        <w:t>recordExtensions</w:t>
      </w:r>
      <w:r>
        <w:tab/>
        <w:t>[6] ManagementExtensions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r>
        <w:t>MTSMSGWRecord</w:t>
      </w:r>
      <w:r>
        <w:tab/>
      </w:r>
      <w:r>
        <w:tab/>
      </w:r>
      <w:r>
        <w:tab/>
        <w:t>::= SET</w:t>
      </w:r>
    </w:p>
    <w:p w14:paraId="2291CE4E" w14:textId="77777777" w:rsidR="009B1C39" w:rsidRDefault="009B1C39">
      <w:pPr>
        <w:pStyle w:val="PL"/>
      </w:pPr>
      <w:r>
        <w:t>{</w:t>
      </w:r>
    </w:p>
    <w:p w14:paraId="4EA43A1C" w14:textId="77777777" w:rsidR="009B1C39" w:rsidRDefault="009B1C39">
      <w:pPr>
        <w:pStyle w:val="PL"/>
      </w:pPr>
      <w:r>
        <w:tab/>
        <w:t>recordType</w:t>
      </w:r>
      <w:r>
        <w:tab/>
      </w:r>
      <w:r>
        <w:tab/>
      </w:r>
      <w:r>
        <w:tab/>
        <w:t>[0] RecordType,</w:t>
      </w:r>
    </w:p>
    <w:p w14:paraId="0D5631B8" w14:textId="77777777" w:rsidR="009B1C39" w:rsidRDefault="009B1C39">
      <w:pPr>
        <w:pStyle w:val="PL"/>
      </w:pPr>
      <w:r>
        <w:tab/>
        <w:t>serviceCentre</w:t>
      </w:r>
      <w:r>
        <w:tab/>
      </w:r>
      <w:r>
        <w:tab/>
        <w:t>[1] AddressString,</w:t>
      </w:r>
    </w:p>
    <w:p w14:paraId="3EBE28C0" w14:textId="77777777" w:rsidR="009B1C39" w:rsidRDefault="009B1C39">
      <w:pPr>
        <w:pStyle w:val="PL"/>
      </w:pPr>
      <w:r>
        <w:tab/>
        <w:t>servedIMSI</w:t>
      </w:r>
      <w:r>
        <w:tab/>
      </w:r>
      <w:r>
        <w:tab/>
      </w:r>
      <w:r>
        <w:tab/>
        <w:t>[2] IMSI,</w:t>
      </w:r>
    </w:p>
    <w:p w14:paraId="202E1D7A" w14:textId="77777777" w:rsidR="009B1C39" w:rsidRDefault="009B1C39">
      <w:pPr>
        <w:pStyle w:val="PL"/>
      </w:pPr>
      <w:r>
        <w:tab/>
        <w:t>servedMSISDN</w:t>
      </w:r>
      <w:r>
        <w:tab/>
      </w:r>
      <w:r>
        <w:tab/>
      </w:r>
      <w:r w:rsidR="00641ED5">
        <w:tab/>
      </w:r>
      <w:r>
        <w:t>[3] MSISDN OPTIONAL,</w:t>
      </w:r>
    </w:p>
    <w:p w14:paraId="242D8EFD" w14:textId="77777777" w:rsidR="009B1C39" w:rsidRDefault="009B1C39">
      <w:pPr>
        <w:pStyle w:val="PL"/>
      </w:pPr>
      <w:r>
        <w:tab/>
        <w:t>recordingEntity</w:t>
      </w:r>
      <w:r>
        <w:tab/>
      </w:r>
      <w:r>
        <w:tab/>
        <w:t>[4] RecordingEntity,</w:t>
      </w:r>
    </w:p>
    <w:p w14:paraId="02D34632" w14:textId="77777777" w:rsidR="009B1C39" w:rsidRDefault="009B1C39">
      <w:pPr>
        <w:pStyle w:val="PL"/>
      </w:pPr>
      <w:r>
        <w:tab/>
        <w:t>eventTime</w:t>
      </w:r>
      <w:r>
        <w:tab/>
      </w:r>
      <w:r>
        <w:tab/>
      </w:r>
      <w:r>
        <w:tab/>
        <w:t>[5] TimeStamp,</w:t>
      </w:r>
    </w:p>
    <w:p w14:paraId="7E38AE2C" w14:textId="77777777" w:rsidR="009B1C39" w:rsidRDefault="009B1C39">
      <w:pPr>
        <w:pStyle w:val="PL"/>
      </w:pPr>
      <w:r>
        <w:tab/>
        <w:t>smsResult</w:t>
      </w:r>
      <w:r>
        <w:tab/>
      </w:r>
      <w:r>
        <w:tab/>
      </w:r>
      <w:r>
        <w:tab/>
        <w:t>[6] SMSResult OPTIONAL,</w:t>
      </w:r>
    </w:p>
    <w:p w14:paraId="5F7ECF29" w14:textId="77777777" w:rsidR="009B1C39" w:rsidRDefault="009B1C39">
      <w:pPr>
        <w:pStyle w:val="PL"/>
      </w:pPr>
      <w:r>
        <w:tab/>
        <w:t>recordExtensions</w:t>
      </w:r>
      <w:r w:rsidR="00641ED5">
        <w:tab/>
      </w:r>
      <w:r>
        <w:tab/>
        <w:t>[7] ManagementExtensions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r>
        <w:t>SSActionRecord</w:t>
      </w:r>
      <w:r>
        <w:tab/>
      </w:r>
      <w:r>
        <w:tab/>
      </w:r>
      <w:r>
        <w:tab/>
        <w:t>::= SET</w:t>
      </w:r>
    </w:p>
    <w:p w14:paraId="47CB6222" w14:textId="77777777" w:rsidR="009B1C39" w:rsidRDefault="009B1C39">
      <w:pPr>
        <w:pStyle w:val="PL"/>
      </w:pPr>
      <w:r>
        <w:t>{</w:t>
      </w:r>
    </w:p>
    <w:p w14:paraId="60809AE0" w14:textId="77777777" w:rsidR="009B1C39" w:rsidRDefault="009B1C39">
      <w:pPr>
        <w:pStyle w:val="PL"/>
      </w:pPr>
      <w:r>
        <w:tab/>
        <w:t>recordType</w:t>
      </w:r>
      <w:r>
        <w:tab/>
      </w:r>
      <w:r>
        <w:tab/>
      </w:r>
      <w:r>
        <w:tab/>
        <w:t>[0] RecordType,</w:t>
      </w:r>
    </w:p>
    <w:p w14:paraId="40C26C20" w14:textId="77777777" w:rsidR="009B1C39" w:rsidRDefault="009B1C39">
      <w:pPr>
        <w:pStyle w:val="PL"/>
      </w:pPr>
      <w:r>
        <w:tab/>
        <w:t>servedIMSI</w:t>
      </w:r>
      <w:r>
        <w:tab/>
      </w:r>
      <w:r>
        <w:tab/>
      </w:r>
      <w:r>
        <w:tab/>
        <w:t>[1] IMSI,</w:t>
      </w:r>
    </w:p>
    <w:p w14:paraId="7DBADEEA" w14:textId="77777777" w:rsidR="009B1C39" w:rsidRDefault="009B1C39">
      <w:pPr>
        <w:pStyle w:val="PL"/>
      </w:pPr>
      <w:r>
        <w:tab/>
        <w:t>servedIMEI</w:t>
      </w:r>
      <w:r>
        <w:tab/>
      </w:r>
      <w:r>
        <w:tab/>
      </w:r>
      <w:r>
        <w:tab/>
        <w:t>[2] IMEI OPTIONAL,</w:t>
      </w:r>
    </w:p>
    <w:p w14:paraId="0506A84E" w14:textId="77777777" w:rsidR="009B1C39" w:rsidRDefault="009B1C39">
      <w:pPr>
        <w:pStyle w:val="PL"/>
      </w:pPr>
      <w:r>
        <w:tab/>
        <w:t>servedMSISDN</w:t>
      </w:r>
      <w:r>
        <w:tab/>
      </w:r>
      <w:r>
        <w:tab/>
      </w:r>
      <w:r w:rsidR="00641ED5">
        <w:tab/>
      </w:r>
      <w:r>
        <w:t>[3] MSISDN OPTIONAL,</w:t>
      </w:r>
    </w:p>
    <w:p w14:paraId="6B735E06" w14:textId="77777777" w:rsidR="009B1C39" w:rsidRDefault="009B1C39">
      <w:pPr>
        <w:pStyle w:val="PL"/>
      </w:pPr>
      <w:r>
        <w:tab/>
        <w:t>msClassmark</w:t>
      </w:r>
      <w:r>
        <w:tab/>
      </w:r>
      <w:r>
        <w:tab/>
      </w:r>
      <w:r>
        <w:tab/>
        <w:t>[4] Classmark,</w:t>
      </w:r>
    </w:p>
    <w:p w14:paraId="43EAF408" w14:textId="77777777" w:rsidR="009B1C39" w:rsidRDefault="009B1C39">
      <w:pPr>
        <w:pStyle w:val="PL"/>
      </w:pPr>
      <w:r>
        <w:tab/>
        <w:t>recordingEntity</w:t>
      </w:r>
      <w:r>
        <w:tab/>
      </w:r>
      <w:r>
        <w:tab/>
        <w:t>[5] RecordingEntity,</w:t>
      </w:r>
    </w:p>
    <w:p w14:paraId="27A0A775" w14:textId="77777777" w:rsidR="009B1C39" w:rsidRDefault="009B1C39">
      <w:pPr>
        <w:pStyle w:val="PL"/>
      </w:pPr>
      <w:r>
        <w:lastRenderedPageBreak/>
        <w:tab/>
        <w:t>location</w:t>
      </w:r>
      <w:r>
        <w:tab/>
      </w:r>
      <w:r>
        <w:tab/>
      </w:r>
      <w:r>
        <w:tab/>
      </w:r>
      <w:r w:rsidR="00641ED5">
        <w:tab/>
      </w:r>
      <w:r>
        <w:t>[6] LocationAreaAndCell OPTIONAL,</w:t>
      </w:r>
    </w:p>
    <w:p w14:paraId="5944F118" w14:textId="77777777" w:rsidR="009B1C39" w:rsidRDefault="009B1C39">
      <w:pPr>
        <w:pStyle w:val="PL"/>
      </w:pPr>
      <w:r>
        <w:tab/>
        <w:t>basicServices</w:t>
      </w:r>
      <w:r>
        <w:tab/>
      </w:r>
      <w:r>
        <w:tab/>
        <w:t>[7] BasicServices OPTIONAL,</w:t>
      </w:r>
    </w:p>
    <w:p w14:paraId="44E20B65" w14:textId="77777777" w:rsidR="009B1C39" w:rsidRDefault="009B1C39">
      <w:pPr>
        <w:pStyle w:val="PL"/>
      </w:pPr>
      <w:r>
        <w:tab/>
        <w:t>supplService</w:t>
      </w:r>
      <w:r>
        <w:tab/>
      </w:r>
      <w:r>
        <w:tab/>
      </w:r>
      <w:r w:rsidR="00641ED5">
        <w:tab/>
      </w:r>
      <w:r>
        <w:t>[8] SS-Code OPTIONAL,</w:t>
      </w:r>
    </w:p>
    <w:p w14:paraId="2EDC0E30" w14:textId="77777777" w:rsidR="009B1C39" w:rsidRDefault="009B1C39">
      <w:pPr>
        <w:pStyle w:val="PL"/>
      </w:pPr>
      <w:r>
        <w:tab/>
        <w:t>ssAction</w:t>
      </w:r>
      <w:r>
        <w:tab/>
      </w:r>
      <w:r>
        <w:tab/>
      </w:r>
      <w:r>
        <w:tab/>
      </w:r>
      <w:r w:rsidR="00641ED5">
        <w:tab/>
      </w:r>
      <w:r>
        <w:t>[9] SSActionType OPTIONAL,</w:t>
      </w:r>
    </w:p>
    <w:p w14:paraId="4B1921E0" w14:textId="77777777" w:rsidR="009B1C39" w:rsidRDefault="009B1C39">
      <w:pPr>
        <w:pStyle w:val="PL"/>
      </w:pPr>
      <w:r>
        <w:tab/>
        <w:t>ssActionTime</w:t>
      </w:r>
      <w:r>
        <w:tab/>
      </w:r>
      <w:r>
        <w:tab/>
      </w:r>
      <w:r w:rsidR="00641ED5">
        <w:tab/>
      </w:r>
      <w:r>
        <w:t>[10] TimeStamp,</w:t>
      </w:r>
    </w:p>
    <w:p w14:paraId="1E35716F" w14:textId="77777777" w:rsidR="009B1C39" w:rsidRDefault="009B1C39">
      <w:pPr>
        <w:pStyle w:val="PL"/>
      </w:pPr>
      <w:r>
        <w:tab/>
        <w:t>ssParameters</w:t>
      </w:r>
      <w:r>
        <w:tab/>
      </w:r>
      <w:r>
        <w:tab/>
      </w:r>
      <w:r w:rsidR="00641ED5">
        <w:tab/>
      </w:r>
      <w:r>
        <w:t>[11] SSParameters OPTIONAL,</w:t>
      </w:r>
    </w:p>
    <w:p w14:paraId="034D67C0" w14:textId="77777777" w:rsidR="009B1C39" w:rsidRDefault="009B1C39">
      <w:pPr>
        <w:pStyle w:val="PL"/>
      </w:pPr>
      <w:r>
        <w:tab/>
        <w:t>ssActionResult</w:t>
      </w:r>
      <w:r>
        <w:tab/>
      </w:r>
      <w:r>
        <w:tab/>
        <w:t>[12] SSActionResult OPTIONAL,</w:t>
      </w:r>
    </w:p>
    <w:p w14:paraId="4B91DB9C" w14:textId="77777777" w:rsidR="009B1C39" w:rsidRDefault="009B1C39">
      <w:pPr>
        <w:pStyle w:val="PL"/>
      </w:pPr>
      <w:r>
        <w:tab/>
        <w:t>callReference</w:t>
      </w:r>
      <w:r>
        <w:tab/>
      </w:r>
      <w:r>
        <w:tab/>
        <w:t>[13] CallReferenceNumber,</w:t>
      </w:r>
    </w:p>
    <w:p w14:paraId="35A2C59E" w14:textId="77777777" w:rsidR="009B1C39" w:rsidRDefault="009B1C39">
      <w:pPr>
        <w:pStyle w:val="PL"/>
      </w:pPr>
      <w:r>
        <w:tab/>
        <w:t>recordExtensions</w:t>
      </w:r>
      <w:r>
        <w:tab/>
      </w:r>
      <w:r w:rsidR="00641ED5">
        <w:tab/>
      </w:r>
      <w:r>
        <w:t>[14] ManagementExtensions OPTIONAL,</w:t>
      </w:r>
    </w:p>
    <w:p w14:paraId="408415FD" w14:textId="77777777" w:rsidR="009B1C39" w:rsidRDefault="009B1C39">
      <w:pPr>
        <w:pStyle w:val="PL"/>
      </w:pPr>
      <w:r>
        <w:tab/>
        <w:t>systemType</w:t>
      </w:r>
      <w:r>
        <w:tab/>
      </w:r>
      <w:r>
        <w:tab/>
      </w:r>
      <w:r>
        <w:tab/>
        <w:t>[15] SystemType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r>
        <w:t>HLRIntRecord</w:t>
      </w:r>
      <w:r>
        <w:tab/>
      </w:r>
      <w:r>
        <w:tab/>
      </w:r>
      <w:r>
        <w:tab/>
        <w:t>::= SET</w:t>
      </w:r>
    </w:p>
    <w:p w14:paraId="0933666F" w14:textId="77777777" w:rsidR="009B1C39" w:rsidRDefault="009B1C39">
      <w:pPr>
        <w:pStyle w:val="PL"/>
      </w:pPr>
      <w:r>
        <w:t>{</w:t>
      </w:r>
    </w:p>
    <w:p w14:paraId="13ED5A49" w14:textId="77777777" w:rsidR="009B1C39" w:rsidRDefault="009B1C39">
      <w:pPr>
        <w:pStyle w:val="PL"/>
      </w:pPr>
      <w:r>
        <w:tab/>
        <w:t>recordType</w:t>
      </w:r>
      <w:r>
        <w:tab/>
      </w:r>
      <w:r>
        <w:tab/>
      </w:r>
      <w:r>
        <w:tab/>
      </w:r>
      <w:r>
        <w:tab/>
        <w:t>[0] RecordType,</w:t>
      </w:r>
    </w:p>
    <w:p w14:paraId="13AD7192" w14:textId="77777777" w:rsidR="009B1C39" w:rsidRDefault="009B1C39">
      <w:pPr>
        <w:pStyle w:val="PL"/>
      </w:pPr>
      <w:r>
        <w:tab/>
        <w:t>servedIMSI</w:t>
      </w:r>
      <w:r>
        <w:tab/>
      </w:r>
      <w:r>
        <w:tab/>
      </w:r>
      <w:r>
        <w:tab/>
      </w:r>
      <w:r>
        <w:tab/>
        <w:t>[1] IMSI,</w:t>
      </w:r>
    </w:p>
    <w:p w14:paraId="7FEAB9B7" w14:textId="77777777" w:rsidR="009B1C39" w:rsidRDefault="009B1C39">
      <w:pPr>
        <w:pStyle w:val="PL"/>
      </w:pPr>
      <w:r>
        <w:tab/>
        <w:t>servedMSISDN</w:t>
      </w:r>
      <w:r>
        <w:tab/>
      </w:r>
      <w:r>
        <w:tab/>
      </w:r>
      <w:r>
        <w:tab/>
      </w:r>
      <w:r w:rsidR="00641ED5">
        <w:tab/>
      </w:r>
      <w:r>
        <w:t>[2] MSISDN,</w:t>
      </w:r>
    </w:p>
    <w:p w14:paraId="6AE38CDA" w14:textId="77777777" w:rsidR="009B1C39" w:rsidRDefault="009B1C39">
      <w:pPr>
        <w:pStyle w:val="PL"/>
      </w:pPr>
      <w:r>
        <w:tab/>
        <w:t>recordingEntity</w:t>
      </w:r>
      <w:r>
        <w:tab/>
      </w:r>
      <w:r>
        <w:tab/>
      </w:r>
      <w:r>
        <w:tab/>
        <w:t>[3] RecordingEntity,</w:t>
      </w:r>
    </w:p>
    <w:p w14:paraId="369F6C46" w14:textId="77777777" w:rsidR="009B1C39" w:rsidRDefault="009B1C39">
      <w:pPr>
        <w:pStyle w:val="PL"/>
      </w:pPr>
      <w:r>
        <w:tab/>
        <w:t>basicService</w:t>
      </w:r>
      <w:r>
        <w:tab/>
      </w:r>
      <w:r>
        <w:tab/>
      </w:r>
      <w:r>
        <w:tab/>
      </w:r>
      <w:r w:rsidR="00641ED5">
        <w:tab/>
      </w:r>
      <w:r>
        <w:t>[4] BasicServiceCode OPTIONAL,</w:t>
      </w:r>
    </w:p>
    <w:p w14:paraId="1D09949F" w14:textId="77777777" w:rsidR="009B1C39" w:rsidRDefault="009B1C39">
      <w:pPr>
        <w:pStyle w:val="PL"/>
      </w:pPr>
      <w:r>
        <w:tab/>
        <w:t>routingNumber</w:t>
      </w:r>
      <w:r>
        <w:tab/>
      </w:r>
      <w:r>
        <w:tab/>
      </w:r>
      <w:r>
        <w:tab/>
        <w:t>[5] RoutingNumber,</w:t>
      </w:r>
    </w:p>
    <w:p w14:paraId="13974D6A" w14:textId="77777777" w:rsidR="009B1C39" w:rsidRDefault="009B1C39">
      <w:pPr>
        <w:pStyle w:val="PL"/>
      </w:pPr>
      <w:r>
        <w:tab/>
        <w:t>interrogationTime</w:t>
      </w:r>
      <w:r>
        <w:tab/>
      </w:r>
      <w:r>
        <w:tab/>
        <w:t>[6] TimeStamp,</w:t>
      </w:r>
    </w:p>
    <w:p w14:paraId="2E819115" w14:textId="77777777" w:rsidR="009B1C39" w:rsidRDefault="009B1C39">
      <w:pPr>
        <w:pStyle w:val="PL"/>
      </w:pPr>
      <w:r>
        <w:tab/>
        <w:t>numberOfForwarding</w:t>
      </w:r>
      <w:r>
        <w:tab/>
      </w:r>
      <w:r>
        <w:tab/>
        <w:t>[7] NumberOfForwarding OPTIONAL,</w:t>
      </w:r>
    </w:p>
    <w:p w14:paraId="3BA7A799" w14:textId="77777777" w:rsidR="009B1C39" w:rsidRDefault="009B1C39">
      <w:pPr>
        <w:pStyle w:val="PL"/>
      </w:pPr>
      <w:r>
        <w:tab/>
        <w:t>interrogationResult</w:t>
      </w:r>
      <w:r>
        <w:tab/>
      </w:r>
      <w:r>
        <w:tab/>
        <w:t>[8] HLRIntResult OPTIONAL,</w:t>
      </w:r>
    </w:p>
    <w:p w14:paraId="29D571AC" w14:textId="77777777" w:rsidR="009B1C39" w:rsidRDefault="009B1C39">
      <w:pPr>
        <w:pStyle w:val="PL"/>
      </w:pPr>
      <w:r>
        <w:tab/>
        <w:t>recordExtensions</w:t>
      </w:r>
      <w:r>
        <w:tab/>
      </w:r>
      <w:r>
        <w:tab/>
      </w:r>
      <w:r w:rsidR="00641ED5">
        <w:tab/>
      </w:r>
      <w:r>
        <w:t>[9] ManagementExtensions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r>
        <w:t xml:space="preserve">LocUpdateHLRRecord </w:t>
      </w:r>
      <w:r>
        <w:tab/>
      </w:r>
      <w:r>
        <w:tab/>
        <w:t>::= SET</w:t>
      </w:r>
    </w:p>
    <w:p w14:paraId="09DAA321" w14:textId="77777777" w:rsidR="009B1C39" w:rsidRDefault="009B1C39">
      <w:pPr>
        <w:pStyle w:val="PL"/>
      </w:pPr>
      <w:r>
        <w:t>{</w:t>
      </w:r>
    </w:p>
    <w:p w14:paraId="23B0DFB0" w14:textId="77777777" w:rsidR="009B1C39" w:rsidRDefault="009B1C39">
      <w:pPr>
        <w:pStyle w:val="PL"/>
      </w:pPr>
      <w:r>
        <w:tab/>
        <w:t>recordType</w:t>
      </w:r>
      <w:r>
        <w:tab/>
      </w:r>
      <w:r>
        <w:tab/>
      </w:r>
      <w:r>
        <w:tab/>
      </w:r>
      <w:r>
        <w:tab/>
        <w:t>[0] RecordType,</w:t>
      </w:r>
    </w:p>
    <w:p w14:paraId="53822D57" w14:textId="77777777" w:rsidR="009B1C39" w:rsidRDefault="009B1C39">
      <w:pPr>
        <w:pStyle w:val="PL"/>
      </w:pPr>
      <w:r>
        <w:tab/>
        <w:t>servedIMSI</w:t>
      </w:r>
      <w:r>
        <w:tab/>
      </w:r>
      <w:r>
        <w:tab/>
      </w:r>
      <w:r>
        <w:tab/>
      </w:r>
      <w:r>
        <w:tab/>
        <w:t>[1] IMSI,</w:t>
      </w:r>
    </w:p>
    <w:p w14:paraId="44124A9B" w14:textId="77777777" w:rsidR="009B1C39" w:rsidRDefault="009B1C39">
      <w:pPr>
        <w:pStyle w:val="PL"/>
      </w:pPr>
      <w:r>
        <w:tab/>
        <w:t>recordingEntity</w:t>
      </w:r>
      <w:r>
        <w:tab/>
      </w:r>
      <w:r>
        <w:tab/>
      </w:r>
      <w:r>
        <w:tab/>
        <w:t>[2] RecordingEntity,</w:t>
      </w:r>
    </w:p>
    <w:p w14:paraId="0CC4FAA6" w14:textId="77777777" w:rsidR="009B1C39" w:rsidRDefault="009B1C39">
      <w:pPr>
        <w:pStyle w:val="PL"/>
      </w:pPr>
      <w:r>
        <w:tab/>
        <w:t>oldLocation</w:t>
      </w:r>
      <w:r>
        <w:tab/>
      </w:r>
      <w:r>
        <w:tab/>
      </w:r>
      <w:r>
        <w:tab/>
      </w:r>
      <w:r>
        <w:tab/>
        <w:t>[3] Visited-Location-info OPTIONAL,</w:t>
      </w:r>
    </w:p>
    <w:p w14:paraId="7BD059B7" w14:textId="77777777" w:rsidR="009B1C39" w:rsidRDefault="009B1C39">
      <w:pPr>
        <w:pStyle w:val="PL"/>
      </w:pPr>
      <w:r>
        <w:tab/>
        <w:t>newLocation</w:t>
      </w:r>
      <w:r>
        <w:tab/>
      </w:r>
      <w:r>
        <w:tab/>
      </w:r>
      <w:r>
        <w:tab/>
      </w:r>
      <w:r>
        <w:tab/>
        <w:t>[4] Visited-Location-info,</w:t>
      </w:r>
    </w:p>
    <w:p w14:paraId="030EB027" w14:textId="77777777" w:rsidR="009B1C39" w:rsidRDefault="009B1C39">
      <w:pPr>
        <w:pStyle w:val="PL"/>
      </w:pPr>
      <w:r>
        <w:tab/>
        <w:t>updateTime</w:t>
      </w:r>
      <w:r>
        <w:tab/>
      </w:r>
      <w:r>
        <w:tab/>
      </w:r>
      <w:r>
        <w:tab/>
      </w:r>
      <w:r>
        <w:tab/>
        <w:t>[5] TimeStamp,</w:t>
      </w:r>
    </w:p>
    <w:p w14:paraId="65888695" w14:textId="77777777" w:rsidR="009B1C39" w:rsidRDefault="009B1C39">
      <w:pPr>
        <w:pStyle w:val="PL"/>
      </w:pPr>
      <w:r>
        <w:tab/>
        <w:t>updateResult</w:t>
      </w:r>
      <w:r>
        <w:tab/>
      </w:r>
      <w:r>
        <w:tab/>
      </w:r>
      <w:r>
        <w:tab/>
      </w:r>
      <w:r w:rsidR="00641ED5">
        <w:tab/>
      </w:r>
      <w:r>
        <w:t>[6] LocUpdResult OPTIONAL,</w:t>
      </w:r>
    </w:p>
    <w:p w14:paraId="419FE7BC" w14:textId="77777777" w:rsidR="009B1C39" w:rsidRDefault="009B1C39">
      <w:pPr>
        <w:pStyle w:val="PL"/>
      </w:pPr>
      <w:r>
        <w:tab/>
        <w:t>recordExtensions</w:t>
      </w:r>
      <w:r>
        <w:tab/>
      </w:r>
      <w:r>
        <w:tab/>
      </w:r>
      <w:r w:rsidR="00641ED5">
        <w:tab/>
      </w:r>
      <w:r>
        <w:t>[7] ManagementExtensions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r>
        <w:t xml:space="preserve">LocUpdateVLRRecord </w:t>
      </w:r>
      <w:r>
        <w:tab/>
      </w:r>
      <w:r>
        <w:tab/>
        <w:t>::= SET</w:t>
      </w:r>
    </w:p>
    <w:p w14:paraId="457FEF59" w14:textId="77777777" w:rsidR="009B1C39" w:rsidRDefault="009B1C39">
      <w:pPr>
        <w:pStyle w:val="PL"/>
      </w:pPr>
      <w:r>
        <w:t>{</w:t>
      </w:r>
    </w:p>
    <w:p w14:paraId="580E0831" w14:textId="77777777" w:rsidR="009B1C39" w:rsidRDefault="009B1C39">
      <w:pPr>
        <w:pStyle w:val="PL"/>
      </w:pPr>
      <w:r>
        <w:tab/>
        <w:t>recordType</w:t>
      </w:r>
      <w:r>
        <w:tab/>
      </w:r>
      <w:r>
        <w:tab/>
      </w:r>
      <w:r>
        <w:tab/>
      </w:r>
      <w:r>
        <w:tab/>
        <w:t>[0] RecordType,</w:t>
      </w:r>
    </w:p>
    <w:p w14:paraId="2D5D17FE" w14:textId="77777777" w:rsidR="009B1C39" w:rsidRDefault="009B1C39">
      <w:pPr>
        <w:pStyle w:val="PL"/>
      </w:pPr>
      <w:r>
        <w:tab/>
        <w:t>servedIMSI</w:t>
      </w:r>
      <w:r>
        <w:tab/>
      </w:r>
      <w:r>
        <w:tab/>
      </w:r>
      <w:r>
        <w:tab/>
      </w:r>
      <w:r>
        <w:tab/>
        <w:t>[1] IMSI,</w:t>
      </w:r>
    </w:p>
    <w:p w14:paraId="676E3D18" w14:textId="77777777" w:rsidR="009B1C39" w:rsidRDefault="009B1C39">
      <w:pPr>
        <w:pStyle w:val="PL"/>
      </w:pPr>
      <w:r>
        <w:tab/>
        <w:t>servedMSISDN</w:t>
      </w:r>
      <w:r>
        <w:tab/>
      </w:r>
      <w:r>
        <w:tab/>
      </w:r>
      <w:r>
        <w:tab/>
      </w:r>
      <w:r w:rsidR="00641ED5">
        <w:tab/>
      </w:r>
      <w:r>
        <w:t>[2] MSISDN OPTIONAL,</w:t>
      </w:r>
    </w:p>
    <w:p w14:paraId="0B2AA90C" w14:textId="77777777" w:rsidR="009B1C39" w:rsidRDefault="009B1C39">
      <w:pPr>
        <w:pStyle w:val="PL"/>
      </w:pPr>
      <w:r>
        <w:tab/>
        <w:t>recordingEntity</w:t>
      </w:r>
      <w:r>
        <w:tab/>
      </w:r>
      <w:r>
        <w:tab/>
      </w:r>
      <w:r>
        <w:tab/>
        <w:t>[3] RecordingEntity,</w:t>
      </w:r>
    </w:p>
    <w:p w14:paraId="7EA3F757" w14:textId="77777777" w:rsidR="009B1C39" w:rsidRDefault="009B1C39">
      <w:pPr>
        <w:pStyle w:val="PL"/>
      </w:pPr>
      <w:r>
        <w:tab/>
        <w:t>oldLocation</w:t>
      </w:r>
      <w:r>
        <w:tab/>
      </w:r>
      <w:r>
        <w:tab/>
      </w:r>
      <w:r>
        <w:tab/>
      </w:r>
      <w:r>
        <w:tab/>
        <w:t>[4] Location-info OPTIONAL,</w:t>
      </w:r>
    </w:p>
    <w:p w14:paraId="7354B778" w14:textId="77777777" w:rsidR="009B1C39" w:rsidRDefault="009B1C39">
      <w:pPr>
        <w:pStyle w:val="PL"/>
      </w:pPr>
      <w:r>
        <w:tab/>
        <w:t>newLocation</w:t>
      </w:r>
      <w:r>
        <w:tab/>
      </w:r>
      <w:r>
        <w:tab/>
      </w:r>
      <w:r>
        <w:tab/>
      </w:r>
      <w:r>
        <w:tab/>
        <w:t>[5] Location-info,</w:t>
      </w:r>
    </w:p>
    <w:p w14:paraId="140F61F8" w14:textId="77777777" w:rsidR="009B1C39" w:rsidRDefault="009B1C39">
      <w:pPr>
        <w:pStyle w:val="PL"/>
      </w:pPr>
      <w:r>
        <w:tab/>
        <w:t>msClassmark</w:t>
      </w:r>
      <w:r>
        <w:tab/>
      </w:r>
      <w:r>
        <w:tab/>
      </w:r>
      <w:r>
        <w:tab/>
      </w:r>
      <w:r>
        <w:tab/>
        <w:t>[6] Classmark,</w:t>
      </w:r>
    </w:p>
    <w:p w14:paraId="2D2E25CF" w14:textId="77777777" w:rsidR="009B1C39" w:rsidRDefault="009B1C39">
      <w:pPr>
        <w:pStyle w:val="PL"/>
      </w:pPr>
      <w:r>
        <w:tab/>
        <w:t>updateTime</w:t>
      </w:r>
      <w:r>
        <w:tab/>
      </w:r>
      <w:r>
        <w:tab/>
      </w:r>
      <w:r>
        <w:tab/>
      </w:r>
      <w:r>
        <w:tab/>
        <w:t>[7] TimeStamp,</w:t>
      </w:r>
    </w:p>
    <w:p w14:paraId="5E6D514F" w14:textId="77777777" w:rsidR="009B1C39" w:rsidRDefault="009B1C39">
      <w:pPr>
        <w:pStyle w:val="PL"/>
      </w:pPr>
      <w:r>
        <w:tab/>
        <w:t>updateResult</w:t>
      </w:r>
      <w:r>
        <w:tab/>
      </w:r>
      <w:r>
        <w:tab/>
      </w:r>
      <w:r>
        <w:tab/>
      </w:r>
      <w:r w:rsidR="00641ED5">
        <w:tab/>
      </w:r>
      <w:r>
        <w:t>[8] LocUpdResult OPTIONAL,</w:t>
      </w:r>
    </w:p>
    <w:p w14:paraId="22D53F1C" w14:textId="77777777" w:rsidR="009B1C39" w:rsidRPr="001932E6" w:rsidRDefault="009B1C39">
      <w:pPr>
        <w:pStyle w:val="PL"/>
      </w:pPr>
      <w:r>
        <w:tab/>
      </w:r>
      <w:r w:rsidRPr="001932E6">
        <w:t>recordExtensions</w:t>
      </w:r>
      <w:r w:rsidRPr="001932E6">
        <w:tab/>
      </w:r>
      <w:r w:rsidRPr="001932E6">
        <w:tab/>
      </w:r>
      <w:r w:rsidR="00641ED5" w:rsidRPr="001932E6">
        <w:tab/>
      </w:r>
      <w:r w:rsidRPr="001932E6">
        <w:t>[9] ManagementExtensions OPTIONAL,</w:t>
      </w:r>
    </w:p>
    <w:p w14:paraId="69E2CEDD" w14:textId="77777777" w:rsidR="009B1C39" w:rsidRPr="001932E6" w:rsidRDefault="009B1C39">
      <w:pPr>
        <w:pStyle w:val="PL"/>
      </w:pPr>
      <w:r w:rsidRPr="001932E6">
        <w:tab/>
        <w:t>locationExtension</w:t>
      </w:r>
      <w:r w:rsidRPr="001932E6">
        <w:tab/>
      </w:r>
      <w:r w:rsidRPr="001932E6">
        <w:tab/>
        <w:t>[10] LocationCellExtension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r>
        <w:t xml:space="preserve">CommonEquipRecord </w:t>
      </w:r>
      <w:r>
        <w:tab/>
      </w:r>
      <w:r>
        <w:tab/>
        <w:t>::= SET</w:t>
      </w:r>
    </w:p>
    <w:p w14:paraId="6F1ABBD8" w14:textId="77777777" w:rsidR="009B1C39" w:rsidRDefault="009B1C39">
      <w:pPr>
        <w:pStyle w:val="PL"/>
      </w:pPr>
      <w:r>
        <w:t>{</w:t>
      </w:r>
    </w:p>
    <w:p w14:paraId="6FA54FEB" w14:textId="77777777" w:rsidR="009B1C39" w:rsidRDefault="009B1C39">
      <w:pPr>
        <w:pStyle w:val="PL"/>
      </w:pPr>
      <w:r>
        <w:tab/>
        <w:t>recordType</w:t>
      </w:r>
      <w:r>
        <w:tab/>
      </w:r>
      <w:r>
        <w:tab/>
      </w:r>
      <w:r>
        <w:tab/>
      </w:r>
      <w:r>
        <w:tab/>
        <w:t>[0] RecordType,</w:t>
      </w:r>
    </w:p>
    <w:p w14:paraId="33F7CD5A" w14:textId="77777777" w:rsidR="009B1C39" w:rsidRDefault="009B1C39">
      <w:pPr>
        <w:pStyle w:val="PL"/>
      </w:pPr>
      <w:r>
        <w:tab/>
        <w:t>equipmentType</w:t>
      </w:r>
      <w:r>
        <w:tab/>
      </w:r>
      <w:r>
        <w:tab/>
      </w:r>
      <w:r>
        <w:tab/>
        <w:t>[1] EquipmentType,</w:t>
      </w:r>
    </w:p>
    <w:p w14:paraId="448DCD96" w14:textId="77777777" w:rsidR="009B1C39" w:rsidRDefault="009B1C39">
      <w:pPr>
        <w:pStyle w:val="PL"/>
      </w:pPr>
      <w:r>
        <w:tab/>
        <w:t>equipmentId</w:t>
      </w:r>
      <w:r>
        <w:tab/>
      </w:r>
      <w:r>
        <w:tab/>
      </w:r>
      <w:r>
        <w:tab/>
      </w:r>
      <w:r>
        <w:tab/>
        <w:t>[2] EquipmentId,</w:t>
      </w:r>
    </w:p>
    <w:p w14:paraId="0F14CFCF" w14:textId="77777777" w:rsidR="009B1C39" w:rsidRDefault="009B1C39">
      <w:pPr>
        <w:pStyle w:val="PL"/>
      </w:pPr>
      <w:r>
        <w:tab/>
        <w:t>servedIMSI</w:t>
      </w:r>
      <w:r>
        <w:tab/>
      </w:r>
      <w:r>
        <w:tab/>
      </w:r>
      <w:r>
        <w:tab/>
      </w:r>
      <w:r>
        <w:tab/>
        <w:t>[3] IMSI,</w:t>
      </w:r>
    </w:p>
    <w:p w14:paraId="2C74E349" w14:textId="77777777" w:rsidR="009B1C39" w:rsidRDefault="009B1C39">
      <w:pPr>
        <w:pStyle w:val="PL"/>
      </w:pPr>
      <w:r>
        <w:tab/>
        <w:t>servedMSISDN</w:t>
      </w:r>
      <w:r>
        <w:tab/>
      </w:r>
      <w:r>
        <w:tab/>
      </w:r>
      <w:r>
        <w:tab/>
      </w:r>
      <w:r w:rsidR="00641ED5">
        <w:tab/>
      </w:r>
      <w:r>
        <w:t>[4] MSISDN OPTIONAL,</w:t>
      </w:r>
    </w:p>
    <w:p w14:paraId="1B402C02" w14:textId="77777777" w:rsidR="009B1C39" w:rsidRDefault="009B1C39">
      <w:pPr>
        <w:pStyle w:val="PL"/>
      </w:pPr>
      <w:r>
        <w:tab/>
        <w:t>recordingEntity</w:t>
      </w:r>
      <w:r>
        <w:tab/>
      </w:r>
      <w:r>
        <w:tab/>
      </w:r>
      <w:r>
        <w:tab/>
        <w:t>[5] RecordingEntity,</w:t>
      </w:r>
    </w:p>
    <w:p w14:paraId="07E4FCF5" w14:textId="77777777" w:rsidR="009B1C39" w:rsidRDefault="009B1C39">
      <w:pPr>
        <w:pStyle w:val="PL"/>
      </w:pPr>
      <w:r>
        <w:tab/>
        <w:t>basicService</w:t>
      </w:r>
      <w:r>
        <w:tab/>
      </w:r>
      <w:r>
        <w:tab/>
      </w:r>
      <w:r>
        <w:tab/>
      </w:r>
      <w:r w:rsidR="00641ED5">
        <w:tab/>
      </w:r>
      <w:r>
        <w:t>[6] BasicServiceCode OPTIONAL,</w:t>
      </w:r>
    </w:p>
    <w:p w14:paraId="76C8E744" w14:textId="77777777" w:rsidR="009B1C39" w:rsidRDefault="009B1C39">
      <w:pPr>
        <w:pStyle w:val="PL"/>
      </w:pPr>
      <w:r>
        <w:tab/>
        <w:t>changeOfService</w:t>
      </w:r>
      <w:r>
        <w:tab/>
      </w:r>
      <w:r>
        <w:tab/>
      </w:r>
      <w:r>
        <w:tab/>
        <w:t>[7] SEQUENCE OF ChangeOfService OPTIONAL,</w:t>
      </w:r>
    </w:p>
    <w:p w14:paraId="145D189D" w14:textId="77777777" w:rsidR="009B1C39" w:rsidRDefault="009B1C39">
      <w:pPr>
        <w:pStyle w:val="PL"/>
      </w:pPr>
      <w:r>
        <w:tab/>
        <w:t>supplServicesUsed</w:t>
      </w:r>
      <w:r>
        <w:tab/>
      </w:r>
      <w:r>
        <w:tab/>
        <w:t>[8] SEQUENCE OF SuppServiceUsed OPTIONAL,</w:t>
      </w:r>
    </w:p>
    <w:p w14:paraId="5285EAB8" w14:textId="77777777" w:rsidR="009B1C39" w:rsidRDefault="009B1C39">
      <w:pPr>
        <w:pStyle w:val="PL"/>
      </w:pPr>
      <w:r>
        <w:tab/>
        <w:t>seizureTime</w:t>
      </w:r>
      <w:r>
        <w:tab/>
      </w:r>
      <w:r>
        <w:tab/>
      </w:r>
      <w:r>
        <w:tab/>
      </w:r>
      <w:r>
        <w:tab/>
        <w:t>[9] TimeStamp,</w:t>
      </w:r>
    </w:p>
    <w:p w14:paraId="768A6AB5" w14:textId="77777777" w:rsidR="009B1C39" w:rsidRDefault="009B1C39">
      <w:pPr>
        <w:pStyle w:val="PL"/>
      </w:pPr>
      <w:r>
        <w:tab/>
        <w:t>releaseTime</w:t>
      </w:r>
      <w:r>
        <w:tab/>
      </w:r>
      <w:r>
        <w:tab/>
      </w:r>
      <w:r>
        <w:tab/>
      </w:r>
      <w:r>
        <w:tab/>
        <w:t>[10] TimeStamp OPTIONAL,</w:t>
      </w:r>
    </w:p>
    <w:p w14:paraId="372CA81A" w14:textId="77777777" w:rsidR="009B1C39" w:rsidRDefault="009B1C39">
      <w:pPr>
        <w:pStyle w:val="PL"/>
      </w:pPr>
      <w:r>
        <w:tab/>
        <w:t>callDuration</w:t>
      </w:r>
      <w:r>
        <w:tab/>
      </w:r>
      <w:r>
        <w:tab/>
      </w:r>
      <w:r>
        <w:tab/>
      </w:r>
      <w:r w:rsidR="00641ED5">
        <w:tab/>
      </w:r>
      <w:r>
        <w:t>[11] CallDuration,</w:t>
      </w:r>
    </w:p>
    <w:p w14:paraId="4739BB25" w14:textId="77777777" w:rsidR="009B1C39" w:rsidRDefault="009B1C39">
      <w:pPr>
        <w:pStyle w:val="PL"/>
      </w:pPr>
      <w:r>
        <w:tab/>
        <w:t>callReference</w:t>
      </w:r>
      <w:r>
        <w:tab/>
      </w:r>
      <w:r>
        <w:tab/>
      </w:r>
      <w:r>
        <w:tab/>
        <w:t>[12] CallReferenceNumber,</w:t>
      </w:r>
    </w:p>
    <w:p w14:paraId="0CCD6225" w14:textId="77777777" w:rsidR="009B1C39" w:rsidRDefault="009B1C39">
      <w:pPr>
        <w:pStyle w:val="PL"/>
      </w:pPr>
      <w:r>
        <w:tab/>
        <w:t>sequenceNumber</w:t>
      </w:r>
      <w:r>
        <w:tab/>
      </w:r>
      <w:r>
        <w:tab/>
      </w:r>
      <w:r>
        <w:tab/>
        <w:t>[13] INTEGER OPTIONAL,</w:t>
      </w:r>
    </w:p>
    <w:p w14:paraId="3E3AE7E7" w14:textId="77777777" w:rsidR="009B1C39" w:rsidRDefault="009B1C39">
      <w:pPr>
        <w:pStyle w:val="PL"/>
      </w:pPr>
      <w:r>
        <w:tab/>
        <w:t>recordExtensions</w:t>
      </w:r>
      <w:r>
        <w:tab/>
      </w:r>
      <w:r>
        <w:tab/>
      </w:r>
      <w:r w:rsidR="00641ED5">
        <w:tab/>
      </w:r>
      <w:r>
        <w:t>[14] ManagementExtensions OPTIONAL,</w:t>
      </w:r>
    </w:p>
    <w:p w14:paraId="74DF672D" w14:textId="77777777" w:rsidR="009B1C39" w:rsidRDefault="009B1C39">
      <w:pPr>
        <w:pStyle w:val="PL"/>
      </w:pPr>
      <w:r>
        <w:tab/>
        <w:t>systemType</w:t>
      </w:r>
      <w:r>
        <w:tab/>
      </w:r>
      <w:r>
        <w:tab/>
      </w:r>
      <w:r>
        <w:tab/>
      </w:r>
      <w:r>
        <w:tab/>
        <w:t>[15] SystemType OPTIONAL,</w:t>
      </w:r>
    </w:p>
    <w:p w14:paraId="39861685" w14:textId="77777777" w:rsidR="009B1C39" w:rsidRDefault="009B1C39">
      <w:pPr>
        <w:pStyle w:val="PL"/>
      </w:pPr>
      <w:r>
        <w:tab/>
        <w:t>rateIndication</w:t>
      </w:r>
      <w:r>
        <w:tab/>
      </w:r>
      <w:r>
        <w:tab/>
      </w:r>
      <w:r>
        <w:tab/>
        <w:t>[16] RateIndication OPTIONAL,</w:t>
      </w:r>
    </w:p>
    <w:p w14:paraId="681AB8D1" w14:textId="77777777" w:rsidR="009B1C39" w:rsidRDefault="009B1C39">
      <w:pPr>
        <w:pStyle w:val="PL"/>
      </w:pPr>
      <w:r>
        <w:tab/>
        <w:t>fnur</w:t>
      </w:r>
      <w:r>
        <w:tab/>
      </w:r>
      <w:r>
        <w:tab/>
      </w:r>
      <w:r>
        <w:tab/>
      </w:r>
      <w:r>
        <w:tab/>
      </w:r>
      <w:r>
        <w:tab/>
      </w:r>
      <w:r w:rsidR="00641ED5">
        <w:tab/>
      </w:r>
      <w:r>
        <w:t>[17] Fnur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r>
        <w:t>ObservedIMEITicket</w:t>
      </w:r>
      <w:r>
        <w:tab/>
      </w:r>
      <w:r>
        <w:tab/>
        <w:t>::= SET</w:t>
      </w:r>
    </w:p>
    <w:p w14:paraId="49635B91" w14:textId="77777777" w:rsidR="009B1C39" w:rsidRDefault="009B1C39">
      <w:pPr>
        <w:pStyle w:val="PL"/>
      </w:pPr>
      <w:r>
        <w:t>{</w:t>
      </w:r>
    </w:p>
    <w:p w14:paraId="03BCA9AA" w14:textId="77777777" w:rsidR="009B1C39" w:rsidRDefault="009B1C39">
      <w:pPr>
        <w:pStyle w:val="PL"/>
      </w:pPr>
      <w:r>
        <w:tab/>
        <w:t>servedIMEI</w:t>
      </w:r>
      <w:r>
        <w:tab/>
      </w:r>
      <w:r>
        <w:tab/>
      </w:r>
      <w:r>
        <w:tab/>
        <w:t>[0] IMEI,</w:t>
      </w:r>
    </w:p>
    <w:p w14:paraId="77C58604" w14:textId="77777777" w:rsidR="009B1C39" w:rsidRDefault="009B1C39">
      <w:pPr>
        <w:pStyle w:val="PL"/>
      </w:pPr>
      <w:r>
        <w:tab/>
        <w:t>imeiStatus</w:t>
      </w:r>
      <w:r>
        <w:tab/>
      </w:r>
      <w:r>
        <w:tab/>
      </w:r>
      <w:r>
        <w:tab/>
        <w:t>[1] IMEIStatus,</w:t>
      </w:r>
    </w:p>
    <w:p w14:paraId="6FB34E8C" w14:textId="77777777" w:rsidR="009B1C39" w:rsidRDefault="009B1C39">
      <w:pPr>
        <w:pStyle w:val="PL"/>
      </w:pPr>
      <w:r>
        <w:tab/>
        <w:t>servedIMSI</w:t>
      </w:r>
      <w:r>
        <w:tab/>
      </w:r>
      <w:r>
        <w:tab/>
      </w:r>
      <w:r>
        <w:tab/>
        <w:t>[2] IMSI,</w:t>
      </w:r>
    </w:p>
    <w:p w14:paraId="4CD93DE1" w14:textId="77777777" w:rsidR="009B1C39" w:rsidRDefault="009B1C39">
      <w:pPr>
        <w:pStyle w:val="PL"/>
      </w:pPr>
      <w:r>
        <w:tab/>
        <w:t>servedMSISDN</w:t>
      </w:r>
      <w:r>
        <w:tab/>
      </w:r>
      <w:r>
        <w:tab/>
      </w:r>
      <w:r w:rsidR="00641ED5">
        <w:tab/>
      </w:r>
      <w:r>
        <w:t>[3] MSISDN OPTIONAL,</w:t>
      </w:r>
    </w:p>
    <w:p w14:paraId="4527C5AB" w14:textId="77777777" w:rsidR="009B1C39" w:rsidRDefault="009B1C39">
      <w:pPr>
        <w:pStyle w:val="PL"/>
      </w:pPr>
      <w:r>
        <w:tab/>
        <w:t>recordingEntity</w:t>
      </w:r>
      <w:r>
        <w:tab/>
      </w:r>
      <w:r>
        <w:tab/>
        <w:t>[4] RecordingEntity,</w:t>
      </w:r>
    </w:p>
    <w:p w14:paraId="21D6FE4D" w14:textId="77777777" w:rsidR="009B1C39" w:rsidRDefault="009B1C39">
      <w:pPr>
        <w:pStyle w:val="PL"/>
      </w:pPr>
      <w:r>
        <w:tab/>
        <w:t>eventTime</w:t>
      </w:r>
      <w:r>
        <w:tab/>
      </w:r>
      <w:r>
        <w:tab/>
      </w:r>
      <w:r>
        <w:tab/>
        <w:t>[5] TimeStamp,</w:t>
      </w:r>
    </w:p>
    <w:p w14:paraId="4FE686E5" w14:textId="77777777" w:rsidR="009B1C39" w:rsidRDefault="009B1C39">
      <w:pPr>
        <w:pStyle w:val="PL"/>
      </w:pPr>
      <w:r>
        <w:tab/>
        <w:t>location</w:t>
      </w:r>
      <w:r>
        <w:tab/>
      </w:r>
      <w:r>
        <w:tab/>
      </w:r>
      <w:r>
        <w:tab/>
      </w:r>
      <w:r w:rsidR="00641ED5">
        <w:tab/>
      </w:r>
      <w:r>
        <w:t>[6] LocationAreaAndCell</w:t>
      </w:r>
      <w:r>
        <w:tab/>
        <w:t>,</w:t>
      </w:r>
    </w:p>
    <w:p w14:paraId="59D1DE80" w14:textId="77777777" w:rsidR="009B1C39" w:rsidRDefault="009B1C39">
      <w:pPr>
        <w:pStyle w:val="PL"/>
      </w:pPr>
      <w:r>
        <w:tab/>
        <w:t>imeiCheckEvent</w:t>
      </w:r>
      <w:r>
        <w:tab/>
      </w:r>
      <w:r>
        <w:tab/>
        <w:t>[7] IMEICheckEvent OPTIONAL,</w:t>
      </w:r>
    </w:p>
    <w:p w14:paraId="6351B023" w14:textId="77777777" w:rsidR="009B1C39" w:rsidRDefault="009B1C39">
      <w:pPr>
        <w:pStyle w:val="PL"/>
      </w:pPr>
      <w:r>
        <w:tab/>
        <w:t>callReference</w:t>
      </w:r>
      <w:r>
        <w:tab/>
      </w:r>
      <w:r>
        <w:tab/>
        <w:t>[8] CallReferenceNumber OPTIONAL,</w:t>
      </w:r>
    </w:p>
    <w:p w14:paraId="4FDF0E2C" w14:textId="77777777" w:rsidR="009B1C39" w:rsidRPr="00926357" w:rsidRDefault="009B1C39">
      <w:pPr>
        <w:pStyle w:val="PL"/>
      </w:pPr>
      <w:r>
        <w:tab/>
      </w:r>
      <w:r w:rsidRPr="00926357">
        <w:t>recordExtensions</w:t>
      </w:r>
      <w:r w:rsidR="00641ED5">
        <w:tab/>
      </w:r>
      <w:r w:rsidRPr="00926357">
        <w:tab/>
        <w:t>[9] ManagementExtensions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r>
        <w:t>MTLCSRecord</w:t>
      </w:r>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t>recordType</w:t>
      </w:r>
      <w:r>
        <w:tab/>
      </w:r>
      <w:r>
        <w:tab/>
      </w:r>
      <w:r>
        <w:tab/>
      </w:r>
      <w:r>
        <w:tab/>
        <w:t>[0] RecordType,</w:t>
      </w:r>
    </w:p>
    <w:p w14:paraId="6697AA8A" w14:textId="77777777" w:rsidR="009B1C39" w:rsidRDefault="009B1C39">
      <w:pPr>
        <w:pStyle w:val="PL"/>
      </w:pPr>
      <w:r>
        <w:tab/>
        <w:t>recordingEntity</w:t>
      </w:r>
      <w:r>
        <w:tab/>
      </w:r>
      <w:r>
        <w:tab/>
      </w:r>
      <w:r>
        <w:tab/>
        <w:t>[1] RecordingEntity,</w:t>
      </w:r>
    </w:p>
    <w:p w14:paraId="63764CAB" w14:textId="77777777" w:rsidR="009B1C39" w:rsidRDefault="009B1C39">
      <w:pPr>
        <w:pStyle w:val="PL"/>
      </w:pPr>
      <w:r>
        <w:tab/>
        <w:t>lcsClientType</w:t>
      </w:r>
      <w:r>
        <w:tab/>
      </w:r>
      <w:r>
        <w:tab/>
      </w:r>
      <w:r>
        <w:tab/>
        <w:t>[2] LCSClientType,</w:t>
      </w:r>
    </w:p>
    <w:p w14:paraId="4C68397A" w14:textId="77777777" w:rsidR="009B1C39" w:rsidRDefault="009B1C39">
      <w:pPr>
        <w:pStyle w:val="PL"/>
      </w:pPr>
      <w:r>
        <w:tab/>
        <w:t>lcsClientIdentity</w:t>
      </w:r>
      <w:r>
        <w:tab/>
      </w:r>
      <w:r>
        <w:tab/>
        <w:t>[3] LCSClientIdentity,</w:t>
      </w:r>
    </w:p>
    <w:p w14:paraId="5571D2BD" w14:textId="77777777" w:rsidR="009B1C39" w:rsidRDefault="009B1C39">
      <w:pPr>
        <w:pStyle w:val="PL"/>
      </w:pPr>
      <w:r>
        <w:tab/>
        <w:t>servedIMSI</w:t>
      </w:r>
      <w:r>
        <w:tab/>
      </w:r>
      <w:r>
        <w:tab/>
      </w:r>
      <w:r>
        <w:tab/>
      </w:r>
      <w:r>
        <w:tab/>
        <w:t>[4] IMSI OPTIONAL,</w:t>
      </w:r>
    </w:p>
    <w:p w14:paraId="0AAE7933" w14:textId="77777777" w:rsidR="009B1C39" w:rsidRDefault="009B1C39">
      <w:pPr>
        <w:pStyle w:val="PL"/>
      </w:pPr>
      <w:r>
        <w:tab/>
        <w:t>servedMSISDN</w:t>
      </w:r>
      <w:r>
        <w:tab/>
      </w:r>
      <w:r>
        <w:tab/>
      </w:r>
      <w:r>
        <w:tab/>
      </w:r>
      <w:r w:rsidR="00641ED5">
        <w:tab/>
      </w:r>
      <w:r>
        <w:t>[5] MSISDN OPTIONAL,</w:t>
      </w:r>
    </w:p>
    <w:p w14:paraId="626C5984" w14:textId="77777777" w:rsidR="009B1C39" w:rsidRDefault="009B1C39">
      <w:pPr>
        <w:pStyle w:val="PL"/>
      </w:pPr>
      <w:r>
        <w:tab/>
        <w:t>locationType</w:t>
      </w:r>
      <w:r>
        <w:tab/>
      </w:r>
      <w:r>
        <w:tab/>
      </w:r>
      <w:r>
        <w:tab/>
      </w:r>
      <w:r w:rsidR="00641ED5">
        <w:tab/>
      </w:r>
      <w:r>
        <w:t>[6] LocationType,</w:t>
      </w:r>
    </w:p>
    <w:p w14:paraId="71B2FB6F" w14:textId="77777777" w:rsidR="009B1C39" w:rsidRDefault="009B1C39">
      <w:pPr>
        <w:pStyle w:val="PL"/>
      </w:pPr>
      <w:r>
        <w:tab/>
        <w:t>lcsQos</w:t>
      </w:r>
      <w:r>
        <w:tab/>
      </w:r>
      <w:r>
        <w:tab/>
      </w:r>
      <w:r>
        <w:tab/>
      </w:r>
      <w:r>
        <w:tab/>
      </w:r>
      <w:r>
        <w:tab/>
        <w:t>[7] LCSQoSInfo OPTIONAL,</w:t>
      </w:r>
    </w:p>
    <w:p w14:paraId="7A64D366" w14:textId="77777777" w:rsidR="009B1C39" w:rsidRDefault="009B1C39">
      <w:pPr>
        <w:pStyle w:val="PL"/>
      </w:pPr>
      <w:r>
        <w:tab/>
        <w:t>lcsPriority</w:t>
      </w:r>
      <w:r>
        <w:tab/>
      </w:r>
      <w:r>
        <w:tab/>
      </w:r>
      <w:r>
        <w:tab/>
      </w:r>
      <w:r>
        <w:tab/>
        <w:t>[8] LCS-Priority OPTIONAL,</w:t>
      </w:r>
    </w:p>
    <w:p w14:paraId="090ED67C" w14:textId="77777777" w:rsidR="009B1C39" w:rsidRDefault="009B1C39">
      <w:pPr>
        <w:pStyle w:val="PL"/>
      </w:pPr>
      <w:r>
        <w:tab/>
        <w:t>mlc-Number</w:t>
      </w:r>
      <w:r>
        <w:tab/>
      </w:r>
      <w:r>
        <w:tab/>
      </w:r>
      <w:r>
        <w:tab/>
      </w:r>
      <w:r>
        <w:tab/>
        <w:t>[9] ISDN-AddressString,</w:t>
      </w:r>
    </w:p>
    <w:p w14:paraId="19471237" w14:textId="77777777" w:rsidR="009B1C39" w:rsidRDefault="009B1C39">
      <w:pPr>
        <w:pStyle w:val="PL"/>
      </w:pPr>
      <w:r>
        <w:tab/>
        <w:t>eventTimeStamp</w:t>
      </w:r>
      <w:r>
        <w:tab/>
      </w:r>
      <w:r>
        <w:tab/>
      </w:r>
      <w:r>
        <w:tab/>
        <w:t>[10] TimeStamp,</w:t>
      </w:r>
    </w:p>
    <w:p w14:paraId="5692802D" w14:textId="77777777" w:rsidR="009B1C39" w:rsidRDefault="009B1C39">
      <w:pPr>
        <w:pStyle w:val="PL"/>
      </w:pPr>
      <w:r>
        <w:tab/>
        <w:t>measureDuration</w:t>
      </w:r>
      <w:r>
        <w:tab/>
      </w:r>
      <w:r>
        <w:tab/>
      </w:r>
      <w:r>
        <w:tab/>
        <w:t>[11] CallDuration OPTIONAL,</w:t>
      </w:r>
    </w:p>
    <w:p w14:paraId="4D4C2107" w14:textId="77777777" w:rsidR="009B1C39" w:rsidRDefault="009B1C39">
      <w:pPr>
        <w:pStyle w:val="PL"/>
      </w:pPr>
      <w:r>
        <w:tab/>
        <w:t>notificationToMSUser</w:t>
      </w:r>
      <w:r w:rsidR="00641ED5">
        <w:tab/>
      </w:r>
      <w:r>
        <w:tab/>
        <w:t>[12] NotificationToMSUser OPTIONAL,</w:t>
      </w:r>
    </w:p>
    <w:p w14:paraId="7C9BEBD8" w14:textId="77777777" w:rsidR="009B1C39" w:rsidRDefault="009B1C39">
      <w:pPr>
        <w:pStyle w:val="PL"/>
      </w:pPr>
      <w:r>
        <w:tab/>
        <w:t>privacyOverride</w:t>
      </w:r>
      <w:r>
        <w:tab/>
      </w:r>
      <w:r>
        <w:tab/>
      </w:r>
      <w:r>
        <w:tab/>
        <w:t>[13] NULL OPTIONAL,</w:t>
      </w:r>
    </w:p>
    <w:p w14:paraId="04B3C9AA" w14:textId="77777777" w:rsidR="009B1C39" w:rsidRDefault="009B1C39">
      <w:pPr>
        <w:pStyle w:val="PL"/>
      </w:pPr>
      <w:r>
        <w:tab/>
        <w:t>location</w:t>
      </w:r>
      <w:r>
        <w:tab/>
      </w:r>
      <w:r>
        <w:tab/>
      </w:r>
      <w:r>
        <w:tab/>
      </w:r>
      <w:r>
        <w:tab/>
      </w:r>
      <w:r w:rsidR="00641ED5">
        <w:tab/>
      </w:r>
      <w:r>
        <w:t>[14] LocationAreaAndCell OPTIONAL,</w:t>
      </w:r>
    </w:p>
    <w:p w14:paraId="004C2C8B" w14:textId="77777777" w:rsidR="009B1C39" w:rsidRDefault="009B1C39">
      <w:pPr>
        <w:pStyle w:val="PL"/>
      </w:pPr>
      <w:r>
        <w:tab/>
        <w:t>locationEstimate</w:t>
      </w:r>
      <w:r>
        <w:tab/>
      </w:r>
      <w:r>
        <w:tab/>
      </w:r>
      <w:r w:rsidR="00641ED5">
        <w:tab/>
      </w:r>
      <w:r>
        <w:t>[15] Ext-GeographicalInformation OPTIONAL,</w:t>
      </w:r>
    </w:p>
    <w:p w14:paraId="0555834D" w14:textId="77777777" w:rsidR="009B1C39" w:rsidRDefault="009B1C39">
      <w:pPr>
        <w:pStyle w:val="PL"/>
      </w:pPr>
      <w:r>
        <w:tab/>
        <w:t>positioningData</w:t>
      </w:r>
      <w:r>
        <w:tab/>
      </w:r>
      <w:r>
        <w:tab/>
      </w:r>
      <w:r>
        <w:tab/>
        <w:t>[16] PositioningData OPTIONAL,</w:t>
      </w:r>
    </w:p>
    <w:p w14:paraId="3C9ADA4B" w14:textId="77777777" w:rsidR="009B1C39" w:rsidRDefault="009B1C39">
      <w:pPr>
        <w:pStyle w:val="PL"/>
      </w:pPr>
      <w:r>
        <w:tab/>
        <w:t>lcsCause</w:t>
      </w:r>
      <w:r>
        <w:tab/>
      </w:r>
      <w:r>
        <w:tab/>
      </w:r>
      <w:r>
        <w:tab/>
      </w:r>
      <w:r>
        <w:tab/>
      </w:r>
      <w:r w:rsidR="00641ED5">
        <w:tab/>
      </w:r>
      <w:r>
        <w:t>[17] LCSCause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t>systemType</w:t>
      </w:r>
      <w:r>
        <w:tab/>
      </w:r>
      <w:r>
        <w:tab/>
      </w:r>
      <w:r>
        <w:tab/>
      </w:r>
      <w:r>
        <w:tab/>
        <w:t>[19] SystemType OPTIONAL,</w:t>
      </w:r>
    </w:p>
    <w:p w14:paraId="1B5A22C3" w14:textId="77777777" w:rsidR="009B1C39" w:rsidRDefault="009B1C39">
      <w:pPr>
        <w:pStyle w:val="PL"/>
      </w:pPr>
      <w:r>
        <w:tab/>
        <w:t>recordExtensions</w:t>
      </w:r>
      <w:r>
        <w:tab/>
      </w:r>
      <w:r>
        <w:tab/>
      </w:r>
      <w:r w:rsidR="00641ED5">
        <w:tab/>
      </w:r>
      <w:r>
        <w:t>[20] ManagementExtensions OPTIONAL,</w:t>
      </w:r>
    </w:p>
    <w:p w14:paraId="6BF44A96" w14:textId="77777777" w:rsidR="009B1C39" w:rsidRDefault="009B1C39">
      <w:pPr>
        <w:pStyle w:val="PL"/>
      </w:pPr>
      <w:r>
        <w:tab/>
        <w:t>causeForTerm</w:t>
      </w:r>
      <w:r>
        <w:tab/>
      </w:r>
      <w:r>
        <w:tab/>
      </w:r>
      <w:r>
        <w:tab/>
      </w:r>
      <w:r w:rsidR="00641ED5">
        <w:tab/>
      </w:r>
      <w:r>
        <w:t>[21] CauseForTerm,</w:t>
      </w:r>
    </w:p>
    <w:p w14:paraId="15DE3BBB" w14:textId="77777777" w:rsidR="009B1C39" w:rsidRDefault="009B1C39">
      <w:pPr>
        <w:pStyle w:val="PL"/>
      </w:pPr>
      <w:r>
        <w:tab/>
        <w:t>servedIMEI</w:t>
      </w:r>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r>
        <w:t>MOLCSRecord</w:t>
      </w:r>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t>recordType</w:t>
      </w:r>
      <w:r>
        <w:tab/>
      </w:r>
      <w:r>
        <w:tab/>
      </w:r>
      <w:r>
        <w:tab/>
      </w:r>
      <w:r>
        <w:tab/>
        <w:t>[0] RecordType,</w:t>
      </w:r>
    </w:p>
    <w:p w14:paraId="3710B493" w14:textId="77777777" w:rsidR="009B1C39" w:rsidRDefault="009B1C39">
      <w:pPr>
        <w:pStyle w:val="PL"/>
      </w:pPr>
      <w:r>
        <w:tab/>
        <w:t>recordingEntity</w:t>
      </w:r>
      <w:r>
        <w:tab/>
      </w:r>
      <w:r>
        <w:tab/>
      </w:r>
      <w:r>
        <w:tab/>
        <w:t>[1] RecordingEntity,</w:t>
      </w:r>
    </w:p>
    <w:p w14:paraId="16EC4000" w14:textId="77777777" w:rsidR="009B1C39" w:rsidRDefault="009B1C39">
      <w:pPr>
        <w:pStyle w:val="PL"/>
      </w:pPr>
      <w:r>
        <w:tab/>
        <w:t>lcsClientType</w:t>
      </w:r>
      <w:r>
        <w:tab/>
      </w:r>
      <w:r>
        <w:tab/>
      </w:r>
      <w:r>
        <w:tab/>
        <w:t>[2] LCSClientType OPTIONAL,</w:t>
      </w:r>
    </w:p>
    <w:p w14:paraId="005FF641" w14:textId="77777777" w:rsidR="009B1C39" w:rsidRDefault="009B1C39">
      <w:pPr>
        <w:pStyle w:val="PL"/>
      </w:pPr>
      <w:r>
        <w:tab/>
        <w:t>lcsClientIdentity</w:t>
      </w:r>
      <w:r>
        <w:tab/>
      </w:r>
      <w:r>
        <w:tab/>
        <w:t>[3] LCSClientIdentity OPTIONAL,</w:t>
      </w:r>
    </w:p>
    <w:p w14:paraId="7C76BC34" w14:textId="77777777" w:rsidR="009B1C39" w:rsidRDefault="009B1C39">
      <w:pPr>
        <w:pStyle w:val="PL"/>
      </w:pPr>
      <w:r>
        <w:tab/>
        <w:t>servedIMSI</w:t>
      </w:r>
      <w:r>
        <w:tab/>
      </w:r>
      <w:r>
        <w:tab/>
      </w:r>
      <w:r>
        <w:tab/>
      </w:r>
      <w:r>
        <w:tab/>
        <w:t>[4] IMSI,</w:t>
      </w:r>
    </w:p>
    <w:p w14:paraId="721F179E" w14:textId="77777777" w:rsidR="009B1C39" w:rsidRDefault="009B1C39">
      <w:pPr>
        <w:pStyle w:val="PL"/>
      </w:pPr>
      <w:r>
        <w:tab/>
        <w:t>servedMSISDN</w:t>
      </w:r>
      <w:r>
        <w:tab/>
      </w:r>
      <w:r>
        <w:tab/>
      </w:r>
      <w:r>
        <w:tab/>
      </w:r>
      <w:r w:rsidR="00641ED5">
        <w:tab/>
      </w:r>
      <w:r>
        <w:t>[5] MSISDN OPTIONAL,</w:t>
      </w:r>
    </w:p>
    <w:p w14:paraId="2DD9F2DF" w14:textId="77777777" w:rsidR="009B1C39" w:rsidRDefault="009B1C39">
      <w:pPr>
        <w:pStyle w:val="PL"/>
      </w:pPr>
      <w:r>
        <w:tab/>
        <w:t>molr-Type</w:t>
      </w:r>
      <w:r>
        <w:tab/>
      </w:r>
      <w:r>
        <w:tab/>
      </w:r>
      <w:r>
        <w:tab/>
      </w:r>
      <w:r>
        <w:tab/>
        <w:t>[6] MOLR-Type,</w:t>
      </w:r>
    </w:p>
    <w:p w14:paraId="1D473333" w14:textId="77777777" w:rsidR="009B1C39" w:rsidRDefault="009B1C39">
      <w:pPr>
        <w:pStyle w:val="PL"/>
      </w:pPr>
      <w:r>
        <w:tab/>
        <w:t>lcsQos</w:t>
      </w:r>
      <w:r>
        <w:tab/>
      </w:r>
      <w:r>
        <w:tab/>
      </w:r>
      <w:r>
        <w:tab/>
      </w:r>
      <w:r>
        <w:tab/>
      </w:r>
      <w:r>
        <w:tab/>
        <w:t>[7] LCSQoSInfo OPTIONAL,</w:t>
      </w:r>
    </w:p>
    <w:p w14:paraId="4F83EB5E" w14:textId="77777777" w:rsidR="009B1C39" w:rsidRDefault="009B1C39">
      <w:pPr>
        <w:pStyle w:val="PL"/>
      </w:pPr>
      <w:r>
        <w:tab/>
        <w:t>lcsPriority</w:t>
      </w:r>
      <w:r>
        <w:tab/>
      </w:r>
      <w:r>
        <w:tab/>
      </w:r>
      <w:r>
        <w:tab/>
      </w:r>
      <w:r>
        <w:tab/>
        <w:t>[8] LCS-Priority OPTIONAL,</w:t>
      </w:r>
    </w:p>
    <w:p w14:paraId="12E945B3" w14:textId="77777777" w:rsidR="009B1C39" w:rsidRDefault="009B1C39">
      <w:pPr>
        <w:pStyle w:val="PL"/>
      </w:pPr>
      <w:r>
        <w:tab/>
        <w:t>mlc-Number</w:t>
      </w:r>
      <w:r>
        <w:tab/>
      </w:r>
      <w:r>
        <w:tab/>
      </w:r>
      <w:r>
        <w:tab/>
      </w:r>
      <w:r>
        <w:tab/>
        <w:t>[9] ISDN-AddressString OPTIONAL,</w:t>
      </w:r>
    </w:p>
    <w:p w14:paraId="1A23A19F" w14:textId="77777777" w:rsidR="009B1C39" w:rsidRDefault="009B1C39">
      <w:pPr>
        <w:pStyle w:val="PL"/>
      </w:pPr>
      <w:r>
        <w:tab/>
        <w:t>eventTimeStamp</w:t>
      </w:r>
      <w:r>
        <w:tab/>
      </w:r>
      <w:r>
        <w:tab/>
      </w:r>
      <w:r>
        <w:tab/>
        <w:t>[10] TimeStamp,</w:t>
      </w:r>
    </w:p>
    <w:p w14:paraId="63FC1013" w14:textId="77777777" w:rsidR="009B1C39" w:rsidRDefault="009B1C39">
      <w:pPr>
        <w:pStyle w:val="PL"/>
      </w:pPr>
      <w:r>
        <w:tab/>
        <w:t>measureDuration</w:t>
      </w:r>
      <w:r>
        <w:tab/>
      </w:r>
      <w:r>
        <w:tab/>
      </w:r>
      <w:r>
        <w:tab/>
        <w:t>[11] CallDuration OPTIONAL,</w:t>
      </w:r>
    </w:p>
    <w:p w14:paraId="58019566" w14:textId="77777777" w:rsidR="009B1C39" w:rsidRDefault="009B1C39">
      <w:pPr>
        <w:pStyle w:val="PL"/>
      </w:pPr>
      <w:r>
        <w:tab/>
        <w:t>location</w:t>
      </w:r>
      <w:r>
        <w:tab/>
      </w:r>
      <w:r>
        <w:tab/>
      </w:r>
      <w:r>
        <w:tab/>
      </w:r>
      <w:r>
        <w:tab/>
      </w:r>
      <w:r w:rsidR="00641ED5">
        <w:tab/>
      </w:r>
      <w:r>
        <w:t>[12] LocationAreaAndCell OPTIONAL,</w:t>
      </w:r>
    </w:p>
    <w:p w14:paraId="4FCD447E" w14:textId="77777777" w:rsidR="009B1C39" w:rsidRDefault="009B1C39">
      <w:pPr>
        <w:pStyle w:val="PL"/>
      </w:pPr>
      <w:r>
        <w:tab/>
        <w:t>locationEstimate</w:t>
      </w:r>
      <w:r>
        <w:tab/>
      </w:r>
      <w:r>
        <w:tab/>
      </w:r>
      <w:r w:rsidR="00641ED5">
        <w:tab/>
      </w:r>
      <w:r>
        <w:t>[13] Ext-GeographicalInformation OPTIONAL,</w:t>
      </w:r>
    </w:p>
    <w:p w14:paraId="10C978D5" w14:textId="77777777" w:rsidR="009B1C39" w:rsidRDefault="009B1C39">
      <w:pPr>
        <w:pStyle w:val="PL"/>
      </w:pPr>
      <w:r>
        <w:tab/>
        <w:t>positioningData</w:t>
      </w:r>
      <w:r>
        <w:tab/>
      </w:r>
      <w:r>
        <w:tab/>
      </w:r>
      <w:r>
        <w:tab/>
        <w:t>[14] PositioningData OPTIONAL,</w:t>
      </w:r>
    </w:p>
    <w:p w14:paraId="1C2D3BCD" w14:textId="77777777" w:rsidR="009B1C39" w:rsidRDefault="009B1C39">
      <w:pPr>
        <w:pStyle w:val="PL"/>
      </w:pPr>
      <w:r>
        <w:tab/>
        <w:t>lcsCause</w:t>
      </w:r>
      <w:r>
        <w:tab/>
      </w:r>
      <w:r>
        <w:tab/>
      </w:r>
      <w:r>
        <w:tab/>
      </w:r>
      <w:r>
        <w:tab/>
      </w:r>
      <w:r w:rsidR="00641ED5">
        <w:tab/>
      </w:r>
      <w:r>
        <w:t>[15] LCSCause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t>systemType</w:t>
      </w:r>
      <w:r>
        <w:tab/>
      </w:r>
      <w:r>
        <w:tab/>
      </w:r>
      <w:r>
        <w:tab/>
      </w:r>
      <w:r>
        <w:tab/>
        <w:t>[17] SystemType OPTIONAL,</w:t>
      </w:r>
    </w:p>
    <w:p w14:paraId="0A181344" w14:textId="77777777" w:rsidR="009B1C39" w:rsidRDefault="009B1C39">
      <w:pPr>
        <w:pStyle w:val="PL"/>
      </w:pPr>
      <w:r>
        <w:tab/>
        <w:t>recordExtensions</w:t>
      </w:r>
      <w:r>
        <w:tab/>
      </w:r>
      <w:r>
        <w:tab/>
      </w:r>
      <w:r w:rsidR="00641ED5">
        <w:tab/>
      </w:r>
      <w:r>
        <w:t>[18] ManagementExtensions OPTIONAL,</w:t>
      </w:r>
    </w:p>
    <w:p w14:paraId="58A7BAFE" w14:textId="77777777" w:rsidR="009B1C39" w:rsidRDefault="009B1C39">
      <w:pPr>
        <w:pStyle w:val="PL"/>
      </w:pPr>
      <w:r>
        <w:tab/>
        <w:t>causeForTerm</w:t>
      </w:r>
      <w:r>
        <w:tab/>
      </w:r>
      <w:r>
        <w:tab/>
      </w:r>
      <w:r>
        <w:tab/>
      </w:r>
      <w:r w:rsidR="00641ED5">
        <w:tab/>
      </w:r>
      <w:r>
        <w:t>[19] CauseForTerm</w:t>
      </w:r>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r>
        <w:t>NILCSRecord</w:t>
      </w:r>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t>recordType</w:t>
      </w:r>
      <w:r>
        <w:tab/>
      </w:r>
      <w:r>
        <w:tab/>
      </w:r>
      <w:r>
        <w:tab/>
      </w:r>
      <w:r>
        <w:tab/>
        <w:t>[0] RecordType,</w:t>
      </w:r>
    </w:p>
    <w:p w14:paraId="06B1FE40" w14:textId="77777777" w:rsidR="009B1C39" w:rsidRDefault="009B1C39">
      <w:pPr>
        <w:pStyle w:val="PL"/>
      </w:pPr>
      <w:r>
        <w:tab/>
        <w:t>recordingEntity</w:t>
      </w:r>
      <w:r>
        <w:tab/>
      </w:r>
      <w:r>
        <w:tab/>
      </w:r>
      <w:r>
        <w:tab/>
        <w:t>[1] RecordingEntity,</w:t>
      </w:r>
    </w:p>
    <w:p w14:paraId="75738CAD" w14:textId="77777777" w:rsidR="009B1C39" w:rsidRDefault="009B1C39">
      <w:pPr>
        <w:pStyle w:val="PL"/>
      </w:pPr>
      <w:r>
        <w:tab/>
        <w:t>lcsClientType</w:t>
      </w:r>
      <w:r>
        <w:tab/>
      </w:r>
      <w:r>
        <w:tab/>
      </w:r>
      <w:r>
        <w:tab/>
        <w:t>[2] LCSClientType OPTIONAL,</w:t>
      </w:r>
    </w:p>
    <w:p w14:paraId="6CE8C839" w14:textId="77777777" w:rsidR="009B1C39" w:rsidRDefault="009B1C39">
      <w:pPr>
        <w:pStyle w:val="PL"/>
      </w:pPr>
      <w:r>
        <w:tab/>
        <w:t>lcsClientIdentity</w:t>
      </w:r>
      <w:r>
        <w:tab/>
      </w:r>
      <w:r>
        <w:tab/>
        <w:t>[3] LCSClientIdentity OPTIONAL,</w:t>
      </w:r>
    </w:p>
    <w:p w14:paraId="39562AD1" w14:textId="77777777" w:rsidR="009B1C39" w:rsidRDefault="009B1C39">
      <w:pPr>
        <w:pStyle w:val="PL"/>
      </w:pPr>
      <w:r>
        <w:tab/>
        <w:t>servedIMSI</w:t>
      </w:r>
      <w:r>
        <w:tab/>
      </w:r>
      <w:r>
        <w:tab/>
      </w:r>
      <w:r>
        <w:tab/>
      </w:r>
      <w:r>
        <w:tab/>
        <w:t>[4] IMSI OPTIONAL,</w:t>
      </w:r>
    </w:p>
    <w:p w14:paraId="39B5745C" w14:textId="77777777" w:rsidR="009B1C39" w:rsidRDefault="009B1C39">
      <w:pPr>
        <w:pStyle w:val="PL"/>
      </w:pPr>
      <w:r>
        <w:tab/>
        <w:t>servedMSISDN</w:t>
      </w:r>
      <w:r>
        <w:tab/>
      </w:r>
      <w:r>
        <w:tab/>
      </w:r>
      <w:r>
        <w:tab/>
      </w:r>
      <w:r w:rsidR="00641ED5">
        <w:tab/>
      </w:r>
      <w:r>
        <w:t>[5] MSISDN OPTIONAL,</w:t>
      </w:r>
    </w:p>
    <w:p w14:paraId="013DBE80" w14:textId="77777777" w:rsidR="009B1C39" w:rsidRDefault="009B1C39">
      <w:pPr>
        <w:pStyle w:val="PL"/>
      </w:pPr>
      <w:r>
        <w:lastRenderedPageBreak/>
        <w:tab/>
        <w:t>servedIMEI</w:t>
      </w:r>
      <w:r>
        <w:tab/>
      </w:r>
      <w:r>
        <w:tab/>
      </w:r>
      <w:r>
        <w:tab/>
      </w:r>
      <w:r>
        <w:tab/>
        <w:t>[6] IMEI OPTIONAL,</w:t>
      </w:r>
    </w:p>
    <w:p w14:paraId="38C1D625" w14:textId="77777777" w:rsidR="009B1C39" w:rsidRDefault="009B1C39">
      <w:pPr>
        <w:pStyle w:val="PL"/>
      </w:pPr>
      <w:r>
        <w:tab/>
        <w:t>emsDigits</w:t>
      </w:r>
      <w:r>
        <w:tab/>
      </w:r>
      <w:r>
        <w:tab/>
      </w:r>
      <w:r>
        <w:tab/>
      </w:r>
      <w:r>
        <w:tab/>
        <w:t>[7] ISDN-AddressString OPTIONAL,</w:t>
      </w:r>
    </w:p>
    <w:p w14:paraId="7F411245" w14:textId="77777777" w:rsidR="009B1C39" w:rsidRDefault="009B1C39">
      <w:pPr>
        <w:pStyle w:val="PL"/>
      </w:pPr>
      <w:r>
        <w:tab/>
        <w:t>emsKey</w:t>
      </w:r>
      <w:r>
        <w:tab/>
      </w:r>
      <w:r>
        <w:tab/>
      </w:r>
      <w:r>
        <w:tab/>
      </w:r>
      <w:r>
        <w:tab/>
      </w:r>
      <w:r>
        <w:tab/>
        <w:t>[8] ISDN-AddressString OPTIONAL,</w:t>
      </w:r>
    </w:p>
    <w:p w14:paraId="7E66DBA5" w14:textId="77777777" w:rsidR="009B1C39" w:rsidRDefault="009B1C39">
      <w:pPr>
        <w:pStyle w:val="PL"/>
      </w:pPr>
      <w:r>
        <w:tab/>
        <w:t>lcsQos</w:t>
      </w:r>
      <w:r>
        <w:tab/>
      </w:r>
      <w:r>
        <w:tab/>
      </w:r>
      <w:r>
        <w:tab/>
      </w:r>
      <w:r>
        <w:tab/>
      </w:r>
      <w:r>
        <w:tab/>
        <w:t>[9] LCSQoSInfo OPTIONAL,</w:t>
      </w:r>
    </w:p>
    <w:p w14:paraId="4B054F70" w14:textId="77777777" w:rsidR="009B1C39" w:rsidRDefault="009B1C39">
      <w:pPr>
        <w:pStyle w:val="PL"/>
      </w:pPr>
      <w:r>
        <w:tab/>
        <w:t>lcsPriority</w:t>
      </w:r>
      <w:r>
        <w:tab/>
      </w:r>
      <w:r>
        <w:tab/>
      </w:r>
      <w:r>
        <w:tab/>
      </w:r>
      <w:r>
        <w:tab/>
        <w:t>[10] LCS-Priority OPTIONAL,</w:t>
      </w:r>
    </w:p>
    <w:p w14:paraId="25C55754" w14:textId="77777777" w:rsidR="009B1C39" w:rsidRDefault="009B1C39">
      <w:pPr>
        <w:pStyle w:val="PL"/>
      </w:pPr>
      <w:r>
        <w:tab/>
        <w:t>mlc-Number</w:t>
      </w:r>
      <w:r>
        <w:tab/>
      </w:r>
      <w:r>
        <w:tab/>
      </w:r>
      <w:r>
        <w:tab/>
      </w:r>
      <w:r>
        <w:tab/>
        <w:t>[11] ISDN-AddressString OPTIONAL,</w:t>
      </w:r>
    </w:p>
    <w:p w14:paraId="1EB3EA9D" w14:textId="77777777" w:rsidR="009B1C39" w:rsidRDefault="009B1C39">
      <w:pPr>
        <w:pStyle w:val="PL"/>
      </w:pPr>
      <w:r>
        <w:tab/>
        <w:t>eventTimeStamp</w:t>
      </w:r>
      <w:r>
        <w:tab/>
      </w:r>
      <w:r>
        <w:tab/>
      </w:r>
      <w:r>
        <w:tab/>
        <w:t>[12] TimeStamp,</w:t>
      </w:r>
    </w:p>
    <w:p w14:paraId="773C4C3E" w14:textId="77777777" w:rsidR="009B1C39" w:rsidRDefault="009B1C39">
      <w:pPr>
        <w:pStyle w:val="PL"/>
      </w:pPr>
      <w:r>
        <w:tab/>
        <w:t>measureDuration</w:t>
      </w:r>
      <w:r>
        <w:tab/>
      </w:r>
      <w:r>
        <w:tab/>
      </w:r>
      <w:r>
        <w:tab/>
        <w:t>[13] CallDuration OPTIONAL,</w:t>
      </w:r>
    </w:p>
    <w:p w14:paraId="5F45E41A" w14:textId="77777777" w:rsidR="009B1C39" w:rsidRDefault="009B1C39">
      <w:pPr>
        <w:pStyle w:val="PL"/>
      </w:pPr>
      <w:r>
        <w:tab/>
        <w:t>location</w:t>
      </w:r>
      <w:r>
        <w:tab/>
      </w:r>
      <w:r>
        <w:tab/>
      </w:r>
      <w:r>
        <w:tab/>
      </w:r>
      <w:r>
        <w:tab/>
      </w:r>
      <w:r w:rsidR="00641ED5">
        <w:tab/>
      </w:r>
      <w:r>
        <w:t>[14] LocationAreaAndCell OPTIONAL,</w:t>
      </w:r>
    </w:p>
    <w:p w14:paraId="174CA3C5" w14:textId="77777777" w:rsidR="009B1C39" w:rsidRDefault="009B1C39">
      <w:pPr>
        <w:pStyle w:val="PL"/>
      </w:pPr>
      <w:r>
        <w:tab/>
        <w:t>locationEstimate</w:t>
      </w:r>
      <w:r>
        <w:tab/>
      </w:r>
      <w:r>
        <w:tab/>
      </w:r>
      <w:r w:rsidR="00641ED5">
        <w:tab/>
      </w:r>
      <w:r>
        <w:t>[15] Ext-GeographicalInformation OPTIONAL,</w:t>
      </w:r>
    </w:p>
    <w:p w14:paraId="72338CBD" w14:textId="77777777" w:rsidR="009B1C39" w:rsidRDefault="009B1C39">
      <w:pPr>
        <w:pStyle w:val="PL"/>
      </w:pPr>
      <w:r>
        <w:tab/>
        <w:t>positioningData</w:t>
      </w:r>
      <w:r>
        <w:tab/>
      </w:r>
      <w:r>
        <w:tab/>
      </w:r>
      <w:r>
        <w:tab/>
        <w:t>[16] PositioningData OPTIONAL,</w:t>
      </w:r>
    </w:p>
    <w:p w14:paraId="3EAB1623" w14:textId="77777777" w:rsidR="009B1C39" w:rsidRDefault="009B1C39">
      <w:pPr>
        <w:pStyle w:val="PL"/>
      </w:pPr>
      <w:r>
        <w:tab/>
        <w:t>lcsCause</w:t>
      </w:r>
      <w:r>
        <w:tab/>
      </w:r>
      <w:r>
        <w:tab/>
      </w:r>
      <w:r>
        <w:tab/>
      </w:r>
      <w:r>
        <w:tab/>
      </w:r>
      <w:r w:rsidR="00641ED5">
        <w:tab/>
      </w:r>
      <w:r>
        <w:t>[17] LCSCause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t>systemType</w:t>
      </w:r>
      <w:r>
        <w:tab/>
      </w:r>
      <w:r>
        <w:tab/>
      </w:r>
      <w:r>
        <w:tab/>
      </w:r>
      <w:r>
        <w:tab/>
        <w:t>[19] SystemType OPTIONAL,</w:t>
      </w:r>
    </w:p>
    <w:p w14:paraId="762FD4E4" w14:textId="77777777" w:rsidR="009B1C39" w:rsidRDefault="009B1C39">
      <w:pPr>
        <w:pStyle w:val="PL"/>
      </w:pPr>
      <w:r>
        <w:tab/>
        <w:t>recordExtensions</w:t>
      </w:r>
      <w:r>
        <w:tab/>
      </w:r>
      <w:r>
        <w:tab/>
      </w:r>
      <w:r w:rsidR="00641ED5">
        <w:tab/>
      </w:r>
      <w:r>
        <w:t>[20] ManagementExtensions OPTIONAL,</w:t>
      </w:r>
    </w:p>
    <w:p w14:paraId="24072C8F" w14:textId="77777777" w:rsidR="009B1C39" w:rsidRDefault="009B1C39">
      <w:pPr>
        <w:pStyle w:val="PL"/>
      </w:pPr>
      <w:r>
        <w:tab/>
        <w:t>causeForTerm</w:t>
      </w:r>
      <w:r>
        <w:tab/>
      </w:r>
      <w:r>
        <w:tab/>
      </w:r>
      <w:r>
        <w:tab/>
      </w:r>
      <w:r w:rsidR="00641ED5">
        <w:tab/>
      </w:r>
      <w:r>
        <w:t>[21] CauseForTerm</w:t>
      </w:r>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r>
        <w:t>MSCsRVCCRecord</w:t>
      </w:r>
      <w:r>
        <w:tab/>
        <w:t>::= SET</w:t>
      </w:r>
    </w:p>
    <w:p w14:paraId="70CCAA7D" w14:textId="77777777" w:rsidR="009B1C39" w:rsidRDefault="009B1C39">
      <w:pPr>
        <w:pStyle w:val="PL"/>
      </w:pPr>
      <w:r>
        <w:t>{</w:t>
      </w:r>
    </w:p>
    <w:p w14:paraId="76B57E22" w14:textId="77777777" w:rsidR="009B1C39" w:rsidRDefault="009B1C39">
      <w:pPr>
        <w:pStyle w:val="PL"/>
      </w:pPr>
      <w:r>
        <w:tab/>
        <w:t>recordType</w:t>
      </w:r>
      <w:r>
        <w:tab/>
      </w:r>
      <w:r>
        <w:tab/>
      </w:r>
      <w:r>
        <w:tab/>
      </w:r>
      <w:r>
        <w:tab/>
      </w:r>
      <w:r>
        <w:tab/>
        <w:t>[0] RecordType,</w:t>
      </w:r>
    </w:p>
    <w:p w14:paraId="2BB4E0F4"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r>
        <w:t>servedMSISDN</w:t>
      </w:r>
      <w:r>
        <w:tab/>
      </w:r>
      <w:r>
        <w:tab/>
      </w:r>
      <w:r>
        <w:tab/>
      </w:r>
      <w:r w:rsidR="00641ED5">
        <w:tab/>
      </w:r>
      <w:r>
        <w:tab/>
        <w:t>[3] MSISDN OPTIONAL,</w:t>
      </w:r>
    </w:p>
    <w:p w14:paraId="6D6EF4C0" w14:textId="77777777" w:rsidR="009B1C39" w:rsidRDefault="009B1C39">
      <w:pPr>
        <w:pStyle w:val="PL"/>
      </w:pPr>
      <w:r>
        <w:tab/>
        <w:t>calledNumber</w:t>
      </w:r>
      <w:r>
        <w:tab/>
      </w:r>
      <w:r>
        <w:tab/>
      </w:r>
      <w:r>
        <w:tab/>
      </w:r>
      <w:r w:rsidR="00641ED5">
        <w:tab/>
      </w:r>
      <w:r>
        <w:tab/>
        <w:t>[5] CalledNumber,</w:t>
      </w:r>
      <w:r>
        <w:tab/>
      </w:r>
      <w:r>
        <w:tab/>
      </w:r>
    </w:p>
    <w:p w14:paraId="54B05EA3" w14:textId="77777777" w:rsidR="009B1C39" w:rsidRDefault="009B1C39">
      <w:pPr>
        <w:pStyle w:val="PL"/>
      </w:pPr>
      <w:r>
        <w:tab/>
        <w:t>recordingEntity</w:t>
      </w:r>
      <w:r>
        <w:tab/>
      </w:r>
      <w:r>
        <w:tab/>
      </w:r>
      <w:r>
        <w:tab/>
      </w:r>
      <w:r>
        <w:tab/>
        <w:t>[9] RecordingEntity,</w:t>
      </w:r>
    </w:p>
    <w:p w14:paraId="0D2B7AD8" w14:textId="77777777" w:rsidR="009B1C39" w:rsidRDefault="009B1C39">
      <w:pPr>
        <w:pStyle w:val="PL"/>
      </w:pPr>
      <w:r>
        <w:tab/>
        <w:t>mscOutgoingTKGP</w:t>
      </w:r>
      <w:r>
        <w:tab/>
      </w:r>
      <w:r>
        <w:tab/>
      </w:r>
      <w:r>
        <w:tab/>
      </w:r>
      <w:r>
        <w:tab/>
        <w:t>[11] TrunkGroup OPTIONAL,</w:t>
      </w:r>
    </w:p>
    <w:p w14:paraId="58146BF6" w14:textId="77777777" w:rsidR="009B1C39" w:rsidRDefault="009B1C39">
      <w:pPr>
        <w:pStyle w:val="PL"/>
      </w:pPr>
      <w:r>
        <w:tab/>
        <w:t>location</w:t>
      </w:r>
      <w:r>
        <w:tab/>
      </w:r>
      <w:r>
        <w:tab/>
      </w:r>
      <w:r>
        <w:tab/>
      </w:r>
      <w:r>
        <w:tab/>
      </w:r>
      <w:r>
        <w:tab/>
      </w:r>
      <w:r w:rsidR="00641ED5">
        <w:tab/>
      </w:r>
      <w:r>
        <w:t>[12] LocationAreaAndCell,</w:t>
      </w:r>
    </w:p>
    <w:p w14:paraId="227E9EC0" w14:textId="77777777" w:rsidR="009B1C39" w:rsidRDefault="009B1C39">
      <w:pPr>
        <w:pStyle w:val="PL"/>
      </w:pPr>
      <w:r>
        <w:tab/>
        <w:t>changeOfLocation</w:t>
      </w:r>
      <w:r>
        <w:tab/>
      </w:r>
      <w:r>
        <w:tab/>
      </w:r>
      <w:r>
        <w:tab/>
      </w:r>
      <w:r w:rsidR="00641ED5">
        <w:tab/>
      </w:r>
      <w:r>
        <w:t>[13] SEQUENCE OF LocationChange OPTIONAL,</w:t>
      </w:r>
    </w:p>
    <w:p w14:paraId="6E9CF22E" w14:textId="77777777" w:rsidR="009B1C39" w:rsidRDefault="009B1C39">
      <w:pPr>
        <w:pStyle w:val="PL"/>
      </w:pPr>
      <w:r>
        <w:tab/>
        <w:t>basicService</w:t>
      </w:r>
      <w:r>
        <w:tab/>
      </w:r>
      <w:r>
        <w:tab/>
      </w:r>
      <w:r>
        <w:tab/>
      </w:r>
      <w:r>
        <w:tab/>
      </w:r>
      <w:r w:rsidR="00641ED5">
        <w:tab/>
      </w:r>
      <w:r>
        <w:t>[14] BasicServiceCode,</w:t>
      </w:r>
    </w:p>
    <w:p w14:paraId="1603C507" w14:textId="77777777" w:rsidR="009B1C39" w:rsidRDefault="009B1C39">
      <w:pPr>
        <w:pStyle w:val="PL"/>
      </w:pPr>
      <w:r>
        <w:tab/>
        <w:t>supplServicesUsed</w:t>
      </w:r>
      <w:r>
        <w:tab/>
      </w:r>
      <w:r>
        <w:tab/>
      </w:r>
      <w:r>
        <w:tab/>
        <w:t>[17] SEQUENCE OF SuppServiceUsed OPTIONAL,</w:t>
      </w:r>
    </w:p>
    <w:p w14:paraId="29AA49D4" w14:textId="77777777" w:rsidR="009B1C39" w:rsidRDefault="009B1C39">
      <w:pPr>
        <w:pStyle w:val="PL"/>
      </w:pPr>
      <w:r>
        <w:tab/>
        <w:t>msClassmark</w:t>
      </w:r>
      <w:r>
        <w:tab/>
      </w:r>
      <w:r>
        <w:tab/>
      </w:r>
      <w:r>
        <w:tab/>
      </w:r>
      <w:r>
        <w:tab/>
      </w:r>
      <w:r>
        <w:tab/>
        <w:t>[20] Classmark OPTIONAL,</w:t>
      </w:r>
    </w:p>
    <w:p w14:paraId="04DF0AE8" w14:textId="77777777" w:rsidR="009B1C39" w:rsidRDefault="009B1C39">
      <w:pPr>
        <w:pStyle w:val="PL"/>
      </w:pPr>
      <w:r>
        <w:tab/>
        <w:t>seizureTime</w:t>
      </w:r>
      <w:r>
        <w:tab/>
      </w:r>
      <w:r>
        <w:tab/>
      </w:r>
      <w:r>
        <w:tab/>
      </w:r>
      <w:r>
        <w:tab/>
      </w:r>
      <w:r>
        <w:tab/>
        <w:t>[22] TimeStamp OPTIONAL,</w:t>
      </w:r>
    </w:p>
    <w:p w14:paraId="7BB2254B" w14:textId="77777777" w:rsidR="009B1C39" w:rsidRDefault="009B1C39">
      <w:pPr>
        <w:pStyle w:val="PL"/>
      </w:pPr>
      <w:r>
        <w:tab/>
        <w:t>answerTime</w:t>
      </w:r>
      <w:r>
        <w:tab/>
      </w:r>
      <w:r>
        <w:tab/>
      </w:r>
      <w:r>
        <w:tab/>
      </w:r>
      <w:r>
        <w:tab/>
      </w:r>
      <w:r>
        <w:tab/>
        <w:t>[23] TimeStamp OPTIONAL,</w:t>
      </w:r>
    </w:p>
    <w:p w14:paraId="7C4DA53B" w14:textId="77777777" w:rsidR="009B1C39" w:rsidRDefault="009B1C39">
      <w:pPr>
        <w:pStyle w:val="PL"/>
      </w:pPr>
      <w:r>
        <w:tab/>
        <w:t>releaseTime</w:t>
      </w:r>
      <w:r>
        <w:tab/>
      </w:r>
      <w:r>
        <w:tab/>
      </w:r>
      <w:r>
        <w:tab/>
      </w:r>
      <w:r>
        <w:tab/>
      </w:r>
      <w:r>
        <w:tab/>
        <w:t>[24] TimeStamp OPTIONAL,</w:t>
      </w:r>
    </w:p>
    <w:p w14:paraId="49C8B35B" w14:textId="77777777" w:rsidR="009B1C39" w:rsidRDefault="009B1C39">
      <w:pPr>
        <w:pStyle w:val="PL"/>
      </w:pPr>
      <w:r>
        <w:tab/>
        <w:t>callDuration</w:t>
      </w:r>
      <w:r>
        <w:tab/>
      </w:r>
      <w:r>
        <w:tab/>
      </w:r>
      <w:r>
        <w:tab/>
      </w:r>
      <w:r w:rsidR="00641ED5">
        <w:tab/>
      </w:r>
      <w:r>
        <w:tab/>
        <w:t>[25] CallDuration,</w:t>
      </w:r>
    </w:p>
    <w:p w14:paraId="33958BB1" w14:textId="77777777" w:rsidR="009B1C39" w:rsidRDefault="009B1C39">
      <w:pPr>
        <w:pStyle w:val="PL"/>
      </w:pPr>
      <w:r>
        <w:tab/>
        <w:t>causeForTerm</w:t>
      </w:r>
      <w:r>
        <w:tab/>
      </w:r>
      <w:r>
        <w:tab/>
      </w:r>
      <w:r>
        <w:tab/>
      </w:r>
      <w:r>
        <w:tab/>
      </w:r>
      <w:r w:rsidR="00641ED5">
        <w:tab/>
      </w:r>
      <w:r>
        <w:t>[30] CauseForTerm,</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t>callReference</w:t>
      </w:r>
      <w:r>
        <w:tab/>
      </w:r>
      <w:r>
        <w:tab/>
      </w:r>
      <w:r>
        <w:tab/>
      </w:r>
      <w:r>
        <w:tab/>
        <w:t>[32] CallReferenceNumber,</w:t>
      </w:r>
    </w:p>
    <w:p w14:paraId="7CB7142D" w14:textId="77777777" w:rsidR="009B1C39" w:rsidRDefault="009B1C39">
      <w:pPr>
        <w:pStyle w:val="PL"/>
      </w:pPr>
      <w:r>
        <w:tab/>
        <w:t>sequenceNumber</w:t>
      </w:r>
      <w:r>
        <w:tab/>
      </w:r>
      <w:r>
        <w:tab/>
      </w:r>
      <w:r>
        <w:tab/>
      </w:r>
      <w:r>
        <w:tab/>
        <w:t>[33] INTEGER OPTIONAL,</w:t>
      </w:r>
    </w:p>
    <w:p w14:paraId="168E05DA" w14:textId="77777777" w:rsidR="009B1C39" w:rsidRDefault="009B1C39">
      <w:pPr>
        <w:pStyle w:val="PL"/>
      </w:pPr>
      <w:r>
        <w:tab/>
        <w:t>recordExtensions</w:t>
      </w:r>
      <w:r>
        <w:tab/>
      </w:r>
      <w:r>
        <w:tab/>
      </w:r>
      <w:r>
        <w:tab/>
      </w:r>
      <w:r w:rsidR="00641ED5">
        <w:tab/>
      </w:r>
      <w:r>
        <w:t>[35] ManagementExtensions OPTIONAL,</w:t>
      </w:r>
    </w:p>
    <w:p w14:paraId="61832747" w14:textId="77777777" w:rsidR="009B1C39" w:rsidRDefault="009B1C39">
      <w:pPr>
        <w:pStyle w:val="PL"/>
      </w:pPr>
      <w:r>
        <w:tab/>
        <w:t>partialRecordType</w:t>
      </w:r>
      <w:r>
        <w:tab/>
      </w:r>
      <w:r>
        <w:tab/>
      </w:r>
      <w:r>
        <w:tab/>
        <w:t>[69] PartialRecordType OPTIONAL,</w:t>
      </w:r>
    </w:p>
    <w:p w14:paraId="7F86B9A3" w14:textId="77777777" w:rsidR="009B1C39" w:rsidRDefault="009B1C39">
      <w:pPr>
        <w:pStyle w:val="PL"/>
      </w:pPr>
      <w:r>
        <w:tab/>
        <w:t>iMS-Charging-Identifier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t>relatedICID</w:t>
      </w:r>
      <w:r>
        <w:tab/>
      </w:r>
      <w:r>
        <w:tab/>
      </w:r>
      <w:r>
        <w:tab/>
      </w:r>
      <w:r>
        <w:tab/>
      </w:r>
      <w:r>
        <w:tab/>
        <w:t>[77] IMS-Charging-Identifier OPTIONAL,</w:t>
      </w:r>
    </w:p>
    <w:p w14:paraId="09C114BE" w14:textId="77777777" w:rsidR="009B1C39" w:rsidRDefault="009B1C39">
      <w:pPr>
        <w:pStyle w:val="PL"/>
      </w:pPr>
      <w:r>
        <w:tab/>
        <w:t>relatedICIDGenerationNode</w:t>
      </w:r>
      <w:r>
        <w:tab/>
        <w:t>[78] NodeAddress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r>
        <w:t>MTRFRecord</w:t>
      </w:r>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70CBBF52" w14:textId="77777777" w:rsidR="009B1C39" w:rsidRPr="00A60A30" w:rsidRDefault="009B1C39">
      <w:pPr>
        <w:pStyle w:val="PL"/>
      </w:pPr>
      <w:r w:rsidRPr="00A60A30">
        <w:tab/>
        <w:t>servedIMSI</w:t>
      </w:r>
      <w:r w:rsidRPr="00A60A30">
        <w:tab/>
      </w:r>
      <w:r w:rsidRPr="00A60A30">
        <w:tab/>
      </w:r>
      <w:r w:rsidRPr="00A60A30">
        <w:tab/>
      </w:r>
      <w:r w:rsidRPr="00A60A30">
        <w:tab/>
        <w:t>[1] IMSI,</w:t>
      </w:r>
    </w:p>
    <w:p w14:paraId="5377A3ED"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21C29947" w14:textId="77777777" w:rsidR="009B1C39" w:rsidRPr="00A60A30" w:rsidRDefault="009B1C39">
      <w:pPr>
        <w:pStyle w:val="PL"/>
      </w:pPr>
      <w:r w:rsidRPr="00A60A30">
        <w:tab/>
        <w:t>callingNumber</w:t>
      </w:r>
      <w:r w:rsidRPr="00A60A30">
        <w:tab/>
      </w:r>
      <w:r w:rsidRPr="00A60A30">
        <w:tab/>
      </w:r>
      <w:r w:rsidRPr="00A60A30">
        <w:tab/>
        <w:t>[4] CallingNumber OPTIONAL,</w:t>
      </w:r>
    </w:p>
    <w:p w14:paraId="417EF7CF" w14:textId="77777777" w:rsidR="009B1C39" w:rsidRPr="00A60A30" w:rsidRDefault="009B1C39">
      <w:pPr>
        <w:pStyle w:val="PL"/>
      </w:pPr>
      <w:r w:rsidRPr="00A60A30">
        <w:tab/>
        <w:t>roamingNumber</w:t>
      </w:r>
      <w:r w:rsidRPr="00A60A30">
        <w:tab/>
      </w:r>
      <w:r w:rsidRPr="00A60A30">
        <w:tab/>
      </w:r>
      <w:r w:rsidRPr="00A60A30">
        <w:tab/>
        <w:t>[5] RoamingNumber OPTIONAL,</w:t>
      </w:r>
    </w:p>
    <w:p w14:paraId="3EF590D3" w14:textId="77777777" w:rsidR="009B1C39" w:rsidRPr="00A60A30" w:rsidRDefault="009B1C39">
      <w:pPr>
        <w:pStyle w:val="PL"/>
      </w:pPr>
      <w:r w:rsidRPr="00A60A30">
        <w:tab/>
        <w:t>recordingEntity</w:t>
      </w:r>
      <w:r w:rsidRPr="00A60A30">
        <w:tab/>
      </w:r>
      <w:r w:rsidRPr="00A60A30">
        <w:tab/>
      </w:r>
      <w:r w:rsidRPr="00A60A30">
        <w:tab/>
        <w:t>[6] RecordingEntity,</w:t>
      </w:r>
    </w:p>
    <w:p w14:paraId="6DC1B336" w14:textId="77777777" w:rsidR="009B1C39" w:rsidRPr="00A60A30" w:rsidRDefault="009B1C39">
      <w:pPr>
        <w:pStyle w:val="PL"/>
      </w:pPr>
      <w:r w:rsidRPr="00A60A30">
        <w:tab/>
        <w:t>mscIncomingTKGP</w:t>
      </w:r>
      <w:r w:rsidRPr="00A60A30">
        <w:tab/>
      </w:r>
      <w:r w:rsidRPr="00A60A30">
        <w:tab/>
      </w:r>
      <w:r w:rsidRPr="00A60A30">
        <w:tab/>
        <w:t>[7] TrunkGroup OPTIONAL,</w:t>
      </w:r>
    </w:p>
    <w:p w14:paraId="3B05002D" w14:textId="77777777" w:rsidR="009B1C39" w:rsidRPr="00A60A30" w:rsidRDefault="009B1C39">
      <w:pPr>
        <w:pStyle w:val="PL"/>
      </w:pPr>
      <w:r w:rsidRPr="00A60A30">
        <w:tab/>
        <w:t>mscOutgoingTKGP</w:t>
      </w:r>
      <w:r w:rsidRPr="00A60A30">
        <w:tab/>
      </w:r>
      <w:r w:rsidRPr="00A60A30">
        <w:tab/>
      </w:r>
      <w:r w:rsidRPr="00A60A30">
        <w:tab/>
        <w:t>[8] TrunkGroup OPTIONAL,</w:t>
      </w:r>
    </w:p>
    <w:p w14:paraId="49E4850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5ECF5C37"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411968D"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41C980A1"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6A587F6C"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601D3164"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t>callReference</w:t>
      </w:r>
      <w:r w:rsidRPr="00A60A30">
        <w:tab/>
      </w:r>
      <w:r w:rsidRPr="00A60A30">
        <w:tab/>
      </w:r>
      <w:r w:rsidRPr="00A60A30">
        <w:tab/>
        <w:t>[16] CallReferenceNumber,</w:t>
      </w:r>
    </w:p>
    <w:p w14:paraId="23012E5F" w14:textId="77777777" w:rsidR="009B1C39" w:rsidRPr="00A60A30" w:rsidRDefault="009B1C39">
      <w:pPr>
        <w:pStyle w:val="PL"/>
      </w:pPr>
      <w:r w:rsidRPr="00A60A30">
        <w:tab/>
        <w:t>sequenceNumber</w:t>
      </w:r>
      <w:r w:rsidRPr="00A60A30">
        <w:tab/>
      </w:r>
      <w:r w:rsidRPr="00A60A30">
        <w:tab/>
      </w:r>
      <w:r w:rsidRPr="00A60A30">
        <w:tab/>
        <w:t>[17] INTEGER OPTIONAL,</w:t>
      </w:r>
    </w:p>
    <w:p w14:paraId="7F5CAA68"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210244F4" w14:textId="77777777" w:rsidR="009B1C39" w:rsidRPr="00A60A30" w:rsidRDefault="009B1C39">
      <w:pPr>
        <w:pStyle w:val="PL"/>
      </w:pPr>
      <w:r w:rsidRPr="00A60A30">
        <w:tab/>
        <w:t>partialRecordType</w:t>
      </w:r>
      <w:r w:rsidRPr="00A60A30">
        <w:tab/>
      </w:r>
      <w:r w:rsidRPr="00A60A30">
        <w:tab/>
        <w:t>[19] PartialRecordType OPTIONAL</w:t>
      </w:r>
    </w:p>
    <w:p w14:paraId="6F1C1124" w14:textId="77777777" w:rsidR="009B1C39" w:rsidRDefault="009B1C39">
      <w:pPr>
        <w:pStyle w:val="PL"/>
      </w:pPr>
      <w:r>
        <w:lastRenderedPageBreak/>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r>
        <w:t>ICSregisterRecord ::= SET</w:t>
      </w:r>
    </w:p>
    <w:p w14:paraId="64406642" w14:textId="77777777" w:rsidR="000E6D85" w:rsidRDefault="000E6D85" w:rsidP="000E6D85">
      <w:pPr>
        <w:pStyle w:val="PL"/>
      </w:pPr>
      <w:r>
        <w:t>{</w:t>
      </w:r>
    </w:p>
    <w:p w14:paraId="159FCFA4" w14:textId="77777777" w:rsidR="000E6D85" w:rsidRDefault="000E6D85" w:rsidP="000E6D85">
      <w:pPr>
        <w:pStyle w:val="PL"/>
      </w:pPr>
      <w:r>
        <w:tab/>
        <w:t>recordType</w:t>
      </w:r>
      <w:r>
        <w:tab/>
      </w:r>
      <w:r>
        <w:tab/>
      </w:r>
      <w:r>
        <w:tab/>
      </w:r>
      <w:r>
        <w:tab/>
      </w:r>
      <w:r>
        <w:tab/>
        <w:t>[0] RecordType,</w:t>
      </w:r>
    </w:p>
    <w:p w14:paraId="2EED7C01" w14:textId="77777777" w:rsidR="000E6D85" w:rsidRDefault="000E6D85" w:rsidP="000E6D85">
      <w:pPr>
        <w:pStyle w:val="PL"/>
      </w:pPr>
      <w:r>
        <w:tab/>
        <w:t>servedIMSI</w:t>
      </w:r>
      <w:r>
        <w:tab/>
      </w:r>
      <w:r>
        <w:tab/>
      </w:r>
      <w:r>
        <w:tab/>
      </w:r>
      <w:r>
        <w:tab/>
      </w:r>
      <w:r>
        <w:tab/>
        <w:t>[1] IMSI,</w:t>
      </w:r>
    </w:p>
    <w:p w14:paraId="67BAF965" w14:textId="77777777" w:rsidR="000E6D85" w:rsidRDefault="000E6D85" w:rsidP="000E6D85">
      <w:pPr>
        <w:pStyle w:val="PL"/>
      </w:pPr>
      <w:r>
        <w:tab/>
        <w:t>servedMSISDN</w:t>
      </w:r>
      <w:r>
        <w:tab/>
      </w:r>
      <w:r>
        <w:tab/>
      </w:r>
      <w:r>
        <w:tab/>
      </w:r>
      <w:r>
        <w:tab/>
      </w:r>
      <w:r w:rsidR="00D86918">
        <w:tab/>
      </w:r>
      <w:r>
        <w:t>[2] MSISDN,</w:t>
      </w:r>
    </w:p>
    <w:p w14:paraId="0AFE7907" w14:textId="77777777" w:rsidR="000E6D85" w:rsidRDefault="000E6D85" w:rsidP="000E6D85">
      <w:pPr>
        <w:pStyle w:val="PL"/>
      </w:pPr>
      <w:r>
        <w:tab/>
        <w:t>privateUserID</w:t>
      </w:r>
      <w:r>
        <w:tab/>
      </w:r>
      <w:r>
        <w:tab/>
      </w:r>
      <w:r>
        <w:tab/>
      </w:r>
      <w:r>
        <w:tab/>
        <w:t>[3] GraphicString OPTIONAL,</w:t>
      </w:r>
      <w:r w:rsidRPr="000E6D85">
        <w:t xml:space="preserve"> </w:t>
      </w:r>
    </w:p>
    <w:p w14:paraId="5F75B325" w14:textId="77777777" w:rsidR="000E6D85" w:rsidRDefault="000E6D85" w:rsidP="000E6D85">
      <w:pPr>
        <w:pStyle w:val="PL"/>
      </w:pPr>
      <w:r>
        <w:tab/>
        <w:t>recordingEntity</w:t>
      </w:r>
      <w:r>
        <w:tab/>
      </w:r>
      <w:r>
        <w:tab/>
      </w:r>
      <w:r>
        <w:tab/>
      </w:r>
      <w:r>
        <w:tab/>
        <w:t>[4] RecordingEntity,</w:t>
      </w:r>
    </w:p>
    <w:p w14:paraId="416675B9" w14:textId="77777777" w:rsidR="000E6D85" w:rsidRDefault="000E6D85" w:rsidP="000E6D85">
      <w:pPr>
        <w:pStyle w:val="PL"/>
      </w:pPr>
      <w:r>
        <w:tab/>
        <w:t>newLocation</w:t>
      </w:r>
      <w:r>
        <w:tab/>
      </w:r>
      <w:r>
        <w:tab/>
      </w:r>
      <w:r>
        <w:tab/>
      </w:r>
      <w:r>
        <w:tab/>
      </w:r>
      <w:r>
        <w:tab/>
        <w:t>[5] Location-info,</w:t>
      </w:r>
    </w:p>
    <w:p w14:paraId="12BF0789" w14:textId="77777777" w:rsidR="000E6D85" w:rsidRDefault="000E6D85" w:rsidP="000E6D85">
      <w:pPr>
        <w:pStyle w:val="PL"/>
      </w:pPr>
      <w:r>
        <w:tab/>
        <w:t>locationExtension</w:t>
      </w:r>
      <w:r>
        <w:tab/>
      </w:r>
      <w:r>
        <w:tab/>
      </w:r>
      <w:r>
        <w:tab/>
        <w:t>[6] LocationCellExtension OPTIONAL,</w:t>
      </w:r>
    </w:p>
    <w:p w14:paraId="4590D7A1" w14:textId="77777777" w:rsidR="000E6D85" w:rsidRDefault="000E6D85" w:rsidP="000E6D85">
      <w:pPr>
        <w:pStyle w:val="PL"/>
      </w:pPr>
      <w:r>
        <w:tab/>
        <w:t>updateTime</w:t>
      </w:r>
      <w:r>
        <w:tab/>
      </w:r>
      <w:r>
        <w:tab/>
      </w:r>
      <w:r>
        <w:tab/>
      </w:r>
      <w:r>
        <w:tab/>
      </w:r>
      <w:r>
        <w:tab/>
        <w:t>[7] TimeStamp OPTIONAL,</w:t>
      </w:r>
    </w:p>
    <w:p w14:paraId="60AD128E" w14:textId="77777777" w:rsidR="000E6D85" w:rsidRDefault="000E6D85" w:rsidP="000E6D85">
      <w:pPr>
        <w:pStyle w:val="PL"/>
      </w:pPr>
      <w:r>
        <w:tab/>
        <w:t>iMS-Charging-Identifier</w:t>
      </w:r>
      <w:r>
        <w:tab/>
      </w:r>
      <w:r>
        <w:tab/>
        <w:t>[8] IMS-Charging-Identifier OPTIONAL,</w:t>
      </w:r>
    </w:p>
    <w:p w14:paraId="6AADADF8"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7C6CAEBC" w14:textId="77777777" w:rsidR="000E6D85" w:rsidRDefault="000E6D85" w:rsidP="000E6D85">
      <w:pPr>
        <w:pStyle w:val="PL"/>
      </w:pPr>
      <w:r>
        <w:tab/>
        <w:t>updateResult</w:t>
      </w:r>
      <w:r>
        <w:tab/>
      </w:r>
      <w:r>
        <w:tab/>
      </w:r>
      <w:r>
        <w:tab/>
      </w:r>
      <w:r>
        <w:tab/>
      </w:r>
      <w:r w:rsidR="00D86918">
        <w:tab/>
      </w:r>
      <w:r>
        <w:t>[11] LocUpdResult OPTIONAL,</w:t>
      </w:r>
    </w:p>
    <w:p w14:paraId="7078639F" w14:textId="77777777" w:rsidR="000E6D85" w:rsidRDefault="000E6D85" w:rsidP="000E6D85">
      <w:pPr>
        <w:pStyle w:val="PL"/>
      </w:pPr>
      <w:r>
        <w:tab/>
        <w:t>recordExtensions</w:t>
      </w:r>
      <w:r>
        <w:tab/>
      </w:r>
      <w:r>
        <w:tab/>
      </w:r>
      <w:r>
        <w:tab/>
      </w:r>
      <w:r w:rsidR="00D86918">
        <w:tab/>
      </w:r>
      <w:r>
        <w:t>[12] ManagementExtensions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r>
        <w:t>LocationRoutingNumber</w:t>
      </w:r>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r>
        <w:t>Belcore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t>lRN-NP-Database</w:t>
      </w:r>
      <w:r>
        <w:tab/>
      </w:r>
      <w:r>
        <w:tab/>
      </w:r>
      <w:r>
        <w:tab/>
      </w:r>
      <w:r>
        <w:tab/>
        <w:t>(1),</w:t>
      </w:r>
    </w:p>
    <w:p w14:paraId="0CF028D3" w14:textId="77777777" w:rsidR="009B1C39" w:rsidRDefault="009B1C39" w:rsidP="00AF10F3">
      <w:pPr>
        <w:pStyle w:val="PL"/>
      </w:pPr>
      <w:r>
        <w:tab/>
        <w:t>switchingSystemData</w:t>
      </w:r>
      <w:r>
        <w:tab/>
      </w:r>
      <w:r>
        <w:tab/>
      </w:r>
      <w:r>
        <w:tab/>
        <w:t>(2),</w:t>
      </w:r>
    </w:p>
    <w:p w14:paraId="745AEDE8" w14:textId="77777777" w:rsidR="009B1C39" w:rsidRDefault="009B1C39">
      <w:pPr>
        <w:pStyle w:val="PL"/>
      </w:pPr>
      <w:r>
        <w:tab/>
        <w:t>incomingsignaling</w:t>
      </w:r>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r>
        <w:t xml:space="preserve">LocationRoutingNumberQueryStatus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t>successfulQuery</w:t>
      </w:r>
      <w:r>
        <w:tab/>
      </w:r>
      <w:r>
        <w:tab/>
      </w:r>
      <w:r>
        <w:tab/>
      </w:r>
      <w:r>
        <w:tab/>
        <w:t>(1),</w:t>
      </w:r>
    </w:p>
    <w:p w14:paraId="412B1AA0" w14:textId="77777777" w:rsidR="009B1C39" w:rsidRDefault="009B1C39">
      <w:pPr>
        <w:pStyle w:val="PL"/>
      </w:pPr>
      <w:r>
        <w:tab/>
        <w:t>noQueryResponseMsg</w:t>
      </w:r>
      <w:r>
        <w:tab/>
      </w:r>
      <w:r>
        <w:tab/>
      </w:r>
      <w:r>
        <w:tab/>
        <w:t>(2),</w:t>
      </w:r>
    </w:p>
    <w:p w14:paraId="2DA94644" w14:textId="77777777" w:rsidR="009B1C39" w:rsidRDefault="009B1C39">
      <w:pPr>
        <w:pStyle w:val="PL"/>
      </w:pPr>
      <w:r>
        <w:tab/>
        <w:t>queryProtocolErr</w:t>
      </w:r>
      <w:r>
        <w:tab/>
      </w:r>
      <w:r>
        <w:tab/>
      </w:r>
      <w:r>
        <w:tab/>
      </w:r>
      <w:r w:rsidR="00D86918">
        <w:tab/>
      </w:r>
      <w:r>
        <w:t>(4),</w:t>
      </w:r>
    </w:p>
    <w:p w14:paraId="51F965E2" w14:textId="77777777" w:rsidR="009B1C39" w:rsidRDefault="009B1C39">
      <w:pPr>
        <w:pStyle w:val="PL"/>
      </w:pPr>
      <w:r>
        <w:tab/>
        <w:t>queryResponseDataErr</w:t>
      </w:r>
      <w:r>
        <w:tab/>
      </w:r>
      <w:r>
        <w:tab/>
      </w:r>
      <w:r w:rsidR="00D86918">
        <w:tab/>
      </w:r>
      <w:r>
        <w:t>(5),</w:t>
      </w:r>
    </w:p>
    <w:p w14:paraId="67C67E5E" w14:textId="77777777" w:rsidR="009B1C39" w:rsidRDefault="009B1C39">
      <w:pPr>
        <w:pStyle w:val="PL"/>
      </w:pPr>
      <w:r>
        <w:tab/>
        <w:t>queryRejected</w:t>
      </w:r>
      <w:r>
        <w:tab/>
      </w:r>
      <w:r>
        <w:tab/>
      </w:r>
      <w:r>
        <w:tab/>
      </w:r>
      <w:r>
        <w:tab/>
        <w:t>(6),</w:t>
      </w:r>
    </w:p>
    <w:p w14:paraId="44EAD23C" w14:textId="77777777" w:rsidR="009B1C39" w:rsidRDefault="009B1C39">
      <w:pPr>
        <w:pStyle w:val="PL"/>
      </w:pPr>
      <w:r>
        <w:tab/>
        <w:t>queryNotPerformed</w:t>
      </w:r>
      <w:r>
        <w:tab/>
      </w:r>
      <w:r>
        <w:tab/>
      </w:r>
      <w:r>
        <w:tab/>
        <w:t>(9),</w:t>
      </w:r>
    </w:p>
    <w:p w14:paraId="7F902BD3" w14:textId="77777777" w:rsidR="009B1C39" w:rsidRDefault="009B1C39">
      <w:pPr>
        <w:pStyle w:val="PL"/>
      </w:pPr>
      <w:r>
        <w:t xml:space="preserve"> </w:t>
      </w:r>
      <w:r>
        <w:tab/>
        <w:t>queryUnsuccessful</w:t>
      </w:r>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r>
        <w:t xml:space="preserve">JurisdictionInformationParameter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r>
        <w:t xml:space="preserve">JurisdictionInformationParameterSourceIndicator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t>lRN-NP-Database</w:t>
      </w:r>
      <w:r>
        <w:tab/>
      </w:r>
      <w:r>
        <w:tab/>
      </w:r>
      <w:r>
        <w:tab/>
      </w:r>
      <w:r>
        <w:tab/>
        <w:t>(1),</w:t>
      </w:r>
    </w:p>
    <w:p w14:paraId="37D447B8" w14:textId="77777777" w:rsidR="009B1C39" w:rsidRDefault="009B1C39" w:rsidP="00AF10F3">
      <w:pPr>
        <w:pStyle w:val="PL"/>
      </w:pPr>
      <w:r>
        <w:tab/>
        <w:t>switchingSystemData</w:t>
      </w:r>
      <w:r>
        <w:tab/>
      </w:r>
      <w:r>
        <w:tab/>
      </w:r>
      <w:r>
        <w:tab/>
        <w:t>(2),</w:t>
      </w:r>
    </w:p>
    <w:p w14:paraId="65D02C5E" w14:textId="77777777" w:rsidR="009B1C39" w:rsidRDefault="009B1C39">
      <w:pPr>
        <w:pStyle w:val="PL"/>
      </w:pPr>
      <w:r>
        <w:tab/>
        <w:t>incomingsignaling</w:t>
      </w:r>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r>
        <w:t xml:space="preserve">JurisdictionInformationParameterQueryStatus </w:t>
      </w:r>
      <w:r>
        <w:tab/>
        <w:t>::=</w:t>
      </w:r>
      <w:r>
        <w:tab/>
        <w:t>INTEGER</w:t>
      </w:r>
    </w:p>
    <w:p w14:paraId="783162EC" w14:textId="77777777" w:rsidR="009B1C39" w:rsidRDefault="009B1C39">
      <w:pPr>
        <w:pStyle w:val="PL"/>
      </w:pPr>
      <w:r>
        <w:t>{</w:t>
      </w:r>
    </w:p>
    <w:p w14:paraId="19ACF16C" w14:textId="77777777" w:rsidR="009B1C39" w:rsidRDefault="009B1C39">
      <w:pPr>
        <w:pStyle w:val="PL"/>
      </w:pPr>
      <w:r>
        <w:tab/>
        <w:t>successfulQuery</w:t>
      </w:r>
      <w:r>
        <w:tab/>
      </w:r>
      <w:r>
        <w:tab/>
      </w:r>
      <w:r>
        <w:tab/>
      </w:r>
      <w:r>
        <w:tab/>
        <w:t>(1),</w:t>
      </w:r>
    </w:p>
    <w:p w14:paraId="1AB66F1D" w14:textId="77777777" w:rsidR="009B1C39" w:rsidRDefault="009B1C39">
      <w:pPr>
        <w:pStyle w:val="PL"/>
      </w:pPr>
      <w:r>
        <w:tab/>
        <w:t>noQueryResponseMsg</w:t>
      </w:r>
      <w:r>
        <w:tab/>
      </w:r>
      <w:r>
        <w:tab/>
      </w:r>
      <w:r>
        <w:tab/>
        <w:t>(2),</w:t>
      </w:r>
    </w:p>
    <w:p w14:paraId="63D16BD2" w14:textId="77777777" w:rsidR="009B1C39" w:rsidRDefault="009B1C39">
      <w:pPr>
        <w:pStyle w:val="PL"/>
      </w:pPr>
      <w:r>
        <w:tab/>
        <w:t>queryProtocolErr</w:t>
      </w:r>
      <w:r>
        <w:tab/>
      </w:r>
      <w:r>
        <w:tab/>
      </w:r>
      <w:r>
        <w:tab/>
      </w:r>
      <w:r w:rsidR="00D86918">
        <w:tab/>
      </w:r>
      <w:r>
        <w:t>(4),</w:t>
      </w:r>
    </w:p>
    <w:p w14:paraId="742251A5" w14:textId="77777777" w:rsidR="009B1C39" w:rsidRDefault="009B1C39">
      <w:pPr>
        <w:pStyle w:val="PL"/>
      </w:pPr>
      <w:r>
        <w:tab/>
        <w:t>queryResponseDataErr</w:t>
      </w:r>
      <w:r>
        <w:tab/>
      </w:r>
      <w:r>
        <w:tab/>
      </w:r>
      <w:r w:rsidR="00D86918">
        <w:tab/>
      </w:r>
      <w:r>
        <w:t>(5),</w:t>
      </w:r>
    </w:p>
    <w:p w14:paraId="63A31888" w14:textId="77777777" w:rsidR="009B1C39" w:rsidRDefault="009B1C39">
      <w:pPr>
        <w:pStyle w:val="PL"/>
      </w:pPr>
      <w:r>
        <w:tab/>
        <w:t>queryRejected</w:t>
      </w:r>
      <w:r>
        <w:tab/>
      </w:r>
      <w:r>
        <w:tab/>
      </w:r>
      <w:r>
        <w:tab/>
      </w:r>
      <w:r>
        <w:tab/>
        <w:t>(6),</w:t>
      </w:r>
    </w:p>
    <w:p w14:paraId="02F10156" w14:textId="77777777" w:rsidR="009B1C39" w:rsidRDefault="009B1C39">
      <w:pPr>
        <w:pStyle w:val="PL"/>
      </w:pPr>
      <w:r>
        <w:tab/>
        <w:t>queryNotPerformed</w:t>
      </w:r>
      <w:r>
        <w:tab/>
      </w:r>
      <w:r>
        <w:tab/>
      </w:r>
      <w:r>
        <w:tab/>
        <w:t>(9),</w:t>
      </w:r>
    </w:p>
    <w:p w14:paraId="72CCF13E" w14:textId="77777777" w:rsidR="009B1C39" w:rsidRDefault="009B1C39">
      <w:pPr>
        <w:pStyle w:val="PL"/>
      </w:pPr>
      <w:r>
        <w:t xml:space="preserve"> </w:t>
      </w:r>
      <w:r>
        <w:tab/>
        <w:t>queryUnsuccessful</w:t>
      </w:r>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r>
        <w:t>AdditionalChgInfo</w:t>
      </w:r>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t>chargeIndicator</w:t>
      </w:r>
      <w:r>
        <w:tab/>
      </w:r>
      <w:r>
        <w:tab/>
        <w:t>[0] ChargeIndicator OPTIONAL,</w:t>
      </w:r>
    </w:p>
    <w:p w14:paraId="5B3D8458" w14:textId="77777777" w:rsidR="009B1C39" w:rsidRDefault="009B1C39">
      <w:pPr>
        <w:pStyle w:val="PL"/>
      </w:pPr>
      <w:r>
        <w:tab/>
        <w:t>chargeParameters</w:t>
      </w:r>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r>
        <w:t>AiurRequested</w:t>
      </w:r>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r>
        <w:t>AOCParameters</w:t>
      </w:r>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r>
        <w:t>changeTime</w:t>
      </w:r>
      <w:r>
        <w:tab/>
      </w:r>
      <w:r>
        <w:tab/>
      </w:r>
      <w:r>
        <w:tab/>
        <w:t>[0] TimeStamp,</w:t>
      </w:r>
    </w:p>
    <w:p w14:paraId="7F42B21B" w14:textId="77777777" w:rsidR="009B1C39" w:rsidRDefault="009B1C39">
      <w:pPr>
        <w:pStyle w:val="PL"/>
      </w:pPr>
      <w:r>
        <w:tab/>
        <w:t>newParameters</w:t>
      </w:r>
      <w:r>
        <w:tab/>
      </w:r>
      <w:r>
        <w:tab/>
        <w:t>[1] AOCParameters</w:t>
      </w:r>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r>
        <w:t>BasicServices</w:t>
      </w:r>
      <w:r>
        <w:tab/>
      </w:r>
      <w:r>
        <w:tab/>
      </w:r>
      <w:r>
        <w:tab/>
        <w:t>::= SET OF BasicServiceCode</w:t>
      </w:r>
    </w:p>
    <w:p w14:paraId="353A9261" w14:textId="77777777" w:rsidR="009B1C39" w:rsidRDefault="009B1C39">
      <w:pPr>
        <w:pStyle w:val="PL"/>
      </w:pPr>
    </w:p>
    <w:p w14:paraId="230E75B2" w14:textId="77777777" w:rsidR="009B1C39" w:rsidRDefault="009B1C39">
      <w:pPr>
        <w:pStyle w:val="PL"/>
      </w:pPr>
      <w:r>
        <w:t>CallingPartyCategory</w:t>
      </w:r>
      <w:r>
        <w:tab/>
        <w:t>::= Category</w:t>
      </w:r>
    </w:p>
    <w:p w14:paraId="7CC5FB10" w14:textId="77777777" w:rsidR="009B1C39" w:rsidRDefault="009B1C39">
      <w:pPr>
        <w:pStyle w:val="PL"/>
      </w:pPr>
    </w:p>
    <w:p w14:paraId="523D8701" w14:textId="77777777" w:rsidR="009B1C39" w:rsidRDefault="009B1C39">
      <w:pPr>
        <w:pStyle w:val="PL"/>
      </w:pPr>
      <w:r>
        <w:t>CallType</w:t>
      </w:r>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t>mobileOriginated</w:t>
      </w:r>
      <w:r>
        <w:tab/>
        <w:t>(0),</w:t>
      </w:r>
    </w:p>
    <w:p w14:paraId="2759AEC3" w14:textId="77777777" w:rsidR="009B1C39" w:rsidRDefault="009B1C39">
      <w:pPr>
        <w:pStyle w:val="PL"/>
      </w:pPr>
      <w:r>
        <w:tab/>
        <w:t>mobileTerminated</w:t>
      </w:r>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r>
        <w:t xml:space="preserve">CallTypes </w:t>
      </w:r>
      <w:r>
        <w:tab/>
      </w:r>
      <w:r>
        <w:tab/>
      </w:r>
      <w:r>
        <w:tab/>
      </w:r>
      <w:r>
        <w:tab/>
        <w:t>::= SET OF CallType</w:t>
      </w:r>
    </w:p>
    <w:p w14:paraId="6B86521C" w14:textId="77777777" w:rsidR="009B1C39" w:rsidRDefault="009B1C39">
      <w:pPr>
        <w:pStyle w:val="PL"/>
      </w:pPr>
    </w:p>
    <w:p w14:paraId="1B08FFD3" w14:textId="5AD795BE" w:rsidR="009B1C39" w:rsidRDefault="009B1C39">
      <w:pPr>
        <w:pStyle w:val="PL"/>
      </w:pPr>
      <w:r>
        <w:t>CAMELDestinationNumber</w:t>
      </w:r>
      <w:r w:rsidR="00343254">
        <w:t xml:space="preserve"> </w:t>
      </w:r>
      <w:r w:rsidR="00343254" w:rsidRPr="00F2643A">
        <w:t>{PARAMETERS-BOUND : bound}</w:t>
      </w:r>
      <w:r>
        <w:tab/>
        <w:t>::= DestinationRoutingAddress</w:t>
      </w:r>
      <w:r w:rsidR="002B46F9">
        <w:t xml:space="preserve"> {bound}</w:t>
      </w:r>
    </w:p>
    <w:p w14:paraId="434AFAAC" w14:textId="77777777" w:rsidR="009B1C39" w:rsidRDefault="009B1C39">
      <w:pPr>
        <w:pStyle w:val="PL"/>
      </w:pPr>
    </w:p>
    <w:p w14:paraId="2E7F7B17" w14:textId="1517D489" w:rsidR="009B1C39" w:rsidRDefault="009B1C39">
      <w:pPr>
        <w:pStyle w:val="PL"/>
      </w:pPr>
      <w:r>
        <w:t>CAMELInformation</w:t>
      </w:r>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t>cAMELDestinationNumber</w:t>
      </w:r>
      <w:r>
        <w:tab/>
      </w:r>
      <w:r>
        <w:tab/>
        <w:t>[1] CAMELDestinationNumber</w:t>
      </w:r>
      <w:r w:rsidR="00111318">
        <w:t xml:space="preserve"> {bound}</w:t>
      </w:r>
      <w:r>
        <w:t xml:space="preserve"> OPTIONAL,</w:t>
      </w:r>
    </w:p>
    <w:p w14:paraId="7044F718" w14:textId="77777777" w:rsidR="009B1C39" w:rsidRDefault="009B1C39">
      <w:pPr>
        <w:pStyle w:val="PL"/>
      </w:pPr>
      <w:r>
        <w:tab/>
        <w:t>connectedNumber</w:t>
      </w:r>
      <w:r>
        <w:tab/>
      </w:r>
      <w:r>
        <w:tab/>
      </w:r>
      <w:r>
        <w:tab/>
      </w:r>
      <w:r>
        <w:tab/>
        <w:t>[2] ConnectedNumber OPTIONAL,</w:t>
      </w:r>
    </w:p>
    <w:p w14:paraId="20C83760" w14:textId="77777777" w:rsidR="009B1C39" w:rsidRDefault="009B1C39">
      <w:pPr>
        <w:pStyle w:val="PL"/>
      </w:pPr>
      <w:r>
        <w:tab/>
        <w:t>roamingNumber</w:t>
      </w:r>
      <w:r>
        <w:tab/>
      </w:r>
      <w:r>
        <w:tab/>
      </w:r>
      <w:r>
        <w:tab/>
      </w:r>
      <w:r>
        <w:tab/>
        <w:t>[3] RoamingNumber OPTIONAL,</w:t>
      </w:r>
    </w:p>
    <w:p w14:paraId="3C0127D4" w14:textId="77777777" w:rsidR="009B1C39" w:rsidRDefault="009B1C39">
      <w:pPr>
        <w:pStyle w:val="PL"/>
      </w:pPr>
      <w:r>
        <w:tab/>
        <w:t>mscOutgoingTKGP</w:t>
      </w:r>
      <w:r>
        <w:tab/>
      </w:r>
      <w:r>
        <w:tab/>
      </w:r>
      <w:r>
        <w:tab/>
      </w:r>
      <w:r>
        <w:tab/>
        <w:t>[4] TrunkGroup OPTIONAL,</w:t>
      </w:r>
    </w:p>
    <w:p w14:paraId="1361D493" w14:textId="77777777" w:rsidR="009B1C39" w:rsidRDefault="009B1C39">
      <w:pPr>
        <w:pStyle w:val="PL"/>
      </w:pPr>
      <w:r>
        <w:tab/>
        <w:t>seizureTime</w:t>
      </w:r>
      <w:r>
        <w:tab/>
      </w:r>
      <w:r>
        <w:tab/>
      </w:r>
      <w:r>
        <w:tab/>
      </w:r>
      <w:r>
        <w:tab/>
      </w:r>
      <w:r>
        <w:tab/>
        <w:t>[5] TimeStamp OPTIONAL,</w:t>
      </w:r>
    </w:p>
    <w:p w14:paraId="2B24B5BD" w14:textId="77777777" w:rsidR="009B1C39" w:rsidRDefault="009B1C39">
      <w:pPr>
        <w:pStyle w:val="PL"/>
      </w:pPr>
      <w:r>
        <w:tab/>
        <w:t>answerTime</w:t>
      </w:r>
      <w:r>
        <w:tab/>
      </w:r>
      <w:r>
        <w:tab/>
      </w:r>
      <w:r>
        <w:tab/>
      </w:r>
      <w:r>
        <w:tab/>
      </w:r>
      <w:r>
        <w:tab/>
        <w:t>[6] TimeStamp OPTIONAL,</w:t>
      </w:r>
    </w:p>
    <w:p w14:paraId="3A5CDF30" w14:textId="77777777" w:rsidR="009B1C39" w:rsidRDefault="009B1C39">
      <w:pPr>
        <w:pStyle w:val="PL"/>
      </w:pPr>
      <w:r>
        <w:tab/>
        <w:t>releaseTime</w:t>
      </w:r>
      <w:r>
        <w:tab/>
      </w:r>
      <w:r>
        <w:tab/>
      </w:r>
      <w:r>
        <w:tab/>
      </w:r>
      <w:r>
        <w:tab/>
      </w:r>
      <w:r>
        <w:tab/>
        <w:t>[7] TimeStamp OPTIONAL,</w:t>
      </w:r>
    </w:p>
    <w:p w14:paraId="17EB11E0" w14:textId="77777777" w:rsidR="009B1C39" w:rsidRDefault="009B1C39">
      <w:pPr>
        <w:pStyle w:val="PL"/>
      </w:pPr>
      <w:r>
        <w:tab/>
        <w:t>callDuration</w:t>
      </w:r>
      <w:r>
        <w:tab/>
      </w:r>
      <w:r>
        <w:tab/>
      </w:r>
      <w:r>
        <w:tab/>
      </w:r>
      <w:r>
        <w:tab/>
      </w:r>
      <w:r w:rsidR="00D86918">
        <w:tab/>
      </w:r>
      <w:r>
        <w:t>[8] CallDuration OPTIONAL,</w:t>
      </w:r>
    </w:p>
    <w:p w14:paraId="30198542" w14:textId="77777777" w:rsidR="009B1C39" w:rsidRDefault="009B1C39">
      <w:pPr>
        <w:pStyle w:val="PL"/>
      </w:pPr>
      <w:r>
        <w:tab/>
        <w:t>dataVolume</w:t>
      </w:r>
      <w:r>
        <w:tab/>
      </w:r>
      <w:r>
        <w:tab/>
      </w:r>
      <w:r>
        <w:tab/>
      </w:r>
      <w:r>
        <w:tab/>
      </w:r>
      <w:r>
        <w:tab/>
        <w:t>[9] DataVolume OPTIONAL,</w:t>
      </w:r>
    </w:p>
    <w:p w14:paraId="5E1A085F" w14:textId="77777777" w:rsidR="009B1C39" w:rsidRDefault="009B1C39">
      <w:pPr>
        <w:pStyle w:val="PL"/>
      </w:pPr>
      <w:r>
        <w:tab/>
        <w:t>cAMELInitCFIndicator</w:t>
      </w:r>
      <w:r>
        <w:tab/>
      </w:r>
      <w:r>
        <w:tab/>
      </w:r>
      <w:r w:rsidR="00D86918">
        <w:tab/>
      </w:r>
      <w:r>
        <w:t>[10] CAMELInitCFIndicator OPTIONAL,</w:t>
      </w:r>
    </w:p>
    <w:p w14:paraId="27C004B9" w14:textId="77777777" w:rsidR="009B1C39" w:rsidRDefault="009B1C39">
      <w:pPr>
        <w:pStyle w:val="PL"/>
      </w:pPr>
      <w:r>
        <w:tab/>
        <w:t>causeForTerm</w:t>
      </w:r>
      <w:r>
        <w:tab/>
      </w:r>
      <w:r>
        <w:tab/>
      </w:r>
      <w:r>
        <w:tab/>
      </w:r>
      <w:r>
        <w:tab/>
      </w:r>
      <w:r w:rsidR="00D86918">
        <w:tab/>
      </w:r>
      <w:r>
        <w:t>[11] CauseForTerm OPTIONAL,</w:t>
      </w:r>
    </w:p>
    <w:p w14:paraId="0C81E961" w14:textId="77777777" w:rsidR="009B1C39" w:rsidRDefault="009B1C39">
      <w:pPr>
        <w:pStyle w:val="PL"/>
      </w:pPr>
      <w:r>
        <w:lastRenderedPageBreak/>
        <w:tab/>
        <w:t>cAMELModification</w:t>
      </w:r>
      <w:r>
        <w:tab/>
      </w:r>
      <w:r>
        <w:tab/>
      </w:r>
      <w:r>
        <w:tab/>
        <w:t>[12] ChangedParameters OPTIONAL,</w:t>
      </w:r>
    </w:p>
    <w:p w14:paraId="6EE2DC3E" w14:textId="77777777" w:rsidR="009B1C39" w:rsidRDefault="009B1C39">
      <w:pPr>
        <w:pStyle w:val="PL"/>
      </w:pPr>
      <w:r>
        <w:tab/>
        <w:t>freeFormatData</w:t>
      </w:r>
      <w:r>
        <w:tab/>
      </w:r>
      <w:r>
        <w:tab/>
      </w:r>
      <w:r>
        <w:tab/>
      </w:r>
      <w:r>
        <w:tab/>
        <w:t>[13] FreeFormatData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t>freeFormatDataAppend</w:t>
      </w:r>
      <w:r>
        <w:tab/>
      </w:r>
      <w:r>
        <w:tab/>
      </w:r>
      <w:r w:rsidR="00D86918">
        <w:tab/>
      </w:r>
      <w:r>
        <w:t>[15] BOOLEAN OPTIONAL,</w:t>
      </w:r>
    </w:p>
    <w:p w14:paraId="6E079D3E" w14:textId="77777777" w:rsidR="009B1C39" w:rsidRDefault="009B1C39">
      <w:pPr>
        <w:pStyle w:val="PL"/>
      </w:pPr>
      <w:r>
        <w:tab/>
        <w:t>freeFormatData-2</w:t>
      </w:r>
      <w:r>
        <w:tab/>
      </w:r>
      <w:r>
        <w:tab/>
      </w:r>
      <w:r>
        <w:tab/>
      </w:r>
      <w:r w:rsidR="00D86918">
        <w:tab/>
      </w:r>
      <w:r>
        <w:t>[16] FreeFormatData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r>
        <w:t>CAMELInitCFIndicator</w:t>
      </w:r>
      <w:r>
        <w:tab/>
        <w:t>::= ENUMERATED</w:t>
      </w:r>
    </w:p>
    <w:p w14:paraId="46AFA9A1" w14:textId="77777777" w:rsidR="009B1C39" w:rsidRDefault="009B1C39">
      <w:pPr>
        <w:pStyle w:val="PL"/>
      </w:pPr>
      <w:r>
        <w:t>{</w:t>
      </w:r>
    </w:p>
    <w:p w14:paraId="5C0B689E" w14:textId="77777777" w:rsidR="009B1C39" w:rsidRDefault="009B1C39">
      <w:pPr>
        <w:pStyle w:val="PL"/>
      </w:pPr>
      <w:r>
        <w:tab/>
        <w:t>noCAMELCallForwarding</w:t>
      </w:r>
      <w:r>
        <w:tab/>
      </w:r>
      <w:r>
        <w:tab/>
        <w:t>(0),</w:t>
      </w:r>
    </w:p>
    <w:p w14:paraId="3CB95B27" w14:textId="77777777" w:rsidR="009B1C39" w:rsidRDefault="009B1C39">
      <w:pPr>
        <w:pStyle w:val="PL"/>
      </w:pPr>
      <w:r>
        <w:tab/>
        <w:t>cAMELCallForwarding</w:t>
      </w:r>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r>
        <w:t>CAMELModificationParameters</w:t>
      </w:r>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t>callingPartyNumber</w:t>
      </w:r>
      <w:r>
        <w:tab/>
      </w:r>
      <w:r>
        <w:tab/>
      </w:r>
      <w:r>
        <w:tab/>
        <w:t>[0] CallingNumber OPTIONAL,</w:t>
      </w:r>
    </w:p>
    <w:p w14:paraId="0B893D0E" w14:textId="77777777" w:rsidR="009B1C39" w:rsidRDefault="009B1C39">
      <w:pPr>
        <w:pStyle w:val="PL"/>
      </w:pPr>
      <w:r>
        <w:tab/>
        <w:t>callingPartyCategory</w:t>
      </w:r>
      <w:r>
        <w:tab/>
      </w:r>
      <w:r>
        <w:tab/>
      </w:r>
      <w:r w:rsidR="00D86918">
        <w:tab/>
      </w:r>
      <w:r>
        <w:t>[1] CallingPartyCategory OPTIONAL,</w:t>
      </w:r>
    </w:p>
    <w:p w14:paraId="2AF7F9D6" w14:textId="77777777" w:rsidR="009B1C39" w:rsidRDefault="009B1C39">
      <w:pPr>
        <w:pStyle w:val="PL"/>
      </w:pPr>
      <w:r>
        <w:tab/>
        <w:t>originalCalledPartyNumber</w:t>
      </w:r>
      <w:r>
        <w:tab/>
        <w:t>[2] OriginalCalledNumber OPTIONAL,</w:t>
      </w:r>
    </w:p>
    <w:p w14:paraId="06383F9E" w14:textId="77777777" w:rsidR="009B1C39" w:rsidRDefault="009B1C39">
      <w:pPr>
        <w:pStyle w:val="PL"/>
      </w:pPr>
      <w:r>
        <w:tab/>
        <w:t>genericNumbers</w:t>
      </w:r>
      <w:r>
        <w:tab/>
      </w:r>
      <w:r>
        <w:tab/>
      </w:r>
      <w:r>
        <w:tab/>
      </w:r>
      <w:r>
        <w:tab/>
        <w:t>[3] GenericNumbers OPTIONAL,</w:t>
      </w:r>
    </w:p>
    <w:p w14:paraId="36ED3EB4" w14:textId="77777777" w:rsidR="009B1C39" w:rsidRDefault="009B1C39">
      <w:pPr>
        <w:pStyle w:val="PL"/>
      </w:pPr>
      <w:r>
        <w:tab/>
        <w:t>redirectingPartyNumber</w:t>
      </w:r>
      <w:r>
        <w:tab/>
      </w:r>
      <w:r>
        <w:tab/>
        <w:t>[4] RedirectingNumber OPTIONAL,</w:t>
      </w:r>
    </w:p>
    <w:p w14:paraId="468B62F8" w14:textId="77777777" w:rsidR="009B1C39" w:rsidRDefault="009B1C39">
      <w:pPr>
        <w:pStyle w:val="PL"/>
      </w:pPr>
      <w:r>
        <w:tab/>
        <w:t>redirectionCounter</w:t>
      </w:r>
      <w:r>
        <w:tab/>
      </w:r>
      <w:r>
        <w:tab/>
      </w:r>
      <w:r>
        <w:tab/>
        <w:t>[5] NumberOfForwarding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r>
        <w:t>CAMELSMSInformation</w:t>
      </w:r>
      <w:r>
        <w:tab/>
      </w:r>
      <w:r>
        <w:tab/>
        <w:t>::= SET</w:t>
      </w:r>
    </w:p>
    <w:p w14:paraId="738F22B4" w14:textId="77777777" w:rsidR="009B1C39" w:rsidRDefault="009B1C39">
      <w:pPr>
        <w:pStyle w:val="PL"/>
      </w:pPr>
      <w:r>
        <w:t>{</w:t>
      </w:r>
    </w:p>
    <w:p w14:paraId="5533485A" w14:textId="77777777" w:rsidR="009B1C39" w:rsidRDefault="009B1C39">
      <w:pPr>
        <w:pStyle w:val="PL"/>
      </w:pPr>
      <w:r>
        <w:tab/>
        <w:t>gsm-SCFAddress</w:t>
      </w:r>
      <w:r>
        <w:tab/>
      </w:r>
      <w:r>
        <w:tab/>
      </w:r>
      <w:r>
        <w:tab/>
      </w:r>
      <w:r>
        <w:tab/>
      </w:r>
      <w:r>
        <w:tab/>
      </w:r>
      <w:r>
        <w:tab/>
        <w:t>[1] Gsm-SCFAddress OPTIONAL,</w:t>
      </w:r>
    </w:p>
    <w:p w14:paraId="2B6B935E" w14:textId="77777777" w:rsidR="009B1C39" w:rsidRDefault="009B1C39">
      <w:pPr>
        <w:pStyle w:val="PL"/>
      </w:pPr>
      <w:r>
        <w:tab/>
        <w:t>serviceKey</w:t>
      </w:r>
      <w:r>
        <w:tab/>
      </w:r>
      <w:r>
        <w:tab/>
      </w:r>
      <w:r>
        <w:tab/>
      </w:r>
      <w:r>
        <w:tab/>
      </w:r>
      <w:r>
        <w:tab/>
      </w:r>
      <w:r>
        <w:tab/>
      </w:r>
      <w:r>
        <w:tab/>
        <w:t>[2] ServiceKey OPTIONAL,</w:t>
      </w:r>
    </w:p>
    <w:p w14:paraId="59013B7D" w14:textId="77777777" w:rsidR="009B1C39" w:rsidRDefault="009B1C39">
      <w:pPr>
        <w:pStyle w:val="PL"/>
      </w:pPr>
      <w:r>
        <w:tab/>
        <w:t>defaultSMSHandling</w:t>
      </w:r>
      <w:r>
        <w:tab/>
      </w:r>
      <w:r>
        <w:tab/>
      </w:r>
      <w:r>
        <w:tab/>
        <w:t xml:space="preserve"> </w:t>
      </w:r>
      <w:r>
        <w:tab/>
      </w:r>
      <w:r>
        <w:tab/>
        <w:t xml:space="preserve">[3] DefaultSMS-Handling OPTIONAL, </w:t>
      </w:r>
    </w:p>
    <w:p w14:paraId="1F54090C" w14:textId="77777777" w:rsidR="009B1C39" w:rsidRDefault="009B1C39">
      <w:pPr>
        <w:pStyle w:val="PL"/>
      </w:pPr>
      <w:r>
        <w:tab/>
        <w:t xml:space="preserve">freeFormatData       </w:t>
      </w:r>
      <w:r>
        <w:tab/>
      </w:r>
      <w:r>
        <w:tab/>
      </w:r>
      <w:r>
        <w:tab/>
      </w:r>
      <w:r>
        <w:tab/>
        <w:t>[4] FreeFormatData OPTIONAL,</w:t>
      </w:r>
    </w:p>
    <w:p w14:paraId="75EBD4A4" w14:textId="77777777" w:rsidR="009B1C39" w:rsidRDefault="009B1C39">
      <w:pPr>
        <w:pStyle w:val="PL"/>
      </w:pPr>
      <w:r>
        <w:tab/>
        <w:t xml:space="preserve">callingPartyNumber </w:t>
      </w:r>
      <w:r>
        <w:tab/>
      </w:r>
      <w:r>
        <w:tab/>
      </w:r>
      <w:r>
        <w:tab/>
      </w:r>
      <w:r>
        <w:tab/>
      </w:r>
      <w:r>
        <w:tab/>
        <w:t>[5] CallingNumber OPTIONAL,</w:t>
      </w:r>
    </w:p>
    <w:p w14:paraId="73499C20" w14:textId="77777777" w:rsidR="009B1C39" w:rsidRDefault="009B1C39">
      <w:pPr>
        <w:pStyle w:val="PL"/>
      </w:pPr>
      <w:r>
        <w:tab/>
        <w:t>destinationSubscriberNumber</w:t>
      </w:r>
      <w:r>
        <w:tab/>
      </w:r>
      <w:r>
        <w:tab/>
      </w:r>
      <w:r>
        <w:tab/>
        <w:t>[6] SmsTpDestinationNumber OPTIONAL,</w:t>
      </w:r>
    </w:p>
    <w:p w14:paraId="69F75DE6" w14:textId="77777777" w:rsidR="009B1C39" w:rsidRDefault="009B1C39">
      <w:pPr>
        <w:pStyle w:val="PL"/>
      </w:pPr>
      <w:r>
        <w:tab/>
        <w:t>cAMELSMSCAddress</w:t>
      </w:r>
      <w:r>
        <w:tab/>
      </w:r>
      <w:r>
        <w:tab/>
      </w:r>
      <w:r>
        <w:tab/>
      </w:r>
      <w:r>
        <w:tab/>
      </w:r>
      <w:r>
        <w:tab/>
      </w:r>
      <w:r w:rsidR="00D86918">
        <w:tab/>
      </w:r>
      <w:r>
        <w:t>[7] AddressString OPTIONAL,</w:t>
      </w:r>
    </w:p>
    <w:p w14:paraId="51DA3E82" w14:textId="77777777" w:rsidR="009B1C39" w:rsidRDefault="009B1C39">
      <w:pPr>
        <w:pStyle w:val="PL"/>
      </w:pPr>
      <w:r>
        <w:tab/>
        <w:t>smsReferenceNumber</w:t>
      </w:r>
      <w:r>
        <w:tab/>
      </w:r>
      <w:r>
        <w:tab/>
      </w:r>
      <w:r>
        <w:tab/>
      </w:r>
      <w:r>
        <w:tab/>
      </w:r>
      <w:r>
        <w:tab/>
        <w:t>[8] CallReferenceNumber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r>
        <w:t>ChangedParameters</w:t>
      </w:r>
      <w:r>
        <w:tab/>
      </w:r>
      <w:r>
        <w:tab/>
        <w:t>::= SET</w:t>
      </w:r>
    </w:p>
    <w:p w14:paraId="14372D25" w14:textId="77777777" w:rsidR="009B1C39" w:rsidRDefault="009B1C39">
      <w:pPr>
        <w:pStyle w:val="PL"/>
      </w:pPr>
      <w:r>
        <w:t>{</w:t>
      </w:r>
    </w:p>
    <w:p w14:paraId="23CB923A" w14:textId="77777777" w:rsidR="009B1C39" w:rsidRDefault="009B1C39">
      <w:pPr>
        <w:pStyle w:val="PL"/>
      </w:pPr>
      <w:r>
        <w:tab/>
        <w:t>changeFlags</w:t>
      </w:r>
      <w:r>
        <w:tab/>
      </w:r>
      <w:r>
        <w:tab/>
        <w:t>[0] ChangeFlags,</w:t>
      </w:r>
    </w:p>
    <w:p w14:paraId="53B56DDF" w14:textId="77777777" w:rsidR="009B1C39" w:rsidRDefault="009B1C39">
      <w:pPr>
        <w:pStyle w:val="PL"/>
      </w:pPr>
      <w:r>
        <w:tab/>
        <w:t>changeList</w:t>
      </w:r>
      <w:r>
        <w:tab/>
      </w:r>
      <w:r>
        <w:tab/>
        <w:t>[1] CAMELModificationParameters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r>
        <w:t>ChangeFlags</w:t>
      </w:r>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t>callingPartyNumberModified</w:t>
      </w:r>
      <w:r>
        <w:tab/>
      </w:r>
      <w:r>
        <w:tab/>
      </w:r>
      <w:r>
        <w:tab/>
        <w:t>(0),</w:t>
      </w:r>
    </w:p>
    <w:p w14:paraId="6D5DD29A" w14:textId="77777777" w:rsidR="009B1C39" w:rsidRDefault="009B1C39">
      <w:pPr>
        <w:pStyle w:val="PL"/>
      </w:pPr>
      <w:r>
        <w:tab/>
        <w:t>callingPartyCategoryModified</w:t>
      </w:r>
      <w:r>
        <w:tab/>
      </w:r>
      <w:r>
        <w:tab/>
      </w:r>
      <w:r w:rsidR="00D86918">
        <w:tab/>
      </w:r>
      <w:r>
        <w:t>(1),</w:t>
      </w:r>
    </w:p>
    <w:p w14:paraId="43653E74" w14:textId="77777777" w:rsidR="009B1C39" w:rsidRDefault="009B1C39">
      <w:pPr>
        <w:pStyle w:val="PL"/>
      </w:pPr>
      <w:r>
        <w:tab/>
        <w:t>originalCalledPartyNumberModified</w:t>
      </w:r>
      <w:r>
        <w:tab/>
        <w:t>(2),</w:t>
      </w:r>
    </w:p>
    <w:p w14:paraId="1E19C02F" w14:textId="77777777" w:rsidR="009B1C39" w:rsidRDefault="009B1C39">
      <w:pPr>
        <w:pStyle w:val="PL"/>
      </w:pPr>
      <w:r>
        <w:tab/>
        <w:t>genericNumbersModified</w:t>
      </w:r>
      <w:r>
        <w:tab/>
      </w:r>
      <w:r>
        <w:tab/>
      </w:r>
      <w:r>
        <w:tab/>
      </w:r>
      <w:r>
        <w:tab/>
        <w:t>(3),</w:t>
      </w:r>
    </w:p>
    <w:p w14:paraId="5CEE8EF5" w14:textId="77777777" w:rsidR="009B1C39" w:rsidRDefault="009B1C39">
      <w:pPr>
        <w:pStyle w:val="PL"/>
      </w:pPr>
      <w:r>
        <w:tab/>
        <w:t>redirectingPartyNumberModified</w:t>
      </w:r>
      <w:r>
        <w:tab/>
      </w:r>
      <w:r>
        <w:tab/>
        <w:t>(4),</w:t>
      </w:r>
    </w:p>
    <w:p w14:paraId="46EF3C92" w14:textId="77777777" w:rsidR="009B1C39" w:rsidRDefault="009B1C39">
      <w:pPr>
        <w:pStyle w:val="PL"/>
      </w:pPr>
      <w:r>
        <w:tab/>
        <w:t>redirectionCounterModified</w:t>
      </w:r>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r>
        <w:t xml:space="preserve">ChangeOfClassmark </w:t>
      </w:r>
      <w:r>
        <w:tab/>
      </w:r>
      <w:r>
        <w:tab/>
        <w:t>::= SEQUENCE</w:t>
      </w:r>
    </w:p>
    <w:p w14:paraId="4B67E60D" w14:textId="77777777" w:rsidR="009B1C39" w:rsidRDefault="009B1C39">
      <w:pPr>
        <w:pStyle w:val="PL"/>
      </w:pPr>
      <w:r>
        <w:t>{</w:t>
      </w:r>
    </w:p>
    <w:p w14:paraId="6BF155EA" w14:textId="77777777" w:rsidR="009B1C39" w:rsidRDefault="009B1C39">
      <w:pPr>
        <w:pStyle w:val="PL"/>
      </w:pPr>
      <w:r>
        <w:tab/>
        <w:t>classmark</w:t>
      </w:r>
      <w:r>
        <w:tab/>
      </w:r>
      <w:r>
        <w:tab/>
      </w:r>
      <w:r>
        <w:tab/>
        <w:t>[0] Classmark,</w:t>
      </w:r>
    </w:p>
    <w:p w14:paraId="2479E001" w14:textId="77777777" w:rsidR="009B1C39" w:rsidRDefault="009B1C39">
      <w:pPr>
        <w:pStyle w:val="PL"/>
      </w:pPr>
      <w:r>
        <w:tab/>
        <w:t>changeTime</w:t>
      </w:r>
      <w:r>
        <w:tab/>
      </w:r>
      <w:r>
        <w:tab/>
      </w:r>
      <w:r>
        <w:tab/>
        <w:t>[1] TimeStamp</w:t>
      </w:r>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r>
        <w:t xml:space="preserve">ChangeOfRadioChannel </w:t>
      </w:r>
      <w:r>
        <w:tab/>
        <w:t>::= SEQUENCE</w:t>
      </w:r>
    </w:p>
    <w:p w14:paraId="1F7017DD" w14:textId="77777777" w:rsidR="009B1C39" w:rsidRDefault="009B1C39">
      <w:pPr>
        <w:pStyle w:val="PL"/>
      </w:pPr>
      <w:r>
        <w:t>{</w:t>
      </w:r>
    </w:p>
    <w:p w14:paraId="2A502A84" w14:textId="77777777" w:rsidR="009B1C39" w:rsidRDefault="009B1C39">
      <w:pPr>
        <w:pStyle w:val="PL"/>
      </w:pPr>
      <w:r>
        <w:tab/>
        <w:t>radioChannel</w:t>
      </w:r>
      <w:r>
        <w:tab/>
      </w:r>
      <w:r>
        <w:tab/>
        <w:t>[0] TrafficChannel,</w:t>
      </w:r>
    </w:p>
    <w:p w14:paraId="607BCA64" w14:textId="77777777" w:rsidR="009B1C39" w:rsidRDefault="009B1C39">
      <w:pPr>
        <w:pStyle w:val="PL"/>
      </w:pPr>
      <w:r>
        <w:tab/>
        <w:t>changeTime</w:t>
      </w:r>
      <w:r>
        <w:tab/>
      </w:r>
      <w:r>
        <w:tab/>
      </w:r>
      <w:r>
        <w:tab/>
        <w:t>[1] TimeStamp,</w:t>
      </w:r>
    </w:p>
    <w:p w14:paraId="08104043" w14:textId="77777777" w:rsidR="009B1C39" w:rsidRDefault="009B1C39">
      <w:pPr>
        <w:pStyle w:val="PL"/>
      </w:pPr>
      <w:r>
        <w:tab/>
        <w:t>speechVersionUsed</w:t>
      </w:r>
      <w:r>
        <w:tab/>
        <w:t>[2] SpeechVersionIdentifier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r>
        <w:t xml:space="preserve">ChangeOfService </w:t>
      </w:r>
      <w:r>
        <w:tab/>
      </w:r>
      <w:r>
        <w:tab/>
        <w:t>::= SEQUENCE</w:t>
      </w:r>
    </w:p>
    <w:p w14:paraId="2AE93287" w14:textId="77777777" w:rsidR="009B1C39" w:rsidRDefault="009B1C39">
      <w:pPr>
        <w:pStyle w:val="PL"/>
      </w:pPr>
      <w:r>
        <w:t>{</w:t>
      </w:r>
    </w:p>
    <w:p w14:paraId="4F442C99" w14:textId="77777777" w:rsidR="009B1C39" w:rsidRDefault="009B1C39">
      <w:pPr>
        <w:pStyle w:val="PL"/>
      </w:pPr>
      <w:r>
        <w:tab/>
        <w:t>basicService</w:t>
      </w:r>
      <w:r>
        <w:tab/>
      </w:r>
      <w:r>
        <w:tab/>
        <w:t>[0] BasicServiceCode,</w:t>
      </w:r>
    </w:p>
    <w:p w14:paraId="056FD555" w14:textId="77777777" w:rsidR="009B1C39" w:rsidRDefault="009B1C39">
      <w:pPr>
        <w:pStyle w:val="PL"/>
      </w:pPr>
      <w:r>
        <w:tab/>
        <w:t>transparencyInd</w:t>
      </w:r>
      <w:r>
        <w:tab/>
        <w:t>[1] TransparencyInd OPTIONAL,</w:t>
      </w:r>
    </w:p>
    <w:p w14:paraId="2E57D900" w14:textId="77777777" w:rsidR="009B1C39" w:rsidRDefault="009B1C39">
      <w:pPr>
        <w:pStyle w:val="PL"/>
      </w:pPr>
      <w:r>
        <w:tab/>
        <w:t>changeTime</w:t>
      </w:r>
      <w:r>
        <w:tab/>
      </w:r>
      <w:r>
        <w:tab/>
        <w:t>[2] TimeStamp,</w:t>
      </w:r>
    </w:p>
    <w:p w14:paraId="7B2C9489" w14:textId="77777777" w:rsidR="009B1C39" w:rsidRDefault="009B1C39">
      <w:pPr>
        <w:pStyle w:val="PL"/>
      </w:pPr>
      <w:r>
        <w:lastRenderedPageBreak/>
        <w:tab/>
        <w:t>rateIndication</w:t>
      </w:r>
      <w:r>
        <w:tab/>
        <w:t>[3] RateIndication OPTIONAL,</w:t>
      </w:r>
    </w:p>
    <w:p w14:paraId="784B4D2B" w14:textId="77777777" w:rsidR="009B1C39" w:rsidRDefault="009B1C39">
      <w:pPr>
        <w:pStyle w:val="PL"/>
      </w:pPr>
      <w:r>
        <w:tab/>
        <w:t>fnur</w:t>
      </w:r>
      <w:r>
        <w:tab/>
      </w:r>
      <w:r>
        <w:tab/>
      </w:r>
      <w:r>
        <w:tab/>
      </w:r>
      <w:r>
        <w:tab/>
        <w:t>[4] Fnur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r>
        <w:t>ChannelCoding</w:t>
      </w:r>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r>
        <w:t>Classmark</w:t>
      </w:r>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r>
        <w:t>ConnectedNumber</w:t>
      </w:r>
      <w:r>
        <w:tab/>
      </w:r>
      <w:r>
        <w:tab/>
      </w:r>
      <w:r>
        <w:tab/>
        <w:t>::= BCDDirectoryNumber</w:t>
      </w:r>
    </w:p>
    <w:p w14:paraId="5A244265" w14:textId="77777777" w:rsidR="009B1C39" w:rsidRDefault="009B1C39">
      <w:pPr>
        <w:pStyle w:val="PL"/>
      </w:pPr>
    </w:p>
    <w:p w14:paraId="3C13F748" w14:textId="77777777" w:rsidR="009B1C39" w:rsidRDefault="009B1C39">
      <w:pPr>
        <w:pStyle w:val="PL"/>
      </w:pPr>
      <w:r>
        <w:t>DataVolume</w:t>
      </w:r>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r>
        <w:t>DayClass</w:t>
      </w:r>
      <w:r>
        <w:tab/>
      </w:r>
      <w:r>
        <w:tab/>
      </w:r>
      <w:r>
        <w:tab/>
      </w:r>
      <w:r>
        <w:tab/>
        <w:t>::= ObjectInstance</w:t>
      </w:r>
    </w:p>
    <w:p w14:paraId="2F8489EF" w14:textId="77777777" w:rsidR="009B1C39" w:rsidRDefault="009B1C39">
      <w:pPr>
        <w:pStyle w:val="PL"/>
      </w:pPr>
    </w:p>
    <w:p w14:paraId="0AAC71EA" w14:textId="77777777" w:rsidR="009B1C39" w:rsidRDefault="009B1C39">
      <w:pPr>
        <w:pStyle w:val="PL"/>
      </w:pPr>
      <w:r>
        <w:t>DayClasses</w:t>
      </w:r>
      <w:r>
        <w:tab/>
      </w:r>
      <w:r>
        <w:tab/>
      </w:r>
      <w:r>
        <w:tab/>
      </w:r>
      <w:r>
        <w:tab/>
        <w:t>::= SET OF DayClass</w:t>
      </w:r>
    </w:p>
    <w:p w14:paraId="149ADA8E" w14:textId="77777777" w:rsidR="009B1C39" w:rsidRDefault="009B1C39">
      <w:pPr>
        <w:pStyle w:val="PL"/>
      </w:pPr>
    </w:p>
    <w:p w14:paraId="13BF2413" w14:textId="77777777" w:rsidR="009B1C39" w:rsidRDefault="009B1C39" w:rsidP="00AF10F3">
      <w:pPr>
        <w:pStyle w:val="PL"/>
      </w:pPr>
      <w:r>
        <w:t>DayDefinition</w:t>
      </w:r>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[0] DayOfTheWeek,</w:t>
      </w:r>
    </w:p>
    <w:p w14:paraId="6C880494" w14:textId="77777777" w:rsidR="009B1C39" w:rsidRDefault="009B1C39">
      <w:pPr>
        <w:pStyle w:val="PL"/>
      </w:pPr>
      <w:r>
        <w:tab/>
        <w:t>dayClass</w:t>
      </w:r>
      <w:r>
        <w:tab/>
      </w:r>
      <w:r>
        <w:tab/>
      </w:r>
      <w:r>
        <w:tab/>
        <w:t>[1] ObjectInstance</w:t>
      </w:r>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r>
        <w:t>DayDefinitions</w:t>
      </w:r>
      <w:r>
        <w:tab/>
      </w:r>
      <w:r>
        <w:tab/>
      </w:r>
      <w:r>
        <w:tab/>
        <w:t>::= SET OF DayDefinition</w:t>
      </w:r>
    </w:p>
    <w:p w14:paraId="4E742AD6" w14:textId="77777777" w:rsidR="009B1C39" w:rsidRDefault="009B1C39">
      <w:pPr>
        <w:pStyle w:val="PL"/>
      </w:pPr>
    </w:p>
    <w:p w14:paraId="599C33F3" w14:textId="77777777" w:rsidR="009B1C39" w:rsidRDefault="009B1C39">
      <w:pPr>
        <w:pStyle w:val="PL"/>
      </w:pPr>
      <w:r>
        <w:t>DateDefinition</w:t>
      </w:r>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t>dayClass</w:t>
      </w:r>
      <w:r>
        <w:tab/>
      </w:r>
      <w:r>
        <w:tab/>
      </w:r>
      <w:r>
        <w:tab/>
      </w:r>
      <w:r w:rsidR="00D86918">
        <w:tab/>
      </w:r>
      <w:r>
        <w:t>[2] ObjectInstance</w:t>
      </w:r>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r>
        <w:t>DateDefinitions</w:t>
      </w:r>
      <w:r>
        <w:tab/>
      </w:r>
      <w:r>
        <w:tab/>
      </w:r>
      <w:r>
        <w:tab/>
        <w:t>::= SET OF DateDefinition</w:t>
      </w:r>
    </w:p>
    <w:p w14:paraId="0A5E73F3" w14:textId="77777777" w:rsidR="009B1C39" w:rsidRDefault="009B1C39">
      <w:pPr>
        <w:pStyle w:val="PL"/>
      </w:pPr>
    </w:p>
    <w:p w14:paraId="6492F2D6" w14:textId="77777777" w:rsidR="009B1C39" w:rsidRDefault="009B1C39">
      <w:pPr>
        <w:pStyle w:val="PL"/>
      </w:pPr>
      <w:r>
        <w:t>DayOfTheWeek</w:t>
      </w:r>
      <w:r>
        <w:tab/>
      </w:r>
      <w:r>
        <w:tab/>
      </w:r>
      <w:r>
        <w:tab/>
        <w:t>::= ENUMERATED</w:t>
      </w:r>
    </w:p>
    <w:p w14:paraId="747AF978" w14:textId="77777777" w:rsidR="009B1C39" w:rsidRDefault="009B1C39">
      <w:pPr>
        <w:pStyle w:val="PL"/>
      </w:pPr>
      <w:r>
        <w:t>{</w:t>
      </w:r>
    </w:p>
    <w:p w14:paraId="2CC168DB" w14:textId="77777777" w:rsidR="009B1C39" w:rsidRDefault="009B1C39">
      <w:pPr>
        <w:pStyle w:val="PL"/>
      </w:pPr>
      <w:r>
        <w:tab/>
        <w:t>allDays</w:t>
      </w:r>
      <w:r>
        <w:tab/>
      </w:r>
      <w:r>
        <w:tab/>
      </w:r>
      <w:r>
        <w:tab/>
      </w:r>
      <w:r>
        <w:tab/>
        <w:t>(0),</w:t>
      </w:r>
    </w:p>
    <w:p w14:paraId="12E06191" w14:textId="77777777" w:rsidR="009B1C39" w:rsidRDefault="009B1C39">
      <w:pPr>
        <w:pStyle w:val="PL"/>
      </w:pPr>
      <w:r>
        <w:tab/>
        <w:t>sunday</w:t>
      </w:r>
      <w:r>
        <w:tab/>
      </w:r>
      <w:r>
        <w:tab/>
      </w:r>
      <w:r>
        <w:tab/>
      </w:r>
      <w:r>
        <w:tab/>
        <w:t>(1),</w:t>
      </w:r>
    </w:p>
    <w:p w14:paraId="450BC082" w14:textId="77777777" w:rsidR="009B1C39" w:rsidRDefault="009B1C39">
      <w:pPr>
        <w:pStyle w:val="PL"/>
      </w:pPr>
      <w:r>
        <w:tab/>
        <w:t>monday</w:t>
      </w:r>
      <w:r>
        <w:tab/>
      </w:r>
      <w:r>
        <w:tab/>
      </w:r>
      <w:r>
        <w:tab/>
      </w:r>
      <w:r>
        <w:tab/>
        <w:t>(2),</w:t>
      </w:r>
    </w:p>
    <w:p w14:paraId="6EE503FB" w14:textId="77777777" w:rsidR="009B1C39" w:rsidRDefault="009B1C39">
      <w:pPr>
        <w:pStyle w:val="PL"/>
      </w:pPr>
      <w:r>
        <w:tab/>
        <w:t>tuesday</w:t>
      </w:r>
      <w:r>
        <w:tab/>
      </w:r>
      <w:r>
        <w:tab/>
      </w:r>
      <w:r>
        <w:tab/>
      </w:r>
      <w:r>
        <w:tab/>
        <w:t>(3),</w:t>
      </w:r>
    </w:p>
    <w:p w14:paraId="62D69C55" w14:textId="77777777" w:rsidR="009B1C39" w:rsidRDefault="009B1C39">
      <w:pPr>
        <w:pStyle w:val="PL"/>
      </w:pPr>
      <w:r>
        <w:tab/>
        <w:t>wednesday</w:t>
      </w:r>
      <w:r>
        <w:tab/>
      </w:r>
      <w:r>
        <w:tab/>
      </w:r>
      <w:r>
        <w:tab/>
        <w:t>(4),</w:t>
      </w:r>
    </w:p>
    <w:p w14:paraId="5E38554C" w14:textId="77777777" w:rsidR="009B1C39" w:rsidRDefault="009B1C39">
      <w:pPr>
        <w:pStyle w:val="PL"/>
      </w:pPr>
      <w:r>
        <w:tab/>
        <w:t>thursday</w:t>
      </w:r>
      <w:r>
        <w:tab/>
      </w:r>
      <w:r>
        <w:tab/>
      </w:r>
      <w:r>
        <w:tab/>
      </w:r>
      <w:r w:rsidR="00D86918">
        <w:tab/>
      </w:r>
      <w:r>
        <w:t>(5),</w:t>
      </w:r>
    </w:p>
    <w:p w14:paraId="322D3E72" w14:textId="77777777" w:rsidR="009B1C39" w:rsidRDefault="009B1C39">
      <w:pPr>
        <w:pStyle w:val="PL"/>
      </w:pPr>
      <w:r>
        <w:tab/>
        <w:t>friday</w:t>
      </w:r>
      <w:r>
        <w:tab/>
      </w:r>
      <w:r>
        <w:tab/>
      </w:r>
      <w:r>
        <w:tab/>
      </w:r>
      <w:r>
        <w:tab/>
        <w:t>(6),</w:t>
      </w:r>
    </w:p>
    <w:p w14:paraId="0CC15C3B" w14:textId="77777777" w:rsidR="009B1C39" w:rsidRDefault="009B1C39">
      <w:pPr>
        <w:pStyle w:val="PL"/>
      </w:pPr>
      <w:r>
        <w:tab/>
        <w:t>saturday</w:t>
      </w:r>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r>
        <w:t>EmergencyCallIndEnable</w:t>
      </w:r>
      <w:r>
        <w:tab/>
        <w:t>::= BOOLEAN</w:t>
      </w:r>
    </w:p>
    <w:p w14:paraId="3EFAE835" w14:textId="77777777" w:rsidR="009B1C39" w:rsidRDefault="009B1C39">
      <w:pPr>
        <w:pStyle w:val="PL"/>
      </w:pPr>
    </w:p>
    <w:p w14:paraId="3AAB15CA" w14:textId="77777777" w:rsidR="009B1C39" w:rsidRDefault="009B1C39">
      <w:pPr>
        <w:pStyle w:val="PL"/>
      </w:pPr>
      <w:r>
        <w:t>EmergencyCallIndication</w:t>
      </w:r>
      <w:r>
        <w:tab/>
        <w:t>::= SEQUENCE</w:t>
      </w:r>
    </w:p>
    <w:p w14:paraId="506FCCBC" w14:textId="77777777" w:rsidR="009B1C39" w:rsidRDefault="009B1C39">
      <w:pPr>
        <w:pStyle w:val="PL"/>
      </w:pPr>
      <w:r>
        <w:t>{</w:t>
      </w:r>
    </w:p>
    <w:p w14:paraId="6C0E26C7" w14:textId="77777777" w:rsidR="009B1C39" w:rsidRDefault="009B1C39">
      <w:pPr>
        <w:pStyle w:val="PL"/>
      </w:pPr>
      <w:r>
        <w:tab/>
        <w:t>cellId</w:t>
      </w:r>
      <w:r>
        <w:tab/>
      </w:r>
      <w:r>
        <w:tab/>
      </w:r>
      <w:r>
        <w:tab/>
        <w:t>[0] CellId,</w:t>
      </w:r>
    </w:p>
    <w:p w14:paraId="75F2A25E" w14:textId="77777777" w:rsidR="009B1C39" w:rsidRDefault="009B1C39">
      <w:pPr>
        <w:pStyle w:val="PL"/>
      </w:pPr>
      <w:r>
        <w:tab/>
        <w:t>callerId</w:t>
      </w:r>
      <w:r>
        <w:tab/>
      </w:r>
      <w:r>
        <w:tab/>
      </w:r>
      <w:r>
        <w:tab/>
        <w:t>[1] IMSIorIMEI</w:t>
      </w:r>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r>
        <w:t>EParameter ::= INTEGER</w:t>
      </w:r>
    </w:p>
    <w:p w14:paraId="555AC15E" w14:textId="77777777" w:rsidR="009B1C39" w:rsidRDefault="009B1C39">
      <w:pPr>
        <w:pStyle w:val="PL"/>
      </w:pPr>
    </w:p>
    <w:p w14:paraId="15B91156" w14:textId="77777777" w:rsidR="009B1C39" w:rsidRDefault="009B1C39">
      <w:pPr>
        <w:pStyle w:val="PL"/>
      </w:pPr>
      <w:r>
        <w:t>EquipmentId</w:t>
      </w:r>
      <w:r>
        <w:tab/>
      </w:r>
      <w:r>
        <w:tab/>
      </w:r>
      <w:r>
        <w:tab/>
      </w:r>
      <w:r>
        <w:tab/>
        <w:t>::= INTEGER</w:t>
      </w:r>
    </w:p>
    <w:p w14:paraId="77DAD014" w14:textId="77777777" w:rsidR="009B1C39" w:rsidRDefault="009B1C39">
      <w:pPr>
        <w:pStyle w:val="PL"/>
      </w:pPr>
    </w:p>
    <w:p w14:paraId="206D862E" w14:textId="77777777" w:rsidR="009B1C39" w:rsidRDefault="009B1C39">
      <w:pPr>
        <w:pStyle w:val="PL"/>
      </w:pPr>
      <w:r>
        <w:t>EquipmentType</w:t>
      </w:r>
      <w:r>
        <w:tab/>
      </w:r>
      <w:r>
        <w:tab/>
      </w:r>
      <w:r>
        <w:tab/>
        <w:t>::= INTEGER</w:t>
      </w:r>
    </w:p>
    <w:p w14:paraId="24C15061" w14:textId="77777777" w:rsidR="009B1C39" w:rsidRDefault="009B1C39">
      <w:pPr>
        <w:pStyle w:val="PL"/>
      </w:pPr>
      <w:r>
        <w:t>{</w:t>
      </w:r>
    </w:p>
    <w:p w14:paraId="27355F86" w14:textId="77777777" w:rsidR="009B1C39" w:rsidRDefault="009B1C39">
      <w:pPr>
        <w:pStyle w:val="PL"/>
      </w:pPr>
      <w:r>
        <w:tab/>
        <w:t>conferenceBridge</w:t>
      </w:r>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r>
        <w:t>FileType</w:t>
      </w:r>
      <w:r>
        <w:tab/>
      </w:r>
      <w:r>
        <w:tab/>
      </w:r>
      <w:r>
        <w:tab/>
      </w:r>
      <w:r>
        <w:tab/>
        <w:t>::= INTEGER</w:t>
      </w:r>
    </w:p>
    <w:p w14:paraId="2EC8BAB8" w14:textId="77777777" w:rsidR="009B1C39" w:rsidRDefault="009B1C39">
      <w:pPr>
        <w:pStyle w:val="PL"/>
      </w:pPr>
      <w:r>
        <w:lastRenderedPageBreak/>
        <w:t>{</w:t>
      </w:r>
    </w:p>
    <w:p w14:paraId="65AFF7F0" w14:textId="77777777" w:rsidR="009B1C39" w:rsidRDefault="009B1C39">
      <w:pPr>
        <w:pStyle w:val="PL"/>
      </w:pPr>
      <w:r>
        <w:tab/>
        <w:t>callRecords</w:t>
      </w:r>
      <w:r>
        <w:tab/>
      </w:r>
      <w:r>
        <w:tab/>
      </w:r>
      <w:r>
        <w:tab/>
        <w:t>(1),</w:t>
      </w:r>
    </w:p>
    <w:p w14:paraId="2AC79CE3" w14:textId="77777777" w:rsidR="009B1C39" w:rsidRDefault="009B1C39">
      <w:pPr>
        <w:pStyle w:val="PL"/>
      </w:pPr>
      <w:r>
        <w:tab/>
        <w:t>traceRecords</w:t>
      </w:r>
      <w:r>
        <w:tab/>
      </w:r>
      <w:r>
        <w:tab/>
      </w:r>
      <w:r w:rsidR="00D86918">
        <w:tab/>
      </w:r>
      <w:r>
        <w:t xml:space="preserve">(9), </w:t>
      </w:r>
    </w:p>
    <w:p w14:paraId="46DA7D1E" w14:textId="77777777" w:rsidR="009B1C39" w:rsidRDefault="009B1C39">
      <w:pPr>
        <w:pStyle w:val="PL"/>
      </w:pPr>
      <w:r>
        <w:tab/>
        <w:t>observedIMEITicket</w:t>
      </w:r>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r>
        <w:t>Fnur</w:t>
      </w:r>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t>fnurNotApplicable</w:t>
      </w:r>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r>
        <w:t xml:space="preserve">ForwardToNumber </w:t>
      </w:r>
      <w:r>
        <w:tab/>
      </w:r>
      <w:r>
        <w:tab/>
        <w:t>::= AddressString</w:t>
      </w:r>
    </w:p>
    <w:p w14:paraId="380538EE" w14:textId="77777777" w:rsidR="009B1C39" w:rsidRDefault="009B1C39">
      <w:pPr>
        <w:pStyle w:val="PL"/>
      </w:pPr>
    </w:p>
    <w:p w14:paraId="3B65DF5F" w14:textId="77777777" w:rsidR="009B1C39" w:rsidRDefault="009B1C39">
      <w:pPr>
        <w:pStyle w:val="PL"/>
      </w:pPr>
      <w:r>
        <w:t>FreeFormatData</w:t>
      </w:r>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r>
        <w:t>GenericNumber</w:t>
      </w:r>
      <w:r>
        <w:tab/>
      </w:r>
      <w:r>
        <w:tab/>
      </w:r>
      <w:r>
        <w:tab/>
        <w:t>::= BCDDirectoryNumber</w:t>
      </w:r>
    </w:p>
    <w:p w14:paraId="2949B492" w14:textId="77777777" w:rsidR="009B1C39" w:rsidRDefault="009B1C39">
      <w:pPr>
        <w:pStyle w:val="PL"/>
      </w:pPr>
    </w:p>
    <w:p w14:paraId="0BA11691" w14:textId="77777777" w:rsidR="009B1C39" w:rsidRDefault="009B1C39">
      <w:pPr>
        <w:pStyle w:val="PL"/>
      </w:pPr>
      <w:r>
        <w:t>GenericNumbers</w:t>
      </w:r>
      <w:r>
        <w:tab/>
      </w:r>
      <w:r>
        <w:tab/>
      </w:r>
      <w:r>
        <w:tab/>
        <w:t>::= SET OF GenericNumber</w:t>
      </w:r>
    </w:p>
    <w:p w14:paraId="3DEB5DC4" w14:textId="77777777" w:rsidR="009B1C39" w:rsidRDefault="009B1C39">
      <w:pPr>
        <w:pStyle w:val="PL"/>
      </w:pPr>
    </w:p>
    <w:p w14:paraId="0978FEAD" w14:textId="77777777" w:rsidR="009B1C39" w:rsidRDefault="009B1C39">
      <w:pPr>
        <w:pStyle w:val="PL"/>
      </w:pPr>
      <w:r>
        <w:t>Gsm-SCFAddress</w:t>
      </w:r>
      <w:r>
        <w:tab/>
      </w:r>
      <w:r>
        <w:tab/>
      </w:r>
      <w:r>
        <w:tab/>
        <w:t>::= ISDN-AddressString</w:t>
      </w:r>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r>
        <w:t>GuaranteedBitRate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r>
        <w:t>HLRIntResult</w:t>
      </w:r>
      <w:r>
        <w:tab/>
      </w:r>
      <w:r>
        <w:tab/>
      </w:r>
      <w:r>
        <w:tab/>
        <w:t>::= Diagnostics</w:t>
      </w:r>
    </w:p>
    <w:p w14:paraId="6EE524AB" w14:textId="77777777" w:rsidR="009B1C39" w:rsidRDefault="009B1C39">
      <w:pPr>
        <w:pStyle w:val="PL"/>
      </w:pPr>
    </w:p>
    <w:p w14:paraId="67BCB5D2" w14:textId="77777777" w:rsidR="009B1C39" w:rsidRDefault="009B1C39" w:rsidP="00AF10F3">
      <w:pPr>
        <w:pStyle w:val="PL"/>
      </w:pPr>
      <w:r>
        <w:t>HSCSDParmsChange</w:t>
      </w:r>
      <w:r>
        <w:tab/>
      </w:r>
      <w:r>
        <w:tab/>
        <w:t>::= SEQUENCE</w:t>
      </w:r>
    </w:p>
    <w:p w14:paraId="4D983A3D" w14:textId="77777777" w:rsidR="009B1C39" w:rsidRDefault="009B1C39">
      <w:pPr>
        <w:pStyle w:val="PL"/>
      </w:pPr>
      <w:r>
        <w:t>{</w:t>
      </w:r>
    </w:p>
    <w:p w14:paraId="63FF2726" w14:textId="77777777" w:rsidR="009B1C39" w:rsidRDefault="009B1C39">
      <w:pPr>
        <w:pStyle w:val="PL"/>
      </w:pPr>
      <w:r>
        <w:tab/>
        <w:t>changeTime</w:t>
      </w:r>
      <w:r>
        <w:tab/>
      </w:r>
      <w:r>
        <w:tab/>
      </w:r>
      <w:r>
        <w:tab/>
      </w:r>
      <w:r>
        <w:tab/>
        <w:t>[0] TimeStamp,</w:t>
      </w:r>
    </w:p>
    <w:p w14:paraId="4E8DD9B6" w14:textId="77777777" w:rsidR="009B1C39" w:rsidRDefault="009B1C39">
      <w:pPr>
        <w:pStyle w:val="PL"/>
      </w:pPr>
      <w:r>
        <w:tab/>
        <w:t>hSCSDChanAllocated</w:t>
      </w:r>
      <w:r>
        <w:tab/>
      </w:r>
      <w:r>
        <w:tab/>
        <w:t>[1] NumOfHSCSDChanAllocated,</w:t>
      </w:r>
    </w:p>
    <w:p w14:paraId="32E5ED17" w14:textId="77777777" w:rsidR="009B1C39" w:rsidRDefault="009B1C39">
      <w:pPr>
        <w:pStyle w:val="PL"/>
      </w:pPr>
      <w:r>
        <w:tab/>
        <w:t>initiatingParty</w:t>
      </w:r>
      <w:r>
        <w:tab/>
      </w:r>
      <w:r>
        <w:tab/>
      </w:r>
      <w:r>
        <w:tab/>
        <w:t>[2] InitiatingParty OPTIONAL,</w:t>
      </w:r>
    </w:p>
    <w:p w14:paraId="39C55A41" w14:textId="77777777" w:rsidR="009B1C39" w:rsidRDefault="009B1C39">
      <w:pPr>
        <w:pStyle w:val="PL"/>
      </w:pPr>
      <w:r>
        <w:tab/>
        <w:t>aiurRequested</w:t>
      </w:r>
      <w:r>
        <w:tab/>
      </w:r>
      <w:r>
        <w:tab/>
      </w:r>
      <w:r>
        <w:tab/>
        <w:t>[3] AiurRequested OPTIONAL,</w:t>
      </w:r>
    </w:p>
    <w:p w14:paraId="632453B7" w14:textId="77777777" w:rsidR="009B1C39" w:rsidRDefault="009B1C39">
      <w:pPr>
        <w:pStyle w:val="PL"/>
      </w:pPr>
      <w:r>
        <w:tab/>
        <w:t>chanCodingUsed</w:t>
      </w:r>
      <w:r>
        <w:tab/>
      </w:r>
      <w:r>
        <w:tab/>
      </w:r>
      <w:r>
        <w:tab/>
        <w:t>[4] ChannelCoding,</w:t>
      </w:r>
    </w:p>
    <w:p w14:paraId="03AC8719" w14:textId="77777777" w:rsidR="009B1C39" w:rsidRDefault="009B1C39">
      <w:pPr>
        <w:pStyle w:val="PL"/>
      </w:pPr>
      <w:r>
        <w:tab/>
        <w:t>hSCSDChanRequested</w:t>
      </w:r>
      <w:r>
        <w:tab/>
      </w:r>
      <w:r>
        <w:tab/>
        <w:t>[5] NumOfHSCSDChanRequested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r>
        <w:t>IMEICheckEvent</w:t>
      </w:r>
      <w:r>
        <w:tab/>
      </w:r>
      <w:r>
        <w:tab/>
      </w:r>
      <w:r>
        <w:tab/>
        <w:t>::= INTEGER</w:t>
      </w:r>
    </w:p>
    <w:p w14:paraId="6B76F393" w14:textId="77777777" w:rsidR="009B1C39" w:rsidRDefault="009B1C39">
      <w:pPr>
        <w:pStyle w:val="PL"/>
      </w:pPr>
      <w:r>
        <w:t>{</w:t>
      </w:r>
    </w:p>
    <w:p w14:paraId="4D6B49CF" w14:textId="77777777" w:rsidR="009B1C39" w:rsidRDefault="009B1C39">
      <w:pPr>
        <w:pStyle w:val="PL"/>
      </w:pPr>
      <w:r>
        <w:tab/>
        <w:t>mobileOriginatedCall</w:t>
      </w:r>
      <w:r>
        <w:tab/>
        <w:t>(0),</w:t>
      </w:r>
    </w:p>
    <w:p w14:paraId="27FB6A56" w14:textId="77777777" w:rsidR="009B1C39" w:rsidRDefault="009B1C39">
      <w:pPr>
        <w:pStyle w:val="PL"/>
      </w:pPr>
      <w:r>
        <w:tab/>
        <w:t>mobileTerminatedCall</w:t>
      </w:r>
      <w:r>
        <w:tab/>
        <w:t>(1),</w:t>
      </w:r>
    </w:p>
    <w:p w14:paraId="732B1A70" w14:textId="77777777" w:rsidR="009B1C39" w:rsidRDefault="009B1C39">
      <w:pPr>
        <w:pStyle w:val="PL"/>
      </w:pPr>
      <w:r>
        <w:tab/>
        <w:t>smsMobileOriginating</w:t>
      </w:r>
      <w:r>
        <w:tab/>
        <w:t>(2),</w:t>
      </w:r>
    </w:p>
    <w:p w14:paraId="57A2398A" w14:textId="77777777" w:rsidR="009B1C39" w:rsidRDefault="009B1C39">
      <w:pPr>
        <w:pStyle w:val="PL"/>
      </w:pPr>
      <w:r>
        <w:tab/>
        <w:t>smsMobileTerminating</w:t>
      </w:r>
      <w:r>
        <w:tab/>
        <w:t>(3),</w:t>
      </w:r>
    </w:p>
    <w:p w14:paraId="058650E8" w14:textId="77777777" w:rsidR="009B1C39" w:rsidRDefault="009B1C39">
      <w:pPr>
        <w:pStyle w:val="PL"/>
      </w:pPr>
      <w:r>
        <w:tab/>
        <w:t>ssAction</w:t>
      </w:r>
      <w:r>
        <w:tab/>
      </w:r>
      <w:r>
        <w:tab/>
      </w:r>
      <w:r>
        <w:tab/>
      </w:r>
      <w:r>
        <w:tab/>
        <w:t>(4),</w:t>
      </w:r>
    </w:p>
    <w:p w14:paraId="0CDA8BBB" w14:textId="77777777" w:rsidR="009B1C39" w:rsidRDefault="009B1C39">
      <w:pPr>
        <w:pStyle w:val="PL"/>
      </w:pPr>
      <w:r>
        <w:tab/>
        <w:t>locationUpdate</w:t>
      </w:r>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r>
        <w:t>IMEIStatus</w:t>
      </w:r>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lastRenderedPageBreak/>
        <w:tab/>
      </w:r>
      <w:r w:rsidR="00104744" w:rsidRPr="00104744">
        <w:t>track</w:t>
      </w:r>
      <w:r>
        <w:t>ListedMobileEquipment</w:t>
      </w:r>
      <w:r>
        <w:tab/>
      </w:r>
      <w:r>
        <w:tab/>
        <w:t>(0),</w:t>
      </w:r>
    </w:p>
    <w:p w14:paraId="168DB274" w14:textId="77777777" w:rsidR="009B1C39" w:rsidRDefault="009B1C39">
      <w:pPr>
        <w:pStyle w:val="PL"/>
      </w:pPr>
      <w:r>
        <w:tab/>
      </w:r>
      <w:r w:rsidR="00104744" w:rsidRPr="00104744">
        <w:t>block</w:t>
      </w:r>
      <w:r>
        <w:t>ListedMobileEquipment</w:t>
      </w:r>
      <w:r>
        <w:tab/>
      </w:r>
      <w:r>
        <w:tab/>
        <w:t>(1),</w:t>
      </w:r>
    </w:p>
    <w:p w14:paraId="5503DB1D" w14:textId="77777777" w:rsidR="009B1C39" w:rsidRDefault="009B1C39">
      <w:pPr>
        <w:pStyle w:val="PL"/>
      </w:pPr>
      <w:r>
        <w:tab/>
        <w:t>non</w:t>
      </w:r>
      <w:r w:rsidR="00104744" w:rsidRPr="00104744">
        <w:t>Allow</w:t>
      </w:r>
      <w:r>
        <w:t>ListedMobileEquipment</w:t>
      </w:r>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r>
        <w:t>IMSIorIMEI</w:t>
      </w:r>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t>imsi</w:t>
      </w:r>
      <w:r>
        <w:tab/>
      </w:r>
      <w:r>
        <w:tab/>
      </w:r>
      <w:r>
        <w:tab/>
      </w:r>
      <w:r>
        <w:tab/>
        <w:t>[0] IMSI,</w:t>
      </w:r>
    </w:p>
    <w:p w14:paraId="5AFFE11F" w14:textId="77777777" w:rsidR="009B1C39" w:rsidRDefault="009B1C39">
      <w:pPr>
        <w:pStyle w:val="PL"/>
      </w:pPr>
      <w:r>
        <w:tab/>
        <w:t>imei</w:t>
      </w:r>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r>
        <w:t>InitiatingParty</w:t>
      </w:r>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r>
        <w:t>LocationCellExtension</w:t>
      </w:r>
      <w:r>
        <w:tab/>
        <w:t>::= BIT STRING (SIZE (12))</w:t>
      </w:r>
    </w:p>
    <w:p w14:paraId="2D0142E9" w14:textId="77777777" w:rsidR="009B1C39" w:rsidRDefault="009B1C39">
      <w:pPr>
        <w:pStyle w:val="PL"/>
      </w:pPr>
    </w:p>
    <w:p w14:paraId="2470BEC9" w14:textId="77777777" w:rsidR="009B1C39" w:rsidRDefault="009B1C39">
      <w:pPr>
        <w:pStyle w:val="PL"/>
      </w:pPr>
      <w:r>
        <w:t>LocationChange</w:t>
      </w:r>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[0] LocationAreaAndCell,</w:t>
      </w:r>
    </w:p>
    <w:p w14:paraId="7E9714D4" w14:textId="77777777" w:rsidR="009B1C39" w:rsidRDefault="009B1C39">
      <w:pPr>
        <w:pStyle w:val="PL"/>
      </w:pPr>
      <w:r>
        <w:tab/>
        <w:t>changeTime</w:t>
      </w:r>
      <w:r>
        <w:tab/>
      </w:r>
      <w:r>
        <w:tab/>
        <w:t>[1] TimeStamp</w:t>
      </w:r>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t>mscNumber</w:t>
      </w:r>
      <w:r>
        <w:tab/>
      </w:r>
      <w:r>
        <w:tab/>
      </w:r>
      <w:r>
        <w:tab/>
        <w:t>[1] MscNo OPTIONAL,</w:t>
      </w:r>
    </w:p>
    <w:p w14:paraId="0535D447" w14:textId="77777777" w:rsidR="009B1C39" w:rsidRDefault="009B1C39">
      <w:pPr>
        <w:pStyle w:val="PL"/>
      </w:pPr>
      <w:r>
        <w:tab/>
        <w:t>location-area</w:t>
      </w:r>
      <w:r>
        <w:tab/>
      </w:r>
      <w:r>
        <w:tab/>
        <w:t>[2] LocationAreaCode,</w:t>
      </w:r>
    </w:p>
    <w:p w14:paraId="7D1D6707" w14:textId="77777777" w:rsidR="009B1C39" w:rsidRDefault="009B1C39">
      <w:pPr>
        <w:pStyle w:val="PL"/>
      </w:pPr>
      <w:r>
        <w:tab/>
        <w:t>cell-identification</w:t>
      </w:r>
      <w:r>
        <w:tab/>
        <w:t>[3] CellId OPTIONAL,</w:t>
      </w:r>
    </w:p>
    <w:p w14:paraId="6C06836F" w14:textId="77777777" w:rsidR="009B1C39" w:rsidRDefault="009B1C39">
      <w:pPr>
        <w:pStyle w:val="PL"/>
      </w:pPr>
      <w:r>
        <w:tab/>
        <w:t>mCC-MNC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r>
        <w:t>LocUpdResult</w:t>
      </w:r>
      <w:r>
        <w:tab/>
      </w:r>
      <w:r>
        <w:tab/>
      </w:r>
      <w:r>
        <w:tab/>
        <w:t>::= Diagnostics</w:t>
      </w:r>
    </w:p>
    <w:p w14:paraId="26BFE24A" w14:textId="77777777" w:rsidR="009B1C39" w:rsidRDefault="009B1C39">
      <w:pPr>
        <w:pStyle w:val="PL"/>
      </w:pPr>
    </w:p>
    <w:p w14:paraId="2A5901CF" w14:textId="77777777" w:rsidR="009B1C39" w:rsidRDefault="009B1C39" w:rsidP="007A42ED">
      <w:pPr>
        <w:pStyle w:val="PL"/>
      </w:pPr>
      <w:r>
        <w:t>MaximumBitRate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r>
        <w:t>MSPowerClasses</w:t>
      </w:r>
      <w:r>
        <w:tab/>
        <w:t>::= SET OF RFPowerCapability</w:t>
      </w:r>
    </w:p>
    <w:p w14:paraId="640F9B85" w14:textId="77777777" w:rsidR="009B1C39" w:rsidRDefault="009B1C39">
      <w:pPr>
        <w:pStyle w:val="PL"/>
      </w:pPr>
    </w:p>
    <w:p w14:paraId="45CE2624" w14:textId="77777777" w:rsidR="009B1C39" w:rsidRDefault="009B1C39" w:rsidP="00AF10F3">
      <w:pPr>
        <w:pStyle w:val="PL"/>
      </w:pPr>
      <w:r>
        <w:t>NetworkCallReference</w:t>
      </w:r>
      <w:r>
        <w:tab/>
        <w:t>::= CallReferenceNumber</w:t>
      </w:r>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r>
        <w:t>NetworkSpecificCode</w:t>
      </w:r>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r>
        <w:t>NetworkSpecificServices</w:t>
      </w:r>
      <w:r>
        <w:tab/>
        <w:t>::= SET OF NetworkSpecificCode</w:t>
      </w:r>
    </w:p>
    <w:p w14:paraId="0E78C462" w14:textId="77777777" w:rsidR="009B1C39" w:rsidRDefault="009B1C39">
      <w:pPr>
        <w:pStyle w:val="PL"/>
      </w:pPr>
    </w:p>
    <w:p w14:paraId="4A12907C" w14:textId="77777777" w:rsidR="009B1C39" w:rsidRDefault="009B1C39">
      <w:pPr>
        <w:pStyle w:val="PL"/>
      </w:pPr>
      <w:r>
        <w:t>NumOfHSCSDChanRequested</w:t>
      </w:r>
      <w:r>
        <w:tab/>
      </w:r>
      <w:r>
        <w:tab/>
        <w:t>::= INTEGER</w:t>
      </w:r>
    </w:p>
    <w:p w14:paraId="453DB751" w14:textId="77777777" w:rsidR="009B1C39" w:rsidRDefault="009B1C39">
      <w:pPr>
        <w:pStyle w:val="PL"/>
      </w:pPr>
    </w:p>
    <w:p w14:paraId="6BAE8932" w14:textId="77777777" w:rsidR="009B1C39" w:rsidRDefault="009B1C39">
      <w:pPr>
        <w:pStyle w:val="PL"/>
      </w:pPr>
      <w:r>
        <w:t>NumOfHSCSDChanAllocated</w:t>
      </w:r>
      <w:r>
        <w:tab/>
      </w:r>
      <w:r>
        <w:tab/>
        <w:t>::= INTEGER</w:t>
      </w:r>
    </w:p>
    <w:p w14:paraId="21D23D26" w14:textId="77777777" w:rsidR="009B1C39" w:rsidRDefault="009B1C39">
      <w:pPr>
        <w:pStyle w:val="PL"/>
      </w:pPr>
    </w:p>
    <w:p w14:paraId="1980A98F" w14:textId="77777777" w:rsidR="009B1C39" w:rsidRDefault="009B1C39">
      <w:pPr>
        <w:pStyle w:val="PL"/>
      </w:pPr>
      <w:r>
        <w:t>ObservedIMEITicketEnable</w:t>
      </w:r>
      <w:r>
        <w:tab/>
        <w:t>::= BOOLEAN</w:t>
      </w:r>
    </w:p>
    <w:p w14:paraId="77F582C0" w14:textId="77777777" w:rsidR="009B1C39" w:rsidRDefault="009B1C39">
      <w:pPr>
        <w:pStyle w:val="PL"/>
      </w:pPr>
    </w:p>
    <w:p w14:paraId="20A5FB9C" w14:textId="77777777" w:rsidR="009B1C39" w:rsidRDefault="009B1C39" w:rsidP="00786FCA">
      <w:pPr>
        <w:pStyle w:val="PL"/>
      </w:pPr>
      <w:r>
        <w:t>OriginalCalledNumber</w:t>
      </w:r>
      <w:r>
        <w:tab/>
        <w:t>::= BCDDirectoryNumber</w:t>
      </w:r>
    </w:p>
    <w:p w14:paraId="1AB24CE4" w14:textId="77777777" w:rsidR="009B1C39" w:rsidRDefault="009B1C39">
      <w:pPr>
        <w:pStyle w:val="PL"/>
      </w:pPr>
    </w:p>
    <w:p w14:paraId="453C89AA" w14:textId="77777777" w:rsidR="009B1C39" w:rsidRDefault="009B1C39" w:rsidP="00786FCA">
      <w:pPr>
        <w:pStyle w:val="PL"/>
      </w:pPr>
      <w:r>
        <w:t>OriginDestCombinations</w:t>
      </w:r>
      <w:r>
        <w:tab/>
        <w:t>::= SET OF OriginDestCombination</w:t>
      </w:r>
    </w:p>
    <w:p w14:paraId="3E7A197F" w14:textId="77777777" w:rsidR="009B1C39" w:rsidRDefault="009B1C39">
      <w:pPr>
        <w:pStyle w:val="PL"/>
      </w:pPr>
    </w:p>
    <w:p w14:paraId="6D30F5B3" w14:textId="77777777" w:rsidR="009B1C39" w:rsidRDefault="009B1C39" w:rsidP="00786FCA">
      <w:pPr>
        <w:pStyle w:val="PL"/>
      </w:pPr>
      <w:r>
        <w:t>OriginDestCombination</w:t>
      </w:r>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of the attributes originId and destinationId</w:t>
      </w:r>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lastRenderedPageBreak/>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r>
        <w:t>PartialRecordTimer</w:t>
      </w:r>
      <w:r>
        <w:tab/>
        <w:t>::= INTEGER</w:t>
      </w:r>
    </w:p>
    <w:p w14:paraId="07F448AF" w14:textId="77777777" w:rsidR="009B1C39" w:rsidRDefault="009B1C39">
      <w:pPr>
        <w:pStyle w:val="PL"/>
      </w:pPr>
    </w:p>
    <w:p w14:paraId="41950B62" w14:textId="77777777" w:rsidR="009B1C39" w:rsidRDefault="009B1C39" w:rsidP="00786FCA">
      <w:pPr>
        <w:pStyle w:val="PL"/>
      </w:pPr>
      <w:r>
        <w:t>PartialRecordType</w:t>
      </w:r>
      <w:r>
        <w:tab/>
        <w:t>::= ENUMERATED</w:t>
      </w:r>
    </w:p>
    <w:p w14:paraId="0DE29615" w14:textId="77777777" w:rsidR="009B1C39" w:rsidRDefault="009B1C39">
      <w:pPr>
        <w:pStyle w:val="PL"/>
      </w:pPr>
      <w:r>
        <w:t>{</w:t>
      </w:r>
    </w:p>
    <w:p w14:paraId="48A4512F"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r w:rsidRPr="001932E6">
        <w:t>serviceChange</w:t>
      </w:r>
      <w:r w:rsidRPr="001932E6">
        <w:tab/>
      </w:r>
      <w:r w:rsidRPr="001932E6">
        <w:tab/>
      </w:r>
      <w:r w:rsidRPr="001932E6">
        <w:tab/>
      </w:r>
      <w:r w:rsidRPr="001932E6">
        <w:tab/>
        <w:t>(1),</w:t>
      </w:r>
    </w:p>
    <w:p w14:paraId="2F9632B6" w14:textId="77777777" w:rsidR="009B1C39" w:rsidRPr="001932E6" w:rsidRDefault="009B1C39">
      <w:pPr>
        <w:pStyle w:val="PL"/>
      </w:pPr>
      <w:r w:rsidRPr="001932E6">
        <w:tab/>
        <w:t>locationChange</w:t>
      </w:r>
      <w:r w:rsidRPr="001932E6">
        <w:tab/>
      </w:r>
      <w:r w:rsidRPr="001932E6">
        <w:tab/>
      </w:r>
      <w:r w:rsidRPr="001932E6">
        <w:tab/>
      </w:r>
      <w:r w:rsidRPr="001932E6">
        <w:tab/>
        <w:t>(2),</w:t>
      </w:r>
    </w:p>
    <w:p w14:paraId="3024471C" w14:textId="77777777" w:rsidR="009B1C39" w:rsidRPr="001932E6" w:rsidRDefault="009B1C39">
      <w:pPr>
        <w:pStyle w:val="PL"/>
      </w:pPr>
      <w:r w:rsidRPr="001932E6">
        <w:tab/>
        <w:t>classmarkChange</w:t>
      </w:r>
      <w:r w:rsidRPr="001932E6">
        <w:tab/>
      </w:r>
      <w:r w:rsidRPr="001932E6">
        <w:tab/>
      </w:r>
      <w:r w:rsidRPr="001932E6">
        <w:tab/>
      </w:r>
      <w:r w:rsidRPr="001932E6">
        <w:tab/>
        <w:t>(3),</w:t>
      </w:r>
    </w:p>
    <w:p w14:paraId="7AC8D296" w14:textId="77777777" w:rsidR="009B1C39" w:rsidRPr="001932E6" w:rsidRDefault="009B1C39">
      <w:pPr>
        <w:pStyle w:val="PL"/>
      </w:pPr>
      <w:r w:rsidRPr="001932E6">
        <w:tab/>
        <w:t>aocParmChange</w:t>
      </w:r>
      <w:r w:rsidRPr="001932E6">
        <w:tab/>
      </w:r>
      <w:r w:rsidRPr="001932E6">
        <w:tab/>
      </w:r>
      <w:r w:rsidRPr="001932E6">
        <w:tab/>
      </w:r>
      <w:r w:rsidRPr="001932E6">
        <w:tab/>
        <w:t>(4),</w:t>
      </w:r>
    </w:p>
    <w:p w14:paraId="0543C765" w14:textId="77777777" w:rsidR="009B1C39" w:rsidRPr="001932E6" w:rsidRDefault="009B1C39">
      <w:pPr>
        <w:pStyle w:val="PL"/>
      </w:pPr>
      <w:r w:rsidRPr="001932E6">
        <w:tab/>
        <w:t>radioChannelChange</w:t>
      </w:r>
      <w:r w:rsidRPr="001932E6">
        <w:tab/>
      </w:r>
      <w:r w:rsidRPr="001932E6">
        <w:tab/>
      </w:r>
      <w:r w:rsidRPr="001932E6">
        <w:tab/>
        <w:t>(5),</w:t>
      </w:r>
    </w:p>
    <w:p w14:paraId="14452DC2" w14:textId="77777777" w:rsidR="009B1C39" w:rsidRDefault="009B1C39">
      <w:pPr>
        <w:pStyle w:val="PL"/>
      </w:pPr>
      <w:r w:rsidRPr="001932E6">
        <w:tab/>
      </w:r>
      <w:r>
        <w:t>hSCSDParmChange</w:t>
      </w:r>
      <w:r>
        <w:tab/>
      </w:r>
      <w:r>
        <w:tab/>
      </w:r>
      <w:r>
        <w:tab/>
      </w:r>
      <w:r>
        <w:tab/>
        <w:t>(6),</w:t>
      </w:r>
    </w:p>
    <w:p w14:paraId="3CF92A91" w14:textId="77777777" w:rsidR="009B1C39" w:rsidRDefault="009B1C39">
      <w:pPr>
        <w:pStyle w:val="PL"/>
      </w:pPr>
      <w:r>
        <w:tab/>
        <w:t>changeOfCAMELDestination</w:t>
      </w:r>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r>
        <w:t>PartialRecordTypes</w:t>
      </w:r>
      <w:r>
        <w:tab/>
      </w:r>
      <w:r>
        <w:tab/>
        <w:t>::= SET OF PartialRecordType</w:t>
      </w:r>
    </w:p>
    <w:p w14:paraId="5F0D2618" w14:textId="77777777" w:rsidR="009B1C39" w:rsidRDefault="009B1C39">
      <w:pPr>
        <w:pStyle w:val="PL"/>
      </w:pPr>
    </w:p>
    <w:p w14:paraId="167B4F65" w14:textId="77777777" w:rsidR="009B1C39" w:rsidRDefault="009B1C39">
      <w:pPr>
        <w:pStyle w:val="PL"/>
      </w:pPr>
      <w:r>
        <w:t>RadioChannelsRequested</w:t>
      </w:r>
      <w:r>
        <w:tab/>
        <w:t>::= SET OF RadioChanRequested</w:t>
      </w:r>
    </w:p>
    <w:p w14:paraId="13A1A604" w14:textId="77777777" w:rsidR="009B1C39" w:rsidRDefault="009B1C39">
      <w:pPr>
        <w:pStyle w:val="PL"/>
      </w:pPr>
    </w:p>
    <w:p w14:paraId="3B6AB681" w14:textId="77777777" w:rsidR="009B1C39" w:rsidRDefault="009B1C39" w:rsidP="00786FCA">
      <w:pPr>
        <w:pStyle w:val="PL"/>
      </w:pPr>
      <w:r>
        <w:t>RadioChanRequested</w:t>
      </w:r>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t>halfRateChannel</w:t>
      </w:r>
      <w:r>
        <w:tab/>
      </w:r>
      <w:r>
        <w:tab/>
      </w:r>
      <w:r>
        <w:tab/>
      </w:r>
      <w:r>
        <w:tab/>
        <w:t>(0),</w:t>
      </w:r>
    </w:p>
    <w:p w14:paraId="2A97C254" w14:textId="77777777" w:rsidR="009B1C39" w:rsidRDefault="009B1C39">
      <w:pPr>
        <w:pStyle w:val="PL"/>
      </w:pPr>
      <w:r>
        <w:tab/>
        <w:t>fullRateChannel</w:t>
      </w:r>
      <w:r>
        <w:tab/>
      </w:r>
      <w:r>
        <w:tab/>
      </w:r>
      <w:r>
        <w:tab/>
      </w:r>
      <w:r>
        <w:tab/>
        <w:t>(1),</w:t>
      </w:r>
    </w:p>
    <w:p w14:paraId="1B06E8B5" w14:textId="77777777" w:rsidR="009B1C39" w:rsidRDefault="009B1C39">
      <w:pPr>
        <w:pStyle w:val="PL"/>
      </w:pPr>
      <w:r>
        <w:tab/>
        <w:t>dualHalfRatePreferred</w:t>
      </w:r>
      <w:r>
        <w:tab/>
      </w:r>
      <w:r>
        <w:tab/>
        <w:t>(2),</w:t>
      </w:r>
    </w:p>
    <w:p w14:paraId="731A3993" w14:textId="77777777" w:rsidR="009B1C39" w:rsidRDefault="009B1C39">
      <w:pPr>
        <w:pStyle w:val="PL"/>
      </w:pPr>
      <w:r>
        <w:tab/>
        <w:t>dualFullRatePreferred</w:t>
      </w:r>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r>
        <w:t>RateIndication ::= OCTET STRING(SIZE(1))</w:t>
      </w:r>
    </w:p>
    <w:p w14:paraId="11346934" w14:textId="77777777" w:rsidR="009B1C39" w:rsidRDefault="009B1C39">
      <w:pPr>
        <w:pStyle w:val="PL"/>
      </w:pPr>
    </w:p>
    <w:p w14:paraId="22B4A7F0" w14:textId="77777777" w:rsidR="009B1C39" w:rsidRDefault="009B1C39" w:rsidP="00786FCA">
      <w:pPr>
        <w:pStyle w:val="PL"/>
      </w:pPr>
      <w:r>
        <w:t>ReasonForServiceChange</w:t>
      </w:r>
      <w:r>
        <w:tab/>
        <w:t>::= ENUMERATED</w:t>
      </w:r>
    </w:p>
    <w:p w14:paraId="079B76EF" w14:textId="77777777" w:rsidR="009B1C39" w:rsidRDefault="009B1C39">
      <w:pPr>
        <w:pStyle w:val="PL"/>
      </w:pPr>
      <w:r>
        <w:t>{</w:t>
      </w:r>
    </w:p>
    <w:p w14:paraId="722E7302" w14:textId="77777777" w:rsidR="009B1C39" w:rsidRDefault="009B1C39">
      <w:pPr>
        <w:pStyle w:val="PL"/>
      </w:pPr>
      <w:r>
        <w:tab/>
        <w:t>msubInitiated</w:t>
      </w:r>
      <w:r>
        <w:tab/>
      </w:r>
      <w:r>
        <w:tab/>
      </w:r>
      <w:r>
        <w:tab/>
        <w:t>(0),</w:t>
      </w:r>
    </w:p>
    <w:p w14:paraId="7AFEF8CD" w14:textId="77777777" w:rsidR="009B1C39" w:rsidRDefault="009B1C39">
      <w:pPr>
        <w:pStyle w:val="PL"/>
      </w:pPr>
      <w:r>
        <w:tab/>
        <w:t>mscInitiated</w:t>
      </w:r>
      <w:r>
        <w:tab/>
      </w:r>
      <w:r>
        <w:tab/>
      </w:r>
      <w:r>
        <w:tab/>
      </w:r>
      <w:r>
        <w:tab/>
        <w:t>(1),</w:t>
      </w:r>
    </w:p>
    <w:p w14:paraId="229BD207" w14:textId="77777777" w:rsidR="009B1C39" w:rsidRDefault="009B1C39">
      <w:pPr>
        <w:pStyle w:val="PL"/>
      </w:pPr>
      <w:r>
        <w:tab/>
        <w:t>callSetupFallBack</w:t>
      </w:r>
      <w:r>
        <w:tab/>
      </w:r>
      <w:r>
        <w:tab/>
        <w:t>(2),</w:t>
      </w:r>
    </w:p>
    <w:p w14:paraId="4ED50C44" w14:textId="77777777" w:rsidR="009B1C39" w:rsidRDefault="009B1C39">
      <w:pPr>
        <w:pStyle w:val="PL"/>
      </w:pPr>
      <w:r>
        <w:tab/>
        <w:t>callSetupChangeOrder</w:t>
      </w:r>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r>
        <w:t>RecordClassDestination</w:t>
      </w:r>
      <w:r>
        <w:tab/>
        <w:t>::= CHOICE</w:t>
      </w:r>
    </w:p>
    <w:p w14:paraId="3542BCDA" w14:textId="77777777" w:rsidR="009B1C39" w:rsidRDefault="009B1C39">
      <w:pPr>
        <w:pStyle w:val="PL"/>
      </w:pPr>
      <w:r>
        <w:t>{</w:t>
      </w:r>
    </w:p>
    <w:p w14:paraId="5C53D5D4" w14:textId="77777777" w:rsidR="009B1C39" w:rsidRDefault="009B1C39">
      <w:pPr>
        <w:pStyle w:val="PL"/>
      </w:pPr>
      <w:r>
        <w:tab/>
        <w:t>osApplication</w:t>
      </w:r>
      <w:r>
        <w:tab/>
        <w:t>[0] AE-title,</w:t>
      </w:r>
    </w:p>
    <w:p w14:paraId="173F0FAB" w14:textId="77777777" w:rsidR="009B1C39" w:rsidRDefault="009B1C39">
      <w:pPr>
        <w:pStyle w:val="PL"/>
      </w:pPr>
      <w:r>
        <w:tab/>
        <w:t>fileType</w:t>
      </w:r>
      <w:r>
        <w:tab/>
      </w:r>
      <w:r>
        <w:tab/>
      </w:r>
      <w:r>
        <w:tab/>
        <w:t>[1] FileType</w:t>
      </w:r>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r>
        <w:t>RecordClassDestinations</w:t>
      </w:r>
      <w:r>
        <w:tab/>
        <w:t>::= SET OF RecordClassDestination</w:t>
      </w:r>
    </w:p>
    <w:p w14:paraId="5B25D059" w14:textId="77777777" w:rsidR="009B1C39" w:rsidRDefault="009B1C39">
      <w:pPr>
        <w:pStyle w:val="PL"/>
      </w:pPr>
    </w:p>
    <w:p w14:paraId="54B6CC02" w14:textId="77777777" w:rsidR="009B1C39" w:rsidRDefault="009B1C39" w:rsidP="00786FCA">
      <w:pPr>
        <w:pStyle w:val="PL"/>
      </w:pPr>
      <w:r>
        <w:t>RecordingMethod</w:t>
      </w:r>
      <w:r>
        <w:tab/>
        <w:t>::= ENUMERATED</w:t>
      </w:r>
    </w:p>
    <w:p w14:paraId="03BD553A" w14:textId="77777777" w:rsidR="009B1C39" w:rsidRDefault="009B1C39">
      <w:pPr>
        <w:pStyle w:val="PL"/>
      </w:pPr>
      <w:r>
        <w:t>{</w:t>
      </w:r>
    </w:p>
    <w:p w14:paraId="117B4626" w14:textId="77777777" w:rsidR="009B1C39" w:rsidRDefault="009B1C39">
      <w:pPr>
        <w:pStyle w:val="PL"/>
      </w:pPr>
      <w:r>
        <w:tab/>
        <w:t>inCallRecord</w:t>
      </w:r>
      <w:r>
        <w:tab/>
      </w:r>
      <w:r>
        <w:tab/>
        <w:t>(0),</w:t>
      </w:r>
    </w:p>
    <w:p w14:paraId="413EDC7F" w14:textId="77777777" w:rsidR="009B1C39" w:rsidRDefault="009B1C39">
      <w:pPr>
        <w:pStyle w:val="PL"/>
      </w:pPr>
      <w:r>
        <w:tab/>
        <w:t>inSSRecord</w:t>
      </w:r>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r>
        <w:t>RedirectingNumber</w:t>
      </w:r>
      <w:r>
        <w:tab/>
        <w:t>::= BCDDirectoryNumber</w:t>
      </w:r>
    </w:p>
    <w:p w14:paraId="27E83EF1" w14:textId="77777777" w:rsidR="009B1C39" w:rsidRDefault="009B1C39">
      <w:pPr>
        <w:pStyle w:val="PL"/>
      </w:pPr>
    </w:p>
    <w:p w14:paraId="13C37407" w14:textId="77777777" w:rsidR="009B1C39" w:rsidRDefault="009B1C39" w:rsidP="00786FCA">
      <w:pPr>
        <w:pStyle w:val="PL"/>
      </w:pPr>
      <w:r>
        <w:t>RFPowerCapability</w:t>
      </w:r>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classmark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r>
        <w:t>RoamingNumber</w:t>
      </w:r>
      <w:r>
        <w:tab/>
      </w:r>
      <w:r>
        <w:tab/>
      </w:r>
      <w:r>
        <w:tab/>
        <w:t>::= ISDN-AddressString</w:t>
      </w:r>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r>
        <w:t>RoutingNumber</w:t>
      </w:r>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[1] RoamingNumber,</w:t>
      </w:r>
    </w:p>
    <w:p w14:paraId="39DEEABD" w14:textId="77777777" w:rsidR="009B1C39" w:rsidRDefault="009B1C39">
      <w:pPr>
        <w:pStyle w:val="PL"/>
      </w:pPr>
      <w:r>
        <w:tab/>
        <w:t>forwarded</w:t>
      </w:r>
      <w:r>
        <w:tab/>
      </w:r>
      <w:r>
        <w:tab/>
      </w:r>
      <w:r>
        <w:tab/>
        <w:t>[2] ForwardToNumber</w:t>
      </w:r>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lastRenderedPageBreak/>
        <w:t>{</w:t>
      </w:r>
    </w:p>
    <w:p w14:paraId="701ED9E1" w14:textId="77777777" w:rsidR="009B1C39" w:rsidRDefault="009B1C39">
      <w:pPr>
        <w:pStyle w:val="PL"/>
      </w:pPr>
      <w:r>
        <w:tab/>
        <w:t>teleservice</w:t>
      </w:r>
      <w:r>
        <w:tab/>
      </w:r>
      <w:r>
        <w:tab/>
      </w:r>
      <w:r>
        <w:tab/>
      </w:r>
      <w:r>
        <w:tab/>
      </w:r>
      <w:r>
        <w:tab/>
        <w:t>[1] TeleserviceCode,</w:t>
      </w:r>
    </w:p>
    <w:p w14:paraId="6A9992B5" w14:textId="77777777" w:rsidR="009B1C39" w:rsidRDefault="009B1C39">
      <w:pPr>
        <w:pStyle w:val="PL"/>
      </w:pPr>
      <w:r>
        <w:tab/>
        <w:t>bearerService</w:t>
      </w:r>
      <w:r>
        <w:tab/>
      </w:r>
      <w:r>
        <w:tab/>
      </w:r>
      <w:r>
        <w:tab/>
      </w:r>
      <w:r>
        <w:tab/>
        <w:t>[2] BearerServiceCode,</w:t>
      </w:r>
    </w:p>
    <w:p w14:paraId="209E2144" w14:textId="77777777" w:rsidR="009B1C39" w:rsidRDefault="009B1C39">
      <w:pPr>
        <w:pStyle w:val="PL"/>
      </w:pPr>
      <w:r>
        <w:tab/>
        <w:t>supplementaryService</w:t>
      </w:r>
      <w:r>
        <w:tab/>
      </w:r>
      <w:r>
        <w:tab/>
      </w:r>
      <w:r w:rsidR="00D86918">
        <w:tab/>
      </w:r>
      <w:r>
        <w:t>[3] SS-Code,</w:t>
      </w:r>
    </w:p>
    <w:p w14:paraId="6D6EFCAD" w14:textId="77777777" w:rsidR="009B1C39" w:rsidRDefault="009B1C39">
      <w:pPr>
        <w:pStyle w:val="PL"/>
      </w:pPr>
      <w:r>
        <w:tab/>
        <w:t>networkSpecificService</w:t>
      </w:r>
      <w:r>
        <w:tab/>
      </w:r>
      <w:r>
        <w:tab/>
        <w:t>[4] NetworkSpecificCode</w:t>
      </w:r>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r>
        <w:t>ServiceDistanceDependencies</w:t>
      </w:r>
      <w:r>
        <w:tab/>
        <w:t>::= SET OF ServiceDistanceDependency</w:t>
      </w:r>
    </w:p>
    <w:p w14:paraId="100ED191" w14:textId="77777777" w:rsidR="009B1C39" w:rsidRDefault="009B1C39">
      <w:pPr>
        <w:pStyle w:val="PL"/>
      </w:pPr>
    </w:p>
    <w:p w14:paraId="238A6F76" w14:textId="77777777" w:rsidR="009B1C39" w:rsidRDefault="009B1C39">
      <w:pPr>
        <w:pStyle w:val="PL"/>
      </w:pPr>
      <w:r>
        <w:t>ServiceDistanceDependency</w:t>
      </w:r>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of the attributes aocServiceId and zoneId</w:t>
      </w:r>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t>aocService</w:t>
      </w:r>
      <w:r>
        <w:tab/>
      </w:r>
      <w:r>
        <w:tab/>
      </w:r>
      <w:r>
        <w:tab/>
        <w:t>[0] INTEGER,</w:t>
      </w:r>
    </w:p>
    <w:p w14:paraId="2723AD0E" w14:textId="77777777" w:rsidR="009B1C39" w:rsidRDefault="009B1C39">
      <w:pPr>
        <w:pStyle w:val="PL"/>
      </w:pPr>
      <w:r>
        <w:tab/>
        <w:t>chargingZone</w:t>
      </w:r>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r>
        <w:t>SimpleIntegerName</w:t>
      </w:r>
      <w:r>
        <w:tab/>
      </w:r>
      <w:r>
        <w:tab/>
      </w:r>
      <w:r>
        <w:tab/>
        <w:t>::= INTEGER</w:t>
      </w:r>
    </w:p>
    <w:p w14:paraId="67D53920" w14:textId="77777777" w:rsidR="009B1C39" w:rsidRDefault="009B1C39">
      <w:pPr>
        <w:pStyle w:val="PL"/>
      </w:pPr>
    </w:p>
    <w:p w14:paraId="79FD72F6" w14:textId="77777777" w:rsidR="009B1C39" w:rsidRDefault="009B1C39">
      <w:pPr>
        <w:pStyle w:val="PL"/>
      </w:pPr>
      <w:r>
        <w:t>SimpleStringName</w:t>
      </w:r>
      <w:r>
        <w:tab/>
      </w:r>
      <w:r>
        <w:tab/>
      </w:r>
      <w:r>
        <w:tab/>
        <w:t>::= GraphicString</w:t>
      </w:r>
    </w:p>
    <w:p w14:paraId="0B304E9E" w14:textId="77777777" w:rsidR="009B1C39" w:rsidRDefault="009B1C39">
      <w:pPr>
        <w:pStyle w:val="PL"/>
      </w:pPr>
    </w:p>
    <w:p w14:paraId="5744B1A1" w14:textId="77777777" w:rsidR="009B1C39" w:rsidRDefault="009B1C39">
      <w:pPr>
        <w:pStyle w:val="PL"/>
      </w:pPr>
      <w:r>
        <w:t>SpeechVersionIdentifier</w:t>
      </w:r>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r>
        <w:t>SSActionResult</w:t>
      </w:r>
      <w:r>
        <w:tab/>
      </w:r>
      <w:r>
        <w:tab/>
      </w:r>
      <w:r>
        <w:tab/>
      </w:r>
      <w:r>
        <w:tab/>
        <w:t>::= Diagnostics</w:t>
      </w:r>
    </w:p>
    <w:p w14:paraId="565FE955" w14:textId="77777777" w:rsidR="009B1C39" w:rsidRDefault="009B1C39">
      <w:pPr>
        <w:pStyle w:val="PL"/>
      </w:pPr>
    </w:p>
    <w:p w14:paraId="38873BF2" w14:textId="77777777" w:rsidR="009B1C39" w:rsidRDefault="009B1C39">
      <w:pPr>
        <w:pStyle w:val="PL"/>
      </w:pPr>
      <w:r>
        <w:t>SSActionType</w:t>
      </w:r>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t>passwordRegistration</w:t>
      </w:r>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r>
        <w:t>SSParameters</w:t>
      </w:r>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t>forwardedToNumber</w:t>
      </w:r>
      <w:r>
        <w:tab/>
        <w:t>[0] ForwardToNumber,</w:t>
      </w:r>
    </w:p>
    <w:p w14:paraId="589B26CB" w14:textId="77777777" w:rsidR="009B1C39" w:rsidRDefault="009B1C39">
      <w:pPr>
        <w:pStyle w:val="PL"/>
      </w:pPr>
      <w:r>
        <w:tab/>
        <w:t>unstructuredData</w:t>
      </w:r>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r>
        <w:t>SupplServices</w:t>
      </w:r>
      <w:r>
        <w:tab/>
      </w:r>
      <w:r>
        <w:tab/>
      </w:r>
      <w:r>
        <w:tab/>
      </w:r>
      <w:r>
        <w:tab/>
        <w:t>::= SET OF SS-Code</w:t>
      </w:r>
    </w:p>
    <w:p w14:paraId="53EF1196" w14:textId="77777777" w:rsidR="009B1C39" w:rsidRDefault="009B1C39">
      <w:pPr>
        <w:pStyle w:val="PL"/>
      </w:pPr>
    </w:p>
    <w:p w14:paraId="1582798B" w14:textId="77777777" w:rsidR="009B1C39" w:rsidRDefault="009B1C39">
      <w:pPr>
        <w:pStyle w:val="PL"/>
      </w:pPr>
      <w:r>
        <w:t>SuppServiceUsed</w:t>
      </w:r>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t>ssCode</w:t>
      </w:r>
      <w:r>
        <w:tab/>
      </w:r>
      <w:r>
        <w:tab/>
      </w:r>
      <w:r>
        <w:tab/>
      </w:r>
      <w:r>
        <w:tab/>
      </w:r>
      <w:r>
        <w:tab/>
        <w:t>[0] SS-Code,</w:t>
      </w:r>
    </w:p>
    <w:p w14:paraId="74D2952B" w14:textId="77777777" w:rsidR="009B1C39" w:rsidRDefault="009B1C39">
      <w:pPr>
        <w:pStyle w:val="PL"/>
      </w:pPr>
      <w:r>
        <w:tab/>
        <w:t>ssTime</w:t>
      </w:r>
      <w:r>
        <w:tab/>
      </w:r>
      <w:r>
        <w:tab/>
      </w:r>
      <w:r>
        <w:tab/>
      </w:r>
      <w:r>
        <w:tab/>
      </w:r>
      <w:r>
        <w:tab/>
        <w:t>[1] TimeStamp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r>
        <w:t>SwitchoverTime</w:t>
      </w:r>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r>
        <w:t>TariffId</w:t>
      </w:r>
      <w:r>
        <w:tab/>
      </w:r>
      <w:r>
        <w:tab/>
      </w:r>
      <w:r>
        <w:tab/>
      </w:r>
      <w:r>
        <w:tab/>
      </w:r>
      <w:r>
        <w:tab/>
        <w:t>::= INTEGER</w:t>
      </w:r>
    </w:p>
    <w:p w14:paraId="689C4091" w14:textId="77777777" w:rsidR="009B1C39" w:rsidRDefault="009B1C39">
      <w:pPr>
        <w:pStyle w:val="PL"/>
      </w:pPr>
    </w:p>
    <w:p w14:paraId="4D65FA6E" w14:textId="77777777" w:rsidR="009B1C39" w:rsidRDefault="009B1C39">
      <w:pPr>
        <w:pStyle w:val="PL"/>
      </w:pPr>
      <w:r>
        <w:t>TariffPeriod</w:t>
      </w:r>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Note that the value of tariffId corresponds to the attribute tariffId.</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t>switchoverTime</w:t>
      </w:r>
      <w:r>
        <w:tab/>
      </w:r>
      <w:r>
        <w:tab/>
      </w:r>
      <w:r>
        <w:tab/>
        <w:t>[0] SwitchoverTime,</w:t>
      </w:r>
    </w:p>
    <w:p w14:paraId="5707D74A" w14:textId="77777777" w:rsidR="009B1C39" w:rsidRDefault="009B1C39">
      <w:pPr>
        <w:pStyle w:val="PL"/>
      </w:pPr>
      <w:r>
        <w:lastRenderedPageBreak/>
        <w:tab/>
        <w:t>tariffId</w:t>
      </w:r>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r>
        <w:t>TariffPeriods</w:t>
      </w:r>
      <w:r>
        <w:tab/>
      </w:r>
      <w:r>
        <w:tab/>
      </w:r>
      <w:r>
        <w:tab/>
      </w:r>
      <w:r>
        <w:tab/>
        <w:t>::= SET OF TariffPeriod</w:t>
      </w:r>
    </w:p>
    <w:p w14:paraId="49FEAE16" w14:textId="77777777" w:rsidR="009B1C39" w:rsidRDefault="009B1C39">
      <w:pPr>
        <w:pStyle w:val="PL"/>
      </w:pPr>
    </w:p>
    <w:p w14:paraId="4A6950F7" w14:textId="77777777" w:rsidR="009B1C39" w:rsidRDefault="009B1C39">
      <w:pPr>
        <w:pStyle w:val="PL"/>
      </w:pPr>
      <w:r>
        <w:t>TariffSystemStatus</w:t>
      </w:r>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r>
        <w:t>TrafficChannel</w:t>
      </w:r>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t>fullRate</w:t>
      </w:r>
      <w:r>
        <w:tab/>
      </w:r>
      <w:r>
        <w:tab/>
      </w:r>
      <w:r>
        <w:tab/>
        <w:t>(0),</w:t>
      </w:r>
    </w:p>
    <w:p w14:paraId="77F01CE9" w14:textId="77777777" w:rsidR="009B1C39" w:rsidRDefault="009B1C39">
      <w:pPr>
        <w:pStyle w:val="PL"/>
      </w:pPr>
      <w:r>
        <w:tab/>
        <w:t>halfRate</w:t>
      </w:r>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r>
        <w:t>TranslatedNumber</w:t>
      </w:r>
      <w:r>
        <w:tab/>
      </w:r>
      <w:r>
        <w:tab/>
        <w:t xml:space="preserve">::= </w:t>
      </w:r>
      <w:r>
        <w:tab/>
        <w:t>BCDDirectoryNumber</w:t>
      </w:r>
    </w:p>
    <w:p w14:paraId="1D51A99D" w14:textId="77777777" w:rsidR="009B1C39" w:rsidRDefault="009B1C39">
      <w:pPr>
        <w:pStyle w:val="PL"/>
      </w:pPr>
    </w:p>
    <w:p w14:paraId="60E4B683" w14:textId="77777777" w:rsidR="009B1C39" w:rsidRDefault="009B1C39">
      <w:pPr>
        <w:pStyle w:val="PL"/>
      </w:pPr>
      <w:r>
        <w:t>TransparencyInd</w:t>
      </w:r>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t>nonTransparent</w:t>
      </w:r>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r>
        <w:t>TrunkGroup</w:t>
      </w:r>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t>tkgpNumber</w:t>
      </w:r>
      <w:r>
        <w:tab/>
      </w:r>
      <w:r>
        <w:tab/>
        <w:t>[0] INTEGER,</w:t>
      </w:r>
    </w:p>
    <w:p w14:paraId="4615E5C4" w14:textId="77777777" w:rsidR="009B1C39" w:rsidRDefault="009B1C39">
      <w:pPr>
        <w:pStyle w:val="PL"/>
      </w:pPr>
      <w:r>
        <w:tab/>
        <w:t>tkgpName</w:t>
      </w:r>
      <w:r>
        <w:tab/>
      </w:r>
      <w:r>
        <w:tab/>
      </w:r>
      <w:r>
        <w:tab/>
        <w:t>[1] GraphicString</w:t>
      </w:r>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r>
        <w:t>TSChangeover</w:t>
      </w:r>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t>newActiveTS</w:t>
      </w:r>
      <w:r>
        <w:tab/>
      </w:r>
      <w:r>
        <w:tab/>
      </w:r>
      <w:r>
        <w:tab/>
        <w:t>[0] INTEGER,</w:t>
      </w:r>
    </w:p>
    <w:p w14:paraId="1414E9D6" w14:textId="77777777" w:rsidR="009B1C39" w:rsidRDefault="009B1C39">
      <w:pPr>
        <w:pStyle w:val="PL"/>
      </w:pPr>
      <w:r>
        <w:tab/>
        <w:t>newStandbyTS</w:t>
      </w:r>
      <w:r>
        <w:tab/>
      </w:r>
      <w:r>
        <w:tab/>
      </w:r>
      <w:r w:rsidR="00C07E9E">
        <w:tab/>
      </w:r>
      <w:r>
        <w:t>[1] INTEGER,</w:t>
      </w:r>
    </w:p>
    <w:p w14:paraId="015B7A08" w14:textId="77777777" w:rsidR="009B1C39" w:rsidRDefault="009B1C39">
      <w:pPr>
        <w:pStyle w:val="PL"/>
      </w:pPr>
      <w:r>
        <w:tab/>
        <w:t>changeoverTime</w:t>
      </w:r>
      <w:r>
        <w:tab/>
      </w:r>
      <w:r>
        <w:tab/>
        <w:t>[2] GeneralizedTime OPTIONAL,</w:t>
      </w:r>
    </w:p>
    <w:p w14:paraId="2D653CBB" w14:textId="77777777" w:rsidR="009B1C39" w:rsidRDefault="009B1C39">
      <w:pPr>
        <w:pStyle w:val="PL"/>
      </w:pPr>
      <w:r>
        <w:tab/>
        <w:t>authkey</w:t>
      </w:r>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t>versionNumber</w:t>
      </w:r>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r>
        <w:t>TSCheckError</w:t>
      </w:r>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t>errorId</w:t>
      </w:r>
      <w:r>
        <w:tab/>
      </w:r>
      <w:r>
        <w:tab/>
      </w:r>
      <w:r>
        <w:tab/>
      </w:r>
      <w:r w:rsidR="00C07E9E">
        <w:tab/>
      </w:r>
      <w:r>
        <w:t>[0] TSCheckErrorId,</w:t>
      </w:r>
    </w:p>
    <w:p w14:paraId="637866FC" w14:textId="77777777" w:rsidR="009B1C39" w:rsidRDefault="009B1C39">
      <w:pPr>
        <w:pStyle w:val="PL"/>
      </w:pPr>
      <w:r>
        <w:tab/>
        <w:t>fail</w:t>
      </w:r>
      <w:r>
        <w:tab/>
      </w:r>
      <w:r>
        <w:tab/>
      </w:r>
      <w:r>
        <w:tab/>
      </w:r>
      <w:r>
        <w:tab/>
      </w:r>
      <w:r w:rsidR="00C07E9E">
        <w:tab/>
      </w:r>
      <w:r>
        <w:t>ANY DEFINED BY errorId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r>
        <w:t>TSCheckErrorId</w:t>
      </w:r>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t>globalForm</w:t>
      </w:r>
      <w:r>
        <w:tab/>
      </w:r>
      <w:r>
        <w:tab/>
      </w:r>
      <w:r>
        <w:tab/>
        <w:t>[0] OBJECT IDENTIFIER,</w:t>
      </w:r>
    </w:p>
    <w:p w14:paraId="1570D8E8" w14:textId="77777777" w:rsidR="009B1C39" w:rsidRDefault="009B1C39">
      <w:pPr>
        <w:pStyle w:val="PL"/>
      </w:pPr>
      <w:r>
        <w:tab/>
        <w:t>localForm</w:t>
      </w:r>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r>
        <w:t>TSCheckResult</w:t>
      </w:r>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[1] SET OF TSCheckError</w:t>
      </w:r>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r>
        <w:t>TSCopyTariffSystem</w:t>
      </w:r>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t>oldTS</w:t>
      </w:r>
      <w:r>
        <w:tab/>
      </w:r>
      <w:r>
        <w:tab/>
      </w:r>
      <w:r>
        <w:tab/>
      </w:r>
      <w:r>
        <w:tab/>
        <w:t>[0] INTEGER,</w:t>
      </w:r>
    </w:p>
    <w:p w14:paraId="3855DCDB" w14:textId="77777777" w:rsidR="009B1C39" w:rsidRDefault="009B1C39">
      <w:pPr>
        <w:pStyle w:val="PL"/>
      </w:pPr>
      <w:r>
        <w:tab/>
        <w:t>newTS</w:t>
      </w:r>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r>
        <w:t>TSNextChange</w:t>
      </w:r>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t>noChangeover</w:t>
      </w:r>
      <w:r>
        <w:tab/>
      </w:r>
      <w:r>
        <w:tab/>
      </w:r>
      <w:r w:rsidR="00C07E9E">
        <w:tab/>
      </w:r>
      <w:r>
        <w:t>[0] NULL,</w:t>
      </w:r>
    </w:p>
    <w:p w14:paraId="03C90397" w14:textId="77777777" w:rsidR="009B1C39" w:rsidRDefault="009B1C39">
      <w:pPr>
        <w:pStyle w:val="PL"/>
      </w:pPr>
      <w:r>
        <w:tab/>
        <w:t>tsChangeover</w:t>
      </w:r>
      <w:r>
        <w:tab/>
      </w:r>
      <w:r>
        <w:tab/>
      </w:r>
      <w:r w:rsidR="00C07E9E">
        <w:tab/>
      </w:r>
      <w:r>
        <w:t>[1] TSChangeover</w:t>
      </w:r>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r>
        <w:t>TypeOfSubscribers</w:t>
      </w:r>
      <w:r>
        <w:tab/>
      </w:r>
      <w:r>
        <w:tab/>
        <w:t>::= ENUMERATED</w:t>
      </w:r>
    </w:p>
    <w:p w14:paraId="335D728C" w14:textId="77777777" w:rsidR="009B1C39" w:rsidRDefault="009B1C39">
      <w:pPr>
        <w:pStyle w:val="PL"/>
      </w:pPr>
      <w:r>
        <w:lastRenderedPageBreak/>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r>
        <w:t>TypeOfTransaction</w:t>
      </w:r>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t>mscNumber</w:t>
      </w:r>
      <w:r>
        <w:tab/>
      </w:r>
      <w:r>
        <w:tab/>
      </w:r>
      <w:r>
        <w:tab/>
        <w:t>[1] MscNo,</w:t>
      </w:r>
    </w:p>
    <w:p w14:paraId="452131C4" w14:textId="77777777" w:rsidR="009B1C39" w:rsidRDefault="009B1C39">
      <w:pPr>
        <w:pStyle w:val="PL"/>
      </w:pPr>
      <w:r>
        <w:tab/>
        <w:t>vlrNumber</w:t>
      </w:r>
      <w:r>
        <w:tab/>
      </w:r>
      <w:r>
        <w:tab/>
      </w:r>
      <w:r>
        <w:tab/>
        <w:t>[2] VlrNo</w:t>
      </w:r>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r>
        <w:t>VlrNo</w:t>
      </w:r>
      <w:r>
        <w:tab/>
      </w:r>
      <w:r>
        <w:tab/>
        <w:t>::= ISDN-AddressString</w:t>
      </w:r>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r>
        <w:br w:type="page"/>
      </w:r>
      <w:bookmarkStart w:id="4244" w:name="_Toc20233287"/>
      <w:bookmarkStart w:id="4245" w:name="_Toc28026867"/>
      <w:bookmarkStart w:id="4246" w:name="_Toc36116702"/>
      <w:bookmarkStart w:id="4247" w:name="_Toc44682886"/>
      <w:bookmarkStart w:id="4248" w:name="_Toc51926737"/>
      <w:bookmarkStart w:id="4249" w:name="_Toc171694531"/>
      <w:r>
        <w:lastRenderedPageBreak/>
        <w:t>5.2.2.2</w:t>
      </w:r>
      <w:r>
        <w:tab/>
        <w:t>PS domain CDRs</w:t>
      </w:r>
      <w:bookmarkEnd w:id="4244"/>
      <w:bookmarkEnd w:id="4245"/>
      <w:bookmarkEnd w:id="4246"/>
      <w:bookmarkEnd w:id="4247"/>
      <w:bookmarkEnd w:id="4248"/>
      <w:bookmarkEnd w:id="4249"/>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250" w:name="_Hlk83046736"/>
    </w:p>
    <w:p w14:paraId="119C8369" w14:textId="77777777" w:rsidR="009B1C39" w:rsidRDefault="009E45F2" w:rsidP="009E45F2">
      <w:pPr>
        <w:pStyle w:val="PL"/>
      </w:pPr>
      <w:r>
        <w:t>PSCellInformation,</w:t>
      </w:r>
      <w:bookmarkEnd w:id="4250"/>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lastRenderedPageBreak/>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lastRenderedPageBreak/>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lastRenderedPageBreak/>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lastRenderedPageBreak/>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lastRenderedPageBreak/>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lastRenderedPageBreak/>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lastRenderedPageBreak/>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lastRenderedPageBreak/>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lastRenderedPageBreak/>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lastRenderedPageBreak/>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lastRenderedPageBreak/>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lastRenderedPageBreak/>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lastRenderedPageBreak/>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lastRenderedPageBreak/>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lastRenderedPageBreak/>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lastRenderedPageBreak/>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lastRenderedPageBreak/>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251" w:name="_Toc20233288"/>
      <w:bookmarkStart w:id="4252" w:name="_Toc28026868"/>
      <w:bookmarkStart w:id="4253" w:name="_Toc36116703"/>
      <w:bookmarkStart w:id="4254" w:name="_Toc44682887"/>
      <w:bookmarkStart w:id="4255" w:name="_Toc51926738"/>
      <w:bookmarkStart w:id="4256" w:name="_Toc171694532"/>
      <w:r>
        <w:t>5.2.2.3</w:t>
      </w:r>
      <w:r>
        <w:tab/>
      </w:r>
      <w:r w:rsidR="00443DA7">
        <w:t>Void</w:t>
      </w:r>
      <w:bookmarkEnd w:id="4251"/>
      <w:bookmarkEnd w:id="4252"/>
      <w:bookmarkEnd w:id="4253"/>
      <w:bookmarkEnd w:id="4254"/>
      <w:bookmarkEnd w:id="4255"/>
      <w:bookmarkEnd w:id="4256"/>
    </w:p>
    <w:p w14:paraId="54A4C25E" w14:textId="77777777" w:rsidR="003B4705" w:rsidRDefault="003B4705" w:rsidP="003B4705">
      <w:pPr>
        <w:pStyle w:val="Heading4"/>
      </w:pPr>
      <w:bookmarkStart w:id="4257" w:name="_Toc20233289"/>
      <w:bookmarkStart w:id="4258" w:name="_Toc28026869"/>
      <w:bookmarkStart w:id="4259" w:name="_Toc36116704"/>
      <w:bookmarkStart w:id="4260" w:name="_Toc44682888"/>
      <w:bookmarkStart w:id="4261" w:name="_Toc51926739"/>
      <w:bookmarkStart w:id="4262" w:name="_Toc171694533"/>
      <w:r>
        <w:t>5.2.2.4</w:t>
      </w:r>
      <w:r>
        <w:tab/>
        <w:t>CP data transfer domain CDRs</w:t>
      </w:r>
      <w:bookmarkEnd w:id="4257"/>
      <w:bookmarkEnd w:id="4258"/>
      <w:bookmarkEnd w:id="4259"/>
      <w:bookmarkEnd w:id="4260"/>
      <w:bookmarkEnd w:id="4261"/>
      <w:bookmarkEnd w:id="4262"/>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.$CPDTChargingDataTypes {itu-t (0) identified-organization (4) etsi (0) mobileDomain (0) charging (5) cpdtChargingDataTypes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r w:rsidRPr="00253617">
        <w:t xml:space="preserve">CallDuration, </w:t>
      </w:r>
    </w:p>
    <w:p w14:paraId="16A92F64" w14:textId="77777777" w:rsidR="003A0356" w:rsidRDefault="003A0356" w:rsidP="003A0356">
      <w:pPr>
        <w:pStyle w:val="PL"/>
      </w:pPr>
      <w:r>
        <w:t>C</w:t>
      </w:r>
      <w:r w:rsidRPr="00603D5F">
        <w:t>hargingID</w:t>
      </w:r>
      <w:r>
        <w:t>,</w:t>
      </w:r>
    </w:p>
    <w:p w14:paraId="738BC340" w14:textId="77777777" w:rsidR="003B4705" w:rsidRDefault="003B4705" w:rsidP="003B4705">
      <w:pPr>
        <w:pStyle w:val="PL"/>
      </w:pPr>
      <w:r w:rsidRPr="00253617">
        <w:t>DiameterIdentity,</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r>
        <w:t>LocalSequenceNumber,</w:t>
      </w:r>
      <w:r w:rsidRPr="00253617">
        <w:t xml:space="preserve"> </w:t>
      </w:r>
    </w:p>
    <w:p w14:paraId="13ACDAD8" w14:textId="77777777" w:rsidR="003B4705" w:rsidRPr="00253617" w:rsidRDefault="003B4705" w:rsidP="003B4705">
      <w:pPr>
        <w:pStyle w:val="PL"/>
      </w:pPr>
      <w:r w:rsidRPr="00253617">
        <w:t>ManagementExtensions,</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r>
        <w:t>NodeID,</w:t>
      </w:r>
    </w:p>
    <w:p w14:paraId="4242EF4A" w14:textId="77777777" w:rsidR="003A0356" w:rsidRDefault="003A0356" w:rsidP="003A0356">
      <w:pPr>
        <w:pStyle w:val="PL"/>
      </w:pPr>
      <w:r>
        <w:t>PLMN-Id,</w:t>
      </w:r>
    </w:p>
    <w:p w14:paraId="1CE2C7D8" w14:textId="77777777" w:rsidR="003A0356" w:rsidRDefault="003A0356" w:rsidP="003A0356">
      <w:pPr>
        <w:pStyle w:val="PL"/>
      </w:pPr>
      <w:r>
        <w:t>RATType,</w:t>
      </w:r>
    </w:p>
    <w:p w14:paraId="43197AC4" w14:textId="77777777" w:rsidR="003B4705" w:rsidRDefault="003B4705" w:rsidP="003B4705">
      <w:pPr>
        <w:pStyle w:val="PL"/>
      </w:pPr>
      <w:r w:rsidRPr="00781D17">
        <w:t>RecordType,</w:t>
      </w:r>
    </w:p>
    <w:p w14:paraId="43878E1D" w14:textId="77777777" w:rsidR="00547BDB" w:rsidRPr="004B702F" w:rsidRDefault="003B4705" w:rsidP="00547BDB">
      <w:pPr>
        <w:pStyle w:val="PL"/>
      </w:pPr>
      <w:r>
        <w:t>ServiceContextID,</w:t>
      </w:r>
    </w:p>
    <w:p w14:paraId="4263D15E" w14:textId="77777777" w:rsidR="003B4705" w:rsidRDefault="00547BDB" w:rsidP="00547BDB">
      <w:pPr>
        <w:pStyle w:val="PL"/>
      </w:pPr>
      <w:r w:rsidRPr="004B702F">
        <w:t>SubscriptionID,</w:t>
      </w:r>
    </w:p>
    <w:p w14:paraId="0A63CD08" w14:textId="77777777" w:rsidR="003B4705" w:rsidRDefault="003B4705" w:rsidP="003B4705">
      <w:pPr>
        <w:pStyle w:val="PL"/>
      </w:pPr>
      <w:r>
        <w:t>TimeStamp</w:t>
      </w:r>
    </w:p>
    <w:p w14:paraId="31BD6321"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 xml:space="preserve">FROM MAP-CommonDataTypes {itu-t identified-organization (4) etsi (0) mobileDomain (0)gsm-Network (1) modules (3) map-CommonDataTypes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r>
        <w:t>AccessPointNameNI,</w:t>
      </w:r>
    </w:p>
    <w:p w14:paraId="47D552F3" w14:textId="77777777" w:rsidR="003B4705" w:rsidRDefault="008E06CA" w:rsidP="003B4705">
      <w:pPr>
        <w:pStyle w:val="PL"/>
      </w:pPr>
      <w:r>
        <w:t>A</w:t>
      </w:r>
      <w:r w:rsidR="003B4705">
        <w:t>PNRateControl,</w:t>
      </w:r>
    </w:p>
    <w:p w14:paraId="5DDC075F" w14:textId="77777777" w:rsidR="003B4705" w:rsidRDefault="003B4705" w:rsidP="003B4705">
      <w:pPr>
        <w:pStyle w:val="PL"/>
      </w:pPr>
      <w:r>
        <w:t>ChargingCharacteristics,</w:t>
      </w:r>
    </w:p>
    <w:p w14:paraId="5D13B235" w14:textId="77777777" w:rsidR="003B4705" w:rsidRDefault="003B4705" w:rsidP="003B4705">
      <w:pPr>
        <w:pStyle w:val="PL"/>
      </w:pPr>
      <w:r>
        <w:t>ChChSelectionMode,</w:t>
      </w:r>
    </w:p>
    <w:p w14:paraId="57A88E45" w14:textId="77777777" w:rsidR="003B4705" w:rsidRDefault="003B4705" w:rsidP="003B4705">
      <w:pPr>
        <w:pStyle w:val="PL"/>
      </w:pPr>
      <w:r w:rsidRPr="008A7500">
        <w:t>DataVolumeGPRS,</w:t>
      </w:r>
    </w:p>
    <w:p w14:paraId="7866BFEF" w14:textId="77777777" w:rsidR="003B4705" w:rsidRDefault="008E06CA" w:rsidP="003B4705">
      <w:pPr>
        <w:pStyle w:val="PL"/>
      </w:pPr>
      <w:r>
        <w:t>S</w:t>
      </w:r>
      <w:r w:rsidR="003B4705">
        <w:t>ervingPLMNRateControl</w:t>
      </w:r>
    </w:p>
    <w:p w14:paraId="18DE2FFC"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r>
        <w:t>CPDTRecord</w:t>
      </w:r>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919E0A8" w14:textId="77777777" w:rsidR="003B4705" w:rsidRDefault="003B4705" w:rsidP="003B4705">
      <w:pPr>
        <w:pStyle w:val="PL"/>
        <w:rPr>
          <w:lang w:eastAsia="zh-CN"/>
        </w:rPr>
      </w:pPr>
      <w:r>
        <w:lastRenderedPageBreak/>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00CC6E4B" w14:textId="77777777" w:rsidR="003B4705" w:rsidRDefault="003B4705" w:rsidP="003B4705">
      <w:pPr>
        <w:pStyle w:val="PL"/>
      </w:pPr>
      <w:r>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r>
        <w:t>C</w:t>
      </w:r>
      <w:r w:rsidR="003B4705">
        <w:t xml:space="preserve">PDTSCERecord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t>recordType</w:t>
      </w:r>
      <w:r>
        <w:tab/>
      </w:r>
      <w:r>
        <w:tab/>
      </w:r>
      <w:r>
        <w:tab/>
      </w:r>
      <w:r>
        <w:tab/>
      </w:r>
      <w:r>
        <w:tab/>
      </w:r>
      <w:r>
        <w:tab/>
        <w:t>[0] RecordType,</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t>servedIMSI</w:t>
      </w:r>
      <w:r>
        <w:tab/>
      </w:r>
      <w:r>
        <w:tab/>
      </w:r>
      <w:r>
        <w:tab/>
      </w:r>
      <w:r>
        <w:tab/>
      </w:r>
      <w:r>
        <w:tab/>
      </w:r>
      <w:r>
        <w:tab/>
        <w:t>[2] IMSI OPTIONAL,</w:t>
      </w:r>
    </w:p>
    <w:p w14:paraId="163CE243" w14:textId="77777777" w:rsidR="003B4705" w:rsidRDefault="003B4705" w:rsidP="003B4705">
      <w:pPr>
        <w:pStyle w:val="PL"/>
      </w:pPr>
      <w:r>
        <w:tab/>
        <w:t>servedMSISDN</w:t>
      </w:r>
      <w:r>
        <w:tab/>
      </w:r>
      <w:r>
        <w:tab/>
      </w:r>
      <w:r>
        <w:tab/>
      </w:r>
      <w:r>
        <w:tab/>
      </w:r>
      <w:r>
        <w:tab/>
        <w:t>[3] MSISDN OPTIONAL,</w:t>
      </w:r>
    </w:p>
    <w:p w14:paraId="38C0EE25" w14:textId="77777777" w:rsidR="003B4705" w:rsidRDefault="003B4705" w:rsidP="003B4705">
      <w:pPr>
        <w:pStyle w:val="PL"/>
      </w:pPr>
      <w:r>
        <w:tab/>
        <w:t>chargingID</w:t>
      </w:r>
      <w:r>
        <w:tab/>
      </w:r>
      <w:r>
        <w:tab/>
      </w:r>
      <w:r>
        <w:tab/>
      </w:r>
      <w:r>
        <w:tab/>
      </w:r>
      <w:r>
        <w:tab/>
      </w:r>
      <w:r>
        <w:tab/>
        <w:t>[4] ChargingID,</w:t>
      </w:r>
    </w:p>
    <w:p w14:paraId="5C7CD80F"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3C799064" w14:textId="77777777" w:rsidR="003B4705" w:rsidRDefault="003B4705" w:rsidP="003B4705">
      <w:pPr>
        <w:pStyle w:val="PL"/>
      </w:pPr>
      <w:r>
        <w:tab/>
        <w:t>nodeID</w:t>
      </w:r>
      <w:r>
        <w:tab/>
      </w:r>
      <w:r>
        <w:tab/>
      </w:r>
      <w:r>
        <w:tab/>
      </w:r>
      <w:r>
        <w:tab/>
      </w:r>
      <w:r>
        <w:tab/>
      </w:r>
      <w:r>
        <w:tab/>
      </w:r>
      <w:r>
        <w:tab/>
        <w:t>[6] NodeID OPTIONAL,</w:t>
      </w:r>
    </w:p>
    <w:p w14:paraId="1EA5171C" w14:textId="77777777" w:rsidR="003B4705" w:rsidRDefault="003B4705" w:rsidP="003B4705">
      <w:pPr>
        <w:pStyle w:val="PL"/>
      </w:pPr>
      <w:r>
        <w:tab/>
        <w:t>recordOpeningTime</w:t>
      </w:r>
      <w:r>
        <w:tab/>
      </w:r>
      <w:r>
        <w:tab/>
      </w:r>
      <w:r>
        <w:tab/>
      </w:r>
      <w:r>
        <w:tab/>
        <w:t>[7] TimeStamp,</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0E791F9E"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BE99AF"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461AABA3" w14:textId="77777777" w:rsidR="003B4705" w:rsidRDefault="003B4705" w:rsidP="003B4705">
      <w:pPr>
        <w:pStyle w:val="PL"/>
      </w:pPr>
      <w:r>
        <w:tab/>
        <w:t>chargingCharacteristics</w:t>
      </w:r>
      <w:r>
        <w:tab/>
      </w:r>
      <w:r>
        <w:tab/>
      </w:r>
      <w:r>
        <w:tab/>
        <w:t>[11] ChargingCharacteristics,</w:t>
      </w:r>
    </w:p>
    <w:p w14:paraId="0837569F" w14:textId="77777777" w:rsidR="003B4705" w:rsidRDefault="003B4705" w:rsidP="003B4705">
      <w:pPr>
        <w:pStyle w:val="PL"/>
      </w:pPr>
      <w:r>
        <w:tab/>
        <w:t>chChSelectionMode</w:t>
      </w:r>
      <w:r>
        <w:tab/>
      </w:r>
      <w:r>
        <w:tab/>
      </w:r>
      <w:r>
        <w:tab/>
      </w:r>
      <w:r>
        <w:tab/>
        <w:t>[12] ChChSelectionMode OPTIONAL,</w:t>
      </w:r>
    </w:p>
    <w:p w14:paraId="4E02D366"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5D74CE63"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651EA01A"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F0F41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t>localSequenceNumber</w:t>
      </w:r>
      <w:r>
        <w:tab/>
      </w:r>
      <w:r>
        <w:tab/>
      </w:r>
      <w:r>
        <w:tab/>
      </w:r>
      <w:r>
        <w:tab/>
        <w:t>[18] LocalSequenceNumber OPTIONAL,</w:t>
      </w:r>
    </w:p>
    <w:p w14:paraId="7D5CB864" w14:textId="77777777" w:rsidR="003B4705" w:rsidRDefault="003B4705" w:rsidP="003B4705">
      <w:pPr>
        <w:pStyle w:val="PL"/>
      </w:pPr>
      <w:r>
        <w:tab/>
        <w:t>recordSequenceNumber</w:t>
      </w:r>
      <w:r>
        <w:tab/>
      </w:r>
      <w:r>
        <w:tab/>
      </w:r>
      <w:r>
        <w:tab/>
        <w:t>[19] INTEGER OPTIONAL,</w:t>
      </w:r>
    </w:p>
    <w:p w14:paraId="691AD8E0"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5FEEFA7"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03CB12F"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136637E9"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537BA555" w14:textId="77777777" w:rsidR="003B4705" w:rsidRPr="002945D3" w:rsidRDefault="003B4705" w:rsidP="003B4705">
      <w:pPr>
        <w:pStyle w:val="PL"/>
      </w:pPr>
      <w:r w:rsidRPr="002945D3">
        <w:tab/>
        <w:t>servingNodePLMNIdentifier</w:t>
      </w:r>
      <w:r w:rsidRPr="002945D3">
        <w:tab/>
      </w:r>
      <w:r w:rsidRPr="002945D3">
        <w:tab/>
        <w:t>[24] PLMN-Id OPTIONAL,</w:t>
      </w:r>
    </w:p>
    <w:p w14:paraId="498296DA"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r>
        <w:t>servedIMSI</w:t>
      </w:r>
      <w:r>
        <w:tab/>
      </w:r>
      <w:r>
        <w:tab/>
      </w:r>
      <w:r>
        <w:tab/>
      </w:r>
      <w:r>
        <w:tab/>
      </w:r>
      <w:r>
        <w:tab/>
      </w:r>
      <w:r>
        <w:tab/>
        <w:t>[2] IMSI OPTIONAL,</w:t>
      </w:r>
    </w:p>
    <w:p w14:paraId="7BEAB24D" w14:textId="77777777" w:rsidR="003B4705" w:rsidRDefault="003B4705" w:rsidP="003B4705">
      <w:pPr>
        <w:pStyle w:val="PL"/>
      </w:pPr>
      <w:r>
        <w:tab/>
        <w:t>servedMSISDN</w:t>
      </w:r>
      <w:r>
        <w:tab/>
      </w:r>
      <w:r>
        <w:tab/>
      </w:r>
      <w:r>
        <w:tab/>
      </w:r>
      <w:r>
        <w:tab/>
      </w:r>
      <w:r>
        <w:tab/>
        <w:t>[3] MSISDN OPTIONAL,</w:t>
      </w:r>
    </w:p>
    <w:p w14:paraId="75C7318D" w14:textId="77777777" w:rsidR="003B4705" w:rsidRDefault="003B4705" w:rsidP="003B4705">
      <w:pPr>
        <w:pStyle w:val="PL"/>
      </w:pPr>
      <w:r>
        <w:tab/>
        <w:t>chargingID</w:t>
      </w:r>
      <w:r>
        <w:tab/>
      </w:r>
      <w:r>
        <w:tab/>
      </w:r>
      <w:r>
        <w:tab/>
      </w:r>
      <w:r>
        <w:tab/>
      </w:r>
      <w:r>
        <w:tab/>
      </w:r>
      <w:r>
        <w:tab/>
        <w:t>[4] ChargingID,</w:t>
      </w:r>
    </w:p>
    <w:p w14:paraId="75C4D88B"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1BB4431C" w14:textId="77777777" w:rsidR="003B4705" w:rsidRDefault="003B4705" w:rsidP="003B4705">
      <w:pPr>
        <w:pStyle w:val="PL"/>
      </w:pPr>
      <w:r>
        <w:tab/>
        <w:t>nodeID</w:t>
      </w:r>
      <w:r>
        <w:tab/>
      </w:r>
      <w:r>
        <w:tab/>
      </w:r>
      <w:r>
        <w:tab/>
      </w:r>
      <w:r>
        <w:tab/>
      </w:r>
      <w:r>
        <w:tab/>
      </w:r>
      <w:r>
        <w:tab/>
      </w:r>
      <w:r>
        <w:tab/>
        <w:t>[6] NodeID OPTIONAL,</w:t>
      </w:r>
    </w:p>
    <w:p w14:paraId="6D7F5153" w14:textId="77777777" w:rsidR="003B4705" w:rsidRDefault="003B4705" w:rsidP="003B4705">
      <w:pPr>
        <w:pStyle w:val="PL"/>
      </w:pPr>
      <w:r>
        <w:tab/>
        <w:t>recordOpeningTime</w:t>
      </w:r>
      <w:r>
        <w:tab/>
      </w:r>
      <w:r>
        <w:tab/>
      </w:r>
      <w:r>
        <w:tab/>
      </w:r>
      <w:r>
        <w:tab/>
        <w:t>[7] TimeStamp,</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2045E32F"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3429528C"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3050A1D9" w14:textId="77777777" w:rsidR="003B4705" w:rsidRDefault="003B4705" w:rsidP="003B4705">
      <w:pPr>
        <w:pStyle w:val="PL"/>
      </w:pPr>
      <w:r>
        <w:tab/>
        <w:t>chargingCharacteristics</w:t>
      </w:r>
      <w:r>
        <w:tab/>
      </w:r>
      <w:r>
        <w:tab/>
      </w:r>
      <w:r>
        <w:tab/>
        <w:t>[11] ChargingCharacteristics,</w:t>
      </w:r>
    </w:p>
    <w:p w14:paraId="205DC545" w14:textId="77777777" w:rsidR="003B4705" w:rsidRDefault="003B4705" w:rsidP="003B4705">
      <w:pPr>
        <w:pStyle w:val="PL"/>
      </w:pPr>
      <w:r>
        <w:tab/>
        <w:t>chChSelectionMode</w:t>
      </w:r>
      <w:r>
        <w:tab/>
      </w:r>
      <w:r>
        <w:tab/>
      </w:r>
      <w:r>
        <w:tab/>
      </w:r>
      <w:r>
        <w:tab/>
        <w:t>[12] ChChSelectionMode OPTIONAL,</w:t>
      </w:r>
    </w:p>
    <w:p w14:paraId="4865ADD3"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7FCA559C"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0433956" w14:textId="77777777" w:rsidR="003B4705" w:rsidRDefault="003B4705" w:rsidP="003B4705">
      <w:pPr>
        <w:pStyle w:val="PL"/>
      </w:pPr>
      <w:r>
        <w:tab/>
        <w:t>listOfNIDDsubmission</w:t>
      </w:r>
      <w:r>
        <w:tab/>
      </w:r>
      <w:r>
        <w:tab/>
      </w:r>
      <w:r>
        <w:tab/>
        <w:t xml:space="preserve">[15] SEQUENCE OF </w:t>
      </w:r>
      <w:r w:rsidRPr="001B0BF5">
        <w:t>NIDDsubmission O</w:t>
      </w:r>
      <w:r>
        <w:t>PTIONAL,</w:t>
      </w:r>
    </w:p>
    <w:p w14:paraId="7DFB4ED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t>localSequenceNumber</w:t>
      </w:r>
      <w:r>
        <w:tab/>
      </w:r>
      <w:r>
        <w:tab/>
      </w:r>
      <w:r>
        <w:tab/>
      </w:r>
      <w:r>
        <w:tab/>
        <w:t>[18] LocalSequenceNumber OPTIONAL,</w:t>
      </w:r>
    </w:p>
    <w:p w14:paraId="326A9EB6" w14:textId="77777777" w:rsidR="003B4705" w:rsidRDefault="003B4705" w:rsidP="003B4705">
      <w:pPr>
        <w:pStyle w:val="PL"/>
      </w:pPr>
      <w:r>
        <w:tab/>
        <w:t>recordSequenceNumber</w:t>
      </w:r>
      <w:r>
        <w:tab/>
      </w:r>
      <w:r>
        <w:tab/>
      </w:r>
      <w:r>
        <w:tab/>
        <w:t>[19] INTEGER OPTIONAL,</w:t>
      </w:r>
    </w:p>
    <w:p w14:paraId="3F577D91"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1A78E82A"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2B6F477C"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67162AAC" w14:textId="77777777" w:rsidR="003B4705" w:rsidRDefault="003B4705" w:rsidP="003B4705">
      <w:pPr>
        <w:pStyle w:val="PL"/>
      </w:pPr>
      <w:r>
        <w:tab/>
        <w:t>rATType</w:t>
      </w:r>
      <w:r>
        <w:tab/>
      </w:r>
      <w:r>
        <w:tab/>
      </w:r>
      <w:r>
        <w:tab/>
      </w:r>
      <w:r>
        <w:tab/>
      </w:r>
      <w:r>
        <w:tab/>
      </w:r>
      <w:r>
        <w:tab/>
      </w:r>
      <w:r>
        <w:tab/>
        <w:t>[23] RATType OPTIONAL,</w:t>
      </w:r>
    </w:p>
    <w:p w14:paraId="58700563" w14:textId="77777777" w:rsidR="003B4705" w:rsidRDefault="003B4705" w:rsidP="003B4705">
      <w:pPr>
        <w:pStyle w:val="PL"/>
      </w:pPr>
      <w:r>
        <w:tab/>
        <w:t>servingNodePLMNIdentifier</w:t>
      </w:r>
      <w:r>
        <w:tab/>
      </w:r>
      <w:r>
        <w:tab/>
        <w:t>[24] PLMN-Id OPTIONAL,</w:t>
      </w:r>
    </w:p>
    <w:p w14:paraId="5C8B9F4C" w14:textId="77777777" w:rsidR="003B4705" w:rsidRDefault="003B4705" w:rsidP="003B4705">
      <w:pPr>
        <w:pStyle w:val="PL"/>
      </w:pPr>
      <w:r>
        <w:tab/>
        <w:t>servedIMEI</w:t>
      </w:r>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r>
        <w:t>CP</w:t>
      </w:r>
      <w:r w:rsidR="003B4705" w:rsidRPr="009C75AD">
        <w:t>CauseForRecClosing</w:t>
      </w:r>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t>abnormalRelease</w:t>
      </w:r>
      <w:r>
        <w:tab/>
      </w:r>
      <w:r>
        <w:tab/>
      </w:r>
      <w:r>
        <w:tab/>
      </w:r>
      <w:r>
        <w:tab/>
      </w:r>
      <w:r>
        <w:tab/>
        <w:t>(1</w:t>
      </w:r>
      <w:r w:rsidRPr="009C75AD">
        <w:t>),</w:t>
      </w:r>
    </w:p>
    <w:p w14:paraId="717B7BEF" w14:textId="77777777" w:rsidR="003B4705" w:rsidRPr="009C75AD" w:rsidRDefault="003B4705" w:rsidP="003B4705">
      <w:pPr>
        <w:pStyle w:val="PL"/>
      </w:pPr>
      <w:r>
        <w:lastRenderedPageBreak/>
        <w:tab/>
        <w:t>volumeLimit</w:t>
      </w:r>
      <w:r>
        <w:tab/>
      </w:r>
      <w:r>
        <w:tab/>
      </w:r>
      <w:r>
        <w:tab/>
      </w:r>
      <w:r>
        <w:tab/>
      </w:r>
      <w:r>
        <w:tab/>
      </w:r>
      <w:r>
        <w:tab/>
        <w:t>(2</w:t>
      </w:r>
      <w:r w:rsidRPr="009C75AD">
        <w:t>),</w:t>
      </w:r>
    </w:p>
    <w:p w14:paraId="294E8306" w14:textId="77777777" w:rsidR="003B4705" w:rsidRDefault="003B4705" w:rsidP="003B4705">
      <w:pPr>
        <w:pStyle w:val="PL"/>
      </w:pPr>
      <w:r>
        <w:tab/>
        <w:t>timeLimit</w:t>
      </w:r>
      <w:r>
        <w:tab/>
      </w:r>
      <w:r>
        <w:tab/>
      </w:r>
      <w:r>
        <w:tab/>
      </w:r>
      <w:r>
        <w:tab/>
      </w:r>
      <w:r>
        <w:tab/>
      </w:r>
      <w:r>
        <w:tab/>
        <w:t>(3</w:t>
      </w:r>
      <w:r w:rsidRPr="009C75AD">
        <w:t>),</w:t>
      </w:r>
    </w:p>
    <w:p w14:paraId="4405591E"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r>
        <w:t>pLMNChange</w:t>
      </w:r>
      <w:r>
        <w:tab/>
      </w:r>
      <w:r>
        <w:tab/>
      </w:r>
      <w:r>
        <w:tab/>
      </w:r>
      <w:r>
        <w:tab/>
      </w:r>
      <w:r>
        <w:tab/>
      </w:r>
      <w:r>
        <w:tab/>
        <w:t>(6</w:t>
      </w:r>
      <w:r w:rsidRPr="009C75AD">
        <w:t>),</w:t>
      </w:r>
    </w:p>
    <w:p w14:paraId="27BB9C61" w14:textId="77777777" w:rsidR="003B4705" w:rsidRPr="009C75AD" w:rsidRDefault="003B4705" w:rsidP="003B4705">
      <w:pPr>
        <w:pStyle w:val="PL"/>
      </w:pPr>
      <w:r w:rsidRPr="009C75AD">
        <w:tab/>
      </w:r>
      <w:r>
        <w:t>servingPLMNRateControlChange</w:t>
      </w:r>
      <w:r w:rsidRPr="009C75AD">
        <w:tab/>
        <w:t>(</w:t>
      </w:r>
      <w:r>
        <w:t>7</w:t>
      </w:r>
      <w:r w:rsidRPr="009C75AD">
        <w:t>),</w:t>
      </w:r>
    </w:p>
    <w:p w14:paraId="636AEB1C" w14:textId="77777777" w:rsidR="003B4705" w:rsidRDefault="003B4705" w:rsidP="003B4705">
      <w:pPr>
        <w:pStyle w:val="PL"/>
      </w:pPr>
      <w:r w:rsidRPr="009C75AD">
        <w:tab/>
      </w:r>
      <w:r>
        <w:t>aPNRateControlChange</w:t>
      </w:r>
      <w:r>
        <w:tab/>
      </w:r>
      <w:r>
        <w:tab/>
      </w:r>
      <w:r w:rsidRPr="009C75AD">
        <w:tab/>
      </w:r>
      <w:r>
        <w:t>(8</w:t>
      </w:r>
      <w:r w:rsidRPr="009C75AD">
        <w:t>),</w:t>
      </w:r>
    </w:p>
    <w:p w14:paraId="17CA8204" w14:textId="77777777" w:rsidR="003B4705" w:rsidRDefault="003B4705" w:rsidP="003B4705">
      <w:pPr>
        <w:pStyle w:val="PL"/>
      </w:pPr>
      <w:r w:rsidRPr="009C75AD">
        <w:tab/>
      </w:r>
      <w:r>
        <w:t>rATTypeChange</w:t>
      </w:r>
      <w:r>
        <w:tab/>
      </w:r>
      <w:r>
        <w:tab/>
      </w:r>
      <w:r>
        <w:tab/>
      </w:r>
      <w:r>
        <w:tab/>
      </w:r>
      <w:r w:rsidRPr="009C75AD">
        <w:tab/>
      </w:r>
      <w:r>
        <w:t>(9</w:t>
      </w:r>
      <w:r w:rsidRPr="009C75AD">
        <w:t>),</w:t>
      </w:r>
    </w:p>
    <w:p w14:paraId="4EEA9C0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06C9B231" w14:textId="77777777" w:rsidR="003B4705" w:rsidRDefault="003B4705" w:rsidP="003B4705">
      <w:pPr>
        <w:pStyle w:val="PL"/>
      </w:pPr>
      <w:r>
        <w:tab/>
        <w:t>dataVolumeGPRSUplink</w:t>
      </w:r>
      <w:r>
        <w:tab/>
      </w:r>
      <w:r>
        <w:tab/>
        <w:t>[2] DataVolumeGPRS OPTIONAL,</w:t>
      </w:r>
    </w:p>
    <w:p w14:paraId="02C5B402" w14:textId="77777777" w:rsidR="003B4705" w:rsidRDefault="003B4705" w:rsidP="003B4705">
      <w:pPr>
        <w:pStyle w:val="PL"/>
      </w:pPr>
      <w:r>
        <w:tab/>
        <w:t>dataVolumeGPRSDownlink</w:t>
      </w:r>
      <w:r>
        <w:tab/>
      </w:r>
      <w:r>
        <w:tab/>
        <w:t>[3] DataVolumeGPRS OPTIONAL,</w:t>
      </w:r>
    </w:p>
    <w:p w14:paraId="759758A9"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4A31447B"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r>
        <w:rPr>
          <w:lang w:eastAsia="zh-CN"/>
        </w:rPr>
        <w:t>ServiceChangeCondition</w:t>
      </w:r>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263" w:name="_Toc20233290"/>
      <w:bookmarkStart w:id="4264" w:name="_Toc28026870"/>
      <w:bookmarkStart w:id="4265" w:name="_Toc36116705"/>
      <w:bookmarkStart w:id="4266" w:name="_Toc44682889"/>
      <w:bookmarkStart w:id="4267" w:name="_Toc51926740"/>
      <w:bookmarkStart w:id="4268" w:name="_Toc171694534"/>
      <w:r>
        <w:t>5.2.2.</w:t>
      </w:r>
      <w:r>
        <w:rPr>
          <w:lang w:eastAsia="zh-CN"/>
        </w:rPr>
        <w:t>5</w:t>
      </w:r>
      <w:r>
        <w:tab/>
        <w:t>Exposure Function API CDRs</w:t>
      </w:r>
      <w:bookmarkEnd w:id="4263"/>
      <w:bookmarkEnd w:id="4264"/>
      <w:bookmarkEnd w:id="4265"/>
      <w:bookmarkEnd w:id="4266"/>
      <w:bookmarkEnd w:id="4267"/>
      <w:bookmarkEnd w:id="4268"/>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r w:rsidRPr="00253617">
        <w:t>DiameterIdentity</w:t>
      </w:r>
      <w:r>
        <w:t>,</w:t>
      </w:r>
    </w:p>
    <w:p w14:paraId="197D6446" w14:textId="77777777" w:rsidR="00DE226B" w:rsidRDefault="00DE226B" w:rsidP="00DE226B">
      <w:pPr>
        <w:pStyle w:val="PL"/>
        <w:rPr>
          <w:lang w:eastAsia="zh-CN"/>
        </w:rPr>
      </w:pPr>
      <w:r>
        <w:t>IPAddress,</w:t>
      </w:r>
    </w:p>
    <w:p w14:paraId="7A7C98D6" w14:textId="77777777" w:rsidR="00DE226B" w:rsidRDefault="00DE226B" w:rsidP="00DE226B">
      <w:pPr>
        <w:pStyle w:val="PL"/>
        <w:rPr>
          <w:lang w:eastAsia="zh-CN"/>
        </w:rPr>
      </w:pPr>
      <w:r w:rsidRPr="00E349B5">
        <w:t>LocalSequenceNumber,</w:t>
      </w:r>
    </w:p>
    <w:p w14:paraId="190035EC" w14:textId="77777777" w:rsidR="00DE226B" w:rsidRDefault="00DE226B" w:rsidP="00DE226B">
      <w:pPr>
        <w:pStyle w:val="PL"/>
      </w:pPr>
      <w:r>
        <w:t>ManagementExtensions,</w:t>
      </w:r>
    </w:p>
    <w:p w14:paraId="3821653E" w14:textId="77777777" w:rsidR="00DE226B" w:rsidRDefault="00DE226B" w:rsidP="00DE226B">
      <w:pPr>
        <w:pStyle w:val="PL"/>
      </w:pPr>
      <w:r>
        <w:t>MSTimeZone,</w:t>
      </w:r>
    </w:p>
    <w:p w14:paraId="7435D270" w14:textId="77777777" w:rsidR="003A0356" w:rsidRDefault="003A0356" w:rsidP="003A0356">
      <w:pPr>
        <w:pStyle w:val="PL"/>
      </w:pPr>
      <w:r>
        <w:t>NodeID,</w:t>
      </w:r>
    </w:p>
    <w:p w14:paraId="4FD70780" w14:textId="77777777" w:rsidR="00DE226B" w:rsidRDefault="00DE226B" w:rsidP="00DE226B">
      <w:pPr>
        <w:pStyle w:val="PL"/>
      </w:pPr>
      <w:r>
        <w:t>RecordType,</w:t>
      </w:r>
    </w:p>
    <w:p w14:paraId="07479A3C" w14:textId="77777777" w:rsidR="00DE226B" w:rsidRDefault="00DE226B" w:rsidP="00DE226B">
      <w:pPr>
        <w:pStyle w:val="PL"/>
      </w:pPr>
      <w:r>
        <w:t>SCSASAddress,</w:t>
      </w:r>
    </w:p>
    <w:p w14:paraId="60F4B661" w14:textId="77777777" w:rsidR="00DE226B" w:rsidRDefault="00DE226B" w:rsidP="00DE226B">
      <w:pPr>
        <w:pStyle w:val="PL"/>
      </w:pPr>
      <w:r>
        <w:t>S</w:t>
      </w:r>
      <w:r w:rsidRPr="00E349B5">
        <w:t>erviceContextID</w:t>
      </w:r>
      <w:r>
        <w:t>,</w:t>
      </w:r>
    </w:p>
    <w:p w14:paraId="27058520" w14:textId="77777777" w:rsidR="00DE226B" w:rsidRDefault="00DE226B" w:rsidP="00DE226B">
      <w:pPr>
        <w:pStyle w:val="PL"/>
      </w:pPr>
      <w:r>
        <w:t>SubscriptionID,</w:t>
      </w:r>
    </w:p>
    <w:p w14:paraId="19D0E6F5" w14:textId="77777777" w:rsidR="00DE226B" w:rsidRDefault="00DE226B" w:rsidP="00DE226B">
      <w:pPr>
        <w:pStyle w:val="PL"/>
      </w:pPr>
      <w:r>
        <w:t>TimeStamp</w:t>
      </w:r>
    </w:p>
    <w:p w14:paraId="7E38FFAB"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r w:rsidRPr="006E04E5">
        <w:t>ExposureFunctionAPIRecordType</w:t>
      </w:r>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r w:rsidRPr="006E04E5">
        <w:t>EASCERe</w:t>
      </w:r>
      <w:r>
        <w:t xml:space="preserve">cord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t>recordType</w:t>
      </w:r>
      <w:r>
        <w:tab/>
      </w:r>
      <w:r>
        <w:tab/>
      </w:r>
      <w:r>
        <w:tab/>
      </w:r>
      <w:r>
        <w:tab/>
      </w:r>
      <w:r>
        <w:tab/>
      </w:r>
      <w:r>
        <w:tab/>
        <w:t>[0] RecordType,</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46B4FAEE"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280B581A"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563F968A"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607F15B5"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227AC0B"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0097A"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27783AE1"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4A778DFF"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678F5BAE"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79CBE6F7"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E688D84"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C09B721" w14:textId="77777777" w:rsidR="00DE226B" w:rsidRDefault="00DE226B" w:rsidP="00DE226B">
      <w:pPr>
        <w:pStyle w:val="PL"/>
      </w:pPr>
      <w:r>
        <w:tab/>
        <w:t>startTime</w:t>
      </w:r>
      <w:r>
        <w:tab/>
      </w:r>
      <w:r>
        <w:tab/>
      </w:r>
      <w:r>
        <w:tab/>
      </w:r>
      <w:r>
        <w:tab/>
      </w:r>
      <w:r>
        <w:tab/>
      </w:r>
      <w:r>
        <w:tab/>
        <w:t>[20] TimeStamp OPTIONAL,</w:t>
      </w:r>
    </w:p>
    <w:p w14:paraId="0BC32CFB" w14:textId="77777777" w:rsidR="00DE226B" w:rsidRDefault="00DE226B" w:rsidP="00DE226B">
      <w:pPr>
        <w:pStyle w:val="PL"/>
      </w:pPr>
      <w:r>
        <w:tab/>
        <w:t>stopTime</w:t>
      </w:r>
      <w:r>
        <w:tab/>
      </w:r>
      <w:r>
        <w:tab/>
      </w:r>
      <w:r>
        <w:tab/>
      </w:r>
      <w:r>
        <w:tab/>
      </w:r>
      <w:r>
        <w:tab/>
      </w:r>
      <w:r>
        <w:tab/>
        <w:t>[21] TimeStamp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r>
        <w:t>APIDirection</w:t>
      </w:r>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03F1843C"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r>
        <w:br w:type="page"/>
      </w:r>
      <w:bookmarkStart w:id="4269" w:name="_Toc20233291"/>
      <w:bookmarkStart w:id="4270" w:name="_Toc28026871"/>
      <w:bookmarkStart w:id="4271" w:name="_Toc36116706"/>
      <w:bookmarkStart w:id="4272" w:name="_Toc44682890"/>
      <w:bookmarkStart w:id="4273" w:name="_Toc51926741"/>
      <w:bookmarkStart w:id="4274" w:name="_Toc171694535"/>
      <w:r>
        <w:lastRenderedPageBreak/>
        <w:t>5.2.3</w:t>
      </w:r>
      <w:r>
        <w:tab/>
        <w:t>Subsystem level CDR definitions</w:t>
      </w:r>
      <w:bookmarkEnd w:id="4269"/>
      <w:bookmarkEnd w:id="4270"/>
      <w:bookmarkEnd w:id="4271"/>
      <w:bookmarkEnd w:id="4272"/>
      <w:bookmarkEnd w:id="4273"/>
      <w:bookmarkEnd w:id="4274"/>
    </w:p>
    <w:p w14:paraId="6EBF3BF2" w14:textId="77777777" w:rsidR="00902768" w:rsidRPr="00902768" w:rsidRDefault="00902768" w:rsidP="00E664B4">
      <w:pPr>
        <w:pStyle w:val="Heading4"/>
      </w:pPr>
      <w:bookmarkStart w:id="4275" w:name="_Toc20233292"/>
      <w:bookmarkStart w:id="4276" w:name="_Toc28026872"/>
      <w:bookmarkStart w:id="4277" w:name="_Toc36116707"/>
      <w:bookmarkStart w:id="4278" w:name="_Toc44682891"/>
      <w:bookmarkStart w:id="4279" w:name="_Toc51926742"/>
      <w:bookmarkStart w:id="4280" w:name="_Toc171694536"/>
      <w:r>
        <w:t>5.2.3.0</w:t>
      </w:r>
      <w:r>
        <w:tab/>
        <w:t>Introduction</w:t>
      </w:r>
      <w:bookmarkEnd w:id="4275"/>
      <w:bookmarkEnd w:id="4276"/>
      <w:bookmarkEnd w:id="4277"/>
      <w:bookmarkEnd w:id="4278"/>
      <w:bookmarkEnd w:id="4279"/>
      <w:bookmarkEnd w:id="4280"/>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281" w:name="_Toc20233293"/>
      <w:bookmarkStart w:id="4282" w:name="_Toc28026873"/>
      <w:bookmarkStart w:id="4283" w:name="_Toc36116708"/>
      <w:bookmarkStart w:id="4284" w:name="_Toc44682892"/>
      <w:bookmarkStart w:id="4285" w:name="_Toc51926743"/>
      <w:bookmarkStart w:id="4286" w:name="_Toc171694537"/>
      <w:r w:rsidRPr="00F66D9C">
        <w:t>5.2.3.1</w:t>
      </w:r>
      <w:r w:rsidRPr="00F66D9C">
        <w:tab/>
        <w:t>IMS CDRs</w:t>
      </w:r>
      <w:bookmarkEnd w:id="4281"/>
      <w:bookmarkEnd w:id="4282"/>
      <w:bookmarkEnd w:id="4283"/>
      <w:bookmarkEnd w:id="4284"/>
      <w:bookmarkEnd w:id="4285"/>
      <w:bookmarkEnd w:id="4286"/>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r w:rsidRPr="00E349B5">
        <w:t>InvolvedParty</w:t>
      </w:r>
      <w:r>
        <w:t>,</w:t>
      </w:r>
    </w:p>
    <w:p w14:paraId="08D76D9F" w14:textId="77777777" w:rsidR="009B1C39" w:rsidRPr="00E349B5" w:rsidRDefault="009B1C39">
      <w:pPr>
        <w:pStyle w:val="PL"/>
      </w:pPr>
      <w:r w:rsidRPr="00E349B5">
        <w:t>IPAddress,</w:t>
      </w:r>
    </w:p>
    <w:p w14:paraId="4B953105" w14:textId="77777777" w:rsidR="009B1C39" w:rsidRPr="00E349B5" w:rsidRDefault="009B1C39">
      <w:pPr>
        <w:pStyle w:val="PL"/>
      </w:pPr>
      <w:r w:rsidRPr="00E349B5">
        <w:t>LocalSequenceNumber,</w:t>
      </w:r>
    </w:p>
    <w:p w14:paraId="358678DD" w14:textId="77777777" w:rsidR="009B1C39" w:rsidRPr="00E349B5" w:rsidRDefault="009B1C39">
      <w:pPr>
        <w:pStyle w:val="PL"/>
      </w:pPr>
      <w:r w:rsidRPr="00E349B5">
        <w:t>ManagementExtensions,</w:t>
      </w:r>
    </w:p>
    <w:p w14:paraId="02D78D48" w14:textId="77777777" w:rsidR="009B1C39" w:rsidRPr="00E349B5" w:rsidRDefault="009B1C39">
      <w:pPr>
        <w:pStyle w:val="PL"/>
      </w:pPr>
      <w:r w:rsidRPr="00E349B5">
        <w:t>NodeAddress,</w:t>
      </w:r>
    </w:p>
    <w:p w14:paraId="2253B237" w14:textId="77777777" w:rsidR="00C07E9E" w:rsidRPr="00E349B5" w:rsidRDefault="00C07E9E" w:rsidP="00C07E9E">
      <w:pPr>
        <w:pStyle w:val="PL"/>
        <w:rPr>
          <w:lang w:eastAsia="zh-CN"/>
        </w:rPr>
      </w:pPr>
      <w:r>
        <w:t>MSCAddress,</w:t>
      </w:r>
    </w:p>
    <w:p w14:paraId="7FE89E27" w14:textId="77777777" w:rsidR="009B1C39" w:rsidRPr="00E349B5" w:rsidRDefault="009B1C39">
      <w:pPr>
        <w:pStyle w:val="PL"/>
      </w:pPr>
      <w:r w:rsidRPr="00E349B5">
        <w:t>MSTimeZone,</w:t>
      </w:r>
    </w:p>
    <w:p w14:paraId="1A083B87" w14:textId="77777777" w:rsidR="009B1C39" w:rsidRPr="00E349B5" w:rsidRDefault="009B1C39">
      <w:pPr>
        <w:pStyle w:val="PL"/>
      </w:pPr>
      <w:r w:rsidRPr="00E349B5">
        <w:t>RecordType,</w:t>
      </w:r>
    </w:p>
    <w:p w14:paraId="48E0592C" w14:textId="77777777" w:rsidR="009B1C39" w:rsidRPr="00E349B5" w:rsidRDefault="009B1C39">
      <w:pPr>
        <w:pStyle w:val="PL"/>
      </w:pPr>
      <w:r w:rsidRPr="00E349B5">
        <w:t>ServiceContextID,</w:t>
      </w:r>
    </w:p>
    <w:p w14:paraId="61C9D07D" w14:textId="77777777" w:rsidR="003A0356" w:rsidRDefault="009B1C39" w:rsidP="003A0356">
      <w:pPr>
        <w:pStyle w:val="PL"/>
      </w:pPr>
      <w:r w:rsidRPr="00E349B5">
        <w:t xml:space="preserve">ServiceSpecificInfo,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r w:rsidRPr="00E349B5">
        <w:t>SubscriberEquipmentNumber,</w:t>
      </w:r>
    </w:p>
    <w:p w14:paraId="4FD05FE1" w14:textId="77777777" w:rsidR="002F2AAD" w:rsidRDefault="009B1C39" w:rsidP="002F2AAD">
      <w:pPr>
        <w:pStyle w:val="PL"/>
      </w:pPr>
      <w:r w:rsidRPr="00E349B5">
        <w:t>SubscriptionID,</w:t>
      </w:r>
      <w:r w:rsidR="002F2AAD" w:rsidRPr="002F2AAD">
        <w:t xml:space="preserve"> </w:t>
      </w:r>
    </w:p>
    <w:p w14:paraId="07FB0C90" w14:textId="77777777" w:rsidR="009B1C39" w:rsidRPr="00E349B5" w:rsidRDefault="002F2AAD" w:rsidP="002F2AAD">
      <w:pPr>
        <w:pStyle w:val="PL"/>
      </w:pPr>
      <w:r>
        <w:t>ThreeGPPPSDataOffStatus,</w:t>
      </w:r>
    </w:p>
    <w:p w14:paraId="451DB146" w14:textId="77777777" w:rsidR="009B1C39" w:rsidRPr="00E349B5" w:rsidRDefault="009B1C39">
      <w:pPr>
        <w:pStyle w:val="PL"/>
      </w:pPr>
      <w:r w:rsidRPr="00E349B5">
        <w:t>TimeStamp</w:t>
      </w:r>
    </w:p>
    <w:p w14:paraId="1F26B6C7"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r w:rsidRPr="00E349B5">
        <w:t>IMSRecord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t>sCSCFRecord</w:t>
      </w:r>
      <w:r w:rsidRPr="00E349B5">
        <w:tab/>
      </w:r>
      <w:r w:rsidRPr="00E349B5">
        <w:tab/>
      </w:r>
      <w:r w:rsidRPr="00E349B5">
        <w:tab/>
        <w:t>[63] SCSCFRecord,</w:t>
      </w:r>
    </w:p>
    <w:p w14:paraId="52EC4A0A" w14:textId="77777777" w:rsidR="009B1C39" w:rsidRPr="00E349B5" w:rsidRDefault="009B1C39">
      <w:pPr>
        <w:pStyle w:val="PL"/>
      </w:pPr>
      <w:r w:rsidRPr="00E349B5">
        <w:tab/>
        <w:t>pCSCFRecord</w:t>
      </w:r>
      <w:r w:rsidRPr="00E349B5">
        <w:tab/>
      </w:r>
      <w:r w:rsidRPr="00E349B5">
        <w:tab/>
      </w:r>
      <w:r w:rsidRPr="00E349B5">
        <w:tab/>
        <w:t>[64] PCSCFRecord,</w:t>
      </w:r>
    </w:p>
    <w:p w14:paraId="4DE14044" w14:textId="77777777" w:rsidR="009B1C39" w:rsidRPr="00E349B5" w:rsidRDefault="009B1C39">
      <w:pPr>
        <w:pStyle w:val="PL"/>
      </w:pPr>
      <w:r w:rsidRPr="00E349B5">
        <w:tab/>
        <w:t>iCSCFRecord</w:t>
      </w:r>
      <w:r w:rsidRPr="00E349B5">
        <w:tab/>
      </w:r>
      <w:r w:rsidRPr="00E349B5">
        <w:tab/>
      </w:r>
      <w:r w:rsidRPr="00E349B5">
        <w:tab/>
        <w:t>[65] ICSCFRecord,</w:t>
      </w:r>
    </w:p>
    <w:p w14:paraId="556B5A5A" w14:textId="77777777" w:rsidR="009B1C39" w:rsidRPr="00E349B5" w:rsidRDefault="009B1C39">
      <w:pPr>
        <w:pStyle w:val="PL"/>
      </w:pPr>
      <w:r w:rsidRPr="00E349B5">
        <w:tab/>
        <w:t>mRFCRecord</w:t>
      </w:r>
      <w:r w:rsidRPr="00E349B5">
        <w:tab/>
      </w:r>
      <w:r w:rsidRPr="00E349B5">
        <w:tab/>
      </w:r>
      <w:r w:rsidRPr="00E349B5">
        <w:tab/>
        <w:t>[66] MRFCRecord,</w:t>
      </w:r>
    </w:p>
    <w:p w14:paraId="12760CE2" w14:textId="77777777" w:rsidR="009B1C39" w:rsidRPr="00E349B5" w:rsidRDefault="009B1C39">
      <w:pPr>
        <w:pStyle w:val="PL"/>
      </w:pPr>
      <w:r w:rsidRPr="00E349B5">
        <w:tab/>
        <w:t>mGCFRecord</w:t>
      </w:r>
      <w:r w:rsidRPr="00E349B5">
        <w:tab/>
      </w:r>
      <w:r w:rsidRPr="00E349B5">
        <w:tab/>
      </w:r>
      <w:r w:rsidRPr="00E349B5">
        <w:tab/>
        <w:t>[67] MGCFRecord,</w:t>
      </w:r>
    </w:p>
    <w:p w14:paraId="55D8F9F1" w14:textId="77777777" w:rsidR="009B1C39" w:rsidRPr="00E349B5" w:rsidRDefault="009B1C39">
      <w:pPr>
        <w:pStyle w:val="PL"/>
      </w:pPr>
      <w:r w:rsidRPr="00E349B5">
        <w:tab/>
        <w:t>bGCFRecord</w:t>
      </w:r>
      <w:r w:rsidRPr="00E349B5">
        <w:tab/>
      </w:r>
      <w:r w:rsidRPr="00E349B5">
        <w:tab/>
      </w:r>
      <w:r w:rsidRPr="00E349B5">
        <w:tab/>
        <w:t>[68] BGCFRecord,</w:t>
      </w:r>
    </w:p>
    <w:p w14:paraId="7FF96318"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1D5B9A0A" w14:textId="77777777" w:rsidR="009B1C39" w:rsidRPr="00E349B5" w:rsidRDefault="009B1C39">
      <w:pPr>
        <w:pStyle w:val="PL"/>
      </w:pPr>
      <w:r w:rsidRPr="00E349B5">
        <w:tab/>
        <w:t>eCSCFRecord</w:t>
      </w:r>
      <w:r w:rsidRPr="00E349B5">
        <w:tab/>
      </w:r>
      <w:r w:rsidRPr="00E349B5">
        <w:tab/>
      </w:r>
      <w:r w:rsidRPr="00E349B5">
        <w:tab/>
        <w:t>[70] ECSCFRecord,</w:t>
      </w:r>
    </w:p>
    <w:p w14:paraId="5E313118" w14:textId="77777777" w:rsidR="009B1C39" w:rsidRPr="00E349B5" w:rsidRDefault="009B1C39">
      <w:pPr>
        <w:pStyle w:val="PL"/>
      </w:pPr>
      <w:r w:rsidRPr="00E349B5">
        <w:tab/>
        <w:t>iBCFRecord</w:t>
      </w:r>
      <w:r w:rsidRPr="00E349B5">
        <w:tab/>
      </w:r>
      <w:r w:rsidRPr="00E349B5">
        <w:tab/>
      </w:r>
      <w:r w:rsidRPr="00E349B5">
        <w:tab/>
        <w:t>[82] IBCFRecord,</w:t>
      </w:r>
    </w:p>
    <w:p w14:paraId="20356027" w14:textId="77777777" w:rsidR="009B1C39" w:rsidRPr="00E349B5" w:rsidRDefault="009B1C39">
      <w:pPr>
        <w:pStyle w:val="PL"/>
      </w:pPr>
      <w:r w:rsidRPr="00E349B5">
        <w:tab/>
        <w:t>tRFRecord</w:t>
      </w:r>
      <w:r w:rsidRPr="00E349B5">
        <w:tab/>
      </w:r>
      <w:r w:rsidRPr="00E349B5">
        <w:tab/>
      </w:r>
      <w:r w:rsidRPr="00E349B5">
        <w:tab/>
        <w:t>[89] TRFRecord,</w:t>
      </w:r>
    </w:p>
    <w:p w14:paraId="3AB68A5D"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07E6F598"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r w:rsidRPr="00E349B5">
        <w:t>SCSCFRecord</w:t>
      </w:r>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[6] ListOfInvolvedParties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4EBEBC53" w14:textId="77777777" w:rsidR="009B1C39" w:rsidRPr="00E349B5" w:rsidRDefault="009B1C39">
      <w:pPr>
        <w:pStyle w:val="PL"/>
      </w:pPr>
      <w:r w:rsidRPr="00E349B5">
        <w:lastRenderedPageBreak/>
        <w:tab/>
        <w:t>privateUserID</w:t>
      </w:r>
      <w:r w:rsidRPr="00E349B5">
        <w:tab/>
      </w:r>
      <w:r w:rsidRPr="00E349B5">
        <w:tab/>
      </w:r>
      <w:r w:rsidRPr="00E349B5">
        <w:tab/>
      </w:r>
      <w:r w:rsidRPr="00E349B5">
        <w:tab/>
      </w:r>
      <w:r w:rsidRPr="00E349B5">
        <w:tab/>
      </w:r>
      <w:r w:rsidRPr="00E349B5">
        <w:tab/>
        <w:t>[8] GraphicString OPTIONAL,</w:t>
      </w:r>
    </w:p>
    <w:p w14:paraId="064B981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D167F54" w14:textId="77777777" w:rsidR="009B1C39" w:rsidRPr="00E349B5" w:rsidRDefault="009B1C39">
      <w:pPr>
        <w:pStyle w:val="PL"/>
      </w:pPr>
      <w:r w:rsidRPr="00E349B5">
        <w:tab/>
        <w:t>serviceDeliveryStartTimeStamp</w:t>
      </w:r>
      <w:r w:rsidRPr="00E349B5">
        <w:tab/>
      </w:r>
      <w:r w:rsidRPr="00E349B5">
        <w:tab/>
        <w:t>[10] TimeStamp OPTIONAL,</w:t>
      </w:r>
    </w:p>
    <w:p w14:paraId="031F6C3F"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7885F3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5BA836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0F4FC18A"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01C08AC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297A364"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60CE05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57AC98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4292457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t>iMSCommunicationServiceIdentifier</w:t>
      </w:r>
      <w:r w:rsidRPr="00E349B5">
        <w:tab/>
        <w:t>[33] IMSCommunicationServiceIdentifier OPTIONAL,</w:t>
      </w:r>
    </w:p>
    <w:p w14:paraId="48A8E159"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11DA0168"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3749FBC"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C20EEE6"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679D447" w14:textId="77777777" w:rsidR="009B1C39" w:rsidRPr="00E349B5" w:rsidRDefault="009B1C39">
      <w:pPr>
        <w:pStyle w:val="PL"/>
        <w:rPr>
          <w:lang w:eastAsia="zh-CN"/>
        </w:rPr>
      </w:pPr>
      <w:r w:rsidRPr="00E349B5">
        <w:tab/>
        <w:t>serviceDeliveryStartTimeStampFraction</w:t>
      </w:r>
      <w:r w:rsidRPr="00E349B5">
        <w:tab/>
        <w:t>[38] Milliseconds OPTIONAL,</w:t>
      </w:r>
    </w:p>
    <w:p w14:paraId="3AD1A91F"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1851D185"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054A6848"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DDC7B9B"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AE407D9"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2831617B"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3A8511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229163F4"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3EB44289" w14:textId="77777777" w:rsidR="00D93E90" w:rsidRDefault="00F20EED" w:rsidP="00D93E90">
      <w:pPr>
        <w:pStyle w:val="PL"/>
      </w:pPr>
      <w:r>
        <w:tab/>
        <w:t>cellularNetworkInformation</w:t>
      </w:r>
      <w:r>
        <w:tab/>
      </w:r>
      <w:r>
        <w:tab/>
      </w:r>
      <w:r>
        <w:tab/>
      </w:r>
      <w:r>
        <w:tab/>
        <w:t>[64] OCTET STRING OPTIONAL</w:t>
      </w:r>
      <w:r w:rsidR="00D93E90">
        <w:t>,</w:t>
      </w:r>
    </w:p>
    <w:p w14:paraId="246952C5" w14:textId="77777777" w:rsidR="00D93E90" w:rsidRPr="001E570A" w:rsidRDefault="00D93E90" w:rsidP="00D93E90">
      <w:pPr>
        <w:pStyle w:val="PL"/>
        <w:rPr>
          <w:lang w:val="en-US"/>
        </w:rPr>
      </w:pPr>
      <w:r>
        <w:tab/>
      </w:r>
      <w:r w:rsidRPr="001E570A">
        <w:rPr>
          <w:lang w:val="en-US"/>
        </w:rPr>
        <w:t>fEIdentifierList                        [65] FEIdentifierList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r w:rsidRPr="00E349B5">
        <w:t>PCSCFRecord</w:t>
      </w:r>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4DEA5AC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32AA528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B2DAA29"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31E5D6EA"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597297B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1C321C1F"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496D9B4A"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0CEB5169"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3A9ECF5C" w14:textId="77777777" w:rsidR="00FD5594" w:rsidRPr="00E349B5" w:rsidRDefault="00FD5594" w:rsidP="00FD5594">
      <w:pPr>
        <w:pStyle w:val="PL"/>
      </w:pPr>
      <w:r w:rsidRPr="00E349B5">
        <w:lastRenderedPageBreak/>
        <w:tab/>
        <w:t>recordSequenceNumber</w:t>
      </w:r>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31D9E86F"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7225CA34"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2ECB162B"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0B3B5F4F"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7FC415B7"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356B45BE"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3EA8FF13"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7C4AAF5"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6EDF4128"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6F669B5"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72153975"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334A29A0"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0C04A62A"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7ACF5BC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000CE05" w14:textId="77777777" w:rsidR="00F20EED" w:rsidRPr="00E349B5" w:rsidRDefault="00F20EED" w:rsidP="00F20EED">
      <w:pPr>
        <w:pStyle w:val="PL"/>
      </w:pPr>
      <w:r>
        <w:tab/>
        <w:t>cellularNetworkInformation</w:t>
      </w:r>
      <w:r>
        <w:tab/>
      </w:r>
      <w:r>
        <w:tab/>
      </w:r>
      <w:r>
        <w:tab/>
      </w:r>
      <w:r>
        <w:tab/>
        <w:t>[64] OCTET STRING OPTIONAL,</w:t>
      </w:r>
    </w:p>
    <w:p w14:paraId="39EC388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6447FDB4"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r w:rsidRPr="00E349B5">
        <w:t>ICSCFRecord</w:t>
      </w:r>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[6] ListOfInvolvedParties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443E0379" w14:textId="77777777" w:rsidR="009B1C39" w:rsidRPr="00E349B5" w:rsidRDefault="009B1C39">
      <w:pPr>
        <w:pStyle w:val="PL"/>
      </w:pPr>
      <w:r w:rsidRPr="00E349B5">
        <w:tab/>
        <w:t>serviceRequestTimeStamp</w:t>
      </w:r>
      <w:r w:rsidRPr="00E349B5">
        <w:tab/>
      </w:r>
      <w:r w:rsidRPr="00E349B5">
        <w:tab/>
      </w:r>
      <w:r w:rsidRPr="00E349B5">
        <w:tab/>
        <w:t>[9] TimeStamp OPTIONAL,</w:t>
      </w:r>
    </w:p>
    <w:p w14:paraId="1A1814E6"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28E66A29" w14:textId="77777777" w:rsidR="009B1C39" w:rsidRPr="00E349B5" w:rsidRDefault="009B1C39">
      <w:pPr>
        <w:pStyle w:val="PL"/>
      </w:pPr>
      <w:r w:rsidRPr="00E349B5">
        <w:tab/>
        <w:t>localRecordSequenceNumber</w:t>
      </w:r>
      <w:r w:rsidRPr="00E349B5">
        <w:tab/>
      </w:r>
      <w:r w:rsidRPr="00E349B5">
        <w:tab/>
        <w:t>[15] LocalSequenceNumber OPTIONAL,</w:t>
      </w:r>
    </w:p>
    <w:p w14:paraId="2A837FFC"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11B3A27F"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336D95FD"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6B66F1C1"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67555F3D"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133972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433B8864" w14:textId="77777777" w:rsidR="009B1C39" w:rsidRPr="00E349B5" w:rsidRDefault="009B1C39">
      <w:pPr>
        <w:pStyle w:val="PL"/>
      </w:pPr>
      <w:r w:rsidRPr="00E349B5">
        <w:tab/>
        <w:t>serviceRequestTimeStampFraction</w:t>
      </w:r>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4C337C9E"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6E40A4EB" w14:textId="77777777" w:rsidR="009B1C39" w:rsidRPr="00E349B5" w:rsidRDefault="009B1C39">
      <w:pPr>
        <w:pStyle w:val="PL"/>
      </w:pPr>
      <w:r w:rsidRPr="00E349B5">
        <w:lastRenderedPageBreak/>
        <w:tab/>
        <w:t xml:space="preserve">mSTimeZone </w:t>
      </w:r>
      <w:r w:rsidRPr="00E349B5">
        <w:tab/>
      </w:r>
      <w:r w:rsidRPr="00E349B5">
        <w:tab/>
      </w:r>
      <w:r w:rsidRPr="00E349B5">
        <w:tab/>
      </w:r>
      <w:r w:rsidRPr="00E349B5">
        <w:tab/>
      </w:r>
      <w:r w:rsidRPr="00E349B5">
        <w:tab/>
      </w:r>
      <w:r w:rsidRPr="00E349B5">
        <w:tab/>
        <w:t>[48] MSTimeZone OPTIONAL,</w:t>
      </w:r>
    </w:p>
    <w:p w14:paraId="4103BE50"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321E7363"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53D6D5D" w14:textId="77777777" w:rsidR="009B1C39" w:rsidRPr="00E349B5" w:rsidRDefault="009B1C39">
      <w:pPr>
        <w:pStyle w:val="PL"/>
      </w:pPr>
      <w:r w:rsidRPr="00E349B5">
        <w:tab/>
        <w:t>additionalAccessNetworkInformation</w:t>
      </w:r>
      <w:r w:rsidRPr="00E349B5">
        <w:tab/>
        <w:t>[56] OCTET STRING OPTIONAL,</w:t>
      </w:r>
    </w:p>
    <w:p w14:paraId="30995ECE"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t>cellularNetworkInformation</w:t>
      </w:r>
      <w:r>
        <w:tab/>
      </w:r>
      <w:r>
        <w:tab/>
      </w:r>
      <w:r>
        <w:tab/>
        <w:t>[64] OCTET STRING OPTIONAL</w:t>
      </w:r>
      <w:r w:rsidR="00D93E90">
        <w:t>,</w:t>
      </w:r>
    </w:p>
    <w:p w14:paraId="3FE52E62"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r w:rsidRPr="00E349B5">
        <w:t>MRFCRecord</w:t>
      </w:r>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[6] ListOfInvolvedParties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704A22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72668FE" w14:textId="77777777" w:rsidR="009B1C39" w:rsidRPr="00E349B5" w:rsidRDefault="009B1C39">
      <w:pPr>
        <w:pStyle w:val="PL"/>
      </w:pPr>
      <w:r w:rsidRPr="00E349B5">
        <w:tab/>
        <w:t>serviceDeliveryStartTimeStamp</w:t>
      </w:r>
      <w:r w:rsidRPr="00E349B5">
        <w:tab/>
      </w:r>
      <w:r w:rsidRPr="00E349B5">
        <w:tab/>
        <w:t>[10] TimeStamp OPTIONAL,</w:t>
      </w:r>
    </w:p>
    <w:p w14:paraId="4796B39C"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B7551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EC9147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322A24C"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42B916A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1A5C9DF"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C2F28AF"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12A469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118BD7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D28BC7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ED228D2"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F74DE2C"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552B31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3400A865"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43487233"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4D51F10F" w14:textId="77777777" w:rsidR="00F20EED" w:rsidRPr="00E349B5" w:rsidRDefault="00F20EED" w:rsidP="00F20EED">
      <w:pPr>
        <w:pStyle w:val="PL"/>
      </w:pPr>
      <w:r>
        <w:tab/>
        <w:t>cellularNetworkInformation</w:t>
      </w:r>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425E8CF5"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40526C3E" w14:textId="77777777" w:rsidR="00D93E90" w:rsidRPr="001E570A" w:rsidRDefault="00D93E90" w:rsidP="00D93E90">
      <w:pPr>
        <w:pStyle w:val="PL"/>
        <w:rPr>
          <w:lang w:val="en-US"/>
        </w:rPr>
      </w:pPr>
      <w:r w:rsidRPr="00E349B5">
        <w:tab/>
      </w:r>
      <w:r w:rsidRPr="001E570A">
        <w:rPr>
          <w:lang w:val="en-US"/>
        </w:rPr>
        <w:t>fEIdentifierList                        [73] FEIdentifierList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r w:rsidRPr="00E349B5">
        <w:t>MGCFRecord</w:t>
      </w:r>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[6] ListOfInvolvedParties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3C4FCD0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C799960" w14:textId="77777777" w:rsidR="009B1C39" w:rsidRPr="00E349B5" w:rsidRDefault="009B1C39">
      <w:pPr>
        <w:pStyle w:val="PL"/>
      </w:pPr>
      <w:r w:rsidRPr="00E349B5">
        <w:tab/>
        <w:t>serviceDeliveryStartTimeStamp</w:t>
      </w:r>
      <w:r w:rsidRPr="00E349B5">
        <w:tab/>
      </w:r>
      <w:r w:rsidRPr="00E349B5">
        <w:tab/>
        <w:t>[10] TimeStamp OPTIONAL,</w:t>
      </w:r>
    </w:p>
    <w:p w14:paraId="3FFDE02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098DF23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2591257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4C56C34F" w14:textId="77777777" w:rsidR="009B1C39" w:rsidRPr="00E349B5" w:rsidRDefault="009B1C39">
      <w:pPr>
        <w:pStyle w:val="PL"/>
      </w:pPr>
      <w:r w:rsidRPr="00E349B5">
        <w:lastRenderedPageBreak/>
        <w:tab/>
        <w:t>interOperatorIdentifiers</w:t>
      </w:r>
      <w:r w:rsidRPr="00E349B5">
        <w:tab/>
      </w:r>
      <w:r w:rsidRPr="00E349B5">
        <w:tab/>
      </w:r>
      <w:r w:rsidRPr="00E349B5">
        <w:tab/>
      </w:r>
      <w:r w:rsidR="006F0241">
        <w:tab/>
      </w:r>
      <w:r w:rsidRPr="00E349B5">
        <w:t>[14] InterOperatorIdentifiers OPTIONAL,</w:t>
      </w:r>
    </w:p>
    <w:p w14:paraId="378F8451"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7D3F05E"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370AD8F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7BA3E539"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599DB77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29512F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04B443" w14:textId="77777777" w:rsidR="009B1C39" w:rsidRPr="00E349B5" w:rsidRDefault="009B1C39">
      <w:pPr>
        <w:pStyle w:val="PL"/>
        <w:rPr>
          <w:lang w:eastAsia="zh-CN"/>
        </w:rPr>
      </w:pPr>
      <w:r w:rsidRPr="00E349B5">
        <w:tab/>
        <w:t>serviceDeliveryStartTimeStampFraction</w:t>
      </w:r>
      <w:r w:rsidRPr="00E349B5">
        <w:tab/>
        <w:t>[38] Milliseconds OPTIONAL,</w:t>
      </w:r>
    </w:p>
    <w:p w14:paraId="5B847330"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0343D43B"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7172D2C7"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875E3A1"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DAA6C9B" w14:textId="77777777" w:rsidR="00F20EED" w:rsidRPr="00E349B5" w:rsidRDefault="00F20EED" w:rsidP="00F20EED">
      <w:pPr>
        <w:pStyle w:val="PL"/>
      </w:pPr>
      <w:r>
        <w:tab/>
        <w:t>cellularNetworkInformation</w:t>
      </w:r>
      <w:r>
        <w:tab/>
      </w:r>
      <w:r>
        <w:tab/>
      </w:r>
      <w:r>
        <w:tab/>
      </w:r>
      <w:r>
        <w:tab/>
        <w:t>[64] OCTET STRING OPTIONAL,</w:t>
      </w:r>
    </w:p>
    <w:p w14:paraId="4E155D56"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4AA7CB8"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3B7F557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1EFEA008" w14:textId="77777777" w:rsidR="00D93E90" w:rsidRPr="001E570A" w:rsidRDefault="00D93E90" w:rsidP="00D93E90">
      <w:pPr>
        <w:pStyle w:val="PL"/>
        <w:rPr>
          <w:lang w:val="en-US"/>
        </w:rPr>
      </w:pPr>
      <w:r w:rsidRPr="00E349B5">
        <w:tab/>
      </w:r>
      <w:r w:rsidRPr="001E570A">
        <w:rPr>
          <w:lang w:val="en-US"/>
        </w:rPr>
        <w:t>fEIdentifierList                        [83] FEIdentifierList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r w:rsidRPr="00E349B5">
        <w:t>BGCFRecord</w:t>
      </w:r>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25657E7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1B1D953"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5EEB182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0B33B6"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4225C166"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192CD162"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67694BBB"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4D8B2870"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6E9B32EA"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52FD403B" w14:textId="77777777" w:rsidR="009B1C39" w:rsidRPr="00E74565" w:rsidRDefault="009B1C39">
      <w:pPr>
        <w:pStyle w:val="PL"/>
        <w:rPr>
          <w:lang w:eastAsia="zh-CN"/>
        </w:rPr>
      </w:pPr>
      <w:r w:rsidRPr="00E74565">
        <w:tab/>
        <w:t>serviceDeliveryStartTimeStampFraction</w:t>
      </w:r>
      <w:r w:rsidRPr="00E74565">
        <w:tab/>
        <w:t>[38] Milliseconds OPTIONAL,</w:t>
      </w:r>
    </w:p>
    <w:p w14:paraId="5895EFC6"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[45] GraphicString OPTIONAL,</w:t>
      </w:r>
    </w:p>
    <w:p w14:paraId="5A696505" w14:textId="77777777" w:rsidR="009B1C39" w:rsidRPr="00692562" w:rsidRDefault="009B1C39">
      <w:pPr>
        <w:pStyle w:val="PL"/>
        <w:rPr>
          <w:lang w:val="fr-FR"/>
        </w:rPr>
      </w:pPr>
      <w:r w:rsidRPr="00692562">
        <w:rPr>
          <w:lang w:val="fr-FR" w:eastAsia="zh-CN"/>
        </w:rPr>
        <w:tab/>
        <w:t xml:space="preserve">nNI-Information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8F280AF"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2A3F74FE" w14:textId="77777777" w:rsidR="00D93E90" w:rsidRDefault="00F20EED" w:rsidP="00D93E90">
      <w:pPr>
        <w:pStyle w:val="PL"/>
      </w:pPr>
      <w:r>
        <w:tab/>
        <w:t>cellularNetworkInformation</w:t>
      </w:r>
      <w:r>
        <w:tab/>
      </w:r>
      <w:r>
        <w:tab/>
      </w:r>
      <w:r>
        <w:tab/>
      </w:r>
      <w:r>
        <w:tab/>
        <w:t>[64] OCTET STRING OPTIONAL</w:t>
      </w:r>
      <w:r w:rsidR="00D93E90">
        <w:t>,</w:t>
      </w:r>
    </w:p>
    <w:p w14:paraId="5F780FAF" w14:textId="77777777" w:rsidR="00D93E90" w:rsidRPr="00E349B5" w:rsidRDefault="00D93E90" w:rsidP="00D93E90">
      <w:pPr>
        <w:pStyle w:val="PL"/>
      </w:pPr>
      <w:r>
        <w:tab/>
        <w:t>f</w:t>
      </w:r>
      <w:r w:rsidRPr="001E570A">
        <w:rPr>
          <w:lang w:val="en-US"/>
        </w:rPr>
        <w:t>EIdentifierList                        [65] FEIdentifierList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r w:rsidRPr="00E349B5">
        <w:t>ASRecord</w:t>
      </w:r>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lastRenderedPageBreak/>
        <w:tab/>
        <w:t>nodeAddress</w:t>
      </w:r>
      <w:r w:rsidRPr="00E349B5">
        <w:tab/>
      </w:r>
      <w:r w:rsidRPr="00E349B5">
        <w:tab/>
      </w:r>
      <w:r w:rsidRPr="00E349B5">
        <w:tab/>
      </w:r>
      <w:r w:rsidRPr="00E349B5">
        <w:tab/>
      </w:r>
      <w:r w:rsidRPr="00E349B5">
        <w:tab/>
      </w:r>
      <w:r w:rsidRPr="00E349B5">
        <w:tab/>
      </w:r>
      <w:r w:rsidRPr="00E349B5">
        <w:tab/>
        <w:t>[4] NodeAddress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FB7CB9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690A3BDD"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8A78F96" w14:textId="77777777" w:rsidR="009B1C39" w:rsidRPr="00E349B5" w:rsidRDefault="009B1C39">
      <w:pPr>
        <w:pStyle w:val="PL"/>
      </w:pPr>
      <w:r w:rsidRPr="00E349B5">
        <w:tab/>
        <w:t>serviceDeliveryStartTimeStamp</w:t>
      </w:r>
      <w:r w:rsidRPr="00E349B5">
        <w:tab/>
      </w:r>
      <w:r w:rsidRPr="00E349B5">
        <w:tab/>
        <w:t>[10] TimeStamp OPTIONAL,</w:t>
      </w:r>
    </w:p>
    <w:p w14:paraId="5F3C427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5CE81F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E5C6CB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3AC3AB1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7F870F2E"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B5E4DA5"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EF1E01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EB808C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53517C0"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t>iMSCommunicationServiceIdentifier</w:t>
      </w:r>
      <w:r w:rsidRPr="00E349B5">
        <w:tab/>
        <w:t>[33] IMSCommunicationServiceIdentifier OPTIONAL,</w:t>
      </w:r>
    </w:p>
    <w:p w14:paraId="30075D37"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58FC86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807942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75CA4366"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t>serviceDeliveryStartTimeStampFraction</w:t>
      </w:r>
      <w:r w:rsidRPr="00E349B5">
        <w:tab/>
        <w:t>[38] Milliseconds OPTIONAL,</w:t>
      </w:r>
    </w:p>
    <w:p w14:paraId="70AD15FF"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02C21F3E"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0D12AB0"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26C7F1A8"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7A4D54E1"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03BE4682"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6309DCAE"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0C63DBE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6DF7D47A" w14:textId="77777777" w:rsidR="00F20EED" w:rsidRPr="00E349B5" w:rsidRDefault="00F20EED" w:rsidP="00F20EED">
      <w:pPr>
        <w:pStyle w:val="PL"/>
      </w:pPr>
      <w:r>
        <w:tab/>
        <w:t>cellularNetworkInformation</w:t>
      </w:r>
      <w:r>
        <w:tab/>
      </w:r>
      <w:r>
        <w:tab/>
      </w:r>
      <w:r>
        <w:tab/>
      </w:r>
      <w:r>
        <w:tab/>
        <w:t>[64] OCTET STRING OPTIONAL,</w:t>
      </w:r>
    </w:p>
    <w:p w14:paraId="579F48ED"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2A7BCA60"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53C32264"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4C4BA4DD"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0D009C63"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r w:rsidRPr="00E349B5">
        <w:t>ECSCFRecord</w:t>
      </w:r>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[6] ListOfInvolvedParties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796A07C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3B9CCC3" w14:textId="77777777" w:rsidR="009B1C39" w:rsidRPr="00E349B5" w:rsidRDefault="009B1C39">
      <w:pPr>
        <w:pStyle w:val="PL"/>
      </w:pPr>
      <w:r w:rsidRPr="00E349B5">
        <w:tab/>
        <w:t>serviceDeliveryStartTimeStamp</w:t>
      </w:r>
      <w:r w:rsidRPr="00E349B5">
        <w:tab/>
      </w:r>
      <w:r w:rsidRPr="00E349B5">
        <w:tab/>
        <w:t>[10] TimeStamp OPTIONAL,</w:t>
      </w:r>
    </w:p>
    <w:p w14:paraId="39F142C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79AF84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0F346410" w14:textId="77777777" w:rsidR="009B1C39" w:rsidRPr="00E349B5" w:rsidRDefault="009B1C39">
      <w:pPr>
        <w:pStyle w:val="PL"/>
      </w:pPr>
      <w:r w:rsidRPr="00E349B5">
        <w:lastRenderedPageBreak/>
        <w:tab/>
        <w:t>recordClosureTime</w:t>
      </w:r>
      <w:r w:rsidRPr="00E349B5">
        <w:tab/>
      </w:r>
      <w:r w:rsidRPr="00E349B5">
        <w:tab/>
      </w:r>
      <w:r w:rsidRPr="00E349B5">
        <w:tab/>
      </w:r>
      <w:r w:rsidRPr="00E349B5">
        <w:tab/>
      </w:r>
      <w:r w:rsidRPr="00E349B5">
        <w:tab/>
        <w:t>[13] TimeStamp OPTIONAL,</w:t>
      </w:r>
    </w:p>
    <w:p w14:paraId="67EF756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6876F39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66BAA2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0BBFE22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630C8BA"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68913533"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t>iMSCommunicationServiceIdentifier</w:t>
      </w:r>
      <w:r w:rsidRPr="00E349B5">
        <w:tab/>
        <w:t>[33] IMSCommunicationServiceIdentifier OPTIONAL,</w:t>
      </w:r>
    </w:p>
    <w:p w14:paraId="524C097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A13E29C"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E96657" w14:textId="77777777" w:rsidR="009B1C39" w:rsidRPr="00E349B5" w:rsidRDefault="009B1C39">
      <w:pPr>
        <w:pStyle w:val="PL"/>
        <w:rPr>
          <w:lang w:eastAsia="zh-CN"/>
        </w:rPr>
      </w:pPr>
      <w:r w:rsidRPr="00E349B5">
        <w:tab/>
        <w:t>serviceDeliveryStartTimeStampFraction</w:t>
      </w:r>
      <w:r w:rsidRPr="00E349B5">
        <w:tab/>
        <w:t>[38] Milliseconds OPTIONAL,</w:t>
      </w:r>
    </w:p>
    <w:p w14:paraId="5008187B"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61A010B5"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3D8B9A04"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3B4CDA"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4A7379C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140D07"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74A5CD1F"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17BB1540" w14:textId="77777777" w:rsidR="00D93E90" w:rsidRDefault="00F20EED" w:rsidP="00D93E90">
      <w:pPr>
        <w:pStyle w:val="PL"/>
      </w:pPr>
      <w:r>
        <w:tab/>
        <w:t>cellularNetworkInformation</w:t>
      </w:r>
      <w:r>
        <w:tab/>
      </w:r>
      <w:r>
        <w:tab/>
      </w:r>
      <w:r>
        <w:tab/>
      </w:r>
      <w:r>
        <w:tab/>
        <w:t>[64] OCTET STRING OPTIONAL</w:t>
      </w:r>
      <w:r w:rsidR="00D93E90">
        <w:t>,</w:t>
      </w:r>
    </w:p>
    <w:p w14:paraId="7F2AFCCE" w14:textId="77777777" w:rsidR="00D93E90" w:rsidRPr="00E349B5" w:rsidRDefault="00D93E90" w:rsidP="00D93E90">
      <w:pPr>
        <w:pStyle w:val="PL"/>
      </w:pPr>
      <w:r>
        <w:tab/>
      </w:r>
      <w:r w:rsidRPr="001E570A">
        <w:rPr>
          <w:lang w:val="en-US"/>
        </w:rPr>
        <w:t>fEIdentifierList                        [65] FEIdentifierList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r w:rsidRPr="00E349B5">
        <w:t>IBCFRecord</w:t>
      </w:r>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071493E0"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3B79B8B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7B1059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D31923B"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1C3C9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6F1F052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141519BC"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8890B41"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0C817ACF"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60141795"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1D5CE44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0FAE882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64729A25"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1B907661" w14:textId="77777777" w:rsidR="009B1C39" w:rsidRPr="00E349B5" w:rsidRDefault="009B1C39">
      <w:pPr>
        <w:pStyle w:val="PL"/>
        <w:rPr>
          <w:lang w:eastAsia="zh-CN"/>
        </w:rPr>
      </w:pPr>
      <w:r w:rsidRPr="00E349B5">
        <w:lastRenderedPageBreak/>
        <w:tab/>
        <w:t>serviceRequestTimeStampFraction</w:t>
      </w:r>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t>serviceDeliveryStartTimeStampFraction</w:t>
      </w:r>
      <w:r w:rsidRPr="00E349B5">
        <w:tab/>
        <w:t>[38] Milliseconds OPTIONAL,</w:t>
      </w:r>
    </w:p>
    <w:p w14:paraId="5576E508"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62E18E60"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D42C21"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B0E53B9" w14:textId="77777777" w:rsidR="009B1C39" w:rsidRPr="00E349B5" w:rsidRDefault="009B1C39">
      <w:pPr>
        <w:pStyle w:val="PL"/>
      </w:pPr>
      <w:r w:rsidRPr="00E349B5">
        <w:tab/>
        <w:t>additionalAccessNetworkInformation</w:t>
      </w:r>
      <w:r w:rsidR="00904DA2">
        <w:tab/>
      </w:r>
      <w:r w:rsidRPr="00E349B5">
        <w:tab/>
        <w:t>[56] OCTET STRING OPTIONAL,</w:t>
      </w:r>
    </w:p>
    <w:p w14:paraId="0FAEA286"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99D98A4" w14:textId="77777777" w:rsidR="00F20EED" w:rsidRPr="00E349B5" w:rsidRDefault="00F20EED" w:rsidP="00F20EED">
      <w:pPr>
        <w:pStyle w:val="PL"/>
      </w:pPr>
      <w:r>
        <w:tab/>
        <w:t>cellularNetworkInformation</w:t>
      </w:r>
      <w:r>
        <w:tab/>
      </w:r>
      <w:r>
        <w:tab/>
      </w:r>
      <w:r>
        <w:tab/>
      </w:r>
      <w:r>
        <w:tab/>
        <w:t>[64] OCTET STRING OPTIONAL,</w:t>
      </w:r>
    </w:p>
    <w:p w14:paraId="6DF59AA0"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r w:rsidRPr="00E349B5">
        <w:t>TRFRecord</w:t>
      </w:r>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[6] ListOfInvolvedParties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D79558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2D3F4F0" w14:textId="77777777" w:rsidR="009B1C39" w:rsidRPr="00E349B5" w:rsidRDefault="009B1C39">
      <w:pPr>
        <w:pStyle w:val="PL"/>
      </w:pPr>
      <w:r w:rsidRPr="00E349B5">
        <w:tab/>
        <w:t>serviceDeliveryStartTimeStamp</w:t>
      </w:r>
      <w:r w:rsidRPr="00E349B5">
        <w:tab/>
      </w:r>
      <w:r w:rsidRPr="00E349B5">
        <w:tab/>
        <w:t>[10] TimeStamp OPTIONAL,</w:t>
      </w:r>
    </w:p>
    <w:p w14:paraId="2868788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AE57923"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650B3B"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F6CB64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289934C2"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889B917"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439880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E24BD5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t>iMSCommunicationServiceIdentifier</w:t>
      </w:r>
      <w:r w:rsidRPr="00E349B5">
        <w:tab/>
        <w:t>[33] IMSCommunicationServiceIdentifier OPTIONAL,</w:t>
      </w:r>
    </w:p>
    <w:p w14:paraId="0903F4A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77CD1C6E"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12C89489"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3F706E4"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843A930"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76BE6483"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8579506"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0FE3CE4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316D6637"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3F7E65F4" w14:textId="77777777" w:rsidR="00D93E90" w:rsidRPr="001E570A" w:rsidRDefault="00D93E90" w:rsidP="00D93E90">
      <w:pPr>
        <w:pStyle w:val="PL"/>
        <w:rPr>
          <w:lang w:val="en-US"/>
        </w:rPr>
      </w:pPr>
      <w:r>
        <w:tab/>
      </w:r>
      <w:r w:rsidRPr="001E570A">
        <w:rPr>
          <w:lang w:val="en-US"/>
        </w:rPr>
        <w:t>fEIdentifierList                        [64] FEIdentifierList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r w:rsidRPr="00E349B5">
        <w:t xml:space="preserve">ATCFRecord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lastRenderedPageBreak/>
        <w:tab/>
        <w:t>sIP-Method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[6] ListOfInvolvedParties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E885EE9"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0ADF2F4"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C4E487E" w14:textId="77777777" w:rsidR="009B1C39" w:rsidRPr="00E349B5" w:rsidRDefault="009B1C39">
      <w:pPr>
        <w:pStyle w:val="PL"/>
      </w:pPr>
      <w:r w:rsidRPr="00E349B5">
        <w:tab/>
        <w:t>serviceDeliveryStartTimeStamp</w:t>
      </w:r>
      <w:r w:rsidRPr="00E349B5">
        <w:tab/>
      </w:r>
      <w:r w:rsidRPr="00E349B5">
        <w:tab/>
        <w:t>[10] TimeStamp OPTIONAL,</w:t>
      </w:r>
    </w:p>
    <w:p w14:paraId="023FD90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67681F1"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B63D98F"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709E4014"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020D264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4D82DBC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79007A8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A3087D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2D774B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t>iMSCommunicationServiceIdentifier</w:t>
      </w:r>
      <w:r w:rsidRPr="00E349B5">
        <w:tab/>
        <w:t>[33] IMSCommunicationServiceIdentifier OPTIONAL,</w:t>
      </w:r>
    </w:p>
    <w:p w14:paraId="398DC98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0F79846F"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3DA4CDF" w14:textId="77777777" w:rsidR="009B1C39" w:rsidRPr="00E349B5" w:rsidRDefault="009B1C39">
      <w:pPr>
        <w:pStyle w:val="PL"/>
        <w:rPr>
          <w:lang w:eastAsia="zh-CN"/>
        </w:rPr>
      </w:pPr>
      <w:r w:rsidRPr="00E349B5">
        <w:tab/>
        <w:t>serviceDeliveryStartTimeStampFraction</w:t>
      </w:r>
      <w:r w:rsidRPr="00E349B5">
        <w:tab/>
        <w:t>[38] Milliseconds OPTIONAL,</w:t>
      </w:r>
    </w:p>
    <w:p w14:paraId="28C3E9D8" w14:textId="77777777" w:rsidR="009B1C39" w:rsidRPr="00E349B5" w:rsidRDefault="009B1C39" w:rsidP="00B5649B">
      <w:pPr>
        <w:pStyle w:val="PL"/>
      </w:pPr>
      <w:r w:rsidRPr="00E349B5">
        <w:tab/>
        <w:t>serviceDeliveryEndTimeStampFraction</w:t>
      </w:r>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0BED8047"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1CAF268D"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0666B386"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39D54EDF"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473F969E" w14:textId="77777777" w:rsidR="00F20EED" w:rsidRPr="00E349B5" w:rsidRDefault="00F20EED" w:rsidP="00F20EED">
      <w:pPr>
        <w:pStyle w:val="PL"/>
      </w:pPr>
      <w:r>
        <w:tab/>
        <w:t>cellularNetworkInformation</w:t>
      </w:r>
      <w:r>
        <w:tab/>
      </w:r>
      <w:r>
        <w:tab/>
      </w:r>
      <w:r>
        <w:tab/>
      </w:r>
      <w:r>
        <w:tab/>
        <w:t>[64] OCTET STRING OPTIONAL,</w:t>
      </w:r>
    </w:p>
    <w:p w14:paraId="6D820636"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01DF136D"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r>
        <w:t>T</w:t>
      </w:r>
      <w:r w:rsidR="009B1C39" w:rsidRPr="00E349B5">
        <w:t>FRecord</w:t>
      </w:r>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[6] ListOfInvolvedParties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1D035FF"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BB436F3" w14:textId="77777777" w:rsidR="009B1C39" w:rsidRPr="00E349B5" w:rsidRDefault="009B1C39">
      <w:pPr>
        <w:pStyle w:val="PL"/>
      </w:pPr>
      <w:r w:rsidRPr="00E349B5">
        <w:tab/>
        <w:t>serviceDeliveryStartTimeStamp</w:t>
      </w:r>
      <w:r w:rsidRPr="00E349B5">
        <w:tab/>
      </w:r>
      <w:r w:rsidRPr="00E349B5">
        <w:tab/>
        <w:t>[10] TimeStamp OPTIONAL,</w:t>
      </w:r>
    </w:p>
    <w:p w14:paraId="4BACF4C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5372A5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0613B33"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D2918AC"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0CA4762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C55465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2E377C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19E0C4F" w14:textId="77777777" w:rsidR="009B1C39" w:rsidRPr="00E349B5" w:rsidRDefault="009B1C39">
      <w:pPr>
        <w:pStyle w:val="PL"/>
      </w:pPr>
      <w:r w:rsidRPr="00E349B5">
        <w:lastRenderedPageBreak/>
        <w:tab/>
        <w:t>expiresInformation</w:t>
      </w:r>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t>iMSCommunicationServiceIdentifier</w:t>
      </w:r>
      <w:r w:rsidRPr="00E349B5">
        <w:tab/>
        <w:t>[33] IMSCommunicationServiceIdentifier OPTIONAL,</w:t>
      </w:r>
    </w:p>
    <w:p w14:paraId="7567BF5B"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8250943"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2FE104E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68659F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B36A4E9" w14:textId="77777777" w:rsidR="009B1C39" w:rsidRPr="00E349B5" w:rsidRDefault="009B1C39">
      <w:pPr>
        <w:pStyle w:val="PL"/>
        <w:rPr>
          <w:lang w:eastAsia="zh-CN"/>
        </w:rPr>
      </w:pPr>
      <w:r w:rsidRPr="00E349B5">
        <w:tab/>
        <w:t>serviceDeliveryStartTimeStampFraction</w:t>
      </w:r>
      <w:r w:rsidRPr="00E349B5">
        <w:tab/>
        <w:t>[38] Milliseconds OPTIONAL,</w:t>
      </w:r>
    </w:p>
    <w:p w14:paraId="0A61575D"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36140A8"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24F91B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71969370"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0D56D63" w14:textId="77777777" w:rsidR="00D93E90" w:rsidRPr="001E570A" w:rsidRDefault="00D93E90" w:rsidP="00D93E90">
      <w:pPr>
        <w:pStyle w:val="PL"/>
        <w:rPr>
          <w:lang w:val="en-US"/>
        </w:rPr>
      </w:pPr>
      <w:r>
        <w:tab/>
      </w:r>
      <w:r w:rsidRPr="001E570A">
        <w:rPr>
          <w:lang w:val="en-US"/>
        </w:rPr>
        <w:t>fEIdentifierList                        [64] FEIdentifierList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r w:rsidRPr="00E349B5">
        <w:t>AccessCorrelationID</w:t>
      </w:r>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r w:rsidRPr="00E349B5">
        <w:t>gPRS-Charging-Id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t>accessNetworkChargingIdentifier</w:t>
      </w:r>
      <w:r w:rsidRPr="00E349B5">
        <w:tab/>
        <w:t>[4] GraphicString</w:t>
      </w:r>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r w:rsidRPr="00E349B5">
        <w:t>Access</w:t>
      </w:r>
      <w:r>
        <w:t>NetworkInfoChange</w:t>
      </w:r>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CE8E457"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0D8CE754" w14:textId="77777777" w:rsidR="00FF4496" w:rsidRPr="00E349B5" w:rsidRDefault="00F20EED" w:rsidP="00F20EED">
      <w:pPr>
        <w:pStyle w:val="PL"/>
      </w:pPr>
      <w:r>
        <w:tab/>
        <w:t>cellularNetworkInformation</w:t>
      </w:r>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r w:rsidRPr="00E349B5">
        <w:t>AccessTransferType</w:t>
      </w:r>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r w:rsidR="00B4478D">
        <w:t>p</w:t>
      </w:r>
      <w:r w:rsidRPr="00E349B5">
        <w:t>SToCS (0),</w:t>
      </w:r>
    </w:p>
    <w:p w14:paraId="4A085B4B"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3DA338AC" w14:textId="77777777" w:rsidR="008F3EBF" w:rsidRDefault="008F3EBF" w:rsidP="008F3EBF">
      <w:pPr>
        <w:pStyle w:val="PL"/>
      </w:pPr>
      <w:r>
        <w:tab/>
        <w:t>pSToPS (2),</w:t>
      </w:r>
    </w:p>
    <w:p w14:paraId="39C1E298" w14:textId="77777777" w:rsidR="009B1C39" w:rsidRPr="00E349B5" w:rsidRDefault="008F3EBF" w:rsidP="008F3EBF">
      <w:pPr>
        <w:pStyle w:val="PL"/>
      </w:pPr>
      <w:r>
        <w:tab/>
        <w:t>cSToCS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r w:rsidRPr="00E349B5">
        <w:t>AccessTransferInformation</w:t>
      </w:r>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5F39458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t>additionalAccessNetworkInformation</w:t>
      </w:r>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2DE0649B"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14804F59"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1970D649"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t>cellularNetworkInformation</w:t>
      </w:r>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r w:rsidRPr="00E349B5">
        <w:t>ACRInterimLost</w:t>
      </w:r>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lastRenderedPageBreak/>
        <w:t>}</w:t>
      </w:r>
    </w:p>
    <w:p w14:paraId="0077FD84" w14:textId="77777777" w:rsidR="009B1C39" w:rsidRPr="00E349B5" w:rsidRDefault="009B1C39">
      <w:pPr>
        <w:pStyle w:val="PL"/>
      </w:pPr>
    </w:p>
    <w:p w14:paraId="164559CB" w14:textId="77777777" w:rsidR="009B1C39" w:rsidRPr="00E349B5" w:rsidRDefault="009B1C39" w:rsidP="005B3901">
      <w:pPr>
        <w:pStyle w:val="PL"/>
      </w:pPr>
      <w:r w:rsidRPr="00E349B5">
        <w:t>AoCCostInformation</w:t>
      </w:r>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t>accumulatedCost</w:t>
      </w:r>
      <w:r w:rsidRPr="00E349B5">
        <w:tab/>
      </w:r>
      <w:r w:rsidRPr="00E349B5">
        <w:tab/>
        <w:t>[0] REAL,</w:t>
      </w:r>
    </w:p>
    <w:p w14:paraId="180CE138" w14:textId="77777777" w:rsidR="009B1C39" w:rsidRPr="00E349B5" w:rsidRDefault="009B1C39">
      <w:pPr>
        <w:pStyle w:val="PL"/>
      </w:pPr>
      <w:r w:rsidRPr="00E349B5">
        <w:tab/>
        <w:t>incrementalCost</w:t>
      </w:r>
      <w:r w:rsidRPr="00E349B5">
        <w:tab/>
      </w:r>
      <w:r w:rsidRPr="00E349B5">
        <w:tab/>
        <w:t>[1] REAL,</w:t>
      </w:r>
    </w:p>
    <w:p w14:paraId="4128E634"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r w:rsidRPr="00E349B5">
        <w:t>AoCInformation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t>tariffInformation</w:t>
      </w:r>
      <w:r w:rsidRPr="00E349B5">
        <w:tab/>
      </w:r>
      <w:r w:rsidRPr="00E349B5">
        <w:tab/>
        <w:t>[0] TariffInformation OPTIONAL,</w:t>
      </w:r>
    </w:p>
    <w:p w14:paraId="29A294BD" w14:textId="77777777" w:rsidR="009B1C39" w:rsidRPr="00E349B5" w:rsidRDefault="009B1C39">
      <w:pPr>
        <w:pStyle w:val="PL"/>
      </w:pPr>
      <w:r w:rsidRPr="00E349B5">
        <w:tab/>
        <w:t>aoCCostInformation</w:t>
      </w:r>
      <w:r w:rsidRPr="00E349B5">
        <w:tab/>
      </w:r>
      <w:r w:rsidRPr="00E349B5">
        <w:tab/>
        <w:t>[1] AoCCostInformation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r w:rsidRPr="00E349B5">
        <w:t>ApplicationServersInformation</w:t>
      </w:r>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E27D8F2"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09BAB035"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r>
        <w:rPr>
          <w:rFonts w:cs="Courier New"/>
        </w:rPr>
        <w:t>CalledIdentityChange</w:t>
      </w:r>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6C577C88"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t>serviceDeliveryEndSuccessfully</w:t>
      </w:r>
      <w:r w:rsidRPr="00E349B5">
        <w:tab/>
        <w:t>(0),</w:t>
      </w:r>
    </w:p>
    <w:p w14:paraId="622FB442" w14:textId="77777777" w:rsidR="009B1C39" w:rsidRPr="00E349B5" w:rsidRDefault="009B1C39">
      <w:pPr>
        <w:pStyle w:val="PL"/>
      </w:pPr>
      <w:r w:rsidRPr="00E349B5">
        <w:tab/>
        <w:t>unSuccessfulServiceDelivery</w:t>
      </w:r>
      <w:r w:rsidRPr="00E349B5">
        <w:tab/>
      </w:r>
      <w:r w:rsidRPr="00E349B5">
        <w:tab/>
        <w:t>(1),</w:t>
      </w:r>
    </w:p>
    <w:p w14:paraId="5B232E8D"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1564072B" w14:textId="77777777" w:rsidR="009B1C39" w:rsidRPr="00E349B5" w:rsidRDefault="009B1C39">
      <w:pPr>
        <w:pStyle w:val="PL"/>
      </w:pPr>
      <w:r w:rsidRPr="00E349B5">
        <w:tab/>
        <w:t>sDP-Answer-Timestamp</w:t>
      </w:r>
      <w:r w:rsidRPr="00E349B5">
        <w:tab/>
      </w:r>
      <w:r w:rsidR="00432CF4">
        <w:tab/>
      </w:r>
      <w:r w:rsidRPr="00E349B5">
        <w:t>[1] TimeStamp OPTIONAL,</w:t>
      </w:r>
    </w:p>
    <w:p w14:paraId="3973BCE9"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t>mediaInitiatorFlag</w:t>
      </w:r>
      <w:r w:rsidRPr="00E349B5">
        <w:tab/>
      </w:r>
      <w:r w:rsidRPr="00E349B5">
        <w:tab/>
        <w:t>[3] NULL OPTIONAL,</w:t>
      </w:r>
    </w:p>
    <w:p w14:paraId="635C00CE" w14:textId="77777777" w:rsidR="009B1C39" w:rsidRPr="00E349B5" w:rsidRDefault="009B1C39">
      <w:pPr>
        <w:pStyle w:val="PL"/>
      </w:pPr>
      <w:r w:rsidRPr="00E349B5">
        <w:tab/>
        <w:t>sDP-Session-Description</w:t>
      </w:r>
      <w:r w:rsidRPr="00E349B5">
        <w:tab/>
        <w:t>[4] SEQUENCE OF GraphicString OPTIONAL,</w:t>
      </w:r>
    </w:p>
    <w:p w14:paraId="5B97C6C3"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r w:rsidRPr="00E349B5">
        <w:t>IMSCommunicationServiceIdentifier</w:t>
      </w:r>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t>aCRInterimLost</w:t>
      </w:r>
      <w:r w:rsidRPr="00E349B5">
        <w:tab/>
        <w:t>[1] ACRInterimLost,</w:t>
      </w:r>
    </w:p>
    <w:p w14:paraId="18F38FC4"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lastRenderedPageBreak/>
        <w:t>}</w:t>
      </w:r>
    </w:p>
    <w:p w14:paraId="546D6D67" w14:textId="77777777" w:rsidR="009B1C39" w:rsidRPr="00E349B5" w:rsidRDefault="009B1C39">
      <w:pPr>
        <w:pStyle w:val="PL"/>
      </w:pPr>
    </w:p>
    <w:p w14:paraId="050AF046" w14:textId="77777777" w:rsidR="009B1C39" w:rsidRPr="00E349B5" w:rsidRDefault="009B1C39">
      <w:pPr>
        <w:pStyle w:val="PL"/>
      </w:pPr>
      <w:r w:rsidRPr="00E349B5">
        <w:t>InterOperatorIdentifier</w:t>
      </w:r>
      <w:r w:rsidR="00EA6DD8">
        <w:t>L</w:t>
      </w:r>
      <w:r w:rsidRPr="00E349B5">
        <w:t>ist ::= SEQUENCE OF InterOperatorIdentifiers</w:t>
      </w:r>
    </w:p>
    <w:p w14:paraId="0FB05778" w14:textId="77777777" w:rsidR="009B1C39" w:rsidRPr="00E349B5" w:rsidRDefault="009B1C39">
      <w:pPr>
        <w:pStyle w:val="PL"/>
      </w:pPr>
    </w:p>
    <w:p w14:paraId="7B18463F" w14:textId="77777777" w:rsidR="009B1C39" w:rsidRPr="00E349B5" w:rsidRDefault="009B1C39" w:rsidP="005B3901">
      <w:pPr>
        <w:pStyle w:val="PL"/>
      </w:pPr>
      <w:r w:rsidRPr="00E349B5">
        <w:t>InterOperatorIdentifiers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t>originatingIOI</w:t>
      </w:r>
      <w:r w:rsidRPr="00E349B5">
        <w:tab/>
        <w:t>[0] GraphicString OPTIONAL,</w:t>
      </w:r>
    </w:p>
    <w:p w14:paraId="7429A38E" w14:textId="77777777" w:rsidR="009B1C39" w:rsidRPr="00E349B5" w:rsidRDefault="009B1C39">
      <w:pPr>
        <w:pStyle w:val="PL"/>
      </w:pPr>
      <w:r w:rsidRPr="00E349B5">
        <w:tab/>
        <w:t>terminatingIOI</w:t>
      </w:r>
      <w:r w:rsidRPr="00E349B5">
        <w:tab/>
        <w:t>[1] GraphicString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r w:rsidRPr="00BB4354">
        <w:t>ISUPCause</w:t>
      </w:r>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r>
        <w:t>iSUPCauseDiagnostics</w:t>
      </w:r>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t>enhancedDiagnostics</w:t>
      </w:r>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r w:rsidRPr="00E349B5">
        <w:t>ListOfInvolvedParties</w:t>
      </w:r>
      <w:r w:rsidR="005B3901">
        <w:tab/>
      </w:r>
      <w:r w:rsidRPr="00E349B5">
        <w:t>::= SEQUENCE OF InvolvedParty</w:t>
      </w:r>
    </w:p>
    <w:p w14:paraId="4F93F0B1" w14:textId="77777777" w:rsidR="009B1C39" w:rsidRPr="00E349B5" w:rsidRDefault="009B1C39">
      <w:pPr>
        <w:pStyle w:val="PL"/>
      </w:pPr>
    </w:p>
    <w:p w14:paraId="798585B9" w14:textId="77777777" w:rsidR="009B1C39" w:rsidRPr="00E349B5" w:rsidRDefault="009B1C39" w:rsidP="005B3901">
      <w:pPr>
        <w:pStyle w:val="PL"/>
      </w:pPr>
      <w:r w:rsidRPr="00E349B5">
        <w:t>ListOfReasonHeader</w:t>
      </w:r>
      <w:r w:rsidR="005B3901">
        <w:tab/>
      </w:r>
      <w:r w:rsidRPr="00E349B5">
        <w:t>::= SEQUENCE OF ReasonHeaderInformation</w:t>
      </w:r>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6E0807B9"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451D42C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01741F1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ED93581" w14:textId="77777777" w:rsidR="009B1C39" w:rsidRPr="00E349B5" w:rsidRDefault="009B1C39" w:rsidP="005B3901">
      <w:pPr>
        <w:pStyle w:val="PL"/>
      </w:pPr>
      <w:r w:rsidRPr="00E349B5">
        <w:tab/>
        <w:t>sIP-Request-Timestamp-Fraction</w:t>
      </w:r>
      <w:r w:rsidRPr="00E349B5">
        <w:tab/>
        <w:t>[6] Milliseconds OPTIONAL,</w:t>
      </w:r>
    </w:p>
    <w:p w14:paraId="4DE67DA4" w14:textId="77777777" w:rsidR="009B1C39" w:rsidRPr="00E349B5" w:rsidRDefault="009B1C39" w:rsidP="005B3901">
      <w:pPr>
        <w:pStyle w:val="PL"/>
      </w:pPr>
      <w:r w:rsidRPr="00E349B5">
        <w:tab/>
        <w:t>sIP-Response-Timestamp-Fraction</w:t>
      </w:r>
      <w:r w:rsidRPr="00E349B5">
        <w:tab/>
        <w:t>[7] Milliseconds OPTIONAL,</w:t>
      </w:r>
    </w:p>
    <w:p w14:paraId="1E6ED179"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r w:rsidRPr="00E349B5">
        <w:t>MessageBody</w:t>
      </w:r>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211A5E81" w14:textId="77777777" w:rsidR="009B1C39" w:rsidRPr="00E349B5" w:rsidRDefault="009B1C39">
      <w:pPr>
        <w:pStyle w:val="PL"/>
      </w:pPr>
      <w:r w:rsidRPr="00E349B5">
        <w:tab/>
        <w:t>content-Disposition</w:t>
      </w:r>
      <w:r w:rsidRPr="00E349B5">
        <w:tab/>
      </w:r>
      <w:r w:rsidRPr="00E349B5">
        <w:tab/>
        <w:t>[1] GraphicString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t>sessionDirection</w:t>
      </w:r>
      <w:r w:rsidRPr="00692562">
        <w:rPr>
          <w:lang w:val="fr-FR"/>
        </w:rPr>
        <w:tab/>
      </w:r>
      <w:r w:rsidRPr="00692562">
        <w:rPr>
          <w:lang w:val="fr-FR"/>
        </w:rPr>
        <w:tab/>
        <w:t>[0] SessionDirection</w:t>
      </w:r>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r w:rsidRPr="00E349B5">
        <w:t>nNIType</w:t>
      </w:r>
      <w:r w:rsidRPr="00E349B5">
        <w:tab/>
      </w:r>
      <w:r w:rsidRPr="00E349B5">
        <w:tab/>
      </w:r>
      <w:r w:rsidRPr="00E349B5">
        <w:tab/>
      </w:r>
      <w:r w:rsidRPr="00E349B5">
        <w:tab/>
        <w:t>[1] NNIType OPTIONAL,</w:t>
      </w:r>
    </w:p>
    <w:p w14:paraId="4CC8522D" w14:textId="77777777" w:rsidR="009B1C39" w:rsidRPr="00E349B5" w:rsidRDefault="009B1C39">
      <w:pPr>
        <w:pStyle w:val="PL"/>
      </w:pPr>
      <w:r w:rsidRPr="00E349B5">
        <w:tab/>
        <w:t>relationshipMode</w:t>
      </w:r>
      <w:r w:rsidRPr="00E349B5">
        <w:tab/>
      </w:r>
      <w:r w:rsidRPr="00E349B5">
        <w:tab/>
        <w:t>[2] RelationshipMode OPTIONAL,</w:t>
      </w:r>
    </w:p>
    <w:p w14:paraId="3C055440" w14:textId="77777777" w:rsidR="009B1C39" w:rsidRPr="00E349B5" w:rsidRDefault="009B1C39">
      <w:pPr>
        <w:pStyle w:val="PL"/>
      </w:pPr>
      <w:r w:rsidRPr="00E349B5">
        <w:tab/>
        <w:t>neighbourNodeAddress</w:t>
      </w:r>
      <w:r w:rsidRPr="00E349B5">
        <w:tab/>
        <w:t>[3] IPAddress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r w:rsidRPr="00E349B5">
        <w:t>NNIType</w:t>
      </w:r>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r w:rsidRPr="00E349B5">
        <w:t>RateElement</w:t>
      </w:r>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t>unitValue</w:t>
      </w:r>
      <w:r w:rsidRPr="00E349B5">
        <w:tab/>
      </w:r>
      <w:r w:rsidRPr="00E349B5">
        <w:tab/>
      </w:r>
      <w:r w:rsidRPr="00E349B5">
        <w:tab/>
        <w:t>[1] REAL,</w:t>
      </w:r>
    </w:p>
    <w:p w14:paraId="1D3F5DDC"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t>unitQuotaThreshold</w:t>
      </w:r>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r w:rsidRPr="00E349B5">
        <w:t>RealTimeTariffInformation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t>tariffInformation</w:t>
      </w:r>
      <w:r w:rsidRPr="00E349B5">
        <w:tab/>
      </w:r>
      <w:r w:rsidRPr="00E349B5">
        <w:tab/>
        <w:t>[0] TariffInformation,</w:t>
      </w:r>
    </w:p>
    <w:p w14:paraId="7BBAD41B"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r w:rsidRPr="00E349B5">
        <w:t>ReasonHeaderInformation ::= GraphicString</w:t>
      </w:r>
    </w:p>
    <w:p w14:paraId="5179F901" w14:textId="77777777" w:rsidR="009B1C39" w:rsidRPr="00E349B5" w:rsidRDefault="009B1C39">
      <w:pPr>
        <w:pStyle w:val="PL"/>
      </w:pPr>
    </w:p>
    <w:p w14:paraId="4F528F0D" w14:textId="77777777" w:rsidR="009B1C39" w:rsidRPr="00E349B5" w:rsidRDefault="009B1C39" w:rsidP="00E977E5">
      <w:pPr>
        <w:pStyle w:val="PL"/>
      </w:pPr>
      <w:r w:rsidRPr="00E349B5">
        <w:t>RelationshipMode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542E8B8C"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18AC61DD"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16F981EC"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6F53E6B" w14:textId="77777777" w:rsidR="00C36596" w:rsidRDefault="00C36596" w:rsidP="00C36596">
      <w:pPr>
        <w:pStyle w:val="PL"/>
      </w:pPr>
      <w:r>
        <w:tab/>
        <w:t>localGWInsertedIndication</w:t>
      </w:r>
      <w:r>
        <w:tab/>
      </w:r>
      <w:r>
        <w:tab/>
        <w:t>[</w:t>
      </w:r>
      <w:r>
        <w:rPr>
          <w:lang w:eastAsia="zh-CN"/>
        </w:rPr>
        <w:t>5</w:t>
      </w:r>
      <w:r>
        <w:t>] BOOLEAN OPTIONAL,</w:t>
      </w:r>
    </w:p>
    <w:p w14:paraId="29684E30" w14:textId="77777777" w:rsidR="00C36596" w:rsidRDefault="00C36596" w:rsidP="00C36596">
      <w:pPr>
        <w:pStyle w:val="PL"/>
      </w:pPr>
      <w:r>
        <w:tab/>
        <w:t>iPRealmDefaultIndication</w:t>
      </w:r>
      <w:r>
        <w:tab/>
      </w:r>
      <w:r>
        <w:tab/>
        <w:t>[</w:t>
      </w:r>
      <w:r>
        <w:rPr>
          <w:lang w:eastAsia="zh-CN"/>
        </w:rPr>
        <w:t>6</w:t>
      </w:r>
      <w:r>
        <w:t>] BOOLEAN OPTIONAL,</w:t>
      </w:r>
    </w:p>
    <w:p w14:paraId="218C4D93" w14:textId="77777777" w:rsidR="00C36596" w:rsidRDefault="00C36596" w:rsidP="00C36596">
      <w:pPr>
        <w:pStyle w:val="PL"/>
      </w:pPr>
      <w:r>
        <w:tab/>
        <w:t>transcoderInsertedIndication</w:t>
      </w:r>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SEQUENCE OF GraphicString</w:t>
      </w:r>
    </w:p>
    <w:p w14:paraId="243608B2" w14:textId="77777777" w:rsidR="009B1C39" w:rsidRPr="00E349B5" w:rsidRDefault="009B1C39">
      <w:pPr>
        <w:pStyle w:val="PL"/>
      </w:pPr>
    </w:p>
    <w:p w14:paraId="47F84B36" w14:textId="77777777" w:rsidR="009B1C39" w:rsidRPr="00E349B5" w:rsidRDefault="009B1C39" w:rsidP="00E977E5">
      <w:pPr>
        <w:pStyle w:val="PL"/>
      </w:pPr>
      <w:r w:rsidRPr="00E349B5">
        <w:t>ServedPartyIPAddress</w:t>
      </w:r>
      <w:r w:rsidR="00E977E5">
        <w:tab/>
      </w:r>
      <w:r w:rsidRPr="00E349B5">
        <w:t xml:space="preserve">::=  IPAddress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GraphicString</w:t>
      </w:r>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r w:rsidRPr="00E349B5">
        <w:t>SessionDirection</w:t>
      </w:r>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r w:rsidRPr="00E349B5">
        <w:t>SessionPriority</w:t>
      </w:r>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lastRenderedPageBreak/>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GraphicString</w:t>
      </w:r>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t>sDP-offer</w:t>
      </w:r>
      <w:r w:rsidR="00E977E5">
        <w:tab/>
      </w:r>
      <w:r w:rsidRPr="00E349B5">
        <w:t>(0),</w:t>
      </w:r>
    </w:p>
    <w:p w14:paraId="0EC7C718" w14:textId="77777777" w:rsidR="009B1C39" w:rsidRPr="00E349B5" w:rsidRDefault="009B1C39" w:rsidP="00E977E5">
      <w:pPr>
        <w:pStyle w:val="PL"/>
      </w:pPr>
      <w:r w:rsidRPr="00E349B5">
        <w:tab/>
        <w:t>sDP-answer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r w:rsidR="002B43AA" w:rsidRPr="00E349B5">
        <w:t>cS</w:t>
      </w:r>
      <w:r>
        <w:tab/>
      </w:r>
      <w:r>
        <w:tab/>
      </w:r>
      <w:r w:rsidR="002B43AA" w:rsidRPr="00E349B5">
        <w:t>(0),</w:t>
      </w:r>
    </w:p>
    <w:p w14:paraId="52F737DE" w14:textId="77777777" w:rsidR="002B43AA" w:rsidRPr="00E349B5" w:rsidRDefault="00E977E5" w:rsidP="00E977E5">
      <w:pPr>
        <w:pStyle w:val="PL"/>
      </w:pPr>
      <w:r>
        <w:tab/>
      </w:r>
      <w:r w:rsidR="002B43AA" w:rsidRPr="00E349B5">
        <w:t>pS</w:t>
      </w:r>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r w:rsidRPr="00E349B5">
        <w:t>TariffInformation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t>scaleFactor</w:t>
      </w:r>
      <w:r w:rsidRPr="00E349B5">
        <w:tab/>
      </w:r>
      <w:r w:rsidRPr="00E349B5">
        <w:tab/>
      </w:r>
      <w:r w:rsidRPr="00E349B5">
        <w:tab/>
        <w:t>[1] REAL,</w:t>
      </w:r>
    </w:p>
    <w:p w14:paraId="753CA496"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3E4B4C7D" w14:textId="77777777" w:rsidR="009B1C39" w:rsidRPr="00E349B5" w:rsidRDefault="009B1C39">
      <w:pPr>
        <w:pStyle w:val="PL"/>
      </w:pPr>
    </w:p>
    <w:p w14:paraId="69C23AEA" w14:textId="77777777" w:rsidR="009B1C39" w:rsidRPr="00E349B5" w:rsidRDefault="009B1C39" w:rsidP="00E977E5">
      <w:pPr>
        <w:pStyle w:val="PL"/>
      </w:pPr>
      <w:r w:rsidRPr="00E349B5">
        <w:t>TransmissionMedium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t>tMR</w:t>
      </w:r>
      <w:r w:rsidRPr="00E349B5">
        <w:tab/>
        <w:t>[0] OCTET STRING (SIZE (1)) OPTIONAL, -- required TM, refer to Q.763</w:t>
      </w:r>
    </w:p>
    <w:p w14:paraId="5EA69C01" w14:textId="77777777" w:rsidR="009B1C39" w:rsidRPr="00E349B5" w:rsidRDefault="009B1C39">
      <w:pPr>
        <w:pStyle w:val="PL"/>
      </w:pPr>
      <w:r w:rsidRPr="00E349B5">
        <w:tab/>
        <w:t>tMU</w:t>
      </w:r>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r w:rsidRPr="00E349B5">
        <w:t>TrunkGroupID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[0] GraphicString,</w:t>
      </w:r>
    </w:p>
    <w:p w14:paraId="7EB06A40" w14:textId="77777777" w:rsidR="009B1C39" w:rsidRPr="00E349B5" w:rsidRDefault="009B1C39">
      <w:pPr>
        <w:pStyle w:val="PL"/>
      </w:pPr>
      <w:r w:rsidRPr="00E349B5">
        <w:tab/>
        <w:t>outgoing</w:t>
      </w:r>
      <w:r w:rsidRPr="00E349B5">
        <w:tab/>
        <w:t>[1] GraphicString</w:t>
      </w:r>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r>
        <w:br w:type="page"/>
      </w:r>
      <w:bookmarkStart w:id="4287" w:name="_Toc20233294"/>
      <w:bookmarkStart w:id="4288" w:name="_Toc28026874"/>
      <w:bookmarkStart w:id="4289" w:name="_Toc36116709"/>
      <w:bookmarkStart w:id="4290" w:name="_Toc44682893"/>
      <w:bookmarkStart w:id="4291" w:name="_Toc51926744"/>
      <w:bookmarkStart w:id="4292" w:name="_Toc171694538"/>
      <w:r>
        <w:lastRenderedPageBreak/>
        <w:t>5.2.4</w:t>
      </w:r>
      <w:r>
        <w:tab/>
        <w:t>Service level CDR definitions</w:t>
      </w:r>
      <w:bookmarkEnd w:id="4287"/>
      <w:bookmarkEnd w:id="4288"/>
      <w:bookmarkEnd w:id="4289"/>
      <w:bookmarkEnd w:id="4290"/>
      <w:bookmarkEnd w:id="4291"/>
      <w:bookmarkEnd w:id="4292"/>
    </w:p>
    <w:p w14:paraId="3F1B3F39" w14:textId="77777777" w:rsidR="00902768" w:rsidRPr="00902768" w:rsidRDefault="00902768" w:rsidP="00E664B4">
      <w:pPr>
        <w:pStyle w:val="Heading4"/>
      </w:pPr>
      <w:bookmarkStart w:id="4293" w:name="_Toc20233295"/>
      <w:bookmarkStart w:id="4294" w:name="_Toc28026875"/>
      <w:bookmarkStart w:id="4295" w:name="_Toc36116710"/>
      <w:bookmarkStart w:id="4296" w:name="_Toc44682894"/>
      <w:bookmarkStart w:id="4297" w:name="_Toc51926745"/>
      <w:bookmarkStart w:id="4298" w:name="_Toc171694539"/>
      <w:r>
        <w:t>5.2.4.0</w:t>
      </w:r>
      <w:r>
        <w:tab/>
        <w:t>General</w:t>
      </w:r>
      <w:bookmarkEnd w:id="4293"/>
      <w:bookmarkEnd w:id="4294"/>
      <w:bookmarkEnd w:id="4295"/>
      <w:bookmarkEnd w:id="4296"/>
      <w:bookmarkEnd w:id="4297"/>
      <w:bookmarkEnd w:id="4298"/>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4299" w:name="_Toc20233296"/>
      <w:bookmarkStart w:id="4300" w:name="_Toc28026876"/>
      <w:bookmarkStart w:id="4301" w:name="_Toc36116711"/>
      <w:bookmarkStart w:id="4302" w:name="_Toc44682895"/>
      <w:bookmarkStart w:id="4303" w:name="_Toc51926746"/>
      <w:bookmarkStart w:id="4304" w:name="_Toc171694540"/>
      <w:r>
        <w:t>5.2.4.1</w:t>
      </w:r>
      <w:r>
        <w:tab/>
        <w:t>MMS CDRs</w:t>
      </w:r>
      <w:bookmarkEnd w:id="4299"/>
      <w:bookmarkEnd w:id="4300"/>
      <w:bookmarkEnd w:id="4301"/>
      <w:bookmarkEnd w:id="4302"/>
      <w:bookmarkEnd w:id="4303"/>
      <w:bookmarkEnd w:id="4304"/>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r>
        <w:t>C</w:t>
      </w:r>
      <w:r w:rsidRPr="00603D5F">
        <w:t>hargingID</w:t>
      </w:r>
      <w:r>
        <w:t>,</w:t>
      </w:r>
    </w:p>
    <w:p w14:paraId="4B8202FE" w14:textId="77777777" w:rsidR="009B1C39" w:rsidRDefault="009B1C39">
      <w:pPr>
        <w:pStyle w:val="PL"/>
      </w:pPr>
      <w:r>
        <w:t>GSNAddress,</w:t>
      </w:r>
    </w:p>
    <w:p w14:paraId="55B9AB01" w14:textId="77777777" w:rsidR="009B1C39" w:rsidRDefault="009B1C39">
      <w:pPr>
        <w:pStyle w:val="PL"/>
      </w:pPr>
      <w:r>
        <w:t>IPAddress,</w:t>
      </w:r>
    </w:p>
    <w:p w14:paraId="4EE2324F" w14:textId="77777777" w:rsidR="009B1C39" w:rsidRDefault="009B1C39">
      <w:pPr>
        <w:pStyle w:val="PL"/>
      </w:pPr>
      <w:r>
        <w:t>LocalSequenceNumber,</w:t>
      </w:r>
    </w:p>
    <w:p w14:paraId="56B0DE95" w14:textId="77777777" w:rsidR="009B1C39" w:rsidRDefault="009B1C39">
      <w:pPr>
        <w:pStyle w:val="PL"/>
      </w:pPr>
      <w:r>
        <w:t>ManagementExtensions,</w:t>
      </w:r>
    </w:p>
    <w:p w14:paraId="5A57EAD2" w14:textId="77777777" w:rsidR="003A0356" w:rsidRDefault="003A0356" w:rsidP="003A0356">
      <w:pPr>
        <w:pStyle w:val="PL"/>
      </w:pPr>
      <w:r>
        <w:t>MessageClass,</w:t>
      </w:r>
    </w:p>
    <w:p w14:paraId="79D85B51" w14:textId="77777777" w:rsidR="009B1C39" w:rsidRDefault="009B1C39">
      <w:pPr>
        <w:pStyle w:val="PL"/>
      </w:pPr>
      <w:r>
        <w:t>MscNo,</w:t>
      </w:r>
    </w:p>
    <w:p w14:paraId="7C343B3E" w14:textId="77777777" w:rsidR="009B1C39" w:rsidRDefault="009B1C39">
      <w:pPr>
        <w:pStyle w:val="PL"/>
      </w:pPr>
      <w:r>
        <w:t xml:space="preserve">MSISDN, </w:t>
      </w:r>
    </w:p>
    <w:p w14:paraId="7AD1AD6F" w14:textId="77777777" w:rsidR="009B1C39" w:rsidRDefault="009B1C39">
      <w:pPr>
        <w:pStyle w:val="PL"/>
      </w:pPr>
      <w:r>
        <w:t>MSTimeZone,</w:t>
      </w:r>
    </w:p>
    <w:p w14:paraId="58F77B86" w14:textId="77777777" w:rsidR="003A0356" w:rsidRDefault="003A0356" w:rsidP="003A0356">
      <w:pPr>
        <w:pStyle w:val="PL"/>
      </w:pPr>
      <w:r>
        <w:t>PLMN-Id,</w:t>
      </w:r>
    </w:p>
    <w:p w14:paraId="294ABBCB" w14:textId="77777777" w:rsidR="003A0356" w:rsidRDefault="003A0356" w:rsidP="003A0356">
      <w:pPr>
        <w:pStyle w:val="PL"/>
      </w:pPr>
      <w:r>
        <w:t>PriorityType,</w:t>
      </w:r>
    </w:p>
    <w:p w14:paraId="331314BE" w14:textId="77777777" w:rsidR="003A0356" w:rsidRDefault="003A0356" w:rsidP="003A0356">
      <w:pPr>
        <w:pStyle w:val="PL"/>
      </w:pPr>
      <w:r>
        <w:t>RATType,</w:t>
      </w:r>
    </w:p>
    <w:p w14:paraId="7E0F8720" w14:textId="77777777" w:rsidR="009B1C39" w:rsidRDefault="009B1C39">
      <w:pPr>
        <w:pStyle w:val="PL"/>
      </w:pPr>
      <w:r>
        <w:t>RecordType,</w:t>
      </w:r>
    </w:p>
    <w:p w14:paraId="34BFC91E" w14:textId="77777777" w:rsidR="009B1C39" w:rsidRDefault="009B1C39">
      <w:pPr>
        <w:pStyle w:val="PL"/>
      </w:pPr>
      <w:r>
        <w:t>TimeStamp</w:t>
      </w:r>
    </w:p>
    <w:p w14:paraId="3C934C5B"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79E50B55" w14:textId="77777777" w:rsidR="009B1C39" w:rsidRDefault="009B1C39">
      <w:pPr>
        <w:pStyle w:val="PL"/>
      </w:pPr>
    </w:p>
    <w:p w14:paraId="62F0B8A2" w14:textId="77777777" w:rsidR="009B1C39" w:rsidRDefault="009B1C39">
      <w:pPr>
        <w:pStyle w:val="PL"/>
      </w:pPr>
      <w:r>
        <w:t>CallReferenceNumber</w:t>
      </w:r>
    </w:p>
    <w:p w14:paraId="47E80953" w14:textId="77777777" w:rsidR="009B1C39" w:rsidRDefault="009B1C39">
      <w:pPr>
        <w:pStyle w:val="PL"/>
      </w:pPr>
      <w:r>
        <w:t>FROM MAP-CH-DataTypes {itu-t identified-organization (4) etsi (0) mobileDomain (0)</w:t>
      </w:r>
    </w:p>
    <w:p w14:paraId="2BBA9344" w14:textId="4FD313E6" w:rsidR="009B1C39" w:rsidRDefault="009B1C39">
      <w:pPr>
        <w:pStyle w:val="PL"/>
      </w:pPr>
      <w:r>
        <w:t xml:space="preserve">gsm-Network (1) modules (3) map-CH-DataTypes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r>
        <w:t>MMSRecordType</w:t>
      </w:r>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t>mMOMDRecord</w:t>
      </w:r>
      <w:r>
        <w:tab/>
      </w:r>
      <w:r>
        <w:tab/>
      </w:r>
      <w:r>
        <w:tab/>
      </w:r>
      <w:r>
        <w:tab/>
        <w:t>[37] MMOMDRecord,</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lastRenderedPageBreak/>
        <w:tab/>
        <w:t>mMR4RRsRecord</w:t>
      </w:r>
      <w:r>
        <w:tab/>
      </w:r>
      <w:r>
        <w:tab/>
      </w:r>
      <w:r>
        <w:tab/>
        <w:t>[47] MMR4RRsRecord,</w:t>
      </w:r>
    </w:p>
    <w:p w14:paraId="03CA6E81" w14:textId="77777777" w:rsidR="009B1C39" w:rsidRDefault="009B1C39">
      <w:pPr>
        <w:pStyle w:val="PL"/>
      </w:pPr>
      <w:r>
        <w:tab/>
        <w:t>mMRMDRecord</w:t>
      </w:r>
      <w:r>
        <w:tab/>
      </w:r>
      <w:r>
        <w:tab/>
      </w:r>
      <w:r>
        <w:tab/>
      </w:r>
      <w:r>
        <w:tab/>
        <w:t>[48] MMRMDRecord,</w:t>
      </w:r>
    </w:p>
    <w:p w14:paraId="07FDF461" w14:textId="77777777" w:rsidR="009B1C39" w:rsidRDefault="009B1C39">
      <w:pPr>
        <w:pStyle w:val="PL"/>
      </w:pPr>
      <w:r>
        <w:tab/>
        <w:t>mMFRecord</w:t>
      </w:r>
      <w:r>
        <w:tab/>
      </w:r>
      <w:r>
        <w:tab/>
      </w:r>
      <w:r>
        <w:tab/>
      </w:r>
      <w:r>
        <w:tab/>
        <w:t>[49] MMFRecord,</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t>recordType</w:t>
      </w:r>
      <w:r>
        <w:tab/>
      </w:r>
      <w:r>
        <w:tab/>
      </w:r>
      <w:r>
        <w:tab/>
      </w:r>
      <w:r>
        <w:tab/>
      </w:r>
      <w:r>
        <w:tab/>
        <w:t>[0] RecordType,</w:t>
      </w:r>
    </w:p>
    <w:p w14:paraId="45A2B6E2" w14:textId="77777777" w:rsidR="009B1C39" w:rsidRDefault="009B1C39">
      <w:pPr>
        <w:pStyle w:val="PL"/>
      </w:pPr>
      <w:r>
        <w:tab/>
        <w:t>originatorMmsRSAddress</w:t>
      </w:r>
      <w:r>
        <w:tab/>
      </w:r>
      <w:r>
        <w:tab/>
        <w:t>[1] MMSRSAddress,</w:t>
      </w:r>
    </w:p>
    <w:p w14:paraId="0E4EDB41" w14:textId="77777777" w:rsidR="009B1C39" w:rsidRDefault="009B1C39">
      <w:pPr>
        <w:pStyle w:val="PL"/>
      </w:pPr>
      <w:r>
        <w:tab/>
        <w:t>messageID</w:t>
      </w:r>
      <w:r>
        <w:tab/>
      </w:r>
      <w:r>
        <w:tab/>
      </w:r>
      <w:r>
        <w:tab/>
      </w:r>
      <w:r>
        <w:tab/>
      </w:r>
      <w:r>
        <w:tab/>
        <w:t>[2] OCTET STRING,</w:t>
      </w:r>
    </w:p>
    <w:p w14:paraId="023E0B08" w14:textId="77777777" w:rsidR="009B1C39" w:rsidRDefault="009B1C39" w:rsidP="00764D04">
      <w:pPr>
        <w:pStyle w:val="PL"/>
      </w:pPr>
      <w:r>
        <w:tab/>
        <w:t>replyChargingID</w:t>
      </w:r>
      <w:r>
        <w:tab/>
      </w:r>
      <w:r>
        <w:tab/>
      </w:r>
      <w:r>
        <w:tab/>
      </w:r>
      <w:r>
        <w:tab/>
        <w:t>[3] OCTET STRING OPTIONAL,</w:t>
      </w:r>
    </w:p>
    <w:p w14:paraId="2139F126" w14:textId="77777777" w:rsidR="009B1C39" w:rsidRDefault="009B1C39">
      <w:pPr>
        <w:pStyle w:val="PL"/>
      </w:pPr>
      <w:r>
        <w:tab/>
        <w:t>originatorAddress</w:t>
      </w:r>
      <w:r>
        <w:tab/>
      </w:r>
      <w:r>
        <w:tab/>
      </w:r>
      <w:r>
        <w:tab/>
        <w:t>[4] MMSAgentAddress,</w:t>
      </w:r>
    </w:p>
    <w:p w14:paraId="46E4FDF9" w14:textId="77777777" w:rsidR="009B1C39" w:rsidRDefault="009B1C39">
      <w:pPr>
        <w:pStyle w:val="PL"/>
      </w:pPr>
      <w:r>
        <w:tab/>
        <w:t>recipientAddresses</w:t>
      </w:r>
      <w:r>
        <w:tab/>
      </w:r>
      <w:r>
        <w:tab/>
      </w:r>
      <w:r>
        <w:tab/>
        <w:t>[5] MMSAgentAddresses,</w:t>
      </w:r>
    </w:p>
    <w:p w14:paraId="59F008A8" w14:textId="77777777" w:rsidR="009B1C39" w:rsidRDefault="009B1C39" w:rsidP="00764D04">
      <w:pPr>
        <w:pStyle w:val="PL"/>
      </w:pPr>
      <w:r>
        <w:tab/>
        <w:t>accessCorrelation</w:t>
      </w:r>
      <w:r>
        <w:tab/>
      </w:r>
      <w:r>
        <w:tab/>
      </w:r>
      <w:r>
        <w:tab/>
        <w:t>[6] AccessCorrelation OPTIONAL,</w:t>
      </w:r>
    </w:p>
    <w:p w14:paraId="6888EEA5" w14:textId="77777777" w:rsidR="009B1C39" w:rsidRDefault="009B1C39" w:rsidP="00764D04">
      <w:pPr>
        <w:pStyle w:val="PL"/>
      </w:pPr>
      <w:r>
        <w:tab/>
        <w:t>contentType</w:t>
      </w:r>
      <w:r>
        <w:tab/>
      </w:r>
      <w:r>
        <w:tab/>
      </w:r>
      <w:r>
        <w:tab/>
      </w:r>
      <w:r>
        <w:tab/>
      </w:r>
      <w:r>
        <w:tab/>
        <w:t>[7] ContentType,</w:t>
      </w:r>
    </w:p>
    <w:p w14:paraId="68381312" w14:textId="77777777" w:rsidR="009B1C39" w:rsidRDefault="009B1C39">
      <w:pPr>
        <w:pStyle w:val="PL"/>
      </w:pPr>
      <w:r>
        <w:tab/>
        <w:t>mmComponentType</w:t>
      </w:r>
      <w:r>
        <w:tab/>
      </w:r>
      <w:r>
        <w:tab/>
      </w:r>
      <w:r>
        <w:tab/>
      </w:r>
      <w:r>
        <w:tab/>
        <w:t>[8] MMComponentType OPTIONAL,</w:t>
      </w:r>
    </w:p>
    <w:p w14:paraId="4A407F4B" w14:textId="77777777" w:rsidR="009B1C39" w:rsidRDefault="009B1C39">
      <w:pPr>
        <w:pStyle w:val="PL"/>
      </w:pPr>
      <w:r>
        <w:tab/>
        <w:t>messageSize</w:t>
      </w:r>
      <w:r>
        <w:tab/>
      </w:r>
      <w:r>
        <w:tab/>
      </w:r>
      <w:r>
        <w:tab/>
      </w:r>
      <w:r>
        <w:tab/>
      </w:r>
      <w:r>
        <w:tab/>
        <w:t>[9] DataVolume,</w:t>
      </w:r>
    </w:p>
    <w:p w14:paraId="27602D59" w14:textId="77777777" w:rsidR="009B1C39" w:rsidRDefault="009B1C39">
      <w:pPr>
        <w:pStyle w:val="PL"/>
      </w:pPr>
      <w:r>
        <w:tab/>
        <w:t>messageClass</w:t>
      </w:r>
      <w:r>
        <w:tab/>
      </w:r>
      <w:r>
        <w:tab/>
      </w:r>
      <w:r>
        <w:tab/>
      </w:r>
      <w:r>
        <w:tab/>
        <w:t>[10] MessageClass OPTIONAL,</w:t>
      </w:r>
    </w:p>
    <w:p w14:paraId="2FB885A7" w14:textId="77777777" w:rsidR="009B1C39" w:rsidRDefault="009B1C39">
      <w:pPr>
        <w:pStyle w:val="PL"/>
      </w:pPr>
      <w:r>
        <w:tab/>
        <w:t>chargeInformation</w:t>
      </w:r>
      <w:r>
        <w:tab/>
      </w:r>
      <w:r>
        <w:tab/>
      </w:r>
      <w:r>
        <w:tab/>
        <w:t>[11] ChargeInformation OPTIONAL,</w:t>
      </w:r>
    </w:p>
    <w:p w14:paraId="54EC14BC" w14:textId="77777777" w:rsidR="009B1C39" w:rsidRDefault="009B1C39">
      <w:pPr>
        <w:pStyle w:val="PL"/>
      </w:pPr>
      <w:r>
        <w:tab/>
        <w:t>submissionTime</w:t>
      </w:r>
      <w:r>
        <w:tab/>
      </w:r>
      <w:r>
        <w:tab/>
      </w:r>
      <w:r>
        <w:tab/>
      </w:r>
      <w:r>
        <w:tab/>
        <w:t xml:space="preserve">[12] TimeStamp OPTIONAL, </w:t>
      </w:r>
    </w:p>
    <w:p w14:paraId="7FE44B8E" w14:textId="77777777" w:rsidR="009B1C39" w:rsidRDefault="009B1C39">
      <w:pPr>
        <w:pStyle w:val="PL"/>
      </w:pPr>
      <w:r>
        <w:tab/>
        <w:t>timeOfExpiry</w:t>
      </w:r>
      <w:r>
        <w:tab/>
      </w:r>
      <w:r>
        <w:tab/>
      </w:r>
      <w:r>
        <w:tab/>
      </w:r>
      <w:r>
        <w:tab/>
        <w:t>[13] WaitTime OPTIONAL,</w:t>
      </w:r>
    </w:p>
    <w:p w14:paraId="74338FED" w14:textId="77777777" w:rsidR="009B1C39" w:rsidRDefault="009B1C39">
      <w:pPr>
        <w:pStyle w:val="PL"/>
      </w:pPr>
      <w:r>
        <w:tab/>
        <w:t>earliestTimeOfDelivery</w:t>
      </w:r>
      <w:r>
        <w:tab/>
      </w:r>
      <w:r>
        <w:tab/>
        <w:t xml:space="preserve">[14] WaitTime OPTIONAL, </w:t>
      </w:r>
    </w:p>
    <w:p w14:paraId="79257559" w14:textId="77777777" w:rsidR="009B1C39" w:rsidRDefault="009B1C39">
      <w:pPr>
        <w:pStyle w:val="PL"/>
      </w:pPr>
      <w:r>
        <w:tab/>
        <w:t>durationOfTransmission</w:t>
      </w:r>
      <w:r>
        <w:tab/>
      </w:r>
      <w:r>
        <w:tab/>
        <w:t>[15] INTEGER OPTIONAL,</w:t>
      </w:r>
    </w:p>
    <w:p w14:paraId="2D13DA15" w14:textId="77777777" w:rsidR="009B1C39" w:rsidRDefault="009B1C39">
      <w:pPr>
        <w:pStyle w:val="PL"/>
      </w:pPr>
      <w:r>
        <w:tab/>
        <w:t>requestStatusCode</w:t>
      </w:r>
      <w:r>
        <w:tab/>
      </w:r>
      <w:r>
        <w:tab/>
      </w:r>
      <w:r>
        <w:tab/>
        <w:t>[16] RequestStatusCodeType OPTIONAL,</w:t>
      </w:r>
    </w:p>
    <w:p w14:paraId="6DA2301E" w14:textId="77777777" w:rsidR="009B1C39" w:rsidRDefault="009B1C39">
      <w:pPr>
        <w:pStyle w:val="PL"/>
      </w:pPr>
      <w:r>
        <w:tab/>
        <w:t>deliveryReportRequested</w:t>
      </w:r>
      <w:r>
        <w:tab/>
      </w:r>
      <w:r>
        <w:tab/>
        <w:t>[17] BOOLEAN OPTIONAL,</w:t>
      </w:r>
    </w:p>
    <w:p w14:paraId="021CDC99" w14:textId="77777777" w:rsidR="009B1C39" w:rsidRDefault="009B1C39">
      <w:pPr>
        <w:pStyle w:val="PL"/>
      </w:pPr>
      <w:r>
        <w:tab/>
        <w:t>replyCharging</w:t>
      </w:r>
      <w:r>
        <w:tab/>
      </w:r>
      <w:r>
        <w:tab/>
      </w:r>
      <w:r>
        <w:tab/>
      </w:r>
      <w:r>
        <w:tab/>
        <w:t>[18] BOOLEAN OPTIONAL,</w:t>
      </w:r>
    </w:p>
    <w:p w14:paraId="28478A10" w14:textId="77777777" w:rsidR="009B1C39" w:rsidRDefault="009B1C39">
      <w:pPr>
        <w:pStyle w:val="PL"/>
      </w:pPr>
      <w:r>
        <w:tab/>
        <w:t>replyDeadline</w:t>
      </w:r>
      <w:r>
        <w:tab/>
      </w:r>
      <w:r>
        <w:tab/>
      </w:r>
      <w:r>
        <w:tab/>
      </w:r>
      <w:r>
        <w:tab/>
        <w:t>[19] WaitTime OPTIONAL,</w:t>
      </w:r>
    </w:p>
    <w:p w14:paraId="5B884F4C" w14:textId="77777777" w:rsidR="009B1C39" w:rsidRDefault="009B1C39">
      <w:pPr>
        <w:pStyle w:val="PL"/>
      </w:pPr>
      <w:r>
        <w:tab/>
        <w:t>replyChargingSize</w:t>
      </w:r>
      <w:r>
        <w:tab/>
      </w:r>
      <w:r>
        <w:tab/>
      </w:r>
      <w:r>
        <w:tab/>
        <w:t>[20] DataVolume OPTIONAL,</w:t>
      </w:r>
    </w:p>
    <w:p w14:paraId="1756EC08" w14:textId="77777777" w:rsidR="009B1C39" w:rsidRDefault="009B1C39">
      <w:pPr>
        <w:pStyle w:val="PL"/>
      </w:pPr>
      <w:r>
        <w:tab/>
        <w:t>priority</w:t>
      </w:r>
      <w:r>
        <w:tab/>
      </w:r>
      <w:r>
        <w:tab/>
      </w:r>
      <w:r>
        <w:tab/>
      </w:r>
      <w:r>
        <w:tab/>
      </w:r>
      <w:r>
        <w:tab/>
        <w:t>[21] PriorityType OPTIONAL,</w:t>
      </w:r>
    </w:p>
    <w:p w14:paraId="7CA9A513" w14:textId="77777777" w:rsidR="009B1C39" w:rsidRDefault="009B1C39">
      <w:pPr>
        <w:pStyle w:val="PL"/>
      </w:pPr>
      <w:r>
        <w:tab/>
        <w:t>senderVisibility</w:t>
      </w:r>
      <w:r>
        <w:tab/>
      </w:r>
      <w:r>
        <w:tab/>
      </w:r>
      <w:r>
        <w:tab/>
        <w:t>[22] BOOLEAN OPTIONAL,</w:t>
      </w:r>
    </w:p>
    <w:p w14:paraId="132ED69F" w14:textId="77777777" w:rsidR="009B1C39" w:rsidRDefault="009B1C39">
      <w:pPr>
        <w:pStyle w:val="PL"/>
      </w:pPr>
      <w:r>
        <w:tab/>
        <w:t>readReplyRequested</w:t>
      </w:r>
      <w:r>
        <w:tab/>
      </w:r>
      <w:r>
        <w:tab/>
      </w:r>
      <w:r>
        <w:tab/>
        <w:t>[23] BOOLEAN OPTIONAL,</w:t>
      </w:r>
    </w:p>
    <w:p w14:paraId="06EC4A09" w14:textId="77777777" w:rsidR="009B1C39" w:rsidRDefault="009B1C39">
      <w:pPr>
        <w:pStyle w:val="PL"/>
      </w:pPr>
      <w:r>
        <w:tab/>
        <w:t>statusText</w:t>
      </w:r>
      <w:r>
        <w:tab/>
      </w:r>
      <w:r>
        <w:tab/>
      </w:r>
      <w:r>
        <w:tab/>
      </w:r>
      <w:r>
        <w:tab/>
      </w:r>
      <w:r>
        <w:tab/>
        <w:t>[24] StatusTextType,</w:t>
      </w:r>
    </w:p>
    <w:p w14:paraId="31E0FE8E" w14:textId="77777777" w:rsidR="009B1C39" w:rsidRDefault="009B1C39">
      <w:pPr>
        <w:pStyle w:val="PL"/>
      </w:pPr>
      <w:r>
        <w:tab/>
        <w:t>recordTimeStamp</w:t>
      </w:r>
      <w:r>
        <w:tab/>
      </w:r>
      <w:r>
        <w:tab/>
      </w:r>
      <w:r>
        <w:tab/>
      </w:r>
      <w:r>
        <w:tab/>
        <w:t>[25] TimeStamp,</w:t>
      </w:r>
    </w:p>
    <w:p w14:paraId="1F926BC6" w14:textId="77777777" w:rsidR="009B1C39" w:rsidRDefault="009B1C39">
      <w:pPr>
        <w:pStyle w:val="PL"/>
      </w:pPr>
      <w:r>
        <w:tab/>
        <w:t>localSequenceNumber</w:t>
      </w:r>
      <w:r>
        <w:tab/>
      </w:r>
      <w:r>
        <w:tab/>
      </w:r>
      <w:r>
        <w:tab/>
        <w:t>[26] LocalSequenceNumber OPTIONAL,</w:t>
      </w:r>
    </w:p>
    <w:p w14:paraId="4F3D4AC5"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7D6A381C"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6EF7947D" w14:textId="77777777" w:rsidR="009B1C39" w:rsidRPr="00692562" w:rsidRDefault="009B1C39">
      <w:pPr>
        <w:pStyle w:val="PL"/>
      </w:pPr>
      <w:r>
        <w:rPr>
          <w:lang w:val="fr-FR"/>
        </w:rPr>
        <w:tab/>
      </w:r>
      <w:r w:rsidRPr="00692562">
        <w:t>mscfInformation</w:t>
      </w:r>
      <w:r w:rsidRPr="00692562">
        <w:tab/>
      </w:r>
      <w:r w:rsidRPr="00692562">
        <w:tab/>
      </w:r>
      <w:r w:rsidRPr="00692562">
        <w:tab/>
      </w:r>
      <w:r w:rsidRPr="00692562">
        <w:tab/>
        <w:t>[29] MSCFInformation OPTIONAL,</w:t>
      </w:r>
    </w:p>
    <w:p w14:paraId="2B08653D" w14:textId="77777777" w:rsidR="009B1C39" w:rsidRPr="00692562" w:rsidRDefault="009B1C39">
      <w:pPr>
        <w:pStyle w:val="PL"/>
      </w:pPr>
      <w:r w:rsidRPr="00692562">
        <w:tab/>
        <w:t>sGSNPLMNIdentifier</w:t>
      </w:r>
      <w:r w:rsidRPr="00692562">
        <w:tab/>
      </w:r>
      <w:r w:rsidRPr="00692562">
        <w:tab/>
      </w:r>
      <w:r w:rsidRPr="00692562">
        <w:tab/>
        <w:t>[30] PLMN-Id OPTIONAL,</w:t>
      </w:r>
    </w:p>
    <w:p w14:paraId="7C20A94D" w14:textId="77777777" w:rsidR="009B1C39" w:rsidRPr="00692562" w:rsidRDefault="009B1C39">
      <w:pPr>
        <w:pStyle w:val="PL"/>
      </w:pPr>
      <w:r w:rsidRPr="00692562">
        <w:tab/>
        <w:t>rATType</w:t>
      </w:r>
      <w:r w:rsidRPr="00692562">
        <w:tab/>
      </w:r>
      <w:r w:rsidRPr="00692562">
        <w:tab/>
      </w:r>
      <w:r w:rsidRPr="00692562">
        <w:tab/>
      </w:r>
      <w:r w:rsidRPr="00692562">
        <w:tab/>
      </w:r>
      <w:r w:rsidRPr="00692562">
        <w:tab/>
      </w:r>
      <w:r w:rsidRPr="00692562">
        <w:tab/>
        <w:t>[31] RATType OPTIONAL,</w:t>
      </w:r>
    </w:p>
    <w:p w14:paraId="0C0BEE81" w14:textId="77777777" w:rsidR="009B1C39" w:rsidRPr="00692562" w:rsidRDefault="009B1C39">
      <w:pPr>
        <w:pStyle w:val="PL"/>
      </w:pPr>
      <w:r w:rsidRPr="00692562">
        <w:tab/>
        <w:t xml:space="preserve">mSTimeZone </w:t>
      </w:r>
      <w:r w:rsidRPr="00692562">
        <w:tab/>
      </w:r>
      <w:r w:rsidRPr="00692562">
        <w:tab/>
      </w:r>
      <w:r w:rsidRPr="00692562">
        <w:tab/>
      </w:r>
      <w:r w:rsidRPr="00692562">
        <w:tab/>
      </w:r>
      <w:r w:rsidRPr="00692562">
        <w:tab/>
        <w:t>[32] MSTimeZone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t>recordType</w:t>
      </w:r>
      <w:r w:rsidRPr="00692562">
        <w:tab/>
      </w:r>
      <w:r w:rsidRPr="00692562">
        <w:tab/>
      </w:r>
      <w:r w:rsidRPr="00692562">
        <w:tab/>
      </w:r>
      <w:r w:rsidRPr="00692562">
        <w:tab/>
      </w:r>
      <w:r w:rsidRPr="00692562">
        <w:tab/>
        <w:t>[0]  RecordType,</w:t>
      </w:r>
    </w:p>
    <w:p w14:paraId="66C4B810" w14:textId="77777777" w:rsidR="009B1C39" w:rsidRPr="00692562" w:rsidRDefault="009B1C39">
      <w:pPr>
        <w:pStyle w:val="PL"/>
      </w:pPr>
      <w:r w:rsidRPr="00692562">
        <w:tab/>
        <w:t>originatorMmsRSAddress</w:t>
      </w:r>
      <w:r w:rsidRPr="00692562">
        <w:tab/>
      </w:r>
      <w:r w:rsidRPr="00692562">
        <w:tab/>
        <w:t>[1]  MMSRSAddress,</w:t>
      </w:r>
    </w:p>
    <w:p w14:paraId="23D61B1A" w14:textId="77777777" w:rsidR="009B1C39" w:rsidRPr="00692562" w:rsidRDefault="009B1C39">
      <w:pPr>
        <w:pStyle w:val="PL"/>
      </w:pPr>
      <w:r w:rsidRPr="00692562">
        <w:tab/>
        <w:t>recipientMmsRSAddress</w:t>
      </w:r>
      <w:r w:rsidRPr="00692562">
        <w:tab/>
      </w:r>
      <w:r w:rsidRPr="00692562">
        <w:tab/>
        <w:t>[2]  MMSRSAddress,</w:t>
      </w:r>
    </w:p>
    <w:p w14:paraId="67DA6D64" w14:textId="77777777" w:rsidR="009B1C39" w:rsidRDefault="009B1C39">
      <w:pPr>
        <w:pStyle w:val="PL"/>
      </w:pPr>
      <w:r w:rsidRPr="00692562">
        <w:tab/>
      </w:r>
      <w:r>
        <w:t>messageID</w:t>
      </w:r>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t>originatorAddress</w:t>
      </w:r>
      <w:r>
        <w:tab/>
      </w:r>
      <w:r>
        <w:tab/>
      </w:r>
      <w:r>
        <w:tab/>
        <w:t>[5]  MMSAgentAddress,</w:t>
      </w:r>
    </w:p>
    <w:p w14:paraId="26E88203" w14:textId="77777777" w:rsidR="009B1C39" w:rsidRDefault="009B1C39">
      <w:pPr>
        <w:pStyle w:val="PL"/>
      </w:pPr>
      <w:r>
        <w:tab/>
        <w:t>recipientAddresses</w:t>
      </w:r>
      <w:r>
        <w:tab/>
      </w:r>
      <w:r>
        <w:tab/>
      </w:r>
      <w:r>
        <w:tab/>
        <w:t>[6]  MMSAgentAddresses,</w:t>
      </w:r>
    </w:p>
    <w:p w14:paraId="40D0844F" w14:textId="77777777" w:rsidR="009B1C39" w:rsidRDefault="009B1C39">
      <w:pPr>
        <w:pStyle w:val="PL"/>
      </w:pPr>
      <w:r>
        <w:tab/>
        <w:t>contentType</w:t>
      </w:r>
      <w:r>
        <w:tab/>
      </w:r>
      <w:r>
        <w:tab/>
      </w:r>
      <w:r>
        <w:tab/>
      </w:r>
      <w:r>
        <w:tab/>
      </w:r>
      <w:r>
        <w:tab/>
        <w:t xml:space="preserve">[7]  ContentType, </w:t>
      </w:r>
    </w:p>
    <w:p w14:paraId="1A708EA9" w14:textId="77777777" w:rsidR="009B1C39" w:rsidRDefault="009B1C39">
      <w:pPr>
        <w:pStyle w:val="PL"/>
      </w:pPr>
      <w:r>
        <w:tab/>
        <w:t>mmComponentType</w:t>
      </w:r>
      <w:r>
        <w:tab/>
      </w:r>
      <w:r>
        <w:tab/>
      </w:r>
      <w:r>
        <w:tab/>
      </w:r>
      <w:r>
        <w:tab/>
        <w:t>[8]  MMComponentType OPTIONAL,</w:t>
      </w:r>
    </w:p>
    <w:p w14:paraId="6B1DB991" w14:textId="77777777" w:rsidR="009B1C39" w:rsidRDefault="009B1C39">
      <w:pPr>
        <w:pStyle w:val="PL"/>
      </w:pPr>
      <w:r>
        <w:tab/>
        <w:t>messageSize</w:t>
      </w:r>
      <w:r>
        <w:tab/>
      </w:r>
      <w:r>
        <w:tab/>
      </w:r>
      <w:r>
        <w:tab/>
      </w:r>
      <w:r>
        <w:tab/>
      </w:r>
      <w:r>
        <w:tab/>
        <w:t>[9]  DataVolume,</w:t>
      </w:r>
      <w:r>
        <w:tab/>
      </w:r>
    </w:p>
    <w:p w14:paraId="6E64D726" w14:textId="77777777" w:rsidR="009B1C39" w:rsidRDefault="009B1C39">
      <w:pPr>
        <w:pStyle w:val="PL"/>
      </w:pPr>
      <w:r>
        <w:tab/>
        <w:t>messageClass</w:t>
      </w:r>
      <w:r>
        <w:tab/>
      </w:r>
      <w:r>
        <w:tab/>
      </w:r>
      <w:r>
        <w:tab/>
      </w:r>
      <w:r>
        <w:tab/>
        <w:t>[10] MessageClass OPTIONAL,</w:t>
      </w:r>
    </w:p>
    <w:p w14:paraId="2D9EC72A" w14:textId="77777777" w:rsidR="009B1C39" w:rsidRDefault="009B1C39">
      <w:pPr>
        <w:pStyle w:val="PL"/>
      </w:pPr>
      <w:r>
        <w:tab/>
        <w:t>submissionTime</w:t>
      </w:r>
      <w:r>
        <w:tab/>
      </w:r>
      <w:r>
        <w:tab/>
      </w:r>
      <w:r>
        <w:tab/>
      </w:r>
      <w:r>
        <w:tab/>
        <w:t xml:space="preserve">[11] TimeStamp, </w:t>
      </w:r>
    </w:p>
    <w:p w14:paraId="3F4B6190" w14:textId="77777777" w:rsidR="009B1C39" w:rsidRDefault="009B1C39">
      <w:pPr>
        <w:pStyle w:val="PL"/>
      </w:pPr>
      <w:r>
        <w:tab/>
        <w:t>timeOfExpiry</w:t>
      </w:r>
      <w:r>
        <w:tab/>
      </w:r>
      <w:r>
        <w:tab/>
      </w:r>
      <w:r>
        <w:tab/>
      </w:r>
      <w:r>
        <w:tab/>
        <w:t>[12] WaitTime OPTIONAL,</w:t>
      </w:r>
    </w:p>
    <w:p w14:paraId="49EA99D8" w14:textId="77777777" w:rsidR="009B1C39" w:rsidRDefault="009B1C39">
      <w:pPr>
        <w:pStyle w:val="PL"/>
      </w:pPr>
      <w:r>
        <w:tab/>
        <w:t>deliveryReportRequested</w:t>
      </w:r>
      <w:r>
        <w:tab/>
      </w:r>
      <w:r>
        <w:tab/>
        <w:t>[13] BOOLEAN,</w:t>
      </w:r>
    </w:p>
    <w:p w14:paraId="481CC6B7" w14:textId="77777777" w:rsidR="009B1C39" w:rsidRDefault="009B1C39">
      <w:pPr>
        <w:pStyle w:val="PL"/>
      </w:pPr>
      <w:r>
        <w:tab/>
        <w:t>priority</w:t>
      </w:r>
      <w:r>
        <w:tab/>
      </w:r>
      <w:r>
        <w:tab/>
      </w:r>
      <w:r>
        <w:tab/>
      </w:r>
      <w:r>
        <w:tab/>
      </w:r>
      <w:r>
        <w:tab/>
        <w:t>[14] PriorityType OPTIONAL,</w:t>
      </w:r>
    </w:p>
    <w:p w14:paraId="13002CC1" w14:textId="77777777" w:rsidR="009B1C39" w:rsidRDefault="009B1C39">
      <w:pPr>
        <w:pStyle w:val="PL"/>
      </w:pPr>
      <w:r>
        <w:tab/>
        <w:t>senderVisibility</w:t>
      </w:r>
      <w:r>
        <w:tab/>
      </w:r>
      <w:r>
        <w:tab/>
      </w:r>
      <w:r>
        <w:tab/>
        <w:t>[15] BOOLEAN,</w:t>
      </w:r>
    </w:p>
    <w:p w14:paraId="08C1AC87" w14:textId="77777777" w:rsidR="009B1C39" w:rsidRDefault="009B1C39">
      <w:pPr>
        <w:pStyle w:val="PL"/>
      </w:pPr>
      <w:r>
        <w:tab/>
        <w:t>readReplyRequested</w:t>
      </w:r>
      <w:r>
        <w:tab/>
      </w:r>
      <w:r>
        <w:tab/>
      </w:r>
      <w:r>
        <w:tab/>
        <w:t>[16] BOOLEAN,</w:t>
      </w:r>
    </w:p>
    <w:p w14:paraId="0904644E" w14:textId="77777777" w:rsidR="009B1C39" w:rsidRDefault="009B1C39">
      <w:pPr>
        <w:pStyle w:val="PL"/>
      </w:pPr>
      <w:r>
        <w:tab/>
        <w:t>acknowledgementRequest</w:t>
      </w:r>
      <w:r>
        <w:tab/>
      </w:r>
      <w:r>
        <w:tab/>
        <w:t>[17] BOOLEAN,</w:t>
      </w:r>
    </w:p>
    <w:p w14:paraId="0888ACBA" w14:textId="77777777" w:rsidR="009B1C39" w:rsidRDefault="009B1C39">
      <w:pPr>
        <w:pStyle w:val="PL"/>
      </w:pPr>
      <w:r>
        <w:tab/>
        <w:t>forwardCounter</w:t>
      </w:r>
      <w:r>
        <w:tab/>
      </w:r>
      <w:r>
        <w:tab/>
      </w:r>
      <w:r>
        <w:tab/>
      </w:r>
      <w:r>
        <w:tab/>
        <w:t>[18] INTEGER OPTIONAL,</w:t>
      </w:r>
    </w:p>
    <w:p w14:paraId="7E570B5F" w14:textId="77777777" w:rsidR="009B1C39" w:rsidRDefault="009B1C39">
      <w:pPr>
        <w:pStyle w:val="PL"/>
      </w:pPr>
      <w:r>
        <w:tab/>
        <w:t>forwardingAddress</w:t>
      </w:r>
      <w:r>
        <w:tab/>
      </w:r>
      <w:r>
        <w:tab/>
      </w:r>
      <w:r>
        <w:tab/>
        <w:t>[19] MMSAgentAddresses OPTIONAL,</w:t>
      </w:r>
    </w:p>
    <w:p w14:paraId="6C5C375E" w14:textId="77777777" w:rsidR="009B1C39" w:rsidRDefault="009B1C39">
      <w:pPr>
        <w:pStyle w:val="PL"/>
      </w:pPr>
      <w:r>
        <w:tab/>
        <w:t>recordTimeStamp</w:t>
      </w:r>
      <w:r>
        <w:tab/>
      </w:r>
      <w:r>
        <w:tab/>
      </w:r>
      <w:r>
        <w:tab/>
      </w:r>
      <w:r>
        <w:tab/>
        <w:t>[20] TimeStamp,</w:t>
      </w:r>
    </w:p>
    <w:p w14:paraId="28C4F4BB" w14:textId="77777777" w:rsidR="009B1C39" w:rsidRDefault="009B1C39">
      <w:pPr>
        <w:pStyle w:val="PL"/>
      </w:pPr>
      <w:r>
        <w:lastRenderedPageBreak/>
        <w:tab/>
        <w:t>localSequenceNumber</w:t>
      </w:r>
      <w:r>
        <w:tab/>
      </w:r>
      <w:r>
        <w:tab/>
      </w:r>
      <w:r>
        <w:tab/>
        <w:t>[21] LocalSequenceNumber OPTIONAL,</w:t>
      </w:r>
    </w:p>
    <w:p w14:paraId="26ED6CD9" w14:textId="77777777" w:rsidR="009B1C39" w:rsidRDefault="009B1C39">
      <w:pPr>
        <w:pStyle w:val="PL"/>
      </w:pPr>
      <w:r>
        <w:tab/>
        <w:t>recordExtensions</w:t>
      </w:r>
      <w:r>
        <w:tab/>
      </w:r>
      <w:r>
        <w:tab/>
      </w:r>
      <w:r>
        <w:tab/>
        <w:t>[22] ManagementExtensions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t>recordType</w:t>
      </w:r>
      <w:r>
        <w:tab/>
      </w:r>
      <w:r>
        <w:tab/>
      </w:r>
      <w:r>
        <w:tab/>
      </w:r>
      <w:r>
        <w:tab/>
      </w:r>
      <w:r>
        <w:tab/>
        <w:t>[0]  RecordType,</w:t>
      </w:r>
    </w:p>
    <w:p w14:paraId="16726799" w14:textId="77777777" w:rsidR="009B1C39" w:rsidRDefault="009B1C39">
      <w:pPr>
        <w:pStyle w:val="PL"/>
      </w:pPr>
      <w:r>
        <w:tab/>
        <w:t>originatorMmsRSAddress</w:t>
      </w:r>
      <w:r>
        <w:tab/>
      </w:r>
      <w:r>
        <w:tab/>
        <w:t>[1]  MMSRSAddress OPTIONAL,</w:t>
      </w:r>
    </w:p>
    <w:p w14:paraId="3DFD1B6B" w14:textId="77777777" w:rsidR="009B1C39" w:rsidRDefault="009B1C39">
      <w:pPr>
        <w:pStyle w:val="PL"/>
      </w:pPr>
      <w:r>
        <w:tab/>
        <w:t>recipientMmsRSAddress</w:t>
      </w:r>
      <w:r>
        <w:tab/>
      </w:r>
      <w:r>
        <w:tab/>
        <w:t>[2]  MMSRSAddress,</w:t>
      </w:r>
    </w:p>
    <w:p w14:paraId="3211B29C" w14:textId="77777777" w:rsidR="009B1C39" w:rsidRDefault="009B1C39">
      <w:pPr>
        <w:pStyle w:val="PL"/>
      </w:pPr>
      <w:r>
        <w:tab/>
        <w:t>messageID</w:t>
      </w:r>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t>requestStatusCode</w:t>
      </w:r>
      <w:r>
        <w:tab/>
      </w:r>
      <w:r>
        <w:tab/>
      </w:r>
      <w:r>
        <w:tab/>
        <w:t>[5] RequestStatusCodeType OPTIONAL,</w:t>
      </w:r>
    </w:p>
    <w:p w14:paraId="4BF1A6AA" w14:textId="77777777" w:rsidR="009B1C39" w:rsidRDefault="009B1C39">
      <w:pPr>
        <w:pStyle w:val="PL"/>
      </w:pPr>
      <w:r>
        <w:tab/>
        <w:t>statusText</w:t>
      </w:r>
      <w:r>
        <w:tab/>
      </w:r>
      <w:r>
        <w:tab/>
      </w:r>
      <w:r>
        <w:tab/>
      </w:r>
      <w:r>
        <w:tab/>
      </w:r>
      <w:r>
        <w:tab/>
        <w:t xml:space="preserve">[6] StatusTextType OPTIONAL, </w:t>
      </w:r>
    </w:p>
    <w:p w14:paraId="10939696" w14:textId="77777777" w:rsidR="009B1C39" w:rsidRDefault="009B1C39">
      <w:pPr>
        <w:pStyle w:val="PL"/>
      </w:pPr>
      <w:r>
        <w:tab/>
        <w:t>recordTimeStamp</w:t>
      </w:r>
      <w:r>
        <w:tab/>
      </w:r>
      <w:r>
        <w:tab/>
      </w:r>
      <w:r>
        <w:tab/>
      </w:r>
      <w:r>
        <w:tab/>
        <w:t>[7] TimeStamp OPTIONAL,</w:t>
      </w:r>
    </w:p>
    <w:p w14:paraId="0904AF45" w14:textId="77777777" w:rsidR="009B1C39" w:rsidRDefault="009B1C39">
      <w:pPr>
        <w:pStyle w:val="PL"/>
      </w:pPr>
      <w:r>
        <w:tab/>
        <w:t>localSequenceNumber</w:t>
      </w:r>
      <w:r>
        <w:tab/>
      </w:r>
      <w:r>
        <w:tab/>
      </w:r>
      <w:r>
        <w:tab/>
        <w:t>[8] LocalSequenceNumber OPTIONAL,</w:t>
      </w:r>
    </w:p>
    <w:p w14:paraId="13C49514" w14:textId="77777777" w:rsidR="009B1C39" w:rsidRDefault="009B1C39">
      <w:pPr>
        <w:pStyle w:val="PL"/>
      </w:pPr>
      <w:r>
        <w:tab/>
        <w:t>recordExtensions</w:t>
      </w:r>
      <w:r>
        <w:tab/>
      </w:r>
      <w:r>
        <w:tab/>
      </w:r>
      <w:r>
        <w:tab/>
        <w:t>[9] ManagementExtensions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t>recordType</w:t>
      </w:r>
      <w:r>
        <w:tab/>
      </w:r>
      <w:r>
        <w:tab/>
      </w:r>
      <w:r>
        <w:tab/>
      </w:r>
      <w:r>
        <w:tab/>
      </w:r>
      <w:r>
        <w:tab/>
        <w:t>[0]  RecordType,</w:t>
      </w:r>
    </w:p>
    <w:p w14:paraId="23158971" w14:textId="77777777" w:rsidR="009B1C39" w:rsidRDefault="009B1C39">
      <w:pPr>
        <w:pStyle w:val="PL"/>
      </w:pPr>
      <w:r>
        <w:tab/>
        <w:t>recipientMmsRSAddress</w:t>
      </w:r>
      <w:r>
        <w:tab/>
      </w:r>
      <w:r>
        <w:tab/>
        <w:t>[1]  MMSRSAddress OPTIONAL,</w:t>
      </w:r>
    </w:p>
    <w:p w14:paraId="0C468A72" w14:textId="77777777" w:rsidR="009B1C39" w:rsidRDefault="009B1C39">
      <w:pPr>
        <w:pStyle w:val="PL"/>
      </w:pPr>
      <w:r>
        <w:tab/>
        <w:t>originatorMmsRSAddress</w:t>
      </w:r>
      <w:r>
        <w:tab/>
      </w:r>
      <w:r>
        <w:tab/>
        <w:t>[2]  MMSRSAddress OPTIONAL,</w:t>
      </w:r>
    </w:p>
    <w:p w14:paraId="0939FB74" w14:textId="77777777" w:rsidR="009B1C39" w:rsidRDefault="009B1C39">
      <w:pPr>
        <w:pStyle w:val="PL"/>
      </w:pPr>
      <w:r>
        <w:tab/>
        <w:t>messageID</w:t>
      </w:r>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t>originatorAddress</w:t>
      </w:r>
      <w:r>
        <w:tab/>
      </w:r>
      <w:r>
        <w:tab/>
      </w:r>
      <w:r>
        <w:tab/>
        <w:t>[5]  MMSAgentAddress OPTIONAL,</w:t>
      </w:r>
    </w:p>
    <w:p w14:paraId="669E2EDD" w14:textId="77777777" w:rsidR="009B1C39" w:rsidRDefault="009B1C39">
      <w:pPr>
        <w:pStyle w:val="PL"/>
      </w:pPr>
      <w:r>
        <w:tab/>
        <w:t>recipientAddress</w:t>
      </w:r>
      <w:r>
        <w:tab/>
      </w:r>
      <w:r>
        <w:tab/>
      </w:r>
      <w:r>
        <w:tab/>
        <w:t>[6]  MMSAgentAddress,</w:t>
      </w:r>
    </w:p>
    <w:p w14:paraId="5D78BB63" w14:textId="77777777" w:rsidR="009B1C39" w:rsidRDefault="009B1C39">
      <w:pPr>
        <w:pStyle w:val="PL"/>
      </w:pPr>
      <w:r>
        <w:tab/>
        <w:t>mmDateAndTime</w:t>
      </w:r>
      <w:r>
        <w:tab/>
      </w:r>
      <w:r>
        <w:tab/>
      </w:r>
      <w:r>
        <w:tab/>
      </w:r>
      <w:r>
        <w:tab/>
        <w:t>[7] TimeStamp,</w:t>
      </w:r>
    </w:p>
    <w:p w14:paraId="7BB99C67" w14:textId="77777777" w:rsidR="009B1C39" w:rsidRDefault="009B1C39">
      <w:pPr>
        <w:pStyle w:val="PL"/>
      </w:pPr>
      <w:r>
        <w:tab/>
        <w:t>acknowledgementRequest</w:t>
      </w:r>
      <w:r>
        <w:tab/>
      </w:r>
      <w:r>
        <w:tab/>
        <w:t>[8] BOOLEAN,</w:t>
      </w:r>
    </w:p>
    <w:p w14:paraId="1AB21AA6" w14:textId="77777777" w:rsidR="009B1C39" w:rsidRDefault="009B1C39">
      <w:pPr>
        <w:pStyle w:val="PL"/>
      </w:pPr>
      <w:r>
        <w:tab/>
        <w:t>mmStatusCode</w:t>
      </w:r>
      <w:r>
        <w:tab/>
      </w:r>
      <w:r>
        <w:tab/>
      </w:r>
      <w:r>
        <w:tab/>
      </w:r>
      <w:r>
        <w:tab/>
        <w:t>[9] MMStatusCodeType,</w:t>
      </w:r>
    </w:p>
    <w:p w14:paraId="3DB51644" w14:textId="77777777" w:rsidR="009B1C39" w:rsidRDefault="009B1C39">
      <w:pPr>
        <w:pStyle w:val="PL"/>
      </w:pPr>
      <w:r>
        <w:tab/>
        <w:t>statusText</w:t>
      </w:r>
      <w:r>
        <w:tab/>
      </w:r>
      <w:r>
        <w:tab/>
      </w:r>
      <w:r>
        <w:tab/>
      </w:r>
      <w:r>
        <w:tab/>
      </w:r>
      <w:r>
        <w:tab/>
        <w:t xml:space="preserve">[10] StatusTextType OPTIONAL, </w:t>
      </w:r>
    </w:p>
    <w:p w14:paraId="6723FEE0" w14:textId="77777777" w:rsidR="009B1C39" w:rsidRDefault="009B1C39">
      <w:pPr>
        <w:pStyle w:val="PL"/>
      </w:pPr>
      <w:r>
        <w:tab/>
        <w:t>recordTimeStamp</w:t>
      </w:r>
      <w:r>
        <w:tab/>
      </w:r>
      <w:r>
        <w:tab/>
      </w:r>
      <w:r>
        <w:tab/>
      </w:r>
      <w:r>
        <w:tab/>
        <w:t>[11] TimeStamp OPTIONAL,</w:t>
      </w:r>
    </w:p>
    <w:p w14:paraId="6AF5BED9" w14:textId="77777777" w:rsidR="009B1C39" w:rsidRDefault="009B1C39">
      <w:pPr>
        <w:pStyle w:val="PL"/>
      </w:pPr>
      <w:r>
        <w:tab/>
        <w:t>localSequenceNumber</w:t>
      </w:r>
      <w:r>
        <w:tab/>
      </w:r>
      <w:r>
        <w:tab/>
      </w:r>
      <w:r>
        <w:tab/>
        <w:t>[12] LocalSequenceNumber OPTIONAL,</w:t>
      </w:r>
    </w:p>
    <w:p w14:paraId="70A7851D" w14:textId="77777777" w:rsidR="009B1C39" w:rsidRDefault="009B1C39">
      <w:pPr>
        <w:pStyle w:val="PL"/>
      </w:pPr>
      <w:r>
        <w:tab/>
        <w:t>recordExtensions</w:t>
      </w:r>
      <w:r>
        <w:tab/>
      </w:r>
      <w:r>
        <w:tab/>
      </w:r>
      <w:r>
        <w:tab/>
        <w:t>[13] ManagementExtensions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t>recordType</w:t>
      </w:r>
      <w:r>
        <w:tab/>
      </w:r>
      <w:r>
        <w:tab/>
      </w:r>
      <w:r>
        <w:tab/>
      </w:r>
      <w:r>
        <w:tab/>
      </w:r>
      <w:r>
        <w:tab/>
        <w:t>[0]  RecordType,</w:t>
      </w:r>
    </w:p>
    <w:p w14:paraId="4010572A" w14:textId="77777777" w:rsidR="009B1C39" w:rsidRDefault="009B1C39">
      <w:pPr>
        <w:pStyle w:val="PL"/>
      </w:pPr>
      <w:r>
        <w:tab/>
        <w:t>recipientMmsRSAddress</w:t>
      </w:r>
      <w:r>
        <w:tab/>
      </w:r>
      <w:r>
        <w:tab/>
        <w:t>[1]  MMSRSAddress OPTIONAL,</w:t>
      </w:r>
    </w:p>
    <w:p w14:paraId="4DECAC04" w14:textId="77777777" w:rsidR="009B1C39" w:rsidRDefault="009B1C39">
      <w:pPr>
        <w:pStyle w:val="PL"/>
      </w:pPr>
      <w:r>
        <w:tab/>
        <w:t>originatorMmsRSAddress</w:t>
      </w:r>
      <w:r>
        <w:tab/>
      </w:r>
      <w:r>
        <w:tab/>
        <w:t>[2]  MMSRSAddress OPTIONAL,</w:t>
      </w:r>
    </w:p>
    <w:p w14:paraId="0B8FF36B" w14:textId="77777777" w:rsidR="009B1C39" w:rsidRDefault="009B1C39">
      <w:pPr>
        <w:pStyle w:val="PL"/>
      </w:pPr>
      <w:r>
        <w:tab/>
        <w:t>accessCorrelation</w:t>
      </w:r>
      <w:r>
        <w:tab/>
      </w:r>
      <w:r>
        <w:tab/>
      </w:r>
      <w:r>
        <w:tab/>
        <w:t xml:space="preserve">[3] AccessCorrelation OPTIONAL, </w:t>
      </w:r>
    </w:p>
    <w:p w14:paraId="2C79FACE" w14:textId="77777777" w:rsidR="009B1C39" w:rsidRDefault="009B1C39">
      <w:pPr>
        <w:pStyle w:val="PL"/>
      </w:pPr>
      <w:r>
        <w:tab/>
        <w:t>messageID</w:t>
      </w:r>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t>originatorAddress</w:t>
      </w:r>
      <w:r>
        <w:tab/>
      </w:r>
      <w:r>
        <w:tab/>
      </w:r>
      <w:r>
        <w:tab/>
        <w:t>[6]  MMSAgentAddress OPTIONAL,</w:t>
      </w:r>
    </w:p>
    <w:p w14:paraId="7D8C1D38" w14:textId="77777777" w:rsidR="009B1C39" w:rsidRDefault="009B1C39">
      <w:pPr>
        <w:pStyle w:val="PL"/>
      </w:pPr>
      <w:r>
        <w:tab/>
        <w:t>recipientAddress</w:t>
      </w:r>
      <w:r>
        <w:tab/>
      </w:r>
      <w:r>
        <w:tab/>
      </w:r>
      <w:r>
        <w:tab/>
        <w:t>[7]  MMSAgentAddress,</w:t>
      </w:r>
    </w:p>
    <w:p w14:paraId="0349F172" w14:textId="77777777" w:rsidR="009B1C39" w:rsidRDefault="009B1C39">
      <w:pPr>
        <w:pStyle w:val="PL"/>
      </w:pPr>
      <w:r>
        <w:tab/>
        <w:t>mmStatusCode</w:t>
      </w:r>
      <w:r>
        <w:tab/>
      </w:r>
      <w:r>
        <w:tab/>
      </w:r>
      <w:r>
        <w:tab/>
      </w:r>
      <w:r>
        <w:tab/>
        <w:t>[8] MMStatusCodeType OPTIONAL,</w:t>
      </w:r>
    </w:p>
    <w:p w14:paraId="46C05EE2" w14:textId="77777777" w:rsidR="009B1C39" w:rsidRDefault="009B1C39">
      <w:pPr>
        <w:pStyle w:val="PL"/>
      </w:pPr>
      <w:r>
        <w:tab/>
        <w:t>recordTimeStamp</w:t>
      </w:r>
      <w:r>
        <w:tab/>
      </w:r>
      <w:r>
        <w:tab/>
      </w:r>
      <w:r>
        <w:tab/>
      </w:r>
      <w:r>
        <w:tab/>
        <w:t>[9] TimeStamp OPTIONAL,</w:t>
      </w:r>
    </w:p>
    <w:p w14:paraId="5D04CDFB" w14:textId="77777777" w:rsidR="009B1C39" w:rsidRDefault="009B1C39">
      <w:pPr>
        <w:pStyle w:val="PL"/>
      </w:pPr>
      <w:r>
        <w:tab/>
        <w:t>localSequenceNumber</w:t>
      </w:r>
      <w:r>
        <w:tab/>
      </w:r>
      <w:r>
        <w:tab/>
      </w:r>
      <w:r>
        <w:tab/>
        <w:t>[10] LocalSequenceNumber OPTIONAL,</w:t>
      </w:r>
    </w:p>
    <w:p w14:paraId="1C5F0AC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052D19B0" w14:textId="77777777" w:rsidR="009B1C39" w:rsidRPr="00046BE2" w:rsidRDefault="009B1C39">
      <w:pPr>
        <w:pStyle w:val="PL"/>
      </w:pPr>
      <w:r w:rsidRPr="00046BE2">
        <w:tab/>
        <w:t>sGSNPLMNIdentifier</w:t>
      </w:r>
      <w:r w:rsidRPr="00046BE2">
        <w:tab/>
      </w:r>
      <w:r w:rsidRPr="00046BE2">
        <w:tab/>
      </w:r>
      <w:r w:rsidRPr="00046BE2">
        <w:tab/>
        <w:t>[12] PLMN-Id OPTIONAL,</w:t>
      </w:r>
    </w:p>
    <w:p w14:paraId="2E3F1A8E"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45EA741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6FD0111B" w14:textId="77777777" w:rsidR="009B1C39" w:rsidRPr="00046BE2" w:rsidRDefault="009B1C39">
      <w:pPr>
        <w:pStyle w:val="PL"/>
      </w:pPr>
      <w:r w:rsidRPr="00046BE2">
        <w:tab/>
        <w:t>recipientMmsRSAddress</w:t>
      </w:r>
      <w:r w:rsidRPr="00046BE2">
        <w:tab/>
      </w:r>
      <w:r w:rsidRPr="00046BE2">
        <w:tab/>
        <w:t>[1]  MMSRSAddress OPTIONAL,</w:t>
      </w:r>
    </w:p>
    <w:p w14:paraId="1C2D2EE6" w14:textId="77777777" w:rsidR="009B1C39" w:rsidRDefault="009B1C39">
      <w:pPr>
        <w:pStyle w:val="PL"/>
      </w:pPr>
      <w:r w:rsidRPr="00046BE2">
        <w:tab/>
      </w:r>
      <w:r>
        <w:t>originatorMmsRSAddress</w:t>
      </w:r>
      <w:r>
        <w:tab/>
      </w:r>
      <w:r>
        <w:tab/>
        <w:t>[2]  MMSRSAddress OPTIONAL,</w:t>
      </w:r>
    </w:p>
    <w:p w14:paraId="0C6CEB39" w14:textId="77777777" w:rsidR="009B1C39" w:rsidRDefault="009B1C39">
      <w:pPr>
        <w:pStyle w:val="PL"/>
      </w:pPr>
      <w:r>
        <w:tab/>
        <w:t>messageID</w:t>
      </w:r>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t>originatorAddress</w:t>
      </w:r>
      <w:r>
        <w:tab/>
      </w:r>
      <w:r>
        <w:tab/>
      </w:r>
      <w:r>
        <w:tab/>
        <w:t>[5]  MMSAgentAddress OPTIONAL,</w:t>
      </w:r>
    </w:p>
    <w:p w14:paraId="3E3E7C55" w14:textId="77777777" w:rsidR="009B1C39" w:rsidRDefault="009B1C39">
      <w:pPr>
        <w:pStyle w:val="PL"/>
      </w:pPr>
      <w:r>
        <w:tab/>
        <w:t>recipientAddresses</w:t>
      </w:r>
      <w:r>
        <w:tab/>
      </w:r>
      <w:r>
        <w:tab/>
      </w:r>
      <w:r>
        <w:tab/>
        <w:t>[6]  MMSAgentAddresses OPTIONAL,</w:t>
      </w:r>
    </w:p>
    <w:p w14:paraId="7E34A869" w14:textId="77777777" w:rsidR="009B1C39" w:rsidRDefault="009B1C39">
      <w:pPr>
        <w:pStyle w:val="PL"/>
      </w:pPr>
      <w:r>
        <w:tab/>
        <w:t>mmDateAndTime</w:t>
      </w:r>
      <w:r>
        <w:tab/>
      </w:r>
      <w:r>
        <w:tab/>
      </w:r>
      <w:r>
        <w:tab/>
      </w:r>
      <w:r>
        <w:tab/>
        <w:t>[7] TimeStamp OPTIONAL,</w:t>
      </w:r>
    </w:p>
    <w:p w14:paraId="452DB4B0" w14:textId="77777777" w:rsidR="009B1C39" w:rsidRDefault="009B1C39">
      <w:pPr>
        <w:pStyle w:val="PL"/>
      </w:pPr>
      <w:r>
        <w:tab/>
        <w:t>acknowledgementRequest</w:t>
      </w:r>
      <w:r>
        <w:tab/>
      </w:r>
      <w:r>
        <w:tab/>
        <w:t>[8] BOOLEAN,</w:t>
      </w:r>
    </w:p>
    <w:p w14:paraId="05799730" w14:textId="77777777" w:rsidR="009B1C39" w:rsidRDefault="009B1C39">
      <w:pPr>
        <w:pStyle w:val="PL"/>
      </w:pPr>
      <w:r>
        <w:tab/>
        <w:t>readStatus</w:t>
      </w:r>
      <w:r>
        <w:tab/>
      </w:r>
      <w:r>
        <w:tab/>
      </w:r>
      <w:r>
        <w:tab/>
      </w:r>
      <w:r>
        <w:tab/>
      </w:r>
      <w:r>
        <w:tab/>
        <w:t>[9] MMStatusCodeType OPTIONAL,</w:t>
      </w:r>
    </w:p>
    <w:p w14:paraId="24A9B859" w14:textId="77777777" w:rsidR="009B1C39" w:rsidRDefault="009B1C39">
      <w:pPr>
        <w:pStyle w:val="PL"/>
      </w:pPr>
      <w:r>
        <w:tab/>
        <w:t>statusText</w:t>
      </w:r>
      <w:r>
        <w:tab/>
      </w:r>
      <w:r>
        <w:tab/>
      </w:r>
      <w:r>
        <w:tab/>
      </w:r>
      <w:r>
        <w:tab/>
      </w:r>
      <w:r>
        <w:tab/>
        <w:t xml:space="preserve">[10] StatusTextType OPTIONAL, </w:t>
      </w:r>
    </w:p>
    <w:p w14:paraId="1E11F2BE" w14:textId="77777777" w:rsidR="009B1C39" w:rsidRDefault="009B1C39">
      <w:pPr>
        <w:pStyle w:val="PL"/>
      </w:pPr>
      <w:r>
        <w:tab/>
        <w:t>recordTimeStamp</w:t>
      </w:r>
      <w:r>
        <w:tab/>
      </w:r>
      <w:r>
        <w:tab/>
      </w:r>
      <w:r>
        <w:tab/>
      </w:r>
      <w:r>
        <w:tab/>
        <w:t>[11] TimeStamp OPTIONAL,</w:t>
      </w:r>
    </w:p>
    <w:p w14:paraId="319A36A5" w14:textId="77777777" w:rsidR="009B1C39" w:rsidRDefault="009B1C39">
      <w:pPr>
        <w:pStyle w:val="PL"/>
      </w:pPr>
      <w:r>
        <w:tab/>
        <w:t>localSequenceNumber</w:t>
      </w:r>
      <w:r>
        <w:tab/>
      </w:r>
      <w:r>
        <w:tab/>
        <w:t xml:space="preserve">   </w:t>
      </w:r>
      <w:r>
        <w:tab/>
        <w:t>[12] LocalSequenceNumber OPTIONAL,</w:t>
      </w:r>
    </w:p>
    <w:p w14:paraId="042F26B2" w14:textId="77777777" w:rsidR="009B1C39" w:rsidRDefault="009B1C39">
      <w:pPr>
        <w:pStyle w:val="PL"/>
      </w:pPr>
      <w:r>
        <w:tab/>
        <w:t>recordExtensions</w:t>
      </w:r>
      <w:r>
        <w:tab/>
      </w:r>
      <w:r>
        <w:tab/>
      </w:r>
      <w:r>
        <w:tab/>
        <w:t>[13] ManagementExtensions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t>recordType</w:t>
      </w:r>
      <w:r>
        <w:tab/>
      </w:r>
      <w:r>
        <w:tab/>
      </w:r>
      <w:r>
        <w:tab/>
      </w:r>
      <w:r>
        <w:tab/>
      </w:r>
      <w:r>
        <w:tab/>
        <w:t>[0]  RecordType,</w:t>
      </w:r>
    </w:p>
    <w:p w14:paraId="01CA4DEC" w14:textId="77777777" w:rsidR="009B1C39" w:rsidRDefault="009B1C39">
      <w:pPr>
        <w:pStyle w:val="PL"/>
      </w:pPr>
      <w:r>
        <w:tab/>
        <w:t>recipientMmsRSAddress</w:t>
      </w:r>
      <w:r>
        <w:tab/>
      </w:r>
      <w:r>
        <w:tab/>
        <w:t>[1]  MMSRSAddress OPTIONAL,</w:t>
      </w:r>
    </w:p>
    <w:p w14:paraId="491C0231" w14:textId="77777777" w:rsidR="009B1C39" w:rsidRDefault="009B1C39">
      <w:pPr>
        <w:pStyle w:val="PL"/>
      </w:pPr>
      <w:r>
        <w:tab/>
        <w:t>originatorMmsRSAddress</w:t>
      </w:r>
      <w:r>
        <w:tab/>
      </w:r>
      <w:r>
        <w:tab/>
        <w:t>[2]  MMSRSAddress OPTIONAL,</w:t>
      </w:r>
    </w:p>
    <w:p w14:paraId="528CF921" w14:textId="77777777" w:rsidR="009B1C39" w:rsidRDefault="009B1C39">
      <w:pPr>
        <w:pStyle w:val="PL"/>
      </w:pPr>
      <w:r>
        <w:lastRenderedPageBreak/>
        <w:tab/>
        <w:t>accessCorrelation</w:t>
      </w:r>
      <w:r>
        <w:tab/>
      </w:r>
      <w:r>
        <w:tab/>
      </w:r>
      <w:r>
        <w:tab/>
        <w:t xml:space="preserve">[3] AccessCorrelation OPTIONAL, </w:t>
      </w:r>
    </w:p>
    <w:p w14:paraId="053E43FA" w14:textId="77777777" w:rsidR="009B1C39" w:rsidRDefault="009B1C39">
      <w:pPr>
        <w:pStyle w:val="PL"/>
      </w:pPr>
      <w:r>
        <w:tab/>
        <w:t>messageID</w:t>
      </w:r>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t>originatorAddress</w:t>
      </w:r>
      <w:r>
        <w:tab/>
      </w:r>
      <w:r>
        <w:tab/>
      </w:r>
      <w:r>
        <w:tab/>
        <w:t>[6]  MMSAgentAddress OPTIONAL,</w:t>
      </w:r>
    </w:p>
    <w:p w14:paraId="7C4B4841" w14:textId="77777777" w:rsidR="009B1C39" w:rsidRDefault="009B1C39">
      <w:pPr>
        <w:pStyle w:val="PL"/>
      </w:pPr>
      <w:r>
        <w:tab/>
        <w:t>recipientAddress</w:t>
      </w:r>
      <w:r>
        <w:tab/>
      </w:r>
      <w:r>
        <w:tab/>
      </w:r>
      <w:r>
        <w:tab/>
        <w:t>[7]  MMSAgentAddress OPTIONAL,</w:t>
      </w:r>
    </w:p>
    <w:p w14:paraId="6F1FDD46" w14:textId="77777777" w:rsidR="009B1C39" w:rsidRDefault="009B1C39">
      <w:pPr>
        <w:pStyle w:val="PL"/>
      </w:pPr>
      <w:r>
        <w:tab/>
        <w:t>readStatus</w:t>
      </w:r>
      <w:r>
        <w:tab/>
      </w:r>
      <w:r>
        <w:tab/>
      </w:r>
      <w:r>
        <w:tab/>
      </w:r>
      <w:r>
        <w:tab/>
      </w:r>
      <w:r>
        <w:tab/>
        <w:t>[8] MMStatusCodeType OPTIONAL,</w:t>
      </w:r>
    </w:p>
    <w:p w14:paraId="3478BA58" w14:textId="77777777" w:rsidR="009B1C39" w:rsidRDefault="009B1C39">
      <w:pPr>
        <w:pStyle w:val="PL"/>
      </w:pPr>
      <w:r>
        <w:tab/>
        <w:t>recordTimeStamp</w:t>
      </w:r>
      <w:r>
        <w:tab/>
      </w:r>
      <w:r>
        <w:tab/>
      </w:r>
      <w:r>
        <w:tab/>
      </w:r>
      <w:r>
        <w:tab/>
        <w:t>[9] TimeStamp OPTIONAL,</w:t>
      </w:r>
    </w:p>
    <w:p w14:paraId="16919BD0" w14:textId="77777777" w:rsidR="009B1C39" w:rsidRDefault="009B1C39">
      <w:pPr>
        <w:pStyle w:val="PL"/>
      </w:pPr>
      <w:r>
        <w:tab/>
        <w:t>localSequenceNumber</w:t>
      </w:r>
      <w:r>
        <w:tab/>
      </w:r>
      <w:r>
        <w:tab/>
      </w:r>
      <w:r>
        <w:tab/>
        <w:t>[10] LocalSequenceNumber OPTIONAL,</w:t>
      </w:r>
    </w:p>
    <w:p w14:paraId="6B1325DE"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58A0B566" w14:textId="77777777" w:rsidR="009B1C39" w:rsidRPr="00046BE2" w:rsidRDefault="009B1C39">
      <w:pPr>
        <w:pStyle w:val="PL"/>
      </w:pPr>
      <w:r w:rsidRPr="00046BE2">
        <w:tab/>
        <w:t>sGSNPLMNIdentifier</w:t>
      </w:r>
      <w:r w:rsidRPr="00046BE2">
        <w:tab/>
      </w:r>
      <w:r w:rsidRPr="00046BE2">
        <w:tab/>
      </w:r>
      <w:r w:rsidRPr="00046BE2">
        <w:tab/>
        <w:t>[12] PLMN-Id OPTIONAL,</w:t>
      </w:r>
    </w:p>
    <w:p w14:paraId="285BFEB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C47AB9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r w:rsidRPr="00046BE2">
        <w:t>MMOMDRecord</w:t>
      </w:r>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2DA3408" w14:textId="77777777" w:rsidR="009B1C39" w:rsidRPr="00046BE2" w:rsidRDefault="009B1C39">
      <w:pPr>
        <w:pStyle w:val="PL"/>
      </w:pPr>
      <w:r w:rsidRPr="00046BE2">
        <w:tab/>
        <w:t>originatorMmsRSAddress</w:t>
      </w:r>
      <w:r w:rsidRPr="00046BE2">
        <w:tab/>
      </w:r>
      <w:r w:rsidRPr="00046BE2">
        <w:tab/>
        <w:t>[1]  MMSRSAddress OPTIONAL,</w:t>
      </w:r>
    </w:p>
    <w:p w14:paraId="280AEDFA" w14:textId="77777777" w:rsidR="009B1C39" w:rsidRDefault="009B1C39">
      <w:pPr>
        <w:pStyle w:val="PL"/>
      </w:pPr>
      <w:r w:rsidRPr="00046BE2">
        <w:tab/>
      </w:r>
      <w:r>
        <w:t>recipientMmsRSAddress</w:t>
      </w:r>
      <w:r>
        <w:tab/>
      </w:r>
      <w:r>
        <w:tab/>
        <w:t>[2]  MMSRSAddress OPTIONAL,</w:t>
      </w:r>
    </w:p>
    <w:p w14:paraId="465845D8" w14:textId="77777777" w:rsidR="009B1C39" w:rsidRDefault="009B1C39">
      <w:pPr>
        <w:pStyle w:val="PL"/>
      </w:pPr>
      <w:r>
        <w:tab/>
        <w:t>messageID</w:t>
      </w:r>
      <w:r>
        <w:tab/>
      </w:r>
      <w:r>
        <w:tab/>
      </w:r>
      <w:r>
        <w:tab/>
      </w:r>
      <w:r>
        <w:tab/>
      </w:r>
      <w:r>
        <w:tab/>
        <w:t>[3]  OCTET STRING,</w:t>
      </w:r>
    </w:p>
    <w:p w14:paraId="437C47E2" w14:textId="77777777" w:rsidR="009B1C39" w:rsidRDefault="009B1C39">
      <w:pPr>
        <w:pStyle w:val="PL"/>
      </w:pPr>
      <w:r>
        <w:tab/>
        <w:t>messageSize</w:t>
      </w:r>
      <w:r>
        <w:tab/>
      </w:r>
      <w:r>
        <w:tab/>
      </w:r>
      <w:r>
        <w:tab/>
      </w:r>
      <w:r>
        <w:tab/>
      </w:r>
      <w:r>
        <w:tab/>
        <w:t>[4] DataVolume OPTIONAL,</w:t>
      </w:r>
    </w:p>
    <w:p w14:paraId="11DE8FD5" w14:textId="77777777" w:rsidR="009B1C39" w:rsidRDefault="009B1C39">
      <w:pPr>
        <w:pStyle w:val="PL"/>
      </w:pPr>
      <w:r>
        <w:tab/>
        <w:t>mmStatusCode</w:t>
      </w:r>
      <w:r>
        <w:tab/>
      </w:r>
      <w:r>
        <w:tab/>
      </w:r>
      <w:r>
        <w:tab/>
      </w:r>
      <w:r>
        <w:tab/>
        <w:t>[5] MMStatusCodeType OPTIONAL,</w:t>
      </w:r>
    </w:p>
    <w:p w14:paraId="224092FB" w14:textId="77777777" w:rsidR="009B1C39" w:rsidRDefault="009B1C39">
      <w:pPr>
        <w:pStyle w:val="PL"/>
      </w:pPr>
      <w:r>
        <w:tab/>
        <w:t>statusText</w:t>
      </w:r>
      <w:r>
        <w:tab/>
      </w:r>
      <w:r>
        <w:tab/>
      </w:r>
      <w:r>
        <w:tab/>
      </w:r>
      <w:r>
        <w:tab/>
      </w:r>
      <w:r>
        <w:tab/>
        <w:t xml:space="preserve">[6] StatusTextType OPTIONAL, </w:t>
      </w:r>
    </w:p>
    <w:p w14:paraId="22536E4B" w14:textId="77777777" w:rsidR="009B1C39" w:rsidRDefault="009B1C39">
      <w:pPr>
        <w:pStyle w:val="PL"/>
      </w:pPr>
      <w:r>
        <w:tab/>
        <w:t>recordTimeStamp</w:t>
      </w:r>
      <w:r>
        <w:tab/>
      </w:r>
      <w:r>
        <w:tab/>
      </w:r>
      <w:r>
        <w:tab/>
      </w:r>
      <w:r>
        <w:tab/>
        <w:t>[7] TimeStamp OPTIONAL,</w:t>
      </w:r>
    </w:p>
    <w:p w14:paraId="75BAF52E" w14:textId="77777777" w:rsidR="009B1C39" w:rsidRDefault="009B1C39">
      <w:pPr>
        <w:pStyle w:val="PL"/>
      </w:pPr>
      <w:r>
        <w:tab/>
        <w:t>localSequenceNumber</w:t>
      </w:r>
      <w:r>
        <w:tab/>
      </w:r>
      <w:r>
        <w:tab/>
      </w:r>
      <w:r>
        <w:tab/>
        <w:t>[8] LocalSequenceNumber OPTIONAL,</w:t>
      </w:r>
    </w:p>
    <w:p w14:paraId="205CDFEC" w14:textId="77777777" w:rsidR="009B1C39" w:rsidRDefault="009B1C39">
      <w:pPr>
        <w:pStyle w:val="PL"/>
      </w:pPr>
      <w:r>
        <w:tab/>
        <w:t>recordExtensions</w:t>
      </w:r>
      <w:r>
        <w:tab/>
      </w:r>
      <w:r>
        <w:tab/>
      </w:r>
      <w:r>
        <w:tab/>
        <w:t>[9] ManagementExtensions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t>recordType</w:t>
      </w:r>
      <w:r>
        <w:tab/>
      </w:r>
      <w:r>
        <w:tab/>
      </w:r>
      <w:r>
        <w:tab/>
      </w:r>
      <w:r>
        <w:tab/>
      </w:r>
      <w:r>
        <w:tab/>
        <w:t>[0]  RecordType,</w:t>
      </w:r>
    </w:p>
    <w:p w14:paraId="7A763C89" w14:textId="77777777" w:rsidR="009B1C39" w:rsidRDefault="009B1C39">
      <w:pPr>
        <w:pStyle w:val="PL"/>
      </w:pPr>
      <w:r>
        <w:tab/>
        <w:t>recipientMmsRSAddress</w:t>
      </w:r>
      <w:r>
        <w:tab/>
      </w:r>
      <w:r>
        <w:tab/>
        <w:t>[1]  MMSRSAddress,</w:t>
      </w:r>
    </w:p>
    <w:p w14:paraId="24FD461D" w14:textId="77777777" w:rsidR="009B1C39" w:rsidRDefault="009B1C39">
      <w:pPr>
        <w:pStyle w:val="PL"/>
      </w:pPr>
      <w:r>
        <w:tab/>
        <w:t>originatorMmsRSAddress</w:t>
      </w:r>
      <w:r>
        <w:tab/>
      </w:r>
      <w:r>
        <w:tab/>
        <w:t>[2]  MMSRSAddress,</w:t>
      </w:r>
    </w:p>
    <w:p w14:paraId="23778135" w14:textId="77777777" w:rsidR="009B1C39" w:rsidRDefault="009B1C39">
      <w:pPr>
        <w:pStyle w:val="PL"/>
      </w:pPr>
      <w:r>
        <w:tab/>
        <w:t>messageID</w:t>
      </w:r>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t>originatorAddress</w:t>
      </w:r>
      <w:r>
        <w:tab/>
      </w:r>
      <w:r>
        <w:tab/>
      </w:r>
      <w:r>
        <w:tab/>
        <w:t>[5]  MMSAgentAddress,</w:t>
      </w:r>
    </w:p>
    <w:p w14:paraId="4FEC0920" w14:textId="77777777" w:rsidR="009B1C39" w:rsidRDefault="009B1C39">
      <w:pPr>
        <w:pStyle w:val="PL"/>
      </w:pPr>
      <w:r>
        <w:tab/>
        <w:t>recipientAddresses</w:t>
      </w:r>
      <w:r>
        <w:tab/>
      </w:r>
      <w:r>
        <w:tab/>
      </w:r>
      <w:r>
        <w:tab/>
        <w:t>[6]  MMSAgentAddresses,</w:t>
      </w:r>
    </w:p>
    <w:p w14:paraId="2D26E392" w14:textId="77777777" w:rsidR="009B1C39" w:rsidRDefault="009B1C39">
      <w:pPr>
        <w:pStyle w:val="PL"/>
      </w:pPr>
      <w:r>
        <w:tab/>
        <w:t>contentType</w:t>
      </w:r>
      <w:r>
        <w:tab/>
      </w:r>
      <w:r>
        <w:tab/>
      </w:r>
      <w:r>
        <w:tab/>
      </w:r>
      <w:r>
        <w:tab/>
      </w:r>
      <w:r>
        <w:tab/>
        <w:t xml:space="preserve">[7]  ContentType, </w:t>
      </w:r>
    </w:p>
    <w:p w14:paraId="47F534CD" w14:textId="77777777" w:rsidR="009B1C39" w:rsidRDefault="009B1C39">
      <w:pPr>
        <w:pStyle w:val="PL"/>
      </w:pPr>
      <w:r>
        <w:tab/>
        <w:t>mmComponentType</w:t>
      </w:r>
      <w:r>
        <w:tab/>
      </w:r>
      <w:r>
        <w:tab/>
      </w:r>
      <w:r>
        <w:tab/>
      </w:r>
      <w:r>
        <w:tab/>
        <w:t>[8]  MMComponentType OPTIONAL,</w:t>
      </w:r>
    </w:p>
    <w:p w14:paraId="24F7715E" w14:textId="77777777" w:rsidR="009B1C39" w:rsidRDefault="009B1C39">
      <w:pPr>
        <w:pStyle w:val="PL"/>
      </w:pPr>
      <w:r>
        <w:tab/>
        <w:t>messageSize</w:t>
      </w:r>
      <w:r>
        <w:tab/>
      </w:r>
      <w:r>
        <w:tab/>
      </w:r>
      <w:r>
        <w:tab/>
      </w:r>
      <w:r>
        <w:tab/>
      </w:r>
      <w:r>
        <w:tab/>
        <w:t>[9]  DataVolume,</w:t>
      </w:r>
      <w:r>
        <w:tab/>
      </w:r>
    </w:p>
    <w:p w14:paraId="43C4F545" w14:textId="77777777" w:rsidR="009B1C39" w:rsidRDefault="009B1C39">
      <w:pPr>
        <w:pStyle w:val="PL"/>
      </w:pPr>
      <w:r>
        <w:tab/>
        <w:t>messageClass</w:t>
      </w:r>
      <w:r>
        <w:tab/>
      </w:r>
      <w:r>
        <w:tab/>
      </w:r>
      <w:r>
        <w:tab/>
      </w:r>
      <w:r>
        <w:tab/>
        <w:t>[10] MessageClass OPTIONAL,</w:t>
      </w:r>
    </w:p>
    <w:p w14:paraId="760234E6" w14:textId="77777777" w:rsidR="009B1C39" w:rsidRDefault="009B1C39">
      <w:pPr>
        <w:pStyle w:val="PL"/>
      </w:pPr>
      <w:r>
        <w:tab/>
        <w:t>submissionTime</w:t>
      </w:r>
      <w:r>
        <w:tab/>
      </w:r>
      <w:r>
        <w:tab/>
      </w:r>
      <w:r>
        <w:tab/>
      </w:r>
      <w:r>
        <w:tab/>
        <w:t xml:space="preserve">[11] TimeStamp, </w:t>
      </w:r>
    </w:p>
    <w:p w14:paraId="4DB45DC8" w14:textId="77777777" w:rsidR="009B1C39" w:rsidRDefault="009B1C39">
      <w:pPr>
        <w:pStyle w:val="PL"/>
      </w:pPr>
      <w:r>
        <w:tab/>
        <w:t>timeOfExpiry</w:t>
      </w:r>
      <w:r>
        <w:tab/>
      </w:r>
      <w:r>
        <w:tab/>
      </w:r>
      <w:r>
        <w:tab/>
      </w:r>
      <w:r>
        <w:tab/>
        <w:t>[12] WaitTime OPTIONAL,</w:t>
      </w:r>
    </w:p>
    <w:p w14:paraId="1B7E8FCF" w14:textId="77777777" w:rsidR="009B1C39" w:rsidRDefault="009B1C39">
      <w:pPr>
        <w:pStyle w:val="PL"/>
      </w:pPr>
      <w:r>
        <w:tab/>
        <w:t>deliveryReportRequested</w:t>
      </w:r>
      <w:r>
        <w:tab/>
      </w:r>
      <w:r>
        <w:tab/>
        <w:t>[13] BOOLEAN,</w:t>
      </w:r>
    </w:p>
    <w:p w14:paraId="615FBCFB" w14:textId="77777777" w:rsidR="009B1C39" w:rsidRDefault="009B1C39">
      <w:pPr>
        <w:pStyle w:val="PL"/>
      </w:pPr>
      <w:r>
        <w:tab/>
        <w:t>priority</w:t>
      </w:r>
      <w:r>
        <w:tab/>
      </w:r>
      <w:r>
        <w:tab/>
      </w:r>
      <w:r>
        <w:tab/>
      </w:r>
      <w:r>
        <w:tab/>
      </w:r>
      <w:r>
        <w:tab/>
        <w:t>[14] PriorityType OPTIONAL,</w:t>
      </w:r>
    </w:p>
    <w:p w14:paraId="30E1DFA5" w14:textId="77777777" w:rsidR="009B1C39" w:rsidRDefault="009B1C39">
      <w:pPr>
        <w:pStyle w:val="PL"/>
      </w:pPr>
      <w:r>
        <w:tab/>
        <w:t>senderVisibility</w:t>
      </w:r>
      <w:r>
        <w:tab/>
      </w:r>
      <w:r>
        <w:tab/>
      </w:r>
      <w:r>
        <w:tab/>
        <w:t>[15] BOOLEAN,</w:t>
      </w:r>
    </w:p>
    <w:p w14:paraId="644D9D72" w14:textId="77777777" w:rsidR="009B1C39" w:rsidRDefault="009B1C39">
      <w:pPr>
        <w:pStyle w:val="PL"/>
      </w:pPr>
      <w:r>
        <w:tab/>
        <w:t>readReplyRequested</w:t>
      </w:r>
      <w:r>
        <w:tab/>
      </w:r>
      <w:r>
        <w:tab/>
      </w:r>
      <w:r>
        <w:tab/>
        <w:t>[16] BOOLEAN,</w:t>
      </w:r>
    </w:p>
    <w:p w14:paraId="109E1CD2" w14:textId="77777777" w:rsidR="009B1C39" w:rsidRDefault="009B1C39">
      <w:pPr>
        <w:pStyle w:val="PL"/>
      </w:pPr>
      <w:r>
        <w:tab/>
        <w:t>requestStatusCode</w:t>
      </w:r>
      <w:r>
        <w:tab/>
      </w:r>
      <w:r>
        <w:tab/>
      </w:r>
      <w:r>
        <w:tab/>
        <w:t>[17] RequestStatusCodeType,</w:t>
      </w:r>
    </w:p>
    <w:p w14:paraId="1CC4682D" w14:textId="77777777" w:rsidR="009B1C39" w:rsidRDefault="009B1C39">
      <w:pPr>
        <w:pStyle w:val="PL"/>
      </w:pPr>
      <w:r>
        <w:tab/>
        <w:t>statusText</w:t>
      </w:r>
      <w:r>
        <w:tab/>
      </w:r>
      <w:r>
        <w:tab/>
      </w:r>
      <w:r>
        <w:tab/>
      </w:r>
      <w:r>
        <w:tab/>
      </w:r>
      <w:r>
        <w:tab/>
        <w:t>[18] StatusTextType,</w:t>
      </w:r>
    </w:p>
    <w:p w14:paraId="35DD4F8E" w14:textId="77777777" w:rsidR="009B1C39" w:rsidRDefault="009B1C39">
      <w:pPr>
        <w:pStyle w:val="PL"/>
      </w:pPr>
      <w:r>
        <w:tab/>
        <w:t>acknowledgementRequest</w:t>
      </w:r>
      <w:r>
        <w:tab/>
      </w:r>
      <w:r>
        <w:tab/>
        <w:t>[19] BOOLEAN,</w:t>
      </w:r>
    </w:p>
    <w:p w14:paraId="0641BFD3" w14:textId="77777777" w:rsidR="009B1C39" w:rsidRDefault="009B1C39">
      <w:pPr>
        <w:pStyle w:val="PL"/>
      </w:pPr>
      <w:r>
        <w:tab/>
        <w:t>forwardCounter</w:t>
      </w:r>
      <w:r>
        <w:tab/>
      </w:r>
      <w:r>
        <w:tab/>
      </w:r>
      <w:r>
        <w:tab/>
      </w:r>
      <w:r>
        <w:tab/>
        <w:t>[20] INTEGER OPTIONAL,</w:t>
      </w:r>
    </w:p>
    <w:p w14:paraId="2368AED6" w14:textId="77777777" w:rsidR="009B1C39" w:rsidRDefault="009B1C39">
      <w:pPr>
        <w:pStyle w:val="PL"/>
      </w:pPr>
      <w:r>
        <w:tab/>
        <w:t>forwardingAddress</w:t>
      </w:r>
      <w:r>
        <w:tab/>
      </w:r>
      <w:r>
        <w:tab/>
      </w:r>
      <w:r>
        <w:tab/>
        <w:t>[21] MMSAgentAddresses OPTIONAL,</w:t>
      </w:r>
    </w:p>
    <w:p w14:paraId="02080F87" w14:textId="77777777" w:rsidR="009B1C39" w:rsidRDefault="009B1C39">
      <w:pPr>
        <w:pStyle w:val="PL"/>
      </w:pPr>
      <w:r>
        <w:tab/>
        <w:t>recordTimeStamp</w:t>
      </w:r>
      <w:r>
        <w:tab/>
      </w:r>
      <w:r>
        <w:tab/>
      </w:r>
      <w:r>
        <w:tab/>
      </w:r>
      <w:r>
        <w:tab/>
        <w:t>[22] TimeStamp,</w:t>
      </w:r>
    </w:p>
    <w:p w14:paraId="0A4861F9" w14:textId="77777777" w:rsidR="009B1C39" w:rsidRDefault="009B1C39">
      <w:pPr>
        <w:pStyle w:val="PL"/>
      </w:pPr>
      <w:r>
        <w:tab/>
        <w:t>localSequenceNumber</w:t>
      </w:r>
      <w:r>
        <w:tab/>
      </w:r>
      <w:r>
        <w:tab/>
      </w:r>
      <w:r>
        <w:tab/>
        <w:t>[23] LocalSequenceNumber OPTIONAL,</w:t>
      </w:r>
    </w:p>
    <w:p w14:paraId="15E33C38" w14:textId="77777777" w:rsidR="009B1C39" w:rsidRDefault="009B1C39">
      <w:pPr>
        <w:pStyle w:val="PL"/>
      </w:pPr>
      <w:r>
        <w:tab/>
        <w:t>recordExtensions</w:t>
      </w:r>
      <w:r>
        <w:tab/>
      </w:r>
      <w:r>
        <w:tab/>
      </w:r>
      <w:r>
        <w:tab/>
        <w:t>[24] ManagementExtensions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t>recordType</w:t>
      </w:r>
      <w:r>
        <w:tab/>
      </w:r>
      <w:r>
        <w:tab/>
      </w:r>
      <w:r>
        <w:tab/>
      </w:r>
      <w:r>
        <w:tab/>
      </w:r>
      <w:r>
        <w:tab/>
        <w:t>[0] RecordType,</w:t>
      </w:r>
    </w:p>
    <w:p w14:paraId="2299AC97" w14:textId="77777777" w:rsidR="009B1C39" w:rsidRDefault="009B1C39">
      <w:pPr>
        <w:pStyle w:val="PL"/>
      </w:pPr>
      <w:r>
        <w:tab/>
        <w:t>recipientMmsRSAddress</w:t>
      </w:r>
      <w:r>
        <w:tab/>
      </w:r>
      <w:r>
        <w:tab/>
        <w:t>[1] MMSRSAddress,</w:t>
      </w:r>
    </w:p>
    <w:p w14:paraId="7C7EE7EE" w14:textId="77777777" w:rsidR="009B1C39" w:rsidRDefault="009B1C39">
      <w:pPr>
        <w:pStyle w:val="PL"/>
      </w:pPr>
      <w:r>
        <w:tab/>
        <w:t>messageID</w:t>
      </w:r>
      <w:r>
        <w:tab/>
      </w:r>
      <w:r>
        <w:tab/>
      </w:r>
      <w:r>
        <w:tab/>
      </w:r>
      <w:r>
        <w:tab/>
      </w:r>
      <w:r>
        <w:tab/>
        <w:t>[2] OCTET STRING,</w:t>
      </w:r>
    </w:p>
    <w:p w14:paraId="2B9495D1" w14:textId="77777777" w:rsidR="009B1C39" w:rsidRDefault="009B1C39">
      <w:pPr>
        <w:pStyle w:val="PL"/>
      </w:pPr>
      <w:r>
        <w:tab/>
        <w:t>replyChargingID</w:t>
      </w:r>
      <w:r>
        <w:tab/>
      </w:r>
      <w:r>
        <w:tab/>
      </w:r>
      <w:r>
        <w:tab/>
      </w:r>
      <w:r>
        <w:tab/>
        <w:t xml:space="preserve">[3] OCTET STRING OPTIONAL, </w:t>
      </w:r>
    </w:p>
    <w:p w14:paraId="7E442C3E" w14:textId="77777777" w:rsidR="009B1C39" w:rsidRDefault="009B1C39">
      <w:pPr>
        <w:pStyle w:val="PL"/>
      </w:pPr>
      <w:r>
        <w:tab/>
        <w:t>senderAddress</w:t>
      </w:r>
      <w:r>
        <w:tab/>
      </w:r>
      <w:r>
        <w:tab/>
      </w:r>
      <w:r>
        <w:tab/>
      </w:r>
      <w:r>
        <w:tab/>
        <w:t>[4] MMSAgentAddress,</w:t>
      </w:r>
    </w:p>
    <w:p w14:paraId="18624501" w14:textId="77777777" w:rsidR="009B1C39" w:rsidRDefault="009B1C39">
      <w:pPr>
        <w:pStyle w:val="PL"/>
      </w:pPr>
      <w:r>
        <w:tab/>
        <w:t>recipientAddress</w:t>
      </w:r>
      <w:r>
        <w:tab/>
      </w:r>
      <w:r>
        <w:tab/>
      </w:r>
      <w:r>
        <w:tab/>
        <w:t>[5] MMSAgentAddress,</w:t>
      </w:r>
    </w:p>
    <w:p w14:paraId="0CFE0238" w14:textId="77777777" w:rsidR="009B1C39" w:rsidRDefault="009B1C39">
      <w:pPr>
        <w:pStyle w:val="PL"/>
      </w:pPr>
      <w:r>
        <w:tab/>
        <w:t>accessCorrelation</w:t>
      </w:r>
      <w:r>
        <w:tab/>
      </w:r>
      <w:r>
        <w:tab/>
      </w:r>
      <w:r>
        <w:tab/>
        <w:t xml:space="preserve">[6] AccessCorrelation OPTIONAL, </w:t>
      </w:r>
    </w:p>
    <w:p w14:paraId="07A7E36E" w14:textId="77777777" w:rsidR="009B1C39" w:rsidRDefault="009B1C39">
      <w:pPr>
        <w:pStyle w:val="PL"/>
      </w:pPr>
      <w:r>
        <w:tab/>
        <w:t>messageClass</w:t>
      </w:r>
      <w:r>
        <w:tab/>
      </w:r>
      <w:r>
        <w:tab/>
      </w:r>
      <w:r>
        <w:tab/>
      </w:r>
      <w:r>
        <w:tab/>
        <w:t>[7] MessageClass OPTIONAL,</w:t>
      </w:r>
    </w:p>
    <w:p w14:paraId="4ECCB892" w14:textId="77777777" w:rsidR="009B1C39" w:rsidRDefault="009B1C39">
      <w:pPr>
        <w:pStyle w:val="PL"/>
      </w:pPr>
      <w:r>
        <w:tab/>
        <w:t>mmComponentType</w:t>
      </w:r>
      <w:r>
        <w:tab/>
      </w:r>
      <w:r>
        <w:tab/>
      </w:r>
      <w:r>
        <w:tab/>
      </w:r>
      <w:r>
        <w:tab/>
        <w:t>[8] MMComponentType OPTIONAL,</w:t>
      </w:r>
    </w:p>
    <w:p w14:paraId="1ED18911" w14:textId="77777777" w:rsidR="009B1C39" w:rsidRDefault="009B1C39">
      <w:pPr>
        <w:pStyle w:val="PL"/>
      </w:pPr>
      <w:r>
        <w:tab/>
        <w:t>messageSize</w:t>
      </w:r>
      <w:r>
        <w:tab/>
      </w:r>
      <w:r>
        <w:tab/>
      </w:r>
      <w:r>
        <w:tab/>
      </w:r>
      <w:r>
        <w:tab/>
      </w:r>
      <w:r>
        <w:tab/>
        <w:t>[9] DataVolume,</w:t>
      </w:r>
    </w:p>
    <w:p w14:paraId="6784045A" w14:textId="77777777" w:rsidR="009B1C39" w:rsidRDefault="009B1C39">
      <w:pPr>
        <w:pStyle w:val="PL"/>
      </w:pPr>
      <w:r>
        <w:tab/>
        <w:t>timeOfExpiry</w:t>
      </w:r>
      <w:r>
        <w:tab/>
      </w:r>
      <w:r>
        <w:tab/>
      </w:r>
      <w:r>
        <w:tab/>
      </w:r>
      <w:r>
        <w:tab/>
        <w:t>[10] WaitTime OPTIONAL,</w:t>
      </w:r>
    </w:p>
    <w:p w14:paraId="4EA7CCDB" w14:textId="77777777" w:rsidR="009B1C39" w:rsidRDefault="009B1C39">
      <w:pPr>
        <w:pStyle w:val="PL"/>
      </w:pPr>
      <w:r>
        <w:tab/>
        <w:t xml:space="preserve">messageReference </w:t>
      </w:r>
      <w:r>
        <w:tab/>
      </w:r>
      <w:r>
        <w:tab/>
      </w:r>
      <w:r>
        <w:tab/>
        <w:t>[11] OCTET STRING,</w:t>
      </w:r>
    </w:p>
    <w:p w14:paraId="166AD76F" w14:textId="77777777" w:rsidR="009B1C39" w:rsidRDefault="009B1C39">
      <w:pPr>
        <w:pStyle w:val="PL"/>
      </w:pPr>
      <w:r>
        <w:tab/>
        <w:t>deliveryReportRequested</w:t>
      </w:r>
      <w:r>
        <w:tab/>
      </w:r>
      <w:r>
        <w:tab/>
        <w:t>[12] BOOLEAN OPTIONAL,</w:t>
      </w:r>
    </w:p>
    <w:p w14:paraId="1BD78A0E" w14:textId="77777777" w:rsidR="009B1C39" w:rsidRDefault="009B1C39">
      <w:pPr>
        <w:pStyle w:val="PL"/>
      </w:pPr>
      <w:r>
        <w:tab/>
        <w:t>replyCharging</w:t>
      </w:r>
      <w:r>
        <w:tab/>
      </w:r>
      <w:r>
        <w:tab/>
      </w:r>
      <w:r>
        <w:tab/>
      </w:r>
      <w:r>
        <w:tab/>
        <w:t>[13] BOOLEAN OPTIONAL,</w:t>
      </w:r>
    </w:p>
    <w:p w14:paraId="36D7EE90" w14:textId="77777777" w:rsidR="009B1C39" w:rsidRDefault="009B1C39">
      <w:pPr>
        <w:pStyle w:val="PL"/>
      </w:pPr>
      <w:r>
        <w:tab/>
        <w:t>replyDeadline</w:t>
      </w:r>
      <w:r>
        <w:tab/>
      </w:r>
      <w:r>
        <w:tab/>
      </w:r>
      <w:r>
        <w:tab/>
      </w:r>
      <w:r>
        <w:tab/>
        <w:t>[14] WaitTime OPTIONAL,</w:t>
      </w:r>
    </w:p>
    <w:p w14:paraId="14E7DBFD" w14:textId="77777777" w:rsidR="009B1C39" w:rsidRDefault="009B1C39">
      <w:pPr>
        <w:pStyle w:val="PL"/>
      </w:pPr>
      <w:r>
        <w:tab/>
        <w:t>replyChargingSize</w:t>
      </w:r>
      <w:r>
        <w:tab/>
      </w:r>
      <w:r>
        <w:tab/>
      </w:r>
      <w:r>
        <w:tab/>
        <w:t>[15] DataVolume OPTIONAL,</w:t>
      </w:r>
    </w:p>
    <w:p w14:paraId="1DEF2BF0" w14:textId="77777777" w:rsidR="009B1C39" w:rsidRDefault="009B1C39">
      <w:pPr>
        <w:pStyle w:val="PL"/>
      </w:pPr>
      <w:r>
        <w:tab/>
        <w:t>mmStatusCode</w:t>
      </w:r>
      <w:r>
        <w:tab/>
      </w:r>
      <w:r>
        <w:tab/>
      </w:r>
      <w:r>
        <w:tab/>
      </w:r>
      <w:r>
        <w:tab/>
        <w:t>[16] MMStatusCodeType OPTIONAL,</w:t>
      </w:r>
    </w:p>
    <w:p w14:paraId="7B756469" w14:textId="77777777" w:rsidR="009B1C39" w:rsidRDefault="009B1C39">
      <w:pPr>
        <w:pStyle w:val="PL"/>
      </w:pPr>
      <w:r>
        <w:tab/>
        <w:t>statusText</w:t>
      </w:r>
      <w:r>
        <w:tab/>
      </w:r>
      <w:r>
        <w:tab/>
      </w:r>
      <w:r>
        <w:tab/>
      </w:r>
      <w:r>
        <w:tab/>
      </w:r>
      <w:r>
        <w:tab/>
        <w:t>[17] StatusTextType OPTIONAL,</w:t>
      </w:r>
    </w:p>
    <w:p w14:paraId="619A0242" w14:textId="77777777" w:rsidR="009B1C39" w:rsidRDefault="009B1C39">
      <w:pPr>
        <w:pStyle w:val="PL"/>
      </w:pPr>
      <w:r>
        <w:tab/>
        <w:t>recordTimeStamp</w:t>
      </w:r>
      <w:r>
        <w:tab/>
      </w:r>
      <w:r>
        <w:tab/>
      </w:r>
      <w:r>
        <w:tab/>
      </w:r>
      <w:r>
        <w:tab/>
        <w:t xml:space="preserve">[18] TimeStamp OPTIONAL, </w:t>
      </w:r>
      <w:r>
        <w:tab/>
      </w:r>
    </w:p>
    <w:p w14:paraId="6C559064" w14:textId="77777777" w:rsidR="009B1C39" w:rsidRDefault="009B1C39">
      <w:pPr>
        <w:pStyle w:val="PL"/>
      </w:pPr>
      <w:r>
        <w:lastRenderedPageBreak/>
        <w:tab/>
        <w:t>localSequenceNumber</w:t>
      </w:r>
      <w:r>
        <w:tab/>
      </w:r>
      <w:r>
        <w:tab/>
      </w:r>
      <w:r>
        <w:tab/>
        <w:t>[19] LocalSequenceNumber OPTIONAL,</w:t>
      </w:r>
    </w:p>
    <w:p w14:paraId="2991342E"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428B9942"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00835CEF"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t>sGSNPLMNIdentifier</w:t>
      </w:r>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D06615B"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t>recordType</w:t>
      </w:r>
      <w:r>
        <w:tab/>
      </w:r>
      <w:r>
        <w:tab/>
      </w:r>
      <w:r>
        <w:tab/>
      </w:r>
      <w:r>
        <w:tab/>
      </w:r>
      <w:r>
        <w:tab/>
        <w:t>[0]  RecordType,</w:t>
      </w:r>
    </w:p>
    <w:p w14:paraId="55A6EE9F" w14:textId="77777777" w:rsidR="009B1C39" w:rsidRDefault="009B1C39">
      <w:pPr>
        <w:pStyle w:val="PL"/>
      </w:pPr>
      <w:r>
        <w:tab/>
        <w:t>recipientMmsRSAddress</w:t>
      </w:r>
      <w:r>
        <w:tab/>
      </w:r>
      <w:r>
        <w:tab/>
        <w:t>[1]  MMSRSAddress,</w:t>
      </w:r>
    </w:p>
    <w:p w14:paraId="001D3776" w14:textId="77777777" w:rsidR="009B1C39" w:rsidRDefault="009B1C39">
      <w:pPr>
        <w:pStyle w:val="PL"/>
      </w:pPr>
      <w:r>
        <w:tab/>
        <w:t>messageID</w:t>
      </w:r>
      <w:r>
        <w:tab/>
      </w:r>
      <w:r>
        <w:tab/>
      </w:r>
      <w:r>
        <w:tab/>
      </w:r>
      <w:r>
        <w:tab/>
      </w:r>
      <w:r>
        <w:tab/>
        <w:t>[2]  OCTET STRING,</w:t>
      </w:r>
    </w:p>
    <w:p w14:paraId="7BE55A58" w14:textId="77777777" w:rsidR="009B1C39" w:rsidRDefault="009B1C39">
      <w:pPr>
        <w:pStyle w:val="PL"/>
      </w:pPr>
      <w:r>
        <w:tab/>
        <w:t>recipientAddress</w:t>
      </w:r>
      <w:r>
        <w:tab/>
      </w:r>
      <w:r>
        <w:tab/>
      </w:r>
      <w:r>
        <w:tab/>
        <w:t>[3] MMSAgentAddress,</w:t>
      </w:r>
    </w:p>
    <w:p w14:paraId="28C7CFD1" w14:textId="77777777" w:rsidR="009B1C39" w:rsidRDefault="009B1C39">
      <w:pPr>
        <w:pStyle w:val="PL"/>
      </w:pPr>
      <w:r>
        <w:tab/>
        <w:t>accessCorrelation</w:t>
      </w:r>
      <w:r>
        <w:tab/>
      </w:r>
      <w:r>
        <w:tab/>
      </w:r>
      <w:r>
        <w:tab/>
        <w:t xml:space="preserve">[4] AccessCorrelation OPTIONAL, </w:t>
      </w:r>
    </w:p>
    <w:p w14:paraId="147C51BB" w14:textId="77777777" w:rsidR="009B1C39" w:rsidRDefault="009B1C39">
      <w:pPr>
        <w:pStyle w:val="PL"/>
      </w:pPr>
      <w:r>
        <w:tab/>
        <w:t>reportAllowed</w:t>
      </w:r>
      <w:r>
        <w:tab/>
      </w:r>
      <w:r>
        <w:tab/>
      </w:r>
      <w:r>
        <w:tab/>
      </w:r>
      <w:r>
        <w:tab/>
        <w:t>[5] BOOLEAN OPTIONAL,</w:t>
      </w:r>
    </w:p>
    <w:p w14:paraId="00582D62" w14:textId="77777777" w:rsidR="009B1C39" w:rsidRDefault="009B1C39">
      <w:pPr>
        <w:pStyle w:val="PL"/>
      </w:pPr>
      <w:r>
        <w:tab/>
        <w:t>mmStatusCode</w:t>
      </w:r>
      <w:r>
        <w:tab/>
      </w:r>
      <w:r>
        <w:tab/>
      </w:r>
      <w:r>
        <w:tab/>
      </w:r>
      <w:r>
        <w:tab/>
        <w:t>[6] MMStatusCodeType OPTIONAL,</w:t>
      </w:r>
    </w:p>
    <w:p w14:paraId="51D1AFCA" w14:textId="77777777" w:rsidR="009B1C39" w:rsidRDefault="009B1C39">
      <w:pPr>
        <w:pStyle w:val="PL"/>
      </w:pPr>
      <w:r>
        <w:tab/>
        <w:t>statusText</w:t>
      </w:r>
      <w:r>
        <w:tab/>
      </w:r>
      <w:r>
        <w:tab/>
      </w:r>
      <w:r>
        <w:tab/>
      </w:r>
      <w:r>
        <w:tab/>
      </w:r>
      <w:r>
        <w:tab/>
        <w:t xml:space="preserve">[7] StatusTextType OPTIONAL, </w:t>
      </w:r>
    </w:p>
    <w:p w14:paraId="7451B225" w14:textId="77777777" w:rsidR="009B1C39" w:rsidRDefault="009B1C39">
      <w:pPr>
        <w:pStyle w:val="PL"/>
      </w:pPr>
      <w:r>
        <w:tab/>
        <w:t>recordTimeStamp</w:t>
      </w:r>
      <w:r>
        <w:tab/>
      </w:r>
      <w:r>
        <w:tab/>
      </w:r>
      <w:r>
        <w:tab/>
      </w:r>
      <w:r>
        <w:tab/>
        <w:t>[8] TimeStamp OPTIONAL,</w:t>
      </w:r>
    </w:p>
    <w:p w14:paraId="7D2C34E4" w14:textId="77777777" w:rsidR="009B1C39" w:rsidRDefault="009B1C39">
      <w:pPr>
        <w:pStyle w:val="PL"/>
      </w:pPr>
      <w:r>
        <w:tab/>
        <w:t>localSequenceNumber</w:t>
      </w:r>
      <w:r>
        <w:tab/>
      </w:r>
      <w:r>
        <w:tab/>
      </w:r>
      <w:r>
        <w:tab/>
        <w:t>[9] LocalSequenceNumber OPTIONAL,</w:t>
      </w:r>
    </w:p>
    <w:p w14:paraId="23F60DFC"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31833977" w14:textId="77777777" w:rsidR="009B1C39" w:rsidRPr="00926357" w:rsidRDefault="009B1C39">
      <w:pPr>
        <w:pStyle w:val="PL"/>
      </w:pPr>
      <w:r w:rsidRPr="00926357">
        <w:tab/>
        <w:t>sGSNPLMNIdentifier</w:t>
      </w:r>
      <w:r w:rsidRPr="00926357">
        <w:tab/>
      </w:r>
      <w:r w:rsidRPr="00926357">
        <w:tab/>
      </w:r>
      <w:r w:rsidRPr="00926357">
        <w:tab/>
        <w:t>[11] PLMN-Id OPTIONAL,</w:t>
      </w:r>
    </w:p>
    <w:p w14:paraId="1240578F"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96BCDCF"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2BE022BA" w14:textId="77777777" w:rsidR="009B1C39" w:rsidRDefault="009B1C39">
      <w:pPr>
        <w:pStyle w:val="PL"/>
      </w:pPr>
      <w:r w:rsidRPr="00926357">
        <w:tab/>
      </w:r>
      <w:r>
        <w:t>recipientMmsRSAddress</w:t>
      </w:r>
      <w:r>
        <w:tab/>
      </w:r>
      <w:r>
        <w:tab/>
        <w:t>[1] MMSRSAddress,</w:t>
      </w:r>
    </w:p>
    <w:p w14:paraId="50A0FB82" w14:textId="77777777" w:rsidR="009B1C39" w:rsidRDefault="009B1C39">
      <w:pPr>
        <w:pStyle w:val="PL"/>
      </w:pPr>
      <w:r>
        <w:tab/>
        <w:t>messageID</w:t>
      </w:r>
      <w:r>
        <w:tab/>
      </w:r>
      <w:r>
        <w:tab/>
      </w:r>
      <w:r>
        <w:tab/>
      </w:r>
      <w:r>
        <w:tab/>
      </w:r>
      <w:r>
        <w:tab/>
        <w:t>[2] OCTET STRING,</w:t>
      </w:r>
    </w:p>
    <w:p w14:paraId="4ADD7E12" w14:textId="77777777" w:rsidR="009B1C39" w:rsidRDefault="009B1C39">
      <w:pPr>
        <w:pStyle w:val="PL"/>
      </w:pPr>
      <w:r>
        <w:tab/>
        <w:t>replyChargingID</w:t>
      </w:r>
      <w:r>
        <w:tab/>
      </w:r>
      <w:r>
        <w:tab/>
      </w:r>
      <w:r>
        <w:tab/>
      </w:r>
      <w:r>
        <w:tab/>
        <w:t xml:space="preserve">[3] OCTET STRING OPTIONAL, </w:t>
      </w:r>
    </w:p>
    <w:p w14:paraId="2E3A5C32" w14:textId="77777777" w:rsidR="009B1C39" w:rsidRDefault="009B1C39">
      <w:pPr>
        <w:pStyle w:val="PL"/>
      </w:pPr>
      <w:r>
        <w:tab/>
        <w:t>senderAddress</w:t>
      </w:r>
      <w:r>
        <w:tab/>
      </w:r>
      <w:r>
        <w:tab/>
      </w:r>
      <w:r>
        <w:tab/>
      </w:r>
      <w:r>
        <w:tab/>
        <w:t>[4] MMSAgentAddress OPTIONAL,</w:t>
      </w:r>
    </w:p>
    <w:p w14:paraId="0FEFB3F9" w14:textId="77777777" w:rsidR="009B1C39" w:rsidRDefault="009B1C39">
      <w:pPr>
        <w:pStyle w:val="PL"/>
      </w:pPr>
      <w:r>
        <w:tab/>
        <w:t>recipientAddress</w:t>
      </w:r>
      <w:r>
        <w:tab/>
      </w:r>
      <w:r>
        <w:tab/>
      </w:r>
      <w:r>
        <w:tab/>
        <w:t>[5] MMSAgentAddress,</w:t>
      </w:r>
    </w:p>
    <w:p w14:paraId="79D807B5" w14:textId="77777777" w:rsidR="009B1C39" w:rsidRDefault="009B1C39">
      <w:pPr>
        <w:pStyle w:val="PL"/>
      </w:pPr>
      <w:r>
        <w:tab/>
        <w:t>accessCorrelation</w:t>
      </w:r>
      <w:r>
        <w:tab/>
      </w:r>
      <w:r>
        <w:tab/>
      </w:r>
      <w:r>
        <w:tab/>
        <w:t xml:space="preserve">[6] AccessCorrelation OPTIONAL, </w:t>
      </w:r>
    </w:p>
    <w:p w14:paraId="6FACAA0E" w14:textId="77777777" w:rsidR="009B1C39" w:rsidRDefault="009B1C39">
      <w:pPr>
        <w:pStyle w:val="PL"/>
      </w:pPr>
      <w:r>
        <w:tab/>
        <w:t>contentType</w:t>
      </w:r>
      <w:r>
        <w:tab/>
      </w:r>
      <w:r>
        <w:tab/>
      </w:r>
      <w:r>
        <w:tab/>
      </w:r>
      <w:r>
        <w:tab/>
      </w:r>
      <w:r>
        <w:tab/>
        <w:t xml:space="preserve">[7] ContentType, </w:t>
      </w:r>
    </w:p>
    <w:p w14:paraId="4E04CC4D"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91E917F" w14:textId="77777777" w:rsidR="009B1C39" w:rsidRDefault="009B1C39">
      <w:pPr>
        <w:pStyle w:val="PL"/>
      </w:pPr>
      <w:r>
        <w:tab/>
        <w:t>messageClass</w:t>
      </w:r>
      <w:r>
        <w:tab/>
      </w:r>
      <w:r>
        <w:tab/>
      </w:r>
      <w:r>
        <w:tab/>
      </w:r>
      <w:r>
        <w:tab/>
        <w:t>[9] MessageClass OPTIONAL,</w:t>
      </w:r>
    </w:p>
    <w:p w14:paraId="14C081B7" w14:textId="77777777" w:rsidR="009B1C39" w:rsidRDefault="009B1C39">
      <w:pPr>
        <w:pStyle w:val="PL"/>
      </w:pPr>
      <w:r>
        <w:tab/>
        <w:t>submissionTime</w:t>
      </w:r>
      <w:r>
        <w:tab/>
      </w:r>
      <w:r>
        <w:tab/>
      </w:r>
      <w:r>
        <w:tab/>
      </w:r>
      <w:r>
        <w:tab/>
        <w:t xml:space="preserve">[10] TimeStamp, </w:t>
      </w:r>
    </w:p>
    <w:p w14:paraId="383D1562" w14:textId="77777777" w:rsidR="009B1C39" w:rsidRDefault="009B1C39">
      <w:pPr>
        <w:pStyle w:val="PL"/>
      </w:pPr>
      <w:r>
        <w:tab/>
        <w:t>messageSize</w:t>
      </w:r>
      <w:r>
        <w:tab/>
      </w:r>
      <w:r>
        <w:tab/>
      </w:r>
      <w:r>
        <w:tab/>
      </w:r>
      <w:r>
        <w:tab/>
      </w:r>
      <w:r>
        <w:tab/>
        <w:t>[11] DataVolume OPTIONAL,</w:t>
      </w:r>
    </w:p>
    <w:p w14:paraId="1A6A2A85" w14:textId="77777777" w:rsidR="009B1C39" w:rsidRDefault="009B1C39">
      <w:pPr>
        <w:pStyle w:val="PL"/>
      </w:pPr>
      <w:r>
        <w:tab/>
        <w:t>deliveryReportRequested</w:t>
      </w:r>
      <w:r>
        <w:tab/>
      </w:r>
      <w:r>
        <w:tab/>
        <w:t>[12] BOOLEAN OPTIONAL,</w:t>
      </w:r>
    </w:p>
    <w:p w14:paraId="75EDE297" w14:textId="77777777" w:rsidR="009B1C39" w:rsidRDefault="009B1C39">
      <w:pPr>
        <w:pStyle w:val="PL"/>
      </w:pPr>
      <w:r>
        <w:tab/>
        <w:t>priority</w:t>
      </w:r>
      <w:r>
        <w:tab/>
      </w:r>
      <w:r>
        <w:tab/>
      </w:r>
      <w:r>
        <w:tab/>
      </w:r>
      <w:r>
        <w:tab/>
      </w:r>
      <w:r>
        <w:tab/>
        <w:t>[13] PriorityType OPTIONAL,</w:t>
      </w:r>
    </w:p>
    <w:p w14:paraId="421AB67D" w14:textId="77777777" w:rsidR="009B1C39" w:rsidRDefault="009B1C39">
      <w:pPr>
        <w:pStyle w:val="PL"/>
      </w:pPr>
      <w:r>
        <w:tab/>
        <w:t>readReplyRequested</w:t>
      </w:r>
      <w:r>
        <w:tab/>
      </w:r>
      <w:r>
        <w:tab/>
      </w:r>
      <w:r>
        <w:tab/>
        <w:t>[14] BOOLEAN OPTIONAL,</w:t>
      </w:r>
    </w:p>
    <w:p w14:paraId="15D7A82A" w14:textId="77777777" w:rsidR="009B1C39" w:rsidRDefault="009B1C39">
      <w:pPr>
        <w:pStyle w:val="PL"/>
      </w:pPr>
      <w:r>
        <w:tab/>
        <w:t>mmStatusCode</w:t>
      </w:r>
      <w:r>
        <w:tab/>
      </w:r>
      <w:r>
        <w:tab/>
      </w:r>
      <w:r>
        <w:tab/>
      </w:r>
      <w:r>
        <w:tab/>
        <w:t>[15] MMStatusCodeType OPTIONAL,</w:t>
      </w:r>
    </w:p>
    <w:p w14:paraId="0D5B0311" w14:textId="77777777" w:rsidR="009B1C39" w:rsidRDefault="009B1C39">
      <w:pPr>
        <w:pStyle w:val="PL"/>
      </w:pPr>
      <w:r>
        <w:tab/>
        <w:t>statusText</w:t>
      </w:r>
      <w:r>
        <w:tab/>
      </w:r>
      <w:r>
        <w:tab/>
      </w:r>
      <w:r>
        <w:tab/>
      </w:r>
      <w:r>
        <w:tab/>
      </w:r>
      <w:r>
        <w:tab/>
        <w:t>[16] StatusTextType OPTIONAL,</w:t>
      </w:r>
    </w:p>
    <w:p w14:paraId="7791524D" w14:textId="77777777" w:rsidR="009B1C39" w:rsidRDefault="009B1C39">
      <w:pPr>
        <w:pStyle w:val="PL"/>
      </w:pPr>
      <w:r>
        <w:tab/>
        <w:t>replyDeadline</w:t>
      </w:r>
      <w:r>
        <w:tab/>
      </w:r>
      <w:r>
        <w:tab/>
      </w:r>
      <w:r>
        <w:tab/>
      </w:r>
      <w:r>
        <w:tab/>
        <w:t>[17] WaitTime OPTIONAL,</w:t>
      </w:r>
    </w:p>
    <w:p w14:paraId="1D0F5DD8" w14:textId="77777777" w:rsidR="009B1C39" w:rsidRDefault="009B1C39">
      <w:pPr>
        <w:pStyle w:val="PL"/>
      </w:pPr>
      <w:r>
        <w:tab/>
        <w:t>replyChargingSize</w:t>
      </w:r>
      <w:r>
        <w:tab/>
      </w:r>
      <w:r>
        <w:tab/>
      </w:r>
      <w:r>
        <w:tab/>
        <w:t>[18] DataVolume OPTIONAL,</w:t>
      </w:r>
    </w:p>
    <w:p w14:paraId="718FE355" w14:textId="77777777" w:rsidR="009B1C39" w:rsidRDefault="009B1C39">
      <w:pPr>
        <w:pStyle w:val="PL"/>
      </w:pPr>
      <w:r>
        <w:tab/>
        <w:t>durationOfTransmission</w:t>
      </w:r>
      <w:r>
        <w:tab/>
      </w:r>
      <w:r>
        <w:tab/>
        <w:t>[19] INTEGER OPTIONAL,</w:t>
      </w:r>
    </w:p>
    <w:p w14:paraId="3811391A" w14:textId="77777777" w:rsidR="009B1C39" w:rsidRDefault="009B1C39">
      <w:pPr>
        <w:pStyle w:val="PL"/>
      </w:pPr>
      <w:r>
        <w:tab/>
        <w:t>timeOfExpiry</w:t>
      </w:r>
      <w:r>
        <w:tab/>
      </w:r>
      <w:r>
        <w:tab/>
      </w:r>
      <w:r>
        <w:tab/>
      </w:r>
      <w:r>
        <w:tab/>
        <w:t>[20] WaitTime OPTIONAL,</w:t>
      </w:r>
    </w:p>
    <w:p w14:paraId="07C872CA" w14:textId="77777777" w:rsidR="009B1C39" w:rsidRDefault="009B1C39">
      <w:pPr>
        <w:pStyle w:val="PL"/>
      </w:pPr>
      <w:r>
        <w:tab/>
        <w:t>recordTimeStamp</w:t>
      </w:r>
      <w:r>
        <w:tab/>
      </w:r>
      <w:r>
        <w:tab/>
      </w:r>
      <w:r>
        <w:tab/>
      </w:r>
      <w:r>
        <w:tab/>
        <w:t xml:space="preserve">[21] TimeStamp OPTIONAL, </w:t>
      </w:r>
      <w:r>
        <w:tab/>
      </w:r>
    </w:p>
    <w:p w14:paraId="2FE868C7" w14:textId="77777777" w:rsidR="009B1C39" w:rsidRDefault="009B1C39">
      <w:pPr>
        <w:pStyle w:val="PL"/>
      </w:pPr>
      <w:r>
        <w:tab/>
        <w:t>localSequenceNumber</w:t>
      </w:r>
      <w:r>
        <w:tab/>
      </w:r>
      <w:r>
        <w:tab/>
      </w:r>
      <w:r>
        <w:tab/>
        <w:t>[22] LocalSequenceNumber OPTIONAL,</w:t>
      </w:r>
    </w:p>
    <w:p w14:paraId="02087962" w14:textId="77777777" w:rsidR="009B1C39" w:rsidRDefault="009B1C39">
      <w:pPr>
        <w:pStyle w:val="PL"/>
      </w:pPr>
      <w:r>
        <w:tab/>
        <w:t>recordExtensions</w:t>
      </w:r>
      <w:r>
        <w:tab/>
      </w:r>
      <w:r>
        <w:tab/>
      </w:r>
      <w:r>
        <w:tab/>
        <w:t>[23] ManagementExtensions OPTIONAL,</w:t>
      </w:r>
    </w:p>
    <w:p w14:paraId="1A2544F9" w14:textId="77777777" w:rsidR="009B1C39" w:rsidRDefault="009B1C39">
      <w:pPr>
        <w:pStyle w:val="PL"/>
      </w:pPr>
      <w:r>
        <w:tab/>
        <w:t xml:space="preserve">messageReference </w:t>
      </w:r>
      <w:r>
        <w:tab/>
      </w:r>
      <w:r>
        <w:tab/>
      </w:r>
      <w:r>
        <w:tab/>
        <w:t>[24] OCTET STRING,</w:t>
      </w:r>
    </w:p>
    <w:p w14:paraId="22D3C9EC" w14:textId="77777777" w:rsidR="009B1C39" w:rsidRDefault="009B1C39">
      <w:pPr>
        <w:pStyle w:val="PL"/>
      </w:pPr>
      <w:r>
        <w:tab/>
        <w:t>vaspID</w:t>
      </w:r>
      <w:r>
        <w:tab/>
      </w:r>
      <w:r>
        <w:tab/>
      </w:r>
      <w:r>
        <w:tab/>
      </w:r>
      <w:r>
        <w:tab/>
      </w:r>
      <w:r>
        <w:tab/>
      </w:r>
      <w:r>
        <w:tab/>
        <w:t>[25] OCTET STRING OPTIONAL,</w:t>
      </w:r>
    </w:p>
    <w:p w14:paraId="31F61576" w14:textId="77777777" w:rsidR="009B1C39" w:rsidRDefault="009B1C39">
      <w:pPr>
        <w:pStyle w:val="PL"/>
      </w:pPr>
      <w:r>
        <w:tab/>
        <w:t>vasID</w:t>
      </w:r>
      <w:r>
        <w:tab/>
      </w:r>
      <w:r>
        <w:tab/>
      </w:r>
      <w:r>
        <w:tab/>
      </w:r>
      <w:r>
        <w:tab/>
      </w:r>
      <w:r>
        <w:tab/>
      </w:r>
      <w:r>
        <w:tab/>
        <w:t>[26] OCTET STRING OPTIONAL,</w:t>
      </w:r>
    </w:p>
    <w:p w14:paraId="48A22895" w14:textId="77777777" w:rsidR="009B1C39" w:rsidRDefault="009B1C39">
      <w:pPr>
        <w:pStyle w:val="PL"/>
      </w:pPr>
      <w:r>
        <w:tab/>
        <w:t>sGSNPLMNIdentifier</w:t>
      </w:r>
      <w:r>
        <w:tab/>
      </w:r>
      <w:r>
        <w:tab/>
      </w:r>
      <w:r>
        <w:tab/>
        <w:t>[27] PLMN-Id OPTIONAL,</w:t>
      </w:r>
    </w:p>
    <w:p w14:paraId="0FFBB85E" w14:textId="77777777" w:rsidR="009B1C39" w:rsidRDefault="009B1C39">
      <w:pPr>
        <w:pStyle w:val="PL"/>
      </w:pPr>
      <w:r>
        <w:tab/>
        <w:t>rATType</w:t>
      </w:r>
      <w:r>
        <w:tab/>
      </w:r>
      <w:r>
        <w:tab/>
      </w:r>
      <w:r>
        <w:tab/>
      </w:r>
      <w:r>
        <w:tab/>
      </w:r>
      <w:r>
        <w:tab/>
      </w:r>
      <w:r>
        <w:tab/>
        <w:t>[28] RATType OPTIONAL,</w:t>
      </w:r>
    </w:p>
    <w:p w14:paraId="46DCB8A1" w14:textId="77777777" w:rsidR="009B1C39" w:rsidRDefault="009B1C39">
      <w:pPr>
        <w:pStyle w:val="PL"/>
      </w:pPr>
      <w:r>
        <w:tab/>
        <w:t xml:space="preserve">mSTimeZone </w:t>
      </w:r>
      <w:r>
        <w:tab/>
      </w:r>
      <w:r>
        <w:tab/>
      </w:r>
      <w:r>
        <w:tab/>
      </w:r>
      <w:r>
        <w:tab/>
      </w:r>
      <w:r>
        <w:tab/>
        <w:t>[29] MSTimeZone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t>recordType</w:t>
      </w:r>
      <w:r>
        <w:tab/>
      </w:r>
      <w:r>
        <w:tab/>
      </w:r>
      <w:r>
        <w:tab/>
      </w:r>
      <w:r>
        <w:tab/>
      </w:r>
      <w:r>
        <w:tab/>
        <w:t>[0] RecordType,</w:t>
      </w:r>
    </w:p>
    <w:p w14:paraId="6CB34049" w14:textId="77777777" w:rsidR="009B1C39" w:rsidRDefault="009B1C39">
      <w:pPr>
        <w:pStyle w:val="PL"/>
      </w:pPr>
      <w:r>
        <w:tab/>
        <w:t>recipientMmsRSAddress</w:t>
      </w:r>
      <w:r>
        <w:tab/>
      </w:r>
      <w:r>
        <w:tab/>
        <w:t>[1] MMSRSAddress,</w:t>
      </w:r>
    </w:p>
    <w:p w14:paraId="33B62EED" w14:textId="77777777" w:rsidR="009B1C39" w:rsidRDefault="009B1C39">
      <w:pPr>
        <w:pStyle w:val="PL"/>
      </w:pPr>
      <w:r>
        <w:tab/>
        <w:t>messageID</w:t>
      </w:r>
      <w:r>
        <w:tab/>
      </w:r>
      <w:r>
        <w:tab/>
      </w:r>
      <w:r>
        <w:tab/>
      </w:r>
      <w:r>
        <w:tab/>
      </w:r>
      <w:r>
        <w:tab/>
        <w:t>[2] OCTET STRING,</w:t>
      </w:r>
    </w:p>
    <w:p w14:paraId="6F32FE0E" w14:textId="77777777" w:rsidR="009B1C39" w:rsidRDefault="009B1C39">
      <w:pPr>
        <w:pStyle w:val="PL"/>
      </w:pPr>
      <w:r>
        <w:tab/>
        <w:t>recipientAddress</w:t>
      </w:r>
      <w:r>
        <w:tab/>
      </w:r>
      <w:r>
        <w:tab/>
      </w:r>
      <w:r>
        <w:tab/>
        <w:t>[3] MMSAgentAddress,</w:t>
      </w:r>
    </w:p>
    <w:p w14:paraId="124955A0" w14:textId="77777777" w:rsidR="009B1C39" w:rsidRDefault="009B1C39">
      <w:pPr>
        <w:pStyle w:val="PL"/>
      </w:pPr>
      <w:r>
        <w:tab/>
        <w:t>accessCorrelation</w:t>
      </w:r>
      <w:r>
        <w:tab/>
      </w:r>
      <w:r>
        <w:tab/>
      </w:r>
      <w:r>
        <w:tab/>
        <w:t xml:space="preserve">[4] AccessCorrelation OPTIONAL, </w:t>
      </w:r>
    </w:p>
    <w:p w14:paraId="22669C64" w14:textId="77777777" w:rsidR="009B1C39" w:rsidRDefault="009B1C39">
      <w:pPr>
        <w:pStyle w:val="PL"/>
      </w:pPr>
      <w:r>
        <w:tab/>
        <w:t>reportAllowed</w:t>
      </w:r>
      <w:r>
        <w:tab/>
      </w:r>
      <w:r>
        <w:tab/>
      </w:r>
      <w:r>
        <w:tab/>
      </w:r>
      <w:r>
        <w:tab/>
        <w:t>[5] BOOLEAN OPTIONAL,</w:t>
      </w:r>
    </w:p>
    <w:p w14:paraId="558A63D2" w14:textId="77777777" w:rsidR="009B1C39" w:rsidRDefault="009B1C39">
      <w:pPr>
        <w:pStyle w:val="PL"/>
      </w:pPr>
      <w:r>
        <w:tab/>
        <w:t>mmStatusCode</w:t>
      </w:r>
      <w:r>
        <w:tab/>
      </w:r>
      <w:r>
        <w:tab/>
      </w:r>
      <w:r>
        <w:tab/>
      </w:r>
      <w:r>
        <w:tab/>
        <w:t>[6] MMStatusCodeType OPTIONAL,</w:t>
      </w:r>
    </w:p>
    <w:p w14:paraId="392451AC" w14:textId="77777777" w:rsidR="009B1C39" w:rsidRDefault="009B1C39">
      <w:pPr>
        <w:pStyle w:val="PL"/>
      </w:pPr>
      <w:r>
        <w:tab/>
        <w:t>statusText</w:t>
      </w:r>
      <w:r>
        <w:tab/>
      </w:r>
      <w:r>
        <w:tab/>
      </w:r>
      <w:r>
        <w:tab/>
      </w:r>
      <w:r>
        <w:tab/>
      </w:r>
      <w:r>
        <w:tab/>
        <w:t xml:space="preserve">[7] StatusTextType OPTIONAL, </w:t>
      </w:r>
    </w:p>
    <w:p w14:paraId="415DF9EB" w14:textId="77777777" w:rsidR="009B1C39" w:rsidRDefault="009B1C39">
      <w:pPr>
        <w:pStyle w:val="PL"/>
      </w:pPr>
      <w:r>
        <w:tab/>
        <w:t>recordTimeStamp</w:t>
      </w:r>
      <w:r>
        <w:tab/>
      </w:r>
      <w:r>
        <w:tab/>
      </w:r>
      <w:r>
        <w:tab/>
      </w:r>
      <w:r>
        <w:tab/>
        <w:t>[8] TimeStamp OPTIONAL,</w:t>
      </w:r>
    </w:p>
    <w:p w14:paraId="4D497C52" w14:textId="77777777" w:rsidR="009B1C39" w:rsidRDefault="009B1C39">
      <w:pPr>
        <w:pStyle w:val="PL"/>
      </w:pPr>
      <w:r>
        <w:tab/>
        <w:t>localSequenceNumber</w:t>
      </w:r>
      <w:r>
        <w:tab/>
      </w:r>
      <w:r>
        <w:tab/>
      </w:r>
      <w:r>
        <w:tab/>
        <w:t>[9] LocalSequenceNumber OPTIONAL,</w:t>
      </w:r>
    </w:p>
    <w:p w14:paraId="1733285D"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20A031B5" w14:textId="77777777" w:rsidR="009B1C39" w:rsidRPr="00926357" w:rsidRDefault="009B1C39">
      <w:pPr>
        <w:pStyle w:val="PL"/>
      </w:pPr>
      <w:r w:rsidRPr="00926357">
        <w:tab/>
        <w:t>sGSNPLMNIdentifier</w:t>
      </w:r>
      <w:r w:rsidRPr="00926357">
        <w:tab/>
      </w:r>
      <w:r w:rsidRPr="00926357">
        <w:tab/>
      </w:r>
      <w:r w:rsidRPr="00926357">
        <w:tab/>
        <w:t>[11] PLMN-Id OPTIONAL,</w:t>
      </w:r>
    </w:p>
    <w:p w14:paraId="3C9FAFE4"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552B8E13"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02F65D5A" w14:textId="77777777" w:rsidR="009B1C39" w:rsidRPr="00926357" w:rsidRDefault="009B1C39">
      <w:pPr>
        <w:pStyle w:val="PL"/>
      </w:pPr>
      <w:r w:rsidRPr="00926357">
        <w:lastRenderedPageBreak/>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r>
        <w:t>recordType</w:t>
      </w:r>
      <w:r>
        <w:tab/>
      </w:r>
      <w:r>
        <w:tab/>
      </w:r>
      <w:r>
        <w:tab/>
      </w:r>
      <w:r>
        <w:tab/>
      </w:r>
      <w:r>
        <w:tab/>
        <w:t>[0] RecordType,</w:t>
      </w:r>
    </w:p>
    <w:p w14:paraId="2C3D705A" w14:textId="77777777" w:rsidR="009B1C39" w:rsidRDefault="009B1C39">
      <w:pPr>
        <w:pStyle w:val="PL"/>
      </w:pPr>
      <w:r>
        <w:tab/>
        <w:t>recipientMmsRSAddress</w:t>
      </w:r>
      <w:r>
        <w:tab/>
      </w:r>
      <w:r>
        <w:tab/>
        <w:t>[1] MMSRSAddress,</w:t>
      </w:r>
    </w:p>
    <w:p w14:paraId="4C0BEF4E" w14:textId="77777777" w:rsidR="009B1C39" w:rsidRDefault="009B1C39">
      <w:pPr>
        <w:pStyle w:val="PL"/>
      </w:pPr>
      <w:r>
        <w:tab/>
        <w:t>originatorMmsRSAddress</w:t>
      </w:r>
      <w:r>
        <w:tab/>
      </w:r>
      <w:r>
        <w:tab/>
        <w:t>[2] MMSRSAddress,</w:t>
      </w:r>
    </w:p>
    <w:p w14:paraId="00E86F89" w14:textId="77777777" w:rsidR="009B1C39" w:rsidRDefault="009B1C39">
      <w:pPr>
        <w:pStyle w:val="PL"/>
      </w:pPr>
      <w:r>
        <w:tab/>
        <w:t>messageID</w:t>
      </w:r>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t>originatorAddress</w:t>
      </w:r>
      <w:r>
        <w:tab/>
      </w:r>
      <w:r>
        <w:tab/>
      </w:r>
      <w:r>
        <w:tab/>
        <w:t>[5] MMSAgentAddress,</w:t>
      </w:r>
    </w:p>
    <w:p w14:paraId="73A202B1" w14:textId="77777777" w:rsidR="009B1C39" w:rsidRDefault="009B1C39">
      <w:pPr>
        <w:pStyle w:val="PL"/>
      </w:pPr>
      <w:r>
        <w:tab/>
        <w:t>recipientAddress</w:t>
      </w:r>
      <w:r>
        <w:tab/>
      </w:r>
      <w:r>
        <w:tab/>
      </w:r>
      <w:r>
        <w:tab/>
        <w:t>[6] MMSAgentAddress,</w:t>
      </w:r>
    </w:p>
    <w:p w14:paraId="294E44ED" w14:textId="77777777" w:rsidR="009B1C39" w:rsidRDefault="009B1C39">
      <w:pPr>
        <w:pStyle w:val="PL"/>
      </w:pPr>
      <w:r>
        <w:tab/>
        <w:t>mmDateAndTime</w:t>
      </w:r>
      <w:r>
        <w:tab/>
      </w:r>
      <w:r>
        <w:tab/>
      </w:r>
      <w:r>
        <w:tab/>
      </w:r>
      <w:r>
        <w:tab/>
        <w:t>[7] TimeStamp OPTIONAL,</w:t>
      </w:r>
    </w:p>
    <w:p w14:paraId="3AB6FF0E" w14:textId="77777777" w:rsidR="009B1C39" w:rsidRDefault="009B1C39">
      <w:pPr>
        <w:pStyle w:val="PL"/>
      </w:pPr>
      <w:r>
        <w:tab/>
        <w:t>acknowledgementRequest</w:t>
      </w:r>
      <w:r>
        <w:tab/>
      </w:r>
      <w:r>
        <w:tab/>
        <w:t>[8] BOOLEAN,</w:t>
      </w:r>
    </w:p>
    <w:p w14:paraId="19639674" w14:textId="77777777" w:rsidR="009B1C39" w:rsidRDefault="009B1C39">
      <w:pPr>
        <w:pStyle w:val="PL"/>
      </w:pPr>
      <w:r>
        <w:tab/>
        <w:t>mmStatusCode</w:t>
      </w:r>
      <w:r>
        <w:tab/>
      </w:r>
      <w:r>
        <w:tab/>
      </w:r>
      <w:r>
        <w:tab/>
      </w:r>
      <w:r>
        <w:tab/>
        <w:t>[9] MMStatusCodeType OPTIONAL,</w:t>
      </w:r>
    </w:p>
    <w:p w14:paraId="1C8F95DE" w14:textId="77777777" w:rsidR="009B1C39" w:rsidRDefault="009B1C39">
      <w:pPr>
        <w:pStyle w:val="PL"/>
      </w:pPr>
      <w:r>
        <w:tab/>
        <w:t>statusText</w:t>
      </w:r>
      <w:r>
        <w:tab/>
      </w:r>
      <w:r>
        <w:tab/>
      </w:r>
      <w:r>
        <w:tab/>
      </w:r>
      <w:r>
        <w:tab/>
      </w:r>
      <w:r>
        <w:tab/>
        <w:t xml:space="preserve">[10] StatusTextType OPTIONAL, </w:t>
      </w:r>
    </w:p>
    <w:p w14:paraId="4B752231" w14:textId="77777777" w:rsidR="009B1C39" w:rsidRDefault="009B1C39">
      <w:pPr>
        <w:pStyle w:val="PL"/>
      </w:pPr>
      <w:r>
        <w:tab/>
        <w:t>recordTimeStamp</w:t>
      </w:r>
      <w:r>
        <w:tab/>
      </w:r>
      <w:r>
        <w:tab/>
      </w:r>
      <w:r>
        <w:tab/>
      </w:r>
      <w:r>
        <w:tab/>
        <w:t>[11] TimeStamp OPTIONAL,</w:t>
      </w:r>
    </w:p>
    <w:p w14:paraId="67AD82A5" w14:textId="77777777" w:rsidR="009B1C39" w:rsidRDefault="009B1C39">
      <w:pPr>
        <w:pStyle w:val="PL"/>
      </w:pPr>
      <w:r>
        <w:tab/>
        <w:t>localSequenceNumber</w:t>
      </w:r>
      <w:r>
        <w:tab/>
      </w:r>
      <w:r>
        <w:tab/>
      </w:r>
      <w:r>
        <w:tab/>
        <w:t>[12] LocalSequenceNumber OPTIONAL,</w:t>
      </w:r>
    </w:p>
    <w:p w14:paraId="0679F3C6" w14:textId="77777777" w:rsidR="009B1C39" w:rsidRDefault="009B1C39">
      <w:pPr>
        <w:pStyle w:val="PL"/>
      </w:pPr>
      <w:r>
        <w:tab/>
        <w:t>recordExtensions</w:t>
      </w:r>
      <w:r>
        <w:tab/>
      </w:r>
      <w:r>
        <w:tab/>
      </w:r>
      <w:r>
        <w:tab/>
        <w:t>[13] ManagementExtensions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t>recordType</w:t>
      </w:r>
      <w:r>
        <w:tab/>
      </w:r>
      <w:r>
        <w:tab/>
      </w:r>
      <w:r>
        <w:tab/>
      </w:r>
      <w:r>
        <w:tab/>
      </w:r>
      <w:r>
        <w:tab/>
        <w:t>[0] RecordType,</w:t>
      </w:r>
    </w:p>
    <w:p w14:paraId="4FEB2F16" w14:textId="77777777" w:rsidR="009B1C39" w:rsidRDefault="009B1C39">
      <w:pPr>
        <w:pStyle w:val="PL"/>
      </w:pPr>
      <w:r>
        <w:tab/>
        <w:t>recipientMmsRSAddress</w:t>
      </w:r>
      <w:r>
        <w:tab/>
      </w:r>
      <w:r>
        <w:tab/>
        <w:t>[1] MMSRSAddress,</w:t>
      </w:r>
    </w:p>
    <w:p w14:paraId="0C7A3ED4" w14:textId="77777777" w:rsidR="009B1C39" w:rsidRDefault="009B1C39">
      <w:pPr>
        <w:pStyle w:val="PL"/>
      </w:pPr>
      <w:r>
        <w:tab/>
        <w:t>originatorMmsRSAddress</w:t>
      </w:r>
      <w:r>
        <w:tab/>
      </w:r>
      <w:r>
        <w:tab/>
        <w:t>[2] MMSRSAddress,</w:t>
      </w:r>
    </w:p>
    <w:p w14:paraId="48C90AB4" w14:textId="77777777" w:rsidR="009B1C39" w:rsidRDefault="009B1C39">
      <w:pPr>
        <w:pStyle w:val="PL"/>
      </w:pPr>
      <w:r>
        <w:tab/>
        <w:t>messageID</w:t>
      </w:r>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t>requestStatusCode</w:t>
      </w:r>
      <w:r>
        <w:tab/>
      </w:r>
      <w:r>
        <w:tab/>
      </w:r>
      <w:r>
        <w:tab/>
        <w:t>[5] RequestStatusCodeType OPTIONAL,</w:t>
      </w:r>
    </w:p>
    <w:p w14:paraId="0C5DB51E" w14:textId="77777777" w:rsidR="009B1C39" w:rsidRDefault="009B1C39">
      <w:pPr>
        <w:pStyle w:val="PL"/>
      </w:pPr>
      <w:r>
        <w:tab/>
        <w:t>statusText</w:t>
      </w:r>
      <w:r>
        <w:tab/>
      </w:r>
      <w:r>
        <w:tab/>
      </w:r>
      <w:r>
        <w:tab/>
      </w:r>
      <w:r>
        <w:tab/>
      </w:r>
      <w:r>
        <w:tab/>
        <w:t xml:space="preserve">[6] StatusTextType OPTIONAL, </w:t>
      </w:r>
    </w:p>
    <w:p w14:paraId="01F9E6CA" w14:textId="77777777" w:rsidR="009B1C39" w:rsidRDefault="009B1C39">
      <w:pPr>
        <w:pStyle w:val="PL"/>
      </w:pPr>
      <w:r>
        <w:tab/>
        <w:t>recordTimeStamp</w:t>
      </w:r>
      <w:r>
        <w:tab/>
      </w:r>
      <w:r>
        <w:tab/>
      </w:r>
      <w:r>
        <w:tab/>
      </w:r>
      <w:r>
        <w:tab/>
        <w:t>[7] TimeStamp OPTIONAL,</w:t>
      </w:r>
    </w:p>
    <w:p w14:paraId="6B179145" w14:textId="77777777" w:rsidR="009B1C39" w:rsidRDefault="009B1C39">
      <w:pPr>
        <w:pStyle w:val="PL"/>
      </w:pPr>
      <w:r>
        <w:tab/>
        <w:t>localSequenceNumber</w:t>
      </w:r>
      <w:r>
        <w:tab/>
      </w:r>
      <w:r>
        <w:tab/>
      </w:r>
      <w:r>
        <w:tab/>
        <w:t>[8] LocalSequenceNumber OPTIONAL,</w:t>
      </w:r>
    </w:p>
    <w:p w14:paraId="022D05A0" w14:textId="77777777" w:rsidR="009B1C39" w:rsidRDefault="009B1C39">
      <w:pPr>
        <w:pStyle w:val="PL"/>
      </w:pPr>
      <w:r>
        <w:tab/>
        <w:t>recordExtensions</w:t>
      </w:r>
      <w:r>
        <w:tab/>
      </w:r>
      <w:r>
        <w:tab/>
      </w:r>
      <w:r>
        <w:tab/>
        <w:t>[9] ManagementExtensions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t>recordType</w:t>
      </w:r>
      <w:r>
        <w:tab/>
      </w:r>
      <w:r>
        <w:tab/>
      </w:r>
      <w:r>
        <w:tab/>
      </w:r>
      <w:r>
        <w:tab/>
      </w:r>
      <w:r>
        <w:tab/>
        <w:t>[0] RecordType,</w:t>
      </w:r>
    </w:p>
    <w:p w14:paraId="1825704B" w14:textId="77777777" w:rsidR="009B1C39" w:rsidRDefault="009B1C39">
      <w:pPr>
        <w:pStyle w:val="PL"/>
      </w:pPr>
      <w:r>
        <w:tab/>
        <w:t>recipientMmsRSAddress</w:t>
      </w:r>
      <w:r>
        <w:tab/>
      </w:r>
      <w:r>
        <w:tab/>
        <w:t>[1] MMSRSAddress,</w:t>
      </w:r>
    </w:p>
    <w:p w14:paraId="6F51B061" w14:textId="77777777" w:rsidR="009B1C39" w:rsidRDefault="009B1C39">
      <w:pPr>
        <w:pStyle w:val="PL"/>
      </w:pPr>
      <w:r>
        <w:tab/>
        <w:t>messageID</w:t>
      </w:r>
      <w:r>
        <w:tab/>
      </w:r>
      <w:r>
        <w:tab/>
      </w:r>
      <w:r>
        <w:tab/>
      </w:r>
      <w:r>
        <w:tab/>
      </w:r>
      <w:r>
        <w:tab/>
        <w:t>[2] OCTET STRING,</w:t>
      </w:r>
    </w:p>
    <w:p w14:paraId="2BE86FDA" w14:textId="77777777" w:rsidR="009B1C39" w:rsidRDefault="009B1C39">
      <w:pPr>
        <w:pStyle w:val="PL"/>
      </w:pPr>
      <w:r>
        <w:tab/>
        <w:t>recipientAddress</w:t>
      </w:r>
      <w:r>
        <w:tab/>
      </w:r>
      <w:r>
        <w:tab/>
      </w:r>
      <w:r>
        <w:tab/>
        <w:t>[3] MMSAgentAddress,</w:t>
      </w:r>
    </w:p>
    <w:p w14:paraId="0F17C65B" w14:textId="77777777" w:rsidR="009B1C39" w:rsidRDefault="009B1C39">
      <w:pPr>
        <w:pStyle w:val="PL"/>
      </w:pPr>
      <w:r>
        <w:tab/>
        <w:t>originatorAddress</w:t>
      </w:r>
      <w:r>
        <w:tab/>
      </w:r>
      <w:r>
        <w:tab/>
      </w:r>
      <w:r>
        <w:tab/>
        <w:t>[4] MMSAgentAddress,</w:t>
      </w:r>
    </w:p>
    <w:p w14:paraId="1E214177" w14:textId="77777777" w:rsidR="009B1C39" w:rsidRDefault="009B1C39">
      <w:pPr>
        <w:pStyle w:val="PL"/>
      </w:pPr>
      <w:r>
        <w:tab/>
        <w:t>accessCorrelation</w:t>
      </w:r>
      <w:r>
        <w:tab/>
      </w:r>
      <w:r>
        <w:tab/>
      </w:r>
      <w:r>
        <w:tab/>
        <w:t xml:space="preserve">[5] AccessCorrelation OPTIONAL, </w:t>
      </w:r>
    </w:p>
    <w:p w14:paraId="7CD932BE" w14:textId="77777777" w:rsidR="009B1C39" w:rsidRDefault="009B1C39">
      <w:pPr>
        <w:pStyle w:val="PL"/>
      </w:pPr>
      <w:r>
        <w:tab/>
        <w:t>mmStatusCode</w:t>
      </w:r>
      <w:r>
        <w:tab/>
      </w:r>
      <w:r>
        <w:tab/>
      </w:r>
      <w:r>
        <w:tab/>
      </w:r>
      <w:r>
        <w:tab/>
        <w:t>[6] MMStatusCodeType OPTIONAL,</w:t>
      </w:r>
    </w:p>
    <w:p w14:paraId="337C8BED" w14:textId="77777777" w:rsidR="009B1C39" w:rsidRDefault="009B1C39">
      <w:pPr>
        <w:pStyle w:val="PL"/>
      </w:pPr>
      <w:r>
        <w:tab/>
        <w:t>statusText</w:t>
      </w:r>
      <w:r>
        <w:tab/>
      </w:r>
      <w:r>
        <w:tab/>
      </w:r>
      <w:r>
        <w:tab/>
      </w:r>
      <w:r>
        <w:tab/>
      </w:r>
      <w:r>
        <w:tab/>
        <w:t xml:space="preserve">[7] StatusTextType OPTIONAL, </w:t>
      </w:r>
    </w:p>
    <w:p w14:paraId="4C10C1F6" w14:textId="77777777" w:rsidR="009B1C39" w:rsidRDefault="009B1C39">
      <w:pPr>
        <w:pStyle w:val="PL"/>
      </w:pPr>
      <w:r>
        <w:tab/>
        <w:t>recordTimeStamp</w:t>
      </w:r>
      <w:r>
        <w:tab/>
      </w:r>
      <w:r>
        <w:tab/>
      </w:r>
      <w:r>
        <w:tab/>
      </w:r>
      <w:r>
        <w:tab/>
        <w:t>[8] TimeStamp OPTIONAL,</w:t>
      </w:r>
    </w:p>
    <w:p w14:paraId="39EDE36B" w14:textId="77777777" w:rsidR="009B1C39" w:rsidRDefault="009B1C39">
      <w:pPr>
        <w:pStyle w:val="PL"/>
      </w:pPr>
      <w:r>
        <w:tab/>
        <w:t>localSequenceNumber</w:t>
      </w:r>
      <w:r>
        <w:tab/>
      </w:r>
      <w:r>
        <w:tab/>
      </w:r>
      <w:r>
        <w:tab/>
        <w:t>[9] LocalSequenceNumber OPTIONAL,</w:t>
      </w:r>
    </w:p>
    <w:p w14:paraId="763A4CA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359C434B"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768AA8DF"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5E6E0F57"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F4F5C11" w14:textId="77777777" w:rsidR="009B1C39" w:rsidRDefault="009B1C39">
      <w:pPr>
        <w:pStyle w:val="PL"/>
      </w:pPr>
      <w:r w:rsidRPr="00046BE2">
        <w:rPr>
          <w:lang w:val="en-US"/>
        </w:rPr>
        <w:tab/>
      </w:r>
      <w:r>
        <w:t>originatorMmsRSAddress</w:t>
      </w:r>
      <w:r>
        <w:tab/>
      </w:r>
      <w:r>
        <w:tab/>
        <w:t>[2] MMSRSAddress,</w:t>
      </w:r>
    </w:p>
    <w:p w14:paraId="628BBB62" w14:textId="77777777" w:rsidR="009B1C39" w:rsidRDefault="009B1C39">
      <w:pPr>
        <w:pStyle w:val="PL"/>
      </w:pPr>
      <w:r>
        <w:tab/>
        <w:t>messageID</w:t>
      </w:r>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t>originatorAddress</w:t>
      </w:r>
      <w:r>
        <w:tab/>
      </w:r>
      <w:r>
        <w:tab/>
      </w:r>
      <w:r>
        <w:tab/>
        <w:t>[5] MMSAgentAddress,</w:t>
      </w:r>
    </w:p>
    <w:p w14:paraId="6440D871" w14:textId="77777777" w:rsidR="009B1C39" w:rsidRDefault="009B1C39">
      <w:pPr>
        <w:pStyle w:val="PL"/>
      </w:pPr>
      <w:r>
        <w:tab/>
        <w:t>recipientAddress</w:t>
      </w:r>
      <w:r>
        <w:tab/>
      </w:r>
      <w:r>
        <w:tab/>
      </w:r>
      <w:r>
        <w:tab/>
        <w:t>[6] MMSAgentAddress,</w:t>
      </w:r>
    </w:p>
    <w:p w14:paraId="26BC4E87" w14:textId="77777777" w:rsidR="009B1C39" w:rsidRDefault="009B1C39">
      <w:pPr>
        <w:pStyle w:val="PL"/>
      </w:pPr>
      <w:r>
        <w:tab/>
        <w:t>mmDateAndTime</w:t>
      </w:r>
      <w:r>
        <w:tab/>
      </w:r>
      <w:r>
        <w:tab/>
      </w:r>
      <w:r>
        <w:tab/>
      </w:r>
      <w:r>
        <w:tab/>
        <w:t>[7] TimeStamp OPTIONAL,</w:t>
      </w:r>
    </w:p>
    <w:p w14:paraId="211D64F7" w14:textId="77777777" w:rsidR="009B1C39" w:rsidRDefault="009B1C39">
      <w:pPr>
        <w:pStyle w:val="PL"/>
      </w:pPr>
      <w:r>
        <w:tab/>
        <w:t>acknowledgementRequest</w:t>
      </w:r>
      <w:r>
        <w:tab/>
      </w:r>
      <w:r>
        <w:tab/>
        <w:t>[8] BOOLEAN,</w:t>
      </w:r>
    </w:p>
    <w:p w14:paraId="7FB71BFD" w14:textId="77777777" w:rsidR="009B1C39" w:rsidRDefault="009B1C39">
      <w:pPr>
        <w:pStyle w:val="PL"/>
      </w:pPr>
      <w:r>
        <w:tab/>
        <w:t>mmStatusCode</w:t>
      </w:r>
      <w:r>
        <w:tab/>
      </w:r>
      <w:r>
        <w:tab/>
      </w:r>
      <w:r>
        <w:tab/>
      </w:r>
      <w:r>
        <w:tab/>
        <w:t>[9] MMStatusCodeType OPTIONAL,</w:t>
      </w:r>
    </w:p>
    <w:p w14:paraId="2EB9A4F5" w14:textId="77777777" w:rsidR="009B1C39" w:rsidRDefault="009B1C39">
      <w:pPr>
        <w:pStyle w:val="PL"/>
      </w:pPr>
      <w:r>
        <w:tab/>
        <w:t>statusText</w:t>
      </w:r>
      <w:r>
        <w:tab/>
      </w:r>
      <w:r>
        <w:tab/>
      </w:r>
      <w:r>
        <w:tab/>
      </w:r>
      <w:r>
        <w:tab/>
      </w:r>
      <w:r>
        <w:tab/>
        <w:t xml:space="preserve">[10] StatusTextType OPTIONAL, </w:t>
      </w:r>
    </w:p>
    <w:p w14:paraId="22FA2226" w14:textId="77777777" w:rsidR="009B1C39" w:rsidRDefault="009B1C39">
      <w:pPr>
        <w:pStyle w:val="PL"/>
      </w:pPr>
      <w:r>
        <w:tab/>
        <w:t>recordTimeStamp</w:t>
      </w:r>
      <w:r>
        <w:tab/>
      </w:r>
      <w:r>
        <w:tab/>
      </w:r>
      <w:r>
        <w:tab/>
      </w:r>
      <w:r>
        <w:tab/>
        <w:t>[11] TimeStamp OPTIONAL,</w:t>
      </w:r>
    </w:p>
    <w:p w14:paraId="70FCC8CB" w14:textId="77777777" w:rsidR="009B1C39" w:rsidRDefault="009B1C39">
      <w:pPr>
        <w:pStyle w:val="PL"/>
      </w:pPr>
      <w:r>
        <w:tab/>
        <w:t>localSequenceNumber</w:t>
      </w:r>
      <w:r>
        <w:tab/>
      </w:r>
      <w:r>
        <w:tab/>
      </w:r>
      <w:r>
        <w:tab/>
        <w:t>[12] LocalSequenceNumber OPTIONAL,</w:t>
      </w:r>
    </w:p>
    <w:p w14:paraId="2CB00E68" w14:textId="77777777" w:rsidR="009B1C39" w:rsidRDefault="009B1C39">
      <w:pPr>
        <w:pStyle w:val="PL"/>
      </w:pPr>
      <w:r>
        <w:tab/>
        <w:t>recordExtensions</w:t>
      </w:r>
      <w:r>
        <w:tab/>
      </w:r>
      <w:r>
        <w:tab/>
      </w:r>
      <w:r>
        <w:tab/>
        <w:t>[13] ManagementExtensions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t>recordType</w:t>
      </w:r>
      <w:r>
        <w:tab/>
      </w:r>
      <w:r>
        <w:tab/>
      </w:r>
      <w:r>
        <w:tab/>
      </w:r>
      <w:r>
        <w:tab/>
      </w:r>
      <w:r>
        <w:tab/>
        <w:t>[0] RecordType,</w:t>
      </w:r>
    </w:p>
    <w:p w14:paraId="4EE02274" w14:textId="77777777" w:rsidR="009B1C39" w:rsidRDefault="009B1C39">
      <w:pPr>
        <w:pStyle w:val="PL"/>
      </w:pPr>
      <w:r>
        <w:tab/>
        <w:t>recipientMmsRSAddress</w:t>
      </w:r>
      <w:r>
        <w:tab/>
      </w:r>
      <w:r>
        <w:tab/>
        <w:t>[1] MMSRSAddress,</w:t>
      </w:r>
    </w:p>
    <w:p w14:paraId="07969130" w14:textId="77777777" w:rsidR="009B1C39" w:rsidRDefault="009B1C39">
      <w:pPr>
        <w:pStyle w:val="PL"/>
      </w:pPr>
      <w:r>
        <w:tab/>
        <w:t>originatorMmsRSAddress</w:t>
      </w:r>
      <w:r>
        <w:tab/>
      </w:r>
      <w:r>
        <w:tab/>
        <w:t>[2] MMSRSAddress,</w:t>
      </w:r>
    </w:p>
    <w:p w14:paraId="364C9822" w14:textId="77777777" w:rsidR="009B1C39" w:rsidRDefault="009B1C39">
      <w:pPr>
        <w:pStyle w:val="PL"/>
      </w:pPr>
      <w:r>
        <w:tab/>
        <w:t>messageID</w:t>
      </w:r>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t>requestStatusCode</w:t>
      </w:r>
      <w:r>
        <w:tab/>
      </w:r>
      <w:r>
        <w:tab/>
      </w:r>
      <w:r>
        <w:tab/>
        <w:t>[5] RequestStatusCodeType OPTIONAL,</w:t>
      </w:r>
    </w:p>
    <w:p w14:paraId="0546E601" w14:textId="77777777" w:rsidR="009B1C39" w:rsidRDefault="009B1C39">
      <w:pPr>
        <w:pStyle w:val="PL"/>
      </w:pPr>
      <w:r>
        <w:lastRenderedPageBreak/>
        <w:tab/>
        <w:t>statusText</w:t>
      </w:r>
      <w:r>
        <w:tab/>
      </w:r>
      <w:r>
        <w:tab/>
      </w:r>
      <w:r>
        <w:tab/>
      </w:r>
      <w:r>
        <w:tab/>
      </w:r>
      <w:r>
        <w:tab/>
        <w:t xml:space="preserve">[6] StatusTextType OPTIONAL, </w:t>
      </w:r>
    </w:p>
    <w:p w14:paraId="0BF2685E" w14:textId="77777777" w:rsidR="009B1C39" w:rsidRDefault="009B1C39">
      <w:pPr>
        <w:pStyle w:val="PL"/>
      </w:pPr>
      <w:r>
        <w:tab/>
        <w:t>recordTimeStamp</w:t>
      </w:r>
      <w:r>
        <w:tab/>
      </w:r>
      <w:r>
        <w:tab/>
      </w:r>
      <w:r>
        <w:tab/>
      </w:r>
      <w:r>
        <w:tab/>
        <w:t>[7] TimeStamp OPTIONAL,</w:t>
      </w:r>
    </w:p>
    <w:p w14:paraId="6D9A93DF" w14:textId="77777777" w:rsidR="009B1C39" w:rsidRDefault="009B1C39">
      <w:pPr>
        <w:pStyle w:val="PL"/>
      </w:pPr>
      <w:r>
        <w:tab/>
        <w:t>localSequenceNumber</w:t>
      </w:r>
      <w:r>
        <w:tab/>
      </w:r>
      <w:r>
        <w:tab/>
      </w:r>
      <w:r>
        <w:tab/>
        <w:t>[8] LocalSequenceNumber OPTIONAL,</w:t>
      </w:r>
    </w:p>
    <w:p w14:paraId="5E27B4EA" w14:textId="77777777" w:rsidR="009B1C39" w:rsidRDefault="009B1C39">
      <w:pPr>
        <w:pStyle w:val="PL"/>
      </w:pPr>
      <w:r>
        <w:tab/>
        <w:t>recordExtensions</w:t>
      </w:r>
      <w:r>
        <w:tab/>
      </w:r>
      <w:r>
        <w:tab/>
      </w:r>
      <w:r>
        <w:tab/>
        <w:t>[9] ManagementExtensions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r>
        <w:t>MMRMDRecord</w:t>
      </w:r>
      <w:r>
        <w:tab/>
      </w:r>
      <w:r>
        <w:tab/>
        <w:t>::= SET</w:t>
      </w:r>
    </w:p>
    <w:p w14:paraId="6F221D52" w14:textId="77777777" w:rsidR="009B1C39" w:rsidRDefault="009B1C39">
      <w:pPr>
        <w:pStyle w:val="PL"/>
      </w:pPr>
      <w:r>
        <w:t>{</w:t>
      </w:r>
    </w:p>
    <w:p w14:paraId="0ACBC582" w14:textId="77777777" w:rsidR="009B1C39" w:rsidRDefault="009B1C39">
      <w:pPr>
        <w:pStyle w:val="PL"/>
      </w:pPr>
      <w:r>
        <w:tab/>
        <w:t>recordType</w:t>
      </w:r>
      <w:r>
        <w:tab/>
      </w:r>
      <w:r>
        <w:tab/>
      </w:r>
      <w:r>
        <w:tab/>
      </w:r>
      <w:r>
        <w:tab/>
      </w:r>
      <w:r>
        <w:tab/>
        <w:t>[0] RecordType,</w:t>
      </w:r>
    </w:p>
    <w:p w14:paraId="4664C34C" w14:textId="77777777" w:rsidR="009B1C39" w:rsidRDefault="009B1C39">
      <w:pPr>
        <w:pStyle w:val="PL"/>
      </w:pPr>
      <w:r>
        <w:tab/>
        <w:t>originatorMmsRSAddress</w:t>
      </w:r>
      <w:r>
        <w:tab/>
      </w:r>
      <w:r>
        <w:tab/>
        <w:t>[1] MMSRSAddress,</w:t>
      </w:r>
    </w:p>
    <w:p w14:paraId="22A527DB" w14:textId="77777777" w:rsidR="009B1C39" w:rsidRDefault="009B1C39">
      <w:pPr>
        <w:pStyle w:val="PL"/>
      </w:pPr>
      <w:r>
        <w:tab/>
        <w:t>recipientMmsRSAddress</w:t>
      </w:r>
      <w:r>
        <w:tab/>
      </w:r>
      <w:r>
        <w:tab/>
        <w:t>[2] MMSRSAddress OPTIONAL,</w:t>
      </w:r>
    </w:p>
    <w:p w14:paraId="34F6CFF4" w14:textId="77777777" w:rsidR="009B1C39" w:rsidRDefault="009B1C39">
      <w:pPr>
        <w:pStyle w:val="PL"/>
      </w:pPr>
      <w:r>
        <w:tab/>
        <w:t>messageID</w:t>
      </w:r>
      <w:r>
        <w:tab/>
      </w:r>
      <w:r>
        <w:tab/>
      </w:r>
      <w:r>
        <w:tab/>
      </w:r>
      <w:r>
        <w:tab/>
      </w:r>
      <w:r>
        <w:tab/>
        <w:t>[3] OCTET STRING,</w:t>
      </w:r>
    </w:p>
    <w:p w14:paraId="7B94A3D8" w14:textId="77777777" w:rsidR="009B1C39" w:rsidRDefault="009B1C39">
      <w:pPr>
        <w:pStyle w:val="PL"/>
      </w:pPr>
      <w:r>
        <w:tab/>
        <w:t>messageSize</w:t>
      </w:r>
      <w:r>
        <w:tab/>
      </w:r>
      <w:r>
        <w:tab/>
      </w:r>
      <w:r>
        <w:tab/>
      </w:r>
      <w:r>
        <w:tab/>
      </w:r>
      <w:r>
        <w:tab/>
        <w:t>[4] DataVolume,</w:t>
      </w:r>
    </w:p>
    <w:p w14:paraId="105E9E5E" w14:textId="77777777" w:rsidR="009B1C39" w:rsidRDefault="009B1C39">
      <w:pPr>
        <w:pStyle w:val="PL"/>
      </w:pPr>
      <w:r>
        <w:tab/>
        <w:t>mmStatusCode</w:t>
      </w:r>
      <w:r>
        <w:tab/>
      </w:r>
      <w:r>
        <w:tab/>
      </w:r>
      <w:r>
        <w:tab/>
      </w:r>
      <w:r>
        <w:tab/>
        <w:t>[5] MMStatusCodeType OPTIONAL,</w:t>
      </w:r>
    </w:p>
    <w:p w14:paraId="18EE2A3B" w14:textId="77777777" w:rsidR="009B1C39" w:rsidRDefault="009B1C39">
      <w:pPr>
        <w:pStyle w:val="PL"/>
      </w:pPr>
      <w:r>
        <w:tab/>
        <w:t>statusText</w:t>
      </w:r>
      <w:r>
        <w:tab/>
      </w:r>
      <w:r>
        <w:tab/>
      </w:r>
      <w:r>
        <w:tab/>
      </w:r>
      <w:r>
        <w:tab/>
      </w:r>
      <w:r>
        <w:tab/>
        <w:t xml:space="preserve">[6] StatusTextType OPTIONAL, </w:t>
      </w:r>
    </w:p>
    <w:p w14:paraId="03D6E81D" w14:textId="77777777" w:rsidR="009B1C39" w:rsidRDefault="009B1C39">
      <w:pPr>
        <w:pStyle w:val="PL"/>
      </w:pPr>
      <w:r>
        <w:tab/>
        <w:t>recordTimeStamp</w:t>
      </w:r>
      <w:r>
        <w:tab/>
      </w:r>
      <w:r>
        <w:tab/>
      </w:r>
      <w:r>
        <w:tab/>
      </w:r>
      <w:r>
        <w:tab/>
        <w:t>[7] TimeStamp OPTIONAL,</w:t>
      </w:r>
    </w:p>
    <w:p w14:paraId="6693495E" w14:textId="77777777" w:rsidR="009B1C39" w:rsidRDefault="009B1C39">
      <w:pPr>
        <w:pStyle w:val="PL"/>
      </w:pPr>
      <w:r>
        <w:tab/>
        <w:t>localSequenceNumber</w:t>
      </w:r>
      <w:r>
        <w:tab/>
      </w:r>
      <w:r>
        <w:tab/>
      </w:r>
      <w:r>
        <w:tab/>
        <w:t>[8] LocalSequenceNumber OPTIONAL,</w:t>
      </w:r>
    </w:p>
    <w:p w14:paraId="3B729B20" w14:textId="77777777" w:rsidR="009B1C39" w:rsidRDefault="009B1C39">
      <w:pPr>
        <w:pStyle w:val="PL"/>
      </w:pPr>
      <w:r>
        <w:tab/>
        <w:t>recordExtensions</w:t>
      </w:r>
      <w:r>
        <w:tab/>
      </w:r>
      <w:r>
        <w:tab/>
      </w:r>
      <w:r>
        <w:tab/>
        <w:t>[9] ManagementExtensions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r>
        <w:t>MMFRecord</w:t>
      </w:r>
      <w:r>
        <w:tab/>
      </w:r>
      <w:r>
        <w:tab/>
        <w:t>::= SET</w:t>
      </w:r>
    </w:p>
    <w:p w14:paraId="39C3D325" w14:textId="77777777" w:rsidR="009B1C39" w:rsidRDefault="009B1C39">
      <w:pPr>
        <w:pStyle w:val="PL"/>
      </w:pPr>
      <w:r>
        <w:t>{</w:t>
      </w:r>
    </w:p>
    <w:p w14:paraId="2887F67A" w14:textId="77777777" w:rsidR="009B1C39" w:rsidRDefault="009B1C39">
      <w:pPr>
        <w:pStyle w:val="PL"/>
      </w:pPr>
      <w:r>
        <w:tab/>
        <w:t>recordType</w:t>
      </w:r>
      <w:r>
        <w:tab/>
      </w:r>
      <w:r>
        <w:tab/>
      </w:r>
      <w:r>
        <w:tab/>
      </w:r>
      <w:r>
        <w:tab/>
      </w:r>
      <w:r>
        <w:tab/>
        <w:t>[0] RecordType,</w:t>
      </w:r>
    </w:p>
    <w:p w14:paraId="03077D77" w14:textId="77777777" w:rsidR="009B1C39" w:rsidRDefault="009B1C39">
      <w:pPr>
        <w:pStyle w:val="PL"/>
      </w:pPr>
      <w:r>
        <w:tab/>
        <w:t>forwardingMmsRSAddress</w:t>
      </w:r>
      <w:r>
        <w:tab/>
      </w:r>
      <w:r>
        <w:tab/>
        <w:t>[1] MMSRSAddress,</w:t>
      </w:r>
    </w:p>
    <w:p w14:paraId="5164FB39" w14:textId="77777777" w:rsidR="009B1C39" w:rsidRDefault="009B1C39">
      <w:pPr>
        <w:pStyle w:val="PL"/>
      </w:pPr>
      <w:r>
        <w:tab/>
        <w:t>messageID</w:t>
      </w:r>
      <w:r>
        <w:tab/>
      </w:r>
      <w:r>
        <w:tab/>
      </w:r>
      <w:r>
        <w:tab/>
      </w:r>
      <w:r>
        <w:tab/>
      </w:r>
      <w:r>
        <w:tab/>
        <w:t>[2] OCTET STRING,</w:t>
      </w:r>
    </w:p>
    <w:p w14:paraId="2A068E01" w14:textId="77777777" w:rsidR="009B1C39" w:rsidRDefault="009B1C39">
      <w:pPr>
        <w:pStyle w:val="PL"/>
      </w:pPr>
      <w:r>
        <w:tab/>
        <w:t>forwardingAddress</w:t>
      </w:r>
      <w:r>
        <w:tab/>
      </w:r>
      <w:r>
        <w:tab/>
      </w:r>
      <w:r>
        <w:tab/>
        <w:t>[3] MMSAgentAddress,</w:t>
      </w:r>
    </w:p>
    <w:p w14:paraId="5882941A"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24789E30"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42594AC3" w14:textId="77777777" w:rsidR="009B1C39" w:rsidRDefault="009B1C39">
      <w:pPr>
        <w:pStyle w:val="PL"/>
      </w:pPr>
      <w:r w:rsidRPr="00926357">
        <w:rPr>
          <w:lang w:val="en-US"/>
        </w:rPr>
        <w:tab/>
      </w:r>
      <w:r>
        <w:t>timeOfExpiry</w:t>
      </w:r>
      <w:r>
        <w:tab/>
      </w:r>
      <w:r>
        <w:tab/>
      </w:r>
      <w:r>
        <w:tab/>
      </w:r>
      <w:r>
        <w:tab/>
        <w:t>[6] WaitTime OPTIONAL,</w:t>
      </w:r>
    </w:p>
    <w:p w14:paraId="769604EF" w14:textId="77777777" w:rsidR="009B1C39" w:rsidRDefault="009B1C39">
      <w:pPr>
        <w:pStyle w:val="PL"/>
      </w:pPr>
      <w:r>
        <w:tab/>
        <w:t>earliestTimeOfDelivery</w:t>
      </w:r>
      <w:r>
        <w:tab/>
      </w:r>
      <w:r>
        <w:tab/>
        <w:t xml:space="preserve">[7] WaitTime OPTIONAL, </w:t>
      </w:r>
    </w:p>
    <w:p w14:paraId="74484CD1" w14:textId="77777777" w:rsidR="009B1C39" w:rsidRDefault="009B1C39">
      <w:pPr>
        <w:pStyle w:val="PL"/>
      </w:pPr>
      <w:r>
        <w:tab/>
        <w:t>deliveryReportRequested</w:t>
      </w:r>
      <w:r>
        <w:tab/>
      </w:r>
      <w:r>
        <w:tab/>
        <w:t>[8] BOOLEAN OPTIONAL,</w:t>
      </w:r>
    </w:p>
    <w:p w14:paraId="14B7E1D8" w14:textId="77777777" w:rsidR="009B1C39" w:rsidRDefault="009B1C39">
      <w:pPr>
        <w:pStyle w:val="PL"/>
      </w:pPr>
      <w:r>
        <w:tab/>
        <w:t>readReplyRequested</w:t>
      </w:r>
      <w:r>
        <w:tab/>
      </w:r>
      <w:r>
        <w:tab/>
      </w:r>
      <w:r>
        <w:tab/>
        <w:t>[9] BOOLEAN OPTIONAL,</w:t>
      </w:r>
    </w:p>
    <w:p w14:paraId="6D5FCEF1" w14:textId="77777777" w:rsidR="009B1C39" w:rsidRDefault="009B1C39">
      <w:pPr>
        <w:pStyle w:val="PL"/>
      </w:pPr>
      <w:r>
        <w:tab/>
        <w:t xml:space="preserve">messageReference </w:t>
      </w:r>
      <w:r>
        <w:tab/>
      </w:r>
      <w:r>
        <w:tab/>
      </w:r>
      <w:r>
        <w:tab/>
        <w:t>[10] OCTET STRING,</w:t>
      </w:r>
    </w:p>
    <w:p w14:paraId="0F92EB97" w14:textId="77777777" w:rsidR="009B1C39" w:rsidRDefault="009B1C39">
      <w:pPr>
        <w:pStyle w:val="PL"/>
      </w:pPr>
      <w:r>
        <w:tab/>
        <w:t>mmStatusCode</w:t>
      </w:r>
      <w:r>
        <w:tab/>
      </w:r>
      <w:r>
        <w:tab/>
      </w:r>
      <w:r>
        <w:tab/>
      </w:r>
      <w:r>
        <w:tab/>
        <w:t>[11] MMStatusCodeType OPTIONAL,</w:t>
      </w:r>
    </w:p>
    <w:p w14:paraId="1264B309" w14:textId="77777777" w:rsidR="009B1C39" w:rsidRDefault="009B1C39">
      <w:pPr>
        <w:pStyle w:val="PL"/>
      </w:pPr>
      <w:r>
        <w:tab/>
        <w:t>statusText</w:t>
      </w:r>
      <w:r>
        <w:tab/>
      </w:r>
      <w:r>
        <w:tab/>
      </w:r>
      <w:r>
        <w:tab/>
      </w:r>
      <w:r>
        <w:tab/>
      </w:r>
      <w:r>
        <w:tab/>
        <w:t>[12] StatusTextType OPTIONAL,</w:t>
      </w:r>
    </w:p>
    <w:p w14:paraId="3C351612" w14:textId="77777777" w:rsidR="009B1C39" w:rsidRDefault="009B1C39">
      <w:pPr>
        <w:pStyle w:val="PL"/>
      </w:pPr>
      <w:r>
        <w:tab/>
        <w:t>recordTimeStamp</w:t>
      </w:r>
      <w:r>
        <w:tab/>
      </w:r>
      <w:r>
        <w:tab/>
      </w:r>
      <w:r>
        <w:tab/>
      </w:r>
      <w:r>
        <w:tab/>
        <w:t>[13] TimeStamp OPTIONAL,</w:t>
      </w:r>
    </w:p>
    <w:p w14:paraId="5B9C740C" w14:textId="77777777" w:rsidR="009B1C39" w:rsidRDefault="009B1C39">
      <w:pPr>
        <w:pStyle w:val="PL"/>
      </w:pPr>
      <w:r>
        <w:tab/>
        <w:t>localSequenceNumber</w:t>
      </w:r>
      <w:r>
        <w:tab/>
      </w:r>
      <w:r>
        <w:tab/>
      </w:r>
      <w:r>
        <w:tab/>
        <w:t>[14] LocalSequenceNumber OPTIONAL,</w:t>
      </w:r>
    </w:p>
    <w:p w14:paraId="1C1CE374"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1B4E8C9E" w14:textId="77777777" w:rsidR="009B1C39" w:rsidRPr="00046BE2" w:rsidRDefault="009B1C39">
      <w:pPr>
        <w:pStyle w:val="PL"/>
      </w:pPr>
      <w:r w:rsidRPr="00046BE2">
        <w:tab/>
        <w:t>mMBoxstorageInformation</w:t>
      </w:r>
      <w:r w:rsidRPr="00046BE2">
        <w:tab/>
      </w:r>
      <w:r w:rsidRPr="00046BE2">
        <w:tab/>
        <w:t>[16] MMBoxStorageInformation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t>recordType</w:t>
      </w:r>
      <w:r>
        <w:tab/>
      </w:r>
      <w:r>
        <w:tab/>
      </w:r>
      <w:r>
        <w:tab/>
      </w:r>
      <w:r>
        <w:tab/>
        <w:t>[0]  RecordType,</w:t>
      </w:r>
    </w:p>
    <w:p w14:paraId="1ED523AD" w14:textId="77777777" w:rsidR="009B1C39" w:rsidRDefault="009B1C39">
      <w:pPr>
        <w:pStyle w:val="PL"/>
      </w:pPr>
      <w:r>
        <w:tab/>
        <w:t>mmsRelayAddress</w:t>
      </w:r>
      <w:r>
        <w:tab/>
      </w:r>
      <w:r>
        <w:tab/>
      </w:r>
      <w:r>
        <w:tab/>
        <w:t>[1]  IPAddress,</w:t>
      </w:r>
    </w:p>
    <w:p w14:paraId="71C6785D" w14:textId="77777777" w:rsidR="009B1C39" w:rsidRDefault="009B1C39">
      <w:pPr>
        <w:pStyle w:val="PL"/>
      </w:pPr>
      <w:r>
        <w:tab/>
        <w:t>managingAddress</w:t>
      </w:r>
      <w:r>
        <w:tab/>
      </w:r>
      <w:r>
        <w:tab/>
      </w:r>
      <w:r>
        <w:tab/>
        <w:t>[2]  MMSAgentAddress,</w:t>
      </w:r>
    </w:p>
    <w:p w14:paraId="660483CA" w14:textId="77777777" w:rsidR="009B1C39" w:rsidRDefault="009B1C39">
      <w:pPr>
        <w:pStyle w:val="PL"/>
      </w:pPr>
      <w:r>
        <w:tab/>
        <w:t>accessCorrelation</w:t>
      </w:r>
      <w:r>
        <w:tab/>
      </w:r>
      <w:r>
        <w:tab/>
        <w:t>[3]  AccessCorrelation OPTIONAL,</w:t>
      </w:r>
    </w:p>
    <w:p w14:paraId="5640CDE6" w14:textId="77777777" w:rsidR="009B1C39" w:rsidRDefault="009B1C39">
      <w:pPr>
        <w:pStyle w:val="PL"/>
      </w:pPr>
      <w:r>
        <w:tab/>
        <w:t>contentType</w:t>
      </w:r>
      <w:r>
        <w:tab/>
      </w:r>
      <w:r>
        <w:tab/>
      </w:r>
      <w:r>
        <w:tab/>
      </w:r>
      <w:r>
        <w:tab/>
        <w:t xml:space="preserve">[4]  ContentType OPTIONAL, </w:t>
      </w:r>
    </w:p>
    <w:p w14:paraId="0F27D184" w14:textId="77777777" w:rsidR="009B1C39" w:rsidRDefault="009B1C39">
      <w:pPr>
        <w:pStyle w:val="PL"/>
      </w:pPr>
      <w:r>
        <w:tab/>
        <w:t>messageSize</w:t>
      </w:r>
      <w:r>
        <w:tab/>
      </w:r>
      <w:r>
        <w:tab/>
      </w:r>
      <w:r>
        <w:tab/>
      </w:r>
      <w:r>
        <w:tab/>
        <w:t>[5]  DataVolume OPTIONAL,</w:t>
      </w:r>
    </w:p>
    <w:p w14:paraId="059D6A15" w14:textId="77777777" w:rsidR="009B1C39" w:rsidRDefault="009B1C39">
      <w:pPr>
        <w:pStyle w:val="PL"/>
      </w:pPr>
      <w:r>
        <w:tab/>
        <w:t>messageReference</w:t>
      </w:r>
      <w:r>
        <w:tab/>
      </w:r>
      <w:r>
        <w:tab/>
        <w:t>[6]  OCTET STRING OPTIONAL,</w:t>
      </w:r>
    </w:p>
    <w:p w14:paraId="02FB52CB" w14:textId="77777777" w:rsidR="009B1C39" w:rsidRDefault="009B1C39">
      <w:pPr>
        <w:pStyle w:val="PL"/>
      </w:pPr>
      <w:r>
        <w:tab/>
        <w:t>mmState</w:t>
      </w:r>
      <w:r>
        <w:tab/>
      </w:r>
      <w:r>
        <w:tab/>
      </w:r>
      <w:r>
        <w:tab/>
      </w:r>
      <w:r>
        <w:tab/>
      </w:r>
      <w:r>
        <w:tab/>
        <w:t>[7]  OCTET STRING OPTIONAL,</w:t>
      </w:r>
    </w:p>
    <w:p w14:paraId="7EA3DAD5" w14:textId="77777777" w:rsidR="009B1C39" w:rsidRDefault="009B1C39">
      <w:pPr>
        <w:pStyle w:val="PL"/>
      </w:pPr>
      <w:r>
        <w:tab/>
        <w:t>mmFlags</w:t>
      </w:r>
      <w:r>
        <w:tab/>
      </w:r>
      <w:r>
        <w:tab/>
      </w:r>
      <w:r>
        <w:tab/>
      </w:r>
      <w:r>
        <w:tab/>
      </w:r>
      <w:r>
        <w:tab/>
        <w:t>[8]  OCTET STRING OPTIONAL,</w:t>
      </w:r>
    </w:p>
    <w:p w14:paraId="6F0F1A36" w14:textId="77777777" w:rsidR="009B1C39" w:rsidRDefault="009B1C39">
      <w:pPr>
        <w:pStyle w:val="PL"/>
      </w:pPr>
      <w:r>
        <w:tab/>
        <w:t>storeStatus</w:t>
      </w:r>
      <w:r>
        <w:tab/>
      </w:r>
      <w:r>
        <w:tab/>
      </w:r>
      <w:r>
        <w:tab/>
      </w:r>
      <w:r>
        <w:tab/>
        <w:t>[9]  StoreStatus OPTIONAL,</w:t>
      </w:r>
    </w:p>
    <w:p w14:paraId="316D6BB3" w14:textId="77777777" w:rsidR="009B1C39" w:rsidRDefault="009B1C39">
      <w:pPr>
        <w:pStyle w:val="PL"/>
      </w:pPr>
      <w:r>
        <w:tab/>
        <w:t>storeStatusText</w:t>
      </w:r>
      <w:r>
        <w:tab/>
      </w:r>
      <w:r>
        <w:tab/>
      </w:r>
      <w:r>
        <w:tab/>
        <w:t>[10] StatusTextType OPTIONAL,</w:t>
      </w:r>
    </w:p>
    <w:p w14:paraId="4DC98306" w14:textId="77777777" w:rsidR="009B1C39" w:rsidRDefault="009B1C39">
      <w:pPr>
        <w:pStyle w:val="PL"/>
      </w:pPr>
      <w:r>
        <w:tab/>
        <w:t>sequenceNumber</w:t>
      </w:r>
      <w:r>
        <w:tab/>
      </w:r>
      <w:r>
        <w:tab/>
      </w:r>
      <w:r>
        <w:tab/>
        <w:t>[11] INTEGER OPTIONAL,</w:t>
      </w:r>
    </w:p>
    <w:p w14:paraId="46B46495" w14:textId="77777777" w:rsidR="009B1C39" w:rsidRDefault="009B1C39">
      <w:pPr>
        <w:pStyle w:val="PL"/>
      </w:pPr>
      <w:r>
        <w:tab/>
        <w:t>timeStamp</w:t>
      </w:r>
      <w:r>
        <w:tab/>
      </w:r>
      <w:r>
        <w:tab/>
      </w:r>
      <w:r>
        <w:tab/>
      </w:r>
      <w:r>
        <w:tab/>
        <w:t>[12] TimeStamp OPTIONAL,</w:t>
      </w:r>
    </w:p>
    <w:p w14:paraId="11837515" w14:textId="77777777" w:rsidR="009B1C39" w:rsidRDefault="009B1C39">
      <w:pPr>
        <w:pStyle w:val="PL"/>
      </w:pPr>
      <w:r>
        <w:tab/>
        <w:t>recordExtensions</w:t>
      </w:r>
      <w:r>
        <w:tab/>
      </w:r>
      <w:r>
        <w:tab/>
        <w:t>[13] ManagementExtensions OPTIONAL,</w:t>
      </w:r>
    </w:p>
    <w:p w14:paraId="7B2F6F02" w14:textId="77777777" w:rsidR="009B1C39" w:rsidRDefault="009B1C39">
      <w:pPr>
        <w:pStyle w:val="PL"/>
      </w:pPr>
      <w:r>
        <w:tab/>
        <w:t>sGSNPLMNIdentifier</w:t>
      </w:r>
      <w:r>
        <w:tab/>
      </w:r>
      <w:r>
        <w:tab/>
        <w:t>[14] PLMN-Id OPTIONAL,</w:t>
      </w:r>
    </w:p>
    <w:p w14:paraId="65C28B66" w14:textId="77777777" w:rsidR="009B1C39" w:rsidRDefault="009B1C39">
      <w:pPr>
        <w:pStyle w:val="PL"/>
      </w:pPr>
      <w:r>
        <w:tab/>
        <w:t>rATType</w:t>
      </w:r>
      <w:r>
        <w:tab/>
      </w:r>
      <w:r>
        <w:tab/>
      </w:r>
      <w:r>
        <w:tab/>
      </w:r>
      <w:r>
        <w:tab/>
      </w:r>
      <w:r>
        <w:tab/>
        <w:t>[15] RATType OPTIONAL,</w:t>
      </w:r>
    </w:p>
    <w:p w14:paraId="736AA2A4" w14:textId="77777777" w:rsidR="009B1C39" w:rsidRDefault="009B1C39">
      <w:pPr>
        <w:pStyle w:val="PL"/>
      </w:pPr>
      <w:r>
        <w:tab/>
        <w:t xml:space="preserve">mSTimeZone </w:t>
      </w:r>
      <w:r>
        <w:tab/>
      </w:r>
      <w:r>
        <w:tab/>
      </w:r>
      <w:r>
        <w:tab/>
      </w:r>
      <w:r>
        <w:tab/>
        <w:t>[16] MSTimeZone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t>recordType</w:t>
      </w:r>
      <w:r>
        <w:tab/>
      </w:r>
      <w:r>
        <w:tab/>
      </w:r>
      <w:r>
        <w:tab/>
      </w:r>
      <w:r>
        <w:tab/>
      </w:r>
      <w:r>
        <w:tab/>
        <w:t>[0] RecordType,</w:t>
      </w:r>
    </w:p>
    <w:p w14:paraId="7B8F6926" w14:textId="77777777" w:rsidR="009B1C39" w:rsidRDefault="009B1C39">
      <w:pPr>
        <w:pStyle w:val="PL"/>
      </w:pPr>
      <w:r>
        <w:tab/>
        <w:t>mmsRelayAddress</w:t>
      </w:r>
      <w:r>
        <w:tab/>
      </w:r>
      <w:r>
        <w:tab/>
      </w:r>
      <w:r>
        <w:tab/>
      </w:r>
      <w:r>
        <w:tab/>
        <w:t>[1] IPAddress,</w:t>
      </w:r>
    </w:p>
    <w:p w14:paraId="47C1E16C" w14:textId="77777777" w:rsidR="009B1C39" w:rsidRDefault="009B1C39">
      <w:pPr>
        <w:pStyle w:val="PL"/>
      </w:pPr>
      <w:r>
        <w:tab/>
        <w:t>managingAddress</w:t>
      </w:r>
      <w:r>
        <w:tab/>
      </w:r>
      <w:r>
        <w:tab/>
      </w:r>
      <w:r>
        <w:tab/>
      </w:r>
      <w:r>
        <w:tab/>
        <w:t>[2] MMSAgentAddress,</w:t>
      </w:r>
    </w:p>
    <w:p w14:paraId="73F1C792" w14:textId="77777777" w:rsidR="009B1C39" w:rsidRDefault="009B1C39">
      <w:pPr>
        <w:pStyle w:val="PL"/>
      </w:pPr>
      <w:r>
        <w:tab/>
        <w:t>accessCorrelation</w:t>
      </w:r>
      <w:r>
        <w:tab/>
      </w:r>
      <w:r>
        <w:tab/>
      </w:r>
      <w:r>
        <w:tab/>
        <w:t>[3] AccessCorrelation OPTIONAL,</w:t>
      </w:r>
    </w:p>
    <w:p w14:paraId="1D8215FD" w14:textId="77777777" w:rsidR="009B1C39" w:rsidRDefault="009B1C39">
      <w:pPr>
        <w:pStyle w:val="PL"/>
      </w:pPr>
      <w:r>
        <w:tab/>
        <w:t>attributesList</w:t>
      </w:r>
      <w:r>
        <w:tab/>
      </w:r>
      <w:r>
        <w:tab/>
      </w:r>
      <w:r>
        <w:tab/>
      </w:r>
      <w:r>
        <w:tab/>
        <w:t>[4] AttributesList OPTIONAL,</w:t>
      </w:r>
    </w:p>
    <w:p w14:paraId="22925EC2" w14:textId="77777777" w:rsidR="009B1C39" w:rsidRDefault="009B1C39">
      <w:pPr>
        <w:pStyle w:val="PL"/>
      </w:pPr>
      <w:r>
        <w:tab/>
        <w:t>messageSelection</w:t>
      </w:r>
      <w:r>
        <w:tab/>
      </w:r>
      <w:r>
        <w:tab/>
      </w:r>
      <w:r>
        <w:tab/>
        <w:t>[5] MessageSelection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t>totalsRequested</w:t>
      </w:r>
      <w:r>
        <w:tab/>
      </w:r>
      <w:r>
        <w:tab/>
      </w:r>
      <w:r>
        <w:tab/>
      </w:r>
      <w:r>
        <w:tab/>
        <w:t>[8] BOOLEAN OPTIONAL,</w:t>
      </w:r>
    </w:p>
    <w:p w14:paraId="261E81EE" w14:textId="77777777" w:rsidR="009B1C39" w:rsidRDefault="009B1C39">
      <w:pPr>
        <w:pStyle w:val="PL"/>
      </w:pPr>
      <w:r>
        <w:tab/>
        <w:t>quotasRequested</w:t>
      </w:r>
      <w:r>
        <w:tab/>
      </w:r>
      <w:r>
        <w:tab/>
      </w:r>
      <w:r>
        <w:tab/>
      </w:r>
      <w:r>
        <w:tab/>
        <w:t>[9] BOOLEAN OPTIONAL,</w:t>
      </w:r>
    </w:p>
    <w:p w14:paraId="7B6B523C" w14:textId="77777777" w:rsidR="009B1C39" w:rsidRDefault="009B1C39">
      <w:pPr>
        <w:pStyle w:val="PL"/>
      </w:pPr>
      <w:r>
        <w:tab/>
        <w:t>mmListing</w:t>
      </w:r>
      <w:r>
        <w:tab/>
      </w:r>
      <w:r>
        <w:tab/>
      </w:r>
      <w:r>
        <w:tab/>
      </w:r>
      <w:r>
        <w:tab/>
      </w:r>
      <w:r>
        <w:tab/>
        <w:t>[10] AttributesList OPTIONAL,</w:t>
      </w:r>
    </w:p>
    <w:p w14:paraId="5F3ED2A3" w14:textId="77777777" w:rsidR="009B1C39" w:rsidRDefault="009B1C39">
      <w:pPr>
        <w:pStyle w:val="PL"/>
      </w:pPr>
      <w:r>
        <w:tab/>
        <w:t>requestStatusCode</w:t>
      </w:r>
      <w:r>
        <w:tab/>
      </w:r>
      <w:r>
        <w:tab/>
      </w:r>
      <w:r>
        <w:tab/>
        <w:t>[11] RequestStatusCodeType OPTIONAL,</w:t>
      </w:r>
    </w:p>
    <w:p w14:paraId="0823A763" w14:textId="77777777" w:rsidR="009B1C39" w:rsidRDefault="009B1C39">
      <w:pPr>
        <w:pStyle w:val="PL"/>
      </w:pPr>
      <w:r>
        <w:tab/>
        <w:t>statusText</w:t>
      </w:r>
      <w:r>
        <w:tab/>
      </w:r>
      <w:r>
        <w:tab/>
      </w:r>
      <w:r>
        <w:tab/>
      </w:r>
      <w:r>
        <w:tab/>
      </w:r>
      <w:r>
        <w:tab/>
        <w:t xml:space="preserve">[12] StatusTextType OPTIONAL, </w:t>
      </w:r>
    </w:p>
    <w:p w14:paraId="5AD93138"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59420A48" w14:textId="77777777" w:rsidR="009B1C39" w:rsidRPr="00926357" w:rsidRDefault="009B1C39">
      <w:pPr>
        <w:pStyle w:val="PL"/>
        <w:rPr>
          <w:lang w:val="fr-FR"/>
        </w:rPr>
      </w:pPr>
      <w:r w:rsidRPr="00926357">
        <w:rPr>
          <w:lang w:val="fr-FR"/>
        </w:rPr>
        <w:lastRenderedPageBreak/>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r>
        <w:t>sequenceNumber</w:t>
      </w:r>
      <w:r>
        <w:tab/>
      </w:r>
      <w:r>
        <w:tab/>
      </w:r>
      <w:r>
        <w:tab/>
      </w:r>
      <w:r>
        <w:tab/>
        <w:t>[15] INTEGER OPTIONAL,</w:t>
      </w:r>
    </w:p>
    <w:p w14:paraId="44B51117" w14:textId="77777777" w:rsidR="009B1C39" w:rsidRDefault="009B1C39">
      <w:pPr>
        <w:pStyle w:val="PL"/>
      </w:pPr>
      <w:r>
        <w:tab/>
        <w:t>timeStamp</w:t>
      </w:r>
      <w:r>
        <w:tab/>
      </w:r>
      <w:r>
        <w:tab/>
      </w:r>
      <w:r>
        <w:tab/>
      </w:r>
      <w:r>
        <w:tab/>
      </w:r>
      <w:r>
        <w:tab/>
        <w:t>[16] TimeStamp OPTIONAL,</w:t>
      </w:r>
    </w:p>
    <w:p w14:paraId="715D6915"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279540A5" w14:textId="77777777" w:rsidR="009B1C39" w:rsidRPr="00046BE2" w:rsidRDefault="009B1C39">
      <w:pPr>
        <w:pStyle w:val="PL"/>
      </w:pPr>
      <w:r w:rsidRPr="00046BE2">
        <w:tab/>
        <w:t>sGSNPLMNIdentifier</w:t>
      </w:r>
      <w:r w:rsidRPr="00046BE2">
        <w:tab/>
      </w:r>
      <w:r w:rsidRPr="00046BE2">
        <w:tab/>
      </w:r>
      <w:r w:rsidRPr="00046BE2">
        <w:tab/>
        <w:t>[18] PLMN-Id OPTIONAL,</w:t>
      </w:r>
    </w:p>
    <w:p w14:paraId="23DDB0B7"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0AD12DD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2D524CC"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75F19BD2" w14:textId="77777777" w:rsidR="009B1C39" w:rsidRDefault="009B1C39">
      <w:pPr>
        <w:pStyle w:val="PL"/>
      </w:pPr>
      <w:r w:rsidRPr="00046BE2">
        <w:tab/>
      </w:r>
      <w:r>
        <w:t>managingAddress</w:t>
      </w:r>
      <w:r>
        <w:tab/>
      </w:r>
      <w:r>
        <w:tab/>
      </w:r>
      <w:r>
        <w:tab/>
      </w:r>
      <w:r>
        <w:tab/>
        <w:t>[2] MMSAgentAddress,</w:t>
      </w:r>
    </w:p>
    <w:p w14:paraId="50F3AEEA" w14:textId="77777777" w:rsidR="009B1C39" w:rsidRDefault="009B1C39">
      <w:pPr>
        <w:pStyle w:val="PL"/>
      </w:pPr>
      <w:r>
        <w:tab/>
        <w:t>accessCorrelation</w:t>
      </w:r>
      <w:r>
        <w:tab/>
      </w:r>
      <w:r>
        <w:tab/>
      </w:r>
      <w:r>
        <w:tab/>
        <w:t>[3] AccessCorrelation OPTIONAL,</w:t>
      </w:r>
    </w:p>
    <w:p w14:paraId="2F8A28F1" w14:textId="77777777" w:rsidR="009B1C39" w:rsidRDefault="009B1C39">
      <w:pPr>
        <w:pStyle w:val="PL"/>
      </w:pPr>
      <w:r>
        <w:tab/>
        <w:t>recipientsAddressList</w:t>
      </w:r>
      <w:r>
        <w:tab/>
      </w:r>
      <w:r>
        <w:tab/>
        <w:t>[4] MMSAgentAddresses,</w:t>
      </w:r>
    </w:p>
    <w:p w14:paraId="62516889" w14:textId="77777777" w:rsidR="009B1C39" w:rsidRDefault="009B1C39">
      <w:pPr>
        <w:pStyle w:val="PL"/>
      </w:pPr>
      <w:r>
        <w:tab/>
        <w:t>messageClass</w:t>
      </w:r>
      <w:r>
        <w:tab/>
      </w:r>
      <w:r>
        <w:tab/>
      </w:r>
      <w:r>
        <w:tab/>
      </w:r>
      <w:r>
        <w:tab/>
        <w:t>[5] MessageClass OPTIONAL,</w:t>
      </w:r>
    </w:p>
    <w:p w14:paraId="68243871" w14:textId="77777777" w:rsidR="009B1C39" w:rsidRDefault="009B1C39">
      <w:pPr>
        <w:pStyle w:val="PL"/>
      </w:pPr>
      <w:r>
        <w:tab/>
        <w:t>uploadTime</w:t>
      </w:r>
      <w:r>
        <w:tab/>
      </w:r>
      <w:r>
        <w:tab/>
      </w:r>
      <w:r>
        <w:tab/>
      </w:r>
      <w:r>
        <w:tab/>
      </w:r>
      <w:r>
        <w:tab/>
        <w:t xml:space="preserve">[6] TimeStamp OPTIONAL, </w:t>
      </w:r>
    </w:p>
    <w:p w14:paraId="50963DBD" w14:textId="77777777" w:rsidR="009B1C39" w:rsidRDefault="009B1C39">
      <w:pPr>
        <w:pStyle w:val="PL"/>
      </w:pPr>
      <w:r>
        <w:tab/>
        <w:t>timeOfExpiry</w:t>
      </w:r>
      <w:r>
        <w:tab/>
      </w:r>
      <w:r>
        <w:tab/>
      </w:r>
      <w:r>
        <w:tab/>
      </w:r>
      <w:r>
        <w:tab/>
        <w:t>[7] WaitTime OPTIONAL,</w:t>
      </w:r>
    </w:p>
    <w:p w14:paraId="2ECB4AB6" w14:textId="77777777" w:rsidR="009B1C39" w:rsidRDefault="009B1C39">
      <w:pPr>
        <w:pStyle w:val="PL"/>
      </w:pPr>
      <w:r>
        <w:tab/>
        <w:t>earliestTimeOfDelivery</w:t>
      </w:r>
      <w:r>
        <w:tab/>
      </w:r>
      <w:r>
        <w:tab/>
        <w:t xml:space="preserve">[8] WaitTime OPTIONAL, </w:t>
      </w:r>
    </w:p>
    <w:p w14:paraId="47FDF3CB" w14:textId="77777777" w:rsidR="009B1C39" w:rsidRDefault="009B1C39">
      <w:pPr>
        <w:pStyle w:val="PL"/>
      </w:pPr>
      <w:r>
        <w:tab/>
        <w:t>priority</w:t>
      </w:r>
      <w:r>
        <w:tab/>
      </w:r>
      <w:r>
        <w:tab/>
      </w:r>
      <w:r>
        <w:tab/>
      </w:r>
      <w:r>
        <w:tab/>
      </w:r>
      <w:r>
        <w:tab/>
        <w:t>[9] PriorityType OPTIONAL,</w:t>
      </w:r>
    </w:p>
    <w:p w14:paraId="747E9E1E" w14:textId="77777777" w:rsidR="009B1C39" w:rsidRDefault="009B1C39">
      <w:pPr>
        <w:pStyle w:val="PL"/>
      </w:pPr>
      <w:r>
        <w:tab/>
        <w:t>mmState</w:t>
      </w:r>
      <w:r>
        <w:tab/>
      </w:r>
      <w:r>
        <w:tab/>
      </w:r>
      <w:r>
        <w:tab/>
      </w:r>
      <w:r>
        <w:tab/>
      </w:r>
      <w:r>
        <w:tab/>
      </w:r>
      <w:r>
        <w:tab/>
        <w:t>[10] OCTET STRING OPTIONAL,</w:t>
      </w:r>
    </w:p>
    <w:p w14:paraId="3884C9E7" w14:textId="77777777" w:rsidR="009B1C39" w:rsidRDefault="009B1C39">
      <w:pPr>
        <w:pStyle w:val="PL"/>
      </w:pPr>
      <w:r>
        <w:tab/>
        <w:t>mmFlags</w:t>
      </w:r>
      <w:r>
        <w:tab/>
      </w:r>
      <w:r>
        <w:tab/>
      </w:r>
      <w:r>
        <w:tab/>
      </w:r>
      <w:r>
        <w:tab/>
      </w:r>
      <w:r>
        <w:tab/>
      </w:r>
      <w:r>
        <w:tab/>
        <w:t>[11] OCTET STRING OPTIONAL,</w:t>
      </w:r>
    </w:p>
    <w:p w14:paraId="59427710" w14:textId="77777777" w:rsidR="009B1C39" w:rsidRDefault="009B1C39">
      <w:pPr>
        <w:pStyle w:val="PL"/>
      </w:pPr>
      <w:r>
        <w:tab/>
        <w:t>contentType</w:t>
      </w:r>
      <w:r>
        <w:tab/>
      </w:r>
      <w:r>
        <w:tab/>
      </w:r>
      <w:r>
        <w:tab/>
      </w:r>
      <w:r>
        <w:tab/>
      </w:r>
      <w:r>
        <w:tab/>
        <w:t xml:space="preserve">[12] ContentType OPTIONAL, </w:t>
      </w:r>
    </w:p>
    <w:p w14:paraId="65DE79FA" w14:textId="77777777" w:rsidR="009B1C39" w:rsidRDefault="009B1C39">
      <w:pPr>
        <w:pStyle w:val="PL"/>
      </w:pPr>
      <w:r>
        <w:tab/>
        <w:t>messageSize</w:t>
      </w:r>
      <w:r>
        <w:tab/>
      </w:r>
      <w:r>
        <w:tab/>
      </w:r>
      <w:r>
        <w:tab/>
      </w:r>
      <w:r>
        <w:tab/>
      </w:r>
      <w:r>
        <w:tab/>
        <w:t>[13] DataVolume OPTIONAL,</w:t>
      </w:r>
    </w:p>
    <w:p w14:paraId="22FA4B81" w14:textId="77777777" w:rsidR="009B1C39" w:rsidRDefault="009B1C39">
      <w:pPr>
        <w:pStyle w:val="PL"/>
      </w:pPr>
      <w:r>
        <w:tab/>
        <w:t>messageReference</w:t>
      </w:r>
      <w:r>
        <w:tab/>
      </w:r>
      <w:r>
        <w:tab/>
      </w:r>
      <w:r>
        <w:tab/>
        <w:t>[14] OCTET STRING OPTIONAL,</w:t>
      </w:r>
    </w:p>
    <w:p w14:paraId="772F6BFA" w14:textId="77777777" w:rsidR="009B1C39" w:rsidRDefault="009B1C39">
      <w:pPr>
        <w:pStyle w:val="PL"/>
      </w:pPr>
      <w:r>
        <w:tab/>
        <w:t>requestStatusCode</w:t>
      </w:r>
      <w:r>
        <w:tab/>
      </w:r>
      <w:r>
        <w:tab/>
      </w:r>
      <w:r>
        <w:tab/>
        <w:t>[15] RequestStatusCodeType OPTIONAL,</w:t>
      </w:r>
    </w:p>
    <w:p w14:paraId="714E4709" w14:textId="77777777" w:rsidR="009B1C39" w:rsidRDefault="009B1C39">
      <w:pPr>
        <w:pStyle w:val="PL"/>
      </w:pPr>
      <w:r>
        <w:tab/>
        <w:t>statusText</w:t>
      </w:r>
      <w:r>
        <w:tab/>
      </w:r>
      <w:r>
        <w:tab/>
      </w:r>
      <w:r>
        <w:tab/>
      </w:r>
      <w:r>
        <w:tab/>
      </w:r>
      <w:r>
        <w:tab/>
        <w:t xml:space="preserve">[16] StatusTextType OPTIONAL, </w:t>
      </w:r>
    </w:p>
    <w:p w14:paraId="63080FCA" w14:textId="77777777" w:rsidR="009B1C39" w:rsidRDefault="009B1C39">
      <w:pPr>
        <w:pStyle w:val="PL"/>
      </w:pPr>
      <w:r>
        <w:tab/>
        <w:t>sequenceNumber</w:t>
      </w:r>
      <w:r>
        <w:tab/>
      </w:r>
      <w:r>
        <w:tab/>
      </w:r>
      <w:r>
        <w:tab/>
      </w:r>
      <w:r>
        <w:tab/>
        <w:t>[17] INTEGER OPTIONAL,</w:t>
      </w:r>
    </w:p>
    <w:p w14:paraId="4752AB66" w14:textId="77777777" w:rsidR="009B1C39" w:rsidRDefault="009B1C39">
      <w:pPr>
        <w:pStyle w:val="PL"/>
      </w:pPr>
      <w:r>
        <w:tab/>
        <w:t>timeStamp</w:t>
      </w:r>
      <w:r>
        <w:tab/>
      </w:r>
      <w:r>
        <w:tab/>
      </w:r>
      <w:r>
        <w:tab/>
      </w:r>
      <w:r>
        <w:tab/>
      </w:r>
      <w:r>
        <w:tab/>
        <w:t>[18] TimeStamp OPTIONAL,</w:t>
      </w:r>
    </w:p>
    <w:p w14:paraId="49863AED"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3D8F6BE4" w14:textId="77777777" w:rsidR="009B1C39" w:rsidRPr="00046BE2" w:rsidRDefault="009B1C39">
      <w:pPr>
        <w:pStyle w:val="PL"/>
      </w:pPr>
      <w:r w:rsidRPr="00046BE2">
        <w:tab/>
        <w:t>sGSNPLMNIdentifier</w:t>
      </w:r>
      <w:r w:rsidRPr="00046BE2">
        <w:tab/>
      </w:r>
      <w:r w:rsidRPr="00046BE2">
        <w:tab/>
      </w:r>
      <w:r w:rsidRPr="00046BE2">
        <w:tab/>
        <w:t>[20] PLMN-Id OPTIONAL,</w:t>
      </w:r>
    </w:p>
    <w:p w14:paraId="422AE2D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4D4A38"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7141F44"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5A007567" w14:textId="77777777" w:rsidR="009B1C39" w:rsidRDefault="009B1C39">
      <w:pPr>
        <w:pStyle w:val="PL"/>
      </w:pPr>
      <w:r w:rsidRPr="00046BE2">
        <w:rPr>
          <w:lang w:val="en-US"/>
        </w:rPr>
        <w:tab/>
      </w:r>
      <w:r>
        <w:t>managingAddress</w:t>
      </w:r>
      <w:r>
        <w:tab/>
      </w:r>
      <w:r>
        <w:tab/>
      </w:r>
      <w:r>
        <w:tab/>
      </w:r>
      <w:r>
        <w:tab/>
        <w:t>[2] MMSAgentAddress,</w:t>
      </w:r>
    </w:p>
    <w:p w14:paraId="5EA4DA71" w14:textId="77777777" w:rsidR="009B1C39" w:rsidRDefault="009B1C39">
      <w:pPr>
        <w:pStyle w:val="PL"/>
      </w:pPr>
      <w:r>
        <w:tab/>
        <w:t>accessCorrelation</w:t>
      </w:r>
      <w:r>
        <w:tab/>
      </w:r>
      <w:r>
        <w:tab/>
      </w:r>
      <w:r>
        <w:tab/>
        <w:t>[3] AccessCorrelation OPTIONAL,</w:t>
      </w:r>
    </w:p>
    <w:p w14:paraId="755CFBB6" w14:textId="77777777" w:rsidR="009B1C39" w:rsidRDefault="009B1C39">
      <w:pPr>
        <w:pStyle w:val="PL"/>
      </w:pPr>
      <w:r>
        <w:tab/>
        <w:t>messageReference</w:t>
      </w:r>
      <w:r>
        <w:tab/>
      </w:r>
      <w:r>
        <w:tab/>
      </w:r>
      <w:r>
        <w:tab/>
        <w:t>[4] OCTET STRING OPTIONAL,</w:t>
      </w:r>
    </w:p>
    <w:p w14:paraId="0B316D15" w14:textId="77777777" w:rsidR="009B1C39" w:rsidRDefault="009B1C39">
      <w:pPr>
        <w:pStyle w:val="PL"/>
      </w:pPr>
      <w:r>
        <w:tab/>
        <w:t>requestStatusCode</w:t>
      </w:r>
      <w:r>
        <w:tab/>
      </w:r>
      <w:r>
        <w:tab/>
      </w:r>
      <w:r>
        <w:tab/>
        <w:t>[5] RequestStatusCodeType OPTIONAL,</w:t>
      </w:r>
    </w:p>
    <w:p w14:paraId="02326AC4" w14:textId="77777777" w:rsidR="009B1C39" w:rsidRDefault="009B1C39">
      <w:pPr>
        <w:pStyle w:val="PL"/>
      </w:pPr>
      <w:r>
        <w:tab/>
        <w:t>statusText</w:t>
      </w:r>
      <w:r>
        <w:tab/>
      </w:r>
      <w:r>
        <w:tab/>
      </w:r>
      <w:r>
        <w:tab/>
      </w:r>
      <w:r>
        <w:tab/>
      </w:r>
      <w:r>
        <w:tab/>
        <w:t xml:space="preserve">[6] StatusTextType OPTIONAL, </w:t>
      </w:r>
    </w:p>
    <w:p w14:paraId="63369427" w14:textId="77777777" w:rsidR="009B1C39" w:rsidRDefault="009B1C39">
      <w:pPr>
        <w:pStyle w:val="PL"/>
      </w:pPr>
      <w:r>
        <w:tab/>
        <w:t>sequenceNumber</w:t>
      </w:r>
      <w:r>
        <w:tab/>
      </w:r>
      <w:r>
        <w:tab/>
      </w:r>
      <w:r>
        <w:tab/>
      </w:r>
      <w:r>
        <w:tab/>
        <w:t>[7] INTEGER OPTIONAL,</w:t>
      </w:r>
    </w:p>
    <w:p w14:paraId="3FDE89CA" w14:textId="77777777" w:rsidR="009B1C39" w:rsidRDefault="009B1C39">
      <w:pPr>
        <w:pStyle w:val="PL"/>
      </w:pPr>
      <w:r>
        <w:tab/>
        <w:t>timeStamp</w:t>
      </w:r>
      <w:r>
        <w:tab/>
      </w:r>
      <w:r>
        <w:tab/>
      </w:r>
      <w:r>
        <w:tab/>
      </w:r>
      <w:r>
        <w:tab/>
      </w:r>
      <w:r>
        <w:tab/>
        <w:t>[8] TimeStamp OPTIONAL,</w:t>
      </w:r>
    </w:p>
    <w:p w14:paraId="5758F142"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0A2C59E1" w14:textId="77777777" w:rsidR="009B1C39" w:rsidRPr="00046BE2" w:rsidRDefault="009B1C39">
      <w:pPr>
        <w:pStyle w:val="PL"/>
      </w:pPr>
      <w:r w:rsidRPr="00046BE2">
        <w:tab/>
        <w:t>sGSNPLMNIdentifier</w:t>
      </w:r>
      <w:r w:rsidRPr="00046BE2">
        <w:tab/>
      </w:r>
      <w:r w:rsidRPr="00046BE2">
        <w:tab/>
      </w:r>
      <w:r w:rsidRPr="00046BE2">
        <w:tab/>
        <w:t>[20] PLMN-Id OPTIONAL,</w:t>
      </w:r>
    </w:p>
    <w:p w14:paraId="6280CB9A"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0FBC0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1A23C57B"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r>
        <w:t>timeOfExpiry</w:t>
      </w:r>
      <w:r>
        <w:tab/>
      </w:r>
      <w:r>
        <w:tab/>
      </w:r>
      <w:r>
        <w:tab/>
      </w:r>
      <w:r>
        <w:tab/>
      </w:r>
      <w:r>
        <w:tab/>
        <w:t>[15] WaitTime OPTIONAL,</w:t>
      </w:r>
    </w:p>
    <w:p w14:paraId="59AA7ED2" w14:textId="77777777" w:rsidR="009B1C39" w:rsidRDefault="009B1C39">
      <w:pPr>
        <w:pStyle w:val="PL"/>
      </w:pPr>
      <w:r>
        <w:tab/>
        <w:t>earliestTimeOfDelivery</w:t>
      </w:r>
      <w:r>
        <w:tab/>
      </w:r>
      <w:r>
        <w:tab/>
      </w:r>
      <w:r>
        <w:tab/>
        <w:t xml:space="preserve">[16] WaitTime OPTIONAL, </w:t>
      </w:r>
    </w:p>
    <w:p w14:paraId="7CD02AA2" w14:textId="77777777" w:rsidR="009B1C39" w:rsidRDefault="009B1C39">
      <w:pPr>
        <w:pStyle w:val="PL"/>
      </w:pPr>
      <w:r>
        <w:tab/>
        <w:t>deliveryReportRequested</w:t>
      </w:r>
      <w:r>
        <w:tab/>
      </w:r>
      <w:r>
        <w:tab/>
      </w:r>
      <w:r>
        <w:tab/>
        <w:t>[17] BOOLEAN OPTIONAL,</w:t>
      </w:r>
    </w:p>
    <w:p w14:paraId="59007BB7" w14:textId="77777777" w:rsidR="009B1C39" w:rsidRDefault="009B1C39">
      <w:pPr>
        <w:pStyle w:val="PL"/>
      </w:pPr>
      <w:r>
        <w:tab/>
        <w:t>readReplyRequested</w:t>
      </w:r>
      <w:r>
        <w:tab/>
      </w:r>
      <w:r>
        <w:tab/>
      </w:r>
      <w:r>
        <w:tab/>
      </w:r>
      <w:r>
        <w:tab/>
        <w:t>[18] BOOLEAN OPTIONAL,</w:t>
      </w:r>
    </w:p>
    <w:p w14:paraId="029706DB" w14:textId="77777777" w:rsidR="009B1C39" w:rsidRDefault="009B1C39">
      <w:pPr>
        <w:pStyle w:val="PL"/>
      </w:pPr>
      <w:r>
        <w:tab/>
        <w:t>replyCharging</w:t>
      </w:r>
      <w:r>
        <w:tab/>
      </w:r>
      <w:r>
        <w:tab/>
      </w:r>
      <w:r>
        <w:tab/>
      </w:r>
      <w:r>
        <w:tab/>
      </w:r>
      <w:r>
        <w:tab/>
        <w:t>[19] BOOLEAN OPTIONAL,</w:t>
      </w:r>
    </w:p>
    <w:p w14:paraId="76EEBE32" w14:textId="77777777" w:rsidR="009B1C39" w:rsidRDefault="009B1C39">
      <w:pPr>
        <w:pStyle w:val="PL"/>
      </w:pPr>
      <w:r>
        <w:tab/>
        <w:t>replyDeadline</w:t>
      </w:r>
      <w:r>
        <w:tab/>
      </w:r>
      <w:r>
        <w:tab/>
      </w:r>
      <w:r>
        <w:tab/>
      </w:r>
      <w:r>
        <w:tab/>
      </w:r>
      <w:r>
        <w:tab/>
        <w:t>[20] WaitTime OPTIONAL,</w:t>
      </w:r>
    </w:p>
    <w:p w14:paraId="40037EAD" w14:textId="77777777" w:rsidR="009B1C39" w:rsidRDefault="009B1C39">
      <w:pPr>
        <w:pStyle w:val="PL"/>
      </w:pPr>
      <w:r>
        <w:tab/>
        <w:t>replyChargingSize</w:t>
      </w:r>
      <w:r>
        <w:tab/>
      </w:r>
      <w:r>
        <w:tab/>
      </w:r>
      <w:r>
        <w:tab/>
      </w:r>
      <w:r>
        <w:tab/>
        <w:t>[21] DataVolume OPTIONAL,</w:t>
      </w:r>
    </w:p>
    <w:p w14:paraId="611F7CA6" w14:textId="77777777" w:rsidR="009B1C39" w:rsidRDefault="009B1C39">
      <w:pPr>
        <w:pStyle w:val="PL"/>
      </w:pPr>
      <w:r>
        <w:tab/>
        <w:t>priority</w:t>
      </w:r>
      <w:r>
        <w:tab/>
      </w:r>
      <w:r>
        <w:tab/>
      </w:r>
      <w:r>
        <w:tab/>
      </w:r>
      <w:r>
        <w:tab/>
      </w:r>
      <w:r>
        <w:tab/>
      </w:r>
      <w:r>
        <w:tab/>
        <w:t>[22] PriorityType OPTIONAL,</w:t>
      </w:r>
    </w:p>
    <w:p w14:paraId="0FFDE94A" w14:textId="77777777" w:rsidR="009B1C39" w:rsidRDefault="009B1C39">
      <w:pPr>
        <w:pStyle w:val="PL"/>
      </w:pPr>
      <w:r>
        <w:lastRenderedPageBreak/>
        <w:tab/>
        <w:t>messageDistributionIndicator</w:t>
      </w:r>
      <w:r>
        <w:tab/>
        <w:t>[23] BOOLEAN OPTIONAL,</w:t>
      </w:r>
    </w:p>
    <w:p w14:paraId="1AEB6E76" w14:textId="77777777" w:rsidR="009B1C39" w:rsidRDefault="009B1C39">
      <w:pPr>
        <w:pStyle w:val="PL"/>
      </w:pPr>
      <w:r>
        <w:tab/>
        <w:t>requestStatusCode</w:t>
      </w:r>
      <w:r>
        <w:tab/>
      </w:r>
      <w:r>
        <w:tab/>
      </w:r>
      <w:r>
        <w:tab/>
      </w:r>
      <w:r>
        <w:tab/>
        <w:t>[24] RequestStatusCodeType OPTIONAL,</w:t>
      </w:r>
    </w:p>
    <w:p w14:paraId="54F96FA5" w14:textId="77777777" w:rsidR="009B1C39" w:rsidRDefault="009B1C39">
      <w:pPr>
        <w:pStyle w:val="PL"/>
      </w:pPr>
      <w:r>
        <w:tab/>
        <w:t>statusText</w:t>
      </w:r>
      <w:r>
        <w:tab/>
      </w:r>
      <w:r>
        <w:tab/>
      </w:r>
      <w:r>
        <w:tab/>
      </w:r>
      <w:r>
        <w:tab/>
      </w:r>
      <w:r>
        <w:tab/>
      </w:r>
      <w:r>
        <w:tab/>
        <w:t>[25] StatusTextType OPTIONAL,</w:t>
      </w:r>
    </w:p>
    <w:p w14:paraId="003CF16D" w14:textId="77777777" w:rsidR="009B1C39" w:rsidRDefault="009B1C39">
      <w:pPr>
        <w:pStyle w:val="PL"/>
      </w:pPr>
      <w:r>
        <w:tab/>
        <w:t>recordTimeStamp</w:t>
      </w:r>
      <w:r>
        <w:tab/>
      </w:r>
      <w:r>
        <w:tab/>
      </w:r>
      <w:r>
        <w:tab/>
      </w:r>
      <w:r>
        <w:tab/>
      </w:r>
      <w:r>
        <w:tab/>
        <w:t>[26] TimeStamp,</w:t>
      </w:r>
    </w:p>
    <w:p w14:paraId="3D0685F7" w14:textId="77777777" w:rsidR="009B1C39" w:rsidRDefault="009B1C39">
      <w:pPr>
        <w:pStyle w:val="PL"/>
      </w:pPr>
      <w:r>
        <w:tab/>
        <w:t>localSequenceNumber</w:t>
      </w:r>
      <w:r>
        <w:tab/>
      </w:r>
      <w:r>
        <w:tab/>
      </w:r>
      <w:r>
        <w:tab/>
      </w:r>
      <w:r>
        <w:tab/>
        <w:t>[27] LocalSequenceNumber OPTIONAL,</w:t>
      </w:r>
    </w:p>
    <w:p w14:paraId="3E4E2462"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56D688AF"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t>recordType</w:t>
      </w:r>
      <w:r>
        <w:tab/>
      </w:r>
      <w:r>
        <w:tab/>
      </w:r>
      <w:r>
        <w:tab/>
      </w:r>
      <w:r>
        <w:tab/>
        <w:t>[0] RecordType,</w:t>
      </w:r>
    </w:p>
    <w:p w14:paraId="30F54D7F" w14:textId="77777777" w:rsidR="009B1C39" w:rsidRDefault="009B1C39">
      <w:pPr>
        <w:pStyle w:val="PL"/>
      </w:pPr>
      <w:r>
        <w:tab/>
        <w:t>recipientMmsRSAddress</w:t>
      </w:r>
      <w:r>
        <w:tab/>
        <w:t>[1] MMSRSAddress,</w:t>
      </w:r>
    </w:p>
    <w:p w14:paraId="4DAADAFA" w14:textId="77777777" w:rsidR="009B1C39" w:rsidRDefault="009B1C39">
      <w:pPr>
        <w:pStyle w:val="PL"/>
      </w:pPr>
      <w:r>
        <w:tab/>
        <w:t>linkedID</w:t>
      </w:r>
      <w:r>
        <w:tab/>
      </w:r>
      <w:r>
        <w:tab/>
      </w:r>
      <w:r>
        <w:tab/>
      </w:r>
      <w:r>
        <w:tab/>
        <w:t>[2] OCTET STRING OPTIONAL,</w:t>
      </w:r>
    </w:p>
    <w:p w14:paraId="2E9F7A7E" w14:textId="77777777" w:rsidR="009B1C39" w:rsidRDefault="009B1C39">
      <w:pPr>
        <w:pStyle w:val="PL"/>
      </w:pPr>
      <w:r>
        <w:tab/>
        <w:t>replyChargingID</w:t>
      </w:r>
      <w:r>
        <w:tab/>
      </w:r>
      <w:r>
        <w:tab/>
      </w:r>
      <w:r>
        <w:tab/>
        <w:t xml:space="preserve">[3] OCTET STRING OPTIONAL, </w:t>
      </w:r>
    </w:p>
    <w:p w14:paraId="372B0D2A" w14:textId="77777777" w:rsidR="009B1C39" w:rsidRDefault="009B1C39">
      <w:pPr>
        <w:pStyle w:val="PL"/>
      </w:pPr>
      <w:r>
        <w:tab/>
        <w:t>originatorAddress</w:t>
      </w:r>
      <w:r>
        <w:tab/>
      </w:r>
      <w:r>
        <w:tab/>
        <w:t>[4] MMSAgentAddress,</w:t>
      </w:r>
    </w:p>
    <w:p w14:paraId="09A4D27D" w14:textId="77777777" w:rsidR="009B1C39" w:rsidRDefault="009B1C39">
      <w:pPr>
        <w:pStyle w:val="PL"/>
      </w:pPr>
      <w:r>
        <w:tab/>
        <w:t>recipientAddress</w:t>
      </w:r>
      <w:r>
        <w:tab/>
      </w:r>
      <w:r>
        <w:tab/>
        <w:t>[5] MMSAgentAddress,</w:t>
      </w:r>
    </w:p>
    <w:p w14:paraId="132BAACD" w14:textId="77777777" w:rsidR="009B1C39" w:rsidRDefault="009B1C39">
      <w:pPr>
        <w:pStyle w:val="PL"/>
      </w:pPr>
      <w:r>
        <w:tab/>
        <w:t>mmComponentType</w:t>
      </w:r>
      <w:r>
        <w:tab/>
      </w:r>
      <w:r>
        <w:tab/>
      </w:r>
      <w:r>
        <w:tab/>
        <w:t>[6] MMComponentType OPTIONAL,</w:t>
      </w:r>
    </w:p>
    <w:p w14:paraId="0D444674" w14:textId="77777777" w:rsidR="009B1C39" w:rsidRDefault="009B1C39">
      <w:pPr>
        <w:pStyle w:val="PL"/>
      </w:pPr>
      <w:r>
        <w:tab/>
        <w:t>messageSize</w:t>
      </w:r>
      <w:r>
        <w:tab/>
      </w:r>
      <w:r>
        <w:tab/>
      </w:r>
      <w:r>
        <w:tab/>
      </w:r>
      <w:r>
        <w:tab/>
        <w:t>[7] DataVolume,</w:t>
      </w:r>
    </w:p>
    <w:p w14:paraId="0F4F8AAA" w14:textId="77777777" w:rsidR="009B1C39" w:rsidRDefault="009B1C39">
      <w:pPr>
        <w:pStyle w:val="PL"/>
      </w:pPr>
      <w:r>
        <w:tab/>
        <w:t>contentType</w:t>
      </w:r>
      <w:r>
        <w:tab/>
      </w:r>
      <w:r>
        <w:tab/>
      </w:r>
      <w:r>
        <w:tab/>
      </w:r>
      <w:r>
        <w:tab/>
        <w:t>[8] ContentType,</w:t>
      </w:r>
    </w:p>
    <w:p w14:paraId="798749E9" w14:textId="77777777" w:rsidR="009B1C39" w:rsidRDefault="009B1C39">
      <w:pPr>
        <w:pStyle w:val="PL"/>
      </w:pPr>
      <w:r>
        <w:tab/>
        <w:t>priority</w:t>
      </w:r>
      <w:r>
        <w:tab/>
      </w:r>
      <w:r>
        <w:tab/>
      </w:r>
      <w:r>
        <w:tab/>
      </w:r>
      <w:r>
        <w:tab/>
        <w:t>[9] PriorityType OPTIONAL,</w:t>
      </w:r>
    </w:p>
    <w:p w14:paraId="562B6BA6" w14:textId="77777777" w:rsidR="009B1C39" w:rsidRDefault="009B1C39">
      <w:pPr>
        <w:pStyle w:val="PL"/>
      </w:pPr>
      <w:r>
        <w:tab/>
        <w:t>recordTimeStamp</w:t>
      </w:r>
      <w:r>
        <w:tab/>
      </w:r>
      <w:r>
        <w:tab/>
      </w:r>
      <w:r>
        <w:tab/>
        <w:t xml:space="preserve">[10] TimeStamp OPTIONAL, </w:t>
      </w:r>
      <w:r>
        <w:tab/>
      </w:r>
    </w:p>
    <w:p w14:paraId="5ACDB0D2" w14:textId="77777777" w:rsidR="009B1C39" w:rsidRDefault="009B1C39">
      <w:pPr>
        <w:pStyle w:val="PL"/>
      </w:pPr>
      <w:r>
        <w:tab/>
        <w:t>localSequenceNumber</w:t>
      </w:r>
      <w:r>
        <w:tab/>
      </w:r>
      <w:r>
        <w:tab/>
        <w:t>[11] LocalSequenceNumber OPTIONAL,</w:t>
      </w:r>
    </w:p>
    <w:p w14:paraId="20054940" w14:textId="77777777" w:rsidR="009B1C39" w:rsidRDefault="009B1C39">
      <w:pPr>
        <w:pStyle w:val="PL"/>
      </w:pPr>
      <w:r>
        <w:tab/>
        <w:t>recordExtensions</w:t>
      </w:r>
      <w:r>
        <w:tab/>
      </w:r>
      <w:r>
        <w:tab/>
        <w:t>[12] ManagementExtensions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t>recordType</w:t>
      </w:r>
      <w:r>
        <w:tab/>
      </w:r>
      <w:r>
        <w:tab/>
      </w:r>
      <w:r>
        <w:tab/>
      </w:r>
      <w:r>
        <w:tab/>
        <w:t>[0] RecordType,</w:t>
      </w:r>
    </w:p>
    <w:p w14:paraId="65E99C24" w14:textId="77777777" w:rsidR="009B1C39" w:rsidRDefault="009B1C39">
      <w:pPr>
        <w:pStyle w:val="PL"/>
      </w:pPr>
      <w:r>
        <w:tab/>
        <w:t>recipientMmsRSAddress</w:t>
      </w:r>
      <w:r>
        <w:tab/>
        <w:t>[1] MMSRSAddress,</w:t>
      </w:r>
    </w:p>
    <w:p w14:paraId="4E17F4CF" w14:textId="77777777" w:rsidR="009B1C39" w:rsidRDefault="009B1C39">
      <w:pPr>
        <w:pStyle w:val="PL"/>
      </w:pPr>
      <w:r>
        <w:tab/>
        <w:t>messageID</w:t>
      </w:r>
      <w:r>
        <w:tab/>
      </w:r>
      <w:r>
        <w:tab/>
      </w:r>
      <w:r>
        <w:tab/>
      </w:r>
      <w:r>
        <w:tab/>
        <w:t>[2] OCTET STRING,</w:t>
      </w:r>
    </w:p>
    <w:p w14:paraId="081779FA" w14:textId="77777777" w:rsidR="009B1C39" w:rsidRDefault="009B1C39">
      <w:pPr>
        <w:pStyle w:val="PL"/>
      </w:pPr>
      <w:r>
        <w:tab/>
        <w:t>recipientAddress</w:t>
      </w:r>
      <w:r>
        <w:tab/>
      </w:r>
      <w:r>
        <w:tab/>
        <w:t>[3] MMSAgentAddress,</w:t>
      </w:r>
    </w:p>
    <w:p w14:paraId="07AF17F5" w14:textId="77777777" w:rsidR="009B1C39" w:rsidRDefault="009B1C39">
      <w:pPr>
        <w:pStyle w:val="PL"/>
      </w:pPr>
      <w:r>
        <w:tab/>
        <w:t>serviceCode</w:t>
      </w:r>
      <w:r>
        <w:tab/>
      </w:r>
      <w:r>
        <w:tab/>
      </w:r>
      <w:r>
        <w:tab/>
      </w:r>
      <w:r>
        <w:tab/>
        <w:t>[4] OCTET STRING OPTIONAL,</w:t>
      </w:r>
    </w:p>
    <w:p w14:paraId="6336C4F4" w14:textId="77777777" w:rsidR="009B1C39" w:rsidRDefault="009B1C39">
      <w:pPr>
        <w:pStyle w:val="PL"/>
      </w:pPr>
      <w:r>
        <w:tab/>
        <w:t>requestStatusCode</w:t>
      </w:r>
      <w:r>
        <w:tab/>
      </w:r>
      <w:r>
        <w:tab/>
        <w:t>[5] RequestStatusCodeType OPTIONAL,</w:t>
      </w:r>
    </w:p>
    <w:p w14:paraId="472EB243" w14:textId="77777777" w:rsidR="009B1C39" w:rsidRDefault="009B1C39">
      <w:pPr>
        <w:pStyle w:val="PL"/>
      </w:pPr>
      <w:r>
        <w:tab/>
        <w:t>statusText</w:t>
      </w:r>
      <w:r>
        <w:tab/>
      </w:r>
      <w:r>
        <w:tab/>
      </w:r>
      <w:r>
        <w:tab/>
      </w:r>
      <w:r>
        <w:tab/>
        <w:t>[6] StatusTextType OPTIONAL,</w:t>
      </w:r>
    </w:p>
    <w:p w14:paraId="65798436" w14:textId="77777777" w:rsidR="009B1C39" w:rsidRDefault="009B1C39">
      <w:pPr>
        <w:pStyle w:val="PL"/>
      </w:pPr>
      <w:r>
        <w:tab/>
        <w:t>recordTimeStamp</w:t>
      </w:r>
      <w:r>
        <w:tab/>
      </w:r>
      <w:r>
        <w:tab/>
      </w:r>
      <w:r>
        <w:tab/>
        <w:t>[7] TimeStamp OPTIONAL,</w:t>
      </w:r>
    </w:p>
    <w:p w14:paraId="01D1FD96" w14:textId="77777777" w:rsidR="009B1C39" w:rsidRDefault="009B1C39">
      <w:pPr>
        <w:pStyle w:val="PL"/>
      </w:pPr>
      <w:r>
        <w:tab/>
        <w:t>localSequenceNumber</w:t>
      </w:r>
      <w:r>
        <w:tab/>
      </w:r>
      <w:r>
        <w:tab/>
        <w:t>[8] LocalSequenceNumber OPTIONAL,</w:t>
      </w:r>
    </w:p>
    <w:p w14:paraId="6FFA2188" w14:textId="77777777" w:rsidR="009B1C39" w:rsidRDefault="009B1C39">
      <w:pPr>
        <w:pStyle w:val="PL"/>
      </w:pPr>
      <w:r>
        <w:tab/>
        <w:t>recordExtensions</w:t>
      </w:r>
      <w:r>
        <w:tab/>
      </w:r>
      <w:r>
        <w:tab/>
        <w:t>[9] ManagementExtensions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t>recordType</w:t>
      </w:r>
      <w:r>
        <w:tab/>
      </w:r>
      <w:r>
        <w:tab/>
      </w:r>
      <w:r>
        <w:tab/>
      </w:r>
      <w:r>
        <w:tab/>
        <w:t>[0] RecordType,</w:t>
      </w:r>
    </w:p>
    <w:p w14:paraId="1A10E287" w14:textId="77777777" w:rsidR="009B1C39" w:rsidRDefault="009B1C39">
      <w:pPr>
        <w:pStyle w:val="PL"/>
      </w:pPr>
      <w:r>
        <w:tab/>
        <w:t>originatorMmsRSAddress</w:t>
      </w:r>
      <w:r>
        <w:tab/>
        <w:t>[1] MMSRSAddress,</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r>
        <w:t>messageID</w:t>
      </w:r>
      <w:r>
        <w:tab/>
      </w:r>
      <w:r>
        <w:tab/>
      </w:r>
      <w:r>
        <w:tab/>
      </w:r>
      <w:r>
        <w:tab/>
        <w:t>[4] OCTET STRING,</w:t>
      </w:r>
    </w:p>
    <w:p w14:paraId="67F3B85A" w14:textId="77777777" w:rsidR="009B1C39" w:rsidRDefault="009B1C39">
      <w:pPr>
        <w:pStyle w:val="PL"/>
      </w:pPr>
      <w:r>
        <w:tab/>
        <w:t>originatorAddress</w:t>
      </w:r>
      <w:r>
        <w:tab/>
      </w:r>
      <w:r>
        <w:tab/>
        <w:t>[5] MMSAgentAddress,</w:t>
      </w:r>
    </w:p>
    <w:p w14:paraId="0BF44CE2" w14:textId="77777777" w:rsidR="009B1C39" w:rsidRDefault="009B1C39">
      <w:pPr>
        <w:pStyle w:val="PL"/>
      </w:pPr>
      <w:r>
        <w:tab/>
        <w:t>serviceCode</w:t>
      </w:r>
      <w:r>
        <w:tab/>
      </w:r>
      <w:r>
        <w:tab/>
      </w:r>
      <w:r>
        <w:tab/>
      </w:r>
      <w:r>
        <w:tab/>
        <w:t>[6] OCTET STRING OPTIONAL,</w:t>
      </w:r>
    </w:p>
    <w:p w14:paraId="36363B11" w14:textId="77777777" w:rsidR="009B1C39" w:rsidRDefault="009B1C39">
      <w:pPr>
        <w:pStyle w:val="PL"/>
      </w:pPr>
      <w:r>
        <w:tab/>
        <w:t>requestStatusCode</w:t>
      </w:r>
      <w:r>
        <w:tab/>
      </w:r>
      <w:r>
        <w:tab/>
        <w:t>[7] RequestStatusCodeType OPTIONAL,</w:t>
      </w:r>
    </w:p>
    <w:p w14:paraId="5984C128" w14:textId="77777777" w:rsidR="009B1C39" w:rsidRDefault="009B1C39">
      <w:pPr>
        <w:pStyle w:val="PL"/>
      </w:pPr>
      <w:r>
        <w:tab/>
        <w:t>statusText</w:t>
      </w:r>
      <w:r>
        <w:tab/>
      </w:r>
      <w:r>
        <w:tab/>
      </w:r>
      <w:r>
        <w:tab/>
      </w:r>
      <w:r>
        <w:tab/>
        <w:t>[8] StatusTextType OPTIONAL,</w:t>
      </w:r>
    </w:p>
    <w:p w14:paraId="54F30E65" w14:textId="77777777" w:rsidR="009B1C39" w:rsidRDefault="009B1C39">
      <w:pPr>
        <w:pStyle w:val="PL"/>
      </w:pPr>
      <w:r>
        <w:tab/>
        <w:t>recordTimeStamp</w:t>
      </w:r>
      <w:r>
        <w:tab/>
      </w:r>
      <w:r>
        <w:tab/>
      </w:r>
      <w:r>
        <w:tab/>
        <w:t>[9] TimeStamp OPTIONAL,</w:t>
      </w:r>
    </w:p>
    <w:p w14:paraId="0B7C23FE" w14:textId="77777777" w:rsidR="009B1C39" w:rsidRDefault="009B1C39">
      <w:pPr>
        <w:pStyle w:val="PL"/>
      </w:pPr>
      <w:r>
        <w:tab/>
        <w:t>localSequenceNumber</w:t>
      </w:r>
      <w:r>
        <w:tab/>
      </w:r>
      <w:r>
        <w:tab/>
        <w:t>[10] LocalSequenceNumber OPTIONAL,</w:t>
      </w:r>
    </w:p>
    <w:p w14:paraId="347D7EF2" w14:textId="77777777" w:rsidR="009B1C39" w:rsidRDefault="009B1C39">
      <w:pPr>
        <w:pStyle w:val="PL"/>
      </w:pPr>
      <w:r>
        <w:tab/>
        <w:t>recordExtensions</w:t>
      </w:r>
      <w:r>
        <w:tab/>
      </w:r>
      <w:r>
        <w:tab/>
        <w:t>[11] ManagementExtensions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t>recordType</w:t>
      </w:r>
      <w:r>
        <w:tab/>
      </w:r>
      <w:r>
        <w:tab/>
      </w:r>
      <w:r>
        <w:tab/>
      </w:r>
      <w:r>
        <w:tab/>
        <w:t>[0] RecordType,</w:t>
      </w:r>
    </w:p>
    <w:p w14:paraId="721A0DA4" w14:textId="77777777" w:rsidR="009B1C39" w:rsidRDefault="009B1C39">
      <w:pPr>
        <w:pStyle w:val="PL"/>
      </w:pPr>
      <w:r>
        <w:tab/>
        <w:t>originatorMmsRSAddress</w:t>
      </w:r>
      <w:r>
        <w:tab/>
        <w:t>[1] MMSRSAddress,</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r>
        <w:t>messageID</w:t>
      </w:r>
      <w:r>
        <w:tab/>
      </w:r>
      <w:r>
        <w:tab/>
      </w:r>
      <w:r>
        <w:tab/>
      </w:r>
      <w:r>
        <w:tab/>
        <w:t>[4] OCTET STRING,</w:t>
      </w:r>
    </w:p>
    <w:p w14:paraId="34DD3BCD" w14:textId="77777777" w:rsidR="009B1C39" w:rsidRDefault="009B1C39">
      <w:pPr>
        <w:pStyle w:val="PL"/>
      </w:pPr>
      <w:r>
        <w:tab/>
        <w:t>originatorAddress</w:t>
      </w:r>
      <w:r>
        <w:tab/>
      </w:r>
      <w:r>
        <w:tab/>
        <w:t>[5] MMSAgentAddress,</w:t>
      </w:r>
    </w:p>
    <w:p w14:paraId="264C04C3" w14:textId="77777777" w:rsidR="009B1C39" w:rsidRDefault="009B1C39">
      <w:pPr>
        <w:pStyle w:val="PL"/>
      </w:pPr>
      <w:r>
        <w:tab/>
        <w:t>serviceCode</w:t>
      </w:r>
      <w:r>
        <w:tab/>
      </w:r>
      <w:r>
        <w:tab/>
      </w:r>
      <w:r>
        <w:tab/>
      </w:r>
      <w:r>
        <w:tab/>
        <w:t>[6] OCTET STRING OPTIONAL,</w:t>
      </w:r>
    </w:p>
    <w:p w14:paraId="4D5F65C9" w14:textId="77777777" w:rsidR="009B1C39" w:rsidRDefault="009B1C39">
      <w:pPr>
        <w:pStyle w:val="PL"/>
      </w:pPr>
      <w:r>
        <w:tab/>
        <w:t>contentType</w:t>
      </w:r>
      <w:r>
        <w:tab/>
      </w:r>
      <w:r>
        <w:tab/>
      </w:r>
      <w:r>
        <w:tab/>
      </w:r>
      <w:r>
        <w:tab/>
        <w:t>[7] ContentType,</w:t>
      </w:r>
    </w:p>
    <w:p w14:paraId="5FD0ABA8" w14:textId="77777777" w:rsidR="009B1C39" w:rsidRDefault="009B1C39">
      <w:pPr>
        <w:pStyle w:val="PL"/>
      </w:pPr>
      <w:r>
        <w:tab/>
        <w:t>submissionTime</w:t>
      </w:r>
      <w:r>
        <w:tab/>
      </w:r>
      <w:r>
        <w:tab/>
      </w:r>
      <w:r>
        <w:tab/>
        <w:t>[8] TimeStamp OPTIONAL,</w:t>
      </w:r>
    </w:p>
    <w:p w14:paraId="63562B7D" w14:textId="77777777" w:rsidR="009B1C39" w:rsidRDefault="009B1C39">
      <w:pPr>
        <w:pStyle w:val="PL"/>
      </w:pPr>
      <w:r>
        <w:tab/>
        <w:t>timeOfExpiry</w:t>
      </w:r>
      <w:r>
        <w:tab/>
      </w:r>
      <w:r>
        <w:tab/>
      </w:r>
      <w:r>
        <w:tab/>
        <w:t>[9] WaitTime OPTIONAL,</w:t>
      </w:r>
    </w:p>
    <w:p w14:paraId="7BCF43FB" w14:textId="77777777" w:rsidR="009B1C39" w:rsidRDefault="009B1C39">
      <w:pPr>
        <w:pStyle w:val="PL"/>
      </w:pPr>
      <w:r>
        <w:tab/>
        <w:t>earliestTimeOfDelivery</w:t>
      </w:r>
      <w:r>
        <w:tab/>
        <w:t>[10] WaitTime OPTIONAL,</w:t>
      </w:r>
    </w:p>
    <w:p w14:paraId="596FF1C3" w14:textId="77777777" w:rsidR="009B1C39" w:rsidRDefault="009B1C39">
      <w:pPr>
        <w:pStyle w:val="PL"/>
      </w:pPr>
      <w:r>
        <w:tab/>
        <w:t>requestStatusCode</w:t>
      </w:r>
      <w:r>
        <w:tab/>
      </w:r>
      <w:r>
        <w:tab/>
        <w:t>[11] RequestStatusCodeType OPTIONAL,</w:t>
      </w:r>
    </w:p>
    <w:p w14:paraId="369AB02A" w14:textId="77777777" w:rsidR="009B1C39" w:rsidRDefault="009B1C39">
      <w:pPr>
        <w:pStyle w:val="PL"/>
      </w:pPr>
      <w:r>
        <w:tab/>
        <w:t>statusText</w:t>
      </w:r>
      <w:r>
        <w:tab/>
      </w:r>
      <w:r>
        <w:tab/>
      </w:r>
      <w:r>
        <w:tab/>
      </w:r>
      <w:r>
        <w:tab/>
        <w:t>[12] StatusTextType OPTIONAL,</w:t>
      </w:r>
    </w:p>
    <w:p w14:paraId="67650B6E" w14:textId="77777777" w:rsidR="009B1C39" w:rsidRDefault="009B1C39">
      <w:pPr>
        <w:pStyle w:val="PL"/>
      </w:pPr>
      <w:r>
        <w:tab/>
        <w:t>recordTimeStamp</w:t>
      </w:r>
      <w:r>
        <w:tab/>
      </w:r>
      <w:r>
        <w:tab/>
      </w:r>
      <w:r>
        <w:tab/>
        <w:t>[13] TimeStamp OPTIONAL,</w:t>
      </w:r>
    </w:p>
    <w:p w14:paraId="2A746270" w14:textId="77777777" w:rsidR="009B1C39" w:rsidRDefault="009B1C39">
      <w:pPr>
        <w:pStyle w:val="PL"/>
      </w:pPr>
      <w:r>
        <w:tab/>
        <w:t>localSequenceNumber</w:t>
      </w:r>
      <w:r>
        <w:tab/>
      </w:r>
      <w:r>
        <w:tab/>
        <w:t>[14] LocalSequenceNumber OPTIONAL,</w:t>
      </w:r>
    </w:p>
    <w:p w14:paraId="4DF1369B" w14:textId="77777777" w:rsidR="009B1C39" w:rsidRDefault="009B1C39">
      <w:pPr>
        <w:pStyle w:val="PL"/>
      </w:pPr>
      <w:r>
        <w:tab/>
        <w:t>recordExtensions</w:t>
      </w:r>
      <w:r>
        <w:tab/>
      </w:r>
      <w:r>
        <w:tab/>
        <w:t>[15] ManagementExtensions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lastRenderedPageBreak/>
        <w:tab/>
        <w:t>recordType</w:t>
      </w:r>
      <w:r>
        <w:tab/>
      </w:r>
      <w:r>
        <w:tab/>
      </w:r>
      <w:r>
        <w:tab/>
      </w:r>
      <w:r>
        <w:tab/>
        <w:t>[0] RecordType,</w:t>
      </w:r>
    </w:p>
    <w:p w14:paraId="544B553A" w14:textId="77777777" w:rsidR="009B1C39" w:rsidRDefault="009B1C39">
      <w:pPr>
        <w:pStyle w:val="PL"/>
      </w:pPr>
      <w:r>
        <w:tab/>
        <w:t>recipientMmsRSAddress</w:t>
      </w:r>
      <w:r>
        <w:tab/>
        <w:t>[1] MMSRSAddress OPTIONAL,</w:t>
      </w:r>
    </w:p>
    <w:p w14:paraId="6911708D" w14:textId="77777777" w:rsidR="009B1C39" w:rsidRDefault="009B1C39">
      <w:pPr>
        <w:pStyle w:val="PL"/>
      </w:pPr>
      <w:r>
        <w:tab/>
        <w:t>messageID</w:t>
      </w:r>
      <w:r>
        <w:tab/>
      </w:r>
      <w:r>
        <w:tab/>
      </w:r>
      <w:r>
        <w:tab/>
      </w:r>
      <w:r>
        <w:tab/>
        <w:t>[2] OCTET STRING,</w:t>
      </w:r>
    </w:p>
    <w:p w14:paraId="5D17D34C" w14:textId="77777777" w:rsidR="009B1C39" w:rsidRDefault="009B1C39">
      <w:pPr>
        <w:pStyle w:val="PL"/>
      </w:pPr>
      <w:r>
        <w:tab/>
        <w:t>originatorAddress</w:t>
      </w:r>
      <w:r>
        <w:tab/>
      </w:r>
      <w:r>
        <w:tab/>
        <w:t>[3] MMSAgentAddress OPTIONAL,</w:t>
      </w:r>
    </w:p>
    <w:p w14:paraId="7611F109" w14:textId="77777777" w:rsidR="009B1C39" w:rsidRDefault="009B1C39">
      <w:pPr>
        <w:pStyle w:val="PL"/>
      </w:pPr>
      <w:r>
        <w:tab/>
        <w:t>recipientAddress</w:t>
      </w:r>
      <w:r>
        <w:tab/>
      </w:r>
      <w:r>
        <w:tab/>
        <w:t>[4] MMSAgentAddress,</w:t>
      </w:r>
    </w:p>
    <w:p w14:paraId="2958CBB9" w14:textId="77777777" w:rsidR="009B1C39" w:rsidRDefault="009B1C39">
      <w:pPr>
        <w:pStyle w:val="PL"/>
      </w:pPr>
      <w:r>
        <w:tab/>
        <w:t>mmDateAndTime</w:t>
      </w:r>
      <w:r>
        <w:tab/>
      </w:r>
      <w:r>
        <w:tab/>
      </w:r>
      <w:r>
        <w:tab/>
        <w:t>[5] TimeStamp OPTIONAL,</w:t>
      </w:r>
    </w:p>
    <w:p w14:paraId="4E8C4FF3" w14:textId="77777777" w:rsidR="009B1C39" w:rsidRDefault="009B1C39">
      <w:pPr>
        <w:pStyle w:val="PL"/>
      </w:pPr>
      <w:r>
        <w:tab/>
        <w:t>mmStatusCode</w:t>
      </w:r>
      <w:r>
        <w:tab/>
      </w:r>
      <w:r>
        <w:tab/>
      </w:r>
      <w:r>
        <w:tab/>
        <w:t>[6] MMStatusCodeType,</w:t>
      </w:r>
    </w:p>
    <w:p w14:paraId="77E3EBA6" w14:textId="77777777" w:rsidR="009B1C39" w:rsidRDefault="009B1C39">
      <w:pPr>
        <w:pStyle w:val="PL"/>
      </w:pPr>
      <w:r>
        <w:tab/>
        <w:t>mmStatusText</w:t>
      </w:r>
      <w:r>
        <w:tab/>
      </w:r>
      <w:r>
        <w:tab/>
      </w:r>
      <w:r>
        <w:tab/>
        <w:t>[7] StatusTextType OPTIONAL,</w:t>
      </w:r>
    </w:p>
    <w:p w14:paraId="7DD43F5B" w14:textId="77777777" w:rsidR="009B1C39" w:rsidRDefault="009B1C39">
      <w:pPr>
        <w:pStyle w:val="PL"/>
      </w:pPr>
      <w:r>
        <w:tab/>
        <w:t>recordTimeStamp</w:t>
      </w:r>
      <w:r>
        <w:tab/>
      </w:r>
      <w:r>
        <w:tab/>
      </w:r>
      <w:r>
        <w:tab/>
        <w:t>[8] TimeStamp OPTIONAL,</w:t>
      </w:r>
    </w:p>
    <w:p w14:paraId="528F703B" w14:textId="77777777" w:rsidR="009B1C39" w:rsidRDefault="009B1C39">
      <w:pPr>
        <w:pStyle w:val="PL"/>
      </w:pPr>
      <w:r>
        <w:tab/>
        <w:t>localSequenceNumber</w:t>
      </w:r>
      <w:r>
        <w:tab/>
      </w:r>
      <w:r>
        <w:tab/>
        <w:t>[9] LocalSequenceNumber OPTIONAL,</w:t>
      </w:r>
    </w:p>
    <w:p w14:paraId="63D1701B" w14:textId="77777777" w:rsidR="009B1C39" w:rsidRDefault="009B1C39">
      <w:pPr>
        <w:pStyle w:val="PL"/>
      </w:pPr>
      <w:r>
        <w:tab/>
        <w:t>recordExtensions</w:t>
      </w:r>
      <w:r>
        <w:tab/>
      </w:r>
      <w:r>
        <w:tab/>
        <w:t>[10] ManagementExtensions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t>recordType</w:t>
      </w:r>
      <w:r>
        <w:tab/>
      </w:r>
      <w:r>
        <w:tab/>
      </w:r>
      <w:r>
        <w:tab/>
      </w:r>
      <w:r>
        <w:tab/>
        <w:t>[0] RecordType,</w:t>
      </w:r>
    </w:p>
    <w:p w14:paraId="110556DF" w14:textId="77777777" w:rsidR="009B1C39" w:rsidRDefault="009B1C39">
      <w:pPr>
        <w:pStyle w:val="PL"/>
      </w:pPr>
      <w:r>
        <w:tab/>
        <w:t>recipientMmsRSAddress</w:t>
      </w:r>
      <w:r>
        <w:tab/>
        <w:t>[1] MMSRSAddress OPTIONAL,</w:t>
      </w:r>
    </w:p>
    <w:p w14:paraId="14E2584B" w14:textId="77777777" w:rsidR="009B1C39" w:rsidRDefault="009B1C39">
      <w:pPr>
        <w:pStyle w:val="PL"/>
      </w:pPr>
      <w:r>
        <w:tab/>
        <w:t>messageID</w:t>
      </w:r>
      <w:r>
        <w:tab/>
      </w:r>
      <w:r>
        <w:tab/>
      </w:r>
      <w:r>
        <w:tab/>
      </w:r>
      <w:r>
        <w:tab/>
        <w:t>[2] OCTET STRING,</w:t>
      </w:r>
    </w:p>
    <w:p w14:paraId="4A620053" w14:textId="77777777" w:rsidR="009B1C39" w:rsidRDefault="009B1C39">
      <w:pPr>
        <w:pStyle w:val="PL"/>
      </w:pPr>
      <w:r>
        <w:tab/>
        <w:t>originatorAddress</w:t>
      </w:r>
      <w:r>
        <w:tab/>
      </w:r>
      <w:r>
        <w:tab/>
        <w:t>[3] MMSAgentAddress OPTIONAL,</w:t>
      </w:r>
    </w:p>
    <w:p w14:paraId="2CB34A25" w14:textId="77777777" w:rsidR="009B1C39" w:rsidRDefault="009B1C39">
      <w:pPr>
        <w:pStyle w:val="PL"/>
      </w:pPr>
      <w:r>
        <w:tab/>
        <w:t>recipientAddress</w:t>
      </w:r>
      <w:r>
        <w:tab/>
      </w:r>
      <w:r>
        <w:tab/>
        <w:t>[4] MMSAgentAddress,</w:t>
      </w:r>
    </w:p>
    <w:p w14:paraId="753026AF" w14:textId="77777777" w:rsidR="009B1C39" w:rsidRDefault="009B1C39">
      <w:pPr>
        <w:pStyle w:val="PL"/>
      </w:pPr>
      <w:r>
        <w:tab/>
        <w:t>requestStatusCode</w:t>
      </w:r>
      <w:r>
        <w:tab/>
      </w:r>
      <w:r>
        <w:tab/>
        <w:t>[5] RequestStatusCodeType OPTIONAL,</w:t>
      </w:r>
    </w:p>
    <w:p w14:paraId="5348FF16" w14:textId="77777777" w:rsidR="009B1C39" w:rsidRDefault="009B1C39">
      <w:pPr>
        <w:pStyle w:val="PL"/>
      </w:pPr>
      <w:r>
        <w:tab/>
        <w:t>statusText</w:t>
      </w:r>
      <w:r>
        <w:tab/>
      </w:r>
      <w:r>
        <w:tab/>
      </w:r>
      <w:r>
        <w:tab/>
      </w:r>
      <w:r>
        <w:tab/>
        <w:t>[6] StatusTextType OPTIONAL,</w:t>
      </w:r>
    </w:p>
    <w:p w14:paraId="326EBE0B" w14:textId="77777777" w:rsidR="009B1C39" w:rsidRDefault="009B1C39">
      <w:pPr>
        <w:pStyle w:val="PL"/>
      </w:pPr>
      <w:r>
        <w:tab/>
        <w:t>recordTimeStamp</w:t>
      </w:r>
      <w:r>
        <w:tab/>
      </w:r>
      <w:r>
        <w:tab/>
      </w:r>
      <w:r>
        <w:tab/>
        <w:t>[7] TimeStamp OPTIONAL,</w:t>
      </w:r>
    </w:p>
    <w:p w14:paraId="5D7D77AC" w14:textId="77777777" w:rsidR="009B1C39" w:rsidRDefault="009B1C39">
      <w:pPr>
        <w:pStyle w:val="PL"/>
      </w:pPr>
      <w:r>
        <w:tab/>
        <w:t>localSequenceNumber</w:t>
      </w:r>
      <w:r>
        <w:tab/>
      </w:r>
      <w:r>
        <w:tab/>
        <w:t>[8] LocalSequenceNumber OPTIONAL,</w:t>
      </w:r>
    </w:p>
    <w:p w14:paraId="3164ECDC" w14:textId="77777777" w:rsidR="009B1C39" w:rsidRDefault="009B1C39">
      <w:pPr>
        <w:pStyle w:val="PL"/>
      </w:pPr>
      <w:r>
        <w:tab/>
        <w:t>recordExtensions</w:t>
      </w:r>
      <w:r>
        <w:tab/>
      </w:r>
      <w:r>
        <w:tab/>
        <w:t>[9] ManagementExtensions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t>recordType</w:t>
      </w:r>
      <w:r>
        <w:tab/>
      </w:r>
      <w:r>
        <w:tab/>
      </w:r>
      <w:r>
        <w:tab/>
      </w:r>
      <w:r>
        <w:tab/>
        <w:t>[0] RecordType,</w:t>
      </w:r>
    </w:p>
    <w:p w14:paraId="07F6877F" w14:textId="77777777" w:rsidR="009B1C39" w:rsidRDefault="009B1C39">
      <w:pPr>
        <w:pStyle w:val="PL"/>
      </w:pPr>
      <w:r>
        <w:tab/>
        <w:t>recipientMmsRSAddress</w:t>
      </w:r>
      <w:r>
        <w:tab/>
        <w:t>[1] MMSRSAddress OPTIONAL,</w:t>
      </w:r>
    </w:p>
    <w:p w14:paraId="17B8D84C" w14:textId="77777777" w:rsidR="009B1C39" w:rsidRDefault="009B1C39">
      <w:pPr>
        <w:pStyle w:val="PL"/>
      </w:pPr>
      <w:r>
        <w:tab/>
        <w:t>messageID</w:t>
      </w:r>
      <w:r>
        <w:tab/>
      </w:r>
      <w:r>
        <w:tab/>
      </w:r>
      <w:r>
        <w:tab/>
      </w:r>
      <w:r>
        <w:tab/>
        <w:t>[2] OCTET STRING,</w:t>
      </w:r>
    </w:p>
    <w:p w14:paraId="294EA830" w14:textId="77777777" w:rsidR="009B1C39" w:rsidRDefault="009B1C39">
      <w:pPr>
        <w:pStyle w:val="PL"/>
      </w:pPr>
      <w:r>
        <w:tab/>
        <w:t>originatorAddress</w:t>
      </w:r>
      <w:r>
        <w:tab/>
      </w:r>
      <w:r>
        <w:tab/>
        <w:t>[3] MMSAgentAddress OPTIONAL,</w:t>
      </w:r>
    </w:p>
    <w:p w14:paraId="49970557" w14:textId="77777777" w:rsidR="009B1C39" w:rsidRDefault="009B1C39">
      <w:pPr>
        <w:pStyle w:val="PL"/>
      </w:pPr>
      <w:r>
        <w:tab/>
        <w:t>recipientAddress</w:t>
      </w:r>
      <w:r>
        <w:tab/>
      </w:r>
      <w:r>
        <w:tab/>
        <w:t>[4] MMSAgentAddress,</w:t>
      </w:r>
    </w:p>
    <w:p w14:paraId="41B4B485" w14:textId="77777777" w:rsidR="009B1C39" w:rsidRDefault="009B1C39">
      <w:pPr>
        <w:pStyle w:val="PL"/>
      </w:pPr>
      <w:r>
        <w:tab/>
        <w:t>mmDateAndTime</w:t>
      </w:r>
      <w:r>
        <w:tab/>
      </w:r>
      <w:r>
        <w:tab/>
      </w:r>
      <w:r>
        <w:tab/>
        <w:t>[5] TimeStamp OPTIONAL,</w:t>
      </w:r>
    </w:p>
    <w:p w14:paraId="4C7E2AF5" w14:textId="77777777" w:rsidR="009B1C39" w:rsidRDefault="009B1C39">
      <w:pPr>
        <w:pStyle w:val="PL"/>
      </w:pPr>
      <w:r>
        <w:tab/>
        <w:t>readStatus</w:t>
      </w:r>
      <w:r>
        <w:tab/>
      </w:r>
      <w:r>
        <w:tab/>
      </w:r>
      <w:r>
        <w:tab/>
      </w:r>
      <w:r>
        <w:tab/>
        <w:t>[6] MMStatusCodeType,</w:t>
      </w:r>
    </w:p>
    <w:p w14:paraId="1F42CE46" w14:textId="77777777" w:rsidR="009B1C39" w:rsidRDefault="009B1C39">
      <w:pPr>
        <w:pStyle w:val="PL"/>
      </w:pPr>
      <w:r>
        <w:tab/>
        <w:t>mmStatusText</w:t>
      </w:r>
      <w:r>
        <w:tab/>
      </w:r>
      <w:r>
        <w:tab/>
      </w:r>
      <w:r>
        <w:tab/>
        <w:t>[7] StatusTextType OPTIONAL,</w:t>
      </w:r>
    </w:p>
    <w:p w14:paraId="60F02207" w14:textId="77777777" w:rsidR="009B1C39" w:rsidRDefault="009B1C39">
      <w:pPr>
        <w:pStyle w:val="PL"/>
      </w:pPr>
      <w:r>
        <w:tab/>
        <w:t>recordTimeStamp</w:t>
      </w:r>
      <w:r>
        <w:tab/>
      </w:r>
      <w:r>
        <w:tab/>
      </w:r>
      <w:r>
        <w:tab/>
        <w:t>[8] TimeStamp OPTIONAL,</w:t>
      </w:r>
    </w:p>
    <w:p w14:paraId="77565522" w14:textId="77777777" w:rsidR="009B1C39" w:rsidRDefault="009B1C39">
      <w:pPr>
        <w:pStyle w:val="PL"/>
      </w:pPr>
      <w:r>
        <w:tab/>
        <w:t>localSequenceNumber</w:t>
      </w:r>
      <w:r>
        <w:tab/>
      </w:r>
      <w:r>
        <w:tab/>
        <w:t>[9] LocalSequenceNumber OPTIONAL,</w:t>
      </w:r>
    </w:p>
    <w:p w14:paraId="460CFD73" w14:textId="77777777" w:rsidR="009B1C39" w:rsidRDefault="009B1C39">
      <w:pPr>
        <w:pStyle w:val="PL"/>
      </w:pPr>
      <w:r>
        <w:tab/>
        <w:t>recordExtensions</w:t>
      </w:r>
      <w:r>
        <w:tab/>
      </w:r>
      <w:r>
        <w:tab/>
        <w:t>[10] ManagementExtensions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t>recordType</w:t>
      </w:r>
      <w:r>
        <w:tab/>
      </w:r>
      <w:r>
        <w:tab/>
      </w:r>
      <w:r>
        <w:tab/>
      </w:r>
      <w:r>
        <w:tab/>
        <w:t>[0] RecordType,</w:t>
      </w:r>
    </w:p>
    <w:p w14:paraId="2BD6B275" w14:textId="77777777" w:rsidR="009B1C39" w:rsidRDefault="009B1C39">
      <w:pPr>
        <w:pStyle w:val="PL"/>
      </w:pPr>
      <w:r>
        <w:tab/>
        <w:t>recipientMmsRSAddress</w:t>
      </w:r>
      <w:r>
        <w:tab/>
        <w:t>[1] MMSRSAddress OPTIONAL,</w:t>
      </w:r>
    </w:p>
    <w:p w14:paraId="668906F3" w14:textId="77777777" w:rsidR="009B1C39" w:rsidRDefault="009B1C39">
      <w:pPr>
        <w:pStyle w:val="PL"/>
      </w:pPr>
      <w:r>
        <w:tab/>
        <w:t>messageID</w:t>
      </w:r>
      <w:r>
        <w:tab/>
      </w:r>
      <w:r>
        <w:tab/>
      </w:r>
      <w:r>
        <w:tab/>
      </w:r>
      <w:r>
        <w:tab/>
        <w:t>[2] OCTET STRING,</w:t>
      </w:r>
    </w:p>
    <w:p w14:paraId="31DC7DF5" w14:textId="77777777" w:rsidR="009B1C39" w:rsidRDefault="009B1C39">
      <w:pPr>
        <w:pStyle w:val="PL"/>
      </w:pPr>
      <w:r>
        <w:tab/>
        <w:t>originatorAddress</w:t>
      </w:r>
      <w:r>
        <w:tab/>
      </w:r>
      <w:r>
        <w:tab/>
        <w:t>[3] MMSAgentAddress OPTIONAL,</w:t>
      </w:r>
    </w:p>
    <w:p w14:paraId="72D8E622" w14:textId="77777777" w:rsidR="009B1C39" w:rsidRDefault="009B1C39">
      <w:pPr>
        <w:pStyle w:val="PL"/>
      </w:pPr>
      <w:r>
        <w:tab/>
        <w:t>recipientAddress</w:t>
      </w:r>
      <w:r>
        <w:tab/>
      </w:r>
      <w:r>
        <w:tab/>
        <w:t>[4] MMSAgentAddress,</w:t>
      </w:r>
    </w:p>
    <w:p w14:paraId="0601A728" w14:textId="77777777" w:rsidR="009B1C39" w:rsidRDefault="009B1C39">
      <w:pPr>
        <w:pStyle w:val="PL"/>
      </w:pPr>
      <w:r>
        <w:tab/>
        <w:t>requestStatusCode</w:t>
      </w:r>
      <w:r>
        <w:tab/>
      </w:r>
      <w:r>
        <w:tab/>
        <w:t>[5] RequestStatusCodeType OPTIONAL,</w:t>
      </w:r>
    </w:p>
    <w:p w14:paraId="0876664D" w14:textId="77777777" w:rsidR="009B1C39" w:rsidRDefault="009B1C39">
      <w:pPr>
        <w:pStyle w:val="PL"/>
      </w:pPr>
      <w:r>
        <w:tab/>
        <w:t>statusText</w:t>
      </w:r>
      <w:r>
        <w:tab/>
      </w:r>
      <w:r>
        <w:tab/>
      </w:r>
      <w:r>
        <w:tab/>
      </w:r>
      <w:r>
        <w:tab/>
        <w:t>[6] StatusTextType OPTIONAL,</w:t>
      </w:r>
    </w:p>
    <w:p w14:paraId="413F575D" w14:textId="77777777" w:rsidR="009B1C39" w:rsidRDefault="009B1C39">
      <w:pPr>
        <w:pStyle w:val="PL"/>
      </w:pPr>
      <w:r>
        <w:tab/>
        <w:t>recordTimeStamp</w:t>
      </w:r>
      <w:r>
        <w:tab/>
      </w:r>
      <w:r>
        <w:tab/>
      </w:r>
      <w:r>
        <w:tab/>
        <w:t>[7] TimeStamp OPTIONAL,</w:t>
      </w:r>
    </w:p>
    <w:p w14:paraId="360757E3" w14:textId="77777777" w:rsidR="009B1C39" w:rsidRDefault="009B1C39">
      <w:pPr>
        <w:pStyle w:val="PL"/>
      </w:pPr>
      <w:r>
        <w:tab/>
        <w:t>localSequenceNumber</w:t>
      </w:r>
      <w:r>
        <w:tab/>
      </w:r>
      <w:r>
        <w:tab/>
        <w:t>[8] LocalSequenceNumber OPTIONAL,</w:t>
      </w:r>
    </w:p>
    <w:p w14:paraId="52C375C8" w14:textId="77777777" w:rsidR="009B1C39" w:rsidRDefault="009B1C39">
      <w:pPr>
        <w:pStyle w:val="PL"/>
      </w:pPr>
      <w:r>
        <w:tab/>
        <w:t>recordExtensions</w:t>
      </w:r>
      <w:r>
        <w:tab/>
      </w:r>
      <w:r>
        <w:tab/>
        <w:t>[9] ManagementExtensions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r>
        <w:t>AccessCorrelation ::= CHOICE</w:t>
      </w:r>
    </w:p>
    <w:p w14:paraId="0E696DBA" w14:textId="77777777" w:rsidR="009B1C39" w:rsidRDefault="009B1C39">
      <w:pPr>
        <w:pStyle w:val="PL"/>
      </w:pPr>
      <w:r>
        <w:t>{</w:t>
      </w:r>
    </w:p>
    <w:p w14:paraId="7DA32932" w14:textId="77777777" w:rsidR="009B1C39" w:rsidRDefault="009B1C39">
      <w:pPr>
        <w:pStyle w:val="PL"/>
      </w:pPr>
      <w:r>
        <w:tab/>
        <w:t>circuitSwitched</w:t>
      </w:r>
      <w:r>
        <w:tab/>
      </w:r>
      <w:r>
        <w:tab/>
      </w:r>
      <w:r>
        <w:tab/>
        <w:t>[0]</w:t>
      </w:r>
      <w:r>
        <w:tab/>
        <w:t>CircuitSwitchedAccess,</w:t>
      </w:r>
    </w:p>
    <w:p w14:paraId="77705EF1" w14:textId="77777777" w:rsidR="009B1C39" w:rsidRDefault="009B1C39">
      <w:pPr>
        <w:pStyle w:val="PL"/>
      </w:pPr>
      <w:r>
        <w:tab/>
        <w:t>packetSwitched</w:t>
      </w:r>
      <w:r>
        <w:tab/>
      </w:r>
      <w:r>
        <w:tab/>
      </w:r>
      <w:r>
        <w:tab/>
        <w:t>[1]</w:t>
      </w:r>
      <w:r>
        <w:tab/>
        <w:t>PacketSwitchedAccess</w:t>
      </w:r>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r>
        <w:t>AttributesList</w:t>
      </w:r>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r>
        <w:t>senderAddress</w:t>
      </w:r>
      <w:r>
        <w:tab/>
        <w:t>[2]  MMSRSAddress,</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t>messageSize</w:t>
      </w:r>
      <w:r>
        <w:tab/>
      </w:r>
      <w:r>
        <w:tab/>
        <w:t>[4]  DataVolume ,</w:t>
      </w:r>
    </w:p>
    <w:p w14:paraId="40107A61" w14:textId="77777777" w:rsidR="009B1C39" w:rsidRDefault="009B1C39">
      <w:pPr>
        <w:pStyle w:val="PL"/>
      </w:pPr>
      <w:r>
        <w:tab/>
        <w:t>mmFlags</w:t>
      </w:r>
      <w:r>
        <w:tab/>
      </w:r>
      <w:r>
        <w:tab/>
      </w:r>
      <w:r>
        <w:tab/>
        <w:t>[5]  OCTET STRING,</w:t>
      </w:r>
    </w:p>
    <w:p w14:paraId="5333AFC2" w14:textId="77777777" w:rsidR="009B1C39" w:rsidRDefault="009B1C39">
      <w:pPr>
        <w:pStyle w:val="PL"/>
      </w:pPr>
      <w:r>
        <w:tab/>
        <w:t>mmState</w:t>
      </w:r>
      <w:r>
        <w:tab/>
      </w:r>
      <w:r>
        <w:tab/>
      </w:r>
      <w:r>
        <w:tab/>
        <w:t>[6]  MMState</w:t>
      </w:r>
    </w:p>
    <w:p w14:paraId="00EA7B20" w14:textId="77777777" w:rsidR="009B1C39" w:rsidRDefault="009B1C39">
      <w:pPr>
        <w:pStyle w:val="PL"/>
      </w:pPr>
      <w:r>
        <w:lastRenderedPageBreak/>
        <w:t>}</w:t>
      </w:r>
    </w:p>
    <w:p w14:paraId="3E821F57" w14:textId="77777777" w:rsidR="009B1C39" w:rsidRDefault="009B1C39">
      <w:pPr>
        <w:pStyle w:val="PL"/>
      </w:pPr>
    </w:p>
    <w:p w14:paraId="20F92699" w14:textId="77777777" w:rsidR="009B1C39" w:rsidRDefault="009B1C39">
      <w:pPr>
        <w:pStyle w:val="PL"/>
      </w:pPr>
      <w:r>
        <w:t>ChargeInformation</w:t>
      </w:r>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t>chargedparty</w:t>
      </w:r>
      <w:r>
        <w:tab/>
      </w:r>
      <w:r>
        <w:tab/>
        <w:t>[0]  ChargedParty OPTIONAL,</w:t>
      </w:r>
    </w:p>
    <w:p w14:paraId="4E2C5043" w14:textId="77777777" w:rsidR="009B1C39" w:rsidRDefault="009B1C39">
      <w:pPr>
        <w:pStyle w:val="PL"/>
      </w:pPr>
      <w:r>
        <w:tab/>
        <w:t>chargetype</w:t>
      </w:r>
      <w:r>
        <w:tab/>
      </w:r>
      <w:r>
        <w:tab/>
      </w:r>
      <w:r>
        <w:tab/>
        <w:t>[1]  ChargeType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r>
        <w:t>ChargedParty</w:t>
      </w:r>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t>notspecifiedbyVASP</w:t>
      </w:r>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r>
        <w:t>ChargeType</w:t>
      </w:r>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r>
        <w:t xml:space="preserve">CircuitSwitchedAccess ::= SEQUENCE </w:t>
      </w:r>
    </w:p>
    <w:p w14:paraId="7C5F98C9" w14:textId="77777777" w:rsidR="009B1C39" w:rsidRDefault="009B1C39">
      <w:pPr>
        <w:pStyle w:val="PL"/>
      </w:pPr>
      <w:r>
        <w:t>{</w:t>
      </w:r>
    </w:p>
    <w:p w14:paraId="7A754503" w14:textId="77777777" w:rsidR="009B1C39" w:rsidRDefault="009B1C39">
      <w:pPr>
        <w:pStyle w:val="PL"/>
      </w:pPr>
      <w:r>
        <w:tab/>
        <w:t>mSCIdentifier</w:t>
      </w:r>
      <w:r>
        <w:tab/>
      </w:r>
      <w:r>
        <w:tab/>
      </w:r>
      <w:r>
        <w:tab/>
        <w:t>[0]  MscNo,</w:t>
      </w:r>
    </w:p>
    <w:p w14:paraId="7FE576CD" w14:textId="77777777" w:rsidR="009B1C39" w:rsidRDefault="009B1C39">
      <w:pPr>
        <w:pStyle w:val="PL"/>
      </w:pPr>
      <w:r>
        <w:tab/>
        <w:t>callReferenceNumber</w:t>
      </w:r>
      <w:r>
        <w:tab/>
      </w:r>
      <w:r>
        <w:tab/>
        <w:t>[1]  CallReferenceNumber</w:t>
      </w:r>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r>
        <w:t>ContentType</w:t>
      </w:r>
      <w:r>
        <w:tab/>
      </w:r>
      <w:r>
        <w:tab/>
      </w:r>
      <w:r>
        <w:tab/>
        <w:t>::= OCTET STRING</w:t>
      </w:r>
    </w:p>
    <w:p w14:paraId="624AC89A" w14:textId="77777777" w:rsidR="009B1C39" w:rsidRDefault="009B1C39">
      <w:pPr>
        <w:pStyle w:val="PL"/>
      </w:pPr>
    </w:p>
    <w:p w14:paraId="69FE9ED9" w14:textId="77777777" w:rsidR="009B1C39" w:rsidRDefault="009B1C39">
      <w:pPr>
        <w:pStyle w:val="PL"/>
      </w:pPr>
      <w:r>
        <w:t>DataVolume</w:t>
      </w:r>
      <w:r>
        <w:tab/>
      </w:r>
      <w:r>
        <w:tab/>
      </w:r>
      <w:r>
        <w:tab/>
        <w:t>::= INTEGER</w:t>
      </w:r>
    </w:p>
    <w:p w14:paraId="6820E20A" w14:textId="77777777" w:rsidR="009B1C39" w:rsidRDefault="009B1C39">
      <w:pPr>
        <w:pStyle w:val="PL"/>
      </w:pPr>
      <w:r>
        <w:t>--</w:t>
      </w:r>
    </w:p>
    <w:p w14:paraId="508C9976" w14:textId="77777777" w:rsidR="009B1C39" w:rsidRDefault="009B1C39">
      <w:pPr>
        <w:pStyle w:val="PL"/>
      </w:pPr>
      <w:r>
        <w:t>-- The volume of data transfered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r>
        <w:t>DeltaSeconds</w:t>
      </w:r>
      <w:r>
        <w:tab/>
      </w:r>
      <w:r>
        <w:tab/>
        <w:t>::= OCTET STRING (SIZE(8))</w:t>
      </w:r>
    </w:p>
    <w:p w14:paraId="099ECB91" w14:textId="77777777" w:rsidR="009B1C39" w:rsidRDefault="009B1C39">
      <w:pPr>
        <w:pStyle w:val="PL"/>
      </w:pPr>
    </w:p>
    <w:p w14:paraId="2BF43997" w14:textId="77777777" w:rsidR="009B1C39" w:rsidRDefault="009B1C39">
      <w:pPr>
        <w:pStyle w:val="PL"/>
      </w:pPr>
      <w:r>
        <w:t>MediaComponent</w:t>
      </w:r>
      <w:r>
        <w:tab/>
        <w:t>::= SEQUENCE</w:t>
      </w:r>
    </w:p>
    <w:p w14:paraId="53522D5F" w14:textId="77777777" w:rsidR="009B1C39" w:rsidRDefault="009B1C39">
      <w:pPr>
        <w:pStyle w:val="PL"/>
      </w:pPr>
      <w:r>
        <w:t>{</w:t>
      </w:r>
    </w:p>
    <w:p w14:paraId="12A37559" w14:textId="77777777" w:rsidR="009B1C39" w:rsidRDefault="009B1C39">
      <w:pPr>
        <w:pStyle w:val="PL"/>
      </w:pPr>
      <w:r>
        <w:tab/>
        <w:t>mediaType</w:t>
      </w:r>
      <w:r>
        <w:tab/>
      </w:r>
      <w:r>
        <w:tab/>
        <w:t xml:space="preserve">[0]  OCTET STRING, </w:t>
      </w:r>
    </w:p>
    <w:p w14:paraId="23D99706" w14:textId="77777777" w:rsidR="009B1C39" w:rsidRDefault="009B1C39">
      <w:pPr>
        <w:pStyle w:val="PL"/>
      </w:pPr>
      <w:r>
        <w:tab/>
        <w:t>mediaSize</w:t>
      </w:r>
      <w:r>
        <w:tab/>
      </w:r>
      <w:r>
        <w:tab/>
        <w:t>[1]  DataVolume</w:t>
      </w:r>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r>
        <w:t>MediaComponents</w:t>
      </w:r>
      <w:r>
        <w:tab/>
        <w:t>::= SET OF MediaComponent</w:t>
      </w:r>
    </w:p>
    <w:p w14:paraId="4D910BD7" w14:textId="77777777" w:rsidR="009B1C39" w:rsidRPr="00926357" w:rsidRDefault="009B1C39">
      <w:pPr>
        <w:pStyle w:val="PL"/>
      </w:pPr>
    </w:p>
    <w:p w14:paraId="50801464" w14:textId="77777777" w:rsidR="009B1C39" w:rsidRPr="00926357" w:rsidRDefault="009B1C39">
      <w:pPr>
        <w:pStyle w:val="PL"/>
      </w:pPr>
      <w:r w:rsidRPr="00926357">
        <w:t>MessageSelection ::= INTEGER</w:t>
      </w:r>
    </w:p>
    <w:p w14:paraId="5C9B1FA3" w14:textId="77777777" w:rsidR="009B1C39" w:rsidRPr="00926357" w:rsidRDefault="009B1C39">
      <w:pPr>
        <w:pStyle w:val="PL"/>
      </w:pPr>
    </w:p>
    <w:p w14:paraId="46198BDA" w14:textId="77777777" w:rsidR="009B1C39" w:rsidRPr="00926357" w:rsidRDefault="009B1C39">
      <w:pPr>
        <w:pStyle w:val="PL"/>
      </w:pPr>
      <w:r w:rsidRPr="00926357">
        <w:t xml:space="preserve">MMBoxStorageInformation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693962BD"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317D51B9"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2FB4E752"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[0]  SubjectComponent,</w:t>
      </w:r>
    </w:p>
    <w:p w14:paraId="52061673" w14:textId="77777777" w:rsidR="009B1C39" w:rsidRDefault="009B1C39">
      <w:pPr>
        <w:pStyle w:val="PL"/>
      </w:pPr>
      <w:r>
        <w:tab/>
        <w:t>media</w:t>
      </w:r>
      <w:r>
        <w:tab/>
      </w:r>
      <w:r>
        <w:tab/>
        <w:t>[1]  MediaComponents</w:t>
      </w:r>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r>
        <w:t>MMSAgentAddress</w:t>
      </w:r>
      <w:r>
        <w:tab/>
      </w:r>
      <w:r>
        <w:tab/>
        <w:t>::= SEQUENCE</w:t>
      </w:r>
    </w:p>
    <w:p w14:paraId="445F25FB" w14:textId="77777777" w:rsidR="009B1C39" w:rsidRDefault="009B1C39">
      <w:pPr>
        <w:pStyle w:val="PL"/>
      </w:pPr>
      <w:r>
        <w:t>--</w:t>
      </w:r>
    </w:p>
    <w:p w14:paraId="1140ECAC" w14:textId="77777777" w:rsidR="009B1C39" w:rsidRDefault="009B1C39">
      <w:pPr>
        <w:pStyle w:val="PL"/>
      </w:pPr>
      <w:r>
        <w:t>-- mMSRecipeintType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t>mMSAgentAddressData</w:t>
      </w:r>
      <w:r>
        <w:tab/>
        <w:t>[0]  MMSAgentAddressData,</w:t>
      </w:r>
    </w:p>
    <w:p w14:paraId="0260657B" w14:textId="77777777" w:rsidR="009B1C39" w:rsidRDefault="009B1C39">
      <w:pPr>
        <w:pStyle w:val="PL"/>
      </w:pPr>
      <w:r>
        <w:tab/>
        <w:t>mMSRecipientType</w:t>
      </w:r>
      <w:r>
        <w:tab/>
        <w:t xml:space="preserve">[1]  SEQUENCE OF MMSRecipientType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r>
        <w:t>MMSAgentAddresses</w:t>
      </w:r>
      <w:r>
        <w:tab/>
        <w:t>::= SET OF MMSAgentAddress</w:t>
      </w:r>
    </w:p>
    <w:p w14:paraId="4C8C263E" w14:textId="77777777" w:rsidR="009B1C39" w:rsidRDefault="009B1C39">
      <w:pPr>
        <w:pStyle w:val="PL"/>
      </w:pPr>
    </w:p>
    <w:p w14:paraId="37A3EDCB" w14:textId="77777777" w:rsidR="009B1C39" w:rsidRDefault="009B1C39">
      <w:pPr>
        <w:pStyle w:val="PL"/>
      </w:pPr>
      <w:r>
        <w:t>MMSAgentAddressData</w:t>
      </w:r>
      <w:r>
        <w:tab/>
        <w:t>::= CHOICE</w:t>
      </w:r>
    </w:p>
    <w:p w14:paraId="26E65359" w14:textId="77777777" w:rsidR="009B1C39" w:rsidRDefault="009B1C39">
      <w:pPr>
        <w:pStyle w:val="PL"/>
      </w:pPr>
      <w:r>
        <w:lastRenderedPageBreak/>
        <w:t>{</w:t>
      </w:r>
    </w:p>
    <w:p w14:paraId="6D18458F" w14:textId="77777777" w:rsidR="009B1C39" w:rsidRDefault="009B1C39">
      <w:pPr>
        <w:pStyle w:val="PL"/>
      </w:pPr>
      <w:r>
        <w:tab/>
        <w:t>eMail-address</w:t>
      </w:r>
      <w:r>
        <w:tab/>
        <w:t>[0]  OCTET STRING,</w:t>
      </w:r>
    </w:p>
    <w:p w14:paraId="5731830C" w14:textId="77777777" w:rsidR="009B1C39" w:rsidRDefault="009B1C39">
      <w:pPr>
        <w:pStyle w:val="PL"/>
      </w:pPr>
      <w:r>
        <w:tab/>
        <w:t>mSISDN</w:t>
      </w:r>
      <w:r>
        <w:tab/>
      </w:r>
      <w:r>
        <w:tab/>
      </w:r>
      <w:r>
        <w:tab/>
        <w:t>[1]  MSISDN,</w:t>
      </w:r>
    </w:p>
    <w:p w14:paraId="217D4631" w14:textId="77777777" w:rsidR="009B1C39" w:rsidRDefault="009B1C39">
      <w:pPr>
        <w:pStyle w:val="PL"/>
      </w:pPr>
      <w:r>
        <w:tab/>
        <w:t>shortCode</w:t>
      </w:r>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r>
        <w:t>MMSRecipientType</w:t>
      </w:r>
      <w:r>
        <w:tab/>
        <w:t>::= ENUMERATED</w:t>
      </w:r>
    </w:p>
    <w:p w14:paraId="7E77BE9C" w14:textId="77777777" w:rsidR="009B1C39" w:rsidRDefault="009B1C39">
      <w:pPr>
        <w:pStyle w:val="PL"/>
      </w:pPr>
      <w:r>
        <w:t>{</w:t>
      </w:r>
    </w:p>
    <w:p w14:paraId="52D86DFE" w14:textId="77777777" w:rsidR="009B1C39" w:rsidRDefault="009B1C39">
      <w:pPr>
        <w:pStyle w:val="PL"/>
      </w:pPr>
      <w:r>
        <w:tab/>
        <w:t>tO</w:t>
      </w:r>
      <w:r>
        <w:tab/>
      </w:r>
      <w:r>
        <w:tab/>
      </w:r>
      <w:r>
        <w:tab/>
      </w:r>
      <w:r>
        <w:tab/>
        <w:t>(0),</w:t>
      </w:r>
    </w:p>
    <w:p w14:paraId="540084E9" w14:textId="77777777" w:rsidR="009B1C39" w:rsidRDefault="009B1C39">
      <w:pPr>
        <w:pStyle w:val="PL"/>
      </w:pPr>
      <w:r>
        <w:tab/>
        <w:t>cC</w:t>
      </w:r>
      <w:r>
        <w:tab/>
      </w:r>
      <w:r>
        <w:tab/>
      </w:r>
      <w:r>
        <w:tab/>
      </w:r>
      <w:r>
        <w:tab/>
        <w:t>(1),</w:t>
      </w:r>
    </w:p>
    <w:p w14:paraId="32F7BE1B" w14:textId="77777777" w:rsidR="009B1C39" w:rsidRDefault="009B1C39">
      <w:pPr>
        <w:pStyle w:val="PL"/>
      </w:pPr>
      <w:r>
        <w:tab/>
        <w:t>bCC</w:t>
      </w:r>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r>
        <w:t>MMSRSAddress</w:t>
      </w:r>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t>domainName</w:t>
      </w:r>
      <w:r>
        <w:tab/>
      </w:r>
      <w:r>
        <w:tab/>
        <w:t>[0]  OCTET STRING OPTIONAL,</w:t>
      </w:r>
    </w:p>
    <w:p w14:paraId="0E55F0E2" w14:textId="77777777" w:rsidR="009B1C39" w:rsidRDefault="009B1C39">
      <w:pPr>
        <w:pStyle w:val="PL"/>
      </w:pPr>
      <w:r>
        <w:tab/>
        <w:t>iPAddress</w:t>
      </w:r>
      <w:r>
        <w:tab/>
      </w:r>
      <w:r>
        <w:tab/>
        <w:t>[2]  IPAddress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r>
        <w:t>MMState</w:t>
      </w:r>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r>
        <w:t>MMStatusCodeType</w:t>
      </w:r>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t xml:space="preserve">deletedWithoutBeingRead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r>
        <w:t>MSCFInformation</w:t>
      </w:r>
      <w:r>
        <w:tab/>
      </w:r>
      <w:r>
        <w:tab/>
        <w:t>::= SET</w:t>
      </w:r>
    </w:p>
    <w:p w14:paraId="067301EA" w14:textId="77777777" w:rsidR="009B1C39" w:rsidRDefault="009B1C39">
      <w:pPr>
        <w:pStyle w:val="PL"/>
      </w:pPr>
      <w:r>
        <w:t>{</w:t>
      </w:r>
    </w:p>
    <w:p w14:paraId="051D1BDE" w14:textId="77777777" w:rsidR="009B1C39" w:rsidRDefault="009B1C39">
      <w:pPr>
        <w:pStyle w:val="PL"/>
      </w:pPr>
      <w:r>
        <w:tab/>
        <w:t>billingInformation</w:t>
      </w:r>
      <w:r>
        <w:tab/>
      </w:r>
      <w:r>
        <w:tab/>
        <w:t>[0]  OCTET STRING OPTIONAL,</w:t>
      </w:r>
    </w:p>
    <w:p w14:paraId="48C2CD6B" w14:textId="77777777" w:rsidR="009B1C39" w:rsidRDefault="009B1C39">
      <w:pPr>
        <w:pStyle w:val="PL"/>
      </w:pPr>
      <w:r>
        <w:tab/>
        <w:t>routeingAddressList</w:t>
      </w:r>
      <w:r>
        <w:tab/>
      </w:r>
      <w:r>
        <w:tab/>
        <w:t>[1]  RouteingAddressList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r>
        <w:t xml:space="preserve">PacketSwitchedAccess ::= SEQUENCE </w:t>
      </w:r>
    </w:p>
    <w:p w14:paraId="06404AB1" w14:textId="77777777" w:rsidR="009B1C39" w:rsidRDefault="009B1C39">
      <w:pPr>
        <w:pStyle w:val="PL"/>
      </w:pPr>
      <w:r>
        <w:t>{</w:t>
      </w:r>
    </w:p>
    <w:p w14:paraId="6B7E2BA9" w14:textId="77777777" w:rsidR="009B1C39" w:rsidRDefault="009B1C39">
      <w:pPr>
        <w:pStyle w:val="PL"/>
      </w:pPr>
      <w:r>
        <w:tab/>
        <w:t>gSNAddress</w:t>
      </w:r>
      <w:r>
        <w:tab/>
      </w:r>
      <w:r>
        <w:tab/>
        <w:t>[0]  GSNAddress,</w:t>
      </w:r>
    </w:p>
    <w:p w14:paraId="625DD78C" w14:textId="77777777" w:rsidR="009B1C39" w:rsidRDefault="009B1C39">
      <w:pPr>
        <w:pStyle w:val="PL"/>
      </w:pPr>
      <w:r>
        <w:tab/>
        <w:t>chargingID</w:t>
      </w:r>
      <w:r>
        <w:tab/>
      </w:r>
      <w:r>
        <w:tab/>
        <w:t>[1] ChargingID</w:t>
      </w:r>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t>numberOfMessages</w:t>
      </w:r>
      <w:r>
        <w:tab/>
        <w:t>[0] INTEGER OPTIONAL,</w:t>
      </w:r>
    </w:p>
    <w:p w14:paraId="5410F206" w14:textId="77777777" w:rsidR="009B1C39" w:rsidRDefault="009B1C39">
      <w:pPr>
        <w:pStyle w:val="PL"/>
      </w:pPr>
      <w:r>
        <w:tab/>
        <w:t>numberOfOctets</w:t>
      </w:r>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r>
        <w:t>RequestStatusCodeType</w:t>
      </w:r>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'CauseForTerm'</w:t>
      </w:r>
    </w:p>
    <w:p w14:paraId="63DAECD5"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t>normalRelease</w:t>
      </w:r>
      <w:r>
        <w:tab/>
      </w:r>
      <w:r>
        <w:tab/>
      </w:r>
      <w:r>
        <w:tab/>
      </w:r>
      <w:r>
        <w:tab/>
        <w:t>(0),</w:t>
      </w:r>
      <w:r>
        <w:tab/>
        <w:t>-- ok</w:t>
      </w:r>
    </w:p>
    <w:p w14:paraId="52856BE3" w14:textId="77777777" w:rsidR="009B1C39" w:rsidRDefault="009B1C39">
      <w:pPr>
        <w:pStyle w:val="PL"/>
      </w:pPr>
      <w:r>
        <w:tab/>
        <w:t>abnormalRelease</w:t>
      </w:r>
      <w:r>
        <w:tab/>
      </w:r>
      <w:r>
        <w:tab/>
      </w:r>
      <w:r>
        <w:tab/>
      </w:r>
      <w:r>
        <w:tab/>
        <w:t>(4),</w:t>
      </w:r>
      <w:r>
        <w:tab/>
        <w:t>-- error unspecified</w:t>
      </w:r>
    </w:p>
    <w:p w14:paraId="6388C851" w14:textId="77777777" w:rsidR="009B1C39" w:rsidRDefault="009B1C39">
      <w:pPr>
        <w:pStyle w:val="PL"/>
      </w:pPr>
      <w:r>
        <w:tab/>
        <w:t>serviceDenied</w:t>
      </w:r>
      <w:r>
        <w:tab/>
      </w:r>
      <w:r>
        <w:tab/>
      </w:r>
      <w:r>
        <w:tab/>
      </w:r>
      <w:r>
        <w:tab/>
        <w:t>(30),</w:t>
      </w:r>
    </w:p>
    <w:p w14:paraId="1179B800" w14:textId="77777777" w:rsidR="009B1C39" w:rsidRDefault="009B1C39">
      <w:pPr>
        <w:pStyle w:val="PL"/>
      </w:pPr>
      <w:r>
        <w:tab/>
        <w:t>messageFormatCorrupt</w:t>
      </w:r>
      <w:r>
        <w:tab/>
      </w:r>
      <w:r>
        <w:tab/>
        <w:t>(31),</w:t>
      </w:r>
    </w:p>
    <w:p w14:paraId="0594930C" w14:textId="77777777" w:rsidR="009B1C39" w:rsidRDefault="009B1C39">
      <w:pPr>
        <w:pStyle w:val="PL"/>
      </w:pPr>
      <w:r>
        <w:tab/>
        <w:t>sendingAddressUnresolved</w:t>
      </w:r>
      <w:r>
        <w:tab/>
        <w:t>(32),</w:t>
      </w:r>
    </w:p>
    <w:p w14:paraId="2FD9EBEE" w14:textId="77777777" w:rsidR="009B1C39" w:rsidRDefault="009B1C39">
      <w:pPr>
        <w:pStyle w:val="PL"/>
      </w:pPr>
      <w:r>
        <w:tab/>
        <w:t>messageNotFound</w:t>
      </w:r>
      <w:r>
        <w:tab/>
      </w:r>
      <w:r>
        <w:tab/>
      </w:r>
      <w:r>
        <w:tab/>
      </w:r>
      <w:r>
        <w:tab/>
        <w:t>(33),</w:t>
      </w:r>
    </w:p>
    <w:p w14:paraId="563CE89E" w14:textId="77777777" w:rsidR="009B1C39" w:rsidRDefault="009B1C39">
      <w:pPr>
        <w:pStyle w:val="PL"/>
      </w:pPr>
      <w:r>
        <w:tab/>
        <w:t>networkProblem</w:t>
      </w:r>
      <w:r>
        <w:tab/>
      </w:r>
      <w:r>
        <w:tab/>
      </w:r>
      <w:r>
        <w:tab/>
      </w:r>
      <w:r>
        <w:tab/>
        <w:t>(34),</w:t>
      </w:r>
    </w:p>
    <w:p w14:paraId="79B4E976" w14:textId="77777777" w:rsidR="009B1C39" w:rsidRDefault="009B1C39">
      <w:pPr>
        <w:pStyle w:val="PL"/>
      </w:pPr>
      <w:r>
        <w:lastRenderedPageBreak/>
        <w:tab/>
        <w:t>contentNotAccepted</w:t>
      </w:r>
      <w:r>
        <w:tab/>
      </w:r>
      <w:r>
        <w:tab/>
        <w:t xml:space="preserve"> </w:t>
      </w:r>
      <w:r>
        <w:tab/>
        <w:t>(35),</w:t>
      </w:r>
    </w:p>
    <w:p w14:paraId="2C6D3B92" w14:textId="77777777" w:rsidR="009B1C39" w:rsidRDefault="009B1C39">
      <w:pPr>
        <w:pStyle w:val="PL"/>
      </w:pPr>
      <w:r>
        <w:tab/>
        <w:t>unsupportedMessage</w:t>
      </w:r>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r>
        <w:t>RouteingAddress</w:t>
      </w:r>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t>eMail-address</w:t>
      </w:r>
      <w:r>
        <w:tab/>
      </w:r>
      <w:r>
        <w:tab/>
        <w:t>[0] OCTET STRING,</w:t>
      </w:r>
    </w:p>
    <w:p w14:paraId="28808522" w14:textId="77777777" w:rsidR="009B1C39" w:rsidRDefault="009B1C39">
      <w:pPr>
        <w:pStyle w:val="PL"/>
      </w:pPr>
      <w:r>
        <w:tab/>
        <w:t>mSISDN</w:t>
      </w:r>
      <w:r>
        <w:tab/>
      </w:r>
      <w:r>
        <w:tab/>
      </w:r>
      <w:r>
        <w:tab/>
      </w:r>
      <w:r>
        <w:tab/>
        <w:t>[1] MSISDN OPTIONAL,</w:t>
      </w:r>
    </w:p>
    <w:p w14:paraId="65803CAB" w14:textId="77777777" w:rsidR="009B1C39" w:rsidRDefault="009B1C39">
      <w:pPr>
        <w:pStyle w:val="PL"/>
      </w:pPr>
      <w:r>
        <w:tab/>
        <w:t>shortCode</w:t>
      </w:r>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r>
        <w:t>RouteingAddressList</w:t>
      </w:r>
      <w:r>
        <w:tab/>
        <w:t>::= SET OF MMSAgentAddress</w:t>
      </w:r>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t>errorTransientFailure</w:t>
      </w:r>
      <w:r>
        <w:tab/>
      </w:r>
      <w:r>
        <w:tab/>
      </w:r>
      <w:r>
        <w:tab/>
        <w:t>(1),</w:t>
      </w:r>
    </w:p>
    <w:p w14:paraId="6453D9A1" w14:textId="77777777" w:rsidR="009B1C39" w:rsidRDefault="009B1C39">
      <w:pPr>
        <w:pStyle w:val="PL"/>
      </w:pPr>
      <w:r>
        <w:tab/>
        <w:t>errorTransientMailboxFull</w:t>
      </w:r>
      <w:r>
        <w:tab/>
      </w:r>
      <w:r>
        <w:tab/>
        <w:t>(2),</w:t>
      </w:r>
    </w:p>
    <w:p w14:paraId="7FD0EE6B" w14:textId="77777777" w:rsidR="009B1C39" w:rsidRDefault="009B1C39">
      <w:pPr>
        <w:pStyle w:val="PL"/>
      </w:pPr>
      <w:r>
        <w:tab/>
        <w:t>errorTransientNetworkProblems</w:t>
      </w:r>
      <w:r>
        <w:tab/>
        <w:t>(3),</w:t>
      </w:r>
    </w:p>
    <w:p w14:paraId="0D578585" w14:textId="77777777" w:rsidR="009B1C39" w:rsidRDefault="009B1C39">
      <w:pPr>
        <w:pStyle w:val="PL"/>
      </w:pPr>
      <w:r>
        <w:tab/>
        <w:t>errorPermanentFailure</w:t>
      </w:r>
      <w:r>
        <w:tab/>
      </w:r>
      <w:r>
        <w:tab/>
      </w:r>
      <w:r>
        <w:tab/>
        <w:t>(4),</w:t>
      </w:r>
    </w:p>
    <w:p w14:paraId="71AA0286" w14:textId="77777777" w:rsidR="009B1C39" w:rsidRDefault="009B1C39">
      <w:pPr>
        <w:pStyle w:val="PL"/>
      </w:pPr>
      <w:r>
        <w:tab/>
        <w:t>errorPermanentPermissionDenied</w:t>
      </w:r>
      <w:r>
        <w:tab/>
        <w:t>(5),</w:t>
      </w:r>
    </w:p>
    <w:p w14:paraId="222FCC43" w14:textId="77777777" w:rsidR="009B1C39" w:rsidRDefault="009B1C39">
      <w:pPr>
        <w:pStyle w:val="PL"/>
      </w:pPr>
      <w:r>
        <w:tab/>
        <w:t>errorPermanentMessageFormat</w:t>
      </w:r>
      <w:r>
        <w:tab/>
      </w:r>
      <w:r>
        <w:tab/>
        <w:t>(6),</w:t>
      </w:r>
    </w:p>
    <w:p w14:paraId="1EBBEA4D" w14:textId="77777777" w:rsidR="009B1C39" w:rsidRDefault="009B1C39">
      <w:pPr>
        <w:pStyle w:val="PL"/>
      </w:pPr>
      <w:r>
        <w:tab/>
        <w:t>errorPermanentMessageNotFound</w:t>
      </w:r>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r>
        <w:t>SubjectComponent</w:t>
      </w:r>
      <w:r>
        <w:tab/>
        <w:t>::= SEQUENCE</w:t>
      </w:r>
    </w:p>
    <w:p w14:paraId="392D4E82" w14:textId="77777777" w:rsidR="009B1C39" w:rsidRDefault="009B1C39">
      <w:pPr>
        <w:pStyle w:val="PL"/>
      </w:pPr>
      <w:r>
        <w:t>{</w:t>
      </w:r>
    </w:p>
    <w:p w14:paraId="1A2996EA" w14:textId="77777777" w:rsidR="009B1C39" w:rsidRDefault="009B1C39">
      <w:pPr>
        <w:pStyle w:val="PL"/>
      </w:pPr>
      <w:r>
        <w:tab/>
        <w:t>subjectType</w:t>
      </w:r>
      <w:r>
        <w:tab/>
      </w:r>
      <w:r>
        <w:tab/>
        <w:t xml:space="preserve">[0] OCTET STRING,  </w:t>
      </w:r>
    </w:p>
    <w:p w14:paraId="488F3FA3" w14:textId="77777777" w:rsidR="009B1C39" w:rsidRDefault="009B1C39">
      <w:pPr>
        <w:pStyle w:val="PL"/>
      </w:pPr>
      <w:r>
        <w:tab/>
        <w:t xml:space="preserve">subjectSize </w:t>
      </w:r>
      <w:r>
        <w:tab/>
        <w:t>[1] DataVolume</w:t>
      </w:r>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t>numberOfMessages</w:t>
      </w:r>
      <w:r>
        <w:tab/>
      </w:r>
      <w:r>
        <w:tab/>
        <w:t>[0] INTEGER OPTIONAL,</w:t>
      </w:r>
    </w:p>
    <w:p w14:paraId="3D2CC07C" w14:textId="77777777" w:rsidR="009B1C39" w:rsidRDefault="009B1C39">
      <w:pPr>
        <w:pStyle w:val="PL"/>
      </w:pPr>
      <w:r>
        <w:tab/>
        <w:t>numberOfOctets</w:t>
      </w:r>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r>
        <w:t>WaitTime</w:t>
      </w:r>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t>TimeStamp,</w:t>
      </w:r>
    </w:p>
    <w:p w14:paraId="6D0A4DBF" w14:textId="77777777" w:rsidR="009B1C39" w:rsidRDefault="009B1C39">
      <w:pPr>
        <w:pStyle w:val="PL"/>
      </w:pPr>
      <w:r>
        <w:tab/>
        <w:t>delta-seconds</w:t>
      </w:r>
      <w:r>
        <w:tab/>
        <w:t>[1]</w:t>
      </w:r>
      <w:r>
        <w:tab/>
        <w:t xml:space="preserve">DeltaSeconds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4305" w:name="_Toc20233297"/>
      <w:bookmarkStart w:id="4306" w:name="_Toc28026877"/>
      <w:bookmarkStart w:id="4307" w:name="_Toc36116712"/>
      <w:bookmarkStart w:id="4308" w:name="_Toc44682896"/>
      <w:bookmarkStart w:id="4309" w:name="_Toc51926747"/>
      <w:bookmarkStart w:id="4310" w:name="_Toc171694541"/>
      <w:r>
        <w:t>5.2.4.2</w:t>
      </w:r>
      <w:r>
        <w:tab/>
        <w:t>LCS CDRs</w:t>
      </w:r>
      <w:bookmarkEnd w:id="4305"/>
      <w:bookmarkEnd w:id="4306"/>
      <w:bookmarkEnd w:id="4307"/>
      <w:bookmarkEnd w:id="4308"/>
      <w:bookmarkEnd w:id="4309"/>
      <w:bookmarkEnd w:id="4310"/>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r>
        <w:t>IPAddress,</w:t>
      </w:r>
    </w:p>
    <w:p w14:paraId="083B2509" w14:textId="77777777" w:rsidR="009B1C39" w:rsidRDefault="009B1C39">
      <w:pPr>
        <w:pStyle w:val="PL"/>
      </w:pPr>
      <w:r>
        <w:t>LCSClientIdentity,</w:t>
      </w:r>
    </w:p>
    <w:p w14:paraId="60088995" w14:textId="77777777" w:rsidR="009B1C39" w:rsidRDefault="009B1C39">
      <w:pPr>
        <w:pStyle w:val="PL"/>
      </w:pPr>
      <w:r>
        <w:t>LocalSequenceNumber,</w:t>
      </w:r>
    </w:p>
    <w:p w14:paraId="429305A0" w14:textId="77777777" w:rsidR="009B1C39" w:rsidRDefault="009B1C39">
      <w:pPr>
        <w:pStyle w:val="PL"/>
      </w:pPr>
      <w:r>
        <w:t>ManagementExtensions,</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r>
        <w:t>PositioningData,</w:t>
      </w:r>
    </w:p>
    <w:p w14:paraId="277FEE20" w14:textId="77777777" w:rsidR="009B1C39" w:rsidRDefault="009B1C39">
      <w:pPr>
        <w:pStyle w:val="PL"/>
      </w:pPr>
      <w:r>
        <w:lastRenderedPageBreak/>
        <w:t>RecordingEntity,</w:t>
      </w:r>
    </w:p>
    <w:p w14:paraId="71DEF82C" w14:textId="77777777" w:rsidR="009B1C39" w:rsidRDefault="009B1C39">
      <w:pPr>
        <w:pStyle w:val="PL"/>
      </w:pPr>
      <w:r>
        <w:t>RecordType,</w:t>
      </w:r>
    </w:p>
    <w:p w14:paraId="11E392D1" w14:textId="77777777" w:rsidR="009B1C39" w:rsidRDefault="009B1C39">
      <w:pPr>
        <w:pStyle w:val="PL"/>
      </w:pPr>
      <w:r>
        <w:t>TimeStamp</w:t>
      </w:r>
    </w:p>
    <w:p w14:paraId="628425E1"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2AE0D4C" w14:textId="77777777" w:rsidR="009B1C39" w:rsidRDefault="009B1C39">
      <w:pPr>
        <w:pStyle w:val="PL"/>
      </w:pPr>
      <w:r>
        <w:t>Ext-GeographicalInformation,</w:t>
      </w:r>
    </w:p>
    <w:p w14:paraId="6A40C6F1" w14:textId="77777777" w:rsidR="009B1C39" w:rsidRDefault="009B1C39">
      <w:pPr>
        <w:pStyle w:val="PL"/>
      </w:pPr>
      <w:r>
        <w:t>LCSClientType,</w:t>
      </w:r>
    </w:p>
    <w:p w14:paraId="521CFD71" w14:textId="77777777" w:rsidR="009B1C39" w:rsidRDefault="009B1C39">
      <w:pPr>
        <w:pStyle w:val="PL"/>
      </w:pPr>
      <w:r>
        <w:t>LCS-Priority,</w:t>
      </w:r>
    </w:p>
    <w:p w14:paraId="3D33CC7D" w14:textId="77777777" w:rsidR="009B1C39" w:rsidRDefault="009B1C39">
      <w:pPr>
        <w:pStyle w:val="PL"/>
      </w:pPr>
      <w:r>
        <w:t>LocationType</w:t>
      </w:r>
    </w:p>
    <w:p w14:paraId="0738BB98" w14:textId="6E9ABC48" w:rsidR="009B1C39" w:rsidRDefault="009B1C39">
      <w:pPr>
        <w:pStyle w:val="PL"/>
      </w:pPr>
      <w:r>
        <w:t xml:space="preserve">FROM MAP-LCS-DataTypes {itu-t identified-organization (4) etsi (0) mobileDomain (0) gsm-Network (1) modules (3) map-LCS-DataTypes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r>
        <w:t>AddressString,</w:t>
      </w:r>
    </w:p>
    <w:p w14:paraId="2FA1DCDF" w14:textId="77777777" w:rsidR="004C58A2" w:rsidRDefault="009B1C39" w:rsidP="004C58A2">
      <w:pPr>
        <w:pStyle w:val="PL"/>
      </w:pPr>
      <w:r>
        <w:t>IMSI</w:t>
      </w:r>
    </w:p>
    <w:p w14:paraId="6FA31E57" w14:textId="223DA538" w:rsidR="009B1C39" w:rsidRDefault="009B1C39">
      <w:pPr>
        <w:pStyle w:val="PL"/>
      </w:pPr>
      <w:r>
        <w:t xml:space="preserve">FROM MAP-CommonDataTypes {itu-t identified-organization (4) etsi (0) mobileDomain (0) gsm-Network (1) modules (3) map-CommonDataTypes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r>
        <w:t>LCSRecord</w:t>
      </w:r>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t>lCSGMORecord</w:t>
      </w:r>
      <w:r>
        <w:tab/>
      </w:r>
      <w:r>
        <w:tab/>
        <w:t>[71] LCSGMORecord,</w:t>
      </w:r>
    </w:p>
    <w:p w14:paraId="15BC1AB2" w14:textId="77777777" w:rsidR="009B1C39" w:rsidRDefault="009B1C39">
      <w:pPr>
        <w:pStyle w:val="PL"/>
      </w:pPr>
      <w:r>
        <w:tab/>
        <w:t>lCSRGMTRecord</w:t>
      </w:r>
      <w:r>
        <w:tab/>
      </w:r>
      <w:r>
        <w:tab/>
        <w:t>[72] LCSRGMTRecord,</w:t>
      </w:r>
    </w:p>
    <w:p w14:paraId="6C58E40C" w14:textId="77777777" w:rsidR="009B1C39" w:rsidRDefault="009B1C39">
      <w:pPr>
        <w:pStyle w:val="PL"/>
      </w:pPr>
      <w:r>
        <w:tab/>
        <w:t>lCSHGMTRecord</w:t>
      </w:r>
      <w:r>
        <w:tab/>
      </w:r>
      <w:r>
        <w:tab/>
        <w:t>[73] LCSHGMTRecord,</w:t>
      </w:r>
    </w:p>
    <w:p w14:paraId="293181D8" w14:textId="77777777" w:rsidR="009B1C39" w:rsidRDefault="009B1C39">
      <w:pPr>
        <w:pStyle w:val="PL"/>
      </w:pPr>
      <w:r>
        <w:tab/>
        <w:t>lCSVGMTRecord</w:t>
      </w:r>
      <w:r>
        <w:tab/>
      </w:r>
      <w:r>
        <w:tab/>
        <w:t>[74] LCSVGMTRecord,</w:t>
      </w:r>
    </w:p>
    <w:p w14:paraId="6B4EFB15" w14:textId="77777777" w:rsidR="009B1C39" w:rsidRDefault="009B1C39">
      <w:pPr>
        <w:pStyle w:val="PL"/>
      </w:pPr>
      <w:r>
        <w:tab/>
        <w:t>lCSGNIRecord</w:t>
      </w:r>
      <w:r>
        <w:tab/>
      </w:r>
      <w:r>
        <w:tab/>
        <w:t>[75] LCSGNIRecord</w:t>
      </w:r>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r>
        <w:t>LCSGMORecord</w:t>
      </w:r>
      <w:r>
        <w:tab/>
        <w:t>::= SET</w:t>
      </w:r>
    </w:p>
    <w:p w14:paraId="36F10A0C" w14:textId="77777777" w:rsidR="009B1C39" w:rsidRDefault="009B1C39">
      <w:pPr>
        <w:pStyle w:val="PL"/>
      </w:pPr>
      <w:r>
        <w:t>{</w:t>
      </w:r>
    </w:p>
    <w:p w14:paraId="581B39F6" w14:textId="77777777" w:rsidR="009B1C39" w:rsidRDefault="009B1C39">
      <w:pPr>
        <w:pStyle w:val="PL"/>
      </w:pPr>
      <w:r>
        <w:tab/>
        <w:t>recordType</w:t>
      </w:r>
      <w:r>
        <w:tab/>
      </w:r>
      <w:r>
        <w:tab/>
      </w:r>
      <w:r>
        <w:tab/>
      </w:r>
      <w:r>
        <w:tab/>
      </w:r>
      <w:r>
        <w:tab/>
        <w:t>[0] RecordType,</w:t>
      </w:r>
    </w:p>
    <w:p w14:paraId="278B76C6" w14:textId="77777777" w:rsidR="009B1C39" w:rsidRDefault="009B1C39">
      <w:pPr>
        <w:pStyle w:val="PL"/>
      </w:pPr>
      <w:r>
        <w:tab/>
        <w:t>recordingEntity</w:t>
      </w:r>
      <w:r>
        <w:tab/>
      </w:r>
      <w:r>
        <w:tab/>
      </w:r>
      <w:r>
        <w:tab/>
      </w:r>
      <w:r>
        <w:tab/>
        <w:t>[1] RecordingEntity,</w:t>
      </w:r>
    </w:p>
    <w:p w14:paraId="2C584CB1" w14:textId="77777777" w:rsidR="009B1C39" w:rsidRDefault="009B1C39">
      <w:pPr>
        <w:pStyle w:val="PL"/>
      </w:pPr>
      <w:r>
        <w:tab/>
        <w:t>lcsClientType</w:t>
      </w:r>
      <w:r>
        <w:tab/>
      </w:r>
      <w:r>
        <w:tab/>
      </w:r>
      <w:r>
        <w:tab/>
      </w:r>
      <w:r>
        <w:tab/>
        <w:t>[2] LCSClientType OPTIONAL,</w:t>
      </w:r>
    </w:p>
    <w:p w14:paraId="5282F612" w14:textId="77777777" w:rsidR="009B1C39" w:rsidRDefault="009B1C39" w:rsidP="00764D04">
      <w:pPr>
        <w:pStyle w:val="PL"/>
      </w:pPr>
      <w:r>
        <w:tab/>
        <w:t>lcsClientIdentity</w:t>
      </w:r>
      <w:r>
        <w:tab/>
      </w:r>
      <w:r>
        <w:tab/>
      </w:r>
      <w:r>
        <w:tab/>
        <w:t>[3] LCSClientIdentity OPTIONAL,</w:t>
      </w:r>
    </w:p>
    <w:p w14:paraId="0526ED3B" w14:textId="77777777" w:rsidR="009B1C39" w:rsidRDefault="009B1C39">
      <w:pPr>
        <w:pStyle w:val="PL"/>
      </w:pPr>
      <w:r>
        <w:tab/>
        <w:t>servedIMSI</w:t>
      </w:r>
      <w:r>
        <w:tab/>
      </w:r>
      <w:r>
        <w:tab/>
      </w:r>
      <w:r>
        <w:tab/>
      </w:r>
      <w:r>
        <w:tab/>
      </w:r>
      <w:r>
        <w:tab/>
        <w:t>[4] IMSI,</w:t>
      </w:r>
    </w:p>
    <w:p w14:paraId="416797FF" w14:textId="77777777" w:rsidR="009B1C39" w:rsidRDefault="009B1C39">
      <w:pPr>
        <w:pStyle w:val="PL"/>
      </w:pPr>
      <w:r>
        <w:tab/>
        <w:t>servedMSISDN</w:t>
      </w:r>
      <w:r>
        <w:tab/>
      </w:r>
      <w:r>
        <w:tab/>
      </w:r>
      <w:r>
        <w:tab/>
      </w:r>
      <w:r>
        <w:tab/>
        <w:t>[5] MSISDN OPTIONAL,</w:t>
      </w:r>
    </w:p>
    <w:p w14:paraId="3E3EE7E1" w14:textId="77777777" w:rsidR="009B1C39" w:rsidRDefault="009B1C39">
      <w:pPr>
        <w:pStyle w:val="PL"/>
      </w:pPr>
      <w:r>
        <w:tab/>
        <w:t>servingEntity</w:t>
      </w:r>
      <w:r>
        <w:tab/>
      </w:r>
      <w:r>
        <w:tab/>
      </w:r>
      <w:r>
        <w:tab/>
      </w:r>
      <w:r>
        <w:tab/>
        <w:t xml:space="preserve">[6] ServingEntity OPTIONAL, </w:t>
      </w:r>
    </w:p>
    <w:p w14:paraId="0E527F34" w14:textId="77777777" w:rsidR="009B1C39" w:rsidRDefault="009B1C39" w:rsidP="00764D04">
      <w:pPr>
        <w:pStyle w:val="PL"/>
      </w:pPr>
      <w:r>
        <w:tab/>
        <w:t>locationEstimate</w:t>
      </w:r>
      <w:r>
        <w:tab/>
      </w:r>
      <w:r>
        <w:tab/>
      </w:r>
      <w:r>
        <w:tab/>
        <w:t>[7] Ext-GeographicalInformation OPTIONAL,</w:t>
      </w:r>
    </w:p>
    <w:p w14:paraId="0DE6A6EA" w14:textId="77777777" w:rsidR="009B1C39" w:rsidRDefault="009B1C39">
      <w:pPr>
        <w:pStyle w:val="PL"/>
      </w:pPr>
      <w:r>
        <w:tab/>
        <w:t>positioningData</w:t>
      </w:r>
      <w:r>
        <w:tab/>
      </w:r>
      <w:r>
        <w:tab/>
      </w:r>
      <w:r>
        <w:tab/>
      </w:r>
      <w:r>
        <w:tab/>
        <w:t>[8] PositioningData OPTIONAL,</w:t>
      </w:r>
    </w:p>
    <w:p w14:paraId="649E1B40"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0884197"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26490171" w14:textId="77777777" w:rsidR="009B1C39" w:rsidRDefault="009B1C39">
      <w:pPr>
        <w:pStyle w:val="PL"/>
      </w:pPr>
      <w:r w:rsidRPr="00926357">
        <w:rPr>
          <w:lang w:val="en-US"/>
        </w:rPr>
        <w:tab/>
      </w:r>
      <w:r>
        <w:t>recordTimeStamp</w:t>
      </w:r>
      <w:r>
        <w:tab/>
      </w:r>
      <w:r>
        <w:tab/>
      </w:r>
      <w:r>
        <w:tab/>
      </w:r>
      <w:r>
        <w:tab/>
        <w:t>[11] TimeStamp,</w:t>
      </w:r>
    </w:p>
    <w:p w14:paraId="59C91FBF" w14:textId="77777777" w:rsidR="009B1C39" w:rsidRDefault="009B1C39">
      <w:pPr>
        <w:pStyle w:val="PL"/>
      </w:pPr>
      <w:r>
        <w:tab/>
        <w:t>localSequenceNumber</w:t>
      </w:r>
      <w:r>
        <w:tab/>
      </w:r>
      <w:r>
        <w:tab/>
      </w:r>
      <w:r>
        <w:tab/>
        <w:t>[12] LocalSequenceNumber OPTIONAL,</w:t>
      </w:r>
    </w:p>
    <w:p w14:paraId="13D3B81C" w14:textId="77777777" w:rsidR="009B1C39" w:rsidRDefault="009B1C39">
      <w:pPr>
        <w:pStyle w:val="PL"/>
      </w:pPr>
      <w:r>
        <w:tab/>
        <w:t>recordExtensions</w:t>
      </w:r>
      <w:r>
        <w:tab/>
      </w:r>
      <w:r>
        <w:tab/>
      </w:r>
      <w:r>
        <w:tab/>
        <w:t>[13] ManagementExtensions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r>
        <w:t>LCSRGMTRecord</w:t>
      </w:r>
      <w:r>
        <w:tab/>
        <w:t>::= SET</w:t>
      </w:r>
    </w:p>
    <w:p w14:paraId="289E0AC2" w14:textId="77777777" w:rsidR="009B1C39" w:rsidRDefault="009B1C39">
      <w:pPr>
        <w:pStyle w:val="PL"/>
      </w:pPr>
      <w:r>
        <w:t>{</w:t>
      </w:r>
    </w:p>
    <w:p w14:paraId="520F6ED8" w14:textId="77777777" w:rsidR="009B1C39" w:rsidRDefault="009B1C39">
      <w:pPr>
        <w:pStyle w:val="PL"/>
      </w:pPr>
      <w:r>
        <w:tab/>
        <w:t>recordType</w:t>
      </w:r>
      <w:r>
        <w:tab/>
      </w:r>
      <w:r>
        <w:tab/>
      </w:r>
      <w:r>
        <w:tab/>
      </w:r>
      <w:r>
        <w:tab/>
      </w:r>
      <w:r>
        <w:tab/>
        <w:t>[0] RecordType,</w:t>
      </w:r>
    </w:p>
    <w:p w14:paraId="351C416A" w14:textId="77777777" w:rsidR="009B1C39" w:rsidRDefault="009B1C39">
      <w:pPr>
        <w:pStyle w:val="PL"/>
      </w:pPr>
      <w:r>
        <w:tab/>
        <w:t>recordingEntity</w:t>
      </w:r>
      <w:r>
        <w:tab/>
      </w:r>
      <w:r>
        <w:tab/>
      </w:r>
      <w:r>
        <w:tab/>
      </w:r>
      <w:r>
        <w:tab/>
        <w:t>[1] RecordingEntity,</w:t>
      </w:r>
    </w:p>
    <w:p w14:paraId="18065D65" w14:textId="77777777" w:rsidR="009B1C39" w:rsidRDefault="009B1C39">
      <w:pPr>
        <w:pStyle w:val="PL"/>
      </w:pPr>
      <w:r>
        <w:tab/>
        <w:t>lcsClientType</w:t>
      </w:r>
      <w:r>
        <w:tab/>
      </w:r>
      <w:r>
        <w:tab/>
      </w:r>
      <w:r>
        <w:tab/>
      </w:r>
      <w:r>
        <w:tab/>
        <w:t>[2] LCSClientType OPTIONAL,</w:t>
      </w:r>
    </w:p>
    <w:p w14:paraId="4739B605" w14:textId="77777777" w:rsidR="009B1C39" w:rsidRDefault="009B1C39" w:rsidP="00764D04">
      <w:pPr>
        <w:pStyle w:val="PL"/>
      </w:pPr>
      <w:r>
        <w:tab/>
        <w:t>lcsClientIdentity</w:t>
      </w:r>
      <w:r>
        <w:tab/>
      </w:r>
      <w:r>
        <w:tab/>
      </w:r>
      <w:r>
        <w:tab/>
        <w:t>[3] LCSClientIdentity OPTIONAL,</w:t>
      </w:r>
    </w:p>
    <w:p w14:paraId="0C08BEDA" w14:textId="77777777" w:rsidR="009B1C39" w:rsidRDefault="009B1C39">
      <w:pPr>
        <w:pStyle w:val="PL"/>
      </w:pPr>
      <w:r>
        <w:tab/>
        <w:t>targetIMSI</w:t>
      </w:r>
      <w:r>
        <w:tab/>
      </w:r>
      <w:r>
        <w:tab/>
      </w:r>
      <w:r>
        <w:tab/>
      </w:r>
      <w:r>
        <w:tab/>
      </w:r>
      <w:r>
        <w:tab/>
        <w:t>[4] IMSI,</w:t>
      </w:r>
    </w:p>
    <w:p w14:paraId="468E6D4A" w14:textId="77777777" w:rsidR="009B1C39" w:rsidRDefault="009B1C39">
      <w:pPr>
        <w:pStyle w:val="PL"/>
      </w:pPr>
      <w:r>
        <w:tab/>
        <w:t>targetMSISDN</w:t>
      </w:r>
      <w:r>
        <w:tab/>
      </w:r>
      <w:r>
        <w:tab/>
      </w:r>
      <w:r>
        <w:tab/>
      </w:r>
      <w:r>
        <w:tab/>
        <w:t>[5] MSISDN OPTIONAL,</w:t>
      </w:r>
    </w:p>
    <w:p w14:paraId="61037D48" w14:textId="77777777" w:rsidR="009B1C39" w:rsidRDefault="009B1C39">
      <w:pPr>
        <w:pStyle w:val="PL"/>
      </w:pPr>
      <w:r>
        <w:tab/>
        <w:t>locationType</w:t>
      </w:r>
      <w:r>
        <w:tab/>
      </w:r>
      <w:r>
        <w:tab/>
      </w:r>
      <w:r>
        <w:tab/>
      </w:r>
      <w:r>
        <w:tab/>
        <w:t xml:space="preserve">[6] LocationType, </w:t>
      </w:r>
    </w:p>
    <w:p w14:paraId="5DEA2558" w14:textId="77777777" w:rsidR="009B1C39" w:rsidRDefault="009B1C39">
      <w:pPr>
        <w:pStyle w:val="PL"/>
      </w:pPr>
      <w:r>
        <w:tab/>
        <w:t>lCSPriority</w:t>
      </w:r>
      <w:r>
        <w:tab/>
      </w:r>
      <w:r>
        <w:tab/>
      </w:r>
      <w:r>
        <w:tab/>
      </w:r>
      <w:r>
        <w:tab/>
      </w:r>
      <w:r>
        <w:tab/>
        <w:t xml:space="preserve">[7] LCS-Priority OPTIONAL, </w:t>
      </w:r>
    </w:p>
    <w:p w14:paraId="7AA79A46" w14:textId="77777777" w:rsidR="009B1C39" w:rsidRDefault="009B1C39">
      <w:pPr>
        <w:pStyle w:val="PL"/>
      </w:pPr>
      <w:r>
        <w:tab/>
        <w:t>resultCode</w:t>
      </w:r>
      <w:r>
        <w:tab/>
      </w:r>
      <w:r>
        <w:tab/>
      </w:r>
      <w:r>
        <w:tab/>
      </w:r>
      <w:r>
        <w:tab/>
      </w:r>
      <w:r>
        <w:tab/>
        <w:t>[8] ResultCodeType OPTIONAL,</w:t>
      </w:r>
    </w:p>
    <w:p w14:paraId="0AD6728F" w14:textId="77777777" w:rsidR="009B1C39" w:rsidRDefault="009B1C39">
      <w:pPr>
        <w:pStyle w:val="PL"/>
      </w:pPr>
      <w:r>
        <w:tab/>
        <w:t>recordTimeStamp</w:t>
      </w:r>
      <w:r>
        <w:tab/>
      </w:r>
      <w:r>
        <w:tab/>
      </w:r>
      <w:r>
        <w:tab/>
      </w:r>
      <w:r>
        <w:tab/>
        <w:t>[9] TimeStamp,</w:t>
      </w:r>
    </w:p>
    <w:p w14:paraId="5FF586A1" w14:textId="77777777" w:rsidR="009B1C39" w:rsidRDefault="009B1C39">
      <w:pPr>
        <w:pStyle w:val="PL"/>
      </w:pPr>
      <w:r>
        <w:tab/>
        <w:t>localSequenceNumber</w:t>
      </w:r>
      <w:r>
        <w:tab/>
      </w:r>
      <w:r>
        <w:tab/>
      </w:r>
      <w:r>
        <w:tab/>
        <w:t>[10] LocalSequenceNumber OPTIONAL,</w:t>
      </w:r>
    </w:p>
    <w:p w14:paraId="693AAE8B" w14:textId="77777777" w:rsidR="009B1C39" w:rsidRDefault="009B1C39">
      <w:pPr>
        <w:pStyle w:val="PL"/>
      </w:pPr>
      <w:r>
        <w:tab/>
        <w:t>recordExtensions</w:t>
      </w:r>
      <w:r>
        <w:tab/>
      </w:r>
      <w:r>
        <w:tab/>
      </w:r>
      <w:r>
        <w:tab/>
        <w:t>[11] ManagementExtensions OPTIONAL,</w:t>
      </w:r>
    </w:p>
    <w:p w14:paraId="0B470575" w14:textId="77777777" w:rsidR="009B1C39" w:rsidRDefault="009B1C39">
      <w:pPr>
        <w:pStyle w:val="PL"/>
      </w:pPr>
      <w:r>
        <w:tab/>
        <w:t>homeGMLCIdentity</w:t>
      </w:r>
      <w:r>
        <w:tab/>
      </w:r>
      <w:r>
        <w:tab/>
      </w:r>
      <w:r>
        <w:tab/>
        <w:t>[12] IPAddress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r>
        <w:t>LCSHGMTRecord</w:t>
      </w:r>
      <w:r>
        <w:tab/>
        <w:t>::= SET</w:t>
      </w:r>
    </w:p>
    <w:p w14:paraId="12872C28" w14:textId="77777777" w:rsidR="009B1C39" w:rsidRDefault="009B1C39">
      <w:pPr>
        <w:pStyle w:val="PL"/>
      </w:pPr>
      <w:r>
        <w:t>{</w:t>
      </w:r>
    </w:p>
    <w:p w14:paraId="66B5C502" w14:textId="77777777" w:rsidR="009B1C39" w:rsidRDefault="009B1C39">
      <w:pPr>
        <w:pStyle w:val="PL"/>
      </w:pPr>
      <w:r>
        <w:tab/>
        <w:t>recordType</w:t>
      </w:r>
      <w:r>
        <w:tab/>
      </w:r>
      <w:r>
        <w:tab/>
      </w:r>
      <w:r>
        <w:tab/>
      </w:r>
      <w:r>
        <w:tab/>
      </w:r>
      <w:r>
        <w:tab/>
        <w:t>[0] RecordType,</w:t>
      </w:r>
    </w:p>
    <w:p w14:paraId="6653CCB1" w14:textId="77777777" w:rsidR="009B1C39" w:rsidRDefault="009B1C39">
      <w:pPr>
        <w:pStyle w:val="PL"/>
      </w:pPr>
      <w:r>
        <w:tab/>
        <w:t>recordingEntity</w:t>
      </w:r>
      <w:r>
        <w:tab/>
      </w:r>
      <w:r>
        <w:tab/>
      </w:r>
      <w:r>
        <w:tab/>
      </w:r>
      <w:r>
        <w:tab/>
        <w:t>[1] RecordingEntity,</w:t>
      </w:r>
    </w:p>
    <w:p w14:paraId="37E0A2E1" w14:textId="77777777" w:rsidR="009B1C39" w:rsidRDefault="009B1C39">
      <w:pPr>
        <w:pStyle w:val="PL"/>
      </w:pPr>
      <w:r>
        <w:tab/>
        <w:t>lcsClientType</w:t>
      </w:r>
      <w:r>
        <w:tab/>
      </w:r>
      <w:r>
        <w:tab/>
      </w:r>
      <w:r>
        <w:tab/>
      </w:r>
      <w:r>
        <w:tab/>
        <w:t>[2] LCSClientType OPTIONAL,</w:t>
      </w:r>
    </w:p>
    <w:p w14:paraId="3FD55FE4" w14:textId="77777777" w:rsidR="009B1C39" w:rsidRDefault="009B1C39">
      <w:pPr>
        <w:pStyle w:val="PL"/>
      </w:pPr>
      <w:r>
        <w:tab/>
        <w:t>lcsClientIdentity</w:t>
      </w:r>
      <w:r>
        <w:tab/>
      </w:r>
      <w:r>
        <w:tab/>
      </w:r>
      <w:r>
        <w:tab/>
        <w:t xml:space="preserve">[3] LCSClientIdentity OPTIONAL, </w:t>
      </w:r>
    </w:p>
    <w:p w14:paraId="77CC729C" w14:textId="77777777" w:rsidR="009B1C39" w:rsidRDefault="009B1C39">
      <w:pPr>
        <w:pStyle w:val="PL"/>
      </w:pPr>
      <w:r>
        <w:lastRenderedPageBreak/>
        <w:tab/>
        <w:t>targetIMSI</w:t>
      </w:r>
      <w:r>
        <w:tab/>
      </w:r>
      <w:r>
        <w:tab/>
      </w:r>
      <w:r>
        <w:tab/>
      </w:r>
      <w:r>
        <w:tab/>
      </w:r>
      <w:r>
        <w:tab/>
        <w:t>[4] IMSI,</w:t>
      </w:r>
    </w:p>
    <w:p w14:paraId="7955C121" w14:textId="77777777" w:rsidR="009B1C39" w:rsidRDefault="009B1C39">
      <w:pPr>
        <w:pStyle w:val="PL"/>
      </w:pPr>
      <w:r>
        <w:tab/>
        <w:t>targetMSISDN</w:t>
      </w:r>
      <w:r>
        <w:tab/>
      </w:r>
      <w:r>
        <w:tab/>
      </w:r>
      <w:r>
        <w:tab/>
      </w:r>
      <w:r>
        <w:tab/>
        <w:t>[5] MSISDN OPTIONAL,</w:t>
      </w:r>
    </w:p>
    <w:p w14:paraId="69DF15EF" w14:textId="77777777" w:rsidR="009B1C39" w:rsidRDefault="009B1C39">
      <w:pPr>
        <w:pStyle w:val="PL"/>
      </w:pPr>
      <w:r>
        <w:tab/>
        <w:t>locationType</w:t>
      </w:r>
      <w:r>
        <w:tab/>
      </w:r>
      <w:r>
        <w:tab/>
      </w:r>
      <w:r>
        <w:tab/>
      </w:r>
      <w:r>
        <w:tab/>
        <w:t xml:space="preserve">[6] LocationType, </w:t>
      </w:r>
    </w:p>
    <w:p w14:paraId="2E5950E9" w14:textId="77777777" w:rsidR="009B1C39" w:rsidRDefault="009B1C39">
      <w:pPr>
        <w:pStyle w:val="PL"/>
      </w:pPr>
      <w:r>
        <w:tab/>
        <w:t>lCSPriority</w:t>
      </w:r>
      <w:r>
        <w:tab/>
      </w:r>
      <w:r>
        <w:tab/>
      </w:r>
      <w:r>
        <w:tab/>
      </w:r>
      <w:r>
        <w:tab/>
      </w:r>
      <w:r>
        <w:tab/>
        <w:t xml:space="preserve">[7] LCS-Priority OPTIONAL, </w:t>
      </w:r>
    </w:p>
    <w:p w14:paraId="3381C161" w14:textId="77777777" w:rsidR="009B1C39" w:rsidRDefault="009B1C39">
      <w:pPr>
        <w:pStyle w:val="PL"/>
      </w:pPr>
      <w:r>
        <w:tab/>
        <w:t>resultCode</w:t>
      </w:r>
      <w:r>
        <w:tab/>
      </w:r>
      <w:r>
        <w:tab/>
      </w:r>
      <w:r>
        <w:tab/>
      </w:r>
      <w:r>
        <w:tab/>
      </w:r>
      <w:r>
        <w:tab/>
        <w:t>[8] ResultCodeType OPTIONAL,</w:t>
      </w:r>
    </w:p>
    <w:p w14:paraId="13E46BB3" w14:textId="77777777" w:rsidR="009B1C39" w:rsidRDefault="009B1C39">
      <w:pPr>
        <w:pStyle w:val="PL"/>
      </w:pPr>
      <w:r>
        <w:tab/>
        <w:t>recordTimeStamp</w:t>
      </w:r>
      <w:r>
        <w:tab/>
      </w:r>
      <w:r>
        <w:tab/>
      </w:r>
      <w:r>
        <w:tab/>
      </w:r>
      <w:r>
        <w:tab/>
        <w:t>[9] TimeStamp,</w:t>
      </w:r>
    </w:p>
    <w:p w14:paraId="3D04741D" w14:textId="77777777" w:rsidR="009B1C39" w:rsidRDefault="009B1C39">
      <w:pPr>
        <w:pStyle w:val="PL"/>
      </w:pPr>
      <w:r>
        <w:tab/>
        <w:t>localSequenceNumber</w:t>
      </w:r>
      <w:r>
        <w:tab/>
      </w:r>
      <w:r>
        <w:tab/>
      </w:r>
      <w:r>
        <w:tab/>
        <w:t>[10] LocalSequenceNumber OPTIONAL,</w:t>
      </w:r>
    </w:p>
    <w:p w14:paraId="6EE75E50" w14:textId="77777777" w:rsidR="009B1C39" w:rsidRDefault="009B1C39">
      <w:pPr>
        <w:pStyle w:val="PL"/>
      </w:pPr>
      <w:r>
        <w:tab/>
        <w:t>recordExtensions</w:t>
      </w:r>
      <w:r>
        <w:tab/>
      </w:r>
      <w:r>
        <w:tab/>
      </w:r>
      <w:r>
        <w:tab/>
        <w:t>[11] ManagementExtensions OPTIONAL,</w:t>
      </w:r>
    </w:p>
    <w:p w14:paraId="3D1A24D7" w14:textId="77777777" w:rsidR="009B1C39" w:rsidRDefault="009B1C39">
      <w:pPr>
        <w:pStyle w:val="PL"/>
      </w:pPr>
      <w:r>
        <w:tab/>
        <w:t>requestingGMLCIdentity</w:t>
      </w:r>
      <w:r>
        <w:tab/>
      </w:r>
      <w:r>
        <w:tab/>
        <w:t>[12] IPAddress OPTIONAL,</w:t>
      </w:r>
    </w:p>
    <w:p w14:paraId="2F0416A9" w14:textId="77777777" w:rsidR="009B1C39" w:rsidRDefault="009B1C39">
      <w:pPr>
        <w:pStyle w:val="PL"/>
      </w:pPr>
      <w:r>
        <w:tab/>
        <w:t>visitedGMLCIdentity</w:t>
      </w:r>
      <w:r>
        <w:tab/>
      </w:r>
      <w:r>
        <w:tab/>
      </w:r>
      <w:r>
        <w:tab/>
        <w:t>[13] IPAddress OPTIONAL,</w:t>
      </w:r>
    </w:p>
    <w:p w14:paraId="4AE620F8" w14:textId="77777777" w:rsidR="009B1C39" w:rsidRDefault="009B1C39">
      <w:pPr>
        <w:pStyle w:val="PL"/>
      </w:pPr>
      <w:r>
        <w:tab/>
        <w:t>servingNetworkIdentity</w:t>
      </w:r>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r>
        <w:t>LCSVGMTRecord</w:t>
      </w:r>
      <w:r>
        <w:tab/>
        <w:t>::= SET</w:t>
      </w:r>
    </w:p>
    <w:p w14:paraId="7B0F7D34" w14:textId="77777777" w:rsidR="009B1C39" w:rsidRDefault="009B1C39">
      <w:pPr>
        <w:pStyle w:val="PL"/>
      </w:pPr>
      <w:r>
        <w:t>{</w:t>
      </w:r>
    </w:p>
    <w:p w14:paraId="1C431D3E" w14:textId="77777777" w:rsidR="009B1C39" w:rsidRDefault="009B1C39">
      <w:pPr>
        <w:pStyle w:val="PL"/>
      </w:pPr>
      <w:r>
        <w:tab/>
        <w:t>recordType</w:t>
      </w:r>
      <w:r>
        <w:tab/>
      </w:r>
      <w:r>
        <w:tab/>
      </w:r>
      <w:r>
        <w:tab/>
      </w:r>
      <w:r>
        <w:tab/>
      </w:r>
      <w:r>
        <w:tab/>
        <w:t>[0] RecordType,</w:t>
      </w:r>
    </w:p>
    <w:p w14:paraId="55C595FC" w14:textId="77777777" w:rsidR="009B1C39" w:rsidRDefault="009B1C39">
      <w:pPr>
        <w:pStyle w:val="PL"/>
      </w:pPr>
      <w:r>
        <w:tab/>
        <w:t>recordingEntity</w:t>
      </w:r>
      <w:r>
        <w:tab/>
      </w:r>
      <w:r>
        <w:tab/>
      </w:r>
      <w:r>
        <w:tab/>
      </w:r>
      <w:r>
        <w:tab/>
        <w:t>[1] RecordingEntity,</w:t>
      </w:r>
    </w:p>
    <w:p w14:paraId="1817C2CF" w14:textId="77777777" w:rsidR="009B1C39" w:rsidRDefault="009B1C39">
      <w:pPr>
        <w:pStyle w:val="PL"/>
      </w:pPr>
      <w:r>
        <w:tab/>
        <w:t>lcsClientType</w:t>
      </w:r>
      <w:r>
        <w:tab/>
      </w:r>
      <w:r>
        <w:tab/>
      </w:r>
      <w:r>
        <w:tab/>
      </w:r>
      <w:r>
        <w:tab/>
        <w:t>[2] LCSClientType OPTIONAL,</w:t>
      </w:r>
    </w:p>
    <w:p w14:paraId="62994601" w14:textId="77777777" w:rsidR="009B1C39" w:rsidRDefault="009B1C39">
      <w:pPr>
        <w:pStyle w:val="PL"/>
      </w:pPr>
      <w:r>
        <w:tab/>
        <w:t>lcsClientIdentity</w:t>
      </w:r>
      <w:r>
        <w:tab/>
      </w:r>
      <w:r>
        <w:tab/>
      </w:r>
      <w:r>
        <w:tab/>
        <w:t xml:space="preserve">[3] LCSClientIdentity OPTIONAL, </w:t>
      </w:r>
    </w:p>
    <w:p w14:paraId="2D1F8728" w14:textId="77777777" w:rsidR="009B1C39" w:rsidRDefault="009B1C39">
      <w:pPr>
        <w:pStyle w:val="PL"/>
      </w:pPr>
      <w:r>
        <w:tab/>
        <w:t>targetIMSI</w:t>
      </w:r>
      <w:r>
        <w:tab/>
      </w:r>
      <w:r>
        <w:tab/>
      </w:r>
      <w:r>
        <w:tab/>
      </w:r>
      <w:r>
        <w:tab/>
      </w:r>
      <w:r>
        <w:tab/>
        <w:t>[4] IMSI,</w:t>
      </w:r>
    </w:p>
    <w:p w14:paraId="2D90C780" w14:textId="77777777" w:rsidR="009B1C39" w:rsidRDefault="009B1C39">
      <w:pPr>
        <w:pStyle w:val="PL"/>
      </w:pPr>
      <w:r>
        <w:tab/>
        <w:t>targetMSISDN</w:t>
      </w:r>
      <w:r>
        <w:tab/>
      </w:r>
      <w:r>
        <w:tab/>
      </w:r>
      <w:r>
        <w:tab/>
      </w:r>
      <w:r>
        <w:tab/>
        <w:t>[5] MSISDN OPTIONAL,</w:t>
      </w:r>
    </w:p>
    <w:p w14:paraId="2642354B" w14:textId="77777777" w:rsidR="009B1C39" w:rsidRDefault="009B1C39">
      <w:pPr>
        <w:pStyle w:val="PL"/>
      </w:pPr>
      <w:r>
        <w:tab/>
        <w:t>locationType</w:t>
      </w:r>
      <w:r>
        <w:tab/>
      </w:r>
      <w:r>
        <w:tab/>
      </w:r>
      <w:r>
        <w:tab/>
      </w:r>
      <w:r>
        <w:tab/>
        <w:t xml:space="preserve">[6] LocationType, </w:t>
      </w:r>
    </w:p>
    <w:p w14:paraId="55035623" w14:textId="77777777" w:rsidR="009B1C39" w:rsidRDefault="009B1C39">
      <w:pPr>
        <w:pStyle w:val="PL"/>
      </w:pPr>
      <w:r>
        <w:tab/>
        <w:t>lCSPriority</w:t>
      </w:r>
      <w:r>
        <w:tab/>
      </w:r>
      <w:r>
        <w:tab/>
      </w:r>
      <w:r>
        <w:tab/>
      </w:r>
      <w:r>
        <w:tab/>
      </w:r>
      <w:r>
        <w:tab/>
        <w:t xml:space="preserve">[7] LCS-Priority OPTIONAL, </w:t>
      </w:r>
    </w:p>
    <w:p w14:paraId="7C0C5906" w14:textId="77777777" w:rsidR="009B1C39" w:rsidRDefault="009B1C39">
      <w:pPr>
        <w:pStyle w:val="PL"/>
      </w:pPr>
      <w:r>
        <w:tab/>
        <w:t>resultCode</w:t>
      </w:r>
      <w:r>
        <w:tab/>
      </w:r>
      <w:r>
        <w:tab/>
      </w:r>
      <w:r>
        <w:tab/>
      </w:r>
      <w:r>
        <w:tab/>
      </w:r>
      <w:r>
        <w:tab/>
        <w:t>[8] ResultCodeType OPTIONAL,</w:t>
      </w:r>
    </w:p>
    <w:p w14:paraId="00C032FF" w14:textId="77777777" w:rsidR="009B1C39" w:rsidRDefault="009B1C39">
      <w:pPr>
        <w:pStyle w:val="PL"/>
      </w:pPr>
      <w:r>
        <w:tab/>
        <w:t>recordTimeStamp</w:t>
      </w:r>
      <w:r>
        <w:tab/>
      </w:r>
      <w:r>
        <w:tab/>
      </w:r>
      <w:r>
        <w:tab/>
      </w:r>
      <w:r>
        <w:tab/>
        <w:t>[9] TimeStamp,</w:t>
      </w:r>
    </w:p>
    <w:p w14:paraId="6870FED5" w14:textId="77777777" w:rsidR="009B1C39" w:rsidRDefault="009B1C39">
      <w:pPr>
        <w:pStyle w:val="PL"/>
      </w:pPr>
      <w:r>
        <w:tab/>
        <w:t>localSequenceNumber</w:t>
      </w:r>
      <w:r>
        <w:tab/>
      </w:r>
      <w:r>
        <w:tab/>
      </w:r>
      <w:r>
        <w:tab/>
        <w:t>[10] LocalSequenceNumber OPTIONAL,</w:t>
      </w:r>
    </w:p>
    <w:p w14:paraId="51ED12F0" w14:textId="77777777" w:rsidR="009B1C39" w:rsidRDefault="009B1C39">
      <w:pPr>
        <w:pStyle w:val="PL"/>
      </w:pPr>
      <w:r>
        <w:tab/>
        <w:t>recordExtensions</w:t>
      </w:r>
      <w:r>
        <w:tab/>
      </w:r>
      <w:r>
        <w:tab/>
      </w:r>
      <w:r>
        <w:tab/>
        <w:t>[11] ManagementExtensions OPTIONAL,</w:t>
      </w:r>
    </w:p>
    <w:p w14:paraId="0EFC532A" w14:textId="77777777" w:rsidR="009B1C39" w:rsidRDefault="009B1C39">
      <w:pPr>
        <w:pStyle w:val="PL"/>
      </w:pPr>
      <w:r>
        <w:tab/>
        <w:t>homeGMLCIdentity</w:t>
      </w:r>
      <w:r>
        <w:tab/>
      </w:r>
      <w:r>
        <w:tab/>
      </w:r>
      <w:r>
        <w:tab/>
        <w:t>[12] IPAddress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r>
        <w:t>LCSGNIRecord</w:t>
      </w:r>
      <w:r>
        <w:tab/>
        <w:t>::= SET</w:t>
      </w:r>
    </w:p>
    <w:p w14:paraId="39622622" w14:textId="77777777" w:rsidR="009B1C39" w:rsidRDefault="009B1C39">
      <w:pPr>
        <w:pStyle w:val="PL"/>
      </w:pPr>
      <w:r>
        <w:t>{</w:t>
      </w:r>
    </w:p>
    <w:p w14:paraId="055DB987" w14:textId="77777777" w:rsidR="009B1C39" w:rsidRDefault="009B1C39">
      <w:pPr>
        <w:pStyle w:val="PL"/>
      </w:pPr>
      <w:r>
        <w:tab/>
        <w:t>recordType</w:t>
      </w:r>
      <w:r>
        <w:tab/>
      </w:r>
      <w:r>
        <w:tab/>
      </w:r>
      <w:r>
        <w:tab/>
      </w:r>
      <w:r>
        <w:tab/>
      </w:r>
      <w:r>
        <w:tab/>
        <w:t>[0] RecordType,</w:t>
      </w:r>
    </w:p>
    <w:p w14:paraId="77A314FB" w14:textId="77777777" w:rsidR="009B1C39" w:rsidRDefault="009B1C39">
      <w:pPr>
        <w:pStyle w:val="PL"/>
      </w:pPr>
      <w:r>
        <w:tab/>
        <w:t>recordingEntity</w:t>
      </w:r>
      <w:r>
        <w:tab/>
      </w:r>
      <w:r>
        <w:tab/>
      </w:r>
      <w:r>
        <w:tab/>
      </w:r>
      <w:r>
        <w:tab/>
        <w:t>[1] RecordingEntity,</w:t>
      </w:r>
    </w:p>
    <w:p w14:paraId="4668D014" w14:textId="77777777" w:rsidR="009B1C39" w:rsidRDefault="009B1C39">
      <w:pPr>
        <w:pStyle w:val="PL"/>
      </w:pPr>
      <w:r>
        <w:tab/>
        <w:t>lcsClientType</w:t>
      </w:r>
      <w:r>
        <w:tab/>
      </w:r>
      <w:r>
        <w:tab/>
      </w:r>
      <w:r>
        <w:tab/>
      </w:r>
      <w:r>
        <w:tab/>
        <w:t>[2] LCSClientType OPTIONAL,</w:t>
      </w:r>
    </w:p>
    <w:p w14:paraId="3E036283" w14:textId="77777777" w:rsidR="009B1C39" w:rsidRDefault="009B1C39">
      <w:pPr>
        <w:pStyle w:val="PL"/>
      </w:pPr>
      <w:r>
        <w:tab/>
        <w:t>lcsClientIdentity</w:t>
      </w:r>
      <w:r>
        <w:tab/>
      </w:r>
      <w:r>
        <w:tab/>
      </w:r>
      <w:r>
        <w:tab/>
        <w:t xml:space="preserve">[3] LCSClientIdentity OPTIONAL, </w:t>
      </w:r>
    </w:p>
    <w:p w14:paraId="22E70DDD" w14:textId="77777777" w:rsidR="009B1C39" w:rsidRDefault="009B1C39">
      <w:pPr>
        <w:pStyle w:val="PL"/>
      </w:pPr>
      <w:r>
        <w:tab/>
        <w:t>servedIMSI</w:t>
      </w:r>
      <w:r>
        <w:tab/>
      </w:r>
      <w:r>
        <w:tab/>
      </w:r>
      <w:r>
        <w:tab/>
      </w:r>
      <w:r>
        <w:tab/>
      </w:r>
      <w:r>
        <w:tab/>
        <w:t>[4] IMSI,</w:t>
      </w:r>
    </w:p>
    <w:p w14:paraId="150B9BB3" w14:textId="77777777" w:rsidR="009B1C39" w:rsidRDefault="009B1C39">
      <w:pPr>
        <w:pStyle w:val="PL"/>
      </w:pPr>
      <w:r>
        <w:tab/>
        <w:t>servedMSISDN</w:t>
      </w:r>
      <w:r>
        <w:tab/>
      </w:r>
      <w:r>
        <w:tab/>
      </w:r>
      <w:r>
        <w:tab/>
      </w:r>
      <w:r>
        <w:tab/>
        <w:t>[5] MSISDN OPTIONAL,</w:t>
      </w:r>
    </w:p>
    <w:p w14:paraId="7960CF48" w14:textId="77777777" w:rsidR="009B1C39" w:rsidRDefault="009B1C39">
      <w:pPr>
        <w:pStyle w:val="PL"/>
      </w:pPr>
      <w:r>
        <w:tab/>
        <w:t>servingEntity</w:t>
      </w:r>
      <w:r>
        <w:tab/>
      </w:r>
      <w:r>
        <w:tab/>
      </w:r>
      <w:r>
        <w:tab/>
      </w:r>
      <w:r>
        <w:tab/>
        <w:t>[6] ServingEntity OPTIONAL,</w:t>
      </w:r>
    </w:p>
    <w:p w14:paraId="11FCF246" w14:textId="77777777" w:rsidR="009B1C39" w:rsidRDefault="009B1C39">
      <w:pPr>
        <w:pStyle w:val="PL"/>
      </w:pPr>
      <w:r>
        <w:tab/>
        <w:t>resultCode</w:t>
      </w:r>
      <w:r>
        <w:tab/>
      </w:r>
      <w:r>
        <w:tab/>
      </w:r>
      <w:r>
        <w:tab/>
      </w:r>
      <w:r>
        <w:tab/>
      </w:r>
      <w:r>
        <w:tab/>
        <w:t>[7] ResultCodeType OPTIONAL,</w:t>
      </w:r>
    </w:p>
    <w:p w14:paraId="2FE7174F" w14:textId="77777777" w:rsidR="009B1C39" w:rsidRDefault="009B1C39">
      <w:pPr>
        <w:pStyle w:val="PL"/>
      </w:pPr>
      <w:r>
        <w:tab/>
        <w:t>recordTimeStamp</w:t>
      </w:r>
      <w:r>
        <w:tab/>
      </w:r>
      <w:r>
        <w:tab/>
      </w:r>
      <w:r>
        <w:tab/>
      </w:r>
      <w:r>
        <w:tab/>
        <w:t>[8] TimeStamp,</w:t>
      </w:r>
    </w:p>
    <w:p w14:paraId="4F760E29" w14:textId="77777777" w:rsidR="009B1C39" w:rsidRDefault="009B1C39">
      <w:pPr>
        <w:pStyle w:val="PL"/>
      </w:pPr>
      <w:r>
        <w:tab/>
        <w:t>localSequenceNumber</w:t>
      </w:r>
      <w:r>
        <w:tab/>
      </w:r>
      <w:r>
        <w:tab/>
      </w:r>
      <w:r>
        <w:tab/>
        <w:t>[9] LocalSequenceNumber OPTIONAL,</w:t>
      </w:r>
    </w:p>
    <w:p w14:paraId="7F0A1A46" w14:textId="77777777" w:rsidR="009B1C39" w:rsidRDefault="009B1C39">
      <w:pPr>
        <w:pStyle w:val="PL"/>
      </w:pPr>
      <w:r>
        <w:tab/>
        <w:t>recordExtensions</w:t>
      </w:r>
      <w:r>
        <w:tab/>
      </w:r>
      <w:r>
        <w:tab/>
      </w:r>
      <w:r>
        <w:tab/>
        <w:t>[10] ManagementExtensions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r>
        <w:t>ProviderError</w:t>
      </w:r>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r>
        <w:t>ResultCodeType</w:t>
      </w:r>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r>
        <w:t>ServingEntity ::= AddressString</w:t>
      </w:r>
    </w:p>
    <w:p w14:paraId="41FEC2C6" w14:textId="77777777" w:rsidR="009B1C39" w:rsidRDefault="009B1C39">
      <w:pPr>
        <w:pStyle w:val="PL"/>
        <w:keepNext/>
        <w:keepLines/>
      </w:pPr>
    </w:p>
    <w:p w14:paraId="65830490" w14:textId="77777777" w:rsidR="009B1C39" w:rsidRDefault="009B1C39">
      <w:pPr>
        <w:pStyle w:val="PL"/>
      </w:pPr>
      <w:r>
        <w:t>UserError</w:t>
      </w:r>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4311" w:name="_Toc20233298"/>
      <w:bookmarkStart w:id="4312" w:name="_Toc28026878"/>
      <w:bookmarkStart w:id="4313" w:name="_Toc36116713"/>
      <w:bookmarkStart w:id="4314" w:name="_Toc44682897"/>
      <w:bookmarkStart w:id="4315" w:name="_Toc51926748"/>
      <w:bookmarkStart w:id="4316" w:name="_Toc171694542"/>
      <w:r>
        <w:t>5.2.4.3</w:t>
      </w:r>
      <w:r>
        <w:tab/>
        <w:t>PoC CDRs</w:t>
      </w:r>
      <w:bookmarkEnd w:id="4311"/>
      <w:bookmarkEnd w:id="4312"/>
      <w:bookmarkEnd w:id="4313"/>
      <w:bookmarkEnd w:id="4314"/>
      <w:bookmarkEnd w:id="4315"/>
      <w:bookmarkEnd w:id="4316"/>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r>
        <w:t>CallDuration,</w:t>
      </w:r>
    </w:p>
    <w:p w14:paraId="43AD0387" w14:textId="77777777" w:rsidR="003A0356" w:rsidRDefault="003A0356" w:rsidP="003A0356">
      <w:pPr>
        <w:pStyle w:val="PL"/>
      </w:pPr>
      <w:r>
        <w:t>InvolvedParty,</w:t>
      </w:r>
    </w:p>
    <w:p w14:paraId="5F6D18A0" w14:textId="77777777" w:rsidR="009B1C39" w:rsidRDefault="009B1C39">
      <w:pPr>
        <w:pStyle w:val="PL"/>
      </w:pPr>
      <w:r>
        <w:t>LocalSequenceNumber,</w:t>
      </w:r>
    </w:p>
    <w:p w14:paraId="77569002" w14:textId="77777777" w:rsidR="009B1C39" w:rsidRDefault="009B1C39">
      <w:pPr>
        <w:pStyle w:val="PL"/>
      </w:pPr>
      <w:r>
        <w:t>ManagementExtensions,</w:t>
      </w:r>
    </w:p>
    <w:p w14:paraId="4EDF8D6B" w14:textId="77777777" w:rsidR="009B1C39" w:rsidRDefault="009B1C39">
      <w:pPr>
        <w:pStyle w:val="PL"/>
      </w:pPr>
      <w:r>
        <w:t>NodeAddress,</w:t>
      </w:r>
    </w:p>
    <w:p w14:paraId="714122E7" w14:textId="77777777" w:rsidR="003A0356" w:rsidRDefault="003A0356" w:rsidP="003A0356">
      <w:pPr>
        <w:pStyle w:val="PL"/>
      </w:pPr>
      <w:r>
        <w:t>NodeID,</w:t>
      </w:r>
    </w:p>
    <w:p w14:paraId="6AE4DA5F" w14:textId="77777777" w:rsidR="009B1C39" w:rsidRDefault="009B1C39">
      <w:pPr>
        <w:pStyle w:val="PL"/>
      </w:pPr>
      <w:r>
        <w:t>RecordType,</w:t>
      </w:r>
    </w:p>
    <w:p w14:paraId="689A626C" w14:textId="77777777" w:rsidR="009B1C39" w:rsidRDefault="009B1C39">
      <w:pPr>
        <w:pStyle w:val="PL"/>
      </w:pPr>
      <w:r>
        <w:t>ServiceContextID,</w:t>
      </w:r>
    </w:p>
    <w:p w14:paraId="05BEC971" w14:textId="77777777" w:rsidR="003A0356" w:rsidRDefault="003A0356" w:rsidP="003A0356">
      <w:pPr>
        <w:pStyle w:val="PL"/>
      </w:pPr>
      <w:r>
        <w:t>Session-Id,</w:t>
      </w:r>
    </w:p>
    <w:p w14:paraId="03429F5D" w14:textId="77777777" w:rsidR="009B1C39" w:rsidRDefault="009B1C39">
      <w:pPr>
        <w:pStyle w:val="PL"/>
      </w:pPr>
      <w:r>
        <w:t>TimeStamp</w:t>
      </w:r>
    </w:p>
    <w:p w14:paraId="2DE865D0"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4796AACA" w14:textId="77777777" w:rsidR="009B1C39" w:rsidRDefault="009B1C39">
      <w:pPr>
        <w:pStyle w:val="PL"/>
      </w:pPr>
    </w:p>
    <w:p w14:paraId="7A22EA23" w14:textId="77777777" w:rsidR="009B1C39" w:rsidRDefault="009B1C39">
      <w:pPr>
        <w:pStyle w:val="PL"/>
      </w:pPr>
      <w:r>
        <w:t xml:space="preserve">GSNAddress </w:t>
      </w:r>
    </w:p>
    <w:p w14:paraId="287D29FE"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r>
        <w:t>InterOperatorIdentifiers,</w:t>
      </w:r>
    </w:p>
    <w:p w14:paraId="1C1C80B7" w14:textId="77777777" w:rsidR="00EA6DD8" w:rsidRDefault="009B1C39" w:rsidP="00EA6DD8">
      <w:pPr>
        <w:pStyle w:val="PL"/>
      </w:pPr>
      <w:r>
        <w:t>MessageBody,</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r>
        <w:t>POCRecord</w:t>
      </w:r>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t>pPFRecord</w:t>
      </w:r>
      <w:r>
        <w:tab/>
      </w:r>
      <w:r>
        <w:tab/>
      </w:r>
      <w:r>
        <w:tab/>
        <w:t>[80] PPFRecord,</w:t>
      </w:r>
    </w:p>
    <w:p w14:paraId="7ADE149A" w14:textId="77777777" w:rsidR="009B1C39" w:rsidRDefault="009B1C39">
      <w:pPr>
        <w:pStyle w:val="PL"/>
      </w:pPr>
      <w:r>
        <w:tab/>
        <w:t>cPFRecord</w:t>
      </w:r>
      <w:r>
        <w:tab/>
      </w:r>
      <w:r>
        <w:tab/>
      </w:r>
      <w:r>
        <w:tab/>
        <w:t>[81] CPFRecord</w:t>
      </w:r>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r>
        <w:t xml:space="preserve">PPFRecord </w:t>
      </w:r>
      <w:r>
        <w:tab/>
        <w:t>::= SET</w:t>
      </w:r>
    </w:p>
    <w:p w14:paraId="53D175B5" w14:textId="77777777" w:rsidR="009B1C39" w:rsidRDefault="009B1C39">
      <w:pPr>
        <w:pStyle w:val="PL"/>
      </w:pPr>
      <w:r>
        <w:t>{</w:t>
      </w:r>
    </w:p>
    <w:p w14:paraId="259D8DDA" w14:textId="77777777" w:rsidR="009B1C39" w:rsidRDefault="009B1C39">
      <w:pPr>
        <w:pStyle w:val="PL"/>
      </w:pPr>
      <w:r>
        <w:tab/>
        <w:t>recordType</w:t>
      </w:r>
      <w:r>
        <w:tab/>
      </w:r>
      <w:r>
        <w:tab/>
      </w:r>
      <w:r>
        <w:tab/>
      </w:r>
      <w:r>
        <w:tab/>
      </w:r>
      <w:r>
        <w:tab/>
      </w:r>
      <w:r>
        <w:tab/>
        <w:t>[0] RecordType,</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t>sIP-Method</w:t>
      </w:r>
      <w:r>
        <w:tab/>
      </w:r>
      <w:r>
        <w:tab/>
      </w:r>
      <w:r>
        <w:tab/>
      </w:r>
      <w:r>
        <w:tab/>
      </w:r>
      <w:r>
        <w:tab/>
      </w:r>
      <w:r>
        <w:tab/>
        <w:t>[2] SIP-Method OPTIONAL,</w:t>
      </w:r>
    </w:p>
    <w:p w14:paraId="14EBE4AF" w14:textId="77777777" w:rsidR="009B1C39" w:rsidRDefault="009B1C39">
      <w:pPr>
        <w:pStyle w:val="PL"/>
      </w:pPr>
      <w:r>
        <w:tab/>
        <w:t>nodeAddress</w:t>
      </w:r>
      <w:r>
        <w:tab/>
      </w:r>
      <w:r>
        <w:tab/>
      </w:r>
      <w:r>
        <w:tab/>
      </w:r>
      <w:r>
        <w:tab/>
      </w:r>
      <w:r>
        <w:tab/>
      </w:r>
      <w:r>
        <w:tab/>
        <w:t>[3] NodeAddress</w:t>
      </w:r>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[5] InvolvedParty OPTIONAL,</w:t>
      </w:r>
    </w:p>
    <w:p w14:paraId="2C9C68C9" w14:textId="77777777" w:rsidR="009B1C39" w:rsidRDefault="009B1C39">
      <w:pPr>
        <w:pStyle w:val="PL"/>
      </w:pPr>
      <w:r>
        <w:tab/>
        <w:t>called-Party-Address</w:t>
      </w:r>
      <w:r>
        <w:tab/>
      </w:r>
      <w:r>
        <w:tab/>
      </w:r>
      <w:r>
        <w:tab/>
        <w:t>[6] InvolvedParty OPTIONAL,</w:t>
      </w:r>
    </w:p>
    <w:p w14:paraId="076CBD44" w14:textId="77777777" w:rsidR="009B1C39" w:rsidRDefault="009B1C39">
      <w:pPr>
        <w:pStyle w:val="PL"/>
      </w:pPr>
      <w:r>
        <w:tab/>
        <w:t>servedParty</w:t>
      </w:r>
      <w:r>
        <w:tab/>
      </w:r>
      <w:r>
        <w:tab/>
      </w:r>
      <w:r>
        <w:tab/>
      </w:r>
      <w:r>
        <w:tab/>
      </w:r>
      <w:r>
        <w:tab/>
      </w:r>
      <w:r>
        <w:tab/>
        <w:t>[7] GraphicString OPTIONAL,</w:t>
      </w:r>
    </w:p>
    <w:p w14:paraId="71A58FCC" w14:textId="77777777" w:rsidR="009B1C39" w:rsidRDefault="009B1C39">
      <w:pPr>
        <w:pStyle w:val="PL"/>
      </w:pPr>
      <w:r>
        <w:tab/>
        <w:t>serviceRequestTimeStamp</w:t>
      </w:r>
      <w:r>
        <w:tab/>
      </w:r>
      <w:r>
        <w:tab/>
      </w:r>
      <w:r>
        <w:tab/>
        <w:t>[8] TimeStamp OPTIONAL,</w:t>
      </w:r>
    </w:p>
    <w:p w14:paraId="778A8ADA" w14:textId="77777777" w:rsidR="009B1C39" w:rsidRDefault="009B1C39">
      <w:pPr>
        <w:pStyle w:val="PL"/>
      </w:pPr>
      <w:r>
        <w:tab/>
        <w:t>serviceDeliveryStartTimeStamp</w:t>
      </w:r>
      <w:r>
        <w:tab/>
        <w:t>[9] TimeStamp OPTIONAL,</w:t>
      </w:r>
    </w:p>
    <w:p w14:paraId="18FDD63E" w14:textId="77777777" w:rsidR="009B1C39" w:rsidRDefault="009B1C39">
      <w:pPr>
        <w:pStyle w:val="PL"/>
      </w:pPr>
      <w:r>
        <w:tab/>
        <w:t>serviceDeliveryEndTimeStamp</w:t>
      </w:r>
      <w:r>
        <w:tab/>
      </w:r>
      <w:r>
        <w:tab/>
        <w:t>[10] TimeStamp OPTIONAL,</w:t>
      </w:r>
    </w:p>
    <w:p w14:paraId="5D10C48A" w14:textId="77777777" w:rsidR="009B1C39" w:rsidRDefault="009B1C39">
      <w:pPr>
        <w:pStyle w:val="PL"/>
      </w:pPr>
      <w:r>
        <w:tab/>
        <w:t>recordOpeningTime</w:t>
      </w:r>
      <w:r>
        <w:tab/>
      </w:r>
      <w:r>
        <w:tab/>
      </w:r>
      <w:r>
        <w:tab/>
      </w:r>
      <w:r>
        <w:tab/>
        <w:t>[11] TimeStamp OPTIONAL,</w:t>
      </w:r>
    </w:p>
    <w:p w14:paraId="6750CEED" w14:textId="77777777" w:rsidR="009B1C39" w:rsidRDefault="009B1C39">
      <w:pPr>
        <w:pStyle w:val="PL"/>
      </w:pPr>
      <w:r>
        <w:tab/>
        <w:t>recordClosureTime</w:t>
      </w:r>
      <w:r>
        <w:tab/>
      </w:r>
      <w:r>
        <w:tab/>
      </w:r>
      <w:r>
        <w:tab/>
      </w:r>
      <w:r>
        <w:tab/>
        <w:t>[12] TimeStamp OPTIONAL,</w:t>
      </w:r>
    </w:p>
    <w:p w14:paraId="221F5069" w14:textId="77777777" w:rsidR="009B1C39" w:rsidRDefault="009B1C39">
      <w:pPr>
        <w:pStyle w:val="PL"/>
      </w:pPr>
      <w:r>
        <w:tab/>
        <w:t>interOperatorIdentifiers</w:t>
      </w:r>
      <w:r>
        <w:tab/>
      </w:r>
      <w:r>
        <w:tab/>
        <w:t>[13] InterOperatorIdentifiers OPTIONAL,</w:t>
      </w:r>
    </w:p>
    <w:p w14:paraId="265C9EB8" w14:textId="77777777" w:rsidR="009B1C39" w:rsidRDefault="009B1C39">
      <w:pPr>
        <w:pStyle w:val="PL"/>
      </w:pPr>
      <w:r>
        <w:tab/>
        <w:t>localRecordSequenceNumber</w:t>
      </w:r>
      <w:r>
        <w:tab/>
      </w:r>
      <w:r>
        <w:tab/>
        <w:t>[14] LocalSequenceNumber OPTIONAL,</w:t>
      </w:r>
    </w:p>
    <w:p w14:paraId="4A41B2C3" w14:textId="77777777" w:rsidR="009B1C39" w:rsidRDefault="009B1C39">
      <w:pPr>
        <w:pStyle w:val="PL"/>
      </w:pPr>
      <w:r>
        <w:tab/>
        <w:t>recordSequenceNumber</w:t>
      </w:r>
      <w:r>
        <w:tab/>
      </w:r>
      <w:r>
        <w:tab/>
      </w:r>
      <w:r>
        <w:tab/>
        <w:t>[15] INTEGER OPTIONAL,</w:t>
      </w:r>
    </w:p>
    <w:p w14:paraId="5573CC57" w14:textId="77777777" w:rsidR="009B1C39" w:rsidRDefault="009B1C39">
      <w:pPr>
        <w:pStyle w:val="PL"/>
      </w:pPr>
      <w:r>
        <w:tab/>
        <w:t>causeForRecordClosing</w:t>
      </w:r>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t>iMS-Charging-Identifier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t>gGSNaddress</w:t>
      </w:r>
      <w:r>
        <w:tab/>
      </w:r>
      <w:r>
        <w:tab/>
      </w:r>
      <w:r>
        <w:tab/>
      </w:r>
      <w:r>
        <w:tab/>
      </w:r>
      <w:r>
        <w:tab/>
      </w:r>
      <w:r>
        <w:tab/>
        <w:t>[20] NodeAddress OPTIONAL,</w:t>
      </w:r>
    </w:p>
    <w:p w14:paraId="7FD20988" w14:textId="77777777" w:rsidR="009B1C39" w:rsidRDefault="009B1C39">
      <w:pPr>
        <w:pStyle w:val="PL"/>
      </w:pPr>
      <w:r>
        <w:tab/>
        <w:t>serviceReasonReturnCode</w:t>
      </w:r>
      <w:r>
        <w:tab/>
      </w:r>
      <w:r>
        <w:tab/>
      </w:r>
      <w:r>
        <w:tab/>
        <w:t>[21] UTF8String</w:t>
      </w:r>
      <w:r>
        <w:tab/>
        <w:t>OPTIONAL,</w:t>
      </w:r>
    </w:p>
    <w:p w14:paraId="37C4B585" w14:textId="77777777" w:rsidR="009B1C39" w:rsidRDefault="009B1C39">
      <w:pPr>
        <w:pStyle w:val="PL"/>
      </w:pPr>
      <w:r>
        <w:tab/>
        <w:t>list-Of-Message-Bodies</w:t>
      </w:r>
      <w:r>
        <w:tab/>
      </w:r>
      <w:r>
        <w:tab/>
      </w:r>
      <w:r>
        <w:tab/>
        <w:t>[22] SEQUENCE OF MessageBody OPTIONAL,</w:t>
      </w:r>
    </w:p>
    <w:p w14:paraId="107486C3"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1EA188C8"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60922E5" w14:textId="77777777" w:rsidR="009B1C39" w:rsidRDefault="009B1C39">
      <w:pPr>
        <w:pStyle w:val="PL"/>
      </w:pPr>
      <w:r w:rsidRPr="00926357">
        <w:tab/>
      </w:r>
      <w:r>
        <w:t>serviceContextID</w:t>
      </w:r>
      <w:r>
        <w:tab/>
      </w:r>
      <w:r>
        <w:tab/>
      </w:r>
      <w:r>
        <w:tab/>
      </w:r>
      <w:r>
        <w:tab/>
        <w:t>[26] ServiceContextID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r>
        <w:t>CPFRecord</w:t>
      </w:r>
      <w:r>
        <w:tab/>
      </w:r>
      <w:r>
        <w:tab/>
        <w:t>::=</w:t>
      </w:r>
      <w:r>
        <w:tab/>
        <w:t>SET</w:t>
      </w:r>
    </w:p>
    <w:p w14:paraId="43DD2826" w14:textId="77777777" w:rsidR="009B1C39" w:rsidRDefault="009B1C39">
      <w:pPr>
        <w:pStyle w:val="PL"/>
      </w:pPr>
      <w:r>
        <w:t>{</w:t>
      </w:r>
    </w:p>
    <w:p w14:paraId="165A240E" w14:textId="77777777" w:rsidR="009B1C39" w:rsidRDefault="009B1C39">
      <w:pPr>
        <w:pStyle w:val="PL"/>
      </w:pPr>
      <w:r>
        <w:tab/>
        <w:t>recordType</w:t>
      </w:r>
      <w:r>
        <w:tab/>
      </w:r>
      <w:r>
        <w:tab/>
      </w:r>
      <w:r>
        <w:tab/>
      </w:r>
      <w:r>
        <w:tab/>
      </w:r>
      <w:r>
        <w:tab/>
      </w:r>
      <w:r>
        <w:tab/>
        <w:t>[0] RecordType,</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t>sIP-Method</w:t>
      </w:r>
      <w:r>
        <w:tab/>
      </w:r>
      <w:r>
        <w:tab/>
      </w:r>
      <w:r>
        <w:tab/>
      </w:r>
      <w:r>
        <w:tab/>
      </w:r>
      <w:r>
        <w:tab/>
      </w:r>
      <w:r>
        <w:tab/>
        <w:t>[2] SIP-Method OPTIONAL,</w:t>
      </w:r>
    </w:p>
    <w:p w14:paraId="6490223A" w14:textId="77777777" w:rsidR="009B1C39" w:rsidRDefault="009B1C39">
      <w:pPr>
        <w:pStyle w:val="PL"/>
      </w:pPr>
      <w:r>
        <w:tab/>
        <w:t>nodeAddress</w:t>
      </w:r>
      <w:r>
        <w:tab/>
      </w:r>
      <w:r>
        <w:tab/>
      </w:r>
      <w:r>
        <w:tab/>
      </w:r>
      <w:r>
        <w:tab/>
      </w:r>
      <w:r>
        <w:tab/>
      </w:r>
      <w:r>
        <w:tab/>
        <w:t>[3] NodeAddress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[5] InvolvedParty OPTIONAL,</w:t>
      </w:r>
    </w:p>
    <w:p w14:paraId="060E6530" w14:textId="77777777" w:rsidR="009B1C39" w:rsidRDefault="009B1C39">
      <w:pPr>
        <w:pStyle w:val="PL"/>
      </w:pPr>
      <w:r>
        <w:tab/>
        <w:t>called-Party-Address</w:t>
      </w:r>
      <w:r>
        <w:tab/>
      </w:r>
      <w:r>
        <w:tab/>
      </w:r>
      <w:r>
        <w:tab/>
        <w:t>[6] InvolvedParty OPTIONAL,</w:t>
      </w:r>
    </w:p>
    <w:p w14:paraId="714CA319" w14:textId="77777777" w:rsidR="009B1C39" w:rsidRDefault="009B1C39">
      <w:pPr>
        <w:pStyle w:val="PL"/>
      </w:pPr>
      <w:r>
        <w:tab/>
        <w:t>servedParty</w:t>
      </w:r>
      <w:r>
        <w:tab/>
      </w:r>
      <w:r>
        <w:tab/>
      </w:r>
      <w:r>
        <w:tab/>
      </w:r>
      <w:r>
        <w:tab/>
      </w:r>
      <w:r>
        <w:tab/>
      </w:r>
      <w:r>
        <w:tab/>
        <w:t>[7] GraphicString OPTIONAL,</w:t>
      </w:r>
    </w:p>
    <w:p w14:paraId="2419ECEC" w14:textId="77777777" w:rsidR="009B1C39" w:rsidRDefault="009B1C39">
      <w:pPr>
        <w:pStyle w:val="PL"/>
      </w:pPr>
      <w:r>
        <w:tab/>
        <w:t>serviceRequestTimeStamp</w:t>
      </w:r>
      <w:r>
        <w:tab/>
      </w:r>
      <w:r>
        <w:tab/>
      </w:r>
      <w:r>
        <w:tab/>
        <w:t>[8] TimeStamp OPTIONAL,</w:t>
      </w:r>
    </w:p>
    <w:p w14:paraId="11A2D083" w14:textId="77777777" w:rsidR="009B1C39" w:rsidRDefault="009B1C39">
      <w:pPr>
        <w:pStyle w:val="PL"/>
      </w:pPr>
      <w:r>
        <w:tab/>
        <w:t>serviceDeliveryStartTimeStamp</w:t>
      </w:r>
      <w:r>
        <w:tab/>
        <w:t>[9] TimeStamp OPTIONAL,</w:t>
      </w:r>
    </w:p>
    <w:p w14:paraId="2E25DC9A" w14:textId="77777777" w:rsidR="009B1C39" w:rsidRDefault="009B1C39">
      <w:pPr>
        <w:pStyle w:val="PL"/>
      </w:pPr>
      <w:r>
        <w:tab/>
        <w:t>serviceDeliveryEndTimeStamp</w:t>
      </w:r>
      <w:r>
        <w:tab/>
      </w:r>
      <w:r>
        <w:tab/>
        <w:t>[10] TimeStamp OPTIONAL,</w:t>
      </w:r>
    </w:p>
    <w:p w14:paraId="7D8CBD75" w14:textId="77777777" w:rsidR="009B1C39" w:rsidRDefault="009B1C39">
      <w:pPr>
        <w:pStyle w:val="PL"/>
      </w:pPr>
      <w:r>
        <w:tab/>
        <w:t>recordOpeningTime</w:t>
      </w:r>
      <w:r>
        <w:tab/>
      </w:r>
      <w:r>
        <w:tab/>
      </w:r>
      <w:r>
        <w:tab/>
      </w:r>
      <w:r>
        <w:tab/>
        <w:t>[11] TimeStamp OPTIONAL,</w:t>
      </w:r>
    </w:p>
    <w:p w14:paraId="1B4D3694" w14:textId="77777777" w:rsidR="009B1C39" w:rsidRDefault="009B1C39">
      <w:pPr>
        <w:pStyle w:val="PL"/>
      </w:pPr>
      <w:r>
        <w:tab/>
        <w:t>recordClosureTime</w:t>
      </w:r>
      <w:r>
        <w:tab/>
      </w:r>
      <w:r>
        <w:tab/>
      </w:r>
      <w:r>
        <w:tab/>
      </w:r>
      <w:r>
        <w:tab/>
        <w:t>[12] TimeStamp OPTIONAL,</w:t>
      </w:r>
    </w:p>
    <w:p w14:paraId="7C339604" w14:textId="77777777" w:rsidR="009B1C39" w:rsidRDefault="009B1C39">
      <w:pPr>
        <w:pStyle w:val="PL"/>
      </w:pPr>
      <w:r>
        <w:tab/>
        <w:t>interOperatorIdentifiers</w:t>
      </w:r>
      <w:r>
        <w:tab/>
      </w:r>
      <w:r>
        <w:tab/>
        <w:t>[13] InterOperatorIdentifiers OPTIONAL,</w:t>
      </w:r>
    </w:p>
    <w:p w14:paraId="620F17E1" w14:textId="77777777" w:rsidR="009B1C39" w:rsidRDefault="009B1C39">
      <w:pPr>
        <w:pStyle w:val="PL"/>
      </w:pPr>
      <w:r>
        <w:tab/>
        <w:t>localRecordSequenceNumber</w:t>
      </w:r>
      <w:r>
        <w:tab/>
      </w:r>
      <w:r>
        <w:tab/>
        <w:t>[14] LocalSequenceNumber OPTIONAL,</w:t>
      </w:r>
    </w:p>
    <w:p w14:paraId="7813F976" w14:textId="77777777" w:rsidR="009B1C39" w:rsidRDefault="009B1C39">
      <w:pPr>
        <w:pStyle w:val="PL"/>
      </w:pPr>
      <w:r>
        <w:tab/>
        <w:t>recordSequenceNumber</w:t>
      </w:r>
      <w:r>
        <w:tab/>
      </w:r>
      <w:r>
        <w:tab/>
      </w:r>
      <w:r>
        <w:tab/>
        <w:t>[15] INTEGER OPTIONAL,</w:t>
      </w:r>
    </w:p>
    <w:p w14:paraId="31562532" w14:textId="77777777" w:rsidR="009B1C39" w:rsidRDefault="009B1C39">
      <w:pPr>
        <w:pStyle w:val="PL"/>
      </w:pPr>
      <w:r>
        <w:tab/>
        <w:t>causeForRecordClosing</w:t>
      </w:r>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t>iMS-Charging-Identifier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t>gGSNaddress</w:t>
      </w:r>
      <w:r>
        <w:tab/>
      </w:r>
      <w:r>
        <w:tab/>
      </w:r>
      <w:r>
        <w:tab/>
      </w:r>
      <w:r>
        <w:tab/>
      </w:r>
      <w:r>
        <w:tab/>
      </w:r>
      <w:r>
        <w:tab/>
        <w:t>[20] NodeAddress OPTIONAL,</w:t>
      </w:r>
    </w:p>
    <w:p w14:paraId="2E142C01" w14:textId="77777777" w:rsidR="009B1C39" w:rsidRDefault="009B1C39">
      <w:pPr>
        <w:pStyle w:val="PL"/>
      </w:pPr>
      <w:r>
        <w:tab/>
        <w:t>serviceReasonReturnCode</w:t>
      </w:r>
      <w:r>
        <w:tab/>
      </w:r>
      <w:r>
        <w:tab/>
      </w:r>
      <w:r>
        <w:tab/>
        <w:t>[21] UTF8String</w:t>
      </w:r>
      <w:r>
        <w:tab/>
        <w:t>OPTIONAL,</w:t>
      </w:r>
    </w:p>
    <w:p w14:paraId="56E8F622" w14:textId="77777777" w:rsidR="009B1C39" w:rsidRDefault="009B1C39">
      <w:pPr>
        <w:pStyle w:val="PL"/>
      </w:pPr>
      <w:r>
        <w:tab/>
        <w:t>list-Of-Message-Bodies</w:t>
      </w:r>
      <w:r>
        <w:tab/>
      </w:r>
      <w:r>
        <w:tab/>
      </w:r>
      <w:r>
        <w:tab/>
        <w:t>[22] SEQUENCE OF MessageBody OPTIONAL,</w:t>
      </w:r>
    </w:p>
    <w:p w14:paraId="4237530A"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5179683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99EFC43" w14:textId="77777777" w:rsidR="009B1C39" w:rsidRDefault="009B1C39">
      <w:pPr>
        <w:pStyle w:val="PL"/>
      </w:pPr>
      <w:r w:rsidRPr="00926357">
        <w:tab/>
      </w:r>
      <w:r>
        <w:t>serviceContextID</w:t>
      </w:r>
      <w:r>
        <w:tab/>
      </w:r>
      <w:r>
        <w:tab/>
      </w:r>
      <w:r>
        <w:tab/>
      </w:r>
      <w:r>
        <w:tab/>
        <w:t>[26] ServiceContextID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r>
        <w:rPr>
          <w:lang w:eastAsia="zh-CN"/>
        </w:rPr>
        <w:t>AccessPriority</w:t>
      </w:r>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t>normalRelease</w:t>
      </w:r>
      <w:r>
        <w:tab/>
      </w:r>
      <w:r>
        <w:tab/>
      </w:r>
      <w:r>
        <w:tab/>
      </w:r>
      <w:r>
        <w:tab/>
      </w:r>
      <w:r>
        <w:tab/>
        <w:t>(0),</w:t>
      </w:r>
    </w:p>
    <w:p w14:paraId="5A6091B3" w14:textId="77777777" w:rsidR="009B1C39" w:rsidRDefault="009B1C39">
      <w:pPr>
        <w:pStyle w:val="PL"/>
      </w:pPr>
      <w:r>
        <w:tab/>
        <w:t>abnormalRelease</w:t>
      </w:r>
      <w:r>
        <w:tab/>
      </w:r>
      <w:r>
        <w:tab/>
      </w:r>
      <w:r>
        <w:tab/>
      </w:r>
      <w:r>
        <w:tab/>
      </w:r>
      <w:r>
        <w:tab/>
        <w:t>(1),</w:t>
      </w:r>
    </w:p>
    <w:p w14:paraId="45C26FBF" w14:textId="77777777" w:rsidR="009B1C39" w:rsidRDefault="009B1C39">
      <w:pPr>
        <w:pStyle w:val="PL"/>
      </w:pPr>
      <w:r>
        <w:tab/>
        <w:t>serviceChange</w:t>
      </w:r>
      <w:r>
        <w:tab/>
      </w:r>
      <w:r>
        <w:tab/>
      </w:r>
      <w:r>
        <w:tab/>
      </w:r>
      <w:r>
        <w:tab/>
      </w:r>
      <w:r>
        <w:tab/>
        <w:t>(2), -- e.g. change in media due to Re-Invite</w:t>
      </w:r>
    </w:p>
    <w:p w14:paraId="4F45C58E" w14:textId="77777777" w:rsidR="009B1C39" w:rsidRDefault="009B1C39">
      <w:pPr>
        <w:pStyle w:val="PL"/>
      </w:pPr>
      <w:r>
        <w:tab/>
        <w:t>volumeLimit</w:t>
      </w:r>
      <w:r>
        <w:tab/>
      </w:r>
      <w:r>
        <w:tab/>
      </w:r>
      <w:r>
        <w:tab/>
      </w:r>
      <w:r>
        <w:tab/>
      </w:r>
      <w:r>
        <w:tab/>
      </w:r>
      <w:r>
        <w:tab/>
        <w:t>(3),</w:t>
      </w:r>
    </w:p>
    <w:p w14:paraId="42B8CA41" w14:textId="77777777" w:rsidR="009B1C39" w:rsidRDefault="009B1C39">
      <w:pPr>
        <w:pStyle w:val="PL"/>
      </w:pPr>
      <w:r>
        <w:tab/>
        <w:t>timeLimit</w:t>
      </w:r>
      <w:r>
        <w:tab/>
      </w:r>
      <w:r>
        <w:tab/>
      </w:r>
      <w:r>
        <w:tab/>
      </w:r>
      <w:r>
        <w:tab/>
      </w:r>
      <w:r>
        <w:tab/>
      </w:r>
      <w:r>
        <w:tab/>
        <w:t>(4),</w:t>
      </w:r>
    </w:p>
    <w:p w14:paraId="4633E825" w14:textId="77777777" w:rsidR="009B1C39" w:rsidRDefault="009B1C39">
      <w:pPr>
        <w:pStyle w:val="PL"/>
      </w:pPr>
      <w:r>
        <w:tab/>
        <w:t>numberofTalkBurstLimit</w:t>
      </w:r>
      <w:r>
        <w:tab/>
      </w:r>
      <w:r>
        <w:tab/>
      </w:r>
      <w:r>
        <w:tab/>
        <w:t>(5),</w:t>
      </w:r>
    </w:p>
    <w:p w14:paraId="505DA6B0" w14:textId="77777777" w:rsidR="009B1C39" w:rsidRDefault="009B1C39">
      <w:pPr>
        <w:pStyle w:val="PL"/>
      </w:pPr>
      <w:r>
        <w:tab/>
        <w:t>maxChangeCond</w:t>
      </w:r>
      <w:r>
        <w:tab/>
      </w:r>
      <w:r>
        <w:tab/>
      </w:r>
      <w:r>
        <w:tab/>
      </w:r>
      <w:r>
        <w:tab/>
      </w:r>
      <w:r>
        <w:tab/>
        <w:t>(6),</w:t>
      </w:r>
    </w:p>
    <w:p w14:paraId="33D08036" w14:textId="77777777" w:rsidR="009B1C39" w:rsidRDefault="009B1C39">
      <w:pPr>
        <w:pStyle w:val="PL"/>
      </w:pPr>
      <w:r>
        <w:tab/>
        <w:t>sessionTypeChange</w:t>
      </w:r>
      <w:r>
        <w:tab/>
      </w:r>
      <w:r>
        <w:tab/>
      </w:r>
      <w:r>
        <w:tab/>
      </w:r>
      <w:r>
        <w:tab/>
        <w:t>(7),</w:t>
      </w:r>
    </w:p>
    <w:p w14:paraId="60D35C06" w14:textId="77777777" w:rsidR="009B1C39" w:rsidRDefault="009B1C39">
      <w:pPr>
        <w:pStyle w:val="PL"/>
      </w:pPr>
      <w:r>
        <w:tab/>
        <w:t>managementIntervention</w:t>
      </w:r>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r>
        <w:t>ChangeCondition</w:t>
      </w:r>
      <w:r>
        <w:tab/>
      </w:r>
      <w:r>
        <w:tab/>
      </w:r>
      <w:r>
        <w:tab/>
        <w:t>::= ENUMERATED</w:t>
      </w:r>
    </w:p>
    <w:p w14:paraId="390966AF" w14:textId="77777777" w:rsidR="009B1C39" w:rsidRDefault="009B1C39">
      <w:pPr>
        <w:pStyle w:val="PL"/>
      </w:pPr>
      <w:r>
        <w:t>{</w:t>
      </w:r>
    </w:p>
    <w:p w14:paraId="38B52B14" w14:textId="77777777" w:rsidR="009B1C39" w:rsidRDefault="009B1C39">
      <w:pPr>
        <w:pStyle w:val="PL"/>
      </w:pPr>
      <w:r>
        <w:tab/>
        <w:t>serviceChange</w:t>
      </w:r>
      <w:r>
        <w:tab/>
      </w:r>
      <w:r>
        <w:tab/>
      </w:r>
      <w:r>
        <w:tab/>
      </w:r>
      <w:r>
        <w:tab/>
      </w:r>
      <w:r>
        <w:tab/>
        <w:t>(0), -- e.g. change in media due to Re-Invite</w:t>
      </w:r>
    </w:p>
    <w:p w14:paraId="19428080" w14:textId="77777777" w:rsidR="009B1C39" w:rsidRDefault="009B1C39">
      <w:pPr>
        <w:pStyle w:val="PL"/>
      </w:pPr>
      <w:r>
        <w:tab/>
        <w:t>volumeLimit</w:t>
      </w:r>
      <w:r>
        <w:tab/>
      </w:r>
      <w:r>
        <w:tab/>
      </w:r>
      <w:r>
        <w:tab/>
      </w:r>
      <w:r>
        <w:tab/>
      </w:r>
      <w:r>
        <w:tab/>
      </w:r>
      <w:r>
        <w:tab/>
        <w:t>(1),</w:t>
      </w:r>
    </w:p>
    <w:p w14:paraId="274866FF" w14:textId="77777777" w:rsidR="009B1C39" w:rsidRDefault="009B1C39">
      <w:pPr>
        <w:pStyle w:val="PL"/>
      </w:pPr>
      <w:r>
        <w:tab/>
        <w:t>timeLimit</w:t>
      </w:r>
      <w:r>
        <w:tab/>
      </w:r>
      <w:r>
        <w:tab/>
      </w:r>
      <w:r>
        <w:tab/>
      </w:r>
      <w:r>
        <w:tab/>
      </w:r>
      <w:r>
        <w:tab/>
      </w:r>
      <w:r>
        <w:tab/>
        <w:t>(2),</w:t>
      </w:r>
    </w:p>
    <w:p w14:paraId="1FA41CD4" w14:textId="77777777" w:rsidR="009B1C39" w:rsidRDefault="009B1C39">
      <w:pPr>
        <w:pStyle w:val="PL"/>
      </w:pPr>
      <w:r>
        <w:tab/>
        <w:t>numberofTalkBurstLimit</w:t>
      </w:r>
      <w:r>
        <w:tab/>
      </w:r>
      <w:r>
        <w:tab/>
      </w:r>
      <w:r>
        <w:tab/>
        <w:t>(3),</w:t>
      </w:r>
    </w:p>
    <w:p w14:paraId="75F2C2D6" w14:textId="77777777" w:rsidR="009B1C39" w:rsidRDefault="009B1C39">
      <w:pPr>
        <w:pStyle w:val="PL"/>
      </w:pPr>
      <w:r>
        <w:tab/>
        <w:t>numberofActiveParticipants</w:t>
      </w:r>
      <w:r>
        <w:tab/>
      </w:r>
      <w:r>
        <w:tab/>
        <w:t>(4),</w:t>
      </w:r>
    </w:p>
    <w:p w14:paraId="7D297311" w14:textId="77777777" w:rsidR="009B1C39" w:rsidRDefault="009B1C39">
      <w:pPr>
        <w:pStyle w:val="PL"/>
      </w:pPr>
      <w:r>
        <w:tab/>
        <w:t>tariffTime</w:t>
      </w:r>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r>
        <w:t>ListofTalkBurstExchange</w:t>
      </w:r>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CallDuration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CallDuration OPTIONAL,</w:t>
      </w:r>
    </w:p>
    <w:p w14:paraId="2FBB6AD9" w14:textId="77777777" w:rsidR="009B1C39" w:rsidRDefault="009B1C39">
      <w:pPr>
        <w:pStyle w:val="PL"/>
      </w:pPr>
      <w:r>
        <w:tab/>
        <w:t>changeCondition</w:t>
      </w:r>
      <w:r>
        <w:tab/>
      </w:r>
      <w:r>
        <w:tab/>
      </w:r>
      <w:r>
        <w:tab/>
      </w:r>
      <w:r>
        <w:tab/>
      </w:r>
      <w:r>
        <w:tab/>
        <w:t xml:space="preserve"> [7] ChangeCondition OPTIONAL,</w:t>
      </w:r>
    </w:p>
    <w:p w14:paraId="43FEC386" w14:textId="77777777" w:rsidR="009B1C39" w:rsidRDefault="009B1C39">
      <w:pPr>
        <w:pStyle w:val="PL"/>
      </w:pPr>
      <w:r>
        <w:tab/>
        <w:t>changeTime</w:t>
      </w:r>
      <w:r>
        <w:tab/>
      </w:r>
      <w:r>
        <w:tab/>
      </w:r>
      <w:r>
        <w:tab/>
      </w:r>
      <w:r>
        <w:tab/>
      </w:r>
      <w:r>
        <w:tab/>
      </w:r>
      <w:r>
        <w:tab/>
        <w:t xml:space="preserve"> [8] TimeStamp,</w:t>
      </w:r>
    </w:p>
    <w:p w14:paraId="1F9FCA77" w14:textId="77777777" w:rsidR="009B1C39" w:rsidRDefault="009B1C39">
      <w:pPr>
        <w:pStyle w:val="PL"/>
      </w:pPr>
      <w:r>
        <w:tab/>
        <w:t>numberofParticipants</w:t>
      </w:r>
      <w:r>
        <w:tab/>
      </w:r>
      <w:r>
        <w:tab/>
      </w:r>
      <w:r>
        <w:tab/>
        <w:t xml:space="preserve"> [9] INTEGER OPTIONAL</w:t>
      </w:r>
    </w:p>
    <w:p w14:paraId="50270874" w14:textId="77777777" w:rsidR="009B1C39" w:rsidRDefault="009B1C39">
      <w:pPr>
        <w:pStyle w:val="PL"/>
      </w:pPr>
      <w:r>
        <w:lastRenderedPageBreak/>
        <w:t>}</w:t>
      </w:r>
    </w:p>
    <w:p w14:paraId="047C2016" w14:textId="77777777" w:rsidR="009B1C39" w:rsidRDefault="009B1C39">
      <w:pPr>
        <w:pStyle w:val="PL"/>
      </w:pPr>
    </w:p>
    <w:p w14:paraId="28E7AC95"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t>nW-PoC-Box</w:t>
      </w:r>
      <w:r w:rsidRPr="000637CA">
        <w:tab/>
      </w:r>
      <w:r w:rsidRPr="000637CA">
        <w:tab/>
      </w:r>
      <w:r w:rsidRPr="000637CA">
        <w:tab/>
        <w:t>(1),</w:t>
      </w:r>
    </w:p>
    <w:p w14:paraId="298A013E" w14:textId="77777777" w:rsidR="009B1C39" w:rsidRPr="000637CA" w:rsidRDefault="009B1C39">
      <w:pPr>
        <w:pStyle w:val="PL"/>
      </w:pPr>
      <w:r w:rsidRPr="000637CA">
        <w:tab/>
        <w:t>uE-PoC-Box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r>
        <w:t>POCInformation</w:t>
      </w:r>
      <w:r>
        <w:tab/>
      </w:r>
      <w:r>
        <w:tab/>
      </w:r>
      <w:r>
        <w:tab/>
        <w:t>::= SET</w:t>
      </w:r>
    </w:p>
    <w:p w14:paraId="79F04891" w14:textId="77777777" w:rsidR="009B1C39" w:rsidRDefault="009B1C39">
      <w:pPr>
        <w:pStyle w:val="PL"/>
      </w:pPr>
      <w:r>
        <w:t>{</w:t>
      </w:r>
    </w:p>
    <w:p w14:paraId="121CE07C" w14:textId="77777777" w:rsidR="009B1C39" w:rsidRDefault="009B1C39">
      <w:pPr>
        <w:pStyle w:val="PL"/>
      </w:pPr>
      <w:r>
        <w:tab/>
        <w:t>pOCSessionType</w:t>
      </w:r>
      <w:r>
        <w:tab/>
      </w:r>
      <w:r>
        <w:tab/>
      </w:r>
      <w:r>
        <w:tab/>
      </w:r>
      <w:r>
        <w:tab/>
        <w:t>[1] POCSessionType OPTIONAL,</w:t>
      </w:r>
    </w:p>
    <w:p w14:paraId="78DCA79F" w14:textId="77777777" w:rsidR="009B1C39" w:rsidRDefault="009B1C39">
      <w:pPr>
        <w:pStyle w:val="PL"/>
      </w:pPr>
      <w:r>
        <w:tab/>
        <w:t>numberofParticipants</w:t>
      </w:r>
      <w:r>
        <w:tab/>
      </w:r>
      <w:r>
        <w:tab/>
        <w:t>[2] INTEGER OPTIONAL,</w:t>
      </w:r>
    </w:p>
    <w:p w14:paraId="44176FE7"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522CD58C" w14:textId="77777777" w:rsidR="009B1C39" w:rsidRDefault="009B1C39">
      <w:pPr>
        <w:pStyle w:val="PL"/>
      </w:pPr>
      <w:r>
        <w:tab/>
        <w:t>listofTalkBurstExchange</w:t>
      </w:r>
      <w:r>
        <w:tab/>
      </w:r>
      <w:r>
        <w:tab/>
        <w:t>[4] SEQUENCE OF ListofTalkBurstExchange OPTIONAL,</w:t>
      </w:r>
    </w:p>
    <w:p w14:paraId="1D093387" w14:textId="77777777" w:rsidR="009B1C39" w:rsidRDefault="009B1C39">
      <w:pPr>
        <w:pStyle w:val="PL"/>
      </w:pPr>
      <w:r>
        <w:tab/>
        <w:t>pOCControllingAddress</w:t>
      </w:r>
      <w:r>
        <w:tab/>
      </w:r>
      <w:r>
        <w:tab/>
        <w:t>[5] UTF8String OPTIONAL,</w:t>
      </w:r>
    </w:p>
    <w:p w14:paraId="050A8974" w14:textId="77777777" w:rsidR="009B1C39" w:rsidRDefault="009B1C39">
      <w:pPr>
        <w:pStyle w:val="PL"/>
      </w:pPr>
      <w:r>
        <w:tab/>
        <w:t>pOCGroupName</w:t>
      </w:r>
      <w:r>
        <w:tab/>
      </w:r>
      <w:r>
        <w:tab/>
      </w:r>
      <w:r>
        <w:tab/>
      </w:r>
      <w:r>
        <w:tab/>
        <w:t>[6] UTF8String OPTIONAL,</w:t>
      </w:r>
    </w:p>
    <w:p w14:paraId="0047DE97" w14:textId="77777777" w:rsidR="009B1C39" w:rsidRDefault="009B1C39">
      <w:pPr>
        <w:pStyle w:val="PL"/>
      </w:pPr>
      <w:r>
        <w:tab/>
        <w:t>pOCSessionId</w:t>
      </w:r>
      <w:r>
        <w:tab/>
      </w:r>
      <w:r>
        <w:tab/>
      </w:r>
      <w:r>
        <w:tab/>
      </w:r>
      <w:r>
        <w:tab/>
        <w:t>[7] UTF8String OPTIONAL,</w:t>
      </w:r>
    </w:p>
    <w:p w14:paraId="60330A37" w14:textId="77777777" w:rsidR="009B1C39" w:rsidRDefault="009B1C39">
      <w:pPr>
        <w:pStyle w:val="PL"/>
        <w:rPr>
          <w:lang w:eastAsia="zh-CN"/>
        </w:rPr>
      </w:pPr>
      <w:r>
        <w:tab/>
        <w:t>pOCSessionInitiationType</w:t>
      </w:r>
      <w:r>
        <w:tab/>
        <w:t>[8]</w:t>
      </w:r>
      <w:r>
        <w:rPr>
          <w:lang w:eastAsia="zh-CN"/>
        </w:rPr>
        <w:t xml:space="preserve"> POCSessionInitType OPTIONAL,</w:t>
      </w:r>
    </w:p>
    <w:p w14:paraId="211BC523"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r>
        <w:t>POCSessionType</w:t>
      </w:r>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r>
        <w:br w:type="page"/>
      </w:r>
      <w:bookmarkStart w:id="4317" w:name="_Toc20233299"/>
      <w:bookmarkStart w:id="4318" w:name="_Toc28026879"/>
      <w:bookmarkStart w:id="4319" w:name="_Toc36116714"/>
      <w:bookmarkStart w:id="4320" w:name="_Toc44682898"/>
      <w:bookmarkStart w:id="4321" w:name="_Toc51926749"/>
      <w:bookmarkStart w:id="4322" w:name="_Toc171694543"/>
      <w:r>
        <w:lastRenderedPageBreak/>
        <w:t>5.2.4.4</w:t>
      </w:r>
      <w:r>
        <w:tab/>
        <w:t>MBMS CDRs</w:t>
      </w:r>
      <w:bookmarkEnd w:id="4317"/>
      <w:bookmarkEnd w:id="4318"/>
      <w:bookmarkEnd w:id="4319"/>
      <w:bookmarkEnd w:id="4320"/>
      <w:bookmarkEnd w:id="4321"/>
      <w:bookmarkEnd w:id="4322"/>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r>
        <w:t>CallDuration,</w:t>
      </w:r>
    </w:p>
    <w:p w14:paraId="52D3735D" w14:textId="77777777" w:rsidR="009B1C39" w:rsidRDefault="009B1C39">
      <w:pPr>
        <w:pStyle w:val="PL"/>
      </w:pPr>
      <w:r>
        <w:t>Diagnostics,</w:t>
      </w:r>
    </w:p>
    <w:p w14:paraId="14FD9ABE" w14:textId="77777777" w:rsidR="009B1C39" w:rsidRDefault="009B1C39">
      <w:pPr>
        <w:pStyle w:val="PL"/>
      </w:pPr>
      <w:r>
        <w:t>GSNAddress,</w:t>
      </w:r>
    </w:p>
    <w:p w14:paraId="60262A56" w14:textId="77777777" w:rsidR="009B1C39" w:rsidRDefault="009B1C39">
      <w:pPr>
        <w:pStyle w:val="PL"/>
      </w:pPr>
      <w:r>
        <w:t>LocalSequenceNumber,</w:t>
      </w:r>
    </w:p>
    <w:p w14:paraId="333311BD" w14:textId="77777777" w:rsidR="009B1C39" w:rsidRPr="000637CA" w:rsidRDefault="009B1C39">
      <w:pPr>
        <w:pStyle w:val="PL"/>
      </w:pPr>
      <w:r w:rsidRPr="000637CA">
        <w:t>ManagementExtensions,</w:t>
      </w:r>
    </w:p>
    <w:p w14:paraId="493C5A19" w14:textId="77777777" w:rsidR="009B1C39" w:rsidRPr="000637CA" w:rsidRDefault="009B1C39">
      <w:pPr>
        <w:pStyle w:val="PL"/>
      </w:pPr>
      <w:r w:rsidRPr="000637CA">
        <w:t>MBMSInformation,</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r>
        <w:t>NodeID,</w:t>
      </w:r>
    </w:p>
    <w:p w14:paraId="49297CB9" w14:textId="77777777" w:rsidR="003A0356" w:rsidRDefault="003A0356" w:rsidP="003A0356">
      <w:pPr>
        <w:pStyle w:val="PL"/>
      </w:pPr>
      <w:r>
        <w:t>PDPAddress,</w:t>
      </w:r>
    </w:p>
    <w:p w14:paraId="57A29B26" w14:textId="77777777" w:rsidR="009B1C39" w:rsidRPr="000637CA" w:rsidRDefault="009B1C39">
      <w:pPr>
        <w:pStyle w:val="PL"/>
      </w:pPr>
      <w:r w:rsidRPr="000637CA">
        <w:t>RecordType,</w:t>
      </w:r>
    </w:p>
    <w:p w14:paraId="1426E7C2" w14:textId="77777777" w:rsidR="009B1C39" w:rsidRPr="000637CA" w:rsidRDefault="009B1C39">
      <w:pPr>
        <w:pStyle w:val="PL"/>
      </w:pPr>
      <w:r w:rsidRPr="000637CA">
        <w:t>ServiceContextID,</w:t>
      </w:r>
    </w:p>
    <w:p w14:paraId="3395C6FB" w14:textId="77777777" w:rsidR="009B1C39" w:rsidRPr="00926357" w:rsidRDefault="009B1C39">
      <w:pPr>
        <w:pStyle w:val="PL"/>
      </w:pPr>
      <w:r w:rsidRPr="00926357">
        <w:t>TimeStamp</w:t>
      </w:r>
    </w:p>
    <w:p w14:paraId="13FF6C4B"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r>
        <w:t>AccessPointNameNI,</w:t>
      </w:r>
    </w:p>
    <w:p w14:paraId="3803B64F" w14:textId="77777777" w:rsidR="009B1C39" w:rsidRDefault="009B1C39">
      <w:pPr>
        <w:pStyle w:val="PL"/>
      </w:pPr>
      <w:r>
        <w:t>ChangeOfMBMSCondition,</w:t>
      </w:r>
    </w:p>
    <w:p w14:paraId="0175D97B" w14:textId="77777777" w:rsidR="009B1C39" w:rsidRDefault="009B1C39">
      <w:pPr>
        <w:pStyle w:val="PL"/>
      </w:pPr>
      <w:r>
        <w:t>PDPType</w:t>
      </w:r>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r>
        <w:t>MBMSRecord</w:t>
      </w:r>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t>sUBBMSCRecord</w:t>
      </w:r>
      <w:r>
        <w:tab/>
      </w:r>
      <w:r>
        <w:tab/>
      </w:r>
      <w:r>
        <w:tab/>
        <w:t>[78] SUBBMSCRecord,</w:t>
      </w:r>
    </w:p>
    <w:p w14:paraId="3D8353CA" w14:textId="77777777" w:rsidR="009B1C39" w:rsidRDefault="009B1C39">
      <w:pPr>
        <w:pStyle w:val="PL"/>
      </w:pPr>
      <w:r>
        <w:tab/>
        <w:t>cONTENTBMSCRecord</w:t>
      </w:r>
      <w:r>
        <w:tab/>
      </w:r>
      <w:r>
        <w:tab/>
        <w:t>[79] CONTENTBMSCRecord</w:t>
      </w:r>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r>
        <w:t xml:space="preserve">SUBBMSCRecord </w:t>
      </w:r>
      <w:r>
        <w:tab/>
        <w:t>::= SET</w:t>
      </w:r>
    </w:p>
    <w:p w14:paraId="534501C1" w14:textId="77777777" w:rsidR="009B1C39" w:rsidRDefault="009B1C39">
      <w:pPr>
        <w:pStyle w:val="PL"/>
      </w:pPr>
      <w:r>
        <w:t>{</w:t>
      </w:r>
    </w:p>
    <w:p w14:paraId="19612880" w14:textId="77777777" w:rsidR="009B1C39" w:rsidRDefault="009B1C39">
      <w:pPr>
        <w:pStyle w:val="PL"/>
      </w:pPr>
      <w:r>
        <w:tab/>
        <w:t>recordType</w:t>
      </w:r>
      <w:r>
        <w:tab/>
      </w:r>
      <w:r>
        <w:tab/>
      </w:r>
      <w:r>
        <w:tab/>
      </w:r>
      <w:r>
        <w:tab/>
      </w:r>
      <w:r>
        <w:tab/>
        <w:t>[0] RecordType,</w:t>
      </w:r>
    </w:p>
    <w:p w14:paraId="3F5B72BE" w14:textId="77777777" w:rsidR="009B1C39" w:rsidRDefault="009B1C39">
      <w:pPr>
        <w:pStyle w:val="PL"/>
      </w:pPr>
      <w:r>
        <w:tab/>
        <w:t>servedIMSI</w:t>
      </w:r>
      <w:r>
        <w:tab/>
      </w:r>
      <w:r>
        <w:tab/>
      </w:r>
      <w:r>
        <w:tab/>
      </w:r>
      <w:r>
        <w:tab/>
      </w:r>
      <w:r>
        <w:tab/>
        <w:t>[1] IMSI,</w:t>
      </w:r>
    </w:p>
    <w:p w14:paraId="324DBE5D" w14:textId="77777777" w:rsidR="009B1C39" w:rsidRDefault="009B1C39">
      <w:pPr>
        <w:pStyle w:val="PL"/>
      </w:pPr>
      <w:r>
        <w:tab/>
        <w:t>ggsnAddress</w:t>
      </w:r>
      <w:r>
        <w:tab/>
      </w:r>
      <w:r>
        <w:tab/>
      </w:r>
      <w:r>
        <w:tab/>
      </w:r>
      <w:r>
        <w:tab/>
      </w:r>
      <w:r>
        <w:tab/>
        <w:t>[2] GSNAddress OPTIONAL,</w:t>
      </w:r>
    </w:p>
    <w:p w14:paraId="6B8CB95E" w14:textId="77777777" w:rsidR="009B1C39" w:rsidRDefault="009B1C39">
      <w:pPr>
        <w:pStyle w:val="PL"/>
      </w:pPr>
      <w:r>
        <w:tab/>
        <w:t>accessPointNameNI</w:t>
      </w:r>
      <w:r>
        <w:tab/>
      </w:r>
      <w:r>
        <w:tab/>
      </w:r>
      <w:r>
        <w:tab/>
        <w:t>[3] AccessPointNameNI OPTIONAL,</w:t>
      </w:r>
    </w:p>
    <w:p w14:paraId="10B04536" w14:textId="77777777" w:rsidR="009B1C39" w:rsidRDefault="009B1C39">
      <w:pPr>
        <w:pStyle w:val="PL"/>
      </w:pPr>
      <w:r>
        <w:tab/>
        <w:t>servedPDPAddress</w:t>
      </w:r>
      <w:r>
        <w:tab/>
      </w:r>
      <w:r>
        <w:tab/>
      </w:r>
      <w:r>
        <w:tab/>
        <w:t>[4] PDPAddress OPTIONAL,</w:t>
      </w:r>
    </w:p>
    <w:p w14:paraId="555BD80C" w14:textId="77777777" w:rsidR="009B1C39" w:rsidRDefault="009B1C39">
      <w:pPr>
        <w:pStyle w:val="PL"/>
      </w:pPr>
      <w:r>
        <w:tab/>
        <w:t>listOfTrafficVolumes</w:t>
      </w:r>
      <w:r>
        <w:tab/>
      </w:r>
      <w:r>
        <w:tab/>
        <w:t>[5] SEQUENCE OF ChangeOf</w:t>
      </w:r>
      <w:r>
        <w:rPr>
          <w:lang w:eastAsia="zh-CN"/>
        </w:rPr>
        <w:t>MBMS</w:t>
      </w:r>
      <w:r>
        <w:t>Condition OPTIONAL,</w:t>
      </w:r>
    </w:p>
    <w:p w14:paraId="3F7C1D60" w14:textId="77777777" w:rsidR="009B1C39" w:rsidRDefault="009B1C39">
      <w:pPr>
        <w:pStyle w:val="PL"/>
      </w:pPr>
      <w:r>
        <w:tab/>
        <w:t>recordOpeningTime</w:t>
      </w:r>
      <w:r>
        <w:tab/>
      </w:r>
      <w:r>
        <w:tab/>
      </w:r>
      <w:r>
        <w:tab/>
        <w:t>[6] TimeStamp,</w:t>
      </w:r>
    </w:p>
    <w:p w14:paraId="177FBDA0" w14:textId="77777777" w:rsidR="009B1C39" w:rsidRDefault="009B1C39">
      <w:pPr>
        <w:pStyle w:val="PL"/>
      </w:pPr>
      <w:r>
        <w:tab/>
        <w:t>duration</w:t>
      </w:r>
      <w:r>
        <w:tab/>
      </w:r>
      <w:r>
        <w:tab/>
      </w:r>
      <w:r>
        <w:tab/>
      </w:r>
      <w:r>
        <w:tab/>
      </w:r>
      <w:r>
        <w:tab/>
        <w:t>[7] CallDuration,</w:t>
      </w:r>
    </w:p>
    <w:p w14:paraId="1A9A5D1F" w14:textId="77777777" w:rsidR="009B1C39" w:rsidRDefault="009B1C39">
      <w:pPr>
        <w:pStyle w:val="PL"/>
      </w:pPr>
      <w:r>
        <w:tab/>
        <w:t>causeForRecClosing</w:t>
      </w:r>
      <w:r>
        <w:tab/>
      </w:r>
      <w:r>
        <w:tab/>
      </w:r>
      <w:r>
        <w:tab/>
        <w:t xml:space="preserve">[8] </w:t>
      </w:r>
      <w:r w:rsidR="00B36054">
        <w:t>MBMS</w:t>
      </w:r>
      <w:r>
        <w:t>CauseForRecClosing,</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t>recordSequenceNumber</w:t>
      </w:r>
      <w:r>
        <w:tab/>
      </w:r>
      <w:r>
        <w:tab/>
        <w:t>[10] INTEGER OPTIONAL,</w:t>
      </w:r>
    </w:p>
    <w:p w14:paraId="26B67E40" w14:textId="77777777" w:rsidR="009B1C39" w:rsidRDefault="009B1C39">
      <w:pPr>
        <w:pStyle w:val="PL"/>
      </w:pPr>
      <w:r>
        <w:tab/>
        <w:t>nodeID</w:t>
      </w:r>
      <w:r>
        <w:tab/>
      </w:r>
      <w:r>
        <w:tab/>
      </w:r>
      <w:r>
        <w:tab/>
      </w:r>
      <w:r>
        <w:tab/>
      </w:r>
      <w:r>
        <w:tab/>
      </w:r>
      <w:r>
        <w:tab/>
        <w:t>[11] NodeID OPTIONAL,</w:t>
      </w:r>
    </w:p>
    <w:p w14:paraId="42162987" w14:textId="77777777" w:rsidR="009B1C39" w:rsidRDefault="009B1C39">
      <w:pPr>
        <w:pStyle w:val="PL"/>
      </w:pPr>
      <w:r>
        <w:tab/>
        <w:t>recordExtensions</w:t>
      </w:r>
      <w:r>
        <w:tab/>
      </w:r>
      <w:r>
        <w:tab/>
      </w:r>
      <w:r>
        <w:tab/>
        <w:t>[12] ManagementExtensions OPTIONAL,</w:t>
      </w:r>
    </w:p>
    <w:p w14:paraId="6743F66F" w14:textId="77777777" w:rsidR="009B1C39" w:rsidRDefault="009B1C39">
      <w:pPr>
        <w:pStyle w:val="PL"/>
      </w:pPr>
      <w:r>
        <w:tab/>
        <w:t>localSequenceNumber</w:t>
      </w:r>
      <w:r>
        <w:tab/>
      </w:r>
      <w:r>
        <w:tab/>
      </w:r>
      <w:r>
        <w:tab/>
        <w:t>[13] LocalSequenceNumber OPTIONAL,</w:t>
      </w:r>
    </w:p>
    <w:p w14:paraId="3551EAB9" w14:textId="77777777" w:rsidR="009B1C39" w:rsidRDefault="009B1C39">
      <w:pPr>
        <w:pStyle w:val="PL"/>
      </w:pPr>
      <w:r>
        <w:tab/>
        <w:t>servedMSISDN</w:t>
      </w:r>
      <w:r>
        <w:tab/>
      </w:r>
      <w:r>
        <w:tab/>
      </w:r>
      <w:r>
        <w:tab/>
      </w:r>
      <w:r>
        <w:tab/>
        <w:t>[14] MSISDN OPTIONAL,</w:t>
      </w:r>
    </w:p>
    <w:p w14:paraId="22A6925A" w14:textId="77777777" w:rsidR="009B1C39" w:rsidRDefault="009B1C39">
      <w:pPr>
        <w:pStyle w:val="PL"/>
      </w:pPr>
      <w:r>
        <w:tab/>
        <w:t>bearerServiceDescription</w:t>
      </w:r>
      <w:r>
        <w:tab/>
        <w:t>[15] Media-Components-List OPTIONAL,</w:t>
      </w:r>
    </w:p>
    <w:p w14:paraId="6B4943AF" w14:textId="77777777" w:rsidR="009B1C39" w:rsidRDefault="009B1C39">
      <w:pPr>
        <w:pStyle w:val="PL"/>
      </w:pPr>
      <w:r>
        <w:lastRenderedPageBreak/>
        <w:tab/>
        <w:t>mbmsInformation</w:t>
      </w:r>
      <w:r>
        <w:tab/>
      </w:r>
      <w:r>
        <w:tab/>
      </w:r>
      <w:r>
        <w:tab/>
      </w:r>
      <w:r>
        <w:tab/>
        <w:t>[16] MBMSInformation OPTIONAL,</w:t>
      </w:r>
    </w:p>
    <w:p w14:paraId="74B68B3B" w14:textId="77777777" w:rsidR="009B1C39" w:rsidRDefault="009B1C39">
      <w:pPr>
        <w:pStyle w:val="PL"/>
      </w:pPr>
      <w:r>
        <w:tab/>
        <w:t>serviceContextID</w:t>
      </w:r>
      <w:r>
        <w:tab/>
      </w:r>
      <w:r>
        <w:tab/>
      </w:r>
      <w:r>
        <w:tab/>
        <w:t>[17] ServiceContextID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r>
        <w:t>CONTENTBMSCRecord</w:t>
      </w:r>
      <w:r>
        <w:tab/>
        <w:t>::= SET</w:t>
      </w:r>
    </w:p>
    <w:p w14:paraId="09150AF4" w14:textId="77777777" w:rsidR="009B1C39" w:rsidRDefault="009B1C39">
      <w:pPr>
        <w:pStyle w:val="PL"/>
      </w:pPr>
      <w:r>
        <w:t>{</w:t>
      </w:r>
    </w:p>
    <w:p w14:paraId="0751F1BC" w14:textId="77777777" w:rsidR="009B1C39" w:rsidRDefault="009B1C39">
      <w:pPr>
        <w:pStyle w:val="PL"/>
      </w:pPr>
      <w:r>
        <w:tab/>
        <w:t>recordType</w:t>
      </w:r>
      <w:r>
        <w:tab/>
      </w:r>
      <w:r>
        <w:tab/>
      </w:r>
      <w:r>
        <w:tab/>
      </w:r>
      <w:r>
        <w:tab/>
      </w:r>
      <w:r>
        <w:tab/>
        <w:t>[0] RecordType,</w:t>
      </w:r>
    </w:p>
    <w:p w14:paraId="6DB36A86" w14:textId="77777777" w:rsidR="009B1C39" w:rsidRDefault="009B1C39">
      <w:pPr>
        <w:pStyle w:val="PL"/>
      </w:pPr>
      <w:r>
        <w:tab/>
        <w:t>contentProviderId</w:t>
      </w:r>
      <w:r>
        <w:tab/>
      </w:r>
      <w:r>
        <w:tab/>
      </w:r>
      <w:r>
        <w:tab/>
        <w:t>[1] GraphicString,</w:t>
      </w:r>
    </w:p>
    <w:p w14:paraId="170A7D7C" w14:textId="77777777" w:rsidR="009B1C39" w:rsidRDefault="009B1C39">
      <w:pPr>
        <w:pStyle w:val="PL"/>
      </w:pPr>
      <w:r>
        <w:tab/>
        <w:t>listofDownstreamNodes</w:t>
      </w:r>
      <w:r>
        <w:tab/>
      </w:r>
      <w:r>
        <w:tab/>
        <w:t>[2] SEQUENCE OF GSNAddress,</w:t>
      </w:r>
    </w:p>
    <w:p w14:paraId="087CB99E" w14:textId="77777777" w:rsidR="009B1C39" w:rsidRDefault="009B1C39">
      <w:pPr>
        <w:pStyle w:val="PL"/>
      </w:pPr>
      <w:r>
        <w:tab/>
        <w:t>accessPointNameNI</w:t>
      </w:r>
      <w:r>
        <w:tab/>
      </w:r>
      <w:r>
        <w:tab/>
      </w:r>
      <w:r>
        <w:tab/>
        <w:t>[3] AccessPointNameNI OPTIONAL,</w:t>
      </w:r>
    </w:p>
    <w:p w14:paraId="33E9A563" w14:textId="77777777" w:rsidR="009B1C39" w:rsidRDefault="009B1C39">
      <w:pPr>
        <w:pStyle w:val="PL"/>
      </w:pPr>
      <w:r>
        <w:tab/>
        <w:t>servedPDPAddress</w:t>
      </w:r>
      <w:r>
        <w:tab/>
      </w:r>
      <w:r>
        <w:tab/>
      </w:r>
      <w:r>
        <w:tab/>
        <w:t>[4] PDPAddress OPTIONAL,</w:t>
      </w:r>
    </w:p>
    <w:p w14:paraId="257A8947" w14:textId="77777777" w:rsidR="009B1C39" w:rsidRDefault="009B1C39">
      <w:pPr>
        <w:pStyle w:val="PL"/>
      </w:pPr>
      <w:r>
        <w:tab/>
        <w:t>listOfTrafficVolumes</w:t>
      </w:r>
      <w:r>
        <w:tab/>
      </w:r>
      <w:r>
        <w:tab/>
        <w:t>[5] SEQUENCE OF ChangeOf</w:t>
      </w:r>
      <w:r>
        <w:rPr>
          <w:lang w:eastAsia="zh-CN"/>
        </w:rPr>
        <w:t>MBMS</w:t>
      </w:r>
      <w:r>
        <w:t>Condition OPTIONAL,</w:t>
      </w:r>
    </w:p>
    <w:p w14:paraId="68F1391D" w14:textId="77777777" w:rsidR="009B1C39" w:rsidRDefault="009B1C39">
      <w:pPr>
        <w:pStyle w:val="PL"/>
      </w:pPr>
      <w:r>
        <w:tab/>
        <w:t>recordOpeningTime</w:t>
      </w:r>
      <w:r>
        <w:tab/>
      </w:r>
      <w:r>
        <w:tab/>
      </w:r>
      <w:r>
        <w:tab/>
        <w:t>[6] TimeStamp,</w:t>
      </w:r>
    </w:p>
    <w:p w14:paraId="092902F4" w14:textId="77777777" w:rsidR="009B1C39" w:rsidRDefault="009B1C39">
      <w:pPr>
        <w:pStyle w:val="PL"/>
      </w:pPr>
      <w:r>
        <w:tab/>
        <w:t>duration</w:t>
      </w:r>
      <w:r>
        <w:tab/>
      </w:r>
      <w:r>
        <w:tab/>
      </w:r>
      <w:r>
        <w:tab/>
      </w:r>
      <w:r>
        <w:tab/>
      </w:r>
      <w:r>
        <w:tab/>
        <w:t>[7] CallDuration,</w:t>
      </w:r>
    </w:p>
    <w:p w14:paraId="0562EFF5" w14:textId="77777777" w:rsidR="009B1C39" w:rsidRDefault="009B1C39">
      <w:pPr>
        <w:pStyle w:val="PL"/>
      </w:pPr>
      <w:r>
        <w:tab/>
        <w:t>causeForRecClosing</w:t>
      </w:r>
      <w:r>
        <w:tab/>
      </w:r>
      <w:r>
        <w:tab/>
      </w:r>
      <w:r>
        <w:tab/>
        <w:t xml:space="preserve">[8] </w:t>
      </w:r>
      <w:r w:rsidR="00B36054">
        <w:t>MBMS</w:t>
      </w:r>
      <w:r>
        <w:t>CauseForRecClosing,</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t>recordSequenceNumber</w:t>
      </w:r>
      <w:r>
        <w:tab/>
      </w:r>
      <w:r>
        <w:tab/>
        <w:t>[10] INTEGER OPTIONAL,</w:t>
      </w:r>
    </w:p>
    <w:p w14:paraId="33066BDD" w14:textId="77777777" w:rsidR="009B1C39" w:rsidRDefault="009B1C39">
      <w:pPr>
        <w:pStyle w:val="PL"/>
      </w:pPr>
      <w:r>
        <w:tab/>
        <w:t>nodeID</w:t>
      </w:r>
      <w:r>
        <w:tab/>
      </w:r>
      <w:r>
        <w:tab/>
      </w:r>
      <w:r>
        <w:tab/>
      </w:r>
      <w:r>
        <w:tab/>
      </w:r>
      <w:r>
        <w:tab/>
      </w:r>
      <w:r>
        <w:tab/>
        <w:t>[11] NodeID OPTIONAL,</w:t>
      </w:r>
    </w:p>
    <w:p w14:paraId="1864D674" w14:textId="77777777" w:rsidR="009B1C39" w:rsidRDefault="009B1C39">
      <w:pPr>
        <w:pStyle w:val="PL"/>
      </w:pPr>
      <w:r>
        <w:tab/>
        <w:t>recordExtensions</w:t>
      </w:r>
      <w:r>
        <w:tab/>
      </w:r>
      <w:r>
        <w:tab/>
      </w:r>
      <w:r>
        <w:tab/>
        <w:t>[12] ManagementExtensions OPTIONAL,</w:t>
      </w:r>
    </w:p>
    <w:p w14:paraId="6F83D975" w14:textId="77777777" w:rsidR="009B1C39" w:rsidRDefault="009B1C39">
      <w:pPr>
        <w:pStyle w:val="PL"/>
      </w:pPr>
      <w:r>
        <w:tab/>
        <w:t>localSequenceNumber</w:t>
      </w:r>
      <w:r>
        <w:tab/>
      </w:r>
      <w:r>
        <w:tab/>
      </w:r>
      <w:r>
        <w:tab/>
        <w:t>[13] LocalSequenceNumber OPTIONAL,</w:t>
      </w:r>
    </w:p>
    <w:p w14:paraId="303A5BFC" w14:textId="77777777" w:rsidR="009B1C39" w:rsidRDefault="009B1C39">
      <w:pPr>
        <w:pStyle w:val="PL"/>
      </w:pPr>
      <w:r>
        <w:tab/>
        <w:t>recipientAddressList</w:t>
      </w:r>
      <w:r>
        <w:tab/>
      </w:r>
      <w:r>
        <w:tab/>
        <w:t>[14] SEQUENCE OF MSISDN,</w:t>
      </w:r>
    </w:p>
    <w:p w14:paraId="49E79D66" w14:textId="77777777" w:rsidR="009B1C39" w:rsidRDefault="009B1C39">
      <w:pPr>
        <w:pStyle w:val="PL"/>
      </w:pPr>
      <w:r>
        <w:tab/>
        <w:t>bearerServiceDescription</w:t>
      </w:r>
      <w:r>
        <w:tab/>
        <w:t>[15] Media-Components-List OPTIONAL,</w:t>
      </w:r>
    </w:p>
    <w:p w14:paraId="558E3D80" w14:textId="77777777" w:rsidR="009B1C39" w:rsidRDefault="009B1C39">
      <w:pPr>
        <w:pStyle w:val="PL"/>
      </w:pPr>
      <w:r>
        <w:tab/>
        <w:t>mbmsInformation</w:t>
      </w:r>
      <w:r>
        <w:tab/>
      </w:r>
      <w:r>
        <w:tab/>
      </w:r>
      <w:r>
        <w:tab/>
      </w:r>
      <w:r>
        <w:tab/>
        <w:t>[16] MBMSInformation OPTIONAL,</w:t>
      </w:r>
    </w:p>
    <w:p w14:paraId="4CDA4379"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C5B48FA"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r>
        <w:t>MBMS</w:t>
      </w:r>
      <w:r w:rsidR="009B1C39">
        <w:t>CauseForRecClosing</w:t>
      </w:r>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'CauseForTerm'</w:t>
      </w:r>
      <w:r w:rsidR="00B36054" w:rsidRPr="00B36054">
        <w:t xml:space="preserve"> </w:t>
      </w:r>
    </w:p>
    <w:p w14:paraId="03E63E81" w14:textId="77777777" w:rsidR="00B36054" w:rsidRDefault="00B36054" w:rsidP="00B36054">
      <w:pPr>
        <w:pStyle w:val="PL"/>
      </w:pPr>
      <w:r>
        <w:t>-- (cause for termination) and 16 to 20 are as defined for 'CauseForRecClosing'</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t>normalRelease</w:t>
      </w:r>
      <w:r>
        <w:tab/>
      </w:r>
      <w:r>
        <w:tab/>
      </w:r>
      <w:r>
        <w:tab/>
      </w:r>
      <w:r>
        <w:tab/>
      </w:r>
      <w:r>
        <w:tab/>
        <w:t>(0),</w:t>
      </w:r>
    </w:p>
    <w:p w14:paraId="087DC28A" w14:textId="77777777" w:rsidR="009B1C39" w:rsidRDefault="009B1C39">
      <w:pPr>
        <w:pStyle w:val="PL"/>
      </w:pPr>
      <w:r>
        <w:tab/>
        <w:t>abnormalRelease</w:t>
      </w:r>
      <w:r>
        <w:tab/>
      </w:r>
      <w:r>
        <w:tab/>
      </w:r>
      <w:r>
        <w:tab/>
      </w:r>
      <w:r>
        <w:tab/>
      </w:r>
      <w:r>
        <w:tab/>
        <w:t>(4),</w:t>
      </w:r>
    </w:p>
    <w:p w14:paraId="5B9CDC0F" w14:textId="77777777" w:rsidR="009B1C39" w:rsidRDefault="009B1C39">
      <w:pPr>
        <w:pStyle w:val="PL"/>
      </w:pPr>
      <w:r>
        <w:tab/>
        <w:t>volumeLimit</w:t>
      </w:r>
      <w:r>
        <w:tab/>
      </w:r>
      <w:r>
        <w:tab/>
      </w:r>
      <w:r>
        <w:tab/>
      </w:r>
      <w:r>
        <w:tab/>
      </w:r>
      <w:r>
        <w:tab/>
      </w:r>
      <w:r>
        <w:tab/>
        <w:t>(16),</w:t>
      </w:r>
    </w:p>
    <w:p w14:paraId="2BB30092" w14:textId="77777777" w:rsidR="009B1C39" w:rsidRDefault="009B1C39">
      <w:pPr>
        <w:pStyle w:val="PL"/>
      </w:pPr>
      <w:r>
        <w:tab/>
        <w:t>timeLimit</w:t>
      </w:r>
      <w:r>
        <w:tab/>
      </w:r>
      <w:r>
        <w:tab/>
      </w:r>
      <w:r>
        <w:tab/>
      </w:r>
      <w:r>
        <w:tab/>
      </w:r>
      <w:r>
        <w:tab/>
      </w:r>
      <w:r>
        <w:tab/>
        <w:t>(17),</w:t>
      </w:r>
    </w:p>
    <w:p w14:paraId="0D29A1B5" w14:textId="77777777" w:rsidR="009B1C39" w:rsidRDefault="009B1C39">
      <w:pPr>
        <w:pStyle w:val="PL"/>
      </w:pPr>
      <w:r>
        <w:tab/>
        <w:t>maxChangeCond</w:t>
      </w:r>
      <w:r>
        <w:tab/>
      </w:r>
      <w:r>
        <w:tab/>
      </w:r>
      <w:r>
        <w:tab/>
      </w:r>
      <w:r>
        <w:tab/>
      </w:r>
      <w:r>
        <w:tab/>
        <w:t>(19),</w:t>
      </w:r>
    </w:p>
    <w:p w14:paraId="112D46DE" w14:textId="77777777" w:rsidR="009B1C39" w:rsidRDefault="009B1C39">
      <w:pPr>
        <w:pStyle w:val="PL"/>
      </w:pPr>
      <w:r>
        <w:tab/>
        <w:t>managementIntervention</w:t>
      </w:r>
      <w:r>
        <w:tab/>
      </w:r>
      <w:r>
        <w:tab/>
      </w:r>
      <w:r>
        <w:tab/>
        <w:t>(20),</w:t>
      </w:r>
    </w:p>
    <w:p w14:paraId="11046946" w14:textId="77777777" w:rsidR="009B1C39" w:rsidRDefault="009B1C39">
      <w:pPr>
        <w:pStyle w:val="PL"/>
      </w:pPr>
      <w:r>
        <w:tab/>
        <w:t>listofDownstreamNodeChange</w:t>
      </w:r>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4323" w:name="_Toc20233300"/>
      <w:bookmarkStart w:id="4324" w:name="_Toc28026880"/>
      <w:bookmarkStart w:id="4325" w:name="_Toc36116715"/>
      <w:bookmarkStart w:id="4326" w:name="_Toc44682899"/>
      <w:bookmarkStart w:id="4327" w:name="_Toc51926750"/>
      <w:bookmarkStart w:id="4328" w:name="_Toc171694544"/>
      <w:r>
        <w:t>5.2.4.5</w:t>
      </w:r>
      <w:r>
        <w:tab/>
        <w:t>MMTel CDRs</w:t>
      </w:r>
      <w:bookmarkEnd w:id="4323"/>
      <w:bookmarkEnd w:id="4324"/>
      <w:bookmarkEnd w:id="4325"/>
      <w:bookmarkEnd w:id="4326"/>
      <w:bookmarkEnd w:id="4327"/>
      <w:bookmarkEnd w:id="4328"/>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r>
        <w:t>InvolvedParty,</w:t>
      </w:r>
    </w:p>
    <w:p w14:paraId="5FB24CC5" w14:textId="77777777" w:rsidR="009B1C39" w:rsidRDefault="009B1C39">
      <w:pPr>
        <w:pStyle w:val="PL"/>
      </w:pPr>
      <w:r>
        <w:t>LocalSequenceNumber,</w:t>
      </w:r>
    </w:p>
    <w:p w14:paraId="56380BE3" w14:textId="77777777" w:rsidR="009B1C39" w:rsidRDefault="009B1C39">
      <w:pPr>
        <w:pStyle w:val="PL"/>
      </w:pPr>
      <w:r>
        <w:t>ManagementExtensions,</w:t>
      </w:r>
    </w:p>
    <w:p w14:paraId="3F2CFA00" w14:textId="77777777" w:rsidR="009B1C39" w:rsidRDefault="009B1C39">
      <w:pPr>
        <w:pStyle w:val="PL"/>
      </w:pPr>
      <w:r>
        <w:t>NodeAddress,</w:t>
      </w:r>
    </w:p>
    <w:p w14:paraId="3B7FB97A" w14:textId="77777777" w:rsidR="009B1C39" w:rsidRDefault="009B1C39">
      <w:pPr>
        <w:pStyle w:val="PL"/>
      </w:pPr>
      <w:r>
        <w:t>RecordType,</w:t>
      </w:r>
    </w:p>
    <w:p w14:paraId="2DFB513E" w14:textId="77777777" w:rsidR="009B1C39" w:rsidRDefault="009B1C39">
      <w:pPr>
        <w:pStyle w:val="PL"/>
      </w:pPr>
      <w:r>
        <w:t>ServiceContextID,</w:t>
      </w:r>
    </w:p>
    <w:p w14:paraId="1D687BC9" w14:textId="77777777" w:rsidR="003A0356" w:rsidRDefault="003A0356" w:rsidP="003A0356">
      <w:pPr>
        <w:pStyle w:val="PL"/>
      </w:pPr>
      <w:r>
        <w:t>Session-Id,</w:t>
      </w:r>
    </w:p>
    <w:p w14:paraId="4C6193B4" w14:textId="77777777" w:rsidR="009B1C39" w:rsidRDefault="009B1C39" w:rsidP="009B1C39">
      <w:pPr>
        <w:pStyle w:val="PL"/>
      </w:pPr>
      <w:r>
        <w:t>SubscriberEquipmentNumber,</w:t>
      </w:r>
    </w:p>
    <w:p w14:paraId="566C3762" w14:textId="77777777" w:rsidR="002F2AAD" w:rsidRDefault="009B1C39" w:rsidP="002F2AAD">
      <w:pPr>
        <w:pStyle w:val="PL"/>
      </w:pPr>
      <w:r>
        <w:t>SubscriptionID,</w:t>
      </w:r>
      <w:r w:rsidR="002F2AAD" w:rsidRPr="002F2AAD">
        <w:t xml:space="preserve"> </w:t>
      </w:r>
    </w:p>
    <w:p w14:paraId="10958006" w14:textId="77777777" w:rsidR="009B1C39" w:rsidRDefault="002F2AAD" w:rsidP="002F2AAD">
      <w:pPr>
        <w:pStyle w:val="PL"/>
      </w:pPr>
      <w:r>
        <w:t>ThreeGPPPSDataOffStatus,</w:t>
      </w:r>
    </w:p>
    <w:p w14:paraId="525D1C5A" w14:textId="77777777" w:rsidR="009B1C39" w:rsidRDefault="009B1C39">
      <w:pPr>
        <w:pStyle w:val="PL"/>
      </w:pPr>
      <w:r>
        <w:t>TimeStamp</w:t>
      </w:r>
    </w:p>
    <w:p w14:paraId="59158F0C"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2B1D9DD8" w14:textId="77777777" w:rsidR="009B1C39" w:rsidRDefault="009B1C39">
      <w:pPr>
        <w:pStyle w:val="PL"/>
      </w:pPr>
    </w:p>
    <w:p w14:paraId="2A3D432F" w14:textId="77777777" w:rsidR="009B1C39" w:rsidRDefault="009B1C39">
      <w:pPr>
        <w:pStyle w:val="PL"/>
      </w:pPr>
      <w:r>
        <w:t>AoCInformation,</w:t>
      </w:r>
    </w:p>
    <w:p w14:paraId="0B472224" w14:textId="77777777" w:rsidR="009B1C39" w:rsidRDefault="009B1C39">
      <w:pPr>
        <w:pStyle w:val="PL"/>
      </w:pPr>
      <w:r>
        <w:rPr>
          <w:rFonts w:cs="Courier New"/>
        </w:rPr>
        <w:t>CarrierSelectRouting</w:t>
      </w:r>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r w:rsidRPr="001E570A">
        <w:rPr>
          <w:lang w:val="en-US"/>
        </w:rPr>
        <w:t>FEIdentifierList</w:t>
      </w:r>
      <w:r>
        <w:t>,</w:t>
      </w:r>
    </w:p>
    <w:p w14:paraId="78B5F7CD" w14:textId="77777777" w:rsidR="009B1C39" w:rsidRDefault="009B1C39">
      <w:pPr>
        <w:pStyle w:val="PL"/>
      </w:pPr>
      <w:r>
        <w:t>IMS-Charging-Identifier,</w:t>
      </w:r>
    </w:p>
    <w:p w14:paraId="77F05CD2" w14:textId="77777777" w:rsidR="009B1C39" w:rsidRDefault="009B1C39">
      <w:pPr>
        <w:pStyle w:val="PL"/>
      </w:pPr>
      <w:r>
        <w:t>IMSCommunicationServiceIdentifier,</w:t>
      </w:r>
    </w:p>
    <w:p w14:paraId="5B25CD1D" w14:textId="77777777" w:rsidR="009B1C39" w:rsidRDefault="009B1C39">
      <w:pPr>
        <w:pStyle w:val="PL"/>
      </w:pPr>
      <w:r>
        <w:t>Incomplete-CDR-Indication,</w:t>
      </w:r>
    </w:p>
    <w:p w14:paraId="543AAFDE" w14:textId="77777777" w:rsidR="009B1C39" w:rsidRDefault="009B1C39">
      <w:pPr>
        <w:pStyle w:val="PL"/>
      </w:pPr>
      <w:r>
        <w:t>InterOperatorIdentifier</w:t>
      </w:r>
      <w:r w:rsidR="00B4478D">
        <w:t>L</w:t>
      </w:r>
      <w:r>
        <w:t>ist,</w:t>
      </w:r>
    </w:p>
    <w:p w14:paraId="6A79CBC9" w14:textId="77777777" w:rsidR="009B1C39" w:rsidRDefault="009B1C39">
      <w:pPr>
        <w:pStyle w:val="PL"/>
      </w:pPr>
      <w:r>
        <w:t>ListOfInvolvedParties,</w:t>
      </w:r>
    </w:p>
    <w:p w14:paraId="5D8BCCB0" w14:textId="77777777" w:rsidR="009B1C39" w:rsidRDefault="009B1C39">
      <w:pPr>
        <w:pStyle w:val="PL"/>
      </w:pPr>
      <w:r>
        <w:t>ListOfReasonHeader,</w:t>
      </w:r>
    </w:p>
    <w:p w14:paraId="573860A4" w14:textId="77777777" w:rsidR="009B1C39" w:rsidRDefault="009B1C39">
      <w:pPr>
        <w:pStyle w:val="PL"/>
      </w:pPr>
      <w:r>
        <w:t>Media-Components-List,</w:t>
      </w:r>
    </w:p>
    <w:p w14:paraId="28E05237" w14:textId="77777777" w:rsidR="009B1C39" w:rsidRDefault="009B1C39">
      <w:pPr>
        <w:pStyle w:val="PL"/>
      </w:pPr>
      <w:r>
        <w:t>MessageBody,</w:t>
      </w:r>
    </w:p>
    <w:p w14:paraId="40BECB44" w14:textId="77777777" w:rsidR="009B1C39" w:rsidRDefault="009B1C39">
      <w:pPr>
        <w:pStyle w:val="PL"/>
      </w:pPr>
      <w:r>
        <w:t>Milliseconds,</w:t>
      </w:r>
    </w:p>
    <w:p w14:paraId="7288CDE3" w14:textId="77777777" w:rsidR="009B1C39" w:rsidRDefault="009B1C39">
      <w:pPr>
        <w:pStyle w:val="PL"/>
      </w:pPr>
      <w:r>
        <w:t>NumberPortabilityRouting,</w:t>
      </w:r>
    </w:p>
    <w:p w14:paraId="054F63AC" w14:textId="77777777" w:rsidR="009B1C39" w:rsidRDefault="009B1C39">
      <w:pPr>
        <w:pStyle w:val="PL"/>
      </w:pPr>
      <w:r>
        <w:t>RealTimeTariffInformation,</w:t>
      </w:r>
    </w:p>
    <w:p w14:paraId="51AF67AB" w14:textId="77777777" w:rsidR="009B1C39" w:rsidRDefault="009B1C39">
      <w:pPr>
        <w:pStyle w:val="PL"/>
      </w:pPr>
      <w:r>
        <w:t>ReasonHeaderInformation,</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r>
        <w:t xml:space="preserve">SessionPriority,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r>
        <w:t>TransitIOILists</w:t>
      </w:r>
    </w:p>
    <w:p w14:paraId="4B7DDD1E"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r>
        <w:t>MMTel</w:t>
      </w:r>
      <w:r>
        <w:rPr>
          <w:rFonts w:hint="eastAsia"/>
          <w:lang w:eastAsia="zh-CN"/>
        </w:rPr>
        <w:t>Service</w:t>
      </w:r>
      <w:r>
        <w:t>Record</w:t>
      </w:r>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r>
        <w:t xml:space="preserve">MMTelRecord </w:t>
      </w:r>
      <w:r>
        <w:tab/>
        <w:t>::= SET</w:t>
      </w:r>
    </w:p>
    <w:p w14:paraId="143C2FAB" w14:textId="77777777" w:rsidR="009B1C39" w:rsidRDefault="009B1C39">
      <w:pPr>
        <w:pStyle w:val="PL"/>
      </w:pPr>
      <w:r>
        <w:t>{</w:t>
      </w:r>
    </w:p>
    <w:p w14:paraId="63FD6612" w14:textId="77777777" w:rsidR="009B1C39" w:rsidRDefault="009B1C39">
      <w:pPr>
        <w:pStyle w:val="PL"/>
      </w:pPr>
      <w:r>
        <w:tab/>
        <w:t>recordType</w:t>
      </w:r>
      <w:r>
        <w:tab/>
      </w:r>
      <w:r>
        <w:tab/>
      </w:r>
      <w:r>
        <w:tab/>
      </w:r>
      <w:r>
        <w:tab/>
      </w:r>
      <w:r>
        <w:tab/>
      </w:r>
      <w:r>
        <w:tab/>
      </w:r>
      <w:r>
        <w:tab/>
        <w:t>[0] RecordType,</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t>sIP-Method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t>nodeAddress</w:t>
      </w:r>
      <w:r>
        <w:tab/>
      </w:r>
      <w:r>
        <w:tab/>
      </w:r>
      <w:r>
        <w:tab/>
      </w:r>
      <w:r>
        <w:tab/>
      </w:r>
      <w:r>
        <w:tab/>
      </w:r>
      <w:r>
        <w:tab/>
      </w:r>
      <w:r>
        <w:tab/>
        <w:t>[4] NodeAddress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[6] ListOfInvolvedParties OPTIONAL,</w:t>
      </w:r>
      <w:r>
        <w:tab/>
      </w:r>
    </w:p>
    <w:p w14:paraId="03C164B4" w14:textId="77777777" w:rsidR="009B1C39" w:rsidRDefault="009B1C39">
      <w:pPr>
        <w:pStyle w:val="PL"/>
      </w:pPr>
      <w:r>
        <w:tab/>
        <w:t>called-Party-Address</w:t>
      </w:r>
      <w:r>
        <w:tab/>
      </w:r>
      <w:r>
        <w:tab/>
      </w:r>
      <w:r>
        <w:tab/>
      </w:r>
      <w:r>
        <w:tab/>
        <w:t>[7] InvolvedParty OPTIONAL,</w:t>
      </w:r>
    </w:p>
    <w:p w14:paraId="2D40F16F" w14:textId="77777777" w:rsidR="009B1C39" w:rsidRDefault="009B1C39">
      <w:pPr>
        <w:pStyle w:val="PL"/>
      </w:pPr>
      <w:r>
        <w:tab/>
        <w:t>serviceRequestTimeStamp</w:t>
      </w:r>
      <w:r>
        <w:tab/>
      </w:r>
      <w:r>
        <w:tab/>
      </w:r>
      <w:r>
        <w:tab/>
      </w:r>
      <w:r>
        <w:tab/>
        <w:t>[9] TimeStamp OPTIONAL,</w:t>
      </w:r>
    </w:p>
    <w:p w14:paraId="2F7AF0F6" w14:textId="77777777" w:rsidR="009B1C39" w:rsidRDefault="009B1C39">
      <w:pPr>
        <w:pStyle w:val="PL"/>
      </w:pPr>
      <w:r>
        <w:tab/>
        <w:t>serviceDeliveryStartTimeStamp</w:t>
      </w:r>
      <w:r>
        <w:tab/>
      </w:r>
      <w:r>
        <w:tab/>
        <w:t>[10] TimeStamp OPTIONAL,</w:t>
      </w:r>
    </w:p>
    <w:p w14:paraId="1A7AEBB4" w14:textId="77777777" w:rsidR="009B1C39" w:rsidRDefault="009B1C39">
      <w:pPr>
        <w:pStyle w:val="PL"/>
      </w:pPr>
      <w:r>
        <w:tab/>
        <w:t>serviceDeliveryEndTimeStamp</w:t>
      </w:r>
      <w:r>
        <w:tab/>
      </w:r>
      <w:r>
        <w:tab/>
      </w:r>
      <w:r>
        <w:tab/>
        <w:t>[11] TimeStamp OPTIONAL,</w:t>
      </w:r>
    </w:p>
    <w:p w14:paraId="78B1262A" w14:textId="77777777" w:rsidR="009B1C39" w:rsidRDefault="009B1C39">
      <w:pPr>
        <w:pStyle w:val="PL"/>
      </w:pPr>
      <w:r>
        <w:tab/>
        <w:t>recordOpeningTime</w:t>
      </w:r>
      <w:r>
        <w:tab/>
      </w:r>
      <w:r>
        <w:tab/>
      </w:r>
      <w:r>
        <w:tab/>
      </w:r>
      <w:r>
        <w:tab/>
      </w:r>
      <w:r>
        <w:tab/>
        <w:t>[12] TimeStamp OPTIONAL,</w:t>
      </w:r>
    </w:p>
    <w:p w14:paraId="3F1207ED" w14:textId="77777777" w:rsidR="009B1C39" w:rsidRDefault="009B1C39">
      <w:pPr>
        <w:pStyle w:val="PL"/>
      </w:pPr>
      <w:r>
        <w:tab/>
        <w:t>recordClosureTime</w:t>
      </w:r>
      <w:r>
        <w:tab/>
      </w:r>
      <w:r>
        <w:tab/>
      </w:r>
      <w:r>
        <w:tab/>
      </w:r>
      <w:r>
        <w:tab/>
      </w:r>
      <w:r>
        <w:tab/>
        <w:t>[13] TimeStamp OPTIONAL,</w:t>
      </w:r>
    </w:p>
    <w:p w14:paraId="31C6F3E1" w14:textId="77777777" w:rsidR="009B1C39" w:rsidRDefault="009B1C39">
      <w:pPr>
        <w:pStyle w:val="PL"/>
      </w:pPr>
      <w:r>
        <w:tab/>
        <w:t>interOperatorIdentifiers</w:t>
      </w:r>
      <w:r>
        <w:tab/>
      </w:r>
      <w:r>
        <w:tab/>
      </w:r>
      <w:r>
        <w:tab/>
        <w:t>[14] InterOperatorIdentifier</w:t>
      </w:r>
      <w:r w:rsidR="00B4478D">
        <w:t>L</w:t>
      </w:r>
      <w:r>
        <w:t>ist OPTIONAL,</w:t>
      </w:r>
    </w:p>
    <w:p w14:paraId="3886BDFB" w14:textId="77777777" w:rsidR="009B1C39" w:rsidRDefault="009B1C39">
      <w:pPr>
        <w:pStyle w:val="PL"/>
      </w:pPr>
      <w:r>
        <w:tab/>
        <w:t>localRecordSequenceNumber</w:t>
      </w:r>
      <w:r>
        <w:tab/>
      </w:r>
      <w:r>
        <w:tab/>
      </w:r>
      <w:r>
        <w:tab/>
        <w:t>[15] LocalSequenceNumber OPTIONAL,</w:t>
      </w:r>
    </w:p>
    <w:p w14:paraId="2433055A" w14:textId="77777777" w:rsidR="009B1C39" w:rsidRDefault="009B1C39">
      <w:pPr>
        <w:pStyle w:val="PL"/>
      </w:pPr>
      <w:r>
        <w:tab/>
        <w:t>recordSequenceNumber</w:t>
      </w:r>
      <w:r>
        <w:tab/>
      </w:r>
      <w:r>
        <w:tab/>
      </w:r>
      <w:r>
        <w:tab/>
      </w:r>
      <w:r>
        <w:tab/>
        <w:t>[16] INTEGER OPTIONAL,</w:t>
      </w:r>
    </w:p>
    <w:p w14:paraId="546105E4" w14:textId="77777777" w:rsidR="009B1C39" w:rsidRDefault="009B1C39">
      <w:pPr>
        <w:pStyle w:val="PL"/>
      </w:pPr>
      <w:r>
        <w:tab/>
        <w:t>causeForRecordClosing</w:t>
      </w:r>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t>iMS-Charging-Identifier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t>gGSNaddress</w:t>
      </w:r>
      <w:r>
        <w:tab/>
      </w:r>
      <w:r>
        <w:tab/>
      </w:r>
      <w:r>
        <w:tab/>
      </w:r>
      <w:r>
        <w:tab/>
      </w:r>
      <w:r>
        <w:tab/>
      </w:r>
      <w:r>
        <w:tab/>
      </w:r>
      <w:r>
        <w:tab/>
        <w:t>[22] NodeAddress OPTIONAL,</w:t>
      </w:r>
    </w:p>
    <w:p w14:paraId="0118D1D9" w14:textId="77777777" w:rsidR="009B1C39" w:rsidRDefault="009B1C39">
      <w:pPr>
        <w:pStyle w:val="PL"/>
      </w:pPr>
      <w:r>
        <w:tab/>
        <w:t>serviceReasonReturnCode</w:t>
      </w:r>
      <w:r>
        <w:tab/>
      </w:r>
      <w:r>
        <w:tab/>
      </w:r>
      <w:r>
        <w:tab/>
      </w:r>
      <w:r>
        <w:tab/>
        <w:t>[23] UTF8String OPTIONAL,</w:t>
      </w:r>
    </w:p>
    <w:p w14:paraId="30372F46" w14:textId="77777777" w:rsidR="009B1C39" w:rsidRDefault="009B1C39">
      <w:pPr>
        <w:pStyle w:val="PL"/>
      </w:pPr>
      <w:r>
        <w:tab/>
        <w:t>list-Of-Message-Bodies</w:t>
      </w:r>
      <w:r>
        <w:tab/>
      </w:r>
      <w:r>
        <w:tab/>
      </w:r>
      <w:r>
        <w:tab/>
      </w:r>
      <w:r>
        <w:tab/>
        <w:t>[24] SEQUENCE OF MessageBody OPTIONAL,</w:t>
      </w:r>
    </w:p>
    <w:p w14:paraId="501D682C"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133239D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t>accessNetworkInformation</w:t>
      </w:r>
      <w:r>
        <w:tab/>
      </w:r>
      <w:r>
        <w:tab/>
      </w:r>
      <w:r>
        <w:tab/>
        <w:t>[29] OCTET STRING OPTIONAL,</w:t>
      </w:r>
    </w:p>
    <w:p w14:paraId="0AC127E2" w14:textId="77777777" w:rsidR="009B1C39" w:rsidRDefault="009B1C39">
      <w:pPr>
        <w:pStyle w:val="PL"/>
      </w:pPr>
      <w:r>
        <w:tab/>
        <w:t>serviceContextID</w:t>
      </w:r>
      <w:r>
        <w:tab/>
      </w:r>
      <w:r>
        <w:tab/>
      </w:r>
      <w:r>
        <w:tab/>
      </w:r>
      <w:r>
        <w:tab/>
      </w:r>
      <w:r>
        <w:tab/>
        <w:t>[30] ServiceContextID OPTIONAL,</w:t>
      </w:r>
    </w:p>
    <w:p w14:paraId="2F23ACB2" w14:textId="77777777" w:rsidR="009B1C39" w:rsidRDefault="009B1C39">
      <w:pPr>
        <w:pStyle w:val="PL"/>
      </w:pPr>
      <w:r>
        <w:tab/>
        <w:t>list-of-subscription-ID</w:t>
      </w:r>
      <w:r>
        <w:tab/>
      </w:r>
      <w:r>
        <w:tab/>
      </w:r>
      <w:r>
        <w:tab/>
      </w:r>
      <w:r>
        <w:tab/>
        <w:t xml:space="preserve">[31] SEQUENCE OF SubscriptionID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t>iMSCommunicationServiceIdentifier</w:t>
      </w:r>
      <w:r>
        <w:tab/>
        <w:t>[33] IMSCommunicationServiceIdentifier OPTIONAL,</w:t>
      </w:r>
    </w:p>
    <w:p w14:paraId="4FFD1F81" w14:textId="77777777" w:rsidR="009B1C39" w:rsidRDefault="009B1C39">
      <w:pPr>
        <w:pStyle w:val="PL"/>
      </w:pPr>
      <w:r>
        <w:tab/>
        <w:t>numberPortabilityRouting</w:t>
      </w:r>
      <w:r>
        <w:tab/>
      </w:r>
      <w:r>
        <w:tab/>
      </w:r>
      <w:r>
        <w:tab/>
        <w:t>[34] NumberPortabilityRouting OPTIONAL,</w:t>
      </w:r>
    </w:p>
    <w:p w14:paraId="3CAE754D" w14:textId="77777777" w:rsidR="009B1C39" w:rsidRDefault="009B1C39" w:rsidP="00764D04">
      <w:pPr>
        <w:pStyle w:val="PL"/>
      </w:pPr>
      <w:r>
        <w:tab/>
        <w:t>carrierSelectRouting</w:t>
      </w:r>
      <w:r>
        <w:tab/>
      </w:r>
      <w:r>
        <w:tab/>
      </w:r>
      <w:r>
        <w:tab/>
      </w:r>
      <w:r>
        <w:tab/>
        <w:t>[35] CarrierSelectRouting OPTIONAL,</w:t>
      </w:r>
    </w:p>
    <w:p w14:paraId="0BD6D1DC" w14:textId="77777777" w:rsidR="009B1C39" w:rsidRDefault="009B1C39">
      <w:pPr>
        <w:pStyle w:val="PL"/>
      </w:pPr>
      <w:r>
        <w:tab/>
        <w:t>sessionPriority</w:t>
      </w:r>
      <w:r>
        <w:tab/>
      </w:r>
      <w:r>
        <w:tab/>
      </w:r>
      <w:r>
        <w:tab/>
      </w:r>
      <w:r>
        <w:tab/>
      </w:r>
      <w:r>
        <w:tab/>
      </w:r>
      <w:r>
        <w:tab/>
        <w:t>[36] SessionPriority OPTIONAL,</w:t>
      </w:r>
    </w:p>
    <w:p w14:paraId="4B3D91F4" w14:textId="77777777" w:rsidR="009B1C39" w:rsidRDefault="009B1C39">
      <w:pPr>
        <w:pStyle w:val="PL"/>
        <w:rPr>
          <w:lang w:eastAsia="zh-CN"/>
        </w:rPr>
      </w:pPr>
      <w:r>
        <w:tab/>
        <w:t>serviceRequestTimeStampFraction</w:t>
      </w:r>
      <w:r>
        <w:tab/>
      </w:r>
      <w:r>
        <w:tab/>
        <w:t>[37] Milliseconds OPTIONAL,</w:t>
      </w:r>
    </w:p>
    <w:p w14:paraId="14151DDA" w14:textId="77777777" w:rsidR="009B1C39" w:rsidRDefault="009B1C39">
      <w:pPr>
        <w:pStyle w:val="PL"/>
        <w:rPr>
          <w:lang w:eastAsia="zh-CN"/>
        </w:rPr>
      </w:pPr>
      <w:r>
        <w:tab/>
        <w:t>serviceDeliveryStartTimeStampFraction</w:t>
      </w:r>
      <w:r>
        <w:tab/>
        <w:t>[38] Milliseconds OPTIONAL,</w:t>
      </w:r>
    </w:p>
    <w:p w14:paraId="0926F05E" w14:textId="77777777" w:rsidR="009B1C39" w:rsidRDefault="009B1C39">
      <w:pPr>
        <w:pStyle w:val="PL"/>
        <w:rPr>
          <w:lang w:eastAsia="zh-CN"/>
        </w:rPr>
      </w:pPr>
      <w:r>
        <w:lastRenderedPageBreak/>
        <w:tab/>
        <w:t>serviceDeliveryEndTimeStampFraction</w:t>
      </w:r>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t>realTimeTariffInformation</w:t>
      </w:r>
      <w:r>
        <w:tab/>
      </w:r>
      <w:r>
        <w:tab/>
      </w:r>
      <w:r>
        <w:tab/>
      </w:r>
      <w:r w:rsidR="00764D04">
        <w:tab/>
      </w:r>
      <w:r>
        <w:t>[44] SEQUENCE OF RealTimeTariffInformation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2CAF3CED" w14:textId="77777777" w:rsidR="009B1C39" w:rsidRDefault="009B1C39">
      <w:pPr>
        <w:pStyle w:val="PL"/>
      </w:pPr>
      <w:r>
        <w:tab/>
        <w:t>iMSVisitedNetworkIdentifier</w:t>
      </w:r>
      <w:r>
        <w:tab/>
      </w:r>
      <w:r>
        <w:tab/>
      </w:r>
      <w:r>
        <w:tab/>
      </w:r>
      <w:r w:rsidR="00764D04">
        <w:tab/>
      </w:r>
      <w:r>
        <w:t>[54] OCTET STRING OPTIONAL,</w:t>
      </w:r>
    </w:p>
    <w:p w14:paraId="59C11063" w14:textId="77777777" w:rsidR="009B1C39" w:rsidRDefault="009B1C39">
      <w:pPr>
        <w:pStyle w:val="PL"/>
      </w:pPr>
      <w:r>
        <w:tab/>
        <w:t>listOfReasonHeader</w:t>
      </w:r>
      <w:r>
        <w:tab/>
      </w:r>
      <w:r>
        <w:tab/>
      </w:r>
      <w:r>
        <w:tab/>
      </w:r>
      <w:r>
        <w:tab/>
      </w:r>
      <w:r>
        <w:tab/>
      </w:r>
      <w:r w:rsidR="00764D04">
        <w:tab/>
      </w:r>
      <w:r>
        <w:t>[55] ListOfReasonHeader OPTIONAL,</w:t>
      </w:r>
    </w:p>
    <w:p w14:paraId="5E9E79F5" w14:textId="77777777" w:rsidR="009B1C39" w:rsidRDefault="009B1C39">
      <w:pPr>
        <w:pStyle w:val="PL"/>
      </w:pPr>
      <w:r>
        <w:tab/>
        <w:t>additionalAccessNetworkInformation</w:t>
      </w:r>
      <w:r>
        <w:tab/>
      </w:r>
      <w:r w:rsidR="00764D04">
        <w:tab/>
      </w:r>
      <w:r>
        <w:t>[56] OCTET STRING OPTIONAL,</w:t>
      </w:r>
    </w:p>
    <w:p w14:paraId="00B99D99"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t>subscriberEquipmentNumber</w:t>
      </w:r>
      <w:r>
        <w:tab/>
      </w:r>
      <w:r>
        <w:tab/>
      </w:r>
      <w:r>
        <w:tab/>
      </w:r>
      <w:r w:rsidR="00764D04">
        <w:tab/>
      </w:r>
      <w:r>
        <w:t>[58] SubscriberEquipmentNumber OPTIONAL,</w:t>
      </w:r>
    </w:p>
    <w:p w14:paraId="00A83AD0" w14:textId="77777777" w:rsidR="00F20EED" w:rsidRDefault="00F20EED" w:rsidP="00F20EED">
      <w:pPr>
        <w:pStyle w:val="PL"/>
      </w:pPr>
      <w:r>
        <w:tab/>
        <w:t>cellularNetworkInformation</w:t>
      </w:r>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[101] InvolvedParty OPTIONAL,</w:t>
      </w:r>
    </w:p>
    <w:p w14:paraId="7A89D818" w14:textId="77777777" w:rsidR="009B1C39" w:rsidRDefault="009B1C39" w:rsidP="00764D04">
      <w:pPr>
        <w:pStyle w:val="PL"/>
      </w:pPr>
      <w:r>
        <w:tab/>
        <w:t>list-Of-Called-Asserted-Identity</w:t>
      </w:r>
      <w:r>
        <w:tab/>
      </w:r>
      <w:r w:rsidR="00764D04">
        <w:tab/>
      </w:r>
      <w:r>
        <w:t>[102] ListOfInvolvedParties OPTIONAL,</w:t>
      </w:r>
    </w:p>
    <w:p w14:paraId="153415F2" w14:textId="77777777" w:rsidR="009B1C39" w:rsidRDefault="009B1C39" w:rsidP="00764D04">
      <w:pPr>
        <w:pStyle w:val="PL"/>
      </w:pPr>
      <w:r>
        <w:tab/>
        <w:t>outgoingSessionId</w:t>
      </w:r>
      <w:r>
        <w:tab/>
      </w:r>
      <w:r>
        <w:tab/>
      </w:r>
      <w:r>
        <w:tab/>
      </w:r>
      <w:r>
        <w:tab/>
      </w:r>
      <w:r w:rsidR="00764D04">
        <w:tab/>
      </w:r>
      <w:r>
        <w:tab/>
        <w:t>[104] Session-Id OPTIONAL,</w:t>
      </w:r>
    </w:p>
    <w:p w14:paraId="0A3A96E5"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BB8897"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r w:rsidRPr="00D11E88">
        <w:rPr>
          <w:lang w:val="en-US"/>
        </w:rPr>
        <w:t>fEIdentifierList                        [113] FEIdentifierList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r>
        <w:t>MMTelInformation</w:t>
      </w:r>
      <w:r>
        <w:tab/>
      </w:r>
      <w:r>
        <w:tab/>
      </w:r>
      <w:r>
        <w:tab/>
        <w:t>::= SET</w:t>
      </w:r>
    </w:p>
    <w:p w14:paraId="14AFC3E2" w14:textId="77777777" w:rsidR="009B1C39" w:rsidRDefault="009B1C39">
      <w:pPr>
        <w:pStyle w:val="PL"/>
      </w:pPr>
      <w:r>
        <w:t>{</w:t>
      </w:r>
    </w:p>
    <w:p w14:paraId="35FA6B33" w14:textId="77777777" w:rsidR="009B1C39" w:rsidRDefault="009B1C39">
      <w:pPr>
        <w:pStyle w:val="PL"/>
      </w:pPr>
      <w:r>
        <w:tab/>
        <w:t>listOfSupplServices</w:t>
      </w:r>
      <w:r>
        <w:tab/>
        <w:t xml:space="preserve">    [0] SEQUENCE OF SupplService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7EF9C41A"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4EE511DB"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r>
        <w:t>SupplService</w:t>
      </w:r>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t>serviceType</w:t>
      </w:r>
      <w:r>
        <w:tab/>
      </w:r>
      <w:r>
        <w:tab/>
      </w:r>
      <w:r>
        <w:tab/>
      </w:r>
      <w:r>
        <w:tab/>
      </w:r>
      <w:r>
        <w:tab/>
        <w:t>[0] ServiceType,</w:t>
      </w:r>
    </w:p>
    <w:p w14:paraId="6EA85260" w14:textId="77777777" w:rsidR="009B1C39" w:rsidRDefault="009B1C39">
      <w:pPr>
        <w:pStyle w:val="PL"/>
      </w:pPr>
      <w:r>
        <w:tab/>
        <w:t>serviceMode</w:t>
      </w:r>
      <w:r>
        <w:tab/>
      </w:r>
      <w:r>
        <w:tab/>
      </w:r>
      <w:r>
        <w:tab/>
      </w:r>
      <w:r>
        <w:tab/>
      </w:r>
      <w:r>
        <w:tab/>
        <w:t>[1] ServiceMode OPTIONAL,</w:t>
      </w:r>
    </w:p>
    <w:p w14:paraId="4A6D1F24" w14:textId="77777777" w:rsidR="009B1C39" w:rsidRDefault="009B1C39">
      <w:pPr>
        <w:pStyle w:val="PL"/>
      </w:pPr>
      <w:r>
        <w:tab/>
        <w:t>numberOfDiversions</w:t>
      </w:r>
      <w:r>
        <w:tab/>
      </w:r>
      <w:r>
        <w:tab/>
        <w:t xml:space="preserve"> </w:t>
      </w:r>
      <w:r>
        <w:tab/>
        <w:t>[2] INTEGER OPTIONAL,</w:t>
      </w:r>
    </w:p>
    <w:p w14:paraId="57508211" w14:textId="77777777" w:rsidR="009B1C39" w:rsidRDefault="009B1C39">
      <w:pPr>
        <w:pStyle w:val="PL"/>
        <w:ind w:firstLine="390"/>
      </w:pPr>
      <w:r>
        <w:t>associated-Party-Address</w:t>
      </w:r>
      <w:r>
        <w:tab/>
        <w:t>[3] InvolvedParty OPTIONAL,</w:t>
      </w:r>
    </w:p>
    <w:p w14:paraId="469AA5C9"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0F88FD99"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5BD35560"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r>
        <w:t>ServiceType</w:t>
      </w:r>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t>oIPresentation</w:t>
      </w:r>
      <w:r>
        <w:tab/>
      </w:r>
      <w:r>
        <w:tab/>
        <w:t>(0),</w:t>
      </w:r>
    </w:p>
    <w:p w14:paraId="61948390" w14:textId="77777777" w:rsidR="009B1C39" w:rsidRDefault="009B1C39">
      <w:pPr>
        <w:pStyle w:val="PL"/>
      </w:pPr>
      <w:r>
        <w:tab/>
        <w:t>oIRestriction</w:t>
      </w:r>
      <w:r>
        <w:tab/>
      </w:r>
      <w:r>
        <w:tab/>
        <w:t>(1),</w:t>
      </w:r>
    </w:p>
    <w:p w14:paraId="198820A7" w14:textId="77777777" w:rsidR="009B1C39" w:rsidRDefault="009B1C39">
      <w:pPr>
        <w:pStyle w:val="PL"/>
      </w:pPr>
      <w:r>
        <w:tab/>
        <w:t>tIPresentation</w:t>
      </w:r>
      <w:r>
        <w:tab/>
      </w:r>
      <w:r>
        <w:tab/>
        <w:t>(2),</w:t>
      </w:r>
    </w:p>
    <w:p w14:paraId="16596B61" w14:textId="77777777" w:rsidR="009B1C39" w:rsidRDefault="009B1C39" w:rsidP="00A41773">
      <w:pPr>
        <w:pStyle w:val="PL"/>
      </w:pPr>
      <w:r>
        <w:tab/>
        <w:t>tIRestriction</w:t>
      </w:r>
      <w:r>
        <w:tab/>
      </w:r>
      <w:r>
        <w:tab/>
        <w:t>(3),</w:t>
      </w:r>
    </w:p>
    <w:p w14:paraId="7F79315D" w14:textId="77777777" w:rsidR="009B1C39" w:rsidRDefault="009B1C39" w:rsidP="00A41773">
      <w:pPr>
        <w:pStyle w:val="PL"/>
      </w:pPr>
      <w:r>
        <w:tab/>
        <w:t>hOLD</w:t>
      </w:r>
      <w:r>
        <w:tab/>
      </w:r>
      <w:r>
        <w:tab/>
      </w:r>
      <w:r>
        <w:tab/>
      </w:r>
      <w:r>
        <w:tab/>
        <w:t>(4),</w:t>
      </w:r>
    </w:p>
    <w:p w14:paraId="6767C7C6" w14:textId="77777777" w:rsidR="009B1C39" w:rsidRDefault="009B1C39" w:rsidP="00A41773">
      <w:pPr>
        <w:pStyle w:val="PL"/>
      </w:pPr>
      <w:r>
        <w:tab/>
        <w:t>cBarring</w:t>
      </w:r>
      <w:r>
        <w:tab/>
      </w:r>
      <w:r>
        <w:tab/>
      </w:r>
      <w:r>
        <w:tab/>
        <w:t>(5),</w:t>
      </w:r>
    </w:p>
    <w:p w14:paraId="1367F509" w14:textId="77777777" w:rsidR="009B1C39" w:rsidRDefault="009B1C39" w:rsidP="00A41773">
      <w:pPr>
        <w:pStyle w:val="PL"/>
      </w:pPr>
      <w:r>
        <w:tab/>
        <w:t>cDIVersion</w:t>
      </w:r>
      <w:r>
        <w:tab/>
      </w:r>
      <w:r>
        <w:tab/>
      </w:r>
      <w:r>
        <w:tab/>
        <w:t>(6),</w:t>
      </w:r>
    </w:p>
    <w:p w14:paraId="163028A6" w14:textId="77777777" w:rsidR="009B1C39" w:rsidRDefault="009B1C39" w:rsidP="00A41773">
      <w:pPr>
        <w:pStyle w:val="PL"/>
      </w:pPr>
      <w:r>
        <w:tab/>
        <w:t>cWaiting</w:t>
      </w:r>
      <w:r>
        <w:tab/>
      </w:r>
      <w:r>
        <w:tab/>
      </w:r>
      <w:r>
        <w:tab/>
        <w:t>(8),</w:t>
      </w:r>
    </w:p>
    <w:p w14:paraId="50941BA1" w14:textId="77777777" w:rsidR="009B1C39" w:rsidRDefault="009B1C39" w:rsidP="00A41773">
      <w:pPr>
        <w:pStyle w:val="PL"/>
      </w:pPr>
      <w:r>
        <w:tab/>
        <w:t>mWaitingIndic</w:t>
      </w:r>
      <w:r>
        <w:tab/>
      </w:r>
      <w:r>
        <w:tab/>
        <w:t>(9),</w:t>
      </w:r>
    </w:p>
    <w:p w14:paraId="5CF4D996" w14:textId="77777777" w:rsidR="009B1C39" w:rsidRDefault="009B1C39">
      <w:pPr>
        <w:pStyle w:val="PL"/>
      </w:pPr>
      <w:r>
        <w:tab/>
        <w:t>cONF</w:t>
      </w:r>
      <w:r>
        <w:tab/>
      </w:r>
      <w:r>
        <w:tab/>
      </w:r>
      <w:r>
        <w:tab/>
      </w:r>
      <w:r>
        <w:tab/>
        <w:t>(10),</w:t>
      </w:r>
    </w:p>
    <w:p w14:paraId="384C3120" w14:textId="77777777" w:rsidR="009B1C39" w:rsidRDefault="009B1C39">
      <w:pPr>
        <w:pStyle w:val="PL"/>
      </w:pPr>
      <w:r>
        <w:tab/>
        <w:t>fLexibleAlerting</w:t>
      </w:r>
      <w:r>
        <w:tab/>
        <w:t>(11),</w:t>
      </w:r>
    </w:p>
    <w:p w14:paraId="5E056619"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t>mCID</w:t>
      </w:r>
      <w:r>
        <w:tab/>
      </w:r>
      <w:r>
        <w:tab/>
      </w:r>
      <w:r>
        <w:tab/>
      </w:r>
      <w:r>
        <w:tab/>
        <w:t>(14),</w:t>
      </w:r>
    </w:p>
    <w:p w14:paraId="399ABE78" w14:textId="77777777" w:rsidR="009B1C39" w:rsidRDefault="009B1C39">
      <w:pPr>
        <w:pStyle w:val="PL"/>
      </w:pPr>
      <w:r>
        <w:tab/>
        <w:t>cAT</w:t>
      </w:r>
      <w:r>
        <w:tab/>
      </w:r>
      <w:r>
        <w:tab/>
      </w:r>
      <w:r>
        <w:tab/>
      </w:r>
      <w:r>
        <w:tab/>
      </w:r>
      <w:r>
        <w:tab/>
        <w:t>(15),</w:t>
      </w:r>
    </w:p>
    <w:p w14:paraId="0089D2F8" w14:textId="77777777" w:rsidR="009B1C39" w:rsidRDefault="009B1C39">
      <w:pPr>
        <w:pStyle w:val="PL"/>
      </w:pPr>
      <w:r>
        <w:tab/>
        <w:t>cUG</w:t>
      </w:r>
      <w:r>
        <w:tab/>
      </w:r>
      <w:r>
        <w:tab/>
      </w:r>
      <w:r>
        <w:tab/>
      </w:r>
      <w:r>
        <w:tab/>
      </w:r>
      <w:r>
        <w:tab/>
        <w:t>(16),</w:t>
      </w:r>
    </w:p>
    <w:p w14:paraId="426F319C" w14:textId="77777777" w:rsidR="009B1C39" w:rsidRDefault="009B1C39">
      <w:pPr>
        <w:pStyle w:val="PL"/>
      </w:pPr>
      <w:r>
        <w:tab/>
        <w:t>pNM</w:t>
      </w:r>
      <w:r>
        <w:tab/>
      </w:r>
      <w:r>
        <w:tab/>
      </w:r>
      <w:r>
        <w:tab/>
      </w:r>
      <w:r>
        <w:tab/>
      </w:r>
      <w:r>
        <w:tab/>
        <w:t>(17),</w:t>
      </w:r>
    </w:p>
    <w:p w14:paraId="3ECF0C62" w14:textId="77777777" w:rsidR="009B1C39" w:rsidRDefault="009B1C39">
      <w:pPr>
        <w:pStyle w:val="PL"/>
      </w:pPr>
      <w:r>
        <w:tab/>
        <w:t>cRS</w:t>
      </w:r>
      <w:r>
        <w:tab/>
      </w:r>
      <w:r>
        <w:tab/>
      </w:r>
      <w:r>
        <w:tab/>
      </w:r>
      <w:r>
        <w:tab/>
      </w:r>
      <w:r>
        <w:tab/>
        <w:t>(18),</w:t>
      </w:r>
    </w:p>
    <w:p w14:paraId="281AE152" w14:textId="77777777" w:rsidR="00043FC3" w:rsidRDefault="009B1C39" w:rsidP="001925B4">
      <w:pPr>
        <w:pStyle w:val="PL"/>
      </w:pPr>
      <w:r>
        <w:tab/>
        <w:t>aoC</w:t>
      </w:r>
      <w:r>
        <w:tab/>
      </w:r>
      <w:r>
        <w:tab/>
      </w:r>
      <w:r>
        <w:tab/>
      </w:r>
      <w:r>
        <w:tab/>
      </w:r>
      <w:r>
        <w:tab/>
        <w:t>(19)</w:t>
      </w:r>
      <w:r w:rsidR="00043FC3">
        <w:t>,</w:t>
      </w:r>
    </w:p>
    <w:p w14:paraId="2A42D8D6"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r>
        <w:t>ServiceMode ::= INTEGER</w:t>
      </w:r>
    </w:p>
    <w:p w14:paraId="5496FAC3" w14:textId="77777777" w:rsidR="009B1C39" w:rsidRDefault="009B1C39" w:rsidP="00A41773">
      <w:pPr>
        <w:pStyle w:val="PL"/>
      </w:pPr>
      <w:r>
        <w:t>--</w:t>
      </w:r>
    </w:p>
    <w:p w14:paraId="3F1EF7C9" w14:textId="77777777" w:rsidR="009B1C39" w:rsidRDefault="009B1C39">
      <w:pPr>
        <w:pStyle w:val="PL"/>
      </w:pPr>
      <w:r>
        <w:lastRenderedPageBreak/>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t>cFunCond</w:t>
      </w:r>
      <w:r>
        <w:tab/>
      </w:r>
      <w:r>
        <w:tab/>
      </w:r>
      <w:r>
        <w:tab/>
        <w:t>(0),</w:t>
      </w:r>
    </w:p>
    <w:p w14:paraId="20DD86B5" w14:textId="77777777" w:rsidR="009B1C39" w:rsidRDefault="009B1C39">
      <w:pPr>
        <w:pStyle w:val="PL"/>
      </w:pPr>
      <w:r>
        <w:tab/>
        <w:t>cFbusy</w:t>
      </w:r>
      <w:r>
        <w:tab/>
      </w:r>
      <w:r>
        <w:tab/>
      </w:r>
      <w:r>
        <w:tab/>
      </w:r>
      <w:r>
        <w:tab/>
        <w:t>(1),</w:t>
      </w:r>
    </w:p>
    <w:p w14:paraId="6D8589D8" w14:textId="77777777" w:rsidR="009B1C39" w:rsidRDefault="009B1C39" w:rsidP="00A41773">
      <w:pPr>
        <w:pStyle w:val="PL"/>
      </w:pPr>
      <w:r>
        <w:tab/>
        <w:t>cFnoReply</w:t>
      </w:r>
      <w:r>
        <w:tab/>
      </w:r>
      <w:r>
        <w:tab/>
      </w:r>
      <w:r>
        <w:tab/>
        <w:t>(2),</w:t>
      </w:r>
    </w:p>
    <w:p w14:paraId="3706173C" w14:textId="77777777" w:rsidR="009B1C39" w:rsidRDefault="009B1C39" w:rsidP="00A41773">
      <w:pPr>
        <w:pStyle w:val="PL"/>
      </w:pPr>
      <w:r>
        <w:tab/>
        <w:t>cFnotLogged</w:t>
      </w:r>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t>notReach</w:t>
      </w:r>
      <w:r>
        <w:tab/>
      </w:r>
      <w:r>
        <w:tab/>
      </w:r>
      <w:r>
        <w:tab/>
        <w:t>(5),</w:t>
      </w:r>
    </w:p>
    <w:p w14:paraId="76B8B630" w14:textId="77777777" w:rsidR="009B1C39" w:rsidRDefault="009B1C39" w:rsidP="00A41773">
      <w:pPr>
        <w:pStyle w:val="PL"/>
      </w:pPr>
      <w:r>
        <w:tab/>
        <w:t>iCBarring</w:t>
      </w:r>
      <w:r>
        <w:tab/>
      </w:r>
      <w:r>
        <w:tab/>
      </w:r>
      <w:r>
        <w:tab/>
        <w:t>(6),</w:t>
      </w:r>
    </w:p>
    <w:p w14:paraId="27324B12" w14:textId="77777777" w:rsidR="009B1C39" w:rsidRDefault="009B1C39" w:rsidP="00A41773">
      <w:pPr>
        <w:pStyle w:val="PL"/>
      </w:pPr>
      <w:r>
        <w:tab/>
        <w:t>oCBarring</w:t>
      </w:r>
      <w:r>
        <w:tab/>
      </w:r>
      <w:r>
        <w:tab/>
      </w:r>
      <w:r>
        <w:tab/>
        <w:t>(7),</w:t>
      </w:r>
    </w:p>
    <w:p w14:paraId="4F76C04A" w14:textId="77777777" w:rsidR="009B1C39" w:rsidRDefault="009B1C39" w:rsidP="00A41773">
      <w:pPr>
        <w:pStyle w:val="PL"/>
      </w:pPr>
      <w:r>
        <w:tab/>
        <w:t xml:space="preserve">aCRejection </w:t>
      </w:r>
      <w:r>
        <w:tab/>
      </w:r>
      <w:r>
        <w:tab/>
        <w:t>(8),</w:t>
      </w:r>
    </w:p>
    <w:p w14:paraId="19BBAD0E" w14:textId="77777777" w:rsidR="009B1C39" w:rsidRDefault="009B1C39">
      <w:pPr>
        <w:pStyle w:val="PL"/>
      </w:pPr>
      <w:r>
        <w:tab/>
        <w:t>eCTBlind</w:t>
      </w:r>
      <w:r>
        <w:tab/>
      </w:r>
      <w:r>
        <w:tab/>
      </w:r>
      <w:r>
        <w:tab/>
        <w:t>(9),</w:t>
      </w:r>
    </w:p>
    <w:p w14:paraId="4FEAA137" w14:textId="77777777" w:rsidR="009B1C39" w:rsidRDefault="009B1C39">
      <w:pPr>
        <w:pStyle w:val="PL"/>
        <w:rPr>
          <w:lang w:eastAsia="zh-CN"/>
        </w:rPr>
      </w:pPr>
      <w:r>
        <w:tab/>
        <w:t>eCTConsultative</w:t>
      </w:r>
      <w:r>
        <w:tab/>
      </w:r>
      <w:r>
        <w:tab/>
        <w:t>(10)</w:t>
      </w:r>
      <w:r>
        <w:rPr>
          <w:rFonts w:hint="eastAsia"/>
          <w:lang w:eastAsia="zh-CN"/>
        </w:rPr>
        <w:t>,</w:t>
      </w:r>
    </w:p>
    <w:p w14:paraId="77379E7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4329" w:name="_Toc20233301"/>
      <w:bookmarkStart w:id="4330" w:name="_Toc28026881"/>
      <w:bookmarkStart w:id="4331" w:name="_Toc36116716"/>
      <w:bookmarkStart w:id="4332" w:name="_Toc44682900"/>
      <w:bookmarkStart w:id="4333" w:name="_Toc51926751"/>
      <w:bookmarkStart w:id="4334" w:name="_Toc171694545"/>
      <w:r>
        <w:t>5.2.4.6</w:t>
      </w:r>
      <w:r>
        <w:tab/>
        <w:t>SMS CDRs</w:t>
      </w:r>
      <w:bookmarkEnd w:id="4329"/>
      <w:bookmarkEnd w:id="4330"/>
      <w:bookmarkEnd w:id="4331"/>
      <w:bookmarkEnd w:id="4332"/>
      <w:bookmarkEnd w:id="4333"/>
      <w:bookmarkEnd w:id="4334"/>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r>
        <w:t>DataVolume</w:t>
      </w:r>
      <w:r w:rsidR="00EA6DD8" w:rsidRPr="00EA6DD8">
        <w:t xml:space="preserve"> </w:t>
      </w:r>
    </w:p>
    <w:p w14:paraId="739EA78A"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r>
        <w:t>DiameterIdentity,</w:t>
      </w:r>
    </w:p>
    <w:p w14:paraId="1ADC0C40" w14:textId="77777777" w:rsidR="008C033D" w:rsidRPr="00A45BA6" w:rsidRDefault="008C033D" w:rsidP="008C033D">
      <w:pPr>
        <w:pStyle w:val="PL"/>
      </w:pPr>
      <w:r w:rsidRPr="00A45BA6">
        <w:t>LocalSequenceNumber,</w:t>
      </w:r>
    </w:p>
    <w:p w14:paraId="06CEA109" w14:textId="77777777" w:rsidR="008C033D" w:rsidRDefault="008C033D" w:rsidP="008C033D">
      <w:pPr>
        <w:pStyle w:val="PL"/>
      </w:pPr>
      <w:r w:rsidRPr="00A45BA6">
        <w:t>ManagementExtensions,</w:t>
      </w:r>
    </w:p>
    <w:p w14:paraId="40048912" w14:textId="77777777" w:rsidR="003A0356" w:rsidRDefault="003A0356" w:rsidP="003A0356">
      <w:pPr>
        <w:pStyle w:val="PL"/>
      </w:pPr>
      <w:r>
        <w:t>MessageClass,</w:t>
      </w:r>
    </w:p>
    <w:p w14:paraId="090B573A" w14:textId="77777777" w:rsidR="008C033D" w:rsidRPr="00A45BA6" w:rsidRDefault="008C033D" w:rsidP="008C033D">
      <w:pPr>
        <w:pStyle w:val="PL"/>
      </w:pPr>
      <w:r>
        <w:t>MessageReference,</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r w:rsidRPr="00A45BA6">
        <w:t>MSTimeZone,</w:t>
      </w:r>
    </w:p>
    <w:p w14:paraId="7B2D0A4F" w14:textId="77777777" w:rsidR="008C033D" w:rsidRPr="00A45BA6" w:rsidRDefault="008C033D" w:rsidP="008C033D">
      <w:pPr>
        <w:pStyle w:val="PL"/>
      </w:pPr>
      <w:r>
        <w:t>NodeAddress,</w:t>
      </w:r>
    </w:p>
    <w:p w14:paraId="09F164AD" w14:textId="77777777" w:rsidR="003A0356" w:rsidRDefault="003A0356" w:rsidP="003A0356">
      <w:pPr>
        <w:pStyle w:val="PL"/>
      </w:pPr>
      <w:r>
        <w:t>PDPAddress,</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r>
        <w:t>PriorityType,</w:t>
      </w:r>
    </w:p>
    <w:p w14:paraId="72E3966A" w14:textId="77777777" w:rsidR="003A0356" w:rsidRDefault="003A0356" w:rsidP="003A0356">
      <w:pPr>
        <w:pStyle w:val="PL"/>
      </w:pPr>
      <w:r>
        <w:t>RATType,</w:t>
      </w:r>
    </w:p>
    <w:p w14:paraId="200E5E17" w14:textId="77777777" w:rsidR="008C033D" w:rsidRDefault="008C033D" w:rsidP="008C033D">
      <w:pPr>
        <w:pStyle w:val="PL"/>
      </w:pPr>
      <w:r w:rsidRPr="00A45BA6">
        <w:t>RecordType,</w:t>
      </w:r>
    </w:p>
    <w:p w14:paraId="623C5C50" w14:textId="77777777" w:rsidR="003A0356" w:rsidRDefault="003A0356" w:rsidP="003A0356">
      <w:pPr>
        <w:pStyle w:val="PL"/>
      </w:pPr>
      <w:r>
        <w:t>Session-Id,</w:t>
      </w:r>
    </w:p>
    <w:p w14:paraId="40AE5F99" w14:textId="77777777" w:rsidR="00E43223" w:rsidRDefault="008C033D" w:rsidP="00E43223">
      <w:pPr>
        <w:pStyle w:val="PL"/>
      </w:pPr>
      <w:r w:rsidRPr="00C340BF">
        <w:t>SMSResult,</w:t>
      </w:r>
    </w:p>
    <w:p w14:paraId="7C96580E" w14:textId="77777777" w:rsidR="008C033D" w:rsidRDefault="00E43223" w:rsidP="00E43223">
      <w:pPr>
        <w:pStyle w:val="PL"/>
      </w:pPr>
      <w:r>
        <w:t>SubscriberEquipmentNumber,</w:t>
      </w:r>
    </w:p>
    <w:p w14:paraId="2EBD0B5F" w14:textId="77777777" w:rsidR="00473961" w:rsidRDefault="00473961" w:rsidP="008C033D">
      <w:pPr>
        <w:pStyle w:val="PL"/>
      </w:pPr>
      <w:r>
        <w:t>SubscriptionID,</w:t>
      </w:r>
    </w:p>
    <w:p w14:paraId="2569FFC6" w14:textId="77777777" w:rsidR="008C033D" w:rsidRDefault="008C033D" w:rsidP="008C033D">
      <w:pPr>
        <w:pStyle w:val="PL"/>
      </w:pPr>
      <w:r w:rsidRPr="00A45BA6">
        <w:t>TimeStamp</w:t>
      </w:r>
    </w:p>
    <w:p w14:paraId="6E86149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r w:rsidRPr="00761002">
        <w:t>AddressString,</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ISDN-AddressString</w:t>
      </w:r>
    </w:p>
    <w:p w14:paraId="5439014E" w14:textId="33921D9C" w:rsidR="008C033D" w:rsidRDefault="008C033D" w:rsidP="008C033D">
      <w:pPr>
        <w:pStyle w:val="PL"/>
      </w:pPr>
      <w:r>
        <w:t xml:space="preserve">FROM MAP-CommonDataTypes {itu-t identified-organization (4) etsi (0) mobileDomain (0) gsm-Network (1) modules (3) map-CommonDataTypes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r>
        <w:rPr>
          <w:rFonts w:cs="Courier New"/>
        </w:rPr>
        <w:t>CarrierSelectRouting</w:t>
      </w:r>
      <w:r>
        <w:t>,</w:t>
      </w:r>
    </w:p>
    <w:p w14:paraId="715D20F3" w14:textId="77777777" w:rsidR="009656BA" w:rsidRDefault="009656BA" w:rsidP="009656BA">
      <w:pPr>
        <w:pStyle w:val="PL"/>
      </w:pPr>
      <w:r>
        <w:t>NumberPortabilityRouting</w:t>
      </w:r>
    </w:p>
    <w:p w14:paraId="1CC60EAE" w14:textId="77777777" w:rsidR="009656BA" w:rsidRDefault="009656BA" w:rsidP="009656BA">
      <w:pPr>
        <w:pStyle w:val="PL"/>
      </w:pPr>
      <w:r>
        <w:t>FROM IMSChargingDataTypes {itu-t (0) identified-organization (4) etsi(0) mobileDomain (0) charging (5) imsChargingDataTypes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lastRenderedPageBreak/>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r>
        <w:t>SMSRecordType</w:t>
      </w:r>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t>sCSMORecord</w:t>
      </w:r>
      <w:r>
        <w:tab/>
      </w:r>
      <w:r>
        <w:tab/>
      </w:r>
      <w:r>
        <w:tab/>
      </w:r>
      <w:r w:rsidR="00473961">
        <w:tab/>
        <w:t xml:space="preserve"> </w:t>
      </w:r>
      <w:r>
        <w:t xml:space="preserve">[93] SCSMORecord, </w:t>
      </w:r>
    </w:p>
    <w:p w14:paraId="176F023A" w14:textId="77777777" w:rsidR="00473961" w:rsidRDefault="008C033D" w:rsidP="00473961">
      <w:pPr>
        <w:pStyle w:val="PL"/>
      </w:pPr>
      <w:r>
        <w:tab/>
        <w:t>sCSMTRecord</w:t>
      </w:r>
      <w:r>
        <w:tab/>
      </w:r>
      <w:r>
        <w:tab/>
      </w:r>
      <w:r>
        <w:tab/>
      </w:r>
      <w:r w:rsidR="00473961">
        <w:tab/>
        <w:t xml:space="preserve"> </w:t>
      </w:r>
      <w:r>
        <w:t>[94] SCSMTRecord</w:t>
      </w:r>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[111] SCSMTRecord</w:t>
      </w:r>
      <w:r w:rsidR="009656BA">
        <w:t>,</w:t>
      </w:r>
    </w:p>
    <w:p w14:paraId="52AAD357" w14:textId="77777777" w:rsidR="009656BA" w:rsidRDefault="009656BA" w:rsidP="009656BA">
      <w:pPr>
        <w:pStyle w:val="PL"/>
      </w:pPr>
      <w:r>
        <w:tab/>
        <w:t>iSMSMORecord</w:t>
      </w:r>
      <w:r>
        <w:tab/>
      </w:r>
      <w:r>
        <w:tab/>
      </w:r>
      <w:r>
        <w:tab/>
        <w:t xml:space="preserve">[112] ISMSMORecord,  </w:t>
      </w:r>
    </w:p>
    <w:p w14:paraId="7E7AA351" w14:textId="77777777" w:rsidR="008C033D" w:rsidRDefault="009656BA" w:rsidP="009656BA">
      <w:pPr>
        <w:pStyle w:val="PL"/>
      </w:pPr>
      <w:r>
        <w:tab/>
        <w:t>iSMSMTRecord</w:t>
      </w:r>
      <w:r>
        <w:tab/>
      </w:r>
      <w:r>
        <w:tab/>
      </w:r>
      <w:r>
        <w:tab/>
        <w:t xml:space="preserve">[113] ISMSMTRecord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r>
        <w:t>SCSMORecord</w:t>
      </w:r>
      <w:r>
        <w:tab/>
        <w:t>::= SET</w:t>
      </w:r>
    </w:p>
    <w:p w14:paraId="5C77560E" w14:textId="77777777" w:rsidR="008C033D" w:rsidRDefault="008C033D" w:rsidP="008C033D">
      <w:pPr>
        <w:pStyle w:val="PL"/>
      </w:pPr>
      <w:r>
        <w:t>{</w:t>
      </w:r>
    </w:p>
    <w:p w14:paraId="692D3DE3" w14:textId="77777777" w:rsidR="008C033D" w:rsidRDefault="008C033D" w:rsidP="008C033D">
      <w:pPr>
        <w:pStyle w:val="PL"/>
      </w:pPr>
      <w:r>
        <w:tab/>
        <w:t>recordType</w:t>
      </w:r>
      <w:r>
        <w:tab/>
      </w:r>
      <w:r>
        <w:tab/>
      </w:r>
      <w:r>
        <w:tab/>
      </w:r>
      <w:r>
        <w:tab/>
      </w:r>
      <w:r>
        <w:tab/>
        <w:t>[0] RecordType,</w:t>
      </w:r>
    </w:p>
    <w:p w14:paraId="07AC0F66" w14:textId="77777777" w:rsidR="008C033D" w:rsidRDefault="008C033D" w:rsidP="008C033D">
      <w:pPr>
        <w:pStyle w:val="PL"/>
      </w:pPr>
      <w:r>
        <w:tab/>
        <w:t>sMSNodeAddress</w:t>
      </w:r>
      <w:r>
        <w:tab/>
      </w:r>
      <w:r>
        <w:tab/>
      </w:r>
      <w:r>
        <w:tab/>
      </w:r>
      <w:r>
        <w:tab/>
        <w:t>[1] AddressString,</w:t>
      </w:r>
    </w:p>
    <w:p w14:paraId="6ED77F0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B6AA401" w14:textId="77777777" w:rsidR="008C033D" w:rsidRDefault="008C033D" w:rsidP="008C033D">
      <w:pPr>
        <w:pStyle w:val="PL"/>
      </w:pPr>
      <w:r>
        <w:tab/>
        <w:t>messageReference</w:t>
      </w:r>
      <w:r>
        <w:tab/>
      </w:r>
      <w:r>
        <w:tab/>
      </w:r>
      <w:r>
        <w:tab/>
        <w:t>[6] MessageReference,</w:t>
      </w:r>
    </w:p>
    <w:p w14:paraId="15227FC0" w14:textId="77777777" w:rsidR="008C033D" w:rsidRDefault="008C033D" w:rsidP="008C033D">
      <w:pPr>
        <w:pStyle w:val="PL"/>
      </w:pPr>
      <w:r>
        <w:tab/>
        <w:t xml:space="preserve">sMTotalNumber </w:t>
      </w:r>
      <w:r>
        <w:tab/>
      </w:r>
      <w:r>
        <w:tab/>
      </w:r>
      <w:r>
        <w:tab/>
      </w:r>
      <w:r>
        <w:tab/>
        <w:t>[7] INTEGER OPTIONAL,</w:t>
      </w:r>
    </w:p>
    <w:p w14:paraId="678BA3DE" w14:textId="77777777" w:rsidR="008C033D" w:rsidRDefault="008C033D" w:rsidP="008C033D">
      <w:pPr>
        <w:pStyle w:val="PL"/>
      </w:pPr>
      <w:r>
        <w:tab/>
        <w:t xml:space="preserve">sMSequenceNumber </w:t>
      </w:r>
      <w:r>
        <w:tab/>
      </w:r>
      <w:r>
        <w:tab/>
      </w:r>
      <w:r>
        <w:tab/>
        <w:t>[8] INTEGER OPTIONAL,</w:t>
      </w:r>
    </w:p>
    <w:p w14:paraId="731A618C" w14:textId="77777777" w:rsidR="008C033D" w:rsidRDefault="008C033D" w:rsidP="008C033D">
      <w:pPr>
        <w:pStyle w:val="PL"/>
      </w:pPr>
      <w:r>
        <w:tab/>
        <w:t>messageSize</w:t>
      </w:r>
      <w:r>
        <w:tab/>
      </w:r>
      <w:r>
        <w:tab/>
      </w:r>
      <w:r>
        <w:tab/>
      </w:r>
      <w:r>
        <w:tab/>
      </w:r>
      <w:r>
        <w:tab/>
        <w:t>[9] DataVolume</w:t>
      </w:r>
      <w:r w:rsidRPr="00382A49">
        <w:t xml:space="preserve"> </w:t>
      </w:r>
      <w:r>
        <w:t>OPTIONAL,</w:t>
      </w:r>
    </w:p>
    <w:p w14:paraId="561D3942" w14:textId="77777777" w:rsidR="008C033D" w:rsidRDefault="008C033D" w:rsidP="008C033D">
      <w:pPr>
        <w:pStyle w:val="PL"/>
      </w:pPr>
      <w:r>
        <w:tab/>
        <w:t>messageClass</w:t>
      </w:r>
      <w:r>
        <w:tab/>
      </w:r>
      <w:r>
        <w:tab/>
      </w:r>
      <w:r>
        <w:tab/>
      </w:r>
      <w:r>
        <w:tab/>
        <w:t>[10] MessageClass OPTIONAL,</w:t>
      </w:r>
    </w:p>
    <w:p w14:paraId="3A2A8D7E" w14:textId="77777777" w:rsidR="008C033D" w:rsidRDefault="008C033D" w:rsidP="008C033D">
      <w:pPr>
        <w:pStyle w:val="PL"/>
      </w:pPr>
      <w:r>
        <w:tab/>
        <w:t>sMdeliveryReportRequested</w:t>
      </w:r>
      <w:r>
        <w:tab/>
        <w:t>[11] BOOLEAN OPTIONAL,</w:t>
      </w:r>
    </w:p>
    <w:p w14:paraId="0D82DF90" w14:textId="77777777" w:rsidR="008C033D" w:rsidRDefault="008C033D" w:rsidP="008C033D">
      <w:pPr>
        <w:pStyle w:val="PL"/>
      </w:pPr>
      <w:r>
        <w:tab/>
        <w:t>sMDataCodingScheme</w:t>
      </w:r>
      <w:r>
        <w:tab/>
      </w:r>
      <w:r>
        <w:tab/>
      </w:r>
      <w:r>
        <w:tab/>
        <w:t>[12] INTEGER OPTIONAL,</w:t>
      </w:r>
    </w:p>
    <w:p w14:paraId="70C7410B" w14:textId="77777777" w:rsidR="008C033D" w:rsidRDefault="008C033D" w:rsidP="008C033D">
      <w:pPr>
        <w:pStyle w:val="PL"/>
      </w:pPr>
      <w:r>
        <w:tab/>
        <w:t>sMMessageType</w:t>
      </w:r>
      <w:r>
        <w:tab/>
      </w:r>
      <w:r>
        <w:tab/>
      </w:r>
      <w:r>
        <w:tab/>
      </w:r>
      <w:r>
        <w:tab/>
        <w:t>[13] SMMessageType OPTIONAL,</w:t>
      </w:r>
    </w:p>
    <w:p w14:paraId="271749DE" w14:textId="77777777" w:rsidR="008C033D" w:rsidRDefault="008C033D" w:rsidP="008C033D">
      <w:pPr>
        <w:pStyle w:val="PL"/>
      </w:pPr>
      <w:r>
        <w:tab/>
        <w:t>sMReplyPathRequested</w:t>
      </w:r>
      <w:r>
        <w:tab/>
      </w:r>
      <w:r>
        <w:tab/>
        <w:t>[14] NULL OPTIONAL,</w:t>
      </w:r>
    </w:p>
    <w:p w14:paraId="4379A1B0" w14:textId="77777777" w:rsidR="008C033D" w:rsidRDefault="008C033D" w:rsidP="008C033D">
      <w:pPr>
        <w:pStyle w:val="PL"/>
      </w:pPr>
      <w:r>
        <w:tab/>
        <w:t>sMUserDataHeader</w:t>
      </w:r>
      <w:r>
        <w:tab/>
      </w:r>
      <w:r>
        <w:tab/>
      </w:r>
      <w:r>
        <w:tab/>
        <w:t xml:space="preserve">[15] </w:t>
      </w:r>
      <w:r w:rsidRPr="00926357">
        <w:t>OCTET STRING</w:t>
      </w:r>
      <w:r>
        <w:t xml:space="preserve"> OPTIONAL,</w:t>
      </w:r>
    </w:p>
    <w:p w14:paraId="2C3CC730"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7C26902C"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6E75E1E4" w14:textId="77777777" w:rsidR="008C033D" w:rsidRDefault="008C033D" w:rsidP="00A41773">
      <w:pPr>
        <w:pStyle w:val="PL"/>
      </w:pPr>
      <w:r>
        <w:tab/>
        <w:t>sMSResult</w:t>
      </w:r>
      <w:r>
        <w:tab/>
      </w:r>
      <w:r>
        <w:tab/>
      </w:r>
      <w:r>
        <w:tab/>
      </w:r>
      <w:r>
        <w:tab/>
      </w:r>
      <w:r>
        <w:tab/>
        <w:t>[19] SMSResult OPTIONAL,</w:t>
      </w:r>
    </w:p>
    <w:p w14:paraId="3B67D60C" w14:textId="77777777" w:rsidR="008C033D" w:rsidRDefault="008C033D" w:rsidP="008C033D">
      <w:pPr>
        <w:pStyle w:val="PL"/>
      </w:pPr>
      <w:r>
        <w:tab/>
        <w:t>localSequenceNumber</w:t>
      </w:r>
      <w:r>
        <w:tab/>
      </w:r>
      <w:r>
        <w:tab/>
      </w:r>
      <w:r>
        <w:tab/>
        <w:t>[22] LocalSequenceNumber OPTIONAL,</w:t>
      </w:r>
    </w:p>
    <w:p w14:paraId="198B6BB2"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t>recordType</w:t>
      </w:r>
      <w:r>
        <w:tab/>
      </w:r>
      <w:r>
        <w:tab/>
      </w:r>
      <w:r>
        <w:tab/>
      </w:r>
      <w:r>
        <w:tab/>
      </w:r>
      <w:r>
        <w:tab/>
        <w:t>[0] RecordType,</w:t>
      </w:r>
    </w:p>
    <w:p w14:paraId="32735E54"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0EF68F5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1FF4974F"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055D6A0D"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6BBA189C"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5D4F1919" w14:textId="77777777" w:rsidR="00473961" w:rsidRPr="00E57D3A" w:rsidRDefault="00473961" w:rsidP="00473961">
      <w:pPr>
        <w:pStyle w:val="PL"/>
      </w:pPr>
      <w:r w:rsidRPr="00E57D3A">
        <w:tab/>
        <w:t>sMdeliveryReportRequested</w:t>
      </w:r>
      <w:r w:rsidRPr="00E57D3A">
        <w:tab/>
        <w:t>[11] BOOLEAN OPTIONAL,</w:t>
      </w:r>
    </w:p>
    <w:p w14:paraId="3E82BACF"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3845722A"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5B397C5D" w14:textId="77777777" w:rsidR="00473961" w:rsidRPr="00E57D3A" w:rsidRDefault="00473961" w:rsidP="00473961">
      <w:pPr>
        <w:pStyle w:val="PL"/>
      </w:pPr>
      <w:r w:rsidRPr="00E57D3A">
        <w:tab/>
        <w:t>sMReplyPathRequested</w:t>
      </w:r>
      <w:r w:rsidRPr="00E57D3A">
        <w:tab/>
      </w:r>
      <w:r w:rsidRPr="00E57D3A">
        <w:tab/>
        <w:t>[14] NULL OPTIONAL,</w:t>
      </w:r>
    </w:p>
    <w:p w14:paraId="4764E416"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048EF3D7"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2DEDD"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7EDC749C"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A728AF1"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7492C92" w14:textId="77777777" w:rsidR="00473961" w:rsidRDefault="00473961" w:rsidP="00473961">
      <w:pPr>
        <w:pStyle w:val="PL"/>
      </w:pPr>
      <w:r>
        <w:tab/>
        <w:t>sMSApplicationPortID</w:t>
      </w:r>
      <w:r>
        <w:tab/>
      </w:r>
      <w:r>
        <w:tab/>
        <w:t>[21] INTEGER OPTIONAL,</w:t>
      </w:r>
    </w:p>
    <w:p w14:paraId="5D3FC1E4"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71FE3466"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02D0E76"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r>
        <w:t>SCSMTRecord</w:t>
      </w:r>
      <w:r>
        <w:tab/>
        <w:t>::= SET</w:t>
      </w:r>
    </w:p>
    <w:p w14:paraId="3D19E88F" w14:textId="77777777" w:rsidR="008C033D" w:rsidRDefault="008C033D" w:rsidP="008C033D">
      <w:pPr>
        <w:pStyle w:val="PL"/>
      </w:pPr>
      <w:r>
        <w:t>{</w:t>
      </w:r>
    </w:p>
    <w:p w14:paraId="25FB9436" w14:textId="77777777" w:rsidR="008C033D" w:rsidRDefault="008C033D" w:rsidP="008C033D">
      <w:pPr>
        <w:pStyle w:val="PL"/>
      </w:pPr>
      <w:r>
        <w:tab/>
        <w:t>recordType</w:t>
      </w:r>
      <w:r>
        <w:tab/>
      </w:r>
      <w:r>
        <w:tab/>
      </w:r>
      <w:r>
        <w:tab/>
      </w:r>
      <w:r>
        <w:tab/>
      </w:r>
      <w:r>
        <w:tab/>
        <w:t>[0] RecordType,</w:t>
      </w:r>
    </w:p>
    <w:p w14:paraId="3F71A26D" w14:textId="77777777" w:rsidR="008C033D" w:rsidRDefault="008C033D" w:rsidP="008C033D">
      <w:pPr>
        <w:pStyle w:val="PL"/>
      </w:pPr>
      <w:r>
        <w:tab/>
        <w:t>sMSNodeAddress</w:t>
      </w:r>
      <w:r>
        <w:tab/>
      </w:r>
      <w:r>
        <w:tab/>
      </w:r>
      <w:r>
        <w:tab/>
      </w:r>
      <w:r>
        <w:tab/>
        <w:t>[1] AddressString,</w:t>
      </w:r>
    </w:p>
    <w:p w14:paraId="0570FC07" w14:textId="77777777" w:rsidR="008C033D" w:rsidRPr="008C033D" w:rsidRDefault="008C033D" w:rsidP="008C033D">
      <w:pPr>
        <w:pStyle w:val="PL"/>
        <w:rPr>
          <w:lang w:val="it-IT"/>
        </w:rPr>
      </w:pPr>
      <w:r w:rsidRPr="00437254">
        <w:lastRenderedPageBreak/>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r>
        <w:t>servedIMEI</w:t>
      </w:r>
      <w:r>
        <w:tab/>
      </w:r>
      <w:r>
        <w:tab/>
      </w:r>
      <w:r>
        <w:tab/>
      </w:r>
      <w:r>
        <w:tab/>
      </w:r>
      <w:r>
        <w:tab/>
        <w:t>[4] IMEI OPTIONAL,</w:t>
      </w:r>
    </w:p>
    <w:p w14:paraId="79B5D67D"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4FF27C16" w14:textId="77777777" w:rsidR="008C033D" w:rsidRDefault="008C033D" w:rsidP="008C033D">
      <w:pPr>
        <w:pStyle w:val="PL"/>
      </w:pPr>
      <w:r>
        <w:tab/>
        <w:t>eventtimestamp</w:t>
      </w:r>
      <w:r>
        <w:tab/>
      </w:r>
      <w:r>
        <w:tab/>
      </w:r>
      <w:r>
        <w:tab/>
      </w:r>
      <w:r>
        <w:tab/>
        <w:t>[6]</w:t>
      </w:r>
      <w:r>
        <w:tab/>
      </w:r>
      <w:r w:rsidRPr="00A45BA6">
        <w:t>TimeStamp</w:t>
      </w:r>
      <w:r>
        <w:t>,</w:t>
      </w:r>
    </w:p>
    <w:p w14:paraId="248F2971" w14:textId="77777777" w:rsidR="008C033D" w:rsidRDefault="008C033D" w:rsidP="008C033D">
      <w:pPr>
        <w:pStyle w:val="PL"/>
      </w:pPr>
      <w:r>
        <w:tab/>
        <w:t>sMPriority</w:t>
      </w:r>
      <w:r>
        <w:tab/>
      </w:r>
      <w:r>
        <w:tab/>
      </w:r>
      <w:r>
        <w:tab/>
      </w:r>
      <w:r>
        <w:tab/>
      </w:r>
      <w:r>
        <w:tab/>
        <w:t>[7]</w:t>
      </w:r>
      <w:r>
        <w:tab/>
        <w:t>PriorityType OPTIONAL,</w:t>
      </w:r>
    </w:p>
    <w:p w14:paraId="2335988A" w14:textId="77777777" w:rsidR="008C033D" w:rsidRDefault="008C033D" w:rsidP="008C033D">
      <w:pPr>
        <w:pStyle w:val="PL"/>
      </w:pPr>
      <w:r>
        <w:tab/>
        <w:t>messageReference</w:t>
      </w:r>
      <w:r>
        <w:tab/>
      </w:r>
      <w:r>
        <w:tab/>
      </w:r>
      <w:r>
        <w:tab/>
        <w:t>[8] MessageReference OPTIONAL,</w:t>
      </w:r>
    </w:p>
    <w:p w14:paraId="5A299A5B" w14:textId="77777777" w:rsidR="008C033D" w:rsidRDefault="008C033D" w:rsidP="008C033D">
      <w:pPr>
        <w:pStyle w:val="PL"/>
      </w:pPr>
      <w:r>
        <w:tab/>
        <w:t xml:space="preserve">sMTotalNumber </w:t>
      </w:r>
      <w:r>
        <w:tab/>
      </w:r>
      <w:r>
        <w:tab/>
      </w:r>
      <w:r>
        <w:tab/>
      </w:r>
      <w:r>
        <w:tab/>
        <w:t>[9] INTEGER OPTIONAL,</w:t>
      </w:r>
    </w:p>
    <w:p w14:paraId="0913860E" w14:textId="77777777" w:rsidR="008C033D" w:rsidRDefault="008C033D" w:rsidP="00A41773">
      <w:pPr>
        <w:pStyle w:val="PL"/>
      </w:pPr>
      <w:r>
        <w:tab/>
        <w:t>sMSequenceNumber</w:t>
      </w:r>
      <w:r>
        <w:tab/>
      </w:r>
      <w:r>
        <w:tab/>
      </w:r>
      <w:r>
        <w:tab/>
        <w:t>[10] INTEGER OPTIONAL,</w:t>
      </w:r>
    </w:p>
    <w:p w14:paraId="4D0A7744" w14:textId="77777777" w:rsidR="008C033D" w:rsidRDefault="008C033D" w:rsidP="008C033D">
      <w:pPr>
        <w:pStyle w:val="PL"/>
      </w:pPr>
      <w:r>
        <w:tab/>
        <w:t>messageSize</w:t>
      </w:r>
      <w:r>
        <w:tab/>
      </w:r>
      <w:r>
        <w:tab/>
      </w:r>
      <w:r>
        <w:tab/>
      </w:r>
      <w:r>
        <w:tab/>
      </w:r>
      <w:r>
        <w:tab/>
        <w:t>[11] DataVolume</w:t>
      </w:r>
      <w:r w:rsidRPr="00382A49">
        <w:t xml:space="preserve"> </w:t>
      </w:r>
      <w:r>
        <w:t>OPTIONAL,</w:t>
      </w:r>
    </w:p>
    <w:p w14:paraId="258E3DAD" w14:textId="77777777" w:rsidR="008C033D" w:rsidRDefault="008C033D" w:rsidP="008C033D">
      <w:pPr>
        <w:pStyle w:val="PL"/>
      </w:pPr>
      <w:r>
        <w:tab/>
        <w:t>messageClass</w:t>
      </w:r>
      <w:r>
        <w:tab/>
      </w:r>
      <w:r>
        <w:tab/>
      </w:r>
      <w:r>
        <w:tab/>
      </w:r>
      <w:r>
        <w:tab/>
        <w:t>[12] MessageClass OPTIONAL,</w:t>
      </w:r>
    </w:p>
    <w:p w14:paraId="5CE0E4BF" w14:textId="77777777" w:rsidR="008C033D" w:rsidRDefault="008C033D" w:rsidP="008C033D">
      <w:pPr>
        <w:pStyle w:val="PL"/>
      </w:pPr>
      <w:r>
        <w:tab/>
        <w:t>sMdeliveryReportRequested</w:t>
      </w:r>
      <w:r>
        <w:tab/>
        <w:t>[13] BOOLEAN OPTIONAL,</w:t>
      </w:r>
    </w:p>
    <w:p w14:paraId="3AB4577E" w14:textId="77777777" w:rsidR="008C033D" w:rsidRDefault="008C033D" w:rsidP="008C033D">
      <w:pPr>
        <w:pStyle w:val="PL"/>
      </w:pPr>
      <w:r>
        <w:tab/>
        <w:t>sMDataCodingScheme</w:t>
      </w:r>
      <w:r>
        <w:tab/>
      </w:r>
      <w:r>
        <w:tab/>
      </w:r>
      <w:r>
        <w:tab/>
        <w:t>[14] INTEGER OPTIONAL,</w:t>
      </w:r>
    </w:p>
    <w:p w14:paraId="338D4A07" w14:textId="77777777" w:rsidR="008C033D" w:rsidRDefault="008C033D" w:rsidP="008C033D">
      <w:pPr>
        <w:pStyle w:val="PL"/>
      </w:pPr>
      <w:r>
        <w:tab/>
        <w:t>sMMessageType</w:t>
      </w:r>
      <w:r>
        <w:tab/>
      </w:r>
      <w:r>
        <w:tab/>
      </w:r>
      <w:r>
        <w:tab/>
      </w:r>
      <w:r>
        <w:tab/>
        <w:t>[15] SMMessageType OPTIONAL,</w:t>
      </w:r>
    </w:p>
    <w:p w14:paraId="4E5DAC6F" w14:textId="77777777" w:rsidR="008C033D" w:rsidRDefault="008C033D" w:rsidP="008C033D">
      <w:pPr>
        <w:pStyle w:val="PL"/>
      </w:pPr>
      <w:r>
        <w:tab/>
        <w:t>sMReplyPathRequested</w:t>
      </w:r>
      <w:r>
        <w:tab/>
      </w:r>
      <w:r>
        <w:tab/>
        <w:t>[16] NULL OPTIONAL,</w:t>
      </w:r>
    </w:p>
    <w:p w14:paraId="7AACF982" w14:textId="77777777" w:rsidR="008C033D" w:rsidRDefault="008C033D" w:rsidP="008C033D">
      <w:pPr>
        <w:pStyle w:val="PL"/>
      </w:pPr>
      <w:r>
        <w:tab/>
        <w:t>sMUserDataHeader</w:t>
      </w:r>
      <w:r>
        <w:tab/>
      </w:r>
      <w:r>
        <w:tab/>
      </w:r>
      <w:r>
        <w:tab/>
        <w:t xml:space="preserve">[17] </w:t>
      </w:r>
      <w:r w:rsidRPr="00926357">
        <w:t>OCTET STRING</w:t>
      </w:r>
      <w:r>
        <w:t xml:space="preserve"> OPTIONAL,</w:t>
      </w:r>
    </w:p>
    <w:p w14:paraId="58ECF29A" w14:textId="77777777" w:rsidR="008C033D" w:rsidRDefault="008C033D" w:rsidP="00A41773">
      <w:pPr>
        <w:pStyle w:val="PL"/>
      </w:pPr>
      <w:r>
        <w:tab/>
        <w:t>sMSStatus</w:t>
      </w:r>
      <w:r>
        <w:tab/>
      </w:r>
      <w:r>
        <w:tab/>
      </w:r>
      <w:r>
        <w:tab/>
      </w:r>
      <w:r>
        <w:tab/>
      </w:r>
      <w:r>
        <w:tab/>
        <w:t>[18] SMSStatus OPTIONAL,</w:t>
      </w:r>
    </w:p>
    <w:p w14:paraId="1523D9E3"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1B6A8813"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63794034"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3DA0E721" w14:textId="77777777" w:rsidR="008C033D" w:rsidRDefault="008C033D" w:rsidP="008C033D">
      <w:pPr>
        <w:pStyle w:val="PL"/>
      </w:pPr>
      <w:r>
        <w:tab/>
        <w:t>sMSResult</w:t>
      </w:r>
      <w:r>
        <w:tab/>
      </w:r>
      <w:r>
        <w:tab/>
      </w:r>
      <w:r>
        <w:tab/>
      </w:r>
      <w:r>
        <w:tab/>
      </w:r>
      <w:r>
        <w:tab/>
        <w:t>[23] SMSResult OPTIONAL,</w:t>
      </w:r>
    </w:p>
    <w:p w14:paraId="60CFA777" w14:textId="77777777" w:rsidR="008C033D" w:rsidRDefault="008C033D" w:rsidP="008C033D">
      <w:pPr>
        <w:pStyle w:val="PL"/>
      </w:pPr>
      <w:r>
        <w:tab/>
        <w:t>sMDeviceTriggerInformation</w:t>
      </w:r>
      <w:r>
        <w:tab/>
        <w:t>[25] SMDeviceTriggerInformation OPTIONAL,</w:t>
      </w:r>
    </w:p>
    <w:p w14:paraId="19586F34" w14:textId="77777777" w:rsidR="008C033D" w:rsidRDefault="008C033D" w:rsidP="008C033D">
      <w:pPr>
        <w:pStyle w:val="PL"/>
      </w:pPr>
      <w:r>
        <w:tab/>
        <w:t>localSequenceNumber</w:t>
      </w:r>
      <w:r>
        <w:tab/>
      </w:r>
      <w:r>
        <w:tab/>
      </w:r>
      <w:r>
        <w:tab/>
        <w:t>[26] LocalSequenceNumber OPTIONAL,</w:t>
      </w:r>
    </w:p>
    <w:p w14:paraId="70AED1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t>recordType</w:t>
      </w:r>
      <w:r>
        <w:tab/>
      </w:r>
      <w:r>
        <w:tab/>
      </w:r>
      <w:r>
        <w:tab/>
      </w:r>
      <w:r>
        <w:tab/>
      </w:r>
      <w:r>
        <w:tab/>
        <w:t>[0] RecordType,</w:t>
      </w:r>
    </w:p>
    <w:p w14:paraId="562CC2C5" w14:textId="77777777" w:rsidR="00473961" w:rsidRDefault="00473961" w:rsidP="00473961">
      <w:pPr>
        <w:pStyle w:val="PL"/>
      </w:pPr>
      <w:r>
        <w:tab/>
        <w:t>sMSNodeAddress</w:t>
      </w:r>
      <w:r>
        <w:tab/>
      </w:r>
      <w:r>
        <w:tab/>
      </w:r>
      <w:r>
        <w:tab/>
      </w:r>
      <w:r>
        <w:tab/>
        <w:t>[1] AddressString,</w:t>
      </w:r>
    </w:p>
    <w:p w14:paraId="0E38D703"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359D409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t>sMDeviceTriggerIndicator</w:t>
      </w:r>
      <w:r>
        <w:tab/>
        <w:t>[5] SMDeviceTriggerIndicator OPTIONAL,</w:t>
      </w:r>
    </w:p>
    <w:p w14:paraId="691BB8CB" w14:textId="77777777" w:rsidR="00473961" w:rsidRDefault="00473961" w:rsidP="00473961">
      <w:pPr>
        <w:pStyle w:val="PL"/>
      </w:pPr>
      <w:r>
        <w:tab/>
        <w:t>sMDeviceTriggerInformation</w:t>
      </w:r>
      <w:r>
        <w:tab/>
        <w:t>[6] SMDeviceTriggerInformation OPTIONAL,</w:t>
      </w:r>
    </w:p>
    <w:p w14:paraId="678D3D47" w14:textId="77777777" w:rsidR="00473961" w:rsidRDefault="00473961" w:rsidP="00473961">
      <w:pPr>
        <w:pStyle w:val="PL"/>
      </w:pPr>
      <w:r>
        <w:tab/>
        <w:t>sMSResult</w:t>
      </w:r>
      <w:r>
        <w:tab/>
      </w:r>
      <w:r>
        <w:tab/>
      </w:r>
      <w:r>
        <w:tab/>
      </w:r>
      <w:r>
        <w:tab/>
      </w:r>
      <w:r>
        <w:tab/>
        <w:t>[7] SMSResult OPTIONAL,</w:t>
      </w:r>
    </w:p>
    <w:p w14:paraId="3074BE76" w14:textId="77777777" w:rsidR="00473961" w:rsidRDefault="00473961" w:rsidP="00473961">
      <w:pPr>
        <w:pStyle w:val="PL"/>
      </w:pPr>
      <w:r>
        <w:tab/>
        <w:t>localSequenceNumber</w:t>
      </w:r>
      <w:r>
        <w:tab/>
      </w:r>
      <w:r>
        <w:tab/>
      </w:r>
      <w:r>
        <w:tab/>
        <w:t>[9] LocalSequenceNumber OPTIONAL,</w:t>
      </w:r>
    </w:p>
    <w:p w14:paraId="09BB7D67"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r w:rsidRPr="00D974F2">
        <w:t>ISMSMORecord</w:t>
      </w:r>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845AE8A"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3445B2F5"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335D6BCF"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21FDAA7C"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1B821910"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7A09FCDF"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6C36E78D"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115E05D6" w14:textId="77777777" w:rsidR="009656BA" w:rsidRPr="00D974F2" w:rsidRDefault="009656BA" w:rsidP="009656BA">
      <w:pPr>
        <w:pStyle w:val="PL"/>
      </w:pPr>
      <w:r w:rsidRPr="00D974F2">
        <w:tab/>
        <w:t>sMdeliveryReportRequested</w:t>
      </w:r>
      <w:r w:rsidRPr="00D974F2">
        <w:tab/>
        <w:t>[11] BOOLEAN OPTIONAL,</w:t>
      </w:r>
    </w:p>
    <w:p w14:paraId="5F128EB9"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65FA40F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4C9A79C7" w14:textId="77777777" w:rsidR="009656BA" w:rsidRPr="00D974F2" w:rsidRDefault="009656BA" w:rsidP="009656BA">
      <w:pPr>
        <w:pStyle w:val="PL"/>
      </w:pPr>
      <w:r w:rsidRPr="00D974F2">
        <w:tab/>
        <w:t>sMReplyPathRequested</w:t>
      </w:r>
      <w:r w:rsidRPr="00D974F2">
        <w:tab/>
      </w:r>
      <w:r w:rsidRPr="00D974F2">
        <w:tab/>
        <w:t>[14] NULL OPTIONAL,</w:t>
      </w:r>
    </w:p>
    <w:p w14:paraId="5D3E966A" w14:textId="77777777" w:rsidR="009656BA" w:rsidRDefault="009656BA" w:rsidP="009656BA">
      <w:pPr>
        <w:pStyle w:val="PL"/>
      </w:pPr>
      <w:r w:rsidRPr="00D974F2">
        <w:tab/>
        <w:t>sMUserDataHeader</w:t>
      </w:r>
      <w:r w:rsidRPr="00D974F2">
        <w:tab/>
      </w:r>
      <w:r w:rsidRPr="00D974F2">
        <w:tab/>
      </w:r>
      <w:r w:rsidRPr="00D974F2">
        <w:tab/>
        <w:t>[15] OCTET STRING OPTIONAL,</w:t>
      </w:r>
    </w:p>
    <w:p w14:paraId="451D5984" w14:textId="77777777" w:rsidR="009656BA" w:rsidRPr="00D974F2" w:rsidRDefault="009656BA" w:rsidP="009656BA">
      <w:pPr>
        <w:pStyle w:val="PL"/>
      </w:pPr>
      <w:r>
        <w:tab/>
        <w:t>sMSResult</w:t>
      </w:r>
      <w:r>
        <w:tab/>
      </w:r>
      <w:r>
        <w:tab/>
      </w:r>
      <w:r>
        <w:tab/>
      </w:r>
      <w:r>
        <w:tab/>
      </w:r>
      <w:r>
        <w:tab/>
        <w:t>[16</w:t>
      </w:r>
      <w:r w:rsidRPr="00C50331">
        <w:t>] SMSResult OPTIONAL,</w:t>
      </w:r>
    </w:p>
    <w:p w14:paraId="12000435" w14:textId="77777777" w:rsidR="009656BA" w:rsidRPr="00D974F2" w:rsidRDefault="009656BA" w:rsidP="009656BA">
      <w:pPr>
        <w:pStyle w:val="PL"/>
      </w:pPr>
      <w:r w:rsidRPr="00D974F2">
        <w:tab/>
        <w:t>userLocationInfo</w:t>
      </w:r>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24B23BB1"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64A8B9DC" w14:textId="77777777" w:rsidR="009656BA" w:rsidRDefault="009656BA" w:rsidP="009656BA">
      <w:pPr>
        <w:pStyle w:val="PL"/>
      </w:pPr>
      <w:r>
        <w:tab/>
        <w:t>pDPAddress</w:t>
      </w:r>
      <w:r>
        <w:tab/>
      </w:r>
      <w:r>
        <w:tab/>
      </w:r>
      <w:r>
        <w:tab/>
      </w:r>
      <w:r>
        <w:tab/>
      </w:r>
      <w:r>
        <w:tab/>
        <w:t>[20] PDPAddress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71506DB7"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358DFA4B" w14:textId="77777777" w:rsidR="009656BA" w:rsidRPr="00D974F2" w:rsidRDefault="009656BA" w:rsidP="009656BA">
      <w:pPr>
        <w:pStyle w:val="PL"/>
      </w:pPr>
      <w:r>
        <w:tab/>
        <w:t>localSequenceNumber</w:t>
      </w:r>
      <w:r>
        <w:tab/>
      </w:r>
      <w:r>
        <w:tab/>
      </w:r>
      <w:r>
        <w:tab/>
        <w:t>[24</w:t>
      </w:r>
      <w:r w:rsidRPr="00D974F2">
        <w:t>] LocalSequenceNumber OPTIONAL,</w:t>
      </w:r>
    </w:p>
    <w:p w14:paraId="22C7EFFB"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r>
        <w:t>ISMSMT</w:t>
      </w:r>
      <w:r w:rsidRPr="00C50331">
        <w:t>Record</w:t>
      </w:r>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76871281"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t>originatorInfo</w:t>
      </w:r>
      <w:r>
        <w:tab/>
      </w:r>
      <w:r>
        <w:tab/>
      </w:r>
      <w:r>
        <w:tab/>
      </w:r>
      <w:r>
        <w:tab/>
        <w:t>[3</w:t>
      </w:r>
      <w:r w:rsidRPr="00C50331">
        <w:t>] OriginatorInfo OPTIONAL,</w:t>
      </w:r>
    </w:p>
    <w:p w14:paraId="63757059" w14:textId="77777777" w:rsidR="009656BA" w:rsidRDefault="009656BA" w:rsidP="009656BA">
      <w:pPr>
        <w:pStyle w:val="PL"/>
        <w:rPr>
          <w:lang w:val="it-IT"/>
        </w:rPr>
      </w:pPr>
      <w:r w:rsidRPr="00C50331">
        <w:rPr>
          <w:lang w:val="it-IT"/>
        </w:rPr>
        <w:lastRenderedPageBreak/>
        <w:tab/>
      </w:r>
      <w:r w:rsidRPr="00E349B5">
        <w:t>subscriberEquipmentNumber</w:t>
      </w:r>
      <w:r w:rsidRPr="00C50331">
        <w:rPr>
          <w:lang w:val="it-IT"/>
        </w:rPr>
        <w:tab/>
        <w:t xml:space="preserve">[4] </w:t>
      </w:r>
      <w:r>
        <w:t>SubscriberEquipmentNumber</w:t>
      </w:r>
      <w:r w:rsidRPr="00C50331">
        <w:rPr>
          <w:lang w:val="it-IT"/>
        </w:rPr>
        <w:t xml:space="preserve"> OPTIONAL,</w:t>
      </w:r>
    </w:p>
    <w:p w14:paraId="2B63E4AB"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324841E6"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1914DCDD" w14:textId="77777777" w:rsidR="009656BA" w:rsidRDefault="009656BA" w:rsidP="009656BA">
      <w:pPr>
        <w:pStyle w:val="PL"/>
      </w:pPr>
      <w:r>
        <w:tab/>
        <w:t>sMPriority</w:t>
      </w:r>
      <w:r>
        <w:tab/>
      </w:r>
      <w:r>
        <w:tab/>
      </w:r>
      <w:r>
        <w:tab/>
      </w:r>
      <w:r>
        <w:tab/>
      </w:r>
      <w:r>
        <w:tab/>
        <w:t>[7]</w:t>
      </w:r>
      <w:r>
        <w:tab/>
        <w:t>PriorityType OPTIONAL,</w:t>
      </w:r>
    </w:p>
    <w:p w14:paraId="5069C8A0" w14:textId="77777777" w:rsidR="009656BA" w:rsidRPr="00C50331" w:rsidRDefault="009656BA" w:rsidP="009656BA">
      <w:pPr>
        <w:pStyle w:val="PL"/>
      </w:pPr>
      <w:r>
        <w:tab/>
        <w:t>messageReference</w:t>
      </w:r>
      <w:r>
        <w:tab/>
      </w:r>
      <w:r>
        <w:tab/>
      </w:r>
      <w:r>
        <w:tab/>
        <w:t>[8</w:t>
      </w:r>
      <w:r w:rsidRPr="00C50331">
        <w:t>] MessageReference,</w:t>
      </w:r>
    </w:p>
    <w:p w14:paraId="054280C3"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t xml:space="preserve">sMSequenceNumber </w:t>
      </w:r>
      <w:r>
        <w:tab/>
      </w:r>
      <w:r>
        <w:tab/>
      </w:r>
      <w:r>
        <w:tab/>
        <w:t>[10</w:t>
      </w:r>
      <w:r w:rsidRPr="00C50331">
        <w:t>] INTEGER OPTIONAL,</w:t>
      </w:r>
    </w:p>
    <w:p w14:paraId="6E70B5CF" w14:textId="77777777" w:rsidR="009656BA" w:rsidRPr="00C50331" w:rsidRDefault="009656BA" w:rsidP="009656BA">
      <w:pPr>
        <w:pStyle w:val="PL"/>
      </w:pPr>
      <w:r>
        <w:tab/>
        <w:t>messageSize</w:t>
      </w:r>
      <w:r>
        <w:tab/>
      </w:r>
      <w:r>
        <w:tab/>
      </w:r>
      <w:r>
        <w:tab/>
      </w:r>
      <w:r>
        <w:tab/>
      </w:r>
      <w:r>
        <w:tab/>
        <w:t>[11</w:t>
      </w:r>
      <w:r w:rsidRPr="00C50331">
        <w:t>] DataVolume OPTIONAL,</w:t>
      </w:r>
    </w:p>
    <w:p w14:paraId="74FBAC66" w14:textId="77777777" w:rsidR="009656BA" w:rsidRPr="00C50331" w:rsidRDefault="009656BA" w:rsidP="009656BA">
      <w:pPr>
        <w:pStyle w:val="PL"/>
      </w:pPr>
      <w:r>
        <w:tab/>
        <w:t>messageClass</w:t>
      </w:r>
      <w:r>
        <w:tab/>
      </w:r>
      <w:r>
        <w:tab/>
      </w:r>
      <w:r>
        <w:tab/>
      </w:r>
      <w:r>
        <w:tab/>
        <w:t>[12</w:t>
      </w:r>
      <w:r w:rsidRPr="00C50331">
        <w:t>] MessageClass OPTIONAL,</w:t>
      </w:r>
    </w:p>
    <w:p w14:paraId="7611BBF7" w14:textId="77777777" w:rsidR="009656BA" w:rsidRPr="00C50331" w:rsidRDefault="009656BA" w:rsidP="009656BA">
      <w:pPr>
        <w:pStyle w:val="PL"/>
      </w:pPr>
      <w:r w:rsidRPr="00C50331">
        <w:tab/>
      </w:r>
      <w:r>
        <w:t>sMdeliveryReportRequested</w:t>
      </w:r>
      <w:r>
        <w:tab/>
        <w:t>[13</w:t>
      </w:r>
      <w:r w:rsidRPr="00C50331">
        <w:t>] BOOLEAN OPTIONAL,</w:t>
      </w:r>
    </w:p>
    <w:p w14:paraId="2164D6C3" w14:textId="77777777" w:rsidR="009656BA" w:rsidRPr="00C50331" w:rsidRDefault="009656BA" w:rsidP="009656BA">
      <w:pPr>
        <w:pStyle w:val="PL"/>
      </w:pPr>
      <w:r>
        <w:tab/>
        <w:t>sMDataCodingScheme</w:t>
      </w:r>
      <w:r>
        <w:tab/>
      </w:r>
      <w:r>
        <w:tab/>
      </w:r>
      <w:r>
        <w:tab/>
        <w:t>[14</w:t>
      </w:r>
      <w:r w:rsidRPr="00C50331">
        <w:t>] INTEGER OPTIONAL,</w:t>
      </w:r>
    </w:p>
    <w:p w14:paraId="348FBD33" w14:textId="77777777" w:rsidR="009656BA" w:rsidRPr="00C50331" w:rsidRDefault="009656BA" w:rsidP="009656BA">
      <w:pPr>
        <w:pStyle w:val="PL"/>
      </w:pPr>
      <w:r>
        <w:tab/>
        <w:t>sMMessageType</w:t>
      </w:r>
      <w:r>
        <w:tab/>
      </w:r>
      <w:r>
        <w:tab/>
      </w:r>
      <w:r>
        <w:tab/>
      </w:r>
      <w:r>
        <w:tab/>
        <w:t>[15</w:t>
      </w:r>
      <w:r w:rsidRPr="00C50331">
        <w:t>] SMMessageType OPTIONAL,</w:t>
      </w:r>
    </w:p>
    <w:p w14:paraId="095A1683"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601E4FEB" w14:textId="77777777" w:rsidR="009656BA" w:rsidRDefault="009656BA" w:rsidP="009656BA">
      <w:pPr>
        <w:pStyle w:val="PL"/>
      </w:pPr>
      <w:r>
        <w:tab/>
        <w:t>sMUserDataHeader</w:t>
      </w:r>
      <w:r>
        <w:tab/>
      </w:r>
      <w:r>
        <w:tab/>
      </w:r>
      <w:r>
        <w:tab/>
        <w:t>[17</w:t>
      </w:r>
      <w:r w:rsidRPr="00C50331">
        <w:t>] OCTET STRING OPTIONAL,</w:t>
      </w:r>
    </w:p>
    <w:p w14:paraId="05ECCA48" w14:textId="77777777" w:rsidR="009656BA" w:rsidRDefault="009656BA" w:rsidP="009656BA">
      <w:pPr>
        <w:pStyle w:val="PL"/>
      </w:pPr>
      <w:r>
        <w:tab/>
        <w:t>sMSStatus</w:t>
      </w:r>
      <w:r>
        <w:tab/>
      </w:r>
      <w:r>
        <w:tab/>
      </w:r>
      <w:r>
        <w:tab/>
      </w:r>
      <w:r>
        <w:tab/>
      </w:r>
      <w:r>
        <w:tab/>
        <w:t>[18] SMSStatus OPTIONAL,</w:t>
      </w:r>
    </w:p>
    <w:p w14:paraId="6818F2D0"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2027FA6B"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04365DA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34B46E6B" w14:textId="77777777" w:rsidR="009656BA" w:rsidRPr="00F10224" w:rsidRDefault="009656BA" w:rsidP="009656BA">
      <w:pPr>
        <w:pStyle w:val="PL"/>
      </w:pPr>
      <w:r>
        <w:tab/>
        <w:t>sMSResult</w:t>
      </w:r>
      <w:r>
        <w:tab/>
      </w:r>
      <w:r>
        <w:tab/>
      </w:r>
      <w:r>
        <w:tab/>
      </w:r>
      <w:r>
        <w:tab/>
      </w:r>
      <w:r>
        <w:tab/>
        <w:t>[23] SMSResult OPTIONAL,</w:t>
      </w:r>
    </w:p>
    <w:p w14:paraId="08FCDE09" w14:textId="77777777" w:rsidR="009656BA" w:rsidRDefault="009656BA" w:rsidP="009656BA">
      <w:pPr>
        <w:pStyle w:val="PL"/>
      </w:pPr>
      <w:r>
        <w:tab/>
        <w:t>pDPAddress</w:t>
      </w:r>
      <w:r>
        <w:tab/>
      </w:r>
      <w:r>
        <w:tab/>
      </w:r>
      <w:r>
        <w:tab/>
      </w:r>
      <w:r>
        <w:tab/>
      </w:r>
      <w:r>
        <w:tab/>
        <w:t>[24] PDPAddress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1C97E58E"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0A4E307C"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74A6CBDA"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r w:rsidRPr="000772D0">
        <w:t>OriginatorInfo</w:t>
      </w:r>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t>originatorMSISDN</w:t>
      </w:r>
      <w:r w:rsidRPr="00131308">
        <w:tab/>
      </w:r>
      <w:r w:rsidRPr="00131308">
        <w:tab/>
      </w:r>
      <w:r>
        <w:tab/>
      </w:r>
      <w:r w:rsidRPr="00131308">
        <w:t>[1] MSISDN OPTIONAL,</w:t>
      </w:r>
    </w:p>
    <w:p w14:paraId="309B454B"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5FE696D6" w14:textId="77777777" w:rsidR="008C033D" w:rsidRPr="000252AB" w:rsidRDefault="008C033D" w:rsidP="008C033D">
      <w:pPr>
        <w:pStyle w:val="PL"/>
      </w:pPr>
      <w:r w:rsidRPr="000252AB">
        <w:tab/>
      </w:r>
      <w:r>
        <w:t>originatorReceivedAddress</w:t>
      </w:r>
      <w:r>
        <w:tab/>
        <w:t>[4</w:t>
      </w:r>
      <w:r w:rsidRPr="000252AB">
        <w:t>] SMAddressInfo OPTIONAL,</w:t>
      </w:r>
    </w:p>
    <w:p w14:paraId="2C358767"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1C985755"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t>originatorOtherAddresses</w:t>
      </w:r>
      <w:r>
        <w:tab/>
      </w:r>
      <w:r w:rsidR="001F64F4">
        <w:tab/>
      </w:r>
      <w:r>
        <w:t>[7] SEQUENCE OF SMAddressInfo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r>
        <w:t>Recipient</w:t>
      </w:r>
      <w:r w:rsidRPr="000772D0">
        <w:t>Info</w:t>
      </w:r>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t>recipient</w:t>
      </w:r>
      <w:r w:rsidRPr="000772D0">
        <w:t>IMSI</w:t>
      </w:r>
      <w:r>
        <w:tab/>
      </w:r>
      <w:r>
        <w:tab/>
      </w:r>
      <w:r>
        <w:tab/>
      </w:r>
      <w:r>
        <w:tab/>
      </w:r>
      <w:r w:rsidRPr="006C3782">
        <w:t>[0] IMSI OPTIONAL,</w:t>
      </w:r>
    </w:p>
    <w:p w14:paraId="2BDC0CE6"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33E7A694"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5349041F"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332FF294"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5179DF0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4B6DB90E" w14:textId="77777777" w:rsidR="001F64F4" w:rsidRDefault="001F64F4" w:rsidP="001F64F4">
      <w:pPr>
        <w:pStyle w:val="PL"/>
      </w:pPr>
      <w:r>
        <w:tab/>
        <w:t>recipientOtherAddresses</w:t>
      </w:r>
      <w:r>
        <w:tab/>
      </w:r>
      <w:r>
        <w:tab/>
        <w:t>[7] SEQUENCE OF SMAddressInfo OPTIONAL</w:t>
      </w:r>
    </w:p>
    <w:p w14:paraId="4B6119B0" w14:textId="77777777" w:rsidR="001F64F4" w:rsidRDefault="001F64F4" w:rsidP="001F64F4">
      <w:pPr>
        <w:pStyle w:val="PL"/>
      </w:pPr>
      <w:r>
        <w:tab/>
      </w:r>
      <w:r>
        <w:tab/>
      </w:r>
      <w:r>
        <w:tab/>
      </w:r>
      <w:r>
        <w:tab/>
      </w:r>
      <w:r>
        <w:tab/>
      </w:r>
      <w:r>
        <w:tab/>
      </w:r>
      <w:r>
        <w:tab/>
      </w:r>
      <w:r>
        <w:tab/>
      </w:r>
      <w:r>
        <w:tab/>
        <w:t>-- used if type different from IMSI and MSISDN</w:t>
      </w:r>
    </w:p>
    <w:p w14:paraId="67235957" w14:textId="77777777" w:rsidR="008C033D" w:rsidRDefault="008C033D" w:rsidP="001F64F4">
      <w:pPr>
        <w:pStyle w:val="PL"/>
      </w:pPr>
      <w:r>
        <w:t>}</w:t>
      </w:r>
    </w:p>
    <w:p w14:paraId="522747BB" w14:textId="77777777" w:rsidR="005C30BA" w:rsidRDefault="005C30BA" w:rsidP="008C033D">
      <w:pPr>
        <w:pStyle w:val="PL"/>
      </w:pPr>
    </w:p>
    <w:p w14:paraId="47F7A4B4"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2766A15"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13D04F32"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t>}</w:t>
      </w:r>
    </w:p>
    <w:p w14:paraId="3A185676" w14:textId="77777777" w:rsidR="005C30BA" w:rsidRDefault="005C30BA" w:rsidP="008C033D">
      <w:pPr>
        <w:pStyle w:val="PL"/>
      </w:pPr>
    </w:p>
    <w:p w14:paraId="52B9C32F"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3B81C581"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7C82C11F"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3F37CB9B"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r>
        <w:t>SMAddressType</w:t>
      </w:r>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t>emailAddress</w:t>
      </w:r>
      <w:r>
        <w:tab/>
      </w:r>
      <w:r>
        <w:tab/>
      </w:r>
      <w:r>
        <w:tab/>
        <w:t>(0),</w:t>
      </w:r>
    </w:p>
    <w:p w14:paraId="72684B5B" w14:textId="77777777" w:rsidR="008C033D" w:rsidRDefault="008C033D" w:rsidP="008C033D">
      <w:pPr>
        <w:pStyle w:val="PL"/>
      </w:pPr>
      <w:r>
        <w:tab/>
        <w:t>mSISDN</w:t>
      </w:r>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t>numericShortCode</w:t>
      </w:r>
      <w:r>
        <w:tab/>
      </w:r>
      <w:r>
        <w:tab/>
        <w:t>(4),</w:t>
      </w:r>
    </w:p>
    <w:p w14:paraId="11282994" w14:textId="77777777" w:rsidR="008C033D" w:rsidRDefault="008C033D" w:rsidP="00E921C7">
      <w:pPr>
        <w:pStyle w:val="PL"/>
      </w:pPr>
      <w:r>
        <w:tab/>
      </w:r>
      <w:r w:rsidR="00EA6DD8">
        <w:t>a</w:t>
      </w:r>
      <w:r w:rsidRPr="00997C9C">
        <w:t>lphanumericShortCode</w:t>
      </w:r>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t>nAI</w:t>
      </w:r>
      <w:r>
        <w:tab/>
      </w:r>
      <w:r>
        <w:tab/>
      </w:r>
      <w:r>
        <w:tab/>
      </w:r>
      <w:r>
        <w:tab/>
      </w:r>
      <w:r>
        <w:tab/>
      </w:r>
      <w:r>
        <w:tab/>
        <w:t>(8),</w:t>
      </w:r>
    </w:p>
    <w:p w14:paraId="018723E7" w14:textId="77777777" w:rsidR="008C033D" w:rsidRDefault="004A6D31" w:rsidP="004A6D31">
      <w:pPr>
        <w:pStyle w:val="PL"/>
      </w:pPr>
      <w:r>
        <w:tab/>
        <w:t>externalId</w:t>
      </w:r>
      <w:r>
        <w:tab/>
      </w:r>
      <w:r>
        <w:tab/>
      </w:r>
      <w:r>
        <w:tab/>
      </w:r>
      <w:r>
        <w:tab/>
        <w:t>(9)</w:t>
      </w:r>
    </w:p>
    <w:p w14:paraId="387908B2" w14:textId="77777777" w:rsidR="008C033D" w:rsidRDefault="008C033D" w:rsidP="008C033D">
      <w:pPr>
        <w:pStyle w:val="PL"/>
      </w:pPr>
      <w:r>
        <w:t>}</w:t>
      </w:r>
    </w:p>
    <w:p w14:paraId="164F5BDA" w14:textId="77777777" w:rsidR="00473961" w:rsidRDefault="00473961" w:rsidP="00473961">
      <w:pPr>
        <w:pStyle w:val="PL"/>
      </w:pPr>
    </w:p>
    <w:p w14:paraId="7D836833" w14:textId="77777777" w:rsidR="00473961" w:rsidRDefault="00473961" w:rsidP="00473961">
      <w:pPr>
        <w:pStyle w:val="PL"/>
      </w:pPr>
      <w:r>
        <w:t>SMDeviceTriggerIndicator</w:t>
      </w:r>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t>notDeviceTrigger</w:t>
      </w:r>
      <w:r>
        <w:tab/>
      </w:r>
      <w:r>
        <w:tab/>
        <w:t>(0),</w:t>
      </w:r>
    </w:p>
    <w:p w14:paraId="7B70C106"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2FAA0C13"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299E0959"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r>
        <w:t>SMDeviceTriggerInformation</w:t>
      </w:r>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r w:rsidRPr="00761002">
        <w:t>mTCIWFAddress</w:t>
      </w:r>
      <w:r w:rsidRPr="00761002">
        <w:tab/>
      </w:r>
      <w:r w:rsidRPr="00761002">
        <w:tab/>
      </w:r>
      <w:r w:rsidRPr="00761002">
        <w:tab/>
        <w:t>[0] NodeAddress OPTIONAL,</w:t>
      </w:r>
    </w:p>
    <w:p w14:paraId="334A4FF8" w14:textId="77777777" w:rsidR="008C033D" w:rsidRDefault="008C033D" w:rsidP="008C033D">
      <w:pPr>
        <w:pStyle w:val="PL"/>
      </w:pPr>
      <w:r>
        <w:tab/>
        <w:t>sMDTReferenceNumber</w:t>
      </w:r>
      <w:r>
        <w:tab/>
      </w:r>
      <w:r>
        <w:tab/>
        <w:t>[1] INTEGER OPTIONAL,</w:t>
      </w:r>
    </w:p>
    <w:p w14:paraId="44EAB270" w14:textId="77777777" w:rsidR="008C033D" w:rsidRDefault="008C033D" w:rsidP="00A41773">
      <w:pPr>
        <w:pStyle w:val="PL"/>
      </w:pPr>
      <w:r>
        <w:tab/>
        <w:t>sMServingNode</w:t>
      </w:r>
      <w:r>
        <w:tab/>
      </w:r>
      <w:r>
        <w:tab/>
      </w:r>
      <w:r>
        <w:tab/>
        <w:t>[2] SMServingNode OPTIONAL,</w:t>
      </w:r>
    </w:p>
    <w:p w14:paraId="7ACC5F41" w14:textId="77777777" w:rsidR="008C033D" w:rsidRDefault="008C033D" w:rsidP="008C033D">
      <w:pPr>
        <w:pStyle w:val="PL"/>
        <w:rPr>
          <w:lang w:eastAsia="zh-CN"/>
        </w:rPr>
      </w:pPr>
      <w:r>
        <w:tab/>
        <w:t>sMDTValidityPeriod</w:t>
      </w:r>
      <w:r>
        <w:tab/>
      </w:r>
      <w:r>
        <w:tab/>
        <w:t>[3] INTEGER OPTIONAL,</w:t>
      </w:r>
    </w:p>
    <w:p w14:paraId="0D6F4863" w14:textId="77777777" w:rsidR="008C033D" w:rsidRDefault="008C033D" w:rsidP="008C033D">
      <w:pPr>
        <w:pStyle w:val="PL"/>
      </w:pPr>
      <w:r>
        <w:tab/>
        <w:t>sMDTPriorityIndication</w:t>
      </w:r>
      <w:r>
        <w:tab/>
        <w:t>[4] SMDTPriorityIndication OPTIONAL,</w:t>
      </w:r>
    </w:p>
    <w:p w14:paraId="0138B68A" w14:textId="77777777" w:rsidR="008C033D" w:rsidRDefault="008C033D" w:rsidP="008C033D">
      <w:pPr>
        <w:pStyle w:val="PL"/>
      </w:pPr>
      <w:r>
        <w:tab/>
        <w:t>sMSApplicationPortID</w:t>
      </w:r>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r>
        <w:t>SMDTPriorityIndication</w:t>
      </w:r>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r w:rsidRPr="00270612">
        <w:t>SMInterface</w:t>
      </w:r>
      <w:r w:rsidRPr="00270612">
        <w:tab/>
      </w:r>
      <w:r w:rsidRPr="00270612">
        <w:tab/>
        <w:t>::= SEQUENCE</w:t>
      </w:r>
      <w:r w:rsidRPr="00270612">
        <w:br/>
        <w:t>{</w:t>
      </w:r>
    </w:p>
    <w:p w14:paraId="2B8BACAF"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286C87EC"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66A7341C"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37870C09"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r>
        <w:t>SMInterfaceType</w:t>
      </w:r>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t>unkown</w:t>
      </w:r>
      <w:r>
        <w:tab/>
      </w:r>
      <w:r>
        <w:tab/>
      </w:r>
      <w:r>
        <w:tab/>
      </w:r>
      <w:r>
        <w:tab/>
      </w:r>
      <w:r>
        <w:tab/>
        <w:t>(0),</w:t>
      </w:r>
    </w:p>
    <w:p w14:paraId="20E2A24F" w14:textId="77777777" w:rsidR="008C033D" w:rsidRDefault="008C033D" w:rsidP="008C033D">
      <w:pPr>
        <w:pStyle w:val="PL"/>
      </w:pPr>
      <w:r>
        <w:tab/>
        <w:t>mobileOriginating</w:t>
      </w:r>
      <w:r>
        <w:tab/>
      </w:r>
      <w:r>
        <w:tab/>
        <w:t>(1),</w:t>
      </w:r>
    </w:p>
    <w:p w14:paraId="31796BE5" w14:textId="77777777" w:rsidR="008C033D" w:rsidRDefault="008C033D" w:rsidP="008C033D">
      <w:pPr>
        <w:pStyle w:val="PL"/>
      </w:pPr>
      <w:r>
        <w:tab/>
        <w:t>mobileTerminating</w:t>
      </w:r>
      <w:r>
        <w:tab/>
      </w:r>
      <w:r>
        <w:tab/>
        <w:t>(2),</w:t>
      </w:r>
    </w:p>
    <w:p w14:paraId="1A2CF6B4" w14:textId="77777777" w:rsidR="008C033D" w:rsidRDefault="008C033D" w:rsidP="008C033D">
      <w:pPr>
        <w:pStyle w:val="PL"/>
      </w:pPr>
      <w:r>
        <w:tab/>
        <w:t>applicationOriginating</w:t>
      </w:r>
      <w:r>
        <w:tab/>
        <w:t>(3),</w:t>
      </w:r>
    </w:p>
    <w:p w14:paraId="4A0107F2" w14:textId="77777777" w:rsidR="008C033D" w:rsidRPr="00761002" w:rsidRDefault="008C033D" w:rsidP="008C033D">
      <w:pPr>
        <w:pStyle w:val="PL"/>
      </w:pPr>
      <w:r>
        <w:tab/>
      </w:r>
      <w:r w:rsidRPr="00761002">
        <w:t>application</w:t>
      </w:r>
      <w:r w:rsidR="00EA6DD8">
        <w:t>Term</w:t>
      </w:r>
      <w:r w:rsidRPr="00761002">
        <w:t>inating</w:t>
      </w:r>
      <w:r w:rsidRPr="00761002">
        <w:tab/>
        <w:t>(4),</w:t>
      </w:r>
    </w:p>
    <w:p w14:paraId="249A9D5E" w14:textId="77777777" w:rsidR="008C033D" w:rsidRDefault="008C033D" w:rsidP="008C033D">
      <w:pPr>
        <w:pStyle w:val="PL"/>
      </w:pPr>
      <w:r w:rsidRPr="00761002">
        <w:tab/>
        <w:t>deviceTrigger</w:t>
      </w:r>
      <w:r w:rsidRPr="00761002">
        <w:tab/>
      </w:r>
      <w:r w:rsidRPr="00761002">
        <w:tab/>
      </w:r>
      <w:r w:rsidRPr="00761002">
        <w:tab/>
        <w:t>(5)</w:t>
      </w:r>
    </w:p>
    <w:p w14:paraId="5A93D971" w14:textId="77777777" w:rsidR="008C033D" w:rsidRDefault="008C033D" w:rsidP="008C033D">
      <w:pPr>
        <w:pStyle w:val="PL"/>
      </w:pPr>
      <w:r>
        <w:t>}</w:t>
      </w:r>
    </w:p>
    <w:p w14:paraId="7509AA06" w14:textId="77777777" w:rsidR="008C033D" w:rsidRDefault="008C033D" w:rsidP="008C033D">
      <w:pPr>
        <w:pStyle w:val="PL"/>
      </w:pPr>
    </w:p>
    <w:p w14:paraId="0ECCB08D" w14:textId="77777777" w:rsidR="008C033D" w:rsidRDefault="008C033D" w:rsidP="008C033D">
      <w:pPr>
        <w:pStyle w:val="PL"/>
      </w:pPr>
      <w:r>
        <w:t>SMMessageType</w:t>
      </w:r>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t>deliveryReport</w:t>
      </w:r>
      <w:r>
        <w:tab/>
      </w:r>
      <w:r>
        <w:tab/>
        <w:t>(1),</w:t>
      </w:r>
    </w:p>
    <w:p w14:paraId="4CE4E7ED" w14:textId="77777777" w:rsidR="00F7247E" w:rsidRDefault="008C033D" w:rsidP="00F7247E">
      <w:pPr>
        <w:pStyle w:val="PL"/>
      </w:pPr>
      <w:r>
        <w:tab/>
        <w:t>sMServiceRequest</w:t>
      </w:r>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t>sMDeviceTrigger</w:t>
      </w:r>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r>
        <w:t>SMServingNode</w:t>
      </w:r>
      <w:r>
        <w:tab/>
      </w:r>
      <w:r>
        <w:tab/>
        <w:t>::= SEQUENCE</w:t>
      </w:r>
      <w:r>
        <w:br/>
        <w:t>{</w:t>
      </w:r>
    </w:p>
    <w:p w14:paraId="33832F19" w14:textId="77777777" w:rsidR="008C033D" w:rsidRDefault="008C033D" w:rsidP="008C033D">
      <w:pPr>
        <w:pStyle w:val="PL"/>
      </w:pPr>
      <w:r>
        <w:tab/>
        <w:t>sGSNName</w:t>
      </w:r>
      <w:r>
        <w:tab/>
      </w:r>
      <w:r>
        <w:tab/>
      </w:r>
      <w:r>
        <w:tab/>
        <w:t>[0] DiameterIdentity OPTIONAL,</w:t>
      </w:r>
    </w:p>
    <w:p w14:paraId="4AB2A57A" w14:textId="77777777" w:rsidR="008C033D" w:rsidRDefault="008C033D" w:rsidP="008C033D">
      <w:pPr>
        <w:pStyle w:val="PL"/>
      </w:pPr>
      <w:r>
        <w:tab/>
        <w:t>sGSNRealm</w:t>
      </w:r>
      <w:r>
        <w:tab/>
      </w:r>
      <w:r>
        <w:tab/>
      </w:r>
      <w:r>
        <w:tab/>
        <w:t>[1] DiameterIdentity OPTIONAL,</w:t>
      </w:r>
    </w:p>
    <w:p w14:paraId="42831987" w14:textId="77777777" w:rsidR="008C033D" w:rsidRDefault="008C033D" w:rsidP="008C033D">
      <w:pPr>
        <w:pStyle w:val="PL"/>
      </w:pPr>
      <w:r>
        <w:tab/>
        <w:t>sGSNNumber</w:t>
      </w:r>
      <w:r>
        <w:tab/>
      </w:r>
      <w:r>
        <w:tab/>
      </w:r>
      <w:r>
        <w:tab/>
        <w:t>[2] AddressString OPTIONAL,</w:t>
      </w:r>
    </w:p>
    <w:p w14:paraId="3A773293" w14:textId="77777777" w:rsidR="008C033D" w:rsidRDefault="008C033D" w:rsidP="008C033D">
      <w:pPr>
        <w:pStyle w:val="PL"/>
      </w:pPr>
      <w:r>
        <w:tab/>
        <w:t>mMEName</w:t>
      </w:r>
      <w:r>
        <w:tab/>
      </w:r>
      <w:r>
        <w:tab/>
      </w:r>
      <w:r>
        <w:tab/>
      </w:r>
      <w:r>
        <w:tab/>
        <w:t>[3] DiameterIdentity OPTIONAL,</w:t>
      </w:r>
    </w:p>
    <w:p w14:paraId="09DC05C6" w14:textId="77777777" w:rsidR="008C033D" w:rsidRDefault="008C033D" w:rsidP="008C033D">
      <w:pPr>
        <w:pStyle w:val="PL"/>
      </w:pPr>
      <w:r>
        <w:lastRenderedPageBreak/>
        <w:tab/>
        <w:t>mMERealm</w:t>
      </w:r>
      <w:r>
        <w:tab/>
      </w:r>
      <w:r>
        <w:tab/>
      </w:r>
      <w:r>
        <w:tab/>
        <w:t>[4] DiameterIdentity OPTIONAL,</w:t>
      </w:r>
    </w:p>
    <w:p w14:paraId="58D644A3" w14:textId="77777777" w:rsidR="008C033D" w:rsidRDefault="008C033D" w:rsidP="008C033D">
      <w:pPr>
        <w:pStyle w:val="PL"/>
      </w:pPr>
      <w:r>
        <w:tab/>
        <w:t>mMENumberForMTSMS</w:t>
      </w:r>
      <w:r>
        <w:tab/>
        <w:t>[5] AddressString OPTIONAL,</w:t>
      </w:r>
    </w:p>
    <w:p w14:paraId="2F13F489" w14:textId="77777777" w:rsidR="008C033D" w:rsidRDefault="008C033D" w:rsidP="008C033D">
      <w:pPr>
        <w:pStyle w:val="PL"/>
      </w:pPr>
      <w:r>
        <w:tab/>
        <w:t>mSCNumber</w:t>
      </w:r>
      <w:r>
        <w:tab/>
      </w:r>
      <w:r>
        <w:tab/>
      </w:r>
      <w:r>
        <w:tab/>
        <w:t>[6] AddressString OPTIONAL,</w:t>
      </w:r>
    </w:p>
    <w:p w14:paraId="2B990503" w14:textId="77777777" w:rsidR="008C033D" w:rsidRDefault="008C033D" w:rsidP="008C033D">
      <w:pPr>
        <w:pStyle w:val="PL"/>
      </w:pPr>
      <w:r>
        <w:tab/>
        <w:t>iPSMGWNumber</w:t>
      </w:r>
      <w:r>
        <w:tab/>
      </w:r>
      <w:r>
        <w:tab/>
        <w:t>[7] AddressString OPTIONAL,</w:t>
      </w:r>
    </w:p>
    <w:p w14:paraId="28620461" w14:textId="77777777" w:rsidR="008C033D" w:rsidRDefault="008C033D" w:rsidP="008C033D">
      <w:pPr>
        <w:pStyle w:val="PL"/>
      </w:pPr>
      <w:r>
        <w:tab/>
        <w:t>iPSMGWName</w:t>
      </w:r>
      <w:r>
        <w:tab/>
      </w:r>
      <w:r>
        <w:tab/>
      </w:r>
      <w:r>
        <w:tab/>
        <w:t>[8] DiameterIdentity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r>
        <w:t>SMSStatus</w:t>
      </w:r>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4335" w:name="_Toc20233302"/>
      <w:bookmarkStart w:id="4336" w:name="_Toc28026882"/>
      <w:bookmarkStart w:id="4337" w:name="_Toc36116717"/>
      <w:bookmarkStart w:id="4338" w:name="_Toc44682901"/>
      <w:bookmarkStart w:id="4339" w:name="_Toc51926752"/>
      <w:bookmarkStart w:id="4340" w:name="_Toc171694546"/>
      <w:r>
        <w:t>5.2.4.</w:t>
      </w:r>
      <w:r>
        <w:rPr>
          <w:rFonts w:hint="eastAsia"/>
          <w:lang w:eastAsia="zh-CN"/>
        </w:rPr>
        <w:t>7</w:t>
      </w:r>
      <w:r>
        <w:tab/>
        <w:t>ProSe CDRs</w:t>
      </w:r>
      <w:bookmarkEnd w:id="4335"/>
      <w:bookmarkEnd w:id="4336"/>
      <w:bookmarkEnd w:id="4337"/>
      <w:bookmarkEnd w:id="4338"/>
      <w:bookmarkEnd w:id="4339"/>
      <w:bookmarkEnd w:id="4340"/>
    </w:p>
    <w:p w14:paraId="1DBEE3C6"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C865F1">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r>
        <w:t>IPAddress,</w:t>
      </w:r>
    </w:p>
    <w:p w14:paraId="78BE9607" w14:textId="77777777" w:rsidR="00973D51" w:rsidRDefault="00973D51" w:rsidP="00973D51">
      <w:pPr>
        <w:pStyle w:val="PL"/>
        <w:rPr>
          <w:lang w:eastAsia="zh-CN"/>
        </w:rPr>
      </w:pPr>
      <w:r w:rsidRPr="00E349B5">
        <w:t>LocalSequenceNumber,</w:t>
      </w:r>
    </w:p>
    <w:p w14:paraId="428E7624" w14:textId="77777777" w:rsidR="00973D51" w:rsidRDefault="00973D51" w:rsidP="00973D51">
      <w:pPr>
        <w:pStyle w:val="PL"/>
      </w:pPr>
      <w:r>
        <w:t>ManagementExtensions,</w:t>
      </w:r>
    </w:p>
    <w:p w14:paraId="6E57169F" w14:textId="77777777" w:rsidR="003A0356" w:rsidRDefault="003A0356" w:rsidP="003A0356">
      <w:pPr>
        <w:pStyle w:val="PL"/>
      </w:pPr>
      <w:r>
        <w:t>NodeID,</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r>
        <w:t>RecordType,</w:t>
      </w:r>
    </w:p>
    <w:p w14:paraId="5124D2E6" w14:textId="77777777" w:rsidR="00973D51" w:rsidRDefault="00973D51" w:rsidP="00973D51">
      <w:pPr>
        <w:pStyle w:val="PL"/>
      </w:pPr>
      <w:r>
        <w:t>S</w:t>
      </w:r>
      <w:r w:rsidRPr="00E349B5">
        <w:t>erviceContextID</w:t>
      </w:r>
      <w:r>
        <w:t>,</w:t>
      </w:r>
    </w:p>
    <w:p w14:paraId="0CBBA058" w14:textId="77777777" w:rsidR="00973D51" w:rsidRDefault="00973D51" w:rsidP="00973D51">
      <w:pPr>
        <w:pStyle w:val="PL"/>
      </w:pPr>
      <w:r>
        <w:t>TimeStamp</w:t>
      </w:r>
    </w:p>
    <w:p w14:paraId="1502FAD5"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r>
        <w:t>ChargingCharacteristics,</w:t>
      </w:r>
    </w:p>
    <w:p w14:paraId="3C4BD8AB" w14:textId="77777777" w:rsidR="00973D51" w:rsidRDefault="00973D51" w:rsidP="00973D51">
      <w:pPr>
        <w:pStyle w:val="PL"/>
      </w:pPr>
      <w:r>
        <w:t>ChChSelectionMode,</w:t>
      </w:r>
    </w:p>
    <w:p w14:paraId="44C3EEE3" w14:textId="77777777" w:rsidR="00973D51" w:rsidRDefault="00973D51" w:rsidP="00973D51">
      <w:pPr>
        <w:pStyle w:val="PL"/>
      </w:pPr>
      <w:r>
        <w:t>DataVolumeGPRS</w:t>
      </w:r>
    </w:p>
    <w:p w14:paraId="28932F82"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3494A050"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4D6E046"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r>
        <w:t>P</w:t>
      </w:r>
      <w:r>
        <w:rPr>
          <w:rFonts w:hint="eastAsia"/>
          <w:lang w:eastAsia="zh-CN"/>
        </w:rPr>
        <w:t>FDD</w:t>
      </w:r>
      <w:r>
        <w:t xml:space="preserve">Record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t>recordType</w:t>
      </w:r>
      <w:r>
        <w:tab/>
      </w:r>
      <w:r>
        <w:tab/>
      </w:r>
      <w:r>
        <w:tab/>
      </w:r>
      <w:r>
        <w:tab/>
      </w:r>
      <w:r>
        <w:tab/>
      </w:r>
      <w:r>
        <w:tab/>
        <w:t>[0] RecordType,</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0C6F8D15"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DD0EF4D"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73790CA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5E6440C"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6DCD45D1" w14:textId="77777777" w:rsidR="00973D51" w:rsidRDefault="00973D51" w:rsidP="00973D51">
      <w:pPr>
        <w:pStyle w:val="PL"/>
        <w:rPr>
          <w:lang w:eastAsia="zh-CN"/>
        </w:rPr>
      </w:pPr>
      <w:r>
        <w:rPr>
          <w:lang w:eastAsia="zh-CN"/>
        </w:rPr>
        <w:lastRenderedPageBreak/>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76FC4B5F"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47E483CE"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DD0569E"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5E3F2B0"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r>
        <w:t>P</w:t>
      </w:r>
      <w:r>
        <w:rPr>
          <w:rFonts w:hint="eastAsia"/>
          <w:lang w:eastAsia="zh-CN"/>
        </w:rPr>
        <w:t>FED</w:t>
      </w:r>
      <w:r>
        <w:t xml:space="preserve">Record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t>recordType</w:t>
      </w:r>
      <w:r>
        <w:tab/>
      </w:r>
      <w:r>
        <w:tab/>
      </w:r>
      <w:r>
        <w:tab/>
      </w:r>
      <w:r>
        <w:tab/>
      </w:r>
      <w:r>
        <w:tab/>
      </w:r>
      <w:r>
        <w:tab/>
        <w:t>[0] RecordType,</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7774CC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1A569803"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07127C77"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B3D9EB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35FFE41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34DE5D56"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51AF864E"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4895BEF3"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33CB4B2B"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3C2C6965"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77B04E44"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41B76C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34BA3254"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66298C0B"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r>
        <w:t>P</w:t>
      </w:r>
      <w:r>
        <w:rPr>
          <w:rFonts w:hint="eastAsia"/>
          <w:lang w:eastAsia="zh-CN"/>
        </w:rPr>
        <w:t>FDC</w:t>
      </w:r>
      <w:r>
        <w:t xml:space="preserve">Record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t>recordType</w:t>
      </w:r>
      <w:r>
        <w:tab/>
      </w:r>
      <w:r>
        <w:tab/>
      </w:r>
      <w:r>
        <w:tab/>
      </w:r>
      <w:r>
        <w:tab/>
      </w:r>
      <w:r>
        <w:tab/>
      </w:r>
      <w:r>
        <w:tab/>
        <w:t>[0] RecordType,</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351A359"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01C0338"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4DB421C8"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1280D678"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73B06F2A"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52A59997"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00A3FA83"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DCE1875" w14:textId="77777777" w:rsidR="00E84B77" w:rsidRDefault="00E84B77" w:rsidP="00E84B77">
      <w:pPr>
        <w:pStyle w:val="PL"/>
        <w:rPr>
          <w:lang w:eastAsia="zh-CN"/>
        </w:rPr>
      </w:pPr>
      <w:r>
        <w:t>-- Common ProSe information. The same data is provided in all currently open group-level CDRs</w:t>
      </w:r>
    </w:p>
    <w:p w14:paraId="568D0211" w14:textId="77777777" w:rsidR="00E84B77" w:rsidRDefault="00E84B77" w:rsidP="00E84B77">
      <w:pPr>
        <w:pStyle w:val="PL"/>
        <w:rPr>
          <w:lang w:eastAsia="zh-CN"/>
        </w:rPr>
      </w:pPr>
      <w:r>
        <w:rPr>
          <w:lang w:eastAsia="zh-CN"/>
        </w:rPr>
        <w:lastRenderedPageBreak/>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7A95290A"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6B8BB9CB"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6A638EE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086D9B45"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6FEA62C1"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0DDB8B44"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3A7A5AA3"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02F3FC21"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651C3A74"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06FB6464"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7546F830"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ProSe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r w:rsidRPr="004B702F">
        <w:t>AppSpecificData</w:t>
      </w:r>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0927E2C6"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36973FA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r>
        <w:t>CoverageInfo</w:t>
      </w:r>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t>coverageStatus</w:t>
      </w:r>
      <w:r>
        <w:tab/>
        <w:t>[0] CoverageStatus,</w:t>
      </w:r>
    </w:p>
    <w:p w14:paraId="0C5CFAD5" w14:textId="77777777" w:rsidR="00C36E7C" w:rsidRDefault="00C36E7C" w:rsidP="00C36E7C">
      <w:pPr>
        <w:pStyle w:val="PL"/>
      </w:pPr>
      <w:r>
        <w:tab/>
        <w:t>timeStamp</w:t>
      </w:r>
      <w:r>
        <w:tab/>
      </w:r>
      <w:r>
        <w:tab/>
        <w:t>[1] TimeStamp OPTIONAL,</w:t>
      </w:r>
    </w:p>
    <w:p w14:paraId="660F7366" w14:textId="77777777" w:rsidR="00C36E7C" w:rsidRDefault="00C36E7C" w:rsidP="00C36E7C">
      <w:pPr>
        <w:pStyle w:val="PL"/>
      </w:pPr>
      <w:r>
        <w:tab/>
        <w:t>listOfLocation</w:t>
      </w:r>
      <w:r>
        <w:tab/>
        <w:t xml:space="preserve">[2] SEQUENCE </w:t>
      </w:r>
      <w:r w:rsidR="00E4382B">
        <w:t xml:space="preserve">OF </w:t>
      </w:r>
      <w:r>
        <w:t>LocationInfo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r>
        <w:t>LocationInfo</w:t>
      </w:r>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t>uELocation</w:t>
      </w:r>
      <w:r>
        <w:tab/>
      </w:r>
      <w:r>
        <w:tab/>
        <w:t>[0] OCTET STRING OPTIONAL,</w:t>
      </w:r>
    </w:p>
    <w:p w14:paraId="5D2B48DC" w14:textId="77777777" w:rsidR="00C36E7C" w:rsidRDefault="00C36E7C" w:rsidP="00C36E7C">
      <w:pPr>
        <w:pStyle w:val="PL"/>
      </w:pPr>
      <w:r>
        <w:tab/>
        <w:t>timeStamp</w:t>
      </w:r>
      <w:r>
        <w:tab/>
      </w:r>
      <w:r>
        <w:tab/>
        <w:t>[1] TimeStamp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lastRenderedPageBreak/>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727D12"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734BE9B"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53223DB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63A59EDE" w14:textId="77777777" w:rsidR="0061361B" w:rsidRDefault="00973D51" w:rsidP="0061361B">
      <w:pPr>
        <w:pStyle w:val="PL"/>
      </w:pPr>
      <w:r>
        <w:tab/>
      </w:r>
      <w:r w:rsidR="0061361B">
        <w:t>openMatchReport</w:t>
      </w:r>
      <w:r>
        <w:tab/>
      </w:r>
      <w:r>
        <w:tab/>
      </w:r>
      <w:r>
        <w:tab/>
      </w:r>
      <w:r>
        <w:tab/>
      </w:r>
      <w:r>
        <w:tab/>
        <w:t>(2)</w:t>
      </w:r>
      <w:r w:rsidR="0061361B">
        <w:t>,</w:t>
      </w:r>
    </w:p>
    <w:p w14:paraId="63CC963E" w14:textId="77777777" w:rsidR="0061361B" w:rsidRDefault="0061361B" w:rsidP="0061361B">
      <w:pPr>
        <w:pStyle w:val="PL"/>
      </w:pPr>
      <w:r>
        <w:tab/>
      </w:r>
      <w:r w:rsidRPr="00037ED6">
        <w:t xml:space="preserve">restrictedAnnouncing </w:t>
      </w:r>
      <w:r>
        <w:tab/>
      </w:r>
      <w:r>
        <w:tab/>
      </w:r>
      <w:r>
        <w:tab/>
        <w:t>(3),</w:t>
      </w:r>
    </w:p>
    <w:p w14:paraId="3AACC26F" w14:textId="77777777" w:rsidR="0061361B" w:rsidRDefault="0061361B" w:rsidP="0061361B">
      <w:pPr>
        <w:pStyle w:val="PL"/>
      </w:pPr>
      <w:r>
        <w:tab/>
      </w:r>
      <w:r w:rsidRPr="00037ED6">
        <w:t xml:space="preserve">restrictedMonitoring </w:t>
      </w:r>
      <w:r>
        <w:tab/>
      </w:r>
      <w:r>
        <w:tab/>
      </w:r>
      <w:r>
        <w:tab/>
        <w:t>(4),</w:t>
      </w:r>
    </w:p>
    <w:p w14:paraId="10ABE41C" w14:textId="77777777" w:rsidR="0061361B" w:rsidRDefault="0061361B" w:rsidP="0061361B">
      <w:pPr>
        <w:pStyle w:val="PL"/>
      </w:pPr>
      <w:r>
        <w:tab/>
      </w:r>
      <w:r w:rsidRPr="00037ED6">
        <w:t>restrictedMatchReport</w:t>
      </w:r>
      <w:r>
        <w:tab/>
      </w:r>
      <w:r>
        <w:tab/>
      </w:r>
      <w:r>
        <w:tab/>
        <w:t>(5),</w:t>
      </w:r>
      <w:r>
        <w:tab/>
      </w:r>
    </w:p>
    <w:p w14:paraId="2D5ABA19" w14:textId="77777777" w:rsidR="0061361B" w:rsidRDefault="0061361B" w:rsidP="0061361B">
      <w:pPr>
        <w:pStyle w:val="PL"/>
      </w:pPr>
      <w:r>
        <w:tab/>
        <w:t>restrictedD</w:t>
      </w:r>
      <w:r w:rsidRPr="00A510EF">
        <w:t>iscovery</w:t>
      </w:r>
      <w:r>
        <w:t xml:space="preserve">Request </w:t>
      </w:r>
      <w:r>
        <w:tab/>
      </w:r>
      <w:r>
        <w:tab/>
        <w:t>(6),</w:t>
      </w:r>
    </w:p>
    <w:p w14:paraId="0CA22634" w14:textId="77777777" w:rsidR="0061361B" w:rsidRDefault="0061361B" w:rsidP="0061361B">
      <w:pPr>
        <w:pStyle w:val="PL"/>
      </w:pPr>
      <w:r>
        <w:tab/>
        <w:t>restrictedD</w:t>
      </w:r>
      <w:r w:rsidRPr="009A61CA">
        <w:t>iscove</w:t>
      </w:r>
      <w:r>
        <w:t>ryR</w:t>
      </w:r>
      <w:r w:rsidRPr="009A61CA">
        <w:t>eporting</w:t>
      </w:r>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r w:rsidRPr="00156813">
        <w:t>ProseFunctionality</w:t>
      </w:r>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r w:rsidRPr="005E20E9">
        <w:t>dIRECT</w:t>
      </w:r>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r w:rsidRPr="00C95067">
        <w:t>dIRECT</w:t>
      </w:r>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r>
        <w:rPr>
          <w:rFonts w:hint="eastAsia"/>
          <w:lang w:eastAsia="zh-CN"/>
        </w:rPr>
        <w:t>annoucingUE</w:t>
      </w:r>
      <w:r>
        <w:tab/>
      </w:r>
      <w:r>
        <w:tab/>
      </w:r>
      <w:r>
        <w:tab/>
      </w:r>
      <w:r>
        <w:tab/>
      </w:r>
      <w:r>
        <w:tab/>
        <w:t xml:space="preserve">(0), </w:t>
      </w:r>
    </w:p>
    <w:p w14:paraId="7BE6C5F6" w14:textId="77777777" w:rsidR="00973D51" w:rsidRDefault="00973D51" w:rsidP="00973D51">
      <w:pPr>
        <w:pStyle w:val="PL"/>
      </w:pPr>
      <w:r>
        <w:tab/>
      </w:r>
      <w:r>
        <w:rPr>
          <w:rFonts w:hint="eastAsia"/>
          <w:lang w:eastAsia="zh-CN"/>
        </w:rPr>
        <w:t>monitoringUE</w:t>
      </w:r>
      <w:r>
        <w:tab/>
      </w:r>
      <w:r>
        <w:tab/>
      </w:r>
      <w:r>
        <w:tab/>
      </w:r>
      <w:r>
        <w:tab/>
        <w:t>(1),</w:t>
      </w:r>
    </w:p>
    <w:p w14:paraId="5F4573D0" w14:textId="77777777" w:rsidR="00973D51" w:rsidRDefault="00973D51" w:rsidP="00973D51">
      <w:pPr>
        <w:pStyle w:val="PL"/>
      </w:pPr>
      <w:r>
        <w:tab/>
      </w:r>
      <w:r>
        <w:rPr>
          <w:rFonts w:hint="eastAsia"/>
          <w:lang w:eastAsia="zh-CN"/>
        </w:rPr>
        <w:t>requestorUE</w:t>
      </w:r>
      <w:r>
        <w:tab/>
      </w:r>
      <w:r>
        <w:tab/>
      </w:r>
      <w:r>
        <w:tab/>
      </w:r>
      <w:r>
        <w:tab/>
      </w:r>
      <w:r>
        <w:tab/>
        <w:t>(2),</w:t>
      </w:r>
    </w:p>
    <w:p w14:paraId="0678DFB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r>
        <w:rPr>
          <w:lang w:eastAsia="zh-CN"/>
        </w:rPr>
        <w:t>ProximityAlertIndication</w:t>
      </w:r>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3DA49D05"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r w:rsidRPr="004B702F">
        <w:t>RadioFrequency</w:t>
      </w:r>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r w:rsidRPr="004B702F">
        <w:t>RadioParameterSetInfo</w:t>
      </w:r>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lastRenderedPageBreak/>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t>timeStamp</w:t>
      </w:r>
      <w:r w:rsidRPr="004B702F">
        <w:tab/>
        <w:t>[0] TimeStamp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r w:rsidRPr="004B702F">
        <w:t>RadioResourcesIndicator</w:t>
      </w:r>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t>operatorProvided</w:t>
      </w:r>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t>onehundredMeter</w:t>
      </w:r>
      <w:r>
        <w:tab/>
      </w:r>
      <w:r>
        <w:tab/>
      </w:r>
      <w:r>
        <w:tab/>
      </w:r>
      <w:r>
        <w:rPr>
          <w:rFonts w:hint="eastAsia"/>
          <w:lang w:eastAsia="zh-CN"/>
        </w:rPr>
        <w:tab/>
      </w:r>
      <w:r>
        <w:t>(2),</w:t>
      </w:r>
    </w:p>
    <w:p w14:paraId="0D52C20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579F6FC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1A8F2C96"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r>
        <w:t>TransmitterInfo</w:t>
      </w:r>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t>sourceIPaddress</w:t>
      </w:r>
      <w:r>
        <w:tab/>
        <w:t>[0] IPAddress,</w:t>
      </w:r>
    </w:p>
    <w:p w14:paraId="3A5754E8" w14:textId="77777777" w:rsidR="00C36E7C" w:rsidRDefault="00C36E7C" w:rsidP="00C36E7C">
      <w:pPr>
        <w:pStyle w:val="PL"/>
      </w:pPr>
      <w:r>
        <w:tab/>
        <w:t>proSeUEID</w:t>
      </w:r>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4341" w:name="_Toc20233303"/>
      <w:bookmarkStart w:id="4342" w:name="_Toc28026883"/>
      <w:bookmarkStart w:id="4343" w:name="_Toc36116718"/>
      <w:bookmarkStart w:id="4344" w:name="_Toc44682902"/>
      <w:bookmarkStart w:id="4345" w:name="_Toc51926753"/>
      <w:bookmarkStart w:id="4346" w:name="_Toc171694547"/>
      <w:r>
        <w:t>5.2.4.</w:t>
      </w:r>
      <w:r>
        <w:rPr>
          <w:lang w:eastAsia="zh-CN"/>
        </w:rPr>
        <w:t>8</w:t>
      </w:r>
      <w:r>
        <w:tab/>
      </w:r>
      <w:r>
        <w:rPr>
          <w:rFonts w:hint="eastAsia"/>
          <w:lang w:eastAsia="zh-CN"/>
        </w:rPr>
        <w:t>Monitoring Event</w:t>
      </w:r>
      <w:r>
        <w:t xml:space="preserve"> CDRs</w:t>
      </w:r>
      <w:bookmarkEnd w:id="4341"/>
      <w:bookmarkEnd w:id="4342"/>
      <w:bookmarkEnd w:id="4343"/>
      <w:bookmarkEnd w:id="4344"/>
      <w:bookmarkEnd w:id="4345"/>
      <w:bookmarkEnd w:id="4346"/>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r>
        <w:rPr>
          <w:rFonts w:hint="eastAsia"/>
          <w:lang w:eastAsia="zh-CN"/>
        </w:rPr>
        <w:t>DiameterIdentity,</w:t>
      </w:r>
    </w:p>
    <w:p w14:paraId="063CE797" w14:textId="77777777" w:rsidR="001675F0" w:rsidRDefault="001675F0" w:rsidP="001675F0">
      <w:pPr>
        <w:pStyle w:val="PL"/>
        <w:rPr>
          <w:lang w:eastAsia="zh-CN"/>
        </w:rPr>
      </w:pPr>
      <w:r w:rsidRPr="00E349B5">
        <w:t>LocalSequenceNumber,</w:t>
      </w:r>
    </w:p>
    <w:p w14:paraId="698D373D" w14:textId="77777777" w:rsidR="001675F0" w:rsidRDefault="001675F0" w:rsidP="001675F0">
      <w:pPr>
        <w:pStyle w:val="PL"/>
      </w:pPr>
      <w:r>
        <w:t>ManagementExtensions,</w:t>
      </w:r>
    </w:p>
    <w:p w14:paraId="698CFF84" w14:textId="77777777" w:rsidR="003A0356" w:rsidRDefault="003A0356" w:rsidP="003A0356">
      <w:pPr>
        <w:pStyle w:val="PL"/>
      </w:pPr>
      <w:r>
        <w:t>NodeID,</w:t>
      </w:r>
    </w:p>
    <w:p w14:paraId="61335B6B" w14:textId="77777777" w:rsidR="001675F0" w:rsidRDefault="001675F0" w:rsidP="001675F0">
      <w:pPr>
        <w:pStyle w:val="PL"/>
      </w:pPr>
      <w:r>
        <w:t>RecordType,</w:t>
      </w:r>
    </w:p>
    <w:p w14:paraId="0A470A5D" w14:textId="77777777" w:rsidR="001675F0" w:rsidRDefault="001675F0" w:rsidP="001675F0">
      <w:pPr>
        <w:pStyle w:val="PL"/>
      </w:pPr>
      <w:r>
        <w:t>S</w:t>
      </w:r>
      <w:r w:rsidRPr="00E349B5">
        <w:t>erviceContextID</w:t>
      </w:r>
      <w:r>
        <w:t>,</w:t>
      </w:r>
    </w:p>
    <w:p w14:paraId="62655A3D" w14:textId="77777777" w:rsidR="001675F0" w:rsidRDefault="001675F0" w:rsidP="001675F0">
      <w:pPr>
        <w:pStyle w:val="PL"/>
      </w:pPr>
      <w:r>
        <w:lastRenderedPageBreak/>
        <w:t>TimeStamp</w:t>
      </w:r>
    </w:p>
    <w:p w14:paraId="6543C8CC"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r>
        <w:t>UserCSGInformation</w:t>
      </w:r>
    </w:p>
    <w:p w14:paraId="3DDCA60A"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r>
        <w:rPr>
          <w:rFonts w:hint="eastAsia"/>
          <w:lang w:eastAsia="zh-CN"/>
        </w:rPr>
        <w:t>ME</w:t>
      </w:r>
      <w:r>
        <w:t>RecordType</w:t>
      </w:r>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50AD25B8"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r>
        <w:rPr>
          <w:rFonts w:hint="eastAsia"/>
          <w:lang w:eastAsia="zh-CN"/>
        </w:rPr>
        <w:t>MECO</w:t>
      </w:r>
      <w:r>
        <w:t>Record</w:t>
      </w:r>
      <w:r>
        <w:tab/>
        <w:t>::= SET</w:t>
      </w:r>
    </w:p>
    <w:p w14:paraId="13A8C266" w14:textId="77777777" w:rsidR="001675F0" w:rsidRDefault="001675F0" w:rsidP="001675F0">
      <w:pPr>
        <w:pStyle w:val="PL"/>
      </w:pPr>
      <w:r>
        <w:t>{</w:t>
      </w:r>
    </w:p>
    <w:p w14:paraId="4C3687B0"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65338AB0"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55C733C"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46BD6A7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6BAAFEE5"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A018DF5"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48FBDD3"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697208EA"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BF532AB"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2D467760"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035E5E64"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r>
        <w:rPr>
          <w:rFonts w:hint="eastAsia"/>
          <w:lang w:eastAsia="zh-CN"/>
        </w:rPr>
        <w:t>MERE</w:t>
      </w:r>
      <w:r>
        <w:t>Record</w:t>
      </w:r>
      <w:r>
        <w:tab/>
        <w:t>::= SET</w:t>
      </w:r>
    </w:p>
    <w:p w14:paraId="1CA25162" w14:textId="77777777" w:rsidR="001675F0" w:rsidRDefault="001675F0" w:rsidP="001675F0">
      <w:pPr>
        <w:pStyle w:val="PL"/>
      </w:pPr>
      <w:r>
        <w:t>{</w:t>
      </w:r>
    </w:p>
    <w:p w14:paraId="1A18D70C"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5E6E0ED9"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F3C7858"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0DE195D3"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223D6891"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lastRenderedPageBreak/>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1858E701"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r w:rsidRPr="00522285">
        <w:t>lastKnownLocation</w:t>
      </w:r>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lastRenderedPageBreak/>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7928174C"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72BF13DC"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515F7A19"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56DBFD34"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508D91DA"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4FDB1F"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6D780C76"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lastRenderedPageBreak/>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4347" w:name="_Toc20233304"/>
      <w:bookmarkStart w:id="4348" w:name="_Toc28026884"/>
      <w:bookmarkStart w:id="4349" w:name="_Toc36116719"/>
      <w:bookmarkStart w:id="4350" w:name="_Toc44682903"/>
      <w:bookmarkStart w:id="4351" w:name="_Toc51926754"/>
      <w:bookmarkStart w:id="4352" w:name="_Toc171694548"/>
      <w:r w:rsidRPr="000A0DA1">
        <w:t>5.2.</w:t>
      </w:r>
      <w:r>
        <w:t>5</w:t>
      </w:r>
      <w:r w:rsidRPr="000A0DA1">
        <w:tab/>
      </w:r>
      <w:r>
        <w:t>Charging Function</w:t>
      </w:r>
      <w:r w:rsidRPr="000A0DA1">
        <w:t xml:space="preserve"> domain CDRs</w:t>
      </w:r>
      <w:bookmarkEnd w:id="4347"/>
      <w:bookmarkEnd w:id="4348"/>
      <w:bookmarkEnd w:id="4349"/>
      <w:bookmarkEnd w:id="4350"/>
      <w:bookmarkEnd w:id="4351"/>
      <w:bookmarkEnd w:id="4352"/>
    </w:p>
    <w:p w14:paraId="18C67EBB" w14:textId="77777777" w:rsidR="004A1D5E" w:rsidRPr="00902768" w:rsidRDefault="004A1D5E" w:rsidP="004A1D5E">
      <w:pPr>
        <w:pStyle w:val="Heading4"/>
      </w:pPr>
      <w:bookmarkStart w:id="4353" w:name="_Toc20233305"/>
      <w:bookmarkStart w:id="4354" w:name="_Toc28026885"/>
      <w:bookmarkStart w:id="4355" w:name="_Toc36116720"/>
      <w:bookmarkStart w:id="4356" w:name="_Toc44682904"/>
      <w:bookmarkStart w:id="4357" w:name="_Toc51926755"/>
      <w:bookmarkStart w:id="4358" w:name="_Toc171694549"/>
      <w:r>
        <w:t>5.2.5.1</w:t>
      </w:r>
      <w:r>
        <w:tab/>
        <w:t>General</w:t>
      </w:r>
      <w:bookmarkEnd w:id="4353"/>
      <w:bookmarkEnd w:id="4354"/>
      <w:bookmarkEnd w:id="4355"/>
      <w:bookmarkEnd w:id="4356"/>
      <w:bookmarkEnd w:id="4357"/>
      <w:bookmarkEnd w:id="4358"/>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4359" w:name="_Toc20233306"/>
      <w:bookmarkStart w:id="4360" w:name="_Toc28026886"/>
      <w:bookmarkStart w:id="4361" w:name="_Toc36116721"/>
      <w:bookmarkStart w:id="4362" w:name="_Toc44682905"/>
      <w:bookmarkStart w:id="4363" w:name="_Toc51926756"/>
      <w:bookmarkStart w:id="4364" w:name="_Toc171694550"/>
      <w:r>
        <w:t>5.2.5.2</w:t>
      </w:r>
      <w:r>
        <w:tab/>
        <w:t>CHF CDRs</w:t>
      </w:r>
      <w:bookmarkEnd w:id="4359"/>
      <w:bookmarkEnd w:id="4360"/>
      <w:bookmarkEnd w:id="4361"/>
      <w:bookmarkEnd w:id="4362"/>
      <w:bookmarkEnd w:id="4363"/>
      <w:bookmarkEnd w:id="4364"/>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.$CHFChargingDataTypes {itu-t (0) identified-organization (4) etsi (0) mobileDomain (0) charging (5) chfChargingDataTypes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r>
        <w:t>CallDuration,</w:t>
      </w:r>
    </w:p>
    <w:p w14:paraId="5BDE80E9" w14:textId="77777777" w:rsidR="004A1D5E" w:rsidRDefault="004A1D5E" w:rsidP="004A1D5E">
      <w:pPr>
        <w:pStyle w:val="PL"/>
      </w:pPr>
      <w:r>
        <w:t>CauseForRecClosing,</w:t>
      </w:r>
    </w:p>
    <w:p w14:paraId="02044430" w14:textId="77777777" w:rsidR="003A0356" w:rsidRDefault="003A0356" w:rsidP="003A0356">
      <w:pPr>
        <w:pStyle w:val="PL"/>
      </w:pPr>
      <w:r>
        <w:t>C</w:t>
      </w:r>
      <w:r w:rsidRPr="00603D5F">
        <w:t>hargingID</w:t>
      </w:r>
      <w:r>
        <w:t>,</w:t>
      </w:r>
    </w:p>
    <w:p w14:paraId="78B89B3C" w14:textId="77777777" w:rsidR="004A1D5E" w:rsidRDefault="004A1D5E" w:rsidP="004A1D5E">
      <w:pPr>
        <w:pStyle w:val="PL"/>
      </w:pPr>
      <w:r>
        <w:t>DataVolumeOctets,</w:t>
      </w:r>
    </w:p>
    <w:p w14:paraId="5D2836AC" w14:textId="77777777" w:rsidR="009E45F2" w:rsidRDefault="004A1D5E" w:rsidP="009E45F2">
      <w:pPr>
        <w:pStyle w:val="PL"/>
      </w:pPr>
      <w:r>
        <w:t>Diagnostics,</w:t>
      </w:r>
    </w:p>
    <w:p w14:paraId="6AC64836" w14:textId="77777777" w:rsidR="00D83FDD" w:rsidRDefault="009E45F2" w:rsidP="009E45F2">
      <w:pPr>
        <w:pStyle w:val="PL"/>
      </w:pPr>
      <w:r>
        <w:t>Ecgi,</w:t>
      </w:r>
    </w:p>
    <w:p w14:paraId="53CD36C1" w14:textId="77777777" w:rsidR="00E35877" w:rsidRDefault="00D83FDD" w:rsidP="00D83FDD">
      <w:pPr>
        <w:pStyle w:val="PL"/>
      </w:pPr>
      <w:r>
        <w:t>EnhancedDiagnostics,</w:t>
      </w:r>
    </w:p>
    <w:p w14:paraId="02BA5CC3" w14:textId="77777777" w:rsidR="004A1D5E" w:rsidRDefault="00E35877" w:rsidP="00E35877">
      <w:pPr>
        <w:pStyle w:val="PL"/>
      </w:pPr>
      <w:r w:rsidRPr="00F514DB">
        <w:t>DynamicAddressFlag</w:t>
      </w:r>
      <w:r>
        <w:t>,</w:t>
      </w:r>
    </w:p>
    <w:p w14:paraId="428565BA" w14:textId="77777777" w:rsidR="003A0356" w:rsidRDefault="003A0356" w:rsidP="003A0356">
      <w:pPr>
        <w:pStyle w:val="PL"/>
      </w:pPr>
      <w:r>
        <w:t>InvolvedParty,</w:t>
      </w:r>
    </w:p>
    <w:p w14:paraId="129C75F4" w14:textId="77777777" w:rsidR="004A1D5E" w:rsidRDefault="004A1D5E" w:rsidP="004A1D5E">
      <w:pPr>
        <w:pStyle w:val="PL"/>
      </w:pPr>
      <w:r>
        <w:t>IPAddress,</w:t>
      </w:r>
    </w:p>
    <w:p w14:paraId="1765D2E8" w14:textId="77777777" w:rsidR="004A1D5E" w:rsidRDefault="004A1D5E" w:rsidP="004A1D5E">
      <w:pPr>
        <w:pStyle w:val="PL"/>
      </w:pPr>
      <w:r>
        <w:t>LocalSequenceNumber,</w:t>
      </w:r>
    </w:p>
    <w:p w14:paraId="3858C9C6" w14:textId="77777777" w:rsidR="004A1D5E" w:rsidRDefault="004A1D5E" w:rsidP="004A1D5E">
      <w:pPr>
        <w:pStyle w:val="PL"/>
      </w:pPr>
      <w:r>
        <w:t>ManagementExtensions,</w:t>
      </w:r>
    </w:p>
    <w:p w14:paraId="41419350" w14:textId="77777777" w:rsidR="003A0356" w:rsidRDefault="003A0356" w:rsidP="003A0356">
      <w:pPr>
        <w:pStyle w:val="PL"/>
      </w:pPr>
      <w:r>
        <w:t>MessageClass,</w:t>
      </w:r>
    </w:p>
    <w:p w14:paraId="0BBD2A80" w14:textId="77777777" w:rsidR="00137958" w:rsidRDefault="000661B5" w:rsidP="00137958">
      <w:pPr>
        <w:pStyle w:val="PL"/>
      </w:pPr>
      <w:r>
        <w:t>MessageReference,</w:t>
      </w:r>
    </w:p>
    <w:p w14:paraId="73141A15" w14:textId="77777777" w:rsidR="003D2BD5" w:rsidRDefault="00137958" w:rsidP="003D2BD5">
      <w:pPr>
        <w:pStyle w:val="PL"/>
      </w:pPr>
      <w:r>
        <w:t>MSCAddress,</w:t>
      </w:r>
    </w:p>
    <w:p w14:paraId="65399090" w14:textId="77777777" w:rsidR="000661B5" w:rsidRDefault="003D2BD5" w:rsidP="003D2BD5">
      <w:pPr>
        <w:pStyle w:val="PL"/>
      </w:pPr>
      <w:r>
        <w:t>MSISDN,</w:t>
      </w:r>
    </w:p>
    <w:p w14:paraId="6C6BC4BE" w14:textId="77777777" w:rsidR="009E45F2" w:rsidRDefault="004A1D5E" w:rsidP="009E45F2">
      <w:pPr>
        <w:pStyle w:val="PL"/>
      </w:pPr>
      <w:r>
        <w:t>MSTimeZone,</w:t>
      </w:r>
    </w:p>
    <w:p w14:paraId="7D67A475" w14:textId="77777777" w:rsidR="009E45F2" w:rsidRDefault="009E45F2" w:rsidP="009E45F2">
      <w:pPr>
        <w:pStyle w:val="PL"/>
      </w:pPr>
      <w:r>
        <w:t>Ncgi,</w:t>
      </w:r>
    </w:p>
    <w:p w14:paraId="0C1D0B07" w14:textId="77777777" w:rsidR="00A775B9" w:rsidRDefault="009E45F2" w:rsidP="009E45F2">
      <w:pPr>
        <w:pStyle w:val="PL"/>
      </w:pPr>
      <w:r>
        <w:t>Nid,</w:t>
      </w:r>
    </w:p>
    <w:p w14:paraId="513CBC05" w14:textId="77777777" w:rsidR="004A1D5E" w:rsidRDefault="00A775B9" w:rsidP="00A775B9">
      <w:pPr>
        <w:pStyle w:val="PL"/>
      </w:pPr>
      <w:r w:rsidRPr="00E349B5">
        <w:t>NodeAddress,</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r>
        <w:t>PriorityType,</w:t>
      </w:r>
    </w:p>
    <w:p w14:paraId="0ACB5697" w14:textId="77777777" w:rsidR="00536FD5" w:rsidRDefault="009E45F2" w:rsidP="009E45F2">
      <w:pPr>
        <w:pStyle w:val="PL"/>
      </w:pPr>
      <w:r>
        <w:t>PSCellInformation,</w:t>
      </w:r>
    </w:p>
    <w:p w14:paraId="35C59E05" w14:textId="77777777" w:rsidR="003A0356" w:rsidRDefault="00536FD5" w:rsidP="00536FD5">
      <w:pPr>
        <w:pStyle w:val="PL"/>
      </w:pPr>
      <w:r>
        <w:t>RANNASCause,</w:t>
      </w:r>
    </w:p>
    <w:p w14:paraId="794C045F" w14:textId="77777777" w:rsidR="004A1D5E" w:rsidRDefault="004A1D5E" w:rsidP="004A1D5E">
      <w:pPr>
        <w:pStyle w:val="PL"/>
      </w:pPr>
      <w:r>
        <w:t>RecordType,</w:t>
      </w:r>
    </w:p>
    <w:p w14:paraId="7450B98D" w14:textId="77777777" w:rsidR="004A1D5E" w:rsidRDefault="004A1D5E" w:rsidP="004A1D5E">
      <w:pPr>
        <w:pStyle w:val="PL"/>
      </w:pPr>
      <w:r>
        <w:t>ServiceSpecificInfo,</w:t>
      </w:r>
    </w:p>
    <w:p w14:paraId="57EB5EF7" w14:textId="77777777" w:rsidR="00137958" w:rsidRDefault="00137958" w:rsidP="004A1D5E">
      <w:pPr>
        <w:pStyle w:val="PL"/>
      </w:pPr>
      <w:r>
        <w:t>Session-Id,</w:t>
      </w:r>
    </w:p>
    <w:p w14:paraId="7BA71699" w14:textId="77777777" w:rsidR="00152C1D" w:rsidRDefault="00152C1D" w:rsidP="00152C1D">
      <w:pPr>
        <w:pStyle w:val="PL"/>
      </w:pPr>
      <w:r>
        <w:t>SubscriberEquipmentNumber,</w:t>
      </w:r>
    </w:p>
    <w:p w14:paraId="541AE8DC" w14:textId="77777777" w:rsidR="004A1D5E" w:rsidRDefault="004A1D5E" w:rsidP="004A1D5E">
      <w:pPr>
        <w:pStyle w:val="PL"/>
      </w:pPr>
      <w:r>
        <w:t>SubscriptionID,</w:t>
      </w:r>
    </w:p>
    <w:p w14:paraId="276434BD" w14:textId="77777777" w:rsidR="004A1D5E" w:rsidRDefault="004A1D5E" w:rsidP="004A1D5E">
      <w:pPr>
        <w:pStyle w:val="PL"/>
      </w:pPr>
      <w:r>
        <w:t>ThreeGPPPSDataOffStatus,</w:t>
      </w:r>
    </w:p>
    <w:p w14:paraId="4A47F0F4" w14:textId="77777777" w:rsidR="00CE1E9F" w:rsidRDefault="004A1D5E" w:rsidP="00CE1E9F">
      <w:pPr>
        <w:pStyle w:val="PL"/>
      </w:pPr>
      <w:r>
        <w:t>TimeStamp</w:t>
      </w:r>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r>
        <w:lastRenderedPageBreak/>
        <w:t>AddressString</w:t>
      </w:r>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 xml:space="preserve">FROM MAP-CommonDataTypes {itu-t identified-organization (4) etsi (0) mobileDomain (0) gsm-Network (1) modules (3) map-CommonDataTypes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5A231F2D" w14:textId="77777777" w:rsidR="004A1D5E" w:rsidRDefault="004A1D5E" w:rsidP="004A1D5E">
      <w:pPr>
        <w:pStyle w:val="PL"/>
      </w:pPr>
      <w:r>
        <w:t>ChargingCharacteristics,</w:t>
      </w:r>
    </w:p>
    <w:p w14:paraId="106FEF7F" w14:textId="77777777" w:rsidR="004A1D5E" w:rsidRDefault="004A1D5E" w:rsidP="004A1D5E">
      <w:pPr>
        <w:pStyle w:val="PL"/>
      </w:pPr>
      <w:r>
        <w:t>ChargingRuleBaseName,</w:t>
      </w:r>
    </w:p>
    <w:p w14:paraId="31438F10" w14:textId="77777777" w:rsidR="004A1D5E" w:rsidRDefault="004A1D5E" w:rsidP="004A1D5E">
      <w:pPr>
        <w:pStyle w:val="PL"/>
      </w:pPr>
      <w:r>
        <w:t>ChChSelectionMode,</w:t>
      </w:r>
    </w:p>
    <w:p w14:paraId="07D42DEF" w14:textId="77777777" w:rsidR="004A1D5E" w:rsidRDefault="004A1D5E" w:rsidP="004A1D5E">
      <w:pPr>
        <w:pStyle w:val="PL"/>
      </w:pPr>
      <w:r>
        <w:t>EventBasedChargingInformation,</w:t>
      </w:r>
    </w:p>
    <w:p w14:paraId="71F2EA7C" w14:textId="77777777" w:rsidR="004A1D5E" w:rsidRDefault="004A1D5E" w:rsidP="004A1D5E">
      <w:pPr>
        <w:pStyle w:val="PL"/>
      </w:pPr>
      <w:r>
        <w:t>PresenceReportingAreaInfo,</w:t>
      </w:r>
    </w:p>
    <w:p w14:paraId="0F1A8DE3" w14:textId="77777777" w:rsidR="004A1D5E" w:rsidRDefault="004A1D5E" w:rsidP="004A1D5E">
      <w:pPr>
        <w:pStyle w:val="PL"/>
      </w:pPr>
      <w:r>
        <w:t>RatingGroupId,</w:t>
      </w:r>
    </w:p>
    <w:p w14:paraId="08C1F43E" w14:textId="77777777" w:rsidR="004A1D5E" w:rsidRDefault="004A1D5E" w:rsidP="004A1D5E">
      <w:pPr>
        <w:pStyle w:val="PL"/>
      </w:pPr>
      <w:r>
        <w:t>ServiceIdentifier</w:t>
      </w:r>
    </w:p>
    <w:p w14:paraId="13C39989"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r>
        <w:t>OriginatorInfo,</w:t>
      </w:r>
    </w:p>
    <w:p w14:paraId="20DFFEB1" w14:textId="77777777" w:rsidR="003D2BD5" w:rsidRDefault="000661B5" w:rsidP="003D2BD5">
      <w:pPr>
        <w:pStyle w:val="PL"/>
      </w:pPr>
      <w:r>
        <w:t>RecipientInfo,</w:t>
      </w:r>
    </w:p>
    <w:p w14:paraId="4C3A8013" w14:textId="77777777" w:rsidR="000661B5" w:rsidRDefault="003D2BD5" w:rsidP="003D2BD5">
      <w:pPr>
        <w:pStyle w:val="PL"/>
      </w:pPr>
      <w:r>
        <w:t>SMAddressInfo,</w:t>
      </w:r>
    </w:p>
    <w:p w14:paraId="7B504672" w14:textId="77777777" w:rsidR="000661B5" w:rsidRDefault="000661B5" w:rsidP="000661B5">
      <w:pPr>
        <w:pStyle w:val="PL"/>
      </w:pPr>
      <w:r>
        <w:t>SMMessageType,</w:t>
      </w:r>
    </w:p>
    <w:p w14:paraId="51AB72AF" w14:textId="77777777" w:rsidR="000661B5" w:rsidRDefault="000661B5" w:rsidP="000661B5">
      <w:pPr>
        <w:pStyle w:val="PL"/>
      </w:pPr>
      <w:r>
        <w:t>SMSResult,</w:t>
      </w:r>
    </w:p>
    <w:p w14:paraId="395B7360" w14:textId="77777777" w:rsidR="000661B5" w:rsidRDefault="000661B5" w:rsidP="000661B5">
      <w:pPr>
        <w:pStyle w:val="PL"/>
      </w:pPr>
      <w:r>
        <w:t>SMSStatus</w:t>
      </w:r>
    </w:p>
    <w:p w14:paraId="0465EE83" w14:textId="77777777" w:rsidR="000661B5" w:rsidRDefault="000661B5" w:rsidP="000661B5">
      <w:pPr>
        <w:pStyle w:val="PL"/>
      </w:pPr>
      <w:r>
        <w:t>FROM SMSChargingDataTypes {itu-t (0) identified-organization (4) etsi(0) mobileDomain (0) charging (5)  smsChargingDataTypes (10) asn1Module (0) version2 (1)}</w:t>
      </w:r>
    </w:p>
    <w:p w14:paraId="557BD9C0" w14:textId="77777777" w:rsidR="00E42360" w:rsidRDefault="00E42360" w:rsidP="00E42360">
      <w:pPr>
        <w:pStyle w:val="PL"/>
      </w:pPr>
    </w:p>
    <w:p w14:paraId="0B5D8381" w14:textId="77777777" w:rsidR="00E42360" w:rsidRDefault="00E42360" w:rsidP="00E42360">
      <w:pPr>
        <w:pStyle w:val="PL"/>
      </w:pPr>
      <w:r>
        <w:t>APIDirection</w:t>
      </w:r>
    </w:p>
    <w:p w14:paraId="1D8A9CCB"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r>
        <w:t>SupplService</w:t>
      </w:r>
    </w:p>
    <w:p w14:paraId="2EF0A968" w14:textId="77777777" w:rsidR="00EA365A" w:rsidRDefault="00EA365A" w:rsidP="00EA365A">
      <w:pPr>
        <w:pStyle w:val="PL"/>
      </w:pPr>
      <w:r>
        <w:t>FROM MMTelChargingDataTypes {itu-t (0) identified-organization (4) etsi(0) mobileDomain (0) charging (5) mMTelChargingDataTypes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r>
        <w:t>AccessNetworkInfoChange,</w:t>
      </w:r>
    </w:p>
    <w:p w14:paraId="2FE62129" w14:textId="77777777" w:rsidR="00137958" w:rsidRDefault="00137958" w:rsidP="00137958">
      <w:pPr>
        <w:pStyle w:val="PL"/>
      </w:pPr>
      <w:r>
        <w:t>AccessTransferInformation,</w:t>
      </w:r>
    </w:p>
    <w:p w14:paraId="2A92DD2A" w14:textId="77777777" w:rsidR="00137958" w:rsidRDefault="00137958" w:rsidP="00137958">
      <w:pPr>
        <w:pStyle w:val="PL"/>
      </w:pPr>
      <w:r>
        <w:t>ApplicationServersInformation,</w:t>
      </w:r>
    </w:p>
    <w:p w14:paraId="5F3B61BB" w14:textId="77777777" w:rsidR="00137958" w:rsidRDefault="00137958" w:rsidP="00137958">
      <w:pPr>
        <w:pStyle w:val="PL"/>
      </w:pPr>
      <w:r>
        <w:t>CalledIdentityChange,</w:t>
      </w:r>
    </w:p>
    <w:p w14:paraId="04213C19" w14:textId="77777777" w:rsidR="00137958" w:rsidRDefault="00137958" w:rsidP="00137958">
      <w:pPr>
        <w:pStyle w:val="PL"/>
      </w:pPr>
      <w:r>
        <w:t>CarrierSelectRouting,</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r>
        <w:t>FEIdentifierList,</w:t>
      </w:r>
    </w:p>
    <w:p w14:paraId="2B1A703A" w14:textId="77777777" w:rsidR="00137958" w:rsidRDefault="00137958" w:rsidP="00137958">
      <w:pPr>
        <w:pStyle w:val="PL"/>
      </w:pPr>
      <w:r>
        <w:t>IMS-Charging-Identifier,</w:t>
      </w:r>
    </w:p>
    <w:p w14:paraId="30501EBD" w14:textId="77777777" w:rsidR="00137958" w:rsidRDefault="00137958" w:rsidP="00137958">
      <w:pPr>
        <w:pStyle w:val="PL"/>
      </w:pPr>
      <w:r>
        <w:t>IMSCommunicationServiceIdentifier,</w:t>
      </w:r>
    </w:p>
    <w:p w14:paraId="09BC4BEE" w14:textId="77777777" w:rsidR="00137958" w:rsidRDefault="00137958" w:rsidP="00137958">
      <w:pPr>
        <w:pStyle w:val="PL"/>
      </w:pPr>
      <w:r>
        <w:t>InterOperatorIdentifiers,</w:t>
      </w:r>
    </w:p>
    <w:p w14:paraId="17B99DEA" w14:textId="77777777" w:rsidR="00137958" w:rsidRDefault="00137958" w:rsidP="00137958">
      <w:pPr>
        <w:pStyle w:val="PL"/>
      </w:pPr>
      <w:r>
        <w:t>ISUPCause,</w:t>
      </w:r>
    </w:p>
    <w:p w14:paraId="46EBD32E" w14:textId="77777777" w:rsidR="00137958" w:rsidRDefault="00137958" w:rsidP="00137958">
      <w:pPr>
        <w:pStyle w:val="PL"/>
      </w:pPr>
      <w:r>
        <w:t>ListOfInvolvedParties,</w:t>
      </w:r>
    </w:p>
    <w:p w14:paraId="601155E3" w14:textId="77777777" w:rsidR="00137958" w:rsidRDefault="00137958" w:rsidP="00137958">
      <w:pPr>
        <w:pStyle w:val="PL"/>
      </w:pPr>
      <w:r>
        <w:t>ListOfReasonHeader,</w:t>
      </w:r>
    </w:p>
    <w:p w14:paraId="1418DEED" w14:textId="77777777" w:rsidR="00137958" w:rsidRDefault="00137958" w:rsidP="00137958">
      <w:pPr>
        <w:pStyle w:val="PL"/>
      </w:pPr>
      <w:r>
        <w:t>MessageBody,</w:t>
      </w:r>
    </w:p>
    <w:p w14:paraId="192CEE6F" w14:textId="77777777" w:rsidR="00137958" w:rsidRDefault="00137958" w:rsidP="00137958">
      <w:pPr>
        <w:pStyle w:val="PL"/>
      </w:pPr>
      <w:r>
        <w:t>NNI-Information,</w:t>
      </w:r>
    </w:p>
    <w:p w14:paraId="6BC3E4F9" w14:textId="77777777" w:rsidR="00137958" w:rsidRDefault="00137958" w:rsidP="00137958">
      <w:pPr>
        <w:pStyle w:val="PL"/>
      </w:pPr>
      <w:r>
        <w:t>NumberPortabilityRouting,</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r>
        <w:t>ServedPartyIPAddress,</w:t>
      </w:r>
    </w:p>
    <w:p w14:paraId="0A709EC3" w14:textId="77777777" w:rsidR="00137958" w:rsidRDefault="00137958" w:rsidP="00137958">
      <w:pPr>
        <w:pStyle w:val="PL"/>
      </w:pPr>
      <w:r>
        <w:t>Service-Id,</w:t>
      </w:r>
    </w:p>
    <w:p w14:paraId="1D8761E7" w14:textId="77777777" w:rsidR="00137958" w:rsidRDefault="00137958" w:rsidP="00137958">
      <w:pPr>
        <w:pStyle w:val="PL"/>
      </w:pPr>
      <w:r>
        <w:t>SessionPriority,</w:t>
      </w:r>
    </w:p>
    <w:p w14:paraId="6DC3A432" w14:textId="77777777" w:rsidR="00C865F1" w:rsidRDefault="00C865F1" w:rsidP="00C865F1">
      <w:pPr>
        <w:pStyle w:val="PL"/>
      </w:pPr>
      <w:r>
        <w:t>SIP-Method,</w:t>
      </w:r>
    </w:p>
    <w:p w14:paraId="74E5496E" w14:textId="77777777" w:rsidR="00137958" w:rsidRDefault="00137958" w:rsidP="00137958">
      <w:pPr>
        <w:pStyle w:val="PL"/>
      </w:pPr>
      <w:r>
        <w:t>TADIdentifier,</w:t>
      </w:r>
    </w:p>
    <w:p w14:paraId="1B3EF673" w14:textId="77777777" w:rsidR="00137958" w:rsidRDefault="00137958" w:rsidP="00137958">
      <w:pPr>
        <w:pStyle w:val="PL"/>
      </w:pPr>
      <w:r>
        <w:t>TransitIOILists,</w:t>
      </w:r>
    </w:p>
    <w:p w14:paraId="59816C6C" w14:textId="77777777" w:rsidR="00137958" w:rsidRDefault="00137958" w:rsidP="00137958">
      <w:pPr>
        <w:pStyle w:val="PL"/>
      </w:pPr>
      <w:r>
        <w:t>TransmissionMedium,</w:t>
      </w:r>
    </w:p>
    <w:p w14:paraId="5529527C" w14:textId="77777777" w:rsidR="00137958" w:rsidRDefault="00137958" w:rsidP="00137958">
      <w:pPr>
        <w:pStyle w:val="PL"/>
      </w:pPr>
      <w:r>
        <w:t>TrunkGroupID</w:t>
      </w:r>
    </w:p>
    <w:p w14:paraId="2D4E446D" w14:textId="77777777" w:rsidR="00137958" w:rsidRDefault="00137958" w:rsidP="00137958">
      <w:pPr>
        <w:pStyle w:val="PL"/>
      </w:pPr>
      <w:r>
        <w:t>FROM IMSChargingDataTypes {itu-t (0) identified-organization (4) etsi(0) mobileDomain (0) charging (5) imsChargingDataTypes (4) asn1Module (0) version2 (1)}</w:t>
      </w:r>
    </w:p>
    <w:p w14:paraId="2EA3DA39" w14:textId="77777777" w:rsidR="000661B5" w:rsidRDefault="000661B5" w:rsidP="004A1D5E">
      <w:pPr>
        <w:pStyle w:val="PL"/>
      </w:pPr>
    </w:p>
    <w:p w14:paraId="5EF78144" w14:textId="77777777" w:rsidR="00C44FE8" w:rsidRDefault="00C44FE8" w:rsidP="00C44FE8">
      <w:pPr>
        <w:pStyle w:val="PL"/>
      </w:pPr>
      <w:r>
        <w:t>AppSpecificData,</w:t>
      </w:r>
    </w:p>
    <w:p w14:paraId="5826EF42" w14:textId="77777777" w:rsidR="00C44FE8" w:rsidRDefault="00C44FE8" w:rsidP="00C44FE8">
      <w:pPr>
        <w:pStyle w:val="PL"/>
      </w:pPr>
      <w:r>
        <w:t>ProseFunctionality,</w:t>
      </w:r>
    </w:p>
    <w:p w14:paraId="68B5A3D8" w14:textId="77777777" w:rsidR="00C44FE8" w:rsidRDefault="00C44FE8" w:rsidP="00C44FE8">
      <w:pPr>
        <w:pStyle w:val="PL"/>
      </w:pPr>
      <w:r>
        <w:t>ProSeEventType,</w:t>
      </w:r>
    </w:p>
    <w:p w14:paraId="1B5B92C0" w14:textId="77777777" w:rsidR="00C44FE8" w:rsidRDefault="00C44FE8" w:rsidP="00C44FE8">
      <w:pPr>
        <w:pStyle w:val="PL"/>
      </w:pPr>
      <w:r>
        <w:t>ProSeUERole,</w:t>
      </w:r>
    </w:p>
    <w:p w14:paraId="23199E34" w14:textId="77777777" w:rsidR="00C44FE8" w:rsidRDefault="00C44FE8" w:rsidP="00C44FE8">
      <w:pPr>
        <w:pStyle w:val="PL"/>
      </w:pPr>
      <w:r>
        <w:t>RangeClass,</w:t>
      </w:r>
    </w:p>
    <w:p w14:paraId="28D6EB30" w14:textId="77777777" w:rsidR="00C44FE8" w:rsidRDefault="00C44FE8" w:rsidP="00C44FE8">
      <w:pPr>
        <w:pStyle w:val="PL"/>
      </w:pPr>
      <w:r>
        <w:t>ProximityAlertIndication,</w:t>
      </w:r>
    </w:p>
    <w:p w14:paraId="5809500D" w14:textId="77777777" w:rsidR="00C44FE8" w:rsidRDefault="00C44FE8" w:rsidP="00C44FE8">
      <w:pPr>
        <w:pStyle w:val="PL"/>
      </w:pPr>
      <w:r>
        <w:t>ChangeOfProSeCondition,</w:t>
      </w:r>
    </w:p>
    <w:p w14:paraId="7850E4BA" w14:textId="77777777" w:rsidR="00C44FE8" w:rsidRDefault="00C44FE8" w:rsidP="00C44FE8">
      <w:pPr>
        <w:pStyle w:val="PL"/>
      </w:pPr>
      <w:r>
        <w:t>CoverageInfo,</w:t>
      </w:r>
    </w:p>
    <w:p w14:paraId="5263A3E3" w14:textId="77777777" w:rsidR="00C44FE8" w:rsidRDefault="00C44FE8" w:rsidP="00C44FE8">
      <w:pPr>
        <w:pStyle w:val="PL"/>
      </w:pPr>
      <w:r>
        <w:t>RadioParameterSetInfo,</w:t>
      </w:r>
    </w:p>
    <w:p w14:paraId="53932018" w14:textId="77777777" w:rsidR="00C44FE8" w:rsidRDefault="00C44FE8" w:rsidP="00C44FE8">
      <w:pPr>
        <w:pStyle w:val="PL"/>
      </w:pPr>
      <w:r>
        <w:t>TransmitterInfo</w:t>
      </w:r>
    </w:p>
    <w:p w14:paraId="4E431062" w14:textId="5EFCC667" w:rsidR="00137958" w:rsidRDefault="00C44FE8" w:rsidP="00C44FE8">
      <w:pPr>
        <w:pStyle w:val="PL"/>
      </w:pPr>
      <w:r>
        <w:t>FROM ProSeChargingDataTypes {itu-t (0) identified-organization (4) etsi (0) mobileDomain (0) charging (5) proseChargingDataType</w:t>
      </w:r>
      <w:r w:rsidR="00C865F1">
        <w:t>s</w:t>
      </w:r>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lastRenderedPageBreak/>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r>
        <w:t>CHFRecord</w:t>
      </w:r>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t>chargingFunctionRecord</w:t>
      </w:r>
      <w:r>
        <w:tab/>
      </w:r>
      <w:r>
        <w:tab/>
      </w:r>
      <w:r>
        <w:tab/>
        <w:t>[200] ChargingRecord</w:t>
      </w:r>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r>
        <w:t xml:space="preserve">ChargingRecord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t>recordType</w:t>
      </w:r>
      <w:r>
        <w:tab/>
      </w:r>
      <w:r>
        <w:tab/>
      </w:r>
      <w:r>
        <w:tab/>
      </w:r>
      <w:r>
        <w:tab/>
      </w:r>
      <w:r>
        <w:tab/>
      </w:r>
      <w:r>
        <w:tab/>
      </w:r>
      <w:r w:rsidR="00272F5B">
        <w:tab/>
      </w:r>
      <w:r w:rsidR="00272F5B">
        <w:tab/>
      </w:r>
      <w:r w:rsidR="0057479B">
        <w:tab/>
      </w:r>
      <w:r>
        <w:t>[0] RecordType,</w:t>
      </w:r>
    </w:p>
    <w:p w14:paraId="6DF9F6ED" w14:textId="77777777" w:rsidR="004A1D5E" w:rsidRDefault="004A1D5E" w:rsidP="004A1D5E">
      <w:pPr>
        <w:pStyle w:val="PL"/>
      </w:pPr>
      <w:r>
        <w:tab/>
        <w:t>recordingNetworkFunctionID</w:t>
      </w:r>
      <w:r>
        <w:tab/>
      </w:r>
      <w:r>
        <w:tab/>
      </w:r>
      <w:r w:rsidR="00272F5B">
        <w:tab/>
      </w:r>
      <w:r w:rsidR="00272F5B">
        <w:tab/>
      </w:r>
      <w:r w:rsidR="0057479B">
        <w:tab/>
      </w:r>
      <w:r>
        <w:t>[1] NetworkFunctionName,</w:t>
      </w:r>
    </w:p>
    <w:p w14:paraId="2982D3D7"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1B05AEC2"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t>listOfMultipleUnitUsage</w:t>
      </w:r>
      <w:r>
        <w:tab/>
      </w:r>
      <w:r>
        <w:tab/>
      </w:r>
      <w:r>
        <w:tab/>
      </w:r>
      <w:r w:rsidR="00272F5B">
        <w:tab/>
      </w:r>
      <w:r w:rsidR="00272F5B">
        <w:tab/>
      </w:r>
      <w:r w:rsidR="0057479B">
        <w:tab/>
      </w:r>
      <w:r>
        <w:t>[5] SEQUENCE OF MultipleUnitUsage OPTIONAL,</w:t>
      </w:r>
    </w:p>
    <w:p w14:paraId="5CB24CC0" w14:textId="77777777" w:rsidR="004A1D5E" w:rsidRDefault="004A1D5E" w:rsidP="004A1D5E">
      <w:pPr>
        <w:pStyle w:val="PL"/>
      </w:pPr>
      <w:r>
        <w:tab/>
        <w:t>recordOpeningTime</w:t>
      </w:r>
      <w:r>
        <w:tab/>
      </w:r>
      <w:r>
        <w:tab/>
      </w:r>
      <w:r>
        <w:tab/>
      </w:r>
      <w:r>
        <w:tab/>
      </w:r>
      <w:r w:rsidR="00272F5B">
        <w:tab/>
      </w:r>
      <w:r w:rsidR="00272F5B">
        <w:tab/>
      </w:r>
      <w:r w:rsidR="0057479B">
        <w:tab/>
      </w:r>
      <w:r>
        <w:t>[6] TimeStamp,</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45A259C5"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005AA2E0" w14:textId="77777777" w:rsidR="004A1D5E" w:rsidRDefault="004A1D5E" w:rsidP="004A1D5E">
      <w:pPr>
        <w:pStyle w:val="PL"/>
      </w:pPr>
      <w:r>
        <w:tab/>
        <w:t>causeForRecClosing</w:t>
      </w:r>
      <w:r>
        <w:tab/>
      </w:r>
      <w:r>
        <w:tab/>
      </w:r>
      <w:r>
        <w:tab/>
      </w:r>
      <w:r>
        <w:tab/>
      </w:r>
      <w:r w:rsidR="00272F5B">
        <w:tab/>
      </w:r>
      <w:r w:rsidR="00272F5B">
        <w:tab/>
      </w:r>
      <w:r w:rsidR="0057479B">
        <w:tab/>
      </w:r>
      <w:r>
        <w:t>[9] CauseForRecClosing,</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t>localRecordSequenceNumber</w:t>
      </w:r>
      <w:r>
        <w:tab/>
      </w:r>
      <w:r>
        <w:tab/>
      </w:r>
      <w:r w:rsidR="00272F5B">
        <w:tab/>
      </w:r>
      <w:r w:rsidR="00272F5B">
        <w:tab/>
      </w:r>
      <w:r w:rsidR="0057479B">
        <w:tab/>
      </w:r>
      <w:r>
        <w:t xml:space="preserve">[11] </w:t>
      </w:r>
      <w:r w:rsidR="005E7F8B">
        <w:t xml:space="preserve">LocalSequenceNumber </w:t>
      </w:r>
      <w:r>
        <w:t>OPTIONAL,</w:t>
      </w:r>
    </w:p>
    <w:p w14:paraId="42DAC092"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5D1A7A6D" w14:textId="77777777" w:rsidR="004A1D5E" w:rsidRDefault="004A1D5E" w:rsidP="004A1D5E">
      <w:pPr>
        <w:pStyle w:val="PL"/>
      </w:pPr>
      <w:r>
        <w:tab/>
        <w:t>pDUSessionChargingInformation</w:t>
      </w:r>
      <w:r>
        <w:tab/>
      </w:r>
      <w:r w:rsidR="00272F5B">
        <w:tab/>
      </w:r>
      <w:r w:rsidR="00272F5B">
        <w:tab/>
      </w:r>
      <w:r w:rsidR="0057479B">
        <w:tab/>
      </w:r>
      <w:r>
        <w:t>[13] PDUSessionChargingInformation OPTIONAL,</w:t>
      </w:r>
    </w:p>
    <w:p w14:paraId="5BD79C2F" w14:textId="77777777" w:rsidR="004A1D5E" w:rsidRDefault="004A1D5E" w:rsidP="004A1D5E">
      <w:pPr>
        <w:pStyle w:val="PL"/>
      </w:pPr>
      <w:r>
        <w:tab/>
        <w:t>roamingQBCInformation</w:t>
      </w:r>
      <w:r>
        <w:tab/>
      </w:r>
      <w:r>
        <w:tab/>
      </w:r>
      <w:r>
        <w:tab/>
      </w:r>
      <w:r w:rsidR="00272F5B">
        <w:tab/>
      </w:r>
      <w:r w:rsidR="00272F5B">
        <w:tab/>
      </w:r>
      <w:r w:rsidR="0057479B">
        <w:tab/>
      </w:r>
      <w:r>
        <w:t>[14] RoamingQBCInformation OPTIONAL</w:t>
      </w:r>
      <w:r w:rsidR="000661B5">
        <w:t>,</w:t>
      </w:r>
    </w:p>
    <w:p w14:paraId="798FA930" w14:textId="77777777" w:rsidR="000661B5" w:rsidRDefault="000661B5" w:rsidP="000661B5">
      <w:pPr>
        <w:pStyle w:val="PL"/>
      </w:pPr>
      <w:r>
        <w:tab/>
        <w:t>sMSChargingInformation</w:t>
      </w:r>
      <w:r>
        <w:tab/>
      </w:r>
      <w:r>
        <w:tab/>
      </w:r>
      <w:r>
        <w:tab/>
      </w:r>
      <w:r w:rsidR="00272F5B">
        <w:tab/>
      </w:r>
      <w:r w:rsidR="00272F5B">
        <w:tab/>
      </w:r>
      <w:r w:rsidR="0057479B">
        <w:tab/>
      </w:r>
      <w:r>
        <w:t>[15] SMSChargingInformation OPTIONAL</w:t>
      </w:r>
      <w:r w:rsidR="00B466DB" w:rsidRPr="00B179D2">
        <w:t>,</w:t>
      </w:r>
    </w:p>
    <w:p w14:paraId="175A88C8" w14:textId="77777777" w:rsidR="00E42360" w:rsidRDefault="00B466DB" w:rsidP="00E42360">
      <w:pPr>
        <w:pStyle w:val="PL"/>
      </w:pPr>
      <w:r w:rsidRPr="00B179D2">
        <w:tab/>
        <w:t>chargingSessionIdentifier</w:t>
      </w:r>
      <w:r w:rsidRPr="00B179D2">
        <w:tab/>
      </w:r>
      <w:r w:rsidRPr="00B179D2">
        <w:tab/>
      </w:r>
      <w:r w:rsidR="00272F5B">
        <w:tab/>
      </w:r>
      <w:r w:rsidR="00272F5B">
        <w:tab/>
      </w:r>
      <w:r w:rsidR="0057479B">
        <w:tab/>
      </w:r>
      <w:r w:rsidRPr="00B179D2">
        <w:t>[16]</w:t>
      </w:r>
      <w:r w:rsidRPr="00B466DB">
        <w:t xml:space="preserve"> </w:t>
      </w:r>
      <w:r>
        <w:t>Charging</w:t>
      </w:r>
      <w:r w:rsidRPr="00B179D2">
        <w:t>SessionIdentifier</w:t>
      </w:r>
      <w:r>
        <w:t xml:space="preserve"> OPTIONAL</w:t>
      </w:r>
      <w:r w:rsidR="00E42360">
        <w:t>,</w:t>
      </w:r>
    </w:p>
    <w:p w14:paraId="073E1B54"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t>e</w:t>
      </w:r>
      <w:r w:rsidRPr="00AE0DD6">
        <w:t>xposureFunctionAPIInformation</w:t>
      </w:r>
      <w:r>
        <w:tab/>
      </w:r>
      <w:r>
        <w:tab/>
      </w:r>
      <w:r>
        <w:tab/>
      </w:r>
      <w:r w:rsidR="0057479B">
        <w:tab/>
      </w:r>
      <w:r>
        <w:t>[18] E</w:t>
      </w:r>
      <w:r w:rsidRPr="00AE0DD6">
        <w:t>xposureFunctionAPIInformation</w:t>
      </w:r>
      <w:r>
        <w:t xml:space="preserve"> OPTIONAL,</w:t>
      </w:r>
    </w:p>
    <w:p w14:paraId="64352B12" w14:textId="77777777" w:rsidR="00272F5B" w:rsidRDefault="00272F5B" w:rsidP="00272F5B">
      <w:pPr>
        <w:pStyle w:val="PL"/>
      </w:pPr>
      <w:r>
        <w:tab/>
        <w:t>registrationChargingInformation</w:t>
      </w:r>
      <w:r>
        <w:tab/>
      </w:r>
      <w:r>
        <w:tab/>
      </w:r>
      <w:r w:rsidR="00AF1334" w:rsidRPr="00802878">
        <w:tab/>
      </w:r>
      <w:r w:rsidR="0057479B">
        <w:tab/>
      </w:r>
      <w:r w:rsidRPr="00B639FB">
        <w:t>[</w:t>
      </w:r>
      <w:r>
        <w:t>1</w:t>
      </w:r>
      <w:r w:rsidR="00E42360">
        <w:t>9</w:t>
      </w:r>
      <w:r w:rsidRPr="00B639FB">
        <w:t>]</w:t>
      </w:r>
      <w:r>
        <w:t xml:space="preserve"> RegistrationChargingInformation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t>locationReportingChargingInformation</w:t>
      </w:r>
      <w:r>
        <w:tab/>
      </w:r>
      <w:r w:rsidR="0057479B">
        <w:tab/>
      </w:r>
      <w:r>
        <w:t>[2</w:t>
      </w:r>
      <w:r w:rsidR="00E42360">
        <w:t>1</w:t>
      </w:r>
      <w:r>
        <w:t>] LocationReportingChargingInformation OPTIONAL</w:t>
      </w:r>
      <w:r w:rsidR="00AF1334">
        <w:t>,</w:t>
      </w:r>
    </w:p>
    <w:p w14:paraId="0E591165"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0057479B">
        <w:tab/>
      </w:r>
      <w:r w:rsidRPr="00802878">
        <w:t>[22] IncompleteCDRIndication OPTIONAL</w:t>
      </w:r>
      <w:r w:rsidR="00C97FC3">
        <w:t>,</w:t>
      </w:r>
    </w:p>
    <w:p w14:paraId="09FCFE9A" w14:textId="77777777" w:rsidR="00C97FC3" w:rsidRDefault="00C97FC3" w:rsidP="00C97FC3">
      <w:pPr>
        <w:pStyle w:val="PL"/>
      </w:pPr>
      <w:r>
        <w:tab/>
        <w:t>tenantIdentifier</w:t>
      </w:r>
      <w:r>
        <w:tab/>
      </w:r>
      <w:r>
        <w:tab/>
      </w:r>
      <w:r>
        <w:tab/>
      </w:r>
      <w:r>
        <w:tab/>
      </w:r>
      <w:r>
        <w:tab/>
      </w:r>
      <w:r w:rsidR="00A96C29">
        <w:tab/>
      </w:r>
      <w:r>
        <w:tab/>
        <w:t>[23] TenantIdentifier OPTIONAL,</w:t>
      </w:r>
    </w:p>
    <w:p w14:paraId="49C0022E" w14:textId="77777777" w:rsidR="00C97FC3" w:rsidRDefault="00C97FC3" w:rsidP="00C97FC3">
      <w:pPr>
        <w:pStyle w:val="PL"/>
      </w:pPr>
      <w:r>
        <w:tab/>
      </w:r>
      <w:r w:rsidRPr="00556514">
        <w:t>mnSConsumerIdentifier</w:t>
      </w:r>
      <w:r>
        <w:tab/>
      </w:r>
      <w:r>
        <w:tab/>
      </w:r>
      <w:r>
        <w:tab/>
      </w:r>
      <w:r>
        <w:tab/>
      </w:r>
      <w:r>
        <w:tab/>
      </w:r>
      <w:r w:rsidR="0057479B">
        <w:tab/>
      </w:r>
      <w:r>
        <w:t>[24] M</w:t>
      </w:r>
      <w:r w:rsidRPr="00556514">
        <w:t>nSConsumerIdentifier</w:t>
      </w:r>
      <w:r>
        <w:t xml:space="preserve"> OPTIONAL,</w:t>
      </w:r>
    </w:p>
    <w:p w14:paraId="66208D4E" w14:textId="77777777" w:rsidR="00011F3D" w:rsidRDefault="00C97FC3" w:rsidP="00011F3D">
      <w:pPr>
        <w:pStyle w:val="PL"/>
      </w:pPr>
      <w:r>
        <w:tab/>
        <w:t>nSMChargingInformation</w:t>
      </w:r>
      <w:r>
        <w:tab/>
      </w:r>
      <w:r>
        <w:tab/>
      </w:r>
      <w:r>
        <w:tab/>
      </w:r>
      <w:r>
        <w:tab/>
      </w:r>
      <w:r>
        <w:tab/>
      </w:r>
      <w:r w:rsidR="0057479B">
        <w:tab/>
      </w:r>
      <w:r>
        <w:t>[25] NSMChargingInformation OPTIONAL</w:t>
      </w:r>
      <w:r w:rsidR="00011F3D">
        <w:t>,</w:t>
      </w:r>
    </w:p>
    <w:p w14:paraId="09D9C713"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0057479B">
        <w:tab/>
      </w:r>
      <w:r w:rsidRPr="009D05A8">
        <w:t>[26]</w:t>
      </w:r>
      <w:r w:rsidRPr="00802878">
        <w:t xml:space="preserve"> </w:t>
      </w:r>
      <w:r>
        <w:t>NSPA</w:t>
      </w:r>
      <w:r w:rsidRPr="00D41BB7">
        <w:t>ChargingInformation</w:t>
      </w:r>
      <w:r w:rsidRPr="00802878">
        <w:t xml:space="preserve"> OPTIONAL</w:t>
      </w:r>
      <w:r w:rsidR="008D2824">
        <w:t>,</w:t>
      </w:r>
    </w:p>
    <w:p w14:paraId="02B6E04C" w14:textId="77777777" w:rsidR="0047056C" w:rsidRDefault="008D2824" w:rsidP="0047056C">
      <w:pPr>
        <w:pStyle w:val="PL"/>
      </w:pPr>
      <w:r>
        <w:tab/>
        <w:t>chargingID</w:t>
      </w:r>
      <w:r>
        <w:tab/>
      </w:r>
      <w:r>
        <w:tab/>
      </w:r>
      <w:r>
        <w:tab/>
      </w:r>
      <w:r>
        <w:tab/>
      </w:r>
      <w:r>
        <w:tab/>
      </w:r>
      <w:r>
        <w:tab/>
      </w:r>
      <w:r>
        <w:tab/>
      </w:r>
      <w:r>
        <w:tab/>
      </w:r>
      <w:r w:rsidR="0057479B">
        <w:tab/>
      </w:r>
      <w:r>
        <w:t>[27] ChargingID OPTIONAL</w:t>
      </w:r>
      <w:r w:rsidR="0047056C">
        <w:t>,</w:t>
      </w:r>
    </w:p>
    <w:p w14:paraId="3CC7868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[28] IMSChargingInformation</w:t>
      </w:r>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[29] MMTelChargingInformation</w:t>
      </w:r>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r w:rsidR="00CD2E54" w:rsidRPr="003D2BD5">
        <w:t>edgeInfrastructureUsageChargingInformation</w:t>
      </w:r>
      <w:r w:rsidR="00CD2E54" w:rsidRPr="003D2BD5">
        <w:tab/>
      </w:r>
      <w:r w:rsidRPr="003D2BD5">
        <w:t>[30] EdgeInfrastructureUsageChargingInformation OPTIONAL,</w:t>
      </w:r>
    </w:p>
    <w:p w14:paraId="3518C119" w14:textId="77777777" w:rsidR="00CD2E54" w:rsidRDefault="00783AFB" w:rsidP="00D1680A">
      <w:pPr>
        <w:pStyle w:val="PL"/>
      </w:pPr>
      <w:r w:rsidRPr="003D2BD5">
        <w:tab/>
      </w:r>
      <w:r w:rsidR="00CD2E54" w:rsidRPr="00CD2E54">
        <w:t>eASDeploymentChargingInformation</w:t>
      </w:r>
      <w:r w:rsidR="00CD2E54" w:rsidRPr="00CD2E54">
        <w:tab/>
      </w:r>
      <w:r w:rsidR="00CD2E54" w:rsidRPr="00CD2E54">
        <w:tab/>
      </w:r>
      <w:r w:rsidR="00CD2E54" w:rsidRPr="00CD2E54">
        <w:tab/>
      </w:r>
      <w:r w:rsidR="0057479B">
        <w:t xml:space="preserve"> </w:t>
      </w:r>
      <w:r>
        <w:t>[31]</w:t>
      </w:r>
      <w:r w:rsidRPr="00FF1AA9">
        <w:t xml:space="preserve"> </w:t>
      </w:r>
      <w:r>
        <w:t>E</w:t>
      </w:r>
      <w:r w:rsidRPr="00392E16">
        <w:t>ASDeploymentChargingInformation</w:t>
      </w:r>
      <w:r w:rsidRPr="00FF1AA9">
        <w:t xml:space="preserve"> </w:t>
      </w:r>
      <w:r w:rsidRPr="00F62492">
        <w:t>OPTIONAL</w:t>
      </w:r>
      <w:r>
        <w:t>,</w:t>
      </w:r>
    </w:p>
    <w:p w14:paraId="11B4AC1C"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5B3B6159"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10126F7F"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ProseChargingInformation </w:t>
      </w:r>
      <w:r w:rsidRPr="005D7410">
        <w:t>OPTIONAL</w:t>
      </w:r>
      <w:r>
        <w:t>,</w:t>
      </w:r>
    </w:p>
    <w:p w14:paraId="2E4C1EA6" w14:textId="77777777" w:rsidR="0057569F" w:rsidRDefault="0057569F" w:rsidP="0057569F">
      <w:pPr>
        <w:pStyle w:val="PL"/>
      </w:pPr>
      <w:r>
        <w:tab/>
        <w:t>eASID</w:t>
      </w:r>
      <w:r>
        <w:tab/>
      </w:r>
      <w:r>
        <w:tab/>
      </w:r>
      <w:r>
        <w:tab/>
      </w:r>
      <w:r>
        <w:tab/>
      </w:r>
      <w:r>
        <w:tab/>
      </w:r>
      <w:r>
        <w:tab/>
      </w:r>
      <w:r>
        <w:tab/>
      </w:r>
      <w:r>
        <w:tab/>
      </w:r>
      <w:r>
        <w:tab/>
      </w:r>
      <w:r>
        <w:tab/>
        <w:t>[35] UTF8String OPTIONAL,</w:t>
      </w:r>
    </w:p>
    <w:p w14:paraId="39409308" w14:textId="77777777" w:rsidR="0057569F" w:rsidRDefault="0057569F" w:rsidP="0057569F">
      <w:pPr>
        <w:pStyle w:val="PL"/>
      </w:pPr>
      <w:r>
        <w:tab/>
        <w:t>eDNID</w:t>
      </w:r>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t>eASProviderIdentifier</w:t>
      </w:r>
      <w:r>
        <w:tab/>
      </w:r>
      <w:r>
        <w:tab/>
      </w:r>
      <w:r>
        <w:tab/>
      </w:r>
      <w:r>
        <w:tab/>
      </w:r>
      <w:r>
        <w:tab/>
      </w:r>
      <w:r>
        <w:tab/>
        <w:t>[37] UTF8String OPTIONAL</w:t>
      </w:r>
      <w:r w:rsidR="003D2BD5">
        <w:t>,</w:t>
      </w:r>
    </w:p>
    <w:p w14:paraId="5246380F" w14:textId="77777777" w:rsidR="004F6F7F" w:rsidRDefault="003D2BD5" w:rsidP="004F6F7F">
      <w:pPr>
        <w:pStyle w:val="PL"/>
      </w:pPr>
      <w:r>
        <w:tab/>
        <w:t>mMSChargingInformation</w:t>
      </w:r>
      <w:r>
        <w:tab/>
      </w:r>
      <w:r>
        <w:tab/>
      </w:r>
      <w:r>
        <w:tab/>
      </w:r>
      <w:r>
        <w:tab/>
      </w:r>
      <w:r>
        <w:tab/>
      </w:r>
      <w:r>
        <w:tab/>
        <w:t>[38] MMSChargingInformation OPTIONAL</w:t>
      </w:r>
      <w:r w:rsidR="004F6F7F">
        <w:t>,</w:t>
      </w:r>
    </w:p>
    <w:p w14:paraId="6AE170FC" w14:textId="77777777" w:rsidR="00783AFB" w:rsidRDefault="004F6F7F" w:rsidP="004F6F7F">
      <w:pPr>
        <w:pStyle w:val="PL"/>
      </w:pPr>
      <w:r>
        <w:tab/>
        <w:t>aMFIdentifier</w:t>
      </w:r>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t>invocationTimestamp</w:t>
      </w:r>
      <w:r>
        <w:tab/>
      </w:r>
      <w:r>
        <w:tab/>
      </w:r>
      <w:r>
        <w:tab/>
      </w:r>
      <w:r>
        <w:tab/>
      </w:r>
      <w:r>
        <w:tab/>
      </w:r>
      <w:r>
        <w:tab/>
      </w:r>
      <w:r>
        <w:tab/>
        <w:t>[</w:t>
      </w:r>
      <w:r w:rsidR="00C865F1">
        <w:t>40</w:t>
      </w:r>
      <w:r>
        <w:t>] TimeStamp OPTIONAL</w:t>
      </w:r>
      <w:r w:rsidR="008E0F38">
        <w:t>,</w:t>
      </w:r>
    </w:p>
    <w:p w14:paraId="70967A8F" w14:textId="177926E1" w:rsidR="007464CE" w:rsidRDefault="008E0F38" w:rsidP="007464CE">
      <w:pPr>
        <w:pStyle w:val="PL"/>
      </w:pPr>
      <w:r>
        <w:tab/>
        <w:t>nSACFChargingInformation</w:t>
      </w:r>
      <w:r>
        <w:tab/>
      </w:r>
      <w:r>
        <w:tab/>
      </w:r>
      <w:r>
        <w:tab/>
      </w:r>
      <w:r>
        <w:tab/>
      </w:r>
      <w:r>
        <w:tab/>
        <w:t>[</w:t>
      </w:r>
      <w:r w:rsidR="00702DB2">
        <w:t>41</w:t>
      </w:r>
      <w:r>
        <w:t>] NSACFChargingInformation OPTIONAL</w:t>
      </w:r>
      <w:r w:rsidR="007464CE">
        <w:t>,</w:t>
      </w:r>
    </w:p>
    <w:p w14:paraId="57E8C0FA" w14:textId="1DD54461" w:rsidR="002D5BEF" w:rsidRDefault="007464CE" w:rsidP="002D5BEF">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rsidR="00702DB2">
        <w:t>42</w:t>
      </w:r>
      <w:r w:rsidRPr="002D5BEF">
        <w:t>] TSN</w:t>
      </w:r>
      <w:r w:rsidRPr="002D5BEF">
        <w:rPr>
          <w:rFonts w:hint="eastAsia"/>
        </w:rPr>
        <w:t>ChargingInformation</w:t>
      </w:r>
      <w:r w:rsidRPr="002D5BEF">
        <w:t xml:space="preserve"> OPTIONAL</w:t>
      </w:r>
      <w:r w:rsidR="002D5BEF">
        <w:t>,</w:t>
      </w:r>
    </w:p>
    <w:p w14:paraId="17400892" w14:textId="19AD1163" w:rsidR="009250B1" w:rsidRDefault="002D5BEF" w:rsidP="009250B1">
      <w:pPr>
        <w:pStyle w:val="PL"/>
      </w:pPr>
      <w:r>
        <w:tab/>
      </w:r>
      <w:r w:rsidRPr="002D5BEF">
        <w:rPr>
          <w:rFonts w:ascii="Times New Roman" w:hAnsi="Times New Roman" w:hint="eastAsia"/>
          <w:lang w:eastAsia="zh-CN"/>
        </w:rPr>
        <w:t>m</w:t>
      </w:r>
      <w:r>
        <w:t>BSSessionChargingInformation</w:t>
      </w:r>
      <w:r>
        <w:tab/>
      </w:r>
      <w:r>
        <w:tab/>
      </w:r>
      <w:r>
        <w:tab/>
      </w:r>
      <w:r>
        <w:tab/>
        <w:t>[4</w:t>
      </w:r>
      <w:r w:rsidR="00702DB2">
        <w:rPr>
          <w:rFonts w:ascii="Times New Roman" w:hAnsi="Times New Roman"/>
          <w:lang w:eastAsia="zh-CN"/>
        </w:rPr>
        <w:t>3</w:t>
      </w:r>
      <w:r>
        <w:t>] MbsSessionChargingInformation OPTIONAL</w:t>
      </w:r>
      <w:r w:rsidR="009250B1">
        <w:t>,</w:t>
      </w:r>
    </w:p>
    <w:p w14:paraId="0E958309" w14:textId="1F80B5C5" w:rsidR="00BC18B9" w:rsidRDefault="009250B1" w:rsidP="00BC18B9">
      <w:pPr>
        <w:pStyle w:val="PL"/>
      </w:pPr>
      <w:r>
        <w:tab/>
        <w:t>interCHFInformation</w:t>
      </w:r>
      <w:r>
        <w:tab/>
      </w:r>
      <w:r>
        <w:tab/>
      </w:r>
      <w:r>
        <w:tab/>
      </w:r>
      <w:r>
        <w:tab/>
      </w:r>
      <w:r>
        <w:tab/>
      </w:r>
      <w:r>
        <w:tab/>
      </w:r>
      <w:r>
        <w:tab/>
        <w:t>[4</w:t>
      </w:r>
      <w:r w:rsidR="00702DB2">
        <w:t>4</w:t>
      </w:r>
      <w:r>
        <w:t>] InterCHFInformation OPTIONAL</w:t>
      </w:r>
      <w:r w:rsidR="00BC18B9">
        <w:t>,</w:t>
      </w:r>
    </w:p>
    <w:p w14:paraId="18D0BA60" w14:textId="27C9FFE3" w:rsidR="0057479B" w:rsidRDefault="00BC18B9" w:rsidP="00BC18B9">
      <w:pPr>
        <w:pStyle w:val="PL"/>
      </w:pPr>
      <w:r>
        <w:tab/>
        <w:t>nSSAAChargingInformation</w:t>
      </w:r>
      <w:r>
        <w:tab/>
      </w:r>
      <w:r>
        <w:tab/>
      </w:r>
      <w:r>
        <w:tab/>
      </w:r>
      <w:r>
        <w:tab/>
      </w:r>
      <w:r>
        <w:tab/>
        <w:t>[</w:t>
      </w:r>
      <w:r w:rsidR="00702DB2">
        <w:t>45</w:t>
      </w:r>
      <w:r>
        <w:t>] NSSAAChargingInformation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r>
        <w:t xml:space="preserve">PDUSessionChargingInformation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t>pDUSessionChargingID</w:t>
      </w:r>
      <w:r>
        <w:tab/>
      </w:r>
      <w:r>
        <w:tab/>
      </w:r>
      <w:r w:rsidR="00A96C29">
        <w:tab/>
      </w:r>
      <w:r>
        <w:tab/>
      </w:r>
      <w:r w:rsidR="00904780" w:rsidRPr="00904780">
        <w:tab/>
      </w:r>
      <w:r>
        <w:t>[0] ChargingID,</w:t>
      </w:r>
    </w:p>
    <w:p w14:paraId="09BD28C6"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38D1F7BE"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6A19F642"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010931B3"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C44CD5"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DC4790B"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7564955A"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2EC28F5D" w14:textId="77777777" w:rsidR="004A1D5E" w:rsidRDefault="004A1D5E" w:rsidP="004A1D5E">
      <w:pPr>
        <w:pStyle w:val="PL"/>
      </w:pPr>
      <w:r>
        <w:lastRenderedPageBreak/>
        <w:tab/>
        <w:t>pDUType</w:t>
      </w:r>
      <w:r>
        <w:tab/>
      </w:r>
      <w:r>
        <w:tab/>
      </w:r>
      <w:r>
        <w:tab/>
      </w:r>
      <w:r>
        <w:tab/>
      </w:r>
      <w:r>
        <w:tab/>
      </w:r>
      <w:r>
        <w:tab/>
      </w:r>
      <w:r>
        <w:tab/>
      </w:r>
      <w:r w:rsidR="00904780" w:rsidRPr="00904780">
        <w:tab/>
      </w:r>
      <w:r w:rsidR="00904780" w:rsidRPr="00904780">
        <w:tab/>
      </w:r>
      <w:r>
        <w:t>[8] PDUSessionType OPTIONAL,</w:t>
      </w:r>
    </w:p>
    <w:p w14:paraId="7902AB63"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7675F58A"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57E7DC2A"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74F60E52"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1E90628B"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242120A0"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25ED6175"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1EC09C59"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5E3AC9D0"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099126C9"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2089A538" w14:textId="77777777" w:rsidR="003D2BD5" w:rsidRDefault="003D2BD5" w:rsidP="00C524FE">
      <w:pPr>
        <w:pStyle w:val="PL"/>
        <w:tabs>
          <w:tab w:val="left" w:pos="3413"/>
        </w:tabs>
      </w:pPr>
      <w:r>
        <w:tab/>
        <w:t>threeGPPPSDataOffStatus</w:t>
      </w:r>
      <w:r>
        <w:tab/>
      </w:r>
      <w:r>
        <w:tab/>
      </w:r>
      <w:r>
        <w:tab/>
      </w:r>
      <w:bookmarkStart w:id="4365" w:name="_Hlk122779607"/>
      <w:r>
        <w:tab/>
      </w:r>
      <w:bookmarkEnd w:id="4365"/>
      <w:r w:rsidRPr="00CF352B">
        <w:tab/>
      </w:r>
      <w:r w:rsidRPr="00CF352B">
        <w:tab/>
      </w:r>
      <w:r>
        <w:t>[22] ThreeGPPPSDataOffStatus OPTIONAL,</w:t>
      </w:r>
    </w:p>
    <w:p w14:paraId="5B9411A9"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5A7662B3"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0AB552DC"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9386FA0"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51F45B0"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0D1D16FC"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3007698F"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7696CA4" w14:textId="77777777" w:rsidR="003C6E2F" w:rsidRPr="0009176B" w:rsidRDefault="003C6E2F" w:rsidP="003C6E2F">
      <w:pPr>
        <w:pStyle w:val="PL"/>
        <w:rPr>
          <w:lang w:val="en-US"/>
        </w:rPr>
      </w:pPr>
      <w:r>
        <w:tab/>
      </w:r>
      <w:bookmarkStart w:id="4366" w:name="_Hlk47110351"/>
      <w:r>
        <w:t>mA</w:t>
      </w:r>
      <w:r w:rsidRPr="0009176B">
        <w:rPr>
          <w:lang w:val="en-US"/>
        </w:rPr>
        <w:t>PDUNonThreeGPPUserLocationInfo</w:t>
      </w:r>
      <w:bookmarkEnd w:id="4366"/>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12799351" w14:textId="77777777" w:rsidR="00536FD5" w:rsidRPr="00750C70" w:rsidRDefault="003C6E2F" w:rsidP="00536FD5">
      <w:pPr>
        <w:pStyle w:val="PL"/>
      </w:pPr>
      <w:r>
        <w:tab/>
      </w:r>
      <w:bookmarkStart w:id="4367" w:name="_Hlk47110506"/>
      <w:r>
        <w:t>mA</w:t>
      </w:r>
      <w:r w:rsidRPr="00750C70">
        <w:t>PDUNonThreeGPP</w:t>
      </w:r>
      <w:r>
        <w:t>RATType</w:t>
      </w:r>
      <w:bookmarkEnd w:id="4367"/>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5D1545B1" w14:textId="77777777" w:rsidR="00536FD5" w:rsidRDefault="003C6E2F" w:rsidP="00536FD5">
      <w:pPr>
        <w:pStyle w:val="PL"/>
      </w:pPr>
      <w:r>
        <w:tab/>
      </w:r>
      <w:bookmarkStart w:id="4368" w:name="_Hlk47110597"/>
      <w:r>
        <w:t>mA</w:t>
      </w:r>
      <w:r w:rsidRPr="00750C70">
        <w:t>PDUSessionInformation</w:t>
      </w:r>
      <w:bookmarkEnd w:id="4368"/>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41F8B25"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4369" w:name="_Hlk114130584"/>
      <w:r>
        <w:tab/>
      </w:r>
      <w:r>
        <w:tab/>
      </w:r>
      <w:bookmarkEnd w:id="4369"/>
      <w:r>
        <w:t>[35] UserLocationInformationStructured OPTIONAL,</w:t>
      </w:r>
    </w:p>
    <w:p w14:paraId="70597E32" w14:textId="77777777" w:rsidR="00226751" w:rsidRDefault="00226751" w:rsidP="00226751">
      <w:pPr>
        <w:pStyle w:val="PL"/>
      </w:pPr>
      <w:r>
        <w:tab/>
        <w:t>mAPDUNonThreeGPPUserLocationInfoASN1</w:t>
      </w:r>
      <w:r>
        <w:tab/>
        <w:t>[36] UserLocationInformationStructured OPTIONAL,</w:t>
      </w:r>
    </w:p>
    <w:p w14:paraId="344B47AA" w14:textId="77777777" w:rsidR="00226751" w:rsidRDefault="00226751" w:rsidP="00226751">
      <w:pPr>
        <w:pStyle w:val="PL"/>
      </w:pPr>
      <w:r>
        <w:tab/>
        <w:t>userLocationTime</w:t>
      </w:r>
      <w:r>
        <w:tab/>
      </w:r>
      <w:r>
        <w:tab/>
      </w:r>
      <w:r>
        <w:tab/>
      </w:r>
      <w:r>
        <w:tab/>
      </w:r>
      <w:r>
        <w:tab/>
      </w:r>
      <w:r>
        <w:tab/>
        <w:t>[37] TimeStamp OPTIONAL, -- not to be used</w:t>
      </w:r>
    </w:p>
    <w:p w14:paraId="47091634" w14:textId="77777777" w:rsidR="00226751" w:rsidRDefault="00226751" w:rsidP="00226751">
      <w:pPr>
        <w:pStyle w:val="PL"/>
      </w:pPr>
      <w:r w:rsidRPr="00111FE6">
        <w:t>-- user location info time is included under UserLocationInformation</w:t>
      </w:r>
    </w:p>
    <w:p w14:paraId="42A5B3BD" w14:textId="77777777" w:rsidR="00226751" w:rsidRDefault="00226751" w:rsidP="00226751">
      <w:pPr>
        <w:pStyle w:val="PL"/>
      </w:pPr>
      <w:r>
        <w:tab/>
        <w:t>mAPDUNonThreeGPPUserLocationTime</w:t>
      </w:r>
      <w:r>
        <w:tab/>
      </w:r>
      <w:r>
        <w:tab/>
        <w:t>[38] TimeStamp OPTIONAL,</w:t>
      </w:r>
    </w:p>
    <w:p w14:paraId="69ED343F" w14:textId="77777777" w:rsidR="00226751" w:rsidRDefault="00226751" w:rsidP="00226751">
      <w:pPr>
        <w:pStyle w:val="PL"/>
      </w:pPr>
      <w:r>
        <w:tab/>
        <w:t>listOfPresenceReportingAreaInformation</w:t>
      </w:r>
      <w:r>
        <w:tab/>
        <w:t>[39] SEQUENCE OF PresenceReportingAreaInfo OPTIONAL,</w:t>
      </w:r>
    </w:p>
    <w:p w14:paraId="4BFA45E1" w14:textId="77777777" w:rsidR="00226751" w:rsidRDefault="00226751" w:rsidP="00226751">
      <w:pPr>
        <w:pStyle w:val="PL"/>
      </w:pPr>
      <w:r>
        <w:tab/>
        <w:t>redundantTransmissionType</w:t>
      </w:r>
      <w:r>
        <w:tab/>
      </w:r>
      <w:r>
        <w:tab/>
      </w:r>
      <w:r>
        <w:tab/>
      </w:r>
      <w:r>
        <w:tab/>
        <w:t>[40] RedundantTransmissionType OPTIONAL,</w:t>
      </w:r>
    </w:p>
    <w:p w14:paraId="5B579F47" w14:textId="77777777" w:rsidR="00226751" w:rsidRDefault="00226751" w:rsidP="00226751">
      <w:pPr>
        <w:pStyle w:val="PL"/>
      </w:pPr>
      <w:r>
        <w:tab/>
        <w:t>pDUSessionPairID</w:t>
      </w:r>
      <w:r>
        <w:tab/>
      </w:r>
      <w:r>
        <w:tab/>
      </w:r>
      <w:r>
        <w:tab/>
      </w:r>
      <w:r>
        <w:tab/>
      </w:r>
      <w:r>
        <w:tab/>
      </w:r>
      <w:r>
        <w:tab/>
        <w:t>[41] PDUSessionPairID OPTIONAL,</w:t>
      </w:r>
    </w:p>
    <w:p w14:paraId="4B865F21"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CFC43E2"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74C53F91"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4E24914A"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t>smfHomeProvidedChargingID</w:t>
      </w:r>
      <w:r>
        <w:tab/>
      </w:r>
      <w:r>
        <w:tab/>
      </w:r>
      <w:r>
        <w:tab/>
      </w:r>
      <w:r>
        <w:tab/>
        <w:t>[46] UTF8String OPTIONAL</w:t>
      </w:r>
      <w:r w:rsidR="00A56653">
        <w:t>,</w:t>
      </w:r>
    </w:p>
    <w:p w14:paraId="0AD001C7" w14:textId="77777777" w:rsidR="007A7818" w:rsidRDefault="00A56653" w:rsidP="007A7818">
      <w:pPr>
        <w:pStyle w:val="PL"/>
      </w:pPr>
      <w:r>
        <w:tab/>
      </w:r>
      <w:r w:rsidR="006E4062" w:rsidRPr="006E4062">
        <w:t>sNPNInformation</w:t>
      </w:r>
      <w:r>
        <w:tab/>
      </w:r>
      <w:r>
        <w:tab/>
      </w:r>
      <w:r>
        <w:tab/>
      </w:r>
      <w:r>
        <w:tab/>
      </w:r>
      <w:r>
        <w:tab/>
      </w:r>
      <w:r>
        <w:tab/>
      </w:r>
      <w:r>
        <w:tab/>
        <w:t xml:space="preserve">[47] </w:t>
      </w:r>
      <w:r w:rsidR="006E4062" w:rsidRPr="007E1C79">
        <w:t>SNPNInformation</w:t>
      </w:r>
      <w:r>
        <w:t xml:space="preserve"> OPTIONAL</w:t>
      </w:r>
      <w:r w:rsidR="007A7818">
        <w:t>,</w:t>
      </w:r>
    </w:p>
    <w:p w14:paraId="68E0E0F8" w14:textId="77777777" w:rsidR="00DE075C" w:rsidRPr="00DE075C" w:rsidRDefault="007A7818" w:rsidP="00DE075C">
      <w:pPr>
        <w:pStyle w:val="PL"/>
      </w:pPr>
      <w:r>
        <w:tab/>
        <w:t>hPLMNSNSSAI</w:t>
      </w:r>
      <w:r>
        <w:tab/>
      </w:r>
      <w:r>
        <w:tab/>
      </w:r>
      <w:r>
        <w:tab/>
      </w:r>
      <w:r>
        <w:tab/>
      </w:r>
      <w:r>
        <w:tab/>
      </w:r>
      <w:r>
        <w:tab/>
      </w:r>
      <w:r>
        <w:tab/>
      </w:r>
      <w:r>
        <w:tab/>
        <w:t>[48] SingleNSSAI OPTIONAL</w:t>
      </w:r>
      <w:r w:rsidR="00DE075C">
        <w:t>,</w:t>
      </w:r>
    </w:p>
    <w:p w14:paraId="16237458" w14:textId="77777777" w:rsidR="007464CE" w:rsidRDefault="00DE075C" w:rsidP="007464CE">
      <w:pPr>
        <w:pStyle w:val="PL"/>
        <w:rPr>
          <w:rFonts w:eastAsia="DengXian"/>
        </w:rPr>
      </w:pPr>
      <w:r w:rsidRPr="00276E7E">
        <w:rPr>
          <w:rFonts w:eastAsia="DengXian"/>
        </w:rPr>
        <w:tab/>
      </w:r>
      <w:bookmarkStart w:id="4370" w:name="_Hlk146288710"/>
      <w:bookmarkStart w:id="4371" w:name="_Hlk146288750"/>
      <w:r w:rsidRPr="00276E7E">
        <w:rPr>
          <w:rFonts w:eastAsia="DengXian"/>
        </w:rPr>
        <w:t>iMSSessionInformation</w:t>
      </w:r>
      <w:bookmarkEnd w:id="4370"/>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4371"/>
      <w:r w:rsidRPr="00276E7E">
        <w:rPr>
          <w:rFonts w:eastAsia="DengXian"/>
          <w:lang w:eastAsia="zh-CN"/>
        </w:rPr>
        <w:t xml:space="preserve">on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t>alternativeSNSSAI</w:t>
      </w:r>
      <w:r>
        <w:tab/>
      </w:r>
      <w:r>
        <w:tab/>
      </w:r>
      <w:r>
        <w:tab/>
      </w:r>
      <w:r>
        <w:tab/>
      </w:r>
      <w:r>
        <w:tab/>
      </w:r>
      <w:r>
        <w:tab/>
        <w:t>[</w:t>
      </w:r>
      <w:r w:rsidR="00702DB2">
        <w:t>50</w:t>
      </w:r>
      <w:r>
        <w:t>] SingleNSSAI OPTIONAL</w:t>
      </w:r>
      <w:r w:rsidR="00540B0B">
        <w:rPr>
          <w:rFonts w:eastAsia="DengXian"/>
        </w:rPr>
        <w:t>,</w:t>
      </w:r>
    </w:p>
    <w:p w14:paraId="68F30C94" w14:textId="0FAD41FC" w:rsidR="00CE1E9F" w:rsidRDefault="00540B0B" w:rsidP="00CE1E9F">
      <w:pPr>
        <w:pStyle w:val="PL"/>
        <w:rPr>
          <w:rFonts w:eastAsia="DengXian"/>
          <w:lang w:eastAsia="zh-CN"/>
        </w:rPr>
      </w:pPr>
      <w:r>
        <w:tab/>
        <w:t>fiveGSBridgeInformation</w:t>
      </w:r>
      <w:r>
        <w:tab/>
      </w:r>
      <w:r>
        <w:tab/>
      </w:r>
      <w:r>
        <w:tab/>
      </w:r>
      <w:r>
        <w:tab/>
      </w:r>
      <w:r>
        <w:tab/>
        <w:t>[</w:t>
      </w:r>
      <w:r w:rsidR="00702DB2">
        <w:t>51</w:t>
      </w:r>
      <w:r>
        <w:t>] FiveGSBridgeInformation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t>fiveGMulticastService</w:t>
      </w:r>
      <w:r>
        <w:tab/>
      </w:r>
      <w:r>
        <w:tab/>
      </w:r>
      <w:r>
        <w:tab/>
      </w:r>
      <w:r>
        <w:tab/>
      </w:r>
      <w:r>
        <w:tab/>
        <w:t>[5</w:t>
      </w:r>
      <w:r w:rsidR="00702DB2">
        <w:t>2</w:t>
      </w:r>
      <w:r>
        <w:t xml:space="preserve">] FiveGMulticastService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r>
        <w:t xml:space="preserve">RoamingQBCInformation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t>multipleQFIcontainer</w:t>
      </w:r>
      <w:r>
        <w:tab/>
      </w:r>
      <w:r>
        <w:tab/>
      </w:r>
      <w:r>
        <w:tab/>
        <w:t>[0] SEQUENCE OF MultipleQFIContainer OPTIONAL,</w:t>
      </w:r>
    </w:p>
    <w:p w14:paraId="32EFD1A8" w14:textId="77777777" w:rsidR="00DB3941" w:rsidRDefault="004A1D5E" w:rsidP="00DB3941">
      <w:pPr>
        <w:pStyle w:val="PL"/>
      </w:pPr>
      <w:r>
        <w:tab/>
        <w:t>uPFID</w:t>
      </w:r>
      <w:r>
        <w:tab/>
      </w:r>
      <w:r>
        <w:tab/>
      </w:r>
      <w:r>
        <w:tab/>
      </w:r>
      <w:r>
        <w:tab/>
      </w:r>
      <w:r>
        <w:tab/>
      </w:r>
      <w:r>
        <w:tab/>
      </w:r>
      <w:r>
        <w:tab/>
        <w:t>[1]</w:t>
      </w:r>
      <w:r w:rsidR="0081607D" w:rsidDel="0081607D">
        <w:t xml:space="preserve"> </w:t>
      </w:r>
      <w:r>
        <w:t>NetworkFunctionName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t>roamingChargingProfile</w:t>
      </w:r>
      <w:r>
        <w:tab/>
      </w:r>
      <w:r>
        <w:tab/>
      </w:r>
      <w:r>
        <w:tab/>
        <w:t>[2] RoamingChargingProfile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r>
        <w:t>SMSChargingInformation</w:t>
      </w:r>
      <w:r>
        <w:tab/>
        <w:t>::= SET</w:t>
      </w:r>
    </w:p>
    <w:p w14:paraId="38411250" w14:textId="77777777" w:rsidR="000661B5" w:rsidRDefault="000661B5" w:rsidP="000661B5">
      <w:pPr>
        <w:pStyle w:val="PL"/>
      </w:pPr>
      <w:r>
        <w:t>{</w:t>
      </w:r>
    </w:p>
    <w:p w14:paraId="33685E6E" w14:textId="77777777" w:rsidR="000661B5" w:rsidRDefault="000661B5" w:rsidP="000661B5">
      <w:pPr>
        <w:pStyle w:val="PL"/>
      </w:pPr>
      <w:r>
        <w:tab/>
        <w:t>originatorInfo</w:t>
      </w:r>
      <w:r>
        <w:tab/>
      </w:r>
      <w:r>
        <w:tab/>
      </w:r>
      <w:r>
        <w:tab/>
      </w:r>
      <w:r>
        <w:tab/>
        <w:t>[1] OriginatorInfo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287A416C"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752C991C" w14:textId="77777777" w:rsidR="000661B5" w:rsidRDefault="000661B5" w:rsidP="000661B5">
      <w:pPr>
        <w:pStyle w:val="PL"/>
      </w:pPr>
      <w:r>
        <w:tab/>
        <w:t xml:space="preserve">uETimeZone </w:t>
      </w:r>
      <w:r>
        <w:tab/>
      </w:r>
      <w:r>
        <w:tab/>
      </w:r>
      <w:r>
        <w:tab/>
      </w:r>
      <w:r>
        <w:tab/>
      </w:r>
      <w:r>
        <w:tab/>
        <w:t>[5] MSTimeZone OPTIONAL,</w:t>
      </w:r>
    </w:p>
    <w:p w14:paraId="4AFAAEF2" w14:textId="77777777" w:rsidR="000661B5" w:rsidRDefault="000661B5" w:rsidP="000661B5">
      <w:pPr>
        <w:pStyle w:val="PL"/>
      </w:pPr>
      <w:r>
        <w:lastRenderedPageBreak/>
        <w:tab/>
        <w:t>rATType</w:t>
      </w:r>
      <w:r>
        <w:tab/>
      </w:r>
      <w:r>
        <w:tab/>
      </w:r>
      <w:r>
        <w:tab/>
      </w:r>
      <w:r>
        <w:tab/>
      </w:r>
      <w:r>
        <w:tab/>
      </w:r>
      <w:r>
        <w:tab/>
        <w:t>[6] RATType OPTIONAL,</w:t>
      </w:r>
    </w:p>
    <w:p w14:paraId="0E1669C9" w14:textId="77777777" w:rsidR="000661B5" w:rsidRDefault="000661B5" w:rsidP="000661B5">
      <w:pPr>
        <w:pStyle w:val="PL"/>
      </w:pPr>
      <w:r>
        <w:tab/>
        <w:t>sMSCAddress</w:t>
      </w:r>
      <w:r>
        <w:tab/>
      </w:r>
      <w:r>
        <w:tab/>
      </w:r>
      <w:r>
        <w:tab/>
      </w:r>
      <w:r>
        <w:tab/>
      </w:r>
      <w:r>
        <w:tab/>
        <w:t>[7] AddressString OPTIONAL,</w:t>
      </w:r>
    </w:p>
    <w:p w14:paraId="0CE4FEC4"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t>sMDataCodingScheme</w:t>
      </w:r>
      <w:r>
        <w:tab/>
      </w:r>
      <w:r>
        <w:tab/>
      </w:r>
      <w:r>
        <w:tab/>
        <w:t>[20] INTEGER OPTIONAL,</w:t>
      </w:r>
    </w:p>
    <w:p w14:paraId="2998ACC0" w14:textId="77777777" w:rsidR="000661B5" w:rsidRDefault="000661B5" w:rsidP="000661B5">
      <w:pPr>
        <w:pStyle w:val="PL"/>
      </w:pPr>
      <w:r>
        <w:tab/>
        <w:t>sMMessageType</w:t>
      </w:r>
      <w:r>
        <w:tab/>
      </w:r>
      <w:r>
        <w:tab/>
      </w:r>
      <w:r>
        <w:tab/>
      </w:r>
      <w:r>
        <w:tab/>
        <w:t>[21] SMMessageType OPTIONAL,</w:t>
      </w:r>
    </w:p>
    <w:p w14:paraId="6128113F" w14:textId="77777777" w:rsidR="000661B5" w:rsidRDefault="000661B5" w:rsidP="000661B5">
      <w:pPr>
        <w:pStyle w:val="PL"/>
      </w:pPr>
      <w:r>
        <w:tab/>
        <w:t>sMReplyPathRequested</w:t>
      </w:r>
      <w:r>
        <w:tab/>
      </w:r>
      <w:r>
        <w:tab/>
      </w:r>
      <w:r w:rsidR="00A96C29">
        <w:tab/>
      </w:r>
      <w:r>
        <w:t>[22] SMReplyPathRequested OPTIONAL,</w:t>
      </w:r>
    </w:p>
    <w:p w14:paraId="592A9360" w14:textId="77777777" w:rsidR="000661B5" w:rsidRDefault="000661B5" w:rsidP="000661B5">
      <w:pPr>
        <w:pStyle w:val="PL"/>
      </w:pPr>
      <w:r>
        <w:tab/>
        <w:t>sMUserDataHeader</w:t>
      </w:r>
      <w:r>
        <w:tab/>
      </w:r>
      <w:r>
        <w:tab/>
      </w:r>
      <w:r w:rsidR="00A96C29">
        <w:tab/>
      </w:r>
      <w:r>
        <w:tab/>
        <w:t>[23] OCTET STRING OPTIONAL,</w:t>
      </w:r>
    </w:p>
    <w:p w14:paraId="51649C85" w14:textId="77777777" w:rsidR="000661B5" w:rsidRDefault="000661B5" w:rsidP="000661B5">
      <w:pPr>
        <w:pStyle w:val="PL"/>
      </w:pPr>
      <w:r>
        <w:tab/>
        <w:t>sMSStatus</w:t>
      </w:r>
      <w:r>
        <w:tab/>
      </w:r>
      <w:r>
        <w:tab/>
      </w:r>
      <w:r>
        <w:tab/>
      </w:r>
      <w:r>
        <w:tab/>
      </w:r>
      <w:r>
        <w:tab/>
        <w:t>[24] SMSStatus OPTIONAL,</w:t>
      </w:r>
    </w:p>
    <w:p w14:paraId="1BD58192" w14:textId="77777777" w:rsidR="000661B5" w:rsidRDefault="000661B5" w:rsidP="000661B5">
      <w:pPr>
        <w:pStyle w:val="PL"/>
      </w:pPr>
      <w:r>
        <w:tab/>
        <w:t>sMDischargeTime</w:t>
      </w:r>
      <w:r>
        <w:tab/>
      </w:r>
      <w:r>
        <w:tab/>
      </w:r>
      <w:r>
        <w:tab/>
      </w:r>
      <w:r>
        <w:tab/>
        <w:t>[25] TimeStamp OPTIONAL,</w:t>
      </w:r>
    </w:p>
    <w:p w14:paraId="68D87D0D" w14:textId="77777777" w:rsidR="000661B5" w:rsidRDefault="000661B5" w:rsidP="000661B5">
      <w:pPr>
        <w:pStyle w:val="PL"/>
      </w:pPr>
      <w:r>
        <w:tab/>
        <w:t xml:space="preserve">sMTotalNumber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t xml:space="preserve">sMSequenceNumber </w:t>
      </w:r>
      <w:r>
        <w:tab/>
      </w:r>
      <w:r>
        <w:tab/>
      </w:r>
      <w:r>
        <w:tab/>
        <w:t>[28] INTEGER OPTIONAL,</w:t>
      </w:r>
    </w:p>
    <w:p w14:paraId="36CAD268" w14:textId="77777777" w:rsidR="000661B5" w:rsidRDefault="000661B5" w:rsidP="000661B5">
      <w:pPr>
        <w:pStyle w:val="PL"/>
      </w:pPr>
      <w:r>
        <w:tab/>
        <w:t>sMSResult</w:t>
      </w:r>
      <w:r>
        <w:tab/>
      </w:r>
      <w:r>
        <w:tab/>
      </w:r>
      <w:r>
        <w:tab/>
      </w:r>
      <w:r>
        <w:tab/>
      </w:r>
      <w:r>
        <w:tab/>
        <w:t>[29] SMSResult OPTIONAL,</w:t>
      </w:r>
    </w:p>
    <w:p w14:paraId="1DF6A64B" w14:textId="77777777" w:rsidR="000661B5" w:rsidRDefault="000661B5" w:rsidP="000661B5">
      <w:pPr>
        <w:pStyle w:val="PL"/>
      </w:pPr>
      <w:r>
        <w:tab/>
        <w:t>submissionTime</w:t>
      </w:r>
      <w:r>
        <w:tab/>
      </w:r>
      <w:r>
        <w:tab/>
      </w:r>
      <w:r>
        <w:tab/>
      </w:r>
      <w:r>
        <w:tab/>
        <w:t>[30] TimeStamp OPTIONAL,</w:t>
      </w:r>
    </w:p>
    <w:p w14:paraId="1A563BCD" w14:textId="77777777" w:rsidR="000661B5" w:rsidRDefault="000661B5" w:rsidP="000661B5">
      <w:pPr>
        <w:pStyle w:val="PL"/>
      </w:pPr>
      <w:r>
        <w:tab/>
        <w:t>sMPriority</w:t>
      </w:r>
      <w:r>
        <w:tab/>
      </w:r>
      <w:r>
        <w:tab/>
      </w:r>
      <w:r>
        <w:tab/>
      </w:r>
      <w:r>
        <w:tab/>
      </w:r>
      <w:r>
        <w:tab/>
        <w:t>[31] PriorityType OPTIONAL,</w:t>
      </w:r>
    </w:p>
    <w:p w14:paraId="7940F5EB"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4C273F64" w14:textId="77777777" w:rsidR="000661B5" w:rsidRDefault="000661B5" w:rsidP="000661B5">
      <w:pPr>
        <w:pStyle w:val="PL"/>
      </w:pPr>
      <w:r>
        <w:tab/>
        <w:t>messageSize</w:t>
      </w:r>
      <w:r>
        <w:tab/>
      </w:r>
      <w:r>
        <w:tab/>
      </w:r>
      <w:r>
        <w:tab/>
      </w:r>
      <w:r>
        <w:tab/>
      </w:r>
      <w:r>
        <w:tab/>
        <w:t>[33] INTEGER OPTIONAL,</w:t>
      </w:r>
    </w:p>
    <w:p w14:paraId="18B7C575" w14:textId="77777777" w:rsidR="000661B5" w:rsidRDefault="000661B5" w:rsidP="000661B5">
      <w:pPr>
        <w:pStyle w:val="PL"/>
      </w:pPr>
      <w:r>
        <w:tab/>
        <w:t>messageClass</w:t>
      </w:r>
      <w:r>
        <w:tab/>
      </w:r>
      <w:r>
        <w:tab/>
      </w:r>
      <w:r>
        <w:tab/>
      </w:r>
      <w:r>
        <w:tab/>
      </w:r>
      <w:r w:rsidR="00A96C29">
        <w:tab/>
      </w:r>
      <w:r>
        <w:t>[34] MessageClass OPTIONAL,</w:t>
      </w:r>
    </w:p>
    <w:p w14:paraId="5D1EE315" w14:textId="77777777" w:rsidR="004A6D31" w:rsidRDefault="000661B5" w:rsidP="004A6D31">
      <w:pPr>
        <w:pStyle w:val="PL"/>
      </w:pPr>
      <w:r>
        <w:tab/>
        <w:t>sMdeliveryReportRequested</w:t>
      </w:r>
      <w:r>
        <w:tab/>
        <w:t>[35] SMdeliveryReportRequested OPTIONAL</w:t>
      </w:r>
      <w:r w:rsidR="004A6D31">
        <w:t>,</w:t>
      </w:r>
    </w:p>
    <w:p w14:paraId="04FA84B5"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19C1D2B2" w14:textId="77777777" w:rsidR="00BE630B" w:rsidRDefault="008D2824" w:rsidP="00BE630B">
      <w:pPr>
        <w:pStyle w:val="PL"/>
      </w:pPr>
      <w:r>
        <w:tab/>
        <w:t>userRoamerInOut</w:t>
      </w:r>
      <w:r>
        <w:tab/>
      </w:r>
      <w:r>
        <w:tab/>
      </w:r>
      <w:r>
        <w:tab/>
      </w:r>
      <w:r>
        <w:tab/>
        <w:t>[37] RoamerInOut OPTIONAL</w:t>
      </w:r>
      <w:r w:rsidR="00BE630B">
        <w:t>,</w:t>
      </w:r>
    </w:p>
    <w:p w14:paraId="3BBCC052" w14:textId="77777777" w:rsidR="000661B5" w:rsidRDefault="00BE630B" w:rsidP="00BE630B">
      <w:pPr>
        <w:pStyle w:val="PL"/>
      </w:pPr>
      <w:r>
        <w:tab/>
        <w:t>userLocationInformationASN1</w:t>
      </w:r>
      <w:r>
        <w:tab/>
        <w:t>[38] UserLocationInformationStructured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r>
        <w:t>E</w:t>
      </w:r>
      <w:r w:rsidRPr="00AE0DD6">
        <w:t>xposureFunctionAPIInformation</w:t>
      </w:r>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The string may also be based on AddressString.</w:t>
      </w:r>
    </w:p>
    <w:p w14:paraId="5F951A52"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761F9D7E"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35E9E595"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91953E0"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082FFDC7"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r w:rsidRPr="004F6F7F">
        <w:rPr>
          <w:lang w:val="fr-FR"/>
        </w:rPr>
        <w:t>externalIndividualIdentifier</w:t>
      </w:r>
      <w:r w:rsidRPr="004F6F7F">
        <w:rPr>
          <w:lang w:val="fr-FR"/>
        </w:rPr>
        <w:tab/>
        <w:t>[7] InvolvedParty OPTIONAL,</w:t>
      </w:r>
    </w:p>
    <w:p w14:paraId="69441C8E" w14:textId="77777777" w:rsidR="007F3A13" w:rsidRPr="00F9626C" w:rsidRDefault="00AD33EF" w:rsidP="00AD33EF">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B4FB79A" w14:textId="77777777" w:rsidR="00F9626C" w:rsidRPr="00604B40" w:rsidRDefault="00F9626C" w:rsidP="00F9626C">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1C438735" w14:textId="77777777" w:rsidR="00AD33EF" w:rsidRPr="00604B40" w:rsidRDefault="00F9626C" w:rsidP="00F9626C">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r w:rsidR="00E00062" w:rsidRPr="00604B40">
        <w:rPr>
          <w:lang w:val="fr-FR"/>
        </w:rPr>
        <w:t>,</w:t>
      </w:r>
    </w:p>
    <w:p w14:paraId="65A6C42F" w14:textId="77777777" w:rsidR="00E00062" w:rsidRPr="00604B40" w:rsidRDefault="00E00062" w:rsidP="00E00062">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49C1274D" w14:textId="77777777" w:rsidR="00E00062" w:rsidRPr="00604B40" w:rsidRDefault="00E00062" w:rsidP="00E00062">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120D81DA" w14:textId="77777777" w:rsidR="00E00062" w:rsidRPr="00604B40" w:rsidRDefault="00E00062" w:rsidP="00F9626C">
      <w:pPr>
        <w:pStyle w:val="PL"/>
        <w:rPr>
          <w:lang w:val="fr-FR"/>
        </w:rPr>
      </w:pPr>
    </w:p>
    <w:p w14:paraId="2B3B499C" w14:textId="77777777" w:rsidR="007F3A13" w:rsidRPr="00604B40" w:rsidRDefault="007F3A13" w:rsidP="007F3A13">
      <w:pPr>
        <w:pStyle w:val="PL"/>
        <w:rPr>
          <w:lang w:val="fr-FR"/>
        </w:rPr>
      </w:pPr>
      <w:r w:rsidRPr="00604B40">
        <w:rPr>
          <w:lang w:val="fr-FR"/>
        </w:rPr>
        <w:t>}</w:t>
      </w:r>
    </w:p>
    <w:p w14:paraId="1C83AF1B" w14:textId="77777777" w:rsidR="007F3A13" w:rsidRPr="00604B40" w:rsidRDefault="007F3A13" w:rsidP="000661B5">
      <w:pPr>
        <w:pStyle w:val="PL"/>
        <w:rPr>
          <w:lang w:val="fr-FR"/>
        </w:rPr>
      </w:pPr>
    </w:p>
    <w:p w14:paraId="02E15297" w14:textId="77777777" w:rsidR="000661B5" w:rsidRPr="00604B40" w:rsidRDefault="000661B5" w:rsidP="004A1D5E">
      <w:pPr>
        <w:pStyle w:val="PL"/>
        <w:rPr>
          <w:lang w:val="fr-FR"/>
        </w:rPr>
      </w:pPr>
    </w:p>
    <w:p w14:paraId="192A0BAD" w14:textId="77777777" w:rsidR="00B0571A" w:rsidRPr="00604B40" w:rsidRDefault="00B0571A" w:rsidP="00B0571A">
      <w:pPr>
        <w:pStyle w:val="PL"/>
        <w:rPr>
          <w:lang w:val="fr-FR"/>
        </w:rPr>
      </w:pPr>
      <w:r w:rsidRPr="00604B40">
        <w:rPr>
          <w:lang w:val="fr-FR"/>
        </w:rPr>
        <w:t>--</w:t>
      </w:r>
    </w:p>
    <w:p w14:paraId="7D0EB4C0" w14:textId="77777777" w:rsidR="00B0571A" w:rsidRPr="00604B40" w:rsidRDefault="00B0571A" w:rsidP="00A86A06">
      <w:pPr>
        <w:pStyle w:val="PL"/>
        <w:overflowPunct/>
        <w:autoSpaceDE/>
        <w:autoSpaceDN/>
        <w:adjustRightInd/>
        <w:textAlignment w:val="auto"/>
        <w:outlineLvl w:val="3"/>
        <w:rPr>
          <w:lang w:val="fr-FR"/>
        </w:rPr>
      </w:pPr>
      <w:r w:rsidRPr="00604B40">
        <w:rPr>
          <w:lang w:val="fr-FR"/>
        </w:rPr>
        <w:t>-- Registration Charging Information</w:t>
      </w:r>
    </w:p>
    <w:p w14:paraId="383936D7" w14:textId="77777777" w:rsidR="00B0571A" w:rsidRPr="00604B40" w:rsidRDefault="00B0571A" w:rsidP="00B0571A">
      <w:pPr>
        <w:pStyle w:val="PL"/>
        <w:rPr>
          <w:lang w:val="fr-FR"/>
        </w:rPr>
      </w:pPr>
      <w:r w:rsidRPr="00604B40">
        <w:rPr>
          <w:lang w:val="fr-FR"/>
        </w:rPr>
        <w:t>--</w:t>
      </w:r>
    </w:p>
    <w:p w14:paraId="05F9B126" w14:textId="77777777" w:rsidR="00B0571A" w:rsidRPr="00604B40" w:rsidRDefault="00B0571A" w:rsidP="00B0571A">
      <w:pPr>
        <w:pStyle w:val="PL"/>
        <w:rPr>
          <w:lang w:val="fr-FR"/>
        </w:rPr>
      </w:pPr>
    </w:p>
    <w:p w14:paraId="570DA684" w14:textId="77777777" w:rsidR="00B0571A" w:rsidRPr="00604B40" w:rsidRDefault="00B0571A" w:rsidP="00B0571A">
      <w:pPr>
        <w:pStyle w:val="PL"/>
        <w:rPr>
          <w:lang w:val="fr-FR"/>
        </w:rPr>
      </w:pPr>
      <w:r w:rsidRPr="00604B40">
        <w:rPr>
          <w:lang w:val="fr-FR"/>
        </w:rPr>
        <w:t xml:space="preserve">RegistrationChargingInformation </w:t>
      </w:r>
      <w:r w:rsidRPr="00604B40">
        <w:rPr>
          <w:lang w:val="fr-FR"/>
        </w:rPr>
        <w:tab/>
        <w:t>::= SET</w:t>
      </w:r>
    </w:p>
    <w:p w14:paraId="41B9FA22" w14:textId="77777777" w:rsidR="00B0571A" w:rsidRDefault="00B0571A" w:rsidP="00B0571A">
      <w:pPr>
        <w:pStyle w:val="PL"/>
      </w:pPr>
      <w:r>
        <w:t>{</w:t>
      </w:r>
    </w:p>
    <w:p w14:paraId="16BDBE93"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0844C72D" w14:textId="77777777" w:rsidR="00B0571A" w:rsidRDefault="00B0571A" w:rsidP="00B0571A">
      <w:pPr>
        <w:pStyle w:val="PL"/>
      </w:pPr>
      <w:r>
        <w:tab/>
        <w:t>userIdentifier</w:t>
      </w:r>
      <w:r>
        <w:tab/>
      </w:r>
      <w:r>
        <w:tab/>
      </w:r>
      <w:r>
        <w:tab/>
      </w:r>
      <w:r>
        <w:tab/>
      </w:r>
      <w:r>
        <w:tab/>
      </w:r>
      <w:r>
        <w:tab/>
        <w:t>[1] InvolvedParty OPTIONAL,</w:t>
      </w:r>
    </w:p>
    <w:p w14:paraId="5199BE8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122FD95A" w14:textId="77777777" w:rsidR="00B0571A" w:rsidRDefault="00B0571A" w:rsidP="00B0571A">
      <w:pPr>
        <w:pStyle w:val="PL"/>
      </w:pPr>
      <w:r>
        <w:tab/>
        <w:t xml:space="preserve">sUPIunauthenticatedFlag </w:t>
      </w:r>
      <w:r>
        <w:tab/>
      </w:r>
      <w:r>
        <w:tab/>
      </w:r>
      <w:r w:rsidR="00A96C29">
        <w:tab/>
      </w:r>
      <w:r>
        <w:tab/>
        <w:t>[3] NULL OPTIONAL,</w:t>
      </w:r>
    </w:p>
    <w:p w14:paraId="50B21907"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5B76F862"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7E23B571"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3AF4BB31" w14:textId="77777777" w:rsidR="00B0571A" w:rsidRDefault="009329E4" w:rsidP="009329E4">
      <w:pPr>
        <w:pStyle w:val="PL"/>
      </w:pPr>
      <w:r>
        <w:t>-- user location info time is included under UserLocationInformation</w:t>
      </w:r>
    </w:p>
    <w:p w14:paraId="59BE2C7A" w14:textId="77777777" w:rsidR="00B0571A" w:rsidRDefault="00B0571A" w:rsidP="00B0571A">
      <w:pPr>
        <w:pStyle w:val="PL"/>
      </w:pPr>
      <w:r>
        <w:tab/>
        <w:t xml:space="preserve">uETimeZone </w:t>
      </w:r>
      <w:r>
        <w:tab/>
      </w:r>
      <w:r>
        <w:tab/>
      </w:r>
      <w:r>
        <w:tab/>
      </w:r>
      <w:r>
        <w:tab/>
      </w:r>
      <w:r>
        <w:tab/>
      </w:r>
      <w:r>
        <w:tab/>
      </w:r>
      <w:r>
        <w:tab/>
        <w:t>[7] MSTimeZone OPTIONAL,</w:t>
      </w:r>
    </w:p>
    <w:p w14:paraId="6FBD30D0" w14:textId="77777777" w:rsidR="00B0571A" w:rsidRDefault="00B0571A" w:rsidP="00B0571A">
      <w:pPr>
        <w:pStyle w:val="PL"/>
      </w:pPr>
      <w:r>
        <w:tab/>
        <w:t>rATType</w:t>
      </w:r>
      <w:r>
        <w:tab/>
      </w:r>
      <w:r>
        <w:tab/>
      </w:r>
      <w:r>
        <w:tab/>
      </w:r>
      <w:r>
        <w:tab/>
      </w:r>
      <w:r>
        <w:tab/>
      </w:r>
      <w:r>
        <w:tab/>
      </w:r>
      <w:r>
        <w:tab/>
      </w:r>
      <w:r>
        <w:tab/>
        <w:t>[8] RATType OPTIONAL,</w:t>
      </w:r>
    </w:p>
    <w:p w14:paraId="48069C5D"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0A97EEA"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176BCC3"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093860DF"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52E90814"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50E7D985"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6990B44E" w14:textId="77777777" w:rsidR="00BE630B" w:rsidRDefault="009329E4" w:rsidP="009329E4">
      <w:pPr>
        <w:pStyle w:val="PL"/>
      </w:pPr>
      <w:r>
        <w:tab/>
        <w:t>pSCellInformation</w:t>
      </w:r>
      <w:r>
        <w:tab/>
      </w:r>
      <w:r>
        <w:tab/>
      </w:r>
      <w:r>
        <w:tab/>
      </w:r>
      <w:r>
        <w:tab/>
      </w:r>
      <w:r>
        <w:tab/>
        <w:t>[16] PSCellInformation OPTIONAL,</w:t>
      </w:r>
    </w:p>
    <w:p w14:paraId="6F62113D"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03C497F" w14:textId="77777777" w:rsidR="009329E4" w:rsidRDefault="009329E4" w:rsidP="009329E4">
      <w:pPr>
        <w:pStyle w:val="PL"/>
      </w:pPr>
      <w:r>
        <w:lastRenderedPageBreak/>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43DC5C30"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77C9691D" w14:textId="77777777" w:rsidR="009329E4" w:rsidRDefault="009329E4" w:rsidP="009329E4">
      <w:pPr>
        <w:pStyle w:val="PL"/>
      </w:pPr>
      <w:r>
        <w:tab/>
        <w:t>ranUeNgapId</w:t>
      </w:r>
      <w:r>
        <w:tab/>
      </w:r>
      <w:r>
        <w:tab/>
      </w:r>
      <w:r>
        <w:tab/>
      </w:r>
      <w:r>
        <w:tab/>
      </w:r>
      <w:r>
        <w:tab/>
      </w:r>
      <w:r>
        <w:tab/>
      </w:r>
      <w:r>
        <w:tab/>
        <w:t xml:space="preserve">[20] RanUeNgapId OPTIONAL, </w:t>
      </w:r>
    </w:p>
    <w:p w14:paraId="04D268E9"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170F715D" w14:textId="77777777" w:rsidR="00A56653" w:rsidRDefault="00BE630B" w:rsidP="00A56653">
      <w:pPr>
        <w:pStyle w:val="PL"/>
      </w:pPr>
      <w:r>
        <w:tab/>
        <w:t>userLocationInformationASN1</w:t>
      </w:r>
      <w:r>
        <w:tab/>
      </w:r>
      <w:r>
        <w:tab/>
      </w:r>
      <w:r>
        <w:tab/>
        <w:t>[22] UserLocationInformationStructured OPTIONAL</w:t>
      </w:r>
      <w:r w:rsidR="00A56653">
        <w:t>,</w:t>
      </w:r>
    </w:p>
    <w:p w14:paraId="467CB189" w14:textId="77777777" w:rsidR="004F6F7F" w:rsidRDefault="00A56653" w:rsidP="004F6F7F">
      <w:pPr>
        <w:pStyle w:val="PL"/>
      </w:pPr>
      <w:r>
        <w:tab/>
        <w:t>sNPNID</w:t>
      </w:r>
      <w:r>
        <w:tab/>
      </w:r>
      <w:r>
        <w:tab/>
      </w:r>
      <w:r>
        <w:tab/>
      </w:r>
      <w:r>
        <w:tab/>
      </w:r>
      <w:r>
        <w:tab/>
      </w:r>
      <w:r>
        <w:tab/>
      </w:r>
      <w:r>
        <w:tab/>
      </w:r>
      <w:r>
        <w:tab/>
        <w:t>[23] PlmnIdNid OPTIONAL</w:t>
      </w:r>
      <w:r w:rsidR="004F6F7F">
        <w:t>,</w:t>
      </w:r>
    </w:p>
    <w:p w14:paraId="38B3A9D0" w14:textId="77777777" w:rsidR="00B0571A" w:rsidRDefault="004F6F7F" w:rsidP="00A56653">
      <w:pPr>
        <w:pStyle w:val="PL"/>
      </w:pPr>
      <w:r>
        <w:tab/>
        <w:t>aMFIdentifier</w:t>
      </w:r>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sidR="007464CE">
        <w:t>,</w:t>
      </w:r>
    </w:p>
    <w:p w14:paraId="439B585B" w14:textId="55BEEF5E" w:rsidR="00730095" w:rsidRDefault="007464CE" w:rsidP="00730095">
      <w:pPr>
        <w:pStyle w:val="PL"/>
        <w:rPr>
          <w:lang w:eastAsia="zh-CN"/>
        </w:rPr>
      </w:pPr>
      <w:r>
        <w:tab/>
        <w:t>a</w:t>
      </w:r>
      <w:r w:rsidRPr="00FE69EC">
        <w:t>lternativeNSSAI</w:t>
      </w:r>
      <w:r>
        <w:t>Map</w:t>
      </w:r>
      <w:r>
        <w:tab/>
      </w:r>
      <w:r>
        <w:tab/>
      </w:r>
      <w:r>
        <w:tab/>
      </w:r>
      <w:r>
        <w:tab/>
      </w:r>
      <w:r>
        <w:tab/>
        <w:t>[</w:t>
      </w:r>
      <w:r w:rsidR="00702DB2">
        <w:t>26</w:t>
      </w:r>
      <w:r>
        <w:t xml:space="preserve">] </w:t>
      </w:r>
      <w:r w:rsidRPr="00E349B5">
        <w:t>SEQUENCE OF</w:t>
      </w:r>
      <w:r>
        <w:t xml:space="preserve"> Alternative</w:t>
      </w:r>
      <w:r w:rsidRPr="00014EDD">
        <w:t>NSSAIMap</w:t>
      </w:r>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t>userIdentifier</w:t>
      </w:r>
      <w:r>
        <w:tab/>
      </w:r>
      <w:r>
        <w:tab/>
      </w:r>
      <w:r>
        <w:tab/>
      </w:r>
      <w:r>
        <w:tab/>
      </w:r>
      <w:r>
        <w:tab/>
      </w:r>
      <w:r>
        <w:tab/>
        <w:t>[1] InvolvedParty OPTIONAL,</w:t>
      </w:r>
    </w:p>
    <w:p w14:paraId="2070C4B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21381965" w14:textId="77777777" w:rsidR="00B0571A" w:rsidRDefault="00B0571A" w:rsidP="00B0571A">
      <w:pPr>
        <w:pStyle w:val="PL"/>
      </w:pPr>
      <w:r>
        <w:tab/>
        <w:t xml:space="preserve">sUPIunauthenticatedFlag </w:t>
      </w:r>
      <w:r>
        <w:tab/>
      </w:r>
      <w:r>
        <w:tab/>
      </w:r>
      <w:r>
        <w:tab/>
      </w:r>
      <w:r w:rsidR="00A96C29">
        <w:tab/>
      </w:r>
      <w:r>
        <w:t>[3] NULL OPTIONAL,</w:t>
      </w:r>
    </w:p>
    <w:p w14:paraId="0032FAE8"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D04723"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5745CDAD"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2BF04469" w14:textId="77777777" w:rsidR="00B0571A" w:rsidRDefault="009329E4" w:rsidP="009329E4">
      <w:pPr>
        <w:pStyle w:val="PL"/>
      </w:pPr>
      <w:r>
        <w:t>-- user location info time is included under UserLocationInformation</w:t>
      </w:r>
    </w:p>
    <w:p w14:paraId="3B7D2C76" w14:textId="77777777" w:rsidR="00B0571A" w:rsidRDefault="00B0571A" w:rsidP="00B0571A">
      <w:pPr>
        <w:pStyle w:val="PL"/>
      </w:pPr>
      <w:r>
        <w:tab/>
        <w:t xml:space="preserve">uETimeZone </w:t>
      </w:r>
      <w:r>
        <w:tab/>
      </w:r>
      <w:r>
        <w:tab/>
      </w:r>
      <w:r>
        <w:tab/>
      </w:r>
      <w:r>
        <w:tab/>
      </w:r>
      <w:r>
        <w:tab/>
      </w:r>
      <w:r>
        <w:tab/>
      </w:r>
      <w:r>
        <w:tab/>
        <w:t>[7] MSTimeZone OPTIONAL,</w:t>
      </w:r>
    </w:p>
    <w:p w14:paraId="4C1F8D2C" w14:textId="77777777" w:rsidR="00B0571A" w:rsidRDefault="00B0571A" w:rsidP="00B0571A">
      <w:pPr>
        <w:pStyle w:val="PL"/>
      </w:pPr>
      <w:r>
        <w:tab/>
        <w:t>rATType</w:t>
      </w:r>
      <w:r>
        <w:tab/>
      </w:r>
      <w:r>
        <w:tab/>
      </w:r>
      <w:r>
        <w:tab/>
      </w:r>
      <w:r>
        <w:tab/>
      </w:r>
      <w:r>
        <w:tab/>
      </w:r>
      <w:r>
        <w:tab/>
      </w:r>
      <w:r>
        <w:tab/>
      </w:r>
      <w:r>
        <w:tab/>
        <w:t>[8] RATType OPTIONAL,</w:t>
      </w:r>
    </w:p>
    <w:p w14:paraId="7177B6CF" w14:textId="77777777" w:rsidR="00B0571A" w:rsidRDefault="00B0571A" w:rsidP="00B0571A">
      <w:pPr>
        <w:pStyle w:val="PL"/>
      </w:pPr>
      <w:r>
        <w:tab/>
        <w:t>ranUeNgapId</w:t>
      </w:r>
      <w:r>
        <w:tab/>
      </w:r>
      <w:r>
        <w:tab/>
      </w:r>
      <w:r>
        <w:tab/>
      </w:r>
      <w:r>
        <w:tab/>
      </w:r>
      <w:r>
        <w:tab/>
      </w:r>
      <w:r>
        <w:tab/>
      </w:r>
      <w:r>
        <w:tab/>
        <w:t xml:space="preserve">[9] RanUeNgapId OPTIONAL, </w:t>
      </w:r>
    </w:p>
    <w:p w14:paraId="18AD1DA3"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456A23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A9949E8"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3F847FC8"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5926EE4D"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4590E739"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63035B15" w14:textId="77777777" w:rsidR="009329E4" w:rsidRDefault="009329E4" w:rsidP="009329E4">
      <w:pPr>
        <w:pStyle w:val="PL"/>
      </w:pPr>
      <w:r>
        <w:tab/>
        <w:t>pSCellInformation</w:t>
      </w:r>
      <w:r>
        <w:tab/>
      </w:r>
      <w:r>
        <w:tab/>
      </w:r>
      <w:r>
        <w:tab/>
      </w:r>
      <w:r>
        <w:tab/>
      </w:r>
      <w:r>
        <w:tab/>
        <w:t>[17] PSCellInformation OPTIONAL,</w:t>
      </w:r>
    </w:p>
    <w:p w14:paraId="12CA2B9E"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70F810F5" w14:textId="77777777" w:rsidR="007A7818" w:rsidRDefault="00BE630B" w:rsidP="007A7818">
      <w:pPr>
        <w:pStyle w:val="PL"/>
      </w:pPr>
      <w:r>
        <w:tab/>
        <w:t>userLocationInformationASN1</w:t>
      </w:r>
      <w:r>
        <w:tab/>
      </w:r>
      <w:r>
        <w:tab/>
      </w:r>
      <w:r>
        <w:tab/>
        <w:t>[19] UserLocationInformationStructured OPTIONAL</w:t>
      </w:r>
      <w:r w:rsidR="007A7818">
        <w:t>,</w:t>
      </w:r>
    </w:p>
    <w:p w14:paraId="77AF688F" w14:textId="77777777" w:rsidR="004F6F7F" w:rsidRDefault="007A7818" w:rsidP="004F6F7F">
      <w:pPr>
        <w:pStyle w:val="PL"/>
      </w:pPr>
      <w:r>
        <w:tab/>
        <w:t>nSSAIMapList</w:t>
      </w:r>
      <w:r>
        <w:tab/>
      </w:r>
      <w:r>
        <w:tab/>
      </w:r>
      <w:r>
        <w:tab/>
      </w:r>
      <w:r>
        <w:tab/>
      </w:r>
      <w:r>
        <w:tab/>
      </w:r>
      <w:r>
        <w:tab/>
        <w:t>[20] SEQUENCE OF NSSAIMap OPTIONAL</w:t>
      </w:r>
      <w:r w:rsidR="004F6F7F">
        <w:t>,</w:t>
      </w:r>
    </w:p>
    <w:p w14:paraId="1F4B22F9" w14:textId="77777777" w:rsidR="00730095" w:rsidRDefault="004F6F7F" w:rsidP="00730095">
      <w:pPr>
        <w:pStyle w:val="PL"/>
        <w:rPr>
          <w:lang w:eastAsia="zh-CN"/>
        </w:rPr>
      </w:pPr>
      <w:r>
        <w:tab/>
        <w:t>aMFIdentifier</w:t>
      </w:r>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r>
        <w:t xml:space="preserve">LocationReportingChargingInformation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1083E44" w14:textId="77777777" w:rsidR="00B0571A" w:rsidRDefault="00B0571A" w:rsidP="00B0571A">
      <w:pPr>
        <w:pStyle w:val="PL"/>
      </w:pPr>
      <w:r>
        <w:tab/>
        <w:t>userIdentifier</w:t>
      </w:r>
      <w:r>
        <w:tab/>
      </w:r>
      <w:r>
        <w:tab/>
      </w:r>
      <w:r>
        <w:tab/>
      </w:r>
      <w:r>
        <w:tab/>
      </w:r>
      <w:r>
        <w:tab/>
      </w:r>
      <w:r>
        <w:tab/>
        <w:t>[1] InvolvedParty OPTIONAL,</w:t>
      </w:r>
    </w:p>
    <w:p w14:paraId="64499E07"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77405EF6" w14:textId="77777777" w:rsidR="00B0571A" w:rsidRDefault="00B0571A" w:rsidP="00B0571A">
      <w:pPr>
        <w:pStyle w:val="PL"/>
      </w:pPr>
      <w:r>
        <w:tab/>
        <w:t xml:space="preserve">sUPIunauthenticatedFlag </w:t>
      </w:r>
      <w:r>
        <w:tab/>
      </w:r>
      <w:r>
        <w:tab/>
      </w:r>
      <w:r w:rsidR="00D3290B">
        <w:tab/>
      </w:r>
      <w:r>
        <w:tab/>
        <w:t>[3] NULL OPTIONAL,</w:t>
      </w:r>
    </w:p>
    <w:p w14:paraId="7B87FD3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B0974DB"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24D4BB9E"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102E6FDF" w14:textId="77777777" w:rsidR="00B0571A" w:rsidRDefault="004A103A" w:rsidP="004A103A">
      <w:pPr>
        <w:pStyle w:val="PL"/>
      </w:pPr>
      <w:r>
        <w:t>-- user location info time is included under UserLocationInformation</w:t>
      </w:r>
    </w:p>
    <w:p w14:paraId="60867ED3" w14:textId="77777777" w:rsidR="00B0571A" w:rsidRDefault="00B0571A" w:rsidP="00B0571A">
      <w:pPr>
        <w:pStyle w:val="PL"/>
      </w:pPr>
      <w:r>
        <w:tab/>
        <w:t xml:space="preserve">uETimeZone </w:t>
      </w:r>
      <w:r>
        <w:tab/>
      </w:r>
      <w:r>
        <w:tab/>
      </w:r>
      <w:r>
        <w:tab/>
      </w:r>
      <w:r>
        <w:tab/>
      </w:r>
      <w:r>
        <w:tab/>
      </w:r>
      <w:r>
        <w:tab/>
      </w:r>
      <w:r>
        <w:tab/>
        <w:t>[7] MSTimeZone OPTIONAL,</w:t>
      </w:r>
    </w:p>
    <w:p w14:paraId="22BC4310" w14:textId="77777777" w:rsidR="00B0571A" w:rsidRDefault="00B0571A" w:rsidP="00B0571A">
      <w:pPr>
        <w:pStyle w:val="PL"/>
      </w:pPr>
      <w:r>
        <w:tab/>
        <w:t>presenceReportingAreaInfo</w:t>
      </w:r>
      <w:r>
        <w:tab/>
      </w:r>
      <w:r>
        <w:tab/>
      </w:r>
      <w:r>
        <w:tab/>
        <w:t>[8]</w:t>
      </w:r>
      <w:r>
        <w:tab/>
        <w:t>PresenceReportingAreaInfo OPTIONAL,</w:t>
      </w:r>
    </w:p>
    <w:p w14:paraId="2B65918F"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728DDF22" w14:textId="77777777" w:rsidR="00701600" w:rsidRDefault="004A103A" w:rsidP="00701600">
      <w:pPr>
        <w:pStyle w:val="PL"/>
      </w:pPr>
      <w:r>
        <w:tab/>
        <w:t>pSCellInformation</w:t>
      </w:r>
      <w:r>
        <w:tab/>
      </w:r>
      <w:r>
        <w:tab/>
      </w:r>
      <w:r>
        <w:tab/>
      </w:r>
      <w:r>
        <w:tab/>
      </w:r>
      <w:r>
        <w:tab/>
        <w:t>[10] PSCellInformation OPTIONAL</w:t>
      </w:r>
      <w:r w:rsidR="00701600">
        <w:t>,</w:t>
      </w:r>
    </w:p>
    <w:p w14:paraId="47B6006E" w14:textId="77777777" w:rsidR="00281489" w:rsidRDefault="00701600" w:rsidP="00281489">
      <w:pPr>
        <w:pStyle w:val="PL"/>
      </w:pPr>
      <w:bookmarkStart w:id="4372" w:name="_Hlk66118956"/>
      <w:r>
        <w:tab/>
        <w:t>u</w:t>
      </w:r>
      <w:r w:rsidRPr="00801F00">
        <w:t>serLocationInformation</w:t>
      </w:r>
      <w:r>
        <w:t>ASN1</w:t>
      </w:r>
      <w:r>
        <w:tab/>
      </w:r>
      <w:r>
        <w:tab/>
      </w:r>
      <w:r>
        <w:tab/>
        <w:t xml:space="preserve">[11] </w:t>
      </w:r>
      <w:r w:rsidRPr="00801F00">
        <w:t>UserLocationInformationStructured</w:t>
      </w:r>
      <w:r>
        <w:t xml:space="preserve"> OPTIONAL</w:t>
      </w:r>
      <w:bookmarkEnd w:id="4372"/>
      <w:r w:rsidR="00281489">
        <w:t>,</w:t>
      </w:r>
    </w:p>
    <w:p w14:paraId="2C3B5726" w14:textId="77777777" w:rsidR="004F6F7F" w:rsidRDefault="00281489" w:rsidP="004F6F7F">
      <w:pPr>
        <w:pStyle w:val="PL"/>
      </w:pPr>
      <w:r>
        <w:tab/>
        <w:t>listOfPresenceReportingAreaInformation</w:t>
      </w:r>
      <w:r>
        <w:tab/>
        <w:t>[12] SEQUENCE OF PresenceReportingAreaInfo OPTIONAL</w:t>
      </w:r>
      <w:r w:rsidR="004F6F7F">
        <w:t>,</w:t>
      </w:r>
    </w:p>
    <w:p w14:paraId="7B8B28D0" w14:textId="77777777" w:rsidR="00730095" w:rsidRDefault="004F6F7F" w:rsidP="00730095">
      <w:pPr>
        <w:pStyle w:val="PL"/>
        <w:rPr>
          <w:lang w:eastAsia="zh-CN"/>
        </w:rPr>
      </w:pPr>
      <w:r>
        <w:tab/>
        <w:t>aMFIdentifier</w:t>
      </w:r>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lastRenderedPageBreak/>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r>
        <w:rPr>
          <w:lang w:bidi="ar-IQ"/>
        </w:rPr>
        <w:t>NSPACharging</w:t>
      </w:r>
      <w:r w:rsidRPr="000D2814">
        <w:rPr>
          <w:lang w:bidi="ar-IQ"/>
        </w:rPr>
        <w:t>Information</w:t>
      </w:r>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t>singelNSSAI</w:t>
      </w:r>
      <w:r>
        <w:tab/>
      </w:r>
      <w:r>
        <w:tab/>
      </w:r>
      <w:r>
        <w:tab/>
      </w:r>
      <w:r>
        <w:tab/>
      </w:r>
      <w:r>
        <w:tab/>
        <w:t xml:space="preserve">[0] </w:t>
      </w:r>
      <w:r w:rsidRPr="00633279">
        <w:t>SingleNSSAI</w:t>
      </w:r>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r w:rsidRPr="00F70DBC">
        <w:t>NSMChargingInformation</w:t>
      </w:r>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55534263"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440538BE"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175E9E6D"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23F0876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r>
        <w:rPr>
          <w:lang w:eastAsia="zh-CN"/>
        </w:rPr>
        <w:t>MMTelChargingInformation</w:t>
      </w:r>
      <w:r>
        <w:tab/>
        <w:t>::= SET</w:t>
      </w:r>
    </w:p>
    <w:p w14:paraId="11A1D3EF" w14:textId="77777777" w:rsidR="00EA365A" w:rsidRDefault="00EA365A" w:rsidP="00EA365A">
      <w:pPr>
        <w:pStyle w:val="PL"/>
      </w:pPr>
      <w:r>
        <w:t>{</w:t>
      </w:r>
    </w:p>
    <w:p w14:paraId="084C20D0"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r>
        <w:rPr>
          <w:lang w:eastAsia="zh-CN"/>
        </w:rPr>
        <w:t>IMSChargingInformation</w:t>
      </w:r>
      <w:r>
        <w:tab/>
        <w:t>::= SET</w:t>
      </w:r>
    </w:p>
    <w:p w14:paraId="4875F3FE" w14:textId="77777777" w:rsidR="0047056C" w:rsidRDefault="0047056C" w:rsidP="0047056C">
      <w:pPr>
        <w:pStyle w:val="PL"/>
      </w:pPr>
      <w:r>
        <w:t>{</w:t>
      </w:r>
    </w:p>
    <w:p w14:paraId="701E31EF" w14:textId="77777777" w:rsidR="0047056C" w:rsidRDefault="0047056C" w:rsidP="0047056C">
      <w:pPr>
        <w:pStyle w:val="PL"/>
      </w:pPr>
      <w:r>
        <w:tab/>
        <w:t>eventType</w:t>
      </w:r>
      <w:r>
        <w:tab/>
      </w:r>
      <w:r>
        <w:tab/>
      </w:r>
      <w:r>
        <w:tab/>
      </w:r>
      <w:r>
        <w:tab/>
      </w:r>
      <w:r>
        <w:tab/>
      </w:r>
      <w:r>
        <w:tab/>
      </w:r>
      <w:r>
        <w:tab/>
      </w:r>
      <w:r>
        <w:tab/>
        <w:t>[0] SIPEventType OPTIONAL,</w:t>
      </w:r>
    </w:p>
    <w:p w14:paraId="516E95C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1A751285" w14:textId="77777777" w:rsidR="0047056C" w:rsidRDefault="0047056C" w:rsidP="0047056C">
      <w:pPr>
        <w:pStyle w:val="PL"/>
      </w:pPr>
      <w:r>
        <w:tab/>
        <w:t>roleOfNode</w:t>
      </w:r>
      <w:r>
        <w:tab/>
      </w:r>
      <w:r>
        <w:tab/>
      </w:r>
      <w:r>
        <w:tab/>
      </w:r>
      <w:r>
        <w:tab/>
      </w:r>
      <w:r>
        <w:tab/>
      </w:r>
      <w:r>
        <w:tab/>
      </w:r>
      <w:r>
        <w:tab/>
      </w:r>
      <w:r>
        <w:tab/>
        <w:t>[2] Role-of-Node OPTIONAL,</w:t>
      </w:r>
    </w:p>
    <w:p w14:paraId="18542B45" w14:textId="77777777" w:rsidR="0047056C" w:rsidRDefault="0047056C" w:rsidP="0047056C">
      <w:pPr>
        <w:pStyle w:val="PL"/>
      </w:pPr>
      <w:r>
        <w:tab/>
        <w:t>userIdentifier</w:t>
      </w:r>
      <w:r>
        <w:tab/>
      </w:r>
      <w:r>
        <w:tab/>
      </w:r>
      <w:r>
        <w:tab/>
      </w:r>
      <w:r>
        <w:tab/>
      </w:r>
      <w:r>
        <w:tab/>
      </w:r>
      <w:r>
        <w:tab/>
      </w:r>
      <w:r>
        <w:tab/>
        <w:t>[3] InvolvedParty OPTIONAL,</w:t>
      </w:r>
    </w:p>
    <w:p w14:paraId="700CBD52" w14:textId="77777777" w:rsidR="0047056C" w:rsidRDefault="0047056C" w:rsidP="0047056C">
      <w:pPr>
        <w:pStyle w:val="PL"/>
      </w:pPr>
      <w:r>
        <w:tab/>
        <w:t>userEquipmentInfo</w:t>
      </w:r>
      <w:r>
        <w:tab/>
      </w:r>
      <w:r>
        <w:tab/>
      </w:r>
      <w:r>
        <w:tab/>
      </w:r>
      <w:r>
        <w:tab/>
      </w:r>
      <w:r>
        <w:tab/>
      </w:r>
      <w:r>
        <w:tab/>
        <w:t>[4] SubscriberEquipmentNumber OPTIONAL,</w:t>
      </w:r>
    </w:p>
    <w:p w14:paraId="33C7E907" w14:textId="77777777" w:rsidR="0047056C" w:rsidRDefault="0047056C" w:rsidP="0047056C">
      <w:pPr>
        <w:pStyle w:val="PL"/>
      </w:pPr>
      <w:r>
        <w:tab/>
        <w:t>userLocationInfo</w:t>
      </w:r>
      <w:r>
        <w:tab/>
      </w:r>
      <w:r>
        <w:tab/>
      </w:r>
      <w:r>
        <w:tab/>
      </w:r>
      <w:r>
        <w:tab/>
      </w:r>
      <w:r>
        <w:tab/>
      </w:r>
      <w:r>
        <w:tab/>
        <w:t>[5] UserLocationInformation OPTIONAL,</w:t>
      </w:r>
    </w:p>
    <w:p w14:paraId="17437D4C"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132A9897"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42C935F" w14:textId="77777777" w:rsidR="0047056C" w:rsidRDefault="0047056C" w:rsidP="0047056C">
      <w:pPr>
        <w:pStyle w:val="PL"/>
      </w:pPr>
      <w:r>
        <w:tab/>
        <w:t>iSUPCause</w:t>
      </w:r>
      <w:r>
        <w:tab/>
      </w:r>
      <w:r>
        <w:tab/>
      </w:r>
      <w:r>
        <w:tab/>
      </w:r>
      <w:r>
        <w:tab/>
      </w:r>
      <w:r>
        <w:tab/>
      </w:r>
      <w:r>
        <w:tab/>
      </w:r>
      <w:r>
        <w:tab/>
      </w:r>
      <w:r>
        <w:tab/>
        <w:t>[8] ISUPCause OPTIONAL,</w:t>
      </w:r>
    </w:p>
    <w:p w14:paraId="1D1E9E66" w14:textId="77777777" w:rsidR="0047056C" w:rsidRDefault="0047056C" w:rsidP="0047056C">
      <w:pPr>
        <w:pStyle w:val="PL"/>
      </w:pPr>
      <w:r>
        <w:tab/>
        <w:t>controlPlaneAddress</w:t>
      </w:r>
      <w:r>
        <w:tab/>
      </w:r>
      <w:r>
        <w:tab/>
      </w:r>
      <w:r>
        <w:tab/>
      </w:r>
      <w:r>
        <w:tab/>
      </w:r>
      <w:r>
        <w:tab/>
      </w:r>
      <w:r>
        <w:tab/>
        <w:t>[9] NodeAddress OPTIONAL,</w:t>
      </w:r>
    </w:p>
    <w:p w14:paraId="3AAF5E56"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74C2D451"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15827C6" w14:textId="77777777" w:rsidR="0047056C" w:rsidRDefault="0047056C" w:rsidP="0047056C">
      <w:pPr>
        <w:pStyle w:val="PL"/>
      </w:pPr>
      <w:r>
        <w:tab/>
        <w:t>userSessionID</w:t>
      </w:r>
      <w:r>
        <w:tab/>
      </w:r>
      <w:r>
        <w:tab/>
      </w:r>
      <w:r>
        <w:tab/>
      </w:r>
      <w:r>
        <w:tab/>
      </w:r>
      <w:r>
        <w:tab/>
      </w:r>
      <w:r>
        <w:tab/>
      </w:r>
      <w:r>
        <w:tab/>
        <w:t>[12] Session-Id OPTIONAL,</w:t>
      </w:r>
    </w:p>
    <w:p w14:paraId="5DFADCFA" w14:textId="77777777" w:rsidR="0047056C" w:rsidRDefault="0047056C" w:rsidP="0047056C">
      <w:pPr>
        <w:pStyle w:val="PL"/>
      </w:pPr>
      <w:r>
        <w:tab/>
        <w:t>outgoingSessionID</w:t>
      </w:r>
      <w:r>
        <w:tab/>
      </w:r>
      <w:r>
        <w:tab/>
      </w:r>
      <w:r>
        <w:tab/>
      </w:r>
      <w:r>
        <w:tab/>
      </w:r>
      <w:r>
        <w:tab/>
      </w:r>
      <w:r>
        <w:tab/>
        <w:t>[13] Session-Id OPTIONAL,</w:t>
      </w:r>
    </w:p>
    <w:p w14:paraId="7BFC3B02"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1670B3EA" w14:textId="77777777" w:rsidR="0047056C" w:rsidRDefault="0047056C" w:rsidP="0047056C">
      <w:pPr>
        <w:pStyle w:val="PL"/>
      </w:pPr>
      <w:r>
        <w:tab/>
        <w:t>callingPartyAddresses</w:t>
      </w:r>
      <w:r>
        <w:tab/>
      </w:r>
      <w:r>
        <w:tab/>
      </w:r>
      <w:r>
        <w:tab/>
      </w:r>
      <w:r>
        <w:tab/>
      </w:r>
      <w:r>
        <w:tab/>
        <w:t>[15] ListOfInvolvedParties OPTIONAL,</w:t>
      </w:r>
    </w:p>
    <w:p w14:paraId="7CB2D8F8" w14:textId="77777777" w:rsidR="0047056C" w:rsidRDefault="0047056C" w:rsidP="0047056C">
      <w:pPr>
        <w:pStyle w:val="PL"/>
      </w:pPr>
      <w:r>
        <w:tab/>
        <w:t>calledPartyAddress</w:t>
      </w:r>
      <w:r>
        <w:tab/>
      </w:r>
      <w:r>
        <w:tab/>
      </w:r>
      <w:r>
        <w:tab/>
      </w:r>
      <w:r>
        <w:tab/>
      </w:r>
      <w:r>
        <w:tab/>
      </w:r>
      <w:r>
        <w:tab/>
        <w:t>[16] InvolvedParty OPTIONAL,</w:t>
      </w:r>
    </w:p>
    <w:p w14:paraId="743A8E70" w14:textId="77777777" w:rsidR="0047056C" w:rsidRDefault="0047056C" w:rsidP="0047056C">
      <w:pPr>
        <w:pStyle w:val="PL"/>
      </w:pPr>
      <w:r>
        <w:tab/>
        <w:t>numberPortabilityRouting</w:t>
      </w:r>
      <w:r>
        <w:tab/>
      </w:r>
      <w:r>
        <w:tab/>
      </w:r>
      <w:r>
        <w:tab/>
      </w:r>
      <w:r>
        <w:tab/>
        <w:t>[17] NumberPortabilityRouting OPTIONAL,</w:t>
      </w:r>
    </w:p>
    <w:p w14:paraId="057751B5" w14:textId="77777777" w:rsidR="0047056C" w:rsidRDefault="0047056C" w:rsidP="0047056C">
      <w:pPr>
        <w:pStyle w:val="PL"/>
      </w:pPr>
      <w:r>
        <w:tab/>
        <w:t>carrierSelectRoutingInformation</w:t>
      </w:r>
      <w:r>
        <w:tab/>
      </w:r>
      <w:r>
        <w:tab/>
      </w:r>
      <w:r>
        <w:tab/>
        <w:t>[18] CarrierSelectRouting OPTIONAL,</w:t>
      </w:r>
    </w:p>
    <w:p w14:paraId="4D863956" w14:textId="77777777" w:rsidR="0047056C" w:rsidRDefault="0047056C" w:rsidP="0047056C">
      <w:pPr>
        <w:pStyle w:val="PL"/>
      </w:pPr>
      <w:r>
        <w:tab/>
        <w:t>alternateChargedPartyAddress</w:t>
      </w:r>
      <w:r>
        <w:tab/>
      </w:r>
      <w:r>
        <w:tab/>
      </w:r>
      <w:r>
        <w:tab/>
        <w:t>[19] UTF8String OPTIONAL,</w:t>
      </w:r>
    </w:p>
    <w:p w14:paraId="31527501" w14:textId="77777777" w:rsidR="0047056C" w:rsidRDefault="0047056C" w:rsidP="0047056C">
      <w:pPr>
        <w:pStyle w:val="PL"/>
      </w:pPr>
      <w:r>
        <w:tab/>
        <w:t>requestedPartyAddresses</w:t>
      </w:r>
      <w:r>
        <w:tab/>
      </w:r>
      <w:r>
        <w:tab/>
      </w:r>
      <w:r>
        <w:tab/>
      </w:r>
      <w:r>
        <w:tab/>
      </w:r>
      <w:r>
        <w:tab/>
        <w:t>[20] ListOfInvolvedParties OPTIONAL,</w:t>
      </w:r>
    </w:p>
    <w:p w14:paraId="435F7C42" w14:textId="77777777" w:rsidR="0047056C" w:rsidRDefault="0047056C" w:rsidP="0047056C">
      <w:pPr>
        <w:pStyle w:val="PL"/>
      </w:pPr>
      <w:r>
        <w:tab/>
        <w:t>calledAssertedIdentities</w:t>
      </w:r>
      <w:r>
        <w:tab/>
      </w:r>
      <w:r>
        <w:tab/>
      </w:r>
      <w:r>
        <w:tab/>
      </w:r>
      <w:r>
        <w:tab/>
        <w:t>[21] ListOfInvolvedParties OPTIONAL,</w:t>
      </w:r>
    </w:p>
    <w:p w14:paraId="412EC219" w14:textId="77777777" w:rsidR="0047056C" w:rsidRDefault="0047056C" w:rsidP="0047056C">
      <w:pPr>
        <w:pStyle w:val="PL"/>
      </w:pPr>
      <w:r>
        <w:lastRenderedPageBreak/>
        <w:tab/>
        <w:t>calledIdentityChanges</w:t>
      </w:r>
      <w:r>
        <w:tab/>
      </w:r>
      <w:r>
        <w:tab/>
      </w:r>
      <w:r>
        <w:tab/>
      </w:r>
      <w:r>
        <w:tab/>
      </w:r>
      <w:r>
        <w:tab/>
        <w:t xml:space="preserve">[22] </w:t>
      </w:r>
      <w:r w:rsidR="00624787" w:rsidRPr="00624787">
        <w:t xml:space="preserve">SEQUENCE OF </w:t>
      </w:r>
      <w:r>
        <w:t>CalledIdentityChange OPTIONAL,</w:t>
      </w:r>
    </w:p>
    <w:p w14:paraId="39D915EB" w14:textId="77777777" w:rsidR="0047056C" w:rsidRDefault="0047056C" w:rsidP="0047056C">
      <w:pPr>
        <w:pStyle w:val="PL"/>
      </w:pPr>
      <w:r>
        <w:tab/>
        <w:t>associatedURIs</w:t>
      </w:r>
      <w:r>
        <w:tab/>
      </w:r>
      <w:r>
        <w:tab/>
      </w:r>
      <w:r>
        <w:tab/>
      </w:r>
      <w:r>
        <w:tab/>
      </w:r>
      <w:r>
        <w:tab/>
      </w:r>
      <w:r>
        <w:tab/>
      </w:r>
      <w:r>
        <w:tab/>
        <w:t>[23] ListOfInvolvedParties OPTIONAL,</w:t>
      </w:r>
    </w:p>
    <w:p w14:paraId="582AB43B"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79512FCB" w14:textId="77777777" w:rsidR="0047056C" w:rsidRDefault="0047056C" w:rsidP="0047056C">
      <w:pPr>
        <w:pStyle w:val="PL"/>
      </w:pPr>
      <w:r>
        <w:tab/>
        <w:t>applicationServerInformation</w:t>
      </w:r>
      <w:r>
        <w:tab/>
      </w:r>
      <w:r>
        <w:tab/>
      </w:r>
      <w:r>
        <w:tab/>
        <w:t>[25] SEQUENCE OF ApplicationServersInformation OPTIONAL,</w:t>
      </w:r>
    </w:p>
    <w:p w14:paraId="3AA38252" w14:textId="77777777" w:rsidR="0047056C" w:rsidRDefault="0047056C" w:rsidP="0047056C">
      <w:pPr>
        <w:pStyle w:val="PL"/>
      </w:pPr>
      <w:r>
        <w:tab/>
        <w:t>interOperatorIdentifiers</w:t>
      </w:r>
      <w:r>
        <w:tab/>
      </w:r>
      <w:r>
        <w:tab/>
      </w:r>
      <w:r>
        <w:tab/>
      </w:r>
      <w:r>
        <w:tab/>
        <w:t>[26] SEQUENCE OF InterOperatorIdentifiers OPTIONAL,</w:t>
      </w:r>
    </w:p>
    <w:p w14:paraId="2DCB5C22" w14:textId="77777777" w:rsidR="0047056C" w:rsidRDefault="0047056C" w:rsidP="0047056C">
      <w:pPr>
        <w:pStyle w:val="PL"/>
      </w:pPr>
      <w:r>
        <w:tab/>
        <w:t>imsChargingIdentifier</w:t>
      </w:r>
      <w:r>
        <w:tab/>
      </w:r>
      <w:r>
        <w:tab/>
      </w:r>
      <w:r>
        <w:tab/>
      </w:r>
      <w:r>
        <w:tab/>
      </w:r>
      <w:r>
        <w:tab/>
        <w:t>[27] IMS-Charging-Identifier OPTIONAL,</w:t>
      </w:r>
    </w:p>
    <w:p w14:paraId="6D9A3DBF" w14:textId="77777777" w:rsidR="0047056C" w:rsidRDefault="0047056C" w:rsidP="0047056C">
      <w:pPr>
        <w:pStyle w:val="PL"/>
      </w:pPr>
      <w:r>
        <w:tab/>
        <w:t>relatedICID</w:t>
      </w:r>
      <w:r>
        <w:tab/>
      </w:r>
      <w:r>
        <w:tab/>
      </w:r>
      <w:r>
        <w:tab/>
      </w:r>
      <w:r>
        <w:tab/>
      </w:r>
      <w:r>
        <w:tab/>
      </w:r>
      <w:r>
        <w:tab/>
      </w:r>
      <w:r>
        <w:tab/>
      </w:r>
      <w:r>
        <w:tab/>
        <w:t>[28] IMS-Charging-Identifier OPTIONAL,</w:t>
      </w:r>
    </w:p>
    <w:p w14:paraId="513FA778" w14:textId="77777777" w:rsidR="0047056C" w:rsidRDefault="0047056C" w:rsidP="0047056C">
      <w:pPr>
        <w:pStyle w:val="PL"/>
      </w:pPr>
      <w:r>
        <w:tab/>
        <w:t>relatedICIDGenerationNode</w:t>
      </w:r>
      <w:r>
        <w:tab/>
      </w:r>
      <w:r>
        <w:tab/>
      </w:r>
      <w:r>
        <w:tab/>
      </w:r>
      <w:r>
        <w:tab/>
        <w:t>[29] NodeAddress OPTIONAL,</w:t>
      </w:r>
    </w:p>
    <w:p w14:paraId="120893C4" w14:textId="77777777" w:rsidR="0047056C" w:rsidRDefault="0047056C" w:rsidP="0047056C">
      <w:pPr>
        <w:pStyle w:val="PL"/>
      </w:pPr>
      <w:r>
        <w:tab/>
        <w:t>transitIOIList</w:t>
      </w:r>
      <w:r>
        <w:tab/>
      </w:r>
      <w:r>
        <w:tab/>
      </w:r>
      <w:r>
        <w:tab/>
      </w:r>
      <w:r>
        <w:tab/>
      </w:r>
      <w:r>
        <w:tab/>
      </w:r>
      <w:r>
        <w:tab/>
      </w:r>
      <w:r>
        <w:tab/>
        <w:t>[30] TransitIOILists OPTIONAL,</w:t>
      </w:r>
    </w:p>
    <w:p w14:paraId="6E1992A1" w14:textId="77777777" w:rsidR="0047056C" w:rsidRDefault="0047056C" w:rsidP="0047056C">
      <w:pPr>
        <w:pStyle w:val="PL"/>
      </w:pPr>
      <w:r>
        <w:tab/>
        <w:t>earlyMediaDescription</w:t>
      </w:r>
      <w:r>
        <w:tab/>
      </w:r>
      <w:r>
        <w:tab/>
      </w:r>
      <w:r>
        <w:tab/>
      </w:r>
      <w:r>
        <w:tab/>
      </w:r>
      <w:r>
        <w:tab/>
        <w:t>[31] SEQUENCE OF Early-Media-Components-List OPTIONAL,</w:t>
      </w:r>
    </w:p>
    <w:p w14:paraId="661B0ED1" w14:textId="77777777" w:rsidR="0047056C" w:rsidRDefault="0047056C" w:rsidP="0047056C">
      <w:pPr>
        <w:pStyle w:val="PL"/>
      </w:pPr>
      <w:r>
        <w:tab/>
        <w:t>sdpSessionDescription</w:t>
      </w:r>
      <w:r>
        <w:tab/>
      </w:r>
      <w:r>
        <w:tab/>
      </w:r>
      <w:r>
        <w:tab/>
      </w:r>
      <w:r>
        <w:tab/>
      </w:r>
      <w:r>
        <w:tab/>
        <w:t>[32] SEQUENCE OF UTF8String OPTIONAL,</w:t>
      </w:r>
    </w:p>
    <w:p w14:paraId="37144A28" w14:textId="77777777" w:rsidR="0047056C" w:rsidRDefault="0047056C" w:rsidP="0047056C">
      <w:pPr>
        <w:pStyle w:val="PL"/>
      </w:pPr>
      <w:r>
        <w:tab/>
        <w:t>sdpMediaComponent</w:t>
      </w:r>
      <w:r>
        <w:tab/>
      </w:r>
      <w:r>
        <w:tab/>
      </w:r>
      <w:r>
        <w:tab/>
      </w:r>
      <w:r>
        <w:tab/>
      </w:r>
      <w:r>
        <w:tab/>
      </w:r>
      <w:r>
        <w:tab/>
        <w:t>[33] SEQUENCE OF SDP-Media-Component OPTIONAL,</w:t>
      </w:r>
    </w:p>
    <w:p w14:paraId="206DBF65" w14:textId="77777777" w:rsidR="0047056C" w:rsidRDefault="0047056C" w:rsidP="0047056C">
      <w:pPr>
        <w:pStyle w:val="PL"/>
      </w:pPr>
      <w:r>
        <w:tab/>
        <w:t>servedPartyIPAddress</w:t>
      </w:r>
      <w:r>
        <w:tab/>
      </w:r>
      <w:r>
        <w:tab/>
      </w:r>
      <w:r>
        <w:tab/>
      </w:r>
      <w:r>
        <w:tab/>
      </w:r>
      <w:r>
        <w:tab/>
        <w:t>[34] ServedPartyIPAddress OPTIONAL,</w:t>
      </w:r>
    </w:p>
    <w:p w14:paraId="2D543785" w14:textId="77777777" w:rsidR="0047056C" w:rsidRDefault="0047056C" w:rsidP="0047056C">
      <w:pPr>
        <w:pStyle w:val="PL"/>
      </w:pPr>
      <w:r>
        <w:tab/>
        <w:t>serverCapabilities</w:t>
      </w:r>
      <w:r>
        <w:tab/>
      </w:r>
      <w:r>
        <w:tab/>
      </w:r>
      <w:r>
        <w:tab/>
      </w:r>
      <w:r>
        <w:tab/>
      </w:r>
      <w:r>
        <w:tab/>
      </w:r>
      <w:r>
        <w:tab/>
        <w:t>[35] S-CSCF-Information OPTIONAL,</w:t>
      </w:r>
    </w:p>
    <w:p w14:paraId="12E2BB24" w14:textId="77777777" w:rsidR="0047056C" w:rsidRDefault="0047056C" w:rsidP="0047056C">
      <w:pPr>
        <w:pStyle w:val="PL"/>
      </w:pPr>
      <w:r>
        <w:tab/>
        <w:t>trunkGroupID</w:t>
      </w:r>
      <w:r>
        <w:tab/>
      </w:r>
      <w:r>
        <w:tab/>
      </w:r>
      <w:r>
        <w:tab/>
      </w:r>
      <w:r>
        <w:tab/>
      </w:r>
      <w:r>
        <w:tab/>
      </w:r>
      <w:r>
        <w:tab/>
      </w:r>
      <w:r>
        <w:tab/>
        <w:t>[36] TrunkGroupID OPTIONAL,</w:t>
      </w:r>
    </w:p>
    <w:p w14:paraId="1F32150B" w14:textId="77777777" w:rsidR="0047056C" w:rsidRDefault="0047056C" w:rsidP="0047056C">
      <w:pPr>
        <w:pStyle w:val="PL"/>
      </w:pPr>
      <w:r>
        <w:tab/>
        <w:t>bearerService</w:t>
      </w:r>
      <w:r>
        <w:tab/>
      </w:r>
      <w:r>
        <w:tab/>
      </w:r>
      <w:r>
        <w:tab/>
      </w:r>
      <w:r>
        <w:tab/>
      </w:r>
      <w:r>
        <w:tab/>
      </w:r>
      <w:r>
        <w:tab/>
      </w:r>
      <w:r>
        <w:tab/>
        <w:t>[37] TransmissionMedium OPTIONAL,</w:t>
      </w:r>
    </w:p>
    <w:p w14:paraId="5F5E0CFA" w14:textId="77777777" w:rsidR="0047056C" w:rsidRDefault="0047056C" w:rsidP="0047056C">
      <w:pPr>
        <w:pStyle w:val="PL"/>
      </w:pPr>
      <w:r>
        <w:tab/>
        <w:t>imsServiceId</w:t>
      </w:r>
      <w:r>
        <w:tab/>
      </w:r>
      <w:r>
        <w:tab/>
      </w:r>
      <w:r>
        <w:tab/>
      </w:r>
      <w:r>
        <w:tab/>
      </w:r>
      <w:r>
        <w:tab/>
      </w:r>
      <w:r>
        <w:tab/>
      </w:r>
      <w:r>
        <w:tab/>
        <w:t>[38] Service-Id OPTIONAL,</w:t>
      </w:r>
    </w:p>
    <w:p w14:paraId="3624C5B0"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3BC0B5DF" w14:textId="77777777" w:rsidR="0047056C" w:rsidRDefault="0047056C" w:rsidP="0047056C">
      <w:pPr>
        <w:pStyle w:val="PL"/>
      </w:pPr>
      <w:r>
        <w:tab/>
        <w:t>accessNetworkInformation</w:t>
      </w:r>
      <w:r>
        <w:tab/>
      </w:r>
      <w:r>
        <w:tab/>
      </w:r>
      <w:r>
        <w:tab/>
      </w:r>
      <w:r>
        <w:tab/>
        <w:t>[40] SEQUENCE OF UTF8String OPTIONAL,</w:t>
      </w:r>
    </w:p>
    <w:p w14:paraId="6B0E0A0B" w14:textId="77777777" w:rsidR="0047056C" w:rsidRDefault="0047056C" w:rsidP="0047056C">
      <w:pPr>
        <w:pStyle w:val="PL"/>
      </w:pPr>
      <w:r>
        <w:tab/>
        <w:t>additionalAccessNetworkInformation</w:t>
      </w:r>
      <w:r>
        <w:tab/>
      </w:r>
      <w:r>
        <w:tab/>
        <w:t>[41] UTF8String OPTIONAL,</w:t>
      </w:r>
    </w:p>
    <w:p w14:paraId="14A446A1" w14:textId="77777777" w:rsidR="0047056C" w:rsidRDefault="0047056C" w:rsidP="0047056C">
      <w:pPr>
        <w:pStyle w:val="PL"/>
      </w:pPr>
      <w:r>
        <w:tab/>
        <w:t>cellularNetworkInformation</w:t>
      </w:r>
      <w:r>
        <w:tab/>
      </w:r>
      <w:r>
        <w:tab/>
      </w:r>
      <w:r>
        <w:tab/>
      </w:r>
      <w:r>
        <w:tab/>
        <w:t>[42] UTF8String OPTIONAL,</w:t>
      </w:r>
    </w:p>
    <w:p w14:paraId="7D364110" w14:textId="77777777" w:rsidR="0047056C" w:rsidRDefault="0047056C" w:rsidP="0047056C">
      <w:pPr>
        <w:pStyle w:val="PL"/>
      </w:pPr>
      <w:r>
        <w:tab/>
        <w:t>accessTransferInformation</w:t>
      </w:r>
      <w:r>
        <w:tab/>
      </w:r>
      <w:r>
        <w:tab/>
      </w:r>
      <w:r>
        <w:tab/>
      </w:r>
      <w:r>
        <w:tab/>
        <w:t>[43] SEQUENCE OF AccessTransferInformation OPTIONAL,</w:t>
      </w:r>
    </w:p>
    <w:p w14:paraId="256AF3F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131DBC46" w14:textId="77777777" w:rsidR="0047056C" w:rsidRDefault="0047056C" w:rsidP="0047056C">
      <w:pPr>
        <w:pStyle w:val="PL"/>
      </w:pPr>
      <w:r>
        <w:tab/>
        <w:t>imsCommunicationServiceID</w:t>
      </w:r>
      <w:r>
        <w:tab/>
      </w:r>
      <w:r>
        <w:tab/>
      </w:r>
      <w:r>
        <w:tab/>
      </w:r>
      <w:r>
        <w:tab/>
        <w:t>[45] IMSCommunicationServiceIdentifier OPTIONAL,</w:t>
      </w:r>
    </w:p>
    <w:p w14:paraId="76CC7ABB" w14:textId="77777777" w:rsidR="0047056C" w:rsidRDefault="0047056C" w:rsidP="0047056C">
      <w:pPr>
        <w:pStyle w:val="PL"/>
      </w:pPr>
      <w:r>
        <w:tab/>
        <w:t>imsApplicationReferenceID</w:t>
      </w:r>
      <w:r>
        <w:tab/>
      </w:r>
      <w:r>
        <w:tab/>
      </w:r>
      <w:r>
        <w:tab/>
      </w:r>
      <w:r>
        <w:tab/>
        <w:t>[46] UTF8String OPTIONAL,</w:t>
      </w:r>
    </w:p>
    <w:p w14:paraId="1D8D45B5" w14:textId="77777777" w:rsidR="0047056C" w:rsidRDefault="0047056C" w:rsidP="0047056C">
      <w:pPr>
        <w:pStyle w:val="PL"/>
      </w:pPr>
      <w:r>
        <w:tab/>
        <w:t>causeCode</w:t>
      </w:r>
      <w:r>
        <w:tab/>
      </w:r>
      <w:r>
        <w:tab/>
      </w:r>
      <w:r>
        <w:tab/>
      </w:r>
      <w:r>
        <w:tab/>
      </w:r>
      <w:r>
        <w:tab/>
      </w:r>
      <w:r>
        <w:tab/>
      </w:r>
      <w:r>
        <w:tab/>
      </w:r>
      <w:r>
        <w:tab/>
        <w:t>[47] INTEGER OPTIONAL,</w:t>
      </w:r>
    </w:p>
    <w:p w14:paraId="4FB7E846" w14:textId="77777777" w:rsidR="0047056C" w:rsidRDefault="0047056C" w:rsidP="0047056C">
      <w:pPr>
        <w:pStyle w:val="PL"/>
      </w:pPr>
      <w:r>
        <w:tab/>
        <w:t>reasonHeaders</w:t>
      </w:r>
      <w:r>
        <w:tab/>
      </w:r>
      <w:r>
        <w:tab/>
      </w:r>
      <w:r>
        <w:tab/>
      </w:r>
      <w:r>
        <w:tab/>
      </w:r>
      <w:r>
        <w:tab/>
      </w:r>
      <w:r>
        <w:tab/>
      </w:r>
      <w:r>
        <w:tab/>
        <w:t>[48] ListOfReasonHeader OPTIONAL,</w:t>
      </w:r>
    </w:p>
    <w:p w14:paraId="5D56B61F" w14:textId="77777777" w:rsidR="0047056C" w:rsidRDefault="0047056C" w:rsidP="0047056C">
      <w:pPr>
        <w:pStyle w:val="PL"/>
      </w:pPr>
      <w:r>
        <w:tab/>
        <w:t>initialIMSChargingIdentifier</w:t>
      </w:r>
      <w:r>
        <w:tab/>
      </w:r>
      <w:r>
        <w:tab/>
      </w:r>
      <w:r>
        <w:tab/>
        <w:t>[49] IMS-Charging-Identifier OPTIONAL,</w:t>
      </w:r>
    </w:p>
    <w:p w14:paraId="6295A44B" w14:textId="77777777" w:rsidR="0047056C" w:rsidRDefault="0047056C" w:rsidP="0047056C">
      <w:pPr>
        <w:pStyle w:val="PL"/>
      </w:pPr>
      <w:r>
        <w:tab/>
        <w:t>nniInformation</w:t>
      </w:r>
      <w:r>
        <w:tab/>
      </w:r>
      <w:r>
        <w:tab/>
      </w:r>
      <w:r>
        <w:tab/>
      </w:r>
      <w:r>
        <w:tab/>
      </w:r>
      <w:r>
        <w:tab/>
      </w:r>
      <w:r>
        <w:tab/>
      </w:r>
      <w:r>
        <w:tab/>
        <w:t>[50] SEQUENCE OF NNI-Information OPTIONAL,</w:t>
      </w:r>
    </w:p>
    <w:p w14:paraId="21CCB3B4" w14:textId="77777777" w:rsidR="0047056C" w:rsidRDefault="0047056C" w:rsidP="0047056C">
      <w:pPr>
        <w:pStyle w:val="PL"/>
      </w:pPr>
      <w:r>
        <w:tab/>
        <w:t>fromAddress</w:t>
      </w:r>
      <w:r>
        <w:tab/>
      </w:r>
      <w:r>
        <w:tab/>
      </w:r>
      <w:r>
        <w:tab/>
      </w:r>
      <w:r>
        <w:tab/>
      </w:r>
      <w:r>
        <w:tab/>
      </w:r>
      <w:r>
        <w:tab/>
      </w:r>
      <w:r>
        <w:tab/>
      </w:r>
      <w:r>
        <w:tab/>
        <w:t>[51] UTF8String OPTIONAL,</w:t>
      </w:r>
    </w:p>
    <w:p w14:paraId="4516CDCB" w14:textId="77777777" w:rsidR="0047056C" w:rsidRDefault="0047056C" w:rsidP="0047056C">
      <w:pPr>
        <w:pStyle w:val="PL"/>
      </w:pPr>
      <w:r>
        <w:tab/>
        <w:t>imsEmergencyIndicator</w:t>
      </w:r>
      <w:r>
        <w:tab/>
      </w:r>
      <w:r>
        <w:tab/>
      </w:r>
      <w:r>
        <w:tab/>
      </w:r>
      <w:r>
        <w:tab/>
      </w:r>
      <w:r>
        <w:tab/>
        <w:t>[52] NULL OPTIONAL,</w:t>
      </w:r>
    </w:p>
    <w:p w14:paraId="16E1B094" w14:textId="77777777" w:rsidR="0047056C" w:rsidRDefault="0047056C" w:rsidP="0047056C">
      <w:pPr>
        <w:pStyle w:val="PL"/>
      </w:pPr>
      <w:r>
        <w:tab/>
        <w:t>imsVisitedNetworkIdentifier</w:t>
      </w:r>
      <w:r>
        <w:tab/>
      </w:r>
      <w:r>
        <w:tab/>
      </w:r>
      <w:r>
        <w:tab/>
      </w:r>
      <w:r>
        <w:tab/>
        <w:t>[53] UTF8String OPTIONAL,</w:t>
      </w:r>
    </w:p>
    <w:p w14:paraId="6B3FCA58" w14:textId="77777777" w:rsidR="0047056C" w:rsidRDefault="0047056C" w:rsidP="0047056C">
      <w:pPr>
        <w:pStyle w:val="PL"/>
      </w:pPr>
      <w:r>
        <w:rPr>
          <w:lang w:val="en-US"/>
        </w:rPr>
        <w:tab/>
      </w:r>
      <w:r>
        <w:t>sipRouteHeaderReceived</w:t>
      </w:r>
      <w:r>
        <w:tab/>
      </w:r>
      <w:r>
        <w:tab/>
      </w:r>
      <w:r>
        <w:tab/>
      </w:r>
      <w:r>
        <w:tab/>
      </w:r>
      <w:r>
        <w:tab/>
        <w:t>[54] UTF8String OPTIONAL,</w:t>
      </w:r>
    </w:p>
    <w:p w14:paraId="09429519" w14:textId="77777777" w:rsidR="0047056C" w:rsidRDefault="0047056C" w:rsidP="0047056C">
      <w:pPr>
        <w:pStyle w:val="PL"/>
      </w:pPr>
      <w:r>
        <w:tab/>
        <w:t>sipRouteHeaderTransmitted</w:t>
      </w:r>
      <w:r>
        <w:tab/>
      </w:r>
      <w:r>
        <w:tab/>
      </w:r>
      <w:r>
        <w:tab/>
      </w:r>
      <w:r>
        <w:tab/>
        <w:t>[55] UTF8String OPTIONAL,</w:t>
      </w:r>
    </w:p>
    <w:p w14:paraId="5A5E8EC3"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897AEE5"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r w:rsidRPr="00254B70">
        <w:t>EdgeInfrastructureUsageChargingInformation</w:t>
      </w:r>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9E15F7" w:rsidRPr="009E15F7">
        <w:t xml:space="preserve"> OPTIONAL</w:t>
      </w:r>
      <w:r w:rsidRPr="00F62492">
        <w:t>,</w:t>
      </w:r>
    </w:p>
    <w:p w14:paraId="77614535" w14:textId="77777777" w:rsidR="009E15F7" w:rsidRDefault="00CC1CC4" w:rsidP="009E15F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9E15F7">
        <w:t xml:space="preserve"> OPTIONAL,</w:t>
      </w:r>
    </w:p>
    <w:p w14:paraId="69A90813" w14:textId="77777777" w:rsidR="009E15F7" w:rsidRDefault="009E15F7" w:rsidP="009E15F7">
      <w:pPr>
        <w:pStyle w:val="PL"/>
      </w:pPr>
      <w:r>
        <w:tab/>
        <w:t>measuredInBytes</w:t>
      </w:r>
      <w:r>
        <w:tab/>
      </w:r>
      <w:r>
        <w:tab/>
      </w:r>
      <w:r>
        <w:tab/>
      </w:r>
      <w:r>
        <w:tab/>
      </w:r>
      <w:r>
        <w:tab/>
        <w:t>[5]</w:t>
      </w:r>
      <w:r>
        <w:tab/>
        <w:t>INTEGER OPTIONAL,</w:t>
      </w:r>
    </w:p>
    <w:p w14:paraId="14A7AAA1" w14:textId="77777777" w:rsidR="00CC1CC4" w:rsidRPr="00254B70" w:rsidRDefault="009E15F7" w:rsidP="009E15F7">
      <w:pPr>
        <w:pStyle w:val="PL"/>
        <w:rPr>
          <w:lang w:val="en-US"/>
        </w:rPr>
      </w:pPr>
      <w:r>
        <w:tab/>
        <w:t>measuredOutBytes</w:t>
      </w:r>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r>
        <w:t>E</w:t>
      </w:r>
      <w:r w:rsidRPr="00392E16">
        <w:t>ASDeploymentChargingInformation</w:t>
      </w:r>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B932AF" w:rsidRPr="00B932AF">
        <w:t xml:space="preserve"> OPTIONAL</w:t>
      </w:r>
      <w:r w:rsidRPr="00F62492">
        <w:t>,</w:t>
      </w:r>
    </w:p>
    <w:p w14:paraId="684A565C"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6DFEADB" w14:textId="77777777" w:rsidR="00B932AF" w:rsidRDefault="00CC1CC4" w:rsidP="00B932AF">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B932AF">
        <w:t>,</w:t>
      </w:r>
    </w:p>
    <w:p w14:paraId="57418875" w14:textId="77777777" w:rsidR="009250B1" w:rsidRDefault="00B932AF" w:rsidP="009250B1">
      <w:pPr>
        <w:pStyle w:val="PL"/>
        <w:rPr>
          <w:lang w:eastAsia="zh-CN"/>
        </w:rPr>
      </w:pPr>
      <w:r>
        <w:tab/>
        <w:t>lCMEventType</w:t>
      </w:r>
      <w:r>
        <w:tab/>
      </w:r>
      <w:r>
        <w:tab/>
      </w:r>
      <w:r>
        <w:tab/>
      </w:r>
      <w:r>
        <w:tab/>
      </w:r>
      <w:r>
        <w:tab/>
      </w:r>
      <w:r>
        <w:tab/>
        <w:t>[3]</w:t>
      </w:r>
      <w:r>
        <w:tab/>
        <w:t>ManagementOperation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t>[4]</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See clause 5.2.4.7 for ProSe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r>
        <w:t>ProseChargingInformation</w:t>
      </w:r>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t>announcingPlmnID</w:t>
      </w:r>
      <w:r>
        <w:tab/>
      </w:r>
      <w:r>
        <w:tab/>
      </w:r>
      <w:r>
        <w:tab/>
      </w:r>
      <w:r>
        <w:tab/>
      </w:r>
      <w:r>
        <w:tab/>
      </w:r>
      <w:r>
        <w:tab/>
        <w:t>[0] PLMN-Id OPTIONAL,</w:t>
      </w:r>
    </w:p>
    <w:p w14:paraId="7330601F" w14:textId="77777777" w:rsidR="00C44FE8" w:rsidRDefault="00C44FE8" w:rsidP="00C44FE8">
      <w:pPr>
        <w:pStyle w:val="PL"/>
      </w:pPr>
      <w:r>
        <w:lastRenderedPageBreak/>
        <w:tab/>
        <w:t>announcingUeHplmnIdentifier</w:t>
      </w:r>
      <w:r>
        <w:tab/>
      </w:r>
      <w:r>
        <w:tab/>
      </w:r>
      <w:r>
        <w:tab/>
      </w:r>
      <w:r>
        <w:tab/>
        <w:t>[1] PLMN-Id OPTIONAL,</w:t>
      </w:r>
    </w:p>
    <w:p w14:paraId="21E468D8" w14:textId="77777777" w:rsidR="00C44FE8" w:rsidRDefault="00C44FE8" w:rsidP="00C44FE8">
      <w:pPr>
        <w:pStyle w:val="PL"/>
      </w:pPr>
      <w:r>
        <w:tab/>
        <w:t>announcingUeVplmnIdentifier</w:t>
      </w:r>
      <w:r>
        <w:tab/>
      </w:r>
      <w:r>
        <w:tab/>
      </w:r>
      <w:r>
        <w:tab/>
      </w:r>
      <w:r>
        <w:tab/>
        <w:t>[2] PLMN-Id OPTIONAL,</w:t>
      </w:r>
    </w:p>
    <w:p w14:paraId="5296E961" w14:textId="77777777" w:rsidR="00C44FE8" w:rsidRDefault="00C44FE8" w:rsidP="00C44FE8">
      <w:pPr>
        <w:pStyle w:val="PL"/>
      </w:pPr>
      <w:r>
        <w:tab/>
        <w:t>monitoringUeHplmnIdentifier</w:t>
      </w:r>
      <w:r>
        <w:tab/>
      </w:r>
      <w:r>
        <w:tab/>
      </w:r>
      <w:r>
        <w:tab/>
      </w:r>
      <w:r>
        <w:tab/>
        <w:t>[3] PLMN-Id OPTIONAL,</w:t>
      </w:r>
    </w:p>
    <w:p w14:paraId="02840FF3" w14:textId="77777777" w:rsidR="00C44FE8" w:rsidRDefault="00C44FE8" w:rsidP="00C44FE8">
      <w:pPr>
        <w:pStyle w:val="PL"/>
      </w:pPr>
      <w:r>
        <w:tab/>
        <w:t>monitoringUeVplmnIdentifier</w:t>
      </w:r>
      <w:r>
        <w:tab/>
      </w:r>
      <w:r>
        <w:tab/>
      </w:r>
      <w:r>
        <w:tab/>
      </w:r>
      <w:r>
        <w:tab/>
        <w:t>[4] PLMN-Id OPTIONAL,</w:t>
      </w:r>
    </w:p>
    <w:p w14:paraId="1F648B5C" w14:textId="77777777" w:rsidR="00C44FE8" w:rsidRDefault="00C44FE8" w:rsidP="00C44FE8">
      <w:pPr>
        <w:pStyle w:val="PL"/>
      </w:pPr>
      <w:r>
        <w:tab/>
        <w:t>discovererUeHplmnIdentifier</w:t>
      </w:r>
      <w:r>
        <w:tab/>
      </w:r>
      <w:r>
        <w:tab/>
      </w:r>
      <w:r>
        <w:tab/>
      </w:r>
      <w:r>
        <w:tab/>
        <w:t>[5] PLMN-Id OPTIONAL,</w:t>
      </w:r>
    </w:p>
    <w:p w14:paraId="6F431719" w14:textId="77777777" w:rsidR="00C44FE8" w:rsidRDefault="00C44FE8" w:rsidP="00C44FE8">
      <w:pPr>
        <w:pStyle w:val="PL"/>
      </w:pPr>
      <w:r>
        <w:tab/>
        <w:t>discovererUeVplmnIdentifier</w:t>
      </w:r>
      <w:r>
        <w:tab/>
      </w:r>
      <w:r>
        <w:tab/>
      </w:r>
      <w:r>
        <w:tab/>
      </w:r>
      <w:r>
        <w:tab/>
        <w:t>[6] PLMN-Id OPTIONAL,</w:t>
      </w:r>
    </w:p>
    <w:p w14:paraId="7BDA0048" w14:textId="77777777" w:rsidR="00C44FE8" w:rsidRDefault="00C44FE8" w:rsidP="00C44FE8">
      <w:pPr>
        <w:pStyle w:val="PL"/>
      </w:pPr>
      <w:r>
        <w:tab/>
        <w:t>discovereeUeHplmnIdentifier</w:t>
      </w:r>
      <w:r>
        <w:tab/>
      </w:r>
      <w:r>
        <w:tab/>
      </w:r>
      <w:r>
        <w:tab/>
      </w:r>
      <w:r>
        <w:tab/>
        <w:t>[8] PLMN-Id OPTIONAL,</w:t>
      </w:r>
    </w:p>
    <w:p w14:paraId="7549C111" w14:textId="77777777" w:rsidR="00C44FE8" w:rsidRDefault="00C44FE8" w:rsidP="00C44FE8">
      <w:pPr>
        <w:pStyle w:val="PL"/>
      </w:pPr>
      <w:r>
        <w:tab/>
        <w:t>discovereeUeVplmnIdentifier</w:t>
      </w:r>
      <w:r>
        <w:tab/>
      </w:r>
      <w:r>
        <w:tab/>
      </w:r>
      <w:r>
        <w:tab/>
      </w:r>
      <w:r>
        <w:tab/>
        <w:t>[9] PLMN-Id OPTIONAL,</w:t>
      </w:r>
    </w:p>
    <w:p w14:paraId="29808D35" w14:textId="77777777" w:rsidR="00C44FE8" w:rsidRDefault="00C44FE8" w:rsidP="00C44FE8">
      <w:pPr>
        <w:pStyle w:val="PL"/>
      </w:pPr>
      <w:r>
        <w:tab/>
        <w:t>monitoredPlmnIdentifier</w:t>
      </w:r>
      <w:r>
        <w:tab/>
      </w:r>
      <w:r>
        <w:tab/>
      </w:r>
      <w:r>
        <w:tab/>
      </w:r>
      <w:r>
        <w:tab/>
      </w:r>
      <w:r>
        <w:tab/>
        <w:t>[10] PLMN-Id OPTIONAL,</w:t>
      </w:r>
    </w:p>
    <w:p w14:paraId="43B5F09D" w14:textId="77777777" w:rsidR="00C44FE8" w:rsidRDefault="00C44FE8" w:rsidP="00C44FE8">
      <w:pPr>
        <w:pStyle w:val="PL"/>
      </w:pPr>
      <w:r>
        <w:tab/>
        <w:t>proseApplicationID</w:t>
      </w:r>
      <w:r>
        <w:tab/>
      </w:r>
      <w:r>
        <w:tab/>
      </w:r>
      <w:r>
        <w:tab/>
      </w:r>
      <w:r>
        <w:tab/>
      </w:r>
      <w:r>
        <w:tab/>
      </w:r>
      <w:r>
        <w:tab/>
        <w:t>[11] UTF8String OPTIONAL,</w:t>
      </w:r>
    </w:p>
    <w:p w14:paraId="35DC8004" w14:textId="77777777" w:rsidR="00C44FE8" w:rsidRDefault="00C44FE8" w:rsidP="00C44FE8">
      <w:pPr>
        <w:pStyle w:val="PL"/>
      </w:pPr>
      <w:r>
        <w:tab/>
        <w:t>applicationID</w:t>
      </w:r>
      <w:r>
        <w:tab/>
      </w:r>
      <w:r>
        <w:tab/>
      </w:r>
      <w:r>
        <w:tab/>
      </w:r>
      <w:r>
        <w:tab/>
      </w:r>
      <w:r>
        <w:tab/>
      </w:r>
      <w:r>
        <w:tab/>
      </w:r>
      <w:r>
        <w:tab/>
        <w:t>[12] UTF8String OPTIONAL,</w:t>
      </w:r>
    </w:p>
    <w:p w14:paraId="6727F025" w14:textId="77777777" w:rsidR="00C44FE8" w:rsidRDefault="00C44FE8" w:rsidP="00C44FE8">
      <w:pPr>
        <w:pStyle w:val="PL"/>
      </w:pPr>
      <w:r>
        <w:tab/>
        <w:t>applicationSpecificDataList</w:t>
      </w:r>
      <w:r>
        <w:tab/>
      </w:r>
      <w:r>
        <w:tab/>
      </w:r>
      <w:r>
        <w:tab/>
      </w:r>
      <w:r>
        <w:tab/>
        <w:t>[13] SEQUENCE OF AppSpecificData,</w:t>
      </w:r>
    </w:p>
    <w:p w14:paraId="02349B5B" w14:textId="77777777" w:rsidR="00C44FE8" w:rsidRDefault="00C44FE8" w:rsidP="00C44FE8">
      <w:pPr>
        <w:pStyle w:val="PL"/>
      </w:pPr>
      <w:r>
        <w:tab/>
        <w:t>proseFunctionality</w:t>
      </w:r>
      <w:r>
        <w:tab/>
      </w:r>
      <w:r>
        <w:tab/>
      </w:r>
      <w:r>
        <w:tab/>
      </w:r>
      <w:r>
        <w:tab/>
      </w:r>
      <w:r>
        <w:tab/>
      </w:r>
      <w:r>
        <w:tab/>
        <w:t>[14] ProseFunctionality OPTIONAL,</w:t>
      </w:r>
    </w:p>
    <w:p w14:paraId="3738925B" w14:textId="77777777" w:rsidR="00C44FE8" w:rsidRDefault="00C44FE8" w:rsidP="00C44FE8">
      <w:pPr>
        <w:pStyle w:val="PL"/>
      </w:pPr>
      <w:r>
        <w:tab/>
        <w:t>proseEventType</w:t>
      </w:r>
      <w:r>
        <w:tab/>
      </w:r>
      <w:r>
        <w:tab/>
      </w:r>
      <w:r>
        <w:tab/>
      </w:r>
      <w:r>
        <w:tab/>
      </w:r>
      <w:r>
        <w:tab/>
      </w:r>
      <w:r>
        <w:tab/>
      </w:r>
      <w:r>
        <w:tab/>
        <w:t>[15] ProSeEventType OPTIONAL,</w:t>
      </w:r>
    </w:p>
    <w:p w14:paraId="10536B8E" w14:textId="77777777" w:rsidR="00C44FE8" w:rsidRDefault="00C44FE8" w:rsidP="00C44FE8">
      <w:pPr>
        <w:pStyle w:val="PL"/>
      </w:pPr>
      <w:r>
        <w:tab/>
        <w:t>directDiscoveryModel</w:t>
      </w:r>
      <w:r>
        <w:tab/>
      </w:r>
      <w:r>
        <w:tab/>
      </w:r>
      <w:r>
        <w:tab/>
      </w:r>
      <w:r>
        <w:tab/>
      </w:r>
      <w:r>
        <w:tab/>
        <w:t>[16] UTF8String OPTIONAL,</w:t>
      </w:r>
    </w:p>
    <w:p w14:paraId="6B51DD6E" w14:textId="77777777" w:rsidR="00C44FE8" w:rsidRDefault="00C44FE8" w:rsidP="00C44FE8">
      <w:pPr>
        <w:pStyle w:val="PL"/>
      </w:pPr>
      <w:r>
        <w:tab/>
        <w:t>validityPeriod</w:t>
      </w:r>
      <w:r>
        <w:tab/>
      </w:r>
      <w:r>
        <w:tab/>
      </w:r>
      <w:r>
        <w:tab/>
      </w:r>
      <w:r>
        <w:tab/>
      </w:r>
      <w:r>
        <w:tab/>
      </w:r>
      <w:r>
        <w:tab/>
      </w:r>
      <w:r>
        <w:tab/>
        <w:t>[17] INTEGER OPTIONAL,</w:t>
      </w:r>
    </w:p>
    <w:p w14:paraId="3EA8C3AA" w14:textId="77777777" w:rsidR="00C44FE8" w:rsidRDefault="00C44FE8" w:rsidP="00C44FE8">
      <w:pPr>
        <w:pStyle w:val="PL"/>
      </w:pPr>
      <w:r>
        <w:tab/>
        <w:t>roleOfUE</w:t>
      </w:r>
      <w:r>
        <w:tab/>
      </w:r>
      <w:r>
        <w:tab/>
      </w:r>
      <w:r>
        <w:tab/>
      </w:r>
      <w:r>
        <w:tab/>
      </w:r>
      <w:r>
        <w:tab/>
      </w:r>
      <w:r>
        <w:tab/>
      </w:r>
      <w:r>
        <w:tab/>
      </w:r>
      <w:r>
        <w:tab/>
        <w:t>[18] ProSeUERole OPTIONAL,</w:t>
      </w:r>
    </w:p>
    <w:p w14:paraId="6B673097" w14:textId="77777777" w:rsidR="00C44FE8" w:rsidRDefault="00C44FE8" w:rsidP="00C44FE8">
      <w:pPr>
        <w:pStyle w:val="PL"/>
      </w:pPr>
      <w:r>
        <w:tab/>
        <w:t>proseRequestTimestamp</w:t>
      </w:r>
      <w:r>
        <w:tab/>
      </w:r>
      <w:r>
        <w:tab/>
      </w:r>
      <w:r>
        <w:tab/>
      </w:r>
      <w:r>
        <w:tab/>
      </w:r>
      <w:r>
        <w:tab/>
        <w:t>[19] TimeStamp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587268A0" w14:textId="77777777" w:rsidR="00C44FE8" w:rsidRDefault="00C44FE8" w:rsidP="00C44FE8">
      <w:pPr>
        <w:pStyle w:val="PL"/>
      </w:pPr>
      <w:r>
        <w:tab/>
        <w:t>requestedPLMNIdentifier</w:t>
      </w:r>
      <w:r>
        <w:tab/>
      </w:r>
      <w:r>
        <w:tab/>
      </w:r>
      <w:r>
        <w:tab/>
      </w:r>
      <w:r>
        <w:tab/>
      </w:r>
      <w:r>
        <w:tab/>
        <w:t>[22] PLMN-Id OPTIONAL</w:t>
      </w:r>
      <w:r w:rsidR="005E20E9" w:rsidRPr="005E20E9">
        <w:t>,</w:t>
      </w:r>
    </w:p>
    <w:p w14:paraId="3824A5C8" w14:textId="77777777" w:rsidR="00C44FE8" w:rsidRDefault="00C44FE8" w:rsidP="00C44FE8">
      <w:pPr>
        <w:pStyle w:val="PL"/>
      </w:pPr>
      <w:r>
        <w:tab/>
        <w:t>timeWindow</w:t>
      </w:r>
      <w:r>
        <w:tab/>
      </w:r>
      <w:r>
        <w:tab/>
      </w:r>
      <w:r>
        <w:tab/>
      </w:r>
      <w:r>
        <w:tab/>
      </w:r>
      <w:r>
        <w:tab/>
      </w:r>
      <w:r>
        <w:tab/>
      </w:r>
      <w:r>
        <w:tab/>
      </w:r>
      <w:r>
        <w:tab/>
        <w:t>[23] INTEGER OPTIONAL,</w:t>
      </w:r>
    </w:p>
    <w:p w14:paraId="70F8B375" w14:textId="77777777" w:rsidR="00C44FE8" w:rsidRDefault="00C44FE8" w:rsidP="00C44FE8">
      <w:pPr>
        <w:pStyle w:val="PL"/>
      </w:pPr>
      <w:r>
        <w:tab/>
        <w:t>rangeClass</w:t>
      </w:r>
      <w:r>
        <w:tab/>
      </w:r>
      <w:r>
        <w:tab/>
      </w:r>
      <w:r>
        <w:tab/>
      </w:r>
      <w:r>
        <w:tab/>
      </w:r>
      <w:r>
        <w:tab/>
      </w:r>
      <w:r>
        <w:tab/>
      </w:r>
      <w:r>
        <w:tab/>
      </w:r>
      <w:r>
        <w:tab/>
        <w:t>[24] RangeClass OPTIONAL,</w:t>
      </w:r>
    </w:p>
    <w:p w14:paraId="10098C7D" w14:textId="77777777" w:rsidR="00C44FE8" w:rsidRDefault="00C44FE8" w:rsidP="00C44FE8">
      <w:pPr>
        <w:pStyle w:val="PL"/>
      </w:pPr>
      <w:r>
        <w:tab/>
        <w:t>proximityAlertIndication</w:t>
      </w:r>
      <w:r>
        <w:tab/>
      </w:r>
      <w:r>
        <w:tab/>
      </w:r>
      <w:r>
        <w:tab/>
      </w:r>
      <w:r>
        <w:tab/>
        <w:t>[25] ProximityAlertIndication OPTIONAL,</w:t>
      </w:r>
    </w:p>
    <w:p w14:paraId="595F49FC" w14:textId="77777777" w:rsidR="00C44FE8" w:rsidRDefault="00C44FE8" w:rsidP="00C44FE8">
      <w:pPr>
        <w:pStyle w:val="PL"/>
      </w:pPr>
      <w:r>
        <w:tab/>
        <w:t>proximityAlertTimestamp</w:t>
      </w:r>
      <w:r>
        <w:tab/>
      </w:r>
      <w:r>
        <w:tab/>
      </w:r>
      <w:r>
        <w:tab/>
      </w:r>
      <w:r>
        <w:tab/>
      </w:r>
      <w:r>
        <w:tab/>
        <w:t>[26] TimeStamp OPTIONAL,</w:t>
      </w:r>
    </w:p>
    <w:p w14:paraId="37A639B0" w14:textId="77777777" w:rsidR="00C44FE8" w:rsidRDefault="00C44FE8" w:rsidP="00C44FE8">
      <w:pPr>
        <w:pStyle w:val="PL"/>
      </w:pPr>
      <w:r>
        <w:tab/>
        <w:t>proximityCancellationTimestamp</w:t>
      </w:r>
      <w:r>
        <w:tab/>
      </w:r>
      <w:r>
        <w:tab/>
      </w:r>
      <w:r>
        <w:tab/>
        <w:t>[27] TimeStamp OPTIONAL,</w:t>
      </w:r>
    </w:p>
    <w:p w14:paraId="7EFFF96A" w14:textId="77777777" w:rsidR="00C44FE8" w:rsidRDefault="00C44FE8" w:rsidP="00C44FE8">
      <w:pPr>
        <w:pStyle w:val="PL"/>
      </w:pPr>
      <w:r>
        <w:tab/>
        <w:t>relayIPAddress</w:t>
      </w:r>
      <w:r>
        <w:tab/>
      </w:r>
      <w:r>
        <w:tab/>
      </w:r>
      <w:r>
        <w:tab/>
      </w:r>
      <w:r>
        <w:tab/>
      </w:r>
      <w:r>
        <w:tab/>
      </w:r>
      <w:r>
        <w:tab/>
      </w:r>
      <w:r>
        <w:tab/>
        <w:t>[28] IPAddress OPTIONAL,</w:t>
      </w:r>
    </w:p>
    <w:p w14:paraId="3D10479A" w14:textId="77777777" w:rsidR="00C44FE8" w:rsidRDefault="00C44FE8" w:rsidP="00C44FE8">
      <w:pPr>
        <w:pStyle w:val="PL"/>
      </w:pPr>
      <w:r>
        <w:tab/>
        <w:t>proseUEToNetworkRelayUEID</w:t>
      </w:r>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9EFC68F" w14:textId="77777777" w:rsidR="00C44FE8" w:rsidRDefault="00C44FE8" w:rsidP="00C44FE8">
      <w:pPr>
        <w:pStyle w:val="PL"/>
      </w:pPr>
      <w:r>
        <w:tab/>
        <w:t>transmissionDataContainer</w:t>
      </w:r>
      <w:r>
        <w:tab/>
      </w:r>
      <w:r>
        <w:tab/>
      </w:r>
      <w:r>
        <w:tab/>
      </w:r>
      <w:r>
        <w:tab/>
        <w:t>[32] SEQUENCE OF ChangeOfProSeCondition OPTIONAL,</w:t>
      </w:r>
    </w:p>
    <w:p w14:paraId="5EA143F3" w14:textId="77777777" w:rsidR="00C44FE8" w:rsidRDefault="00C44FE8" w:rsidP="00C44FE8">
      <w:pPr>
        <w:pStyle w:val="PL"/>
      </w:pPr>
      <w:r>
        <w:tab/>
        <w:t>receptionDataContainer</w:t>
      </w:r>
      <w:r>
        <w:tab/>
      </w:r>
      <w:r>
        <w:tab/>
      </w:r>
      <w:r>
        <w:tab/>
      </w:r>
      <w:r>
        <w:tab/>
      </w:r>
      <w:r>
        <w:tab/>
        <w:t>[33] SEQUENCE OF ChangeOfProSeCondition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r>
        <w:t>MMSChargingInformation</w:t>
      </w:r>
      <w:r>
        <w:tab/>
        <w:t>::= SET</w:t>
      </w:r>
    </w:p>
    <w:p w14:paraId="2B62FE79" w14:textId="77777777" w:rsidR="003D2BD5" w:rsidRDefault="003D2BD5" w:rsidP="003D2BD5">
      <w:pPr>
        <w:pStyle w:val="PL"/>
      </w:pPr>
      <w:r>
        <w:t>{</w:t>
      </w:r>
    </w:p>
    <w:p w14:paraId="0FC928B3" w14:textId="77777777" w:rsidR="003D2BD5" w:rsidRDefault="003D2BD5" w:rsidP="003D2BD5">
      <w:pPr>
        <w:pStyle w:val="PL"/>
      </w:pPr>
      <w:r>
        <w:tab/>
        <w:t>mMOriginatorInfo</w:t>
      </w:r>
      <w:r>
        <w:tab/>
      </w:r>
      <w:r>
        <w:tab/>
      </w:r>
      <w:r>
        <w:tab/>
        <w:t>[1] MMOriginatorInfo OPTIONAL,</w:t>
      </w:r>
    </w:p>
    <w:p w14:paraId="332B0C1B" w14:textId="77777777" w:rsidR="003D2BD5" w:rsidRDefault="003D2BD5" w:rsidP="003D2BD5">
      <w:pPr>
        <w:pStyle w:val="PL"/>
      </w:pPr>
      <w:r>
        <w:tab/>
        <w:t>mMRecipientInfoList</w:t>
      </w:r>
      <w:r>
        <w:tab/>
      </w:r>
      <w:r>
        <w:tab/>
        <w:t>[2] SEQUENCE OF MMRecipientInfo OPTIONAL,</w:t>
      </w:r>
    </w:p>
    <w:p w14:paraId="157C40AD" w14:textId="77777777" w:rsidR="003D2BD5" w:rsidRDefault="003D2BD5" w:rsidP="003D2BD5">
      <w:pPr>
        <w:pStyle w:val="PL"/>
      </w:pPr>
      <w:r>
        <w:tab/>
        <w:t>userLocationInformation</w:t>
      </w:r>
      <w:r>
        <w:tab/>
      </w:r>
      <w:r>
        <w:tab/>
        <w:t>[3] UserLocationInformation OPTIONAL,</w:t>
      </w:r>
    </w:p>
    <w:p w14:paraId="5AC9F0A8" w14:textId="77777777" w:rsidR="003D2BD5" w:rsidRDefault="003D2BD5" w:rsidP="003D2BD5">
      <w:pPr>
        <w:pStyle w:val="PL"/>
      </w:pPr>
      <w:r>
        <w:tab/>
        <w:t xml:space="preserve">uETimeZone </w:t>
      </w:r>
      <w:r>
        <w:tab/>
      </w:r>
      <w:r>
        <w:tab/>
      </w:r>
      <w:r>
        <w:tab/>
      </w:r>
      <w:r>
        <w:tab/>
      </w:r>
      <w:r>
        <w:tab/>
        <w:t>[4] MSTimeZone OPTIONAL,</w:t>
      </w:r>
    </w:p>
    <w:p w14:paraId="102245A2" w14:textId="77777777" w:rsidR="003D2BD5" w:rsidRDefault="003D2BD5" w:rsidP="003D2BD5">
      <w:pPr>
        <w:pStyle w:val="PL"/>
      </w:pPr>
      <w:r>
        <w:tab/>
        <w:t>rATType</w:t>
      </w:r>
      <w:r>
        <w:tab/>
      </w:r>
      <w:r>
        <w:tab/>
      </w:r>
      <w:r>
        <w:tab/>
      </w:r>
      <w:r>
        <w:tab/>
      </w:r>
      <w:r>
        <w:tab/>
      </w:r>
      <w:r>
        <w:tab/>
        <w:t>[5] RATType OPTIONAL,</w:t>
      </w:r>
    </w:p>
    <w:p w14:paraId="0DD62136" w14:textId="77777777" w:rsidR="003D2BD5" w:rsidRDefault="003D2BD5" w:rsidP="003D2BD5">
      <w:pPr>
        <w:pStyle w:val="PL"/>
      </w:pPr>
      <w:r>
        <w:tab/>
        <w:t>correlationInformation</w:t>
      </w:r>
      <w:r>
        <w:tab/>
      </w:r>
      <w:r>
        <w:tab/>
        <w:t>[6] UTF8String OPTIONAL,</w:t>
      </w:r>
    </w:p>
    <w:p w14:paraId="6AC4C16C" w14:textId="77777777" w:rsidR="003D2BD5" w:rsidRDefault="003D2BD5" w:rsidP="003D2BD5">
      <w:pPr>
        <w:pStyle w:val="PL"/>
      </w:pPr>
      <w:r>
        <w:tab/>
        <w:t>submissionTime</w:t>
      </w:r>
      <w:r>
        <w:tab/>
      </w:r>
      <w:r>
        <w:tab/>
      </w:r>
      <w:r>
        <w:tab/>
      </w:r>
      <w:r>
        <w:tab/>
        <w:t>[7] TimeStamp OPTIONAL,</w:t>
      </w:r>
    </w:p>
    <w:p w14:paraId="193D3DE7" w14:textId="77777777" w:rsidR="003D2BD5" w:rsidRDefault="003D2BD5" w:rsidP="003D2BD5">
      <w:pPr>
        <w:pStyle w:val="PL"/>
      </w:pPr>
      <w:r>
        <w:tab/>
        <w:t>mMContentType</w:t>
      </w:r>
      <w:r>
        <w:tab/>
      </w:r>
      <w:r>
        <w:tab/>
      </w:r>
      <w:r>
        <w:tab/>
      </w:r>
      <w:r>
        <w:tab/>
        <w:t>[8] MMContentType OPTIONAL,</w:t>
      </w:r>
    </w:p>
    <w:p w14:paraId="5D7C8F86" w14:textId="77777777" w:rsidR="003D2BD5" w:rsidRDefault="003D2BD5" w:rsidP="003D2BD5">
      <w:pPr>
        <w:pStyle w:val="PL"/>
      </w:pPr>
      <w:r>
        <w:tab/>
        <w:t>mMPriority</w:t>
      </w:r>
      <w:r>
        <w:tab/>
      </w:r>
      <w:r>
        <w:tab/>
      </w:r>
      <w:r>
        <w:tab/>
      </w:r>
      <w:r>
        <w:tab/>
      </w:r>
      <w:r>
        <w:tab/>
        <w:t>[9] PriorityType OPTIONAL,</w:t>
      </w:r>
    </w:p>
    <w:p w14:paraId="0E9AE1E6" w14:textId="77777777" w:rsidR="003D2BD5" w:rsidRDefault="003D2BD5" w:rsidP="003D2BD5">
      <w:pPr>
        <w:pStyle w:val="PL"/>
      </w:pPr>
      <w:r>
        <w:tab/>
        <w:t>messageID</w:t>
      </w:r>
      <w:r>
        <w:tab/>
      </w:r>
      <w:r>
        <w:tab/>
      </w:r>
      <w:r>
        <w:tab/>
      </w:r>
      <w:r>
        <w:tab/>
      </w:r>
      <w:r>
        <w:tab/>
        <w:t>[10] UTF8String OPTIONAL,</w:t>
      </w:r>
    </w:p>
    <w:p w14:paraId="66D8DC57" w14:textId="77777777" w:rsidR="003D2BD5" w:rsidRDefault="003D2BD5" w:rsidP="003D2BD5">
      <w:pPr>
        <w:pStyle w:val="PL"/>
      </w:pPr>
      <w:r>
        <w:tab/>
        <w:t>messageType</w:t>
      </w:r>
      <w:r>
        <w:tab/>
      </w:r>
      <w:r>
        <w:tab/>
      </w:r>
      <w:r>
        <w:tab/>
      </w:r>
      <w:r>
        <w:tab/>
      </w:r>
      <w:r>
        <w:tab/>
        <w:t>[11] UTF8String OPTIONAL,</w:t>
      </w:r>
    </w:p>
    <w:p w14:paraId="2889E0C1" w14:textId="77777777" w:rsidR="003D2BD5" w:rsidRDefault="003D2BD5" w:rsidP="003D2BD5">
      <w:pPr>
        <w:pStyle w:val="PL"/>
      </w:pPr>
      <w:r>
        <w:tab/>
        <w:t>messageSize</w:t>
      </w:r>
      <w:r>
        <w:tab/>
      </w:r>
      <w:r>
        <w:tab/>
      </w:r>
      <w:r>
        <w:tab/>
      </w:r>
      <w:r>
        <w:tab/>
      </w:r>
      <w:r>
        <w:tab/>
        <w:t>[12] INTEGER OPTIONAL,</w:t>
      </w:r>
    </w:p>
    <w:p w14:paraId="4C801C36" w14:textId="77777777" w:rsidR="003D2BD5" w:rsidRDefault="003D2BD5" w:rsidP="003D2BD5">
      <w:pPr>
        <w:pStyle w:val="PL"/>
      </w:pPr>
      <w:r>
        <w:tab/>
        <w:t>messageClass</w:t>
      </w:r>
      <w:r>
        <w:tab/>
      </w:r>
      <w:r>
        <w:tab/>
      </w:r>
      <w:r>
        <w:tab/>
      </w:r>
      <w:r>
        <w:tab/>
        <w:t>[13] UTF8String OPTIONAL,</w:t>
      </w:r>
    </w:p>
    <w:p w14:paraId="69C7241F" w14:textId="77777777" w:rsidR="003D2BD5" w:rsidRDefault="003D2BD5" w:rsidP="003D2BD5">
      <w:pPr>
        <w:pStyle w:val="PL"/>
      </w:pPr>
      <w:r>
        <w:tab/>
        <w:t>deliveryReportRequested</w:t>
      </w:r>
      <w:r>
        <w:tab/>
      </w:r>
      <w:r>
        <w:tab/>
        <w:t>[14] BOOLEAN OPTIONAL,</w:t>
      </w:r>
    </w:p>
    <w:p w14:paraId="17C1B7AB" w14:textId="77777777" w:rsidR="003D2BD5" w:rsidRDefault="003D2BD5" w:rsidP="003D2BD5">
      <w:pPr>
        <w:pStyle w:val="PL"/>
      </w:pPr>
      <w:r>
        <w:tab/>
        <w:t>readReplyReportRequested</w:t>
      </w:r>
      <w:r>
        <w:tab/>
        <w:t>[15] BOOLEAN OPTIONAL,</w:t>
      </w:r>
    </w:p>
    <w:p w14:paraId="7DAFDF01" w14:textId="77777777" w:rsidR="003D2BD5" w:rsidRDefault="003D2BD5" w:rsidP="003D2BD5">
      <w:pPr>
        <w:pStyle w:val="PL"/>
      </w:pPr>
      <w:r>
        <w:tab/>
        <w:t>applicID</w:t>
      </w:r>
      <w:r>
        <w:tab/>
      </w:r>
      <w:r>
        <w:tab/>
      </w:r>
      <w:r>
        <w:tab/>
      </w:r>
      <w:r>
        <w:tab/>
      </w:r>
      <w:r>
        <w:tab/>
        <w:t>[16] UTF8String OPTIONAL,</w:t>
      </w:r>
    </w:p>
    <w:p w14:paraId="5F0B18EE" w14:textId="77777777" w:rsidR="003D2BD5" w:rsidRDefault="003D2BD5" w:rsidP="003D2BD5">
      <w:pPr>
        <w:pStyle w:val="PL"/>
      </w:pPr>
      <w:r>
        <w:tab/>
        <w:t>replyApplicID</w:t>
      </w:r>
      <w:r>
        <w:tab/>
      </w:r>
      <w:r>
        <w:tab/>
      </w:r>
      <w:r>
        <w:tab/>
      </w:r>
      <w:r>
        <w:tab/>
        <w:t>[17] UTF8String OPTIONAL,</w:t>
      </w:r>
    </w:p>
    <w:p w14:paraId="47C84E22" w14:textId="77777777" w:rsidR="003D2BD5" w:rsidRDefault="003D2BD5" w:rsidP="003D2BD5">
      <w:pPr>
        <w:pStyle w:val="PL"/>
      </w:pPr>
      <w:r>
        <w:tab/>
        <w:t>auxApplicInfo</w:t>
      </w:r>
      <w:r>
        <w:tab/>
      </w:r>
      <w:r>
        <w:tab/>
      </w:r>
      <w:r>
        <w:tab/>
      </w:r>
      <w:r>
        <w:tab/>
        <w:t>[18] UTF8String OPTIONAL,</w:t>
      </w:r>
    </w:p>
    <w:p w14:paraId="6A6A48DD" w14:textId="77777777" w:rsidR="003D2BD5" w:rsidRDefault="003D2BD5" w:rsidP="003D2BD5">
      <w:pPr>
        <w:pStyle w:val="PL"/>
      </w:pPr>
      <w:r>
        <w:tab/>
        <w:t>contentClass</w:t>
      </w:r>
      <w:r>
        <w:tab/>
      </w:r>
      <w:r>
        <w:tab/>
      </w:r>
      <w:r>
        <w:tab/>
      </w:r>
      <w:r>
        <w:tab/>
        <w:t>[19] UTF8String OPTIONAL,</w:t>
      </w:r>
    </w:p>
    <w:p w14:paraId="0A7A3050" w14:textId="77777777" w:rsidR="003D2BD5" w:rsidRDefault="003D2BD5" w:rsidP="003D2BD5">
      <w:pPr>
        <w:pStyle w:val="PL"/>
      </w:pPr>
      <w:r>
        <w:tab/>
        <w:t>dRMContent</w:t>
      </w:r>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t>vasID</w:t>
      </w:r>
      <w:r>
        <w:tab/>
      </w:r>
      <w:r>
        <w:tab/>
      </w:r>
      <w:r>
        <w:tab/>
      </w:r>
      <w:r>
        <w:tab/>
      </w:r>
      <w:r>
        <w:tab/>
      </w:r>
      <w:r>
        <w:tab/>
        <w:t>[22] UTF8String OPTIONAL,</w:t>
      </w:r>
    </w:p>
    <w:p w14:paraId="366C8806" w14:textId="77777777" w:rsidR="003D2BD5" w:rsidRDefault="003D2BD5" w:rsidP="003D2BD5">
      <w:pPr>
        <w:pStyle w:val="PL"/>
      </w:pPr>
      <w:r>
        <w:tab/>
        <w:t>vaspID</w:t>
      </w:r>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r w:rsidRPr="00B97B95">
        <w:t>NS</w:t>
      </w:r>
      <w:r>
        <w:t>ACF</w:t>
      </w:r>
      <w:r w:rsidRPr="00B97B95">
        <w:t>ChargingInformation</w:t>
      </w:r>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t>nSACFChargingIndicator</w:t>
      </w:r>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r>
        <w:rPr>
          <w:rFonts w:hint="eastAsia"/>
          <w:lang w:eastAsia="zh-CN"/>
        </w:rPr>
        <w:t>TSN</w:t>
      </w:r>
      <w:r>
        <w:rPr>
          <w:lang w:eastAsia="zh-CN"/>
        </w:rPr>
        <w:t>ChargingInformation</w:t>
      </w:r>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2FC6E85F" w14:textId="77777777" w:rsidR="00540B0B" w:rsidRPr="00604B40" w:rsidRDefault="00540B0B" w:rsidP="00540B0B">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68F22AAF" w14:textId="77777777" w:rsidR="00540B0B" w:rsidRDefault="00540B0B" w:rsidP="00540B0B">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D5C599C" w14:textId="77777777" w:rsidR="00540B0B" w:rsidRDefault="00540B0B" w:rsidP="00540B0B">
      <w:pPr>
        <w:pStyle w:val="PL"/>
      </w:pPr>
      <w:r>
        <w:tab/>
      </w:r>
      <w:r>
        <w:rPr>
          <w:kern w:val="2"/>
          <w:szCs w:val="22"/>
          <w:lang w:val="en-US"/>
        </w:rPr>
        <w:t>fiveGSBridgeInformation</w:t>
      </w:r>
      <w:r>
        <w:tab/>
      </w:r>
      <w:r>
        <w:tab/>
      </w:r>
      <w:r>
        <w:tab/>
      </w:r>
      <w:r>
        <w:tab/>
      </w:r>
      <w:r>
        <w:tab/>
        <w:t>[4] FiveGSBridgeInformation OPTIONAL,</w:t>
      </w:r>
    </w:p>
    <w:p w14:paraId="4AE68DF0" w14:textId="77777777" w:rsidR="00540B0B" w:rsidRDefault="00540B0B" w:rsidP="00540B0B">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9E008FB" w14:textId="77777777" w:rsidR="00540B0B" w:rsidRDefault="00540B0B" w:rsidP="00540B0B">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72C54206" w14:textId="77777777" w:rsidR="00540B0B" w:rsidRDefault="00540B0B" w:rsidP="00540B0B">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1482CCE7" w14:textId="77777777" w:rsidR="00540B0B" w:rsidRDefault="00540B0B" w:rsidP="00540B0B">
      <w:pPr>
        <w:pStyle w:val="PL"/>
      </w:pPr>
      <w:r>
        <w:t>}</w:t>
      </w:r>
    </w:p>
    <w:p w14:paraId="78FB82F8" w14:textId="77777777" w:rsidR="00540B0B" w:rsidRDefault="00540B0B" w:rsidP="00540B0B">
      <w:pPr>
        <w:pStyle w:val="PL"/>
      </w:pPr>
    </w:p>
    <w:p w14:paraId="63DC681E" w14:textId="77777777" w:rsidR="00540B0B" w:rsidRDefault="00540B0B" w:rsidP="00540B0B">
      <w:pPr>
        <w:pStyle w:val="PL"/>
      </w:pPr>
    </w:p>
    <w:p w14:paraId="199322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AC40B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373B5F3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C04C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1B55A25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MbsSessionChargingInformation ::= SET</w:t>
      </w:r>
    </w:p>
    <w:p w14:paraId="3F41616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43AEE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mBSSessionID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[1] MbsSessionId,</w:t>
      </w:r>
    </w:p>
    <w:p w14:paraId="219983A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mBSServiceType</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[2] MbsServiceType,</w:t>
      </w:r>
    </w:p>
    <w:p w14:paraId="195C45D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serviceArea</w:t>
      </w:r>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[3] ServiceArea OPTIONAL,</w:t>
      </w:r>
    </w:p>
    <w:p w14:paraId="03EFBDA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mBSStartTime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[4] TimeStamp OPTIONAL,</w:t>
      </w:r>
    </w:p>
    <w:p w14:paraId="1F4B1E7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t>mBSStopTime</w:t>
      </w:r>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[5] TimeStamp OPTIONAL</w:t>
      </w:r>
      <w:r>
        <w:rPr>
          <w:rFonts w:ascii="Courier New" w:hAnsi="Courier New" w:hint="eastAsia"/>
          <w:sz w:val="16"/>
          <w:lang w:val="en-US" w:eastAsia="zh-CN"/>
        </w:rPr>
        <w:t>,</w:t>
      </w:r>
    </w:p>
    <w:p w14:paraId="1FDB6AB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servingNetworkFunctionID</w:t>
      </w:r>
      <w:r>
        <w:rPr>
          <w:rFonts w:ascii="Courier New" w:hAnsi="Courier New"/>
          <w:sz w:val="16"/>
        </w:rPr>
        <w:tab/>
        <w:t>[</w:t>
      </w:r>
      <w:r>
        <w:rPr>
          <w:rFonts w:ascii="Courier New" w:hAnsi="Courier New" w:hint="eastAsia"/>
          <w:sz w:val="16"/>
          <w:lang w:val="en-US" w:eastAsia="zh-CN"/>
        </w:rPr>
        <w:t>6</w:t>
      </w:r>
      <w:r>
        <w:rPr>
          <w:rFonts w:ascii="Courier New" w:hAnsi="Courier New"/>
          <w:sz w:val="16"/>
        </w:rPr>
        <w:t>] SEQUENCE OF ServingNetworkFunctionID OPTIONAL</w:t>
      </w:r>
    </w:p>
    <w:p w14:paraId="3F99683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B3EC9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C0AD8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E413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838F7" w14:textId="77777777" w:rsidR="009250B1" w:rsidRPr="008E7E46" w:rsidRDefault="009250B1" w:rsidP="009250B1">
      <w:pPr>
        <w:pStyle w:val="PL"/>
      </w:pPr>
      <w:r w:rsidRPr="008E7E46">
        <w:t>--</w:t>
      </w:r>
    </w:p>
    <w:p w14:paraId="2B9E23BD" w14:textId="77777777" w:rsidR="009250B1" w:rsidRDefault="009250B1" w:rsidP="009250B1">
      <w:pPr>
        <w:pStyle w:val="PL"/>
        <w:outlineLvl w:val="3"/>
      </w:pPr>
      <w:r w:rsidRPr="00452B63">
        <w:t xml:space="preserve">-- </w:t>
      </w:r>
      <w:r>
        <w:t>Inter-CHF</w:t>
      </w:r>
      <w:r w:rsidRPr="009C7A1E">
        <w:t xml:space="preserve"> Information</w:t>
      </w:r>
    </w:p>
    <w:p w14:paraId="6CCDD27D" w14:textId="77777777" w:rsidR="009250B1" w:rsidRDefault="009250B1" w:rsidP="009250B1">
      <w:pPr>
        <w:pStyle w:val="PL"/>
      </w:pPr>
      <w:r w:rsidRPr="008E7E46">
        <w:t>--</w:t>
      </w:r>
    </w:p>
    <w:p w14:paraId="2F10F488" w14:textId="77777777" w:rsidR="009250B1" w:rsidRDefault="009250B1" w:rsidP="009250B1">
      <w:pPr>
        <w:pStyle w:val="PL"/>
      </w:pPr>
      <w:r>
        <w:t>--</w:t>
      </w:r>
    </w:p>
    <w:p w14:paraId="3881C745" w14:textId="77777777" w:rsidR="009250B1" w:rsidRDefault="009250B1" w:rsidP="009250B1">
      <w:pPr>
        <w:pStyle w:val="PL"/>
      </w:pPr>
      <w:r>
        <w:t>-- See TS 32.255 [15] and TS 32.256 [16] for more information</w:t>
      </w:r>
    </w:p>
    <w:p w14:paraId="65C66EF1" w14:textId="77777777" w:rsidR="009250B1" w:rsidRDefault="009250B1" w:rsidP="009250B1">
      <w:pPr>
        <w:pStyle w:val="PL"/>
      </w:pPr>
      <w:r>
        <w:t>--</w:t>
      </w:r>
    </w:p>
    <w:p w14:paraId="089AFB55" w14:textId="77777777" w:rsidR="009250B1" w:rsidRPr="008E7E46" w:rsidRDefault="009250B1" w:rsidP="009250B1">
      <w:pPr>
        <w:pStyle w:val="PL"/>
      </w:pPr>
    </w:p>
    <w:p w14:paraId="3CA88EF2" w14:textId="77777777" w:rsidR="009250B1" w:rsidRDefault="009250B1" w:rsidP="009250B1">
      <w:pPr>
        <w:pStyle w:val="PL"/>
      </w:pPr>
    </w:p>
    <w:p w14:paraId="2980B40E" w14:textId="77777777" w:rsidR="009250B1" w:rsidRDefault="009250B1" w:rsidP="009250B1">
      <w:pPr>
        <w:pStyle w:val="PL"/>
      </w:pPr>
      <w:r>
        <w:rPr>
          <w:lang w:eastAsia="zh-CN"/>
        </w:rPr>
        <w:t>InterCHFInformation</w:t>
      </w:r>
      <w:r>
        <w:tab/>
        <w:t>::= SET</w:t>
      </w:r>
    </w:p>
    <w:p w14:paraId="49884444" w14:textId="77777777" w:rsidR="009250B1" w:rsidRDefault="009250B1" w:rsidP="009250B1">
      <w:pPr>
        <w:pStyle w:val="PL"/>
      </w:pPr>
      <w:r>
        <w:t>{</w:t>
      </w:r>
    </w:p>
    <w:p w14:paraId="0BAFD3FA" w14:textId="77777777" w:rsidR="009250B1" w:rsidRDefault="009250B1" w:rsidP="009250B1">
      <w:pPr>
        <w:pStyle w:val="PL"/>
      </w:pPr>
      <w:r>
        <w:tab/>
        <w:t>remoteCHFResource</w:t>
      </w:r>
      <w:r>
        <w:tab/>
      </w:r>
      <w:r>
        <w:tab/>
        <w:t>[0] UTF8String OPTIONAL,</w:t>
      </w:r>
    </w:p>
    <w:p w14:paraId="1AED33CE" w14:textId="77777777" w:rsidR="00C16024" w:rsidRDefault="009250B1" w:rsidP="00C16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ab/>
        <w:t>originalNFConsumerId</w:t>
      </w:r>
      <w:r>
        <w:tab/>
        <w:t>[1] NetworkFunctionInformation OPTIONAL</w:t>
      </w:r>
      <w:r w:rsidR="00C16024">
        <w:rPr>
          <w:rFonts w:ascii="Courier New" w:hAnsi="Courier New"/>
          <w:sz w:val="16"/>
        </w:rPr>
        <w:t>,</w:t>
      </w:r>
    </w:p>
    <w:p w14:paraId="7363C72E" w14:textId="18E918F1" w:rsidR="009250B1" w:rsidRDefault="00C16024" w:rsidP="00C16024">
      <w:pPr>
        <w:pStyle w:val="PL"/>
      </w:pPr>
      <w:r>
        <w:tab/>
        <w:t>mBS</w:t>
      </w:r>
      <w:r>
        <w:rPr>
          <w:rFonts w:hint="eastAsia"/>
        </w:rPr>
        <w:t>SessionActivityStatus</w:t>
      </w:r>
      <w:r>
        <w:tab/>
        <w:t>[</w:t>
      </w:r>
      <w:r>
        <w:rPr>
          <w:rFonts w:hint="eastAsia"/>
          <w:lang w:val="en-US" w:eastAsia="zh-CN"/>
        </w:rPr>
        <w:t>7</w:t>
      </w:r>
      <w:r>
        <w:t xml:space="preserve">] </w:t>
      </w:r>
      <w:r>
        <w:rPr>
          <w:rFonts w:hint="eastAsia"/>
          <w:lang w:val="en-US" w:eastAsia="zh-CN"/>
        </w:rPr>
        <w:t>Mbs</w:t>
      </w:r>
      <w:r>
        <w:rPr>
          <w:rFonts w:hint="eastAsia"/>
        </w:rPr>
        <w:t>SessionActivityStatus</w:t>
      </w:r>
    </w:p>
    <w:p w14:paraId="55DD13BD" w14:textId="77777777" w:rsidR="009250B1" w:rsidRDefault="009250B1" w:rsidP="009250B1">
      <w:pPr>
        <w:pStyle w:val="PL"/>
      </w:pPr>
      <w:r>
        <w:t>}</w:t>
      </w:r>
    </w:p>
    <w:p w14:paraId="1D4B2662" w14:textId="77777777" w:rsidR="009250B1" w:rsidRPr="003D2BD5" w:rsidRDefault="009250B1" w:rsidP="009250B1">
      <w:pPr>
        <w:pStyle w:val="PL"/>
      </w:pPr>
    </w:p>
    <w:p w14:paraId="670C4694" w14:textId="77777777" w:rsidR="009250B1" w:rsidRDefault="009250B1" w:rsidP="009250B1">
      <w:pPr>
        <w:pStyle w:val="PL"/>
        <w:rPr>
          <w:lang w:val="en-US"/>
        </w:rPr>
      </w:pPr>
    </w:p>
    <w:p w14:paraId="5CFC98D2" w14:textId="77777777" w:rsidR="00BC18B9" w:rsidRDefault="00BC18B9" w:rsidP="00BC18B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r w:rsidRPr="00B97B95">
        <w:t>NSSAAChargingInformation</w:t>
      </w:r>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5BBE169F" w14:textId="77777777" w:rsidR="00BC18B9" w:rsidRDefault="00BC18B9" w:rsidP="00BC18B9">
      <w:pPr>
        <w:pStyle w:val="PL"/>
      </w:pPr>
      <w:r>
        <w:tab/>
        <w:t>userIdentification</w:t>
      </w:r>
      <w:r>
        <w:tab/>
      </w:r>
      <w:r>
        <w:tab/>
      </w:r>
      <w:r>
        <w:tab/>
      </w:r>
      <w:r>
        <w:tab/>
        <w:t>[1] InvolvedParty OPTIONAL,</w:t>
      </w:r>
    </w:p>
    <w:p w14:paraId="2676B69E" w14:textId="77777777" w:rsidR="00BC18B9" w:rsidRDefault="00BC18B9" w:rsidP="00BC18B9">
      <w:pPr>
        <w:pStyle w:val="PL"/>
      </w:pPr>
      <w:r>
        <w:tab/>
        <w:t xml:space="preserve">aAAPAddress </w:t>
      </w:r>
      <w:r>
        <w:tab/>
      </w:r>
      <w:r>
        <w:tab/>
      </w:r>
      <w:r>
        <w:tab/>
      </w:r>
      <w:r>
        <w:tab/>
      </w:r>
      <w:r>
        <w:tab/>
        <w:t xml:space="preserve">[2] </w:t>
      </w:r>
      <w:r w:rsidRPr="00B202CF">
        <w:t>NodeAddress</w:t>
      </w:r>
      <w:r>
        <w:t xml:space="preserve"> OPTIONAL,</w:t>
      </w:r>
    </w:p>
    <w:p w14:paraId="3348919B" w14:textId="77777777" w:rsidR="00BC18B9" w:rsidRDefault="00BC18B9" w:rsidP="00BC18B9">
      <w:pPr>
        <w:pStyle w:val="PL"/>
      </w:pPr>
      <w:r>
        <w:tab/>
        <w:t xml:space="preserve">aAASAddress </w:t>
      </w:r>
      <w:r>
        <w:tab/>
      </w:r>
      <w:r>
        <w:tab/>
      </w:r>
      <w:r>
        <w:tab/>
      </w:r>
      <w:r>
        <w:tab/>
      </w:r>
      <w:r>
        <w:tab/>
        <w:t xml:space="preserve">[3] </w:t>
      </w:r>
      <w:r w:rsidRPr="00B202CF">
        <w:t>NodeAddress</w:t>
      </w:r>
      <w:r>
        <w:t xml:space="preserve"> OPTIONAL,</w:t>
      </w:r>
    </w:p>
    <w:p w14:paraId="0206C8B8" w14:textId="77777777" w:rsidR="00BC18B9" w:rsidRDefault="00BC18B9" w:rsidP="00BC18B9">
      <w:pPr>
        <w:pStyle w:val="PL"/>
      </w:pPr>
      <w:r>
        <w:tab/>
        <w:t xml:space="preserve">eAPIDResponse </w:t>
      </w:r>
      <w:r>
        <w:tab/>
      </w:r>
      <w:r>
        <w:tab/>
      </w:r>
      <w:r>
        <w:tab/>
      </w:r>
      <w:r>
        <w:tab/>
      </w:r>
      <w:r>
        <w:tab/>
        <w:t>[4] E</w:t>
      </w:r>
      <w:r w:rsidRPr="00F31698">
        <w:t>APIDResponse</w:t>
      </w:r>
      <w:r>
        <w:t xml:space="preserve"> OPTIONAL,</w:t>
      </w:r>
    </w:p>
    <w:p w14:paraId="594EF36A" w14:textId="77777777" w:rsidR="00BC18B9" w:rsidRDefault="00BC18B9" w:rsidP="00BC18B9">
      <w:pPr>
        <w:pStyle w:val="PL"/>
      </w:pPr>
      <w:r>
        <w:tab/>
      </w:r>
      <w:bookmarkStart w:id="4373" w:name="_Hlk155970640"/>
      <w:r>
        <w:t>eAPAuthStatus</w:t>
      </w:r>
      <w:bookmarkEnd w:id="4373"/>
      <w:r>
        <w:t xml:space="preserve"> </w:t>
      </w:r>
      <w:r>
        <w:tab/>
      </w:r>
      <w:r>
        <w:tab/>
      </w:r>
      <w:r>
        <w:tab/>
      </w:r>
      <w:r>
        <w:tab/>
      </w:r>
      <w:r>
        <w:tab/>
        <w:t>[5] E</w:t>
      </w:r>
      <w:r w:rsidRPr="00F31698">
        <w:t>AP</w:t>
      </w:r>
      <w:r>
        <w:t>A</w:t>
      </w:r>
      <w:r w:rsidRPr="00F31698">
        <w:t>uth</w:t>
      </w:r>
      <w:r>
        <w:t>S</w:t>
      </w:r>
      <w:r w:rsidRPr="00F31698">
        <w:t>tatus</w:t>
      </w:r>
      <w:r>
        <w:t xml:space="preserve"> OPTIONAL,</w:t>
      </w:r>
    </w:p>
    <w:p w14:paraId="44DD08AB" w14:textId="77777777" w:rsidR="00BC18B9" w:rsidRDefault="00BC18B9" w:rsidP="00BC18B9">
      <w:pPr>
        <w:pStyle w:val="PL"/>
      </w:pPr>
      <w:r>
        <w:tab/>
        <w:t>aMFIdentifier</w:t>
      </w:r>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r>
        <w:lastRenderedPageBreak/>
        <w:t>AF</w:t>
      </w:r>
      <w:r w:rsidRPr="00161681">
        <w:t>ChargingI</w:t>
      </w:r>
      <w:r>
        <w:t>D</w:t>
      </w:r>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r>
        <w:t>AffinityAntiAffinity</w:t>
      </w:r>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r>
        <w:t xml:space="preserve">AgeOfLocationInformation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r>
        <w:t>A</w:t>
      </w:r>
      <w:r w:rsidRPr="006B7253">
        <w:t>dministrativeState</w:t>
      </w:r>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t>lOCKED</w:t>
      </w:r>
      <w:r>
        <w:tab/>
      </w:r>
      <w:r>
        <w:tab/>
        <w:t xml:space="preserve"> (0),</w:t>
      </w:r>
    </w:p>
    <w:p w14:paraId="4194E7DD" w14:textId="77777777" w:rsidR="00E71233" w:rsidRDefault="00E71233" w:rsidP="00E71233">
      <w:pPr>
        <w:pStyle w:val="PL"/>
      </w:pPr>
      <w:r>
        <w:tab/>
        <w:t xml:space="preserve">uNLOCKED </w:t>
      </w:r>
      <w:r>
        <w:tab/>
        <w:t xml:space="preserve"> (1),</w:t>
      </w:r>
    </w:p>
    <w:p w14:paraId="088FD6C4" w14:textId="77777777" w:rsidR="00E71233" w:rsidRDefault="00E71233" w:rsidP="00E71233">
      <w:pPr>
        <w:pStyle w:val="PL"/>
      </w:pPr>
      <w:r>
        <w:tab/>
        <w:t>sHUTTINGDOWN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r>
        <w:t>AccessType</w:t>
      </w:r>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t>threeGPPAccess</w:t>
      </w:r>
      <w:r>
        <w:tab/>
      </w:r>
      <w:r>
        <w:tab/>
      </w:r>
      <w:r>
        <w:tab/>
      </w:r>
      <w:r>
        <w:tab/>
      </w:r>
      <w:r>
        <w:tab/>
        <w:t>(0),</w:t>
      </w:r>
    </w:p>
    <w:p w14:paraId="20470E81" w14:textId="77777777" w:rsidR="003C6E2F" w:rsidRDefault="003C6E2F" w:rsidP="003C6E2F">
      <w:pPr>
        <w:pStyle w:val="PL"/>
      </w:pPr>
      <w:r>
        <w:tab/>
        <w:t>nonThreeGPPAccess</w:t>
      </w:r>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r>
        <w:t xml:space="preserve">AllocatedUnit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r w:rsidRPr="0009176B">
        <w:t>quotaManagementIndicator</w:t>
      </w:r>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t>triggerTimeStamp</w:t>
      </w:r>
      <w:r>
        <w:tab/>
      </w:r>
      <w:r>
        <w:tab/>
      </w:r>
      <w:r>
        <w:tab/>
      </w:r>
      <w:r>
        <w:tab/>
      </w:r>
      <w:r>
        <w:tab/>
        <w:t>[2] TimeStamp OPTIONAL,</w:t>
      </w:r>
    </w:p>
    <w:p w14:paraId="72B9FCD8" w14:textId="77777777" w:rsidR="008E0F38" w:rsidRDefault="008E0F38" w:rsidP="008E0F38">
      <w:pPr>
        <w:pStyle w:val="PL"/>
      </w:pPr>
      <w:r>
        <w:tab/>
        <w:t>localSequenceNumber</w:t>
      </w:r>
      <w:r>
        <w:tab/>
      </w:r>
      <w:r>
        <w:tab/>
      </w:r>
      <w:r>
        <w:tab/>
      </w:r>
      <w:r>
        <w:tab/>
      </w:r>
      <w:r>
        <w:tab/>
        <w:t>[3]</w:t>
      </w:r>
      <w:r w:rsidDel="002C458C">
        <w:t xml:space="preserve"> </w:t>
      </w:r>
      <w:r>
        <w:t>LocalSequenceNumber OPTIONAL,</w:t>
      </w:r>
    </w:p>
    <w:p w14:paraId="6425EF8A" w14:textId="77777777" w:rsidR="008E0F38" w:rsidRDefault="008E0F38" w:rsidP="008E0F38">
      <w:pPr>
        <w:pStyle w:val="PL"/>
      </w:pPr>
      <w:r>
        <w:tab/>
        <w:t>nSACFContainerInformation</w:t>
      </w:r>
      <w:r>
        <w:tab/>
      </w:r>
      <w:r>
        <w:tab/>
      </w:r>
      <w:r>
        <w:tab/>
        <w:t>[4] NSACFContainerInformation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r>
        <w:t>AllocationRetentionPriority</w:t>
      </w:r>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t xml:space="preserve">priorityLevel </w:t>
      </w:r>
      <w:r>
        <w:tab/>
      </w:r>
      <w:r>
        <w:tab/>
      </w:r>
      <w:r>
        <w:tab/>
        <w:t>[1] INTEGER,</w:t>
      </w:r>
    </w:p>
    <w:p w14:paraId="014C9347" w14:textId="77777777" w:rsidR="00474B48" w:rsidRDefault="00474B48" w:rsidP="00474B48">
      <w:pPr>
        <w:pStyle w:val="PL"/>
      </w:pPr>
      <w:r>
        <w:tab/>
        <w:t>p</w:t>
      </w:r>
      <w:r w:rsidRPr="00F267AF">
        <w:t>reemptionCapability</w:t>
      </w:r>
      <w:r>
        <w:tab/>
        <w:t xml:space="preserve">[2] </w:t>
      </w:r>
      <w:r w:rsidRPr="00F267AF">
        <w:t>PreemptionCapability</w:t>
      </w:r>
      <w:r>
        <w:t>,</w:t>
      </w:r>
    </w:p>
    <w:p w14:paraId="71BAA936" w14:textId="77777777" w:rsidR="00474B48" w:rsidRDefault="00474B48" w:rsidP="00474B48">
      <w:pPr>
        <w:pStyle w:val="PL"/>
      </w:pPr>
      <w:r>
        <w:tab/>
        <w:t>p</w:t>
      </w:r>
      <w:r w:rsidRPr="00F267AF">
        <w:t>reemptionVulnerability</w:t>
      </w:r>
      <w:r>
        <w:tab/>
        <w:t xml:space="preserve">[3] </w:t>
      </w:r>
      <w:r w:rsidRPr="00F267AF">
        <w:t>PreemptionVulnerability</w:t>
      </w:r>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r>
        <w:t>Alternative</w:t>
      </w:r>
      <w:r w:rsidRPr="00014EDD">
        <w:t>NSSAIMap</w:t>
      </w:r>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t>snssai</w:t>
      </w:r>
      <w:r>
        <w:tab/>
      </w:r>
      <w:r>
        <w:tab/>
      </w:r>
      <w:r>
        <w:tab/>
      </w:r>
      <w:r>
        <w:tab/>
      </w:r>
      <w:r>
        <w:tab/>
      </w:r>
      <w:r>
        <w:tab/>
        <w:t>[0] SingleNSSAI,</w:t>
      </w:r>
    </w:p>
    <w:p w14:paraId="702EC72B" w14:textId="77777777" w:rsidR="007464CE" w:rsidRDefault="007464CE" w:rsidP="007464CE">
      <w:pPr>
        <w:pStyle w:val="PL"/>
      </w:pPr>
      <w:r>
        <w:tab/>
        <w:t>alternativeSnssai</w:t>
      </w:r>
      <w:r>
        <w:tab/>
      </w:r>
      <w:r>
        <w:tab/>
      </w:r>
      <w:r>
        <w:tab/>
        <w:t>[1] SingleNSSAI</w:t>
      </w:r>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r>
        <w:t>AmfUeNgapId</w:t>
      </w:r>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r>
        <w:t>APIOperation</w:t>
      </w:r>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r>
        <w:t>APIResultCode</w:t>
      </w:r>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t xml:space="preserve">tacs </w:t>
      </w:r>
      <w:r>
        <w:tab/>
      </w:r>
      <w:r>
        <w:tab/>
        <w:t xml:space="preserve">[0] </w:t>
      </w:r>
      <w:r w:rsidRPr="00E349B5">
        <w:t>SEQUENCE OF</w:t>
      </w:r>
      <w:r>
        <w:t xml:space="preserve"> TAC OPTIONAL,</w:t>
      </w:r>
    </w:p>
    <w:p w14:paraId="15083969" w14:textId="77777777" w:rsidR="00B0571A" w:rsidRDefault="00B0571A" w:rsidP="00B0571A">
      <w:pPr>
        <w:pStyle w:val="PL"/>
      </w:pPr>
      <w:r>
        <w:tab/>
      </w:r>
      <w:r w:rsidRPr="005D14F1">
        <w:t>areaCode</w:t>
      </w:r>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t>aTSSS-LL</w:t>
      </w:r>
      <w:r>
        <w:tab/>
      </w:r>
      <w:r>
        <w:tab/>
      </w:r>
      <w:r>
        <w:tab/>
      </w:r>
      <w:r>
        <w:tab/>
      </w:r>
      <w:r>
        <w:tab/>
        <w:t>(0),</w:t>
      </w:r>
    </w:p>
    <w:p w14:paraId="4603A0B0" w14:textId="77777777" w:rsidR="00AB2096" w:rsidRDefault="00AB2096" w:rsidP="00AB2096">
      <w:pPr>
        <w:pStyle w:val="PL"/>
      </w:pPr>
      <w:r>
        <w:tab/>
        <w:t>mPTCP-ATSS-LL</w:t>
      </w:r>
      <w:r>
        <w:tab/>
      </w:r>
      <w:r>
        <w:tab/>
      </w:r>
      <w:r>
        <w:tab/>
      </w:r>
      <w:r>
        <w:tab/>
        <w:t>(1),</w:t>
      </w:r>
    </w:p>
    <w:p w14:paraId="143851D6" w14:textId="77777777" w:rsidR="00AB2096" w:rsidRDefault="00AB2096" w:rsidP="00AB2096">
      <w:pPr>
        <w:pStyle w:val="PL"/>
      </w:pPr>
      <w:r>
        <w:tab/>
        <w:t>mPTCP-ATSS-LL-ASModeUL</w:t>
      </w:r>
      <w:r>
        <w:tab/>
      </w:r>
      <w:r>
        <w:tab/>
        <w:t>(2),</w:t>
      </w:r>
    </w:p>
    <w:p w14:paraId="4FA846AC" w14:textId="77777777" w:rsidR="00AB2096" w:rsidRDefault="00AB2096" w:rsidP="00AB2096">
      <w:pPr>
        <w:pStyle w:val="PL"/>
      </w:pPr>
      <w:r>
        <w:tab/>
        <w:t>mPTCP-ATSS-LL-ExSDModeUL</w:t>
      </w:r>
      <w:r>
        <w:tab/>
        <w:t xml:space="preserve">(3), </w:t>
      </w:r>
    </w:p>
    <w:p w14:paraId="05AC1CB7" w14:textId="77777777" w:rsidR="00AB2096" w:rsidRDefault="00AB2096" w:rsidP="00AB2096">
      <w:pPr>
        <w:pStyle w:val="PL"/>
      </w:pPr>
      <w:r>
        <w:t xml:space="preserve"> </w:t>
      </w:r>
      <w:r>
        <w:tab/>
        <w:t>mPTCP-ATSS-LL-ASModeDLUL</w:t>
      </w:r>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r>
        <w:t>AuthorizedQoSInformation</w:t>
      </w:r>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t>fiveQi</w:t>
      </w:r>
      <w:r>
        <w:tab/>
      </w:r>
      <w:r>
        <w:tab/>
      </w:r>
      <w:r>
        <w:tab/>
      </w:r>
      <w:r>
        <w:tab/>
        <w:t>[1] INTEGER</w:t>
      </w:r>
      <w:r w:rsidR="00E3640F" w:rsidRPr="00E3640F">
        <w:t xml:space="preserve"> OPTIONAL</w:t>
      </w:r>
      <w:r>
        <w:t>,</w:t>
      </w:r>
    </w:p>
    <w:p w14:paraId="036C9B02"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78834CA7" w14:textId="77777777" w:rsidR="00B0571A" w:rsidRDefault="00B0571A" w:rsidP="00B0571A">
      <w:pPr>
        <w:pStyle w:val="PL"/>
      </w:pPr>
      <w:r>
        <w:tab/>
        <w:t xml:space="preserve">priorityLevel </w:t>
      </w:r>
      <w:r>
        <w:tab/>
      </w:r>
      <w:r>
        <w:tab/>
        <w:t>[3] INTEGER OPTIONAL,</w:t>
      </w:r>
    </w:p>
    <w:p w14:paraId="602093F5" w14:textId="77777777" w:rsidR="00B0571A" w:rsidRDefault="00B0571A" w:rsidP="00B0571A">
      <w:pPr>
        <w:pStyle w:val="PL"/>
      </w:pPr>
      <w:r>
        <w:tab/>
        <w:t>a</w:t>
      </w:r>
      <w:r w:rsidRPr="00504A14">
        <w:t>ver</w:t>
      </w:r>
      <w:r>
        <w:t>W</w:t>
      </w:r>
      <w:r w:rsidRPr="00504A14">
        <w:t>indow</w:t>
      </w:r>
      <w:r>
        <w:tab/>
      </w:r>
      <w:r>
        <w:tab/>
      </w:r>
      <w:r>
        <w:tab/>
        <w:t>[4] INTEGER OPTIONAL,</w:t>
      </w:r>
    </w:p>
    <w:p w14:paraId="5CD9106B" w14:textId="77777777" w:rsidR="00B0571A" w:rsidRDefault="00B0571A" w:rsidP="00B0571A">
      <w:pPr>
        <w:pStyle w:val="PL"/>
      </w:pPr>
      <w:r>
        <w:tab/>
        <w:t>m</w:t>
      </w:r>
      <w:r w:rsidRPr="00FE6512">
        <w:t>ax</w:t>
      </w:r>
      <w:r w:rsidRPr="003E3D2F">
        <w:t>DataBurstVo</w:t>
      </w:r>
      <w:r>
        <w:t>l</w:t>
      </w:r>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r>
        <w:t>CagId</w:t>
      </w:r>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r w:rsidRPr="00F11966">
        <w:t>CellGlobalId</w:t>
      </w:r>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r w:rsidRPr="00B0318A">
        <w:t>CellId</w:t>
      </w:r>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r>
        <w:t>Charging</w:t>
      </w:r>
      <w:r w:rsidRPr="00B179D2">
        <w:t>SessionIdentifier</w:t>
      </w:r>
      <w:r w:rsidRPr="00B179D2">
        <w:tab/>
        <w:t>::= OCTET STRING</w:t>
      </w:r>
    </w:p>
    <w:p w14:paraId="5B17C437" w14:textId="77777777" w:rsidR="00540B0B" w:rsidRDefault="00B466DB" w:rsidP="00540B0B">
      <w:pPr>
        <w:pStyle w:val="PL"/>
      </w:pPr>
      <w:r w:rsidRPr="00B179D2">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r>
        <w:t>ClockQuality</w:t>
      </w:r>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r w:rsidRPr="003B2883">
        <w:t>CoreNetworkType</w:t>
      </w:r>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t xml:space="preserve">fiveGC </w:t>
      </w:r>
      <w:r>
        <w:tab/>
      </w:r>
      <w:r>
        <w:tab/>
        <w:t>(0),</w:t>
      </w:r>
    </w:p>
    <w:p w14:paraId="2D6AC465" w14:textId="77777777" w:rsidR="00B0571A" w:rsidRDefault="00B0571A" w:rsidP="00B0571A">
      <w:pPr>
        <w:pStyle w:val="PL"/>
      </w:pPr>
      <w:r>
        <w:tab/>
        <w:t>ePC</w:t>
      </w:r>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r>
        <w:t>DataNetworkNameIdentifier</w:t>
      </w:r>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r>
        <w:t>D</w:t>
      </w:r>
      <w:r w:rsidRPr="00BC5162">
        <w:t>elayToleranceIndicator</w:t>
      </w:r>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t xml:space="preserve">dTSupported </w:t>
      </w:r>
      <w:r>
        <w:tab/>
      </w:r>
      <w:r>
        <w:tab/>
      </w:r>
      <w:r>
        <w:tab/>
        <w:t>(0),</w:t>
      </w:r>
    </w:p>
    <w:p w14:paraId="1E92C00B" w14:textId="77777777" w:rsidR="00907225" w:rsidRDefault="00907225" w:rsidP="00907225">
      <w:pPr>
        <w:pStyle w:val="PL"/>
      </w:pPr>
      <w:r>
        <w:tab/>
        <w:t>dTNotSupported</w:t>
      </w:r>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r>
        <w:t>D</w:t>
      </w:r>
      <w:r w:rsidR="00F32F5F">
        <w:t>NN</w:t>
      </w:r>
      <w:r>
        <w:t>SelectionMode</w:t>
      </w:r>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t>uEorNetworkProvidedSubscriptionVerified</w:t>
      </w:r>
      <w:r>
        <w:tab/>
      </w:r>
      <w:r>
        <w:tab/>
      </w:r>
      <w:r>
        <w:tab/>
      </w:r>
      <w:r>
        <w:tab/>
        <w:t>(0),</w:t>
      </w:r>
    </w:p>
    <w:p w14:paraId="1B52D5D1" w14:textId="77777777" w:rsidR="005F2A2F" w:rsidRDefault="005F2A2F" w:rsidP="005F2A2F">
      <w:pPr>
        <w:pStyle w:val="PL"/>
      </w:pPr>
      <w:r>
        <w:tab/>
        <w:t>uEProvidedSubscriptionNotVerified</w:t>
      </w:r>
      <w:r>
        <w:tab/>
      </w:r>
      <w:r>
        <w:tab/>
      </w:r>
      <w:r>
        <w:tab/>
      </w:r>
      <w:r>
        <w:tab/>
      </w:r>
      <w:r>
        <w:tab/>
        <w:t>(1),</w:t>
      </w:r>
    </w:p>
    <w:p w14:paraId="53E17456" w14:textId="77777777" w:rsidR="005F2A2F" w:rsidRDefault="005F2A2F" w:rsidP="005F2A2F">
      <w:pPr>
        <w:pStyle w:val="PL"/>
      </w:pPr>
      <w:r>
        <w:tab/>
        <w:t>networkProvidedSubscriptionNotVerified</w:t>
      </w:r>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r w:rsidRPr="00346354">
        <w:t>EAP</w:t>
      </w:r>
      <w:r>
        <w:t>A</w:t>
      </w:r>
      <w:r w:rsidRPr="00346354">
        <w:t>uth</w:t>
      </w:r>
      <w:r>
        <w:t>S</w:t>
      </w:r>
      <w:r w:rsidRPr="00346354">
        <w:t>tatus</w:t>
      </w:r>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t>eAPSuccess</w:t>
      </w:r>
      <w:r>
        <w:tab/>
      </w:r>
      <w:r>
        <w:tab/>
        <w:t>(0),</w:t>
      </w:r>
    </w:p>
    <w:p w14:paraId="79DB6A3F" w14:textId="77777777" w:rsidR="00BC18B9" w:rsidRDefault="00BC18B9" w:rsidP="00BC18B9">
      <w:pPr>
        <w:pStyle w:val="PL"/>
      </w:pPr>
      <w:r>
        <w:tab/>
        <w:t>eAPFailure</w:t>
      </w:r>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r w:rsidRPr="00F31698">
        <w:t>EAPIDResponse</w:t>
      </w:r>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r>
        <w:t>EASDeploymentRequirements</w:t>
      </w:r>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t>requiredEASservingLocation</w:t>
      </w:r>
      <w:r>
        <w:tab/>
      </w:r>
      <w:r>
        <w:tab/>
      </w:r>
      <w:r>
        <w:tab/>
        <w:t>[0] ServingLocation OPTIONAL,</w:t>
      </w:r>
    </w:p>
    <w:p w14:paraId="17A9B61B" w14:textId="77777777" w:rsidR="00CC1CC4" w:rsidRDefault="00CC1CC4" w:rsidP="00CC1CC4">
      <w:pPr>
        <w:pStyle w:val="PL"/>
      </w:pPr>
      <w:r>
        <w:tab/>
        <w:t>softwareImageInfo</w:t>
      </w:r>
      <w:r>
        <w:tab/>
      </w:r>
      <w:r>
        <w:tab/>
      </w:r>
      <w:r>
        <w:tab/>
      </w:r>
      <w:r>
        <w:tab/>
      </w:r>
      <w:r>
        <w:tab/>
        <w:t>[1] SoftwareImageInfo OPTIONAL,</w:t>
      </w:r>
    </w:p>
    <w:p w14:paraId="64BBDF9B" w14:textId="77777777" w:rsidR="00CC1CC4" w:rsidRDefault="00CC1CC4" w:rsidP="00CC1CC4">
      <w:pPr>
        <w:pStyle w:val="PL"/>
      </w:pPr>
      <w:r>
        <w:tab/>
        <w:t>affinityAntiAffinity</w:t>
      </w:r>
      <w:r>
        <w:tab/>
      </w:r>
      <w:r>
        <w:tab/>
      </w:r>
      <w:r>
        <w:tab/>
      </w:r>
      <w:r>
        <w:tab/>
        <w:t>[2] AffinityAntiAffinity OPTIONAL,</w:t>
      </w:r>
    </w:p>
    <w:p w14:paraId="167E272F" w14:textId="77777777" w:rsidR="00CC1CC4" w:rsidRDefault="00CC1CC4" w:rsidP="00CC1CC4">
      <w:pPr>
        <w:pStyle w:val="PL"/>
      </w:pPr>
      <w:r>
        <w:tab/>
        <w:t>serviceContinuity</w:t>
      </w:r>
      <w:r>
        <w:tab/>
      </w:r>
      <w:r>
        <w:tab/>
      </w:r>
      <w:r>
        <w:tab/>
      </w:r>
      <w:r>
        <w:tab/>
      </w:r>
      <w:r>
        <w:tab/>
        <w:t>[3] BOOLEAN OPTIONAL,</w:t>
      </w:r>
    </w:p>
    <w:p w14:paraId="00B202CE" w14:textId="77777777" w:rsidR="00CC1CC4" w:rsidRDefault="00CC1CC4" w:rsidP="00CC1CC4">
      <w:pPr>
        <w:pStyle w:val="PL"/>
      </w:pPr>
      <w:r>
        <w:tab/>
        <w:t>virtualResource</w:t>
      </w:r>
      <w:r>
        <w:tab/>
      </w:r>
      <w:r>
        <w:tab/>
      </w:r>
      <w:r>
        <w:tab/>
      </w:r>
      <w:r>
        <w:tab/>
      </w:r>
      <w:r>
        <w:tab/>
      </w:r>
      <w:r>
        <w:tab/>
        <w:t>[4] VirtualResource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r>
        <w:t>ENbId</w:t>
      </w:r>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r>
        <w:t>ExternalGroupIdentifier</w:t>
      </w:r>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EstablishedConnectionInfo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NetworkFunctionName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GlobalRanNodeId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5987C66E"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48D4406E"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11B886F8"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1E84C0"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0D79D7C"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6AC14887"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t>rANNASRelCause</w:t>
      </w:r>
      <w:r>
        <w:tab/>
      </w:r>
      <w:r>
        <w:tab/>
      </w:r>
      <w:r>
        <w:tab/>
      </w:r>
      <w:r>
        <w:tab/>
      </w:r>
      <w:r>
        <w:tab/>
      </w:r>
      <w:r>
        <w:tab/>
        <w:t>[0] SEQUENCE OF RANNASRelCause</w:t>
      </w:r>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t>internalGroupIdentifier</w:t>
      </w:r>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r>
        <w:t>FiveG</w:t>
      </w:r>
      <w:r w:rsidRPr="003B2883">
        <w:t>M</w:t>
      </w:r>
      <w:r>
        <w:t>M</w:t>
      </w:r>
      <w:r w:rsidRPr="003B2883">
        <w:t>Capability</w:t>
      </w:r>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r>
        <w:t>FiveGMmCause</w:t>
      </w:r>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r w:rsidRPr="00EC0494">
        <w:t>FiveGMulticastService</w:t>
      </w:r>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MbsSessionId</w:t>
      </w:r>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r>
        <w:t>FiveGQoSInformation</w:t>
      </w:r>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r>
        <w:t xml:space="preserve">priorityLevel </w:t>
      </w:r>
      <w:r>
        <w:tab/>
      </w:r>
      <w:r>
        <w:tab/>
      </w:r>
      <w:r>
        <w:tab/>
        <w:t>[9] INTEGER OPTIONAL,</w:t>
      </w:r>
    </w:p>
    <w:p w14:paraId="7B31D1A1" w14:textId="77777777" w:rsidR="005F2A2F" w:rsidRDefault="005F2A2F" w:rsidP="005F2A2F">
      <w:pPr>
        <w:pStyle w:val="PL"/>
      </w:pPr>
      <w:r>
        <w:tab/>
        <w:t>a</w:t>
      </w:r>
      <w:r w:rsidRPr="00504A14">
        <w:t>ver</w:t>
      </w:r>
      <w:r>
        <w:t>W</w:t>
      </w:r>
      <w:r w:rsidRPr="00504A14">
        <w:t>indow</w:t>
      </w:r>
      <w:r>
        <w:tab/>
      </w:r>
      <w:r>
        <w:tab/>
      </w:r>
      <w:r>
        <w:tab/>
      </w:r>
      <w:r>
        <w:tab/>
        <w:t>[10] INTEGER OPTIONAL,</w:t>
      </w:r>
    </w:p>
    <w:p w14:paraId="4143F69D" w14:textId="77777777" w:rsidR="005F2A2F" w:rsidRDefault="005F2A2F" w:rsidP="005F2A2F">
      <w:pPr>
        <w:pStyle w:val="PL"/>
      </w:pPr>
      <w:r>
        <w:tab/>
        <w:t>m</w:t>
      </w:r>
      <w:r w:rsidRPr="00FE6512">
        <w:t>ax</w:t>
      </w:r>
      <w:r w:rsidRPr="003E3D2F">
        <w:t>DataBurstVo</w:t>
      </w:r>
      <w:r>
        <w:t>l</w:t>
      </w:r>
      <w:r>
        <w:tab/>
      </w:r>
      <w:r>
        <w:tab/>
      </w:r>
      <w:r>
        <w:tab/>
        <w:t>[11] INTEGER OPTIONAL,</w:t>
      </w:r>
    </w:p>
    <w:p w14:paraId="6758B8E1"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r>
        <w:t>FiveGSBridgeInformation</w:t>
      </w:r>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r>
        <w:t>FiveGSmCause</w:t>
      </w:r>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r>
        <w:rPr>
          <w:lang w:eastAsia="zh-CN"/>
        </w:rPr>
        <w:t xml:space="preserve">GeodeticInformation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r>
        <w:rPr>
          <w:lang w:eastAsia="zh-CN"/>
        </w:rPr>
        <w:t>GeographicalInformation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r>
        <w:rPr>
          <w:lang w:eastAsia="zh-CN"/>
        </w:rPr>
        <w:t>GeographicalLocation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r w:rsidRPr="00F11966">
        <w:t>GeraLocation</w:t>
      </w:r>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t>locationNumber              [0] LocationNumber OPTIONAL,</w:t>
      </w:r>
    </w:p>
    <w:p w14:paraId="671446C4"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FEBC8EA"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516B27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2C95E78"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5239CFE6" w14:textId="77777777" w:rsidR="009D7D77" w:rsidRPr="00B0318A" w:rsidRDefault="009D7D77" w:rsidP="009D7D77">
      <w:pPr>
        <w:pStyle w:val="PL"/>
      </w:pPr>
      <w:r w:rsidRPr="00B0318A">
        <w:tab/>
        <w:t>ageOfLocationInformation</w:t>
      </w:r>
      <w:r w:rsidRPr="00B0318A">
        <w:tab/>
        <w:t>[7] AgeOfLocationInformation OPTIONAL,</w:t>
      </w:r>
    </w:p>
    <w:p w14:paraId="0EE98E23"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30FE978D"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3208D6F6"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153C29AD" w14:textId="77777777" w:rsidR="00BE630B" w:rsidRDefault="00BE630B" w:rsidP="00BE630B">
      <w:pPr>
        <w:pStyle w:val="PL"/>
      </w:pPr>
      <w:r>
        <w:tab/>
        <w:t>wagfId</w:t>
      </w:r>
      <w:r>
        <w:tab/>
      </w:r>
      <w:r>
        <w:tab/>
        <w:t>[4] WAgfId OPTIONAL,</w:t>
      </w:r>
    </w:p>
    <w:p w14:paraId="401799DB" w14:textId="77777777" w:rsidR="00BE630B" w:rsidRDefault="00BE630B" w:rsidP="00BE630B">
      <w:pPr>
        <w:pStyle w:val="PL"/>
      </w:pPr>
      <w:r>
        <w:tab/>
        <w:t>tngfId</w:t>
      </w:r>
      <w:r>
        <w:tab/>
      </w:r>
      <w:r>
        <w:tab/>
        <w:t>[5] TngfId OPTIONAL,</w:t>
      </w:r>
    </w:p>
    <w:p w14:paraId="64762F63" w14:textId="77777777" w:rsidR="00BE630B" w:rsidRDefault="00BE630B" w:rsidP="00BE630B">
      <w:pPr>
        <w:pStyle w:val="PL"/>
      </w:pPr>
      <w:r>
        <w:tab/>
        <w:t>nid</w:t>
      </w:r>
      <w:r>
        <w:tab/>
      </w:r>
      <w:r>
        <w:tab/>
      </w:r>
      <w:r>
        <w:tab/>
        <w:t>[6] Nid OPTIONAL,</w:t>
      </w:r>
    </w:p>
    <w:p w14:paraId="2504D816" w14:textId="77777777" w:rsidR="005F2A2F" w:rsidRDefault="00BE630B" w:rsidP="00BE630B">
      <w:pPr>
        <w:pStyle w:val="PL"/>
      </w:pPr>
      <w:r>
        <w:tab/>
        <w:t>eNbId</w:t>
      </w:r>
      <w:r>
        <w:tab/>
      </w:r>
      <w:r>
        <w:tab/>
        <w:t>[7] ENbId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r w:rsidRPr="005D14F1">
        <w:t>GNbId</w:t>
      </w:r>
      <w:r>
        <w:tab/>
      </w:r>
      <w:r>
        <w:tab/>
        <w:t>::= SEQUENCE</w:t>
      </w:r>
    </w:p>
    <w:p w14:paraId="0F9C9A3B" w14:textId="77777777" w:rsidR="005F2A2F" w:rsidRDefault="005F2A2F" w:rsidP="005F2A2F">
      <w:pPr>
        <w:pStyle w:val="PL"/>
      </w:pPr>
      <w:r>
        <w:lastRenderedPageBreak/>
        <w:t>{</w:t>
      </w:r>
    </w:p>
    <w:p w14:paraId="05D59078" w14:textId="77777777" w:rsidR="005F2A2F" w:rsidRDefault="005F2A2F" w:rsidP="005F2A2F">
      <w:pPr>
        <w:pStyle w:val="PL"/>
      </w:pPr>
      <w:r>
        <w:tab/>
      </w:r>
      <w:r w:rsidRPr="005D14F1">
        <w:t>bitLength</w:t>
      </w:r>
      <w:r>
        <w:tab/>
        <w:t>[0] INTEGER,</w:t>
      </w:r>
    </w:p>
    <w:p w14:paraId="6D14068F"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r>
        <w:t>HFCNodeId</w:t>
      </w:r>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r w:rsidRPr="00143A1F">
        <w:t>IMSNodeFunctionality</w:t>
      </w:r>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t>iMS-GWF</w:t>
      </w:r>
      <w:r>
        <w:tab/>
      </w:r>
      <w:r>
        <w:tab/>
      </w:r>
      <w:r>
        <w:tab/>
      </w:r>
      <w:r w:rsidRPr="009329E4">
        <w:tab/>
      </w:r>
      <w:r>
        <w:t>(0),</w:t>
      </w:r>
    </w:p>
    <w:p w14:paraId="786A44ED" w14:textId="77777777" w:rsidR="00C865F1" w:rsidRDefault="00C865F1" w:rsidP="00C865F1">
      <w:pPr>
        <w:pStyle w:val="PL"/>
      </w:pPr>
      <w:r>
        <w:tab/>
        <w:t>aS</w:t>
      </w:r>
      <w:r>
        <w:tab/>
      </w:r>
      <w:r>
        <w:tab/>
      </w:r>
      <w:r>
        <w:tab/>
      </w:r>
      <w:r>
        <w:tab/>
      </w:r>
      <w:r>
        <w:tab/>
        <w:t>(1),</w:t>
      </w:r>
    </w:p>
    <w:p w14:paraId="1FE31F47" w14:textId="77777777" w:rsidR="00C865F1" w:rsidRDefault="00C865F1" w:rsidP="00C865F1">
      <w:pPr>
        <w:pStyle w:val="PL"/>
      </w:pPr>
      <w:r>
        <w:tab/>
        <w:t>m</w:t>
      </w:r>
      <w:r w:rsidRPr="00143A1F">
        <w:t>RFC</w:t>
      </w:r>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r>
        <w:t>IMSTrigger</w:t>
      </w:r>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r>
        <w:rPr>
          <w:rFonts w:eastAsia="DengXian"/>
          <w:lang w:eastAsia="zh-CN"/>
        </w:rPr>
        <w:t>s</w:t>
      </w:r>
      <w:r>
        <w:t>IPInvite</w:t>
      </w:r>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r>
        <w:rPr>
          <w:rFonts w:eastAsia="DengXian"/>
          <w:lang w:eastAsia="zh-CN"/>
        </w:rPr>
        <w:t>s</w:t>
      </w:r>
      <w:r>
        <w:t>IPReInviteOrUpdate</w:t>
      </w:r>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r>
        <w:t>otherSipMessage</w:t>
      </w:r>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r>
        <w:t>expiryOfTimeLimit</w:t>
      </w:r>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r>
        <w:t>expiryOfLimitOfNumOfChConditionChanges</w:t>
      </w:r>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r>
        <w:t>timeThresholdReached</w:t>
      </w:r>
      <w:r>
        <w:tab/>
      </w:r>
      <w:r>
        <w:tab/>
      </w:r>
      <w:r>
        <w:tab/>
      </w:r>
      <w:r>
        <w:tab/>
      </w:r>
      <w:r>
        <w:tab/>
      </w:r>
      <w:r>
        <w:tab/>
        <w:t>(9),</w:t>
      </w:r>
    </w:p>
    <w:p w14:paraId="699870E4" w14:textId="77777777" w:rsidR="00765D76" w:rsidRDefault="00765D76" w:rsidP="00765D76">
      <w:pPr>
        <w:pStyle w:val="PL"/>
      </w:pPr>
      <w:r w:rsidRPr="00276E7E">
        <w:rPr>
          <w:rFonts w:eastAsia="DengXian"/>
          <w:lang w:eastAsia="zh-CN"/>
        </w:rPr>
        <w:tab/>
      </w:r>
      <w:r>
        <w:t>timeQuotaExhausted</w:t>
      </w:r>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r>
        <w:t>unitQuotaExhausted</w:t>
      </w:r>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r>
        <w:t>expiryOfQuotaValidityTime</w:t>
      </w:r>
      <w:r>
        <w:tab/>
      </w:r>
      <w:r>
        <w:tab/>
      </w:r>
      <w:r>
        <w:tab/>
      </w:r>
      <w:r>
        <w:tab/>
      </w:r>
      <w:r>
        <w:tab/>
        <w:t>(12),</w:t>
      </w:r>
    </w:p>
    <w:p w14:paraId="7E6B38AD" w14:textId="77777777" w:rsidR="00765D76" w:rsidRDefault="00765D76" w:rsidP="00765D76">
      <w:pPr>
        <w:pStyle w:val="PL"/>
      </w:pPr>
      <w:r w:rsidRPr="00276E7E">
        <w:rPr>
          <w:rFonts w:eastAsia="DengXian"/>
          <w:lang w:eastAsia="zh-CN"/>
        </w:rPr>
        <w:tab/>
      </w:r>
      <w:r>
        <w:t>expiryOfQuotaHoldingTime</w:t>
      </w:r>
      <w:r>
        <w:tab/>
      </w:r>
      <w:r>
        <w:tab/>
      </w:r>
      <w:r>
        <w:tab/>
      </w:r>
      <w:r>
        <w:tab/>
      </w:r>
      <w:r>
        <w:tab/>
        <w:t>(13),</w:t>
      </w:r>
    </w:p>
    <w:p w14:paraId="726A390F" w14:textId="77777777" w:rsidR="00765D76" w:rsidRDefault="00765D76" w:rsidP="00765D76">
      <w:pPr>
        <w:pStyle w:val="PL"/>
      </w:pPr>
      <w:r w:rsidRPr="00276E7E">
        <w:rPr>
          <w:rFonts w:eastAsia="DengXian"/>
          <w:lang w:eastAsia="zh-CN"/>
        </w:rPr>
        <w:tab/>
      </w:r>
      <w:r>
        <w:t>reAuthorizationReqByChf</w:t>
      </w:r>
      <w:r>
        <w:tab/>
      </w:r>
      <w:r>
        <w:tab/>
      </w:r>
      <w:r>
        <w:tab/>
      </w:r>
      <w:r>
        <w:tab/>
      </w:r>
      <w:r>
        <w:tab/>
      </w:r>
      <w:r>
        <w:tab/>
        <w:t>(14),</w:t>
      </w:r>
    </w:p>
    <w:p w14:paraId="701BEA29" w14:textId="77777777" w:rsidR="00765D76" w:rsidRDefault="00765D76" w:rsidP="00765D76">
      <w:pPr>
        <w:pStyle w:val="PL"/>
      </w:pPr>
      <w:r>
        <w:t>--Other</w:t>
      </w:r>
    </w:p>
    <w:p w14:paraId="79F30E84" w14:textId="77777777" w:rsidR="00765D76" w:rsidRDefault="00765D76" w:rsidP="00765D76">
      <w:pPr>
        <w:pStyle w:val="PL"/>
      </w:pPr>
      <w:r w:rsidRPr="00276E7E">
        <w:rPr>
          <w:rFonts w:eastAsia="DengXian"/>
          <w:lang w:eastAsia="zh-CN"/>
        </w:rPr>
        <w:tab/>
      </w:r>
      <w:r>
        <w:t>managementIntervention</w:t>
      </w:r>
      <w:r>
        <w:tab/>
      </w:r>
      <w:r>
        <w:tab/>
      </w:r>
      <w:r>
        <w:tab/>
      </w:r>
      <w:r>
        <w:tab/>
      </w:r>
      <w:r>
        <w:tab/>
      </w:r>
      <w:r>
        <w:tab/>
        <w:t>(15),</w:t>
      </w:r>
    </w:p>
    <w:p w14:paraId="7C80E63F" w14:textId="77777777" w:rsidR="00765D76" w:rsidRDefault="00765D76" w:rsidP="00765D76">
      <w:pPr>
        <w:pStyle w:val="PL"/>
      </w:pPr>
      <w:r>
        <w:t>--Termination</w:t>
      </w:r>
    </w:p>
    <w:p w14:paraId="780DE84F" w14:textId="77777777" w:rsidR="00765D76" w:rsidRDefault="00765D76" w:rsidP="00765D76">
      <w:pPr>
        <w:pStyle w:val="PL"/>
      </w:pPr>
      <w:r w:rsidRPr="00276E7E">
        <w:rPr>
          <w:rFonts w:eastAsia="DengXian"/>
          <w:lang w:eastAsia="zh-CN"/>
        </w:rPr>
        <w:tab/>
      </w:r>
      <w:r>
        <w:rPr>
          <w:rFonts w:eastAsia="DengXian"/>
          <w:lang w:eastAsia="zh-CN"/>
        </w:rPr>
        <w:t>s</w:t>
      </w:r>
      <w:r>
        <w:t>IPByeMessage</w:t>
      </w:r>
    </w:p>
    <w:p w14:paraId="48960E6B" w14:textId="77777777" w:rsidR="00765D76" w:rsidRDefault="00765D76" w:rsidP="00765D76">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765D76">
      <w:pPr>
        <w:pStyle w:val="PL"/>
      </w:pPr>
      <w:r w:rsidRPr="00276E7E">
        <w:rPr>
          <w:rFonts w:eastAsia="DengXian"/>
          <w:lang w:eastAsia="zh-CN"/>
        </w:rPr>
        <w:tab/>
      </w:r>
      <w:r>
        <w:t>abortingASipSessionSetup</w:t>
      </w:r>
      <w:r>
        <w:tab/>
      </w:r>
      <w:r>
        <w:tab/>
      </w:r>
      <w:r>
        <w:tab/>
      </w:r>
      <w:r>
        <w:tab/>
      </w:r>
      <w:r>
        <w:tab/>
        <w:t>(17),</w:t>
      </w:r>
    </w:p>
    <w:p w14:paraId="755C3B2B" w14:textId="77777777" w:rsidR="00765D76" w:rsidRDefault="00765D76" w:rsidP="00765D76">
      <w:pPr>
        <w:pStyle w:val="PL"/>
      </w:pPr>
      <w:r w:rsidRPr="00276E7E">
        <w:rPr>
          <w:rFonts w:eastAsia="DengXian"/>
          <w:lang w:eastAsia="zh-CN"/>
        </w:rPr>
        <w:tab/>
      </w:r>
      <w:r>
        <w:rPr>
          <w:rFonts w:eastAsia="DengXian"/>
          <w:lang w:eastAsia="zh-CN"/>
        </w:rPr>
        <w:t>s</w:t>
      </w:r>
      <w:r>
        <w:t>IP3xxFinalOrRedirectionResponse</w:t>
      </w:r>
      <w:r>
        <w:tab/>
      </w:r>
      <w:r>
        <w:tab/>
      </w:r>
      <w:r>
        <w:tab/>
        <w:t>(18),</w:t>
      </w:r>
    </w:p>
    <w:p w14:paraId="6E56CB64" w14:textId="77777777" w:rsidR="00765D76" w:rsidRPr="00926C9A" w:rsidRDefault="00765D76" w:rsidP="00765D76">
      <w:pPr>
        <w:pStyle w:val="PL"/>
      </w:pPr>
      <w:r w:rsidRPr="00276E7E">
        <w:rPr>
          <w:rFonts w:eastAsia="DengXian"/>
          <w:lang w:eastAsia="zh-CN"/>
        </w:rPr>
        <w:tab/>
      </w:r>
      <w:r>
        <w:rPr>
          <w:rFonts w:eastAsia="DengXian"/>
          <w:lang w:eastAsia="zh-CN"/>
        </w:rPr>
        <w:t>s</w:t>
      </w:r>
      <w:r>
        <w:t>IP4xx5xxOr6xxFinalResponse</w:t>
      </w:r>
      <w:r>
        <w:tab/>
      </w:r>
      <w:r>
        <w:tab/>
      </w:r>
      <w:r>
        <w:tab/>
      </w:r>
      <w:r>
        <w:tab/>
      </w:r>
      <w:r>
        <w:tab/>
        <w:t>(19)</w:t>
      </w:r>
    </w:p>
    <w:p w14:paraId="12C5B564" w14:textId="77777777" w:rsidR="00765D76" w:rsidRPr="00BC1FB2" w:rsidRDefault="00765D76" w:rsidP="00765D76">
      <w:pPr>
        <w:pStyle w:val="PL"/>
        <w:rPr>
          <w:lang w:eastAsia="zh-CN"/>
        </w:rPr>
      </w:pPr>
      <w:r w:rsidRPr="00BC1FB2">
        <w:rPr>
          <w:rFonts w:hint="eastAsia"/>
          <w:lang w:eastAsia="zh-CN"/>
        </w:rPr>
        <w:t>}</w:t>
      </w:r>
    </w:p>
    <w:p w14:paraId="45CC6CC2" w14:textId="77777777" w:rsidR="00765D76" w:rsidRDefault="00765D76" w:rsidP="00765D76">
      <w:pPr>
        <w:pStyle w:val="PL"/>
      </w:pPr>
    </w:p>
    <w:p w14:paraId="16DC25D8" w14:textId="77777777" w:rsidR="00DE075C" w:rsidRDefault="00DE075C" w:rsidP="00AF1334">
      <w:pPr>
        <w:pStyle w:val="PL"/>
      </w:pPr>
    </w:p>
    <w:p w14:paraId="16A49E85" w14:textId="77777777" w:rsidR="00AF1334" w:rsidRDefault="00AF1334" w:rsidP="00AF1334">
      <w:pPr>
        <w:pStyle w:val="PL"/>
      </w:pPr>
      <w:r w:rsidRPr="00802878">
        <w:t>IncompleteCDRIndication</w:t>
      </w:r>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r>
        <w:t>InternalGroupIdentifier</w:t>
      </w:r>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lastRenderedPageBreak/>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r>
        <w:t>LineType</w:t>
      </w:r>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t xml:space="preserve">dSL </w:t>
      </w:r>
      <w:r>
        <w:tab/>
        <w:t>(0),</w:t>
      </w:r>
    </w:p>
    <w:p w14:paraId="7F578618" w14:textId="77777777" w:rsidR="00BE630B" w:rsidRDefault="00BE630B" w:rsidP="00BE630B">
      <w:pPr>
        <w:pStyle w:val="PL"/>
      </w:pPr>
      <w:r>
        <w:tab/>
        <w:t>pON</w:t>
      </w:r>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r>
        <w:t>LocationAreaId</w:t>
      </w:r>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t xml:space="preserve">plmnId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r>
        <w:t>LocationNumber</w:t>
      </w:r>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r>
        <w:t>LocationReporting</w:t>
      </w:r>
      <w:r w:rsidRPr="00231006">
        <w:t>MessageType</w:t>
      </w:r>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r>
        <w:rPr>
          <w:lang w:eastAsia="zh-CN" w:bidi="ar-IQ"/>
        </w:rPr>
        <w:t>ManagementOperation</w:t>
      </w:r>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t>c</w:t>
      </w:r>
      <w:r w:rsidRPr="00F378C3">
        <w:t>reateMOI</w:t>
      </w:r>
      <w:r>
        <w:t xml:space="preserve"> </w:t>
      </w:r>
      <w:r>
        <w:tab/>
      </w:r>
      <w:r>
        <w:tab/>
      </w:r>
      <w:r>
        <w:tab/>
        <w:t>(0),</w:t>
      </w:r>
    </w:p>
    <w:p w14:paraId="09A1D357" w14:textId="77777777" w:rsidR="00907225" w:rsidRDefault="00907225" w:rsidP="00907225">
      <w:pPr>
        <w:pStyle w:val="PL"/>
      </w:pPr>
      <w:r>
        <w:tab/>
        <w:t>m</w:t>
      </w:r>
      <w:r w:rsidRPr="00F378C3">
        <w:t>odifyMOIAttribute</w:t>
      </w:r>
      <w:r>
        <w:t>s</w:t>
      </w:r>
      <w:r>
        <w:tab/>
        <w:t>(1),</w:t>
      </w:r>
    </w:p>
    <w:p w14:paraId="20355ACB" w14:textId="77777777" w:rsidR="00B932AF" w:rsidRDefault="00907225" w:rsidP="00B932AF">
      <w:pPr>
        <w:pStyle w:val="PL"/>
      </w:pPr>
      <w:r>
        <w:tab/>
        <w:t>d</w:t>
      </w:r>
      <w:r w:rsidRPr="00C803A9">
        <w:t>eleteMOI</w:t>
      </w:r>
      <w:r>
        <w:tab/>
      </w:r>
      <w:r>
        <w:tab/>
      </w:r>
      <w:r>
        <w:tab/>
        <w:t>(2)</w:t>
      </w:r>
      <w:r w:rsidR="00B932AF">
        <w:t>,</w:t>
      </w:r>
    </w:p>
    <w:p w14:paraId="39E8DB56" w14:textId="77777777" w:rsidR="00B932AF" w:rsidRDefault="00B932AF" w:rsidP="00B932AF">
      <w:pPr>
        <w:pStyle w:val="PL"/>
      </w:pPr>
      <w:r>
        <w:tab/>
        <w:t>notifyMOICreation</w:t>
      </w:r>
      <w:r>
        <w:tab/>
        <w:t>(3),</w:t>
      </w:r>
    </w:p>
    <w:p w14:paraId="353357EC" w14:textId="77777777" w:rsidR="00B932AF" w:rsidRDefault="00B932AF" w:rsidP="00B932AF">
      <w:pPr>
        <w:pStyle w:val="PL"/>
      </w:pPr>
      <w:r>
        <w:tab/>
        <w:t>notifyMOIAttrChange</w:t>
      </w:r>
      <w:r>
        <w:tab/>
        <w:t>(4),</w:t>
      </w:r>
    </w:p>
    <w:p w14:paraId="0DC0BEDF" w14:textId="77777777" w:rsidR="00907225" w:rsidRDefault="00B932AF" w:rsidP="00B932AF">
      <w:pPr>
        <w:pStyle w:val="PL"/>
      </w:pPr>
      <w:r>
        <w:tab/>
        <w:t>notifyMOIDeletion</w:t>
      </w:r>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t>o</w:t>
      </w:r>
      <w:r w:rsidRPr="00C803A9">
        <w:t>PERATION</w:t>
      </w:r>
      <w:r>
        <w:t>-</w:t>
      </w:r>
      <w:r w:rsidRPr="00C803A9">
        <w:t>SUCCEEDED</w:t>
      </w:r>
      <w:r>
        <w:tab/>
        <w:t>(0),</w:t>
      </w:r>
    </w:p>
    <w:p w14:paraId="332229B0" w14:textId="77777777" w:rsidR="00907225" w:rsidRDefault="00907225" w:rsidP="00907225">
      <w:pPr>
        <w:pStyle w:val="PL"/>
      </w:pPr>
      <w:r>
        <w:tab/>
        <w:t>o</w:t>
      </w:r>
      <w:r w:rsidRPr="00C803A9">
        <w:t>PERATION</w:t>
      </w:r>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MbsContainerInformation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timeOfFirstUsage</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TimeStamp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timeOfLastUsage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TimeStamp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qoSInformation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FiveGQoSInformation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establishedConnectionInfo</w:t>
      </w:r>
      <w:r>
        <w:rPr>
          <w:rFonts w:ascii="Courier New" w:hAnsi="Courier New"/>
          <w:sz w:val="16"/>
        </w:rPr>
        <w:tab/>
        <w:t>[</w:t>
      </w:r>
      <w:r>
        <w:rPr>
          <w:rFonts w:ascii="Courier New" w:hAnsi="Courier New" w:hint="eastAsia"/>
          <w:sz w:val="16"/>
          <w:lang w:val="en-US" w:eastAsia="zh-CN"/>
        </w:rPr>
        <w:t>3</w:t>
      </w:r>
      <w:r>
        <w:rPr>
          <w:rFonts w:ascii="Courier New" w:hAnsi="Courier New"/>
          <w:sz w:val="16"/>
        </w:rPr>
        <w:t>] EstablishedConnectionInfo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MBSMFTrigger</w:t>
      </w:r>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startOfMBSSession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604B40">
        <w:rPr>
          <w:rFonts w:ascii="Courier New" w:hAnsi="Courier New"/>
          <w:sz w:val="16"/>
        </w:rPr>
        <w:t>tariffTimeChange</w:t>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mBSSessionContextUpdate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toActive</w:t>
      </w:r>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toInactive</w:t>
      </w:r>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mBSSessionExpiryDataTimeLimit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mBSSessionExpiryDataVolumeLimit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mBSSessionExpiryChargingConditionChanges</w:t>
      </w:r>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timeThresholdReached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timeQuotaExhausted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t>endOfMBSSession</w:t>
      </w:r>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MbsServiceArea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ncgiList</w:t>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NcgiTai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taiList</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MbsServiceType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hint="eastAsia"/>
          <w:sz w:val="16"/>
          <w:lang w:val="en-US" w:eastAsia="zh-CN"/>
        </w:rPr>
        <w:t>Mbs</w:t>
      </w:r>
      <w:r>
        <w:rPr>
          <w:rFonts w:ascii="Courier New" w:hAnsi="Courier New" w:hint="eastAsia"/>
          <w:sz w:val="16"/>
        </w:rPr>
        <w:t>SessionActivityStatus</w:t>
      </w:r>
      <w:r>
        <w:rPr>
          <w:rFonts w:ascii="Courier New" w:hAnsi="Courier New"/>
          <w:sz w:val="16"/>
        </w:rPr>
        <w:t xml:space="preserve"> :=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r>
        <w:t>MbsSessionId</w:t>
      </w:r>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t>ssm</w:t>
      </w:r>
      <w:r>
        <w:tab/>
      </w:r>
      <w:r>
        <w:tab/>
      </w:r>
      <w:r>
        <w:tab/>
      </w:r>
      <w:r>
        <w:tab/>
        <w:t>[1] Ssm OPTIONAL,</w:t>
      </w:r>
    </w:p>
    <w:p w14:paraId="392F95F7" w14:textId="77777777" w:rsidR="00CE1E9F" w:rsidRDefault="00CE1E9F" w:rsidP="00CE1E9F">
      <w:pPr>
        <w:pStyle w:val="PL"/>
      </w:pPr>
      <w:r>
        <w:tab/>
        <w:t>nid</w:t>
      </w:r>
      <w:r>
        <w:tab/>
      </w:r>
      <w:r>
        <w:tab/>
      </w:r>
      <w:r>
        <w:tab/>
      </w:r>
      <w:r>
        <w:tab/>
        <w:t>[2] Nid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r>
        <w:rPr>
          <w:lang w:eastAsia="zh-CN"/>
        </w:rPr>
        <w:t>MbsDeliveryMethod</w:t>
      </w:r>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r>
        <w:t>M</w:t>
      </w:r>
      <w:r w:rsidRPr="00556514">
        <w:t>nSConsumerIdentifier</w:t>
      </w:r>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4374" w:name="_Hlk47110839"/>
      <w:r>
        <w:t>M</w:t>
      </w:r>
      <w:r w:rsidRPr="003B6557">
        <w:t>APDUSessionIn</w:t>
      </w:r>
      <w:r>
        <w:t>dicator</w:t>
      </w:r>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t>MA</w:t>
      </w:r>
      <w:r w:rsidRPr="002C5DEF">
        <w:rPr>
          <w:lang w:val="en-US"/>
        </w:rPr>
        <w:t>PDUSessionInformation</w:t>
      </w:r>
      <w:r>
        <w:tab/>
        <w:t>::= SEQUENCE</w:t>
      </w:r>
    </w:p>
    <w:p w14:paraId="224D986B" w14:textId="77777777" w:rsidR="00AB2096" w:rsidRDefault="00AB2096" w:rsidP="00AB2096">
      <w:pPr>
        <w:pStyle w:val="PL"/>
      </w:pPr>
      <w:r>
        <w:t>{</w:t>
      </w:r>
    </w:p>
    <w:p w14:paraId="15DCF83F"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2C4547"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4374"/>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t>m</w:t>
      </w:r>
      <w:r w:rsidRPr="00AF0F07">
        <w:t>PTCP</w:t>
      </w:r>
      <w:r>
        <w:t xml:space="preserve"> </w:t>
      </w:r>
      <w:r>
        <w:tab/>
      </w:r>
      <w:r>
        <w:tab/>
        <w:t>(0),</w:t>
      </w:r>
    </w:p>
    <w:p w14:paraId="3A7A1E20" w14:textId="77777777" w:rsidR="00AB2096" w:rsidRDefault="00AB2096" w:rsidP="00AB2096">
      <w:pPr>
        <w:pStyle w:val="PL"/>
      </w:pPr>
      <w:r>
        <w:tab/>
        <w:t>a</w:t>
      </w:r>
      <w:r w:rsidRPr="00AF0F07">
        <w:t>TSSSLL</w:t>
      </w:r>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r>
        <w:t>M</w:t>
      </w:r>
      <w:r w:rsidRPr="003B6557">
        <w:t>APDUSteering</w:t>
      </w:r>
      <w:r>
        <w:t>Mode</w:t>
      </w:r>
      <w:r>
        <w:tab/>
        <w:t>::= SEQUENCE</w:t>
      </w:r>
    </w:p>
    <w:p w14:paraId="089802CC" w14:textId="77777777" w:rsidR="00AB2096" w:rsidRDefault="00AB2096" w:rsidP="00AB2096">
      <w:pPr>
        <w:pStyle w:val="PL"/>
      </w:pPr>
      <w:r>
        <w:t>{</w:t>
      </w:r>
    </w:p>
    <w:p w14:paraId="4AB0085A" w14:textId="77777777" w:rsidR="00AB2096" w:rsidRDefault="00AB2096" w:rsidP="00AB2096">
      <w:pPr>
        <w:pStyle w:val="PL"/>
      </w:pPr>
      <w:r>
        <w:lastRenderedPageBreak/>
        <w:tab/>
      </w:r>
      <w:r>
        <w:rPr>
          <w:lang w:eastAsia="zh-CN"/>
        </w:rPr>
        <w:t>steerModeValue</w:t>
      </w:r>
      <w:r>
        <w:tab/>
      </w:r>
      <w:r>
        <w:tab/>
      </w:r>
      <w:r>
        <w:tab/>
        <w:t>[0]</w:t>
      </w:r>
      <w:r w:rsidDel="0081607D">
        <w:t xml:space="preserve"> </w:t>
      </w:r>
      <w:bookmarkStart w:id="4375" w:name="_Hlk47430212"/>
      <w:r w:rsidRPr="00AF0F07">
        <w:t>SteerModeValue</w:t>
      </w:r>
      <w:bookmarkEnd w:id="4375"/>
      <w:r>
        <w:t xml:space="preserve"> OPTIONAL,</w:t>
      </w:r>
    </w:p>
    <w:p w14:paraId="5E3D4008" w14:textId="77777777" w:rsidR="00AB2096" w:rsidRDefault="00AB2096" w:rsidP="00AB2096">
      <w:pPr>
        <w:pStyle w:val="PL"/>
      </w:pPr>
      <w:r>
        <w:tab/>
        <w:t>active</w:t>
      </w:r>
      <w:r>
        <w:tab/>
      </w:r>
      <w:r>
        <w:tab/>
      </w:r>
      <w:r>
        <w:tab/>
      </w:r>
      <w:r>
        <w:tab/>
      </w:r>
      <w:r>
        <w:tab/>
        <w:t>[1] AccessType OPTIONAL,</w:t>
      </w:r>
    </w:p>
    <w:p w14:paraId="6ECE5CDA" w14:textId="77777777" w:rsidR="00AB2096" w:rsidRDefault="00AB2096" w:rsidP="00AB2096">
      <w:pPr>
        <w:pStyle w:val="PL"/>
      </w:pPr>
      <w:r>
        <w:tab/>
      </w:r>
      <w:r w:rsidRPr="00AF0F07">
        <w:t>standby</w:t>
      </w:r>
      <w:r>
        <w:tab/>
      </w:r>
      <w:r>
        <w:tab/>
      </w:r>
      <w:r>
        <w:tab/>
      </w:r>
      <w:r>
        <w:tab/>
      </w:r>
      <w:r>
        <w:tab/>
        <w:t>[2] AccessType OPTIONAL,</w:t>
      </w:r>
    </w:p>
    <w:p w14:paraId="7DCD1140" w14:textId="77777777" w:rsidR="00AB2096" w:rsidRDefault="00AB2096" w:rsidP="00AB2096">
      <w:pPr>
        <w:pStyle w:val="PL"/>
      </w:pPr>
      <w:r>
        <w:tab/>
        <w:t>three</w:t>
      </w:r>
      <w:r w:rsidRPr="00AF0F07">
        <w:t>gLoad</w:t>
      </w:r>
      <w:r>
        <w:tab/>
      </w:r>
      <w:r>
        <w:tab/>
      </w:r>
      <w:r>
        <w:tab/>
      </w:r>
      <w:r>
        <w:tab/>
        <w:t>[3] INTEGER OPTIONAL,</w:t>
      </w:r>
    </w:p>
    <w:p w14:paraId="3F1BC068" w14:textId="77777777" w:rsidR="00AB2096" w:rsidRDefault="00AB2096" w:rsidP="00AB2096">
      <w:pPr>
        <w:pStyle w:val="PL"/>
      </w:pPr>
      <w:r>
        <w:tab/>
        <w:t>prioAcc</w:t>
      </w:r>
      <w:r>
        <w:tab/>
      </w:r>
      <w:r>
        <w:tab/>
      </w:r>
      <w:r>
        <w:tab/>
      </w:r>
      <w:r>
        <w:tab/>
      </w:r>
      <w:r>
        <w:tab/>
        <w:t>[4] AccessType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t>m</w:t>
      </w:r>
      <w:r w:rsidRPr="00A16162">
        <w:t>ICO</w:t>
      </w:r>
      <w:r>
        <w:t xml:space="preserve">Mode </w:t>
      </w:r>
      <w:r>
        <w:tab/>
      </w:r>
      <w:r>
        <w:tab/>
      </w:r>
      <w:r>
        <w:tab/>
        <w:t>(0),</w:t>
      </w:r>
    </w:p>
    <w:p w14:paraId="12AF3C97" w14:textId="77777777" w:rsidR="005F2A2F" w:rsidRDefault="005F2A2F" w:rsidP="005F2A2F">
      <w:pPr>
        <w:pStyle w:val="PL"/>
      </w:pPr>
      <w:r>
        <w:tab/>
        <w:t>noMICOMode</w:t>
      </w:r>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r>
        <w:t>MMAddContentInfo</w:t>
      </w:r>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t>typeNumber</w:t>
      </w:r>
      <w:r>
        <w:tab/>
      </w:r>
      <w:r>
        <w:tab/>
      </w:r>
      <w:r>
        <w:tab/>
        <w:t>[0] UTF8String OPTIONAL,</w:t>
      </w:r>
    </w:p>
    <w:p w14:paraId="786046AF" w14:textId="77777777" w:rsidR="003D2BD5" w:rsidRDefault="003D2BD5" w:rsidP="003D2BD5">
      <w:pPr>
        <w:pStyle w:val="PL"/>
      </w:pPr>
      <w:r>
        <w:tab/>
        <w:t>addtypeInfo</w:t>
      </w:r>
      <w:r>
        <w:tab/>
      </w:r>
      <w:r>
        <w:tab/>
      </w:r>
      <w:r>
        <w:tab/>
        <w:t>[1] UTF8String OPTIONAL,</w:t>
      </w:r>
    </w:p>
    <w:p w14:paraId="20849113" w14:textId="77777777" w:rsidR="003D2BD5" w:rsidRDefault="003D2BD5" w:rsidP="003D2BD5">
      <w:pPr>
        <w:pStyle w:val="PL"/>
      </w:pPr>
      <w:r>
        <w:tab/>
        <w:t>contentSize</w:t>
      </w:r>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r>
        <w:t>MMContentType</w:t>
      </w:r>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t>typeNumber</w:t>
      </w:r>
      <w:r>
        <w:tab/>
      </w:r>
      <w:r>
        <w:tab/>
      </w:r>
      <w:r>
        <w:tab/>
        <w:t>[0] UTF8String OPTIONAL,</w:t>
      </w:r>
    </w:p>
    <w:p w14:paraId="31ECABE1" w14:textId="77777777" w:rsidR="003D2BD5" w:rsidRDefault="003D2BD5" w:rsidP="003D2BD5">
      <w:pPr>
        <w:pStyle w:val="PL"/>
      </w:pPr>
      <w:r>
        <w:tab/>
        <w:t>addtypeInfo</w:t>
      </w:r>
      <w:r>
        <w:tab/>
      </w:r>
      <w:r>
        <w:tab/>
      </w:r>
      <w:r>
        <w:tab/>
        <w:t>[1] UTF8String OPTIONAL,</w:t>
      </w:r>
    </w:p>
    <w:p w14:paraId="5F8AAE07" w14:textId="77777777" w:rsidR="003D2BD5" w:rsidRDefault="003D2BD5" w:rsidP="003D2BD5">
      <w:pPr>
        <w:pStyle w:val="PL"/>
      </w:pPr>
      <w:r>
        <w:tab/>
        <w:t>contentSize</w:t>
      </w:r>
      <w:r>
        <w:tab/>
      </w:r>
      <w:r>
        <w:tab/>
      </w:r>
      <w:r>
        <w:tab/>
        <w:t>[2] INTEGER OPTIONAL,</w:t>
      </w:r>
    </w:p>
    <w:p w14:paraId="664333D5" w14:textId="77777777" w:rsidR="003D2BD5" w:rsidRDefault="003D2BD5" w:rsidP="003D2BD5">
      <w:pPr>
        <w:pStyle w:val="PL"/>
      </w:pPr>
      <w:r>
        <w:tab/>
        <w:t>mmAddContentInfo</w:t>
      </w:r>
      <w:r>
        <w:tab/>
        <w:t>[3] SEQUENCE OF MMAddContentInfo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r>
        <w:t>MMOriginatorInfo</w:t>
      </w:r>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t>originatorIMSI</w:t>
      </w:r>
      <w:r>
        <w:tab/>
      </w:r>
      <w:r>
        <w:tab/>
      </w:r>
      <w:r>
        <w:tab/>
      </w:r>
      <w:r>
        <w:tab/>
        <w:t>[0] IMSI OPTIONAL,</w:t>
      </w:r>
    </w:p>
    <w:p w14:paraId="02B95E2A" w14:textId="77777777" w:rsidR="003D2BD5" w:rsidRDefault="003D2BD5" w:rsidP="003D2BD5">
      <w:pPr>
        <w:pStyle w:val="PL"/>
      </w:pPr>
      <w:r>
        <w:tab/>
        <w:t>originatorMSISDN</w:t>
      </w:r>
      <w:r>
        <w:tab/>
      </w:r>
      <w:r>
        <w:tab/>
      </w:r>
      <w:r>
        <w:tab/>
        <w:t>[1] MSISDN OPTIONAL,</w:t>
      </w:r>
    </w:p>
    <w:p w14:paraId="1C5E2C61" w14:textId="77777777" w:rsidR="003D2BD5" w:rsidRDefault="003D2BD5" w:rsidP="003D2BD5">
      <w:pPr>
        <w:pStyle w:val="PL"/>
      </w:pPr>
      <w:r>
        <w:tab/>
        <w:t>originatorOtherAddresses</w:t>
      </w:r>
      <w:r>
        <w:tab/>
        <w:t>[2] SEQUENCE OF SMAddressInfo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r>
        <w:t>MMRecipientInfo</w:t>
      </w:r>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t>recipientIMSI</w:t>
      </w:r>
      <w:r>
        <w:tab/>
      </w:r>
      <w:r>
        <w:tab/>
      </w:r>
      <w:r>
        <w:tab/>
      </w:r>
      <w:r>
        <w:tab/>
        <w:t>[0] IMSI OPTIONAL,</w:t>
      </w:r>
    </w:p>
    <w:p w14:paraId="51B034A4" w14:textId="77777777" w:rsidR="003D2BD5" w:rsidRDefault="003D2BD5" w:rsidP="003D2BD5">
      <w:pPr>
        <w:pStyle w:val="PL"/>
      </w:pPr>
      <w:r>
        <w:tab/>
        <w:t>recipientMSISDN</w:t>
      </w:r>
      <w:r>
        <w:tab/>
      </w:r>
      <w:r>
        <w:tab/>
      </w:r>
      <w:r>
        <w:tab/>
      </w:r>
      <w:r>
        <w:tab/>
        <w:t>[1] MSISDN OPTIONAL,</w:t>
      </w:r>
    </w:p>
    <w:p w14:paraId="6FE05742" w14:textId="77777777" w:rsidR="003D2BD5" w:rsidRDefault="003D2BD5" w:rsidP="003D2BD5">
      <w:pPr>
        <w:pStyle w:val="PL"/>
      </w:pPr>
      <w:r>
        <w:tab/>
        <w:t>recipientOtherAddresses</w:t>
      </w:r>
      <w:r>
        <w:tab/>
      </w:r>
      <w:r>
        <w:tab/>
        <w:t>[2] SEQUENCE OF SMAddressInfo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r w:rsidRPr="006C0243">
        <w:t>MobilityLevel</w:t>
      </w:r>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t>restrictedMobility</w:t>
      </w:r>
      <w:r>
        <w:tab/>
        <w:t>(2),</w:t>
      </w:r>
    </w:p>
    <w:p w14:paraId="3E514519" w14:textId="77777777" w:rsidR="00907225" w:rsidRDefault="00907225" w:rsidP="00907225">
      <w:pPr>
        <w:pStyle w:val="PL"/>
      </w:pPr>
      <w:r>
        <w:tab/>
        <w:t>fullyMobility</w:t>
      </w:r>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r>
        <w:t>MscNumber</w:t>
      </w:r>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r>
        <w:t xml:space="preserve">MultipleUnitUsage </w:t>
      </w:r>
      <w:r>
        <w:tab/>
      </w:r>
      <w:r>
        <w:tab/>
        <w:t>::= SEQUENCE</w:t>
      </w:r>
    </w:p>
    <w:p w14:paraId="6AAFF644" w14:textId="77777777" w:rsidR="004A1D5E" w:rsidRDefault="004A1D5E" w:rsidP="004A1D5E">
      <w:pPr>
        <w:pStyle w:val="PL"/>
      </w:pPr>
      <w:r>
        <w:t>{</w:t>
      </w:r>
    </w:p>
    <w:p w14:paraId="7B8778B9" w14:textId="77777777" w:rsidR="004A1D5E" w:rsidRDefault="004A1D5E" w:rsidP="004A1D5E">
      <w:pPr>
        <w:pStyle w:val="PL"/>
      </w:pPr>
      <w:r>
        <w:tab/>
        <w:t>ratingGroup</w:t>
      </w:r>
      <w:r>
        <w:tab/>
      </w:r>
      <w:r>
        <w:tab/>
      </w:r>
      <w:r>
        <w:tab/>
      </w:r>
      <w:r>
        <w:tab/>
      </w:r>
      <w:r>
        <w:tab/>
      </w:r>
      <w:r>
        <w:tab/>
      </w:r>
      <w:r>
        <w:tab/>
        <w:t>[0] RatingGroupId,</w:t>
      </w:r>
    </w:p>
    <w:p w14:paraId="172F523D"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0D72998C"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007949DC" w14:textId="77777777" w:rsidR="008E0F38" w:rsidRDefault="00637BB9" w:rsidP="008E0F38">
      <w:pPr>
        <w:pStyle w:val="PL"/>
      </w:pPr>
      <w:r>
        <w:tab/>
        <w:t>multihomedPDUAddress</w:t>
      </w:r>
      <w:r>
        <w:tab/>
      </w:r>
      <w:r>
        <w:tab/>
      </w:r>
      <w:r>
        <w:tab/>
      </w:r>
      <w:r>
        <w:tab/>
        <w:t>[3] PDUAddress OPTIONAL</w:t>
      </w:r>
      <w:r w:rsidR="008E0F38">
        <w:t>,</w:t>
      </w:r>
    </w:p>
    <w:p w14:paraId="481320AA" w14:textId="77777777" w:rsidR="002D5BEF" w:rsidRDefault="008E0F38" w:rsidP="002D5BEF">
      <w:pPr>
        <w:pStyle w:val="PL"/>
      </w:pPr>
      <w:r>
        <w:tab/>
        <w:t>allocatedUnit</w:t>
      </w:r>
      <w:r>
        <w:tab/>
      </w:r>
      <w:r>
        <w:tab/>
      </w:r>
      <w:r>
        <w:tab/>
      </w:r>
      <w:r w:rsidRPr="005278B6">
        <w:t xml:space="preserve"> </w:t>
      </w:r>
      <w:r>
        <w:tab/>
      </w:r>
      <w:r>
        <w:tab/>
      </w:r>
      <w:r>
        <w:tab/>
        <w:t>[4] AllocatedUnit OPTIONAL</w:t>
      </w:r>
      <w:r w:rsidR="002D5BEF">
        <w:t>,</w:t>
      </w:r>
    </w:p>
    <w:p w14:paraId="20D8E5E3" w14:textId="2EE54121" w:rsidR="00637BB9" w:rsidRDefault="002D5BEF" w:rsidP="002D5BEF">
      <w:pPr>
        <w:pStyle w:val="PL"/>
      </w:pPr>
      <w:r>
        <w:tab/>
        <w:t>mBUPFID</w:t>
      </w:r>
      <w:r>
        <w:tab/>
      </w:r>
      <w:r>
        <w:tab/>
      </w:r>
      <w:r>
        <w:tab/>
      </w:r>
      <w:r>
        <w:tab/>
      </w:r>
      <w:r>
        <w:tab/>
      </w:r>
      <w:r>
        <w:tab/>
      </w:r>
      <w:r>
        <w:tab/>
      </w:r>
      <w:r>
        <w:tab/>
        <w:t>[</w:t>
      </w:r>
      <w:r w:rsidR="00831D1A">
        <w:t>5</w:t>
      </w:r>
      <w:r>
        <w:t>] NetworkFunctionName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r>
        <w:t xml:space="preserve">MultipleQFIContainer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t>qosFlowId</w:t>
      </w:r>
      <w:r>
        <w:tab/>
      </w:r>
      <w:r>
        <w:tab/>
      </w:r>
      <w:r>
        <w:tab/>
      </w:r>
      <w:r>
        <w:tab/>
      </w:r>
      <w:r>
        <w:tab/>
      </w:r>
      <w:r>
        <w:tab/>
      </w:r>
      <w:r>
        <w:tab/>
      </w:r>
      <w:r>
        <w:tab/>
        <w:t>[0] QoSFlowId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t>triggerTimeStamp</w:t>
      </w:r>
      <w:r>
        <w:tab/>
      </w:r>
      <w:r>
        <w:tab/>
      </w:r>
      <w:r>
        <w:tab/>
      </w:r>
      <w:r>
        <w:tab/>
      </w:r>
      <w:r>
        <w:tab/>
      </w:r>
      <w:r>
        <w:tab/>
        <w:t>[2] TimeStamp OPTIONAL,</w:t>
      </w:r>
    </w:p>
    <w:p w14:paraId="50787415" w14:textId="77777777" w:rsidR="005E20E9" w:rsidRDefault="005E20E9" w:rsidP="005E20E9">
      <w:pPr>
        <w:pStyle w:val="PL"/>
      </w:pPr>
      <w:r>
        <w:tab/>
        <w:t>dataTotalVolume</w:t>
      </w:r>
      <w:r>
        <w:tab/>
      </w:r>
      <w:r>
        <w:tab/>
      </w:r>
      <w:r>
        <w:tab/>
      </w:r>
      <w:r>
        <w:tab/>
      </w:r>
      <w:r>
        <w:tab/>
      </w:r>
      <w:r>
        <w:tab/>
      </w:r>
      <w:r>
        <w:tab/>
        <w:t>[3] DataVolumeOctets OPTIONAL,</w:t>
      </w:r>
    </w:p>
    <w:p w14:paraId="380A21D2" w14:textId="77777777" w:rsidR="005E20E9" w:rsidRDefault="005E20E9" w:rsidP="005E20E9">
      <w:pPr>
        <w:pStyle w:val="PL"/>
      </w:pPr>
      <w:r>
        <w:tab/>
        <w:t>dataVolumeUplink</w:t>
      </w:r>
      <w:r>
        <w:tab/>
      </w:r>
      <w:r>
        <w:tab/>
      </w:r>
      <w:r>
        <w:tab/>
      </w:r>
      <w:r>
        <w:tab/>
      </w:r>
      <w:r>
        <w:tab/>
      </w:r>
      <w:r>
        <w:tab/>
        <w:t>[4] DataVolumeOctets OPTIONAL,</w:t>
      </w:r>
    </w:p>
    <w:p w14:paraId="77C0471C" w14:textId="77777777" w:rsidR="005E20E9" w:rsidRDefault="005E20E9" w:rsidP="005E20E9">
      <w:pPr>
        <w:pStyle w:val="PL"/>
      </w:pPr>
      <w:r>
        <w:tab/>
        <w:t>dataVolumeDownlink</w:t>
      </w:r>
      <w:r>
        <w:tab/>
      </w:r>
      <w:r>
        <w:tab/>
      </w:r>
      <w:r>
        <w:tab/>
      </w:r>
      <w:r>
        <w:tab/>
      </w:r>
      <w:r>
        <w:tab/>
      </w:r>
      <w:r>
        <w:tab/>
        <w:t>[5] DataVolumeOctets OPTIONAL,</w:t>
      </w:r>
    </w:p>
    <w:p w14:paraId="2674E480" w14:textId="77777777" w:rsidR="005E20E9" w:rsidRDefault="005E20E9" w:rsidP="005E20E9">
      <w:pPr>
        <w:pStyle w:val="PL"/>
      </w:pPr>
      <w:r>
        <w:lastRenderedPageBreak/>
        <w:tab/>
        <w:t>localSequenceNumber</w:t>
      </w:r>
      <w:r>
        <w:tab/>
      </w:r>
      <w:r>
        <w:tab/>
      </w:r>
      <w:r>
        <w:tab/>
      </w:r>
      <w:r>
        <w:tab/>
      </w:r>
      <w:r>
        <w:tab/>
      </w:r>
      <w:r>
        <w:tab/>
        <w:t>[6] LocalSequenceNumber OPTIONAL,</w:t>
      </w:r>
    </w:p>
    <w:p w14:paraId="6D6EC88E" w14:textId="77777777" w:rsidR="005E20E9" w:rsidRDefault="005E20E9" w:rsidP="005E20E9">
      <w:pPr>
        <w:pStyle w:val="PL"/>
      </w:pPr>
      <w:r>
        <w:tab/>
        <w:t>timeOfFirstUsage</w:t>
      </w:r>
      <w:r>
        <w:tab/>
      </w:r>
      <w:r>
        <w:tab/>
      </w:r>
      <w:r>
        <w:tab/>
      </w:r>
      <w:r>
        <w:tab/>
      </w:r>
      <w:r>
        <w:tab/>
      </w:r>
      <w:r>
        <w:tab/>
        <w:t>[8] TimeStamp OPTIONAL,</w:t>
      </w:r>
    </w:p>
    <w:p w14:paraId="4E10E96B" w14:textId="77777777" w:rsidR="005E20E9" w:rsidRDefault="005E20E9" w:rsidP="005E20E9">
      <w:pPr>
        <w:pStyle w:val="PL"/>
      </w:pPr>
      <w:r>
        <w:tab/>
        <w:t>timeOfLastUsage</w:t>
      </w:r>
      <w:r>
        <w:tab/>
      </w:r>
      <w:r>
        <w:tab/>
      </w:r>
      <w:r>
        <w:tab/>
      </w:r>
      <w:r>
        <w:tab/>
      </w:r>
      <w:r>
        <w:tab/>
      </w:r>
      <w:r>
        <w:tab/>
      </w:r>
      <w:r>
        <w:tab/>
        <w:t>[9] TimeStamp OPTIONAL,</w:t>
      </w:r>
    </w:p>
    <w:p w14:paraId="79D79532" w14:textId="77777777" w:rsidR="005E20E9" w:rsidRDefault="005E20E9" w:rsidP="005E20E9">
      <w:pPr>
        <w:pStyle w:val="PL"/>
      </w:pPr>
      <w:r>
        <w:tab/>
        <w:t>qoSInformation</w:t>
      </w:r>
      <w:r>
        <w:tab/>
      </w:r>
      <w:r>
        <w:tab/>
      </w:r>
      <w:r>
        <w:tab/>
      </w:r>
      <w:r>
        <w:tab/>
      </w:r>
      <w:r>
        <w:tab/>
      </w:r>
      <w:r>
        <w:tab/>
      </w:r>
      <w:r>
        <w:tab/>
        <w:t>[10] FiveGQoSInformation OPTIONAL,</w:t>
      </w:r>
    </w:p>
    <w:p w14:paraId="5E838B82" w14:textId="77777777" w:rsidR="005E20E9" w:rsidRDefault="005E20E9" w:rsidP="005E20E9">
      <w:pPr>
        <w:pStyle w:val="PL"/>
      </w:pPr>
      <w:r>
        <w:tab/>
        <w:t>userLocationInformation</w:t>
      </w:r>
      <w:r>
        <w:tab/>
      </w:r>
      <w:r>
        <w:tab/>
      </w:r>
      <w:r>
        <w:tab/>
      </w:r>
      <w:r>
        <w:tab/>
      </w:r>
      <w:r>
        <w:tab/>
        <w:t>[11] UserLocationInformation OPTIONAL,</w:t>
      </w:r>
    </w:p>
    <w:p w14:paraId="778BED3D" w14:textId="77777777" w:rsidR="005E20E9" w:rsidRDefault="005E20E9" w:rsidP="005E20E9">
      <w:pPr>
        <w:pStyle w:val="PL"/>
      </w:pPr>
      <w:r>
        <w:tab/>
        <w:t>uETimeZone</w:t>
      </w:r>
      <w:r>
        <w:tab/>
        <w:t xml:space="preserve"> </w:t>
      </w:r>
      <w:r>
        <w:tab/>
      </w:r>
      <w:r>
        <w:tab/>
      </w:r>
      <w:r>
        <w:tab/>
      </w:r>
      <w:r>
        <w:tab/>
      </w:r>
      <w:r>
        <w:tab/>
      </w:r>
      <w:r>
        <w:tab/>
      </w:r>
      <w:r>
        <w:tab/>
        <w:t>[12] MSTimeZone OPTIONAL,</w:t>
      </w:r>
    </w:p>
    <w:p w14:paraId="4E193665" w14:textId="77777777" w:rsidR="005E20E9" w:rsidRDefault="005E20E9" w:rsidP="005E20E9">
      <w:pPr>
        <w:pStyle w:val="PL"/>
      </w:pPr>
      <w:r>
        <w:tab/>
        <w:t>presenceReportingAreaInfo</w:t>
      </w:r>
      <w:r>
        <w:tab/>
      </w:r>
      <w:r>
        <w:tab/>
      </w:r>
      <w:r>
        <w:tab/>
      </w:r>
      <w:r>
        <w:tab/>
        <w:t>[13] PresenceReportingAreaInfo OPTIONAL,</w:t>
      </w:r>
    </w:p>
    <w:p w14:paraId="384896A3" w14:textId="77777777" w:rsidR="005E20E9" w:rsidRDefault="005E20E9" w:rsidP="005E20E9">
      <w:pPr>
        <w:pStyle w:val="PL"/>
      </w:pPr>
      <w:r>
        <w:tab/>
        <w:t>rATType</w:t>
      </w:r>
      <w:r>
        <w:tab/>
      </w:r>
      <w:r>
        <w:tab/>
      </w:r>
      <w:r>
        <w:tab/>
      </w:r>
      <w:r>
        <w:tab/>
      </w:r>
      <w:r>
        <w:tab/>
      </w:r>
      <w:r>
        <w:tab/>
      </w:r>
      <w:r>
        <w:tab/>
      </w:r>
      <w:r>
        <w:tab/>
      </w:r>
      <w:r>
        <w:tab/>
        <w:t>[14] RATType OPTIONAL,</w:t>
      </w:r>
    </w:p>
    <w:p w14:paraId="53C7ABCD" w14:textId="77777777" w:rsidR="005E20E9" w:rsidRDefault="005E20E9" w:rsidP="005E20E9">
      <w:pPr>
        <w:pStyle w:val="PL"/>
      </w:pPr>
      <w:r>
        <w:tab/>
        <w:t>reportTime</w:t>
      </w:r>
      <w:r>
        <w:tab/>
      </w:r>
      <w:r>
        <w:tab/>
      </w:r>
      <w:r>
        <w:tab/>
      </w:r>
      <w:r>
        <w:tab/>
      </w:r>
      <w:r>
        <w:tab/>
      </w:r>
      <w:r>
        <w:tab/>
      </w:r>
      <w:r>
        <w:tab/>
      </w:r>
      <w:r>
        <w:tab/>
        <w:t>[15] TimeStamp,</w:t>
      </w:r>
    </w:p>
    <w:p w14:paraId="2E16C758" w14:textId="77777777" w:rsidR="005E20E9" w:rsidRDefault="005E20E9" w:rsidP="005E20E9">
      <w:pPr>
        <w:pStyle w:val="PL"/>
      </w:pPr>
      <w:r>
        <w:tab/>
        <w:t>servingNetworkFunctionID</w:t>
      </w:r>
      <w:r>
        <w:tab/>
      </w:r>
      <w:r>
        <w:tab/>
      </w:r>
      <w:r>
        <w:tab/>
      </w:r>
      <w:r>
        <w:tab/>
        <w:t>[16] SEQUENCE OF ServingNetworkFunctionID OPTIONAL,</w:t>
      </w:r>
    </w:p>
    <w:p w14:paraId="3AEA35B7" w14:textId="77777777" w:rsidR="005E20E9" w:rsidRDefault="005E20E9" w:rsidP="005E20E9">
      <w:pPr>
        <w:pStyle w:val="PL"/>
      </w:pPr>
      <w:r>
        <w:tab/>
        <w:t>threeGPPPSDataOffStatus</w:t>
      </w:r>
      <w:r>
        <w:tab/>
      </w:r>
      <w:r>
        <w:tab/>
      </w:r>
      <w:r>
        <w:tab/>
      </w:r>
      <w:r>
        <w:tab/>
      </w:r>
      <w:r>
        <w:tab/>
        <w:t>[17] ThreeGPPPSDataOffStatus OPTIONAL,</w:t>
      </w:r>
    </w:p>
    <w:p w14:paraId="461B708B" w14:textId="77777777" w:rsidR="005E20E9" w:rsidRDefault="005E20E9" w:rsidP="005E20E9">
      <w:pPr>
        <w:pStyle w:val="PL"/>
      </w:pPr>
      <w:r>
        <w:tab/>
        <w:t>threeGPPChargingID</w:t>
      </w:r>
      <w:r>
        <w:tab/>
      </w:r>
      <w:r>
        <w:tab/>
      </w:r>
      <w:r>
        <w:tab/>
      </w:r>
      <w:r>
        <w:tab/>
      </w:r>
      <w:r>
        <w:tab/>
      </w:r>
      <w:r>
        <w:tab/>
        <w:t>[18] ChargingID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t>extensionDiagnostics</w:t>
      </w:r>
      <w:r>
        <w:tab/>
      </w:r>
      <w:r>
        <w:tab/>
      </w:r>
      <w:r>
        <w:tab/>
      </w:r>
      <w:r>
        <w:tab/>
      </w:r>
      <w:r>
        <w:tab/>
        <w:t>[20] EnhancedDiagnostics OPTIONAL,</w:t>
      </w:r>
    </w:p>
    <w:p w14:paraId="2C65B290" w14:textId="77777777" w:rsidR="005E20E9" w:rsidRDefault="005E20E9" w:rsidP="005E20E9">
      <w:pPr>
        <w:pStyle w:val="PL"/>
      </w:pPr>
      <w:r>
        <w:tab/>
        <w:t>qoSCharacteristics</w:t>
      </w:r>
      <w:r>
        <w:tab/>
      </w:r>
      <w:r>
        <w:tab/>
      </w:r>
      <w:r>
        <w:tab/>
      </w:r>
      <w:r>
        <w:tab/>
      </w:r>
      <w:r>
        <w:tab/>
      </w:r>
      <w:r>
        <w:tab/>
        <w:t>[21] QoSCharacteristics OPTIONAL,</w:t>
      </w:r>
    </w:p>
    <w:p w14:paraId="54800678" w14:textId="77777777" w:rsidR="005E20E9" w:rsidRDefault="005E20E9" w:rsidP="005E20E9">
      <w:pPr>
        <w:pStyle w:val="PL"/>
      </w:pPr>
      <w:r>
        <w:tab/>
        <w:t>time</w:t>
      </w:r>
      <w:r>
        <w:tab/>
      </w:r>
      <w:r>
        <w:tab/>
      </w:r>
      <w:r>
        <w:tab/>
      </w:r>
      <w:r>
        <w:tab/>
      </w:r>
      <w:r>
        <w:tab/>
      </w:r>
      <w:r>
        <w:tab/>
      </w:r>
      <w:r>
        <w:tab/>
      </w:r>
      <w:r>
        <w:tab/>
      </w:r>
      <w:r>
        <w:tab/>
        <w:t>[22] CallDuration OPTIONAL,</w:t>
      </w:r>
    </w:p>
    <w:p w14:paraId="4E85005C" w14:textId="77777777" w:rsidR="005E20E9" w:rsidRDefault="005E20E9" w:rsidP="005E20E9">
      <w:pPr>
        <w:pStyle w:val="PL"/>
      </w:pPr>
      <w:r>
        <w:tab/>
        <w:t>userLocationInformationASN1</w:t>
      </w:r>
      <w:r>
        <w:tab/>
      </w:r>
      <w:r>
        <w:tab/>
      </w:r>
      <w:r>
        <w:tab/>
      </w:r>
      <w:r>
        <w:tab/>
        <w:t>[23] UserLocationInformationStructured OPTIONAL,</w:t>
      </w:r>
    </w:p>
    <w:p w14:paraId="5F6BB04C"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[2] IPAddress OPTIONAL,</w:t>
      </w:r>
    </w:p>
    <w:p w14:paraId="3EB7E15B" w14:textId="77777777" w:rsidR="00BE630B" w:rsidRDefault="00BE630B" w:rsidP="00BE630B">
      <w:pPr>
        <w:pStyle w:val="PL"/>
      </w:pPr>
      <w:r>
        <w:tab/>
        <w:t>ueIpv6Addr</w:t>
      </w:r>
      <w:r>
        <w:tab/>
      </w:r>
      <w:r>
        <w:tab/>
        <w:t>[3] IPAddress OPTIONAL,</w:t>
      </w:r>
    </w:p>
    <w:p w14:paraId="2F4D3195" w14:textId="77777777" w:rsidR="00BE630B" w:rsidRDefault="00BE630B" w:rsidP="00BE630B">
      <w:pPr>
        <w:pStyle w:val="PL"/>
      </w:pPr>
      <w:r>
        <w:tab/>
        <w:t>portNumber</w:t>
      </w:r>
      <w:r>
        <w:tab/>
      </w:r>
      <w:r>
        <w:tab/>
        <w:t>[4] INTEGER</w:t>
      </w:r>
      <w:r>
        <w:tab/>
        <w:t xml:space="preserve">OPTIONAL, </w:t>
      </w:r>
    </w:p>
    <w:p w14:paraId="3F73EC95" w14:textId="77777777" w:rsidR="00BE630B" w:rsidRDefault="00BE630B" w:rsidP="00BE630B">
      <w:pPr>
        <w:pStyle w:val="PL"/>
      </w:pPr>
      <w:r>
        <w:tab/>
        <w:t>tnapId</w:t>
      </w:r>
      <w:r>
        <w:tab/>
      </w:r>
      <w:r>
        <w:tab/>
      </w:r>
      <w:r>
        <w:tab/>
        <w:t>[5] TNAPId</w:t>
      </w:r>
      <w:r>
        <w:tab/>
        <w:t xml:space="preserve">OPTIONAL, </w:t>
      </w:r>
    </w:p>
    <w:p w14:paraId="5D47E698" w14:textId="77777777" w:rsidR="00BE630B" w:rsidRDefault="00BE630B" w:rsidP="00BE630B">
      <w:pPr>
        <w:pStyle w:val="PL"/>
      </w:pPr>
      <w:r>
        <w:tab/>
        <w:t>twapId</w:t>
      </w:r>
      <w:r>
        <w:tab/>
      </w:r>
      <w:r>
        <w:tab/>
      </w:r>
      <w:r>
        <w:tab/>
        <w:t>[6] TWAPId</w:t>
      </w:r>
      <w:r>
        <w:tab/>
        <w:t>OPTIONAL,</w:t>
      </w:r>
    </w:p>
    <w:p w14:paraId="2A664696" w14:textId="77777777" w:rsidR="00BE630B" w:rsidRDefault="00BE630B" w:rsidP="00BE630B">
      <w:pPr>
        <w:pStyle w:val="PL"/>
      </w:pPr>
      <w:r>
        <w:t xml:space="preserve"> </w:t>
      </w:r>
      <w:r>
        <w:tab/>
        <w:t>hfcNodeId</w:t>
      </w:r>
      <w:r>
        <w:tab/>
      </w:r>
      <w:r>
        <w:tab/>
        <w:t>[7] HFCNodeId OPTIONAL,</w:t>
      </w:r>
    </w:p>
    <w:p w14:paraId="30AEBB84" w14:textId="77777777" w:rsidR="00BE630B" w:rsidRDefault="00BE630B" w:rsidP="00BE630B">
      <w:pPr>
        <w:pStyle w:val="PL"/>
      </w:pPr>
      <w:r>
        <w:tab/>
        <w:t>w5gbanLineType</w:t>
      </w:r>
      <w:r>
        <w:tab/>
        <w:t>[8] LineType OPTIONAL,</w:t>
      </w:r>
    </w:p>
    <w:p w14:paraId="3A5C7452"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NcgiTai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6A38FB30" w14:textId="2C0068D4" w:rsidR="002D5BEF" w:rsidRPr="00316ACC" w:rsidRDefault="002D5BEF" w:rsidP="002D5BEF">
      <w:pPr>
        <w:pStyle w:val="PL"/>
        <w:rPr>
          <w:lang w:val="fr-FR"/>
        </w:rPr>
      </w:pPr>
      <w:r w:rsidRPr="00604B40">
        <w:rPr>
          <w:lang w:val="fr-FR"/>
        </w:rPr>
        <w:t>}</w:t>
      </w:r>
    </w:p>
    <w:p w14:paraId="27095F85" w14:textId="77777777" w:rsidR="008E0F38" w:rsidRPr="00604B40" w:rsidRDefault="008E0F38" w:rsidP="008E0F38">
      <w:pPr>
        <w:pStyle w:val="PL"/>
        <w:rPr>
          <w:lang w:val="fr-FR"/>
        </w:rPr>
      </w:pPr>
      <w:r w:rsidRPr="00604B40">
        <w:rPr>
          <w:lang w:val="fr-FR"/>
        </w:rPr>
        <w:t xml:space="preserve">NSACFContainerInformation </w:t>
      </w:r>
      <w:r w:rsidRPr="00604B40">
        <w:rPr>
          <w:lang w:val="fr-FR"/>
        </w:rPr>
        <w:tab/>
      </w:r>
      <w:r w:rsidRPr="00604B40">
        <w:rPr>
          <w:lang w:val="fr-FR"/>
        </w:rPr>
        <w:tab/>
        <w:t>::= SEQUENCE</w:t>
      </w:r>
    </w:p>
    <w:p w14:paraId="2DA22731" w14:textId="77777777" w:rsidR="008E0F38" w:rsidRPr="00604B40" w:rsidRDefault="008E0F38" w:rsidP="008E0F38">
      <w:pPr>
        <w:pStyle w:val="PL"/>
        <w:rPr>
          <w:lang w:val="fr-FR"/>
        </w:rPr>
      </w:pPr>
      <w:r w:rsidRPr="00604B40">
        <w:rPr>
          <w:lang w:val="fr-FR"/>
        </w:rPr>
        <w:t>{</w:t>
      </w:r>
    </w:p>
    <w:p w14:paraId="40C64D48" w14:textId="77777777" w:rsidR="008E0F38" w:rsidRPr="00604B40" w:rsidRDefault="008E0F38" w:rsidP="008E0F38">
      <w:pPr>
        <w:pStyle w:val="PL"/>
        <w:rPr>
          <w:lang w:val="fr-FR"/>
        </w:rPr>
      </w:pPr>
      <w:r w:rsidRPr="00604B40">
        <w:rPr>
          <w:lang w:val="fr-FR"/>
        </w:rPr>
        <w:tab/>
        <w:t xml:space="preserve">numberOfUEs </w:t>
      </w:r>
      <w:r w:rsidRPr="00604B40">
        <w:rPr>
          <w:lang w:val="fr-FR"/>
        </w:rPr>
        <w:tab/>
      </w:r>
      <w:r w:rsidRPr="00604B40">
        <w:rPr>
          <w:lang w:val="fr-FR"/>
        </w:rPr>
        <w:tab/>
      </w:r>
      <w:r w:rsidRPr="00604B40">
        <w:rPr>
          <w:lang w:val="fr-FR"/>
        </w:rPr>
        <w:tab/>
      </w:r>
      <w:r w:rsidRPr="00604B40">
        <w:rPr>
          <w:lang w:val="fr-FR"/>
        </w:rPr>
        <w:tab/>
      </w:r>
      <w:r w:rsidRPr="00604B40">
        <w:rPr>
          <w:lang w:val="fr-FR"/>
        </w:rPr>
        <w:tab/>
        <w:t>[0] INTEGER OPTIONAL,</w:t>
      </w:r>
    </w:p>
    <w:p w14:paraId="128F8BC4" w14:textId="77777777" w:rsidR="008E0F38" w:rsidRPr="00604B40" w:rsidRDefault="008E0F38" w:rsidP="008E0F38">
      <w:pPr>
        <w:pStyle w:val="PL"/>
        <w:rPr>
          <w:lang w:val="fr-FR"/>
        </w:rPr>
      </w:pPr>
      <w:r w:rsidRPr="00604B40">
        <w:rPr>
          <w:lang w:val="fr-FR"/>
        </w:rPr>
        <w:tab/>
        <w:t>numberOfPDUs</w:t>
      </w:r>
      <w:r w:rsidRPr="00604B40">
        <w:rPr>
          <w:lang w:val="fr-FR"/>
        </w:rPr>
        <w:tab/>
      </w:r>
      <w:r w:rsidRPr="00604B40">
        <w:rPr>
          <w:lang w:val="fr-FR"/>
        </w:rPr>
        <w:tab/>
      </w:r>
      <w:r w:rsidRPr="00604B40">
        <w:rPr>
          <w:lang w:val="fr-FR"/>
        </w:rPr>
        <w:tab/>
      </w:r>
      <w:r w:rsidRPr="00604B40">
        <w:rPr>
          <w:lang w:val="fr-FR"/>
        </w:rPr>
        <w:tab/>
      </w:r>
      <w:r w:rsidRPr="00604B40">
        <w:rPr>
          <w:lang w:val="fr-FR"/>
        </w:rPr>
        <w:tab/>
        <w:t>[1] INTEGER OPTIONAL</w:t>
      </w:r>
    </w:p>
    <w:p w14:paraId="27F1920E" w14:textId="77777777" w:rsidR="008E0F38" w:rsidRPr="00604B40" w:rsidRDefault="008E0F38" w:rsidP="008E0F38">
      <w:pPr>
        <w:pStyle w:val="PL"/>
        <w:rPr>
          <w:lang w:val="fr-FR"/>
        </w:rPr>
      </w:pPr>
    </w:p>
    <w:p w14:paraId="797CF13C" w14:textId="77777777" w:rsidR="008E0F38" w:rsidRPr="00316ACC" w:rsidRDefault="008E0F38" w:rsidP="008E0F38">
      <w:pPr>
        <w:pStyle w:val="PL"/>
        <w:rPr>
          <w:lang w:val="fr-FR"/>
        </w:rPr>
      </w:pPr>
      <w:r w:rsidRPr="00316ACC">
        <w:rPr>
          <w:lang w:val="fr-FR"/>
        </w:rPr>
        <w:t>}</w:t>
      </w:r>
    </w:p>
    <w:p w14:paraId="49C47338" w14:textId="77777777" w:rsidR="00B03AC4" w:rsidRPr="00BC1FB2" w:rsidRDefault="00B03AC4" w:rsidP="00B03AC4">
      <w:pPr>
        <w:pStyle w:val="PL"/>
      </w:pPr>
    </w:p>
    <w:p w14:paraId="1085185E" w14:textId="77777777" w:rsidR="00B03AC4" w:rsidRDefault="00B03AC4" w:rsidP="00B03AC4">
      <w:pPr>
        <w:pStyle w:val="PL"/>
      </w:pPr>
      <w:r>
        <w:t>NSACFTrigger</w:t>
      </w:r>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t>nSACThresholdInitial</w:t>
      </w:r>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t>nSACThresholdUpwardsReached</w:t>
      </w:r>
      <w:r>
        <w:tab/>
      </w:r>
      <w:r>
        <w:tab/>
      </w:r>
      <w:r>
        <w:tab/>
      </w:r>
      <w:r>
        <w:tab/>
      </w:r>
      <w:r>
        <w:tab/>
        <w:t>(2),</w:t>
      </w:r>
    </w:p>
    <w:p w14:paraId="1731E161" w14:textId="77777777" w:rsidR="00B03AC4" w:rsidRPr="002B28F5" w:rsidRDefault="00B03AC4" w:rsidP="00B03AC4">
      <w:pPr>
        <w:pStyle w:val="PL"/>
      </w:pPr>
      <w:r>
        <w:tab/>
        <w:t>nSACThresholdUpwardsCrossed</w:t>
      </w:r>
      <w:r>
        <w:tab/>
      </w:r>
      <w:r>
        <w:tab/>
      </w:r>
      <w:r>
        <w:tab/>
      </w:r>
      <w:r>
        <w:tab/>
      </w:r>
      <w:r>
        <w:tab/>
        <w:t>(3),</w:t>
      </w:r>
    </w:p>
    <w:p w14:paraId="6FA00793" w14:textId="77777777" w:rsidR="00B03AC4" w:rsidRDefault="00B03AC4" w:rsidP="00B03AC4">
      <w:pPr>
        <w:pStyle w:val="PL"/>
      </w:pPr>
      <w:r>
        <w:tab/>
        <w:t>nSACThresholdDownwardsCrossed</w:t>
      </w:r>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t>nSACQuotaThreshold</w:t>
      </w:r>
      <w:r>
        <w:tab/>
      </w:r>
      <w:r>
        <w:tab/>
      </w:r>
      <w:r>
        <w:tab/>
      </w:r>
      <w:r>
        <w:tab/>
      </w:r>
      <w:r>
        <w:tab/>
      </w:r>
      <w:r>
        <w:tab/>
      </w:r>
      <w:r>
        <w:tab/>
        <w:t>(5),</w:t>
      </w:r>
    </w:p>
    <w:p w14:paraId="4761E98F" w14:textId="77777777" w:rsidR="00B03AC4" w:rsidRDefault="00B03AC4" w:rsidP="00B03AC4">
      <w:pPr>
        <w:pStyle w:val="PL"/>
      </w:pPr>
      <w:r>
        <w:tab/>
        <w:t>nSACQuotaExhausted</w:t>
      </w:r>
      <w:r>
        <w:tab/>
      </w:r>
      <w:r>
        <w:tab/>
      </w:r>
      <w:r>
        <w:tab/>
      </w:r>
      <w:r>
        <w:tab/>
      </w:r>
      <w:r>
        <w:tab/>
      </w:r>
      <w:r>
        <w:tab/>
      </w:r>
      <w:r>
        <w:tab/>
        <w:t>(6),</w:t>
      </w:r>
    </w:p>
    <w:p w14:paraId="1249DB42" w14:textId="77777777" w:rsidR="00B03AC4" w:rsidRPr="002B28F5" w:rsidRDefault="00B03AC4" w:rsidP="00B03AC4">
      <w:pPr>
        <w:pStyle w:val="PL"/>
      </w:pPr>
      <w:r>
        <w:tab/>
        <w:t>nSACValidityTime</w:t>
      </w:r>
      <w:r>
        <w:tab/>
      </w:r>
      <w:r>
        <w:tab/>
      </w:r>
      <w:r>
        <w:tab/>
      </w:r>
      <w:r>
        <w:tab/>
      </w:r>
      <w:r>
        <w:tab/>
      </w:r>
      <w:r>
        <w:tab/>
      </w:r>
      <w:r>
        <w:tab/>
        <w:t>(7),</w:t>
      </w:r>
    </w:p>
    <w:p w14:paraId="366D3151" w14:textId="77777777" w:rsidR="00B03AC4" w:rsidRDefault="00B03AC4" w:rsidP="00B03AC4">
      <w:pPr>
        <w:pStyle w:val="PL"/>
      </w:pPr>
      <w:r>
        <w:tab/>
        <w:t>nSACQHT</w:t>
      </w:r>
      <w:r>
        <w:tab/>
      </w:r>
      <w:r>
        <w:tab/>
      </w:r>
      <w:r>
        <w:tab/>
      </w:r>
      <w:r>
        <w:tab/>
      </w:r>
      <w:r>
        <w:tab/>
      </w:r>
      <w:r>
        <w:tab/>
      </w:r>
      <w:r>
        <w:tab/>
      </w:r>
      <w:r>
        <w:tab/>
      </w:r>
      <w:r>
        <w:tab/>
      </w:r>
      <w:r>
        <w:tab/>
        <w:t>(8),</w:t>
      </w:r>
    </w:p>
    <w:p w14:paraId="1609CF10" w14:textId="77777777" w:rsidR="00B03AC4" w:rsidRDefault="00B03AC4" w:rsidP="00B03AC4">
      <w:pPr>
        <w:pStyle w:val="PL"/>
      </w:pPr>
      <w:r>
        <w:tab/>
        <w:t>nSACThresholdTermination</w:t>
      </w:r>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t>nSTermination</w:t>
      </w:r>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316ACC" w:rsidRDefault="00E31001" w:rsidP="00E31001">
      <w:pPr>
        <w:pStyle w:val="PL"/>
        <w:rPr>
          <w:lang w:val="fr-FR"/>
        </w:rPr>
      </w:pPr>
    </w:p>
    <w:p w14:paraId="229C952A" w14:textId="77777777" w:rsidR="00BC18B9" w:rsidRPr="00604B40" w:rsidRDefault="00BC18B9" w:rsidP="00BC18B9">
      <w:pPr>
        <w:pStyle w:val="PL"/>
        <w:rPr>
          <w:lang w:val="fr-FR"/>
        </w:rPr>
      </w:pPr>
      <w:r w:rsidRPr="00604B40">
        <w:rPr>
          <w:lang w:val="fr-FR"/>
        </w:rPr>
        <w:t>NSSAAMessageType</w:t>
      </w:r>
      <w:r w:rsidRPr="00604B40">
        <w:rPr>
          <w:lang w:val="fr-FR"/>
        </w:rPr>
        <w:tab/>
      </w:r>
      <w:r w:rsidRPr="00604B40">
        <w:rPr>
          <w:lang w:val="fr-FR"/>
        </w:rPr>
        <w:tab/>
        <w:t>::= ENUMERATED</w:t>
      </w:r>
    </w:p>
    <w:p w14:paraId="6C133456" w14:textId="77777777" w:rsidR="00BC18B9" w:rsidRPr="00604B40" w:rsidRDefault="00BC18B9" w:rsidP="00BC18B9">
      <w:pPr>
        <w:pStyle w:val="PL"/>
        <w:rPr>
          <w:lang w:val="fr-FR"/>
        </w:rPr>
      </w:pPr>
      <w:r w:rsidRPr="00604B40">
        <w:rPr>
          <w:lang w:val="fr-FR"/>
        </w:rPr>
        <w:t>{</w:t>
      </w:r>
    </w:p>
    <w:p w14:paraId="37CBBD68" w14:textId="77777777" w:rsidR="00BC18B9" w:rsidRPr="00604B40" w:rsidRDefault="00BC18B9" w:rsidP="00BC18B9">
      <w:pPr>
        <w:pStyle w:val="PL"/>
        <w:rPr>
          <w:lang w:val="fr-FR"/>
        </w:rPr>
      </w:pPr>
      <w:r w:rsidRPr="00604B40">
        <w:rPr>
          <w:lang w:val="fr-FR"/>
        </w:rPr>
        <w:tab/>
        <w:t>authenticate</w:t>
      </w:r>
      <w:r w:rsidRPr="00604B40">
        <w:rPr>
          <w:lang w:val="fr-FR"/>
        </w:rPr>
        <w:tab/>
      </w:r>
      <w:r w:rsidRPr="00604B40">
        <w:rPr>
          <w:lang w:val="fr-FR"/>
        </w:rPr>
        <w:tab/>
      </w:r>
      <w:r w:rsidRPr="00604B40">
        <w:rPr>
          <w:lang w:val="fr-FR"/>
        </w:rPr>
        <w:tab/>
      </w:r>
      <w:r w:rsidRPr="00604B40">
        <w:rPr>
          <w:lang w:val="fr-FR"/>
        </w:rPr>
        <w:tab/>
      </w:r>
      <w:r w:rsidRPr="00604B40">
        <w:rPr>
          <w:lang w:val="fr-FR"/>
        </w:rPr>
        <w:tab/>
        <w:t>(0),</w:t>
      </w:r>
    </w:p>
    <w:p w14:paraId="1E2E037E" w14:textId="77777777" w:rsidR="00BC18B9" w:rsidRPr="00604B40" w:rsidRDefault="00BC18B9" w:rsidP="00BC18B9">
      <w:pPr>
        <w:pStyle w:val="PL"/>
        <w:rPr>
          <w:lang w:val="fr-FR"/>
        </w:rPr>
      </w:pPr>
      <w:r w:rsidRPr="00604B40">
        <w:rPr>
          <w:lang w:val="fr-FR"/>
        </w:rPr>
        <w:tab/>
        <w:t>reAuthenticationNotification</w:t>
      </w:r>
      <w:r w:rsidRPr="00604B40">
        <w:rPr>
          <w:lang w:val="fr-FR"/>
        </w:rPr>
        <w:tab/>
        <w:t>(1),</w:t>
      </w:r>
    </w:p>
    <w:p w14:paraId="6648C1E7" w14:textId="77777777" w:rsidR="00BC18B9" w:rsidRPr="00604B40" w:rsidRDefault="00BC18B9" w:rsidP="00BC18B9">
      <w:pPr>
        <w:pStyle w:val="PL"/>
        <w:rPr>
          <w:lang w:val="fr-FR"/>
        </w:rPr>
      </w:pPr>
      <w:r w:rsidRPr="00604B40">
        <w:rPr>
          <w:lang w:val="fr-FR"/>
        </w:rPr>
        <w:tab/>
        <w:t>revocationNotification</w:t>
      </w:r>
      <w:r w:rsidRPr="00604B40">
        <w:rPr>
          <w:lang w:val="fr-FR"/>
        </w:rPr>
        <w:tab/>
      </w:r>
      <w:r w:rsidRPr="00604B40">
        <w:rPr>
          <w:lang w:val="fr-FR"/>
        </w:rPr>
        <w:tab/>
      </w:r>
      <w:r w:rsidRPr="00604B40">
        <w:rPr>
          <w:lang w:val="fr-FR"/>
        </w:rPr>
        <w:tab/>
        <w:t>(2)</w:t>
      </w:r>
    </w:p>
    <w:p w14:paraId="10439F8D" w14:textId="77777777" w:rsidR="00BC18B9" w:rsidRPr="00604B40" w:rsidRDefault="00BC18B9" w:rsidP="00BC18B9">
      <w:pPr>
        <w:pStyle w:val="PL"/>
        <w:rPr>
          <w:lang w:val="fr-FR"/>
        </w:rPr>
      </w:pPr>
    </w:p>
    <w:p w14:paraId="0D4C9587" w14:textId="77777777" w:rsidR="00BC18B9" w:rsidRPr="00604B40" w:rsidRDefault="00BC18B9" w:rsidP="00BC18B9">
      <w:pPr>
        <w:pStyle w:val="PL"/>
        <w:rPr>
          <w:lang w:val="fr-FR"/>
        </w:rPr>
      </w:pPr>
      <w:r w:rsidRPr="00604B40">
        <w:rPr>
          <w:lang w:val="fr-FR"/>
        </w:rPr>
        <w:t>}</w:t>
      </w:r>
    </w:p>
    <w:p w14:paraId="4E112373" w14:textId="77777777" w:rsidR="00BC18B9" w:rsidRPr="00604B40" w:rsidRDefault="00BC18B9" w:rsidP="00BC18B9">
      <w:pPr>
        <w:pStyle w:val="PL"/>
        <w:rPr>
          <w:lang w:val="fr-FR"/>
        </w:rPr>
      </w:pPr>
      <w:r w:rsidRPr="00604B40">
        <w:rPr>
          <w:lang w:val="fr-FR"/>
        </w:rPr>
        <w:t xml:space="preserve"> </w:t>
      </w:r>
    </w:p>
    <w:p w14:paraId="0289D097" w14:textId="77777777" w:rsidR="00BE630B" w:rsidRPr="00316ACC" w:rsidRDefault="00BE630B" w:rsidP="00BE630B">
      <w:pPr>
        <w:pStyle w:val="PL"/>
        <w:rPr>
          <w:lang w:val="fr-FR"/>
        </w:rPr>
      </w:pPr>
    </w:p>
    <w:p w14:paraId="7C13F436"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248CC723" w14:textId="77777777" w:rsidR="00BE630B" w:rsidRPr="00750C70" w:rsidRDefault="00BE630B" w:rsidP="00BE630B">
      <w:pPr>
        <w:pStyle w:val="PL"/>
        <w:rPr>
          <w:lang w:val="fr-FR"/>
        </w:rPr>
      </w:pPr>
      <w:r w:rsidRPr="00750C70">
        <w:rPr>
          <w:lang w:val="fr-FR"/>
        </w:rPr>
        <w:t>{</w:t>
      </w:r>
    </w:p>
    <w:p w14:paraId="47C05C83"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9A9DC6A" w14:textId="77777777" w:rsidR="00BE630B" w:rsidRPr="00604B40" w:rsidRDefault="00BE630B" w:rsidP="00BE630B">
      <w:pPr>
        <w:pStyle w:val="PL"/>
        <w:rPr>
          <w:lang w:val="fr-FR"/>
        </w:rPr>
      </w:pPr>
      <w:r w:rsidRPr="00750C70">
        <w:rPr>
          <w:lang w:val="fr-FR"/>
        </w:rPr>
        <w:tab/>
      </w:r>
      <w:r w:rsidRPr="00604B40">
        <w:rPr>
          <w:lang w:val="fr-FR"/>
        </w:rPr>
        <w:t>ncgi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00D01017" w:rsidRPr="00604B40">
        <w:rPr>
          <w:lang w:val="fr-FR"/>
        </w:rPr>
        <w:tab/>
      </w:r>
      <w:r w:rsidRPr="00604B40">
        <w:rPr>
          <w:lang w:val="fr-FR"/>
        </w:rPr>
        <w:t>[1] Ncgi OPTIONAL,</w:t>
      </w:r>
    </w:p>
    <w:p w14:paraId="4479ABA5" w14:textId="77777777" w:rsidR="00BE630B" w:rsidRDefault="00BE630B" w:rsidP="00BE630B">
      <w:pPr>
        <w:pStyle w:val="PL"/>
      </w:pPr>
      <w:r w:rsidRPr="00604B40">
        <w:rPr>
          <w:lang w:val="fr-FR"/>
        </w:rPr>
        <w:tab/>
      </w:r>
      <w:r>
        <w:t>ageOfLocationInformation</w:t>
      </w:r>
      <w:r>
        <w:tab/>
      </w:r>
      <w:r w:rsidR="00D3290B">
        <w:tab/>
      </w:r>
      <w:r>
        <w:t>[2] AgeOfLocationInformation OPTIONAL,</w:t>
      </w:r>
    </w:p>
    <w:p w14:paraId="0ABAAA51" w14:textId="77777777" w:rsidR="00BE630B" w:rsidRDefault="00BE630B" w:rsidP="00BE630B">
      <w:pPr>
        <w:pStyle w:val="PL"/>
      </w:pPr>
      <w:r>
        <w:tab/>
        <w:t>ueLocationTimestamp</w:t>
      </w:r>
      <w:r>
        <w:tab/>
      </w:r>
      <w:r>
        <w:tab/>
      </w:r>
      <w:r>
        <w:tab/>
        <w:t>[3] TimeStamp OPTIONAL,</w:t>
      </w:r>
    </w:p>
    <w:p w14:paraId="3624A2F1" w14:textId="77777777" w:rsidR="00BE630B" w:rsidRDefault="00BE630B" w:rsidP="00BE630B">
      <w:pPr>
        <w:pStyle w:val="PL"/>
      </w:pPr>
      <w:r>
        <w:tab/>
        <w:t>geographicalInformation</w:t>
      </w:r>
      <w:r>
        <w:tab/>
      </w:r>
      <w:r>
        <w:tab/>
        <w:t>[4] GeographicalInformation</w:t>
      </w:r>
      <w:r>
        <w:tab/>
        <w:t>OPTIONAL,</w:t>
      </w:r>
    </w:p>
    <w:p w14:paraId="368BD643" w14:textId="77777777" w:rsidR="00BE630B" w:rsidRDefault="00BE630B" w:rsidP="00BE630B">
      <w:pPr>
        <w:pStyle w:val="PL"/>
      </w:pPr>
      <w:r>
        <w:tab/>
        <w:t>geodeticInformation</w:t>
      </w:r>
      <w:r>
        <w:tab/>
      </w:r>
      <w:r>
        <w:tab/>
      </w:r>
      <w:r>
        <w:tab/>
        <w:t>[5] GeodeticInformation OPTIONAL,</w:t>
      </w:r>
    </w:p>
    <w:p w14:paraId="2DA79298" w14:textId="77777777" w:rsidR="000D73CD" w:rsidRDefault="00BE630B" w:rsidP="000D73CD">
      <w:pPr>
        <w:pStyle w:val="PL"/>
        <w:rPr>
          <w:lang w:eastAsia="zh-CN"/>
        </w:rPr>
      </w:pPr>
      <w:r>
        <w:tab/>
        <w:t>globalGnbId</w:t>
      </w:r>
      <w:r>
        <w:tab/>
      </w:r>
      <w:r>
        <w:tab/>
      </w:r>
      <w:r>
        <w:tab/>
      </w:r>
      <w:r w:rsidR="00D01017">
        <w:tab/>
      </w:r>
      <w:r>
        <w:tab/>
        <w:t>[6] GlobalRanNodeId OPTIONAL</w:t>
      </w:r>
      <w:r w:rsidR="000D73CD">
        <w:rPr>
          <w:rFonts w:hint="eastAsia"/>
          <w:lang w:eastAsia="zh-CN"/>
        </w:rPr>
        <w:t>,</w:t>
      </w:r>
    </w:p>
    <w:p w14:paraId="10AFAB49" w14:textId="77777777" w:rsidR="00BE630B" w:rsidRDefault="000D73CD" w:rsidP="000D73C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r>
        <w:t>NetworkAreaInfo</w:t>
      </w:r>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69D46D4E"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15723263" w14:textId="77777777" w:rsidR="00B76AB8" w:rsidRDefault="00B76AB8" w:rsidP="00B76AB8">
      <w:pPr>
        <w:pStyle w:val="PL"/>
      </w:pPr>
      <w:r>
        <w:tab/>
        <w:t>gRanNodeIds</w:t>
      </w:r>
      <w:r>
        <w:tab/>
      </w:r>
      <w:r>
        <w:tab/>
      </w:r>
      <w:r>
        <w:tab/>
        <w:t>[2]</w:t>
      </w:r>
      <w:r w:rsidDel="0081607D">
        <w:t xml:space="preserve"> </w:t>
      </w:r>
      <w:r>
        <w:t>SEQUENCE OF GlobalRanNodeId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r>
        <w:t>NetworkFunctionInformation</w:t>
      </w:r>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2C5442EF" w14:textId="77777777" w:rsidR="005F2A2F" w:rsidRDefault="005F2A2F" w:rsidP="005F2A2F">
      <w:pPr>
        <w:pStyle w:val="PL"/>
      </w:pPr>
      <w:r>
        <w:tab/>
        <w:t>networkFunctionName</w:t>
      </w:r>
      <w:r>
        <w:tab/>
      </w:r>
      <w:r>
        <w:tab/>
      </w:r>
      <w:r>
        <w:tab/>
      </w:r>
      <w:r>
        <w:tab/>
      </w:r>
      <w:r>
        <w:tab/>
        <w:t>[1] NetworkFunctionName OPTIONAL,</w:t>
      </w:r>
    </w:p>
    <w:p w14:paraId="3798A470" w14:textId="77777777" w:rsidR="005F2A2F" w:rsidRDefault="005F2A2F" w:rsidP="005F2A2F">
      <w:pPr>
        <w:pStyle w:val="PL"/>
      </w:pPr>
      <w:r>
        <w:tab/>
        <w:t>networkFunctionIPv4Address</w:t>
      </w:r>
      <w:r>
        <w:tab/>
      </w:r>
      <w:r>
        <w:tab/>
      </w:r>
      <w:r>
        <w:tab/>
        <w:t>[2]</w:t>
      </w:r>
      <w:r w:rsidDel="0081607D">
        <w:t xml:space="preserve"> </w:t>
      </w:r>
      <w:r>
        <w:t>IPAddress OPTIONAL,</w:t>
      </w:r>
    </w:p>
    <w:p w14:paraId="75E93FD1" w14:textId="77777777" w:rsidR="005F2A2F" w:rsidRDefault="005F2A2F" w:rsidP="005F2A2F">
      <w:pPr>
        <w:pStyle w:val="PL"/>
      </w:pPr>
      <w:r>
        <w:tab/>
        <w:t>networkFunctionPLMNIdentifier</w:t>
      </w:r>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r>
        <w:t>IPAddress OPTIONAL,</w:t>
      </w:r>
    </w:p>
    <w:p w14:paraId="53065276"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r>
        <w:t>NetworkFunctionName</w:t>
      </w:r>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r>
        <w:t>NetworkFunctionality</w:t>
      </w:r>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t>cHF</w:t>
      </w:r>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is applicable in two scenarios: inter-CHF communication and</w:t>
      </w:r>
      <w:r w:rsidR="00F05C7B" w:rsidRPr="00F05C7B">
        <w:t>failure cases</w:t>
      </w:r>
    </w:p>
    <w:p w14:paraId="546CC3D1" w14:textId="77777777" w:rsidR="007B218E" w:rsidRDefault="005F2A2F" w:rsidP="007B218E">
      <w:pPr>
        <w:pStyle w:val="PL"/>
      </w:pPr>
      <w:r>
        <w:tab/>
        <w:t>sMF</w:t>
      </w:r>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tab/>
        <w:t>aMF</w:t>
      </w:r>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t>-- in NEF charging</w:t>
      </w:r>
    </w:p>
    <w:p w14:paraId="2BF7454D" w14:textId="77777777" w:rsidR="008D1A03" w:rsidRDefault="005F2A2F" w:rsidP="008D1A03">
      <w:pPr>
        <w:pStyle w:val="PL"/>
      </w:pPr>
      <w:r>
        <w:tab/>
        <w:t>sMSF</w:t>
      </w:r>
      <w:r>
        <w:tab/>
      </w:r>
      <w:r>
        <w:tab/>
      </w:r>
      <w:r w:rsidR="009329E4">
        <w:tab/>
      </w:r>
      <w:r>
        <w:t>(3),</w:t>
      </w:r>
    </w:p>
    <w:p w14:paraId="482A69A6" w14:textId="77777777" w:rsidR="005F2A2F" w:rsidRDefault="008D1A03" w:rsidP="008D1A03">
      <w:pPr>
        <w:pStyle w:val="PL"/>
      </w:pPr>
      <w:r>
        <w:tab/>
        <w:t>sGW</w:t>
      </w:r>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67584CED" w14:textId="77777777" w:rsidR="000546E2" w:rsidRDefault="00B76AB8" w:rsidP="000546E2">
      <w:pPr>
        <w:pStyle w:val="PL"/>
      </w:pPr>
      <w:r>
        <w:tab/>
        <w:t>cEF</w:t>
      </w:r>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78A69123" w14:textId="77777777" w:rsidR="00D33E08" w:rsidRDefault="00D33E08" w:rsidP="00D33E08">
      <w:pPr>
        <w:pStyle w:val="PL"/>
      </w:pPr>
      <w:r>
        <w:tab/>
        <w:t>sGSN</w:t>
      </w:r>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t>vSMF</w:t>
      </w:r>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lastRenderedPageBreak/>
        <w:tab/>
        <w:t>-- vSMF may be used instead of sMF in roaming scenarios</w:t>
      </w:r>
      <w:r w:rsidR="005F2A2F">
        <w:t>}</w:t>
      </w:r>
    </w:p>
    <w:p w14:paraId="0F37AA2C" w14:textId="77777777" w:rsidR="00C20554" w:rsidRPr="00A3707B" w:rsidRDefault="00C20554" w:rsidP="00C20554">
      <w:pPr>
        <w:pStyle w:val="PL"/>
        <w:rPr>
          <w:lang w:val="fr-FR"/>
        </w:rPr>
      </w:pPr>
      <w:r>
        <w:tab/>
      </w:r>
      <w:r w:rsidRPr="00A3707B">
        <w:rPr>
          <w:lang w:val="fr-FR"/>
        </w:rPr>
        <w:t>iMS-Node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t>mMS-Node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r w:rsidRPr="00003FCA">
        <w:t>uDM</w:t>
      </w:r>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r w:rsidRPr="00003FCA">
        <w:t>uPF</w:t>
      </w:r>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r>
        <w:rPr>
          <w:rFonts w:hint="eastAsia"/>
          <w:lang w:val="en-US" w:eastAsia="zh-CN"/>
        </w:rPr>
        <w:t>mB-</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r>
        <w:t>NgApCause</w:t>
      </w:r>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r w:rsidRPr="005D14F1">
        <w:t>NgeNbId</w:t>
      </w:r>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r>
        <w:t>NGRANSecondaryRATType</w:t>
      </w:r>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r>
        <w:t>NGRANSecondaryRATUsageReport</w:t>
      </w:r>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D87E4AF" w14:textId="77777777" w:rsidR="00A5472A" w:rsidRDefault="00A5472A" w:rsidP="00A5472A">
      <w:pPr>
        <w:pStyle w:val="PL"/>
      </w:pPr>
      <w:r>
        <w:tab/>
        <w:t>qosFlowsUsage</w:t>
      </w:r>
      <w:r w:rsidRPr="00B177CF">
        <w:t>Reports</w:t>
      </w:r>
      <w:r>
        <w:tab/>
      </w:r>
      <w:r>
        <w:tab/>
      </w:r>
      <w:r>
        <w:tab/>
        <w:t>[1] SEQUENCE OF QosFlowsUsageReport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r>
        <w:t>NsiLoadLevelInfo</w:t>
      </w:r>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t>loadLevelInformation</w:t>
      </w:r>
      <w:r>
        <w:tab/>
      </w:r>
      <w:r>
        <w:tab/>
      </w:r>
      <w:r>
        <w:tab/>
      </w:r>
      <w:r>
        <w:tab/>
        <w:t>[0] INTEGER OPTIONAL,</w:t>
      </w:r>
    </w:p>
    <w:p w14:paraId="3F9AD005"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312B1593"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r>
        <w:t>NSPAContainerInformation</w:t>
      </w:r>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DA3FCB4"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BDD356A" w14:textId="77777777"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383856">
        <w:t>,</w:t>
      </w:r>
    </w:p>
    <w:p w14:paraId="50571912" w14:textId="77777777" w:rsidR="00F8573B" w:rsidRDefault="00F8573B" w:rsidP="00F8573B">
      <w:pPr>
        <w:pStyle w:val="PL"/>
      </w:pPr>
      <w:r>
        <w:tab/>
        <w:t>uplinkLatency</w:t>
      </w:r>
      <w:r>
        <w:tab/>
      </w:r>
      <w:r>
        <w:tab/>
      </w:r>
      <w:r>
        <w:tab/>
      </w:r>
      <w:r>
        <w:tab/>
      </w:r>
      <w:r>
        <w:tab/>
      </w:r>
      <w:r>
        <w:tab/>
        <w:t>[8] INTEGER OPTIONAL,</w:t>
      </w:r>
    </w:p>
    <w:p w14:paraId="3869A127" w14:textId="77777777" w:rsidR="00F8573B" w:rsidRDefault="00F8573B" w:rsidP="00F8573B">
      <w:pPr>
        <w:pStyle w:val="PL"/>
      </w:pPr>
      <w:r>
        <w:tab/>
        <w:t>downlinkLatency</w:t>
      </w:r>
      <w:r>
        <w:tab/>
      </w:r>
      <w:r>
        <w:tab/>
      </w:r>
      <w:r>
        <w:tab/>
      </w:r>
      <w:r>
        <w:tab/>
      </w:r>
      <w:r>
        <w:tab/>
      </w:r>
      <w:r>
        <w:tab/>
        <w:t>[9] INTEGER OPTIONAL,</w:t>
      </w:r>
    </w:p>
    <w:p w14:paraId="4758384C" w14:textId="77777777" w:rsidR="00F8573B" w:rsidRPr="00334B3A" w:rsidRDefault="00F8573B" w:rsidP="00F8573B">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r>
        <w:rPr>
          <w:lang w:val="x-none" w:eastAsia="zh-CN"/>
        </w:rPr>
        <w:t>maximumPacketLossRateUL</w:t>
      </w:r>
      <w:r>
        <w:tab/>
      </w:r>
      <w:r>
        <w:tab/>
      </w:r>
      <w:r>
        <w:tab/>
      </w:r>
      <w:r>
        <w:tab/>
        <w:t>[12] INTEGER OPTIONAL,</w:t>
      </w:r>
    </w:p>
    <w:p w14:paraId="0F3C8FC9" w14:textId="77777777" w:rsidR="00F8573B" w:rsidRDefault="00F8573B" w:rsidP="00F8573B">
      <w:pPr>
        <w:pStyle w:val="PL"/>
        <w:rPr>
          <w:lang w:val="x-none" w:eastAsia="zh-CN"/>
        </w:rPr>
      </w:pPr>
      <w:r>
        <w:tab/>
      </w:r>
      <w:r>
        <w:rPr>
          <w:lang w:val="x-none" w:eastAsia="zh-CN"/>
        </w:rPr>
        <w:t>maximumPacketLossRateDL</w:t>
      </w:r>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r>
        <w:t>NSSAIMap</w:t>
      </w:r>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t>servingSnssai</w:t>
      </w:r>
      <w:r>
        <w:tab/>
      </w:r>
      <w:r>
        <w:tab/>
      </w:r>
      <w:r>
        <w:tab/>
      </w:r>
      <w:r>
        <w:tab/>
      </w:r>
      <w:r>
        <w:tab/>
      </w:r>
      <w:r>
        <w:tab/>
        <w:t>[0] SingleNSSAI,</w:t>
      </w:r>
    </w:p>
    <w:p w14:paraId="2DAAE74A" w14:textId="77777777" w:rsidR="004A103A" w:rsidRDefault="004A103A" w:rsidP="004A103A">
      <w:pPr>
        <w:pStyle w:val="PL"/>
      </w:pPr>
      <w:r>
        <w:tab/>
        <w:t>homeSnssai</w:t>
      </w:r>
      <w:r>
        <w:tab/>
      </w:r>
      <w:r>
        <w:tab/>
      </w:r>
      <w:r>
        <w:tab/>
      </w:r>
      <w:r>
        <w:tab/>
      </w:r>
      <w:r>
        <w:tab/>
      </w:r>
      <w:r>
        <w:tab/>
      </w:r>
      <w:r>
        <w:tab/>
        <w:t>[1] SingleNSSAI</w:t>
      </w:r>
    </w:p>
    <w:p w14:paraId="1077D26F" w14:textId="77777777" w:rsidR="004A103A" w:rsidRDefault="004A103A" w:rsidP="004A103A">
      <w:pPr>
        <w:pStyle w:val="PL"/>
      </w:pPr>
      <w:r>
        <w:t xml:space="preserve"> </w:t>
      </w:r>
    </w:p>
    <w:p w14:paraId="5FD0A9EA" w14:textId="77777777" w:rsidR="00B76AB8" w:rsidRDefault="004A103A" w:rsidP="004A103A">
      <w:pPr>
        <w:pStyle w:val="PL"/>
      </w:pPr>
      <w:r>
        <w:lastRenderedPageBreak/>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r w:rsidRPr="005114D4">
        <w:t>NtnTaiInfo</w:t>
      </w:r>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r w:rsidRPr="005114D4">
        <w:t>tacList</w:t>
      </w:r>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r>
        <w:rPr>
          <w:lang w:eastAsia="zh-CN" w:bidi="ar-IQ"/>
        </w:rPr>
        <w:t>Operational</w:t>
      </w:r>
      <w:r>
        <w:rPr>
          <w:lang w:eastAsia="zh-CN"/>
        </w:rPr>
        <w:t>State</w:t>
      </w:r>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t>eNABLED</w:t>
      </w:r>
      <w:r>
        <w:tab/>
        <w:t>(0),</w:t>
      </w:r>
    </w:p>
    <w:p w14:paraId="2CCAC444" w14:textId="77777777" w:rsidR="00FA23BD" w:rsidRDefault="00FA23BD" w:rsidP="00FA23BD">
      <w:pPr>
        <w:pStyle w:val="PL"/>
      </w:pPr>
      <w:r>
        <w:tab/>
        <w:t>dISABLED(1)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r>
        <w:t>PartialRecordMethod</w:t>
      </w:r>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r>
        <w:t xml:space="preserve">PDUAddress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[0] IPAddress OPTIONAL,</w:t>
      </w:r>
    </w:p>
    <w:p w14:paraId="4CA8B02D" w14:textId="77777777" w:rsidR="00E35877" w:rsidRDefault="00E35877" w:rsidP="00E35877">
      <w:pPr>
        <w:pStyle w:val="PL"/>
      </w:pPr>
      <w:r>
        <w:tab/>
        <w:t>pDUIPv6AddresswithPrefix</w:t>
      </w:r>
      <w:r>
        <w:tab/>
      </w:r>
      <w:r w:rsidR="00D3290B">
        <w:tab/>
      </w:r>
      <w:r>
        <w:t>[1] IPAddress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SEQUENCE OF IPAddress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r w:rsidRPr="00750C70">
        <w:t xml:space="preserve">PDUContainerInformation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r>
        <w:t>chargingRuleBaseName</w:t>
      </w:r>
      <w:r>
        <w:tab/>
      </w:r>
      <w:r>
        <w:tab/>
      </w:r>
      <w:r>
        <w:tab/>
      </w:r>
      <w:r>
        <w:tab/>
      </w:r>
      <w:r>
        <w:tab/>
        <w:t>[0] ChargingRuleBaseName OPTIONAL,</w:t>
      </w:r>
    </w:p>
    <w:p w14:paraId="72467832" w14:textId="77777777" w:rsidR="005E20E9" w:rsidRPr="00161681" w:rsidRDefault="005E20E9" w:rsidP="005E20E9">
      <w:pPr>
        <w:pStyle w:val="PL"/>
      </w:pPr>
      <w:r>
        <w:tab/>
      </w:r>
      <w:r w:rsidRPr="005B62D5">
        <w:t>-- aFCorrelationInformation [1] is replaced by afChargingIdentifier [14]</w:t>
      </w:r>
    </w:p>
    <w:p w14:paraId="147E1672" w14:textId="77777777" w:rsidR="005E20E9" w:rsidRDefault="005E20E9" w:rsidP="005E20E9">
      <w:pPr>
        <w:pStyle w:val="PL"/>
      </w:pPr>
      <w:r>
        <w:tab/>
        <w:t>timeOfFirstUsage</w:t>
      </w:r>
      <w:r>
        <w:tab/>
      </w:r>
      <w:r>
        <w:tab/>
      </w:r>
      <w:r>
        <w:tab/>
      </w:r>
      <w:r>
        <w:tab/>
      </w:r>
      <w:r>
        <w:tab/>
      </w:r>
      <w:r>
        <w:tab/>
        <w:t>[2] TimeStamp OPTIONAL,</w:t>
      </w:r>
    </w:p>
    <w:p w14:paraId="442FC5B1" w14:textId="77777777" w:rsidR="005E20E9" w:rsidRDefault="005E20E9" w:rsidP="005E20E9">
      <w:pPr>
        <w:pStyle w:val="PL"/>
      </w:pPr>
      <w:r>
        <w:tab/>
        <w:t>timeOfLastUsage</w:t>
      </w:r>
      <w:r>
        <w:tab/>
      </w:r>
      <w:r>
        <w:tab/>
      </w:r>
      <w:r>
        <w:tab/>
      </w:r>
      <w:r>
        <w:tab/>
      </w:r>
      <w:r>
        <w:tab/>
      </w:r>
      <w:r>
        <w:tab/>
      </w:r>
      <w:r w:rsidRPr="00735E87">
        <w:tab/>
      </w:r>
      <w:r>
        <w:t>[3] TimeStamp OPTIONAL,</w:t>
      </w:r>
    </w:p>
    <w:p w14:paraId="77BFEC91" w14:textId="77777777" w:rsidR="005E20E9" w:rsidRDefault="005E20E9" w:rsidP="005E20E9">
      <w:pPr>
        <w:pStyle w:val="PL"/>
      </w:pPr>
      <w:r>
        <w:tab/>
        <w:t>qoSInformation</w:t>
      </w:r>
      <w:r>
        <w:tab/>
      </w:r>
      <w:r>
        <w:tab/>
      </w:r>
      <w:r>
        <w:tab/>
      </w:r>
      <w:r>
        <w:tab/>
      </w:r>
      <w:r>
        <w:tab/>
      </w:r>
      <w:r>
        <w:tab/>
      </w:r>
      <w:r w:rsidRPr="00735E87">
        <w:tab/>
      </w:r>
      <w:r>
        <w:t>[4] FiveGQoSInformation OPTIONAL,</w:t>
      </w:r>
    </w:p>
    <w:p w14:paraId="18E36BA4" w14:textId="77777777" w:rsidR="005E20E9" w:rsidRDefault="005E20E9" w:rsidP="005E20E9">
      <w:pPr>
        <w:pStyle w:val="PL"/>
      </w:pPr>
      <w:r>
        <w:tab/>
        <w:t>userLocationInformation</w:t>
      </w:r>
      <w:r>
        <w:tab/>
      </w:r>
      <w:r>
        <w:tab/>
      </w:r>
      <w:r>
        <w:tab/>
      </w:r>
      <w:r>
        <w:tab/>
      </w:r>
      <w:r w:rsidRPr="00735E87">
        <w:tab/>
      </w:r>
      <w:r>
        <w:t>[5] UserLocationInformation OPTIONAL,</w:t>
      </w:r>
    </w:p>
    <w:p w14:paraId="67A53AE2" w14:textId="77777777" w:rsidR="005E20E9" w:rsidRDefault="005E20E9" w:rsidP="005E20E9">
      <w:pPr>
        <w:pStyle w:val="PL"/>
      </w:pPr>
      <w:r>
        <w:tab/>
        <w:t>presenceReportingAreaInfo</w:t>
      </w:r>
      <w:r>
        <w:tab/>
      </w:r>
      <w:r>
        <w:tab/>
      </w:r>
      <w:r>
        <w:tab/>
      </w:r>
      <w:r w:rsidRPr="00735E87">
        <w:tab/>
      </w:r>
      <w:r>
        <w:t>[6] PresenceReportingAreaInfo OPTIONAL,</w:t>
      </w:r>
    </w:p>
    <w:p w14:paraId="48D0D4CE" w14:textId="77777777" w:rsidR="005E20E9" w:rsidRDefault="005E20E9" w:rsidP="005E20E9">
      <w:pPr>
        <w:pStyle w:val="PL"/>
      </w:pPr>
      <w:r>
        <w:tab/>
        <w:t>rATType</w:t>
      </w:r>
      <w:r>
        <w:tab/>
      </w:r>
      <w:r>
        <w:tab/>
      </w:r>
      <w:r>
        <w:tab/>
      </w:r>
      <w:r>
        <w:tab/>
      </w:r>
      <w:r>
        <w:tab/>
      </w:r>
      <w:r>
        <w:tab/>
      </w:r>
      <w:r>
        <w:tab/>
      </w:r>
      <w:r>
        <w:tab/>
      </w:r>
      <w:r w:rsidRPr="00735E87">
        <w:tab/>
      </w:r>
      <w:r>
        <w:t>[7] RATType OPTIONAL,</w:t>
      </w:r>
    </w:p>
    <w:p w14:paraId="0E80C179" w14:textId="77777777" w:rsidR="005E20E9" w:rsidRDefault="005E20E9" w:rsidP="005E20E9">
      <w:pPr>
        <w:pStyle w:val="PL"/>
      </w:pPr>
      <w:r>
        <w:tab/>
        <w:t>sponsorIdentity</w:t>
      </w:r>
      <w:r>
        <w:tab/>
      </w:r>
      <w:r>
        <w:tab/>
      </w:r>
      <w:r>
        <w:tab/>
      </w:r>
      <w:r>
        <w:tab/>
      </w:r>
      <w:r>
        <w:tab/>
      </w:r>
      <w:r>
        <w:tab/>
      </w:r>
      <w:r w:rsidRPr="00735E87">
        <w:tab/>
      </w:r>
      <w:r>
        <w:t>[8] OCTET STRING OPTIONAL,</w:t>
      </w:r>
    </w:p>
    <w:p w14:paraId="7C8B023D" w14:textId="77777777" w:rsidR="005E20E9" w:rsidRDefault="005E20E9" w:rsidP="005E20E9">
      <w:pPr>
        <w:pStyle w:val="PL"/>
      </w:pPr>
      <w:r>
        <w:tab/>
        <w:t>applicationServiceProviderIdentity</w:t>
      </w:r>
      <w:r>
        <w:tab/>
      </w:r>
      <w:r w:rsidRPr="00735E87">
        <w:tab/>
      </w:r>
      <w:r>
        <w:t>[9] OCTET STRING OPTIONAL,</w:t>
      </w:r>
    </w:p>
    <w:p w14:paraId="7BE1E2B4" w14:textId="77777777" w:rsidR="005E20E9" w:rsidRDefault="005E20E9" w:rsidP="005E20E9">
      <w:pPr>
        <w:pStyle w:val="PL"/>
      </w:pPr>
      <w:r>
        <w:tab/>
        <w:t>servingNetworkFunctionID</w:t>
      </w:r>
      <w:r>
        <w:tab/>
      </w:r>
      <w:r>
        <w:tab/>
      </w:r>
      <w:r>
        <w:tab/>
      </w:r>
      <w:r>
        <w:tab/>
        <w:t>[10] SEQUENCE OF ServingNetworkFunctionID OPTIONAL,</w:t>
      </w:r>
    </w:p>
    <w:p w14:paraId="23C32008"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0FB0AA80" w14:textId="77777777" w:rsidR="005E20E9" w:rsidRDefault="005E20E9" w:rsidP="005E20E9">
      <w:pPr>
        <w:pStyle w:val="PL"/>
      </w:pPr>
      <w:r>
        <w:tab/>
        <w:t>threeGPPPSDataOffStatus</w:t>
      </w:r>
      <w:r>
        <w:tab/>
      </w:r>
      <w:r>
        <w:tab/>
      </w:r>
      <w:r>
        <w:tab/>
      </w:r>
      <w:r>
        <w:tab/>
      </w:r>
      <w:r w:rsidRPr="00735E87">
        <w:tab/>
      </w:r>
      <w:r>
        <w:t>[12] ThreeGPPPSDataOffStatus OPTIONAL,</w:t>
      </w:r>
    </w:p>
    <w:p w14:paraId="0789B0F1"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855C91E"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E116D40"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D98F290"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F9E4EA4"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[18] UserLocationInformationStructured OPTIONAL,</w:t>
      </w:r>
    </w:p>
    <w:p w14:paraId="53670661" w14:textId="77777777" w:rsidR="005E20E9" w:rsidRDefault="005E20E9" w:rsidP="005E20E9">
      <w:pPr>
        <w:pStyle w:val="PL"/>
      </w:pPr>
      <w:r>
        <w:tab/>
        <w:t>listOfPresenceReportingAreaInformation</w:t>
      </w:r>
      <w:r>
        <w:tab/>
        <w:t>[19] SEQUENCE OF PresenceReportingAreaInfo OPTIONAL,</w:t>
      </w:r>
    </w:p>
    <w:p w14:paraId="326CA29D"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CA71FAE" w14:textId="77777777" w:rsidR="00730095" w:rsidRDefault="005E20E9" w:rsidP="00730095">
      <w:pPr>
        <w:pStyle w:val="PL"/>
        <w:tabs>
          <w:tab w:val="left" w:pos="3185"/>
          <w:tab w:val="left" w:pos="3940"/>
        </w:tabs>
      </w:pPr>
      <w:r>
        <w:tab/>
        <w:t>qosMonitoringReport</w:t>
      </w:r>
      <w:r>
        <w:tab/>
      </w:r>
      <w:r>
        <w:tab/>
      </w:r>
      <w:r>
        <w:tab/>
      </w:r>
      <w:r>
        <w:tab/>
      </w:r>
      <w:r>
        <w:tab/>
      </w:r>
      <w:r>
        <w:tab/>
        <w:t>[21] QosMonitoringReport OPTIONAL</w:t>
      </w:r>
      <w:r w:rsidR="00730095">
        <w:t>,</w:t>
      </w:r>
    </w:p>
    <w:p w14:paraId="027703FF" w14:textId="77777777" w:rsidR="00730095" w:rsidRDefault="00730095" w:rsidP="00730095">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2AE10071" w14:textId="77777777" w:rsidR="005E20E9" w:rsidRDefault="00730095" w:rsidP="00730095">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r>
        <w:t>PDUSessionPairID</w:t>
      </w:r>
      <w:r>
        <w:tab/>
        <w:t>::= INTEGER</w:t>
      </w:r>
    </w:p>
    <w:p w14:paraId="16624C7D" w14:textId="77777777" w:rsidR="009C4EA2" w:rsidRDefault="009C4EA2" w:rsidP="00E27916">
      <w:pPr>
        <w:pStyle w:val="PL"/>
      </w:pPr>
    </w:p>
    <w:p w14:paraId="541D1CF1" w14:textId="77777777" w:rsidR="00E27916" w:rsidRDefault="00E27916" w:rsidP="00E27916">
      <w:pPr>
        <w:pStyle w:val="PL"/>
      </w:pPr>
      <w:r>
        <w:t xml:space="preserve">PDUSessionId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r>
        <w:t>PDUSessionType</w:t>
      </w:r>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r>
        <w:t xml:space="preserve">PFIContainerInformation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[0] QoSFlowId OPTIONAL,</w:t>
      </w:r>
    </w:p>
    <w:p w14:paraId="33188071" w14:textId="77777777" w:rsidR="005E20E9" w:rsidRDefault="005E20E9" w:rsidP="005E20E9">
      <w:pPr>
        <w:pStyle w:val="PL"/>
      </w:pPr>
      <w:r>
        <w:tab/>
        <w:t>timeOfFirstUsage</w:t>
      </w:r>
      <w:r>
        <w:tab/>
      </w:r>
      <w:r>
        <w:tab/>
      </w:r>
      <w:r>
        <w:tab/>
      </w:r>
      <w:r>
        <w:tab/>
      </w:r>
      <w:r>
        <w:tab/>
      </w:r>
      <w:r>
        <w:tab/>
        <w:t>[1] TimeStamp OPTIONAL,</w:t>
      </w:r>
    </w:p>
    <w:p w14:paraId="4E043230" w14:textId="77777777" w:rsidR="005E20E9" w:rsidRDefault="005E20E9" w:rsidP="005E20E9">
      <w:pPr>
        <w:pStyle w:val="PL"/>
      </w:pPr>
      <w:r>
        <w:tab/>
        <w:t>timeOfLastUsage</w:t>
      </w:r>
      <w:r>
        <w:tab/>
      </w:r>
      <w:r>
        <w:tab/>
      </w:r>
      <w:r>
        <w:tab/>
      </w:r>
      <w:r>
        <w:tab/>
      </w:r>
      <w:r>
        <w:tab/>
      </w:r>
      <w:r>
        <w:tab/>
      </w:r>
      <w:r>
        <w:tab/>
        <w:t>[2] TimeStamp OPTIONAL,</w:t>
      </w:r>
    </w:p>
    <w:p w14:paraId="12062BB0" w14:textId="77777777" w:rsidR="005E20E9" w:rsidRDefault="005E20E9" w:rsidP="005E20E9">
      <w:pPr>
        <w:pStyle w:val="PL"/>
      </w:pPr>
      <w:r>
        <w:tab/>
        <w:t>qoSInformation</w:t>
      </w:r>
      <w:r>
        <w:tab/>
      </w:r>
      <w:r>
        <w:tab/>
      </w:r>
      <w:r>
        <w:tab/>
      </w:r>
      <w:r>
        <w:tab/>
      </w:r>
      <w:r>
        <w:tab/>
      </w:r>
      <w:r>
        <w:tab/>
      </w:r>
      <w:r>
        <w:tab/>
        <w:t>[3] FiveGQoSInformation OPTIONAL,</w:t>
      </w:r>
    </w:p>
    <w:p w14:paraId="11C6C706" w14:textId="77777777" w:rsidR="005E20E9" w:rsidRDefault="005E20E9" w:rsidP="005E20E9">
      <w:pPr>
        <w:pStyle w:val="PL"/>
      </w:pPr>
      <w:r>
        <w:tab/>
        <w:t>userLocationInformation</w:t>
      </w:r>
      <w:r>
        <w:tab/>
      </w:r>
      <w:r>
        <w:tab/>
      </w:r>
      <w:r>
        <w:tab/>
      </w:r>
      <w:r>
        <w:tab/>
      </w:r>
      <w:r>
        <w:tab/>
        <w:t>[4] UserLocationInformation OPTIONAL,</w:t>
      </w:r>
    </w:p>
    <w:p w14:paraId="11CDDA9E" w14:textId="77777777" w:rsidR="005E20E9" w:rsidRDefault="005E20E9" w:rsidP="005E20E9">
      <w:pPr>
        <w:pStyle w:val="PL"/>
      </w:pPr>
      <w:r>
        <w:tab/>
        <w:t>uETimeZone</w:t>
      </w:r>
      <w:r>
        <w:tab/>
        <w:t xml:space="preserve"> </w:t>
      </w:r>
      <w:r>
        <w:tab/>
      </w:r>
      <w:r>
        <w:tab/>
      </w:r>
      <w:r>
        <w:tab/>
      </w:r>
      <w:r>
        <w:tab/>
      </w:r>
      <w:r>
        <w:tab/>
      </w:r>
      <w:r>
        <w:tab/>
      </w:r>
      <w:r>
        <w:tab/>
        <w:t>[5] MSTimeZone OPTIONAL,</w:t>
      </w:r>
    </w:p>
    <w:p w14:paraId="2148A409" w14:textId="77777777" w:rsidR="005E20E9" w:rsidRDefault="005E20E9" w:rsidP="005E20E9">
      <w:pPr>
        <w:pStyle w:val="PL"/>
      </w:pPr>
      <w:r>
        <w:tab/>
        <w:t>presenceReportingAreaInfo</w:t>
      </w:r>
      <w:r>
        <w:tab/>
      </w:r>
      <w:r>
        <w:tab/>
      </w:r>
      <w:r>
        <w:tab/>
      </w:r>
      <w:r>
        <w:tab/>
        <w:t>[6] PresenceReportingAreaInfo OPTIONAL,</w:t>
      </w:r>
    </w:p>
    <w:p w14:paraId="7AC9AF6E" w14:textId="77777777" w:rsidR="005E20E9" w:rsidRDefault="005E20E9" w:rsidP="005E20E9">
      <w:pPr>
        <w:pStyle w:val="PL"/>
      </w:pPr>
      <w:r>
        <w:tab/>
        <w:t>reportTime</w:t>
      </w:r>
      <w:r>
        <w:tab/>
      </w:r>
      <w:r>
        <w:tab/>
      </w:r>
      <w:r>
        <w:tab/>
      </w:r>
      <w:r>
        <w:tab/>
      </w:r>
      <w:r>
        <w:tab/>
      </w:r>
      <w:r>
        <w:tab/>
      </w:r>
      <w:r>
        <w:tab/>
      </w:r>
      <w:r>
        <w:tab/>
        <w:t>[7] TimeStamp,</w:t>
      </w:r>
    </w:p>
    <w:p w14:paraId="265BF7B6" w14:textId="77777777" w:rsidR="005E20E9" w:rsidRDefault="005E20E9" w:rsidP="005E20E9">
      <w:pPr>
        <w:pStyle w:val="PL"/>
      </w:pPr>
      <w:r>
        <w:tab/>
        <w:t>qoSCharacteristics</w:t>
      </w:r>
      <w:r>
        <w:tab/>
      </w:r>
      <w:r>
        <w:tab/>
      </w:r>
      <w:r>
        <w:tab/>
      </w:r>
      <w:r>
        <w:tab/>
      </w:r>
      <w:r>
        <w:tab/>
      </w:r>
      <w:r>
        <w:tab/>
        <w:t>[8] QoSCharacteristics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r>
        <w:t>PlmnIdNid</w:t>
      </w:r>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t>pLMNId</w:t>
      </w:r>
      <w:r>
        <w:tab/>
      </w:r>
      <w:r>
        <w:tab/>
        <w:t>[0] PLMN-Id OPTIONAL,</w:t>
      </w:r>
    </w:p>
    <w:p w14:paraId="246238D1" w14:textId="77777777" w:rsidR="00A56653" w:rsidRDefault="00A56653" w:rsidP="00A56653">
      <w:pPr>
        <w:pStyle w:val="PL"/>
      </w:pPr>
      <w:r>
        <w:tab/>
        <w:t>nid</w:t>
      </w:r>
      <w:r>
        <w:tab/>
      </w:r>
      <w:r>
        <w:tab/>
      </w:r>
      <w:r>
        <w:tab/>
        <w:t>[1] Nid OPTIONAL</w:t>
      </w:r>
      <w:r>
        <w:tab/>
      </w:r>
    </w:p>
    <w:p w14:paraId="672A7560" w14:textId="77777777" w:rsidR="005E20E9" w:rsidRDefault="00A56653" w:rsidP="00A56653">
      <w:pPr>
        <w:pStyle w:val="PL"/>
      </w:pPr>
      <w:r>
        <w:t>}</w:t>
      </w:r>
    </w:p>
    <w:p w14:paraId="62E5E0B4" w14:textId="77777777" w:rsidR="00474B48" w:rsidRDefault="00474B48" w:rsidP="00474B48">
      <w:pPr>
        <w:pStyle w:val="PL"/>
      </w:pPr>
      <w:r w:rsidRPr="00F267AF">
        <w:t>PreemptionCapability</w:t>
      </w:r>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36EC36DE" w14:textId="77777777" w:rsidR="00474B48" w:rsidRDefault="00474B48" w:rsidP="00474B48">
      <w:pPr>
        <w:pStyle w:val="PL"/>
      </w:pPr>
      <w:r>
        <w:tab/>
      </w:r>
      <w:r w:rsidR="002C458C">
        <w:t>mAY-</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r w:rsidRPr="00F267AF">
        <w:t>PreemptionVulnerability</w:t>
      </w:r>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7A03A132" w14:textId="77777777" w:rsidR="00474B48" w:rsidRDefault="00474B48" w:rsidP="00474B48">
      <w:pPr>
        <w:pStyle w:val="PL"/>
      </w:pPr>
      <w:r>
        <w:tab/>
      </w:r>
      <w:r w:rsidR="002C458C">
        <w:t>p</w:t>
      </w:r>
      <w:r w:rsidR="002C458C" w:rsidRPr="00F267AF">
        <w:t>REEMPTABLE</w:t>
      </w:r>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E8C73F8"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D49D0A0"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3D57AAB"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FCFC53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r>
        <w:t>Q</w:t>
      </w:r>
      <w:r w:rsidRPr="00A62749">
        <w:t>oSCharacteristics</w:t>
      </w:r>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r>
        <w:t>QoSFlowId</w:t>
      </w:r>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r>
        <w:t>QosFlowsUsageReport</w:t>
      </w:r>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t>qosFlowId</w:t>
      </w:r>
      <w:r>
        <w:tab/>
      </w:r>
      <w:r>
        <w:tab/>
      </w:r>
      <w:r>
        <w:tab/>
      </w:r>
      <w:r>
        <w:tab/>
      </w:r>
      <w:r>
        <w:tab/>
      </w:r>
      <w:r>
        <w:tab/>
        <w:t>[0] QoSFlowId OPTIONAL,</w:t>
      </w:r>
    </w:p>
    <w:p w14:paraId="4E6BF55E" w14:textId="77777777" w:rsidR="001D5EEC" w:rsidRDefault="001D5EEC" w:rsidP="001D5EEC">
      <w:pPr>
        <w:pStyle w:val="PL"/>
      </w:pPr>
      <w:r>
        <w:tab/>
        <w:t>startTime</w:t>
      </w:r>
      <w:r>
        <w:tab/>
      </w:r>
      <w:r>
        <w:tab/>
      </w:r>
      <w:r>
        <w:tab/>
      </w:r>
      <w:r>
        <w:tab/>
      </w:r>
      <w:r>
        <w:tab/>
      </w:r>
      <w:r>
        <w:tab/>
        <w:t>[1] TimeStamp,</w:t>
      </w:r>
    </w:p>
    <w:p w14:paraId="1EB0F290" w14:textId="77777777" w:rsidR="001D5EEC" w:rsidRDefault="001D5EEC" w:rsidP="001D5EEC">
      <w:pPr>
        <w:pStyle w:val="PL"/>
      </w:pPr>
      <w:r>
        <w:tab/>
        <w:t>endTime</w:t>
      </w:r>
      <w:r>
        <w:tab/>
      </w:r>
      <w:r>
        <w:tab/>
      </w:r>
      <w:r>
        <w:tab/>
      </w:r>
      <w:r>
        <w:tab/>
      </w:r>
      <w:r>
        <w:tab/>
      </w:r>
      <w:r>
        <w:tab/>
      </w:r>
      <w:r>
        <w:tab/>
        <w:t>[2] TimeStamp,</w:t>
      </w:r>
    </w:p>
    <w:p w14:paraId="055648DF" w14:textId="77777777" w:rsidR="001D5EEC" w:rsidRDefault="001D5EEC" w:rsidP="001D5EEC">
      <w:pPr>
        <w:pStyle w:val="PL"/>
      </w:pPr>
      <w:r>
        <w:tab/>
        <w:t>dataVolumeDownlink</w:t>
      </w:r>
      <w:r>
        <w:tab/>
      </w:r>
      <w:r>
        <w:tab/>
      </w:r>
      <w:r>
        <w:tab/>
      </w:r>
      <w:r>
        <w:tab/>
        <w:t>[3] DataVolumeOctets,</w:t>
      </w:r>
    </w:p>
    <w:p w14:paraId="5A363C39" w14:textId="77777777" w:rsidR="001D5EEC" w:rsidRDefault="001D5EEC" w:rsidP="001D5EEC">
      <w:pPr>
        <w:pStyle w:val="PL"/>
      </w:pPr>
      <w:r>
        <w:tab/>
        <w:t>dataVolumeUplink</w:t>
      </w:r>
      <w:r>
        <w:tab/>
      </w:r>
      <w:r>
        <w:tab/>
      </w:r>
      <w:r>
        <w:tab/>
      </w:r>
      <w:r w:rsidR="00D3290B">
        <w:tab/>
      </w:r>
      <w:r>
        <w:tab/>
        <w:t>[4] DataVolumeOctets</w:t>
      </w:r>
    </w:p>
    <w:p w14:paraId="6DB12CCC" w14:textId="77777777" w:rsidR="001D5EEC" w:rsidRDefault="001D5EEC" w:rsidP="001D5EEC">
      <w:pPr>
        <w:pStyle w:val="PL"/>
      </w:pPr>
      <w:r>
        <w:t>}</w:t>
      </w:r>
    </w:p>
    <w:p w14:paraId="411082FF" w14:textId="77777777" w:rsidR="0093643D" w:rsidRDefault="0093643D" w:rsidP="0093643D">
      <w:pPr>
        <w:pStyle w:val="PL"/>
      </w:pPr>
      <w:r>
        <w:t>Q</w:t>
      </w:r>
      <w:r w:rsidRPr="009763A6">
        <w:t>uotaManagementIndicator</w:t>
      </w:r>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t>onlineCharging</w:t>
      </w:r>
      <w:r>
        <w:tab/>
      </w:r>
      <w:r>
        <w:tab/>
      </w:r>
      <w:r>
        <w:tab/>
      </w:r>
      <w:r>
        <w:tab/>
        <w:t>(0),</w:t>
      </w:r>
    </w:p>
    <w:p w14:paraId="249B348C" w14:textId="77777777" w:rsidR="0093643D" w:rsidRDefault="0093643D" w:rsidP="0093643D">
      <w:pPr>
        <w:pStyle w:val="PL"/>
      </w:pPr>
      <w:r>
        <w:tab/>
        <w:t>offlineCharging</w:t>
      </w:r>
      <w:r>
        <w:tab/>
      </w:r>
      <w:r>
        <w:tab/>
      </w:r>
      <w:r>
        <w:tab/>
      </w:r>
      <w:r>
        <w:tab/>
        <w:t>(1),</w:t>
      </w:r>
    </w:p>
    <w:p w14:paraId="713BA54A" w14:textId="77777777" w:rsidR="0093643D" w:rsidRDefault="0093643D" w:rsidP="0093643D">
      <w:pPr>
        <w:pStyle w:val="PL"/>
      </w:pPr>
      <w:r>
        <w:tab/>
        <w:t>quotaManagementSuspended</w:t>
      </w:r>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r w:rsidRPr="00C95067">
        <w:lastRenderedPageBreak/>
        <w:t>QosMonitoringReport</w:t>
      </w:r>
      <w:r w:rsidRPr="00C95067">
        <w:tab/>
      </w:r>
      <w:r w:rsidRPr="00C95067">
        <w:tab/>
        <w:t>::= SEQUENCE</w:t>
      </w:r>
      <w:r w:rsidR="0047056C">
        <w:t>-- The maximum number of elements in the SEQUENCE of ulDelays,dlDelays and rtDelays is 2.</w:t>
      </w:r>
    </w:p>
    <w:p w14:paraId="4DCA063A" w14:textId="77777777" w:rsidR="00D21779" w:rsidRDefault="00D21779" w:rsidP="00D21779">
      <w:pPr>
        <w:pStyle w:val="PL"/>
      </w:pPr>
      <w:r>
        <w:t>{</w:t>
      </w:r>
    </w:p>
    <w:p w14:paraId="5A5DD0F6" w14:textId="77777777" w:rsidR="00D21779" w:rsidRDefault="00D21779" w:rsidP="00D21779">
      <w:pPr>
        <w:pStyle w:val="PL"/>
      </w:pPr>
      <w:r>
        <w:tab/>
        <w:t>ulDelays</w:t>
      </w:r>
      <w:r>
        <w:tab/>
      </w:r>
      <w:r>
        <w:tab/>
      </w:r>
      <w:r>
        <w:tab/>
      </w:r>
      <w:r>
        <w:tab/>
      </w:r>
      <w:r>
        <w:tab/>
      </w:r>
      <w:r>
        <w:tab/>
        <w:t xml:space="preserve"> [0] SEQUENCE OF INTEGER OPTIONAL,</w:t>
      </w:r>
    </w:p>
    <w:p w14:paraId="5C264ACD" w14:textId="77777777" w:rsidR="00D21779" w:rsidRDefault="00D21779" w:rsidP="00D21779">
      <w:pPr>
        <w:pStyle w:val="PL"/>
      </w:pPr>
      <w:r>
        <w:tab/>
        <w:t>dlDelays</w:t>
      </w:r>
      <w:r>
        <w:tab/>
      </w:r>
      <w:r>
        <w:tab/>
      </w:r>
      <w:r>
        <w:tab/>
      </w:r>
      <w:r>
        <w:tab/>
      </w:r>
      <w:r>
        <w:tab/>
      </w:r>
      <w:r>
        <w:tab/>
        <w:t xml:space="preserve"> [1] SEQUENCE OF INTEGER OPTIONAL,</w:t>
      </w:r>
    </w:p>
    <w:p w14:paraId="441087B8" w14:textId="77777777" w:rsidR="00D21779" w:rsidRDefault="00D21779" w:rsidP="00D21779">
      <w:pPr>
        <w:pStyle w:val="PL"/>
      </w:pPr>
      <w:r>
        <w:tab/>
        <w:t>rtDelays</w:t>
      </w:r>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r>
        <w:t xml:space="preserve">RANNASRelCause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t>ngApCause</w:t>
      </w:r>
      <w:r>
        <w:tab/>
      </w:r>
      <w:r>
        <w:tab/>
        <w:t>[0] NgApCause OPTIONAL,</w:t>
      </w:r>
    </w:p>
    <w:p w14:paraId="0E0FA480" w14:textId="77777777" w:rsidR="00536FD5" w:rsidRDefault="00536FD5" w:rsidP="00536FD5">
      <w:pPr>
        <w:pStyle w:val="PL"/>
      </w:pPr>
      <w:r>
        <w:tab/>
        <w:t>fivegMmCause</w:t>
      </w:r>
      <w:r>
        <w:tab/>
        <w:t>[1] FiveGMmCause OPTIONAL,</w:t>
      </w:r>
    </w:p>
    <w:p w14:paraId="092675C1"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238029E2"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r>
        <w:t>RatingIndicator</w:t>
      </w:r>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r>
        <w:t>RATType</w:t>
      </w:r>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t>uTRAN</w:t>
      </w:r>
      <w:r w:rsidRPr="00D33E08">
        <w:tab/>
      </w:r>
      <w:r w:rsidRPr="00D33E08">
        <w:tab/>
      </w:r>
      <w:r w:rsidRPr="00D33E08">
        <w:tab/>
        <w:t>(1),</w:t>
      </w:r>
    </w:p>
    <w:p w14:paraId="52360197" w14:textId="77777777" w:rsidR="00F9626C" w:rsidRDefault="00D33E08" w:rsidP="006F4F7D">
      <w:pPr>
        <w:pStyle w:val="PL"/>
      </w:pPr>
      <w:r w:rsidRPr="00D33E08">
        <w:tab/>
        <w:t>gERAN</w:t>
      </w:r>
      <w:r w:rsidRPr="00D33E08">
        <w:tab/>
      </w:r>
      <w:r w:rsidRPr="00D33E08">
        <w:tab/>
      </w:r>
      <w:r w:rsidRPr="00D33E08">
        <w:tab/>
        <w:t>(2),</w:t>
      </w:r>
    </w:p>
    <w:p w14:paraId="7CE7E388" w14:textId="77777777" w:rsidR="006F4F7D" w:rsidRDefault="006F4F7D" w:rsidP="006F4F7D">
      <w:pPr>
        <w:pStyle w:val="PL"/>
      </w:pPr>
      <w:r>
        <w:tab/>
        <w:t>wLAN</w:t>
      </w:r>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t>eUTRAN</w:t>
      </w:r>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-- 8 reserved for nBIoT</w:t>
      </w:r>
    </w:p>
    <w:p w14:paraId="1C005109" w14:textId="77777777" w:rsidR="006F4F7D" w:rsidRDefault="006F4F7D" w:rsidP="006F4F7D">
      <w:pPr>
        <w:pStyle w:val="PL"/>
      </w:pPr>
      <w:r>
        <w:t>-- 9 reserved for lTEM</w:t>
      </w:r>
    </w:p>
    <w:p w14:paraId="533186DB" w14:textId="77777777" w:rsidR="00F9626C" w:rsidRPr="007B218E" w:rsidRDefault="006F4F7D" w:rsidP="00F9626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t>eUTRAN-U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r w:rsidRPr="007B218E">
        <w:t>lte-m</w:t>
      </w:r>
      <w:r w:rsidRPr="007B218E">
        <w:tab/>
      </w:r>
      <w:r w:rsidRPr="007B218E">
        <w:tab/>
      </w:r>
      <w:r w:rsidRPr="007B218E">
        <w:tab/>
        <w:t>(54),</w:t>
      </w:r>
    </w:p>
    <w:p w14:paraId="7B07C634" w14:textId="77777777" w:rsidR="00015890" w:rsidRDefault="00015890" w:rsidP="00015890">
      <w:pPr>
        <w:pStyle w:val="PL"/>
      </w:pPr>
      <w:r w:rsidRPr="007B218E">
        <w:tab/>
      </w:r>
      <w:r>
        <w:rPr>
          <w:lang w:val="en-US" w:eastAsia="zh-CN"/>
        </w:rPr>
        <w:t>wIRELINE</w:t>
      </w:r>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r>
        <w:rPr>
          <w:lang w:val="en-US" w:eastAsia="zh-CN"/>
        </w:rPr>
        <w:t>wIRELINE-BBF</w:t>
      </w:r>
      <w:r>
        <w:tab/>
        <w:t>(57),</w:t>
      </w:r>
    </w:p>
    <w:p w14:paraId="37CB3090" w14:textId="77777777" w:rsidR="000D73CD" w:rsidRDefault="00624787" w:rsidP="000D73CD">
      <w:pPr>
        <w:pStyle w:val="PL"/>
        <w:rPr>
          <w:lang w:eastAsia="zh-CN"/>
        </w:rPr>
      </w:pPr>
      <w:r>
        <w:tab/>
        <w:t>nR-REDCAP</w:t>
      </w:r>
      <w:r>
        <w:tab/>
        <w:t>(58),</w:t>
      </w:r>
    </w:p>
    <w:p w14:paraId="0912DDEE" w14:textId="77777777" w:rsidR="000D73CD" w:rsidRDefault="000D73CD" w:rsidP="000D73C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tab/>
        <w:t>tRUSTED-N3GA</w:t>
      </w:r>
      <w:r>
        <w:tab/>
        <w:t>(65)</w:t>
      </w:r>
      <w:r w:rsidR="00F9626C">
        <w:t>,</w:t>
      </w:r>
    </w:p>
    <w:p w14:paraId="2B477A64" w14:textId="296672B7" w:rsidR="006F4F7D" w:rsidRDefault="00F9626C" w:rsidP="00F9626C">
      <w:pPr>
        <w:pStyle w:val="PL"/>
      </w:pPr>
      <w:r>
        <w:tab/>
        <w:t>tRUSTED-WLAN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-- 102 reserved for 3GPP2 eHRPD</w:t>
      </w:r>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r w:rsidRPr="00231006">
        <w:t>RegistrationMessageType</w:t>
      </w:r>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r w:rsidRPr="00231006">
        <w:t>Re</w:t>
      </w:r>
      <w:r>
        <w:t>striction</w:t>
      </w:r>
      <w:r w:rsidRPr="00231006">
        <w:t>Type</w:t>
      </w:r>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t>allowedAreas</w:t>
      </w:r>
      <w:r>
        <w:tab/>
        <w:t>(0),</w:t>
      </w:r>
    </w:p>
    <w:p w14:paraId="47D9B62D" w14:textId="77777777" w:rsidR="001D5EEC" w:rsidRDefault="001D5EEC" w:rsidP="001D5EEC">
      <w:pPr>
        <w:pStyle w:val="PL"/>
      </w:pPr>
      <w:r>
        <w:tab/>
        <w:t>notAllowedAreas</w:t>
      </w:r>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r>
        <w:t xml:space="preserve">RoamingChargingProfile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t>roamingTriggers</w:t>
      </w:r>
      <w:r>
        <w:tab/>
      </w:r>
      <w:r>
        <w:tab/>
      </w:r>
      <w:r>
        <w:tab/>
        <w:t>[0] SEQUENCE OF RoamingTrigger OPTIONAL,</w:t>
      </w:r>
    </w:p>
    <w:p w14:paraId="2F3F7258" w14:textId="77777777" w:rsidR="004A1D5E" w:rsidRDefault="004A1D5E" w:rsidP="004A1D5E">
      <w:pPr>
        <w:pStyle w:val="PL"/>
      </w:pPr>
      <w:r>
        <w:tab/>
        <w:t>partialRecordMethod</w:t>
      </w:r>
      <w:r>
        <w:tab/>
      </w:r>
      <w:r>
        <w:tab/>
        <w:t>[1] PartialRecordMethod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r>
        <w:t>RoamerInOut</w:t>
      </w:r>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t>roamerInBound</w:t>
      </w:r>
      <w:r>
        <w:tab/>
      </w:r>
      <w:r>
        <w:tab/>
        <w:t>(0),</w:t>
      </w:r>
    </w:p>
    <w:p w14:paraId="4543FBAD" w14:textId="77777777" w:rsidR="004A1D5E" w:rsidRDefault="004A1D5E" w:rsidP="004A1D5E">
      <w:pPr>
        <w:pStyle w:val="PL"/>
      </w:pPr>
      <w:r>
        <w:tab/>
        <w:t>roamerOutBound</w:t>
      </w:r>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r>
        <w:t xml:space="preserve">RoamingTrigger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[0] SMFTrigger OPTIONAL,</w:t>
      </w:r>
    </w:p>
    <w:p w14:paraId="3F9BD7AE" w14:textId="77777777" w:rsidR="004A1D5E" w:rsidRDefault="004A1D5E" w:rsidP="004A1D5E">
      <w:pPr>
        <w:pStyle w:val="PL"/>
      </w:pPr>
      <w:r>
        <w:tab/>
        <w:t>triggerCategory</w:t>
      </w:r>
      <w:r>
        <w:tab/>
      </w:r>
      <w:r>
        <w:tab/>
      </w:r>
      <w:r>
        <w:tab/>
        <w:t>[1] TriggerCategory</w:t>
      </w:r>
      <w:r>
        <w:tab/>
        <w:t xml:space="preserve"> OPTIONAL,</w:t>
      </w:r>
    </w:p>
    <w:p w14:paraId="58ADFB50" w14:textId="77777777" w:rsidR="004A1D5E" w:rsidRDefault="004A1D5E" w:rsidP="004A1D5E">
      <w:pPr>
        <w:pStyle w:val="PL"/>
      </w:pPr>
      <w:r>
        <w:tab/>
        <w:t>timeLimit</w:t>
      </w:r>
      <w:r>
        <w:tab/>
      </w:r>
      <w:r>
        <w:tab/>
      </w:r>
      <w:r>
        <w:tab/>
      </w:r>
      <w:r>
        <w:tab/>
        <w:t>[2] CallDuration OPTIONAL,</w:t>
      </w:r>
    </w:p>
    <w:p w14:paraId="258F0262"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A5B26AA" w14:textId="77777777" w:rsidR="004A1D5E" w:rsidRDefault="004A1D5E" w:rsidP="004A1D5E">
      <w:pPr>
        <w:pStyle w:val="PL"/>
      </w:pPr>
      <w:r>
        <w:tab/>
        <w:t>maxNbChargingConditions</w:t>
      </w:r>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r>
        <w:t>RoutingAreaId</w:t>
      </w:r>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t xml:space="preserve">plmnId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t>rac</w:t>
      </w:r>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r>
        <w:t>R</w:t>
      </w:r>
      <w:r w:rsidR="001D5EEC">
        <w:t>rcEstablishmentCause</w:t>
      </w:r>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r w:rsidRPr="00743F3D">
        <w:t>RedundantTransmissionType</w:t>
      </w:r>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ServiceArea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mBSServiceArea</w:t>
      </w:r>
      <w:r>
        <w:rPr>
          <w:rFonts w:ascii="Courier New" w:hAnsi="Courier New"/>
          <w:sz w:val="16"/>
        </w:rPr>
        <w:tab/>
        <w:t>[0] MbsServiceArea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[1] SEQUENCE OF NetworkFunctionName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[2] SEQUENCE OF GlobalRanNodeId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r>
        <w:t>ServiceAreaId</w:t>
      </w:r>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t xml:space="preserve">plmnId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r w:rsidRPr="004C0A8B">
        <w:t>ServiceAreaRestriction</w:t>
      </w:r>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r w:rsidRPr="005D14F1">
        <w:t>maxNumOfTAs</w:t>
      </w:r>
      <w:r>
        <w:tab/>
      </w:r>
      <w:r>
        <w:tab/>
      </w:r>
      <w:r>
        <w:tab/>
      </w:r>
      <w:r>
        <w:tab/>
      </w:r>
      <w:r>
        <w:tab/>
      </w:r>
      <w:r>
        <w:tab/>
        <w:t>[2] INTEGER OPTIONAL,</w:t>
      </w:r>
    </w:p>
    <w:p w14:paraId="0D598756" w14:textId="77777777" w:rsidR="001D5EEC" w:rsidRDefault="001D5EEC" w:rsidP="001D5EEC">
      <w:pPr>
        <w:pStyle w:val="PL"/>
      </w:pPr>
      <w:r>
        <w:tab/>
      </w:r>
      <w:r w:rsidRPr="005D14F1">
        <w:t>maxNumOfTAsForNotAllowedAreas</w:t>
      </w:r>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r>
        <w:t>ServiceExperienceInfo</w:t>
      </w:r>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t>svcExprc</w:t>
      </w:r>
      <w:r>
        <w:tab/>
      </w:r>
      <w:r>
        <w:tab/>
      </w:r>
      <w:r>
        <w:tab/>
      </w:r>
      <w:r>
        <w:tab/>
      </w:r>
      <w:r w:rsidR="00D3290B">
        <w:tab/>
      </w:r>
      <w:r>
        <w:tab/>
        <w:t>[0] SvcExperience OPTIONAL,</w:t>
      </w:r>
    </w:p>
    <w:p w14:paraId="741FB7EE"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539EED43"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4D8CF82F" w14:textId="77777777" w:rsidR="002B13CA" w:rsidRDefault="002B13CA" w:rsidP="002B13CA">
      <w:pPr>
        <w:pStyle w:val="PL"/>
      </w:pPr>
      <w:r>
        <w:tab/>
        <w:t>networkArea</w:t>
      </w:r>
      <w:r>
        <w:tab/>
      </w:r>
      <w:r>
        <w:tab/>
      </w:r>
      <w:r>
        <w:tab/>
      </w:r>
      <w:r>
        <w:tab/>
      </w:r>
      <w:r>
        <w:tab/>
        <w:t>[6] NetworkAreaInfo OPTIONAL,</w:t>
      </w:r>
    </w:p>
    <w:p w14:paraId="3419F366"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4376" w:name="_Hlk47630943"/>
      <w:r>
        <w:t>}</w:t>
      </w:r>
    </w:p>
    <w:p w14:paraId="7248326B" w14:textId="77777777" w:rsidR="002B13CA" w:rsidRDefault="002B13CA" w:rsidP="00FA23BD">
      <w:pPr>
        <w:pStyle w:val="PL"/>
      </w:pPr>
    </w:p>
    <w:p w14:paraId="56C317F3" w14:textId="77777777" w:rsidR="00FA23BD" w:rsidRDefault="00FA23BD" w:rsidP="00FA23BD">
      <w:pPr>
        <w:pStyle w:val="PL"/>
      </w:pPr>
      <w:r w:rsidRPr="00F70DBC">
        <w:t>ServiceProfile</w:t>
      </w:r>
      <w:r>
        <w:t>Charging</w:t>
      </w:r>
      <w:r w:rsidRPr="00F70DBC">
        <w:t>Information</w:t>
      </w:r>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02074F5"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r w:rsidRPr="00BC5162">
        <w:t>resourceSharingLevel</w:t>
      </w:r>
      <w:r>
        <w:tab/>
      </w:r>
      <w:r>
        <w:tab/>
      </w:r>
      <w:r>
        <w:tab/>
      </w:r>
      <w:r w:rsidR="00D3290B">
        <w:tab/>
      </w:r>
      <w:r>
        <w:tab/>
        <w:t>[5] SharingLevel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4BD9BBB6"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7B0324AF"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E996A84"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E98278A" w14:textId="77777777" w:rsidR="00FA23BD" w:rsidRPr="002C5DEF" w:rsidRDefault="00CC1CC4" w:rsidP="00CC1CC4">
      <w:pPr>
        <w:pStyle w:val="PL"/>
        <w:rPr>
          <w:lang w:val="en-US"/>
        </w:rPr>
      </w:pPr>
      <w:r w:rsidRPr="00CC1CC4">
        <w:rPr>
          <w:lang w:val="en-US"/>
        </w:rPr>
        <w:t>}</w:t>
      </w:r>
    </w:p>
    <w:bookmarkEnd w:id="4376"/>
    <w:p w14:paraId="6E31ADF3" w14:textId="77777777" w:rsidR="004A1D5E" w:rsidRDefault="004A1D5E" w:rsidP="004A1D5E">
      <w:pPr>
        <w:pStyle w:val="PL"/>
      </w:pPr>
    </w:p>
    <w:p w14:paraId="02EB34CC" w14:textId="77777777" w:rsidR="00FF767D" w:rsidRDefault="00FF767D" w:rsidP="00FF767D">
      <w:pPr>
        <w:pStyle w:val="PL"/>
      </w:pPr>
      <w:r>
        <w:t>ServingNetworkFunctionID</w:t>
      </w:r>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t>servingNetworkFunctionInformation</w:t>
      </w:r>
      <w:r>
        <w:tab/>
        <w:t>[0]</w:t>
      </w:r>
      <w:r w:rsidR="002C458C" w:rsidDel="002C458C">
        <w:t xml:space="preserve"> </w:t>
      </w:r>
      <w:r>
        <w:t>NetworkFunctionInformation,</w:t>
      </w:r>
    </w:p>
    <w:p w14:paraId="7BB7BE27" w14:textId="77777777" w:rsidR="00FF767D" w:rsidRDefault="00FF767D" w:rsidP="00FF767D">
      <w:pPr>
        <w:pStyle w:val="PL"/>
      </w:pPr>
      <w:r>
        <w:tab/>
        <w:t>aMFIdentifier</w:t>
      </w:r>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t>ambrUL</w:t>
      </w:r>
      <w:r>
        <w:tab/>
      </w:r>
      <w:r>
        <w:tab/>
      </w:r>
      <w:r>
        <w:tab/>
      </w:r>
      <w:r>
        <w:tab/>
        <w:t>[1] Bitrate,</w:t>
      </w:r>
    </w:p>
    <w:p w14:paraId="4AF602DB" w14:textId="77777777" w:rsidR="00474B48" w:rsidRDefault="00474B48" w:rsidP="00474B48">
      <w:pPr>
        <w:pStyle w:val="PL"/>
      </w:pPr>
      <w:r>
        <w:tab/>
        <w:t>ambrDL</w:t>
      </w:r>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r>
        <w:t>SharingLevel</w:t>
      </w:r>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t>sHARED</w:t>
      </w:r>
      <w:r>
        <w:tab/>
      </w:r>
      <w:r>
        <w:tab/>
      </w:r>
      <w:r>
        <w:tab/>
        <w:t>(0),</w:t>
      </w:r>
    </w:p>
    <w:p w14:paraId="6D025EF6" w14:textId="77777777" w:rsidR="00FA23BD" w:rsidRDefault="00FA23BD" w:rsidP="00FA23BD">
      <w:pPr>
        <w:pStyle w:val="PL"/>
      </w:pPr>
      <w:r>
        <w:tab/>
        <w:t>nON-SHARED</w:t>
      </w:r>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4377" w:name="_Hlk155949007"/>
      <w:r>
        <w:t>SIPEventType</w:t>
      </w:r>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lastRenderedPageBreak/>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4377"/>
    <w:p w14:paraId="7ADBFFBF" w14:textId="77777777" w:rsidR="00FA23BD" w:rsidRDefault="00FA23BD" w:rsidP="00FA23BD">
      <w:pPr>
        <w:pStyle w:val="PL"/>
      </w:pPr>
    </w:p>
    <w:p w14:paraId="64EF4BBA" w14:textId="77777777" w:rsidR="00FA23BD" w:rsidRDefault="00FA23BD" w:rsidP="00FA23BD">
      <w:pPr>
        <w:pStyle w:val="PL"/>
      </w:pPr>
      <w:r>
        <w:t>SingleNSSAI</w:t>
      </w:r>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t>sST</w:t>
      </w:r>
      <w:r>
        <w:tab/>
      </w:r>
      <w:r>
        <w:tab/>
      </w:r>
      <w:r>
        <w:tab/>
        <w:t>[0]</w:t>
      </w:r>
      <w:r w:rsidDel="0081607D">
        <w:t xml:space="preserve"> </w:t>
      </w:r>
      <w:r>
        <w:t>SliceServiceType,</w:t>
      </w:r>
    </w:p>
    <w:p w14:paraId="3DC76032" w14:textId="77777777" w:rsidR="00FA23BD" w:rsidRDefault="00FA23BD" w:rsidP="00FA23BD">
      <w:pPr>
        <w:pStyle w:val="PL"/>
      </w:pPr>
      <w:r>
        <w:tab/>
        <w:t xml:space="preserve">sD </w:t>
      </w:r>
      <w:r>
        <w:tab/>
      </w:r>
      <w:r>
        <w:tab/>
      </w:r>
      <w:r>
        <w:tab/>
        <w:t>[1] SliceDifferentiator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r>
        <w:t>SliceServiceType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r>
        <w:t>SliceDifferentiator</w:t>
      </w:r>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r>
        <w:t>SMdeliveryReportRequested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r>
        <w:t>SMFTrigger</w:t>
      </w:r>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t>startOfPDUSession</w:t>
      </w:r>
      <w:r>
        <w:tab/>
      </w:r>
      <w:r>
        <w:tab/>
      </w:r>
      <w:r>
        <w:tab/>
      </w:r>
      <w:r>
        <w:tab/>
      </w:r>
      <w:r>
        <w:tab/>
      </w:r>
      <w:r>
        <w:tab/>
      </w:r>
      <w:r>
        <w:tab/>
        <w:t>(1),</w:t>
      </w:r>
    </w:p>
    <w:p w14:paraId="03EA615A" w14:textId="77777777" w:rsidR="004A1D5E" w:rsidRDefault="004A1D5E" w:rsidP="004A1D5E">
      <w:pPr>
        <w:pStyle w:val="PL"/>
      </w:pPr>
      <w:r>
        <w:tab/>
      </w:r>
      <w:r w:rsidR="006B330B">
        <w:t>startOfServiceDataFlowNoSession</w:t>
      </w:r>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t>qoSChange</w:t>
      </w:r>
      <w:r>
        <w:tab/>
      </w:r>
      <w:r>
        <w:tab/>
      </w:r>
      <w:r>
        <w:tab/>
      </w:r>
      <w:r>
        <w:tab/>
      </w:r>
      <w:r>
        <w:tab/>
      </w:r>
      <w:r>
        <w:tab/>
      </w:r>
      <w:r>
        <w:tab/>
      </w:r>
      <w:r>
        <w:tab/>
      </w:r>
      <w:r>
        <w:tab/>
        <w:t>(100),</w:t>
      </w:r>
    </w:p>
    <w:p w14:paraId="6BE56EF4" w14:textId="77777777" w:rsidR="004A1D5E" w:rsidRDefault="004A1D5E" w:rsidP="004A1D5E">
      <w:pPr>
        <w:pStyle w:val="PL"/>
      </w:pPr>
      <w:r>
        <w:tab/>
        <w:t>userLocationChange</w:t>
      </w:r>
      <w:r>
        <w:tab/>
      </w:r>
      <w:r>
        <w:tab/>
      </w:r>
      <w:r>
        <w:tab/>
      </w:r>
      <w:r>
        <w:tab/>
      </w:r>
      <w:r>
        <w:tab/>
      </w:r>
      <w:r>
        <w:tab/>
      </w:r>
      <w:r>
        <w:tab/>
        <w:t>(101),</w:t>
      </w:r>
    </w:p>
    <w:p w14:paraId="5BDE6799"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E393437" w14:textId="77777777" w:rsidR="004A1D5E" w:rsidRDefault="004A1D5E" w:rsidP="004A1D5E">
      <w:pPr>
        <w:pStyle w:val="PL"/>
      </w:pPr>
      <w:r>
        <w:tab/>
        <w:t>presenceReportingAreaChange</w:t>
      </w:r>
      <w:r>
        <w:tab/>
      </w:r>
      <w:r>
        <w:tab/>
      </w:r>
      <w:r>
        <w:tab/>
      </w:r>
      <w:r w:rsidR="006B330B">
        <w:tab/>
      </w:r>
      <w:r>
        <w:tab/>
        <w:t>(103),</w:t>
      </w:r>
    </w:p>
    <w:p w14:paraId="739527CD" w14:textId="77777777" w:rsidR="004A1D5E" w:rsidRDefault="004A1D5E" w:rsidP="004A1D5E">
      <w:pPr>
        <w:pStyle w:val="PL"/>
      </w:pPr>
      <w:r>
        <w:tab/>
        <w:t>threeGPPPSDataOffStatusChange</w:t>
      </w:r>
      <w:r>
        <w:tab/>
      </w:r>
      <w:r>
        <w:tab/>
      </w:r>
      <w:r>
        <w:tab/>
      </w:r>
      <w:r>
        <w:tab/>
        <w:t>(104),</w:t>
      </w:r>
    </w:p>
    <w:p w14:paraId="3C24CD32"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3BF8891E" w14:textId="77777777" w:rsidR="00830AEB" w:rsidRDefault="004A1D5E" w:rsidP="00830AEB">
      <w:pPr>
        <w:pStyle w:val="PL"/>
      </w:pPr>
      <w:r>
        <w:tab/>
        <w:t xml:space="preserve">removalOfUPF </w:t>
      </w:r>
      <w:r>
        <w:tab/>
      </w:r>
      <w:r>
        <w:tab/>
      </w:r>
      <w:r>
        <w:tab/>
      </w:r>
      <w:r>
        <w:tab/>
      </w:r>
      <w:r>
        <w:tab/>
      </w:r>
      <w:r>
        <w:tab/>
      </w:r>
      <w:r>
        <w:tab/>
      </w:r>
      <w:r>
        <w:tab/>
        <w:t>(111),</w:t>
      </w:r>
    </w:p>
    <w:p w14:paraId="48B1078F" w14:textId="77777777" w:rsidR="00830AEB" w:rsidRDefault="00830AEB" w:rsidP="00830AEB">
      <w:pPr>
        <w:pStyle w:val="PL"/>
      </w:pPr>
      <w:r>
        <w:tab/>
        <w:t>insertionOfISMF</w:t>
      </w:r>
      <w:r>
        <w:tab/>
      </w:r>
      <w:r>
        <w:tab/>
      </w:r>
      <w:r>
        <w:tab/>
      </w:r>
      <w:r>
        <w:tab/>
      </w:r>
      <w:r>
        <w:tab/>
      </w:r>
      <w:r>
        <w:tab/>
      </w:r>
      <w:r>
        <w:tab/>
      </w:r>
      <w:r>
        <w:tab/>
        <w:t>(112),</w:t>
      </w:r>
    </w:p>
    <w:p w14:paraId="4A7BD39D" w14:textId="77777777" w:rsidR="00830AEB" w:rsidRDefault="00830AEB" w:rsidP="00830AEB">
      <w:pPr>
        <w:pStyle w:val="PL"/>
      </w:pPr>
      <w:r>
        <w:tab/>
        <w:t>removalOfISMF</w:t>
      </w:r>
      <w:r>
        <w:tab/>
      </w:r>
      <w:r>
        <w:tab/>
      </w:r>
      <w:r>
        <w:tab/>
      </w:r>
      <w:r>
        <w:tab/>
      </w:r>
      <w:r>
        <w:tab/>
      </w:r>
      <w:r>
        <w:tab/>
      </w:r>
      <w:r>
        <w:tab/>
      </w:r>
      <w:r>
        <w:tab/>
        <w:t>(113),</w:t>
      </w:r>
    </w:p>
    <w:p w14:paraId="0B71FFA3" w14:textId="77777777" w:rsidR="00CF3E30" w:rsidRDefault="00830AEB" w:rsidP="00CF3E30">
      <w:pPr>
        <w:pStyle w:val="PL"/>
      </w:pPr>
      <w:r>
        <w:tab/>
        <w:t>changeOfISMF</w:t>
      </w:r>
      <w:r>
        <w:tab/>
      </w:r>
      <w:r>
        <w:tab/>
      </w:r>
      <w:r>
        <w:tab/>
      </w:r>
      <w:r>
        <w:tab/>
      </w:r>
      <w:r>
        <w:tab/>
      </w:r>
      <w:r>
        <w:tab/>
      </w:r>
      <w:r>
        <w:tab/>
      </w:r>
      <w:r>
        <w:tab/>
        <w:t>(114),</w:t>
      </w:r>
    </w:p>
    <w:p w14:paraId="2F68BC46"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r>
        <w:t>additionOfAccess</w:t>
      </w:r>
      <w:r>
        <w:tab/>
      </w:r>
      <w:r>
        <w:tab/>
      </w:r>
      <w:r>
        <w:tab/>
      </w:r>
      <w:r>
        <w:tab/>
      </w:r>
      <w:r>
        <w:tab/>
      </w:r>
      <w:r>
        <w:tab/>
      </w:r>
      <w:r>
        <w:tab/>
        <w:t>(116),</w:t>
      </w:r>
    </w:p>
    <w:p w14:paraId="3863ECAC" w14:textId="77777777" w:rsidR="009C4EA2" w:rsidRDefault="00AB25D0" w:rsidP="009C4EA2">
      <w:pPr>
        <w:pStyle w:val="PL"/>
      </w:pPr>
      <w:r>
        <w:tab/>
        <w:t xml:space="preserve">removalOfAccess </w:t>
      </w:r>
      <w:r>
        <w:tab/>
      </w:r>
      <w:r>
        <w:tab/>
      </w:r>
      <w:r>
        <w:tab/>
      </w:r>
      <w:r>
        <w:tab/>
      </w:r>
      <w:r>
        <w:tab/>
      </w:r>
      <w:r>
        <w:tab/>
      </w:r>
      <w:r>
        <w:tab/>
        <w:t>(117),</w:t>
      </w:r>
    </w:p>
    <w:p w14:paraId="6C7B51FB" w14:textId="77777777" w:rsidR="004A1D5E" w:rsidRDefault="009C4EA2" w:rsidP="009C4EA2">
      <w:pPr>
        <w:pStyle w:val="PL"/>
      </w:pPr>
      <w:r>
        <w:tab/>
        <w:t>redundantTransmissionChange</w:t>
      </w:r>
      <w:r>
        <w:tab/>
      </w:r>
      <w:r>
        <w:tab/>
      </w:r>
      <w:r>
        <w:tab/>
      </w:r>
      <w:r>
        <w:tab/>
      </w:r>
      <w:r w:rsidR="00E00062">
        <w:tab/>
      </w:r>
      <w:r>
        <w:t>(118),</w:t>
      </w:r>
    </w:p>
    <w:p w14:paraId="5204FFAC" w14:textId="77777777" w:rsidR="007464CE" w:rsidRDefault="00E00062" w:rsidP="007464C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t>sNSSAIReplacement</w:t>
      </w:r>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t>joinMulticastMBSSession</w:t>
      </w:r>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t>mBSDeliveryMethodChange</w:t>
      </w:r>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t>leaveMulticastMBSSession</w:t>
      </w:r>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tab/>
        <w:t>pDUSessionExpiryDataTimeLimit</w:t>
      </w:r>
      <w:r>
        <w:tab/>
      </w:r>
      <w:r>
        <w:tab/>
      </w:r>
      <w:r>
        <w:tab/>
      </w:r>
      <w:r>
        <w:tab/>
        <w:t>(200),</w:t>
      </w:r>
    </w:p>
    <w:p w14:paraId="53A9CE90" w14:textId="77777777" w:rsidR="004A1D5E" w:rsidRDefault="004A1D5E" w:rsidP="004A1D5E">
      <w:pPr>
        <w:pStyle w:val="PL"/>
      </w:pPr>
      <w:r>
        <w:tab/>
        <w:t>pDUSessionExpiryDataVolumeLimit</w:t>
      </w:r>
      <w:r>
        <w:tab/>
      </w:r>
      <w:r>
        <w:tab/>
      </w:r>
      <w:r w:rsidR="002C458C">
        <w:tab/>
      </w:r>
      <w:r>
        <w:tab/>
        <w:t>(201),</w:t>
      </w:r>
    </w:p>
    <w:p w14:paraId="34665071" w14:textId="77777777" w:rsidR="004A1D5E" w:rsidRDefault="004A1D5E" w:rsidP="004A1D5E">
      <w:pPr>
        <w:pStyle w:val="PL"/>
      </w:pPr>
      <w:r>
        <w:tab/>
        <w:t>pDUSessionExpiryDataEventLimit</w:t>
      </w:r>
      <w:r>
        <w:tab/>
      </w:r>
      <w:r>
        <w:tab/>
      </w:r>
      <w:r>
        <w:tab/>
      </w:r>
      <w:r>
        <w:tab/>
        <w:t>(202),</w:t>
      </w:r>
    </w:p>
    <w:p w14:paraId="5428C8A1" w14:textId="77777777" w:rsidR="004A1D5E" w:rsidRDefault="004A1D5E" w:rsidP="004A1D5E">
      <w:pPr>
        <w:pStyle w:val="PL"/>
      </w:pPr>
      <w:r>
        <w:tab/>
        <w:t>pDUSessionExpiryChargingConditionChanges</w:t>
      </w:r>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t>ratingGroupDataTimeLimit</w:t>
      </w:r>
      <w:r>
        <w:tab/>
      </w:r>
      <w:r>
        <w:tab/>
      </w:r>
      <w:r>
        <w:tab/>
      </w:r>
      <w:r>
        <w:tab/>
      </w:r>
      <w:r>
        <w:tab/>
        <w:t>(300),</w:t>
      </w:r>
    </w:p>
    <w:p w14:paraId="0CA79C0E" w14:textId="77777777" w:rsidR="004A1D5E" w:rsidRDefault="004A1D5E" w:rsidP="004A1D5E">
      <w:pPr>
        <w:pStyle w:val="PL"/>
      </w:pPr>
      <w:r>
        <w:tab/>
        <w:t>ratingGroupDataVolumeLimit</w:t>
      </w:r>
      <w:r>
        <w:tab/>
      </w:r>
      <w:r>
        <w:tab/>
      </w:r>
      <w:r>
        <w:tab/>
      </w:r>
      <w:r>
        <w:tab/>
      </w:r>
      <w:r>
        <w:tab/>
        <w:t>(301),</w:t>
      </w:r>
    </w:p>
    <w:p w14:paraId="151A8DC5" w14:textId="77777777" w:rsidR="004A1D5E" w:rsidRDefault="004A1D5E" w:rsidP="004A1D5E">
      <w:pPr>
        <w:pStyle w:val="PL"/>
      </w:pPr>
      <w:r>
        <w:tab/>
        <w:t>ratingGroupDataEventLimit</w:t>
      </w:r>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t>timeThresholdReached</w:t>
      </w:r>
      <w:r>
        <w:tab/>
      </w:r>
      <w:r>
        <w:tab/>
      </w:r>
      <w:r>
        <w:tab/>
      </w:r>
      <w:r>
        <w:tab/>
      </w:r>
      <w:r>
        <w:tab/>
      </w:r>
      <w:r>
        <w:tab/>
        <w:t>(400),</w:t>
      </w:r>
    </w:p>
    <w:p w14:paraId="31EEBFCC" w14:textId="77777777" w:rsidR="004A1D5E" w:rsidRDefault="004A1D5E" w:rsidP="004A1D5E">
      <w:pPr>
        <w:pStyle w:val="PL"/>
      </w:pPr>
      <w:r>
        <w:tab/>
        <w:t>volumeThresholdReached</w:t>
      </w:r>
      <w:r>
        <w:tab/>
      </w:r>
      <w:r>
        <w:tab/>
      </w:r>
      <w:r>
        <w:tab/>
      </w:r>
      <w:r>
        <w:tab/>
      </w:r>
      <w:r>
        <w:tab/>
      </w:r>
      <w:r>
        <w:tab/>
        <w:t>(401),</w:t>
      </w:r>
    </w:p>
    <w:p w14:paraId="2F40C1B0" w14:textId="77777777" w:rsidR="004A1D5E" w:rsidRDefault="004A1D5E" w:rsidP="004A1D5E">
      <w:pPr>
        <w:pStyle w:val="PL"/>
      </w:pPr>
      <w:r>
        <w:tab/>
        <w:t>unitThresholdReached</w:t>
      </w:r>
      <w:r>
        <w:tab/>
      </w:r>
      <w:r>
        <w:tab/>
      </w:r>
      <w:r>
        <w:tab/>
      </w:r>
      <w:r>
        <w:tab/>
      </w:r>
      <w:r>
        <w:tab/>
      </w:r>
      <w:r>
        <w:tab/>
        <w:t>(402),</w:t>
      </w:r>
    </w:p>
    <w:p w14:paraId="625348D7" w14:textId="77777777" w:rsidR="004A1D5E" w:rsidRDefault="004A1D5E" w:rsidP="004A1D5E">
      <w:pPr>
        <w:pStyle w:val="PL"/>
      </w:pPr>
      <w:r>
        <w:tab/>
        <w:t>timeQuotaExhausted</w:t>
      </w:r>
      <w:r>
        <w:tab/>
      </w:r>
      <w:r>
        <w:tab/>
      </w:r>
      <w:r>
        <w:tab/>
      </w:r>
      <w:r>
        <w:tab/>
      </w:r>
      <w:r>
        <w:tab/>
      </w:r>
      <w:r>
        <w:tab/>
      </w:r>
      <w:r>
        <w:tab/>
        <w:t>(403),</w:t>
      </w:r>
    </w:p>
    <w:p w14:paraId="301E3A05" w14:textId="77777777" w:rsidR="004A1D5E" w:rsidRDefault="004A1D5E" w:rsidP="004A1D5E">
      <w:pPr>
        <w:pStyle w:val="PL"/>
      </w:pPr>
      <w:r>
        <w:tab/>
        <w:t>volumeQuotaExhausted</w:t>
      </w:r>
      <w:r>
        <w:tab/>
      </w:r>
      <w:r>
        <w:tab/>
      </w:r>
      <w:r>
        <w:tab/>
      </w:r>
      <w:r>
        <w:tab/>
      </w:r>
      <w:r>
        <w:tab/>
      </w:r>
      <w:r>
        <w:tab/>
        <w:t>(404),</w:t>
      </w:r>
    </w:p>
    <w:p w14:paraId="12A4AA76" w14:textId="77777777" w:rsidR="004A1D5E" w:rsidRDefault="004A1D5E" w:rsidP="004A1D5E">
      <w:pPr>
        <w:pStyle w:val="PL"/>
      </w:pPr>
      <w:r>
        <w:tab/>
        <w:t>unitQuotaExhausted</w:t>
      </w:r>
      <w:r>
        <w:tab/>
      </w:r>
      <w:r>
        <w:tab/>
      </w:r>
      <w:r>
        <w:tab/>
      </w:r>
      <w:r>
        <w:tab/>
      </w:r>
      <w:r>
        <w:tab/>
      </w:r>
      <w:r>
        <w:tab/>
      </w:r>
      <w:r>
        <w:tab/>
        <w:t>(405),</w:t>
      </w:r>
    </w:p>
    <w:p w14:paraId="522C1FC6" w14:textId="77777777" w:rsidR="004A1D5E" w:rsidRDefault="004A1D5E" w:rsidP="004A1D5E">
      <w:pPr>
        <w:pStyle w:val="PL"/>
      </w:pPr>
      <w:r>
        <w:tab/>
        <w:t>expiryOfQuotaValidityTime</w:t>
      </w:r>
      <w:r>
        <w:tab/>
      </w:r>
      <w:r>
        <w:tab/>
      </w:r>
      <w:r>
        <w:tab/>
      </w:r>
      <w:r>
        <w:tab/>
      </w:r>
      <w:r>
        <w:tab/>
        <w:t>(406),</w:t>
      </w:r>
    </w:p>
    <w:p w14:paraId="01CBBD89" w14:textId="77777777" w:rsidR="004A1D5E" w:rsidRDefault="004A1D5E" w:rsidP="004A1D5E">
      <w:pPr>
        <w:pStyle w:val="PL"/>
      </w:pPr>
      <w:r>
        <w:tab/>
        <w:t>reAuthorizationRequest</w:t>
      </w:r>
      <w:r>
        <w:tab/>
      </w:r>
      <w:r>
        <w:tab/>
      </w:r>
      <w:r>
        <w:tab/>
      </w:r>
      <w:r>
        <w:tab/>
      </w:r>
      <w:r>
        <w:tab/>
      </w:r>
      <w:r>
        <w:tab/>
        <w:t>(407),</w:t>
      </w:r>
    </w:p>
    <w:p w14:paraId="0032D2A4" w14:textId="77777777" w:rsidR="00670D61" w:rsidRPr="007C5CCA" w:rsidRDefault="004A1D5E" w:rsidP="00670D61">
      <w:pPr>
        <w:pStyle w:val="PL"/>
      </w:pPr>
      <w:r>
        <w:lastRenderedPageBreak/>
        <w:tab/>
        <w:t>startOfServiceDataFlowNoValidQuota</w:t>
      </w:r>
      <w:r>
        <w:tab/>
      </w:r>
      <w:r>
        <w:tab/>
      </w:r>
      <w:r>
        <w:tab/>
        <w:t>(408),</w:t>
      </w:r>
    </w:p>
    <w:p w14:paraId="38C794F4"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29CE8ADB" w14:textId="77777777" w:rsidR="004A1D5E" w:rsidRDefault="00606AB8" w:rsidP="00606AB8">
      <w:pPr>
        <w:pStyle w:val="PL"/>
      </w:pPr>
      <w:r>
        <w:tab/>
        <w:t>startOfSDFAdditionalAccessNoValidQuota</w:t>
      </w:r>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t>terminationOfServiceDataFlow</w:t>
      </w:r>
      <w:r>
        <w:tab/>
      </w:r>
      <w:r>
        <w:tab/>
      </w:r>
      <w:r>
        <w:tab/>
      </w:r>
      <w:r>
        <w:tab/>
        <w:t>(500),</w:t>
      </w:r>
    </w:p>
    <w:p w14:paraId="657F00A3" w14:textId="77777777" w:rsidR="004A1D5E" w:rsidRDefault="004A1D5E" w:rsidP="004A1D5E">
      <w:pPr>
        <w:pStyle w:val="PL"/>
      </w:pPr>
      <w:r>
        <w:tab/>
        <w:t>managementIntervention</w:t>
      </w:r>
      <w:r>
        <w:tab/>
      </w:r>
      <w:r>
        <w:tab/>
      </w:r>
      <w:r>
        <w:tab/>
      </w:r>
      <w:r>
        <w:tab/>
      </w:r>
      <w:r>
        <w:tab/>
      </w:r>
      <w:r>
        <w:tab/>
        <w:t>(501),</w:t>
      </w:r>
    </w:p>
    <w:p w14:paraId="54486ACB" w14:textId="77777777" w:rsidR="004A1D5E" w:rsidRDefault="004A1D5E" w:rsidP="004A1D5E">
      <w:pPr>
        <w:pStyle w:val="PL"/>
      </w:pPr>
      <w:r>
        <w:tab/>
      </w:r>
      <w:r w:rsidR="00C2430C">
        <w:t>unitCountInactivityTime</w:t>
      </w:r>
      <w:r>
        <w:tab/>
      </w:r>
      <w:r>
        <w:tab/>
      </w:r>
      <w:r>
        <w:tab/>
      </w:r>
      <w:r>
        <w:tab/>
      </w:r>
      <w:r w:rsidR="006B330B">
        <w:tab/>
      </w:r>
      <w:r>
        <w:tab/>
        <w:t>(502),</w:t>
      </w:r>
    </w:p>
    <w:p w14:paraId="7935D811" w14:textId="77777777" w:rsidR="004A1D5E" w:rsidRDefault="004A1D5E" w:rsidP="004A1D5E">
      <w:pPr>
        <w:pStyle w:val="PL"/>
      </w:pPr>
      <w:r>
        <w:tab/>
        <w:t>endOfPDUSession</w:t>
      </w:r>
      <w:r>
        <w:tab/>
      </w:r>
      <w:r>
        <w:tab/>
      </w:r>
      <w:r>
        <w:tab/>
      </w:r>
      <w:r>
        <w:tab/>
      </w:r>
      <w:r>
        <w:tab/>
      </w:r>
      <w:r>
        <w:tab/>
      </w:r>
      <w:r>
        <w:tab/>
      </w:r>
      <w:r>
        <w:tab/>
        <w:t>(503),</w:t>
      </w:r>
    </w:p>
    <w:p w14:paraId="21AEFAB7" w14:textId="77777777" w:rsidR="004A1D5E" w:rsidRDefault="004A1D5E" w:rsidP="004A1D5E">
      <w:pPr>
        <w:pStyle w:val="PL"/>
      </w:pPr>
      <w:r>
        <w:tab/>
        <w:t>cHFResponseWithSessionTermination</w:t>
      </w:r>
      <w:r>
        <w:tab/>
      </w:r>
      <w:r>
        <w:tab/>
      </w:r>
      <w:r>
        <w:tab/>
        <w:t>(504),</w:t>
      </w:r>
    </w:p>
    <w:p w14:paraId="50D4FFBE" w14:textId="77777777" w:rsidR="004A1D5E" w:rsidRDefault="004A1D5E" w:rsidP="004A1D5E">
      <w:pPr>
        <w:pStyle w:val="PL"/>
      </w:pPr>
      <w:r>
        <w:tab/>
        <w:t>cHFAbortRequest</w:t>
      </w:r>
      <w:r>
        <w:tab/>
      </w:r>
      <w:r>
        <w:tab/>
      </w:r>
      <w:r>
        <w:tab/>
      </w:r>
      <w:r>
        <w:tab/>
      </w:r>
      <w:r>
        <w:tab/>
      </w:r>
      <w:r>
        <w:tab/>
      </w:r>
      <w:r>
        <w:tab/>
      </w:r>
      <w:r>
        <w:tab/>
        <w:t>(505),</w:t>
      </w:r>
    </w:p>
    <w:p w14:paraId="1663FDE2" w14:textId="77777777" w:rsidR="005F4182" w:rsidRDefault="005F4182" w:rsidP="004A1D5E">
      <w:pPr>
        <w:pStyle w:val="PL"/>
      </w:pPr>
      <w:r>
        <w:tab/>
        <w:t>abnormalRelease</w:t>
      </w:r>
      <w:r>
        <w:tab/>
      </w:r>
      <w:r>
        <w:tab/>
      </w:r>
      <w:r>
        <w:tab/>
      </w:r>
      <w:r>
        <w:tab/>
      </w:r>
      <w:r>
        <w:tab/>
      </w:r>
      <w:r>
        <w:tab/>
      </w:r>
      <w:r>
        <w:tab/>
      </w:r>
      <w:r>
        <w:tab/>
        <w:t>(506),</w:t>
      </w:r>
    </w:p>
    <w:p w14:paraId="150F831F" w14:textId="77777777" w:rsidR="008D2824" w:rsidRDefault="008D2824" w:rsidP="008D2824">
      <w:pPr>
        <w:pStyle w:val="PL"/>
      </w:pPr>
      <w:r>
        <w:tab/>
        <w:t>notProvidedBySMF</w:t>
      </w:r>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t>qoSFlowExpiryDataTimeLimit</w:t>
      </w:r>
      <w:r>
        <w:tab/>
      </w:r>
      <w:r>
        <w:tab/>
      </w:r>
      <w:r>
        <w:tab/>
      </w:r>
      <w:r>
        <w:tab/>
      </w:r>
      <w:r>
        <w:tab/>
        <w:t>(600),</w:t>
      </w:r>
    </w:p>
    <w:p w14:paraId="4735F79B" w14:textId="77777777" w:rsidR="00D83FDD" w:rsidRDefault="004A1D5E" w:rsidP="00D83FDD">
      <w:pPr>
        <w:pStyle w:val="PL"/>
      </w:pPr>
      <w:r>
        <w:tab/>
        <w:t>qoSFlowExpiryDataVolumeLimit</w:t>
      </w:r>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t>eCGIChange</w:t>
      </w:r>
      <w:r>
        <w:tab/>
      </w:r>
      <w:r>
        <w:tab/>
      </w:r>
      <w:r>
        <w:tab/>
      </w:r>
      <w:r>
        <w:tab/>
      </w:r>
      <w:r>
        <w:tab/>
      </w:r>
      <w:r>
        <w:tab/>
      </w:r>
      <w:r>
        <w:tab/>
      </w:r>
      <w:r>
        <w:tab/>
      </w:r>
      <w:r>
        <w:tab/>
        <w:t>(700),</w:t>
      </w:r>
    </w:p>
    <w:p w14:paraId="3C0FD24F" w14:textId="77777777" w:rsidR="00D83FDD" w:rsidRDefault="00D83FDD" w:rsidP="00D83FDD">
      <w:pPr>
        <w:pStyle w:val="PL"/>
      </w:pPr>
      <w:r>
        <w:tab/>
        <w:t>tAIChange</w:t>
      </w:r>
      <w:r>
        <w:tab/>
      </w:r>
      <w:r>
        <w:tab/>
      </w:r>
      <w:r>
        <w:tab/>
      </w:r>
      <w:r>
        <w:tab/>
      </w:r>
      <w:r>
        <w:tab/>
      </w:r>
      <w:r>
        <w:tab/>
      </w:r>
      <w:r>
        <w:tab/>
      </w:r>
      <w:r>
        <w:tab/>
      </w:r>
      <w:r>
        <w:tab/>
        <w:t>(701),</w:t>
      </w:r>
    </w:p>
    <w:p w14:paraId="4603E8C8" w14:textId="77777777" w:rsidR="00D83FDD" w:rsidRDefault="00D83FDD" w:rsidP="00D83FDD">
      <w:pPr>
        <w:pStyle w:val="PL"/>
      </w:pPr>
      <w:r>
        <w:tab/>
        <w:t>handoverCancel</w:t>
      </w:r>
      <w:r>
        <w:tab/>
      </w:r>
      <w:r>
        <w:tab/>
      </w:r>
      <w:r>
        <w:tab/>
      </w:r>
      <w:r>
        <w:tab/>
      </w:r>
      <w:r>
        <w:tab/>
      </w:r>
      <w:r>
        <w:tab/>
      </w:r>
      <w:r>
        <w:tab/>
      </w:r>
      <w:r>
        <w:tab/>
        <w:t>(702),</w:t>
      </w:r>
    </w:p>
    <w:p w14:paraId="1F061075" w14:textId="77777777" w:rsidR="00D83FDD" w:rsidRDefault="00D83FDD" w:rsidP="00D83FDD">
      <w:pPr>
        <w:pStyle w:val="PL"/>
      </w:pPr>
      <w:r>
        <w:tab/>
        <w:t>handoverStart</w:t>
      </w:r>
      <w:r>
        <w:tab/>
      </w:r>
      <w:r>
        <w:tab/>
      </w:r>
      <w:r>
        <w:tab/>
      </w:r>
      <w:r>
        <w:tab/>
      </w:r>
      <w:r>
        <w:tab/>
      </w:r>
      <w:r>
        <w:tab/>
      </w:r>
      <w:r>
        <w:tab/>
      </w:r>
      <w:r>
        <w:tab/>
        <w:t>(703),</w:t>
      </w:r>
    </w:p>
    <w:p w14:paraId="46B21D23" w14:textId="77777777" w:rsidR="00D83FDD" w:rsidRDefault="00D83FDD" w:rsidP="00D83FDD">
      <w:pPr>
        <w:pStyle w:val="PL"/>
      </w:pPr>
      <w:r>
        <w:tab/>
        <w:t>handoverComplete</w:t>
      </w:r>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t>cGI-SAIChange</w:t>
      </w:r>
      <w:r>
        <w:tab/>
      </w:r>
      <w:r>
        <w:tab/>
      </w:r>
      <w:r>
        <w:tab/>
      </w:r>
      <w:r>
        <w:tab/>
      </w:r>
      <w:r>
        <w:tab/>
      </w:r>
      <w:r>
        <w:tab/>
      </w:r>
      <w:r>
        <w:tab/>
      </w:r>
      <w:r>
        <w:tab/>
        <w:t>(705),</w:t>
      </w:r>
    </w:p>
    <w:p w14:paraId="68284DEF" w14:textId="77777777" w:rsidR="004A1D5E" w:rsidRDefault="00D33E08" w:rsidP="00D33E08">
      <w:pPr>
        <w:pStyle w:val="PL"/>
      </w:pPr>
      <w:r>
        <w:tab/>
        <w:t>rAIChange</w:t>
      </w:r>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r>
        <w:t>SMReplyPathRequested</w:t>
      </w:r>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t xml:space="preserve">noReplyPathSet </w:t>
      </w:r>
      <w:r>
        <w:tab/>
      </w:r>
      <w:r>
        <w:tab/>
      </w:r>
      <w:r>
        <w:tab/>
        <w:t>(0),</w:t>
      </w:r>
    </w:p>
    <w:p w14:paraId="7EA3CB6E" w14:textId="77777777" w:rsidR="001D5EEC" w:rsidRDefault="001D5EEC" w:rsidP="001D5EEC">
      <w:pPr>
        <w:pStyle w:val="PL"/>
      </w:pPr>
      <w:r>
        <w:tab/>
        <w:t>replyPathSet</w:t>
      </w:r>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t>contentProcessing</w:t>
      </w:r>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t>forwardingMultipleSubscriptions</w:t>
      </w:r>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t>networkStorage</w:t>
      </w:r>
      <w:r>
        <w:tab/>
      </w:r>
      <w:r>
        <w:tab/>
      </w:r>
      <w:r>
        <w:tab/>
      </w:r>
      <w:r>
        <w:tab/>
      </w:r>
      <w:r>
        <w:tab/>
      </w:r>
      <w:r>
        <w:tab/>
        <w:t>(5),</w:t>
      </w:r>
    </w:p>
    <w:p w14:paraId="6CE29790" w14:textId="77777777" w:rsidR="00241B7C" w:rsidRDefault="00241B7C" w:rsidP="00241B7C">
      <w:pPr>
        <w:pStyle w:val="PL"/>
      </w:pPr>
      <w:r>
        <w:tab/>
        <w:t>toMultipleDestinations</w:t>
      </w:r>
      <w:r>
        <w:tab/>
      </w:r>
      <w:r>
        <w:tab/>
      </w:r>
      <w:r>
        <w:tab/>
      </w:r>
      <w:r>
        <w:tab/>
        <w:t>(6),</w:t>
      </w:r>
    </w:p>
    <w:p w14:paraId="4BDD652D" w14:textId="77777777" w:rsidR="00241B7C" w:rsidRDefault="00241B7C" w:rsidP="00241B7C">
      <w:pPr>
        <w:pStyle w:val="PL"/>
      </w:pPr>
      <w:r>
        <w:tab/>
        <w:t>virtualPrivateNetwork</w:t>
      </w:r>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t>personalSignature</w:t>
      </w:r>
      <w:r>
        <w:tab/>
      </w:r>
      <w:r>
        <w:tab/>
      </w:r>
      <w:r>
        <w:tab/>
      </w:r>
      <w:r>
        <w:tab/>
      </w:r>
      <w:r>
        <w:tab/>
        <w:t>(9),</w:t>
      </w:r>
    </w:p>
    <w:p w14:paraId="118EB717" w14:textId="77777777" w:rsidR="00241B7C" w:rsidRDefault="00241B7C" w:rsidP="00241B7C">
      <w:pPr>
        <w:pStyle w:val="PL"/>
      </w:pPr>
      <w:r>
        <w:tab/>
        <w:t>deferredDelivery</w:t>
      </w:r>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r>
        <w:t>S</w:t>
      </w:r>
      <w:r w:rsidRPr="003B2883">
        <w:rPr>
          <w:lang w:eastAsia="zh-CN"/>
        </w:rPr>
        <w:t>ms</w:t>
      </w:r>
      <w:r>
        <w:rPr>
          <w:lang w:eastAsia="zh-CN"/>
        </w:rPr>
        <w:t xml:space="preserve">Indication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t xml:space="preserve">sMSSupported </w:t>
      </w:r>
      <w:r>
        <w:tab/>
      </w:r>
      <w:r>
        <w:tab/>
      </w:r>
      <w:r>
        <w:tab/>
        <w:t>(0),</w:t>
      </w:r>
    </w:p>
    <w:p w14:paraId="485580A7" w14:textId="77777777" w:rsidR="00F32F5F" w:rsidRDefault="00F32F5F" w:rsidP="00F32F5F">
      <w:pPr>
        <w:pStyle w:val="PL"/>
      </w:pPr>
      <w:r>
        <w:tab/>
        <w:t>sMSNotSupported</w:t>
      </w:r>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r>
        <w:t>SNPNInformation   ::= SET</w:t>
      </w:r>
    </w:p>
    <w:p w14:paraId="50C5D295" w14:textId="77777777" w:rsidR="000800FA" w:rsidRDefault="000800FA" w:rsidP="000800FA">
      <w:pPr>
        <w:pStyle w:val="PL"/>
      </w:pPr>
      <w:r>
        <w:t>{</w:t>
      </w:r>
    </w:p>
    <w:p w14:paraId="502C7E43" w14:textId="77777777" w:rsidR="000800FA" w:rsidRDefault="000800FA" w:rsidP="000800FA">
      <w:pPr>
        <w:pStyle w:val="PL"/>
      </w:pPr>
      <w:r>
        <w:tab/>
        <w:t>sNPNID</w:t>
      </w:r>
      <w:r>
        <w:tab/>
      </w:r>
      <w:r>
        <w:tab/>
      </w:r>
      <w:r>
        <w:tab/>
      </w:r>
      <w:r>
        <w:tab/>
        <w:t>[0] PlmnIdNid,</w:t>
      </w:r>
    </w:p>
    <w:p w14:paraId="55F4ABE7" w14:textId="77777777" w:rsidR="003F29E6" w:rsidRDefault="000800FA" w:rsidP="003F29E6">
      <w:pPr>
        <w:pStyle w:val="PL"/>
      </w:pPr>
      <w:r>
        <w:tab/>
        <w:t>accessType</w:t>
      </w:r>
      <w:r>
        <w:tab/>
      </w:r>
      <w:r>
        <w:tab/>
      </w:r>
      <w:r>
        <w:tab/>
        <w:t>[1] AccessType OPTIONAL</w:t>
      </w:r>
      <w:r w:rsidR="003F29E6">
        <w:t xml:space="preserve">, </w:t>
      </w:r>
    </w:p>
    <w:p w14:paraId="26739569" w14:textId="77777777" w:rsidR="000800FA" w:rsidRDefault="003F29E6" w:rsidP="003F29E6">
      <w:pPr>
        <w:pStyle w:val="PL"/>
      </w:pPr>
      <w:r>
        <w:tab/>
        <w:t>n3IWFFQDN</w:t>
      </w:r>
      <w:r>
        <w:tab/>
      </w:r>
      <w:r>
        <w:tab/>
      </w:r>
      <w:r>
        <w:tab/>
        <w:t>[2] NodeAddress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r>
        <w:rPr>
          <w:lang w:eastAsia="zh-CN"/>
        </w:rPr>
        <w:t>SoftwareImageInfo</w:t>
      </w:r>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r w:rsidRPr="00604B40">
        <w:t>SSCMode</w:t>
      </w:r>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lastRenderedPageBreak/>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r>
        <w:t xml:space="preserve">Ssm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t>sourceIpAddr</w:t>
      </w:r>
      <w:r>
        <w:tab/>
      </w:r>
      <w:r>
        <w:rPr>
          <w:lang w:eastAsia="zh-CN"/>
        </w:rPr>
        <w:t xml:space="preserve">[0] </w:t>
      </w:r>
      <w:r>
        <w:t>IPAddress,</w:t>
      </w:r>
    </w:p>
    <w:p w14:paraId="33EECBE6" w14:textId="77777777" w:rsidR="00B0073B" w:rsidRDefault="00B0073B" w:rsidP="00B0073B">
      <w:pPr>
        <w:pStyle w:val="PL"/>
      </w:pPr>
      <w:r>
        <w:tab/>
      </w:r>
      <w:r>
        <w:rPr>
          <w:rFonts w:hint="eastAsia"/>
          <w:lang w:eastAsia="zh-CN"/>
        </w:rPr>
        <w:t>des</w:t>
      </w:r>
      <w:r>
        <w:t>tIpAddr</w:t>
      </w:r>
      <w:r>
        <w:tab/>
      </w:r>
      <w:r>
        <w:tab/>
      </w:r>
      <w:r>
        <w:rPr>
          <w:lang w:eastAsia="zh-CN"/>
        </w:rPr>
        <w:t xml:space="preserve">[1] </w:t>
      </w:r>
      <w:r>
        <w:t>IPAddress</w:t>
      </w:r>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r w:rsidRPr="004C52B4">
        <w:t>SteerModeValue</w:t>
      </w:r>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t xml:space="preserve">activeStandby </w:t>
      </w:r>
      <w:r>
        <w:tab/>
      </w:r>
      <w:r>
        <w:tab/>
        <w:t>(0),</w:t>
      </w:r>
    </w:p>
    <w:p w14:paraId="423461BA" w14:textId="77777777" w:rsidR="00606AB8" w:rsidRDefault="00606AB8" w:rsidP="00606AB8">
      <w:pPr>
        <w:pStyle w:val="PL"/>
      </w:pPr>
      <w:r>
        <w:tab/>
        <w:t>loadBalancing</w:t>
      </w:r>
      <w:r>
        <w:tab/>
      </w:r>
      <w:r>
        <w:tab/>
        <w:t>(1),</w:t>
      </w:r>
    </w:p>
    <w:p w14:paraId="6E95F85B" w14:textId="77777777" w:rsidR="00606AB8" w:rsidRDefault="00606AB8" w:rsidP="00606AB8">
      <w:pPr>
        <w:pStyle w:val="PL"/>
      </w:pPr>
      <w:r>
        <w:tab/>
        <w:t xml:space="preserve">smallestDelay </w:t>
      </w:r>
      <w:r>
        <w:tab/>
      </w:r>
      <w:r>
        <w:tab/>
        <w:t>(2),</w:t>
      </w:r>
    </w:p>
    <w:p w14:paraId="0A65A875" w14:textId="77777777" w:rsidR="00606AB8" w:rsidRDefault="00606AB8" w:rsidP="00606AB8">
      <w:pPr>
        <w:pStyle w:val="PL"/>
      </w:pPr>
      <w:r>
        <w:tab/>
        <w:t xml:space="preserve">priorityBased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r>
        <w:t>SubscribedQoSInformation</w:t>
      </w:r>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t>aRP</w:t>
      </w:r>
      <w:r>
        <w:tab/>
      </w:r>
      <w:r>
        <w:tab/>
      </w:r>
      <w:r>
        <w:tab/>
      </w:r>
      <w:r>
        <w:tab/>
      </w:r>
      <w:r>
        <w:tab/>
        <w:t>[2] AllocationRetentionPriority OPTIONAL,</w:t>
      </w:r>
    </w:p>
    <w:p w14:paraId="495353B3" w14:textId="77777777" w:rsidR="00474B48" w:rsidRDefault="00474B48" w:rsidP="00474B48">
      <w:pPr>
        <w:pStyle w:val="PL"/>
      </w:pPr>
      <w:r>
        <w:tab/>
        <w:t xml:space="preserve">priorityLevel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4378" w:name="_Hlk49498400"/>
    </w:p>
    <w:p w14:paraId="1B4789E1" w14:textId="77777777" w:rsidR="00F653AA" w:rsidRDefault="00F653AA" w:rsidP="00F653AA">
      <w:pPr>
        <w:pStyle w:val="PL"/>
      </w:pPr>
    </w:p>
    <w:p w14:paraId="2281493E" w14:textId="77777777" w:rsidR="00F653AA" w:rsidRDefault="00F653AA" w:rsidP="00F653AA">
      <w:pPr>
        <w:pStyle w:val="PL"/>
      </w:pPr>
      <w:r>
        <w:t xml:space="preserve">SvcExperience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4378"/>
    <w:p w14:paraId="655DB73B" w14:textId="77777777" w:rsidR="003F29E6" w:rsidRDefault="003F29E6" w:rsidP="003F29E6">
      <w:pPr>
        <w:pStyle w:val="PL"/>
      </w:pPr>
    </w:p>
    <w:p w14:paraId="574B4FA3" w14:textId="77777777" w:rsidR="003F29E6" w:rsidRDefault="003F29E6" w:rsidP="003F29E6">
      <w:pPr>
        <w:pStyle w:val="PL"/>
      </w:pPr>
      <w:r>
        <w:t>SynchronizationState</w:t>
      </w:r>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t>freerun</w:t>
      </w:r>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r>
        <w:t>TenantIdentifier</w:t>
      </w:r>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t>guaranteedThpt</w:t>
      </w:r>
      <w:r>
        <w:tab/>
      </w:r>
      <w:r>
        <w:tab/>
      </w:r>
      <w:r>
        <w:tab/>
        <w:t>[0] Bitrate,</w:t>
      </w:r>
    </w:p>
    <w:p w14:paraId="2A9B4EF5" w14:textId="77777777" w:rsidR="00FA23BD" w:rsidRDefault="00FA23BD" w:rsidP="00FA23BD">
      <w:pPr>
        <w:pStyle w:val="PL"/>
      </w:pPr>
      <w:r>
        <w:tab/>
        <w:t>maximumThpt</w:t>
      </w:r>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r>
        <w:t>TimeDistributionMethod</w:t>
      </w:r>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r>
        <w:t>TimeSource</w:t>
      </w:r>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t>atomicClock</w:t>
      </w:r>
      <w:r>
        <w:tab/>
      </w:r>
      <w:r>
        <w:tab/>
      </w:r>
      <w:r>
        <w:tab/>
      </w:r>
      <w:r>
        <w:tab/>
        <w:t>(2),</w:t>
      </w:r>
    </w:p>
    <w:p w14:paraId="4DE31D50" w14:textId="77777777" w:rsidR="003F29E6" w:rsidRDefault="003F29E6" w:rsidP="003F29E6">
      <w:pPr>
        <w:pStyle w:val="PL"/>
        <w:tabs>
          <w:tab w:val="clear" w:pos="1920"/>
          <w:tab w:val="left" w:pos="1840"/>
        </w:tabs>
      </w:pPr>
      <w:r>
        <w:tab/>
        <w:t>terrestrialRadio</w:t>
      </w:r>
      <w:r>
        <w:tab/>
      </w:r>
      <w:r>
        <w:tab/>
        <w:t>(3),</w:t>
      </w:r>
    </w:p>
    <w:p w14:paraId="1CE8618D" w14:textId="77777777" w:rsidR="003F29E6" w:rsidRDefault="003F29E6" w:rsidP="003F29E6">
      <w:pPr>
        <w:pStyle w:val="PL"/>
        <w:tabs>
          <w:tab w:val="clear" w:pos="1920"/>
          <w:tab w:val="left" w:pos="1840"/>
        </w:tabs>
      </w:pPr>
      <w:r>
        <w:tab/>
        <w:t>serialTimeCode</w:t>
      </w:r>
      <w:r>
        <w:tab/>
      </w:r>
      <w:r>
        <w:tab/>
      </w:r>
      <w:r>
        <w:tab/>
        <w:t>(4),</w:t>
      </w:r>
    </w:p>
    <w:p w14:paraId="19F32FBF" w14:textId="77777777" w:rsidR="003F29E6" w:rsidRDefault="003F29E6" w:rsidP="003F29E6">
      <w:pPr>
        <w:pStyle w:val="PL"/>
        <w:tabs>
          <w:tab w:val="clear" w:pos="1920"/>
          <w:tab w:val="left" w:pos="1840"/>
        </w:tabs>
      </w:pPr>
      <w:r>
        <w:tab/>
        <w:t>nTP</w:t>
      </w:r>
      <w:r>
        <w:tab/>
      </w:r>
      <w:r>
        <w:tab/>
      </w:r>
      <w:r>
        <w:tab/>
      </w:r>
      <w:r>
        <w:tab/>
      </w:r>
      <w:r>
        <w:tab/>
      </w:r>
      <w:r>
        <w:tab/>
        <w:t>(5),</w:t>
      </w:r>
    </w:p>
    <w:p w14:paraId="217B7DD7" w14:textId="77777777" w:rsidR="003F29E6" w:rsidRDefault="003F29E6" w:rsidP="003F29E6">
      <w:pPr>
        <w:pStyle w:val="PL"/>
        <w:tabs>
          <w:tab w:val="clear" w:pos="1920"/>
          <w:tab w:val="left" w:pos="1840"/>
        </w:tabs>
      </w:pPr>
      <w:r>
        <w:tab/>
        <w:t>handSet</w:t>
      </w:r>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4379" w:name="_Hlk153270924"/>
      <w:r>
        <w:t>TimeDistributionMethod</w:t>
      </w:r>
      <w:bookmarkEnd w:id="4379"/>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4380" w:name="_Hlk153270936"/>
      <w:r>
        <w:t>tSNtimeDomainNumber</w:t>
      </w:r>
      <w:bookmarkEnd w:id="4380"/>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r>
        <w:t>spatialValidityInformation</w:t>
      </w:r>
      <w:r>
        <w:tab/>
      </w:r>
      <w:r>
        <w:tab/>
      </w:r>
      <w:r>
        <w:tab/>
      </w:r>
      <w:r>
        <w:tab/>
      </w:r>
      <w:r>
        <w:tab/>
        <w:t>[4] SEQUENCE OF TAI OPTIONAL,</w:t>
      </w:r>
    </w:p>
    <w:p w14:paraId="30581B73" w14:textId="77777777" w:rsidR="003F29E6" w:rsidRDefault="003F29E6" w:rsidP="003F29E6">
      <w:pPr>
        <w:pStyle w:val="PL"/>
      </w:pPr>
      <w:r>
        <w:tab/>
        <w:t>timeSynchronizationErrorBudget</w:t>
      </w:r>
      <w:r>
        <w:tab/>
      </w:r>
      <w:r>
        <w:tab/>
      </w:r>
      <w:r>
        <w:tab/>
      </w:r>
      <w:r>
        <w:tab/>
        <w:t>[5] INTEGER OPTIONAL,</w:t>
      </w:r>
    </w:p>
    <w:p w14:paraId="3F21C8D1" w14:textId="77777777" w:rsidR="003F29E6" w:rsidRDefault="003F29E6" w:rsidP="003F29E6">
      <w:pPr>
        <w:pStyle w:val="PL"/>
      </w:pPr>
      <w:r>
        <w:tab/>
        <w:t>synchronizationState</w:t>
      </w:r>
      <w:r>
        <w:tab/>
      </w:r>
      <w:r>
        <w:tab/>
      </w:r>
      <w:r>
        <w:tab/>
      </w:r>
      <w:r>
        <w:tab/>
      </w:r>
      <w:r>
        <w:tab/>
      </w:r>
      <w:r>
        <w:tab/>
        <w:t>[6] SynchronizationState OPTIONAL,</w:t>
      </w:r>
    </w:p>
    <w:p w14:paraId="0E21E30E" w14:textId="77777777" w:rsidR="003F29E6" w:rsidRDefault="003F29E6" w:rsidP="003F29E6">
      <w:pPr>
        <w:pStyle w:val="PL"/>
      </w:pPr>
      <w:r>
        <w:tab/>
        <w:t>clockQuality</w:t>
      </w:r>
      <w:r>
        <w:tab/>
      </w:r>
      <w:r>
        <w:tab/>
      </w:r>
      <w:r>
        <w:tab/>
      </w:r>
      <w:r>
        <w:tab/>
      </w:r>
      <w:r>
        <w:tab/>
      </w:r>
      <w:r>
        <w:tab/>
      </w:r>
      <w:r>
        <w:tab/>
      </w:r>
      <w:r>
        <w:tab/>
        <w:t>[7] ClockQuality OPTIONAL,</w:t>
      </w:r>
    </w:p>
    <w:p w14:paraId="45103D7E" w14:textId="77777777" w:rsidR="003F29E6" w:rsidRPr="0086089B" w:rsidRDefault="003F29E6" w:rsidP="003F29E6">
      <w:pPr>
        <w:pStyle w:val="PL"/>
      </w:pPr>
      <w:r>
        <w:tab/>
        <w:t>parentTimeSource</w:t>
      </w:r>
      <w:r>
        <w:tab/>
      </w:r>
      <w:r>
        <w:tab/>
      </w:r>
      <w:r>
        <w:tab/>
      </w:r>
      <w:r>
        <w:tab/>
      </w:r>
      <w:r>
        <w:tab/>
      </w:r>
      <w:r>
        <w:tab/>
      </w:r>
      <w:r>
        <w:tab/>
        <w:t>[8] TimeSource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r>
        <w:t>TNAPId</w:t>
      </w:r>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r>
        <w:t>TngfId</w:t>
      </w:r>
      <w:r>
        <w:tab/>
      </w:r>
      <w:r>
        <w:tab/>
        <w:t>::= UTF8String</w:t>
      </w:r>
    </w:p>
    <w:p w14:paraId="59D11F7B" w14:textId="77777777" w:rsidR="009A1897" w:rsidRDefault="009A1897" w:rsidP="00CC1CC4">
      <w:pPr>
        <w:pStyle w:val="PL"/>
      </w:pPr>
    </w:p>
    <w:p w14:paraId="46B18767" w14:textId="77777777" w:rsidR="00CC1CC4" w:rsidRDefault="00CC1CC4" w:rsidP="00CC1CC4">
      <w:pPr>
        <w:pStyle w:val="PL"/>
      </w:pPr>
      <w:r>
        <w:t>TopologicalLocation</w:t>
      </w:r>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7EB26A10" w14:textId="77777777" w:rsidR="00CC1CC4" w:rsidRDefault="00CC1CC4" w:rsidP="00CC1CC4">
      <w:pPr>
        <w:pStyle w:val="PL"/>
      </w:pPr>
      <w:r>
        <w:tab/>
        <w:t>trackingAreaIdList</w:t>
      </w:r>
      <w:r>
        <w:tab/>
      </w:r>
      <w:r>
        <w:tab/>
      </w:r>
      <w:r>
        <w:tab/>
      </w:r>
      <w:r>
        <w:tab/>
        <w:t>[1] SEQUENCE OF TAI OPTIONAL,</w:t>
      </w:r>
    </w:p>
    <w:p w14:paraId="1D9BDBE1" w14:textId="77777777" w:rsidR="00CC1CC4" w:rsidRDefault="00CC1CC4" w:rsidP="00CC1CC4">
      <w:pPr>
        <w:pStyle w:val="PL"/>
      </w:pPr>
      <w:r>
        <w:tab/>
        <w:t>servingPLMN</w:t>
      </w:r>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r>
        <w:rPr>
          <w:lang w:eastAsia="zh-CN"/>
        </w:rPr>
        <w:t>TrafficForwardingWay</w:t>
      </w:r>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r>
        <w:rPr>
          <w:lang w:eastAsia="zh-CN"/>
        </w:rPr>
        <w:t>localSwitch</w:t>
      </w:r>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lastRenderedPageBreak/>
        <w:t>{</w:t>
      </w:r>
    </w:p>
    <w:p w14:paraId="64661E02" w14:textId="77777777" w:rsidR="002D5BEF" w:rsidRDefault="004A1D5E" w:rsidP="002D5BEF">
      <w:pPr>
        <w:pStyle w:val="PL"/>
      </w:pPr>
      <w:r>
        <w:tab/>
        <w:t>sMFTrigger</w:t>
      </w:r>
      <w:r>
        <w:tab/>
      </w:r>
      <w:r>
        <w:tab/>
        <w:t>[0] SMFTrigger</w:t>
      </w:r>
      <w:r w:rsidR="002D5BEF">
        <w:t>,</w:t>
      </w:r>
    </w:p>
    <w:p w14:paraId="5AF5EEA3" w14:textId="77777777" w:rsidR="006F6343" w:rsidRDefault="002D5BEF" w:rsidP="006F6343">
      <w:pPr>
        <w:pStyle w:val="PL"/>
      </w:pPr>
      <w:r>
        <w:tab/>
        <w:t>mBSMFTrigger</w:t>
      </w:r>
      <w:r>
        <w:tab/>
        <w:t>[1] MBSMFTrigger</w:t>
      </w:r>
      <w:r w:rsidR="006F6343">
        <w:t>,</w:t>
      </w:r>
    </w:p>
    <w:p w14:paraId="27D0CF31" w14:textId="77777777" w:rsidR="006F6343" w:rsidRDefault="006F6343" w:rsidP="006F6343">
      <w:pPr>
        <w:pStyle w:val="PL"/>
      </w:pPr>
      <w:r>
        <w:tab/>
        <w:t>nSACFTrigger</w:t>
      </w:r>
      <w:r>
        <w:tab/>
        <w:t>[2] NSACFTrigger,</w:t>
      </w:r>
    </w:p>
    <w:p w14:paraId="7F424CED" w14:textId="5837DE0A" w:rsidR="004A1D5E" w:rsidRDefault="006F6343" w:rsidP="004A1D5E">
      <w:pPr>
        <w:pStyle w:val="PL"/>
      </w:pPr>
      <w:r>
        <w:tab/>
        <w:t>iMSTrigger</w:t>
      </w:r>
      <w:r>
        <w:tab/>
        <w:t>[3] IMSTrigger</w:t>
      </w:r>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r>
        <w:t>TriggerCategory</w:t>
      </w:r>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t>immediateReport</w:t>
      </w:r>
      <w:r>
        <w:tab/>
      </w:r>
      <w:r>
        <w:tab/>
        <w:t>(0),</w:t>
      </w:r>
    </w:p>
    <w:p w14:paraId="44E4835A" w14:textId="77777777" w:rsidR="004A1D5E" w:rsidRDefault="004A1D5E" w:rsidP="004A1D5E">
      <w:pPr>
        <w:pStyle w:val="PL"/>
      </w:pPr>
      <w:r>
        <w:tab/>
        <w:t>deferredReport</w:t>
      </w:r>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r w:rsidRPr="0016650A">
        <w:t>TSCAssistance</w:t>
      </w:r>
      <w:r w:rsidRPr="00CC1CDE">
        <w:rPr>
          <w:lang w:bidi="ar-IQ"/>
        </w:rPr>
        <w:t>Information</w:t>
      </w:r>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r>
        <w:t>TSC</w:t>
      </w:r>
      <w:r>
        <w:rPr>
          <w:lang w:eastAsia="zh-CN"/>
        </w:rPr>
        <w:t>FlowDirection</w:t>
      </w:r>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r>
        <w:rPr>
          <w:lang w:bidi="ar-IQ"/>
        </w:rPr>
        <w:t>TSNQoS</w:t>
      </w:r>
      <w:r w:rsidRPr="00CC1CDE">
        <w:rPr>
          <w:lang w:bidi="ar-IQ"/>
        </w:rPr>
        <w:t>Information</w:t>
      </w:r>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r>
        <w:t>TWAPId</w:t>
      </w:r>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r>
        <w:t xml:space="preserve">UsedUnitContainer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t>serviceIdentifier</w:t>
      </w:r>
      <w:r>
        <w:tab/>
      </w:r>
      <w:r>
        <w:tab/>
      </w:r>
      <w:r>
        <w:tab/>
      </w:r>
      <w:r>
        <w:tab/>
      </w:r>
      <w:r>
        <w:tab/>
        <w:t>[0] ServiceIdentifier OPTIONAL,</w:t>
      </w:r>
    </w:p>
    <w:p w14:paraId="7EF33CCF" w14:textId="77777777" w:rsidR="004A1D5E" w:rsidRDefault="004A1D5E" w:rsidP="004A1D5E">
      <w:pPr>
        <w:pStyle w:val="PL"/>
      </w:pPr>
      <w:r>
        <w:tab/>
        <w:t>time</w:t>
      </w:r>
      <w:r>
        <w:tab/>
      </w:r>
      <w:r>
        <w:tab/>
      </w:r>
      <w:r>
        <w:tab/>
      </w:r>
      <w:r>
        <w:tab/>
      </w:r>
      <w:r>
        <w:tab/>
      </w:r>
      <w:r>
        <w:tab/>
      </w:r>
      <w:r>
        <w:tab/>
      </w:r>
      <w:r>
        <w:tab/>
        <w:t>[1] CallDuration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t>triggerTimeStamp</w:t>
      </w:r>
      <w:r>
        <w:tab/>
      </w:r>
      <w:r>
        <w:tab/>
      </w:r>
      <w:r>
        <w:tab/>
      </w:r>
      <w:r w:rsidR="00A96C29">
        <w:tab/>
      </w:r>
      <w:r>
        <w:tab/>
        <w:t>[3] TimeStamp OPTIONAL,</w:t>
      </w:r>
    </w:p>
    <w:p w14:paraId="2442515D" w14:textId="77777777" w:rsidR="004A1D5E" w:rsidRDefault="004A1D5E" w:rsidP="004A1D5E">
      <w:pPr>
        <w:pStyle w:val="PL"/>
      </w:pPr>
      <w:r>
        <w:tab/>
        <w:t>dataTotalVolume</w:t>
      </w:r>
      <w:r>
        <w:tab/>
      </w:r>
      <w:r>
        <w:tab/>
      </w:r>
      <w:r>
        <w:tab/>
      </w:r>
      <w:r>
        <w:tab/>
      </w:r>
      <w:r>
        <w:tab/>
      </w:r>
      <w:r>
        <w:tab/>
        <w:t>[4] DataVolumeOctets OPTIONAL,</w:t>
      </w:r>
    </w:p>
    <w:p w14:paraId="1F38174E" w14:textId="77777777" w:rsidR="004A1D5E" w:rsidRDefault="004A1D5E" w:rsidP="004A1D5E">
      <w:pPr>
        <w:pStyle w:val="PL"/>
      </w:pPr>
      <w:r>
        <w:tab/>
        <w:t>dataVolumeUplink</w:t>
      </w:r>
      <w:r>
        <w:tab/>
      </w:r>
      <w:r>
        <w:tab/>
      </w:r>
      <w:r>
        <w:tab/>
      </w:r>
      <w:r w:rsidR="00A96C29">
        <w:tab/>
      </w:r>
      <w:r>
        <w:tab/>
        <w:t>[5] DataVolumeOctets OPTIONAL,</w:t>
      </w:r>
    </w:p>
    <w:p w14:paraId="45E2DFDB" w14:textId="77777777" w:rsidR="004A1D5E" w:rsidRDefault="004A1D5E" w:rsidP="004A1D5E">
      <w:pPr>
        <w:pStyle w:val="PL"/>
      </w:pPr>
      <w:r>
        <w:tab/>
        <w:t>dataVolumeDownlink</w:t>
      </w:r>
      <w:r>
        <w:tab/>
      </w:r>
      <w:r>
        <w:tab/>
      </w:r>
      <w:r>
        <w:tab/>
      </w:r>
      <w:r>
        <w:tab/>
      </w:r>
      <w:r>
        <w:tab/>
        <w:t>[6] DataVolumeOctets OPTIONAL,</w:t>
      </w:r>
    </w:p>
    <w:p w14:paraId="2BB2AA34" w14:textId="77777777" w:rsidR="004A1D5E" w:rsidRDefault="004A1D5E" w:rsidP="004A1D5E">
      <w:pPr>
        <w:pStyle w:val="PL"/>
      </w:pPr>
      <w:r>
        <w:tab/>
        <w:t>serviceSpecificUnits</w:t>
      </w:r>
      <w:r>
        <w:tab/>
      </w:r>
      <w:r>
        <w:tab/>
      </w:r>
      <w:r>
        <w:tab/>
      </w:r>
      <w:r>
        <w:tab/>
        <w:t>[7] INTEGER OPTIONAL,</w:t>
      </w:r>
    </w:p>
    <w:p w14:paraId="003857F9" w14:textId="77777777" w:rsidR="004A1D5E" w:rsidRDefault="004A1D5E" w:rsidP="004A1D5E">
      <w:pPr>
        <w:pStyle w:val="PL"/>
      </w:pPr>
      <w:r>
        <w:tab/>
        <w:t>eventTimeStamp</w:t>
      </w:r>
      <w:r>
        <w:tab/>
      </w:r>
      <w:r>
        <w:tab/>
      </w:r>
      <w:r>
        <w:tab/>
      </w:r>
      <w:r>
        <w:tab/>
      </w:r>
      <w:r>
        <w:tab/>
      </w:r>
      <w:r>
        <w:tab/>
        <w:t>[8] TimeStamp OPTIONAL,</w:t>
      </w:r>
    </w:p>
    <w:p w14:paraId="0C939F16"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164AC83E" w14:textId="77777777" w:rsidR="004A1D5E" w:rsidRDefault="004A1D5E" w:rsidP="004A1D5E">
      <w:pPr>
        <w:pStyle w:val="PL"/>
      </w:pPr>
      <w:r>
        <w:tab/>
      </w:r>
      <w:r w:rsidR="001863A2">
        <w:t>ratingIndicator</w:t>
      </w:r>
      <w:r>
        <w:tab/>
      </w:r>
      <w:r>
        <w:tab/>
      </w:r>
      <w:r>
        <w:tab/>
      </w:r>
      <w:r>
        <w:tab/>
      </w:r>
      <w:r>
        <w:tab/>
      </w:r>
      <w:r>
        <w:tab/>
        <w:t>[10] RatingIndicator OPTIONAL,</w:t>
      </w:r>
    </w:p>
    <w:p w14:paraId="4DF0ABAF" w14:textId="77777777" w:rsidR="00796D37" w:rsidRPr="00604B40" w:rsidRDefault="004A1D5E" w:rsidP="00796D37">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r w:rsidR="00652DC2" w:rsidRPr="00604B40">
        <w:rPr>
          <w:lang w:val="fr-FR"/>
        </w:rPr>
        <w:t>,</w:t>
      </w:r>
    </w:p>
    <w:p w14:paraId="730E68CA" w14:textId="77777777" w:rsidR="00C44FE8" w:rsidRDefault="00652DC2" w:rsidP="00C44FE8">
      <w:pPr>
        <w:pStyle w:val="PL"/>
      </w:pPr>
      <w:r w:rsidRPr="00604B40">
        <w:rPr>
          <w:lang w:val="fr-FR"/>
        </w:rPr>
        <w:tab/>
      </w:r>
      <w:r>
        <w:t>eventTimeStampExt</w:t>
      </w:r>
      <w:r>
        <w:tab/>
      </w:r>
      <w:r>
        <w:tab/>
      </w:r>
      <w:r>
        <w:tab/>
      </w:r>
      <w:r>
        <w:tab/>
      </w:r>
      <w:r>
        <w:tab/>
        <w:t>[15] SEQUENCE OF TimeStamp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UserLocationInformationStructured is an alternative ASN.1 format to UserLocationInformation</w:t>
      </w:r>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r>
        <w:t>UserLocationInformation</w:t>
      </w:r>
      <w:r>
        <w:tab/>
        <w:t>::= OCTET STRING</w:t>
      </w:r>
    </w:p>
    <w:p w14:paraId="69F90AE6" w14:textId="77777777" w:rsidR="00BE630B" w:rsidRDefault="00BE630B" w:rsidP="00BE630B">
      <w:pPr>
        <w:pStyle w:val="PL"/>
      </w:pPr>
    </w:p>
    <w:p w14:paraId="12241976" w14:textId="77777777" w:rsidR="00BE630B" w:rsidRDefault="00BE630B" w:rsidP="00BE630B">
      <w:pPr>
        <w:pStyle w:val="PL"/>
      </w:pPr>
      <w:r>
        <w:t xml:space="preserve">UserLocationInformationStructured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t>eutraLocation</w:t>
      </w:r>
      <w:r>
        <w:tab/>
      </w:r>
      <w:r>
        <w:tab/>
      </w:r>
      <w:r>
        <w:tab/>
      </w:r>
      <w:r>
        <w:tab/>
        <w:t>[0] EutraLocation OPTIONAL,</w:t>
      </w:r>
    </w:p>
    <w:p w14:paraId="2AB60B94" w14:textId="77777777" w:rsidR="00BE630B" w:rsidRDefault="00BE630B" w:rsidP="00BE630B">
      <w:pPr>
        <w:pStyle w:val="PL"/>
      </w:pPr>
      <w:r>
        <w:tab/>
        <w:t>nrLocation</w:t>
      </w:r>
      <w:r>
        <w:tab/>
      </w:r>
      <w:r>
        <w:tab/>
      </w:r>
      <w:r>
        <w:tab/>
      </w:r>
      <w:r>
        <w:tab/>
      </w:r>
      <w:r>
        <w:tab/>
        <w:t>[1] NrLocation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t>utraLocation</w:t>
      </w:r>
      <w:r>
        <w:tab/>
      </w:r>
      <w:r>
        <w:tab/>
      </w:r>
      <w:r>
        <w:tab/>
      </w:r>
      <w:r>
        <w:tab/>
        <w:t>[3] UtraLocation OPTIONAL,</w:t>
      </w:r>
    </w:p>
    <w:p w14:paraId="53BE2B92" w14:textId="77777777" w:rsidR="00BE630B" w:rsidRDefault="00DC68EF" w:rsidP="00DC68EF">
      <w:pPr>
        <w:pStyle w:val="PL"/>
      </w:pPr>
      <w:r>
        <w:tab/>
        <w:t>geraLocation</w:t>
      </w:r>
      <w:r>
        <w:tab/>
      </w:r>
      <w:r>
        <w:tab/>
      </w:r>
      <w:r>
        <w:tab/>
      </w:r>
      <w:r>
        <w:tab/>
        <w:t xml:space="preserve"> [4] GeraLocation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r w:rsidRPr="00B0318A">
        <w:t>UtraLocation</w:t>
      </w:r>
      <w:r w:rsidRPr="00B0318A">
        <w:tab/>
        <w:t>::= SEQUENCE</w:t>
      </w:r>
    </w:p>
    <w:p w14:paraId="6E479D61" w14:textId="77777777" w:rsidR="00DC68EF" w:rsidRPr="00B0318A" w:rsidRDefault="00DC68EF" w:rsidP="00DC68EF">
      <w:pPr>
        <w:pStyle w:val="PL"/>
      </w:pPr>
      <w:r w:rsidRPr="00B0318A">
        <w:lastRenderedPageBreak/>
        <w:t>{</w:t>
      </w:r>
    </w:p>
    <w:p w14:paraId="4C6D8D1F"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1CBB3E8"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3B898C0" w14:textId="77777777" w:rsidR="00DC68EF" w:rsidRPr="00B0318A" w:rsidRDefault="00DC68EF" w:rsidP="00DC68EF">
      <w:pPr>
        <w:pStyle w:val="PL"/>
      </w:pPr>
      <w:r w:rsidRPr="00B0318A">
        <w:tab/>
        <w:t>ageOfLocationInformation</w:t>
      </w:r>
      <w:r w:rsidRPr="00B0318A">
        <w:tab/>
        <w:t>[4] AgeOfLocationInformation OPTIONAL,</w:t>
      </w:r>
    </w:p>
    <w:p w14:paraId="3BC8F543"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2775DA51"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6F451A22"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r>
        <w:t>VirtualResource</w:t>
      </w:r>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t>virtualMemory</w:t>
      </w:r>
      <w:r>
        <w:tab/>
      </w:r>
      <w:r>
        <w:tab/>
      </w:r>
      <w:r>
        <w:tab/>
      </w:r>
      <w:r>
        <w:tab/>
        <w:t>[0] INTEGER OPTIONAL,</w:t>
      </w:r>
    </w:p>
    <w:p w14:paraId="09CB7EC6"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t>virtualResource</w:t>
      </w:r>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r>
        <w:t>VlrNumber</w:t>
      </w:r>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r>
        <w:t>WAgfId</w:t>
      </w:r>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r>
        <w:br w:type="page"/>
      </w:r>
      <w:bookmarkStart w:id="4381" w:name="_Toc20233307"/>
      <w:bookmarkStart w:id="4382" w:name="_Toc28026887"/>
      <w:bookmarkStart w:id="4383" w:name="_Toc36116722"/>
      <w:bookmarkStart w:id="4384" w:name="_Toc44682906"/>
      <w:bookmarkStart w:id="4385" w:name="_Toc51926757"/>
      <w:bookmarkStart w:id="4386" w:name="_Toc171694551"/>
      <w:r>
        <w:lastRenderedPageBreak/>
        <w:t>6</w:t>
      </w:r>
      <w:r>
        <w:tab/>
        <w:t>CDR encoding rules</w:t>
      </w:r>
      <w:bookmarkEnd w:id="4381"/>
      <w:bookmarkEnd w:id="4382"/>
      <w:bookmarkEnd w:id="4383"/>
      <w:bookmarkEnd w:id="4384"/>
      <w:bookmarkEnd w:id="4385"/>
      <w:bookmarkEnd w:id="4386"/>
    </w:p>
    <w:p w14:paraId="0C0010F1" w14:textId="77777777" w:rsidR="00902768" w:rsidRPr="00902768" w:rsidRDefault="00902768" w:rsidP="00E664B4">
      <w:pPr>
        <w:pStyle w:val="Heading2"/>
      </w:pPr>
      <w:bookmarkStart w:id="4387" w:name="_Toc20233308"/>
      <w:bookmarkStart w:id="4388" w:name="_Toc28026888"/>
      <w:bookmarkStart w:id="4389" w:name="_Toc36116723"/>
      <w:bookmarkStart w:id="4390" w:name="_Toc44682907"/>
      <w:bookmarkStart w:id="4391" w:name="_Toc51926758"/>
      <w:bookmarkStart w:id="4392" w:name="_Toc171694552"/>
      <w:r>
        <w:t>6.0</w:t>
      </w:r>
      <w:r>
        <w:tab/>
        <w:t>Introduction</w:t>
      </w:r>
      <w:bookmarkEnd w:id="4387"/>
      <w:bookmarkEnd w:id="4388"/>
      <w:bookmarkEnd w:id="4389"/>
      <w:bookmarkEnd w:id="4390"/>
      <w:bookmarkEnd w:id="4391"/>
      <w:bookmarkEnd w:id="4392"/>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4393" w:name="_Toc20233309"/>
      <w:bookmarkStart w:id="4394" w:name="_Toc28026889"/>
      <w:bookmarkStart w:id="4395" w:name="_Toc36116724"/>
      <w:bookmarkStart w:id="4396" w:name="_Toc44682908"/>
      <w:bookmarkStart w:id="4397" w:name="_Toc51926759"/>
      <w:bookmarkStart w:id="4398" w:name="_Toc171694553"/>
      <w:r>
        <w:t>6.1</w:t>
      </w:r>
      <w:r>
        <w:tab/>
        <w:t>3GPP standardi</w:t>
      </w:r>
      <w:r w:rsidR="009143D4">
        <w:t>z</w:t>
      </w:r>
      <w:r>
        <w:t>ed encodings</w:t>
      </w:r>
      <w:bookmarkEnd w:id="4393"/>
      <w:bookmarkEnd w:id="4394"/>
      <w:bookmarkEnd w:id="4395"/>
      <w:bookmarkEnd w:id="4396"/>
      <w:bookmarkEnd w:id="4397"/>
      <w:bookmarkEnd w:id="4398"/>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4399" w:name="_Toc20233310"/>
      <w:bookmarkStart w:id="4400" w:name="_Toc28026890"/>
      <w:bookmarkStart w:id="4401" w:name="_Toc36116725"/>
      <w:bookmarkStart w:id="4402" w:name="_Toc44682909"/>
      <w:bookmarkStart w:id="4403" w:name="_Toc51926760"/>
      <w:bookmarkStart w:id="4404" w:name="_Toc171694554"/>
      <w:r>
        <w:t>6.2</w:t>
      </w:r>
      <w:r>
        <w:tab/>
        <w:t>Encoding version indication</w:t>
      </w:r>
      <w:bookmarkEnd w:id="4399"/>
      <w:bookmarkEnd w:id="4400"/>
      <w:bookmarkEnd w:id="4401"/>
      <w:bookmarkEnd w:id="4402"/>
      <w:bookmarkEnd w:id="4403"/>
      <w:bookmarkEnd w:id="4404"/>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r>
        <w:br w:type="page"/>
      </w:r>
      <w:bookmarkStart w:id="4405" w:name="_Toc20233311"/>
      <w:bookmarkStart w:id="4406" w:name="_Toc28026891"/>
      <w:bookmarkStart w:id="4407" w:name="_Toc36116726"/>
      <w:bookmarkStart w:id="4408" w:name="_Toc44682910"/>
      <w:bookmarkStart w:id="4409" w:name="_Toc51926761"/>
      <w:bookmarkStart w:id="4410" w:name="_Toc171694555"/>
      <w:r>
        <w:lastRenderedPageBreak/>
        <w:t>Annex A</w:t>
      </w:r>
      <w:r w:rsidR="007801A3">
        <w:t xml:space="preserve"> (informative)</w:t>
      </w:r>
      <w:r>
        <w:t>:</w:t>
      </w:r>
      <w:r>
        <w:br/>
        <w:t>Void</w:t>
      </w:r>
      <w:bookmarkEnd w:id="4405"/>
      <w:bookmarkEnd w:id="4406"/>
      <w:bookmarkEnd w:id="4407"/>
      <w:bookmarkEnd w:id="4408"/>
      <w:bookmarkEnd w:id="4409"/>
      <w:bookmarkEnd w:id="4410"/>
    </w:p>
    <w:p w14:paraId="3ECCD048" w14:textId="77777777" w:rsidR="009B1C39" w:rsidRDefault="00C24ACB" w:rsidP="00C24ACB">
      <w:pPr>
        <w:pStyle w:val="Heading8"/>
      </w:pPr>
      <w:r>
        <w:br w:type="page"/>
      </w:r>
      <w:bookmarkStart w:id="4411" w:name="_Toc20233312"/>
      <w:bookmarkStart w:id="4412" w:name="_Toc28026892"/>
      <w:bookmarkStart w:id="4413" w:name="_Toc36116727"/>
      <w:bookmarkStart w:id="4414" w:name="_Toc44682911"/>
      <w:bookmarkStart w:id="4415" w:name="_Toc51926762"/>
      <w:bookmarkStart w:id="4416" w:name="_Toc171694556"/>
      <w:r w:rsidR="009B1C39">
        <w:lastRenderedPageBreak/>
        <w:t>Annex B (informative):</w:t>
      </w:r>
      <w:r w:rsidR="009B1C39">
        <w:br/>
        <w:t>Bibliography</w:t>
      </w:r>
      <w:bookmarkEnd w:id="4411"/>
      <w:bookmarkEnd w:id="4412"/>
      <w:bookmarkEnd w:id="4413"/>
      <w:bookmarkEnd w:id="4414"/>
      <w:bookmarkEnd w:id="4415"/>
      <w:bookmarkEnd w:id="4416"/>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r>
        <w:rPr>
          <w:b/>
          <w:bCs/>
        </w:rPr>
        <w:br w:type="page"/>
      </w:r>
      <w:bookmarkStart w:id="4417" w:name="_Toc20233313"/>
      <w:bookmarkStart w:id="4418" w:name="_Toc28026893"/>
      <w:bookmarkStart w:id="4419" w:name="_Toc36116728"/>
      <w:bookmarkStart w:id="4420" w:name="_Toc44682912"/>
      <w:bookmarkStart w:id="4421" w:name="_Toc51926763"/>
      <w:bookmarkStart w:id="4422" w:name="_Toc171694557"/>
      <w:r w:rsidRPr="00532A69">
        <w:lastRenderedPageBreak/>
        <w:t xml:space="preserve">Annex </w:t>
      </w:r>
      <w:r w:rsidR="00C24ACB">
        <w:t>C</w:t>
      </w:r>
      <w:r w:rsidRPr="00532A69">
        <w:t xml:space="preserve"> (informative):</w:t>
      </w:r>
      <w:r w:rsidRPr="00532A69">
        <w:br/>
        <w:t>ASN.1 Cross-reference listing and fully expanded sources</w:t>
      </w:r>
      <w:bookmarkEnd w:id="4417"/>
      <w:bookmarkEnd w:id="4418"/>
      <w:bookmarkEnd w:id="4419"/>
      <w:bookmarkEnd w:id="4420"/>
      <w:bookmarkEnd w:id="4421"/>
      <w:bookmarkEnd w:id="4422"/>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4423" w:name="historyclause"/>
      <w:r>
        <w:br w:type="page"/>
      </w:r>
      <w:bookmarkStart w:id="4424" w:name="_Toc20233314"/>
      <w:bookmarkStart w:id="4425" w:name="_Toc28026894"/>
      <w:bookmarkStart w:id="4426" w:name="_Toc36116729"/>
      <w:bookmarkStart w:id="4427" w:name="_Toc44682913"/>
      <w:bookmarkStart w:id="4428" w:name="_Toc51926764"/>
      <w:bookmarkStart w:id="4429" w:name="_Toc171694558"/>
      <w:r>
        <w:lastRenderedPageBreak/>
        <w:t xml:space="preserve">Annex </w:t>
      </w:r>
      <w:r w:rsidR="00C24ACB">
        <w:t xml:space="preserve">D </w:t>
      </w:r>
      <w:r>
        <w:t>(informative):</w:t>
      </w:r>
      <w:r>
        <w:br/>
        <w:t>Change history</w:t>
      </w:r>
      <w:bookmarkEnd w:id="4424"/>
      <w:bookmarkEnd w:id="4425"/>
      <w:bookmarkEnd w:id="4426"/>
      <w:bookmarkEnd w:id="4427"/>
      <w:bookmarkEnd w:id="4428"/>
      <w:bookmarkEnd w:id="442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4423"/>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702DB2">
        <w:trPr>
          <w:gridAfter w:val="1"/>
          <w:wAfter w:w="44"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702DB2">
        <w:trPr>
          <w:gridAfter w:val="1"/>
          <w:wAfter w:w="44"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702DB2">
        <w:trPr>
          <w:gridAfter w:val="1"/>
          <w:wAfter w:w="44"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702DB2">
        <w:trPr>
          <w:gridAfter w:val="1"/>
          <w:wAfter w:w="44"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702DB2">
        <w:trPr>
          <w:gridAfter w:val="1"/>
          <w:wAfter w:w="44"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702DB2">
        <w:trPr>
          <w:gridAfter w:val="1"/>
          <w:wAfter w:w="44"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702DB2">
        <w:trPr>
          <w:gridAfter w:val="1"/>
          <w:wAfter w:w="44"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702DB2">
        <w:trPr>
          <w:gridAfter w:val="1"/>
          <w:wAfter w:w="44"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702DB2">
        <w:trPr>
          <w:gridAfter w:val="1"/>
          <w:wAfter w:w="44"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702DB2">
        <w:trPr>
          <w:gridAfter w:val="1"/>
          <w:wAfter w:w="44"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702DB2">
        <w:trPr>
          <w:gridAfter w:val="1"/>
          <w:wAfter w:w="44"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702DB2">
        <w:trPr>
          <w:gridAfter w:val="1"/>
          <w:wAfter w:w="44"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702DB2">
        <w:trPr>
          <w:gridAfter w:val="1"/>
          <w:wAfter w:w="44"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702DB2">
        <w:trPr>
          <w:gridAfter w:val="1"/>
          <w:wAfter w:w="44"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702DB2">
        <w:trPr>
          <w:gridAfter w:val="1"/>
          <w:wAfter w:w="44"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702DB2">
        <w:trPr>
          <w:gridAfter w:val="1"/>
          <w:wAfter w:w="44"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702DB2">
        <w:trPr>
          <w:gridAfter w:val="1"/>
          <w:wAfter w:w="44"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702DB2">
        <w:trPr>
          <w:gridAfter w:val="1"/>
          <w:wAfter w:w="44"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702DB2">
        <w:trPr>
          <w:gridAfter w:val="1"/>
          <w:wAfter w:w="44"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702DB2">
        <w:trPr>
          <w:gridAfter w:val="1"/>
          <w:wAfter w:w="44"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702DB2">
        <w:trPr>
          <w:gridAfter w:val="1"/>
          <w:wAfter w:w="44"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702DB2">
        <w:trPr>
          <w:gridAfter w:val="1"/>
          <w:wAfter w:w="44"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702DB2">
        <w:trPr>
          <w:gridAfter w:val="1"/>
          <w:wAfter w:w="44"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702DB2">
        <w:trPr>
          <w:gridAfter w:val="1"/>
          <w:wAfter w:w="44"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702DB2">
        <w:trPr>
          <w:gridAfter w:val="1"/>
          <w:wAfter w:w="44"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702DB2">
        <w:trPr>
          <w:gridAfter w:val="1"/>
          <w:wAfter w:w="44"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702DB2">
        <w:trPr>
          <w:gridAfter w:val="1"/>
          <w:wAfter w:w="44"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702DB2">
        <w:trPr>
          <w:gridAfter w:val="1"/>
          <w:wAfter w:w="44"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702DB2">
        <w:trPr>
          <w:gridAfter w:val="1"/>
          <w:wAfter w:w="44"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702DB2">
        <w:trPr>
          <w:gridAfter w:val="1"/>
          <w:wAfter w:w="44"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702DB2">
        <w:trPr>
          <w:gridAfter w:val="1"/>
          <w:wAfter w:w="44"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702DB2">
        <w:trPr>
          <w:gridAfter w:val="1"/>
          <w:wAfter w:w="44"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702DB2">
        <w:trPr>
          <w:gridAfter w:val="1"/>
          <w:wAfter w:w="44"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702DB2">
        <w:trPr>
          <w:gridAfter w:val="1"/>
          <w:wAfter w:w="44"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702DB2">
        <w:trPr>
          <w:gridAfter w:val="1"/>
          <w:wAfter w:w="44"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702DB2">
        <w:trPr>
          <w:gridAfter w:val="1"/>
          <w:wAfter w:w="44"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702DB2">
        <w:trPr>
          <w:gridAfter w:val="1"/>
          <w:wAfter w:w="44"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702DB2">
        <w:trPr>
          <w:gridAfter w:val="1"/>
          <w:wAfter w:w="44"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702DB2">
        <w:trPr>
          <w:gridAfter w:val="1"/>
          <w:wAfter w:w="44"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702DB2">
        <w:trPr>
          <w:gridAfter w:val="1"/>
          <w:wAfter w:w="44"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702DB2">
        <w:trPr>
          <w:gridAfter w:val="1"/>
          <w:wAfter w:w="44"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702DB2">
        <w:trPr>
          <w:gridAfter w:val="1"/>
          <w:wAfter w:w="44"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702DB2">
        <w:trPr>
          <w:gridAfter w:val="1"/>
          <w:wAfter w:w="44"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702DB2">
        <w:trPr>
          <w:gridAfter w:val="1"/>
          <w:wAfter w:w="44"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702DB2">
        <w:trPr>
          <w:gridAfter w:val="1"/>
          <w:wAfter w:w="44"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702DB2">
        <w:trPr>
          <w:gridAfter w:val="1"/>
          <w:wAfter w:w="44"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702DB2">
        <w:trPr>
          <w:gridAfter w:val="1"/>
          <w:wAfter w:w="44"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702DB2">
        <w:trPr>
          <w:gridAfter w:val="1"/>
          <w:wAfter w:w="44"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702DB2">
        <w:trPr>
          <w:gridAfter w:val="1"/>
          <w:wAfter w:w="44"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702DB2">
        <w:trPr>
          <w:gridAfter w:val="1"/>
          <w:wAfter w:w="44"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702DB2">
        <w:trPr>
          <w:gridAfter w:val="1"/>
          <w:wAfter w:w="44"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702DB2">
        <w:trPr>
          <w:gridAfter w:val="1"/>
          <w:wAfter w:w="44"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702DB2">
        <w:trPr>
          <w:gridAfter w:val="1"/>
          <w:wAfter w:w="44"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702DB2">
        <w:trPr>
          <w:gridAfter w:val="1"/>
          <w:wAfter w:w="44"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702DB2">
        <w:trPr>
          <w:gridAfter w:val="1"/>
          <w:wAfter w:w="44"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702DB2">
        <w:trPr>
          <w:gridAfter w:val="1"/>
          <w:wAfter w:w="44"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702DB2">
        <w:trPr>
          <w:gridAfter w:val="1"/>
          <w:wAfter w:w="44"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702DB2">
        <w:trPr>
          <w:gridAfter w:val="1"/>
          <w:wAfter w:w="44"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702DB2">
        <w:trPr>
          <w:gridAfter w:val="1"/>
          <w:wAfter w:w="44"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702DB2">
        <w:trPr>
          <w:gridAfter w:val="1"/>
          <w:wAfter w:w="44"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702DB2">
        <w:trPr>
          <w:gridAfter w:val="1"/>
          <w:wAfter w:w="44"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702DB2">
        <w:trPr>
          <w:gridAfter w:val="1"/>
          <w:wAfter w:w="44"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702DB2">
        <w:trPr>
          <w:gridAfter w:val="1"/>
          <w:wAfter w:w="44"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702DB2">
        <w:trPr>
          <w:gridAfter w:val="1"/>
          <w:wAfter w:w="44"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702DB2">
        <w:trPr>
          <w:gridAfter w:val="1"/>
          <w:wAfter w:w="44"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702DB2">
        <w:trPr>
          <w:gridAfter w:val="1"/>
          <w:wAfter w:w="44"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702DB2">
        <w:trPr>
          <w:gridAfter w:val="1"/>
          <w:wAfter w:w="44"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702DB2">
        <w:trPr>
          <w:gridAfter w:val="1"/>
          <w:wAfter w:w="44"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702DB2">
        <w:trPr>
          <w:gridAfter w:val="1"/>
          <w:wAfter w:w="44"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702DB2">
        <w:trPr>
          <w:gridAfter w:val="1"/>
          <w:wAfter w:w="44"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702DB2">
        <w:trPr>
          <w:gridAfter w:val="1"/>
          <w:wAfter w:w="44"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702DB2">
        <w:trPr>
          <w:gridAfter w:val="1"/>
          <w:wAfter w:w="44"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702DB2">
        <w:trPr>
          <w:gridAfter w:val="1"/>
          <w:wAfter w:w="44"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702DB2">
        <w:trPr>
          <w:gridAfter w:val="1"/>
          <w:wAfter w:w="44"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702DB2">
        <w:trPr>
          <w:gridAfter w:val="1"/>
          <w:wAfter w:w="44"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702DB2">
        <w:trPr>
          <w:gridAfter w:val="1"/>
          <w:wAfter w:w="44"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702DB2">
        <w:trPr>
          <w:gridAfter w:val="1"/>
          <w:wAfter w:w="44"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702DB2">
        <w:trPr>
          <w:gridAfter w:val="1"/>
          <w:wAfter w:w="44"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702DB2">
        <w:trPr>
          <w:gridAfter w:val="1"/>
          <w:wAfter w:w="44"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702DB2">
        <w:trPr>
          <w:gridAfter w:val="1"/>
          <w:wAfter w:w="44"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702DB2">
        <w:trPr>
          <w:gridAfter w:val="1"/>
          <w:wAfter w:w="44"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702DB2">
        <w:trPr>
          <w:gridAfter w:val="1"/>
          <w:wAfter w:w="44"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702DB2">
        <w:trPr>
          <w:gridAfter w:val="1"/>
          <w:wAfter w:w="44"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702DB2">
        <w:trPr>
          <w:gridAfter w:val="1"/>
          <w:wAfter w:w="44"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702DB2">
        <w:trPr>
          <w:gridAfter w:val="1"/>
          <w:wAfter w:w="44"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702DB2">
        <w:trPr>
          <w:gridAfter w:val="1"/>
          <w:wAfter w:w="44"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702DB2">
        <w:trPr>
          <w:gridAfter w:val="1"/>
          <w:wAfter w:w="44"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702DB2">
        <w:trPr>
          <w:gridAfter w:val="1"/>
          <w:wAfter w:w="44"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702DB2">
        <w:trPr>
          <w:gridAfter w:val="1"/>
          <w:wAfter w:w="44"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702DB2">
        <w:trPr>
          <w:gridAfter w:val="1"/>
          <w:wAfter w:w="44"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702DB2">
        <w:trPr>
          <w:gridAfter w:val="1"/>
          <w:wAfter w:w="44"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702DB2">
        <w:trPr>
          <w:gridAfter w:val="1"/>
          <w:wAfter w:w="44"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702DB2">
        <w:trPr>
          <w:gridAfter w:val="1"/>
          <w:wAfter w:w="44"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702DB2">
        <w:trPr>
          <w:gridAfter w:val="1"/>
          <w:wAfter w:w="44"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702DB2">
        <w:trPr>
          <w:gridAfter w:val="1"/>
          <w:wAfter w:w="44"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702DB2">
        <w:trPr>
          <w:gridAfter w:val="1"/>
          <w:wAfter w:w="44"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702DB2">
        <w:trPr>
          <w:gridAfter w:val="1"/>
          <w:wAfter w:w="44"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702DB2">
        <w:trPr>
          <w:gridAfter w:val="1"/>
          <w:wAfter w:w="44"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702DB2">
        <w:trPr>
          <w:gridAfter w:val="1"/>
          <w:wAfter w:w="44"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702DB2">
        <w:trPr>
          <w:gridAfter w:val="1"/>
          <w:wAfter w:w="44"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702DB2">
        <w:trPr>
          <w:gridAfter w:val="1"/>
          <w:wAfter w:w="44"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702DB2">
        <w:trPr>
          <w:gridAfter w:val="1"/>
          <w:wAfter w:w="44"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702DB2">
        <w:trPr>
          <w:gridAfter w:val="1"/>
          <w:wAfter w:w="44"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702DB2">
        <w:trPr>
          <w:gridAfter w:val="1"/>
          <w:wAfter w:w="44"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702DB2">
        <w:trPr>
          <w:gridAfter w:val="1"/>
          <w:wAfter w:w="44"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702DB2">
        <w:trPr>
          <w:gridAfter w:val="1"/>
          <w:wAfter w:w="44"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702DB2">
        <w:trPr>
          <w:gridAfter w:val="1"/>
          <w:wAfter w:w="44"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702DB2">
        <w:trPr>
          <w:gridAfter w:val="1"/>
          <w:wAfter w:w="44"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702DB2">
        <w:trPr>
          <w:gridAfter w:val="1"/>
          <w:wAfter w:w="44"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702DB2">
        <w:trPr>
          <w:gridAfter w:val="1"/>
          <w:wAfter w:w="44"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702DB2">
        <w:trPr>
          <w:gridAfter w:val="1"/>
          <w:wAfter w:w="44"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702DB2">
        <w:trPr>
          <w:gridAfter w:val="1"/>
          <w:wAfter w:w="44"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702DB2">
        <w:trPr>
          <w:gridAfter w:val="1"/>
          <w:wAfter w:w="44"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702DB2">
        <w:trPr>
          <w:gridAfter w:val="1"/>
          <w:wAfter w:w="44"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702DB2">
        <w:trPr>
          <w:gridAfter w:val="1"/>
          <w:wAfter w:w="44"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702DB2">
        <w:trPr>
          <w:gridAfter w:val="1"/>
          <w:wAfter w:w="44"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702DB2">
        <w:trPr>
          <w:gridAfter w:val="1"/>
          <w:wAfter w:w="44"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702DB2">
        <w:trPr>
          <w:gridAfter w:val="1"/>
          <w:wAfter w:w="44"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702DB2">
        <w:trPr>
          <w:gridAfter w:val="1"/>
          <w:wAfter w:w="44"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702DB2">
        <w:trPr>
          <w:gridAfter w:val="1"/>
          <w:wAfter w:w="44"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702DB2">
        <w:trPr>
          <w:gridAfter w:val="1"/>
          <w:wAfter w:w="44"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702DB2">
        <w:trPr>
          <w:gridAfter w:val="1"/>
          <w:wAfter w:w="44"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702DB2">
        <w:trPr>
          <w:gridAfter w:val="1"/>
          <w:wAfter w:w="44"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702DB2">
        <w:trPr>
          <w:gridAfter w:val="1"/>
          <w:wAfter w:w="44"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702DB2">
        <w:trPr>
          <w:gridAfter w:val="1"/>
          <w:wAfter w:w="44"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702DB2">
        <w:trPr>
          <w:gridAfter w:val="1"/>
          <w:wAfter w:w="44"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702DB2">
        <w:trPr>
          <w:gridAfter w:val="1"/>
          <w:wAfter w:w="44"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702DB2">
        <w:trPr>
          <w:gridAfter w:val="1"/>
          <w:wAfter w:w="44"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702DB2">
        <w:trPr>
          <w:gridAfter w:val="1"/>
          <w:wAfter w:w="44"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702DB2">
        <w:trPr>
          <w:gridAfter w:val="1"/>
          <w:wAfter w:w="44"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702DB2">
        <w:trPr>
          <w:gridAfter w:val="1"/>
          <w:wAfter w:w="44"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702DB2">
        <w:trPr>
          <w:gridAfter w:val="1"/>
          <w:wAfter w:w="44"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702DB2">
        <w:trPr>
          <w:gridAfter w:val="1"/>
          <w:wAfter w:w="44"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702DB2">
        <w:trPr>
          <w:gridAfter w:val="1"/>
          <w:wAfter w:w="44"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702DB2">
        <w:trPr>
          <w:gridAfter w:val="1"/>
          <w:wAfter w:w="44"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702DB2">
        <w:trPr>
          <w:gridAfter w:val="1"/>
          <w:wAfter w:w="44"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702DB2">
        <w:trPr>
          <w:gridAfter w:val="1"/>
          <w:wAfter w:w="44"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702DB2">
        <w:trPr>
          <w:gridAfter w:val="1"/>
          <w:wAfter w:w="44"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702DB2">
        <w:trPr>
          <w:gridAfter w:val="1"/>
          <w:wAfter w:w="44"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702DB2">
        <w:trPr>
          <w:gridAfter w:val="1"/>
          <w:wAfter w:w="44"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702DB2">
        <w:trPr>
          <w:gridAfter w:val="1"/>
          <w:wAfter w:w="44"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702DB2">
        <w:trPr>
          <w:gridAfter w:val="1"/>
          <w:wAfter w:w="44"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702DB2">
        <w:trPr>
          <w:gridAfter w:val="1"/>
          <w:wAfter w:w="44"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702DB2">
        <w:trPr>
          <w:gridAfter w:val="1"/>
          <w:wAfter w:w="44"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702DB2">
        <w:trPr>
          <w:gridAfter w:val="1"/>
          <w:wAfter w:w="44"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702DB2">
        <w:trPr>
          <w:gridAfter w:val="1"/>
          <w:wAfter w:w="44"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702DB2">
        <w:trPr>
          <w:gridAfter w:val="1"/>
          <w:wAfter w:w="44"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702DB2">
        <w:trPr>
          <w:gridAfter w:val="1"/>
          <w:wAfter w:w="44"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702DB2">
        <w:trPr>
          <w:gridAfter w:val="1"/>
          <w:wAfter w:w="44"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702DB2">
        <w:trPr>
          <w:gridAfter w:val="1"/>
          <w:wAfter w:w="44"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702DB2">
        <w:trPr>
          <w:gridAfter w:val="1"/>
          <w:wAfter w:w="44"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702DB2">
        <w:trPr>
          <w:gridAfter w:val="1"/>
          <w:wAfter w:w="44"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702DB2">
        <w:trPr>
          <w:gridAfter w:val="1"/>
          <w:wAfter w:w="44"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702DB2">
        <w:trPr>
          <w:gridAfter w:val="1"/>
          <w:wAfter w:w="44"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702DB2">
        <w:trPr>
          <w:gridAfter w:val="1"/>
          <w:wAfter w:w="44"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702DB2">
        <w:trPr>
          <w:gridAfter w:val="1"/>
          <w:wAfter w:w="44"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702DB2">
        <w:trPr>
          <w:gridAfter w:val="1"/>
          <w:wAfter w:w="44"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702DB2">
        <w:trPr>
          <w:gridAfter w:val="1"/>
          <w:wAfter w:w="44"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702DB2">
        <w:trPr>
          <w:gridAfter w:val="1"/>
          <w:wAfter w:w="44"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702DB2">
        <w:trPr>
          <w:gridAfter w:val="1"/>
          <w:wAfter w:w="44"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702DB2">
        <w:trPr>
          <w:gridAfter w:val="1"/>
          <w:wAfter w:w="44"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702DB2">
        <w:trPr>
          <w:gridAfter w:val="1"/>
          <w:wAfter w:w="44"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702DB2">
        <w:trPr>
          <w:gridAfter w:val="1"/>
          <w:wAfter w:w="44"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702DB2">
        <w:trPr>
          <w:gridAfter w:val="1"/>
          <w:wAfter w:w="44"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702DB2">
        <w:trPr>
          <w:gridAfter w:val="1"/>
          <w:wAfter w:w="44"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702DB2">
        <w:trPr>
          <w:gridAfter w:val="1"/>
          <w:wAfter w:w="44"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702DB2">
        <w:trPr>
          <w:gridAfter w:val="1"/>
          <w:wAfter w:w="44"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702DB2">
        <w:trPr>
          <w:gridAfter w:val="1"/>
          <w:wAfter w:w="44"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702DB2">
        <w:trPr>
          <w:gridAfter w:val="1"/>
          <w:wAfter w:w="44"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702DB2">
        <w:trPr>
          <w:gridAfter w:val="1"/>
          <w:wAfter w:w="44"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702DB2">
        <w:trPr>
          <w:gridAfter w:val="1"/>
          <w:wAfter w:w="44"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702DB2">
        <w:trPr>
          <w:gridAfter w:val="1"/>
          <w:wAfter w:w="44"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702DB2">
        <w:trPr>
          <w:gridAfter w:val="1"/>
          <w:wAfter w:w="44"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702DB2">
        <w:trPr>
          <w:gridAfter w:val="1"/>
          <w:wAfter w:w="44"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702DB2">
        <w:trPr>
          <w:gridAfter w:val="1"/>
          <w:wAfter w:w="44"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702DB2">
        <w:trPr>
          <w:gridAfter w:val="1"/>
          <w:wAfter w:w="44"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702DB2">
        <w:trPr>
          <w:gridAfter w:val="1"/>
          <w:wAfter w:w="44"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702DB2">
        <w:trPr>
          <w:gridAfter w:val="1"/>
          <w:wAfter w:w="44"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702DB2">
        <w:trPr>
          <w:gridAfter w:val="1"/>
          <w:wAfter w:w="44"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702DB2">
        <w:trPr>
          <w:gridAfter w:val="1"/>
          <w:wAfter w:w="44"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702DB2">
        <w:trPr>
          <w:gridAfter w:val="1"/>
          <w:wAfter w:w="44"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702DB2">
        <w:trPr>
          <w:gridAfter w:val="1"/>
          <w:wAfter w:w="44"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702DB2">
        <w:trPr>
          <w:gridAfter w:val="1"/>
          <w:wAfter w:w="44"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702DB2">
        <w:trPr>
          <w:gridAfter w:val="1"/>
          <w:wAfter w:w="44"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702DB2">
        <w:trPr>
          <w:gridAfter w:val="1"/>
          <w:wAfter w:w="44"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702DB2">
        <w:trPr>
          <w:gridAfter w:val="1"/>
          <w:wAfter w:w="44"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702DB2">
        <w:trPr>
          <w:gridAfter w:val="1"/>
          <w:wAfter w:w="44"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702DB2">
        <w:trPr>
          <w:gridAfter w:val="1"/>
          <w:wAfter w:w="44"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702DB2">
        <w:trPr>
          <w:gridAfter w:val="1"/>
          <w:wAfter w:w="44"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702DB2">
        <w:trPr>
          <w:gridAfter w:val="1"/>
          <w:wAfter w:w="44"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702DB2">
        <w:trPr>
          <w:gridAfter w:val="1"/>
          <w:wAfter w:w="44"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702DB2">
        <w:trPr>
          <w:gridAfter w:val="1"/>
          <w:wAfter w:w="44"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702DB2">
        <w:trPr>
          <w:gridAfter w:val="1"/>
          <w:wAfter w:w="44"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702DB2">
        <w:trPr>
          <w:gridAfter w:val="1"/>
          <w:wAfter w:w="44"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702DB2">
        <w:trPr>
          <w:gridAfter w:val="1"/>
          <w:wAfter w:w="44"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702DB2">
        <w:trPr>
          <w:gridAfter w:val="1"/>
          <w:wAfter w:w="44"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702DB2">
        <w:trPr>
          <w:gridAfter w:val="1"/>
          <w:wAfter w:w="44"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702DB2">
        <w:trPr>
          <w:gridAfter w:val="1"/>
          <w:wAfter w:w="44"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702DB2">
        <w:trPr>
          <w:gridAfter w:val="1"/>
          <w:wAfter w:w="44"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702DB2">
        <w:trPr>
          <w:gridAfter w:val="1"/>
          <w:wAfter w:w="44"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702DB2">
        <w:trPr>
          <w:gridAfter w:val="1"/>
          <w:wAfter w:w="44"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702DB2">
        <w:trPr>
          <w:gridAfter w:val="1"/>
          <w:wAfter w:w="44"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702DB2">
        <w:trPr>
          <w:gridAfter w:val="1"/>
          <w:wAfter w:w="44"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702DB2">
        <w:trPr>
          <w:gridAfter w:val="1"/>
          <w:wAfter w:w="44"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702DB2">
        <w:trPr>
          <w:gridAfter w:val="1"/>
          <w:wAfter w:w="44"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702DB2">
        <w:trPr>
          <w:gridAfter w:val="1"/>
          <w:wAfter w:w="44"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702DB2">
        <w:trPr>
          <w:gridAfter w:val="1"/>
          <w:wAfter w:w="44"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702DB2">
        <w:trPr>
          <w:gridAfter w:val="1"/>
          <w:wAfter w:w="44"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702DB2">
        <w:trPr>
          <w:gridAfter w:val="1"/>
          <w:wAfter w:w="44"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702DB2">
        <w:trPr>
          <w:gridAfter w:val="1"/>
          <w:wAfter w:w="44"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702DB2">
        <w:trPr>
          <w:gridAfter w:val="1"/>
          <w:wAfter w:w="44"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702DB2">
        <w:trPr>
          <w:gridAfter w:val="1"/>
          <w:wAfter w:w="44"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702DB2">
        <w:trPr>
          <w:gridAfter w:val="1"/>
          <w:wAfter w:w="44"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702DB2">
        <w:trPr>
          <w:gridAfter w:val="1"/>
          <w:wAfter w:w="44"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702DB2">
        <w:trPr>
          <w:gridAfter w:val="1"/>
          <w:wAfter w:w="44"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702DB2">
        <w:trPr>
          <w:gridAfter w:val="1"/>
          <w:wAfter w:w="44"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702DB2">
        <w:trPr>
          <w:gridAfter w:val="1"/>
          <w:wAfter w:w="44"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702DB2">
        <w:trPr>
          <w:gridAfter w:val="1"/>
          <w:wAfter w:w="44"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702DB2">
        <w:trPr>
          <w:gridAfter w:val="1"/>
          <w:wAfter w:w="44"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702DB2">
        <w:trPr>
          <w:gridAfter w:val="1"/>
          <w:wAfter w:w="44"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702DB2">
        <w:trPr>
          <w:gridAfter w:val="1"/>
          <w:wAfter w:w="44"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702DB2">
        <w:trPr>
          <w:gridAfter w:val="1"/>
          <w:wAfter w:w="44"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702DB2">
        <w:trPr>
          <w:gridAfter w:val="1"/>
          <w:wAfter w:w="44"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702DB2">
        <w:trPr>
          <w:gridAfter w:val="1"/>
          <w:wAfter w:w="44"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702DB2">
        <w:trPr>
          <w:gridAfter w:val="1"/>
          <w:wAfter w:w="44"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702DB2">
        <w:trPr>
          <w:gridAfter w:val="1"/>
          <w:wAfter w:w="44"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702DB2">
        <w:trPr>
          <w:gridAfter w:val="1"/>
          <w:wAfter w:w="44"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702DB2">
        <w:trPr>
          <w:gridAfter w:val="1"/>
          <w:wAfter w:w="44"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702DB2">
        <w:trPr>
          <w:gridAfter w:val="1"/>
          <w:wAfter w:w="44"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702DB2">
        <w:trPr>
          <w:gridAfter w:val="1"/>
          <w:wAfter w:w="44"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702DB2">
        <w:trPr>
          <w:gridAfter w:val="1"/>
          <w:wAfter w:w="44"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702DB2">
        <w:trPr>
          <w:gridAfter w:val="1"/>
          <w:wAfter w:w="44"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702DB2">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702DB2">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702DB2">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702DB2">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702DB2">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702DB2">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702DB2">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702DB2">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702DB2">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702DB2">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702DB2">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702DB2">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702DB2">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702DB2">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702DB2">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702DB2">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702DB2">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702DB2">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702DB2">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702DB2">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702DB2">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702DB2">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bl>
    <w:p w14:paraId="5FA263B4" w14:textId="77777777" w:rsidR="00F20EED" w:rsidRPr="007F318C" w:rsidRDefault="00F20EED" w:rsidP="007F318C">
      <w:pPr>
        <w:pStyle w:val="TAL"/>
        <w:rPr>
          <w:rFonts w:cs="Arial"/>
          <w:sz w:val="16"/>
          <w:szCs w:val="16"/>
        </w:rPr>
      </w:pPr>
    </w:p>
    <w:sectPr w:rsidR="00F20EED"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3836" w14:textId="77777777" w:rsidR="00D55B90" w:rsidRDefault="00D55B90">
      <w:r>
        <w:separator/>
      </w:r>
    </w:p>
  </w:endnote>
  <w:endnote w:type="continuationSeparator" w:id="0">
    <w:p w14:paraId="2E155273" w14:textId="77777777" w:rsidR="00D55B90" w:rsidRDefault="00D5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976F" w14:textId="77777777" w:rsidR="00D55B90" w:rsidRDefault="00D55B90">
      <w:r>
        <w:separator/>
      </w:r>
    </w:p>
  </w:footnote>
  <w:footnote w:type="continuationSeparator" w:id="0">
    <w:p w14:paraId="73F6A980" w14:textId="77777777" w:rsidR="00D55B90" w:rsidRDefault="00D5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2B316975" w:rsidR="00F34118" w:rsidRDefault="00E95D3E">
    <w:pPr>
      <w:pStyle w:val="Header"/>
      <w:framePr w:wrap="auto" w:vAnchor="text" w:hAnchor="page" w:x="7818" w:y="1"/>
      <w:widowControl/>
    </w:pPr>
    <w:r>
      <w:fldChar w:fldCharType="begin"/>
    </w:r>
    <w:r>
      <w:instrText xml:space="preserve"> STYLEREF ZA </w:instrText>
    </w:r>
    <w:r>
      <w:fldChar w:fldCharType="separate"/>
    </w:r>
    <w:r w:rsidR="00762177">
      <w:rPr>
        <w:noProof/>
      </w:rPr>
      <w:t>3GPP TS 32.298 V18.6.0 (2024-06)</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3261F3C1" w:rsidR="00F34118" w:rsidRDefault="00E95D3E">
    <w:pPr>
      <w:pStyle w:val="Header"/>
      <w:framePr w:wrap="auto" w:vAnchor="text" w:hAnchor="margin" w:y="1"/>
      <w:widowControl/>
    </w:pPr>
    <w:r>
      <w:fldChar w:fldCharType="begin"/>
    </w:r>
    <w:r>
      <w:instrText xml:space="preserve"> STYLEREF ZGSM </w:instrText>
    </w:r>
    <w:r>
      <w:fldChar w:fldCharType="separate"/>
    </w:r>
    <w:r w:rsidR="00762177">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mwqAUAEoV5ayw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15F7"/>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264</Pages>
  <Words>99288</Words>
  <Characters>565942</Characters>
  <Application>Microsoft Office Word</Application>
  <DocSecurity>0</DocSecurity>
  <Lines>4716</Lines>
  <Paragraphs>1327</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663903</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32.240_CR0488_(Rel-18)_5MBS_CH</cp:lastModifiedBy>
  <cp:revision>105</cp:revision>
  <cp:lastPrinted>2003-09-10T12:38:00Z</cp:lastPrinted>
  <dcterms:created xsi:type="dcterms:W3CDTF">2024-04-03T12:01:00Z</dcterms:created>
  <dcterms:modified xsi:type="dcterms:W3CDTF">2024-07-12T14:26:00Z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