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22" w:name="_Hlk9873620"/>
      <w:r w:rsidRPr="0046266F">
        <w:t xml:space="preserve">The </w:t>
      </w:r>
      <w:bookmarkStart w:id="3223" w:name="_Hlk9872608"/>
      <w:r w:rsidRPr="0046266F">
        <w:t xml:space="preserve">ME shall compute RES* from RES according to Annex A.4 TS 33.501[41]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9" w:name="_Hlk9867787"/>
      <w:bookmarkStart w:id="3230" w:name="_Hlk10196680"/>
      <w:bookmarkEnd w:id="3220"/>
      <w:r w:rsidRPr="0046266F">
        <w:t>b)</w:t>
      </w:r>
      <w:r w:rsidRPr="0046266F">
        <w:tab/>
        <w:t xml:space="preserve">Upon reception of </w:t>
      </w:r>
      <w:bookmarkEnd w:id="3229"/>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31"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31"/>
    </w:p>
    <w:bookmarkEnd w:id="3230"/>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32" w:name="_Hlk9872520"/>
      <w:r w:rsidR="00D5281E" w:rsidRPr="0046266F">
        <w:rPr>
          <w:i/>
        </w:rPr>
        <w:t>AUTHENTICATION RESPONSE</w:t>
      </w:r>
      <w:r w:rsidR="00D5281E" w:rsidRPr="0046266F">
        <w:t xml:space="preserve"> message </w:t>
      </w:r>
      <w:bookmarkEnd w:id="3232"/>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33" w:name="_Toc50983745"/>
      <w:bookmarkStart w:id="3234" w:name="_Toc50985916"/>
      <w:bookmarkStart w:id="3235" w:name="_Toc57113146"/>
      <w:bookmarkEnd w:id="3228"/>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33"/>
      <w:bookmarkEnd w:id="3234"/>
      <w:bookmarkEnd w:id="3235"/>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53" w:name="_Toc146300426"/>
      <w:r w:rsidRPr="0046266F">
        <w:lastRenderedPageBreak/>
        <w:t>15.2.</w:t>
      </w:r>
      <w:r>
        <w:t>5</w:t>
      </w:r>
      <w:r w:rsidRPr="0046266F">
        <w:t>.</w:t>
      </w:r>
      <w:r>
        <w:t>4.</w:t>
      </w:r>
      <w:r w:rsidRPr="0046266F">
        <w:t>2</w:t>
      </w:r>
      <w:r w:rsidRPr="0046266F">
        <w:tab/>
        <w:t>Procedure</w:t>
      </w:r>
      <w:bookmarkEnd w:id="3353"/>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54" w:name="_Toc146300427"/>
      <w:r w:rsidRPr="0046266F">
        <w:t>15.2.</w:t>
      </w:r>
      <w:r>
        <w:t>5</w:t>
      </w:r>
      <w:r w:rsidRPr="0046266F">
        <w:t>.5</w:t>
      </w:r>
      <w:r w:rsidRPr="0046266F">
        <w:tab/>
        <w:t>Acceptance criteria</w:t>
      </w:r>
      <w:bookmarkEnd w:id="3354"/>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55" w:name="_Toc57113170"/>
      <w:bookmarkStart w:id="3356" w:name="_Toc146300428"/>
      <w:bookmarkEnd w:id="3349"/>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7"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7"/>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8" w:name="_Toc139881799"/>
      <w:r w:rsidRPr="0016029B">
        <w:t>15.3.1.4</w:t>
      </w:r>
      <w:r w:rsidRPr="0016029B">
        <w:tab/>
        <w:t>Method of test</w:t>
      </w:r>
      <w:bookmarkEnd w:id="3358"/>
    </w:p>
    <w:p w14:paraId="3AB7FF67" w14:textId="5B542B2F" w:rsidR="0016029B" w:rsidRPr="0016029B" w:rsidRDefault="0016029B" w:rsidP="0016029B">
      <w:pPr>
        <w:pStyle w:val="Heading5"/>
      </w:pPr>
      <w:bookmarkStart w:id="3359" w:name="_Toc139881800"/>
      <w:r w:rsidRPr="0016029B">
        <w:t>15.3.1.4.1</w:t>
      </w:r>
      <w:r w:rsidRPr="0016029B">
        <w:tab/>
        <w:t>Initial conditions</w:t>
      </w:r>
      <w:bookmarkEnd w:id="3359"/>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rsidP="0016029B">
      <w:pPr>
        <w:pStyle w:val="B1"/>
        <w:numPr>
          <w:ilvl w:val="0"/>
          <w:numId w:val="17"/>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rsidP="0016029B">
      <w:pPr>
        <w:pStyle w:val="B1"/>
        <w:numPr>
          <w:ilvl w:val="0"/>
          <w:numId w:val="17"/>
        </w:numPr>
      </w:pPr>
      <w:r w:rsidRPr="0016029B">
        <w:t>UE connects to the untrusted non-3GPP access using the WLAN AP. UE associates with the WLAN AP and obtains the local IP address.</w:t>
      </w:r>
    </w:p>
    <w:p w14:paraId="03604EEB" w14:textId="77777777" w:rsidR="0016029B" w:rsidRPr="0016029B" w:rsidRDefault="0016029B" w:rsidP="0016029B">
      <w:pPr>
        <w:pStyle w:val="B1"/>
        <w:numPr>
          <w:ilvl w:val="0"/>
          <w:numId w:val="17"/>
        </w:numPr>
      </w:pPr>
      <w:r w:rsidRPr="0016029B">
        <w:t>UE selects the N3IWF and obtains its IP address.</w:t>
      </w:r>
    </w:p>
    <w:p w14:paraId="20C0360F" w14:textId="77777777" w:rsidR="0016029B" w:rsidRPr="0016029B" w:rsidRDefault="0016029B" w:rsidP="0016029B">
      <w:pPr>
        <w:pStyle w:val="B1"/>
        <w:numPr>
          <w:ilvl w:val="0"/>
          <w:numId w:val="17"/>
        </w:numPr>
      </w:pPr>
      <w:r w:rsidRPr="0016029B">
        <w:t>The UE establishes an IPsec tunnel as per the IKEv2 protocol as defined in TS 23.502 [xx] clause 4.12.2.2 figure 4.12.2.2-1.</w:t>
      </w:r>
    </w:p>
    <w:p w14:paraId="08E6A921" w14:textId="77777777" w:rsidR="0016029B" w:rsidRPr="0016029B" w:rsidRDefault="0016029B" w:rsidP="0016029B">
      <w:pPr>
        <w:pStyle w:val="B1"/>
        <w:numPr>
          <w:ilvl w:val="0"/>
          <w:numId w:val="17"/>
        </w:numPr>
      </w:pPr>
      <w:r w:rsidRPr="0016029B">
        <w:t>The NG-SS transmit EAP-Request/5G-Start.</w:t>
      </w:r>
    </w:p>
    <w:p w14:paraId="13F31C00" w14:textId="77777777" w:rsidR="0016029B" w:rsidRPr="0016029B" w:rsidRDefault="0016029B" w:rsidP="0016029B">
      <w:pPr>
        <w:pStyle w:val="B1"/>
        <w:numPr>
          <w:ilvl w:val="0"/>
          <w:numId w:val="17"/>
        </w:numPr>
      </w:pPr>
      <w:r w:rsidRPr="0016029B">
        <w:t>The UE transmits EAP-Response/5G-NAS with NAS PDU [REGISTRATION REQUEST] message.</w:t>
      </w:r>
    </w:p>
    <w:p w14:paraId="7085EAA3" w14:textId="77777777" w:rsidR="0016029B" w:rsidRPr="0016029B" w:rsidRDefault="0016029B" w:rsidP="0016029B">
      <w:pPr>
        <w:pStyle w:val="B1"/>
        <w:numPr>
          <w:ilvl w:val="0"/>
          <w:numId w:val="17"/>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rsidP="0016029B">
      <w:pPr>
        <w:pStyle w:val="B1"/>
        <w:numPr>
          <w:ilvl w:val="0"/>
          <w:numId w:val="17"/>
        </w:numPr>
      </w:pPr>
      <w:r w:rsidRPr="0016029B">
        <w:t>Using the 5G authentication challenge data received in AUTHENTICATION REQUEST message the ME pass the RAND and AUTN to the USIM.</w:t>
      </w:r>
    </w:p>
    <w:p w14:paraId="12AE7AC2" w14:textId="77777777" w:rsidR="0016029B" w:rsidRPr="0016029B" w:rsidRDefault="0016029B" w:rsidP="0016029B">
      <w:pPr>
        <w:pStyle w:val="B1"/>
        <w:numPr>
          <w:ilvl w:val="0"/>
          <w:numId w:val="17"/>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rsidP="0016029B">
      <w:pPr>
        <w:pStyle w:val="B1"/>
        <w:numPr>
          <w:ilvl w:val="0"/>
          <w:numId w:val="17"/>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rsidP="0016029B">
      <w:pPr>
        <w:pStyle w:val="B1"/>
        <w:numPr>
          <w:ilvl w:val="0"/>
          <w:numId w:val="17"/>
        </w:numPr>
      </w:pPr>
      <w:r w:rsidRPr="0016029B">
        <w:t>The UE transmits EAP-Response/5G-NAS with NAS PDU [SECURITY MODE COMPLETE] message.</w:t>
      </w:r>
    </w:p>
    <w:p w14:paraId="2EC2B87F" w14:textId="77777777" w:rsidR="0016029B" w:rsidRPr="0016029B" w:rsidRDefault="0016029B" w:rsidP="0016029B">
      <w:pPr>
        <w:pStyle w:val="B1"/>
        <w:numPr>
          <w:ilvl w:val="0"/>
          <w:numId w:val="17"/>
        </w:numPr>
      </w:pPr>
      <w:r w:rsidRPr="0016029B">
        <w:t>The NG-SS transmits EAP-Success and the IPSec SA is established.</w:t>
      </w:r>
    </w:p>
    <w:p w14:paraId="7F2CAEE2" w14:textId="77777777" w:rsidR="0016029B" w:rsidRPr="0016029B" w:rsidRDefault="0016029B" w:rsidP="0016029B">
      <w:pPr>
        <w:pStyle w:val="B1"/>
        <w:numPr>
          <w:ilvl w:val="0"/>
          <w:numId w:val="17"/>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rsidP="0016029B">
      <w:pPr>
        <w:pStyle w:val="B1"/>
        <w:numPr>
          <w:ilvl w:val="0"/>
          <w:numId w:val="17"/>
        </w:numPr>
      </w:pPr>
      <w:r w:rsidRPr="0016029B">
        <w:t>The UE transmits a REGISTRATION COMPLETE message over IPSec SA.</w:t>
      </w:r>
    </w:p>
    <w:p w14:paraId="267EEAD8" w14:textId="77777777" w:rsidR="0016029B" w:rsidRPr="0016029B" w:rsidRDefault="0016029B" w:rsidP="0016029B">
      <w:pPr>
        <w:pStyle w:val="B1"/>
        <w:numPr>
          <w:ilvl w:val="0"/>
          <w:numId w:val="17"/>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53BC99F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153A71AA" w14:textId="77777777" w:rsidR="0016029B" w:rsidRPr="0016029B" w:rsidRDefault="0016029B" w:rsidP="0016029B">
      <w:pPr>
        <w:jc w:val="center"/>
      </w:pPr>
    </w:p>
    <w:p w14:paraId="7E275282" w14:textId="77777777" w:rsidR="0016029B" w:rsidRPr="0016029B" w:rsidRDefault="0016029B" w:rsidP="0016029B">
      <w:pPr>
        <w:jc w:val="center"/>
        <w:rPr>
          <w:color w:val="00B0F0"/>
        </w:rPr>
      </w:pPr>
      <w:r w:rsidRPr="0016029B">
        <w:rPr>
          <w:color w:val="00B0F0"/>
        </w:rPr>
        <w:t>**** Next Change ****</w:t>
      </w:r>
    </w:p>
    <w:p w14:paraId="45953791" w14:textId="1E79E5DA" w:rsidR="0016029B" w:rsidRPr="0016029B" w:rsidRDefault="0016029B" w:rsidP="0016029B">
      <w:pPr>
        <w:pStyle w:val="Heading2"/>
      </w:pPr>
      <w:r w:rsidRPr="0016029B">
        <w:lastRenderedPageBreak/>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rsidP="0016029B">
      <w:pPr>
        <w:pStyle w:val="B1"/>
        <w:numPr>
          <w:ilvl w:val="0"/>
          <w:numId w:val="20"/>
        </w:numPr>
      </w:pPr>
      <w:r w:rsidRPr="0016029B">
        <w:t>The UE shall support the 5G AKA based primary authentication and key agreement procedure.</w:t>
      </w:r>
    </w:p>
    <w:p w14:paraId="0E7EB69B" w14:textId="77777777" w:rsidR="0016029B" w:rsidRPr="0016029B" w:rsidRDefault="0016029B" w:rsidP="0016029B">
      <w:pPr>
        <w:pStyle w:val="B1"/>
        <w:numPr>
          <w:ilvl w:val="0"/>
          <w:numId w:val="20"/>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lastRenderedPageBreak/>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rsidP="0016029B">
      <w:pPr>
        <w:pStyle w:val="B1"/>
        <w:numPr>
          <w:ilvl w:val="0"/>
          <w:numId w:val="23"/>
        </w:numPr>
      </w:pPr>
      <w:r w:rsidRPr="0016029B">
        <w:t>To verify that ME starts 'EAP-5G' (EAP Response/5G-NAS) between the UE and the N3IWF and is utilized for encapsulating NAS messages.</w:t>
      </w:r>
    </w:p>
    <w:p w14:paraId="37EC8965" w14:textId="77777777" w:rsidR="0016029B" w:rsidRPr="0016029B" w:rsidRDefault="0016029B" w:rsidP="0016029B">
      <w:pPr>
        <w:pStyle w:val="B1"/>
        <w:numPr>
          <w:ilvl w:val="0"/>
          <w:numId w:val="23"/>
        </w:numPr>
      </w:pPr>
      <w:r w:rsidRPr="0016029B">
        <w:t>To verify that ME transmits EAP-Response/5G-NAS with NAS PDU [REGISTRATION REQUEST] message protected, and integrity is verified successfully.</w:t>
      </w:r>
    </w:p>
    <w:p w14:paraId="085FC521" w14:textId="77777777" w:rsidR="0016029B" w:rsidRPr="0016029B" w:rsidRDefault="0016029B" w:rsidP="0016029B">
      <w:pPr>
        <w:pStyle w:val="B1"/>
        <w:numPr>
          <w:ilvl w:val="0"/>
          <w:numId w:val="23"/>
        </w:numPr>
      </w:pPr>
      <w:r w:rsidRPr="0016029B">
        <w:t xml:space="preserve">To verify that ME receives EAP-Success from N3IWF and IPSec SA is established. </w:t>
      </w:r>
    </w:p>
    <w:p w14:paraId="5D1A49DE" w14:textId="77777777" w:rsidR="0016029B" w:rsidRPr="0016029B" w:rsidRDefault="0016029B" w:rsidP="0016029B">
      <w:pPr>
        <w:pStyle w:val="B1"/>
        <w:numPr>
          <w:ilvl w:val="0"/>
          <w:numId w:val="23"/>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rsidP="0016029B">
      <w:pPr>
        <w:pStyle w:val="B1"/>
        <w:numPr>
          <w:ilvl w:val="0"/>
          <w:numId w:val="23"/>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rsidP="0016029B">
      <w:pPr>
        <w:pStyle w:val="B1"/>
        <w:numPr>
          <w:ilvl w:val="0"/>
          <w:numId w:val="22"/>
        </w:numPr>
      </w:pPr>
      <w:r w:rsidRPr="0016029B">
        <w:t>Bring up Cell A and the UE is switched on.</w:t>
      </w:r>
    </w:p>
    <w:p w14:paraId="48C85BDB" w14:textId="77777777" w:rsidR="0016029B" w:rsidRPr="0016029B" w:rsidRDefault="0016029B" w:rsidP="0016029B">
      <w:pPr>
        <w:pStyle w:val="B1"/>
        <w:numPr>
          <w:ilvl w:val="0"/>
          <w:numId w:val="22"/>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rsidP="0016029B">
      <w:pPr>
        <w:pStyle w:val="B1"/>
        <w:numPr>
          <w:ilvl w:val="0"/>
          <w:numId w:val="22"/>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rsidP="0016029B">
      <w:pPr>
        <w:pStyle w:val="B1"/>
        <w:numPr>
          <w:ilvl w:val="0"/>
          <w:numId w:val="22"/>
        </w:numPr>
      </w:pPr>
      <w:r w:rsidRPr="0016029B">
        <w:lastRenderedPageBreak/>
        <w:t>Using the 5G authentication challenge data received in AUTHENTICATION REQUEST message the ME pass the RAND and AUTN to the USIM.</w:t>
      </w:r>
    </w:p>
    <w:p w14:paraId="6AA0A43B" w14:textId="77777777" w:rsidR="0016029B" w:rsidRPr="0016029B" w:rsidRDefault="0016029B" w:rsidP="0016029B">
      <w:pPr>
        <w:pStyle w:val="B1"/>
        <w:numPr>
          <w:ilvl w:val="0"/>
          <w:numId w:val="22"/>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rsidP="0016029B">
      <w:pPr>
        <w:pStyle w:val="B1"/>
        <w:numPr>
          <w:ilvl w:val="0"/>
          <w:numId w:val="22"/>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rsidP="0016029B">
      <w:pPr>
        <w:pStyle w:val="B1"/>
        <w:numPr>
          <w:ilvl w:val="0"/>
          <w:numId w:val="22"/>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rsidP="0016029B">
      <w:pPr>
        <w:pStyle w:val="B1"/>
        <w:numPr>
          <w:ilvl w:val="0"/>
          <w:numId w:val="22"/>
        </w:numPr>
      </w:pPr>
      <w:r w:rsidRPr="0016029B">
        <w:t>Bring up WLAN AP Cell Aw.</w:t>
      </w:r>
    </w:p>
    <w:p w14:paraId="2E9D43DF" w14:textId="77777777" w:rsidR="0016029B" w:rsidRPr="0016029B" w:rsidRDefault="0016029B" w:rsidP="0016029B">
      <w:pPr>
        <w:pStyle w:val="B1"/>
        <w:numPr>
          <w:ilvl w:val="0"/>
          <w:numId w:val="22"/>
        </w:numPr>
      </w:pPr>
      <w:r w:rsidRPr="0016029B">
        <w:t>UE connects to the untrusted non-3GPP access using the WLAN AP. UE associates with the WLAN AP and obtains the local IP address.</w:t>
      </w:r>
    </w:p>
    <w:p w14:paraId="62417C4E" w14:textId="77777777" w:rsidR="0016029B" w:rsidRPr="0016029B" w:rsidRDefault="0016029B" w:rsidP="0016029B">
      <w:pPr>
        <w:pStyle w:val="B1"/>
        <w:numPr>
          <w:ilvl w:val="0"/>
          <w:numId w:val="22"/>
        </w:numPr>
      </w:pPr>
      <w:r w:rsidRPr="0016029B">
        <w:t>UE selects the N3IWF and obtains its IP address.</w:t>
      </w:r>
    </w:p>
    <w:p w14:paraId="054AA251" w14:textId="77777777" w:rsidR="0016029B" w:rsidRPr="0016029B" w:rsidRDefault="0016029B" w:rsidP="0016029B">
      <w:pPr>
        <w:pStyle w:val="B1"/>
        <w:numPr>
          <w:ilvl w:val="0"/>
          <w:numId w:val="22"/>
        </w:numPr>
      </w:pPr>
      <w:r w:rsidRPr="0016029B">
        <w:t xml:space="preserve">The UE establishes an IPsec tunnel as per the IKEv2 protocol as defined in TS 23.502 [xx] clause 4.12.2.2 figure 4.12.2.2-1. </w:t>
      </w:r>
    </w:p>
    <w:p w14:paraId="1B41B912" w14:textId="77777777" w:rsidR="0016029B" w:rsidRPr="0016029B" w:rsidRDefault="0016029B" w:rsidP="0016029B">
      <w:pPr>
        <w:pStyle w:val="B1"/>
        <w:numPr>
          <w:ilvl w:val="0"/>
          <w:numId w:val="22"/>
        </w:numPr>
      </w:pPr>
      <w:r w:rsidRPr="0016029B">
        <w:t>The NG-SS transmit EAP-Request/5G-Start.</w:t>
      </w:r>
    </w:p>
    <w:p w14:paraId="4365B17E" w14:textId="77777777" w:rsidR="0016029B" w:rsidRPr="0016029B" w:rsidRDefault="0016029B" w:rsidP="0016029B">
      <w:pPr>
        <w:pStyle w:val="B1"/>
        <w:numPr>
          <w:ilvl w:val="0"/>
          <w:numId w:val="22"/>
        </w:numPr>
      </w:pPr>
      <w:r w:rsidRPr="0016029B">
        <w:t>The UE transmits EAP-Response/5G-NAS with NAS PDU [REGISTRATION REQUEST] message protected.</w:t>
      </w:r>
    </w:p>
    <w:p w14:paraId="2F571354" w14:textId="77777777" w:rsidR="0016029B" w:rsidRPr="0016029B" w:rsidRDefault="0016029B" w:rsidP="0016029B">
      <w:pPr>
        <w:pStyle w:val="B1"/>
        <w:numPr>
          <w:ilvl w:val="0"/>
          <w:numId w:val="22"/>
        </w:numPr>
      </w:pPr>
      <w:r w:rsidRPr="0016029B">
        <w:t>The NG-SS transmits EAP-Success and the IPSec SA is established.</w:t>
      </w:r>
    </w:p>
    <w:p w14:paraId="3A8D4E37" w14:textId="77777777" w:rsidR="0016029B" w:rsidRPr="0016029B" w:rsidRDefault="0016029B" w:rsidP="0016029B">
      <w:pPr>
        <w:pStyle w:val="B1"/>
        <w:numPr>
          <w:ilvl w:val="0"/>
          <w:numId w:val="22"/>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rsidP="0016029B">
      <w:pPr>
        <w:pStyle w:val="B1"/>
        <w:numPr>
          <w:ilvl w:val="0"/>
          <w:numId w:val="22"/>
        </w:numPr>
      </w:pPr>
      <w:r w:rsidRPr="0016029B">
        <w:t>The UE transmits a REGISTRATION COMPLETE message over IPSec SA.</w:t>
      </w:r>
    </w:p>
    <w:p w14:paraId="441799F9" w14:textId="77777777" w:rsidR="0016029B" w:rsidRPr="0016029B" w:rsidRDefault="0016029B" w:rsidP="0016029B">
      <w:pPr>
        <w:pStyle w:val="B1"/>
        <w:numPr>
          <w:ilvl w:val="0"/>
          <w:numId w:val="22"/>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lastRenderedPageBreak/>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7777777" w:rsidR="0016029B" w:rsidRPr="0016029B" w:rsidRDefault="0016029B" w:rsidP="0016029B">
      <w:pPr>
        <w:pStyle w:val="B3"/>
      </w:pPr>
      <w:r w:rsidRPr="0016029B">
        <w:lastRenderedPageBreak/>
        <w:t>PLMN:</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0"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rsidP="0016029B">
      <w:pPr>
        <w:pStyle w:val="B1"/>
        <w:numPr>
          <w:ilvl w:val="0"/>
          <w:numId w:val="25"/>
        </w:numPr>
      </w:pPr>
      <w:r w:rsidRPr="0016029B">
        <w:t>The UE shall support the 5G AKA based primary authentication and key agreement procedure.</w:t>
      </w:r>
    </w:p>
    <w:p w14:paraId="209A59E9" w14:textId="77777777" w:rsidR="0016029B" w:rsidRPr="0016029B" w:rsidRDefault="0016029B" w:rsidP="0016029B">
      <w:pPr>
        <w:pStyle w:val="B1"/>
        <w:numPr>
          <w:ilvl w:val="0"/>
          <w:numId w:val="25"/>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rsidP="0016029B">
      <w:pPr>
        <w:pStyle w:val="B1"/>
        <w:numPr>
          <w:ilvl w:val="0"/>
          <w:numId w:val="25"/>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rsidP="0016029B">
      <w:pPr>
        <w:pStyle w:val="B1"/>
        <w:numPr>
          <w:ilvl w:val="0"/>
          <w:numId w:val="25"/>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rsidP="0016029B">
      <w:pPr>
        <w:pStyle w:val="B1"/>
        <w:numPr>
          <w:ilvl w:val="0"/>
          <w:numId w:val="25"/>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rsidP="0016029B">
      <w:pPr>
        <w:pStyle w:val="B1"/>
        <w:numPr>
          <w:ilvl w:val="0"/>
          <w:numId w:val="25"/>
        </w:numPr>
      </w:pPr>
      <w:r w:rsidRPr="0016029B">
        <w:lastRenderedPageBreak/>
        <w:t>The UE shall use vendor-specific EAP method 'EAP-5G' between the UE and the N3IWF and is utilized for encapsulating NAS messages.</w:t>
      </w:r>
    </w:p>
    <w:p w14:paraId="1ABE55DC" w14:textId="77777777" w:rsidR="0016029B" w:rsidRPr="0016029B" w:rsidRDefault="0016029B" w:rsidP="0016029B">
      <w:pPr>
        <w:pStyle w:val="B1"/>
        <w:numPr>
          <w:ilvl w:val="0"/>
          <w:numId w:val="25"/>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rsidP="0016029B">
      <w:pPr>
        <w:pStyle w:val="B1"/>
        <w:numPr>
          <w:ilvl w:val="0"/>
          <w:numId w:val="25"/>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rsidP="0016029B">
      <w:pPr>
        <w:pStyle w:val="B1"/>
        <w:numPr>
          <w:ilvl w:val="0"/>
          <w:numId w:val="25"/>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rsidP="0016029B">
      <w:pPr>
        <w:pStyle w:val="B1"/>
        <w:numPr>
          <w:ilvl w:val="0"/>
          <w:numId w:val="25"/>
        </w:numPr>
      </w:pPr>
      <w:r w:rsidRPr="0016029B">
        <w:t>The UE shall support the 5G AKA based primary authentication and key agreement procedure for 3GPP access on a new PLMN.</w:t>
      </w:r>
    </w:p>
    <w:p w14:paraId="5E3B725B" w14:textId="77777777" w:rsidR="0016029B" w:rsidRPr="0016029B" w:rsidRDefault="0016029B" w:rsidP="0016029B">
      <w:pPr>
        <w:pStyle w:val="B1"/>
        <w:numPr>
          <w:ilvl w:val="0"/>
          <w:numId w:val="25"/>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rsidP="0016029B">
      <w:pPr>
        <w:pStyle w:val="B1"/>
        <w:numPr>
          <w:ilvl w:val="0"/>
          <w:numId w:val="25"/>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rsidP="0016029B">
      <w:pPr>
        <w:pStyle w:val="B1"/>
        <w:numPr>
          <w:ilvl w:val="0"/>
          <w:numId w:val="29"/>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rsidP="0016029B">
      <w:pPr>
        <w:pStyle w:val="B1"/>
        <w:numPr>
          <w:ilvl w:val="0"/>
          <w:numId w:val="29"/>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rsidP="0016029B">
      <w:pPr>
        <w:pStyle w:val="B1"/>
        <w:numPr>
          <w:ilvl w:val="0"/>
          <w:numId w:val="29"/>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rsidP="0016029B">
      <w:pPr>
        <w:pStyle w:val="B1"/>
        <w:numPr>
          <w:ilvl w:val="0"/>
          <w:numId w:val="29"/>
        </w:numPr>
      </w:pPr>
      <w:r w:rsidRPr="0016029B">
        <w:t>To verify that ME starts 'EAP-5G' (EAP Response/5G-NAS) between the UE and the N3IWF and is utilized for encapsulating NAS messages.</w:t>
      </w:r>
    </w:p>
    <w:p w14:paraId="6F72CC2E" w14:textId="77777777" w:rsidR="0016029B" w:rsidRPr="0016029B" w:rsidRDefault="0016029B" w:rsidP="0016029B">
      <w:pPr>
        <w:pStyle w:val="B1"/>
        <w:numPr>
          <w:ilvl w:val="0"/>
          <w:numId w:val="29"/>
        </w:numPr>
      </w:pPr>
      <w:r w:rsidRPr="0016029B">
        <w:t>To verify that ME transmits EAP-Response/5G-NAS with NAS PDU [REGISTRATION REQUEST] message protected, and integrity is verified successfully.</w:t>
      </w:r>
    </w:p>
    <w:p w14:paraId="220FF860" w14:textId="77777777" w:rsidR="0016029B" w:rsidRPr="0016029B" w:rsidRDefault="0016029B" w:rsidP="0016029B">
      <w:pPr>
        <w:pStyle w:val="B1"/>
        <w:numPr>
          <w:ilvl w:val="0"/>
          <w:numId w:val="29"/>
        </w:numPr>
      </w:pPr>
      <w:r w:rsidRPr="0016029B">
        <w:t xml:space="preserve">To verify that ME receives EAP-Success from N3IWF and IPSec SA is established. </w:t>
      </w:r>
    </w:p>
    <w:p w14:paraId="59B8317F"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rsidP="0016029B">
      <w:pPr>
        <w:pStyle w:val="B1"/>
        <w:numPr>
          <w:ilvl w:val="0"/>
          <w:numId w:val="29"/>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rsidP="0016029B">
      <w:pPr>
        <w:pStyle w:val="B1"/>
        <w:numPr>
          <w:ilvl w:val="0"/>
          <w:numId w:val="29"/>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rsidP="0016029B">
      <w:pPr>
        <w:pStyle w:val="B1"/>
        <w:numPr>
          <w:ilvl w:val="0"/>
          <w:numId w:val="29"/>
        </w:numPr>
      </w:pPr>
      <w:r w:rsidRPr="0016029B">
        <w:t>To verify that the ME sends AUTHENTICATION RESPONSE message contains the calculated RES* in response to AUTHENTICATION REQUEST message.</w:t>
      </w:r>
    </w:p>
    <w:p w14:paraId="6ADBF078" w14:textId="77777777" w:rsidR="0016029B" w:rsidRPr="0016029B" w:rsidRDefault="0016029B" w:rsidP="0016029B">
      <w:pPr>
        <w:pStyle w:val="B1"/>
        <w:numPr>
          <w:ilvl w:val="0"/>
          <w:numId w:val="29"/>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rsidP="0016029B">
      <w:pPr>
        <w:pStyle w:val="B1"/>
        <w:numPr>
          <w:ilvl w:val="0"/>
          <w:numId w:val="29"/>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61" w:name="_Toc138678066"/>
      <w:bookmarkEnd w:id="3360"/>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1"/>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rsidP="0016029B">
      <w:pPr>
        <w:pStyle w:val="B1"/>
        <w:numPr>
          <w:ilvl w:val="0"/>
          <w:numId w:val="32"/>
        </w:numPr>
      </w:pPr>
      <w:r w:rsidRPr="0016029B">
        <w:t>Bring up Cell A and the UE is switched on.</w:t>
      </w:r>
    </w:p>
    <w:p w14:paraId="470FA38F" w14:textId="77777777" w:rsidR="0016029B" w:rsidRPr="0016029B" w:rsidRDefault="0016029B" w:rsidP="0016029B">
      <w:pPr>
        <w:pStyle w:val="B1"/>
        <w:numPr>
          <w:ilvl w:val="0"/>
          <w:numId w:val="32"/>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35F0F334" w14:textId="77777777" w:rsidR="0016029B" w:rsidRPr="0016029B" w:rsidRDefault="0016029B" w:rsidP="0016029B">
      <w:pPr>
        <w:pStyle w:val="B1"/>
        <w:numPr>
          <w:ilvl w:val="0"/>
          <w:numId w:val="32"/>
        </w:numPr>
      </w:pPr>
      <w:r w:rsidRPr="0016029B">
        <w:lastRenderedPageBreak/>
        <w:t>Upon reception of AUTHENTICATION RESPONSE message from the UE, the NG-SS sends a SECURITY MODE COMMAND message. The UE sends a SECURITY MODE COMPLETE message.</w:t>
      </w:r>
    </w:p>
    <w:p w14:paraId="77AEE0DD" w14:textId="77777777" w:rsidR="0016029B" w:rsidRPr="0016029B" w:rsidRDefault="0016029B" w:rsidP="0016029B">
      <w:pPr>
        <w:pStyle w:val="B1"/>
        <w:numPr>
          <w:ilvl w:val="0"/>
          <w:numId w:val="32"/>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rsidP="0016029B">
      <w:pPr>
        <w:pStyle w:val="B1"/>
        <w:numPr>
          <w:ilvl w:val="0"/>
          <w:numId w:val="32"/>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rsidP="0016029B">
      <w:pPr>
        <w:pStyle w:val="B1"/>
        <w:numPr>
          <w:ilvl w:val="0"/>
          <w:numId w:val="32"/>
        </w:numPr>
      </w:pPr>
      <w:r w:rsidRPr="0016029B">
        <w:t>Bring up WLAN AP Cell Aw.</w:t>
      </w:r>
    </w:p>
    <w:p w14:paraId="4776FE7B" w14:textId="77777777" w:rsidR="0016029B" w:rsidRPr="0016029B" w:rsidRDefault="0016029B" w:rsidP="0016029B">
      <w:pPr>
        <w:pStyle w:val="B1"/>
        <w:numPr>
          <w:ilvl w:val="0"/>
          <w:numId w:val="32"/>
        </w:numPr>
      </w:pPr>
      <w:r w:rsidRPr="0016029B">
        <w:t>UE connects to the untrusted non-3GPP access using the WLAN AP. UE associates with the WLAN AP and obtains the local IP address.</w:t>
      </w:r>
    </w:p>
    <w:p w14:paraId="3B0D89CE" w14:textId="77777777" w:rsidR="0016029B" w:rsidRPr="0016029B" w:rsidRDefault="0016029B" w:rsidP="0016029B">
      <w:pPr>
        <w:pStyle w:val="B1"/>
        <w:numPr>
          <w:ilvl w:val="0"/>
          <w:numId w:val="32"/>
        </w:numPr>
      </w:pPr>
      <w:r w:rsidRPr="0016029B">
        <w:t>UE selects the N3IWF and obtains its IP address.</w:t>
      </w:r>
    </w:p>
    <w:p w14:paraId="116C6481" w14:textId="77777777" w:rsidR="0016029B" w:rsidRPr="0016029B" w:rsidRDefault="0016029B" w:rsidP="0016029B">
      <w:pPr>
        <w:pStyle w:val="B1"/>
        <w:numPr>
          <w:ilvl w:val="0"/>
          <w:numId w:val="32"/>
        </w:numPr>
      </w:pPr>
      <w:r w:rsidRPr="0016029B">
        <w:t xml:space="preserve">The UE establishes an IPsec tunnel as per the IKEv2 protocol as defined in TS 23.502 [xx] clause 4.12.2.2 figure 4.12.2.2-1. </w:t>
      </w:r>
    </w:p>
    <w:p w14:paraId="065852FA" w14:textId="77777777" w:rsidR="0016029B" w:rsidRPr="0016029B" w:rsidRDefault="0016029B" w:rsidP="0016029B">
      <w:pPr>
        <w:pStyle w:val="B1"/>
        <w:numPr>
          <w:ilvl w:val="0"/>
          <w:numId w:val="32"/>
        </w:numPr>
      </w:pPr>
      <w:r w:rsidRPr="0016029B">
        <w:t>The NG-SS transmit EAP-Request/5G-Start.</w:t>
      </w:r>
    </w:p>
    <w:p w14:paraId="0573F772" w14:textId="77777777" w:rsidR="0016029B" w:rsidRPr="0016029B" w:rsidRDefault="0016029B" w:rsidP="0016029B">
      <w:pPr>
        <w:pStyle w:val="B1"/>
        <w:numPr>
          <w:ilvl w:val="0"/>
          <w:numId w:val="32"/>
        </w:numPr>
      </w:pPr>
      <w:r w:rsidRPr="0016029B">
        <w:t>The UE transmits EAP-Response/5G-NAS with NAS PDU [REGISTRATION REQUEST] message protected.</w:t>
      </w:r>
    </w:p>
    <w:p w14:paraId="4CE893D9" w14:textId="77777777" w:rsidR="0016029B" w:rsidRPr="0016029B" w:rsidRDefault="0016029B" w:rsidP="0016029B">
      <w:pPr>
        <w:pStyle w:val="B1"/>
        <w:numPr>
          <w:ilvl w:val="0"/>
          <w:numId w:val="32"/>
        </w:numPr>
      </w:pPr>
      <w:r w:rsidRPr="0016029B">
        <w:t>The NG-SS transmits EAP-Success and the IPSec SA is established.</w:t>
      </w:r>
    </w:p>
    <w:p w14:paraId="117CD7F5" w14:textId="77777777" w:rsidR="0016029B" w:rsidRPr="0016029B" w:rsidRDefault="0016029B" w:rsidP="0016029B">
      <w:pPr>
        <w:pStyle w:val="B1"/>
        <w:numPr>
          <w:ilvl w:val="0"/>
          <w:numId w:val="32"/>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rsidP="0016029B">
      <w:pPr>
        <w:pStyle w:val="B1"/>
        <w:numPr>
          <w:ilvl w:val="0"/>
          <w:numId w:val="32"/>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rsidP="0016029B">
      <w:pPr>
        <w:pStyle w:val="B1"/>
        <w:numPr>
          <w:ilvl w:val="0"/>
          <w:numId w:val="32"/>
        </w:numPr>
      </w:pPr>
      <w:r w:rsidRPr="0016029B">
        <w:t>Turn off Cell A and bring up Cell B.</w:t>
      </w:r>
    </w:p>
    <w:p w14:paraId="570D8BEF"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05113433" w14:textId="77777777" w:rsidR="0016029B" w:rsidRPr="0016029B" w:rsidRDefault="0016029B" w:rsidP="0016029B">
      <w:pPr>
        <w:pStyle w:val="B1"/>
        <w:numPr>
          <w:ilvl w:val="0"/>
          <w:numId w:val="32"/>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rsidP="0016029B">
      <w:pPr>
        <w:pStyle w:val="B1"/>
        <w:numPr>
          <w:ilvl w:val="0"/>
          <w:numId w:val="32"/>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rsidP="0016029B">
      <w:pPr>
        <w:pStyle w:val="B1"/>
        <w:numPr>
          <w:ilvl w:val="0"/>
          <w:numId w:val="32"/>
        </w:numPr>
      </w:pPr>
      <w:r w:rsidRPr="0016029B">
        <w:t>The UE sends a REGISTRATION COMPLETE message.</w:t>
      </w:r>
    </w:p>
    <w:p w14:paraId="14DD2FC4" w14:textId="77777777" w:rsidR="0016029B" w:rsidRPr="0016029B" w:rsidRDefault="0016029B" w:rsidP="0016029B">
      <w:pPr>
        <w:pStyle w:val="B1"/>
        <w:numPr>
          <w:ilvl w:val="0"/>
          <w:numId w:val="32"/>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rsidP="0016029B">
      <w:pPr>
        <w:pStyle w:val="B1"/>
        <w:numPr>
          <w:ilvl w:val="0"/>
          <w:numId w:val="34"/>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rsidP="0016029B">
      <w:pPr>
        <w:pStyle w:val="B1"/>
        <w:numPr>
          <w:ilvl w:val="0"/>
          <w:numId w:val="34"/>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rsidP="0016029B">
      <w:pPr>
        <w:pStyle w:val="B1"/>
        <w:numPr>
          <w:ilvl w:val="0"/>
          <w:numId w:val="34"/>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rsidP="0016029B">
      <w:pPr>
        <w:pStyle w:val="B1"/>
        <w:numPr>
          <w:ilvl w:val="0"/>
          <w:numId w:val="34"/>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rsidP="0016029B">
      <w:pPr>
        <w:pStyle w:val="B1"/>
        <w:numPr>
          <w:ilvl w:val="0"/>
          <w:numId w:val="34"/>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rsidP="0016029B">
      <w:pPr>
        <w:pStyle w:val="B1"/>
        <w:numPr>
          <w:ilvl w:val="0"/>
          <w:numId w:val="34"/>
        </w:numPr>
      </w:pPr>
      <w:r w:rsidRPr="0016029B">
        <w:t>During step m) the UE transmits EAP-Response/5G-NAS with NAS PDU [REGISTRATION REQUEST] message protected and NG-SS verifies Integrity successfully.</w:t>
      </w:r>
    </w:p>
    <w:p w14:paraId="1E3AD958" w14:textId="77777777" w:rsidR="0016029B" w:rsidRPr="0016029B" w:rsidRDefault="0016029B" w:rsidP="0016029B">
      <w:pPr>
        <w:pStyle w:val="B1"/>
        <w:numPr>
          <w:ilvl w:val="0"/>
          <w:numId w:val="34"/>
        </w:numPr>
      </w:pPr>
      <w:r w:rsidRPr="0016029B">
        <w:t>In step n) UE receives EAP-Success to confirm IPSec SA is established.</w:t>
      </w:r>
    </w:p>
    <w:p w14:paraId="52B0B67F" w14:textId="77777777" w:rsidR="0016029B" w:rsidRPr="0016029B" w:rsidRDefault="0016029B" w:rsidP="0016029B">
      <w:pPr>
        <w:pStyle w:val="B1"/>
        <w:numPr>
          <w:ilvl w:val="0"/>
          <w:numId w:val="34"/>
        </w:numPr>
      </w:pPr>
      <w:r w:rsidRPr="0016029B">
        <w:t>In step r) UE initiates REGISTARTION REQUEST over 3GPP access on the new PLMN.</w:t>
      </w:r>
    </w:p>
    <w:p w14:paraId="60560272" w14:textId="77777777" w:rsidR="0016029B" w:rsidRPr="0016029B" w:rsidRDefault="0016029B" w:rsidP="0016029B">
      <w:pPr>
        <w:pStyle w:val="B1"/>
        <w:numPr>
          <w:ilvl w:val="0"/>
          <w:numId w:val="34"/>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rsidP="0016029B">
      <w:pPr>
        <w:pStyle w:val="B1"/>
        <w:numPr>
          <w:ilvl w:val="0"/>
          <w:numId w:val="34"/>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rsidP="0016029B">
      <w:pPr>
        <w:pStyle w:val="B1"/>
        <w:numPr>
          <w:ilvl w:val="0"/>
          <w:numId w:val="34"/>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77777777" w:rsidR="0016029B" w:rsidRPr="0016029B" w:rsidRDefault="0016029B" w:rsidP="0016029B">
      <w:pPr>
        <w:pStyle w:val="B3"/>
      </w:pPr>
      <w:r w:rsidRPr="0016029B">
        <w:t>ngKSI:</w:t>
      </w:r>
      <w:r w:rsidRPr="0016029B">
        <w:tab/>
        <w:t>000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5"/>
      <w:bookmarkEnd w:id="3356"/>
    </w:p>
    <w:p w14:paraId="7DD1037C" w14:textId="2AD51D14" w:rsidR="009521E6" w:rsidRPr="0046266F" w:rsidRDefault="009521E6" w:rsidP="009521E6">
      <w:pPr>
        <w:pStyle w:val="Heading2"/>
      </w:pPr>
      <w:bookmarkStart w:id="3362" w:name="_Toc57113171"/>
      <w:bookmarkStart w:id="3363" w:name="_Toc146300429"/>
      <w:r w:rsidRPr="0046266F">
        <w:t>16.1</w:t>
      </w:r>
      <w:r w:rsidRPr="0046266F">
        <w:tab/>
        <w:t>Pre-configured URSP rules</w:t>
      </w:r>
      <w:bookmarkEnd w:id="3362"/>
      <w:bookmarkEnd w:id="3363"/>
    </w:p>
    <w:p w14:paraId="567FB3BE" w14:textId="2F3D628E" w:rsidR="009521E6" w:rsidRPr="0046266F" w:rsidRDefault="009521E6" w:rsidP="00C2135E">
      <w:pPr>
        <w:pStyle w:val="Heading3"/>
      </w:pPr>
      <w:bookmarkStart w:id="3364" w:name="_Toc57113172"/>
      <w:bookmarkStart w:id="3365" w:name="_Toc146300430"/>
      <w:r w:rsidRPr="0046266F">
        <w:t>16.1.1</w:t>
      </w:r>
      <w:r w:rsidRPr="0046266F">
        <w:tab/>
      </w:r>
      <w:r w:rsidRPr="0046266F">
        <w:rPr>
          <w:lang w:val="en-US"/>
        </w:rPr>
        <w:t>Support for URSP by USIM</w:t>
      </w:r>
      <w:bookmarkEnd w:id="3364"/>
      <w:bookmarkEnd w:id="3365"/>
    </w:p>
    <w:p w14:paraId="7C1F5810" w14:textId="48428E6E" w:rsidR="009521E6" w:rsidRPr="0046266F" w:rsidRDefault="009521E6" w:rsidP="009521E6">
      <w:pPr>
        <w:pStyle w:val="Heading4"/>
      </w:pPr>
      <w:bookmarkStart w:id="3366" w:name="_Toc57113173"/>
      <w:bookmarkStart w:id="3367" w:name="_Toc146300431"/>
      <w:r w:rsidRPr="0046266F">
        <w:t>16.1.1.1</w:t>
      </w:r>
      <w:r w:rsidRPr="0046266F">
        <w:tab/>
        <w:t>Definition and applicability</w:t>
      </w:r>
      <w:bookmarkEnd w:id="3366"/>
      <w:bookmarkEnd w:id="3367"/>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8"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9" w:name="_Toc146300432"/>
      <w:r w:rsidRPr="0046266F">
        <w:t>16.1.1.2</w:t>
      </w:r>
      <w:r w:rsidRPr="0046266F">
        <w:tab/>
        <w:t>Conformance requirement</w:t>
      </w:r>
      <w:bookmarkEnd w:id="3368"/>
      <w:bookmarkEnd w:id="3369"/>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0" w:name="_Toc57113175"/>
      <w:bookmarkStart w:id="3371" w:name="_Toc146300433"/>
      <w:r w:rsidRPr="0046266F">
        <w:t>16.1.1.3</w:t>
      </w:r>
      <w:r w:rsidRPr="0046266F">
        <w:tab/>
        <w:t>Test purpose</w:t>
      </w:r>
      <w:bookmarkEnd w:id="3370"/>
      <w:bookmarkEnd w:id="3371"/>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2" w:name="_Toc57113176"/>
      <w:bookmarkStart w:id="3373" w:name="_Toc146300434"/>
      <w:r w:rsidRPr="0046266F">
        <w:t>16.1.1.4</w:t>
      </w:r>
      <w:r w:rsidRPr="0046266F">
        <w:tab/>
        <w:t>Method of test</w:t>
      </w:r>
      <w:bookmarkEnd w:id="3372"/>
      <w:bookmarkEnd w:id="3373"/>
    </w:p>
    <w:p w14:paraId="027C5650" w14:textId="79DAB032" w:rsidR="009521E6" w:rsidRPr="0046266F" w:rsidRDefault="009521E6" w:rsidP="009521E6">
      <w:pPr>
        <w:pStyle w:val="Heading5"/>
      </w:pPr>
      <w:bookmarkStart w:id="3374" w:name="_Toc57113177"/>
      <w:bookmarkStart w:id="3375" w:name="_Toc146300435"/>
      <w:r w:rsidRPr="0046266F">
        <w:t>16.1.1.4.1</w:t>
      </w:r>
      <w:r w:rsidRPr="0046266F">
        <w:tab/>
        <w:t>Initial conditions</w:t>
      </w:r>
      <w:bookmarkEnd w:id="3374"/>
      <w:bookmarkEnd w:id="3375"/>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6"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7" w:name="_Toc146300436"/>
      <w:r w:rsidRPr="00A73999">
        <w:lastRenderedPageBreak/>
        <w:t>16.1.1.4.2</w:t>
      </w:r>
      <w:r w:rsidRPr="00A73999">
        <w:tab/>
        <w:t>Procedure</w:t>
      </w:r>
      <w:bookmarkEnd w:id="3377"/>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8" w:name="_Toc146300437"/>
      <w:r w:rsidRPr="00A73999">
        <w:t>16.1.1.5</w:t>
      </w:r>
      <w:r w:rsidRPr="00A73999">
        <w:tab/>
        <w:t>Acceptance criteria</w:t>
      </w:r>
      <w:bookmarkEnd w:id="3376"/>
      <w:bookmarkEnd w:id="3378"/>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9" w:name="_Toc146300438"/>
      <w:r>
        <w:t>16.1.2</w:t>
      </w:r>
      <w:r w:rsidRPr="0046266F">
        <w:tab/>
        <w:t xml:space="preserve">Support for URSP by </w:t>
      </w:r>
      <w:r>
        <w:t>ME</w:t>
      </w:r>
      <w:bookmarkEnd w:id="3379"/>
    </w:p>
    <w:p w14:paraId="3973636E" w14:textId="23FB4236" w:rsidR="00587958" w:rsidRPr="004F5157" w:rsidRDefault="00587958" w:rsidP="00587958">
      <w:pPr>
        <w:pStyle w:val="Heading4"/>
      </w:pPr>
      <w:bookmarkStart w:id="3380" w:name="_Toc68608817"/>
      <w:bookmarkStart w:id="3381" w:name="_Toc146300439"/>
      <w:r>
        <w:t>16.1.2</w:t>
      </w:r>
      <w:r w:rsidRPr="004F5157">
        <w:t>.1</w:t>
      </w:r>
      <w:r w:rsidRPr="004F5157">
        <w:tab/>
        <w:t>Definition and applicability</w:t>
      </w:r>
      <w:bookmarkEnd w:id="3380"/>
      <w:bookmarkEnd w:id="3381"/>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2" w:name="_Toc68608818"/>
      <w:bookmarkStart w:id="3383" w:name="_Toc146300440"/>
      <w:r>
        <w:t>16.1.2</w:t>
      </w:r>
      <w:r w:rsidRPr="004F5157">
        <w:t>.2</w:t>
      </w:r>
      <w:r w:rsidRPr="004F5157">
        <w:tab/>
        <w:t>Conformance requirement</w:t>
      </w:r>
      <w:bookmarkEnd w:id="3382"/>
      <w:bookmarkEnd w:id="3383"/>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4" w:name="_Toc68608819"/>
      <w:bookmarkStart w:id="3385" w:name="_Toc146300441"/>
      <w:r>
        <w:t>16.1.2</w:t>
      </w:r>
      <w:r w:rsidRPr="00020A05">
        <w:t>.3</w:t>
      </w:r>
      <w:r w:rsidRPr="00020A05">
        <w:tab/>
        <w:t>Test purpose</w:t>
      </w:r>
      <w:bookmarkEnd w:id="3384"/>
      <w:bookmarkEnd w:id="3385"/>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6" w:name="_Toc68608820"/>
      <w:bookmarkStart w:id="3387" w:name="_Toc146300442"/>
      <w:r>
        <w:t>16.1.2</w:t>
      </w:r>
      <w:r w:rsidRPr="00020A05">
        <w:t>.4</w:t>
      </w:r>
      <w:r w:rsidRPr="00020A05">
        <w:tab/>
        <w:t>Method of test</w:t>
      </w:r>
      <w:bookmarkEnd w:id="3386"/>
      <w:bookmarkEnd w:id="3387"/>
    </w:p>
    <w:p w14:paraId="2F8FF74D" w14:textId="5986AA0E" w:rsidR="00587958" w:rsidRPr="00020A05" w:rsidRDefault="00587958" w:rsidP="00587958">
      <w:pPr>
        <w:pStyle w:val="Heading5"/>
      </w:pPr>
      <w:bookmarkStart w:id="3388" w:name="_Toc68608821"/>
      <w:bookmarkStart w:id="3389" w:name="_Toc146300443"/>
      <w:r>
        <w:t>16.1.2</w:t>
      </w:r>
      <w:r w:rsidRPr="00020A05">
        <w:t>.4.1</w:t>
      </w:r>
      <w:r w:rsidRPr="00020A05">
        <w:tab/>
        <w:t>Initial conditions</w:t>
      </w:r>
      <w:bookmarkEnd w:id="3388"/>
      <w:bookmarkEnd w:id="3389"/>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0" w:name="_Toc68608822"/>
    </w:p>
    <w:p w14:paraId="2F22607E" w14:textId="742D68CA" w:rsidR="00587958" w:rsidRPr="00A73999" w:rsidRDefault="00587958" w:rsidP="00587958">
      <w:pPr>
        <w:pStyle w:val="Heading5"/>
      </w:pPr>
      <w:bookmarkStart w:id="3391" w:name="_Toc146300444"/>
      <w:r>
        <w:t>16.1.2</w:t>
      </w:r>
      <w:r w:rsidRPr="00A73999">
        <w:t>.4.2</w:t>
      </w:r>
      <w:r w:rsidRPr="00A73999">
        <w:tab/>
        <w:t>Procedure</w:t>
      </w:r>
      <w:bookmarkEnd w:id="3390"/>
      <w:bookmarkEnd w:id="3391"/>
    </w:p>
    <w:p w14:paraId="3FEBF849" w14:textId="77777777" w:rsidR="009D3105" w:rsidRPr="0046266F" w:rsidRDefault="009D3105" w:rsidP="009D3105">
      <w:pPr>
        <w:pStyle w:val="B1"/>
      </w:pPr>
      <w:bookmarkStart w:id="3392"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3" w:name="_Toc146300445"/>
      <w:r>
        <w:t>16.1.2</w:t>
      </w:r>
      <w:r w:rsidRPr="00A73999">
        <w:t>.5</w:t>
      </w:r>
      <w:r w:rsidRPr="00A73999">
        <w:tab/>
        <w:t>Acceptance criteria</w:t>
      </w:r>
      <w:bookmarkEnd w:id="3392"/>
      <w:bookmarkEnd w:id="3393"/>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4" w:name="_Toc146300446"/>
      <w:r>
        <w:t>16.1.3</w:t>
      </w:r>
      <w:r>
        <w:tab/>
        <w:t>Support of Signalled URSP</w:t>
      </w:r>
      <w:bookmarkEnd w:id="3394"/>
    </w:p>
    <w:p w14:paraId="7E65AA13" w14:textId="0810802C" w:rsidR="00896716" w:rsidRDefault="00896716" w:rsidP="00896716">
      <w:pPr>
        <w:pStyle w:val="Heading4"/>
      </w:pPr>
      <w:bookmarkStart w:id="3395" w:name="_Toc146300447"/>
      <w:r>
        <w:t>16.1.3.1</w:t>
      </w:r>
      <w:r>
        <w:tab/>
        <w:t>Definition and applicability</w:t>
      </w:r>
      <w:bookmarkEnd w:id="3395"/>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6" w:name="_Toc146300448"/>
      <w:r>
        <w:t>16.1.3.2</w:t>
      </w:r>
      <w:r>
        <w:tab/>
        <w:t>Conformance requirement</w:t>
      </w:r>
      <w:bookmarkEnd w:id="3396"/>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7" w:name="_Toc146300449"/>
      <w:r>
        <w:t>16.1.3.3</w:t>
      </w:r>
      <w:r>
        <w:tab/>
        <w:t>Test purpose</w:t>
      </w:r>
      <w:bookmarkEnd w:id="3397"/>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8" w:name="_Toc146300450"/>
      <w:r>
        <w:t>16.1.3.4</w:t>
      </w:r>
      <w:r>
        <w:tab/>
        <w:t>Method of test</w:t>
      </w:r>
      <w:bookmarkEnd w:id="3398"/>
    </w:p>
    <w:p w14:paraId="77D90DFD" w14:textId="4C8111C4" w:rsidR="00896716" w:rsidRDefault="00896716" w:rsidP="00896716">
      <w:pPr>
        <w:pStyle w:val="Heading5"/>
      </w:pPr>
      <w:bookmarkStart w:id="3399" w:name="_Toc146300451"/>
      <w:r>
        <w:t>16.1.3.4.1</w:t>
      </w:r>
      <w:r>
        <w:tab/>
        <w:t>Initial conditions</w:t>
      </w:r>
      <w:bookmarkEnd w:id="3399"/>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0" w:name="_Toc146300452"/>
      <w:r>
        <w:t>16.1.3.4.2</w:t>
      </w:r>
      <w:r>
        <w:tab/>
        <w:t>Procedure</w:t>
      </w:r>
      <w:bookmarkEnd w:id="3400"/>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1" w:name="_Toc146300453"/>
      <w:r>
        <w:t>16.1.3.5</w:t>
      </w:r>
      <w:r>
        <w:tab/>
        <w:t>Acceptance criteria</w:t>
      </w:r>
      <w:bookmarkEnd w:id="3401"/>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2" w:name="_Toc146300454"/>
      <w:r w:rsidRPr="008D7C76">
        <w:lastRenderedPageBreak/>
        <w:t>17</w:t>
      </w:r>
      <w:r w:rsidRPr="0078245B">
        <w:tab/>
        <w:t>CAG list handling</w:t>
      </w:r>
      <w:bookmarkEnd w:id="3402"/>
    </w:p>
    <w:p w14:paraId="580899ED" w14:textId="77777777" w:rsidR="00653720" w:rsidRPr="0078245B" w:rsidRDefault="00653720" w:rsidP="00D27492">
      <w:pPr>
        <w:pStyle w:val="Heading2"/>
      </w:pPr>
      <w:bookmarkStart w:id="3403" w:name="_Toc132275122"/>
      <w:bookmarkStart w:id="3404" w:name="_Toc146300455"/>
      <w:r w:rsidRPr="008D7C76">
        <w:t>17.1</w:t>
      </w:r>
      <w:r w:rsidRPr="0078245B">
        <w:tab/>
      </w:r>
      <w:bookmarkEnd w:id="3403"/>
      <w:r w:rsidRPr="0078245B">
        <w:t xml:space="preserve">CAG list handling for </w:t>
      </w:r>
      <w:r>
        <w:t>5G</w:t>
      </w:r>
      <w:bookmarkEnd w:id="3404"/>
    </w:p>
    <w:p w14:paraId="5D05F7CE" w14:textId="77777777" w:rsidR="00653720" w:rsidRPr="0078245B" w:rsidRDefault="00653720" w:rsidP="00D27492">
      <w:pPr>
        <w:pStyle w:val="Heading3"/>
      </w:pPr>
      <w:bookmarkStart w:id="3405" w:name="_Toc132275765"/>
      <w:bookmarkStart w:id="3406"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5"/>
      <w:bookmarkEnd w:id="3406"/>
      <w:r>
        <w:t xml:space="preserve"> </w:t>
      </w:r>
    </w:p>
    <w:p w14:paraId="49008A74" w14:textId="77777777" w:rsidR="00653720" w:rsidRPr="001D1519" w:rsidRDefault="00653720" w:rsidP="00D27492">
      <w:pPr>
        <w:pStyle w:val="Heading4"/>
      </w:pPr>
      <w:bookmarkStart w:id="3407" w:name="_Toc132275123"/>
      <w:bookmarkStart w:id="3408" w:name="_Toc146300457"/>
      <w:r w:rsidRPr="008D7C76">
        <w:t>17.1.1.1</w:t>
      </w:r>
      <w:r w:rsidRPr="001D1519">
        <w:tab/>
        <w:t>Definition and applicability</w:t>
      </w:r>
      <w:bookmarkEnd w:id="3407"/>
      <w:bookmarkEnd w:id="3408"/>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9" w:name="_Toc132275124"/>
      <w:bookmarkStart w:id="3410" w:name="_Toc146300458"/>
      <w:r>
        <w:t>17</w:t>
      </w:r>
      <w:r w:rsidRPr="001D1519">
        <w:t>.</w:t>
      </w:r>
      <w:r>
        <w:t>1</w:t>
      </w:r>
      <w:r w:rsidRPr="001D1519">
        <w:t>.1.2</w:t>
      </w:r>
      <w:r w:rsidRPr="001D1519">
        <w:tab/>
        <w:t>Conformance requirement</w:t>
      </w:r>
      <w:bookmarkEnd w:id="3409"/>
      <w:bookmarkEnd w:id="3410"/>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1"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2" w:name="_Toc146300459"/>
      <w:r>
        <w:t>17</w:t>
      </w:r>
      <w:r w:rsidRPr="001D1519">
        <w:t>.</w:t>
      </w:r>
      <w:r>
        <w:t>1</w:t>
      </w:r>
      <w:r w:rsidRPr="001D1519">
        <w:t>.1.3</w:t>
      </w:r>
      <w:r w:rsidRPr="001D1519">
        <w:tab/>
        <w:t>Test purpose</w:t>
      </w:r>
      <w:bookmarkEnd w:id="3411"/>
      <w:bookmarkEnd w:id="3412"/>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3" w:name="_Toc132275126"/>
      <w:bookmarkStart w:id="3414" w:name="_Toc146300460"/>
      <w:r>
        <w:t>17</w:t>
      </w:r>
      <w:r w:rsidRPr="001D1519">
        <w:t>.</w:t>
      </w:r>
      <w:r>
        <w:t>1</w:t>
      </w:r>
      <w:r w:rsidRPr="001D1519">
        <w:t>.1.4</w:t>
      </w:r>
      <w:r w:rsidRPr="001D1519">
        <w:tab/>
        <w:t>Method of tests</w:t>
      </w:r>
      <w:bookmarkEnd w:id="3413"/>
      <w:bookmarkEnd w:id="3414"/>
    </w:p>
    <w:p w14:paraId="1AC50AFA" w14:textId="77777777" w:rsidR="00653720" w:rsidRDefault="00653720" w:rsidP="00D27492">
      <w:pPr>
        <w:pStyle w:val="Heading5"/>
      </w:pPr>
      <w:bookmarkStart w:id="3415" w:name="_Toc132275127"/>
      <w:bookmarkStart w:id="3416" w:name="_Toc146300461"/>
      <w:r>
        <w:t>17</w:t>
      </w:r>
      <w:r w:rsidRPr="001D1519">
        <w:t>.</w:t>
      </w:r>
      <w:r>
        <w:t>1</w:t>
      </w:r>
      <w:r w:rsidRPr="001D1519">
        <w:t>.1.4.1</w:t>
      </w:r>
      <w:r w:rsidRPr="001D1519">
        <w:tab/>
        <w:t>Initial conditions</w:t>
      </w:r>
      <w:bookmarkEnd w:id="3415"/>
      <w:bookmarkEnd w:id="3416"/>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7" w:name="_Toc132275128"/>
      <w:bookmarkStart w:id="3418" w:name="_Toc146300462"/>
      <w:bookmarkEnd w:id="3348"/>
      <w:r>
        <w:t>17</w:t>
      </w:r>
      <w:r w:rsidRPr="001D1519">
        <w:t>.</w:t>
      </w:r>
      <w:r>
        <w:t>1</w:t>
      </w:r>
      <w:r w:rsidRPr="001D1519">
        <w:t>.1.4.2</w:t>
      </w:r>
      <w:r w:rsidRPr="001D1519">
        <w:tab/>
        <w:t>Procedure</w:t>
      </w:r>
      <w:bookmarkEnd w:id="3417"/>
      <w:bookmarkEnd w:id="3418"/>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9" w:name="_Toc132275129"/>
      <w:bookmarkStart w:id="3420" w:name="_Toc146300463"/>
      <w:r>
        <w:t>17</w:t>
      </w:r>
      <w:r w:rsidRPr="001D1519">
        <w:t>.</w:t>
      </w:r>
      <w:r>
        <w:t>1</w:t>
      </w:r>
      <w:r w:rsidRPr="001D1519">
        <w:t>.1.4.3</w:t>
      </w:r>
      <w:r w:rsidRPr="001D1519">
        <w:tab/>
        <w:t>Acceptance criteria</w:t>
      </w:r>
      <w:bookmarkEnd w:id="3419"/>
      <w:bookmarkEnd w:id="3420"/>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rsidP="00AE0DA0">
      <w:pPr>
        <w:pStyle w:val="ListParagraph"/>
        <w:numPr>
          <w:ilvl w:val="0"/>
          <w:numId w:val="41"/>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rsidP="00AE0DA0">
      <w:pPr>
        <w:pStyle w:val="ListParagraph"/>
        <w:numPr>
          <w:ilvl w:val="0"/>
          <w:numId w:val="41"/>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rsidP="00AE0DA0">
      <w:pPr>
        <w:pStyle w:val="ListParagraph"/>
        <w:numPr>
          <w:ilvl w:val="0"/>
          <w:numId w:val="42"/>
        </w:numPr>
        <w:contextualSpacing w:val="0"/>
      </w:pPr>
      <w:r w:rsidRPr="00AE0DA0">
        <w:t>To verify that the ME identifies and selects the SSIM supported on the UICC</w:t>
      </w:r>
    </w:p>
    <w:p w14:paraId="2A18FD6F" w14:textId="77777777" w:rsidR="00AE0DA0" w:rsidRPr="00AE0DA0" w:rsidRDefault="00AE0DA0" w:rsidP="00AE0DA0">
      <w:pPr>
        <w:pStyle w:val="ListParagraph"/>
        <w:numPr>
          <w:ilvl w:val="0"/>
          <w:numId w:val="42"/>
        </w:numPr>
        <w:contextualSpacing w:val="0"/>
      </w:pPr>
      <w:r w:rsidRPr="00AE0DA0">
        <w:t>To verify that the ME presents the appropriate PIN prior to retrieve from the SSIM the supported S-NSSAI list</w:t>
      </w:r>
    </w:p>
    <w:p w14:paraId="1BBF4D30" w14:textId="77777777" w:rsidR="00AE0DA0" w:rsidRPr="00AE0DA0" w:rsidRDefault="00AE0DA0" w:rsidP="00AE0DA0">
      <w:pPr>
        <w:pStyle w:val="ListParagraph"/>
        <w:numPr>
          <w:ilvl w:val="0"/>
          <w:numId w:val="42"/>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rsidP="00AE0DA0">
      <w:pPr>
        <w:pStyle w:val="ListParagraph"/>
        <w:numPr>
          <w:ilvl w:val="0"/>
          <w:numId w:val="42"/>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1" w:name="_Hlk174358215"/>
      <w:r w:rsidRPr="00AE0DA0">
        <w:t>The ME shall have been cleared all Allowed-NSSAI and Rejected-NSSAI.</w:t>
      </w:r>
    </w:p>
    <w:bookmarkEnd w:id="3421"/>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2" w:name="MCCQCTEMPBM_00000037"/>
      <w:r w:rsidRPr="00AE0DA0">
        <w:t>DNN = TestGp.rs</w:t>
      </w:r>
    </w:p>
    <w:bookmarkEnd w:id="3422"/>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3"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9"/>
      <w:bookmarkEnd w:id="3423"/>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5" w:name="MCCQCTEMPBM_00000040"/>
      <w:bookmarkEnd w:id="3424"/>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6" w:name="MCCQCTEMPBM_00000041"/>
      <w:bookmarkEnd w:id="3425"/>
      <w:r w:rsidRPr="00AE0DA0">
        <w:rPr>
          <w:rFonts w:eastAsia="SimSun"/>
        </w:rPr>
        <w:t>Access Type preference:</w:t>
      </w:r>
      <w:r w:rsidRPr="00AE0DA0">
        <w:rPr>
          <w:rFonts w:eastAsia="SimSun"/>
        </w:rPr>
        <w:tab/>
      </w:r>
      <w:r w:rsidRPr="00AE0DA0">
        <w:rPr>
          <w:rFonts w:eastAsia="SimSun"/>
        </w:rPr>
        <w:tab/>
        <w:t>3GPP access</w:t>
      </w:r>
    </w:p>
    <w:bookmarkEnd w:id="3426"/>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7" w:name="MCCQCTEMPBM_00000042"/>
      <w:r w:rsidRPr="00AE0DA0">
        <w:t>DNN = Test12.rs</w:t>
      </w:r>
    </w:p>
    <w:bookmarkEnd w:id="3427"/>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8"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4"/>
      <w:bookmarkEnd w:id="3428"/>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0" w:name="MCCQCTEMPBM_00000045"/>
      <w:bookmarkEnd w:id="3429"/>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1" w:name="MCCQCTEMPBM_00000046"/>
      <w:bookmarkEnd w:id="3430"/>
      <w:r w:rsidRPr="00AE0DA0">
        <w:rPr>
          <w:rFonts w:eastAsia="SimSun"/>
        </w:rPr>
        <w:t>Access Type preference:</w:t>
      </w:r>
      <w:r w:rsidRPr="00AE0DA0">
        <w:rPr>
          <w:rFonts w:eastAsia="SimSun"/>
        </w:rPr>
        <w:tab/>
      </w:r>
      <w:r w:rsidRPr="00AE0DA0">
        <w:rPr>
          <w:rFonts w:eastAsia="SimSun"/>
        </w:rPr>
        <w:tab/>
        <w:t>3GPP access</w:t>
      </w:r>
    </w:p>
    <w:bookmarkEnd w:id="3431"/>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2"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3" w:name="MCCQCTEMPBM_00000048"/>
      <w:bookmarkEnd w:id="3432"/>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4" w:name="MCCQCTEMPBM_00000049"/>
      <w:bookmarkEnd w:id="3433"/>
      <w:r w:rsidRPr="00AE0DA0">
        <w:rPr>
          <w:rFonts w:eastAsia="SimSun"/>
        </w:rPr>
        <w:t>Access Type preference:</w:t>
      </w:r>
      <w:r w:rsidRPr="00AE0DA0">
        <w:rPr>
          <w:rFonts w:eastAsia="SimSun"/>
        </w:rPr>
        <w:tab/>
        <w:t>3GPP access</w:t>
      </w:r>
    </w:p>
    <w:bookmarkEnd w:id="3434"/>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rsidP="00AE0DA0">
      <w:pPr>
        <w:pStyle w:val="B1"/>
        <w:numPr>
          <w:ilvl w:val="0"/>
          <w:numId w:val="38"/>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rsidP="00AE0DA0">
      <w:pPr>
        <w:pStyle w:val="B1"/>
        <w:numPr>
          <w:ilvl w:val="0"/>
          <w:numId w:val="38"/>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rsidP="00AE0DA0">
      <w:pPr>
        <w:pStyle w:val="B1"/>
        <w:numPr>
          <w:ilvl w:val="0"/>
          <w:numId w:val="38"/>
        </w:numPr>
        <w:rPr>
          <w:lang w:eastAsia="en-GB"/>
        </w:rPr>
      </w:pPr>
      <w:r w:rsidRPr="00AE0DA0">
        <w:t>The primary authentication and key agreement procedure is successfully completed.</w:t>
      </w:r>
    </w:p>
    <w:p w14:paraId="1CA5961C" w14:textId="77777777" w:rsidR="00AE0DA0" w:rsidRPr="00AE0DA0" w:rsidRDefault="00AE0DA0" w:rsidP="00AE0DA0">
      <w:pPr>
        <w:pStyle w:val="B1"/>
        <w:numPr>
          <w:ilvl w:val="0"/>
          <w:numId w:val="38"/>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rsidP="00AE0DA0">
      <w:pPr>
        <w:pStyle w:val="B1"/>
        <w:numPr>
          <w:ilvl w:val="0"/>
          <w:numId w:val="38"/>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rsidP="00AE0DA0">
      <w:pPr>
        <w:pStyle w:val="B1"/>
        <w:numPr>
          <w:ilvl w:val="0"/>
          <w:numId w:val="38"/>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rsidP="00AE0DA0">
      <w:pPr>
        <w:pStyle w:val="B1"/>
        <w:numPr>
          <w:ilvl w:val="0"/>
          <w:numId w:val="38"/>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rsidP="00AE0DA0">
      <w:pPr>
        <w:pStyle w:val="B1"/>
        <w:numPr>
          <w:ilvl w:val="0"/>
          <w:numId w:val="38"/>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rsidP="00AE0DA0">
      <w:pPr>
        <w:pStyle w:val="B1"/>
        <w:numPr>
          <w:ilvl w:val="0"/>
          <w:numId w:val="38"/>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77777777" w:rsidR="00AE0DA0" w:rsidRPr="00AE0DA0" w:rsidRDefault="00AE0DA0" w:rsidP="00AE0DA0">
      <w:pPr>
        <w:pStyle w:val="ListParagraph"/>
        <w:numPr>
          <w:ilvl w:val="0"/>
          <w:numId w:val="39"/>
        </w:numPr>
        <w:ind w:left="852" w:hanging="492"/>
        <w:contextualSpacing w:val="0"/>
      </w:pPr>
      <w:r w:rsidRPr="00AE0DA0">
        <w:t>Before step d) the ME selects the SSIM, presents the appropriate PIN and reads all records of EF</w:t>
      </w:r>
      <w:r w:rsidRPr="00AE0DA0">
        <w:rPr>
          <w:vertAlign w:val="subscript"/>
        </w:rPr>
        <w:t>NSSAI</w:t>
      </w:r>
      <w:r w:rsidRPr="00AE0DA0">
        <w:t>.</w:t>
      </w:r>
    </w:p>
    <w:p w14:paraId="3B2DC369" w14:textId="77777777" w:rsidR="00AE0DA0" w:rsidRPr="00AE0DA0" w:rsidRDefault="00AE0DA0" w:rsidP="00AE0DA0">
      <w:pPr>
        <w:pStyle w:val="ListParagraph"/>
        <w:numPr>
          <w:ilvl w:val="0"/>
          <w:numId w:val="39"/>
        </w:numPr>
        <w:ind w:left="852" w:hanging="492"/>
        <w:contextualSpacing w:val="0"/>
      </w:pPr>
      <w:r w:rsidRPr="00AE0DA0">
        <w:t xml:space="preserve">At step e),the ME relays </w:t>
      </w:r>
      <w:r w:rsidRPr="00AE0DA0">
        <w:rPr>
          <w:lang w:eastAsia="en-GB"/>
        </w:rPr>
        <w:t>EAP-Request</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rsidP="00AE0DA0">
      <w:pPr>
        <w:pStyle w:val="ListParagraph"/>
        <w:numPr>
          <w:ilvl w:val="0"/>
          <w:numId w:val="43"/>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rsidP="00AE0DA0">
      <w:pPr>
        <w:pStyle w:val="ListParagraph"/>
        <w:numPr>
          <w:ilvl w:val="0"/>
          <w:numId w:val="43"/>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lastRenderedPageBreak/>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rsidP="00AE0DA0">
      <w:pPr>
        <w:pStyle w:val="ListParagraph"/>
        <w:numPr>
          <w:ilvl w:val="0"/>
          <w:numId w:val="40"/>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rsidP="00AE0DA0">
      <w:pPr>
        <w:pStyle w:val="ListParagraph"/>
        <w:numPr>
          <w:ilvl w:val="0"/>
          <w:numId w:val="40"/>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rsidP="00AE0DA0">
      <w:pPr>
        <w:pStyle w:val="ListParagraph"/>
        <w:numPr>
          <w:ilvl w:val="0"/>
          <w:numId w:val="44"/>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rsidP="00AE0DA0">
      <w:pPr>
        <w:pStyle w:val="ListParagraph"/>
        <w:numPr>
          <w:ilvl w:val="0"/>
          <w:numId w:val="44"/>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rsidP="00AE0DA0">
      <w:pPr>
        <w:pStyle w:val="ListParagraph"/>
        <w:numPr>
          <w:ilvl w:val="0"/>
          <w:numId w:val="44"/>
        </w:numPr>
        <w:contextualSpacing w:val="0"/>
      </w:pPr>
      <w:r w:rsidRPr="00AE0DA0">
        <w:t>All AUTHENTICATE commands are ODD INS only with a BER-TLV structure.</w:t>
      </w:r>
    </w:p>
    <w:p w14:paraId="62B038D8" w14:textId="77777777" w:rsidR="00AE0DA0" w:rsidRPr="00AE0DA0" w:rsidRDefault="00AE0DA0" w:rsidP="00AE0DA0">
      <w:pPr>
        <w:pStyle w:val="ListParagraph"/>
        <w:numPr>
          <w:ilvl w:val="0"/>
          <w:numId w:val="44"/>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lastRenderedPageBreak/>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rsidP="00AE0DA0">
      <w:pPr>
        <w:pStyle w:val="ListParagraph"/>
        <w:numPr>
          <w:ilvl w:val="0"/>
          <w:numId w:val="45"/>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rsidP="00AE0DA0">
      <w:pPr>
        <w:pStyle w:val="ListParagraph"/>
        <w:numPr>
          <w:ilvl w:val="0"/>
          <w:numId w:val="45"/>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rsidP="00AE0DA0">
      <w:pPr>
        <w:pStyle w:val="ListParagraph"/>
        <w:numPr>
          <w:ilvl w:val="0"/>
          <w:numId w:val="46"/>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rsidP="00AE0DA0">
      <w:pPr>
        <w:pStyle w:val="ListParagraph"/>
        <w:numPr>
          <w:ilvl w:val="0"/>
          <w:numId w:val="46"/>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rsidP="00AE0DA0">
      <w:pPr>
        <w:pStyle w:val="ListParagraph"/>
        <w:numPr>
          <w:ilvl w:val="0"/>
          <w:numId w:val="47"/>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rsidP="00AE0DA0">
      <w:pPr>
        <w:pStyle w:val="ListParagraph"/>
        <w:numPr>
          <w:ilvl w:val="0"/>
          <w:numId w:val="47"/>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rsidP="00AE0DA0">
      <w:pPr>
        <w:pStyle w:val="ListParagraph"/>
        <w:numPr>
          <w:ilvl w:val="0"/>
          <w:numId w:val="47"/>
        </w:numPr>
        <w:contextualSpacing w:val="0"/>
      </w:pPr>
      <w:r w:rsidRPr="00AE0DA0">
        <w:t>All AUTHENTICATE commands are ODD INS only with a BER-TLV structure.</w:t>
      </w:r>
    </w:p>
    <w:p w14:paraId="0469A147" w14:textId="77777777" w:rsidR="00AE0DA0" w:rsidRPr="00AE0DA0" w:rsidRDefault="00AE0DA0" w:rsidP="00AE0DA0">
      <w:pPr>
        <w:pStyle w:val="ListParagraph"/>
        <w:numPr>
          <w:ilvl w:val="0"/>
          <w:numId w:val="47"/>
        </w:numPr>
        <w:contextualSpacing w:val="0"/>
      </w:pPr>
      <w:r w:rsidRPr="00AE0DA0">
        <w:lastRenderedPageBreak/>
        <w:t>Only for 'First block of authentication data' (b8b7b6 of P1 set to '100') AUTHENTICATE command the S-NSSAI field is present in command data and set to 01010102.</w:t>
      </w:r>
    </w:p>
    <w:p w14:paraId="635CD9F6" w14:textId="77777777" w:rsidR="00AE0DA0" w:rsidRPr="00AE0DA0" w:rsidRDefault="00AE0DA0" w:rsidP="00AE0DA0">
      <w:pPr>
        <w:pStyle w:val="ListParagraph"/>
        <w:numPr>
          <w:ilvl w:val="0"/>
          <w:numId w:val="47"/>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rsidP="00AE0DA0">
      <w:pPr>
        <w:pStyle w:val="ListParagraph"/>
        <w:numPr>
          <w:ilvl w:val="0"/>
          <w:numId w:val="48"/>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rsidP="00AE0DA0">
      <w:pPr>
        <w:pStyle w:val="ListParagraph"/>
        <w:numPr>
          <w:ilvl w:val="0"/>
          <w:numId w:val="49"/>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rsidP="00AE0DA0">
      <w:pPr>
        <w:pStyle w:val="ListParagraph"/>
        <w:numPr>
          <w:ilvl w:val="0"/>
          <w:numId w:val="50"/>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rsidP="00AE0DA0">
      <w:pPr>
        <w:pStyle w:val="ListParagraph"/>
        <w:numPr>
          <w:ilvl w:val="0"/>
          <w:numId w:val="50"/>
        </w:numPr>
        <w:contextualSpacing w:val="0"/>
      </w:pPr>
      <w:r w:rsidRPr="00AE0DA0">
        <w:t>The AUTHENTICATE command is ODD INS only with a BER-TLV structure.</w:t>
      </w:r>
    </w:p>
    <w:p w14:paraId="1AD47FF5" w14:textId="77777777" w:rsidR="00AE0DA0" w:rsidRPr="00AE0DA0" w:rsidRDefault="00AE0DA0" w:rsidP="00AE0DA0">
      <w:pPr>
        <w:pStyle w:val="ListParagraph"/>
        <w:numPr>
          <w:ilvl w:val="0"/>
          <w:numId w:val="50"/>
        </w:numPr>
        <w:contextualSpacing w:val="0"/>
      </w:pPr>
      <w:r w:rsidRPr="00AE0DA0">
        <w:lastRenderedPageBreak/>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5" w:name="_Hlk180512861"/>
      <w:r w:rsidRPr="00815DC7">
        <w:t xml:space="preserve">SOR procedure </w:t>
      </w:r>
      <w:bookmarkEnd w:id="3435"/>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rsidP="003B284F">
      <w:pPr>
        <w:pStyle w:val="B1"/>
        <w:numPr>
          <w:ilvl w:val="0"/>
          <w:numId w:val="56"/>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rsidP="003B284F">
      <w:pPr>
        <w:pStyle w:val="B1"/>
        <w:numPr>
          <w:ilvl w:val="0"/>
          <w:numId w:val="56"/>
        </w:numPr>
        <w:ind w:left="568" w:hanging="284"/>
      </w:pPr>
      <w:r w:rsidRPr="00815DC7">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rsidP="003B284F">
      <w:pPr>
        <w:pStyle w:val="B1"/>
        <w:numPr>
          <w:ilvl w:val="0"/>
          <w:numId w:val="56"/>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rsidP="003B284F">
      <w:pPr>
        <w:pStyle w:val="B1"/>
        <w:numPr>
          <w:ilvl w:val="0"/>
          <w:numId w:val="56"/>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lastRenderedPageBreak/>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686D485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36E1089" w14:textId="77777777" w:rsidTr="00EF1776">
        <w:tc>
          <w:tcPr>
            <w:tcW w:w="959" w:type="dxa"/>
            <w:tcBorders>
              <w:top w:val="single" w:sz="4" w:space="0" w:color="auto"/>
              <w:left w:val="single" w:sz="4" w:space="0" w:color="auto"/>
              <w:bottom w:val="single" w:sz="4" w:space="0" w:color="auto"/>
              <w:right w:val="single" w:sz="4" w:space="0" w:color="auto"/>
            </w:tcBorders>
          </w:tcPr>
          <w:p w14:paraId="437C93B6"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1D3B74C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0CFAB61B"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0928E0CF"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045251E"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7ADA10C"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B084F8E"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68E0EF1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8417D3B"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233C309F" w14:textId="77777777" w:rsidTr="00EF1776">
        <w:tc>
          <w:tcPr>
            <w:tcW w:w="959" w:type="dxa"/>
            <w:tcBorders>
              <w:top w:val="single" w:sz="4" w:space="0" w:color="auto"/>
              <w:left w:val="single" w:sz="4" w:space="0" w:color="auto"/>
              <w:bottom w:val="single" w:sz="4" w:space="0" w:color="auto"/>
              <w:right w:val="single" w:sz="4" w:space="0" w:color="auto"/>
            </w:tcBorders>
          </w:tcPr>
          <w:p w14:paraId="507D11EA"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6925160C"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CBB49B" w14:textId="77777777" w:rsidR="003B284F" w:rsidRPr="00815DC7" w:rsidRDefault="003B284F" w:rsidP="00EF1776">
            <w:pPr>
              <w:keepNext/>
              <w:keepLines/>
              <w:spacing w:after="0"/>
              <w:rPr>
                <w:rFonts w:ascii="Arial" w:hAnsi="Arial"/>
                <w:bCs/>
                <w:sz w:val="18"/>
              </w:rPr>
            </w:pPr>
            <w:r w:rsidRPr="00815DC7">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77DC8DE0"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633BB5F8"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04C0E502"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71E1F24"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599DA8BB"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105EE32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0E902A8A" w14:textId="77777777" w:rsidTr="00EF1776">
        <w:tc>
          <w:tcPr>
            <w:tcW w:w="959" w:type="dxa"/>
            <w:tcBorders>
              <w:top w:val="single" w:sz="4" w:space="0" w:color="auto"/>
              <w:left w:val="nil"/>
              <w:bottom w:val="nil"/>
              <w:right w:val="single" w:sz="4" w:space="0" w:color="auto"/>
            </w:tcBorders>
          </w:tcPr>
          <w:p w14:paraId="572210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D105E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7DDC0877"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7D3DBB1B"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4400101"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6673697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4A2D05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251FF4C6"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55FE0EF2"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12D4F452" w14:textId="77777777" w:rsidTr="00EF1776">
        <w:tc>
          <w:tcPr>
            <w:tcW w:w="959" w:type="dxa"/>
            <w:tcBorders>
              <w:top w:val="nil"/>
              <w:left w:val="nil"/>
              <w:bottom w:val="nil"/>
              <w:right w:val="single" w:sz="4" w:space="0" w:color="auto"/>
            </w:tcBorders>
          </w:tcPr>
          <w:p w14:paraId="4BBCB4B1"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CCBDC"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5D57D6D"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A39BBE1"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23E9753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4E41931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4B4E5B2"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ADCBFA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B1F37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5E48381D" w14:textId="77777777" w:rsidTr="00EF1776">
        <w:tc>
          <w:tcPr>
            <w:tcW w:w="959" w:type="dxa"/>
            <w:tcBorders>
              <w:top w:val="nil"/>
              <w:left w:val="nil"/>
              <w:bottom w:val="nil"/>
              <w:right w:val="single" w:sz="4" w:space="0" w:color="auto"/>
            </w:tcBorders>
          </w:tcPr>
          <w:p w14:paraId="0EAD9F1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BD2320"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3F96070"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0F56C0D"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3EED83"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32A9CAD"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4C94EDF"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29E3996E"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B81D154"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194CE9ED" w14:textId="77777777" w:rsidTr="00EF1776">
        <w:tc>
          <w:tcPr>
            <w:tcW w:w="959" w:type="dxa"/>
            <w:tcBorders>
              <w:top w:val="nil"/>
              <w:left w:val="nil"/>
              <w:bottom w:val="nil"/>
              <w:right w:val="single" w:sz="4" w:space="0" w:color="auto"/>
            </w:tcBorders>
          </w:tcPr>
          <w:p w14:paraId="139D9E02"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C374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55F719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996049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B51C0"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DBC095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C0341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59B212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B52F9F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652EEEFF" w14:textId="77777777" w:rsidTr="00EF1776">
        <w:tc>
          <w:tcPr>
            <w:tcW w:w="959" w:type="dxa"/>
            <w:tcBorders>
              <w:top w:val="nil"/>
              <w:left w:val="nil"/>
              <w:bottom w:val="nil"/>
              <w:right w:val="single" w:sz="4" w:space="0" w:color="auto"/>
            </w:tcBorders>
          </w:tcPr>
          <w:p w14:paraId="36B6F77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40B6A6"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1ABC20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3FDB44"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DCB8D2E"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4F3F082"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6D5E7A0C"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5C7D21DB"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4788C65E" w14:textId="77777777" w:rsidR="003B284F" w:rsidRPr="00815DC7" w:rsidRDefault="003B284F" w:rsidP="00EF1776">
            <w:pPr>
              <w:keepNext/>
              <w:keepLines/>
              <w:spacing w:after="0"/>
              <w:rPr>
                <w:rFonts w:ascii="Arial" w:hAnsi="Arial"/>
                <w:bCs/>
                <w:sz w:val="18"/>
              </w:rPr>
            </w:pPr>
          </w:p>
        </w:tc>
      </w:tr>
      <w:tr w:rsidR="003B284F" w:rsidRPr="00815DC7" w14:paraId="4BF44285" w14:textId="77777777" w:rsidTr="00EF1776">
        <w:tc>
          <w:tcPr>
            <w:tcW w:w="959" w:type="dxa"/>
            <w:tcBorders>
              <w:top w:val="nil"/>
              <w:left w:val="nil"/>
              <w:bottom w:val="nil"/>
              <w:right w:val="single" w:sz="4" w:space="0" w:color="auto"/>
            </w:tcBorders>
          </w:tcPr>
          <w:p w14:paraId="5493873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B786B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B7579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A74E0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6897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359BA917"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FB2AB94"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746D0688"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5A09156" w14:textId="77777777" w:rsidR="003B284F" w:rsidRPr="00815DC7" w:rsidRDefault="003B284F" w:rsidP="00EF1776">
            <w:pPr>
              <w:keepNext/>
              <w:keepLines/>
              <w:spacing w:after="0"/>
              <w:rPr>
                <w:rFonts w:ascii="Arial" w:hAnsi="Arial"/>
                <w:bCs/>
                <w:sz w:val="18"/>
              </w:rPr>
            </w:pPr>
          </w:p>
        </w:tc>
      </w:tr>
    </w:tbl>
    <w:p w14:paraId="74A8BD95" w14:textId="77777777" w:rsidR="003B284F" w:rsidRPr="00815DC7" w:rsidRDefault="003B284F" w:rsidP="003B284F"/>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b) The UE is successfull authenticated to PLMN 244 005 and no SOR-CMCI was provided during registration.</w:t>
      </w:r>
    </w:p>
    <w:p w14:paraId="372C01BD" w14:textId="77777777" w:rsidR="003B284F" w:rsidRPr="00815DC7" w:rsidRDefault="003B284F" w:rsidP="003B284F">
      <w:pPr>
        <w:pStyle w:val="B1"/>
      </w:pPr>
      <w:r w:rsidRPr="00815DC7">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rsidP="003B284F">
      <w:pPr>
        <w:pStyle w:val="B1"/>
        <w:numPr>
          <w:ilvl w:val="0"/>
          <w:numId w:val="57"/>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rsidP="003B284F">
      <w:pPr>
        <w:pStyle w:val="B1"/>
        <w:numPr>
          <w:ilvl w:val="0"/>
          <w:numId w:val="57"/>
        </w:numPr>
        <w:ind w:left="568" w:hanging="284"/>
      </w:pPr>
      <w:r w:rsidRPr="00815DC7">
        <w:t>On step b) no SOR-CMCI is provided to the UE.</w:t>
      </w:r>
    </w:p>
    <w:p w14:paraId="7534D621" w14:textId="77777777" w:rsidR="003B284F" w:rsidRPr="00815DC7" w:rsidRDefault="003B284F" w:rsidP="003B284F">
      <w:pPr>
        <w:pStyle w:val="B1"/>
        <w:numPr>
          <w:ilvl w:val="0"/>
          <w:numId w:val="57"/>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lastRenderedPageBreak/>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rsidP="003B284F">
      <w:pPr>
        <w:pStyle w:val="B1"/>
        <w:numPr>
          <w:ilvl w:val="0"/>
          <w:numId w:val="58"/>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rsidP="003B284F">
      <w:pPr>
        <w:pStyle w:val="B1"/>
        <w:numPr>
          <w:ilvl w:val="0"/>
          <w:numId w:val="58"/>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rsidP="003B284F">
      <w:pPr>
        <w:pStyle w:val="B1"/>
        <w:numPr>
          <w:ilvl w:val="0"/>
          <w:numId w:val="58"/>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rsidP="003B284F">
      <w:pPr>
        <w:pStyle w:val="B1"/>
        <w:numPr>
          <w:ilvl w:val="0"/>
          <w:numId w:val="58"/>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lastRenderedPageBreak/>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36"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36"/>
    </w:p>
    <w:p w14:paraId="397C6D3A"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7AB8E55" w14:textId="77777777" w:rsidTr="00EF1776">
        <w:tc>
          <w:tcPr>
            <w:tcW w:w="959" w:type="dxa"/>
            <w:tcBorders>
              <w:top w:val="single" w:sz="4" w:space="0" w:color="auto"/>
              <w:left w:val="single" w:sz="4" w:space="0" w:color="auto"/>
              <w:bottom w:val="single" w:sz="4" w:space="0" w:color="auto"/>
              <w:right w:val="single" w:sz="4" w:space="0" w:color="auto"/>
            </w:tcBorders>
          </w:tcPr>
          <w:p w14:paraId="75772135"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641F7F8"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BD2DFE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3E46FAB"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D9CC94A"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2E2F160"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752D362"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0F84127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58C56474"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5AB10F77" w14:textId="77777777" w:rsidTr="00EF1776">
        <w:tc>
          <w:tcPr>
            <w:tcW w:w="959" w:type="dxa"/>
            <w:tcBorders>
              <w:top w:val="single" w:sz="4" w:space="0" w:color="auto"/>
              <w:left w:val="single" w:sz="4" w:space="0" w:color="auto"/>
              <w:bottom w:val="single" w:sz="4" w:space="0" w:color="auto"/>
              <w:right w:val="single" w:sz="4" w:space="0" w:color="auto"/>
            </w:tcBorders>
          </w:tcPr>
          <w:p w14:paraId="7B8024B3"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7E0CCE5A"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C553F1E" w14:textId="77777777" w:rsidR="003B284F" w:rsidRPr="00815DC7" w:rsidRDefault="003B284F" w:rsidP="00EF1776">
            <w:pPr>
              <w:keepNext/>
              <w:keepLines/>
              <w:spacing w:after="0"/>
              <w:rPr>
                <w:rFonts w:ascii="Arial" w:hAnsi="Arial"/>
                <w:bCs/>
                <w:sz w:val="18"/>
              </w:rPr>
            </w:pPr>
            <w:r w:rsidRPr="00815DC7">
              <w:rPr>
                <w:rFonts w:ascii="Arial" w:hAnsi="Arial"/>
                <w:bCs/>
                <w:sz w:val="18"/>
              </w:rPr>
              <w:t>07</w:t>
            </w:r>
          </w:p>
        </w:tc>
        <w:tc>
          <w:tcPr>
            <w:tcW w:w="717" w:type="dxa"/>
            <w:tcBorders>
              <w:top w:val="single" w:sz="4" w:space="0" w:color="auto"/>
              <w:left w:val="single" w:sz="4" w:space="0" w:color="auto"/>
              <w:bottom w:val="single" w:sz="4" w:space="0" w:color="auto"/>
              <w:right w:val="single" w:sz="4" w:space="0" w:color="auto"/>
            </w:tcBorders>
          </w:tcPr>
          <w:p w14:paraId="7D633571"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2061E32"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FC13E9B"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38B7D00"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94747C9"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E99BB3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r>
      <w:tr w:rsidR="003B284F" w:rsidRPr="00815DC7" w14:paraId="2BBBBEF1" w14:textId="77777777" w:rsidTr="00EF1776">
        <w:tc>
          <w:tcPr>
            <w:tcW w:w="959" w:type="dxa"/>
            <w:tcBorders>
              <w:top w:val="single" w:sz="4" w:space="0" w:color="auto"/>
              <w:left w:val="nil"/>
              <w:bottom w:val="nil"/>
              <w:right w:val="single" w:sz="4" w:space="0" w:color="auto"/>
            </w:tcBorders>
          </w:tcPr>
          <w:p w14:paraId="55AB2F2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3DE79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8E9F9E0"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323C96F"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6EF396F7"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1F3744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3C1571C"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6B379C4B"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F73E241"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4F0DA464" w14:textId="77777777" w:rsidTr="00EF1776">
        <w:tc>
          <w:tcPr>
            <w:tcW w:w="959" w:type="dxa"/>
            <w:tcBorders>
              <w:top w:val="nil"/>
              <w:left w:val="nil"/>
              <w:bottom w:val="nil"/>
              <w:right w:val="single" w:sz="4" w:space="0" w:color="auto"/>
            </w:tcBorders>
          </w:tcPr>
          <w:p w14:paraId="5C98E98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43F94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7BEB75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A8D48D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2F788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D30B86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1E1E1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B74D1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BA89FF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3C8F7809" w14:textId="77777777" w:rsidTr="00EF1776">
        <w:tc>
          <w:tcPr>
            <w:tcW w:w="959" w:type="dxa"/>
            <w:tcBorders>
              <w:top w:val="nil"/>
              <w:left w:val="nil"/>
              <w:bottom w:val="nil"/>
              <w:right w:val="single" w:sz="4" w:space="0" w:color="auto"/>
            </w:tcBorders>
          </w:tcPr>
          <w:p w14:paraId="59686C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60881EF"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6D68CB"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35A0BB7"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30802866"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3F9A9E62"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9BADA76"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05BB7F0"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9AC2836"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2047EB10" w14:textId="77777777" w:rsidTr="00EF1776">
        <w:tc>
          <w:tcPr>
            <w:tcW w:w="959" w:type="dxa"/>
            <w:tcBorders>
              <w:top w:val="nil"/>
              <w:left w:val="nil"/>
              <w:bottom w:val="nil"/>
              <w:right w:val="single" w:sz="4" w:space="0" w:color="auto"/>
            </w:tcBorders>
          </w:tcPr>
          <w:p w14:paraId="66FCC004"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5F55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727A0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7C0B52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6F1E1F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5DFC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16871F"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44A8215"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6D46F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19BB824A" w14:textId="77777777" w:rsidTr="00EF1776">
        <w:tc>
          <w:tcPr>
            <w:tcW w:w="959" w:type="dxa"/>
            <w:tcBorders>
              <w:top w:val="nil"/>
              <w:left w:val="nil"/>
              <w:bottom w:val="nil"/>
              <w:right w:val="single" w:sz="4" w:space="0" w:color="auto"/>
            </w:tcBorders>
          </w:tcPr>
          <w:p w14:paraId="0211984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BE954"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C03404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3C642B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7F9DBEB"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77688C3"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396951C5"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1872BD7F"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04DC7D31" w14:textId="77777777" w:rsidR="003B284F" w:rsidRPr="00815DC7" w:rsidRDefault="003B284F" w:rsidP="00EF1776">
            <w:pPr>
              <w:keepNext/>
              <w:keepLines/>
              <w:spacing w:after="0"/>
              <w:rPr>
                <w:rFonts w:ascii="Arial" w:hAnsi="Arial"/>
                <w:bCs/>
                <w:sz w:val="18"/>
              </w:rPr>
            </w:pPr>
          </w:p>
        </w:tc>
      </w:tr>
      <w:tr w:rsidR="003B284F" w:rsidRPr="00815DC7" w14:paraId="478F651B" w14:textId="77777777" w:rsidTr="00EF1776">
        <w:tc>
          <w:tcPr>
            <w:tcW w:w="959" w:type="dxa"/>
            <w:tcBorders>
              <w:top w:val="nil"/>
              <w:left w:val="nil"/>
              <w:bottom w:val="nil"/>
              <w:right w:val="single" w:sz="4" w:space="0" w:color="auto"/>
            </w:tcBorders>
          </w:tcPr>
          <w:p w14:paraId="4982214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39D2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F18EE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A041F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F9E3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2A67010"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625F0DA"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895A946"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408BA03F" w14:textId="77777777" w:rsidR="003B284F" w:rsidRPr="00815DC7" w:rsidRDefault="003B284F" w:rsidP="00EF1776">
            <w:pPr>
              <w:keepNext/>
              <w:keepLines/>
              <w:spacing w:after="0"/>
              <w:rPr>
                <w:rFonts w:ascii="Arial" w:hAnsi="Arial"/>
                <w:bCs/>
                <w:sz w:val="18"/>
              </w:rPr>
            </w:pPr>
          </w:p>
        </w:tc>
      </w:tr>
    </w:tbl>
    <w:p w14:paraId="63269CF1" w14:textId="77777777" w:rsidR="003B284F" w:rsidRPr="00815DC7" w:rsidRDefault="003B284F" w:rsidP="003B284F"/>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b) The UE is successfull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t>19</w:t>
      </w:r>
      <w:r w:rsidR="003B284F" w:rsidRPr="00815DC7">
        <w:t>.1.2.4.3</w:t>
      </w:r>
      <w:r w:rsidR="003B284F" w:rsidRPr="00815DC7">
        <w:tab/>
        <w:t>Acceptance criteria</w:t>
      </w:r>
    </w:p>
    <w:p w14:paraId="422FB3EF" w14:textId="77777777" w:rsidR="003B284F" w:rsidRPr="00815DC7" w:rsidRDefault="003B284F" w:rsidP="003B284F">
      <w:pPr>
        <w:pStyle w:val="B1"/>
        <w:keepNext/>
        <w:keepLines/>
        <w:numPr>
          <w:ilvl w:val="0"/>
          <w:numId w:val="59"/>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rsidP="003B284F">
      <w:pPr>
        <w:pStyle w:val="B1"/>
        <w:keepNext/>
        <w:keepLines/>
        <w:numPr>
          <w:ilvl w:val="0"/>
          <w:numId w:val="59"/>
        </w:numPr>
      </w:pPr>
      <w:r w:rsidRPr="00815DC7">
        <w:t>On step b) no SOR-CMCI is provided to the UE.</w:t>
      </w:r>
    </w:p>
    <w:p w14:paraId="70E6F5B6" w14:textId="77777777" w:rsidR="003B284F" w:rsidRPr="00815DC7" w:rsidRDefault="003B284F" w:rsidP="003B284F">
      <w:pPr>
        <w:pStyle w:val="B1"/>
        <w:keepNext/>
        <w:keepLines/>
        <w:numPr>
          <w:ilvl w:val="0"/>
          <w:numId w:val="59"/>
        </w:numPr>
      </w:pPr>
      <w:r w:rsidRPr="00815DC7">
        <w:t>On Step d) the PDU Session is released after 1 minute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lastRenderedPageBreak/>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rsidP="003B284F">
      <w:pPr>
        <w:pStyle w:val="B1"/>
        <w:numPr>
          <w:ilvl w:val="0"/>
          <w:numId w:val="61"/>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rsidP="003B284F">
      <w:pPr>
        <w:pStyle w:val="B1"/>
        <w:numPr>
          <w:ilvl w:val="0"/>
          <w:numId w:val="61"/>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rsidP="003B284F">
      <w:pPr>
        <w:pStyle w:val="B1"/>
        <w:numPr>
          <w:ilvl w:val="0"/>
          <w:numId w:val="61"/>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rsidP="003B284F">
      <w:pPr>
        <w:pStyle w:val="B1"/>
        <w:numPr>
          <w:ilvl w:val="0"/>
          <w:numId w:val="61"/>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lastRenderedPageBreak/>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37" w:name="_Hlk181197942"/>
      <w:r w:rsidRPr="00815DC7">
        <w:t xml:space="preserve">SOR-CMCI </w:t>
      </w:r>
      <w:bookmarkStart w:id="3438" w:name="_Hlk181197916"/>
      <w:r w:rsidRPr="00815DC7">
        <w:t>rule 1</w:t>
      </w:r>
      <w:bookmarkEnd w:id="3438"/>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37"/>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54C083B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6006FCF1" w14:textId="77777777" w:rsidTr="00EF1776">
        <w:tc>
          <w:tcPr>
            <w:tcW w:w="959" w:type="dxa"/>
            <w:tcBorders>
              <w:top w:val="single" w:sz="4" w:space="0" w:color="auto"/>
              <w:left w:val="single" w:sz="4" w:space="0" w:color="auto"/>
              <w:bottom w:val="single" w:sz="4" w:space="0" w:color="auto"/>
              <w:right w:val="single" w:sz="4" w:space="0" w:color="auto"/>
            </w:tcBorders>
          </w:tcPr>
          <w:p w14:paraId="78895326" w14:textId="77777777" w:rsidR="003B284F" w:rsidRPr="00815DC7" w:rsidRDefault="003B284F" w:rsidP="00EF1776">
            <w:pPr>
              <w:keepNext/>
              <w:keepLines/>
              <w:spacing w:after="0"/>
              <w:rPr>
                <w:rFonts w:ascii="Arial" w:hAnsi="Arial"/>
                <w:sz w:val="18"/>
              </w:rPr>
            </w:pPr>
            <w:bookmarkStart w:id="3439"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747D2F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9741E0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6B0A80A"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22B7C00"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940C2D8"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447FD72C"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776E92D1"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680341FA"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0BE31C5A" w14:textId="77777777" w:rsidTr="00EF1776">
        <w:tc>
          <w:tcPr>
            <w:tcW w:w="959" w:type="dxa"/>
            <w:tcBorders>
              <w:top w:val="single" w:sz="4" w:space="0" w:color="auto"/>
              <w:left w:val="single" w:sz="4" w:space="0" w:color="auto"/>
              <w:bottom w:val="single" w:sz="4" w:space="0" w:color="auto"/>
              <w:right w:val="single" w:sz="4" w:space="0" w:color="auto"/>
            </w:tcBorders>
          </w:tcPr>
          <w:p w14:paraId="0722A3B0"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56EE4D42"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F16D145" w14:textId="77777777" w:rsidR="003B284F" w:rsidRPr="00815DC7" w:rsidRDefault="003B284F" w:rsidP="00EF1776">
            <w:pPr>
              <w:keepNext/>
              <w:keepLines/>
              <w:spacing w:after="0"/>
              <w:rPr>
                <w:rFonts w:ascii="Arial" w:hAnsi="Arial"/>
                <w:bCs/>
                <w:sz w:val="18"/>
              </w:rPr>
            </w:pPr>
            <w:r w:rsidRPr="00815DC7">
              <w:rPr>
                <w:rFonts w:ascii="Arial" w:hAnsi="Arial"/>
                <w:bCs/>
                <w:sz w:val="18"/>
              </w:rPr>
              <w:t>1A</w:t>
            </w:r>
          </w:p>
        </w:tc>
        <w:tc>
          <w:tcPr>
            <w:tcW w:w="717" w:type="dxa"/>
            <w:tcBorders>
              <w:top w:val="single" w:sz="4" w:space="0" w:color="auto"/>
              <w:left w:val="single" w:sz="4" w:space="0" w:color="auto"/>
              <w:bottom w:val="single" w:sz="4" w:space="0" w:color="auto"/>
              <w:right w:val="single" w:sz="4" w:space="0" w:color="auto"/>
            </w:tcBorders>
          </w:tcPr>
          <w:p w14:paraId="7966F3F1"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7DA9675F"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66EFAD6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13DC5F67"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0844A61F"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4CA5B37A"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6CECA39A" w14:textId="77777777" w:rsidTr="00EF1776">
        <w:tc>
          <w:tcPr>
            <w:tcW w:w="959" w:type="dxa"/>
            <w:tcBorders>
              <w:top w:val="single" w:sz="4" w:space="0" w:color="auto"/>
              <w:left w:val="nil"/>
              <w:bottom w:val="nil"/>
              <w:right w:val="single" w:sz="4" w:space="0" w:color="auto"/>
            </w:tcBorders>
          </w:tcPr>
          <w:p w14:paraId="22C351AF"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2167C3"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2E967EBB"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E888C12"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7727AF6"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3DE402D6"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F4DB2E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2D5BFC9"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2D2B3067"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29C9190E" w14:textId="77777777" w:rsidTr="00EF1776">
        <w:tc>
          <w:tcPr>
            <w:tcW w:w="959" w:type="dxa"/>
            <w:tcBorders>
              <w:top w:val="nil"/>
              <w:left w:val="nil"/>
              <w:bottom w:val="nil"/>
              <w:right w:val="single" w:sz="4" w:space="0" w:color="auto"/>
            </w:tcBorders>
          </w:tcPr>
          <w:p w14:paraId="4D4D3006"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38315F"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77CABF2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381463D5"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146B76D"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10F78A4C"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038133D8"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0EAEA739"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D51E4F3"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r>
      <w:tr w:rsidR="003B284F" w:rsidRPr="00815DC7" w14:paraId="1A736F44" w14:textId="77777777" w:rsidTr="00EF1776">
        <w:tc>
          <w:tcPr>
            <w:tcW w:w="959" w:type="dxa"/>
            <w:tcBorders>
              <w:top w:val="nil"/>
              <w:left w:val="nil"/>
              <w:bottom w:val="nil"/>
              <w:right w:val="single" w:sz="4" w:space="0" w:color="auto"/>
            </w:tcBorders>
          </w:tcPr>
          <w:p w14:paraId="22D2F6EB"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575E21"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2D9C7"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A296D34"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24F296D"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1F503A6"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5F99FB54"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14BA174"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D7DB41C"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68159B01" w14:textId="77777777" w:rsidTr="00EF1776">
        <w:tc>
          <w:tcPr>
            <w:tcW w:w="959" w:type="dxa"/>
            <w:tcBorders>
              <w:top w:val="nil"/>
              <w:left w:val="nil"/>
              <w:bottom w:val="nil"/>
              <w:right w:val="single" w:sz="4" w:space="0" w:color="auto"/>
            </w:tcBorders>
          </w:tcPr>
          <w:p w14:paraId="5980360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A6935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F6EA1A1"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3B8C7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1883EB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2DAE6F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DC896C"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190C455" w14:textId="77777777" w:rsidR="003B284F" w:rsidRPr="00815DC7" w:rsidRDefault="003B284F" w:rsidP="00EF1776">
            <w:pPr>
              <w:keepNext/>
              <w:keepLines/>
              <w:spacing w:after="0"/>
              <w:rPr>
                <w:rFonts w:ascii="Arial" w:hAnsi="Arial"/>
                <w:bCs/>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39C8D16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r>
      <w:tr w:rsidR="003B284F" w:rsidRPr="00815DC7" w14:paraId="2AA64FB4" w14:textId="77777777" w:rsidTr="00EF1776">
        <w:tc>
          <w:tcPr>
            <w:tcW w:w="959" w:type="dxa"/>
            <w:tcBorders>
              <w:top w:val="nil"/>
              <w:left w:val="nil"/>
              <w:bottom w:val="nil"/>
              <w:right w:val="single" w:sz="4" w:space="0" w:color="auto"/>
            </w:tcBorders>
          </w:tcPr>
          <w:p w14:paraId="1FE85F9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A8D33E"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7BCB6C2"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DBC040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0F321F6"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A6AB4CD"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6AA725E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9657AC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35236A00" w14:textId="77777777" w:rsidR="003B284F" w:rsidRPr="00815DC7" w:rsidRDefault="003B284F" w:rsidP="00EF1776">
            <w:pPr>
              <w:keepNext/>
              <w:keepLines/>
              <w:spacing w:after="0"/>
              <w:rPr>
                <w:rFonts w:ascii="Arial" w:hAnsi="Arial"/>
                <w:b/>
                <w:sz w:val="18"/>
              </w:rPr>
            </w:pPr>
          </w:p>
        </w:tc>
      </w:tr>
      <w:tr w:rsidR="003B284F" w:rsidRPr="00815DC7" w14:paraId="2E35B807" w14:textId="77777777" w:rsidTr="00EF1776">
        <w:tc>
          <w:tcPr>
            <w:tcW w:w="959" w:type="dxa"/>
            <w:tcBorders>
              <w:top w:val="nil"/>
              <w:left w:val="nil"/>
              <w:bottom w:val="nil"/>
              <w:right w:val="single" w:sz="4" w:space="0" w:color="auto"/>
            </w:tcBorders>
          </w:tcPr>
          <w:p w14:paraId="494C6DBA"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1A6166"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3173DF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DB0807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73C8834" w14:textId="77777777" w:rsidR="003B284F" w:rsidRPr="00815DC7" w:rsidRDefault="003B284F" w:rsidP="00EF1776">
            <w:pPr>
              <w:keepNext/>
              <w:keepLines/>
              <w:spacing w:after="0"/>
              <w:rPr>
                <w:rFonts w:ascii="Arial" w:hAnsi="Arial"/>
                <w:b/>
                <w:sz w:val="18"/>
              </w:rPr>
            </w:pPr>
            <w:r w:rsidRPr="00815DC7">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tcPr>
          <w:p w14:paraId="28421739"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0A81A181"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A1D836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49466FA4" w14:textId="77777777" w:rsidR="003B284F" w:rsidRPr="00815DC7" w:rsidRDefault="003B284F" w:rsidP="00EF1776">
            <w:pPr>
              <w:keepNext/>
              <w:keepLines/>
              <w:spacing w:after="0"/>
              <w:rPr>
                <w:rFonts w:ascii="Arial" w:hAnsi="Arial"/>
                <w:b/>
                <w:sz w:val="18"/>
              </w:rPr>
            </w:pPr>
          </w:p>
        </w:tc>
      </w:tr>
    </w:tbl>
    <w:bookmarkEnd w:id="3439"/>
    <w:p w14:paraId="5DE1A907" w14:textId="2A9D873E"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b) The UE is successfull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40" w:name="_Toc10738979"/>
      <w:bookmarkStart w:id="3441" w:name="_Toc20396831"/>
      <w:bookmarkStart w:id="3442" w:name="_Toc29398484"/>
      <w:bookmarkStart w:id="3443" w:name="_Toc29399606"/>
      <w:bookmarkStart w:id="3444" w:name="_Toc36649616"/>
      <w:bookmarkStart w:id="3445" w:name="_Toc36655458"/>
      <w:bookmarkStart w:id="3446" w:name="_Toc44961761"/>
      <w:bookmarkStart w:id="3447" w:name="_Toc50983424"/>
      <w:bookmarkStart w:id="3448" w:name="_Toc50985595"/>
      <w:bookmarkStart w:id="3449" w:name="_Toc57112855"/>
      <w:bookmarkStart w:id="3450" w:name="_Toc146300014"/>
      <w:r w:rsidRPr="004E45E5">
        <w:t>20</w:t>
      </w:r>
      <w:r w:rsidRPr="004E45E5">
        <w:tab/>
      </w:r>
      <w:bookmarkEnd w:id="3440"/>
      <w:bookmarkEnd w:id="3441"/>
      <w:bookmarkEnd w:id="3442"/>
      <w:bookmarkEnd w:id="3443"/>
      <w:bookmarkEnd w:id="3444"/>
      <w:bookmarkEnd w:id="3445"/>
      <w:bookmarkEnd w:id="3446"/>
      <w:bookmarkEnd w:id="3447"/>
      <w:bookmarkEnd w:id="3448"/>
      <w:bookmarkEnd w:id="3449"/>
      <w:bookmarkEnd w:id="3450"/>
      <w:r w:rsidRPr="004E45E5">
        <w:t>SENSE</w:t>
      </w:r>
    </w:p>
    <w:p w14:paraId="18022A36" w14:textId="55993DCE" w:rsidR="004E45E5" w:rsidRPr="004E45E5" w:rsidRDefault="004E45E5" w:rsidP="004E45E5">
      <w:pPr>
        <w:pStyle w:val="Heading3"/>
      </w:pPr>
      <w:bookmarkStart w:id="3451" w:name="_Toc10738839"/>
      <w:bookmarkStart w:id="3452" w:name="_Toc20396691"/>
      <w:bookmarkStart w:id="3453" w:name="_Toc29398344"/>
      <w:bookmarkStart w:id="3454" w:name="_Toc29399466"/>
      <w:bookmarkStart w:id="3455" w:name="_Toc36649476"/>
      <w:bookmarkStart w:id="3456" w:name="_Toc36655318"/>
      <w:bookmarkStart w:id="3457" w:name="_Toc44961621"/>
      <w:bookmarkStart w:id="3458" w:name="_Toc50983284"/>
      <w:bookmarkStart w:id="3459" w:name="_Toc50985455"/>
      <w:bookmarkStart w:id="3460" w:name="_Toc57112715"/>
      <w:bookmarkStart w:id="3461" w:name="_Toc146299866"/>
      <w:r w:rsidRPr="004E45E5">
        <w:t>20.1</w:t>
      </w:r>
      <w:r w:rsidRPr="004E45E5">
        <w:tab/>
      </w:r>
      <w:bookmarkEnd w:id="3451"/>
      <w:bookmarkEnd w:id="3452"/>
      <w:bookmarkEnd w:id="3453"/>
      <w:bookmarkEnd w:id="3454"/>
      <w:bookmarkEnd w:id="3455"/>
      <w:bookmarkEnd w:id="3456"/>
      <w:bookmarkEnd w:id="3457"/>
      <w:bookmarkEnd w:id="3458"/>
      <w:bookmarkEnd w:id="3459"/>
      <w:bookmarkEnd w:id="3460"/>
      <w:bookmarkEnd w:id="3461"/>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2" w:name="_Toc10738840"/>
      <w:bookmarkStart w:id="3463" w:name="_Toc20396692"/>
      <w:bookmarkStart w:id="3464" w:name="_Toc29398345"/>
      <w:bookmarkStart w:id="3465" w:name="_Toc29399467"/>
      <w:bookmarkStart w:id="3466" w:name="_Toc36649477"/>
      <w:bookmarkStart w:id="3467" w:name="_Toc36655319"/>
      <w:bookmarkStart w:id="3468" w:name="_Toc44961622"/>
      <w:bookmarkStart w:id="3469" w:name="_Toc50983285"/>
      <w:bookmarkStart w:id="3470" w:name="_Toc50985456"/>
      <w:bookmarkStart w:id="3471" w:name="_Toc57112716"/>
      <w:bookmarkStart w:id="3472" w:name="_Toc146299867"/>
      <w:r w:rsidRPr="004E45E5">
        <w:t>20.1.1</w:t>
      </w:r>
      <w:r w:rsidRPr="004E45E5">
        <w:tab/>
        <w:t>Definition and applicability</w:t>
      </w:r>
      <w:bookmarkEnd w:id="3462"/>
      <w:bookmarkEnd w:id="3463"/>
      <w:bookmarkEnd w:id="3464"/>
      <w:bookmarkEnd w:id="3465"/>
      <w:bookmarkEnd w:id="3466"/>
      <w:bookmarkEnd w:id="3467"/>
      <w:bookmarkEnd w:id="3468"/>
      <w:bookmarkEnd w:id="3469"/>
      <w:bookmarkEnd w:id="3470"/>
      <w:bookmarkEnd w:id="3471"/>
      <w:bookmarkEnd w:id="3472"/>
    </w:p>
    <w:p w14:paraId="50DC9EBC" w14:textId="77777777" w:rsidR="004E45E5" w:rsidRPr="004E45E5" w:rsidRDefault="004E45E5" w:rsidP="004E45E5">
      <w:r w:rsidRPr="004E45E5">
        <w:t xml:space="preserve">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w:t>
      </w:r>
      <w:r w:rsidRPr="004E45E5">
        <w:lastRenderedPageBreak/>
        <w:t>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3" w:name="_Toc10738841"/>
      <w:bookmarkStart w:id="3474" w:name="_Toc20396693"/>
      <w:bookmarkStart w:id="3475" w:name="_Toc29398346"/>
      <w:bookmarkStart w:id="3476" w:name="_Toc29399468"/>
      <w:bookmarkStart w:id="3477" w:name="_Toc36649478"/>
      <w:bookmarkStart w:id="3478" w:name="_Toc36655320"/>
      <w:bookmarkStart w:id="3479" w:name="_Toc44961623"/>
      <w:bookmarkStart w:id="3480" w:name="_Toc50983286"/>
      <w:bookmarkStart w:id="3481" w:name="_Toc50985457"/>
      <w:bookmarkStart w:id="3482" w:name="_Toc57112717"/>
      <w:bookmarkStart w:id="3483" w:name="_Toc146299868"/>
      <w:r w:rsidRPr="004E45E5">
        <w:t>20.1.2</w:t>
      </w:r>
      <w:r w:rsidRPr="004E45E5">
        <w:tab/>
        <w:t>Conformance requirement</w:t>
      </w:r>
      <w:bookmarkEnd w:id="3473"/>
      <w:bookmarkEnd w:id="3474"/>
      <w:bookmarkEnd w:id="3475"/>
      <w:bookmarkEnd w:id="3476"/>
      <w:bookmarkEnd w:id="3477"/>
      <w:bookmarkEnd w:id="3478"/>
      <w:bookmarkEnd w:id="3479"/>
      <w:bookmarkEnd w:id="3480"/>
      <w:bookmarkEnd w:id="3481"/>
      <w:bookmarkEnd w:id="3482"/>
      <w:bookmarkEnd w:id="3483"/>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4" w:name="_Toc10738842"/>
      <w:bookmarkStart w:id="3485" w:name="_Toc20396694"/>
      <w:bookmarkStart w:id="3486" w:name="_Toc29398347"/>
      <w:bookmarkStart w:id="3487" w:name="_Toc29399469"/>
      <w:bookmarkStart w:id="3488" w:name="_Toc36649479"/>
      <w:bookmarkStart w:id="3489" w:name="_Toc36655321"/>
      <w:bookmarkStart w:id="3490" w:name="_Toc44961624"/>
      <w:bookmarkStart w:id="3491" w:name="_Toc50983287"/>
      <w:bookmarkStart w:id="3492" w:name="_Toc50985458"/>
      <w:bookmarkStart w:id="3493" w:name="_Toc57112718"/>
      <w:bookmarkStart w:id="3494" w:name="_Toc146299869"/>
      <w:r w:rsidRPr="004E45E5">
        <w:t>20.1.3</w:t>
      </w:r>
      <w:r w:rsidRPr="004E45E5">
        <w:tab/>
        <w:t>Test purpose</w:t>
      </w:r>
      <w:bookmarkEnd w:id="3484"/>
      <w:bookmarkEnd w:id="3485"/>
      <w:bookmarkEnd w:id="3486"/>
      <w:bookmarkEnd w:id="3487"/>
      <w:bookmarkEnd w:id="3488"/>
      <w:bookmarkEnd w:id="3489"/>
      <w:bookmarkEnd w:id="3490"/>
      <w:bookmarkEnd w:id="3491"/>
      <w:bookmarkEnd w:id="3492"/>
      <w:bookmarkEnd w:id="3493"/>
      <w:bookmarkEnd w:id="3494"/>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5" w:name="_Toc10738843"/>
      <w:bookmarkStart w:id="3496" w:name="_Toc20396695"/>
      <w:bookmarkStart w:id="3497" w:name="_Toc29398348"/>
      <w:bookmarkStart w:id="3498" w:name="_Toc29399470"/>
      <w:bookmarkStart w:id="3499" w:name="_Toc36649480"/>
      <w:bookmarkStart w:id="3500" w:name="_Toc36655322"/>
      <w:bookmarkStart w:id="3501" w:name="_Toc44961625"/>
      <w:bookmarkStart w:id="3502" w:name="_Toc50983288"/>
      <w:bookmarkStart w:id="3503" w:name="_Toc50985459"/>
      <w:bookmarkStart w:id="3504" w:name="_Toc57112719"/>
      <w:bookmarkStart w:id="3505" w:name="_Toc146299870"/>
      <w:r w:rsidRPr="004E45E5">
        <w:t>20.1.4</w:t>
      </w:r>
      <w:r w:rsidRPr="004E45E5">
        <w:tab/>
        <w:t>Method of test</w:t>
      </w:r>
      <w:bookmarkEnd w:id="3495"/>
      <w:bookmarkEnd w:id="3496"/>
      <w:bookmarkEnd w:id="3497"/>
      <w:bookmarkEnd w:id="3498"/>
      <w:bookmarkEnd w:id="3499"/>
      <w:bookmarkEnd w:id="3500"/>
      <w:bookmarkEnd w:id="3501"/>
      <w:bookmarkEnd w:id="3502"/>
      <w:bookmarkEnd w:id="3503"/>
      <w:bookmarkEnd w:id="3504"/>
      <w:bookmarkEnd w:id="3505"/>
    </w:p>
    <w:p w14:paraId="03AA6F39" w14:textId="5F66DF3B" w:rsidR="004E45E5" w:rsidRPr="004E45E5" w:rsidRDefault="004E45E5" w:rsidP="004E45E5">
      <w:pPr>
        <w:pStyle w:val="Heading5"/>
      </w:pPr>
      <w:bookmarkStart w:id="3506" w:name="_Toc10738844"/>
      <w:bookmarkStart w:id="3507" w:name="_Toc20396696"/>
      <w:bookmarkStart w:id="3508" w:name="_Toc29398349"/>
      <w:bookmarkStart w:id="3509" w:name="_Toc29399471"/>
      <w:bookmarkStart w:id="3510" w:name="_Toc36649481"/>
      <w:bookmarkStart w:id="3511" w:name="_Toc36655323"/>
      <w:bookmarkStart w:id="3512" w:name="_Toc44961626"/>
      <w:bookmarkStart w:id="3513" w:name="_Toc50983289"/>
      <w:bookmarkStart w:id="3514" w:name="_Toc50985460"/>
      <w:bookmarkStart w:id="3515" w:name="_Toc57112720"/>
      <w:bookmarkStart w:id="3516" w:name="_Toc146299871"/>
      <w:r w:rsidRPr="004E45E5">
        <w:t>20.1.4.1</w:t>
      </w:r>
      <w:r w:rsidRPr="004E45E5">
        <w:tab/>
        <w:t>Initial conditions</w:t>
      </w:r>
      <w:bookmarkEnd w:id="3506"/>
      <w:bookmarkEnd w:id="3507"/>
      <w:bookmarkEnd w:id="3508"/>
      <w:bookmarkEnd w:id="3509"/>
      <w:bookmarkEnd w:id="3510"/>
      <w:bookmarkEnd w:id="3511"/>
      <w:bookmarkEnd w:id="3512"/>
      <w:bookmarkEnd w:id="3513"/>
      <w:bookmarkEnd w:id="3514"/>
      <w:bookmarkEnd w:id="3515"/>
      <w:bookmarkEnd w:id="3516"/>
    </w:p>
    <w:p w14:paraId="3C79A304" w14:textId="77777777" w:rsidR="004E45E5" w:rsidRPr="004E45E5" w:rsidRDefault="004E45E5" w:rsidP="004E45E5">
      <w:bookmarkStart w:id="3517" w:name="_Toc10738845"/>
      <w:bookmarkStart w:id="3518" w:name="_Toc20396697"/>
      <w:bookmarkStart w:id="3519" w:name="_Toc29398350"/>
      <w:bookmarkStart w:id="3520" w:name="_Toc29399472"/>
      <w:bookmarkStart w:id="3521" w:name="_Toc36649482"/>
      <w:bookmarkStart w:id="3522" w:name="_Toc36655324"/>
      <w:bookmarkStart w:id="3523" w:name="_Toc44961627"/>
      <w:bookmarkStart w:id="3524" w:name="_Toc50983290"/>
      <w:bookmarkStart w:id="3525" w:name="_Toc50985461"/>
      <w:bookmarkStart w:id="3526" w:name="_Toc57112721"/>
      <w:bookmarkStart w:id="3527"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lastRenderedPageBreak/>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17"/>
      <w:bookmarkEnd w:id="3518"/>
      <w:bookmarkEnd w:id="3519"/>
      <w:bookmarkEnd w:id="3520"/>
      <w:bookmarkEnd w:id="3521"/>
      <w:bookmarkEnd w:id="3522"/>
      <w:bookmarkEnd w:id="3523"/>
      <w:bookmarkEnd w:id="3524"/>
      <w:bookmarkEnd w:id="3525"/>
      <w:bookmarkEnd w:id="3526"/>
      <w:bookmarkEnd w:id="3527"/>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lastRenderedPageBreak/>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28" w:name="_Toc10738846"/>
      <w:bookmarkStart w:id="3529" w:name="_Toc20396698"/>
      <w:bookmarkStart w:id="3530" w:name="_Toc29398351"/>
      <w:bookmarkStart w:id="3531" w:name="_Toc29399473"/>
      <w:bookmarkStart w:id="3532" w:name="_Toc36649483"/>
      <w:bookmarkStart w:id="3533" w:name="_Toc36655325"/>
      <w:bookmarkStart w:id="3534" w:name="_Toc44961628"/>
      <w:bookmarkStart w:id="3535" w:name="_Toc50983291"/>
      <w:bookmarkStart w:id="3536" w:name="_Toc50985462"/>
      <w:bookmarkStart w:id="3537" w:name="_Toc57112722"/>
      <w:bookmarkStart w:id="3538" w:name="_Toc146299873"/>
      <w:r w:rsidRPr="004E45E5">
        <w:t>20.1.5</w:t>
      </w:r>
      <w:r w:rsidRPr="004E45E5">
        <w:tab/>
        <w:t>Acceptance criteria</w:t>
      </w:r>
      <w:bookmarkEnd w:id="3528"/>
      <w:bookmarkEnd w:id="3529"/>
      <w:bookmarkEnd w:id="3530"/>
      <w:bookmarkEnd w:id="3531"/>
      <w:bookmarkEnd w:id="3532"/>
      <w:bookmarkEnd w:id="3533"/>
      <w:bookmarkEnd w:id="3534"/>
      <w:bookmarkEnd w:id="3535"/>
      <w:bookmarkEnd w:id="3536"/>
      <w:bookmarkEnd w:id="3537"/>
      <w:bookmarkEnd w:id="3538"/>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lastRenderedPageBreak/>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lastRenderedPageBreak/>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rsidP="004E45E5">
      <w:pPr>
        <w:pStyle w:val="B1"/>
        <w:keepNext/>
        <w:keepLines/>
        <w:numPr>
          <w:ilvl w:val="0"/>
          <w:numId w:val="64"/>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rsidP="004E45E5">
      <w:pPr>
        <w:pStyle w:val="B1"/>
        <w:keepNext/>
        <w:keepLines/>
        <w:numPr>
          <w:ilvl w:val="0"/>
          <w:numId w:val="64"/>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3B20E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5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EB052" w14:textId="77777777" w:rsidR="00EE47CB" w:rsidRDefault="00EE47CB">
      <w:r>
        <w:separator/>
      </w:r>
    </w:p>
  </w:endnote>
  <w:endnote w:type="continuationSeparator" w:id="0">
    <w:p w14:paraId="38153985" w14:textId="77777777" w:rsidR="00EE47CB" w:rsidRDefault="00EE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CE76D" w14:textId="77777777" w:rsidR="003B20EA" w:rsidRDefault="003B20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02404BFB" w:rsidR="00C168B2" w:rsidRDefault="003B20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11C19" w14:textId="77777777" w:rsidR="003B20EA" w:rsidRDefault="003B2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94D11" w14:textId="77777777" w:rsidR="00EE47CB" w:rsidRDefault="00EE47CB">
      <w:r>
        <w:separator/>
      </w:r>
    </w:p>
  </w:footnote>
  <w:footnote w:type="continuationSeparator" w:id="0">
    <w:p w14:paraId="0F61188C" w14:textId="77777777" w:rsidR="00EE47CB" w:rsidRDefault="00EE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42DF2" w14:textId="77777777" w:rsidR="003B20EA" w:rsidRDefault="003B20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33DC29B1" w:rsidR="00C168B2" w:rsidRDefault="003B20EA">
    <w:pPr>
      <w:framePr w:h="284" w:hRule="exact" w:wrap="around" w:vAnchor="text" w:hAnchor="margin" w:xAlign="right" w:y="1"/>
      <w:rPr>
        <w:rFonts w:ascii="Arial" w:hAnsi="Arial" w:cs="Arial"/>
        <w:b/>
        <w:sz w:val="18"/>
        <w:szCs w:val="18"/>
      </w:rPr>
    </w:pPr>
    <w:r>
      <w:rPr>
        <w:rFonts w:ascii="Arial" w:hAnsi="Arial" w:cs="Arial"/>
        <w:b/>
        <w:sz w:val="18"/>
        <w:szCs w:val="18"/>
      </w:rPr>
      <w:t>3GPP TS 31.121 V18.1.0 (2024-12)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93D0DB3" w:rsidR="00C168B2" w:rsidRDefault="003B20E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4231E" w14:textId="77777777" w:rsidR="003B20EA" w:rsidRDefault="003B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41314579"/>
    <w:multiLevelType w:val="hybridMultilevel"/>
    <w:tmpl w:val="17EACFC0"/>
    <w:lvl w:ilvl="0" w:tplc="D99AA3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3"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7"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7"/>
  </w:num>
  <w:num w:numId="2" w16cid:durableId="8917949">
    <w:abstractNumId w:val="62"/>
  </w:num>
  <w:num w:numId="3" w16cid:durableId="560677956">
    <w:abstractNumId w:val="12"/>
  </w:num>
  <w:num w:numId="4" w16cid:durableId="1425566681">
    <w:abstractNumId w:val="33"/>
  </w:num>
  <w:num w:numId="5" w16cid:durableId="1026246661">
    <w:abstractNumId w:val="44"/>
  </w:num>
  <w:num w:numId="6" w16cid:durableId="1173102635">
    <w:abstractNumId w:val="36"/>
  </w:num>
  <w:num w:numId="7" w16cid:durableId="700128406">
    <w:abstractNumId w:val="3"/>
  </w:num>
  <w:num w:numId="8" w16cid:durableId="1303079629">
    <w:abstractNumId w:val="56"/>
  </w:num>
  <w:num w:numId="9" w16cid:durableId="2062245467">
    <w:abstractNumId w:val="40"/>
  </w:num>
  <w:num w:numId="10" w16cid:durableId="1131751699">
    <w:abstractNumId w:val="2"/>
  </w:num>
  <w:num w:numId="11" w16cid:durableId="1053309796">
    <w:abstractNumId w:val="1"/>
  </w:num>
  <w:num w:numId="12" w16cid:durableId="2000647942">
    <w:abstractNumId w:val="0"/>
  </w:num>
  <w:num w:numId="13" w16cid:durableId="1901358526">
    <w:abstractNumId w:val="48"/>
  </w:num>
  <w:num w:numId="14" w16cid:durableId="1011646071">
    <w:abstractNumId w:val="30"/>
  </w:num>
  <w:num w:numId="15" w16cid:durableId="1583369568">
    <w:abstractNumId w:val="50"/>
  </w:num>
  <w:num w:numId="16" w16cid:durableId="912735478">
    <w:abstractNumId w:val="29"/>
  </w:num>
  <w:num w:numId="17" w16cid:durableId="1807502577">
    <w:abstractNumId w:val="13"/>
  </w:num>
  <w:num w:numId="18" w16cid:durableId="646907988">
    <w:abstractNumId w:val="53"/>
  </w:num>
  <w:num w:numId="19" w16cid:durableId="685445484">
    <w:abstractNumId w:val="43"/>
  </w:num>
  <w:num w:numId="20" w16cid:durableId="318121968">
    <w:abstractNumId w:val="22"/>
  </w:num>
  <w:num w:numId="21" w16cid:durableId="56321951">
    <w:abstractNumId w:val="11"/>
  </w:num>
  <w:num w:numId="22" w16cid:durableId="899484861">
    <w:abstractNumId w:val="28"/>
  </w:num>
  <w:num w:numId="23" w16cid:durableId="2030832881">
    <w:abstractNumId w:val="41"/>
  </w:num>
  <w:num w:numId="24" w16cid:durableId="1522164886">
    <w:abstractNumId w:val="59"/>
  </w:num>
  <w:num w:numId="25" w16cid:durableId="1282300574">
    <w:abstractNumId w:val="5"/>
  </w:num>
  <w:num w:numId="26" w16cid:durableId="1183982170">
    <w:abstractNumId w:val="45"/>
  </w:num>
  <w:num w:numId="27" w16cid:durableId="1632784276">
    <w:abstractNumId w:val="58"/>
  </w:num>
  <w:num w:numId="28" w16cid:durableId="113721096">
    <w:abstractNumId w:val="4"/>
  </w:num>
  <w:num w:numId="29" w16cid:durableId="724064862">
    <w:abstractNumId w:val="24"/>
  </w:num>
  <w:num w:numId="30" w16cid:durableId="1329139001">
    <w:abstractNumId w:val="34"/>
  </w:num>
  <w:num w:numId="31" w16cid:durableId="1921020424">
    <w:abstractNumId w:val="54"/>
  </w:num>
  <w:num w:numId="32" w16cid:durableId="450826287">
    <w:abstractNumId w:val="35"/>
  </w:num>
  <w:num w:numId="33" w16cid:durableId="1141339827">
    <w:abstractNumId w:val="52"/>
  </w:num>
  <w:num w:numId="34" w16cid:durableId="511339754">
    <w:abstractNumId w:val="55"/>
  </w:num>
  <w:num w:numId="35" w16cid:durableId="372464430">
    <w:abstractNumId w:val="10"/>
  </w:num>
  <w:num w:numId="36" w16cid:durableId="727188680">
    <w:abstractNumId w:val="25"/>
  </w:num>
  <w:num w:numId="37" w16cid:durableId="724526741">
    <w:abstractNumId w:val="23"/>
  </w:num>
  <w:num w:numId="38" w16cid:durableId="615134876">
    <w:abstractNumId w:val="16"/>
  </w:num>
  <w:num w:numId="39" w16cid:durableId="1492714721">
    <w:abstractNumId w:val="38"/>
  </w:num>
  <w:num w:numId="40" w16cid:durableId="665137454">
    <w:abstractNumId w:val="7"/>
  </w:num>
  <w:num w:numId="41" w16cid:durableId="1260679675">
    <w:abstractNumId w:val="57"/>
  </w:num>
  <w:num w:numId="42" w16cid:durableId="1631399203">
    <w:abstractNumId w:val="39"/>
  </w:num>
  <w:num w:numId="43" w16cid:durableId="2092385283">
    <w:abstractNumId w:val="63"/>
  </w:num>
  <w:num w:numId="44" w16cid:durableId="1970620663">
    <w:abstractNumId w:val="26"/>
  </w:num>
  <w:num w:numId="45" w16cid:durableId="417755474">
    <w:abstractNumId w:val="17"/>
  </w:num>
  <w:num w:numId="46" w16cid:durableId="509681669">
    <w:abstractNumId w:val="9"/>
  </w:num>
  <w:num w:numId="47" w16cid:durableId="1908346069">
    <w:abstractNumId w:val="8"/>
  </w:num>
  <w:num w:numId="48" w16cid:durableId="1574660753">
    <w:abstractNumId w:val="60"/>
  </w:num>
  <w:num w:numId="49" w16cid:durableId="1586648093">
    <w:abstractNumId w:val="19"/>
  </w:num>
  <w:num w:numId="50" w16cid:durableId="2066487254">
    <w:abstractNumId w:val="21"/>
  </w:num>
  <w:num w:numId="51" w16cid:durableId="939676289">
    <w:abstractNumId w:val="31"/>
  </w:num>
  <w:num w:numId="52" w16cid:durableId="725300565">
    <w:abstractNumId w:val="49"/>
  </w:num>
  <w:num w:numId="53" w16cid:durableId="1421833238">
    <w:abstractNumId w:val="51"/>
  </w:num>
  <w:num w:numId="54" w16cid:durableId="485443247">
    <w:abstractNumId w:val="46"/>
  </w:num>
  <w:num w:numId="55" w16cid:durableId="195001625">
    <w:abstractNumId w:val="20"/>
  </w:num>
  <w:num w:numId="56" w16cid:durableId="1892303874">
    <w:abstractNumId w:val="6"/>
  </w:num>
  <w:num w:numId="57" w16cid:durableId="1055352630">
    <w:abstractNumId w:val="18"/>
  </w:num>
  <w:num w:numId="58" w16cid:durableId="598753600">
    <w:abstractNumId w:val="32"/>
  </w:num>
  <w:num w:numId="59" w16cid:durableId="535117242">
    <w:abstractNumId w:val="14"/>
  </w:num>
  <w:num w:numId="60" w16cid:durableId="756096747">
    <w:abstractNumId w:val="47"/>
  </w:num>
  <w:num w:numId="61" w16cid:durableId="701170655">
    <w:abstractNumId w:val="37"/>
  </w:num>
  <w:num w:numId="62" w16cid:durableId="1389066006">
    <w:abstractNumId w:val="61"/>
  </w:num>
  <w:num w:numId="63" w16cid:durableId="2034769255">
    <w:abstractNumId w:val="42"/>
  </w:num>
  <w:num w:numId="64" w16cid:durableId="141677877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275A3"/>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73E1"/>
    <w:rsid w:val="00147A14"/>
    <w:rsid w:val="0016029B"/>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38B8"/>
    <w:rsid w:val="003D410B"/>
    <w:rsid w:val="003F3FFC"/>
    <w:rsid w:val="00402462"/>
    <w:rsid w:val="00423334"/>
    <w:rsid w:val="004345EC"/>
    <w:rsid w:val="004445BB"/>
    <w:rsid w:val="004509A1"/>
    <w:rsid w:val="00456F25"/>
    <w:rsid w:val="0046266F"/>
    <w:rsid w:val="00465515"/>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1E4D"/>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74DA4"/>
    <w:rsid w:val="00781F0F"/>
    <w:rsid w:val="0078449D"/>
    <w:rsid w:val="00795845"/>
    <w:rsid w:val="00796DA0"/>
    <w:rsid w:val="007B600E"/>
    <w:rsid w:val="007C1FAF"/>
    <w:rsid w:val="007D35CB"/>
    <w:rsid w:val="007E2E59"/>
    <w:rsid w:val="007F0F4A"/>
    <w:rsid w:val="007F7A1A"/>
    <w:rsid w:val="008028A4"/>
    <w:rsid w:val="00815DC7"/>
    <w:rsid w:val="00817F1D"/>
    <w:rsid w:val="00827619"/>
    <w:rsid w:val="00830747"/>
    <w:rsid w:val="008343C4"/>
    <w:rsid w:val="008357F9"/>
    <w:rsid w:val="00835DB1"/>
    <w:rsid w:val="00835E23"/>
    <w:rsid w:val="00861161"/>
    <w:rsid w:val="00870FBA"/>
    <w:rsid w:val="008768CA"/>
    <w:rsid w:val="008809E4"/>
    <w:rsid w:val="00896716"/>
    <w:rsid w:val="008A3BC9"/>
    <w:rsid w:val="008A695B"/>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0221"/>
    <w:rsid w:val="00A035B0"/>
    <w:rsid w:val="00A10F02"/>
    <w:rsid w:val="00A164B4"/>
    <w:rsid w:val="00A26956"/>
    <w:rsid w:val="00A27486"/>
    <w:rsid w:val="00A369F9"/>
    <w:rsid w:val="00A53724"/>
    <w:rsid w:val="00A56066"/>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5556"/>
    <w:rsid w:val="00CF1CFB"/>
    <w:rsid w:val="00CF4A74"/>
    <w:rsid w:val="00D22216"/>
    <w:rsid w:val="00D25087"/>
    <w:rsid w:val="00D27492"/>
    <w:rsid w:val="00D32879"/>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862"/>
    <w:rsid w:val="00E16509"/>
    <w:rsid w:val="00E20B53"/>
    <w:rsid w:val="00E33ABA"/>
    <w:rsid w:val="00E36543"/>
    <w:rsid w:val="00E44582"/>
    <w:rsid w:val="00E458A0"/>
    <w:rsid w:val="00E47552"/>
    <w:rsid w:val="00E54022"/>
    <w:rsid w:val="00E77645"/>
    <w:rsid w:val="00E90E72"/>
    <w:rsid w:val="00E93C03"/>
    <w:rsid w:val="00E9681A"/>
    <w:rsid w:val="00EA15B0"/>
    <w:rsid w:val="00EA5EA7"/>
    <w:rsid w:val="00EC4A25"/>
    <w:rsid w:val="00ED6DCA"/>
    <w:rsid w:val="00ED76E4"/>
    <w:rsid w:val="00EE47CB"/>
    <w:rsid w:val="00F025A2"/>
    <w:rsid w:val="00F04712"/>
    <w:rsid w:val="00F13360"/>
    <w:rsid w:val="00F14FD0"/>
    <w:rsid w:val="00F22EC7"/>
    <w:rsid w:val="00F26758"/>
    <w:rsid w:val="00F27F87"/>
    <w:rsid w:val="00F325C8"/>
    <w:rsid w:val="00F3608D"/>
    <w:rsid w:val="00F47176"/>
    <w:rsid w:val="00F4792E"/>
    <w:rsid w:val="00F56200"/>
    <w:rsid w:val="00F653B8"/>
    <w:rsid w:val="00F6552E"/>
    <w:rsid w:val="00F9008D"/>
    <w:rsid w:val="00F91D1D"/>
    <w:rsid w:val="00F958E9"/>
    <w:rsid w:val="00FA1266"/>
    <w:rsid w:val="00FA5AA4"/>
    <w:rsid w:val="00FA7306"/>
    <w:rsid w:val="00FC1192"/>
    <w:rsid w:val="00FC70B4"/>
    <w:rsid w:val="00FE26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151</Pages>
  <Words>47993</Words>
  <Characters>273563</Characters>
  <Application>Microsoft Office Word</Application>
  <DocSecurity>0</DocSecurity>
  <Lines>2279</Lines>
  <Paragraphs>641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36</cp:revision>
  <cp:lastPrinted>2019-02-25T14:05:00Z</cp:lastPrinted>
  <dcterms:created xsi:type="dcterms:W3CDTF">2023-09-22T16:53:00Z</dcterms:created>
  <dcterms:modified xsi:type="dcterms:W3CDTF">2025-01-03T11:40:00Z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