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51C03D8F"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B37AFF">
              <w:t>8</w:t>
            </w:r>
            <w:r w:rsidRPr="004D3578">
              <w:t>.</w:t>
            </w:r>
            <w:r w:rsidR="006335CE">
              <w:t>2</w:t>
            </w:r>
            <w:r w:rsidRPr="004D3578">
              <w:t>.</w:t>
            </w:r>
            <w:r w:rsidR="00CA357F">
              <w:t>0</w:t>
            </w:r>
            <w:r w:rsidR="00CE21F5" w:rsidRPr="004D3578">
              <w:t xml:space="preserve"> </w:t>
            </w:r>
            <w:r w:rsidRPr="004D3578">
              <w:rPr>
                <w:sz w:val="32"/>
              </w:rPr>
              <w:t>(</w:t>
            </w:r>
            <w:r>
              <w:rPr>
                <w:sz w:val="32"/>
              </w:rPr>
              <w:t>20</w:t>
            </w:r>
            <w:r w:rsidR="00CA357F">
              <w:rPr>
                <w:sz w:val="32"/>
              </w:rPr>
              <w:t>2</w:t>
            </w:r>
            <w:r w:rsidR="006335CE">
              <w:rPr>
                <w:sz w:val="32"/>
              </w:rPr>
              <w:t>4</w:t>
            </w:r>
            <w:r w:rsidRPr="004D3578">
              <w:rPr>
                <w:sz w:val="32"/>
              </w:rPr>
              <w:t>-</w:t>
            </w:r>
            <w:r w:rsidR="006335CE">
              <w:rPr>
                <w:sz w:val="32"/>
              </w:rPr>
              <w:t>06</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03C16A82"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B37AFF">
              <w:rPr>
                <w:rStyle w:val="ZGSM"/>
              </w:rPr>
              <w:t>8</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shd w:val="clear" w:color="auto" w:fill="auto"/>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14" o:title=""/>
                </v:shape>
                <o:OLEObject Type="Embed" ProgID="Word.Picture.8" ShapeID="_x0000_i1025" DrawAspect="Content" ObjectID="_1780559219" r:id="rId15"/>
              </w:object>
            </w:r>
          </w:p>
        </w:tc>
        <w:tc>
          <w:tcPr>
            <w:tcW w:w="5540" w:type="dxa"/>
            <w:shd w:val="clear" w:color="auto" w:fill="auto"/>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638AAD21"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B766D5">
              <w:rPr>
                <w:noProof/>
                <w:sz w:val="18"/>
              </w:rPr>
              <w:t>4</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lastRenderedPageBreak/>
        <w:t>Contents</w:t>
      </w:r>
    </w:p>
    <w:p w14:paraId="7F9160B1" w14:textId="14734335" w:rsidR="00B766D5"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B766D5">
        <w:t>Foreword</w:t>
      </w:r>
      <w:r w:rsidR="00B766D5">
        <w:tab/>
      </w:r>
      <w:r w:rsidR="00B766D5">
        <w:fldChar w:fldCharType="begin" w:fldLock="1"/>
      </w:r>
      <w:r w:rsidR="00B766D5">
        <w:instrText xml:space="preserve"> PAGEREF _Toc169752786 \h </w:instrText>
      </w:r>
      <w:r w:rsidR="00B766D5">
        <w:fldChar w:fldCharType="separate"/>
      </w:r>
      <w:r w:rsidR="00B766D5">
        <w:t>5</w:t>
      </w:r>
      <w:r w:rsidR="00B766D5">
        <w:fldChar w:fldCharType="end"/>
      </w:r>
    </w:p>
    <w:p w14:paraId="073765FB" w14:textId="33DB1699" w:rsidR="00B766D5" w:rsidRDefault="00B766D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_Toc169752787 \h </w:instrText>
      </w:r>
      <w:r>
        <w:fldChar w:fldCharType="separate"/>
      </w:r>
      <w:r>
        <w:t>7</w:t>
      </w:r>
      <w:r>
        <w:fldChar w:fldCharType="end"/>
      </w:r>
    </w:p>
    <w:p w14:paraId="73501570" w14:textId="1455C612" w:rsidR="00B766D5" w:rsidRDefault="00B766D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_Toc169752788 \h </w:instrText>
      </w:r>
      <w:r>
        <w:fldChar w:fldCharType="separate"/>
      </w:r>
      <w:r>
        <w:t>7</w:t>
      </w:r>
      <w:r>
        <w:fldChar w:fldCharType="end"/>
      </w:r>
    </w:p>
    <w:p w14:paraId="62535FEC" w14:textId="36201C03" w:rsidR="00B766D5" w:rsidRDefault="00B766D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_Toc169752789 \h </w:instrText>
      </w:r>
      <w:r>
        <w:fldChar w:fldCharType="separate"/>
      </w:r>
      <w:r>
        <w:t>8</w:t>
      </w:r>
      <w:r>
        <w:fldChar w:fldCharType="end"/>
      </w:r>
    </w:p>
    <w:p w14:paraId="3393D2DA" w14:textId="13BBF49D" w:rsidR="00B766D5" w:rsidRDefault="00B766D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_Toc169752790 \h </w:instrText>
      </w:r>
      <w:r>
        <w:fldChar w:fldCharType="separate"/>
      </w:r>
      <w:r>
        <w:t>8</w:t>
      </w:r>
      <w:r>
        <w:fldChar w:fldCharType="end"/>
      </w:r>
    </w:p>
    <w:p w14:paraId="490CC12C" w14:textId="48C48FF5" w:rsidR="00B766D5" w:rsidRDefault="00B766D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_Toc169752791 \h </w:instrText>
      </w:r>
      <w:r>
        <w:fldChar w:fldCharType="separate"/>
      </w:r>
      <w:r>
        <w:t>8</w:t>
      </w:r>
      <w:r>
        <w:fldChar w:fldCharType="end"/>
      </w:r>
    </w:p>
    <w:p w14:paraId="095B95DF" w14:textId="4468D081" w:rsidR="00B766D5" w:rsidRDefault="00B766D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_Toc169752792 \h </w:instrText>
      </w:r>
      <w:r>
        <w:fldChar w:fldCharType="separate"/>
      </w:r>
      <w:r>
        <w:t>8</w:t>
      </w:r>
      <w:r>
        <w:fldChar w:fldCharType="end"/>
      </w:r>
    </w:p>
    <w:p w14:paraId="19913A2C" w14:textId="1255CA67" w:rsidR="00B766D5" w:rsidRDefault="00B766D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_Toc169752793 \h </w:instrText>
      </w:r>
      <w:r>
        <w:fldChar w:fldCharType="separate"/>
      </w:r>
      <w:r>
        <w:t>8</w:t>
      </w:r>
      <w:r>
        <w:fldChar w:fldCharType="end"/>
      </w:r>
    </w:p>
    <w:p w14:paraId="73715943" w14:textId="344D5F91" w:rsidR="00B766D5" w:rsidRDefault="00B766D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_Toc169752794 \h </w:instrText>
      </w:r>
      <w:r>
        <w:fldChar w:fldCharType="separate"/>
      </w:r>
      <w:r>
        <w:t>8</w:t>
      </w:r>
      <w:r>
        <w:fldChar w:fldCharType="end"/>
      </w:r>
    </w:p>
    <w:p w14:paraId="5E7A50C8" w14:textId="4ED3F46B" w:rsidR="00B766D5" w:rsidRDefault="00B766D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_Toc169752795 \h </w:instrText>
      </w:r>
      <w:r>
        <w:fldChar w:fldCharType="separate"/>
      </w:r>
      <w:r>
        <w:t>9</w:t>
      </w:r>
      <w:r>
        <w:fldChar w:fldCharType="end"/>
      </w:r>
    </w:p>
    <w:p w14:paraId="1579E2CC" w14:textId="7B3C4964" w:rsidR="00B766D5" w:rsidRDefault="00B766D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_Toc169752796 \h </w:instrText>
      </w:r>
      <w:r>
        <w:fldChar w:fldCharType="separate"/>
      </w:r>
      <w:r>
        <w:t>9</w:t>
      </w:r>
      <w:r>
        <w:fldChar w:fldCharType="end"/>
      </w:r>
    </w:p>
    <w:p w14:paraId="7FFE734A" w14:textId="451753BB" w:rsidR="00B766D5" w:rsidRDefault="00B766D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_Toc169752797 \h </w:instrText>
      </w:r>
      <w:r>
        <w:fldChar w:fldCharType="separate"/>
      </w:r>
      <w:r>
        <w:t>9</w:t>
      </w:r>
      <w:r>
        <w:fldChar w:fldCharType="end"/>
      </w:r>
    </w:p>
    <w:p w14:paraId="5F99CD26" w14:textId="28340EAE" w:rsidR="00B766D5" w:rsidRDefault="00B766D5">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_Toc169752798 \h </w:instrText>
      </w:r>
      <w:r>
        <w:fldChar w:fldCharType="separate"/>
      </w:r>
      <w:r>
        <w:t>9</w:t>
      </w:r>
      <w:r>
        <w:fldChar w:fldCharType="end"/>
      </w:r>
    </w:p>
    <w:p w14:paraId="2A6020F8" w14:textId="3DEEE3C7" w:rsidR="00B766D5" w:rsidRDefault="00B766D5">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_Toc169752799 \h </w:instrText>
      </w:r>
      <w:r>
        <w:fldChar w:fldCharType="separate"/>
      </w:r>
      <w:r>
        <w:t>9</w:t>
      </w:r>
      <w:r>
        <w:fldChar w:fldCharType="end"/>
      </w:r>
    </w:p>
    <w:p w14:paraId="44DD8EBA" w14:textId="7602E9FC" w:rsidR="00B766D5" w:rsidRDefault="00B766D5">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_Toc169752800 \h </w:instrText>
      </w:r>
      <w:r>
        <w:fldChar w:fldCharType="separate"/>
      </w:r>
      <w:r>
        <w:t>9</w:t>
      </w:r>
      <w:r>
        <w:fldChar w:fldCharType="end"/>
      </w:r>
    </w:p>
    <w:p w14:paraId="02B95E19" w14:textId="2ED6798C" w:rsidR="00B766D5" w:rsidRDefault="00B766D5">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_Toc169752801 \h </w:instrText>
      </w:r>
      <w:r>
        <w:fldChar w:fldCharType="separate"/>
      </w:r>
      <w:r>
        <w:t>9</w:t>
      </w:r>
      <w:r>
        <w:fldChar w:fldCharType="end"/>
      </w:r>
    </w:p>
    <w:p w14:paraId="1C5BA779" w14:textId="2BD2D2AF" w:rsidR="00B766D5" w:rsidRDefault="00B766D5">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_Toc169752802 \h </w:instrText>
      </w:r>
      <w:r>
        <w:fldChar w:fldCharType="separate"/>
      </w:r>
      <w:r>
        <w:t>9</w:t>
      </w:r>
      <w:r>
        <w:fldChar w:fldCharType="end"/>
      </w:r>
    </w:p>
    <w:p w14:paraId="03347DE4" w14:textId="756CF073" w:rsidR="00B766D5" w:rsidRDefault="00B766D5">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_Toc169752803 \h </w:instrText>
      </w:r>
      <w:r>
        <w:fldChar w:fldCharType="separate"/>
      </w:r>
      <w:r>
        <w:t>9</w:t>
      </w:r>
      <w:r>
        <w:fldChar w:fldCharType="end"/>
      </w:r>
    </w:p>
    <w:p w14:paraId="0FCE4F66" w14:textId="6C5BE5A4" w:rsidR="00B766D5" w:rsidRDefault="00B766D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_Toc169752804 \h </w:instrText>
      </w:r>
      <w:r>
        <w:fldChar w:fldCharType="separate"/>
      </w:r>
      <w:r>
        <w:t>10</w:t>
      </w:r>
      <w:r>
        <w:fldChar w:fldCharType="end"/>
      </w:r>
    </w:p>
    <w:p w14:paraId="78C8BF0A" w14:textId="5A31F92F" w:rsidR="00B766D5" w:rsidRDefault="00B766D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_Toc169752805 \h </w:instrText>
      </w:r>
      <w:r>
        <w:fldChar w:fldCharType="separate"/>
      </w:r>
      <w:r>
        <w:t>10</w:t>
      </w:r>
      <w:r>
        <w:fldChar w:fldCharType="end"/>
      </w:r>
    </w:p>
    <w:p w14:paraId="4855E24F" w14:textId="60363454" w:rsidR="00B766D5" w:rsidRDefault="00B766D5">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_Toc169752806 \h </w:instrText>
      </w:r>
      <w:r>
        <w:fldChar w:fldCharType="separate"/>
      </w:r>
      <w:r>
        <w:t>10</w:t>
      </w:r>
      <w:r>
        <w:fldChar w:fldCharType="end"/>
      </w:r>
    </w:p>
    <w:p w14:paraId="21D7DE52" w14:textId="345EC9E1" w:rsidR="00B766D5" w:rsidRDefault="00B766D5">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_Toc169752807 \h </w:instrText>
      </w:r>
      <w:r>
        <w:fldChar w:fldCharType="separate"/>
      </w:r>
      <w:r>
        <w:t>10</w:t>
      </w:r>
      <w:r>
        <w:fldChar w:fldCharType="end"/>
      </w:r>
    </w:p>
    <w:p w14:paraId="7178BFA9" w14:textId="0B147AC5" w:rsidR="00B766D5" w:rsidRDefault="00B766D5">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_Toc169752808 \h </w:instrText>
      </w:r>
      <w:r>
        <w:fldChar w:fldCharType="separate"/>
      </w:r>
      <w:r>
        <w:t>10</w:t>
      </w:r>
      <w:r>
        <w:fldChar w:fldCharType="end"/>
      </w:r>
    </w:p>
    <w:p w14:paraId="405DA85C" w14:textId="3B2D52CD" w:rsidR="00B766D5" w:rsidRDefault="00B766D5">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_Toc169752809 \h </w:instrText>
      </w:r>
      <w:r>
        <w:fldChar w:fldCharType="separate"/>
      </w:r>
      <w:r>
        <w:t>11</w:t>
      </w:r>
      <w:r>
        <w:fldChar w:fldCharType="end"/>
      </w:r>
    </w:p>
    <w:p w14:paraId="6410B5E6" w14:textId="1A37D30C" w:rsidR="00B766D5" w:rsidRDefault="00B766D5">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_Toc169752810 \h </w:instrText>
      </w:r>
      <w:r>
        <w:fldChar w:fldCharType="separate"/>
      </w:r>
      <w:r>
        <w:t>11</w:t>
      </w:r>
      <w:r>
        <w:fldChar w:fldCharType="end"/>
      </w:r>
    </w:p>
    <w:p w14:paraId="701F28A5" w14:textId="1EFF5CA7" w:rsidR="00B766D5" w:rsidRDefault="00B766D5">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_Toc169752811 \h </w:instrText>
      </w:r>
      <w:r>
        <w:fldChar w:fldCharType="separate"/>
      </w:r>
      <w:r>
        <w:t>11</w:t>
      </w:r>
      <w:r>
        <w:fldChar w:fldCharType="end"/>
      </w:r>
    </w:p>
    <w:p w14:paraId="766737F3" w14:textId="7FBE56A4" w:rsidR="00B766D5" w:rsidRDefault="00B766D5">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_Toc169752812 \h </w:instrText>
      </w:r>
      <w:r>
        <w:fldChar w:fldCharType="separate"/>
      </w:r>
      <w:r>
        <w:t>11</w:t>
      </w:r>
      <w:r>
        <w:fldChar w:fldCharType="end"/>
      </w:r>
    </w:p>
    <w:p w14:paraId="70DA68C6" w14:textId="759D2A3C" w:rsidR="00B766D5" w:rsidRDefault="00B766D5">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_Toc169752813 \h </w:instrText>
      </w:r>
      <w:r>
        <w:fldChar w:fldCharType="separate"/>
      </w:r>
      <w:r>
        <w:t>11</w:t>
      </w:r>
      <w:r>
        <w:fldChar w:fldCharType="end"/>
      </w:r>
    </w:p>
    <w:p w14:paraId="05F26BBE" w14:textId="4E9C3D0E" w:rsidR="00B766D5" w:rsidRDefault="00B766D5">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_Toc169752814 \h </w:instrText>
      </w:r>
      <w:r>
        <w:fldChar w:fldCharType="separate"/>
      </w:r>
      <w:r>
        <w:t>11</w:t>
      </w:r>
      <w:r>
        <w:fldChar w:fldCharType="end"/>
      </w:r>
    </w:p>
    <w:p w14:paraId="401C1C95" w14:textId="208B0345" w:rsidR="00B766D5" w:rsidRDefault="00B766D5">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_Toc169752815 \h </w:instrText>
      </w:r>
      <w:r>
        <w:fldChar w:fldCharType="separate"/>
      </w:r>
      <w:r>
        <w:t>12</w:t>
      </w:r>
      <w:r>
        <w:fldChar w:fldCharType="end"/>
      </w:r>
    </w:p>
    <w:p w14:paraId="118161B0" w14:textId="0024FE88" w:rsidR="00B766D5" w:rsidRDefault="00B766D5">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_Toc169752816 \h </w:instrText>
      </w:r>
      <w:r>
        <w:fldChar w:fldCharType="separate"/>
      </w:r>
      <w:r>
        <w:t>12</w:t>
      </w:r>
      <w:r>
        <w:fldChar w:fldCharType="end"/>
      </w:r>
    </w:p>
    <w:p w14:paraId="2B8D6372" w14:textId="00BC223B" w:rsidR="00B766D5" w:rsidRDefault="00B766D5">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_Toc169752817 \h </w:instrText>
      </w:r>
      <w:r>
        <w:fldChar w:fldCharType="separate"/>
      </w:r>
      <w:r>
        <w:t>12</w:t>
      </w:r>
      <w:r>
        <w:fldChar w:fldCharType="end"/>
      </w:r>
    </w:p>
    <w:p w14:paraId="6A2CE354" w14:textId="7F4CB1E2" w:rsidR="00B766D5" w:rsidRDefault="00B766D5">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_Toc169752818 \h </w:instrText>
      </w:r>
      <w:r>
        <w:fldChar w:fldCharType="separate"/>
      </w:r>
      <w:r>
        <w:t>12</w:t>
      </w:r>
      <w:r>
        <w:fldChar w:fldCharType="end"/>
      </w:r>
    </w:p>
    <w:p w14:paraId="571A0254" w14:textId="7F649595" w:rsidR="00B766D5" w:rsidRDefault="00B766D5">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_Toc169752819 \h </w:instrText>
      </w:r>
      <w:r>
        <w:fldChar w:fldCharType="separate"/>
      </w:r>
      <w:r>
        <w:t>12</w:t>
      </w:r>
      <w:r>
        <w:fldChar w:fldCharType="end"/>
      </w:r>
    </w:p>
    <w:p w14:paraId="1BD8312D" w14:textId="66508568" w:rsidR="00B766D5" w:rsidRDefault="00B766D5">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_Toc169752820 \h </w:instrText>
      </w:r>
      <w:r>
        <w:fldChar w:fldCharType="separate"/>
      </w:r>
      <w:r>
        <w:t>12</w:t>
      </w:r>
      <w:r>
        <w:fldChar w:fldCharType="end"/>
      </w:r>
    </w:p>
    <w:p w14:paraId="4FE34AF6" w14:textId="5AA48762" w:rsidR="00B766D5" w:rsidRDefault="00B766D5">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_Toc169752821 \h </w:instrText>
      </w:r>
      <w:r>
        <w:fldChar w:fldCharType="separate"/>
      </w:r>
      <w:r>
        <w:t>12</w:t>
      </w:r>
      <w:r>
        <w:fldChar w:fldCharType="end"/>
      </w:r>
    </w:p>
    <w:p w14:paraId="5DBFA15F" w14:textId="7FA5D6E9" w:rsidR="00B766D5" w:rsidRDefault="00B766D5">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_Toc169752822 \h </w:instrText>
      </w:r>
      <w:r>
        <w:fldChar w:fldCharType="separate"/>
      </w:r>
      <w:r>
        <w:t>13</w:t>
      </w:r>
      <w:r>
        <w:fldChar w:fldCharType="end"/>
      </w:r>
    </w:p>
    <w:p w14:paraId="1B9EA9D5" w14:textId="4022B034" w:rsidR="00B766D5" w:rsidRDefault="00B766D5">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_Toc169752823 \h </w:instrText>
      </w:r>
      <w:r>
        <w:fldChar w:fldCharType="separate"/>
      </w:r>
      <w:r>
        <w:t>13</w:t>
      </w:r>
      <w:r>
        <w:fldChar w:fldCharType="end"/>
      </w:r>
    </w:p>
    <w:p w14:paraId="30E60E92" w14:textId="1865D96A" w:rsidR="00B766D5" w:rsidRDefault="00B766D5">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_Toc169752824 \h </w:instrText>
      </w:r>
      <w:r>
        <w:fldChar w:fldCharType="separate"/>
      </w:r>
      <w:r>
        <w:t>13</w:t>
      </w:r>
      <w:r>
        <w:fldChar w:fldCharType="end"/>
      </w:r>
    </w:p>
    <w:p w14:paraId="04C9C7BE" w14:textId="35C95D4C" w:rsidR="00B766D5" w:rsidRDefault="00B766D5">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_Toc169752825 \h </w:instrText>
      </w:r>
      <w:r>
        <w:fldChar w:fldCharType="separate"/>
      </w:r>
      <w:r>
        <w:t>13</w:t>
      </w:r>
      <w:r>
        <w:fldChar w:fldCharType="end"/>
      </w:r>
    </w:p>
    <w:p w14:paraId="4C006930" w14:textId="70E71DD7" w:rsidR="00B766D5" w:rsidRDefault="00B766D5">
      <w:pPr>
        <w:pStyle w:val="TOC4"/>
        <w:rPr>
          <w:rFonts w:asciiTheme="minorHAnsi" w:eastAsiaTheme="minorEastAsia" w:hAnsiTheme="minorHAnsi" w:cstheme="minorBidi"/>
          <w:kern w:val="2"/>
          <w:sz w:val="24"/>
          <w:szCs w:val="24"/>
          <w:lang w:eastAsia="en-GB"/>
          <w14:ligatures w14:val="standardContextual"/>
        </w:rPr>
      </w:pPr>
      <w:r w:rsidRPr="00546B6C">
        <w:rPr>
          <w:lang w:val="en-US"/>
        </w:rPr>
        <w:t>6.1.6.2</w:t>
      </w:r>
      <w:r>
        <w:rPr>
          <w:rFonts w:asciiTheme="minorHAnsi" w:eastAsiaTheme="minorEastAsia" w:hAnsiTheme="minorHAnsi" w:cstheme="minorBidi"/>
          <w:kern w:val="2"/>
          <w:sz w:val="24"/>
          <w:szCs w:val="24"/>
          <w:lang w:eastAsia="en-GB"/>
          <w14:ligatures w14:val="standardContextual"/>
        </w:rPr>
        <w:tab/>
      </w:r>
      <w:r w:rsidRPr="00546B6C">
        <w:rPr>
          <w:lang w:val="en-US"/>
        </w:rPr>
        <w:t>Structured data types</w:t>
      </w:r>
      <w:r>
        <w:tab/>
      </w:r>
      <w:r>
        <w:fldChar w:fldCharType="begin" w:fldLock="1"/>
      </w:r>
      <w:r>
        <w:instrText xml:space="preserve"> PAGEREF _Toc169752826 \h </w:instrText>
      </w:r>
      <w:r>
        <w:fldChar w:fldCharType="separate"/>
      </w:r>
      <w:r>
        <w:t>13</w:t>
      </w:r>
      <w:r>
        <w:fldChar w:fldCharType="end"/>
      </w:r>
    </w:p>
    <w:p w14:paraId="46D033DF" w14:textId="4948E25C" w:rsidR="00B766D5" w:rsidRDefault="00B766D5">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_Toc169752827 \h </w:instrText>
      </w:r>
      <w:r>
        <w:fldChar w:fldCharType="separate"/>
      </w:r>
      <w:r>
        <w:t>13</w:t>
      </w:r>
      <w:r>
        <w:fldChar w:fldCharType="end"/>
      </w:r>
    </w:p>
    <w:p w14:paraId="3C62DF42" w14:textId="7B2FB137" w:rsidR="00B766D5" w:rsidRDefault="00B766D5">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_Toc169752828 \h </w:instrText>
      </w:r>
      <w:r>
        <w:fldChar w:fldCharType="separate"/>
      </w:r>
      <w:r>
        <w:t>14</w:t>
      </w:r>
      <w:r>
        <w:fldChar w:fldCharType="end"/>
      </w:r>
    </w:p>
    <w:p w14:paraId="381BBA5F" w14:textId="03EAE55B" w:rsidR="00B766D5" w:rsidRDefault="00B766D5">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_Toc169752829 \h </w:instrText>
      </w:r>
      <w:r>
        <w:fldChar w:fldCharType="separate"/>
      </w:r>
      <w:r>
        <w:t>14</w:t>
      </w:r>
      <w:r>
        <w:fldChar w:fldCharType="end"/>
      </w:r>
    </w:p>
    <w:p w14:paraId="1AC9AEB9" w14:textId="06246360" w:rsidR="00B766D5" w:rsidRDefault="00B766D5">
      <w:pPr>
        <w:pStyle w:val="TOC4"/>
        <w:rPr>
          <w:rFonts w:asciiTheme="minorHAnsi" w:eastAsiaTheme="minorEastAsia" w:hAnsiTheme="minorHAnsi" w:cstheme="minorBidi"/>
          <w:kern w:val="2"/>
          <w:sz w:val="24"/>
          <w:szCs w:val="24"/>
          <w:lang w:eastAsia="en-GB"/>
          <w14:ligatures w14:val="standardContextual"/>
        </w:rPr>
      </w:pPr>
      <w:r w:rsidRPr="00546B6C">
        <w:rPr>
          <w:lang w:val="en-US"/>
        </w:rPr>
        <w:t>6.1.6.3</w:t>
      </w:r>
      <w:r>
        <w:rPr>
          <w:rFonts w:asciiTheme="minorHAnsi" w:eastAsiaTheme="minorEastAsia" w:hAnsiTheme="minorHAnsi" w:cstheme="minorBidi"/>
          <w:kern w:val="2"/>
          <w:sz w:val="24"/>
          <w:szCs w:val="24"/>
          <w:lang w:eastAsia="en-GB"/>
          <w14:ligatures w14:val="standardContextual"/>
        </w:rPr>
        <w:tab/>
      </w:r>
      <w:r w:rsidRPr="00546B6C">
        <w:rPr>
          <w:lang w:val="en-US"/>
        </w:rPr>
        <w:t>Simple data types and enumerations</w:t>
      </w:r>
      <w:r>
        <w:tab/>
      </w:r>
      <w:r>
        <w:fldChar w:fldCharType="begin" w:fldLock="1"/>
      </w:r>
      <w:r>
        <w:instrText xml:space="preserve"> PAGEREF _Toc169752830 \h </w:instrText>
      </w:r>
      <w:r>
        <w:fldChar w:fldCharType="separate"/>
      </w:r>
      <w:r>
        <w:t>14</w:t>
      </w:r>
      <w:r>
        <w:fldChar w:fldCharType="end"/>
      </w:r>
    </w:p>
    <w:p w14:paraId="4640AB60" w14:textId="47B23018" w:rsidR="00B766D5" w:rsidRDefault="00B766D5">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_Toc169752831 \h </w:instrText>
      </w:r>
      <w:r>
        <w:fldChar w:fldCharType="separate"/>
      </w:r>
      <w:r>
        <w:t>14</w:t>
      </w:r>
      <w:r>
        <w:fldChar w:fldCharType="end"/>
      </w:r>
    </w:p>
    <w:p w14:paraId="39FB563F" w14:textId="6C7B00ED" w:rsidR="00B766D5" w:rsidRDefault="00B766D5">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_Toc169752832 \h </w:instrText>
      </w:r>
      <w:r>
        <w:fldChar w:fldCharType="separate"/>
      </w:r>
      <w:r>
        <w:t>14</w:t>
      </w:r>
      <w:r>
        <w:fldChar w:fldCharType="end"/>
      </w:r>
    </w:p>
    <w:p w14:paraId="7A287697" w14:textId="4EC9AAF7" w:rsidR="00B766D5" w:rsidRDefault="00B766D5">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_Toc169752833 \h </w:instrText>
      </w:r>
      <w:r>
        <w:fldChar w:fldCharType="separate"/>
      </w:r>
      <w:r>
        <w:t>15</w:t>
      </w:r>
      <w:r>
        <w:fldChar w:fldCharType="end"/>
      </w:r>
    </w:p>
    <w:p w14:paraId="7D5A7889" w14:textId="10404364" w:rsidR="00B766D5" w:rsidRDefault="00B766D5">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_Toc169752834 \h </w:instrText>
      </w:r>
      <w:r>
        <w:fldChar w:fldCharType="separate"/>
      </w:r>
      <w:r>
        <w:t>15</w:t>
      </w:r>
      <w:r>
        <w:fldChar w:fldCharType="end"/>
      </w:r>
    </w:p>
    <w:p w14:paraId="12CF1F60" w14:textId="1080ADD6" w:rsidR="00B766D5" w:rsidRDefault="00B766D5">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_Toc169752835 \h </w:instrText>
      </w:r>
      <w:r>
        <w:fldChar w:fldCharType="separate"/>
      </w:r>
      <w:r>
        <w:t>15</w:t>
      </w:r>
      <w:r>
        <w:fldChar w:fldCharType="end"/>
      </w:r>
    </w:p>
    <w:p w14:paraId="2EF3663D" w14:textId="087649E5" w:rsidR="00B766D5" w:rsidRDefault="00B766D5">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_Toc169752836 \h </w:instrText>
      </w:r>
      <w:r>
        <w:fldChar w:fldCharType="separate"/>
      </w:r>
      <w:r>
        <w:t>15</w:t>
      </w:r>
      <w:r>
        <w:fldChar w:fldCharType="end"/>
      </w:r>
    </w:p>
    <w:p w14:paraId="4AA60D1F" w14:textId="579D9D52" w:rsidR="00B766D5" w:rsidRDefault="00B766D5">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_Toc169752837 \h </w:instrText>
      </w:r>
      <w:r>
        <w:fldChar w:fldCharType="separate"/>
      </w:r>
      <w:r>
        <w:t>15</w:t>
      </w:r>
      <w:r>
        <w:fldChar w:fldCharType="end"/>
      </w:r>
    </w:p>
    <w:p w14:paraId="5F524BBB" w14:textId="5A6AC22F" w:rsidR="00B766D5" w:rsidRDefault="00B766D5">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_Toc169752838 \h </w:instrText>
      </w:r>
      <w:r>
        <w:fldChar w:fldCharType="separate"/>
      </w:r>
      <w:r>
        <w:t>15</w:t>
      </w:r>
      <w:r>
        <w:fldChar w:fldCharType="end"/>
      </w:r>
    </w:p>
    <w:p w14:paraId="73302D3B" w14:textId="56235801" w:rsidR="00B766D5" w:rsidRDefault="00B766D5" w:rsidP="00B766D5">
      <w:pPr>
        <w:pStyle w:val="TOC8"/>
        <w:rPr>
          <w:rFonts w:asciiTheme="minorHAnsi" w:eastAsiaTheme="minorEastAsia" w:hAnsiTheme="minorHAnsi" w:cstheme="minorBidi"/>
          <w:b w:val="0"/>
          <w:kern w:val="2"/>
          <w:sz w:val="24"/>
          <w:szCs w:val="24"/>
          <w:lang w:eastAsia="en-GB"/>
          <w14:ligatures w14:val="standardContextual"/>
        </w:rPr>
      </w:pPr>
      <w:r>
        <w:lastRenderedPageBreak/>
        <w:t>Annex A (normative):</w:t>
      </w:r>
      <w:r>
        <w:tab/>
        <w:t>OpenAPI specification</w:t>
      </w:r>
      <w:r>
        <w:tab/>
      </w:r>
      <w:r>
        <w:fldChar w:fldCharType="begin" w:fldLock="1"/>
      </w:r>
      <w:r>
        <w:instrText xml:space="preserve"> PAGEREF _Toc169752839 \h </w:instrText>
      </w:r>
      <w:r>
        <w:fldChar w:fldCharType="separate"/>
      </w:r>
      <w:r>
        <w:t>16</w:t>
      </w:r>
      <w:r>
        <w:fldChar w:fldCharType="end"/>
      </w:r>
    </w:p>
    <w:p w14:paraId="1A442AA5" w14:textId="61664F6C" w:rsidR="00B766D5" w:rsidRDefault="00B766D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_Toc169752840 \h </w:instrText>
      </w:r>
      <w:r>
        <w:fldChar w:fldCharType="separate"/>
      </w:r>
      <w:r>
        <w:t>16</w:t>
      </w:r>
      <w:r>
        <w:fldChar w:fldCharType="end"/>
      </w:r>
    </w:p>
    <w:p w14:paraId="4424B94F" w14:textId="1C6792F6" w:rsidR="00B766D5" w:rsidRDefault="00B766D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_Toc169752841 \h </w:instrText>
      </w:r>
      <w:r>
        <w:fldChar w:fldCharType="separate"/>
      </w:r>
      <w:r>
        <w:t>16</w:t>
      </w:r>
      <w:r>
        <w:fldChar w:fldCharType="end"/>
      </w:r>
    </w:p>
    <w:p w14:paraId="4FE5DC79" w14:textId="41761ABB" w:rsidR="00B766D5" w:rsidRDefault="00B766D5" w:rsidP="00B766D5">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_Toc169752842 \h </w:instrText>
      </w:r>
      <w:r>
        <w:fldChar w:fldCharType="separate"/>
      </w:r>
      <w:r>
        <w:t>19</w:t>
      </w:r>
      <w:r>
        <w:fldChar w:fldCharType="end"/>
      </w:r>
    </w:p>
    <w:p w14:paraId="4A19A1E5" w14:textId="4047E074"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169752786"/>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169752787"/>
      <w:bookmarkEnd w:id="28"/>
      <w:r w:rsidR="00EB678F" w:rsidRPr="004D3578">
        <w:lastRenderedPageBreak/>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169752788"/>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169752789"/>
      <w:r w:rsidRPr="004D3578">
        <w:lastRenderedPageBreak/>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169752790"/>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169752791"/>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169752792"/>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169752793"/>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169752794"/>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35pt" o:ole="">
            <v:imagedata r:id="rId18" o:title=""/>
          </v:shape>
          <o:OLEObject Type="Embed" ProgID="Visio.Drawing.11" ShapeID="_x0000_i1026" DrawAspect="Content" ObjectID="_1780559220"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169752795"/>
      <w:r>
        <w:lastRenderedPageBreak/>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169752796"/>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169752797"/>
      <w:r>
        <w:t>5.2</w:t>
      </w:r>
      <w:r>
        <w:tab/>
        <w:t>N</w:t>
      </w:r>
      <w:r w:rsidR="0049207B">
        <w:t>spa</w:t>
      </w:r>
      <w:r>
        <w:t>f_SecuredPacket</w:t>
      </w:r>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169752798"/>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169752799"/>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169752800"/>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169752801"/>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169752802"/>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169752803"/>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45pt;height:113.45pt" o:ole="">
            <v:imagedata r:id="rId20" o:title=""/>
          </v:shape>
          <o:OLEObject Type="Embed" ProgID="Visio.Drawing.11" ShapeID="_x0000_i1027" DrawAspect="Content" ObjectID="_1780559221"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169752804"/>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169752805"/>
      <w:r>
        <w:t>6.1</w:t>
      </w:r>
      <w:r>
        <w:tab/>
        <w:t>N</w:t>
      </w:r>
      <w:r w:rsidR="0049207B">
        <w:t>sp</w:t>
      </w:r>
      <w:r>
        <w:t>af_SecuredPacket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169752806"/>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169752807"/>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169752808"/>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169752809"/>
      <w:r>
        <w:lastRenderedPageBreak/>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169752810"/>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169752811"/>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169752812"/>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169752813"/>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169752814"/>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35pt;height:157.6pt" o:ole="">
            <v:imagedata r:id="rId22" o:title=""/>
          </v:shape>
          <o:OLEObject Type="Embed" ProgID="Visio.Drawing.11" ShapeID="_x0000_i1028" DrawAspect="Content" ObjectID="_1780559222"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169752815"/>
      <w:r>
        <w:lastRenderedPageBreak/>
        <w:t>6.1.3.2</w:t>
      </w:r>
      <w:r>
        <w:tab/>
        <w:t>Resource: 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169752816"/>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169752817"/>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169752818"/>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169752819"/>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169752820"/>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169752821"/>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169752822"/>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169752823"/>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169752824"/>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169752825"/>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16975282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169752827"/>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169752828"/>
      <w:r>
        <w:lastRenderedPageBreak/>
        <w:t>6.1.6.2.2</w:t>
      </w:r>
      <w:r>
        <w:tab/>
        <w:t>Type: 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169752829"/>
      <w:bookmarkStart w:id="641" w:name="_Toc21711534"/>
      <w:bookmarkStart w:id="642" w:name="_Toc22625799"/>
      <w:bookmarkStart w:id="643" w:name="_Toc24759247"/>
      <w:bookmarkStart w:id="644" w:name="_Toc26199135"/>
      <w:bookmarkStart w:id="645" w:name="_Toc34738725"/>
      <w:bookmarkStart w:id="646" w:name="_Toc34738785"/>
      <w:bookmarkStart w:id="647" w:name="_Toc34739415"/>
      <w:bookmarkStart w:id="648" w:name="_Toc34739473"/>
      <w:bookmarkStart w:id="649" w:name="_Toc34749427"/>
      <w:bookmarkStart w:id="650" w:name="_Toc35936231"/>
      <w:bookmarkStart w:id="651" w:name="_Toc36462490"/>
      <w:bookmarkStart w:id="652" w:name="_Toc45106398"/>
      <w:bookmarkStart w:id="653" w:name="_Toc51872067"/>
      <w:r>
        <w:t>6.1.6.2.</w:t>
      </w:r>
      <w:r w:rsidR="00E716EF">
        <w:t>3</w:t>
      </w:r>
      <w:r>
        <w:tab/>
        <w:t>Type: Extended</w:t>
      </w:r>
      <w:r w:rsidRPr="007A3759">
        <w:t>SteeringContainer</w:t>
      </w:r>
      <w:bookmarkEnd w:id="640"/>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1697528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169752831"/>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169752832"/>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169752833"/>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169752834"/>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169752835"/>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169752836"/>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169752837"/>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169752838"/>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169752839"/>
      <w:r w:rsidRPr="004D3578">
        <w:lastRenderedPageBreak/>
        <w:t>Annex A (normative):</w:t>
      </w:r>
      <w:r w:rsidRPr="004D3578">
        <w:br/>
      </w:r>
      <w:r>
        <w:t>OpenAPI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169752840"/>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Toc169752841"/>
      <w:bookmarkStart w:id="818" w:name="_Hlk120001177"/>
      <w:r>
        <w:t>A.2</w:t>
      </w:r>
      <w:r>
        <w:tab/>
        <w:t>N</w:t>
      </w:r>
      <w:r w:rsidR="00A4570D">
        <w:t>sp</w:t>
      </w:r>
      <w:r>
        <w:t>af_SecuredPacket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49EBE01F"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474B6">
        <w:rPr>
          <w:lang w:val="fr-FR"/>
        </w:rPr>
        <w:t>2</w:t>
      </w:r>
      <w:r w:rsidR="00FC0525">
        <w:rPr>
          <w:lang w:val="fr-FR"/>
        </w:rPr>
        <w:t>.</w:t>
      </w:r>
      <w:r>
        <w:rPr>
          <w:lang w:val="fr-FR"/>
        </w:rPr>
        <w:t>0</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7901D01D" w:rsidR="00EB678F" w:rsidRDefault="00EB678F" w:rsidP="00EB678F">
      <w:pPr>
        <w:pStyle w:val="PL"/>
      </w:pPr>
      <w:r>
        <w:t xml:space="preserve">    © 20</w:t>
      </w:r>
      <w:r w:rsidR="008778AE">
        <w:t>2</w:t>
      </w:r>
      <w:r w:rsidR="00F81E20">
        <w:t>4</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5599D3FB"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107BAD">
        <w:rPr>
          <w:lang w:val="fr-FR"/>
        </w:rPr>
        <w:t>8</w:t>
      </w:r>
      <w:r>
        <w:rPr>
          <w:lang w:val="fr-FR"/>
        </w:rPr>
        <w:t>.</w:t>
      </w:r>
      <w:r w:rsidR="00F81E20">
        <w:rPr>
          <w:lang w:val="fr-FR"/>
        </w:rPr>
        <w:t>2</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8"/>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19" w:name="historyclause"/>
      <w:r w:rsidRPr="004D3578">
        <w:br w:type="page"/>
      </w:r>
      <w:bookmarkStart w:id="820" w:name="_Toc21711552"/>
      <w:bookmarkStart w:id="821" w:name="_Toc22625817"/>
      <w:bookmarkStart w:id="822" w:name="_Toc24759259"/>
      <w:bookmarkStart w:id="823" w:name="_Toc26199147"/>
      <w:bookmarkStart w:id="824" w:name="_Toc34738737"/>
      <w:bookmarkStart w:id="825" w:name="_Toc34738797"/>
      <w:bookmarkStart w:id="826" w:name="_Toc34739427"/>
      <w:bookmarkStart w:id="827" w:name="_Toc34739485"/>
      <w:bookmarkStart w:id="828" w:name="_Toc34749439"/>
      <w:bookmarkStart w:id="829" w:name="_Toc35936243"/>
      <w:bookmarkStart w:id="830" w:name="_Toc36462502"/>
      <w:bookmarkStart w:id="831" w:name="_Toc45106410"/>
      <w:bookmarkStart w:id="832" w:name="_Toc51872079"/>
      <w:bookmarkStart w:id="833" w:name="_Toc169752842"/>
      <w:r w:rsidRPr="004D3578">
        <w:lastRenderedPageBreak/>
        <w:t xml:space="preserve">Annex </w:t>
      </w:r>
      <w:r>
        <w:t>B</w:t>
      </w:r>
      <w:r w:rsidRPr="004D3578">
        <w:t xml:space="preserve"> (informative):</w:t>
      </w:r>
      <w:r w:rsidRPr="004D3578">
        <w:br/>
        <w:t>Change history</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bookmarkEnd w:id="819"/>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Storage of yaml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Adding some missing description fields to data type definitions in OpenAPI specification files of the Nspaf_SecuredPacket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r w:rsidRPr="00A24D76">
              <w:rPr>
                <w:sz w:val="16"/>
                <w:szCs w:val="16"/>
              </w:rPr>
              <w:t>ProblemDetails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567E7E6D" w:rsidR="006335CE" w:rsidRDefault="006335CE" w:rsidP="00CB1151">
            <w:pPr>
              <w:pStyle w:val="TAL"/>
              <w:rPr>
                <w:sz w:val="16"/>
                <w:szCs w:val="16"/>
              </w:rPr>
            </w:pPr>
            <w:r>
              <w:rPr>
                <w:sz w:val="16"/>
                <w:szCs w:val="16"/>
              </w:rPr>
              <w:t>CP-2410xx</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809ED" w14:textId="77777777" w:rsidR="002E4A8F" w:rsidRDefault="002E4A8F">
      <w:r>
        <w:separator/>
      </w:r>
    </w:p>
  </w:endnote>
  <w:endnote w:type="continuationSeparator" w:id="0">
    <w:p w14:paraId="03E6EB66" w14:textId="77777777" w:rsidR="002E4A8F" w:rsidRDefault="002E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E7579" w14:textId="77777777" w:rsidR="002E4A8F" w:rsidRDefault="002E4A8F">
      <w:r>
        <w:separator/>
      </w:r>
    </w:p>
  </w:footnote>
  <w:footnote w:type="continuationSeparator" w:id="0">
    <w:p w14:paraId="57AC4540" w14:textId="77777777" w:rsidR="002E4A8F" w:rsidRDefault="002E4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AB75F" w14:textId="7B4B5E54"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53EEB4BA"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D65">
      <w:rPr>
        <w:rFonts w:ascii="Arial" w:hAnsi="Arial" w:cs="Arial"/>
        <w:b/>
        <w:noProof/>
        <w:sz w:val="18"/>
        <w:szCs w:val="18"/>
      </w:rPr>
      <w:t>Release 18</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107BAD"/>
    <w:rsid w:val="00112DFB"/>
    <w:rsid w:val="00117B25"/>
    <w:rsid w:val="00133525"/>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324A8"/>
    <w:rsid w:val="002337C9"/>
    <w:rsid w:val="002347A2"/>
    <w:rsid w:val="00265666"/>
    <w:rsid w:val="002675F0"/>
    <w:rsid w:val="00295571"/>
    <w:rsid w:val="00297461"/>
    <w:rsid w:val="002975C4"/>
    <w:rsid w:val="002A2FA3"/>
    <w:rsid w:val="002B6339"/>
    <w:rsid w:val="002C57FB"/>
    <w:rsid w:val="002E00EE"/>
    <w:rsid w:val="002E4A8F"/>
    <w:rsid w:val="002E6A2F"/>
    <w:rsid w:val="002E70FB"/>
    <w:rsid w:val="002E7361"/>
    <w:rsid w:val="002F11AB"/>
    <w:rsid w:val="00300F08"/>
    <w:rsid w:val="003010FF"/>
    <w:rsid w:val="003069C3"/>
    <w:rsid w:val="003172DC"/>
    <w:rsid w:val="0034019B"/>
    <w:rsid w:val="0035462D"/>
    <w:rsid w:val="003655E5"/>
    <w:rsid w:val="003765B8"/>
    <w:rsid w:val="00386973"/>
    <w:rsid w:val="00387537"/>
    <w:rsid w:val="00395627"/>
    <w:rsid w:val="00395DEB"/>
    <w:rsid w:val="003A428E"/>
    <w:rsid w:val="003A7D6D"/>
    <w:rsid w:val="003B0D1D"/>
    <w:rsid w:val="003B4457"/>
    <w:rsid w:val="003B7AE1"/>
    <w:rsid w:val="003C3971"/>
    <w:rsid w:val="003F3C93"/>
    <w:rsid w:val="00406226"/>
    <w:rsid w:val="00414B3A"/>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35CE"/>
    <w:rsid w:val="0063543D"/>
    <w:rsid w:val="00647114"/>
    <w:rsid w:val="006A323F"/>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7CA8"/>
    <w:rsid w:val="0081215E"/>
    <w:rsid w:val="00813093"/>
    <w:rsid w:val="008200BE"/>
    <w:rsid w:val="00830747"/>
    <w:rsid w:val="00844DBD"/>
    <w:rsid w:val="00854972"/>
    <w:rsid w:val="00856CDB"/>
    <w:rsid w:val="00864B39"/>
    <w:rsid w:val="008768CA"/>
    <w:rsid w:val="008778AE"/>
    <w:rsid w:val="00893CB6"/>
    <w:rsid w:val="0089570E"/>
    <w:rsid w:val="00897DB7"/>
    <w:rsid w:val="008A17B4"/>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F37B7"/>
    <w:rsid w:val="00A10F02"/>
    <w:rsid w:val="00A164B4"/>
    <w:rsid w:val="00A24D76"/>
    <w:rsid w:val="00A25109"/>
    <w:rsid w:val="00A26956"/>
    <w:rsid w:val="00A27486"/>
    <w:rsid w:val="00A442BE"/>
    <w:rsid w:val="00A4570D"/>
    <w:rsid w:val="00A53724"/>
    <w:rsid w:val="00A56066"/>
    <w:rsid w:val="00A63450"/>
    <w:rsid w:val="00A657AA"/>
    <w:rsid w:val="00A73129"/>
    <w:rsid w:val="00A82346"/>
    <w:rsid w:val="00A85475"/>
    <w:rsid w:val="00A92BA1"/>
    <w:rsid w:val="00A93E5C"/>
    <w:rsid w:val="00AC49D2"/>
    <w:rsid w:val="00AC4C51"/>
    <w:rsid w:val="00AC6BC6"/>
    <w:rsid w:val="00AD7BE9"/>
    <w:rsid w:val="00AE65E2"/>
    <w:rsid w:val="00B15449"/>
    <w:rsid w:val="00B24439"/>
    <w:rsid w:val="00B32B2C"/>
    <w:rsid w:val="00B37AFF"/>
    <w:rsid w:val="00B474B6"/>
    <w:rsid w:val="00B55A33"/>
    <w:rsid w:val="00B55E88"/>
    <w:rsid w:val="00B562F9"/>
    <w:rsid w:val="00B766D5"/>
    <w:rsid w:val="00B93086"/>
    <w:rsid w:val="00BA19ED"/>
    <w:rsid w:val="00BA4B8D"/>
    <w:rsid w:val="00BB502E"/>
    <w:rsid w:val="00BC0F7D"/>
    <w:rsid w:val="00BD7D31"/>
    <w:rsid w:val="00BE3255"/>
    <w:rsid w:val="00BF128E"/>
    <w:rsid w:val="00BF4633"/>
    <w:rsid w:val="00C0514A"/>
    <w:rsid w:val="00C060EC"/>
    <w:rsid w:val="00C062A8"/>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B1151"/>
    <w:rsid w:val="00CC3BF3"/>
    <w:rsid w:val="00CE21F5"/>
    <w:rsid w:val="00CF3BA5"/>
    <w:rsid w:val="00CF3FDC"/>
    <w:rsid w:val="00D00077"/>
    <w:rsid w:val="00D278FF"/>
    <w:rsid w:val="00D44C4E"/>
    <w:rsid w:val="00D4551F"/>
    <w:rsid w:val="00D47E7C"/>
    <w:rsid w:val="00D55608"/>
    <w:rsid w:val="00D55C92"/>
    <w:rsid w:val="00D57972"/>
    <w:rsid w:val="00D675A9"/>
    <w:rsid w:val="00D7112D"/>
    <w:rsid w:val="00D738D6"/>
    <w:rsid w:val="00D755EB"/>
    <w:rsid w:val="00D75CFF"/>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76E1"/>
    <w:rsid w:val="00E716EF"/>
    <w:rsid w:val="00E77645"/>
    <w:rsid w:val="00E85096"/>
    <w:rsid w:val="00E9330B"/>
    <w:rsid w:val="00E94BFA"/>
    <w:rsid w:val="00EA15B0"/>
    <w:rsid w:val="00EA5EA7"/>
    <w:rsid w:val="00EB2D23"/>
    <w:rsid w:val="00EB3B29"/>
    <w:rsid w:val="00EB5793"/>
    <w:rsid w:val="00EB678F"/>
    <w:rsid w:val="00EC00CD"/>
    <w:rsid w:val="00EC4A25"/>
    <w:rsid w:val="00ED2BC7"/>
    <w:rsid w:val="00EE3FD6"/>
    <w:rsid w:val="00F025A2"/>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2.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4.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5.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6.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4552</Words>
  <Characters>27634</Characters>
  <Application>Microsoft Office Word</Application>
  <DocSecurity>0</DocSecurity>
  <Lines>1151</Lines>
  <Paragraphs>975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MCC</cp:lastModifiedBy>
  <cp:revision>7</cp:revision>
  <cp:lastPrinted>2019-02-25T14:05:00Z</cp:lastPrinted>
  <dcterms:created xsi:type="dcterms:W3CDTF">2024-06-04T18:31:00Z</dcterms:created>
  <dcterms:modified xsi:type="dcterms:W3CDTF">2024-06-22T09:00:00Z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