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36247F3F" w:rsidR="004F0988" w:rsidRPr="004F472B" w:rsidRDefault="00456977" w:rsidP="00D34D45">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18.</w:t>
            </w:r>
            <w:r w:rsidR="00D34D45">
              <w:t>6</w:t>
            </w:r>
            <w:r w:rsidR="00AA006A">
              <w:t>.0</w:t>
            </w:r>
            <w:r w:rsidR="008A6D4A" w:rsidRPr="004F472B">
              <w:t xml:space="preserve"> </w:t>
            </w:r>
            <w:r w:rsidR="008A6D4A" w:rsidRPr="004F472B">
              <w:rPr>
                <w:sz w:val="32"/>
              </w:rPr>
              <w:t>(</w:t>
            </w:r>
            <w:r w:rsidR="00AA006A">
              <w:rPr>
                <w:sz w:val="32"/>
              </w:rPr>
              <w:t>202</w:t>
            </w:r>
            <w:r w:rsidR="00377B93">
              <w:rPr>
                <w:sz w:val="32"/>
              </w:rPr>
              <w:t>4</w:t>
            </w:r>
            <w:r w:rsidR="00AA006A">
              <w:rPr>
                <w:sz w:val="32"/>
              </w:rPr>
              <w:t>-</w:t>
            </w:r>
            <w:r w:rsidR="00377B93">
              <w:rPr>
                <w:sz w:val="32"/>
              </w:rPr>
              <w:t>0</w:t>
            </w:r>
            <w:r w:rsidR="00D34D45">
              <w:rPr>
                <w:sz w:val="32"/>
              </w:rPr>
              <w:t>6</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6FF0036A"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A87123">
              <w:rPr>
                <w:rStyle w:val="ZGSM"/>
              </w:rPr>
              <w:t>8</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pt;height:62.5pt" o:ole="">
                  <v:imagedata r:id="rId9" o:title=""/>
                </v:shape>
                <o:OLEObject Type="Embed" ProgID="Word.Picture.8" ShapeID="_x0000_i1025" DrawAspect="Content" ObjectID="_1780558729"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755746A3"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F41E32">
              <w:rPr>
                <w:noProof/>
                <w:sz w:val="18"/>
              </w:rPr>
              <w:t>4</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6F865C05" w14:textId="519E6E59" w:rsidR="00CF0A36" w:rsidRDefault="00F6741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F0A36">
        <w:rPr>
          <w:noProof/>
        </w:rPr>
        <w:t>Foreword</w:t>
      </w:r>
      <w:r w:rsidR="00CF0A36">
        <w:rPr>
          <w:noProof/>
        </w:rPr>
        <w:tab/>
      </w:r>
      <w:r w:rsidR="00CF0A36">
        <w:rPr>
          <w:noProof/>
        </w:rPr>
        <w:fldChar w:fldCharType="begin" w:fldLock="1"/>
      </w:r>
      <w:r w:rsidR="00CF0A36">
        <w:rPr>
          <w:noProof/>
        </w:rPr>
        <w:instrText xml:space="preserve"> PAGEREF _Toc169937293 \h </w:instrText>
      </w:r>
      <w:r w:rsidR="00CF0A36">
        <w:rPr>
          <w:noProof/>
        </w:rPr>
      </w:r>
      <w:r w:rsidR="00CF0A36">
        <w:rPr>
          <w:noProof/>
        </w:rPr>
        <w:fldChar w:fldCharType="separate"/>
      </w:r>
      <w:r w:rsidR="00CF0A36">
        <w:rPr>
          <w:noProof/>
        </w:rPr>
        <w:t>6</w:t>
      </w:r>
      <w:r w:rsidR="00CF0A36">
        <w:rPr>
          <w:noProof/>
        </w:rPr>
        <w:fldChar w:fldCharType="end"/>
      </w:r>
    </w:p>
    <w:p w14:paraId="10852654" w14:textId="0ACA74A1" w:rsidR="00CF0A36" w:rsidRDefault="00CF0A3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_Toc169937294 \h </w:instrText>
      </w:r>
      <w:r>
        <w:rPr>
          <w:noProof/>
        </w:rPr>
      </w:r>
      <w:r>
        <w:rPr>
          <w:noProof/>
        </w:rPr>
        <w:fldChar w:fldCharType="separate"/>
      </w:r>
      <w:r>
        <w:rPr>
          <w:noProof/>
        </w:rPr>
        <w:t>8</w:t>
      </w:r>
      <w:r>
        <w:rPr>
          <w:noProof/>
        </w:rPr>
        <w:fldChar w:fldCharType="end"/>
      </w:r>
    </w:p>
    <w:p w14:paraId="5F1C1764" w14:textId="31E38F8D" w:rsidR="00CF0A36" w:rsidRDefault="00CF0A3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_Toc169937295 \h </w:instrText>
      </w:r>
      <w:r>
        <w:rPr>
          <w:noProof/>
        </w:rPr>
      </w:r>
      <w:r>
        <w:rPr>
          <w:noProof/>
        </w:rPr>
        <w:fldChar w:fldCharType="separate"/>
      </w:r>
      <w:r>
        <w:rPr>
          <w:noProof/>
        </w:rPr>
        <w:t>8</w:t>
      </w:r>
      <w:r>
        <w:rPr>
          <w:noProof/>
        </w:rPr>
        <w:fldChar w:fldCharType="end"/>
      </w:r>
    </w:p>
    <w:p w14:paraId="53BA3DFB" w14:textId="4FEE8C22" w:rsidR="00CF0A36" w:rsidRDefault="00CF0A3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_Toc169937296 \h </w:instrText>
      </w:r>
      <w:r>
        <w:rPr>
          <w:noProof/>
        </w:rPr>
      </w:r>
      <w:r>
        <w:rPr>
          <w:noProof/>
        </w:rPr>
        <w:fldChar w:fldCharType="separate"/>
      </w:r>
      <w:r>
        <w:rPr>
          <w:noProof/>
        </w:rPr>
        <w:t>9</w:t>
      </w:r>
      <w:r>
        <w:rPr>
          <w:noProof/>
        </w:rPr>
        <w:fldChar w:fldCharType="end"/>
      </w:r>
    </w:p>
    <w:p w14:paraId="2AE89A2E" w14:textId="159C6541" w:rsidR="00CF0A36" w:rsidRDefault="00CF0A3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_Toc169937297 \h </w:instrText>
      </w:r>
      <w:r>
        <w:rPr>
          <w:noProof/>
        </w:rPr>
      </w:r>
      <w:r>
        <w:rPr>
          <w:noProof/>
        </w:rPr>
        <w:fldChar w:fldCharType="separate"/>
      </w:r>
      <w:r>
        <w:rPr>
          <w:noProof/>
        </w:rPr>
        <w:t>9</w:t>
      </w:r>
      <w:r>
        <w:rPr>
          <w:noProof/>
        </w:rPr>
        <w:fldChar w:fldCharType="end"/>
      </w:r>
    </w:p>
    <w:p w14:paraId="386FA1F1" w14:textId="29F58D1E" w:rsidR="00CF0A36" w:rsidRDefault="00CF0A3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_Toc169937298 \h </w:instrText>
      </w:r>
      <w:r>
        <w:rPr>
          <w:noProof/>
        </w:rPr>
      </w:r>
      <w:r>
        <w:rPr>
          <w:noProof/>
        </w:rPr>
        <w:fldChar w:fldCharType="separate"/>
      </w:r>
      <w:r>
        <w:rPr>
          <w:noProof/>
        </w:rPr>
        <w:t>9</w:t>
      </w:r>
      <w:r>
        <w:rPr>
          <w:noProof/>
        </w:rPr>
        <w:fldChar w:fldCharType="end"/>
      </w:r>
    </w:p>
    <w:p w14:paraId="2DA45C1D" w14:textId="06997429" w:rsidR="00CF0A36" w:rsidRDefault="00CF0A3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_Toc169937299 \h </w:instrText>
      </w:r>
      <w:r>
        <w:rPr>
          <w:noProof/>
        </w:rPr>
      </w:r>
      <w:r>
        <w:rPr>
          <w:noProof/>
        </w:rPr>
        <w:fldChar w:fldCharType="separate"/>
      </w:r>
      <w:r>
        <w:rPr>
          <w:noProof/>
        </w:rPr>
        <w:t>9</w:t>
      </w:r>
      <w:r>
        <w:rPr>
          <w:noProof/>
        </w:rPr>
        <w:fldChar w:fldCharType="end"/>
      </w:r>
    </w:p>
    <w:p w14:paraId="156E9BE8" w14:textId="5EF909A7" w:rsidR="00CF0A36" w:rsidRDefault="00CF0A3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_Toc169937300 \h </w:instrText>
      </w:r>
      <w:r>
        <w:rPr>
          <w:noProof/>
        </w:rPr>
      </w:r>
      <w:r>
        <w:rPr>
          <w:noProof/>
        </w:rPr>
        <w:fldChar w:fldCharType="separate"/>
      </w:r>
      <w:r>
        <w:rPr>
          <w:noProof/>
        </w:rPr>
        <w:t>9</w:t>
      </w:r>
      <w:r>
        <w:rPr>
          <w:noProof/>
        </w:rPr>
        <w:fldChar w:fldCharType="end"/>
      </w:r>
    </w:p>
    <w:p w14:paraId="4F5FBED0" w14:textId="7D15DCD5" w:rsidR="00CF0A36" w:rsidRDefault="00CF0A3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NSSAAF</w:t>
      </w:r>
      <w:r>
        <w:rPr>
          <w:noProof/>
        </w:rPr>
        <w:tab/>
      </w:r>
      <w:r>
        <w:rPr>
          <w:noProof/>
        </w:rPr>
        <w:fldChar w:fldCharType="begin" w:fldLock="1"/>
      </w:r>
      <w:r>
        <w:rPr>
          <w:noProof/>
        </w:rPr>
        <w:instrText xml:space="preserve"> PAGEREF _Toc169937301 \h </w:instrText>
      </w:r>
      <w:r>
        <w:rPr>
          <w:noProof/>
        </w:rPr>
      </w:r>
      <w:r>
        <w:rPr>
          <w:noProof/>
        </w:rPr>
        <w:fldChar w:fldCharType="separate"/>
      </w:r>
      <w:r>
        <w:rPr>
          <w:noProof/>
        </w:rPr>
        <w:t>10</w:t>
      </w:r>
      <w:r>
        <w:rPr>
          <w:noProof/>
        </w:rPr>
        <w:fldChar w:fldCharType="end"/>
      </w:r>
    </w:p>
    <w:p w14:paraId="27281FDC" w14:textId="17440326" w:rsidR="00CF0A36" w:rsidRDefault="00CF0A3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_Toc169937302 \h </w:instrText>
      </w:r>
      <w:r>
        <w:rPr>
          <w:noProof/>
        </w:rPr>
      </w:r>
      <w:r>
        <w:rPr>
          <w:noProof/>
        </w:rPr>
        <w:fldChar w:fldCharType="separate"/>
      </w:r>
      <w:r>
        <w:rPr>
          <w:noProof/>
        </w:rPr>
        <w:t>10</w:t>
      </w:r>
      <w:r>
        <w:rPr>
          <w:noProof/>
        </w:rPr>
        <w:fldChar w:fldCharType="end"/>
      </w:r>
    </w:p>
    <w:p w14:paraId="495AFCC9" w14:textId="57A53B69" w:rsidR="00CF0A36" w:rsidRDefault="00CF0A3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Nnssaaf_NSSAA</w:t>
      </w:r>
      <w:r>
        <w:rPr>
          <w:noProof/>
        </w:rPr>
        <w:t xml:space="preserve"> Service</w:t>
      </w:r>
      <w:r>
        <w:rPr>
          <w:noProof/>
        </w:rPr>
        <w:tab/>
      </w:r>
      <w:r>
        <w:rPr>
          <w:noProof/>
        </w:rPr>
        <w:fldChar w:fldCharType="begin" w:fldLock="1"/>
      </w:r>
      <w:r>
        <w:rPr>
          <w:noProof/>
        </w:rPr>
        <w:instrText xml:space="preserve"> PAGEREF _Toc169937303 \h </w:instrText>
      </w:r>
      <w:r>
        <w:rPr>
          <w:noProof/>
        </w:rPr>
      </w:r>
      <w:r>
        <w:rPr>
          <w:noProof/>
        </w:rPr>
        <w:fldChar w:fldCharType="separate"/>
      </w:r>
      <w:r>
        <w:rPr>
          <w:noProof/>
        </w:rPr>
        <w:t>10</w:t>
      </w:r>
      <w:r>
        <w:rPr>
          <w:noProof/>
        </w:rPr>
        <w:fldChar w:fldCharType="end"/>
      </w:r>
    </w:p>
    <w:p w14:paraId="42A077E5" w14:textId="58EA57C2"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_Toc169937304 \h </w:instrText>
      </w:r>
      <w:r>
        <w:rPr>
          <w:noProof/>
        </w:rPr>
      </w:r>
      <w:r>
        <w:rPr>
          <w:noProof/>
        </w:rPr>
        <w:fldChar w:fldCharType="separate"/>
      </w:r>
      <w:r>
        <w:rPr>
          <w:noProof/>
        </w:rPr>
        <w:t>10</w:t>
      </w:r>
      <w:r>
        <w:rPr>
          <w:noProof/>
        </w:rPr>
        <w:fldChar w:fldCharType="end"/>
      </w:r>
    </w:p>
    <w:p w14:paraId="212473F8" w14:textId="38D5E408"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_Toc169937305 \h </w:instrText>
      </w:r>
      <w:r>
        <w:rPr>
          <w:noProof/>
        </w:rPr>
      </w:r>
      <w:r>
        <w:rPr>
          <w:noProof/>
        </w:rPr>
        <w:fldChar w:fldCharType="separate"/>
      </w:r>
      <w:r>
        <w:rPr>
          <w:noProof/>
        </w:rPr>
        <w:t>10</w:t>
      </w:r>
      <w:r>
        <w:rPr>
          <w:noProof/>
        </w:rPr>
        <w:fldChar w:fldCharType="end"/>
      </w:r>
    </w:p>
    <w:p w14:paraId="0E81BA87" w14:textId="5B2C0A86"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_Toc169937306 \h </w:instrText>
      </w:r>
      <w:r>
        <w:rPr>
          <w:noProof/>
        </w:rPr>
      </w:r>
      <w:r>
        <w:rPr>
          <w:noProof/>
        </w:rPr>
        <w:fldChar w:fldCharType="separate"/>
      </w:r>
      <w:r>
        <w:rPr>
          <w:noProof/>
        </w:rPr>
        <w:t>10</w:t>
      </w:r>
      <w:r>
        <w:rPr>
          <w:noProof/>
        </w:rPr>
        <w:fldChar w:fldCharType="end"/>
      </w:r>
    </w:p>
    <w:p w14:paraId="21DD80D2" w14:textId="7E9006F6"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Authenticate</w:t>
      </w:r>
      <w:r>
        <w:rPr>
          <w:noProof/>
        </w:rPr>
        <w:tab/>
      </w:r>
      <w:r>
        <w:rPr>
          <w:noProof/>
        </w:rPr>
        <w:fldChar w:fldCharType="begin" w:fldLock="1"/>
      </w:r>
      <w:r>
        <w:rPr>
          <w:noProof/>
        </w:rPr>
        <w:instrText xml:space="preserve"> PAGEREF _Toc169937307 \h </w:instrText>
      </w:r>
      <w:r>
        <w:rPr>
          <w:noProof/>
        </w:rPr>
      </w:r>
      <w:r>
        <w:rPr>
          <w:noProof/>
        </w:rPr>
        <w:fldChar w:fldCharType="separate"/>
      </w:r>
      <w:r>
        <w:rPr>
          <w:noProof/>
        </w:rPr>
        <w:t>11</w:t>
      </w:r>
      <w:r>
        <w:rPr>
          <w:noProof/>
        </w:rPr>
        <w:fldChar w:fldCharType="end"/>
      </w:r>
    </w:p>
    <w:p w14:paraId="49A3BF78" w14:textId="43C1D687"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_Toc169937308 \h </w:instrText>
      </w:r>
      <w:r>
        <w:rPr>
          <w:noProof/>
        </w:rPr>
      </w:r>
      <w:r>
        <w:rPr>
          <w:noProof/>
        </w:rPr>
        <w:fldChar w:fldCharType="separate"/>
      </w:r>
      <w:r>
        <w:rPr>
          <w:noProof/>
        </w:rPr>
        <w:t>11</w:t>
      </w:r>
      <w:r>
        <w:rPr>
          <w:noProof/>
        </w:rPr>
        <w:fldChar w:fldCharType="end"/>
      </w:r>
    </w:p>
    <w:p w14:paraId="29F54DDD" w14:textId="673AF6EF"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Re-Authentication Notification</w:t>
      </w:r>
      <w:r>
        <w:rPr>
          <w:noProof/>
        </w:rPr>
        <w:tab/>
      </w:r>
      <w:r>
        <w:rPr>
          <w:noProof/>
        </w:rPr>
        <w:fldChar w:fldCharType="begin" w:fldLock="1"/>
      </w:r>
      <w:r>
        <w:rPr>
          <w:noProof/>
        </w:rPr>
        <w:instrText xml:space="preserve"> PAGEREF _Toc169937309 \h </w:instrText>
      </w:r>
      <w:r>
        <w:rPr>
          <w:noProof/>
        </w:rPr>
      </w:r>
      <w:r>
        <w:rPr>
          <w:noProof/>
        </w:rPr>
        <w:fldChar w:fldCharType="separate"/>
      </w:r>
      <w:r>
        <w:rPr>
          <w:noProof/>
        </w:rPr>
        <w:t>13</w:t>
      </w:r>
      <w:r>
        <w:rPr>
          <w:noProof/>
        </w:rPr>
        <w:fldChar w:fldCharType="end"/>
      </w:r>
    </w:p>
    <w:p w14:paraId="42B8E702" w14:textId="09E7B5E2"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_Toc169937310 \h </w:instrText>
      </w:r>
      <w:r>
        <w:rPr>
          <w:noProof/>
        </w:rPr>
      </w:r>
      <w:r>
        <w:rPr>
          <w:noProof/>
        </w:rPr>
        <w:fldChar w:fldCharType="separate"/>
      </w:r>
      <w:r>
        <w:rPr>
          <w:noProof/>
        </w:rPr>
        <w:t>13</w:t>
      </w:r>
      <w:r>
        <w:rPr>
          <w:noProof/>
        </w:rPr>
        <w:fldChar w:fldCharType="end"/>
      </w:r>
    </w:p>
    <w:p w14:paraId="4A831BC1" w14:textId="3990719A"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Revocation Notification</w:t>
      </w:r>
      <w:r>
        <w:rPr>
          <w:noProof/>
        </w:rPr>
        <w:tab/>
      </w:r>
      <w:r>
        <w:rPr>
          <w:noProof/>
        </w:rPr>
        <w:fldChar w:fldCharType="begin" w:fldLock="1"/>
      </w:r>
      <w:r>
        <w:rPr>
          <w:noProof/>
        </w:rPr>
        <w:instrText xml:space="preserve"> PAGEREF _Toc169937311 \h </w:instrText>
      </w:r>
      <w:r>
        <w:rPr>
          <w:noProof/>
        </w:rPr>
      </w:r>
      <w:r>
        <w:rPr>
          <w:noProof/>
        </w:rPr>
        <w:fldChar w:fldCharType="separate"/>
      </w:r>
      <w:r>
        <w:rPr>
          <w:noProof/>
        </w:rPr>
        <w:t>15</w:t>
      </w:r>
      <w:r>
        <w:rPr>
          <w:noProof/>
        </w:rPr>
        <w:fldChar w:fldCharType="end"/>
      </w:r>
    </w:p>
    <w:p w14:paraId="22CCA7C3" w14:textId="4260415E"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_Toc169937312 \h </w:instrText>
      </w:r>
      <w:r>
        <w:rPr>
          <w:noProof/>
        </w:rPr>
      </w:r>
      <w:r>
        <w:rPr>
          <w:noProof/>
        </w:rPr>
        <w:fldChar w:fldCharType="separate"/>
      </w:r>
      <w:r>
        <w:rPr>
          <w:noProof/>
        </w:rPr>
        <w:t>15</w:t>
      </w:r>
      <w:r>
        <w:rPr>
          <w:noProof/>
        </w:rPr>
        <w:fldChar w:fldCharType="end"/>
      </w:r>
    </w:p>
    <w:p w14:paraId="204CA5DB" w14:textId="210A633F" w:rsidR="00CF0A36" w:rsidRDefault="00CF0A3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Nnssaaf_AIW Service</w:t>
      </w:r>
      <w:r>
        <w:rPr>
          <w:noProof/>
        </w:rPr>
        <w:tab/>
      </w:r>
      <w:r>
        <w:rPr>
          <w:noProof/>
        </w:rPr>
        <w:fldChar w:fldCharType="begin" w:fldLock="1"/>
      </w:r>
      <w:r>
        <w:rPr>
          <w:noProof/>
        </w:rPr>
        <w:instrText xml:space="preserve"> PAGEREF _Toc169937313 \h </w:instrText>
      </w:r>
      <w:r>
        <w:rPr>
          <w:noProof/>
        </w:rPr>
      </w:r>
      <w:r>
        <w:rPr>
          <w:noProof/>
        </w:rPr>
        <w:fldChar w:fldCharType="separate"/>
      </w:r>
      <w:r>
        <w:rPr>
          <w:noProof/>
        </w:rPr>
        <w:t>16</w:t>
      </w:r>
      <w:r>
        <w:rPr>
          <w:noProof/>
        </w:rPr>
        <w:fldChar w:fldCharType="end"/>
      </w:r>
    </w:p>
    <w:p w14:paraId="37837702" w14:textId="7B448EE0"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_Toc169937314 \h </w:instrText>
      </w:r>
      <w:r>
        <w:rPr>
          <w:noProof/>
        </w:rPr>
      </w:r>
      <w:r>
        <w:rPr>
          <w:noProof/>
        </w:rPr>
        <w:fldChar w:fldCharType="separate"/>
      </w:r>
      <w:r>
        <w:rPr>
          <w:noProof/>
        </w:rPr>
        <w:t>16</w:t>
      </w:r>
      <w:r>
        <w:rPr>
          <w:noProof/>
        </w:rPr>
        <w:fldChar w:fldCharType="end"/>
      </w:r>
    </w:p>
    <w:p w14:paraId="49796743" w14:textId="3D03B79D"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_Toc169937315 \h </w:instrText>
      </w:r>
      <w:r>
        <w:rPr>
          <w:noProof/>
        </w:rPr>
      </w:r>
      <w:r>
        <w:rPr>
          <w:noProof/>
        </w:rPr>
        <w:fldChar w:fldCharType="separate"/>
      </w:r>
      <w:r>
        <w:rPr>
          <w:noProof/>
        </w:rPr>
        <w:t>16</w:t>
      </w:r>
      <w:r>
        <w:rPr>
          <w:noProof/>
        </w:rPr>
        <w:fldChar w:fldCharType="end"/>
      </w:r>
    </w:p>
    <w:p w14:paraId="517B3F85" w14:textId="54211DB7"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_Toc169937316 \h </w:instrText>
      </w:r>
      <w:r>
        <w:rPr>
          <w:noProof/>
        </w:rPr>
      </w:r>
      <w:r>
        <w:rPr>
          <w:noProof/>
        </w:rPr>
        <w:fldChar w:fldCharType="separate"/>
      </w:r>
      <w:r>
        <w:rPr>
          <w:noProof/>
        </w:rPr>
        <w:t>16</w:t>
      </w:r>
      <w:r>
        <w:rPr>
          <w:noProof/>
        </w:rPr>
        <w:fldChar w:fldCharType="end"/>
      </w:r>
    </w:p>
    <w:p w14:paraId="0040A46B" w14:textId="634A4F10"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_Toc169937317 \h </w:instrText>
      </w:r>
      <w:r>
        <w:rPr>
          <w:noProof/>
        </w:rPr>
      </w:r>
      <w:r>
        <w:rPr>
          <w:noProof/>
        </w:rPr>
        <w:fldChar w:fldCharType="separate"/>
      </w:r>
      <w:r>
        <w:rPr>
          <w:noProof/>
        </w:rPr>
        <w:t>16</w:t>
      </w:r>
      <w:r>
        <w:rPr>
          <w:noProof/>
        </w:rPr>
        <w:fldChar w:fldCharType="end"/>
      </w:r>
    </w:p>
    <w:p w14:paraId="4AF03AD8" w14:textId="6578E3F0"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_Toc169937318 \h </w:instrText>
      </w:r>
      <w:r>
        <w:rPr>
          <w:noProof/>
        </w:rPr>
      </w:r>
      <w:r>
        <w:rPr>
          <w:noProof/>
        </w:rPr>
        <w:fldChar w:fldCharType="separate"/>
      </w:r>
      <w:r>
        <w:rPr>
          <w:noProof/>
        </w:rPr>
        <w:t>16</w:t>
      </w:r>
      <w:r>
        <w:rPr>
          <w:noProof/>
        </w:rPr>
        <w:fldChar w:fldCharType="end"/>
      </w:r>
    </w:p>
    <w:p w14:paraId="7D0E3D1E" w14:textId="71C36CE7" w:rsidR="00CF0A36" w:rsidRDefault="00CF0A3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_Toc169937319 \h </w:instrText>
      </w:r>
      <w:r>
        <w:rPr>
          <w:noProof/>
        </w:rPr>
      </w:r>
      <w:r>
        <w:rPr>
          <w:noProof/>
        </w:rPr>
        <w:fldChar w:fldCharType="separate"/>
      </w:r>
      <w:r>
        <w:rPr>
          <w:noProof/>
        </w:rPr>
        <w:t>18</w:t>
      </w:r>
      <w:r>
        <w:rPr>
          <w:noProof/>
        </w:rPr>
        <w:fldChar w:fldCharType="end"/>
      </w:r>
    </w:p>
    <w:p w14:paraId="264BAF85" w14:textId="0A9E52A4" w:rsidR="00CF0A36" w:rsidRDefault="00CF0A3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Nnssaaf_NSSAA</w:t>
      </w:r>
      <w:r>
        <w:rPr>
          <w:noProof/>
        </w:rPr>
        <w:t xml:space="preserve"> Service API</w:t>
      </w:r>
      <w:r>
        <w:rPr>
          <w:noProof/>
        </w:rPr>
        <w:tab/>
      </w:r>
      <w:r>
        <w:rPr>
          <w:noProof/>
        </w:rPr>
        <w:fldChar w:fldCharType="begin" w:fldLock="1"/>
      </w:r>
      <w:r>
        <w:rPr>
          <w:noProof/>
        </w:rPr>
        <w:instrText xml:space="preserve"> PAGEREF _Toc169937320 \h </w:instrText>
      </w:r>
      <w:r>
        <w:rPr>
          <w:noProof/>
        </w:rPr>
      </w:r>
      <w:r>
        <w:rPr>
          <w:noProof/>
        </w:rPr>
        <w:fldChar w:fldCharType="separate"/>
      </w:r>
      <w:r>
        <w:rPr>
          <w:noProof/>
        </w:rPr>
        <w:t>18</w:t>
      </w:r>
      <w:r>
        <w:rPr>
          <w:noProof/>
        </w:rPr>
        <w:fldChar w:fldCharType="end"/>
      </w:r>
    </w:p>
    <w:p w14:paraId="40995277" w14:textId="7A464CCB"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_Toc169937321 \h </w:instrText>
      </w:r>
      <w:r>
        <w:rPr>
          <w:noProof/>
        </w:rPr>
      </w:r>
      <w:r>
        <w:rPr>
          <w:noProof/>
        </w:rPr>
        <w:fldChar w:fldCharType="separate"/>
      </w:r>
      <w:r>
        <w:rPr>
          <w:noProof/>
        </w:rPr>
        <w:t>18</w:t>
      </w:r>
      <w:r>
        <w:rPr>
          <w:noProof/>
        </w:rPr>
        <w:fldChar w:fldCharType="end"/>
      </w:r>
    </w:p>
    <w:p w14:paraId="54FD6E34" w14:textId="000771D0"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_Toc169937322 \h </w:instrText>
      </w:r>
      <w:r>
        <w:rPr>
          <w:noProof/>
        </w:rPr>
      </w:r>
      <w:r>
        <w:rPr>
          <w:noProof/>
        </w:rPr>
        <w:fldChar w:fldCharType="separate"/>
      </w:r>
      <w:r>
        <w:rPr>
          <w:noProof/>
        </w:rPr>
        <w:t>19</w:t>
      </w:r>
      <w:r>
        <w:rPr>
          <w:noProof/>
        </w:rPr>
        <w:fldChar w:fldCharType="end"/>
      </w:r>
    </w:p>
    <w:p w14:paraId="1979ABF7" w14:textId="420F438A"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_Toc169937323 \h </w:instrText>
      </w:r>
      <w:r>
        <w:rPr>
          <w:noProof/>
        </w:rPr>
      </w:r>
      <w:r>
        <w:rPr>
          <w:noProof/>
        </w:rPr>
        <w:fldChar w:fldCharType="separate"/>
      </w:r>
      <w:r>
        <w:rPr>
          <w:noProof/>
        </w:rPr>
        <w:t>19</w:t>
      </w:r>
      <w:r>
        <w:rPr>
          <w:noProof/>
        </w:rPr>
        <w:fldChar w:fldCharType="end"/>
      </w:r>
    </w:p>
    <w:p w14:paraId="6BC6EBDC" w14:textId="78E7B6E7"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_Toc169937324 \h </w:instrText>
      </w:r>
      <w:r>
        <w:rPr>
          <w:noProof/>
        </w:rPr>
      </w:r>
      <w:r>
        <w:rPr>
          <w:noProof/>
        </w:rPr>
        <w:fldChar w:fldCharType="separate"/>
      </w:r>
      <w:r>
        <w:rPr>
          <w:noProof/>
        </w:rPr>
        <w:t>19</w:t>
      </w:r>
      <w:r>
        <w:rPr>
          <w:noProof/>
        </w:rPr>
        <w:fldChar w:fldCharType="end"/>
      </w:r>
    </w:p>
    <w:p w14:paraId="49533B8D" w14:textId="3FB9E0A0"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_Toc169937325 \h </w:instrText>
      </w:r>
      <w:r>
        <w:rPr>
          <w:noProof/>
        </w:rPr>
      </w:r>
      <w:r>
        <w:rPr>
          <w:noProof/>
        </w:rPr>
        <w:fldChar w:fldCharType="separate"/>
      </w:r>
      <w:r>
        <w:rPr>
          <w:noProof/>
        </w:rPr>
        <w:t>19</w:t>
      </w:r>
      <w:r>
        <w:rPr>
          <w:noProof/>
        </w:rPr>
        <w:fldChar w:fldCharType="end"/>
      </w:r>
    </w:p>
    <w:p w14:paraId="192067F7" w14:textId="34AE9EAC"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_Toc169937326 \h </w:instrText>
      </w:r>
      <w:r>
        <w:rPr>
          <w:noProof/>
        </w:rPr>
      </w:r>
      <w:r>
        <w:rPr>
          <w:noProof/>
        </w:rPr>
        <w:fldChar w:fldCharType="separate"/>
      </w:r>
      <w:r>
        <w:rPr>
          <w:noProof/>
        </w:rPr>
        <w:t>19</w:t>
      </w:r>
      <w:r>
        <w:rPr>
          <w:noProof/>
        </w:rPr>
        <w:fldChar w:fldCharType="end"/>
      </w:r>
    </w:p>
    <w:p w14:paraId="0B413D1C" w14:textId="567D7749"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_Toc169937327 \h </w:instrText>
      </w:r>
      <w:r>
        <w:rPr>
          <w:noProof/>
        </w:rPr>
      </w:r>
      <w:r>
        <w:rPr>
          <w:noProof/>
        </w:rPr>
        <w:fldChar w:fldCharType="separate"/>
      </w:r>
      <w:r>
        <w:rPr>
          <w:noProof/>
        </w:rPr>
        <w:t>19</w:t>
      </w:r>
      <w:r>
        <w:rPr>
          <w:noProof/>
        </w:rPr>
        <w:fldChar w:fldCharType="end"/>
      </w:r>
    </w:p>
    <w:p w14:paraId="60D20E7F" w14:textId="57F57E52"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_Toc169937328 \h </w:instrText>
      </w:r>
      <w:r>
        <w:rPr>
          <w:noProof/>
        </w:rPr>
      </w:r>
      <w:r>
        <w:rPr>
          <w:noProof/>
        </w:rPr>
        <w:fldChar w:fldCharType="separate"/>
      </w:r>
      <w:r>
        <w:rPr>
          <w:noProof/>
        </w:rPr>
        <w:t>19</w:t>
      </w:r>
      <w:r>
        <w:rPr>
          <w:noProof/>
        </w:rPr>
        <w:fldChar w:fldCharType="end"/>
      </w:r>
    </w:p>
    <w:p w14:paraId="7583083B" w14:textId="6AE53D44"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_Toc169937329 \h </w:instrText>
      </w:r>
      <w:r>
        <w:rPr>
          <w:noProof/>
        </w:rPr>
      </w:r>
      <w:r>
        <w:rPr>
          <w:noProof/>
        </w:rPr>
        <w:fldChar w:fldCharType="separate"/>
      </w:r>
      <w:r>
        <w:rPr>
          <w:noProof/>
        </w:rPr>
        <w:t>19</w:t>
      </w:r>
      <w:r>
        <w:rPr>
          <w:noProof/>
        </w:rPr>
        <w:fldChar w:fldCharType="end"/>
      </w:r>
    </w:p>
    <w:p w14:paraId="3EDFC76E" w14:textId="0B3C7B0F"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slice-authentications (Collection)</w:t>
      </w:r>
      <w:r>
        <w:rPr>
          <w:noProof/>
        </w:rPr>
        <w:tab/>
      </w:r>
      <w:r>
        <w:rPr>
          <w:noProof/>
        </w:rPr>
        <w:fldChar w:fldCharType="begin" w:fldLock="1"/>
      </w:r>
      <w:r>
        <w:rPr>
          <w:noProof/>
        </w:rPr>
        <w:instrText xml:space="preserve"> PAGEREF _Toc169937330 \h </w:instrText>
      </w:r>
      <w:r>
        <w:rPr>
          <w:noProof/>
        </w:rPr>
      </w:r>
      <w:r>
        <w:rPr>
          <w:noProof/>
        </w:rPr>
        <w:fldChar w:fldCharType="separate"/>
      </w:r>
      <w:r>
        <w:rPr>
          <w:noProof/>
        </w:rPr>
        <w:t>20</w:t>
      </w:r>
      <w:r>
        <w:rPr>
          <w:noProof/>
        </w:rPr>
        <w:fldChar w:fldCharType="end"/>
      </w:r>
    </w:p>
    <w:p w14:paraId="29F29483" w14:textId="0231828B"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_Toc169937331 \h </w:instrText>
      </w:r>
      <w:r>
        <w:rPr>
          <w:noProof/>
        </w:rPr>
      </w:r>
      <w:r>
        <w:rPr>
          <w:noProof/>
        </w:rPr>
        <w:fldChar w:fldCharType="separate"/>
      </w:r>
      <w:r>
        <w:rPr>
          <w:noProof/>
        </w:rPr>
        <w:t>20</w:t>
      </w:r>
      <w:r>
        <w:rPr>
          <w:noProof/>
        </w:rPr>
        <w:fldChar w:fldCharType="end"/>
      </w:r>
    </w:p>
    <w:p w14:paraId="5A383F5A" w14:textId="19492037"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_Toc169937332 \h </w:instrText>
      </w:r>
      <w:r>
        <w:rPr>
          <w:noProof/>
        </w:rPr>
      </w:r>
      <w:r>
        <w:rPr>
          <w:noProof/>
        </w:rPr>
        <w:fldChar w:fldCharType="separate"/>
      </w:r>
      <w:r>
        <w:rPr>
          <w:noProof/>
        </w:rPr>
        <w:t>20</w:t>
      </w:r>
      <w:r>
        <w:rPr>
          <w:noProof/>
        </w:rPr>
        <w:fldChar w:fldCharType="end"/>
      </w:r>
    </w:p>
    <w:p w14:paraId="3AE350C3" w14:textId="6DD3DF28"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_Toc169937333 \h </w:instrText>
      </w:r>
      <w:r>
        <w:rPr>
          <w:noProof/>
        </w:rPr>
      </w:r>
      <w:r>
        <w:rPr>
          <w:noProof/>
        </w:rPr>
        <w:fldChar w:fldCharType="separate"/>
      </w:r>
      <w:r>
        <w:rPr>
          <w:noProof/>
        </w:rPr>
        <w:t>20</w:t>
      </w:r>
      <w:r>
        <w:rPr>
          <w:noProof/>
        </w:rPr>
        <w:fldChar w:fldCharType="end"/>
      </w:r>
    </w:p>
    <w:p w14:paraId="3D9E265A" w14:textId="065BE646"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_Toc169937334 \h </w:instrText>
      </w:r>
      <w:r>
        <w:rPr>
          <w:noProof/>
        </w:rPr>
      </w:r>
      <w:r>
        <w:rPr>
          <w:noProof/>
        </w:rPr>
        <w:fldChar w:fldCharType="separate"/>
      </w:r>
      <w:r>
        <w:rPr>
          <w:noProof/>
        </w:rPr>
        <w:t>22</w:t>
      </w:r>
      <w:r>
        <w:rPr>
          <w:noProof/>
        </w:rPr>
        <w:fldChar w:fldCharType="end"/>
      </w:r>
    </w:p>
    <w:p w14:paraId="7732188B" w14:textId="663DE8C2"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097328">
        <w:rPr>
          <w:noProof/>
          <w:lang w:val="fr-FR"/>
        </w:rPr>
        <w:t>slice-authentication (Document)</w:t>
      </w:r>
      <w:r>
        <w:rPr>
          <w:noProof/>
        </w:rPr>
        <w:tab/>
      </w:r>
      <w:r>
        <w:rPr>
          <w:noProof/>
        </w:rPr>
        <w:fldChar w:fldCharType="begin" w:fldLock="1"/>
      </w:r>
      <w:r>
        <w:rPr>
          <w:noProof/>
        </w:rPr>
        <w:instrText xml:space="preserve"> PAGEREF _Toc169937335 \h </w:instrText>
      </w:r>
      <w:r>
        <w:rPr>
          <w:noProof/>
        </w:rPr>
      </w:r>
      <w:r>
        <w:rPr>
          <w:noProof/>
        </w:rPr>
        <w:fldChar w:fldCharType="separate"/>
      </w:r>
      <w:r>
        <w:rPr>
          <w:noProof/>
        </w:rPr>
        <w:t>22</w:t>
      </w:r>
      <w:r>
        <w:rPr>
          <w:noProof/>
        </w:rPr>
        <w:fldChar w:fldCharType="end"/>
      </w:r>
    </w:p>
    <w:p w14:paraId="57E48222" w14:textId="3BBACF43"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_Toc169937336 \h </w:instrText>
      </w:r>
      <w:r>
        <w:rPr>
          <w:noProof/>
        </w:rPr>
      </w:r>
      <w:r>
        <w:rPr>
          <w:noProof/>
        </w:rPr>
        <w:fldChar w:fldCharType="separate"/>
      </w:r>
      <w:r>
        <w:rPr>
          <w:noProof/>
        </w:rPr>
        <w:t>22</w:t>
      </w:r>
      <w:r>
        <w:rPr>
          <w:noProof/>
        </w:rPr>
        <w:fldChar w:fldCharType="end"/>
      </w:r>
    </w:p>
    <w:p w14:paraId="74613315" w14:textId="3D4850BB"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_Toc169937337 \h </w:instrText>
      </w:r>
      <w:r>
        <w:rPr>
          <w:noProof/>
        </w:rPr>
      </w:r>
      <w:r>
        <w:rPr>
          <w:noProof/>
        </w:rPr>
        <w:fldChar w:fldCharType="separate"/>
      </w:r>
      <w:r>
        <w:rPr>
          <w:noProof/>
        </w:rPr>
        <w:t>22</w:t>
      </w:r>
      <w:r>
        <w:rPr>
          <w:noProof/>
        </w:rPr>
        <w:fldChar w:fldCharType="end"/>
      </w:r>
    </w:p>
    <w:p w14:paraId="4FF19993" w14:textId="4FF61DF4"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_Toc169937338 \h </w:instrText>
      </w:r>
      <w:r>
        <w:rPr>
          <w:noProof/>
        </w:rPr>
      </w:r>
      <w:r>
        <w:rPr>
          <w:noProof/>
        </w:rPr>
        <w:fldChar w:fldCharType="separate"/>
      </w:r>
      <w:r>
        <w:rPr>
          <w:noProof/>
        </w:rPr>
        <w:t>22</w:t>
      </w:r>
      <w:r>
        <w:rPr>
          <w:noProof/>
        </w:rPr>
        <w:fldChar w:fldCharType="end"/>
      </w:r>
    </w:p>
    <w:p w14:paraId="029D7A71" w14:textId="35749D88"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_Toc169937339 \h </w:instrText>
      </w:r>
      <w:r>
        <w:rPr>
          <w:noProof/>
        </w:rPr>
      </w:r>
      <w:r>
        <w:rPr>
          <w:noProof/>
        </w:rPr>
        <w:fldChar w:fldCharType="separate"/>
      </w:r>
      <w:r>
        <w:rPr>
          <w:noProof/>
        </w:rPr>
        <w:t>24</w:t>
      </w:r>
      <w:r>
        <w:rPr>
          <w:noProof/>
        </w:rPr>
        <w:fldChar w:fldCharType="end"/>
      </w:r>
    </w:p>
    <w:p w14:paraId="6E6EF2F3" w14:textId="76980275"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_Toc169937340 \h </w:instrText>
      </w:r>
      <w:r>
        <w:rPr>
          <w:noProof/>
        </w:rPr>
      </w:r>
      <w:r>
        <w:rPr>
          <w:noProof/>
        </w:rPr>
        <w:fldChar w:fldCharType="separate"/>
      </w:r>
      <w:r>
        <w:rPr>
          <w:noProof/>
        </w:rPr>
        <w:t>24</w:t>
      </w:r>
      <w:r>
        <w:rPr>
          <w:noProof/>
        </w:rPr>
        <w:fldChar w:fldCharType="end"/>
      </w:r>
    </w:p>
    <w:p w14:paraId="316B536F" w14:textId="3F780A8E"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_Toc169937341 \h </w:instrText>
      </w:r>
      <w:r>
        <w:rPr>
          <w:noProof/>
        </w:rPr>
      </w:r>
      <w:r>
        <w:rPr>
          <w:noProof/>
        </w:rPr>
        <w:fldChar w:fldCharType="separate"/>
      </w:r>
      <w:r>
        <w:rPr>
          <w:noProof/>
        </w:rPr>
        <w:t>24</w:t>
      </w:r>
      <w:r>
        <w:rPr>
          <w:noProof/>
        </w:rPr>
        <w:fldChar w:fldCharType="end"/>
      </w:r>
    </w:p>
    <w:p w14:paraId="7D6C9D2A" w14:textId="2C72204F"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_Toc169937342 \h </w:instrText>
      </w:r>
      <w:r>
        <w:rPr>
          <w:noProof/>
        </w:rPr>
      </w:r>
      <w:r>
        <w:rPr>
          <w:noProof/>
        </w:rPr>
        <w:fldChar w:fldCharType="separate"/>
      </w:r>
      <w:r>
        <w:rPr>
          <w:noProof/>
        </w:rPr>
        <w:t>24</w:t>
      </w:r>
      <w:r>
        <w:rPr>
          <w:noProof/>
        </w:rPr>
        <w:fldChar w:fldCharType="end"/>
      </w:r>
    </w:p>
    <w:p w14:paraId="4AD65E47" w14:textId="3F05B946"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_Toc169937343 \h </w:instrText>
      </w:r>
      <w:r>
        <w:rPr>
          <w:noProof/>
        </w:rPr>
      </w:r>
      <w:r>
        <w:rPr>
          <w:noProof/>
        </w:rPr>
        <w:fldChar w:fldCharType="separate"/>
      </w:r>
      <w:r>
        <w:rPr>
          <w:noProof/>
        </w:rPr>
        <w:t>24</w:t>
      </w:r>
      <w:r>
        <w:rPr>
          <w:noProof/>
        </w:rPr>
        <w:fldChar w:fldCharType="end"/>
      </w:r>
    </w:p>
    <w:p w14:paraId="1CEB93C0" w14:textId="62CAE952"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Re-authentication Notification</w:t>
      </w:r>
      <w:r>
        <w:rPr>
          <w:noProof/>
        </w:rPr>
        <w:tab/>
      </w:r>
      <w:r>
        <w:rPr>
          <w:noProof/>
        </w:rPr>
        <w:fldChar w:fldCharType="begin" w:fldLock="1"/>
      </w:r>
      <w:r>
        <w:rPr>
          <w:noProof/>
        </w:rPr>
        <w:instrText xml:space="preserve"> PAGEREF _Toc169937344 \h </w:instrText>
      </w:r>
      <w:r>
        <w:rPr>
          <w:noProof/>
        </w:rPr>
      </w:r>
      <w:r>
        <w:rPr>
          <w:noProof/>
        </w:rPr>
        <w:fldChar w:fldCharType="separate"/>
      </w:r>
      <w:r>
        <w:rPr>
          <w:noProof/>
        </w:rPr>
        <w:t>24</w:t>
      </w:r>
      <w:r>
        <w:rPr>
          <w:noProof/>
        </w:rPr>
        <w:fldChar w:fldCharType="end"/>
      </w:r>
    </w:p>
    <w:p w14:paraId="148FEAF2" w14:textId="1BF17992"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_Toc169937345 \h </w:instrText>
      </w:r>
      <w:r>
        <w:rPr>
          <w:noProof/>
        </w:rPr>
      </w:r>
      <w:r>
        <w:rPr>
          <w:noProof/>
        </w:rPr>
        <w:fldChar w:fldCharType="separate"/>
      </w:r>
      <w:r>
        <w:rPr>
          <w:noProof/>
        </w:rPr>
        <w:t>24</w:t>
      </w:r>
      <w:r>
        <w:rPr>
          <w:noProof/>
        </w:rPr>
        <w:fldChar w:fldCharType="end"/>
      </w:r>
    </w:p>
    <w:p w14:paraId="7034F03F" w14:textId="49808AE3"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_Toc169937346 \h </w:instrText>
      </w:r>
      <w:r>
        <w:rPr>
          <w:noProof/>
        </w:rPr>
      </w:r>
      <w:r>
        <w:rPr>
          <w:noProof/>
        </w:rPr>
        <w:fldChar w:fldCharType="separate"/>
      </w:r>
      <w:r>
        <w:rPr>
          <w:noProof/>
        </w:rPr>
        <w:t>24</w:t>
      </w:r>
      <w:r>
        <w:rPr>
          <w:noProof/>
        </w:rPr>
        <w:fldChar w:fldCharType="end"/>
      </w:r>
    </w:p>
    <w:p w14:paraId="39F192C7" w14:textId="5EDEC1DD"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_Toc169937347 \h </w:instrText>
      </w:r>
      <w:r>
        <w:rPr>
          <w:noProof/>
        </w:rPr>
      </w:r>
      <w:r>
        <w:rPr>
          <w:noProof/>
        </w:rPr>
        <w:fldChar w:fldCharType="separate"/>
      </w:r>
      <w:r>
        <w:rPr>
          <w:noProof/>
        </w:rPr>
        <w:t>24</w:t>
      </w:r>
      <w:r>
        <w:rPr>
          <w:noProof/>
        </w:rPr>
        <w:fldChar w:fldCharType="end"/>
      </w:r>
    </w:p>
    <w:p w14:paraId="0398B9BC" w14:textId="26C0CF03"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6.1.5.3</w:t>
      </w:r>
      <w:r>
        <w:rPr>
          <w:rFonts w:asciiTheme="minorHAnsi" w:eastAsiaTheme="minorEastAsia" w:hAnsiTheme="minorHAnsi" w:cstheme="minorBidi"/>
          <w:noProof/>
          <w:kern w:val="2"/>
          <w:sz w:val="24"/>
          <w:szCs w:val="24"/>
          <w:lang w:eastAsia="en-GB"/>
          <w14:ligatures w14:val="standardContextual"/>
        </w:rPr>
        <w:tab/>
      </w:r>
      <w:r>
        <w:rPr>
          <w:noProof/>
        </w:rPr>
        <w:t>Revocation Notification</w:t>
      </w:r>
      <w:r>
        <w:rPr>
          <w:noProof/>
        </w:rPr>
        <w:tab/>
      </w:r>
      <w:r>
        <w:rPr>
          <w:noProof/>
        </w:rPr>
        <w:fldChar w:fldCharType="begin" w:fldLock="1"/>
      </w:r>
      <w:r>
        <w:rPr>
          <w:noProof/>
        </w:rPr>
        <w:instrText xml:space="preserve"> PAGEREF _Toc169937348 \h </w:instrText>
      </w:r>
      <w:r>
        <w:rPr>
          <w:noProof/>
        </w:rPr>
      </w:r>
      <w:r>
        <w:rPr>
          <w:noProof/>
        </w:rPr>
        <w:fldChar w:fldCharType="separate"/>
      </w:r>
      <w:r>
        <w:rPr>
          <w:noProof/>
        </w:rPr>
        <w:t>25</w:t>
      </w:r>
      <w:r>
        <w:rPr>
          <w:noProof/>
        </w:rPr>
        <w:fldChar w:fldCharType="end"/>
      </w:r>
    </w:p>
    <w:p w14:paraId="151A01D2" w14:textId="5DFBAEFE"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_Toc169937349 \h </w:instrText>
      </w:r>
      <w:r>
        <w:rPr>
          <w:noProof/>
        </w:rPr>
      </w:r>
      <w:r>
        <w:rPr>
          <w:noProof/>
        </w:rPr>
        <w:fldChar w:fldCharType="separate"/>
      </w:r>
      <w:r>
        <w:rPr>
          <w:noProof/>
        </w:rPr>
        <w:t>25</w:t>
      </w:r>
      <w:r>
        <w:rPr>
          <w:noProof/>
        </w:rPr>
        <w:fldChar w:fldCharType="end"/>
      </w:r>
    </w:p>
    <w:p w14:paraId="21C48253" w14:textId="731C12F0"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_Toc169937350 \h </w:instrText>
      </w:r>
      <w:r>
        <w:rPr>
          <w:noProof/>
        </w:rPr>
      </w:r>
      <w:r>
        <w:rPr>
          <w:noProof/>
        </w:rPr>
        <w:fldChar w:fldCharType="separate"/>
      </w:r>
      <w:r>
        <w:rPr>
          <w:noProof/>
        </w:rPr>
        <w:t>25</w:t>
      </w:r>
      <w:r>
        <w:rPr>
          <w:noProof/>
        </w:rPr>
        <w:fldChar w:fldCharType="end"/>
      </w:r>
    </w:p>
    <w:p w14:paraId="0AC86400" w14:textId="22588482"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_Toc169937351 \h </w:instrText>
      </w:r>
      <w:r>
        <w:rPr>
          <w:noProof/>
        </w:rPr>
      </w:r>
      <w:r>
        <w:rPr>
          <w:noProof/>
        </w:rPr>
        <w:fldChar w:fldCharType="separate"/>
      </w:r>
      <w:r>
        <w:rPr>
          <w:noProof/>
        </w:rPr>
        <w:t>25</w:t>
      </w:r>
      <w:r>
        <w:rPr>
          <w:noProof/>
        </w:rPr>
        <w:fldChar w:fldCharType="end"/>
      </w:r>
    </w:p>
    <w:p w14:paraId="44B1102B" w14:textId="4997C06E"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_Toc169937352 \h </w:instrText>
      </w:r>
      <w:r>
        <w:rPr>
          <w:noProof/>
        </w:rPr>
      </w:r>
      <w:r>
        <w:rPr>
          <w:noProof/>
        </w:rPr>
        <w:fldChar w:fldCharType="separate"/>
      </w:r>
      <w:r>
        <w:rPr>
          <w:noProof/>
        </w:rPr>
        <w:t>26</w:t>
      </w:r>
      <w:r>
        <w:rPr>
          <w:noProof/>
        </w:rPr>
        <w:fldChar w:fldCharType="end"/>
      </w:r>
    </w:p>
    <w:p w14:paraId="57C615FD" w14:textId="3E26A7E2"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_Toc169937353 \h </w:instrText>
      </w:r>
      <w:r>
        <w:rPr>
          <w:noProof/>
        </w:rPr>
      </w:r>
      <w:r>
        <w:rPr>
          <w:noProof/>
        </w:rPr>
        <w:fldChar w:fldCharType="separate"/>
      </w:r>
      <w:r>
        <w:rPr>
          <w:noProof/>
        </w:rPr>
        <w:t>26</w:t>
      </w:r>
      <w:r>
        <w:rPr>
          <w:noProof/>
        </w:rPr>
        <w:fldChar w:fldCharType="end"/>
      </w:r>
    </w:p>
    <w:p w14:paraId="654678FA" w14:textId="5908786D"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sidRPr="000973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97328">
        <w:rPr>
          <w:noProof/>
          <w:lang w:val="en-US"/>
        </w:rPr>
        <w:t>Structured data types</w:t>
      </w:r>
      <w:r>
        <w:rPr>
          <w:noProof/>
        </w:rPr>
        <w:tab/>
      </w:r>
      <w:r>
        <w:rPr>
          <w:noProof/>
        </w:rPr>
        <w:fldChar w:fldCharType="begin" w:fldLock="1"/>
      </w:r>
      <w:r>
        <w:rPr>
          <w:noProof/>
        </w:rPr>
        <w:instrText xml:space="preserve"> PAGEREF _Toc169937354 \h </w:instrText>
      </w:r>
      <w:r>
        <w:rPr>
          <w:noProof/>
        </w:rPr>
      </w:r>
      <w:r>
        <w:rPr>
          <w:noProof/>
        </w:rPr>
        <w:fldChar w:fldCharType="separate"/>
      </w:r>
      <w:r>
        <w:rPr>
          <w:noProof/>
        </w:rPr>
        <w:t>27</w:t>
      </w:r>
      <w:r>
        <w:rPr>
          <w:noProof/>
        </w:rPr>
        <w:fldChar w:fldCharType="end"/>
      </w:r>
    </w:p>
    <w:p w14:paraId="5B9C0881" w14:textId="5BDEC25B"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_Toc169937355 \h </w:instrText>
      </w:r>
      <w:r>
        <w:rPr>
          <w:noProof/>
        </w:rPr>
      </w:r>
      <w:r>
        <w:rPr>
          <w:noProof/>
        </w:rPr>
        <w:fldChar w:fldCharType="separate"/>
      </w:r>
      <w:r>
        <w:rPr>
          <w:noProof/>
        </w:rPr>
        <w:t>27</w:t>
      </w:r>
      <w:r>
        <w:rPr>
          <w:noProof/>
        </w:rPr>
        <w:fldChar w:fldCharType="end"/>
      </w:r>
    </w:p>
    <w:p w14:paraId="0BFF161B" w14:textId="15AB892A"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SliceAuthInfo</w:t>
      </w:r>
      <w:r>
        <w:rPr>
          <w:noProof/>
        </w:rPr>
        <w:tab/>
      </w:r>
      <w:r>
        <w:rPr>
          <w:noProof/>
        </w:rPr>
        <w:fldChar w:fldCharType="begin" w:fldLock="1"/>
      </w:r>
      <w:r>
        <w:rPr>
          <w:noProof/>
        </w:rPr>
        <w:instrText xml:space="preserve"> PAGEREF _Toc169937356 \h </w:instrText>
      </w:r>
      <w:r>
        <w:rPr>
          <w:noProof/>
        </w:rPr>
      </w:r>
      <w:r>
        <w:rPr>
          <w:noProof/>
        </w:rPr>
        <w:fldChar w:fldCharType="separate"/>
      </w:r>
      <w:r>
        <w:rPr>
          <w:noProof/>
        </w:rPr>
        <w:t>28</w:t>
      </w:r>
      <w:r>
        <w:rPr>
          <w:noProof/>
        </w:rPr>
        <w:fldChar w:fldCharType="end"/>
      </w:r>
    </w:p>
    <w:p w14:paraId="53FFCA19" w14:textId="57EE34F2"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SliceAuthContext</w:t>
      </w:r>
      <w:r>
        <w:rPr>
          <w:noProof/>
        </w:rPr>
        <w:tab/>
      </w:r>
      <w:r>
        <w:rPr>
          <w:noProof/>
        </w:rPr>
        <w:fldChar w:fldCharType="begin" w:fldLock="1"/>
      </w:r>
      <w:r>
        <w:rPr>
          <w:noProof/>
        </w:rPr>
        <w:instrText xml:space="preserve"> PAGEREF _Toc169937357 \h </w:instrText>
      </w:r>
      <w:r>
        <w:rPr>
          <w:noProof/>
        </w:rPr>
      </w:r>
      <w:r>
        <w:rPr>
          <w:noProof/>
        </w:rPr>
        <w:fldChar w:fldCharType="separate"/>
      </w:r>
      <w:r>
        <w:rPr>
          <w:noProof/>
        </w:rPr>
        <w:t>28</w:t>
      </w:r>
      <w:r>
        <w:rPr>
          <w:noProof/>
        </w:rPr>
        <w:fldChar w:fldCharType="end"/>
      </w:r>
    </w:p>
    <w:p w14:paraId="16F8F514" w14:textId="29C67028"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SliceAuthConfirmationData</w:t>
      </w:r>
      <w:r>
        <w:rPr>
          <w:noProof/>
        </w:rPr>
        <w:tab/>
      </w:r>
      <w:r>
        <w:rPr>
          <w:noProof/>
        </w:rPr>
        <w:fldChar w:fldCharType="begin" w:fldLock="1"/>
      </w:r>
      <w:r>
        <w:rPr>
          <w:noProof/>
        </w:rPr>
        <w:instrText xml:space="preserve"> PAGEREF _Toc169937358 \h </w:instrText>
      </w:r>
      <w:r>
        <w:rPr>
          <w:noProof/>
        </w:rPr>
      </w:r>
      <w:r>
        <w:rPr>
          <w:noProof/>
        </w:rPr>
        <w:fldChar w:fldCharType="separate"/>
      </w:r>
      <w:r>
        <w:rPr>
          <w:noProof/>
        </w:rPr>
        <w:t>28</w:t>
      </w:r>
      <w:r>
        <w:rPr>
          <w:noProof/>
        </w:rPr>
        <w:fldChar w:fldCharType="end"/>
      </w:r>
    </w:p>
    <w:p w14:paraId="67DECB7E" w14:textId="68366A14"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SliceAuthConfirmationResponse</w:t>
      </w:r>
      <w:r>
        <w:rPr>
          <w:noProof/>
        </w:rPr>
        <w:tab/>
      </w:r>
      <w:r>
        <w:rPr>
          <w:noProof/>
        </w:rPr>
        <w:fldChar w:fldCharType="begin" w:fldLock="1"/>
      </w:r>
      <w:r>
        <w:rPr>
          <w:noProof/>
        </w:rPr>
        <w:instrText xml:space="preserve"> PAGEREF _Toc169937359 \h </w:instrText>
      </w:r>
      <w:r>
        <w:rPr>
          <w:noProof/>
        </w:rPr>
      </w:r>
      <w:r>
        <w:rPr>
          <w:noProof/>
        </w:rPr>
        <w:fldChar w:fldCharType="separate"/>
      </w:r>
      <w:r>
        <w:rPr>
          <w:noProof/>
        </w:rPr>
        <w:t>29</w:t>
      </w:r>
      <w:r>
        <w:rPr>
          <w:noProof/>
        </w:rPr>
        <w:fldChar w:fldCharType="end"/>
      </w:r>
    </w:p>
    <w:p w14:paraId="693188B2" w14:textId="5D5E8529"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SliceAuthReauthNotification</w:t>
      </w:r>
      <w:r>
        <w:rPr>
          <w:noProof/>
        </w:rPr>
        <w:tab/>
      </w:r>
      <w:r>
        <w:rPr>
          <w:noProof/>
        </w:rPr>
        <w:fldChar w:fldCharType="begin" w:fldLock="1"/>
      </w:r>
      <w:r>
        <w:rPr>
          <w:noProof/>
        </w:rPr>
        <w:instrText xml:space="preserve"> PAGEREF _Toc169937360 \h </w:instrText>
      </w:r>
      <w:r>
        <w:rPr>
          <w:noProof/>
        </w:rPr>
      </w:r>
      <w:r>
        <w:rPr>
          <w:noProof/>
        </w:rPr>
        <w:fldChar w:fldCharType="separate"/>
      </w:r>
      <w:r>
        <w:rPr>
          <w:noProof/>
        </w:rPr>
        <w:t>29</w:t>
      </w:r>
      <w:r>
        <w:rPr>
          <w:noProof/>
        </w:rPr>
        <w:fldChar w:fldCharType="end"/>
      </w:r>
    </w:p>
    <w:p w14:paraId="2C561265" w14:textId="0F7ECBD8"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SliceAuthRevocNotification</w:t>
      </w:r>
      <w:r>
        <w:rPr>
          <w:noProof/>
        </w:rPr>
        <w:tab/>
      </w:r>
      <w:r>
        <w:rPr>
          <w:noProof/>
        </w:rPr>
        <w:fldChar w:fldCharType="begin" w:fldLock="1"/>
      </w:r>
      <w:r>
        <w:rPr>
          <w:noProof/>
        </w:rPr>
        <w:instrText xml:space="preserve"> PAGEREF _Toc169937361 \h </w:instrText>
      </w:r>
      <w:r>
        <w:rPr>
          <w:noProof/>
        </w:rPr>
      </w:r>
      <w:r>
        <w:rPr>
          <w:noProof/>
        </w:rPr>
        <w:fldChar w:fldCharType="separate"/>
      </w:r>
      <w:r>
        <w:rPr>
          <w:noProof/>
        </w:rPr>
        <w:t>29</w:t>
      </w:r>
      <w:r>
        <w:rPr>
          <w:noProof/>
        </w:rPr>
        <w:fldChar w:fldCharType="end"/>
      </w:r>
    </w:p>
    <w:p w14:paraId="7D0C7E96" w14:textId="7650098C"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sidRPr="000973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97328">
        <w:rPr>
          <w:noProof/>
          <w:lang w:val="en-US"/>
        </w:rPr>
        <w:t>Simple data types and enumerations</w:t>
      </w:r>
      <w:r>
        <w:rPr>
          <w:noProof/>
        </w:rPr>
        <w:tab/>
      </w:r>
      <w:r>
        <w:rPr>
          <w:noProof/>
        </w:rPr>
        <w:fldChar w:fldCharType="begin" w:fldLock="1"/>
      </w:r>
      <w:r>
        <w:rPr>
          <w:noProof/>
        </w:rPr>
        <w:instrText xml:space="preserve"> PAGEREF _Toc169937362 \h </w:instrText>
      </w:r>
      <w:r>
        <w:rPr>
          <w:noProof/>
        </w:rPr>
      </w:r>
      <w:r>
        <w:rPr>
          <w:noProof/>
        </w:rPr>
        <w:fldChar w:fldCharType="separate"/>
      </w:r>
      <w:r>
        <w:rPr>
          <w:noProof/>
        </w:rPr>
        <w:t>29</w:t>
      </w:r>
      <w:r>
        <w:rPr>
          <w:noProof/>
        </w:rPr>
        <w:fldChar w:fldCharType="end"/>
      </w:r>
    </w:p>
    <w:p w14:paraId="63612EC9" w14:textId="02B60BB3"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_Toc169937363 \h </w:instrText>
      </w:r>
      <w:r>
        <w:rPr>
          <w:noProof/>
        </w:rPr>
      </w:r>
      <w:r>
        <w:rPr>
          <w:noProof/>
        </w:rPr>
        <w:fldChar w:fldCharType="separate"/>
      </w:r>
      <w:r>
        <w:rPr>
          <w:noProof/>
        </w:rPr>
        <w:t>29</w:t>
      </w:r>
      <w:r>
        <w:rPr>
          <w:noProof/>
        </w:rPr>
        <w:fldChar w:fldCharType="end"/>
      </w:r>
    </w:p>
    <w:p w14:paraId="224CBD3F" w14:textId="25E4D987"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_Toc169937364 \h </w:instrText>
      </w:r>
      <w:r>
        <w:rPr>
          <w:noProof/>
        </w:rPr>
      </w:r>
      <w:r>
        <w:rPr>
          <w:noProof/>
        </w:rPr>
        <w:fldChar w:fldCharType="separate"/>
      </w:r>
      <w:r>
        <w:rPr>
          <w:noProof/>
        </w:rPr>
        <w:t>29</w:t>
      </w:r>
      <w:r>
        <w:rPr>
          <w:noProof/>
        </w:rPr>
        <w:fldChar w:fldCharType="end"/>
      </w:r>
    </w:p>
    <w:p w14:paraId="7504E6C3" w14:textId="7DC2D74C"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SliceAuthNotificationType</w:t>
      </w:r>
      <w:r>
        <w:rPr>
          <w:noProof/>
        </w:rPr>
        <w:tab/>
      </w:r>
      <w:r>
        <w:rPr>
          <w:noProof/>
        </w:rPr>
        <w:fldChar w:fldCharType="begin" w:fldLock="1"/>
      </w:r>
      <w:r>
        <w:rPr>
          <w:noProof/>
        </w:rPr>
        <w:instrText xml:space="preserve"> PAGEREF _Toc169937365 \h </w:instrText>
      </w:r>
      <w:r>
        <w:rPr>
          <w:noProof/>
        </w:rPr>
      </w:r>
      <w:r>
        <w:rPr>
          <w:noProof/>
        </w:rPr>
        <w:fldChar w:fldCharType="separate"/>
      </w:r>
      <w:r>
        <w:rPr>
          <w:noProof/>
        </w:rPr>
        <w:t>29</w:t>
      </w:r>
      <w:r>
        <w:rPr>
          <w:noProof/>
        </w:rPr>
        <w:fldChar w:fldCharType="end"/>
      </w:r>
    </w:p>
    <w:p w14:paraId="5815AE9D" w14:textId="15713EEF"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sidRPr="00097328">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_Toc169937366 \h </w:instrText>
      </w:r>
      <w:r>
        <w:rPr>
          <w:noProof/>
        </w:rPr>
      </w:r>
      <w:r>
        <w:rPr>
          <w:noProof/>
        </w:rPr>
        <w:fldChar w:fldCharType="separate"/>
      </w:r>
      <w:r>
        <w:rPr>
          <w:noProof/>
        </w:rPr>
        <w:t>30</w:t>
      </w:r>
      <w:r>
        <w:rPr>
          <w:noProof/>
        </w:rPr>
        <w:fldChar w:fldCharType="end"/>
      </w:r>
    </w:p>
    <w:p w14:paraId="52D8ACE7" w14:textId="10C2DBB0"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_Toc169937367 \h </w:instrText>
      </w:r>
      <w:r>
        <w:rPr>
          <w:noProof/>
        </w:rPr>
      </w:r>
      <w:r>
        <w:rPr>
          <w:noProof/>
        </w:rPr>
        <w:fldChar w:fldCharType="separate"/>
      </w:r>
      <w:r>
        <w:rPr>
          <w:noProof/>
        </w:rPr>
        <w:t>30</w:t>
      </w:r>
      <w:r>
        <w:rPr>
          <w:noProof/>
        </w:rPr>
        <w:fldChar w:fldCharType="end"/>
      </w:r>
    </w:p>
    <w:p w14:paraId="5D6DFB06" w14:textId="0CDC83C8"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_Toc169937368 \h </w:instrText>
      </w:r>
      <w:r>
        <w:rPr>
          <w:noProof/>
        </w:rPr>
      </w:r>
      <w:r>
        <w:rPr>
          <w:noProof/>
        </w:rPr>
        <w:fldChar w:fldCharType="separate"/>
      </w:r>
      <w:r>
        <w:rPr>
          <w:noProof/>
        </w:rPr>
        <w:t>30</w:t>
      </w:r>
      <w:r>
        <w:rPr>
          <w:noProof/>
        </w:rPr>
        <w:fldChar w:fldCharType="end"/>
      </w:r>
    </w:p>
    <w:p w14:paraId="5F43FE9A" w14:textId="172265E3"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_Toc169937369 \h </w:instrText>
      </w:r>
      <w:r>
        <w:rPr>
          <w:noProof/>
        </w:rPr>
      </w:r>
      <w:r>
        <w:rPr>
          <w:noProof/>
        </w:rPr>
        <w:fldChar w:fldCharType="separate"/>
      </w:r>
      <w:r>
        <w:rPr>
          <w:noProof/>
        </w:rPr>
        <w:t>30</w:t>
      </w:r>
      <w:r>
        <w:rPr>
          <w:noProof/>
        </w:rPr>
        <w:fldChar w:fldCharType="end"/>
      </w:r>
    </w:p>
    <w:p w14:paraId="4E8B4997" w14:textId="5000ED09"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_Toc169937370 \h </w:instrText>
      </w:r>
      <w:r>
        <w:rPr>
          <w:noProof/>
        </w:rPr>
      </w:r>
      <w:r>
        <w:rPr>
          <w:noProof/>
        </w:rPr>
        <w:fldChar w:fldCharType="separate"/>
      </w:r>
      <w:r>
        <w:rPr>
          <w:noProof/>
        </w:rPr>
        <w:t>30</w:t>
      </w:r>
      <w:r>
        <w:rPr>
          <w:noProof/>
        </w:rPr>
        <w:fldChar w:fldCharType="end"/>
      </w:r>
    </w:p>
    <w:p w14:paraId="5092F20F" w14:textId="3FAB2383"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_Toc169937371 \h </w:instrText>
      </w:r>
      <w:r>
        <w:rPr>
          <w:noProof/>
        </w:rPr>
      </w:r>
      <w:r>
        <w:rPr>
          <w:noProof/>
        </w:rPr>
        <w:fldChar w:fldCharType="separate"/>
      </w:r>
      <w:r>
        <w:rPr>
          <w:noProof/>
        </w:rPr>
        <w:t>30</w:t>
      </w:r>
      <w:r>
        <w:rPr>
          <w:noProof/>
        </w:rPr>
        <w:fldChar w:fldCharType="end"/>
      </w:r>
    </w:p>
    <w:p w14:paraId="305CF8E0" w14:textId="238EB165"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_Toc169937372 \h </w:instrText>
      </w:r>
      <w:r>
        <w:rPr>
          <w:noProof/>
        </w:rPr>
      </w:r>
      <w:r>
        <w:rPr>
          <w:noProof/>
        </w:rPr>
        <w:fldChar w:fldCharType="separate"/>
      </w:r>
      <w:r>
        <w:rPr>
          <w:noProof/>
        </w:rPr>
        <w:t>30</w:t>
      </w:r>
      <w:r>
        <w:rPr>
          <w:noProof/>
        </w:rPr>
        <w:fldChar w:fldCharType="end"/>
      </w:r>
    </w:p>
    <w:p w14:paraId="79C47187" w14:textId="28AE0A60"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_Toc169937373 \h </w:instrText>
      </w:r>
      <w:r>
        <w:rPr>
          <w:noProof/>
        </w:rPr>
      </w:r>
      <w:r>
        <w:rPr>
          <w:noProof/>
        </w:rPr>
        <w:fldChar w:fldCharType="separate"/>
      </w:r>
      <w:r>
        <w:rPr>
          <w:noProof/>
        </w:rPr>
        <w:t>31</w:t>
      </w:r>
      <w:r>
        <w:rPr>
          <w:noProof/>
        </w:rPr>
        <w:fldChar w:fldCharType="end"/>
      </w:r>
    </w:p>
    <w:p w14:paraId="0044452D" w14:textId="48F6492A"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sidRPr="00097328">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097328">
        <w:rPr>
          <w:noProof/>
          <w:lang w:val="en-US"/>
        </w:rPr>
        <w:t>HTTP redirection</w:t>
      </w:r>
      <w:r>
        <w:rPr>
          <w:noProof/>
        </w:rPr>
        <w:tab/>
      </w:r>
      <w:r>
        <w:rPr>
          <w:noProof/>
        </w:rPr>
        <w:fldChar w:fldCharType="begin" w:fldLock="1"/>
      </w:r>
      <w:r>
        <w:rPr>
          <w:noProof/>
        </w:rPr>
        <w:instrText xml:space="preserve"> PAGEREF _Toc169937374 \h </w:instrText>
      </w:r>
      <w:r>
        <w:rPr>
          <w:noProof/>
        </w:rPr>
      </w:r>
      <w:r>
        <w:rPr>
          <w:noProof/>
        </w:rPr>
        <w:fldChar w:fldCharType="separate"/>
      </w:r>
      <w:r>
        <w:rPr>
          <w:noProof/>
        </w:rPr>
        <w:t>31</w:t>
      </w:r>
      <w:r>
        <w:rPr>
          <w:noProof/>
        </w:rPr>
        <w:fldChar w:fldCharType="end"/>
      </w:r>
    </w:p>
    <w:p w14:paraId="561E9002" w14:textId="481F2C95" w:rsidR="00CF0A36" w:rsidRDefault="00CF0A3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Nnssaaf_AIW</w:t>
      </w:r>
      <w:r>
        <w:rPr>
          <w:noProof/>
        </w:rPr>
        <w:t xml:space="preserve"> Service API</w:t>
      </w:r>
      <w:r>
        <w:rPr>
          <w:noProof/>
        </w:rPr>
        <w:tab/>
      </w:r>
      <w:r>
        <w:rPr>
          <w:noProof/>
        </w:rPr>
        <w:fldChar w:fldCharType="begin" w:fldLock="1"/>
      </w:r>
      <w:r>
        <w:rPr>
          <w:noProof/>
        </w:rPr>
        <w:instrText xml:space="preserve"> PAGEREF _Toc169937375 \h </w:instrText>
      </w:r>
      <w:r>
        <w:rPr>
          <w:noProof/>
        </w:rPr>
      </w:r>
      <w:r>
        <w:rPr>
          <w:noProof/>
        </w:rPr>
        <w:fldChar w:fldCharType="separate"/>
      </w:r>
      <w:r>
        <w:rPr>
          <w:noProof/>
        </w:rPr>
        <w:t>31</w:t>
      </w:r>
      <w:r>
        <w:rPr>
          <w:noProof/>
        </w:rPr>
        <w:fldChar w:fldCharType="end"/>
      </w:r>
    </w:p>
    <w:p w14:paraId="6D879390" w14:textId="6FA88CF0"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_Toc169937376 \h </w:instrText>
      </w:r>
      <w:r>
        <w:rPr>
          <w:noProof/>
        </w:rPr>
      </w:r>
      <w:r>
        <w:rPr>
          <w:noProof/>
        </w:rPr>
        <w:fldChar w:fldCharType="separate"/>
      </w:r>
      <w:r>
        <w:rPr>
          <w:noProof/>
        </w:rPr>
        <w:t>31</w:t>
      </w:r>
      <w:r>
        <w:rPr>
          <w:noProof/>
        </w:rPr>
        <w:fldChar w:fldCharType="end"/>
      </w:r>
    </w:p>
    <w:p w14:paraId="0534E6B0" w14:textId="1006FACB"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_Toc169937377 \h </w:instrText>
      </w:r>
      <w:r>
        <w:rPr>
          <w:noProof/>
        </w:rPr>
      </w:r>
      <w:r>
        <w:rPr>
          <w:noProof/>
        </w:rPr>
        <w:fldChar w:fldCharType="separate"/>
      </w:r>
      <w:r>
        <w:rPr>
          <w:noProof/>
        </w:rPr>
        <w:t>32</w:t>
      </w:r>
      <w:r>
        <w:rPr>
          <w:noProof/>
        </w:rPr>
        <w:fldChar w:fldCharType="end"/>
      </w:r>
    </w:p>
    <w:p w14:paraId="5982ACA7" w14:textId="052CEDFC"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_Toc169937378 \h </w:instrText>
      </w:r>
      <w:r>
        <w:rPr>
          <w:noProof/>
        </w:rPr>
      </w:r>
      <w:r>
        <w:rPr>
          <w:noProof/>
        </w:rPr>
        <w:fldChar w:fldCharType="separate"/>
      </w:r>
      <w:r>
        <w:rPr>
          <w:noProof/>
        </w:rPr>
        <w:t>32</w:t>
      </w:r>
      <w:r>
        <w:rPr>
          <w:noProof/>
        </w:rPr>
        <w:fldChar w:fldCharType="end"/>
      </w:r>
    </w:p>
    <w:p w14:paraId="05265DC9" w14:textId="7DD9E23F"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_Toc169937379 \h </w:instrText>
      </w:r>
      <w:r>
        <w:rPr>
          <w:noProof/>
        </w:rPr>
      </w:r>
      <w:r>
        <w:rPr>
          <w:noProof/>
        </w:rPr>
        <w:fldChar w:fldCharType="separate"/>
      </w:r>
      <w:r>
        <w:rPr>
          <w:noProof/>
        </w:rPr>
        <w:t>32</w:t>
      </w:r>
      <w:r>
        <w:rPr>
          <w:noProof/>
        </w:rPr>
        <w:fldChar w:fldCharType="end"/>
      </w:r>
    </w:p>
    <w:p w14:paraId="2BE896B4" w14:textId="36072D1D"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_Toc169937380 \h </w:instrText>
      </w:r>
      <w:r>
        <w:rPr>
          <w:noProof/>
        </w:rPr>
      </w:r>
      <w:r>
        <w:rPr>
          <w:noProof/>
        </w:rPr>
        <w:fldChar w:fldCharType="separate"/>
      </w:r>
      <w:r>
        <w:rPr>
          <w:noProof/>
        </w:rPr>
        <w:t>32</w:t>
      </w:r>
      <w:r>
        <w:rPr>
          <w:noProof/>
        </w:rPr>
        <w:fldChar w:fldCharType="end"/>
      </w:r>
    </w:p>
    <w:p w14:paraId="14EA3117" w14:textId="64FD97C6"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_Toc169937381 \h </w:instrText>
      </w:r>
      <w:r>
        <w:rPr>
          <w:noProof/>
        </w:rPr>
      </w:r>
      <w:r>
        <w:rPr>
          <w:noProof/>
        </w:rPr>
        <w:fldChar w:fldCharType="separate"/>
      </w:r>
      <w:r>
        <w:rPr>
          <w:noProof/>
        </w:rPr>
        <w:t>32</w:t>
      </w:r>
      <w:r>
        <w:rPr>
          <w:noProof/>
        </w:rPr>
        <w:fldChar w:fldCharType="end"/>
      </w:r>
    </w:p>
    <w:p w14:paraId="7769ED95" w14:textId="17A11A41"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_Toc169937382 \h </w:instrText>
      </w:r>
      <w:r>
        <w:rPr>
          <w:noProof/>
        </w:rPr>
      </w:r>
      <w:r>
        <w:rPr>
          <w:noProof/>
        </w:rPr>
        <w:fldChar w:fldCharType="separate"/>
      </w:r>
      <w:r>
        <w:rPr>
          <w:noProof/>
        </w:rPr>
        <w:t>32</w:t>
      </w:r>
      <w:r>
        <w:rPr>
          <w:noProof/>
        </w:rPr>
        <w:fldChar w:fldCharType="end"/>
      </w:r>
    </w:p>
    <w:p w14:paraId="35CC701B" w14:textId="723A21A9"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_Toc169937383 \h </w:instrText>
      </w:r>
      <w:r>
        <w:rPr>
          <w:noProof/>
        </w:rPr>
      </w:r>
      <w:r>
        <w:rPr>
          <w:noProof/>
        </w:rPr>
        <w:fldChar w:fldCharType="separate"/>
      </w:r>
      <w:r>
        <w:rPr>
          <w:noProof/>
        </w:rPr>
        <w:t>32</w:t>
      </w:r>
      <w:r>
        <w:rPr>
          <w:noProof/>
        </w:rPr>
        <w:fldChar w:fldCharType="end"/>
      </w:r>
    </w:p>
    <w:p w14:paraId="7EF582C3" w14:textId="38F19448"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_Toc169937384 \h </w:instrText>
      </w:r>
      <w:r>
        <w:rPr>
          <w:noProof/>
        </w:rPr>
      </w:r>
      <w:r>
        <w:rPr>
          <w:noProof/>
        </w:rPr>
        <w:fldChar w:fldCharType="separate"/>
      </w:r>
      <w:r>
        <w:rPr>
          <w:noProof/>
        </w:rPr>
        <w:t>32</w:t>
      </w:r>
      <w:r>
        <w:rPr>
          <w:noProof/>
        </w:rPr>
        <w:fldChar w:fldCharType="end"/>
      </w:r>
    </w:p>
    <w:p w14:paraId="2BA67391" w14:textId="14B666CF"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authentications (Collection)</w:t>
      </w:r>
      <w:r>
        <w:rPr>
          <w:noProof/>
        </w:rPr>
        <w:tab/>
      </w:r>
      <w:r>
        <w:rPr>
          <w:noProof/>
        </w:rPr>
        <w:fldChar w:fldCharType="begin" w:fldLock="1"/>
      </w:r>
      <w:r>
        <w:rPr>
          <w:noProof/>
        </w:rPr>
        <w:instrText xml:space="preserve"> PAGEREF _Toc169937385 \h </w:instrText>
      </w:r>
      <w:r>
        <w:rPr>
          <w:noProof/>
        </w:rPr>
      </w:r>
      <w:r>
        <w:rPr>
          <w:noProof/>
        </w:rPr>
        <w:fldChar w:fldCharType="separate"/>
      </w:r>
      <w:r>
        <w:rPr>
          <w:noProof/>
        </w:rPr>
        <w:t>33</w:t>
      </w:r>
      <w:r>
        <w:rPr>
          <w:noProof/>
        </w:rPr>
        <w:fldChar w:fldCharType="end"/>
      </w:r>
    </w:p>
    <w:p w14:paraId="2BAC5DEA" w14:textId="11890727"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_Toc169937386 \h </w:instrText>
      </w:r>
      <w:r>
        <w:rPr>
          <w:noProof/>
        </w:rPr>
      </w:r>
      <w:r>
        <w:rPr>
          <w:noProof/>
        </w:rPr>
        <w:fldChar w:fldCharType="separate"/>
      </w:r>
      <w:r>
        <w:rPr>
          <w:noProof/>
        </w:rPr>
        <w:t>33</w:t>
      </w:r>
      <w:r>
        <w:rPr>
          <w:noProof/>
        </w:rPr>
        <w:fldChar w:fldCharType="end"/>
      </w:r>
    </w:p>
    <w:p w14:paraId="0E9BA47D" w14:textId="631A7B77"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_Toc169937387 \h </w:instrText>
      </w:r>
      <w:r>
        <w:rPr>
          <w:noProof/>
        </w:rPr>
      </w:r>
      <w:r>
        <w:rPr>
          <w:noProof/>
        </w:rPr>
        <w:fldChar w:fldCharType="separate"/>
      </w:r>
      <w:r>
        <w:rPr>
          <w:noProof/>
        </w:rPr>
        <w:t>33</w:t>
      </w:r>
      <w:r>
        <w:rPr>
          <w:noProof/>
        </w:rPr>
        <w:fldChar w:fldCharType="end"/>
      </w:r>
    </w:p>
    <w:p w14:paraId="04021805" w14:textId="07BFB421"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_Toc169937388 \h </w:instrText>
      </w:r>
      <w:r>
        <w:rPr>
          <w:noProof/>
        </w:rPr>
      </w:r>
      <w:r>
        <w:rPr>
          <w:noProof/>
        </w:rPr>
        <w:fldChar w:fldCharType="separate"/>
      </w:r>
      <w:r>
        <w:rPr>
          <w:noProof/>
        </w:rPr>
        <w:t>33</w:t>
      </w:r>
      <w:r>
        <w:rPr>
          <w:noProof/>
        </w:rPr>
        <w:fldChar w:fldCharType="end"/>
      </w:r>
    </w:p>
    <w:p w14:paraId="5F602BAA" w14:textId="2E632ECD"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097328">
        <w:rPr>
          <w:noProof/>
          <w:lang w:val="fr-FR"/>
        </w:rPr>
        <w:t>authentication (Document)</w:t>
      </w:r>
      <w:r>
        <w:rPr>
          <w:noProof/>
        </w:rPr>
        <w:tab/>
      </w:r>
      <w:r>
        <w:rPr>
          <w:noProof/>
        </w:rPr>
        <w:fldChar w:fldCharType="begin" w:fldLock="1"/>
      </w:r>
      <w:r>
        <w:rPr>
          <w:noProof/>
        </w:rPr>
        <w:instrText xml:space="preserve"> PAGEREF _Toc169937389 \h </w:instrText>
      </w:r>
      <w:r>
        <w:rPr>
          <w:noProof/>
        </w:rPr>
      </w:r>
      <w:r>
        <w:rPr>
          <w:noProof/>
        </w:rPr>
        <w:fldChar w:fldCharType="separate"/>
      </w:r>
      <w:r>
        <w:rPr>
          <w:noProof/>
        </w:rPr>
        <w:t>35</w:t>
      </w:r>
      <w:r>
        <w:rPr>
          <w:noProof/>
        </w:rPr>
        <w:fldChar w:fldCharType="end"/>
      </w:r>
    </w:p>
    <w:p w14:paraId="07780D46" w14:textId="2CDBFB06"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_Toc169937390 \h </w:instrText>
      </w:r>
      <w:r>
        <w:rPr>
          <w:noProof/>
        </w:rPr>
      </w:r>
      <w:r>
        <w:rPr>
          <w:noProof/>
        </w:rPr>
        <w:fldChar w:fldCharType="separate"/>
      </w:r>
      <w:r>
        <w:rPr>
          <w:noProof/>
        </w:rPr>
        <w:t>35</w:t>
      </w:r>
      <w:r>
        <w:rPr>
          <w:noProof/>
        </w:rPr>
        <w:fldChar w:fldCharType="end"/>
      </w:r>
    </w:p>
    <w:p w14:paraId="23A1FB37" w14:textId="15B75076"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_Toc169937391 \h </w:instrText>
      </w:r>
      <w:r>
        <w:rPr>
          <w:noProof/>
        </w:rPr>
      </w:r>
      <w:r>
        <w:rPr>
          <w:noProof/>
        </w:rPr>
        <w:fldChar w:fldCharType="separate"/>
      </w:r>
      <w:r>
        <w:rPr>
          <w:noProof/>
        </w:rPr>
        <w:t>35</w:t>
      </w:r>
      <w:r>
        <w:rPr>
          <w:noProof/>
        </w:rPr>
        <w:fldChar w:fldCharType="end"/>
      </w:r>
    </w:p>
    <w:p w14:paraId="182F3D15" w14:textId="0EBA5548"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_Toc169937392 \h </w:instrText>
      </w:r>
      <w:r>
        <w:rPr>
          <w:noProof/>
        </w:rPr>
      </w:r>
      <w:r>
        <w:rPr>
          <w:noProof/>
        </w:rPr>
        <w:fldChar w:fldCharType="separate"/>
      </w:r>
      <w:r>
        <w:rPr>
          <w:noProof/>
        </w:rPr>
        <w:t>35</w:t>
      </w:r>
      <w:r>
        <w:rPr>
          <w:noProof/>
        </w:rPr>
        <w:fldChar w:fldCharType="end"/>
      </w:r>
    </w:p>
    <w:p w14:paraId="674708C5" w14:textId="33A14D99"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_Toc169937393 \h </w:instrText>
      </w:r>
      <w:r>
        <w:rPr>
          <w:noProof/>
        </w:rPr>
      </w:r>
      <w:r>
        <w:rPr>
          <w:noProof/>
        </w:rPr>
        <w:fldChar w:fldCharType="separate"/>
      </w:r>
      <w:r>
        <w:rPr>
          <w:noProof/>
        </w:rPr>
        <w:t>37</w:t>
      </w:r>
      <w:r>
        <w:rPr>
          <w:noProof/>
        </w:rPr>
        <w:fldChar w:fldCharType="end"/>
      </w:r>
    </w:p>
    <w:p w14:paraId="2B286BF9" w14:textId="11ECFBFB"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_Toc169937394 \h </w:instrText>
      </w:r>
      <w:r>
        <w:rPr>
          <w:noProof/>
        </w:rPr>
      </w:r>
      <w:r>
        <w:rPr>
          <w:noProof/>
        </w:rPr>
        <w:fldChar w:fldCharType="separate"/>
      </w:r>
      <w:r>
        <w:rPr>
          <w:noProof/>
        </w:rPr>
        <w:t>37</w:t>
      </w:r>
      <w:r>
        <w:rPr>
          <w:noProof/>
        </w:rPr>
        <w:fldChar w:fldCharType="end"/>
      </w:r>
    </w:p>
    <w:p w14:paraId="48C2F358" w14:textId="242A1814"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_Toc169937395 \h </w:instrText>
      </w:r>
      <w:r>
        <w:rPr>
          <w:noProof/>
        </w:rPr>
      </w:r>
      <w:r>
        <w:rPr>
          <w:noProof/>
        </w:rPr>
        <w:fldChar w:fldCharType="separate"/>
      </w:r>
      <w:r>
        <w:rPr>
          <w:noProof/>
        </w:rPr>
        <w:t>37</w:t>
      </w:r>
      <w:r>
        <w:rPr>
          <w:noProof/>
        </w:rPr>
        <w:fldChar w:fldCharType="end"/>
      </w:r>
    </w:p>
    <w:p w14:paraId="79FE402C" w14:textId="38CDC997"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_Toc169937396 \h </w:instrText>
      </w:r>
      <w:r>
        <w:rPr>
          <w:noProof/>
        </w:rPr>
      </w:r>
      <w:r>
        <w:rPr>
          <w:noProof/>
        </w:rPr>
        <w:fldChar w:fldCharType="separate"/>
      </w:r>
      <w:r>
        <w:rPr>
          <w:noProof/>
        </w:rPr>
        <w:t>37</w:t>
      </w:r>
      <w:r>
        <w:rPr>
          <w:noProof/>
        </w:rPr>
        <w:fldChar w:fldCharType="end"/>
      </w:r>
    </w:p>
    <w:p w14:paraId="29F0C395" w14:textId="1E721A3D"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sidRPr="0009732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097328">
        <w:rPr>
          <w:noProof/>
          <w:lang w:val="en-US"/>
        </w:rPr>
        <w:t>Structured data types</w:t>
      </w:r>
      <w:r>
        <w:rPr>
          <w:noProof/>
        </w:rPr>
        <w:tab/>
      </w:r>
      <w:r>
        <w:rPr>
          <w:noProof/>
        </w:rPr>
        <w:fldChar w:fldCharType="begin" w:fldLock="1"/>
      </w:r>
      <w:r>
        <w:rPr>
          <w:noProof/>
        </w:rPr>
        <w:instrText xml:space="preserve"> PAGEREF _Toc169937397 \h </w:instrText>
      </w:r>
      <w:r>
        <w:rPr>
          <w:noProof/>
        </w:rPr>
      </w:r>
      <w:r>
        <w:rPr>
          <w:noProof/>
        </w:rPr>
        <w:fldChar w:fldCharType="separate"/>
      </w:r>
      <w:r>
        <w:rPr>
          <w:noProof/>
        </w:rPr>
        <w:t>37</w:t>
      </w:r>
      <w:r>
        <w:rPr>
          <w:noProof/>
        </w:rPr>
        <w:fldChar w:fldCharType="end"/>
      </w:r>
    </w:p>
    <w:p w14:paraId="148BFEAD" w14:textId="5FF48ADE"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_Toc169937398 \h </w:instrText>
      </w:r>
      <w:r>
        <w:rPr>
          <w:noProof/>
        </w:rPr>
      </w:r>
      <w:r>
        <w:rPr>
          <w:noProof/>
        </w:rPr>
        <w:fldChar w:fldCharType="separate"/>
      </w:r>
      <w:r>
        <w:rPr>
          <w:noProof/>
        </w:rPr>
        <w:t>37</w:t>
      </w:r>
      <w:r>
        <w:rPr>
          <w:noProof/>
        </w:rPr>
        <w:fldChar w:fldCharType="end"/>
      </w:r>
    </w:p>
    <w:p w14:paraId="59B5FAA1" w14:textId="386330FB"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AuthInfo</w:t>
      </w:r>
      <w:r>
        <w:rPr>
          <w:noProof/>
        </w:rPr>
        <w:tab/>
      </w:r>
      <w:r>
        <w:rPr>
          <w:noProof/>
        </w:rPr>
        <w:fldChar w:fldCharType="begin" w:fldLock="1"/>
      </w:r>
      <w:r>
        <w:rPr>
          <w:noProof/>
        </w:rPr>
        <w:instrText xml:space="preserve"> PAGEREF _Toc169937399 \h </w:instrText>
      </w:r>
      <w:r>
        <w:rPr>
          <w:noProof/>
        </w:rPr>
      </w:r>
      <w:r>
        <w:rPr>
          <w:noProof/>
        </w:rPr>
        <w:fldChar w:fldCharType="separate"/>
      </w:r>
      <w:r>
        <w:rPr>
          <w:noProof/>
        </w:rPr>
        <w:t>38</w:t>
      </w:r>
      <w:r>
        <w:rPr>
          <w:noProof/>
        </w:rPr>
        <w:fldChar w:fldCharType="end"/>
      </w:r>
    </w:p>
    <w:p w14:paraId="355CCCC7" w14:textId="5FE34E4D"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AuthContext</w:t>
      </w:r>
      <w:r>
        <w:rPr>
          <w:noProof/>
        </w:rPr>
        <w:tab/>
      </w:r>
      <w:r>
        <w:rPr>
          <w:noProof/>
        </w:rPr>
        <w:fldChar w:fldCharType="begin" w:fldLock="1"/>
      </w:r>
      <w:r>
        <w:rPr>
          <w:noProof/>
        </w:rPr>
        <w:instrText xml:space="preserve"> PAGEREF _Toc169937400 \h </w:instrText>
      </w:r>
      <w:r>
        <w:rPr>
          <w:noProof/>
        </w:rPr>
      </w:r>
      <w:r>
        <w:rPr>
          <w:noProof/>
        </w:rPr>
        <w:fldChar w:fldCharType="separate"/>
      </w:r>
      <w:r>
        <w:rPr>
          <w:noProof/>
        </w:rPr>
        <w:t>38</w:t>
      </w:r>
      <w:r>
        <w:rPr>
          <w:noProof/>
        </w:rPr>
        <w:fldChar w:fldCharType="end"/>
      </w:r>
    </w:p>
    <w:p w14:paraId="4428C369" w14:textId="71AB5ABD"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AuthConfirmationData</w:t>
      </w:r>
      <w:r>
        <w:rPr>
          <w:noProof/>
        </w:rPr>
        <w:tab/>
      </w:r>
      <w:r>
        <w:rPr>
          <w:noProof/>
        </w:rPr>
        <w:fldChar w:fldCharType="begin" w:fldLock="1"/>
      </w:r>
      <w:r>
        <w:rPr>
          <w:noProof/>
        </w:rPr>
        <w:instrText xml:space="preserve"> PAGEREF _Toc169937401 \h </w:instrText>
      </w:r>
      <w:r>
        <w:rPr>
          <w:noProof/>
        </w:rPr>
      </w:r>
      <w:r>
        <w:rPr>
          <w:noProof/>
        </w:rPr>
        <w:fldChar w:fldCharType="separate"/>
      </w:r>
      <w:r>
        <w:rPr>
          <w:noProof/>
        </w:rPr>
        <w:t>38</w:t>
      </w:r>
      <w:r>
        <w:rPr>
          <w:noProof/>
        </w:rPr>
        <w:fldChar w:fldCharType="end"/>
      </w:r>
    </w:p>
    <w:p w14:paraId="6ADD7A2B" w14:textId="78E579F0"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AuthConfirmationResponse</w:t>
      </w:r>
      <w:r>
        <w:rPr>
          <w:noProof/>
        </w:rPr>
        <w:tab/>
      </w:r>
      <w:r>
        <w:rPr>
          <w:noProof/>
        </w:rPr>
        <w:fldChar w:fldCharType="begin" w:fldLock="1"/>
      </w:r>
      <w:r>
        <w:rPr>
          <w:noProof/>
        </w:rPr>
        <w:instrText xml:space="preserve"> PAGEREF _Toc169937402 \h </w:instrText>
      </w:r>
      <w:r>
        <w:rPr>
          <w:noProof/>
        </w:rPr>
      </w:r>
      <w:r>
        <w:rPr>
          <w:noProof/>
        </w:rPr>
        <w:fldChar w:fldCharType="separate"/>
      </w:r>
      <w:r>
        <w:rPr>
          <w:noProof/>
        </w:rPr>
        <w:t>39</w:t>
      </w:r>
      <w:r>
        <w:rPr>
          <w:noProof/>
        </w:rPr>
        <w:fldChar w:fldCharType="end"/>
      </w:r>
    </w:p>
    <w:p w14:paraId="4DA4BA75" w14:textId="41428774"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sidRPr="0009732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097328">
        <w:rPr>
          <w:noProof/>
          <w:lang w:val="en-US"/>
        </w:rPr>
        <w:t>Simple data types and enumerations</w:t>
      </w:r>
      <w:r>
        <w:rPr>
          <w:noProof/>
        </w:rPr>
        <w:tab/>
      </w:r>
      <w:r>
        <w:rPr>
          <w:noProof/>
        </w:rPr>
        <w:fldChar w:fldCharType="begin" w:fldLock="1"/>
      </w:r>
      <w:r>
        <w:rPr>
          <w:noProof/>
        </w:rPr>
        <w:instrText xml:space="preserve"> PAGEREF _Toc169937403 \h </w:instrText>
      </w:r>
      <w:r>
        <w:rPr>
          <w:noProof/>
        </w:rPr>
      </w:r>
      <w:r>
        <w:rPr>
          <w:noProof/>
        </w:rPr>
        <w:fldChar w:fldCharType="separate"/>
      </w:r>
      <w:r>
        <w:rPr>
          <w:noProof/>
        </w:rPr>
        <w:t>39</w:t>
      </w:r>
      <w:r>
        <w:rPr>
          <w:noProof/>
        </w:rPr>
        <w:fldChar w:fldCharType="end"/>
      </w:r>
    </w:p>
    <w:p w14:paraId="4391F7A4" w14:textId="38D44ED9"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_Toc169937404 \h </w:instrText>
      </w:r>
      <w:r>
        <w:rPr>
          <w:noProof/>
        </w:rPr>
      </w:r>
      <w:r>
        <w:rPr>
          <w:noProof/>
        </w:rPr>
        <w:fldChar w:fldCharType="separate"/>
      </w:r>
      <w:r>
        <w:rPr>
          <w:noProof/>
        </w:rPr>
        <w:t>39</w:t>
      </w:r>
      <w:r>
        <w:rPr>
          <w:noProof/>
        </w:rPr>
        <w:fldChar w:fldCharType="end"/>
      </w:r>
    </w:p>
    <w:p w14:paraId="51D61FF3" w14:textId="437B6E67" w:rsidR="00CF0A36" w:rsidRDefault="00CF0A36">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_Toc169937405 \h </w:instrText>
      </w:r>
      <w:r>
        <w:rPr>
          <w:noProof/>
        </w:rPr>
      </w:r>
      <w:r>
        <w:rPr>
          <w:noProof/>
        </w:rPr>
        <w:fldChar w:fldCharType="separate"/>
      </w:r>
      <w:r>
        <w:rPr>
          <w:noProof/>
        </w:rPr>
        <w:t>39</w:t>
      </w:r>
      <w:r>
        <w:rPr>
          <w:noProof/>
        </w:rPr>
        <w:fldChar w:fldCharType="end"/>
      </w:r>
    </w:p>
    <w:p w14:paraId="1E949129" w14:textId="5685D139"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_Toc169937406 \h </w:instrText>
      </w:r>
      <w:r>
        <w:rPr>
          <w:noProof/>
        </w:rPr>
      </w:r>
      <w:r>
        <w:rPr>
          <w:noProof/>
        </w:rPr>
        <w:fldChar w:fldCharType="separate"/>
      </w:r>
      <w:r>
        <w:rPr>
          <w:noProof/>
        </w:rPr>
        <w:t>39</w:t>
      </w:r>
      <w:r>
        <w:rPr>
          <w:noProof/>
        </w:rPr>
        <w:fldChar w:fldCharType="end"/>
      </w:r>
    </w:p>
    <w:p w14:paraId="44918A3E" w14:textId="52F2574A"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_Toc169937407 \h </w:instrText>
      </w:r>
      <w:r>
        <w:rPr>
          <w:noProof/>
        </w:rPr>
      </w:r>
      <w:r>
        <w:rPr>
          <w:noProof/>
        </w:rPr>
        <w:fldChar w:fldCharType="separate"/>
      </w:r>
      <w:r>
        <w:rPr>
          <w:noProof/>
        </w:rPr>
        <w:t>39</w:t>
      </w:r>
      <w:r>
        <w:rPr>
          <w:noProof/>
        </w:rPr>
        <w:fldChar w:fldCharType="end"/>
      </w:r>
    </w:p>
    <w:p w14:paraId="1E7136C8" w14:textId="327D2E83"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_Toc169937408 \h </w:instrText>
      </w:r>
      <w:r>
        <w:rPr>
          <w:noProof/>
        </w:rPr>
      </w:r>
      <w:r>
        <w:rPr>
          <w:noProof/>
        </w:rPr>
        <w:fldChar w:fldCharType="separate"/>
      </w:r>
      <w:r>
        <w:rPr>
          <w:noProof/>
        </w:rPr>
        <w:t>39</w:t>
      </w:r>
      <w:r>
        <w:rPr>
          <w:noProof/>
        </w:rPr>
        <w:fldChar w:fldCharType="end"/>
      </w:r>
    </w:p>
    <w:p w14:paraId="784F4A5B" w14:textId="55F508F4" w:rsidR="00CF0A36" w:rsidRDefault="00CF0A36">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_Toc169937409 \h </w:instrText>
      </w:r>
      <w:r>
        <w:rPr>
          <w:noProof/>
        </w:rPr>
      </w:r>
      <w:r>
        <w:rPr>
          <w:noProof/>
        </w:rPr>
        <w:fldChar w:fldCharType="separate"/>
      </w:r>
      <w:r>
        <w:rPr>
          <w:noProof/>
        </w:rPr>
        <w:t>39</w:t>
      </w:r>
      <w:r>
        <w:rPr>
          <w:noProof/>
        </w:rPr>
        <w:fldChar w:fldCharType="end"/>
      </w:r>
    </w:p>
    <w:p w14:paraId="14E46BA3" w14:textId="7A4AE302"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_Toc169937410 \h </w:instrText>
      </w:r>
      <w:r>
        <w:rPr>
          <w:noProof/>
        </w:rPr>
      </w:r>
      <w:r>
        <w:rPr>
          <w:noProof/>
        </w:rPr>
        <w:fldChar w:fldCharType="separate"/>
      </w:r>
      <w:r>
        <w:rPr>
          <w:noProof/>
        </w:rPr>
        <w:t>40</w:t>
      </w:r>
      <w:r>
        <w:rPr>
          <w:noProof/>
        </w:rPr>
        <w:fldChar w:fldCharType="end"/>
      </w:r>
    </w:p>
    <w:p w14:paraId="1A021952" w14:textId="41BD924A"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_Toc169937411 \h </w:instrText>
      </w:r>
      <w:r>
        <w:rPr>
          <w:noProof/>
        </w:rPr>
      </w:r>
      <w:r>
        <w:rPr>
          <w:noProof/>
        </w:rPr>
        <w:fldChar w:fldCharType="separate"/>
      </w:r>
      <w:r>
        <w:rPr>
          <w:noProof/>
        </w:rPr>
        <w:t>40</w:t>
      </w:r>
      <w:r>
        <w:rPr>
          <w:noProof/>
        </w:rPr>
        <w:fldChar w:fldCharType="end"/>
      </w:r>
    </w:p>
    <w:p w14:paraId="5D920EBE" w14:textId="09477888" w:rsidR="00CF0A36" w:rsidRDefault="00CF0A36">
      <w:pPr>
        <w:pStyle w:val="TOC3"/>
        <w:rPr>
          <w:rFonts w:asciiTheme="minorHAnsi" w:eastAsiaTheme="minorEastAsia" w:hAnsiTheme="minorHAnsi" w:cstheme="minorBidi"/>
          <w:noProof/>
          <w:kern w:val="2"/>
          <w:sz w:val="24"/>
          <w:szCs w:val="24"/>
          <w:lang w:eastAsia="en-GB"/>
          <w14:ligatures w14:val="standardContextual"/>
        </w:rPr>
      </w:pPr>
      <w:r w:rsidRPr="00097328">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097328">
        <w:rPr>
          <w:noProof/>
          <w:lang w:val="en-US"/>
        </w:rPr>
        <w:t>HTTP redirection</w:t>
      </w:r>
      <w:r>
        <w:rPr>
          <w:noProof/>
        </w:rPr>
        <w:tab/>
      </w:r>
      <w:r>
        <w:rPr>
          <w:noProof/>
        </w:rPr>
        <w:fldChar w:fldCharType="begin" w:fldLock="1"/>
      </w:r>
      <w:r>
        <w:rPr>
          <w:noProof/>
        </w:rPr>
        <w:instrText xml:space="preserve"> PAGEREF _Toc169937412 \h </w:instrText>
      </w:r>
      <w:r>
        <w:rPr>
          <w:noProof/>
        </w:rPr>
      </w:r>
      <w:r>
        <w:rPr>
          <w:noProof/>
        </w:rPr>
        <w:fldChar w:fldCharType="separate"/>
      </w:r>
      <w:r>
        <w:rPr>
          <w:noProof/>
        </w:rPr>
        <w:t>40</w:t>
      </w:r>
      <w:r>
        <w:rPr>
          <w:noProof/>
        </w:rPr>
        <w:fldChar w:fldCharType="end"/>
      </w:r>
    </w:p>
    <w:p w14:paraId="474C7274" w14:textId="4D46303F" w:rsidR="00CF0A36" w:rsidRDefault="00CF0A36" w:rsidP="00CF0A3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_Toc169937413 \h </w:instrText>
      </w:r>
      <w:r>
        <w:rPr>
          <w:noProof/>
        </w:rPr>
      </w:r>
      <w:r>
        <w:rPr>
          <w:noProof/>
        </w:rPr>
        <w:fldChar w:fldCharType="separate"/>
      </w:r>
      <w:r>
        <w:rPr>
          <w:noProof/>
        </w:rPr>
        <w:t>41</w:t>
      </w:r>
      <w:r>
        <w:rPr>
          <w:noProof/>
        </w:rPr>
        <w:fldChar w:fldCharType="end"/>
      </w:r>
    </w:p>
    <w:p w14:paraId="5ACFA767" w14:textId="09CB1ED6" w:rsidR="00CF0A36" w:rsidRDefault="00CF0A3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_Toc169937414 \h </w:instrText>
      </w:r>
      <w:r>
        <w:rPr>
          <w:noProof/>
        </w:rPr>
      </w:r>
      <w:r>
        <w:rPr>
          <w:noProof/>
        </w:rPr>
        <w:fldChar w:fldCharType="separate"/>
      </w:r>
      <w:r>
        <w:rPr>
          <w:noProof/>
        </w:rPr>
        <w:t>41</w:t>
      </w:r>
      <w:r>
        <w:rPr>
          <w:noProof/>
        </w:rPr>
        <w:fldChar w:fldCharType="end"/>
      </w:r>
    </w:p>
    <w:p w14:paraId="6B55FD65" w14:textId="6701E9E5" w:rsidR="00CF0A36" w:rsidRDefault="00CF0A36">
      <w:pPr>
        <w:pStyle w:val="TOC1"/>
        <w:rPr>
          <w:rFonts w:asciiTheme="minorHAnsi" w:eastAsiaTheme="minorEastAsia" w:hAnsiTheme="minorHAnsi" w:cstheme="minorBidi"/>
          <w:noProof/>
          <w:kern w:val="2"/>
          <w:sz w:val="24"/>
          <w:szCs w:val="24"/>
          <w:lang w:eastAsia="en-GB"/>
          <w14:ligatures w14:val="standardContextual"/>
        </w:rPr>
      </w:pPr>
      <w:r w:rsidRPr="00097328">
        <w:rPr>
          <w:noProof/>
          <w:lang w:val="fi-FI"/>
        </w:rPr>
        <w:t>A.2</w:t>
      </w:r>
      <w:r>
        <w:rPr>
          <w:rFonts w:asciiTheme="minorHAnsi" w:eastAsiaTheme="minorEastAsia" w:hAnsiTheme="minorHAnsi" w:cstheme="minorBidi"/>
          <w:noProof/>
          <w:kern w:val="2"/>
          <w:sz w:val="24"/>
          <w:szCs w:val="24"/>
          <w:lang w:eastAsia="en-GB"/>
          <w14:ligatures w14:val="standardContextual"/>
        </w:rPr>
        <w:tab/>
      </w:r>
      <w:r w:rsidRPr="00097328">
        <w:rPr>
          <w:noProof/>
          <w:lang w:val="fi-FI" w:eastAsia="zh-CN"/>
        </w:rPr>
        <w:t>Nnssaaf_NSSAA</w:t>
      </w:r>
      <w:r w:rsidRPr="00097328">
        <w:rPr>
          <w:noProof/>
          <w:lang w:val="fi-FI"/>
        </w:rPr>
        <w:t xml:space="preserve"> API</w:t>
      </w:r>
      <w:r>
        <w:rPr>
          <w:noProof/>
        </w:rPr>
        <w:tab/>
      </w:r>
      <w:r>
        <w:rPr>
          <w:noProof/>
        </w:rPr>
        <w:fldChar w:fldCharType="begin" w:fldLock="1"/>
      </w:r>
      <w:r>
        <w:rPr>
          <w:noProof/>
        </w:rPr>
        <w:instrText xml:space="preserve"> PAGEREF _Toc169937415 \h </w:instrText>
      </w:r>
      <w:r>
        <w:rPr>
          <w:noProof/>
        </w:rPr>
      </w:r>
      <w:r>
        <w:rPr>
          <w:noProof/>
        </w:rPr>
        <w:fldChar w:fldCharType="separate"/>
      </w:r>
      <w:r>
        <w:rPr>
          <w:noProof/>
        </w:rPr>
        <w:t>41</w:t>
      </w:r>
      <w:r>
        <w:rPr>
          <w:noProof/>
        </w:rPr>
        <w:fldChar w:fldCharType="end"/>
      </w:r>
    </w:p>
    <w:p w14:paraId="5CE709DF" w14:textId="2D64D45C" w:rsidR="00CF0A36" w:rsidRDefault="00CF0A3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Nnssaaf_AIW</w:t>
      </w:r>
      <w:r>
        <w:rPr>
          <w:noProof/>
        </w:rPr>
        <w:t xml:space="preserve"> API</w:t>
      </w:r>
      <w:r>
        <w:rPr>
          <w:noProof/>
        </w:rPr>
        <w:tab/>
      </w:r>
      <w:r>
        <w:rPr>
          <w:noProof/>
        </w:rPr>
        <w:fldChar w:fldCharType="begin" w:fldLock="1"/>
      </w:r>
      <w:r>
        <w:rPr>
          <w:noProof/>
        </w:rPr>
        <w:instrText xml:space="preserve"> PAGEREF _Toc169937416 \h </w:instrText>
      </w:r>
      <w:r>
        <w:rPr>
          <w:noProof/>
        </w:rPr>
      </w:r>
      <w:r>
        <w:rPr>
          <w:noProof/>
        </w:rPr>
        <w:fldChar w:fldCharType="separate"/>
      </w:r>
      <w:r>
        <w:rPr>
          <w:noProof/>
        </w:rPr>
        <w:t>47</w:t>
      </w:r>
      <w:r>
        <w:rPr>
          <w:noProof/>
        </w:rPr>
        <w:fldChar w:fldCharType="end"/>
      </w:r>
    </w:p>
    <w:p w14:paraId="2672855B" w14:textId="0CEEF896" w:rsidR="00CF0A36" w:rsidRDefault="00CF0A36" w:rsidP="00CF0A3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_Toc169937417 \h </w:instrText>
      </w:r>
      <w:r>
        <w:rPr>
          <w:noProof/>
        </w:rPr>
      </w:r>
      <w:r>
        <w:rPr>
          <w:noProof/>
        </w:rPr>
        <w:fldChar w:fldCharType="separate"/>
      </w:r>
      <w:r>
        <w:rPr>
          <w:noProof/>
        </w:rPr>
        <w:t>50</w:t>
      </w:r>
      <w:r>
        <w:rPr>
          <w:noProof/>
        </w:rPr>
        <w:fldChar w:fldCharType="end"/>
      </w:r>
    </w:p>
    <w:p w14:paraId="46650238" w14:textId="1272C9A1" w:rsidR="00080512" w:rsidRPr="004D3578" w:rsidRDefault="00F6741D">
      <w:r>
        <w:rPr>
          <w:noProof/>
          <w:sz w:val="22"/>
        </w:rPr>
        <w:fldChar w:fldCharType="end"/>
      </w:r>
    </w:p>
    <w:p w14:paraId="2C13030D" w14:textId="77777777" w:rsidR="00080512" w:rsidRDefault="00080512" w:rsidP="00E23A93">
      <w:pPr>
        <w:pStyle w:val="Heading1"/>
      </w:pPr>
      <w:bookmarkStart w:id="9" w:name="_CRForeword"/>
      <w:bookmarkEnd w:id="9"/>
      <w:r w:rsidRPr="004D3578">
        <w:br w:type="page"/>
      </w:r>
      <w:bookmarkStart w:id="10" w:name="foreword"/>
      <w:bookmarkStart w:id="11" w:name="_Toc2086433"/>
      <w:bookmarkStart w:id="12" w:name="_Toc35971368"/>
      <w:bookmarkStart w:id="13" w:name="_Toc42953821"/>
      <w:bookmarkStart w:id="14" w:name="_Toc43463139"/>
      <w:bookmarkStart w:id="15" w:name="_Toc49847751"/>
      <w:bookmarkStart w:id="16" w:name="_Toc56497880"/>
      <w:bookmarkStart w:id="17" w:name="_Toc119699189"/>
      <w:bookmarkStart w:id="18" w:name="_Toc169937293"/>
      <w:bookmarkEnd w:id="10"/>
      <w:r w:rsidRPr="004D3578">
        <w:lastRenderedPageBreak/>
        <w:t>Foreword</w:t>
      </w:r>
      <w:bookmarkEnd w:id="11"/>
      <w:bookmarkEnd w:id="12"/>
      <w:bookmarkEnd w:id="13"/>
      <w:bookmarkEnd w:id="14"/>
      <w:bookmarkEnd w:id="15"/>
      <w:bookmarkEnd w:id="16"/>
      <w:bookmarkEnd w:id="17"/>
      <w:bookmarkEnd w:id="18"/>
    </w:p>
    <w:p w14:paraId="7068C1FE"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0" w:name="introduction"/>
      <w:bookmarkStart w:id="21" w:name="_CR1"/>
      <w:bookmarkEnd w:id="20"/>
      <w:bookmarkEnd w:id="21"/>
      <w:r w:rsidRPr="004D3578">
        <w:br w:type="page"/>
      </w:r>
      <w:bookmarkStart w:id="22" w:name="_Toc510696578"/>
      <w:bookmarkStart w:id="23" w:name="_Toc35971370"/>
      <w:bookmarkStart w:id="24" w:name="_Toc42953823"/>
      <w:bookmarkStart w:id="25" w:name="_Toc43463140"/>
      <w:bookmarkStart w:id="26" w:name="_Toc49847752"/>
      <w:bookmarkStart w:id="27" w:name="_Toc56497881"/>
      <w:bookmarkStart w:id="28" w:name="_Toc119699190"/>
      <w:bookmarkStart w:id="29" w:name="_Toc169937294"/>
      <w:r w:rsidRPr="004D3578">
        <w:lastRenderedPageBreak/>
        <w:t>1</w:t>
      </w:r>
      <w:r w:rsidRPr="004D3578">
        <w:tab/>
        <w:t>Scope</w:t>
      </w:r>
      <w:bookmarkEnd w:id="22"/>
      <w:bookmarkEnd w:id="23"/>
      <w:bookmarkEnd w:id="24"/>
      <w:bookmarkEnd w:id="25"/>
      <w:bookmarkEnd w:id="26"/>
      <w:bookmarkEnd w:id="27"/>
      <w:bookmarkEnd w:id="28"/>
      <w:bookmarkEnd w:id="29"/>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0" w:name="_CR2"/>
      <w:bookmarkStart w:id="31" w:name="_Toc510696579"/>
      <w:bookmarkStart w:id="32" w:name="_Toc35971371"/>
      <w:bookmarkStart w:id="33" w:name="_Toc42953824"/>
      <w:bookmarkStart w:id="34" w:name="_Toc43463141"/>
      <w:bookmarkStart w:id="35" w:name="_Toc49847753"/>
      <w:bookmarkStart w:id="36" w:name="_Toc56497882"/>
      <w:bookmarkStart w:id="37" w:name="_Toc119699191"/>
      <w:bookmarkStart w:id="38" w:name="_Toc169937295"/>
      <w:bookmarkEnd w:id="30"/>
      <w:r w:rsidRPr="004D3578">
        <w:t>2</w:t>
      </w:r>
      <w:r w:rsidRPr="004D3578">
        <w:tab/>
        <w:t>References</w:t>
      </w:r>
      <w:bookmarkEnd w:id="31"/>
      <w:bookmarkEnd w:id="32"/>
      <w:bookmarkEnd w:id="33"/>
      <w:bookmarkEnd w:id="34"/>
      <w:bookmarkEnd w:id="35"/>
      <w:bookmarkEnd w:id="36"/>
      <w:bookmarkEnd w:id="37"/>
      <w:bookmarkEnd w:id="38"/>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39"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39"/>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0" w:name="_Toc510696580"/>
      <w:bookmarkStart w:id="41" w:name="_Toc35971372"/>
      <w:bookmarkStart w:id="42" w:name="_Toc42953825"/>
      <w:bookmarkStart w:id="43" w:name="_Toc43463142"/>
      <w:bookmarkStart w:id="44" w:name="_Toc49847754"/>
      <w:bookmarkStart w:id="45"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6" w:name="_CR3"/>
      <w:bookmarkStart w:id="47" w:name="_Toc119699192"/>
      <w:bookmarkStart w:id="48" w:name="_Toc169937296"/>
      <w:bookmarkEnd w:id="46"/>
      <w:r w:rsidRPr="004D3578">
        <w:lastRenderedPageBreak/>
        <w:t>3</w:t>
      </w:r>
      <w:r w:rsidRPr="004D3578">
        <w:tab/>
        <w:t>Definitions, abbreviations</w:t>
      </w:r>
      <w:bookmarkEnd w:id="40"/>
      <w:bookmarkEnd w:id="41"/>
      <w:bookmarkEnd w:id="42"/>
      <w:bookmarkEnd w:id="43"/>
      <w:bookmarkEnd w:id="44"/>
      <w:bookmarkEnd w:id="45"/>
      <w:bookmarkEnd w:id="47"/>
      <w:bookmarkEnd w:id="48"/>
    </w:p>
    <w:p w14:paraId="63106447" w14:textId="77777777" w:rsidR="008A6D4A" w:rsidRPr="004D3578" w:rsidRDefault="008A6D4A" w:rsidP="00E23A93">
      <w:pPr>
        <w:pStyle w:val="Heading2"/>
      </w:pPr>
      <w:bookmarkStart w:id="49" w:name="_CR3_1"/>
      <w:bookmarkStart w:id="50" w:name="_Toc510696581"/>
      <w:bookmarkStart w:id="51" w:name="_Toc35971373"/>
      <w:bookmarkStart w:id="52" w:name="_Toc42953826"/>
      <w:bookmarkStart w:id="53" w:name="_Toc43463143"/>
      <w:bookmarkStart w:id="54" w:name="_Toc49847755"/>
      <w:bookmarkStart w:id="55" w:name="_Toc56497884"/>
      <w:bookmarkStart w:id="56" w:name="_Toc119699193"/>
      <w:bookmarkStart w:id="57" w:name="_Toc169937297"/>
      <w:bookmarkEnd w:id="49"/>
      <w:r w:rsidRPr="004D3578">
        <w:t>3.1</w:t>
      </w:r>
      <w:r w:rsidRPr="004D3578">
        <w:tab/>
        <w:t>Definitions</w:t>
      </w:r>
      <w:bookmarkEnd w:id="50"/>
      <w:bookmarkEnd w:id="51"/>
      <w:bookmarkEnd w:id="52"/>
      <w:bookmarkEnd w:id="53"/>
      <w:bookmarkEnd w:id="54"/>
      <w:bookmarkEnd w:id="55"/>
      <w:bookmarkEnd w:id="56"/>
      <w:bookmarkEnd w:id="57"/>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58" w:name="_CR3_2"/>
      <w:bookmarkStart w:id="59" w:name="_Toc510696583"/>
      <w:bookmarkStart w:id="60" w:name="_Toc35971375"/>
      <w:bookmarkStart w:id="61" w:name="_Toc42953828"/>
      <w:bookmarkStart w:id="62" w:name="_Toc43463145"/>
      <w:bookmarkStart w:id="63" w:name="_Toc49847757"/>
      <w:bookmarkStart w:id="64" w:name="_Toc56497886"/>
      <w:bookmarkStart w:id="65" w:name="_Toc119699194"/>
      <w:bookmarkStart w:id="66" w:name="_Toc169937298"/>
      <w:bookmarkEnd w:id="58"/>
      <w:r w:rsidRPr="004D3578">
        <w:t>3.</w:t>
      </w:r>
      <w:r w:rsidR="006F1FC6">
        <w:t>2</w:t>
      </w:r>
      <w:r w:rsidRPr="004D3578">
        <w:tab/>
        <w:t>Abbreviations</w:t>
      </w:r>
      <w:bookmarkEnd w:id="59"/>
      <w:bookmarkEnd w:id="60"/>
      <w:bookmarkEnd w:id="61"/>
      <w:bookmarkEnd w:id="62"/>
      <w:bookmarkEnd w:id="63"/>
      <w:bookmarkEnd w:id="64"/>
      <w:bookmarkEnd w:id="65"/>
      <w:bookmarkEnd w:id="66"/>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67" w:name="_CR4"/>
      <w:bookmarkStart w:id="68" w:name="_Toc510696584"/>
      <w:bookmarkStart w:id="69" w:name="_Toc35971376"/>
      <w:bookmarkStart w:id="70" w:name="_Toc42953829"/>
      <w:bookmarkStart w:id="71" w:name="_Toc43463146"/>
      <w:bookmarkStart w:id="72" w:name="_Toc49847758"/>
      <w:bookmarkStart w:id="73" w:name="_Toc56497887"/>
      <w:bookmarkStart w:id="74" w:name="_Toc119699195"/>
      <w:bookmarkStart w:id="75" w:name="_Toc169937299"/>
      <w:bookmarkEnd w:id="67"/>
      <w:r w:rsidRPr="004D3578">
        <w:t>4</w:t>
      </w:r>
      <w:r w:rsidRPr="004D3578">
        <w:tab/>
      </w:r>
      <w:r>
        <w:t>Overview</w:t>
      </w:r>
      <w:bookmarkEnd w:id="68"/>
      <w:bookmarkEnd w:id="69"/>
      <w:bookmarkEnd w:id="70"/>
      <w:bookmarkEnd w:id="71"/>
      <w:bookmarkEnd w:id="72"/>
      <w:bookmarkEnd w:id="73"/>
      <w:bookmarkEnd w:id="74"/>
      <w:bookmarkEnd w:id="75"/>
    </w:p>
    <w:p w14:paraId="4FB12183" w14:textId="77777777" w:rsidR="009A01E9" w:rsidRPr="000B71E3" w:rsidRDefault="009A01E9" w:rsidP="00E23A93">
      <w:pPr>
        <w:pStyle w:val="Heading2"/>
      </w:pPr>
      <w:bookmarkStart w:id="76" w:name="_CR4_1"/>
      <w:bookmarkStart w:id="77" w:name="_Toc11338340"/>
      <w:bookmarkStart w:id="78" w:name="_Toc42953830"/>
      <w:bookmarkStart w:id="79" w:name="_Toc43463147"/>
      <w:bookmarkStart w:id="80" w:name="_Toc49847759"/>
      <w:bookmarkStart w:id="81" w:name="_Toc56497888"/>
      <w:bookmarkStart w:id="82" w:name="_Toc119699196"/>
      <w:bookmarkStart w:id="83" w:name="_Toc169937300"/>
      <w:bookmarkEnd w:id="76"/>
      <w:r w:rsidRPr="000B71E3">
        <w:t>4.1</w:t>
      </w:r>
      <w:r w:rsidRPr="000B71E3">
        <w:tab/>
        <w:t>Introduction</w:t>
      </w:r>
      <w:bookmarkEnd w:id="77"/>
      <w:bookmarkEnd w:id="78"/>
      <w:bookmarkEnd w:id="79"/>
      <w:bookmarkEnd w:id="80"/>
      <w:bookmarkEnd w:id="81"/>
      <w:bookmarkEnd w:id="82"/>
      <w:bookmarkEnd w:id="83"/>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430.65pt;height:146.05pt" o:ole="">
            <v:imagedata r:id="rId13" o:title=""/>
          </v:shape>
          <o:OLEObject Type="Embed" ProgID="Visio.Drawing.11" ShapeID="_x0000_i1026" DrawAspect="Content" ObjectID="_1780558730" r:id="rId14"/>
        </w:object>
      </w:r>
    </w:p>
    <w:p w14:paraId="02C760CE" w14:textId="77777777" w:rsidR="009A01E9" w:rsidRPr="000B71E3" w:rsidRDefault="009A01E9" w:rsidP="009A01E9">
      <w:pPr>
        <w:pStyle w:val="TF"/>
        <w:rPr>
          <w:lang w:eastAsia="zh-CN"/>
        </w:rPr>
      </w:pPr>
      <w:bookmarkStart w:id="84" w:name="_CRFigure4_11"/>
      <w:r w:rsidRPr="000B71E3">
        <w:t>Figure </w:t>
      </w:r>
      <w:bookmarkEnd w:id="84"/>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85" w:name="_CR5"/>
      <w:bookmarkStart w:id="86" w:name="_Toc510696585"/>
      <w:bookmarkStart w:id="87" w:name="_Toc35971377"/>
      <w:bookmarkStart w:id="88" w:name="_Toc42953831"/>
      <w:bookmarkStart w:id="89" w:name="_Toc43463148"/>
      <w:bookmarkStart w:id="90" w:name="_Toc49847760"/>
      <w:bookmarkStart w:id="91" w:name="_Toc56497889"/>
      <w:bookmarkStart w:id="92" w:name="_Toc119699197"/>
      <w:bookmarkStart w:id="93" w:name="_Toc169937301"/>
      <w:bookmarkEnd w:id="85"/>
      <w:r>
        <w:lastRenderedPageBreak/>
        <w:t>5</w:t>
      </w:r>
      <w:r w:rsidRPr="004D3578">
        <w:tab/>
      </w:r>
      <w:r>
        <w:t xml:space="preserve">Services offered by the </w:t>
      </w:r>
      <w:bookmarkEnd w:id="86"/>
      <w:bookmarkEnd w:id="87"/>
      <w:r w:rsidR="00125769">
        <w:rPr>
          <w:rFonts w:hint="eastAsia"/>
          <w:lang w:eastAsia="zh-CN"/>
        </w:rPr>
        <w:t>NSSAAF</w:t>
      </w:r>
      <w:bookmarkEnd w:id="88"/>
      <w:bookmarkEnd w:id="89"/>
      <w:bookmarkEnd w:id="90"/>
      <w:bookmarkEnd w:id="91"/>
      <w:bookmarkEnd w:id="92"/>
      <w:bookmarkEnd w:id="93"/>
    </w:p>
    <w:p w14:paraId="55B4D552" w14:textId="77777777" w:rsidR="008A6D4A" w:rsidRDefault="008A6D4A" w:rsidP="00E23A93">
      <w:pPr>
        <w:pStyle w:val="Heading2"/>
      </w:pPr>
      <w:bookmarkStart w:id="94" w:name="_CR5_1"/>
      <w:bookmarkStart w:id="95" w:name="_Toc510696586"/>
      <w:bookmarkStart w:id="96" w:name="_Toc35971378"/>
      <w:bookmarkStart w:id="97" w:name="_Toc42953832"/>
      <w:bookmarkStart w:id="98" w:name="_Toc43463149"/>
      <w:bookmarkStart w:id="99" w:name="_Toc49847761"/>
      <w:bookmarkStart w:id="100" w:name="_Toc56497890"/>
      <w:bookmarkStart w:id="101" w:name="_Toc119699198"/>
      <w:bookmarkStart w:id="102" w:name="_Toc169937302"/>
      <w:bookmarkEnd w:id="94"/>
      <w:r>
        <w:t>5.1</w:t>
      </w:r>
      <w:r>
        <w:tab/>
        <w:t>Introduction</w:t>
      </w:r>
      <w:bookmarkEnd w:id="95"/>
      <w:bookmarkEnd w:id="96"/>
      <w:bookmarkEnd w:id="97"/>
      <w:bookmarkEnd w:id="98"/>
      <w:bookmarkEnd w:id="99"/>
      <w:bookmarkEnd w:id="100"/>
      <w:bookmarkEnd w:id="101"/>
      <w:bookmarkEnd w:id="102"/>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03" w:name="_CRTable5_11"/>
      <w:r w:rsidRPr="002D1C72">
        <w:t>Table</w:t>
      </w:r>
      <w:r w:rsidR="006E0A42">
        <w:rPr>
          <w:lang w:val="en-US"/>
        </w:rPr>
        <w:t> </w:t>
      </w:r>
      <w:bookmarkEnd w:id="103"/>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04" w:name="_CR5_2"/>
      <w:bookmarkStart w:id="105" w:name="_Toc510696587"/>
      <w:bookmarkStart w:id="106" w:name="_Toc35971379"/>
      <w:bookmarkStart w:id="107" w:name="_Toc42953833"/>
      <w:bookmarkStart w:id="108" w:name="_Toc43463150"/>
      <w:bookmarkStart w:id="109" w:name="_Toc49847762"/>
      <w:bookmarkStart w:id="110" w:name="_Toc56497891"/>
      <w:bookmarkStart w:id="111" w:name="_Toc119699199"/>
      <w:bookmarkStart w:id="112" w:name="_Toc169937303"/>
      <w:bookmarkEnd w:id="104"/>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105"/>
      <w:bookmarkEnd w:id="106"/>
      <w:bookmarkEnd w:id="107"/>
      <w:bookmarkEnd w:id="108"/>
      <w:bookmarkEnd w:id="109"/>
      <w:bookmarkEnd w:id="110"/>
      <w:bookmarkEnd w:id="111"/>
      <w:bookmarkEnd w:id="112"/>
    </w:p>
    <w:p w14:paraId="64A3D44D" w14:textId="77777777" w:rsidR="008A6D4A" w:rsidRDefault="008A6D4A" w:rsidP="00E23A93">
      <w:pPr>
        <w:pStyle w:val="Heading3"/>
      </w:pPr>
      <w:bookmarkStart w:id="113" w:name="_CR5_2_1"/>
      <w:bookmarkStart w:id="114" w:name="_Toc510696588"/>
      <w:bookmarkStart w:id="115" w:name="_Toc35971380"/>
      <w:bookmarkStart w:id="116" w:name="_Toc42953834"/>
      <w:bookmarkStart w:id="117" w:name="_Toc43463151"/>
      <w:bookmarkStart w:id="118" w:name="_Toc49847763"/>
      <w:bookmarkStart w:id="119" w:name="_Toc56497892"/>
      <w:bookmarkStart w:id="120" w:name="_Toc119699200"/>
      <w:bookmarkStart w:id="121" w:name="_Toc169937304"/>
      <w:bookmarkEnd w:id="113"/>
      <w:r>
        <w:t>5.2.1</w:t>
      </w:r>
      <w:r>
        <w:tab/>
        <w:t>Service Description</w:t>
      </w:r>
      <w:bookmarkEnd w:id="114"/>
      <w:bookmarkEnd w:id="115"/>
      <w:bookmarkEnd w:id="116"/>
      <w:bookmarkEnd w:id="117"/>
      <w:bookmarkEnd w:id="118"/>
      <w:bookmarkEnd w:id="119"/>
      <w:bookmarkEnd w:id="120"/>
      <w:bookmarkEnd w:id="121"/>
    </w:p>
    <w:p w14:paraId="7C147BD0" w14:textId="77777777" w:rsidR="00237949" w:rsidRPr="00544965" w:rsidRDefault="00237949" w:rsidP="00237949">
      <w:bookmarkStart w:id="122" w:name="_Toc510696589"/>
      <w:bookmarkStart w:id="123"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124" w:name="_CRTable5_2_11"/>
      <w:r w:rsidRPr="00990165">
        <w:t>Table</w:t>
      </w:r>
      <w:r>
        <w:t> </w:t>
      </w:r>
      <w:bookmarkEnd w:id="124"/>
      <w:r>
        <w:t>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25" w:name="_CR5_2_2"/>
      <w:bookmarkStart w:id="126" w:name="_Toc42953835"/>
      <w:bookmarkStart w:id="127" w:name="_Toc43463152"/>
      <w:bookmarkStart w:id="128" w:name="_Toc49847764"/>
      <w:bookmarkStart w:id="129" w:name="_Toc56497893"/>
      <w:bookmarkStart w:id="130" w:name="_Toc119699201"/>
      <w:bookmarkStart w:id="131" w:name="_Toc169937305"/>
      <w:bookmarkEnd w:id="125"/>
      <w:r>
        <w:t>5.2.2</w:t>
      </w:r>
      <w:r>
        <w:tab/>
        <w:t>Service Operations</w:t>
      </w:r>
      <w:bookmarkEnd w:id="122"/>
      <w:bookmarkEnd w:id="123"/>
      <w:bookmarkEnd w:id="126"/>
      <w:bookmarkEnd w:id="127"/>
      <w:bookmarkEnd w:id="128"/>
      <w:bookmarkEnd w:id="129"/>
      <w:bookmarkEnd w:id="130"/>
      <w:bookmarkEnd w:id="131"/>
    </w:p>
    <w:p w14:paraId="502B3D33" w14:textId="77777777" w:rsidR="008A6D4A" w:rsidRDefault="008A6D4A" w:rsidP="00E23A93">
      <w:pPr>
        <w:pStyle w:val="Heading4"/>
      </w:pPr>
      <w:bookmarkStart w:id="132" w:name="_CR5_2_2_1"/>
      <w:bookmarkStart w:id="133" w:name="_Toc510696590"/>
      <w:bookmarkStart w:id="134" w:name="_Toc35971382"/>
      <w:bookmarkStart w:id="135" w:name="_Toc42953836"/>
      <w:bookmarkStart w:id="136" w:name="_Toc43463153"/>
      <w:bookmarkStart w:id="137" w:name="_Toc49847765"/>
      <w:bookmarkStart w:id="138" w:name="_Toc56497894"/>
      <w:bookmarkStart w:id="139" w:name="_Toc119699202"/>
      <w:bookmarkStart w:id="140" w:name="_Toc169937306"/>
      <w:bookmarkEnd w:id="132"/>
      <w:r>
        <w:t>5.2.2.1</w:t>
      </w:r>
      <w:r>
        <w:tab/>
        <w:t>Introduction</w:t>
      </w:r>
      <w:bookmarkEnd w:id="133"/>
      <w:bookmarkEnd w:id="134"/>
      <w:bookmarkEnd w:id="135"/>
      <w:bookmarkEnd w:id="136"/>
      <w:bookmarkEnd w:id="137"/>
      <w:bookmarkEnd w:id="138"/>
      <w:bookmarkEnd w:id="139"/>
      <w:bookmarkEnd w:id="140"/>
    </w:p>
    <w:p w14:paraId="25D7BC93" w14:textId="77777777" w:rsidR="004E3CE4" w:rsidRDefault="004E3CE4" w:rsidP="004E3CE4">
      <w:bookmarkStart w:id="141" w:name="_Toc510696591"/>
      <w:bookmarkStart w:id="142"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43" w:name="_CR5_2_2_2"/>
      <w:bookmarkStart w:id="144" w:name="_Toc42953837"/>
      <w:bookmarkStart w:id="145" w:name="_Toc43463154"/>
      <w:bookmarkStart w:id="146" w:name="_Toc49847766"/>
      <w:bookmarkStart w:id="147" w:name="_Toc56497895"/>
      <w:bookmarkStart w:id="148" w:name="_Toc119699203"/>
      <w:bookmarkStart w:id="149" w:name="_Toc169937307"/>
      <w:bookmarkEnd w:id="143"/>
      <w:r>
        <w:lastRenderedPageBreak/>
        <w:t>5.2.2.2</w:t>
      </w:r>
      <w:r>
        <w:tab/>
      </w:r>
      <w:bookmarkEnd w:id="141"/>
      <w:bookmarkEnd w:id="142"/>
      <w:r w:rsidR="00535A27">
        <w:rPr>
          <w:rFonts w:hint="eastAsia"/>
          <w:lang w:eastAsia="zh-CN"/>
        </w:rPr>
        <w:t>Authenticate</w:t>
      </w:r>
      <w:bookmarkEnd w:id="144"/>
      <w:bookmarkEnd w:id="145"/>
      <w:bookmarkEnd w:id="146"/>
      <w:bookmarkEnd w:id="147"/>
      <w:bookmarkEnd w:id="148"/>
      <w:bookmarkEnd w:id="149"/>
    </w:p>
    <w:p w14:paraId="5FB06ABC" w14:textId="77777777" w:rsidR="008A6D4A" w:rsidRDefault="008A6D4A" w:rsidP="00E23A93">
      <w:pPr>
        <w:pStyle w:val="Heading5"/>
      </w:pPr>
      <w:bookmarkStart w:id="150" w:name="_CR5_2_2_2_1"/>
      <w:bookmarkStart w:id="151" w:name="_Toc510696592"/>
      <w:bookmarkStart w:id="152" w:name="_Toc35971384"/>
      <w:bookmarkStart w:id="153" w:name="_Toc42953838"/>
      <w:bookmarkStart w:id="154" w:name="_Toc43463155"/>
      <w:bookmarkStart w:id="155" w:name="_Toc49847767"/>
      <w:bookmarkStart w:id="156" w:name="_Toc56497896"/>
      <w:bookmarkStart w:id="157" w:name="_Toc119699204"/>
      <w:bookmarkStart w:id="158" w:name="_Toc169937308"/>
      <w:bookmarkEnd w:id="150"/>
      <w:r>
        <w:t>5.2.2.2.1</w:t>
      </w:r>
      <w:r>
        <w:tab/>
        <w:t>General</w:t>
      </w:r>
      <w:bookmarkEnd w:id="151"/>
      <w:bookmarkEnd w:id="152"/>
      <w:bookmarkEnd w:id="153"/>
      <w:bookmarkEnd w:id="154"/>
      <w:bookmarkEnd w:id="155"/>
      <w:bookmarkEnd w:id="156"/>
      <w:bookmarkEnd w:id="157"/>
      <w:bookmarkEnd w:id="158"/>
    </w:p>
    <w:p w14:paraId="0DFB99D3" w14:textId="635E5247" w:rsidR="00915654" w:rsidRDefault="00915654" w:rsidP="00915654">
      <w:pPr>
        <w:rPr>
          <w:rFonts w:eastAsia="SimSun"/>
          <w:lang w:eastAsia="zh-CN"/>
        </w:rPr>
      </w:pPr>
      <w:bookmarkStart w:id="159" w:name="_Toc510696595"/>
      <w:bookmarkStart w:id="160"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80.9pt;height:354.55pt" o:ole="">
            <v:imagedata r:id="rId15" o:title=""/>
          </v:shape>
          <o:OLEObject Type="Embed" ProgID="Visio.Drawing.11" ShapeID="_x0000_i1027" DrawAspect="Content" ObjectID="_1780558731" r:id="rId16"/>
        </w:object>
      </w:r>
    </w:p>
    <w:p w14:paraId="01A52C24" w14:textId="77777777" w:rsidR="00915654" w:rsidRPr="00544965" w:rsidRDefault="00915654" w:rsidP="00915654">
      <w:pPr>
        <w:pStyle w:val="TF"/>
        <w:rPr>
          <w:lang w:eastAsia="zh-CN"/>
        </w:rPr>
      </w:pPr>
      <w:bookmarkStart w:id="161" w:name="_CRFigure5_2_2_2_11"/>
      <w:r w:rsidRPr="00544965">
        <w:t>Figure</w:t>
      </w:r>
      <w:r>
        <w:t> </w:t>
      </w:r>
      <w:bookmarkEnd w:id="161"/>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62"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62"/>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163"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63"/>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164"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64"/>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w:t>
      </w:r>
      <w:r w:rsidR="008201FB">
        <w:lastRenderedPageBreak/>
        <w:t>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65"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65"/>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66" w:name="_Toc42953839"/>
      <w:bookmarkStart w:id="167" w:name="_Toc43463156"/>
      <w:bookmarkStart w:id="168" w:name="_Toc49847768"/>
      <w:bookmarkStart w:id="169"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70" w:name="_CR5_2_2_3"/>
      <w:bookmarkStart w:id="171" w:name="_Toc119699205"/>
      <w:bookmarkStart w:id="172" w:name="_Toc169937309"/>
      <w:bookmarkEnd w:id="170"/>
      <w:r>
        <w:t>5.2.2.3</w:t>
      </w:r>
      <w:r>
        <w:tab/>
      </w:r>
      <w:bookmarkEnd w:id="159"/>
      <w:bookmarkEnd w:id="160"/>
      <w:r w:rsidR="00535A27">
        <w:rPr>
          <w:rFonts w:hint="eastAsia"/>
          <w:lang w:eastAsia="zh-CN"/>
        </w:rPr>
        <w:t>Re-Authentication</w:t>
      </w:r>
      <w:r w:rsidR="00DF05BE">
        <w:rPr>
          <w:lang w:eastAsia="zh-CN"/>
        </w:rPr>
        <w:t xml:space="preserve"> Notification</w:t>
      </w:r>
      <w:bookmarkEnd w:id="166"/>
      <w:bookmarkEnd w:id="167"/>
      <w:bookmarkEnd w:id="168"/>
      <w:bookmarkEnd w:id="169"/>
      <w:bookmarkEnd w:id="171"/>
      <w:bookmarkEnd w:id="172"/>
    </w:p>
    <w:p w14:paraId="6BAF7159" w14:textId="77777777" w:rsidR="00581F9E" w:rsidRDefault="00581F9E" w:rsidP="00E23A93">
      <w:pPr>
        <w:pStyle w:val="Heading5"/>
      </w:pPr>
      <w:bookmarkStart w:id="173" w:name="_CR5_2_2_3_1"/>
      <w:bookmarkStart w:id="174" w:name="_Toc42953840"/>
      <w:bookmarkStart w:id="175" w:name="_Toc43463157"/>
      <w:bookmarkStart w:id="176" w:name="_Toc49847769"/>
      <w:bookmarkStart w:id="177" w:name="_Toc56497898"/>
      <w:bookmarkStart w:id="178" w:name="_Toc119699206"/>
      <w:bookmarkStart w:id="179" w:name="_Toc169937310"/>
      <w:bookmarkStart w:id="180" w:name="_Toc510696596"/>
      <w:bookmarkStart w:id="181" w:name="_Toc35971388"/>
      <w:bookmarkEnd w:id="173"/>
      <w:r>
        <w:t>5.2.2.</w:t>
      </w:r>
      <w:r>
        <w:rPr>
          <w:rFonts w:hint="eastAsia"/>
          <w:lang w:eastAsia="zh-CN"/>
        </w:rPr>
        <w:t>3</w:t>
      </w:r>
      <w:r>
        <w:t>.1</w:t>
      </w:r>
      <w:r>
        <w:tab/>
        <w:t>General</w:t>
      </w:r>
      <w:bookmarkEnd w:id="174"/>
      <w:bookmarkEnd w:id="175"/>
      <w:bookmarkEnd w:id="176"/>
      <w:bookmarkEnd w:id="177"/>
      <w:bookmarkEnd w:id="178"/>
      <w:bookmarkEnd w:id="179"/>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xml:space="preserve">. If the AAA-S is </w:t>
      </w:r>
      <w:r>
        <w:lastRenderedPageBreak/>
        <w:t>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6.45pt;height:126.35pt" o:ole="">
            <v:imagedata r:id="rId17" o:title=""/>
          </v:shape>
          <o:OLEObject Type="Embed" ProgID="Visio.Drawing.11" ShapeID="_x0000_i1028" DrawAspect="Content" ObjectID="_1780558732" r:id="rId18"/>
        </w:object>
      </w:r>
    </w:p>
    <w:p w14:paraId="699647D6" w14:textId="77777777" w:rsidR="006D2718" w:rsidRDefault="006D2718" w:rsidP="006D2718">
      <w:pPr>
        <w:pStyle w:val="TF"/>
      </w:pPr>
      <w:bookmarkStart w:id="182" w:name="_CRFigure5_2_2_3_11"/>
      <w:r>
        <w:t>Figure </w:t>
      </w:r>
      <w:bookmarkEnd w:id="182"/>
      <w:r>
        <w:t>5.2.2.3.1-1: Re-authentication Notification</w:t>
      </w:r>
    </w:p>
    <w:p w14:paraId="17768AAE" w14:textId="77777777" w:rsidR="00AA006A" w:rsidRDefault="00AA006A" w:rsidP="00AA006A">
      <w:pPr>
        <w:pStyle w:val="B1"/>
      </w:pPr>
      <w:bookmarkStart w:id="183" w:name="_Toc42953841"/>
      <w:bookmarkStart w:id="184" w:name="_Toc43463158"/>
      <w:bookmarkStart w:id="185" w:name="_Toc49847770"/>
      <w:bookmarkStart w:id="186" w:name="_Toc56497899"/>
      <w:bookmarkStart w:id="187"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77777777" w:rsidR="00AA006A" w:rsidRDefault="00AA006A" w:rsidP="00AA006A">
      <w:pPr>
        <w:pStyle w:val="B2"/>
        <w:rPr>
          <w:lang w:val="en-US"/>
        </w:rPr>
      </w:pPr>
      <w:r w:rsidRPr="00E23A93">
        <w:t>-</w:t>
      </w:r>
      <w:r w:rsidRPr="00E23A93">
        <w:tab/>
        <w:t>the supi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SimSun"/>
          <w:lang w:eastAsia="zh-CN"/>
        </w:rPr>
      </w:pPr>
      <w:bookmarkStart w:id="188"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188"/>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189"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189"/>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190" w:name="_CR5_2_2_4"/>
      <w:bookmarkStart w:id="191" w:name="_Toc169937311"/>
      <w:bookmarkEnd w:id="190"/>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183"/>
      <w:bookmarkEnd w:id="184"/>
      <w:bookmarkEnd w:id="185"/>
      <w:bookmarkEnd w:id="186"/>
      <w:bookmarkEnd w:id="187"/>
      <w:bookmarkEnd w:id="191"/>
    </w:p>
    <w:p w14:paraId="0485BF24" w14:textId="77777777" w:rsidR="00581F9E" w:rsidRDefault="00581F9E" w:rsidP="00E23A93">
      <w:pPr>
        <w:pStyle w:val="Heading5"/>
      </w:pPr>
      <w:bookmarkStart w:id="192" w:name="_CR5_2_2_4_1"/>
      <w:bookmarkStart w:id="193" w:name="_Toc42953842"/>
      <w:bookmarkStart w:id="194" w:name="_Toc43463159"/>
      <w:bookmarkStart w:id="195" w:name="_Toc49847771"/>
      <w:bookmarkStart w:id="196" w:name="_Toc56497900"/>
      <w:bookmarkStart w:id="197" w:name="_Toc119699208"/>
      <w:bookmarkStart w:id="198" w:name="_Toc169937312"/>
      <w:bookmarkEnd w:id="192"/>
      <w:r>
        <w:t>5.2.2.</w:t>
      </w:r>
      <w:r>
        <w:rPr>
          <w:rFonts w:hint="eastAsia"/>
          <w:lang w:eastAsia="zh-CN"/>
        </w:rPr>
        <w:t>4</w:t>
      </w:r>
      <w:r>
        <w:t>.1</w:t>
      </w:r>
      <w:r>
        <w:tab/>
        <w:t>General</w:t>
      </w:r>
      <w:bookmarkEnd w:id="193"/>
      <w:bookmarkEnd w:id="194"/>
      <w:bookmarkEnd w:id="195"/>
      <w:bookmarkEnd w:id="196"/>
      <w:bookmarkEnd w:id="197"/>
      <w:bookmarkEnd w:id="198"/>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1.9pt;height:132.45pt" o:ole="">
            <v:imagedata r:id="rId19" o:title=""/>
          </v:shape>
          <o:OLEObject Type="Embed" ProgID="Visio.Drawing.11" ShapeID="_x0000_i1029" DrawAspect="Content" ObjectID="_1780558733" r:id="rId20"/>
        </w:object>
      </w:r>
    </w:p>
    <w:p w14:paraId="79AEF0E4" w14:textId="77777777" w:rsidR="00B62617" w:rsidRDefault="00B62617" w:rsidP="00B62617">
      <w:pPr>
        <w:pStyle w:val="TF"/>
      </w:pPr>
      <w:bookmarkStart w:id="199" w:name="_CRFigure5_2_2_4_11"/>
      <w:r>
        <w:t>Figure </w:t>
      </w:r>
      <w:bookmarkEnd w:id="199"/>
      <w:r>
        <w:t>5.2.2.4.1-1: Revocation Notification</w:t>
      </w:r>
    </w:p>
    <w:p w14:paraId="712067EE" w14:textId="77777777" w:rsidR="00AA006A" w:rsidRDefault="00AA006A" w:rsidP="00AA006A">
      <w:pPr>
        <w:pStyle w:val="B1"/>
      </w:pPr>
      <w:bookmarkStart w:id="200" w:name="_Toc82711317"/>
      <w:bookmarkStart w:id="201" w:name="_Toc510696597"/>
      <w:bookmarkStart w:id="202" w:name="_Toc35971389"/>
      <w:bookmarkStart w:id="203" w:name="_Toc42953843"/>
      <w:bookmarkStart w:id="204" w:name="_Toc43463160"/>
      <w:bookmarkStart w:id="205" w:name="_Toc49847772"/>
      <w:bookmarkStart w:id="206" w:name="_Toc56497901"/>
      <w:bookmarkEnd w:id="180"/>
      <w:bookmarkEnd w:id="181"/>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SimSun"/>
          <w:lang w:eastAsia="zh-CN"/>
        </w:rPr>
      </w:pPr>
      <w:bookmarkStart w:id="207"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207"/>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08"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08"/>
    <w:p w14:paraId="485392FB" w14:textId="14C920C2" w:rsidR="00AA006A" w:rsidRDefault="00AA006A" w:rsidP="00AA006A">
      <w:pPr>
        <w:pStyle w:val="B1"/>
        <w:rPr>
          <w:lang w:eastAsia="zh-CN"/>
        </w:rPr>
      </w:pPr>
      <w:r>
        <w:rPr>
          <w:lang w:eastAsia="zh-CN"/>
        </w:rPr>
        <w:lastRenderedPageBreak/>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209" w:name="_CR5_3"/>
      <w:bookmarkStart w:id="210" w:name="_Toc119699209"/>
      <w:bookmarkStart w:id="211" w:name="_Toc169937313"/>
      <w:bookmarkEnd w:id="209"/>
      <w:r>
        <w:t>5.</w:t>
      </w:r>
      <w:r w:rsidRPr="00642CF6">
        <w:t>3</w:t>
      </w:r>
      <w:r>
        <w:tab/>
      </w:r>
      <w:r>
        <w:rPr>
          <w:rFonts w:hint="eastAsia"/>
        </w:rPr>
        <w:t>N</w:t>
      </w:r>
      <w:r>
        <w:t>n</w:t>
      </w:r>
      <w:r>
        <w:rPr>
          <w:rFonts w:hint="eastAsia"/>
        </w:rPr>
        <w:t>ssaaf_</w:t>
      </w:r>
      <w:r>
        <w:t>AIW</w:t>
      </w:r>
      <w:r w:rsidRPr="00AF47A0">
        <w:t xml:space="preserve"> </w:t>
      </w:r>
      <w:r>
        <w:t>Service</w:t>
      </w:r>
      <w:bookmarkEnd w:id="200"/>
      <w:bookmarkEnd w:id="210"/>
      <w:bookmarkEnd w:id="211"/>
    </w:p>
    <w:p w14:paraId="0C1F153C" w14:textId="02143896" w:rsidR="004777AE" w:rsidRDefault="004777AE" w:rsidP="004777AE">
      <w:pPr>
        <w:pStyle w:val="Heading3"/>
      </w:pPr>
      <w:bookmarkStart w:id="212" w:name="_CR5_3_1"/>
      <w:bookmarkStart w:id="213" w:name="_Toc82711318"/>
      <w:bookmarkStart w:id="214" w:name="_Toc119699210"/>
      <w:bookmarkStart w:id="215" w:name="_Toc169937314"/>
      <w:bookmarkEnd w:id="212"/>
      <w:r>
        <w:t>5.</w:t>
      </w:r>
      <w:r w:rsidRPr="00642CF6">
        <w:t>3</w:t>
      </w:r>
      <w:r>
        <w:t>.1</w:t>
      </w:r>
      <w:r>
        <w:tab/>
        <w:t>Service Description</w:t>
      </w:r>
      <w:bookmarkEnd w:id="213"/>
      <w:bookmarkEnd w:id="214"/>
      <w:bookmarkEnd w:id="215"/>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16" w:name="_CRTable5_3_11"/>
      <w:r w:rsidRPr="00990165">
        <w:t>Table</w:t>
      </w:r>
      <w:r>
        <w:t> </w:t>
      </w:r>
      <w:bookmarkEnd w:id="216"/>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17" w:name="_CR5_3_2"/>
      <w:bookmarkStart w:id="218" w:name="_Toc82711319"/>
      <w:bookmarkStart w:id="219" w:name="_Toc119699211"/>
      <w:bookmarkStart w:id="220" w:name="_Toc169937315"/>
      <w:bookmarkEnd w:id="217"/>
      <w:r>
        <w:t>5.</w:t>
      </w:r>
      <w:r w:rsidR="00E53A86" w:rsidRPr="00642CF6">
        <w:t>3</w:t>
      </w:r>
      <w:r>
        <w:t>.2</w:t>
      </w:r>
      <w:r>
        <w:tab/>
        <w:t>Service Operations</w:t>
      </w:r>
      <w:bookmarkEnd w:id="218"/>
      <w:bookmarkEnd w:id="219"/>
      <w:bookmarkEnd w:id="220"/>
    </w:p>
    <w:p w14:paraId="5C8DBFAE" w14:textId="470B8802" w:rsidR="004777AE" w:rsidRDefault="004777AE" w:rsidP="004777AE">
      <w:pPr>
        <w:pStyle w:val="Heading4"/>
      </w:pPr>
      <w:bookmarkStart w:id="221" w:name="_CR5_3_2_1"/>
      <w:bookmarkStart w:id="222" w:name="_Toc82711320"/>
      <w:bookmarkStart w:id="223" w:name="_Toc119699212"/>
      <w:bookmarkStart w:id="224" w:name="_Toc169937316"/>
      <w:bookmarkEnd w:id="221"/>
      <w:r>
        <w:t>5.</w:t>
      </w:r>
      <w:r w:rsidR="00E53A86" w:rsidRPr="00642CF6">
        <w:t>3</w:t>
      </w:r>
      <w:r>
        <w:t>.2.1</w:t>
      </w:r>
      <w:r>
        <w:tab/>
        <w:t>Introduction</w:t>
      </w:r>
      <w:bookmarkEnd w:id="222"/>
      <w:bookmarkEnd w:id="223"/>
      <w:bookmarkEnd w:id="224"/>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25" w:name="_CR5_3_2_2"/>
      <w:bookmarkStart w:id="226" w:name="_Toc82711321"/>
      <w:bookmarkStart w:id="227" w:name="_Toc119699213"/>
      <w:bookmarkStart w:id="228" w:name="_Toc169937317"/>
      <w:bookmarkEnd w:id="225"/>
      <w:r>
        <w:t>5.</w:t>
      </w:r>
      <w:r w:rsidR="00E53A86" w:rsidRPr="00642CF6">
        <w:t>3</w:t>
      </w:r>
      <w:r>
        <w:t>.2.2</w:t>
      </w:r>
      <w:r>
        <w:tab/>
      </w:r>
      <w:r>
        <w:rPr>
          <w:rFonts w:hint="eastAsia"/>
        </w:rPr>
        <w:t>Authenticate</w:t>
      </w:r>
      <w:bookmarkEnd w:id="226"/>
      <w:bookmarkEnd w:id="227"/>
      <w:bookmarkEnd w:id="228"/>
    </w:p>
    <w:p w14:paraId="0109E67E" w14:textId="2F727606" w:rsidR="004777AE" w:rsidRDefault="004777AE" w:rsidP="004777AE">
      <w:pPr>
        <w:pStyle w:val="Heading5"/>
      </w:pPr>
      <w:bookmarkStart w:id="229" w:name="_CR5_3_2_2_1"/>
      <w:bookmarkStart w:id="230" w:name="_Toc82711322"/>
      <w:bookmarkStart w:id="231" w:name="_Toc119699214"/>
      <w:bookmarkStart w:id="232" w:name="_Toc169937318"/>
      <w:bookmarkEnd w:id="229"/>
      <w:r>
        <w:t>5.</w:t>
      </w:r>
      <w:r w:rsidR="00E53A86" w:rsidRPr="00642CF6">
        <w:t>3</w:t>
      </w:r>
      <w:r>
        <w:t>.2.2.1</w:t>
      </w:r>
      <w:r>
        <w:tab/>
        <w:t>General</w:t>
      </w:r>
      <w:bookmarkEnd w:id="230"/>
      <w:bookmarkEnd w:id="231"/>
      <w:bookmarkEnd w:id="232"/>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9.15pt;height:421.15pt" o:ole="">
            <v:imagedata r:id="rId21" o:title=""/>
          </v:shape>
          <o:OLEObject Type="Embed" ProgID="Visio.Drawing.11" ShapeID="_x0000_i1030" DrawAspect="Content" ObjectID="_1780558734" r:id="rId22"/>
        </w:object>
      </w:r>
    </w:p>
    <w:p w14:paraId="3A7CB255" w14:textId="1282401E" w:rsidR="004777AE" w:rsidRPr="00544965" w:rsidRDefault="004777AE" w:rsidP="004777AE">
      <w:pPr>
        <w:pStyle w:val="TF"/>
        <w:rPr>
          <w:lang w:eastAsia="zh-CN"/>
        </w:rPr>
      </w:pPr>
      <w:bookmarkStart w:id="233" w:name="_CRFigure5_3_2_2_11"/>
      <w:r w:rsidRPr="00544965">
        <w:t>Figure</w:t>
      </w:r>
      <w:r>
        <w:t> </w:t>
      </w:r>
      <w:bookmarkEnd w:id="233"/>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34" w:name="_CR6"/>
      <w:bookmarkStart w:id="235" w:name="_Toc119699215"/>
      <w:bookmarkStart w:id="236" w:name="_Toc169937319"/>
      <w:bookmarkEnd w:id="234"/>
      <w:r>
        <w:t>6</w:t>
      </w:r>
      <w:r>
        <w:tab/>
        <w:t>API Definitions</w:t>
      </w:r>
      <w:bookmarkEnd w:id="201"/>
      <w:bookmarkEnd w:id="202"/>
      <w:bookmarkEnd w:id="203"/>
      <w:bookmarkEnd w:id="204"/>
      <w:bookmarkEnd w:id="205"/>
      <w:bookmarkEnd w:id="206"/>
      <w:bookmarkEnd w:id="235"/>
      <w:bookmarkEnd w:id="236"/>
    </w:p>
    <w:p w14:paraId="5E31A023" w14:textId="77777777" w:rsidR="008A6D4A" w:rsidRDefault="008A6D4A" w:rsidP="00E23A93">
      <w:pPr>
        <w:pStyle w:val="Heading2"/>
      </w:pPr>
      <w:bookmarkStart w:id="237" w:name="_CR6_1"/>
      <w:bookmarkStart w:id="238" w:name="_Toc510696598"/>
      <w:bookmarkStart w:id="239" w:name="_Toc35971390"/>
      <w:bookmarkStart w:id="240" w:name="_Toc42953844"/>
      <w:bookmarkStart w:id="241" w:name="_Toc43463161"/>
      <w:bookmarkStart w:id="242" w:name="_Toc49847773"/>
      <w:bookmarkStart w:id="243" w:name="_Toc56497902"/>
      <w:bookmarkStart w:id="244" w:name="_Toc119699216"/>
      <w:bookmarkStart w:id="245" w:name="_Toc169937320"/>
      <w:bookmarkEnd w:id="237"/>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38"/>
      <w:bookmarkEnd w:id="239"/>
      <w:bookmarkEnd w:id="240"/>
      <w:bookmarkEnd w:id="241"/>
      <w:bookmarkEnd w:id="242"/>
      <w:bookmarkEnd w:id="243"/>
      <w:bookmarkEnd w:id="244"/>
      <w:bookmarkEnd w:id="245"/>
    </w:p>
    <w:p w14:paraId="30D937E1" w14:textId="77777777" w:rsidR="008A6D4A" w:rsidRDefault="008A6D4A" w:rsidP="00E23A93">
      <w:pPr>
        <w:pStyle w:val="Heading3"/>
      </w:pPr>
      <w:bookmarkStart w:id="246" w:name="_CR6_1_1"/>
      <w:bookmarkStart w:id="247" w:name="_Toc510696599"/>
      <w:bookmarkStart w:id="248" w:name="_Toc35971391"/>
      <w:bookmarkStart w:id="249" w:name="_Toc42953845"/>
      <w:bookmarkStart w:id="250" w:name="_Toc43463162"/>
      <w:bookmarkStart w:id="251" w:name="_Toc49847774"/>
      <w:bookmarkStart w:id="252" w:name="_Toc56497903"/>
      <w:bookmarkStart w:id="253" w:name="_Toc119699217"/>
      <w:bookmarkStart w:id="254" w:name="_Toc169937321"/>
      <w:bookmarkEnd w:id="246"/>
      <w:r>
        <w:t>6.1.1</w:t>
      </w:r>
      <w:r>
        <w:tab/>
        <w:t>Introduction</w:t>
      </w:r>
      <w:bookmarkEnd w:id="247"/>
      <w:bookmarkEnd w:id="248"/>
      <w:bookmarkEnd w:id="249"/>
      <w:bookmarkEnd w:id="250"/>
      <w:bookmarkEnd w:id="251"/>
      <w:bookmarkEnd w:id="252"/>
      <w:bookmarkEnd w:id="253"/>
      <w:bookmarkEnd w:id="254"/>
    </w:p>
    <w:p w14:paraId="1841926D" w14:textId="77777777" w:rsidR="008A6D4A" w:rsidRPr="00E23840" w:rsidRDefault="008A6D4A" w:rsidP="008A6D4A">
      <w:pPr>
        <w:rPr>
          <w:noProof/>
          <w:lang w:eastAsia="zh-CN"/>
        </w:rPr>
      </w:pPr>
      <w:bookmarkStart w:id="255"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56" w:name="_CR6_1_2"/>
      <w:bookmarkStart w:id="257" w:name="_Toc35971392"/>
      <w:bookmarkStart w:id="258" w:name="_Toc42953846"/>
      <w:bookmarkStart w:id="259" w:name="_Toc43463163"/>
      <w:bookmarkStart w:id="260" w:name="_Toc49847775"/>
      <w:bookmarkStart w:id="261" w:name="_Toc56497904"/>
      <w:bookmarkStart w:id="262" w:name="_Toc119699218"/>
      <w:bookmarkStart w:id="263" w:name="_Toc169937322"/>
      <w:bookmarkEnd w:id="256"/>
      <w:r>
        <w:t>6.1.2</w:t>
      </w:r>
      <w:r>
        <w:tab/>
        <w:t>Usage of HTTP</w:t>
      </w:r>
      <w:bookmarkEnd w:id="255"/>
      <w:bookmarkEnd w:id="257"/>
      <w:bookmarkEnd w:id="258"/>
      <w:bookmarkEnd w:id="259"/>
      <w:bookmarkEnd w:id="260"/>
      <w:bookmarkEnd w:id="261"/>
      <w:bookmarkEnd w:id="262"/>
      <w:bookmarkEnd w:id="263"/>
    </w:p>
    <w:p w14:paraId="364A9161" w14:textId="77777777" w:rsidR="008A6D4A" w:rsidRPr="000C5200" w:rsidRDefault="008A6D4A" w:rsidP="00E23A93">
      <w:pPr>
        <w:pStyle w:val="Heading4"/>
      </w:pPr>
      <w:bookmarkStart w:id="264" w:name="_CR6_1_2_1"/>
      <w:bookmarkStart w:id="265" w:name="_Toc510696601"/>
      <w:bookmarkStart w:id="266" w:name="_Toc35971393"/>
      <w:bookmarkStart w:id="267" w:name="_Toc42953847"/>
      <w:bookmarkStart w:id="268" w:name="_Toc43463164"/>
      <w:bookmarkStart w:id="269" w:name="_Toc49847776"/>
      <w:bookmarkStart w:id="270" w:name="_Toc56497905"/>
      <w:bookmarkStart w:id="271" w:name="_Toc119699219"/>
      <w:bookmarkStart w:id="272" w:name="_Toc169937323"/>
      <w:bookmarkEnd w:id="264"/>
      <w:r>
        <w:t>6.1.2.1</w:t>
      </w:r>
      <w:r>
        <w:tab/>
        <w:t>General</w:t>
      </w:r>
      <w:bookmarkEnd w:id="265"/>
      <w:bookmarkEnd w:id="266"/>
      <w:bookmarkEnd w:id="267"/>
      <w:bookmarkEnd w:id="268"/>
      <w:bookmarkEnd w:id="269"/>
      <w:bookmarkEnd w:id="270"/>
      <w:bookmarkEnd w:id="271"/>
      <w:bookmarkEnd w:id="272"/>
    </w:p>
    <w:p w14:paraId="3F08E04D" w14:textId="071537FA" w:rsidR="00AA006A" w:rsidRPr="00986E88" w:rsidRDefault="00AA006A" w:rsidP="00AA006A">
      <w:pPr>
        <w:rPr>
          <w:noProof/>
        </w:rPr>
      </w:pPr>
      <w:bookmarkStart w:id="273"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274" w:name="_CR6_1_2_2"/>
      <w:bookmarkStart w:id="275" w:name="_Toc35971394"/>
      <w:bookmarkStart w:id="276" w:name="_Toc42953848"/>
      <w:bookmarkStart w:id="277" w:name="_Toc43463165"/>
      <w:bookmarkStart w:id="278" w:name="_Toc49847777"/>
      <w:bookmarkStart w:id="279" w:name="_Toc56497906"/>
      <w:bookmarkStart w:id="280" w:name="_Toc119699220"/>
      <w:bookmarkStart w:id="281" w:name="_Toc169937324"/>
      <w:bookmarkEnd w:id="274"/>
      <w:r>
        <w:t>6.1.2.2</w:t>
      </w:r>
      <w:r>
        <w:tab/>
        <w:t>HTTP standard headers</w:t>
      </w:r>
      <w:bookmarkEnd w:id="273"/>
      <w:bookmarkEnd w:id="275"/>
      <w:bookmarkEnd w:id="276"/>
      <w:bookmarkEnd w:id="277"/>
      <w:bookmarkEnd w:id="278"/>
      <w:bookmarkEnd w:id="279"/>
      <w:bookmarkEnd w:id="280"/>
      <w:bookmarkEnd w:id="281"/>
    </w:p>
    <w:p w14:paraId="1FF0A3A9" w14:textId="77777777" w:rsidR="008A6D4A" w:rsidRDefault="008A6D4A" w:rsidP="00E23A93">
      <w:pPr>
        <w:pStyle w:val="Heading5"/>
        <w:rPr>
          <w:lang w:eastAsia="zh-CN"/>
        </w:rPr>
      </w:pPr>
      <w:bookmarkStart w:id="282" w:name="_CR6_1_2_2_1"/>
      <w:bookmarkStart w:id="283" w:name="_Toc510696603"/>
      <w:bookmarkStart w:id="284" w:name="_Toc35971395"/>
      <w:bookmarkStart w:id="285" w:name="_Toc42953849"/>
      <w:bookmarkStart w:id="286" w:name="_Toc43463166"/>
      <w:bookmarkStart w:id="287" w:name="_Toc49847778"/>
      <w:bookmarkStart w:id="288" w:name="_Toc56497907"/>
      <w:bookmarkStart w:id="289" w:name="_Toc119699221"/>
      <w:bookmarkStart w:id="290" w:name="_Toc169937325"/>
      <w:bookmarkEnd w:id="282"/>
      <w:r>
        <w:t>6.1.2.2.1</w:t>
      </w:r>
      <w:r>
        <w:rPr>
          <w:rFonts w:hint="eastAsia"/>
          <w:lang w:eastAsia="zh-CN"/>
        </w:rPr>
        <w:tab/>
      </w:r>
      <w:r>
        <w:rPr>
          <w:lang w:eastAsia="zh-CN"/>
        </w:rPr>
        <w:t>General</w:t>
      </w:r>
      <w:bookmarkEnd w:id="283"/>
      <w:bookmarkEnd w:id="284"/>
      <w:bookmarkEnd w:id="285"/>
      <w:bookmarkEnd w:id="286"/>
      <w:bookmarkEnd w:id="287"/>
      <w:bookmarkEnd w:id="288"/>
      <w:bookmarkEnd w:id="289"/>
      <w:bookmarkEnd w:id="290"/>
    </w:p>
    <w:p w14:paraId="6DC3449D" w14:textId="77777777" w:rsidR="008A6D4A" w:rsidRPr="00986E88" w:rsidRDefault="008A6D4A" w:rsidP="008A6D4A">
      <w:pPr>
        <w:rPr>
          <w:noProof/>
        </w:rPr>
      </w:pPr>
      <w:bookmarkStart w:id="291"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292" w:name="_CR6_1_2_2_2"/>
      <w:bookmarkStart w:id="293" w:name="_Toc35971396"/>
      <w:bookmarkStart w:id="294" w:name="_Toc42953850"/>
      <w:bookmarkStart w:id="295" w:name="_Toc43463167"/>
      <w:bookmarkStart w:id="296" w:name="_Toc49847779"/>
      <w:bookmarkStart w:id="297" w:name="_Toc56497908"/>
      <w:bookmarkStart w:id="298" w:name="_Toc119699222"/>
      <w:bookmarkStart w:id="299" w:name="_Toc169937326"/>
      <w:bookmarkEnd w:id="292"/>
      <w:r>
        <w:t>6.1.2.2.2</w:t>
      </w:r>
      <w:r>
        <w:tab/>
        <w:t>Content type</w:t>
      </w:r>
      <w:bookmarkEnd w:id="291"/>
      <w:bookmarkEnd w:id="293"/>
      <w:bookmarkEnd w:id="294"/>
      <w:bookmarkEnd w:id="295"/>
      <w:bookmarkEnd w:id="296"/>
      <w:bookmarkEnd w:id="297"/>
      <w:bookmarkEnd w:id="298"/>
      <w:bookmarkEnd w:id="299"/>
    </w:p>
    <w:p w14:paraId="71EFFE1F" w14:textId="77777777" w:rsidR="008A6D4A" w:rsidRDefault="008A6D4A" w:rsidP="008A6D4A">
      <w:bookmarkStart w:id="30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301" w:name="_CR6_1_2_3"/>
      <w:bookmarkStart w:id="302" w:name="_Toc35971397"/>
      <w:bookmarkStart w:id="303" w:name="_Toc42953851"/>
      <w:bookmarkStart w:id="304" w:name="_Toc43463168"/>
      <w:bookmarkStart w:id="305" w:name="_Toc49847780"/>
      <w:bookmarkStart w:id="306" w:name="_Toc56497909"/>
      <w:bookmarkStart w:id="307" w:name="_Toc119699223"/>
      <w:bookmarkStart w:id="308" w:name="_Toc169937327"/>
      <w:bookmarkEnd w:id="301"/>
      <w:r>
        <w:t>6.1.2.3</w:t>
      </w:r>
      <w:r>
        <w:tab/>
        <w:t>HTTP custom headers</w:t>
      </w:r>
      <w:bookmarkEnd w:id="300"/>
      <w:bookmarkEnd w:id="302"/>
      <w:bookmarkEnd w:id="303"/>
      <w:bookmarkEnd w:id="304"/>
      <w:bookmarkEnd w:id="305"/>
      <w:bookmarkEnd w:id="306"/>
      <w:bookmarkEnd w:id="307"/>
      <w:bookmarkEnd w:id="308"/>
    </w:p>
    <w:p w14:paraId="6B5ACFCB" w14:textId="77777777" w:rsidR="008A6D4A" w:rsidRDefault="008A6D4A" w:rsidP="008A6D4A">
      <w:pPr>
        <w:rPr>
          <w:noProof/>
        </w:rPr>
      </w:pPr>
      <w:bookmarkStart w:id="309" w:name="_Toc489605322"/>
      <w:bookmarkStart w:id="310" w:name="_Toc492899753"/>
      <w:bookmarkStart w:id="311" w:name="_Toc492900032"/>
      <w:bookmarkStart w:id="312" w:name="_Toc492967834"/>
      <w:bookmarkStart w:id="313" w:name="_Toc492972922"/>
      <w:bookmarkStart w:id="314" w:name="_Toc492973142"/>
      <w:bookmarkStart w:id="315" w:name="_Toc492974840"/>
      <w:bookmarkStart w:id="31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317" w:name="_CR6_1_3"/>
      <w:bookmarkStart w:id="318" w:name="_Toc510696607"/>
      <w:bookmarkStart w:id="319" w:name="_Toc35971398"/>
      <w:bookmarkStart w:id="320" w:name="_Toc42953852"/>
      <w:bookmarkStart w:id="321" w:name="_Toc43463169"/>
      <w:bookmarkStart w:id="322" w:name="_Toc49847781"/>
      <w:bookmarkStart w:id="323" w:name="_Toc56497910"/>
      <w:bookmarkStart w:id="324" w:name="_Toc119699224"/>
      <w:bookmarkStart w:id="325" w:name="_Toc169937328"/>
      <w:bookmarkEnd w:id="309"/>
      <w:bookmarkEnd w:id="310"/>
      <w:bookmarkEnd w:id="311"/>
      <w:bookmarkEnd w:id="312"/>
      <w:bookmarkEnd w:id="313"/>
      <w:bookmarkEnd w:id="314"/>
      <w:bookmarkEnd w:id="315"/>
      <w:bookmarkEnd w:id="316"/>
      <w:bookmarkEnd w:id="317"/>
      <w:r>
        <w:t>6.1.3</w:t>
      </w:r>
      <w:r>
        <w:tab/>
        <w:t>Resources</w:t>
      </w:r>
      <w:bookmarkEnd w:id="318"/>
      <w:bookmarkEnd w:id="319"/>
      <w:bookmarkEnd w:id="320"/>
      <w:bookmarkEnd w:id="321"/>
      <w:bookmarkEnd w:id="322"/>
      <w:bookmarkEnd w:id="323"/>
      <w:bookmarkEnd w:id="324"/>
      <w:bookmarkEnd w:id="325"/>
    </w:p>
    <w:p w14:paraId="2EFC046D" w14:textId="77777777" w:rsidR="008A6D4A" w:rsidRPr="000A7435" w:rsidRDefault="008A6D4A" w:rsidP="00E23A93">
      <w:pPr>
        <w:pStyle w:val="Heading4"/>
      </w:pPr>
      <w:bookmarkStart w:id="326" w:name="_CR6_1_3_1"/>
      <w:bookmarkStart w:id="327" w:name="_Toc510696608"/>
      <w:bookmarkStart w:id="328" w:name="_Toc35971399"/>
      <w:bookmarkStart w:id="329" w:name="_Toc42953853"/>
      <w:bookmarkStart w:id="330" w:name="_Toc43463170"/>
      <w:bookmarkStart w:id="331" w:name="_Toc49847782"/>
      <w:bookmarkStart w:id="332" w:name="_Toc56497911"/>
      <w:bookmarkStart w:id="333" w:name="_Toc119699225"/>
      <w:bookmarkStart w:id="334" w:name="_Toc169937329"/>
      <w:bookmarkEnd w:id="326"/>
      <w:r>
        <w:t>6.1.3.1</w:t>
      </w:r>
      <w:r>
        <w:tab/>
        <w:t>Overview</w:t>
      </w:r>
      <w:bookmarkEnd w:id="327"/>
      <w:bookmarkEnd w:id="328"/>
      <w:bookmarkEnd w:id="329"/>
      <w:bookmarkEnd w:id="330"/>
      <w:bookmarkEnd w:id="331"/>
      <w:bookmarkEnd w:id="332"/>
      <w:bookmarkEnd w:id="333"/>
      <w:bookmarkEnd w:id="334"/>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5pt;height:147.4pt" o:ole="">
            <v:imagedata r:id="rId23" o:title=""/>
          </v:shape>
          <o:OLEObject Type="Embed" ProgID="Visio.Drawing.11" ShapeID="_x0000_i1031" DrawAspect="Content" ObjectID="_1780558735" r:id="rId24"/>
        </w:object>
      </w:r>
    </w:p>
    <w:p w14:paraId="6C586022" w14:textId="77777777" w:rsidR="007A3CC0" w:rsidRPr="00544965" w:rsidRDefault="007A3CC0" w:rsidP="007A3CC0">
      <w:pPr>
        <w:pStyle w:val="TF"/>
      </w:pPr>
      <w:bookmarkStart w:id="335" w:name="_CRFigure6_1_3_11"/>
      <w:r w:rsidRPr="00544965">
        <w:t>Figure</w:t>
      </w:r>
      <w:r>
        <w:t> </w:t>
      </w:r>
      <w:bookmarkEnd w:id="335"/>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36" w:name="_CRTable6_1_3_11"/>
      <w:bookmarkStart w:id="337" w:name="_Toc510696609"/>
      <w:bookmarkStart w:id="338" w:name="_Toc35971400"/>
      <w:r w:rsidRPr="00544965">
        <w:lastRenderedPageBreak/>
        <w:t>Table</w:t>
      </w:r>
      <w:r>
        <w:t> </w:t>
      </w:r>
      <w:bookmarkEnd w:id="336"/>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39" w:name="_CR6_1_3_2"/>
      <w:bookmarkStart w:id="340" w:name="_Toc42953854"/>
      <w:bookmarkStart w:id="341" w:name="_Toc43463171"/>
      <w:bookmarkStart w:id="342" w:name="_Toc49847783"/>
      <w:bookmarkStart w:id="343" w:name="_Toc56497912"/>
      <w:bookmarkStart w:id="344" w:name="_Toc119699226"/>
      <w:bookmarkStart w:id="345" w:name="_Toc169937330"/>
      <w:bookmarkEnd w:id="339"/>
      <w:r>
        <w:t>6.1.3.2</w:t>
      </w:r>
      <w:r>
        <w:tab/>
        <w:t xml:space="preserve">Resource: </w:t>
      </w:r>
      <w:bookmarkEnd w:id="337"/>
      <w:bookmarkEnd w:id="338"/>
      <w:r w:rsidR="00231B62">
        <w:t>slice</w:t>
      </w:r>
      <w:r w:rsidR="00231B62" w:rsidRPr="00544965">
        <w:t>-authentications</w:t>
      </w:r>
      <w:r w:rsidR="00231B62">
        <w:t xml:space="preserve"> (Collection)</w:t>
      </w:r>
      <w:bookmarkEnd w:id="340"/>
      <w:bookmarkEnd w:id="341"/>
      <w:bookmarkEnd w:id="342"/>
      <w:bookmarkEnd w:id="343"/>
      <w:bookmarkEnd w:id="344"/>
      <w:bookmarkEnd w:id="345"/>
    </w:p>
    <w:p w14:paraId="2EA073DD" w14:textId="77777777" w:rsidR="008A6D4A" w:rsidRDefault="008A6D4A" w:rsidP="00E23A93">
      <w:pPr>
        <w:pStyle w:val="Heading5"/>
      </w:pPr>
      <w:bookmarkStart w:id="346" w:name="_CR6_1_3_2_1"/>
      <w:bookmarkStart w:id="347" w:name="_Toc510696610"/>
      <w:bookmarkStart w:id="348" w:name="_Toc35971401"/>
      <w:bookmarkStart w:id="349" w:name="_Toc42953855"/>
      <w:bookmarkStart w:id="350" w:name="_Toc43463172"/>
      <w:bookmarkStart w:id="351" w:name="_Toc49847784"/>
      <w:bookmarkStart w:id="352" w:name="_Toc56497913"/>
      <w:bookmarkStart w:id="353" w:name="_Toc119699227"/>
      <w:bookmarkStart w:id="354" w:name="_Toc169937331"/>
      <w:bookmarkEnd w:id="346"/>
      <w:r>
        <w:t>6.1.3.2.1</w:t>
      </w:r>
      <w:r>
        <w:tab/>
        <w:t>Description</w:t>
      </w:r>
      <w:bookmarkEnd w:id="347"/>
      <w:bookmarkEnd w:id="348"/>
      <w:bookmarkEnd w:id="349"/>
      <w:bookmarkEnd w:id="350"/>
      <w:bookmarkEnd w:id="351"/>
      <w:bookmarkEnd w:id="352"/>
      <w:bookmarkEnd w:id="353"/>
      <w:bookmarkEnd w:id="354"/>
    </w:p>
    <w:p w14:paraId="5C89BCCD" w14:textId="77777777" w:rsidR="00237EE5" w:rsidRPr="00544965" w:rsidRDefault="00237EE5" w:rsidP="00237EE5">
      <w:bookmarkStart w:id="355" w:name="_Toc35971402"/>
      <w:bookmarkStart w:id="356"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57" w:name="_CR6_1_3_2_2"/>
      <w:bookmarkStart w:id="358" w:name="_Toc42953856"/>
      <w:bookmarkStart w:id="359" w:name="_Toc43463173"/>
      <w:bookmarkStart w:id="360" w:name="_Toc49847785"/>
      <w:bookmarkStart w:id="361" w:name="_Toc56497914"/>
      <w:bookmarkStart w:id="362" w:name="_Toc119699228"/>
      <w:bookmarkStart w:id="363" w:name="_Toc169937332"/>
      <w:bookmarkEnd w:id="357"/>
      <w:r>
        <w:t>6.1.3.2.2</w:t>
      </w:r>
      <w:r>
        <w:tab/>
        <w:t>Resource Definition</w:t>
      </w:r>
      <w:bookmarkEnd w:id="355"/>
      <w:bookmarkEnd w:id="358"/>
      <w:bookmarkEnd w:id="359"/>
      <w:bookmarkEnd w:id="360"/>
      <w:bookmarkEnd w:id="361"/>
      <w:bookmarkEnd w:id="362"/>
      <w:bookmarkEnd w:id="36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364" w:name="_CRTable6_1_3_2_21"/>
      <w:r>
        <w:t>Table </w:t>
      </w:r>
      <w:bookmarkEnd w:id="364"/>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365" w:name="_CR6_1_3_2_3"/>
      <w:bookmarkStart w:id="366" w:name="_Toc35971403"/>
      <w:bookmarkStart w:id="367" w:name="_Toc42953857"/>
      <w:bookmarkStart w:id="368" w:name="_Toc43463174"/>
      <w:bookmarkStart w:id="369" w:name="_Toc49847786"/>
      <w:bookmarkStart w:id="370" w:name="_Toc56497915"/>
      <w:bookmarkStart w:id="371" w:name="_Toc119699229"/>
      <w:bookmarkStart w:id="372" w:name="_Toc169937333"/>
      <w:bookmarkEnd w:id="365"/>
      <w:r>
        <w:t>6.1.3.2.3</w:t>
      </w:r>
      <w:r>
        <w:tab/>
        <w:t>Resource Standard Methods</w:t>
      </w:r>
      <w:bookmarkEnd w:id="356"/>
      <w:bookmarkEnd w:id="366"/>
      <w:bookmarkEnd w:id="367"/>
      <w:bookmarkEnd w:id="368"/>
      <w:bookmarkEnd w:id="369"/>
      <w:bookmarkEnd w:id="370"/>
      <w:bookmarkEnd w:id="371"/>
      <w:bookmarkEnd w:id="372"/>
    </w:p>
    <w:p w14:paraId="6421C356" w14:textId="77777777" w:rsidR="008A6D4A" w:rsidRPr="00433470" w:rsidRDefault="008A6D4A" w:rsidP="00785D35">
      <w:pPr>
        <w:pStyle w:val="H6"/>
      </w:pPr>
      <w:bookmarkStart w:id="373" w:name="_Toc510696613"/>
      <w:bookmarkStart w:id="374" w:name="_Toc35971404"/>
      <w:bookmarkStart w:id="375" w:name="_Toc42953858"/>
      <w:bookmarkStart w:id="376" w:name="_Toc43463175"/>
      <w:bookmarkStart w:id="377" w:name="_Toc49847787"/>
      <w:bookmarkStart w:id="378" w:name="_Toc56497916"/>
      <w:bookmarkStart w:id="379" w:name="_CR6_1_3_2_3_1"/>
      <w:r w:rsidRPr="00205D75">
        <w:t>6.</w:t>
      </w:r>
      <w:r w:rsidRPr="009D43C1">
        <w:t>1.3.2.3</w:t>
      </w:r>
      <w:r w:rsidRPr="00C80608">
        <w:t>.1</w:t>
      </w:r>
      <w:r w:rsidRPr="00C80608">
        <w:tab/>
      </w:r>
      <w:bookmarkEnd w:id="373"/>
      <w:bookmarkEnd w:id="374"/>
      <w:r w:rsidR="003E0B62" w:rsidRPr="007620D7">
        <w:t>POST</w:t>
      </w:r>
      <w:bookmarkEnd w:id="375"/>
      <w:bookmarkEnd w:id="376"/>
      <w:bookmarkEnd w:id="377"/>
      <w:bookmarkEnd w:id="378"/>
    </w:p>
    <w:bookmarkEnd w:id="379"/>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380" w:name="_CRTable6_1_3_2_3_11"/>
      <w:r w:rsidRPr="00384E92">
        <w:t>Table</w:t>
      </w:r>
      <w:r w:rsidR="00323B58">
        <w:rPr>
          <w:lang w:val="en-US"/>
        </w:rPr>
        <w:t> </w:t>
      </w:r>
      <w:bookmarkEnd w:id="380"/>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381" w:name="_CRTable6_1_3_2_3_12"/>
      <w:r w:rsidRPr="001769FF">
        <w:t>Table</w:t>
      </w:r>
      <w:r w:rsidR="00605DA2">
        <w:rPr>
          <w:lang w:val="en-US"/>
        </w:rPr>
        <w:t> </w:t>
      </w:r>
      <w:bookmarkEnd w:id="381"/>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382" w:name="_CRTable6_1_3_2_3_13"/>
      <w:r w:rsidRPr="001769FF">
        <w:lastRenderedPageBreak/>
        <w:t>Table</w:t>
      </w:r>
      <w:r w:rsidR="00605DA2">
        <w:rPr>
          <w:lang w:val="en-US"/>
        </w:rPr>
        <w:t> </w:t>
      </w:r>
      <w:bookmarkEnd w:id="382"/>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383" w:name="_CRTable6_1_3_2_3_14"/>
      <w:r w:rsidRPr="00A04126">
        <w:t>Table</w:t>
      </w:r>
      <w:r w:rsidR="00605DA2">
        <w:rPr>
          <w:lang w:val="en-US"/>
        </w:rPr>
        <w:t> </w:t>
      </w:r>
      <w:bookmarkEnd w:id="383"/>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6"/>
        <w:gridCol w:w="1283"/>
        <w:gridCol w:w="543"/>
        <w:gridCol w:w="1119"/>
        <w:gridCol w:w="3570"/>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384" w:name="_CRTable6_1_3_2_3_15"/>
      <w:r w:rsidRPr="00A04126">
        <w:t>Table</w:t>
      </w:r>
      <w:r w:rsidR="00605DA2">
        <w:rPr>
          <w:lang w:val="en-US"/>
        </w:rPr>
        <w:t> </w:t>
      </w:r>
      <w:bookmarkEnd w:id="384"/>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385" w:name="_CRTable6_1_3_2_3_16"/>
      <w:bookmarkStart w:id="386" w:name="_Toc510696615"/>
      <w:bookmarkStart w:id="387" w:name="_Toc35971406"/>
      <w:bookmarkStart w:id="388" w:name="_Toc42953859"/>
      <w:bookmarkStart w:id="389" w:name="_Toc43463176"/>
      <w:bookmarkStart w:id="390" w:name="_Toc49847788"/>
      <w:r>
        <w:t xml:space="preserve">Table </w:t>
      </w:r>
      <w:bookmarkEnd w:id="385"/>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391" w:name="_CRTable6_1_3_2_3_17"/>
      <w:r>
        <w:lastRenderedPageBreak/>
        <w:t xml:space="preserve">Table </w:t>
      </w:r>
      <w:bookmarkEnd w:id="391"/>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392" w:name="_CR6_1_3_2_4"/>
      <w:bookmarkStart w:id="393" w:name="_Toc56497917"/>
      <w:bookmarkStart w:id="394" w:name="_Toc119699230"/>
      <w:bookmarkStart w:id="395" w:name="_Toc169937334"/>
      <w:bookmarkEnd w:id="392"/>
      <w:r>
        <w:t>6.1.3.2.4</w:t>
      </w:r>
      <w:r>
        <w:tab/>
        <w:t>Resource Custom Operations</w:t>
      </w:r>
      <w:bookmarkEnd w:id="386"/>
      <w:bookmarkEnd w:id="387"/>
      <w:bookmarkEnd w:id="388"/>
      <w:bookmarkEnd w:id="389"/>
      <w:bookmarkEnd w:id="390"/>
      <w:bookmarkEnd w:id="393"/>
      <w:bookmarkEnd w:id="394"/>
      <w:bookmarkEnd w:id="395"/>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396" w:name="_CR6_1_3_3"/>
      <w:bookmarkStart w:id="397" w:name="_Toc510696621"/>
      <w:bookmarkStart w:id="398" w:name="_Toc35971412"/>
      <w:bookmarkStart w:id="399" w:name="_Toc42953860"/>
      <w:bookmarkStart w:id="400" w:name="_Toc43463177"/>
      <w:bookmarkStart w:id="401" w:name="_Toc49847789"/>
      <w:bookmarkStart w:id="402" w:name="_Toc56497918"/>
      <w:bookmarkStart w:id="403" w:name="_Toc119699231"/>
      <w:bookmarkStart w:id="404" w:name="_Toc169937335"/>
      <w:bookmarkEnd w:id="396"/>
      <w:r>
        <w:t>6.1.3.3</w:t>
      </w:r>
      <w:r>
        <w:tab/>
        <w:t xml:space="preserve">Resource: </w:t>
      </w:r>
      <w:bookmarkEnd w:id="397"/>
      <w:bookmarkEnd w:id="398"/>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399"/>
      <w:bookmarkEnd w:id="400"/>
      <w:bookmarkEnd w:id="401"/>
      <w:bookmarkEnd w:id="402"/>
      <w:bookmarkEnd w:id="403"/>
      <w:bookmarkEnd w:id="404"/>
    </w:p>
    <w:p w14:paraId="6987E40D" w14:textId="77777777" w:rsidR="00750FBA" w:rsidRPr="00544965" w:rsidRDefault="00750FBA" w:rsidP="00E23A93">
      <w:pPr>
        <w:pStyle w:val="Heading5"/>
      </w:pPr>
      <w:bookmarkStart w:id="405" w:name="_CR6_1_3_3_1"/>
      <w:bookmarkStart w:id="406" w:name="_Toc25270678"/>
      <w:bookmarkStart w:id="407" w:name="_Toc34310333"/>
      <w:bookmarkStart w:id="408" w:name="_Toc42953861"/>
      <w:bookmarkStart w:id="409" w:name="_Toc43463178"/>
      <w:bookmarkStart w:id="410" w:name="_Toc49847790"/>
      <w:bookmarkStart w:id="411" w:name="_Toc56497919"/>
      <w:bookmarkStart w:id="412" w:name="_Toc119699232"/>
      <w:bookmarkStart w:id="413" w:name="_Toc169937336"/>
      <w:bookmarkStart w:id="414" w:name="_Toc510696622"/>
      <w:bookmarkStart w:id="415" w:name="_Toc35971413"/>
      <w:bookmarkEnd w:id="405"/>
      <w:r w:rsidRPr="00544965">
        <w:t>6.</w:t>
      </w:r>
      <w:r>
        <w:t>1</w:t>
      </w:r>
      <w:r w:rsidRPr="00544965">
        <w:t>.3.3.1</w:t>
      </w:r>
      <w:r w:rsidRPr="00544965">
        <w:tab/>
        <w:t>Description</w:t>
      </w:r>
      <w:bookmarkEnd w:id="406"/>
      <w:bookmarkEnd w:id="407"/>
      <w:bookmarkEnd w:id="408"/>
      <w:bookmarkEnd w:id="409"/>
      <w:bookmarkEnd w:id="410"/>
      <w:bookmarkEnd w:id="411"/>
      <w:bookmarkEnd w:id="412"/>
      <w:bookmarkEnd w:id="413"/>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416" w:name="_CR6_1_3_3_2"/>
      <w:bookmarkStart w:id="417" w:name="_Toc42953862"/>
      <w:bookmarkStart w:id="418" w:name="_Toc43463179"/>
      <w:bookmarkStart w:id="419" w:name="_Toc49847791"/>
      <w:bookmarkStart w:id="420" w:name="_Toc56497920"/>
      <w:bookmarkStart w:id="421" w:name="_Toc119699233"/>
      <w:bookmarkStart w:id="422" w:name="_Toc169937337"/>
      <w:bookmarkEnd w:id="416"/>
      <w:r>
        <w:t>6.1.3.3.2</w:t>
      </w:r>
      <w:r>
        <w:tab/>
        <w:t>Resource Definition</w:t>
      </w:r>
      <w:bookmarkEnd w:id="417"/>
      <w:bookmarkEnd w:id="418"/>
      <w:bookmarkEnd w:id="419"/>
      <w:bookmarkEnd w:id="420"/>
      <w:bookmarkEnd w:id="421"/>
      <w:bookmarkEnd w:id="422"/>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23" w:name="_CRTable6_1_3_3_21"/>
      <w:r>
        <w:t>Table </w:t>
      </w:r>
      <w:bookmarkEnd w:id="423"/>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24" w:name="_CR6_1_3_3_3"/>
      <w:bookmarkStart w:id="425" w:name="_Toc42953863"/>
      <w:bookmarkStart w:id="426" w:name="_Toc43463180"/>
      <w:bookmarkStart w:id="427" w:name="_Toc49847792"/>
      <w:bookmarkStart w:id="428" w:name="_Toc56497921"/>
      <w:bookmarkStart w:id="429" w:name="_Toc119699234"/>
      <w:bookmarkStart w:id="430" w:name="_Toc169937338"/>
      <w:bookmarkEnd w:id="424"/>
      <w:r>
        <w:t>6.1.3.3.3</w:t>
      </w:r>
      <w:r>
        <w:tab/>
        <w:t>Resource Standard Methods</w:t>
      </w:r>
      <w:bookmarkEnd w:id="425"/>
      <w:bookmarkEnd w:id="426"/>
      <w:bookmarkEnd w:id="427"/>
      <w:bookmarkEnd w:id="428"/>
      <w:bookmarkEnd w:id="429"/>
      <w:bookmarkEnd w:id="430"/>
    </w:p>
    <w:p w14:paraId="5BE9A08C" w14:textId="77777777" w:rsidR="00750FBA" w:rsidRPr="00433470" w:rsidRDefault="00750FBA" w:rsidP="00785D35">
      <w:pPr>
        <w:pStyle w:val="H6"/>
      </w:pPr>
      <w:bookmarkStart w:id="431" w:name="_Toc42953864"/>
      <w:bookmarkStart w:id="432" w:name="_Toc43463181"/>
      <w:bookmarkStart w:id="433" w:name="_Toc49847793"/>
      <w:bookmarkStart w:id="434" w:name="_Toc56497922"/>
      <w:bookmarkStart w:id="435" w:name="_CR6_1_3_3_3_1"/>
      <w:r w:rsidRPr="00205D75">
        <w:t>6.</w:t>
      </w:r>
      <w:r w:rsidRPr="009D43C1">
        <w:t>1.3.3.3</w:t>
      </w:r>
      <w:r w:rsidRPr="00C80608">
        <w:t>.1</w:t>
      </w:r>
      <w:r w:rsidRPr="00C80608">
        <w:tab/>
      </w:r>
      <w:r w:rsidRPr="007620D7">
        <w:t>PUT</w:t>
      </w:r>
      <w:bookmarkEnd w:id="431"/>
      <w:bookmarkEnd w:id="432"/>
      <w:bookmarkEnd w:id="433"/>
      <w:bookmarkEnd w:id="434"/>
    </w:p>
    <w:bookmarkEnd w:id="435"/>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36" w:name="_CRTable6_1_3_3_3_11"/>
      <w:r w:rsidRPr="00384E92">
        <w:t>Table</w:t>
      </w:r>
      <w:r>
        <w:t> </w:t>
      </w:r>
      <w:bookmarkEnd w:id="436"/>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37" w:name="_CRTable6_1_3_3_3_12"/>
      <w:r w:rsidRPr="001769FF">
        <w:t>Table</w:t>
      </w:r>
      <w:r>
        <w:t> </w:t>
      </w:r>
      <w:bookmarkEnd w:id="437"/>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38" w:name="_CRTable6_1_3_3_3_13"/>
      <w:r w:rsidRPr="001769FF">
        <w:lastRenderedPageBreak/>
        <w:t>Table</w:t>
      </w:r>
      <w:r>
        <w:t> </w:t>
      </w:r>
      <w:bookmarkEnd w:id="438"/>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39" w:name="_CRTable6_1_3_3_3_14"/>
      <w:r w:rsidRPr="00A04126">
        <w:t>Table</w:t>
      </w:r>
      <w:r>
        <w:t> </w:t>
      </w:r>
      <w:bookmarkEnd w:id="439"/>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40" w:name="_CRTable6_1_3_3_3_15"/>
      <w:r w:rsidRPr="00A04126">
        <w:t>Table</w:t>
      </w:r>
      <w:r>
        <w:t> </w:t>
      </w:r>
      <w:bookmarkEnd w:id="440"/>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41" w:name="_CRTable6_1_3_3_3_16"/>
      <w:r>
        <w:t xml:space="preserve">Table </w:t>
      </w:r>
      <w:bookmarkEnd w:id="441"/>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42" w:name="_CRTable6_1_3_3_3_17"/>
      <w:r>
        <w:lastRenderedPageBreak/>
        <w:t xml:space="preserve">Table </w:t>
      </w:r>
      <w:bookmarkEnd w:id="442"/>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443" w:name="_CR6_1_3_3_4"/>
      <w:bookmarkStart w:id="444" w:name="_Toc42953865"/>
      <w:bookmarkStart w:id="445" w:name="_Toc43463182"/>
      <w:bookmarkStart w:id="446" w:name="_Toc49847794"/>
      <w:bookmarkStart w:id="447" w:name="_Toc56497923"/>
      <w:bookmarkStart w:id="448" w:name="_Toc119699235"/>
      <w:bookmarkStart w:id="449" w:name="_Toc169937339"/>
      <w:bookmarkEnd w:id="443"/>
      <w:r>
        <w:t>6.1.3.3.4</w:t>
      </w:r>
      <w:r>
        <w:tab/>
        <w:t>Resource Custom Operations</w:t>
      </w:r>
      <w:bookmarkEnd w:id="444"/>
      <w:bookmarkEnd w:id="445"/>
      <w:bookmarkEnd w:id="446"/>
      <w:bookmarkEnd w:id="447"/>
      <w:bookmarkEnd w:id="448"/>
      <w:bookmarkEnd w:id="449"/>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50" w:name="_CR6_1_4"/>
      <w:bookmarkStart w:id="451" w:name="_Toc42953866"/>
      <w:bookmarkStart w:id="452" w:name="_Toc43463183"/>
      <w:bookmarkStart w:id="453" w:name="_Toc49847795"/>
      <w:bookmarkStart w:id="454" w:name="_Toc56497924"/>
      <w:bookmarkStart w:id="455" w:name="_Toc119699236"/>
      <w:bookmarkStart w:id="456" w:name="_Toc169937340"/>
      <w:bookmarkEnd w:id="450"/>
      <w:r>
        <w:t>6.1.4</w:t>
      </w:r>
      <w:r>
        <w:tab/>
        <w:t>Custom Operations without associated resources</w:t>
      </w:r>
      <w:bookmarkEnd w:id="414"/>
      <w:bookmarkEnd w:id="415"/>
      <w:bookmarkEnd w:id="451"/>
      <w:bookmarkEnd w:id="452"/>
      <w:bookmarkEnd w:id="453"/>
      <w:bookmarkEnd w:id="454"/>
      <w:bookmarkEnd w:id="455"/>
      <w:bookmarkEnd w:id="456"/>
    </w:p>
    <w:p w14:paraId="5BE94BD8" w14:textId="77777777" w:rsidR="008A6D4A" w:rsidRPr="000A7435" w:rsidRDefault="008A6D4A" w:rsidP="00E23A93">
      <w:pPr>
        <w:pStyle w:val="Heading4"/>
      </w:pPr>
      <w:bookmarkStart w:id="457" w:name="_CR6_1_4_1"/>
      <w:bookmarkStart w:id="458" w:name="_Toc510696623"/>
      <w:bookmarkStart w:id="459" w:name="_Toc35971414"/>
      <w:bookmarkStart w:id="460" w:name="_Toc42953867"/>
      <w:bookmarkStart w:id="461" w:name="_Toc43463184"/>
      <w:bookmarkStart w:id="462" w:name="_Toc49847796"/>
      <w:bookmarkStart w:id="463" w:name="_Toc56497925"/>
      <w:bookmarkStart w:id="464" w:name="_Toc119699237"/>
      <w:bookmarkStart w:id="465" w:name="_Toc169937341"/>
      <w:bookmarkEnd w:id="457"/>
      <w:r>
        <w:t>6.1.4.1</w:t>
      </w:r>
      <w:r>
        <w:tab/>
        <w:t>Overview</w:t>
      </w:r>
      <w:bookmarkEnd w:id="458"/>
      <w:bookmarkEnd w:id="459"/>
      <w:bookmarkEnd w:id="460"/>
      <w:bookmarkEnd w:id="461"/>
      <w:bookmarkEnd w:id="462"/>
      <w:bookmarkEnd w:id="463"/>
      <w:bookmarkEnd w:id="464"/>
      <w:bookmarkEnd w:id="465"/>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466" w:name="_CR6_1_5"/>
      <w:bookmarkStart w:id="467" w:name="_Toc510696628"/>
      <w:bookmarkStart w:id="468" w:name="_Toc35971419"/>
      <w:bookmarkStart w:id="469" w:name="_Toc42953868"/>
      <w:bookmarkStart w:id="470" w:name="_Toc43463185"/>
      <w:bookmarkStart w:id="471" w:name="_Toc49847797"/>
      <w:bookmarkStart w:id="472" w:name="_Toc56497926"/>
      <w:bookmarkStart w:id="473" w:name="_Toc119699238"/>
      <w:bookmarkStart w:id="474" w:name="_Toc169937342"/>
      <w:bookmarkEnd w:id="466"/>
      <w:r>
        <w:t>6.1.5</w:t>
      </w:r>
      <w:r>
        <w:tab/>
        <w:t>Notifications</w:t>
      </w:r>
      <w:bookmarkEnd w:id="467"/>
      <w:bookmarkEnd w:id="468"/>
      <w:bookmarkEnd w:id="469"/>
      <w:bookmarkEnd w:id="470"/>
      <w:bookmarkEnd w:id="471"/>
      <w:bookmarkEnd w:id="472"/>
      <w:bookmarkEnd w:id="473"/>
      <w:bookmarkEnd w:id="474"/>
    </w:p>
    <w:p w14:paraId="20FC45DE" w14:textId="77777777" w:rsidR="008A6D4A" w:rsidRPr="000A7435" w:rsidRDefault="008A6D4A" w:rsidP="00E23A93">
      <w:pPr>
        <w:pStyle w:val="Heading4"/>
      </w:pPr>
      <w:bookmarkStart w:id="475" w:name="_CR6_1_5_1"/>
      <w:bookmarkStart w:id="476" w:name="_Toc510696629"/>
      <w:bookmarkStart w:id="477" w:name="_Toc35971420"/>
      <w:bookmarkStart w:id="478" w:name="_Toc42953869"/>
      <w:bookmarkStart w:id="479" w:name="_Toc43463186"/>
      <w:bookmarkStart w:id="480" w:name="_Toc49847798"/>
      <w:bookmarkStart w:id="481" w:name="_Toc56497927"/>
      <w:bookmarkStart w:id="482" w:name="_Toc119699239"/>
      <w:bookmarkStart w:id="483" w:name="_Toc169937343"/>
      <w:bookmarkEnd w:id="475"/>
      <w:r>
        <w:t>6.1.5.1</w:t>
      </w:r>
      <w:r>
        <w:tab/>
        <w:t>General</w:t>
      </w:r>
      <w:bookmarkEnd w:id="476"/>
      <w:bookmarkEnd w:id="477"/>
      <w:bookmarkEnd w:id="478"/>
      <w:bookmarkEnd w:id="479"/>
      <w:bookmarkEnd w:id="480"/>
      <w:bookmarkEnd w:id="481"/>
      <w:bookmarkEnd w:id="482"/>
      <w:bookmarkEnd w:id="483"/>
    </w:p>
    <w:p w14:paraId="09110695" w14:textId="77777777" w:rsidR="008A6D4A" w:rsidRDefault="008A6D4A" w:rsidP="008A6D4A">
      <w:pPr>
        <w:rPr>
          <w:noProof/>
        </w:rPr>
      </w:pPr>
      <w:bookmarkStart w:id="484"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485" w:name="_CRTable6_1_5_11"/>
      <w:r w:rsidRPr="00A04126">
        <w:t>Table</w:t>
      </w:r>
      <w:r w:rsidR="00605DA2">
        <w:rPr>
          <w:lang w:val="en-US"/>
        </w:rPr>
        <w:t> </w:t>
      </w:r>
      <w:bookmarkEnd w:id="485"/>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486" w:name="_CR6_1_5_2"/>
      <w:bookmarkStart w:id="487" w:name="_Toc35971421"/>
      <w:bookmarkStart w:id="488" w:name="_Toc42953870"/>
      <w:bookmarkStart w:id="489" w:name="_Toc43463187"/>
      <w:bookmarkStart w:id="490" w:name="_Toc49847799"/>
      <w:bookmarkStart w:id="491" w:name="_Toc56497928"/>
      <w:bookmarkStart w:id="492" w:name="_Toc119699240"/>
      <w:bookmarkStart w:id="493" w:name="_Toc169937344"/>
      <w:bookmarkEnd w:id="486"/>
      <w:r>
        <w:t>6.1.5.2</w:t>
      </w:r>
      <w:r>
        <w:tab/>
      </w:r>
      <w:bookmarkEnd w:id="484"/>
      <w:bookmarkEnd w:id="487"/>
      <w:r w:rsidR="00977762">
        <w:t>Re-authentication Notification</w:t>
      </w:r>
      <w:bookmarkEnd w:id="488"/>
      <w:bookmarkEnd w:id="489"/>
      <w:bookmarkEnd w:id="490"/>
      <w:bookmarkEnd w:id="491"/>
      <w:bookmarkEnd w:id="492"/>
      <w:bookmarkEnd w:id="493"/>
    </w:p>
    <w:p w14:paraId="655A730E" w14:textId="77777777" w:rsidR="008A6D4A" w:rsidRPr="00986E88" w:rsidRDefault="008A6D4A" w:rsidP="00E23A93">
      <w:pPr>
        <w:pStyle w:val="Heading5"/>
        <w:rPr>
          <w:noProof/>
        </w:rPr>
      </w:pPr>
      <w:bookmarkStart w:id="494" w:name="_CR6_1_5_2_1"/>
      <w:bookmarkStart w:id="495" w:name="_Toc532994455"/>
      <w:bookmarkStart w:id="496" w:name="_Toc35971422"/>
      <w:bookmarkStart w:id="497" w:name="_Toc42953871"/>
      <w:bookmarkStart w:id="498" w:name="_Toc43463188"/>
      <w:bookmarkStart w:id="499" w:name="_Toc49847800"/>
      <w:bookmarkStart w:id="500" w:name="_Toc56497929"/>
      <w:bookmarkStart w:id="501" w:name="_Toc119699241"/>
      <w:bookmarkStart w:id="502" w:name="_Toc169937345"/>
      <w:bookmarkStart w:id="503" w:name="_Toc510696631"/>
      <w:bookmarkEnd w:id="494"/>
      <w:r>
        <w:t>6.1.5.2</w:t>
      </w:r>
      <w:r w:rsidRPr="00986E88">
        <w:rPr>
          <w:noProof/>
        </w:rPr>
        <w:t>.1</w:t>
      </w:r>
      <w:r w:rsidRPr="00986E88">
        <w:rPr>
          <w:noProof/>
        </w:rPr>
        <w:tab/>
        <w:t>Description</w:t>
      </w:r>
      <w:bookmarkEnd w:id="495"/>
      <w:bookmarkEnd w:id="496"/>
      <w:bookmarkEnd w:id="497"/>
      <w:bookmarkEnd w:id="498"/>
      <w:bookmarkEnd w:id="499"/>
      <w:bookmarkEnd w:id="500"/>
      <w:bookmarkEnd w:id="501"/>
      <w:bookmarkEnd w:id="502"/>
    </w:p>
    <w:p w14:paraId="59FCD319" w14:textId="77777777" w:rsidR="00BB5335" w:rsidRPr="00986E88" w:rsidRDefault="00BB5335" w:rsidP="00BB5335">
      <w:pPr>
        <w:rPr>
          <w:noProof/>
        </w:rPr>
      </w:pPr>
      <w:bookmarkStart w:id="504" w:name="_Toc532994456"/>
      <w:bookmarkStart w:id="505"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06" w:name="_CR6_1_5_2_2"/>
      <w:bookmarkStart w:id="507" w:name="_Toc42953872"/>
      <w:bookmarkStart w:id="508" w:name="_Toc43463189"/>
      <w:bookmarkStart w:id="509" w:name="_Toc49847801"/>
      <w:bookmarkStart w:id="510" w:name="_Toc56497930"/>
      <w:bookmarkStart w:id="511" w:name="_Toc119699242"/>
      <w:bookmarkStart w:id="512" w:name="_Toc169937346"/>
      <w:bookmarkEnd w:id="506"/>
      <w:r>
        <w:t>6.1.5.2</w:t>
      </w:r>
      <w:r w:rsidRPr="00986E88">
        <w:rPr>
          <w:noProof/>
        </w:rPr>
        <w:t>.2</w:t>
      </w:r>
      <w:r w:rsidRPr="00986E88">
        <w:rPr>
          <w:noProof/>
        </w:rPr>
        <w:tab/>
        <w:t>Target URI</w:t>
      </w:r>
      <w:bookmarkEnd w:id="504"/>
      <w:bookmarkEnd w:id="505"/>
      <w:bookmarkEnd w:id="507"/>
      <w:bookmarkEnd w:id="508"/>
      <w:bookmarkEnd w:id="509"/>
      <w:bookmarkEnd w:id="510"/>
      <w:bookmarkEnd w:id="511"/>
      <w:bookmarkEnd w:id="512"/>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13" w:name="_CRTable6_1_5_2_21"/>
      <w:r w:rsidRPr="00986E88">
        <w:rPr>
          <w:noProof/>
        </w:rPr>
        <w:t>Table </w:t>
      </w:r>
      <w:bookmarkEnd w:id="513"/>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14" w:name="_CR6_1_5_2_3"/>
      <w:bookmarkStart w:id="515" w:name="_Toc532994457"/>
      <w:bookmarkStart w:id="516" w:name="_Toc35971424"/>
      <w:bookmarkStart w:id="517" w:name="_Toc42953873"/>
      <w:bookmarkStart w:id="518" w:name="_Toc43463190"/>
      <w:bookmarkStart w:id="519" w:name="_Toc49847802"/>
      <w:bookmarkStart w:id="520" w:name="_Toc56497931"/>
      <w:bookmarkStart w:id="521" w:name="_Toc119699243"/>
      <w:bookmarkStart w:id="522" w:name="_Toc169937347"/>
      <w:bookmarkEnd w:id="514"/>
      <w:r>
        <w:t>6.1.5.2</w:t>
      </w:r>
      <w:r w:rsidRPr="00986E88">
        <w:rPr>
          <w:noProof/>
        </w:rPr>
        <w:t>.3</w:t>
      </w:r>
      <w:r w:rsidRPr="00986E88">
        <w:rPr>
          <w:noProof/>
        </w:rPr>
        <w:tab/>
        <w:t>Standard Methods</w:t>
      </w:r>
      <w:bookmarkEnd w:id="515"/>
      <w:bookmarkEnd w:id="516"/>
      <w:bookmarkEnd w:id="517"/>
      <w:bookmarkEnd w:id="518"/>
      <w:bookmarkEnd w:id="519"/>
      <w:bookmarkEnd w:id="520"/>
      <w:bookmarkEnd w:id="521"/>
      <w:bookmarkEnd w:id="522"/>
    </w:p>
    <w:p w14:paraId="318A8C58" w14:textId="77777777" w:rsidR="008A6D4A" w:rsidRPr="00642CF6" w:rsidRDefault="008A6D4A" w:rsidP="00785D35">
      <w:pPr>
        <w:pStyle w:val="H6"/>
      </w:pPr>
      <w:bookmarkStart w:id="523" w:name="_Toc532994458"/>
      <w:bookmarkStart w:id="524" w:name="_Toc35971425"/>
      <w:bookmarkStart w:id="525" w:name="_Toc42953874"/>
      <w:bookmarkStart w:id="526" w:name="_Toc43463191"/>
      <w:bookmarkStart w:id="527" w:name="_Toc49847803"/>
      <w:bookmarkStart w:id="528" w:name="_Toc56497932"/>
      <w:bookmarkStart w:id="529" w:name="_CR6_1_5_2_3_1"/>
      <w:r w:rsidRPr="00A917D7">
        <w:t>6.1.5.2.3</w:t>
      </w:r>
      <w:r w:rsidRPr="00642CF6">
        <w:t>.1</w:t>
      </w:r>
      <w:r w:rsidRPr="00642CF6">
        <w:tab/>
        <w:t>POST</w:t>
      </w:r>
      <w:bookmarkEnd w:id="523"/>
      <w:bookmarkEnd w:id="524"/>
      <w:bookmarkEnd w:id="525"/>
      <w:bookmarkEnd w:id="526"/>
      <w:bookmarkEnd w:id="527"/>
      <w:bookmarkEnd w:id="528"/>
    </w:p>
    <w:bookmarkEnd w:id="529"/>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30" w:name="_CRTable6_1_5_2_3_11"/>
      <w:r w:rsidRPr="00986E88">
        <w:rPr>
          <w:noProof/>
        </w:rPr>
        <w:lastRenderedPageBreak/>
        <w:t>Table </w:t>
      </w:r>
      <w:bookmarkEnd w:id="530"/>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31" w:name="_CRTable6_1_5_2_3_12"/>
      <w:r w:rsidRPr="00986E88">
        <w:rPr>
          <w:noProof/>
        </w:rPr>
        <w:t>Table </w:t>
      </w:r>
      <w:bookmarkEnd w:id="531"/>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32" w:name="_CRTable6_1_5_2_3_13"/>
      <w:r w:rsidRPr="00D67AB2">
        <w:t xml:space="preserve">Table </w:t>
      </w:r>
      <w:bookmarkEnd w:id="532"/>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533" w:name="_CRTable6_1_5_2_3_14"/>
      <w:r w:rsidRPr="00D67AB2">
        <w:t xml:space="preserve">Table </w:t>
      </w:r>
      <w:bookmarkEnd w:id="533"/>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34" w:name="_CR6_1_5_3"/>
      <w:bookmarkStart w:id="535" w:name="_Toc35971426"/>
      <w:bookmarkStart w:id="536" w:name="_Toc42953875"/>
      <w:bookmarkStart w:id="537" w:name="_Toc43463192"/>
      <w:bookmarkStart w:id="538" w:name="_Toc49847804"/>
      <w:bookmarkStart w:id="539" w:name="_Toc56497933"/>
      <w:bookmarkStart w:id="540" w:name="_Toc119699244"/>
      <w:bookmarkStart w:id="541" w:name="_Toc169937348"/>
      <w:bookmarkEnd w:id="534"/>
      <w:r>
        <w:t>6.1.5.3</w:t>
      </w:r>
      <w:r>
        <w:tab/>
      </w:r>
      <w:bookmarkEnd w:id="503"/>
      <w:bookmarkEnd w:id="535"/>
      <w:r w:rsidR="00221696">
        <w:t>Revocation Notification</w:t>
      </w:r>
      <w:bookmarkEnd w:id="536"/>
      <w:bookmarkEnd w:id="537"/>
      <w:bookmarkEnd w:id="538"/>
      <w:bookmarkEnd w:id="539"/>
      <w:bookmarkEnd w:id="540"/>
      <w:bookmarkEnd w:id="541"/>
    </w:p>
    <w:p w14:paraId="1C36682A" w14:textId="77777777" w:rsidR="0079399B" w:rsidRPr="00986E88" w:rsidRDefault="0079399B" w:rsidP="00E23A93">
      <w:pPr>
        <w:pStyle w:val="Heading5"/>
        <w:rPr>
          <w:noProof/>
        </w:rPr>
      </w:pPr>
      <w:bookmarkStart w:id="542" w:name="_CR6_1_5_3_1"/>
      <w:bookmarkStart w:id="543" w:name="_Toc42953876"/>
      <w:bookmarkStart w:id="544" w:name="_Toc43463193"/>
      <w:bookmarkStart w:id="545" w:name="_Toc49847805"/>
      <w:bookmarkStart w:id="546" w:name="_Toc56497934"/>
      <w:bookmarkStart w:id="547" w:name="_Toc119699245"/>
      <w:bookmarkStart w:id="548" w:name="_Toc169937349"/>
      <w:bookmarkStart w:id="549" w:name="_Toc510696632"/>
      <w:bookmarkStart w:id="550" w:name="_Toc35971427"/>
      <w:bookmarkEnd w:id="542"/>
      <w:r>
        <w:t>6.1.5.3</w:t>
      </w:r>
      <w:r w:rsidRPr="00986E88">
        <w:rPr>
          <w:noProof/>
        </w:rPr>
        <w:t>.1</w:t>
      </w:r>
      <w:r w:rsidRPr="00986E88">
        <w:rPr>
          <w:noProof/>
        </w:rPr>
        <w:tab/>
        <w:t>Description</w:t>
      </w:r>
      <w:bookmarkEnd w:id="543"/>
      <w:bookmarkEnd w:id="544"/>
      <w:bookmarkEnd w:id="545"/>
      <w:bookmarkEnd w:id="546"/>
      <w:bookmarkEnd w:id="547"/>
      <w:bookmarkEnd w:id="548"/>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551" w:name="_CR6_1_5_3_2"/>
      <w:bookmarkStart w:id="552" w:name="_Toc42953877"/>
      <w:bookmarkStart w:id="553" w:name="_Toc43463194"/>
      <w:bookmarkStart w:id="554" w:name="_Toc49847806"/>
      <w:bookmarkStart w:id="555" w:name="_Toc56497935"/>
      <w:bookmarkStart w:id="556" w:name="_Toc119699246"/>
      <w:bookmarkStart w:id="557" w:name="_Toc169937350"/>
      <w:bookmarkEnd w:id="551"/>
      <w:r>
        <w:t>6.1.5.3</w:t>
      </w:r>
      <w:r w:rsidRPr="00986E88">
        <w:rPr>
          <w:noProof/>
        </w:rPr>
        <w:t>.2</w:t>
      </w:r>
      <w:r w:rsidRPr="00986E88">
        <w:rPr>
          <w:noProof/>
        </w:rPr>
        <w:tab/>
        <w:t>Target URI</w:t>
      </w:r>
      <w:bookmarkEnd w:id="552"/>
      <w:bookmarkEnd w:id="553"/>
      <w:bookmarkEnd w:id="554"/>
      <w:bookmarkEnd w:id="555"/>
      <w:bookmarkEnd w:id="556"/>
      <w:bookmarkEnd w:id="557"/>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558" w:name="_CRTable6_1_5_3_21"/>
      <w:r w:rsidRPr="00986E88">
        <w:rPr>
          <w:noProof/>
        </w:rPr>
        <w:t>Table </w:t>
      </w:r>
      <w:bookmarkEnd w:id="558"/>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559" w:name="_CR6_1_5_3_3"/>
      <w:bookmarkStart w:id="560" w:name="_Toc42953878"/>
      <w:bookmarkStart w:id="561" w:name="_Toc43463195"/>
      <w:bookmarkStart w:id="562" w:name="_Toc49847807"/>
      <w:bookmarkStart w:id="563" w:name="_Toc56497936"/>
      <w:bookmarkStart w:id="564" w:name="_Toc119699247"/>
      <w:bookmarkStart w:id="565" w:name="_Toc169937351"/>
      <w:bookmarkEnd w:id="559"/>
      <w:r>
        <w:t>6.1.5.3</w:t>
      </w:r>
      <w:r w:rsidRPr="00986E88">
        <w:rPr>
          <w:noProof/>
        </w:rPr>
        <w:t>.3</w:t>
      </w:r>
      <w:r w:rsidRPr="00986E88">
        <w:rPr>
          <w:noProof/>
        </w:rPr>
        <w:tab/>
        <w:t>Standard Methods</w:t>
      </w:r>
      <w:bookmarkEnd w:id="560"/>
      <w:bookmarkEnd w:id="561"/>
      <w:bookmarkEnd w:id="562"/>
      <w:bookmarkEnd w:id="563"/>
      <w:bookmarkEnd w:id="564"/>
      <w:bookmarkEnd w:id="565"/>
    </w:p>
    <w:p w14:paraId="57A3E094" w14:textId="77777777" w:rsidR="0079399B" w:rsidRPr="00642CF6" w:rsidRDefault="0079399B" w:rsidP="00785D35">
      <w:pPr>
        <w:pStyle w:val="H6"/>
      </w:pPr>
      <w:bookmarkStart w:id="566" w:name="_Toc42953879"/>
      <w:bookmarkStart w:id="567" w:name="_Toc43463196"/>
      <w:bookmarkStart w:id="568" w:name="_Toc49847808"/>
      <w:bookmarkStart w:id="569" w:name="_Toc56497937"/>
      <w:bookmarkStart w:id="570" w:name="_CR6_1_5_3_3_1"/>
      <w:r w:rsidRPr="00A917D7">
        <w:t>6.1.5.3.3</w:t>
      </w:r>
      <w:r w:rsidRPr="00642CF6">
        <w:t>.1</w:t>
      </w:r>
      <w:r w:rsidRPr="00642CF6">
        <w:tab/>
        <w:t>POST</w:t>
      </w:r>
      <w:bookmarkEnd w:id="566"/>
      <w:bookmarkEnd w:id="567"/>
      <w:bookmarkEnd w:id="568"/>
      <w:bookmarkEnd w:id="569"/>
    </w:p>
    <w:bookmarkEnd w:id="570"/>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571" w:name="_CRTable6_1_5_3_3_11"/>
      <w:r w:rsidRPr="00986E88">
        <w:rPr>
          <w:noProof/>
        </w:rPr>
        <w:lastRenderedPageBreak/>
        <w:t>Table </w:t>
      </w:r>
      <w:bookmarkEnd w:id="571"/>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572" w:name="_CRTable6_1_5_3_3_12"/>
      <w:r w:rsidRPr="00986E88">
        <w:rPr>
          <w:noProof/>
        </w:rPr>
        <w:t>Table </w:t>
      </w:r>
      <w:bookmarkEnd w:id="572"/>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573" w:name="_CRTable6_1_5_3_3_13"/>
      <w:r w:rsidRPr="00D67AB2">
        <w:t xml:space="preserve">Table </w:t>
      </w:r>
      <w:bookmarkEnd w:id="573"/>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574" w:name="_CRTable6_1_5_3_3_14"/>
      <w:r w:rsidRPr="00D67AB2">
        <w:t xml:space="preserve">Table </w:t>
      </w:r>
      <w:bookmarkEnd w:id="574"/>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575" w:name="_CR6_1_6"/>
      <w:bookmarkStart w:id="576" w:name="_Toc42953880"/>
      <w:bookmarkStart w:id="577" w:name="_Toc43463197"/>
      <w:bookmarkStart w:id="578" w:name="_Toc49847809"/>
      <w:bookmarkStart w:id="579" w:name="_Toc56497938"/>
      <w:bookmarkStart w:id="580" w:name="_Toc119699248"/>
      <w:bookmarkStart w:id="581" w:name="_Toc169937352"/>
      <w:bookmarkEnd w:id="575"/>
      <w:r>
        <w:t>6.1.6</w:t>
      </w:r>
      <w:r>
        <w:tab/>
        <w:t>Data Model</w:t>
      </w:r>
      <w:bookmarkEnd w:id="549"/>
      <w:bookmarkEnd w:id="550"/>
      <w:bookmarkEnd w:id="576"/>
      <w:bookmarkEnd w:id="577"/>
      <w:bookmarkEnd w:id="578"/>
      <w:bookmarkEnd w:id="579"/>
      <w:bookmarkEnd w:id="580"/>
      <w:bookmarkEnd w:id="581"/>
    </w:p>
    <w:p w14:paraId="79918A20" w14:textId="77777777" w:rsidR="008A6D4A" w:rsidRDefault="008A6D4A" w:rsidP="00E23A93">
      <w:pPr>
        <w:pStyle w:val="Heading4"/>
      </w:pPr>
      <w:bookmarkStart w:id="582" w:name="_CR6_1_6_1"/>
      <w:bookmarkStart w:id="583" w:name="_Toc510696633"/>
      <w:bookmarkStart w:id="584" w:name="_Toc35971428"/>
      <w:bookmarkStart w:id="585" w:name="_Toc42953881"/>
      <w:bookmarkStart w:id="586" w:name="_Toc43463198"/>
      <w:bookmarkStart w:id="587" w:name="_Toc49847810"/>
      <w:bookmarkStart w:id="588" w:name="_Toc56497939"/>
      <w:bookmarkStart w:id="589" w:name="_Toc119699249"/>
      <w:bookmarkStart w:id="590" w:name="_Toc169937353"/>
      <w:bookmarkEnd w:id="582"/>
      <w:r>
        <w:t>6.1.6.1</w:t>
      </w:r>
      <w:r>
        <w:tab/>
        <w:t>General</w:t>
      </w:r>
      <w:bookmarkEnd w:id="583"/>
      <w:bookmarkEnd w:id="584"/>
      <w:bookmarkEnd w:id="585"/>
      <w:bookmarkEnd w:id="586"/>
      <w:bookmarkEnd w:id="587"/>
      <w:bookmarkEnd w:id="588"/>
      <w:bookmarkEnd w:id="589"/>
      <w:bookmarkEnd w:id="590"/>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591" w:name="_CRTable6_1_6_11"/>
      <w:r w:rsidRPr="009C4D60">
        <w:lastRenderedPageBreak/>
        <w:t>Table</w:t>
      </w:r>
      <w:r w:rsidR="00605DA2">
        <w:rPr>
          <w:lang w:val="en-US"/>
        </w:rPr>
        <w:t> </w:t>
      </w:r>
      <w:bookmarkEnd w:id="591"/>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592" w:name="_CRTable6_1_6_12"/>
      <w:r w:rsidRPr="009C4D60">
        <w:t>Table</w:t>
      </w:r>
      <w:r w:rsidR="004C421E">
        <w:rPr>
          <w:lang w:val="en-US"/>
        </w:rPr>
        <w:t> </w:t>
      </w:r>
      <w:bookmarkEnd w:id="592"/>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593" w:name="_CR6_1_6_2"/>
      <w:bookmarkStart w:id="594" w:name="_Toc510696634"/>
      <w:bookmarkStart w:id="595" w:name="_Toc35971429"/>
      <w:bookmarkStart w:id="596" w:name="_Toc42953882"/>
      <w:bookmarkStart w:id="597" w:name="_Toc43463199"/>
      <w:bookmarkStart w:id="598" w:name="_Toc49847811"/>
      <w:bookmarkStart w:id="599" w:name="_Toc56497940"/>
      <w:bookmarkStart w:id="600" w:name="_Toc119699250"/>
      <w:bookmarkStart w:id="601" w:name="_Toc169937354"/>
      <w:bookmarkEnd w:id="5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4"/>
      <w:bookmarkEnd w:id="595"/>
      <w:bookmarkEnd w:id="596"/>
      <w:bookmarkEnd w:id="597"/>
      <w:bookmarkEnd w:id="598"/>
      <w:bookmarkEnd w:id="599"/>
      <w:bookmarkEnd w:id="600"/>
      <w:bookmarkEnd w:id="601"/>
    </w:p>
    <w:p w14:paraId="7560F7A2" w14:textId="77777777" w:rsidR="001D1BBA" w:rsidRPr="00544965" w:rsidRDefault="001D1BBA" w:rsidP="001D1BBA">
      <w:bookmarkStart w:id="602" w:name="_Toc510696635"/>
      <w:bookmarkStart w:id="603"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04" w:name="_CR6_1_6_2_1"/>
      <w:bookmarkStart w:id="605" w:name="_Toc42953883"/>
      <w:bookmarkStart w:id="606" w:name="_Toc43463200"/>
      <w:bookmarkStart w:id="607" w:name="_Toc49847812"/>
      <w:bookmarkStart w:id="608" w:name="_Toc56497941"/>
      <w:bookmarkStart w:id="609" w:name="_Toc119699251"/>
      <w:bookmarkStart w:id="610" w:name="_Toc169937355"/>
      <w:bookmarkEnd w:id="604"/>
      <w:r>
        <w:t>6.1.6.2.1</w:t>
      </w:r>
      <w:r>
        <w:tab/>
        <w:t>Introduction</w:t>
      </w:r>
      <w:bookmarkEnd w:id="602"/>
      <w:bookmarkEnd w:id="603"/>
      <w:bookmarkEnd w:id="605"/>
      <w:bookmarkEnd w:id="606"/>
      <w:bookmarkEnd w:id="607"/>
      <w:bookmarkEnd w:id="608"/>
      <w:bookmarkEnd w:id="609"/>
      <w:bookmarkEnd w:id="610"/>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11" w:name="_CR6_1_6_2_2"/>
      <w:bookmarkStart w:id="612" w:name="_Toc510696636"/>
      <w:bookmarkStart w:id="613" w:name="_Toc35971431"/>
      <w:bookmarkStart w:id="614" w:name="_Toc42953884"/>
      <w:bookmarkStart w:id="615" w:name="_Toc43463201"/>
      <w:bookmarkStart w:id="616" w:name="_Toc49847813"/>
      <w:bookmarkStart w:id="617" w:name="_Toc56497942"/>
      <w:bookmarkStart w:id="618" w:name="_Toc119699252"/>
      <w:bookmarkStart w:id="619" w:name="_Toc169937356"/>
      <w:bookmarkEnd w:id="611"/>
      <w:r>
        <w:lastRenderedPageBreak/>
        <w:t>6.1.6.2.2</w:t>
      </w:r>
      <w:r>
        <w:tab/>
        <w:t xml:space="preserve">Type: </w:t>
      </w:r>
      <w:bookmarkEnd w:id="612"/>
      <w:bookmarkEnd w:id="613"/>
      <w:r w:rsidR="00347E3D">
        <w:t>Slice</w:t>
      </w:r>
      <w:r w:rsidR="00347E3D" w:rsidRPr="00544965">
        <w:t>AuthInfo</w:t>
      </w:r>
      <w:bookmarkEnd w:id="614"/>
      <w:bookmarkEnd w:id="615"/>
      <w:bookmarkEnd w:id="616"/>
      <w:bookmarkEnd w:id="617"/>
      <w:bookmarkEnd w:id="618"/>
      <w:bookmarkEnd w:id="619"/>
    </w:p>
    <w:p w14:paraId="1086384B" w14:textId="77777777" w:rsidR="008A6D4A" w:rsidRDefault="008A6D4A" w:rsidP="008A6D4A">
      <w:pPr>
        <w:pStyle w:val="TH"/>
      </w:pPr>
      <w:bookmarkStart w:id="620" w:name="_CRTable6_1_6_2_21"/>
      <w:r>
        <w:rPr>
          <w:noProof/>
        </w:rPr>
        <w:t>Table </w:t>
      </w:r>
      <w:bookmarkEnd w:id="620"/>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21" w:name="_CR6_1_6_2_3"/>
      <w:bookmarkStart w:id="622" w:name="_Toc510696637"/>
      <w:bookmarkStart w:id="623" w:name="_Toc35971432"/>
      <w:bookmarkStart w:id="624" w:name="_Toc42953885"/>
      <w:bookmarkStart w:id="625" w:name="_Toc43463202"/>
      <w:bookmarkStart w:id="626" w:name="_Toc49847814"/>
      <w:bookmarkStart w:id="627" w:name="_Toc56497943"/>
      <w:bookmarkStart w:id="628" w:name="_Toc119699253"/>
      <w:bookmarkStart w:id="629" w:name="_Toc169937357"/>
      <w:bookmarkEnd w:id="621"/>
      <w:r>
        <w:t>6.1.6.2.3</w:t>
      </w:r>
      <w:r>
        <w:tab/>
        <w:t xml:space="preserve">Type: </w:t>
      </w:r>
      <w:bookmarkEnd w:id="622"/>
      <w:bookmarkEnd w:id="623"/>
      <w:r w:rsidR="00CC6855">
        <w:t>SliceAuthContext</w:t>
      </w:r>
      <w:bookmarkEnd w:id="624"/>
      <w:bookmarkEnd w:id="625"/>
      <w:bookmarkEnd w:id="626"/>
      <w:bookmarkEnd w:id="627"/>
      <w:bookmarkEnd w:id="628"/>
      <w:bookmarkEnd w:id="629"/>
    </w:p>
    <w:p w14:paraId="55E4765E" w14:textId="77777777" w:rsidR="00D85410" w:rsidRDefault="00D85410" w:rsidP="00D85410">
      <w:pPr>
        <w:pStyle w:val="TH"/>
      </w:pPr>
      <w:bookmarkStart w:id="630" w:name="_CRTable6_1_6_2_31"/>
      <w:bookmarkStart w:id="631" w:name="_Toc510696638"/>
      <w:bookmarkStart w:id="632" w:name="_Toc35971433"/>
      <w:r>
        <w:rPr>
          <w:noProof/>
        </w:rPr>
        <w:t>Table </w:t>
      </w:r>
      <w:bookmarkEnd w:id="630"/>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33" w:name="_CR6_1_6_2_4"/>
      <w:bookmarkStart w:id="634" w:name="_Toc42953886"/>
      <w:bookmarkStart w:id="635" w:name="_Toc43463203"/>
      <w:bookmarkStart w:id="636" w:name="_Toc49847815"/>
      <w:bookmarkStart w:id="637" w:name="_Toc56497944"/>
      <w:bookmarkStart w:id="638" w:name="_Toc119699254"/>
      <w:bookmarkStart w:id="639" w:name="_Toc169937358"/>
      <w:bookmarkEnd w:id="633"/>
      <w:r>
        <w:t>6.1.6.2.4</w:t>
      </w:r>
      <w:r>
        <w:tab/>
        <w:t>Type: SliceAuthConfirmationData</w:t>
      </w:r>
      <w:bookmarkEnd w:id="634"/>
      <w:bookmarkEnd w:id="635"/>
      <w:bookmarkEnd w:id="636"/>
      <w:bookmarkEnd w:id="637"/>
      <w:bookmarkEnd w:id="638"/>
      <w:bookmarkEnd w:id="639"/>
    </w:p>
    <w:p w14:paraId="77F78D63" w14:textId="77777777" w:rsidR="00D85410" w:rsidRDefault="00D85410" w:rsidP="00D85410">
      <w:pPr>
        <w:pStyle w:val="TH"/>
      </w:pPr>
      <w:bookmarkStart w:id="640" w:name="_CRTable6_1_6_2_41"/>
      <w:r>
        <w:rPr>
          <w:noProof/>
        </w:rPr>
        <w:t>Table </w:t>
      </w:r>
      <w:bookmarkEnd w:id="640"/>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641" w:name="_CR6_1_6_2_5"/>
      <w:bookmarkStart w:id="642" w:name="_Toc42953887"/>
      <w:bookmarkStart w:id="643" w:name="_Toc43463204"/>
      <w:bookmarkStart w:id="644" w:name="_Toc49847816"/>
      <w:bookmarkStart w:id="645" w:name="_Toc56497945"/>
      <w:bookmarkStart w:id="646" w:name="_Toc119699255"/>
      <w:bookmarkStart w:id="647" w:name="_Toc169937359"/>
      <w:bookmarkEnd w:id="641"/>
      <w:r>
        <w:lastRenderedPageBreak/>
        <w:t>6.1.6.2.5</w:t>
      </w:r>
      <w:r>
        <w:tab/>
        <w:t>Type: SliceAuthConfirmationResponse</w:t>
      </w:r>
      <w:bookmarkEnd w:id="642"/>
      <w:bookmarkEnd w:id="643"/>
      <w:bookmarkEnd w:id="644"/>
      <w:bookmarkEnd w:id="645"/>
      <w:bookmarkEnd w:id="646"/>
      <w:bookmarkEnd w:id="647"/>
    </w:p>
    <w:p w14:paraId="386B81A2" w14:textId="77777777" w:rsidR="00D85410" w:rsidRDefault="00D85410" w:rsidP="00D85410">
      <w:pPr>
        <w:pStyle w:val="TH"/>
      </w:pPr>
      <w:bookmarkStart w:id="648" w:name="_CRTable6_1_6_2_51"/>
      <w:r>
        <w:rPr>
          <w:noProof/>
        </w:rPr>
        <w:t>Table </w:t>
      </w:r>
      <w:bookmarkEnd w:id="648"/>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649" w:name="_CR6_1_6_2_6"/>
      <w:bookmarkStart w:id="650" w:name="_Toc42953888"/>
      <w:bookmarkStart w:id="651" w:name="_Toc43463205"/>
      <w:bookmarkStart w:id="652" w:name="_Toc49847817"/>
      <w:bookmarkStart w:id="653" w:name="_Toc56497946"/>
      <w:bookmarkStart w:id="654" w:name="_Toc119699256"/>
      <w:bookmarkStart w:id="655" w:name="_Toc169937360"/>
      <w:bookmarkEnd w:id="649"/>
      <w:r>
        <w:t>6.1.6.2.6</w:t>
      </w:r>
      <w:r>
        <w:tab/>
        <w:t>Type: SliceAuthReauthNotification</w:t>
      </w:r>
      <w:bookmarkEnd w:id="650"/>
      <w:bookmarkEnd w:id="651"/>
      <w:bookmarkEnd w:id="652"/>
      <w:bookmarkEnd w:id="653"/>
      <w:bookmarkEnd w:id="654"/>
      <w:bookmarkEnd w:id="655"/>
    </w:p>
    <w:p w14:paraId="414EE500" w14:textId="77777777" w:rsidR="00D85410" w:rsidRDefault="00D85410" w:rsidP="00D85410">
      <w:pPr>
        <w:pStyle w:val="TH"/>
      </w:pPr>
      <w:bookmarkStart w:id="656" w:name="_CRTable6_1_6_2_61"/>
      <w:r>
        <w:rPr>
          <w:noProof/>
        </w:rPr>
        <w:t>Table </w:t>
      </w:r>
      <w:bookmarkEnd w:id="656"/>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657" w:name="_CR6_1_6_2_7"/>
      <w:bookmarkStart w:id="658" w:name="_Toc42953889"/>
      <w:bookmarkStart w:id="659" w:name="_Toc43463206"/>
      <w:bookmarkStart w:id="660" w:name="_Toc49847818"/>
      <w:bookmarkStart w:id="661" w:name="_Toc56497947"/>
      <w:bookmarkStart w:id="662" w:name="_Toc119699257"/>
      <w:bookmarkStart w:id="663" w:name="_Toc169937361"/>
      <w:bookmarkEnd w:id="657"/>
      <w:r>
        <w:t>6.1.6.2.7</w:t>
      </w:r>
      <w:r>
        <w:tab/>
        <w:t>Type: SliceAuthRevocNotification</w:t>
      </w:r>
      <w:bookmarkEnd w:id="658"/>
      <w:bookmarkEnd w:id="659"/>
      <w:bookmarkEnd w:id="660"/>
      <w:bookmarkEnd w:id="661"/>
      <w:bookmarkEnd w:id="662"/>
      <w:bookmarkEnd w:id="663"/>
    </w:p>
    <w:p w14:paraId="41892D87" w14:textId="77777777" w:rsidR="00D85410" w:rsidRDefault="00D85410" w:rsidP="00D85410">
      <w:pPr>
        <w:pStyle w:val="TH"/>
      </w:pPr>
      <w:bookmarkStart w:id="664" w:name="_CRTable6_1_6_2_71"/>
      <w:r>
        <w:rPr>
          <w:noProof/>
        </w:rPr>
        <w:t>Table </w:t>
      </w:r>
      <w:bookmarkEnd w:id="664"/>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665" w:name="_CR6_1_6_3"/>
      <w:bookmarkStart w:id="666" w:name="_Toc42953890"/>
      <w:bookmarkStart w:id="667" w:name="_Toc43463207"/>
      <w:bookmarkStart w:id="668" w:name="_Toc49847819"/>
      <w:bookmarkStart w:id="669" w:name="_Toc56497948"/>
      <w:bookmarkStart w:id="670" w:name="_Toc119699258"/>
      <w:bookmarkStart w:id="671" w:name="_Toc169937362"/>
      <w:bookmarkEnd w:id="6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31"/>
      <w:bookmarkEnd w:id="632"/>
      <w:bookmarkEnd w:id="666"/>
      <w:bookmarkEnd w:id="667"/>
      <w:bookmarkEnd w:id="668"/>
      <w:bookmarkEnd w:id="669"/>
      <w:bookmarkEnd w:id="670"/>
      <w:bookmarkEnd w:id="671"/>
    </w:p>
    <w:p w14:paraId="036501C0" w14:textId="77777777" w:rsidR="008A6D4A" w:rsidRPr="00384E92" w:rsidRDefault="008A6D4A" w:rsidP="00E23A93">
      <w:pPr>
        <w:pStyle w:val="Heading5"/>
      </w:pPr>
      <w:bookmarkStart w:id="672" w:name="_CR6_1_6_3_1"/>
      <w:bookmarkStart w:id="673" w:name="_Toc510696639"/>
      <w:bookmarkStart w:id="674" w:name="_Toc35971434"/>
      <w:bookmarkStart w:id="675" w:name="_Toc42953891"/>
      <w:bookmarkStart w:id="676" w:name="_Toc43463208"/>
      <w:bookmarkStart w:id="677" w:name="_Toc49847820"/>
      <w:bookmarkStart w:id="678" w:name="_Toc56497949"/>
      <w:bookmarkStart w:id="679" w:name="_Toc119699259"/>
      <w:bookmarkStart w:id="680" w:name="_Toc169937363"/>
      <w:bookmarkEnd w:id="672"/>
      <w:r>
        <w:t>6.1.6.3.1</w:t>
      </w:r>
      <w:r w:rsidRPr="00384E92">
        <w:tab/>
        <w:t>Introduction</w:t>
      </w:r>
      <w:bookmarkEnd w:id="673"/>
      <w:bookmarkEnd w:id="674"/>
      <w:bookmarkEnd w:id="675"/>
      <w:bookmarkEnd w:id="676"/>
      <w:bookmarkEnd w:id="677"/>
      <w:bookmarkEnd w:id="678"/>
      <w:bookmarkEnd w:id="679"/>
      <w:bookmarkEnd w:id="680"/>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681" w:name="_CR6_1_6_3_2"/>
      <w:bookmarkStart w:id="682" w:name="_Toc510696640"/>
      <w:bookmarkStart w:id="683" w:name="_Toc35971435"/>
      <w:bookmarkStart w:id="684" w:name="_Toc42953892"/>
      <w:bookmarkStart w:id="685" w:name="_Toc43463209"/>
      <w:bookmarkStart w:id="686" w:name="_Toc49847821"/>
      <w:bookmarkStart w:id="687" w:name="_Toc56497950"/>
      <w:bookmarkStart w:id="688" w:name="_Toc119699260"/>
      <w:bookmarkStart w:id="689" w:name="_Toc169937364"/>
      <w:bookmarkEnd w:id="681"/>
      <w:r>
        <w:t>6.1.6.3.2</w:t>
      </w:r>
      <w:r w:rsidRPr="00384E92">
        <w:tab/>
        <w:t>Simple data types</w:t>
      </w:r>
      <w:bookmarkEnd w:id="682"/>
      <w:bookmarkEnd w:id="683"/>
      <w:bookmarkEnd w:id="684"/>
      <w:bookmarkEnd w:id="685"/>
      <w:bookmarkEnd w:id="686"/>
      <w:bookmarkEnd w:id="687"/>
      <w:bookmarkEnd w:id="688"/>
      <w:bookmarkEnd w:id="689"/>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690" w:name="_CRTable6_1_6_3_21"/>
      <w:r w:rsidRPr="00384E92">
        <w:t>Table</w:t>
      </w:r>
      <w:r w:rsidR="00F075E9">
        <w:rPr>
          <w:lang w:val="en-US"/>
        </w:rPr>
        <w:t> </w:t>
      </w:r>
      <w:bookmarkEnd w:id="690"/>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5072"/>
        <w:gridCol w:w="1316"/>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691" w:name="_CR6_1_6_3_3"/>
      <w:bookmarkStart w:id="692" w:name="_Toc510696641"/>
      <w:bookmarkStart w:id="693" w:name="_Toc35971436"/>
      <w:bookmarkStart w:id="694" w:name="_Toc42953893"/>
      <w:bookmarkStart w:id="695" w:name="_Toc43463210"/>
      <w:bookmarkStart w:id="696" w:name="_Toc49847822"/>
      <w:bookmarkStart w:id="697" w:name="_Toc56497951"/>
      <w:bookmarkStart w:id="698" w:name="_Toc119699261"/>
      <w:bookmarkStart w:id="699" w:name="_Toc169937365"/>
      <w:bookmarkEnd w:id="691"/>
      <w:r>
        <w:t>6.1.6.3.3</w:t>
      </w:r>
      <w:r w:rsidRPr="00BC662F">
        <w:tab/>
        <w:t xml:space="preserve">Enumeration: </w:t>
      </w:r>
      <w:bookmarkEnd w:id="692"/>
      <w:bookmarkEnd w:id="693"/>
      <w:r w:rsidR="00B7321C">
        <w:t>SliceAuthNotificationType</w:t>
      </w:r>
      <w:bookmarkEnd w:id="694"/>
      <w:bookmarkEnd w:id="695"/>
      <w:bookmarkEnd w:id="696"/>
      <w:bookmarkEnd w:id="697"/>
      <w:bookmarkEnd w:id="698"/>
      <w:bookmarkEnd w:id="699"/>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00" w:name="_CRTable6_1_6_3_31"/>
      <w:r>
        <w:lastRenderedPageBreak/>
        <w:t>Table </w:t>
      </w:r>
      <w:bookmarkEnd w:id="700"/>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01" w:name="_CR6_1_6_4"/>
      <w:bookmarkStart w:id="702" w:name="_Toc510696643"/>
      <w:bookmarkStart w:id="703" w:name="_Toc35971438"/>
      <w:bookmarkStart w:id="704" w:name="_Toc42953894"/>
      <w:bookmarkStart w:id="705" w:name="_Toc43463211"/>
      <w:bookmarkStart w:id="706" w:name="_Toc49847823"/>
      <w:bookmarkStart w:id="707" w:name="_Toc56497952"/>
      <w:bookmarkStart w:id="708" w:name="_Toc119699262"/>
      <w:bookmarkStart w:id="709" w:name="_Toc169937366"/>
      <w:bookmarkEnd w:id="70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2"/>
      <w:bookmarkEnd w:id="703"/>
      <w:bookmarkEnd w:id="704"/>
      <w:bookmarkEnd w:id="705"/>
      <w:bookmarkEnd w:id="706"/>
      <w:bookmarkEnd w:id="707"/>
      <w:bookmarkEnd w:id="708"/>
      <w:bookmarkEnd w:id="709"/>
    </w:p>
    <w:p w14:paraId="6EBF0944" w14:textId="77777777" w:rsidR="00122B00" w:rsidRPr="00384E92" w:rsidRDefault="00122B00" w:rsidP="00122B00">
      <w:bookmarkStart w:id="710" w:name="_Toc510696644"/>
      <w:bookmarkStart w:id="711"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12" w:name="_CR6_1_6_5"/>
      <w:bookmarkStart w:id="713" w:name="_Toc510696646"/>
      <w:bookmarkStart w:id="714" w:name="_Toc35971441"/>
      <w:bookmarkStart w:id="715" w:name="_Toc42953895"/>
      <w:bookmarkStart w:id="716" w:name="_Toc43463212"/>
      <w:bookmarkStart w:id="717" w:name="_Toc49847824"/>
      <w:bookmarkStart w:id="718" w:name="_Toc56497953"/>
      <w:bookmarkStart w:id="719" w:name="_Toc119699263"/>
      <w:bookmarkStart w:id="720" w:name="_Toc169937367"/>
      <w:bookmarkEnd w:id="710"/>
      <w:bookmarkEnd w:id="711"/>
      <w:bookmarkEnd w:id="712"/>
      <w:r>
        <w:t>6.1.6.5</w:t>
      </w:r>
      <w:r>
        <w:tab/>
        <w:t>Binary data</w:t>
      </w:r>
      <w:bookmarkEnd w:id="713"/>
      <w:bookmarkEnd w:id="714"/>
      <w:bookmarkEnd w:id="715"/>
      <w:bookmarkEnd w:id="716"/>
      <w:bookmarkEnd w:id="717"/>
      <w:bookmarkEnd w:id="718"/>
      <w:bookmarkEnd w:id="719"/>
      <w:bookmarkEnd w:id="720"/>
    </w:p>
    <w:p w14:paraId="15FDB273" w14:textId="77777777" w:rsidR="004F3204" w:rsidRPr="00384E92" w:rsidRDefault="004F3204" w:rsidP="004F3204">
      <w:bookmarkStart w:id="721"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22" w:name="_CR6_1_7"/>
      <w:bookmarkStart w:id="723" w:name="_Toc510696647"/>
      <w:bookmarkStart w:id="724" w:name="_Toc35971443"/>
      <w:bookmarkStart w:id="725" w:name="_Toc42953896"/>
      <w:bookmarkStart w:id="726" w:name="_Toc43463213"/>
      <w:bookmarkStart w:id="727" w:name="_Toc49847825"/>
      <w:bookmarkStart w:id="728" w:name="_Toc56497954"/>
      <w:bookmarkStart w:id="729" w:name="_Toc119699264"/>
      <w:bookmarkStart w:id="730" w:name="_Toc169937368"/>
      <w:bookmarkEnd w:id="721"/>
      <w:bookmarkEnd w:id="722"/>
      <w:r>
        <w:t>6.1.7</w:t>
      </w:r>
      <w:r>
        <w:tab/>
        <w:t>Error Handling</w:t>
      </w:r>
      <w:bookmarkEnd w:id="723"/>
      <w:bookmarkEnd w:id="724"/>
      <w:bookmarkEnd w:id="725"/>
      <w:bookmarkEnd w:id="726"/>
      <w:bookmarkEnd w:id="727"/>
      <w:bookmarkEnd w:id="728"/>
      <w:bookmarkEnd w:id="729"/>
      <w:bookmarkEnd w:id="730"/>
    </w:p>
    <w:p w14:paraId="44B7C809" w14:textId="77777777" w:rsidR="008A6D4A" w:rsidRPr="00971458" w:rsidRDefault="008A6D4A" w:rsidP="00E23A93">
      <w:pPr>
        <w:pStyle w:val="Heading4"/>
      </w:pPr>
      <w:bookmarkStart w:id="731" w:name="_CR6_1_7_1"/>
      <w:bookmarkStart w:id="732" w:name="_Toc35971444"/>
      <w:bookmarkStart w:id="733" w:name="_Toc42953897"/>
      <w:bookmarkStart w:id="734" w:name="_Toc43463214"/>
      <w:bookmarkStart w:id="735" w:name="_Toc49847826"/>
      <w:bookmarkStart w:id="736" w:name="_Toc56497955"/>
      <w:bookmarkStart w:id="737" w:name="_Toc119699265"/>
      <w:bookmarkStart w:id="738" w:name="_Toc169937369"/>
      <w:bookmarkEnd w:id="731"/>
      <w:r w:rsidRPr="00971458">
        <w:t>6.1.7.1</w:t>
      </w:r>
      <w:r w:rsidRPr="00971458">
        <w:tab/>
        <w:t>General</w:t>
      </w:r>
      <w:bookmarkEnd w:id="732"/>
      <w:bookmarkEnd w:id="733"/>
      <w:bookmarkEnd w:id="734"/>
      <w:bookmarkEnd w:id="735"/>
      <w:bookmarkEnd w:id="736"/>
      <w:bookmarkEnd w:id="737"/>
      <w:bookmarkEnd w:id="738"/>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739" w:name="_CR6_1_7_2"/>
      <w:bookmarkStart w:id="740" w:name="_Toc35971445"/>
      <w:bookmarkStart w:id="741" w:name="_Toc42953898"/>
      <w:bookmarkStart w:id="742" w:name="_Toc43463215"/>
      <w:bookmarkStart w:id="743" w:name="_Toc49847827"/>
      <w:bookmarkStart w:id="744" w:name="_Toc56497956"/>
      <w:bookmarkStart w:id="745" w:name="_Toc119699266"/>
      <w:bookmarkStart w:id="746" w:name="_Toc169937370"/>
      <w:bookmarkEnd w:id="739"/>
      <w:r w:rsidRPr="00971458">
        <w:t>6.1.7.2</w:t>
      </w:r>
      <w:r w:rsidRPr="00971458">
        <w:tab/>
        <w:t>Protocol Errors</w:t>
      </w:r>
      <w:bookmarkEnd w:id="740"/>
      <w:bookmarkEnd w:id="741"/>
      <w:bookmarkEnd w:id="742"/>
      <w:bookmarkEnd w:id="743"/>
      <w:bookmarkEnd w:id="744"/>
      <w:bookmarkEnd w:id="745"/>
      <w:bookmarkEnd w:id="746"/>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747" w:name="_CR6_1_7_3"/>
      <w:bookmarkStart w:id="748" w:name="_Toc35971446"/>
      <w:bookmarkStart w:id="749" w:name="_Toc42953899"/>
      <w:bookmarkStart w:id="750" w:name="_Toc43463216"/>
      <w:bookmarkStart w:id="751" w:name="_Toc49847828"/>
      <w:bookmarkStart w:id="752" w:name="_Toc56497957"/>
      <w:bookmarkStart w:id="753" w:name="_Toc119699267"/>
      <w:bookmarkStart w:id="754" w:name="_Toc169937371"/>
      <w:bookmarkEnd w:id="747"/>
      <w:r>
        <w:t>6.1.7.3</w:t>
      </w:r>
      <w:r>
        <w:tab/>
        <w:t>Application Errors</w:t>
      </w:r>
      <w:bookmarkEnd w:id="748"/>
      <w:bookmarkEnd w:id="749"/>
      <w:bookmarkEnd w:id="750"/>
      <w:bookmarkEnd w:id="751"/>
      <w:bookmarkEnd w:id="752"/>
      <w:bookmarkEnd w:id="753"/>
      <w:bookmarkEnd w:id="75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755" w:name="_CRTable6_1_7_31"/>
      <w:r>
        <w:t xml:space="preserve">Table </w:t>
      </w:r>
      <w:bookmarkEnd w:id="755"/>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756" w:name="_Toc492899751"/>
      <w:bookmarkStart w:id="757" w:name="_Toc492900030"/>
      <w:bookmarkStart w:id="758" w:name="_Toc492967832"/>
      <w:bookmarkStart w:id="759" w:name="_Toc492972920"/>
      <w:bookmarkStart w:id="760" w:name="_Toc492973140"/>
      <w:bookmarkStart w:id="761" w:name="_Toc493774060"/>
      <w:bookmarkStart w:id="762" w:name="_Toc508285804"/>
      <w:bookmarkStart w:id="763" w:name="_Toc508287269"/>
      <w:bookmarkStart w:id="764" w:name="_Toc510696648"/>
      <w:bookmarkStart w:id="765" w:name="_Toc35971447"/>
    </w:p>
    <w:p w14:paraId="05ACE1F3" w14:textId="77777777" w:rsidR="008A6D4A" w:rsidRPr="0023018E" w:rsidRDefault="008A6D4A" w:rsidP="00085C89">
      <w:pPr>
        <w:pStyle w:val="Heading3"/>
        <w:rPr>
          <w:lang w:eastAsia="zh-CN"/>
        </w:rPr>
      </w:pPr>
      <w:bookmarkStart w:id="766" w:name="_CR6_1_8"/>
      <w:bookmarkStart w:id="767" w:name="_Toc42953900"/>
      <w:bookmarkStart w:id="768" w:name="_Toc43463217"/>
      <w:bookmarkStart w:id="769" w:name="_Toc49847829"/>
      <w:bookmarkStart w:id="770" w:name="_Toc56497958"/>
      <w:bookmarkStart w:id="771" w:name="_Toc119699268"/>
      <w:bookmarkStart w:id="772" w:name="_Toc169937372"/>
      <w:bookmarkEnd w:id="766"/>
      <w:r>
        <w:t>6.1.8</w:t>
      </w:r>
      <w:r w:rsidRPr="0023018E">
        <w:rPr>
          <w:lang w:eastAsia="zh-CN"/>
        </w:rPr>
        <w:tab/>
        <w:t>Feature negotiation</w:t>
      </w:r>
      <w:bookmarkEnd w:id="756"/>
      <w:bookmarkEnd w:id="757"/>
      <w:bookmarkEnd w:id="758"/>
      <w:bookmarkEnd w:id="759"/>
      <w:bookmarkEnd w:id="760"/>
      <w:bookmarkEnd w:id="761"/>
      <w:bookmarkEnd w:id="762"/>
      <w:bookmarkEnd w:id="763"/>
      <w:bookmarkEnd w:id="764"/>
      <w:bookmarkEnd w:id="765"/>
      <w:bookmarkEnd w:id="767"/>
      <w:bookmarkEnd w:id="768"/>
      <w:bookmarkEnd w:id="769"/>
      <w:bookmarkEnd w:id="770"/>
      <w:bookmarkEnd w:id="771"/>
      <w:bookmarkEnd w:id="772"/>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773" w:name="_CRTable6_1_81"/>
      <w:r w:rsidRPr="002002FF">
        <w:lastRenderedPageBreak/>
        <w:t xml:space="preserve">Table </w:t>
      </w:r>
      <w:bookmarkEnd w:id="773"/>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774" w:name="_CR6_1_9"/>
      <w:bookmarkStart w:id="775" w:name="_Toc532994477"/>
      <w:bookmarkStart w:id="776" w:name="_Toc35971448"/>
      <w:bookmarkStart w:id="777" w:name="_Toc42953901"/>
      <w:bookmarkStart w:id="778" w:name="_Toc43463218"/>
      <w:bookmarkStart w:id="779" w:name="_Toc49847830"/>
      <w:bookmarkStart w:id="780" w:name="_Toc56497959"/>
      <w:bookmarkStart w:id="781" w:name="_Toc119699269"/>
      <w:bookmarkStart w:id="782" w:name="_Toc169937373"/>
      <w:bookmarkStart w:id="783" w:name="_Toc510696649"/>
      <w:bookmarkEnd w:id="774"/>
      <w:r>
        <w:t>6.1.9</w:t>
      </w:r>
      <w:r w:rsidRPr="001E7573">
        <w:tab/>
        <w:t>Security</w:t>
      </w:r>
      <w:bookmarkEnd w:id="775"/>
      <w:bookmarkEnd w:id="776"/>
      <w:bookmarkEnd w:id="777"/>
      <w:bookmarkEnd w:id="778"/>
      <w:bookmarkEnd w:id="779"/>
      <w:bookmarkEnd w:id="780"/>
      <w:bookmarkEnd w:id="781"/>
      <w:bookmarkEnd w:id="782"/>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784" w:name="_Toc119699270"/>
      <w:bookmarkEnd w:id="783"/>
    </w:p>
    <w:p w14:paraId="22BF4126" w14:textId="77777777" w:rsidR="009343F5" w:rsidRDefault="009343F5" w:rsidP="009343F5">
      <w:pPr>
        <w:pStyle w:val="Heading3"/>
        <w:rPr>
          <w:lang w:val="en-US"/>
        </w:rPr>
      </w:pPr>
      <w:bookmarkStart w:id="785" w:name="_CR6_1_10"/>
      <w:bookmarkStart w:id="786" w:name="_Toc169937374"/>
      <w:bookmarkEnd w:id="785"/>
      <w:r>
        <w:rPr>
          <w:lang w:val="en-US"/>
        </w:rPr>
        <w:t>6.1.10</w:t>
      </w:r>
      <w:r>
        <w:rPr>
          <w:lang w:val="en-US"/>
        </w:rPr>
        <w:tab/>
        <w:t>HTTP redirection</w:t>
      </w:r>
      <w:bookmarkEnd w:id="786"/>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787" w:name="_CR6_2"/>
      <w:bookmarkStart w:id="788" w:name="_Toc169937375"/>
      <w:bookmarkEnd w:id="787"/>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784"/>
      <w:bookmarkEnd w:id="788"/>
    </w:p>
    <w:p w14:paraId="6BEF7E87" w14:textId="02F3D05D" w:rsidR="00BC0D71" w:rsidRDefault="00BC0D71" w:rsidP="00BC0D71">
      <w:pPr>
        <w:pStyle w:val="Heading3"/>
      </w:pPr>
      <w:bookmarkStart w:id="789" w:name="_CR6_2_1"/>
      <w:bookmarkStart w:id="790" w:name="_Toc119699271"/>
      <w:bookmarkStart w:id="791" w:name="_Toc169937376"/>
      <w:bookmarkEnd w:id="789"/>
      <w:r>
        <w:t>6.</w:t>
      </w:r>
      <w:r w:rsidR="00123F59">
        <w:t>2</w:t>
      </w:r>
      <w:r>
        <w:t>.1</w:t>
      </w:r>
      <w:r>
        <w:tab/>
        <w:t>Introduction</w:t>
      </w:r>
      <w:bookmarkEnd w:id="790"/>
      <w:bookmarkEnd w:id="791"/>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792" w:name="_CR6_2_2"/>
      <w:bookmarkStart w:id="793" w:name="_Toc119699272"/>
      <w:bookmarkStart w:id="794" w:name="_Toc169937377"/>
      <w:bookmarkEnd w:id="792"/>
      <w:r>
        <w:lastRenderedPageBreak/>
        <w:t>6.</w:t>
      </w:r>
      <w:r w:rsidR="000F2293">
        <w:t>2</w:t>
      </w:r>
      <w:r>
        <w:t>.2</w:t>
      </w:r>
      <w:r>
        <w:tab/>
        <w:t>Usage of HTTP</w:t>
      </w:r>
      <w:bookmarkEnd w:id="793"/>
      <w:bookmarkEnd w:id="794"/>
    </w:p>
    <w:p w14:paraId="164D8621" w14:textId="604FF512" w:rsidR="00BC0D71" w:rsidRPr="000C5200" w:rsidRDefault="00BC0D71" w:rsidP="00BC0D71">
      <w:pPr>
        <w:pStyle w:val="Heading4"/>
      </w:pPr>
      <w:bookmarkStart w:id="795" w:name="_CR6_2_2_1"/>
      <w:bookmarkStart w:id="796" w:name="_Toc119699273"/>
      <w:bookmarkStart w:id="797" w:name="_Toc169937378"/>
      <w:bookmarkEnd w:id="795"/>
      <w:r>
        <w:t>6.</w:t>
      </w:r>
      <w:r w:rsidR="000F2293">
        <w:t>2</w:t>
      </w:r>
      <w:r>
        <w:t>.2.1</w:t>
      </w:r>
      <w:r>
        <w:tab/>
        <w:t>General</w:t>
      </w:r>
      <w:bookmarkEnd w:id="796"/>
      <w:bookmarkEnd w:id="797"/>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798" w:name="_CR6_2_2_2"/>
      <w:bookmarkStart w:id="799" w:name="_Toc119699274"/>
      <w:bookmarkStart w:id="800" w:name="_Toc169937379"/>
      <w:bookmarkEnd w:id="798"/>
      <w:r>
        <w:t>6.</w:t>
      </w:r>
      <w:r w:rsidR="000F2293">
        <w:t>2</w:t>
      </w:r>
      <w:r>
        <w:t>.2.2</w:t>
      </w:r>
      <w:r>
        <w:tab/>
        <w:t>HTTP standard headers</w:t>
      </w:r>
      <w:bookmarkEnd w:id="799"/>
      <w:bookmarkEnd w:id="800"/>
    </w:p>
    <w:p w14:paraId="7F1F618A" w14:textId="5731179A" w:rsidR="00BC0D71" w:rsidRDefault="00BC0D71" w:rsidP="00BC0D71">
      <w:pPr>
        <w:pStyle w:val="Heading5"/>
        <w:rPr>
          <w:lang w:eastAsia="zh-CN"/>
        </w:rPr>
      </w:pPr>
      <w:bookmarkStart w:id="801" w:name="_CR6_2_2_2_1"/>
      <w:bookmarkStart w:id="802" w:name="_Toc119699275"/>
      <w:bookmarkStart w:id="803" w:name="_Toc169937380"/>
      <w:bookmarkEnd w:id="801"/>
      <w:r>
        <w:t>6.</w:t>
      </w:r>
      <w:r w:rsidR="000F2293">
        <w:t>2</w:t>
      </w:r>
      <w:r>
        <w:t>.2.2.1</w:t>
      </w:r>
      <w:r>
        <w:rPr>
          <w:rFonts w:hint="eastAsia"/>
          <w:lang w:eastAsia="zh-CN"/>
        </w:rPr>
        <w:tab/>
      </w:r>
      <w:r>
        <w:rPr>
          <w:lang w:eastAsia="zh-CN"/>
        </w:rPr>
        <w:t>General</w:t>
      </w:r>
      <w:bookmarkEnd w:id="802"/>
      <w:bookmarkEnd w:id="803"/>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804" w:name="_CR6_2_2_2_2"/>
      <w:bookmarkStart w:id="805" w:name="_Toc119699276"/>
      <w:bookmarkStart w:id="806" w:name="_Toc169937381"/>
      <w:bookmarkEnd w:id="804"/>
      <w:r>
        <w:t>6.</w:t>
      </w:r>
      <w:r w:rsidR="000F2293">
        <w:t>2</w:t>
      </w:r>
      <w:r>
        <w:t>.2.2.2</w:t>
      </w:r>
      <w:r>
        <w:tab/>
        <w:t>Content type</w:t>
      </w:r>
      <w:bookmarkEnd w:id="805"/>
      <w:bookmarkEnd w:id="806"/>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807" w:name="_CR6_2_2_3"/>
      <w:bookmarkStart w:id="808" w:name="_Toc119699277"/>
      <w:bookmarkStart w:id="809" w:name="_Toc169937382"/>
      <w:bookmarkEnd w:id="807"/>
      <w:r>
        <w:t>6.</w:t>
      </w:r>
      <w:r w:rsidR="000F2293">
        <w:t>2</w:t>
      </w:r>
      <w:r>
        <w:t>.2.3</w:t>
      </w:r>
      <w:r>
        <w:tab/>
        <w:t>HTTP custom headers</w:t>
      </w:r>
      <w:bookmarkEnd w:id="808"/>
      <w:bookmarkEnd w:id="809"/>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810" w:name="_CR6_2_3"/>
      <w:bookmarkStart w:id="811" w:name="_Toc119699278"/>
      <w:bookmarkStart w:id="812" w:name="_Toc169937383"/>
      <w:bookmarkEnd w:id="810"/>
      <w:r>
        <w:t>6.</w:t>
      </w:r>
      <w:r w:rsidR="000F2293">
        <w:t>2</w:t>
      </w:r>
      <w:r>
        <w:t>.3</w:t>
      </w:r>
      <w:r>
        <w:tab/>
        <w:t>Resources</w:t>
      </w:r>
      <w:bookmarkEnd w:id="811"/>
      <w:bookmarkEnd w:id="812"/>
    </w:p>
    <w:p w14:paraId="1EF01DF5" w14:textId="1959745B" w:rsidR="00BC0D71" w:rsidRPr="000A7435" w:rsidRDefault="00BC0D71" w:rsidP="00BC0D71">
      <w:pPr>
        <w:pStyle w:val="Heading4"/>
      </w:pPr>
      <w:bookmarkStart w:id="813" w:name="_CR6_2_3_1"/>
      <w:bookmarkStart w:id="814" w:name="_Toc119699279"/>
      <w:bookmarkStart w:id="815" w:name="_Toc169937384"/>
      <w:bookmarkEnd w:id="813"/>
      <w:r>
        <w:t>6.</w:t>
      </w:r>
      <w:r w:rsidR="000F2293">
        <w:t>2</w:t>
      </w:r>
      <w:r>
        <w:t>.3.1</w:t>
      </w:r>
      <w:r>
        <w:tab/>
        <w:t>Overview</w:t>
      </w:r>
      <w:bookmarkEnd w:id="814"/>
      <w:bookmarkEnd w:id="815"/>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1.95pt;height:195.6pt" o:ole="">
            <v:imagedata r:id="rId25" o:title=""/>
          </v:shape>
          <o:OLEObject Type="Embed" ProgID="Visio.Drawing.11" ShapeID="_x0000_i1032" DrawAspect="Content" ObjectID="_1780558736" r:id="rId26"/>
        </w:object>
      </w:r>
    </w:p>
    <w:p w14:paraId="7C58CC1C" w14:textId="6EFC90CF" w:rsidR="00BC0D71" w:rsidRPr="00544965" w:rsidRDefault="00BC0D71" w:rsidP="00BC0D71">
      <w:pPr>
        <w:pStyle w:val="TF"/>
      </w:pPr>
      <w:bookmarkStart w:id="816" w:name="_CRFigure6_2_3_11"/>
      <w:r w:rsidRPr="00544965">
        <w:t>Figure</w:t>
      </w:r>
      <w:r>
        <w:t> </w:t>
      </w:r>
      <w:bookmarkEnd w:id="816"/>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817" w:name="_CRTable6_2_3_11"/>
      <w:r w:rsidRPr="00544965">
        <w:lastRenderedPageBreak/>
        <w:t>Table</w:t>
      </w:r>
      <w:r>
        <w:t> </w:t>
      </w:r>
      <w:bookmarkEnd w:id="817"/>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818" w:name="_CR6_2_3_2"/>
      <w:bookmarkStart w:id="819" w:name="_Toc119699280"/>
      <w:bookmarkStart w:id="820" w:name="_Toc169937385"/>
      <w:bookmarkEnd w:id="818"/>
      <w:r>
        <w:t>6.</w:t>
      </w:r>
      <w:r w:rsidR="00680711">
        <w:t>2</w:t>
      </w:r>
      <w:r>
        <w:t>.3.2</w:t>
      </w:r>
      <w:r>
        <w:tab/>
        <w:t xml:space="preserve">Resource: </w:t>
      </w:r>
      <w:r w:rsidRPr="00544965">
        <w:t>authentications</w:t>
      </w:r>
      <w:r>
        <w:t xml:space="preserve"> (Collection)</w:t>
      </w:r>
      <w:bookmarkEnd w:id="819"/>
      <w:bookmarkEnd w:id="820"/>
    </w:p>
    <w:p w14:paraId="55CC976F" w14:textId="3E29F9BD" w:rsidR="00BC0D71" w:rsidRDefault="00BC0D71" w:rsidP="00BC0D71">
      <w:pPr>
        <w:pStyle w:val="Heading5"/>
      </w:pPr>
      <w:bookmarkStart w:id="821" w:name="_CR6_2_3_2_1"/>
      <w:bookmarkStart w:id="822" w:name="_Toc119699281"/>
      <w:bookmarkStart w:id="823" w:name="_Toc169937386"/>
      <w:bookmarkEnd w:id="821"/>
      <w:r>
        <w:t>6.</w:t>
      </w:r>
      <w:r w:rsidR="00680711">
        <w:t>2</w:t>
      </w:r>
      <w:r>
        <w:t>.3.2.1</w:t>
      </w:r>
      <w:r>
        <w:tab/>
        <w:t>Description</w:t>
      </w:r>
      <w:bookmarkEnd w:id="822"/>
      <w:bookmarkEnd w:id="823"/>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824" w:name="_CR6_2_3_2_2"/>
      <w:bookmarkStart w:id="825" w:name="_Toc119699282"/>
      <w:bookmarkStart w:id="826" w:name="_Toc169937387"/>
      <w:bookmarkEnd w:id="824"/>
      <w:r>
        <w:t>6.</w:t>
      </w:r>
      <w:r w:rsidR="00680711">
        <w:t>2</w:t>
      </w:r>
      <w:r>
        <w:t>.3.2.2</w:t>
      </w:r>
      <w:r>
        <w:tab/>
        <w:t>Resource Definition</w:t>
      </w:r>
      <w:bookmarkEnd w:id="825"/>
      <w:bookmarkEnd w:id="826"/>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827" w:name="_CRTable6_2_3_2_21"/>
      <w:r>
        <w:t>Table </w:t>
      </w:r>
      <w:bookmarkEnd w:id="827"/>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828" w:name="_CR6_2_3_2_3"/>
      <w:bookmarkStart w:id="829" w:name="_Toc119699283"/>
      <w:bookmarkStart w:id="830" w:name="_Toc169937388"/>
      <w:bookmarkEnd w:id="828"/>
      <w:r>
        <w:t>6.</w:t>
      </w:r>
      <w:r w:rsidR="00D835E6">
        <w:t>2</w:t>
      </w:r>
      <w:r>
        <w:t>.3.2.3</w:t>
      </w:r>
      <w:r>
        <w:tab/>
        <w:t>Resource Standard Methods</w:t>
      </w:r>
      <w:bookmarkEnd w:id="829"/>
      <w:bookmarkEnd w:id="830"/>
    </w:p>
    <w:p w14:paraId="1A9588D2" w14:textId="545D7F6F" w:rsidR="00BC0D71" w:rsidRPr="00433470" w:rsidRDefault="00BC0D71" w:rsidP="00785D35">
      <w:pPr>
        <w:pStyle w:val="H6"/>
      </w:pPr>
      <w:bookmarkStart w:id="831" w:name="_CR6_2_3_2_3_1"/>
      <w:r w:rsidRPr="00205D75">
        <w:t>6.</w:t>
      </w:r>
      <w:r w:rsidR="00D835E6" w:rsidRPr="00205D75">
        <w:t>2</w:t>
      </w:r>
      <w:r w:rsidRPr="009D43C1">
        <w:t>.3.2.3</w:t>
      </w:r>
      <w:r w:rsidRPr="00C80608">
        <w:t>.1</w:t>
      </w:r>
      <w:r w:rsidRPr="00C80608">
        <w:tab/>
      </w:r>
      <w:r w:rsidRPr="007620D7">
        <w:t>POST</w:t>
      </w:r>
    </w:p>
    <w:bookmarkEnd w:id="831"/>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832" w:name="_CRTable6_2_3_2_3_11"/>
      <w:r w:rsidRPr="00384E92">
        <w:t>Table</w:t>
      </w:r>
      <w:r>
        <w:rPr>
          <w:lang w:val="en-US"/>
        </w:rPr>
        <w:t> </w:t>
      </w:r>
      <w:bookmarkEnd w:id="832"/>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833" w:name="_CRTable6_2_3_2_3_12"/>
      <w:r w:rsidRPr="001769FF">
        <w:t>Table</w:t>
      </w:r>
      <w:r>
        <w:rPr>
          <w:lang w:val="en-US"/>
        </w:rPr>
        <w:t> </w:t>
      </w:r>
      <w:bookmarkEnd w:id="833"/>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834" w:name="_CRTable6_2_3_2_3_13"/>
      <w:r w:rsidRPr="001769FF">
        <w:lastRenderedPageBreak/>
        <w:t>Table</w:t>
      </w:r>
      <w:r>
        <w:rPr>
          <w:lang w:val="en-US"/>
        </w:rPr>
        <w:t> </w:t>
      </w:r>
      <w:bookmarkEnd w:id="834"/>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0"/>
        <w:gridCol w:w="391"/>
        <w:gridCol w:w="1094"/>
        <w:gridCol w:w="1161"/>
        <w:gridCol w:w="5013"/>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835" w:name="_CRTable6_2_3_2_3_14"/>
      <w:r w:rsidRPr="00A04126">
        <w:t>Table</w:t>
      </w:r>
      <w:r>
        <w:rPr>
          <w:lang w:val="en-US"/>
        </w:rPr>
        <w:t> </w:t>
      </w:r>
      <w:bookmarkEnd w:id="835"/>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0"/>
        <w:gridCol w:w="1414"/>
        <w:gridCol w:w="379"/>
        <w:gridCol w:w="1148"/>
        <w:gridCol w:w="5070"/>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836" w:name="_CRTable6_2_3_2_3_15"/>
      <w:r w:rsidRPr="00A04126">
        <w:t>Table</w:t>
      </w:r>
      <w:r>
        <w:rPr>
          <w:lang w:val="en-US"/>
        </w:rPr>
        <w:t> </w:t>
      </w:r>
      <w:bookmarkEnd w:id="836"/>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5"/>
        <w:gridCol w:w="405"/>
        <w:gridCol w:w="1122"/>
        <w:gridCol w:w="5054"/>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837" w:name="_CRTable6_2_3_2_3_16"/>
      <w:r>
        <w:t xml:space="preserve">Table </w:t>
      </w:r>
      <w:bookmarkEnd w:id="837"/>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838" w:name="_CRTable6_2_3_2_3_17"/>
      <w:r>
        <w:lastRenderedPageBreak/>
        <w:t xml:space="preserve">Table </w:t>
      </w:r>
      <w:bookmarkEnd w:id="838"/>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839" w:name="_CR6_2_3_3"/>
      <w:bookmarkStart w:id="840" w:name="_Toc119699284"/>
      <w:bookmarkStart w:id="841" w:name="_Toc169937389"/>
      <w:bookmarkEnd w:id="839"/>
      <w:r>
        <w:t>6.</w:t>
      </w:r>
      <w:r w:rsidR="00652027">
        <w:t>2</w:t>
      </w:r>
      <w:r>
        <w:t>.3.3</w:t>
      </w:r>
      <w:r>
        <w:tab/>
        <w:t xml:space="preserve">Resource: </w:t>
      </w:r>
      <w:r>
        <w:rPr>
          <w:lang w:val="fr-FR"/>
        </w:rPr>
        <w:t>authentication</w:t>
      </w:r>
      <w:r w:rsidRPr="00544965">
        <w:rPr>
          <w:lang w:val="fr-FR"/>
        </w:rPr>
        <w:t xml:space="preserve"> (Document)</w:t>
      </w:r>
      <w:bookmarkEnd w:id="840"/>
      <w:bookmarkEnd w:id="841"/>
    </w:p>
    <w:p w14:paraId="47D7274C" w14:textId="188302EC" w:rsidR="00BC0D71" w:rsidRPr="00544965" w:rsidRDefault="00BC0D71" w:rsidP="00BC0D71">
      <w:pPr>
        <w:pStyle w:val="Heading5"/>
      </w:pPr>
      <w:bookmarkStart w:id="842" w:name="_CR6_2_3_3_1"/>
      <w:bookmarkStart w:id="843" w:name="_Toc119699285"/>
      <w:bookmarkStart w:id="844" w:name="_Toc169937390"/>
      <w:bookmarkEnd w:id="842"/>
      <w:r w:rsidRPr="00544965">
        <w:t>6.</w:t>
      </w:r>
      <w:r w:rsidR="00652027">
        <w:t>2</w:t>
      </w:r>
      <w:r w:rsidRPr="00544965">
        <w:t>.3.3.1</w:t>
      </w:r>
      <w:r w:rsidRPr="00544965">
        <w:tab/>
        <w:t>Description</w:t>
      </w:r>
      <w:bookmarkEnd w:id="843"/>
      <w:bookmarkEnd w:id="844"/>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845" w:name="_CR6_2_3_3_2"/>
      <w:bookmarkStart w:id="846" w:name="_Toc119699286"/>
      <w:bookmarkStart w:id="847" w:name="_Toc169937391"/>
      <w:bookmarkEnd w:id="845"/>
      <w:r>
        <w:t>6.</w:t>
      </w:r>
      <w:r w:rsidR="0028686A">
        <w:t>2</w:t>
      </w:r>
      <w:r>
        <w:t>.3.3.2</w:t>
      </w:r>
      <w:r>
        <w:tab/>
        <w:t>Resource Definition</w:t>
      </w:r>
      <w:bookmarkEnd w:id="846"/>
      <w:bookmarkEnd w:id="847"/>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848" w:name="_CRTable6_2_3_3_21"/>
      <w:r>
        <w:t>Table </w:t>
      </w:r>
      <w:bookmarkEnd w:id="848"/>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849" w:name="_CR6_2_3_3_3"/>
      <w:bookmarkStart w:id="850" w:name="_Toc119699287"/>
      <w:bookmarkStart w:id="851" w:name="_Toc169937392"/>
      <w:bookmarkEnd w:id="849"/>
      <w:r>
        <w:t>6.</w:t>
      </w:r>
      <w:r w:rsidR="00C405F5">
        <w:t>2</w:t>
      </w:r>
      <w:r>
        <w:t>.3.3.3</w:t>
      </w:r>
      <w:r>
        <w:tab/>
        <w:t>Resource Standard Methods</w:t>
      </w:r>
      <w:bookmarkEnd w:id="850"/>
      <w:bookmarkEnd w:id="851"/>
    </w:p>
    <w:p w14:paraId="35D1E4B7" w14:textId="6F24974C" w:rsidR="00BC0D71" w:rsidRPr="00433470" w:rsidRDefault="00BC0D71" w:rsidP="00785D35">
      <w:pPr>
        <w:pStyle w:val="H6"/>
      </w:pPr>
      <w:bookmarkStart w:id="852" w:name="_CR6_2_3_3_3_1"/>
      <w:r w:rsidRPr="00205D75">
        <w:t>6.</w:t>
      </w:r>
      <w:r w:rsidR="00C405F5" w:rsidRPr="00205D75">
        <w:t>2</w:t>
      </w:r>
      <w:r w:rsidRPr="009D43C1">
        <w:t>.3.3.3</w:t>
      </w:r>
      <w:r w:rsidRPr="00C80608">
        <w:t>.1</w:t>
      </w:r>
      <w:r w:rsidRPr="00C80608">
        <w:tab/>
      </w:r>
      <w:r w:rsidRPr="007620D7">
        <w:t>PUT</w:t>
      </w:r>
    </w:p>
    <w:bookmarkEnd w:id="852"/>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853" w:name="_CRTable6_2_3_3_3_11"/>
      <w:r w:rsidRPr="00384E92">
        <w:t>Table</w:t>
      </w:r>
      <w:r>
        <w:t> </w:t>
      </w:r>
      <w:bookmarkEnd w:id="853"/>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410"/>
        <w:gridCol w:w="415"/>
        <w:gridCol w:w="1119"/>
        <w:gridCol w:w="3775"/>
        <w:gridCol w:w="133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854" w:name="_CRTable6_2_3_3_3_12"/>
      <w:r w:rsidRPr="001769FF">
        <w:t>Table</w:t>
      </w:r>
      <w:r>
        <w:t> </w:t>
      </w:r>
      <w:bookmarkEnd w:id="854"/>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855" w:name="_CRTable6_2_3_3_3_13"/>
      <w:r w:rsidRPr="001769FF">
        <w:lastRenderedPageBreak/>
        <w:t>Table</w:t>
      </w:r>
      <w:r>
        <w:t> </w:t>
      </w:r>
      <w:bookmarkEnd w:id="855"/>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5"/>
        <w:gridCol w:w="433"/>
        <w:gridCol w:w="1121"/>
        <w:gridCol w:w="1206"/>
        <w:gridCol w:w="4984"/>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856" w:name="_CRTable6_2_3_3_3_14"/>
      <w:r w:rsidRPr="00A04126">
        <w:t>Table</w:t>
      </w:r>
      <w:r>
        <w:t> </w:t>
      </w:r>
      <w:bookmarkEnd w:id="856"/>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1"/>
        <w:gridCol w:w="1386"/>
        <w:gridCol w:w="420"/>
        <w:gridCol w:w="1106"/>
        <w:gridCol w:w="5054"/>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857" w:name="_CRTable6_2_3_3_3_15"/>
      <w:r w:rsidRPr="00A04126">
        <w:t>Table</w:t>
      </w:r>
      <w:r>
        <w:t> </w:t>
      </w:r>
      <w:bookmarkEnd w:id="857"/>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386"/>
        <w:gridCol w:w="433"/>
        <w:gridCol w:w="1078"/>
        <w:gridCol w:w="5053"/>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858" w:name="_CRTable6_2_3_3_3_16"/>
      <w:r>
        <w:t xml:space="preserve">Table </w:t>
      </w:r>
      <w:bookmarkEnd w:id="858"/>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859" w:name="_CRTable6_2_3_3_3_17"/>
      <w:r>
        <w:t xml:space="preserve">Table </w:t>
      </w:r>
      <w:bookmarkEnd w:id="859"/>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860" w:name="_CR6_2_4"/>
      <w:bookmarkStart w:id="861" w:name="_Toc119699288"/>
      <w:bookmarkStart w:id="862" w:name="_Toc169937393"/>
      <w:bookmarkEnd w:id="860"/>
      <w:r>
        <w:lastRenderedPageBreak/>
        <w:t>6.</w:t>
      </w:r>
      <w:r w:rsidR="00B76A75">
        <w:t>2</w:t>
      </w:r>
      <w:r>
        <w:t>.4</w:t>
      </w:r>
      <w:r>
        <w:tab/>
        <w:t>Custom Operations without associated resources</w:t>
      </w:r>
      <w:bookmarkEnd w:id="861"/>
      <w:bookmarkEnd w:id="862"/>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863" w:name="_CR6_2_5"/>
      <w:bookmarkStart w:id="864" w:name="_Toc119699289"/>
      <w:bookmarkStart w:id="865" w:name="_Toc169937394"/>
      <w:bookmarkEnd w:id="863"/>
      <w:r>
        <w:t>6.</w:t>
      </w:r>
      <w:r w:rsidR="00B76A75">
        <w:t>2</w:t>
      </w:r>
      <w:r>
        <w:t>.5</w:t>
      </w:r>
      <w:r>
        <w:tab/>
        <w:t>Notifications</w:t>
      </w:r>
      <w:bookmarkEnd w:id="864"/>
      <w:bookmarkEnd w:id="865"/>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866" w:name="_CR6_2_6"/>
      <w:bookmarkStart w:id="867" w:name="_Toc119699290"/>
      <w:bookmarkStart w:id="868" w:name="_Toc169937395"/>
      <w:bookmarkEnd w:id="866"/>
      <w:r>
        <w:t>6.</w:t>
      </w:r>
      <w:r w:rsidR="00741B81">
        <w:t>2</w:t>
      </w:r>
      <w:r>
        <w:t>.6</w:t>
      </w:r>
      <w:r>
        <w:tab/>
        <w:t>Data Model</w:t>
      </w:r>
      <w:bookmarkEnd w:id="867"/>
      <w:bookmarkEnd w:id="868"/>
    </w:p>
    <w:p w14:paraId="4676C0FE" w14:textId="2ABA7051" w:rsidR="00BC0D71" w:rsidRDefault="00BC0D71" w:rsidP="00BC0D71">
      <w:pPr>
        <w:pStyle w:val="Heading4"/>
      </w:pPr>
      <w:bookmarkStart w:id="869" w:name="_CR6_2_6_1"/>
      <w:bookmarkStart w:id="870" w:name="_Toc119699291"/>
      <w:bookmarkStart w:id="871" w:name="_Toc169937396"/>
      <w:bookmarkEnd w:id="869"/>
      <w:r>
        <w:t>6.</w:t>
      </w:r>
      <w:r w:rsidR="00741B81">
        <w:t>2</w:t>
      </w:r>
      <w:r>
        <w:t>.6.1</w:t>
      </w:r>
      <w:r>
        <w:tab/>
        <w:t>General</w:t>
      </w:r>
      <w:bookmarkEnd w:id="870"/>
      <w:bookmarkEnd w:id="871"/>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872" w:name="_CRTable6_2_6_11"/>
      <w:r w:rsidRPr="009C4D60">
        <w:t>Table</w:t>
      </w:r>
      <w:r>
        <w:rPr>
          <w:lang w:val="en-US"/>
        </w:rPr>
        <w:t> </w:t>
      </w:r>
      <w:bookmarkEnd w:id="872"/>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873" w:name="_CRTable6_2_6_12"/>
      <w:r w:rsidRPr="009C4D60">
        <w:t>Table</w:t>
      </w:r>
      <w:r>
        <w:rPr>
          <w:lang w:val="en-US"/>
        </w:rPr>
        <w:t> </w:t>
      </w:r>
      <w:bookmarkEnd w:id="873"/>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874" w:name="_CR6_2_6_2"/>
      <w:bookmarkStart w:id="875" w:name="_Toc119699292"/>
      <w:bookmarkStart w:id="876" w:name="_Toc169937397"/>
      <w:bookmarkEnd w:id="874"/>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75"/>
      <w:bookmarkEnd w:id="876"/>
    </w:p>
    <w:p w14:paraId="58EB44A3" w14:textId="63836A93" w:rsidR="00BC0D71" w:rsidRDefault="00BC0D71" w:rsidP="00BC0D71">
      <w:pPr>
        <w:pStyle w:val="Heading5"/>
      </w:pPr>
      <w:bookmarkStart w:id="877" w:name="_CR6_2_6_2_1"/>
      <w:bookmarkStart w:id="878" w:name="_Toc119699293"/>
      <w:bookmarkStart w:id="879" w:name="_Toc169937398"/>
      <w:bookmarkEnd w:id="877"/>
      <w:r>
        <w:t>6.</w:t>
      </w:r>
      <w:r w:rsidR="007C24EC">
        <w:t>2</w:t>
      </w:r>
      <w:r>
        <w:t>.6.2.1</w:t>
      </w:r>
      <w:r>
        <w:tab/>
        <w:t>Introduction</w:t>
      </w:r>
      <w:bookmarkEnd w:id="878"/>
      <w:bookmarkEnd w:id="879"/>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880" w:name="_CR6_2_6_2_2"/>
      <w:bookmarkStart w:id="881" w:name="_Toc119699294"/>
      <w:bookmarkStart w:id="882" w:name="_Toc169937399"/>
      <w:bookmarkEnd w:id="880"/>
      <w:r>
        <w:lastRenderedPageBreak/>
        <w:t>6.</w:t>
      </w:r>
      <w:r w:rsidR="007C24EC">
        <w:t>2</w:t>
      </w:r>
      <w:r>
        <w:t>.6.2.2</w:t>
      </w:r>
      <w:r>
        <w:tab/>
        <w:t xml:space="preserve">Type: </w:t>
      </w:r>
      <w:r w:rsidRPr="00544965">
        <w:t>AuthInfo</w:t>
      </w:r>
      <w:bookmarkEnd w:id="881"/>
      <w:bookmarkEnd w:id="882"/>
    </w:p>
    <w:p w14:paraId="242D4457" w14:textId="2B78F5C0" w:rsidR="00BC0D71" w:rsidRDefault="00BC0D71" w:rsidP="00BC0D71">
      <w:pPr>
        <w:pStyle w:val="TH"/>
      </w:pPr>
      <w:bookmarkStart w:id="883" w:name="_CRTable6_2_6_2_21"/>
      <w:r>
        <w:rPr>
          <w:noProof/>
        </w:rPr>
        <w:t>Table </w:t>
      </w:r>
      <w:bookmarkEnd w:id="883"/>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884" w:name="_CR6_2_6_2_3"/>
      <w:bookmarkStart w:id="885" w:name="_Toc119699295"/>
      <w:bookmarkStart w:id="886" w:name="_Toc169937400"/>
      <w:bookmarkEnd w:id="884"/>
      <w:r>
        <w:t>6.</w:t>
      </w:r>
      <w:r w:rsidR="007C24EC">
        <w:t>2</w:t>
      </w:r>
      <w:r>
        <w:t>.6.2.3</w:t>
      </w:r>
      <w:r>
        <w:tab/>
        <w:t>Type: AuthContext</w:t>
      </w:r>
      <w:bookmarkEnd w:id="885"/>
      <w:bookmarkEnd w:id="886"/>
    </w:p>
    <w:p w14:paraId="348B5CA9" w14:textId="13648CBA" w:rsidR="00BC0D71" w:rsidRDefault="00BC0D71" w:rsidP="00BC0D71">
      <w:pPr>
        <w:pStyle w:val="TH"/>
      </w:pPr>
      <w:bookmarkStart w:id="887" w:name="_CRTable6_2_6_2_31"/>
      <w:r>
        <w:rPr>
          <w:noProof/>
        </w:rPr>
        <w:t>Table </w:t>
      </w:r>
      <w:bookmarkEnd w:id="887"/>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888" w:name="_CR6_2_6_2_4"/>
      <w:bookmarkStart w:id="889" w:name="_Toc119699296"/>
      <w:bookmarkStart w:id="890" w:name="_Toc169937401"/>
      <w:bookmarkEnd w:id="888"/>
      <w:r>
        <w:t>6.</w:t>
      </w:r>
      <w:r w:rsidR="007C24EC">
        <w:t>2</w:t>
      </w:r>
      <w:r>
        <w:t>.6.2.4</w:t>
      </w:r>
      <w:r>
        <w:tab/>
        <w:t>Type: AuthConfirmationData</w:t>
      </w:r>
      <w:bookmarkEnd w:id="889"/>
      <w:bookmarkEnd w:id="890"/>
    </w:p>
    <w:p w14:paraId="54920285" w14:textId="15C3B5DC" w:rsidR="00BC0D71" w:rsidRDefault="00BC0D71" w:rsidP="00BC0D71">
      <w:pPr>
        <w:pStyle w:val="TH"/>
      </w:pPr>
      <w:bookmarkStart w:id="891" w:name="_CRTable6_2_6_2_41"/>
      <w:r>
        <w:rPr>
          <w:noProof/>
        </w:rPr>
        <w:t>Table </w:t>
      </w:r>
      <w:bookmarkEnd w:id="891"/>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892" w:name="_CR6_2_6_2_5"/>
      <w:bookmarkStart w:id="893" w:name="_Toc119699297"/>
      <w:bookmarkStart w:id="894" w:name="_Toc169937402"/>
      <w:bookmarkEnd w:id="892"/>
      <w:r>
        <w:lastRenderedPageBreak/>
        <w:t>6.</w:t>
      </w:r>
      <w:r w:rsidR="007C24EC">
        <w:t>2</w:t>
      </w:r>
      <w:r>
        <w:t>.6.2.5</w:t>
      </w:r>
      <w:r>
        <w:tab/>
        <w:t>Type: AuthConfirmationResponse</w:t>
      </w:r>
      <w:bookmarkEnd w:id="893"/>
      <w:bookmarkEnd w:id="894"/>
    </w:p>
    <w:p w14:paraId="188965E9" w14:textId="1C5F56A1" w:rsidR="00BC0D71" w:rsidRDefault="00BC0D71" w:rsidP="00BC0D71">
      <w:pPr>
        <w:pStyle w:val="TH"/>
      </w:pPr>
      <w:bookmarkStart w:id="895" w:name="_CRTable6_2_6_2_51"/>
      <w:r>
        <w:rPr>
          <w:noProof/>
        </w:rPr>
        <w:t>Table </w:t>
      </w:r>
      <w:bookmarkEnd w:id="895"/>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F5354C">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896" w:name="_CR6_2_6_3"/>
      <w:bookmarkStart w:id="897" w:name="_Toc119699298"/>
      <w:bookmarkStart w:id="898" w:name="_Toc169937403"/>
      <w:bookmarkEnd w:id="896"/>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97"/>
      <w:bookmarkEnd w:id="898"/>
    </w:p>
    <w:p w14:paraId="457FD472" w14:textId="381B2DD5" w:rsidR="00BC0D71" w:rsidRPr="00384E92" w:rsidRDefault="00BC0D71" w:rsidP="00BC0D71">
      <w:pPr>
        <w:pStyle w:val="Heading5"/>
      </w:pPr>
      <w:bookmarkStart w:id="899" w:name="_CR6_2_6_3_1"/>
      <w:bookmarkStart w:id="900" w:name="_Toc119699299"/>
      <w:bookmarkStart w:id="901" w:name="_Toc169937404"/>
      <w:bookmarkEnd w:id="899"/>
      <w:r>
        <w:t>6.</w:t>
      </w:r>
      <w:r w:rsidR="007C24EC">
        <w:t>2</w:t>
      </w:r>
      <w:r>
        <w:t>.6.3.1</w:t>
      </w:r>
      <w:r w:rsidRPr="00384E92">
        <w:tab/>
        <w:t>Introduction</w:t>
      </w:r>
      <w:bookmarkEnd w:id="900"/>
      <w:bookmarkEnd w:id="901"/>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902" w:name="_CR6_2_6_3_2"/>
      <w:bookmarkStart w:id="903" w:name="_Toc119699300"/>
      <w:bookmarkStart w:id="904" w:name="_Toc169937405"/>
      <w:bookmarkEnd w:id="902"/>
      <w:r>
        <w:t>6.</w:t>
      </w:r>
      <w:r w:rsidR="007C24EC">
        <w:t>2</w:t>
      </w:r>
      <w:r>
        <w:t>.6.3.2</w:t>
      </w:r>
      <w:r w:rsidRPr="00384E92">
        <w:tab/>
        <w:t>Simple data types</w:t>
      </w:r>
      <w:bookmarkEnd w:id="903"/>
      <w:bookmarkEnd w:id="904"/>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905" w:name="_CRTable6_2_6_3_21"/>
      <w:r w:rsidRPr="00384E92">
        <w:t>Table</w:t>
      </w:r>
      <w:r>
        <w:rPr>
          <w:lang w:val="en-US"/>
        </w:rPr>
        <w:t> </w:t>
      </w:r>
      <w:bookmarkEnd w:id="905"/>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5072"/>
        <w:gridCol w:w="1316"/>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906" w:name="_CR6_2_7"/>
      <w:bookmarkStart w:id="907" w:name="_Toc119699301"/>
      <w:bookmarkStart w:id="908" w:name="_Toc169937406"/>
      <w:bookmarkEnd w:id="906"/>
      <w:r>
        <w:t>6.2</w:t>
      </w:r>
      <w:r w:rsidR="00BC0D71">
        <w:t>.7</w:t>
      </w:r>
      <w:r w:rsidR="00BC0D71">
        <w:tab/>
        <w:t>Error Handling</w:t>
      </w:r>
      <w:bookmarkEnd w:id="907"/>
      <w:bookmarkEnd w:id="908"/>
    </w:p>
    <w:p w14:paraId="76D4F752" w14:textId="2B58CC13" w:rsidR="00BC0D71" w:rsidRPr="00971458" w:rsidRDefault="00BC0D71" w:rsidP="00BC0D71">
      <w:pPr>
        <w:pStyle w:val="Heading4"/>
      </w:pPr>
      <w:bookmarkStart w:id="909" w:name="_CR6_2_7_1"/>
      <w:bookmarkStart w:id="910" w:name="_Toc119699302"/>
      <w:bookmarkStart w:id="911" w:name="_Toc169937407"/>
      <w:bookmarkEnd w:id="909"/>
      <w:r w:rsidRPr="00971458">
        <w:t>6.</w:t>
      </w:r>
      <w:r w:rsidR="007C24EC">
        <w:t>2</w:t>
      </w:r>
      <w:r w:rsidRPr="00971458">
        <w:t>.7.1</w:t>
      </w:r>
      <w:r w:rsidRPr="00971458">
        <w:tab/>
        <w:t>General</w:t>
      </w:r>
      <w:bookmarkEnd w:id="910"/>
      <w:bookmarkEnd w:id="911"/>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912" w:name="_CR6_2_7_2"/>
      <w:bookmarkStart w:id="913" w:name="_Toc119699303"/>
      <w:bookmarkStart w:id="914" w:name="_Toc169937408"/>
      <w:bookmarkEnd w:id="912"/>
      <w:r w:rsidRPr="00971458">
        <w:t>6.</w:t>
      </w:r>
      <w:r w:rsidR="00E715CF">
        <w:t>2</w:t>
      </w:r>
      <w:r w:rsidRPr="00971458">
        <w:t>.7.2</w:t>
      </w:r>
      <w:r w:rsidRPr="00971458">
        <w:tab/>
        <w:t>Protocol Errors</w:t>
      </w:r>
      <w:bookmarkEnd w:id="913"/>
      <w:bookmarkEnd w:id="914"/>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915" w:name="_CR6_2_7_3"/>
      <w:bookmarkStart w:id="916" w:name="_Toc119699304"/>
      <w:bookmarkStart w:id="917" w:name="_Toc169937409"/>
      <w:bookmarkEnd w:id="915"/>
      <w:r>
        <w:t>6.</w:t>
      </w:r>
      <w:r w:rsidR="00E715CF">
        <w:t>2</w:t>
      </w:r>
      <w:r>
        <w:t>.7.3</w:t>
      </w:r>
      <w:r>
        <w:tab/>
        <w:t>Application Errors</w:t>
      </w:r>
      <w:bookmarkEnd w:id="916"/>
      <w:bookmarkEnd w:id="917"/>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918" w:name="_CRTable6_2_7_31"/>
      <w:r>
        <w:lastRenderedPageBreak/>
        <w:t xml:space="preserve">Table </w:t>
      </w:r>
      <w:bookmarkEnd w:id="918"/>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919" w:name="_CR6_2_8"/>
      <w:bookmarkStart w:id="920" w:name="_Toc119699305"/>
      <w:bookmarkStart w:id="921" w:name="_Toc169937410"/>
      <w:bookmarkEnd w:id="919"/>
      <w:r>
        <w:t>6.</w:t>
      </w:r>
      <w:r w:rsidR="00E009A0">
        <w:t>2</w:t>
      </w:r>
      <w:r>
        <w:t>.8</w:t>
      </w:r>
      <w:r w:rsidRPr="0023018E">
        <w:rPr>
          <w:lang w:eastAsia="zh-CN"/>
        </w:rPr>
        <w:tab/>
        <w:t>Feature negotiation</w:t>
      </w:r>
      <w:bookmarkEnd w:id="920"/>
      <w:bookmarkEnd w:id="921"/>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922" w:name="_CRTable6_2_81"/>
      <w:r w:rsidRPr="002002FF">
        <w:t xml:space="preserve">Table </w:t>
      </w:r>
      <w:bookmarkEnd w:id="922"/>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923" w:name="_CR6_2_9"/>
      <w:bookmarkStart w:id="924" w:name="_Toc119699306"/>
      <w:bookmarkStart w:id="925" w:name="_Toc169937411"/>
      <w:bookmarkEnd w:id="923"/>
      <w:r>
        <w:t>6.</w:t>
      </w:r>
      <w:r w:rsidR="00B3768D">
        <w:t>2</w:t>
      </w:r>
      <w:r>
        <w:t>.9</w:t>
      </w:r>
      <w:r w:rsidRPr="001E7573">
        <w:tab/>
        <w:t>Security</w:t>
      </w:r>
      <w:bookmarkEnd w:id="924"/>
      <w:bookmarkEnd w:id="925"/>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926" w:name="_CR6_2_10"/>
      <w:bookmarkStart w:id="927" w:name="_Toc169937412"/>
      <w:bookmarkEnd w:id="926"/>
      <w:r>
        <w:rPr>
          <w:lang w:val="en-US"/>
        </w:rPr>
        <w:t>6.2.10</w:t>
      </w:r>
      <w:r>
        <w:rPr>
          <w:lang w:val="en-US"/>
        </w:rPr>
        <w:tab/>
        <w:t>HTTP redirection</w:t>
      </w:r>
      <w:bookmarkEnd w:id="927"/>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928" w:name="_CRAnnexAnormative"/>
      <w:bookmarkEnd w:id="928"/>
      <w:r>
        <w:br w:type="page"/>
      </w:r>
      <w:bookmarkStart w:id="929" w:name="_Toc510696650"/>
      <w:bookmarkStart w:id="930" w:name="_Toc35971450"/>
      <w:bookmarkStart w:id="931" w:name="_Toc42953902"/>
      <w:bookmarkStart w:id="932" w:name="_Toc43463219"/>
      <w:bookmarkStart w:id="933" w:name="_Toc49847831"/>
      <w:bookmarkStart w:id="934" w:name="_Toc56497960"/>
      <w:bookmarkStart w:id="935" w:name="_Toc119699307"/>
      <w:bookmarkStart w:id="936" w:name="_Toc169937413"/>
      <w:r w:rsidRPr="004D3578">
        <w:lastRenderedPageBreak/>
        <w:t>Annex A (normative):</w:t>
      </w:r>
      <w:r w:rsidRPr="004D3578">
        <w:br/>
      </w:r>
      <w:r>
        <w:t>OpenAPI specification</w:t>
      </w:r>
      <w:bookmarkEnd w:id="929"/>
      <w:bookmarkEnd w:id="930"/>
      <w:bookmarkEnd w:id="931"/>
      <w:bookmarkEnd w:id="932"/>
      <w:bookmarkEnd w:id="933"/>
      <w:bookmarkEnd w:id="934"/>
      <w:bookmarkEnd w:id="935"/>
      <w:bookmarkEnd w:id="936"/>
    </w:p>
    <w:p w14:paraId="0351A0F0" w14:textId="77777777" w:rsidR="008A6D4A" w:rsidRDefault="008A6D4A" w:rsidP="00085C89">
      <w:pPr>
        <w:pStyle w:val="Heading1"/>
      </w:pPr>
      <w:bookmarkStart w:id="937" w:name="_CRA_1"/>
      <w:bookmarkStart w:id="938" w:name="_Toc510696651"/>
      <w:bookmarkStart w:id="939" w:name="_Toc35971451"/>
      <w:bookmarkStart w:id="940" w:name="_Toc42953903"/>
      <w:bookmarkStart w:id="941" w:name="_Toc43463220"/>
      <w:bookmarkStart w:id="942" w:name="_Toc49847832"/>
      <w:bookmarkStart w:id="943" w:name="_Toc56497961"/>
      <w:bookmarkStart w:id="944" w:name="_Toc119699308"/>
      <w:bookmarkStart w:id="945" w:name="_Toc169937414"/>
      <w:bookmarkEnd w:id="937"/>
      <w:r>
        <w:t>A.1</w:t>
      </w:r>
      <w:r>
        <w:tab/>
        <w:t>General</w:t>
      </w:r>
      <w:bookmarkEnd w:id="938"/>
      <w:bookmarkEnd w:id="939"/>
      <w:bookmarkEnd w:id="940"/>
      <w:bookmarkEnd w:id="941"/>
      <w:bookmarkEnd w:id="942"/>
      <w:bookmarkEnd w:id="943"/>
      <w:bookmarkEnd w:id="944"/>
      <w:bookmarkEnd w:id="945"/>
    </w:p>
    <w:p w14:paraId="6D97C8B6" w14:textId="77777777" w:rsidR="008A6D4A" w:rsidRPr="00540071" w:rsidRDefault="008A6D4A" w:rsidP="008A6D4A">
      <w:bookmarkStart w:id="946"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94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948" w:name="_CRA_2"/>
      <w:bookmarkStart w:id="949" w:name="_Toc42953904"/>
      <w:bookmarkStart w:id="950" w:name="_Toc43463221"/>
      <w:bookmarkStart w:id="951" w:name="_Toc49847833"/>
      <w:bookmarkStart w:id="952" w:name="_Toc56497962"/>
      <w:bookmarkStart w:id="953" w:name="_Toc119699309"/>
      <w:bookmarkStart w:id="954" w:name="_Toc169937415"/>
      <w:bookmarkEnd w:id="948"/>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946"/>
      <w:bookmarkEnd w:id="947"/>
      <w:bookmarkEnd w:id="949"/>
      <w:bookmarkEnd w:id="950"/>
      <w:bookmarkEnd w:id="951"/>
      <w:bookmarkEnd w:id="952"/>
      <w:bookmarkEnd w:id="953"/>
      <w:bookmarkEnd w:id="954"/>
    </w:p>
    <w:p w14:paraId="40F7892A" w14:textId="77777777" w:rsidR="008A6D4A" w:rsidRPr="003B5AEF" w:rsidRDefault="008A6D4A" w:rsidP="008A6D4A">
      <w:pPr>
        <w:pStyle w:val="PL"/>
        <w:rPr>
          <w:lang w:val="fi-FI"/>
        </w:rPr>
      </w:pPr>
      <w:bookmarkStart w:id="955"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18C8E523" w:rsidR="008A6D4A" w:rsidRPr="003B6423" w:rsidRDefault="008A6D4A" w:rsidP="008A6D4A">
      <w:pPr>
        <w:pStyle w:val="PL"/>
        <w:rPr>
          <w:lang w:val="fr-FR"/>
        </w:rPr>
      </w:pPr>
      <w:r w:rsidRPr="003B6423">
        <w:rPr>
          <w:lang w:val="fr-FR"/>
        </w:rPr>
        <w:t xml:space="preserve">  version: </w:t>
      </w:r>
      <w:r>
        <w:rPr>
          <w:lang w:val="fr-FR"/>
        </w:rPr>
        <w:t>1.</w:t>
      </w:r>
      <w:r w:rsidR="00687450">
        <w:rPr>
          <w:lang w:val="fr-FR"/>
        </w:rPr>
        <w:t>2</w:t>
      </w:r>
      <w:r>
        <w:rPr>
          <w:lang w:val="fr-FR"/>
        </w:rPr>
        <w:t>.</w:t>
      </w:r>
      <w:r w:rsidR="008B39AA">
        <w:rPr>
          <w:lang w:val="fr-FR"/>
        </w:rPr>
        <w:t>0</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6E0B3BC4" w:rsidR="008A6D4A" w:rsidRDefault="008A6D4A" w:rsidP="008A6D4A">
      <w:pPr>
        <w:pStyle w:val="PL"/>
      </w:pPr>
      <w:r>
        <w:t xml:space="preserve">    © </w:t>
      </w:r>
      <w:r w:rsidR="00214A7F">
        <w:t>202</w:t>
      </w:r>
      <w:r w:rsidR="00C81AA1">
        <w:t>4</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4000B60E"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w:t>
      </w:r>
      <w:r w:rsidR="00687450">
        <w:rPr>
          <w:lang w:val="fr-FR" w:eastAsia="zh-CN"/>
        </w:rPr>
        <w:t>8</w:t>
      </w:r>
      <w:r w:rsidR="00144CB5">
        <w:rPr>
          <w:lang w:val="fr-FR" w:eastAsia="zh-CN"/>
        </w:rPr>
        <w:t>.</w:t>
      </w:r>
      <w:r w:rsidR="00C81AA1">
        <w:rPr>
          <w:lang w:val="fr-FR" w:eastAsia="zh-CN"/>
        </w:rPr>
        <w:t>6</w:t>
      </w:r>
      <w:r w:rsidR="00144CB5">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47BC5FF1" w14:textId="765507A2" w:rsidR="007F24FD" w:rsidRPr="00544965"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r w:rsidR="007F24FD"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t xml:space="preserve">      description: &gt;</w:t>
      </w:r>
    </w:p>
    <w:p w14:paraId="07789E5D" w14:textId="77777777" w:rsidR="00C10118" w:rsidRPr="00544965" w:rsidRDefault="00C10118" w:rsidP="00C10118">
      <w:pPr>
        <w:pStyle w:val="PL"/>
      </w:pPr>
      <w:r w:rsidRPr="000F0BA0">
        <w:lastRenderedPageBreak/>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03BE22E2" w14:textId="3712B5CF" w:rsidR="007F24FD" w:rsidRPr="00544965" w:rsidRDefault="00C10118" w:rsidP="007F24FD">
      <w:pPr>
        <w:pStyle w:val="PL"/>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r w:rsidR="007F24FD"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956" w:name="_CRA_3"/>
      <w:bookmarkStart w:id="957" w:name="_Toc119699310"/>
      <w:bookmarkStart w:id="958" w:name="_Toc169937416"/>
      <w:bookmarkEnd w:id="956"/>
      <w:r w:rsidRPr="00785D35">
        <w:lastRenderedPageBreak/>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957"/>
      <w:bookmarkEnd w:id="958"/>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11759ED5" w:rsidR="00857356" w:rsidRPr="003B6423" w:rsidRDefault="00857356" w:rsidP="00857356">
      <w:pPr>
        <w:pStyle w:val="PL"/>
        <w:rPr>
          <w:lang w:val="fr-FR"/>
        </w:rPr>
      </w:pPr>
      <w:r w:rsidRPr="003B6423">
        <w:rPr>
          <w:lang w:val="fr-FR"/>
        </w:rPr>
        <w:t xml:space="preserve">  version: </w:t>
      </w:r>
      <w:r>
        <w:rPr>
          <w:lang w:val="fr-FR"/>
        </w:rPr>
        <w:t>1.</w:t>
      </w:r>
      <w:r w:rsidR="001D587B">
        <w:rPr>
          <w:lang w:val="fr-FR"/>
        </w:rPr>
        <w:t>1</w:t>
      </w:r>
      <w:r>
        <w:rPr>
          <w:lang w:val="fr-FR"/>
        </w:rPr>
        <w:t>.0</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685AFD36" w:rsidR="00857356" w:rsidRDefault="00857356" w:rsidP="00857356">
      <w:pPr>
        <w:pStyle w:val="PL"/>
      </w:pPr>
      <w:r>
        <w:t xml:space="preserve">    © 202</w:t>
      </w:r>
      <w:r w:rsidR="00C81AA1">
        <w:t>4</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05B0E46D"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w:t>
      </w:r>
      <w:r w:rsidR="001D587B">
        <w:rPr>
          <w:lang w:val="fr-FR" w:eastAsia="zh-CN"/>
        </w:rPr>
        <w:t>8</w:t>
      </w:r>
      <w:r>
        <w:rPr>
          <w:lang w:val="fr-FR" w:eastAsia="zh-CN"/>
        </w:rPr>
        <w:t>.</w:t>
      </w:r>
      <w:r w:rsidR="00C81AA1">
        <w:rPr>
          <w:lang w:val="fr-FR" w:eastAsia="zh-CN"/>
        </w:rPr>
        <w:t>6</w:t>
      </w:r>
      <w:r>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lastRenderedPageBreak/>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lastRenderedPageBreak/>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0E32BCC9" w14:textId="77777777" w:rsidR="00857356" w:rsidRPr="00544965" w:rsidRDefault="00857356" w:rsidP="00857356">
      <w:pPr>
        <w:pStyle w:val="PL"/>
      </w:pPr>
      <w:r w:rsidRPr="00544965">
        <w:t xml:space="preserve">      type: string</w:t>
      </w:r>
    </w:p>
    <w:p w14:paraId="4B812E88" w14:textId="77777777" w:rsidR="00857356" w:rsidRDefault="00857356" w:rsidP="00857356">
      <w:pPr>
        <w:pStyle w:val="PL"/>
      </w:pPr>
      <w:r w:rsidRPr="00544965">
        <w:t xml:space="preserve">      description: contains </w:t>
      </w:r>
      <w:r>
        <w:t>the resource ID of authentication context</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959" w:name="_CRAnnexBinformative"/>
      <w:bookmarkStart w:id="960" w:name="historyclause"/>
      <w:bookmarkEnd w:id="955"/>
      <w:bookmarkEnd w:id="959"/>
      <w:r w:rsidRPr="004D3578">
        <w:br w:type="page"/>
      </w:r>
      <w:bookmarkStart w:id="961" w:name="_Toc510696654"/>
      <w:bookmarkStart w:id="962" w:name="_Toc35971454"/>
      <w:bookmarkStart w:id="963" w:name="_Toc42953905"/>
      <w:bookmarkStart w:id="964" w:name="_Toc43463222"/>
      <w:bookmarkStart w:id="965" w:name="_Toc49847834"/>
      <w:bookmarkStart w:id="966" w:name="_Toc56497963"/>
      <w:bookmarkStart w:id="967" w:name="_Toc119699311"/>
      <w:bookmarkStart w:id="968" w:name="_Toc169937417"/>
      <w:r w:rsidRPr="004D3578">
        <w:lastRenderedPageBreak/>
        <w:t xml:space="preserve">Annex </w:t>
      </w:r>
      <w:r>
        <w:t>B</w:t>
      </w:r>
      <w:r w:rsidRPr="004D3578">
        <w:t xml:space="preserve"> (informative):</w:t>
      </w:r>
      <w:r w:rsidRPr="004D3578">
        <w:br/>
        <w:t>Change history</w:t>
      </w:r>
      <w:bookmarkEnd w:id="961"/>
      <w:bookmarkEnd w:id="962"/>
      <w:bookmarkEnd w:id="963"/>
      <w:bookmarkEnd w:id="964"/>
      <w:bookmarkEnd w:id="965"/>
      <w:bookmarkEnd w:id="966"/>
      <w:bookmarkEnd w:id="967"/>
      <w:bookmarkEnd w:id="968"/>
    </w:p>
    <w:bookmarkEnd w:id="960"/>
    <w:p w14:paraId="0AA57088" w14:textId="77777777" w:rsidR="008A6D4A" w:rsidRPr="00235394" w:rsidRDefault="008A6D4A" w:rsidP="008A6D4A">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2C5E73">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lastRenderedPageBreak/>
              <w:t>Change history</w:t>
            </w:r>
          </w:p>
        </w:tc>
      </w:tr>
      <w:tr w:rsidR="008A6D4A" w:rsidRPr="004F472B" w14:paraId="629E87F0" w14:textId="77777777" w:rsidTr="002C5E73">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2C5E73">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2C5E73">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2C5E73">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2C5E73">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2C5E73">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2C5E73">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2C5E73">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2C5E73">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2C5E73">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2C5E73">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2C5E73">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2C5E73">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2C5E73">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2C5E73">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2C5E73">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2C5E73">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2C5E73">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2C5E73">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2C5E73">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2C5E73">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2C5E73">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2C5E73">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2C5E73">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2C5E73">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2C5E73">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2C5E73">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2C5E73">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2C5E73">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2C5E73">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2C5E73">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2C5E73">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2C5E73">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2C5E73">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2C5E73">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2C5E73">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2C5E73">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2C5E73">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2C5E73">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2C5E73">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2C5E73">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2C5E73">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2C5E73">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2C5E73">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2C5E73">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2C5E73">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2C5E73">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2C5E73">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2C5E73">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2C5E73">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2C5E73">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2C5E73">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2C5E73">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2C5E73">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2C5E73">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2C5E73">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2C5E73">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2C5E73">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619496" w14:textId="77777777" w:rsidR="007B3785" w:rsidRDefault="007B3785">
      <w:r>
        <w:separator/>
      </w:r>
    </w:p>
  </w:endnote>
  <w:endnote w:type="continuationSeparator" w:id="0">
    <w:p w14:paraId="5BAD9010" w14:textId="77777777" w:rsidR="007B3785" w:rsidRDefault="007B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B6353" w14:textId="77777777" w:rsidR="00F5354C" w:rsidRDefault="00F5354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B51E2" w14:textId="77777777" w:rsidR="007B3785" w:rsidRDefault="007B3785">
      <w:r>
        <w:separator/>
      </w:r>
    </w:p>
  </w:footnote>
  <w:footnote w:type="continuationSeparator" w:id="0">
    <w:p w14:paraId="48B2B25B" w14:textId="77777777" w:rsidR="007B3785" w:rsidRDefault="007B3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012DF" w14:textId="41FFB91B"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2725">
      <w:rPr>
        <w:rFonts w:ascii="Arial" w:hAnsi="Arial" w:cs="Arial"/>
        <w:b/>
        <w:noProof/>
        <w:sz w:val="18"/>
        <w:szCs w:val="18"/>
      </w:rPr>
      <w:t>3GPP TS 29.526 V18.6.0 (2024-06)</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5E73">
      <w:rPr>
        <w:rFonts w:ascii="Arial" w:hAnsi="Arial" w:cs="Arial"/>
        <w:b/>
        <w:noProof/>
        <w:sz w:val="18"/>
        <w:szCs w:val="18"/>
      </w:rPr>
      <w:t>4</w:t>
    </w:r>
    <w:r>
      <w:rPr>
        <w:rFonts w:ascii="Arial" w:hAnsi="Arial" w:cs="Arial"/>
        <w:b/>
        <w:sz w:val="18"/>
        <w:szCs w:val="18"/>
      </w:rPr>
      <w:fldChar w:fldCharType="end"/>
    </w:r>
  </w:p>
  <w:p w14:paraId="799C88C7" w14:textId="1376A894"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2725">
      <w:rPr>
        <w:rFonts w:ascii="Arial" w:hAnsi="Arial" w:cs="Arial"/>
        <w:b/>
        <w:noProof/>
        <w:sz w:val="18"/>
        <w:szCs w:val="18"/>
      </w:rPr>
      <w:t>Release 18</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084083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69434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1445048">
    <w:abstractNumId w:val="11"/>
  </w:num>
  <w:num w:numId="4" w16cid:durableId="545414724">
    <w:abstractNumId w:val="16"/>
  </w:num>
  <w:num w:numId="5" w16cid:durableId="263879909">
    <w:abstractNumId w:val="15"/>
  </w:num>
  <w:num w:numId="6" w16cid:durableId="1841266163">
    <w:abstractNumId w:val="13"/>
  </w:num>
  <w:num w:numId="7" w16cid:durableId="1831751398">
    <w:abstractNumId w:val="12"/>
  </w:num>
  <w:num w:numId="8" w16cid:durableId="2065373229">
    <w:abstractNumId w:val="14"/>
  </w:num>
  <w:num w:numId="9" w16cid:durableId="83427619">
    <w:abstractNumId w:val="17"/>
  </w:num>
  <w:num w:numId="10" w16cid:durableId="510796761">
    <w:abstractNumId w:val="9"/>
  </w:num>
  <w:num w:numId="11" w16cid:durableId="1592546700">
    <w:abstractNumId w:val="7"/>
  </w:num>
  <w:num w:numId="12" w16cid:durableId="2000032365">
    <w:abstractNumId w:val="6"/>
  </w:num>
  <w:num w:numId="13" w16cid:durableId="960771014">
    <w:abstractNumId w:val="5"/>
  </w:num>
  <w:num w:numId="14" w16cid:durableId="288978651">
    <w:abstractNumId w:val="4"/>
  </w:num>
  <w:num w:numId="15" w16cid:durableId="1710296883">
    <w:abstractNumId w:val="8"/>
  </w:num>
  <w:num w:numId="16" w16cid:durableId="830295192">
    <w:abstractNumId w:val="3"/>
  </w:num>
  <w:num w:numId="17" w16cid:durableId="9528620">
    <w:abstractNumId w:val="2"/>
  </w:num>
  <w:num w:numId="18" w16cid:durableId="1951693714">
    <w:abstractNumId w:val="1"/>
  </w:num>
  <w:num w:numId="19" w16cid:durableId="382950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6C8"/>
    <w:rsid w:val="00043C4B"/>
    <w:rsid w:val="00047CD7"/>
    <w:rsid w:val="00051834"/>
    <w:rsid w:val="00054193"/>
    <w:rsid w:val="00054A22"/>
    <w:rsid w:val="00060D70"/>
    <w:rsid w:val="00062023"/>
    <w:rsid w:val="00062DA4"/>
    <w:rsid w:val="000655A6"/>
    <w:rsid w:val="00067E0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A21BC"/>
    <w:rsid w:val="001A4C42"/>
    <w:rsid w:val="001A7420"/>
    <w:rsid w:val="001A7522"/>
    <w:rsid w:val="001A7624"/>
    <w:rsid w:val="001B2963"/>
    <w:rsid w:val="001B2D0B"/>
    <w:rsid w:val="001B5B19"/>
    <w:rsid w:val="001B6637"/>
    <w:rsid w:val="001C21C3"/>
    <w:rsid w:val="001D02C2"/>
    <w:rsid w:val="001D1BBA"/>
    <w:rsid w:val="001D1FCB"/>
    <w:rsid w:val="001D2C11"/>
    <w:rsid w:val="001D587B"/>
    <w:rsid w:val="001D6C75"/>
    <w:rsid w:val="001E3ACA"/>
    <w:rsid w:val="001E4C96"/>
    <w:rsid w:val="001E6137"/>
    <w:rsid w:val="001E6D6F"/>
    <w:rsid w:val="001F0C1D"/>
    <w:rsid w:val="001F1132"/>
    <w:rsid w:val="001F168B"/>
    <w:rsid w:val="001F25F8"/>
    <w:rsid w:val="001F2C5B"/>
    <w:rsid w:val="001F6849"/>
    <w:rsid w:val="002017C0"/>
    <w:rsid w:val="00205D75"/>
    <w:rsid w:val="002108E7"/>
    <w:rsid w:val="00213348"/>
    <w:rsid w:val="00213888"/>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4446"/>
    <w:rsid w:val="00265207"/>
    <w:rsid w:val="00266421"/>
    <w:rsid w:val="002675F0"/>
    <w:rsid w:val="00270D51"/>
    <w:rsid w:val="0027576B"/>
    <w:rsid w:val="0027636C"/>
    <w:rsid w:val="002800BB"/>
    <w:rsid w:val="0028337B"/>
    <w:rsid w:val="0028686A"/>
    <w:rsid w:val="00287F36"/>
    <w:rsid w:val="00292ABC"/>
    <w:rsid w:val="00292E5C"/>
    <w:rsid w:val="00294C06"/>
    <w:rsid w:val="00296DC0"/>
    <w:rsid w:val="00297289"/>
    <w:rsid w:val="002A2DF8"/>
    <w:rsid w:val="002A437F"/>
    <w:rsid w:val="002A68FB"/>
    <w:rsid w:val="002B3525"/>
    <w:rsid w:val="002B6339"/>
    <w:rsid w:val="002C3C5E"/>
    <w:rsid w:val="002C5E73"/>
    <w:rsid w:val="002C7452"/>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65B8"/>
    <w:rsid w:val="00376651"/>
    <w:rsid w:val="00377B93"/>
    <w:rsid w:val="0038088F"/>
    <w:rsid w:val="003833A1"/>
    <w:rsid w:val="003866D0"/>
    <w:rsid w:val="00391A91"/>
    <w:rsid w:val="00392C13"/>
    <w:rsid w:val="00393C40"/>
    <w:rsid w:val="003A0594"/>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6897"/>
    <w:rsid w:val="00491F3E"/>
    <w:rsid w:val="00493638"/>
    <w:rsid w:val="0049451F"/>
    <w:rsid w:val="004A1091"/>
    <w:rsid w:val="004A59EF"/>
    <w:rsid w:val="004A70DA"/>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66C6F"/>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CBE"/>
    <w:rsid w:val="007B3785"/>
    <w:rsid w:val="007B600E"/>
    <w:rsid w:val="007C0DD1"/>
    <w:rsid w:val="007C1345"/>
    <w:rsid w:val="007C24EC"/>
    <w:rsid w:val="007C43B2"/>
    <w:rsid w:val="007C4878"/>
    <w:rsid w:val="007C56F0"/>
    <w:rsid w:val="007C6886"/>
    <w:rsid w:val="007D038B"/>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4694"/>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33E3"/>
    <w:rsid w:val="00B5400A"/>
    <w:rsid w:val="00B55C16"/>
    <w:rsid w:val="00B6203D"/>
    <w:rsid w:val="00B62617"/>
    <w:rsid w:val="00B6364E"/>
    <w:rsid w:val="00B6762C"/>
    <w:rsid w:val="00B7321C"/>
    <w:rsid w:val="00B741F1"/>
    <w:rsid w:val="00B76A75"/>
    <w:rsid w:val="00B8273C"/>
    <w:rsid w:val="00B83039"/>
    <w:rsid w:val="00B83BF2"/>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5231"/>
    <w:rsid w:val="00C52DDA"/>
    <w:rsid w:val="00C52FED"/>
    <w:rsid w:val="00C53677"/>
    <w:rsid w:val="00C64837"/>
    <w:rsid w:val="00C713D2"/>
    <w:rsid w:val="00C72833"/>
    <w:rsid w:val="00C760BC"/>
    <w:rsid w:val="00C80608"/>
    <w:rsid w:val="00C80F1D"/>
    <w:rsid w:val="00C81AA1"/>
    <w:rsid w:val="00C833B4"/>
    <w:rsid w:val="00C92854"/>
    <w:rsid w:val="00C92A6C"/>
    <w:rsid w:val="00C93F40"/>
    <w:rsid w:val="00C940E7"/>
    <w:rsid w:val="00CA17CC"/>
    <w:rsid w:val="00CA30A0"/>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5457"/>
    <w:rsid w:val="00CF595B"/>
    <w:rsid w:val="00CF62E7"/>
    <w:rsid w:val="00D02FED"/>
    <w:rsid w:val="00D031FE"/>
    <w:rsid w:val="00D10A32"/>
    <w:rsid w:val="00D12E9C"/>
    <w:rsid w:val="00D15FEF"/>
    <w:rsid w:val="00D20C60"/>
    <w:rsid w:val="00D237FD"/>
    <w:rsid w:val="00D256ED"/>
    <w:rsid w:val="00D30D81"/>
    <w:rsid w:val="00D31BEC"/>
    <w:rsid w:val="00D34D45"/>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3FBC"/>
    <w:rsid w:val="00E67D1C"/>
    <w:rsid w:val="00E715CF"/>
    <w:rsid w:val="00E71EE5"/>
    <w:rsid w:val="00E76C53"/>
    <w:rsid w:val="00E77645"/>
    <w:rsid w:val="00E81DD5"/>
    <w:rsid w:val="00E917D4"/>
    <w:rsid w:val="00E96088"/>
    <w:rsid w:val="00EA15B0"/>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4409"/>
    <w:rsid w:val="00F96BE0"/>
    <w:rsid w:val="00F975C9"/>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27367-7CD5-4246-B5E3-B08747735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15866</Words>
  <Characters>98852</Characters>
  <Application>Microsoft Office Word</Application>
  <DocSecurity>0</DocSecurity>
  <Lines>4118</Lines>
  <Paragraphs>3584</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111134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MCC</cp:lastModifiedBy>
  <cp:revision>15</cp:revision>
  <cp:lastPrinted>2019-02-25T14:05:00Z</cp:lastPrinted>
  <dcterms:created xsi:type="dcterms:W3CDTF">2024-04-23T08:22:00Z</dcterms:created>
  <dcterms:modified xsi:type="dcterms:W3CDTF">2024-06-22T08:52:00Z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