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57A9C04D"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9D7A65">
              <w:rPr>
                <w:noProof w:val="0"/>
              </w:rPr>
              <w:t>18.2.0</w:t>
            </w:r>
            <w:r w:rsidR="00573BF0" w:rsidRPr="00F6081B">
              <w:rPr>
                <w:noProof w:val="0"/>
              </w:rPr>
              <w:t xml:space="preserve"> </w:t>
            </w:r>
            <w:r w:rsidRPr="00F6081B">
              <w:rPr>
                <w:noProof w:val="0"/>
                <w:sz w:val="32"/>
              </w:rPr>
              <w:t>(</w:t>
            </w:r>
            <w:r w:rsidR="009D7A65">
              <w:rPr>
                <w:noProof w:val="0"/>
                <w:sz w:val="32"/>
              </w:rPr>
              <w:t>2024-09</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51ED41A4"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A85189">
              <w:rPr>
                <w:rStyle w:val="ZGSM"/>
              </w:rPr>
              <w:t>8</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1" w:name="_MON_1684549432"/>
      <w:bookmarkEnd w:id="1"/>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45pt" o:ole="">
                  <v:imagedata r:id="rId9" o:title=""/>
                </v:shape>
                <o:OLEObject Type="Embed" ProgID="Word.Picture.8" ShapeID="_x0000_i1025" DrawAspect="Content" ObjectID="_1788781951"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432190C2" w14:textId="6CECCE51" w:rsidR="00936C8C"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36C8C">
        <w:rPr>
          <w:noProof/>
        </w:rPr>
        <w:t>Foreword</w:t>
      </w:r>
      <w:r w:rsidR="00936C8C">
        <w:rPr>
          <w:noProof/>
        </w:rPr>
        <w:tab/>
      </w:r>
      <w:r w:rsidR="00936C8C">
        <w:rPr>
          <w:noProof/>
        </w:rPr>
        <w:fldChar w:fldCharType="begin" w:fldLock="1"/>
      </w:r>
      <w:r w:rsidR="00936C8C">
        <w:rPr>
          <w:noProof/>
        </w:rPr>
        <w:instrText xml:space="preserve"> PAGEREF _Toc178169187 \h </w:instrText>
      </w:r>
      <w:r w:rsidR="00936C8C">
        <w:rPr>
          <w:noProof/>
        </w:rPr>
      </w:r>
      <w:r w:rsidR="00936C8C">
        <w:rPr>
          <w:noProof/>
        </w:rPr>
        <w:fldChar w:fldCharType="separate"/>
      </w:r>
      <w:r w:rsidR="00936C8C">
        <w:rPr>
          <w:noProof/>
        </w:rPr>
        <w:t>5</w:t>
      </w:r>
      <w:r w:rsidR="00936C8C">
        <w:rPr>
          <w:noProof/>
        </w:rPr>
        <w:fldChar w:fldCharType="end"/>
      </w:r>
    </w:p>
    <w:p w14:paraId="79BB2AA1" w14:textId="6BC03B44"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_Toc178169188 \h </w:instrText>
      </w:r>
      <w:r>
        <w:rPr>
          <w:noProof/>
        </w:rPr>
      </w:r>
      <w:r>
        <w:rPr>
          <w:noProof/>
        </w:rPr>
        <w:fldChar w:fldCharType="separate"/>
      </w:r>
      <w:r>
        <w:rPr>
          <w:noProof/>
        </w:rPr>
        <w:t>6</w:t>
      </w:r>
      <w:r>
        <w:rPr>
          <w:noProof/>
        </w:rPr>
        <w:fldChar w:fldCharType="end"/>
      </w:r>
    </w:p>
    <w:p w14:paraId="1C5F5F9F" w14:textId="5CBC777C"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_Toc178169189 \h </w:instrText>
      </w:r>
      <w:r>
        <w:rPr>
          <w:noProof/>
        </w:rPr>
      </w:r>
      <w:r>
        <w:rPr>
          <w:noProof/>
        </w:rPr>
        <w:fldChar w:fldCharType="separate"/>
      </w:r>
      <w:r>
        <w:rPr>
          <w:noProof/>
        </w:rPr>
        <w:t>7</w:t>
      </w:r>
      <w:r>
        <w:rPr>
          <w:noProof/>
        </w:rPr>
        <w:fldChar w:fldCharType="end"/>
      </w:r>
    </w:p>
    <w:p w14:paraId="11E4176E" w14:textId="554C0E0C"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_Toc178169190 \h </w:instrText>
      </w:r>
      <w:r>
        <w:rPr>
          <w:noProof/>
        </w:rPr>
      </w:r>
      <w:r>
        <w:rPr>
          <w:noProof/>
        </w:rPr>
        <w:fldChar w:fldCharType="separate"/>
      </w:r>
      <w:r>
        <w:rPr>
          <w:noProof/>
        </w:rPr>
        <w:t>7</w:t>
      </w:r>
      <w:r>
        <w:rPr>
          <w:noProof/>
        </w:rPr>
        <w:fldChar w:fldCharType="end"/>
      </w:r>
    </w:p>
    <w:p w14:paraId="76638111" w14:textId="3096B590"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_Toc178169191 \h </w:instrText>
      </w:r>
      <w:r>
        <w:rPr>
          <w:noProof/>
        </w:rPr>
      </w:r>
      <w:r>
        <w:rPr>
          <w:noProof/>
        </w:rPr>
        <w:fldChar w:fldCharType="separate"/>
      </w:r>
      <w:r>
        <w:rPr>
          <w:noProof/>
        </w:rPr>
        <w:t>8</w:t>
      </w:r>
      <w:r>
        <w:rPr>
          <w:noProof/>
        </w:rPr>
        <w:fldChar w:fldCharType="end"/>
      </w:r>
    </w:p>
    <w:p w14:paraId="625B6C86" w14:textId="70942CA5"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_Toc178169192 \h </w:instrText>
      </w:r>
      <w:r>
        <w:rPr>
          <w:noProof/>
        </w:rPr>
      </w:r>
      <w:r>
        <w:rPr>
          <w:noProof/>
        </w:rPr>
        <w:fldChar w:fldCharType="separate"/>
      </w:r>
      <w:r>
        <w:rPr>
          <w:noProof/>
        </w:rPr>
        <w:t>8</w:t>
      </w:r>
      <w:r>
        <w:rPr>
          <w:noProof/>
        </w:rPr>
        <w:fldChar w:fldCharType="end"/>
      </w:r>
    </w:p>
    <w:p w14:paraId="685F3A8D" w14:textId="6CB15778"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_Toc178169193 \h </w:instrText>
      </w:r>
      <w:r>
        <w:rPr>
          <w:noProof/>
        </w:rPr>
      </w:r>
      <w:r>
        <w:rPr>
          <w:noProof/>
        </w:rPr>
        <w:fldChar w:fldCharType="separate"/>
      </w:r>
      <w:r>
        <w:rPr>
          <w:noProof/>
        </w:rPr>
        <w:t>8</w:t>
      </w:r>
      <w:r>
        <w:rPr>
          <w:noProof/>
        </w:rPr>
        <w:fldChar w:fldCharType="end"/>
      </w:r>
    </w:p>
    <w:p w14:paraId="28562650" w14:textId="27D08342"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_Toc178169194 \h </w:instrText>
      </w:r>
      <w:r>
        <w:rPr>
          <w:noProof/>
        </w:rPr>
      </w:r>
      <w:r>
        <w:rPr>
          <w:noProof/>
        </w:rPr>
        <w:fldChar w:fldCharType="separate"/>
      </w:r>
      <w:r>
        <w:rPr>
          <w:noProof/>
        </w:rPr>
        <w:t>8</w:t>
      </w:r>
      <w:r>
        <w:rPr>
          <w:noProof/>
        </w:rPr>
        <w:fldChar w:fldCharType="end"/>
      </w:r>
    </w:p>
    <w:p w14:paraId="0C08A4E8" w14:textId="6D1AFB5D"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_Toc178169195 \h </w:instrText>
      </w:r>
      <w:r>
        <w:rPr>
          <w:noProof/>
        </w:rPr>
      </w:r>
      <w:r>
        <w:rPr>
          <w:noProof/>
        </w:rPr>
        <w:fldChar w:fldCharType="separate"/>
      </w:r>
      <w:r>
        <w:rPr>
          <w:noProof/>
        </w:rPr>
        <w:t>8</w:t>
      </w:r>
      <w:r>
        <w:rPr>
          <w:noProof/>
        </w:rPr>
        <w:fldChar w:fldCharType="end"/>
      </w:r>
    </w:p>
    <w:p w14:paraId="42AB0397" w14:textId="5E12543B"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_Toc178169196 \h </w:instrText>
      </w:r>
      <w:r>
        <w:rPr>
          <w:noProof/>
        </w:rPr>
      </w:r>
      <w:r>
        <w:rPr>
          <w:noProof/>
        </w:rPr>
        <w:fldChar w:fldCharType="separate"/>
      </w:r>
      <w:r>
        <w:rPr>
          <w:noProof/>
        </w:rPr>
        <w:t>8</w:t>
      </w:r>
      <w:r>
        <w:rPr>
          <w:noProof/>
        </w:rPr>
        <w:fldChar w:fldCharType="end"/>
      </w:r>
    </w:p>
    <w:p w14:paraId="35B5913F" w14:textId="14E823C0"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_Toc178169197 \h </w:instrText>
      </w:r>
      <w:r>
        <w:rPr>
          <w:noProof/>
        </w:rPr>
      </w:r>
      <w:r>
        <w:rPr>
          <w:noProof/>
        </w:rPr>
        <w:fldChar w:fldCharType="separate"/>
      </w:r>
      <w:r>
        <w:rPr>
          <w:noProof/>
        </w:rPr>
        <w:t>8</w:t>
      </w:r>
      <w:r>
        <w:rPr>
          <w:noProof/>
        </w:rPr>
        <w:fldChar w:fldCharType="end"/>
      </w:r>
    </w:p>
    <w:p w14:paraId="1191EC1D" w14:textId="162E2AE9"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_Toc178169198 \h </w:instrText>
      </w:r>
      <w:r>
        <w:rPr>
          <w:noProof/>
        </w:rPr>
      </w:r>
      <w:r>
        <w:rPr>
          <w:noProof/>
        </w:rPr>
        <w:fldChar w:fldCharType="separate"/>
      </w:r>
      <w:r>
        <w:rPr>
          <w:noProof/>
        </w:rPr>
        <w:t>8</w:t>
      </w:r>
      <w:r>
        <w:rPr>
          <w:noProof/>
        </w:rPr>
        <w:fldChar w:fldCharType="end"/>
      </w:r>
    </w:p>
    <w:p w14:paraId="261BE04A" w14:textId="3B316396"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_Toc178169199 \h </w:instrText>
      </w:r>
      <w:r>
        <w:rPr>
          <w:noProof/>
        </w:rPr>
      </w:r>
      <w:r>
        <w:rPr>
          <w:noProof/>
        </w:rPr>
        <w:fldChar w:fldCharType="separate"/>
      </w:r>
      <w:r>
        <w:rPr>
          <w:noProof/>
        </w:rPr>
        <w:t>8</w:t>
      </w:r>
      <w:r>
        <w:rPr>
          <w:noProof/>
        </w:rPr>
        <w:fldChar w:fldCharType="end"/>
      </w:r>
    </w:p>
    <w:p w14:paraId="167842DD" w14:textId="6DB90782"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_Toc178169200 \h </w:instrText>
      </w:r>
      <w:r>
        <w:rPr>
          <w:noProof/>
        </w:rPr>
      </w:r>
      <w:r>
        <w:rPr>
          <w:noProof/>
        </w:rPr>
        <w:fldChar w:fldCharType="separate"/>
      </w:r>
      <w:r>
        <w:rPr>
          <w:noProof/>
        </w:rPr>
        <w:t>8</w:t>
      </w:r>
      <w:r>
        <w:rPr>
          <w:noProof/>
        </w:rPr>
        <w:fldChar w:fldCharType="end"/>
      </w:r>
    </w:p>
    <w:p w14:paraId="1EA9D2CE" w14:textId="18F2814F"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_Toc178169201 \h </w:instrText>
      </w:r>
      <w:r>
        <w:rPr>
          <w:noProof/>
        </w:rPr>
      </w:r>
      <w:r>
        <w:rPr>
          <w:noProof/>
        </w:rPr>
        <w:fldChar w:fldCharType="separate"/>
      </w:r>
      <w:r>
        <w:rPr>
          <w:noProof/>
        </w:rPr>
        <w:t>8</w:t>
      </w:r>
      <w:r>
        <w:rPr>
          <w:noProof/>
        </w:rPr>
        <w:fldChar w:fldCharType="end"/>
      </w:r>
    </w:p>
    <w:p w14:paraId="7408FD5A" w14:textId="1DD92B05"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_Toc178169202 \h </w:instrText>
      </w:r>
      <w:r>
        <w:rPr>
          <w:noProof/>
        </w:rPr>
      </w:r>
      <w:r>
        <w:rPr>
          <w:noProof/>
        </w:rPr>
        <w:fldChar w:fldCharType="separate"/>
      </w:r>
      <w:r>
        <w:rPr>
          <w:noProof/>
        </w:rPr>
        <w:t>9</w:t>
      </w:r>
      <w:r>
        <w:rPr>
          <w:noProof/>
        </w:rPr>
        <w:fldChar w:fldCharType="end"/>
      </w:r>
    </w:p>
    <w:p w14:paraId="17EC61B4" w14:textId="036AC1B7"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_Toc178169203 \h </w:instrText>
      </w:r>
      <w:r>
        <w:rPr>
          <w:noProof/>
        </w:rPr>
      </w:r>
      <w:r>
        <w:rPr>
          <w:noProof/>
        </w:rPr>
        <w:fldChar w:fldCharType="separate"/>
      </w:r>
      <w:r>
        <w:rPr>
          <w:noProof/>
        </w:rPr>
        <w:t>9</w:t>
      </w:r>
      <w:r>
        <w:rPr>
          <w:noProof/>
        </w:rPr>
        <w:fldChar w:fldCharType="end"/>
      </w:r>
    </w:p>
    <w:p w14:paraId="626D018B" w14:textId="370C31DE"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_Toc178169204 \h </w:instrText>
      </w:r>
      <w:r>
        <w:rPr>
          <w:noProof/>
        </w:rPr>
      </w:r>
      <w:r>
        <w:rPr>
          <w:noProof/>
        </w:rPr>
        <w:fldChar w:fldCharType="separate"/>
      </w:r>
      <w:r>
        <w:rPr>
          <w:noProof/>
        </w:rPr>
        <w:t>10</w:t>
      </w:r>
      <w:r>
        <w:rPr>
          <w:noProof/>
        </w:rPr>
        <w:fldChar w:fldCharType="end"/>
      </w:r>
    </w:p>
    <w:p w14:paraId="0AE11275" w14:textId="197B7C2E"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_Toc178169205 \h </w:instrText>
      </w:r>
      <w:r>
        <w:rPr>
          <w:noProof/>
        </w:rPr>
      </w:r>
      <w:r>
        <w:rPr>
          <w:noProof/>
        </w:rPr>
        <w:fldChar w:fldCharType="separate"/>
      </w:r>
      <w:r>
        <w:rPr>
          <w:noProof/>
        </w:rPr>
        <w:t>10</w:t>
      </w:r>
      <w:r>
        <w:rPr>
          <w:noProof/>
        </w:rPr>
        <w:fldChar w:fldCharType="end"/>
      </w:r>
    </w:p>
    <w:p w14:paraId="778DC7A0" w14:textId="72CB8F4B"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AssuranceClosedControlLoop</w:t>
      </w:r>
      <w:r>
        <w:rPr>
          <w:noProof/>
        </w:rPr>
        <w:tab/>
      </w:r>
      <w:r>
        <w:rPr>
          <w:noProof/>
        </w:rPr>
        <w:fldChar w:fldCharType="begin" w:fldLock="1"/>
      </w:r>
      <w:r>
        <w:rPr>
          <w:noProof/>
        </w:rPr>
        <w:instrText xml:space="preserve"> PAGEREF _Toc178169206 \h </w:instrText>
      </w:r>
      <w:r>
        <w:rPr>
          <w:noProof/>
        </w:rPr>
      </w:r>
      <w:r>
        <w:rPr>
          <w:noProof/>
        </w:rPr>
        <w:fldChar w:fldCharType="separate"/>
      </w:r>
      <w:r>
        <w:rPr>
          <w:noProof/>
        </w:rPr>
        <w:t>10</w:t>
      </w:r>
      <w:r>
        <w:rPr>
          <w:noProof/>
        </w:rPr>
        <w:fldChar w:fldCharType="end"/>
      </w:r>
    </w:p>
    <w:p w14:paraId="15303D03" w14:textId="1EB88CA7"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AssuranceGoal</w:t>
      </w:r>
      <w:r>
        <w:rPr>
          <w:noProof/>
        </w:rPr>
        <w:tab/>
      </w:r>
      <w:r>
        <w:rPr>
          <w:noProof/>
        </w:rPr>
        <w:fldChar w:fldCharType="begin" w:fldLock="1"/>
      </w:r>
      <w:r>
        <w:rPr>
          <w:noProof/>
        </w:rPr>
        <w:instrText xml:space="preserve"> PAGEREF _Toc178169207 \h </w:instrText>
      </w:r>
      <w:r>
        <w:rPr>
          <w:noProof/>
        </w:rPr>
      </w:r>
      <w:r>
        <w:rPr>
          <w:noProof/>
        </w:rPr>
        <w:fldChar w:fldCharType="separate"/>
      </w:r>
      <w:r>
        <w:rPr>
          <w:noProof/>
        </w:rPr>
        <w:t>11</w:t>
      </w:r>
      <w:r>
        <w:rPr>
          <w:noProof/>
        </w:rPr>
        <w:fldChar w:fldCharType="end"/>
      </w:r>
    </w:p>
    <w:p w14:paraId="76A1678A" w14:textId="72EFED08"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344B77">
        <w:rPr>
          <w:noProof/>
        </w:rPr>
        <w:t>Void</w:t>
      </w:r>
      <w:r>
        <w:rPr>
          <w:noProof/>
        </w:rPr>
        <w:tab/>
      </w:r>
      <w:r>
        <w:rPr>
          <w:noProof/>
        </w:rPr>
        <w:fldChar w:fldCharType="begin" w:fldLock="1"/>
      </w:r>
      <w:r>
        <w:rPr>
          <w:noProof/>
        </w:rPr>
        <w:instrText xml:space="preserve"> PAGEREF _Toc178169208 \h </w:instrText>
      </w:r>
      <w:r>
        <w:rPr>
          <w:noProof/>
        </w:rPr>
      </w:r>
      <w:r>
        <w:rPr>
          <w:noProof/>
        </w:rPr>
        <w:fldChar w:fldCharType="separate"/>
      </w:r>
      <w:r>
        <w:rPr>
          <w:noProof/>
        </w:rPr>
        <w:t>12</w:t>
      </w:r>
      <w:r>
        <w:rPr>
          <w:noProof/>
        </w:rPr>
        <w:fldChar w:fldCharType="end"/>
      </w:r>
    </w:p>
    <w:p w14:paraId="290E15F7" w14:textId="2AE45A19"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_Toc178169209 \h </w:instrText>
      </w:r>
      <w:r>
        <w:rPr>
          <w:noProof/>
        </w:rPr>
      </w:r>
      <w:r>
        <w:rPr>
          <w:noProof/>
        </w:rPr>
        <w:fldChar w:fldCharType="separate"/>
      </w:r>
      <w:r>
        <w:rPr>
          <w:noProof/>
        </w:rPr>
        <w:t>12</w:t>
      </w:r>
      <w:r>
        <w:rPr>
          <w:noProof/>
        </w:rPr>
        <w:fldChar w:fldCharType="end"/>
      </w:r>
    </w:p>
    <w:p w14:paraId="1C6D6FE3" w14:textId="5E6C9415"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AssuranceTarget &lt;&lt;dataType&gt;&gt;</w:t>
      </w:r>
      <w:r>
        <w:rPr>
          <w:noProof/>
        </w:rPr>
        <w:tab/>
      </w:r>
      <w:r>
        <w:rPr>
          <w:noProof/>
        </w:rPr>
        <w:fldChar w:fldCharType="begin" w:fldLock="1"/>
      </w:r>
      <w:r>
        <w:rPr>
          <w:noProof/>
        </w:rPr>
        <w:instrText xml:space="preserve"> PAGEREF _Toc178169210 \h </w:instrText>
      </w:r>
      <w:r>
        <w:rPr>
          <w:noProof/>
        </w:rPr>
      </w:r>
      <w:r>
        <w:rPr>
          <w:noProof/>
        </w:rPr>
        <w:fldChar w:fldCharType="separate"/>
      </w:r>
      <w:r>
        <w:rPr>
          <w:noProof/>
        </w:rPr>
        <w:t>12</w:t>
      </w:r>
      <w:r>
        <w:rPr>
          <w:noProof/>
        </w:rPr>
        <w:fldChar w:fldCharType="end"/>
      </w:r>
    </w:p>
    <w:p w14:paraId="2D6A120F" w14:textId="6D2FB0A9"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AssuranceGoalStatus &lt;&lt;dataType&gt;&gt;</w:t>
      </w:r>
      <w:r>
        <w:rPr>
          <w:noProof/>
        </w:rPr>
        <w:tab/>
      </w:r>
      <w:r>
        <w:rPr>
          <w:noProof/>
        </w:rPr>
        <w:fldChar w:fldCharType="begin" w:fldLock="1"/>
      </w:r>
      <w:r>
        <w:rPr>
          <w:noProof/>
        </w:rPr>
        <w:instrText xml:space="preserve"> PAGEREF _Toc178169211 \h </w:instrText>
      </w:r>
      <w:r>
        <w:rPr>
          <w:noProof/>
        </w:rPr>
      </w:r>
      <w:r>
        <w:rPr>
          <w:noProof/>
        </w:rPr>
        <w:fldChar w:fldCharType="separate"/>
      </w:r>
      <w:r>
        <w:rPr>
          <w:noProof/>
        </w:rPr>
        <w:t>12</w:t>
      </w:r>
      <w:r>
        <w:rPr>
          <w:noProof/>
        </w:rPr>
        <w:fldChar w:fldCharType="end"/>
      </w:r>
    </w:p>
    <w:p w14:paraId="5943A4EF" w14:textId="097D44C4"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_Toc178169212 \h </w:instrText>
      </w:r>
      <w:r>
        <w:rPr>
          <w:noProof/>
        </w:rPr>
      </w:r>
      <w:r>
        <w:rPr>
          <w:noProof/>
        </w:rPr>
        <w:fldChar w:fldCharType="separate"/>
      </w:r>
      <w:r>
        <w:rPr>
          <w:noProof/>
        </w:rPr>
        <w:t>13</w:t>
      </w:r>
      <w:r>
        <w:rPr>
          <w:noProof/>
        </w:rPr>
        <w:fldChar w:fldCharType="end"/>
      </w:r>
    </w:p>
    <w:p w14:paraId="131B5CB6" w14:textId="6163E344"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 xml:space="preserve">AssuranceReport </w:t>
      </w:r>
      <w:r w:rsidRPr="00344B77">
        <w:rPr>
          <w:rFonts w:ascii="Courier New" w:hAnsi="Courier New" w:cs="Courier New"/>
          <w:noProof/>
          <w:lang w:eastAsia="zh-CN"/>
        </w:rPr>
        <w:t>&lt;&lt;IOC&gt;&gt;</w:t>
      </w:r>
      <w:r>
        <w:rPr>
          <w:noProof/>
        </w:rPr>
        <w:tab/>
      </w:r>
      <w:r>
        <w:rPr>
          <w:noProof/>
        </w:rPr>
        <w:fldChar w:fldCharType="begin" w:fldLock="1"/>
      </w:r>
      <w:r>
        <w:rPr>
          <w:noProof/>
        </w:rPr>
        <w:instrText xml:space="preserve"> PAGEREF _Toc178169213 \h </w:instrText>
      </w:r>
      <w:r>
        <w:rPr>
          <w:noProof/>
        </w:rPr>
      </w:r>
      <w:r>
        <w:rPr>
          <w:noProof/>
        </w:rPr>
        <w:fldChar w:fldCharType="separate"/>
      </w:r>
      <w:r>
        <w:rPr>
          <w:noProof/>
        </w:rPr>
        <w:t>13</w:t>
      </w:r>
      <w:r>
        <w:rPr>
          <w:noProof/>
        </w:rPr>
        <w:fldChar w:fldCharType="end"/>
      </w:r>
    </w:p>
    <w:p w14:paraId="1BC07D93" w14:textId="2F71BDE1"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AssuranceScope &lt;&lt;dataType&gt;&gt;</w:t>
      </w:r>
      <w:r>
        <w:rPr>
          <w:noProof/>
        </w:rPr>
        <w:tab/>
      </w:r>
      <w:r>
        <w:rPr>
          <w:noProof/>
        </w:rPr>
        <w:fldChar w:fldCharType="begin" w:fldLock="1"/>
      </w:r>
      <w:r>
        <w:rPr>
          <w:noProof/>
        </w:rPr>
        <w:instrText xml:space="preserve"> PAGEREF _Toc178169214 \h </w:instrText>
      </w:r>
      <w:r>
        <w:rPr>
          <w:noProof/>
        </w:rPr>
      </w:r>
      <w:r>
        <w:rPr>
          <w:noProof/>
        </w:rPr>
        <w:fldChar w:fldCharType="separate"/>
      </w:r>
      <w:r>
        <w:rPr>
          <w:noProof/>
        </w:rPr>
        <w:t>14</w:t>
      </w:r>
      <w:r>
        <w:rPr>
          <w:noProof/>
        </w:rPr>
        <w:fldChar w:fldCharType="end"/>
      </w:r>
    </w:p>
    <w:p w14:paraId="429E2082" w14:textId="04926D55"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344B77">
        <w:rPr>
          <w:rFonts w:ascii="Courier New" w:hAnsi="Courier New" w:cs="Courier New"/>
          <w:noProof/>
        </w:rPr>
        <w:t>&lt;&lt;datatype&gt;&gt;</w:t>
      </w:r>
      <w:r>
        <w:rPr>
          <w:noProof/>
        </w:rPr>
        <w:tab/>
      </w:r>
      <w:r>
        <w:rPr>
          <w:noProof/>
        </w:rPr>
        <w:fldChar w:fldCharType="begin" w:fldLock="1"/>
      </w:r>
      <w:r>
        <w:rPr>
          <w:noProof/>
        </w:rPr>
        <w:instrText xml:space="preserve"> PAGEREF _Toc178169215 \h </w:instrText>
      </w:r>
      <w:r>
        <w:rPr>
          <w:noProof/>
        </w:rPr>
      </w:r>
      <w:r>
        <w:rPr>
          <w:noProof/>
        </w:rPr>
        <w:fldChar w:fldCharType="separate"/>
      </w:r>
      <w:r>
        <w:rPr>
          <w:noProof/>
        </w:rPr>
        <w:t>14</w:t>
      </w:r>
      <w:r>
        <w:rPr>
          <w:noProof/>
        </w:rPr>
        <w:fldChar w:fldCharType="end"/>
      </w:r>
    </w:p>
    <w:p w14:paraId="4751E63B" w14:textId="04090E87"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_Toc178169216 \h </w:instrText>
      </w:r>
      <w:r>
        <w:rPr>
          <w:noProof/>
        </w:rPr>
      </w:r>
      <w:r>
        <w:rPr>
          <w:noProof/>
        </w:rPr>
        <w:fldChar w:fldCharType="separate"/>
      </w:r>
      <w:r>
        <w:rPr>
          <w:noProof/>
        </w:rPr>
        <w:t>15</w:t>
      </w:r>
      <w:r>
        <w:rPr>
          <w:noProof/>
        </w:rPr>
        <w:fldChar w:fldCharType="end"/>
      </w:r>
    </w:p>
    <w:p w14:paraId="2BFA3875" w14:textId="5942218A"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_Toc178169217 \h </w:instrText>
      </w:r>
      <w:r>
        <w:rPr>
          <w:noProof/>
        </w:rPr>
      </w:r>
      <w:r>
        <w:rPr>
          <w:noProof/>
        </w:rPr>
        <w:fldChar w:fldCharType="separate"/>
      </w:r>
      <w:r>
        <w:rPr>
          <w:noProof/>
        </w:rPr>
        <w:t>15</w:t>
      </w:r>
      <w:r>
        <w:rPr>
          <w:noProof/>
        </w:rPr>
        <w:fldChar w:fldCharType="end"/>
      </w:r>
    </w:p>
    <w:p w14:paraId="39549DDF" w14:textId="41981881"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_Toc178169218 \h </w:instrText>
      </w:r>
      <w:r>
        <w:rPr>
          <w:noProof/>
        </w:rPr>
      </w:r>
      <w:r>
        <w:rPr>
          <w:noProof/>
        </w:rPr>
        <w:fldChar w:fldCharType="separate"/>
      </w:r>
      <w:r>
        <w:rPr>
          <w:noProof/>
        </w:rPr>
        <w:t>19</w:t>
      </w:r>
      <w:r>
        <w:rPr>
          <w:noProof/>
        </w:rPr>
        <w:fldChar w:fldCharType="end"/>
      </w:r>
    </w:p>
    <w:p w14:paraId="7E3944C8" w14:textId="083D6CAC"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_Toc178169219 \h </w:instrText>
      </w:r>
      <w:r>
        <w:rPr>
          <w:noProof/>
        </w:rPr>
      </w:r>
      <w:r>
        <w:rPr>
          <w:noProof/>
        </w:rPr>
        <w:fldChar w:fldCharType="separate"/>
      </w:r>
      <w:r>
        <w:rPr>
          <w:noProof/>
        </w:rPr>
        <w:t>20</w:t>
      </w:r>
      <w:r>
        <w:rPr>
          <w:noProof/>
        </w:rPr>
        <w:fldChar w:fldCharType="end"/>
      </w:r>
    </w:p>
    <w:p w14:paraId="7610A583" w14:textId="030CEAC0"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_Toc178169220 \h </w:instrText>
      </w:r>
      <w:r>
        <w:rPr>
          <w:noProof/>
        </w:rPr>
      </w:r>
      <w:r>
        <w:rPr>
          <w:noProof/>
        </w:rPr>
        <w:fldChar w:fldCharType="separate"/>
      </w:r>
      <w:r>
        <w:rPr>
          <w:noProof/>
        </w:rPr>
        <w:t>20</w:t>
      </w:r>
      <w:r>
        <w:rPr>
          <w:noProof/>
        </w:rPr>
        <w:fldChar w:fldCharType="end"/>
      </w:r>
    </w:p>
    <w:p w14:paraId="77AA9257" w14:textId="040BB9F6"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_Toc178169221 \h </w:instrText>
      </w:r>
      <w:r>
        <w:rPr>
          <w:noProof/>
        </w:rPr>
      </w:r>
      <w:r>
        <w:rPr>
          <w:noProof/>
        </w:rPr>
        <w:fldChar w:fldCharType="separate"/>
      </w:r>
      <w:r>
        <w:rPr>
          <w:noProof/>
        </w:rPr>
        <w:t>20</w:t>
      </w:r>
      <w:r>
        <w:rPr>
          <w:noProof/>
        </w:rPr>
        <w:fldChar w:fldCharType="end"/>
      </w:r>
    </w:p>
    <w:p w14:paraId="65BD0844" w14:textId="31695362"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_Toc178169222 \h </w:instrText>
      </w:r>
      <w:r>
        <w:rPr>
          <w:noProof/>
        </w:rPr>
      </w:r>
      <w:r>
        <w:rPr>
          <w:noProof/>
        </w:rPr>
        <w:fldChar w:fldCharType="separate"/>
      </w:r>
      <w:r>
        <w:rPr>
          <w:noProof/>
        </w:rPr>
        <w:t>20</w:t>
      </w:r>
      <w:r>
        <w:rPr>
          <w:noProof/>
        </w:rPr>
        <w:fldChar w:fldCharType="end"/>
      </w:r>
    </w:p>
    <w:p w14:paraId="1FF311DD" w14:textId="3D36CD26"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_Toc178169223 \h </w:instrText>
      </w:r>
      <w:r>
        <w:rPr>
          <w:noProof/>
        </w:rPr>
      </w:r>
      <w:r>
        <w:rPr>
          <w:noProof/>
        </w:rPr>
        <w:fldChar w:fldCharType="separate"/>
      </w:r>
      <w:r>
        <w:rPr>
          <w:noProof/>
        </w:rPr>
        <w:t>21</w:t>
      </w:r>
      <w:r>
        <w:rPr>
          <w:noProof/>
        </w:rPr>
        <w:fldChar w:fldCharType="end"/>
      </w:r>
    </w:p>
    <w:p w14:paraId="4B011A1C" w14:textId="75882BA0"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_Toc178169224 \h </w:instrText>
      </w:r>
      <w:r>
        <w:rPr>
          <w:noProof/>
        </w:rPr>
      </w:r>
      <w:r>
        <w:rPr>
          <w:noProof/>
        </w:rPr>
        <w:fldChar w:fldCharType="separate"/>
      </w:r>
      <w:r>
        <w:rPr>
          <w:noProof/>
        </w:rPr>
        <w:t>21</w:t>
      </w:r>
      <w:r>
        <w:rPr>
          <w:noProof/>
        </w:rPr>
        <w:fldChar w:fldCharType="end"/>
      </w:r>
    </w:p>
    <w:p w14:paraId="04538150" w14:textId="0F2711CF"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_Toc178169225 \h </w:instrText>
      </w:r>
      <w:r>
        <w:rPr>
          <w:noProof/>
        </w:rPr>
      </w:r>
      <w:r>
        <w:rPr>
          <w:noProof/>
        </w:rPr>
        <w:fldChar w:fldCharType="separate"/>
      </w:r>
      <w:r>
        <w:rPr>
          <w:noProof/>
        </w:rPr>
        <w:t>22</w:t>
      </w:r>
      <w:r>
        <w:rPr>
          <w:noProof/>
        </w:rPr>
        <w:fldChar w:fldCharType="end"/>
      </w:r>
    </w:p>
    <w:p w14:paraId="12948513" w14:textId="355FD4DE"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_Toc178169226 \h </w:instrText>
      </w:r>
      <w:r>
        <w:rPr>
          <w:noProof/>
        </w:rPr>
      </w:r>
      <w:r>
        <w:rPr>
          <w:noProof/>
        </w:rPr>
        <w:fldChar w:fldCharType="separate"/>
      </w:r>
      <w:r>
        <w:rPr>
          <w:noProof/>
        </w:rPr>
        <w:t>22</w:t>
      </w:r>
      <w:r>
        <w:rPr>
          <w:noProof/>
        </w:rPr>
        <w:fldChar w:fldCharType="end"/>
      </w:r>
    </w:p>
    <w:p w14:paraId="66C1E76B" w14:textId="59626E61"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_Toc178169227 \h </w:instrText>
      </w:r>
      <w:r>
        <w:rPr>
          <w:noProof/>
        </w:rPr>
      </w:r>
      <w:r>
        <w:rPr>
          <w:noProof/>
        </w:rPr>
        <w:fldChar w:fldCharType="separate"/>
      </w:r>
      <w:r>
        <w:rPr>
          <w:noProof/>
        </w:rPr>
        <w:t>23</w:t>
      </w:r>
      <w:r>
        <w:rPr>
          <w:noProof/>
        </w:rPr>
        <w:fldChar w:fldCharType="end"/>
      </w:r>
    </w:p>
    <w:p w14:paraId="37D7D295" w14:textId="3354F808"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_Toc178169228 \h </w:instrText>
      </w:r>
      <w:r>
        <w:rPr>
          <w:noProof/>
        </w:rPr>
      </w:r>
      <w:r>
        <w:rPr>
          <w:noProof/>
        </w:rPr>
        <w:fldChar w:fldCharType="separate"/>
      </w:r>
      <w:r>
        <w:rPr>
          <w:noProof/>
        </w:rPr>
        <w:t>23</w:t>
      </w:r>
      <w:r>
        <w:rPr>
          <w:noProof/>
        </w:rPr>
        <w:fldChar w:fldCharType="end"/>
      </w:r>
    </w:p>
    <w:p w14:paraId="6DB66861" w14:textId="172622E9"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_Toc178169229 \h </w:instrText>
      </w:r>
      <w:r>
        <w:rPr>
          <w:noProof/>
        </w:rPr>
      </w:r>
      <w:r>
        <w:rPr>
          <w:noProof/>
        </w:rPr>
        <w:fldChar w:fldCharType="separate"/>
      </w:r>
      <w:r>
        <w:rPr>
          <w:noProof/>
        </w:rPr>
        <w:t>23</w:t>
      </w:r>
      <w:r>
        <w:rPr>
          <w:noProof/>
        </w:rPr>
        <w:fldChar w:fldCharType="end"/>
      </w:r>
    </w:p>
    <w:p w14:paraId="09CF51AB" w14:textId="1C0F1893"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_Toc178169230 \h </w:instrText>
      </w:r>
      <w:r>
        <w:rPr>
          <w:noProof/>
        </w:rPr>
      </w:r>
      <w:r>
        <w:rPr>
          <w:noProof/>
        </w:rPr>
        <w:fldChar w:fldCharType="separate"/>
      </w:r>
      <w:r>
        <w:rPr>
          <w:noProof/>
        </w:rPr>
        <w:t>23</w:t>
      </w:r>
      <w:r>
        <w:rPr>
          <w:noProof/>
        </w:rPr>
        <w:fldChar w:fldCharType="end"/>
      </w:r>
    </w:p>
    <w:p w14:paraId="717CCD7B" w14:textId="7334A133"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_Toc178169231 \h </w:instrText>
      </w:r>
      <w:r>
        <w:rPr>
          <w:noProof/>
        </w:rPr>
      </w:r>
      <w:r>
        <w:rPr>
          <w:noProof/>
        </w:rPr>
        <w:fldChar w:fldCharType="separate"/>
      </w:r>
      <w:r>
        <w:rPr>
          <w:noProof/>
        </w:rPr>
        <w:t>24</w:t>
      </w:r>
      <w:r>
        <w:rPr>
          <w:noProof/>
        </w:rPr>
        <w:fldChar w:fldCharType="end"/>
      </w:r>
    </w:p>
    <w:p w14:paraId="5BE3E902" w14:textId="5C4C79E2"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_Toc178169232 \h </w:instrText>
      </w:r>
      <w:r>
        <w:rPr>
          <w:noProof/>
        </w:rPr>
      </w:r>
      <w:r>
        <w:rPr>
          <w:noProof/>
        </w:rPr>
        <w:fldChar w:fldCharType="separate"/>
      </w:r>
      <w:r>
        <w:rPr>
          <w:noProof/>
        </w:rPr>
        <w:t>24</w:t>
      </w:r>
      <w:r>
        <w:rPr>
          <w:noProof/>
        </w:rPr>
        <w:fldChar w:fldCharType="end"/>
      </w:r>
    </w:p>
    <w:p w14:paraId="516EDF59" w14:textId="6FA64C46"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_Toc178169233 \h </w:instrText>
      </w:r>
      <w:r>
        <w:rPr>
          <w:noProof/>
        </w:rPr>
      </w:r>
      <w:r>
        <w:rPr>
          <w:noProof/>
        </w:rPr>
        <w:fldChar w:fldCharType="separate"/>
      </w:r>
      <w:r>
        <w:rPr>
          <w:noProof/>
        </w:rPr>
        <w:t>25</w:t>
      </w:r>
      <w:r>
        <w:rPr>
          <w:noProof/>
        </w:rPr>
        <w:fldChar w:fldCharType="end"/>
      </w:r>
    </w:p>
    <w:p w14:paraId="257B2935" w14:textId="4BA543A8"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_Toc178169234 \h </w:instrText>
      </w:r>
      <w:r>
        <w:rPr>
          <w:noProof/>
        </w:rPr>
      </w:r>
      <w:r>
        <w:rPr>
          <w:noProof/>
        </w:rPr>
        <w:fldChar w:fldCharType="separate"/>
      </w:r>
      <w:r>
        <w:rPr>
          <w:noProof/>
        </w:rPr>
        <w:t>25</w:t>
      </w:r>
      <w:r>
        <w:rPr>
          <w:noProof/>
        </w:rPr>
        <w:fldChar w:fldCharType="end"/>
      </w:r>
    </w:p>
    <w:p w14:paraId="00E8A1DC" w14:textId="68A00DC9"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_Toc178169235 \h </w:instrText>
      </w:r>
      <w:r>
        <w:rPr>
          <w:noProof/>
        </w:rPr>
      </w:r>
      <w:r>
        <w:rPr>
          <w:noProof/>
        </w:rPr>
        <w:fldChar w:fldCharType="separate"/>
      </w:r>
      <w:r>
        <w:rPr>
          <w:noProof/>
        </w:rPr>
        <w:t>25</w:t>
      </w:r>
      <w:r>
        <w:rPr>
          <w:noProof/>
        </w:rPr>
        <w:fldChar w:fldCharType="end"/>
      </w:r>
    </w:p>
    <w:p w14:paraId="779632F6" w14:textId="3E01C2A2"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344B77">
        <w:rPr>
          <w:rFonts w:ascii="Courier New" w:eastAsia="Yu Gothic" w:hAnsi="Courier New"/>
          <w:noProof/>
        </w:rPr>
        <w:t>" TS28536_CoslaNrm.yml"</w:t>
      </w:r>
      <w:r>
        <w:rPr>
          <w:noProof/>
        </w:rPr>
        <w:tab/>
      </w:r>
      <w:r>
        <w:rPr>
          <w:noProof/>
        </w:rPr>
        <w:fldChar w:fldCharType="begin" w:fldLock="1"/>
      </w:r>
      <w:r>
        <w:rPr>
          <w:noProof/>
        </w:rPr>
        <w:instrText xml:space="preserve"> PAGEREF _Toc178169236 \h </w:instrText>
      </w:r>
      <w:r>
        <w:rPr>
          <w:noProof/>
        </w:rPr>
      </w:r>
      <w:r>
        <w:rPr>
          <w:noProof/>
        </w:rPr>
        <w:fldChar w:fldCharType="separate"/>
      </w:r>
      <w:r>
        <w:rPr>
          <w:noProof/>
        </w:rPr>
        <w:t>25</w:t>
      </w:r>
      <w:r>
        <w:rPr>
          <w:noProof/>
        </w:rPr>
        <w:fldChar w:fldCharType="end"/>
      </w:r>
    </w:p>
    <w:p w14:paraId="582DF07E" w14:textId="0E9C3F0F"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_Toc178169237 \h </w:instrText>
      </w:r>
      <w:r>
        <w:rPr>
          <w:noProof/>
        </w:rPr>
      </w:r>
      <w:r>
        <w:rPr>
          <w:noProof/>
        </w:rPr>
        <w:fldChar w:fldCharType="separate"/>
      </w:r>
      <w:r>
        <w:rPr>
          <w:noProof/>
        </w:rPr>
        <w:t>26</w:t>
      </w:r>
      <w:r>
        <w:rPr>
          <w:noProof/>
        </w:rPr>
        <w:fldChar w:fldCharType="end"/>
      </w:r>
    </w:p>
    <w:p w14:paraId="756FF127" w14:textId="7C7B4E1A"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_Toc178169238 \h </w:instrText>
      </w:r>
      <w:r>
        <w:rPr>
          <w:noProof/>
        </w:rPr>
      </w:r>
      <w:r>
        <w:rPr>
          <w:noProof/>
        </w:rPr>
        <w:fldChar w:fldCharType="separate"/>
      </w:r>
      <w:r>
        <w:rPr>
          <w:noProof/>
        </w:rPr>
        <w:t>28</w:t>
      </w:r>
      <w:r>
        <w:rPr>
          <w:noProof/>
        </w:rPr>
        <w:fldChar w:fldCharType="end"/>
      </w:r>
    </w:p>
    <w:p w14:paraId="62836E23" w14:textId="49FDF39A"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_Toc178169239 \h </w:instrText>
      </w:r>
      <w:r>
        <w:rPr>
          <w:noProof/>
        </w:rPr>
      </w:r>
      <w:r>
        <w:rPr>
          <w:noProof/>
        </w:rPr>
        <w:fldChar w:fldCharType="separate"/>
      </w:r>
      <w:r>
        <w:rPr>
          <w:noProof/>
        </w:rPr>
        <w:t>28</w:t>
      </w:r>
      <w:r>
        <w:rPr>
          <w:noProof/>
        </w:rPr>
        <w:fldChar w:fldCharType="end"/>
      </w:r>
    </w:p>
    <w:p w14:paraId="6725100D" w14:textId="5BB44577"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_Toc178169240 \h </w:instrText>
      </w:r>
      <w:r>
        <w:rPr>
          <w:noProof/>
        </w:rPr>
      </w:r>
      <w:r>
        <w:rPr>
          <w:noProof/>
        </w:rPr>
        <w:fldChar w:fldCharType="separate"/>
      </w:r>
      <w:r>
        <w:rPr>
          <w:noProof/>
        </w:rPr>
        <w:t>28</w:t>
      </w:r>
      <w:r>
        <w:rPr>
          <w:noProof/>
        </w:rPr>
        <w:fldChar w:fldCharType="end"/>
      </w:r>
    </w:p>
    <w:p w14:paraId="13E5ACAD" w14:textId="68798ED0"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_Toc178169241 \h </w:instrText>
      </w:r>
      <w:r>
        <w:rPr>
          <w:noProof/>
        </w:rPr>
      </w:r>
      <w:r>
        <w:rPr>
          <w:noProof/>
        </w:rPr>
        <w:fldChar w:fldCharType="separate"/>
      </w:r>
      <w:r>
        <w:rPr>
          <w:noProof/>
        </w:rPr>
        <w:t>30</w:t>
      </w:r>
      <w:r>
        <w:rPr>
          <w:noProof/>
        </w:rPr>
        <w:fldChar w:fldCharType="end"/>
      </w:r>
    </w:p>
    <w:p w14:paraId="3C237E23" w14:textId="6D1E162D"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178169187"/>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178169188"/>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178169189"/>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178169190"/>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A4ABAF4" w:rsidR="00B37935" w:rsidRDefault="00B37935" w:rsidP="00E07A73">
      <w:pPr>
        <w:pStyle w:val="EX"/>
      </w:pPr>
      <w:r w:rsidRPr="00B37935">
        <w:t>[</w:t>
      </w:r>
      <w:r>
        <w:t>18</w:t>
      </w:r>
      <w:r w:rsidRPr="00B37935">
        <w:t>]</w:t>
      </w:r>
      <w:r w:rsidRPr="00B37935">
        <w:tab/>
      </w:r>
      <w:r w:rsidR="009D1C0F">
        <w:t>Void</w:t>
      </w:r>
      <w:r w:rsidRPr="00B37935">
        <w:t>.</w:t>
      </w:r>
    </w:p>
    <w:p w14:paraId="503DB546" w14:textId="45DD396C" w:rsidR="00885E1D" w:rsidRPr="00A16890" w:rsidRDefault="00885E1D" w:rsidP="00885E1D">
      <w:pPr>
        <w:pStyle w:val="EX"/>
      </w:pPr>
      <w:r>
        <w:t>[19]</w:t>
      </w:r>
      <w:r>
        <w:tab/>
      </w:r>
      <w:r>
        <w:tab/>
      </w:r>
      <w:r w:rsidRPr="00343FC5">
        <w:t>3GPP TS 28.</w:t>
      </w:r>
      <w:r>
        <w:t>111</w:t>
      </w:r>
      <w:r w:rsidRPr="00343FC5">
        <w:t>: "</w:t>
      </w:r>
      <w:r w:rsidRPr="00A16890">
        <w:rPr>
          <w:color w:val="444444"/>
        </w:rPr>
        <w:t>Fault management</w:t>
      </w:r>
      <w:r w:rsidRPr="00343FC5">
        <w:t>".</w:t>
      </w:r>
    </w:p>
    <w:p w14:paraId="1D061010" w14:textId="77777777" w:rsidR="00885E1D" w:rsidRPr="00F6081B" w:rsidRDefault="00885E1D" w:rsidP="00885E1D">
      <w:pPr>
        <w:pStyle w:val="EX"/>
        <w:ind w:left="0" w:firstLine="0"/>
      </w:pP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178169191"/>
      <w:r w:rsidRPr="00F6081B">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178169192"/>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178169193"/>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178169194"/>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historyclause"/>
      <w:bookmarkStart w:id="49" w:name="_Toc178169195"/>
      <w:r w:rsidRPr="00F6081B">
        <w:t>4</w:t>
      </w:r>
      <w:r w:rsidR="002F21A6">
        <w:tab/>
      </w:r>
      <w:r w:rsidRPr="00F6081B">
        <w:t>Communication service assurance service</w:t>
      </w:r>
      <w:bookmarkEnd w:id="44"/>
      <w:bookmarkEnd w:id="45"/>
      <w:bookmarkEnd w:id="46"/>
      <w:bookmarkEnd w:id="47"/>
      <w:bookmarkEnd w:id="49"/>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178169196"/>
      <w:r w:rsidRPr="00F6081B">
        <w:t>4.1</w:t>
      </w:r>
      <w:r w:rsidRPr="00F6081B">
        <w:tab/>
        <w:t>Stage 2</w:t>
      </w:r>
      <w:bookmarkEnd w:id="50"/>
      <w:bookmarkEnd w:id="51"/>
      <w:bookmarkEnd w:id="52"/>
      <w:bookmarkEnd w:id="53"/>
      <w:bookmarkEnd w:id="54"/>
    </w:p>
    <w:p w14:paraId="16CDEF78" w14:textId="2D08150D" w:rsidR="000D0983" w:rsidRPr="00F6081B" w:rsidRDefault="000D0983" w:rsidP="000D0983">
      <w:pPr>
        <w:pStyle w:val="Heading3"/>
      </w:pPr>
      <w:bookmarkStart w:id="55" w:name="_Toc58512744"/>
      <w:bookmarkStart w:id="56" w:name="_Toc43213049"/>
      <w:bookmarkStart w:id="57" w:name="_Toc43290110"/>
      <w:bookmarkStart w:id="58" w:name="_Toc51593020"/>
      <w:bookmarkStart w:id="59" w:name="_Toc178169197"/>
      <w:r w:rsidRPr="00F6081B">
        <w:t>4.1.1</w:t>
      </w:r>
      <w:r w:rsidRPr="00F6081B">
        <w:tab/>
      </w:r>
      <w:bookmarkEnd w:id="55"/>
      <w:bookmarkEnd w:id="56"/>
      <w:bookmarkEnd w:id="57"/>
      <w:bookmarkEnd w:id="58"/>
      <w:r w:rsidR="00995151">
        <w:t>Void</w:t>
      </w:r>
      <w:bookmarkEnd w:id="59"/>
      <w:r w:rsidR="00995151" w:rsidRPr="00F6081B">
        <w:t xml:space="preserve">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43213050"/>
      <w:bookmarkStart w:id="64" w:name="_Toc178169198"/>
      <w:r w:rsidRPr="00F6081B">
        <w:t>4.1.2</w:t>
      </w:r>
      <w:r w:rsidRPr="00F6081B">
        <w:tab/>
        <w:t>M</w:t>
      </w:r>
      <w:r w:rsidRPr="00F6081B">
        <w:rPr>
          <w:lang w:eastAsia="zh-CN"/>
        </w:rPr>
        <w:t>odel</w:t>
      </w:r>
      <w:bookmarkEnd w:id="60"/>
      <w:bookmarkEnd w:id="61"/>
      <w:bookmarkEnd w:id="62"/>
      <w:bookmarkEnd w:id="64"/>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178169199"/>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178169200"/>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178169201"/>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178169202"/>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178169203"/>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2E17F636" w:rsidR="000919F2" w:rsidRPr="00F6081B" w:rsidRDefault="00B07D61" w:rsidP="00D2742A">
      <w:pPr>
        <w:pStyle w:val="TH"/>
      </w:pPr>
      <w:r>
        <w:rPr>
          <w:noProof/>
        </w:rPr>
        <w:drawing>
          <wp:inline distT="0" distB="0" distL="0" distR="0" wp14:anchorId="6258859F" wp14:editId="1E636548">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78169204"/>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2" w:name="_Toc43213056"/>
      <w:bookmarkStart w:id="93" w:name="_Toc43290117"/>
      <w:bookmarkStart w:id="94" w:name="_Toc51593027"/>
      <w:bookmarkStart w:id="95" w:name="_Toc58512752"/>
      <w:bookmarkStart w:id="96" w:name="_Toc178169205"/>
      <w:r w:rsidRPr="00F6081B">
        <w:rPr>
          <w:lang w:eastAsia="zh-CN"/>
        </w:rPr>
        <w:t>4.1.</w:t>
      </w:r>
      <w:r w:rsidR="00B343E5" w:rsidRPr="00F6081B">
        <w:rPr>
          <w:lang w:eastAsia="zh-CN"/>
        </w:rPr>
        <w:t>2</w:t>
      </w:r>
      <w:r w:rsidRPr="00F6081B">
        <w:t>.3</w:t>
      </w:r>
      <w:r w:rsidRPr="00F6081B">
        <w:tab/>
        <w:t>Class definitions</w:t>
      </w:r>
      <w:bookmarkEnd w:id="92"/>
      <w:bookmarkEnd w:id="93"/>
      <w:bookmarkEnd w:id="94"/>
      <w:bookmarkEnd w:id="95"/>
      <w:bookmarkEnd w:id="96"/>
    </w:p>
    <w:p w14:paraId="2E9FB809" w14:textId="01DFFF83" w:rsidR="009C01DB" w:rsidRPr="00F6081B" w:rsidRDefault="009C01DB" w:rsidP="009C01DB">
      <w:pPr>
        <w:pStyle w:val="Heading5"/>
        <w:rPr>
          <w:rFonts w:ascii="Courier New" w:hAnsi="Courier New" w:cs="Courier New"/>
        </w:rPr>
      </w:pPr>
      <w:bookmarkStart w:id="97" w:name="_Toc43213057"/>
      <w:bookmarkStart w:id="98" w:name="_Toc43290118"/>
      <w:bookmarkStart w:id="99" w:name="_Toc51593028"/>
      <w:bookmarkStart w:id="100" w:name="_Toc58512753"/>
      <w:bookmarkStart w:id="101" w:name="_Toc178169206"/>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7"/>
      <w:bookmarkEnd w:id="98"/>
      <w:bookmarkEnd w:id="99"/>
      <w:bookmarkEnd w:id="100"/>
      <w:bookmarkEnd w:id="101"/>
    </w:p>
    <w:p w14:paraId="4064106E" w14:textId="3A530123" w:rsidR="009C01DB" w:rsidRPr="00F6081B" w:rsidRDefault="009C01DB" w:rsidP="00B602DD">
      <w:pPr>
        <w:pStyle w:val="H6"/>
      </w:pPr>
      <w:bookmarkStart w:id="102" w:name="_Toc43213058"/>
      <w:r w:rsidRPr="00F6081B">
        <w:t>4.1.</w:t>
      </w:r>
      <w:r w:rsidR="00B343E5" w:rsidRPr="00F6081B">
        <w:t>2</w:t>
      </w:r>
      <w:r w:rsidRPr="00F6081B">
        <w:t>.3.1.1</w:t>
      </w:r>
      <w:r w:rsidRPr="00F6081B">
        <w:tab/>
        <w:t>Definition</w:t>
      </w:r>
      <w:bookmarkEnd w:id="102"/>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3" w:name="_Toc43213059"/>
      <w:r w:rsidRPr="00F6081B">
        <w:t>4.1.</w:t>
      </w:r>
      <w:r w:rsidR="00FD28DA" w:rsidRPr="00F6081B">
        <w:t>2</w:t>
      </w:r>
      <w:r w:rsidRPr="00F6081B">
        <w:t>.3.1.2</w:t>
      </w:r>
      <w:r w:rsidRPr="00F6081B">
        <w:tab/>
        <w:t>Attributes</w:t>
      </w:r>
      <w:bookmarkEnd w:id="103"/>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4"/>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5" w:name="_Toc43213061"/>
      <w:r w:rsidRPr="00F6081B">
        <w:t>4.1.</w:t>
      </w:r>
      <w:r w:rsidR="00522750" w:rsidRPr="00F6081B">
        <w:t>2</w:t>
      </w:r>
      <w:r w:rsidRPr="00F6081B">
        <w:t>.3.1.4</w:t>
      </w:r>
      <w:r w:rsidRPr="00F6081B">
        <w:tab/>
        <w:t>Notifications</w:t>
      </w:r>
      <w:bookmarkEnd w:id="10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6" w:name="_Toc43213062"/>
      <w:bookmarkStart w:id="107" w:name="_Toc43290119"/>
      <w:bookmarkStart w:id="108" w:name="_Toc51593029"/>
      <w:bookmarkStart w:id="109" w:name="_Toc58512754"/>
      <w:bookmarkStart w:id="110" w:name="_Toc178169207"/>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6"/>
      <w:bookmarkEnd w:id="107"/>
      <w:bookmarkEnd w:id="108"/>
      <w:bookmarkEnd w:id="109"/>
      <w:bookmarkEnd w:id="110"/>
    </w:p>
    <w:p w14:paraId="37EE484A" w14:textId="588DEA20" w:rsidR="00091538" w:rsidRPr="00F6081B" w:rsidRDefault="00091538" w:rsidP="00B602DD">
      <w:pPr>
        <w:pStyle w:val="H6"/>
      </w:pPr>
      <w:bookmarkStart w:id="111" w:name="_Toc43213063"/>
      <w:r w:rsidRPr="00F6081B">
        <w:t>4.1.2.</w:t>
      </w:r>
      <w:r w:rsidR="00A44F21">
        <w:t>3</w:t>
      </w:r>
      <w:r w:rsidRPr="00F6081B">
        <w:t>.</w:t>
      </w:r>
      <w:r w:rsidR="00A44F21">
        <w:t>2</w:t>
      </w:r>
      <w:r w:rsidRPr="00F6081B">
        <w:t>.1</w:t>
      </w:r>
      <w:r w:rsidRPr="00F6081B">
        <w:tab/>
        <w:t>Definition</w:t>
      </w:r>
      <w:bookmarkEnd w:id="111"/>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2" w:name="_Toc43213064"/>
      <w:r w:rsidRPr="00F6081B">
        <w:t>4.1.2.</w:t>
      </w:r>
      <w:r w:rsidR="00A44F21">
        <w:t>3</w:t>
      </w:r>
      <w:r w:rsidRPr="00F6081B">
        <w:t>.</w:t>
      </w:r>
      <w:r w:rsidR="00A44F21">
        <w:t>2</w:t>
      </w:r>
      <w:r w:rsidRPr="00F6081B">
        <w:t>.2</w:t>
      </w:r>
      <w:r w:rsidRPr="00F6081B">
        <w:tab/>
        <w:t xml:space="preserve">Attributes </w:t>
      </w:r>
      <w:bookmarkEnd w:id="112"/>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3" w:name="_Toc43213065"/>
      <w:r w:rsidRPr="00F6081B">
        <w:t>4.1.2.3.</w:t>
      </w:r>
      <w:r w:rsidR="001314B1" w:rsidRPr="00F6081B">
        <w:t>2</w:t>
      </w:r>
      <w:r w:rsidRPr="00F6081B">
        <w:t>.3</w:t>
      </w:r>
      <w:r w:rsidRPr="00F6081B">
        <w:tab/>
        <w:t>Attribute constraints</w:t>
      </w:r>
      <w:bookmarkEnd w:id="113"/>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4" w:name="_Toc43213066"/>
      <w:r w:rsidRPr="00F6081B">
        <w:lastRenderedPageBreak/>
        <w:t>4.1.2.</w:t>
      </w:r>
      <w:r w:rsidR="00F00B69">
        <w:t>3</w:t>
      </w:r>
      <w:r w:rsidRPr="00F6081B">
        <w:t>.</w:t>
      </w:r>
      <w:r w:rsidR="00F00B69">
        <w:t>2</w:t>
      </w:r>
      <w:r w:rsidRPr="00F6081B">
        <w:t>.4</w:t>
      </w:r>
      <w:r w:rsidRPr="00F6081B">
        <w:tab/>
        <w:t>Notifications</w:t>
      </w:r>
      <w:bookmarkEnd w:id="114"/>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5" w:name="_Toc43213067"/>
      <w:bookmarkStart w:id="116" w:name="_Toc43290120"/>
      <w:bookmarkStart w:id="117" w:name="_Toc51593030"/>
      <w:bookmarkStart w:id="118" w:name="_Toc58512755"/>
      <w:bookmarkStart w:id="119" w:name="_Toc178169208"/>
      <w:r w:rsidRPr="00F6081B">
        <w:t>4.1.</w:t>
      </w:r>
      <w:r w:rsidR="00522750" w:rsidRPr="00F6081B">
        <w:t>2</w:t>
      </w:r>
      <w:r w:rsidRPr="00F6081B">
        <w:t>.3.</w:t>
      </w:r>
      <w:r w:rsidR="001314B1" w:rsidRPr="00F6081B">
        <w:t>3</w:t>
      </w:r>
      <w:r w:rsidRPr="00F6081B">
        <w:tab/>
      </w:r>
      <w:bookmarkEnd w:id="115"/>
      <w:bookmarkEnd w:id="116"/>
      <w:bookmarkEnd w:id="117"/>
      <w:r w:rsidR="008D07D1" w:rsidRPr="00C6611C">
        <w:rPr>
          <w:rFonts w:ascii="Times New Roman" w:hAnsi="Times New Roman"/>
          <w:sz w:val="20"/>
        </w:rPr>
        <w:t>Void</w:t>
      </w:r>
      <w:bookmarkEnd w:id="118"/>
      <w:bookmarkEnd w:id="119"/>
    </w:p>
    <w:p w14:paraId="2DC3ED7D" w14:textId="0DB0CBD3" w:rsidR="00C41E2E" w:rsidRPr="00F6081B" w:rsidRDefault="00C41E2E" w:rsidP="00C41E2E">
      <w:pPr>
        <w:pStyle w:val="Heading5"/>
        <w:rPr>
          <w:rFonts w:ascii="Courier New" w:hAnsi="Courier New" w:cs="Courier New"/>
        </w:rPr>
      </w:pPr>
      <w:bookmarkStart w:id="120" w:name="_Toc43213072"/>
      <w:bookmarkStart w:id="121" w:name="_Toc43290121"/>
      <w:bookmarkStart w:id="122" w:name="_Toc51593031"/>
      <w:bookmarkStart w:id="123" w:name="_Toc58512756"/>
      <w:bookmarkStart w:id="124" w:name="_Toc178169209"/>
      <w:r w:rsidRPr="00F6081B">
        <w:t>4.1.2.3.4</w:t>
      </w:r>
      <w:r w:rsidRPr="00F6081B">
        <w:tab/>
      </w:r>
      <w:bookmarkEnd w:id="120"/>
      <w:bookmarkEnd w:id="121"/>
      <w:bookmarkEnd w:id="122"/>
      <w:r w:rsidR="008D07D1" w:rsidRPr="00C6611C">
        <w:rPr>
          <w:sz w:val="20"/>
        </w:rPr>
        <w:t>Void</w:t>
      </w:r>
      <w:bookmarkEnd w:id="123"/>
      <w:bookmarkEnd w:id="124"/>
    </w:p>
    <w:p w14:paraId="694C8345" w14:textId="6C32DA2B" w:rsidR="002D4D3F" w:rsidRPr="00F6081B" w:rsidRDefault="002D4D3F" w:rsidP="002D4D3F">
      <w:pPr>
        <w:pStyle w:val="Heading5"/>
        <w:rPr>
          <w:rFonts w:ascii="Courier New" w:hAnsi="Courier New" w:cs="Courier New"/>
        </w:rPr>
      </w:pPr>
      <w:bookmarkStart w:id="125" w:name="_Toc58512757"/>
      <w:bookmarkStart w:id="126" w:name="_Toc178169210"/>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5"/>
      <w:bookmarkEnd w:id="126"/>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7" w:name="_Toc178169211"/>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8" w:name="_Toc178169212"/>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29" w:name="OLE_LINK33"/>
      <w:bookmarkStart w:id="130" w:name="_Toc178169213"/>
      <w:r w:rsidRPr="00F6081B">
        <w:t>4.1.2.</w:t>
      </w:r>
      <w:r>
        <w:t>3</w:t>
      </w:r>
      <w:r w:rsidRPr="00F6081B">
        <w:t>.</w:t>
      </w:r>
      <w:bookmarkEnd w:id="129"/>
      <w:r>
        <w:t>8</w:t>
      </w:r>
      <w:r w:rsidRPr="00F6081B">
        <w:tab/>
      </w:r>
      <w:bookmarkStart w:id="131" w:name="OLE_LINK19"/>
      <w:bookmarkStart w:id="132" w:name="OLE_LINK20"/>
      <w:bookmarkStart w:id="133" w:name="OLE_LINK21"/>
      <w:bookmarkStart w:id="134" w:name="OLE_LINK59"/>
      <w:bookmarkStart w:id="135" w:name="OLE_LINK60"/>
      <w:r>
        <w:rPr>
          <w:rFonts w:ascii="Courier New" w:hAnsi="Courier New" w:cs="Courier New"/>
        </w:rPr>
        <w:t>As</w:t>
      </w:r>
      <w:r w:rsidRPr="00F6081B">
        <w:rPr>
          <w:rFonts w:ascii="Courier New" w:hAnsi="Courier New" w:cs="Courier New"/>
        </w:rPr>
        <w:t>surance</w:t>
      </w:r>
      <w:bookmarkEnd w:id="131"/>
      <w:bookmarkEnd w:id="132"/>
      <w:bookmarkEnd w:id="133"/>
      <w:r>
        <w:rPr>
          <w:rFonts w:ascii="Courier New" w:hAnsi="Courier New" w:cs="Courier New"/>
        </w:rPr>
        <w:t>Report</w:t>
      </w:r>
      <w:bookmarkEnd w:id="134"/>
      <w:bookmarkEnd w:id="135"/>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0"/>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6" w:name="_Toc178169214"/>
      <w:r>
        <w:t>4.1.2.3.</w:t>
      </w:r>
      <w:r w:rsidR="00D631AB">
        <w:t>9</w:t>
      </w:r>
      <w:r>
        <w:tab/>
      </w:r>
      <w:r>
        <w:rPr>
          <w:rFonts w:ascii="Courier New" w:hAnsi="Courier New" w:cs="Courier New"/>
        </w:rPr>
        <w:t>AssuranceScope &lt;&lt;dataType&gt;&gt;</w:t>
      </w:r>
      <w:bookmarkEnd w:id="136"/>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7" w:name="_Toc74666097"/>
      <w:bookmarkStart w:id="138" w:name="_Toc178169215"/>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7"/>
      <w:bookmarkEnd w:id="138"/>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39" w:name="_Toc43213077"/>
      <w:bookmarkStart w:id="140" w:name="_Toc43290122"/>
      <w:bookmarkStart w:id="141" w:name="_Toc51593032"/>
      <w:bookmarkStart w:id="142" w:name="_Toc58512758"/>
      <w:bookmarkStart w:id="143" w:name="_Toc178169216"/>
      <w:r w:rsidRPr="00F6081B">
        <w:lastRenderedPageBreak/>
        <w:t>4.1.</w:t>
      </w:r>
      <w:r w:rsidR="00F214D4" w:rsidRPr="00F6081B">
        <w:t>2</w:t>
      </w:r>
      <w:r w:rsidRPr="00F6081B">
        <w:t>.4</w:t>
      </w:r>
      <w:r w:rsidRPr="00F6081B">
        <w:tab/>
        <w:t>Attribute definitions</w:t>
      </w:r>
      <w:bookmarkEnd w:id="139"/>
      <w:bookmarkEnd w:id="140"/>
      <w:bookmarkEnd w:id="141"/>
      <w:bookmarkEnd w:id="142"/>
      <w:bookmarkEnd w:id="143"/>
    </w:p>
    <w:p w14:paraId="63A1FDE2" w14:textId="15429C8D" w:rsidR="009C01DB" w:rsidRPr="00F6081B" w:rsidRDefault="009C01DB" w:rsidP="009C01DB">
      <w:pPr>
        <w:pStyle w:val="Heading5"/>
        <w:rPr>
          <w:lang w:eastAsia="zh-CN"/>
        </w:rPr>
      </w:pPr>
      <w:bookmarkStart w:id="144" w:name="_Toc43213078"/>
      <w:bookmarkStart w:id="145" w:name="_Toc43290123"/>
      <w:bookmarkStart w:id="146" w:name="_Toc51593033"/>
      <w:bookmarkStart w:id="147" w:name="_Toc58512759"/>
      <w:bookmarkStart w:id="148" w:name="_Toc178169217"/>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4"/>
      <w:bookmarkEnd w:id="145"/>
      <w:bookmarkEnd w:id="146"/>
      <w:bookmarkEnd w:id="147"/>
      <w:bookmarkEnd w:id="148"/>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r w:rsidRPr="00F6081B">
              <w:t xml:space="preserve">AllowedValues: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75B924FD"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49" w:name="OLE_LINK9"/>
            <w:r w:rsidR="00C12BC2" w:rsidRPr="00E63746">
              <w:t>observation period</w:t>
            </w:r>
            <w:bookmarkEnd w:id="149"/>
            <w:r w:rsidR="00C12BC2" w:rsidRPr="00E63746">
              <w:t xml:space="preserve"> of </w:t>
            </w:r>
            <w:bookmarkStart w:id="150" w:name="OLE_LINK12"/>
            <w:r w:rsidR="00C12BC2" w:rsidRPr="0041095B">
              <w:rPr>
                <w:rFonts w:ascii="Courier New" w:hAnsi="Courier New" w:cs="Courier New"/>
              </w:rPr>
              <w:t>assuranceGoal</w:t>
            </w:r>
            <w:bookmarkEnd w:id="150"/>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777A7238"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6085B431"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045EB38A"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lastRenderedPageBreak/>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401A72A6"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7B0B48B4"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0FAB35A8"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A468E1" w:rsidRPr="00A468E1">
              <w:rPr>
                <w:rFonts w:ascii="Arial" w:hAnsi="Arial" w:cs="Arial"/>
                <w:snapToGrid w:val="0"/>
                <w:sz w:val="18"/>
                <w:szCs w:val="18"/>
              </w:rPr>
              <w:t>False</w:t>
            </w:r>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1D325A" w:rsidRPr="001D325A">
              <w:rPr>
                <w:rFonts w:ascii="Arial" w:hAnsi="Arial" w:cs="Arial"/>
                <w:snapToGrid w:val="0"/>
                <w:sz w:val="18"/>
                <w:szCs w:val="18"/>
              </w:rPr>
              <w:t>False</w:t>
            </w:r>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1" w:name="_Toc43213079"/>
      <w:bookmarkStart w:id="152" w:name="_Toc43290124"/>
      <w:bookmarkStart w:id="153" w:name="_Toc51593034"/>
      <w:bookmarkStart w:id="154" w:name="_Toc58512760"/>
      <w:bookmarkStart w:id="155" w:name="_Toc178169218"/>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1"/>
      <w:bookmarkEnd w:id="152"/>
      <w:bookmarkEnd w:id="153"/>
      <w:bookmarkEnd w:id="154"/>
      <w:bookmarkEnd w:id="155"/>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6" w:name="_Toc43213080"/>
      <w:bookmarkStart w:id="157" w:name="_Toc43290125"/>
      <w:bookmarkStart w:id="158" w:name="_Toc51593035"/>
      <w:bookmarkStart w:id="159" w:name="_Toc58512761"/>
      <w:bookmarkStart w:id="160" w:name="_Toc178169219"/>
      <w:r w:rsidRPr="00F6081B">
        <w:lastRenderedPageBreak/>
        <w:t>4.1.2.4</w:t>
      </w:r>
      <w:r w:rsidR="002F7F28" w:rsidRPr="00F6081B">
        <w:t>.3</w:t>
      </w:r>
      <w:r w:rsidRPr="00F6081B">
        <w:tab/>
        <w:t>Notifications</w:t>
      </w:r>
      <w:bookmarkEnd w:id="156"/>
      <w:bookmarkEnd w:id="157"/>
      <w:bookmarkEnd w:id="158"/>
      <w:bookmarkEnd w:id="159"/>
      <w:bookmarkEnd w:id="160"/>
    </w:p>
    <w:p w14:paraId="14B46075" w14:textId="021D67BA" w:rsidR="00795165" w:rsidRPr="00F6081B" w:rsidRDefault="00795165" w:rsidP="00795165">
      <w:r w:rsidRPr="00F6081B">
        <w:t xml:space="preserve">This subclause presents a list of notifications, defined in </w:t>
      </w:r>
      <w:r w:rsidR="001C6121">
        <w:t xml:space="preserve">TS 28.532 </w:t>
      </w:r>
      <w:r w:rsidRPr="00F6081B">
        <w:t xml:space="preserve">[7], that provisioning management service consumer can receive. The notification parameter </w:t>
      </w:r>
      <w:r w:rsidRPr="00F6081B">
        <w:rPr>
          <w:rFonts w:ascii="Courier New" w:hAnsi="Courier New" w:cs="Courier New"/>
        </w:rPr>
        <w:t>objectClass/objectInstance</w:t>
      </w:r>
      <w:r w:rsidRPr="00F6081B">
        <w:t xml:space="preserve">, defined in </w:t>
      </w:r>
      <w:r w:rsidR="001C6121">
        <w:t xml:space="preserve">TS 32.160 </w:t>
      </w:r>
      <w:r w:rsidRPr="00F6081B">
        <w:t>[</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1" w:name="_Toc43213081"/>
      <w:bookmarkStart w:id="162" w:name="_Toc43290126"/>
      <w:bookmarkStart w:id="163" w:name="_Toc51593036"/>
      <w:bookmarkStart w:id="164" w:name="_Toc58512762"/>
      <w:bookmarkStart w:id="165" w:name="_Toc178169220"/>
      <w:r w:rsidRPr="00F6081B">
        <w:t>4.1.</w:t>
      </w:r>
      <w:r w:rsidR="00F214D4" w:rsidRPr="00F6081B">
        <w:t>2</w:t>
      </w:r>
      <w:r w:rsidRPr="00F6081B">
        <w:t>.5</w:t>
      </w:r>
      <w:r w:rsidRPr="00F6081B">
        <w:tab/>
        <w:t>Common notifications</w:t>
      </w:r>
      <w:bookmarkEnd w:id="161"/>
      <w:bookmarkEnd w:id="162"/>
      <w:bookmarkEnd w:id="163"/>
      <w:bookmarkEnd w:id="164"/>
      <w:bookmarkEnd w:id="165"/>
    </w:p>
    <w:p w14:paraId="7DD5C5D0" w14:textId="77F6EF85" w:rsidR="009C01DB" w:rsidRPr="00F6081B" w:rsidRDefault="009C01DB" w:rsidP="001C20C8">
      <w:pPr>
        <w:pStyle w:val="Heading5"/>
      </w:pPr>
      <w:bookmarkStart w:id="166" w:name="_Toc43213082"/>
      <w:bookmarkStart w:id="167" w:name="_Toc43290127"/>
      <w:bookmarkStart w:id="168" w:name="_Toc51593037"/>
      <w:bookmarkStart w:id="169" w:name="_Toc58512763"/>
      <w:bookmarkStart w:id="170" w:name="_Toc178169221"/>
      <w:r w:rsidRPr="00F6081B">
        <w:t>4.1.</w:t>
      </w:r>
      <w:r w:rsidR="00E63216" w:rsidRPr="00F6081B">
        <w:t>2</w:t>
      </w:r>
      <w:r w:rsidRPr="00F6081B">
        <w:t>.5.1</w:t>
      </w:r>
      <w:r w:rsidR="002F21A6">
        <w:tab/>
      </w:r>
      <w:r w:rsidRPr="00F6081B">
        <w:t>Alarm notifications</w:t>
      </w:r>
      <w:bookmarkEnd w:id="166"/>
      <w:bookmarkEnd w:id="167"/>
      <w:bookmarkEnd w:id="168"/>
      <w:bookmarkEnd w:id="169"/>
      <w:bookmarkEnd w:id="170"/>
    </w:p>
    <w:p w14:paraId="2E0FAE18" w14:textId="55844CFD" w:rsidR="008C12FB" w:rsidRDefault="009C01DB" w:rsidP="008C12FB">
      <w:r w:rsidRPr="00F6081B">
        <w:t>This clause presents a list of notifications, defined in TS 28.</w:t>
      </w:r>
      <w:r w:rsidR="001C6121">
        <w:t>111</w:t>
      </w:r>
      <w:r w:rsidR="001C6121" w:rsidRPr="00F6081B">
        <w:t xml:space="preserve"> </w:t>
      </w:r>
      <w:r w:rsidRPr="00F6081B">
        <w:t xml:space="preserve"> [</w:t>
      </w:r>
      <w:r w:rsidR="001C6121">
        <w:t>19</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1" w:name="_Toc43213083"/>
      <w:bookmarkStart w:id="172" w:name="_Toc43290128"/>
      <w:bookmarkStart w:id="173" w:name="_Toc51593038"/>
      <w:bookmarkStart w:id="174" w:name="_Toc58512764"/>
      <w:bookmarkStart w:id="175" w:name="_Toc178169222"/>
      <w:r w:rsidRPr="00F6081B">
        <w:t>4.1.</w:t>
      </w:r>
      <w:r w:rsidR="00E63216" w:rsidRPr="00F6081B">
        <w:t>2</w:t>
      </w:r>
      <w:r w:rsidRPr="00F6081B">
        <w:t>.5.2</w:t>
      </w:r>
      <w:r w:rsidR="001C20C8" w:rsidRPr="00F6081B">
        <w:tab/>
      </w:r>
      <w:r w:rsidRPr="00F6081B">
        <w:t>Configuration notifications</w:t>
      </w:r>
      <w:bookmarkEnd w:id="171"/>
      <w:bookmarkEnd w:id="172"/>
      <w:bookmarkEnd w:id="173"/>
      <w:bookmarkEnd w:id="174"/>
      <w:bookmarkEnd w:id="175"/>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6" w:name="_Toc43290129"/>
      <w:bookmarkStart w:id="177" w:name="_Toc51593039"/>
      <w:bookmarkStart w:id="178" w:name="_Toc58512765"/>
      <w:bookmarkStart w:id="179" w:name="_Toc178169223"/>
      <w:r w:rsidRPr="00F6081B">
        <w:lastRenderedPageBreak/>
        <w:t>4.1.3</w:t>
      </w:r>
      <w:r w:rsidRPr="00F6081B">
        <w:tab/>
        <w:t>Procedures</w:t>
      </w:r>
      <w:bookmarkEnd w:id="176"/>
      <w:bookmarkEnd w:id="177"/>
      <w:bookmarkEnd w:id="178"/>
      <w:bookmarkEnd w:id="179"/>
    </w:p>
    <w:p w14:paraId="00DA0981" w14:textId="67C11F3E" w:rsidR="0011758C" w:rsidRPr="00F6081B" w:rsidRDefault="0011758C" w:rsidP="00B602DD">
      <w:pPr>
        <w:pStyle w:val="Heading4"/>
      </w:pPr>
      <w:bookmarkStart w:id="180" w:name="_Toc43290130"/>
      <w:bookmarkStart w:id="181" w:name="_Toc51593040"/>
      <w:bookmarkStart w:id="182" w:name="_Toc58512766"/>
      <w:bookmarkStart w:id="183" w:name="_Toc178169224"/>
      <w:r w:rsidRPr="00F6081B">
        <w:t>4.1.</w:t>
      </w:r>
      <w:r w:rsidR="009E63CD" w:rsidRPr="00F6081B">
        <w:t>3</w:t>
      </w:r>
      <w:r w:rsidRPr="00F6081B">
        <w:t>.1</w:t>
      </w:r>
      <w:r w:rsidRPr="00F6081B">
        <w:tab/>
        <w:t>SLS Assurance Procedure</w:t>
      </w:r>
      <w:bookmarkEnd w:id="180"/>
      <w:bookmarkEnd w:id="181"/>
      <w:bookmarkEnd w:id="182"/>
      <w:bookmarkEnd w:id="183"/>
    </w:p>
    <w:p w14:paraId="12D6C7DE" w14:textId="09927C50" w:rsidR="0011758C" w:rsidRDefault="0011758C" w:rsidP="00B602DD">
      <w:pPr>
        <w:pStyle w:val="TH"/>
      </w:pPr>
      <w:r w:rsidRPr="00F6081B">
        <w:object w:dxaOrig="14725" w:dyaOrig="10009" w14:anchorId="6028F04C">
          <v:shape id="_x0000_i1026" type="#_x0000_t75" style="width:439.7pt;height:302.15pt" o:ole="">
            <v:imagedata r:id="rId14" o:title=""/>
          </v:shape>
          <o:OLEObject Type="Embed" ProgID="Visio.Drawing.15" ShapeID="_x0000_i1026" DrawAspect="Content" ObjectID="_1788781952" r:id="rId15"/>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4" w:name="_Toc43213084"/>
      <w:bookmarkStart w:id="185" w:name="_Toc43290131"/>
      <w:bookmarkStart w:id="186" w:name="_Toc51593041"/>
      <w:bookmarkStart w:id="187" w:name="_Toc58512767"/>
      <w:bookmarkStart w:id="188" w:name="_Toc178169225"/>
      <w:r w:rsidRPr="00F6081B">
        <w:t>4.2</w:t>
      </w:r>
      <w:r w:rsidRPr="00F6081B">
        <w:tab/>
        <w:t>Stage 3</w:t>
      </w:r>
      <w:bookmarkEnd w:id="184"/>
      <w:bookmarkEnd w:id="185"/>
      <w:bookmarkEnd w:id="186"/>
      <w:bookmarkEnd w:id="187"/>
      <w:bookmarkEnd w:id="188"/>
    </w:p>
    <w:p w14:paraId="073E53E1" w14:textId="0807222E" w:rsidR="00FC6EAB" w:rsidRPr="00F6081B" w:rsidRDefault="00FC6EAB" w:rsidP="00FC6EAB">
      <w:pPr>
        <w:pStyle w:val="Heading3"/>
      </w:pPr>
      <w:bookmarkStart w:id="189" w:name="_Toc43213085"/>
      <w:bookmarkStart w:id="190" w:name="_Toc43290132"/>
      <w:bookmarkStart w:id="191" w:name="_Toc51593042"/>
      <w:bookmarkStart w:id="192" w:name="_Toc58512768"/>
      <w:bookmarkStart w:id="193" w:name="_Toc178169226"/>
      <w:r w:rsidRPr="00F6081B">
        <w:t>4.2.1</w:t>
      </w:r>
      <w:r w:rsidRPr="00F6081B">
        <w:tab/>
        <w:t>Solution Set (SS) for JSON/YAML</w:t>
      </w:r>
      <w:bookmarkEnd w:id="189"/>
      <w:bookmarkEnd w:id="190"/>
      <w:bookmarkEnd w:id="191"/>
      <w:bookmarkEnd w:id="192"/>
      <w:bookmarkEnd w:id="193"/>
    </w:p>
    <w:p w14:paraId="50C58978" w14:textId="77777777" w:rsidR="00A95B41" w:rsidRDefault="00A95B41" w:rsidP="00A95B41">
      <w:r>
        <w:t>The OpenAPI/YAML definitions are specified in 3GPP Forge, refer to clause 4.3 of TS 28.623 [x] for the Forge location. An example of Forge location is: "https://forge.3gpp.org/rep/sa5/MnS/-/tree/Tag_Rel18_SA104/".</w:t>
      </w:r>
    </w:p>
    <w:p w14:paraId="45379796" w14:textId="77777777" w:rsidR="00A95B41" w:rsidRDefault="00A95B41" w:rsidP="00A95B41">
      <w:r>
        <w:t>Directory: OpenAPI</w:t>
      </w:r>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194" w:name="_Toc43213086"/>
      <w:bookmarkStart w:id="195" w:name="_Toc43290133"/>
      <w:bookmarkStart w:id="196" w:name="_Toc51593043"/>
      <w:bookmarkStart w:id="197" w:name="_Toc58512769"/>
      <w:bookmarkStart w:id="198" w:name="_Toc178169227"/>
      <w:r w:rsidR="008F2F56" w:rsidRPr="00F6081B">
        <w:lastRenderedPageBreak/>
        <w:t>Annex A (informative):</w:t>
      </w:r>
      <w:r w:rsidR="008F2F56" w:rsidRPr="00F6081B">
        <w:br/>
        <w:t>Control loop deployed in different layers</w:t>
      </w:r>
      <w:bookmarkEnd w:id="194"/>
      <w:bookmarkEnd w:id="195"/>
      <w:bookmarkEnd w:id="196"/>
      <w:bookmarkEnd w:id="197"/>
      <w:bookmarkEnd w:id="198"/>
    </w:p>
    <w:p w14:paraId="66154D36" w14:textId="62602849" w:rsidR="008F2F56" w:rsidRPr="00F6081B" w:rsidRDefault="008F2F56" w:rsidP="00195043">
      <w:pPr>
        <w:pStyle w:val="Heading2"/>
        <w:rPr>
          <w:lang w:eastAsia="zh-CN"/>
        </w:rPr>
      </w:pPr>
      <w:bookmarkStart w:id="199" w:name="_Toc43213087"/>
      <w:bookmarkStart w:id="200" w:name="_Toc43290134"/>
      <w:bookmarkStart w:id="201" w:name="_Toc51593044"/>
      <w:bookmarkStart w:id="202" w:name="_Toc58512770"/>
      <w:bookmarkStart w:id="203" w:name="_Toc178169228"/>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99"/>
      <w:bookmarkEnd w:id="200"/>
      <w:bookmarkEnd w:id="201"/>
      <w:bookmarkEnd w:id="202"/>
      <w:bookmarkEnd w:id="203"/>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4" w:name="OLE_LINK37"/>
      <w:r w:rsidRPr="00F6081B">
        <w:rPr>
          <w:lang w:eastAsia="zh-CN"/>
        </w:rPr>
        <w:t>different control loops can provide input (interact with) to other control loops (in the same layer or different layers) and obtain the output from other control loops</w:t>
      </w:r>
      <w:bookmarkEnd w:id="204"/>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5" w:name="_Toc43213088"/>
      <w:bookmarkStart w:id="206" w:name="_Toc43290135"/>
      <w:bookmarkStart w:id="207" w:name="_Toc51593045"/>
      <w:bookmarkStart w:id="208" w:name="_Toc58512771"/>
      <w:bookmarkStart w:id="209" w:name="_Toc178169229"/>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5"/>
      <w:bookmarkEnd w:id="206"/>
      <w:bookmarkEnd w:id="207"/>
      <w:bookmarkEnd w:id="208"/>
      <w:bookmarkEnd w:id="209"/>
    </w:p>
    <w:p w14:paraId="5ABA0BB3" w14:textId="77777777" w:rsidR="008F2F56" w:rsidRPr="00F6081B" w:rsidRDefault="008F2F56" w:rsidP="00AD0CD1">
      <w:bookmarkStart w:id="210" w:name="OLE_LINK4"/>
      <w:bookmarkStart w:id="211"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2" w:name="_Toc43213089"/>
      <w:bookmarkStart w:id="213" w:name="_Toc43290136"/>
      <w:bookmarkStart w:id="214" w:name="_Toc51593046"/>
      <w:bookmarkStart w:id="215" w:name="_Toc58512772"/>
      <w:bookmarkStart w:id="216" w:name="_Toc178169230"/>
      <w:bookmarkEnd w:id="210"/>
      <w:bookmarkEnd w:id="211"/>
      <w:r w:rsidRPr="00F6081B">
        <w:rPr>
          <w:rFonts w:hint="eastAsia"/>
          <w:lang w:eastAsia="zh-CN"/>
        </w:rPr>
        <w:t>A</w:t>
      </w:r>
      <w:r w:rsidRPr="00F6081B">
        <w:rPr>
          <w:lang w:eastAsia="zh-CN"/>
        </w:rPr>
        <w:t>.3</w:t>
      </w:r>
      <w:r w:rsidR="008F747C">
        <w:rPr>
          <w:lang w:eastAsia="zh-CN"/>
        </w:rPr>
        <w:tab/>
      </w:r>
      <w:r w:rsidRPr="00F6081B">
        <w:t>Control loop in network slice layer</w:t>
      </w:r>
      <w:bookmarkEnd w:id="212"/>
      <w:bookmarkEnd w:id="213"/>
      <w:bookmarkEnd w:id="214"/>
      <w:bookmarkEnd w:id="215"/>
      <w:bookmarkEnd w:id="216"/>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7"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8" w:name="_Toc43213090"/>
      <w:bookmarkStart w:id="219" w:name="_Toc43290137"/>
      <w:bookmarkStart w:id="220" w:name="_Toc51593047"/>
      <w:bookmarkStart w:id="221" w:name="_Toc58512773"/>
      <w:bookmarkStart w:id="222" w:name="_Toc178169231"/>
      <w:bookmarkEnd w:id="217"/>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18"/>
      <w:bookmarkEnd w:id="219"/>
      <w:bookmarkEnd w:id="220"/>
      <w:bookmarkEnd w:id="221"/>
      <w:bookmarkEnd w:id="222"/>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3" w:name="_Toc43213091"/>
      <w:bookmarkStart w:id="224" w:name="_Toc43290138"/>
      <w:bookmarkStart w:id="225" w:name="_Toc51593048"/>
      <w:bookmarkStart w:id="226" w:name="_Toc58512774"/>
      <w:bookmarkStart w:id="227" w:name="_Toc178169232"/>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3"/>
      <w:bookmarkEnd w:id="224"/>
      <w:bookmarkEnd w:id="225"/>
      <w:bookmarkEnd w:id="226"/>
      <w:bookmarkEnd w:id="227"/>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8" w:name="_Toc43213092"/>
      <w:r w:rsidRPr="00F6081B">
        <w:br w:type="page"/>
      </w:r>
      <w:bookmarkStart w:id="229" w:name="_Toc43290139"/>
      <w:bookmarkStart w:id="230" w:name="_Toc51593049"/>
      <w:bookmarkStart w:id="231" w:name="_Toc58512775"/>
      <w:bookmarkStart w:id="232" w:name="_Toc178169233"/>
      <w:r w:rsidR="0091451F" w:rsidRPr="00F6081B">
        <w:lastRenderedPageBreak/>
        <w:t>Annex B (normative):</w:t>
      </w:r>
      <w:r w:rsidR="0091451F" w:rsidRPr="00F6081B">
        <w:br/>
        <w:t>OpenAPI definition of the COSLA NRM</w:t>
      </w:r>
      <w:bookmarkEnd w:id="228"/>
      <w:bookmarkEnd w:id="229"/>
      <w:bookmarkEnd w:id="230"/>
      <w:bookmarkEnd w:id="231"/>
      <w:bookmarkEnd w:id="232"/>
    </w:p>
    <w:p w14:paraId="53E82505" w14:textId="10338D64" w:rsidR="0091451F" w:rsidRPr="00F6081B" w:rsidRDefault="00965DEE" w:rsidP="0091451F">
      <w:pPr>
        <w:pStyle w:val="Heading1"/>
      </w:pPr>
      <w:bookmarkStart w:id="233" w:name="_Toc43290140"/>
      <w:bookmarkStart w:id="234" w:name="_Toc51593050"/>
      <w:bookmarkStart w:id="235" w:name="_Toc58512776"/>
      <w:bookmarkStart w:id="236" w:name="_Toc43213093"/>
      <w:bookmarkStart w:id="237" w:name="_Toc178169234"/>
      <w:r w:rsidRPr="00F6081B">
        <w:t>B</w:t>
      </w:r>
      <w:r w:rsidR="0091451F" w:rsidRPr="00F6081B">
        <w:t>.1</w:t>
      </w:r>
      <w:r w:rsidR="0091451F" w:rsidRPr="00F6081B">
        <w:tab/>
        <w:t>General</w:t>
      </w:r>
      <w:bookmarkEnd w:id="233"/>
      <w:bookmarkEnd w:id="234"/>
      <w:bookmarkEnd w:id="235"/>
      <w:bookmarkEnd w:id="237"/>
      <w:r w:rsidR="0091451F" w:rsidRPr="00F6081B">
        <w:t xml:space="preserve"> </w:t>
      </w:r>
      <w:bookmarkEnd w:id="236"/>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8" w:name="_Toc43213094"/>
      <w:bookmarkStart w:id="239" w:name="_Toc43290141"/>
      <w:bookmarkStart w:id="240" w:name="_Toc51593051"/>
      <w:bookmarkStart w:id="241" w:name="_Toc58512777"/>
      <w:bookmarkStart w:id="242" w:name="_Toc178169235"/>
      <w:r w:rsidRPr="00F6081B">
        <w:t>B</w:t>
      </w:r>
      <w:r w:rsidR="0091451F" w:rsidRPr="00F6081B">
        <w:t>.2</w:t>
      </w:r>
      <w:r w:rsidR="0091451F" w:rsidRPr="00F6081B">
        <w:tab/>
        <w:t>Solution Set (SS) definitions</w:t>
      </w:r>
      <w:bookmarkEnd w:id="238"/>
      <w:bookmarkEnd w:id="239"/>
      <w:bookmarkEnd w:id="240"/>
      <w:bookmarkEnd w:id="241"/>
      <w:bookmarkEnd w:id="242"/>
    </w:p>
    <w:p w14:paraId="0C44C7F5" w14:textId="7598DE6F" w:rsidR="0091451F" w:rsidRPr="00F6081B" w:rsidRDefault="00965DEE" w:rsidP="0091451F">
      <w:pPr>
        <w:pStyle w:val="Heading2"/>
        <w:rPr>
          <w:rFonts w:ascii="Courier New" w:eastAsia="Yu Gothic" w:hAnsi="Courier New"/>
          <w:szCs w:val="16"/>
        </w:rPr>
      </w:pPr>
      <w:bookmarkStart w:id="243" w:name="_Toc43213095"/>
      <w:bookmarkStart w:id="244" w:name="_Toc43290142"/>
      <w:bookmarkStart w:id="245" w:name="_Toc51593052"/>
      <w:bookmarkStart w:id="246" w:name="_Toc58512778"/>
      <w:bookmarkStart w:id="247" w:name="_Toc178169236"/>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3"/>
      <w:bookmarkEnd w:id="244"/>
      <w:bookmarkEnd w:id="245"/>
      <w:bookmarkEnd w:id="246"/>
      <w:bookmarkEnd w:id="247"/>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48" w:name="_Toc58512779"/>
      <w:bookmarkStart w:id="249" w:name="_Toc178169237"/>
      <w:r w:rsidRPr="00F6081B">
        <w:lastRenderedPageBreak/>
        <w:t xml:space="preserve">Annex </w:t>
      </w:r>
      <w:r>
        <w:t>C</w:t>
      </w:r>
      <w:r w:rsidRPr="00F6081B">
        <w:t xml:space="preserve"> (normative):</w:t>
      </w:r>
      <w:r w:rsidRPr="00F6081B">
        <w:br/>
      </w:r>
      <w:r>
        <w:t>AssuranceClosedControlLoop state management</w:t>
      </w:r>
      <w:bookmarkEnd w:id="248"/>
      <w:bookmarkEnd w:id="249"/>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1F6E520B" w:rsidR="00CC1240" w:rsidRPr="002B15AA" w:rsidRDefault="00CC1240" w:rsidP="00CC1240">
      <w:r w:rsidRPr="002B15AA">
        <w:t xml:space="preserve">The ITU-T X.731 </w:t>
      </w:r>
      <w:r>
        <w:t>[15]</w:t>
      </w:r>
      <w:r w:rsidRPr="002B15AA">
        <w:t xml:space="preserve">, to which </w:t>
      </w:r>
      <w:r w:rsidR="001C6121">
        <w:t xml:space="preserve">TS 28.625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0" w:name="_MON_1669123333"/>
    <w:bookmarkEnd w:id="250"/>
    <w:p w14:paraId="1B1F5226" w14:textId="48E73F37" w:rsidR="00CC1240" w:rsidRPr="002B15AA" w:rsidRDefault="00CC1240" w:rsidP="00CC1240">
      <w:pPr>
        <w:pStyle w:val="TH"/>
      </w:pPr>
      <w:r>
        <w:object w:dxaOrig="9026" w:dyaOrig="5401" w14:anchorId="19278109">
          <v:shape id="_x0000_i1027" type="#_x0000_t75" style="width:452.15pt;height:269.55pt" o:ole="">
            <v:imagedata r:id="rId17" o:title=""/>
          </v:shape>
          <o:OLEObject Type="Embed" ProgID="Word.Document.12" ShapeID="_x0000_i1027" DrawAspect="Content" ObjectID="_1788781953" r:id="rId18">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1" w:name="_Toc178169238"/>
      <w:r>
        <w:lastRenderedPageBreak/>
        <w:t>Annex D (informative):</w:t>
      </w:r>
      <w:r>
        <w:br/>
        <w:t>Appendix with UML code for model diagrams</w:t>
      </w:r>
      <w:bookmarkEnd w:id="251"/>
    </w:p>
    <w:p w14:paraId="4BE1D76A" w14:textId="77777777" w:rsidR="007D247E" w:rsidRDefault="007D247E" w:rsidP="007D247E">
      <w:pPr>
        <w:pStyle w:val="code"/>
      </w:pPr>
    </w:p>
    <w:p w14:paraId="3211CB96" w14:textId="3B9F5F04" w:rsidR="007D247E" w:rsidRDefault="007D247E" w:rsidP="0055410E">
      <w:pPr>
        <w:pStyle w:val="Heading1"/>
      </w:pPr>
      <w:bookmarkStart w:id="252" w:name="_Toc178169239"/>
      <w:r>
        <w:t>D.1</w:t>
      </w:r>
      <w:r>
        <w:tab/>
        <w:t>UML code for Figure 4.1.2.2.1.1</w:t>
      </w:r>
      <w:bookmarkEnd w:id="252"/>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r w:rsidRPr="0027053A">
        <w:rPr>
          <w:lang w:val="en-IE" w:eastAsia="en-IE"/>
        </w:rPr>
        <w:t>skinparam backgroundColor white</w:t>
      </w:r>
    </w:p>
    <w:p w14:paraId="768E6785" w14:textId="77777777" w:rsidR="0007445C" w:rsidRPr="0027053A" w:rsidRDefault="0007445C" w:rsidP="00C670AA">
      <w:pPr>
        <w:pStyle w:val="PL"/>
        <w:rPr>
          <w:lang w:val="en-IE" w:eastAsia="en-IE"/>
        </w:rPr>
      </w:pPr>
      <w:r w:rsidRPr="0027053A">
        <w:rPr>
          <w:lang w:val="en-IE" w:eastAsia="en-IE"/>
        </w:rPr>
        <w:t>skinparam classBackgroundColor white</w:t>
      </w:r>
    </w:p>
    <w:p w14:paraId="5026492F" w14:textId="77777777" w:rsidR="0007445C" w:rsidRPr="0027053A" w:rsidRDefault="0007445C" w:rsidP="00C670AA">
      <w:pPr>
        <w:pStyle w:val="PL"/>
        <w:rPr>
          <w:lang w:val="en-IE" w:eastAsia="en-IE"/>
        </w:rPr>
      </w:pPr>
      <w:r w:rsidRPr="0027053A">
        <w:rPr>
          <w:lang w:val="en-IE" w:eastAsia="en-IE"/>
        </w:rPr>
        <w:t>skinparam classBorderColor black</w:t>
      </w:r>
    </w:p>
    <w:p w14:paraId="67D27141" w14:textId="77777777" w:rsidR="0007445C" w:rsidRPr="0027053A" w:rsidRDefault="0007445C" w:rsidP="00C670AA">
      <w:pPr>
        <w:pStyle w:val="PL"/>
        <w:rPr>
          <w:lang w:val="en-IE" w:eastAsia="en-IE"/>
        </w:rPr>
      </w:pPr>
      <w:r w:rsidRPr="0027053A">
        <w:rPr>
          <w:lang w:val="en-IE" w:eastAsia="en-IE"/>
        </w:rPr>
        <w:t>skinparam Shadowing false</w:t>
      </w:r>
    </w:p>
    <w:p w14:paraId="0F4FBB02" w14:textId="77777777" w:rsidR="0007445C" w:rsidRPr="0027053A" w:rsidRDefault="0007445C" w:rsidP="00C670AA">
      <w:pPr>
        <w:pStyle w:val="PL"/>
        <w:rPr>
          <w:lang w:val="en-IE" w:eastAsia="en-IE"/>
        </w:rPr>
      </w:pPr>
      <w:r w:rsidRPr="0027053A">
        <w:rPr>
          <w:lang w:val="en-IE" w:eastAsia="en-IE"/>
        </w:rPr>
        <w:t>skinparam noteBackgroundColor white</w:t>
      </w:r>
    </w:p>
    <w:p w14:paraId="00C600E4" w14:textId="77777777" w:rsidR="0007445C" w:rsidRPr="0027053A" w:rsidRDefault="0007445C" w:rsidP="00C670AA">
      <w:pPr>
        <w:pStyle w:val="PL"/>
        <w:rPr>
          <w:lang w:val="en-IE" w:eastAsia="en-IE"/>
        </w:rPr>
      </w:pPr>
      <w:r w:rsidRPr="0027053A">
        <w:rPr>
          <w:lang w:val="en-IE" w:eastAsia="en-IE"/>
        </w:rPr>
        <w:t>skinparam noteBorderColor white</w:t>
      </w:r>
    </w:p>
    <w:p w14:paraId="471CD10B" w14:textId="77777777" w:rsidR="0007445C" w:rsidRPr="0027053A" w:rsidRDefault="0007445C" w:rsidP="00C670AA">
      <w:pPr>
        <w:pStyle w:val="PL"/>
        <w:rPr>
          <w:lang w:val="en-IE" w:eastAsia="en-IE"/>
        </w:rPr>
      </w:pPr>
      <w:r w:rsidRPr="0027053A">
        <w:rPr>
          <w:lang w:val="en-IE" w:eastAsia="en-IE"/>
        </w:rPr>
        <w:t>skinparam arrowColor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class SubNetwork &lt;&lt;InformationObjectClass&gt;&gt;</w:t>
      </w:r>
    </w:p>
    <w:p w14:paraId="3742B7CD" w14:textId="77777777" w:rsidR="0007445C" w:rsidRPr="0027053A" w:rsidRDefault="0007445C" w:rsidP="00C670AA">
      <w:pPr>
        <w:pStyle w:val="PL"/>
        <w:rPr>
          <w:lang w:val="en-IE" w:eastAsia="en-IE"/>
        </w:rPr>
      </w:pPr>
      <w:r w:rsidRPr="0027053A">
        <w:rPr>
          <w:lang w:val="en-IE" w:eastAsia="en-IE"/>
        </w:rPr>
        <w:t>class ManagedElement &lt;&lt;InformationObjectClass&gt;&gt;</w:t>
      </w:r>
    </w:p>
    <w:p w14:paraId="1591F9FC" w14:textId="77777777" w:rsidR="0007445C" w:rsidRPr="0027053A" w:rsidRDefault="0007445C" w:rsidP="00C670AA">
      <w:pPr>
        <w:pStyle w:val="PL"/>
        <w:rPr>
          <w:lang w:val="en-IE" w:eastAsia="en-IE"/>
        </w:rPr>
      </w:pPr>
      <w:r w:rsidRPr="0027053A">
        <w:rPr>
          <w:lang w:val="en-IE" w:eastAsia="en-IE"/>
        </w:rPr>
        <w:t xml:space="preserve">class AssuranceClosedControlLoop &lt;&lt;InformationObjectClass&gt;&gt; </w:t>
      </w:r>
    </w:p>
    <w:p w14:paraId="1C2FE91A" w14:textId="77777777" w:rsidR="0007445C" w:rsidRPr="0027053A" w:rsidRDefault="0007445C" w:rsidP="00C670AA">
      <w:pPr>
        <w:pStyle w:val="PL"/>
        <w:rPr>
          <w:lang w:val="en-IE" w:eastAsia="en-IE"/>
        </w:rPr>
      </w:pPr>
      <w:r w:rsidRPr="0027053A">
        <w:rPr>
          <w:lang w:val="en-IE" w:eastAsia="en-IE"/>
        </w:rPr>
        <w:t>class AssuranceReport &lt;&lt;InformationObjectClass&gt;&gt;</w:t>
      </w:r>
    </w:p>
    <w:p w14:paraId="750E58E4" w14:textId="77777777" w:rsidR="0007445C" w:rsidRPr="0027053A" w:rsidRDefault="0007445C" w:rsidP="00C670AA">
      <w:pPr>
        <w:pStyle w:val="PL"/>
        <w:rPr>
          <w:lang w:val="en-IE" w:eastAsia="en-IE"/>
        </w:rPr>
      </w:pPr>
      <w:r w:rsidRPr="0027053A">
        <w:rPr>
          <w:lang w:val="en-IE" w:eastAsia="en-IE"/>
        </w:rPr>
        <w:t xml:space="preserve">class AssuranceGoal &lt;&lt;InformationObjectClass&gt;&gt; </w:t>
      </w:r>
    </w:p>
    <w:p w14:paraId="427529D9" w14:textId="77777777" w:rsidR="0007445C" w:rsidRPr="0027053A" w:rsidRDefault="0007445C" w:rsidP="00C670AA">
      <w:pPr>
        <w:pStyle w:val="PL"/>
        <w:rPr>
          <w:lang w:val="en-IE" w:eastAsia="en-IE"/>
        </w:rPr>
      </w:pPr>
      <w:r w:rsidRPr="0027053A">
        <w:rPr>
          <w:lang w:val="en-IE" w:eastAsia="en-IE"/>
        </w:rPr>
        <w:t xml:space="preserve">class NetworkSlice &lt;&lt;InformationObjectClass&gt;&gt; </w:t>
      </w:r>
    </w:p>
    <w:p w14:paraId="23D34FF6" w14:textId="77777777" w:rsidR="0007445C" w:rsidRPr="0027053A" w:rsidRDefault="0007445C" w:rsidP="00C670AA">
      <w:pPr>
        <w:pStyle w:val="PL"/>
        <w:rPr>
          <w:lang w:val="en-IE" w:eastAsia="en-IE"/>
        </w:rPr>
      </w:pPr>
      <w:r w:rsidRPr="0027053A">
        <w:rPr>
          <w:lang w:val="en-IE" w:eastAsia="en-IE"/>
        </w:rPr>
        <w:t>class NetworkSliceSubnet &lt;&lt;InformationObjectClass&gt;&gt;</w:t>
      </w:r>
    </w:p>
    <w:p w14:paraId="7CAF59F2" w14:textId="77777777" w:rsidR="0007445C" w:rsidRPr="0027053A" w:rsidRDefault="0007445C" w:rsidP="00C670AA">
      <w:pPr>
        <w:pStyle w:val="PL"/>
        <w:rPr>
          <w:lang w:val="en-IE" w:eastAsia="en-IE"/>
        </w:rPr>
      </w:pPr>
      <w:r w:rsidRPr="0027053A">
        <w:rPr>
          <w:lang w:val="en-IE" w:eastAsia="en-IE"/>
        </w:rPr>
        <w:t>class ServiceProfile &lt;&lt;dataType&gt;&gt;</w:t>
      </w:r>
    </w:p>
    <w:p w14:paraId="6E1A80FD" w14:textId="77777777" w:rsidR="0007445C" w:rsidRPr="0027053A" w:rsidRDefault="0007445C" w:rsidP="00C670AA">
      <w:pPr>
        <w:pStyle w:val="PL"/>
        <w:rPr>
          <w:lang w:val="en-IE" w:eastAsia="en-IE"/>
        </w:rPr>
      </w:pPr>
      <w:r w:rsidRPr="0027053A">
        <w:rPr>
          <w:lang w:val="en-IE" w:eastAsia="en-IE"/>
        </w:rPr>
        <w:t>class SliceProfile &lt;&lt;dataType&gt;&gt;</w:t>
      </w:r>
    </w:p>
    <w:p w14:paraId="09D34F4B" w14:textId="77777777" w:rsidR="0007445C" w:rsidRPr="0027053A" w:rsidRDefault="0007445C" w:rsidP="00C670AA">
      <w:pPr>
        <w:pStyle w:val="PL"/>
        <w:rPr>
          <w:lang w:val="en-IE" w:eastAsia="en-IE"/>
        </w:rPr>
      </w:pPr>
      <w:r w:rsidRPr="0027053A">
        <w:rPr>
          <w:lang w:val="en-IE" w:eastAsia="en-IE"/>
        </w:rPr>
        <w:t>class AssuranceTarget &lt;&lt;dataType&gt;&gt;</w:t>
      </w:r>
    </w:p>
    <w:p w14:paraId="0A959A96" w14:textId="77777777" w:rsidR="0007445C" w:rsidRPr="0027053A" w:rsidRDefault="0007445C" w:rsidP="00C670AA">
      <w:pPr>
        <w:pStyle w:val="PL"/>
        <w:rPr>
          <w:lang w:val="en-IE" w:eastAsia="en-IE"/>
        </w:rPr>
      </w:pPr>
      <w:r w:rsidRPr="0027053A">
        <w:rPr>
          <w:lang w:val="en-IE" w:eastAsia="en-IE"/>
        </w:rPr>
        <w:t>class AssuranceGoalStatus &lt;&lt;dataType&gt;&gt;</w:t>
      </w:r>
    </w:p>
    <w:p w14:paraId="285811A9" w14:textId="77777777" w:rsidR="0007445C" w:rsidRPr="0027053A" w:rsidRDefault="0007445C" w:rsidP="00C670AA">
      <w:pPr>
        <w:pStyle w:val="PL"/>
        <w:rPr>
          <w:lang w:val="en-IE" w:eastAsia="en-IE"/>
        </w:rPr>
      </w:pPr>
      <w:r w:rsidRPr="0027053A">
        <w:rPr>
          <w:lang w:val="en-IE" w:eastAsia="en-IE"/>
        </w:rPr>
        <w:t>class AssuranceTargetStatus &lt;&lt;dataType&gt;&gt;</w:t>
      </w:r>
    </w:p>
    <w:p w14:paraId="55AA3777" w14:textId="77777777" w:rsidR="0007445C" w:rsidRPr="0027053A" w:rsidRDefault="0007445C" w:rsidP="00C670AA">
      <w:pPr>
        <w:pStyle w:val="PL"/>
        <w:rPr>
          <w:lang w:val="en-IE" w:eastAsia="en-IE"/>
        </w:rPr>
      </w:pPr>
    </w:p>
    <w:p w14:paraId="7E1EBD79" w14:textId="77777777" w:rsidR="0007445C" w:rsidRPr="0027053A" w:rsidRDefault="0007445C" w:rsidP="00C670AA">
      <w:pPr>
        <w:pStyle w:val="PL"/>
        <w:rPr>
          <w:lang w:val="en-IE" w:eastAsia="en-IE"/>
        </w:rPr>
      </w:pPr>
      <w:r w:rsidRPr="0027053A">
        <w:rPr>
          <w:lang w:val="en-IE" w:eastAsia="en-IE"/>
        </w:rPr>
        <w:t>SubNetwork "1" *-- "*" AssuranceClosedControlLoop: &lt;&lt;names&gt;&gt;</w:t>
      </w:r>
    </w:p>
    <w:p w14:paraId="7C57C4B6" w14:textId="77777777" w:rsidR="0007445C" w:rsidRPr="0027053A" w:rsidRDefault="0007445C" w:rsidP="00C670AA">
      <w:pPr>
        <w:pStyle w:val="PL"/>
        <w:rPr>
          <w:lang w:val="en-IE" w:eastAsia="en-IE"/>
        </w:rPr>
      </w:pPr>
      <w:r w:rsidRPr="0027053A">
        <w:rPr>
          <w:lang w:val="en-IE" w:eastAsia="en-IE"/>
        </w:rPr>
        <w:t>ManagedElement "1" *-- "*" AssuranceClosedControlLoop: &lt;&lt;names&gt;&gt;</w:t>
      </w:r>
    </w:p>
    <w:p w14:paraId="4E2280C3" w14:textId="77777777" w:rsidR="0007445C" w:rsidRPr="0027053A" w:rsidRDefault="0007445C" w:rsidP="00C670AA">
      <w:pPr>
        <w:pStyle w:val="PL"/>
        <w:rPr>
          <w:lang w:val="en-IE" w:eastAsia="en-IE"/>
        </w:rPr>
      </w:pPr>
      <w:r w:rsidRPr="0027053A">
        <w:rPr>
          <w:lang w:val="en-IE" w:eastAsia="en-IE"/>
        </w:rPr>
        <w:t>AssuranceClosedControlLoop "1" *-- "*" AssuranceGoal: &lt;&lt;names&gt;&gt;</w:t>
      </w:r>
    </w:p>
    <w:p w14:paraId="1CB2A26B" w14:textId="77777777" w:rsidR="0007445C" w:rsidRPr="0027053A" w:rsidRDefault="0007445C" w:rsidP="00C670AA">
      <w:pPr>
        <w:pStyle w:val="PL"/>
        <w:rPr>
          <w:lang w:val="en-IE" w:eastAsia="en-IE"/>
        </w:rPr>
      </w:pPr>
      <w:r w:rsidRPr="0027053A">
        <w:rPr>
          <w:lang w:val="en-IE" w:eastAsia="en-IE"/>
        </w:rPr>
        <w:t>AssuranceReport "1" -left-* "1" AssuranceClosedControlLoop: &lt;&lt;names&gt;&gt;</w:t>
      </w:r>
    </w:p>
    <w:p w14:paraId="0C0D93BA" w14:textId="77777777" w:rsidR="0007445C" w:rsidRPr="0027053A" w:rsidRDefault="0007445C" w:rsidP="00C670AA">
      <w:pPr>
        <w:pStyle w:val="PL"/>
        <w:rPr>
          <w:lang w:val="en-IE" w:eastAsia="en-IE"/>
        </w:rPr>
      </w:pPr>
      <w:r w:rsidRPr="0027053A">
        <w:rPr>
          <w:lang w:val="en-IE" w:eastAsia="en-IE"/>
        </w:rPr>
        <w:t xml:space="preserve">AssuranceReport "1" --&gt; "*" AssuranceGoalStatus </w:t>
      </w:r>
    </w:p>
    <w:p w14:paraId="7FE90A87" w14:textId="77777777" w:rsidR="0007445C" w:rsidRPr="0027053A" w:rsidRDefault="0007445C" w:rsidP="00C670AA">
      <w:pPr>
        <w:pStyle w:val="PL"/>
      </w:pPr>
      <w:r w:rsidRPr="0027053A">
        <w:t>AssuranceGoalStatus "1" --&gt; "*" AssuranceTargetStatus</w:t>
      </w:r>
    </w:p>
    <w:p w14:paraId="2A45D395" w14:textId="77777777" w:rsidR="0007445C" w:rsidRPr="0027053A" w:rsidRDefault="0007445C" w:rsidP="00C670AA">
      <w:pPr>
        <w:pStyle w:val="PL"/>
      </w:pPr>
      <w:r w:rsidRPr="0027053A">
        <w:t>AssuranceGoal "1" --&gt; "*" AssuranceTarget</w:t>
      </w:r>
    </w:p>
    <w:p w14:paraId="53D2BC64" w14:textId="77777777" w:rsidR="0007445C" w:rsidRPr="0027053A" w:rsidRDefault="0007445C" w:rsidP="00C670AA">
      <w:pPr>
        <w:pStyle w:val="PL"/>
      </w:pPr>
      <w:r w:rsidRPr="0027053A">
        <w:t>AssuranceClosedControlLoop "*" --&gt; "1" NetworkSlice</w:t>
      </w:r>
    </w:p>
    <w:p w14:paraId="56922A2F" w14:textId="77777777" w:rsidR="0007445C" w:rsidRPr="0027053A" w:rsidRDefault="0007445C" w:rsidP="00C670AA">
      <w:pPr>
        <w:pStyle w:val="PL"/>
      </w:pPr>
      <w:r w:rsidRPr="0027053A">
        <w:t>NetworkSlice "1" --&gt; "*" ServiceProfile</w:t>
      </w:r>
    </w:p>
    <w:p w14:paraId="40692F75" w14:textId="77777777" w:rsidR="0007445C" w:rsidRPr="0027053A" w:rsidRDefault="0007445C" w:rsidP="00C670AA">
      <w:pPr>
        <w:pStyle w:val="PL"/>
      </w:pPr>
      <w:r w:rsidRPr="0027053A">
        <w:t>AssuranceClosedControlLoop "*" --&gt; "1" NetworkSliceSubnet</w:t>
      </w:r>
    </w:p>
    <w:p w14:paraId="1E4E61F0" w14:textId="77777777" w:rsidR="0007445C" w:rsidRPr="0027053A" w:rsidRDefault="0007445C" w:rsidP="00C670AA">
      <w:pPr>
        <w:pStyle w:val="PL"/>
      </w:pPr>
      <w:r w:rsidRPr="0027053A">
        <w:t>NetworkSliceSubnet "1" --&gt; "*" SliceProfile</w:t>
      </w:r>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"{xor}" as Note1</w:t>
      </w:r>
    </w:p>
    <w:p w14:paraId="3AB521CE" w14:textId="77777777" w:rsidR="0007445C" w:rsidRPr="0027053A" w:rsidRDefault="0007445C" w:rsidP="00C670AA">
      <w:pPr>
        <w:pStyle w:val="PL"/>
      </w:pPr>
      <w:r w:rsidRPr="0027053A">
        <w:t>Note1 .. (SubNetwork, AssuranceClosedControlLoop)</w:t>
      </w:r>
    </w:p>
    <w:p w14:paraId="51DE9EF9" w14:textId="77777777" w:rsidR="0007445C" w:rsidRPr="0027053A" w:rsidRDefault="0007445C" w:rsidP="00C670AA">
      <w:pPr>
        <w:pStyle w:val="PL"/>
      </w:pPr>
      <w:r w:rsidRPr="0027053A">
        <w:t>Note1 .. (ManagedElement, AssuranceClosedControlLoop)</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53" w:name="_Toc178169240"/>
      <w:r>
        <w:t>D.2</w:t>
      </w:r>
      <w:r>
        <w:tab/>
        <w:t>UML code for Figure 4.1.2.2.2.1</w:t>
      </w:r>
      <w:bookmarkEnd w:id="253"/>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341CC445" w14:textId="2F66093E" w:rsidR="006F4B32" w:rsidRDefault="006F4B32" w:rsidP="0055410E">
      <w:pPr>
        <w:pStyle w:val="PL"/>
      </w:pPr>
      <w:r w:rsidRPr="00B34C02">
        <w:t>class AssuranceReport &lt;&lt;InformationObjectClass&gt;&gt;</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lastRenderedPageBreak/>
        <w:t>Top  &lt;|--  AssuranceGoal</w:t>
      </w:r>
    </w:p>
    <w:p w14:paraId="37CB4A89" w14:textId="20B238B2" w:rsidR="006F4B32" w:rsidRDefault="00521929" w:rsidP="0055410E">
      <w:pPr>
        <w:pStyle w:val="PL"/>
      </w:pPr>
      <w:r w:rsidRPr="00521929">
        <w:t>Top  &lt;|--  AssuranceReport</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4" w:name="_Toc43213096"/>
      <w:r>
        <w:br w:type="page"/>
      </w:r>
      <w:bookmarkStart w:id="255" w:name="_Toc43290143"/>
      <w:bookmarkStart w:id="256" w:name="_Toc51593053"/>
      <w:bookmarkStart w:id="257" w:name="_Toc58512780"/>
      <w:bookmarkStart w:id="258" w:name="_Toc178169241"/>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4"/>
      <w:bookmarkEnd w:id="255"/>
      <w:bookmarkEnd w:id="256"/>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TS28.536 Rel18 correction to Schema definition Issues for SubNetwork and ManagedElement of OpenAPI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7652B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7652B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7652B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7652B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7652B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7652B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7652B6">
            <w:pPr>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7652B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F25E59">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F25E59">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F25E59">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F25E59">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F25E59">
            <w:pPr>
              <w:pStyle w:val="TAR"/>
              <w:rPr>
                <w:sz w:val="16"/>
                <w:szCs w:val="16"/>
              </w:rPr>
            </w:pPr>
          </w:p>
        </w:tc>
        <w:tc>
          <w:tcPr>
            <w:tcW w:w="425" w:type="dxa"/>
            <w:shd w:val="solid" w:color="FFFFFF" w:fill="auto"/>
          </w:tcPr>
          <w:p w14:paraId="38A57319" w14:textId="0523990D" w:rsidR="00F25E59" w:rsidRPr="007652B6" w:rsidRDefault="00F25E59" w:rsidP="00F25E59">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F25E59">
            <w:pPr>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F25E59">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0E3B7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0E3B7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0E3B7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0E3B7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0E3B7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0E3B7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0E3B76">
            <w:pPr>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0E3B7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E4E0B">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E4E0B">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E4E0B">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E4E0B">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E4E0B">
            <w:pPr>
              <w:pStyle w:val="TAR"/>
              <w:rPr>
                <w:sz w:val="16"/>
                <w:szCs w:val="16"/>
              </w:rPr>
            </w:pPr>
          </w:p>
        </w:tc>
        <w:tc>
          <w:tcPr>
            <w:tcW w:w="425" w:type="dxa"/>
            <w:shd w:val="solid" w:color="FFFFFF" w:fill="auto"/>
          </w:tcPr>
          <w:p w14:paraId="701EE72F" w14:textId="0F742825" w:rsidR="00BE4E0B" w:rsidRPr="000E3B76" w:rsidRDefault="00BE4E0B" w:rsidP="00BE4E0B">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E4E0B">
            <w:pPr>
              <w:rPr>
                <w:rFonts w:ascii="Arial" w:hAnsi="Arial"/>
                <w:sz w:val="16"/>
                <w:szCs w:val="16"/>
              </w:rPr>
            </w:pPr>
            <w:r w:rsidRPr="00BE4E0B">
              <w:rPr>
                <w:rFonts w:ascii="Arial" w:hAnsi="Arial"/>
                <w:sz w:val="16"/>
                <w:szCs w:val="16"/>
              </w:rPr>
              <w:t>TS28.536 Rel18 remove MnS root in stage 3-yaml and Moving normative stage 3 to Forge</w:t>
            </w:r>
          </w:p>
        </w:tc>
        <w:tc>
          <w:tcPr>
            <w:tcW w:w="708" w:type="dxa"/>
            <w:shd w:val="solid" w:color="FFFFFF" w:fill="auto"/>
          </w:tcPr>
          <w:p w14:paraId="1CFDD179" w14:textId="3B622FDC" w:rsidR="00BE4E0B" w:rsidRPr="007652B6" w:rsidRDefault="00BE4E0B" w:rsidP="00BE4E0B">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4847AA">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4847AA">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4847AA">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4847AA">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4847AA">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4847AA">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4847AA">
            <w:pPr>
              <w:rPr>
                <w:rFonts w:ascii="Arial" w:hAnsi="Arial"/>
                <w:sz w:val="16"/>
                <w:szCs w:val="16"/>
              </w:rPr>
            </w:pPr>
            <w:r w:rsidRPr="004847AA">
              <w:rPr>
                <w:rFonts w:ascii="Arial" w:hAnsi="Arial"/>
                <w:sz w:val="16"/>
                <w:szCs w:val="16"/>
              </w:rPr>
              <w:t>CR Rel-18 TS 28.536 Correct dataType name in Figure 4.1.2.2.1.1</w:t>
            </w:r>
          </w:p>
        </w:tc>
        <w:tc>
          <w:tcPr>
            <w:tcW w:w="708" w:type="dxa"/>
            <w:shd w:val="solid" w:color="FFFFFF" w:fill="auto"/>
          </w:tcPr>
          <w:p w14:paraId="629DE2BA" w14:textId="6E42C9A7" w:rsidR="004847AA" w:rsidRPr="007652B6" w:rsidRDefault="004847AA" w:rsidP="004847AA">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F80DB9">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F80DB9">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F80DB9">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F80DB9">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F80DB9">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F80DB9">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F80DB9">
            <w:pPr>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F80DB9">
            <w:pPr>
              <w:pStyle w:val="TAC"/>
              <w:rPr>
                <w:sz w:val="16"/>
                <w:szCs w:val="16"/>
              </w:rPr>
            </w:pPr>
            <w:r w:rsidRPr="007652B6">
              <w:rPr>
                <w:sz w:val="16"/>
                <w:szCs w:val="16"/>
              </w:rPr>
              <w:t>18.</w:t>
            </w:r>
            <w:r>
              <w:rPr>
                <w:sz w:val="16"/>
                <w:szCs w:val="16"/>
              </w:rPr>
              <w:t>1</w:t>
            </w:r>
            <w:r w:rsidRPr="007652B6">
              <w:rPr>
                <w:sz w:val="16"/>
                <w:szCs w:val="16"/>
              </w:rPr>
              <w:t>.0</w:t>
            </w:r>
          </w:p>
        </w:tc>
      </w:tr>
      <w:tr w:rsidR="009D7A65" w:rsidRPr="00F6081B" w14:paraId="7CDFF8EB" w14:textId="77777777" w:rsidTr="00CD0609">
        <w:tc>
          <w:tcPr>
            <w:tcW w:w="800" w:type="dxa"/>
            <w:shd w:val="solid" w:color="FFFFFF" w:fill="auto"/>
          </w:tcPr>
          <w:p w14:paraId="6F7D2EE6" w14:textId="375D527F" w:rsidR="009D7A65" w:rsidRPr="00F80DB9" w:rsidRDefault="009D7A65" w:rsidP="00F80DB9">
            <w:pPr>
              <w:pStyle w:val="TAC"/>
              <w:rPr>
                <w:sz w:val="16"/>
                <w:szCs w:val="16"/>
              </w:rPr>
            </w:pPr>
            <w:r>
              <w:rPr>
                <w:sz w:val="16"/>
                <w:szCs w:val="16"/>
              </w:rPr>
              <w:t>2024-09</w:t>
            </w:r>
          </w:p>
        </w:tc>
        <w:tc>
          <w:tcPr>
            <w:tcW w:w="910" w:type="dxa"/>
            <w:shd w:val="solid" w:color="FFFFFF" w:fill="auto"/>
          </w:tcPr>
          <w:p w14:paraId="307D122F" w14:textId="1232A72F" w:rsidR="009D7A65" w:rsidRPr="00F80DB9" w:rsidRDefault="009D7A65" w:rsidP="00F80DB9">
            <w:pPr>
              <w:pStyle w:val="TAC"/>
              <w:rPr>
                <w:sz w:val="16"/>
                <w:szCs w:val="16"/>
              </w:rPr>
            </w:pPr>
            <w:r>
              <w:rPr>
                <w:sz w:val="16"/>
                <w:szCs w:val="16"/>
              </w:rPr>
              <w:t>SA#105</w:t>
            </w:r>
          </w:p>
        </w:tc>
        <w:tc>
          <w:tcPr>
            <w:tcW w:w="984" w:type="dxa"/>
            <w:shd w:val="solid" w:color="FFFFFF" w:fill="auto"/>
          </w:tcPr>
          <w:p w14:paraId="492F6CD1" w14:textId="51BDD4B8" w:rsidR="009D7A65" w:rsidRPr="00F80DB9" w:rsidRDefault="009D7A65" w:rsidP="00F80DB9">
            <w:pPr>
              <w:overflowPunct/>
              <w:autoSpaceDE/>
              <w:autoSpaceDN/>
              <w:adjustRightInd/>
              <w:spacing w:after="0"/>
              <w:jc w:val="center"/>
              <w:textAlignment w:val="auto"/>
              <w:rPr>
                <w:rFonts w:ascii="Arial" w:hAnsi="Arial"/>
                <w:sz w:val="16"/>
                <w:szCs w:val="16"/>
              </w:rPr>
            </w:pPr>
            <w:r w:rsidRPr="009D7A65">
              <w:rPr>
                <w:rFonts w:ascii="Arial" w:hAnsi="Arial"/>
                <w:sz w:val="16"/>
                <w:szCs w:val="16"/>
              </w:rPr>
              <w:t>SP-241179</w:t>
            </w:r>
          </w:p>
        </w:tc>
        <w:tc>
          <w:tcPr>
            <w:tcW w:w="519" w:type="dxa"/>
            <w:shd w:val="solid" w:color="FFFFFF" w:fill="auto"/>
          </w:tcPr>
          <w:p w14:paraId="3B6E5C4D" w14:textId="3C446FC5" w:rsidR="009D7A65" w:rsidRPr="00F80DB9" w:rsidRDefault="009D7A65" w:rsidP="00F80DB9">
            <w:pPr>
              <w:pStyle w:val="TAL"/>
              <w:rPr>
                <w:sz w:val="16"/>
                <w:szCs w:val="16"/>
              </w:rPr>
            </w:pPr>
            <w:r>
              <w:rPr>
                <w:sz w:val="16"/>
                <w:szCs w:val="16"/>
              </w:rPr>
              <w:t>0089</w:t>
            </w:r>
          </w:p>
        </w:tc>
        <w:tc>
          <w:tcPr>
            <w:tcW w:w="425" w:type="dxa"/>
            <w:shd w:val="solid" w:color="FFFFFF" w:fill="auto"/>
          </w:tcPr>
          <w:p w14:paraId="13D7CFAA" w14:textId="2880AD2A" w:rsidR="009D7A65" w:rsidRPr="00F80DB9" w:rsidRDefault="009D7A65" w:rsidP="00F80DB9">
            <w:pPr>
              <w:pStyle w:val="TAR"/>
              <w:rPr>
                <w:sz w:val="16"/>
                <w:szCs w:val="16"/>
              </w:rPr>
            </w:pPr>
            <w:r>
              <w:rPr>
                <w:sz w:val="16"/>
                <w:szCs w:val="16"/>
              </w:rPr>
              <w:t>1</w:t>
            </w:r>
          </w:p>
        </w:tc>
        <w:tc>
          <w:tcPr>
            <w:tcW w:w="425" w:type="dxa"/>
            <w:shd w:val="solid" w:color="FFFFFF" w:fill="auto"/>
          </w:tcPr>
          <w:p w14:paraId="5946707E" w14:textId="6B7FDA81" w:rsidR="009D7A65" w:rsidRPr="00F80DB9" w:rsidRDefault="009D7A65" w:rsidP="00F80DB9">
            <w:pPr>
              <w:pStyle w:val="TAC"/>
              <w:rPr>
                <w:sz w:val="16"/>
                <w:szCs w:val="16"/>
              </w:rPr>
            </w:pPr>
            <w:r>
              <w:rPr>
                <w:sz w:val="16"/>
                <w:szCs w:val="16"/>
              </w:rPr>
              <w:t>F</w:t>
            </w:r>
          </w:p>
        </w:tc>
        <w:tc>
          <w:tcPr>
            <w:tcW w:w="4868" w:type="dxa"/>
            <w:shd w:val="solid" w:color="FFFFFF" w:fill="auto"/>
          </w:tcPr>
          <w:p w14:paraId="7E567367" w14:textId="22EE7430" w:rsidR="009D7A65" w:rsidRPr="00F80DB9" w:rsidRDefault="009D7A65" w:rsidP="00F80DB9">
            <w:pPr>
              <w:rPr>
                <w:rFonts w:ascii="Arial" w:hAnsi="Arial"/>
                <w:sz w:val="16"/>
                <w:szCs w:val="16"/>
              </w:rPr>
            </w:pPr>
            <w:r>
              <w:rPr>
                <w:rFonts w:ascii="Arial" w:hAnsi="Arial"/>
                <w:sz w:val="16"/>
                <w:szCs w:val="16"/>
              </w:rPr>
              <w:t>Rel-18 CR TS 28.536 Correction of reference to Alarm Notification</w:t>
            </w:r>
          </w:p>
        </w:tc>
        <w:tc>
          <w:tcPr>
            <w:tcW w:w="708" w:type="dxa"/>
            <w:shd w:val="solid" w:color="FFFFFF" w:fill="auto"/>
          </w:tcPr>
          <w:p w14:paraId="55962A42" w14:textId="30EC0984" w:rsidR="009D7A65" w:rsidRPr="007652B6" w:rsidRDefault="009D7A65" w:rsidP="00F80DB9">
            <w:pPr>
              <w:pStyle w:val="TAC"/>
              <w:rPr>
                <w:sz w:val="16"/>
                <w:szCs w:val="16"/>
              </w:rPr>
            </w:pPr>
            <w:r>
              <w:rPr>
                <w:sz w:val="16"/>
                <w:szCs w:val="16"/>
              </w:rPr>
              <w:t>18.2.0</w:t>
            </w:r>
          </w:p>
        </w:tc>
      </w:tr>
      <w:tr w:rsidR="001C6121" w:rsidRPr="00F6081B" w14:paraId="49195F0E" w14:textId="77777777" w:rsidTr="00CD0609">
        <w:tc>
          <w:tcPr>
            <w:tcW w:w="800" w:type="dxa"/>
            <w:shd w:val="solid" w:color="FFFFFF" w:fill="auto"/>
          </w:tcPr>
          <w:p w14:paraId="0EA5AA5D" w14:textId="6D6086B5" w:rsidR="001C6121" w:rsidRDefault="001C6121" w:rsidP="00F80DB9">
            <w:pPr>
              <w:pStyle w:val="TAC"/>
              <w:rPr>
                <w:sz w:val="16"/>
                <w:szCs w:val="16"/>
              </w:rPr>
            </w:pPr>
            <w:r>
              <w:rPr>
                <w:sz w:val="16"/>
                <w:szCs w:val="16"/>
              </w:rPr>
              <w:lastRenderedPageBreak/>
              <w:t>2024-09</w:t>
            </w:r>
          </w:p>
        </w:tc>
        <w:tc>
          <w:tcPr>
            <w:tcW w:w="910" w:type="dxa"/>
            <w:shd w:val="solid" w:color="FFFFFF" w:fill="auto"/>
          </w:tcPr>
          <w:p w14:paraId="04856710" w14:textId="1A9DE5BD" w:rsidR="001C6121" w:rsidRDefault="001C6121" w:rsidP="00F80DB9">
            <w:pPr>
              <w:pStyle w:val="TAC"/>
              <w:rPr>
                <w:sz w:val="16"/>
                <w:szCs w:val="16"/>
              </w:rPr>
            </w:pPr>
            <w:r>
              <w:rPr>
                <w:sz w:val="16"/>
                <w:szCs w:val="16"/>
              </w:rPr>
              <w:t>SA#105</w:t>
            </w:r>
          </w:p>
        </w:tc>
        <w:tc>
          <w:tcPr>
            <w:tcW w:w="984" w:type="dxa"/>
            <w:shd w:val="solid" w:color="FFFFFF" w:fill="auto"/>
          </w:tcPr>
          <w:p w14:paraId="0CCF89E9" w14:textId="42463D72" w:rsidR="001C6121" w:rsidRPr="009D7A65" w:rsidRDefault="001C6121" w:rsidP="00F80DB9">
            <w:pPr>
              <w:overflowPunct/>
              <w:autoSpaceDE/>
              <w:autoSpaceDN/>
              <w:adjustRightInd/>
              <w:spacing w:after="0"/>
              <w:jc w:val="center"/>
              <w:textAlignment w:val="auto"/>
              <w:rPr>
                <w:rFonts w:ascii="Arial" w:hAnsi="Arial"/>
                <w:sz w:val="16"/>
                <w:szCs w:val="16"/>
              </w:rPr>
            </w:pPr>
            <w:r w:rsidRPr="001C6121">
              <w:rPr>
                <w:rFonts w:ascii="Arial" w:hAnsi="Arial"/>
                <w:sz w:val="16"/>
                <w:szCs w:val="16"/>
              </w:rPr>
              <w:t>SP-241166</w:t>
            </w:r>
          </w:p>
        </w:tc>
        <w:tc>
          <w:tcPr>
            <w:tcW w:w="519" w:type="dxa"/>
            <w:shd w:val="solid" w:color="FFFFFF" w:fill="auto"/>
          </w:tcPr>
          <w:p w14:paraId="10EA72DC" w14:textId="36834D04" w:rsidR="001C6121" w:rsidRDefault="001C6121" w:rsidP="00F80DB9">
            <w:pPr>
              <w:pStyle w:val="TAL"/>
              <w:rPr>
                <w:sz w:val="16"/>
                <w:szCs w:val="16"/>
              </w:rPr>
            </w:pPr>
            <w:r>
              <w:rPr>
                <w:sz w:val="16"/>
                <w:szCs w:val="16"/>
              </w:rPr>
              <w:t>0095</w:t>
            </w:r>
          </w:p>
        </w:tc>
        <w:tc>
          <w:tcPr>
            <w:tcW w:w="425" w:type="dxa"/>
            <w:shd w:val="solid" w:color="FFFFFF" w:fill="auto"/>
          </w:tcPr>
          <w:p w14:paraId="0D4512C7" w14:textId="662E659F" w:rsidR="001C6121" w:rsidRDefault="001C6121" w:rsidP="00F80DB9">
            <w:pPr>
              <w:pStyle w:val="TAR"/>
              <w:rPr>
                <w:sz w:val="16"/>
                <w:szCs w:val="16"/>
              </w:rPr>
            </w:pPr>
            <w:r>
              <w:rPr>
                <w:sz w:val="16"/>
                <w:szCs w:val="16"/>
              </w:rPr>
              <w:t>1</w:t>
            </w:r>
          </w:p>
        </w:tc>
        <w:tc>
          <w:tcPr>
            <w:tcW w:w="425" w:type="dxa"/>
            <w:shd w:val="solid" w:color="FFFFFF" w:fill="auto"/>
          </w:tcPr>
          <w:p w14:paraId="2DEE2041" w14:textId="1CFD766E" w:rsidR="001C6121" w:rsidRDefault="001C6121" w:rsidP="00F80DB9">
            <w:pPr>
              <w:pStyle w:val="TAC"/>
              <w:rPr>
                <w:sz w:val="16"/>
                <w:szCs w:val="16"/>
              </w:rPr>
            </w:pPr>
            <w:r>
              <w:rPr>
                <w:sz w:val="16"/>
                <w:szCs w:val="16"/>
              </w:rPr>
              <w:t>A</w:t>
            </w:r>
          </w:p>
        </w:tc>
        <w:tc>
          <w:tcPr>
            <w:tcW w:w="4868" w:type="dxa"/>
            <w:shd w:val="solid" w:color="FFFFFF" w:fill="auto"/>
          </w:tcPr>
          <w:p w14:paraId="23582DCA" w14:textId="42B5227E" w:rsidR="001C6121" w:rsidRDefault="001C6121" w:rsidP="00F80DB9">
            <w:pPr>
              <w:rPr>
                <w:rFonts w:ascii="Arial" w:hAnsi="Arial"/>
                <w:sz w:val="16"/>
                <w:szCs w:val="16"/>
              </w:rPr>
            </w:pPr>
            <w:r>
              <w:rPr>
                <w:rFonts w:ascii="Arial" w:hAnsi="Arial"/>
                <w:sz w:val="16"/>
                <w:szCs w:val="16"/>
              </w:rPr>
              <w:t>Rel-18 CR TS 28.536 Fix stage 3 assurance report containment by an ACCL</w:t>
            </w:r>
          </w:p>
        </w:tc>
        <w:tc>
          <w:tcPr>
            <w:tcW w:w="708" w:type="dxa"/>
            <w:shd w:val="solid" w:color="FFFFFF" w:fill="auto"/>
          </w:tcPr>
          <w:p w14:paraId="08E15F80" w14:textId="39F90F05" w:rsidR="001C6121" w:rsidRDefault="001C6121" w:rsidP="00F80DB9">
            <w:pPr>
              <w:pStyle w:val="TAC"/>
              <w:rPr>
                <w:sz w:val="16"/>
                <w:szCs w:val="16"/>
              </w:rPr>
            </w:pPr>
            <w:r>
              <w:rPr>
                <w:sz w:val="16"/>
                <w:szCs w:val="16"/>
              </w:rPr>
              <w:t>18.2.0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869EB" w14:textId="77777777" w:rsidR="0063026B" w:rsidRDefault="0063026B">
      <w:r>
        <w:separator/>
      </w:r>
    </w:p>
  </w:endnote>
  <w:endnote w:type="continuationSeparator" w:id="0">
    <w:p w14:paraId="34159F24" w14:textId="77777777" w:rsidR="0063026B" w:rsidRDefault="0063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9D6D9" w14:textId="77777777" w:rsidR="0063026B" w:rsidRDefault="0063026B">
      <w:r>
        <w:separator/>
      </w:r>
    </w:p>
  </w:footnote>
  <w:footnote w:type="continuationSeparator" w:id="0">
    <w:p w14:paraId="390EF82F" w14:textId="77777777" w:rsidR="0063026B" w:rsidRDefault="00630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206E0265"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C8C">
      <w:rPr>
        <w:rFonts w:ascii="Arial" w:hAnsi="Arial" w:cs="Arial"/>
        <w:b/>
        <w:noProof/>
        <w:sz w:val="18"/>
        <w:szCs w:val="18"/>
      </w:rPr>
      <w:t>3GPP TS 28.536 V18.2.0 (2024-09)</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455CCA4C"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C8C">
      <w:rPr>
        <w:rFonts w:ascii="Arial" w:hAnsi="Arial" w:cs="Arial"/>
        <w:b/>
        <w:noProof/>
        <w:sz w:val="18"/>
        <w:szCs w:val="18"/>
      </w:rPr>
      <w:t>Release 18</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mwrAUAaAO5aiwAAAA="/>
  </w:docVars>
  <w:rsids>
    <w:rsidRoot w:val="004E213A"/>
    <w:rsid w:val="00000828"/>
    <w:rsid w:val="00000AED"/>
    <w:rsid w:val="000030DE"/>
    <w:rsid w:val="00011729"/>
    <w:rsid w:val="00012DB9"/>
    <w:rsid w:val="0002060A"/>
    <w:rsid w:val="000208EE"/>
    <w:rsid w:val="00021C3A"/>
    <w:rsid w:val="000259FD"/>
    <w:rsid w:val="000273F2"/>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525E"/>
    <w:rsid w:val="000E545E"/>
    <w:rsid w:val="000F0AB8"/>
    <w:rsid w:val="000F2A71"/>
    <w:rsid w:val="000F3D49"/>
    <w:rsid w:val="000F6F82"/>
    <w:rsid w:val="00111874"/>
    <w:rsid w:val="00117476"/>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87CBE"/>
    <w:rsid w:val="00195043"/>
    <w:rsid w:val="001A0FDB"/>
    <w:rsid w:val="001A4C42"/>
    <w:rsid w:val="001A672D"/>
    <w:rsid w:val="001C20C8"/>
    <w:rsid w:val="001C21C3"/>
    <w:rsid w:val="001C4947"/>
    <w:rsid w:val="001C6121"/>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43B9"/>
    <w:rsid w:val="00465A16"/>
    <w:rsid w:val="00466283"/>
    <w:rsid w:val="00475B29"/>
    <w:rsid w:val="0048336C"/>
    <w:rsid w:val="004842F4"/>
    <w:rsid w:val="004847AA"/>
    <w:rsid w:val="00491CB1"/>
    <w:rsid w:val="00497067"/>
    <w:rsid w:val="004A2B34"/>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3808"/>
    <w:rsid w:val="00614FDF"/>
    <w:rsid w:val="00624A3A"/>
    <w:rsid w:val="006251AA"/>
    <w:rsid w:val="0063026B"/>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30AC6"/>
    <w:rsid w:val="00734A5B"/>
    <w:rsid w:val="00735EE8"/>
    <w:rsid w:val="0073648C"/>
    <w:rsid w:val="00736498"/>
    <w:rsid w:val="0074026F"/>
    <w:rsid w:val="0074028E"/>
    <w:rsid w:val="007429F6"/>
    <w:rsid w:val="00744E76"/>
    <w:rsid w:val="0074547C"/>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8A8"/>
    <w:rsid w:val="007B600E"/>
    <w:rsid w:val="007B7AE2"/>
    <w:rsid w:val="007C109B"/>
    <w:rsid w:val="007C5F37"/>
    <w:rsid w:val="007C7ABD"/>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32E99"/>
    <w:rsid w:val="00850229"/>
    <w:rsid w:val="00870602"/>
    <w:rsid w:val="008765D8"/>
    <w:rsid w:val="008768CA"/>
    <w:rsid w:val="00877D66"/>
    <w:rsid w:val="0088187A"/>
    <w:rsid w:val="00885E1D"/>
    <w:rsid w:val="00887D20"/>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CCB"/>
    <w:rsid w:val="009217FB"/>
    <w:rsid w:val="009230FC"/>
    <w:rsid w:val="0092709B"/>
    <w:rsid w:val="00930432"/>
    <w:rsid w:val="00933342"/>
    <w:rsid w:val="00934984"/>
    <w:rsid w:val="00936C8C"/>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C01DB"/>
    <w:rsid w:val="009C0EC8"/>
    <w:rsid w:val="009C0F65"/>
    <w:rsid w:val="009C4E10"/>
    <w:rsid w:val="009C6D03"/>
    <w:rsid w:val="009C7208"/>
    <w:rsid w:val="009D1046"/>
    <w:rsid w:val="009D160F"/>
    <w:rsid w:val="009D1C0F"/>
    <w:rsid w:val="009D7521"/>
    <w:rsid w:val="009D7A65"/>
    <w:rsid w:val="009E63CD"/>
    <w:rsid w:val="009F37B7"/>
    <w:rsid w:val="009F4E70"/>
    <w:rsid w:val="00A07E9F"/>
    <w:rsid w:val="00A10F02"/>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3B98"/>
    <w:rsid w:val="00B70B22"/>
    <w:rsid w:val="00B717B1"/>
    <w:rsid w:val="00B73860"/>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3865"/>
    <w:rsid w:val="00C116BE"/>
    <w:rsid w:val="00C12BC2"/>
    <w:rsid w:val="00C1496A"/>
    <w:rsid w:val="00C167CB"/>
    <w:rsid w:val="00C26C5E"/>
    <w:rsid w:val="00C33079"/>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5AC4"/>
    <w:rsid w:val="00F5263C"/>
    <w:rsid w:val="00F52766"/>
    <w:rsid w:val="00F55D7C"/>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6EAB"/>
    <w:rsid w:val="00FC7414"/>
    <w:rsid w:val="00FD28DA"/>
    <w:rsid w:val="00FD3444"/>
    <w:rsid w:val="00FD3A97"/>
    <w:rsid w:val="00FD798A"/>
    <w:rsid w:val="00FD7F75"/>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32</Pages>
  <Words>7353</Words>
  <Characters>41915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85</cp:revision>
  <cp:lastPrinted>2019-02-25T14:05:00Z</cp:lastPrinted>
  <dcterms:created xsi:type="dcterms:W3CDTF">2024-04-04T14:53:00Z</dcterms:created>
  <dcterms:modified xsi:type="dcterms:W3CDTF">2024-09-25T13:06:00Z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6 %Rel-18%0089%</vt:lpwstr>
  </property>
</Properties>
</file>