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1EF39284"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w:t>
            </w:r>
            <w:r w:rsidR="00D308E0">
              <w:t>8</w:t>
            </w:r>
            <w:r w:rsidR="00CA098F">
              <w:t>.</w:t>
            </w:r>
            <w:r w:rsidR="00606C1E">
              <w:t>1</w:t>
            </w:r>
            <w:r w:rsidR="00CA098F">
              <w:t>.</w:t>
            </w:r>
            <w:r w:rsidR="00D119EC">
              <w:t>0</w:t>
            </w:r>
            <w:r w:rsidR="00CA098F">
              <w:t xml:space="preserve"> </w:t>
            </w:r>
            <w:r w:rsidRPr="00133525">
              <w:rPr>
                <w:sz w:val="32"/>
              </w:rPr>
              <w:t>(</w:t>
            </w:r>
            <w:r w:rsidR="000820DE">
              <w:rPr>
                <w:sz w:val="32"/>
              </w:rPr>
              <w:t>2024</w:t>
            </w:r>
            <w:r w:rsidR="00D119EC">
              <w:rPr>
                <w:sz w:val="32"/>
              </w:rPr>
              <w:t>-</w:t>
            </w:r>
            <w:r w:rsidR="00606C1E">
              <w:rPr>
                <w:sz w:val="32"/>
              </w:rPr>
              <w:t>06</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CA098F">
              <w:rPr>
                <w:noProof/>
                <w:sz w:val="18"/>
              </w:rPr>
              <w:t>4</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36507C9B" w14:textId="689E53E5" w:rsidR="00FE1E08"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170852673" w:history="1">
        <w:r w:rsidR="00FE1E08" w:rsidRPr="00331993">
          <w:rPr>
            <w:rStyle w:val="Hyperlink"/>
            <w:noProof/>
          </w:rPr>
          <w:t>Foreword</w:t>
        </w:r>
        <w:r w:rsidR="00FE1E08">
          <w:rPr>
            <w:noProof/>
            <w:webHidden/>
          </w:rPr>
          <w:tab/>
        </w:r>
        <w:r w:rsidR="00FE1E08">
          <w:rPr>
            <w:noProof/>
            <w:webHidden/>
          </w:rPr>
          <w:fldChar w:fldCharType="begin" w:fldLock="1"/>
        </w:r>
        <w:r w:rsidR="00FE1E08">
          <w:rPr>
            <w:noProof/>
            <w:webHidden/>
          </w:rPr>
          <w:instrText xml:space="preserve"> PAGEREF _Toc170852673 \h </w:instrText>
        </w:r>
        <w:r w:rsidR="00FE1E08">
          <w:rPr>
            <w:noProof/>
            <w:webHidden/>
          </w:rPr>
        </w:r>
        <w:r w:rsidR="00FE1E08">
          <w:rPr>
            <w:noProof/>
            <w:webHidden/>
          </w:rPr>
          <w:fldChar w:fldCharType="separate"/>
        </w:r>
        <w:r w:rsidR="00FE1E08">
          <w:rPr>
            <w:noProof/>
            <w:webHidden/>
          </w:rPr>
          <w:t>5</w:t>
        </w:r>
        <w:r w:rsidR="00FE1E08">
          <w:rPr>
            <w:noProof/>
            <w:webHidden/>
          </w:rPr>
          <w:fldChar w:fldCharType="end"/>
        </w:r>
      </w:hyperlink>
    </w:p>
    <w:p w14:paraId="48C92491" w14:textId="46DE77E5"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74" w:history="1">
        <w:r w:rsidR="00FE1E08" w:rsidRPr="00331993">
          <w:rPr>
            <w:rStyle w:val="Hyperlink"/>
            <w:noProof/>
          </w:rPr>
          <w:t>Introduction</w:t>
        </w:r>
        <w:r w:rsidR="00FE1E08">
          <w:rPr>
            <w:noProof/>
            <w:webHidden/>
          </w:rPr>
          <w:tab/>
        </w:r>
        <w:r w:rsidR="00FE1E08">
          <w:rPr>
            <w:noProof/>
            <w:webHidden/>
          </w:rPr>
          <w:fldChar w:fldCharType="begin" w:fldLock="1"/>
        </w:r>
        <w:r w:rsidR="00FE1E08">
          <w:rPr>
            <w:noProof/>
            <w:webHidden/>
          </w:rPr>
          <w:instrText xml:space="preserve"> PAGEREF _Toc170852674 \h </w:instrText>
        </w:r>
        <w:r w:rsidR="00FE1E08">
          <w:rPr>
            <w:noProof/>
            <w:webHidden/>
          </w:rPr>
        </w:r>
        <w:r w:rsidR="00FE1E08">
          <w:rPr>
            <w:noProof/>
            <w:webHidden/>
          </w:rPr>
          <w:fldChar w:fldCharType="separate"/>
        </w:r>
        <w:r w:rsidR="00FE1E08">
          <w:rPr>
            <w:noProof/>
            <w:webHidden/>
          </w:rPr>
          <w:t>6</w:t>
        </w:r>
        <w:r w:rsidR="00FE1E08">
          <w:rPr>
            <w:noProof/>
            <w:webHidden/>
          </w:rPr>
          <w:fldChar w:fldCharType="end"/>
        </w:r>
      </w:hyperlink>
    </w:p>
    <w:p w14:paraId="678CBBD8" w14:textId="0E1BB1C7"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75" w:history="1">
        <w:r w:rsidR="00FE1E08" w:rsidRPr="00331993">
          <w:rPr>
            <w:rStyle w:val="Hyperlink"/>
            <w:noProof/>
          </w:rPr>
          <w:t>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Scope</w:t>
        </w:r>
        <w:r w:rsidR="00FE1E08">
          <w:rPr>
            <w:noProof/>
            <w:webHidden/>
          </w:rPr>
          <w:tab/>
        </w:r>
        <w:r w:rsidR="00FE1E08">
          <w:rPr>
            <w:noProof/>
            <w:webHidden/>
          </w:rPr>
          <w:fldChar w:fldCharType="begin" w:fldLock="1"/>
        </w:r>
        <w:r w:rsidR="00FE1E08">
          <w:rPr>
            <w:noProof/>
            <w:webHidden/>
          </w:rPr>
          <w:instrText xml:space="preserve"> PAGEREF _Toc170852675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1D0F4043" w14:textId="75C290A1"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76" w:history="1">
        <w:r w:rsidR="00FE1E08" w:rsidRPr="00331993">
          <w:rPr>
            <w:rStyle w:val="Hyperlink"/>
            <w:noProof/>
          </w:rPr>
          <w:t>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References</w:t>
        </w:r>
        <w:r w:rsidR="00FE1E08">
          <w:rPr>
            <w:noProof/>
            <w:webHidden/>
          </w:rPr>
          <w:tab/>
        </w:r>
        <w:r w:rsidR="00FE1E08">
          <w:rPr>
            <w:noProof/>
            <w:webHidden/>
          </w:rPr>
          <w:fldChar w:fldCharType="begin" w:fldLock="1"/>
        </w:r>
        <w:r w:rsidR="00FE1E08">
          <w:rPr>
            <w:noProof/>
            <w:webHidden/>
          </w:rPr>
          <w:instrText xml:space="preserve"> PAGEREF _Toc170852676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6D21084E" w14:textId="57EE1E0E"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77" w:history="1">
        <w:r w:rsidR="00FE1E08" w:rsidRPr="00331993">
          <w:rPr>
            <w:rStyle w:val="Hyperlink"/>
            <w:noProof/>
          </w:rPr>
          <w:t>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Definitions of terms, symbols and abbreviations</w:t>
        </w:r>
        <w:r w:rsidR="00FE1E08">
          <w:rPr>
            <w:noProof/>
            <w:webHidden/>
          </w:rPr>
          <w:tab/>
        </w:r>
        <w:r w:rsidR="00FE1E08">
          <w:rPr>
            <w:noProof/>
            <w:webHidden/>
          </w:rPr>
          <w:fldChar w:fldCharType="begin" w:fldLock="1"/>
        </w:r>
        <w:r w:rsidR="00FE1E08">
          <w:rPr>
            <w:noProof/>
            <w:webHidden/>
          </w:rPr>
          <w:instrText xml:space="preserve"> PAGEREF _Toc170852677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7487A7E" w14:textId="5A62B1F2"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78" w:history="1">
        <w:r w:rsidR="00FE1E08" w:rsidRPr="00331993">
          <w:rPr>
            <w:rStyle w:val="Hyperlink"/>
            <w:noProof/>
          </w:rPr>
          <w:t>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Terms</w:t>
        </w:r>
        <w:r w:rsidR="00FE1E08">
          <w:rPr>
            <w:noProof/>
            <w:webHidden/>
          </w:rPr>
          <w:tab/>
        </w:r>
        <w:r w:rsidR="00FE1E08">
          <w:rPr>
            <w:noProof/>
            <w:webHidden/>
          </w:rPr>
          <w:fldChar w:fldCharType="begin" w:fldLock="1"/>
        </w:r>
        <w:r w:rsidR="00FE1E08">
          <w:rPr>
            <w:noProof/>
            <w:webHidden/>
          </w:rPr>
          <w:instrText xml:space="preserve"> PAGEREF _Toc170852678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2900BD1" w14:textId="77AF6B9B"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79" w:history="1">
        <w:r w:rsidR="00FE1E08" w:rsidRPr="00331993">
          <w:rPr>
            <w:rStyle w:val="Hyperlink"/>
            <w:noProof/>
          </w:rPr>
          <w:t>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Symbols</w:t>
        </w:r>
        <w:r w:rsidR="00FE1E08">
          <w:rPr>
            <w:noProof/>
            <w:webHidden/>
          </w:rPr>
          <w:tab/>
        </w:r>
        <w:r w:rsidR="00FE1E08">
          <w:rPr>
            <w:noProof/>
            <w:webHidden/>
          </w:rPr>
          <w:fldChar w:fldCharType="begin" w:fldLock="1"/>
        </w:r>
        <w:r w:rsidR="00FE1E08">
          <w:rPr>
            <w:noProof/>
            <w:webHidden/>
          </w:rPr>
          <w:instrText xml:space="preserve"> PAGEREF _Toc170852679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0B2214D0" w14:textId="3FB6A7A0"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0" w:history="1">
        <w:r w:rsidR="00FE1E08" w:rsidRPr="00331993">
          <w:rPr>
            <w:rStyle w:val="Hyperlink"/>
            <w:noProof/>
          </w:rPr>
          <w:t>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Abbreviations</w:t>
        </w:r>
        <w:r w:rsidR="00FE1E08">
          <w:rPr>
            <w:noProof/>
            <w:webHidden/>
          </w:rPr>
          <w:tab/>
        </w:r>
        <w:r w:rsidR="00FE1E08">
          <w:rPr>
            <w:noProof/>
            <w:webHidden/>
          </w:rPr>
          <w:fldChar w:fldCharType="begin" w:fldLock="1"/>
        </w:r>
        <w:r w:rsidR="00FE1E08">
          <w:rPr>
            <w:noProof/>
            <w:webHidden/>
          </w:rPr>
          <w:instrText xml:space="preserve"> PAGEREF _Toc170852680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358538C5" w14:textId="6A817E36"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81" w:history="1">
        <w:r w:rsidR="00FE1E08" w:rsidRPr="00331993">
          <w:rPr>
            <w:rStyle w:val="Hyperlink"/>
            <w:noProof/>
          </w:rPr>
          <w:t>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Overview</w:t>
        </w:r>
        <w:r w:rsidR="00FE1E08">
          <w:rPr>
            <w:noProof/>
            <w:webHidden/>
          </w:rPr>
          <w:tab/>
        </w:r>
        <w:r w:rsidR="00FE1E08">
          <w:rPr>
            <w:noProof/>
            <w:webHidden/>
          </w:rPr>
          <w:fldChar w:fldCharType="begin" w:fldLock="1"/>
        </w:r>
        <w:r w:rsidR="00FE1E08">
          <w:rPr>
            <w:noProof/>
            <w:webHidden/>
          </w:rPr>
          <w:instrText xml:space="preserve"> PAGEREF _Toc170852681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52DFA2CD" w14:textId="7DBC23BA"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2" w:history="1">
        <w:r w:rsidR="00FE1E08" w:rsidRPr="00331993">
          <w:rPr>
            <w:rStyle w:val="Hyperlink"/>
            <w:noProof/>
          </w:rPr>
          <w:t>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_Toc170852682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68756604" w14:textId="114A2616"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3" w:history="1">
        <w:r w:rsidR="00FE1E08" w:rsidRPr="00331993">
          <w:rPr>
            <w:rStyle w:val="Hyperlink"/>
            <w:noProof/>
          </w:rPr>
          <w:t>4.2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Background</w:t>
        </w:r>
        <w:r w:rsidR="00FE1E08">
          <w:rPr>
            <w:noProof/>
            <w:webHidden/>
          </w:rPr>
          <w:tab/>
        </w:r>
        <w:r w:rsidR="00FE1E08">
          <w:rPr>
            <w:noProof/>
            <w:webHidden/>
          </w:rPr>
          <w:fldChar w:fldCharType="begin" w:fldLock="1"/>
        </w:r>
        <w:r w:rsidR="00FE1E08">
          <w:rPr>
            <w:noProof/>
            <w:webHidden/>
          </w:rPr>
          <w:instrText xml:space="preserve"> PAGEREF _Toc170852683 \h </w:instrText>
        </w:r>
        <w:r w:rsidR="00FE1E08">
          <w:rPr>
            <w:noProof/>
            <w:webHidden/>
          </w:rPr>
        </w:r>
        <w:r w:rsidR="00FE1E08">
          <w:rPr>
            <w:noProof/>
            <w:webHidden/>
          </w:rPr>
          <w:fldChar w:fldCharType="separate"/>
        </w:r>
        <w:r w:rsidR="00FE1E08">
          <w:rPr>
            <w:noProof/>
            <w:webHidden/>
          </w:rPr>
          <w:t>10</w:t>
        </w:r>
        <w:r w:rsidR="00FE1E08">
          <w:rPr>
            <w:noProof/>
            <w:webHidden/>
          </w:rPr>
          <w:fldChar w:fldCharType="end"/>
        </w:r>
      </w:hyperlink>
    </w:p>
    <w:p w14:paraId="7AD79598" w14:textId="14EB6C71"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84" w:history="1">
        <w:r w:rsidR="00FE1E08" w:rsidRPr="00331993">
          <w:rPr>
            <w:rStyle w:val="Hyperlink"/>
            <w:noProof/>
          </w:rPr>
          <w:t>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_Toc170852684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3B92E8DF" w14:textId="2DB20271"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5" w:history="1">
        <w:r w:rsidR="00FE1E08" w:rsidRPr="00331993">
          <w:rPr>
            <w:rStyle w:val="Hyperlink"/>
            <w:noProof/>
          </w:rPr>
          <w:t>5.1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_Toc170852685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0DFC8835" w14:textId="56F155A5"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6" w:history="1">
        <w:r w:rsidR="00FE1E08" w:rsidRPr="00331993">
          <w:rPr>
            <w:rStyle w:val="Hyperlink"/>
            <w:noProof/>
          </w:rPr>
          <w:t>5.2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_Toc170852686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2C0220E3" w14:textId="20F28FB4"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87" w:history="1">
        <w:r w:rsidR="00FE1E08" w:rsidRPr="00331993">
          <w:rPr>
            <w:rStyle w:val="Hyperlink"/>
            <w:noProof/>
          </w:rPr>
          <w:t>5.2.1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_Toc170852687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68B470D1" w14:textId="376ED40C"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88" w:history="1">
        <w:r w:rsidR="00FE1E08" w:rsidRPr="00331993">
          <w:rPr>
            <w:rStyle w:val="Hyperlink"/>
            <w:noProof/>
          </w:rPr>
          <w:t>5.2.2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_Toc170852688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6D58DF49" w14:textId="32B8EC77"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89" w:history="1">
        <w:r w:rsidR="00FE1E08" w:rsidRPr="00331993">
          <w:rPr>
            <w:rStyle w:val="Hyperlink"/>
            <w:noProof/>
          </w:rPr>
          <w:t>5.3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Exposed coordinated recovery requirements</w:t>
        </w:r>
        <w:r w:rsidR="00FE1E08">
          <w:rPr>
            <w:noProof/>
            <w:webHidden/>
          </w:rPr>
          <w:tab/>
        </w:r>
        <w:r w:rsidR="00FE1E08">
          <w:rPr>
            <w:noProof/>
            <w:webHidden/>
          </w:rPr>
          <w:fldChar w:fldCharType="begin" w:fldLock="1"/>
        </w:r>
        <w:r w:rsidR="00FE1E08">
          <w:rPr>
            <w:noProof/>
            <w:webHidden/>
          </w:rPr>
          <w:instrText xml:space="preserve"> PAGEREF _Toc170852689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057AD9CD" w14:textId="28FC6F28"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0" w:history="1">
        <w:r w:rsidR="00FE1E08" w:rsidRPr="00331993">
          <w:rPr>
            <w:rStyle w:val="Hyperlink"/>
            <w:noProof/>
          </w:rPr>
          <w:t>5.3.1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_Toc170852690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55023EB3" w14:textId="3CAE9D1A"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1" w:history="1">
        <w:r w:rsidR="00FE1E08" w:rsidRPr="00331993">
          <w:rPr>
            <w:rStyle w:val="Hyperlink"/>
            <w:noProof/>
          </w:rPr>
          <w:t>5.3.2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_Toc170852691 \h </w:instrText>
        </w:r>
        <w:r w:rsidR="00FE1E08">
          <w:rPr>
            <w:noProof/>
            <w:webHidden/>
          </w:rPr>
        </w:r>
        <w:r w:rsidR="00FE1E08">
          <w:rPr>
            <w:noProof/>
            <w:webHidden/>
          </w:rPr>
          <w:fldChar w:fldCharType="separate"/>
        </w:r>
        <w:r w:rsidR="00FE1E08">
          <w:rPr>
            <w:noProof/>
            <w:webHidden/>
          </w:rPr>
          <w:t>13</w:t>
        </w:r>
        <w:r w:rsidR="00FE1E08">
          <w:rPr>
            <w:noProof/>
            <w:webHidden/>
          </w:rPr>
          <w:fldChar w:fldCharType="end"/>
        </w:r>
      </w:hyperlink>
    </w:p>
    <w:p w14:paraId="522C3FD4" w14:textId="4DAA3B4E"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692" w:history="1">
        <w:r w:rsidR="00FE1E08" w:rsidRPr="00331993">
          <w:rPr>
            <w:rStyle w:val="Hyperlink"/>
            <w:noProof/>
          </w:rPr>
          <w:t>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Informational model definitions</w:t>
        </w:r>
        <w:r w:rsidR="00FE1E08">
          <w:rPr>
            <w:noProof/>
            <w:webHidden/>
          </w:rPr>
          <w:tab/>
        </w:r>
        <w:r w:rsidR="00FE1E08">
          <w:rPr>
            <w:noProof/>
            <w:webHidden/>
          </w:rPr>
          <w:fldChar w:fldCharType="begin" w:fldLock="1"/>
        </w:r>
        <w:r w:rsidR="00FE1E08">
          <w:rPr>
            <w:noProof/>
            <w:webHidden/>
          </w:rPr>
          <w:instrText xml:space="preserve"> PAGEREF _Toc170852692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69989F3" w14:textId="0D4D2DB5"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93" w:history="1">
        <w:r w:rsidR="00FE1E08" w:rsidRPr="00331993">
          <w:rPr>
            <w:rStyle w:val="Hyperlink"/>
            <w:rFonts w:eastAsia="SimSun"/>
            <w:noProof/>
          </w:rPr>
          <w:t>6.1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Imported and associated information</w:t>
        </w:r>
        <w:r w:rsidR="00FE1E08">
          <w:rPr>
            <w:noProof/>
            <w:webHidden/>
          </w:rPr>
          <w:tab/>
        </w:r>
        <w:r w:rsidR="00FE1E08">
          <w:rPr>
            <w:noProof/>
            <w:webHidden/>
          </w:rPr>
          <w:fldChar w:fldCharType="begin" w:fldLock="1"/>
        </w:r>
        <w:r w:rsidR="00FE1E08">
          <w:rPr>
            <w:noProof/>
            <w:webHidden/>
          </w:rPr>
          <w:instrText xml:space="preserve"> PAGEREF _Toc170852693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B4DF243" w14:textId="4FEA52A8"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4" w:history="1">
        <w:r w:rsidR="00FE1E08" w:rsidRPr="00331993">
          <w:rPr>
            <w:rStyle w:val="Hyperlink"/>
            <w:noProof/>
          </w:rPr>
          <w:t>6.1.1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Imported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_Toc170852694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853DD05" w14:textId="663EB831"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5" w:history="1">
        <w:r w:rsidR="00FE1E08" w:rsidRPr="00331993">
          <w:rPr>
            <w:rStyle w:val="Hyperlink"/>
            <w:noProof/>
          </w:rPr>
          <w:t>6.1.2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Associated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_Toc170852695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452B2C7" w14:textId="70B733B3"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96" w:history="1">
        <w:r w:rsidR="00FE1E08" w:rsidRPr="00331993">
          <w:rPr>
            <w:rStyle w:val="Hyperlink"/>
            <w:rFonts w:eastAsia="SimSun"/>
            <w:noProof/>
          </w:rPr>
          <w:t>6.2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diagrams</w:t>
        </w:r>
        <w:r w:rsidR="00FE1E08">
          <w:rPr>
            <w:noProof/>
            <w:webHidden/>
          </w:rPr>
          <w:tab/>
        </w:r>
        <w:r w:rsidR="00FE1E08">
          <w:rPr>
            <w:noProof/>
            <w:webHidden/>
          </w:rPr>
          <w:fldChar w:fldCharType="begin" w:fldLock="1"/>
        </w:r>
        <w:r w:rsidR="00FE1E08">
          <w:rPr>
            <w:noProof/>
            <w:webHidden/>
          </w:rPr>
          <w:instrText xml:space="preserve"> PAGEREF _Toc170852696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3A14B58" w14:textId="6ACA9C40"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7" w:history="1">
        <w:r w:rsidR="00FE1E08" w:rsidRPr="00331993">
          <w:rPr>
            <w:rStyle w:val="Hyperlink"/>
            <w:noProof/>
          </w:rPr>
          <w:t>6.2.1      Relationships</w:t>
        </w:r>
        <w:r w:rsidR="00FE1E08">
          <w:rPr>
            <w:noProof/>
            <w:webHidden/>
          </w:rPr>
          <w:tab/>
        </w:r>
        <w:r w:rsidR="00FE1E08">
          <w:rPr>
            <w:noProof/>
            <w:webHidden/>
          </w:rPr>
          <w:fldChar w:fldCharType="begin" w:fldLock="1"/>
        </w:r>
        <w:r w:rsidR="00FE1E08">
          <w:rPr>
            <w:noProof/>
            <w:webHidden/>
          </w:rPr>
          <w:instrText xml:space="preserve"> PAGEREF _Toc170852697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DD43AA6" w14:textId="534CDAC9"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698" w:history="1">
        <w:r w:rsidR="00FE1E08" w:rsidRPr="00331993">
          <w:rPr>
            <w:rStyle w:val="Hyperlink"/>
            <w:noProof/>
          </w:rPr>
          <w:t>6.2.2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Inheritance</w:t>
        </w:r>
        <w:r w:rsidR="00FE1E08">
          <w:rPr>
            <w:noProof/>
            <w:webHidden/>
          </w:rPr>
          <w:tab/>
        </w:r>
        <w:r w:rsidR="00FE1E08">
          <w:rPr>
            <w:noProof/>
            <w:webHidden/>
          </w:rPr>
          <w:fldChar w:fldCharType="begin" w:fldLock="1"/>
        </w:r>
        <w:r w:rsidR="00FE1E08">
          <w:rPr>
            <w:noProof/>
            <w:webHidden/>
          </w:rPr>
          <w:instrText xml:space="preserve"> PAGEREF _Toc170852698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71DAB750" w14:textId="30D745F2"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699" w:history="1">
        <w:r w:rsidR="00FE1E08" w:rsidRPr="00331993">
          <w:rPr>
            <w:rStyle w:val="Hyperlink"/>
            <w:rFonts w:eastAsia="SimSun"/>
            <w:noProof/>
          </w:rPr>
          <w:t>6.3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definitions</w:t>
        </w:r>
        <w:r w:rsidR="00FE1E08">
          <w:rPr>
            <w:noProof/>
            <w:webHidden/>
          </w:rPr>
          <w:tab/>
        </w:r>
        <w:r w:rsidR="00FE1E08">
          <w:rPr>
            <w:noProof/>
            <w:webHidden/>
          </w:rPr>
          <w:fldChar w:fldCharType="begin" w:fldLock="1"/>
        </w:r>
        <w:r w:rsidR="00FE1E08">
          <w:rPr>
            <w:noProof/>
            <w:webHidden/>
          </w:rPr>
          <w:instrText xml:space="preserve"> PAGEREF _Toc170852699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6EB75D10" w14:textId="771F5201"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00" w:history="1">
        <w:r w:rsidR="00FE1E08" w:rsidRPr="00331993">
          <w:rPr>
            <w:rStyle w:val="Hyperlink"/>
            <w:noProof/>
          </w:rPr>
          <w:t>6.3.1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OutageAndRecoveryInfo</w:t>
        </w:r>
        <w:r w:rsidR="00FE1E08">
          <w:rPr>
            <w:noProof/>
            <w:webHidden/>
          </w:rPr>
          <w:tab/>
        </w:r>
        <w:r w:rsidR="00FE1E08">
          <w:rPr>
            <w:noProof/>
            <w:webHidden/>
          </w:rPr>
          <w:fldChar w:fldCharType="begin" w:fldLock="1"/>
        </w:r>
        <w:r w:rsidR="00FE1E08">
          <w:rPr>
            <w:noProof/>
            <w:webHidden/>
          </w:rPr>
          <w:instrText xml:space="preserve"> PAGEREF _Toc170852700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0B7A2953" w14:textId="2E523361"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01" w:history="1">
        <w:r w:rsidR="00FE1E08" w:rsidRPr="00331993">
          <w:rPr>
            <w:rStyle w:val="Hyperlink"/>
            <w:noProof/>
          </w:rPr>
          <w:t>6.3.2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EnergyServiceLocation  &lt;&lt;datatype&gt;&gt;</w:t>
        </w:r>
        <w:r w:rsidR="00FE1E08">
          <w:rPr>
            <w:noProof/>
            <w:webHidden/>
          </w:rPr>
          <w:tab/>
        </w:r>
        <w:r w:rsidR="00FE1E08">
          <w:rPr>
            <w:noProof/>
            <w:webHidden/>
          </w:rPr>
          <w:fldChar w:fldCharType="begin" w:fldLock="1"/>
        </w:r>
        <w:r w:rsidR="00FE1E08">
          <w:rPr>
            <w:noProof/>
            <w:webHidden/>
          </w:rPr>
          <w:instrText xml:space="preserve"> PAGEREF _Toc170852701 \h </w:instrText>
        </w:r>
        <w:r w:rsidR="00FE1E08">
          <w:rPr>
            <w:noProof/>
            <w:webHidden/>
          </w:rPr>
        </w:r>
        <w:r w:rsidR="00FE1E08">
          <w:rPr>
            <w:noProof/>
            <w:webHidden/>
          </w:rPr>
          <w:fldChar w:fldCharType="separate"/>
        </w:r>
        <w:r w:rsidR="00FE1E08">
          <w:rPr>
            <w:noProof/>
            <w:webHidden/>
          </w:rPr>
          <w:t>17</w:t>
        </w:r>
        <w:r w:rsidR="00FE1E08">
          <w:rPr>
            <w:noProof/>
            <w:webHidden/>
          </w:rPr>
          <w:fldChar w:fldCharType="end"/>
        </w:r>
      </w:hyperlink>
    </w:p>
    <w:p w14:paraId="68900807" w14:textId="4DADE527"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02" w:history="1">
        <w:r w:rsidR="00FE1E08" w:rsidRPr="00331993">
          <w:rPr>
            <w:rStyle w:val="Hyperlink"/>
            <w:noProof/>
          </w:rPr>
          <w:t>6.3.3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eastAsia="zh-CN"/>
          </w:rPr>
          <w:t>DsoThresholdMonitor</w:t>
        </w:r>
        <w:r w:rsidR="00FE1E08">
          <w:rPr>
            <w:noProof/>
            <w:webHidden/>
          </w:rPr>
          <w:tab/>
        </w:r>
        <w:r w:rsidR="00FE1E08">
          <w:rPr>
            <w:noProof/>
            <w:webHidden/>
          </w:rPr>
          <w:fldChar w:fldCharType="begin" w:fldLock="1"/>
        </w:r>
        <w:r w:rsidR="00FE1E08">
          <w:rPr>
            <w:noProof/>
            <w:webHidden/>
          </w:rPr>
          <w:instrText xml:space="preserve"> PAGEREF _Toc170852702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890DB31" w14:textId="525D0360"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03" w:history="1">
        <w:r w:rsidR="00FE1E08" w:rsidRPr="00331993">
          <w:rPr>
            <w:rStyle w:val="Hyperlink"/>
            <w:rFonts w:eastAsia="SimSun"/>
            <w:noProof/>
          </w:rPr>
          <w:t>6.4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Attribute definitions</w:t>
        </w:r>
        <w:r w:rsidR="00FE1E08">
          <w:rPr>
            <w:noProof/>
            <w:webHidden/>
          </w:rPr>
          <w:tab/>
        </w:r>
        <w:r w:rsidR="00FE1E08">
          <w:rPr>
            <w:noProof/>
            <w:webHidden/>
          </w:rPr>
          <w:fldChar w:fldCharType="begin" w:fldLock="1"/>
        </w:r>
        <w:r w:rsidR="00FE1E08">
          <w:rPr>
            <w:noProof/>
            <w:webHidden/>
          </w:rPr>
          <w:instrText xml:space="preserve"> PAGEREF _Toc170852703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6835E128" w14:textId="46A57521"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04" w:history="1">
        <w:r w:rsidR="00FE1E08" w:rsidRPr="00331993">
          <w:rPr>
            <w:rStyle w:val="Hyperlink"/>
            <w:noProof/>
            <w:lang w:val="en-US"/>
          </w:rPr>
          <w:t>6.4.1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rPr>
          <w:t>Attribute properties</w:t>
        </w:r>
        <w:r w:rsidR="00FE1E08">
          <w:rPr>
            <w:noProof/>
            <w:webHidden/>
          </w:rPr>
          <w:tab/>
        </w:r>
        <w:r w:rsidR="00FE1E08">
          <w:rPr>
            <w:noProof/>
            <w:webHidden/>
          </w:rPr>
          <w:fldChar w:fldCharType="begin" w:fldLock="1"/>
        </w:r>
        <w:r w:rsidR="00FE1E08">
          <w:rPr>
            <w:noProof/>
            <w:webHidden/>
          </w:rPr>
          <w:instrText xml:space="preserve"> PAGEREF _Toc170852704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60BAD32" w14:textId="4C5C1316"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05" w:history="1">
        <w:r w:rsidR="00FE1E08" w:rsidRPr="00331993">
          <w:rPr>
            <w:rStyle w:val="Hyperlink"/>
            <w:rFonts w:eastAsia="SimSun"/>
            <w:noProof/>
          </w:rPr>
          <w:t>6.5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Performance Measurements and KPIs for NSOEU</w:t>
        </w:r>
        <w:r w:rsidR="00FE1E08">
          <w:rPr>
            <w:noProof/>
            <w:webHidden/>
          </w:rPr>
          <w:tab/>
        </w:r>
        <w:r w:rsidR="00FE1E08">
          <w:rPr>
            <w:noProof/>
            <w:webHidden/>
          </w:rPr>
          <w:fldChar w:fldCharType="begin" w:fldLock="1"/>
        </w:r>
        <w:r w:rsidR="00FE1E08">
          <w:rPr>
            <w:noProof/>
            <w:webHidden/>
          </w:rPr>
          <w:instrText xml:space="preserve"> PAGEREF _Toc170852705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3900460F" w14:textId="0FE496AD"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06" w:history="1">
        <w:r w:rsidR="00FE1E08" w:rsidRPr="00331993">
          <w:rPr>
            <w:rStyle w:val="Hyperlink"/>
            <w:noProof/>
          </w:rPr>
          <w:t>6.6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Common notifications</w:t>
        </w:r>
        <w:r w:rsidR="00FE1E08">
          <w:rPr>
            <w:noProof/>
            <w:webHidden/>
          </w:rPr>
          <w:tab/>
        </w:r>
        <w:r w:rsidR="00FE1E08">
          <w:rPr>
            <w:noProof/>
            <w:webHidden/>
          </w:rPr>
          <w:fldChar w:fldCharType="begin" w:fldLock="1"/>
        </w:r>
        <w:r w:rsidR="00FE1E08">
          <w:rPr>
            <w:noProof/>
            <w:webHidden/>
          </w:rPr>
          <w:instrText xml:space="preserve"> PAGEREF _Toc170852706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A8C80B1" w14:textId="6333D63B"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07" w:history="1">
        <w:r w:rsidR="00FE1E08" w:rsidRPr="00331993">
          <w:rPr>
            <w:rStyle w:val="Hyperlink"/>
            <w:noProof/>
          </w:rPr>
          <w:t>7</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Stage 3 definitions</w:t>
        </w:r>
        <w:r w:rsidR="00FE1E08">
          <w:rPr>
            <w:noProof/>
            <w:webHidden/>
          </w:rPr>
          <w:tab/>
        </w:r>
        <w:r w:rsidR="00FE1E08">
          <w:rPr>
            <w:noProof/>
            <w:webHidden/>
          </w:rPr>
          <w:fldChar w:fldCharType="begin" w:fldLock="1"/>
        </w:r>
        <w:r w:rsidR="00FE1E08">
          <w:rPr>
            <w:noProof/>
            <w:webHidden/>
          </w:rPr>
          <w:instrText xml:space="preserve"> PAGEREF _Toc170852707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B31FEEF" w14:textId="100B7BBB"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08" w:history="1">
        <w:r w:rsidR="00FE1E08" w:rsidRPr="00331993">
          <w:rPr>
            <w:rStyle w:val="Hyperlink"/>
            <w:noProof/>
          </w:rPr>
          <w:t>7.1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OpenAPI document for DSO NRM</w:t>
        </w:r>
        <w:r w:rsidR="00FE1E08">
          <w:rPr>
            <w:noProof/>
            <w:webHidden/>
          </w:rPr>
          <w:tab/>
        </w:r>
        <w:r w:rsidR="00FE1E08">
          <w:rPr>
            <w:noProof/>
            <w:webHidden/>
          </w:rPr>
          <w:fldChar w:fldCharType="begin" w:fldLock="1"/>
        </w:r>
        <w:r w:rsidR="00FE1E08">
          <w:rPr>
            <w:noProof/>
            <w:webHidden/>
          </w:rPr>
          <w:instrText xml:space="preserve"> PAGEREF _Toc170852708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280E0199" w14:textId="5CA83182"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09" w:history="1">
        <w:r w:rsidR="00FE1E08" w:rsidRPr="00331993">
          <w:rPr>
            <w:rStyle w:val="Hyperlink"/>
            <w:noProof/>
          </w:rPr>
          <w:t>Annex A (informative):  Procedures</w:t>
        </w:r>
        <w:r w:rsidR="00FE1E08">
          <w:rPr>
            <w:noProof/>
            <w:webHidden/>
          </w:rPr>
          <w:tab/>
        </w:r>
        <w:r w:rsidR="00FE1E08">
          <w:rPr>
            <w:noProof/>
            <w:webHidden/>
          </w:rPr>
          <w:fldChar w:fldCharType="begin" w:fldLock="1"/>
        </w:r>
        <w:r w:rsidR="00FE1E08">
          <w:rPr>
            <w:noProof/>
            <w:webHidden/>
          </w:rPr>
          <w:instrText xml:space="preserve"> PAGEREF _Toc170852709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C601E34" w14:textId="095AAE20"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10" w:history="1">
        <w:r w:rsidR="00FE1E08" w:rsidRPr="00331993">
          <w:rPr>
            <w:rStyle w:val="Hyperlink"/>
            <w:noProof/>
          </w:rPr>
          <w:t>A.1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_Toc170852710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4E737FA4" w14:textId="19A66BB0"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11" w:history="1">
        <w:r w:rsidR="00FE1E08" w:rsidRPr="00331993">
          <w:rPr>
            <w:rStyle w:val="Hyperlink"/>
            <w:noProof/>
          </w:rPr>
          <w:t>A.1.1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non-split gNB</w:t>
        </w:r>
        <w:r w:rsidR="00FE1E08">
          <w:rPr>
            <w:noProof/>
            <w:webHidden/>
          </w:rPr>
          <w:tab/>
        </w:r>
        <w:r w:rsidR="00FE1E08">
          <w:rPr>
            <w:noProof/>
            <w:webHidden/>
          </w:rPr>
          <w:fldChar w:fldCharType="begin" w:fldLock="1"/>
        </w:r>
        <w:r w:rsidR="00FE1E08">
          <w:rPr>
            <w:noProof/>
            <w:webHidden/>
          </w:rPr>
          <w:instrText xml:space="preserve"> PAGEREF _Toc170852711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FF48CBF" w14:textId="3B50C819"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12" w:history="1">
        <w:r w:rsidR="00FE1E08" w:rsidRPr="00331993">
          <w:rPr>
            <w:rStyle w:val="Hyperlink"/>
            <w:noProof/>
          </w:rPr>
          <w:t>A.1.2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split gNB</w:t>
        </w:r>
        <w:r w:rsidR="00FE1E08">
          <w:rPr>
            <w:noProof/>
            <w:webHidden/>
          </w:rPr>
          <w:tab/>
        </w:r>
        <w:r w:rsidR="00FE1E08">
          <w:rPr>
            <w:noProof/>
            <w:webHidden/>
          </w:rPr>
          <w:fldChar w:fldCharType="begin" w:fldLock="1"/>
        </w:r>
        <w:r w:rsidR="00FE1E08">
          <w:rPr>
            <w:noProof/>
            <w:webHidden/>
          </w:rPr>
          <w:instrText xml:space="preserve"> PAGEREF _Toc170852712 \h </w:instrText>
        </w:r>
        <w:r w:rsidR="00FE1E08">
          <w:rPr>
            <w:noProof/>
            <w:webHidden/>
          </w:rPr>
        </w:r>
        <w:r w:rsidR="00FE1E08">
          <w:rPr>
            <w:noProof/>
            <w:webHidden/>
          </w:rPr>
          <w:fldChar w:fldCharType="separate"/>
        </w:r>
        <w:r w:rsidR="00FE1E08">
          <w:rPr>
            <w:noProof/>
            <w:webHidden/>
          </w:rPr>
          <w:t>32</w:t>
        </w:r>
        <w:r w:rsidR="00FE1E08">
          <w:rPr>
            <w:noProof/>
            <w:webHidden/>
          </w:rPr>
          <w:fldChar w:fldCharType="end"/>
        </w:r>
      </w:hyperlink>
    </w:p>
    <w:p w14:paraId="23C850E2" w14:textId="1242810B"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13" w:history="1">
        <w:r w:rsidR="00FE1E08" w:rsidRPr="00331993">
          <w:rPr>
            <w:rStyle w:val="Hyperlink"/>
            <w:noProof/>
          </w:rPr>
          <w:t>A.2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 utility and telecommunication coordinated rapid recovery of energy service procedure</w:t>
        </w:r>
        <w:r w:rsidR="00FE1E08">
          <w:rPr>
            <w:noProof/>
            <w:webHidden/>
          </w:rPr>
          <w:tab/>
        </w:r>
        <w:r w:rsidR="00FE1E08">
          <w:rPr>
            <w:noProof/>
            <w:webHidden/>
          </w:rPr>
          <w:fldChar w:fldCharType="begin" w:fldLock="1"/>
        </w:r>
        <w:r w:rsidR="00FE1E08">
          <w:rPr>
            <w:noProof/>
            <w:webHidden/>
          </w:rPr>
          <w:instrText xml:space="preserve"> PAGEREF _Toc170852713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56D3AB3E" w14:textId="577ED436"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14" w:history="1">
        <w:r w:rsidR="00FE1E08" w:rsidRPr="00331993">
          <w:rPr>
            <w:rStyle w:val="Hyperlink"/>
            <w:noProof/>
          </w:rPr>
          <w:t>A.2.1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_Toc170852714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115D4BC2" w14:textId="4665A457" w:rsidR="00FE1E08" w:rsidRDefault="00201319">
      <w:pPr>
        <w:pStyle w:val="TOC3"/>
        <w:rPr>
          <w:rFonts w:asciiTheme="minorHAnsi" w:eastAsiaTheme="minorEastAsia" w:hAnsiTheme="minorHAnsi" w:cstheme="minorBidi"/>
          <w:noProof/>
          <w:kern w:val="2"/>
          <w:sz w:val="24"/>
          <w:szCs w:val="24"/>
          <w:lang w:eastAsia="en-GB"/>
          <w14:ligatures w14:val="standardContextual"/>
        </w:rPr>
      </w:pPr>
      <w:hyperlink w:anchor="_Toc170852715" w:history="1">
        <w:r w:rsidR="00FE1E08" w:rsidRPr="00331993">
          <w:rPr>
            <w:rStyle w:val="Hyperlink"/>
            <w:noProof/>
          </w:rPr>
          <w:t>A.2.2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Signal flow</w:t>
        </w:r>
        <w:r w:rsidR="00FE1E08">
          <w:rPr>
            <w:noProof/>
            <w:webHidden/>
          </w:rPr>
          <w:tab/>
        </w:r>
        <w:r w:rsidR="00FE1E08">
          <w:rPr>
            <w:noProof/>
            <w:webHidden/>
          </w:rPr>
          <w:fldChar w:fldCharType="begin" w:fldLock="1"/>
        </w:r>
        <w:r w:rsidR="00FE1E08">
          <w:rPr>
            <w:noProof/>
            <w:webHidden/>
          </w:rPr>
          <w:instrText xml:space="preserve"> PAGEREF _Toc170852715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433009F9" w14:textId="7E46C64F"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16" w:history="1">
        <w:r w:rsidR="00FE1E08" w:rsidRPr="00331993">
          <w:rPr>
            <w:rStyle w:val="Hyperlink"/>
            <w:noProof/>
          </w:rPr>
          <w:t>Annex B (informative): Coordinated energy service recovery business relationship model</w:t>
        </w:r>
        <w:r w:rsidR="00FE1E08">
          <w:rPr>
            <w:noProof/>
            <w:webHidden/>
          </w:rPr>
          <w:tab/>
        </w:r>
        <w:r w:rsidR="00FE1E08">
          <w:rPr>
            <w:noProof/>
            <w:webHidden/>
          </w:rPr>
          <w:fldChar w:fldCharType="begin" w:fldLock="1"/>
        </w:r>
        <w:r w:rsidR="00FE1E08">
          <w:rPr>
            <w:noProof/>
            <w:webHidden/>
          </w:rPr>
          <w:instrText xml:space="preserve"> PAGEREF _Toc170852716 \h </w:instrText>
        </w:r>
        <w:r w:rsidR="00FE1E08">
          <w:rPr>
            <w:noProof/>
            <w:webHidden/>
          </w:rPr>
        </w:r>
        <w:r w:rsidR="00FE1E08">
          <w:rPr>
            <w:noProof/>
            <w:webHidden/>
          </w:rPr>
          <w:fldChar w:fldCharType="separate"/>
        </w:r>
        <w:r w:rsidR="00FE1E08">
          <w:rPr>
            <w:noProof/>
            <w:webHidden/>
          </w:rPr>
          <w:t>44</w:t>
        </w:r>
        <w:r w:rsidR="00FE1E08">
          <w:rPr>
            <w:noProof/>
            <w:webHidden/>
          </w:rPr>
          <w:fldChar w:fldCharType="end"/>
        </w:r>
      </w:hyperlink>
    </w:p>
    <w:p w14:paraId="24FB6DA6" w14:textId="565046BF"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17" w:history="1">
        <w:r w:rsidR="00FE1E08" w:rsidRPr="00331993">
          <w:rPr>
            <w:rStyle w:val="Hyperlink"/>
            <w:noProof/>
          </w:rPr>
          <w:t>Annex C (informative): Coordinated energy recovery use cases supported</w:t>
        </w:r>
        <w:r w:rsidR="00FE1E08">
          <w:rPr>
            <w:noProof/>
            <w:webHidden/>
          </w:rPr>
          <w:tab/>
        </w:r>
        <w:r w:rsidR="00FE1E08">
          <w:rPr>
            <w:noProof/>
            <w:webHidden/>
          </w:rPr>
          <w:fldChar w:fldCharType="begin" w:fldLock="1"/>
        </w:r>
        <w:r w:rsidR="00FE1E08">
          <w:rPr>
            <w:noProof/>
            <w:webHidden/>
          </w:rPr>
          <w:instrText xml:space="preserve"> PAGEREF _Toc170852717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5CAA4B20" w14:textId="155CA209"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18" w:history="1">
        <w:r w:rsidR="00FE1E08" w:rsidRPr="00331993">
          <w:rPr>
            <w:rStyle w:val="Hyperlink"/>
            <w:noProof/>
          </w:rPr>
          <w:t>C.1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_Toc170852718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C10F1F4" w14:textId="468F9FD9"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19" w:history="1">
        <w:r w:rsidR="00FE1E08" w:rsidRPr="00331993">
          <w:rPr>
            <w:rStyle w:val="Hyperlink"/>
            <w:noProof/>
          </w:rPr>
          <w:t>C.2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#1: Energy service recovery with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_Toc170852719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11EE3A1" w14:textId="4D7ABFE1"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20" w:history="1">
        <w:r w:rsidR="00FE1E08" w:rsidRPr="00331993">
          <w:rPr>
            <w:rStyle w:val="Hyperlink"/>
            <w:noProof/>
          </w:rPr>
          <w:t>C.3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#2: Energy service recovery without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_Toc170852720 \h </w:instrText>
        </w:r>
        <w:r w:rsidR="00FE1E08">
          <w:rPr>
            <w:noProof/>
            <w:webHidden/>
          </w:rPr>
        </w:r>
        <w:r w:rsidR="00FE1E08">
          <w:rPr>
            <w:noProof/>
            <w:webHidden/>
          </w:rPr>
          <w:fldChar w:fldCharType="separate"/>
        </w:r>
        <w:r w:rsidR="00FE1E08">
          <w:rPr>
            <w:noProof/>
            <w:webHidden/>
          </w:rPr>
          <w:t>49</w:t>
        </w:r>
        <w:r w:rsidR="00FE1E08">
          <w:rPr>
            <w:noProof/>
            <w:webHidden/>
          </w:rPr>
          <w:fldChar w:fldCharType="end"/>
        </w:r>
      </w:hyperlink>
    </w:p>
    <w:p w14:paraId="190F3DA1" w14:textId="1D59D6CB"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21" w:history="1">
        <w:r w:rsidR="00FE1E08" w:rsidRPr="00331993">
          <w:rPr>
            <w:rStyle w:val="Hyperlink"/>
            <w:noProof/>
          </w:rPr>
          <w:t>Annex D (informative): Unspecified needed configuration and functionality</w:t>
        </w:r>
        <w:r w:rsidR="00FE1E08">
          <w:rPr>
            <w:noProof/>
            <w:webHidden/>
          </w:rPr>
          <w:tab/>
        </w:r>
        <w:r w:rsidR="00FE1E08">
          <w:rPr>
            <w:noProof/>
            <w:webHidden/>
          </w:rPr>
          <w:fldChar w:fldCharType="begin" w:fldLock="1"/>
        </w:r>
        <w:r w:rsidR="00FE1E08">
          <w:rPr>
            <w:noProof/>
            <w:webHidden/>
          </w:rPr>
          <w:instrText xml:space="preserve"> PAGEREF _Toc170852721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78BC0E6C" w14:textId="776FBB2C"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22" w:history="1">
        <w:r w:rsidR="00FE1E08" w:rsidRPr="00331993">
          <w:rPr>
            <w:rStyle w:val="Hyperlink"/>
            <w:noProof/>
          </w:rPr>
          <w:t>D.1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_Toc170852722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61822EC5" w14:textId="1A2DEA21"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23" w:history="1">
        <w:r w:rsidR="00FE1E08" w:rsidRPr="00331993">
          <w:rPr>
            <w:rStyle w:val="Hyperlink"/>
            <w:noProof/>
          </w:rPr>
          <w:t>D.2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reachability configuration</w:t>
        </w:r>
        <w:r w:rsidR="00FE1E08">
          <w:rPr>
            <w:noProof/>
            <w:webHidden/>
          </w:rPr>
          <w:tab/>
        </w:r>
        <w:r w:rsidR="00FE1E08">
          <w:rPr>
            <w:noProof/>
            <w:webHidden/>
          </w:rPr>
          <w:fldChar w:fldCharType="begin" w:fldLock="1"/>
        </w:r>
        <w:r w:rsidR="00FE1E08">
          <w:rPr>
            <w:noProof/>
            <w:webHidden/>
          </w:rPr>
          <w:instrText xml:space="preserve"> PAGEREF _Toc170852723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5A492297" w14:textId="2A49CAB7"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24" w:history="1">
        <w:r w:rsidR="00FE1E08" w:rsidRPr="00331993">
          <w:rPr>
            <w:rStyle w:val="Hyperlink"/>
            <w:noProof/>
          </w:rPr>
          <w:t>D.3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security management</w:t>
        </w:r>
        <w:r w:rsidR="00FE1E08">
          <w:rPr>
            <w:noProof/>
            <w:webHidden/>
          </w:rPr>
          <w:tab/>
        </w:r>
        <w:r w:rsidR="00FE1E08">
          <w:rPr>
            <w:noProof/>
            <w:webHidden/>
          </w:rPr>
          <w:fldChar w:fldCharType="begin" w:fldLock="1"/>
        </w:r>
        <w:r w:rsidR="00FE1E08">
          <w:rPr>
            <w:noProof/>
            <w:webHidden/>
          </w:rPr>
          <w:instrText xml:space="preserve"> PAGEREF _Toc170852724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42C0F1B1" w14:textId="45E9A24E" w:rsidR="00FE1E08" w:rsidRDefault="00201319">
      <w:pPr>
        <w:pStyle w:val="TOC2"/>
        <w:rPr>
          <w:rFonts w:asciiTheme="minorHAnsi" w:eastAsiaTheme="minorEastAsia" w:hAnsiTheme="minorHAnsi" w:cstheme="minorBidi"/>
          <w:noProof/>
          <w:kern w:val="2"/>
          <w:sz w:val="24"/>
          <w:szCs w:val="24"/>
          <w:lang w:eastAsia="en-GB"/>
          <w14:ligatures w14:val="standardContextual"/>
        </w:rPr>
      </w:pPr>
      <w:hyperlink w:anchor="_Toc170852725" w:history="1">
        <w:r w:rsidR="00FE1E08" w:rsidRPr="00331993">
          <w:rPr>
            <w:rStyle w:val="Hyperlink"/>
            <w:noProof/>
          </w:rPr>
          <w:t>D.4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configuration</w:t>
        </w:r>
        <w:r w:rsidR="00FE1E08">
          <w:rPr>
            <w:noProof/>
            <w:webHidden/>
          </w:rPr>
          <w:tab/>
        </w:r>
        <w:r w:rsidR="00FE1E08">
          <w:rPr>
            <w:noProof/>
            <w:webHidden/>
          </w:rPr>
          <w:fldChar w:fldCharType="begin" w:fldLock="1"/>
        </w:r>
        <w:r w:rsidR="00FE1E08">
          <w:rPr>
            <w:noProof/>
            <w:webHidden/>
          </w:rPr>
          <w:instrText xml:space="preserve"> PAGEREF _Toc170852725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F04F049" w14:textId="4BCB0EEA"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26" w:history="1">
        <w:r w:rsidR="00FE1E08" w:rsidRPr="00331993">
          <w:rPr>
            <w:rStyle w:val="Hyperlink"/>
            <w:noProof/>
          </w:rPr>
          <w:t>Annex E (normative): UML source code</w:t>
        </w:r>
        <w:r w:rsidR="00FE1E08">
          <w:rPr>
            <w:noProof/>
            <w:webHidden/>
          </w:rPr>
          <w:tab/>
        </w:r>
        <w:r w:rsidR="00FE1E08">
          <w:rPr>
            <w:noProof/>
            <w:webHidden/>
          </w:rPr>
          <w:fldChar w:fldCharType="begin" w:fldLock="1"/>
        </w:r>
        <w:r w:rsidR="00FE1E08">
          <w:rPr>
            <w:noProof/>
            <w:webHidden/>
          </w:rPr>
          <w:instrText xml:space="preserve"> PAGEREF _Toc170852726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B830A51" w14:textId="4518AFB9" w:rsidR="00FE1E08" w:rsidRDefault="00201319">
      <w:pPr>
        <w:pStyle w:val="TOC1"/>
        <w:rPr>
          <w:rFonts w:asciiTheme="minorHAnsi" w:eastAsiaTheme="minorEastAsia" w:hAnsiTheme="minorHAnsi" w:cstheme="minorBidi"/>
          <w:noProof/>
          <w:kern w:val="2"/>
          <w:sz w:val="24"/>
          <w:szCs w:val="24"/>
          <w:lang w:eastAsia="en-GB"/>
          <w14:ligatures w14:val="standardContextual"/>
        </w:rPr>
      </w:pPr>
      <w:hyperlink w:anchor="_Toc170852727" w:history="1">
        <w:r w:rsidR="00FE1E08" w:rsidRPr="00331993">
          <w:rPr>
            <w:rStyle w:val="Hyperlink"/>
            <w:noProof/>
          </w:rPr>
          <w:t>Annex F (informative): Change history</w:t>
        </w:r>
        <w:r w:rsidR="00FE1E08">
          <w:rPr>
            <w:noProof/>
            <w:webHidden/>
          </w:rPr>
          <w:tab/>
        </w:r>
        <w:r w:rsidR="00FE1E08">
          <w:rPr>
            <w:noProof/>
            <w:webHidden/>
          </w:rPr>
          <w:fldChar w:fldCharType="begin" w:fldLock="1"/>
        </w:r>
        <w:r w:rsidR="00FE1E08">
          <w:rPr>
            <w:noProof/>
            <w:webHidden/>
          </w:rPr>
          <w:instrText xml:space="preserve"> PAGEREF _Toc170852727 \h </w:instrText>
        </w:r>
        <w:r w:rsidR="00FE1E08">
          <w:rPr>
            <w:noProof/>
            <w:webHidden/>
          </w:rPr>
        </w:r>
        <w:r w:rsidR="00FE1E08">
          <w:rPr>
            <w:noProof/>
            <w:webHidden/>
          </w:rPr>
          <w:fldChar w:fldCharType="separate"/>
        </w:r>
        <w:r w:rsidR="00FE1E08">
          <w:rPr>
            <w:noProof/>
            <w:webHidden/>
          </w:rPr>
          <w:t>63</w:t>
        </w:r>
        <w:r w:rsidR="00FE1E08">
          <w:rPr>
            <w:noProof/>
            <w:webHidden/>
          </w:rPr>
          <w:fldChar w:fldCharType="end"/>
        </w:r>
      </w:hyperlink>
    </w:p>
    <w:p w14:paraId="2CBD0203" w14:textId="6D2FB18B"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170852673"/>
      <w:bookmarkEnd w:id="11"/>
      <w:r w:rsidRPr="004D3578">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70852674"/>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70852675"/>
      <w:bookmarkEnd w:id="23"/>
      <w:r w:rsidRPr="004D3578">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170852676"/>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170852677"/>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170852678"/>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170852679"/>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170852680"/>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170852681"/>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170852682"/>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170852683"/>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170852684"/>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170852685"/>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170852686"/>
      <w:r>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170852687"/>
      <w:r>
        <w:t>5.2.1</w:t>
      </w:r>
      <w:r>
        <w:tab/>
        <w:t>Description</w:t>
      </w:r>
      <w:bookmarkEnd w:id="73"/>
      <w:bookmarkEnd w:id="74"/>
      <w:bookmarkEnd w:id="75"/>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170852688"/>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t>Average delay UL on over-the-air interface</w:t>
            </w:r>
          </w:p>
          <w:p w14:paraId="3ABC327D" w14:textId="77777777" w:rsidR="00984FE3" w:rsidRDefault="00984FE3" w:rsidP="00984FE3">
            <w:pPr>
              <w:pStyle w:val="ListParagraph"/>
              <w:numPr>
                <w:ilvl w:val="0"/>
                <w:numId w:val="18"/>
              </w:numPr>
            </w:pPr>
            <w:r>
              <w:t>Average DL UE throughput in gNB</w:t>
            </w:r>
          </w:p>
          <w:p w14:paraId="60E9B3B5" w14:textId="77777777" w:rsidR="00984FE3" w:rsidRDefault="00984FE3" w:rsidP="00984FE3">
            <w:pPr>
              <w:pStyle w:val="ListParagraph"/>
              <w:numPr>
                <w:ilvl w:val="0"/>
                <w:numId w:val="18"/>
              </w:numPr>
            </w:pPr>
            <w:r>
              <w:t>Average UL UE throughput in gNB</w:t>
            </w:r>
          </w:p>
          <w:p w14:paraId="00A01FD8" w14:textId="77777777" w:rsidR="00984FE3" w:rsidRDefault="00984FE3" w:rsidP="00984FE3">
            <w:pPr>
              <w:pStyle w:val="ListParagraph"/>
              <w:numPr>
                <w:ilvl w:val="0"/>
                <w:numId w:val="18"/>
              </w:numPr>
            </w:pPr>
            <w:r w:rsidRPr="00DE18C9">
              <w:t>Packet Uu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170852689"/>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170852690"/>
      <w:r>
        <w:t>5.3.1</w:t>
      </w:r>
      <w:r>
        <w:tab/>
        <w:t>Description</w:t>
      </w:r>
      <w:bookmarkEnd w:id="83"/>
      <w:bookmarkEnd w:id="84"/>
      <w:bookmarkEnd w:id="85"/>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170852691"/>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70852692"/>
      <w:bookmarkStart w:id="92" w:name="_Toc143794518"/>
      <w:bookmarkStart w:id="93" w:name="_Toc143794517"/>
      <w:r>
        <w:t>6</w:t>
      </w:r>
      <w:r>
        <w:tab/>
        <w:t>Informational model definitions</w:t>
      </w:r>
      <w:bookmarkEnd w:id="89"/>
      <w:bookmarkEnd w:id="90"/>
      <w:bookmarkEnd w:id="91"/>
      <w:r>
        <w:t xml:space="preserve"> </w:t>
      </w:r>
      <w:bookmarkEnd w:id="92"/>
    </w:p>
    <w:p w14:paraId="15CBC45B" w14:textId="77777777" w:rsidR="00375FBB" w:rsidRDefault="00375FBB" w:rsidP="00375FBB">
      <w:pPr>
        <w:pStyle w:val="Heading2"/>
        <w:rPr>
          <w:rFonts w:eastAsia="SimSun"/>
        </w:rPr>
      </w:pPr>
      <w:bookmarkStart w:id="94" w:name="_Toc151377176"/>
      <w:bookmarkStart w:id="95" w:name="_Toc151378068"/>
      <w:bookmarkStart w:id="96" w:name="_Toc170852693"/>
      <w:r w:rsidRPr="000C3CB3">
        <w:rPr>
          <w:rFonts w:eastAsia="SimSun"/>
        </w:rPr>
        <w:t>6.1</w:t>
      </w:r>
      <w:r>
        <w:rPr>
          <w:rFonts w:eastAsia="SimSun"/>
        </w:rP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170852694"/>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170852695"/>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04" w:name="_Toc151377177"/>
      <w:bookmarkStart w:id="105" w:name="_Toc151378069"/>
      <w:bookmarkStart w:id="106" w:name="_Toc170852696"/>
      <w:r>
        <w:rPr>
          <w:rFonts w:eastAsia="SimSun"/>
        </w:rPr>
        <w:t>6.2</w:t>
      </w:r>
      <w:r>
        <w:rPr>
          <w:rFonts w:eastAsia="SimSun"/>
        </w:rPr>
        <w:tab/>
        <w:t>Class diagrams</w:t>
      </w:r>
      <w:bookmarkEnd w:id="104"/>
      <w:bookmarkEnd w:id="105"/>
      <w:bookmarkEnd w:id="106"/>
    </w:p>
    <w:p w14:paraId="7262B086" w14:textId="77777777" w:rsidR="00A327AB" w:rsidRPr="00BD6DA8" w:rsidRDefault="00A327AB" w:rsidP="00A327AB">
      <w:pPr>
        <w:pStyle w:val="Heading3"/>
      </w:pPr>
      <w:bookmarkStart w:id="107" w:name="_Toc170852697"/>
      <w:r>
        <w:t>6</w:t>
      </w:r>
      <w:r w:rsidRPr="00BD6DA8">
        <w:t>.</w:t>
      </w:r>
      <w:r>
        <w:t>2</w:t>
      </w:r>
      <w:r w:rsidRPr="00BD6DA8">
        <w:t xml:space="preserve">.1      </w:t>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8pt;height:133.15pt" o:ole="">
            <v:imagedata r:id="rId14" o:title=""/>
          </v:shape>
          <o:OLEObject Type="Embed" ProgID="Visio.Drawing.15" ShapeID="_x0000_i1025" DrawAspect="Content" ObjectID="_1782291189"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8pt;height:133.15pt" o:ole="">
            <v:imagedata r:id="rId16" o:title=""/>
          </v:shape>
          <o:OLEObject Type="Embed" ProgID="Visio.Drawing.15" ShapeID="_x0000_i1026" DrawAspect="Content" ObjectID="_1782291190"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170852698"/>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xmlns:w16du="http://schemas.microsoft.com/office/word/2023/wordml/word16du">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xmlns:w16du="http://schemas.microsoft.com/office/word/2023/wordml/word16du">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16" w:name="_Toc151377178"/>
      <w:bookmarkStart w:id="117" w:name="_Toc151378070"/>
      <w:bookmarkStart w:id="118" w:name="_Toc170852699"/>
      <w:r>
        <w:rPr>
          <w:rFonts w:eastAsia="SimSun"/>
        </w:rPr>
        <w:t>6.3</w:t>
      </w:r>
      <w:r>
        <w:rPr>
          <w:rFonts w:eastAsia="SimSun"/>
        </w:rP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170852700"/>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p>
    <w:p w14:paraId="705A3963" w14:textId="29F5DB0A"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57E0C93A"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24" w:name="_Toc145601347"/>
    </w:p>
    <w:p w14:paraId="09E6C978" w14:textId="257BDC48" w:rsidR="003F2207" w:rsidRPr="00A11530" w:rsidRDefault="003F2207" w:rsidP="003F2207">
      <w:pPr>
        <w:pStyle w:val="Heading4"/>
      </w:pPr>
      <w:r>
        <w:t>6.3</w:t>
      </w:r>
      <w:r w:rsidRPr="00A11530">
        <w:rPr>
          <w:rFonts w:eastAsia="SimSun"/>
        </w:rPr>
        <w:t>.</w:t>
      </w:r>
      <w:r>
        <w:t>1.</w:t>
      </w:r>
      <w:r w:rsidRPr="00A11530">
        <w:rPr>
          <w:rFonts w:eastAsia="SimSun"/>
        </w:rPr>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170852701"/>
      <w:r w:rsidRPr="003F2207">
        <w:t>6.3.</w:t>
      </w:r>
      <w:r>
        <w:t>2</w:t>
      </w:r>
      <w:r>
        <w:tab/>
      </w:r>
      <w:r w:rsidRPr="003F2207">
        <w:t>EnergyServiceLocation  &lt;&lt;datatype&gt;&gt;</w:t>
      </w:r>
      <w:bookmarkEnd w:id="132"/>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170852702"/>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135" w:name="_Toc151377179"/>
      <w:bookmarkStart w:id="136" w:name="_Toc151378071"/>
      <w:bookmarkStart w:id="137" w:name="_Toc170852703"/>
      <w:r>
        <w:rPr>
          <w:rFonts w:eastAsia="SimSun"/>
        </w:rPr>
        <w:t>6.4</w:t>
      </w:r>
      <w:r>
        <w:rPr>
          <w:rFonts w:eastAsia="SimSun"/>
        </w:rP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170852704"/>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4061BED4" w:rsidR="008A6093" w:rsidRPr="000C3EF0" w:rsidRDefault="008A6093" w:rsidP="001544D6">
            <w:pPr>
              <w:pStyle w:val="TAL"/>
              <w:rPr>
                <w:szCs w:val="18"/>
              </w:rPr>
            </w:pPr>
            <w:r w:rsidRPr="00D05A04">
              <w:rPr>
                <w:szCs w:val="18"/>
              </w:rPr>
              <w:t>•</w:t>
            </w:r>
            <w:r w:rsidRPr="00D05A04">
              <w:rPr>
                <w:szCs w:val="18"/>
              </w:rPr>
              <w:tab/>
              <w:t>energySupplyId,</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r w:rsidRPr="009B2839">
              <w:rPr>
                <w:szCs w:val="18"/>
              </w:rPr>
              <w:t>isAffectedAreaPriority</w:t>
            </w:r>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302DB913" w:rsidR="008A6093" w:rsidRDefault="008A6093" w:rsidP="001544D6">
            <w:pPr>
              <w:pStyle w:val="TAL"/>
              <w:rPr>
                <w:szCs w:val="18"/>
              </w:rPr>
            </w:pPr>
            <w:r w:rsidRPr="004368C5">
              <w:rPr>
                <w:szCs w:val="18"/>
              </w:rPr>
              <w:t>This attribute defines the set of cells,</w:t>
            </w:r>
            <w:r w:rsidR="0034051F">
              <w:rPr>
                <w:szCs w:val="18"/>
              </w:rPr>
              <w:t xml:space="preserve"> </w:t>
            </w:r>
            <w:r w:rsidRPr="004368C5">
              <w:rPr>
                <w:szCs w:val="18"/>
              </w:rPr>
              <w:t>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a list of cell ids.</w:t>
            </w:r>
          </w:p>
        </w:tc>
        <w:tc>
          <w:tcPr>
            <w:tcW w:w="2126" w:type="dxa"/>
            <w:shd w:val="clear" w:color="auto" w:fill="auto"/>
          </w:tcPr>
          <w:p w14:paraId="6D87E6C2" w14:textId="6521CE90" w:rsidR="008A6093" w:rsidRPr="000C3EF0" w:rsidRDefault="008A6093" w:rsidP="001544D6">
            <w:pPr>
              <w:pStyle w:val="TAL"/>
              <w:rPr>
                <w:szCs w:val="18"/>
              </w:rPr>
            </w:pPr>
            <w:r>
              <w:rPr>
                <w:szCs w:val="18"/>
              </w:rPr>
              <w:t xml:space="preserve">type: </w:t>
            </w:r>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146" w:name="_Toc151377180"/>
      <w:bookmarkStart w:id="147" w:name="_Toc151378072"/>
      <w:bookmarkStart w:id="148" w:name="_Toc170852705"/>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6"/>
      <w:bookmarkEnd w:id="147"/>
      <w:bookmarkEnd w:id="148"/>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170852706"/>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170852707"/>
      <w:bookmarkEnd w:id="93"/>
      <w:r>
        <w:t>7</w:t>
      </w:r>
      <w:r w:rsidR="009D0D09">
        <w:tab/>
        <w:t>Stage 3 definitions</w:t>
      </w:r>
      <w:bookmarkEnd w:id="164"/>
      <w:bookmarkEnd w:id="165"/>
      <w:bookmarkEnd w:id="166"/>
      <w:bookmarkEnd w:id="167"/>
    </w:p>
    <w:p w14:paraId="1D4598F2" w14:textId="03692095" w:rsidR="00E278B1" w:rsidRPr="00506640" w:rsidRDefault="00E278B1" w:rsidP="00E278B1">
      <w:pPr>
        <w:pStyle w:val="Heading2"/>
      </w:pPr>
      <w:bookmarkStart w:id="168" w:name="_Toc106192981"/>
      <w:bookmarkStart w:id="169" w:name="_Toc155794522"/>
      <w:bookmarkStart w:id="170" w:name="_Toc170852708"/>
      <w:r w:rsidRPr="00506640">
        <w:t>7.</w:t>
      </w:r>
      <w:r>
        <w:t>1</w:t>
      </w:r>
      <w:r w:rsidRPr="00506640">
        <w:tab/>
        <w:t xml:space="preserve">OpenAPI </w:t>
      </w:r>
      <w:bookmarkEnd w:id="168"/>
      <w:bookmarkEnd w:id="169"/>
      <w:r>
        <w:t>document for DSO NRM</w:t>
      </w:r>
      <w:bookmarkEnd w:id="170"/>
    </w:p>
    <w:p w14:paraId="12093550" w14:textId="77777777" w:rsidR="00E278B1" w:rsidRDefault="00E278B1" w:rsidP="00E278B1">
      <w:r>
        <w:t xml:space="preserve">The OpenAPI/YAML definitions for DSO NRM (including </w:t>
      </w:r>
      <w:r w:rsidRPr="00A327AB">
        <w:t>DSO Rapid Recovery NRM fragment</w:t>
      </w:r>
      <w:r>
        <w:t xml:space="preserve"> and </w:t>
      </w:r>
      <w:r w:rsidRPr="00EF3394">
        <w:rPr>
          <w:color w:val="000000"/>
          <w:lang w:val="fr-FR"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77777777" w:rsidR="001D429A" w:rsidRPr="0038528A" w:rsidRDefault="001D429A" w:rsidP="0030386F">
      <w:pPr>
        <w:pStyle w:val="Heading1"/>
      </w:pPr>
      <w:bookmarkStart w:id="171" w:name="_Toc151377198"/>
      <w:bookmarkStart w:id="172" w:name="_Toc151378090"/>
      <w:bookmarkStart w:id="173" w:name="_Toc170852709"/>
      <w:r w:rsidRPr="0038528A">
        <w:t xml:space="preserve">Annex A (informative): </w:t>
      </w:r>
      <w:r w:rsidR="0038528A">
        <w:br/>
      </w:r>
      <w:r w:rsidRPr="0038528A">
        <w:t>Procedures</w:t>
      </w:r>
      <w:bookmarkEnd w:id="171"/>
      <w:bookmarkEnd w:id="172"/>
      <w:bookmarkEnd w:id="173"/>
    </w:p>
    <w:p w14:paraId="288FFD0E" w14:textId="77777777" w:rsidR="00901194" w:rsidRDefault="00901194" w:rsidP="00901194">
      <w:pPr>
        <w:pStyle w:val="Heading2"/>
      </w:pPr>
      <w:bookmarkStart w:id="174" w:name="_Toc170852710"/>
      <w:bookmarkStart w:id="175" w:name="_Toc20132527"/>
      <w:bookmarkStart w:id="176" w:name="_Toc27473653"/>
      <w:bookmarkStart w:id="177" w:name="_Toc35956331"/>
      <w:bookmarkStart w:id="178" w:name="_Toc44492341"/>
      <w:bookmarkStart w:id="179" w:name="_Toc51690274"/>
      <w:bookmarkStart w:id="180" w:name="_Toc51750974"/>
      <w:bookmarkStart w:id="181" w:name="_Toc51775244"/>
      <w:bookmarkStart w:id="182" w:name="_Toc51775858"/>
      <w:bookmarkStart w:id="183" w:name="_Toc51776474"/>
      <w:bookmarkStart w:id="184" w:name="_Toc58515860"/>
      <w:bookmarkStart w:id="185" w:name="_Toc113896618"/>
      <w:bookmarkStart w:id="186" w:name="_Toc151377199"/>
      <w:bookmarkStart w:id="187" w:name="_Toc15137809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74"/>
    </w:p>
    <w:p w14:paraId="36EBBE1B" w14:textId="77777777" w:rsidR="001D429A" w:rsidRPr="00603992" w:rsidRDefault="001D429A" w:rsidP="00851FDE">
      <w:pPr>
        <w:pStyle w:val="Heading3"/>
      </w:pPr>
      <w:bookmarkStart w:id="188" w:name="_Toc151377200"/>
      <w:bookmarkStart w:id="189" w:name="_Toc151378092"/>
      <w:bookmarkStart w:id="190" w:name="_Toc170852711"/>
      <w:bookmarkEnd w:id="175"/>
      <w:bookmarkEnd w:id="176"/>
      <w:bookmarkEnd w:id="177"/>
      <w:bookmarkEnd w:id="178"/>
      <w:bookmarkEnd w:id="179"/>
      <w:bookmarkEnd w:id="180"/>
      <w:bookmarkEnd w:id="181"/>
      <w:bookmarkEnd w:id="182"/>
      <w:bookmarkEnd w:id="183"/>
      <w:bookmarkEnd w:id="184"/>
      <w:bookmarkEnd w:id="185"/>
      <w:bookmarkEnd w:id="186"/>
      <w:bookmarkEnd w:id="187"/>
      <w:r>
        <w:t>A</w:t>
      </w:r>
      <w:r w:rsidRPr="00603992">
        <w:t>.1.1</w:t>
      </w:r>
      <w:r>
        <w:tab/>
        <w:t>DSO</w:t>
      </w:r>
      <w:r w:rsidRPr="00603992">
        <w:t xml:space="preserve"> is trusted and supported by </w:t>
      </w:r>
      <w:r>
        <w:t>network</w:t>
      </w:r>
      <w:r w:rsidRPr="00603992">
        <w:t xml:space="preserve"> operator</w:t>
      </w:r>
      <w:bookmarkEnd w:id="188"/>
      <w:bookmarkEnd w:id="189"/>
      <w:r w:rsidR="002B1385">
        <w:t>, non-split gNB</w:t>
      </w:r>
      <w:bookmarkEnd w:id="190"/>
      <w:r w:rsidRPr="00603992">
        <w:t xml:space="preserve"> </w:t>
      </w:r>
    </w:p>
    <w:p w14:paraId="0CE8D83F" w14:textId="77777777" w:rsidR="001D429A" w:rsidRPr="00603992" w:rsidRDefault="001D429A" w:rsidP="00851FDE">
      <w:pPr>
        <w:pStyle w:val="Heading4"/>
      </w:pPr>
      <w:bookmarkStart w:id="191" w:name="_Toc151377201"/>
      <w:bookmarkStart w:id="192" w:name="_Toc151378093"/>
      <w:r>
        <w:t>A</w:t>
      </w:r>
      <w:r w:rsidRPr="00603992">
        <w:t>.1.1.1</w:t>
      </w:r>
      <w:r>
        <w:tab/>
      </w:r>
      <w:r w:rsidRPr="00603992">
        <w:t>General</w:t>
      </w:r>
      <w:bookmarkEnd w:id="191"/>
      <w:bookmarkEnd w:id="192"/>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3" w:name="_Toc151377202"/>
      <w:bookmarkStart w:id="194" w:name="_Toc151378094"/>
      <w:r>
        <w:t>A</w:t>
      </w:r>
      <w:r w:rsidRPr="00603992">
        <w:t>.1.1.2</w:t>
      </w:r>
      <w:r w:rsidRPr="00603992">
        <w:tab/>
        <w:t>Signal flow</w:t>
      </w:r>
      <w:bookmarkEnd w:id="193"/>
      <w:bookmarkEnd w:id="194"/>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77777777" w:rsidR="001D429A" w:rsidRDefault="001D429A" w:rsidP="00851FDE">
      <w:pPr>
        <w:pStyle w:val="ListParagraph"/>
        <w:numPr>
          <w:ilvl w:val="0"/>
          <w:numId w:val="16"/>
        </w:numPr>
      </w:pPr>
      <w:r>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r>
        <w:t>monitorGranularityPeriod = 3</w:t>
      </w:r>
      <w:r w:rsidR="00F55FD4">
        <w:t>,</w:t>
      </w:r>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t xml:space="preserve">Figure </w:t>
      </w:r>
      <w:r w:rsidR="00BA2DE8">
        <w:t>A.</w:t>
      </w:r>
      <w:r>
        <w:t>1.1.3-1</w:t>
      </w:r>
    </w:p>
    <w:p w14:paraId="12DBDF2E" w14:textId="77777777" w:rsidR="00984FE3" w:rsidRDefault="00984FE3" w:rsidP="00984FE3">
      <w:pPr>
        <w:pStyle w:val="ListParagraph"/>
        <w:numPr>
          <w:ilvl w:val="0"/>
          <w:numId w:val="19"/>
        </w:numPr>
      </w:pPr>
      <w:r>
        <w:t>PerfMetricJob</w:t>
      </w:r>
    </w:p>
    <w:p w14:paraId="180DA30F"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37C74415"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77777777" w:rsidR="00984FE3" w:rsidRDefault="00984FE3" w:rsidP="00984FE3">
      <w:pPr>
        <w:pStyle w:val="ListParagraph"/>
        <w:numPr>
          <w:ilvl w:val="0"/>
          <w:numId w:val="19"/>
        </w:numPr>
      </w:pPr>
      <w:r>
        <w:t>ThresholdMonitor</w:t>
      </w:r>
    </w:p>
    <w:p w14:paraId="0E776FD2"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63596AFA"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r>
        <w:t>NtfSubscriptionControl</w:t>
      </w:r>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5" w:name="_Toc170852712"/>
      <w:r>
        <w:t>A</w:t>
      </w:r>
      <w:r w:rsidRPr="00603992">
        <w:t>.1.</w:t>
      </w:r>
      <w:r>
        <w:t>2</w:t>
      </w:r>
      <w:r>
        <w:tab/>
        <w:t>DSO</w:t>
      </w:r>
      <w:r w:rsidRPr="00603992">
        <w:t xml:space="preserve"> is trusted and supported by </w:t>
      </w:r>
      <w:r>
        <w:t>network</w:t>
      </w:r>
      <w:r w:rsidRPr="00603992">
        <w:t xml:space="preserve"> operator</w:t>
      </w:r>
      <w:r>
        <w:t>, split gNB</w:t>
      </w:r>
      <w:bookmarkEnd w:id="195"/>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6" w:name="_Toc170852713"/>
      <w:r>
        <w:t>A.</w:t>
      </w:r>
      <w:r w:rsidR="0030386F">
        <w:t>2</w:t>
      </w:r>
      <w:r>
        <w:tab/>
      </w:r>
      <w:r w:rsidRPr="000057D2">
        <w:t>Energy utility and telecommunication coordinated rapid recovery of energy service</w:t>
      </w:r>
      <w:r>
        <w:t xml:space="preserve"> procedure</w:t>
      </w:r>
      <w:bookmarkEnd w:id="196"/>
    </w:p>
    <w:p w14:paraId="3FD5F0CD" w14:textId="77777777" w:rsidR="001544D6" w:rsidRPr="000057D2" w:rsidRDefault="001544D6" w:rsidP="001544D6">
      <w:pPr>
        <w:pStyle w:val="Heading3"/>
      </w:pPr>
      <w:bookmarkStart w:id="197" w:name="_Toc170852714"/>
      <w:r>
        <w:t>A.</w:t>
      </w:r>
      <w:r w:rsidR="0030386F">
        <w:t>2</w:t>
      </w:r>
      <w:r>
        <w:t>.1</w:t>
      </w:r>
      <w:r w:rsidRPr="000057D2">
        <w:tab/>
        <w:t>General</w:t>
      </w:r>
      <w:bookmarkEnd w:id="197"/>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8" w:name="_Toc170852715"/>
      <w:r>
        <w:t>A.</w:t>
      </w:r>
      <w:r w:rsidR="0030386F">
        <w:t>2</w:t>
      </w:r>
      <w:r w:rsidRPr="000057D2">
        <w:t>.2</w:t>
      </w:r>
      <w:r w:rsidRPr="000057D2">
        <w:tab/>
        <w:t>Signal flow</w:t>
      </w:r>
      <w:bookmarkEnd w:id="198"/>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05pt;height:341.5pt" o:ole="">
            <v:imagedata r:id="rId27" o:title=""/>
          </v:shape>
          <o:OLEObject Type="Embed" ProgID="Visio.Drawing.15" ShapeID="_x0000_i1027" DrawAspect="Content" ObjectID="_1782291191"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30386F">
      <w:pPr>
        <w:pStyle w:val="Heading1"/>
      </w:pPr>
      <w:bookmarkStart w:id="199" w:name="_Toc151377204"/>
      <w:bookmarkStart w:id="200" w:name="_Toc151378096"/>
      <w:bookmarkStart w:id="201" w:name="_Toc170852716"/>
      <w:r>
        <w:t>Annex B (informative):</w:t>
      </w:r>
      <w:r>
        <w:br/>
      </w:r>
      <w:r w:rsidRPr="00E56334">
        <w:t>Coordinated energy service recovery business relationship model</w:t>
      </w:r>
      <w:bookmarkEnd w:id="199"/>
      <w:bookmarkEnd w:id="200"/>
      <w:bookmarkEnd w:id="201"/>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xmlns:w16du="http://schemas.microsoft.com/office/word/2023/wordml/word16du">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30386F">
      <w:pPr>
        <w:pStyle w:val="Heading1"/>
      </w:pPr>
      <w:bookmarkStart w:id="202" w:name="_Toc151377205"/>
      <w:bookmarkStart w:id="203" w:name="_Toc151378097"/>
      <w:bookmarkStart w:id="204" w:name="_Toc170852717"/>
      <w:r>
        <w:t xml:space="preserve">Annex </w:t>
      </w:r>
      <w:r w:rsidR="00F9126C">
        <w:t>C</w:t>
      </w:r>
      <w:r>
        <w:t xml:space="preserve"> (informative):</w:t>
      </w:r>
      <w:r>
        <w:br/>
      </w:r>
      <w:r w:rsidRPr="00D803F3">
        <w:t xml:space="preserve">Coordinated energy recovery </w:t>
      </w:r>
      <w:r>
        <w:t>use cases supported</w:t>
      </w:r>
      <w:bookmarkEnd w:id="202"/>
      <w:bookmarkEnd w:id="203"/>
      <w:bookmarkEnd w:id="204"/>
    </w:p>
    <w:p w14:paraId="07D10109" w14:textId="77777777" w:rsidR="00F059E1" w:rsidRDefault="00AF5DA2" w:rsidP="00F059E1">
      <w:pPr>
        <w:pStyle w:val="Heading2"/>
      </w:pPr>
      <w:bookmarkStart w:id="205" w:name="_Toc151377206"/>
      <w:bookmarkStart w:id="206" w:name="_Toc151378098"/>
      <w:bookmarkStart w:id="207" w:name="_Toc170852718"/>
      <w:r>
        <w:t>C</w:t>
      </w:r>
      <w:r w:rsidR="00F059E1">
        <w:t>.1</w:t>
      </w:r>
      <w:r w:rsidR="00F059E1">
        <w:tab/>
        <w:t>General</w:t>
      </w:r>
      <w:bookmarkEnd w:id="205"/>
      <w:bookmarkEnd w:id="206"/>
      <w:bookmarkEnd w:id="207"/>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8" w:name="_Toc151377207"/>
      <w:bookmarkStart w:id="209" w:name="_Toc151378099"/>
      <w:bookmarkStart w:id="210" w:name="_Toc170852719"/>
      <w:r>
        <w:t>C</w:t>
      </w:r>
      <w:r w:rsidR="00F059E1">
        <w:t>.2</w:t>
      </w:r>
      <w:r w:rsidR="00F059E1">
        <w:tab/>
        <w:t>Scenario #1: Energy service recovery with redundant energy distribution topology</w:t>
      </w:r>
      <w:bookmarkEnd w:id="208"/>
      <w:bookmarkEnd w:id="209"/>
      <w:bookmarkEnd w:id="210"/>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3E358E79">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11" w:name="_Toc151377208"/>
      <w:bookmarkStart w:id="212" w:name="_Toc151378100"/>
      <w:bookmarkStart w:id="213" w:name="_Toc170852720"/>
      <w:r>
        <w:t>C</w:t>
      </w:r>
      <w:r w:rsidR="00F059E1">
        <w:t>.3</w:t>
      </w:r>
      <w:r w:rsidR="00F059E1">
        <w:tab/>
        <w:t>Scenario #2: Energy service recovery without redundant energy distribution topology</w:t>
      </w:r>
      <w:bookmarkEnd w:id="211"/>
      <w:bookmarkEnd w:id="212"/>
      <w:bookmarkEnd w:id="213"/>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6D93126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30386F">
      <w:pPr>
        <w:pStyle w:val="Heading1"/>
      </w:pPr>
      <w:bookmarkStart w:id="214" w:name="_Toc148099295"/>
      <w:bookmarkStart w:id="215" w:name="_Toc170852721"/>
      <w:r w:rsidRPr="00777EA4">
        <w:t xml:space="preserve">Annex </w:t>
      </w:r>
      <w:r>
        <w:t>D</w:t>
      </w:r>
      <w:r w:rsidRPr="00777EA4">
        <w:t xml:space="preserve"> (informative):</w:t>
      </w:r>
      <w:r w:rsidRPr="00777EA4">
        <w:br/>
      </w:r>
      <w:bookmarkEnd w:id="214"/>
      <w:r w:rsidRPr="00777EA4">
        <w:t>Unspecified needed configuration and functionality</w:t>
      </w:r>
      <w:bookmarkEnd w:id="215"/>
    </w:p>
    <w:p w14:paraId="7C575C7F" w14:textId="77777777" w:rsidR="00E920C7" w:rsidRDefault="00E920C7" w:rsidP="0030386F">
      <w:pPr>
        <w:pStyle w:val="Heading2"/>
      </w:pPr>
      <w:bookmarkStart w:id="216" w:name="_Toc170852722"/>
      <w:r>
        <w:t>D.1</w:t>
      </w:r>
      <w:r>
        <w:tab/>
        <w:t>General</w:t>
      </w:r>
      <w:bookmarkEnd w:id="216"/>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7" w:name="_Toc170852723"/>
      <w:r>
        <w:t>D.2</w:t>
      </w:r>
      <w:r>
        <w:tab/>
        <w:t>Service reachability configuration</w:t>
      </w:r>
      <w:bookmarkEnd w:id="217"/>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8" w:name="_Toc170852724"/>
      <w:r>
        <w:t>D.3</w:t>
      </w:r>
      <w:r>
        <w:tab/>
        <w:t>Service security management</w:t>
      </w:r>
      <w:bookmarkEnd w:id="218"/>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9" w:name="_Toc170852725"/>
      <w:r>
        <w:t>D.4</w:t>
      </w:r>
      <w:r>
        <w:tab/>
        <w:t>Service configuration</w:t>
      </w:r>
      <w:bookmarkEnd w:id="219"/>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C85E54" w:rsidRDefault="00FB3B2D" w:rsidP="0030386F">
      <w:pPr>
        <w:pStyle w:val="Heading1"/>
      </w:pPr>
      <w:bookmarkStart w:id="220" w:name="_Toc170852726"/>
      <w:r w:rsidRPr="00C85E54">
        <w:t xml:space="preserve">Annex </w:t>
      </w:r>
      <w:r w:rsidR="00C85E54" w:rsidRPr="00C85E54">
        <w:t>E</w:t>
      </w:r>
      <w:r w:rsidR="00010254">
        <w:t xml:space="preserve"> (normative)</w:t>
      </w:r>
      <w:r w:rsidRPr="00C85E54">
        <w:t>: UML source code</w:t>
      </w:r>
      <w:bookmarkEnd w:id="220"/>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30386F">
      <w:pPr>
        <w:pStyle w:val="Heading1"/>
      </w:pPr>
      <w:bookmarkStart w:id="221" w:name="_Toc143794520"/>
      <w:bookmarkStart w:id="222" w:name="_Toc151377209"/>
      <w:bookmarkStart w:id="223" w:name="_Toc151378101"/>
      <w:bookmarkStart w:id="224" w:name="_Toc170852727"/>
      <w:r w:rsidRPr="004D3578">
        <w:t xml:space="preserve">Annex </w:t>
      </w:r>
      <w:r w:rsidR="00FB3B2D">
        <w:t>F</w:t>
      </w:r>
      <w:r w:rsidRPr="004D3578">
        <w:t xml:space="preserve"> (informative):</w:t>
      </w:r>
      <w:r w:rsidRPr="004D3578">
        <w:br/>
        <w:t>Change history</w:t>
      </w:r>
      <w:bookmarkEnd w:id="221"/>
      <w:bookmarkEnd w:id="222"/>
      <w:bookmarkEnd w:id="223"/>
      <w:bookmarkEnd w:id="224"/>
    </w:p>
    <w:p w14:paraId="0AF683F5" w14:textId="77777777" w:rsidR="00054A22" w:rsidRPr="00235394" w:rsidRDefault="00054A22" w:rsidP="00054A22">
      <w:pPr>
        <w:pStyle w:val="TH"/>
      </w:pPr>
      <w:bookmarkStart w:id="225" w:name="historyclause"/>
      <w:bookmarkEnd w:id="2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TS28.318 Rel18 correction to Schema definition Issues for SubNetwork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Rel-18 CR TS 28.318 Formatting corrections in clause 6.3.3 for DsoThresholdMonitor</w:t>
            </w:r>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r w:rsidRPr="00395167">
              <w:rPr>
                <w:rFonts w:cs="Arial"/>
                <w:color w:val="000000"/>
                <w:sz w:val="16"/>
                <w:szCs w:val="16"/>
              </w:rPr>
              <w:t>Rel 18 CR TS 28.318 correct energySupplyId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2D5380" w14:textId="77777777" w:rsidR="00FC4995" w:rsidRDefault="00FC4995">
      <w:r>
        <w:separator/>
      </w:r>
    </w:p>
  </w:endnote>
  <w:endnote w:type="continuationSeparator" w:id="0">
    <w:p w14:paraId="216FCD61" w14:textId="77777777" w:rsidR="00FC4995" w:rsidRDefault="00FC4995">
      <w:r>
        <w:continuationSeparator/>
      </w:r>
    </w:p>
  </w:endnote>
  <w:endnote w:type="continuationNotice" w:id="1">
    <w:p w14:paraId="3EEA8A13" w14:textId="77777777" w:rsidR="00FC4995" w:rsidRDefault="00FC49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9280B" w14:textId="77777777" w:rsidR="00FC4995" w:rsidRDefault="00FC4995">
      <w:r>
        <w:separator/>
      </w:r>
    </w:p>
  </w:footnote>
  <w:footnote w:type="continuationSeparator" w:id="0">
    <w:p w14:paraId="07E41C75" w14:textId="77777777" w:rsidR="00FC4995" w:rsidRDefault="00FC4995">
      <w:r>
        <w:continuationSeparator/>
      </w:r>
    </w:p>
  </w:footnote>
  <w:footnote w:type="continuationNotice" w:id="1">
    <w:p w14:paraId="72090A98" w14:textId="77777777" w:rsidR="00FC4995" w:rsidRDefault="00FC499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3BB38238"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319">
      <w:rPr>
        <w:rFonts w:ascii="Arial" w:hAnsi="Arial" w:cs="Arial"/>
        <w:b/>
        <w:noProof/>
        <w:sz w:val="18"/>
        <w:szCs w:val="18"/>
      </w:rPr>
      <w:t>3GPP TS 28.318 V18.1.0 (2024-06)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7D241DAB"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1319">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rgUAR1tNcCwAAAA="/>
  </w:docVars>
  <w:rsids>
    <w:rsidRoot w:val="004E213A"/>
    <w:rsid w:val="00000D88"/>
    <w:rsid w:val="000046FB"/>
    <w:rsid w:val="000102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0E7FC1"/>
    <w:rsid w:val="001128F1"/>
    <w:rsid w:val="00133525"/>
    <w:rsid w:val="00144634"/>
    <w:rsid w:val="00145411"/>
    <w:rsid w:val="0014768B"/>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01319"/>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306E9"/>
    <w:rsid w:val="003369D5"/>
    <w:rsid w:val="0034051F"/>
    <w:rsid w:val="00345C3A"/>
    <w:rsid w:val="0035153B"/>
    <w:rsid w:val="0035418E"/>
    <w:rsid w:val="0035462D"/>
    <w:rsid w:val="00356555"/>
    <w:rsid w:val="003755B2"/>
    <w:rsid w:val="00375FBB"/>
    <w:rsid w:val="003765B8"/>
    <w:rsid w:val="0038528A"/>
    <w:rsid w:val="00395167"/>
    <w:rsid w:val="00395F0E"/>
    <w:rsid w:val="003A4B72"/>
    <w:rsid w:val="003C0A13"/>
    <w:rsid w:val="003C3971"/>
    <w:rsid w:val="003E23F6"/>
    <w:rsid w:val="003F2207"/>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3E6C"/>
    <w:rsid w:val="005509AA"/>
    <w:rsid w:val="005539D5"/>
    <w:rsid w:val="00565087"/>
    <w:rsid w:val="00566370"/>
    <w:rsid w:val="005736E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939EB"/>
    <w:rsid w:val="007A5A2A"/>
    <w:rsid w:val="007B600E"/>
    <w:rsid w:val="007C4F47"/>
    <w:rsid w:val="007D181E"/>
    <w:rsid w:val="007D2BBC"/>
    <w:rsid w:val="007D51F8"/>
    <w:rsid w:val="007D5D1E"/>
    <w:rsid w:val="007D5FCC"/>
    <w:rsid w:val="007D6BDB"/>
    <w:rsid w:val="007F0F4A"/>
    <w:rsid w:val="007F135B"/>
    <w:rsid w:val="0080001D"/>
    <w:rsid w:val="008028A4"/>
    <w:rsid w:val="00824A19"/>
    <w:rsid w:val="00825F52"/>
    <w:rsid w:val="00830747"/>
    <w:rsid w:val="0083505E"/>
    <w:rsid w:val="00851FDE"/>
    <w:rsid w:val="00853585"/>
    <w:rsid w:val="008555F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A657D"/>
    <w:rsid w:val="009C0CA7"/>
    <w:rsid w:val="009C6EC8"/>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6D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48AF"/>
    <w:rsid w:val="00EE1E8D"/>
    <w:rsid w:val="00EE2706"/>
    <w:rsid w:val="00EE47F6"/>
    <w:rsid w:val="00EE6560"/>
    <w:rsid w:val="00EF184E"/>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18534</Words>
  <Characters>105646</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28.312 _CR0222R1_(Rel-17)_IDMS_MN</cp:lastModifiedBy>
  <cp:revision>2</cp:revision>
  <cp:lastPrinted>2019-02-25T14:05:00Z</cp:lastPrinted>
  <dcterms:created xsi:type="dcterms:W3CDTF">2024-07-12T10:06:00Z</dcterms:created>
  <dcterms:modified xsi:type="dcterms:W3CDTF">2024-07-12T10:06:00Z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